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D9018" w14:textId="1AF6AF87" w:rsidR="00CA1FD3" w:rsidRPr="00286038" w:rsidRDefault="00CA1FD3" w:rsidP="00622480">
      <w:pPr>
        <w:pStyle w:val="ZA"/>
        <w:framePr w:wrap="notBeside"/>
        <w:rPr>
          <w:noProof w:val="0"/>
        </w:rPr>
      </w:pPr>
      <w:bookmarkStart w:id="0" w:name="page1"/>
      <w:r w:rsidRPr="00286038">
        <w:rPr>
          <w:noProof w:val="0"/>
          <w:sz w:val="64"/>
        </w:rPr>
        <w:t xml:space="preserve">3GPP TS 36.101 </w:t>
      </w:r>
      <w:r w:rsidRPr="00286038">
        <w:rPr>
          <w:noProof w:val="0"/>
        </w:rPr>
        <w:t>V</w:t>
      </w:r>
      <w:r w:rsidR="00FA21CB" w:rsidRPr="00286038">
        <w:rPr>
          <w:noProof w:val="0"/>
        </w:rPr>
        <w:t>1</w:t>
      </w:r>
      <w:r w:rsidR="00C40AF1" w:rsidRPr="00286038">
        <w:rPr>
          <w:noProof w:val="0"/>
        </w:rPr>
        <w:t>1</w:t>
      </w:r>
      <w:r w:rsidRPr="00286038">
        <w:rPr>
          <w:noProof w:val="0"/>
        </w:rPr>
        <w:t>.</w:t>
      </w:r>
      <w:r w:rsidR="00697D53">
        <w:rPr>
          <w:noProof w:val="0"/>
        </w:rPr>
        <w:t>29</w:t>
      </w:r>
      <w:r w:rsidRPr="00286038">
        <w:rPr>
          <w:noProof w:val="0"/>
        </w:rPr>
        <w:t>.</w:t>
      </w:r>
      <w:r w:rsidR="009D6A22">
        <w:rPr>
          <w:noProof w:val="0"/>
        </w:rPr>
        <w:t>0</w:t>
      </w:r>
      <w:r w:rsidR="0042554A" w:rsidRPr="00286038">
        <w:rPr>
          <w:noProof w:val="0"/>
        </w:rPr>
        <w:t xml:space="preserve"> </w:t>
      </w:r>
      <w:r w:rsidR="000E6564" w:rsidRPr="00286038">
        <w:rPr>
          <w:noProof w:val="0"/>
          <w:sz w:val="32"/>
        </w:rPr>
        <w:t>(</w:t>
      </w:r>
      <w:r w:rsidR="00326D37">
        <w:rPr>
          <w:noProof w:val="0"/>
          <w:sz w:val="32"/>
        </w:rPr>
        <w:t>2021</w:t>
      </w:r>
      <w:r w:rsidRPr="00286038">
        <w:rPr>
          <w:noProof w:val="0"/>
          <w:sz w:val="32"/>
        </w:rPr>
        <w:t>-</w:t>
      </w:r>
      <w:r w:rsidR="00697D53">
        <w:rPr>
          <w:noProof w:val="0"/>
          <w:sz w:val="32"/>
        </w:rPr>
        <w:t>12</w:t>
      </w:r>
      <w:r w:rsidRPr="00286038">
        <w:rPr>
          <w:noProof w:val="0"/>
          <w:sz w:val="32"/>
        </w:rPr>
        <w:t>)</w:t>
      </w:r>
    </w:p>
    <w:p w14:paraId="659D9ED1" w14:textId="77777777" w:rsidR="00CA1FD3" w:rsidRPr="00286038" w:rsidRDefault="00CA1FD3" w:rsidP="00CA1FD3">
      <w:pPr>
        <w:pStyle w:val="ZB"/>
        <w:framePr w:wrap="notBeside"/>
        <w:rPr>
          <w:noProof w:val="0"/>
        </w:rPr>
      </w:pPr>
      <w:r w:rsidRPr="00286038">
        <w:rPr>
          <w:noProof w:val="0"/>
        </w:rPr>
        <w:t>Technical Specification</w:t>
      </w:r>
    </w:p>
    <w:p w14:paraId="6AE2974F" w14:textId="77777777" w:rsidR="00CA1FD3" w:rsidRPr="00286038" w:rsidRDefault="00CA1FD3" w:rsidP="00CA1FD3">
      <w:pPr>
        <w:pStyle w:val="ZT"/>
        <w:framePr w:wrap="notBeside"/>
        <w:rPr>
          <w:rFonts w:cs="v5.0.0"/>
        </w:rPr>
      </w:pPr>
      <w:r w:rsidRPr="00286038">
        <w:rPr>
          <w:rFonts w:cs="v5.0.0"/>
        </w:rPr>
        <w:t>3rd Generation Partnership Project;</w:t>
      </w:r>
    </w:p>
    <w:p w14:paraId="11D3944F" w14:textId="77777777" w:rsidR="00CA1FD3" w:rsidRPr="00286038" w:rsidRDefault="00CA1FD3" w:rsidP="00CA1FD3">
      <w:pPr>
        <w:pStyle w:val="ZT"/>
        <w:framePr w:wrap="notBeside"/>
        <w:rPr>
          <w:rFonts w:cs="v5.0.0"/>
        </w:rPr>
      </w:pPr>
      <w:r w:rsidRPr="00286038">
        <w:rPr>
          <w:rFonts w:cs="v5.0.0"/>
        </w:rPr>
        <w:t>Technical Specification Group Radio Access Network;</w:t>
      </w:r>
    </w:p>
    <w:p w14:paraId="7CED4FAC" w14:textId="77777777" w:rsidR="00CA1FD3" w:rsidRPr="00286038" w:rsidRDefault="00CA1FD3" w:rsidP="00CA1FD3">
      <w:pPr>
        <w:pStyle w:val="ZT"/>
        <w:framePr w:wrap="notBeside"/>
      </w:pPr>
      <w:r w:rsidRPr="00286038">
        <w:t>Evolved Universal Terrestrial Radio Access (E-UTRA);</w:t>
      </w:r>
    </w:p>
    <w:p w14:paraId="3716636F" w14:textId="77777777" w:rsidR="00CA1FD3" w:rsidRPr="00286038" w:rsidRDefault="00CA1FD3" w:rsidP="00CA1FD3">
      <w:pPr>
        <w:pStyle w:val="ZT"/>
        <w:framePr w:wrap="notBeside"/>
        <w:rPr>
          <w:rFonts w:cs="v5.0.0"/>
        </w:rPr>
      </w:pPr>
      <w:r w:rsidRPr="00286038">
        <w:rPr>
          <w:rFonts w:cs="v5.0.0"/>
        </w:rPr>
        <w:t>User Equipment (UE) r</w:t>
      </w:r>
      <w:r w:rsidR="00BC4613" w:rsidRPr="00286038">
        <w:rPr>
          <w:rFonts w:cs="v5.0.0"/>
        </w:rPr>
        <w:t>adio transmission and reception</w:t>
      </w:r>
    </w:p>
    <w:p w14:paraId="70F16D2B" w14:textId="77777777" w:rsidR="00CA1FD3" w:rsidRPr="00286038" w:rsidRDefault="00CA1FD3" w:rsidP="00CA1FD3">
      <w:pPr>
        <w:pStyle w:val="ZT"/>
        <w:framePr w:wrap="notBeside"/>
        <w:rPr>
          <w:rFonts w:cs="v5.0.0"/>
          <w:i/>
          <w:sz w:val="28"/>
        </w:rPr>
      </w:pPr>
      <w:r w:rsidRPr="00286038">
        <w:rPr>
          <w:rFonts w:cs="v5.0.0"/>
        </w:rPr>
        <w:t>(</w:t>
      </w:r>
      <w:r w:rsidRPr="00286038">
        <w:rPr>
          <w:rStyle w:val="ZGSM"/>
          <w:rFonts w:cs="v5.0.0"/>
        </w:rPr>
        <w:t>Rel</w:t>
      </w:r>
      <w:r w:rsidR="008352FD" w:rsidRPr="00286038">
        <w:rPr>
          <w:rStyle w:val="ZGSM"/>
          <w:rFonts w:cs="v5.0.0"/>
        </w:rPr>
        <w:t xml:space="preserve">ease </w:t>
      </w:r>
      <w:r w:rsidR="00FA21CB" w:rsidRPr="00286038">
        <w:rPr>
          <w:rStyle w:val="ZGSM"/>
          <w:rFonts w:cs="v5.0.0"/>
        </w:rPr>
        <w:t>1</w:t>
      </w:r>
      <w:r w:rsidR="00C40AF1" w:rsidRPr="00286038">
        <w:rPr>
          <w:rStyle w:val="ZGSM"/>
          <w:rFonts w:cs="v5.0.0"/>
        </w:rPr>
        <w:t>1</w:t>
      </w:r>
      <w:r w:rsidRPr="00286038">
        <w:rPr>
          <w:rFonts w:cs="v5.0.0"/>
        </w:rPr>
        <w:t>)</w:t>
      </w:r>
    </w:p>
    <w:p w14:paraId="78F5EE46" w14:textId="77777777" w:rsidR="00CA1FD3" w:rsidRPr="00286038" w:rsidRDefault="00CA1FD3" w:rsidP="00CA1FD3">
      <w:pPr>
        <w:pStyle w:val="ZT"/>
        <w:framePr w:wrap="notBeside"/>
      </w:pPr>
    </w:p>
    <w:p w14:paraId="0DC2E3C0" w14:textId="77777777" w:rsidR="00CA1FD3" w:rsidRPr="00286038" w:rsidRDefault="00CA1FD3" w:rsidP="00CA1FD3">
      <w:pPr>
        <w:pStyle w:val="ZT"/>
        <w:framePr w:wrap="notBeside"/>
        <w:rPr>
          <w:i/>
          <w:sz w:val="28"/>
        </w:rPr>
      </w:pPr>
    </w:p>
    <w:p w14:paraId="08A7FB05" w14:textId="50A3EAF4" w:rsidR="00D03215" w:rsidRPr="00DD27F8" w:rsidRDefault="00FC5C7A" w:rsidP="00D03215">
      <w:pPr>
        <w:pStyle w:val="ZU"/>
        <w:framePr w:wrap="notBeside" w:hAnchor="page" w:x="802" w:y="5765"/>
        <w:tabs>
          <w:tab w:val="right" w:pos="10206"/>
        </w:tabs>
        <w:jc w:val="left"/>
      </w:pPr>
      <w:r w:rsidRPr="00DD27F8">
        <w:drawing>
          <wp:inline distT="0" distB="0" distL="0" distR="0" wp14:anchorId="4875255C" wp14:editId="6B12F091">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D03215" w:rsidRPr="00DD27F8">
        <w:tab/>
      </w:r>
      <w:r w:rsidRPr="00DD27F8">
        <w:drawing>
          <wp:inline distT="0" distB="0" distL="0" distR="0" wp14:anchorId="51272905" wp14:editId="0B6EB5DC">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2F55A01F" w14:textId="77777777" w:rsidR="00CA1FD3" w:rsidRPr="00286038" w:rsidRDefault="00CA1FD3" w:rsidP="00CA1FD3">
      <w:pPr>
        <w:framePr w:h="1636" w:hRule="exact" w:wrap="notBeside" w:vAnchor="page" w:hAnchor="margin" w:y="15121"/>
        <w:jc w:val="both"/>
        <w:rPr>
          <w:sz w:val="16"/>
        </w:rPr>
      </w:pPr>
      <w:r w:rsidRPr="00286038">
        <w:rPr>
          <w:sz w:val="16"/>
        </w:rPr>
        <w:t>The present document has been developed within the 3</w:t>
      </w:r>
      <w:r w:rsidRPr="00286038">
        <w:rPr>
          <w:sz w:val="16"/>
          <w:vertAlign w:val="superscript"/>
        </w:rPr>
        <w:t>rd</w:t>
      </w:r>
      <w:r w:rsidRPr="00286038">
        <w:rPr>
          <w:sz w:val="16"/>
        </w:rPr>
        <w:t xml:space="preserve"> Generation Partnership Project (3GPP</w:t>
      </w:r>
      <w:r w:rsidRPr="00286038">
        <w:rPr>
          <w:sz w:val="16"/>
          <w:vertAlign w:val="superscript"/>
        </w:rPr>
        <w:t xml:space="preserve"> TM</w:t>
      </w:r>
      <w:r w:rsidRPr="00286038">
        <w:rPr>
          <w:sz w:val="16"/>
        </w:rPr>
        <w:t>) and may be further elaborated for the purposes of 3GPP.</w:t>
      </w:r>
      <w:r w:rsidRPr="00286038">
        <w:rPr>
          <w:sz w:val="16"/>
        </w:rPr>
        <w:br/>
        <w:t>The present document has not been subject to any approval process by the 3GPP</w:t>
      </w:r>
      <w:r w:rsidRPr="00286038">
        <w:rPr>
          <w:sz w:val="16"/>
          <w:vertAlign w:val="superscript"/>
        </w:rPr>
        <w:t xml:space="preserve"> </w:t>
      </w:r>
      <w:r w:rsidRPr="00286038">
        <w:rPr>
          <w:sz w:val="16"/>
        </w:rPr>
        <w:t>Organizational Partners and shall not be implemented.</w:t>
      </w:r>
      <w:r w:rsidRPr="00286038">
        <w:rPr>
          <w:sz w:val="16"/>
        </w:rPr>
        <w:br/>
        <w:t>This Specification is provided for future development work within 3GPP</w:t>
      </w:r>
      <w:r w:rsidRPr="00286038">
        <w:rPr>
          <w:sz w:val="16"/>
          <w:vertAlign w:val="superscript"/>
        </w:rPr>
        <w:t xml:space="preserve"> </w:t>
      </w:r>
      <w:r w:rsidRPr="00286038">
        <w:rPr>
          <w:sz w:val="16"/>
        </w:rPr>
        <w:t>only. The Organizational Partners accept no liability for any use of this Specification.</w:t>
      </w:r>
      <w:r w:rsidRPr="00286038">
        <w:rPr>
          <w:sz w:val="16"/>
        </w:rPr>
        <w:br/>
        <w:t>Specifications and reports for implementation of the 3GPP</w:t>
      </w:r>
      <w:r w:rsidRPr="00286038">
        <w:rPr>
          <w:sz w:val="16"/>
          <w:vertAlign w:val="superscript"/>
        </w:rPr>
        <w:t xml:space="preserve"> TM</w:t>
      </w:r>
      <w:r w:rsidRPr="00286038">
        <w:rPr>
          <w:sz w:val="16"/>
        </w:rPr>
        <w:t xml:space="preserve"> system should be obtained via the 3GPP Organizational Partners</w:t>
      </w:r>
      <w:r w:rsidR="00BC4613" w:rsidRPr="00286038">
        <w:rPr>
          <w:sz w:val="16"/>
        </w:rPr>
        <w:t>'</w:t>
      </w:r>
      <w:r w:rsidRPr="00286038">
        <w:rPr>
          <w:sz w:val="16"/>
        </w:rPr>
        <w:t xml:space="preserve"> Publications Offices.</w:t>
      </w:r>
    </w:p>
    <w:p w14:paraId="02EC8CAC" w14:textId="77777777" w:rsidR="00CA1FD3" w:rsidRPr="00286038" w:rsidRDefault="00CA1FD3" w:rsidP="00CA1FD3">
      <w:pPr>
        <w:pStyle w:val="ZV"/>
        <w:framePr w:wrap="notBeside"/>
        <w:rPr>
          <w:noProof w:val="0"/>
        </w:rPr>
      </w:pPr>
    </w:p>
    <w:p w14:paraId="47DD59EE" w14:textId="77777777" w:rsidR="00CA1FD3" w:rsidRPr="00286038" w:rsidRDefault="00CA1FD3" w:rsidP="00CA1FD3"/>
    <w:bookmarkEnd w:id="0"/>
    <w:p w14:paraId="11CFE931" w14:textId="77777777" w:rsidR="00CA1FD3" w:rsidRPr="00286038" w:rsidRDefault="00CA1FD3" w:rsidP="00CA1FD3">
      <w:pPr>
        <w:sectPr w:rsidR="00CA1FD3" w:rsidRPr="00286038" w:rsidSect="0043700D">
          <w:footnotePr>
            <w:numRestart w:val="eachSect"/>
          </w:footnotePr>
          <w:pgSz w:w="11907" w:h="16840"/>
          <w:pgMar w:top="2268" w:right="851" w:bottom="10773" w:left="851" w:header="0" w:footer="0" w:gutter="0"/>
          <w:cols w:space="720"/>
        </w:sectPr>
      </w:pPr>
    </w:p>
    <w:p w14:paraId="7031AC3A" w14:textId="77777777" w:rsidR="00CA1FD3" w:rsidRPr="00286038" w:rsidRDefault="00CA1FD3" w:rsidP="00CA1FD3">
      <w:bookmarkStart w:id="1" w:name="page2"/>
    </w:p>
    <w:p w14:paraId="3CA92C73" w14:textId="77777777" w:rsidR="00CA1FD3" w:rsidRPr="00286038" w:rsidRDefault="00CA1FD3" w:rsidP="00CA1FD3"/>
    <w:p w14:paraId="411B0986" w14:textId="77777777" w:rsidR="00CA1FD3" w:rsidRPr="00286038" w:rsidRDefault="00CA1FD3" w:rsidP="00CA1FD3">
      <w:pPr>
        <w:pStyle w:val="FP"/>
        <w:framePr w:wrap="notBeside" w:hAnchor="margin" w:yAlign="center"/>
        <w:spacing w:after="240"/>
        <w:ind w:left="2835" w:right="2835"/>
        <w:jc w:val="center"/>
        <w:rPr>
          <w:rFonts w:ascii="Arial" w:hAnsi="Arial"/>
          <w:b/>
          <w:i/>
        </w:rPr>
      </w:pPr>
      <w:r w:rsidRPr="00286038">
        <w:rPr>
          <w:rFonts w:ascii="Arial" w:hAnsi="Arial"/>
          <w:b/>
          <w:i/>
        </w:rPr>
        <w:t>3GPP</w:t>
      </w:r>
    </w:p>
    <w:p w14:paraId="45493A0A" w14:textId="77777777" w:rsidR="00CA1FD3" w:rsidRPr="00286038" w:rsidRDefault="00CA1FD3" w:rsidP="00CA1FD3">
      <w:pPr>
        <w:pStyle w:val="FP"/>
        <w:framePr w:wrap="notBeside" w:hAnchor="margin" w:yAlign="center"/>
        <w:pBdr>
          <w:bottom w:val="single" w:sz="6" w:space="1" w:color="auto"/>
        </w:pBdr>
        <w:ind w:left="2835" w:right="2835"/>
        <w:jc w:val="center"/>
      </w:pPr>
      <w:r w:rsidRPr="00286038">
        <w:t>Postal address</w:t>
      </w:r>
    </w:p>
    <w:p w14:paraId="25445BBD" w14:textId="77777777" w:rsidR="00CA1FD3" w:rsidRPr="00286038" w:rsidRDefault="00CA1FD3" w:rsidP="00CA1FD3">
      <w:pPr>
        <w:pStyle w:val="FP"/>
        <w:framePr w:wrap="notBeside" w:hAnchor="margin" w:yAlign="center"/>
        <w:ind w:left="2835" w:right="2835"/>
        <w:jc w:val="center"/>
        <w:rPr>
          <w:rFonts w:ascii="Arial" w:hAnsi="Arial"/>
          <w:sz w:val="18"/>
        </w:rPr>
      </w:pPr>
    </w:p>
    <w:p w14:paraId="4A802DC9" w14:textId="77777777" w:rsidR="00CA1FD3" w:rsidRPr="00286038" w:rsidRDefault="00CA1FD3" w:rsidP="00CA1FD3">
      <w:pPr>
        <w:pStyle w:val="FP"/>
        <w:framePr w:wrap="notBeside" w:hAnchor="margin" w:yAlign="center"/>
        <w:pBdr>
          <w:bottom w:val="single" w:sz="6" w:space="1" w:color="auto"/>
        </w:pBdr>
        <w:spacing w:before="240"/>
        <w:ind w:left="2835" w:right="2835"/>
        <w:jc w:val="center"/>
      </w:pPr>
      <w:r w:rsidRPr="00286038">
        <w:t>3GPP support office address</w:t>
      </w:r>
    </w:p>
    <w:p w14:paraId="326966D7" w14:textId="77777777" w:rsidR="00CA1FD3" w:rsidRPr="00286038" w:rsidRDefault="00CA1FD3" w:rsidP="00CA1FD3">
      <w:pPr>
        <w:pStyle w:val="FP"/>
        <w:framePr w:wrap="notBeside" w:hAnchor="margin" w:yAlign="center"/>
        <w:ind w:left="2835" w:right="2835"/>
        <w:jc w:val="center"/>
        <w:rPr>
          <w:rFonts w:ascii="Arial" w:hAnsi="Arial"/>
          <w:sz w:val="18"/>
          <w:lang w:val="fr-FR"/>
        </w:rPr>
      </w:pPr>
      <w:r w:rsidRPr="00286038">
        <w:rPr>
          <w:rFonts w:ascii="Arial" w:hAnsi="Arial"/>
          <w:sz w:val="18"/>
          <w:lang w:val="fr-FR"/>
        </w:rPr>
        <w:t>650 Route des Lucioles - Sophia Antipolis</w:t>
      </w:r>
    </w:p>
    <w:p w14:paraId="109B1263" w14:textId="77777777" w:rsidR="00CA1FD3" w:rsidRPr="00286038" w:rsidRDefault="00CA1FD3" w:rsidP="00CA1FD3">
      <w:pPr>
        <w:pStyle w:val="FP"/>
        <w:framePr w:wrap="notBeside" w:hAnchor="margin" w:yAlign="center"/>
        <w:ind w:left="2835" w:right="2835"/>
        <w:jc w:val="center"/>
        <w:rPr>
          <w:rFonts w:ascii="Arial" w:hAnsi="Arial"/>
          <w:sz w:val="18"/>
          <w:lang w:val="fr-FR"/>
        </w:rPr>
      </w:pPr>
      <w:r w:rsidRPr="00286038">
        <w:rPr>
          <w:rFonts w:ascii="Arial" w:hAnsi="Arial"/>
          <w:sz w:val="18"/>
          <w:lang w:val="fr-FR"/>
        </w:rPr>
        <w:t>Valbonne - FRANCE</w:t>
      </w:r>
    </w:p>
    <w:p w14:paraId="281D0FFF" w14:textId="77777777" w:rsidR="00CA1FD3" w:rsidRPr="00286038" w:rsidRDefault="00CA1FD3" w:rsidP="00CA1FD3">
      <w:pPr>
        <w:pStyle w:val="FP"/>
        <w:framePr w:wrap="notBeside" w:hAnchor="margin" w:yAlign="center"/>
        <w:spacing w:after="20"/>
        <w:ind w:left="2835" w:right="2835"/>
        <w:jc w:val="center"/>
        <w:rPr>
          <w:rFonts w:ascii="Arial" w:hAnsi="Arial"/>
          <w:sz w:val="18"/>
        </w:rPr>
      </w:pPr>
      <w:r w:rsidRPr="00286038">
        <w:rPr>
          <w:rFonts w:ascii="Arial" w:hAnsi="Arial"/>
          <w:sz w:val="18"/>
        </w:rPr>
        <w:t>Tel.: +33 4 92 94 42 00 Fax: +33 4 93 65 47 16</w:t>
      </w:r>
    </w:p>
    <w:p w14:paraId="7DFB6DAB" w14:textId="77777777" w:rsidR="00CA1FD3" w:rsidRPr="00286038" w:rsidRDefault="00CA1FD3" w:rsidP="00CA1FD3">
      <w:pPr>
        <w:pStyle w:val="FP"/>
        <w:framePr w:wrap="notBeside" w:hAnchor="margin" w:yAlign="center"/>
        <w:pBdr>
          <w:bottom w:val="single" w:sz="6" w:space="1" w:color="auto"/>
        </w:pBdr>
        <w:spacing w:before="240"/>
        <w:ind w:left="2835" w:right="2835"/>
        <w:jc w:val="center"/>
      </w:pPr>
      <w:r w:rsidRPr="00286038">
        <w:t>Internet</w:t>
      </w:r>
    </w:p>
    <w:p w14:paraId="31AB36A1" w14:textId="77777777" w:rsidR="00CA1FD3" w:rsidRPr="00286038" w:rsidRDefault="00CA1FD3" w:rsidP="00CA1FD3">
      <w:pPr>
        <w:pStyle w:val="FP"/>
        <w:framePr w:wrap="notBeside" w:hAnchor="margin" w:yAlign="center"/>
        <w:ind w:left="2835" w:right="2835"/>
        <w:jc w:val="center"/>
        <w:rPr>
          <w:rFonts w:ascii="Arial" w:hAnsi="Arial"/>
          <w:sz w:val="18"/>
        </w:rPr>
      </w:pPr>
      <w:r w:rsidRPr="00286038">
        <w:rPr>
          <w:rFonts w:ascii="Arial" w:hAnsi="Arial"/>
          <w:sz w:val="18"/>
        </w:rPr>
        <w:t>http://www.3gpp.org</w:t>
      </w:r>
    </w:p>
    <w:p w14:paraId="105B7B8F" w14:textId="77777777" w:rsidR="00CA1FD3" w:rsidRPr="00286038" w:rsidRDefault="00CA1FD3" w:rsidP="00CA1FD3"/>
    <w:p w14:paraId="209FD1DA" w14:textId="77777777" w:rsidR="006D6124" w:rsidRPr="00286038"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286038">
        <w:rPr>
          <w:rFonts w:ascii="Arial" w:hAnsi="Arial"/>
          <w:b/>
          <w:i/>
        </w:rPr>
        <w:t>Copyright Notification</w:t>
      </w:r>
    </w:p>
    <w:p w14:paraId="2E4254D0" w14:textId="77777777" w:rsidR="006D6124" w:rsidRPr="00286038" w:rsidRDefault="006D6124" w:rsidP="006D6124">
      <w:pPr>
        <w:pStyle w:val="FP"/>
        <w:framePr w:h="3057" w:hRule="exact" w:wrap="notBeside" w:vAnchor="page" w:hAnchor="margin" w:y="12605"/>
        <w:jc w:val="center"/>
      </w:pPr>
      <w:r w:rsidRPr="00286038">
        <w:t>No part may be reproduced except as authorized by written permission.</w:t>
      </w:r>
      <w:r w:rsidRPr="00286038">
        <w:br/>
        <w:t>The copyright and the foregoing restriction extend to reproduction in all media.</w:t>
      </w:r>
    </w:p>
    <w:p w14:paraId="41BC8761" w14:textId="77777777" w:rsidR="006D6124" w:rsidRPr="00286038" w:rsidRDefault="006D6124" w:rsidP="006D6124">
      <w:pPr>
        <w:pStyle w:val="FP"/>
        <w:framePr w:h="3057" w:hRule="exact" w:wrap="notBeside" w:vAnchor="page" w:hAnchor="margin" w:y="12605"/>
        <w:jc w:val="center"/>
      </w:pPr>
    </w:p>
    <w:p w14:paraId="78A26994" w14:textId="77777777" w:rsidR="006D6124" w:rsidRPr="00286038" w:rsidRDefault="00196975" w:rsidP="006D6124">
      <w:pPr>
        <w:pStyle w:val="FP"/>
        <w:framePr w:h="3057" w:hRule="exact" w:wrap="notBeside" w:vAnchor="page" w:hAnchor="margin" w:y="12605"/>
        <w:jc w:val="center"/>
        <w:rPr>
          <w:sz w:val="18"/>
        </w:rPr>
      </w:pPr>
      <w:r w:rsidRPr="00286038">
        <w:rPr>
          <w:sz w:val="18"/>
        </w:rPr>
        <w:t xml:space="preserve">© </w:t>
      </w:r>
      <w:r w:rsidR="00326D37">
        <w:rPr>
          <w:sz w:val="18"/>
        </w:rPr>
        <w:t>2021</w:t>
      </w:r>
      <w:r w:rsidR="006D6124" w:rsidRPr="00286038">
        <w:rPr>
          <w:sz w:val="18"/>
        </w:rPr>
        <w:t xml:space="preserve">, 3GPP Organizational Partners (ARIB, ATIS, CCSA, ETSI, </w:t>
      </w:r>
      <w:r w:rsidR="00CE4D8C">
        <w:rPr>
          <w:sz w:val="18"/>
        </w:rPr>
        <w:t xml:space="preserve">TSDSI, </w:t>
      </w:r>
      <w:r w:rsidR="006D6124" w:rsidRPr="00286038">
        <w:rPr>
          <w:sz w:val="18"/>
        </w:rPr>
        <w:t>TTA, TTC).</w:t>
      </w:r>
      <w:bookmarkStart w:id="2" w:name="copyrightaddon"/>
      <w:bookmarkEnd w:id="2"/>
    </w:p>
    <w:p w14:paraId="09B94EB3" w14:textId="77777777" w:rsidR="006D6124" w:rsidRPr="00286038" w:rsidRDefault="006D6124" w:rsidP="006D6124">
      <w:pPr>
        <w:pStyle w:val="FP"/>
        <w:framePr w:h="3057" w:hRule="exact" w:wrap="notBeside" w:vAnchor="page" w:hAnchor="margin" w:y="12605"/>
        <w:jc w:val="center"/>
        <w:rPr>
          <w:sz w:val="18"/>
        </w:rPr>
      </w:pPr>
      <w:r w:rsidRPr="00286038">
        <w:rPr>
          <w:sz w:val="18"/>
        </w:rPr>
        <w:t>All rights reserved.</w:t>
      </w:r>
    </w:p>
    <w:p w14:paraId="250CED4A" w14:textId="77777777" w:rsidR="006D6124" w:rsidRPr="00286038" w:rsidRDefault="006D6124" w:rsidP="006D6124">
      <w:pPr>
        <w:pStyle w:val="FP"/>
        <w:framePr w:h="3057" w:hRule="exact" w:wrap="notBeside" w:vAnchor="page" w:hAnchor="margin" w:y="12605"/>
        <w:rPr>
          <w:sz w:val="18"/>
        </w:rPr>
      </w:pPr>
    </w:p>
    <w:p w14:paraId="7BF7F590" w14:textId="77777777" w:rsidR="006D6124" w:rsidRPr="00286038" w:rsidRDefault="006D6124" w:rsidP="006D6124">
      <w:pPr>
        <w:pStyle w:val="FP"/>
        <w:framePr w:h="3057" w:hRule="exact" w:wrap="notBeside" w:vAnchor="page" w:hAnchor="margin" w:y="12605"/>
        <w:rPr>
          <w:sz w:val="18"/>
        </w:rPr>
      </w:pPr>
      <w:r w:rsidRPr="00286038">
        <w:rPr>
          <w:sz w:val="18"/>
        </w:rPr>
        <w:t>UMTS™ is a Trade Mark of ETSI registered for the benefit of its members</w:t>
      </w:r>
    </w:p>
    <w:p w14:paraId="729492AA" w14:textId="77777777" w:rsidR="006D6124" w:rsidRPr="00286038" w:rsidRDefault="006D6124" w:rsidP="006D6124">
      <w:pPr>
        <w:pStyle w:val="FP"/>
        <w:framePr w:h="3057" w:hRule="exact" w:wrap="notBeside" w:vAnchor="page" w:hAnchor="margin" w:y="12605"/>
        <w:rPr>
          <w:sz w:val="18"/>
        </w:rPr>
      </w:pPr>
      <w:r w:rsidRPr="00286038">
        <w:rPr>
          <w:sz w:val="18"/>
        </w:rPr>
        <w:t>3GPP™ is a Trade Mark of ETSI registered for the benefit of its Members and of the 3GPP Organizational Partners</w:t>
      </w:r>
      <w:r w:rsidRPr="00286038">
        <w:rPr>
          <w:sz w:val="18"/>
        </w:rPr>
        <w:br/>
        <w:t>LTE™ is a Trade Mark of ETSI registered for the benefit of its Members and of the 3GPP Organizational Partners</w:t>
      </w:r>
    </w:p>
    <w:p w14:paraId="48CB7F9D" w14:textId="77777777" w:rsidR="006D6124" w:rsidRPr="00286038" w:rsidRDefault="006D6124" w:rsidP="006D6124">
      <w:pPr>
        <w:pStyle w:val="FP"/>
        <w:framePr w:h="3057" w:hRule="exact" w:wrap="notBeside" w:vAnchor="page" w:hAnchor="margin" w:y="12605"/>
        <w:rPr>
          <w:sz w:val="18"/>
        </w:rPr>
      </w:pPr>
      <w:r w:rsidRPr="00286038">
        <w:rPr>
          <w:sz w:val="18"/>
        </w:rPr>
        <w:t>GSM® and the GSM logo are registered and owned by the GSM Association</w:t>
      </w:r>
    </w:p>
    <w:p w14:paraId="41EB8D9D" w14:textId="77777777" w:rsidR="00CA1FD3" w:rsidRPr="00286038" w:rsidRDefault="00CA1FD3" w:rsidP="00CA1FD3"/>
    <w:bookmarkEnd w:id="1"/>
    <w:p w14:paraId="04A4A93D" w14:textId="77777777" w:rsidR="00162A8C" w:rsidRPr="00286038" w:rsidRDefault="00CA1FD3" w:rsidP="00CA1FD3">
      <w:pPr>
        <w:pStyle w:val="TT"/>
        <w:ind w:right="142"/>
        <w:outlineLvl w:val="0"/>
        <w:rPr>
          <w:rFonts w:cs="v5.0.0"/>
        </w:rPr>
      </w:pPr>
      <w:r w:rsidRPr="00286038">
        <w:br w:type="page"/>
      </w:r>
      <w:r w:rsidR="00162A8C" w:rsidRPr="00286038">
        <w:rPr>
          <w:rFonts w:cs="v5.0.0"/>
        </w:rPr>
        <w:lastRenderedPageBreak/>
        <w:t>Contents</w:t>
      </w:r>
    </w:p>
    <w:p w14:paraId="159B8F6F" w14:textId="77777777" w:rsidR="00F878FB" w:rsidRDefault="00F878FB">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16</w:t>
      </w:r>
    </w:p>
    <w:p w14:paraId="0BDA5C96" w14:textId="77777777" w:rsidR="00F878FB" w:rsidRDefault="00F878F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17</w:t>
      </w:r>
    </w:p>
    <w:p w14:paraId="531E9000" w14:textId="77777777" w:rsidR="00F878FB" w:rsidRDefault="00F878F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17</w:t>
      </w:r>
    </w:p>
    <w:p w14:paraId="568741F7" w14:textId="77777777" w:rsidR="00F878FB" w:rsidRDefault="00F878F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17</w:t>
      </w:r>
    </w:p>
    <w:p w14:paraId="1DFA8523" w14:textId="77777777" w:rsidR="00F878FB" w:rsidRDefault="00F878FB">
      <w:pPr>
        <w:pStyle w:val="TOC2"/>
        <w:rPr>
          <w:rFonts w:asciiTheme="minorHAnsi" w:eastAsiaTheme="minorEastAsia" w:hAnsiTheme="minorHAnsi" w:cstheme="minorBidi"/>
          <w:sz w:val="22"/>
          <w:szCs w:val="22"/>
        </w:rPr>
      </w:pPr>
      <w:r w:rsidRPr="000D6B65">
        <w:rPr>
          <w:rFonts w:cs="v4.2.0"/>
        </w:rPr>
        <w:t>3.1</w:t>
      </w:r>
      <w:r>
        <w:rPr>
          <w:rFonts w:asciiTheme="minorHAnsi" w:eastAsiaTheme="minorEastAsia" w:hAnsiTheme="minorHAnsi" w:cstheme="minorBidi"/>
          <w:sz w:val="22"/>
          <w:szCs w:val="22"/>
        </w:rPr>
        <w:tab/>
      </w:r>
      <w:r w:rsidRPr="000D6B65">
        <w:rPr>
          <w:rFonts w:cs="v4.2.0"/>
        </w:rPr>
        <w:t>Definitions</w:t>
      </w:r>
      <w:r>
        <w:tab/>
        <w:t>17</w:t>
      </w:r>
    </w:p>
    <w:p w14:paraId="2ED2527A" w14:textId="77777777" w:rsidR="00F878FB" w:rsidRDefault="00F878FB">
      <w:pPr>
        <w:pStyle w:val="TOC2"/>
        <w:rPr>
          <w:rFonts w:asciiTheme="minorHAnsi" w:eastAsiaTheme="minorEastAsia" w:hAnsiTheme="minorHAnsi" w:cstheme="minorBidi"/>
          <w:sz w:val="22"/>
          <w:szCs w:val="22"/>
        </w:rPr>
      </w:pPr>
      <w:r w:rsidRPr="000D6B65">
        <w:rPr>
          <w:rFonts w:cs="v4.2.0"/>
        </w:rPr>
        <w:t>3.2</w:t>
      </w:r>
      <w:r>
        <w:rPr>
          <w:rFonts w:asciiTheme="minorHAnsi" w:eastAsiaTheme="minorEastAsia" w:hAnsiTheme="minorHAnsi" w:cstheme="minorBidi"/>
          <w:sz w:val="22"/>
          <w:szCs w:val="22"/>
        </w:rPr>
        <w:tab/>
      </w:r>
      <w:r w:rsidRPr="000D6B65">
        <w:rPr>
          <w:rFonts w:cs="v4.2.0"/>
        </w:rPr>
        <w:t>Symbols</w:t>
      </w:r>
      <w:r>
        <w:tab/>
        <w:t>18</w:t>
      </w:r>
    </w:p>
    <w:p w14:paraId="55B2E617" w14:textId="77777777" w:rsidR="00F878FB" w:rsidRDefault="00F878FB">
      <w:pPr>
        <w:pStyle w:val="TOC2"/>
        <w:rPr>
          <w:rFonts w:asciiTheme="minorHAnsi" w:eastAsiaTheme="minorEastAsia" w:hAnsiTheme="minorHAnsi" w:cstheme="minorBidi"/>
          <w:sz w:val="22"/>
          <w:szCs w:val="22"/>
        </w:rPr>
      </w:pPr>
      <w:r w:rsidRPr="000D6B65">
        <w:rPr>
          <w:rFonts w:cs="v4.2.0"/>
        </w:rPr>
        <w:t>3.3</w:t>
      </w:r>
      <w:r>
        <w:rPr>
          <w:rFonts w:asciiTheme="minorHAnsi" w:eastAsiaTheme="minorEastAsia" w:hAnsiTheme="minorHAnsi" w:cstheme="minorBidi"/>
          <w:sz w:val="22"/>
          <w:szCs w:val="22"/>
        </w:rPr>
        <w:tab/>
      </w:r>
      <w:r w:rsidRPr="000D6B65">
        <w:rPr>
          <w:rFonts w:cs="v4.2.0"/>
        </w:rPr>
        <w:t>Abbreviations</w:t>
      </w:r>
      <w:r>
        <w:tab/>
        <w:t>21</w:t>
      </w:r>
    </w:p>
    <w:p w14:paraId="4B31DD0B" w14:textId="77777777" w:rsidR="00F878FB" w:rsidRDefault="00F878F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22</w:t>
      </w:r>
    </w:p>
    <w:p w14:paraId="52F9BCEC" w14:textId="77777777" w:rsidR="00F878FB" w:rsidRDefault="00F878FB">
      <w:pPr>
        <w:pStyle w:val="TOC2"/>
        <w:rPr>
          <w:rFonts w:asciiTheme="minorHAnsi" w:eastAsiaTheme="minorEastAsia" w:hAnsiTheme="minorHAnsi" w:cstheme="minorBidi"/>
          <w:sz w:val="22"/>
          <w:szCs w:val="22"/>
        </w:rPr>
      </w:pPr>
      <w:r w:rsidRPr="000D6B65">
        <w:rPr>
          <w:snapToGrid w:val="0"/>
        </w:rPr>
        <w:t>4.1</w:t>
      </w:r>
      <w:r>
        <w:rPr>
          <w:rFonts w:asciiTheme="minorHAnsi" w:eastAsiaTheme="minorEastAsia" w:hAnsiTheme="minorHAnsi" w:cstheme="minorBidi"/>
          <w:sz w:val="22"/>
          <w:szCs w:val="22"/>
        </w:rPr>
        <w:tab/>
      </w:r>
      <w:r w:rsidRPr="000D6B65">
        <w:rPr>
          <w:snapToGrid w:val="0"/>
        </w:rPr>
        <w:t>Relationship between minimum requirements and test requirements</w:t>
      </w:r>
      <w:r>
        <w:tab/>
        <w:t>22</w:t>
      </w:r>
    </w:p>
    <w:p w14:paraId="51D17FFA" w14:textId="77777777" w:rsidR="00F878FB" w:rsidRDefault="00F878FB">
      <w:pPr>
        <w:pStyle w:val="TOC2"/>
        <w:rPr>
          <w:rFonts w:asciiTheme="minorHAnsi" w:eastAsiaTheme="minorEastAsia" w:hAnsiTheme="minorHAnsi" w:cstheme="minorBidi"/>
          <w:sz w:val="22"/>
          <w:szCs w:val="22"/>
        </w:rPr>
      </w:pPr>
      <w:r w:rsidRPr="000D6B65">
        <w:rPr>
          <w:snapToGrid w:val="0"/>
        </w:rPr>
        <w:t>4.2</w:t>
      </w:r>
      <w:r>
        <w:rPr>
          <w:rFonts w:asciiTheme="minorHAnsi" w:eastAsiaTheme="minorEastAsia" w:hAnsiTheme="minorHAnsi" w:cstheme="minorBidi"/>
          <w:sz w:val="22"/>
          <w:szCs w:val="22"/>
        </w:rPr>
        <w:tab/>
      </w:r>
      <w:r w:rsidRPr="000D6B65">
        <w:rPr>
          <w:snapToGrid w:val="0"/>
        </w:rPr>
        <w:t xml:space="preserve"> Applicability of minimum requirements</w:t>
      </w:r>
      <w:r>
        <w:tab/>
        <w:t>22</w:t>
      </w:r>
    </w:p>
    <w:p w14:paraId="6D277648" w14:textId="77777777" w:rsidR="00F878FB" w:rsidRDefault="00F878FB">
      <w:pPr>
        <w:pStyle w:val="TOC2"/>
        <w:rPr>
          <w:rFonts w:asciiTheme="minorHAnsi" w:eastAsiaTheme="minorEastAsia" w:hAnsiTheme="minorHAnsi" w:cstheme="minorBidi"/>
          <w:sz w:val="22"/>
          <w:szCs w:val="22"/>
        </w:rPr>
      </w:pPr>
      <w:r w:rsidRPr="000D6B65">
        <w:rPr>
          <w:snapToGrid w:val="0"/>
        </w:rPr>
        <w:t>4.3</w:t>
      </w:r>
      <w:r>
        <w:rPr>
          <w:rFonts w:asciiTheme="minorHAnsi" w:eastAsiaTheme="minorEastAsia" w:hAnsiTheme="minorHAnsi" w:cstheme="minorBidi"/>
          <w:sz w:val="22"/>
          <w:szCs w:val="22"/>
        </w:rPr>
        <w:tab/>
      </w:r>
      <w:r w:rsidRPr="000D6B65">
        <w:rPr>
          <w:snapToGrid w:val="0"/>
        </w:rPr>
        <w:t>Void</w:t>
      </w:r>
      <w:r>
        <w:tab/>
        <w:t>22</w:t>
      </w:r>
    </w:p>
    <w:p w14:paraId="1DF1878B" w14:textId="77777777" w:rsidR="00F878FB" w:rsidRDefault="00F878FB">
      <w:pPr>
        <w:pStyle w:val="TOC2"/>
        <w:rPr>
          <w:rFonts w:asciiTheme="minorHAnsi" w:eastAsiaTheme="minorEastAsia" w:hAnsiTheme="minorHAnsi" w:cstheme="minorBidi"/>
          <w:sz w:val="22"/>
          <w:szCs w:val="22"/>
        </w:rPr>
      </w:pPr>
      <w:r w:rsidRPr="000D6B65">
        <w:rPr>
          <w:snapToGrid w:val="0"/>
        </w:rPr>
        <w:t>4.3A</w:t>
      </w:r>
      <w:r>
        <w:rPr>
          <w:rFonts w:asciiTheme="minorHAnsi" w:eastAsiaTheme="minorEastAsia" w:hAnsiTheme="minorHAnsi" w:cstheme="minorBidi"/>
          <w:sz w:val="22"/>
          <w:szCs w:val="22"/>
        </w:rPr>
        <w:tab/>
      </w:r>
      <w:r w:rsidRPr="000D6B65">
        <w:rPr>
          <w:snapToGrid w:val="0"/>
        </w:rPr>
        <w:t>Applicability of minimum requirements (CA, UL-MIMO)</w:t>
      </w:r>
      <w:r>
        <w:tab/>
        <w:t>22</w:t>
      </w:r>
    </w:p>
    <w:p w14:paraId="55E99BD0" w14:textId="77777777" w:rsidR="00F878FB" w:rsidRDefault="00F878FB">
      <w:pPr>
        <w:pStyle w:val="TOC2"/>
        <w:rPr>
          <w:rFonts w:asciiTheme="minorHAnsi" w:eastAsiaTheme="minorEastAsia" w:hAnsiTheme="minorHAnsi" w:cstheme="minorBidi"/>
          <w:sz w:val="22"/>
          <w:szCs w:val="22"/>
        </w:rPr>
      </w:pPr>
      <w:r w:rsidRPr="000D6B65">
        <w:rPr>
          <w:snapToGrid w:val="0"/>
        </w:rPr>
        <w:t>4.4</w:t>
      </w:r>
      <w:r>
        <w:rPr>
          <w:rFonts w:asciiTheme="minorHAnsi" w:eastAsiaTheme="minorEastAsia" w:hAnsiTheme="minorHAnsi" w:cstheme="minorBidi"/>
          <w:sz w:val="22"/>
          <w:szCs w:val="22"/>
        </w:rPr>
        <w:tab/>
      </w:r>
      <w:r w:rsidRPr="000D6B65">
        <w:rPr>
          <w:snapToGrid w:val="0"/>
        </w:rPr>
        <w:t>RF requirements in later releases</w:t>
      </w:r>
      <w:r>
        <w:tab/>
        <w:t>23</w:t>
      </w:r>
    </w:p>
    <w:p w14:paraId="7E0B5CDD" w14:textId="77777777" w:rsidR="00F878FB" w:rsidRDefault="00F878F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23</w:t>
      </w:r>
    </w:p>
    <w:p w14:paraId="14F6967B" w14:textId="77777777" w:rsidR="00F878FB" w:rsidRDefault="00F878F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23</w:t>
      </w:r>
    </w:p>
    <w:p w14:paraId="52F79A77" w14:textId="77777777" w:rsidR="00F878FB" w:rsidRDefault="00F878F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23</w:t>
      </w:r>
    </w:p>
    <w:p w14:paraId="7FEDA064" w14:textId="77777777" w:rsidR="00F878FB" w:rsidRDefault="00F878F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23</w:t>
      </w:r>
    </w:p>
    <w:p w14:paraId="5A2F2260" w14:textId="77777777" w:rsidR="00F878FB" w:rsidRDefault="00F878F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23</w:t>
      </w:r>
    </w:p>
    <w:p w14:paraId="5D469510" w14:textId="77777777" w:rsidR="00F878FB" w:rsidRDefault="00F878F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23</w:t>
      </w:r>
    </w:p>
    <w:p w14:paraId="77D17EFF" w14:textId="77777777" w:rsidR="00F878FB" w:rsidRDefault="00F878FB">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26</w:t>
      </w:r>
    </w:p>
    <w:p w14:paraId="3B01E3F7" w14:textId="77777777" w:rsidR="00F878FB" w:rsidRDefault="00F878FB">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28</w:t>
      </w:r>
    </w:p>
    <w:p w14:paraId="529340CA" w14:textId="77777777" w:rsidR="00F878FB" w:rsidRDefault="00F878F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28</w:t>
      </w:r>
    </w:p>
    <w:p w14:paraId="762958DA" w14:textId="77777777" w:rsidR="00F878FB" w:rsidRDefault="00F878FB">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29</w:t>
      </w:r>
    </w:p>
    <w:p w14:paraId="2B428A60" w14:textId="77777777" w:rsidR="00F878FB" w:rsidRDefault="00F878FB">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30</w:t>
      </w:r>
    </w:p>
    <w:p w14:paraId="32C33CFF" w14:textId="77777777" w:rsidR="00F878FB" w:rsidRDefault="00F878FB">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32</w:t>
      </w:r>
    </w:p>
    <w:p w14:paraId="0707DE5A" w14:textId="77777777" w:rsidR="00F878FB" w:rsidRDefault="00F878FB">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35</w:t>
      </w:r>
    </w:p>
    <w:p w14:paraId="53E9E2C2" w14:textId="77777777" w:rsidR="00F878FB" w:rsidRDefault="00F878FB">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35</w:t>
      </w:r>
    </w:p>
    <w:p w14:paraId="4EAD11EE" w14:textId="77777777" w:rsidR="00F878FB" w:rsidRDefault="00F878FB">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35</w:t>
      </w:r>
    </w:p>
    <w:p w14:paraId="6095AF0D" w14:textId="77777777" w:rsidR="00F878FB" w:rsidRDefault="00F878FB">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35</w:t>
      </w:r>
    </w:p>
    <w:p w14:paraId="69696C86" w14:textId="77777777" w:rsidR="00F878FB" w:rsidRDefault="00F878FB">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35</w:t>
      </w:r>
    </w:p>
    <w:p w14:paraId="0C75329D" w14:textId="77777777" w:rsidR="00F878FB" w:rsidRDefault="00F878FB">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35</w:t>
      </w:r>
    </w:p>
    <w:p w14:paraId="07237406" w14:textId="77777777" w:rsidR="00F878FB" w:rsidRDefault="00F878FB">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36</w:t>
      </w:r>
    </w:p>
    <w:p w14:paraId="7626CC7D" w14:textId="77777777" w:rsidR="00F878FB" w:rsidRDefault="00F878FB">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36</w:t>
      </w:r>
    </w:p>
    <w:p w14:paraId="497FCE19" w14:textId="77777777" w:rsidR="00F878FB" w:rsidRDefault="00F878FB">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37</w:t>
      </w:r>
    </w:p>
    <w:p w14:paraId="47126422" w14:textId="77777777" w:rsidR="00F878FB" w:rsidRDefault="00F878FB">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38</w:t>
      </w:r>
    </w:p>
    <w:p w14:paraId="27983808" w14:textId="77777777" w:rsidR="00F878FB" w:rsidRDefault="00F878F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38</w:t>
      </w:r>
    </w:p>
    <w:p w14:paraId="15AA4FEB" w14:textId="77777777" w:rsidR="00F878FB" w:rsidRDefault="00F878F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38</w:t>
      </w:r>
    </w:p>
    <w:p w14:paraId="41C8A903" w14:textId="77777777" w:rsidR="00F878FB" w:rsidRDefault="00F878F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38</w:t>
      </w:r>
    </w:p>
    <w:p w14:paraId="4A08AC3C" w14:textId="77777777" w:rsidR="00F878FB" w:rsidRDefault="00F878F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38</w:t>
      </w:r>
    </w:p>
    <w:p w14:paraId="49C452F6" w14:textId="77777777" w:rsidR="00F878FB" w:rsidRDefault="00F878F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38</w:t>
      </w:r>
    </w:p>
    <w:p w14:paraId="0BAF870E" w14:textId="77777777" w:rsidR="00F878FB" w:rsidRDefault="00F878FB">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39</w:t>
      </w:r>
    </w:p>
    <w:p w14:paraId="67DCD5D6" w14:textId="77777777" w:rsidR="00F878FB" w:rsidRDefault="00F878FB">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40</w:t>
      </w:r>
    </w:p>
    <w:p w14:paraId="1E0463F6" w14:textId="77777777" w:rsidR="00F878FB" w:rsidRDefault="00F878F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42</w:t>
      </w:r>
    </w:p>
    <w:p w14:paraId="297B9974" w14:textId="77777777" w:rsidR="00F878FB" w:rsidRDefault="00F878FB">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42</w:t>
      </w:r>
    </w:p>
    <w:p w14:paraId="05BABCC1" w14:textId="77777777" w:rsidR="00F878FB" w:rsidRDefault="00F878FB">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43</w:t>
      </w:r>
    </w:p>
    <w:p w14:paraId="67E7E1C5" w14:textId="77777777" w:rsidR="00F878FB" w:rsidRDefault="00F878FB">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43</w:t>
      </w:r>
    </w:p>
    <w:p w14:paraId="45CD4278" w14:textId="77777777" w:rsidR="00F878FB" w:rsidRDefault="00F878FB">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52</w:t>
      </w:r>
    </w:p>
    <w:p w14:paraId="6E7BD1C1" w14:textId="77777777" w:rsidR="00F878FB" w:rsidRDefault="00F878FB">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53</w:t>
      </w:r>
    </w:p>
    <w:p w14:paraId="1F2AC2FD" w14:textId="77777777" w:rsidR="00F878FB" w:rsidRDefault="00F878FB">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54</w:t>
      </w:r>
    </w:p>
    <w:p w14:paraId="468730B6" w14:textId="77777777" w:rsidR="00F878FB" w:rsidRDefault="00F878FB">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54</w:t>
      </w:r>
    </w:p>
    <w:p w14:paraId="4B6496ED" w14:textId="77777777" w:rsidR="00F878FB" w:rsidRDefault="00F878FB">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55</w:t>
      </w:r>
    </w:p>
    <w:p w14:paraId="6CFECFA5" w14:textId="77777777" w:rsidR="00F878FB" w:rsidRDefault="00F878FB">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56</w:t>
      </w:r>
    </w:p>
    <w:p w14:paraId="0670ED13" w14:textId="77777777" w:rsidR="00F878FB" w:rsidRDefault="00F878FB">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56</w:t>
      </w:r>
    </w:p>
    <w:p w14:paraId="35439665" w14:textId="77777777" w:rsidR="00F878FB" w:rsidRDefault="00F878FB">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57</w:t>
      </w:r>
    </w:p>
    <w:p w14:paraId="7CED65C6" w14:textId="77777777" w:rsidR="00F878FB" w:rsidRDefault="00F878FB">
      <w:pPr>
        <w:pStyle w:val="TOC3"/>
        <w:rPr>
          <w:rFonts w:asciiTheme="minorHAnsi" w:eastAsiaTheme="minorEastAsia" w:hAnsiTheme="minorHAnsi" w:cstheme="minorBidi"/>
          <w:sz w:val="22"/>
          <w:szCs w:val="22"/>
        </w:rPr>
      </w:pPr>
      <w:r>
        <w:lastRenderedPageBreak/>
        <w:t>6.2.5</w:t>
      </w:r>
      <w:r>
        <w:rPr>
          <w:rFonts w:asciiTheme="minorHAnsi" w:eastAsiaTheme="minorEastAsia" w:hAnsiTheme="minorHAnsi" w:cstheme="minorBidi"/>
          <w:sz w:val="22"/>
          <w:szCs w:val="22"/>
        </w:rPr>
        <w:tab/>
      </w:r>
      <w:r>
        <w:t>Configured transmitted power</w:t>
      </w:r>
      <w:r>
        <w:tab/>
        <w:t>57</w:t>
      </w:r>
    </w:p>
    <w:p w14:paraId="3A6648E7" w14:textId="77777777" w:rsidR="00F878FB" w:rsidRDefault="00F878FB">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60</w:t>
      </w:r>
    </w:p>
    <w:p w14:paraId="01079605" w14:textId="77777777" w:rsidR="00F878FB" w:rsidRDefault="00F878FB">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61</w:t>
      </w:r>
    </w:p>
    <w:p w14:paraId="1B12F7F7" w14:textId="77777777" w:rsidR="00F878FB" w:rsidRDefault="00F878FB">
      <w:pPr>
        <w:pStyle w:val="TOC2"/>
        <w:rPr>
          <w:rFonts w:asciiTheme="minorHAnsi" w:eastAsiaTheme="minorEastAsia" w:hAnsiTheme="minorHAnsi" w:cstheme="minorBidi"/>
          <w:sz w:val="22"/>
          <w:szCs w:val="22"/>
        </w:rPr>
      </w:pPr>
      <w:r w:rsidRPr="000D6B65">
        <w:rPr>
          <w:rFonts w:cs="v5.0.0"/>
        </w:rPr>
        <w:t>6.3</w:t>
      </w:r>
      <w:r>
        <w:rPr>
          <w:rFonts w:asciiTheme="minorHAnsi" w:eastAsiaTheme="minorEastAsia" w:hAnsiTheme="minorHAnsi" w:cstheme="minorBidi"/>
          <w:sz w:val="22"/>
          <w:szCs w:val="22"/>
        </w:rPr>
        <w:tab/>
      </w:r>
      <w:r w:rsidRPr="000D6B65">
        <w:rPr>
          <w:rFonts w:cs="v5.0.0"/>
        </w:rPr>
        <w:t>Output power dynamics</w:t>
      </w:r>
      <w:r>
        <w:tab/>
        <w:t>62</w:t>
      </w:r>
    </w:p>
    <w:p w14:paraId="41BF7069" w14:textId="77777777" w:rsidR="00F878FB" w:rsidRDefault="00F878F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62</w:t>
      </w:r>
    </w:p>
    <w:p w14:paraId="68483B87" w14:textId="77777777" w:rsidR="00F878FB" w:rsidRDefault="00F878F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62</w:t>
      </w:r>
    </w:p>
    <w:p w14:paraId="3620A839" w14:textId="77777777" w:rsidR="00F878FB" w:rsidRDefault="00F878FB">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62</w:t>
      </w:r>
    </w:p>
    <w:p w14:paraId="1DE2680E" w14:textId="77777777" w:rsidR="00F878FB" w:rsidRDefault="00F878FB">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UE Minimum output power for CA</w:t>
      </w:r>
      <w:r>
        <w:tab/>
        <w:t>62</w:t>
      </w:r>
    </w:p>
    <w:p w14:paraId="11BE904B" w14:textId="77777777" w:rsidR="00F878FB" w:rsidRDefault="00F878FB">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62</w:t>
      </w:r>
    </w:p>
    <w:p w14:paraId="56B2515B" w14:textId="77777777" w:rsidR="00F878FB" w:rsidRDefault="00F878FB">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UE Minimum output power</w:t>
      </w:r>
      <w:r>
        <w:rPr>
          <w:lang w:eastAsia="zh-CN"/>
        </w:rPr>
        <w:t xml:space="preserve"> for UL-MIMO</w:t>
      </w:r>
      <w:r>
        <w:tab/>
        <w:t>62</w:t>
      </w:r>
    </w:p>
    <w:p w14:paraId="11E7EE2C" w14:textId="77777777" w:rsidR="00F878FB" w:rsidRDefault="00F878FB">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63</w:t>
      </w:r>
    </w:p>
    <w:p w14:paraId="09A8C6DC" w14:textId="77777777" w:rsidR="00F878FB" w:rsidRDefault="00F878F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63</w:t>
      </w:r>
    </w:p>
    <w:p w14:paraId="2AE1943B" w14:textId="77777777" w:rsidR="00F878FB" w:rsidRDefault="00F878FB">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63</w:t>
      </w:r>
    </w:p>
    <w:p w14:paraId="2B0058A7" w14:textId="77777777" w:rsidR="00F878FB" w:rsidRDefault="00F878FB">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UE Transmit OFF power for CA</w:t>
      </w:r>
      <w:r>
        <w:tab/>
        <w:t>63</w:t>
      </w:r>
    </w:p>
    <w:p w14:paraId="4755C181" w14:textId="77777777" w:rsidR="00F878FB" w:rsidRDefault="00F878FB">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63</w:t>
      </w:r>
    </w:p>
    <w:p w14:paraId="3FED4C9A" w14:textId="77777777" w:rsidR="00F878FB" w:rsidRDefault="00F878FB">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64</w:t>
      </w:r>
    </w:p>
    <w:p w14:paraId="0DA08884" w14:textId="77777777" w:rsidR="00F878FB" w:rsidRDefault="00F878FB">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64</w:t>
      </w:r>
    </w:p>
    <w:p w14:paraId="62A1D7E3" w14:textId="77777777" w:rsidR="00F878FB" w:rsidRDefault="00F878FB">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64</w:t>
      </w:r>
    </w:p>
    <w:p w14:paraId="75E4188C" w14:textId="77777777" w:rsidR="00F878FB" w:rsidRDefault="00F878FB">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 xml:space="preserve"> General ON/OFF time mask</w:t>
      </w:r>
      <w:r>
        <w:tab/>
        <w:t>64</w:t>
      </w:r>
    </w:p>
    <w:p w14:paraId="4A8EA114" w14:textId="77777777" w:rsidR="00F878FB" w:rsidRDefault="00F878FB">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65</w:t>
      </w:r>
    </w:p>
    <w:p w14:paraId="5CC65D99" w14:textId="77777777" w:rsidR="00F878FB" w:rsidRDefault="00F878FB">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65</w:t>
      </w:r>
    </w:p>
    <w:p w14:paraId="41018E8C" w14:textId="77777777" w:rsidR="00F878FB" w:rsidRDefault="00F878FB">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65</w:t>
      </w:r>
    </w:p>
    <w:p w14:paraId="73C67423" w14:textId="77777777" w:rsidR="00F878FB" w:rsidRDefault="00F878FB">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66</w:t>
      </w:r>
    </w:p>
    <w:p w14:paraId="1F625668" w14:textId="77777777" w:rsidR="00F878FB" w:rsidRDefault="00F878FB">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66</w:t>
      </w:r>
    </w:p>
    <w:p w14:paraId="1A9998A5" w14:textId="77777777" w:rsidR="00F878FB" w:rsidRDefault="00F878FB">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68</w:t>
      </w:r>
    </w:p>
    <w:p w14:paraId="1181A2A6" w14:textId="77777777" w:rsidR="00F878FB" w:rsidRDefault="00F878FB">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68</w:t>
      </w:r>
    </w:p>
    <w:p w14:paraId="35497054" w14:textId="77777777" w:rsidR="00F878FB" w:rsidRDefault="00F878FB">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68</w:t>
      </w:r>
    </w:p>
    <w:p w14:paraId="5D671EEE" w14:textId="77777777" w:rsidR="00F878FB" w:rsidRDefault="00F878FB">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68</w:t>
      </w:r>
    </w:p>
    <w:p w14:paraId="581A7730" w14:textId="77777777" w:rsidR="00F878FB" w:rsidRDefault="00F878FB">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Minimum requirements</w:t>
      </w:r>
      <w:r>
        <w:tab/>
        <w:t>68</w:t>
      </w:r>
    </w:p>
    <w:p w14:paraId="0A5B4767" w14:textId="77777777" w:rsidR="00F878FB" w:rsidRDefault="00F878FB">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69</w:t>
      </w:r>
    </w:p>
    <w:p w14:paraId="6ACF0186" w14:textId="77777777" w:rsidR="00F878FB" w:rsidRDefault="00F878FB">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69</w:t>
      </w:r>
    </w:p>
    <w:p w14:paraId="227A59FB" w14:textId="77777777" w:rsidR="00F878FB" w:rsidRDefault="00F878FB">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70</w:t>
      </w:r>
    </w:p>
    <w:p w14:paraId="4ADAC607" w14:textId="77777777" w:rsidR="00F878FB" w:rsidRDefault="00F878FB">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70</w:t>
      </w:r>
    </w:p>
    <w:p w14:paraId="45EBDE33" w14:textId="77777777" w:rsidR="00F878FB" w:rsidRDefault="00F878FB">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70</w:t>
      </w:r>
    </w:p>
    <w:p w14:paraId="04B81456" w14:textId="77777777" w:rsidR="00F878FB" w:rsidRDefault="00F878FB">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70</w:t>
      </w:r>
    </w:p>
    <w:p w14:paraId="24F0D77F" w14:textId="77777777" w:rsidR="00F878FB" w:rsidRDefault="00F878FB">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70</w:t>
      </w:r>
    </w:p>
    <w:p w14:paraId="4687FC14" w14:textId="77777777" w:rsidR="00F878FB" w:rsidRDefault="00F878FB">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70</w:t>
      </w:r>
    </w:p>
    <w:p w14:paraId="69DE560B" w14:textId="77777777" w:rsidR="00F878FB" w:rsidRDefault="00F878FB">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70</w:t>
      </w:r>
    </w:p>
    <w:p w14:paraId="1197C87A" w14:textId="77777777" w:rsidR="00F878FB" w:rsidRDefault="00F878FB">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71</w:t>
      </w:r>
    </w:p>
    <w:p w14:paraId="06F2BA0E" w14:textId="77777777" w:rsidR="00F878FB" w:rsidRDefault="00F878FB">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Minimum requirements</w:t>
      </w:r>
      <w:r>
        <w:tab/>
        <w:t>71</w:t>
      </w:r>
    </w:p>
    <w:p w14:paraId="28D85460" w14:textId="77777777" w:rsidR="00F878FB" w:rsidRDefault="00F878FB">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71</w:t>
      </w:r>
    </w:p>
    <w:p w14:paraId="0E299D93" w14:textId="77777777" w:rsidR="00F878FB" w:rsidRDefault="00F878F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71</w:t>
      </w:r>
    </w:p>
    <w:p w14:paraId="6D8EDACE" w14:textId="77777777" w:rsidR="00F878FB" w:rsidRDefault="00F878F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71</w:t>
      </w:r>
    </w:p>
    <w:p w14:paraId="1C6CF8D7" w14:textId="77777777" w:rsidR="00F878FB" w:rsidRDefault="00F878F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71</w:t>
      </w:r>
    </w:p>
    <w:p w14:paraId="1B930814" w14:textId="77777777" w:rsidR="00F878FB" w:rsidRDefault="00F878FB">
      <w:pPr>
        <w:pStyle w:val="TOC3"/>
        <w:rPr>
          <w:rFonts w:asciiTheme="minorHAnsi" w:eastAsiaTheme="minorEastAsia" w:hAnsiTheme="minorHAnsi" w:cstheme="minorBidi"/>
          <w:sz w:val="22"/>
          <w:szCs w:val="22"/>
        </w:rPr>
      </w:pPr>
      <w:r>
        <w:rPr>
          <w:lang w:eastAsia="zh-CN"/>
        </w:rPr>
        <w:t>6.5.1A</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72</w:t>
      </w:r>
    </w:p>
    <w:p w14:paraId="72A9B50A" w14:textId="77777777" w:rsidR="00F878FB" w:rsidRDefault="00F878FB">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72</w:t>
      </w:r>
    </w:p>
    <w:p w14:paraId="73932F4D" w14:textId="77777777" w:rsidR="00F878FB" w:rsidRDefault="00F878FB">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72</w:t>
      </w:r>
    </w:p>
    <w:p w14:paraId="708A81C0" w14:textId="77777777" w:rsidR="00F878FB" w:rsidRDefault="00F878FB">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Error Vector Magnitude</w:t>
      </w:r>
      <w:r>
        <w:tab/>
        <w:t>72</w:t>
      </w:r>
    </w:p>
    <w:p w14:paraId="0CA0886E" w14:textId="77777777" w:rsidR="00F878FB" w:rsidRDefault="00F878FB">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72</w:t>
      </w:r>
    </w:p>
    <w:p w14:paraId="059EAA2C" w14:textId="77777777" w:rsidR="00F878FB" w:rsidRDefault="00F878FB">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Carrier leakage</w:t>
      </w:r>
      <w:r>
        <w:tab/>
        <w:t>73</w:t>
      </w:r>
    </w:p>
    <w:p w14:paraId="32F31507" w14:textId="77777777" w:rsidR="00F878FB" w:rsidRDefault="00F878FB">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Minimum requirements</w:t>
      </w:r>
      <w:r>
        <w:tab/>
        <w:t>73</w:t>
      </w:r>
    </w:p>
    <w:p w14:paraId="327A8C7A" w14:textId="77777777" w:rsidR="00F878FB" w:rsidRDefault="00F878FB">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73</w:t>
      </w:r>
    </w:p>
    <w:p w14:paraId="226C037B" w14:textId="77777777" w:rsidR="00F878FB" w:rsidRDefault="00F878FB">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Minimum requirements</w:t>
      </w:r>
      <w:r>
        <w:tab/>
        <w:t>73</w:t>
      </w:r>
    </w:p>
    <w:p w14:paraId="24CE5363" w14:textId="77777777" w:rsidR="00F878FB" w:rsidRDefault="00F878FB">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EVM equalizer spectrum flatness</w:t>
      </w:r>
      <w:r>
        <w:tab/>
        <w:t>74</w:t>
      </w:r>
    </w:p>
    <w:p w14:paraId="1A61BE4E" w14:textId="77777777" w:rsidR="00F878FB" w:rsidRDefault="00F878FB">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74</w:t>
      </w:r>
    </w:p>
    <w:p w14:paraId="32CE78CC" w14:textId="77777777" w:rsidR="00F878FB" w:rsidRDefault="00F878FB">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75</w:t>
      </w:r>
    </w:p>
    <w:p w14:paraId="35FD085F" w14:textId="77777777" w:rsidR="00F878FB" w:rsidRDefault="00F878FB">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75</w:t>
      </w:r>
    </w:p>
    <w:p w14:paraId="4736EB52" w14:textId="77777777" w:rsidR="00F878FB" w:rsidRDefault="00F878FB">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76</w:t>
      </w:r>
    </w:p>
    <w:p w14:paraId="20EE7538" w14:textId="77777777" w:rsidR="00F878FB" w:rsidRDefault="00F878FB">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76</w:t>
      </w:r>
    </w:p>
    <w:p w14:paraId="7713A34E" w14:textId="77777777" w:rsidR="00F878FB" w:rsidRDefault="00F878FB">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76</w:t>
      </w:r>
    </w:p>
    <w:p w14:paraId="476CEFDB" w14:textId="77777777" w:rsidR="00F878FB" w:rsidRDefault="00F878FB">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76</w:t>
      </w:r>
    </w:p>
    <w:p w14:paraId="393A7C9A" w14:textId="77777777" w:rsidR="00F878FB" w:rsidRDefault="00F878FB">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78</w:t>
      </w:r>
    </w:p>
    <w:p w14:paraId="13CAE3D5" w14:textId="77777777" w:rsidR="00F878FB" w:rsidRDefault="00F878FB">
      <w:pPr>
        <w:pStyle w:val="TOC4"/>
        <w:rPr>
          <w:rFonts w:asciiTheme="minorHAnsi" w:eastAsiaTheme="minorEastAsia" w:hAnsiTheme="minorHAnsi" w:cstheme="minorBidi"/>
          <w:sz w:val="22"/>
          <w:szCs w:val="22"/>
        </w:rPr>
      </w:pPr>
      <w:r>
        <w:lastRenderedPageBreak/>
        <w:t>6.5.2B.1</w:t>
      </w:r>
      <w:r>
        <w:rPr>
          <w:rFonts w:asciiTheme="minorHAnsi" w:eastAsiaTheme="minorEastAsia" w:hAnsiTheme="minorHAnsi" w:cstheme="minorBidi"/>
          <w:sz w:val="22"/>
          <w:szCs w:val="22"/>
        </w:rPr>
        <w:tab/>
      </w:r>
      <w:r>
        <w:t>Error Vector Magnitude</w:t>
      </w:r>
      <w:r>
        <w:tab/>
        <w:t>79</w:t>
      </w:r>
    </w:p>
    <w:p w14:paraId="69932B95" w14:textId="77777777" w:rsidR="00F878FB" w:rsidRDefault="00F878FB">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79</w:t>
      </w:r>
    </w:p>
    <w:p w14:paraId="4DFBDEBA" w14:textId="77777777" w:rsidR="00F878FB" w:rsidRDefault="00F878FB">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79</w:t>
      </w:r>
    </w:p>
    <w:p w14:paraId="529C591D" w14:textId="77777777" w:rsidR="00F878FB" w:rsidRDefault="00F878FB">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79</w:t>
      </w:r>
    </w:p>
    <w:p w14:paraId="53139BAE" w14:textId="77777777" w:rsidR="00F878FB" w:rsidRDefault="00F878F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79</w:t>
      </w:r>
    </w:p>
    <w:p w14:paraId="32483C80" w14:textId="77777777" w:rsidR="00F878FB" w:rsidRDefault="00F878F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80</w:t>
      </w:r>
    </w:p>
    <w:p w14:paraId="1845CF9F" w14:textId="77777777" w:rsidR="00F878FB" w:rsidRDefault="00F878FB">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80</w:t>
      </w:r>
    </w:p>
    <w:p w14:paraId="493AC76D" w14:textId="77777777" w:rsidR="00F878FB" w:rsidRDefault="00F878FB">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Occupied bandwidth for UL-MIMO</w:t>
      </w:r>
      <w:r>
        <w:tab/>
        <w:t>80</w:t>
      </w:r>
    </w:p>
    <w:p w14:paraId="6F017111" w14:textId="77777777" w:rsidR="00F878FB" w:rsidRDefault="00F878FB">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80</w:t>
      </w:r>
    </w:p>
    <w:p w14:paraId="255B9C87" w14:textId="77777777" w:rsidR="00F878FB" w:rsidRDefault="00F878FB">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80</w:t>
      </w:r>
    </w:p>
    <w:p w14:paraId="4690AA8E" w14:textId="77777777" w:rsidR="00F878FB" w:rsidRDefault="00F878FB">
      <w:pPr>
        <w:pStyle w:val="TOC5"/>
        <w:rPr>
          <w:rFonts w:asciiTheme="minorHAnsi" w:eastAsiaTheme="minorEastAsia" w:hAnsiTheme="minorHAnsi" w:cstheme="minorBidi"/>
          <w:sz w:val="22"/>
          <w:szCs w:val="22"/>
        </w:rPr>
      </w:pPr>
      <w:r w:rsidRPr="000D6B65">
        <w:rPr>
          <w:snapToGrid w:val="0"/>
        </w:rPr>
        <w:t>6.6.2.1.1</w:t>
      </w:r>
      <w:r>
        <w:rPr>
          <w:rFonts w:asciiTheme="minorHAnsi" w:eastAsiaTheme="minorEastAsia" w:hAnsiTheme="minorHAnsi" w:cstheme="minorBidi"/>
          <w:sz w:val="22"/>
          <w:szCs w:val="22"/>
        </w:rPr>
        <w:tab/>
      </w:r>
      <w:r>
        <w:t>Minimum requirement</w:t>
      </w:r>
      <w:r>
        <w:tab/>
        <w:t>80</w:t>
      </w:r>
    </w:p>
    <w:p w14:paraId="36EBD650" w14:textId="77777777" w:rsidR="00F878FB" w:rsidRDefault="00F878FB">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81</w:t>
      </w:r>
    </w:p>
    <w:p w14:paraId="108994E8" w14:textId="77777777" w:rsidR="00F878FB" w:rsidRDefault="00F878FB">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81</w:t>
      </w:r>
    </w:p>
    <w:p w14:paraId="09223398" w14:textId="77777777" w:rsidR="00F878FB" w:rsidRDefault="00F878FB">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0D6B65">
        <w:rPr>
          <w:rFonts w:cs="v5.0.0"/>
        </w:rPr>
        <w:t xml:space="preserve">Minimum requirement </w:t>
      </w:r>
      <w:r>
        <w:t>(network signalled value "NS_03", “NS_11”, and “NS_20”)</w:t>
      </w:r>
      <w:r>
        <w:tab/>
        <w:t>81</w:t>
      </w:r>
    </w:p>
    <w:p w14:paraId="00220140" w14:textId="77777777" w:rsidR="00F878FB" w:rsidRDefault="00F878FB">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82</w:t>
      </w:r>
    </w:p>
    <w:p w14:paraId="33969C1D" w14:textId="77777777" w:rsidR="00F878FB" w:rsidRDefault="00F878FB">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0D6B65">
        <w:rPr>
          <w:rFonts w:cs="v5.0.0"/>
        </w:rPr>
        <w:t xml:space="preserve">Minimum requirement </w:t>
      </w:r>
      <w:r>
        <w:t>(network signalled value "NS_06" or “NS_07”)</w:t>
      </w:r>
      <w:r>
        <w:tab/>
        <w:t>82</w:t>
      </w:r>
    </w:p>
    <w:p w14:paraId="33EFD04A" w14:textId="77777777" w:rsidR="00F878FB" w:rsidRDefault="00F878FB">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83</w:t>
      </w:r>
    </w:p>
    <w:p w14:paraId="12168140" w14:textId="77777777" w:rsidR="00F878FB" w:rsidRDefault="00F878FB">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83</w:t>
      </w:r>
    </w:p>
    <w:p w14:paraId="046929FA" w14:textId="77777777" w:rsidR="00F878FB" w:rsidRDefault="00F878FB">
      <w:pPr>
        <w:pStyle w:val="TOC4"/>
        <w:rPr>
          <w:rFonts w:asciiTheme="minorHAnsi" w:eastAsiaTheme="minorEastAsia" w:hAnsiTheme="minorHAnsi" w:cstheme="minorBidi"/>
          <w:sz w:val="22"/>
          <w:szCs w:val="22"/>
        </w:rPr>
      </w:pPr>
      <w:r w:rsidRPr="000D6B65">
        <w:rPr>
          <w:snapToGrid w:val="0"/>
        </w:rPr>
        <w:t>6.6.2.3</w:t>
      </w:r>
      <w:r>
        <w:rPr>
          <w:rFonts w:asciiTheme="minorHAnsi" w:eastAsiaTheme="minorEastAsia" w:hAnsiTheme="minorHAnsi" w:cstheme="minorBidi"/>
          <w:sz w:val="22"/>
          <w:szCs w:val="22"/>
        </w:rPr>
        <w:tab/>
      </w:r>
      <w:r w:rsidRPr="000D6B65">
        <w:rPr>
          <w:snapToGrid w:val="0"/>
        </w:rPr>
        <w:t>Adjacent Channel Leakage Ratio</w:t>
      </w:r>
      <w:r>
        <w:tab/>
        <w:t>83</w:t>
      </w:r>
    </w:p>
    <w:p w14:paraId="517C185D" w14:textId="77777777" w:rsidR="00F878FB" w:rsidRDefault="00F878FB">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84</w:t>
      </w:r>
    </w:p>
    <w:p w14:paraId="20BF78A3" w14:textId="77777777" w:rsidR="00F878FB" w:rsidRDefault="00F878FB">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84</w:t>
      </w:r>
    </w:p>
    <w:p w14:paraId="6C83B850" w14:textId="77777777" w:rsidR="00F878FB" w:rsidRDefault="00F878FB">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84</w:t>
      </w:r>
    </w:p>
    <w:p w14:paraId="1442D09F" w14:textId="77777777" w:rsidR="00F878FB" w:rsidRDefault="00F878FB">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85</w:t>
      </w:r>
    </w:p>
    <w:p w14:paraId="624A2B77" w14:textId="77777777" w:rsidR="00F878FB" w:rsidRDefault="00F878FB">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86</w:t>
      </w:r>
    </w:p>
    <w:p w14:paraId="52726DEA" w14:textId="77777777" w:rsidR="00F878FB" w:rsidRDefault="00F878FB">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86</w:t>
      </w:r>
    </w:p>
    <w:p w14:paraId="0AEF8340" w14:textId="77777777" w:rsidR="00F878FB" w:rsidRDefault="00F878FB">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86</w:t>
      </w:r>
    </w:p>
    <w:p w14:paraId="218AEE8A" w14:textId="77777777" w:rsidR="00F878FB" w:rsidRDefault="00F878FB">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86</w:t>
      </w:r>
    </w:p>
    <w:p w14:paraId="69EDF820" w14:textId="77777777" w:rsidR="00F878FB" w:rsidRDefault="00F878FB">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86</w:t>
      </w:r>
    </w:p>
    <w:p w14:paraId="6954D537" w14:textId="77777777" w:rsidR="00F878FB" w:rsidRDefault="00F878FB">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87</w:t>
      </w:r>
    </w:p>
    <w:p w14:paraId="768486E7" w14:textId="77777777" w:rsidR="00F878FB" w:rsidRDefault="00F878FB">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87</w:t>
      </w:r>
    </w:p>
    <w:p w14:paraId="553849A6" w14:textId="77777777" w:rsidR="00F878FB" w:rsidRDefault="00F878FB">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87</w:t>
      </w:r>
    </w:p>
    <w:p w14:paraId="6B6E3759" w14:textId="77777777" w:rsidR="00F878FB" w:rsidRDefault="00F878FB">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88</w:t>
      </w:r>
    </w:p>
    <w:p w14:paraId="7E4E4D8F" w14:textId="77777777" w:rsidR="00F878FB" w:rsidRDefault="00F878FB">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94</w:t>
      </w:r>
    </w:p>
    <w:p w14:paraId="1D026D73" w14:textId="77777777" w:rsidR="00F878FB" w:rsidRDefault="00F878FB">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95</w:t>
      </w:r>
    </w:p>
    <w:p w14:paraId="012D8A0E" w14:textId="77777777" w:rsidR="00F878FB" w:rsidRDefault="00F878FB">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96</w:t>
      </w:r>
    </w:p>
    <w:p w14:paraId="4B15F42E" w14:textId="77777777" w:rsidR="00F878FB" w:rsidRDefault="00F878FB">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96</w:t>
      </w:r>
    </w:p>
    <w:p w14:paraId="2445724A" w14:textId="77777777" w:rsidR="00F878FB" w:rsidRDefault="00F878FB">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96</w:t>
      </w:r>
    </w:p>
    <w:p w14:paraId="173E3D34" w14:textId="77777777" w:rsidR="00F878FB" w:rsidRDefault="00F878FB">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97</w:t>
      </w:r>
    </w:p>
    <w:p w14:paraId="49BEAFD5" w14:textId="77777777" w:rsidR="00F878FB" w:rsidRDefault="00F878FB">
      <w:pPr>
        <w:pStyle w:val="TOC5"/>
        <w:rPr>
          <w:rFonts w:asciiTheme="minorHAnsi" w:eastAsiaTheme="minorEastAsia" w:hAnsiTheme="minorHAnsi" w:cstheme="minorBidi"/>
          <w:sz w:val="22"/>
          <w:szCs w:val="22"/>
        </w:rPr>
      </w:pPr>
      <w:r>
        <w:t>6.6.3.3.5</w:t>
      </w:r>
      <w:r>
        <w:rPr>
          <w:rFonts w:asciiTheme="minorHAnsi" w:eastAsiaTheme="minorEastAsia" w:hAnsiTheme="minorHAnsi" w:cstheme="minorBidi"/>
          <w:sz w:val="22"/>
          <w:szCs w:val="22"/>
        </w:rPr>
        <w:tab/>
      </w:r>
      <w:r>
        <w:t>Minimum requirement (network signalled value “NS_12”)</w:t>
      </w:r>
      <w:r>
        <w:tab/>
        <w:t>97</w:t>
      </w:r>
    </w:p>
    <w:p w14:paraId="336C6435" w14:textId="77777777" w:rsidR="00F878FB" w:rsidRDefault="00F878FB">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97</w:t>
      </w:r>
    </w:p>
    <w:p w14:paraId="604D1952" w14:textId="77777777" w:rsidR="00F878FB" w:rsidRDefault="00F878FB">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98</w:t>
      </w:r>
    </w:p>
    <w:p w14:paraId="08D1575A" w14:textId="77777777" w:rsidR="00F878FB" w:rsidRDefault="00F878FB">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98</w:t>
      </w:r>
    </w:p>
    <w:p w14:paraId="6210D522" w14:textId="77777777" w:rsidR="00F878FB" w:rsidRDefault="00F878FB">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98</w:t>
      </w:r>
    </w:p>
    <w:p w14:paraId="3ACD7775" w14:textId="77777777" w:rsidR="00F878FB" w:rsidRDefault="00F878FB">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99</w:t>
      </w:r>
    </w:p>
    <w:p w14:paraId="776C91E0" w14:textId="77777777" w:rsidR="00F878FB" w:rsidRDefault="00F878FB">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99</w:t>
      </w:r>
    </w:p>
    <w:p w14:paraId="1B253E6E" w14:textId="77777777" w:rsidR="00F878FB" w:rsidRDefault="00F878FB">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99</w:t>
      </w:r>
    </w:p>
    <w:p w14:paraId="7ED8C5C4" w14:textId="77777777" w:rsidR="00F878FB" w:rsidRDefault="00F878FB">
      <w:pPr>
        <w:pStyle w:val="TOC5"/>
        <w:rPr>
          <w:rFonts w:asciiTheme="minorHAnsi" w:eastAsiaTheme="minorEastAsia" w:hAnsiTheme="minorHAnsi" w:cstheme="minorBidi"/>
          <w:sz w:val="22"/>
          <w:szCs w:val="22"/>
        </w:rPr>
      </w:pPr>
      <w:r>
        <w:t>6.6.3.3.13</w:t>
      </w:r>
      <w:r>
        <w:rPr>
          <w:rFonts w:asciiTheme="minorHAnsi" w:eastAsiaTheme="minorEastAsia" w:hAnsiTheme="minorHAnsi" w:cstheme="minorBidi"/>
          <w:sz w:val="22"/>
          <w:szCs w:val="22"/>
        </w:rPr>
        <w:tab/>
      </w:r>
      <w:r>
        <w:t>Minimum requirement (network signalled value "NS_11")</w:t>
      </w:r>
      <w:r>
        <w:tab/>
        <w:t>99</w:t>
      </w:r>
    </w:p>
    <w:p w14:paraId="5D27FF2A" w14:textId="77777777" w:rsidR="00F878FB" w:rsidRDefault="00F878FB">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 NS_20")</w:t>
      </w:r>
      <w:r>
        <w:tab/>
        <w:t>100</w:t>
      </w:r>
    </w:p>
    <w:p w14:paraId="6274DDF9" w14:textId="77777777" w:rsidR="00F878FB" w:rsidRDefault="00F878FB">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 NS_22")</w:t>
      </w:r>
      <w:r>
        <w:tab/>
        <w:t>100</w:t>
      </w:r>
    </w:p>
    <w:p w14:paraId="387492FE" w14:textId="77777777" w:rsidR="00F878FB" w:rsidRDefault="00F878FB">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“NS_23”)</w:t>
      </w:r>
      <w:r>
        <w:tab/>
        <w:t>100</w:t>
      </w:r>
    </w:p>
    <w:p w14:paraId="6B37E593" w14:textId="77777777" w:rsidR="00F878FB" w:rsidRDefault="00F878FB">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Void</w:t>
      </w:r>
      <w:r>
        <w:tab/>
        <w:t>101</w:t>
      </w:r>
    </w:p>
    <w:p w14:paraId="5A6F274C" w14:textId="77777777" w:rsidR="00F878FB" w:rsidRDefault="00F878FB">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101</w:t>
      </w:r>
    </w:p>
    <w:p w14:paraId="754361DA" w14:textId="77777777" w:rsidR="00F878FB" w:rsidRDefault="00F878FB">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Void</w:t>
      </w:r>
      <w:r>
        <w:tab/>
        <w:t>101</w:t>
      </w:r>
    </w:p>
    <w:p w14:paraId="350DE0D5" w14:textId="77777777" w:rsidR="00F878FB" w:rsidRDefault="00F878FB">
      <w:pPr>
        <w:pStyle w:val="TOC5"/>
        <w:rPr>
          <w:rFonts w:asciiTheme="minorHAnsi" w:eastAsiaTheme="minorEastAsia" w:hAnsiTheme="minorHAnsi" w:cstheme="minorBidi"/>
          <w:sz w:val="22"/>
          <w:szCs w:val="22"/>
        </w:rPr>
      </w:pPr>
      <w:r>
        <w:t>6.6.3.3.</w:t>
      </w:r>
      <w:r w:rsidRPr="000D6B65">
        <w:rPr>
          <w:lang w:val="en-US"/>
        </w:rPr>
        <w:t>20</w:t>
      </w:r>
      <w:r>
        <w:rPr>
          <w:rFonts w:asciiTheme="minorHAnsi" w:eastAsiaTheme="minorEastAsia" w:hAnsiTheme="minorHAnsi" w:cstheme="minorBidi"/>
          <w:sz w:val="22"/>
          <w:szCs w:val="22"/>
        </w:rPr>
        <w:tab/>
      </w:r>
      <w:r>
        <w:t>Void</w:t>
      </w:r>
      <w:r>
        <w:tab/>
        <w:t>102</w:t>
      </w:r>
    </w:p>
    <w:p w14:paraId="70770FF0" w14:textId="77777777" w:rsidR="00F878FB" w:rsidRDefault="00F878FB">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Void</w:t>
      </w:r>
      <w:r>
        <w:tab/>
        <w:t>102</w:t>
      </w:r>
    </w:p>
    <w:p w14:paraId="22AB4BBF" w14:textId="77777777" w:rsidR="00F878FB" w:rsidRDefault="00F878FB">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Void</w:t>
      </w:r>
      <w:r>
        <w:tab/>
        <w:t>102</w:t>
      </w:r>
    </w:p>
    <w:p w14:paraId="2085A50C" w14:textId="77777777" w:rsidR="00F878FB" w:rsidRDefault="00F878FB">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Void</w:t>
      </w:r>
      <w:r>
        <w:tab/>
        <w:t>102</w:t>
      </w:r>
    </w:p>
    <w:p w14:paraId="42197BDA" w14:textId="77777777" w:rsidR="00F878FB" w:rsidRDefault="00F878FB">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Void</w:t>
      </w:r>
      <w:r>
        <w:tab/>
        <w:t>102</w:t>
      </w:r>
    </w:p>
    <w:p w14:paraId="66B12067" w14:textId="77777777" w:rsidR="00F878FB" w:rsidRDefault="00F878FB">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Void</w:t>
      </w:r>
      <w:r>
        <w:tab/>
        <w:t>102</w:t>
      </w:r>
    </w:p>
    <w:p w14:paraId="3434F0D3" w14:textId="77777777" w:rsidR="00F878FB" w:rsidRDefault="00F878FB">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Void</w:t>
      </w:r>
      <w:r>
        <w:tab/>
        <w:t>102</w:t>
      </w:r>
    </w:p>
    <w:p w14:paraId="6E07AD96" w14:textId="77777777" w:rsidR="00F878FB" w:rsidRDefault="00F878FB">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Void</w:t>
      </w:r>
      <w:r>
        <w:tab/>
        <w:t>102</w:t>
      </w:r>
    </w:p>
    <w:p w14:paraId="379B32A7" w14:textId="77777777" w:rsidR="00F878FB" w:rsidRDefault="00F878FB">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Void</w:t>
      </w:r>
      <w:r>
        <w:tab/>
        <w:t>102</w:t>
      </w:r>
    </w:p>
    <w:p w14:paraId="57F2FE84" w14:textId="77777777" w:rsidR="00F878FB" w:rsidRDefault="00F878FB">
      <w:pPr>
        <w:pStyle w:val="TOC5"/>
        <w:rPr>
          <w:rFonts w:asciiTheme="minorHAnsi" w:eastAsiaTheme="minorEastAsia" w:hAnsiTheme="minorHAnsi" w:cstheme="minorBidi"/>
          <w:sz w:val="22"/>
          <w:szCs w:val="22"/>
        </w:rPr>
      </w:pPr>
      <w:r>
        <w:lastRenderedPageBreak/>
        <w:t>6.6.3.3.</w:t>
      </w:r>
      <w:r>
        <w:rPr>
          <w:lang w:eastAsia="ja-JP"/>
        </w:rPr>
        <w:t>29</w:t>
      </w:r>
      <w:r>
        <w:rPr>
          <w:rFonts w:asciiTheme="minorHAnsi" w:eastAsiaTheme="minorEastAsia" w:hAnsiTheme="minorHAnsi" w:cstheme="minorBidi"/>
          <w:sz w:val="22"/>
          <w:szCs w:val="22"/>
        </w:rPr>
        <w:tab/>
      </w:r>
      <w:r>
        <w:t>Void</w:t>
      </w:r>
      <w:r>
        <w:tab/>
        <w:t>102</w:t>
      </w:r>
    </w:p>
    <w:p w14:paraId="201B0398" w14:textId="77777777" w:rsidR="00F878FB" w:rsidRDefault="00F878FB">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102</w:t>
      </w:r>
    </w:p>
    <w:p w14:paraId="47659870" w14:textId="77777777" w:rsidR="00F878FB" w:rsidRDefault="00F878FB">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102</w:t>
      </w:r>
    </w:p>
    <w:p w14:paraId="1F95DFB3" w14:textId="77777777" w:rsidR="00F878FB" w:rsidRDefault="00F878FB">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103</w:t>
      </w:r>
    </w:p>
    <w:p w14:paraId="53B395CA" w14:textId="77777777" w:rsidR="00F878FB" w:rsidRDefault="00F878FB">
      <w:pPr>
        <w:pStyle w:val="TOC5"/>
        <w:rPr>
          <w:rFonts w:asciiTheme="minorHAnsi" w:eastAsiaTheme="minorEastAsia" w:hAnsiTheme="minorHAnsi" w:cstheme="minorBidi"/>
          <w:sz w:val="22"/>
          <w:szCs w:val="22"/>
        </w:rPr>
      </w:pPr>
      <w:r>
        <w:t>6.6.3.3.</w:t>
      </w:r>
      <w:r>
        <w:rPr>
          <w:lang w:eastAsia="zh-CN"/>
        </w:rPr>
        <w:t>3</w:t>
      </w:r>
      <w:r w:rsidRPr="000D6B65">
        <w:rPr>
          <w:rFonts w:eastAsia="Malgun Gothic"/>
        </w:rPr>
        <w:t>3</w:t>
      </w:r>
      <w:r>
        <w:rPr>
          <w:rFonts w:asciiTheme="minorHAnsi" w:eastAsiaTheme="minorEastAsia" w:hAnsiTheme="minorHAnsi" w:cstheme="minorBidi"/>
          <w:sz w:val="22"/>
          <w:szCs w:val="22"/>
        </w:rPr>
        <w:tab/>
      </w:r>
      <w:r>
        <w:t>Void</w:t>
      </w:r>
      <w:r>
        <w:tab/>
        <w:t>103</w:t>
      </w:r>
    </w:p>
    <w:p w14:paraId="2B865654" w14:textId="77777777" w:rsidR="00F878FB" w:rsidRDefault="00F878FB">
      <w:pPr>
        <w:pStyle w:val="TOC5"/>
        <w:rPr>
          <w:rFonts w:asciiTheme="minorHAnsi" w:eastAsiaTheme="minorEastAsia" w:hAnsiTheme="minorHAnsi" w:cstheme="minorBidi"/>
          <w:sz w:val="22"/>
          <w:szCs w:val="22"/>
        </w:rPr>
      </w:pPr>
      <w:r>
        <w:t>6.6.3.3.</w:t>
      </w:r>
      <w:r>
        <w:rPr>
          <w:lang w:eastAsia="zh-CN"/>
        </w:rPr>
        <w:t>3</w:t>
      </w:r>
      <w:r w:rsidRPr="000D6B65">
        <w:rPr>
          <w:rFonts w:eastAsia="Malgun Gothic"/>
        </w:rPr>
        <w:t>4</w:t>
      </w:r>
      <w:r>
        <w:rPr>
          <w:rFonts w:asciiTheme="minorHAnsi" w:eastAsiaTheme="minorEastAsia" w:hAnsiTheme="minorHAnsi" w:cstheme="minorBidi"/>
          <w:sz w:val="22"/>
          <w:szCs w:val="22"/>
        </w:rPr>
        <w:tab/>
      </w:r>
      <w:r>
        <w:t>Void</w:t>
      </w:r>
      <w:r>
        <w:tab/>
        <w:t>103</w:t>
      </w:r>
    </w:p>
    <w:p w14:paraId="5BAA963A" w14:textId="77777777" w:rsidR="00F878FB" w:rsidRDefault="00F878FB">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103</w:t>
      </w:r>
    </w:p>
    <w:p w14:paraId="3A521460" w14:textId="77777777" w:rsidR="00F878FB" w:rsidRDefault="00F878FB">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103</w:t>
      </w:r>
    </w:p>
    <w:p w14:paraId="79E47087" w14:textId="77777777" w:rsidR="00F878FB" w:rsidRDefault="00F878FB">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103</w:t>
      </w:r>
    </w:p>
    <w:p w14:paraId="4BBDDA16" w14:textId="77777777" w:rsidR="00F878FB" w:rsidRDefault="00F878FB">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104</w:t>
      </w:r>
    </w:p>
    <w:p w14:paraId="4D645F53" w14:textId="77777777" w:rsidR="00F878FB" w:rsidRDefault="00F878FB">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104</w:t>
      </w:r>
    </w:p>
    <w:p w14:paraId="1EA9CB1F" w14:textId="77777777" w:rsidR="00F878FB" w:rsidRDefault="00F878FB">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104</w:t>
      </w:r>
    </w:p>
    <w:p w14:paraId="72E2212D" w14:textId="77777777" w:rsidR="00F878FB" w:rsidRDefault="00F878FB">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105</w:t>
      </w:r>
    </w:p>
    <w:p w14:paraId="681FAF09" w14:textId="77777777" w:rsidR="00F878FB" w:rsidRDefault="00F878FB">
      <w:pPr>
        <w:pStyle w:val="TOC5"/>
        <w:rPr>
          <w:rFonts w:asciiTheme="minorHAnsi" w:eastAsiaTheme="minorEastAsia" w:hAnsiTheme="minorHAnsi" w:cstheme="minorBidi"/>
          <w:sz w:val="22"/>
          <w:szCs w:val="22"/>
        </w:rPr>
      </w:pPr>
      <w:r>
        <w:t>6.6.3.3A.</w:t>
      </w:r>
      <w:r w:rsidRPr="000D6B65">
        <w:rPr>
          <w:rFonts w:eastAsia="SimSun"/>
          <w:lang w:eastAsia="zh-CN"/>
        </w:rPr>
        <w:t>6</w:t>
      </w:r>
      <w:r>
        <w:rPr>
          <w:rFonts w:asciiTheme="minorHAnsi" w:eastAsiaTheme="minorEastAsia" w:hAnsiTheme="minorHAnsi" w:cstheme="minorBidi"/>
          <w:sz w:val="22"/>
          <w:szCs w:val="22"/>
        </w:rPr>
        <w:tab/>
      </w:r>
      <w:r>
        <w:t>Void</w:t>
      </w:r>
      <w:r>
        <w:tab/>
        <w:t>105</w:t>
      </w:r>
    </w:p>
    <w:p w14:paraId="228AD77E" w14:textId="77777777" w:rsidR="00F878FB" w:rsidRDefault="00F878FB">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Void</w:t>
      </w:r>
      <w:r>
        <w:tab/>
        <w:t>105</w:t>
      </w:r>
    </w:p>
    <w:p w14:paraId="4379D3D7" w14:textId="77777777" w:rsidR="00F878FB" w:rsidRDefault="00F878FB">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105</w:t>
      </w:r>
    </w:p>
    <w:p w14:paraId="33C0BB7E" w14:textId="77777777" w:rsidR="00F878FB" w:rsidRDefault="00F878FB">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105</w:t>
      </w:r>
    </w:p>
    <w:p w14:paraId="03E5A931" w14:textId="77777777" w:rsidR="00F878FB" w:rsidRDefault="00F878FB">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Spurious emission for UL-MIMO</w:t>
      </w:r>
      <w:r>
        <w:tab/>
        <w:t>105</w:t>
      </w:r>
    </w:p>
    <w:p w14:paraId="1C987D2B" w14:textId="77777777" w:rsidR="00F878FB" w:rsidRDefault="00F878FB">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106</w:t>
      </w:r>
    </w:p>
    <w:p w14:paraId="21068F39" w14:textId="77777777" w:rsidR="00F878FB" w:rsidRDefault="00F878FB">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106</w:t>
      </w:r>
    </w:p>
    <w:p w14:paraId="13B144D1" w14:textId="77777777" w:rsidR="00F878FB" w:rsidRDefault="00F878F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106</w:t>
      </w:r>
    </w:p>
    <w:p w14:paraId="12A9C7DE" w14:textId="77777777" w:rsidR="00F878FB" w:rsidRDefault="00F878FB">
      <w:pPr>
        <w:pStyle w:val="TOC3"/>
        <w:rPr>
          <w:rFonts w:asciiTheme="minorHAnsi" w:eastAsiaTheme="minorEastAsia" w:hAnsiTheme="minorHAnsi" w:cstheme="minorBidi"/>
          <w:sz w:val="22"/>
          <w:szCs w:val="22"/>
        </w:rPr>
      </w:pPr>
      <w:r w:rsidRPr="000D6B65">
        <w:rPr>
          <w:rFonts w:cs="v5.0.0"/>
        </w:rPr>
        <w:t>6.7.1</w:t>
      </w:r>
      <w:r>
        <w:rPr>
          <w:rFonts w:asciiTheme="minorHAnsi" w:eastAsiaTheme="minorEastAsia" w:hAnsiTheme="minorHAnsi" w:cstheme="minorBidi"/>
          <w:sz w:val="22"/>
          <w:szCs w:val="22"/>
        </w:rPr>
        <w:tab/>
      </w:r>
      <w:r w:rsidRPr="000D6B65">
        <w:rPr>
          <w:rFonts w:cs="v5.0.0"/>
        </w:rPr>
        <w:t>Minimum requirement</w:t>
      </w:r>
      <w:r>
        <w:tab/>
        <w:t>106</w:t>
      </w:r>
    </w:p>
    <w:p w14:paraId="16653D22" w14:textId="77777777" w:rsidR="00F878FB" w:rsidRDefault="00F878FB">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106</w:t>
      </w:r>
    </w:p>
    <w:p w14:paraId="44E6FEA5" w14:textId="77777777" w:rsidR="00F878FB" w:rsidRDefault="00F878FB">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107</w:t>
      </w:r>
    </w:p>
    <w:p w14:paraId="6CC3C9BE" w14:textId="77777777" w:rsidR="00F878FB" w:rsidRDefault="00F878F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107</w:t>
      </w:r>
    </w:p>
    <w:p w14:paraId="2E1F7B01" w14:textId="77777777" w:rsidR="00F878FB" w:rsidRDefault="00F878F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107</w:t>
      </w:r>
    </w:p>
    <w:p w14:paraId="08BEAE4F" w14:textId="77777777" w:rsidR="00F878FB" w:rsidRDefault="00F878FB">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107</w:t>
      </w:r>
    </w:p>
    <w:p w14:paraId="1631B11E" w14:textId="77777777" w:rsidR="00F878FB" w:rsidRDefault="00F878FB">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Time alignment error</w:t>
      </w:r>
      <w:r>
        <w:rPr>
          <w:lang w:eastAsia="zh-CN"/>
        </w:rPr>
        <w:t xml:space="preserve"> for UL-MIMO</w:t>
      </w:r>
      <w:r>
        <w:tab/>
        <w:t>107</w:t>
      </w:r>
    </w:p>
    <w:p w14:paraId="0B648A04" w14:textId="77777777" w:rsidR="00F878FB" w:rsidRDefault="00F878FB">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Minimum Requirement</w:t>
      </w:r>
      <w:r>
        <w:rPr>
          <w:lang w:eastAsia="zh-CN"/>
        </w:rPr>
        <w:t>s</w:t>
      </w:r>
      <w:r>
        <w:tab/>
        <w:t>107</w:t>
      </w:r>
    </w:p>
    <w:p w14:paraId="2B0F852F" w14:textId="77777777" w:rsidR="00F878FB" w:rsidRDefault="00F878F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107</w:t>
      </w:r>
    </w:p>
    <w:p w14:paraId="0D752BBA" w14:textId="77777777" w:rsidR="00F878FB" w:rsidRDefault="00F878F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107</w:t>
      </w:r>
    </w:p>
    <w:p w14:paraId="631B3544" w14:textId="77777777" w:rsidR="00F878FB" w:rsidRDefault="00F878F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108</w:t>
      </w:r>
    </w:p>
    <w:p w14:paraId="25D76279" w14:textId="77777777" w:rsidR="00F878FB" w:rsidRDefault="00F878F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108</w:t>
      </w:r>
    </w:p>
    <w:p w14:paraId="52E97D98" w14:textId="77777777" w:rsidR="00F878FB" w:rsidRDefault="00F878F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108</w:t>
      </w:r>
    </w:p>
    <w:p w14:paraId="62840E8D" w14:textId="77777777" w:rsidR="00F878FB" w:rsidRDefault="00F878FB">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115</w:t>
      </w:r>
    </w:p>
    <w:p w14:paraId="7F2F2B5C" w14:textId="77777777" w:rsidR="00F878FB" w:rsidRDefault="00F878FB">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118</w:t>
      </w:r>
    </w:p>
    <w:p w14:paraId="4F9F5717" w14:textId="77777777" w:rsidR="00F878FB" w:rsidRDefault="00F878F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118</w:t>
      </w:r>
    </w:p>
    <w:p w14:paraId="2EDCF223" w14:textId="77777777" w:rsidR="00F878FB" w:rsidRDefault="00F878FB">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118</w:t>
      </w:r>
    </w:p>
    <w:p w14:paraId="6D41E7F4" w14:textId="77777777" w:rsidR="00F878FB" w:rsidRDefault="00F878FB">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118</w:t>
      </w:r>
    </w:p>
    <w:p w14:paraId="146C612C" w14:textId="77777777" w:rsidR="00F878FB" w:rsidRDefault="00F878FB">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119</w:t>
      </w:r>
    </w:p>
    <w:p w14:paraId="1CD88D42" w14:textId="77777777" w:rsidR="00F878FB" w:rsidRDefault="00F878FB">
      <w:pPr>
        <w:pStyle w:val="TOC3"/>
        <w:rPr>
          <w:rFonts w:asciiTheme="minorHAnsi" w:eastAsiaTheme="minorEastAsia" w:hAnsiTheme="minorHAnsi" w:cstheme="minorBidi"/>
          <w:sz w:val="22"/>
          <w:szCs w:val="22"/>
        </w:rPr>
      </w:pPr>
      <w:r>
        <w:t>7</w:t>
      </w:r>
      <w:r w:rsidRPr="000D6B65">
        <w:rPr>
          <w:rFonts w:eastAsia="SimSun"/>
          <w:lang w:eastAsia="zh-CN"/>
        </w:rPr>
        <w:t>.4.1</w:t>
      </w:r>
      <w:r>
        <w:t>B</w:t>
      </w:r>
      <w:r>
        <w:rPr>
          <w:rFonts w:asciiTheme="minorHAnsi" w:eastAsiaTheme="minorEastAsia" w:hAnsiTheme="minorHAnsi" w:cstheme="minorBidi"/>
          <w:sz w:val="22"/>
          <w:szCs w:val="22"/>
        </w:rPr>
        <w:tab/>
      </w:r>
      <w:r w:rsidRPr="000D6B65">
        <w:rPr>
          <w:rFonts w:eastAsia="SimSun"/>
          <w:lang w:eastAsia="zh-CN"/>
        </w:rPr>
        <w:t>Minimum requirements for UL-</w:t>
      </w:r>
      <w:r>
        <w:t>MIMO</w:t>
      </w:r>
      <w:r>
        <w:tab/>
        <w:t>120</w:t>
      </w:r>
    </w:p>
    <w:p w14:paraId="3AAFE043" w14:textId="77777777" w:rsidR="00F878FB" w:rsidRDefault="00F878FB">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120</w:t>
      </w:r>
    </w:p>
    <w:p w14:paraId="083B4887" w14:textId="77777777" w:rsidR="00F878FB" w:rsidRDefault="00F878FB">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120</w:t>
      </w:r>
    </w:p>
    <w:p w14:paraId="655A22E1" w14:textId="77777777" w:rsidR="00F878FB" w:rsidRDefault="00F878F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120</w:t>
      </w:r>
    </w:p>
    <w:p w14:paraId="4DF908A6" w14:textId="77777777" w:rsidR="00F878FB" w:rsidRDefault="00F878F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120</w:t>
      </w:r>
    </w:p>
    <w:p w14:paraId="65CDAC42" w14:textId="77777777" w:rsidR="00F878FB" w:rsidRDefault="00F878FB">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121</w:t>
      </w:r>
    </w:p>
    <w:p w14:paraId="1E5645A8" w14:textId="77777777" w:rsidR="00F878FB" w:rsidRDefault="00F878FB">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122</w:t>
      </w:r>
    </w:p>
    <w:p w14:paraId="6EBB0429" w14:textId="77777777" w:rsidR="00F878FB" w:rsidRDefault="00F878F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122</w:t>
      </w:r>
    </w:p>
    <w:p w14:paraId="179B99B3" w14:textId="77777777" w:rsidR="00F878FB" w:rsidRDefault="00F878FB">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122</w:t>
      </w:r>
    </w:p>
    <w:p w14:paraId="476424CB" w14:textId="77777777" w:rsidR="00F878FB" w:rsidRDefault="00F878FB">
      <w:pPr>
        <w:pStyle w:val="TOC4"/>
        <w:rPr>
          <w:rFonts w:asciiTheme="minorHAnsi" w:eastAsiaTheme="minorEastAsia" w:hAnsiTheme="minorHAnsi" w:cstheme="minorBidi"/>
          <w:sz w:val="22"/>
          <w:szCs w:val="22"/>
        </w:rPr>
      </w:pPr>
      <w:r w:rsidRPr="000D6B65">
        <w:rPr>
          <w:rFonts w:eastAsia="MS Mincho"/>
        </w:rPr>
        <w:t>7.6.1.1</w:t>
      </w:r>
      <w:r>
        <w:rPr>
          <w:rFonts w:asciiTheme="minorHAnsi" w:eastAsiaTheme="minorEastAsia" w:hAnsiTheme="minorHAnsi" w:cstheme="minorBidi"/>
          <w:sz w:val="22"/>
          <w:szCs w:val="22"/>
        </w:rPr>
        <w:tab/>
      </w:r>
      <w:r w:rsidRPr="000D6B65">
        <w:rPr>
          <w:rFonts w:eastAsia="MS Mincho"/>
        </w:rPr>
        <w:t>Minimum requirements</w:t>
      </w:r>
      <w:r>
        <w:tab/>
        <w:t>123</w:t>
      </w:r>
    </w:p>
    <w:p w14:paraId="67E4657F" w14:textId="77777777" w:rsidR="00F878FB" w:rsidRDefault="00F878FB">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123</w:t>
      </w:r>
    </w:p>
    <w:p w14:paraId="4016AC9A" w14:textId="77777777" w:rsidR="00F878FB" w:rsidRDefault="00F878F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125</w:t>
      </w:r>
    </w:p>
    <w:p w14:paraId="40E86643" w14:textId="77777777" w:rsidR="00F878FB" w:rsidRDefault="00F878FB">
      <w:pPr>
        <w:pStyle w:val="TOC4"/>
        <w:rPr>
          <w:rFonts w:asciiTheme="minorHAnsi" w:eastAsiaTheme="minorEastAsia" w:hAnsiTheme="minorHAnsi" w:cstheme="minorBidi"/>
          <w:sz w:val="22"/>
          <w:szCs w:val="22"/>
        </w:rPr>
      </w:pPr>
      <w:r w:rsidRPr="000D6B65">
        <w:rPr>
          <w:rFonts w:eastAsia="MS Mincho"/>
        </w:rPr>
        <w:t>7.6.2.1</w:t>
      </w:r>
      <w:r>
        <w:rPr>
          <w:rFonts w:asciiTheme="minorHAnsi" w:eastAsiaTheme="minorEastAsia" w:hAnsiTheme="minorHAnsi" w:cstheme="minorBidi"/>
          <w:sz w:val="22"/>
          <w:szCs w:val="22"/>
        </w:rPr>
        <w:tab/>
      </w:r>
      <w:r w:rsidRPr="000D6B65">
        <w:rPr>
          <w:rFonts w:eastAsia="MS Mincho"/>
        </w:rPr>
        <w:t>Minimum requirements</w:t>
      </w:r>
      <w:r>
        <w:tab/>
        <w:t>125</w:t>
      </w:r>
    </w:p>
    <w:p w14:paraId="2EA7FBC5" w14:textId="77777777" w:rsidR="00F878FB" w:rsidRDefault="00F878FB">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126</w:t>
      </w:r>
    </w:p>
    <w:p w14:paraId="7D728FD3" w14:textId="77777777" w:rsidR="00F878FB" w:rsidRDefault="00F878FB">
      <w:pPr>
        <w:pStyle w:val="TOC3"/>
        <w:rPr>
          <w:rFonts w:asciiTheme="minorHAnsi" w:eastAsiaTheme="minorEastAsia" w:hAnsiTheme="minorHAnsi" w:cstheme="minorBidi"/>
          <w:sz w:val="22"/>
          <w:szCs w:val="22"/>
        </w:rPr>
      </w:pPr>
      <w:r w:rsidRPr="000D6B65">
        <w:rPr>
          <w:rFonts w:eastAsia="MS Mincho"/>
        </w:rPr>
        <w:t>7.6.3</w:t>
      </w:r>
      <w:r>
        <w:rPr>
          <w:rFonts w:asciiTheme="minorHAnsi" w:eastAsiaTheme="minorEastAsia" w:hAnsiTheme="minorHAnsi" w:cstheme="minorBidi"/>
          <w:sz w:val="22"/>
          <w:szCs w:val="22"/>
        </w:rPr>
        <w:tab/>
      </w:r>
      <w:r w:rsidRPr="000D6B65">
        <w:rPr>
          <w:rFonts w:eastAsia="MS Mincho"/>
        </w:rPr>
        <w:t>Narrow band blocking</w:t>
      </w:r>
      <w:r>
        <w:tab/>
        <w:t>127</w:t>
      </w:r>
    </w:p>
    <w:p w14:paraId="2F049AFF" w14:textId="77777777" w:rsidR="00F878FB" w:rsidRDefault="00F878FB">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127</w:t>
      </w:r>
    </w:p>
    <w:p w14:paraId="5EBB0087" w14:textId="77777777" w:rsidR="00F878FB" w:rsidRDefault="00F878FB">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128</w:t>
      </w:r>
    </w:p>
    <w:p w14:paraId="4710175B" w14:textId="77777777" w:rsidR="00F878FB" w:rsidRDefault="00F878FB">
      <w:pPr>
        <w:pStyle w:val="TOC2"/>
        <w:rPr>
          <w:rFonts w:asciiTheme="minorHAnsi" w:eastAsiaTheme="minorEastAsia" w:hAnsiTheme="minorHAnsi" w:cstheme="minorBidi"/>
          <w:sz w:val="22"/>
          <w:szCs w:val="22"/>
        </w:rPr>
      </w:pPr>
      <w:r w:rsidRPr="000D6B65">
        <w:rPr>
          <w:rFonts w:eastAsia="SimSun"/>
          <w:lang w:eastAsia="zh-CN"/>
        </w:rPr>
        <w:t>7.6A</w:t>
      </w:r>
      <w:r>
        <w:rPr>
          <w:rFonts w:asciiTheme="minorHAnsi" w:eastAsiaTheme="minorEastAsia" w:hAnsiTheme="minorHAnsi" w:cstheme="minorBidi"/>
          <w:sz w:val="22"/>
          <w:szCs w:val="22"/>
        </w:rPr>
        <w:tab/>
      </w:r>
      <w:r w:rsidRPr="000D6B65">
        <w:rPr>
          <w:rFonts w:eastAsia="SimSun"/>
          <w:lang w:eastAsia="zh-CN"/>
        </w:rPr>
        <w:t>Void</w:t>
      </w:r>
      <w:r>
        <w:tab/>
        <w:t>129</w:t>
      </w:r>
    </w:p>
    <w:p w14:paraId="4F5CCF81" w14:textId="77777777" w:rsidR="00F878FB" w:rsidRDefault="00F878FB">
      <w:pPr>
        <w:pStyle w:val="TOC2"/>
        <w:rPr>
          <w:rFonts w:asciiTheme="minorHAnsi" w:eastAsiaTheme="minorEastAsia" w:hAnsiTheme="minorHAnsi" w:cstheme="minorBidi"/>
          <w:sz w:val="22"/>
          <w:szCs w:val="22"/>
        </w:rPr>
      </w:pPr>
      <w:r>
        <w:t>7.6</w:t>
      </w:r>
      <w:r w:rsidRPr="000D6B65">
        <w:rPr>
          <w:rFonts w:eastAsia="SimSun"/>
          <w:lang w:eastAsia="zh-CN"/>
        </w:rPr>
        <w:t>B</w:t>
      </w:r>
      <w:r>
        <w:rPr>
          <w:rFonts w:asciiTheme="minorHAnsi" w:eastAsiaTheme="minorEastAsia" w:hAnsiTheme="minorHAnsi" w:cstheme="minorBidi"/>
          <w:sz w:val="22"/>
          <w:szCs w:val="22"/>
        </w:rPr>
        <w:tab/>
      </w:r>
      <w:r>
        <w:t>Blocking characteristics</w:t>
      </w:r>
      <w:r w:rsidRPr="000D6B65">
        <w:rPr>
          <w:rFonts w:eastAsia="SimSun"/>
          <w:lang w:eastAsia="zh-CN"/>
        </w:rPr>
        <w:t xml:space="preserve"> for UL-MIMO</w:t>
      </w:r>
      <w:r>
        <w:tab/>
        <w:t>129</w:t>
      </w:r>
    </w:p>
    <w:p w14:paraId="369172B6" w14:textId="77777777" w:rsidR="00F878FB" w:rsidRDefault="00F878F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129</w:t>
      </w:r>
    </w:p>
    <w:p w14:paraId="04EA8AB6" w14:textId="77777777" w:rsidR="00F878FB" w:rsidRDefault="00F878F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129</w:t>
      </w:r>
    </w:p>
    <w:p w14:paraId="34D80C62" w14:textId="77777777" w:rsidR="00F878FB" w:rsidRDefault="00F878FB">
      <w:pPr>
        <w:pStyle w:val="TOC3"/>
        <w:rPr>
          <w:rFonts w:asciiTheme="minorHAnsi" w:eastAsiaTheme="minorEastAsia" w:hAnsiTheme="minorHAnsi" w:cstheme="minorBidi"/>
          <w:sz w:val="22"/>
          <w:szCs w:val="22"/>
        </w:rPr>
      </w:pPr>
      <w:r w:rsidRPr="000D6B65">
        <w:rPr>
          <w:rFonts w:eastAsia="SimSun"/>
          <w:lang w:eastAsia="zh-CN"/>
        </w:rPr>
        <w:lastRenderedPageBreak/>
        <w:t>7.7.1A</w:t>
      </w:r>
      <w:r>
        <w:rPr>
          <w:rFonts w:asciiTheme="minorHAnsi" w:eastAsiaTheme="minorEastAsia" w:hAnsiTheme="minorHAnsi" w:cstheme="minorBidi"/>
          <w:sz w:val="22"/>
          <w:szCs w:val="22"/>
        </w:rPr>
        <w:tab/>
      </w:r>
      <w:r>
        <w:t>Minimum requirements for CA</w:t>
      </w:r>
      <w:r>
        <w:tab/>
        <w:t>130</w:t>
      </w:r>
    </w:p>
    <w:p w14:paraId="5F5FE224" w14:textId="77777777" w:rsidR="00F878FB" w:rsidRDefault="00F878FB">
      <w:pPr>
        <w:pStyle w:val="TOC3"/>
        <w:rPr>
          <w:rFonts w:asciiTheme="minorHAnsi" w:eastAsiaTheme="minorEastAsia" w:hAnsiTheme="minorHAnsi" w:cstheme="minorBidi"/>
          <w:sz w:val="22"/>
          <w:szCs w:val="22"/>
        </w:rPr>
      </w:pPr>
      <w:r>
        <w:t>7.7.1</w:t>
      </w:r>
      <w:r w:rsidRPr="000D6B65">
        <w:rPr>
          <w:rFonts w:eastAsia="SimSun"/>
          <w:lang w:eastAsia="zh-CN"/>
        </w:rPr>
        <w:t>B</w:t>
      </w:r>
      <w:r>
        <w:rPr>
          <w:rFonts w:asciiTheme="minorHAnsi" w:eastAsiaTheme="minorEastAsia" w:hAnsiTheme="minorHAnsi" w:cstheme="minorBidi"/>
          <w:sz w:val="22"/>
          <w:szCs w:val="22"/>
        </w:rPr>
        <w:tab/>
      </w:r>
      <w:r>
        <w:t>Minimum requirements</w:t>
      </w:r>
      <w:r w:rsidRPr="000D6B65">
        <w:rPr>
          <w:rFonts w:eastAsia="SimSun"/>
          <w:lang w:eastAsia="zh-CN"/>
        </w:rPr>
        <w:t xml:space="preserve"> for UL-MIMO</w:t>
      </w:r>
      <w:r>
        <w:tab/>
        <w:t>131</w:t>
      </w:r>
    </w:p>
    <w:p w14:paraId="7C737769" w14:textId="77777777" w:rsidR="00F878FB" w:rsidRDefault="00F878F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131</w:t>
      </w:r>
    </w:p>
    <w:p w14:paraId="74B8EC68" w14:textId="77777777" w:rsidR="00F878FB" w:rsidRDefault="00F878F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131</w:t>
      </w:r>
    </w:p>
    <w:p w14:paraId="755235F5" w14:textId="77777777" w:rsidR="00F878FB" w:rsidRDefault="00F878FB">
      <w:pPr>
        <w:pStyle w:val="TOC4"/>
        <w:rPr>
          <w:rFonts w:asciiTheme="minorHAnsi" w:eastAsiaTheme="minorEastAsia" w:hAnsiTheme="minorHAnsi" w:cstheme="minorBidi"/>
          <w:sz w:val="22"/>
          <w:szCs w:val="22"/>
        </w:rPr>
      </w:pPr>
      <w:r w:rsidRPr="000D6B65">
        <w:rPr>
          <w:rFonts w:eastAsia="MS Mincho"/>
        </w:rPr>
        <w:t>7.8.1.1</w:t>
      </w:r>
      <w:r>
        <w:rPr>
          <w:rFonts w:asciiTheme="minorHAnsi" w:eastAsiaTheme="minorEastAsia" w:hAnsiTheme="minorHAnsi" w:cstheme="minorBidi"/>
          <w:sz w:val="22"/>
          <w:szCs w:val="22"/>
        </w:rPr>
        <w:tab/>
      </w:r>
      <w:r w:rsidRPr="000D6B65">
        <w:rPr>
          <w:rFonts w:eastAsia="MS Mincho"/>
        </w:rPr>
        <w:t>Minimum requirements</w:t>
      </w:r>
      <w:r>
        <w:tab/>
        <w:t>131</w:t>
      </w:r>
    </w:p>
    <w:p w14:paraId="6DECF2A9" w14:textId="77777777" w:rsidR="00F878FB" w:rsidRDefault="00F878FB">
      <w:pPr>
        <w:pStyle w:val="TOC3"/>
        <w:rPr>
          <w:rFonts w:asciiTheme="minorHAnsi" w:eastAsiaTheme="minorEastAsia" w:hAnsiTheme="minorHAnsi" w:cstheme="minorBidi"/>
          <w:sz w:val="22"/>
          <w:szCs w:val="22"/>
        </w:rPr>
      </w:pPr>
      <w:r w:rsidRPr="000D6B65">
        <w:rPr>
          <w:rFonts w:eastAsia="SimSun"/>
          <w:lang w:eastAsia="zh-CN"/>
        </w:rPr>
        <w:t>7.8.1A</w:t>
      </w:r>
      <w:r>
        <w:rPr>
          <w:rFonts w:asciiTheme="minorHAnsi" w:eastAsiaTheme="minorEastAsia" w:hAnsiTheme="minorHAnsi" w:cstheme="minorBidi"/>
          <w:sz w:val="22"/>
          <w:szCs w:val="22"/>
        </w:rPr>
        <w:tab/>
      </w:r>
      <w:r>
        <w:t>Minimum requirements for CA</w:t>
      </w:r>
      <w:r>
        <w:tab/>
        <w:t>131</w:t>
      </w:r>
    </w:p>
    <w:p w14:paraId="36262492" w14:textId="77777777" w:rsidR="00F878FB" w:rsidRDefault="00F878FB">
      <w:pPr>
        <w:pStyle w:val="TOC3"/>
        <w:rPr>
          <w:rFonts w:asciiTheme="minorHAnsi" w:eastAsiaTheme="minorEastAsia" w:hAnsiTheme="minorHAnsi" w:cstheme="minorBidi"/>
          <w:sz w:val="22"/>
          <w:szCs w:val="22"/>
        </w:rPr>
      </w:pPr>
      <w:r w:rsidRPr="000D6B65">
        <w:rPr>
          <w:rFonts w:eastAsia="MS Mincho"/>
        </w:rPr>
        <w:t>7.8.1</w:t>
      </w:r>
      <w:r w:rsidRPr="000D6B65">
        <w:rPr>
          <w:rFonts w:eastAsia="SimSun"/>
          <w:lang w:eastAsia="zh-CN"/>
        </w:rPr>
        <w:t>B</w:t>
      </w:r>
      <w:r>
        <w:rPr>
          <w:rFonts w:asciiTheme="minorHAnsi" w:eastAsiaTheme="minorEastAsia" w:hAnsiTheme="minorHAnsi" w:cstheme="minorBidi"/>
          <w:sz w:val="22"/>
          <w:szCs w:val="22"/>
        </w:rPr>
        <w:tab/>
      </w:r>
      <w:r w:rsidRPr="000D6B65">
        <w:rPr>
          <w:rFonts w:eastAsia="MS Mincho"/>
        </w:rPr>
        <w:t>Minimum requirements</w:t>
      </w:r>
      <w:r w:rsidRPr="000D6B65">
        <w:rPr>
          <w:rFonts w:eastAsia="SimSun"/>
          <w:lang w:eastAsia="zh-CN"/>
        </w:rPr>
        <w:t xml:space="preserve"> for UL-MIMO</w:t>
      </w:r>
      <w:r>
        <w:tab/>
        <w:t>132</w:t>
      </w:r>
    </w:p>
    <w:p w14:paraId="7055D385" w14:textId="77777777" w:rsidR="00F878FB" w:rsidRDefault="00F878F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133</w:t>
      </w:r>
    </w:p>
    <w:p w14:paraId="27A09765" w14:textId="77777777" w:rsidR="00F878FB" w:rsidRDefault="00F878F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133</w:t>
      </w:r>
    </w:p>
    <w:p w14:paraId="56DCBDC1" w14:textId="77777777" w:rsidR="00F878FB" w:rsidRDefault="00F878FB">
      <w:pPr>
        <w:pStyle w:val="TOC3"/>
        <w:rPr>
          <w:rFonts w:asciiTheme="minorHAnsi" w:eastAsiaTheme="minorEastAsia" w:hAnsiTheme="minorHAnsi" w:cstheme="minorBidi"/>
          <w:sz w:val="22"/>
          <w:szCs w:val="22"/>
        </w:rPr>
      </w:pPr>
      <w:r w:rsidRPr="000D6B65">
        <w:rPr>
          <w:rFonts w:eastAsia="MS Mincho"/>
        </w:rPr>
        <w:t>7.9.1</w:t>
      </w:r>
      <w:r>
        <w:rPr>
          <w:rFonts w:asciiTheme="minorHAnsi" w:eastAsiaTheme="minorEastAsia" w:hAnsiTheme="minorHAnsi" w:cstheme="minorBidi"/>
          <w:sz w:val="22"/>
          <w:szCs w:val="22"/>
        </w:rPr>
        <w:tab/>
      </w:r>
      <w:r w:rsidRPr="000D6B65">
        <w:rPr>
          <w:rFonts w:eastAsia="MS Mincho"/>
        </w:rPr>
        <w:t>Minimum requirements</w:t>
      </w:r>
      <w:r>
        <w:tab/>
        <w:t>133</w:t>
      </w:r>
    </w:p>
    <w:p w14:paraId="6D687A90" w14:textId="77777777" w:rsidR="00F878FB" w:rsidRDefault="00F878FB">
      <w:pPr>
        <w:pStyle w:val="TOC3"/>
        <w:rPr>
          <w:rFonts w:asciiTheme="minorHAnsi" w:eastAsiaTheme="minorEastAsia" w:hAnsiTheme="minorHAnsi" w:cstheme="minorBidi"/>
          <w:sz w:val="22"/>
          <w:szCs w:val="22"/>
        </w:rPr>
      </w:pPr>
      <w:r w:rsidRPr="000D6B65">
        <w:rPr>
          <w:rFonts w:eastAsia="MS Mincho"/>
        </w:rPr>
        <w:t>7.9.1A</w:t>
      </w:r>
      <w:r>
        <w:rPr>
          <w:rFonts w:asciiTheme="minorHAnsi" w:eastAsiaTheme="minorEastAsia" w:hAnsiTheme="minorHAnsi" w:cstheme="minorBidi"/>
          <w:sz w:val="22"/>
          <w:szCs w:val="22"/>
        </w:rPr>
        <w:tab/>
      </w:r>
      <w:r w:rsidRPr="000D6B65">
        <w:rPr>
          <w:rFonts w:eastAsia="MS Mincho"/>
        </w:rPr>
        <w:t>Minimum requirements</w:t>
      </w:r>
      <w:r>
        <w:tab/>
        <w:t>133</w:t>
      </w:r>
    </w:p>
    <w:p w14:paraId="5C32E444" w14:textId="77777777" w:rsidR="00F878FB" w:rsidRDefault="00F878F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133</w:t>
      </w:r>
    </w:p>
    <w:p w14:paraId="276BEB95" w14:textId="77777777" w:rsidR="00F878FB" w:rsidRDefault="00F878F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133</w:t>
      </w:r>
    </w:p>
    <w:p w14:paraId="723975AA" w14:textId="77777777" w:rsidR="00F878FB" w:rsidRDefault="00F878FB">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133</w:t>
      </w:r>
    </w:p>
    <w:p w14:paraId="2163DFFD" w14:textId="77777777" w:rsidR="00F878FB" w:rsidRDefault="00F878F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135</w:t>
      </w:r>
    </w:p>
    <w:p w14:paraId="0F94AFAD" w14:textId="77777777" w:rsidR="00F878FB" w:rsidRDefault="00F878F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135</w:t>
      </w:r>
    </w:p>
    <w:p w14:paraId="56242D41" w14:textId="77777777" w:rsidR="00F878FB" w:rsidRDefault="00F878FB">
      <w:pPr>
        <w:pStyle w:val="TOC3"/>
        <w:rPr>
          <w:rFonts w:asciiTheme="minorHAnsi" w:eastAsiaTheme="minorEastAsia" w:hAnsiTheme="minorHAnsi" w:cstheme="minorBidi"/>
          <w:sz w:val="22"/>
          <w:szCs w:val="22"/>
        </w:rPr>
      </w:pPr>
      <w:r w:rsidRPr="000D6B65">
        <w:rPr>
          <w:rFonts w:eastAsia="MS Mincho"/>
        </w:rPr>
        <w:t>8.1.1</w:t>
      </w:r>
      <w:r>
        <w:rPr>
          <w:rFonts w:asciiTheme="minorHAnsi" w:eastAsiaTheme="minorEastAsia" w:hAnsiTheme="minorHAnsi" w:cstheme="minorBidi"/>
          <w:sz w:val="22"/>
          <w:szCs w:val="22"/>
        </w:rPr>
        <w:tab/>
      </w:r>
      <w:r w:rsidRPr="000D6B65">
        <w:rPr>
          <w:rFonts w:eastAsia="MS Mincho"/>
        </w:rPr>
        <w:t>Dual-antenna receiver capability</w:t>
      </w:r>
      <w:r>
        <w:tab/>
        <w:t>135</w:t>
      </w:r>
    </w:p>
    <w:p w14:paraId="44E8F34D" w14:textId="77777777" w:rsidR="00F878FB" w:rsidRDefault="00F878FB">
      <w:pPr>
        <w:pStyle w:val="TOC4"/>
        <w:rPr>
          <w:rFonts w:asciiTheme="minorHAnsi" w:eastAsiaTheme="minorEastAsia" w:hAnsiTheme="minorHAnsi" w:cstheme="minorBidi"/>
          <w:sz w:val="22"/>
          <w:szCs w:val="22"/>
        </w:rPr>
      </w:pPr>
      <w:r w:rsidRPr="000D6B65">
        <w:rPr>
          <w:snapToGrid w:val="0"/>
        </w:rPr>
        <w:t>8.1.1.1</w:t>
      </w:r>
      <w:r>
        <w:rPr>
          <w:rFonts w:asciiTheme="minorHAnsi" w:eastAsiaTheme="minorEastAsia" w:hAnsiTheme="minorHAnsi" w:cstheme="minorBidi"/>
          <w:sz w:val="22"/>
          <w:szCs w:val="22"/>
        </w:rPr>
        <w:tab/>
      </w:r>
      <w:r w:rsidRPr="000D6B65">
        <w:rPr>
          <w:snapToGrid w:val="0"/>
        </w:rPr>
        <w:t>Simultaneous unicast and MBMS operations</w:t>
      </w:r>
      <w:r>
        <w:tab/>
        <w:t>135</w:t>
      </w:r>
    </w:p>
    <w:p w14:paraId="37CA9EE6" w14:textId="77777777" w:rsidR="00F878FB" w:rsidRDefault="00F878FB">
      <w:pPr>
        <w:pStyle w:val="TOC4"/>
        <w:rPr>
          <w:rFonts w:asciiTheme="minorHAnsi" w:eastAsiaTheme="minorEastAsia" w:hAnsiTheme="minorHAnsi" w:cstheme="minorBidi"/>
          <w:sz w:val="22"/>
          <w:szCs w:val="22"/>
        </w:rPr>
      </w:pPr>
      <w:r w:rsidRPr="000D6B65">
        <w:rPr>
          <w:snapToGrid w:val="0"/>
        </w:rPr>
        <w:t>8.1.1.2</w:t>
      </w:r>
      <w:r>
        <w:rPr>
          <w:rFonts w:asciiTheme="minorHAnsi" w:eastAsiaTheme="minorEastAsia" w:hAnsiTheme="minorHAnsi" w:cstheme="minorBidi"/>
          <w:sz w:val="22"/>
          <w:szCs w:val="22"/>
        </w:rPr>
        <w:tab/>
      </w:r>
      <w:r w:rsidRPr="000D6B65">
        <w:rPr>
          <w:snapToGrid w:val="0"/>
        </w:rPr>
        <w:t>Dual-antenna receiver capability in idle mode</w:t>
      </w:r>
      <w:r>
        <w:tab/>
        <w:t>135</w:t>
      </w:r>
    </w:p>
    <w:p w14:paraId="733EB3CB" w14:textId="77777777" w:rsidR="00F878FB" w:rsidRDefault="00F878FB">
      <w:pPr>
        <w:pStyle w:val="TOC3"/>
        <w:rPr>
          <w:rFonts w:asciiTheme="minorHAnsi" w:eastAsiaTheme="minorEastAsia" w:hAnsiTheme="minorHAnsi" w:cstheme="minorBidi"/>
          <w:sz w:val="22"/>
          <w:szCs w:val="22"/>
        </w:rPr>
      </w:pPr>
      <w:r w:rsidRPr="000D6B65">
        <w:rPr>
          <w:rFonts w:eastAsia="MS Mincho"/>
        </w:rPr>
        <w:t>8.1.2</w:t>
      </w:r>
      <w:r>
        <w:rPr>
          <w:rFonts w:asciiTheme="minorHAnsi" w:eastAsiaTheme="minorEastAsia" w:hAnsiTheme="minorHAnsi" w:cstheme="minorBidi"/>
          <w:sz w:val="22"/>
          <w:szCs w:val="22"/>
        </w:rPr>
        <w:tab/>
      </w:r>
      <w:r w:rsidRPr="000D6B65">
        <w:rPr>
          <w:rFonts w:eastAsia="MS Mincho"/>
        </w:rPr>
        <w:t>Applicability of requirements</w:t>
      </w:r>
      <w:r>
        <w:tab/>
        <w:t>135</w:t>
      </w:r>
    </w:p>
    <w:p w14:paraId="47847592"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1</w:t>
      </w:r>
      <w:r>
        <w:rPr>
          <w:rFonts w:asciiTheme="minorHAnsi" w:eastAsiaTheme="minorEastAsia" w:hAnsiTheme="minorHAnsi" w:cstheme="minorBidi"/>
          <w:sz w:val="22"/>
          <w:szCs w:val="22"/>
        </w:rPr>
        <w:tab/>
      </w:r>
      <w:r w:rsidRPr="000D6B65">
        <w:rPr>
          <w:snapToGrid w:val="0"/>
          <w:lang w:eastAsia="zh-CN"/>
        </w:rPr>
        <w:t>Applicability of requirements for different channel bandwidths</w:t>
      </w:r>
      <w:r>
        <w:tab/>
        <w:t>135</w:t>
      </w:r>
    </w:p>
    <w:p w14:paraId="3F9F4193"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2</w:t>
      </w:r>
      <w:r>
        <w:rPr>
          <w:rFonts w:asciiTheme="minorHAnsi" w:eastAsiaTheme="minorEastAsia" w:hAnsiTheme="minorHAnsi" w:cstheme="minorBidi"/>
          <w:sz w:val="22"/>
          <w:szCs w:val="22"/>
        </w:rPr>
        <w:tab/>
      </w:r>
      <w:r w:rsidRPr="000D6B65">
        <w:rPr>
          <w:snapToGrid w:val="0"/>
          <w:lang w:eastAsia="zh-CN"/>
        </w:rPr>
        <w:t>Definition of CA capability</w:t>
      </w:r>
      <w:r>
        <w:tab/>
        <w:t>135</w:t>
      </w:r>
    </w:p>
    <w:p w14:paraId="5BA36E94"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3</w:t>
      </w:r>
      <w:r>
        <w:rPr>
          <w:rFonts w:asciiTheme="minorHAnsi" w:eastAsiaTheme="minorEastAsia" w:hAnsiTheme="minorHAnsi" w:cstheme="minorBidi"/>
          <w:sz w:val="22"/>
          <w:szCs w:val="22"/>
        </w:rPr>
        <w:tab/>
      </w:r>
      <w:r w:rsidRPr="000D6B65">
        <w:rPr>
          <w:snapToGrid w:val="0"/>
          <w:lang w:eastAsia="zh-CN"/>
        </w:rPr>
        <w:t>Applicability and test rules for different CA configurations and bandwidth combination sets</w:t>
      </w:r>
      <w:r>
        <w:tab/>
        <w:t>136</w:t>
      </w:r>
    </w:p>
    <w:p w14:paraId="27D61D3A"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Test coverage for different number of component carriers</w:t>
      </w:r>
      <w:r>
        <w:tab/>
        <w:t>137</w:t>
      </w:r>
    </w:p>
    <w:p w14:paraId="5C2BFE67" w14:textId="77777777" w:rsidR="00F878FB" w:rsidRDefault="00F878F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138</w:t>
      </w:r>
    </w:p>
    <w:p w14:paraId="1ECBA86F" w14:textId="77777777" w:rsidR="00F878FB" w:rsidRDefault="00F878FB">
      <w:pPr>
        <w:pStyle w:val="TOC3"/>
        <w:rPr>
          <w:rFonts w:asciiTheme="minorHAnsi" w:eastAsiaTheme="minorEastAsia" w:hAnsiTheme="minorHAnsi" w:cstheme="minorBidi"/>
          <w:sz w:val="22"/>
          <w:szCs w:val="22"/>
        </w:rPr>
      </w:pPr>
      <w:r w:rsidRPr="000D6B65">
        <w:rPr>
          <w:rFonts w:eastAsia="MS Mincho"/>
        </w:rPr>
        <w:t>8.2.1</w:t>
      </w:r>
      <w:r>
        <w:rPr>
          <w:rFonts w:asciiTheme="minorHAnsi" w:eastAsiaTheme="minorEastAsia" w:hAnsiTheme="minorHAnsi" w:cstheme="minorBidi"/>
          <w:sz w:val="22"/>
          <w:szCs w:val="22"/>
        </w:rPr>
        <w:tab/>
      </w:r>
      <w:r w:rsidRPr="000D6B65">
        <w:rPr>
          <w:rFonts w:eastAsia="MS Mincho"/>
        </w:rPr>
        <w:t xml:space="preserve">FDD </w:t>
      </w:r>
      <w:r>
        <w:t>(Fixed Reference Channel)</w:t>
      </w:r>
      <w:r>
        <w:tab/>
        <w:t>138</w:t>
      </w:r>
    </w:p>
    <w:p w14:paraId="06097D33" w14:textId="77777777" w:rsidR="00F878FB" w:rsidRDefault="00F878FB">
      <w:pPr>
        <w:pStyle w:val="TOC4"/>
        <w:rPr>
          <w:rFonts w:asciiTheme="minorHAnsi" w:eastAsiaTheme="minorEastAsia" w:hAnsiTheme="minorHAnsi" w:cstheme="minorBidi"/>
          <w:sz w:val="22"/>
          <w:szCs w:val="22"/>
        </w:rPr>
      </w:pPr>
      <w:r w:rsidRPr="000D6B65">
        <w:rPr>
          <w:snapToGrid w:val="0"/>
        </w:rPr>
        <w:t>8.2.1.1</w:t>
      </w:r>
      <w:r>
        <w:rPr>
          <w:rFonts w:asciiTheme="minorHAnsi" w:eastAsiaTheme="minorEastAsia" w:hAnsiTheme="minorHAnsi" w:cstheme="minorBidi"/>
          <w:sz w:val="22"/>
          <w:szCs w:val="22"/>
        </w:rPr>
        <w:tab/>
      </w:r>
      <w:r w:rsidRPr="000D6B65">
        <w:rPr>
          <w:snapToGrid w:val="0"/>
        </w:rPr>
        <w:t>Single-antenna port performance</w:t>
      </w:r>
      <w:r>
        <w:tab/>
        <w:t>138</w:t>
      </w:r>
    </w:p>
    <w:p w14:paraId="3514BCF5" w14:textId="77777777" w:rsidR="00F878FB" w:rsidRDefault="00F878FB">
      <w:pPr>
        <w:pStyle w:val="TOC5"/>
        <w:rPr>
          <w:rFonts w:asciiTheme="minorHAnsi" w:eastAsiaTheme="minorEastAsia" w:hAnsiTheme="minorHAnsi" w:cstheme="minorBidi"/>
          <w:sz w:val="22"/>
          <w:szCs w:val="22"/>
        </w:rPr>
      </w:pPr>
      <w:r w:rsidRPr="000D6B65">
        <w:rPr>
          <w:snapToGrid w:val="0"/>
        </w:rPr>
        <w:t>8.2.1.1.1</w:t>
      </w:r>
      <w:r>
        <w:rPr>
          <w:rFonts w:asciiTheme="minorHAnsi" w:eastAsiaTheme="minorEastAsia" w:hAnsiTheme="minorHAnsi" w:cstheme="minorBidi"/>
          <w:sz w:val="22"/>
          <w:szCs w:val="22"/>
        </w:rPr>
        <w:tab/>
      </w:r>
      <w:r w:rsidRPr="000D6B65">
        <w:rPr>
          <w:snapToGrid w:val="0"/>
        </w:rPr>
        <w:t>Minimum Requirement</w:t>
      </w:r>
      <w:r>
        <w:tab/>
        <w:t>138</w:t>
      </w:r>
    </w:p>
    <w:p w14:paraId="77A1DC0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8.2.1.1.2</w:t>
      </w:r>
      <w:r>
        <w:rPr>
          <w:rFonts w:asciiTheme="minorHAnsi" w:eastAsiaTheme="minorEastAsia" w:hAnsiTheme="minorHAnsi" w:cstheme="minorBidi"/>
          <w:sz w:val="22"/>
          <w:szCs w:val="22"/>
        </w:rPr>
        <w:tab/>
      </w:r>
      <w:r w:rsidRPr="000D6B65">
        <w:rPr>
          <w:snapToGrid w:val="0"/>
          <w:kern w:val="2"/>
        </w:rPr>
        <w:t>Void</w:t>
      </w:r>
      <w:r>
        <w:tab/>
        <w:t>141</w:t>
      </w:r>
    </w:p>
    <w:p w14:paraId="17827D91"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8.2.1.1.3</w:t>
      </w:r>
      <w:r>
        <w:rPr>
          <w:rFonts w:asciiTheme="minorHAnsi" w:eastAsiaTheme="minorEastAsia" w:hAnsiTheme="minorHAnsi" w:cstheme="minorBidi"/>
          <w:sz w:val="22"/>
          <w:szCs w:val="22"/>
        </w:rPr>
        <w:tab/>
      </w:r>
      <w:r w:rsidRPr="000D6B65">
        <w:rPr>
          <w:snapToGrid w:val="0"/>
          <w:kern w:val="2"/>
        </w:rPr>
        <w:t>Void</w:t>
      </w:r>
      <w:r>
        <w:tab/>
        <w:t>141</w:t>
      </w:r>
    </w:p>
    <w:p w14:paraId="0417DDC0"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8.2.1.1.4</w:t>
      </w:r>
      <w:r>
        <w:rPr>
          <w:rFonts w:asciiTheme="minorHAnsi" w:eastAsiaTheme="minorEastAsia" w:hAnsiTheme="minorHAnsi" w:cstheme="minorBidi"/>
          <w:sz w:val="22"/>
          <w:szCs w:val="22"/>
        </w:rPr>
        <w:tab/>
      </w:r>
      <w:r w:rsidRPr="000D6B65">
        <w:rPr>
          <w:snapToGrid w:val="0"/>
          <w:kern w:val="2"/>
        </w:rPr>
        <w:t>Minimum Requirement 1 PRB allocation in presence of MBSFN</w:t>
      </w:r>
      <w:r>
        <w:tab/>
        <w:t>141</w:t>
      </w:r>
    </w:p>
    <w:p w14:paraId="22A2B976" w14:textId="77777777" w:rsidR="00F878FB" w:rsidRDefault="00F878FB">
      <w:pPr>
        <w:pStyle w:val="TOC4"/>
        <w:rPr>
          <w:rFonts w:asciiTheme="minorHAnsi" w:eastAsiaTheme="minorEastAsia" w:hAnsiTheme="minorHAnsi" w:cstheme="minorBidi"/>
          <w:sz w:val="22"/>
          <w:szCs w:val="22"/>
        </w:rPr>
      </w:pPr>
      <w:r w:rsidRPr="000D6B65">
        <w:rPr>
          <w:snapToGrid w:val="0"/>
        </w:rPr>
        <w:t>8.2.1.2</w:t>
      </w:r>
      <w:r>
        <w:rPr>
          <w:rFonts w:asciiTheme="minorHAnsi" w:eastAsiaTheme="minorEastAsia" w:hAnsiTheme="minorHAnsi" w:cstheme="minorBidi"/>
          <w:sz w:val="22"/>
          <w:szCs w:val="22"/>
        </w:rPr>
        <w:tab/>
      </w:r>
      <w:r w:rsidRPr="000D6B65">
        <w:rPr>
          <w:snapToGrid w:val="0"/>
        </w:rPr>
        <w:t>Transmit diversity performance</w:t>
      </w:r>
      <w:r>
        <w:tab/>
        <w:t>141</w:t>
      </w:r>
    </w:p>
    <w:p w14:paraId="57B1ABD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8.2.1.2.1</w:t>
      </w:r>
      <w:r>
        <w:rPr>
          <w:rFonts w:asciiTheme="minorHAnsi" w:eastAsiaTheme="minorEastAsia" w:hAnsiTheme="minorHAnsi" w:cstheme="minorBidi"/>
          <w:sz w:val="22"/>
          <w:szCs w:val="22"/>
        </w:rPr>
        <w:tab/>
      </w:r>
      <w:r w:rsidRPr="000D6B65">
        <w:rPr>
          <w:snapToGrid w:val="0"/>
          <w:kern w:val="2"/>
        </w:rPr>
        <w:t>Minimum Requirement 2 Tx Antenna Port</w:t>
      </w:r>
      <w:r>
        <w:tab/>
        <w:t>141</w:t>
      </w:r>
    </w:p>
    <w:p w14:paraId="561B793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8.2.1.2.2</w:t>
      </w:r>
      <w:r>
        <w:rPr>
          <w:rFonts w:asciiTheme="minorHAnsi" w:eastAsiaTheme="minorEastAsia" w:hAnsiTheme="minorHAnsi" w:cstheme="minorBidi"/>
          <w:sz w:val="22"/>
          <w:szCs w:val="22"/>
        </w:rPr>
        <w:tab/>
      </w:r>
      <w:r w:rsidRPr="000D6B65">
        <w:rPr>
          <w:snapToGrid w:val="0"/>
          <w:kern w:val="2"/>
        </w:rPr>
        <w:t>Minimum Requirement 4 Tx Antenna Port</w:t>
      </w:r>
      <w:r>
        <w:tab/>
        <w:t>142</w:t>
      </w:r>
    </w:p>
    <w:p w14:paraId="7705AF0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s</w:t>
      </w:r>
      <w:r w:rsidRPr="000D6B65">
        <w:rPr>
          <w:snapToGrid w:val="0"/>
          <w:kern w:val="2"/>
        </w:rPr>
        <w:t xml:space="preserve"> </w:t>
      </w:r>
      <w:r>
        <w:rPr>
          <w:lang w:eastAsia="zh-CN"/>
        </w:rPr>
        <w:t>(demodulation subframe overlaps with aggressor cell ABS)</w:t>
      </w:r>
      <w:r>
        <w:tab/>
        <w:t>143</w:t>
      </w:r>
    </w:p>
    <w:p w14:paraId="3017C7E1" w14:textId="77777777" w:rsidR="00F878FB" w:rsidRDefault="00F878FB">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145</w:t>
      </w:r>
    </w:p>
    <w:p w14:paraId="1B5BC8CC"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8.2.1.2.4</w:t>
      </w:r>
      <w:r>
        <w:rPr>
          <w:rFonts w:asciiTheme="minorHAnsi" w:eastAsiaTheme="minorEastAsia" w:hAnsiTheme="minorHAnsi" w:cstheme="minorBidi"/>
          <w:sz w:val="22"/>
          <w:szCs w:val="22"/>
        </w:rPr>
        <w:tab/>
      </w:r>
      <w:r w:rsidRPr="000D6B65">
        <w:rPr>
          <w:snapToGrid w:val="0"/>
          <w:kern w:val="2"/>
        </w:rPr>
        <w:t>Enhanced Performance Requirement Type A - 2 Tx Antenna Port</w:t>
      </w:r>
      <w:r w:rsidRPr="000D6B65">
        <w:rPr>
          <w:snapToGrid w:val="0"/>
          <w:kern w:val="2"/>
          <w:lang w:eastAsia="zh-CN"/>
        </w:rPr>
        <w:t>s with TM3 interference model</w:t>
      </w:r>
      <w:r>
        <w:tab/>
        <w:t>147</w:t>
      </w:r>
    </w:p>
    <w:p w14:paraId="2B330D95" w14:textId="77777777" w:rsidR="00F878FB" w:rsidRDefault="00F878FB">
      <w:pPr>
        <w:pStyle w:val="TOC4"/>
        <w:rPr>
          <w:rFonts w:asciiTheme="minorHAnsi" w:eastAsiaTheme="minorEastAsia" w:hAnsiTheme="minorHAnsi" w:cstheme="minorBidi"/>
          <w:sz w:val="22"/>
          <w:szCs w:val="22"/>
        </w:rPr>
      </w:pPr>
      <w:r w:rsidRPr="000D6B65">
        <w:rPr>
          <w:snapToGrid w:val="0"/>
        </w:rPr>
        <w:t>8.2.1.3</w:t>
      </w:r>
      <w:r>
        <w:rPr>
          <w:rFonts w:asciiTheme="minorHAnsi" w:eastAsiaTheme="minorEastAsia" w:hAnsiTheme="minorHAnsi" w:cstheme="minorBidi"/>
          <w:sz w:val="22"/>
          <w:szCs w:val="22"/>
        </w:rPr>
        <w:tab/>
      </w:r>
      <w:r w:rsidRPr="000D6B65">
        <w:rPr>
          <w:snapToGrid w:val="0"/>
        </w:rPr>
        <w:t>Open-loop spatial multiplexing performance</w:t>
      </w:r>
      <w:r>
        <w:tab/>
        <w:t>149</w:t>
      </w:r>
    </w:p>
    <w:p w14:paraId="609CCDF1"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8.2.1.3.1</w:t>
      </w:r>
      <w:r>
        <w:rPr>
          <w:rFonts w:asciiTheme="minorHAnsi" w:eastAsiaTheme="minorEastAsia" w:hAnsiTheme="minorHAnsi" w:cstheme="minorBidi"/>
          <w:sz w:val="22"/>
          <w:szCs w:val="22"/>
        </w:rPr>
        <w:tab/>
      </w:r>
      <w:r w:rsidRPr="000D6B65">
        <w:rPr>
          <w:snapToGrid w:val="0"/>
          <w:kern w:val="2"/>
        </w:rPr>
        <w:t>Minimum Requirement 2 Tx Antenna Port</w:t>
      </w:r>
      <w:r>
        <w:tab/>
        <w:t>149</w:t>
      </w:r>
    </w:p>
    <w:p w14:paraId="7A9574F5"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8.2.1.3.1A</w:t>
      </w:r>
      <w:r>
        <w:rPr>
          <w:rFonts w:asciiTheme="minorHAnsi" w:eastAsiaTheme="minorEastAsia" w:hAnsiTheme="minorHAnsi" w:cstheme="minorBidi"/>
          <w:sz w:val="22"/>
          <w:szCs w:val="22"/>
        </w:rPr>
        <w:tab/>
      </w:r>
      <w:r w:rsidRPr="000D6B65">
        <w:rPr>
          <w:snapToGrid w:val="0"/>
          <w:kern w:val="2"/>
        </w:rPr>
        <w:t>Soft buffer management test</w:t>
      </w:r>
      <w:r>
        <w:tab/>
        <w:t>150</w:t>
      </w:r>
    </w:p>
    <w:p w14:paraId="52B4D61C"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8.2.1.3.2</w:t>
      </w:r>
      <w:r>
        <w:rPr>
          <w:rFonts w:asciiTheme="minorHAnsi" w:eastAsiaTheme="minorEastAsia" w:hAnsiTheme="minorHAnsi" w:cstheme="minorBidi"/>
          <w:sz w:val="22"/>
          <w:szCs w:val="22"/>
        </w:rPr>
        <w:tab/>
      </w:r>
      <w:r w:rsidRPr="000D6B65">
        <w:rPr>
          <w:snapToGrid w:val="0"/>
          <w:kern w:val="2"/>
        </w:rPr>
        <w:t>Minimum Requirement 4 Tx Antenna Port</w:t>
      </w:r>
      <w:r>
        <w:tab/>
        <w:t>151</w:t>
      </w:r>
    </w:p>
    <w:p w14:paraId="7E86DACB"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152</w:t>
      </w:r>
    </w:p>
    <w:p w14:paraId="168489CC" w14:textId="77777777" w:rsidR="00F878FB" w:rsidRDefault="00F878FB">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156</w:t>
      </w:r>
    </w:p>
    <w:p w14:paraId="75A707E2" w14:textId="77777777" w:rsidR="00F878FB" w:rsidRDefault="00F878FB">
      <w:pPr>
        <w:pStyle w:val="TOC4"/>
        <w:rPr>
          <w:rFonts w:asciiTheme="minorHAnsi" w:eastAsiaTheme="minorEastAsia" w:hAnsiTheme="minorHAnsi" w:cstheme="minorBidi"/>
          <w:sz w:val="22"/>
          <w:szCs w:val="22"/>
        </w:rPr>
      </w:pPr>
      <w:r w:rsidRPr="000D6B65">
        <w:rPr>
          <w:snapToGrid w:val="0"/>
        </w:rPr>
        <w:t>8.2.1.4</w:t>
      </w:r>
      <w:r>
        <w:rPr>
          <w:rFonts w:asciiTheme="minorHAnsi" w:eastAsiaTheme="minorEastAsia" w:hAnsiTheme="minorHAnsi" w:cstheme="minorBidi"/>
          <w:sz w:val="22"/>
          <w:szCs w:val="22"/>
        </w:rPr>
        <w:tab/>
      </w:r>
      <w:r w:rsidRPr="000D6B65">
        <w:rPr>
          <w:snapToGrid w:val="0"/>
        </w:rPr>
        <w:t>Closed-loop spatial multiplexing performance</w:t>
      </w:r>
      <w:r>
        <w:tab/>
        <w:t>158</w:t>
      </w:r>
    </w:p>
    <w:p w14:paraId="23E672D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8.2.1.4.1</w:t>
      </w:r>
      <w:r>
        <w:rPr>
          <w:rFonts w:asciiTheme="minorHAnsi" w:eastAsiaTheme="minorEastAsia" w:hAnsiTheme="minorHAnsi" w:cstheme="minorBidi"/>
          <w:sz w:val="22"/>
          <w:szCs w:val="22"/>
        </w:rPr>
        <w:tab/>
      </w:r>
      <w:r w:rsidRPr="000D6B65">
        <w:rPr>
          <w:snapToGrid w:val="0"/>
          <w:kern w:val="2"/>
        </w:rPr>
        <w:t>Minimum Requirement Single-Layer Spatial Multiplexing 2 Tx Antenna Port</w:t>
      </w:r>
      <w:r>
        <w:tab/>
        <w:t>158</w:t>
      </w:r>
    </w:p>
    <w:p w14:paraId="5ACFB6BB"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8.2.1.4.1A</w:t>
      </w:r>
      <w:r>
        <w:rPr>
          <w:rFonts w:asciiTheme="minorHAnsi" w:eastAsiaTheme="minorEastAsia" w:hAnsiTheme="minorHAnsi" w:cstheme="minorBidi"/>
          <w:sz w:val="22"/>
          <w:szCs w:val="22"/>
        </w:rPr>
        <w:tab/>
      </w:r>
      <w:r w:rsidRPr="000D6B65">
        <w:rPr>
          <w:snapToGrid w:val="0"/>
          <w:kern w:val="2"/>
        </w:rPr>
        <w:t>Minimum Requirement Single-Layer Spatial Multiplexing 4 Tx Antenna Port</w:t>
      </w:r>
      <w:r>
        <w:tab/>
        <w:t>159</w:t>
      </w:r>
    </w:p>
    <w:p w14:paraId="6DA218F8"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8.2.1.4.1B</w:t>
      </w:r>
      <w:r>
        <w:rPr>
          <w:rFonts w:asciiTheme="minorHAnsi" w:eastAsiaTheme="minorEastAsia" w:hAnsiTheme="minorHAnsi" w:cstheme="minorBidi"/>
          <w:sz w:val="22"/>
          <w:szCs w:val="22"/>
        </w:rPr>
        <w:tab/>
      </w:r>
      <w:r w:rsidRPr="000D6B65">
        <w:rPr>
          <w:snapToGrid w:val="0"/>
          <w:kern w:val="2"/>
        </w:rPr>
        <w:t>Enhanced Performance Requirement Type A - Single-Layer Spatial Multiplexing 2 Tx Antenna Port with TM4 interference model</w:t>
      </w:r>
      <w:r>
        <w:tab/>
        <w:t>159</w:t>
      </w:r>
    </w:p>
    <w:p w14:paraId="7EA4D7A7" w14:textId="77777777" w:rsidR="00F878FB" w:rsidRDefault="00F878FB">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161</w:t>
      </w:r>
    </w:p>
    <w:p w14:paraId="14F221B9"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8.2.1.4.2</w:t>
      </w:r>
      <w:r>
        <w:rPr>
          <w:rFonts w:asciiTheme="minorHAnsi" w:eastAsiaTheme="minorEastAsia" w:hAnsiTheme="minorHAnsi" w:cstheme="minorBidi"/>
          <w:sz w:val="22"/>
          <w:szCs w:val="22"/>
        </w:rPr>
        <w:tab/>
      </w:r>
      <w:r w:rsidRPr="000D6B65">
        <w:rPr>
          <w:snapToGrid w:val="0"/>
          <w:kern w:val="2"/>
        </w:rPr>
        <w:t>Minimum Requirement Multi-Layer Spatial Multiplexing 2 Tx Antenna Port</w:t>
      </w:r>
      <w:r>
        <w:tab/>
        <w:t>164</w:t>
      </w:r>
    </w:p>
    <w:p w14:paraId="28047A05"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8.2.1.4.3</w:t>
      </w:r>
      <w:r>
        <w:rPr>
          <w:rFonts w:asciiTheme="minorHAnsi" w:eastAsiaTheme="minorEastAsia" w:hAnsiTheme="minorHAnsi" w:cstheme="minorBidi"/>
          <w:sz w:val="22"/>
          <w:szCs w:val="22"/>
        </w:rPr>
        <w:tab/>
      </w:r>
      <w:r w:rsidRPr="000D6B65">
        <w:rPr>
          <w:snapToGrid w:val="0"/>
          <w:kern w:val="2"/>
        </w:rPr>
        <w:t>Minimum Requirement Multi-Layer Spatial Multiplexing 4 Tx Antenna Port</w:t>
      </w:r>
      <w:r>
        <w:tab/>
        <w:t>165</w:t>
      </w:r>
    </w:p>
    <w:p w14:paraId="4EC9D40D" w14:textId="77777777" w:rsidR="00F878FB" w:rsidRDefault="00F878FB">
      <w:pPr>
        <w:pStyle w:val="TOC4"/>
        <w:rPr>
          <w:rFonts w:asciiTheme="minorHAnsi" w:eastAsiaTheme="minorEastAsia" w:hAnsiTheme="minorHAnsi" w:cstheme="minorBidi"/>
          <w:sz w:val="22"/>
          <w:szCs w:val="22"/>
        </w:rPr>
      </w:pPr>
      <w:r w:rsidRPr="000D6B65">
        <w:rPr>
          <w:rFonts w:eastAsia="MS Mincho"/>
        </w:rPr>
        <w:t>8.2.1.5</w:t>
      </w:r>
      <w:r>
        <w:rPr>
          <w:rFonts w:asciiTheme="minorHAnsi" w:eastAsiaTheme="minorEastAsia" w:hAnsiTheme="minorHAnsi" w:cstheme="minorBidi"/>
          <w:sz w:val="22"/>
          <w:szCs w:val="22"/>
        </w:rPr>
        <w:tab/>
      </w:r>
      <w:r w:rsidRPr="000D6B65">
        <w:rPr>
          <w:rFonts w:eastAsia="MS Mincho"/>
        </w:rPr>
        <w:t>MU-MIMO</w:t>
      </w:r>
      <w:r>
        <w:tab/>
        <w:t>167</w:t>
      </w:r>
    </w:p>
    <w:p w14:paraId="2FD8E671" w14:textId="77777777" w:rsidR="00F878FB" w:rsidRDefault="00F878FB">
      <w:pPr>
        <w:pStyle w:val="TOC4"/>
        <w:rPr>
          <w:rFonts w:asciiTheme="minorHAnsi" w:eastAsiaTheme="minorEastAsia" w:hAnsiTheme="minorHAnsi" w:cstheme="minorBidi"/>
          <w:sz w:val="22"/>
          <w:szCs w:val="22"/>
        </w:rPr>
      </w:pPr>
      <w:r w:rsidRPr="000D6B65">
        <w:rPr>
          <w:rFonts w:eastAsia="MS Mincho"/>
        </w:rPr>
        <w:t>8.2.1.6</w:t>
      </w:r>
      <w:r>
        <w:rPr>
          <w:rFonts w:asciiTheme="minorHAnsi" w:eastAsiaTheme="minorEastAsia" w:hAnsiTheme="minorHAnsi" w:cstheme="minorBidi"/>
          <w:sz w:val="22"/>
          <w:szCs w:val="22"/>
        </w:rPr>
        <w:tab/>
      </w:r>
      <w:r w:rsidRPr="000D6B65">
        <w:rPr>
          <w:rFonts w:eastAsia="MS Mincho"/>
        </w:rPr>
        <w:t>[Control channel performance: D-BCH and PCH]</w:t>
      </w:r>
      <w:r>
        <w:tab/>
        <w:t>167</w:t>
      </w:r>
    </w:p>
    <w:p w14:paraId="2F0D5039" w14:textId="77777777" w:rsidR="00F878FB" w:rsidRDefault="00F878FB">
      <w:pPr>
        <w:pStyle w:val="TOC4"/>
        <w:rPr>
          <w:rFonts w:asciiTheme="minorHAnsi" w:eastAsiaTheme="minorEastAsia" w:hAnsiTheme="minorHAnsi" w:cstheme="minorBidi"/>
          <w:sz w:val="22"/>
          <w:szCs w:val="22"/>
        </w:rPr>
      </w:pPr>
      <w:r w:rsidRPr="000D6B65">
        <w:rPr>
          <w:rFonts w:eastAsia="MS Mincho"/>
        </w:rPr>
        <w:t>8.2.1.7</w:t>
      </w:r>
      <w:r>
        <w:rPr>
          <w:rFonts w:asciiTheme="minorHAnsi" w:eastAsiaTheme="minorEastAsia" w:hAnsiTheme="minorHAnsi" w:cstheme="minorBidi"/>
          <w:sz w:val="22"/>
          <w:szCs w:val="22"/>
        </w:rPr>
        <w:tab/>
      </w:r>
      <w:r w:rsidRPr="000D6B65">
        <w:rPr>
          <w:rFonts w:eastAsia="MS Mincho"/>
        </w:rPr>
        <w:t>Carrier aggregation with power imbalance</w:t>
      </w:r>
      <w:r>
        <w:tab/>
        <w:t>167</w:t>
      </w:r>
    </w:p>
    <w:p w14:paraId="2CCB6603"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8.2.1.7.1</w:t>
      </w:r>
      <w:r>
        <w:rPr>
          <w:rFonts w:asciiTheme="minorHAnsi" w:eastAsiaTheme="minorEastAsia" w:hAnsiTheme="minorHAnsi" w:cstheme="minorBidi"/>
          <w:sz w:val="22"/>
          <w:szCs w:val="22"/>
        </w:rPr>
        <w:tab/>
      </w:r>
      <w:r w:rsidRPr="000D6B65">
        <w:rPr>
          <w:snapToGrid w:val="0"/>
          <w:kern w:val="2"/>
        </w:rPr>
        <w:t>Minimum Requirement</w:t>
      </w:r>
      <w:r>
        <w:tab/>
        <w:t>167</w:t>
      </w:r>
    </w:p>
    <w:p w14:paraId="121549A0" w14:textId="77777777" w:rsidR="00F878FB" w:rsidRDefault="00F878FB">
      <w:pPr>
        <w:pStyle w:val="TOC4"/>
        <w:rPr>
          <w:rFonts w:asciiTheme="minorHAnsi" w:eastAsiaTheme="minorEastAsia" w:hAnsiTheme="minorHAnsi" w:cstheme="minorBidi"/>
          <w:sz w:val="22"/>
          <w:szCs w:val="22"/>
        </w:rPr>
      </w:pPr>
      <w:r>
        <w:lastRenderedPageBreak/>
        <w:t>8.2.1.8</w:t>
      </w:r>
      <w:r>
        <w:rPr>
          <w:rFonts w:asciiTheme="minorHAnsi" w:eastAsiaTheme="minorEastAsia" w:hAnsiTheme="minorHAnsi" w:cstheme="minorBidi"/>
          <w:sz w:val="22"/>
          <w:szCs w:val="22"/>
        </w:rPr>
        <w:tab/>
      </w:r>
      <w:r>
        <w:t>Intra-band non-contiguous carrier aggregation with timing offset</w:t>
      </w:r>
      <w:r>
        <w:tab/>
        <w:t>168</w:t>
      </w:r>
    </w:p>
    <w:p w14:paraId="55B62C0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8.2.1.8.1</w:t>
      </w:r>
      <w:r>
        <w:rPr>
          <w:rFonts w:asciiTheme="minorHAnsi" w:eastAsiaTheme="minorEastAsia" w:hAnsiTheme="minorHAnsi" w:cstheme="minorBidi"/>
          <w:sz w:val="22"/>
          <w:szCs w:val="22"/>
        </w:rPr>
        <w:tab/>
      </w:r>
      <w:r w:rsidRPr="000D6B65">
        <w:rPr>
          <w:snapToGrid w:val="0"/>
          <w:kern w:val="2"/>
        </w:rPr>
        <w:t>Minimum Requirement</w:t>
      </w:r>
      <w:r>
        <w:tab/>
        <w:t>168</w:t>
      </w:r>
    </w:p>
    <w:p w14:paraId="48C31AFF" w14:textId="77777777" w:rsidR="00F878FB" w:rsidRDefault="00F878FB">
      <w:pPr>
        <w:pStyle w:val="TOC3"/>
        <w:rPr>
          <w:rFonts w:asciiTheme="minorHAnsi" w:eastAsiaTheme="minorEastAsia" w:hAnsiTheme="minorHAnsi" w:cstheme="minorBidi"/>
          <w:sz w:val="22"/>
          <w:szCs w:val="22"/>
        </w:rPr>
      </w:pPr>
      <w:r w:rsidRPr="000D6B65">
        <w:rPr>
          <w:rFonts w:eastAsia="MS Mincho"/>
        </w:rPr>
        <w:t>8.2.2</w:t>
      </w:r>
      <w:r>
        <w:rPr>
          <w:rFonts w:asciiTheme="minorHAnsi" w:eastAsiaTheme="minorEastAsia" w:hAnsiTheme="minorHAnsi" w:cstheme="minorBidi"/>
          <w:sz w:val="22"/>
          <w:szCs w:val="22"/>
        </w:rPr>
        <w:tab/>
      </w:r>
      <w:r w:rsidRPr="000D6B65">
        <w:rPr>
          <w:rFonts w:eastAsia="MS Mincho"/>
        </w:rPr>
        <w:t xml:space="preserve">TDD </w:t>
      </w:r>
      <w:r>
        <w:t>(Fixed Reference Channel)</w:t>
      </w:r>
      <w:r>
        <w:tab/>
        <w:t>169</w:t>
      </w:r>
    </w:p>
    <w:p w14:paraId="7FEF9368" w14:textId="77777777" w:rsidR="00F878FB" w:rsidRDefault="00F878FB">
      <w:pPr>
        <w:pStyle w:val="TOC4"/>
        <w:rPr>
          <w:rFonts w:asciiTheme="minorHAnsi" w:eastAsiaTheme="minorEastAsia" w:hAnsiTheme="minorHAnsi" w:cstheme="minorBidi"/>
          <w:sz w:val="22"/>
          <w:szCs w:val="22"/>
        </w:rPr>
      </w:pPr>
      <w:r w:rsidRPr="000D6B65">
        <w:rPr>
          <w:snapToGrid w:val="0"/>
        </w:rPr>
        <w:t>8.2.2.1</w:t>
      </w:r>
      <w:r>
        <w:rPr>
          <w:rFonts w:asciiTheme="minorHAnsi" w:eastAsiaTheme="minorEastAsia" w:hAnsiTheme="minorHAnsi" w:cstheme="minorBidi"/>
          <w:sz w:val="22"/>
          <w:szCs w:val="22"/>
        </w:rPr>
        <w:tab/>
      </w:r>
      <w:r w:rsidRPr="000D6B65">
        <w:rPr>
          <w:snapToGrid w:val="0"/>
        </w:rPr>
        <w:t>Single-antenna port performance</w:t>
      </w:r>
      <w:r>
        <w:tab/>
        <w:t>170</w:t>
      </w:r>
    </w:p>
    <w:p w14:paraId="24F6F6C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8.2.2.1.1</w:t>
      </w:r>
      <w:r>
        <w:rPr>
          <w:rFonts w:asciiTheme="minorHAnsi" w:eastAsiaTheme="minorEastAsia" w:hAnsiTheme="minorHAnsi" w:cstheme="minorBidi"/>
          <w:sz w:val="22"/>
          <w:szCs w:val="22"/>
        </w:rPr>
        <w:tab/>
      </w:r>
      <w:r w:rsidRPr="000D6B65">
        <w:rPr>
          <w:snapToGrid w:val="0"/>
          <w:kern w:val="2"/>
        </w:rPr>
        <w:t>Minimum Requirement</w:t>
      </w:r>
      <w:r>
        <w:tab/>
        <w:t>170</w:t>
      </w:r>
    </w:p>
    <w:p w14:paraId="31658BF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8.2.2.1.2</w:t>
      </w:r>
      <w:r>
        <w:rPr>
          <w:rFonts w:asciiTheme="minorHAnsi" w:eastAsiaTheme="minorEastAsia" w:hAnsiTheme="minorHAnsi" w:cstheme="minorBidi"/>
          <w:sz w:val="22"/>
          <w:szCs w:val="22"/>
        </w:rPr>
        <w:tab/>
      </w:r>
      <w:r w:rsidRPr="000D6B65">
        <w:rPr>
          <w:snapToGrid w:val="0"/>
          <w:kern w:val="2"/>
        </w:rPr>
        <w:t>Void</w:t>
      </w:r>
      <w:r>
        <w:tab/>
        <w:t>173</w:t>
      </w:r>
    </w:p>
    <w:p w14:paraId="1FB6E5C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8.2.2.1.3</w:t>
      </w:r>
      <w:r>
        <w:rPr>
          <w:rFonts w:asciiTheme="minorHAnsi" w:eastAsiaTheme="minorEastAsia" w:hAnsiTheme="minorHAnsi" w:cstheme="minorBidi"/>
          <w:sz w:val="22"/>
          <w:szCs w:val="22"/>
        </w:rPr>
        <w:tab/>
      </w:r>
      <w:r w:rsidRPr="000D6B65">
        <w:rPr>
          <w:snapToGrid w:val="0"/>
          <w:kern w:val="2"/>
        </w:rPr>
        <w:t>Void</w:t>
      </w:r>
      <w:r>
        <w:tab/>
        <w:t>173</w:t>
      </w:r>
    </w:p>
    <w:p w14:paraId="469B0BB1"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8.2.2.1.4</w:t>
      </w:r>
      <w:r>
        <w:rPr>
          <w:rFonts w:asciiTheme="minorHAnsi" w:eastAsiaTheme="minorEastAsia" w:hAnsiTheme="minorHAnsi" w:cstheme="minorBidi"/>
          <w:sz w:val="22"/>
          <w:szCs w:val="22"/>
        </w:rPr>
        <w:tab/>
      </w:r>
      <w:r w:rsidRPr="000D6B65">
        <w:rPr>
          <w:snapToGrid w:val="0"/>
          <w:kern w:val="2"/>
        </w:rPr>
        <w:t>Minimum Requirement 1 PRB allocation in presence of MBSFN</w:t>
      </w:r>
      <w:r>
        <w:tab/>
        <w:t>173</w:t>
      </w:r>
    </w:p>
    <w:p w14:paraId="451C68CE" w14:textId="77777777" w:rsidR="00F878FB" w:rsidRDefault="00F878FB">
      <w:pPr>
        <w:pStyle w:val="TOC4"/>
        <w:rPr>
          <w:rFonts w:asciiTheme="minorHAnsi" w:eastAsiaTheme="minorEastAsia" w:hAnsiTheme="minorHAnsi" w:cstheme="minorBidi"/>
          <w:sz w:val="22"/>
          <w:szCs w:val="22"/>
        </w:rPr>
      </w:pPr>
      <w:r w:rsidRPr="000D6B65">
        <w:rPr>
          <w:snapToGrid w:val="0"/>
        </w:rPr>
        <w:t>8.2.2.2</w:t>
      </w:r>
      <w:r>
        <w:rPr>
          <w:rFonts w:asciiTheme="minorHAnsi" w:eastAsiaTheme="minorEastAsia" w:hAnsiTheme="minorHAnsi" w:cstheme="minorBidi"/>
          <w:sz w:val="22"/>
          <w:szCs w:val="22"/>
        </w:rPr>
        <w:tab/>
      </w:r>
      <w:r w:rsidRPr="000D6B65">
        <w:rPr>
          <w:snapToGrid w:val="0"/>
        </w:rPr>
        <w:t>Transmit diversity performance</w:t>
      </w:r>
      <w:r>
        <w:tab/>
        <w:t>173</w:t>
      </w:r>
    </w:p>
    <w:p w14:paraId="6DED8910"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.2.1</w:t>
      </w:r>
      <w:r>
        <w:rPr>
          <w:rFonts w:asciiTheme="minorHAnsi" w:eastAsiaTheme="minorEastAsia" w:hAnsiTheme="minorHAnsi" w:cstheme="minorBidi"/>
          <w:sz w:val="22"/>
          <w:szCs w:val="22"/>
        </w:rPr>
        <w:tab/>
      </w:r>
      <w:r w:rsidRPr="000D6B65">
        <w:rPr>
          <w:snapToGrid w:val="0"/>
          <w:kern w:val="2"/>
        </w:rPr>
        <w:t>Minimum Requirement 2 Tx Antenna Port</w:t>
      </w:r>
      <w:r>
        <w:tab/>
        <w:t>173</w:t>
      </w:r>
    </w:p>
    <w:p w14:paraId="4CB03009" w14:textId="77777777" w:rsidR="00F878FB" w:rsidRDefault="00F878FB">
      <w:pPr>
        <w:pStyle w:val="TOC5"/>
        <w:rPr>
          <w:rFonts w:asciiTheme="minorHAnsi" w:eastAsiaTheme="minorEastAsia" w:hAnsiTheme="minorHAnsi" w:cstheme="minorBidi"/>
          <w:sz w:val="22"/>
          <w:szCs w:val="22"/>
        </w:rPr>
      </w:pPr>
      <w:r w:rsidRPr="000D6B65">
        <w:rPr>
          <w:snapToGrid w:val="0"/>
          <w:kern w:val="2"/>
          <w:lang w:val="fr-FR"/>
        </w:rPr>
        <w:t>8.2.2.2.2</w:t>
      </w:r>
      <w:r>
        <w:rPr>
          <w:rFonts w:asciiTheme="minorHAnsi" w:eastAsiaTheme="minorEastAsia" w:hAnsiTheme="minorHAnsi" w:cstheme="minorBidi"/>
          <w:sz w:val="22"/>
          <w:szCs w:val="22"/>
        </w:rPr>
        <w:tab/>
      </w:r>
      <w:r w:rsidRPr="000D6B65">
        <w:rPr>
          <w:snapToGrid w:val="0"/>
          <w:kern w:val="2"/>
          <w:lang w:val="fr-FR"/>
        </w:rPr>
        <w:t>Minimum Requirement 4 Tx Antenna Port</w:t>
      </w:r>
      <w:r>
        <w:tab/>
        <w:t>174</w:t>
      </w:r>
    </w:p>
    <w:p w14:paraId="1E2FA19D" w14:textId="77777777" w:rsidR="00F878FB" w:rsidRDefault="00F878FB">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175</w:t>
      </w:r>
    </w:p>
    <w:p w14:paraId="2457BD6F" w14:textId="77777777" w:rsidR="00F878FB" w:rsidRDefault="00F878FB">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176</w:t>
      </w:r>
    </w:p>
    <w:p w14:paraId="550B040B"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.2.4</w:t>
      </w:r>
      <w:r>
        <w:rPr>
          <w:rFonts w:asciiTheme="minorHAnsi" w:eastAsiaTheme="minorEastAsia" w:hAnsiTheme="minorHAnsi" w:cstheme="minorBidi"/>
          <w:sz w:val="22"/>
          <w:szCs w:val="22"/>
        </w:rPr>
        <w:tab/>
      </w:r>
      <w:r w:rsidRPr="000D6B65">
        <w:rPr>
          <w:snapToGrid w:val="0"/>
          <w:kern w:val="2"/>
        </w:rPr>
        <w:t>Enhanced Performance Requirement Type A – 2 Tx Antenna Port</w:t>
      </w:r>
      <w:r w:rsidRPr="000D6B65">
        <w:rPr>
          <w:snapToGrid w:val="0"/>
          <w:kern w:val="2"/>
          <w:lang w:eastAsia="zh-CN"/>
        </w:rPr>
        <w:t>s with TM3 interference model</w:t>
      </w:r>
      <w:r>
        <w:tab/>
        <w:t>178</w:t>
      </w:r>
    </w:p>
    <w:p w14:paraId="22A70718" w14:textId="77777777" w:rsidR="00F878FB" w:rsidRDefault="00F878FB">
      <w:pPr>
        <w:pStyle w:val="TOC4"/>
        <w:rPr>
          <w:rFonts w:asciiTheme="minorHAnsi" w:eastAsiaTheme="minorEastAsia" w:hAnsiTheme="minorHAnsi" w:cstheme="minorBidi"/>
          <w:sz w:val="22"/>
          <w:szCs w:val="22"/>
        </w:rPr>
      </w:pPr>
      <w:r w:rsidRPr="000D6B65">
        <w:rPr>
          <w:snapToGrid w:val="0"/>
        </w:rPr>
        <w:t>8.2.2.3</w:t>
      </w:r>
      <w:r>
        <w:rPr>
          <w:rFonts w:asciiTheme="minorHAnsi" w:eastAsiaTheme="minorEastAsia" w:hAnsiTheme="minorHAnsi" w:cstheme="minorBidi"/>
          <w:sz w:val="22"/>
          <w:szCs w:val="22"/>
        </w:rPr>
        <w:tab/>
      </w:r>
      <w:r w:rsidRPr="000D6B65">
        <w:rPr>
          <w:snapToGrid w:val="0"/>
        </w:rPr>
        <w:t>Open-loop spatial multiplexing performance</w:t>
      </w:r>
      <w:r>
        <w:tab/>
        <w:t>180</w:t>
      </w:r>
    </w:p>
    <w:p w14:paraId="7CC7E92D"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.3.1</w:t>
      </w:r>
      <w:r>
        <w:rPr>
          <w:rFonts w:asciiTheme="minorHAnsi" w:eastAsiaTheme="minorEastAsia" w:hAnsiTheme="minorHAnsi" w:cstheme="minorBidi"/>
          <w:sz w:val="22"/>
          <w:szCs w:val="22"/>
        </w:rPr>
        <w:tab/>
      </w:r>
      <w:r w:rsidRPr="000D6B65">
        <w:rPr>
          <w:snapToGrid w:val="0"/>
          <w:kern w:val="2"/>
        </w:rPr>
        <w:t>Minimum Requirement 2 Tx Antenna Port</w:t>
      </w:r>
      <w:r>
        <w:tab/>
        <w:t>180</w:t>
      </w:r>
    </w:p>
    <w:p w14:paraId="1C494BCD"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8.2.2.3.1</w:t>
      </w:r>
      <w:r w:rsidRPr="000D6B65">
        <w:rPr>
          <w:snapToGrid w:val="0"/>
          <w:kern w:val="2"/>
          <w:lang w:eastAsia="zh-CN"/>
        </w:rPr>
        <w:t>A</w:t>
      </w:r>
      <w:r>
        <w:rPr>
          <w:rFonts w:asciiTheme="minorHAnsi" w:eastAsiaTheme="minorEastAsia" w:hAnsiTheme="minorHAnsi" w:cstheme="minorBidi"/>
          <w:sz w:val="22"/>
          <w:szCs w:val="22"/>
        </w:rPr>
        <w:tab/>
      </w:r>
      <w:r w:rsidRPr="000D6B65">
        <w:rPr>
          <w:snapToGrid w:val="0"/>
          <w:kern w:val="2"/>
          <w:lang w:eastAsia="zh-CN"/>
        </w:rPr>
        <w:t>Soft buffer management test</w:t>
      </w:r>
      <w:r>
        <w:tab/>
        <w:t>181</w:t>
      </w:r>
    </w:p>
    <w:p w14:paraId="42EDB30A"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.3.</w:t>
      </w:r>
      <w:r w:rsidRPr="000D6B65">
        <w:rPr>
          <w:snapToGrid w:val="0"/>
          <w:kern w:val="2"/>
          <w:lang w:eastAsia="zh-CN"/>
        </w:rPr>
        <w:t>2</w:t>
      </w:r>
      <w:r>
        <w:rPr>
          <w:rFonts w:asciiTheme="minorHAnsi" w:eastAsiaTheme="minorEastAsia" w:hAnsiTheme="minorHAnsi" w:cstheme="minorBidi"/>
          <w:sz w:val="22"/>
          <w:szCs w:val="22"/>
        </w:rPr>
        <w:tab/>
      </w:r>
      <w:r w:rsidRPr="000D6B65">
        <w:rPr>
          <w:snapToGrid w:val="0"/>
          <w:kern w:val="2"/>
        </w:rPr>
        <w:t xml:space="preserve">Minimum Requirement </w:t>
      </w:r>
      <w:r w:rsidRPr="000D6B65">
        <w:rPr>
          <w:snapToGrid w:val="0"/>
          <w:kern w:val="2"/>
          <w:lang w:eastAsia="zh-CN"/>
        </w:rPr>
        <w:t>4</w:t>
      </w:r>
      <w:r w:rsidRPr="000D6B65">
        <w:rPr>
          <w:snapToGrid w:val="0"/>
          <w:kern w:val="2"/>
        </w:rPr>
        <w:t xml:space="preserve"> Tx Antenna Port</w:t>
      </w:r>
      <w:r>
        <w:tab/>
        <w:t>181</w:t>
      </w:r>
    </w:p>
    <w:p w14:paraId="33FA6FFC" w14:textId="77777777" w:rsidR="00F878FB" w:rsidRDefault="00F878FB">
      <w:pPr>
        <w:pStyle w:val="TOC5"/>
        <w:rPr>
          <w:rFonts w:asciiTheme="minorHAnsi" w:eastAsiaTheme="minorEastAsia" w:hAnsiTheme="minorHAnsi" w:cstheme="minorBidi"/>
          <w:sz w:val="22"/>
          <w:szCs w:val="22"/>
        </w:rPr>
      </w:pPr>
      <w:r w:rsidRPr="000D6B65">
        <w:rPr>
          <w:rFonts w:eastAsia="??"/>
        </w:rPr>
        <w:t>8.2.2.3.3</w:t>
      </w:r>
      <w:r>
        <w:rPr>
          <w:rFonts w:asciiTheme="minorHAnsi" w:eastAsiaTheme="minorEastAsia" w:hAnsiTheme="minorHAnsi" w:cstheme="minorBidi"/>
          <w:sz w:val="22"/>
          <w:szCs w:val="22"/>
        </w:rPr>
        <w:tab/>
      </w:r>
      <w:r w:rsidRPr="000D6B65">
        <w:rPr>
          <w:rFonts w:eastAsia="??"/>
        </w:rPr>
        <w:t>Minimum Requirement 2Tx antenna port (demodulation subframe overlaps with aggressor cell ABS)</w:t>
      </w:r>
      <w:r>
        <w:tab/>
        <w:t>182</w:t>
      </w:r>
    </w:p>
    <w:p w14:paraId="29A6D8DC" w14:textId="77777777" w:rsidR="00F878FB" w:rsidRDefault="00F878FB">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186</w:t>
      </w:r>
    </w:p>
    <w:p w14:paraId="00DA4040" w14:textId="77777777" w:rsidR="00F878FB" w:rsidRDefault="00F878FB">
      <w:pPr>
        <w:pStyle w:val="TOC4"/>
        <w:rPr>
          <w:rFonts w:asciiTheme="minorHAnsi" w:eastAsiaTheme="minorEastAsia" w:hAnsiTheme="minorHAnsi" w:cstheme="minorBidi"/>
          <w:sz w:val="22"/>
          <w:szCs w:val="22"/>
        </w:rPr>
      </w:pPr>
      <w:r w:rsidRPr="000D6B65">
        <w:rPr>
          <w:snapToGrid w:val="0"/>
        </w:rPr>
        <w:t>8.2.2.4</w:t>
      </w:r>
      <w:r>
        <w:rPr>
          <w:rFonts w:asciiTheme="minorHAnsi" w:eastAsiaTheme="minorEastAsia" w:hAnsiTheme="minorHAnsi" w:cstheme="minorBidi"/>
          <w:sz w:val="22"/>
          <w:szCs w:val="22"/>
        </w:rPr>
        <w:tab/>
      </w:r>
      <w:r w:rsidRPr="000D6B65">
        <w:rPr>
          <w:snapToGrid w:val="0"/>
        </w:rPr>
        <w:t>Closed-loop spatial multiplexing performance</w:t>
      </w:r>
      <w:r>
        <w:tab/>
        <w:t>188</w:t>
      </w:r>
    </w:p>
    <w:p w14:paraId="4FDF7FE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8.2.2.4.1</w:t>
      </w:r>
      <w:r>
        <w:rPr>
          <w:rFonts w:asciiTheme="minorHAnsi" w:eastAsiaTheme="minorEastAsia" w:hAnsiTheme="minorHAnsi" w:cstheme="minorBidi"/>
          <w:sz w:val="22"/>
          <w:szCs w:val="22"/>
        </w:rPr>
        <w:tab/>
      </w:r>
      <w:r w:rsidRPr="000D6B65">
        <w:rPr>
          <w:snapToGrid w:val="0"/>
          <w:kern w:val="2"/>
        </w:rPr>
        <w:t>Minimum Requirement Single-Layer Spatial Multiplexing 2 Tx Antenna Port</w:t>
      </w:r>
      <w:r>
        <w:tab/>
        <w:t>188</w:t>
      </w:r>
    </w:p>
    <w:p w14:paraId="4C3BE5DE"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8.2.2.4.1</w:t>
      </w:r>
      <w:r w:rsidRPr="000D6B65">
        <w:rPr>
          <w:snapToGrid w:val="0"/>
          <w:kern w:val="2"/>
          <w:lang w:eastAsia="zh-CN"/>
        </w:rPr>
        <w:t>A</w:t>
      </w:r>
      <w:r>
        <w:rPr>
          <w:rFonts w:asciiTheme="minorHAnsi" w:eastAsiaTheme="minorEastAsia" w:hAnsiTheme="minorHAnsi" w:cstheme="minorBidi"/>
          <w:sz w:val="22"/>
          <w:szCs w:val="22"/>
        </w:rPr>
        <w:tab/>
      </w:r>
      <w:r w:rsidRPr="000D6B65">
        <w:rPr>
          <w:snapToGrid w:val="0"/>
          <w:kern w:val="2"/>
        </w:rPr>
        <w:t xml:space="preserve">Minimum Requirement Single-Layer Spatial Multiplexing </w:t>
      </w:r>
      <w:r w:rsidRPr="000D6B65">
        <w:rPr>
          <w:snapToGrid w:val="0"/>
          <w:kern w:val="2"/>
          <w:lang w:eastAsia="zh-CN"/>
        </w:rPr>
        <w:t>4</w:t>
      </w:r>
      <w:r w:rsidRPr="000D6B65">
        <w:rPr>
          <w:snapToGrid w:val="0"/>
          <w:kern w:val="2"/>
        </w:rPr>
        <w:t xml:space="preserve"> Tx Antenna Port</w:t>
      </w:r>
      <w:r>
        <w:tab/>
        <w:t>189</w:t>
      </w:r>
    </w:p>
    <w:p w14:paraId="30EE461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.4.1B</w:t>
      </w:r>
      <w:r>
        <w:rPr>
          <w:rFonts w:asciiTheme="minorHAnsi" w:eastAsiaTheme="minorEastAsia" w:hAnsiTheme="minorHAnsi" w:cstheme="minorBidi"/>
          <w:sz w:val="22"/>
          <w:szCs w:val="22"/>
        </w:rPr>
        <w:tab/>
      </w:r>
      <w:r w:rsidRPr="000D6B65">
        <w:rPr>
          <w:snapToGrid w:val="0"/>
          <w:kern w:val="2"/>
        </w:rPr>
        <w:t>Enhanced Performance Requirement Type A – Single-Layer Spatial Multiplexing 2 Tx Antenna Port with TM4 interference model</w:t>
      </w:r>
      <w:r>
        <w:tab/>
        <w:t>189</w:t>
      </w:r>
    </w:p>
    <w:p w14:paraId="4004F040" w14:textId="77777777" w:rsidR="00F878FB" w:rsidRDefault="00F878FB">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191</w:t>
      </w:r>
    </w:p>
    <w:p w14:paraId="18818AB0"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8.2.2.4.2</w:t>
      </w:r>
      <w:r>
        <w:rPr>
          <w:rFonts w:asciiTheme="minorHAnsi" w:eastAsiaTheme="minorEastAsia" w:hAnsiTheme="minorHAnsi" w:cstheme="minorBidi"/>
          <w:sz w:val="22"/>
          <w:szCs w:val="22"/>
        </w:rPr>
        <w:tab/>
      </w:r>
      <w:r w:rsidRPr="000D6B65">
        <w:rPr>
          <w:snapToGrid w:val="0"/>
          <w:kern w:val="2"/>
        </w:rPr>
        <w:t>Minimum Requirement Multi-Layer Spatial Multiplexing</w:t>
      </w:r>
      <w:r w:rsidRPr="000D6B65">
        <w:rPr>
          <w:snapToGrid w:val="0"/>
          <w:kern w:val="2"/>
          <w:lang w:eastAsia="zh-CN"/>
        </w:rPr>
        <w:t xml:space="preserve"> 2 Tx Antenna Port</w:t>
      </w:r>
      <w:r>
        <w:tab/>
        <w:t>193</w:t>
      </w:r>
    </w:p>
    <w:p w14:paraId="3CB247B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8.2.2.4.3</w:t>
      </w:r>
      <w:r>
        <w:rPr>
          <w:rFonts w:asciiTheme="minorHAnsi" w:eastAsiaTheme="minorEastAsia" w:hAnsiTheme="minorHAnsi" w:cstheme="minorBidi"/>
          <w:sz w:val="22"/>
          <w:szCs w:val="22"/>
        </w:rPr>
        <w:tab/>
      </w:r>
      <w:r w:rsidRPr="000D6B65">
        <w:rPr>
          <w:snapToGrid w:val="0"/>
          <w:kern w:val="2"/>
        </w:rPr>
        <w:t>Minimum Requirement Multi-Layer Spatial Multiplexing</w:t>
      </w:r>
      <w:r w:rsidRPr="000D6B65">
        <w:rPr>
          <w:snapToGrid w:val="0"/>
          <w:kern w:val="2"/>
          <w:lang w:eastAsia="zh-CN"/>
        </w:rPr>
        <w:t xml:space="preserve"> 4 Tx Antenna Port</w:t>
      </w:r>
      <w:r>
        <w:tab/>
        <w:t>194</w:t>
      </w:r>
    </w:p>
    <w:p w14:paraId="1E7555A0" w14:textId="77777777" w:rsidR="00F878FB" w:rsidRDefault="00F878FB">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195</w:t>
      </w:r>
    </w:p>
    <w:p w14:paraId="1662AC6D" w14:textId="77777777" w:rsidR="00F878FB" w:rsidRDefault="00F878FB">
      <w:pPr>
        <w:pStyle w:val="TOC4"/>
        <w:rPr>
          <w:rFonts w:asciiTheme="minorHAnsi" w:eastAsiaTheme="minorEastAsia" w:hAnsiTheme="minorHAnsi" w:cstheme="minorBidi"/>
          <w:sz w:val="22"/>
          <w:szCs w:val="22"/>
        </w:rPr>
      </w:pPr>
      <w:r w:rsidRPr="000D6B65">
        <w:rPr>
          <w:rFonts w:eastAsia="MS Mincho"/>
        </w:rPr>
        <w:t>8.2.2.6</w:t>
      </w:r>
      <w:r>
        <w:rPr>
          <w:rFonts w:asciiTheme="minorHAnsi" w:eastAsiaTheme="minorEastAsia" w:hAnsiTheme="minorHAnsi" w:cstheme="minorBidi"/>
          <w:sz w:val="22"/>
          <w:szCs w:val="22"/>
        </w:rPr>
        <w:tab/>
      </w:r>
      <w:r w:rsidRPr="000D6B65">
        <w:rPr>
          <w:rFonts w:eastAsia="MS Mincho"/>
        </w:rPr>
        <w:t>[Control channel performance: D-BCH and PCH]</w:t>
      </w:r>
      <w:r>
        <w:tab/>
        <w:t>195</w:t>
      </w:r>
    </w:p>
    <w:p w14:paraId="627D8825" w14:textId="77777777" w:rsidR="00F878FB" w:rsidRDefault="00F878FB">
      <w:pPr>
        <w:pStyle w:val="TOC4"/>
        <w:rPr>
          <w:rFonts w:asciiTheme="minorHAnsi" w:eastAsiaTheme="minorEastAsia" w:hAnsiTheme="minorHAnsi" w:cstheme="minorBidi"/>
          <w:sz w:val="22"/>
          <w:szCs w:val="22"/>
        </w:rPr>
      </w:pPr>
      <w:r w:rsidRPr="000D6B65">
        <w:rPr>
          <w:rFonts w:eastAsia="MS Mincho"/>
        </w:rPr>
        <w:t>8.2.2.7</w:t>
      </w:r>
      <w:r>
        <w:rPr>
          <w:rFonts w:asciiTheme="minorHAnsi" w:eastAsiaTheme="minorEastAsia" w:hAnsiTheme="minorHAnsi" w:cstheme="minorBidi"/>
          <w:sz w:val="22"/>
          <w:szCs w:val="22"/>
        </w:rPr>
        <w:tab/>
      </w:r>
      <w:r w:rsidRPr="000D6B65">
        <w:rPr>
          <w:rFonts w:eastAsia="MS Mincho"/>
        </w:rPr>
        <w:t>Carrier aggregation with power imbalance</w:t>
      </w:r>
      <w:r>
        <w:tab/>
        <w:t>195</w:t>
      </w:r>
    </w:p>
    <w:p w14:paraId="04DCD647"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8.2.2.7.1</w:t>
      </w:r>
      <w:r>
        <w:rPr>
          <w:rFonts w:asciiTheme="minorHAnsi" w:eastAsiaTheme="minorEastAsia" w:hAnsiTheme="minorHAnsi" w:cstheme="minorBidi"/>
          <w:sz w:val="22"/>
          <w:szCs w:val="22"/>
        </w:rPr>
        <w:tab/>
      </w:r>
      <w:r w:rsidRPr="000D6B65">
        <w:rPr>
          <w:snapToGrid w:val="0"/>
          <w:kern w:val="2"/>
        </w:rPr>
        <w:t>Minimum Requirement</w:t>
      </w:r>
      <w:r>
        <w:tab/>
        <w:t>195</w:t>
      </w:r>
    </w:p>
    <w:p w14:paraId="27150550" w14:textId="77777777" w:rsidR="00F878FB" w:rsidRDefault="00F878F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196</w:t>
      </w:r>
    </w:p>
    <w:p w14:paraId="6C798548" w14:textId="77777777" w:rsidR="00F878FB" w:rsidRDefault="00F878F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196</w:t>
      </w:r>
    </w:p>
    <w:p w14:paraId="0CFB1658"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8.3.1.1</w:t>
      </w:r>
      <w:r>
        <w:rPr>
          <w:rFonts w:asciiTheme="minorHAnsi" w:eastAsiaTheme="minorEastAsia" w:hAnsiTheme="minorHAnsi" w:cstheme="minorBidi"/>
          <w:sz w:val="22"/>
          <w:szCs w:val="22"/>
        </w:rPr>
        <w:tab/>
      </w:r>
      <w:r w:rsidRPr="000D6B65">
        <w:rPr>
          <w:snapToGrid w:val="0"/>
        </w:rPr>
        <w:t>Single-layer Spatial Multiplexing</w:t>
      </w:r>
      <w:r>
        <w:tab/>
        <w:t>197</w:t>
      </w:r>
    </w:p>
    <w:p w14:paraId="1794D2C3"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8.3.1.1A</w:t>
      </w:r>
      <w:r>
        <w:rPr>
          <w:rFonts w:asciiTheme="minorHAnsi" w:eastAsiaTheme="minorEastAsia" w:hAnsiTheme="minorHAnsi" w:cstheme="minorBidi"/>
          <w:sz w:val="22"/>
          <w:szCs w:val="22"/>
        </w:rPr>
        <w:tab/>
      </w:r>
      <w:r w:rsidRPr="000D6B65">
        <w:rPr>
          <w:snapToGrid w:val="0"/>
          <w:lang w:val="en-US" w:eastAsia="zh-CN"/>
        </w:rPr>
        <w:t xml:space="preserve">Enhanced Performance Requirement Type A – </w:t>
      </w:r>
      <w:r w:rsidRPr="000D6B65">
        <w:rPr>
          <w:snapToGrid w:val="0"/>
          <w:lang w:val="en-US"/>
        </w:rPr>
        <w:t>Single-layer Spatial Multiplexing with TM9 interference model</w:t>
      </w:r>
      <w:r>
        <w:tab/>
        <w:t>199</w:t>
      </w:r>
    </w:p>
    <w:p w14:paraId="43663D6F"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8.3.1.1B</w:t>
      </w:r>
      <w:r>
        <w:rPr>
          <w:rFonts w:asciiTheme="minorHAnsi" w:eastAsiaTheme="minorEastAsia" w:hAnsiTheme="minorHAnsi" w:cstheme="minorBidi"/>
          <w:sz w:val="22"/>
          <w:szCs w:val="22"/>
        </w:rPr>
        <w:tab/>
      </w:r>
      <w:r w:rsidRPr="000D6B65">
        <w:rPr>
          <w:snapToGrid w:val="0"/>
          <w:lang w:val="en-US" w:eastAsia="zh-CN"/>
        </w:rPr>
        <w:t>Single-layer Spatial Multiplexing (demodulation subframe overlaps with aggressor cell ABS and CRS assistance information are configured)</w:t>
      </w:r>
      <w:r>
        <w:tab/>
        <w:t>202</w:t>
      </w:r>
    </w:p>
    <w:p w14:paraId="444FA6D0" w14:textId="77777777" w:rsidR="00F878FB" w:rsidRDefault="00F878FB">
      <w:pPr>
        <w:pStyle w:val="TOC4"/>
        <w:rPr>
          <w:rFonts w:asciiTheme="minorHAnsi" w:eastAsiaTheme="minorEastAsia" w:hAnsiTheme="minorHAnsi" w:cstheme="minorBidi"/>
          <w:sz w:val="22"/>
          <w:szCs w:val="22"/>
        </w:rPr>
      </w:pPr>
      <w:r w:rsidRPr="000D6B65">
        <w:rPr>
          <w:snapToGrid w:val="0"/>
        </w:rPr>
        <w:t>8.3.1.2</w:t>
      </w:r>
      <w:r>
        <w:rPr>
          <w:rFonts w:asciiTheme="minorHAnsi" w:eastAsiaTheme="minorEastAsia" w:hAnsiTheme="minorHAnsi" w:cstheme="minorBidi"/>
          <w:sz w:val="22"/>
          <w:szCs w:val="22"/>
        </w:rPr>
        <w:tab/>
      </w:r>
      <w:r w:rsidRPr="000D6B65">
        <w:rPr>
          <w:snapToGrid w:val="0"/>
          <w:kern w:val="2"/>
        </w:rPr>
        <w:t>Dual-Layer Spatial Multiplexing</w:t>
      </w:r>
      <w:r>
        <w:tab/>
        <w:t>205</w:t>
      </w:r>
    </w:p>
    <w:p w14:paraId="3EBF4B16" w14:textId="77777777" w:rsidR="00F878FB" w:rsidRDefault="00F878FB">
      <w:pPr>
        <w:pStyle w:val="TOC4"/>
        <w:rPr>
          <w:rFonts w:asciiTheme="minorHAnsi" w:eastAsiaTheme="minorEastAsia" w:hAnsiTheme="minorHAnsi" w:cstheme="minorBidi"/>
          <w:sz w:val="22"/>
          <w:szCs w:val="22"/>
        </w:rPr>
      </w:pPr>
      <w:r w:rsidRPr="000D6B65">
        <w:rPr>
          <w:snapToGrid w:val="0"/>
        </w:rPr>
        <w:t>8.3.1.3</w:t>
      </w:r>
      <w:r>
        <w:rPr>
          <w:rFonts w:asciiTheme="minorHAnsi" w:eastAsiaTheme="minorEastAsia" w:hAnsiTheme="minorHAnsi" w:cstheme="minorBidi"/>
          <w:sz w:val="22"/>
          <w:szCs w:val="22"/>
        </w:rPr>
        <w:tab/>
      </w:r>
      <w:r w:rsidRPr="000D6B65">
        <w:rPr>
          <w:snapToGrid w:val="0"/>
          <w:kern w:val="2"/>
        </w:rPr>
        <w:t>Performance requirements for DCI format 2D and non Quasi Co-located Antenna Ports</w:t>
      </w:r>
      <w:r>
        <w:tab/>
        <w:t>206</w:t>
      </w:r>
    </w:p>
    <w:p w14:paraId="4BB05672" w14:textId="77777777" w:rsidR="00F878FB" w:rsidRDefault="00F878FB">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206</w:t>
      </w:r>
    </w:p>
    <w:p w14:paraId="46F129E2" w14:textId="77777777" w:rsidR="00F878FB" w:rsidRDefault="00F878FB">
      <w:pPr>
        <w:pStyle w:val="TOC5"/>
        <w:rPr>
          <w:rFonts w:asciiTheme="minorHAnsi" w:eastAsiaTheme="minorEastAsia" w:hAnsiTheme="minorHAnsi" w:cstheme="minorBidi"/>
          <w:sz w:val="22"/>
          <w:szCs w:val="22"/>
        </w:rPr>
      </w:pPr>
      <w:r w:rsidRPr="000D6B65">
        <w:rPr>
          <w:snapToGrid w:val="0"/>
        </w:rPr>
        <w:t>8.3.1.3.2</w:t>
      </w:r>
      <w:r>
        <w:rPr>
          <w:rFonts w:asciiTheme="minorHAnsi" w:eastAsiaTheme="minorEastAsia" w:hAnsiTheme="minorHAnsi" w:cstheme="minorBidi"/>
          <w:sz w:val="22"/>
          <w:szCs w:val="22"/>
        </w:rPr>
        <w:tab/>
      </w:r>
      <w:r w:rsidRPr="000D6B65">
        <w:rPr>
          <w:snapToGrid w:val="0"/>
        </w:rPr>
        <w:t>Minimum requirements with Same Cell ID (with multiple NZP CSI-RS resources)</w:t>
      </w:r>
      <w:r>
        <w:tab/>
        <w:t>208</w:t>
      </w:r>
    </w:p>
    <w:p w14:paraId="2CE08E1B" w14:textId="77777777" w:rsidR="00F878FB" w:rsidRDefault="00F878FB">
      <w:pPr>
        <w:pStyle w:val="TOC5"/>
        <w:rPr>
          <w:rFonts w:asciiTheme="minorHAnsi" w:eastAsiaTheme="minorEastAsia" w:hAnsiTheme="minorHAnsi" w:cstheme="minorBidi"/>
          <w:sz w:val="22"/>
          <w:szCs w:val="22"/>
        </w:rPr>
      </w:pPr>
      <w:r w:rsidRPr="000D6B65">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210</w:t>
      </w:r>
    </w:p>
    <w:p w14:paraId="3DB874D4" w14:textId="77777777" w:rsidR="00F878FB" w:rsidRDefault="00F878FB">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212</w:t>
      </w:r>
    </w:p>
    <w:p w14:paraId="6866CCBE"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8.3.2.1</w:t>
      </w:r>
      <w:r>
        <w:rPr>
          <w:rFonts w:asciiTheme="minorHAnsi" w:eastAsiaTheme="minorEastAsia" w:hAnsiTheme="minorHAnsi" w:cstheme="minorBidi"/>
          <w:sz w:val="22"/>
          <w:szCs w:val="22"/>
        </w:rPr>
        <w:tab/>
      </w:r>
      <w:r w:rsidRPr="000D6B65">
        <w:rPr>
          <w:snapToGrid w:val="0"/>
        </w:rPr>
        <w:t>Single-layer Spatial Multiplexing</w:t>
      </w:r>
      <w:r>
        <w:tab/>
        <w:t>212</w:t>
      </w:r>
    </w:p>
    <w:p w14:paraId="4AC98C29"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8.3.2.1A</w:t>
      </w:r>
      <w:r>
        <w:rPr>
          <w:rFonts w:asciiTheme="minorHAnsi" w:eastAsiaTheme="minorEastAsia" w:hAnsiTheme="minorHAnsi" w:cstheme="minorBidi"/>
          <w:sz w:val="22"/>
          <w:szCs w:val="22"/>
        </w:rPr>
        <w:tab/>
      </w:r>
      <w:r w:rsidRPr="000D6B65">
        <w:rPr>
          <w:snapToGrid w:val="0"/>
        </w:rPr>
        <w:t>Single-layer Spatial Multiplexing (with multiple CSI-RS configurations)</w:t>
      </w:r>
      <w:r>
        <w:tab/>
        <w:t>214</w:t>
      </w:r>
    </w:p>
    <w:p w14:paraId="3112D364"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8.3.2.1B</w:t>
      </w:r>
      <w:r>
        <w:rPr>
          <w:rFonts w:asciiTheme="minorHAnsi" w:eastAsiaTheme="minorEastAsia" w:hAnsiTheme="minorHAnsi" w:cstheme="minorBidi"/>
          <w:sz w:val="22"/>
          <w:szCs w:val="22"/>
        </w:rPr>
        <w:tab/>
      </w:r>
      <w:r w:rsidRPr="000D6B65">
        <w:rPr>
          <w:snapToGrid w:val="0"/>
          <w:lang w:val="en-US" w:eastAsia="zh-CN"/>
        </w:rPr>
        <w:t xml:space="preserve">Enhanced Performance Requirement Type A – </w:t>
      </w:r>
      <w:r w:rsidRPr="000D6B65">
        <w:rPr>
          <w:snapToGrid w:val="0"/>
          <w:lang w:val="en-US"/>
        </w:rPr>
        <w:t>Single-layer Spatial Multiplexing with TM9 interference model</w:t>
      </w:r>
      <w:r>
        <w:tab/>
        <w:t>216</w:t>
      </w:r>
    </w:p>
    <w:p w14:paraId="3A447CA5"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8.3.2.1C</w:t>
      </w:r>
      <w:r>
        <w:rPr>
          <w:rFonts w:asciiTheme="minorHAnsi" w:eastAsiaTheme="minorEastAsia" w:hAnsiTheme="minorHAnsi" w:cstheme="minorBidi"/>
          <w:sz w:val="22"/>
          <w:szCs w:val="22"/>
        </w:rPr>
        <w:tab/>
      </w:r>
      <w:r w:rsidRPr="000D6B65">
        <w:rPr>
          <w:snapToGrid w:val="0"/>
          <w:lang w:val="en-US" w:eastAsia="zh-CN"/>
        </w:rPr>
        <w:t>Single-layer Spatial Multiplexing (demodulation subframe overlaps with aggressor cell ABS and CRS assistance information are configured)</w:t>
      </w:r>
      <w:r>
        <w:tab/>
        <w:t>219</w:t>
      </w:r>
    </w:p>
    <w:p w14:paraId="706E8D32" w14:textId="77777777" w:rsidR="00F878FB" w:rsidRDefault="00F878FB">
      <w:pPr>
        <w:pStyle w:val="TOC4"/>
        <w:rPr>
          <w:rFonts w:asciiTheme="minorHAnsi" w:eastAsiaTheme="minorEastAsia" w:hAnsiTheme="minorHAnsi" w:cstheme="minorBidi"/>
          <w:sz w:val="22"/>
          <w:szCs w:val="22"/>
        </w:rPr>
      </w:pPr>
      <w:r w:rsidRPr="000D6B65">
        <w:rPr>
          <w:snapToGrid w:val="0"/>
        </w:rPr>
        <w:t>8.3.2.2</w:t>
      </w:r>
      <w:r>
        <w:rPr>
          <w:rFonts w:asciiTheme="minorHAnsi" w:eastAsiaTheme="minorEastAsia" w:hAnsiTheme="minorHAnsi" w:cstheme="minorBidi"/>
          <w:sz w:val="22"/>
          <w:szCs w:val="22"/>
        </w:rPr>
        <w:tab/>
      </w:r>
      <w:r w:rsidRPr="000D6B65">
        <w:rPr>
          <w:snapToGrid w:val="0"/>
          <w:kern w:val="2"/>
        </w:rPr>
        <w:t>Dual-Layer Spatial Multiplexing</w:t>
      </w:r>
      <w:r>
        <w:tab/>
        <w:t>222</w:t>
      </w:r>
    </w:p>
    <w:p w14:paraId="5C2BAD66" w14:textId="77777777" w:rsidR="00F878FB" w:rsidRDefault="00F878FB">
      <w:pPr>
        <w:pStyle w:val="TOC4"/>
        <w:rPr>
          <w:rFonts w:asciiTheme="minorHAnsi" w:eastAsiaTheme="minorEastAsia" w:hAnsiTheme="minorHAnsi" w:cstheme="minorBidi"/>
          <w:sz w:val="22"/>
          <w:szCs w:val="22"/>
        </w:rPr>
      </w:pPr>
      <w:r w:rsidRPr="000D6B65">
        <w:rPr>
          <w:snapToGrid w:val="0"/>
        </w:rPr>
        <w:t>8.3.2.3</w:t>
      </w:r>
      <w:r>
        <w:rPr>
          <w:rFonts w:asciiTheme="minorHAnsi" w:eastAsiaTheme="minorEastAsia" w:hAnsiTheme="minorHAnsi" w:cstheme="minorBidi"/>
          <w:sz w:val="22"/>
          <w:szCs w:val="22"/>
        </w:rPr>
        <w:tab/>
      </w:r>
      <w:r w:rsidRPr="000D6B65">
        <w:rPr>
          <w:snapToGrid w:val="0"/>
          <w:kern w:val="2"/>
        </w:rPr>
        <w:t>Dual-Layer Spatial Multiplexing (with multiple CSI-RS configurations)</w:t>
      </w:r>
      <w:r>
        <w:tab/>
        <w:t>223</w:t>
      </w:r>
    </w:p>
    <w:p w14:paraId="12A8142C" w14:textId="77777777" w:rsidR="00F878FB" w:rsidRDefault="00F878FB">
      <w:pPr>
        <w:pStyle w:val="TOC4"/>
        <w:rPr>
          <w:rFonts w:asciiTheme="minorHAnsi" w:eastAsiaTheme="minorEastAsia" w:hAnsiTheme="minorHAnsi" w:cstheme="minorBidi"/>
          <w:sz w:val="22"/>
          <w:szCs w:val="22"/>
        </w:rPr>
      </w:pPr>
      <w:r w:rsidRPr="000D6B65">
        <w:rPr>
          <w:snapToGrid w:val="0"/>
        </w:rPr>
        <w:t>8.3.2.4</w:t>
      </w:r>
      <w:r>
        <w:rPr>
          <w:rFonts w:asciiTheme="minorHAnsi" w:eastAsiaTheme="minorEastAsia" w:hAnsiTheme="minorHAnsi" w:cstheme="minorBidi"/>
          <w:sz w:val="22"/>
          <w:szCs w:val="22"/>
        </w:rPr>
        <w:tab/>
      </w:r>
      <w:r w:rsidRPr="000D6B65">
        <w:rPr>
          <w:snapToGrid w:val="0"/>
          <w:kern w:val="2"/>
        </w:rPr>
        <w:t>Performance requirements for DCI format 2D and non Quasi Co-located Antenna Ports</w:t>
      </w:r>
      <w:r>
        <w:tab/>
        <w:t>224</w:t>
      </w:r>
    </w:p>
    <w:p w14:paraId="551AA7F6" w14:textId="77777777" w:rsidR="00F878FB" w:rsidRDefault="00F878FB">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224</w:t>
      </w:r>
    </w:p>
    <w:p w14:paraId="7AAA693F" w14:textId="77777777" w:rsidR="00F878FB" w:rsidRDefault="00F878FB">
      <w:pPr>
        <w:pStyle w:val="TOC5"/>
        <w:rPr>
          <w:rFonts w:asciiTheme="minorHAnsi" w:eastAsiaTheme="minorEastAsia" w:hAnsiTheme="minorHAnsi" w:cstheme="minorBidi"/>
          <w:sz w:val="22"/>
          <w:szCs w:val="22"/>
        </w:rPr>
      </w:pPr>
      <w:r w:rsidRPr="000D6B65">
        <w:rPr>
          <w:snapToGrid w:val="0"/>
        </w:rPr>
        <w:lastRenderedPageBreak/>
        <w:t>8.3.2.4.2</w:t>
      </w:r>
      <w:r>
        <w:rPr>
          <w:rFonts w:asciiTheme="minorHAnsi" w:eastAsiaTheme="minorEastAsia" w:hAnsiTheme="minorHAnsi" w:cstheme="minorBidi"/>
          <w:sz w:val="22"/>
          <w:szCs w:val="22"/>
        </w:rPr>
        <w:tab/>
      </w:r>
      <w:r w:rsidRPr="000D6B65">
        <w:rPr>
          <w:snapToGrid w:val="0"/>
        </w:rPr>
        <w:t>Minimum requirements with Same Cell ID (with multiple NZP CSI-RS resources)</w:t>
      </w:r>
      <w:r>
        <w:tab/>
        <w:t>226</w:t>
      </w:r>
    </w:p>
    <w:p w14:paraId="769490C4" w14:textId="77777777" w:rsidR="00F878FB" w:rsidRDefault="00F878FB">
      <w:pPr>
        <w:pStyle w:val="TOC5"/>
        <w:rPr>
          <w:rFonts w:asciiTheme="minorHAnsi" w:eastAsiaTheme="minorEastAsia" w:hAnsiTheme="minorHAnsi" w:cstheme="minorBidi"/>
          <w:sz w:val="22"/>
          <w:szCs w:val="22"/>
        </w:rPr>
      </w:pPr>
      <w:r w:rsidRPr="000D6B65">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228</w:t>
      </w:r>
    </w:p>
    <w:p w14:paraId="3C82AB36" w14:textId="77777777" w:rsidR="00F878FB" w:rsidRDefault="00F878F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230</w:t>
      </w:r>
    </w:p>
    <w:p w14:paraId="7BEF01C4" w14:textId="77777777" w:rsidR="00F878FB" w:rsidRDefault="00F878FB">
      <w:pPr>
        <w:pStyle w:val="TOC3"/>
        <w:rPr>
          <w:rFonts w:asciiTheme="minorHAnsi" w:eastAsiaTheme="minorEastAsia" w:hAnsiTheme="minorHAnsi" w:cstheme="minorBidi"/>
          <w:sz w:val="22"/>
          <w:szCs w:val="22"/>
        </w:rPr>
      </w:pPr>
      <w:r w:rsidRPr="000D6B65">
        <w:rPr>
          <w:rFonts w:eastAsia="MS Mincho"/>
        </w:rPr>
        <w:t>8.4.1</w:t>
      </w:r>
      <w:r>
        <w:rPr>
          <w:rFonts w:asciiTheme="minorHAnsi" w:eastAsiaTheme="minorEastAsia" w:hAnsiTheme="minorHAnsi" w:cstheme="minorBidi"/>
          <w:sz w:val="22"/>
          <w:szCs w:val="22"/>
        </w:rPr>
        <w:tab/>
      </w:r>
      <w:r w:rsidRPr="000D6B65">
        <w:rPr>
          <w:rFonts w:eastAsia="MS Mincho"/>
        </w:rPr>
        <w:t>FDD</w:t>
      </w:r>
      <w:r>
        <w:tab/>
        <w:t>230</w:t>
      </w:r>
    </w:p>
    <w:p w14:paraId="1B23C387" w14:textId="77777777" w:rsidR="00F878FB" w:rsidRDefault="00F878FB">
      <w:pPr>
        <w:pStyle w:val="TOC4"/>
        <w:rPr>
          <w:rFonts w:asciiTheme="minorHAnsi" w:eastAsiaTheme="minorEastAsia" w:hAnsiTheme="minorHAnsi" w:cstheme="minorBidi"/>
          <w:sz w:val="22"/>
          <w:szCs w:val="22"/>
        </w:rPr>
      </w:pPr>
      <w:r w:rsidRPr="000D6B65">
        <w:rPr>
          <w:snapToGrid w:val="0"/>
        </w:rPr>
        <w:t>8.4.1.1</w:t>
      </w:r>
      <w:r>
        <w:rPr>
          <w:rFonts w:asciiTheme="minorHAnsi" w:eastAsiaTheme="minorEastAsia" w:hAnsiTheme="minorHAnsi" w:cstheme="minorBidi"/>
          <w:sz w:val="22"/>
          <w:szCs w:val="22"/>
        </w:rPr>
        <w:tab/>
      </w:r>
      <w:r w:rsidRPr="000D6B65">
        <w:rPr>
          <w:snapToGrid w:val="0"/>
        </w:rPr>
        <w:t>Single-antenna port performance</w:t>
      </w:r>
      <w:r>
        <w:tab/>
        <w:t>230</w:t>
      </w:r>
    </w:p>
    <w:p w14:paraId="4610C751" w14:textId="77777777" w:rsidR="00F878FB" w:rsidRDefault="00F878FB">
      <w:pPr>
        <w:pStyle w:val="TOC4"/>
        <w:rPr>
          <w:rFonts w:asciiTheme="minorHAnsi" w:eastAsiaTheme="minorEastAsia" w:hAnsiTheme="minorHAnsi" w:cstheme="minorBidi"/>
          <w:sz w:val="22"/>
          <w:szCs w:val="22"/>
        </w:rPr>
      </w:pPr>
      <w:r w:rsidRPr="000D6B65">
        <w:rPr>
          <w:snapToGrid w:val="0"/>
        </w:rPr>
        <w:t>8.4.1.2</w:t>
      </w:r>
      <w:r>
        <w:rPr>
          <w:rFonts w:asciiTheme="minorHAnsi" w:eastAsiaTheme="minorEastAsia" w:hAnsiTheme="minorHAnsi" w:cstheme="minorBidi"/>
          <w:sz w:val="22"/>
          <w:szCs w:val="22"/>
        </w:rPr>
        <w:tab/>
      </w:r>
      <w:r w:rsidRPr="000D6B65">
        <w:rPr>
          <w:snapToGrid w:val="0"/>
        </w:rPr>
        <w:t>Transmit diversity performance</w:t>
      </w:r>
      <w:r>
        <w:tab/>
        <w:t>230</w:t>
      </w:r>
    </w:p>
    <w:p w14:paraId="0CBB4DE3" w14:textId="77777777" w:rsidR="00F878FB" w:rsidRDefault="00F878FB">
      <w:pPr>
        <w:pStyle w:val="TOC5"/>
        <w:rPr>
          <w:rFonts w:asciiTheme="minorHAnsi" w:eastAsiaTheme="minorEastAsia" w:hAnsiTheme="minorHAnsi" w:cstheme="minorBidi"/>
          <w:sz w:val="22"/>
          <w:szCs w:val="22"/>
        </w:rPr>
      </w:pPr>
      <w:r w:rsidRPr="000D6B65">
        <w:rPr>
          <w:snapToGrid w:val="0"/>
          <w:kern w:val="2"/>
        </w:rPr>
        <w:t>8.4.1.2.1</w:t>
      </w:r>
      <w:r>
        <w:rPr>
          <w:rFonts w:asciiTheme="minorHAnsi" w:eastAsiaTheme="minorEastAsia" w:hAnsiTheme="minorHAnsi" w:cstheme="minorBidi"/>
          <w:sz w:val="22"/>
          <w:szCs w:val="22"/>
        </w:rPr>
        <w:tab/>
      </w:r>
      <w:r w:rsidRPr="000D6B65">
        <w:rPr>
          <w:snapToGrid w:val="0"/>
          <w:kern w:val="2"/>
        </w:rPr>
        <w:t>Minimum Requirement 2 Tx Antenna Port</w:t>
      </w:r>
      <w:r>
        <w:tab/>
        <w:t>230</w:t>
      </w:r>
    </w:p>
    <w:p w14:paraId="08A7C0AE" w14:textId="77777777" w:rsidR="00F878FB" w:rsidRDefault="00F878FB">
      <w:pPr>
        <w:pStyle w:val="TOC5"/>
        <w:rPr>
          <w:rFonts w:asciiTheme="minorHAnsi" w:eastAsiaTheme="minorEastAsia" w:hAnsiTheme="minorHAnsi" w:cstheme="minorBidi"/>
          <w:sz w:val="22"/>
          <w:szCs w:val="22"/>
        </w:rPr>
      </w:pPr>
      <w:r w:rsidRPr="000D6B65">
        <w:rPr>
          <w:snapToGrid w:val="0"/>
          <w:kern w:val="2"/>
        </w:rPr>
        <w:t>8.4.1.2.2</w:t>
      </w:r>
      <w:r>
        <w:rPr>
          <w:rFonts w:asciiTheme="minorHAnsi" w:eastAsiaTheme="minorEastAsia" w:hAnsiTheme="minorHAnsi" w:cstheme="minorBidi"/>
          <w:sz w:val="22"/>
          <w:szCs w:val="22"/>
        </w:rPr>
        <w:tab/>
      </w:r>
      <w:r w:rsidRPr="000D6B65">
        <w:rPr>
          <w:snapToGrid w:val="0"/>
          <w:kern w:val="2"/>
        </w:rPr>
        <w:t>Minimum Requirement 4 Tx Antenna Port</w:t>
      </w:r>
      <w:r>
        <w:tab/>
        <w:t>231</w:t>
      </w:r>
    </w:p>
    <w:p w14:paraId="26978411" w14:textId="77777777" w:rsidR="00F878FB" w:rsidRDefault="00F878FB">
      <w:pPr>
        <w:pStyle w:val="TOC5"/>
        <w:rPr>
          <w:rFonts w:asciiTheme="minorHAnsi" w:eastAsiaTheme="minorEastAsia" w:hAnsiTheme="minorHAnsi" w:cstheme="minorBidi"/>
          <w:sz w:val="22"/>
          <w:szCs w:val="22"/>
        </w:rPr>
      </w:pPr>
      <w:r w:rsidRPr="000D6B65">
        <w:rPr>
          <w:snapToGrid w:val="0"/>
          <w:kern w:val="2"/>
        </w:rPr>
        <w:t>8.4.1.2.3 Minimum Requirement 2 Tx Antenna Port (demodulation subframe overlaps with aggressor cell ABS)</w:t>
      </w:r>
      <w:r>
        <w:tab/>
        <w:t>231</w:t>
      </w:r>
    </w:p>
    <w:p w14:paraId="1DB24423" w14:textId="77777777" w:rsidR="00F878FB" w:rsidRDefault="00F878FB">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236</w:t>
      </w:r>
    </w:p>
    <w:p w14:paraId="5AECC2E3" w14:textId="77777777" w:rsidR="00F878FB" w:rsidRDefault="00F878FB">
      <w:pPr>
        <w:pStyle w:val="TOC3"/>
        <w:rPr>
          <w:rFonts w:asciiTheme="minorHAnsi" w:eastAsiaTheme="minorEastAsia" w:hAnsiTheme="minorHAnsi" w:cstheme="minorBidi"/>
          <w:sz w:val="22"/>
          <w:szCs w:val="22"/>
        </w:rPr>
      </w:pPr>
      <w:r w:rsidRPr="000D6B65">
        <w:rPr>
          <w:rFonts w:eastAsia="MS Mincho"/>
        </w:rPr>
        <w:t>8.4.2</w:t>
      </w:r>
      <w:r>
        <w:rPr>
          <w:rFonts w:asciiTheme="minorHAnsi" w:eastAsiaTheme="minorEastAsia" w:hAnsiTheme="minorHAnsi" w:cstheme="minorBidi"/>
          <w:sz w:val="22"/>
          <w:szCs w:val="22"/>
        </w:rPr>
        <w:tab/>
      </w:r>
      <w:r w:rsidRPr="000D6B65">
        <w:rPr>
          <w:rFonts w:eastAsia="MS Mincho"/>
        </w:rPr>
        <w:t>TDD</w:t>
      </w:r>
      <w:r>
        <w:tab/>
        <w:t>241</w:t>
      </w:r>
    </w:p>
    <w:p w14:paraId="47FD65F1" w14:textId="77777777" w:rsidR="00F878FB" w:rsidRDefault="00F878FB">
      <w:pPr>
        <w:pStyle w:val="TOC4"/>
        <w:rPr>
          <w:rFonts w:asciiTheme="minorHAnsi" w:eastAsiaTheme="minorEastAsia" w:hAnsiTheme="minorHAnsi" w:cstheme="minorBidi"/>
          <w:sz w:val="22"/>
          <w:szCs w:val="22"/>
        </w:rPr>
      </w:pPr>
      <w:r w:rsidRPr="000D6B65">
        <w:rPr>
          <w:snapToGrid w:val="0"/>
        </w:rPr>
        <w:t>8.4.2.1</w:t>
      </w:r>
      <w:r>
        <w:rPr>
          <w:rFonts w:asciiTheme="minorHAnsi" w:eastAsiaTheme="minorEastAsia" w:hAnsiTheme="minorHAnsi" w:cstheme="minorBidi"/>
          <w:sz w:val="22"/>
          <w:szCs w:val="22"/>
        </w:rPr>
        <w:tab/>
      </w:r>
      <w:r w:rsidRPr="000D6B65">
        <w:rPr>
          <w:snapToGrid w:val="0"/>
        </w:rPr>
        <w:t>Single-antenna port performance</w:t>
      </w:r>
      <w:r>
        <w:tab/>
        <w:t>242</w:t>
      </w:r>
    </w:p>
    <w:p w14:paraId="5F3CA278" w14:textId="77777777" w:rsidR="00F878FB" w:rsidRDefault="00F878FB">
      <w:pPr>
        <w:pStyle w:val="TOC4"/>
        <w:rPr>
          <w:rFonts w:asciiTheme="minorHAnsi" w:eastAsiaTheme="minorEastAsia" w:hAnsiTheme="minorHAnsi" w:cstheme="minorBidi"/>
          <w:sz w:val="22"/>
          <w:szCs w:val="22"/>
        </w:rPr>
      </w:pPr>
      <w:r w:rsidRPr="000D6B65">
        <w:rPr>
          <w:snapToGrid w:val="0"/>
        </w:rPr>
        <w:t>8.4.2.2</w:t>
      </w:r>
      <w:r>
        <w:rPr>
          <w:rFonts w:asciiTheme="minorHAnsi" w:eastAsiaTheme="minorEastAsia" w:hAnsiTheme="minorHAnsi" w:cstheme="minorBidi"/>
          <w:sz w:val="22"/>
          <w:szCs w:val="22"/>
        </w:rPr>
        <w:tab/>
      </w:r>
      <w:r w:rsidRPr="000D6B65">
        <w:rPr>
          <w:snapToGrid w:val="0"/>
        </w:rPr>
        <w:t>Transmit diversity performance</w:t>
      </w:r>
      <w:r>
        <w:tab/>
        <w:t>242</w:t>
      </w:r>
    </w:p>
    <w:p w14:paraId="3431C038" w14:textId="77777777" w:rsidR="00F878FB" w:rsidRDefault="00F878FB">
      <w:pPr>
        <w:pStyle w:val="TOC5"/>
        <w:rPr>
          <w:rFonts w:asciiTheme="minorHAnsi" w:eastAsiaTheme="minorEastAsia" w:hAnsiTheme="minorHAnsi" w:cstheme="minorBidi"/>
          <w:sz w:val="22"/>
          <w:szCs w:val="22"/>
        </w:rPr>
      </w:pPr>
      <w:r w:rsidRPr="000D6B65">
        <w:rPr>
          <w:snapToGrid w:val="0"/>
          <w:kern w:val="2"/>
        </w:rPr>
        <w:t>8.4.2.2.1</w:t>
      </w:r>
      <w:r>
        <w:rPr>
          <w:rFonts w:asciiTheme="minorHAnsi" w:eastAsiaTheme="minorEastAsia" w:hAnsiTheme="minorHAnsi" w:cstheme="minorBidi"/>
          <w:sz w:val="22"/>
          <w:szCs w:val="22"/>
        </w:rPr>
        <w:tab/>
      </w:r>
      <w:r w:rsidRPr="000D6B65">
        <w:rPr>
          <w:snapToGrid w:val="0"/>
          <w:kern w:val="2"/>
        </w:rPr>
        <w:t>Minimum Requirement 2 Tx Antenna Port</w:t>
      </w:r>
      <w:r>
        <w:tab/>
        <w:t>242</w:t>
      </w:r>
    </w:p>
    <w:p w14:paraId="73A7EA06" w14:textId="77777777" w:rsidR="00F878FB" w:rsidRDefault="00F878FB">
      <w:pPr>
        <w:pStyle w:val="TOC5"/>
        <w:rPr>
          <w:rFonts w:asciiTheme="minorHAnsi" w:eastAsiaTheme="minorEastAsia" w:hAnsiTheme="minorHAnsi" w:cstheme="minorBidi"/>
          <w:sz w:val="22"/>
          <w:szCs w:val="22"/>
        </w:rPr>
      </w:pPr>
      <w:r w:rsidRPr="000D6B65">
        <w:rPr>
          <w:snapToGrid w:val="0"/>
          <w:kern w:val="2"/>
        </w:rPr>
        <w:t>8.4.2.2.2</w:t>
      </w:r>
      <w:r>
        <w:rPr>
          <w:rFonts w:asciiTheme="minorHAnsi" w:eastAsiaTheme="minorEastAsia" w:hAnsiTheme="minorHAnsi" w:cstheme="minorBidi"/>
          <w:sz w:val="22"/>
          <w:szCs w:val="22"/>
        </w:rPr>
        <w:tab/>
      </w:r>
      <w:r w:rsidRPr="000D6B65">
        <w:rPr>
          <w:snapToGrid w:val="0"/>
          <w:kern w:val="2"/>
        </w:rPr>
        <w:t>Minimum Requirement 4 Tx Antenna Port</w:t>
      </w:r>
      <w:r>
        <w:tab/>
        <w:t>243</w:t>
      </w:r>
    </w:p>
    <w:p w14:paraId="0BC9E58A" w14:textId="77777777" w:rsidR="00F878FB" w:rsidRDefault="00F878FB">
      <w:pPr>
        <w:pStyle w:val="TOC5"/>
        <w:rPr>
          <w:rFonts w:asciiTheme="minorHAnsi" w:eastAsiaTheme="minorEastAsia" w:hAnsiTheme="minorHAnsi" w:cstheme="minorBidi"/>
          <w:sz w:val="22"/>
          <w:szCs w:val="22"/>
        </w:rPr>
      </w:pPr>
      <w:r w:rsidRPr="000D6B65">
        <w:rPr>
          <w:snapToGrid w:val="0"/>
          <w:kern w:val="2"/>
        </w:rPr>
        <w:t>8.4.2.2.3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243</w:t>
      </w:r>
    </w:p>
    <w:p w14:paraId="5B778E43" w14:textId="77777777" w:rsidR="00F878FB" w:rsidRDefault="00F878FB">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247</w:t>
      </w:r>
    </w:p>
    <w:p w14:paraId="149983D9" w14:textId="77777777" w:rsidR="00F878FB" w:rsidRDefault="00F878F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251</w:t>
      </w:r>
    </w:p>
    <w:p w14:paraId="6063D7B3" w14:textId="77777777" w:rsidR="00F878FB" w:rsidRDefault="00F878FB">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251</w:t>
      </w:r>
    </w:p>
    <w:p w14:paraId="7156CCE2" w14:textId="77777777" w:rsidR="00F878FB" w:rsidRDefault="00F878FB">
      <w:pPr>
        <w:pStyle w:val="TOC4"/>
        <w:rPr>
          <w:rFonts w:asciiTheme="minorHAnsi" w:eastAsiaTheme="minorEastAsia" w:hAnsiTheme="minorHAnsi" w:cstheme="minorBidi"/>
          <w:sz w:val="22"/>
          <w:szCs w:val="22"/>
        </w:rPr>
      </w:pPr>
      <w:r w:rsidRPr="000D6B65">
        <w:rPr>
          <w:snapToGrid w:val="0"/>
        </w:rPr>
        <w:t>8.5.1.1</w:t>
      </w:r>
      <w:r>
        <w:rPr>
          <w:rFonts w:asciiTheme="minorHAnsi" w:eastAsiaTheme="minorEastAsia" w:hAnsiTheme="minorHAnsi" w:cstheme="minorBidi"/>
          <w:sz w:val="22"/>
          <w:szCs w:val="22"/>
        </w:rPr>
        <w:tab/>
      </w:r>
      <w:r w:rsidRPr="000D6B65">
        <w:rPr>
          <w:snapToGrid w:val="0"/>
        </w:rPr>
        <w:t>Single-antenna port performance</w:t>
      </w:r>
      <w:r>
        <w:tab/>
        <w:t>251</w:t>
      </w:r>
    </w:p>
    <w:p w14:paraId="29FEF8A8" w14:textId="77777777" w:rsidR="00F878FB" w:rsidRDefault="00F878FB">
      <w:pPr>
        <w:pStyle w:val="TOC4"/>
        <w:rPr>
          <w:rFonts w:asciiTheme="minorHAnsi" w:eastAsiaTheme="minorEastAsia" w:hAnsiTheme="minorHAnsi" w:cstheme="minorBidi"/>
          <w:sz w:val="22"/>
          <w:szCs w:val="22"/>
        </w:rPr>
      </w:pPr>
      <w:r w:rsidRPr="000D6B65">
        <w:rPr>
          <w:snapToGrid w:val="0"/>
        </w:rPr>
        <w:t>8.5.1.2</w:t>
      </w:r>
      <w:r>
        <w:rPr>
          <w:rFonts w:asciiTheme="minorHAnsi" w:eastAsiaTheme="minorEastAsia" w:hAnsiTheme="minorHAnsi" w:cstheme="minorBidi"/>
          <w:sz w:val="22"/>
          <w:szCs w:val="22"/>
        </w:rPr>
        <w:tab/>
      </w:r>
      <w:r w:rsidRPr="000D6B65">
        <w:rPr>
          <w:snapToGrid w:val="0"/>
        </w:rPr>
        <w:t>Transmit diversity performance</w:t>
      </w:r>
      <w:r>
        <w:tab/>
        <w:t>252</w:t>
      </w:r>
    </w:p>
    <w:p w14:paraId="359616EE" w14:textId="77777777" w:rsidR="00F878FB" w:rsidRDefault="00F878FB">
      <w:pPr>
        <w:pStyle w:val="TOC5"/>
        <w:rPr>
          <w:rFonts w:asciiTheme="minorHAnsi" w:eastAsiaTheme="minorEastAsia" w:hAnsiTheme="minorHAnsi" w:cstheme="minorBidi"/>
          <w:sz w:val="22"/>
          <w:szCs w:val="22"/>
        </w:rPr>
      </w:pPr>
      <w:r w:rsidRPr="000D6B65">
        <w:rPr>
          <w:snapToGrid w:val="0"/>
          <w:kern w:val="2"/>
        </w:rPr>
        <w:t>8.5.1.2.1</w:t>
      </w:r>
      <w:r>
        <w:rPr>
          <w:rFonts w:asciiTheme="minorHAnsi" w:eastAsiaTheme="minorEastAsia" w:hAnsiTheme="minorHAnsi" w:cstheme="minorBidi"/>
          <w:sz w:val="22"/>
          <w:szCs w:val="22"/>
        </w:rPr>
        <w:tab/>
      </w:r>
      <w:r w:rsidRPr="000D6B65">
        <w:rPr>
          <w:snapToGrid w:val="0"/>
          <w:kern w:val="2"/>
        </w:rPr>
        <w:t>Minimum Requirement 2 Tx Antenna Port</w:t>
      </w:r>
      <w:r>
        <w:tab/>
        <w:t>252</w:t>
      </w:r>
    </w:p>
    <w:p w14:paraId="59FA7064" w14:textId="77777777" w:rsidR="00F878FB" w:rsidRDefault="00F878FB">
      <w:pPr>
        <w:pStyle w:val="TOC5"/>
        <w:rPr>
          <w:rFonts w:asciiTheme="minorHAnsi" w:eastAsiaTheme="minorEastAsia" w:hAnsiTheme="minorHAnsi" w:cstheme="minorBidi"/>
          <w:sz w:val="22"/>
          <w:szCs w:val="22"/>
        </w:rPr>
      </w:pPr>
      <w:r w:rsidRPr="000D6B65">
        <w:rPr>
          <w:snapToGrid w:val="0"/>
          <w:kern w:val="2"/>
        </w:rPr>
        <w:t>8.5.1.2.2</w:t>
      </w:r>
      <w:r>
        <w:rPr>
          <w:rFonts w:asciiTheme="minorHAnsi" w:eastAsiaTheme="minorEastAsia" w:hAnsiTheme="minorHAnsi" w:cstheme="minorBidi"/>
          <w:sz w:val="22"/>
          <w:szCs w:val="22"/>
        </w:rPr>
        <w:tab/>
      </w:r>
      <w:r w:rsidRPr="000D6B65">
        <w:rPr>
          <w:snapToGrid w:val="0"/>
          <w:kern w:val="2"/>
        </w:rPr>
        <w:t>Minimum Requirement 4 Tx Antenna Port</w:t>
      </w:r>
      <w:r>
        <w:tab/>
        <w:t>252</w:t>
      </w:r>
    </w:p>
    <w:p w14:paraId="77B6948D" w14:textId="77777777" w:rsidR="00F878FB" w:rsidRDefault="00F878FB">
      <w:pPr>
        <w:pStyle w:val="TOC5"/>
        <w:rPr>
          <w:rFonts w:asciiTheme="minorHAnsi" w:eastAsiaTheme="minorEastAsia" w:hAnsiTheme="minorHAnsi" w:cstheme="minorBidi"/>
          <w:sz w:val="22"/>
          <w:szCs w:val="22"/>
        </w:rPr>
      </w:pPr>
      <w:r w:rsidRPr="000D6B65">
        <w:rPr>
          <w:snapToGrid w:val="0"/>
          <w:kern w:val="2"/>
        </w:rPr>
        <w:t>8.5.1.2.3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252</w:t>
      </w:r>
    </w:p>
    <w:p w14:paraId="326DD877" w14:textId="77777777" w:rsidR="00F878FB" w:rsidRDefault="00F878FB">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254</w:t>
      </w:r>
    </w:p>
    <w:p w14:paraId="3B160ECB" w14:textId="77777777" w:rsidR="00F878FB" w:rsidRDefault="00F878FB">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257</w:t>
      </w:r>
    </w:p>
    <w:p w14:paraId="5842591C" w14:textId="77777777" w:rsidR="00F878FB" w:rsidRDefault="00F878FB">
      <w:pPr>
        <w:pStyle w:val="TOC4"/>
        <w:rPr>
          <w:rFonts w:asciiTheme="minorHAnsi" w:eastAsiaTheme="minorEastAsia" w:hAnsiTheme="minorHAnsi" w:cstheme="minorBidi"/>
          <w:sz w:val="22"/>
          <w:szCs w:val="22"/>
        </w:rPr>
      </w:pPr>
      <w:r w:rsidRPr="000D6B65">
        <w:rPr>
          <w:snapToGrid w:val="0"/>
        </w:rPr>
        <w:t>8.5.2.1</w:t>
      </w:r>
      <w:r>
        <w:rPr>
          <w:rFonts w:asciiTheme="minorHAnsi" w:eastAsiaTheme="minorEastAsia" w:hAnsiTheme="minorHAnsi" w:cstheme="minorBidi"/>
          <w:sz w:val="22"/>
          <w:szCs w:val="22"/>
        </w:rPr>
        <w:tab/>
      </w:r>
      <w:r w:rsidRPr="000D6B65">
        <w:rPr>
          <w:snapToGrid w:val="0"/>
        </w:rPr>
        <w:t>Single-antenna port performance</w:t>
      </w:r>
      <w:r>
        <w:tab/>
        <w:t>258</w:t>
      </w:r>
    </w:p>
    <w:p w14:paraId="04617F70" w14:textId="77777777" w:rsidR="00F878FB" w:rsidRDefault="00F878FB">
      <w:pPr>
        <w:pStyle w:val="TOC4"/>
        <w:rPr>
          <w:rFonts w:asciiTheme="minorHAnsi" w:eastAsiaTheme="minorEastAsia" w:hAnsiTheme="minorHAnsi" w:cstheme="minorBidi"/>
          <w:sz w:val="22"/>
          <w:szCs w:val="22"/>
        </w:rPr>
      </w:pPr>
      <w:r w:rsidRPr="000D6B65">
        <w:rPr>
          <w:snapToGrid w:val="0"/>
        </w:rPr>
        <w:t>8.5.2.2</w:t>
      </w:r>
      <w:r>
        <w:rPr>
          <w:rFonts w:asciiTheme="minorHAnsi" w:eastAsiaTheme="minorEastAsia" w:hAnsiTheme="minorHAnsi" w:cstheme="minorBidi"/>
          <w:sz w:val="22"/>
          <w:szCs w:val="22"/>
        </w:rPr>
        <w:tab/>
      </w:r>
      <w:r w:rsidRPr="000D6B65">
        <w:rPr>
          <w:snapToGrid w:val="0"/>
        </w:rPr>
        <w:t>Transmit diversity performance</w:t>
      </w:r>
      <w:r>
        <w:tab/>
        <w:t>258</w:t>
      </w:r>
    </w:p>
    <w:p w14:paraId="2B628D42" w14:textId="77777777" w:rsidR="00F878FB" w:rsidRDefault="00F878FB">
      <w:pPr>
        <w:pStyle w:val="TOC5"/>
        <w:rPr>
          <w:rFonts w:asciiTheme="minorHAnsi" w:eastAsiaTheme="minorEastAsia" w:hAnsiTheme="minorHAnsi" w:cstheme="minorBidi"/>
          <w:sz w:val="22"/>
          <w:szCs w:val="22"/>
        </w:rPr>
      </w:pPr>
      <w:r w:rsidRPr="000D6B65">
        <w:rPr>
          <w:snapToGrid w:val="0"/>
          <w:kern w:val="2"/>
        </w:rPr>
        <w:t>8.5.2.2.1</w:t>
      </w:r>
      <w:r>
        <w:rPr>
          <w:rFonts w:asciiTheme="minorHAnsi" w:eastAsiaTheme="minorEastAsia" w:hAnsiTheme="minorHAnsi" w:cstheme="minorBidi"/>
          <w:sz w:val="22"/>
          <w:szCs w:val="22"/>
        </w:rPr>
        <w:tab/>
      </w:r>
      <w:r w:rsidRPr="000D6B65">
        <w:rPr>
          <w:snapToGrid w:val="0"/>
          <w:kern w:val="2"/>
        </w:rPr>
        <w:t>Minimum Requirement 2 Tx Antenna Port</w:t>
      </w:r>
      <w:r>
        <w:tab/>
        <w:t>258</w:t>
      </w:r>
    </w:p>
    <w:p w14:paraId="7ED1DED6" w14:textId="77777777" w:rsidR="00F878FB" w:rsidRDefault="00F878FB">
      <w:pPr>
        <w:pStyle w:val="TOC5"/>
        <w:rPr>
          <w:rFonts w:asciiTheme="minorHAnsi" w:eastAsiaTheme="minorEastAsia" w:hAnsiTheme="minorHAnsi" w:cstheme="minorBidi"/>
          <w:sz w:val="22"/>
          <w:szCs w:val="22"/>
        </w:rPr>
      </w:pPr>
      <w:r w:rsidRPr="000D6B65">
        <w:rPr>
          <w:snapToGrid w:val="0"/>
          <w:kern w:val="2"/>
        </w:rPr>
        <w:t>8.5.2.2.2</w:t>
      </w:r>
      <w:r>
        <w:rPr>
          <w:rFonts w:asciiTheme="minorHAnsi" w:eastAsiaTheme="minorEastAsia" w:hAnsiTheme="minorHAnsi" w:cstheme="minorBidi"/>
          <w:sz w:val="22"/>
          <w:szCs w:val="22"/>
        </w:rPr>
        <w:tab/>
      </w:r>
      <w:r w:rsidRPr="000D6B65">
        <w:rPr>
          <w:snapToGrid w:val="0"/>
          <w:kern w:val="2"/>
        </w:rPr>
        <w:t>Minimum Requirement 4 Tx Antenna Port</w:t>
      </w:r>
      <w:r>
        <w:tab/>
        <w:t>259</w:t>
      </w:r>
    </w:p>
    <w:p w14:paraId="545EAAFB" w14:textId="77777777" w:rsidR="00F878FB" w:rsidRDefault="00F878FB">
      <w:pPr>
        <w:pStyle w:val="TOC5"/>
        <w:rPr>
          <w:rFonts w:asciiTheme="minorHAnsi" w:eastAsiaTheme="minorEastAsia" w:hAnsiTheme="minorHAnsi" w:cstheme="minorBidi"/>
          <w:sz w:val="22"/>
          <w:szCs w:val="22"/>
        </w:rPr>
      </w:pPr>
      <w:r w:rsidRPr="000D6B65">
        <w:rPr>
          <w:snapToGrid w:val="0"/>
          <w:kern w:val="2"/>
        </w:rPr>
        <w:t>8.5.2.2.3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(demodulation subframe overlaps with aggressor cell ABS)</w:t>
      </w:r>
      <w:r>
        <w:tab/>
        <w:t>259</w:t>
      </w:r>
    </w:p>
    <w:p w14:paraId="4ED2471C" w14:textId="77777777" w:rsidR="00F878FB" w:rsidRDefault="00F878FB">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261</w:t>
      </w:r>
    </w:p>
    <w:p w14:paraId="73FED489" w14:textId="77777777" w:rsidR="00F878FB" w:rsidRDefault="00F878F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263</w:t>
      </w:r>
    </w:p>
    <w:p w14:paraId="122C8408" w14:textId="77777777" w:rsidR="00F878FB" w:rsidRDefault="00F878F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263</w:t>
      </w:r>
    </w:p>
    <w:p w14:paraId="50D1EEE9" w14:textId="77777777" w:rsidR="00F878FB" w:rsidRDefault="00F878FB">
      <w:pPr>
        <w:pStyle w:val="TOC4"/>
        <w:rPr>
          <w:rFonts w:asciiTheme="minorHAnsi" w:eastAsiaTheme="minorEastAsia" w:hAnsiTheme="minorHAnsi" w:cstheme="minorBidi"/>
          <w:sz w:val="22"/>
          <w:szCs w:val="22"/>
        </w:rPr>
      </w:pPr>
      <w:r w:rsidRPr="000D6B65">
        <w:rPr>
          <w:snapToGrid w:val="0"/>
        </w:rPr>
        <w:t>8.6.1.1</w:t>
      </w:r>
      <w:r>
        <w:rPr>
          <w:rFonts w:asciiTheme="minorHAnsi" w:eastAsiaTheme="minorEastAsia" w:hAnsiTheme="minorHAnsi" w:cstheme="minorBidi"/>
          <w:sz w:val="22"/>
          <w:szCs w:val="22"/>
        </w:rPr>
        <w:tab/>
      </w:r>
      <w:r w:rsidRPr="000D6B65">
        <w:rPr>
          <w:snapToGrid w:val="0"/>
        </w:rPr>
        <w:t>Single-antenna port performance</w:t>
      </w:r>
      <w:r>
        <w:tab/>
        <w:t>263</w:t>
      </w:r>
    </w:p>
    <w:p w14:paraId="20C74FD7" w14:textId="77777777" w:rsidR="00F878FB" w:rsidRDefault="00F878FB">
      <w:pPr>
        <w:pStyle w:val="TOC4"/>
        <w:rPr>
          <w:rFonts w:asciiTheme="minorHAnsi" w:eastAsiaTheme="minorEastAsia" w:hAnsiTheme="minorHAnsi" w:cstheme="minorBidi"/>
          <w:sz w:val="22"/>
          <w:szCs w:val="22"/>
        </w:rPr>
      </w:pPr>
      <w:r w:rsidRPr="000D6B65">
        <w:rPr>
          <w:snapToGrid w:val="0"/>
        </w:rPr>
        <w:t>8.6.1.2</w:t>
      </w:r>
      <w:r>
        <w:rPr>
          <w:rFonts w:asciiTheme="minorHAnsi" w:eastAsiaTheme="minorEastAsia" w:hAnsiTheme="minorHAnsi" w:cstheme="minorBidi"/>
          <w:sz w:val="22"/>
          <w:szCs w:val="22"/>
        </w:rPr>
        <w:tab/>
      </w:r>
      <w:r w:rsidRPr="000D6B65">
        <w:rPr>
          <w:snapToGrid w:val="0"/>
        </w:rPr>
        <w:t>Transmit diversity performance</w:t>
      </w:r>
      <w:r>
        <w:tab/>
        <w:t>264</w:t>
      </w:r>
    </w:p>
    <w:p w14:paraId="194EB3DD" w14:textId="77777777" w:rsidR="00F878FB" w:rsidRDefault="00F878FB">
      <w:pPr>
        <w:pStyle w:val="TOC5"/>
        <w:rPr>
          <w:rFonts w:asciiTheme="minorHAnsi" w:eastAsiaTheme="minorEastAsia" w:hAnsiTheme="minorHAnsi" w:cstheme="minorBidi"/>
          <w:sz w:val="22"/>
          <w:szCs w:val="22"/>
        </w:rPr>
      </w:pPr>
      <w:r w:rsidRPr="000D6B65">
        <w:rPr>
          <w:snapToGrid w:val="0"/>
          <w:kern w:val="2"/>
        </w:rPr>
        <w:t>8.6.1.2.1</w:t>
      </w:r>
      <w:r>
        <w:rPr>
          <w:rFonts w:asciiTheme="minorHAnsi" w:eastAsiaTheme="minorEastAsia" w:hAnsiTheme="minorHAnsi" w:cstheme="minorBidi"/>
          <w:sz w:val="22"/>
          <w:szCs w:val="22"/>
        </w:rPr>
        <w:tab/>
      </w:r>
      <w:r w:rsidRPr="000D6B65">
        <w:rPr>
          <w:snapToGrid w:val="0"/>
          <w:kern w:val="2"/>
        </w:rPr>
        <w:t>Minimum Requirement 2 Tx Antenna Port</w:t>
      </w:r>
      <w:r>
        <w:tab/>
        <w:t>264</w:t>
      </w:r>
    </w:p>
    <w:p w14:paraId="7B56E712" w14:textId="77777777" w:rsidR="00F878FB" w:rsidRDefault="00F878FB">
      <w:pPr>
        <w:pStyle w:val="TOC5"/>
        <w:rPr>
          <w:rFonts w:asciiTheme="minorHAnsi" w:eastAsiaTheme="minorEastAsia" w:hAnsiTheme="minorHAnsi" w:cstheme="minorBidi"/>
          <w:sz w:val="22"/>
          <w:szCs w:val="22"/>
        </w:rPr>
      </w:pPr>
      <w:r w:rsidRPr="000D6B65">
        <w:rPr>
          <w:snapToGrid w:val="0"/>
          <w:kern w:val="2"/>
        </w:rPr>
        <w:t>8.6.1.2.2</w:t>
      </w:r>
      <w:r>
        <w:rPr>
          <w:rFonts w:asciiTheme="minorHAnsi" w:eastAsiaTheme="minorEastAsia" w:hAnsiTheme="minorHAnsi" w:cstheme="minorBidi"/>
          <w:sz w:val="22"/>
          <w:szCs w:val="22"/>
        </w:rPr>
        <w:tab/>
      </w:r>
      <w:r w:rsidRPr="000D6B65">
        <w:rPr>
          <w:snapToGrid w:val="0"/>
          <w:kern w:val="2"/>
        </w:rPr>
        <w:t>Minimum Requirement 4 Tx Antenna Port</w:t>
      </w:r>
      <w:r>
        <w:tab/>
        <w:t>264</w:t>
      </w:r>
    </w:p>
    <w:p w14:paraId="4FEB89CF" w14:textId="77777777" w:rsidR="00F878FB" w:rsidRDefault="00F878FB">
      <w:pPr>
        <w:pStyle w:val="TOC5"/>
        <w:rPr>
          <w:rFonts w:asciiTheme="minorHAnsi" w:eastAsiaTheme="minorEastAsia" w:hAnsiTheme="minorHAnsi" w:cstheme="minorBidi"/>
          <w:sz w:val="22"/>
          <w:szCs w:val="22"/>
        </w:rPr>
      </w:pPr>
      <w:r w:rsidRPr="000D6B65">
        <w:rPr>
          <w:snapToGrid w:val="0"/>
          <w:kern w:val="2"/>
        </w:rPr>
        <w:t>8.6.1.2.</w:t>
      </w:r>
      <w:r w:rsidRPr="000D6B65">
        <w:rPr>
          <w:snapToGrid w:val="0"/>
          <w:kern w:val="2"/>
          <w:lang w:eastAsia="zh-CN"/>
        </w:rPr>
        <w:t>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w:t>
      </w:r>
      <w:r>
        <w:t>under Time Domain Measurement Resource Restriction with CRS Assistance Information</w:t>
      </w:r>
      <w:r>
        <w:tab/>
        <w:t>264</w:t>
      </w:r>
    </w:p>
    <w:p w14:paraId="1A12B62C" w14:textId="77777777" w:rsidR="00F878FB" w:rsidRDefault="00F878F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266</w:t>
      </w:r>
    </w:p>
    <w:p w14:paraId="5AE38602" w14:textId="77777777" w:rsidR="00F878FB" w:rsidRDefault="00F878FB">
      <w:pPr>
        <w:pStyle w:val="TOC4"/>
        <w:rPr>
          <w:rFonts w:asciiTheme="minorHAnsi" w:eastAsiaTheme="minorEastAsia" w:hAnsiTheme="minorHAnsi" w:cstheme="minorBidi"/>
          <w:sz w:val="22"/>
          <w:szCs w:val="22"/>
        </w:rPr>
      </w:pPr>
      <w:r w:rsidRPr="000D6B65">
        <w:rPr>
          <w:snapToGrid w:val="0"/>
        </w:rPr>
        <w:t>8.6.2.1</w:t>
      </w:r>
      <w:r>
        <w:rPr>
          <w:rFonts w:asciiTheme="minorHAnsi" w:eastAsiaTheme="minorEastAsia" w:hAnsiTheme="minorHAnsi" w:cstheme="minorBidi"/>
          <w:sz w:val="22"/>
          <w:szCs w:val="22"/>
        </w:rPr>
        <w:tab/>
      </w:r>
      <w:r w:rsidRPr="000D6B65">
        <w:rPr>
          <w:snapToGrid w:val="0"/>
        </w:rPr>
        <w:t>Single-antenna port performance</w:t>
      </w:r>
      <w:r>
        <w:tab/>
        <w:t>266</w:t>
      </w:r>
    </w:p>
    <w:p w14:paraId="6598D444" w14:textId="77777777" w:rsidR="00F878FB" w:rsidRDefault="00F878FB">
      <w:pPr>
        <w:pStyle w:val="TOC4"/>
        <w:rPr>
          <w:rFonts w:asciiTheme="minorHAnsi" w:eastAsiaTheme="minorEastAsia" w:hAnsiTheme="minorHAnsi" w:cstheme="minorBidi"/>
          <w:sz w:val="22"/>
          <w:szCs w:val="22"/>
        </w:rPr>
      </w:pPr>
      <w:r w:rsidRPr="000D6B65">
        <w:rPr>
          <w:snapToGrid w:val="0"/>
        </w:rPr>
        <w:t>8.6.2.2</w:t>
      </w:r>
      <w:r>
        <w:rPr>
          <w:rFonts w:asciiTheme="minorHAnsi" w:eastAsiaTheme="minorEastAsia" w:hAnsiTheme="minorHAnsi" w:cstheme="minorBidi"/>
          <w:sz w:val="22"/>
          <w:szCs w:val="22"/>
        </w:rPr>
        <w:tab/>
      </w:r>
      <w:r w:rsidRPr="000D6B65">
        <w:rPr>
          <w:snapToGrid w:val="0"/>
        </w:rPr>
        <w:t>Transmit diversity performance</w:t>
      </w:r>
      <w:r>
        <w:tab/>
        <w:t>266</w:t>
      </w:r>
    </w:p>
    <w:p w14:paraId="331410DE" w14:textId="77777777" w:rsidR="00F878FB" w:rsidRDefault="00F878FB">
      <w:pPr>
        <w:pStyle w:val="TOC5"/>
        <w:rPr>
          <w:rFonts w:asciiTheme="minorHAnsi" w:eastAsiaTheme="minorEastAsia" w:hAnsiTheme="minorHAnsi" w:cstheme="minorBidi"/>
          <w:sz w:val="22"/>
          <w:szCs w:val="22"/>
        </w:rPr>
      </w:pPr>
      <w:r w:rsidRPr="000D6B65">
        <w:rPr>
          <w:snapToGrid w:val="0"/>
          <w:kern w:val="2"/>
        </w:rPr>
        <w:t>8.6.2.2.1</w:t>
      </w:r>
      <w:r>
        <w:rPr>
          <w:rFonts w:asciiTheme="minorHAnsi" w:eastAsiaTheme="minorEastAsia" w:hAnsiTheme="minorHAnsi" w:cstheme="minorBidi"/>
          <w:sz w:val="22"/>
          <w:szCs w:val="22"/>
        </w:rPr>
        <w:tab/>
      </w:r>
      <w:r w:rsidRPr="000D6B65">
        <w:rPr>
          <w:snapToGrid w:val="0"/>
          <w:kern w:val="2"/>
        </w:rPr>
        <w:t>Minimum Requirement 2 Tx Antenna Port</w:t>
      </w:r>
      <w:r>
        <w:tab/>
        <w:t>266</w:t>
      </w:r>
    </w:p>
    <w:p w14:paraId="23D7D829" w14:textId="77777777" w:rsidR="00F878FB" w:rsidRDefault="00F878FB">
      <w:pPr>
        <w:pStyle w:val="TOC5"/>
        <w:rPr>
          <w:rFonts w:asciiTheme="minorHAnsi" w:eastAsiaTheme="minorEastAsia" w:hAnsiTheme="minorHAnsi" w:cstheme="minorBidi"/>
          <w:sz w:val="22"/>
          <w:szCs w:val="22"/>
        </w:rPr>
      </w:pPr>
      <w:r w:rsidRPr="000D6B65">
        <w:rPr>
          <w:snapToGrid w:val="0"/>
          <w:kern w:val="2"/>
        </w:rPr>
        <w:t>8.6.2.2.2</w:t>
      </w:r>
      <w:r>
        <w:rPr>
          <w:rFonts w:asciiTheme="minorHAnsi" w:eastAsiaTheme="minorEastAsia" w:hAnsiTheme="minorHAnsi" w:cstheme="minorBidi"/>
          <w:sz w:val="22"/>
          <w:szCs w:val="22"/>
        </w:rPr>
        <w:tab/>
      </w:r>
      <w:r w:rsidRPr="000D6B65">
        <w:rPr>
          <w:snapToGrid w:val="0"/>
          <w:kern w:val="2"/>
        </w:rPr>
        <w:t>Minimum Requirement 4 Tx Antenna Port</w:t>
      </w:r>
      <w:r>
        <w:tab/>
        <w:t>266</w:t>
      </w:r>
    </w:p>
    <w:p w14:paraId="2A8C699F" w14:textId="77777777" w:rsidR="00F878FB" w:rsidRDefault="00F878FB">
      <w:pPr>
        <w:pStyle w:val="TOC5"/>
        <w:rPr>
          <w:rFonts w:asciiTheme="minorHAnsi" w:eastAsiaTheme="minorEastAsia" w:hAnsiTheme="minorHAnsi" w:cstheme="minorBidi"/>
          <w:sz w:val="22"/>
          <w:szCs w:val="22"/>
        </w:rPr>
      </w:pPr>
      <w:r w:rsidRPr="000D6B65">
        <w:rPr>
          <w:snapToGrid w:val="0"/>
          <w:kern w:val="2"/>
        </w:rPr>
        <w:t>8.6.2.2.</w:t>
      </w:r>
      <w:r w:rsidRPr="000D6B65">
        <w:rPr>
          <w:snapToGrid w:val="0"/>
          <w:kern w:val="2"/>
          <w:lang w:eastAsia="zh-CN"/>
        </w:rPr>
        <w:t>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w:t>
      </w:r>
      <w:r>
        <w:t>under Time Domain Measurement Resource Restriction with CRS Assistance Information</w:t>
      </w:r>
      <w:r>
        <w:tab/>
        <w:t>267</w:t>
      </w:r>
    </w:p>
    <w:p w14:paraId="67BCD299" w14:textId="77777777" w:rsidR="00F878FB" w:rsidRDefault="00F878F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268</w:t>
      </w:r>
    </w:p>
    <w:p w14:paraId="51E82F9E" w14:textId="77777777" w:rsidR="00F878FB" w:rsidRDefault="00F878F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tab/>
        <w:t>268</w:t>
      </w:r>
    </w:p>
    <w:p w14:paraId="537799C9" w14:textId="77777777" w:rsidR="00F878FB" w:rsidRDefault="00F878F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tab/>
        <w:t>270</w:t>
      </w:r>
    </w:p>
    <w:p w14:paraId="2E53A89C" w14:textId="77777777" w:rsidR="00F878FB" w:rsidRDefault="00F878FB">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271</w:t>
      </w:r>
    </w:p>
    <w:p w14:paraId="5A78346C" w14:textId="77777777" w:rsidR="00F878FB" w:rsidRDefault="00F878FB">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273</w:t>
      </w:r>
    </w:p>
    <w:p w14:paraId="50800593" w14:textId="77777777" w:rsidR="00F878FB" w:rsidRDefault="00F878F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275</w:t>
      </w:r>
    </w:p>
    <w:p w14:paraId="5A62B949" w14:textId="77777777" w:rsidR="00F878FB" w:rsidRDefault="00F878FB">
      <w:pPr>
        <w:pStyle w:val="TOC3"/>
        <w:rPr>
          <w:rFonts w:asciiTheme="minorHAnsi" w:eastAsiaTheme="minorEastAsia" w:hAnsiTheme="minorHAnsi" w:cstheme="minorBidi"/>
          <w:sz w:val="22"/>
          <w:szCs w:val="22"/>
        </w:rPr>
      </w:pPr>
      <w:r w:rsidRPr="000D6B65">
        <w:rPr>
          <w:rFonts w:eastAsia="MS Mincho"/>
        </w:rPr>
        <w:t>8.8.1</w:t>
      </w:r>
      <w:r>
        <w:rPr>
          <w:rFonts w:asciiTheme="minorHAnsi" w:eastAsiaTheme="minorEastAsia" w:hAnsiTheme="minorHAnsi" w:cstheme="minorBidi"/>
          <w:sz w:val="22"/>
          <w:szCs w:val="22"/>
        </w:rPr>
        <w:tab/>
      </w:r>
      <w:r w:rsidRPr="000D6B65">
        <w:rPr>
          <w:rFonts w:eastAsia="MS Mincho"/>
        </w:rPr>
        <w:t>Distributed Transmission</w:t>
      </w:r>
      <w:r>
        <w:tab/>
        <w:t>275</w:t>
      </w:r>
    </w:p>
    <w:p w14:paraId="186AFA0B" w14:textId="77777777" w:rsidR="00F878FB" w:rsidRDefault="00F878FB">
      <w:pPr>
        <w:pStyle w:val="TOC4"/>
        <w:rPr>
          <w:rFonts w:asciiTheme="minorHAnsi" w:eastAsiaTheme="minorEastAsia" w:hAnsiTheme="minorHAnsi" w:cstheme="minorBidi"/>
          <w:sz w:val="22"/>
          <w:szCs w:val="22"/>
        </w:rPr>
      </w:pPr>
      <w:r w:rsidRPr="000D6B65">
        <w:rPr>
          <w:rFonts w:eastAsia="MS Mincho"/>
        </w:rPr>
        <w:lastRenderedPageBreak/>
        <w:t>8.8.1.1</w:t>
      </w:r>
      <w:r>
        <w:rPr>
          <w:rFonts w:asciiTheme="minorHAnsi" w:eastAsiaTheme="minorEastAsia" w:hAnsiTheme="minorHAnsi" w:cstheme="minorBidi"/>
          <w:sz w:val="22"/>
          <w:szCs w:val="22"/>
        </w:rPr>
        <w:tab/>
      </w:r>
      <w:r w:rsidRPr="000D6B65">
        <w:rPr>
          <w:rFonts w:eastAsia="MS Mincho"/>
        </w:rPr>
        <w:t>FDD</w:t>
      </w:r>
      <w:r>
        <w:tab/>
        <w:t>275</w:t>
      </w:r>
    </w:p>
    <w:p w14:paraId="5B072746" w14:textId="77777777" w:rsidR="00F878FB" w:rsidRDefault="00F878FB">
      <w:pPr>
        <w:pStyle w:val="TOC5"/>
        <w:rPr>
          <w:rFonts w:asciiTheme="minorHAnsi" w:eastAsiaTheme="minorEastAsia" w:hAnsiTheme="minorHAnsi" w:cstheme="minorBidi"/>
          <w:sz w:val="22"/>
          <w:szCs w:val="22"/>
        </w:rPr>
      </w:pPr>
      <w:r w:rsidRPr="000D6B65">
        <w:rPr>
          <w:snapToGrid w:val="0"/>
        </w:rPr>
        <w:t>8.8.1.1.1</w:t>
      </w:r>
      <w:r>
        <w:rPr>
          <w:rFonts w:asciiTheme="minorHAnsi" w:eastAsiaTheme="minorEastAsia" w:hAnsiTheme="minorHAnsi" w:cstheme="minorBidi"/>
          <w:sz w:val="22"/>
          <w:szCs w:val="22"/>
        </w:rPr>
        <w:tab/>
      </w:r>
      <w:r w:rsidRPr="000D6B65">
        <w:rPr>
          <w:snapToGrid w:val="0"/>
        </w:rPr>
        <w:t>Void</w:t>
      </w:r>
      <w:r>
        <w:tab/>
        <w:t>276</w:t>
      </w:r>
    </w:p>
    <w:p w14:paraId="3C7A99DF" w14:textId="77777777" w:rsidR="00F878FB" w:rsidRDefault="00F878FB">
      <w:pPr>
        <w:pStyle w:val="TOC4"/>
        <w:rPr>
          <w:rFonts w:asciiTheme="minorHAnsi" w:eastAsiaTheme="minorEastAsia" w:hAnsiTheme="minorHAnsi" w:cstheme="minorBidi"/>
          <w:sz w:val="22"/>
          <w:szCs w:val="22"/>
        </w:rPr>
      </w:pPr>
      <w:r w:rsidRPr="000D6B65">
        <w:rPr>
          <w:rFonts w:eastAsia="MS Mincho"/>
        </w:rPr>
        <w:t>8.8.1.2</w:t>
      </w:r>
      <w:r>
        <w:rPr>
          <w:rFonts w:asciiTheme="minorHAnsi" w:eastAsiaTheme="minorEastAsia" w:hAnsiTheme="minorHAnsi" w:cstheme="minorBidi"/>
          <w:sz w:val="22"/>
          <w:szCs w:val="22"/>
        </w:rPr>
        <w:tab/>
      </w:r>
      <w:r w:rsidRPr="000D6B65">
        <w:rPr>
          <w:rFonts w:eastAsia="MS Mincho"/>
        </w:rPr>
        <w:t>TDD</w:t>
      </w:r>
      <w:r>
        <w:tab/>
        <w:t>276</w:t>
      </w:r>
    </w:p>
    <w:p w14:paraId="466DDA00" w14:textId="77777777" w:rsidR="00F878FB" w:rsidRDefault="00F878FB">
      <w:pPr>
        <w:pStyle w:val="TOC5"/>
        <w:rPr>
          <w:rFonts w:asciiTheme="minorHAnsi" w:eastAsiaTheme="minorEastAsia" w:hAnsiTheme="minorHAnsi" w:cstheme="minorBidi"/>
          <w:sz w:val="22"/>
          <w:szCs w:val="22"/>
        </w:rPr>
      </w:pPr>
      <w:r w:rsidRPr="000D6B65">
        <w:rPr>
          <w:snapToGrid w:val="0"/>
        </w:rPr>
        <w:t>8.8.1.2.1</w:t>
      </w:r>
      <w:r>
        <w:rPr>
          <w:rFonts w:asciiTheme="minorHAnsi" w:eastAsiaTheme="minorEastAsia" w:hAnsiTheme="minorHAnsi" w:cstheme="minorBidi"/>
          <w:sz w:val="22"/>
          <w:szCs w:val="22"/>
        </w:rPr>
        <w:tab/>
      </w:r>
      <w:r w:rsidRPr="000D6B65">
        <w:rPr>
          <w:snapToGrid w:val="0"/>
        </w:rPr>
        <w:t>Void</w:t>
      </w:r>
      <w:r>
        <w:tab/>
        <w:t>277</w:t>
      </w:r>
    </w:p>
    <w:p w14:paraId="7F51119B" w14:textId="77777777" w:rsidR="00F878FB" w:rsidRDefault="00F878FB">
      <w:pPr>
        <w:pStyle w:val="TOC3"/>
        <w:rPr>
          <w:rFonts w:asciiTheme="minorHAnsi" w:eastAsiaTheme="minorEastAsia" w:hAnsiTheme="minorHAnsi" w:cstheme="minorBidi"/>
          <w:sz w:val="22"/>
          <w:szCs w:val="22"/>
        </w:rPr>
      </w:pPr>
      <w:r w:rsidRPr="000D6B65">
        <w:rPr>
          <w:rFonts w:eastAsia="MS Mincho"/>
        </w:rPr>
        <w:t>8.8.2</w:t>
      </w:r>
      <w:r>
        <w:rPr>
          <w:rFonts w:asciiTheme="minorHAnsi" w:eastAsiaTheme="minorEastAsia" w:hAnsiTheme="minorHAnsi" w:cstheme="minorBidi"/>
          <w:sz w:val="22"/>
          <w:szCs w:val="22"/>
        </w:rPr>
        <w:tab/>
      </w:r>
      <w:r w:rsidRPr="000D6B65">
        <w:rPr>
          <w:rFonts w:eastAsia="MS Mincho"/>
        </w:rPr>
        <w:t>Localized Transmission with TM9</w:t>
      </w:r>
      <w:r>
        <w:tab/>
        <w:t>277</w:t>
      </w:r>
    </w:p>
    <w:p w14:paraId="641D5ED1" w14:textId="77777777" w:rsidR="00F878FB" w:rsidRDefault="00F878FB">
      <w:pPr>
        <w:pStyle w:val="TOC4"/>
        <w:rPr>
          <w:rFonts w:asciiTheme="minorHAnsi" w:eastAsiaTheme="minorEastAsia" w:hAnsiTheme="minorHAnsi" w:cstheme="minorBidi"/>
          <w:sz w:val="22"/>
          <w:szCs w:val="22"/>
        </w:rPr>
      </w:pPr>
      <w:r w:rsidRPr="000D6B65">
        <w:rPr>
          <w:rFonts w:eastAsia="MS Mincho"/>
        </w:rPr>
        <w:t>8.8.2.1</w:t>
      </w:r>
      <w:r>
        <w:rPr>
          <w:rFonts w:asciiTheme="minorHAnsi" w:eastAsiaTheme="minorEastAsia" w:hAnsiTheme="minorHAnsi" w:cstheme="minorBidi"/>
          <w:sz w:val="22"/>
          <w:szCs w:val="22"/>
        </w:rPr>
        <w:tab/>
      </w:r>
      <w:r w:rsidRPr="000D6B65">
        <w:rPr>
          <w:rFonts w:eastAsia="MS Mincho"/>
        </w:rPr>
        <w:t>FDD</w:t>
      </w:r>
      <w:r>
        <w:tab/>
        <w:t>277</w:t>
      </w:r>
    </w:p>
    <w:p w14:paraId="55CB6D56" w14:textId="77777777" w:rsidR="00F878FB" w:rsidRDefault="00F878FB">
      <w:pPr>
        <w:pStyle w:val="TOC5"/>
        <w:rPr>
          <w:rFonts w:asciiTheme="minorHAnsi" w:eastAsiaTheme="minorEastAsia" w:hAnsiTheme="minorHAnsi" w:cstheme="minorBidi"/>
          <w:sz w:val="22"/>
          <w:szCs w:val="22"/>
        </w:rPr>
      </w:pPr>
      <w:r w:rsidRPr="000D6B65">
        <w:rPr>
          <w:snapToGrid w:val="0"/>
        </w:rPr>
        <w:t>8.8.2.1.1</w:t>
      </w:r>
      <w:r>
        <w:rPr>
          <w:rFonts w:asciiTheme="minorHAnsi" w:eastAsiaTheme="minorEastAsia" w:hAnsiTheme="minorHAnsi" w:cstheme="minorBidi"/>
          <w:sz w:val="22"/>
          <w:szCs w:val="22"/>
        </w:rPr>
        <w:tab/>
      </w:r>
      <w:r w:rsidRPr="000D6B65">
        <w:rPr>
          <w:snapToGrid w:val="0"/>
        </w:rPr>
        <w:t>Void</w:t>
      </w:r>
      <w:r>
        <w:tab/>
        <w:t>278</w:t>
      </w:r>
    </w:p>
    <w:p w14:paraId="782E6E48" w14:textId="77777777" w:rsidR="00F878FB" w:rsidRDefault="00F878FB">
      <w:pPr>
        <w:pStyle w:val="TOC5"/>
        <w:rPr>
          <w:rFonts w:asciiTheme="minorHAnsi" w:eastAsiaTheme="minorEastAsia" w:hAnsiTheme="minorHAnsi" w:cstheme="minorBidi"/>
          <w:sz w:val="22"/>
          <w:szCs w:val="22"/>
        </w:rPr>
      </w:pPr>
      <w:r w:rsidRPr="000D6B65">
        <w:rPr>
          <w:snapToGrid w:val="0"/>
          <w:lang w:eastAsia="zh-CN"/>
        </w:rPr>
        <w:t>8.8.2.1.2</w:t>
      </w:r>
      <w:r>
        <w:rPr>
          <w:rFonts w:asciiTheme="minorHAnsi" w:eastAsiaTheme="minorEastAsia" w:hAnsiTheme="minorHAnsi" w:cstheme="minorBidi"/>
          <w:sz w:val="22"/>
          <w:szCs w:val="22"/>
        </w:rPr>
        <w:tab/>
      </w:r>
      <w:r w:rsidRPr="000D6B65">
        <w:rPr>
          <w:snapToGrid w:val="0"/>
          <w:lang w:eastAsia="zh-CN"/>
        </w:rPr>
        <w:t>Void</w:t>
      </w:r>
      <w:r>
        <w:tab/>
        <w:t>279</w:t>
      </w:r>
    </w:p>
    <w:p w14:paraId="2849AB88" w14:textId="77777777" w:rsidR="00F878FB" w:rsidRDefault="00F878FB">
      <w:pPr>
        <w:pStyle w:val="TOC3"/>
        <w:rPr>
          <w:rFonts w:asciiTheme="minorHAnsi" w:eastAsiaTheme="minorEastAsia" w:hAnsiTheme="minorHAnsi" w:cstheme="minorBidi"/>
          <w:sz w:val="22"/>
          <w:szCs w:val="22"/>
        </w:rPr>
      </w:pPr>
      <w:r w:rsidRPr="000D6B65">
        <w:rPr>
          <w:rFonts w:eastAsia="MS Mincho"/>
        </w:rPr>
        <w:t>8.8.2.2</w:t>
      </w:r>
      <w:r>
        <w:rPr>
          <w:rFonts w:asciiTheme="minorHAnsi" w:eastAsiaTheme="minorEastAsia" w:hAnsiTheme="minorHAnsi" w:cstheme="minorBidi"/>
          <w:sz w:val="22"/>
          <w:szCs w:val="22"/>
        </w:rPr>
        <w:tab/>
      </w:r>
      <w:r w:rsidRPr="000D6B65">
        <w:rPr>
          <w:rFonts w:eastAsia="MS Mincho"/>
        </w:rPr>
        <w:t>TDD</w:t>
      </w:r>
      <w:r>
        <w:tab/>
        <w:t>279</w:t>
      </w:r>
    </w:p>
    <w:p w14:paraId="2D463F1F" w14:textId="77777777" w:rsidR="00F878FB" w:rsidRDefault="00F878FB">
      <w:pPr>
        <w:pStyle w:val="TOC5"/>
        <w:rPr>
          <w:rFonts w:asciiTheme="minorHAnsi" w:eastAsiaTheme="minorEastAsia" w:hAnsiTheme="minorHAnsi" w:cstheme="minorBidi"/>
          <w:sz w:val="22"/>
          <w:szCs w:val="22"/>
        </w:rPr>
      </w:pPr>
      <w:r w:rsidRPr="000D6B65">
        <w:rPr>
          <w:snapToGrid w:val="0"/>
        </w:rPr>
        <w:t>8.8.2.2.1</w:t>
      </w:r>
      <w:r>
        <w:rPr>
          <w:rFonts w:asciiTheme="minorHAnsi" w:eastAsiaTheme="minorEastAsia" w:hAnsiTheme="minorHAnsi" w:cstheme="minorBidi"/>
          <w:sz w:val="22"/>
          <w:szCs w:val="22"/>
        </w:rPr>
        <w:tab/>
      </w:r>
      <w:r w:rsidRPr="000D6B65">
        <w:rPr>
          <w:snapToGrid w:val="0"/>
        </w:rPr>
        <w:t>Void</w:t>
      </w:r>
      <w:r>
        <w:tab/>
        <w:t>280</w:t>
      </w:r>
    </w:p>
    <w:p w14:paraId="7AF0635F" w14:textId="77777777" w:rsidR="00F878FB" w:rsidRDefault="00F878FB">
      <w:pPr>
        <w:pStyle w:val="TOC5"/>
        <w:rPr>
          <w:rFonts w:asciiTheme="minorHAnsi" w:eastAsiaTheme="minorEastAsia" w:hAnsiTheme="minorHAnsi" w:cstheme="minorBidi"/>
          <w:sz w:val="22"/>
          <w:szCs w:val="22"/>
        </w:rPr>
      </w:pPr>
      <w:r w:rsidRPr="000D6B65">
        <w:rPr>
          <w:snapToGrid w:val="0"/>
          <w:lang w:eastAsia="zh-CN"/>
        </w:rPr>
        <w:t>8.8.2.2.2</w:t>
      </w:r>
      <w:r>
        <w:rPr>
          <w:rFonts w:asciiTheme="minorHAnsi" w:eastAsiaTheme="minorEastAsia" w:hAnsiTheme="minorHAnsi" w:cstheme="minorBidi"/>
          <w:sz w:val="22"/>
          <w:szCs w:val="22"/>
        </w:rPr>
        <w:tab/>
      </w:r>
      <w:r w:rsidRPr="000D6B65">
        <w:rPr>
          <w:snapToGrid w:val="0"/>
          <w:lang w:eastAsia="zh-CN"/>
        </w:rPr>
        <w:t>Void</w:t>
      </w:r>
      <w:r>
        <w:tab/>
        <w:t>280</w:t>
      </w:r>
    </w:p>
    <w:p w14:paraId="73212EEA" w14:textId="77777777" w:rsidR="00F878FB" w:rsidRDefault="00F878FB">
      <w:pPr>
        <w:pStyle w:val="TOC3"/>
        <w:rPr>
          <w:rFonts w:asciiTheme="minorHAnsi" w:eastAsiaTheme="minorEastAsia" w:hAnsiTheme="minorHAnsi" w:cstheme="minorBidi"/>
          <w:sz w:val="22"/>
          <w:szCs w:val="22"/>
        </w:rPr>
      </w:pPr>
      <w:r w:rsidRPr="000D6B65">
        <w:rPr>
          <w:snapToGrid w:val="0"/>
          <w:lang w:eastAsia="zh-CN"/>
        </w:rPr>
        <w:t>8.8.3</w:t>
      </w:r>
      <w:r>
        <w:rPr>
          <w:rFonts w:asciiTheme="minorHAnsi" w:eastAsiaTheme="minorEastAsia" w:hAnsiTheme="minorHAnsi" w:cstheme="minorBidi"/>
          <w:sz w:val="22"/>
          <w:szCs w:val="22"/>
        </w:rPr>
        <w:tab/>
      </w:r>
      <w:r w:rsidRPr="000D6B65">
        <w:rPr>
          <w:snapToGrid w:val="0"/>
          <w:lang w:eastAsia="zh-CN"/>
        </w:rPr>
        <w:t>Localized transmission with TM10 Type B quasi co-location type</w:t>
      </w:r>
      <w:r>
        <w:tab/>
        <w:t>280</w:t>
      </w:r>
    </w:p>
    <w:p w14:paraId="5B11CD81"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8.8.3.1</w:t>
      </w:r>
      <w:r>
        <w:rPr>
          <w:rFonts w:asciiTheme="minorHAnsi" w:eastAsiaTheme="minorEastAsia" w:hAnsiTheme="minorHAnsi" w:cstheme="minorBidi"/>
          <w:sz w:val="22"/>
          <w:szCs w:val="22"/>
        </w:rPr>
        <w:tab/>
      </w:r>
      <w:r w:rsidRPr="000D6B65">
        <w:rPr>
          <w:snapToGrid w:val="0"/>
          <w:lang w:eastAsia="zh-CN"/>
        </w:rPr>
        <w:t>FDD</w:t>
      </w:r>
      <w:r>
        <w:tab/>
        <w:t>280</w:t>
      </w:r>
    </w:p>
    <w:p w14:paraId="5505A980"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8.8.3.2</w:t>
      </w:r>
      <w:r>
        <w:rPr>
          <w:rFonts w:asciiTheme="minorHAnsi" w:eastAsiaTheme="minorEastAsia" w:hAnsiTheme="minorHAnsi" w:cstheme="minorBidi"/>
          <w:sz w:val="22"/>
          <w:szCs w:val="22"/>
        </w:rPr>
        <w:tab/>
      </w:r>
      <w:r w:rsidRPr="000D6B65">
        <w:rPr>
          <w:snapToGrid w:val="0"/>
          <w:lang w:eastAsia="zh-CN"/>
        </w:rPr>
        <w:t>TDD</w:t>
      </w:r>
      <w:r>
        <w:tab/>
        <w:t>283</w:t>
      </w:r>
    </w:p>
    <w:p w14:paraId="554472F5" w14:textId="77777777" w:rsidR="00F878FB" w:rsidRDefault="00F878F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286</w:t>
      </w:r>
    </w:p>
    <w:p w14:paraId="3DFB0A94" w14:textId="77777777" w:rsidR="00F878FB" w:rsidRDefault="00F878F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286</w:t>
      </w:r>
    </w:p>
    <w:p w14:paraId="62D1A6FB" w14:textId="77777777" w:rsidR="00F878FB" w:rsidRDefault="00F878FB">
      <w:pPr>
        <w:pStyle w:val="TOC3"/>
        <w:rPr>
          <w:rFonts w:asciiTheme="minorHAnsi" w:eastAsiaTheme="minorEastAsia" w:hAnsiTheme="minorHAnsi" w:cstheme="minorBidi"/>
          <w:sz w:val="22"/>
          <w:szCs w:val="22"/>
        </w:rPr>
      </w:pPr>
      <w:r w:rsidRPr="000D6B65">
        <w:rPr>
          <w:rFonts w:eastAsia="MS Mincho"/>
        </w:rPr>
        <w:t>9.1.1</w:t>
      </w:r>
      <w:r>
        <w:rPr>
          <w:rFonts w:asciiTheme="minorHAnsi" w:eastAsiaTheme="minorEastAsia" w:hAnsiTheme="minorHAnsi" w:cstheme="minorBidi"/>
          <w:sz w:val="22"/>
          <w:szCs w:val="22"/>
        </w:rPr>
        <w:tab/>
      </w:r>
      <w:r w:rsidRPr="000D6B65">
        <w:rPr>
          <w:rFonts w:eastAsia="MS Mincho"/>
        </w:rPr>
        <w:t>Applicability of requirements</w:t>
      </w:r>
      <w:r>
        <w:tab/>
        <w:t>286</w:t>
      </w:r>
    </w:p>
    <w:p w14:paraId="1FFFD582"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9</w:t>
      </w:r>
      <w:r w:rsidRPr="000D6B65">
        <w:rPr>
          <w:snapToGrid w:val="0"/>
        </w:rPr>
        <w:t>.1.1.</w:t>
      </w:r>
      <w:r w:rsidRPr="000D6B65">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0D6B65">
        <w:rPr>
          <w:snapToGrid w:val="0"/>
          <w:lang w:eastAsia="zh-CN"/>
        </w:rPr>
        <w:t>different channel bandwidths</w:t>
      </w:r>
      <w:r>
        <w:tab/>
        <w:t>286</w:t>
      </w:r>
    </w:p>
    <w:p w14:paraId="34AEAC67" w14:textId="77777777" w:rsidR="00F878FB" w:rsidRDefault="00F878FB">
      <w:pPr>
        <w:pStyle w:val="TOC4"/>
        <w:rPr>
          <w:rFonts w:asciiTheme="minorHAnsi" w:eastAsiaTheme="minorEastAsia" w:hAnsiTheme="minorHAnsi" w:cstheme="minorBidi"/>
          <w:sz w:val="22"/>
          <w:szCs w:val="22"/>
        </w:rPr>
      </w:pPr>
      <w:r w:rsidRPr="000D6B65">
        <w:rPr>
          <w:snapToGrid w:val="0"/>
        </w:rPr>
        <w:t>9.1.</w:t>
      </w:r>
      <w:r w:rsidRPr="000D6B65">
        <w:rPr>
          <w:snapToGrid w:val="0"/>
          <w:lang w:eastAsia="zh-CN"/>
        </w:rPr>
        <w:t>1</w:t>
      </w:r>
      <w:r w:rsidRPr="000D6B65">
        <w:rPr>
          <w:snapToGrid w:val="0"/>
        </w:rPr>
        <w:t>.</w:t>
      </w:r>
      <w:r w:rsidRPr="000D6B65">
        <w:rPr>
          <w:snapToGrid w:val="0"/>
          <w:lang w:eastAsia="zh-CN"/>
        </w:rPr>
        <w:t>2</w:t>
      </w:r>
      <w:r>
        <w:rPr>
          <w:rFonts w:asciiTheme="minorHAnsi" w:eastAsiaTheme="minorEastAsia" w:hAnsiTheme="minorHAnsi" w:cstheme="minorBidi"/>
          <w:sz w:val="22"/>
          <w:szCs w:val="22"/>
        </w:rPr>
        <w:tab/>
      </w:r>
      <w:r w:rsidRPr="000D6B65">
        <w:rPr>
          <w:snapToGrid w:val="0"/>
          <w:lang w:eastAsia="zh-CN"/>
        </w:rPr>
        <w:t>Applicability and test rules for different CA configurations and bandwidth combination sets</w:t>
      </w:r>
      <w:r>
        <w:tab/>
        <w:t>286</w:t>
      </w:r>
    </w:p>
    <w:p w14:paraId="2C18AC88" w14:textId="77777777" w:rsidR="00F878FB" w:rsidRDefault="00F878F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287</w:t>
      </w:r>
    </w:p>
    <w:p w14:paraId="499FB153" w14:textId="77777777" w:rsidR="00F878FB" w:rsidRDefault="00F878F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287</w:t>
      </w:r>
    </w:p>
    <w:p w14:paraId="0E62A7C7" w14:textId="77777777" w:rsidR="00F878FB" w:rsidRDefault="00F878FB">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287</w:t>
      </w:r>
    </w:p>
    <w:p w14:paraId="79CB42F9" w14:textId="77777777" w:rsidR="00F878FB" w:rsidRDefault="00F878FB">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288</w:t>
      </w:r>
    </w:p>
    <w:p w14:paraId="05D547D1" w14:textId="77777777" w:rsidR="00F878FB" w:rsidRDefault="00F878FB">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289</w:t>
      </w:r>
    </w:p>
    <w:p w14:paraId="6230CC0E" w14:textId="77777777" w:rsidR="00F878FB" w:rsidRDefault="00F878FB">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292</w:t>
      </w:r>
    </w:p>
    <w:p w14:paraId="05111898" w14:textId="77777777" w:rsidR="00F878FB" w:rsidRDefault="00F878FB">
      <w:pPr>
        <w:pStyle w:val="TOC4"/>
        <w:rPr>
          <w:rFonts w:asciiTheme="minorHAnsi" w:eastAsiaTheme="minorEastAsia" w:hAnsiTheme="minorHAnsi" w:cstheme="minorBidi"/>
          <w:sz w:val="22"/>
          <w:szCs w:val="22"/>
        </w:rPr>
      </w:pPr>
      <w:r>
        <w:t>9.2.1.</w:t>
      </w:r>
      <w:r w:rsidRPr="000D6B65">
        <w:rPr>
          <w:rFonts w:eastAsia="Malgun Gothic"/>
        </w:rPr>
        <w:t>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295</w:t>
      </w:r>
    </w:p>
    <w:p w14:paraId="7BE93B15" w14:textId="77777777" w:rsidR="00F878FB" w:rsidRDefault="00F878FB">
      <w:pPr>
        <w:pStyle w:val="TOC4"/>
        <w:rPr>
          <w:rFonts w:asciiTheme="minorHAnsi" w:eastAsiaTheme="minorEastAsia" w:hAnsiTheme="minorHAnsi" w:cstheme="minorBidi"/>
          <w:sz w:val="22"/>
          <w:szCs w:val="22"/>
        </w:rPr>
      </w:pPr>
      <w:r>
        <w:t>9.2.1.</w:t>
      </w:r>
      <w:r w:rsidRPr="000D6B65">
        <w:rPr>
          <w:rFonts w:eastAsia="Malgun Gothic"/>
        </w:rPr>
        <w:t>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298</w:t>
      </w:r>
    </w:p>
    <w:p w14:paraId="3D8C99DA" w14:textId="77777777" w:rsidR="00F878FB" w:rsidRDefault="00F878F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301</w:t>
      </w:r>
    </w:p>
    <w:p w14:paraId="55F71889" w14:textId="77777777" w:rsidR="00F878FB" w:rsidRDefault="00F878FB">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301</w:t>
      </w:r>
    </w:p>
    <w:p w14:paraId="03751F88" w14:textId="77777777" w:rsidR="00F878FB" w:rsidRDefault="00F878FB">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302</w:t>
      </w:r>
    </w:p>
    <w:p w14:paraId="3F475D21" w14:textId="77777777" w:rsidR="00F878FB" w:rsidRDefault="00F878F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303</w:t>
      </w:r>
    </w:p>
    <w:p w14:paraId="2FCC81B9" w14:textId="77777777" w:rsidR="00F878FB" w:rsidRDefault="00F878FB">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303</w:t>
      </w:r>
    </w:p>
    <w:p w14:paraId="53995BAA" w14:textId="77777777" w:rsidR="00F878FB" w:rsidRDefault="00F878FB">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304</w:t>
      </w:r>
    </w:p>
    <w:p w14:paraId="3D5E7135" w14:textId="77777777" w:rsidR="00F878FB" w:rsidRDefault="00F878FB">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305</w:t>
      </w:r>
    </w:p>
    <w:p w14:paraId="6B29E008" w14:textId="77777777" w:rsidR="00F878FB" w:rsidRDefault="00F878FB">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305</w:t>
      </w:r>
    </w:p>
    <w:p w14:paraId="408494AF" w14:textId="77777777" w:rsidR="00F878FB" w:rsidRDefault="00F878FB">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308</w:t>
      </w:r>
    </w:p>
    <w:p w14:paraId="3948C821" w14:textId="77777777" w:rsidR="00F878FB" w:rsidRDefault="00F878F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 xml:space="preserve"> CQI reporting under fading conditions</w:t>
      </w:r>
      <w:r>
        <w:tab/>
        <w:t>311</w:t>
      </w:r>
    </w:p>
    <w:p w14:paraId="38326990" w14:textId="77777777" w:rsidR="00F878FB" w:rsidRDefault="00F878F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311</w:t>
      </w:r>
    </w:p>
    <w:p w14:paraId="01088F69" w14:textId="77777777" w:rsidR="00F878FB" w:rsidRDefault="00F878FB">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311</w:t>
      </w:r>
    </w:p>
    <w:p w14:paraId="4072574E" w14:textId="77777777" w:rsidR="00F878FB" w:rsidRDefault="00F878FB">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311</w:t>
      </w:r>
    </w:p>
    <w:p w14:paraId="7D8C32F6" w14:textId="77777777" w:rsidR="00F878FB" w:rsidRDefault="00F878FB">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312</w:t>
      </w:r>
    </w:p>
    <w:p w14:paraId="068BF4B1" w14:textId="77777777" w:rsidR="00F878FB" w:rsidRDefault="00F878FB">
      <w:pPr>
        <w:pStyle w:val="TOC5"/>
        <w:rPr>
          <w:rFonts w:asciiTheme="minorHAnsi" w:eastAsiaTheme="minorEastAsia" w:hAnsiTheme="minorHAnsi" w:cstheme="minorBidi"/>
          <w:sz w:val="22"/>
          <w:szCs w:val="22"/>
        </w:rPr>
      </w:pPr>
      <w:r>
        <w:t>9.3.1.1.</w:t>
      </w:r>
      <w:r w:rsidRPr="000D6B65">
        <w:rPr>
          <w:rFonts w:eastAsia="Malgun Gothic"/>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313</w:t>
      </w:r>
    </w:p>
    <w:p w14:paraId="4236DE60" w14:textId="77777777" w:rsidR="00F878FB" w:rsidRDefault="00F878FB">
      <w:pPr>
        <w:pStyle w:val="TOC5"/>
        <w:rPr>
          <w:rFonts w:asciiTheme="minorHAnsi" w:eastAsiaTheme="minorEastAsia" w:hAnsiTheme="minorHAnsi" w:cstheme="minorBidi"/>
          <w:sz w:val="22"/>
          <w:szCs w:val="22"/>
        </w:rPr>
      </w:pPr>
      <w:r>
        <w:t>9.3.1.1.</w:t>
      </w:r>
      <w:r w:rsidRPr="000D6B65">
        <w:rPr>
          <w:rFonts w:eastAsia="Malgun Gothic"/>
        </w:rPr>
        <w:t>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317</w:t>
      </w:r>
    </w:p>
    <w:p w14:paraId="4DFDEBEE" w14:textId="77777777" w:rsidR="00F878FB" w:rsidRDefault="00F878FB">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320</w:t>
      </w:r>
    </w:p>
    <w:p w14:paraId="2150E83F" w14:textId="77777777" w:rsidR="00F878FB" w:rsidRDefault="00F878FB">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320</w:t>
      </w:r>
    </w:p>
    <w:p w14:paraId="37EA8A1C" w14:textId="77777777" w:rsidR="00F878FB" w:rsidRDefault="00F878FB">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321</w:t>
      </w:r>
    </w:p>
    <w:p w14:paraId="3BC12A1D" w14:textId="77777777" w:rsidR="00F878FB" w:rsidRDefault="00F878F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323</w:t>
      </w:r>
    </w:p>
    <w:p w14:paraId="7C79817C" w14:textId="77777777" w:rsidR="00F878FB" w:rsidRDefault="00F878FB">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323</w:t>
      </w:r>
    </w:p>
    <w:p w14:paraId="5C6961EA" w14:textId="77777777" w:rsidR="00F878FB" w:rsidRDefault="00F878FB">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323</w:t>
      </w:r>
    </w:p>
    <w:p w14:paraId="51DE2F30" w14:textId="77777777" w:rsidR="00F878FB" w:rsidRDefault="00F878FB">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324</w:t>
      </w:r>
    </w:p>
    <w:p w14:paraId="53C534D4" w14:textId="77777777" w:rsidR="00F878FB" w:rsidRDefault="00F878FB">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326</w:t>
      </w:r>
    </w:p>
    <w:p w14:paraId="4F889489" w14:textId="77777777" w:rsidR="00F878FB" w:rsidRDefault="00F878FB">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326</w:t>
      </w:r>
    </w:p>
    <w:p w14:paraId="45B73EB6" w14:textId="77777777" w:rsidR="00F878FB" w:rsidRDefault="00F878FB">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327</w:t>
      </w:r>
    </w:p>
    <w:p w14:paraId="21ED9806" w14:textId="77777777" w:rsidR="00F878FB" w:rsidRDefault="00F878F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329</w:t>
      </w:r>
    </w:p>
    <w:p w14:paraId="32EDD1BB" w14:textId="77777777" w:rsidR="00F878FB" w:rsidRDefault="00F878FB">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329</w:t>
      </w:r>
    </w:p>
    <w:p w14:paraId="6893CB92" w14:textId="77777777" w:rsidR="00F878FB" w:rsidRDefault="00F878FB">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329</w:t>
      </w:r>
    </w:p>
    <w:p w14:paraId="08F59BAD" w14:textId="77777777" w:rsidR="00F878FB" w:rsidRDefault="00F878FB">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330</w:t>
      </w:r>
    </w:p>
    <w:p w14:paraId="5161E415" w14:textId="77777777" w:rsidR="00F878FB" w:rsidRDefault="00F878FB">
      <w:pPr>
        <w:pStyle w:val="TOC4"/>
        <w:rPr>
          <w:rFonts w:asciiTheme="minorHAnsi" w:eastAsiaTheme="minorEastAsia" w:hAnsiTheme="minorHAnsi" w:cstheme="minorBidi"/>
          <w:sz w:val="22"/>
          <w:szCs w:val="22"/>
        </w:rPr>
      </w:pPr>
      <w:r>
        <w:lastRenderedPageBreak/>
        <w:t>9.3.3.2</w:t>
      </w:r>
      <w:r>
        <w:rPr>
          <w:rFonts w:asciiTheme="minorHAnsi" w:eastAsiaTheme="minorEastAsia" w:hAnsiTheme="minorHAnsi" w:cstheme="minorBidi"/>
          <w:sz w:val="22"/>
          <w:szCs w:val="22"/>
        </w:rPr>
        <w:tab/>
      </w:r>
      <w:r>
        <w:t>Void</w:t>
      </w:r>
      <w:r>
        <w:tab/>
        <w:t>331</w:t>
      </w:r>
    </w:p>
    <w:p w14:paraId="3377E839" w14:textId="77777777" w:rsidR="00F878FB" w:rsidRDefault="00F878FB">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331</w:t>
      </w:r>
    </w:p>
    <w:p w14:paraId="1A14B072" w14:textId="77777777" w:rsidR="00F878FB" w:rsidRDefault="00F878FB">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331</w:t>
      </w:r>
    </w:p>
    <w:p w14:paraId="26C1C1CF" w14:textId="77777777" w:rsidR="00F878FB" w:rsidRDefault="00F878FB">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331</w:t>
      </w:r>
    </w:p>
    <w:p w14:paraId="7234E51C" w14:textId="77777777" w:rsidR="00F878FB" w:rsidRDefault="00F878FB">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331</w:t>
      </w:r>
    </w:p>
    <w:p w14:paraId="724644E0" w14:textId="77777777" w:rsidR="00F878FB" w:rsidRDefault="00F878FB">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331</w:t>
      </w:r>
    </w:p>
    <w:p w14:paraId="0CCD4030" w14:textId="77777777" w:rsidR="00F878FB" w:rsidRDefault="00F878FB">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332</w:t>
      </w:r>
    </w:p>
    <w:p w14:paraId="392419D3" w14:textId="77777777" w:rsidR="00F878FB" w:rsidRDefault="00F878FB">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333</w:t>
      </w:r>
    </w:p>
    <w:p w14:paraId="38FF89D2" w14:textId="77777777" w:rsidR="00F878FB" w:rsidRDefault="00F878FB">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333</w:t>
      </w:r>
    </w:p>
    <w:p w14:paraId="3E5712C8" w14:textId="77777777" w:rsidR="00F878FB" w:rsidRDefault="00F878FB">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335</w:t>
      </w:r>
    </w:p>
    <w:p w14:paraId="2D78662A" w14:textId="77777777" w:rsidR="00F878FB" w:rsidRDefault="00F878FB">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337</w:t>
      </w:r>
    </w:p>
    <w:p w14:paraId="7EF4151F" w14:textId="77777777" w:rsidR="00F878FB" w:rsidRDefault="00F878FB">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337</w:t>
      </w:r>
    </w:p>
    <w:p w14:paraId="74DB4B7B" w14:textId="77777777" w:rsidR="00F878FB" w:rsidRDefault="00F878FB">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337</w:t>
      </w:r>
    </w:p>
    <w:p w14:paraId="1BEBAC64" w14:textId="77777777" w:rsidR="00F878FB" w:rsidRDefault="00F878FB">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338</w:t>
      </w:r>
    </w:p>
    <w:p w14:paraId="3B4131CC" w14:textId="77777777" w:rsidR="00F878FB" w:rsidRDefault="00F878FB">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341</w:t>
      </w:r>
    </w:p>
    <w:p w14:paraId="4F204529" w14:textId="77777777" w:rsidR="00F878FB" w:rsidRDefault="00F878FB">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341</w:t>
      </w:r>
    </w:p>
    <w:p w14:paraId="240A1EDF" w14:textId="77777777" w:rsidR="00F878FB" w:rsidRDefault="00F878FB">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344</w:t>
      </w:r>
    </w:p>
    <w:p w14:paraId="334F16D9" w14:textId="77777777" w:rsidR="00F878FB" w:rsidRDefault="00F878FB">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347</w:t>
      </w:r>
    </w:p>
    <w:p w14:paraId="7C2C4165" w14:textId="77777777" w:rsidR="00F878FB" w:rsidRDefault="00F878FB">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348</w:t>
      </w:r>
    </w:p>
    <w:p w14:paraId="48D5B33B" w14:textId="77777777" w:rsidR="00F878FB" w:rsidRDefault="00F878FB">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352</w:t>
      </w:r>
    </w:p>
    <w:p w14:paraId="4949BBDE" w14:textId="77777777" w:rsidR="00F878FB" w:rsidRDefault="00F878F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356</w:t>
      </w:r>
    </w:p>
    <w:p w14:paraId="2CB920E5" w14:textId="77777777" w:rsidR="00F878FB" w:rsidRDefault="00F878F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357</w:t>
      </w:r>
    </w:p>
    <w:p w14:paraId="552FC496" w14:textId="77777777" w:rsidR="00F878FB" w:rsidRDefault="00F878FB">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357</w:t>
      </w:r>
    </w:p>
    <w:p w14:paraId="24958EB4" w14:textId="77777777" w:rsidR="00F878FB" w:rsidRDefault="00F878FB">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357</w:t>
      </w:r>
    </w:p>
    <w:p w14:paraId="18904B90" w14:textId="77777777" w:rsidR="00F878FB" w:rsidRDefault="00F878FB">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357</w:t>
      </w:r>
    </w:p>
    <w:p w14:paraId="72AF8151" w14:textId="77777777" w:rsidR="00F878FB" w:rsidRDefault="00F878FB">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358</w:t>
      </w:r>
    </w:p>
    <w:p w14:paraId="5200EE7F" w14:textId="77777777" w:rsidR="00F878FB" w:rsidRDefault="00F878FB">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358</w:t>
      </w:r>
    </w:p>
    <w:p w14:paraId="08CA5189" w14:textId="77777777" w:rsidR="00F878FB" w:rsidRDefault="00F878FB">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360</w:t>
      </w:r>
    </w:p>
    <w:p w14:paraId="54A6AE9D" w14:textId="77777777" w:rsidR="00F878FB" w:rsidRDefault="00F878FB">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361</w:t>
      </w:r>
    </w:p>
    <w:p w14:paraId="19859F92" w14:textId="77777777" w:rsidR="00F878FB" w:rsidRDefault="00F878FB">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361</w:t>
      </w:r>
    </w:p>
    <w:p w14:paraId="3647520C" w14:textId="77777777" w:rsidR="00F878FB" w:rsidRDefault="00F878FB">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362</w:t>
      </w:r>
    </w:p>
    <w:p w14:paraId="69235E10" w14:textId="77777777" w:rsidR="00F878FB" w:rsidRDefault="00F878FB">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365</w:t>
      </w:r>
    </w:p>
    <w:p w14:paraId="0CDC8580" w14:textId="77777777" w:rsidR="00F878FB" w:rsidRDefault="00F878FB">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365</w:t>
      </w:r>
    </w:p>
    <w:p w14:paraId="02FA3261" w14:textId="77777777" w:rsidR="00F878FB" w:rsidRDefault="00F878FB">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365</w:t>
      </w:r>
    </w:p>
    <w:p w14:paraId="536B7387" w14:textId="77777777" w:rsidR="00F878FB" w:rsidRDefault="00F878FB">
      <w:pPr>
        <w:pStyle w:val="TOC3"/>
        <w:rPr>
          <w:rFonts w:asciiTheme="minorHAnsi" w:eastAsiaTheme="minorEastAsia" w:hAnsiTheme="minorHAnsi" w:cstheme="minorBidi"/>
          <w:sz w:val="22"/>
          <w:szCs w:val="22"/>
        </w:rPr>
      </w:pPr>
      <w:r>
        <w:t>9.4.1a.1</w:t>
      </w:r>
      <w:r w:rsidRPr="000D6B65">
        <w:rPr>
          <w:rFonts w:eastAsia="SimSun"/>
          <w:lang w:eastAsia="zh-CN"/>
        </w:rPr>
        <w:t>.</w:t>
      </w:r>
      <w:r>
        <w:t>2</w:t>
      </w:r>
      <w:r>
        <w:rPr>
          <w:rFonts w:asciiTheme="minorHAnsi" w:eastAsiaTheme="minorEastAsia" w:hAnsiTheme="minorHAnsi" w:cstheme="minorBidi"/>
          <w:sz w:val="22"/>
          <w:szCs w:val="22"/>
        </w:rPr>
        <w:tab/>
      </w:r>
      <w:r>
        <w:t>Void</w:t>
      </w:r>
      <w:r>
        <w:tab/>
        <w:t>365</w:t>
      </w:r>
    </w:p>
    <w:p w14:paraId="5C3BD60A" w14:textId="77777777" w:rsidR="00F878FB" w:rsidRDefault="00F878FB">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365</w:t>
      </w:r>
    </w:p>
    <w:p w14:paraId="7E8F1FDC" w14:textId="77777777" w:rsidR="00F878FB" w:rsidRDefault="00F878FB">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365</w:t>
      </w:r>
    </w:p>
    <w:p w14:paraId="53C64025" w14:textId="77777777" w:rsidR="00F878FB" w:rsidRDefault="00F878FB">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365</w:t>
      </w:r>
    </w:p>
    <w:p w14:paraId="7797A3C7" w14:textId="77777777" w:rsidR="00F878FB" w:rsidRDefault="00F878FB">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366</w:t>
      </w:r>
    </w:p>
    <w:p w14:paraId="0F730F6B" w14:textId="77777777" w:rsidR="00F878FB" w:rsidRDefault="00F878FB">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367</w:t>
      </w:r>
    </w:p>
    <w:p w14:paraId="4C2334BE" w14:textId="77777777" w:rsidR="00F878FB" w:rsidRDefault="00F878FB">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367</w:t>
      </w:r>
    </w:p>
    <w:p w14:paraId="7DAB31B0" w14:textId="77777777" w:rsidR="00F878FB" w:rsidRDefault="00F878FB">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368</w:t>
      </w:r>
    </w:p>
    <w:p w14:paraId="2B9E36E2" w14:textId="77777777" w:rsidR="00F878FB" w:rsidRDefault="00F878FB">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369</w:t>
      </w:r>
    </w:p>
    <w:p w14:paraId="6FAC3F03" w14:textId="77777777" w:rsidR="00F878FB" w:rsidRDefault="00F878FB">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369</w:t>
      </w:r>
    </w:p>
    <w:p w14:paraId="3DFA37CC" w14:textId="77777777" w:rsidR="00F878FB" w:rsidRDefault="00F878FB">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371</w:t>
      </w:r>
    </w:p>
    <w:p w14:paraId="433B618E" w14:textId="77777777" w:rsidR="00F878FB" w:rsidRDefault="00F878FB">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374</w:t>
      </w:r>
    </w:p>
    <w:p w14:paraId="581A5342" w14:textId="77777777" w:rsidR="00F878FB" w:rsidRDefault="00F878FB">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374</w:t>
      </w:r>
    </w:p>
    <w:p w14:paraId="04F9008B" w14:textId="77777777" w:rsidR="00F878FB" w:rsidRDefault="00F878FB">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374</w:t>
      </w:r>
    </w:p>
    <w:p w14:paraId="5F9687BF" w14:textId="77777777" w:rsidR="00F878FB" w:rsidRDefault="00F878FB">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374</w:t>
      </w:r>
    </w:p>
    <w:p w14:paraId="2CE28D85" w14:textId="77777777" w:rsidR="00F878FB" w:rsidRDefault="00F878F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374</w:t>
      </w:r>
    </w:p>
    <w:p w14:paraId="0A5BE6B6" w14:textId="77777777" w:rsidR="00F878FB" w:rsidRDefault="00F878F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374</w:t>
      </w:r>
    </w:p>
    <w:p w14:paraId="02AE7ADC" w14:textId="77777777" w:rsidR="00F878FB" w:rsidRDefault="00F878FB">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374</w:t>
      </w:r>
    </w:p>
    <w:p w14:paraId="7AABF9DF" w14:textId="77777777" w:rsidR="00F878FB" w:rsidRDefault="00F878FB">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376</w:t>
      </w:r>
    </w:p>
    <w:p w14:paraId="329DE9CF" w14:textId="77777777" w:rsidR="00F878FB" w:rsidRDefault="00F878FB">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377</w:t>
      </w:r>
    </w:p>
    <w:p w14:paraId="6F1F7619" w14:textId="77777777" w:rsidR="00F878FB" w:rsidRDefault="00F878FB">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377</w:t>
      </w:r>
    </w:p>
    <w:p w14:paraId="25029D5C" w14:textId="77777777" w:rsidR="00F878FB" w:rsidRDefault="00F878FB">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379</w:t>
      </w:r>
    </w:p>
    <w:p w14:paraId="705BAB0F" w14:textId="77777777" w:rsidR="00F878FB" w:rsidRDefault="00F878FB">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381</w:t>
      </w:r>
    </w:p>
    <w:p w14:paraId="07BE5A16" w14:textId="77777777" w:rsidR="00F878FB" w:rsidRDefault="00F878FB">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381</w:t>
      </w:r>
    </w:p>
    <w:p w14:paraId="2C92A661" w14:textId="77777777" w:rsidR="00F878FB" w:rsidRDefault="00F878FB">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384</w:t>
      </w:r>
    </w:p>
    <w:p w14:paraId="1105AD69" w14:textId="77777777" w:rsidR="00F878FB" w:rsidRDefault="00F878FB">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387</w:t>
      </w:r>
    </w:p>
    <w:p w14:paraId="21DA4447" w14:textId="77777777" w:rsidR="00F878FB" w:rsidRDefault="00F878FB">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387</w:t>
      </w:r>
    </w:p>
    <w:p w14:paraId="4D7A14EF" w14:textId="77777777" w:rsidR="00F878FB" w:rsidRDefault="00F878FB">
      <w:pPr>
        <w:pStyle w:val="TOC4"/>
        <w:rPr>
          <w:rFonts w:asciiTheme="minorHAnsi" w:eastAsiaTheme="minorEastAsia" w:hAnsiTheme="minorHAnsi" w:cstheme="minorBidi"/>
          <w:sz w:val="22"/>
          <w:szCs w:val="22"/>
        </w:rPr>
      </w:pPr>
      <w:r>
        <w:lastRenderedPageBreak/>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390</w:t>
      </w:r>
    </w:p>
    <w:p w14:paraId="5F81F70E" w14:textId="77777777" w:rsidR="00F878FB" w:rsidRDefault="00F878FB">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393</w:t>
      </w:r>
    </w:p>
    <w:p w14:paraId="17EFB2F3" w14:textId="77777777" w:rsidR="00F878FB" w:rsidRDefault="00F878FB">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394</w:t>
      </w:r>
    </w:p>
    <w:p w14:paraId="61B0C61A" w14:textId="77777777" w:rsidR="00F878FB" w:rsidRDefault="00F878FB">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397</w:t>
      </w:r>
    </w:p>
    <w:p w14:paraId="55ACCBA1" w14:textId="77777777" w:rsidR="00F878FB" w:rsidRDefault="00F878F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Additional requirements for carrier aggregation</w:t>
      </w:r>
      <w:r>
        <w:tab/>
        <w:t>400</w:t>
      </w:r>
    </w:p>
    <w:p w14:paraId="610CC6D0" w14:textId="77777777" w:rsidR="00F878FB" w:rsidRDefault="00F878F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400</w:t>
      </w:r>
    </w:p>
    <w:p w14:paraId="423405E9" w14:textId="77777777" w:rsidR="00F878FB" w:rsidRDefault="00F878FB">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400</w:t>
      </w:r>
    </w:p>
    <w:p w14:paraId="60D38825" w14:textId="77777777" w:rsidR="00F878FB" w:rsidRDefault="00F878FB">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401</w:t>
      </w:r>
    </w:p>
    <w:p w14:paraId="2E1ADEBD" w14:textId="77777777" w:rsidR="00F878FB" w:rsidRDefault="00F878FB">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402</w:t>
      </w:r>
    </w:p>
    <w:p w14:paraId="57DFD6B2" w14:textId="77777777" w:rsidR="00F878FB" w:rsidRDefault="00F878FB">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402</w:t>
      </w:r>
    </w:p>
    <w:p w14:paraId="413C42EE" w14:textId="77777777" w:rsidR="00F878FB" w:rsidRDefault="00F878F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403</w:t>
      </w:r>
    </w:p>
    <w:p w14:paraId="3FE07D40" w14:textId="77777777" w:rsidR="00F878FB" w:rsidRDefault="00F878FB">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403</w:t>
      </w:r>
    </w:p>
    <w:p w14:paraId="2231E375" w14:textId="77777777" w:rsidR="00F878FB" w:rsidRDefault="00F878FB">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404</w:t>
      </w:r>
    </w:p>
    <w:p w14:paraId="6EEFC5DC" w14:textId="77777777" w:rsidR="00F878FB" w:rsidRDefault="00F878FB">
      <w:pPr>
        <w:pStyle w:val="TOC8"/>
        <w:rPr>
          <w:rFonts w:asciiTheme="minorHAnsi" w:eastAsiaTheme="minorEastAsia" w:hAnsiTheme="minorHAnsi" w:cstheme="minorBidi"/>
          <w:b w:val="0"/>
          <w:szCs w:val="22"/>
        </w:rPr>
      </w:pPr>
      <w:r>
        <w:t>Annex A (normative): Measurement channels</w:t>
      </w:r>
      <w:r>
        <w:tab/>
        <w:t>405</w:t>
      </w:r>
    </w:p>
    <w:p w14:paraId="7F867843" w14:textId="77777777" w:rsidR="00F878FB" w:rsidRDefault="00F878F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405</w:t>
      </w:r>
    </w:p>
    <w:p w14:paraId="64C09F8B" w14:textId="77777777" w:rsidR="00F878FB" w:rsidRDefault="00F878F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405</w:t>
      </w:r>
    </w:p>
    <w:p w14:paraId="4CB5856A" w14:textId="77777777" w:rsidR="00F878FB" w:rsidRDefault="00F878FB">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405</w:t>
      </w:r>
    </w:p>
    <w:p w14:paraId="6ACC1F41" w14:textId="77777777" w:rsidR="00F878FB" w:rsidRDefault="00F878FB">
      <w:pPr>
        <w:pStyle w:val="TOC3"/>
        <w:rPr>
          <w:rFonts w:asciiTheme="minorHAnsi" w:eastAsiaTheme="minorEastAsia" w:hAnsiTheme="minorHAnsi" w:cstheme="minorBidi"/>
          <w:sz w:val="22"/>
          <w:szCs w:val="22"/>
        </w:rPr>
      </w:pPr>
      <w:r w:rsidRPr="000D6B65">
        <w:rPr>
          <w:snapToGrid w:val="0"/>
        </w:rPr>
        <w:t>A.2.1.1</w:t>
      </w:r>
      <w:r>
        <w:rPr>
          <w:rFonts w:asciiTheme="minorHAnsi" w:eastAsiaTheme="minorEastAsia" w:hAnsiTheme="minorHAnsi" w:cstheme="minorBidi"/>
          <w:sz w:val="22"/>
          <w:szCs w:val="22"/>
        </w:rPr>
        <w:tab/>
      </w:r>
      <w:r w:rsidRPr="000D6B65">
        <w:rPr>
          <w:snapToGrid w:val="0"/>
        </w:rPr>
        <w:t>Applicability and common parameters</w:t>
      </w:r>
      <w:r>
        <w:tab/>
        <w:t>405</w:t>
      </w:r>
    </w:p>
    <w:p w14:paraId="33D7E219" w14:textId="77777777" w:rsidR="00F878FB" w:rsidRDefault="00F878FB">
      <w:pPr>
        <w:pStyle w:val="TOC3"/>
        <w:rPr>
          <w:rFonts w:asciiTheme="minorHAnsi" w:eastAsiaTheme="minorEastAsia" w:hAnsiTheme="minorHAnsi" w:cstheme="minorBidi"/>
          <w:sz w:val="22"/>
          <w:szCs w:val="22"/>
        </w:rPr>
      </w:pPr>
      <w:r w:rsidRPr="000D6B65">
        <w:rPr>
          <w:snapToGrid w:val="0"/>
        </w:rPr>
        <w:t>A.2.1.2</w:t>
      </w:r>
      <w:r>
        <w:rPr>
          <w:rFonts w:asciiTheme="minorHAnsi" w:eastAsiaTheme="minorEastAsia" w:hAnsiTheme="minorHAnsi" w:cstheme="minorBidi"/>
          <w:sz w:val="22"/>
          <w:szCs w:val="22"/>
        </w:rPr>
        <w:tab/>
      </w:r>
      <w:r w:rsidRPr="000D6B65">
        <w:rPr>
          <w:snapToGrid w:val="0"/>
        </w:rPr>
        <w:t>Determination of payload size</w:t>
      </w:r>
      <w:r>
        <w:tab/>
        <w:t>405</w:t>
      </w:r>
    </w:p>
    <w:p w14:paraId="7C0998B1" w14:textId="77777777" w:rsidR="00F878FB" w:rsidRDefault="00F878FB">
      <w:pPr>
        <w:pStyle w:val="TOC3"/>
        <w:rPr>
          <w:rFonts w:asciiTheme="minorHAnsi" w:eastAsiaTheme="minorEastAsia" w:hAnsiTheme="minorHAnsi" w:cstheme="minorBidi"/>
          <w:sz w:val="22"/>
          <w:szCs w:val="22"/>
        </w:rPr>
      </w:pPr>
      <w:r w:rsidRPr="000D6B65">
        <w:rPr>
          <w:snapToGrid w:val="0"/>
        </w:rPr>
        <w:t>A.2.1.3</w:t>
      </w:r>
      <w:r>
        <w:rPr>
          <w:rFonts w:asciiTheme="minorHAnsi" w:eastAsiaTheme="minorEastAsia" w:hAnsiTheme="minorHAnsi" w:cstheme="minorBidi"/>
          <w:sz w:val="22"/>
          <w:szCs w:val="22"/>
        </w:rPr>
        <w:tab/>
      </w:r>
      <w:r w:rsidRPr="000D6B65">
        <w:rPr>
          <w:snapToGrid w:val="0"/>
        </w:rPr>
        <w:t>Overview of UL reference measurement channels</w:t>
      </w:r>
      <w:r>
        <w:tab/>
        <w:t>406</w:t>
      </w:r>
    </w:p>
    <w:p w14:paraId="1733C6AC" w14:textId="77777777" w:rsidR="00F878FB" w:rsidRDefault="00F878FB">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411</w:t>
      </w:r>
    </w:p>
    <w:p w14:paraId="38597E70" w14:textId="77777777" w:rsidR="00F878FB" w:rsidRDefault="00F878FB">
      <w:pPr>
        <w:pStyle w:val="TOC3"/>
        <w:rPr>
          <w:rFonts w:asciiTheme="minorHAnsi" w:eastAsiaTheme="minorEastAsia" w:hAnsiTheme="minorHAnsi" w:cstheme="minorBidi"/>
          <w:sz w:val="22"/>
          <w:szCs w:val="22"/>
        </w:rPr>
      </w:pPr>
      <w:r w:rsidRPr="000D6B65">
        <w:rPr>
          <w:snapToGrid w:val="0"/>
        </w:rPr>
        <w:t>A.2.2.1</w:t>
      </w:r>
      <w:r>
        <w:rPr>
          <w:rFonts w:asciiTheme="minorHAnsi" w:eastAsiaTheme="minorEastAsia" w:hAnsiTheme="minorHAnsi" w:cstheme="minorBidi"/>
          <w:sz w:val="22"/>
          <w:szCs w:val="22"/>
        </w:rPr>
        <w:tab/>
      </w:r>
      <w:r w:rsidRPr="000D6B65">
        <w:rPr>
          <w:snapToGrid w:val="0"/>
        </w:rPr>
        <w:t>Full RB allocation</w:t>
      </w:r>
      <w:r>
        <w:tab/>
        <w:t>411</w:t>
      </w:r>
    </w:p>
    <w:p w14:paraId="5C54733D" w14:textId="77777777" w:rsidR="00F878FB" w:rsidRDefault="00F878FB">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411</w:t>
      </w:r>
    </w:p>
    <w:p w14:paraId="2ED5E239" w14:textId="77777777" w:rsidR="00F878FB" w:rsidRDefault="00F878FB">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412</w:t>
      </w:r>
    </w:p>
    <w:p w14:paraId="5E54703C" w14:textId="77777777" w:rsidR="00F878FB" w:rsidRDefault="00F878FB">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412</w:t>
      </w:r>
    </w:p>
    <w:p w14:paraId="68628B3B" w14:textId="77777777" w:rsidR="00F878FB" w:rsidRDefault="00F878FB">
      <w:pPr>
        <w:pStyle w:val="TOC3"/>
        <w:rPr>
          <w:rFonts w:asciiTheme="minorHAnsi" w:eastAsiaTheme="minorEastAsia" w:hAnsiTheme="minorHAnsi" w:cstheme="minorBidi"/>
          <w:sz w:val="22"/>
          <w:szCs w:val="22"/>
        </w:rPr>
      </w:pPr>
      <w:r w:rsidRPr="000D6B65">
        <w:rPr>
          <w:snapToGrid w:val="0"/>
        </w:rPr>
        <w:t>A.2.2.2</w:t>
      </w:r>
      <w:r>
        <w:rPr>
          <w:rFonts w:asciiTheme="minorHAnsi" w:eastAsiaTheme="minorEastAsia" w:hAnsiTheme="minorHAnsi" w:cstheme="minorBidi"/>
          <w:sz w:val="22"/>
          <w:szCs w:val="22"/>
        </w:rPr>
        <w:tab/>
      </w:r>
      <w:r w:rsidRPr="000D6B65">
        <w:rPr>
          <w:snapToGrid w:val="0"/>
        </w:rPr>
        <w:t>Partial RB allocation</w:t>
      </w:r>
      <w:r>
        <w:tab/>
        <w:t>412</w:t>
      </w:r>
    </w:p>
    <w:p w14:paraId="278443AE" w14:textId="77777777" w:rsidR="00F878FB" w:rsidRDefault="00F878FB">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413</w:t>
      </w:r>
    </w:p>
    <w:p w14:paraId="18253D9C" w14:textId="77777777" w:rsidR="00F878FB" w:rsidRDefault="00F878FB">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414</w:t>
      </w:r>
    </w:p>
    <w:p w14:paraId="67B94384" w14:textId="77777777" w:rsidR="00F878FB" w:rsidRDefault="00F878FB">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414</w:t>
      </w:r>
    </w:p>
    <w:p w14:paraId="4960017C" w14:textId="77777777" w:rsidR="00F878FB" w:rsidRDefault="00F878FB">
      <w:pPr>
        <w:pStyle w:val="TOC3"/>
        <w:rPr>
          <w:rFonts w:asciiTheme="minorHAnsi" w:eastAsiaTheme="minorEastAsia" w:hAnsiTheme="minorHAnsi" w:cstheme="minorBidi"/>
          <w:sz w:val="22"/>
          <w:szCs w:val="22"/>
        </w:rPr>
      </w:pPr>
      <w:r w:rsidRPr="000D6B65">
        <w:rPr>
          <w:snapToGrid w:val="0"/>
        </w:rPr>
        <w:t>A.2.2.3</w:t>
      </w:r>
      <w:r>
        <w:rPr>
          <w:rFonts w:asciiTheme="minorHAnsi" w:eastAsiaTheme="minorEastAsia" w:hAnsiTheme="minorHAnsi" w:cstheme="minorBidi"/>
          <w:sz w:val="22"/>
          <w:szCs w:val="22"/>
        </w:rPr>
        <w:tab/>
      </w:r>
      <w:r w:rsidRPr="000D6B65">
        <w:rPr>
          <w:snapToGrid w:val="0"/>
        </w:rPr>
        <w:t>Void</w:t>
      </w:r>
      <w:r>
        <w:tab/>
        <w:t>414</w:t>
      </w:r>
    </w:p>
    <w:p w14:paraId="0325C66C" w14:textId="77777777" w:rsidR="00F878FB" w:rsidRDefault="00F878FB">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414</w:t>
      </w:r>
    </w:p>
    <w:p w14:paraId="5B39BE93" w14:textId="77777777" w:rsidR="00F878FB" w:rsidRDefault="00F878FB">
      <w:pPr>
        <w:pStyle w:val="TOC3"/>
        <w:rPr>
          <w:rFonts w:asciiTheme="minorHAnsi" w:eastAsiaTheme="minorEastAsia" w:hAnsiTheme="minorHAnsi" w:cstheme="minorBidi"/>
          <w:sz w:val="22"/>
          <w:szCs w:val="22"/>
        </w:rPr>
      </w:pPr>
      <w:r w:rsidRPr="000D6B65">
        <w:rPr>
          <w:snapToGrid w:val="0"/>
        </w:rPr>
        <w:t>A.2.3.1</w:t>
      </w:r>
      <w:r>
        <w:rPr>
          <w:rFonts w:asciiTheme="minorHAnsi" w:eastAsiaTheme="minorEastAsia" w:hAnsiTheme="minorHAnsi" w:cstheme="minorBidi"/>
          <w:sz w:val="22"/>
          <w:szCs w:val="22"/>
        </w:rPr>
        <w:tab/>
      </w:r>
      <w:r w:rsidRPr="000D6B65">
        <w:rPr>
          <w:snapToGrid w:val="0"/>
        </w:rPr>
        <w:t>Full RB allocation</w:t>
      </w:r>
      <w:r>
        <w:tab/>
        <w:t>415</w:t>
      </w:r>
    </w:p>
    <w:p w14:paraId="51510716" w14:textId="77777777" w:rsidR="00F878FB" w:rsidRDefault="00F878FB">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415</w:t>
      </w:r>
    </w:p>
    <w:p w14:paraId="2C89C73C" w14:textId="77777777" w:rsidR="00F878FB" w:rsidRDefault="00F878FB">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415</w:t>
      </w:r>
    </w:p>
    <w:p w14:paraId="3CAD2662" w14:textId="77777777" w:rsidR="00F878FB" w:rsidRDefault="00F878FB">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415</w:t>
      </w:r>
    </w:p>
    <w:p w14:paraId="59A6526B" w14:textId="77777777" w:rsidR="00F878FB" w:rsidRDefault="00F878FB">
      <w:pPr>
        <w:pStyle w:val="TOC3"/>
        <w:rPr>
          <w:rFonts w:asciiTheme="minorHAnsi" w:eastAsiaTheme="minorEastAsia" w:hAnsiTheme="minorHAnsi" w:cstheme="minorBidi"/>
          <w:sz w:val="22"/>
          <w:szCs w:val="22"/>
        </w:rPr>
      </w:pPr>
      <w:r w:rsidRPr="000D6B65">
        <w:rPr>
          <w:snapToGrid w:val="0"/>
        </w:rPr>
        <w:t>A.2.3.2</w:t>
      </w:r>
      <w:r>
        <w:rPr>
          <w:rFonts w:asciiTheme="minorHAnsi" w:eastAsiaTheme="minorEastAsia" w:hAnsiTheme="minorHAnsi" w:cstheme="minorBidi"/>
          <w:sz w:val="22"/>
          <w:szCs w:val="22"/>
        </w:rPr>
        <w:tab/>
      </w:r>
      <w:r w:rsidRPr="000D6B65">
        <w:rPr>
          <w:snapToGrid w:val="0"/>
        </w:rPr>
        <w:t>Partial RB allocation</w:t>
      </w:r>
      <w:r>
        <w:tab/>
        <w:t>416</w:t>
      </w:r>
    </w:p>
    <w:p w14:paraId="5CB4C463" w14:textId="77777777" w:rsidR="00F878FB" w:rsidRDefault="00F878FB">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416</w:t>
      </w:r>
    </w:p>
    <w:p w14:paraId="1DDEEAED" w14:textId="77777777" w:rsidR="00F878FB" w:rsidRDefault="00F878FB">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417</w:t>
      </w:r>
    </w:p>
    <w:p w14:paraId="0BE73B3A" w14:textId="77777777" w:rsidR="00F878FB" w:rsidRDefault="00F878FB">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417</w:t>
      </w:r>
    </w:p>
    <w:p w14:paraId="40D7CB3B" w14:textId="77777777" w:rsidR="00F878FB" w:rsidRDefault="00F878FB">
      <w:pPr>
        <w:pStyle w:val="TOC3"/>
        <w:rPr>
          <w:rFonts w:asciiTheme="minorHAnsi" w:eastAsiaTheme="minorEastAsia" w:hAnsiTheme="minorHAnsi" w:cstheme="minorBidi"/>
          <w:sz w:val="22"/>
          <w:szCs w:val="22"/>
        </w:rPr>
      </w:pPr>
      <w:r w:rsidRPr="000D6B65">
        <w:rPr>
          <w:snapToGrid w:val="0"/>
        </w:rPr>
        <w:t>A.2.3.3</w:t>
      </w:r>
      <w:r>
        <w:rPr>
          <w:rFonts w:asciiTheme="minorHAnsi" w:eastAsiaTheme="minorEastAsia" w:hAnsiTheme="minorHAnsi" w:cstheme="minorBidi"/>
          <w:sz w:val="22"/>
          <w:szCs w:val="22"/>
        </w:rPr>
        <w:tab/>
      </w:r>
      <w:r w:rsidRPr="000D6B65">
        <w:rPr>
          <w:snapToGrid w:val="0"/>
        </w:rPr>
        <w:t>Void</w:t>
      </w:r>
      <w:r>
        <w:tab/>
        <w:t>417</w:t>
      </w:r>
    </w:p>
    <w:p w14:paraId="319C61E3" w14:textId="77777777" w:rsidR="00F878FB" w:rsidRDefault="00F878F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417</w:t>
      </w:r>
    </w:p>
    <w:p w14:paraId="576417EE" w14:textId="77777777" w:rsidR="00F878FB" w:rsidRDefault="00F878FB">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417</w:t>
      </w:r>
    </w:p>
    <w:p w14:paraId="35F6F6D4" w14:textId="77777777" w:rsidR="00F878FB" w:rsidRDefault="00F878FB">
      <w:pPr>
        <w:pStyle w:val="TOC3"/>
        <w:rPr>
          <w:rFonts w:asciiTheme="minorHAnsi" w:eastAsiaTheme="minorEastAsia" w:hAnsiTheme="minorHAnsi" w:cstheme="minorBidi"/>
          <w:sz w:val="22"/>
          <w:szCs w:val="22"/>
        </w:rPr>
      </w:pPr>
      <w:r w:rsidRPr="000D6B65">
        <w:rPr>
          <w:snapToGrid w:val="0"/>
        </w:rPr>
        <w:t>A.3.1.1</w:t>
      </w:r>
      <w:r>
        <w:rPr>
          <w:rFonts w:asciiTheme="minorHAnsi" w:eastAsiaTheme="minorEastAsia" w:hAnsiTheme="minorHAnsi" w:cstheme="minorBidi"/>
          <w:sz w:val="22"/>
          <w:szCs w:val="22"/>
        </w:rPr>
        <w:tab/>
      </w:r>
      <w:r w:rsidRPr="000D6B65">
        <w:rPr>
          <w:snapToGrid w:val="0"/>
        </w:rPr>
        <w:t>Overview of DL reference measurement channels</w:t>
      </w:r>
      <w:r>
        <w:tab/>
        <w:t>418</w:t>
      </w:r>
    </w:p>
    <w:p w14:paraId="5E67F609" w14:textId="77777777" w:rsidR="00F878FB" w:rsidRDefault="00F878FB">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426</w:t>
      </w:r>
    </w:p>
    <w:p w14:paraId="55569B00" w14:textId="77777777" w:rsidR="00F878FB" w:rsidRDefault="00F878FB">
      <w:pPr>
        <w:pStyle w:val="TOC2"/>
        <w:rPr>
          <w:rFonts w:asciiTheme="minorHAnsi" w:eastAsiaTheme="minorEastAsia" w:hAnsiTheme="minorHAnsi" w:cstheme="minorBidi"/>
          <w:sz w:val="22"/>
          <w:szCs w:val="22"/>
        </w:rPr>
      </w:pPr>
      <w:r w:rsidRPr="000D6B65">
        <w:rPr>
          <w:rFonts w:eastAsia="MS Mincho"/>
        </w:rPr>
        <w:t>A.3.3</w:t>
      </w:r>
      <w:r>
        <w:rPr>
          <w:rFonts w:asciiTheme="minorHAnsi" w:eastAsiaTheme="minorEastAsia" w:hAnsiTheme="minorHAnsi" w:cstheme="minorBidi"/>
          <w:sz w:val="22"/>
          <w:szCs w:val="22"/>
        </w:rPr>
        <w:tab/>
      </w:r>
      <w:r>
        <w:t xml:space="preserve">Reference measurement channels for </w:t>
      </w:r>
      <w:r w:rsidRPr="000D6B65">
        <w:rPr>
          <w:rFonts w:eastAsia="MS Mincho"/>
        </w:rPr>
        <w:t>PDSCH performance requirements (FDD)</w:t>
      </w:r>
      <w:r>
        <w:tab/>
        <w:t>433</w:t>
      </w:r>
    </w:p>
    <w:p w14:paraId="76851FC5" w14:textId="77777777" w:rsidR="00F878FB" w:rsidRDefault="00F878FB">
      <w:pPr>
        <w:pStyle w:val="TOC3"/>
        <w:rPr>
          <w:rFonts w:asciiTheme="minorHAnsi" w:eastAsiaTheme="minorEastAsia" w:hAnsiTheme="minorHAnsi" w:cstheme="minorBidi"/>
          <w:sz w:val="22"/>
          <w:szCs w:val="22"/>
        </w:rPr>
      </w:pPr>
      <w:r w:rsidRPr="000D6B65">
        <w:rPr>
          <w:snapToGrid w:val="0"/>
        </w:rPr>
        <w:t>A.3.3.1</w:t>
      </w:r>
      <w:r>
        <w:rPr>
          <w:rFonts w:asciiTheme="minorHAnsi" w:eastAsiaTheme="minorEastAsia" w:hAnsiTheme="minorHAnsi" w:cstheme="minorBidi"/>
          <w:sz w:val="22"/>
          <w:szCs w:val="22"/>
        </w:rPr>
        <w:tab/>
      </w:r>
      <w:r w:rsidRPr="000D6B65">
        <w:rPr>
          <w:snapToGrid w:val="0"/>
        </w:rPr>
        <w:t>Single-antenna transmission (Common Reference Symbols)</w:t>
      </w:r>
      <w:r>
        <w:tab/>
        <w:t>433</w:t>
      </w:r>
    </w:p>
    <w:p w14:paraId="6C20C16C" w14:textId="77777777" w:rsidR="00F878FB" w:rsidRDefault="00F878FB">
      <w:pPr>
        <w:pStyle w:val="TOC3"/>
        <w:rPr>
          <w:rFonts w:asciiTheme="minorHAnsi" w:eastAsiaTheme="minorEastAsia" w:hAnsiTheme="minorHAnsi" w:cstheme="minorBidi"/>
          <w:sz w:val="22"/>
          <w:szCs w:val="22"/>
        </w:rPr>
      </w:pPr>
      <w:r w:rsidRPr="000D6B65">
        <w:rPr>
          <w:snapToGrid w:val="0"/>
        </w:rPr>
        <w:t>A.3.3.2</w:t>
      </w:r>
      <w:r>
        <w:rPr>
          <w:rFonts w:asciiTheme="minorHAnsi" w:eastAsiaTheme="minorEastAsia" w:hAnsiTheme="minorHAnsi" w:cstheme="minorBidi"/>
          <w:sz w:val="22"/>
          <w:szCs w:val="22"/>
        </w:rPr>
        <w:tab/>
      </w:r>
      <w:r w:rsidRPr="000D6B65">
        <w:rPr>
          <w:snapToGrid w:val="0"/>
        </w:rPr>
        <w:t>Multi-antenna transmission (Common Reference Symbols)</w:t>
      </w:r>
      <w:r>
        <w:tab/>
        <w:t>438</w:t>
      </w:r>
    </w:p>
    <w:p w14:paraId="3FA94BFD" w14:textId="77777777" w:rsidR="00F878FB" w:rsidRDefault="00F878FB">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438</w:t>
      </w:r>
    </w:p>
    <w:p w14:paraId="5CD4F735" w14:textId="77777777" w:rsidR="00F878FB" w:rsidRDefault="00F878FB">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441</w:t>
      </w:r>
    </w:p>
    <w:p w14:paraId="711CA556" w14:textId="77777777" w:rsidR="00F878FB" w:rsidRDefault="00F878FB">
      <w:pPr>
        <w:pStyle w:val="TOC3"/>
        <w:rPr>
          <w:rFonts w:asciiTheme="minorHAnsi" w:eastAsiaTheme="minorEastAsia" w:hAnsiTheme="minorHAnsi" w:cstheme="minorBidi"/>
          <w:sz w:val="22"/>
          <w:szCs w:val="22"/>
        </w:rPr>
      </w:pPr>
      <w:r w:rsidRPr="000D6B65">
        <w:rPr>
          <w:snapToGrid w:val="0"/>
        </w:rPr>
        <w:t>A.3.3.3</w:t>
      </w:r>
      <w:r>
        <w:rPr>
          <w:rFonts w:asciiTheme="minorHAnsi" w:eastAsiaTheme="minorEastAsia" w:hAnsiTheme="minorHAnsi" w:cstheme="minorBidi"/>
          <w:sz w:val="22"/>
          <w:szCs w:val="22"/>
        </w:rPr>
        <w:tab/>
      </w:r>
      <w:r w:rsidRPr="000D6B65">
        <w:rPr>
          <w:snapToGrid w:val="0"/>
        </w:rPr>
        <w:t>Reference Measurement Channel for UE-Specific Reference Symbols</w:t>
      </w:r>
      <w:r>
        <w:tab/>
        <w:t>441</w:t>
      </w:r>
    </w:p>
    <w:p w14:paraId="72FFC275" w14:textId="77777777" w:rsidR="00F878FB" w:rsidRDefault="00F878FB">
      <w:pPr>
        <w:pStyle w:val="TOC4"/>
        <w:rPr>
          <w:rFonts w:asciiTheme="minorHAnsi" w:eastAsiaTheme="minorEastAsia" w:hAnsiTheme="minorHAnsi" w:cstheme="minorBidi"/>
          <w:sz w:val="22"/>
          <w:szCs w:val="22"/>
        </w:rPr>
      </w:pPr>
      <w:r w:rsidRPr="000D6B65">
        <w:rPr>
          <w:snapToGrid w:val="0"/>
        </w:rPr>
        <w:t>A.3.3.3.1</w:t>
      </w:r>
      <w:r>
        <w:rPr>
          <w:rFonts w:asciiTheme="minorHAnsi" w:eastAsiaTheme="minorEastAsia" w:hAnsiTheme="minorHAnsi" w:cstheme="minorBidi"/>
          <w:sz w:val="22"/>
          <w:szCs w:val="22"/>
        </w:rPr>
        <w:tab/>
      </w:r>
      <w:r w:rsidRPr="000D6B65">
        <w:rPr>
          <w:snapToGrid w:val="0"/>
          <w:lang w:val="en-US"/>
        </w:rPr>
        <w:t>Two</w:t>
      </w:r>
      <w:r w:rsidRPr="000D6B65">
        <w:rPr>
          <w:snapToGrid w:val="0"/>
        </w:rPr>
        <w:t xml:space="preserve"> antenna port (CSI-RS)</w:t>
      </w:r>
      <w:r>
        <w:tab/>
        <w:t>441</w:t>
      </w:r>
    </w:p>
    <w:p w14:paraId="58D40A33" w14:textId="77777777" w:rsidR="00F878FB" w:rsidRDefault="00F878FB">
      <w:pPr>
        <w:pStyle w:val="TOC4"/>
        <w:rPr>
          <w:rFonts w:asciiTheme="minorHAnsi" w:eastAsiaTheme="minorEastAsia" w:hAnsiTheme="minorHAnsi" w:cstheme="minorBidi"/>
          <w:sz w:val="22"/>
          <w:szCs w:val="22"/>
        </w:rPr>
      </w:pPr>
      <w:r w:rsidRPr="000D6B65">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443</w:t>
      </w:r>
    </w:p>
    <w:p w14:paraId="59981E91" w14:textId="77777777" w:rsidR="00F878FB" w:rsidRDefault="00F878FB">
      <w:pPr>
        <w:pStyle w:val="TOC2"/>
        <w:rPr>
          <w:rFonts w:asciiTheme="minorHAnsi" w:eastAsiaTheme="minorEastAsia" w:hAnsiTheme="minorHAnsi" w:cstheme="minorBidi"/>
          <w:sz w:val="22"/>
          <w:szCs w:val="22"/>
        </w:rPr>
      </w:pPr>
      <w:r w:rsidRPr="000D6B65">
        <w:rPr>
          <w:rFonts w:eastAsia="MS Mincho"/>
        </w:rPr>
        <w:t>A.3.4</w:t>
      </w:r>
      <w:r>
        <w:rPr>
          <w:rFonts w:asciiTheme="minorHAnsi" w:eastAsiaTheme="minorEastAsia" w:hAnsiTheme="minorHAnsi" w:cstheme="minorBidi"/>
          <w:sz w:val="22"/>
          <w:szCs w:val="22"/>
        </w:rPr>
        <w:tab/>
      </w:r>
      <w:r>
        <w:t xml:space="preserve">Reference measurement channels </w:t>
      </w:r>
      <w:r w:rsidRPr="000D6B65">
        <w:rPr>
          <w:rFonts w:eastAsia="MS Mincho"/>
        </w:rPr>
        <w:t>for PDSCH performance requirements (TDD)</w:t>
      </w:r>
      <w:r>
        <w:tab/>
        <w:t>446</w:t>
      </w:r>
    </w:p>
    <w:p w14:paraId="3BD98AED" w14:textId="77777777" w:rsidR="00F878FB" w:rsidRDefault="00F878FB">
      <w:pPr>
        <w:pStyle w:val="TOC3"/>
        <w:rPr>
          <w:rFonts w:asciiTheme="minorHAnsi" w:eastAsiaTheme="minorEastAsia" w:hAnsiTheme="minorHAnsi" w:cstheme="minorBidi"/>
          <w:sz w:val="22"/>
          <w:szCs w:val="22"/>
        </w:rPr>
      </w:pPr>
      <w:r w:rsidRPr="000D6B65">
        <w:rPr>
          <w:snapToGrid w:val="0"/>
        </w:rPr>
        <w:t>A.3.4.1</w:t>
      </w:r>
      <w:r>
        <w:rPr>
          <w:rFonts w:asciiTheme="minorHAnsi" w:eastAsiaTheme="minorEastAsia" w:hAnsiTheme="minorHAnsi" w:cstheme="minorBidi"/>
          <w:sz w:val="22"/>
          <w:szCs w:val="22"/>
        </w:rPr>
        <w:tab/>
      </w:r>
      <w:r w:rsidRPr="000D6B65">
        <w:rPr>
          <w:snapToGrid w:val="0"/>
        </w:rPr>
        <w:t>Single-antenna transmission (Common Reference Symbols)</w:t>
      </w:r>
      <w:r>
        <w:tab/>
        <w:t>446</w:t>
      </w:r>
    </w:p>
    <w:p w14:paraId="23B36F4E" w14:textId="77777777" w:rsidR="00F878FB" w:rsidRDefault="00F878FB">
      <w:pPr>
        <w:pStyle w:val="TOC3"/>
        <w:rPr>
          <w:rFonts w:asciiTheme="minorHAnsi" w:eastAsiaTheme="minorEastAsia" w:hAnsiTheme="minorHAnsi" w:cstheme="minorBidi"/>
          <w:sz w:val="22"/>
          <w:szCs w:val="22"/>
        </w:rPr>
      </w:pPr>
      <w:r w:rsidRPr="000D6B65">
        <w:rPr>
          <w:snapToGrid w:val="0"/>
        </w:rPr>
        <w:t>A.3.4.2</w:t>
      </w:r>
      <w:r>
        <w:rPr>
          <w:rFonts w:asciiTheme="minorHAnsi" w:eastAsiaTheme="minorEastAsia" w:hAnsiTheme="minorHAnsi" w:cstheme="minorBidi"/>
          <w:sz w:val="22"/>
          <w:szCs w:val="22"/>
        </w:rPr>
        <w:tab/>
      </w:r>
      <w:r w:rsidRPr="000D6B65">
        <w:rPr>
          <w:snapToGrid w:val="0"/>
        </w:rPr>
        <w:t>Multi-antenna transmission (Common Reference Signals)</w:t>
      </w:r>
      <w:r>
        <w:tab/>
        <w:t>454</w:t>
      </w:r>
    </w:p>
    <w:p w14:paraId="35C1C892" w14:textId="77777777" w:rsidR="00F878FB" w:rsidRDefault="00F878FB">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454</w:t>
      </w:r>
    </w:p>
    <w:p w14:paraId="66385C95" w14:textId="77777777" w:rsidR="00F878FB" w:rsidRDefault="00F878FB">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456</w:t>
      </w:r>
    </w:p>
    <w:p w14:paraId="1B44AE47" w14:textId="77777777" w:rsidR="00F878FB" w:rsidRDefault="00F878FB">
      <w:pPr>
        <w:pStyle w:val="TOC3"/>
        <w:rPr>
          <w:rFonts w:asciiTheme="minorHAnsi" w:eastAsiaTheme="minorEastAsia" w:hAnsiTheme="minorHAnsi" w:cstheme="minorBidi"/>
          <w:sz w:val="22"/>
          <w:szCs w:val="22"/>
        </w:rPr>
      </w:pPr>
      <w:r w:rsidRPr="000D6B65">
        <w:rPr>
          <w:snapToGrid w:val="0"/>
        </w:rPr>
        <w:t>A.3.4.3</w:t>
      </w:r>
      <w:r>
        <w:rPr>
          <w:rFonts w:asciiTheme="minorHAnsi" w:eastAsiaTheme="minorEastAsia" w:hAnsiTheme="minorHAnsi" w:cstheme="minorBidi"/>
          <w:sz w:val="22"/>
          <w:szCs w:val="22"/>
        </w:rPr>
        <w:tab/>
      </w:r>
      <w:r w:rsidRPr="000D6B65">
        <w:rPr>
          <w:snapToGrid w:val="0"/>
        </w:rPr>
        <w:t>R</w:t>
      </w:r>
      <w:r w:rsidRPr="000D6B65">
        <w:rPr>
          <w:snapToGrid w:val="0"/>
          <w:lang w:eastAsia="zh-CN"/>
        </w:rPr>
        <w:t xml:space="preserve">eference </w:t>
      </w:r>
      <w:r w:rsidRPr="000D6B65">
        <w:rPr>
          <w:snapToGrid w:val="0"/>
        </w:rPr>
        <w:t>M</w:t>
      </w:r>
      <w:r w:rsidRPr="000D6B65">
        <w:rPr>
          <w:snapToGrid w:val="0"/>
          <w:lang w:eastAsia="zh-CN"/>
        </w:rPr>
        <w:t xml:space="preserve">easurement </w:t>
      </w:r>
      <w:r w:rsidRPr="000D6B65">
        <w:rPr>
          <w:snapToGrid w:val="0"/>
        </w:rPr>
        <w:t>C</w:t>
      </w:r>
      <w:r w:rsidRPr="000D6B65">
        <w:rPr>
          <w:snapToGrid w:val="0"/>
          <w:lang w:eastAsia="zh-CN"/>
        </w:rPr>
        <w:t>hannels</w:t>
      </w:r>
      <w:r w:rsidRPr="000D6B65">
        <w:rPr>
          <w:snapToGrid w:val="0"/>
        </w:rPr>
        <w:t xml:space="preserve"> for UE-Specific Reference Symbols</w:t>
      </w:r>
      <w:r>
        <w:tab/>
        <w:t>456</w:t>
      </w:r>
    </w:p>
    <w:p w14:paraId="34DE8DB8" w14:textId="77777777" w:rsidR="00F878FB" w:rsidRDefault="00F878FB">
      <w:pPr>
        <w:pStyle w:val="TOC4"/>
        <w:rPr>
          <w:rFonts w:asciiTheme="minorHAnsi" w:eastAsiaTheme="minorEastAsia" w:hAnsiTheme="minorHAnsi" w:cstheme="minorBidi"/>
          <w:sz w:val="22"/>
          <w:szCs w:val="22"/>
        </w:rPr>
      </w:pPr>
      <w:r>
        <w:rPr>
          <w:lang w:eastAsia="zh-CN"/>
        </w:rPr>
        <w:lastRenderedPageBreak/>
        <w:t>A.3.4.3.1</w:t>
      </w:r>
      <w:r>
        <w:rPr>
          <w:rFonts w:asciiTheme="minorHAnsi" w:eastAsiaTheme="minorEastAsia" w:hAnsiTheme="minorHAnsi" w:cstheme="minorBidi"/>
          <w:sz w:val="22"/>
          <w:szCs w:val="22"/>
        </w:rPr>
        <w:tab/>
      </w:r>
      <w:r>
        <w:t>Single antenna port</w:t>
      </w:r>
      <w:r>
        <w:rPr>
          <w:lang w:eastAsia="zh-CN"/>
        </w:rPr>
        <w:t xml:space="preserve"> (Cell Specific)</w:t>
      </w:r>
      <w:r>
        <w:tab/>
        <w:t>456</w:t>
      </w:r>
    </w:p>
    <w:p w14:paraId="58EFA0F6" w14:textId="77777777" w:rsidR="00F878FB" w:rsidRDefault="00F878FB">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457</w:t>
      </w:r>
    </w:p>
    <w:p w14:paraId="7BFEE464" w14:textId="77777777" w:rsidR="00F878FB" w:rsidRDefault="00F878FB">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458</w:t>
      </w:r>
    </w:p>
    <w:p w14:paraId="7C8CC729" w14:textId="77777777" w:rsidR="00F878FB" w:rsidRDefault="00F878FB">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460</w:t>
      </w:r>
    </w:p>
    <w:p w14:paraId="3FC17365" w14:textId="77777777" w:rsidR="00F878FB" w:rsidRDefault="00F878FB">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461</w:t>
      </w:r>
    </w:p>
    <w:p w14:paraId="7B74BB23" w14:textId="77777777" w:rsidR="00F878FB" w:rsidRDefault="00F878FB">
      <w:pPr>
        <w:pStyle w:val="TOC2"/>
        <w:rPr>
          <w:rFonts w:asciiTheme="minorHAnsi" w:eastAsiaTheme="minorEastAsia" w:hAnsiTheme="minorHAnsi" w:cstheme="minorBidi"/>
          <w:sz w:val="22"/>
          <w:szCs w:val="22"/>
        </w:rPr>
      </w:pPr>
      <w:r w:rsidRPr="000D6B65">
        <w:rPr>
          <w:rFonts w:eastAsia="MS Mincho"/>
        </w:rPr>
        <w:t>A.3.5</w:t>
      </w:r>
      <w:r>
        <w:rPr>
          <w:rFonts w:asciiTheme="minorHAnsi" w:eastAsiaTheme="minorEastAsia" w:hAnsiTheme="minorHAnsi" w:cstheme="minorBidi"/>
          <w:sz w:val="22"/>
          <w:szCs w:val="22"/>
        </w:rPr>
        <w:tab/>
      </w:r>
      <w:r>
        <w:t xml:space="preserve">Reference measurement channels </w:t>
      </w:r>
      <w:r w:rsidRPr="000D6B65">
        <w:rPr>
          <w:rFonts w:eastAsia="MS Mincho"/>
        </w:rPr>
        <w:t>for PDCCH/PCFICH performance requirements</w:t>
      </w:r>
      <w:r>
        <w:tab/>
        <w:t>464</w:t>
      </w:r>
    </w:p>
    <w:p w14:paraId="483C1890" w14:textId="77777777" w:rsidR="00F878FB" w:rsidRDefault="00F878FB">
      <w:pPr>
        <w:pStyle w:val="TOC3"/>
        <w:rPr>
          <w:rFonts w:asciiTheme="minorHAnsi" w:eastAsiaTheme="minorEastAsia" w:hAnsiTheme="minorHAnsi" w:cstheme="minorBidi"/>
          <w:sz w:val="22"/>
          <w:szCs w:val="22"/>
        </w:rPr>
      </w:pPr>
      <w:r w:rsidRPr="000D6B65">
        <w:rPr>
          <w:snapToGrid w:val="0"/>
        </w:rPr>
        <w:t>A.3.5.1</w:t>
      </w:r>
      <w:r>
        <w:rPr>
          <w:rFonts w:asciiTheme="minorHAnsi" w:eastAsiaTheme="minorEastAsia" w:hAnsiTheme="minorHAnsi" w:cstheme="minorBidi"/>
          <w:sz w:val="22"/>
          <w:szCs w:val="22"/>
        </w:rPr>
        <w:tab/>
      </w:r>
      <w:r w:rsidRPr="000D6B65">
        <w:rPr>
          <w:snapToGrid w:val="0"/>
        </w:rPr>
        <w:t>FDD</w:t>
      </w:r>
      <w:r>
        <w:tab/>
        <w:t>464</w:t>
      </w:r>
    </w:p>
    <w:p w14:paraId="4487270D" w14:textId="77777777" w:rsidR="00F878FB" w:rsidRDefault="00F878FB">
      <w:pPr>
        <w:pStyle w:val="TOC3"/>
        <w:rPr>
          <w:rFonts w:asciiTheme="minorHAnsi" w:eastAsiaTheme="minorEastAsia" w:hAnsiTheme="minorHAnsi" w:cstheme="minorBidi"/>
          <w:sz w:val="22"/>
          <w:szCs w:val="22"/>
        </w:rPr>
      </w:pPr>
      <w:r w:rsidRPr="000D6B65">
        <w:rPr>
          <w:snapToGrid w:val="0"/>
        </w:rPr>
        <w:t>A.3.5.2</w:t>
      </w:r>
      <w:r>
        <w:rPr>
          <w:rFonts w:asciiTheme="minorHAnsi" w:eastAsiaTheme="minorEastAsia" w:hAnsiTheme="minorHAnsi" w:cstheme="minorBidi"/>
          <w:sz w:val="22"/>
          <w:szCs w:val="22"/>
        </w:rPr>
        <w:tab/>
      </w:r>
      <w:r w:rsidRPr="000D6B65">
        <w:rPr>
          <w:snapToGrid w:val="0"/>
        </w:rPr>
        <w:t>TDD</w:t>
      </w:r>
      <w:r>
        <w:tab/>
        <w:t>464</w:t>
      </w:r>
    </w:p>
    <w:p w14:paraId="0FF1F64B" w14:textId="77777777" w:rsidR="00F878FB" w:rsidRDefault="00F878FB">
      <w:pPr>
        <w:pStyle w:val="TOC2"/>
        <w:rPr>
          <w:rFonts w:asciiTheme="minorHAnsi" w:eastAsiaTheme="minorEastAsia" w:hAnsiTheme="minorHAnsi" w:cstheme="minorBidi"/>
          <w:sz w:val="22"/>
          <w:szCs w:val="22"/>
        </w:rPr>
      </w:pPr>
      <w:r w:rsidRPr="000D6B65">
        <w:rPr>
          <w:rFonts w:eastAsia="MS Mincho"/>
        </w:rPr>
        <w:t>A.3.6</w:t>
      </w:r>
      <w:r>
        <w:rPr>
          <w:rFonts w:asciiTheme="minorHAnsi" w:eastAsiaTheme="minorEastAsia" w:hAnsiTheme="minorHAnsi" w:cstheme="minorBidi"/>
          <w:sz w:val="22"/>
          <w:szCs w:val="22"/>
        </w:rPr>
        <w:tab/>
      </w:r>
      <w:r>
        <w:t xml:space="preserve">Reference measurement channels </w:t>
      </w:r>
      <w:r w:rsidRPr="000D6B65">
        <w:rPr>
          <w:rFonts w:eastAsia="MS Mincho"/>
        </w:rPr>
        <w:t>for PHICH performance requirements</w:t>
      </w:r>
      <w:r>
        <w:tab/>
        <w:t>464</w:t>
      </w:r>
    </w:p>
    <w:p w14:paraId="5082432F" w14:textId="77777777" w:rsidR="00F878FB" w:rsidRDefault="00F878FB">
      <w:pPr>
        <w:pStyle w:val="TOC2"/>
        <w:rPr>
          <w:rFonts w:asciiTheme="minorHAnsi" w:eastAsiaTheme="minorEastAsia" w:hAnsiTheme="minorHAnsi" w:cstheme="minorBidi"/>
          <w:sz w:val="22"/>
          <w:szCs w:val="22"/>
        </w:rPr>
      </w:pPr>
      <w:r w:rsidRPr="000D6B65">
        <w:rPr>
          <w:rFonts w:eastAsia="MS Mincho"/>
        </w:rPr>
        <w:t>A.3.7</w:t>
      </w:r>
      <w:r>
        <w:rPr>
          <w:rFonts w:asciiTheme="minorHAnsi" w:eastAsiaTheme="minorEastAsia" w:hAnsiTheme="minorHAnsi" w:cstheme="minorBidi"/>
          <w:sz w:val="22"/>
          <w:szCs w:val="22"/>
        </w:rPr>
        <w:tab/>
      </w:r>
      <w:r>
        <w:t xml:space="preserve">Reference measurement channels </w:t>
      </w:r>
      <w:r w:rsidRPr="000D6B65">
        <w:rPr>
          <w:rFonts w:eastAsia="MS Mincho"/>
        </w:rPr>
        <w:t>for PBCH performance requirements</w:t>
      </w:r>
      <w:r>
        <w:tab/>
        <w:t>465</w:t>
      </w:r>
    </w:p>
    <w:p w14:paraId="305834CC" w14:textId="77777777" w:rsidR="00F878FB" w:rsidRDefault="00F878FB">
      <w:pPr>
        <w:pStyle w:val="TOC2"/>
        <w:rPr>
          <w:rFonts w:asciiTheme="minorHAnsi" w:eastAsiaTheme="minorEastAsia" w:hAnsiTheme="minorHAnsi" w:cstheme="minorBidi"/>
          <w:sz w:val="22"/>
          <w:szCs w:val="22"/>
        </w:rPr>
      </w:pPr>
      <w:r w:rsidRPr="000D6B65">
        <w:rPr>
          <w:snapToGrid w:val="0"/>
        </w:rPr>
        <w:t>A.</w:t>
      </w:r>
      <w:r w:rsidRPr="000D6B65">
        <w:rPr>
          <w:snapToGrid w:val="0"/>
          <w:lang w:eastAsia="zh-CN"/>
        </w:rPr>
        <w:t>3.8</w:t>
      </w:r>
      <w:r>
        <w:rPr>
          <w:rFonts w:asciiTheme="minorHAnsi" w:eastAsiaTheme="minorEastAsia" w:hAnsiTheme="minorHAnsi" w:cstheme="minorBidi"/>
          <w:sz w:val="22"/>
          <w:szCs w:val="22"/>
        </w:rPr>
        <w:tab/>
      </w:r>
      <w:r>
        <w:t xml:space="preserve">Reference measurement channels </w:t>
      </w:r>
      <w:r w:rsidRPr="000D6B65">
        <w:rPr>
          <w:rFonts w:eastAsia="MS Mincho"/>
        </w:rPr>
        <w:t xml:space="preserve">for </w:t>
      </w:r>
      <w:r>
        <w:rPr>
          <w:lang w:eastAsia="zh-CN"/>
        </w:rPr>
        <w:t>MBMS</w:t>
      </w:r>
      <w:r w:rsidRPr="000D6B65">
        <w:rPr>
          <w:rFonts w:eastAsia="MS Mincho"/>
        </w:rPr>
        <w:t xml:space="preserve"> performance requirements</w:t>
      </w:r>
      <w:r>
        <w:tab/>
        <w:t>465</w:t>
      </w:r>
    </w:p>
    <w:p w14:paraId="42EE3DF7" w14:textId="77777777" w:rsidR="00F878FB" w:rsidRDefault="00F878FB">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465</w:t>
      </w:r>
    </w:p>
    <w:p w14:paraId="48CC0DFD" w14:textId="77777777" w:rsidR="00F878FB" w:rsidRDefault="00F878FB">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467</w:t>
      </w:r>
    </w:p>
    <w:p w14:paraId="574173E8" w14:textId="77777777" w:rsidR="00F878FB" w:rsidRDefault="00F878FB">
      <w:pPr>
        <w:pStyle w:val="TOC2"/>
        <w:rPr>
          <w:rFonts w:asciiTheme="minorHAnsi" w:eastAsiaTheme="minorEastAsia" w:hAnsiTheme="minorHAnsi" w:cstheme="minorBidi"/>
          <w:sz w:val="22"/>
          <w:szCs w:val="22"/>
        </w:rPr>
      </w:pPr>
      <w:r w:rsidRPr="000D6B65">
        <w:rPr>
          <w:rFonts w:eastAsia="MS Mincho"/>
        </w:rPr>
        <w:t>A.3.9</w:t>
      </w:r>
      <w:r>
        <w:rPr>
          <w:rFonts w:asciiTheme="minorHAnsi" w:eastAsiaTheme="minorEastAsia" w:hAnsiTheme="minorHAnsi" w:cstheme="minorBidi"/>
          <w:sz w:val="22"/>
          <w:szCs w:val="22"/>
        </w:rPr>
        <w:tab/>
      </w:r>
      <w:r>
        <w:t xml:space="preserve">Reference measurement channels </w:t>
      </w:r>
      <w:r w:rsidRPr="000D6B65">
        <w:rPr>
          <w:rFonts w:eastAsia="MS Mincho"/>
        </w:rPr>
        <w:t xml:space="preserve">for </w:t>
      </w:r>
      <w:r>
        <w:t>sustained downlink data rate provided by lower layers</w:t>
      </w:r>
      <w:r>
        <w:tab/>
        <w:t>469</w:t>
      </w:r>
    </w:p>
    <w:p w14:paraId="050872B0" w14:textId="77777777" w:rsidR="00F878FB" w:rsidRDefault="00F878FB">
      <w:pPr>
        <w:pStyle w:val="TOC3"/>
        <w:rPr>
          <w:rFonts w:asciiTheme="minorHAnsi" w:eastAsiaTheme="minorEastAsia" w:hAnsiTheme="minorHAnsi" w:cstheme="minorBidi"/>
          <w:sz w:val="22"/>
          <w:szCs w:val="22"/>
        </w:rPr>
      </w:pPr>
      <w:r w:rsidRPr="000D6B65">
        <w:rPr>
          <w:snapToGrid w:val="0"/>
        </w:rPr>
        <w:t>A.3.9.1</w:t>
      </w:r>
      <w:r>
        <w:rPr>
          <w:rFonts w:asciiTheme="minorHAnsi" w:eastAsiaTheme="minorEastAsia" w:hAnsiTheme="minorHAnsi" w:cstheme="minorBidi"/>
          <w:sz w:val="22"/>
          <w:szCs w:val="22"/>
        </w:rPr>
        <w:tab/>
      </w:r>
      <w:r w:rsidRPr="000D6B65">
        <w:rPr>
          <w:snapToGrid w:val="0"/>
        </w:rPr>
        <w:t>FDD</w:t>
      </w:r>
      <w:r>
        <w:tab/>
        <w:t>469</w:t>
      </w:r>
    </w:p>
    <w:p w14:paraId="30247087" w14:textId="77777777" w:rsidR="00F878FB" w:rsidRDefault="00F878FB">
      <w:pPr>
        <w:pStyle w:val="TOC3"/>
        <w:rPr>
          <w:rFonts w:asciiTheme="minorHAnsi" w:eastAsiaTheme="minorEastAsia" w:hAnsiTheme="minorHAnsi" w:cstheme="minorBidi"/>
          <w:sz w:val="22"/>
          <w:szCs w:val="22"/>
        </w:rPr>
      </w:pPr>
      <w:r w:rsidRPr="000D6B65">
        <w:rPr>
          <w:snapToGrid w:val="0"/>
        </w:rPr>
        <w:t>A.3.9.2</w:t>
      </w:r>
      <w:r>
        <w:rPr>
          <w:rFonts w:asciiTheme="minorHAnsi" w:eastAsiaTheme="minorEastAsia" w:hAnsiTheme="minorHAnsi" w:cstheme="minorBidi"/>
          <w:sz w:val="22"/>
          <w:szCs w:val="22"/>
        </w:rPr>
        <w:tab/>
      </w:r>
      <w:r w:rsidRPr="000D6B65">
        <w:rPr>
          <w:snapToGrid w:val="0"/>
        </w:rPr>
        <w:t>TDD</w:t>
      </w:r>
      <w:r>
        <w:tab/>
        <w:t>470</w:t>
      </w:r>
    </w:p>
    <w:p w14:paraId="00FDB36E" w14:textId="77777777" w:rsidR="00F878FB" w:rsidRDefault="00F878FB">
      <w:pPr>
        <w:pStyle w:val="TOC3"/>
        <w:rPr>
          <w:rFonts w:asciiTheme="minorHAnsi" w:eastAsiaTheme="minorEastAsia" w:hAnsiTheme="minorHAnsi" w:cstheme="minorBidi"/>
          <w:sz w:val="22"/>
          <w:szCs w:val="22"/>
        </w:rPr>
      </w:pPr>
      <w:r w:rsidRPr="000D6B65">
        <w:rPr>
          <w:snapToGrid w:val="0"/>
        </w:rPr>
        <w:t>A.3.9.3</w:t>
      </w:r>
      <w:r>
        <w:rPr>
          <w:rFonts w:asciiTheme="minorHAnsi" w:eastAsiaTheme="minorEastAsia" w:hAnsiTheme="minorHAnsi" w:cstheme="minorBidi"/>
          <w:sz w:val="22"/>
          <w:szCs w:val="22"/>
        </w:rPr>
        <w:tab/>
      </w:r>
      <w:r w:rsidRPr="000D6B65">
        <w:rPr>
          <w:snapToGrid w:val="0"/>
        </w:rPr>
        <w:t xml:space="preserve">FDD </w:t>
      </w:r>
      <w:r>
        <w:t>(EPDCCH scheduling)</w:t>
      </w:r>
      <w:r>
        <w:tab/>
        <w:t>471</w:t>
      </w:r>
    </w:p>
    <w:p w14:paraId="1FD921E9" w14:textId="77777777" w:rsidR="00F878FB" w:rsidRDefault="00F878FB">
      <w:pPr>
        <w:pStyle w:val="TOC3"/>
        <w:rPr>
          <w:rFonts w:asciiTheme="minorHAnsi" w:eastAsiaTheme="minorEastAsia" w:hAnsiTheme="minorHAnsi" w:cstheme="minorBidi"/>
          <w:sz w:val="22"/>
          <w:szCs w:val="22"/>
        </w:rPr>
      </w:pPr>
      <w:r w:rsidRPr="000D6B65">
        <w:rPr>
          <w:snapToGrid w:val="0"/>
        </w:rPr>
        <w:t>A.3.9.4</w:t>
      </w:r>
      <w:r>
        <w:rPr>
          <w:rFonts w:asciiTheme="minorHAnsi" w:eastAsiaTheme="minorEastAsia" w:hAnsiTheme="minorHAnsi" w:cstheme="minorBidi"/>
          <w:sz w:val="22"/>
          <w:szCs w:val="22"/>
        </w:rPr>
        <w:tab/>
      </w:r>
      <w:r w:rsidRPr="000D6B65">
        <w:rPr>
          <w:snapToGrid w:val="0"/>
        </w:rPr>
        <w:t xml:space="preserve">TDD </w:t>
      </w:r>
      <w:r>
        <w:t>(EPDCCH scheduling)</w:t>
      </w:r>
      <w:r>
        <w:tab/>
        <w:t>472</w:t>
      </w:r>
    </w:p>
    <w:p w14:paraId="67F69BCB" w14:textId="77777777" w:rsidR="00F878FB" w:rsidRDefault="00F878F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473</w:t>
      </w:r>
    </w:p>
    <w:p w14:paraId="7AC3B045" w14:textId="77777777" w:rsidR="00F878FB" w:rsidRDefault="00F878FB">
      <w:pPr>
        <w:pStyle w:val="TOC3"/>
        <w:rPr>
          <w:rFonts w:asciiTheme="minorHAnsi" w:eastAsiaTheme="minorEastAsia" w:hAnsiTheme="minorHAnsi" w:cstheme="minorBidi"/>
          <w:sz w:val="22"/>
          <w:szCs w:val="22"/>
        </w:rPr>
      </w:pPr>
      <w:r w:rsidRPr="000D6B65">
        <w:rPr>
          <w:rFonts w:eastAsia="MS Mincho"/>
        </w:rPr>
        <w:t>A.3.10.1</w:t>
      </w:r>
      <w:r>
        <w:rPr>
          <w:rFonts w:asciiTheme="minorHAnsi" w:eastAsiaTheme="minorEastAsia" w:hAnsiTheme="minorHAnsi" w:cstheme="minorBidi"/>
          <w:sz w:val="22"/>
          <w:szCs w:val="22"/>
        </w:rPr>
        <w:tab/>
      </w:r>
      <w:r w:rsidRPr="000D6B65">
        <w:rPr>
          <w:rFonts w:eastAsia="MS Mincho"/>
        </w:rPr>
        <w:t>FDD</w:t>
      </w:r>
      <w:r>
        <w:tab/>
        <w:t>473</w:t>
      </w:r>
    </w:p>
    <w:p w14:paraId="404E306A" w14:textId="77777777" w:rsidR="00F878FB" w:rsidRDefault="00F878FB">
      <w:pPr>
        <w:pStyle w:val="TOC3"/>
        <w:rPr>
          <w:rFonts w:asciiTheme="minorHAnsi" w:eastAsiaTheme="minorEastAsia" w:hAnsiTheme="minorHAnsi" w:cstheme="minorBidi"/>
          <w:sz w:val="22"/>
          <w:szCs w:val="22"/>
        </w:rPr>
      </w:pPr>
      <w:r w:rsidRPr="000D6B65">
        <w:rPr>
          <w:rFonts w:eastAsia="MS Mincho"/>
        </w:rPr>
        <w:t>A.3.10.2</w:t>
      </w:r>
      <w:r>
        <w:rPr>
          <w:rFonts w:asciiTheme="minorHAnsi" w:eastAsiaTheme="minorEastAsia" w:hAnsiTheme="minorHAnsi" w:cstheme="minorBidi"/>
          <w:sz w:val="22"/>
          <w:szCs w:val="22"/>
        </w:rPr>
        <w:tab/>
      </w:r>
      <w:r w:rsidRPr="000D6B65">
        <w:rPr>
          <w:rFonts w:eastAsia="MS Mincho"/>
        </w:rPr>
        <w:t xml:space="preserve"> TDD</w:t>
      </w:r>
      <w:r>
        <w:tab/>
        <w:t>473</w:t>
      </w:r>
    </w:p>
    <w:p w14:paraId="12A43B56" w14:textId="77777777" w:rsidR="00F878FB" w:rsidRDefault="00F878FB">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473</w:t>
      </w:r>
    </w:p>
    <w:p w14:paraId="41850A24" w14:textId="77777777" w:rsidR="00F878FB" w:rsidRDefault="00F878FB">
      <w:pPr>
        <w:pStyle w:val="TOC1"/>
        <w:rPr>
          <w:rFonts w:asciiTheme="minorHAnsi" w:eastAsiaTheme="minorEastAsia" w:hAnsiTheme="minorHAnsi" w:cstheme="minorBidi"/>
          <w:szCs w:val="22"/>
        </w:rPr>
      </w:pPr>
      <w:r w:rsidRPr="000D6B65">
        <w:rPr>
          <w:lang w:val="it-IT"/>
        </w:rPr>
        <w:t>A.5</w:t>
      </w:r>
      <w:r>
        <w:rPr>
          <w:rFonts w:asciiTheme="minorHAnsi" w:eastAsiaTheme="minorEastAsia" w:hAnsiTheme="minorHAnsi" w:cstheme="minorBidi"/>
          <w:szCs w:val="22"/>
        </w:rPr>
        <w:tab/>
      </w:r>
      <w:r w:rsidRPr="000D6B65">
        <w:rPr>
          <w:lang w:val="it-IT"/>
        </w:rPr>
        <w:t>OFDMA Channel Noise Generator (OCNG)</w:t>
      </w:r>
      <w:r>
        <w:tab/>
        <w:t>480</w:t>
      </w:r>
    </w:p>
    <w:p w14:paraId="27E2CDE3" w14:textId="77777777" w:rsidR="00F878FB" w:rsidRDefault="00F878FB">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480</w:t>
      </w:r>
    </w:p>
    <w:p w14:paraId="430149E4" w14:textId="77777777" w:rsidR="00F878FB" w:rsidRDefault="00F878FB">
      <w:pPr>
        <w:pStyle w:val="TOC3"/>
        <w:rPr>
          <w:rFonts w:asciiTheme="minorHAnsi" w:eastAsiaTheme="minorEastAsia" w:hAnsiTheme="minorHAnsi" w:cstheme="minorBidi"/>
          <w:sz w:val="22"/>
          <w:szCs w:val="22"/>
        </w:rPr>
      </w:pPr>
      <w:r w:rsidRPr="000D6B65">
        <w:rPr>
          <w:snapToGrid w:val="0"/>
        </w:rPr>
        <w:t>A.5.1.1</w:t>
      </w:r>
      <w:r>
        <w:rPr>
          <w:rFonts w:asciiTheme="minorHAnsi" w:eastAsiaTheme="minorEastAsia" w:hAnsiTheme="minorHAnsi" w:cstheme="minorBidi"/>
          <w:sz w:val="22"/>
          <w:szCs w:val="22"/>
        </w:rPr>
        <w:tab/>
      </w:r>
      <w:r w:rsidRPr="000D6B65">
        <w:rPr>
          <w:snapToGrid w:val="0"/>
        </w:rPr>
        <w:t>OCNG FDD pattern 1: One sided dynamic OCNG FDD pattern</w:t>
      </w:r>
      <w:r>
        <w:tab/>
        <w:t>481</w:t>
      </w:r>
    </w:p>
    <w:p w14:paraId="237C9429" w14:textId="77777777" w:rsidR="00F878FB" w:rsidRDefault="00F878FB">
      <w:pPr>
        <w:pStyle w:val="TOC3"/>
        <w:rPr>
          <w:rFonts w:asciiTheme="minorHAnsi" w:eastAsiaTheme="minorEastAsia" w:hAnsiTheme="minorHAnsi" w:cstheme="minorBidi"/>
          <w:sz w:val="22"/>
          <w:szCs w:val="22"/>
        </w:rPr>
      </w:pPr>
      <w:r w:rsidRPr="000D6B65">
        <w:rPr>
          <w:snapToGrid w:val="0"/>
        </w:rPr>
        <w:t>A.5.1.2</w:t>
      </w:r>
      <w:r>
        <w:rPr>
          <w:rFonts w:asciiTheme="minorHAnsi" w:eastAsiaTheme="minorEastAsia" w:hAnsiTheme="minorHAnsi" w:cstheme="minorBidi"/>
          <w:sz w:val="22"/>
          <w:szCs w:val="22"/>
        </w:rPr>
        <w:tab/>
      </w:r>
      <w:r w:rsidRPr="000D6B65">
        <w:rPr>
          <w:snapToGrid w:val="0"/>
        </w:rPr>
        <w:t>OCNG FDD pattern 2: Two sided dynamic OCNG FDD pattern</w:t>
      </w:r>
      <w:r>
        <w:tab/>
        <w:t>481</w:t>
      </w:r>
    </w:p>
    <w:p w14:paraId="7D4CA4AF" w14:textId="77777777" w:rsidR="00F878FB" w:rsidRDefault="00F878FB">
      <w:pPr>
        <w:pStyle w:val="TOC3"/>
        <w:rPr>
          <w:rFonts w:asciiTheme="minorHAnsi" w:eastAsiaTheme="minorEastAsia" w:hAnsiTheme="minorHAnsi" w:cstheme="minorBidi"/>
          <w:sz w:val="22"/>
          <w:szCs w:val="22"/>
        </w:rPr>
      </w:pPr>
      <w:r w:rsidRPr="000D6B65">
        <w:rPr>
          <w:snapToGrid w:val="0"/>
        </w:rPr>
        <w:t>A.5.1.3</w:t>
      </w:r>
      <w:r>
        <w:rPr>
          <w:rFonts w:asciiTheme="minorHAnsi" w:eastAsiaTheme="minorEastAsia" w:hAnsiTheme="minorHAnsi" w:cstheme="minorBidi"/>
          <w:sz w:val="22"/>
          <w:szCs w:val="22"/>
        </w:rPr>
        <w:tab/>
      </w:r>
      <w:r w:rsidRPr="000D6B65">
        <w:rPr>
          <w:snapToGrid w:val="0"/>
        </w:rPr>
        <w:t>OCNG FDD pattern 3: 49 RB OCNG allocation with MBSFN in 10 MHz</w:t>
      </w:r>
      <w:r>
        <w:tab/>
        <w:t>482</w:t>
      </w:r>
    </w:p>
    <w:p w14:paraId="0056CBD5"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4</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4</w:t>
      </w:r>
      <w:r w:rsidRPr="000D6B65">
        <w:rPr>
          <w:snapToGrid w:val="0"/>
        </w:rPr>
        <w:t xml:space="preserve">: One sided dynamic OCNG FDD pattern </w:t>
      </w:r>
      <w:r w:rsidRPr="000D6B65">
        <w:rPr>
          <w:snapToGrid w:val="0"/>
          <w:lang w:eastAsia="zh-CN"/>
        </w:rPr>
        <w:t>for MBMS transmission</w:t>
      </w:r>
      <w:r>
        <w:tab/>
        <w:t>482</w:t>
      </w:r>
    </w:p>
    <w:p w14:paraId="1CD66068"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5</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5</w:t>
      </w:r>
      <w:r w:rsidRPr="000D6B65">
        <w:rPr>
          <w:snapToGrid w:val="0"/>
        </w:rPr>
        <w:t xml:space="preserve">: One sided dynamic </w:t>
      </w:r>
      <w:r w:rsidRPr="000D6B65">
        <w:rPr>
          <w:snapToGrid w:val="0"/>
          <w:lang w:eastAsia="zh-CN"/>
        </w:rPr>
        <w:t xml:space="preserve">16QAM modulated </w:t>
      </w:r>
      <w:r w:rsidRPr="000D6B65">
        <w:rPr>
          <w:snapToGrid w:val="0"/>
        </w:rPr>
        <w:t>OCNG FDD pattern</w:t>
      </w:r>
      <w:r>
        <w:tab/>
        <w:t>483</w:t>
      </w:r>
    </w:p>
    <w:p w14:paraId="673D27D5" w14:textId="77777777" w:rsidR="00F878FB" w:rsidRDefault="00F878FB">
      <w:pPr>
        <w:pStyle w:val="TOC3"/>
        <w:rPr>
          <w:rFonts w:asciiTheme="minorHAnsi" w:eastAsiaTheme="minorEastAsia" w:hAnsiTheme="minorHAnsi" w:cstheme="minorBidi"/>
          <w:sz w:val="22"/>
          <w:szCs w:val="22"/>
        </w:rPr>
      </w:pPr>
      <w:r w:rsidRPr="000D6B65">
        <w:rPr>
          <w:snapToGrid w:val="0"/>
        </w:rPr>
        <w:t>A.5.1.6</w:t>
      </w:r>
      <w:r>
        <w:rPr>
          <w:rFonts w:asciiTheme="minorHAnsi" w:eastAsiaTheme="minorEastAsia" w:hAnsiTheme="minorHAnsi" w:cstheme="minorBidi"/>
          <w:sz w:val="22"/>
          <w:szCs w:val="22"/>
        </w:rPr>
        <w:tab/>
      </w:r>
      <w:r w:rsidRPr="000D6B65">
        <w:rPr>
          <w:snapToGrid w:val="0"/>
        </w:rPr>
        <w:t>OCNG FDD pattern 6: dynamic OCNG FDD pattern when user data is in 2 non-contiguous blocks</w:t>
      </w:r>
      <w:r>
        <w:tab/>
        <w:t>484</w:t>
      </w:r>
    </w:p>
    <w:p w14:paraId="302E0B7E"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7</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7</w:t>
      </w:r>
      <w:r w:rsidRPr="000D6B65">
        <w:rPr>
          <w:snapToGrid w:val="0"/>
        </w:rPr>
        <w:t xml:space="preserve">: dynamic OCNG FDD pattern when user data is in </w:t>
      </w:r>
      <w:r w:rsidRPr="000D6B65">
        <w:rPr>
          <w:snapToGrid w:val="0"/>
          <w:lang w:eastAsia="zh-CN"/>
        </w:rPr>
        <w:t>multiple</w:t>
      </w:r>
      <w:r w:rsidRPr="000D6B65">
        <w:rPr>
          <w:snapToGrid w:val="0"/>
        </w:rPr>
        <w:t xml:space="preserve"> non-contiguous blocks</w:t>
      </w:r>
      <w:r>
        <w:tab/>
        <w:t>484</w:t>
      </w:r>
    </w:p>
    <w:p w14:paraId="717BB6F0"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8</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8</w:t>
      </w:r>
      <w:r w:rsidRPr="000D6B65">
        <w:rPr>
          <w:snapToGrid w:val="0"/>
        </w:rPr>
        <w:t xml:space="preserve">: </w:t>
      </w:r>
      <w:r w:rsidRPr="000D6B65">
        <w:rPr>
          <w:snapToGrid w:val="0"/>
          <w:lang w:eastAsia="zh-CN"/>
        </w:rPr>
        <w:t>D</w:t>
      </w:r>
      <w:r w:rsidRPr="000D6B65">
        <w:rPr>
          <w:snapToGrid w:val="0"/>
        </w:rPr>
        <w:t xml:space="preserve">ynamic OCNG FDD pattern </w:t>
      </w:r>
      <w:r w:rsidRPr="000D6B65">
        <w:rPr>
          <w:snapToGrid w:val="0"/>
          <w:lang w:eastAsia="zh-CN"/>
        </w:rPr>
        <w:t>for TM10 transmission</w:t>
      </w:r>
      <w:r>
        <w:tab/>
        <w:t>485</w:t>
      </w:r>
    </w:p>
    <w:p w14:paraId="3226110C" w14:textId="77777777" w:rsidR="00F878FB" w:rsidRDefault="00F878F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486</w:t>
      </w:r>
    </w:p>
    <w:p w14:paraId="7968B693" w14:textId="77777777" w:rsidR="00F878FB" w:rsidRDefault="00F878FB">
      <w:pPr>
        <w:pStyle w:val="TOC3"/>
        <w:rPr>
          <w:rFonts w:asciiTheme="minorHAnsi" w:eastAsiaTheme="minorEastAsia" w:hAnsiTheme="minorHAnsi" w:cstheme="minorBidi"/>
          <w:sz w:val="22"/>
          <w:szCs w:val="22"/>
        </w:rPr>
      </w:pPr>
      <w:r w:rsidRPr="000D6B65">
        <w:rPr>
          <w:snapToGrid w:val="0"/>
        </w:rPr>
        <w:t>A.5.2.1</w:t>
      </w:r>
      <w:r>
        <w:rPr>
          <w:rFonts w:asciiTheme="minorHAnsi" w:eastAsiaTheme="minorEastAsia" w:hAnsiTheme="minorHAnsi" w:cstheme="minorBidi"/>
          <w:sz w:val="22"/>
          <w:szCs w:val="22"/>
        </w:rPr>
        <w:tab/>
      </w:r>
      <w:r w:rsidRPr="000D6B65">
        <w:rPr>
          <w:snapToGrid w:val="0"/>
        </w:rPr>
        <w:t>OCNG TDD pattern 1: One sided dynamic OCNG TDD pattern</w:t>
      </w:r>
      <w:r>
        <w:tab/>
        <w:t>486</w:t>
      </w:r>
    </w:p>
    <w:p w14:paraId="41310E9A" w14:textId="77777777" w:rsidR="00F878FB" w:rsidRDefault="00F878FB">
      <w:pPr>
        <w:pStyle w:val="TOC3"/>
        <w:rPr>
          <w:rFonts w:asciiTheme="minorHAnsi" w:eastAsiaTheme="minorEastAsia" w:hAnsiTheme="minorHAnsi" w:cstheme="minorBidi"/>
          <w:sz w:val="22"/>
          <w:szCs w:val="22"/>
        </w:rPr>
      </w:pPr>
      <w:r w:rsidRPr="000D6B65">
        <w:rPr>
          <w:snapToGrid w:val="0"/>
        </w:rPr>
        <w:t>A.5.2.2</w:t>
      </w:r>
      <w:r>
        <w:rPr>
          <w:rFonts w:asciiTheme="minorHAnsi" w:eastAsiaTheme="minorEastAsia" w:hAnsiTheme="minorHAnsi" w:cstheme="minorBidi"/>
          <w:sz w:val="22"/>
          <w:szCs w:val="22"/>
        </w:rPr>
        <w:tab/>
      </w:r>
      <w:r w:rsidRPr="000D6B65">
        <w:rPr>
          <w:snapToGrid w:val="0"/>
        </w:rPr>
        <w:t>OCNG TDD pattern 2: Two sided dynamic OCNG TDD pattern</w:t>
      </w:r>
      <w:r>
        <w:tab/>
        <w:t>487</w:t>
      </w:r>
    </w:p>
    <w:p w14:paraId="120A04B0" w14:textId="77777777" w:rsidR="00F878FB" w:rsidRDefault="00F878FB">
      <w:pPr>
        <w:pStyle w:val="TOC3"/>
        <w:rPr>
          <w:rFonts w:asciiTheme="minorHAnsi" w:eastAsiaTheme="minorEastAsia" w:hAnsiTheme="minorHAnsi" w:cstheme="minorBidi"/>
          <w:sz w:val="22"/>
          <w:szCs w:val="22"/>
        </w:rPr>
      </w:pPr>
      <w:r w:rsidRPr="000D6B65">
        <w:rPr>
          <w:snapToGrid w:val="0"/>
        </w:rPr>
        <w:t>A.5.2.3</w:t>
      </w:r>
      <w:r>
        <w:rPr>
          <w:rFonts w:asciiTheme="minorHAnsi" w:eastAsiaTheme="minorEastAsia" w:hAnsiTheme="minorHAnsi" w:cstheme="minorBidi"/>
          <w:sz w:val="22"/>
          <w:szCs w:val="22"/>
        </w:rPr>
        <w:tab/>
      </w:r>
      <w:r w:rsidRPr="000D6B65">
        <w:rPr>
          <w:snapToGrid w:val="0"/>
        </w:rPr>
        <w:t>OCNG TDD pattern 3: 49 RB OCNG allocation with MBSFN in 10 MHz</w:t>
      </w:r>
      <w:r>
        <w:tab/>
        <w:t>488</w:t>
      </w:r>
    </w:p>
    <w:p w14:paraId="25628624" w14:textId="77777777" w:rsidR="00F878FB" w:rsidRDefault="00F878FB">
      <w:pPr>
        <w:pStyle w:val="TOC3"/>
        <w:rPr>
          <w:rFonts w:asciiTheme="minorHAnsi" w:eastAsiaTheme="minorEastAsia" w:hAnsiTheme="minorHAnsi" w:cstheme="minorBidi"/>
          <w:sz w:val="22"/>
          <w:szCs w:val="22"/>
        </w:rPr>
      </w:pPr>
      <w:r w:rsidRPr="000D6B65">
        <w:rPr>
          <w:snapToGrid w:val="0"/>
        </w:rPr>
        <w:t>A.5.</w:t>
      </w:r>
      <w:r w:rsidRPr="000D6B65">
        <w:rPr>
          <w:snapToGrid w:val="0"/>
          <w:lang w:eastAsia="zh-CN"/>
        </w:rPr>
        <w:t>2</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rPr>
        <w:t xml:space="preserve">OCNG </w:t>
      </w:r>
      <w:r w:rsidRPr="000D6B65">
        <w:rPr>
          <w:snapToGrid w:val="0"/>
          <w:lang w:eastAsia="zh-CN"/>
        </w:rPr>
        <w:t>T</w:t>
      </w:r>
      <w:r w:rsidRPr="000D6B65">
        <w:rPr>
          <w:snapToGrid w:val="0"/>
        </w:rPr>
        <w:t xml:space="preserve">DD pattern </w:t>
      </w:r>
      <w:r w:rsidRPr="000D6B65">
        <w:rPr>
          <w:snapToGrid w:val="0"/>
          <w:lang w:eastAsia="zh-CN"/>
        </w:rPr>
        <w:t>4</w:t>
      </w:r>
      <w:r w:rsidRPr="000D6B65">
        <w:rPr>
          <w:snapToGrid w:val="0"/>
        </w:rPr>
        <w:t xml:space="preserve">: One sided dynamic OCNG </w:t>
      </w:r>
      <w:r w:rsidRPr="000D6B65">
        <w:rPr>
          <w:snapToGrid w:val="0"/>
          <w:lang w:eastAsia="zh-CN"/>
        </w:rPr>
        <w:t>T</w:t>
      </w:r>
      <w:r w:rsidRPr="000D6B65">
        <w:rPr>
          <w:snapToGrid w:val="0"/>
        </w:rPr>
        <w:t xml:space="preserve">DD pattern </w:t>
      </w:r>
      <w:r w:rsidRPr="000D6B65">
        <w:rPr>
          <w:snapToGrid w:val="0"/>
          <w:lang w:eastAsia="zh-CN"/>
        </w:rPr>
        <w:t>for MBMS transmission</w:t>
      </w:r>
      <w:r>
        <w:tab/>
        <w:t>488</w:t>
      </w:r>
    </w:p>
    <w:p w14:paraId="4FC0E161" w14:textId="77777777" w:rsidR="00F878FB" w:rsidRDefault="00F878FB">
      <w:pPr>
        <w:pStyle w:val="TOC3"/>
        <w:rPr>
          <w:rFonts w:asciiTheme="minorHAnsi" w:eastAsiaTheme="minorEastAsia" w:hAnsiTheme="minorHAnsi" w:cstheme="minorBidi"/>
          <w:sz w:val="22"/>
          <w:szCs w:val="22"/>
        </w:rPr>
      </w:pPr>
      <w:r w:rsidRPr="000D6B65">
        <w:rPr>
          <w:snapToGrid w:val="0"/>
        </w:rPr>
        <w:t>A.5.2.</w:t>
      </w:r>
      <w:r w:rsidRPr="000D6B65">
        <w:rPr>
          <w:snapToGrid w:val="0"/>
          <w:lang w:eastAsia="zh-CN"/>
        </w:rPr>
        <w:t>5</w:t>
      </w:r>
      <w:r>
        <w:rPr>
          <w:rFonts w:asciiTheme="minorHAnsi" w:eastAsiaTheme="minorEastAsia" w:hAnsiTheme="minorHAnsi" w:cstheme="minorBidi"/>
          <w:sz w:val="22"/>
          <w:szCs w:val="22"/>
        </w:rPr>
        <w:tab/>
      </w:r>
      <w:r w:rsidRPr="000D6B65">
        <w:rPr>
          <w:snapToGrid w:val="0"/>
        </w:rPr>
        <w:t xml:space="preserve">OCNG TDD pattern </w:t>
      </w:r>
      <w:r w:rsidRPr="000D6B65">
        <w:rPr>
          <w:snapToGrid w:val="0"/>
          <w:lang w:eastAsia="zh-CN"/>
        </w:rPr>
        <w:t>5</w:t>
      </w:r>
      <w:r w:rsidRPr="000D6B65">
        <w:rPr>
          <w:snapToGrid w:val="0"/>
        </w:rPr>
        <w:t xml:space="preserve">: One sided dynamic </w:t>
      </w:r>
      <w:r w:rsidRPr="000D6B65">
        <w:rPr>
          <w:snapToGrid w:val="0"/>
          <w:lang w:eastAsia="zh-CN"/>
        </w:rPr>
        <w:t xml:space="preserve">16QAM modulated </w:t>
      </w:r>
      <w:r w:rsidRPr="000D6B65">
        <w:rPr>
          <w:snapToGrid w:val="0"/>
        </w:rPr>
        <w:t>OCNG TDD pattern</w:t>
      </w:r>
      <w:r>
        <w:tab/>
        <w:t>489</w:t>
      </w:r>
    </w:p>
    <w:p w14:paraId="359318F6" w14:textId="77777777" w:rsidR="00F878FB" w:rsidRDefault="00F878FB">
      <w:pPr>
        <w:pStyle w:val="TOC3"/>
        <w:rPr>
          <w:rFonts w:asciiTheme="minorHAnsi" w:eastAsiaTheme="minorEastAsia" w:hAnsiTheme="minorHAnsi" w:cstheme="minorBidi"/>
          <w:sz w:val="22"/>
          <w:szCs w:val="22"/>
        </w:rPr>
      </w:pPr>
      <w:r w:rsidRPr="000D6B65">
        <w:rPr>
          <w:snapToGrid w:val="0"/>
        </w:rPr>
        <w:t>A.5.2.6</w:t>
      </w:r>
      <w:r>
        <w:rPr>
          <w:rFonts w:asciiTheme="minorHAnsi" w:eastAsiaTheme="minorEastAsia" w:hAnsiTheme="minorHAnsi" w:cstheme="minorBidi"/>
          <w:sz w:val="22"/>
          <w:szCs w:val="22"/>
        </w:rPr>
        <w:tab/>
      </w:r>
      <w:r w:rsidRPr="000D6B65">
        <w:rPr>
          <w:snapToGrid w:val="0"/>
        </w:rPr>
        <w:t>OCNG TDD pattern 6: dynamic OCNG TDD pattern when user data is in 2 non-contiguous blocks</w:t>
      </w:r>
      <w:r>
        <w:tab/>
        <w:t>490</w:t>
      </w:r>
    </w:p>
    <w:p w14:paraId="67315D39" w14:textId="77777777" w:rsidR="00F878FB" w:rsidRDefault="00F878FB">
      <w:pPr>
        <w:pStyle w:val="TOC3"/>
        <w:rPr>
          <w:rFonts w:asciiTheme="minorHAnsi" w:eastAsiaTheme="minorEastAsia" w:hAnsiTheme="minorHAnsi" w:cstheme="minorBidi"/>
          <w:sz w:val="22"/>
          <w:szCs w:val="22"/>
        </w:rPr>
      </w:pPr>
      <w:r w:rsidRPr="000D6B65">
        <w:rPr>
          <w:snapToGrid w:val="0"/>
        </w:rPr>
        <w:t>A.5.2.</w:t>
      </w:r>
      <w:r w:rsidRPr="000D6B65">
        <w:rPr>
          <w:snapToGrid w:val="0"/>
          <w:lang w:eastAsia="zh-CN"/>
        </w:rPr>
        <w:t>7</w:t>
      </w:r>
      <w:r>
        <w:rPr>
          <w:rFonts w:asciiTheme="minorHAnsi" w:eastAsiaTheme="minorEastAsia" w:hAnsiTheme="minorHAnsi" w:cstheme="minorBidi"/>
          <w:sz w:val="22"/>
          <w:szCs w:val="22"/>
        </w:rPr>
        <w:tab/>
      </w:r>
      <w:r w:rsidRPr="000D6B65">
        <w:rPr>
          <w:snapToGrid w:val="0"/>
        </w:rPr>
        <w:t xml:space="preserve">OCNG TDD pattern </w:t>
      </w:r>
      <w:r w:rsidRPr="000D6B65">
        <w:rPr>
          <w:snapToGrid w:val="0"/>
          <w:lang w:eastAsia="zh-CN"/>
        </w:rPr>
        <w:t>7</w:t>
      </w:r>
      <w:r w:rsidRPr="000D6B65">
        <w:rPr>
          <w:snapToGrid w:val="0"/>
        </w:rPr>
        <w:t xml:space="preserve">: dynamic OCNG TDD pattern when user data is in </w:t>
      </w:r>
      <w:r w:rsidRPr="000D6B65">
        <w:rPr>
          <w:snapToGrid w:val="0"/>
          <w:lang w:eastAsia="zh-CN"/>
        </w:rPr>
        <w:t>multiple</w:t>
      </w:r>
      <w:r w:rsidRPr="000D6B65">
        <w:rPr>
          <w:snapToGrid w:val="0"/>
        </w:rPr>
        <w:t xml:space="preserve"> non-contiguous blocks</w:t>
      </w:r>
      <w:r>
        <w:tab/>
        <w:t>490</w:t>
      </w:r>
    </w:p>
    <w:p w14:paraId="6BD234F6" w14:textId="77777777" w:rsidR="00F878FB" w:rsidRDefault="00F878FB">
      <w:pPr>
        <w:pStyle w:val="TOC3"/>
        <w:rPr>
          <w:rFonts w:asciiTheme="minorHAnsi" w:eastAsiaTheme="minorEastAsia" w:hAnsiTheme="minorHAnsi" w:cstheme="minorBidi"/>
          <w:sz w:val="22"/>
          <w:szCs w:val="22"/>
        </w:rPr>
      </w:pPr>
      <w:r w:rsidRPr="000D6B65">
        <w:rPr>
          <w:snapToGrid w:val="0"/>
        </w:rPr>
        <w:t>A.5.</w:t>
      </w:r>
      <w:r w:rsidRPr="000D6B65">
        <w:rPr>
          <w:snapToGrid w:val="0"/>
          <w:lang w:eastAsia="zh-CN"/>
        </w:rPr>
        <w:t>2</w:t>
      </w:r>
      <w:r w:rsidRPr="000D6B65">
        <w:rPr>
          <w:snapToGrid w:val="0"/>
        </w:rPr>
        <w:t>.</w:t>
      </w:r>
      <w:r w:rsidRPr="000D6B65">
        <w:rPr>
          <w:snapToGrid w:val="0"/>
          <w:lang w:eastAsia="zh-CN"/>
        </w:rPr>
        <w:t>8</w:t>
      </w:r>
      <w:r>
        <w:rPr>
          <w:rFonts w:asciiTheme="minorHAnsi" w:eastAsiaTheme="minorEastAsia" w:hAnsiTheme="minorHAnsi" w:cstheme="minorBidi"/>
          <w:sz w:val="22"/>
          <w:szCs w:val="22"/>
        </w:rPr>
        <w:tab/>
      </w:r>
      <w:r w:rsidRPr="000D6B65">
        <w:rPr>
          <w:snapToGrid w:val="0"/>
        </w:rPr>
        <w:t xml:space="preserve">OCNG </w:t>
      </w:r>
      <w:r w:rsidRPr="000D6B65">
        <w:rPr>
          <w:snapToGrid w:val="0"/>
          <w:lang w:eastAsia="zh-CN"/>
        </w:rPr>
        <w:t>T</w:t>
      </w:r>
      <w:r w:rsidRPr="000D6B65">
        <w:rPr>
          <w:snapToGrid w:val="0"/>
        </w:rPr>
        <w:t xml:space="preserve">DD pattern </w:t>
      </w:r>
      <w:r w:rsidRPr="000D6B65">
        <w:rPr>
          <w:snapToGrid w:val="0"/>
          <w:lang w:eastAsia="zh-CN"/>
        </w:rPr>
        <w:t>8</w:t>
      </w:r>
      <w:r w:rsidRPr="000D6B65">
        <w:rPr>
          <w:snapToGrid w:val="0"/>
        </w:rPr>
        <w:t xml:space="preserve">: </w:t>
      </w:r>
      <w:r w:rsidRPr="000D6B65">
        <w:rPr>
          <w:snapToGrid w:val="0"/>
          <w:lang w:eastAsia="zh-CN"/>
        </w:rPr>
        <w:t>D</w:t>
      </w:r>
      <w:r w:rsidRPr="000D6B65">
        <w:rPr>
          <w:snapToGrid w:val="0"/>
        </w:rPr>
        <w:t xml:space="preserve">ynamic OCNG </w:t>
      </w:r>
      <w:r w:rsidRPr="000D6B65">
        <w:rPr>
          <w:snapToGrid w:val="0"/>
          <w:lang w:eastAsia="zh-CN"/>
        </w:rPr>
        <w:t>T</w:t>
      </w:r>
      <w:r w:rsidRPr="000D6B65">
        <w:rPr>
          <w:snapToGrid w:val="0"/>
        </w:rPr>
        <w:t xml:space="preserve">DD pattern </w:t>
      </w:r>
      <w:r w:rsidRPr="000D6B65">
        <w:rPr>
          <w:snapToGrid w:val="0"/>
          <w:lang w:eastAsia="zh-CN"/>
        </w:rPr>
        <w:t>for TM10 transmission</w:t>
      </w:r>
      <w:r>
        <w:tab/>
        <w:t>491</w:t>
      </w:r>
    </w:p>
    <w:p w14:paraId="7A46B8BA" w14:textId="77777777" w:rsidR="00F878FB" w:rsidRDefault="00F878FB">
      <w:pPr>
        <w:pStyle w:val="TOC8"/>
        <w:rPr>
          <w:rFonts w:asciiTheme="minorHAnsi" w:eastAsiaTheme="minorEastAsia" w:hAnsiTheme="minorHAnsi" w:cstheme="minorBidi"/>
          <w:b w:val="0"/>
          <w:szCs w:val="22"/>
        </w:rPr>
      </w:pPr>
      <w:r w:rsidRPr="000D6B65">
        <w:rPr>
          <w:rFonts w:cs="v5.0.0"/>
          <w:lang w:val="fr-FR"/>
        </w:rPr>
        <w:t>Annex B (normative):  Propagation conditions</w:t>
      </w:r>
      <w:r>
        <w:tab/>
        <w:t>493</w:t>
      </w:r>
    </w:p>
    <w:p w14:paraId="06299F0D" w14:textId="77777777" w:rsidR="00F878FB" w:rsidRDefault="00F878FB">
      <w:pPr>
        <w:pStyle w:val="TOC1"/>
        <w:rPr>
          <w:rFonts w:asciiTheme="minorHAnsi" w:eastAsiaTheme="minorEastAsia" w:hAnsiTheme="minorHAnsi" w:cstheme="minorBidi"/>
          <w:szCs w:val="22"/>
        </w:rPr>
      </w:pPr>
      <w:r w:rsidRPr="000D6B65">
        <w:rPr>
          <w:lang w:val="fr-FR"/>
        </w:rPr>
        <w:t>B.1</w:t>
      </w:r>
      <w:r>
        <w:rPr>
          <w:rFonts w:asciiTheme="minorHAnsi" w:eastAsiaTheme="minorEastAsia" w:hAnsiTheme="minorHAnsi" w:cstheme="minorBidi"/>
          <w:szCs w:val="22"/>
        </w:rPr>
        <w:tab/>
      </w:r>
      <w:r w:rsidRPr="000D6B65">
        <w:rPr>
          <w:lang w:val="fr-FR"/>
        </w:rPr>
        <w:t>Static propagation condition</w:t>
      </w:r>
      <w:r>
        <w:tab/>
        <w:t>493</w:t>
      </w:r>
    </w:p>
    <w:p w14:paraId="05C7635C" w14:textId="77777777" w:rsidR="00F878FB" w:rsidRDefault="00F878F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493</w:t>
      </w:r>
    </w:p>
    <w:p w14:paraId="4D3B6549" w14:textId="77777777" w:rsidR="00F878FB" w:rsidRDefault="00F878FB">
      <w:pPr>
        <w:pStyle w:val="TOC2"/>
        <w:rPr>
          <w:rFonts w:asciiTheme="minorHAnsi" w:eastAsiaTheme="minorEastAsia" w:hAnsiTheme="minorHAnsi" w:cstheme="minorBidi"/>
          <w:sz w:val="22"/>
          <w:szCs w:val="22"/>
        </w:rPr>
      </w:pPr>
      <w:r w:rsidRPr="000D6B65">
        <w:rPr>
          <w:snapToGrid w:val="0"/>
        </w:rPr>
        <w:t>B.2.1</w:t>
      </w:r>
      <w:r>
        <w:rPr>
          <w:rFonts w:asciiTheme="minorHAnsi" w:eastAsiaTheme="minorEastAsia" w:hAnsiTheme="minorHAnsi" w:cstheme="minorBidi"/>
          <w:sz w:val="22"/>
          <w:szCs w:val="22"/>
        </w:rPr>
        <w:tab/>
      </w:r>
      <w:r w:rsidRPr="000D6B65">
        <w:rPr>
          <w:snapToGrid w:val="0"/>
        </w:rPr>
        <w:t>Delay profiles</w:t>
      </w:r>
      <w:r>
        <w:tab/>
        <w:t>493</w:t>
      </w:r>
    </w:p>
    <w:p w14:paraId="7AA98971" w14:textId="77777777" w:rsidR="00F878FB" w:rsidRDefault="00F878F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494</w:t>
      </w:r>
    </w:p>
    <w:p w14:paraId="550AB1C8" w14:textId="77777777" w:rsidR="00F878FB" w:rsidRDefault="00F878F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495</w:t>
      </w:r>
    </w:p>
    <w:p w14:paraId="165317B5" w14:textId="77777777" w:rsidR="00F878FB" w:rsidRDefault="00F878FB">
      <w:pPr>
        <w:pStyle w:val="TOC3"/>
        <w:rPr>
          <w:rFonts w:asciiTheme="minorHAnsi" w:eastAsiaTheme="minorEastAsia" w:hAnsiTheme="minorHAnsi" w:cstheme="minorBidi"/>
          <w:sz w:val="22"/>
          <w:szCs w:val="22"/>
        </w:rPr>
      </w:pPr>
      <w:r w:rsidRPr="000D6B65">
        <w:rPr>
          <w:snapToGrid w:val="0"/>
        </w:rPr>
        <w:t>B.2.3.1</w:t>
      </w:r>
      <w:r>
        <w:rPr>
          <w:rFonts w:asciiTheme="minorHAnsi" w:eastAsiaTheme="minorEastAsia" w:hAnsiTheme="minorHAnsi" w:cstheme="minorBidi"/>
          <w:sz w:val="22"/>
          <w:szCs w:val="22"/>
        </w:rPr>
        <w:tab/>
      </w:r>
      <w:r w:rsidRPr="000D6B65">
        <w:rPr>
          <w:snapToGrid w:val="0"/>
        </w:rPr>
        <w:t>Definition of MIMO Correlation Matrices</w:t>
      </w:r>
      <w:r>
        <w:tab/>
        <w:t>495</w:t>
      </w:r>
    </w:p>
    <w:p w14:paraId="0CC12A43" w14:textId="77777777" w:rsidR="00F878FB" w:rsidRDefault="00F878FB">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496</w:t>
      </w:r>
    </w:p>
    <w:p w14:paraId="697F05F5" w14:textId="77777777" w:rsidR="00F878FB" w:rsidRDefault="00F878FB">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498</w:t>
      </w:r>
    </w:p>
    <w:p w14:paraId="49147BFE" w14:textId="77777777" w:rsidR="00F878FB" w:rsidRDefault="00F878FB">
      <w:pPr>
        <w:pStyle w:val="TOC3"/>
        <w:rPr>
          <w:rFonts w:asciiTheme="minorHAnsi" w:eastAsiaTheme="minorEastAsia" w:hAnsiTheme="minorHAnsi" w:cstheme="minorBidi"/>
          <w:sz w:val="22"/>
          <w:szCs w:val="22"/>
        </w:rPr>
      </w:pPr>
      <w:r w:rsidRPr="000D6B65">
        <w:rPr>
          <w:snapToGrid w:val="0"/>
        </w:rPr>
        <w:t>B.2.3</w:t>
      </w:r>
      <w:r w:rsidRPr="000D6B65">
        <w:rPr>
          <w:snapToGrid w:val="0"/>
          <w:lang w:eastAsia="zh-CN"/>
        </w:rPr>
        <w:t>A</w:t>
      </w:r>
      <w:r w:rsidRPr="000D6B65">
        <w:rPr>
          <w:snapToGrid w:val="0"/>
        </w:rPr>
        <w:t>.1</w:t>
      </w:r>
      <w:r>
        <w:rPr>
          <w:rFonts w:asciiTheme="minorHAnsi" w:eastAsiaTheme="minorEastAsia" w:hAnsiTheme="minorHAnsi" w:cstheme="minorBidi"/>
          <w:sz w:val="22"/>
          <w:szCs w:val="22"/>
        </w:rPr>
        <w:tab/>
      </w:r>
      <w:r w:rsidRPr="000D6B65">
        <w:rPr>
          <w:snapToGrid w:val="0"/>
        </w:rPr>
        <w:t>Definition of MIMO Correlation Matrices</w:t>
      </w:r>
      <w:r w:rsidRPr="000D6B65">
        <w:rPr>
          <w:snapToGrid w:val="0"/>
          <w:lang w:eastAsia="zh-CN"/>
        </w:rPr>
        <w:t xml:space="preserve"> using cross polarized antennas</w:t>
      </w:r>
      <w:r>
        <w:tab/>
        <w:t>499</w:t>
      </w:r>
    </w:p>
    <w:p w14:paraId="31E5A002" w14:textId="77777777" w:rsidR="00F878FB" w:rsidRDefault="00F878FB">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499</w:t>
      </w:r>
    </w:p>
    <w:p w14:paraId="5138334F" w14:textId="77777777" w:rsidR="00F878FB" w:rsidRDefault="00F878FB">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499</w:t>
      </w:r>
    </w:p>
    <w:p w14:paraId="74153B95" w14:textId="77777777" w:rsidR="00F878FB" w:rsidRDefault="00F878FB">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500</w:t>
      </w:r>
    </w:p>
    <w:p w14:paraId="6D9BB3D2" w14:textId="77777777" w:rsidR="00F878FB" w:rsidRDefault="00F878FB">
      <w:pPr>
        <w:pStyle w:val="TOC3"/>
        <w:rPr>
          <w:rFonts w:asciiTheme="minorHAnsi" w:eastAsiaTheme="minorEastAsia" w:hAnsiTheme="minorHAnsi" w:cstheme="minorBidi"/>
          <w:sz w:val="22"/>
          <w:szCs w:val="22"/>
        </w:rPr>
      </w:pPr>
      <w:r w:rsidRPr="000D6B65">
        <w:rPr>
          <w:snapToGrid w:val="0"/>
        </w:rPr>
        <w:t>B.2.3</w:t>
      </w:r>
      <w:r w:rsidRPr="000D6B65">
        <w:rPr>
          <w:snapToGrid w:val="0"/>
          <w:lang w:eastAsia="zh-CN"/>
        </w:rPr>
        <w:t>A</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Beam steering approach</w:t>
      </w:r>
      <w:r>
        <w:tab/>
        <w:t>500</w:t>
      </w:r>
    </w:p>
    <w:p w14:paraId="094E6053" w14:textId="77777777" w:rsidR="00F878FB" w:rsidRDefault="00F878FB">
      <w:pPr>
        <w:pStyle w:val="TOC2"/>
        <w:rPr>
          <w:rFonts w:asciiTheme="minorHAnsi" w:eastAsiaTheme="minorEastAsia" w:hAnsiTheme="minorHAnsi" w:cstheme="minorBidi"/>
          <w:sz w:val="22"/>
          <w:szCs w:val="22"/>
        </w:rPr>
      </w:pPr>
      <w:r w:rsidRPr="000D6B65">
        <w:rPr>
          <w:snapToGrid w:val="0"/>
        </w:rPr>
        <w:t>B.2.4</w:t>
      </w:r>
      <w:r>
        <w:rPr>
          <w:rFonts w:asciiTheme="minorHAnsi" w:eastAsiaTheme="minorEastAsia" w:hAnsiTheme="minorHAnsi" w:cstheme="minorBidi"/>
          <w:sz w:val="22"/>
          <w:szCs w:val="22"/>
        </w:rPr>
        <w:tab/>
      </w:r>
      <w:r w:rsidRPr="000D6B65">
        <w:rPr>
          <w:snapToGrid w:val="0"/>
        </w:rPr>
        <w:t>Propagation conditions for CQI tests</w:t>
      </w:r>
      <w:r>
        <w:tab/>
        <w:t>501</w:t>
      </w:r>
    </w:p>
    <w:p w14:paraId="1ED20C52" w14:textId="77777777" w:rsidR="00F878FB" w:rsidRDefault="00F878FB">
      <w:pPr>
        <w:pStyle w:val="TOC3"/>
        <w:rPr>
          <w:rFonts w:asciiTheme="minorHAnsi" w:eastAsiaTheme="minorEastAsia" w:hAnsiTheme="minorHAnsi" w:cstheme="minorBidi"/>
          <w:sz w:val="22"/>
          <w:szCs w:val="22"/>
        </w:rPr>
      </w:pPr>
      <w:r w:rsidRPr="000D6B65">
        <w:rPr>
          <w:snapToGrid w:val="0"/>
        </w:rPr>
        <w:lastRenderedPageBreak/>
        <w:t>B.2.</w:t>
      </w:r>
      <w:r w:rsidRPr="000D6B65">
        <w:rPr>
          <w:snapToGrid w:val="0"/>
          <w:lang w:eastAsia="zh-CN"/>
        </w:rPr>
        <w:t>4</w:t>
      </w:r>
      <w:r w:rsidRPr="000D6B65">
        <w:rPr>
          <w:snapToGrid w:val="0"/>
        </w:rPr>
        <w:t>.1</w:t>
      </w:r>
      <w:r>
        <w:rPr>
          <w:rFonts w:asciiTheme="minorHAnsi" w:eastAsiaTheme="minorEastAsia" w:hAnsiTheme="minorHAnsi" w:cstheme="minorBidi"/>
          <w:sz w:val="22"/>
          <w:szCs w:val="22"/>
        </w:rPr>
        <w:tab/>
      </w:r>
      <w:r w:rsidRPr="000D6B65">
        <w:rPr>
          <w:snapToGrid w:val="0"/>
        </w:rPr>
        <w:t xml:space="preserve">Propagation conditions </w:t>
      </w:r>
      <w:r w:rsidRPr="000D6B65">
        <w:rPr>
          <w:snapToGrid w:val="0"/>
          <w:lang w:eastAsia="zh-CN"/>
        </w:rPr>
        <w:t>for CQI tests with multiple CSI processes</w:t>
      </w:r>
      <w:r>
        <w:tab/>
        <w:t>501</w:t>
      </w:r>
    </w:p>
    <w:p w14:paraId="7B2F7A28" w14:textId="77777777" w:rsidR="00F878FB" w:rsidRDefault="00F878FB">
      <w:pPr>
        <w:pStyle w:val="TOC2"/>
        <w:rPr>
          <w:rFonts w:asciiTheme="minorHAnsi" w:eastAsiaTheme="minorEastAsia" w:hAnsiTheme="minorHAnsi" w:cstheme="minorBidi"/>
          <w:sz w:val="22"/>
          <w:szCs w:val="22"/>
        </w:rPr>
      </w:pPr>
      <w:r w:rsidRPr="000D6B65">
        <w:rPr>
          <w:snapToGrid w:val="0"/>
          <w:lang w:val="fr-FR"/>
        </w:rPr>
        <w:t>B.2.5</w:t>
      </w:r>
      <w:r>
        <w:rPr>
          <w:rFonts w:asciiTheme="minorHAnsi" w:eastAsiaTheme="minorEastAsia" w:hAnsiTheme="minorHAnsi" w:cstheme="minorBidi"/>
          <w:sz w:val="22"/>
          <w:szCs w:val="22"/>
        </w:rPr>
        <w:tab/>
      </w:r>
      <w:r w:rsidRPr="000D6B65">
        <w:rPr>
          <w:lang w:val="fr-FR"/>
        </w:rPr>
        <w:t>Void</w:t>
      </w:r>
      <w:r>
        <w:tab/>
        <w:t>501</w:t>
      </w:r>
    </w:p>
    <w:p w14:paraId="676E3E99" w14:textId="77777777" w:rsidR="00F878FB" w:rsidRDefault="00F878FB">
      <w:pPr>
        <w:pStyle w:val="TOC2"/>
        <w:rPr>
          <w:rFonts w:asciiTheme="minorHAnsi" w:eastAsiaTheme="minorEastAsia" w:hAnsiTheme="minorHAnsi" w:cstheme="minorBidi"/>
          <w:sz w:val="22"/>
          <w:szCs w:val="22"/>
        </w:rPr>
      </w:pPr>
      <w:r w:rsidRPr="000D6B65">
        <w:rPr>
          <w:snapToGrid w:val="0"/>
          <w:lang w:val="fr-FR"/>
        </w:rPr>
        <w:t>B.2.6</w:t>
      </w:r>
      <w:r>
        <w:rPr>
          <w:rFonts w:asciiTheme="minorHAnsi" w:eastAsiaTheme="minorEastAsia" w:hAnsiTheme="minorHAnsi" w:cstheme="minorBidi"/>
          <w:sz w:val="22"/>
          <w:szCs w:val="22"/>
        </w:rPr>
        <w:tab/>
      </w:r>
      <w:r w:rsidRPr="000D6B65">
        <w:rPr>
          <w:lang w:val="fr-FR"/>
        </w:rPr>
        <w:t>MBSFN Propagation Channel Profile</w:t>
      </w:r>
      <w:r>
        <w:tab/>
        <w:t>501</w:t>
      </w:r>
    </w:p>
    <w:p w14:paraId="0B646D58" w14:textId="77777777" w:rsidR="00F878FB" w:rsidRDefault="00F878F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502</w:t>
      </w:r>
    </w:p>
    <w:p w14:paraId="26C382D1" w14:textId="77777777" w:rsidR="00F878FB" w:rsidRDefault="00F878F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503</w:t>
      </w:r>
    </w:p>
    <w:p w14:paraId="357E4818" w14:textId="77777777" w:rsidR="00F878FB" w:rsidRDefault="00F878FB">
      <w:pPr>
        <w:pStyle w:val="TOC2"/>
        <w:rPr>
          <w:rFonts w:asciiTheme="minorHAnsi" w:eastAsiaTheme="minorEastAsia" w:hAnsiTheme="minorHAnsi" w:cstheme="minorBidi"/>
          <w:sz w:val="22"/>
          <w:szCs w:val="22"/>
        </w:rPr>
      </w:pPr>
      <w:r w:rsidRPr="000D6B65">
        <w:rPr>
          <w:snapToGrid w:val="0"/>
        </w:rPr>
        <w:t>B.4.1</w:t>
      </w:r>
      <w:r>
        <w:rPr>
          <w:rFonts w:asciiTheme="minorHAnsi" w:eastAsiaTheme="minorEastAsia" w:hAnsiTheme="minorHAnsi" w:cstheme="minorBidi"/>
          <w:sz w:val="22"/>
          <w:szCs w:val="22"/>
        </w:rPr>
        <w:tab/>
      </w:r>
      <w:r w:rsidRPr="000D6B65">
        <w:rPr>
          <w:snapToGrid w:val="0"/>
        </w:rPr>
        <w:t xml:space="preserve">Single-layer random </w:t>
      </w:r>
      <w:r w:rsidRPr="000D6B65">
        <w:rPr>
          <w:snapToGrid w:val="0"/>
          <w:lang w:eastAsia="zh-CN"/>
        </w:rPr>
        <w:t>b</w:t>
      </w:r>
      <w:r w:rsidRPr="000D6B65">
        <w:rPr>
          <w:snapToGrid w:val="0"/>
        </w:rPr>
        <w:t>eamforming</w:t>
      </w:r>
      <w:r w:rsidRPr="000D6B65">
        <w:rPr>
          <w:snapToGrid w:val="0"/>
          <w:lang w:eastAsia="zh-CN"/>
        </w:rPr>
        <w:t xml:space="preserve"> (Antenna port 5, 7, or 8)</w:t>
      </w:r>
      <w:r>
        <w:tab/>
        <w:t>503</w:t>
      </w:r>
    </w:p>
    <w:p w14:paraId="48A09516" w14:textId="77777777" w:rsidR="00F878FB" w:rsidRDefault="00F878F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504</w:t>
      </w:r>
    </w:p>
    <w:p w14:paraId="53845B10" w14:textId="77777777" w:rsidR="00F878FB" w:rsidRDefault="00F878F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504</w:t>
      </w:r>
    </w:p>
    <w:p w14:paraId="17A64823" w14:textId="77777777" w:rsidR="00F878FB" w:rsidRDefault="00F878FB">
      <w:pPr>
        <w:pStyle w:val="TOC2"/>
        <w:rPr>
          <w:rFonts w:asciiTheme="minorHAnsi" w:eastAsiaTheme="minorEastAsia" w:hAnsiTheme="minorHAnsi" w:cstheme="minorBidi"/>
          <w:sz w:val="22"/>
          <w:szCs w:val="22"/>
        </w:rPr>
      </w:pPr>
      <w:r w:rsidRPr="000D6B65">
        <w:rPr>
          <w:snapToGrid w:val="0"/>
        </w:rPr>
        <w:t>B.4.</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R</w:t>
      </w:r>
      <w:r w:rsidRPr="000D6B65">
        <w:rPr>
          <w:snapToGrid w:val="0"/>
        </w:rPr>
        <w:t xml:space="preserve">andom </w:t>
      </w:r>
      <w:r w:rsidRPr="000D6B65">
        <w:rPr>
          <w:snapToGrid w:val="0"/>
          <w:lang w:eastAsia="zh-CN"/>
        </w:rPr>
        <w:t>b</w:t>
      </w:r>
      <w:r w:rsidRPr="000D6B65">
        <w:rPr>
          <w:snapToGrid w:val="0"/>
        </w:rPr>
        <w:t>eamforming</w:t>
      </w:r>
      <w:r w:rsidRPr="000D6B65">
        <w:rPr>
          <w:snapToGrid w:val="0"/>
          <w:lang w:eastAsia="zh-CN"/>
        </w:rPr>
        <w:t xml:space="preserve"> for EPDCCH distributed transmission (Antenna port 107 and 109)</w:t>
      </w:r>
      <w:r>
        <w:tab/>
        <w:t>505</w:t>
      </w:r>
    </w:p>
    <w:p w14:paraId="612A1997" w14:textId="77777777" w:rsidR="00F878FB" w:rsidRDefault="00F878FB">
      <w:pPr>
        <w:pStyle w:val="TOC2"/>
        <w:rPr>
          <w:rFonts w:asciiTheme="minorHAnsi" w:eastAsiaTheme="minorEastAsia" w:hAnsiTheme="minorHAnsi" w:cstheme="minorBidi"/>
          <w:sz w:val="22"/>
          <w:szCs w:val="22"/>
        </w:rPr>
      </w:pPr>
      <w:r w:rsidRPr="000D6B65">
        <w:rPr>
          <w:snapToGrid w:val="0"/>
        </w:rPr>
        <w:t>B.4.</w:t>
      </w:r>
      <w:r w:rsidRPr="000D6B65">
        <w:rPr>
          <w:snapToGrid w:val="0"/>
          <w:lang w:eastAsia="zh-CN"/>
        </w:rPr>
        <w:t>5</w:t>
      </w:r>
      <w:r>
        <w:rPr>
          <w:rFonts w:asciiTheme="minorHAnsi" w:eastAsiaTheme="minorEastAsia" w:hAnsiTheme="minorHAnsi" w:cstheme="minorBidi"/>
          <w:sz w:val="22"/>
          <w:szCs w:val="22"/>
        </w:rPr>
        <w:tab/>
      </w:r>
      <w:r w:rsidRPr="000D6B65">
        <w:rPr>
          <w:snapToGrid w:val="0"/>
          <w:lang w:eastAsia="zh-CN"/>
        </w:rPr>
        <w:t>Random beamforming for EPDCCH localized transmission (Antenna port 107, 108, 109 or 110)</w:t>
      </w:r>
      <w:r>
        <w:tab/>
        <w:t>505</w:t>
      </w:r>
    </w:p>
    <w:p w14:paraId="27249C82" w14:textId="77777777" w:rsidR="00F878FB" w:rsidRDefault="00F878F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506</w:t>
      </w:r>
    </w:p>
    <w:p w14:paraId="4294FB39" w14:textId="77777777" w:rsidR="00F878FB" w:rsidRDefault="00F878FB">
      <w:pPr>
        <w:pStyle w:val="TOC2"/>
        <w:rPr>
          <w:rFonts w:asciiTheme="minorHAnsi" w:eastAsiaTheme="minorEastAsia" w:hAnsiTheme="minorHAnsi" w:cstheme="minorBidi"/>
          <w:sz w:val="22"/>
          <w:szCs w:val="22"/>
        </w:rPr>
      </w:pPr>
      <w:r w:rsidRPr="000D6B65">
        <w:rPr>
          <w:snapToGrid w:val="0"/>
        </w:rPr>
        <w:t>B.5.1</w:t>
      </w:r>
      <w:r>
        <w:rPr>
          <w:rFonts w:asciiTheme="minorHAnsi" w:eastAsiaTheme="minorEastAsia" w:hAnsiTheme="minorHAnsi" w:cstheme="minorBidi"/>
          <w:sz w:val="22"/>
          <w:szCs w:val="22"/>
        </w:rPr>
        <w:tab/>
      </w:r>
      <w:r w:rsidRPr="000D6B65">
        <w:rPr>
          <w:snapToGrid w:val="0"/>
        </w:rPr>
        <w:t>Dominant interferer proportion</w:t>
      </w:r>
      <w:r>
        <w:tab/>
        <w:t>506</w:t>
      </w:r>
    </w:p>
    <w:p w14:paraId="687684EF" w14:textId="77777777" w:rsidR="00F878FB" w:rsidRDefault="00F878FB">
      <w:pPr>
        <w:pStyle w:val="TOC2"/>
        <w:rPr>
          <w:rFonts w:asciiTheme="minorHAnsi" w:eastAsiaTheme="minorEastAsia" w:hAnsiTheme="minorHAnsi" w:cstheme="minorBidi"/>
          <w:sz w:val="22"/>
          <w:szCs w:val="22"/>
        </w:rPr>
      </w:pPr>
      <w:r w:rsidRPr="000D6B65">
        <w:rPr>
          <w:snapToGrid w:val="0"/>
        </w:rPr>
        <w:t>B.5.2</w:t>
      </w:r>
      <w:r>
        <w:rPr>
          <w:rFonts w:asciiTheme="minorHAnsi" w:eastAsiaTheme="minorEastAsia" w:hAnsiTheme="minorHAnsi" w:cstheme="minorBidi"/>
          <w:sz w:val="22"/>
          <w:szCs w:val="22"/>
        </w:rPr>
        <w:tab/>
      </w:r>
      <w:r w:rsidRPr="000D6B65">
        <w:rPr>
          <w:snapToGrid w:val="0"/>
        </w:rPr>
        <w:t>Transmission mode 3 interference model</w:t>
      </w:r>
      <w:r>
        <w:tab/>
        <w:t>506</w:t>
      </w:r>
    </w:p>
    <w:p w14:paraId="25D6ACC0" w14:textId="77777777" w:rsidR="00F878FB" w:rsidRDefault="00F878FB">
      <w:pPr>
        <w:pStyle w:val="TOC2"/>
        <w:rPr>
          <w:rFonts w:asciiTheme="minorHAnsi" w:eastAsiaTheme="minorEastAsia" w:hAnsiTheme="minorHAnsi" w:cstheme="minorBidi"/>
          <w:sz w:val="22"/>
          <w:szCs w:val="22"/>
        </w:rPr>
      </w:pPr>
      <w:r w:rsidRPr="000D6B65">
        <w:rPr>
          <w:snapToGrid w:val="0"/>
        </w:rPr>
        <w:t>B.5.3</w:t>
      </w:r>
      <w:r>
        <w:rPr>
          <w:rFonts w:asciiTheme="minorHAnsi" w:eastAsiaTheme="minorEastAsia" w:hAnsiTheme="minorHAnsi" w:cstheme="minorBidi"/>
          <w:sz w:val="22"/>
          <w:szCs w:val="22"/>
        </w:rPr>
        <w:tab/>
      </w:r>
      <w:r w:rsidRPr="000D6B65">
        <w:rPr>
          <w:snapToGrid w:val="0"/>
        </w:rPr>
        <w:t>Transmission mode 4 interference model</w:t>
      </w:r>
      <w:r>
        <w:tab/>
        <w:t>507</w:t>
      </w:r>
    </w:p>
    <w:p w14:paraId="37AE191E" w14:textId="77777777" w:rsidR="00F878FB" w:rsidRDefault="00F878FB">
      <w:pPr>
        <w:pStyle w:val="TOC2"/>
        <w:rPr>
          <w:rFonts w:asciiTheme="minorHAnsi" w:eastAsiaTheme="minorEastAsia" w:hAnsiTheme="minorHAnsi" w:cstheme="minorBidi"/>
          <w:sz w:val="22"/>
          <w:szCs w:val="22"/>
        </w:rPr>
      </w:pPr>
      <w:r w:rsidRPr="000D6B65">
        <w:rPr>
          <w:snapToGrid w:val="0"/>
        </w:rPr>
        <w:t>B.5.4</w:t>
      </w:r>
      <w:r>
        <w:rPr>
          <w:rFonts w:asciiTheme="minorHAnsi" w:eastAsiaTheme="minorEastAsia" w:hAnsiTheme="minorHAnsi" w:cstheme="minorBidi"/>
          <w:sz w:val="22"/>
          <w:szCs w:val="22"/>
        </w:rPr>
        <w:tab/>
      </w:r>
      <w:r w:rsidRPr="000D6B65">
        <w:rPr>
          <w:snapToGrid w:val="0"/>
        </w:rPr>
        <w:t>Transmission mode 9 interference model</w:t>
      </w:r>
      <w:r>
        <w:tab/>
        <w:t>507</w:t>
      </w:r>
    </w:p>
    <w:p w14:paraId="2D0665CC" w14:textId="77777777" w:rsidR="00F878FB" w:rsidRDefault="00F878FB">
      <w:pPr>
        <w:pStyle w:val="TOC8"/>
        <w:rPr>
          <w:rFonts w:asciiTheme="minorHAnsi" w:eastAsiaTheme="minorEastAsia" w:hAnsiTheme="minorHAnsi" w:cstheme="minorBidi"/>
          <w:b w:val="0"/>
          <w:szCs w:val="22"/>
        </w:rPr>
      </w:pPr>
      <w:r>
        <w:t>Annex C (normative):  Downlink Physical Channels</w:t>
      </w:r>
      <w:r>
        <w:tab/>
        <w:t>508</w:t>
      </w:r>
    </w:p>
    <w:p w14:paraId="697C0B0A" w14:textId="77777777" w:rsidR="00F878FB" w:rsidRDefault="00F878FB">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508</w:t>
      </w:r>
    </w:p>
    <w:p w14:paraId="56C066DB" w14:textId="77777777" w:rsidR="00F878FB" w:rsidRDefault="00F878FB">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508</w:t>
      </w:r>
    </w:p>
    <w:p w14:paraId="2E36D2CD" w14:textId="77777777" w:rsidR="00F878FB" w:rsidRDefault="00F878FB">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508</w:t>
      </w:r>
    </w:p>
    <w:p w14:paraId="0841C3E4" w14:textId="77777777" w:rsidR="00F878FB" w:rsidRDefault="00F878FB">
      <w:pPr>
        <w:pStyle w:val="TOC2"/>
        <w:rPr>
          <w:rFonts w:asciiTheme="minorHAnsi" w:eastAsiaTheme="minorEastAsia" w:hAnsiTheme="minorHAnsi" w:cstheme="minorBidi"/>
          <w:sz w:val="22"/>
          <w:szCs w:val="22"/>
        </w:rPr>
      </w:pPr>
      <w:r w:rsidRPr="000D6B65">
        <w:rPr>
          <w:rFonts w:cs="v5.0.0"/>
        </w:rPr>
        <w:t>C.3.1</w:t>
      </w:r>
      <w:r>
        <w:rPr>
          <w:rFonts w:asciiTheme="minorHAnsi" w:eastAsiaTheme="minorEastAsia" w:hAnsiTheme="minorHAnsi" w:cstheme="minorBidi"/>
          <w:sz w:val="22"/>
          <w:szCs w:val="22"/>
        </w:rPr>
        <w:tab/>
      </w:r>
      <w:r w:rsidRPr="000D6B65">
        <w:rPr>
          <w:rFonts w:cs="v5.0.0"/>
        </w:rPr>
        <w:t>Measurement of Receiver Characteristics</w:t>
      </w:r>
      <w:r>
        <w:tab/>
        <w:t>508</w:t>
      </w:r>
    </w:p>
    <w:p w14:paraId="5E04A4E5" w14:textId="77777777" w:rsidR="00F878FB" w:rsidRDefault="00F878FB">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509</w:t>
      </w:r>
    </w:p>
    <w:p w14:paraId="7336BF54" w14:textId="77777777" w:rsidR="00F878FB" w:rsidRDefault="00F878FB">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510</w:t>
      </w:r>
    </w:p>
    <w:p w14:paraId="1656E710" w14:textId="77777777" w:rsidR="00F878FB" w:rsidRDefault="00F878FB">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511</w:t>
      </w:r>
    </w:p>
    <w:p w14:paraId="1EEB19DF" w14:textId="77777777" w:rsidR="00F878FB" w:rsidRDefault="00F878FB">
      <w:pPr>
        <w:pStyle w:val="TOC8"/>
        <w:rPr>
          <w:rFonts w:asciiTheme="minorHAnsi" w:eastAsiaTheme="minorEastAsia" w:hAnsiTheme="minorHAnsi" w:cstheme="minorBidi"/>
          <w:b w:val="0"/>
          <w:szCs w:val="22"/>
        </w:rPr>
      </w:pPr>
      <w:r w:rsidRPr="000D6B65">
        <w:rPr>
          <w:rFonts w:cs="v5.0.0"/>
        </w:rPr>
        <w:t>Annex D (normative):  Characteristics of the interfering signal</w:t>
      </w:r>
      <w:r>
        <w:tab/>
        <w:t>512</w:t>
      </w:r>
    </w:p>
    <w:p w14:paraId="3C4C374F" w14:textId="77777777" w:rsidR="00F878FB" w:rsidRDefault="00F878FB">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512</w:t>
      </w:r>
    </w:p>
    <w:p w14:paraId="52F2AD7C" w14:textId="77777777" w:rsidR="00F878FB" w:rsidRDefault="00F878FB">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512</w:t>
      </w:r>
    </w:p>
    <w:p w14:paraId="42F65B71" w14:textId="77777777" w:rsidR="00F878FB" w:rsidRDefault="00F878FB">
      <w:pPr>
        <w:pStyle w:val="TOC8"/>
        <w:rPr>
          <w:rFonts w:asciiTheme="minorHAnsi" w:eastAsiaTheme="minorEastAsia" w:hAnsiTheme="minorHAnsi" w:cstheme="minorBidi"/>
          <w:b w:val="0"/>
          <w:szCs w:val="22"/>
        </w:rPr>
      </w:pPr>
      <w:r>
        <w:t>Annex E (normative):  Environmental conditions</w:t>
      </w:r>
      <w:r>
        <w:tab/>
        <w:t>513</w:t>
      </w:r>
    </w:p>
    <w:p w14:paraId="001EDF63" w14:textId="77777777" w:rsidR="00F878FB" w:rsidRDefault="00F878FB">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513</w:t>
      </w:r>
    </w:p>
    <w:p w14:paraId="3B6C8A91" w14:textId="77777777" w:rsidR="00F878FB" w:rsidRDefault="00F878FB">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513</w:t>
      </w:r>
    </w:p>
    <w:p w14:paraId="4E0CBFF5" w14:textId="77777777" w:rsidR="00F878FB" w:rsidRDefault="00F878FB">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513</w:t>
      </w:r>
    </w:p>
    <w:p w14:paraId="5A2CF5B7" w14:textId="77777777" w:rsidR="00F878FB" w:rsidRDefault="00F878FB">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513</w:t>
      </w:r>
    </w:p>
    <w:p w14:paraId="09DB53E9" w14:textId="77777777" w:rsidR="00F878FB" w:rsidRDefault="00F878FB">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514</w:t>
      </w:r>
    </w:p>
    <w:p w14:paraId="3E2ED0BC" w14:textId="77777777" w:rsidR="00F878FB" w:rsidRDefault="00F878FB">
      <w:pPr>
        <w:pStyle w:val="TOC8"/>
        <w:rPr>
          <w:rFonts w:asciiTheme="minorHAnsi" w:eastAsiaTheme="minorEastAsia" w:hAnsiTheme="minorHAnsi" w:cstheme="minorBidi"/>
          <w:b w:val="0"/>
          <w:szCs w:val="22"/>
        </w:rPr>
      </w:pPr>
      <w:r>
        <w:t>Annex F (normative):  Transmit modulation</w:t>
      </w:r>
      <w:r>
        <w:tab/>
        <w:t>515</w:t>
      </w:r>
    </w:p>
    <w:p w14:paraId="250A93E4" w14:textId="77777777" w:rsidR="00F878FB" w:rsidRDefault="00F878FB">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515</w:t>
      </w:r>
    </w:p>
    <w:p w14:paraId="21D85245" w14:textId="77777777" w:rsidR="00F878FB" w:rsidRDefault="00F878FB">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515</w:t>
      </w:r>
    </w:p>
    <w:p w14:paraId="02D8DCA3" w14:textId="77777777" w:rsidR="00F878FB" w:rsidRDefault="00F878FB">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516</w:t>
      </w:r>
    </w:p>
    <w:p w14:paraId="54951C33" w14:textId="77777777" w:rsidR="00F878FB" w:rsidRDefault="00F878FB">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516</w:t>
      </w:r>
    </w:p>
    <w:p w14:paraId="7767B934" w14:textId="77777777" w:rsidR="00F878FB" w:rsidRDefault="00F878FB">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518</w:t>
      </w:r>
    </w:p>
    <w:p w14:paraId="6138E737" w14:textId="77777777" w:rsidR="00F878FB" w:rsidRDefault="00F878FB">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518</w:t>
      </w:r>
    </w:p>
    <w:p w14:paraId="5F0B1566" w14:textId="77777777" w:rsidR="00F878FB" w:rsidRDefault="00F878FB">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518</w:t>
      </w:r>
    </w:p>
    <w:p w14:paraId="4740E3E3" w14:textId="77777777" w:rsidR="00F878FB" w:rsidRDefault="00F878FB">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518</w:t>
      </w:r>
    </w:p>
    <w:p w14:paraId="1F7362A5" w14:textId="77777777" w:rsidR="00F878FB" w:rsidRDefault="00F878FB">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519</w:t>
      </w:r>
    </w:p>
    <w:p w14:paraId="289C0BFD" w14:textId="77777777" w:rsidR="00F878FB" w:rsidRDefault="00F878FB">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519</w:t>
      </w:r>
    </w:p>
    <w:p w14:paraId="0584BDA8" w14:textId="77777777" w:rsidR="00F878FB" w:rsidRDefault="00F878FB">
      <w:pPr>
        <w:pStyle w:val="TOC1"/>
        <w:rPr>
          <w:rFonts w:asciiTheme="minorHAnsi" w:eastAsiaTheme="minorEastAsia" w:hAnsiTheme="minorHAnsi" w:cstheme="minorBidi"/>
          <w:szCs w:val="22"/>
        </w:rPr>
      </w:pPr>
      <w:r>
        <w:lastRenderedPageBreak/>
        <w:t>F.6</w:t>
      </w:r>
      <w:r>
        <w:rPr>
          <w:rFonts w:asciiTheme="minorHAnsi" w:eastAsiaTheme="minorEastAsia" w:hAnsiTheme="minorHAnsi" w:cstheme="minorBidi"/>
          <w:szCs w:val="22"/>
        </w:rPr>
        <w:tab/>
      </w:r>
      <w:r>
        <w:t>Averaged EVM</w:t>
      </w:r>
      <w:r>
        <w:tab/>
        <w:t>520</w:t>
      </w:r>
    </w:p>
    <w:p w14:paraId="506C9A37" w14:textId="77777777" w:rsidR="00F878FB" w:rsidRDefault="00F878FB">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521</w:t>
      </w:r>
    </w:p>
    <w:p w14:paraId="7165150E" w14:textId="77777777" w:rsidR="00F878FB" w:rsidRDefault="00F878FB">
      <w:pPr>
        <w:pStyle w:val="TOC8"/>
        <w:rPr>
          <w:rFonts w:asciiTheme="minorHAnsi" w:eastAsiaTheme="minorEastAsia" w:hAnsiTheme="minorHAnsi" w:cstheme="minorBidi"/>
          <w:b w:val="0"/>
          <w:szCs w:val="22"/>
        </w:rPr>
      </w:pPr>
      <w:r>
        <w:t>Annex G (informative):  Reference sensitivity level in lower SNR</w:t>
      </w:r>
      <w:r>
        <w:tab/>
        <w:t>522</w:t>
      </w:r>
    </w:p>
    <w:p w14:paraId="4DE5BB90" w14:textId="77777777" w:rsidR="00F878FB" w:rsidRDefault="00F878FB">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522</w:t>
      </w:r>
    </w:p>
    <w:p w14:paraId="0159585C" w14:textId="77777777" w:rsidR="00F878FB" w:rsidRDefault="00F878FB">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522</w:t>
      </w:r>
    </w:p>
    <w:p w14:paraId="5B9F7B1E" w14:textId="77777777" w:rsidR="00F878FB" w:rsidRDefault="00F878FB">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525</w:t>
      </w:r>
    </w:p>
    <w:p w14:paraId="1043027F" w14:textId="77777777" w:rsidR="00F878FB" w:rsidRDefault="00F878FB">
      <w:pPr>
        <w:pStyle w:val="TOC8"/>
        <w:rPr>
          <w:rFonts w:asciiTheme="minorHAnsi" w:eastAsiaTheme="minorEastAsia" w:hAnsiTheme="minorHAnsi" w:cstheme="minorBidi"/>
          <w:b w:val="0"/>
          <w:szCs w:val="22"/>
        </w:rPr>
      </w:pPr>
      <w:r>
        <w:t>Annex H (normative):  Modified MPR behavior</w:t>
      </w:r>
      <w:r>
        <w:tab/>
        <w:t>526</w:t>
      </w:r>
    </w:p>
    <w:p w14:paraId="75C383D9" w14:textId="77777777" w:rsidR="00F878FB" w:rsidRDefault="00F878FB">
      <w:pPr>
        <w:pStyle w:val="TOC2"/>
        <w:rPr>
          <w:rFonts w:asciiTheme="minorHAnsi" w:eastAsiaTheme="minorEastAsia" w:hAnsiTheme="minorHAnsi" w:cstheme="minorBidi"/>
          <w:sz w:val="22"/>
          <w:szCs w:val="22"/>
        </w:rPr>
      </w:pPr>
      <w:r>
        <w:rPr>
          <w:lang w:eastAsia="ja-JP"/>
        </w:rPr>
        <w:t>H.1</w:t>
      </w:r>
      <w:r>
        <w:rPr>
          <w:rFonts w:asciiTheme="minorHAnsi" w:eastAsiaTheme="minorEastAsia" w:hAnsiTheme="minorHAnsi" w:cstheme="minorBidi"/>
          <w:sz w:val="22"/>
          <w:szCs w:val="22"/>
        </w:rPr>
        <w:tab/>
      </w:r>
      <w:r>
        <w:rPr>
          <w:lang w:eastAsia="ja-JP"/>
        </w:rPr>
        <w:t>Indication of modified MPR behavior</w:t>
      </w:r>
      <w:r>
        <w:tab/>
        <w:t>526</w:t>
      </w:r>
    </w:p>
    <w:p w14:paraId="68A60122" w14:textId="77777777" w:rsidR="00F878FB" w:rsidRDefault="00F878FB">
      <w:pPr>
        <w:pStyle w:val="TOC8"/>
        <w:rPr>
          <w:rFonts w:asciiTheme="minorHAnsi" w:eastAsiaTheme="minorEastAsia" w:hAnsiTheme="minorHAnsi" w:cstheme="minorBidi"/>
          <w:b w:val="0"/>
          <w:szCs w:val="22"/>
        </w:rPr>
      </w:pPr>
      <w:r>
        <w:t xml:space="preserve">Annex I (informative):  </w:t>
      </w:r>
      <w:r w:rsidRPr="000D6B65">
        <w:rPr>
          <w:rFonts w:cs="v5.0.0"/>
        </w:rPr>
        <w:t>Change history</w:t>
      </w:r>
      <w:r>
        <w:tab/>
        <w:t>528</w:t>
      </w:r>
    </w:p>
    <w:p w14:paraId="625A7396" w14:textId="6D5F17CD" w:rsidR="00B06C02" w:rsidRDefault="00F878FB" w:rsidP="00B06C02">
      <w:pPr>
        <w:rPr>
          <w:rFonts w:cs="v5.0.0"/>
        </w:rPr>
      </w:pPr>
      <w:r>
        <w:rPr>
          <w:rFonts w:cs="v5.0.0"/>
        </w:rPr>
        <w:fldChar w:fldCharType="end"/>
      </w:r>
    </w:p>
    <w:p w14:paraId="02245FA0" w14:textId="39C41257" w:rsidR="00042257" w:rsidRPr="007B36C2" w:rsidRDefault="00B06C02" w:rsidP="007B36C2">
      <w:pPr>
        <w:rPr>
          <w:noProof/>
        </w:rPr>
      </w:pPr>
      <w:r>
        <w:rPr>
          <w:noProof/>
        </w:rPr>
        <w:fldChar w:fldCharType="begin"/>
      </w:r>
      <w:r w:rsidR="003A0B52">
        <w:rPr>
          <w:noProof/>
        </w:rPr>
        <w:instrText xml:space="preserve"> RD "36101-b</w:instrText>
      </w:r>
      <w:r w:rsidR="00F906BB">
        <w:rPr>
          <w:noProof/>
        </w:rPr>
        <w:instrText>t</w:instrText>
      </w:r>
      <w:r w:rsidR="003A0B52">
        <w:rPr>
          <w:noProof/>
        </w:rPr>
        <w:instrText>0_s00-07.doc</w:instrText>
      </w:r>
      <w:r w:rsidR="00F906BB">
        <w:rPr>
          <w:noProof/>
        </w:rPr>
        <w:instrText>x</w:instrText>
      </w:r>
      <w:r w:rsidR="003A0B52">
        <w:rPr>
          <w:noProof/>
        </w:rPr>
        <w:instrText xml:space="preserve">" \f </w:instrText>
      </w:r>
      <w:r>
        <w:rPr>
          <w:noProof/>
        </w:rPr>
        <w:instrText xml:space="preserve"> </w:instrText>
      </w:r>
      <w:r>
        <w:rPr>
          <w:noProof/>
        </w:rPr>
        <w:fldChar w:fldCharType="end"/>
      </w:r>
      <w:r>
        <w:rPr>
          <w:noProof/>
        </w:rPr>
        <w:fldChar w:fldCharType="begin"/>
      </w:r>
      <w:r w:rsidR="003A0B52">
        <w:rPr>
          <w:noProof/>
        </w:rPr>
        <w:instrText xml:space="preserve"> RD "36101-b</w:instrText>
      </w:r>
      <w:r w:rsidR="00F906BB">
        <w:rPr>
          <w:noProof/>
        </w:rPr>
        <w:instrText>t</w:instrText>
      </w:r>
      <w:r w:rsidR="003A0B52">
        <w:rPr>
          <w:noProof/>
        </w:rPr>
        <w:instrText>0_s08-XX.doc</w:instrText>
      </w:r>
      <w:r w:rsidR="00F906BB">
        <w:rPr>
          <w:noProof/>
        </w:rPr>
        <w:instrText>x</w:instrText>
      </w:r>
      <w:r w:rsidR="003A0B52">
        <w:rPr>
          <w:noProof/>
        </w:rPr>
        <w:instrText xml:space="preserve">" \f </w:instrText>
      </w:r>
      <w:r>
        <w:rPr>
          <w:noProof/>
        </w:rPr>
        <w:instrText xml:space="preserve"> </w:instrText>
      </w:r>
      <w:r>
        <w:rPr>
          <w:noProof/>
        </w:rPr>
        <w:fldChar w:fldCharType="end"/>
      </w:r>
      <w:r>
        <w:rPr>
          <w:noProof/>
        </w:rPr>
        <w:fldChar w:fldCharType="begin"/>
      </w:r>
      <w:r w:rsidR="003A0B52">
        <w:rPr>
          <w:noProof/>
        </w:rPr>
        <w:instrText xml:space="preserve"> RD "36101-b</w:instrText>
      </w:r>
      <w:r w:rsidR="00F906BB">
        <w:rPr>
          <w:noProof/>
        </w:rPr>
        <w:instrText>t</w:instrText>
      </w:r>
      <w:r w:rsidR="003A0B52">
        <w:rPr>
          <w:noProof/>
        </w:rPr>
        <w:instrText>0_sAnnexes.doc</w:instrText>
      </w:r>
      <w:r w:rsidR="00F906BB">
        <w:rPr>
          <w:noProof/>
        </w:rPr>
        <w:instrText>x</w:instrText>
      </w:r>
      <w:r w:rsidR="003A0B52">
        <w:rPr>
          <w:noProof/>
        </w:rPr>
        <w:instrText xml:space="preserve">" \f </w:instrText>
      </w:r>
      <w:r>
        <w:rPr>
          <w:noProof/>
        </w:rPr>
        <w:instrText xml:space="preserve"> </w:instrText>
      </w:r>
      <w:r>
        <w:rPr>
          <w:noProof/>
        </w:rPr>
        <w:fldChar w:fldCharType="end"/>
      </w:r>
    </w:p>
    <w:sectPr w:rsidR="00042257" w:rsidRPr="007B36C2" w:rsidSect="0043700D">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D1699" w14:textId="77777777" w:rsidR="00267BDA" w:rsidRDefault="00267BDA" w:rsidP="00162A8C">
      <w:pPr>
        <w:pStyle w:val="TAL"/>
      </w:pPr>
      <w:r>
        <w:separator/>
      </w:r>
    </w:p>
    <w:p w14:paraId="1DC8B949" w14:textId="77777777" w:rsidR="00267BDA" w:rsidRDefault="00267BDA"/>
    <w:p w14:paraId="3878E6DC" w14:textId="77777777" w:rsidR="00267BDA" w:rsidRDefault="00267BDA"/>
  </w:endnote>
  <w:endnote w:type="continuationSeparator" w:id="0">
    <w:p w14:paraId="770EB5DC" w14:textId="77777777" w:rsidR="00267BDA" w:rsidRDefault="00267BDA" w:rsidP="00162A8C">
      <w:pPr>
        <w:pStyle w:val="TAL"/>
      </w:pPr>
      <w:r>
        <w:continuationSeparator/>
      </w:r>
    </w:p>
    <w:p w14:paraId="0A63A619" w14:textId="77777777" w:rsidR="00267BDA" w:rsidRDefault="00267BDA"/>
    <w:p w14:paraId="2BE7B339" w14:textId="77777777" w:rsidR="00267BDA" w:rsidRDefault="00267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FB737" w14:textId="77777777" w:rsidR="00756A28" w:rsidRDefault="00756A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3C073" w14:textId="77777777" w:rsidR="00267BDA" w:rsidRDefault="00267BDA" w:rsidP="00162A8C">
      <w:pPr>
        <w:pStyle w:val="TAL"/>
      </w:pPr>
      <w:r>
        <w:separator/>
      </w:r>
    </w:p>
    <w:p w14:paraId="5E0AD278" w14:textId="77777777" w:rsidR="00267BDA" w:rsidRDefault="00267BDA"/>
    <w:p w14:paraId="60392580" w14:textId="77777777" w:rsidR="00267BDA" w:rsidRDefault="00267BDA"/>
  </w:footnote>
  <w:footnote w:type="continuationSeparator" w:id="0">
    <w:p w14:paraId="11FBAF2C" w14:textId="77777777" w:rsidR="00267BDA" w:rsidRDefault="00267BDA" w:rsidP="00162A8C">
      <w:pPr>
        <w:pStyle w:val="TAL"/>
      </w:pPr>
      <w:r>
        <w:continuationSeparator/>
      </w:r>
    </w:p>
    <w:p w14:paraId="7F7BF130" w14:textId="77777777" w:rsidR="00267BDA" w:rsidRDefault="00267BDA"/>
    <w:p w14:paraId="50E0C635" w14:textId="77777777" w:rsidR="00267BDA" w:rsidRDefault="00267B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FFDC0" w14:textId="77777777" w:rsidR="00756A28" w:rsidRDefault="00756A28">
    <w:pPr>
      <w:pStyle w:val="Header"/>
    </w:pPr>
  </w:p>
  <w:p w14:paraId="17E67B08" w14:textId="77777777" w:rsidR="00756A28" w:rsidRDefault="00756A28"/>
  <w:p w14:paraId="000A91F1" w14:textId="77777777" w:rsidR="00756A28" w:rsidRDefault="00756A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429DA" w14:textId="5CA61DB1" w:rsidR="00756A28" w:rsidRDefault="00756A28">
    <w:pPr>
      <w:pStyle w:val="Header"/>
      <w:framePr w:wrap="auto" w:vAnchor="text" w:hAnchor="margin" w:xAlign="right" w:y="1"/>
      <w:widowControl/>
    </w:pPr>
    <w:r>
      <w:fldChar w:fldCharType="begin"/>
    </w:r>
    <w:r>
      <w:instrText xml:space="preserve"> STYLEREF ZA </w:instrText>
    </w:r>
    <w:r>
      <w:fldChar w:fldCharType="separate"/>
    </w:r>
    <w:r w:rsidR="0088700D">
      <w:t>3GPP TS 36.101 V11.29.0 (2021-12)</w:t>
    </w:r>
    <w:r>
      <w:fldChar w:fldCharType="end"/>
    </w:r>
  </w:p>
  <w:p w14:paraId="3B265AD3" w14:textId="77777777" w:rsidR="00756A28" w:rsidRDefault="00756A28">
    <w:pPr>
      <w:pStyle w:val="Header"/>
      <w:framePr w:wrap="auto" w:vAnchor="text" w:hAnchor="margin" w:xAlign="center" w:y="1"/>
      <w:widowControl/>
    </w:pPr>
    <w:r>
      <w:fldChar w:fldCharType="begin"/>
    </w:r>
    <w:r>
      <w:instrText xml:space="preserve"> PAGE </w:instrText>
    </w:r>
    <w:r>
      <w:fldChar w:fldCharType="separate"/>
    </w:r>
    <w:r w:rsidR="00391EDB">
      <w:t>3</w:t>
    </w:r>
    <w:r>
      <w:fldChar w:fldCharType="end"/>
    </w:r>
  </w:p>
  <w:p w14:paraId="49772732" w14:textId="56CECC3B" w:rsidR="00756A28" w:rsidRDefault="00756A28">
    <w:pPr>
      <w:pStyle w:val="Header"/>
      <w:framePr w:wrap="auto" w:vAnchor="text" w:hAnchor="margin" w:y="1"/>
      <w:widowControl/>
    </w:pPr>
    <w:r>
      <w:fldChar w:fldCharType="begin"/>
    </w:r>
    <w:r>
      <w:instrText xml:space="preserve"> STYLEREF ZGSM </w:instrText>
    </w:r>
    <w:r>
      <w:fldChar w:fldCharType="separate"/>
    </w:r>
    <w:r w:rsidR="0088700D">
      <w:t>Release 11</w:t>
    </w:r>
    <w:r>
      <w:fldChar w:fldCharType="end"/>
    </w:r>
  </w:p>
  <w:p w14:paraId="7B277B22" w14:textId="77777777" w:rsidR="00756A28" w:rsidRDefault="00756A2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9BDA9" w14:textId="77777777" w:rsidR="00756A28" w:rsidRDefault="00756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2250E20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9ADC7C7C">
      <w:start w:val="1"/>
      <w:numFmt w:val="bullet"/>
      <w:lvlText w:val="o"/>
      <w:lvlJc w:val="left"/>
      <w:pPr>
        <w:tabs>
          <w:tab w:val="num" w:pos="1440"/>
        </w:tabs>
        <w:ind w:left="1440" w:hanging="360"/>
      </w:pPr>
      <w:rPr>
        <w:rFonts w:ascii="Courier New" w:hAnsi="Courier New" w:cs="Courier New" w:hint="default"/>
      </w:rPr>
    </w:lvl>
    <w:lvl w:ilvl="2" w:tplc="2FC03288" w:tentative="1">
      <w:start w:val="1"/>
      <w:numFmt w:val="bullet"/>
      <w:lvlText w:val=""/>
      <w:lvlJc w:val="left"/>
      <w:pPr>
        <w:tabs>
          <w:tab w:val="num" w:pos="2160"/>
        </w:tabs>
        <w:ind w:left="2160" w:hanging="360"/>
      </w:pPr>
      <w:rPr>
        <w:rFonts w:ascii="Wingdings" w:hAnsi="Wingdings" w:hint="default"/>
      </w:rPr>
    </w:lvl>
    <w:lvl w:ilvl="3" w:tplc="08445A5A" w:tentative="1">
      <w:start w:val="1"/>
      <w:numFmt w:val="bullet"/>
      <w:lvlText w:val=""/>
      <w:lvlJc w:val="left"/>
      <w:pPr>
        <w:tabs>
          <w:tab w:val="num" w:pos="2880"/>
        </w:tabs>
        <w:ind w:left="2880" w:hanging="360"/>
      </w:pPr>
      <w:rPr>
        <w:rFonts w:ascii="Symbol" w:hAnsi="Symbol" w:hint="default"/>
      </w:rPr>
    </w:lvl>
    <w:lvl w:ilvl="4" w:tplc="8298A45C" w:tentative="1">
      <w:start w:val="1"/>
      <w:numFmt w:val="bullet"/>
      <w:lvlText w:val="o"/>
      <w:lvlJc w:val="left"/>
      <w:pPr>
        <w:tabs>
          <w:tab w:val="num" w:pos="3600"/>
        </w:tabs>
        <w:ind w:left="3600" w:hanging="360"/>
      </w:pPr>
      <w:rPr>
        <w:rFonts w:ascii="Courier New" w:hAnsi="Courier New" w:cs="Courier New" w:hint="default"/>
      </w:rPr>
    </w:lvl>
    <w:lvl w:ilvl="5" w:tplc="FA38F94A" w:tentative="1">
      <w:start w:val="1"/>
      <w:numFmt w:val="bullet"/>
      <w:lvlText w:val=""/>
      <w:lvlJc w:val="left"/>
      <w:pPr>
        <w:tabs>
          <w:tab w:val="num" w:pos="4320"/>
        </w:tabs>
        <w:ind w:left="4320" w:hanging="360"/>
      </w:pPr>
      <w:rPr>
        <w:rFonts w:ascii="Wingdings" w:hAnsi="Wingdings" w:hint="default"/>
      </w:rPr>
    </w:lvl>
    <w:lvl w:ilvl="6" w:tplc="17381822" w:tentative="1">
      <w:start w:val="1"/>
      <w:numFmt w:val="bullet"/>
      <w:lvlText w:val=""/>
      <w:lvlJc w:val="left"/>
      <w:pPr>
        <w:tabs>
          <w:tab w:val="num" w:pos="5040"/>
        </w:tabs>
        <w:ind w:left="5040" w:hanging="360"/>
      </w:pPr>
      <w:rPr>
        <w:rFonts w:ascii="Symbol" w:hAnsi="Symbol" w:hint="default"/>
      </w:rPr>
    </w:lvl>
    <w:lvl w:ilvl="7" w:tplc="3DFC6B18" w:tentative="1">
      <w:start w:val="1"/>
      <w:numFmt w:val="bullet"/>
      <w:lvlText w:val="o"/>
      <w:lvlJc w:val="left"/>
      <w:pPr>
        <w:tabs>
          <w:tab w:val="num" w:pos="5760"/>
        </w:tabs>
        <w:ind w:left="5760" w:hanging="360"/>
      </w:pPr>
      <w:rPr>
        <w:rFonts w:ascii="Courier New" w:hAnsi="Courier New" w:cs="Courier New" w:hint="default"/>
      </w:rPr>
    </w:lvl>
    <w:lvl w:ilvl="8" w:tplc="0C72AD9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13"/>
  </w:num>
  <w:num w:numId="4">
    <w:abstractNumId w:val="5"/>
  </w:num>
  <w:num w:numId="5">
    <w:abstractNumId w:val="10"/>
  </w:num>
  <w:num w:numId="6">
    <w:abstractNumId w:val="19"/>
  </w:num>
  <w:num w:numId="7">
    <w:abstractNumId w:val="4"/>
  </w:num>
  <w:num w:numId="8">
    <w:abstractNumId w:val="6"/>
  </w:num>
  <w:num w:numId="9">
    <w:abstractNumId w:val="16"/>
  </w:num>
  <w:num w:numId="10">
    <w:abstractNumId w:val="21"/>
  </w:num>
  <w:num w:numId="11">
    <w:abstractNumId w:val="8"/>
  </w:num>
  <w:num w:numId="12">
    <w:abstractNumId w:val="17"/>
  </w:num>
  <w:num w:numId="13">
    <w:abstractNumId w:val="14"/>
  </w:num>
  <w:num w:numId="14">
    <w:abstractNumId w:val="11"/>
  </w:num>
  <w:num w:numId="15">
    <w:abstractNumId w:val="3"/>
  </w:num>
  <w:num w:numId="16">
    <w:abstractNumId w:val="9"/>
  </w:num>
  <w:num w:numId="17">
    <w:abstractNumId w:val="18"/>
  </w:num>
  <w:num w:numId="18">
    <w:abstractNumId w:val="12"/>
  </w:num>
  <w:num w:numId="19">
    <w:abstractNumId w:val="7"/>
  </w:num>
  <w:num w:numId="20">
    <w:abstractNumId w:val="2"/>
  </w:num>
  <w:num w:numId="21">
    <w:abstractNumId w:val="15"/>
  </w:num>
  <w:num w:numId="2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AF0"/>
    <w:rsid w:val="00002692"/>
    <w:rsid w:val="00003FD8"/>
    <w:rsid w:val="0000510B"/>
    <w:rsid w:val="00005B13"/>
    <w:rsid w:val="0000618E"/>
    <w:rsid w:val="00006912"/>
    <w:rsid w:val="00007C9B"/>
    <w:rsid w:val="0001166E"/>
    <w:rsid w:val="000128B5"/>
    <w:rsid w:val="00012FCE"/>
    <w:rsid w:val="00013C84"/>
    <w:rsid w:val="0001474C"/>
    <w:rsid w:val="00016FBA"/>
    <w:rsid w:val="0001735E"/>
    <w:rsid w:val="00017E04"/>
    <w:rsid w:val="00020C90"/>
    <w:rsid w:val="0002156C"/>
    <w:rsid w:val="00022659"/>
    <w:rsid w:val="00023922"/>
    <w:rsid w:val="00024557"/>
    <w:rsid w:val="0002584A"/>
    <w:rsid w:val="0002655E"/>
    <w:rsid w:val="00026616"/>
    <w:rsid w:val="000272CE"/>
    <w:rsid w:val="0003065F"/>
    <w:rsid w:val="0003101F"/>
    <w:rsid w:val="00031730"/>
    <w:rsid w:val="00032553"/>
    <w:rsid w:val="00032565"/>
    <w:rsid w:val="00032B11"/>
    <w:rsid w:val="00032DDD"/>
    <w:rsid w:val="00033BF4"/>
    <w:rsid w:val="00034433"/>
    <w:rsid w:val="0003526D"/>
    <w:rsid w:val="00036957"/>
    <w:rsid w:val="00037F8A"/>
    <w:rsid w:val="00040F63"/>
    <w:rsid w:val="00042257"/>
    <w:rsid w:val="0004296D"/>
    <w:rsid w:val="000441CA"/>
    <w:rsid w:val="00044D63"/>
    <w:rsid w:val="0005040F"/>
    <w:rsid w:val="00050528"/>
    <w:rsid w:val="000516D3"/>
    <w:rsid w:val="000535A2"/>
    <w:rsid w:val="00054A3B"/>
    <w:rsid w:val="000561E2"/>
    <w:rsid w:val="0005694C"/>
    <w:rsid w:val="00056A06"/>
    <w:rsid w:val="00056D9C"/>
    <w:rsid w:val="0006199A"/>
    <w:rsid w:val="00061CF5"/>
    <w:rsid w:val="00061D24"/>
    <w:rsid w:val="00062317"/>
    <w:rsid w:val="00062711"/>
    <w:rsid w:val="00063F24"/>
    <w:rsid w:val="0006420C"/>
    <w:rsid w:val="000656D9"/>
    <w:rsid w:val="00067B68"/>
    <w:rsid w:val="00071193"/>
    <w:rsid w:val="000721BF"/>
    <w:rsid w:val="00072996"/>
    <w:rsid w:val="00073730"/>
    <w:rsid w:val="000749F9"/>
    <w:rsid w:val="00075DA6"/>
    <w:rsid w:val="00077B2E"/>
    <w:rsid w:val="00080A52"/>
    <w:rsid w:val="00081140"/>
    <w:rsid w:val="0008148B"/>
    <w:rsid w:val="00081744"/>
    <w:rsid w:val="00082078"/>
    <w:rsid w:val="00082B31"/>
    <w:rsid w:val="00082C53"/>
    <w:rsid w:val="00082D4F"/>
    <w:rsid w:val="0008311C"/>
    <w:rsid w:val="000832D5"/>
    <w:rsid w:val="000854D3"/>
    <w:rsid w:val="0009029B"/>
    <w:rsid w:val="00090965"/>
    <w:rsid w:val="00090D8B"/>
    <w:rsid w:val="0009185B"/>
    <w:rsid w:val="00094A42"/>
    <w:rsid w:val="00094AA4"/>
    <w:rsid w:val="00095994"/>
    <w:rsid w:val="000963AF"/>
    <w:rsid w:val="000968B5"/>
    <w:rsid w:val="00097D53"/>
    <w:rsid w:val="000A11E7"/>
    <w:rsid w:val="000A1899"/>
    <w:rsid w:val="000A398A"/>
    <w:rsid w:val="000A4586"/>
    <w:rsid w:val="000A48F9"/>
    <w:rsid w:val="000A597D"/>
    <w:rsid w:val="000A7163"/>
    <w:rsid w:val="000A7E46"/>
    <w:rsid w:val="000B1747"/>
    <w:rsid w:val="000B1FF5"/>
    <w:rsid w:val="000B3C3B"/>
    <w:rsid w:val="000B6DE3"/>
    <w:rsid w:val="000B6FBB"/>
    <w:rsid w:val="000C0DE5"/>
    <w:rsid w:val="000C30E5"/>
    <w:rsid w:val="000C39E0"/>
    <w:rsid w:val="000C4080"/>
    <w:rsid w:val="000C43ED"/>
    <w:rsid w:val="000C4827"/>
    <w:rsid w:val="000C4A0C"/>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51BB"/>
    <w:rsid w:val="000E6564"/>
    <w:rsid w:val="000F043B"/>
    <w:rsid w:val="000F1D9E"/>
    <w:rsid w:val="000F259D"/>
    <w:rsid w:val="000F6297"/>
    <w:rsid w:val="000F638A"/>
    <w:rsid w:val="000F6B90"/>
    <w:rsid w:val="001004A7"/>
    <w:rsid w:val="001007EE"/>
    <w:rsid w:val="0010093C"/>
    <w:rsid w:val="0010154D"/>
    <w:rsid w:val="00101B11"/>
    <w:rsid w:val="001022B3"/>
    <w:rsid w:val="001025AA"/>
    <w:rsid w:val="00104141"/>
    <w:rsid w:val="00105442"/>
    <w:rsid w:val="00106A37"/>
    <w:rsid w:val="00106E80"/>
    <w:rsid w:val="001074D1"/>
    <w:rsid w:val="001075D7"/>
    <w:rsid w:val="0010799E"/>
    <w:rsid w:val="00110F62"/>
    <w:rsid w:val="00111A4E"/>
    <w:rsid w:val="00113843"/>
    <w:rsid w:val="0011596A"/>
    <w:rsid w:val="00116D61"/>
    <w:rsid w:val="0011743A"/>
    <w:rsid w:val="00117CA7"/>
    <w:rsid w:val="0012057A"/>
    <w:rsid w:val="00121461"/>
    <w:rsid w:val="00121C2C"/>
    <w:rsid w:val="001226D3"/>
    <w:rsid w:val="00122DEA"/>
    <w:rsid w:val="00122F30"/>
    <w:rsid w:val="0012386A"/>
    <w:rsid w:val="00124BA2"/>
    <w:rsid w:val="00126582"/>
    <w:rsid w:val="00126D78"/>
    <w:rsid w:val="0013031C"/>
    <w:rsid w:val="001306AF"/>
    <w:rsid w:val="00131CAC"/>
    <w:rsid w:val="00131E77"/>
    <w:rsid w:val="00132F06"/>
    <w:rsid w:val="00132FC5"/>
    <w:rsid w:val="0013347C"/>
    <w:rsid w:val="00133C20"/>
    <w:rsid w:val="00133DF3"/>
    <w:rsid w:val="00133ED8"/>
    <w:rsid w:val="00134336"/>
    <w:rsid w:val="001343C6"/>
    <w:rsid w:val="0013444E"/>
    <w:rsid w:val="001348E2"/>
    <w:rsid w:val="00134ADE"/>
    <w:rsid w:val="00134F43"/>
    <w:rsid w:val="00136FDD"/>
    <w:rsid w:val="00137EFF"/>
    <w:rsid w:val="00141019"/>
    <w:rsid w:val="00141571"/>
    <w:rsid w:val="001420BD"/>
    <w:rsid w:val="00142617"/>
    <w:rsid w:val="001429EF"/>
    <w:rsid w:val="0014537B"/>
    <w:rsid w:val="00146690"/>
    <w:rsid w:val="001469F0"/>
    <w:rsid w:val="00147861"/>
    <w:rsid w:val="00147C29"/>
    <w:rsid w:val="001500E6"/>
    <w:rsid w:val="001501D3"/>
    <w:rsid w:val="0015030C"/>
    <w:rsid w:val="00150DE0"/>
    <w:rsid w:val="00150E3F"/>
    <w:rsid w:val="00151E7F"/>
    <w:rsid w:val="0015288C"/>
    <w:rsid w:val="00154433"/>
    <w:rsid w:val="001557A4"/>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81F07"/>
    <w:rsid w:val="0018418F"/>
    <w:rsid w:val="00184640"/>
    <w:rsid w:val="001848C4"/>
    <w:rsid w:val="0018696E"/>
    <w:rsid w:val="00192F73"/>
    <w:rsid w:val="001939F4"/>
    <w:rsid w:val="00193B40"/>
    <w:rsid w:val="001951EC"/>
    <w:rsid w:val="001953FC"/>
    <w:rsid w:val="00195AB3"/>
    <w:rsid w:val="00196093"/>
    <w:rsid w:val="00196975"/>
    <w:rsid w:val="001977DC"/>
    <w:rsid w:val="00197CF9"/>
    <w:rsid w:val="001A0C61"/>
    <w:rsid w:val="001A1257"/>
    <w:rsid w:val="001A1D84"/>
    <w:rsid w:val="001A21FC"/>
    <w:rsid w:val="001A336A"/>
    <w:rsid w:val="001A7216"/>
    <w:rsid w:val="001A7610"/>
    <w:rsid w:val="001A7AA0"/>
    <w:rsid w:val="001A7C9F"/>
    <w:rsid w:val="001B2EC3"/>
    <w:rsid w:val="001B3A26"/>
    <w:rsid w:val="001B40B8"/>
    <w:rsid w:val="001B4BA2"/>
    <w:rsid w:val="001B4DCC"/>
    <w:rsid w:val="001B56E2"/>
    <w:rsid w:val="001B6488"/>
    <w:rsid w:val="001C05C8"/>
    <w:rsid w:val="001C4A39"/>
    <w:rsid w:val="001D0CE2"/>
    <w:rsid w:val="001D2784"/>
    <w:rsid w:val="001D3011"/>
    <w:rsid w:val="001D3EFF"/>
    <w:rsid w:val="001D47F8"/>
    <w:rsid w:val="001D4AD8"/>
    <w:rsid w:val="001D56A3"/>
    <w:rsid w:val="001D59DA"/>
    <w:rsid w:val="001D61B3"/>
    <w:rsid w:val="001D6B6A"/>
    <w:rsid w:val="001D76F4"/>
    <w:rsid w:val="001D7B92"/>
    <w:rsid w:val="001D7C75"/>
    <w:rsid w:val="001E089F"/>
    <w:rsid w:val="001E147E"/>
    <w:rsid w:val="001E1A86"/>
    <w:rsid w:val="001E2838"/>
    <w:rsid w:val="001E3804"/>
    <w:rsid w:val="001E4BD5"/>
    <w:rsid w:val="001E5CEB"/>
    <w:rsid w:val="001E7932"/>
    <w:rsid w:val="001F1EC0"/>
    <w:rsid w:val="001F2225"/>
    <w:rsid w:val="001F2434"/>
    <w:rsid w:val="001F378C"/>
    <w:rsid w:val="001F449B"/>
    <w:rsid w:val="001F4D95"/>
    <w:rsid w:val="001F502E"/>
    <w:rsid w:val="001F5410"/>
    <w:rsid w:val="001F545D"/>
    <w:rsid w:val="001F63BF"/>
    <w:rsid w:val="001F6422"/>
    <w:rsid w:val="001F6927"/>
    <w:rsid w:val="001F6DEB"/>
    <w:rsid w:val="00200176"/>
    <w:rsid w:val="002009BD"/>
    <w:rsid w:val="00201BA2"/>
    <w:rsid w:val="0020213B"/>
    <w:rsid w:val="002024EE"/>
    <w:rsid w:val="00202767"/>
    <w:rsid w:val="00203911"/>
    <w:rsid w:val="00204F09"/>
    <w:rsid w:val="00204F78"/>
    <w:rsid w:val="00206027"/>
    <w:rsid w:val="00206436"/>
    <w:rsid w:val="00207AD4"/>
    <w:rsid w:val="00207C20"/>
    <w:rsid w:val="00210BD3"/>
    <w:rsid w:val="002111FD"/>
    <w:rsid w:val="0021122D"/>
    <w:rsid w:val="00211BD8"/>
    <w:rsid w:val="00212871"/>
    <w:rsid w:val="002142E4"/>
    <w:rsid w:val="0021468F"/>
    <w:rsid w:val="00214AD6"/>
    <w:rsid w:val="002157FE"/>
    <w:rsid w:val="00215940"/>
    <w:rsid w:val="00216DBA"/>
    <w:rsid w:val="00216E5A"/>
    <w:rsid w:val="002171B8"/>
    <w:rsid w:val="0021776D"/>
    <w:rsid w:val="0022011E"/>
    <w:rsid w:val="00220A25"/>
    <w:rsid w:val="00222D17"/>
    <w:rsid w:val="00224157"/>
    <w:rsid w:val="00225742"/>
    <w:rsid w:val="00226690"/>
    <w:rsid w:val="00226E97"/>
    <w:rsid w:val="00230E54"/>
    <w:rsid w:val="00233448"/>
    <w:rsid w:val="00233587"/>
    <w:rsid w:val="00233F1C"/>
    <w:rsid w:val="00234754"/>
    <w:rsid w:val="00234C01"/>
    <w:rsid w:val="00235CFC"/>
    <w:rsid w:val="00235ECF"/>
    <w:rsid w:val="00236085"/>
    <w:rsid w:val="002360B2"/>
    <w:rsid w:val="0023626D"/>
    <w:rsid w:val="00240AF0"/>
    <w:rsid w:val="002410C4"/>
    <w:rsid w:val="00242CFC"/>
    <w:rsid w:val="00243683"/>
    <w:rsid w:val="0024517E"/>
    <w:rsid w:val="00246801"/>
    <w:rsid w:val="00246E19"/>
    <w:rsid w:val="002472BD"/>
    <w:rsid w:val="0024782B"/>
    <w:rsid w:val="00247A12"/>
    <w:rsid w:val="00251D12"/>
    <w:rsid w:val="002520EA"/>
    <w:rsid w:val="00252A2C"/>
    <w:rsid w:val="00252E1D"/>
    <w:rsid w:val="00253276"/>
    <w:rsid w:val="0025368D"/>
    <w:rsid w:val="00254C76"/>
    <w:rsid w:val="00255451"/>
    <w:rsid w:val="00255B08"/>
    <w:rsid w:val="00256054"/>
    <w:rsid w:val="002560CA"/>
    <w:rsid w:val="0025787F"/>
    <w:rsid w:val="00260BA3"/>
    <w:rsid w:val="00260BB4"/>
    <w:rsid w:val="0026167D"/>
    <w:rsid w:val="0026212D"/>
    <w:rsid w:val="00262218"/>
    <w:rsid w:val="00262F79"/>
    <w:rsid w:val="002647D6"/>
    <w:rsid w:val="00264EB4"/>
    <w:rsid w:val="00265913"/>
    <w:rsid w:val="002675C0"/>
    <w:rsid w:val="00267BDA"/>
    <w:rsid w:val="00270AFF"/>
    <w:rsid w:val="00270CED"/>
    <w:rsid w:val="00270F99"/>
    <w:rsid w:val="002712D1"/>
    <w:rsid w:val="00272004"/>
    <w:rsid w:val="002737DB"/>
    <w:rsid w:val="002739B4"/>
    <w:rsid w:val="00273ED4"/>
    <w:rsid w:val="00274738"/>
    <w:rsid w:val="00276B3B"/>
    <w:rsid w:val="0027759A"/>
    <w:rsid w:val="00282BC2"/>
    <w:rsid w:val="00283400"/>
    <w:rsid w:val="00284169"/>
    <w:rsid w:val="00286038"/>
    <w:rsid w:val="00287230"/>
    <w:rsid w:val="00287B25"/>
    <w:rsid w:val="00290C50"/>
    <w:rsid w:val="00291221"/>
    <w:rsid w:val="002927B7"/>
    <w:rsid w:val="0029351F"/>
    <w:rsid w:val="00293C3D"/>
    <w:rsid w:val="00293DB5"/>
    <w:rsid w:val="00294B4A"/>
    <w:rsid w:val="002957EF"/>
    <w:rsid w:val="0029595F"/>
    <w:rsid w:val="00297016"/>
    <w:rsid w:val="00297AB3"/>
    <w:rsid w:val="002A2107"/>
    <w:rsid w:val="002A2345"/>
    <w:rsid w:val="002A2375"/>
    <w:rsid w:val="002A3E99"/>
    <w:rsid w:val="002A4324"/>
    <w:rsid w:val="002A489C"/>
    <w:rsid w:val="002A48CA"/>
    <w:rsid w:val="002A534F"/>
    <w:rsid w:val="002A587A"/>
    <w:rsid w:val="002B063B"/>
    <w:rsid w:val="002B1AC0"/>
    <w:rsid w:val="002B1E75"/>
    <w:rsid w:val="002B1EAD"/>
    <w:rsid w:val="002B27AC"/>
    <w:rsid w:val="002B3BE6"/>
    <w:rsid w:val="002B3C30"/>
    <w:rsid w:val="002B4CF0"/>
    <w:rsid w:val="002B5170"/>
    <w:rsid w:val="002B6085"/>
    <w:rsid w:val="002C133C"/>
    <w:rsid w:val="002C3891"/>
    <w:rsid w:val="002C3981"/>
    <w:rsid w:val="002C4323"/>
    <w:rsid w:val="002C4A93"/>
    <w:rsid w:val="002C5695"/>
    <w:rsid w:val="002C6DB3"/>
    <w:rsid w:val="002C743F"/>
    <w:rsid w:val="002D0191"/>
    <w:rsid w:val="002D075B"/>
    <w:rsid w:val="002D174A"/>
    <w:rsid w:val="002D1EC7"/>
    <w:rsid w:val="002D284A"/>
    <w:rsid w:val="002D3BB0"/>
    <w:rsid w:val="002D4193"/>
    <w:rsid w:val="002D5B6B"/>
    <w:rsid w:val="002D661D"/>
    <w:rsid w:val="002E018B"/>
    <w:rsid w:val="002E13CC"/>
    <w:rsid w:val="002E3713"/>
    <w:rsid w:val="002E3815"/>
    <w:rsid w:val="002E3A79"/>
    <w:rsid w:val="002E66F2"/>
    <w:rsid w:val="002E7F78"/>
    <w:rsid w:val="002F03A0"/>
    <w:rsid w:val="002F18D4"/>
    <w:rsid w:val="002F253B"/>
    <w:rsid w:val="002F2CC6"/>
    <w:rsid w:val="002F3CE5"/>
    <w:rsid w:val="002F4947"/>
    <w:rsid w:val="002F4E36"/>
    <w:rsid w:val="002F50C9"/>
    <w:rsid w:val="002F5371"/>
    <w:rsid w:val="002F5FE2"/>
    <w:rsid w:val="002F6083"/>
    <w:rsid w:val="002F62B1"/>
    <w:rsid w:val="003002B4"/>
    <w:rsid w:val="003002E2"/>
    <w:rsid w:val="00300E10"/>
    <w:rsid w:val="0030189C"/>
    <w:rsid w:val="00305531"/>
    <w:rsid w:val="00306969"/>
    <w:rsid w:val="00306A25"/>
    <w:rsid w:val="003072B3"/>
    <w:rsid w:val="00307A0A"/>
    <w:rsid w:val="00311B38"/>
    <w:rsid w:val="00311F76"/>
    <w:rsid w:val="0031211E"/>
    <w:rsid w:val="0031223B"/>
    <w:rsid w:val="003129CC"/>
    <w:rsid w:val="003131DD"/>
    <w:rsid w:val="0031391B"/>
    <w:rsid w:val="00313929"/>
    <w:rsid w:val="00315715"/>
    <w:rsid w:val="00317147"/>
    <w:rsid w:val="0032026D"/>
    <w:rsid w:val="00321BCE"/>
    <w:rsid w:val="003229B1"/>
    <w:rsid w:val="0032596B"/>
    <w:rsid w:val="0032673F"/>
    <w:rsid w:val="00326AB5"/>
    <w:rsid w:val="00326D37"/>
    <w:rsid w:val="00326FF5"/>
    <w:rsid w:val="0032709F"/>
    <w:rsid w:val="00327C68"/>
    <w:rsid w:val="00327D7E"/>
    <w:rsid w:val="00327FD1"/>
    <w:rsid w:val="00334F06"/>
    <w:rsid w:val="003350EC"/>
    <w:rsid w:val="0033599E"/>
    <w:rsid w:val="0033641C"/>
    <w:rsid w:val="00340051"/>
    <w:rsid w:val="00340093"/>
    <w:rsid w:val="003403DA"/>
    <w:rsid w:val="00341288"/>
    <w:rsid w:val="003431C6"/>
    <w:rsid w:val="00343F69"/>
    <w:rsid w:val="003458D8"/>
    <w:rsid w:val="00345BE5"/>
    <w:rsid w:val="00345DFF"/>
    <w:rsid w:val="00346305"/>
    <w:rsid w:val="00346AA6"/>
    <w:rsid w:val="0035157D"/>
    <w:rsid w:val="00351786"/>
    <w:rsid w:val="0035180B"/>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115"/>
    <w:rsid w:val="003703FE"/>
    <w:rsid w:val="00370E4A"/>
    <w:rsid w:val="00371A89"/>
    <w:rsid w:val="00372F7C"/>
    <w:rsid w:val="0037576C"/>
    <w:rsid w:val="0037768E"/>
    <w:rsid w:val="003807C4"/>
    <w:rsid w:val="00386083"/>
    <w:rsid w:val="00386806"/>
    <w:rsid w:val="00391EDB"/>
    <w:rsid w:val="0039298E"/>
    <w:rsid w:val="00392F63"/>
    <w:rsid w:val="0039339E"/>
    <w:rsid w:val="00393BA8"/>
    <w:rsid w:val="00393BEC"/>
    <w:rsid w:val="00393FCC"/>
    <w:rsid w:val="003942F7"/>
    <w:rsid w:val="003962A3"/>
    <w:rsid w:val="003A0B52"/>
    <w:rsid w:val="003A0F28"/>
    <w:rsid w:val="003A2204"/>
    <w:rsid w:val="003A2B05"/>
    <w:rsid w:val="003A33C9"/>
    <w:rsid w:val="003A39CC"/>
    <w:rsid w:val="003A6FFA"/>
    <w:rsid w:val="003A7A02"/>
    <w:rsid w:val="003B01EB"/>
    <w:rsid w:val="003B0C56"/>
    <w:rsid w:val="003B12EB"/>
    <w:rsid w:val="003B2329"/>
    <w:rsid w:val="003B2C2B"/>
    <w:rsid w:val="003B3691"/>
    <w:rsid w:val="003B3EA0"/>
    <w:rsid w:val="003B43F4"/>
    <w:rsid w:val="003B4D2F"/>
    <w:rsid w:val="003B4F65"/>
    <w:rsid w:val="003B5B1C"/>
    <w:rsid w:val="003B5CF7"/>
    <w:rsid w:val="003B5E5C"/>
    <w:rsid w:val="003B704C"/>
    <w:rsid w:val="003B7C3E"/>
    <w:rsid w:val="003C1B80"/>
    <w:rsid w:val="003C2F1D"/>
    <w:rsid w:val="003C6C8D"/>
    <w:rsid w:val="003D0332"/>
    <w:rsid w:val="003D1293"/>
    <w:rsid w:val="003D140D"/>
    <w:rsid w:val="003D1C43"/>
    <w:rsid w:val="003D2B50"/>
    <w:rsid w:val="003D2E33"/>
    <w:rsid w:val="003D3050"/>
    <w:rsid w:val="003D4CB8"/>
    <w:rsid w:val="003D6310"/>
    <w:rsid w:val="003E0388"/>
    <w:rsid w:val="003E0851"/>
    <w:rsid w:val="003E1037"/>
    <w:rsid w:val="003E14A6"/>
    <w:rsid w:val="003E1A98"/>
    <w:rsid w:val="003E1D64"/>
    <w:rsid w:val="003F0089"/>
    <w:rsid w:val="003F0955"/>
    <w:rsid w:val="003F1832"/>
    <w:rsid w:val="003F27A5"/>
    <w:rsid w:val="003F2967"/>
    <w:rsid w:val="003F2BC0"/>
    <w:rsid w:val="003F39F1"/>
    <w:rsid w:val="003F43CD"/>
    <w:rsid w:val="003F43FD"/>
    <w:rsid w:val="003F595A"/>
    <w:rsid w:val="003F7344"/>
    <w:rsid w:val="003F7AAC"/>
    <w:rsid w:val="00401B6D"/>
    <w:rsid w:val="00401B98"/>
    <w:rsid w:val="00402885"/>
    <w:rsid w:val="004035E9"/>
    <w:rsid w:val="0040379F"/>
    <w:rsid w:val="00404FBF"/>
    <w:rsid w:val="00405277"/>
    <w:rsid w:val="00406341"/>
    <w:rsid w:val="00406BDB"/>
    <w:rsid w:val="00406CFA"/>
    <w:rsid w:val="00407C62"/>
    <w:rsid w:val="00411575"/>
    <w:rsid w:val="00411B60"/>
    <w:rsid w:val="00412C61"/>
    <w:rsid w:val="00413BEB"/>
    <w:rsid w:val="00414A67"/>
    <w:rsid w:val="00416108"/>
    <w:rsid w:val="004167F4"/>
    <w:rsid w:val="00416928"/>
    <w:rsid w:val="00416CF1"/>
    <w:rsid w:val="00417C8C"/>
    <w:rsid w:val="00417D7B"/>
    <w:rsid w:val="00421B85"/>
    <w:rsid w:val="00422DDD"/>
    <w:rsid w:val="00422EB6"/>
    <w:rsid w:val="00423D6A"/>
    <w:rsid w:val="0042554A"/>
    <w:rsid w:val="0043003A"/>
    <w:rsid w:val="00431EFB"/>
    <w:rsid w:val="0043250A"/>
    <w:rsid w:val="004325C2"/>
    <w:rsid w:val="0043424C"/>
    <w:rsid w:val="0043685D"/>
    <w:rsid w:val="0043700D"/>
    <w:rsid w:val="0043759A"/>
    <w:rsid w:val="00440EEF"/>
    <w:rsid w:val="00443C2D"/>
    <w:rsid w:val="00444041"/>
    <w:rsid w:val="00445D24"/>
    <w:rsid w:val="00446390"/>
    <w:rsid w:val="00446994"/>
    <w:rsid w:val="00450BB8"/>
    <w:rsid w:val="00451AC8"/>
    <w:rsid w:val="004542BF"/>
    <w:rsid w:val="00456604"/>
    <w:rsid w:val="004567B2"/>
    <w:rsid w:val="00457338"/>
    <w:rsid w:val="004643BB"/>
    <w:rsid w:val="00464AAA"/>
    <w:rsid w:val="004655BD"/>
    <w:rsid w:val="004663D6"/>
    <w:rsid w:val="004704CB"/>
    <w:rsid w:val="00470C9B"/>
    <w:rsid w:val="004722EA"/>
    <w:rsid w:val="00473F8A"/>
    <w:rsid w:val="00474BF9"/>
    <w:rsid w:val="00475664"/>
    <w:rsid w:val="004760A6"/>
    <w:rsid w:val="00476D85"/>
    <w:rsid w:val="00477AB3"/>
    <w:rsid w:val="00480185"/>
    <w:rsid w:val="004801F9"/>
    <w:rsid w:val="0048027D"/>
    <w:rsid w:val="0048244D"/>
    <w:rsid w:val="004832D2"/>
    <w:rsid w:val="00483A67"/>
    <w:rsid w:val="00485BAF"/>
    <w:rsid w:val="00486CFD"/>
    <w:rsid w:val="00486F93"/>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5D7A"/>
    <w:rsid w:val="004A707D"/>
    <w:rsid w:val="004A7739"/>
    <w:rsid w:val="004B0C03"/>
    <w:rsid w:val="004B15A6"/>
    <w:rsid w:val="004B3F45"/>
    <w:rsid w:val="004B4ECB"/>
    <w:rsid w:val="004B5149"/>
    <w:rsid w:val="004B5E81"/>
    <w:rsid w:val="004B77AC"/>
    <w:rsid w:val="004B7A90"/>
    <w:rsid w:val="004C0BC8"/>
    <w:rsid w:val="004C20F5"/>
    <w:rsid w:val="004C2A6A"/>
    <w:rsid w:val="004C3B66"/>
    <w:rsid w:val="004C659B"/>
    <w:rsid w:val="004D0428"/>
    <w:rsid w:val="004D06B4"/>
    <w:rsid w:val="004D322A"/>
    <w:rsid w:val="004D33B2"/>
    <w:rsid w:val="004D439B"/>
    <w:rsid w:val="004D4CFE"/>
    <w:rsid w:val="004D4FE5"/>
    <w:rsid w:val="004D5236"/>
    <w:rsid w:val="004D58FB"/>
    <w:rsid w:val="004D602F"/>
    <w:rsid w:val="004D7D4B"/>
    <w:rsid w:val="004E6064"/>
    <w:rsid w:val="004E7093"/>
    <w:rsid w:val="004E77EC"/>
    <w:rsid w:val="004F04C6"/>
    <w:rsid w:val="004F0661"/>
    <w:rsid w:val="004F06A0"/>
    <w:rsid w:val="004F1EC9"/>
    <w:rsid w:val="004F2920"/>
    <w:rsid w:val="004F3185"/>
    <w:rsid w:val="004F3424"/>
    <w:rsid w:val="005002AC"/>
    <w:rsid w:val="005005E7"/>
    <w:rsid w:val="00500E98"/>
    <w:rsid w:val="00501E6B"/>
    <w:rsid w:val="00502DB7"/>
    <w:rsid w:val="005037FB"/>
    <w:rsid w:val="00504731"/>
    <w:rsid w:val="00506466"/>
    <w:rsid w:val="005067FA"/>
    <w:rsid w:val="0050680D"/>
    <w:rsid w:val="00506A55"/>
    <w:rsid w:val="00506CA1"/>
    <w:rsid w:val="00507C49"/>
    <w:rsid w:val="005108F5"/>
    <w:rsid w:val="00511611"/>
    <w:rsid w:val="00513019"/>
    <w:rsid w:val="0051557D"/>
    <w:rsid w:val="005158E0"/>
    <w:rsid w:val="005159B0"/>
    <w:rsid w:val="0051669F"/>
    <w:rsid w:val="0051770D"/>
    <w:rsid w:val="00520F36"/>
    <w:rsid w:val="0052184E"/>
    <w:rsid w:val="005221C5"/>
    <w:rsid w:val="005236A0"/>
    <w:rsid w:val="00523BDA"/>
    <w:rsid w:val="00525308"/>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99B"/>
    <w:rsid w:val="00535B97"/>
    <w:rsid w:val="00535BA3"/>
    <w:rsid w:val="005361B0"/>
    <w:rsid w:val="005361F8"/>
    <w:rsid w:val="00536D21"/>
    <w:rsid w:val="005379D0"/>
    <w:rsid w:val="0054066C"/>
    <w:rsid w:val="00540BF8"/>
    <w:rsid w:val="00541244"/>
    <w:rsid w:val="00542561"/>
    <w:rsid w:val="00542A59"/>
    <w:rsid w:val="0054374E"/>
    <w:rsid w:val="005437E4"/>
    <w:rsid w:val="00544115"/>
    <w:rsid w:val="00544CC0"/>
    <w:rsid w:val="00547320"/>
    <w:rsid w:val="00547ABC"/>
    <w:rsid w:val="00550E4C"/>
    <w:rsid w:val="00551CA4"/>
    <w:rsid w:val="00552E96"/>
    <w:rsid w:val="00553FC8"/>
    <w:rsid w:val="00555C41"/>
    <w:rsid w:val="00557A07"/>
    <w:rsid w:val="00560638"/>
    <w:rsid w:val="005609B9"/>
    <w:rsid w:val="00560A7B"/>
    <w:rsid w:val="00561121"/>
    <w:rsid w:val="00561750"/>
    <w:rsid w:val="00562887"/>
    <w:rsid w:val="005633C6"/>
    <w:rsid w:val="00563643"/>
    <w:rsid w:val="0056615A"/>
    <w:rsid w:val="00566711"/>
    <w:rsid w:val="00570D97"/>
    <w:rsid w:val="00572209"/>
    <w:rsid w:val="0057261B"/>
    <w:rsid w:val="00572A44"/>
    <w:rsid w:val="00573375"/>
    <w:rsid w:val="005734BB"/>
    <w:rsid w:val="00575E83"/>
    <w:rsid w:val="00576376"/>
    <w:rsid w:val="00576527"/>
    <w:rsid w:val="00581BF1"/>
    <w:rsid w:val="00583386"/>
    <w:rsid w:val="00583F14"/>
    <w:rsid w:val="0058476C"/>
    <w:rsid w:val="00584E79"/>
    <w:rsid w:val="00587D8D"/>
    <w:rsid w:val="00592042"/>
    <w:rsid w:val="005924A0"/>
    <w:rsid w:val="005933B3"/>
    <w:rsid w:val="0059449A"/>
    <w:rsid w:val="005961C2"/>
    <w:rsid w:val="005968B9"/>
    <w:rsid w:val="005978BB"/>
    <w:rsid w:val="00597907"/>
    <w:rsid w:val="005A1125"/>
    <w:rsid w:val="005A54E0"/>
    <w:rsid w:val="005A5BCA"/>
    <w:rsid w:val="005A6041"/>
    <w:rsid w:val="005A79D7"/>
    <w:rsid w:val="005A7F0A"/>
    <w:rsid w:val="005B0061"/>
    <w:rsid w:val="005B180B"/>
    <w:rsid w:val="005B2686"/>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6E5D"/>
    <w:rsid w:val="005D7E47"/>
    <w:rsid w:val="005E0A19"/>
    <w:rsid w:val="005E0C0B"/>
    <w:rsid w:val="005E13ED"/>
    <w:rsid w:val="005E4D59"/>
    <w:rsid w:val="005E5EDB"/>
    <w:rsid w:val="005E5F31"/>
    <w:rsid w:val="005E69C8"/>
    <w:rsid w:val="005F0660"/>
    <w:rsid w:val="005F0D15"/>
    <w:rsid w:val="005F1D90"/>
    <w:rsid w:val="005F2AA3"/>
    <w:rsid w:val="005F4254"/>
    <w:rsid w:val="005F67C3"/>
    <w:rsid w:val="005F6AF5"/>
    <w:rsid w:val="005F6D3F"/>
    <w:rsid w:val="005F759E"/>
    <w:rsid w:val="005F7DFA"/>
    <w:rsid w:val="00600D36"/>
    <w:rsid w:val="00601104"/>
    <w:rsid w:val="00601CEB"/>
    <w:rsid w:val="00601FFE"/>
    <w:rsid w:val="006024CC"/>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5B1D"/>
    <w:rsid w:val="00615EA8"/>
    <w:rsid w:val="00616CF3"/>
    <w:rsid w:val="00620544"/>
    <w:rsid w:val="00621104"/>
    <w:rsid w:val="0062195D"/>
    <w:rsid w:val="00621A49"/>
    <w:rsid w:val="00622480"/>
    <w:rsid w:val="0062255E"/>
    <w:rsid w:val="00622F10"/>
    <w:rsid w:val="00625385"/>
    <w:rsid w:val="00625444"/>
    <w:rsid w:val="006276F0"/>
    <w:rsid w:val="00630023"/>
    <w:rsid w:val="00630895"/>
    <w:rsid w:val="00632767"/>
    <w:rsid w:val="00632E18"/>
    <w:rsid w:val="00634135"/>
    <w:rsid w:val="0063450C"/>
    <w:rsid w:val="0063462A"/>
    <w:rsid w:val="006346E0"/>
    <w:rsid w:val="00635173"/>
    <w:rsid w:val="006356B3"/>
    <w:rsid w:val="00640255"/>
    <w:rsid w:val="0064167C"/>
    <w:rsid w:val="00641CF9"/>
    <w:rsid w:val="0064229F"/>
    <w:rsid w:val="006429B0"/>
    <w:rsid w:val="00645079"/>
    <w:rsid w:val="00645306"/>
    <w:rsid w:val="00646166"/>
    <w:rsid w:val="006470DB"/>
    <w:rsid w:val="00647B4E"/>
    <w:rsid w:val="006504EB"/>
    <w:rsid w:val="006512E6"/>
    <w:rsid w:val="00652F3F"/>
    <w:rsid w:val="00654B86"/>
    <w:rsid w:val="00654E3B"/>
    <w:rsid w:val="006558CA"/>
    <w:rsid w:val="00655E12"/>
    <w:rsid w:val="00656BF2"/>
    <w:rsid w:val="006579DD"/>
    <w:rsid w:val="0066042C"/>
    <w:rsid w:val="006617DF"/>
    <w:rsid w:val="0066366F"/>
    <w:rsid w:val="006653E0"/>
    <w:rsid w:val="0066544B"/>
    <w:rsid w:val="00665904"/>
    <w:rsid w:val="0066649C"/>
    <w:rsid w:val="006671DB"/>
    <w:rsid w:val="00667C66"/>
    <w:rsid w:val="0067060B"/>
    <w:rsid w:val="00670A6C"/>
    <w:rsid w:val="00671962"/>
    <w:rsid w:val="00671BFC"/>
    <w:rsid w:val="00673B9B"/>
    <w:rsid w:val="0067516A"/>
    <w:rsid w:val="006765AE"/>
    <w:rsid w:val="00676A4D"/>
    <w:rsid w:val="00680320"/>
    <w:rsid w:val="006803A3"/>
    <w:rsid w:val="00680668"/>
    <w:rsid w:val="00681656"/>
    <w:rsid w:val="006826D4"/>
    <w:rsid w:val="00682C24"/>
    <w:rsid w:val="00682FE2"/>
    <w:rsid w:val="00686430"/>
    <w:rsid w:val="0068715F"/>
    <w:rsid w:val="00690EB1"/>
    <w:rsid w:val="0069102E"/>
    <w:rsid w:val="00691D32"/>
    <w:rsid w:val="0069258B"/>
    <w:rsid w:val="0069370E"/>
    <w:rsid w:val="006942B9"/>
    <w:rsid w:val="00694E91"/>
    <w:rsid w:val="006952A3"/>
    <w:rsid w:val="006959A4"/>
    <w:rsid w:val="006962F7"/>
    <w:rsid w:val="00697006"/>
    <w:rsid w:val="00697D53"/>
    <w:rsid w:val="006A02B4"/>
    <w:rsid w:val="006A0DF4"/>
    <w:rsid w:val="006A106D"/>
    <w:rsid w:val="006A148F"/>
    <w:rsid w:val="006A2659"/>
    <w:rsid w:val="006A2AE1"/>
    <w:rsid w:val="006A31B1"/>
    <w:rsid w:val="006A3348"/>
    <w:rsid w:val="006A3434"/>
    <w:rsid w:val="006A375F"/>
    <w:rsid w:val="006A3BBC"/>
    <w:rsid w:val="006A4BC9"/>
    <w:rsid w:val="006A60B6"/>
    <w:rsid w:val="006A7F6C"/>
    <w:rsid w:val="006B0041"/>
    <w:rsid w:val="006B330E"/>
    <w:rsid w:val="006B3B25"/>
    <w:rsid w:val="006B3C24"/>
    <w:rsid w:val="006B6AED"/>
    <w:rsid w:val="006B75B2"/>
    <w:rsid w:val="006C248F"/>
    <w:rsid w:val="006C29E8"/>
    <w:rsid w:val="006C49EC"/>
    <w:rsid w:val="006C5BB6"/>
    <w:rsid w:val="006C64EE"/>
    <w:rsid w:val="006C7811"/>
    <w:rsid w:val="006D0B21"/>
    <w:rsid w:val="006D117C"/>
    <w:rsid w:val="006D18AF"/>
    <w:rsid w:val="006D1BC7"/>
    <w:rsid w:val="006D1CC1"/>
    <w:rsid w:val="006D259E"/>
    <w:rsid w:val="006D2C10"/>
    <w:rsid w:val="006D31DF"/>
    <w:rsid w:val="006D395B"/>
    <w:rsid w:val="006D4947"/>
    <w:rsid w:val="006D49A6"/>
    <w:rsid w:val="006D58D4"/>
    <w:rsid w:val="006D6124"/>
    <w:rsid w:val="006D65DE"/>
    <w:rsid w:val="006E072C"/>
    <w:rsid w:val="006E0B62"/>
    <w:rsid w:val="006E0BCB"/>
    <w:rsid w:val="006E531B"/>
    <w:rsid w:val="006E59FB"/>
    <w:rsid w:val="006E614D"/>
    <w:rsid w:val="006E79D9"/>
    <w:rsid w:val="006E7DDA"/>
    <w:rsid w:val="006F10EF"/>
    <w:rsid w:val="006F1C30"/>
    <w:rsid w:val="006F25F0"/>
    <w:rsid w:val="006F3A0B"/>
    <w:rsid w:val="006F4405"/>
    <w:rsid w:val="006F5145"/>
    <w:rsid w:val="006F53B9"/>
    <w:rsid w:val="006F6062"/>
    <w:rsid w:val="006F662F"/>
    <w:rsid w:val="007000DB"/>
    <w:rsid w:val="007006F7"/>
    <w:rsid w:val="00700A5C"/>
    <w:rsid w:val="007013A0"/>
    <w:rsid w:val="0070159A"/>
    <w:rsid w:val="00701BB3"/>
    <w:rsid w:val="0070237A"/>
    <w:rsid w:val="00702B87"/>
    <w:rsid w:val="0070311F"/>
    <w:rsid w:val="007038DB"/>
    <w:rsid w:val="00703B99"/>
    <w:rsid w:val="00704A54"/>
    <w:rsid w:val="007053C8"/>
    <w:rsid w:val="00706DFB"/>
    <w:rsid w:val="007072B0"/>
    <w:rsid w:val="00707FBE"/>
    <w:rsid w:val="00710E05"/>
    <w:rsid w:val="00711624"/>
    <w:rsid w:val="00711786"/>
    <w:rsid w:val="00711873"/>
    <w:rsid w:val="00711D01"/>
    <w:rsid w:val="00711E74"/>
    <w:rsid w:val="0071311F"/>
    <w:rsid w:val="0071379A"/>
    <w:rsid w:val="00713854"/>
    <w:rsid w:val="00713E24"/>
    <w:rsid w:val="007147D5"/>
    <w:rsid w:val="00714FCC"/>
    <w:rsid w:val="00715222"/>
    <w:rsid w:val="00715A8B"/>
    <w:rsid w:val="00716F90"/>
    <w:rsid w:val="00717C66"/>
    <w:rsid w:val="00721CB3"/>
    <w:rsid w:val="007224E1"/>
    <w:rsid w:val="00723402"/>
    <w:rsid w:val="007238E2"/>
    <w:rsid w:val="0072480F"/>
    <w:rsid w:val="0072630D"/>
    <w:rsid w:val="00726770"/>
    <w:rsid w:val="00726CF2"/>
    <w:rsid w:val="00726EB3"/>
    <w:rsid w:val="00726F26"/>
    <w:rsid w:val="00726F75"/>
    <w:rsid w:val="00730485"/>
    <w:rsid w:val="00731E29"/>
    <w:rsid w:val="00731F8F"/>
    <w:rsid w:val="00733672"/>
    <w:rsid w:val="00733802"/>
    <w:rsid w:val="0073565A"/>
    <w:rsid w:val="007370EB"/>
    <w:rsid w:val="00740172"/>
    <w:rsid w:val="007417FE"/>
    <w:rsid w:val="0074214C"/>
    <w:rsid w:val="00742BD8"/>
    <w:rsid w:val="00743EE1"/>
    <w:rsid w:val="0074432D"/>
    <w:rsid w:val="007448CC"/>
    <w:rsid w:val="00744FEC"/>
    <w:rsid w:val="007461B6"/>
    <w:rsid w:val="00746327"/>
    <w:rsid w:val="007468D5"/>
    <w:rsid w:val="00747DE1"/>
    <w:rsid w:val="00750D76"/>
    <w:rsid w:val="007515FC"/>
    <w:rsid w:val="0075206E"/>
    <w:rsid w:val="00754785"/>
    <w:rsid w:val="00754B5B"/>
    <w:rsid w:val="00756A28"/>
    <w:rsid w:val="00756E3B"/>
    <w:rsid w:val="00757816"/>
    <w:rsid w:val="00761BB0"/>
    <w:rsid w:val="00763D31"/>
    <w:rsid w:val="00765190"/>
    <w:rsid w:val="00765964"/>
    <w:rsid w:val="00766370"/>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4BA6"/>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28F"/>
    <w:rsid w:val="00797ED7"/>
    <w:rsid w:val="007A0F83"/>
    <w:rsid w:val="007A579C"/>
    <w:rsid w:val="007A6DE8"/>
    <w:rsid w:val="007A75BE"/>
    <w:rsid w:val="007B0972"/>
    <w:rsid w:val="007B0A5D"/>
    <w:rsid w:val="007B0B75"/>
    <w:rsid w:val="007B1FFF"/>
    <w:rsid w:val="007B2C54"/>
    <w:rsid w:val="007B36C2"/>
    <w:rsid w:val="007B3AD9"/>
    <w:rsid w:val="007B3AEC"/>
    <w:rsid w:val="007B4478"/>
    <w:rsid w:val="007B534B"/>
    <w:rsid w:val="007B5C07"/>
    <w:rsid w:val="007B6E0E"/>
    <w:rsid w:val="007B7E9C"/>
    <w:rsid w:val="007C0E81"/>
    <w:rsid w:val="007C1BFC"/>
    <w:rsid w:val="007C20E1"/>
    <w:rsid w:val="007C501C"/>
    <w:rsid w:val="007C5247"/>
    <w:rsid w:val="007C5730"/>
    <w:rsid w:val="007C5F03"/>
    <w:rsid w:val="007C69B7"/>
    <w:rsid w:val="007C6DEC"/>
    <w:rsid w:val="007D0496"/>
    <w:rsid w:val="007D0B8D"/>
    <w:rsid w:val="007D11C2"/>
    <w:rsid w:val="007D1422"/>
    <w:rsid w:val="007D1C8B"/>
    <w:rsid w:val="007D2FC0"/>
    <w:rsid w:val="007D3F95"/>
    <w:rsid w:val="007D4361"/>
    <w:rsid w:val="007D7A25"/>
    <w:rsid w:val="007E04CA"/>
    <w:rsid w:val="007E0A4F"/>
    <w:rsid w:val="007E0ABF"/>
    <w:rsid w:val="007E201A"/>
    <w:rsid w:val="007E337E"/>
    <w:rsid w:val="007E3A57"/>
    <w:rsid w:val="007E59AD"/>
    <w:rsid w:val="007E5A65"/>
    <w:rsid w:val="007E5C9D"/>
    <w:rsid w:val="007F0126"/>
    <w:rsid w:val="007F5C1E"/>
    <w:rsid w:val="007F6D3C"/>
    <w:rsid w:val="007F7211"/>
    <w:rsid w:val="007F749F"/>
    <w:rsid w:val="00800956"/>
    <w:rsid w:val="00800D28"/>
    <w:rsid w:val="00801BBC"/>
    <w:rsid w:val="00802263"/>
    <w:rsid w:val="00803743"/>
    <w:rsid w:val="008040E4"/>
    <w:rsid w:val="008050CB"/>
    <w:rsid w:val="00805A69"/>
    <w:rsid w:val="00805AA1"/>
    <w:rsid w:val="008075CF"/>
    <w:rsid w:val="00810184"/>
    <w:rsid w:val="00811FF2"/>
    <w:rsid w:val="00812392"/>
    <w:rsid w:val="00812BB1"/>
    <w:rsid w:val="00812C83"/>
    <w:rsid w:val="00815B1B"/>
    <w:rsid w:val="008160D7"/>
    <w:rsid w:val="00816AB1"/>
    <w:rsid w:val="00816E90"/>
    <w:rsid w:val="00820AE7"/>
    <w:rsid w:val="00820D06"/>
    <w:rsid w:val="008215BB"/>
    <w:rsid w:val="008234E3"/>
    <w:rsid w:val="0082577C"/>
    <w:rsid w:val="00830942"/>
    <w:rsid w:val="008312D0"/>
    <w:rsid w:val="00833B76"/>
    <w:rsid w:val="008343B9"/>
    <w:rsid w:val="008352FD"/>
    <w:rsid w:val="00835C20"/>
    <w:rsid w:val="008360B3"/>
    <w:rsid w:val="00841216"/>
    <w:rsid w:val="0084144F"/>
    <w:rsid w:val="008416B9"/>
    <w:rsid w:val="00841794"/>
    <w:rsid w:val="00841984"/>
    <w:rsid w:val="00842248"/>
    <w:rsid w:val="008432DF"/>
    <w:rsid w:val="008435CD"/>
    <w:rsid w:val="00844021"/>
    <w:rsid w:val="0084489B"/>
    <w:rsid w:val="0084591B"/>
    <w:rsid w:val="00846088"/>
    <w:rsid w:val="00847360"/>
    <w:rsid w:val="008509E2"/>
    <w:rsid w:val="00851386"/>
    <w:rsid w:val="0085193C"/>
    <w:rsid w:val="008519A2"/>
    <w:rsid w:val="008539DC"/>
    <w:rsid w:val="00856B20"/>
    <w:rsid w:val="00860C91"/>
    <w:rsid w:val="00861351"/>
    <w:rsid w:val="00861897"/>
    <w:rsid w:val="00861919"/>
    <w:rsid w:val="008627B2"/>
    <w:rsid w:val="00863076"/>
    <w:rsid w:val="00863120"/>
    <w:rsid w:val="0086322B"/>
    <w:rsid w:val="008637DB"/>
    <w:rsid w:val="00864773"/>
    <w:rsid w:val="00864CB6"/>
    <w:rsid w:val="00864DA9"/>
    <w:rsid w:val="00865728"/>
    <w:rsid w:val="0086590B"/>
    <w:rsid w:val="00865994"/>
    <w:rsid w:val="00865FF8"/>
    <w:rsid w:val="00866436"/>
    <w:rsid w:val="0087133B"/>
    <w:rsid w:val="00871648"/>
    <w:rsid w:val="00871E1E"/>
    <w:rsid w:val="00874205"/>
    <w:rsid w:val="00874E32"/>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4CBA"/>
    <w:rsid w:val="008851A8"/>
    <w:rsid w:val="00885517"/>
    <w:rsid w:val="00885B1D"/>
    <w:rsid w:val="0088700D"/>
    <w:rsid w:val="0089075A"/>
    <w:rsid w:val="0089077B"/>
    <w:rsid w:val="00892E3C"/>
    <w:rsid w:val="008941E0"/>
    <w:rsid w:val="00894256"/>
    <w:rsid w:val="00894A1B"/>
    <w:rsid w:val="00896710"/>
    <w:rsid w:val="00896739"/>
    <w:rsid w:val="0089714F"/>
    <w:rsid w:val="008A0E3E"/>
    <w:rsid w:val="008A376F"/>
    <w:rsid w:val="008A39AA"/>
    <w:rsid w:val="008A4F15"/>
    <w:rsid w:val="008A597A"/>
    <w:rsid w:val="008A5FE7"/>
    <w:rsid w:val="008A673B"/>
    <w:rsid w:val="008A6782"/>
    <w:rsid w:val="008A6BDD"/>
    <w:rsid w:val="008B29FC"/>
    <w:rsid w:val="008B3561"/>
    <w:rsid w:val="008B5704"/>
    <w:rsid w:val="008B5B75"/>
    <w:rsid w:val="008B6D22"/>
    <w:rsid w:val="008B72F2"/>
    <w:rsid w:val="008B77BF"/>
    <w:rsid w:val="008B7F65"/>
    <w:rsid w:val="008C411C"/>
    <w:rsid w:val="008C4264"/>
    <w:rsid w:val="008C4EB6"/>
    <w:rsid w:val="008C5C70"/>
    <w:rsid w:val="008C7066"/>
    <w:rsid w:val="008C7B4A"/>
    <w:rsid w:val="008C7B71"/>
    <w:rsid w:val="008D0E44"/>
    <w:rsid w:val="008D13AF"/>
    <w:rsid w:val="008D15AA"/>
    <w:rsid w:val="008D1EEA"/>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526D"/>
    <w:rsid w:val="008E548B"/>
    <w:rsid w:val="008E5807"/>
    <w:rsid w:val="008E590A"/>
    <w:rsid w:val="008E6214"/>
    <w:rsid w:val="008F09EE"/>
    <w:rsid w:val="008F0CFB"/>
    <w:rsid w:val="008F2ED4"/>
    <w:rsid w:val="008F33BD"/>
    <w:rsid w:val="008F4882"/>
    <w:rsid w:val="008F5C1C"/>
    <w:rsid w:val="008F5D27"/>
    <w:rsid w:val="008F6729"/>
    <w:rsid w:val="00900574"/>
    <w:rsid w:val="00900DAF"/>
    <w:rsid w:val="009014BA"/>
    <w:rsid w:val="009017AF"/>
    <w:rsid w:val="00901A14"/>
    <w:rsid w:val="00901D27"/>
    <w:rsid w:val="009021B2"/>
    <w:rsid w:val="00902D99"/>
    <w:rsid w:val="009044FC"/>
    <w:rsid w:val="00904C47"/>
    <w:rsid w:val="0090627E"/>
    <w:rsid w:val="00907D94"/>
    <w:rsid w:val="00910771"/>
    <w:rsid w:val="00911734"/>
    <w:rsid w:val="00911855"/>
    <w:rsid w:val="009124C7"/>
    <w:rsid w:val="00913D9B"/>
    <w:rsid w:val="0091497E"/>
    <w:rsid w:val="00914E36"/>
    <w:rsid w:val="009158FC"/>
    <w:rsid w:val="00915ECC"/>
    <w:rsid w:val="00916200"/>
    <w:rsid w:val="00916380"/>
    <w:rsid w:val="0091754E"/>
    <w:rsid w:val="00921147"/>
    <w:rsid w:val="00921521"/>
    <w:rsid w:val="00922656"/>
    <w:rsid w:val="00924029"/>
    <w:rsid w:val="00924402"/>
    <w:rsid w:val="00924F6A"/>
    <w:rsid w:val="009258DB"/>
    <w:rsid w:val="00926692"/>
    <w:rsid w:val="009266C6"/>
    <w:rsid w:val="00926E50"/>
    <w:rsid w:val="00926FF3"/>
    <w:rsid w:val="0092723B"/>
    <w:rsid w:val="00927CC1"/>
    <w:rsid w:val="0093002E"/>
    <w:rsid w:val="00931813"/>
    <w:rsid w:val="009319A7"/>
    <w:rsid w:val="0093321C"/>
    <w:rsid w:val="009337BF"/>
    <w:rsid w:val="009344E0"/>
    <w:rsid w:val="00934603"/>
    <w:rsid w:val="00935338"/>
    <w:rsid w:val="009373BB"/>
    <w:rsid w:val="00937897"/>
    <w:rsid w:val="00937E26"/>
    <w:rsid w:val="00941459"/>
    <w:rsid w:val="009414C8"/>
    <w:rsid w:val="0094162C"/>
    <w:rsid w:val="00942BEE"/>
    <w:rsid w:val="009432DC"/>
    <w:rsid w:val="009433C3"/>
    <w:rsid w:val="009449C8"/>
    <w:rsid w:val="00947301"/>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EFA"/>
    <w:rsid w:val="00964FE2"/>
    <w:rsid w:val="00965406"/>
    <w:rsid w:val="00965ED4"/>
    <w:rsid w:val="009666C3"/>
    <w:rsid w:val="00967305"/>
    <w:rsid w:val="00967D33"/>
    <w:rsid w:val="00970A9C"/>
    <w:rsid w:val="009721A4"/>
    <w:rsid w:val="00973775"/>
    <w:rsid w:val="00973788"/>
    <w:rsid w:val="00974843"/>
    <w:rsid w:val="0097498A"/>
    <w:rsid w:val="00974B21"/>
    <w:rsid w:val="0097546E"/>
    <w:rsid w:val="00976793"/>
    <w:rsid w:val="00977235"/>
    <w:rsid w:val="00977337"/>
    <w:rsid w:val="00977432"/>
    <w:rsid w:val="009819E7"/>
    <w:rsid w:val="0098341D"/>
    <w:rsid w:val="009848AA"/>
    <w:rsid w:val="00984A2A"/>
    <w:rsid w:val="0098651B"/>
    <w:rsid w:val="00986524"/>
    <w:rsid w:val="009900DC"/>
    <w:rsid w:val="009911FB"/>
    <w:rsid w:val="00991B78"/>
    <w:rsid w:val="0099240A"/>
    <w:rsid w:val="00993770"/>
    <w:rsid w:val="00994022"/>
    <w:rsid w:val="0099466B"/>
    <w:rsid w:val="0099730C"/>
    <w:rsid w:val="009974F6"/>
    <w:rsid w:val="0099785C"/>
    <w:rsid w:val="009A01C4"/>
    <w:rsid w:val="009A0AA3"/>
    <w:rsid w:val="009A0E52"/>
    <w:rsid w:val="009A15BE"/>
    <w:rsid w:val="009A19E8"/>
    <w:rsid w:val="009A237F"/>
    <w:rsid w:val="009A6774"/>
    <w:rsid w:val="009A694C"/>
    <w:rsid w:val="009B28C7"/>
    <w:rsid w:val="009B3956"/>
    <w:rsid w:val="009B3A3F"/>
    <w:rsid w:val="009B52CD"/>
    <w:rsid w:val="009C1656"/>
    <w:rsid w:val="009C28B1"/>
    <w:rsid w:val="009C64BA"/>
    <w:rsid w:val="009C746E"/>
    <w:rsid w:val="009D101A"/>
    <w:rsid w:val="009D2466"/>
    <w:rsid w:val="009D3928"/>
    <w:rsid w:val="009D4082"/>
    <w:rsid w:val="009D4230"/>
    <w:rsid w:val="009D6A22"/>
    <w:rsid w:val="009D7640"/>
    <w:rsid w:val="009E02F5"/>
    <w:rsid w:val="009E2E1B"/>
    <w:rsid w:val="009E3A31"/>
    <w:rsid w:val="009E4FD8"/>
    <w:rsid w:val="009E55ED"/>
    <w:rsid w:val="009E71BF"/>
    <w:rsid w:val="009F17E8"/>
    <w:rsid w:val="009F1938"/>
    <w:rsid w:val="009F2DA5"/>
    <w:rsid w:val="009F3E1B"/>
    <w:rsid w:val="009F43AA"/>
    <w:rsid w:val="009F4716"/>
    <w:rsid w:val="009F5A41"/>
    <w:rsid w:val="009F5C30"/>
    <w:rsid w:val="009F617B"/>
    <w:rsid w:val="009F6566"/>
    <w:rsid w:val="009F677D"/>
    <w:rsid w:val="00A006C8"/>
    <w:rsid w:val="00A00F45"/>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939"/>
    <w:rsid w:val="00A20B1E"/>
    <w:rsid w:val="00A211AA"/>
    <w:rsid w:val="00A21DA6"/>
    <w:rsid w:val="00A2272C"/>
    <w:rsid w:val="00A245BE"/>
    <w:rsid w:val="00A25DB1"/>
    <w:rsid w:val="00A264C6"/>
    <w:rsid w:val="00A267A7"/>
    <w:rsid w:val="00A31E76"/>
    <w:rsid w:val="00A3354F"/>
    <w:rsid w:val="00A359F6"/>
    <w:rsid w:val="00A35E9E"/>
    <w:rsid w:val="00A3668D"/>
    <w:rsid w:val="00A37D8B"/>
    <w:rsid w:val="00A4179A"/>
    <w:rsid w:val="00A42535"/>
    <w:rsid w:val="00A4259B"/>
    <w:rsid w:val="00A42BD8"/>
    <w:rsid w:val="00A436FB"/>
    <w:rsid w:val="00A44A72"/>
    <w:rsid w:val="00A454C9"/>
    <w:rsid w:val="00A457F2"/>
    <w:rsid w:val="00A475E5"/>
    <w:rsid w:val="00A50627"/>
    <w:rsid w:val="00A517E7"/>
    <w:rsid w:val="00A51FA7"/>
    <w:rsid w:val="00A52166"/>
    <w:rsid w:val="00A52210"/>
    <w:rsid w:val="00A52E4D"/>
    <w:rsid w:val="00A54B62"/>
    <w:rsid w:val="00A56518"/>
    <w:rsid w:val="00A567A4"/>
    <w:rsid w:val="00A56E35"/>
    <w:rsid w:val="00A5726E"/>
    <w:rsid w:val="00A575A4"/>
    <w:rsid w:val="00A6037E"/>
    <w:rsid w:val="00A60561"/>
    <w:rsid w:val="00A62B1C"/>
    <w:rsid w:val="00A62E06"/>
    <w:rsid w:val="00A641FF"/>
    <w:rsid w:val="00A643CB"/>
    <w:rsid w:val="00A64AB1"/>
    <w:rsid w:val="00A64E47"/>
    <w:rsid w:val="00A70231"/>
    <w:rsid w:val="00A70508"/>
    <w:rsid w:val="00A71061"/>
    <w:rsid w:val="00A71416"/>
    <w:rsid w:val="00A71C04"/>
    <w:rsid w:val="00A72E71"/>
    <w:rsid w:val="00A73262"/>
    <w:rsid w:val="00A7367C"/>
    <w:rsid w:val="00A74607"/>
    <w:rsid w:val="00A74D6C"/>
    <w:rsid w:val="00A75783"/>
    <w:rsid w:val="00A75CF1"/>
    <w:rsid w:val="00A8020A"/>
    <w:rsid w:val="00A807A6"/>
    <w:rsid w:val="00A81319"/>
    <w:rsid w:val="00A81AC5"/>
    <w:rsid w:val="00A81AD6"/>
    <w:rsid w:val="00A821A1"/>
    <w:rsid w:val="00A82D6E"/>
    <w:rsid w:val="00A8376E"/>
    <w:rsid w:val="00A850E7"/>
    <w:rsid w:val="00A85CAF"/>
    <w:rsid w:val="00A861BA"/>
    <w:rsid w:val="00A86259"/>
    <w:rsid w:val="00A86344"/>
    <w:rsid w:val="00A87972"/>
    <w:rsid w:val="00A9014F"/>
    <w:rsid w:val="00A9039A"/>
    <w:rsid w:val="00A90E71"/>
    <w:rsid w:val="00A9123B"/>
    <w:rsid w:val="00A91C22"/>
    <w:rsid w:val="00A921E8"/>
    <w:rsid w:val="00A92520"/>
    <w:rsid w:val="00A92D11"/>
    <w:rsid w:val="00A92E5E"/>
    <w:rsid w:val="00A952F8"/>
    <w:rsid w:val="00A96932"/>
    <w:rsid w:val="00A96AF6"/>
    <w:rsid w:val="00A97151"/>
    <w:rsid w:val="00AA00F9"/>
    <w:rsid w:val="00AA09F3"/>
    <w:rsid w:val="00AA3395"/>
    <w:rsid w:val="00AA367D"/>
    <w:rsid w:val="00AA5817"/>
    <w:rsid w:val="00AA75D2"/>
    <w:rsid w:val="00AB0E7B"/>
    <w:rsid w:val="00AB0FD3"/>
    <w:rsid w:val="00AB1E8F"/>
    <w:rsid w:val="00AB4533"/>
    <w:rsid w:val="00AB5ED6"/>
    <w:rsid w:val="00AB686A"/>
    <w:rsid w:val="00AC0239"/>
    <w:rsid w:val="00AC0421"/>
    <w:rsid w:val="00AC0694"/>
    <w:rsid w:val="00AC2137"/>
    <w:rsid w:val="00AC4707"/>
    <w:rsid w:val="00AC537A"/>
    <w:rsid w:val="00AC6766"/>
    <w:rsid w:val="00AC6E20"/>
    <w:rsid w:val="00AC7442"/>
    <w:rsid w:val="00AC7519"/>
    <w:rsid w:val="00AC7AC8"/>
    <w:rsid w:val="00AD0E44"/>
    <w:rsid w:val="00AD16F1"/>
    <w:rsid w:val="00AD4C7A"/>
    <w:rsid w:val="00AD55F2"/>
    <w:rsid w:val="00AD5D94"/>
    <w:rsid w:val="00AD5FC2"/>
    <w:rsid w:val="00AD642D"/>
    <w:rsid w:val="00AD6CE2"/>
    <w:rsid w:val="00AD7C14"/>
    <w:rsid w:val="00AE0083"/>
    <w:rsid w:val="00AE032C"/>
    <w:rsid w:val="00AE0BB3"/>
    <w:rsid w:val="00AE0DC3"/>
    <w:rsid w:val="00AE1E3D"/>
    <w:rsid w:val="00AE26F9"/>
    <w:rsid w:val="00AE277A"/>
    <w:rsid w:val="00AE2D6B"/>
    <w:rsid w:val="00AE3172"/>
    <w:rsid w:val="00AE4412"/>
    <w:rsid w:val="00AE4D4E"/>
    <w:rsid w:val="00AE4E1A"/>
    <w:rsid w:val="00AE4FDA"/>
    <w:rsid w:val="00AE51CC"/>
    <w:rsid w:val="00AE7337"/>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3E37"/>
    <w:rsid w:val="00B05BA7"/>
    <w:rsid w:val="00B06C02"/>
    <w:rsid w:val="00B076AE"/>
    <w:rsid w:val="00B12393"/>
    <w:rsid w:val="00B13A10"/>
    <w:rsid w:val="00B15BA3"/>
    <w:rsid w:val="00B165CD"/>
    <w:rsid w:val="00B16B20"/>
    <w:rsid w:val="00B21505"/>
    <w:rsid w:val="00B22B1F"/>
    <w:rsid w:val="00B2381C"/>
    <w:rsid w:val="00B2450C"/>
    <w:rsid w:val="00B263FB"/>
    <w:rsid w:val="00B27A7E"/>
    <w:rsid w:val="00B27F72"/>
    <w:rsid w:val="00B30375"/>
    <w:rsid w:val="00B30C79"/>
    <w:rsid w:val="00B34857"/>
    <w:rsid w:val="00B36021"/>
    <w:rsid w:val="00B36598"/>
    <w:rsid w:val="00B4034A"/>
    <w:rsid w:val="00B424A1"/>
    <w:rsid w:val="00B42DFA"/>
    <w:rsid w:val="00B44368"/>
    <w:rsid w:val="00B44C2B"/>
    <w:rsid w:val="00B45DF3"/>
    <w:rsid w:val="00B47CEF"/>
    <w:rsid w:val="00B51655"/>
    <w:rsid w:val="00B52DDB"/>
    <w:rsid w:val="00B52F47"/>
    <w:rsid w:val="00B5566C"/>
    <w:rsid w:val="00B55C93"/>
    <w:rsid w:val="00B56A27"/>
    <w:rsid w:val="00B56CAC"/>
    <w:rsid w:val="00B56FFC"/>
    <w:rsid w:val="00B5715F"/>
    <w:rsid w:val="00B57DAB"/>
    <w:rsid w:val="00B61C62"/>
    <w:rsid w:val="00B64527"/>
    <w:rsid w:val="00B66717"/>
    <w:rsid w:val="00B66F92"/>
    <w:rsid w:val="00B71F0D"/>
    <w:rsid w:val="00B72694"/>
    <w:rsid w:val="00B72F06"/>
    <w:rsid w:val="00B744DC"/>
    <w:rsid w:val="00B7482C"/>
    <w:rsid w:val="00B74EA8"/>
    <w:rsid w:val="00B76011"/>
    <w:rsid w:val="00B7715A"/>
    <w:rsid w:val="00B772B8"/>
    <w:rsid w:val="00B77E72"/>
    <w:rsid w:val="00B80B0C"/>
    <w:rsid w:val="00B80B4B"/>
    <w:rsid w:val="00B80E49"/>
    <w:rsid w:val="00B810F4"/>
    <w:rsid w:val="00B822CE"/>
    <w:rsid w:val="00B8260E"/>
    <w:rsid w:val="00B83B64"/>
    <w:rsid w:val="00B85B95"/>
    <w:rsid w:val="00B86D9A"/>
    <w:rsid w:val="00B87940"/>
    <w:rsid w:val="00B907A3"/>
    <w:rsid w:val="00B908F8"/>
    <w:rsid w:val="00B91B44"/>
    <w:rsid w:val="00B91D6B"/>
    <w:rsid w:val="00B91FD5"/>
    <w:rsid w:val="00B93421"/>
    <w:rsid w:val="00B9488C"/>
    <w:rsid w:val="00B954FF"/>
    <w:rsid w:val="00B965B3"/>
    <w:rsid w:val="00B96A07"/>
    <w:rsid w:val="00B96D19"/>
    <w:rsid w:val="00B96D94"/>
    <w:rsid w:val="00B96F68"/>
    <w:rsid w:val="00B97C74"/>
    <w:rsid w:val="00BA013E"/>
    <w:rsid w:val="00BA094E"/>
    <w:rsid w:val="00BA0BC5"/>
    <w:rsid w:val="00BA0FA6"/>
    <w:rsid w:val="00BA1597"/>
    <w:rsid w:val="00BA16DF"/>
    <w:rsid w:val="00BA26E9"/>
    <w:rsid w:val="00BA2985"/>
    <w:rsid w:val="00BA299A"/>
    <w:rsid w:val="00BA2C5F"/>
    <w:rsid w:val="00BA4971"/>
    <w:rsid w:val="00BA54B8"/>
    <w:rsid w:val="00BA5DD0"/>
    <w:rsid w:val="00BB20D5"/>
    <w:rsid w:val="00BB3AA6"/>
    <w:rsid w:val="00BB4519"/>
    <w:rsid w:val="00BB4697"/>
    <w:rsid w:val="00BB5AAD"/>
    <w:rsid w:val="00BB6071"/>
    <w:rsid w:val="00BC085A"/>
    <w:rsid w:val="00BC0BA9"/>
    <w:rsid w:val="00BC0C90"/>
    <w:rsid w:val="00BC3808"/>
    <w:rsid w:val="00BC3AC7"/>
    <w:rsid w:val="00BC3AF3"/>
    <w:rsid w:val="00BC4613"/>
    <w:rsid w:val="00BC508F"/>
    <w:rsid w:val="00BC52A0"/>
    <w:rsid w:val="00BC62E7"/>
    <w:rsid w:val="00BD0079"/>
    <w:rsid w:val="00BD0C26"/>
    <w:rsid w:val="00BD20B3"/>
    <w:rsid w:val="00BD3449"/>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52D3"/>
    <w:rsid w:val="00C065CD"/>
    <w:rsid w:val="00C07079"/>
    <w:rsid w:val="00C077F1"/>
    <w:rsid w:val="00C105EA"/>
    <w:rsid w:val="00C118E6"/>
    <w:rsid w:val="00C11A7D"/>
    <w:rsid w:val="00C12619"/>
    <w:rsid w:val="00C1263C"/>
    <w:rsid w:val="00C145F8"/>
    <w:rsid w:val="00C14DFF"/>
    <w:rsid w:val="00C15878"/>
    <w:rsid w:val="00C16365"/>
    <w:rsid w:val="00C16C88"/>
    <w:rsid w:val="00C21E96"/>
    <w:rsid w:val="00C227DC"/>
    <w:rsid w:val="00C228A0"/>
    <w:rsid w:val="00C23E65"/>
    <w:rsid w:val="00C2400B"/>
    <w:rsid w:val="00C24296"/>
    <w:rsid w:val="00C25D53"/>
    <w:rsid w:val="00C26480"/>
    <w:rsid w:val="00C26A4A"/>
    <w:rsid w:val="00C315D6"/>
    <w:rsid w:val="00C32EEF"/>
    <w:rsid w:val="00C364FC"/>
    <w:rsid w:val="00C366D9"/>
    <w:rsid w:val="00C3684D"/>
    <w:rsid w:val="00C37611"/>
    <w:rsid w:val="00C37A09"/>
    <w:rsid w:val="00C40AF1"/>
    <w:rsid w:val="00C414FE"/>
    <w:rsid w:val="00C4181F"/>
    <w:rsid w:val="00C420E7"/>
    <w:rsid w:val="00C43094"/>
    <w:rsid w:val="00C44D56"/>
    <w:rsid w:val="00C500A7"/>
    <w:rsid w:val="00C50133"/>
    <w:rsid w:val="00C51124"/>
    <w:rsid w:val="00C51151"/>
    <w:rsid w:val="00C51E76"/>
    <w:rsid w:val="00C52005"/>
    <w:rsid w:val="00C520D0"/>
    <w:rsid w:val="00C52192"/>
    <w:rsid w:val="00C5251F"/>
    <w:rsid w:val="00C54831"/>
    <w:rsid w:val="00C55AED"/>
    <w:rsid w:val="00C55E93"/>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1CC"/>
    <w:rsid w:val="00C734F9"/>
    <w:rsid w:val="00C73C9C"/>
    <w:rsid w:val="00C746D8"/>
    <w:rsid w:val="00C753C8"/>
    <w:rsid w:val="00C75BEA"/>
    <w:rsid w:val="00C762C8"/>
    <w:rsid w:val="00C762CA"/>
    <w:rsid w:val="00C76F65"/>
    <w:rsid w:val="00C77785"/>
    <w:rsid w:val="00C807ED"/>
    <w:rsid w:val="00C81512"/>
    <w:rsid w:val="00C82B46"/>
    <w:rsid w:val="00C84C03"/>
    <w:rsid w:val="00C84D38"/>
    <w:rsid w:val="00C8594F"/>
    <w:rsid w:val="00C85AC8"/>
    <w:rsid w:val="00C86605"/>
    <w:rsid w:val="00C86E35"/>
    <w:rsid w:val="00C90CF7"/>
    <w:rsid w:val="00C92388"/>
    <w:rsid w:val="00C923C4"/>
    <w:rsid w:val="00C92AED"/>
    <w:rsid w:val="00C92B21"/>
    <w:rsid w:val="00C938D6"/>
    <w:rsid w:val="00C95EE8"/>
    <w:rsid w:val="00C9623D"/>
    <w:rsid w:val="00C9798C"/>
    <w:rsid w:val="00CA1464"/>
    <w:rsid w:val="00CA1FD3"/>
    <w:rsid w:val="00CA2349"/>
    <w:rsid w:val="00CA3494"/>
    <w:rsid w:val="00CA43D4"/>
    <w:rsid w:val="00CA473B"/>
    <w:rsid w:val="00CA556A"/>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1DE1"/>
    <w:rsid w:val="00CC22A3"/>
    <w:rsid w:val="00CC269B"/>
    <w:rsid w:val="00CC43F3"/>
    <w:rsid w:val="00CC7149"/>
    <w:rsid w:val="00CC7B53"/>
    <w:rsid w:val="00CD07B5"/>
    <w:rsid w:val="00CD2C7E"/>
    <w:rsid w:val="00CD5E6B"/>
    <w:rsid w:val="00CD68CF"/>
    <w:rsid w:val="00CD6B8D"/>
    <w:rsid w:val="00CD73FE"/>
    <w:rsid w:val="00CD7C0E"/>
    <w:rsid w:val="00CE0CAE"/>
    <w:rsid w:val="00CE3630"/>
    <w:rsid w:val="00CE4D8C"/>
    <w:rsid w:val="00CE57F6"/>
    <w:rsid w:val="00CF004F"/>
    <w:rsid w:val="00CF158B"/>
    <w:rsid w:val="00CF3382"/>
    <w:rsid w:val="00CF4059"/>
    <w:rsid w:val="00CF444C"/>
    <w:rsid w:val="00CF6712"/>
    <w:rsid w:val="00CF6DDC"/>
    <w:rsid w:val="00D0262D"/>
    <w:rsid w:val="00D03215"/>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4B1"/>
    <w:rsid w:val="00D216D0"/>
    <w:rsid w:val="00D221B9"/>
    <w:rsid w:val="00D22345"/>
    <w:rsid w:val="00D23004"/>
    <w:rsid w:val="00D2355D"/>
    <w:rsid w:val="00D24EB9"/>
    <w:rsid w:val="00D259CB"/>
    <w:rsid w:val="00D2753E"/>
    <w:rsid w:val="00D27AE1"/>
    <w:rsid w:val="00D27FCB"/>
    <w:rsid w:val="00D3082A"/>
    <w:rsid w:val="00D30AD7"/>
    <w:rsid w:val="00D31A95"/>
    <w:rsid w:val="00D31C67"/>
    <w:rsid w:val="00D32B41"/>
    <w:rsid w:val="00D32C9D"/>
    <w:rsid w:val="00D32D13"/>
    <w:rsid w:val="00D35E5B"/>
    <w:rsid w:val="00D35F52"/>
    <w:rsid w:val="00D37A75"/>
    <w:rsid w:val="00D406A2"/>
    <w:rsid w:val="00D41422"/>
    <w:rsid w:val="00D41CF3"/>
    <w:rsid w:val="00D4235A"/>
    <w:rsid w:val="00D433C1"/>
    <w:rsid w:val="00D4383F"/>
    <w:rsid w:val="00D451B3"/>
    <w:rsid w:val="00D455BD"/>
    <w:rsid w:val="00D47CF1"/>
    <w:rsid w:val="00D508AF"/>
    <w:rsid w:val="00D52A54"/>
    <w:rsid w:val="00D52B69"/>
    <w:rsid w:val="00D54B36"/>
    <w:rsid w:val="00D555E1"/>
    <w:rsid w:val="00D556A3"/>
    <w:rsid w:val="00D55CCF"/>
    <w:rsid w:val="00D5651D"/>
    <w:rsid w:val="00D56CF3"/>
    <w:rsid w:val="00D57ACD"/>
    <w:rsid w:val="00D57B86"/>
    <w:rsid w:val="00D57CA1"/>
    <w:rsid w:val="00D60F3A"/>
    <w:rsid w:val="00D612FE"/>
    <w:rsid w:val="00D63357"/>
    <w:rsid w:val="00D638D9"/>
    <w:rsid w:val="00D6468F"/>
    <w:rsid w:val="00D65E55"/>
    <w:rsid w:val="00D67A33"/>
    <w:rsid w:val="00D712BD"/>
    <w:rsid w:val="00D73159"/>
    <w:rsid w:val="00D734F8"/>
    <w:rsid w:val="00D74585"/>
    <w:rsid w:val="00D75240"/>
    <w:rsid w:val="00D75763"/>
    <w:rsid w:val="00D758D6"/>
    <w:rsid w:val="00D759F9"/>
    <w:rsid w:val="00D76F59"/>
    <w:rsid w:val="00D77F21"/>
    <w:rsid w:val="00D80336"/>
    <w:rsid w:val="00D81675"/>
    <w:rsid w:val="00D81FA5"/>
    <w:rsid w:val="00D828CA"/>
    <w:rsid w:val="00D84A61"/>
    <w:rsid w:val="00D85171"/>
    <w:rsid w:val="00D85CD1"/>
    <w:rsid w:val="00D860A0"/>
    <w:rsid w:val="00D864B9"/>
    <w:rsid w:val="00D86A25"/>
    <w:rsid w:val="00D87841"/>
    <w:rsid w:val="00D93FD4"/>
    <w:rsid w:val="00D95E55"/>
    <w:rsid w:val="00D9662E"/>
    <w:rsid w:val="00D96D25"/>
    <w:rsid w:val="00D97925"/>
    <w:rsid w:val="00DA04D4"/>
    <w:rsid w:val="00DA15BD"/>
    <w:rsid w:val="00DA19FC"/>
    <w:rsid w:val="00DA3F42"/>
    <w:rsid w:val="00DA4BB4"/>
    <w:rsid w:val="00DA5B68"/>
    <w:rsid w:val="00DB1309"/>
    <w:rsid w:val="00DB33C4"/>
    <w:rsid w:val="00DB560D"/>
    <w:rsid w:val="00DB5F90"/>
    <w:rsid w:val="00DB6487"/>
    <w:rsid w:val="00DB6B0B"/>
    <w:rsid w:val="00DC03AB"/>
    <w:rsid w:val="00DC0B33"/>
    <w:rsid w:val="00DC0C3B"/>
    <w:rsid w:val="00DC0DA1"/>
    <w:rsid w:val="00DC1A7B"/>
    <w:rsid w:val="00DC428A"/>
    <w:rsid w:val="00DC436E"/>
    <w:rsid w:val="00DC5696"/>
    <w:rsid w:val="00DC58AF"/>
    <w:rsid w:val="00DC6117"/>
    <w:rsid w:val="00DC6E12"/>
    <w:rsid w:val="00DC6ED0"/>
    <w:rsid w:val="00DC7D17"/>
    <w:rsid w:val="00DD2474"/>
    <w:rsid w:val="00DD2A24"/>
    <w:rsid w:val="00DD3603"/>
    <w:rsid w:val="00DD39C6"/>
    <w:rsid w:val="00DD3E51"/>
    <w:rsid w:val="00DD44CC"/>
    <w:rsid w:val="00DD4C84"/>
    <w:rsid w:val="00DD5680"/>
    <w:rsid w:val="00DD67DD"/>
    <w:rsid w:val="00DD70DC"/>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6668"/>
    <w:rsid w:val="00DF6818"/>
    <w:rsid w:val="00DF6828"/>
    <w:rsid w:val="00DF69BC"/>
    <w:rsid w:val="00DF6DD8"/>
    <w:rsid w:val="00DF7815"/>
    <w:rsid w:val="00DF7C14"/>
    <w:rsid w:val="00E015CF"/>
    <w:rsid w:val="00E02BD3"/>
    <w:rsid w:val="00E02BD9"/>
    <w:rsid w:val="00E04A39"/>
    <w:rsid w:val="00E06BAD"/>
    <w:rsid w:val="00E10AF1"/>
    <w:rsid w:val="00E11E7A"/>
    <w:rsid w:val="00E12970"/>
    <w:rsid w:val="00E13BE2"/>
    <w:rsid w:val="00E13ED6"/>
    <w:rsid w:val="00E1572F"/>
    <w:rsid w:val="00E1631B"/>
    <w:rsid w:val="00E17192"/>
    <w:rsid w:val="00E17A31"/>
    <w:rsid w:val="00E20D4A"/>
    <w:rsid w:val="00E219CB"/>
    <w:rsid w:val="00E221DD"/>
    <w:rsid w:val="00E228E0"/>
    <w:rsid w:val="00E22D55"/>
    <w:rsid w:val="00E244B0"/>
    <w:rsid w:val="00E24B40"/>
    <w:rsid w:val="00E254F3"/>
    <w:rsid w:val="00E27B9E"/>
    <w:rsid w:val="00E27E59"/>
    <w:rsid w:val="00E300D0"/>
    <w:rsid w:val="00E337B2"/>
    <w:rsid w:val="00E33A6E"/>
    <w:rsid w:val="00E33AB4"/>
    <w:rsid w:val="00E33FAB"/>
    <w:rsid w:val="00E3447E"/>
    <w:rsid w:val="00E3502F"/>
    <w:rsid w:val="00E409A1"/>
    <w:rsid w:val="00E41C25"/>
    <w:rsid w:val="00E42093"/>
    <w:rsid w:val="00E42314"/>
    <w:rsid w:val="00E42531"/>
    <w:rsid w:val="00E42C5D"/>
    <w:rsid w:val="00E44988"/>
    <w:rsid w:val="00E44EC6"/>
    <w:rsid w:val="00E4508C"/>
    <w:rsid w:val="00E45366"/>
    <w:rsid w:val="00E46788"/>
    <w:rsid w:val="00E46E81"/>
    <w:rsid w:val="00E51417"/>
    <w:rsid w:val="00E522C6"/>
    <w:rsid w:val="00E52F9A"/>
    <w:rsid w:val="00E5708E"/>
    <w:rsid w:val="00E57314"/>
    <w:rsid w:val="00E6026D"/>
    <w:rsid w:val="00E64336"/>
    <w:rsid w:val="00E65294"/>
    <w:rsid w:val="00E659F5"/>
    <w:rsid w:val="00E66185"/>
    <w:rsid w:val="00E701B1"/>
    <w:rsid w:val="00E70686"/>
    <w:rsid w:val="00E70B0C"/>
    <w:rsid w:val="00E73011"/>
    <w:rsid w:val="00E75008"/>
    <w:rsid w:val="00E75A8A"/>
    <w:rsid w:val="00E7602C"/>
    <w:rsid w:val="00E765ED"/>
    <w:rsid w:val="00E76E70"/>
    <w:rsid w:val="00E77F1F"/>
    <w:rsid w:val="00E8002E"/>
    <w:rsid w:val="00E8139B"/>
    <w:rsid w:val="00E81B31"/>
    <w:rsid w:val="00E82580"/>
    <w:rsid w:val="00E832EC"/>
    <w:rsid w:val="00E84111"/>
    <w:rsid w:val="00E85BAB"/>
    <w:rsid w:val="00E85C86"/>
    <w:rsid w:val="00E864E3"/>
    <w:rsid w:val="00E864EB"/>
    <w:rsid w:val="00E86F0A"/>
    <w:rsid w:val="00E87A1A"/>
    <w:rsid w:val="00E87E1F"/>
    <w:rsid w:val="00E91122"/>
    <w:rsid w:val="00E911CB"/>
    <w:rsid w:val="00E91A6A"/>
    <w:rsid w:val="00E94180"/>
    <w:rsid w:val="00E95971"/>
    <w:rsid w:val="00E974B9"/>
    <w:rsid w:val="00E977F0"/>
    <w:rsid w:val="00E97CCB"/>
    <w:rsid w:val="00EA1E99"/>
    <w:rsid w:val="00EA22B9"/>
    <w:rsid w:val="00EA42C1"/>
    <w:rsid w:val="00EA7A8E"/>
    <w:rsid w:val="00EB1366"/>
    <w:rsid w:val="00EB2310"/>
    <w:rsid w:val="00EB2440"/>
    <w:rsid w:val="00EB3C02"/>
    <w:rsid w:val="00EB4BC0"/>
    <w:rsid w:val="00EB5316"/>
    <w:rsid w:val="00EB571C"/>
    <w:rsid w:val="00EB6B5F"/>
    <w:rsid w:val="00EB6D7B"/>
    <w:rsid w:val="00EC0B83"/>
    <w:rsid w:val="00EC0EA2"/>
    <w:rsid w:val="00EC10AB"/>
    <w:rsid w:val="00EC1D4E"/>
    <w:rsid w:val="00EC2805"/>
    <w:rsid w:val="00EC37DD"/>
    <w:rsid w:val="00EC3A0B"/>
    <w:rsid w:val="00EC4A5B"/>
    <w:rsid w:val="00EC58C3"/>
    <w:rsid w:val="00EC5BB0"/>
    <w:rsid w:val="00EC63E4"/>
    <w:rsid w:val="00EC6699"/>
    <w:rsid w:val="00EC6C95"/>
    <w:rsid w:val="00ED0DED"/>
    <w:rsid w:val="00ED5867"/>
    <w:rsid w:val="00ED5B28"/>
    <w:rsid w:val="00ED675A"/>
    <w:rsid w:val="00ED76CE"/>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B60"/>
    <w:rsid w:val="00EF3C1F"/>
    <w:rsid w:val="00EF54BB"/>
    <w:rsid w:val="00EF5A65"/>
    <w:rsid w:val="00EF682D"/>
    <w:rsid w:val="00EF7306"/>
    <w:rsid w:val="00EF790E"/>
    <w:rsid w:val="00EF7D16"/>
    <w:rsid w:val="00F01328"/>
    <w:rsid w:val="00F01512"/>
    <w:rsid w:val="00F05E60"/>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3662"/>
    <w:rsid w:val="00F34567"/>
    <w:rsid w:val="00F355D1"/>
    <w:rsid w:val="00F36491"/>
    <w:rsid w:val="00F364C0"/>
    <w:rsid w:val="00F36B21"/>
    <w:rsid w:val="00F40223"/>
    <w:rsid w:val="00F427F1"/>
    <w:rsid w:val="00F438EC"/>
    <w:rsid w:val="00F45234"/>
    <w:rsid w:val="00F452E9"/>
    <w:rsid w:val="00F479BB"/>
    <w:rsid w:val="00F50BF8"/>
    <w:rsid w:val="00F50F78"/>
    <w:rsid w:val="00F5134B"/>
    <w:rsid w:val="00F52004"/>
    <w:rsid w:val="00F53126"/>
    <w:rsid w:val="00F53DF0"/>
    <w:rsid w:val="00F53DFB"/>
    <w:rsid w:val="00F5452F"/>
    <w:rsid w:val="00F549B9"/>
    <w:rsid w:val="00F55F0E"/>
    <w:rsid w:val="00F5666E"/>
    <w:rsid w:val="00F56CD7"/>
    <w:rsid w:val="00F572E6"/>
    <w:rsid w:val="00F57517"/>
    <w:rsid w:val="00F60180"/>
    <w:rsid w:val="00F62836"/>
    <w:rsid w:val="00F62C3C"/>
    <w:rsid w:val="00F62CDA"/>
    <w:rsid w:val="00F63056"/>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15EC"/>
    <w:rsid w:val="00F828B1"/>
    <w:rsid w:val="00F84C02"/>
    <w:rsid w:val="00F854F4"/>
    <w:rsid w:val="00F856D9"/>
    <w:rsid w:val="00F85BDE"/>
    <w:rsid w:val="00F86859"/>
    <w:rsid w:val="00F86AB2"/>
    <w:rsid w:val="00F872DC"/>
    <w:rsid w:val="00F878FB"/>
    <w:rsid w:val="00F90590"/>
    <w:rsid w:val="00F906BB"/>
    <w:rsid w:val="00F91F69"/>
    <w:rsid w:val="00F92102"/>
    <w:rsid w:val="00F92561"/>
    <w:rsid w:val="00F93DA1"/>
    <w:rsid w:val="00F94584"/>
    <w:rsid w:val="00F94DC3"/>
    <w:rsid w:val="00F969F8"/>
    <w:rsid w:val="00F970AD"/>
    <w:rsid w:val="00F979EB"/>
    <w:rsid w:val="00FA00BF"/>
    <w:rsid w:val="00FA0E5C"/>
    <w:rsid w:val="00FA1973"/>
    <w:rsid w:val="00FA21CB"/>
    <w:rsid w:val="00FA22A3"/>
    <w:rsid w:val="00FA2C5D"/>
    <w:rsid w:val="00FA3B66"/>
    <w:rsid w:val="00FA426C"/>
    <w:rsid w:val="00FA45A6"/>
    <w:rsid w:val="00FA4B87"/>
    <w:rsid w:val="00FA571E"/>
    <w:rsid w:val="00FA5BD5"/>
    <w:rsid w:val="00FB0BCA"/>
    <w:rsid w:val="00FB39CA"/>
    <w:rsid w:val="00FB483C"/>
    <w:rsid w:val="00FB4B6C"/>
    <w:rsid w:val="00FB5092"/>
    <w:rsid w:val="00FB6BC1"/>
    <w:rsid w:val="00FB6D26"/>
    <w:rsid w:val="00FB74EC"/>
    <w:rsid w:val="00FB7847"/>
    <w:rsid w:val="00FC006B"/>
    <w:rsid w:val="00FC3A30"/>
    <w:rsid w:val="00FC3F2B"/>
    <w:rsid w:val="00FC5190"/>
    <w:rsid w:val="00FC5AE2"/>
    <w:rsid w:val="00FC5C7A"/>
    <w:rsid w:val="00FD0FB5"/>
    <w:rsid w:val="00FD1C33"/>
    <w:rsid w:val="00FD255E"/>
    <w:rsid w:val="00FD2B39"/>
    <w:rsid w:val="00FD3246"/>
    <w:rsid w:val="00FD3855"/>
    <w:rsid w:val="00FD4F02"/>
    <w:rsid w:val="00FD550D"/>
    <w:rsid w:val="00FD5595"/>
    <w:rsid w:val="00FD5D25"/>
    <w:rsid w:val="00FD5E1F"/>
    <w:rsid w:val="00FD72CB"/>
    <w:rsid w:val="00FE101F"/>
    <w:rsid w:val="00FE2F44"/>
    <w:rsid w:val="00FE30B9"/>
    <w:rsid w:val="00FE41F9"/>
    <w:rsid w:val="00FE4502"/>
    <w:rsid w:val="00FE55F6"/>
    <w:rsid w:val="00FE62BC"/>
    <w:rsid w:val="00FE65D7"/>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C09670"/>
  <w15:chartTrackingRefBased/>
  <w15:docId w15:val="{0B6634B9-0923-4211-8137-B1EE578C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00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870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8700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870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8700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8700D"/>
    <w:pPr>
      <w:ind w:left="1701" w:hanging="1701"/>
      <w:outlineLvl w:val="4"/>
    </w:pPr>
    <w:rPr>
      <w:sz w:val="22"/>
    </w:rPr>
  </w:style>
  <w:style w:type="paragraph" w:styleId="Heading6">
    <w:name w:val="heading 6"/>
    <w:aliases w:val="T1,Header 6"/>
    <w:basedOn w:val="H6"/>
    <w:next w:val="Normal"/>
    <w:link w:val="Heading6Char"/>
    <w:qFormat/>
    <w:rsid w:val="0088700D"/>
    <w:pPr>
      <w:outlineLvl w:val="5"/>
    </w:pPr>
  </w:style>
  <w:style w:type="paragraph" w:styleId="Heading7">
    <w:name w:val="heading 7"/>
    <w:basedOn w:val="H6"/>
    <w:next w:val="Normal"/>
    <w:link w:val="Heading7Char"/>
    <w:qFormat/>
    <w:rsid w:val="0088700D"/>
    <w:pPr>
      <w:outlineLvl w:val="6"/>
    </w:pPr>
  </w:style>
  <w:style w:type="paragraph" w:styleId="Heading8">
    <w:name w:val="heading 8"/>
    <w:basedOn w:val="Heading1"/>
    <w:next w:val="Normal"/>
    <w:link w:val="Heading8Char"/>
    <w:qFormat/>
    <w:rsid w:val="0088700D"/>
    <w:pPr>
      <w:ind w:left="0" w:firstLine="0"/>
      <w:outlineLvl w:val="7"/>
    </w:pPr>
  </w:style>
  <w:style w:type="paragraph" w:styleId="Heading9">
    <w:name w:val="heading 9"/>
    <w:basedOn w:val="Heading8"/>
    <w:next w:val="Normal"/>
    <w:link w:val="Heading9Char"/>
    <w:qFormat/>
    <w:rsid w:val="0088700D"/>
    <w:pPr>
      <w:outlineLvl w:val="8"/>
    </w:pPr>
  </w:style>
  <w:style w:type="character" w:default="1" w:styleId="DefaultParagraphFont">
    <w:name w:val="Default Paragraph Font"/>
    <w:semiHidden/>
    <w:rsid w:val="008870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700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88700D"/>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link w:val="Heading6"/>
    <w:rsid w:val="00340093"/>
    <w:rPr>
      <w:rFonts w:ascii="Arial" w:eastAsia="Times New Roman" w:hAnsi="Arial"/>
    </w:rPr>
  </w:style>
  <w:style w:type="paragraph" w:styleId="TOC8">
    <w:name w:val="toc 8"/>
    <w:basedOn w:val="TOC1"/>
    <w:rsid w:val="0088700D"/>
    <w:pPr>
      <w:spacing w:before="180"/>
      <w:ind w:left="2693" w:hanging="2693"/>
    </w:pPr>
    <w:rPr>
      <w:b/>
    </w:rPr>
  </w:style>
  <w:style w:type="paragraph" w:styleId="TOC1">
    <w:name w:val="toc 1"/>
    <w:rsid w:val="008870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8700D"/>
    <w:pPr>
      <w:keepLines/>
      <w:tabs>
        <w:tab w:val="center" w:pos="4536"/>
        <w:tab w:val="right" w:pos="9072"/>
      </w:tabs>
    </w:pPr>
    <w:rPr>
      <w:noProof/>
    </w:rPr>
  </w:style>
  <w:style w:type="character" w:customStyle="1" w:styleId="ZGSM">
    <w:name w:val="ZGSM"/>
    <w:rsid w:val="008870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8700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8870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8700D"/>
    <w:pPr>
      <w:ind w:left="1701" w:hanging="1701"/>
    </w:pPr>
  </w:style>
  <w:style w:type="paragraph" w:styleId="TOC4">
    <w:name w:val="toc 4"/>
    <w:basedOn w:val="TOC3"/>
    <w:rsid w:val="0088700D"/>
    <w:pPr>
      <w:ind w:left="1418" w:hanging="1418"/>
    </w:pPr>
  </w:style>
  <w:style w:type="paragraph" w:styleId="TOC3">
    <w:name w:val="toc 3"/>
    <w:basedOn w:val="TOC2"/>
    <w:rsid w:val="0088700D"/>
    <w:pPr>
      <w:ind w:left="1134" w:hanging="1134"/>
    </w:pPr>
  </w:style>
  <w:style w:type="paragraph" w:styleId="TOC2">
    <w:name w:val="toc 2"/>
    <w:basedOn w:val="TOC1"/>
    <w:rsid w:val="0088700D"/>
    <w:pPr>
      <w:keepNext w:val="0"/>
      <w:spacing w:before="0"/>
      <w:ind w:left="851" w:hanging="851"/>
    </w:pPr>
    <w:rPr>
      <w:sz w:val="20"/>
    </w:rPr>
  </w:style>
  <w:style w:type="paragraph" w:styleId="Index1">
    <w:name w:val="index 1"/>
    <w:basedOn w:val="Normal"/>
    <w:semiHidden/>
    <w:rsid w:val="0088700D"/>
    <w:pPr>
      <w:keepLines/>
      <w:spacing w:after="0"/>
    </w:pPr>
  </w:style>
  <w:style w:type="paragraph" w:styleId="Index2">
    <w:name w:val="index 2"/>
    <w:basedOn w:val="Index1"/>
    <w:semiHidden/>
    <w:rsid w:val="0088700D"/>
    <w:pPr>
      <w:ind w:left="284"/>
    </w:pPr>
  </w:style>
  <w:style w:type="paragraph" w:customStyle="1" w:styleId="TT">
    <w:name w:val="TT"/>
    <w:basedOn w:val="Heading1"/>
    <w:next w:val="Normal"/>
    <w:rsid w:val="0088700D"/>
    <w:pPr>
      <w:outlineLvl w:val="9"/>
    </w:pPr>
  </w:style>
  <w:style w:type="paragraph" w:styleId="Footer">
    <w:name w:val="footer"/>
    <w:basedOn w:val="Header"/>
    <w:link w:val="FooterChar"/>
    <w:rsid w:val="0088700D"/>
    <w:pPr>
      <w:jc w:val="center"/>
    </w:pPr>
    <w:rPr>
      <w:i/>
    </w:rPr>
  </w:style>
  <w:style w:type="character" w:styleId="FootnoteReference">
    <w:name w:val="footnote reference"/>
    <w:basedOn w:val="DefaultParagraphFont"/>
    <w:semiHidden/>
    <w:rsid w:val="008870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8700D"/>
    <w:pPr>
      <w:keepLines/>
      <w:spacing w:after="0"/>
      <w:ind w:left="454" w:hanging="454"/>
    </w:pPr>
    <w:rPr>
      <w:sz w:val="16"/>
    </w:rPr>
  </w:style>
  <w:style w:type="paragraph" w:customStyle="1" w:styleId="NF">
    <w:name w:val="NF"/>
    <w:basedOn w:val="NO"/>
    <w:rsid w:val="0088700D"/>
    <w:pPr>
      <w:keepNext/>
      <w:spacing w:after="0"/>
    </w:pPr>
    <w:rPr>
      <w:rFonts w:ascii="Arial" w:hAnsi="Arial"/>
      <w:sz w:val="18"/>
    </w:rPr>
  </w:style>
  <w:style w:type="paragraph" w:customStyle="1" w:styleId="NO">
    <w:name w:val="NO"/>
    <w:basedOn w:val="Normal"/>
    <w:link w:val="NOChar"/>
    <w:rsid w:val="0088700D"/>
    <w:pPr>
      <w:keepLines/>
      <w:ind w:left="1135" w:hanging="851"/>
    </w:pPr>
  </w:style>
  <w:style w:type="character" w:customStyle="1" w:styleId="NOChar">
    <w:name w:val="NO Char"/>
    <w:link w:val="NO"/>
    <w:rsid w:val="004B5149"/>
    <w:rPr>
      <w:rFonts w:eastAsia="Times New Roman"/>
    </w:rPr>
  </w:style>
  <w:style w:type="paragraph" w:customStyle="1" w:styleId="PL">
    <w:name w:val="PL"/>
    <w:rsid w:val="008870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8700D"/>
    <w:pPr>
      <w:jc w:val="right"/>
    </w:pPr>
  </w:style>
  <w:style w:type="paragraph" w:customStyle="1" w:styleId="TAL">
    <w:name w:val="TAL"/>
    <w:basedOn w:val="Normal"/>
    <w:link w:val="TALCar"/>
    <w:rsid w:val="0088700D"/>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88700D"/>
    <w:pPr>
      <w:ind w:left="851"/>
    </w:pPr>
  </w:style>
  <w:style w:type="paragraph" w:styleId="ListNumber">
    <w:name w:val="List Number"/>
    <w:basedOn w:val="List"/>
    <w:rsid w:val="0088700D"/>
  </w:style>
  <w:style w:type="paragraph" w:styleId="List">
    <w:name w:val="List"/>
    <w:basedOn w:val="Normal"/>
    <w:rsid w:val="0088700D"/>
    <w:pPr>
      <w:ind w:left="568" w:hanging="284"/>
    </w:pPr>
  </w:style>
  <w:style w:type="paragraph" w:customStyle="1" w:styleId="TAH">
    <w:name w:val="TAH"/>
    <w:basedOn w:val="TAC"/>
    <w:link w:val="TAHCar"/>
    <w:rsid w:val="0088700D"/>
    <w:rPr>
      <w:b/>
    </w:rPr>
  </w:style>
  <w:style w:type="paragraph" w:customStyle="1" w:styleId="TAC">
    <w:name w:val="TAC"/>
    <w:basedOn w:val="TAL"/>
    <w:link w:val="TACChar"/>
    <w:rsid w:val="0088700D"/>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8870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8700D"/>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88700D"/>
    <w:pPr>
      <w:spacing w:after="0"/>
    </w:pPr>
  </w:style>
  <w:style w:type="paragraph" w:customStyle="1" w:styleId="NW">
    <w:name w:val="NW"/>
    <w:basedOn w:val="NO"/>
    <w:rsid w:val="0088700D"/>
    <w:pPr>
      <w:spacing w:after="0"/>
    </w:pPr>
  </w:style>
  <w:style w:type="paragraph" w:customStyle="1" w:styleId="EW">
    <w:name w:val="EW"/>
    <w:basedOn w:val="EX"/>
    <w:rsid w:val="0088700D"/>
    <w:pPr>
      <w:spacing w:after="0"/>
    </w:pPr>
  </w:style>
  <w:style w:type="paragraph" w:styleId="TOC6">
    <w:name w:val="toc 6"/>
    <w:basedOn w:val="TOC5"/>
    <w:next w:val="Normal"/>
    <w:rsid w:val="0088700D"/>
    <w:pPr>
      <w:ind w:left="1985" w:hanging="1985"/>
    </w:pPr>
  </w:style>
  <w:style w:type="paragraph" w:styleId="TOC7">
    <w:name w:val="toc 7"/>
    <w:basedOn w:val="TOC6"/>
    <w:next w:val="Normal"/>
    <w:rsid w:val="0088700D"/>
    <w:pPr>
      <w:ind w:left="2268" w:hanging="2268"/>
    </w:pPr>
  </w:style>
  <w:style w:type="paragraph" w:styleId="ListBullet2">
    <w:name w:val="List Bullet 2"/>
    <w:basedOn w:val="ListBullet"/>
    <w:rsid w:val="0088700D"/>
    <w:pPr>
      <w:ind w:left="851"/>
    </w:pPr>
  </w:style>
  <w:style w:type="paragraph" w:styleId="ListBullet">
    <w:name w:val="List Bullet"/>
    <w:basedOn w:val="List"/>
    <w:rsid w:val="0088700D"/>
  </w:style>
  <w:style w:type="paragraph" w:customStyle="1" w:styleId="EditorsNote">
    <w:name w:val="Editor's Note"/>
    <w:aliases w:val="EN"/>
    <w:basedOn w:val="NO"/>
    <w:rsid w:val="0088700D"/>
    <w:rPr>
      <w:color w:val="FF0000"/>
    </w:rPr>
  </w:style>
  <w:style w:type="paragraph" w:customStyle="1" w:styleId="TH">
    <w:name w:val="TH"/>
    <w:basedOn w:val="Normal"/>
    <w:link w:val="THChar"/>
    <w:rsid w:val="0088700D"/>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8870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870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870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870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8700D"/>
    <w:pPr>
      <w:ind w:left="851" w:hanging="851"/>
    </w:pPr>
  </w:style>
  <w:style w:type="character" w:customStyle="1" w:styleId="TANChar">
    <w:name w:val="TAN Char"/>
    <w:link w:val="TAN"/>
    <w:rsid w:val="0098341D"/>
    <w:rPr>
      <w:rFonts w:ascii="Arial" w:eastAsia="Times New Roman" w:hAnsi="Arial"/>
      <w:sz w:val="18"/>
    </w:rPr>
  </w:style>
  <w:style w:type="paragraph" w:customStyle="1" w:styleId="ZH">
    <w:name w:val="ZH"/>
    <w:rsid w:val="008870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8700D"/>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8870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8700D"/>
    <w:pPr>
      <w:ind w:left="1135"/>
    </w:pPr>
  </w:style>
  <w:style w:type="paragraph" w:styleId="List2">
    <w:name w:val="List 2"/>
    <w:basedOn w:val="List"/>
    <w:rsid w:val="0088700D"/>
    <w:pPr>
      <w:ind w:left="851"/>
    </w:pPr>
  </w:style>
  <w:style w:type="paragraph" w:styleId="List3">
    <w:name w:val="List 3"/>
    <w:basedOn w:val="List2"/>
    <w:rsid w:val="0088700D"/>
    <w:pPr>
      <w:ind w:left="1135"/>
    </w:pPr>
  </w:style>
  <w:style w:type="paragraph" w:styleId="List4">
    <w:name w:val="List 4"/>
    <w:basedOn w:val="List3"/>
    <w:rsid w:val="0088700D"/>
    <w:pPr>
      <w:ind w:left="1418"/>
    </w:pPr>
  </w:style>
  <w:style w:type="paragraph" w:styleId="List5">
    <w:name w:val="List 5"/>
    <w:basedOn w:val="List4"/>
    <w:rsid w:val="0088700D"/>
    <w:pPr>
      <w:ind w:left="1702"/>
    </w:pPr>
  </w:style>
  <w:style w:type="paragraph" w:styleId="ListBullet4">
    <w:name w:val="List Bullet 4"/>
    <w:basedOn w:val="ListBullet3"/>
    <w:rsid w:val="0088700D"/>
    <w:pPr>
      <w:ind w:left="1418"/>
    </w:pPr>
  </w:style>
  <w:style w:type="paragraph" w:styleId="ListBullet5">
    <w:name w:val="List Bullet 5"/>
    <w:basedOn w:val="ListBullet4"/>
    <w:rsid w:val="0088700D"/>
    <w:pPr>
      <w:ind w:left="1702"/>
    </w:pPr>
  </w:style>
  <w:style w:type="paragraph" w:customStyle="1" w:styleId="B2">
    <w:name w:val="B2"/>
    <w:basedOn w:val="List2"/>
    <w:rsid w:val="0088700D"/>
  </w:style>
  <w:style w:type="paragraph" w:customStyle="1" w:styleId="B3">
    <w:name w:val="B3"/>
    <w:basedOn w:val="List3"/>
    <w:rsid w:val="0088700D"/>
  </w:style>
  <w:style w:type="paragraph" w:customStyle="1" w:styleId="B4">
    <w:name w:val="B4"/>
    <w:basedOn w:val="List4"/>
    <w:rsid w:val="0088700D"/>
  </w:style>
  <w:style w:type="paragraph" w:customStyle="1" w:styleId="B5">
    <w:name w:val="B5"/>
    <w:basedOn w:val="List5"/>
    <w:rsid w:val="0088700D"/>
  </w:style>
  <w:style w:type="paragraph" w:customStyle="1" w:styleId="ZTD">
    <w:name w:val="ZTD"/>
    <w:basedOn w:val="ZB"/>
    <w:rsid w:val="0088700D"/>
    <w:pPr>
      <w:framePr w:hRule="auto" w:wrap="notBeside" w:y="852"/>
    </w:pPr>
    <w:rPr>
      <w:i w:val="0"/>
      <w:sz w:val="40"/>
    </w:rPr>
  </w:style>
  <w:style w:type="paragraph" w:customStyle="1" w:styleId="ZV">
    <w:name w:val="ZV"/>
    <w:basedOn w:val="ZU"/>
    <w:rsid w:val="0088700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lang w:eastAsia="x-none"/>
    </w:rPr>
  </w:style>
  <w:style w:type="paragraph" w:styleId="BodyText2">
    <w:name w:val="Body Text 2"/>
    <w:basedOn w:val="Normal"/>
    <w:link w:val="BodyText2Char"/>
    <w:rPr>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88700D"/>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lang w:eastAsia="x-none"/>
    </w:rPr>
  </w:style>
  <w:style w:type="paragraph" w:styleId="Caption">
    <w:name w:val="caption"/>
    <w:aliases w:val="cap,cap Char,Caption Char,Caption Char1 Char,cap Char Char1,Caption Char Char1 Char,cap Char2 Char,Ca"/>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88700D"/>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A3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054A3B"/>
    <w:rPr>
      <w:rFonts w:ascii="Arial" w:hAnsi="Arial"/>
      <w:sz w:val="22"/>
      <w:lang w:val="en-GB" w:eastAsia="en-US" w:bidi="ar-SA"/>
    </w:rPr>
  </w:style>
  <w:style w:type="character" w:customStyle="1" w:styleId="Heading7Char">
    <w:name w:val="Heading 7 Char"/>
    <w:link w:val="Heading7"/>
    <w:rsid w:val="008539DC"/>
    <w:rPr>
      <w:rFonts w:ascii="Arial" w:eastAsia="Times New Roman" w:hAnsi="Arial"/>
    </w:rPr>
  </w:style>
  <w:style w:type="character" w:customStyle="1" w:styleId="Heading8Char">
    <w:name w:val="Heading 8 Char"/>
    <w:link w:val="Heading8"/>
    <w:rsid w:val="008539DC"/>
    <w:rPr>
      <w:rFonts w:ascii="Arial" w:eastAsia="Times New Roman" w:hAnsi="Arial"/>
      <w:sz w:val="36"/>
    </w:rPr>
  </w:style>
  <w:style w:type="character" w:customStyle="1" w:styleId="Heading9Char">
    <w:name w:val="Heading 9 Char"/>
    <w:link w:val="Heading9"/>
    <w:rsid w:val="008539DC"/>
    <w:rPr>
      <w:rFonts w:ascii="Arial" w:eastAsia="Times New Roman" w:hAnsi="Arial"/>
      <w:sz w:val="36"/>
    </w:rPr>
  </w:style>
  <w:style w:type="character" w:customStyle="1" w:styleId="FooterChar">
    <w:name w:val="Footer Char"/>
    <w:link w:val="Footer"/>
    <w:rsid w:val="008539DC"/>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539DC"/>
    <w:rPr>
      <w:rFonts w:eastAsia="Times New Roman"/>
      <w:sz w:val="16"/>
    </w:rPr>
  </w:style>
  <w:style w:type="character" w:customStyle="1" w:styleId="BodyTextIndentChar">
    <w:name w:val="Body Text Indent Char"/>
    <w:link w:val="BodyTextIndent"/>
    <w:rsid w:val="008539DC"/>
    <w:rPr>
      <w:snapToGrid w:val="0"/>
      <w:kern w:val="2"/>
      <w:sz w:val="21"/>
      <w:lang w:val="en-GB"/>
    </w:rPr>
  </w:style>
  <w:style w:type="character" w:customStyle="1" w:styleId="BodyText2Char">
    <w:name w:val="Body Text 2 Char"/>
    <w:link w:val="BodyText2"/>
    <w:rsid w:val="008539DC"/>
    <w:rPr>
      <w:i/>
      <w:lang w:val="en-GB"/>
    </w:rPr>
  </w:style>
  <w:style w:type="character" w:customStyle="1" w:styleId="BodyText3Char">
    <w:name w:val="Body Text 3 Char"/>
    <w:link w:val="BodyText3"/>
    <w:rsid w:val="008539DC"/>
    <w:rPr>
      <w:rFonts w:eastAsia="Osaka"/>
      <w:color w:val="000000"/>
      <w:lang w:val="en-GB"/>
    </w:rPr>
  </w:style>
  <w:style w:type="character" w:customStyle="1" w:styleId="CommentSubjectChar">
    <w:name w:val="Comment Subject Char"/>
    <w:link w:val="CommentSubject"/>
    <w:semiHidden/>
    <w:rsid w:val="008539DC"/>
    <w:rPr>
      <w:b/>
      <w:bCs/>
      <w:lang w:val="en-GB" w:eastAsia="ja-JP" w:bidi="ar-SA"/>
    </w:rPr>
  </w:style>
  <w:style w:type="character" w:customStyle="1" w:styleId="BodyTextIndent2Char">
    <w:name w:val="Body Text Indent 2 Char"/>
    <w:link w:val="BodyTextIndent2"/>
    <w:rsid w:val="008539DC"/>
    <w:rPr>
      <w:rFonts w:eastAsia="MS Mincho"/>
      <w:lang w:val="en-GB" w:eastAsia="en-GB"/>
    </w:rPr>
  </w:style>
  <w:style w:type="character" w:customStyle="1" w:styleId="EndnoteTextChar">
    <w:name w:val="Endnote Text Char"/>
    <w:link w:val="EndnoteText"/>
    <w:rsid w:val="008539DC"/>
    <w:rPr>
      <w:rFonts w:eastAsia="SimSun"/>
      <w:lang w:val="en-GB"/>
    </w:rPr>
  </w:style>
  <w:style w:type="character" w:customStyle="1" w:styleId="TitleChar">
    <w:name w:val="Title Char"/>
    <w:link w:val="Title"/>
    <w:rsid w:val="008539DC"/>
    <w:rPr>
      <w:rFonts w:ascii="Courier New" w:hAnsi="Courier New"/>
      <w:lang w:val="nb-NO"/>
    </w:rPr>
  </w:style>
  <w:style w:type="character" w:customStyle="1" w:styleId="DateChar">
    <w:name w:val="Date Char"/>
    <w:link w:val="Date"/>
    <w:rsid w:val="008539DC"/>
    <w:rPr>
      <w:lang w:val="en-GB"/>
    </w:rPr>
  </w:style>
  <w:style w:type="character" w:styleId="IntenseEmphasis">
    <w:name w:val="Intense Emphasis"/>
    <w:uiPriority w:val="21"/>
    <w:qFormat/>
    <w:rsid w:val="008539DC"/>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6C194-54CB-4F73-A840-68D09D60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4931</Words>
  <Characters>28107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32973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MCC Support</dc:creator>
  <cp:keywords/>
  <dc:description/>
  <cp:lastModifiedBy>MCC</cp:lastModifiedBy>
  <cp:revision>7</cp:revision>
  <cp:lastPrinted>2007-10-03T15:46:00Z</cp:lastPrinted>
  <dcterms:created xsi:type="dcterms:W3CDTF">2021-12-06T11:34:00Z</dcterms:created>
  <dcterms:modified xsi:type="dcterms:W3CDTF">2022-01-08T18:53:00Z</dcterms:modified>
</cp:coreProperties>
</file>