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A53DC8" w:rsidTr="00A32C6B">
        <w:tc>
          <w:tcPr>
            <w:tcW w:w="10423" w:type="dxa"/>
            <w:gridSpan w:val="2"/>
            <w:tcBorders>
              <w:top w:val="nil"/>
              <w:left w:val="nil"/>
              <w:bottom w:val="nil"/>
              <w:right w:val="nil"/>
            </w:tcBorders>
            <w:shd w:val="clear" w:color="auto" w:fill="auto"/>
          </w:tcPr>
          <w:p w:rsidR="004F0988" w:rsidRPr="00A53DC8" w:rsidRDefault="004F0988" w:rsidP="00133525">
            <w:pPr>
              <w:pStyle w:val="ZA"/>
              <w:framePr w:w="0" w:hRule="auto" w:wrap="auto" w:vAnchor="margin" w:hAnchor="text" w:yAlign="inline"/>
              <w:rPr>
                <w:noProof w:val="0"/>
              </w:rPr>
            </w:pPr>
            <w:bookmarkStart w:id="0" w:name="page1"/>
            <w:r w:rsidRPr="00A53DC8">
              <w:rPr>
                <w:noProof w:val="0"/>
                <w:sz w:val="64"/>
              </w:rPr>
              <w:t>3GPP TS</w:t>
            </w:r>
            <w:r w:rsidR="00A119F7" w:rsidRPr="00A53DC8">
              <w:rPr>
                <w:noProof w:val="0"/>
                <w:sz w:val="64"/>
              </w:rPr>
              <w:t xml:space="preserve"> 34.229-5</w:t>
            </w:r>
            <w:r w:rsidRPr="00A53DC8">
              <w:rPr>
                <w:noProof w:val="0"/>
                <w:sz w:val="64"/>
              </w:rPr>
              <w:t xml:space="preserve"> </w:t>
            </w:r>
            <w:r w:rsidR="00875BA4" w:rsidRPr="00A53DC8">
              <w:rPr>
                <w:noProof w:val="0"/>
              </w:rPr>
              <w:t>V</w:t>
            </w:r>
            <w:r w:rsidR="00402450" w:rsidRPr="00A53DC8">
              <w:rPr>
                <w:noProof w:val="0"/>
              </w:rPr>
              <w:t>1</w:t>
            </w:r>
            <w:r w:rsidR="00D10585" w:rsidRPr="00A53DC8">
              <w:rPr>
                <w:noProof w:val="0"/>
              </w:rPr>
              <w:t>5</w:t>
            </w:r>
            <w:r w:rsidR="00875BA4" w:rsidRPr="00A53DC8">
              <w:rPr>
                <w:noProof w:val="0"/>
              </w:rPr>
              <w:t>.</w:t>
            </w:r>
            <w:r w:rsidR="00061878" w:rsidRPr="00A53DC8">
              <w:rPr>
                <w:noProof w:val="0"/>
              </w:rPr>
              <w:t>2</w:t>
            </w:r>
            <w:r w:rsidR="00A119F7" w:rsidRPr="00A53DC8">
              <w:rPr>
                <w:noProof w:val="0"/>
              </w:rPr>
              <w:t>.</w:t>
            </w:r>
            <w:r w:rsidR="006C5F1C">
              <w:rPr>
                <w:noProof w:val="0"/>
              </w:rPr>
              <w:t>1</w:t>
            </w:r>
            <w:r w:rsidRPr="00A53DC8">
              <w:rPr>
                <w:noProof w:val="0"/>
              </w:rPr>
              <w:t xml:space="preserve"> </w:t>
            </w:r>
            <w:r w:rsidR="0019539B" w:rsidRPr="00A53DC8">
              <w:rPr>
                <w:noProof w:val="0"/>
                <w:sz w:val="32"/>
              </w:rPr>
              <w:t>(</w:t>
            </w:r>
            <w:r w:rsidR="005036E1" w:rsidRPr="00A53DC8">
              <w:rPr>
                <w:noProof w:val="0"/>
                <w:sz w:val="32"/>
              </w:rPr>
              <w:t>202</w:t>
            </w:r>
            <w:r w:rsidR="006C5F1C">
              <w:rPr>
                <w:noProof w:val="0"/>
                <w:sz w:val="32"/>
              </w:rPr>
              <w:t>1</w:t>
            </w:r>
            <w:r w:rsidR="0019539B" w:rsidRPr="00A53DC8">
              <w:rPr>
                <w:noProof w:val="0"/>
                <w:sz w:val="32"/>
              </w:rPr>
              <w:t>-</w:t>
            </w:r>
            <w:r w:rsidR="006C5F1C">
              <w:rPr>
                <w:noProof w:val="0"/>
                <w:sz w:val="32"/>
              </w:rPr>
              <w:t>0</w:t>
            </w:r>
            <w:r w:rsidR="00061878" w:rsidRPr="00A53DC8">
              <w:rPr>
                <w:noProof w:val="0"/>
                <w:sz w:val="32"/>
              </w:rPr>
              <w:t>1</w:t>
            </w:r>
            <w:r w:rsidRPr="00A53DC8">
              <w:rPr>
                <w:noProof w:val="0"/>
                <w:sz w:val="32"/>
              </w:rPr>
              <w:t>)</w:t>
            </w:r>
          </w:p>
        </w:tc>
      </w:tr>
      <w:tr w:rsidR="004F0988" w:rsidRPr="00A53DC8" w:rsidTr="00A32C6B">
        <w:trPr>
          <w:trHeight w:hRule="exact" w:val="1134"/>
        </w:trPr>
        <w:tc>
          <w:tcPr>
            <w:tcW w:w="10423" w:type="dxa"/>
            <w:gridSpan w:val="2"/>
            <w:tcBorders>
              <w:top w:val="nil"/>
              <w:left w:val="nil"/>
              <w:bottom w:val="nil"/>
              <w:right w:val="nil"/>
            </w:tcBorders>
            <w:shd w:val="clear" w:color="auto" w:fill="auto"/>
          </w:tcPr>
          <w:p w:rsidR="00BA4B8D" w:rsidRPr="00A53DC8" w:rsidRDefault="004F0988" w:rsidP="00A32C6B">
            <w:pPr>
              <w:pStyle w:val="ZB"/>
              <w:framePr w:w="0" w:hRule="auto" w:wrap="auto" w:vAnchor="margin" w:hAnchor="text" w:yAlign="inline"/>
              <w:rPr>
                <w:noProof w:val="0"/>
              </w:rPr>
            </w:pPr>
            <w:r w:rsidRPr="00A53DC8">
              <w:rPr>
                <w:noProof w:val="0"/>
              </w:rPr>
              <w:t>Technical Specification</w:t>
            </w:r>
            <w:r w:rsidR="00BA4B8D" w:rsidRPr="00A53DC8">
              <w:rPr>
                <w:noProof w:val="0"/>
              </w:rPr>
              <w:br/>
            </w:r>
            <w:r w:rsidR="00BA4B8D" w:rsidRPr="00A53DC8">
              <w:rPr>
                <w:noProof w:val="0"/>
              </w:rPr>
              <w:br/>
            </w:r>
          </w:p>
        </w:tc>
      </w:tr>
      <w:tr w:rsidR="004F0988" w:rsidRPr="00A53DC8" w:rsidTr="00A32C6B">
        <w:trPr>
          <w:trHeight w:hRule="exact" w:val="3686"/>
        </w:trPr>
        <w:tc>
          <w:tcPr>
            <w:tcW w:w="10423" w:type="dxa"/>
            <w:gridSpan w:val="2"/>
            <w:tcBorders>
              <w:top w:val="nil"/>
              <w:left w:val="nil"/>
              <w:bottom w:val="nil"/>
              <w:right w:val="nil"/>
            </w:tcBorders>
            <w:shd w:val="clear" w:color="auto" w:fill="auto"/>
          </w:tcPr>
          <w:p w:rsidR="004F0988" w:rsidRPr="00A53DC8" w:rsidRDefault="004F0988" w:rsidP="00133525">
            <w:pPr>
              <w:pStyle w:val="ZT"/>
              <w:framePr w:wrap="auto" w:hAnchor="text" w:yAlign="inline"/>
            </w:pPr>
            <w:r w:rsidRPr="00A53DC8">
              <w:t>3rd Generation Partnership Project;</w:t>
            </w:r>
          </w:p>
          <w:p w:rsidR="004F0988" w:rsidRPr="00A53DC8" w:rsidRDefault="004F0988" w:rsidP="00133525">
            <w:pPr>
              <w:pStyle w:val="ZT"/>
              <w:framePr w:wrap="auto" w:hAnchor="text" w:yAlign="inline"/>
            </w:pPr>
            <w:r w:rsidRPr="00A53DC8">
              <w:t xml:space="preserve">Technical Specification Group </w:t>
            </w:r>
            <w:r w:rsidR="00A119F7" w:rsidRPr="00A53DC8">
              <w:rPr>
                <w:sz w:val="32"/>
                <w:szCs w:val="32"/>
              </w:rPr>
              <w:t>Radio Access Network</w:t>
            </w:r>
            <w:r w:rsidRPr="00A53DC8">
              <w:t>;</w:t>
            </w:r>
          </w:p>
          <w:p w:rsidR="004F0988" w:rsidRPr="00A53DC8" w:rsidRDefault="00A119F7" w:rsidP="00133525">
            <w:pPr>
              <w:pStyle w:val="ZT"/>
              <w:framePr w:wrap="auto" w:hAnchor="text" w:yAlign="inline"/>
            </w:pPr>
            <w:r w:rsidRPr="00A53DC8">
              <w:rPr>
                <w:sz w:val="32"/>
                <w:szCs w:val="32"/>
              </w:rPr>
              <w:t>Internet Protocol (IP) multimedia call control protocol based on Session Initiation Protocol (SIP) and Session Description Protocol (SDP)</w:t>
            </w:r>
            <w:r w:rsidR="004F0988" w:rsidRPr="00A53DC8">
              <w:t>;</w:t>
            </w:r>
          </w:p>
          <w:p w:rsidR="00062023" w:rsidRPr="00A53DC8" w:rsidRDefault="00A119F7" w:rsidP="00133525">
            <w:pPr>
              <w:pStyle w:val="ZT"/>
              <w:framePr w:wrap="auto" w:hAnchor="text" w:yAlign="inline"/>
            </w:pPr>
            <w:r w:rsidRPr="00A53DC8">
              <w:rPr>
                <w:sz w:val="32"/>
                <w:szCs w:val="32"/>
              </w:rPr>
              <w:t>User Equipment (UE) conformance specification</w:t>
            </w:r>
            <w:r w:rsidR="00062023" w:rsidRPr="00A53DC8">
              <w:t>;</w:t>
            </w:r>
          </w:p>
          <w:p w:rsidR="004F0988" w:rsidRPr="00A53DC8" w:rsidRDefault="00B407CE" w:rsidP="00133525">
            <w:pPr>
              <w:pStyle w:val="ZT"/>
              <w:framePr w:wrap="auto" w:hAnchor="text" w:yAlign="inline"/>
              <w:rPr>
                <w:sz w:val="32"/>
                <w:szCs w:val="32"/>
              </w:rPr>
            </w:pPr>
            <w:r w:rsidRPr="00A53DC8">
              <w:rPr>
                <w:sz w:val="32"/>
                <w:szCs w:val="32"/>
              </w:rPr>
              <w:t>Part 5</w:t>
            </w:r>
            <w:r w:rsidR="00A119F7" w:rsidRPr="00A53DC8">
              <w:rPr>
                <w:sz w:val="32"/>
                <w:szCs w:val="32"/>
              </w:rPr>
              <w:t>: Protocol conformance specification</w:t>
            </w:r>
            <w:r w:rsidRPr="00A53DC8">
              <w:rPr>
                <w:sz w:val="32"/>
                <w:szCs w:val="32"/>
              </w:rPr>
              <w:t xml:space="preserve"> using 5G System (5GS)</w:t>
            </w:r>
          </w:p>
          <w:p w:rsidR="004F0988" w:rsidRPr="00A53DC8" w:rsidRDefault="004F0988" w:rsidP="00133525">
            <w:pPr>
              <w:pStyle w:val="ZT"/>
              <w:framePr w:wrap="auto" w:hAnchor="text" w:yAlign="inline"/>
              <w:rPr>
                <w:i/>
                <w:sz w:val="28"/>
              </w:rPr>
            </w:pPr>
            <w:r w:rsidRPr="00A53DC8">
              <w:t>(</w:t>
            </w:r>
            <w:r w:rsidR="00A32C6B" w:rsidRPr="00A53DC8">
              <w:rPr>
                <w:rStyle w:val="ZGSM"/>
              </w:rPr>
              <w:t>Release</w:t>
            </w:r>
            <w:r w:rsidRPr="00A53DC8">
              <w:rPr>
                <w:rStyle w:val="ZGSM"/>
              </w:rPr>
              <w:t xml:space="preserve"> 15</w:t>
            </w:r>
            <w:r w:rsidRPr="00A53DC8">
              <w:t>)</w:t>
            </w:r>
          </w:p>
        </w:tc>
      </w:tr>
      <w:tr w:rsidR="00BF128E" w:rsidRPr="00A53DC8" w:rsidTr="00A32C6B">
        <w:tc>
          <w:tcPr>
            <w:tcW w:w="10423" w:type="dxa"/>
            <w:gridSpan w:val="2"/>
            <w:tcBorders>
              <w:top w:val="nil"/>
              <w:left w:val="nil"/>
              <w:bottom w:val="nil"/>
              <w:right w:val="nil"/>
            </w:tcBorders>
            <w:shd w:val="clear" w:color="auto" w:fill="auto"/>
          </w:tcPr>
          <w:p w:rsidR="00BF128E" w:rsidRPr="00A53DC8" w:rsidRDefault="00BF128E" w:rsidP="00133525">
            <w:pPr>
              <w:pStyle w:val="ZU"/>
              <w:framePr w:w="0" w:wrap="auto" w:vAnchor="margin" w:hAnchor="text" w:yAlign="inline"/>
              <w:tabs>
                <w:tab w:val="right" w:pos="10206"/>
              </w:tabs>
              <w:jc w:val="left"/>
              <w:rPr>
                <w:noProof w:val="0"/>
              </w:rPr>
            </w:pPr>
            <w:r w:rsidRPr="00A53DC8">
              <w:rPr>
                <w:noProof w:val="0"/>
                <w:color w:val="0000FF"/>
              </w:rPr>
              <w:tab/>
            </w:r>
          </w:p>
        </w:tc>
      </w:tr>
      <w:tr w:rsidR="00D57972" w:rsidRPr="00A53DC8" w:rsidTr="00A32C6B">
        <w:trPr>
          <w:trHeight w:hRule="exact" w:val="1531"/>
        </w:trPr>
        <w:tc>
          <w:tcPr>
            <w:tcW w:w="4883" w:type="dxa"/>
            <w:tcBorders>
              <w:top w:val="nil"/>
              <w:left w:val="nil"/>
              <w:bottom w:val="nil"/>
              <w:right w:val="nil"/>
            </w:tcBorders>
            <w:shd w:val="clear" w:color="auto" w:fill="auto"/>
          </w:tcPr>
          <w:p w:rsidR="00D57972" w:rsidRPr="00A53DC8" w:rsidRDefault="00943481">
            <w:bookmarkStart w:id="1" w:name="_Hlk52160385"/>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bookmarkEnd w:id="1"/>
          </w:p>
        </w:tc>
        <w:tc>
          <w:tcPr>
            <w:tcW w:w="5540" w:type="dxa"/>
            <w:tcBorders>
              <w:top w:val="nil"/>
              <w:left w:val="nil"/>
              <w:bottom w:val="nil"/>
              <w:right w:val="nil"/>
            </w:tcBorders>
            <w:shd w:val="clear" w:color="auto" w:fill="auto"/>
          </w:tcPr>
          <w:p w:rsidR="00D57972" w:rsidRPr="00A53DC8" w:rsidRDefault="005742DD" w:rsidP="00133525">
            <w:pPr>
              <w:jc w:val="right"/>
            </w:pPr>
            <w:r>
              <w:pict>
                <v:shape id="_x0000_i1026" type="#_x0000_t75" style="width:128pt;height:74.5pt">
                  <v:imagedata r:id="rId10" o:title="3GPP-logo_web"/>
                </v:shape>
              </w:pict>
            </w:r>
          </w:p>
        </w:tc>
      </w:tr>
      <w:tr w:rsidR="0053388B" w:rsidRPr="00A53DC8" w:rsidTr="00A32C6B">
        <w:trPr>
          <w:trHeight w:hRule="exact" w:val="5783"/>
        </w:trPr>
        <w:tc>
          <w:tcPr>
            <w:tcW w:w="10423" w:type="dxa"/>
            <w:gridSpan w:val="2"/>
            <w:tcBorders>
              <w:top w:val="nil"/>
              <w:left w:val="nil"/>
              <w:bottom w:val="nil"/>
              <w:right w:val="nil"/>
            </w:tcBorders>
            <w:shd w:val="clear" w:color="auto" w:fill="auto"/>
          </w:tcPr>
          <w:p w:rsidR="0063543D" w:rsidRPr="00A53DC8" w:rsidRDefault="0063543D" w:rsidP="00A32C6B">
            <w:pPr>
              <w:ind w:left="720"/>
            </w:pPr>
          </w:p>
        </w:tc>
      </w:tr>
      <w:tr w:rsidR="004F0988" w:rsidRPr="00A53DC8" w:rsidTr="00A32C6B">
        <w:trPr>
          <w:cantSplit/>
          <w:trHeight w:hRule="exact" w:val="964"/>
        </w:trPr>
        <w:tc>
          <w:tcPr>
            <w:tcW w:w="10423" w:type="dxa"/>
            <w:gridSpan w:val="2"/>
            <w:tcBorders>
              <w:top w:val="nil"/>
              <w:left w:val="nil"/>
              <w:bottom w:val="nil"/>
              <w:right w:val="nil"/>
            </w:tcBorders>
            <w:shd w:val="clear" w:color="auto" w:fill="auto"/>
          </w:tcPr>
          <w:p w:rsidR="004F0988" w:rsidRPr="00A53DC8" w:rsidRDefault="00BF128E">
            <w:pPr>
              <w:rPr>
                <w:sz w:val="16"/>
              </w:rPr>
            </w:pPr>
            <w:r w:rsidRPr="00A53DC8">
              <w:rPr>
                <w:sz w:val="16"/>
              </w:rPr>
              <w:t>The present document has been developed within the 3rd Generation Partnership Project (3GPP</w:t>
            </w:r>
            <w:r w:rsidRPr="00A53DC8">
              <w:rPr>
                <w:sz w:val="16"/>
                <w:vertAlign w:val="superscript"/>
              </w:rPr>
              <w:t xml:space="preserve"> TM</w:t>
            </w:r>
            <w:r w:rsidRPr="00A53DC8">
              <w:rPr>
                <w:sz w:val="16"/>
              </w:rPr>
              <w:t>) and may be further elaborated for the purposes of 3GPP.</w:t>
            </w:r>
            <w:r w:rsidRPr="00A53DC8">
              <w:rPr>
                <w:sz w:val="16"/>
              </w:rPr>
              <w:br/>
              <w:t>The present document has not been subject to any approval process by the 3GPP</w:t>
            </w:r>
            <w:r w:rsidRPr="00A53DC8">
              <w:rPr>
                <w:sz w:val="16"/>
                <w:vertAlign w:val="superscript"/>
              </w:rPr>
              <w:t xml:space="preserve"> </w:t>
            </w:r>
            <w:r w:rsidRPr="00A53DC8">
              <w:rPr>
                <w:sz w:val="16"/>
              </w:rPr>
              <w:t>Organizational Partners and shall not be implemented.</w:t>
            </w:r>
            <w:r w:rsidRPr="00A53DC8">
              <w:rPr>
                <w:sz w:val="16"/>
              </w:rPr>
              <w:br/>
              <w:t>This Specification is provided for future development work within 3GPP</w:t>
            </w:r>
            <w:r w:rsidRPr="00A53DC8">
              <w:rPr>
                <w:sz w:val="16"/>
                <w:vertAlign w:val="superscript"/>
              </w:rPr>
              <w:t xml:space="preserve"> </w:t>
            </w:r>
            <w:r w:rsidRPr="00A53DC8">
              <w:rPr>
                <w:sz w:val="16"/>
              </w:rPr>
              <w:t>only. The Organizational Partners accept no liability for any use of this Specification.</w:t>
            </w:r>
            <w:r w:rsidRPr="00A53DC8">
              <w:rPr>
                <w:sz w:val="16"/>
              </w:rPr>
              <w:br/>
              <w:t>Specifications and Reports for implementation of the 3GPP</w:t>
            </w:r>
            <w:r w:rsidRPr="00A53DC8">
              <w:rPr>
                <w:sz w:val="16"/>
                <w:vertAlign w:val="superscript"/>
              </w:rPr>
              <w:t xml:space="preserve"> TM</w:t>
            </w:r>
            <w:r w:rsidRPr="00A53DC8">
              <w:rPr>
                <w:sz w:val="16"/>
              </w:rPr>
              <w:t xml:space="preserve"> system should be obtained via the 3GPP Organizational Partners' Publications Offices.</w:t>
            </w:r>
          </w:p>
          <w:p w:rsidR="009114D7" w:rsidRPr="00A53DC8" w:rsidRDefault="009114D7" w:rsidP="00133525">
            <w:pPr>
              <w:pStyle w:val="ZV"/>
              <w:framePr w:w="0" w:wrap="auto" w:vAnchor="margin" w:hAnchor="text" w:yAlign="inline"/>
              <w:rPr>
                <w:noProof w:val="0"/>
              </w:rPr>
            </w:pPr>
          </w:p>
          <w:p w:rsidR="009114D7" w:rsidRPr="00A53DC8" w:rsidRDefault="009114D7">
            <w:pPr>
              <w:rPr>
                <w:sz w:val="16"/>
              </w:rPr>
            </w:pPr>
          </w:p>
        </w:tc>
      </w:tr>
      <w:bookmarkEnd w:id="0"/>
    </w:tbl>
    <w:p w:rsidR="00080512" w:rsidRPr="00A53DC8" w:rsidRDefault="00080512">
      <w:pPr>
        <w:sectPr w:rsidR="00080512" w:rsidRPr="00A53DC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3DC8" w:rsidTr="00133525">
        <w:trPr>
          <w:trHeight w:hRule="exact" w:val="5670"/>
        </w:trPr>
        <w:tc>
          <w:tcPr>
            <w:tcW w:w="10423" w:type="dxa"/>
            <w:shd w:val="clear" w:color="auto" w:fill="auto"/>
          </w:tcPr>
          <w:p w:rsidR="00E16509" w:rsidRPr="00A53DC8" w:rsidRDefault="00E16509" w:rsidP="00E16509">
            <w:bookmarkStart w:id="2" w:name="page2"/>
          </w:p>
        </w:tc>
      </w:tr>
      <w:tr w:rsidR="00E16509" w:rsidRPr="00A53DC8" w:rsidTr="00133525">
        <w:trPr>
          <w:trHeight w:hRule="exact" w:val="4366"/>
        </w:trPr>
        <w:tc>
          <w:tcPr>
            <w:tcW w:w="10423" w:type="dxa"/>
            <w:shd w:val="clear" w:color="auto" w:fill="auto"/>
          </w:tcPr>
          <w:p w:rsidR="00E16509" w:rsidRPr="00A53DC8" w:rsidRDefault="00E16509" w:rsidP="00133525">
            <w:pPr>
              <w:pStyle w:val="FP"/>
              <w:spacing w:after="240"/>
              <w:ind w:left="2835" w:right="2835"/>
              <w:jc w:val="center"/>
              <w:rPr>
                <w:rFonts w:ascii="Arial" w:hAnsi="Arial"/>
                <w:b/>
                <w:i/>
              </w:rPr>
            </w:pPr>
            <w:r w:rsidRPr="00A53DC8">
              <w:rPr>
                <w:rFonts w:ascii="Arial" w:hAnsi="Arial"/>
                <w:b/>
                <w:i/>
              </w:rPr>
              <w:t>3GPP</w:t>
            </w:r>
          </w:p>
          <w:p w:rsidR="00E16509" w:rsidRPr="00A53DC8" w:rsidRDefault="00E16509" w:rsidP="00133525">
            <w:pPr>
              <w:pStyle w:val="FP"/>
              <w:pBdr>
                <w:bottom w:val="single" w:sz="6" w:space="1" w:color="auto"/>
              </w:pBdr>
              <w:ind w:left="2835" w:right="2835"/>
              <w:jc w:val="center"/>
            </w:pPr>
            <w:r w:rsidRPr="00A53DC8">
              <w:t>Postal address</w:t>
            </w:r>
          </w:p>
          <w:p w:rsidR="00E16509" w:rsidRPr="00A53DC8" w:rsidRDefault="00E16509" w:rsidP="00133525">
            <w:pPr>
              <w:pStyle w:val="FP"/>
              <w:ind w:left="2835" w:right="2835"/>
              <w:jc w:val="center"/>
              <w:rPr>
                <w:rFonts w:ascii="Arial" w:hAnsi="Arial"/>
                <w:sz w:val="18"/>
              </w:rPr>
            </w:pPr>
          </w:p>
          <w:p w:rsidR="00E16509" w:rsidRPr="00A53DC8" w:rsidRDefault="00E16509" w:rsidP="00133525">
            <w:pPr>
              <w:pStyle w:val="FP"/>
              <w:pBdr>
                <w:bottom w:val="single" w:sz="6" w:space="1" w:color="auto"/>
              </w:pBdr>
              <w:spacing w:before="240"/>
              <w:ind w:left="2835" w:right="2835"/>
              <w:jc w:val="center"/>
            </w:pPr>
            <w:r w:rsidRPr="00A53DC8">
              <w:t>3GPP support office address</w:t>
            </w:r>
          </w:p>
          <w:p w:rsidR="00E16509" w:rsidRPr="00A53DC8" w:rsidRDefault="00E16509" w:rsidP="00133525">
            <w:pPr>
              <w:pStyle w:val="FP"/>
              <w:ind w:left="2835" w:right="2835"/>
              <w:jc w:val="center"/>
              <w:rPr>
                <w:rFonts w:ascii="Arial" w:hAnsi="Arial"/>
                <w:sz w:val="18"/>
              </w:rPr>
            </w:pPr>
            <w:r w:rsidRPr="00A53DC8">
              <w:rPr>
                <w:rFonts w:ascii="Arial" w:hAnsi="Arial"/>
                <w:sz w:val="18"/>
              </w:rPr>
              <w:t>650 Route des Lucioles - Sophia Antipolis</w:t>
            </w:r>
          </w:p>
          <w:p w:rsidR="00E16509" w:rsidRPr="00A53DC8" w:rsidRDefault="00E16509" w:rsidP="00133525">
            <w:pPr>
              <w:pStyle w:val="FP"/>
              <w:ind w:left="2835" w:right="2835"/>
              <w:jc w:val="center"/>
              <w:rPr>
                <w:rFonts w:ascii="Arial" w:hAnsi="Arial"/>
                <w:sz w:val="18"/>
              </w:rPr>
            </w:pPr>
            <w:r w:rsidRPr="00A53DC8">
              <w:rPr>
                <w:rFonts w:ascii="Arial" w:hAnsi="Arial"/>
                <w:sz w:val="18"/>
              </w:rPr>
              <w:t>Valbonne - FRANCE</w:t>
            </w:r>
          </w:p>
          <w:p w:rsidR="00E16509" w:rsidRPr="00A53DC8" w:rsidRDefault="00E16509" w:rsidP="00133525">
            <w:pPr>
              <w:pStyle w:val="FP"/>
              <w:spacing w:after="20"/>
              <w:ind w:left="2835" w:right="2835"/>
              <w:jc w:val="center"/>
              <w:rPr>
                <w:rFonts w:ascii="Arial" w:hAnsi="Arial"/>
                <w:sz w:val="18"/>
              </w:rPr>
            </w:pPr>
            <w:r w:rsidRPr="00A53DC8">
              <w:rPr>
                <w:rFonts w:ascii="Arial" w:hAnsi="Arial"/>
                <w:sz w:val="18"/>
              </w:rPr>
              <w:t>Tel.: +33 4 92 94 42 00 Fax: +33 4 93 65 47 16</w:t>
            </w:r>
          </w:p>
          <w:p w:rsidR="00E16509" w:rsidRPr="00A53DC8" w:rsidRDefault="00E16509" w:rsidP="00133525">
            <w:pPr>
              <w:pStyle w:val="FP"/>
              <w:pBdr>
                <w:bottom w:val="single" w:sz="6" w:space="1" w:color="auto"/>
              </w:pBdr>
              <w:spacing w:before="240"/>
              <w:ind w:left="2835" w:right="2835"/>
              <w:jc w:val="center"/>
            </w:pPr>
            <w:r w:rsidRPr="00A53DC8">
              <w:t>Internet</w:t>
            </w:r>
          </w:p>
          <w:p w:rsidR="00E16509" w:rsidRPr="00A53DC8" w:rsidRDefault="00E16509" w:rsidP="00133525">
            <w:pPr>
              <w:pStyle w:val="FP"/>
              <w:ind w:left="2835" w:right="2835"/>
              <w:jc w:val="center"/>
              <w:rPr>
                <w:rFonts w:ascii="Arial" w:hAnsi="Arial"/>
                <w:sz w:val="18"/>
              </w:rPr>
            </w:pPr>
            <w:r w:rsidRPr="00A53DC8">
              <w:rPr>
                <w:rFonts w:ascii="Arial" w:hAnsi="Arial"/>
                <w:sz w:val="18"/>
              </w:rPr>
              <w:t>http://www.3gpp.org</w:t>
            </w:r>
          </w:p>
          <w:p w:rsidR="00E16509" w:rsidRPr="00A53DC8" w:rsidRDefault="00E16509" w:rsidP="00133525"/>
        </w:tc>
      </w:tr>
      <w:tr w:rsidR="00E16509" w:rsidRPr="00A53DC8" w:rsidTr="00133525">
        <w:tc>
          <w:tcPr>
            <w:tcW w:w="10423" w:type="dxa"/>
            <w:shd w:val="clear" w:color="auto" w:fill="auto"/>
          </w:tcPr>
          <w:p w:rsidR="00E16509" w:rsidRPr="00A53DC8" w:rsidRDefault="00E16509" w:rsidP="00133525">
            <w:pPr>
              <w:pStyle w:val="FP"/>
              <w:pBdr>
                <w:bottom w:val="single" w:sz="6" w:space="1" w:color="auto"/>
              </w:pBdr>
              <w:spacing w:after="240"/>
              <w:jc w:val="center"/>
              <w:rPr>
                <w:rFonts w:ascii="Arial" w:hAnsi="Arial"/>
                <w:b/>
                <w:i/>
              </w:rPr>
            </w:pPr>
            <w:r w:rsidRPr="00A53DC8">
              <w:rPr>
                <w:rFonts w:ascii="Arial" w:hAnsi="Arial"/>
                <w:b/>
                <w:i/>
              </w:rPr>
              <w:t>Copyright Notification</w:t>
            </w:r>
          </w:p>
          <w:p w:rsidR="00E16509" w:rsidRPr="00A53DC8" w:rsidRDefault="00E16509" w:rsidP="00133525">
            <w:pPr>
              <w:pStyle w:val="FP"/>
              <w:jc w:val="center"/>
            </w:pPr>
            <w:r w:rsidRPr="00A53DC8">
              <w:t>No part may be reproduced except as authorized by written permission.</w:t>
            </w:r>
            <w:r w:rsidRPr="00A53DC8">
              <w:br/>
              <w:t>The copyright and the foregoing restriction extend to reproduction in all media.</w:t>
            </w:r>
          </w:p>
          <w:p w:rsidR="00E16509" w:rsidRPr="00A53DC8" w:rsidRDefault="00E16509" w:rsidP="00133525">
            <w:pPr>
              <w:pStyle w:val="FP"/>
              <w:jc w:val="center"/>
            </w:pPr>
          </w:p>
          <w:p w:rsidR="00E16509" w:rsidRPr="00A53DC8" w:rsidRDefault="00E16509" w:rsidP="00133525">
            <w:pPr>
              <w:pStyle w:val="FP"/>
              <w:jc w:val="center"/>
              <w:rPr>
                <w:sz w:val="18"/>
              </w:rPr>
            </w:pPr>
            <w:r w:rsidRPr="00A53DC8">
              <w:rPr>
                <w:sz w:val="18"/>
              </w:rPr>
              <w:t xml:space="preserve">© </w:t>
            </w:r>
            <w:r w:rsidR="005036E1" w:rsidRPr="00A53DC8">
              <w:rPr>
                <w:sz w:val="18"/>
              </w:rPr>
              <w:t>202</w:t>
            </w:r>
            <w:r w:rsidR="006C5F1C">
              <w:rPr>
                <w:sz w:val="18"/>
              </w:rPr>
              <w:t>1</w:t>
            </w:r>
            <w:r w:rsidRPr="00A53DC8">
              <w:rPr>
                <w:sz w:val="18"/>
              </w:rPr>
              <w:t>, 3GPP Organizational Partners (ARIB, ATIS, CCSA, ETSI, TSDSI, TTA, TTC).</w:t>
            </w:r>
            <w:bookmarkStart w:id="3" w:name="copyrightaddon"/>
            <w:bookmarkEnd w:id="3"/>
          </w:p>
          <w:p w:rsidR="00E16509" w:rsidRPr="00A53DC8" w:rsidRDefault="00E16509" w:rsidP="00133525">
            <w:pPr>
              <w:pStyle w:val="FP"/>
              <w:jc w:val="center"/>
              <w:rPr>
                <w:sz w:val="18"/>
              </w:rPr>
            </w:pPr>
            <w:r w:rsidRPr="00A53DC8">
              <w:rPr>
                <w:sz w:val="18"/>
              </w:rPr>
              <w:t>All rights reserved.</w:t>
            </w:r>
          </w:p>
          <w:p w:rsidR="00E16509" w:rsidRPr="00A53DC8" w:rsidRDefault="00E16509" w:rsidP="00E16509">
            <w:pPr>
              <w:pStyle w:val="FP"/>
              <w:rPr>
                <w:sz w:val="18"/>
              </w:rPr>
            </w:pPr>
          </w:p>
          <w:p w:rsidR="00E16509" w:rsidRPr="00A53DC8" w:rsidRDefault="00E16509" w:rsidP="00E16509">
            <w:pPr>
              <w:pStyle w:val="FP"/>
              <w:rPr>
                <w:sz w:val="18"/>
              </w:rPr>
            </w:pPr>
            <w:r w:rsidRPr="00A53DC8">
              <w:rPr>
                <w:sz w:val="18"/>
              </w:rPr>
              <w:t>UMTS™ is a Trade Mark of ETSI registered for the benefit of its members</w:t>
            </w:r>
          </w:p>
          <w:p w:rsidR="00E16509" w:rsidRPr="00A53DC8" w:rsidRDefault="00E16509" w:rsidP="00E16509">
            <w:pPr>
              <w:pStyle w:val="FP"/>
              <w:rPr>
                <w:sz w:val="18"/>
              </w:rPr>
            </w:pPr>
            <w:r w:rsidRPr="00A53DC8">
              <w:rPr>
                <w:sz w:val="18"/>
              </w:rPr>
              <w:t>3GPP™ is a Trade Mark of ETSI registered for the benefit of its Members and of the 3GPP Organizational Partners</w:t>
            </w:r>
            <w:r w:rsidRPr="00A53DC8">
              <w:rPr>
                <w:sz w:val="18"/>
              </w:rPr>
              <w:br/>
              <w:t>LTE™ is a Trade Mark of ETSI registered for the benefit of its Members and of the 3GPP Organizational Partners</w:t>
            </w:r>
          </w:p>
          <w:p w:rsidR="00E16509" w:rsidRPr="00A53DC8" w:rsidRDefault="00E16509" w:rsidP="00E16509">
            <w:pPr>
              <w:pStyle w:val="FP"/>
              <w:rPr>
                <w:sz w:val="18"/>
              </w:rPr>
            </w:pPr>
            <w:r w:rsidRPr="00A53DC8">
              <w:rPr>
                <w:sz w:val="18"/>
              </w:rPr>
              <w:t>GSM® and the GSM logo are registered and owned by the GSM Association</w:t>
            </w:r>
          </w:p>
          <w:p w:rsidR="00E16509" w:rsidRPr="00A53DC8" w:rsidRDefault="00E16509" w:rsidP="00133525"/>
        </w:tc>
      </w:tr>
      <w:bookmarkEnd w:id="2"/>
    </w:tbl>
    <w:p w:rsidR="00080512" w:rsidRPr="00A53DC8" w:rsidRDefault="00080512">
      <w:pPr>
        <w:pStyle w:val="TT"/>
      </w:pPr>
      <w:r w:rsidRPr="00A53DC8">
        <w:br w:type="page"/>
      </w:r>
      <w:r w:rsidRPr="00A53DC8">
        <w:lastRenderedPageBreak/>
        <w:t>Contents</w:t>
      </w:r>
    </w:p>
    <w:p w:rsidR="00A53DC8" w:rsidRPr="00485117" w:rsidRDefault="00A53DC8">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_Toc60916005 \h </w:instrText>
      </w:r>
      <w:r>
        <w:fldChar w:fldCharType="separate"/>
      </w:r>
      <w:r>
        <w:t>8</w:t>
      </w:r>
      <w:r>
        <w:fldChar w:fldCharType="end"/>
      </w:r>
    </w:p>
    <w:p w:rsidR="00A53DC8" w:rsidRPr="00485117" w:rsidRDefault="00A53DC8">
      <w:pPr>
        <w:pStyle w:val="TOC1"/>
        <w:rPr>
          <w:rFonts w:ascii="Calibri" w:hAnsi="Calibri"/>
          <w:szCs w:val="22"/>
        </w:rPr>
      </w:pPr>
      <w:r>
        <w:t>Introduction</w:t>
      </w:r>
      <w:r>
        <w:tab/>
      </w:r>
      <w:r>
        <w:fldChar w:fldCharType="begin" w:fldLock="1"/>
      </w:r>
      <w:r>
        <w:instrText xml:space="preserve"> PAGEREF _Toc60916006 \h </w:instrText>
      </w:r>
      <w:r>
        <w:fldChar w:fldCharType="separate"/>
      </w:r>
      <w:r>
        <w:t>9</w:t>
      </w:r>
      <w:r>
        <w:fldChar w:fldCharType="end"/>
      </w:r>
    </w:p>
    <w:p w:rsidR="00A53DC8" w:rsidRPr="00485117" w:rsidRDefault="00A53DC8">
      <w:pPr>
        <w:pStyle w:val="TOC1"/>
        <w:rPr>
          <w:rFonts w:ascii="Calibri" w:hAnsi="Calibri"/>
          <w:szCs w:val="22"/>
        </w:rPr>
      </w:pPr>
      <w:r>
        <w:t>1</w:t>
      </w:r>
      <w:r w:rsidRPr="00485117">
        <w:rPr>
          <w:rFonts w:ascii="Calibri" w:hAnsi="Calibri"/>
          <w:szCs w:val="22"/>
        </w:rPr>
        <w:tab/>
      </w:r>
      <w:r>
        <w:t>Scope</w:t>
      </w:r>
      <w:r>
        <w:tab/>
      </w:r>
      <w:r>
        <w:fldChar w:fldCharType="begin" w:fldLock="1"/>
      </w:r>
      <w:r>
        <w:instrText xml:space="preserve"> PAGEREF _Toc60916007 \h </w:instrText>
      </w:r>
      <w:r>
        <w:fldChar w:fldCharType="separate"/>
      </w:r>
      <w:r>
        <w:t>10</w:t>
      </w:r>
      <w:r>
        <w:fldChar w:fldCharType="end"/>
      </w:r>
    </w:p>
    <w:p w:rsidR="00A53DC8" w:rsidRPr="00485117" w:rsidRDefault="00A53DC8">
      <w:pPr>
        <w:pStyle w:val="TOC1"/>
        <w:rPr>
          <w:rFonts w:ascii="Calibri" w:hAnsi="Calibri"/>
          <w:szCs w:val="22"/>
        </w:rPr>
      </w:pPr>
      <w:r>
        <w:t>2</w:t>
      </w:r>
      <w:r w:rsidRPr="00485117">
        <w:rPr>
          <w:rFonts w:ascii="Calibri" w:hAnsi="Calibri"/>
          <w:szCs w:val="22"/>
        </w:rPr>
        <w:tab/>
      </w:r>
      <w:r>
        <w:t>References</w:t>
      </w:r>
      <w:r>
        <w:tab/>
      </w:r>
      <w:r>
        <w:fldChar w:fldCharType="begin" w:fldLock="1"/>
      </w:r>
      <w:r>
        <w:instrText xml:space="preserve"> PAGEREF _Toc60916008 \h </w:instrText>
      </w:r>
      <w:r>
        <w:fldChar w:fldCharType="separate"/>
      </w:r>
      <w:r>
        <w:t>10</w:t>
      </w:r>
      <w:r>
        <w:fldChar w:fldCharType="end"/>
      </w:r>
    </w:p>
    <w:p w:rsidR="00A53DC8" w:rsidRPr="00485117" w:rsidRDefault="00A53DC8">
      <w:pPr>
        <w:pStyle w:val="TOC1"/>
        <w:rPr>
          <w:rFonts w:ascii="Calibri" w:hAnsi="Calibri"/>
          <w:szCs w:val="22"/>
        </w:rPr>
      </w:pPr>
      <w:r>
        <w:t>3</w:t>
      </w:r>
      <w:r w:rsidRPr="00485117">
        <w:rPr>
          <w:rFonts w:ascii="Calibri" w:hAnsi="Calibri"/>
          <w:szCs w:val="22"/>
        </w:rPr>
        <w:tab/>
      </w:r>
      <w:r>
        <w:t>Definitions of terms, symbols and abbreviations</w:t>
      </w:r>
      <w:r>
        <w:tab/>
      </w:r>
      <w:r>
        <w:fldChar w:fldCharType="begin" w:fldLock="1"/>
      </w:r>
      <w:r>
        <w:instrText xml:space="preserve"> PAGEREF _Toc60916009 \h </w:instrText>
      </w:r>
      <w:r>
        <w:fldChar w:fldCharType="separate"/>
      </w:r>
      <w:r>
        <w:t>11</w:t>
      </w:r>
      <w:r>
        <w:fldChar w:fldCharType="end"/>
      </w:r>
    </w:p>
    <w:p w:rsidR="00A53DC8" w:rsidRPr="00485117" w:rsidRDefault="00A53DC8">
      <w:pPr>
        <w:pStyle w:val="TOC2"/>
        <w:rPr>
          <w:rFonts w:ascii="Calibri" w:hAnsi="Calibri"/>
          <w:sz w:val="22"/>
          <w:szCs w:val="22"/>
        </w:rPr>
      </w:pPr>
      <w:r>
        <w:t>3.1</w:t>
      </w:r>
      <w:r w:rsidRPr="00485117">
        <w:rPr>
          <w:rFonts w:ascii="Calibri" w:hAnsi="Calibri"/>
          <w:sz w:val="22"/>
          <w:szCs w:val="22"/>
        </w:rPr>
        <w:tab/>
      </w:r>
      <w:r>
        <w:t>Terms</w:t>
      </w:r>
      <w:r>
        <w:tab/>
      </w:r>
      <w:r>
        <w:fldChar w:fldCharType="begin" w:fldLock="1"/>
      </w:r>
      <w:r>
        <w:instrText xml:space="preserve"> PAGEREF _Toc60916010 \h </w:instrText>
      </w:r>
      <w:r>
        <w:fldChar w:fldCharType="separate"/>
      </w:r>
      <w:r>
        <w:t>11</w:t>
      </w:r>
      <w:r>
        <w:fldChar w:fldCharType="end"/>
      </w:r>
    </w:p>
    <w:p w:rsidR="00A53DC8" w:rsidRPr="00485117" w:rsidRDefault="00A53DC8">
      <w:pPr>
        <w:pStyle w:val="TOC2"/>
        <w:rPr>
          <w:rFonts w:ascii="Calibri" w:hAnsi="Calibri"/>
          <w:sz w:val="22"/>
          <w:szCs w:val="22"/>
        </w:rPr>
      </w:pPr>
      <w:r>
        <w:t>3.2</w:t>
      </w:r>
      <w:r w:rsidRPr="00485117">
        <w:rPr>
          <w:rFonts w:ascii="Calibri" w:hAnsi="Calibri"/>
          <w:sz w:val="22"/>
          <w:szCs w:val="22"/>
        </w:rPr>
        <w:tab/>
      </w:r>
      <w:r>
        <w:t>Symbols</w:t>
      </w:r>
      <w:r>
        <w:tab/>
      </w:r>
      <w:r>
        <w:fldChar w:fldCharType="begin" w:fldLock="1"/>
      </w:r>
      <w:r>
        <w:instrText xml:space="preserve"> PAGEREF _Toc60916011 \h </w:instrText>
      </w:r>
      <w:r>
        <w:fldChar w:fldCharType="separate"/>
      </w:r>
      <w:r>
        <w:t>12</w:t>
      </w:r>
      <w:r>
        <w:fldChar w:fldCharType="end"/>
      </w:r>
    </w:p>
    <w:p w:rsidR="00A53DC8" w:rsidRPr="00485117" w:rsidRDefault="00A53DC8">
      <w:pPr>
        <w:pStyle w:val="TOC2"/>
        <w:rPr>
          <w:rFonts w:ascii="Calibri" w:hAnsi="Calibri"/>
          <w:sz w:val="22"/>
          <w:szCs w:val="22"/>
        </w:rPr>
      </w:pPr>
      <w:r>
        <w:t>3.3</w:t>
      </w:r>
      <w:r w:rsidRPr="00485117">
        <w:rPr>
          <w:rFonts w:ascii="Calibri" w:hAnsi="Calibri"/>
          <w:sz w:val="22"/>
          <w:szCs w:val="22"/>
        </w:rPr>
        <w:tab/>
      </w:r>
      <w:r>
        <w:t>Abbreviations</w:t>
      </w:r>
      <w:r>
        <w:tab/>
      </w:r>
      <w:r>
        <w:fldChar w:fldCharType="begin" w:fldLock="1"/>
      </w:r>
      <w:r>
        <w:instrText xml:space="preserve"> PAGEREF _Toc60916012 \h </w:instrText>
      </w:r>
      <w:r>
        <w:fldChar w:fldCharType="separate"/>
      </w:r>
      <w:r>
        <w:t>12</w:t>
      </w:r>
      <w:r>
        <w:fldChar w:fldCharType="end"/>
      </w:r>
    </w:p>
    <w:p w:rsidR="00A53DC8" w:rsidRPr="00485117" w:rsidRDefault="00A53DC8">
      <w:pPr>
        <w:pStyle w:val="TOC1"/>
        <w:rPr>
          <w:rFonts w:ascii="Calibri" w:hAnsi="Calibri"/>
          <w:szCs w:val="22"/>
        </w:rPr>
      </w:pPr>
      <w:r>
        <w:t>4</w:t>
      </w:r>
      <w:r w:rsidRPr="00485117">
        <w:rPr>
          <w:rFonts w:ascii="Calibri" w:hAnsi="Calibri"/>
          <w:szCs w:val="22"/>
        </w:rPr>
        <w:tab/>
      </w:r>
      <w:r>
        <w:t>Overview</w:t>
      </w:r>
      <w:r>
        <w:tab/>
      </w:r>
      <w:r>
        <w:fldChar w:fldCharType="begin" w:fldLock="1"/>
      </w:r>
      <w:r>
        <w:instrText xml:space="preserve"> PAGEREF _Toc60916013 \h </w:instrText>
      </w:r>
      <w:r>
        <w:fldChar w:fldCharType="separate"/>
      </w:r>
      <w:r>
        <w:t>12</w:t>
      </w:r>
      <w:r>
        <w:fldChar w:fldCharType="end"/>
      </w:r>
    </w:p>
    <w:p w:rsidR="00A53DC8" w:rsidRPr="00485117" w:rsidRDefault="00A53DC8">
      <w:pPr>
        <w:pStyle w:val="TOC2"/>
        <w:rPr>
          <w:rFonts w:ascii="Calibri" w:hAnsi="Calibri"/>
          <w:sz w:val="22"/>
          <w:szCs w:val="22"/>
        </w:rPr>
      </w:pPr>
      <w:r>
        <w:t>4.1</w:t>
      </w:r>
      <w:r w:rsidRPr="00485117">
        <w:rPr>
          <w:rFonts w:ascii="Calibri" w:hAnsi="Calibri"/>
          <w:sz w:val="22"/>
          <w:szCs w:val="22"/>
        </w:rPr>
        <w:tab/>
      </w:r>
      <w:r>
        <w:t>Test Methodology</w:t>
      </w:r>
      <w:r>
        <w:tab/>
      </w:r>
      <w:r>
        <w:fldChar w:fldCharType="begin" w:fldLock="1"/>
      </w:r>
      <w:r>
        <w:instrText xml:space="preserve"> PAGEREF _Toc60916014 \h </w:instrText>
      </w:r>
      <w:r>
        <w:fldChar w:fldCharType="separate"/>
      </w:r>
      <w:r>
        <w:t>12</w:t>
      </w:r>
      <w:r>
        <w:fldChar w:fldCharType="end"/>
      </w:r>
    </w:p>
    <w:p w:rsidR="00A53DC8" w:rsidRPr="00485117" w:rsidRDefault="00A53DC8">
      <w:pPr>
        <w:pStyle w:val="TOC3"/>
        <w:rPr>
          <w:rFonts w:ascii="Calibri" w:hAnsi="Calibri"/>
          <w:sz w:val="22"/>
          <w:szCs w:val="22"/>
        </w:rPr>
      </w:pPr>
      <w:r>
        <w:t>4.1.1</w:t>
      </w:r>
      <w:r w:rsidRPr="00485117">
        <w:rPr>
          <w:rFonts w:ascii="Calibri" w:hAnsi="Calibri"/>
          <w:sz w:val="22"/>
          <w:szCs w:val="22"/>
        </w:rPr>
        <w:tab/>
      </w:r>
      <w:r>
        <w:t>Testing of optional functions and procedures</w:t>
      </w:r>
      <w:r>
        <w:tab/>
      </w:r>
      <w:r>
        <w:fldChar w:fldCharType="begin" w:fldLock="1"/>
      </w:r>
      <w:r>
        <w:instrText xml:space="preserve"> PAGEREF _Toc60916015 \h </w:instrText>
      </w:r>
      <w:r>
        <w:fldChar w:fldCharType="separate"/>
      </w:r>
      <w:r>
        <w:t>12</w:t>
      </w:r>
      <w:r>
        <w:fldChar w:fldCharType="end"/>
      </w:r>
    </w:p>
    <w:p w:rsidR="00A53DC8" w:rsidRPr="00485117" w:rsidRDefault="00A53DC8">
      <w:pPr>
        <w:pStyle w:val="TOC2"/>
        <w:rPr>
          <w:rFonts w:ascii="Calibri" w:hAnsi="Calibri"/>
          <w:sz w:val="22"/>
          <w:szCs w:val="22"/>
        </w:rPr>
      </w:pPr>
      <w:r>
        <w:t>4.2</w:t>
      </w:r>
      <w:r w:rsidRPr="00485117">
        <w:rPr>
          <w:rFonts w:ascii="Calibri" w:hAnsi="Calibri"/>
          <w:sz w:val="22"/>
          <w:szCs w:val="22"/>
        </w:rPr>
        <w:tab/>
      </w:r>
      <w:r>
        <w:t>Implicit Testing</w:t>
      </w:r>
      <w:r>
        <w:tab/>
      </w:r>
      <w:r>
        <w:fldChar w:fldCharType="begin" w:fldLock="1"/>
      </w:r>
      <w:r>
        <w:instrText xml:space="preserve"> PAGEREF _Toc60916016 \h </w:instrText>
      </w:r>
      <w:r>
        <w:fldChar w:fldCharType="separate"/>
      </w:r>
      <w:r>
        <w:t>12</w:t>
      </w:r>
      <w:r>
        <w:fldChar w:fldCharType="end"/>
      </w:r>
    </w:p>
    <w:p w:rsidR="00A53DC8" w:rsidRPr="00485117" w:rsidRDefault="00A53DC8">
      <w:pPr>
        <w:pStyle w:val="TOC2"/>
        <w:rPr>
          <w:rFonts w:ascii="Calibri" w:hAnsi="Calibri"/>
          <w:sz w:val="22"/>
          <w:szCs w:val="22"/>
        </w:rPr>
      </w:pPr>
      <w:r>
        <w:t>4.3</w:t>
      </w:r>
      <w:r w:rsidRPr="00485117">
        <w:rPr>
          <w:rFonts w:ascii="Calibri" w:hAnsi="Calibri"/>
          <w:sz w:val="22"/>
          <w:szCs w:val="22"/>
        </w:rPr>
        <w:tab/>
      </w:r>
      <w:r>
        <w:t>Conformance Requirements</w:t>
      </w:r>
      <w:r>
        <w:tab/>
      </w:r>
      <w:r>
        <w:fldChar w:fldCharType="begin" w:fldLock="1"/>
      </w:r>
      <w:r>
        <w:instrText xml:space="preserve"> PAGEREF _Toc60916017 \h </w:instrText>
      </w:r>
      <w:r>
        <w:fldChar w:fldCharType="separate"/>
      </w:r>
      <w:r>
        <w:t>12</w:t>
      </w:r>
      <w:r>
        <w:fldChar w:fldCharType="end"/>
      </w:r>
    </w:p>
    <w:p w:rsidR="00A53DC8" w:rsidRPr="00485117" w:rsidRDefault="00A53DC8">
      <w:pPr>
        <w:pStyle w:val="TOC1"/>
        <w:rPr>
          <w:rFonts w:ascii="Calibri" w:hAnsi="Calibri"/>
          <w:szCs w:val="22"/>
        </w:rPr>
      </w:pPr>
      <w:r>
        <w:t>5</w:t>
      </w:r>
      <w:r w:rsidRPr="00485117">
        <w:rPr>
          <w:rFonts w:ascii="Calibri" w:hAnsi="Calibri"/>
          <w:szCs w:val="22"/>
        </w:rPr>
        <w:tab/>
      </w:r>
      <w:r>
        <w:t>Reference Conditions</w:t>
      </w:r>
      <w:r>
        <w:tab/>
      </w:r>
      <w:r>
        <w:fldChar w:fldCharType="begin" w:fldLock="1"/>
      </w:r>
      <w:r>
        <w:instrText xml:space="preserve"> PAGEREF _Toc60916018 \h </w:instrText>
      </w:r>
      <w:r>
        <w:fldChar w:fldCharType="separate"/>
      </w:r>
      <w:r>
        <w:t>12</w:t>
      </w:r>
      <w:r>
        <w:fldChar w:fldCharType="end"/>
      </w:r>
    </w:p>
    <w:p w:rsidR="00A53DC8" w:rsidRPr="00485117" w:rsidRDefault="00A53DC8">
      <w:pPr>
        <w:pStyle w:val="TOC2"/>
        <w:rPr>
          <w:rFonts w:ascii="Calibri" w:hAnsi="Calibri"/>
          <w:sz w:val="22"/>
          <w:szCs w:val="22"/>
        </w:rPr>
      </w:pPr>
      <w:r>
        <w:t>5.1</w:t>
      </w:r>
      <w:r w:rsidRPr="00485117">
        <w:rPr>
          <w:rFonts w:ascii="Calibri" w:hAnsi="Calibri"/>
          <w:sz w:val="22"/>
          <w:szCs w:val="22"/>
        </w:rPr>
        <w:tab/>
      </w:r>
      <w:r>
        <w:t>General</w:t>
      </w:r>
      <w:r>
        <w:tab/>
      </w:r>
      <w:r>
        <w:fldChar w:fldCharType="begin" w:fldLock="1"/>
      </w:r>
      <w:r>
        <w:instrText xml:space="preserve"> PAGEREF _Toc60916019 \h </w:instrText>
      </w:r>
      <w:r>
        <w:fldChar w:fldCharType="separate"/>
      </w:r>
      <w:r>
        <w:t>12</w:t>
      </w:r>
      <w:r>
        <w:fldChar w:fldCharType="end"/>
      </w:r>
    </w:p>
    <w:p w:rsidR="00A53DC8" w:rsidRPr="00485117" w:rsidRDefault="00A53DC8">
      <w:pPr>
        <w:pStyle w:val="TOC2"/>
        <w:rPr>
          <w:rFonts w:ascii="Calibri" w:hAnsi="Calibri"/>
          <w:sz w:val="22"/>
          <w:szCs w:val="22"/>
        </w:rPr>
      </w:pPr>
      <w:r>
        <w:t>5.2</w:t>
      </w:r>
      <w:r w:rsidRPr="00485117">
        <w:rPr>
          <w:rFonts w:ascii="Calibri" w:hAnsi="Calibri"/>
          <w:sz w:val="22"/>
          <w:szCs w:val="22"/>
        </w:rPr>
        <w:tab/>
      </w:r>
      <w:r>
        <w:t>Generic setup procedures</w:t>
      </w:r>
      <w:r>
        <w:tab/>
      </w:r>
      <w:r>
        <w:fldChar w:fldCharType="begin" w:fldLock="1"/>
      </w:r>
      <w:r>
        <w:instrText xml:space="preserve"> PAGEREF _Toc60916020 \h </w:instrText>
      </w:r>
      <w:r>
        <w:fldChar w:fldCharType="separate"/>
      </w:r>
      <w:r>
        <w:t>12</w:t>
      </w:r>
      <w:r>
        <w:fldChar w:fldCharType="end"/>
      </w:r>
    </w:p>
    <w:p w:rsidR="00A53DC8" w:rsidRPr="00485117" w:rsidRDefault="00A53DC8">
      <w:pPr>
        <w:pStyle w:val="TOC2"/>
        <w:rPr>
          <w:rFonts w:ascii="Calibri" w:hAnsi="Calibri"/>
          <w:sz w:val="22"/>
          <w:szCs w:val="22"/>
        </w:rPr>
      </w:pPr>
      <w:r>
        <w:t>5.3</w:t>
      </w:r>
      <w:r w:rsidRPr="00485117">
        <w:rPr>
          <w:rFonts w:ascii="Calibri" w:hAnsi="Calibri"/>
          <w:sz w:val="22"/>
          <w:szCs w:val="22"/>
        </w:rPr>
        <w:tab/>
      </w:r>
      <w:r>
        <w:t>Transport protocols applied</w:t>
      </w:r>
      <w:r>
        <w:tab/>
      </w:r>
      <w:r>
        <w:fldChar w:fldCharType="begin" w:fldLock="1"/>
      </w:r>
      <w:r>
        <w:instrText xml:space="preserve"> PAGEREF _Toc60916021 \h </w:instrText>
      </w:r>
      <w:r>
        <w:fldChar w:fldCharType="separate"/>
      </w:r>
      <w:r>
        <w:t>13</w:t>
      </w:r>
      <w:r>
        <w:fldChar w:fldCharType="end"/>
      </w:r>
    </w:p>
    <w:p w:rsidR="00A53DC8" w:rsidRPr="00485117" w:rsidRDefault="00A53DC8">
      <w:pPr>
        <w:pStyle w:val="TOC1"/>
        <w:rPr>
          <w:rFonts w:ascii="Calibri" w:hAnsi="Calibri"/>
          <w:szCs w:val="22"/>
        </w:rPr>
      </w:pPr>
      <w:r>
        <w:t>6</w:t>
      </w:r>
      <w:r w:rsidRPr="00485117">
        <w:rPr>
          <w:rFonts w:ascii="Calibri" w:hAnsi="Calibri"/>
          <w:szCs w:val="22"/>
        </w:rPr>
        <w:tab/>
      </w:r>
      <w:r>
        <w:t>Registration</w:t>
      </w:r>
      <w:r>
        <w:tab/>
      </w:r>
      <w:r>
        <w:fldChar w:fldCharType="begin" w:fldLock="1"/>
      </w:r>
      <w:r>
        <w:instrText xml:space="preserve"> PAGEREF _Toc60916022 \h </w:instrText>
      </w:r>
      <w:r>
        <w:fldChar w:fldCharType="separate"/>
      </w:r>
      <w:r>
        <w:t>14</w:t>
      </w:r>
      <w:r>
        <w:fldChar w:fldCharType="end"/>
      </w:r>
    </w:p>
    <w:p w:rsidR="00A53DC8" w:rsidRPr="00485117" w:rsidRDefault="00A53DC8">
      <w:pPr>
        <w:pStyle w:val="TOC2"/>
        <w:rPr>
          <w:rFonts w:ascii="Calibri" w:hAnsi="Calibri"/>
          <w:sz w:val="22"/>
          <w:szCs w:val="22"/>
        </w:rPr>
      </w:pPr>
      <w:r w:rsidRPr="00DC1FA4">
        <w:rPr>
          <w:rFonts w:eastAsia="MS Gothic"/>
        </w:rPr>
        <w:t>6.1</w:t>
      </w:r>
      <w:r w:rsidRPr="00485117">
        <w:rPr>
          <w:rFonts w:ascii="Calibri" w:hAnsi="Calibri"/>
          <w:sz w:val="22"/>
          <w:szCs w:val="22"/>
        </w:rPr>
        <w:tab/>
      </w:r>
      <w:r w:rsidRPr="00DC1FA4">
        <w:rPr>
          <w:rFonts w:eastAsia="MS Gothic"/>
        </w:rPr>
        <w:t>Initial Registration / 5GS</w:t>
      </w:r>
      <w:r>
        <w:tab/>
      </w:r>
      <w:r>
        <w:fldChar w:fldCharType="begin" w:fldLock="1"/>
      </w:r>
      <w:r>
        <w:instrText xml:space="preserve"> PAGEREF _Toc60916023 \h </w:instrText>
      </w:r>
      <w:r>
        <w:fldChar w:fldCharType="separate"/>
      </w:r>
      <w:r>
        <w:t>14</w:t>
      </w:r>
      <w:r>
        <w:fldChar w:fldCharType="end"/>
      </w:r>
    </w:p>
    <w:p w:rsidR="00A53DC8" w:rsidRPr="00485117" w:rsidRDefault="00A53DC8">
      <w:pPr>
        <w:pStyle w:val="TOC3"/>
        <w:rPr>
          <w:rFonts w:ascii="Calibri" w:hAnsi="Calibri"/>
          <w:sz w:val="22"/>
          <w:szCs w:val="22"/>
        </w:rPr>
      </w:pPr>
      <w:r w:rsidRPr="00DC1FA4">
        <w:rPr>
          <w:rFonts w:eastAsia="MS Gothic"/>
        </w:rPr>
        <w:t>6.1.1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_Toc60916024 \h </w:instrText>
      </w:r>
      <w:r>
        <w:fldChar w:fldCharType="separate"/>
      </w:r>
      <w:r>
        <w:t>14</w:t>
      </w:r>
      <w:r>
        <w:fldChar w:fldCharType="end"/>
      </w:r>
    </w:p>
    <w:p w:rsidR="00A53DC8" w:rsidRPr="00485117" w:rsidRDefault="00A53DC8">
      <w:pPr>
        <w:pStyle w:val="TOC3"/>
        <w:rPr>
          <w:rFonts w:ascii="Calibri" w:hAnsi="Calibri"/>
          <w:sz w:val="22"/>
          <w:szCs w:val="22"/>
        </w:rPr>
      </w:pPr>
      <w:r w:rsidRPr="00DC1FA4">
        <w:rPr>
          <w:rFonts w:eastAsia="MS Gothic"/>
        </w:rPr>
        <w:t>6.1.2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_Toc60916025 \h </w:instrText>
      </w:r>
      <w:r>
        <w:fldChar w:fldCharType="separate"/>
      </w:r>
      <w:r>
        <w:t>14</w:t>
      </w:r>
      <w:r>
        <w:fldChar w:fldCharType="end"/>
      </w:r>
    </w:p>
    <w:p w:rsidR="00A53DC8" w:rsidRPr="00485117" w:rsidRDefault="00A53DC8">
      <w:pPr>
        <w:pStyle w:val="TOC3"/>
        <w:rPr>
          <w:rFonts w:ascii="Calibri" w:hAnsi="Calibri"/>
          <w:sz w:val="22"/>
          <w:szCs w:val="22"/>
        </w:rPr>
      </w:pPr>
      <w:r w:rsidRPr="00DC1FA4">
        <w:rPr>
          <w:rFonts w:eastAsia="MS Gothic"/>
        </w:rPr>
        <w:t>6.1.3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_Toc60916026 \h </w:instrText>
      </w:r>
      <w:r>
        <w:fldChar w:fldCharType="separate"/>
      </w:r>
      <w:r>
        <w:t>22</w:t>
      </w:r>
      <w:r>
        <w:fldChar w:fldCharType="end"/>
      </w:r>
    </w:p>
    <w:p w:rsidR="00A53DC8" w:rsidRPr="00485117" w:rsidRDefault="00A53DC8">
      <w:pPr>
        <w:pStyle w:val="TOC4"/>
        <w:rPr>
          <w:rFonts w:ascii="Calibri" w:hAnsi="Calibri"/>
          <w:sz w:val="22"/>
          <w:szCs w:val="22"/>
        </w:rPr>
      </w:pPr>
      <w:r>
        <w:t>6.1.3.1</w:t>
      </w:r>
      <w:r w:rsidRPr="00485117">
        <w:rPr>
          <w:rFonts w:ascii="Calibri" w:hAnsi="Calibri"/>
          <w:sz w:val="22"/>
          <w:szCs w:val="22"/>
        </w:rPr>
        <w:tab/>
      </w:r>
      <w:r>
        <w:t>Pre-test conditions</w:t>
      </w:r>
      <w:r>
        <w:tab/>
      </w:r>
      <w:r>
        <w:fldChar w:fldCharType="begin" w:fldLock="1"/>
      </w:r>
      <w:r>
        <w:instrText xml:space="preserve"> PAGEREF _Toc60916027 \h </w:instrText>
      </w:r>
      <w:r>
        <w:fldChar w:fldCharType="separate"/>
      </w:r>
      <w:r>
        <w:t>22</w:t>
      </w:r>
      <w:r>
        <w:fldChar w:fldCharType="end"/>
      </w:r>
    </w:p>
    <w:p w:rsidR="00A53DC8" w:rsidRPr="00485117" w:rsidRDefault="00A53DC8">
      <w:pPr>
        <w:pStyle w:val="TOC4"/>
        <w:rPr>
          <w:rFonts w:ascii="Calibri" w:hAnsi="Calibri"/>
          <w:sz w:val="22"/>
          <w:szCs w:val="22"/>
        </w:rPr>
      </w:pPr>
      <w:r>
        <w:t>6.1.3.2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_Toc60916028 \h </w:instrText>
      </w:r>
      <w:r>
        <w:fldChar w:fldCharType="separate"/>
      </w:r>
      <w:r>
        <w:t>23</w:t>
      </w:r>
      <w:r>
        <w:fldChar w:fldCharType="end"/>
      </w:r>
    </w:p>
    <w:p w:rsidR="00A53DC8" w:rsidRPr="00485117" w:rsidRDefault="00A53DC8">
      <w:pPr>
        <w:pStyle w:val="TOC4"/>
        <w:rPr>
          <w:rFonts w:ascii="Calibri" w:hAnsi="Calibri"/>
          <w:sz w:val="22"/>
          <w:szCs w:val="22"/>
        </w:rPr>
      </w:pPr>
      <w:r>
        <w:t>6.1.3.3</w:t>
      </w:r>
      <w:r w:rsidRPr="00485117">
        <w:rPr>
          <w:rFonts w:ascii="Calibri" w:hAnsi="Calibri"/>
          <w:sz w:val="22"/>
          <w:szCs w:val="22"/>
        </w:rPr>
        <w:tab/>
      </w:r>
      <w:r>
        <w:t>Specific message contents</w:t>
      </w:r>
      <w:r>
        <w:tab/>
      </w:r>
      <w:r>
        <w:fldChar w:fldCharType="begin" w:fldLock="1"/>
      </w:r>
      <w:r>
        <w:instrText xml:space="preserve"> PAGEREF _Toc60916029 \h </w:instrText>
      </w:r>
      <w:r>
        <w:fldChar w:fldCharType="separate"/>
      </w:r>
      <w:r>
        <w:t>23</w:t>
      </w:r>
      <w:r>
        <w:fldChar w:fldCharType="end"/>
      </w:r>
    </w:p>
    <w:p w:rsidR="00A53DC8" w:rsidRPr="00485117" w:rsidRDefault="00A53DC8">
      <w:pPr>
        <w:pStyle w:val="TOC2"/>
        <w:rPr>
          <w:rFonts w:ascii="Calibri" w:hAnsi="Calibri"/>
          <w:sz w:val="22"/>
          <w:szCs w:val="22"/>
        </w:rPr>
      </w:pPr>
      <w:r w:rsidRPr="00DC1FA4">
        <w:rPr>
          <w:rFonts w:eastAsia="MS Gothic"/>
        </w:rPr>
        <w:t>6.2</w:t>
      </w:r>
      <w:r w:rsidRPr="00485117">
        <w:rPr>
          <w:rFonts w:ascii="Calibri" w:hAnsi="Calibri"/>
          <w:sz w:val="22"/>
          <w:szCs w:val="22"/>
        </w:rPr>
        <w:tab/>
      </w:r>
      <w:r w:rsidRPr="00DC1FA4">
        <w:rPr>
          <w:rFonts w:eastAsia="MS Gothic"/>
        </w:rPr>
        <w:t>Initial Registration Failures / 5GS</w:t>
      </w:r>
      <w:r>
        <w:tab/>
      </w:r>
      <w:r>
        <w:fldChar w:fldCharType="begin" w:fldLock="1"/>
      </w:r>
      <w:r>
        <w:instrText xml:space="preserve"> PAGEREF _Toc60916030 \h </w:instrText>
      </w:r>
      <w:r>
        <w:fldChar w:fldCharType="separate"/>
      </w:r>
      <w:r>
        <w:t>25</w:t>
      </w:r>
      <w:r>
        <w:fldChar w:fldCharType="end"/>
      </w:r>
    </w:p>
    <w:p w:rsidR="00A53DC8" w:rsidRPr="00485117" w:rsidRDefault="00A53DC8">
      <w:pPr>
        <w:pStyle w:val="TOC3"/>
        <w:rPr>
          <w:rFonts w:ascii="Calibri" w:hAnsi="Calibri"/>
          <w:sz w:val="22"/>
          <w:szCs w:val="22"/>
        </w:rPr>
      </w:pPr>
      <w:r w:rsidRPr="00DC1FA4">
        <w:rPr>
          <w:rFonts w:eastAsia="MS Gothic"/>
        </w:rPr>
        <w:t>6.2.1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_Toc60916031 \h </w:instrText>
      </w:r>
      <w:r>
        <w:fldChar w:fldCharType="separate"/>
      </w:r>
      <w:r>
        <w:t>25</w:t>
      </w:r>
      <w:r>
        <w:fldChar w:fldCharType="end"/>
      </w:r>
    </w:p>
    <w:p w:rsidR="00A53DC8" w:rsidRPr="00485117" w:rsidRDefault="00A53DC8">
      <w:pPr>
        <w:pStyle w:val="TOC3"/>
        <w:rPr>
          <w:rFonts w:ascii="Calibri" w:hAnsi="Calibri"/>
          <w:sz w:val="22"/>
          <w:szCs w:val="22"/>
        </w:rPr>
      </w:pPr>
      <w:r w:rsidRPr="00DC1FA4">
        <w:rPr>
          <w:rFonts w:eastAsia="MS Gothic"/>
        </w:rPr>
        <w:t>6.2.2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_Toc60916032 \h </w:instrText>
      </w:r>
      <w:r>
        <w:fldChar w:fldCharType="separate"/>
      </w:r>
      <w:r>
        <w:t>25</w:t>
      </w:r>
      <w:r>
        <w:fldChar w:fldCharType="end"/>
      </w:r>
    </w:p>
    <w:p w:rsidR="00A53DC8" w:rsidRPr="00485117" w:rsidRDefault="00A53DC8">
      <w:pPr>
        <w:pStyle w:val="TOC3"/>
        <w:rPr>
          <w:rFonts w:ascii="Calibri" w:hAnsi="Calibri"/>
          <w:sz w:val="22"/>
          <w:szCs w:val="22"/>
        </w:rPr>
      </w:pPr>
      <w:r w:rsidRPr="00DC1FA4">
        <w:rPr>
          <w:rFonts w:eastAsia="MS Gothic"/>
        </w:rPr>
        <w:t>6.2.3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_Toc60916033 \h </w:instrText>
      </w:r>
      <w:r>
        <w:fldChar w:fldCharType="separate"/>
      </w:r>
      <w:r>
        <w:t>26</w:t>
      </w:r>
      <w:r>
        <w:fldChar w:fldCharType="end"/>
      </w:r>
    </w:p>
    <w:p w:rsidR="00A53DC8" w:rsidRPr="00485117" w:rsidRDefault="00A53DC8">
      <w:pPr>
        <w:pStyle w:val="TOC4"/>
        <w:rPr>
          <w:rFonts w:ascii="Calibri" w:hAnsi="Calibri"/>
          <w:sz w:val="22"/>
          <w:szCs w:val="22"/>
        </w:rPr>
      </w:pPr>
      <w:r>
        <w:t>6.2.3.1</w:t>
      </w:r>
      <w:r w:rsidRPr="00485117">
        <w:rPr>
          <w:rFonts w:ascii="Calibri" w:hAnsi="Calibri"/>
          <w:sz w:val="22"/>
          <w:szCs w:val="22"/>
        </w:rPr>
        <w:tab/>
      </w:r>
      <w:r>
        <w:t>Pre-test conditions</w:t>
      </w:r>
      <w:r>
        <w:tab/>
      </w:r>
      <w:r>
        <w:fldChar w:fldCharType="begin" w:fldLock="1"/>
      </w:r>
      <w:r>
        <w:instrText xml:space="preserve"> PAGEREF _Toc60916034 \h </w:instrText>
      </w:r>
      <w:r>
        <w:fldChar w:fldCharType="separate"/>
      </w:r>
      <w:r>
        <w:t>26</w:t>
      </w:r>
      <w:r>
        <w:fldChar w:fldCharType="end"/>
      </w:r>
    </w:p>
    <w:p w:rsidR="00A53DC8" w:rsidRPr="00485117" w:rsidRDefault="00A53DC8">
      <w:pPr>
        <w:pStyle w:val="TOC4"/>
        <w:rPr>
          <w:rFonts w:ascii="Calibri" w:hAnsi="Calibri"/>
          <w:sz w:val="22"/>
          <w:szCs w:val="22"/>
        </w:rPr>
      </w:pPr>
      <w:r>
        <w:t>6.2.3.2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_Toc60916035 \h </w:instrText>
      </w:r>
      <w:r>
        <w:fldChar w:fldCharType="separate"/>
      </w:r>
      <w:r>
        <w:t>26</w:t>
      </w:r>
      <w:r>
        <w:fldChar w:fldCharType="end"/>
      </w:r>
    </w:p>
    <w:p w:rsidR="00A53DC8" w:rsidRPr="00485117" w:rsidRDefault="00A53DC8">
      <w:pPr>
        <w:pStyle w:val="TOC4"/>
        <w:rPr>
          <w:rFonts w:ascii="Calibri" w:hAnsi="Calibri"/>
          <w:sz w:val="22"/>
          <w:szCs w:val="22"/>
        </w:rPr>
      </w:pPr>
      <w:r>
        <w:t>6.2.3.3</w:t>
      </w:r>
      <w:r w:rsidRPr="00485117">
        <w:rPr>
          <w:rFonts w:ascii="Calibri" w:hAnsi="Calibri"/>
          <w:sz w:val="22"/>
          <w:szCs w:val="22"/>
        </w:rPr>
        <w:tab/>
      </w:r>
      <w:r>
        <w:t>Specific message contents</w:t>
      </w:r>
      <w:r>
        <w:tab/>
      </w:r>
      <w:r>
        <w:fldChar w:fldCharType="begin" w:fldLock="1"/>
      </w:r>
      <w:r>
        <w:instrText xml:space="preserve"> PAGEREF _Toc60916036 \h </w:instrText>
      </w:r>
      <w:r>
        <w:fldChar w:fldCharType="separate"/>
      </w:r>
      <w:r>
        <w:t>27</w:t>
      </w:r>
      <w:r>
        <w:fldChar w:fldCharType="end"/>
      </w:r>
    </w:p>
    <w:p w:rsidR="00A53DC8" w:rsidRPr="00485117" w:rsidRDefault="00A53DC8">
      <w:pPr>
        <w:pStyle w:val="TOC2"/>
        <w:rPr>
          <w:rFonts w:ascii="Calibri" w:hAnsi="Calibri"/>
          <w:sz w:val="22"/>
          <w:szCs w:val="22"/>
        </w:rPr>
      </w:pPr>
      <w:r w:rsidRPr="00DC1FA4">
        <w:rPr>
          <w:rFonts w:eastAsia="MS Gothic"/>
        </w:rPr>
        <w:t>6.3</w:t>
      </w:r>
      <w:r w:rsidRPr="00485117">
        <w:rPr>
          <w:rFonts w:ascii="Calibri" w:hAnsi="Calibri"/>
          <w:sz w:val="22"/>
          <w:szCs w:val="22"/>
        </w:rPr>
        <w:tab/>
      </w:r>
      <w:r w:rsidRPr="00DC1FA4">
        <w:rPr>
          <w:rFonts w:eastAsia="MS Gothic"/>
        </w:rPr>
        <w:t>Re-Registration Scenarios / 5GS</w:t>
      </w:r>
      <w:r>
        <w:tab/>
      </w:r>
      <w:r>
        <w:fldChar w:fldCharType="begin" w:fldLock="1"/>
      </w:r>
      <w:r>
        <w:instrText xml:space="preserve"> PAGEREF _Toc60916037 \h </w:instrText>
      </w:r>
      <w:r>
        <w:fldChar w:fldCharType="separate"/>
      </w:r>
      <w:r>
        <w:t>29</w:t>
      </w:r>
      <w:r>
        <w:fldChar w:fldCharType="end"/>
      </w:r>
    </w:p>
    <w:p w:rsidR="00A53DC8" w:rsidRPr="00485117" w:rsidRDefault="00A53DC8">
      <w:pPr>
        <w:pStyle w:val="TOC3"/>
        <w:rPr>
          <w:rFonts w:ascii="Calibri" w:hAnsi="Calibri"/>
          <w:sz w:val="22"/>
          <w:szCs w:val="22"/>
        </w:rPr>
      </w:pPr>
      <w:r w:rsidRPr="00DC1FA4">
        <w:rPr>
          <w:rFonts w:eastAsia="MS Gothic"/>
        </w:rPr>
        <w:t>6.3.1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_Toc60916038 \h </w:instrText>
      </w:r>
      <w:r>
        <w:fldChar w:fldCharType="separate"/>
      </w:r>
      <w:r>
        <w:t>29</w:t>
      </w:r>
      <w:r>
        <w:fldChar w:fldCharType="end"/>
      </w:r>
    </w:p>
    <w:p w:rsidR="00A53DC8" w:rsidRPr="00485117" w:rsidRDefault="00A53DC8">
      <w:pPr>
        <w:pStyle w:val="TOC3"/>
        <w:rPr>
          <w:rFonts w:ascii="Calibri" w:hAnsi="Calibri"/>
          <w:sz w:val="22"/>
          <w:szCs w:val="22"/>
        </w:rPr>
      </w:pPr>
      <w:r w:rsidRPr="00DC1FA4">
        <w:rPr>
          <w:rFonts w:eastAsia="MS Gothic"/>
        </w:rPr>
        <w:t>6.3.2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_Toc60916039 \h </w:instrText>
      </w:r>
      <w:r>
        <w:fldChar w:fldCharType="separate"/>
      </w:r>
      <w:r>
        <w:t>29</w:t>
      </w:r>
      <w:r>
        <w:fldChar w:fldCharType="end"/>
      </w:r>
    </w:p>
    <w:p w:rsidR="00A53DC8" w:rsidRPr="00485117" w:rsidRDefault="00A53DC8">
      <w:pPr>
        <w:pStyle w:val="TOC3"/>
        <w:rPr>
          <w:rFonts w:ascii="Calibri" w:hAnsi="Calibri"/>
          <w:sz w:val="22"/>
          <w:szCs w:val="22"/>
        </w:rPr>
      </w:pPr>
      <w:r w:rsidRPr="00DC1FA4">
        <w:rPr>
          <w:rFonts w:eastAsia="MS Gothic"/>
        </w:rPr>
        <w:t>6.3.3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_Toc60916040 \h </w:instrText>
      </w:r>
      <w:r>
        <w:fldChar w:fldCharType="separate"/>
      </w:r>
      <w:r>
        <w:t>30</w:t>
      </w:r>
      <w:r>
        <w:fldChar w:fldCharType="end"/>
      </w:r>
    </w:p>
    <w:p w:rsidR="00A53DC8" w:rsidRPr="00485117" w:rsidRDefault="00A53DC8">
      <w:pPr>
        <w:pStyle w:val="TOC4"/>
        <w:rPr>
          <w:rFonts w:ascii="Calibri" w:hAnsi="Calibri"/>
          <w:sz w:val="22"/>
          <w:szCs w:val="22"/>
        </w:rPr>
      </w:pPr>
      <w:r>
        <w:t>6.3.3.1</w:t>
      </w:r>
      <w:r w:rsidRPr="00485117">
        <w:rPr>
          <w:rFonts w:ascii="Calibri" w:hAnsi="Calibri"/>
          <w:sz w:val="22"/>
          <w:szCs w:val="22"/>
        </w:rPr>
        <w:tab/>
      </w:r>
      <w:r>
        <w:t>Pre-test conditions</w:t>
      </w:r>
      <w:r>
        <w:tab/>
      </w:r>
      <w:r>
        <w:fldChar w:fldCharType="begin" w:fldLock="1"/>
      </w:r>
      <w:r>
        <w:instrText xml:space="preserve"> PAGEREF _Toc60916041 \h </w:instrText>
      </w:r>
      <w:r>
        <w:fldChar w:fldCharType="separate"/>
      </w:r>
      <w:r>
        <w:t>30</w:t>
      </w:r>
      <w:r>
        <w:fldChar w:fldCharType="end"/>
      </w:r>
    </w:p>
    <w:p w:rsidR="00A53DC8" w:rsidRPr="00485117" w:rsidRDefault="00A53DC8">
      <w:pPr>
        <w:pStyle w:val="TOC4"/>
        <w:rPr>
          <w:rFonts w:ascii="Calibri" w:hAnsi="Calibri"/>
          <w:sz w:val="22"/>
          <w:szCs w:val="22"/>
        </w:rPr>
      </w:pPr>
      <w:r>
        <w:t>6.3.3.2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_Toc60916042 \h </w:instrText>
      </w:r>
      <w:r>
        <w:fldChar w:fldCharType="separate"/>
      </w:r>
      <w:r>
        <w:t>31</w:t>
      </w:r>
      <w:r>
        <w:fldChar w:fldCharType="end"/>
      </w:r>
    </w:p>
    <w:p w:rsidR="00A53DC8" w:rsidRPr="00485117" w:rsidRDefault="00A53DC8">
      <w:pPr>
        <w:pStyle w:val="TOC4"/>
        <w:rPr>
          <w:rFonts w:ascii="Calibri" w:hAnsi="Calibri"/>
          <w:sz w:val="22"/>
          <w:szCs w:val="22"/>
        </w:rPr>
      </w:pPr>
      <w:r>
        <w:t>6.3.3.3</w:t>
      </w:r>
      <w:r w:rsidRPr="00485117">
        <w:rPr>
          <w:rFonts w:ascii="Calibri" w:hAnsi="Calibri"/>
          <w:sz w:val="22"/>
          <w:szCs w:val="22"/>
        </w:rPr>
        <w:tab/>
      </w:r>
      <w:r>
        <w:t>Specific message contents</w:t>
      </w:r>
      <w:r>
        <w:tab/>
      </w:r>
      <w:r>
        <w:fldChar w:fldCharType="begin" w:fldLock="1"/>
      </w:r>
      <w:r>
        <w:instrText xml:space="preserve"> PAGEREF _Toc60916043 \h </w:instrText>
      </w:r>
      <w:r>
        <w:fldChar w:fldCharType="separate"/>
      </w:r>
      <w:r>
        <w:t>31</w:t>
      </w:r>
      <w:r>
        <w:fldChar w:fldCharType="end"/>
      </w:r>
    </w:p>
    <w:p w:rsidR="00A53DC8" w:rsidRPr="00485117" w:rsidRDefault="00A53DC8">
      <w:pPr>
        <w:pStyle w:val="TOC2"/>
        <w:rPr>
          <w:rFonts w:ascii="Calibri" w:hAnsi="Calibri"/>
          <w:sz w:val="22"/>
          <w:szCs w:val="22"/>
        </w:rPr>
      </w:pPr>
      <w:r w:rsidRPr="00DC1FA4">
        <w:rPr>
          <w:rFonts w:eastAsia="MS Gothic"/>
        </w:rPr>
        <w:t>6.4</w:t>
      </w:r>
      <w:r w:rsidRPr="00485117">
        <w:rPr>
          <w:rFonts w:ascii="Calibri" w:hAnsi="Calibri"/>
          <w:sz w:val="22"/>
          <w:szCs w:val="22"/>
        </w:rPr>
        <w:tab/>
      </w:r>
      <w:r w:rsidRPr="00DC1FA4">
        <w:rPr>
          <w:rFonts w:eastAsia="MS Gothic"/>
        </w:rPr>
        <w:t>De-Registration Scenarios / 5GS</w:t>
      </w:r>
      <w:r>
        <w:tab/>
      </w:r>
      <w:r>
        <w:fldChar w:fldCharType="begin" w:fldLock="1"/>
      </w:r>
      <w:r>
        <w:instrText xml:space="preserve"> PAGEREF _Toc60916044 \h </w:instrText>
      </w:r>
      <w:r>
        <w:fldChar w:fldCharType="separate"/>
      </w:r>
      <w:r>
        <w:t>36</w:t>
      </w:r>
      <w:r>
        <w:fldChar w:fldCharType="end"/>
      </w:r>
    </w:p>
    <w:p w:rsidR="00A53DC8" w:rsidRPr="00485117" w:rsidRDefault="00A53DC8">
      <w:pPr>
        <w:pStyle w:val="TOC3"/>
        <w:rPr>
          <w:rFonts w:ascii="Calibri" w:hAnsi="Calibri"/>
          <w:sz w:val="22"/>
          <w:szCs w:val="22"/>
        </w:rPr>
      </w:pPr>
      <w:r w:rsidRPr="00DC1FA4">
        <w:rPr>
          <w:rFonts w:eastAsia="MS Gothic"/>
        </w:rPr>
        <w:t>6.4.1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_Toc60916045 \h </w:instrText>
      </w:r>
      <w:r>
        <w:fldChar w:fldCharType="separate"/>
      </w:r>
      <w:r>
        <w:t>36</w:t>
      </w:r>
      <w:r>
        <w:fldChar w:fldCharType="end"/>
      </w:r>
    </w:p>
    <w:p w:rsidR="00A53DC8" w:rsidRPr="00485117" w:rsidRDefault="00A53DC8">
      <w:pPr>
        <w:pStyle w:val="TOC3"/>
        <w:rPr>
          <w:rFonts w:ascii="Calibri" w:hAnsi="Calibri"/>
          <w:sz w:val="22"/>
          <w:szCs w:val="22"/>
        </w:rPr>
      </w:pPr>
      <w:r w:rsidRPr="00DC1FA4">
        <w:rPr>
          <w:rFonts w:eastAsia="MS Gothic"/>
        </w:rPr>
        <w:t>6.4.2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_Toc60916046 \h </w:instrText>
      </w:r>
      <w:r>
        <w:fldChar w:fldCharType="separate"/>
      </w:r>
      <w:r>
        <w:t>36</w:t>
      </w:r>
      <w:r>
        <w:fldChar w:fldCharType="end"/>
      </w:r>
    </w:p>
    <w:p w:rsidR="00A53DC8" w:rsidRPr="00485117" w:rsidRDefault="00A53DC8">
      <w:pPr>
        <w:pStyle w:val="TOC3"/>
        <w:rPr>
          <w:rFonts w:ascii="Calibri" w:hAnsi="Calibri"/>
          <w:sz w:val="22"/>
          <w:szCs w:val="22"/>
        </w:rPr>
      </w:pPr>
      <w:r w:rsidRPr="00DC1FA4">
        <w:rPr>
          <w:rFonts w:eastAsia="MS Gothic"/>
        </w:rPr>
        <w:t>6.4.3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_Toc60916047 \h </w:instrText>
      </w:r>
      <w:r>
        <w:fldChar w:fldCharType="separate"/>
      </w:r>
      <w:r>
        <w:t>41</w:t>
      </w:r>
      <w:r>
        <w:fldChar w:fldCharType="end"/>
      </w:r>
    </w:p>
    <w:p w:rsidR="00A53DC8" w:rsidRPr="00485117" w:rsidRDefault="00A53DC8">
      <w:pPr>
        <w:pStyle w:val="TOC4"/>
        <w:rPr>
          <w:rFonts w:ascii="Calibri" w:hAnsi="Calibri"/>
          <w:sz w:val="22"/>
          <w:szCs w:val="22"/>
        </w:rPr>
      </w:pPr>
      <w:r>
        <w:t>6.4.3.1</w:t>
      </w:r>
      <w:r w:rsidRPr="00485117">
        <w:rPr>
          <w:rFonts w:ascii="Calibri" w:hAnsi="Calibri"/>
          <w:sz w:val="22"/>
          <w:szCs w:val="22"/>
        </w:rPr>
        <w:tab/>
      </w:r>
      <w:r>
        <w:t>Pre-test conditions</w:t>
      </w:r>
      <w:r>
        <w:tab/>
      </w:r>
      <w:r>
        <w:fldChar w:fldCharType="begin" w:fldLock="1"/>
      </w:r>
      <w:r>
        <w:instrText xml:space="preserve"> PAGEREF _Toc60916048 \h </w:instrText>
      </w:r>
      <w:r>
        <w:fldChar w:fldCharType="separate"/>
      </w:r>
      <w:r>
        <w:t>41</w:t>
      </w:r>
      <w:r>
        <w:fldChar w:fldCharType="end"/>
      </w:r>
    </w:p>
    <w:p w:rsidR="00A53DC8" w:rsidRPr="00485117" w:rsidRDefault="00A53DC8">
      <w:pPr>
        <w:pStyle w:val="TOC4"/>
        <w:rPr>
          <w:rFonts w:ascii="Calibri" w:hAnsi="Calibri"/>
          <w:sz w:val="22"/>
          <w:szCs w:val="22"/>
        </w:rPr>
      </w:pPr>
      <w:r>
        <w:t>6.4.3.2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_Toc60916049 \h </w:instrText>
      </w:r>
      <w:r>
        <w:fldChar w:fldCharType="separate"/>
      </w:r>
      <w:r>
        <w:t>41</w:t>
      </w:r>
      <w:r>
        <w:fldChar w:fldCharType="end"/>
      </w:r>
    </w:p>
    <w:p w:rsidR="00A53DC8" w:rsidRPr="00485117" w:rsidRDefault="00A53DC8">
      <w:pPr>
        <w:pStyle w:val="TOC4"/>
        <w:rPr>
          <w:rFonts w:ascii="Calibri" w:hAnsi="Calibri"/>
          <w:sz w:val="22"/>
          <w:szCs w:val="22"/>
        </w:rPr>
      </w:pPr>
      <w:r>
        <w:t>6.4.3.3</w:t>
      </w:r>
      <w:r w:rsidRPr="00485117">
        <w:rPr>
          <w:rFonts w:ascii="Calibri" w:hAnsi="Calibri"/>
          <w:sz w:val="22"/>
          <w:szCs w:val="22"/>
        </w:rPr>
        <w:tab/>
      </w:r>
      <w:r>
        <w:t>Specific message contents</w:t>
      </w:r>
      <w:r>
        <w:tab/>
      </w:r>
      <w:r>
        <w:fldChar w:fldCharType="begin" w:fldLock="1"/>
      </w:r>
      <w:r>
        <w:instrText xml:space="preserve"> PAGEREF _Toc60916050 \h </w:instrText>
      </w:r>
      <w:r>
        <w:fldChar w:fldCharType="separate"/>
      </w:r>
      <w:r>
        <w:t>42</w:t>
      </w:r>
      <w:r>
        <w:fldChar w:fldCharType="end"/>
      </w:r>
    </w:p>
    <w:p w:rsidR="00A53DC8" w:rsidRPr="00485117" w:rsidRDefault="00A53DC8">
      <w:pPr>
        <w:pStyle w:val="TOC2"/>
        <w:rPr>
          <w:rFonts w:ascii="Calibri" w:hAnsi="Calibri"/>
          <w:sz w:val="22"/>
          <w:szCs w:val="22"/>
        </w:rPr>
      </w:pPr>
      <w:r w:rsidRPr="00DC1FA4">
        <w:rPr>
          <w:rFonts w:eastAsia="MS Gothic"/>
        </w:rPr>
        <w:t>6.5</w:t>
      </w:r>
      <w:r w:rsidRPr="00485117">
        <w:rPr>
          <w:rFonts w:ascii="Calibri" w:hAnsi="Calibri"/>
          <w:sz w:val="22"/>
          <w:szCs w:val="22"/>
        </w:rPr>
        <w:tab/>
      </w:r>
      <w:r w:rsidRPr="00DC1FA4">
        <w:rPr>
          <w:rFonts w:eastAsia="MS Gothic"/>
        </w:rPr>
        <w:t>Refresh for ISIM parameters / 5GS</w:t>
      </w:r>
      <w:r>
        <w:tab/>
      </w:r>
      <w:r>
        <w:fldChar w:fldCharType="begin" w:fldLock="1"/>
      </w:r>
      <w:r>
        <w:instrText xml:space="preserve"> PAGEREF _Toc60916051 \h </w:instrText>
      </w:r>
      <w:r>
        <w:fldChar w:fldCharType="separate"/>
      </w:r>
      <w:r>
        <w:t>43</w:t>
      </w:r>
      <w:r>
        <w:fldChar w:fldCharType="end"/>
      </w:r>
    </w:p>
    <w:p w:rsidR="00A53DC8" w:rsidRPr="00485117" w:rsidRDefault="00A53DC8">
      <w:pPr>
        <w:pStyle w:val="TOC3"/>
        <w:rPr>
          <w:rFonts w:ascii="Calibri" w:hAnsi="Calibri"/>
          <w:sz w:val="22"/>
          <w:szCs w:val="22"/>
        </w:rPr>
      </w:pPr>
      <w:r w:rsidRPr="00DC1FA4">
        <w:rPr>
          <w:rFonts w:eastAsia="MS Gothic"/>
        </w:rPr>
        <w:t>6.5.1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_Toc60916052 \h </w:instrText>
      </w:r>
      <w:r>
        <w:fldChar w:fldCharType="separate"/>
      </w:r>
      <w:r>
        <w:t>43</w:t>
      </w:r>
      <w:r>
        <w:fldChar w:fldCharType="end"/>
      </w:r>
    </w:p>
    <w:p w:rsidR="00A53DC8" w:rsidRPr="00485117" w:rsidRDefault="00A53DC8">
      <w:pPr>
        <w:pStyle w:val="TOC3"/>
        <w:rPr>
          <w:rFonts w:ascii="Calibri" w:hAnsi="Calibri"/>
          <w:sz w:val="22"/>
          <w:szCs w:val="22"/>
        </w:rPr>
      </w:pPr>
      <w:r w:rsidRPr="00DC1FA4">
        <w:rPr>
          <w:rFonts w:eastAsia="MS Gothic"/>
        </w:rPr>
        <w:t>6.5.2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_Toc60916053 \h </w:instrText>
      </w:r>
      <w:r>
        <w:fldChar w:fldCharType="separate"/>
      </w:r>
      <w:r>
        <w:t>43</w:t>
      </w:r>
      <w:r>
        <w:fldChar w:fldCharType="end"/>
      </w:r>
    </w:p>
    <w:p w:rsidR="00A53DC8" w:rsidRPr="00485117" w:rsidRDefault="00A53DC8">
      <w:pPr>
        <w:pStyle w:val="TOC3"/>
        <w:rPr>
          <w:rFonts w:ascii="Calibri" w:hAnsi="Calibri"/>
          <w:sz w:val="22"/>
          <w:szCs w:val="22"/>
        </w:rPr>
      </w:pPr>
      <w:r w:rsidRPr="00DC1FA4">
        <w:rPr>
          <w:rFonts w:eastAsia="MS Gothic"/>
        </w:rPr>
        <w:t>6.5.3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_Toc60916054 \h </w:instrText>
      </w:r>
      <w:r>
        <w:fldChar w:fldCharType="separate"/>
      </w:r>
      <w:r>
        <w:t>44</w:t>
      </w:r>
      <w:r>
        <w:fldChar w:fldCharType="end"/>
      </w:r>
    </w:p>
    <w:p w:rsidR="00A53DC8" w:rsidRPr="00485117" w:rsidRDefault="00A53DC8">
      <w:pPr>
        <w:pStyle w:val="TOC4"/>
        <w:rPr>
          <w:rFonts w:ascii="Calibri" w:hAnsi="Calibri"/>
          <w:sz w:val="22"/>
          <w:szCs w:val="22"/>
        </w:rPr>
      </w:pPr>
      <w:r>
        <w:t>6.5.3.1</w:t>
      </w:r>
      <w:r w:rsidRPr="00485117">
        <w:rPr>
          <w:rFonts w:ascii="Calibri" w:hAnsi="Calibri"/>
          <w:sz w:val="22"/>
          <w:szCs w:val="22"/>
        </w:rPr>
        <w:tab/>
      </w:r>
      <w:r>
        <w:t>Pre-test conditions</w:t>
      </w:r>
      <w:r>
        <w:tab/>
      </w:r>
      <w:r>
        <w:fldChar w:fldCharType="begin" w:fldLock="1"/>
      </w:r>
      <w:r>
        <w:instrText xml:space="preserve"> PAGEREF _Toc60916055 \h </w:instrText>
      </w:r>
      <w:r>
        <w:fldChar w:fldCharType="separate"/>
      </w:r>
      <w:r>
        <w:t>44</w:t>
      </w:r>
      <w:r>
        <w:fldChar w:fldCharType="end"/>
      </w:r>
    </w:p>
    <w:p w:rsidR="00A53DC8" w:rsidRPr="00485117" w:rsidRDefault="00A53DC8">
      <w:pPr>
        <w:pStyle w:val="TOC4"/>
        <w:rPr>
          <w:rFonts w:ascii="Calibri" w:hAnsi="Calibri"/>
          <w:sz w:val="22"/>
          <w:szCs w:val="22"/>
        </w:rPr>
      </w:pPr>
      <w:r>
        <w:t>6.5.3.2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_Toc60916056 \h </w:instrText>
      </w:r>
      <w:r>
        <w:fldChar w:fldCharType="separate"/>
      </w:r>
      <w:r>
        <w:t>45</w:t>
      </w:r>
      <w:r>
        <w:fldChar w:fldCharType="end"/>
      </w:r>
    </w:p>
    <w:p w:rsidR="00A53DC8" w:rsidRPr="00485117" w:rsidRDefault="00A53DC8">
      <w:pPr>
        <w:pStyle w:val="TOC4"/>
        <w:rPr>
          <w:rFonts w:ascii="Calibri" w:hAnsi="Calibri"/>
          <w:sz w:val="22"/>
          <w:szCs w:val="22"/>
        </w:rPr>
      </w:pPr>
      <w:r>
        <w:t>6.5.3.3</w:t>
      </w:r>
      <w:r w:rsidRPr="00485117">
        <w:rPr>
          <w:rFonts w:ascii="Calibri" w:hAnsi="Calibri"/>
          <w:sz w:val="22"/>
          <w:szCs w:val="22"/>
        </w:rPr>
        <w:tab/>
      </w:r>
      <w:r>
        <w:t>Specific message contents</w:t>
      </w:r>
      <w:r>
        <w:tab/>
      </w:r>
      <w:r>
        <w:fldChar w:fldCharType="begin" w:fldLock="1"/>
      </w:r>
      <w:r>
        <w:instrText xml:space="preserve"> PAGEREF _Toc60916057 \h </w:instrText>
      </w:r>
      <w:r>
        <w:fldChar w:fldCharType="separate"/>
      </w:r>
      <w:r>
        <w:t>45</w:t>
      </w:r>
      <w:r>
        <w:fldChar w:fldCharType="end"/>
      </w:r>
    </w:p>
    <w:p w:rsidR="00A53DC8" w:rsidRPr="00485117" w:rsidRDefault="00A53DC8">
      <w:pPr>
        <w:pStyle w:val="TOC2"/>
        <w:rPr>
          <w:rFonts w:ascii="Calibri" w:hAnsi="Calibri"/>
          <w:sz w:val="22"/>
          <w:szCs w:val="22"/>
        </w:rPr>
      </w:pPr>
      <w:r w:rsidRPr="00DC1FA4">
        <w:rPr>
          <w:rFonts w:eastAsia="MS Gothic"/>
        </w:rPr>
        <w:lastRenderedPageBreak/>
        <w:t>6.6</w:t>
      </w:r>
      <w:r w:rsidRPr="00485117">
        <w:rPr>
          <w:rFonts w:ascii="Calibri" w:hAnsi="Calibri"/>
          <w:sz w:val="22"/>
          <w:szCs w:val="22"/>
        </w:rPr>
        <w:tab/>
      </w:r>
      <w:r w:rsidRPr="00DC1FA4">
        <w:rPr>
          <w:rFonts w:eastAsia="MS Gothic"/>
        </w:rPr>
        <w:t>Re-Registration after capability update / 5GS</w:t>
      </w:r>
      <w:r>
        <w:tab/>
      </w:r>
      <w:r>
        <w:fldChar w:fldCharType="begin" w:fldLock="1"/>
      </w:r>
      <w:r>
        <w:instrText xml:space="preserve"> PAGEREF _Toc60916058 \h </w:instrText>
      </w:r>
      <w:r>
        <w:fldChar w:fldCharType="separate"/>
      </w:r>
      <w:r>
        <w:t>46</w:t>
      </w:r>
      <w:r>
        <w:fldChar w:fldCharType="end"/>
      </w:r>
    </w:p>
    <w:p w:rsidR="00A53DC8" w:rsidRPr="00485117" w:rsidRDefault="00A53DC8">
      <w:pPr>
        <w:pStyle w:val="TOC3"/>
        <w:rPr>
          <w:rFonts w:ascii="Calibri" w:hAnsi="Calibri"/>
          <w:sz w:val="22"/>
          <w:szCs w:val="22"/>
        </w:rPr>
      </w:pPr>
      <w:r w:rsidRPr="00DC1FA4">
        <w:rPr>
          <w:rFonts w:eastAsia="MS Gothic"/>
        </w:rPr>
        <w:t>6.6.1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_Toc60916059 \h </w:instrText>
      </w:r>
      <w:r>
        <w:fldChar w:fldCharType="separate"/>
      </w:r>
      <w:r>
        <w:t>46</w:t>
      </w:r>
      <w:r>
        <w:fldChar w:fldCharType="end"/>
      </w:r>
    </w:p>
    <w:p w:rsidR="00A53DC8" w:rsidRPr="00485117" w:rsidRDefault="00A53DC8">
      <w:pPr>
        <w:pStyle w:val="TOC3"/>
        <w:rPr>
          <w:rFonts w:ascii="Calibri" w:hAnsi="Calibri"/>
          <w:sz w:val="22"/>
          <w:szCs w:val="22"/>
        </w:rPr>
      </w:pPr>
      <w:r w:rsidRPr="00DC1FA4">
        <w:rPr>
          <w:rFonts w:eastAsia="MS Gothic"/>
        </w:rPr>
        <w:t>6.6.2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_Toc60916060 \h </w:instrText>
      </w:r>
      <w:r>
        <w:fldChar w:fldCharType="separate"/>
      </w:r>
      <w:r>
        <w:t>46</w:t>
      </w:r>
      <w:r>
        <w:fldChar w:fldCharType="end"/>
      </w:r>
    </w:p>
    <w:p w:rsidR="00A53DC8" w:rsidRPr="00485117" w:rsidRDefault="00A53DC8">
      <w:pPr>
        <w:pStyle w:val="TOC3"/>
        <w:rPr>
          <w:rFonts w:ascii="Calibri" w:hAnsi="Calibri"/>
          <w:sz w:val="22"/>
          <w:szCs w:val="22"/>
        </w:rPr>
      </w:pPr>
      <w:r w:rsidRPr="00DC1FA4">
        <w:rPr>
          <w:rFonts w:eastAsia="MS Gothic"/>
        </w:rPr>
        <w:t>6.6.3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_Toc60916061 \h </w:instrText>
      </w:r>
      <w:r>
        <w:fldChar w:fldCharType="separate"/>
      </w:r>
      <w:r>
        <w:t>46</w:t>
      </w:r>
      <w:r>
        <w:fldChar w:fldCharType="end"/>
      </w:r>
    </w:p>
    <w:p w:rsidR="00A53DC8" w:rsidRPr="00485117" w:rsidRDefault="00A53DC8">
      <w:pPr>
        <w:pStyle w:val="TOC4"/>
        <w:rPr>
          <w:rFonts w:ascii="Calibri" w:hAnsi="Calibri"/>
          <w:sz w:val="22"/>
          <w:szCs w:val="22"/>
        </w:rPr>
      </w:pPr>
      <w:r>
        <w:t>6.6.3.1</w:t>
      </w:r>
      <w:r w:rsidRPr="00485117">
        <w:rPr>
          <w:rFonts w:ascii="Calibri" w:hAnsi="Calibri"/>
          <w:sz w:val="22"/>
          <w:szCs w:val="22"/>
        </w:rPr>
        <w:tab/>
      </w:r>
      <w:r>
        <w:t>Pre-test conditions</w:t>
      </w:r>
      <w:r>
        <w:tab/>
      </w:r>
      <w:r>
        <w:fldChar w:fldCharType="begin" w:fldLock="1"/>
      </w:r>
      <w:r>
        <w:instrText xml:space="preserve"> PAGEREF _Toc60916062 \h </w:instrText>
      </w:r>
      <w:r>
        <w:fldChar w:fldCharType="separate"/>
      </w:r>
      <w:r>
        <w:t>46</w:t>
      </w:r>
      <w:r>
        <w:fldChar w:fldCharType="end"/>
      </w:r>
    </w:p>
    <w:p w:rsidR="00A53DC8" w:rsidRPr="00485117" w:rsidRDefault="00A53DC8">
      <w:pPr>
        <w:pStyle w:val="TOC4"/>
        <w:rPr>
          <w:rFonts w:ascii="Calibri" w:hAnsi="Calibri"/>
          <w:sz w:val="22"/>
          <w:szCs w:val="22"/>
        </w:rPr>
      </w:pPr>
      <w:r>
        <w:t>6.6.3.2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_Toc60916063 \h </w:instrText>
      </w:r>
      <w:r>
        <w:fldChar w:fldCharType="separate"/>
      </w:r>
      <w:r>
        <w:t>47</w:t>
      </w:r>
      <w:r>
        <w:fldChar w:fldCharType="end"/>
      </w:r>
    </w:p>
    <w:p w:rsidR="00A53DC8" w:rsidRPr="00485117" w:rsidRDefault="00A53DC8">
      <w:pPr>
        <w:pStyle w:val="TOC4"/>
        <w:rPr>
          <w:rFonts w:ascii="Calibri" w:hAnsi="Calibri"/>
          <w:sz w:val="22"/>
          <w:szCs w:val="22"/>
        </w:rPr>
      </w:pPr>
      <w:r>
        <w:t>6.6.3.3</w:t>
      </w:r>
      <w:r w:rsidRPr="00485117">
        <w:rPr>
          <w:rFonts w:ascii="Calibri" w:hAnsi="Calibri"/>
          <w:sz w:val="22"/>
          <w:szCs w:val="22"/>
        </w:rPr>
        <w:tab/>
      </w:r>
      <w:r>
        <w:t>Specific message contents</w:t>
      </w:r>
      <w:r>
        <w:tab/>
      </w:r>
      <w:r>
        <w:fldChar w:fldCharType="begin" w:fldLock="1"/>
      </w:r>
      <w:r>
        <w:instrText xml:space="preserve"> PAGEREF _Toc60916064 \h </w:instrText>
      </w:r>
      <w:r>
        <w:fldChar w:fldCharType="separate"/>
      </w:r>
      <w:r>
        <w:t>47</w:t>
      </w:r>
      <w:r>
        <w:fldChar w:fldCharType="end"/>
      </w:r>
    </w:p>
    <w:p w:rsidR="00A53DC8" w:rsidRPr="00485117" w:rsidRDefault="00A53DC8">
      <w:pPr>
        <w:pStyle w:val="TOC2"/>
        <w:rPr>
          <w:rFonts w:ascii="Calibri" w:hAnsi="Calibri"/>
          <w:sz w:val="22"/>
          <w:szCs w:val="22"/>
        </w:rPr>
      </w:pPr>
      <w:r w:rsidRPr="00DC1FA4">
        <w:rPr>
          <w:rFonts w:eastAsia="MS Gothic"/>
        </w:rPr>
        <w:t>6.7</w:t>
      </w:r>
      <w:r w:rsidRPr="00485117">
        <w:rPr>
          <w:rFonts w:ascii="Calibri" w:hAnsi="Calibri"/>
          <w:sz w:val="22"/>
          <w:szCs w:val="22"/>
        </w:rPr>
        <w:tab/>
      </w:r>
      <w:r w:rsidRPr="00DC1FA4">
        <w:rPr>
          <w:rFonts w:eastAsia="MS Gothic"/>
        </w:rPr>
        <w:t>Authentication / MAC Parameter Invalid / Only two consecutive invalid challenges / 5GS</w:t>
      </w:r>
      <w:r>
        <w:tab/>
      </w:r>
      <w:r>
        <w:fldChar w:fldCharType="begin" w:fldLock="1"/>
      </w:r>
      <w:r>
        <w:instrText xml:space="preserve"> PAGEREF _Toc60916065 \h </w:instrText>
      </w:r>
      <w:r>
        <w:fldChar w:fldCharType="separate"/>
      </w:r>
      <w:r>
        <w:t>48</w:t>
      </w:r>
      <w:r>
        <w:fldChar w:fldCharType="end"/>
      </w:r>
    </w:p>
    <w:p w:rsidR="00A53DC8" w:rsidRPr="00485117" w:rsidRDefault="00A53DC8">
      <w:pPr>
        <w:pStyle w:val="TOC3"/>
        <w:rPr>
          <w:rFonts w:ascii="Calibri" w:hAnsi="Calibri"/>
          <w:sz w:val="22"/>
          <w:szCs w:val="22"/>
        </w:rPr>
      </w:pPr>
      <w:r w:rsidRPr="00DC1FA4">
        <w:rPr>
          <w:rFonts w:eastAsia="MS Gothic"/>
        </w:rPr>
        <w:t>6.7.1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_Toc60916066 \h </w:instrText>
      </w:r>
      <w:r>
        <w:fldChar w:fldCharType="separate"/>
      </w:r>
      <w:r>
        <w:t>48</w:t>
      </w:r>
      <w:r>
        <w:fldChar w:fldCharType="end"/>
      </w:r>
    </w:p>
    <w:p w:rsidR="00A53DC8" w:rsidRPr="00485117" w:rsidRDefault="00A53DC8">
      <w:pPr>
        <w:pStyle w:val="TOC3"/>
        <w:rPr>
          <w:rFonts w:ascii="Calibri" w:hAnsi="Calibri"/>
          <w:sz w:val="22"/>
          <w:szCs w:val="22"/>
        </w:rPr>
      </w:pPr>
      <w:r w:rsidRPr="00DC1FA4">
        <w:rPr>
          <w:rFonts w:eastAsia="MS Gothic"/>
        </w:rPr>
        <w:t>6.7.2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_Toc60916067 \h </w:instrText>
      </w:r>
      <w:r>
        <w:fldChar w:fldCharType="separate"/>
      </w:r>
      <w:r>
        <w:t>48</w:t>
      </w:r>
      <w:r>
        <w:fldChar w:fldCharType="end"/>
      </w:r>
    </w:p>
    <w:p w:rsidR="00A53DC8" w:rsidRPr="00485117" w:rsidRDefault="00A53DC8">
      <w:pPr>
        <w:pStyle w:val="TOC3"/>
        <w:rPr>
          <w:rFonts w:ascii="Calibri" w:hAnsi="Calibri"/>
          <w:sz w:val="22"/>
          <w:szCs w:val="22"/>
        </w:rPr>
      </w:pPr>
      <w:r w:rsidRPr="00DC1FA4">
        <w:rPr>
          <w:rFonts w:eastAsia="MS Gothic"/>
        </w:rPr>
        <w:t>6.7.3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_Toc60916068 \h </w:instrText>
      </w:r>
      <w:r>
        <w:fldChar w:fldCharType="separate"/>
      </w:r>
      <w:r>
        <w:t>49</w:t>
      </w:r>
      <w:r>
        <w:fldChar w:fldCharType="end"/>
      </w:r>
    </w:p>
    <w:p w:rsidR="00A53DC8" w:rsidRPr="00485117" w:rsidRDefault="00A53DC8">
      <w:pPr>
        <w:pStyle w:val="TOC4"/>
        <w:rPr>
          <w:rFonts w:ascii="Calibri" w:hAnsi="Calibri"/>
          <w:sz w:val="22"/>
          <w:szCs w:val="22"/>
        </w:rPr>
      </w:pPr>
      <w:r>
        <w:t>6.7.3.1</w:t>
      </w:r>
      <w:r w:rsidRPr="00485117">
        <w:rPr>
          <w:rFonts w:ascii="Calibri" w:hAnsi="Calibri"/>
          <w:sz w:val="22"/>
          <w:szCs w:val="22"/>
        </w:rPr>
        <w:tab/>
      </w:r>
      <w:r>
        <w:t>Pre-test conditions</w:t>
      </w:r>
      <w:r>
        <w:tab/>
      </w:r>
      <w:r>
        <w:fldChar w:fldCharType="begin" w:fldLock="1"/>
      </w:r>
      <w:r>
        <w:instrText xml:space="preserve"> PAGEREF _Toc60916069 \h </w:instrText>
      </w:r>
      <w:r>
        <w:fldChar w:fldCharType="separate"/>
      </w:r>
      <w:r>
        <w:t>49</w:t>
      </w:r>
      <w:r>
        <w:fldChar w:fldCharType="end"/>
      </w:r>
    </w:p>
    <w:p w:rsidR="00A53DC8" w:rsidRPr="00485117" w:rsidRDefault="00A53DC8">
      <w:pPr>
        <w:pStyle w:val="TOC4"/>
        <w:rPr>
          <w:rFonts w:ascii="Calibri" w:hAnsi="Calibri"/>
          <w:sz w:val="22"/>
          <w:szCs w:val="22"/>
        </w:rPr>
      </w:pPr>
      <w:r>
        <w:t>6.7.3.2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_Toc60916070 \h </w:instrText>
      </w:r>
      <w:r>
        <w:fldChar w:fldCharType="separate"/>
      </w:r>
      <w:r>
        <w:t>50</w:t>
      </w:r>
      <w:r>
        <w:fldChar w:fldCharType="end"/>
      </w:r>
    </w:p>
    <w:p w:rsidR="00A53DC8" w:rsidRPr="00485117" w:rsidRDefault="00A53DC8">
      <w:pPr>
        <w:pStyle w:val="TOC4"/>
        <w:rPr>
          <w:rFonts w:ascii="Calibri" w:hAnsi="Calibri"/>
          <w:sz w:val="22"/>
          <w:szCs w:val="22"/>
        </w:rPr>
      </w:pPr>
      <w:r>
        <w:t>6.7.3.3</w:t>
      </w:r>
      <w:r w:rsidRPr="00485117">
        <w:rPr>
          <w:rFonts w:ascii="Calibri" w:hAnsi="Calibri"/>
          <w:sz w:val="22"/>
          <w:szCs w:val="22"/>
        </w:rPr>
        <w:tab/>
      </w:r>
      <w:r>
        <w:t>Specific message contents</w:t>
      </w:r>
      <w:r>
        <w:tab/>
      </w:r>
      <w:r>
        <w:fldChar w:fldCharType="begin" w:fldLock="1"/>
      </w:r>
      <w:r>
        <w:instrText xml:space="preserve"> PAGEREF _Toc60916071 \h </w:instrText>
      </w:r>
      <w:r>
        <w:fldChar w:fldCharType="separate"/>
      </w:r>
      <w:r>
        <w:t>50</w:t>
      </w:r>
      <w:r>
        <w:fldChar w:fldCharType="end"/>
      </w:r>
    </w:p>
    <w:p w:rsidR="00A53DC8" w:rsidRPr="00485117" w:rsidRDefault="00A53DC8">
      <w:pPr>
        <w:pStyle w:val="TOC2"/>
        <w:rPr>
          <w:rFonts w:ascii="Calibri" w:hAnsi="Calibri"/>
          <w:sz w:val="22"/>
          <w:szCs w:val="22"/>
        </w:rPr>
      </w:pPr>
      <w:r w:rsidRPr="00DC1FA4">
        <w:rPr>
          <w:rFonts w:eastAsia="MS Gothic"/>
        </w:rPr>
        <w:t>6.8</w:t>
      </w:r>
      <w:r w:rsidRPr="00485117">
        <w:rPr>
          <w:rFonts w:ascii="Calibri" w:hAnsi="Calibri"/>
          <w:sz w:val="22"/>
          <w:szCs w:val="22"/>
        </w:rPr>
        <w:tab/>
      </w:r>
      <w:r w:rsidRPr="00DC1FA4">
        <w:rPr>
          <w:rFonts w:eastAsia="MS Gothic"/>
        </w:rPr>
        <w:t>Authentication / Security-Server missing / SQN out of range / 5GS</w:t>
      </w:r>
      <w:r>
        <w:tab/>
      </w:r>
      <w:r>
        <w:fldChar w:fldCharType="begin" w:fldLock="1"/>
      </w:r>
      <w:r>
        <w:instrText xml:space="preserve"> PAGEREF _Toc60916072 \h </w:instrText>
      </w:r>
      <w:r>
        <w:fldChar w:fldCharType="separate"/>
      </w:r>
      <w:r>
        <w:t>52</w:t>
      </w:r>
      <w:r>
        <w:fldChar w:fldCharType="end"/>
      </w:r>
    </w:p>
    <w:p w:rsidR="00A53DC8" w:rsidRPr="00485117" w:rsidRDefault="00A53DC8">
      <w:pPr>
        <w:pStyle w:val="TOC3"/>
        <w:rPr>
          <w:rFonts w:ascii="Calibri" w:hAnsi="Calibri"/>
          <w:sz w:val="22"/>
          <w:szCs w:val="22"/>
        </w:rPr>
      </w:pPr>
      <w:r w:rsidRPr="00DC1FA4">
        <w:rPr>
          <w:rFonts w:eastAsia="MS Gothic"/>
        </w:rPr>
        <w:t>6.8.1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_Toc60916073 \h </w:instrText>
      </w:r>
      <w:r>
        <w:fldChar w:fldCharType="separate"/>
      </w:r>
      <w:r>
        <w:t>52</w:t>
      </w:r>
      <w:r>
        <w:fldChar w:fldCharType="end"/>
      </w:r>
    </w:p>
    <w:p w:rsidR="00A53DC8" w:rsidRPr="00485117" w:rsidRDefault="00A53DC8">
      <w:pPr>
        <w:pStyle w:val="TOC3"/>
        <w:rPr>
          <w:rFonts w:ascii="Calibri" w:hAnsi="Calibri"/>
          <w:sz w:val="22"/>
          <w:szCs w:val="22"/>
        </w:rPr>
      </w:pPr>
      <w:r w:rsidRPr="00DC1FA4">
        <w:rPr>
          <w:rFonts w:eastAsia="MS Gothic"/>
        </w:rPr>
        <w:t>6.8.2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_Toc60916074 \h </w:instrText>
      </w:r>
      <w:r>
        <w:fldChar w:fldCharType="separate"/>
      </w:r>
      <w:r>
        <w:t>52</w:t>
      </w:r>
      <w:r>
        <w:fldChar w:fldCharType="end"/>
      </w:r>
    </w:p>
    <w:p w:rsidR="00A53DC8" w:rsidRPr="00485117" w:rsidRDefault="00A53DC8">
      <w:pPr>
        <w:pStyle w:val="TOC3"/>
        <w:rPr>
          <w:rFonts w:ascii="Calibri" w:hAnsi="Calibri"/>
          <w:sz w:val="22"/>
          <w:szCs w:val="22"/>
        </w:rPr>
      </w:pPr>
      <w:r w:rsidRPr="00DC1FA4">
        <w:rPr>
          <w:rFonts w:eastAsia="MS Gothic"/>
        </w:rPr>
        <w:t>6.8.3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_Toc60916075 \h </w:instrText>
      </w:r>
      <w:r>
        <w:fldChar w:fldCharType="separate"/>
      </w:r>
      <w:r>
        <w:t>53</w:t>
      </w:r>
      <w:r>
        <w:fldChar w:fldCharType="end"/>
      </w:r>
    </w:p>
    <w:p w:rsidR="00A53DC8" w:rsidRPr="00485117" w:rsidRDefault="00A53DC8">
      <w:pPr>
        <w:pStyle w:val="TOC4"/>
        <w:rPr>
          <w:rFonts w:ascii="Calibri" w:hAnsi="Calibri"/>
          <w:sz w:val="22"/>
          <w:szCs w:val="22"/>
        </w:rPr>
      </w:pPr>
      <w:r>
        <w:t>6.8.3.1</w:t>
      </w:r>
      <w:r w:rsidRPr="00485117">
        <w:rPr>
          <w:rFonts w:ascii="Calibri" w:hAnsi="Calibri"/>
          <w:sz w:val="22"/>
          <w:szCs w:val="22"/>
        </w:rPr>
        <w:tab/>
      </w:r>
      <w:r>
        <w:t>Pre-test conditions</w:t>
      </w:r>
      <w:r>
        <w:tab/>
      </w:r>
      <w:r>
        <w:fldChar w:fldCharType="begin" w:fldLock="1"/>
      </w:r>
      <w:r>
        <w:instrText xml:space="preserve"> PAGEREF _Toc60916076 \h </w:instrText>
      </w:r>
      <w:r>
        <w:fldChar w:fldCharType="separate"/>
      </w:r>
      <w:r>
        <w:t>53</w:t>
      </w:r>
      <w:r>
        <w:fldChar w:fldCharType="end"/>
      </w:r>
    </w:p>
    <w:p w:rsidR="00A53DC8" w:rsidRPr="00485117" w:rsidRDefault="00A53DC8">
      <w:pPr>
        <w:pStyle w:val="TOC4"/>
        <w:rPr>
          <w:rFonts w:ascii="Calibri" w:hAnsi="Calibri"/>
          <w:sz w:val="22"/>
          <w:szCs w:val="22"/>
        </w:rPr>
      </w:pPr>
      <w:r>
        <w:t>6.8.3.2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_Toc60916077 \h </w:instrText>
      </w:r>
      <w:r>
        <w:fldChar w:fldCharType="separate"/>
      </w:r>
      <w:r>
        <w:t>54</w:t>
      </w:r>
      <w:r>
        <w:fldChar w:fldCharType="end"/>
      </w:r>
    </w:p>
    <w:p w:rsidR="00A53DC8" w:rsidRPr="00485117" w:rsidRDefault="00A53DC8">
      <w:pPr>
        <w:pStyle w:val="TOC4"/>
        <w:rPr>
          <w:rFonts w:ascii="Calibri" w:hAnsi="Calibri"/>
          <w:sz w:val="22"/>
          <w:szCs w:val="22"/>
        </w:rPr>
      </w:pPr>
      <w:r>
        <w:t>6.8.3.3</w:t>
      </w:r>
      <w:r w:rsidRPr="00485117">
        <w:rPr>
          <w:rFonts w:ascii="Calibri" w:hAnsi="Calibri"/>
          <w:sz w:val="22"/>
          <w:szCs w:val="22"/>
        </w:rPr>
        <w:tab/>
      </w:r>
      <w:r>
        <w:t>Specific message contents</w:t>
      </w:r>
      <w:r>
        <w:tab/>
      </w:r>
      <w:r>
        <w:fldChar w:fldCharType="begin" w:fldLock="1"/>
      </w:r>
      <w:r>
        <w:instrText xml:space="preserve"> PAGEREF _Toc60916078 \h </w:instrText>
      </w:r>
      <w:r>
        <w:fldChar w:fldCharType="separate"/>
      </w:r>
      <w:r>
        <w:t>54</w:t>
      </w:r>
      <w:r>
        <w:fldChar w:fldCharType="end"/>
      </w:r>
    </w:p>
    <w:p w:rsidR="00A53DC8" w:rsidRPr="00485117" w:rsidRDefault="00A53DC8">
      <w:pPr>
        <w:pStyle w:val="TOC2"/>
        <w:rPr>
          <w:rFonts w:ascii="Calibri" w:hAnsi="Calibri"/>
          <w:sz w:val="22"/>
          <w:szCs w:val="22"/>
        </w:rPr>
      </w:pPr>
      <w:r w:rsidRPr="00DC1FA4">
        <w:rPr>
          <w:rFonts w:eastAsia="MS Gothic"/>
        </w:rPr>
        <w:t>6.9</w:t>
      </w:r>
      <w:r w:rsidRPr="00485117">
        <w:rPr>
          <w:rFonts w:ascii="Calibri" w:hAnsi="Calibri"/>
          <w:sz w:val="22"/>
          <w:szCs w:val="22"/>
        </w:rPr>
        <w:tab/>
      </w:r>
      <w:r w:rsidRPr="00DC1FA4">
        <w:rPr>
          <w:rFonts w:eastAsia="MS Gothic"/>
        </w:rPr>
        <w:t>Subscription / 503 Service Unavailable / 5GS</w:t>
      </w:r>
      <w:r>
        <w:tab/>
      </w:r>
      <w:r>
        <w:fldChar w:fldCharType="begin" w:fldLock="1"/>
      </w:r>
      <w:r>
        <w:instrText xml:space="preserve"> PAGEREF _Toc60916079 \h </w:instrText>
      </w:r>
      <w:r>
        <w:fldChar w:fldCharType="separate"/>
      </w:r>
      <w:r>
        <w:t>56</w:t>
      </w:r>
      <w:r>
        <w:fldChar w:fldCharType="end"/>
      </w:r>
    </w:p>
    <w:p w:rsidR="00A53DC8" w:rsidRPr="00485117" w:rsidRDefault="00A53DC8">
      <w:pPr>
        <w:pStyle w:val="TOC3"/>
        <w:rPr>
          <w:rFonts w:ascii="Calibri" w:hAnsi="Calibri"/>
          <w:sz w:val="22"/>
          <w:szCs w:val="22"/>
        </w:rPr>
      </w:pPr>
      <w:r w:rsidRPr="00DC1FA4">
        <w:rPr>
          <w:rFonts w:eastAsia="MS Gothic"/>
        </w:rPr>
        <w:t>6.9.1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_Toc60916080 \h </w:instrText>
      </w:r>
      <w:r>
        <w:fldChar w:fldCharType="separate"/>
      </w:r>
      <w:r>
        <w:t>56</w:t>
      </w:r>
      <w:r>
        <w:fldChar w:fldCharType="end"/>
      </w:r>
    </w:p>
    <w:p w:rsidR="00A53DC8" w:rsidRPr="00485117" w:rsidRDefault="00A53DC8">
      <w:pPr>
        <w:pStyle w:val="TOC3"/>
        <w:rPr>
          <w:rFonts w:ascii="Calibri" w:hAnsi="Calibri"/>
          <w:sz w:val="22"/>
          <w:szCs w:val="22"/>
        </w:rPr>
      </w:pPr>
      <w:r w:rsidRPr="00DC1FA4">
        <w:rPr>
          <w:rFonts w:eastAsia="MS Gothic"/>
        </w:rPr>
        <w:t>6.9.2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_Toc60916081 \h </w:instrText>
      </w:r>
      <w:r>
        <w:fldChar w:fldCharType="separate"/>
      </w:r>
      <w:r>
        <w:t>56</w:t>
      </w:r>
      <w:r>
        <w:fldChar w:fldCharType="end"/>
      </w:r>
    </w:p>
    <w:p w:rsidR="00A53DC8" w:rsidRPr="00485117" w:rsidRDefault="00A53DC8">
      <w:pPr>
        <w:pStyle w:val="TOC3"/>
        <w:rPr>
          <w:rFonts w:ascii="Calibri" w:hAnsi="Calibri"/>
          <w:sz w:val="22"/>
          <w:szCs w:val="22"/>
        </w:rPr>
      </w:pPr>
      <w:r w:rsidRPr="00DC1FA4">
        <w:rPr>
          <w:rFonts w:eastAsia="MS Gothic"/>
        </w:rPr>
        <w:t>6.9.3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_Toc60916082 \h </w:instrText>
      </w:r>
      <w:r>
        <w:fldChar w:fldCharType="separate"/>
      </w:r>
      <w:r>
        <w:t>56</w:t>
      </w:r>
      <w:r>
        <w:fldChar w:fldCharType="end"/>
      </w:r>
    </w:p>
    <w:p w:rsidR="00A53DC8" w:rsidRPr="00485117" w:rsidRDefault="00A53DC8">
      <w:pPr>
        <w:pStyle w:val="TOC4"/>
        <w:rPr>
          <w:rFonts w:ascii="Calibri" w:hAnsi="Calibri"/>
          <w:sz w:val="22"/>
          <w:szCs w:val="22"/>
        </w:rPr>
      </w:pPr>
      <w:r>
        <w:t>6.9.3.1</w:t>
      </w:r>
      <w:r w:rsidRPr="00485117">
        <w:rPr>
          <w:rFonts w:ascii="Calibri" w:hAnsi="Calibri"/>
          <w:sz w:val="22"/>
          <w:szCs w:val="22"/>
        </w:rPr>
        <w:tab/>
      </w:r>
      <w:r>
        <w:t>Pre-test conditions</w:t>
      </w:r>
      <w:r>
        <w:tab/>
      </w:r>
      <w:r>
        <w:fldChar w:fldCharType="begin" w:fldLock="1"/>
      </w:r>
      <w:r>
        <w:instrText xml:space="preserve"> PAGEREF _Toc60916083 \h </w:instrText>
      </w:r>
      <w:r>
        <w:fldChar w:fldCharType="separate"/>
      </w:r>
      <w:r>
        <w:t>56</w:t>
      </w:r>
      <w:r>
        <w:fldChar w:fldCharType="end"/>
      </w:r>
    </w:p>
    <w:p w:rsidR="00A53DC8" w:rsidRPr="00485117" w:rsidRDefault="00A53DC8">
      <w:pPr>
        <w:pStyle w:val="TOC4"/>
        <w:rPr>
          <w:rFonts w:ascii="Calibri" w:hAnsi="Calibri"/>
          <w:sz w:val="22"/>
          <w:szCs w:val="22"/>
        </w:rPr>
      </w:pPr>
      <w:r>
        <w:t>6.9.3.2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_Toc60916084 \h </w:instrText>
      </w:r>
      <w:r>
        <w:fldChar w:fldCharType="separate"/>
      </w:r>
      <w:r>
        <w:t>57</w:t>
      </w:r>
      <w:r>
        <w:fldChar w:fldCharType="end"/>
      </w:r>
    </w:p>
    <w:p w:rsidR="00A53DC8" w:rsidRPr="00485117" w:rsidRDefault="00A53DC8">
      <w:pPr>
        <w:pStyle w:val="TOC4"/>
        <w:rPr>
          <w:rFonts w:ascii="Calibri" w:hAnsi="Calibri"/>
          <w:sz w:val="22"/>
          <w:szCs w:val="22"/>
        </w:rPr>
      </w:pPr>
      <w:r>
        <w:t>6.9.3.3</w:t>
      </w:r>
      <w:r w:rsidRPr="00485117">
        <w:rPr>
          <w:rFonts w:ascii="Calibri" w:hAnsi="Calibri"/>
          <w:sz w:val="22"/>
          <w:szCs w:val="22"/>
        </w:rPr>
        <w:tab/>
      </w:r>
      <w:r>
        <w:t>Specific message contents</w:t>
      </w:r>
      <w:r>
        <w:tab/>
      </w:r>
      <w:r>
        <w:fldChar w:fldCharType="begin" w:fldLock="1"/>
      </w:r>
      <w:r>
        <w:instrText xml:space="preserve"> PAGEREF _Toc60916085 \h </w:instrText>
      </w:r>
      <w:r>
        <w:fldChar w:fldCharType="separate"/>
      </w:r>
      <w:r>
        <w:t>57</w:t>
      </w:r>
      <w:r>
        <w:fldChar w:fldCharType="end"/>
      </w:r>
    </w:p>
    <w:p w:rsidR="00A53DC8" w:rsidRPr="00485117" w:rsidRDefault="00A53DC8">
      <w:pPr>
        <w:pStyle w:val="TOC1"/>
        <w:rPr>
          <w:rFonts w:ascii="Calibri" w:hAnsi="Calibri"/>
          <w:szCs w:val="22"/>
        </w:rPr>
      </w:pPr>
      <w:r w:rsidRPr="00DC1FA4">
        <w:rPr>
          <w:rFonts w:eastAsia="MS Gothic"/>
        </w:rPr>
        <w:t>7.</w:t>
      </w:r>
      <w:r w:rsidRPr="00485117">
        <w:rPr>
          <w:rFonts w:ascii="Calibri" w:hAnsi="Calibri"/>
          <w:szCs w:val="22"/>
        </w:rPr>
        <w:tab/>
      </w:r>
      <w:r w:rsidRPr="00DC1FA4">
        <w:rPr>
          <w:rFonts w:eastAsia="MS Gothic"/>
        </w:rPr>
        <w:t>Call Control</w:t>
      </w:r>
      <w:r>
        <w:tab/>
      </w:r>
      <w:r>
        <w:fldChar w:fldCharType="begin" w:fldLock="1"/>
      </w:r>
      <w:r>
        <w:instrText xml:space="preserve"> PAGEREF _Toc60916086 \h </w:instrText>
      </w:r>
      <w:r>
        <w:fldChar w:fldCharType="separate"/>
      </w:r>
      <w:r>
        <w:t>58</w:t>
      </w:r>
      <w:r>
        <w:fldChar w:fldCharType="end"/>
      </w:r>
    </w:p>
    <w:p w:rsidR="00A53DC8" w:rsidRPr="00485117" w:rsidRDefault="00A53DC8">
      <w:pPr>
        <w:pStyle w:val="TOC2"/>
        <w:rPr>
          <w:rFonts w:ascii="Calibri" w:hAnsi="Calibri"/>
          <w:sz w:val="22"/>
          <w:szCs w:val="22"/>
        </w:rPr>
      </w:pPr>
      <w:r w:rsidRPr="00DC1FA4">
        <w:rPr>
          <w:rFonts w:eastAsia="MS Gothic"/>
        </w:rPr>
        <w:t>7.1</w:t>
      </w:r>
      <w:r w:rsidRPr="00485117">
        <w:rPr>
          <w:rFonts w:ascii="Calibri" w:hAnsi="Calibri"/>
          <w:sz w:val="22"/>
          <w:szCs w:val="22"/>
        </w:rPr>
        <w:tab/>
      </w:r>
      <w:r w:rsidRPr="00DC1FA4">
        <w:rPr>
          <w:rFonts w:eastAsia="MS Gothic"/>
        </w:rPr>
        <w:t>MTSI MO Voice Call / 503 Service Unavailable / 5GS</w:t>
      </w:r>
      <w:r>
        <w:tab/>
      </w:r>
      <w:r>
        <w:fldChar w:fldCharType="begin" w:fldLock="1"/>
      </w:r>
      <w:r>
        <w:instrText xml:space="preserve"> PAGEREF _Toc60916087 \h </w:instrText>
      </w:r>
      <w:r>
        <w:fldChar w:fldCharType="separate"/>
      </w:r>
      <w:r>
        <w:t>59</w:t>
      </w:r>
      <w:r>
        <w:fldChar w:fldCharType="end"/>
      </w:r>
    </w:p>
    <w:p w:rsidR="00A53DC8" w:rsidRPr="00485117" w:rsidRDefault="00A53DC8">
      <w:pPr>
        <w:pStyle w:val="TOC3"/>
        <w:rPr>
          <w:rFonts w:ascii="Calibri" w:hAnsi="Calibri"/>
          <w:sz w:val="22"/>
          <w:szCs w:val="22"/>
        </w:rPr>
      </w:pPr>
      <w:r w:rsidRPr="00DC1FA4">
        <w:rPr>
          <w:rFonts w:eastAsia="MS Gothic"/>
        </w:rPr>
        <w:t>7.1.1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_Toc60916088 \h </w:instrText>
      </w:r>
      <w:r>
        <w:fldChar w:fldCharType="separate"/>
      </w:r>
      <w:r>
        <w:t>59</w:t>
      </w:r>
      <w:r>
        <w:fldChar w:fldCharType="end"/>
      </w:r>
    </w:p>
    <w:p w:rsidR="00A53DC8" w:rsidRPr="00485117" w:rsidRDefault="00A53DC8">
      <w:pPr>
        <w:pStyle w:val="TOC3"/>
        <w:rPr>
          <w:rFonts w:ascii="Calibri" w:hAnsi="Calibri"/>
          <w:sz w:val="22"/>
          <w:szCs w:val="22"/>
        </w:rPr>
      </w:pPr>
      <w:r w:rsidRPr="00DC1FA4">
        <w:rPr>
          <w:rFonts w:eastAsia="MS Gothic"/>
        </w:rPr>
        <w:t>7.1.2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_Toc60916089 \h </w:instrText>
      </w:r>
      <w:r>
        <w:fldChar w:fldCharType="separate"/>
      </w:r>
      <w:r>
        <w:t>59</w:t>
      </w:r>
      <w:r>
        <w:fldChar w:fldCharType="end"/>
      </w:r>
    </w:p>
    <w:p w:rsidR="00A53DC8" w:rsidRPr="00485117" w:rsidRDefault="00A53DC8">
      <w:pPr>
        <w:pStyle w:val="TOC3"/>
        <w:rPr>
          <w:rFonts w:ascii="Calibri" w:hAnsi="Calibri"/>
          <w:sz w:val="22"/>
          <w:szCs w:val="22"/>
        </w:rPr>
      </w:pPr>
      <w:r w:rsidRPr="00DC1FA4">
        <w:rPr>
          <w:rFonts w:eastAsia="MS Gothic"/>
        </w:rPr>
        <w:t>7.1.3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_Toc60916090 \h </w:instrText>
      </w:r>
      <w:r>
        <w:fldChar w:fldCharType="separate"/>
      </w:r>
      <w:r>
        <w:t>59</w:t>
      </w:r>
      <w:r>
        <w:fldChar w:fldCharType="end"/>
      </w:r>
    </w:p>
    <w:p w:rsidR="00A53DC8" w:rsidRPr="00485117" w:rsidRDefault="00A53DC8">
      <w:pPr>
        <w:pStyle w:val="TOC4"/>
        <w:rPr>
          <w:rFonts w:ascii="Calibri" w:hAnsi="Calibri"/>
          <w:sz w:val="22"/>
          <w:szCs w:val="22"/>
        </w:rPr>
      </w:pPr>
      <w:r>
        <w:t>7.1.3.1</w:t>
      </w:r>
      <w:r w:rsidRPr="00485117">
        <w:rPr>
          <w:rFonts w:ascii="Calibri" w:hAnsi="Calibri"/>
          <w:sz w:val="22"/>
          <w:szCs w:val="22"/>
        </w:rPr>
        <w:tab/>
      </w:r>
      <w:r>
        <w:t>Pre-test conditions</w:t>
      </w:r>
      <w:r>
        <w:tab/>
      </w:r>
      <w:r>
        <w:fldChar w:fldCharType="begin" w:fldLock="1"/>
      </w:r>
      <w:r>
        <w:instrText xml:space="preserve"> PAGEREF _Toc60916091 \h </w:instrText>
      </w:r>
      <w:r>
        <w:fldChar w:fldCharType="separate"/>
      </w:r>
      <w:r>
        <w:t>59</w:t>
      </w:r>
      <w:r>
        <w:fldChar w:fldCharType="end"/>
      </w:r>
    </w:p>
    <w:p w:rsidR="00A53DC8" w:rsidRPr="00485117" w:rsidRDefault="00A53DC8">
      <w:pPr>
        <w:pStyle w:val="TOC4"/>
        <w:rPr>
          <w:rFonts w:ascii="Calibri" w:hAnsi="Calibri"/>
          <w:sz w:val="22"/>
          <w:szCs w:val="22"/>
        </w:rPr>
      </w:pPr>
      <w:r>
        <w:t>7.1.3.2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_Toc60916092 \h </w:instrText>
      </w:r>
      <w:r>
        <w:fldChar w:fldCharType="separate"/>
      </w:r>
      <w:r>
        <w:t>60</w:t>
      </w:r>
      <w:r>
        <w:fldChar w:fldCharType="end"/>
      </w:r>
    </w:p>
    <w:p w:rsidR="00A53DC8" w:rsidRPr="00485117" w:rsidRDefault="00A53DC8">
      <w:pPr>
        <w:pStyle w:val="TOC4"/>
        <w:rPr>
          <w:rFonts w:ascii="Calibri" w:hAnsi="Calibri"/>
          <w:sz w:val="22"/>
          <w:szCs w:val="22"/>
        </w:rPr>
      </w:pPr>
      <w:r>
        <w:t>7.1.3.3</w:t>
      </w:r>
      <w:r w:rsidRPr="00485117">
        <w:rPr>
          <w:rFonts w:ascii="Calibri" w:hAnsi="Calibri"/>
          <w:sz w:val="22"/>
          <w:szCs w:val="22"/>
        </w:rPr>
        <w:tab/>
      </w:r>
      <w:r>
        <w:t>Specific message contents</w:t>
      </w:r>
      <w:r>
        <w:tab/>
      </w:r>
      <w:r>
        <w:fldChar w:fldCharType="begin" w:fldLock="1"/>
      </w:r>
      <w:r>
        <w:instrText xml:space="preserve"> PAGEREF _Toc60916093 \h </w:instrText>
      </w:r>
      <w:r>
        <w:fldChar w:fldCharType="separate"/>
      </w:r>
      <w:r>
        <w:t>60</w:t>
      </w:r>
      <w:r>
        <w:fldChar w:fldCharType="end"/>
      </w:r>
    </w:p>
    <w:p w:rsidR="00A53DC8" w:rsidRPr="00485117" w:rsidRDefault="00A53DC8">
      <w:pPr>
        <w:pStyle w:val="TOC2"/>
        <w:rPr>
          <w:rFonts w:ascii="Calibri" w:hAnsi="Calibri"/>
          <w:sz w:val="22"/>
          <w:szCs w:val="22"/>
        </w:rPr>
      </w:pPr>
      <w:r w:rsidRPr="00DC1FA4">
        <w:rPr>
          <w:rFonts w:eastAsia="MS Gothic"/>
        </w:rPr>
        <w:t>7.2</w:t>
      </w:r>
      <w:r w:rsidRPr="00485117">
        <w:rPr>
          <w:rFonts w:ascii="Calibri" w:hAnsi="Calibri"/>
          <w:sz w:val="22"/>
          <w:szCs w:val="22"/>
        </w:rPr>
        <w:tab/>
      </w:r>
      <w:r w:rsidRPr="00DC1FA4">
        <w:rPr>
          <w:rFonts w:eastAsia="MS Gothic"/>
        </w:rPr>
        <w:t>MTSI MO Voice Call / 504 Server Time-out / 5GS</w:t>
      </w:r>
      <w:r>
        <w:tab/>
      </w:r>
      <w:r>
        <w:fldChar w:fldCharType="begin" w:fldLock="1"/>
      </w:r>
      <w:r>
        <w:instrText xml:space="preserve"> PAGEREF _Toc60916094 \h </w:instrText>
      </w:r>
      <w:r>
        <w:fldChar w:fldCharType="separate"/>
      </w:r>
      <w:r>
        <w:t>60</w:t>
      </w:r>
      <w:r>
        <w:fldChar w:fldCharType="end"/>
      </w:r>
    </w:p>
    <w:p w:rsidR="00A53DC8" w:rsidRPr="00485117" w:rsidRDefault="00A53DC8">
      <w:pPr>
        <w:pStyle w:val="TOC3"/>
        <w:rPr>
          <w:rFonts w:ascii="Calibri" w:hAnsi="Calibri"/>
          <w:sz w:val="22"/>
          <w:szCs w:val="22"/>
        </w:rPr>
      </w:pPr>
      <w:r w:rsidRPr="00DC1FA4">
        <w:rPr>
          <w:rFonts w:eastAsia="MS Gothic"/>
        </w:rPr>
        <w:t>7.2.1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_Toc60916095 \h </w:instrText>
      </w:r>
      <w:r>
        <w:fldChar w:fldCharType="separate"/>
      </w:r>
      <w:r>
        <w:t>60</w:t>
      </w:r>
      <w:r>
        <w:fldChar w:fldCharType="end"/>
      </w:r>
    </w:p>
    <w:p w:rsidR="00A53DC8" w:rsidRPr="00485117" w:rsidRDefault="00A53DC8">
      <w:pPr>
        <w:pStyle w:val="TOC3"/>
        <w:rPr>
          <w:rFonts w:ascii="Calibri" w:hAnsi="Calibri"/>
          <w:sz w:val="22"/>
          <w:szCs w:val="22"/>
        </w:rPr>
      </w:pPr>
      <w:r w:rsidRPr="00DC1FA4">
        <w:rPr>
          <w:rFonts w:eastAsia="MS Gothic"/>
        </w:rPr>
        <w:t>7.2.2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_Toc60916096 \h </w:instrText>
      </w:r>
      <w:r>
        <w:fldChar w:fldCharType="separate"/>
      </w:r>
      <w:r>
        <w:t>60</w:t>
      </w:r>
      <w:r>
        <w:fldChar w:fldCharType="end"/>
      </w:r>
    </w:p>
    <w:p w:rsidR="00A53DC8" w:rsidRPr="00485117" w:rsidRDefault="00A53DC8">
      <w:pPr>
        <w:pStyle w:val="TOC3"/>
        <w:rPr>
          <w:rFonts w:ascii="Calibri" w:hAnsi="Calibri"/>
          <w:sz w:val="22"/>
          <w:szCs w:val="22"/>
        </w:rPr>
      </w:pPr>
      <w:r w:rsidRPr="00DC1FA4">
        <w:rPr>
          <w:rFonts w:eastAsia="MS Gothic"/>
        </w:rPr>
        <w:t>7.2.3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_Toc60916097 \h </w:instrText>
      </w:r>
      <w:r>
        <w:fldChar w:fldCharType="separate"/>
      </w:r>
      <w:r>
        <w:t>61</w:t>
      </w:r>
      <w:r>
        <w:fldChar w:fldCharType="end"/>
      </w:r>
    </w:p>
    <w:p w:rsidR="00A53DC8" w:rsidRPr="00485117" w:rsidRDefault="00A53DC8">
      <w:pPr>
        <w:pStyle w:val="TOC4"/>
        <w:rPr>
          <w:rFonts w:ascii="Calibri" w:hAnsi="Calibri"/>
          <w:sz w:val="22"/>
          <w:szCs w:val="22"/>
        </w:rPr>
      </w:pPr>
      <w:r>
        <w:t>7.2.3.1</w:t>
      </w:r>
      <w:r w:rsidRPr="00485117">
        <w:rPr>
          <w:rFonts w:ascii="Calibri" w:hAnsi="Calibri"/>
          <w:sz w:val="22"/>
          <w:szCs w:val="22"/>
        </w:rPr>
        <w:tab/>
      </w:r>
      <w:r>
        <w:t>Pre-test conditions</w:t>
      </w:r>
      <w:r>
        <w:tab/>
      </w:r>
      <w:r>
        <w:fldChar w:fldCharType="begin" w:fldLock="1"/>
      </w:r>
      <w:r>
        <w:instrText xml:space="preserve"> PAGEREF _Toc60916098 \h </w:instrText>
      </w:r>
      <w:r>
        <w:fldChar w:fldCharType="separate"/>
      </w:r>
      <w:r>
        <w:t>61</w:t>
      </w:r>
      <w:r>
        <w:fldChar w:fldCharType="end"/>
      </w:r>
    </w:p>
    <w:p w:rsidR="00A53DC8" w:rsidRPr="00485117" w:rsidRDefault="00A53DC8">
      <w:pPr>
        <w:pStyle w:val="TOC4"/>
        <w:rPr>
          <w:rFonts w:ascii="Calibri" w:hAnsi="Calibri"/>
          <w:sz w:val="22"/>
          <w:szCs w:val="22"/>
        </w:rPr>
      </w:pPr>
      <w:r>
        <w:t>7.2.3.2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_Toc60916099 \h </w:instrText>
      </w:r>
      <w:r>
        <w:fldChar w:fldCharType="separate"/>
      </w:r>
      <w:r>
        <w:t>62</w:t>
      </w:r>
      <w:r>
        <w:fldChar w:fldCharType="end"/>
      </w:r>
    </w:p>
    <w:p w:rsidR="00A53DC8" w:rsidRPr="00485117" w:rsidRDefault="00A53DC8">
      <w:pPr>
        <w:pStyle w:val="TOC4"/>
        <w:rPr>
          <w:rFonts w:ascii="Calibri" w:hAnsi="Calibri"/>
          <w:sz w:val="22"/>
          <w:szCs w:val="22"/>
        </w:rPr>
      </w:pPr>
      <w:r>
        <w:rPr>
          <w:lang w:eastAsia="en-US"/>
        </w:rPr>
        <w:t>7.2.3.3</w:t>
      </w:r>
      <w:r w:rsidRPr="00485117">
        <w:rPr>
          <w:rFonts w:ascii="Calibri" w:hAnsi="Calibri"/>
          <w:sz w:val="22"/>
          <w:szCs w:val="22"/>
        </w:rPr>
        <w:tab/>
      </w:r>
      <w:r>
        <w:rPr>
          <w:lang w:eastAsia="en-US"/>
        </w:rPr>
        <w:t>Specific message contents</w:t>
      </w:r>
      <w:r>
        <w:tab/>
      </w:r>
      <w:r>
        <w:fldChar w:fldCharType="begin" w:fldLock="1"/>
      </w:r>
      <w:r>
        <w:instrText xml:space="preserve"> PAGEREF _Toc60916100 \h </w:instrText>
      </w:r>
      <w:r>
        <w:fldChar w:fldCharType="separate"/>
      </w:r>
      <w:r>
        <w:t>62</w:t>
      </w:r>
      <w:r>
        <w:fldChar w:fldCharType="end"/>
      </w:r>
    </w:p>
    <w:p w:rsidR="00A53DC8" w:rsidRPr="00485117" w:rsidRDefault="00A53DC8">
      <w:pPr>
        <w:pStyle w:val="TOC3"/>
        <w:rPr>
          <w:rFonts w:ascii="Calibri" w:hAnsi="Calibri"/>
          <w:sz w:val="22"/>
          <w:szCs w:val="22"/>
        </w:rPr>
      </w:pPr>
      <w:r w:rsidRPr="00DC1FA4">
        <w:rPr>
          <w:rFonts w:eastAsia="MS Gothic"/>
        </w:rPr>
        <w:t>7.3.1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_Toc60916101 \h </w:instrText>
      </w:r>
      <w:r>
        <w:fldChar w:fldCharType="separate"/>
      </w:r>
      <w:r>
        <w:t>62</w:t>
      </w:r>
      <w:r>
        <w:fldChar w:fldCharType="end"/>
      </w:r>
    </w:p>
    <w:p w:rsidR="00A53DC8" w:rsidRPr="00485117" w:rsidRDefault="00A53DC8">
      <w:pPr>
        <w:pStyle w:val="TOC3"/>
        <w:rPr>
          <w:rFonts w:ascii="Calibri" w:hAnsi="Calibri"/>
          <w:sz w:val="22"/>
          <w:szCs w:val="22"/>
        </w:rPr>
      </w:pPr>
      <w:r w:rsidRPr="00DC1FA4">
        <w:rPr>
          <w:rFonts w:eastAsia="MS Gothic"/>
        </w:rPr>
        <w:t>7.3.3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_Toc60916102 \h </w:instrText>
      </w:r>
      <w:r>
        <w:fldChar w:fldCharType="separate"/>
      </w:r>
      <w:r>
        <w:t>63</w:t>
      </w:r>
      <w:r>
        <w:fldChar w:fldCharType="end"/>
      </w:r>
    </w:p>
    <w:p w:rsidR="00A53DC8" w:rsidRPr="00485117" w:rsidRDefault="00A53DC8">
      <w:pPr>
        <w:pStyle w:val="TOC4"/>
        <w:rPr>
          <w:rFonts w:ascii="Calibri" w:hAnsi="Calibri"/>
          <w:sz w:val="22"/>
          <w:szCs w:val="22"/>
        </w:rPr>
      </w:pPr>
      <w:r>
        <w:t>7.3.3.1</w:t>
      </w:r>
      <w:r w:rsidRPr="00485117">
        <w:rPr>
          <w:rFonts w:ascii="Calibri" w:hAnsi="Calibri"/>
          <w:sz w:val="22"/>
          <w:szCs w:val="22"/>
        </w:rPr>
        <w:tab/>
      </w:r>
      <w:r>
        <w:t>Pre-test conditions</w:t>
      </w:r>
      <w:r>
        <w:tab/>
      </w:r>
      <w:r>
        <w:fldChar w:fldCharType="begin" w:fldLock="1"/>
      </w:r>
      <w:r>
        <w:instrText xml:space="preserve"> PAGEREF _Toc60916103 \h </w:instrText>
      </w:r>
      <w:r>
        <w:fldChar w:fldCharType="separate"/>
      </w:r>
      <w:r>
        <w:t>63</w:t>
      </w:r>
      <w:r>
        <w:fldChar w:fldCharType="end"/>
      </w:r>
    </w:p>
    <w:p w:rsidR="00A53DC8" w:rsidRPr="00485117" w:rsidRDefault="00A53DC8">
      <w:pPr>
        <w:pStyle w:val="TOC4"/>
        <w:rPr>
          <w:rFonts w:ascii="Calibri" w:hAnsi="Calibri"/>
          <w:sz w:val="22"/>
          <w:szCs w:val="22"/>
        </w:rPr>
      </w:pPr>
      <w:r>
        <w:t>7.3.3.2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_Toc60916104 \h </w:instrText>
      </w:r>
      <w:r>
        <w:fldChar w:fldCharType="separate"/>
      </w:r>
      <w:r>
        <w:t>64</w:t>
      </w:r>
      <w:r>
        <w:fldChar w:fldCharType="end"/>
      </w:r>
    </w:p>
    <w:p w:rsidR="00A53DC8" w:rsidRPr="00485117" w:rsidRDefault="00A53DC8">
      <w:pPr>
        <w:pStyle w:val="TOC4"/>
        <w:rPr>
          <w:rFonts w:ascii="Calibri" w:hAnsi="Calibri"/>
          <w:sz w:val="22"/>
          <w:szCs w:val="22"/>
        </w:rPr>
      </w:pPr>
      <w:r>
        <w:t>7.3.3.3</w:t>
      </w:r>
      <w:r w:rsidRPr="00485117">
        <w:rPr>
          <w:rFonts w:ascii="Calibri" w:hAnsi="Calibri"/>
          <w:sz w:val="22"/>
          <w:szCs w:val="22"/>
        </w:rPr>
        <w:tab/>
      </w:r>
      <w:r>
        <w:t>Specific message contents</w:t>
      </w:r>
      <w:r>
        <w:tab/>
      </w:r>
      <w:r>
        <w:fldChar w:fldCharType="begin" w:fldLock="1"/>
      </w:r>
      <w:r>
        <w:instrText xml:space="preserve"> PAGEREF _Toc60916105 \h </w:instrText>
      </w:r>
      <w:r>
        <w:fldChar w:fldCharType="separate"/>
      </w:r>
      <w:r>
        <w:t>64</w:t>
      </w:r>
      <w:r>
        <w:fldChar w:fldCharType="end"/>
      </w:r>
    </w:p>
    <w:p w:rsidR="00A53DC8" w:rsidRPr="00485117" w:rsidRDefault="00A53DC8">
      <w:pPr>
        <w:pStyle w:val="TOC2"/>
        <w:rPr>
          <w:rFonts w:ascii="Calibri" w:hAnsi="Calibri"/>
          <w:sz w:val="22"/>
          <w:szCs w:val="22"/>
        </w:rPr>
      </w:pPr>
      <w:r w:rsidRPr="00DC1FA4">
        <w:rPr>
          <w:rFonts w:eastAsia="MS Gothic"/>
        </w:rPr>
        <w:t>7.4</w:t>
      </w:r>
      <w:r w:rsidRPr="00485117">
        <w:rPr>
          <w:rFonts w:ascii="Calibri" w:hAnsi="Calibri"/>
          <w:sz w:val="22"/>
          <w:szCs w:val="22"/>
        </w:rPr>
        <w:tab/>
      </w:r>
      <w:r w:rsidRPr="00DC1FA4">
        <w:rPr>
          <w:rFonts w:eastAsia="MS Gothic"/>
        </w:rPr>
        <w:t>MTSI MO Voice Call with preconditions at both originating and terminating UE / 5GS</w:t>
      </w:r>
      <w:r>
        <w:tab/>
      </w:r>
      <w:r>
        <w:fldChar w:fldCharType="begin" w:fldLock="1"/>
      </w:r>
      <w:r>
        <w:instrText xml:space="preserve"> PAGEREF _Toc60916106 \h </w:instrText>
      </w:r>
      <w:r>
        <w:fldChar w:fldCharType="separate"/>
      </w:r>
      <w:r>
        <w:t>65</w:t>
      </w:r>
      <w:r>
        <w:fldChar w:fldCharType="end"/>
      </w:r>
    </w:p>
    <w:p w:rsidR="00A53DC8" w:rsidRPr="00485117" w:rsidRDefault="00A53DC8">
      <w:pPr>
        <w:pStyle w:val="TOC3"/>
        <w:rPr>
          <w:rFonts w:ascii="Calibri" w:hAnsi="Calibri"/>
          <w:sz w:val="22"/>
          <w:szCs w:val="22"/>
        </w:rPr>
      </w:pPr>
      <w:r w:rsidRPr="00DC1FA4">
        <w:rPr>
          <w:rFonts w:eastAsia="MS Gothic"/>
        </w:rPr>
        <w:t>7.4.1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_Toc60916107 \h </w:instrText>
      </w:r>
      <w:r>
        <w:fldChar w:fldCharType="separate"/>
      </w:r>
      <w:r>
        <w:t>65</w:t>
      </w:r>
      <w:r>
        <w:fldChar w:fldCharType="end"/>
      </w:r>
    </w:p>
    <w:p w:rsidR="00A53DC8" w:rsidRPr="00485117" w:rsidRDefault="00A53DC8">
      <w:pPr>
        <w:pStyle w:val="TOC3"/>
        <w:rPr>
          <w:rFonts w:ascii="Calibri" w:hAnsi="Calibri"/>
          <w:sz w:val="22"/>
          <w:szCs w:val="22"/>
        </w:rPr>
      </w:pPr>
      <w:r w:rsidRPr="00DC1FA4">
        <w:rPr>
          <w:rFonts w:eastAsia="MS Gothic"/>
        </w:rPr>
        <w:t>7.4.2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_Toc60916108 \h </w:instrText>
      </w:r>
      <w:r>
        <w:fldChar w:fldCharType="separate"/>
      </w:r>
      <w:r>
        <w:t>65</w:t>
      </w:r>
      <w:r>
        <w:fldChar w:fldCharType="end"/>
      </w:r>
    </w:p>
    <w:p w:rsidR="00A53DC8" w:rsidRPr="00485117" w:rsidRDefault="00A53DC8">
      <w:pPr>
        <w:pStyle w:val="TOC3"/>
        <w:rPr>
          <w:rFonts w:ascii="Calibri" w:hAnsi="Calibri"/>
          <w:sz w:val="22"/>
          <w:szCs w:val="22"/>
        </w:rPr>
      </w:pPr>
      <w:r w:rsidRPr="00DC1FA4">
        <w:rPr>
          <w:rFonts w:eastAsia="MS Gothic"/>
        </w:rPr>
        <w:t>7.4.3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_Toc60916109 \h </w:instrText>
      </w:r>
      <w:r>
        <w:fldChar w:fldCharType="separate"/>
      </w:r>
      <w:r>
        <w:t>83</w:t>
      </w:r>
      <w:r>
        <w:fldChar w:fldCharType="end"/>
      </w:r>
    </w:p>
    <w:p w:rsidR="00A53DC8" w:rsidRPr="00485117" w:rsidRDefault="00A53DC8">
      <w:pPr>
        <w:pStyle w:val="TOC4"/>
        <w:rPr>
          <w:rFonts w:ascii="Calibri" w:hAnsi="Calibri"/>
          <w:sz w:val="22"/>
          <w:szCs w:val="22"/>
        </w:rPr>
      </w:pPr>
      <w:r>
        <w:t>7.4.3.1</w:t>
      </w:r>
      <w:r w:rsidRPr="00485117">
        <w:rPr>
          <w:rFonts w:ascii="Calibri" w:hAnsi="Calibri"/>
          <w:sz w:val="22"/>
          <w:szCs w:val="22"/>
        </w:rPr>
        <w:tab/>
      </w:r>
      <w:r>
        <w:t>Pre-test conditions</w:t>
      </w:r>
      <w:r>
        <w:tab/>
      </w:r>
      <w:r>
        <w:fldChar w:fldCharType="begin" w:fldLock="1"/>
      </w:r>
      <w:r>
        <w:instrText xml:space="preserve"> PAGEREF _Toc60916110 \h </w:instrText>
      </w:r>
      <w:r>
        <w:fldChar w:fldCharType="separate"/>
      </w:r>
      <w:r>
        <w:t>83</w:t>
      </w:r>
      <w:r>
        <w:fldChar w:fldCharType="end"/>
      </w:r>
    </w:p>
    <w:p w:rsidR="00A53DC8" w:rsidRPr="00485117" w:rsidRDefault="00A53DC8">
      <w:pPr>
        <w:pStyle w:val="TOC4"/>
        <w:rPr>
          <w:rFonts w:ascii="Calibri" w:hAnsi="Calibri"/>
          <w:sz w:val="22"/>
          <w:szCs w:val="22"/>
        </w:rPr>
      </w:pPr>
      <w:r>
        <w:t>7.4.3.2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_Toc60916111 \h </w:instrText>
      </w:r>
      <w:r>
        <w:fldChar w:fldCharType="separate"/>
      </w:r>
      <w:r>
        <w:t>84</w:t>
      </w:r>
      <w:r>
        <w:fldChar w:fldCharType="end"/>
      </w:r>
    </w:p>
    <w:p w:rsidR="00A53DC8" w:rsidRPr="00485117" w:rsidRDefault="00A53DC8">
      <w:pPr>
        <w:pStyle w:val="TOC4"/>
        <w:rPr>
          <w:rFonts w:ascii="Calibri" w:hAnsi="Calibri"/>
          <w:sz w:val="22"/>
          <w:szCs w:val="22"/>
        </w:rPr>
      </w:pPr>
      <w:r>
        <w:t>7.4.3.3</w:t>
      </w:r>
      <w:r w:rsidRPr="00485117">
        <w:rPr>
          <w:rFonts w:ascii="Calibri" w:hAnsi="Calibri"/>
          <w:sz w:val="22"/>
          <w:szCs w:val="22"/>
        </w:rPr>
        <w:tab/>
      </w:r>
      <w:r>
        <w:t>Specific message contents</w:t>
      </w:r>
      <w:r>
        <w:tab/>
      </w:r>
      <w:r>
        <w:fldChar w:fldCharType="begin" w:fldLock="1"/>
      </w:r>
      <w:r>
        <w:instrText xml:space="preserve"> PAGEREF _Toc60916112 \h </w:instrText>
      </w:r>
      <w:r>
        <w:fldChar w:fldCharType="separate"/>
      </w:r>
      <w:r>
        <w:t>84</w:t>
      </w:r>
      <w:r>
        <w:fldChar w:fldCharType="end"/>
      </w:r>
    </w:p>
    <w:p w:rsidR="00A53DC8" w:rsidRPr="00485117" w:rsidRDefault="00A53DC8">
      <w:pPr>
        <w:pStyle w:val="TOC2"/>
        <w:rPr>
          <w:rFonts w:ascii="Calibri" w:hAnsi="Calibri"/>
          <w:sz w:val="22"/>
          <w:szCs w:val="22"/>
        </w:rPr>
      </w:pPr>
      <w:r w:rsidRPr="00DC1FA4">
        <w:rPr>
          <w:rFonts w:eastAsia="MS Gothic"/>
        </w:rPr>
        <w:t>7.5</w:t>
      </w:r>
      <w:r w:rsidRPr="00485117">
        <w:rPr>
          <w:rFonts w:ascii="Calibri" w:hAnsi="Calibri"/>
          <w:sz w:val="22"/>
          <w:szCs w:val="22"/>
        </w:rPr>
        <w:tab/>
      </w:r>
      <w:r w:rsidRPr="00DC1FA4">
        <w:rPr>
          <w:rFonts w:eastAsia="MS Gothic"/>
        </w:rPr>
        <w:t>MTSI MO Voice Call without preconditions at both originating UE and terminating UE / 5GS</w:t>
      </w:r>
      <w:r>
        <w:tab/>
      </w:r>
      <w:r>
        <w:fldChar w:fldCharType="begin" w:fldLock="1"/>
      </w:r>
      <w:r>
        <w:instrText xml:space="preserve"> PAGEREF _Toc60916113 \h </w:instrText>
      </w:r>
      <w:r>
        <w:fldChar w:fldCharType="separate"/>
      </w:r>
      <w:r>
        <w:t>85</w:t>
      </w:r>
      <w:r>
        <w:fldChar w:fldCharType="end"/>
      </w:r>
    </w:p>
    <w:p w:rsidR="00A53DC8" w:rsidRPr="00485117" w:rsidRDefault="00A53DC8">
      <w:pPr>
        <w:pStyle w:val="TOC3"/>
        <w:rPr>
          <w:rFonts w:ascii="Calibri" w:hAnsi="Calibri"/>
          <w:sz w:val="22"/>
          <w:szCs w:val="22"/>
        </w:rPr>
      </w:pPr>
      <w:r w:rsidRPr="00DC1FA4">
        <w:rPr>
          <w:rFonts w:eastAsia="MS Gothic"/>
        </w:rPr>
        <w:t>7.5.1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_Toc60916114 \h </w:instrText>
      </w:r>
      <w:r>
        <w:fldChar w:fldCharType="separate"/>
      </w:r>
      <w:r>
        <w:t>85</w:t>
      </w:r>
      <w:r>
        <w:fldChar w:fldCharType="end"/>
      </w:r>
    </w:p>
    <w:p w:rsidR="00A53DC8" w:rsidRPr="00485117" w:rsidRDefault="00A53DC8">
      <w:pPr>
        <w:pStyle w:val="TOC3"/>
        <w:rPr>
          <w:rFonts w:ascii="Calibri" w:hAnsi="Calibri"/>
          <w:sz w:val="22"/>
          <w:szCs w:val="22"/>
        </w:rPr>
      </w:pPr>
      <w:r w:rsidRPr="00DC1FA4">
        <w:rPr>
          <w:rFonts w:eastAsia="MS Gothic"/>
        </w:rPr>
        <w:t>7.5.2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_Toc60916115 \h </w:instrText>
      </w:r>
      <w:r>
        <w:fldChar w:fldCharType="separate"/>
      </w:r>
      <w:r>
        <w:t>85</w:t>
      </w:r>
      <w:r>
        <w:fldChar w:fldCharType="end"/>
      </w:r>
    </w:p>
    <w:p w:rsidR="00A53DC8" w:rsidRPr="00485117" w:rsidRDefault="00A53DC8">
      <w:pPr>
        <w:pStyle w:val="TOC3"/>
        <w:rPr>
          <w:rFonts w:ascii="Calibri" w:hAnsi="Calibri"/>
          <w:sz w:val="22"/>
          <w:szCs w:val="22"/>
        </w:rPr>
      </w:pPr>
      <w:r w:rsidRPr="00DC1FA4">
        <w:rPr>
          <w:rFonts w:eastAsia="MS Gothic"/>
        </w:rPr>
        <w:t>7.5.3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_Toc60916116 \h </w:instrText>
      </w:r>
      <w:r>
        <w:fldChar w:fldCharType="separate"/>
      </w:r>
      <w:r>
        <w:t>86</w:t>
      </w:r>
      <w:r>
        <w:fldChar w:fldCharType="end"/>
      </w:r>
    </w:p>
    <w:p w:rsidR="00A53DC8" w:rsidRPr="00485117" w:rsidRDefault="00A53DC8">
      <w:pPr>
        <w:pStyle w:val="TOC4"/>
        <w:rPr>
          <w:rFonts w:ascii="Calibri" w:hAnsi="Calibri"/>
          <w:sz w:val="22"/>
          <w:szCs w:val="22"/>
        </w:rPr>
      </w:pPr>
      <w:r>
        <w:t>7.5.3.1</w:t>
      </w:r>
      <w:r w:rsidRPr="00485117">
        <w:rPr>
          <w:rFonts w:ascii="Calibri" w:hAnsi="Calibri"/>
          <w:sz w:val="22"/>
          <w:szCs w:val="22"/>
        </w:rPr>
        <w:tab/>
      </w:r>
      <w:r>
        <w:t>Pre-test conditions</w:t>
      </w:r>
      <w:r>
        <w:tab/>
      </w:r>
      <w:r>
        <w:fldChar w:fldCharType="begin" w:fldLock="1"/>
      </w:r>
      <w:r>
        <w:instrText xml:space="preserve"> PAGEREF _Toc60916117 \h </w:instrText>
      </w:r>
      <w:r>
        <w:fldChar w:fldCharType="separate"/>
      </w:r>
      <w:r>
        <w:t>86</w:t>
      </w:r>
      <w:r>
        <w:fldChar w:fldCharType="end"/>
      </w:r>
    </w:p>
    <w:p w:rsidR="00A53DC8" w:rsidRPr="00485117" w:rsidRDefault="00A53DC8">
      <w:pPr>
        <w:pStyle w:val="TOC4"/>
        <w:rPr>
          <w:rFonts w:ascii="Calibri" w:hAnsi="Calibri"/>
          <w:sz w:val="22"/>
          <w:szCs w:val="22"/>
        </w:rPr>
      </w:pPr>
      <w:r>
        <w:t>7.5.3.2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_Toc60916118 \h </w:instrText>
      </w:r>
      <w:r>
        <w:fldChar w:fldCharType="separate"/>
      </w:r>
      <w:r>
        <w:t>87</w:t>
      </w:r>
      <w:r>
        <w:fldChar w:fldCharType="end"/>
      </w:r>
    </w:p>
    <w:p w:rsidR="00A53DC8" w:rsidRPr="00485117" w:rsidRDefault="00A53DC8">
      <w:pPr>
        <w:pStyle w:val="TOC4"/>
        <w:rPr>
          <w:rFonts w:ascii="Calibri" w:hAnsi="Calibri"/>
          <w:sz w:val="22"/>
          <w:szCs w:val="22"/>
        </w:rPr>
      </w:pPr>
      <w:r>
        <w:lastRenderedPageBreak/>
        <w:t>7.5.3.3</w:t>
      </w:r>
      <w:r w:rsidRPr="00485117">
        <w:rPr>
          <w:rFonts w:ascii="Calibri" w:hAnsi="Calibri"/>
          <w:sz w:val="22"/>
          <w:szCs w:val="22"/>
        </w:rPr>
        <w:tab/>
      </w:r>
      <w:r>
        <w:t>Specific message contents</w:t>
      </w:r>
      <w:r>
        <w:tab/>
      </w:r>
      <w:r>
        <w:fldChar w:fldCharType="begin" w:fldLock="1"/>
      </w:r>
      <w:r>
        <w:instrText xml:space="preserve"> PAGEREF _Toc60916119 \h </w:instrText>
      </w:r>
      <w:r>
        <w:fldChar w:fldCharType="separate"/>
      </w:r>
      <w:r>
        <w:t>87</w:t>
      </w:r>
      <w:r>
        <w:fldChar w:fldCharType="end"/>
      </w:r>
    </w:p>
    <w:p w:rsidR="00A53DC8" w:rsidRPr="00485117" w:rsidRDefault="00A53DC8">
      <w:pPr>
        <w:pStyle w:val="TOC2"/>
        <w:rPr>
          <w:rFonts w:ascii="Calibri" w:hAnsi="Calibri"/>
          <w:sz w:val="22"/>
          <w:szCs w:val="22"/>
        </w:rPr>
      </w:pPr>
      <w:r w:rsidRPr="00DC1FA4">
        <w:rPr>
          <w:rFonts w:eastAsia="MS Gothic"/>
        </w:rPr>
        <w:t>7.6</w:t>
      </w:r>
      <w:r w:rsidRPr="00485117">
        <w:rPr>
          <w:rFonts w:ascii="Calibri" w:hAnsi="Calibri"/>
          <w:sz w:val="22"/>
          <w:szCs w:val="22"/>
        </w:rPr>
        <w:tab/>
      </w:r>
      <w:r w:rsidRPr="00DC1FA4">
        <w:rPr>
          <w:rFonts w:eastAsia="MS Gothic"/>
        </w:rPr>
        <w:t>MTSI MT Voice Call with preconditions at both originating UE and terminating UE / 5GS</w:t>
      </w:r>
      <w:r>
        <w:tab/>
      </w:r>
      <w:r>
        <w:fldChar w:fldCharType="begin" w:fldLock="1"/>
      </w:r>
      <w:r>
        <w:instrText xml:space="preserve"> PAGEREF _Toc60916120 \h </w:instrText>
      </w:r>
      <w:r>
        <w:fldChar w:fldCharType="separate"/>
      </w:r>
      <w:r>
        <w:t>88</w:t>
      </w:r>
      <w:r>
        <w:fldChar w:fldCharType="end"/>
      </w:r>
    </w:p>
    <w:p w:rsidR="00A53DC8" w:rsidRPr="00485117" w:rsidRDefault="00A53DC8">
      <w:pPr>
        <w:pStyle w:val="TOC3"/>
        <w:rPr>
          <w:rFonts w:ascii="Calibri" w:hAnsi="Calibri"/>
          <w:sz w:val="22"/>
          <w:szCs w:val="22"/>
        </w:rPr>
      </w:pPr>
      <w:r w:rsidRPr="00DC1FA4">
        <w:rPr>
          <w:rFonts w:eastAsia="MS Gothic"/>
        </w:rPr>
        <w:t>7.6.1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_Toc60916121 \h </w:instrText>
      </w:r>
      <w:r>
        <w:fldChar w:fldCharType="separate"/>
      </w:r>
      <w:r>
        <w:t>88</w:t>
      </w:r>
      <w:r>
        <w:fldChar w:fldCharType="end"/>
      </w:r>
    </w:p>
    <w:p w:rsidR="00A53DC8" w:rsidRPr="00485117" w:rsidRDefault="00A53DC8">
      <w:pPr>
        <w:pStyle w:val="TOC3"/>
        <w:rPr>
          <w:rFonts w:ascii="Calibri" w:hAnsi="Calibri"/>
          <w:sz w:val="22"/>
          <w:szCs w:val="22"/>
        </w:rPr>
      </w:pPr>
      <w:r w:rsidRPr="00DC1FA4">
        <w:rPr>
          <w:rFonts w:eastAsia="MS Gothic"/>
        </w:rPr>
        <w:t>7.6.2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_Toc60916122 \h </w:instrText>
      </w:r>
      <w:r>
        <w:fldChar w:fldCharType="separate"/>
      </w:r>
      <w:r>
        <w:t>88</w:t>
      </w:r>
      <w:r>
        <w:fldChar w:fldCharType="end"/>
      </w:r>
    </w:p>
    <w:p w:rsidR="00A53DC8" w:rsidRPr="00485117" w:rsidRDefault="00A53DC8">
      <w:pPr>
        <w:pStyle w:val="TOC3"/>
        <w:rPr>
          <w:rFonts w:ascii="Calibri" w:hAnsi="Calibri"/>
          <w:sz w:val="22"/>
          <w:szCs w:val="22"/>
        </w:rPr>
      </w:pPr>
      <w:r w:rsidRPr="00DC1FA4">
        <w:rPr>
          <w:rFonts w:eastAsia="MS Gothic"/>
        </w:rPr>
        <w:t>7.6.3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_Toc60916123 \h </w:instrText>
      </w:r>
      <w:r>
        <w:fldChar w:fldCharType="separate"/>
      </w:r>
      <w:r>
        <w:t>90</w:t>
      </w:r>
      <w:r>
        <w:fldChar w:fldCharType="end"/>
      </w:r>
    </w:p>
    <w:p w:rsidR="00A53DC8" w:rsidRPr="00485117" w:rsidRDefault="00A53DC8">
      <w:pPr>
        <w:pStyle w:val="TOC4"/>
        <w:rPr>
          <w:rFonts w:ascii="Calibri" w:hAnsi="Calibri"/>
          <w:sz w:val="22"/>
          <w:szCs w:val="22"/>
        </w:rPr>
      </w:pPr>
      <w:r>
        <w:t>7.6.3.1</w:t>
      </w:r>
      <w:r w:rsidRPr="00485117">
        <w:rPr>
          <w:rFonts w:ascii="Calibri" w:hAnsi="Calibri"/>
          <w:sz w:val="22"/>
          <w:szCs w:val="22"/>
        </w:rPr>
        <w:tab/>
      </w:r>
      <w:r>
        <w:t>Pre-test conditions</w:t>
      </w:r>
      <w:r>
        <w:tab/>
      </w:r>
      <w:r>
        <w:fldChar w:fldCharType="begin" w:fldLock="1"/>
      </w:r>
      <w:r>
        <w:instrText xml:space="preserve"> PAGEREF _Toc60916124 \h </w:instrText>
      </w:r>
      <w:r>
        <w:fldChar w:fldCharType="separate"/>
      </w:r>
      <w:r>
        <w:t>90</w:t>
      </w:r>
      <w:r>
        <w:fldChar w:fldCharType="end"/>
      </w:r>
    </w:p>
    <w:p w:rsidR="00A53DC8" w:rsidRPr="00485117" w:rsidRDefault="00A53DC8">
      <w:pPr>
        <w:pStyle w:val="TOC4"/>
        <w:rPr>
          <w:rFonts w:ascii="Calibri" w:hAnsi="Calibri"/>
          <w:sz w:val="22"/>
          <w:szCs w:val="22"/>
        </w:rPr>
      </w:pPr>
      <w:r>
        <w:t>7.6.3.2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_Toc60916125 \h </w:instrText>
      </w:r>
      <w:r>
        <w:fldChar w:fldCharType="separate"/>
      </w:r>
      <w:r>
        <w:t>90</w:t>
      </w:r>
      <w:r>
        <w:fldChar w:fldCharType="end"/>
      </w:r>
    </w:p>
    <w:p w:rsidR="00A53DC8" w:rsidRPr="00485117" w:rsidRDefault="00A53DC8">
      <w:pPr>
        <w:pStyle w:val="TOC4"/>
        <w:rPr>
          <w:rFonts w:ascii="Calibri" w:hAnsi="Calibri"/>
          <w:sz w:val="22"/>
          <w:szCs w:val="22"/>
        </w:rPr>
      </w:pPr>
      <w:r>
        <w:t>7.6.3.3</w:t>
      </w:r>
      <w:r w:rsidRPr="00485117">
        <w:rPr>
          <w:rFonts w:ascii="Calibri" w:hAnsi="Calibri"/>
          <w:sz w:val="22"/>
          <w:szCs w:val="22"/>
        </w:rPr>
        <w:tab/>
      </w:r>
      <w:r>
        <w:t>Specific message contents</w:t>
      </w:r>
      <w:r>
        <w:tab/>
      </w:r>
      <w:r>
        <w:fldChar w:fldCharType="begin" w:fldLock="1"/>
      </w:r>
      <w:r>
        <w:instrText xml:space="preserve"> PAGEREF _Toc60916126 \h </w:instrText>
      </w:r>
      <w:r>
        <w:fldChar w:fldCharType="separate"/>
      </w:r>
      <w:r>
        <w:t>90</w:t>
      </w:r>
      <w:r>
        <w:fldChar w:fldCharType="end"/>
      </w:r>
    </w:p>
    <w:p w:rsidR="00A53DC8" w:rsidRPr="00485117" w:rsidRDefault="00A53DC8">
      <w:pPr>
        <w:pStyle w:val="TOC2"/>
        <w:rPr>
          <w:rFonts w:ascii="Calibri" w:hAnsi="Calibri"/>
          <w:sz w:val="22"/>
          <w:szCs w:val="22"/>
        </w:rPr>
      </w:pPr>
      <w:r w:rsidRPr="00DC1FA4">
        <w:rPr>
          <w:rFonts w:eastAsia="MS Gothic"/>
        </w:rPr>
        <w:t>7.7</w:t>
      </w:r>
      <w:r w:rsidRPr="00485117">
        <w:rPr>
          <w:rFonts w:ascii="Calibri" w:hAnsi="Calibri"/>
          <w:sz w:val="22"/>
          <w:szCs w:val="22"/>
        </w:rPr>
        <w:tab/>
      </w:r>
      <w:r w:rsidRPr="00DC1FA4">
        <w:rPr>
          <w:rFonts w:eastAsia="MS Gothic"/>
        </w:rPr>
        <w:t>MTSI MT Voice Call without preconditions at both originating UE and terminating UE / 5GS</w:t>
      </w:r>
      <w:r>
        <w:tab/>
      </w:r>
      <w:r>
        <w:fldChar w:fldCharType="begin" w:fldLock="1"/>
      </w:r>
      <w:r>
        <w:instrText xml:space="preserve"> PAGEREF _Toc60916127 \h </w:instrText>
      </w:r>
      <w:r>
        <w:fldChar w:fldCharType="separate"/>
      </w:r>
      <w:r>
        <w:t>91</w:t>
      </w:r>
      <w:r>
        <w:fldChar w:fldCharType="end"/>
      </w:r>
    </w:p>
    <w:p w:rsidR="00A53DC8" w:rsidRPr="00485117" w:rsidRDefault="00A53DC8">
      <w:pPr>
        <w:pStyle w:val="TOC3"/>
        <w:rPr>
          <w:rFonts w:ascii="Calibri" w:hAnsi="Calibri"/>
          <w:sz w:val="22"/>
          <w:szCs w:val="22"/>
        </w:rPr>
      </w:pPr>
      <w:r w:rsidRPr="00DC1FA4">
        <w:rPr>
          <w:rFonts w:eastAsia="MS Gothic"/>
        </w:rPr>
        <w:t>7.7.1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_Toc60916128 \h </w:instrText>
      </w:r>
      <w:r>
        <w:fldChar w:fldCharType="separate"/>
      </w:r>
      <w:r>
        <w:t>91</w:t>
      </w:r>
      <w:r>
        <w:fldChar w:fldCharType="end"/>
      </w:r>
    </w:p>
    <w:p w:rsidR="00A53DC8" w:rsidRPr="00485117" w:rsidRDefault="00A53DC8">
      <w:pPr>
        <w:pStyle w:val="TOC3"/>
        <w:rPr>
          <w:rFonts w:ascii="Calibri" w:hAnsi="Calibri"/>
          <w:sz w:val="22"/>
          <w:szCs w:val="22"/>
        </w:rPr>
      </w:pPr>
      <w:r w:rsidRPr="00DC1FA4">
        <w:rPr>
          <w:rFonts w:eastAsia="MS Gothic"/>
        </w:rPr>
        <w:t>7.7.2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_Toc60916129 \h </w:instrText>
      </w:r>
      <w:r>
        <w:fldChar w:fldCharType="separate"/>
      </w:r>
      <w:r>
        <w:t>91</w:t>
      </w:r>
      <w:r>
        <w:fldChar w:fldCharType="end"/>
      </w:r>
    </w:p>
    <w:p w:rsidR="00A53DC8" w:rsidRPr="00485117" w:rsidRDefault="00A53DC8">
      <w:pPr>
        <w:pStyle w:val="TOC3"/>
        <w:rPr>
          <w:rFonts w:ascii="Calibri" w:hAnsi="Calibri"/>
          <w:sz w:val="22"/>
          <w:szCs w:val="22"/>
        </w:rPr>
      </w:pPr>
      <w:r w:rsidRPr="00DC1FA4">
        <w:rPr>
          <w:rFonts w:eastAsia="MS Gothic"/>
        </w:rPr>
        <w:t>7.7.3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_Toc60916130 \h </w:instrText>
      </w:r>
      <w:r>
        <w:fldChar w:fldCharType="separate"/>
      </w:r>
      <w:r>
        <w:t>92</w:t>
      </w:r>
      <w:r>
        <w:fldChar w:fldCharType="end"/>
      </w:r>
    </w:p>
    <w:p w:rsidR="00A53DC8" w:rsidRPr="00485117" w:rsidRDefault="00A53DC8">
      <w:pPr>
        <w:pStyle w:val="TOC4"/>
        <w:rPr>
          <w:rFonts w:ascii="Calibri" w:hAnsi="Calibri"/>
          <w:sz w:val="22"/>
          <w:szCs w:val="22"/>
        </w:rPr>
      </w:pPr>
      <w:r>
        <w:t>7.7.3.1</w:t>
      </w:r>
      <w:r w:rsidRPr="00485117">
        <w:rPr>
          <w:rFonts w:ascii="Calibri" w:hAnsi="Calibri"/>
          <w:sz w:val="22"/>
          <w:szCs w:val="22"/>
        </w:rPr>
        <w:tab/>
      </w:r>
      <w:r>
        <w:t>Pre-test conditions</w:t>
      </w:r>
      <w:r>
        <w:tab/>
      </w:r>
      <w:r>
        <w:fldChar w:fldCharType="begin" w:fldLock="1"/>
      </w:r>
      <w:r>
        <w:instrText xml:space="preserve"> PAGEREF _Toc60916131 \h </w:instrText>
      </w:r>
      <w:r>
        <w:fldChar w:fldCharType="separate"/>
      </w:r>
      <w:r>
        <w:t>92</w:t>
      </w:r>
      <w:r>
        <w:fldChar w:fldCharType="end"/>
      </w:r>
    </w:p>
    <w:p w:rsidR="00A53DC8" w:rsidRPr="00485117" w:rsidRDefault="00A53DC8">
      <w:pPr>
        <w:pStyle w:val="TOC4"/>
        <w:rPr>
          <w:rFonts w:ascii="Calibri" w:hAnsi="Calibri"/>
          <w:sz w:val="22"/>
          <w:szCs w:val="22"/>
        </w:rPr>
      </w:pPr>
      <w:r>
        <w:t>7.7.3.2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_Toc60916132 \h </w:instrText>
      </w:r>
      <w:r>
        <w:fldChar w:fldCharType="separate"/>
      </w:r>
      <w:r>
        <w:t>92</w:t>
      </w:r>
      <w:r>
        <w:fldChar w:fldCharType="end"/>
      </w:r>
    </w:p>
    <w:p w:rsidR="00A53DC8" w:rsidRPr="00485117" w:rsidRDefault="00A53DC8">
      <w:pPr>
        <w:pStyle w:val="TOC4"/>
        <w:rPr>
          <w:rFonts w:ascii="Calibri" w:hAnsi="Calibri"/>
          <w:sz w:val="22"/>
          <w:szCs w:val="22"/>
        </w:rPr>
      </w:pPr>
      <w:r>
        <w:t>7.7.3.3</w:t>
      </w:r>
      <w:r w:rsidRPr="00485117">
        <w:rPr>
          <w:rFonts w:ascii="Calibri" w:hAnsi="Calibri"/>
          <w:sz w:val="22"/>
          <w:szCs w:val="22"/>
        </w:rPr>
        <w:tab/>
      </w:r>
      <w:r>
        <w:t>Specific message contents</w:t>
      </w:r>
      <w:r>
        <w:tab/>
      </w:r>
      <w:r>
        <w:fldChar w:fldCharType="begin" w:fldLock="1"/>
      </w:r>
      <w:r>
        <w:instrText xml:space="preserve"> PAGEREF _Toc60916133 \h </w:instrText>
      </w:r>
      <w:r>
        <w:fldChar w:fldCharType="separate"/>
      </w:r>
      <w:r>
        <w:t>92</w:t>
      </w:r>
      <w:r>
        <w:fldChar w:fldCharType="end"/>
      </w:r>
    </w:p>
    <w:p w:rsidR="00A53DC8" w:rsidRPr="00485117" w:rsidRDefault="00A53DC8">
      <w:pPr>
        <w:pStyle w:val="TOC2"/>
        <w:rPr>
          <w:rFonts w:ascii="Calibri" w:hAnsi="Calibri"/>
          <w:sz w:val="22"/>
          <w:szCs w:val="22"/>
        </w:rPr>
      </w:pPr>
      <w:r w:rsidRPr="00DC1FA4">
        <w:rPr>
          <w:rFonts w:eastAsia="MS Gothic"/>
        </w:rPr>
        <w:t>7.8</w:t>
      </w:r>
      <w:r w:rsidRPr="00485117">
        <w:rPr>
          <w:rFonts w:ascii="Calibri" w:hAnsi="Calibri"/>
          <w:sz w:val="22"/>
          <w:szCs w:val="22"/>
        </w:rPr>
        <w:tab/>
      </w:r>
      <w:r w:rsidRPr="00DC1FA4">
        <w:rPr>
          <w:rFonts w:eastAsia="MS Gothic"/>
        </w:rPr>
        <w:t>MTSI MT Voice Call without preconditions at originating UE and with preconditions at terminating UE / 5GS</w:t>
      </w:r>
      <w:r>
        <w:tab/>
      </w:r>
      <w:r>
        <w:fldChar w:fldCharType="begin" w:fldLock="1"/>
      </w:r>
      <w:r>
        <w:instrText xml:space="preserve"> PAGEREF _Toc60916134 \h </w:instrText>
      </w:r>
      <w:r>
        <w:fldChar w:fldCharType="separate"/>
      </w:r>
      <w:r>
        <w:t>93</w:t>
      </w:r>
      <w:r>
        <w:fldChar w:fldCharType="end"/>
      </w:r>
    </w:p>
    <w:p w:rsidR="00A53DC8" w:rsidRPr="00485117" w:rsidRDefault="00A53DC8">
      <w:pPr>
        <w:pStyle w:val="TOC3"/>
        <w:rPr>
          <w:rFonts w:ascii="Calibri" w:hAnsi="Calibri"/>
          <w:sz w:val="22"/>
          <w:szCs w:val="22"/>
        </w:rPr>
      </w:pPr>
      <w:r w:rsidRPr="00DC1FA4">
        <w:rPr>
          <w:rFonts w:eastAsia="MS Gothic"/>
        </w:rPr>
        <w:t>7.8.1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_Toc60916135 \h </w:instrText>
      </w:r>
      <w:r>
        <w:fldChar w:fldCharType="separate"/>
      </w:r>
      <w:r>
        <w:t>93</w:t>
      </w:r>
      <w:r>
        <w:fldChar w:fldCharType="end"/>
      </w:r>
    </w:p>
    <w:p w:rsidR="00A53DC8" w:rsidRPr="00485117" w:rsidRDefault="00A53DC8">
      <w:pPr>
        <w:pStyle w:val="TOC3"/>
        <w:rPr>
          <w:rFonts w:ascii="Calibri" w:hAnsi="Calibri"/>
          <w:sz w:val="22"/>
          <w:szCs w:val="22"/>
        </w:rPr>
      </w:pPr>
      <w:r w:rsidRPr="00DC1FA4">
        <w:rPr>
          <w:rFonts w:eastAsia="MS Gothic"/>
        </w:rPr>
        <w:t>7.8.2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_Toc60916136 \h </w:instrText>
      </w:r>
      <w:r>
        <w:fldChar w:fldCharType="separate"/>
      </w:r>
      <w:r>
        <w:t>93</w:t>
      </w:r>
      <w:r>
        <w:fldChar w:fldCharType="end"/>
      </w:r>
    </w:p>
    <w:p w:rsidR="00A53DC8" w:rsidRPr="00485117" w:rsidRDefault="00A53DC8">
      <w:pPr>
        <w:pStyle w:val="TOC3"/>
        <w:rPr>
          <w:rFonts w:ascii="Calibri" w:hAnsi="Calibri"/>
          <w:sz w:val="22"/>
          <w:szCs w:val="22"/>
        </w:rPr>
      </w:pPr>
      <w:r w:rsidRPr="00DC1FA4">
        <w:rPr>
          <w:rFonts w:eastAsia="MS Gothic"/>
        </w:rPr>
        <w:t>7.8.3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_Toc60916137 \h </w:instrText>
      </w:r>
      <w:r>
        <w:fldChar w:fldCharType="separate"/>
      </w:r>
      <w:r>
        <w:t>93</w:t>
      </w:r>
      <w:r>
        <w:fldChar w:fldCharType="end"/>
      </w:r>
    </w:p>
    <w:p w:rsidR="00A53DC8" w:rsidRPr="00485117" w:rsidRDefault="00A53DC8">
      <w:pPr>
        <w:pStyle w:val="TOC4"/>
        <w:rPr>
          <w:rFonts w:ascii="Calibri" w:hAnsi="Calibri"/>
          <w:sz w:val="22"/>
          <w:szCs w:val="22"/>
        </w:rPr>
      </w:pPr>
      <w:r>
        <w:t>7.8.3.1</w:t>
      </w:r>
      <w:r w:rsidRPr="00485117">
        <w:rPr>
          <w:rFonts w:ascii="Calibri" w:hAnsi="Calibri"/>
          <w:sz w:val="22"/>
          <w:szCs w:val="22"/>
        </w:rPr>
        <w:tab/>
      </w:r>
      <w:r>
        <w:t>Pre-test conditions</w:t>
      </w:r>
      <w:r>
        <w:tab/>
      </w:r>
      <w:r>
        <w:fldChar w:fldCharType="begin" w:fldLock="1"/>
      </w:r>
      <w:r>
        <w:instrText xml:space="preserve"> PAGEREF _Toc60916138 \h </w:instrText>
      </w:r>
      <w:r>
        <w:fldChar w:fldCharType="separate"/>
      </w:r>
      <w:r>
        <w:t>93</w:t>
      </w:r>
      <w:r>
        <w:fldChar w:fldCharType="end"/>
      </w:r>
    </w:p>
    <w:p w:rsidR="00A53DC8" w:rsidRPr="00485117" w:rsidRDefault="00A53DC8">
      <w:pPr>
        <w:pStyle w:val="TOC4"/>
        <w:rPr>
          <w:rFonts w:ascii="Calibri" w:hAnsi="Calibri"/>
          <w:sz w:val="22"/>
          <w:szCs w:val="22"/>
        </w:rPr>
      </w:pPr>
      <w:r>
        <w:t>7.8.3.2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_Toc60916139 \h </w:instrText>
      </w:r>
      <w:r>
        <w:fldChar w:fldCharType="separate"/>
      </w:r>
      <w:r>
        <w:t>94</w:t>
      </w:r>
      <w:r>
        <w:fldChar w:fldCharType="end"/>
      </w:r>
    </w:p>
    <w:p w:rsidR="00A53DC8" w:rsidRPr="00485117" w:rsidRDefault="00A53DC8">
      <w:pPr>
        <w:pStyle w:val="TOC4"/>
        <w:rPr>
          <w:rFonts w:ascii="Calibri" w:hAnsi="Calibri"/>
          <w:sz w:val="22"/>
          <w:szCs w:val="22"/>
        </w:rPr>
      </w:pPr>
      <w:r>
        <w:t>7.8.3.3</w:t>
      </w:r>
      <w:r w:rsidRPr="00485117">
        <w:rPr>
          <w:rFonts w:ascii="Calibri" w:hAnsi="Calibri"/>
          <w:sz w:val="22"/>
          <w:szCs w:val="22"/>
        </w:rPr>
        <w:tab/>
      </w:r>
      <w:r>
        <w:t>Specific message contents</w:t>
      </w:r>
      <w:r>
        <w:tab/>
      </w:r>
      <w:r>
        <w:fldChar w:fldCharType="begin" w:fldLock="1"/>
      </w:r>
      <w:r>
        <w:instrText xml:space="preserve"> PAGEREF _Toc60916140 \h </w:instrText>
      </w:r>
      <w:r>
        <w:fldChar w:fldCharType="separate"/>
      </w:r>
      <w:r>
        <w:t>94</w:t>
      </w:r>
      <w:r>
        <w:fldChar w:fldCharType="end"/>
      </w:r>
    </w:p>
    <w:p w:rsidR="00A53DC8" w:rsidRPr="00485117" w:rsidRDefault="00A53DC8">
      <w:pPr>
        <w:pStyle w:val="TOC2"/>
        <w:rPr>
          <w:rFonts w:ascii="Calibri" w:hAnsi="Calibri"/>
          <w:sz w:val="22"/>
          <w:szCs w:val="22"/>
        </w:rPr>
      </w:pPr>
      <w:r w:rsidRPr="00DC1FA4">
        <w:rPr>
          <w:rFonts w:eastAsia="MS Gothic"/>
        </w:rPr>
        <w:t>7.9</w:t>
      </w:r>
      <w:r w:rsidRPr="00485117">
        <w:rPr>
          <w:rFonts w:ascii="Calibri" w:hAnsi="Calibri"/>
          <w:sz w:val="22"/>
          <w:szCs w:val="22"/>
        </w:rPr>
        <w:tab/>
      </w:r>
      <w:r w:rsidRPr="00DC1FA4">
        <w:rPr>
          <w:rFonts w:eastAsia="MS Gothic"/>
        </w:rPr>
        <w:t>MTSI MT Voice Call with preconditions at originating UE and without preconditions at terminating UE / 5GS</w:t>
      </w:r>
      <w:r>
        <w:tab/>
      </w:r>
      <w:r>
        <w:fldChar w:fldCharType="begin" w:fldLock="1"/>
      </w:r>
      <w:r>
        <w:instrText xml:space="preserve"> PAGEREF _Toc60916141 \h </w:instrText>
      </w:r>
      <w:r>
        <w:fldChar w:fldCharType="separate"/>
      </w:r>
      <w:r>
        <w:t>94</w:t>
      </w:r>
      <w:r>
        <w:fldChar w:fldCharType="end"/>
      </w:r>
    </w:p>
    <w:p w:rsidR="00A53DC8" w:rsidRPr="00485117" w:rsidRDefault="00A53DC8">
      <w:pPr>
        <w:pStyle w:val="TOC3"/>
        <w:rPr>
          <w:rFonts w:ascii="Calibri" w:hAnsi="Calibri"/>
          <w:sz w:val="22"/>
          <w:szCs w:val="22"/>
        </w:rPr>
      </w:pPr>
      <w:r w:rsidRPr="00DC1FA4">
        <w:rPr>
          <w:rFonts w:eastAsia="MS Gothic"/>
        </w:rPr>
        <w:t>7.9.1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_Toc60916142 \h </w:instrText>
      </w:r>
      <w:r>
        <w:fldChar w:fldCharType="separate"/>
      </w:r>
      <w:r>
        <w:t>94</w:t>
      </w:r>
      <w:r>
        <w:fldChar w:fldCharType="end"/>
      </w:r>
    </w:p>
    <w:p w:rsidR="00A53DC8" w:rsidRPr="00485117" w:rsidRDefault="00A53DC8">
      <w:pPr>
        <w:pStyle w:val="TOC3"/>
        <w:rPr>
          <w:rFonts w:ascii="Calibri" w:hAnsi="Calibri"/>
          <w:sz w:val="22"/>
          <w:szCs w:val="22"/>
        </w:rPr>
      </w:pPr>
      <w:r w:rsidRPr="00DC1FA4">
        <w:rPr>
          <w:rFonts w:eastAsia="MS Gothic"/>
        </w:rPr>
        <w:t>7.9.2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_Toc60916143 \h </w:instrText>
      </w:r>
      <w:r>
        <w:fldChar w:fldCharType="separate"/>
      </w:r>
      <w:r>
        <w:t>94</w:t>
      </w:r>
      <w:r>
        <w:fldChar w:fldCharType="end"/>
      </w:r>
    </w:p>
    <w:p w:rsidR="00A53DC8" w:rsidRPr="00485117" w:rsidRDefault="00A53DC8">
      <w:pPr>
        <w:pStyle w:val="TOC3"/>
        <w:rPr>
          <w:rFonts w:ascii="Calibri" w:hAnsi="Calibri"/>
          <w:sz w:val="22"/>
          <w:szCs w:val="22"/>
        </w:rPr>
      </w:pPr>
      <w:r w:rsidRPr="00DC1FA4">
        <w:rPr>
          <w:rFonts w:eastAsia="MS Gothic"/>
        </w:rPr>
        <w:t>7.9.3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_Toc60916144 \h </w:instrText>
      </w:r>
      <w:r>
        <w:fldChar w:fldCharType="separate"/>
      </w:r>
      <w:r>
        <w:t>95</w:t>
      </w:r>
      <w:r>
        <w:fldChar w:fldCharType="end"/>
      </w:r>
    </w:p>
    <w:p w:rsidR="00A53DC8" w:rsidRPr="00485117" w:rsidRDefault="00A53DC8">
      <w:pPr>
        <w:pStyle w:val="TOC4"/>
        <w:rPr>
          <w:rFonts w:ascii="Calibri" w:hAnsi="Calibri"/>
          <w:sz w:val="22"/>
          <w:szCs w:val="22"/>
        </w:rPr>
      </w:pPr>
      <w:r>
        <w:t>7.9.3.1</w:t>
      </w:r>
      <w:r w:rsidRPr="00485117">
        <w:rPr>
          <w:rFonts w:ascii="Calibri" w:hAnsi="Calibri"/>
          <w:sz w:val="22"/>
          <w:szCs w:val="22"/>
        </w:rPr>
        <w:tab/>
      </w:r>
      <w:r>
        <w:t>Pre-test conditions</w:t>
      </w:r>
      <w:r>
        <w:tab/>
      </w:r>
      <w:r>
        <w:fldChar w:fldCharType="begin" w:fldLock="1"/>
      </w:r>
      <w:r>
        <w:instrText xml:space="preserve"> PAGEREF _Toc60916145 \h </w:instrText>
      </w:r>
      <w:r>
        <w:fldChar w:fldCharType="separate"/>
      </w:r>
      <w:r>
        <w:t>95</w:t>
      </w:r>
      <w:r>
        <w:fldChar w:fldCharType="end"/>
      </w:r>
    </w:p>
    <w:p w:rsidR="00A53DC8" w:rsidRPr="00485117" w:rsidRDefault="00A53DC8">
      <w:pPr>
        <w:pStyle w:val="TOC4"/>
        <w:rPr>
          <w:rFonts w:ascii="Calibri" w:hAnsi="Calibri"/>
          <w:sz w:val="22"/>
          <w:szCs w:val="22"/>
        </w:rPr>
      </w:pPr>
      <w:r>
        <w:t>7.9.3.2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_Toc60916146 \h </w:instrText>
      </w:r>
      <w:r>
        <w:fldChar w:fldCharType="separate"/>
      </w:r>
      <w:r>
        <w:t>95</w:t>
      </w:r>
      <w:r>
        <w:fldChar w:fldCharType="end"/>
      </w:r>
    </w:p>
    <w:p w:rsidR="00A53DC8" w:rsidRPr="00485117" w:rsidRDefault="00A53DC8">
      <w:pPr>
        <w:pStyle w:val="TOC4"/>
        <w:rPr>
          <w:rFonts w:ascii="Calibri" w:hAnsi="Calibri"/>
          <w:sz w:val="22"/>
          <w:szCs w:val="22"/>
        </w:rPr>
      </w:pPr>
      <w:r>
        <w:t>7.9.3.3</w:t>
      </w:r>
      <w:r w:rsidRPr="00485117">
        <w:rPr>
          <w:rFonts w:ascii="Calibri" w:hAnsi="Calibri"/>
          <w:sz w:val="22"/>
          <w:szCs w:val="22"/>
        </w:rPr>
        <w:tab/>
      </w:r>
      <w:r>
        <w:t>Specific message contents</w:t>
      </w:r>
      <w:r>
        <w:tab/>
      </w:r>
      <w:r>
        <w:fldChar w:fldCharType="begin" w:fldLock="1"/>
      </w:r>
      <w:r>
        <w:instrText xml:space="preserve"> PAGEREF _Toc60916147 \h </w:instrText>
      </w:r>
      <w:r>
        <w:fldChar w:fldCharType="separate"/>
      </w:r>
      <w:r>
        <w:t>95</w:t>
      </w:r>
      <w:r>
        <w:fldChar w:fldCharType="end"/>
      </w:r>
    </w:p>
    <w:p w:rsidR="00A53DC8" w:rsidRPr="00485117" w:rsidRDefault="00A53DC8">
      <w:pPr>
        <w:pStyle w:val="TOC2"/>
        <w:rPr>
          <w:rFonts w:ascii="Calibri" w:hAnsi="Calibri"/>
          <w:sz w:val="22"/>
          <w:szCs w:val="22"/>
        </w:rPr>
      </w:pPr>
      <w:r w:rsidRPr="00DC1FA4">
        <w:rPr>
          <w:rFonts w:eastAsia="MS Gothic"/>
        </w:rPr>
        <w:t>7.10</w:t>
      </w:r>
      <w:r w:rsidRPr="00485117">
        <w:rPr>
          <w:rFonts w:ascii="Calibri" w:hAnsi="Calibri"/>
          <w:sz w:val="22"/>
          <w:szCs w:val="22"/>
        </w:rPr>
        <w:tab/>
      </w:r>
      <w:r w:rsidRPr="00DC1FA4">
        <w:rPr>
          <w:rFonts w:eastAsia="MS Gothic"/>
        </w:rPr>
        <w:t>MTSI MT Voice call without preconditions and without SDP offer in MT INVITE / 5GS</w:t>
      </w:r>
      <w:r>
        <w:tab/>
      </w:r>
      <w:r>
        <w:fldChar w:fldCharType="begin" w:fldLock="1"/>
      </w:r>
      <w:r>
        <w:instrText xml:space="preserve"> PAGEREF _Toc60916148 \h </w:instrText>
      </w:r>
      <w:r>
        <w:fldChar w:fldCharType="separate"/>
      </w:r>
      <w:r>
        <w:t>96</w:t>
      </w:r>
      <w:r>
        <w:fldChar w:fldCharType="end"/>
      </w:r>
    </w:p>
    <w:p w:rsidR="00A53DC8" w:rsidRPr="00485117" w:rsidRDefault="00A53DC8">
      <w:pPr>
        <w:pStyle w:val="TOC3"/>
        <w:rPr>
          <w:rFonts w:ascii="Calibri" w:hAnsi="Calibri"/>
          <w:sz w:val="22"/>
          <w:szCs w:val="22"/>
        </w:rPr>
      </w:pPr>
      <w:r w:rsidRPr="00DC1FA4">
        <w:rPr>
          <w:rFonts w:eastAsia="MS Gothic"/>
        </w:rPr>
        <w:t>7.10.1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_Toc60916149 \h </w:instrText>
      </w:r>
      <w:r>
        <w:fldChar w:fldCharType="separate"/>
      </w:r>
      <w:r>
        <w:t>96</w:t>
      </w:r>
      <w:r>
        <w:fldChar w:fldCharType="end"/>
      </w:r>
    </w:p>
    <w:p w:rsidR="00A53DC8" w:rsidRPr="00485117" w:rsidRDefault="00A53DC8">
      <w:pPr>
        <w:pStyle w:val="TOC3"/>
        <w:rPr>
          <w:rFonts w:ascii="Calibri" w:hAnsi="Calibri"/>
          <w:sz w:val="22"/>
          <w:szCs w:val="22"/>
        </w:rPr>
      </w:pPr>
      <w:r w:rsidRPr="00DC1FA4">
        <w:rPr>
          <w:rFonts w:eastAsia="MS Gothic"/>
        </w:rPr>
        <w:t>7.10.2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_Toc60916150 \h </w:instrText>
      </w:r>
      <w:r>
        <w:fldChar w:fldCharType="separate"/>
      </w:r>
      <w:r>
        <w:t>96</w:t>
      </w:r>
      <w:r>
        <w:fldChar w:fldCharType="end"/>
      </w:r>
    </w:p>
    <w:p w:rsidR="00A53DC8" w:rsidRPr="00485117" w:rsidRDefault="00A53DC8">
      <w:pPr>
        <w:pStyle w:val="TOC3"/>
        <w:rPr>
          <w:rFonts w:ascii="Calibri" w:hAnsi="Calibri"/>
          <w:sz w:val="22"/>
          <w:szCs w:val="22"/>
        </w:rPr>
      </w:pPr>
      <w:r w:rsidRPr="00DC1FA4">
        <w:rPr>
          <w:rFonts w:eastAsia="MS Gothic"/>
        </w:rPr>
        <w:t>7.10.3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_Toc60916151 \h </w:instrText>
      </w:r>
      <w:r>
        <w:fldChar w:fldCharType="separate"/>
      </w:r>
      <w:r>
        <w:t>96</w:t>
      </w:r>
      <w:r>
        <w:fldChar w:fldCharType="end"/>
      </w:r>
    </w:p>
    <w:p w:rsidR="00A53DC8" w:rsidRPr="00485117" w:rsidRDefault="00A53DC8">
      <w:pPr>
        <w:pStyle w:val="TOC4"/>
        <w:rPr>
          <w:rFonts w:ascii="Calibri" w:hAnsi="Calibri"/>
          <w:sz w:val="22"/>
          <w:szCs w:val="22"/>
        </w:rPr>
      </w:pPr>
      <w:r>
        <w:t>7.10.3.1</w:t>
      </w:r>
      <w:r w:rsidRPr="00485117">
        <w:rPr>
          <w:rFonts w:ascii="Calibri" w:hAnsi="Calibri"/>
          <w:sz w:val="22"/>
          <w:szCs w:val="22"/>
        </w:rPr>
        <w:tab/>
      </w:r>
      <w:r>
        <w:t>Pre-test conditions</w:t>
      </w:r>
      <w:r>
        <w:tab/>
      </w:r>
      <w:r>
        <w:fldChar w:fldCharType="begin" w:fldLock="1"/>
      </w:r>
      <w:r>
        <w:instrText xml:space="preserve"> PAGEREF _Toc60916152 \h </w:instrText>
      </w:r>
      <w:r>
        <w:fldChar w:fldCharType="separate"/>
      </w:r>
      <w:r>
        <w:t>96</w:t>
      </w:r>
      <w:r>
        <w:fldChar w:fldCharType="end"/>
      </w:r>
    </w:p>
    <w:p w:rsidR="00A53DC8" w:rsidRPr="00485117" w:rsidRDefault="00A53DC8">
      <w:pPr>
        <w:pStyle w:val="TOC4"/>
        <w:rPr>
          <w:rFonts w:ascii="Calibri" w:hAnsi="Calibri"/>
          <w:sz w:val="22"/>
          <w:szCs w:val="22"/>
        </w:rPr>
      </w:pPr>
      <w:r>
        <w:t>7.10.3.2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_Toc60916153 \h </w:instrText>
      </w:r>
      <w:r>
        <w:fldChar w:fldCharType="separate"/>
      </w:r>
      <w:r>
        <w:t>97</w:t>
      </w:r>
      <w:r>
        <w:fldChar w:fldCharType="end"/>
      </w:r>
    </w:p>
    <w:p w:rsidR="00A53DC8" w:rsidRPr="00485117" w:rsidRDefault="00A53DC8">
      <w:pPr>
        <w:pStyle w:val="TOC4"/>
        <w:rPr>
          <w:rFonts w:ascii="Calibri" w:hAnsi="Calibri"/>
          <w:sz w:val="22"/>
          <w:szCs w:val="22"/>
        </w:rPr>
      </w:pPr>
      <w:r>
        <w:t>7.10.3.3</w:t>
      </w:r>
      <w:r w:rsidRPr="00485117">
        <w:rPr>
          <w:rFonts w:ascii="Calibri" w:hAnsi="Calibri"/>
          <w:sz w:val="22"/>
          <w:szCs w:val="22"/>
        </w:rPr>
        <w:tab/>
      </w:r>
      <w:r>
        <w:t>Specific message contents</w:t>
      </w:r>
      <w:r>
        <w:tab/>
      </w:r>
      <w:r>
        <w:fldChar w:fldCharType="begin" w:fldLock="1"/>
      </w:r>
      <w:r>
        <w:instrText xml:space="preserve"> PAGEREF _Toc60916154 \h </w:instrText>
      </w:r>
      <w:r>
        <w:fldChar w:fldCharType="separate"/>
      </w:r>
      <w:r>
        <w:t>97</w:t>
      </w:r>
      <w:r>
        <w:fldChar w:fldCharType="end"/>
      </w:r>
    </w:p>
    <w:p w:rsidR="00A53DC8" w:rsidRPr="00485117" w:rsidRDefault="00A53DC8">
      <w:pPr>
        <w:pStyle w:val="TOC2"/>
        <w:rPr>
          <w:rFonts w:ascii="Calibri" w:hAnsi="Calibri"/>
          <w:sz w:val="22"/>
          <w:szCs w:val="22"/>
        </w:rPr>
      </w:pPr>
      <w:r w:rsidRPr="00DC1FA4">
        <w:rPr>
          <w:rFonts w:eastAsia="MS Gothic"/>
        </w:rPr>
        <w:t>7.11</w:t>
      </w:r>
      <w:r w:rsidRPr="00485117">
        <w:rPr>
          <w:rFonts w:ascii="Calibri" w:hAnsi="Calibri"/>
          <w:sz w:val="22"/>
          <w:szCs w:val="22"/>
        </w:rPr>
        <w:tab/>
      </w:r>
      <w:r w:rsidRPr="00DC1FA4">
        <w:rPr>
          <w:rFonts w:eastAsia="MS Gothic"/>
        </w:rPr>
        <w:t>MTSI MT Voice call without preconditions at terminating UE and originating UE requiring them / 5GS</w:t>
      </w:r>
      <w:r>
        <w:tab/>
      </w:r>
      <w:r>
        <w:fldChar w:fldCharType="begin" w:fldLock="1"/>
      </w:r>
      <w:r>
        <w:instrText xml:space="preserve"> PAGEREF _Toc60916155 \h </w:instrText>
      </w:r>
      <w:r>
        <w:fldChar w:fldCharType="separate"/>
      </w:r>
      <w:r>
        <w:t>101</w:t>
      </w:r>
      <w:r>
        <w:fldChar w:fldCharType="end"/>
      </w:r>
    </w:p>
    <w:p w:rsidR="00A53DC8" w:rsidRPr="00485117" w:rsidRDefault="00A53DC8">
      <w:pPr>
        <w:pStyle w:val="TOC3"/>
        <w:rPr>
          <w:rFonts w:ascii="Calibri" w:hAnsi="Calibri"/>
          <w:sz w:val="22"/>
          <w:szCs w:val="22"/>
        </w:rPr>
      </w:pPr>
      <w:r w:rsidRPr="00DC1FA4">
        <w:rPr>
          <w:rFonts w:eastAsia="MS Gothic"/>
        </w:rPr>
        <w:t>7.11.1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_Toc60916156 \h </w:instrText>
      </w:r>
      <w:r>
        <w:fldChar w:fldCharType="separate"/>
      </w:r>
      <w:r>
        <w:t>101</w:t>
      </w:r>
      <w:r>
        <w:fldChar w:fldCharType="end"/>
      </w:r>
    </w:p>
    <w:p w:rsidR="00A53DC8" w:rsidRPr="00485117" w:rsidRDefault="00A53DC8">
      <w:pPr>
        <w:pStyle w:val="TOC3"/>
        <w:rPr>
          <w:rFonts w:ascii="Calibri" w:hAnsi="Calibri"/>
          <w:sz w:val="22"/>
          <w:szCs w:val="22"/>
        </w:rPr>
      </w:pPr>
      <w:r w:rsidRPr="00DC1FA4">
        <w:rPr>
          <w:rFonts w:eastAsia="MS Gothic"/>
        </w:rPr>
        <w:t>7.11.2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_Toc60916157 \h </w:instrText>
      </w:r>
      <w:r>
        <w:fldChar w:fldCharType="separate"/>
      </w:r>
      <w:r>
        <w:t>101</w:t>
      </w:r>
      <w:r>
        <w:fldChar w:fldCharType="end"/>
      </w:r>
    </w:p>
    <w:p w:rsidR="00A53DC8" w:rsidRPr="00485117" w:rsidRDefault="00A53DC8">
      <w:pPr>
        <w:pStyle w:val="TOC3"/>
        <w:rPr>
          <w:rFonts w:ascii="Calibri" w:hAnsi="Calibri"/>
          <w:sz w:val="22"/>
          <w:szCs w:val="22"/>
        </w:rPr>
      </w:pPr>
      <w:r w:rsidRPr="00DC1FA4">
        <w:rPr>
          <w:rFonts w:eastAsia="MS Gothic"/>
        </w:rPr>
        <w:t>7.11.3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_Toc60916158 \h </w:instrText>
      </w:r>
      <w:r>
        <w:fldChar w:fldCharType="separate"/>
      </w:r>
      <w:r>
        <w:t>101</w:t>
      </w:r>
      <w:r>
        <w:fldChar w:fldCharType="end"/>
      </w:r>
    </w:p>
    <w:p w:rsidR="00A53DC8" w:rsidRPr="00485117" w:rsidRDefault="00A53DC8">
      <w:pPr>
        <w:pStyle w:val="TOC4"/>
        <w:rPr>
          <w:rFonts w:ascii="Calibri" w:hAnsi="Calibri"/>
          <w:sz w:val="22"/>
          <w:szCs w:val="22"/>
        </w:rPr>
      </w:pPr>
      <w:r>
        <w:t>7.11.3.1</w:t>
      </w:r>
      <w:r w:rsidRPr="00485117">
        <w:rPr>
          <w:rFonts w:ascii="Calibri" w:hAnsi="Calibri"/>
          <w:sz w:val="22"/>
          <w:szCs w:val="22"/>
        </w:rPr>
        <w:tab/>
      </w:r>
      <w:r>
        <w:t>Pre-test conditions</w:t>
      </w:r>
      <w:r>
        <w:tab/>
      </w:r>
      <w:r>
        <w:fldChar w:fldCharType="begin" w:fldLock="1"/>
      </w:r>
      <w:r>
        <w:instrText xml:space="preserve"> PAGEREF _Toc60916159 \h </w:instrText>
      </w:r>
      <w:r>
        <w:fldChar w:fldCharType="separate"/>
      </w:r>
      <w:r>
        <w:t>101</w:t>
      </w:r>
      <w:r>
        <w:fldChar w:fldCharType="end"/>
      </w:r>
    </w:p>
    <w:p w:rsidR="00A53DC8" w:rsidRPr="00485117" w:rsidRDefault="00A53DC8">
      <w:pPr>
        <w:pStyle w:val="TOC4"/>
        <w:rPr>
          <w:rFonts w:ascii="Calibri" w:hAnsi="Calibri"/>
          <w:sz w:val="22"/>
          <w:szCs w:val="22"/>
        </w:rPr>
      </w:pPr>
      <w:r>
        <w:t>7.11.3.2</w:t>
      </w:r>
      <w:r w:rsidRPr="00485117">
        <w:rPr>
          <w:rFonts w:ascii="Calibri" w:hAnsi="Calibri"/>
          <w:sz w:val="22"/>
          <w:szCs w:val="22"/>
        </w:rPr>
        <w:tab/>
      </w:r>
      <w:r>
        <w:t>Test procedure sequence</w:t>
      </w:r>
      <w:r>
        <w:tab/>
      </w:r>
      <w:r>
        <w:fldChar w:fldCharType="begin" w:fldLock="1"/>
      </w:r>
      <w:r>
        <w:instrText xml:space="preserve"> PAGEREF _Toc60916160 \h </w:instrText>
      </w:r>
      <w:r>
        <w:fldChar w:fldCharType="separate"/>
      </w:r>
      <w:r>
        <w:t>102</w:t>
      </w:r>
      <w:r>
        <w:fldChar w:fldCharType="end"/>
      </w:r>
    </w:p>
    <w:p w:rsidR="00A53DC8" w:rsidRPr="00485117" w:rsidRDefault="00A53DC8">
      <w:pPr>
        <w:pStyle w:val="TOC4"/>
        <w:rPr>
          <w:rFonts w:ascii="Calibri" w:hAnsi="Calibri"/>
          <w:sz w:val="22"/>
          <w:szCs w:val="22"/>
        </w:rPr>
      </w:pPr>
      <w:r>
        <w:t>7.11.3.3</w:t>
      </w:r>
      <w:r w:rsidRPr="00485117">
        <w:rPr>
          <w:rFonts w:ascii="Calibri" w:hAnsi="Calibri"/>
          <w:sz w:val="22"/>
          <w:szCs w:val="22"/>
        </w:rPr>
        <w:tab/>
      </w:r>
      <w:r>
        <w:t>Specific message contents</w:t>
      </w:r>
      <w:r>
        <w:tab/>
      </w:r>
      <w:r>
        <w:fldChar w:fldCharType="begin" w:fldLock="1"/>
      </w:r>
      <w:r>
        <w:instrText xml:space="preserve"> PAGEREF _Toc60916161 \h </w:instrText>
      </w:r>
      <w:r>
        <w:fldChar w:fldCharType="separate"/>
      </w:r>
      <w:r>
        <w:t>102</w:t>
      </w:r>
      <w:r>
        <w:fldChar w:fldCharType="end"/>
      </w:r>
    </w:p>
    <w:p w:rsidR="00A53DC8" w:rsidRPr="00485117" w:rsidRDefault="00A53DC8">
      <w:pPr>
        <w:pStyle w:val="TOC2"/>
        <w:rPr>
          <w:rFonts w:ascii="Calibri" w:hAnsi="Calibri"/>
          <w:sz w:val="22"/>
          <w:szCs w:val="22"/>
        </w:rPr>
      </w:pPr>
      <w:r w:rsidRPr="00DC1FA4">
        <w:rPr>
          <w:rFonts w:eastAsia="Wingdings"/>
        </w:rPr>
        <w:t>7.12</w:t>
      </w:r>
      <w:r w:rsidRPr="00485117">
        <w:rPr>
          <w:rFonts w:ascii="Calibri" w:hAnsi="Calibri"/>
          <w:sz w:val="22"/>
          <w:szCs w:val="22"/>
        </w:rPr>
        <w:tab/>
      </w:r>
      <w:r w:rsidRPr="00DC1FA4">
        <w:rPr>
          <w:rFonts w:eastAsia="Wingdings"/>
        </w:rPr>
        <w:t>MTSI MO Voice Call with preconditions at originating UE and without preconditions at terminating UE / 5GS</w:t>
      </w:r>
      <w:r>
        <w:tab/>
      </w:r>
      <w:r>
        <w:fldChar w:fldCharType="begin" w:fldLock="1"/>
      </w:r>
      <w:r>
        <w:instrText xml:space="preserve"> PAGEREF _Toc60916162 \h </w:instrText>
      </w:r>
      <w:r>
        <w:fldChar w:fldCharType="separate"/>
      </w:r>
      <w:r>
        <w:t>102</w:t>
      </w:r>
      <w:r>
        <w:fldChar w:fldCharType="end"/>
      </w:r>
    </w:p>
    <w:p w:rsidR="00A53DC8" w:rsidRPr="00485117" w:rsidRDefault="00A53DC8">
      <w:pPr>
        <w:pStyle w:val="TOC3"/>
        <w:rPr>
          <w:rFonts w:ascii="Calibri" w:hAnsi="Calibri"/>
          <w:sz w:val="22"/>
          <w:szCs w:val="22"/>
        </w:rPr>
      </w:pPr>
      <w:r w:rsidRPr="00DC1FA4">
        <w:rPr>
          <w:rFonts w:eastAsia="Wingdings"/>
        </w:rPr>
        <w:t>7.12.1</w:t>
      </w:r>
      <w:r w:rsidRPr="00485117">
        <w:rPr>
          <w:rFonts w:ascii="Calibri" w:hAnsi="Calibri"/>
          <w:sz w:val="22"/>
          <w:szCs w:val="22"/>
        </w:rPr>
        <w:tab/>
      </w:r>
      <w:r w:rsidRPr="00DC1FA4">
        <w:rPr>
          <w:rFonts w:eastAsia="Wingdings"/>
        </w:rPr>
        <w:t>Test Purpose (TP)</w:t>
      </w:r>
      <w:r>
        <w:tab/>
      </w:r>
      <w:r>
        <w:fldChar w:fldCharType="begin" w:fldLock="1"/>
      </w:r>
      <w:r>
        <w:instrText xml:space="preserve"> PAGEREF _Toc60916163 \h </w:instrText>
      </w:r>
      <w:r>
        <w:fldChar w:fldCharType="separate"/>
      </w:r>
      <w:r>
        <w:t>102</w:t>
      </w:r>
      <w:r>
        <w:fldChar w:fldCharType="end"/>
      </w:r>
    </w:p>
    <w:p w:rsidR="00A53DC8" w:rsidRPr="00485117" w:rsidRDefault="00A53DC8">
      <w:pPr>
        <w:pStyle w:val="TOC3"/>
        <w:rPr>
          <w:rFonts w:ascii="Calibri" w:hAnsi="Calibri"/>
          <w:sz w:val="22"/>
          <w:szCs w:val="22"/>
        </w:rPr>
      </w:pPr>
      <w:r w:rsidRPr="00DC1FA4">
        <w:rPr>
          <w:rFonts w:eastAsia="Wingdings"/>
        </w:rPr>
        <w:t>7.12.2</w:t>
      </w:r>
      <w:r w:rsidRPr="00485117">
        <w:rPr>
          <w:rFonts w:ascii="Calibri" w:hAnsi="Calibri"/>
          <w:sz w:val="22"/>
          <w:szCs w:val="22"/>
        </w:rPr>
        <w:tab/>
      </w:r>
      <w:r w:rsidRPr="00DC1FA4">
        <w:rPr>
          <w:rFonts w:eastAsia="Wingdings"/>
        </w:rPr>
        <w:t>Conformance Requirements</w:t>
      </w:r>
      <w:r>
        <w:tab/>
      </w:r>
      <w:r>
        <w:fldChar w:fldCharType="begin" w:fldLock="1"/>
      </w:r>
      <w:r>
        <w:instrText xml:space="preserve"> PAGEREF _Toc60916164 \h </w:instrText>
      </w:r>
      <w:r>
        <w:fldChar w:fldCharType="separate"/>
      </w:r>
      <w:r>
        <w:t>103</w:t>
      </w:r>
      <w:r>
        <w:fldChar w:fldCharType="end"/>
      </w:r>
    </w:p>
    <w:p w:rsidR="00A53DC8" w:rsidRPr="00485117" w:rsidRDefault="00A53DC8">
      <w:pPr>
        <w:pStyle w:val="TOC3"/>
        <w:rPr>
          <w:rFonts w:ascii="Calibri" w:hAnsi="Calibri"/>
          <w:sz w:val="22"/>
          <w:szCs w:val="22"/>
        </w:rPr>
      </w:pPr>
      <w:r w:rsidRPr="00DC1FA4">
        <w:rPr>
          <w:rFonts w:eastAsia="Wingdings"/>
        </w:rPr>
        <w:t>7.12.3</w:t>
      </w:r>
      <w:r w:rsidRPr="00485117">
        <w:rPr>
          <w:rFonts w:ascii="Calibri" w:hAnsi="Calibri"/>
          <w:sz w:val="22"/>
          <w:szCs w:val="22"/>
        </w:rPr>
        <w:tab/>
      </w:r>
      <w:r w:rsidRPr="00DC1FA4">
        <w:rPr>
          <w:rFonts w:eastAsia="Wingdings"/>
        </w:rPr>
        <w:t>Test description</w:t>
      </w:r>
      <w:r>
        <w:tab/>
      </w:r>
      <w:r>
        <w:fldChar w:fldCharType="begin" w:fldLock="1"/>
      </w:r>
      <w:r>
        <w:instrText xml:space="preserve"> PAGEREF _Toc60916165 \h </w:instrText>
      </w:r>
      <w:r>
        <w:fldChar w:fldCharType="separate"/>
      </w:r>
      <w:r>
        <w:t>103</w:t>
      </w:r>
      <w:r>
        <w:fldChar w:fldCharType="end"/>
      </w:r>
    </w:p>
    <w:p w:rsidR="00A53DC8" w:rsidRPr="00485117" w:rsidRDefault="00A53DC8">
      <w:pPr>
        <w:pStyle w:val="TOC4"/>
        <w:rPr>
          <w:rFonts w:ascii="Calibri" w:hAnsi="Calibri"/>
          <w:sz w:val="22"/>
          <w:szCs w:val="22"/>
        </w:rPr>
      </w:pPr>
      <w:r w:rsidRPr="00DC1FA4">
        <w:rPr>
          <w:rFonts w:eastAsia="MT Extra"/>
        </w:rPr>
        <w:t>7.12.3.1</w:t>
      </w:r>
      <w:r w:rsidRPr="00485117">
        <w:rPr>
          <w:rFonts w:ascii="Calibri" w:hAnsi="Calibri"/>
          <w:sz w:val="22"/>
          <w:szCs w:val="22"/>
        </w:rPr>
        <w:tab/>
      </w:r>
      <w:r w:rsidRPr="00DC1FA4">
        <w:rPr>
          <w:rFonts w:eastAsia="MT Extra"/>
        </w:rPr>
        <w:t>Pre-test conditions</w:t>
      </w:r>
      <w:r>
        <w:tab/>
      </w:r>
      <w:r>
        <w:fldChar w:fldCharType="begin" w:fldLock="1"/>
      </w:r>
      <w:r>
        <w:instrText xml:space="preserve"> PAGEREF _Toc60916166 \h </w:instrText>
      </w:r>
      <w:r>
        <w:fldChar w:fldCharType="separate"/>
      </w:r>
      <w:r>
        <w:t>103</w:t>
      </w:r>
      <w:r>
        <w:fldChar w:fldCharType="end"/>
      </w:r>
    </w:p>
    <w:p w:rsidR="00A53DC8" w:rsidRPr="00485117" w:rsidRDefault="00A53DC8">
      <w:pPr>
        <w:pStyle w:val="TOC4"/>
        <w:rPr>
          <w:rFonts w:ascii="Calibri" w:hAnsi="Calibri"/>
          <w:sz w:val="22"/>
          <w:szCs w:val="22"/>
        </w:rPr>
      </w:pPr>
      <w:r w:rsidRPr="00DC1FA4">
        <w:rPr>
          <w:rFonts w:eastAsia="MT Extra"/>
        </w:rPr>
        <w:t>7.12.3.2</w:t>
      </w:r>
      <w:r w:rsidRPr="00485117">
        <w:rPr>
          <w:rFonts w:ascii="Calibri" w:hAnsi="Calibri"/>
          <w:sz w:val="22"/>
          <w:szCs w:val="22"/>
        </w:rPr>
        <w:tab/>
      </w:r>
      <w:r w:rsidRPr="00DC1FA4">
        <w:rPr>
          <w:rFonts w:eastAsia="MT Extra"/>
          <w:snapToGrid w:val="0"/>
        </w:rPr>
        <w:t>Test procedure sequence</w:t>
      </w:r>
      <w:r>
        <w:tab/>
      </w:r>
      <w:r>
        <w:fldChar w:fldCharType="begin" w:fldLock="1"/>
      </w:r>
      <w:r>
        <w:instrText xml:space="preserve"> PAGEREF _Toc60916167 \h </w:instrText>
      </w:r>
      <w:r>
        <w:fldChar w:fldCharType="separate"/>
      </w:r>
      <w:r>
        <w:t>104</w:t>
      </w:r>
      <w:r>
        <w:fldChar w:fldCharType="end"/>
      </w:r>
    </w:p>
    <w:p w:rsidR="00A53DC8" w:rsidRPr="00485117" w:rsidRDefault="00A53DC8">
      <w:pPr>
        <w:pStyle w:val="TOC4"/>
        <w:rPr>
          <w:rFonts w:ascii="Calibri" w:hAnsi="Calibri"/>
          <w:sz w:val="22"/>
          <w:szCs w:val="22"/>
        </w:rPr>
      </w:pPr>
      <w:r w:rsidRPr="00DC1FA4">
        <w:rPr>
          <w:rFonts w:eastAsia="MT Extra"/>
        </w:rPr>
        <w:t>7.12.3.3</w:t>
      </w:r>
      <w:r w:rsidRPr="00485117">
        <w:rPr>
          <w:rFonts w:ascii="Calibri" w:hAnsi="Calibri"/>
          <w:sz w:val="22"/>
          <w:szCs w:val="22"/>
        </w:rPr>
        <w:tab/>
      </w:r>
      <w:r w:rsidRPr="00DC1FA4">
        <w:rPr>
          <w:rFonts w:eastAsia="MT Extra"/>
        </w:rPr>
        <w:t>Specific message contents</w:t>
      </w:r>
      <w:r>
        <w:tab/>
      </w:r>
      <w:r>
        <w:fldChar w:fldCharType="begin" w:fldLock="1"/>
      </w:r>
      <w:r>
        <w:instrText xml:space="preserve"> PAGEREF _Toc60916168 \h </w:instrText>
      </w:r>
      <w:r>
        <w:fldChar w:fldCharType="separate"/>
      </w:r>
      <w:r>
        <w:t>104</w:t>
      </w:r>
      <w:r>
        <w:fldChar w:fldCharType="end"/>
      </w:r>
    </w:p>
    <w:p w:rsidR="00A53DC8" w:rsidRPr="00485117" w:rsidRDefault="00A53DC8">
      <w:pPr>
        <w:pStyle w:val="TOC1"/>
        <w:rPr>
          <w:rFonts w:ascii="Calibri" w:hAnsi="Calibri"/>
          <w:szCs w:val="22"/>
        </w:rPr>
      </w:pPr>
      <w:r>
        <w:rPr>
          <w:lang w:eastAsia="zh-CN"/>
        </w:rPr>
        <w:t>8</w:t>
      </w:r>
      <w:r w:rsidRPr="00485117">
        <w:rPr>
          <w:rFonts w:ascii="Calibri" w:hAnsi="Calibri"/>
          <w:szCs w:val="22"/>
        </w:rPr>
        <w:tab/>
      </w:r>
      <w:r>
        <w:rPr>
          <w:lang w:eastAsia="zh-CN"/>
        </w:rPr>
        <w:t>Supplementary Services</w:t>
      </w:r>
      <w:r>
        <w:tab/>
      </w:r>
      <w:r>
        <w:fldChar w:fldCharType="begin" w:fldLock="1"/>
      </w:r>
      <w:r>
        <w:instrText xml:space="preserve"> PAGEREF _Toc60916169 \h </w:instrText>
      </w:r>
      <w:r>
        <w:fldChar w:fldCharType="separate"/>
      </w:r>
      <w:r>
        <w:t>104</w:t>
      </w:r>
      <w:r>
        <w:fldChar w:fldCharType="end"/>
      </w:r>
    </w:p>
    <w:p w:rsidR="00A53DC8" w:rsidRPr="00485117" w:rsidRDefault="00A53DC8">
      <w:pPr>
        <w:pStyle w:val="TOC2"/>
        <w:rPr>
          <w:rFonts w:ascii="Calibri" w:hAnsi="Calibri"/>
          <w:sz w:val="22"/>
          <w:szCs w:val="22"/>
        </w:rPr>
      </w:pPr>
      <w:r w:rsidRPr="00DC1FA4">
        <w:rPr>
          <w:rFonts w:eastAsia="MS Gothic"/>
        </w:rPr>
        <w:t>8.1</w:t>
      </w:r>
      <w:r w:rsidRPr="00485117">
        <w:rPr>
          <w:rFonts w:ascii="Calibri" w:hAnsi="Calibri"/>
          <w:sz w:val="22"/>
          <w:szCs w:val="22"/>
        </w:rPr>
        <w:tab/>
      </w:r>
      <w:r w:rsidRPr="00DC1FA4">
        <w:rPr>
          <w:rFonts w:eastAsia="MS Gothic"/>
        </w:rPr>
        <w:t>Originating Identification Presentation / Configuration / 5GS</w:t>
      </w:r>
      <w:r>
        <w:tab/>
      </w:r>
      <w:r>
        <w:fldChar w:fldCharType="begin" w:fldLock="1"/>
      </w:r>
      <w:r>
        <w:instrText xml:space="preserve"> PAGEREF _Toc60916170 \h </w:instrText>
      </w:r>
      <w:r>
        <w:fldChar w:fldCharType="separate"/>
      </w:r>
      <w:r>
        <w:t>104</w:t>
      </w:r>
      <w:r>
        <w:fldChar w:fldCharType="end"/>
      </w:r>
    </w:p>
    <w:p w:rsidR="00A53DC8" w:rsidRPr="00485117" w:rsidRDefault="00A53DC8">
      <w:pPr>
        <w:pStyle w:val="TOC3"/>
        <w:rPr>
          <w:rFonts w:ascii="Calibri" w:hAnsi="Calibri"/>
          <w:sz w:val="22"/>
          <w:szCs w:val="22"/>
        </w:rPr>
      </w:pPr>
      <w:r w:rsidRPr="00DC1FA4">
        <w:rPr>
          <w:rFonts w:eastAsia="MS Gothic"/>
        </w:rPr>
        <w:t>8.1.1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_Toc60916171 \h </w:instrText>
      </w:r>
      <w:r>
        <w:fldChar w:fldCharType="separate"/>
      </w:r>
      <w:r>
        <w:t>104</w:t>
      </w:r>
      <w:r>
        <w:fldChar w:fldCharType="end"/>
      </w:r>
    </w:p>
    <w:p w:rsidR="00A53DC8" w:rsidRPr="00485117" w:rsidRDefault="00A53DC8">
      <w:pPr>
        <w:pStyle w:val="TOC3"/>
        <w:rPr>
          <w:rFonts w:ascii="Calibri" w:hAnsi="Calibri"/>
          <w:sz w:val="22"/>
          <w:szCs w:val="22"/>
        </w:rPr>
      </w:pPr>
      <w:r w:rsidRPr="00DC1FA4">
        <w:rPr>
          <w:rFonts w:eastAsia="MS Gothic"/>
        </w:rPr>
        <w:t>8.1.2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_Toc60916172 \h </w:instrText>
      </w:r>
      <w:r>
        <w:fldChar w:fldCharType="separate"/>
      </w:r>
      <w:r>
        <w:t>105</w:t>
      </w:r>
      <w:r>
        <w:fldChar w:fldCharType="end"/>
      </w:r>
    </w:p>
    <w:p w:rsidR="00A53DC8" w:rsidRPr="00485117" w:rsidRDefault="00A53DC8">
      <w:pPr>
        <w:pStyle w:val="TOC3"/>
        <w:rPr>
          <w:rFonts w:ascii="Calibri" w:hAnsi="Calibri"/>
          <w:sz w:val="22"/>
          <w:szCs w:val="22"/>
        </w:rPr>
      </w:pPr>
      <w:r w:rsidRPr="00DC1FA4">
        <w:rPr>
          <w:rFonts w:eastAsia="MS Gothic"/>
        </w:rPr>
        <w:t>8.1.3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_Toc60916173 \h </w:instrText>
      </w:r>
      <w:r>
        <w:fldChar w:fldCharType="separate"/>
      </w:r>
      <w:r>
        <w:t>106</w:t>
      </w:r>
      <w:r>
        <w:fldChar w:fldCharType="end"/>
      </w:r>
    </w:p>
    <w:p w:rsidR="00A53DC8" w:rsidRPr="00485117" w:rsidRDefault="00A53DC8">
      <w:pPr>
        <w:pStyle w:val="TOC4"/>
        <w:rPr>
          <w:rFonts w:ascii="Calibri" w:hAnsi="Calibri"/>
          <w:sz w:val="22"/>
          <w:szCs w:val="22"/>
        </w:rPr>
      </w:pPr>
      <w:r>
        <w:t>8.1.3.1</w:t>
      </w:r>
      <w:r w:rsidRPr="00485117">
        <w:rPr>
          <w:rFonts w:ascii="Calibri" w:hAnsi="Calibri"/>
          <w:sz w:val="22"/>
          <w:szCs w:val="22"/>
        </w:rPr>
        <w:tab/>
      </w:r>
      <w:r>
        <w:t>Pre-test conditions</w:t>
      </w:r>
      <w:r>
        <w:tab/>
      </w:r>
      <w:r>
        <w:fldChar w:fldCharType="begin" w:fldLock="1"/>
      </w:r>
      <w:r>
        <w:instrText xml:space="preserve"> PAGEREF _Toc60916174 \h </w:instrText>
      </w:r>
      <w:r>
        <w:fldChar w:fldCharType="separate"/>
      </w:r>
      <w:r>
        <w:t>106</w:t>
      </w:r>
      <w:r>
        <w:fldChar w:fldCharType="end"/>
      </w:r>
    </w:p>
    <w:p w:rsidR="00A53DC8" w:rsidRPr="00485117" w:rsidRDefault="00A53DC8">
      <w:pPr>
        <w:pStyle w:val="TOC4"/>
        <w:rPr>
          <w:rFonts w:ascii="Calibri" w:hAnsi="Calibri"/>
          <w:sz w:val="22"/>
          <w:szCs w:val="22"/>
        </w:rPr>
      </w:pPr>
      <w:r>
        <w:t>8.1.3.2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_Toc60916175 \h </w:instrText>
      </w:r>
      <w:r>
        <w:fldChar w:fldCharType="separate"/>
      </w:r>
      <w:r>
        <w:t>107</w:t>
      </w:r>
      <w:r>
        <w:fldChar w:fldCharType="end"/>
      </w:r>
    </w:p>
    <w:p w:rsidR="00A53DC8" w:rsidRPr="00485117" w:rsidRDefault="00A53DC8">
      <w:pPr>
        <w:pStyle w:val="TOC4"/>
        <w:rPr>
          <w:rFonts w:ascii="Calibri" w:hAnsi="Calibri"/>
          <w:sz w:val="22"/>
          <w:szCs w:val="22"/>
        </w:rPr>
      </w:pPr>
      <w:r>
        <w:t>8.1.3.3</w:t>
      </w:r>
      <w:r w:rsidRPr="00485117">
        <w:rPr>
          <w:rFonts w:ascii="Calibri" w:hAnsi="Calibri"/>
          <w:sz w:val="22"/>
          <w:szCs w:val="22"/>
        </w:rPr>
        <w:tab/>
      </w:r>
      <w:r>
        <w:t>Specific message contents</w:t>
      </w:r>
      <w:r>
        <w:tab/>
      </w:r>
      <w:r>
        <w:fldChar w:fldCharType="begin" w:fldLock="1"/>
      </w:r>
      <w:r>
        <w:instrText xml:space="preserve"> PAGEREF _Toc60916176 \h </w:instrText>
      </w:r>
      <w:r>
        <w:fldChar w:fldCharType="separate"/>
      </w:r>
      <w:r>
        <w:t>107</w:t>
      </w:r>
      <w:r>
        <w:fldChar w:fldCharType="end"/>
      </w:r>
    </w:p>
    <w:p w:rsidR="00A53DC8" w:rsidRPr="00485117" w:rsidRDefault="00A53DC8">
      <w:pPr>
        <w:pStyle w:val="TOC2"/>
        <w:tabs>
          <w:tab w:val="left" w:pos="1134"/>
        </w:tabs>
        <w:rPr>
          <w:rFonts w:ascii="Calibri" w:hAnsi="Calibri"/>
          <w:sz w:val="22"/>
          <w:szCs w:val="22"/>
        </w:rPr>
      </w:pPr>
      <w:r w:rsidRPr="00DC1FA4">
        <w:rPr>
          <w:rFonts w:eastAsia="MS Gothic"/>
        </w:rPr>
        <w:lastRenderedPageBreak/>
        <w:t>8.2 to 8.17</w:t>
      </w:r>
      <w:r w:rsidRPr="00485117">
        <w:rPr>
          <w:rFonts w:ascii="Calibri" w:hAnsi="Calibri"/>
          <w:sz w:val="22"/>
          <w:szCs w:val="22"/>
        </w:rPr>
        <w:tab/>
      </w:r>
      <w:r w:rsidRPr="00DC1FA4">
        <w:rPr>
          <w:rFonts w:eastAsia="MS Gothic"/>
        </w:rPr>
        <w:t>FFS</w:t>
      </w:r>
      <w:r>
        <w:tab/>
      </w:r>
      <w:r>
        <w:fldChar w:fldCharType="begin" w:fldLock="1"/>
      </w:r>
      <w:r>
        <w:instrText xml:space="preserve"> PAGEREF _Toc60916177 \h </w:instrText>
      </w:r>
      <w:r>
        <w:fldChar w:fldCharType="separate"/>
      </w:r>
      <w:r>
        <w:t>108</w:t>
      </w:r>
      <w:r>
        <w:fldChar w:fldCharType="end"/>
      </w:r>
    </w:p>
    <w:p w:rsidR="00A53DC8" w:rsidRPr="00485117" w:rsidRDefault="00A53DC8">
      <w:pPr>
        <w:pStyle w:val="TOC2"/>
        <w:rPr>
          <w:rFonts w:ascii="Calibri" w:hAnsi="Calibri"/>
          <w:sz w:val="22"/>
          <w:szCs w:val="22"/>
        </w:rPr>
      </w:pPr>
      <w:r w:rsidRPr="00DC1FA4">
        <w:rPr>
          <w:rFonts w:eastAsia="MS Gothic"/>
        </w:rPr>
        <w:t>8.18</w:t>
      </w:r>
      <w:r w:rsidRPr="00485117">
        <w:rPr>
          <w:rFonts w:ascii="Calibri" w:hAnsi="Calibri"/>
          <w:sz w:val="22"/>
          <w:szCs w:val="22"/>
        </w:rPr>
        <w:tab/>
      </w:r>
      <w:r w:rsidRPr="00DC1FA4">
        <w:rPr>
          <w:rFonts w:eastAsia="MS Gothic"/>
        </w:rPr>
        <w:t>Barring of All Incoming Calls / except for a specific user / 5GS</w:t>
      </w:r>
      <w:r>
        <w:tab/>
      </w:r>
      <w:r>
        <w:fldChar w:fldCharType="begin" w:fldLock="1"/>
      </w:r>
      <w:r>
        <w:instrText xml:space="preserve"> PAGEREF _Toc60916178 \h </w:instrText>
      </w:r>
      <w:r>
        <w:fldChar w:fldCharType="separate"/>
      </w:r>
      <w:r>
        <w:t>108</w:t>
      </w:r>
      <w:r>
        <w:fldChar w:fldCharType="end"/>
      </w:r>
    </w:p>
    <w:p w:rsidR="00A53DC8" w:rsidRPr="00485117" w:rsidRDefault="00A53DC8">
      <w:pPr>
        <w:pStyle w:val="TOC3"/>
        <w:rPr>
          <w:rFonts w:ascii="Calibri" w:hAnsi="Calibri"/>
          <w:sz w:val="22"/>
          <w:szCs w:val="22"/>
        </w:rPr>
      </w:pPr>
      <w:r>
        <w:t>8.18.1</w:t>
      </w:r>
      <w:r w:rsidRPr="00485117">
        <w:rPr>
          <w:rFonts w:ascii="Calibri" w:hAnsi="Calibri"/>
          <w:sz w:val="22"/>
          <w:szCs w:val="22"/>
        </w:rPr>
        <w:tab/>
      </w:r>
      <w:r>
        <w:rPr>
          <w:lang w:eastAsia="zh-CN"/>
        </w:rPr>
        <w:t>Test Purpose (TP)</w:t>
      </w:r>
      <w:r>
        <w:tab/>
      </w:r>
      <w:r>
        <w:fldChar w:fldCharType="begin" w:fldLock="1"/>
      </w:r>
      <w:r>
        <w:instrText xml:space="preserve"> PAGEREF _Toc60916179 \h </w:instrText>
      </w:r>
      <w:r>
        <w:fldChar w:fldCharType="separate"/>
      </w:r>
      <w:r>
        <w:t>108</w:t>
      </w:r>
      <w:r>
        <w:fldChar w:fldCharType="end"/>
      </w:r>
    </w:p>
    <w:p w:rsidR="00A53DC8" w:rsidRPr="00485117" w:rsidRDefault="00A53DC8">
      <w:pPr>
        <w:pStyle w:val="TOC3"/>
        <w:rPr>
          <w:rFonts w:ascii="Calibri" w:hAnsi="Calibri"/>
          <w:sz w:val="22"/>
          <w:szCs w:val="22"/>
        </w:rPr>
      </w:pPr>
      <w:r>
        <w:rPr>
          <w:lang w:eastAsia="zh-CN"/>
        </w:rPr>
        <w:t>8.18.2</w:t>
      </w:r>
      <w:r w:rsidRPr="00485117">
        <w:rPr>
          <w:rFonts w:ascii="Calibri" w:hAnsi="Calibri"/>
          <w:sz w:val="22"/>
          <w:szCs w:val="22"/>
        </w:rPr>
        <w:tab/>
      </w:r>
      <w:r>
        <w:rPr>
          <w:lang w:eastAsia="zh-CN"/>
        </w:rPr>
        <w:t>Conformance Requirements</w:t>
      </w:r>
      <w:r>
        <w:tab/>
      </w:r>
      <w:r>
        <w:fldChar w:fldCharType="begin" w:fldLock="1"/>
      </w:r>
      <w:r>
        <w:instrText xml:space="preserve"> PAGEREF _Toc60916180 \h </w:instrText>
      </w:r>
      <w:r>
        <w:fldChar w:fldCharType="separate"/>
      </w:r>
      <w:r>
        <w:t>108</w:t>
      </w:r>
      <w:r>
        <w:fldChar w:fldCharType="end"/>
      </w:r>
    </w:p>
    <w:p w:rsidR="00A53DC8" w:rsidRPr="00485117" w:rsidRDefault="00A53DC8">
      <w:pPr>
        <w:pStyle w:val="TOC3"/>
        <w:rPr>
          <w:rFonts w:ascii="Calibri" w:hAnsi="Calibri"/>
          <w:sz w:val="22"/>
          <w:szCs w:val="22"/>
        </w:rPr>
      </w:pPr>
      <w:r>
        <w:t>8.18.3</w:t>
      </w:r>
      <w:r w:rsidRPr="00485117">
        <w:rPr>
          <w:rFonts w:ascii="Calibri" w:hAnsi="Calibri"/>
          <w:sz w:val="22"/>
          <w:szCs w:val="22"/>
        </w:rPr>
        <w:tab/>
      </w:r>
      <w:r>
        <w:t>Test description</w:t>
      </w:r>
      <w:r>
        <w:tab/>
      </w:r>
      <w:r>
        <w:fldChar w:fldCharType="begin" w:fldLock="1"/>
      </w:r>
      <w:r>
        <w:instrText xml:space="preserve"> PAGEREF _Toc60916181 \h </w:instrText>
      </w:r>
      <w:r>
        <w:fldChar w:fldCharType="separate"/>
      </w:r>
      <w:r>
        <w:t>110</w:t>
      </w:r>
      <w:r>
        <w:fldChar w:fldCharType="end"/>
      </w:r>
    </w:p>
    <w:p w:rsidR="00A53DC8" w:rsidRPr="00485117" w:rsidRDefault="00A53DC8">
      <w:pPr>
        <w:pStyle w:val="TOC4"/>
        <w:rPr>
          <w:rFonts w:ascii="Calibri" w:hAnsi="Calibri"/>
          <w:sz w:val="22"/>
          <w:szCs w:val="22"/>
        </w:rPr>
      </w:pPr>
      <w:r>
        <w:t>8.18.3.1</w:t>
      </w:r>
      <w:r w:rsidRPr="00485117">
        <w:rPr>
          <w:rFonts w:ascii="Calibri" w:hAnsi="Calibri"/>
          <w:sz w:val="22"/>
          <w:szCs w:val="22"/>
        </w:rPr>
        <w:tab/>
      </w:r>
      <w:r>
        <w:t>Pre-test conditions</w:t>
      </w:r>
      <w:r>
        <w:tab/>
      </w:r>
      <w:r>
        <w:fldChar w:fldCharType="begin" w:fldLock="1"/>
      </w:r>
      <w:r>
        <w:instrText xml:space="preserve"> PAGEREF _Toc60916182 \h </w:instrText>
      </w:r>
      <w:r>
        <w:fldChar w:fldCharType="separate"/>
      </w:r>
      <w:r>
        <w:t>110</w:t>
      </w:r>
      <w:r>
        <w:fldChar w:fldCharType="end"/>
      </w:r>
    </w:p>
    <w:p w:rsidR="00A53DC8" w:rsidRPr="00485117" w:rsidRDefault="00A53DC8">
      <w:pPr>
        <w:pStyle w:val="TOC4"/>
        <w:rPr>
          <w:rFonts w:ascii="Calibri" w:hAnsi="Calibri"/>
          <w:sz w:val="22"/>
          <w:szCs w:val="22"/>
        </w:rPr>
      </w:pPr>
      <w:r>
        <w:rPr>
          <w:lang w:eastAsia="en-US"/>
        </w:rPr>
        <w:t>8.18.3.2</w:t>
      </w:r>
      <w:r w:rsidRPr="00485117">
        <w:rPr>
          <w:rFonts w:ascii="Calibri" w:hAnsi="Calibri"/>
          <w:sz w:val="22"/>
          <w:szCs w:val="22"/>
        </w:rPr>
        <w:tab/>
      </w:r>
      <w:r>
        <w:rPr>
          <w:lang w:eastAsia="en-US"/>
        </w:rPr>
        <w:t>Test procedure sequence</w:t>
      </w:r>
      <w:r>
        <w:tab/>
      </w:r>
      <w:r>
        <w:fldChar w:fldCharType="begin" w:fldLock="1"/>
      </w:r>
      <w:r>
        <w:instrText xml:space="preserve"> PAGEREF _Toc60916183 \h </w:instrText>
      </w:r>
      <w:r>
        <w:fldChar w:fldCharType="separate"/>
      </w:r>
      <w:r>
        <w:t>111</w:t>
      </w:r>
      <w:r>
        <w:fldChar w:fldCharType="end"/>
      </w:r>
    </w:p>
    <w:p w:rsidR="00A53DC8" w:rsidRPr="00485117" w:rsidRDefault="00A53DC8">
      <w:pPr>
        <w:pStyle w:val="TOC4"/>
        <w:rPr>
          <w:rFonts w:ascii="Calibri" w:hAnsi="Calibri"/>
          <w:sz w:val="22"/>
          <w:szCs w:val="22"/>
        </w:rPr>
      </w:pPr>
      <w:r>
        <w:t>8.18.3.3</w:t>
      </w:r>
      <w:r w:rsidRPr="00485117">
        <w:rPr>
          <w:rFonts w:ascii="Calibri" w:hAnsi="Calibri"/>
          <w:sz w:val="22"/>
          <w:szCs w:val="22"/>
        </w:rPr>
        <w:tab/>
      </w:r>
      <w:r>
        <w:t>Specific message contents</w:t>
      </w:r>
      <w:r>
        <w:tab/>
      </w:r>
      <w:r>
        <w:fldChar w:fldCharType="begin" w:fldLock="1"/>
      </w:r>
      <w:r>
        <w:instrText xml:space="preserve"> PAGEREF _Toc60916184 \h </w:instrText>
      </w:r>
      <w:r>
        <w:fldChar w:fldCharType="separate"/>
      </w:r>
      <w:r>
        <w:t>112</w:t>
      </w:r>
      <w:r>
        <w:fldChar w:fldCharType="end"/>
      </w:r>
    </w:p>
    <w:p w:rsidR="00A53DC8" w:rsidRPr="00485117" w:rsidRDefault="00A53DC8">
      <w:pPr>
        <w:pStyle w:val="TOC1"/>
        <w:rPr>
          <w:rFonts w:ascii="Calibri" w:hAnsi="Calibri"/>
          <w:szCs w:val="22"/>
        </w:rPr>
      </w:pPr>
      <w:r>
        <w:t>9.</w:t>
      </w:r>
      <w:r w:rsidRPr="00485117">
        <w:rPr>
          <w:rFonts w:ascii="Calibri" w:hAnsi="Calibri"/>
          <w:szCs w:val="22"/>
        </w:rPr>
        <w:tab/>
      </w:r>
      <w:r>
        <w:t>SMS</w:t>
      </w:r>
      <w:r>
        <w:tab/>
      </w:r>
      <w:r>
        <w:fldChar w:fldCharType="begin" w:fldLock="1"/>
      </w:r>
      <w:r>
        <w:instrText xml:space="preserve"> PAGEREF _Toc60916185 \h </w:instrText>
      </w:r>
      <w:r>
        <w:fldChar w:fldCharType="separate"/>
      </w:r>
      <w:r>
        <w:t>113</w:t>
      </w:r>
      <w:r>
        <w:fldChar w:fldCharType="end"/>
      </w:r>
    </w:p>
    <w:p w:rsidR="00A53DC8" w:rsidRPr="00485117" w:rsidRDefault="00A53DC8">
      <w:pPr>
        <w:pStyle w:val="TOC2"/>
        <w:rPr>
          <w:rFonts w:ascii="Calibri" w:hAnsi="Calibri"/>
          <w:sz w:val="22"/>
          <w:szCs w:val="22"/>
        </w:rPr>
      </w:pPr>
      <w:r w:rsidRPr="00DC1FA4">
        <w:rPr>
          <w:rFonts w:eastAsia="MS Gothic"/>
        </w:rPr>
        <w:t>9.1</w:t>
      </w:r>
      <w:r w:rsidRPr="00485117">
        <w:rPr>
          <w:rFonts w:ascii="Calibri" w:hAnsi="Calibri"/>
          <w:sz w:val="22"/>
          <w:szCs w:val="22"/>
        </w:rPr>
        <w:tab/>
      </w:r>
      <w:r w:rsidRPr="00DC1FA4">
        <w:rPr>
          <w:rFonts w:eastAsia="MS Gothic"/>
        </w:rPr>
        <w:t>Mobile Originating SMS / 5GS</w:t>
      </w:r>
      <w:r>
        <w:tab/>
      </w:r>
      <w:r>
        <w:fldChar w:fldCharType="begin" w:fldLock="1"/>
      </w:r>
      <w:r>
        <w:instrText xml:space="preserve"> PAGEREF _Toc60916186 \h </w:instrText>
      </w:r>
      <w:r>
        <w:fldChar w:fldCharType="separate"/>
      </w:r>
      <w:r>
        <w:t>113</w:t>
      </w:r>
      <w:r>
        <w:fldChar w:fldCharType="end"/>
      </w:r>
    </w:p>
    <w:p w:rsidR="00A53DC8" w:rsidRPr="00485117" w:rsidRDefault="00A53DC8">
      <w:pPr>
        <w:pStyle w:val="TOC3"/>
        <w:rPr>
          <w:rFonts w:ascii="Calibri" w:hAnsi="Calibri"/>
          <w:sz w:val="22"/>
          <w:szCs w:val="22"/>
        </w:rPr>
      </w:pPr>
      <w:r w:rsidRPr="00DC1FA4">
        <w:rPr>
          <w:rFonts w:eastAsia="MS Gothic"/>
        </w:rPr>
        <w:t>9.1.1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_Toc60916187 \h </w:instrText>
      </w:r>
      <w:r>
        <w:fldChar w:fldCharType="separate"/>
      </w:r>
      <w:r>
        <w:t>113</w:t>
      </w:r>
      <w:r>
        <w:fldChar w:fldCharType="end"/>
      </w:r>
    </w:p>
    <w:p w:rsidR="00A53DC8" w:rsidRPr="00485117" w:rsidRDefault="00A53DC8">
      <w:pPr>
        <w:pStyle w:val="TOC3"/>
        <w:rPr>
          <w:rFonts w:ascii="Calibri" w:hAnsi="Calibri"/>
          <w:sz w:val="22"/>
          <w:szCs w:val="22"/>
        </w:rPr>
      </w:pPr>
      <w:r w:rsidRPr="00DC1FA4">
        <w:rPr>
          <w:rFonts w:eastAsia="MS Gothic"/>
        </w:rPr>
        <w:t>9.1.2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_Toc60916188 \h </w:instrText>
      </w:r>
      <w:r>
        <w:fldChar w:fldCharType="separate"/>
      </w:r>
      <w:r>
        <w:t>113</w:t>
      </w:r>
      <w:r>
        <w:fldChar w:fldCharType="end"/>
      </w:r>
    </w:p>
    <w:p w:rsidR="00A53DC8" w:rsidRPr="00485117" w:rsidRDefault="00A53DC8">
      <w:pPr>
        <w:pStyle w:val="TOC3"/>
        <w:rPr>
          <w:rFonts w:ascii="Calibri" w:hAnsi="Calibri"/>
          <w:sz w:val="22"/>
          <w:szCs w:val="22"/>
        </w:rPr>
      </w:pPr>
      <w:r w:rsidRPr="00DC1FA4">
        <w:rPr>
          <w:rFonts w:eastAsia="MS Gothic"/>
        </w:rPr>
        <w:t>9.1.3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_Toc60916189 \h </w:instrText>
      </w:r>
      <w:r>
        <w:fldChar w:fldCharType="separate"/>
      </w:r>
      <w:r>
        <w:t>115</w:t>
      </w:r>
      <w:r>
        <w:fldChar w:fldCharType="end"/>
      </w:r>
    </w:p>
    <w:p w:rsidR="00A53DC8" w:rsidRPr="00485117" w:rsidRDefault="00A53DC8">
      <w:pPr>
        <w:pStyle w:val="TOC4"/>
        <w:rPr>
          <w:rFonts w:ascii="Calibri" w:hAnsi="Calibri"/>
          <w:sz w:val="22"/>
          <w:szCs w:val="22"/>
        </w:rPr>
      </w:pPr>
      <w:r>
        <w:t>9.1.3.1</w:t>
      </w:r>
      <w:r w:rsidRPr="00485117">
        <w:rPr>
          <w:rFonts w:ascii="Calibri" w:hAnsi="Calibri"/>
          <w:sz w:val="22"/>
          <w:szCs w:val="22"/>
        </w:rPr>
        <w:tab/>
      </w:r>
      <w:r>
        <w:t>Pre-test conditions</w:t>
      </w:r>
      <w:r>
        <w:tab/>
      </w:r>
      <w:r>
        <w:fldChar w:fldCharType="begin" w:fldLock="1"/>
      </w:r>
      <w:r>
        <w:instrText xml:space="preserve"> PAGEREF _Toc60916190 \h </w:instrText>
      </w:r>
      <w:r>
        <w:fldChar w:fldCharType="separate"/>
      </w:r>
      <w:r>
        <w:t>115</w:t>
      </w:r>
      <w:r>
        <w:fldChar w:fldCharType="end"/>
      </w:r>
    </w:p>
    <w:p w:rsidR="00A53DC8" w:rsidRPr="00485117" w:rsidRDefault="00A53DC8">
      <w:pPr>
        <w:pStyle w:val="TOC4"/>
        <w:rPr>
          <w:rFonts w:ascii="Calibri" w:hAnsi="Calibri"/>
          <w:sz w:val="22"/>
          <w:szCs w:val="22"/>
        </w:rPr>
      </w:pPr>
      <w:r>
        <w:t>9.1.3.2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_Toc60916191 \h </w:instrText>
      </w:r>
      <w:r>
        <w:fldChar w:fldCharType="separate"/>
      </w:r>
      <w:r>
        <w:t>116</w:t>
      </w:r>
      <w:r>
        <w:fldChar w:fldCharType="end"/>
      </w:r>
    </w:p>
    <w:p w:rsidR="00A53DC8" w:rsidRPr="00485117" w:rsidRDefault="00A53DC8">
      <w:pPr>
        <w:pStyle w:val="TOC4"/>
        <w:rPr>
          <w:rFonts w:ascii="Calibri" w:hAnsi="Calibri"/>
          <w:sz w:val="22"/>
          <w:szCs w:val="22"/>
        </w:rPr>
      </w:pPr>
      <w:r>
        <w:t>9.1.3.3</w:t>
      </w:r>
      <w:r w:rsidRPr="00485117">
        <w:rPr>
          <w:rFonts w:ascii="Calibri" w:hAnsi="Calibri"/>
          <w:sz w:val="22"/>
          <w:szCs w:val="22"/>
        </w:rPr>
        <w:tab/>
      </w:r>
      <w:r>
        <w:t>Specific message contents</w:t>
      </w:r>
      <w:r>
        <w:tab/>
      </w:r>
      <w:r>
        <w:fldChar w:fldCharType="begin" w:fldLock="1"/>
      </w:r>
      <w:r>
        <w:instrText xml:space="preserve"> PAGEREF _Toc60916192 \h </w:instrText>
      </w:r>
      <w:r>
        <w:fldChar w:fldCharType="separate"/>
      </w:r>
      <w:r>
        <w:t>116</w:t>
      </w:r>
      <w:r>
        <w:fldChar w:fldCharType="end"/>
      </w:r>
    </w:p>
    <w:p w:rsidR="00A53DC8" w:rsidRPr="00485117" w:rsidRDefault="00A53DC8">
      <w:pPr>
        <w:pStyle w:val="TOC2"/>
        <w:rPr>
          <w:rFonts w:ascii="Calibri" w:hAnsi="Calibri"/>
          <w:sz w:val="22"/>
          <w:szCs w:val="22"/>
        </w:rPr>
      </w:pPr>
      <w:r w:rsidRPr="00DC1FA4">
        <w:rPr>
          <w:rFonts w:eastAsia="MS Gothic"/>
        </w:rPr>
        <w:t>9.2</w:t>
      </w:r>
      <w:r w:rsidRPr="00485117">
        <w:rPr>
          <w:rFonts w:ascii="Calibri" w:hAnsi="Calibri"/>
          <w:sz w:val="22"/>
          <w:szCs w:val="22"/>
        </w:rPr>
        <w:tab/>
      </w:r>
      <w:r w:rsidRPr="00DC1FA4">
        <w:rPr>
          <w:rFonts w:eastAsia="MS Gothic"/>
        </w:rPr>
        <w:t>Mobile Terminating SMS / 5GS</w:t>
      </w:r>
      <w:r>
        <w:tab/>
      </w:r>
      <w:r>
        <w:fldChar w:fldCharType="begin" w:fldLock="1"/>
      </w:r>
      <w:r>
        <w:instrText xml:space="preserve"> PAGEREF _Toc60916193 \h </w:instrText>
      </w:r>
      <w:r>
        <w:fldChar w:fldCharType="separate"/>
      </w:r>
      <w:r>
        <w:t>117</w:t>
      </w:r>
      <w:r>
        <w:fldChar w:fldCharType="end"/>
      </w:r>
    </w:p>
    <w:p w:rsidR="00A53DC8" w:rsidRPr="00485117" w:rsidRDefault="00A53DC8">
      <w:pPr>
        <w:pStyle w:val="TOC3"/>
        <w:rPr>
          <w:rFonts w:ascii="Calibri" w:hAnsi="Calibri"/>
          <w:sz w:val="22"/>
          <w:szCs w:val="22"/>
        </w:rPr>
      </w:pPr>
      <w:r w:rsidRPr="00DC1FA4">
        <w:rPr>
          <w:rFonts w:eastAsia="MS Gothic"/>
        </w:rPr>
        <w:t>9.2.1</w:t>
      </w:r>
      <w:r w:rsidRPr="00485117">
        <w:rPr>
          <w:rFonts w:ascii="Calibri" w:hAnsi="Calibri"/>
          <w:sz w:val="22"/>
          <w:szCs w:val="22"/>
        </w:rPr>
        <w:tab/>
      </w:r>
      <w:r w:rsidRPr="00DC1FA4">
        <w:rPr>
          <w:rFonts w:eastAsia="MS Gothic"/>
        </w:rPr>
        <w:t xml:space="preserve">Test </w:t>
      </w:r>
      <w:r>
        <w:t>Purpose</w:t>
      </w:r>
      <w:r w:rsidRPr="00DC1FA4">
        <w:rPr>
          <w:rFonts w:eastAsia="MS Gothic"/>
        </w:rPr>
        <w:t xml:space="preserve"> (TP)</w:t>
      </w:r>
      <w:r>
        <w:tab/>
      </w:r>
      <w:r>
        <w:fldChar w:fldCharType="begin" w:fldLock="1"/>
      </w:r>
      <w:r>
        <w:instrText xml:space="preserve"> PAGEREF _Toc60916194 \h </w:instrText>
      </w:r>
      <w:r>
        <w:fldChar w:fldCharType="separate"/>
      </w:r>
      <w:r>
        <w:t>117</w:t>
      </w:r>
      <w:r>
        <w:fldChar w:fldCharType="end"/>
      </w:r>
    </w:p>
    <w:p w:rsidR="00A53DC8" w:rsidRPr="00485117" w:rsidRDefault="00A53DC8">
      <w:pPr>
        <w:pStyle w:val="TOC3"/>
        <w:rPr>
          <w:rFonts w:ascii="Calibri" w:hAnsi="Calibri"/>
          <w:sz w:val="22"/>
          <w:szCs w:val="22"/>
        </w:rPr>
      </w:pPr>
      <w:r w:rsidRPr="00DC1FA4">
        <w:rPr>
          <w:rFonts w:eastAsia="MS Gothic"/>
        </w:rPr>
        <w:t>9.2.2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_Toc60916195 \h </w:instrText>
      </w:r>
      <w:r>
        <w:fldChar w:fldCharType="separate"/>
      </w:r>
      <w:r>
        <w:t>117</w:t>
      </w:r>
      <w:r>
        <w:fldChar w:fldCharType="end"/>
      </w:r>
    </w:p>
    <w:p w:rsidR="00A53DC8" w:rsidRPr="00485117" w:rsidRDefault="00A53DC8">
      <w:pPr>
        <w:pStyle w:val="TOC3"/>
        <w:rPr>
          <w:rFonts w:ascii="Calibri" w:hAnsi="Calibri"/>
          <w:sz w:val="22"/>
          <w:szCs w:val="22"/>
        </w:rPr>
      </w:pPr>
      <w:r w:rsidRPr="00DC1FA4">
        <w:rPr>
          <w:rFonts w:eastAsia="MS Gothic"/>
        </w:rPr>
        <w:t>9.2.3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_Toc60916196 \h </w:instrText>
      </w:r>
      <w:r>
        <w:fldChar w:fldCharType="separate"/>
      </w:r>
      <w:r>
        <w:t>117</w:t>
      </w:r>
      <w:r>
        <w:fldChar w:fldCharType="end"/>
      </w:r>
    </w:p>
    <w:p w:rsidR="00A53DC8" w:rsidRPr="00485117" w:rsidRDefault="00A53DC8">
      <w:pPr>
        <w:pStyle w:val="TOC4"/>
        <w:rPr>
          <w:rFonts w:ascii="Calibri" w:hAnsi="Calibri"/>
          <w:sz w:val="22"/>
          <w:szCs w:val="22"/>
        </w:rPr>
      </w:pPr>
      <w:r>
        <w:t>9.2.3.1</w:t>
      </w:r>
      <w:r w:rsidRPr="00485117">
        <w:rPr>
          <w:rFonts w:ascii="Calibri" w:hAnsi="Calibri"/>
          <w:sz w:val="22"/>
          <w:szCs w:val="22"/>
        </w:rPr>
        <w:tab/>
      </w:r>
      <w:r>
        <w:t>Pre-test conditions</w:t>
      </w:r>
      <w:r>
        <w:tab/>
      </w:r>
      <w:r>
        <w:fldChar w:fldCharType="begin" w:fldLock="1"/>
      </w:r>
      <w:r>
        <w:instrText xml:space="preserve"> PAGEREF _Toc60916197 \h </w:instrText>
      </w:r>
      <w:r>
        <w:fldChar w:fldCharType="separate"/>
      </w:r>
      <w:r>
        <w:t>117</w:t>
      </w:r>
      <w:r>
        <w:fldChar w:fldCharType="end"/>
      </w:r>
    </w:p>
    <w:p w:rsidR="00A53DC8" w:rsidRPr="00485117" w:rsidRDefault="00A53DC8">
      <w:pPr>
        <w:pStyle w:val="TOC4"/>
        <w:rPr>
          <w:rFonts w:ascii="Calibri" w:hAnsi="Calibri"/>
          <w:sz w:val="22"/>
          <w:szCs w:val="22"/>
        </w:rPr>
      </w:pPr>
      <w:r>
        <w:t>9.2.3.2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_Toc60916198 \h </w:instrText>
      </w:r>
      <w:r>
        <w:fldChar w:fldCharType="separate"/>
      </w:r>
      <w:r>
        <w:t>118</w:t>
      </w:r>
      <w:r>
        <w:fldChar w:fldCharType="end"/>
      </w:r>
    </w:p>
    <w:p w:rsidR="00A53DC8" w:rsidRPr="00485117" w:rsidRDefault="00A53DC8">
      <w:pPr>
        <w:pStyle w:val="TOC4"/>
        <w:rPr>
          <w:rFonts w:ascii="Calibri" w:hAnsi="Calibri"/>
          <w:sz w:val="22"/>
          <w:szCs w:val="22"/>
        </w:rPr>
      </w:pPr>
      <w:r>
        <w:t>9.2.3.3</w:t>
      </w:r>
      <w:r w:rsidRPr="00485117">
        <w:rPr>
          <w:rFonts w:ascii="Calibri" w:hAnsi="Calibri"/>
          <w:sz w:val="22"/>
          <w:szCs w:val="22"/>
        </w:rPr>
        <w:tab/>
      </w:r>
      <w:r>
        <w:t>Specific message contents</w:t>
      </w:r>
      <w:r>
        <w:tab/>
      </w:r>
      <w:r>
        <w:fldChar w:fldCharType="begin" w:fldLock="1"/>
      </w:r>
      <w:r>
        <w:instrText xml:space="preserve"> PAGEREF _Toc60916199 \h </w:instrText>
      </w:r>
      <w:r>
        <w:fldChar w:fldCharType="separate"/>
      </w:r>
      <w:r>
        <w:t>118</w:t>
      </w:r>
      <w:r>
        <w:fldChar w:fldCharType="end"/>
      </w:r>
    </w:p>
    <w:p w:rsidR="00A53DC8" w:rsidRPr="00485117" w:rsidRDefault="00A53DC8">
      <w:pPr>
        <w:pStyle w:val="TOC2"/>
        <w:rPr>
          <w:rFonts w:ascii="Calibri" w:hAnsi="Calibri"/>
          <w:sz w:val="22"/>
          <w:szCs w:val="22"/>
        </w:rPr>
      </w:pPr>
      <w:r>
        <w:rPr>
          <w:lang w:eastAsia="zh-CN"/>
        </w:rPr>
        <w:t>9.3</w:t>
      </w:r>
      <w:r w:rsidRPr="00485117">
        <w:rPr>
          <w:rFonts w:ascii="Calibri" w:hAnsi="Calibri"/>
          <w:sz w:val="22"/>
          <w:szCs w:val="22"/>
        </w:rPr>
        <w:tab/>
      </w:r>
      <w:r>
        <w:rPr>
          <w:lang w:eastAsia="zh-CN"/>
        </w:rPr>
        <w:t>Mobile Originating Concatenated SMS / 5GS</w:t>
      </w:r>
      <w:r>
        <w:tab/>
      </w:r>
      <w:r>
        <w:fldChar w:fldCharType="begin" w:fldLock="1"/>
      </w:r>
      <w:r>
        <w:instrText xml:space="preserve"> PAGEREF _Toc60916200 \h </w:instrText>
      </w:r>
      <w:r>
        <w:fldChar w:fldCharType="separate"/>
      </w:r>
      <w:r>
        <w:t>119</w:t>
      </w:r>
      <w:r>
        <w:fldChar w:fldCharType="end"/>
      </w:r>
    </w:p>
    <w:p w:rsidR="00A53DC8" w:rsidRPr="00485117" w:rsidRDefault="00A53DC8">
      <w:pPr>
        <w:pStyle w:val="TOC3"/>
        <w:rPr>
          <w:rFonts w:ascii="Calibri" w:hAnsi="Calibri"/>
          <w:sz w:val="22"/>
          <w:szCs w:val="22"/>
        </w:rPr>
      </w:pPr>
      <w:r>
        <w:rPr>
          <w:lang w:eastAsia="zh-CN"/>
        </w:rPr>
        <w:t>9.3.1</w:t>
      </w:r>
      <w:r w:rsidRPr="00485117">
        <w:rPr>
          <w:rFonts w:ascii="Calibri" w:hAnsi="Calibri"/>
          <w:sz w:val="22"/>
          <w:szCs w:val="22"/>
        </w:rPr>
        <w:tab/>
      </w:r>
      <w:r>
        <w:rPr>
          <w:lang w:eastAsia="zh-CN"/>
        </w:rPr>
        <w:t>Test Purpose (TP)</w:t>
      </w:r>
      <w:r>
        <w:tab/>
      </w:r>
      <w:r>
        <w:fldChar w:fldCharType="begin" w:fldLock="1"/>
      </w:r>
      <w:r>
        <w:instrText xml:space="preserve"> PAGEREF _Toc60916201 \h </w:instrText>
      </w:r>
      <w:r>
        <w:fldChar w:fldCharType="separate"/>
      </w:r>
      <w:r>
        <w:t>119</w:t>
      </w:r>
      <w:r>
        <w:fldChar w:fldCharType="end"/>
      </w:r>
    </w:p>
    <w:p w:rsidR="00A53DC8" w:rsidRPr="00485117" w:rsidRDefault="00A53DC8">
      <w:pPr>
        <w:pStyle w:val="TOC3"/>
        <w:rPr>
          <w:rFonts w:ascii="Calibri" w:hAnsi="Calibri"/>
          <w:sz w:val="22"/>
          <w:szCs w:val="22"/>
        </w:rPr>
      </w:pPr>
      <w:r>
        <w:rPr>
          <w:lang w:eastAsia="zh-CN"/>
        </w:rPr>
        <w:t>9.3.2</w:t>
      </w:r>
      <w:r w:rsidRPr="00485117">
        <w:rPr>
          <w:rFonts w:ascii="Calibri" w:hAnsi="Calibri"/>
          <w:sz w:val="22"/>
          <w:szCs w:val="22"/>
        </w:rPr>
        <w:tab/>
      </w:r>
      <w:r>
        <w:rPr>
          <w:lang w:eastAsia="zh-CN"/>
        </w:rPr>
        <w:t>Conformance Requirements</w:t>
      </w:r>
      <w:r>
        <w:tab/>
      </w:r>
      <w:r>
        <w:fldChar w:fldCharType="begin" w:fldLock="1"/>
      </w:r>
      <w:r>
        <w:instrText xml:space="preserve"> PAGEREF _Toc60916202 \h </w:instrText>
      </w:r>
      <w:r>
        <w:fldChar w:fldCharType="separate"/>
      </w:r>
      <w:r>
        <w:t>119</w:t>
      </w:r>
      <w:r>
        <w:fldChar w:fldCharType="end"/>
      </w:r>
    </w:p>
    <w:p w:rsidR="00A53DC8" w:rsidRPr="00485117" w:rsidRDefault="00A53DC8">
      <w:pPr>
        <w:pStyle w:val="TOC3"/>
        <w:rPr>
          <w:rFonts w:ascii="Calibri" w:hAnsi="Calibri"/>
          <w:sz w:val="22"/>
          <w:szCs w:val="22"/>
        </w:rPr>
      </w:pPr>
      <w:r w:rsidRPr="00DC1FA4">
        <w:rPr>
          <w:rFonts w:eastAsia="MS Gothic"/>
        </w:rPr>
        <w:t>9.3.3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_Toc60916203 \h </w:instrText>
      </w:r>
      <w:r>
        <w:fldChar w:fldCharType="separate"/>
      </w:r>
      <w:r>
        <w:t>126</w:t>
      </w:r>
      <w:r>
        <w:fldChar w:fldCharType="end"/>
      </w:r>
    </w:p>
    <w:p w:rsidR="00A53DC8" w:rsidRPr="00485117" w:rsidRDefault="00A53DC8">
      <w:pPr>
        <w:pStyle w:val="TOC4"/>
        <w:rPr>
          <w:rFonts w:ascii="Calibri" w:hAnsi="Calibri"/>
          <w:sz w:val="22"/>
          <w:szCs w:val="22"/>
        </w:rPr>
      </w:pPr>
      <w:r>
        <w:t>9.3.3.1</w:t>
      </w:r>
      <w:r w:rsidRPr="00485117">
        <w:rPr>
          <w:rFonts w:ascii="Calibri" w:hAnsi="Calibri"/>
          <w:sz w:val="22"/>
          <w:szCs w:val="22"/>
        </w:rPr>
        <w:tab/>
      </w:r>
      <w:r>
        <w:t>Pre-test conditions</w:t>
      </w:r>
      <w:r>
        <w:tab/>
      </w:r>
      <w:r>
        <w:fldChar w:fldCharType="begin" w:fldLock="1"/>
      </w:r>
      <w:r>
        <w:instrText xml:space="preserve"> PAGEREF _Toc60916204 \h </w:instrText>
      </w:r>
      <w:r>
        <w:fldChar w:fldCharType="separate"/>
      </w:r>
      <w:r>
        <w:t>126</w:t>
      </w:r>
      <w:r>
        <w:fldChar w:fldCharType="end"/>
      </w:r>
    </w:p>
    <w:p w:rsidR="00A53DC8" w:rsidRPr="00485117" w:rsidRDefault="00A53DC8">
      <w:pPr>
        <w:pStyle w:val="TOC4"/>
        <w:rPr>
          <w:rFonts w:ascii="Calibri" w:hAnsi="Calibri"/>
          <w:sz w:val="22"/>
          <w:szCs w:val="22"/>
        </w:rPr>
      </w:pPr>
      <w:r>
        <w:rPr>
          <w:lang w:eastAsia="zh-CN"/>
        </w:rPr>
        <w:t>9.3.3.2</w:t>
      </w:r>
      <w:r w:rsidRPr="00485117">
        <w:rPr>
          <w:rFonts w:ascii="Calibri" w:hAnsi="Calibri"/>
          <w:sz w:val="22"/>
          <w:szCs w:val="22"/>
        </w:rPr>
        <w:tab/>
      </w:r>
      <w:r>
        <w:rPr>
          <w:lang w:eastAsia="zh-CN"/>
        </w:rPr>
        <w:t>Test procedure sequence</w:t>
      </w:r>
      <w:r>
        <w:tab/>
      </w:r>
      <w:r>
        <w:fldChar w:fldCharType="begin" w:fldLock="1"/>
      </w:r>
      <w:r>
        <w:instrText xml:space="preserve"> PAGEREF _Toc60916205 \h </w:instrText>
      </w:r>
      <w:r>
        <w:fldChar w:fldCharType="separate"/>
      </w:r>
      <w:r>
        <w:t>127</w:t>
      </w:r>
      <w:r>
        <w:fldChar w:fldCharType="end"/>
      </w:r>
    </w:p>
    <w:p w:rsidR="00A53DC8" w:rsidRPr="00485117" w:rsidRDefault="00A53DC8">
      <w:pPr>
        <w:pStyle w:val="TOC4"/>
        <w:rPr>
          <w:rFonts w:ascii="Calibri" w:hAnsi="Calibri"/>
          <w:sz w:val="22"/>
          <w:szCs w:val="22"/>
        </w:rPr>
      </w:pPr>
      <w:r w:rsidRPr="00DC1FA4">
        <w:rPr>
          <w:snapToGrid w:val="0"/>
        </w:rPr>
        <w:t>9.3.3.3</w:t>
      </w:r>
      <w:r w:rsidRPr="00485117">
        <w:rPr>
          <w:rFonts w:ascii="Calibri" w:hAnsi="Calibri"/>
          <w:sz w:val="22"/>
          <w:szCs w:val="22"/>
        </w:rPr>
        <w:tab/>
      </w:r>
      <w:r w:rsidRPr="00DC1FA4">
        <w:rPr>
          <w:snapToGrid w:val="0"/>
        </w:rPr>
        <w:t>Specific message contents</w:t>
      </w:r>
      <w:r>
        <w:tab/>
      </w:r>
      <w:r>
        <w:fldChar w:fldCharType="begin" w:fldLock="1"/>
      </w:r>
      <w:r>
        <w:instrText xml:space="preserve"> PAGEREF _Toc60916206 \h </w:instrText>
      </w:r>
      <w:r>
        <w:fldChar w:fldCharType="separate"/>
      </w:r>
      <w:r>
        <w:t>128</w:t>
      </w:r>
      <w:r>
        <w:fldChar w:fldCharType="end"/>
      </w:r>
    </w:p>
    <w:p w:rsidR="00A53DC8" w:rsidRPr="00485117" w:rsidRDefault="00A53DC8">
      <w:pPr>
        <w:pStyle w:val="TOC2"/>
        <w:rPr>
          <w:rFonts w:ascii="Calibri" w:hAnsi="Calibri"/>
          <w:sz w:val="22"/>
          <w:szCs w:val="22"/>
        </w:rPr>
      </w:pPr>
      <w:r w:rsidRPr="00DC1FA4">
        <w:rPr>
          <w:rFonts w:eastAsia="MS Gothic"/>
        </w:rPr>
        <w:t>9.4</w:t>
      </w:r>
      <w:r w:rsidRPr="00485117">
        <w:rPr>
          <w:rFonts w:ascii="Calibri" w:hAnsi="Calibri"/>
          <w:sz w:val="22"/>
          <w:szCs w:val="22"/>
        </w:rPr>
        <w:tab/>
      </w:r>
      <w:r w:rsidRPr="00DC1FA4">
        <w:rPr>
          <w:rFonts w:eastAsia="MS Gothic"/>
        </w:rPr>
        <w:t>Mobile Terminating Concatenated SMS / 5GS</w:t>
      </w:r>
      <w:r>
        <w:tab/>
      </w:r>
      <w:r>
        <w:fldChar w:fldCharType="begin" w:fldLock="1"/>
      </w:r>
      <w:r>
        <w:instrText xml:space="preserve"> PAGEREF _Toc60916207 \h </w:instrText>
      </w:r>
      <w:r>
        <w:fldChar w:fldCharType="separate"/>
      </w:r>
      <w:r>
        <w:t>130</w:t>
      </w:r>
      <w:r>
        <w:fldChar w:fldCharType="end"/>
      </w:r>
    </w:p>
    <w:p w:rsidR="00A53DC8" w:rsidRPr="00485117" w:rsidRDefault="00A53DC8">
      <w:pPr>
        <w:pStyle w:val="TOC3"/>
        <w:rPr>
          <w:rFonts w:ascii="Calibri" w:hAnsi="Calibri"/>
          <w:sz w:val="22"/>
          <w:szCs w:val="22"/>
        </w:rPr>
      </w:pPr>
      <w:r w:rsidRPr="00DC1FA4">
        <w:rPr>
          <w:rFonts w:eastAsia="MS Gothic"/>
        </w:rPr>
        <w:t>9.4.1</w:t>
      </w:r>
      <w:r w:rsidRPr="00485117">
        <w:rPr>
          <w:rFonts w:ascii="Calibri" w:hAnsi="Calibri"/>
          <w:sz w:val="22"/>
          <w:szCs w:val="22"/>
        </w:rPr>
        <w:tab/>
      </w:r>
      <w:r w:rsidRPr="00DC1FA4">
        <w:rPr>
          <w:rFonts w:eastAsia="MS Gothic"/>
        </w:rPr>
        <w:t>Test Purpose (TP)</w:t>
      </w:r>
      <w:r>
        <w:tab/>
      </w:r>
      <w:r>
        <w:fldChar w:fldCharType="begin" w:fldLock="1"/>
      </w:r>
      <w:r>
        <w:instrText xml:space="preserve"> PAGEREF _Toc60916208 \h </w:instrText>
      </w:r>
      <w:r>
        <w:fldChar w:fldCharType="separate"/>
      </w:r>
      <w:r>
        <w:t>130</w:t>
      </w:r>
      <w:r>
        <w:fldChar w:fldCharType="end"/>
      </w:r>
    </w:p>
    <w:p w:rsidR="00A53DC8" w:rsidRPr="00485117" w:rsidRDefault="00A53DC8">
      <w:pPr>
        <w:pStyle w:val="TOC3"/>
        <w:rPr>
          <w:rFonts w:ascii="Calibri" w:hAnsi="Calibri"/>
          <w:sz w:val="22"/>
          <w:szCs w:val="22"/>
        </w:rPr>
      </w:pPr>
      <w:r w:rsidRPr="00DC1FA4">
        <w:rPr>
          <w:rFonts w:eastAsia="MS Gothic"/>
        </w:rPr>
        <w:t>9.4.2</w:t>
      </w:r>
      <w:r w:rsidRPr="00485117">
        <w:rPr>
          <w:rFonts w:ascii="Calibri" w:hAnsi="Calibri"/>
          <w:sz w:val="22"/>
          <w:szCs w:val="22"/>
        </w:rPr>
        <w:tab/>
      </w:r>
      <w:r w:rsidRPr="00DC1FA4">
        <w:rPr>
          <w:rFonts w:eastAsia="MS Gothic"/>
        </w:rPr>
        <w:t>Conformance Requirements</w:t>
      </w:r>
      <w:r>
        <w:tab/>
      </w:r>
      <w:r>
        <w:fldChar w:fldCharType="begin" w:fldLock="1"/>
      </w:r>
      <w:r>
        <w:instrText xml:space="preserve"> PAGEREF _Toc60916209 \h </w:instrText>
      </w:r>
      <w:r>
        <w:fldChar w:fldCharType="separate"/>
      </w:r>
      <w:r>
        <w:t>130</w:t>
      </w:r>
      <w:r>
        <w:fldChar w:fldCharType="end"/>
      </w:r>
    </w:p>
    <w:p w:rsidR="00A53DC8" w:rsidRPr="00485117" w:rsidRDefault="00A53DC8">
      <w:pPr>
        <w:pStyle w:val="TOC3"/>
        <w:rPr>
          <w:rFonts w:ascii="Calibri" w:hAnsi="Calibri"/>
          <w:sz w:val="22"/>
          <w:szCs w:val="22"/>
        </w:rPr>
      </w:pPr>
      <w:r w:rsidRPr="00DC1FA4">
        <w:rPr>
          <w:rFonts w:eastAsia="MS Gothic"/>
        </w:rPr>
        <w:t>9.4.3</w:t>
      </w:r>
      <w:r w:rsidRPr="00485117">
        <w:rPr>
          <w:rFonts w:ascii="Calibri" w:hAnsi="Calibri"/>
          <w:sz w:val="22"/>
          <w:szCs w:val="22"/>
        </w:rPr>
        <w:tab/>
      </w:r>
      <w:r w:rsidRPr="00DC1FA4">
        <w:rPr>
          <w:rFonts w:eastAsia="MS Gothic"/>
        </w:rPr>
        <w:t>Test description</w:t>
      </w:r>
      <w:r>
        <w:tab/>
      </w:r>
      <w:r>
        <w:fldChar w:fldCharType="begin" w:fldLock="1"/>
      </w:r>
      <w:r>
        <w:instrText xml:space="preserve"> PAGEREF _Toc60916210 \h </w:instrText>
      </w:r>
      <w:r>
        <w:fldChar w:fldCharType="separate"/>
      </w:r>
      <w:r>
        <w:t>137</w:t>
      </w:r>
      <w:r>
        <w:fldChar w:fldCharType="end"/>
      </w:r>
    </w:p>
    <w:p w:rsidR="00A53DC8" w:rsidRPr="00485117" w:rsidRDefault="00A53DC8">
      <w:pPr>
        <w:pStyle w:val="TOC4"/>
        <w:rPr>
          <w:rFonts w:ascii="Calibri" w:hAnsi="Calibri"/>
          <w:sz w:val="22"/>
          <w:szCs w:val="22"/>
        </w:rPr>
      </w:pPr>
      <w:r>
        <w:t>9.4.3.1</w:t>
      </w:r>
      <w:r w:rsidRPr="00485117">
        <w:rPr>
          <w:rFonts w:ascii="Calibri" w:hAnsi="Calibri"/>
          <w:sz w:val="22"/>
          <w:szCs w:val="22"/>
        </w:rPr>
        <w:tab/>
      </w:r>
      <w:r>
        <w:t>Pre-test conditions</w:t>
      </w:r>
      <w:r>
        <w:tab/>
      </w:r>
      <w:r>
        <w:fldChar w:fldCharType="begin" w:fldLock="1"/>
      </w:r>
      <w:r>
        <w:instrText xml:space="preserve"> PAGEREF _Toc60916211 \h </w:instrText>
      </w:r>
      <w:r>
        <w:fldChar w:fldCharType="separate"/>
      </w:r>
      <w:r>
        <w:t>137</w:t>
      </w:r>
      <w:r>
        <w:fldChar w:fldCharType="end"/>
      </w:r>
    </w:p>
    <w:p w:rsidR="00A53DC8" w:rsidRPr="00485117" w:rsidRDefault="00A53DC8">
      <w:pPr>
        <w:pStyle w:val="TOC4"/>
        <w:rPr>
          <w:rFonts w:ascii="Calibri" w:hAnsi="Calibri"/>
          <w:sz w:val="22"/>
          <w:szCs w:val="22"/>
        </w:rPr>
      </w:pPr>
      <w:r>
        <w:t>9.4.3.2</w:t>
      </w:r>
      <w:r w:rsidRPr="00485117">
        <w:rPr>
          <w:rFonts w:ascii="Calibri" w:hAnsi="Calibri"/>
          <w:sz w:val="22"/>
          <w:szCs w:val="22"/>
        </w:rPr>
        <w:tab/>
      </w:r>
      <w:r>
        <w:t>Test procedure sequence</w:t>
      </w:r>
      <w:r>
        <w:tab/>
      </w:r>
      <w:r>
        <w:fldChar w:fldCharType="begin" w:fldLock="1"/>
      </w:r>
      <w:r>
        <w:instrText xml:space="preserve"> PAGEREF _Toc60916212 \h </w:instrText>
      </w:r>
      <w:r>
        <w:fldChar w:fldCharType="separate"/>
      </w:r>
      <w:r>
        <w:t>137</w:t>
      </w:r>
      <w:r>
        <w:fldChar w:fldCharType="end"/>
      </w:r>
    </w:p>
    <w:p w:rsidR="00A53DC8" w:rsidRPr="00485117" w:rsidRDefault="00A53DC8">
      <w:pPr>
        <w:pStyle w:val="TOC4"/>
        <w:rPr>
          <w:rFonts w:ascii="Calibri" w:hAnsi="Calibri"/>
          <w:sz w:val="22"/>
          <w:szCs w:val="22"/>
        </w:rPr>
      </w:pPr>
      <w:r>
        <w:t>9.4.3.3</w:t>
      </w:r>
      <w:r w:rsidRPr="00485117">
        <w:rPr>
          <w:rFonts w:ascii="Calibri" w:hAnsi="Calibri"/>
          <w:sz w:val="22"/>
          <w:szCs w:val="22"/>
        </w:rPr>
        <w:tab/>
      </w:r>
      <w:r>
        <w:t>Specific message contents</w:t>
      </w:r>
      <w:r>
        <w:tab/>
      </w:r>
      <w:r>
        <w:fldChar w:fldCharType="begin" w:fldLock="1"/>
      </w:r>
      <w:r>
        <w:instrText xml:space="preserve"> PAGEREF _Toc60916213 \h </w:instrText>
      </w:r>
      <w:r>
        <w:fldChar w:fldCharType="separate"/>
      </w:r>
      <w:r>
        <w:t>138</w:t>
      </w:r>
      <w:r>
        <w:fldChar w:fldCharType="end"/>
      </w:r>
    </w:p>
    <w:p w:rsidR="00A53DC8" w:rsidRPr="00485117" w:rsidRDefault="00A53DC8">
      <w:pPr>
        <w:pStyle w:val="TOC2"/>
        <w:rPr>
          <w:rFonts w:ascii="Calibri" w:hAnsi="Calibri"/>
          <w:sz w:val="22"/>
          <w:szCs w:val="22"/>
        </w:rPr>
      </w:pPr>
      <w:r>
        <w:t>9.5</w:t>
      </w:r>
      <w:r w:rsidRPr="00485117">
        <w:rPr>
          <w:rFonts w:ascii="Calibri" w:hAnsi="Calibri"/>
          <w:sz w:val="22"/>
          <w:szCs w:val="22"/>
        </w:rPr>
        <w:tab/>
      </w:r>
      <w:r>
        <w:t>Mobile Originating SMS / RP-ERROR / 5GS</w:t>
      </w:r>
      <w:r>
        <w:tab/>
      </w:r>
      <w:r>
        <w:fldChar w:fldCharType="begin" w:fldLock="1"/>
      </w:r>
      <w:r>
        <w:instrText xml:space="preserve"> PAGEREF _Toc60916214 \h </w:instrText>
      </w:r>
      <w:r>
        <w:fldChar w:fldCharType="separate"/>
      </w:r>
      <w:r>
        <w:t>140</w:t>
      </w:r>
      <w:r>
        <w:fldChar w:fldCharType="end"/>
      </w:r>
    </w:p>
    <w:p w:rsidR="00A53DC8" w:rsidRPr="00485117" w:rsidRDefault="00A53DC8">
      <w:pPr>
        <w:pStyle w:val="TOC3"/>
        <w:rPr>
          <w:rFonts w:ascii="Calibri" w:hAnsi="Calibri"/>
          <w:sz w:val="22"/>
          <w:szCs w:val="22"/>
        </w:rPr>
      </w:pPr>
      <w:r>
        <w:t>9.5.1</w:t>
      </w:r>
      <w:r w:rsidRPr="00485117">
        <w:rPr>
          <w:rFonts w:ascii="Calibri" w:hAnsi="Calibri"/>
          <w:sz w:val="22"/>
          <w:szCs w:val="22"/>
        </w:rPr>
        <w:tab/>
      </w:r>
      <w:r>
        <w:t>Test Purpose (TP)</w:t>
      </w:r>
      <w:r>
        <w:tab/>
      </w:r>
      <w:r>
        <w:fldChar w:fldCharType="begin" w:fldLock="1"/>
      </w:r>
      <w:r>
        <w:instrText xml:space="preserve"> PAGEREF _Toc60916215 \h </w:instrText>
      </w:r>
      <w:r>
        <w:fldChar w:fldCharType="separate"/>
      </w:r>
      <w:r>
        <w:t>140</w:t>
      </w:r>
      <w:r>
        <w:fldChar w:fldCharType="end"/>
      </w:r>
    </w:p>
    <w:p w:rsidR="00A53DC8" w:rsidRPr="00485117" w:rsidRDefault="00A53DC8">
      <w:pPr>
        <w:pStyle w:val="TOC3"/>
        <w:rPr>
          <w:rFonts w:ascii="Calibri" w:hAnsi="Calibri"/>
          <w:sz w:val="22"/>
          <w:szCs w:val="22"/>
        </w:rPr>
      </w:pPr>
      <w:r>
        <w:t>9.5.2</w:t>
      </w:r>
      <w:r w:rsidRPr="00485117">
        <w:rPr>
          <w:rFonts w:ascii="Calibri" w:hAnsi="Calibri"/>
          <w:sz w:val="22"/>
          <w:szCs w:val="22"/>
        </w:rPr>
        <w:tab/>
      </w:r>
      <w:r>
        <w:t>Conformance Requirements</w:t>
      </w:r>
      <w:r>
        <w:tab/>
      </w:r>
      <w:r>
        <w:fldChar w:fldCharType="begin" w:fldLock="1"/>
      </w:r>
      <w:r>
        <w:instrText xml:space="preserve"> PAGEREF _Toc60916216 \h </w:instrText>
      </w:r>
      <w:r>
        <w:fldChar w:fldCharType="separate"/>
      </w:r>
      <w:r>
        <w:t>140</w:t>
      </w:r>
      <w:r>
        <w:fldChar w:fldCharType="end"/>
      </w:r>
    </w:p>
    <w:p w:rsidR="00A53DC8" w:rsidRPr="00485117" w:rsidRDefault="00A53DC8">
      <w:pPr>
        <w:pStyle w:val="TOC3"/>
        <w:rPr>
          <w:rFonts w:ascii="Calibri" w:hAnsi="Calibri"/>
          <w:sz w:val="22"/>
          <w:szCs w:val="22"/>
        </w:rPr>
      </w:pPr>
      <w:r>
        <w:t>9.5.3</w:t>
      </w:r>
      <w:r w:rsidRPr="00485117">
        <w:rPr>
          <w:rFonts w:ascii="Calibri" w:hAnsi="Calibri"/>
          <w:sz w:val="22"/>
          <w:szCs w:val="22"/>
        </w:rPr>
        <w:tab/>
      </w:r>
      <w:r>
        <w:t>Test description</w:t>
      </w:r>
      <w:r>
        <w:tab/>
      </w:r>
      <w:r>
        <w:fldChar w:fldCharType="begin" w:fldLock="1"/>
      </w:r>
      <w:r>
        <w:instrText xml:space="preserve"> PAGEREF _Toc60916217 \h </w:instrText>
      </w:r>
      <w:r>
        <w:fldChar w:fldCharType="separate"/>
      </w:r>
      <w:r>
        <w:t>143</w:t>
      </w:r>
      <w:r>
        <w:fldChar w:fldCharType="end"/>
      </w:r>
    </w:p>
    <w:p w:rsidR="00A53DC8" w:rsidRPr="00485117" w:rsidRDefault="00A53DC8">
      <w:pPr>
        <w:pStyle w:val="TOC4"/>
        <w:rPr>
          <w:rFonts w:ascii="Calibri" w:hAnsi="Calibri"/>
          <w:sz w:val="22"/>
          <w:szCs w:val="22"/>
        </w:rPr>
      </w:pPr>
      <w:r>
        <w:t>9.5.3.1</w:t>
      </w:r>
      <w:r w:rsidRPr="00485117">
        <w:rPr>
          <w:rFonts w:ascii="Calibri" w:hAnsi="Calibri"/>
          <w:sz w:val="22"/>
          <w:szCs w:val="22"/>
        </w:rPr>
        <w:tab/>
      </w:r>
      <w:r>
        <w:t>Pre-test conditions</w:t>
      </w:r>
      <w:r>
        <w:tab/>
      </w:r>
      <w:r>
        <w:fldChar w:fldCharType="begin" w:fldLock="1"/>
      </w:r>
      <w:r>
        <w:instrText xml:space="preserve"> PAGEREF _Toc60916218 \h </w:instrText>
      </w:r>
      <w:r>
        <w:fldChar w:fldCharType="separate"/>
      </w:r>
      <w:r>
        <w:t>143</w:t>
      </w:r>
      <w:r>
        <w:fldChar w:fldCharType="end"/>
      </w:r>
    </w:p>
    <w:p w:rsidR="00A53DC8" w:rsidRPr="00485117" w:rsidRDefault="00A53DC8">
      <w:pPr>
        <w:pStyle w:val="TOC4"/>
        <w:rPr>
          <w:rFonts w:ascii="Calibri" w:hAnsi="Calibri"/>
          <w:sz w:val="22"/>
          <w:szCs w:val="22"/>
        </w:rPr>
      </w:pPr>
      <w:r>
        <w:t>9.5.3.2</w:t>
      </w:r>
      <w:r w:rsidRPr="00485117">
        <w:rPr>
          <w:rFonts w:ascii="Calibri" w:hAnsi="Calibri"/>
          <w:sz w:val="22"/>
          <w:szCs w:val="22"/>
        </w:rPr>
        <w:tab/>
      </w:r>
      <w:r w:rsidRPr="00DC1FA4">
        <w:rPr>
          <w:snapToGrid w:val="0"/>
        </w:rPr>
        <w:t>Test procedure sequence</w:t>
      </w:r>
      <w:r>
        <w:tab/>
      </w:r>
      <w:r>
        <w:fldChar w:fldCharType="begin" w:fldLock="1"/>
      </w:r>
      <w:r>
        <w:instrText xml:space="preserve"> PAGEREF _Toc60916219 \h </w:instrText>
      </w:r>
      <w:r>
        <w:fldChar w:fldCharType="separate"/>
      </w:r>
      <w:r>
        <w:t>144</w:t>
      </w:r>
      <w:r>
        <w:fldChar w:fldCharType="end"/>
      </w:r>
    </w:p>
    <w:p w:rsidR="00A53DC8" w:rsidRPr="00485117" w:rsidRDefault="00A53DC8">
      <w:pPr>
        <w:pStyle w:val="TOC4"/>
        <w:rPr>
          <w:rFonts w:ascii="Calibri" w:hAnsi="Calibri"/>
          <w:sz w:val="22"/>
          <w:szCs w:val="22"/>
        </w:rPr>
      </w:pPr>
      <w:r>
        <w:t>9.5.3.3</w:t>
      </w:r>
      <w:r w:rsidRPr="00485117">
        <w:rPr>
          <w:rFonts w:ascii="Calibri" w:hAnsi="Calibri"/>
          <w:sz w:val="22"/>
          <w:szCs w:val="22"/>
        </w:rPr>
        <w:tab/>
      </w:r>
      <w:r>
        <w:t>Specific message contents</w:t>
      </w:r>
      <w:r>
        <w:tab/>
      </w:r>
      <w:r>
        <w:fldChar w:fldCharType="begin" w:fldLock="1"/>
      </w:r>
      <w:r>
        <w:instrText xml:space="preserve"> PAGEREF _Toc60916220 \h </w:instrText>
      </w:r>
      <w:r>
        <w:fldChar w:fldCharType="separate"/>
      </w:r>
      <w:r>
        <w:t>144</w:t>
      </w:r>
      <w:r>
        <w:fldChar w:fldCharType="end"/>
      </w:r>
    </w:p>
    <w:p w:rsidR="00A53DC8" w:rsidRPr="00485117" w:rsidRDefault="00A53DC8">
      <w:pPr>
        <w:pStyle w:val="TOC2"/>
        <w:rPr>
          <w:rFonts w:ascii="Calibri" w:hAnsi="Calibri"/>
          <w:sz w:val="22"/>
          <w:szCs w:val="22"/>
        </w:rPr>
      </w:pPr>
      <w:r>
        <w:t>10.1</w:t>
      </w:r>
      <w:r w:rsidRPr="00485117">
        <w:rPr>
          <w:rFonts w:ascii="Calibri" w:hAnsi="Calibri"/>
          <w:sz w:val="22"/>
          <w:szCs w:val="22"/>
        </w:rPr>
        <w:tab/>
      </w:r>
      <w:r>
        <w:t>Emergency Call with emergency registration / Success / Location information available / 5GS</w:t>
      </w:r>
      <w:r>
        <w:tab/>
      </w:r>
      <w:r>
        <w:fldChar w:fldCharType="begin" w:fldLock="1"/>
      </w:r>
      <w:r>
        <w:instrText xml:space="preserve"> PAGEREF _Toc60916221 \h </w:instrText>
      </w:r>
      <w:r>
        <w:fldChar w:fldCharType="separate"/>
      </w:r>
      <w:r>
        <w:t>144</w:t>
      </w:r>
      <w:r>
        <w:fldChar w:fldCharType="end"/>
      </w:r>
    </w:p>
    <w:p w:rsidR="00A53DC8" w:rsidRPr="00485117" w:rsidRDefault="00A53DC8">
      <w:pPr>
        <w:pStyle w:val="TOC3"/>
        <w:rPr>
          <w:rFonts w:ascii="Calibri" w:hAnsi="Calibri"/>
          <w:sz w:val="22"/>
          <w:szCs w:val="22"/>
        </w:rPr>
      </w:pPr>
      <w:r>
        <w:t>10.1.1</w:t>
      </w:r>
      <w:r w:rsidRPr="00485117">
        <w:rPr>
          <w:rFonts w:ascii="Calibri" w:hAnsi="Calibri"/>
          <w:sz w:val="22"/>
          <w:szCs w:val="22"/>
        </w:rPr>
        <w:tab/>
      </w:r>
      <w:r>
        <w:t>Test Purpose (TP)</w:t>
      </w:r>
      <w:r>
        <w:tab/>
      </w:r>
      <w:r>
        <w:fldChar w:fldCharType="begin" w:fldLock="1"/>
      </w:r>
      <w:r>
        <w:instrText xml:space="preserve"> PAGEREF _Toc60916222 \h </w:instrText>
      </w:r>
      <w:r>
        <w:fldChar w:fldCharType="separate"/>
      </w:r>
      <w:r>
        <w:t>144</w:t>
      </w:r>
      <w:r>
        <w:fldChar w:fldCharType="end"/>
      </w:r>
    </w:p>
    <w:p w:rsidR="00A53DC8" w:rsidRPr="00485117" w:rsidRDefault="00A53DC8">
      <w:pPr>
        <w:pStyle w:val="TOC3"/>
        <w:rPr>
          <w:rFonts w:ascii="Calibri" w:hAnsi="Calibri"/>
          <w:sz w:val="22"/>
          <w:szCs w:val="22"/>
        </w:rPr>
      </w:pPr>
      <w:r>
        <w:t>10.1.2</w:t>
      </w:r>
      <w:r w:rsidRPr="00485117">
        <w:rPr>
          <w:rFonts w:ascii="Calibri" w:hAnsi="Calibri"/>
          <w:sz w:val="22"/>
          <w:szCs w:val="22"/>
        </w:rPr>
        <w:tab/>
      </w:r>
      <w:r>
        <w:t>Conformance Requirements</w:t>
      </w:r>
      <w:r>
        <w:tab/>
      </w:r>
      <w:r>
        <w:fldChar w:fldCharType="begin" w:fldLock="1"/>
      </w:r>
      <w:r>
        <w:instrText xml:space="preserve"> PAGEREF _Toc60916223 \h </w:instrText>
      </w:r>
      <w:r>
        <w:fldChar w:fldCharType="separate"/>
      </w:r>
      <w:r>
        <w:t>145</w:t>
      </w:r>
      <w:r>
        <w:fldChar w:fldCharType="end"/>
      </w:r>
    </w:p>
    <w:p w:rsidR="00A53DC8" w:rsidRPr="00485117" w:rsidRDefault="00A53DC8">
      <w:pPr>
        <w:pStyle w:val="TOC3"/>
        <w:rPr>
          <w:rFonts w:ascii="Calibri" w:hAnsi="Calibri"/>
          <w:sz w:val="22"/>
          <w:szCs w:val="22"/>
        </w:rPr>
      </w:pPr>
      <w:r>
        <w:t>10.1.3</w:t>
      </w:r>
      <w:r w:rsidRPr="00485117">
        <w:rPr>
          <w:rFonts w:ascii="Calibri" w:hAnsi="Calibri"/>
          <w:sz w:val="22"/>
          <w:szCs w:val="22"/>
        </w:rPr>
        <w:tab/>
      </w:r>
      <w:r>
        <w:t>Test description</w:t>
      </w:r>
      <w:r>
        <w:tab/>
      </w:r>
      <w:r>
        <w:fldChar w:fldCharType="begin" w:fldLock="1"/>
      </w:r>
      <w:r>
        <w:instrText xml:space="preserve"> PAGEREF _Toc60916224 \h </w:instrText>
      </w:r>
      <w:r>
        <w:fldChar w:fldCharType="separate"/>
      </w:r>
      <w:r>
        <w:t>148</w:t>
      </w:r>
      <w:r>
        <w:fldChar w:fldCharType="end"/>
      </w:r>
    </w:p>
    <w:p w:rsidR="00A53DC8" w:rsidRPr="00485117" w:rsidRDefault="00A53DC8">
      <w:pPr>
        <w:pStyle w:val="TOC4"/>
        <w:rPr>
          <w:rFonts w:ascii="Calibri" w:hAnsi="Calibri"/>
          <w:sz w:val="22"/>
          <w:szCs w:val="22"/>
        </w:rPr>
      </w:pPr>
      <w:r>
        <w:t>10.1.3.1</w:t>
      </w:r>
      <w:r w:rsidRPr="00485117">
        <w:rPr>
          <w:rFonts w:ascii="Calibri" w:hAnsi="Calibri"/>
          <w:sz w:val="22"/>
          <w:szCs w:val="22"/>
        </w:rPr>
        <w:tab/>
      </w:r>
      <w:r>
        <w:t>Pre-test conditions</w:t>
      </w:r>
      <w:r>
        <w:tab/>
      </w:r>
      <w:r>
        <w:fldChar w:fldCharType="begin" w:fldLock="1"/>
      </w:r>
      <w:r>
        <w:instrText xml:space="preserve"> PAGEREF _Toc60916225 \h </w:instrText>
      </w:r>
      <w:r>
        <w:fldChar w:fldCharType="separate"/>
      </w:r>
      <w:r>
        <w:t>148</w:t>
      </w:r>
      <w:r>
        <w:fldChar w:fldCharType="end"/>
      </w:r>
    </w:p>
    <w:p w:rsidR="00A53DC8" w:rsidRPr="00485117" w:rsidRDefault="00A53DC8">
      <w:pPr>
        <w:pStyle w:val="TOC4"/>
        <w:rPr>
          <w:rFonts w:ascii="Calibri" w:hAnsi="Calibri"/>
          <w:sz w:val="22"/>
          <w:szCs w:val="22"/>
        </w:rPr>
      </w:pPr>
      <w:r>
        <w:t>10.1.3.2</w:t>
      </w:r>
      <w:r w:rsidRPr="00485117">
        <w:rPr>
          <w:rFonts w:ascii="Calibri" w:hAnsi="Calibri"/>
          <w:sz w:val="22"/>
          <w:szCs w:val="22"/>
        </w:rPr>
        <w:tab/>
      </w:r>
      <w:r>
        <w:t>Test procedure sequence</w:t>
      </w:r>
      <w:r>
        <w:tab/>
      </w:r>
      <w:r>
        <w:fldChar w:fldCharType="begin" w:fldLock="1"/>
      </w:r>
      <w:r>
        <w:instrText xml:space="preserve"> PAGEREF _Toc60916226 \h </w:instrText>
      </w:r>
      <w:r>
        <w:fldChar w:fldCharType="separate"/>
      </w:r>
      <w:r>
        <w:t>149</w:t>
      </w:r>
      <w:r>
        <w:fldChar w:fldCharType="end"/>
      </w:r>
    </w:p>
    <w:p w:rsidR="00A53DC8" w:rsidRPr="00485117" w:rsidRDefault="00A53DC8">
      <w:pPr>
        <w:pStyle w:val="TOC4"/>
        <w:rPr>
          <w:rFonts w:ascii="Calibri" w:hAnsi="Calibri"/>
          <w:sz w:val="22"/>
          <w:szCs w:val="22"/>
        </w:rPr>
      </w:pPr>
      <w:r>
        <w:t>10.1.3.3</w:t>
      </w:r>
      <w:r w:rsidRPr="00485117">
        <w:rPr>
          <w:rFonts w:ascii="Calibri" w:hAnsi="Calibri"/>
          <w:sz w:val="22"/>
          <w:szCs w:val="22"/>
        </w:rPr>
        <w:tab/>
      </w:r>
      <w:r>
        <w:t>Specific message contents</w:t>
      </w:r>
      <w:r>
        <w:tab/>
      </w:r>
      <w:r>
        <w:fldChar w:fldCharType="begin" w:fldLock="1"/>
      </w:r>
      <w:r>
        <w:instrText xml:space="preserve"> PAGEREF _Toc60916227 \h </w:instrText>
      </w:r>
      <w:r>
        <w:fldChar w:fldCharType="separate"/>
      </w:r>
      <w:r>
        <w:t>149</w:t>
      </w:r>
      <w:r>
        <w:fldChar w:fldCharType="end"/>
      </w:r>
    </w:p>
    <w:p w:rsidR="00A53DC8" w:rsidRPr="00485117" w:rsidRDefault="00A53DC8">
      <w:pPr>
        <w:pStyle w:val="TOC8"/>
        <w:rPr>
          <w:rFonts w:ascii="Calibri" w:hAnsi="Calibri"/>
          <w:b w:val="0"/>
          <w:szCs w:val="22"/>
        </w:rPr>
      </w:pPr>
      <w:r>
        <w:t>Annex A (normative): Generic Test Procedures</w:t>
      </w:r>
      <w:r>
        <w:tab/>
      </w:r>
      <w:r>
        <w:fldChar w:fldCharType="begin" w:fldLock="1"/>
      </w:r>
      <w:r>
        <w:instrText xml:space="preserve"> PAGEREF _Toc60916228 \h </w:instrText>
      </w:r>
      <w:r>
        <w:fldChar w:fldCharType="separate"/>
      </w:r>
      <w:r>
        <w:t>150</w:t>
      </w:r>
      <w:r>
        <w:fldChar w:fldCharType="end"/>
      </w:r>
    </w:p>
    <w:p w:rsidR="00A53DC8" w:rsidRPr="00485117" w:rsidRDefault="00A53DC8">
      <w:pPr>
        <w:pStyle w:val="TOC1"/>
        <w:rPr>
          <w:rFonts w:ascii="Calibri" w:hAnsi="Calibri"/>
          <w:szCs w:val="22"/>
        </w:rPr>
      </w:pPr>
      <w:r>
        <w:t>A.1</w:t>
      </w:r>
      <w:r w:rsidRPr="00485117">
        <w:rPr>
          <w:rFonts w:ascii="Calibri" w:hAnsi="Calibri"/>
          <w:szCs w:val="22"/>
        </w:rPr>
        <w:tab/>
      </w:r>
      <w:r>
        <w:t>Introduction</w:t>
      </w:r>
      <w:r>
        <w:tab/>
      </w:r>
      <w:r>
        <w:fldChar w:fldCharType="begin" w:fldLock="1"/>
      </w:r>
      <w:r>
        <w:instrText xml:space="preserve"> PAGEREF _Toc60916229 \h </w:instrText>
      </w:r>
      <w:r>
        <w:fldChar w:fldCharType="separate"/>
      </w:r>
      <w:r>
        <w:t>150</w:t>
      </w:r>
      <w:r>
        <w:fldChar w:fldCharType="end"/>
      </w:r>
    </w:p>
    <w:p w:rsidR="00A53DC8" w:rsidRPr="00485117" w:rsidRDefault="00A53DC8">
      <w:pPr>
        <w:pStyle w:val="TOC1"/>
        <w:rPr>
          <w:rFonts w:ascii="Calibri" w:hAnsi="Calibri"/>
          <w:szCs w:val="22"/>
        </w:rPr>
      </w:pPr>
      <w:r w:rsidRPr="00DC1FA4">
        <w:rPr>
          <w:rFonts w:eastAsia="MS Gothic"/>
        </w:rPr>
        <w:t>A.2</w:t>
      </w:r>
      <w:r w:rsidRPr="00485117">
        <w:rPr>
          <w:rFonts w:ascii="Calibri" w:hAnsi="Calibri"/>
          <w:szCs w:val="22"/>
        </w:rPr>
        <w:tab/>
      </w:r>
      <w:r w:rsidRPr="00DC1FA4">
        <w:rPr>
          <w:rFonts w:eastAsia="MS Gothic"/>
        </w:rPr>
        <w:t>IMS Registration / 5GS</w:t>
      </w:r>
      <w:r>
        <w:tab/>
      </w:r>
      <w:r>
        <w:fldChar w:fldCharType="begin" w:fldLock="1"/>
      </w:r>
      <w:r>
        <w:instrText xml:space="preserve"> PAGEREF _Toc60916230 \h </w:instrText>
      </w:r>
      <w:r>
        <w:fldChar w:fldCharType="separate"/>
      </w:r>
      <w:r>
        <w:t>151</w:t>
      </w:r>
      <w:r>
        <w:fldChar w:fldCharType="end"/>
      </w:r>
    </w:p>
    <w:p w:rsidR="00A53DC8" w:rsidRPr="00485117" w:rsidRDefault="00A53DC8">
      <w:pPr>
        <w:pStyle w:val="TOC1"/>
        <w:rPr>
          <w:rFonts w:ascii="Calibri" w:hAnsi="Calibri"/>
          <w:szCs w:val="22"/>
        </w:rPr>
      </w:pPr>
      <w:r>
        <w:t>A.3</w:t>
      </w:r>
      <w:r w:rsidRPr="00485117">
        <w:rPr>
          <w:rFonts w:ascii="Calibri" w:hAnsi="Calibri"/>
          <w:szCs w:val="22"/>
        </w:rPr>
        <w:tab/>
      </w:r>
      <w:r>
        <w:t>IMS Emergency Registration / 5GS</w:t>
      </w:r>
      <w:r>
        <w:tab/>
      </w:r>
      <w:r>
        <w:fldChar w:fldCharType="begin" w:fldLock="1"/>
      </w:r>
      <w:r>
        <w:instrText xml:space="preserve"> PAGEREF _Toc60916231 \h </w:instrText>
      </w:r>
      <w:r>
        <w:fldChar w:fldCharType="separate"/>
      </w:r>
      <w:r>
        <w:t>153</w:t>
      </w:r>
      <w:r>
        <w:fldChar w:fldCharType="end"/>
      </w:r>
    </w:p>
    <w:p w:rsidR="00A53DC8" w:rsidRPr="00485117" w:rsidRDefault="00A53DC8">
      <w:pPr>
        <w:pStyle w:val="TOC1"/>
        <w:rPr>
          <w:rFonts w:ascii="Calibri" w:hAnsi="Calibri"/>
          <w:szCs w:val="22"/>
        </w:rPr>
      </w:pPr>
      <w:r>
        <w:t>A.4</w:t>
      </w:r>
      <w:r w:rsidRPr="00485117">
        <w:rPr>
          <w:rFonts w:ascii="Calibri" w:hAnsi="Calibri"/>
          <w:szCs w:val="22"/>
        </w:rPr>
        <w:tab/>
      </w:r>
      <w:r>
        <w:t>MTSI MO Voice Call / 5GS</w:t>
      </w:r>
      <w:r>
        <w:tab/>
      </w:r>
      <w:r>
        <w:fldChar w:fldCharType="begin" w:fldLock="1"/>
      </w:r>
      <w:r>
        <w:instrText xml:space="preserve"> PAGEREF _Toc60916232 \h </w:instrText>
      </w:r>
      <w:r>
        <w:fldChar w:fldCharType="separate"/>
      </w:r>
      <w:r>
        <w:t>154</w:t>
      </w:r>
      <w:r>
        <w:fldChar w:fldCharType="end"/>
      </w:r>
    </w:p>
    <w:p w:rsidR="00A53DC8" w:rsidRPr="00485117" w:rsidRDefault="00A53DC8">
      <w:pPr>
        <w:pStyle w:val="TOC2"/>
        <w:rPr>
          <w:rFonts w:ascii="Calibri" w:hAnsi="Calibri"/>
          <w:sz w:val="22"/>
          <w:szCs w:val="22"/>
        </w:rPr>
      </w:pPr>
      <w:r>
        <w:t>A.4.1</w:t>
      </w:r>
      <w:r w:rsidRPr="00485117">
        <w:rPr>
          <w:rFonts w:ascii="Calibri" w:hAnsi="Calibri"/>
          <w:sz w:val="22"/>
          <w:szCs w:val="22"/>
        </w:rPr>
        <w:tab/>
      </w:r>
      <w:r>
        <w:t>MTSI MO Voice Call / with preconditions / 5GS</w:t>
      </w:r>
      <w:r>
        <w:tab/>
      </w:r>
      <w:r>
        <w:fldChar w:fldCharType="begin" w:fldLock="1"/>
      </w:r>
      <w:r>
        <w:instrText xml:space="preserve"> PAGEREF _Toc60916233 \h </w:instrText>
      </w:r>
      <w:r>
        <w:fldChar w:fldCharType="separate"/>
      </w:r>
      <w:r>
        <w:t>154</w:t>
      </w:r>
      <w:r>
        <w:fldChar w:fldCharType="end"/>
      </w:r>
    </w:p>
    <w:p w:rsidR="00A53DC8" w:rsidRPr="00485117" w:rsidRDefault="00A53DC8">
      <w:pPr>
        <w:pStyle w:val="TOC2"/>
        <w:rPr>
          <w:rFonts w:ascii="Calibri" w:hAnsi="Calibri"/>
          <w:sz w:val="22"/>
          <w:szCs w:val="22"/>
        </w:rPr>
      </w:pPr>
      <w:r>
        <w:t>A.4.2</w:t>
      </w:r>
      <w:r w:rsidRPr="00485117">
        <w:rPr>
          <w:rFonts w:ascii="Calibri" w:hAnsi="Calibri"/>
          <w:sz w:val="22"/>
          <w:szCs w:val="22"/>
        </w:rPr>
        <w:tab/>
      </w:r>
      <w:r>
        <w:t>MTSI MO Voice Call / without preconditions / 5GS</w:t>
      </w:r>
      <w:r>
        <w:tab/>
      </w:r>
      <w:r>
        <w:fldChar w:fldCharType="begin" w:fldLock="1"/>
      </w:r>
      <w:r>
        <w:instrText xml:space="preserve"> PAGEREF _Toc60916234 \h </w:instrText>
      </w:r>
      <w:r>
        <w:fldChar w:fldCharType="separate"/>
      </w:r>
      <w:r>
        <w:t>160</w:t>
      </w:r>
      <w:r>
        <w:fldChar w:fldCharType="end"/>
      </w:r>
    </w:p>
    <w:p w:rsidR="00A53DC8" w:rsidRPr="00485117" w:rsidRDefault="00A53DC8">
      <w:pPr>
        <w:pStyle w:val="TOC1"/>
        <w:rPr>
          <w:rFonts w:ascii="Calibri" w:hAnsi="Calibri"/>
          <w:szCs w:val="22"/>
        </w:rPr>
      </w:pPr>
      <w:r>
        <w:lastRenderedPageBreak/>
        <w:t>A.5</w:t>
      </w:r>
      <w:r w:rsidRPr="00485117">
        <w:rPr>
          <w:rFonts w:ascii="Calibri" w:hAnsi="Calibri"/>
          <w:szCs w:val="22"/>
        </w:rPr>
        <w:tab/>
      </w:r>
      <w:r>
        <w:t>MTSI MT Voice Call / 5GS</w:t>
      </w:r>
      <w:r>
        <w:tab/>
      </w:r>
      <w:r>
        <w:fldChar w:fldCharType="begin" w:fldLock="1"/>
      </w:r>
      <w:r>
        <w:instrText xml:space="preserve"> PAGEREF _Toc60916235 \h </w:instrText>
      </w:r>
      <w:r>
        <w:fldChar w:fldCharType="separate"/>
      </w:r>
      <w:r>
        <w:t>164</w:t>
      </w:r>
      <w:r>
        <w:fldChar w:fldCharType="end"/>
      </w:r>
    </w:p>
    <w:p w:rsidR="00A53DC8" w:rsidRPr="00485117" w:rsidRDefault="00A53DC8">
      <w:pPr>
        <w:pStyle w:val="TOC2"/>
        <w:rPr>
          <w:rFonts w:ascii="Calibri" w:hAnsi="Calibri"/>
          <w:sz w:val="22"/>
          <w:szCs w:val="22"/>
        </w:rPr>
      </w:pPr>
      <w:r>
        <w:t>A.5.1</w:t>
      </w:r>
      <w:r w:rsidRPr="00485117">
        <w:rPr>
          <w:rFonts w:ascii="Calibri" w:hAnsi="Calibri"/>
          <w:sz w:val="22"/>
          <w:szCs w:val="22"/>
        </w:rPr>
        <w:tab/>
      </w:r>
      <w:r>
        <w:t>MTSI MT Voice Call / with preconditions / 5GS</w:t>
      </w:r>
      <w:r>
        <w:tab/>
      </w:r>
      <w:r>
        <w:fldChar w:fldCharType="begin" w:fldLock="1"/>
      </w:r>
      <w:r>
        <w:instrText xml:space="preserve"> PAGEREF _Toc60916236 \h </w:instrText>
      </w:r>
      <w:r>
        <w:fldChar w:fldCharType="separate"/>
      </w:r>
      <w:r>
        <w:t>164</w:t>
      </w:r>
      <w:r>
        <w:fldChar w:fldCharType="end"/>
      </w:r>
    </w:p>
    <w:p w:rsidR="00A53DC8" w:rsidRPr="00485117" w:rsidRDefault="00A53DC8">
      <w:pPr>
        <w:pStyle w:val="TOC2"/>
        <w:rPr>
          <w:rFonts w:ascii="Calibri" w:hAnsi="Calibri"/>
          <w:sz w:val="22"/>
          <w:szCs w:val="22"/>
        </w:rPr>
      </w:pPr>
      <w:r>
        <w:t>A.5.2</w:t>
      </w:r>
      <w:r w:rsidRPr="00485117">
        <w:rPr>
          <w:rFonts w:ascii="Calibri" w:hAnsi="Calibri"/>
          <w:sz w:val="22"/>
          <w:szCs w:val="22"/>
        </w:rPr>
        <w:tab/>
      </w:r>
      <w:r>
        <w:t>MTSI MT Voice Call / without preconditions / 5GS</w:t>
      </w:r>
      <w:r>
        <w:tab/>
      </w:r>
      <w:r>
        <w:fldChar w:fldCharType="begin" w:fldLock="1"/>
      </w:r>
      <w:r>
        <w:instrText xml:space="preserve"> PAGEREF _Toc60916237 \h </w:instrText>
      </w:r>
      <w:r>
        <w:fldChar w:fldCharType="separate"/>
      </w:r>
      <w:r>
        <w:t>170</w:t>
      </w:r>
      <w:r>
        <w:fldChar w:fldCharType="end"/>
      </w:r>
    </w:p>
    <w:p w:rsidR="00A53DC8" w:rsidRPr="00485117" w:rsidRDefault="00A53DC8">
      <w:pPr>
        <w:pStyle w:val="TOC1"/>
        <w:rPr>
          <w:rFonts w:ascii="Calibri" w:hAnsi="Calibri"/>
          <w:szCs w:val="22"/>
        </w:rPr>
      </w:pPr>
      <w:r>
        <w:t>A.6</w:t>
      </w:r>
      <w:r w:rsidRPr="00485117">
        <w:rPr>
          <w:rFonts w:ascii="Calibri" w:hAnsi="Calibri"/>
          <w:szCs w:val="22"/>
        </w:rPr>
        <w:tab/>
      </w:r>
      <w:r>
        <w:t>IMS Emergency Voice Call / 5GS</w:t>
      </w:r>
      <w:r>
        <w:tab/>
      </w:r>
      <w:r>
        <w:fldChar w:fldCharType="begin" w:fldLock="1"/>
      </w:r>
      <w:r>
        <w:instrText xml:space="preserve"> PAGEREF _Toc60916238 \h </w:instrText>
      </w:r>
      <w:r>
        <w:fldChar w:fldCharType="separate"/>
      </w:r>
      <w:r>
        <w:t>173</w:t>
      </w:r>
      <w:r>
        <w:fldChar w:fldCharType="end"/>
      </w:r>
    </w:p>
    <w:p w:rsidR="00A53DC8" w:rsidRPr="00485117" w:rsidRDefault="00A53DC8">
      <w:pPr>
        <w:pStyle w:val="TOC1"/>
        <w:rPr>
          <w:rFonts w:ascii="Calibri" w:hAnsi="Calibri"/>
          <w:szCs w:val="22"/>
        </w:rPr>
      </w:pPr>
      <w:r>
        <w:t>A.7</w:t>
      </w:r>
      <w:r w:rsidRPr="00485117">
        <w:rPr>
          <w:rFonts w:ascii="Calibri" w:hAnsi="Calibri"/>
          <w:szCs w:val="22"/>
        </w:rPr>
        <w:tab/>
      </w:r>
      <w:r>
        <w:t>MO Release of Voice Call / 5GS</w:t>
      </w:r>
      <w:r>
        <w:tab/>
      </w:r>
      <w:r>
        <w:fldChar w:fldCharType="begin" w:fldLock="1"/>
      </w:r>
      <w:r>
        <w:instrText xml:space="preserve"> PAGEREF _Toc60916239 \h </w:instrText>
      </w:r>
      <w:r>
        <w:fldChar w:fldCharType="separate"/>
      </w:r>
      <w:r>
        <w:t>175</w:t>
      </w:r>
      <w:r>
        <w:fldChar w:fldCharType="end"/>
      </w:r>
    </w:p>
    <w:p w:rsidR="00A53DC8" w:rsidRPr="00485117" w:rsidRDefault="00A53DC8">
      <w:pPr>
        <w:pStyle w:val="TOC1"/>
        <w:rPr>
          <w:rFonts w:ascii="Calibri" w:hAnsi="Calibri"/>
          <w:szCs w:val="22"/>
        </w:rPr>
      </w:pPr>
      <w:r>
        <w:t>A.8</w:t>
      </w:r>
      <w:r w:rsidRPr="00485117">
        <w:rPr>
          <w:rFonts w:ascii="Calibri" w:hAnsi="Calibri"/>
          <w:szCs w:val="22"/>
        </w:rPr>
        <w:tab/>
      </w:r>
      <w:r>
        <w:t>MT Release of Voice Call / 5GS</w:t>
      </w:r>
      <w:r>
        <w:tab/>
      </w:r>
      <w:r>
        <w:fldChar w:fldCharType="begin" w:fldLock="1"/>
      </w:r>
      <w:r>
        <w:instrText xml:space="preserve"> PAGEREF _Toc60916240 \h </w:instrText>
      </w:r>
      <w:r>
        <w:fldChar w:fldCharType="separate"/>
      </w:r>
      <w:r>
        <w:t>176</w:t>
      </w:r>
      <w:r>
        <w:fldChar w:fldCharType="end"/>
      </w:r>
    </w:p>
    <w:p w:rsidR="00A53DC8" w:rsidRPr="00485117" w:rsidRDefault="00A53DC8">
      <w:pPr>
        <w:pStyle w:val="TOC1"/>
        <w:rPr>
          <w:rFonts w:ascii="Calibri" w:hAnsi="Calibri"/>
          <w:szCs w:val="22"/>
        </w:rPr>
      </w:pPr>
      <w:r>
        <w:t>A.9</w:t>
      </w:r>
      <w:r w:rsidRPr="00485117">
        <w:rPr>
          <w:rFonts w:ascii="Calibri" w:hAnsi="Calibri"/>
          <w:szCs w:val="22"/>
        </w:rPr>
        <w:tab/>
      </w:r>
      <w:r>
        <w:t>EPS Fallback for Voice Call / 5GS</w:t>
      </w:r>
      <w:r>
        <w:tab/>
      </w:r>
      <w:r>
        <w:fldChar w:fldCharType="begin" w:fldLock="1"/>
      </w:r>
      <w:r>
        <w:instrText xml:space="preserve"> PAGEREF _Toc60916241 \h </w:instrText>
      </w:r>
      <w:r>
        <w:fldChar w:fldCharType="separate"/>
      </w:r>
      <w:r>
        <w:t>177</w:t>
      </w:r>
      <w:r>
        <w:fldChar w:fldCharType="end"/>
      </w:r>
    </w:p>
    <w:p w:rsidR="00A53DC8" w:rsidRPr="00485117" w:rsidRDefault="00A53DC8">
      <w:pPr>
        <w:pStyle w:val="TOC2"/>
        <w:rPr>
          <w:rFonts w:ascii="Calibri" w:hAnsi="Calibri"/>
          <w:sz w:val="22"/>
          <w:szCs w:val="22"/>
        </w:rPr>
      </w:pPr>
      <w:r>
        <w:t>A.9.1</w:t>
      </w:r>
      <w:r w:rsidRPr="00485117">
        <w:rPr>
          <w:rFonts w:ascii="Calibri" w:hAnsi="Calibri"/>
          <w:sz w:val="22"/>
          <w:szCs w:val="22"/>
        </w:rPr>
        <w:tab/>
      </w:r>
      <w:r>
        <w:t>EPS Fallback for Voice Call / steps before fallback / 5GS</w:t>
      </w:r>
      <w:r>
        <w:tab/>
      </w:r>
      <w:r>
        <w:fldChar w:fldCharType="begin" w:fldLock="1"/>
      </w:r>
      <w:r>
        <w:instrText xml:space="preserve"> PAGEREF _Toc60916242 \h </w:instrText>
      </w:r>
      <w:r>
        <w:fldChar w:fldCharType="separate"/>
      </w:r>
      <w:r>
        <w:t>177</w:t>
      </w:r>
      <w:r>
        <w:fldChar w:fldCharType="end"/>
      </w:r>
    </w:p>
    <w:p w:rsidR="00A53DC8" w:rsidRPr="00485117" w:rsidRDefault="00A53DC8">
      <w:pPr>
        <w:pStyle w:val="TOC2"/>
        <w:rPr>
          <w:rFonts w:ascii="Calibri" w:hAnsi="Calibri"/>
          <w:sz w:val="22"/>
          <w:szCs w:val="22"/>
        </w:rPr>
      </w:pPr>
      <w:r>
        <w:t>A.9.2</w:t>
      </w:r>
      <w:r w:rsidRPr="00485117">
        <w:rPr>
          <w:rFonts w:ascii="Calibri" w:hAnsi="Calibri"/>
          <w:sz w:val="22"/>
          <w:szCs w:val="22"/>
        </w:rPr>
        <w:tab/>
      </w:r>
      <w:r>
        <w:t>EPS Fallback for Voice Call / steps after fallback / 5GS</w:t>
      </w:r>
      <w:r>
        <w:tab/>
      </w:r>
      <w:r>
        <w:fldChar w:fldCharType="begin" w:fldLock="1"/>
      </w:r>
      <w:r>
        <w:instrText xml:space="preserve"> PAGEREF _Toc60916243 \h </w:instrText>
      </w:r>
      <w:r>
        <w:fldChar w:fldCharType="separate"/>
      </w:r>
      <w:r>
        <w:t>179</w:t>
      </w:r>
      <w:r>
        <w:fldChar w:fldCharType="end"/>
      </w:r>
    </w:p>
    <w:p w:rsidR="00A53DC8" w:rsidRPr="00485117" w:rsidRDefault="00A53DC8">
      <w:pPr>
        <w:pStyle w:val="TOC1"/>
        <w:rPr>
          <w:rFonts w:ascii="Calibri" w:hAnsi="Calibri"/>
          <w:szCs w:val="22"/>
        </w:rPr>
      </w:pPr>
      <w:r>
        <w:t>A.10</w:t>
      </w:r>
      <w:r w:rsidRPr="00485117">
        <w:rPr>
          <w:rFonts w:ascii="Calibri" w:hAnsi="Calibri"/>
          <w:szCs w:val="22"/>
        </w:rPr>
        <w:tab/>
      </w:r>
      <w:r>
        <w:t>Default handling of PUBLISH requests</w:t>
      </w:r>
      <w:r>
        <w:tab/>
      </w:r>
      <w:r>
        <w:fldChar w:fldCharType="begin" w:fldLock="1"/>
      </w:r>
      <w:r>
        <w:instrText xml:space="preserve"> PAGEREF _Toc60916244 \h </w:instrText>
      </w:r>
      <w:r>
        <w:fldChar w:fldCharType="separate"/>
      </w:r>
      <w:r>
        <w:t>180</w:t>
      </w:r>
      <w:r>
        <w:fldChar w:fldCharType="end"/>
      </w:r>
    </w:p>
    <w:p w:rsidR="00A53DC8" w:rsidRPr="00485117" w:rsidRDefault="00A53DC8">
      <w:pPr>
        <w:pStyle w:val="TOC1"/>
        <w:rPr>
          <w:rFonts w:ascii="Calibri" w:hAnsi="Calibri"/>
          <w:szCs w:val="22"/>
        </w:rPr>
      </w:pPr>
      <w:r>
        <w:t>A.11</w:t>
      </w:r>
      <w:r w:rsidRPr="00485117">
        <w:rPr>
          <w:rFonts w:ascii="Calibri" w:hAnsi="Calibri"/>
          <w:szCs w:val="22"/>
        </w:rPr>
        <w:tab/>
      </w:r>
      <w:r>
        <w:t>Mobile Initiated De-Registration / 5GS</w:t>
      </w:r>
      <w:r>
        <w:tab/>
      </w:r>
      <w:r>
        <w:fldChar w:fldCharType="begin" w:fldLock="1"/>
      </w:r>
      <w:r>
        <w:instrText xml:space="preserve"> PAGEREF _Toc60916245 \h </w:instrText>
      </w:r>
      <w:r>
        <w:fldChar w:fldCharType="separate"/>
      </w:r>
      <w:r>
        <w:t>181</w:t>
      </w:r>
      <w:r>
        <w:fldChar w:fldCharType="end"/>
      </w:r>
    </w:p>
    <w:p w:rsidR="00A53DC8" w:rsidRPr="00485117" w:rsidRDefault="00A53DC8">
      <w:pPr>
        <w:pStyle w:val="TOC1"/>
        <w:rPr>
          <w:rFonts w:ascii="Calibri" w:hAnsi="Calibri"/>
          <w:szCs w:val="22"/>
        </w:rPr>
      </w:pPr>
      <w:r>
        <w:t>A.12</w:t>
      </w:r>
      <w:r w:rsidRPr="00485117">
        <w:rPr>
          <w:rFonts w:ascii="Calibri" w:hAnsi="Calibri"/>
          <w:szCs w:val="22"/>
        </w:rPr>
        <w:tab/>
      </w:r>
      <w:r>
        <w:t>IMS Re-Registration / 5GS</w:t>
      </w:r>
      <w:r>
        <w:tab/>
      </w:r>
      <w:r>
        <w:fldChar w:fldCharType="begin" w:fldLock="1"/>
      </w:r>
      <w:r>
        <w:instrText xml:space="preserve"> PAGEREF _Toc60916246 \h </w:instrText>
      </w:r>
      <w:r>
        <w:fldChar w:fldCharType="separate"/>
      </w:r>
      <w:r>
        <w:t>184</w:t>
      </w:r>
      <w:r>
        <w:fldChar w:fldCharType="end"/>
      </w:r>
    </w:p>
    <w:p w:rsidR="00A53DC8" w:rsidRPr="00485117" w:rsidRDefault="00A53DC8">
      <w:pPr>
        <w:pStyle w:val="TOC1"/>
        <w:rPr>
          <w:rFonts w:ascii="Calibri" w:hAnsi="Calibri"/>
          <w:szCs w:val="22"/>
        </w:rPr>
      </w:pPr>
      <w:r>
        <w:t>A.13</w:t>
      </w:r>
      <w:r w:rsidRPr="00485117">
        <w:rPr>
          <w:rFonts w:ascii="Calibri" w:hAnsi="Calibri"/>
          <w:szCs w:val="22"/>
        </w:rPr>
        <w:tab/>
      </w:r>
      <w:r>
        <w:t>IMS MO SMS / 5GS</w:t>
      </w:r>
      <w:r>
        <w:tab/>
      </w:r>
      <w:r>
        <w:fldChar w:fldCharType="begin" w:fldLock="1"/>
      </w:r>
      <w:r>
        <w:instrText xml:space="preserve"> PAGEREF _Toc60916247 \h </w:instrText>
      </w:r>
      <w:r>
        <w:fldChar w:fldCharType="separate"/>
      </w:r>
      <w:r>
        <w:t>185</w:t>
      </w:r>
      <w:r>
        <w:fldChar w:fldCharType="end"/>
      </w:r>
    </w:p>
    <w:p w:rsidR="00A53DC8" w:rsidRPr="00485117" w:rsidRDefault="00A53DC8">
      <w:pPr>
        <w:pStyle w:val="TOC1"/>
        <w:rPr>
          <w:rFonts w:ascii="Calibri" w:hAnsi="Calibri"/>
          <w:szCs w:val="22"/>
        </w:rPr>
      </w:pPr>
      <w:r>
        <w:t>A.14</w:t>
      </w:r>
      <w:r w:rsidRPr="00485117">
        <w:rPr>
          <w:rFonts w:ascii="Calibri" w:hAnsi="Calibri"/>
          <w:szCs w:val="22"/>
        </w:rPr>
        <w:tab/>
      </w:r>
      <w:r>
        <w:t>IMS MT SMS / 5GS</w:t>
      </w:r>
      <w:r>
        <w:tab/>
      </w:r>
      <w:r>
        <w:fldChar w:fldCharType="begin" w:fldLock="1"/>
      </w:r>
      <w:r>
        <w:instrText xml:space="preserve"> PAGEREF _Toc60916248 \h </w:instrText>
      </w:r>
      <w:r>
        <w:fldChar w:fldCharType="separate"/>
      </w:r>
      <w:r>
        <w:t>186</w:t>
      </w:r>
      <w:r>
        <w:fldChar w:fldCharType="end"/>
      </w:r>
    </w:p>
    <w:p w:rsidR="00A53DC8" w:rsidRPr="00485117" w:rsidRDefault="00A53DC8">
      <w:pPr>
        <w:pStyle w:val="TOC8"/>
        <w:rPr>
          <w:rFonts w:ascii="Calibri" w:hAnsi="Calibri"/>
          <w:b w:val="0"/>
          <w:szCs w:val="22"/>
        </w:rPr>
      </w:pPr>
      <w:r>
        <w:t>Annex B (informative): Change history</w:t>
      </w:r>
      <w:r>
        <w:tab/>
      </w:r>
      <w:r>
        <w:fldChar w:fldCharType="begin" w:fldLock="1"/>
      </w:r>
      <w:r>
        <w:instrText xml:space="preserve"> PAGEREF _Toc60916249 \h </w:instrText>
      </w:r>
      <w:r>
        <w:fldChar w:fldCharType="separate"/>
      </w:r>
      <w:r>
        <w:t>187</w:t>
      </w:r>
      <w:r>
        <w:fldChar w:fldCharType="end"/>
      </w:r>
    </w:p>
    <w:p w:rsidR="00080512" w:rsidRPr="00A53DC8" w:rsidRDefault="00A53DC8">
      <w:r>
        <w:rPr>
          <w:sz w:val="22"/>
        </w:rPr>
        <w:fldChar w:fldCharType="end"/>
      </w:r>
    </w:p>
    <w:p w:rsidR="0074026F" w:rsidRPr="00A53DC8" w:rsidRDefault="00080512" w:rsidP="00BF43AD">
      <w:pPr>
        <w:pStyle w:val="Heading1"/>
      </w:pPr>
      <w:r w:rsidRPr="00A53DC8">
        <w:br w:type="page"/>
      </w:r>
      <w:bookmarkStart w:id="4" w:name="_Toc42778683"/>
      <w:bookmarkStart w:id="5" w:name="_Toc42785130"/>
      <w:bookmarkStart w:id="6" w:name="_Toc43210120"/>
      <w:bookmarkStart w:id="7" w:name="_Toc51948346"/>
      <w:bookmarkStart w:id="8" w:name="_Toc52162419"/>
      <w:bookmarkStart w:id="9" w:name="_Toc60916005"/>
      <w:r w:rsidRPr="00A53DC8">
        <w:lastRenderedPageBreak/>
        <w:t>Foreword</w:t>
      </w:r>
      <w:bookmarkEnd w:id="4"/>
      <w:bookmarkEnd w:id="5"/>
      <w:bookmarkEnd w:id="6"/>
      <w:bookmarkEnd w:id="7"/>
      <w:bookmarkEnd w:id="8"/>
      <w:bookmarkEnd w:id="9"/>
    </w:p>
    <w:p w:rsidR="00080512" w:rsidRPr="00A53DC8" w:rsidRDefault="00080512">
      <w:r w:rsidRPr="00A53DC8">
        <w:t>This Technical Specification has been produced by the 3</w:t>
      </w:r>
      <w:r w:rsidR="00F04712" w:rsidRPr="00A53DC8">
        <w:t>rd</w:t>
      </w:r>
      <w:r w:rsidRPr="00A53DC8">
        <w:t xml:space="preserve"> Generation Partnership Project (3GPP).</w:t>
      </w:r>
    </w:p>
    <w:p w:rsidR="00080512" w:rsidRPr="00A53DC8" w:rsidRDefault="00080512">
      <w:r w:rsidRPr="00A53DC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A53DC8" w:rsidRDefault="00080512">
      <w:pPr>
        <w:pStyle w:val="B10"/>
      </w:pPr>
      <w:r w:rsidRPr="00A53DC8">
        <w:t>Version x.y.z</w:t>
      </w:r>
    </w:p>
    <w:p w:rsidR="00080512" w:rsidRPr="00A53DC8" w:rsidRDefault="00080512">
      <w:pPr>
        <w:pStyle w:val="B10"/>
      </w:pPr>
      <w:r w:rsidRPr="00A53DC8">
        <w:t>where:</w:t>
      </w:r>
    </w:p>
    <w:p w:rsidR="00080512" w:rsidRPr="00A53DC8" w:rsidRDefault="00080512">
      <w:pPr>
        <w:pStyle w:val="B2"/>
      </w:pPr>
      <w:r w:rsidRPr="00A53DC8">
        <w:t>x</w:t>
      </w:r>
      <w:r w:rsidRPr="00A53DC8">
        <w:tab/>
        <w:t>the first digit:</w:t>
      </w:r>
    </w:p>
    <w:p w:rsidR="00080512" w:rsidRPr="00A53DC8" w:rsidRDefault="00080512">
      <w:pPr>
        <w:pStyle w:val="B3"/>
      </w:pPr>
      <w:r w:rsidRPr="00A53DC8">
        <w:t>1</w:t>
      </w:r>
      <w:r w:rsidRPr="00A53DC8">
        <w:tab/>
        <w:t>presented to TSG for information;</w:t>
      </w:r>
    </w:p>
    <w:p w:rsidR="00080512" w:rsidRPr="00A53DC8" w:rsidRDefault="00080512">
      <w:pPr>
        <w:pStyle w:val="B3"/>
      </w:pPr>
      <w:r w:rsidRPr="00A53DC8">
        <w:t>2</w:t>
      </w:r>
      <w:r w:rsidRPr="00A53DC8">
        <w:tab/>
        <w:t>presented to TSG for approval;</w:t>
      </w:r>
    </w:p>
    <w:p w:rsidR="00080512" w:rsidRPr="00A53DC8" w:rsidRDefault="00080512">
      <w:pPr>
        <w:pStyle w:val="B3"/>
      </w:pPr>
      <w:r w:rsidRPr="00A53DC8">
        <w:t>3</w:t>
      </w:r>
      <w:r w:rsidRPr="00A53DC8">
        <w:tab/>
        <w:t>or greater indicates TSG approved document under change control.</w:t>
      </w:r>
    </w:p>
    <w:p w:rsidR="00080512" w:rsidRPr="00A53DC8" w:rsidRDefault="00080512">
      <w:pPr>
        <w:pStyle w:val="B2"/>
      </w:pPr>
      <w:r w:rsidRPr="00A53DC8">
        <w:t>y</w:t>
      </w:r>
      <w:r w:rsidRPr="00A53DC8">
        <w:tab/>
        <w:t>the second digit is incremented for all changes of substance, i.e. technical enhancements, corrections, updates, etc.</w:t>
      </w:r>
    </w:p>
    <w:p w:rsidR="00080512" w:rsidRPr="00A53DC8" w:rsidRDefault="00080512">
      <w:pPr>
        <w:pStyle w:val="B2"/>
      </w:pPr>
      <w:r w:rsidRPr="00A53DC8">
        <w:t>z</w:t>
      </w:r>
      <w:r w:rsidRPr="00A53DC8">
        <w:tab/>
        <w:t>the third digit is incremented when editorial only changes have been incorporated in the document.</w:t>
      </w:r>
    </w:p>
    <w:p w:rsidR="008C384C" w:rsidRPr="00A53DC8" w:rsidRDefault="008C384C" w:rsidP="008C384C">
      <w:r w:rsidRPr="00A53DC8">
        <w:t xml:space="preserve">In </w:t>
      </w:r>
      <w:r w:rsidR="0074026F" w:rsidRPr="00A53DC8">
        <w:t>the present</w:t>
      </w:r>
      <w:r w:rsidRPr="00A53DC8">
        <w:t xml:space="preserve"> document, certain modal verbs have the following meanings:</w:t>
      </w:r>
    </w:p>
    <w:p w:rsidR="008C384C" w:rsidRPr="00A53DC8" w:rsidRDefault="008C384C" w:rsidP="00774DA4">
      <w:pPr>
        <w:pStyle w:val="EX"/>
      </w:pPr>
      <w:r w:rsidRPr="00A53DC8">
        <w:rPr>
          <w:b/>
        </w:rPr>
        <w:t>shall</w:t>
      </w:r>
      <w:r w:rsidRPr="00A53DC8">
        <w:tab/>
        <w:t>indicates a mandatory requirement to do something</w:t>
      </w:r>
    </w:p>
    <w:p w:rsidR="008C384C" w:rsidRPr="00A53DC8" w:rsidRDefault="008C384C" w:rsidP="00774DA4">
      <w:pPr>
        <w:pStyle w:val="EX"/>
      </w:pPr>
      <w:r w:rsidRPr="00A53DC8">
        <w:rPr>
          <w:b/>
        </w:rPr>
        <w:t>shall not</w:t>
      </w:r>
      <w:r w:rsidRPr="00A53DC8">
        <w:tab/>
        <w:t>indicates an interdiction (</w:t>
      </w:r>
      <w:r w:rsidR="001F1132" w:rsidRPr="00A53DC8">
        <w:t>prohibition</w:t>
      </w:r>
      <w:r w:rsidRPr="00A53DC8">
        <w:t>) to do something</w:t>
      </w:r>
    </w:p>
    <w:p w:rsidR="00BA19ED" w:rsidRPr="00A53DC8" w:rsidRDefault="00BA19ED" w:rsidP="00B41A8B">
      <w:r w:rsidRPr="00A53DC8">
        <w:t>The constructions "shall" and "shall not" are confined to the context of normative provisions, and do not appear in Technical Reports.</w:t>
      </w:r>
    </w:p>
    <w:p w:rsidR="00C1496A" w:rsidRPr="00A53DC8" w:rsidRDefault="00C1496A" w:rsidP="00B41A8B">
      <w:r w:rsidRPr="00A53DC8">
        <w:t xml:space="preserve">The constructions "must" and "must not" are not used as substitutes for "shall" and "shall not". Their use is avoided insofar as possible, and </w:t>
      </w:r>
      <w:r w:rsidR="001F1132" w:rsidRPr="00A53DC8">
        <w:t xml:space="preserve">they </w:t>
      </w:r>
      <w:r w:rsidRPr="00A53DC8">
        <w:t xml:space="preserve">are </w:t>
      </w:r>
      <w:r w:rsidR="001F1132" w:rsidRPr="00A53DC8">
        <w:t>not</w:t>
      </w:r>
      <w:r w:rsidRPr="00A53DC8">
        <w:t xml:space="preserve"> used in a normative context except in a direct citation from an external, referenced, non-3GPP document, or so as to maintain continuity of style when extending or modifying the provisions of such a referenced document.</w:t>
      </w:r>
    </w:p>
    <w:p w:rsidR="008C384C" w:rsidRPr="00A53DC8" w:rsidRDefault="008C384C" w:rsidP="00774DA4">
      <w:pPr>
        <w:pStyle w:val="EX"/>
      </w:pPr>
      <w:r w:rsidRPr="00A53DC8">
        <w:rPr>
          <w:b/>
        </w:rPr>
        <w:t>should</w:t>
      </w:r>
      <w:r w:rsidRPr="00A53DC8">
        <w:tab/>
        <w:t>indicates a recommendation to do something</w:t>
      </w:r>
    </w:p>
    <w:p w:rsidR="008C384C" w:rsidRPr="00A53DC8" w:rsidRDefault="008C384C" w:rsidP="00774DA4">
      <w:pPr>
        <w:pStyle w:val="EX"/>
      </w:pPr>
      <w:r w:rsidRPr="00A53DC8">
        <w:rPr>
          <w:b/>
        </w:rPr>
        <w:t>should not</w:t>
      </w:r>
      <w:r w:rsidRPr="00A53DC8">
        <w:tab/>
        <w:t>indicates a recommendation not to do something</w:t>
      </w:r>
    </w:p>
    <w:p w:rsidR="008C384C" w:rsidRPr="00A53DC8" w:rsidRDefault="008C384C" w:rsidP="00774DA4">
      <w:pPr>
        <w:pStyle w:val="EX"/>
      </w:pPr>
      <w:r w:rsidRPr="00A53DC8">
        <w:rPr>
          <w:b/>
        </w:rPr>
        <w:t>may</w:t>
      </w:r>
      <w:r w:rsidRPr="00A53DC8">
        <w:tab/>
        <w:t>indicates permission to do something</w:t>
      </w:r>
    </w:p>
    <w:p w:rsidR="008C384C" w:rsidRPr="00A53DC8" w:rsidRDefault="008C384C" w:rsidP="00774DA4">
      <w:pPr>
        <w:pStyle w:val="EX"/>
      </w:pPr>
      <w:r w:rsidRPr="00A53DC8">
        <w:rPr>
          <w:b/>
        </w:rPr>
        <w:t>need not</w:t>
      </w:r>
      <w:r w:rsidRPr="00A53DC8">
        <w:tab/>
        <w:t>indicates permission not to do something</w:t>
      </w:r>
    </w:p>
    <w:p w:rsidR="008C384C" w:rsidRPr="00A53DC8" w:rsidRDefault="008C384C" w:rsidP="00B41A8B">
      <w:r w:rsidRPr="00A53DC8">
        <w:t>The construction "may not" is ambiguous</w:t>
      </w:r>
      <w:r w:rsidR="001F1132" w:rsidRPr="00A53DC8">
        <w:t xml:space="preserve"> </w:t>
      </w:r>
      <w:r w:rsidRPr="00A53DC8">
        <w:t xml:space="preserve">and </w:t>
      </w:r>
      <w:r w:rsidR="00774DA4" w:rsidRPr="00A53DC8">
        <w:t xml:space="preserve">is not </w:t>
      </w:r>
      <w:r w:rsidRPr="00A53DC8">
        <w:t>used in normative elements.</w:t>
      </w:r>
      <w:r w:rsidR="001F1132" w:rsidRPr="00A53DC8">
        <w:t xml:space="preserve"> The </w:t>
      </w:r>
      <w:r w:rsidR="003765B8" w:rsidRPr="00A53DC8">
        <w:t xml:space="preserve">unambiguous </w:t>
      </w:r>
      <w:r w:rsidR="001F1132" w:rsidRPr="00A53DC8">
        <w:t>construction</w:t>
      </w:r>
      <w:r w:rsidR="003765B8" w:rsidRPr="00A53DC8">
        <w:t>s</w:t>
      </w:r>
      <w:r w:rsidR="001F1132" w:rsidRPr="00A53DC8">
        <w:t xml:space="preserve"> "might not" </w:t>
      </w:r>
      <w:r w:rsidR="003765B8" w:rsidRPr="00A53DC8">
        <w:t>or "shall not" are</w:t>
      </w:r>
      <w:r w:rsidR="001F1132" w:rsidRPr="00A53DC8">
        <w:t xml:space="preserve"> used </w:t>
      </w:r>
      <w:r w:rsidR="003765B8" w:rsidRPr="00A53DC8">
        <w:t xml:space="preserve">instead, depending upon the </w:t>
      </w:r>
      <w:r w:rsidR="001F1132" w:rsidRPr="00A53DC8">
        <w:t>meaning intended.</w:t>
      </w:r>
    </w:p>
    <w:p w:rsidR="008C384C" w:rsidRPr="00A53DC8" w:rsidRDefault="008C384C" w:rsidP="00774DA4">
      <w:pPr>
        <w:pStyle w:val="EX"/>
      </w:pPr>
      <w:r w:rsidRPr="00A53DC8">
        <w:rPr>
          <w:b/>
        </w:rPr>
        <w:t>can</w:t>
      </w:r>
      <w:r w:rsidRPr="00A53DC8">
        <w:tab/>
        <w:t>indicates</w:t>
      </w:r>
      <w:r w:rsidR="00774DA4" w:rsidRPr="00A53DC8">
        <w:t xml:space="preserve"> that something is possible</w:t>
      </w:r>
    </w:p>
    <w:p w:rsidR="00774DA4" w:rsidRPr="00A53DC8" w:rsidRDefault="00774DA4" w:rsidP="00774DA4">
      <w:pPr>
        <w:pStyle w:val="EX"/>
      </w:pPr>
      <w:r w:rsidRPr="00A53DC8">
        <w:rPr>
          <w:b/>
        </w:rPr>
        <w:t>cannot</w:t>
      </w:r>
      <w:r w:rsidRPr="00A53DC8">
        <w:tab/>
        <w:t>indicates that something is impossible</w:t>
      </w:r>
    </w:p>
    <w:p w:rsidR="00774DA4" w:rsidRPr="00A53DC8" w:rsidRDefault="00774DA4" w:rsidP="00B41A8B">
      <w:r w:rsidRPr="00A53DC8">
        <w:t>The constructions "can" and "cannot" shall not to be used as substitute</w:t>
      </w:r>
      <w:r w:rsidR="003765B8" w:rsidRPr="00A53DC8">
        <w:t>s</w:t>
      </w:r>
      <w:r w:rsidRPr="00A53DC8">
        <w:t xml:space="preserve"> for "may" and "need not".</w:t>
      </w:r>
    </w:p>
    <w:p w:rsidR="00774DA4" w:rsidRPr="00A53DC8" w:rsidRDefault="00774DA4" w:rsidP="00774DA4">
      <w:pPr>
        <w:pStyle w:val="EX"/>
      </w:pPr>
      <w:r w:rsidRPr="00A53DC8">
        <w:rPr>
          <w:b/>
        </w:rPr>
        <w:t>will</w:t>
      </w:r>
      <w:r w:rsidRPr="00A53DC8">
        <w:tab/>
        <w:t xml:space="preserve">indicates that something is certain </w:t>
      </w:r>
      <w:r w:rsidR="003765B8" w:rsidRPr="00A53DC8">
        <w:t xml:space="preserve">or </w:t>
      </w:r>
      <w:r w:rsidRPr="00A53DC8">
        <w:t xml:space="preserve">expected to happen </w:t>
      </w:r>
      <w:r w:rsidR="003765B8" w:rsidRPr="00A53DC8">
        <w:t xml:space="preserve">as a result of action taken by an </w:t>
      </w:r>
      <w:r w:rsidRPr="00A53DC8">
        <w:t>agency the behaviour of which is outside the scope of the present document</w:t>
      </w:r>
    </w:p>
    <w:p w:rsidR="00774DA4" w:rsidRPr="00A53DC8" w:rsidRDefault="00774DA4" w:rsidP="00774DA4">
      <w:pPr>
        <w:pStyle w:val="EX"/>
      </w:pPr>
      <w:r w:rsidRPr="00A53DC8">
        <w:rPr>
          <w:b/>
        </w:rPr>
        <w:t>will not</w:t>
      </w:r>
      <w:r w:rsidRPr="00A53DC8">
        <w:tab/>
        <w:t xml:space="preserve">indicates that something is certain </w:t>
      </w:r>
      <w:r w:rsidR="003765B8" w:rsidRPr="00A53DC8">
        <w:t xml:space="preserve">or expected not </w:t>
      </w:r>
      <w:r w:rsidRPr="00A53DC8">
        <w:t xml:space="preserve">to happen </w:t>
      </w:r>
      <w:r w:rsidR="003765B8" w:rsidRPr="00A53DC8">
        <w:t xml:space="preserve">as a result of action taken </w:t>
      </w:r>
      <w:r w:rsidRPr="00A53DC8">
        <w:t xml:space="preserve">by </w:t>
      </w:r>
      <w:r w:rsidR="003765B8" w:rsidRPr="00A53DC8">
        <w:t xml:space="preserve">an </w:t>
      </w:r>
      <w:r w:rsidRPr="00A53DC8">
        <w:t>agency the behaviour of which is outside the scope of the present document</w:t>
      </w:r>
    </w:p>
    <w:p w:rsidR="001F1132" w:rsidRPr="00A53DC8" w:rsidRDefault="001F1132" w:rsidP="00774DA4">
      <w:pPr>
        <w:pStyle w:val="EX"/>
      </w:pPr>
      <w:r w:rsidRPr="00A53DC8">
        <w:rPr>
          <w:b/>
        </w:rPr>
        <w:t>might</w:t>
      </w:r>
      <w:r w:rsidRPr="00A53DC8">
        <w:tab/>
        <w:t xml:space="preserve">indicates a likelihood that something will happen as a result of </w:t>
      </w:r>
      <w:r w:rsidR="003765B8" w:rsidRPr="00A53DC8">
        <w:t xml:space="preserve">action taken by </w:t>
      </w:r>
      <w:r w:rsidRPr="00A53DC8">
        <w:t>some agency the behaviour of which is outside the scope of the present document</w:t>
      </w:r>
    </w:p>
    <w:p w:rsidR="003765B8" w:rsidRPr="00A53DC8" w:rsidRDefault="003765B8" w:rsidP="003765B8">
      <w:pPr>
        <w:pStyle w:val="EX"/>
      </w:pPr>
      <w:r w:rsidRPr="00A53DC8">
        <w:rPr>
          <w:b/>
        </w:rPr>
        <w:lastRenderedPageBreak/>
        <w:t>might not</w:t>
      </w:r>
      <w:r w:rsidRPr="00A53DC8">
        <w:tab/>
        <w:t>indicates a likelihood that something will not happen as a result of action taken by some agency the behaviour of which is outside the scope of the present document</w:t>
      </w:r>
    </w:p>
    <w:p w:rsidR="001F1132" w:rsidRPr="00A53DC8" w:rsidRDefault="001F1132" w:rsidP="001F1132">
      <w:r w:rsidRPr="00A53DC8">
        <w:t>In addition:</w:t>
      </w:r>
    </w:p>
    <w:p w:rsidR="00774DA4" w:rsidRPr="00A53DC8" w:rsidRDefault="00774DA4" w:rsidP="00774DA4">
      <w:pPr>
        <w:pStyle w:val="EX"/>
      </w:pPr>
      <w:r w:rsidRPr="00A53DC8">
        <w:rPr>
          <w:b/>
        </w:rPr>
        <w:t>is</w:t>
      </w:r>
      <w:r w:rsidRPr="00A53DC8">
        <w:tab/>
        <w:t>(or any other verb in the indicative</w:t>
      </w:r>
      <w:r w:rsidR="001F1132" w:rsidRPr="00A53DC8">
        <w:t xml:space="preserve"> mood</w:t>
      </w:r>
      <w:r w:rsidRPr="00A53DC8">
        <w:t>) indicates a statement of fact</w:t>
      </w:r>
    </w:p>
    <w:p w:rsidR="00647114" w:rsidRPr="00A53DC8" w:rsidRDefault="00647114" w:rsidP="00774DA4">
      <w:pPr>
        <w:pStyle w:val="EX"/>
      </w:pPr>
      <w:r w:rsidRPr="00A53DC8">
        <w:rPr>
          <w:b/>
        </w:rPr>
        <w:t>is not</w:t>
      </w:r>
      <w:r w:rsidRPr="00A53DC8">
        <w:tab/>
        <w:t>(or any other negative verb in the indicative</w:t>
      </w:r>
      <w:r w:rsidR="001F1132" w:rsidRPr="00A53DC8">
        <w:t xml:space="preserve"> mood</w:t>
      </w:r>
      <w:r w:rsidRPr="00A53DC8">
        <w:t>) indicates a statement of fact</w:t>
      </w:r>
    </w:p>
    <w:p w:rsidR="00774DA4" w:rsidRPr="00A53DC8" w:rsidRDefault="00647114" w:rsidP="00B41A8B">
      <w:r w:rsidRPr="00A53DC8">
        <w:t>The constructions "is" and "is not" do not indicate requirements.</w:t>
      </w:r>
    </w:p>
    <w:p w:rsidR="00080512" w:rsidRPr="00A53DC8" w:rsidRDefault="00080512">
      <w:pPr>
        <w:pStyle w:val="Heading1"/>
      </w:pPr>
      <w:bookmarkStart w:id="10" w:name="_Toc42778684"/>
      <w:bookmarkStart w:id="11" w:name="_Toc42785131"/>
      <w:bookmarkStart w:id="12" w:name="_Toc43210121"/>
      <w:bookmarkStart w:id="13" w:name="_Toc51948347"/>
      <w:bookmarkStart w:id="14" w:name="_Toc52162420"/>
      <w:bookmarkStart w:id="15" w:name="_Toc60916006"/>
      <w:r w:rsidRPr="00A53DC8">
        <w:t>Introduction</w:t>
      </w:r>
      <w:bookmarkEnd w:id="10"/>
      <w:bookmarkEnd w:id="11"/>
      <w:bookmarkEnd w:id="12"/>
      <w:bookmarkEnd w:id="13"/>
      <w:bookmarkEnd w:id="14"/>
      <w:bookmarkEnd w:id="15"/>
    </w:p>
    <w:p w:rsidR="00F02B95" w:rsidRPr="00A53DC8" w:rsidRDefault="00F02B95" w:rsidP="00F02B95">
      <w:r w:rsidRPr="00A53DC8">
        <w:t xml:space="preserve">The present document is the fifth part of a multi-part conformance specification valid for 3GPP Release </w:t>
      </w:r>
      <w:r w:rsidR="00A5340F" w:rsidRPr="00A53DC8">
        <w:t>1</w:t>
      </w:r>
      <w:r w:rsidRPr="00A53DC8">
        <w:t>5 and later releases</w:t>
      </w:r>
      <w:r w:rsidR="00CA5D53" w:rsidRPr="00A53DC8">
        <w:t>:</w:t>
      </w:r>
      <w:r w:rsidRPr="00A53DC8">
        <w:t xml:space="preserve"> </w:t>
      </w:r>
    </w:p>
    <w:p w:rsidR="00F02B95" w:rsidRPr="00A53DC8" w:rsidRDefault="00F02B95" w:rsidP="00F02B95">
      <w:pPr>
        <w:pStyle w:val="B10"/>
      </w:pPr>
      <w:r w:rsidRPr="00A53DC8">
        <w:rPr>
          <w:b/>
        </w:rPr>
        <w:tab/>
      </w:r>
      <w:r w:rsidRPr="00A53DC8">
        <w:t xml:space="preserve">3GPP TS 34.229-1 </w:t>
      </w:r>
      <w:r w:rsidR="00A5340F" w:rsidRPr="00A53DC8">
        <w:t>[2</w:t>
      </w:r>
      <w:r w:rsidR="0000028C" w:rsidRPr="00A53DC8">
        <w:t>]</w:t>
      </w:r>
      <w:r w:rsidRPr="00A53DC8">
        <w:t xml:space="preserve">: </w:t>
      </w:r>
      <w:r w:rsidR="00A5340F" w:rsidRPr="00A53DC8">
        <w:t>"</w:t>
      </w:r>
      <w:r w:rsidRPr="00A53DC8">
        <w:t>Internet Protocol (IP) multimedia call control protocol based on Session Initiation Protocol (SIP) and Session Description Protocol (SDP); User Equipment (UE) conformance specification; Part 1: Protocol conformance</w:t>
      </w:r>
      <w:r w:rsidR="00A5340F" w:rsidRPr="00A53DC8">
        <w:t xml:space="preserve"> specification"</w:t>
      </w:r>
      <w:r w:rsidRPr="00A53DC8">
        <w:t>.</w:t>
      </w:r>
    </w:p>
    <w:p w:rsidR="00F02B95" w:rsidRPr="00A53DC8" w:rsidRDefault="00A5340F" w:rsidP="00F02B95">
      <w:pPr>
        <w:pStyle w:val="B10"/>
      </w:pPr>
      <w:r w:rsidRPr="00A53DC8">
        <w:tab/>
        <w:t>3GPP TS 34.229-2 [3</w:t>
      </w:r>
      <w:r w:rsidR="00F02B95" w:rsidRPr="00A53DC8">
        <w:t>]: "Internet Protocol (IP) multimedia call control protocol based on Session Initiation Protocol (SIP) and Session Description Protocol (SDP); User Equipment (UE) conformance specification; Part 2: Implementation Conformance Statement (ICS) proforma specification".</w:t>
      </w:r>
    </w:p>
    <w:p w:rsidR="00F02B95" w:rsidRPr="00A53DC8" w:rsidRDefault="00A5340F" w:rsidP="00F02B95">
      <w:pPr>
        <w:pStyle w:val="B10"/>
      </w:pPr>
      <w:r w:rsidRPr="00A53DC8">
        <w:tab/>
        <w:t>3GPP TS 34.229-3 [4</w:t>
      </w:r>
      <w:r w:rsidR="00F02B95" w:rsidRPr="00A53DC8">
        <w:t>]: "Internet Protocol (IP) multimedia call control protocol based on Session Initiation Protocol (SIP) and Session Description Protocol (SDP); User Equipment (UE) conformance specification; Part 3: Abstract Test Suites (ATS)".</w:t>
      </w:r>
    </w:p>
    <w:p w:rsidR="0000028C" w:rsidRPr="00A53DC8" w:rsidRDefault="0000028C" w:rsidP="0000028C">
      <w:pPr>
        <w:pStyle w:val="B10"/>
      </w:pPr>
      <w:r w:rsidRPr="00A53DC8">
        <w:tab/>
        <w:t>3GPP TS 34.229-4</w:t>
      </w:r>
      <w:r w:rsidR="00A5340F" w:rsidRPr="00A53DC8">
        <w:t xml:space="preserve"> [5</w:t>
      </w:r>
      <w:r w:rsidRPr="00A53DC8">
        <w:t>]: "Internet Protocol (IP) multimedia call control protocol based on Session Initiation Protocol (SIP) and Session Description Protocol (SDP); User Equipment (UE) c</w:t>
      </w:r>
      <w:r w:rsidR="001874C7" w:rsidRPr="00A53DC8">
        <w:t>onformance specification; Part 4: Enabler for IP multimedia applications testing</w:t>
      </w:r>
      <w:r w:rsidRPr="00A53DC8">
        <w:t>".</w:t>
      </w:r>
    </w:p>
    <w:p w:rsidR="0000028C" w:rsidRPr="00A53DC8" w:rsidRDefault="0000028C" w:rsidP="0000028C">
      <w:pPr>
        <w:pStyle w:val="B10"/>
        <w:rPr>
          <w:b/>
        </w:rPr>
      </w:pPr>
      <w:r w:rsidRPr="00A53DC8">
        <w:tab/>
      </w:r>
      <w:r w:rsidRPr="00A53DC8">
        <w:rPr>
          <w:b/>
        </w:rPr>
        <w:t>3GPP TS 34.229-5 (the present document): "Internet Protocol (IP) multimedia call control protocol based on Session Initiation Protocol (SIP) and Session Description Protocol (SDP); User Equipment (UE) conformance specification; Part 5: Protocol conformance specification using 5G System (5GS)".</w:t>
      </w:r>
    </w:p>
    <w:p w:rsidR="00F02B95" w:rsidRPr="00A53DC8" w:rsidRDefault="00F02B95" w:rsidP="00F02B95">
      <w:pPr>
        <w:pStyle w:val="NO"/>
        <w:rPr>
          <w:i/>
        </w:rPr>
      </w:pPr>
      <w:r w:rsidRPr="00A53DC8">
        <w:t>NOTE 1:</w:t>
      </w:r>
      <w:r w:rsidRPr="00A53DC8">
        <w:tab/>
        <w:t xml:space="preserve">The ATS is written in a standard testing language, TTCN-3, as defined in </w:t>
      </w:r>
      <w:r w:rsidR="00A5340F" w:rsidRPr="00A53DC8">
        <w:t>ETSI ES 201 873</w:t>
      </w:r>
      <w:r w:rsidR="00B87DF3" w:rsidRPr="00A53DC8">
        <w:t>,</w:t>
      </w:r>
      <w:r w:rsidR="00A5340F" w:rsidRPr="00A53DC8">
        <w:t xml:space="preserve"> Parts 1 to 3 [8]</w:t>
      </w:r>
      <w:r w:rsidR="00CA5D53" w:rsidRPr="00A53DC8">
        <w:t>,</w:t>
      </w:r>
      <w:r w:rsidR="00A5340F" w:rsidRPr="00A53DC8">
        <w:t xml:space="preserve"> [9]</w:t>
      </w:r>
      <w:r w:rsidR="00CA5D53" w:rsidRPr="00A53DC8">
        <w:t xml:space="preserve"> and </w:t>
      </w:r>
      <w:r w:rsidR="00A5340F" w:rsidRPr="00A53DC8">
        <w:t>[10</w:t>
      </w:r>
      <w:r w:rsidRPr="00A53DC8">
        <w:t>].</w:t>
      </w:r>
    </w:p>
    <w:p w:rsidR="00F02B95" w:rsidRPr="00A53DC8" w:rsidRDefault="00F02B95" w:rsidP="00F02B95">
      <w:pPr>
        <w:pStyle w:val="NO"/>
        <w:rPr>
          <w:i/>
        </w:rPr>
      </w:pPr>
      <w:r w:rsidRPr="00A53DC8">
        <w:t>NOTE</w:t>
      </w:r>
      <w:r w:rsidR="001874C7" w:rsidRPr="00A53DC8">
        <w:t xml:space="preserve"> 2</w:t>
      </w:r>
      <w:r w:rsidRPr="00A53DC8">
        <w:t>:</w:t>
      </w:r>
      <w:r w:rsidRPr="00A53DC8">
        <w:tab/>
        <w:t>Further information on testing can be found in ETSI ETS 300 406</w:t>
      </w:r>
      <w:r w:rsidR="00A5340F" w:rsidRPr="00A53DC8">
        <w:t xml:space="preserve"> [11] and ISO/IEC 9646-1 [12</w:t>
      </w:r>
      <w:r w:rsidRPr="00A53DC8">
        <w:t>].</w:t>
      </w:r>
    </w:p>
    <w:p w:rsidR="00F02B95" w:rsidRPr="00A53DC8" w:rsidRDefault="00F02B95" w:rsidP="00F02B95">
      <w:r w:rsidRPr="00A53DC8">
        <w:t>For at least a minimum set of services, the prose descriptions of test cases will have a matching detailed test case implemented in TTCN-3 (and</w:t>
      </w:r>
      <w:r w:rsidR="00A5340F" w:rsidRPr="00A53DC8">
        <w:t xml:space="preserve"> provided in 3GPP TS 34.229-3 [4</w:t>
      </w:r>
      <w:r w:rsidRPr="00A53DC8">
        <w:t>]).</w:t>
      </w:r>
    </w:p>
    <w:p w:rsidR="00080512" w:rsidRPr="00A53DC8" w:rsidRDefault="00080512">
      <w:pPr>
        <w:pStyle w:val="Heading1"/>
      </w:pPr>
      <w:r w:rsidRPr="00A53DC8">
        <w:br w:type="page"/>
      </w:r>
      <w:bookmarkStart w:id="16" w:name="_Toc42778685"/>
      <w:bookmarkStart w:id="17" w:name="_Toc42785132"/>
      <w:bookmarkStart w:id="18" w:name="_Toc43210122"/>
      <w:bookmarkStart w:id="19" w:name="_Toc51948348"/>
      <w:bookmarkStart w:id="20" w:name="_Toc52162421"/>
      <w:bookmarkStart w:id="21" w:name="_Toc60916007"/>
      <w:r w:rsidRPr="00A53DC8">
        <w:lastRenderedPageBreak/>
        <w:t>1</w:t>
      </w:r>
      <w:r w:rsidRPr="00A53DC8">
        <w:tab/>
        <w:t>Scope</w:t>
      </w:r>
      <w:bookmarkEnd w:id="16"/>
      <w:bookmarkEnd w:id="17"/>
      <w:bookmarkEnd w:id="18"/>
      <w:bookmarkEnd w:id="19"/>
      <w:bookmarkEnd w:id="20"/>
      <w:bookmarkEnd w:id="21"/>
    </w:p>
    <w:p w:rsidR="00D3673C" w:rsidRPr="00A53DC8" w:rsidRDefault="00D3673C" w:rsidP="00D3673C">
      <w:r w:rsidRPr="00A53DC8">
        <w:t>The present document specifies the protocol conformance testing for the User Equipment (UE) supporting the Internet Protocol (IP) multimedia call control protocol based on Session Initiation Protocol (SIP) and Session Description Protocol (SDP) when using the 5G System (5GS).</w:t>
      </w:r>
    </w:p>
    <w:p w:rsidR="00D3673C" w:rsidRPr="00A53DC8" w:rsidRDefault="00D3673C" w:rsidP="00D3673C">
      <w:r w:rsidRPr="00A53DC8">
        <w:t>This is the fifth part of a multi-part test specification. The following information can be found in this part:</w:t>
      </w:r>
    </w:p>
    <w:p w:rsidR="00D3673C" w:rsidRPr="00A53DC8" w:rsidRDefault="00D3673C" w:rsidP="00D3673C">
      <w:pPr>
        <w:pStyle w:val="B10"/>
      </w:pPr>
      <w:r w:rsidRPr="00A53DC8">
        <w:t>-</w:t>
      </w:r>
      <w:r w:rsidRPr="00A53DC8">
        <w:tab/>
        <w:t>the overall test structure;</w:t>
      </w:r>
    </w:p>
    <w:p w:rsidR="00D3673C" w:rsidRPr="00A53DC8" w:rsidRDefault="00D3673C" w:rsidP="00D3673C">
      <w:pPr>
        <w:pStyle w:val="B10"/>
      </w:pPr>
      <w:r w:rsidRPr="00A53DC8">
        <w:t>-</w:t>
      </w:r>
      <w:r w:rsidRPr="00A53DC8">
        <w:tab/>
        <w:t>the test configurations;</w:t>
      </w:r>
    </w:p>
    <w:p w:rsidR="00D3673C" w:rsidRPr="00A53DC8" w:rsidRDefault="00D3673C" w:rsidP="00D3673C">
      <w:pPr>
        <w:pStyle w:val="B10"/>
      </w:pPr>
      <w:r w:rsidRPr="00A53DC8">
        <w:t>-</w:t>
      </w:r>
      <w:r w:rsidRPr="00A53DC8">
        <w:tab/>
        <w:t>the conformance requirement and reference to the core specifications;</w:t>
      </w:r>
    </w:p>
    <w:p w:rsidR="00D3673C" w:rsidRPr="00A53DC8" w:rsidRDefault="00D3673C" w:rsidP="00D3673C">
      <w:pPr>
        <w:pStyle w:val="B10"/>
      </w:pPr>
      <w:r w:rsidRPr="00A53DC8">
        <w:t>-</w:t>
      </w:r>
      <w:r w:rsidRPr="00A53DC8">
        <w:tab/>
        <w:t>the test purposes; and</w:t>
      </w:r>
    </w:p>
    <w:p w:rsidR="00D3673C" w:rsidRPr="00A53DC8" w:rsidRDefault="00D3673C" w:rsidP="00D3673C">
      <w:pPr>
        <w:pStyle w:val="B10"/>
      </w:pPr>
      <w:r w:rsidRPr="00A53DC8">
        <w:t>-</w:t>
      </w:r>
      <w:r w:rsidRPr="00A53DC8">
        <w:tab/>
        <w:t>the test procedure.</w:t>
      </w:r>
    </w:p>
    <w:p w:rsidR="00D3673C" w:rsidRPr="00A53DC8" w:rsidRDefault="00D3673C" w:rsidP="00D3673C">
      <w:r w:rsidRPr="00A53DC8">
        <w:t>The following information relevant to testing can be found in accompanying specifications:</w:t>
      </w:r>
    </w:p>
    <w:p w:rsidR="00D3673C" w:rsidRPr="00A53DC8" w:rsidRDefault="00D3673C" w:rsidP="00D3673C">
      <w:pPr>
        <w:pStyle w:val="B10"/>
      </w:pPr>
      <w:r w:rsidRPr="00A53DC8">
        <w:t>-</w:t>
      </w:r>
      <w:r w:rsidRPr="00A53DC8">
        <w:tab/>
        <w:t>Implementation Conformance Statement (ICS) pro-forma and the applicability of each test case [</w:t>
      </w:r>
      <w:r w:rsidR="003C4BA6" w:rsidRPr="00A53DC8">
        <w:t>3</w:t>
      </w:r>
      <w:r w:rsidRPr="00A53DC8">
        <w:t>].</w:t>
      </w:r>
    </w:p>
    <w:p w:rsidR="00D3673C" w:rsidRPr="00A53DC8" w:rsidRDefault="00D3673C" w:rsidP="00D3673C">
      <w:r w:rsidRPr="00A53DC8">
        <w:t>The present document is valid for UE implemented according to 3GPP Releases starting from Release 15 up to the Release indicated on the cover page of the present document.</w:t>
      </w:r>
    </w:p>
    <w:p w:rsidR="00080512" w:rsidRPr="00A53DC8" w:rsidRDefault="00080512">
      <w:pPr>
        <w:pStyle w:val="Heading1"/>
      </w:pPr>
      <w:bookmarkStart w:id="22" w:name="_Toc42778686"/>
      <w:bookmarkStart w:id="23" w:name="_Toc42785133"/>
      <w:bookmarkStart w:id="24" w:name="_Toc43210123"/>
      <w:bookmarkStart w:id="25" w:name="_Toc51948349"/>
      <w:bookmarkStart w:id="26" w:name="_Toc52162422"/>
      <w:bookmarkStart w:id="27" w:name="_Toc60916008"/>
      <w:r w:rsidRPr="00A53DC8">
        <w:t>2</w:t>
      </w:r>
      <w:r w:rsidRPr="00A53DC8">
        <w:tab/>
        <w:t>References</w:t>
      </w:r>
      <w:bookmarkEnd w:id="22"/>
      <w:bookmarkEnd w:id="23"/>
      <w:bookmarkEnd w:id="24"/>
      <w:bookmarkEnd w:id="25"/>
      <w:bookmarkEnd w:id="26"/>
      <w:bookmarkEnd w:id="27"/>
    </w:p>
    <w:p w:rsidR="00C77071" w:rsidRPr="00A53DC8" w:rsidRDefault="00C77071" w:rsidP="00C77071">
      <w:r w:rsidRPr="00A53DC8">
        <w:t>The following documents contain provisions which, through reference in this text, constitute provisions of the present document.</w:t>
      </w:r>
    </w:p>
    <w:p w:rsidR="00C77071" w:rsidRPr="00A53DC8" w:rsidRDefault="00C77071" w:rsidP="00C77071">
      <w:pPr>
        <w:pStyle w:val="B10"/>
      </w:pPr>
      <w:r w:rsidRPr="00A53DC8">
        <w:t>-</w:t>
      </w:r>
      <w:r w:rsidRPr="00A53DC8">
        <w:tab/>
        <w:t>References are either specific (identified by date of publication, edition number, version number, etc.) or non</w:t>
      </w:r>
      <w:r w:rsidRPr="00A53DC8">
        <w:noBreakHyphen/>
        <w:t>specific.</w:t>
      </w:r>
    </w:p>
    <w:p w:rsidR="00C77071" w:rsidRPr="00A53DC8" w:rsidRDefault="00C77071" w:rsidP="00C77071">
      <w:pPr>
        <w:pStyle w:val="B10"/>
      </w:pPr>
      <w:r w:rsidRPr="00A53DC8">
        <w:t>-</w:t>
      </w:r>
      <w:r w:rsidRPr="00A53DC8">
        <w:tab/>
        <w:t>For a specific reference, subsequent revisions do not apply.</w:t>
      </w:r>
    </w:p>
    <w:p w:rsidR="00C77071" w:rsidRPr="00A53DC8" w:rsidRDefault="00C77071" w:rsidP="00C77071">
      <w:pPr>
        <w:pStyle w:val="B10"/>
      </w:pPr>
      <w:r w:rsidRPr="00A53DC8">
        <w:t>-</w:t>
      </w:r>
      <w:r w:rsidRPr="00A53DC8">
        <w:tab/>
        <w:t>For a non-specific reference, the latest version applies. In the case of a reference to a 3GPP document (including a GSM document), a non-specific reference implicitly refers to the latest version of that document</w:t>
      </w:r>
      <w:r w:rsidRPr="00A53DC8">
        <w:rPr>
          <w:i/>
        </w:rPr>
        <w:t xml:space="preserve"> in the same Release as the present document</w:t>
      </w:r>
      <w:r w:rsidRPr="00A53DC8">
        <w:t>.</w:t>
      </w:r>
    </w:p>
    <w:p w:rsidR="00EC4A25" w:rsidRPr="00A53DC8" w:rsidRDefault="00EC4A25" w:rsidP="00EC4A25">
      <w:pPr>
        <w:pStyle w:val="EX"/>
      </w:pPr>
      <w:r w:rsidRPr="00A53DC8">
        <w:t>[1]</w:t>
      </w:r>
      <w:r w:rsidRPr="00A53DC8">
        <w:tab/>
        <w:t>3GPP TR 21.905: "Vocabulary for 3GPP Specifications".</w:t>
      </w:r>
    </w:p>
    <w:p w:rsidR="00D3673C" w:rsidRPr="00A53DC8" w:rsidRDefault="00D3673C" w:rsidP="00D3673C">
      <w:pPr>
        <w:pStyle w:val="EX"/>
      </w:pPr>
      <w:r w:rsidRPr="00A53DC8">
        <w:t>[2]</w:t>
      </w:r>
      <w:r w:rsidRPr="00A53DC8">
        <w:tab/>
        <w:t>3GPP TS 34.22</w:t>
      </w:r>
      <w:r w:rsidR="00182808" w:rsidRPr="00A53DC8">
        <w:t>9-1</w:t>
      </w:r>
      <w:r w:rsidRPr="00A53DC8">
        <w:t>: "Internet Protocol (IP) multimedia call control protocol based on Session Initiation Protocol (SIP) and Session Description Protocol (SDP); User Equipment (UE) c</w:t>
      </w:r>
      <w:r w:rsidR="00182808" w:rsidRPr="00A53DC8">
        <w:t>onformance specification; Part 1</w:t>
      </w:r>
      <w:r w:rsidRPr="00A53DC8">
        <w:t xml:space="preserve">: </w:t>
      </w:r>
      <w:r w:rsidR="00182808" w:rsidRPr="00A53DC8">
        <w:t>Protocol conformance</w:t>
      </w:r>
      <w:r w:rsidRPr="00A53DC8">
        <w:t xml:space="preserve"> specification".</w:t>
      </w:r>
    </w:p>
    <w:p w:rsidR="00D3673C" w:rsidRPr="00A53DC8" w:rsidRDefault="00D3673C" w:rsidP="00D3673C">
      <w:pPr>
        <w:pStyle w:val="EX"/>
      </w:pPr>
      <w:r w:rsidRPr="00A53DC8">
        <w:t>[3]</w:t>
      </w:r>
      <w:r w:rsidRPr="00A53DC8">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rsidR="00D3673C" w:rsidRPr="00A53DC8" w:rsidRDefault="00D3673C" w:rsidP="00D3673C">
      <w:pPr>
        <w:pStyle w:val="EX"/>
      </w:pPr>
      <w:r w:rsidRPr="00A53DC8">
        <w:t>[4]</w:t>
      </w:r>
      <w:r w:rsidRPr="00A53DC8">
        <w:tab/>
        <w:t>3GPP TS 34.229-3: "Internet Protocol (IP) multimedia call control protocol based on Session Initiation Protocol (SIP) and Session Description Protocol (SDP); User Equipment (UE) conformance specification; Part 3: Abstract Test Suites (ATS)".</w:t>
      </w:r>
    </w:p>
    <w:p w:rsidR="00D3673C" w:rsidRPr="00A53DC8" w:rsidRDefault="00D3673C" w:rsidP="00D3673C">
      <w:pPr>
        <w:pStyle w:val="EX"/>
      </w:pPr>
      <w:r w:rsidRPr="00A53DC8">
        <w:t>[5]</w:t>
      </w:r>
      <w:r w:rsidRPr="00A53DC8">
        <w:tab/>
        <w:t>3GPP TS 34.22</w:t>
      </w:r>
      <w:r w:rsidR="00182808" w:rsidRPr="00A53DC8">
        <w:t>9-4</w:t>
      </w:r>
      <w:r w:rsidRPr="00A53DC8">
        <w:t>: "Internet Protocol (IP) multimedia call control protocol based on Session Initiation Protocol (SIP) and Session Description Protocol (SDP); User Equipment (UE) c</w:t>
      </w:r>
      <w:r w:rsidR="00182808" w:rsidRPr="00A53DC8">
        <w:t xml:space="preserve">onformance specification; Part </w:t>
      </w:r>
      <w:r w:rsidR="00AE5C78" w:rsidRPr="00A53DC8">
        <w:t>4</w:t>
      </w:r>
      <w:r w:rsidRPr="00A53DC8">
        <w:t xml:space="preserve">: </w:t>
      </w:r>
      <w:r w:rsidR="00182808" w:rsidRPr="00A53DC8">
        <w:t>Enabler for IP multimedia applications testing</w:t>
      </w:r>
      <w:r w:rsidRPr="00A53DC8">
        <w:t>".</w:t>
      </w:r>
    </w:p>
    <w:p w:rsidR="00D3673C" w:rsidRPr="00A53DC8" w:rsidRDefault="00D3673C" w:rsidP="00D3673C">
      <w:pPr>
        <w:pStyle w:val="EX"/>
      </w:pPr>
      <w:r w:rsidRPr="00A53DC8">
        <w:t>[6]</w:t>
      </w:r>
      <w:r w:rsidRPr="00A53DC8">
        <w:tab/>
        <w:t>IETF RFC 3261: "SIP: Session Initiation Protocol".</w:t>
      </w:r>
    </w:p>
    <w:p w:rsidR="00D3673C" w:rsidRPr="00A53DC8" w:rsidRDefault="00D3673C" w:rsidP="00D3673C">
      <w:pPr>
        <w:pStyle w:val="EX"/>
      </w:pPr>
      <w:r w:rsidRPr="00A53DC8">
        <w:t>[7]</w:t>
      </w:r>
      <w:r w:rsidRPr="00A53DC8">
        <w:tab/>
        <w:t>3GPP TS 24.229: "IP Multimedia Call Control Protocol based on Session Initiation Protocol (SIP) and Session Description Protocol (SDP); Stage 3".</w:t>
      </w:r>
    </w:p>
    <w:p w:rsidR="00A5340F" w:rsidRPr="00A53DC8" w:rsidRDefault="00A5340F" w:rsidP="00A5340F">
      <w:pPr>
        <w:pStyle w:val="EX"/>
      </w:pPr>
      <w:r w:rsidRPr="00A53DC8">
        <w:lastRenderedPageBreak/>
        <w:t>[8]</w:t>
      </w:r>
      <w:r w:rsidRPr="00A53DC8">
        <w:tab/>
        <w:t>ETSI ES 201 873-1: "Methods for Testing and Specification (MTS); The Testing and Test Control Notation version 3; Part 1: TTCN-3 Core Language</w:t>
      </w:r>
      <w:r w:rsidR="00CA5D53" w:rsidRPr="00A53DC8">
        <w:t>"</w:t>
      </w:r>
      <w:r w:rsidRPr="00A53DC8">
        <w:t>.</w:t>
      </w:r>
    </w:p>
    <w:p w:rsidR="00A5340F" w:rsidRPr="00A53DC8" w:rsidRDefault="00A5340F" w:rsidP="00A5340F">
      <w:pPr>
        <w:pStyle w:val="EX"/>
      </w:pPr>
      <w:r w:rsidRPr="00A53DC8">
        <w:t>[9]</w:t>
      </w:r>
      <w:r w:rsidRPr="00A53DC8">
        <w:tab/>
        <w:t>ETSI ES 201 873-2: "Methods for Testing and Specification (MTS); The Testing and Test Control Notation version 3; Part 2: TTCN-3 Tabular Presentation Format (TFT)".</w:t>
      </w:r>
    </w:p>
    <w:p w:rsidR="00A5340F" w:rsidRPr="00A53DC8" w:rsidRDefault="00A5340F" w:rsidP="00D3673C">
      <w:pPr>
        <w:pStyle w:val="EX"/>
      </w:pPr>
      <w:r w:rsidRPr="00A53DC8">
        <w:t>[10]</w:t>
      </w:r>
      <w:r w:rsidRPr="00A53DC8">
        <w:tab/>
        <w:t>ETSI TR 201 873-3: "Methods for Testing and Specification (MTS); The Testing and Test Control Notation version 3; Part 3: TTCN-3 Graphical Presentation Format (GFT)".</w:t>
      </w:r>
    </w:p>
    <w:p w:rsidR="00A5340F" w:rsidRPr="00A53DC8" w:rsidRDefault="00A5340F" w:rsidP="00A5340F">
      <w:pPr>
        <w:pStyle w:val="EX"/>
      </w:pPr>
      <w:r w:rsidRPr="00A53DC8">
        <w:t>[11]</w:t>
      </w:r>
      <w:r w:rsidRPr="00A53DC8">
        <w:tab/>
        <w:t>ETSI ETS 300 406: "Methods for testing and Specification (MTS); Protocol and profile conformance testing specifications; Standardization methodology".</w:t>
      </w:r>
    </w:p>
    <w:p w:rsidR="00A5340F" w:rsidRPr="00A53DC8" w:rsidRDefault="00A5340F" w:rsidP="00D3673C">
      <w:pPr>
        <w:pStyle w:val="EX"/>
      </w:pPr>
      <w:r w:rsidRPr="00A53DC8">
        <w:t>[12]</w:t>
      </w:r>
      <w:r w:rsidRPr="00A53DC8">
        <w:tab/>
        <w:t>ISO/IEC 9646-1: "Information technology - Open systems interconnection - Conformance testing methodology and framework - Part 1: General concepts".</w:t>
      </w:r>
    </w:p>
    <w:p w:rsidR="007D0524" w:rsidRPr="00A53DC8" w:rsidRDefault="007D0524" w:rsidP="00D3673C">
      <w:pPr>
        <w:pStyle w:val="EX"/>
      </w:pPr>
      <w:r w:rsidRPr="00A53DC8">
        <w:t>[13]</w:t>
      </w:r>
      <w:r w:rsidRPr="00A53DC8">
        <w:tab/>
        <w:t>ISO/IEC 9646-7: "Information technology - Open systems interconnection - Conformance testing methodology and framework - Part 7: Implementation Conformance Statements".</w:t>
      </w:r>
    </w:p>
    <w:p w:rsidR="007D0524" w:rsidRPr="00A53DC8" w:rsidRDefault="007D0524" w:rsidP="007D0524">
      <w:pPr>
        <w:pStyle w:val="EX"/>
      </w:pPr>
      <w:r w:rsidRPr="00A53DC8">
        <w:t>[14]</w:t>
      </w:r>
      <w:r w:rsidRPr="00A53DC8">
        <w:tab/>
        <w:t>3GPP TS 24.341: "Support of SMS over IP networks; Stage 3".</w:t>
      </w:r>
    </w:p>
    <w:p w:rsidR="007D0524" w:rsidRPr="00A53DC8" w:rsidRDefault="00C01257" w:rsidP="00D3673C">
      <w:pPr>
        <w:pStyle w:val="EX"/>
      </w:pPr>
      <w:r w:rsidRPr="00A53DC8">
        <w:t>[15]</w:t>
      </w:r>
      <w:r w:rsidRPr="00A53DC8">
        <w:tab/>
        <w:t>IETF RFC 3310: "Hypertext Transfer Protocol (HTTP) Digest Authentication Using Authentication and Key Agreement (AKA)".</w:t>
      </w:r>
    </w:p>
    <w:p w:rsidR="00C01257" w:rsidRPr="00A53DC8" w:rsidRDefault="00C01257" w:rsidP="00C01257">
      <w:pPr>
        <w:pStyle w:val="EX"/>
      </w:pPr>
      <w:r w:rsidRPr="00A53DC8">
        <w:t>[16]</w:t>
      </w:r>
      <w:r w:rsidRPr="00A53DC8">
        <w:tab/>
        <w:t>3GPP TS 33.203: "</w:t>
      </w:r>
      <w:r w:rsidR="00AE5C78" w:rsidRPr="00A53DC8">
        <w:t>3G security;</w:t>
      </w:r>
      <w:r w:rsidRPr="00A53DC8">
        <w:t xml:space="preserve">Access security for </w:t>
      </w:r>
      <w:r w:rsidR="00AE5C78" w:rsidRPr="00A53DC8">
        <w:t>IP-</w:t>
      </w:r>
      <w:r w:rsidRPr="00A53DC8">
        <w:t>based services".</w:t>
      </w:r>
    </w:p>
    <w:p w:rsidR="00C01257" w:rsidRPr="00A53DC8" w:rsidRDefault="00C01257" w:rsidP="00C01257">
      <w:pPr>
        <w:pStyle w:val="EX"/>
      </w:pPr>
      <w:r w:rsidRPr="00A53DC8">
        <w:t>[17]</w:t>
      </w:r>
      <w:r w:rsidRPr="00A53DC8">
        <w:tab/>
        <w:t>IETF RFC 3329: "Security Mechanism Agreement for the Session Initiation Protocol (SIP)".</w:t>
      </w:r>
    </w:p>
    <w:p w:rsidR="00C01257" w:rsidRPr="00A53DC8" w:rsidRDefault="00923083" w:rsidP="00D3673C">
      <w:pPr>
        <w:pStyle w:val="EX"/>
      </w:pPr>
      <w:r w:rsidRPr="00A53DC8">
        <w:t>[18]</w:t>
      </w:r>
      <w:r w:rsidRPr="00A53DC8">
        <w:tab/>
        <w:t>IETF RFC 3680: "A Session Initiation Protocol (SIP) Event Package for Registrations".</w:t>
      </w:r>
    </w:p>
    <w:p w:rsidR="0092064B" w:rsidRPr="00A53DC8" w:rsidRDefault="0092064B" w:rsidP="0092064B">
      <w:pPr>
        <w:pStyle w:val="EX"/>
      </w:pPr>
      <w:r w:rsidRPr="00A53DC8">
        <w:t>[19]</w:t>
      </w:r>
      <w:r w:rsidRPr="00A53DC8">
        <w:tab/>
        <w:t>3GPP TS 23.501: "System Architecture for the 5G System; Stage 2".</w:t>
      </w:r>
    </w:p>
    <w:p w:rsidR="0092064B" w:rsidRPr="00A53DC8" w:rsidRDefault="0092064B" w:rsidP="0092064B">
      <w:pPr>
        <w:pStyle w:val="EX"/>
      </w:pPr>
      <w:r w:rsidRPr="00A53DC8">
        <w:t>[20]</w:t>
      </w:r>
      <w:r w:rsidRPr="00A53DC8">
        <w:tab/>
        <w:t>3GPP TS 24.501: "Non-Access-Stratum (NAS) protocol for 5G System (5GS); Stage 3".</w:t>
      </w:r>
    </w:p>
    <w:p w:rsidR="00896C9E" w:rsidRPr="00A53DC8" w:rsidRDefault="00896C9E" w:rsidP="00896C9E">
      <w:pPr>
        <w:pStyle w:val="EX"/>
      </w:pPr>
      <w:r w:rsidRPr="00A53DC8">
        <w:t>[2</w:t>
      </w:r>
      <w:r w:rsidR="00C32488" w:rsidRPr="00A53DC8">
        <w:t>1</w:t>
      </w:r>
      <w:r w:rsidRPr="00A53DC8">
        <w:t>]</w:t>
      </w:r>
      <w:r w:rsidRPr="00A53DC8">
        <w:tab/>
        <w:t>3GPP TS 38.508-1: "5GS; User Equipment (UE) conformance specification; Part 1: Common test environment".</w:t>
      </w:r>
    </w:p>
    <w:p w:rsidR="00896C9E" w:rsidRPr="00A53DC8" w:rsidRDefault="00896C9E" w:rsidP="00482465">
      <w:pPr>
        <w:pStyle w:val="EX"/>
      </w:pPr>
      <w:r w:rsidRPr="00A53DC8">
        <w:t>[2</w:t>
      </w:r>
      <w:r w:rsidR="00C32488" w:rsidRPr="00A53DC8">
        <w:t>2</w:t>
      </w:r>
      <w:r w:rsidRPr="00A53DC8">
        <w:t>]</w:t>
      </w:r>
      <w:r w:rsidRPr="00A53DC8">
        <w:tab/>
        <w:t>3GPP TS 27.007: "AT command set for User Equipment (UE)".</w:t>
      </w:r>
    </w:p>
    <w:p w:rsidR="005E28D5" w:rsidRPr="00A53DC8" w:rsidRDefault="005E28D5" w:rsidP="005E28D5">
      <w:pPr>
        <w:pStyle w:val="EX"/>
      </w:pPr>
      <w:bookmarkStart w:id="28" w:name="_Toc42778687"/>
      <w:bookmarkStart w:id="29" w:name="_Toc42785134"/>
      <w:bookmarkStart w:id="30" w:name="_Toc43210124"/>
      <w:r w:rsidRPr="00A53DC8">
        <w:t>[23]</w:t>
      </w:r>
      <w:r w:rsidRPr="00A53DC8">
        <w:tab/>
        <w:t>IETF RFC 2617: "HTTP Authentication: Basic and Digest Access Authentication".</w:t>
      </w:r>
    </w:p>
    <w:p w:rsidR="005E28D5" w:rsidRPr="00A53DC8" w:rsidRDefault="005E28D5" w:rsidP="005E28D5">
      <w:pPr>
        <w:pStyle w:val="EX"/>
      </w:pPr>
      <w:r w:rsidRPr="00A53DC8">
        <w:t>[24]</w:t>
      </w:r>
      <w:r w:rsidRPr="00A53DC8">
        <w:tab/>
        <w:t>3GPP TS 23.040: "Technical realization of the Short Message Service (SMS)".</w:t>
      </w:r>
    </w:p>
    <w:p w:rsidR="005E28D5" w:rsidRPr="00A53DC8" w:rsidRDefault="005E28D5" w:rsidP="005E28D5">
      <w:pPr>
        <w:pStyle w:val="EX"/>
      </w:pPr>
      <w:r w:rsidRPr="00A53DC8">
        <w:t>[25]</w:t>
      </w:r>
      <w:r w:rsidRPr="00A53DC8">
        <w:tab/>
        <w:t>3GPP TS 24.011: "Point-to-Point (PP) Short Message Service (SMS) support on mobile radio interface".</w:t>
      </w:r>
    </w:p>
    <w:p w:rsidR="005E28D5" w:rsidRPr="00A53DC8" w:rsidRDefault="005E28D5" w:rsidP="005E28D5">
      <w:pPr>
        <w:pStyle w:val="EX"/>
      </w:pPr>
      <w:r w:rsidRPr="00A53DC8">
        <w:t>[26]</w:t>
      </w:r>
      <w:r w:rsidRPr="00A53DC8">
        <w:tab/>
        <w:t xml:space="preserve">3GPP TS 24.237: </w:t>
      </w:r>
      <w:r w:rsidR="0031641D" w:rsidRPr="00A53DC8">
        <w:t>"</w:t>
      </w:r>
      <w:r w:rsidRPr="00A53DC8">
        <w:t>IP Multimedia (IM) Core Network (CN) subsystem IP Multimedia Subsystem (IMS) Service Continuity</w:t>
      </w:r>
      <w:r w:rsidR="0031641D" w:rsidRPr="00A53DC8">
        <w:t>"</w:t>
      </w:r>
      <w:r w:rsidRPr="00A53DC8">
        <w:t>.</w:t>
      </w:r>
    </w:p>
    <w:p w:rsidR="005E28D5" w:rsidRPr="00A53DC8" w:rsidRDefault="005E28D5" w:rsidP="005E28D5">
      <w:pPr>
        <w:pStyle w:val="EX"/>
      </w:pPr>
      <w:r w:rsidRPr="00A53DC8">
        <w:t>[27]</w:t>
      </w:r>
      <w:r w:rsidRPr="00A53DC8">
        <w:tab/>
        <w:t>3GPP TS 23.003: "Numbering, addressing and identification".</w:t>
      </w:r>
    </w:p>
    <w:p w:rsidR="00565BFA" w:rsidRPr="00A53DC8" w:rsidRDefault="00565BFA" w:rsidP="00565BFA">
      <w:pPr>
        <w:pStyle w:val="EX"/>
      </w:pPr>
      <w:bookmarkStart w:id="31" w:name="_Toc51948350"/>
      <w:bookmarkStart w:id="32" w:name="_Toc52162423"/>
      <w:r w:rsidRPr="00A53DC8">
        <w:t>[28]</w:t>
      </w:r>
      <w:r w:rsidRPr="00A53DC8">
        <w:tab/>
        <w:t>IETF RFC 6665: “SIP-Specific Event Notification”.</w:t>
      </w:r>
    </w:p>
    <w:p w:rsidR="00565BFA" w:rsidRPr="00A53DC8" w:rsidRDefault="00565BFA" w:rsidP="00565BFA">
      <w:pPr>
        <w:pStyle w:val="EX"/>
      </w:pPr>
      <w:r w:rsidRPr="00A53DC8">
        <w:t>[29]</w:t>
      </w:r>
      <w:r w:rsidRPr="00A53DC8">
        <w:tab/>
        <w:t>IETF RFC 3312: “Integration of Resource Management and SIP”.</w:t>
      </w:r>
    </w:p>
    <w:p w:rsidR="00565BFA" w:rsidRPr="00A53DC8" w:rsidRDefault="00565BFA" w:rsidP="00565BFA">
      <w:pPr>
        <w:pStyle w:val="EX"/>
      </w:pPr>
      <w:r w:rsidRPr="00A53DC8">
        <w:t>[30]</w:t>
      </w:r>
      <w:r w:rsidRPr="00A53DC8">
        <w:tab/>
        <w:t>IETF RFC 3262: “Reliability of Provisional Responses in the Session Initiation Protocol (SIP)”.</w:t>
      </w:r>
    </w:p>
    <w:p w:rsidR="002C5AA0" w:rsidRPr="00A53DC8" w:rsidRDefault="002C5AA0" w:rsidP="002C5AA0">
      <w:pPr>
        <w:pStyle w:val="EX"/>
      </w:pPr>
      <w:r w:rsidRPr="00A53DC8">
        <w:t>[31]</w:t>
      </w:r>
      <w:r w:rsidRPr="00A53DC8">
        <w:tab/>
        <w:t>GSMA PRD NG.114: "IMS Profile for Voice, Video and Messaging over 5GS".</w:t>
      </w:r>
    </w:p>
    <w:p w:rsidR="00080512" w:rsidRPr="00A53DC8" w:rsidRDefault="00080512">
      <w:pPr>
        <w:pStyle w:val="Heading1"/>
      </w:pPr>
      <w:bookmarkStart w:id="33" w:name="_Toc60916009"/>
      <w:r w:rsidRPr="00A53DC8">
        <w:t>3</w:t>
      </w:r>
      <w:r w:rsidRPr="00A53DC8">
        <w:tab/>
        <w:t>Definitions</w:t>
      </w:r>
      <w:r w:rsidR="00602AEA" w:rsidRPr="00A53DC8">
        <w:t xml:space="preserve"> of terms, symbols and abbreviations</w:t>
      </w:r>
      <w:bookmarkEnd w:id="28"/>
      <w:bookmarkEnd w:id="29"/>
      <w:bookmarkEnd w:id="30"/>
      <w:bookmarkEnd w:id="31"/>
      <w:bookmarkEnd w:id="32"/>
      <w:bookmarkEnd w:id="33"/>
    </w:p>
    <w:p w:rsidR="00080512" w:rsidRPr="00A53DC8" w:rsidRDefault="00080512">
      <w:pPr>
        <w:pStyle w:val="Heading2"/>
      </w:pPr>
      <w:bookmarkStart w:id="34" w:name="_Toc42778688"/>
      <w:bookmarkStart w:id="35" w:name="_Toc42785135"/>
      <w:bookmarkStart w:id="36" w:name="_Toc43210125"/>
      <w:bookmarkStart w:id="37" w:name="_Toc51948351"/>
      <w:bookmarkStart w:id="38" w:name="_Toc52162424"/>
      <w:bookmarkStart w:id="39" w:name="_Toc60916010"/>
      <w:r w:rsidRPr="00A53DC8">
        <w:t>3.1</w:t>
      </w:r>
      <w:r w:rsidRPr="00A53DC8">
        <w:tab/>
      </w:r>
      <w:r w:rsidR="002B6339" w:rsidRPr="00A53DC8">
        <w:t>Terms</w:t>
      </w:r>
      <w:bookmarkEnd w:id="34"/>
      <w:bookmarkEnd w:id="35"/>
      <w:bookmarkEnd w:id="36"/>
      <w:bookmarkEnd w:id="37"/>
      <w:bookmarkEnd w:id="38"/>
      <w:bookmarkEnd w:id="39"/>
    </w:p>
    <w:p w:rsidR="009F01CF" w:rsidRPr="00A53DC8" w:rsidRDefault="00324453">
      <w:r w:rsidRPr="00A53DC8">
        <w:t>V</w:t>
      </w:r>
      <w:r w:rsidR="009F01CF" w:rsidRPr="00A53DC8">
        <w:t>oid</w:t>
      </w:r>
    </w:p>
    <w:p w:rsidR="00080512" w:rsidRPr="00A53DC8" w:rsidRDefault="00080512">
      <w:pPr>
        <w:pStyle w:val="Heading2"/>
      </w:pPr>
      <w:bookmarkStart w:id="40" w:name="_Toc42778689"/>
      <w:bookmarkStart w:id="41" w:name="_Toc42785136"/>
      <w:bookmarkStart w:id="42" w:name="_Toc43210126"/>
      <w:bookmarkStart w:id="43" w:name="_Toc51948352"/>
      <w:bookmarkStart w:id="44" w:name="_Toc52162425"/>
      <w:bookmarkStart w:id="45" w:name="_Toc60916011"/>
      <w:r w:rsidRPr="00A53DC8">
        <w:lastRenderedPageBreak/>
        <w:t>3.2</w:t>
      </w:r>
      <w:r w:rsidRPr="00A53DC8">
        <w:tab/>
        <w:t>Symbols</w:t>
      </w:r>
      <w:bookmarkEnd w:id="40"/>
      <w:bookmarkEnd w:id="41"/>
      <w:bookmarkEnd w:id="42"/>
      <w:bookmarkEnd w:id="43"/>
      <w:bookmarkEnd w:id="44"/>
      <w:bookmarkEnd w:id="45"/>
    </w:p>
    <w:p w:rsidR="00080512" w:rsidRPr="00A53DC8" w:rsidRDefault="00324453" w:rsidP="009F01CF">
      <w:pPr>
        <w:keepNext/>
      </w:pPr>
      <w:r w:rsidRPr="00A53DC8">
        <w:t>V</w:t>
      </w:r>
      <w:r w:rsidR="009F01CF" w:rsidRPr="00A53DC8">
        <w:t>oid</w:t>
      </w:r>
    </w:p>
    <w:p w:rsidR="00080512" w:rsidRPr="00A53DC8" w:rsidRDefault="00080512">
      <w:pPr>
        <w:pStyle w:val="Heading2"/>
      </w:pPr>
      <w:bookmarkStart w:id="46" w:name="_Toc42778690"/>
      <w:bookmarkStart w:id="47" w:name="_Toc42785137"/>
      <w:bookmarkStart w:id="48" w:name="_Toc43210127"/>
      <w:bookmarkStart w:id="49" w:name="_Toc51948353"/>
      <w:bookmarkStart w:id="50" w:name="_Toc52162426"/>
      <w:bookmarkStart w:id="51" w:name="_Toc60916012"/>
      <w:r w:rsidRPr="00A53DC8">
        <w:t>3.3</w:t>
      </w:r>
      <w:r w:rsidRPr="00A53DC8">
        <w:tab/>
        <w:t>Abbreviations</w:t>
      </w:r>
      <w:bookmarkEnd w:id="46"/>
      <w:bookmarkEnd w:id="47"/>
      <w:bookmarkEnd w:id="48"/>
      <w:bookmarkEnd w:id="49"/>
      <w:bookmarkEnd w:id="50"/>
      <w:bookmarkEnd w:id="51"/>
    </w:p>
    <w:p w:rsidR="00080512" w:rsidRPr="00A53DC8" w:rsidRDefault="00080512">
      <w:pPr>
        <w:keepNext/>
      </w:pPr>
      <w:r w:rsidRPr="00A53DC8">
        <w:t>For the purposes of the present document, the abb</w:t>
      </w:r>
      <w:r w:rsidR="004D3578" w:rsidRPr="00A53DC8">
        <w:t>reviations given in</w:t>
      </w:r>
      <w:r w:rsidR="00DF62CD" w:rsidRPr="00A53DC8">
        <w:t xml:space="preserve"> </w:t>
      </w:r>
      <w:r w:rsidR="004D3578" w:rsidRPr="00A53DC8">
        <w:t>TR 21.905 [1</w:t>
      </w:r>
      <w:r w:rsidRPr="00A53DC8">
        <w:t>] and the following apply. An abbreviation defined in the present document takes precedence over the definition of the same abbre</w:t>
      </w:r>
      <w:r w:rsidR="004D3578" w:rsidRPr="00A53DC8">
        <w:t xml:space="preserve">viation, if any, in </w:t>
      </w:r>
      <w:r w:rsidR="00DF62CD" w:rsidRPr="00A53DC8">
        <w:t xml:space="preserve">3GPP </w:t>
      </w:r>
      <w:r w:rsidR="004D3578" w:rsidRPr="00A53DC8">
        <w:t>TR 21.905 [1</w:t>
      </w:r>
      <w:r w:rsidRPr="00A53DC8">
        <w:t>].</w:t>
      </w:r>
    </w:p>
    <w:p w:rsidR="00080512" w:rsidRPr="00A53DC8" w:rsidRDefault="009F01CF" w:rsidP="009F01CF">
      <w:pPr>
        <w:pStyle w:val="EX"/>
      </w:pPr>
      <w:r w:rsidRPr="00A53DC8">
        <w:t>SS</w:t>
      </w:r>
      <w:r w:rsidRPr="00A53DC8">
        <w:tab/>
        <w:t>System Simulator</w:t>
      </w:r>
    </w:p>
    <w:p w:rsidR="009F01CF" w:rsidRPr="00A53DC8" w:rsidRDefault="009F01CF" w:rsidP="009F01CF">
      <w:pPr>
        <w:pStyle w:val="Heading1"/>
      </w:pPr>
      <w:bookmarkStart w:id="52" w:name="_Toc42778691"/>
      <w:bookmarkStart w:id="53" w:name="_Toc42785138"/>
      <w:bookmarkStart w:id="54" w:name="_Toc43210128"/>
      <w:bookmarkStart w:id="55" w:name="_Toc51948354"/>
      <w:bookmarkStart w:id="56" w:name="_Toc52162427"/>
      <w:bookmarkStart w:id="57" w:name="_Toc60916013"/>
      <w:r w:rsidRPr="00A53DC8">
        <w:t>4</w:t>
      </w:r>
      <w:r w:rsidRPr="00A53DC8">
        <w:tab/>
        <w:t>Overview</w:t>
      </w:r>
      <w:bookmarkEnd w:id="52"/>
      <w:bookmarkEnd w:id="53"/>
      <w:bookmarkEnd w:id="54"/>
      <w:bookmarkEnd w:id="55"/>
      <w:bookmarkEnd w:id="56"/>
      <w:bookmarkEnd w:id="57"/>
    </w:p>
    <w:p w:rsidR="009F01CF" w:rsidRPr="00A53DC8" w:rsidRDefault="009F01CF" w:rsidP="009F01CF">
      <w:pPr>
        <w:pStyle w:val="Heading2"/>
      </w:pPr>
      <w:bookmarkStart w:id="58" w:name="_Toc42778692"/>
      <w:bookmarkStart w:id="59" w:name="_Toc42785139"/>
      <w:bookmarkStart w:id="60" w:name="_Toc43210129"/>
      <w:bookmarkStart w:id="61" w:name="_Toc51948355"/>
      <w:bookmarkStart w:id="62" w:name="_Toc52162428"/>
      <w:bookmarkStart w:id="63" w:name="_Toc60916014"/>
      <w:r w:rsidRPr="00A53DC8">
        <w:t>4.1</w:t>
      </w:r>
      <w:r w:rsidRPr="00A53DC8">
        <w:tab/>
        <w:t>Test Methodology</w:t>
      </w:r>
      <w:bookmarkEnd w:id="58"/>
      <w:bookmarkEnd w:id="59"/>
      <w:bookmarkEnd w:id="60"/>
      <w:bookmarkEnd w:id="61"/>
      <w:bookmarkEnd w:id="62"/>
      <w:bookmarkEnd w:id="63"/>
    </w:p>
    <w:p w:rsidR="009F01CF" w:rsidRPr="00A53DC8" w:rsidRDefault="009F01CF" w:rsidP="009F01CF">
      <w:pPr>
        <w:pStyle w:val="Heading3"/>
      </w:pPr>
      <w:bookmarkStart w:id="64" w:name="_Toc42778693"/>
      <w:bookmarkStart w:id="65" w:name="_Toc42785140"/>
      <w:bookmarkStart w:id="66" w:name="_Toc43210130"/>
      <w:bookmarkStart w:id="67" w:name="_Toc51948356"/>
      <w:bookmarkStart w:id="68" w:name="_Toc52162429"/>
      <w:bookmarkStart w:id="69" w:name="_Toc60916015"/>
      <w:r w:rsidRPr="00A53DC8">
        <w:t>4.1.1</w:t>
      </w:r>
      <w:r w:rsidRPr="00A53DC8">
        <w:tab/>
        <w:t>Testing of optional functions and procedures</w:t>
      </w:r>
      <w:bookmarkEnd w:id="64"/>
      <w:bookmarkEnd w:id="65"/>
      <w:bookmarkEnd w:id="66"/>
      <w:bookmarkEnd w:id="67"/>
      <w:bookmarkEnd w:id="68"/>
      <w:bookmarkEnd w:id="69"/>
    </w:p>
    <w:p w:rsidR="009F01CF" w:rsidRPr="00A53DC8" w:rsidRDefault="009F01CF" w:rsidP="009F01CF">
      <w:r w:rsidRPr="00A53DC8">
        <w:t>Any function or procedure which is optional, as indicated in the present document may be subject to a conformance test if it is implemented in the UE.</w:t>
      </w:r>
    </w:p>
    <w:p w:rsidR="009F01CF" w:rsidRPr="00A53DC8" w:rsidRDefault="009F01CF" w:rsidP="009F01CF">
      <w:r w:rsidRPr="00A53DC8">
        <w:t>A declaration by the apparatus supplier (Implementation Conformance Statement (ICS)) is used to determine whether an optional function/procedure has been im</w:t>
      </w:r>
      <w:r w:rsidR="007D0524" w:rsidRPr="00A53DC8">
        <w:t>plemented (see ISO/IEC 9646-7 [13</w:t>
      </w:r>
      <w:r w:rsidRPr="00A53DC8">
        <w:t>] for general information about ICS).</w:t>
      </w:r>
    </w:p>
    <w:p w:rsidR="009F01CF" w:rsidRPr="00A53DC8" w:rsidRDefault="009F01CF" w:rsidP="009F01CF">
      <w:pPr>
        <w:pStyle w:val="Heading2"/>
      </w:pPr>
      <w:bookmarkStart w:id="70" w:name="_Toc42778694"/>
      <w:bookmarkStart w:id="71" w:name="_Toc42785141"/>
      <w:bookmarkStart w:id="72" w:name="_Toc43210131"/>
      <w:bookmarkStart w:id="73" w:name="_Toc51948357"/>
      <w:bookmarkStart w:id="74" w:name="_Toc52162430"/>
      <w:bookmarkStart w:id="75" w:name="_Toc60916016"/>
      <w:r w:rsidRPr="00A53DC8">
        <w:t>4.2</w:t>
      </w:r>
      <w:r w:rsidRPr="00A53DC8">
        <w:tab/>
        <w:t>Implicit Testing</w:t>
      </w:r>
      <w:bookmarkEnd w:id="70"/>
      <w:bookmarkEnd w:id="71"/>
      <w:bookmarkEnd w:id="72"/>
      <w:bookmarkEnd w:id="73"/>
      <w:bookmarkEnd w:id="74"/>
      <w:bookmarkEnd w:id="75"/>
    </w:p>
    <w:p w:rsidR="009F01CF" w:rsidRPr="00A53DC8" w:rsidRDefault="009F01CF" w:rsidP="009F01CF">
      <w:r w:rsidRPr="00A53DC8">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rsidR="009F01CF" w:rsidRPr="00A53DC8" w:rsidRDefault="009F01CF" w:rsidP="009F01CF">
      <w:pPr>
        <w:pStyle w:val="Heading2"/>
      </w:pPr>
      <w:bookmarkStart w:id="76" w:name="_Toc42778695"/>
      <w:bookmarkStart w:id="77" w:name="_Toc42785142"/>
      <w:bookmarkStart w:id="78" w:name="_Toc43210132"/>
      <w:bookmarkStart w:id="79" w:name="_Toc51948358"/>
      <w:bookmarkStart w:id="80" w:name="_Toc52162431"/>
      <w:bookmarkStart w:id="81" w:name="_Toc60916017"/>
      <w:r w:rsidRPr="00A53DC8">
        <w:t>4.3</w:t>
      </w:r>
      <w:r w:rsidRPr="00A53DC8">
        <w:tab/>
        <w:t>Conformance Requirements</w:t>
      </w:r>
      <w:bookmarkEnd w:id="76"/>
      <w:bookmarkEnd w:id="77"/>
      <w:bookmarkEnd w:id="78"/>
      <w:bookmarkEnd w:id="79"/>
      <w:bookmarkEnd w:id="80"/>
      <w:bookmarkEnd w:id="81"/>
    </w:p>
    <w:p w:rsidR="009F01CF" w:rsidRPr="00A53DC8" w:rsidRDefault="009F01CF" w:rsidP="009F01CF">
      <w:r w:rsidRPr="00A53DC8">
        <w:t xml:space="preserve">The Conformance Requirements clauses in the present document are copy/paste from the relevant core specification where skipped text has been replaced with "...". References to clauses in the Conformance Requirements </w:t>
      </w:r>
      <w:r w:rsidR="00D10585" w:rsidRPr="00A53DC8">
        <w:t>clause</w:t>
      </w:r>
      <w:r w:rsidRPr="00A53DC8">
        <w:t xml:space="preserve"> of the test body refers to clauses in the referred specification, not </w:t>
      </w:r>
      <w:r w:rsidR="0031641D" w:rsidRPr="00A53DC8">
        <w:t>clauses</w:t>
      </w:r>
      <w:r w:rsidRPr="00A53DC8">
        <w:t xml:space="preserve"> in the present document.</w:t>
      </w:r>
    </w:p>
    <w:p w:rsidR="009F01CF" w:rsidRPr="00A53DC8" w:rsidRDefault="009F01CF" w:rsidP="009F01CF">
      <w:pPr>
        <w:pStyle w:val="Heading1"/>
      </w:pPr>
      <w:bookmarkStart w:id="82" w:name="_Toc42778696"/>
      <w:bookmarkStart w:id="83" w:name="_Toc42785143"/>
      <w:bookmarkStart w:id="84" w:name="_Toc43210133"/>
      <w:bookmarkStart w:id="85" w:name="_Toc51948359"/>
      <w:bookmarkStart w:id="86" w:name="_Toc52162432"/>
      <w:bookmarkStart w:id="87" w:name="_Toc60916018"/>
      <w:r w:rsidRPr="00A53DC8">
        <w:t>5</w:t>
      </w:r>
      <w:r w:rsidRPr="00A53DC8">
        <w:tab/>
        <w:t>Reference Conditions</w:t>
      </w:r>
      <w:bookmarkEnd w:id="82"/>
      <w:bookmarkEnd w:id="83"/>
      <w:bookmarkEnd w:id="84"/>
      <w:bookmarkEnd w:id="85"/>
      <w:bookmarkEnd w:id="86"/>
      <w:bookmarkEnd w:id="87"/>
    </w:p>
    <w:p w:rsidR="00D17E66" w:rsidRPr="00A53DC8" w:rsidRDefault="00D17E66" w:rsidP="00785E69">
      <w:pPr>
        <w:pStyle w:val="Heading2"/>
      </w:pPr>
      <w:bookmarkStart w:id="88" w:name="_Toc42778697"/>
      <w:bookmarkStart w:id="89" w:name="_Toc42785144"/>
      <w:bookmarkStart w:id="90" w:name="_Toc43210134"/>
      <w:bookmarkStart w:id="91" w:name="_Toc51948360"/>
      <w:bookmarkStart w:id="92" w:name="_Toc52162433"/>
      <w:bookmarkStart w:id="93" w:name="_Toc60916019"/>
      <w:r w:rsidRPr="00A53DC8">
        <w:t>5.1</w:t>
      </w:r>
      <w:r w:rsidRPr="00A53DC8">
        <w:tab/>
        <w:t>General</w:t>
      </w:r>
      <w:bookmarkEnd w:id="88"/>
      <w:bookmarkEnd w:id="89"/>
      <w:bookmarkEnd w:id="90"/>
      <w:bookmarkEnd w:id="91"/>
      <w:bookmarkEnd w:id="92"/>
      <w:bookmarkEnd w:id="93"/>
    </w:p>
    <w:p w:rsidR="009F01CF" w:rsidRPr="00A53DC8" w:rsidRDefault="009F01CF" w:rsidP="009F01CF">
      <w:r w:rsidRPr="00A53DC8">
        <w:t>The test cases are expected to be executed through the 3GPP radio interface. Details of the radio interfaces are outside the scope of this specification. The reference environments used by tests are specified in the test.</w:t>
      </w:r>
    </w:p>
    <w:p w:rsidR="009F01CF" w:rsidRPr="00A53DC8" w:rsidRDefault="009F01CF" w:rsidP="009F01CF">
      <w:pPr>
        <w:pStyle w:val="Heading2"/>
      </w:pPr>
      <w:bookmarkStart w:id="94" w:name="_Toc42778698"/>
      <w:bookmarkStart w:id="95" w:name="_Toc42785145"/>
      <w:bookmarkStart w:id="96" w:name="_Toc43210135"/>
      <w:bookmarkStart w:id="97" w:name="_Toc51948361"/>
      <w:bookmarkStart w:id="98" w:name="_Toc52162434"/>
      <w:bookmarkStart w:id="99" w:name="_Toc60916020"/>
      <w:r w:rsidRPr="00A53DC8">
        <w:t>5.</w:t>
      </w:r>
      <w:r w:rsidR="00D17E66" w:rsidRPr="00A53DC8">
        <w:t>2</w:t>
      </w:r>
      <w:r w:rsidRPr="00A53DC8">
        <w:tab/>
        <w:t>Generic setup procedures</w:t>
      </w:r>
      <w:bookmarkEnd w:id="94"/>
      <w:bookmarkEnd w:id="95"/>
      <w:bookmarkEnd w:id="96"/>
      <w:bookmarkEnd w:id="97"/>
      <w:bookmarkEnd w:id="98"/>
      <w:bookmarkEnd w:id="99"/>
    </w:p>
    <w:p w:rsidR="009F01CF" w:rsidRPr="00A53DC8" w:rsidRDefault="009F01CF" w:rsidP="009F01CF">
      <w:r w:rsidRPr="00A53DC8">
        <w:t>A set of basic generic procedures for different IMS usage scenarios are described in Annex A</w:t>
      </w:r>
      <w:r w:rsidR="00E9244D" w:rsidRPr="00A53DC8">
        <w:t xml:space="preserve"> of this specification</w:t>
      </w:r>
      <w:r w:rsidRPr="00A53DC8">
        <w:t>. These procedures are used in numerous test cases throughout the present document.</w:t>
      </w:r>
      <w:r w:rsidR="00E9244D" w:rsidRPr="00A53DC8">
        <w:t xml:space="preserve"> Default Messages are used from and maintained in Annex A of TS 34.229-1 [2].</w:t>
      </w:r>
    </w:p>
    <w:p w:rsidR="009F01CF" w:rsidRPr="00A53DC8" w:rsidRDefault="009F01CF" w:rsidP="009F01CF">
      <w:pPr>
        <w:pStyle w:val="Heading2"/>
      </w:pPr>
      <w:bookmarkStart w:id="100" w:name="_Toc42778699"/>
      <w:bookmarkStart w:id="101" w:name="_Toc42785146"/>
      <w:bookmarkStart w:id="102" w:name="_Toc43210136"/>
      <w:bookmarkStart w:id="103" w:name="_Toc51948362"/>
      <w:bookmarkStart w:id="104" w:name="_Toc52162435"/>
      <w:bookmarkStart w:id="105" w:name="_Toc60916021"/>
      <w:r w:rsidRPr="00A53DC8">
        <w:lastRenderedPageBreak/>
        <w:t>5.</w:t>
      </w:r>
      <w:r w:rsidR="00D17E66" w:rsidRPr="00A53DC8">
        <w:t>3</w:t>
      </w:r>
      <w:r w:rsidRPr="00A53DC8">
        <w:tab/>
        <w:t>Transport protocols applied</w:t>
      </w:r>
      <w:bookmarkEnd w:id="100"/>
      <w:bookmarkEnd w:id="101"/>
      <w:bookmarkEnd w:id="102"/>
      <w:bookmarkEnd w:id="103"/>
      <w:bookmarkEnd w:id="104"/>
      <w:bookmarkEnd w:id="105"/>
    </w:p>
    <w:p w:rsidR="009F01CF" w:rsidRPr="00A53DC8" w:rsidRDefault="009F01CF" w:rsidP="009F01CF">
      <w:r w:rsidRPr="00A53DC8">
        <w:t>For simplicity, UDP (</w:t>
      </w:r>
      <w:r w:rsidRPr="00A53DC8">
        <w:rPr>
          <w:rStyle w:val="Emphasis"/>
        </w:rPr>
        <w:t>User Datagram Protocol</w:t>
      </w:r>
      <w:r w:rsidRPr="00A53DC8">
        <w:t>) is applied to IMS test</w:t>
      </w:r>
      <w:r w:rsidR="00F96845" w:rsidRPr="00A53DC8">
        <w:t>ing</w:t>
      </w:r>
      <w:r w:rsidRPr="00A53DC8">
        <w:t xml:space="preserve"> as default DL transport protocol</w:t>
      </w:r>
      <w:r w:rsidR="00E9244D" w:rsidRPr="00A53DC8">
        <w:t>, except for the test cases in clause 6 where TCP (</w:t>
      </w:r>
      <w:r w:rsidR="00E9244D" w:rsidRPr="00A53DC8">
        <w:rPr>
          <w:i/>
        </w:rPr>
        <w:t>Transmission Control Protocol</w:t>
      </w:r>
      <w:r w:rsidR="00E9244D" w:rsidRPr="00A53DC8">
        <w:t>) is applied as DL transport protocol</w:t>
      </w:r>
      <w:r w:rsidRPr="00A53DC8">
        <w:t>.</w:t>
      </w:r>
    </w:p>
    <w:p w:rsidR="009F01CF" w:rsidRPr="00A53DC8" w:rsidRDefault="009F01CF" w:rsidP="009F01CF">
      <w:pPr>
        <w:pStyle w:val="NO"/>
      </w:pPr>
      <w:r w:rsidRPr="00A53DC8">
        <w:t>NOTE:</w:t>
      </w:r>
      <w:r w:rsidR="00D10585" w:rsidRPr="00A53DC8">
        <w:tab/>
      </w:r>
      <w:r w:rsidRPr="00A53DC8">
        <w:t>Which UL transport protocol is used in the test is decided by the UE.</w:t>
      </w:r>
    </w:p>
    <w:p w:rsidR="009C0F0D" w:rsidRPr="00A53DC8" w:rsidRDefault="00C8183A" w:rsidP="009C0F0D">
      <w:pPr>
        <w:pStyle w:val="Heading1"/>
      </w:pPr>
      <w:bookmarkStart w:id="106" w:name="_Toc42778700"/>
      <w:bookmarkStart w:id="107" w:name="_Toc42785147"/>
      <w:r w:rsidRPr="00A53DC8">
        <w:br w:type="page"/>
      </w:r>
      <w:bookmarkStart w:id="108" w:name="_Toc43210137"/>
      <w:bookmarkStart w:id="109" w:name="_Toc51948363"/>
      <w:bookmarkStart w:id="110" w:name="_Toc52162436"/>
      <w:bookmarkStart w:id="111" w:name="_Toc60916022"/>
      <w:r w:rsidR="00D61D5F" w:rsidRPr="00A53DC8">
        <w:lastRenderedPageBreak/>
        <w:t>6</w:t>
      </w:r>
      <w:r w:rsidR="009C0F0D" w:rsidRPr="00A53DC8">
        <w:tab/>
        <w:t>Registration</w:t>
      </w:r>
      <w:bookmarkEnd w:id="106"/>
      <w:bookmarkEnd w:id="107"/>
      <w:bookmarkEnd w:id="108"/>
      <w:bookmarkEnd w:id="109"/>
      <w:bookmarkEnd w:id="110"/>
      <w:bookmarkEnd w:id="111"/>
    </w:p>
    <w:p w:rsidR="009C0F0D" w:rsidRPr="00A53DC8" w:rsidRDefault="00D61D5F" w:rsidP="009C0F0D">
      <w:pPr>
        <w:pStyle w:val="Heading2"/>
        <w:rPr>
          <w:rFonts w:eastAsia="MS Gothic"/>
        </w:rPr>
      </w:pPr>
      <w:bookmarkStart w:id="112" w:name="_Toc42778701"/>
      <w:bookmarkStart w:id="113" w:name="_Toc42785148"/>
      <w:bookmarkStart w:id="114" w:name="_Toc43210138"/>
      <w:bookmarkStart w:id="115" w:name="_Toc51948364"/>
      <w:bookmarkStart w:id="116" w:name="_Toc52162437"/>
      <w:bookmarkStart w:id="117" w:name="_Toc60916023"/>
      <w:r w:rsidRPr="00A53DC8">
        <w:rPr>
          <w:rFonts w:eastAsia="MS Gothic"/>
        </w:rPr>
        <w:t>6</w:t>
      </w:r>
      <w:r w:rsidR="009C0F0D" w:rsidRPr="00A53DC8">
        <w:rPr>
          <w:rFonts w:eastAsia="MS Gothic"/>
        </w:rPr>
        <w:t>.1</w:t>
      </w:r>
      <w:r w:rsidR="009C0F0D" w:rsidRPr="00A53DC8">
        <w:rPr>
          <w:rFonts w:eastAsia="MS Gothic"/>
        </w:rPr>
        <w:tab/>
        <w:t>Initial Registration / 5GS</w:t>
      </w:r>
      <w:bookmarkEnd w:id="112"/>
      <w:bookmarkEnd w:id="113"/>
      <w:bookmarkEnd w:id="114"/>
      <w:bookmarkEnd w:id="115"/>
      <w:bookmarkEnd w:id="116"/>
      <w:bookmarkEnd w:id="117"/>
    </w:p>
    <w:p w:rsidR="009C0F0D" w:rsidRPr="00A53DC8" w:rsidRDefault="00D61D5F" w:rsidP="00EB3D4C">
      <w:pPr>
        <w:pStyle w:val="Heading3"/>
        <w:rPr>
          <w:rFonts w:eastAsia="MS Gothic"/>
        </w:rPr>
      </w:pPr>
      <w:bookmarkStart w:id="118" w:name="_Toc42778702"/>
      <w:bookmarkStart w:id="119" w:name="_Toc42785149"/>
      <w:bookmarkStart w:id="120" w:name="_Toc43210139"/>
      <w:bookmarkStart w:id="121" w:name="_Toc51948365"/>
      <w:bookmarkStart w:id="122" w:name="_Toc52162438"/>
      <w:bookmarkStart w:id="123" w:name="_Toc60916024"/>
      <w:r w:rsidRPr="00A53DC8">
        <w:rPr>
          <w:rFonts w:eastAsia="MS Gothic"/>
        </w:rPr>
        <w:t>6</w:t>
      </w:r>
      <w:r w:rsidR="009C0F0D" w:rsidRPr="00A53DC8">
        <w:rPr>
          <w:rFonts w:eastAsia="MS Gothic"/>
        </w:rPr>
        <w:t>.1.1</w:t>
      </w:r>
      <w:r w:rsidR="009C0F0D" w:rsidRPr="00A53DC8">
        <w:rPr>
          <w:rFonts w:eastAsia="MS Gothic"/>
        </w:rPr>
        <w:tab/>
      </w:r>
      <w:r w:rsidR="000C2167" w:rsidRPr="00A53DC8">
        <w:rPr>
          <w:rFonts w:eastAsia="MS Gothic"/>
        </w:rPr>
        <w:t xml:space="preserve">Test </w:t>
      </w:r>
      <w:r w:rsidR="000C2167" w:rsidRPr="00A53DC8">
        <w:t>Purpose</w:t>
      </w:r>
      <w:r w:rsidR="000C2167" w:rsidRPr="00A53DC8">
        <w:rPr>
          <w:rFonts w:eastAsia="MS Gothic"/>
        </w:rPr>
        <w:t xml:space="preserve"> (TP)</w:t>
      </w:r>
      <w:bookmarkEnd w:id="118"/>
      <w:bookmarkEnd w:id="119"/>
      <w:bookmarkEnd w:id="120"/>
      <w:bookmarkEnd w:id="121"/>
      <w:bookmarkEnd w:id="122"/>
      <w:bookmarkEnd w:id="123"/>
    </w:p>
    <w:p w:rsidR="000C2167" w:rsidRPr="00A53DC8" w:rsidRDefault="000C2167" w:rsidP="000C2167">
      <w:pPr>
        <w:pStyle w:val="H6"/>
      </w:pPr>
      <w:r w:rsidRPr="00A53DC8">
        <w:t>(1)</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has an ISIM or USIM inserted, is registered for 5GS, and has acquired P-CSCF address(es)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register for IMS</w:t>
      </w:r>
      <w:r w:rsidRPr="00A53DC8">
        <w:rPr>
          <w:noProof w:val="0"/>
        </w:rPr>
        <w:t xml:space="preserve"> }</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correctly composed initial REGISTER request to the P-CSCF</w:t>
      </w:r>
      <w:r w:rsidRPr="00A53DC8">
        <w:rPr>
          <w:noProof w:val="0"/>
        </w:rPr>
        <w:t xml:space="preserve"> }</w:t>
      </w:r>
    </w:p>
    <w:p w:rsidR="000C2167" w:rsidRPr="00A53DC8" w:rsidRDefault="000C2167" w:rsidP="000C2167">
      <w:pPr>
        <w:pStyle w:val="PL"/>
        <w:rPr>
          <w:noProof w:val="0"/>
        </w:rPr>
      </w:pPr>
      <w:r w:rsidRPr="00A53DC8">
        <w:rPr>
          <w:noProof w:val="0"/>
        </w:rPr>
        <w:t xml:space="preserve">            }</w:t>
      </w:r>
    </w:p>
    <w:p w:rsidR="000C2167" w:rsidRPr="00A53DC8" w:rsidRDefault="000C2167" w:rsidP="000C2167">
      <w:pPr>
        <w:pStyle w:val="H6"/>
      </w:pPr>
      <w:r w:rsidRPr="00A53DC8">
        <w:t>(2)</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sent unprotected REGISTER request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401 (Unauthorized) response for the initial REGISTER request sent </w:t>
      </w:r>
      <w:r w:rsidRPr="00A53DC8">
        <w:rPr>
          <w:noProof w:val="0"/>
        </w:rPr>
        <w:t>}</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correctly authenticates itself by sending another REGISTER request with a correctly composed Authorization header using the AKAv1-MD5 algorithm</w:t>
      </w:r>
      <w:r w:rsidRPr="00A53DC8">
        <w:rPr>
          <w:noProof w:val="0"/>
        </w:rPr>
        <w:t xml:space="preserve"> }</w:t>
      </w:r>
    </w:p>
    <w:p w:rsidR="000C2167" w:rsidRPr="00A53DC8" w:rsidRDefault="000C2167" w:rsidP="000C2167">
      <w:pPr>
        <w:pStyle w:val="PL"/>
        <w:rPr>
          <w:noProof w:val="0"/>
        </w:rPr>
      </w:pPr>
      <w:r w:rsidRPr="00A53DC8">
        <w:rPr>
          <w:noProof w:val="0"/>
        </w:rPr>
        <w:t xml:space="preserve">            }</w:t>
      </w:r>
    </w:p>
    <w:p w:rsidR="000C2167" w:rsidRPr="00A53DC8" w:rsidRDefault="000C2167" w:rsidP="000C2167">
      <w:pPr>
        <w:pStyle w:val="H6"/>
      </w:pPr>
      <w:r w:rsidRPr="00A53DC8">
        <w:t>(3)</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sent unprotected and then protected REGISTER request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valid 200 OK response from S-CSCF for the REGISTER sent for authentication </w:t>
      </w:r>
      <w:r w:rsidRPr="00A53DC8">
        <w:rPr>
          <w:noProof w:val="0"/>
        </w:rPr>
        <w:t>}</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subscribes to the reg event package for the public user identity registered, using the stored service route for routing the SUBSCRIBE request }</w:t>
      </w:r>
    </w:p>
    <w:p w:rsidR="000C2167" w:rsidRPr="00A53DC8" w:rsidRDefault="000C2167" w:rsidP="000C2167">
      <w:pPr>
        <w:pStyle w:val="PL"/>
        <w:rPr>
          <w:noProof w:val="0"/>
        </w:rPr>
      </w:pPr>
      <w:r w:rsidRPr="00A53DC8">
        <w:rPr>
          <w:noProof w:val="0"/>
        </w:rPr>
        <w:t xml:space="preserve">            }</w:t>
      </w:r>
    </w:p>
    <w:p w:rsidR="000C2167" w:rsidRPr="00A53DC8" w:rsidRDefault="000C2167" w:rsidP="000C2167">
      <w:pPr>
        <w:pStyle w:val="H6"/>
      </w:pPr>
      <w:r w:rsidRPr="00A53DC8">
        <w:t>(4)</w:t>
      </w:r>
    </w:p>
    <w:p w:rsidR="000C2167" w:rsidRPr="00A53DC8" w:rsidRDefault="000C2167" w:rsidP="000C2167">
      <w:pPr>
        <w:pStyle w:val="PL"/>
        <w:rPr>
          <w:rFonts w:eastAsia="Malgun Gothic"/>
          <w:b/>
          <w:noProof w:val="0"/>
        </w:rPr>
      </w:pPr>
      <w:r w:rsidRPr="00A53DC8">
        <w:rPr>
          <w:b/>
          <w:noProof w:val="0"/>
        </w:rPr>
        <w:t>with</w:t>
      </w:r>
      <w:r w:rsidRPr="00A53DC8">
        <w:rPr>
          <w:noProof w:val="0"/>
        </w:rPr>
        <w:t xml:space="preserve"> { UE having subscribed to reg event }</w:t>
      </w:r>
    </w:p>
    <w:p w:rsidR="000C2167" w:rsidRPr="00A53DC8" w:rsidRDefault="000C2167" w:rsidP="000C2167">
      <w:pPr>
        <w:pStyle w:val="PL"/>
        <w:rPr>
          <w:noProof w:val="0"/>
        </w:rPr>
      </w:pPr>
      <w:r w:rsidRPr="00A53DC8">
        <w:rPr>
          <w:b/>
          <w:noProof w:val="0"/>
        </w:rPr>
        <w:t>ensure that</w:t>
      </w:r>
      <w:r w:rsidRPr="00A53DC8">
        <w:rPr>
          <w:noProof w:val="0"/>
        </w:rPr>
        <w:t xml:space="preserve"> {</w:t>
      </w:r>
    </w:p>
    <w:p w:rsidR="000C2167" w:rsidRPr="00A53DC8" w:rsidRDefault="000C2167" w:rsidP="000C2167">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receives NOTIFY request for reg event</w:t>
      </w:r>
      <w:r w:rsidRPr="00A53DC8">
        <w:rPr>
          <w:noProof w:val="0"/>
        </w:rPr>
        <w:t xml:space="preserve"> }</w:t>
      </w:r>
    </w:p>
    <w:p w:rsidR="000C2167" w:rsidRPr="00A53DC8" w:rsidRDefault="000C2167" w:rsidP="000C2167">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responds</w:t>
      </w:r>
      <w:r w:rsidRPr="00A53DC8">
        <w:rPr>
          <w:noProof w:val="0"/>
        </w:rPr>
        <w:t xml:space="preserve"> with a valid 200 OK response }</w:t>
      </w:r>
    </w:p>
    <w:p w:rsidR="000C2167" w:rsidRPr="00A53DC8" w:rsidRDefault="000C2167" w:rsidP="000C2167">
      <w:pPr>
        <w:pStyle w:val="PL"/>
        <w:rPr>
          <w:noProof w:val="0"/>
        </w:rPr>
      </w:pPr>
      <w:r w:rsidRPr="00A53DC8">
        <w:rPr>
          <w:noProof w:val="0"/>
        </w:rPr>
        <w:t xml:space="preserve">            }</w:t>
      </w:r>
    </w:p>
    <w:p w:rsidR="009C0F0D" w:rsidRPr="00A53DC8" w:rsidRDefault="00D61D5F" w:rsidP="00EB3D4C">
      <w:pPr>
        <w:pStyle w:val="Heading3"/>
        <w:rPr>
          <w:rFonts w:eastAsia="MS Gothic"/>
        </w:rPr>
      </w:pPr>
      <w:bookmarkStart w:id="124" w:name="_Toc42778703"/>
      <w:bookmarkStart w:id="125" w:name="_Toc42785150"/>
      <w:bookmarkStart w:id="126" w:name="_Toc43210140"/>
      <w:bookmarkStart w:id="127" w:name="_Toc51948366"/>
      <w:bookmarkStart w:id="128" w:name="_Toc52162439"/>
      <w:bookmarkStart w:id="129" w:name="_Toc60916025"/>
      <w:r w:rsidRPr="00A53DC8">
        <w:rPr>
          <w:rFonts w:eastAsia="MS Gothic"/>
        </w:rPr>
        <w:t>6</w:t>
      </w:r>
      <w:r w:rsidR="009C0F0D" w:rsidRPr="00A53DC8">
        <w:rPr>
          <w:rFonts w:eastAsia="MS Gothic"/>
        </w:rPr>
        <w:t>.1.2</w:t>
      </w:r>
      <w:r w:rsidR="009C0F0D" w:rsidRPr="00A53DC8">
        <w:rPr>
          <w:rFonts w:eastAsia="MS Gothic"/>
        </w:rPr>
        <w:tab/>
        <w:t>Conformance Requirements</w:t>
      </w:r>
      <w:bookmarkEnd w:id="124"/>
      <w:bookmarkEnd w:id="125"/>
      <w:bookmarkEnd w:id="126"/>
      <w:bookmarkEnd w:id="127"/>
      <w:bookmarkEnd w:id="128"/>
      <w:bookmarkEnd w:id="129"/>
    </w:p>
    <w:p w:rsidR="0092064B" w:rsidRPr="00A53DC8" w:rsidRDefault="0092064B" w:rsidP="0092064B">
      <w:r w:rsidRPr="00A53DC8">
        <w:t>[TS 24.229, clause C.2]:</w:t>
      </w:r>
    </w:p>
    <w:p w:rsidR="0092064B" w:rsidRPr="00A53DC8" w:rsidRDefault="0092064B" w:rsidP="0092064B">
      <w:r w:rsidRPr="00A53DC8">
        <w:t>In case the UE is loaded with a UICC that contains a USIM but does not contain an ISIM, the UE shall:</w:t>
      </w:r>
    </w:p>
    <w:p w:rsidR="0092064B" w:rsidRPr="00A53DC8" w:rsidRDefault="0092064B" w:rsidP="0092064B">
      <w:pPr>
        <w:pStyle w:val="B10"/>
      </w:pPr>
      <w:r w:rsidRPr="00A53DC8">
        <w:t>-</w:t>
      </w:r>
      <w:r w:rsidRPr="00A53DC8">
        <w:tab/>
        <w:t>generate a private user identity;</w:t>
      </w:r>
    </w:p>
    <w:p w:rsidR="0092064B" w:rsidRPr="00A53DC8" w:rsidRDefault="0092064B" w:rsidP="0092064B">
      <w:pPr>
        <w:pStyle w:val="B10"/>
      </w:pPr>
      <w:r w:rsidRPr="00A53DC8">
        <w:t>-</w:t>
      </w:r>
      <w:r w:rsidRPr="00A53DC8">
        <w:tab/>
        <w:t>generate a temporary public user identity; and</w:t>
      </w:r>
    </w:p>
    <w:p w:rsidR="0092064B" w:rsidRPr="00A53DC8" w:rsidRDefault="0092064B" w:rsidP="0092064B">
      <w:pPr>
        <w:pStyle w:val="B10"/>
      </w:pPr>
      <w:r w:rsidRPr="00A53DC8">
        <w:t>-</w:t>
      </w:r>
      <w:r w:rsidRPr="00A53DC8">
        <w:tab/>
        <w:t>generate a home network domain name to address the SIP REGISTER request to.</w:t>
      </w:r>
    </w:p>
    <w:p w:rsidR="0092064B" w:rsidRPr="00A53DC8" w:rsidRDefault="0092064B" w:rsidP="0092064B">
      <w:r w:rsidRPr="00A53DC8">
        <w:t xml:space="preserve">All these three parameters are derived from the </w:t>
      </w:r>
      <w:smartTag w:uri="urn:schemas-microsoft-com:office:smarttags" w:element="stockticker">
        <w:r w:rsidRPr="00A53DC8">
          <w:t>IMSI</w:t>
        </w:r>
      </w:smartTag>
      <w:r w:rsidRPr="00A53DC8">
        <w:t xml:space="preserve"> parameter in the USIM, according to the procedures described in TS 23.003 [3]. Also in this case, the UE shall derive new values every time the UICC is changed, and shall discard existing values if the UICC is removed.</w:t>
      </w:r>
    </w:p>
    <w:p w:rsidR="0092064B" w:rsidRPr="00A53DC8" w:rsidRDefault="0092064B" w:rsidP="0092064B">
      <w:pPr>
        <w:pStyle w:val="NO"/>
      </w:pPr>
      <w:r w:rsidRPr="00A53DC8">
        <w:t>NOTE:</w:t>
      </w:r>
      <w:r w:rsidRPr="00A53DC8">
        <w:tab/>
        <w:t>If there is an ISIM and a USIM on a UICC, the ISIM is used for authentication to the IM CN subsystem, as described in TS 33.203 [19]. See also clause 5.1.1.1A.</w:t>
      </w:r>
    </w:p>
    <w:p w:rsidR="009C0F0D" w:rsidRPr="00A53DC8" w:rsidRDefault="009C0F0D" w:rsidP="009C0F0D">
      <w:r w:rsidRPr="00A53DC8">
        <w:t>[TS 24.229, clause 5.1.1.1A]:</w:t>
      </w:r>
    </w:p>
    <w:p w:rsidR="009C0F0D" w:rsidRPr="00A53DC8" w:rsidRDefault="009C0F0D" w:rsidP="009C0F0D">
      <w:r w:rsidRPr="00A53DC8">
        <w:t>The ISIM shall always be used for authentication to the IM CN subsystem, if it is present, as described in 3GPP TS 33.203 [19].</w:t>
      </w:r>
    </w:p>
    <w:p w:rsidR="009C0F0D" w:rsidRPr="00A53DC8" w:rsidRDefault="009C0F0D" w:rsidP="009C0F0D">
      <w:r w:rsidRPr="00A53DC8">
        <w:t>The ISIM is preconfigured with all the necessary parameters to initiate the registration to the IM CN subsystem. These parameters include:</w:t>
      </w:r>
    </w:p>
    <w:p w:rsidR="009C0F0D" w:rsidRPr="00A53DC8" w:rsidRDefault="009C0F0D" w:rsidP="009C0F0D">
      <w:pPr>
        <w:pStyle w:val="B10"/>
      </w:pPr>
      <w:r w:rsidRPr="00A53DC8">
        <w:lastRenderedPageBreak/>
        <w:t>-</w:t>
      </w:r>
      <w:r w:rsidRPr="00A53DC8">
        <w:tab/>
        <w:t>the private user identity;</w:t>
      </w:r>
    </w:p>
    <w:p w:rsidR="009C0F0D" w:rsidRPr="00A53DC8" w:rsidRDefault="009C0F0D" w:rsidP="009C0F0D">
      <w:pPr>
        <w:pStyle w:val="B10"/>
      </w:pPr>
      <w:r w:rsidRPr="00A53DC8">
        <w:t>-</w:t>
      </w:r>
      <w:r w:rsidRPr="00A53DC8">
        <w:tab/>
        <w:t>one or more public user identities; and</w:t>
      </w:r>
    </w:p>
    <w:p w:rsidR="009C0F0D" w:rsidRPr="00A53DC8" w:rsidRDefault="009C0F0D" w:rsidP="009C0F0D">
      <w:pPr>
        <w:pStyle w:val="B10"/>
      </w:pPr>
      <w:r w:rsidRPr="00A53DC8">
        <w:t>-</w:t>
      </w:r>
      <w:r w:rsidRPr="00A53DC8">
        <w:tab/>
        <w:t>the home network domain name used to address the SIP REGISTER request</w:t>
      </w:r>
    </w:p>
    <w:p w:rsidR="009C0F0D" w:rsidRPr="00A53DC8" w:rsidRDefault="009C0F0D" w:rsidP="009C0F0D">
      <w:r w:rsidRPr="00A53DC8">
        <w:t>The first public user identity in the list stored in the ISIM is used in emergency registration requests.</w:t>
      </w:r>
    </w:p>
    <w:p w:rsidR="0092064B" w:rsidRPr="00A53DC8" w:rsidRDefault="0092064B" w:rsidP="0092064B">
      <w:r w:rsidRPr="00A53DC8">
        <w:t>In case the UE does not contain an ISIM, the UE shall:</w:t>
      </w:r>
    </w:p>
    <w:p w:rsidR="0092064B" w:rsidRPr="00A53DC8" w:rsidRDefault="0092064B" w:rsidP="0092064B">
      <w:pPr>
        <w:pStyle w:val="B10"/>
      </w:pPr>
      <w:r w:rsidRPr="00A53DC8">
        <w:t>-</w:t>
      </w:r>
      <w:r w:rsidRPr="00A53DC8">
        <w:tab/>
        <w:t>generate a private user identity;</w:t>
      </w:r>
    </w:p>
    <w:p w:rsidR="0092064B" w:rsidRPr="00A53DC8" w:rsidRDefault="0092064B" w:rsidP="0092064B">
      <w:pPr>
        <w:pStyle w:val="B10"/>
      </w:pPr>
      <w:r w:rsidRPr="00A53DC8">
        <w:t>-</w:t>
      </w:r>
      <w:r w:rsidRPr="00A53DC8">
        <w:tab/>
        <w:t>generate a temporary public user identity; and</w:t>
      </w:r>
    </w:p>
    <w:p w:rsidR="0092064B" w:rsidRPr="00A53DC8" w:rsidRDefault="0092064B" w:rsidP="0092064B">
      <w:pPr>
        <w:pStyle w:val="B10"/>
      </w:pPr>
      <w:r w:rsidRPr="00A53DC8">
        <w:t>-</w:t>
      </w:r>
      <w:r w:rsidRPr="00A53DC8">
        <w:tab/>
        <w:t>generate a home network domain name to address the SIP REGISTER request to;</w:t>
      </w:r>
    </w:p>
    <w:p w:rsidR="0092064B" w:rsidRPr="00A53DC8" w:rsidRDefault="0092064B" w:rsidP="0092064B">
      <w:r w:rsidRPr="00A53DC8">
        <w:t>in accordance with the procedures in clause C.2.</w:t>
      </w:r>
    </w:p>
    <w:p w:rsidR="0092064B" w:rsidRPr="00A53DC8" w:rsidRDefault="0092064B" w:rsidP="0092064B">
      <w:r w:rsidRPr="00A53DC8">
        <w:t>The temporary public user identity is only used in REGISTER requests, i.e. initial registration, re-registration, UE-initiated deregistration.</w:t>
      </w:r>
    </w:p>
    <w:p w:rsidR="0092064B" w:rsidRPr="00A53DC8" w:rsidRDefault="0092064B" w:rsidP="0092064B">
      <w:r w:rsidRPr="00A53DC8">
        <w:t>The UE shall not reveal to the user the temporary public user identity if the temporary public user identity is barred. The temporary public user identity is not barred if received by the UE in the P-Associated-</w:t>
      </w:r>
      <w:smartTag w:uri="urn:schemas-microsoft-com:office:smarttags" w:element="stockticker">
        <w:r w:rsidRPr="00A53DC8">
          <w:t>URI</w:t>
        </w:r>
      </w:smartTag>
      <w:r w:rsidRPr="00A53DC8">
        <w:t xml:space="preserve"> header field.</w:t>
      </w:r>
    </w:p>
    <w:p w:rsidR="0092064B" w:rsidRPr="00A53DC8" w:rsidRDefault="0092064B" w:rsidP="0092064B">
      <w:r w:rsidRPr="00A53DC8">
        <w:t>If the UE is unable to derive the parameters in this clause for any reason, then the UE shall not proceed with the request associated with the use of these parameters and will not be able to register to the IM CN subsystem.</w:t>
      </w:r>
    </w:p>
    <w:p w:rsidR="009C0F0D" w:rsidRPr="00A53DC8" w:rsidRDefault="009C0F0D" w:rsidP="009C0F0D">
      <w:r w:rsidRPr="00A53DC8">
        <w:t>[TS 24.229, clause 5.1.1.2.1]:</w:t>
      </w:r>
    </w:p>
    <w:p w:rsidR="009C0F0D" w:rsidRPr="00A53DC8" w:rsidRDefault="009C0F0D" w:rsidP="009C0F0D">
      <w:r w:rsidRPr="00A53DC8">
        <w:t xml:space="preserve">The initial registration procedure consists of the UE sending an unprotected REGISTER request and, if challenged depending on the security mechanism supported for this UE, sending the integrity-protected REGISTER request or other appropriate response to the challenge. The UE can register a public user identity with any of its contact addresses at any time after it has acquired an IP address, discovered a P-CSCF, and established an IP-CAN bearer that can be used for SIP signalling. However, the UE shall only initiate a new registration procedure when it has </w:t>
      </w:r>
      <w:r w:rsidRPr="00A53DC8">
        <w:rPr>
          <w:rFonts w:eastAsia="Yu Gothic"/>
        </w:rPr>
        <w:t>received a final response from the registrar for the ongoing registration, or the previous REGISTER request has timed out.</w:t>
      </w:r>
    </w:p>
    <w:p w:rsidR="009C0F0D" w:rsidRPr="00A53DC8" w:rsidRDefault="009C0F0D" w:rsidP="009C0F0D">
      <w:r w:rsidRPr="00A53DC8">
        <w:t>...</w:t>
      </w:r>
    </w:p>
    <w:p w:rsidR="009C0F0D" w:rsidRPr="00A53DC8" w:rsidRDefault="009C0F0D" w:rsidP="009C0F0D">
      <w:r w:rsidRPr="00A53DC8">
        <w:t>The UE shall send the unprotected REGISTER requests to the port advertised to the UE during the P-CSCF discovery procedure. If the UE does not receive any specific port information during the P-CSCF discovery procedure, or if the UE was pre-configured with the P-CSCF's IP address or domain name and was unable to obtain specific port information, the UE shall send the unprotected REGISTER request to the SIP default port values as specified in RFC 3261 [26].</w:t>
      </w:r>
    </w:p>
    <w:p w:rsidR="009C0F0D" w:rsidRPr="00A53DC8" w:rsidRDefault="009C0F0D" w:rsidP="009C0F0D">
      <w:pPr>
        <w:pStyle w:val="NO"/>
      </w:pPr>
      <w:r w:rsidRPr="00A53DC8">
        <w:rPr>
          <w:lang w:eastAsia="ja-JP"/>
        </w:rPr>
        <w:t>NOTE</w:t>
      </w:r>
      <w:r w:rsidRPr="00A53DC8">
        <w:t> </w:t>
      </w:r>
      <w:r w:rsidRPr="00A53DC8">
        <w:rPr>
          <w:lang w:eastAsia="ja-JP"/>
        </w:rPr>
        <w:t>1:</w:t>
      </w:r>
      <w:r w:rsidRPr="00A53DC8">
        <w:rPr>
          <w:lang w:eastAsia="ja-JP"/>
        </w:rPr>
        <w:tab/>
        <w:t>The UE will only send further registration and subsequent SIP messages towards the same port of the P-CSCF for security mechanisms that do not require to use negotiated ports for exchanging protected messages.</w:t>
      </w:r>
    </w:p>
    <w:p w:rsidR="0092064B" w:rsidRPr="00A53DC8" w:rsidRDefault="0092064B" w:rsidP="0092064B">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 A public user identity may be input by the end user.</w:t>
      </w:r>
    </w:p>
    <w:p w:rsidR="009C0F0D" w:rsidRPr="00A53DC8" w:rsidRDefault="009C0F0D" w:rsidP="009C0F0D">
      <w:r w:rsidRPr="00A53DC8">
        <w:t>On sending an unprotected REGISTER request, the UE shall populate the header fields as follows:</w:t>
      </w:r>
    </w:p>
    <w:p w:rsidR="009C0F0D" w:rsidRPr="00A53DC8" w:rsidRDefault="009C0F0D" w:rsidP="009C0F0D">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2"/>
      </w:pPr>
      <w:r w:rsidRPr="00A53DC8">
        <w:t>2)</w:t>
      </w:r>
      <w:r w:rsidRPr="00A53DC8">
        <w:tab/>
        <w:t>the public user identity to be registered;</w:t>
      </w:r>
    </w:p>
    <w:p w:rsidR="009C0F0D" w:rsidRPr="00A53DC8" w:rsidRDefault="009C0F0D" w:rsidP="009C0F0D">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2"/>
      </w:pPr>
      <w:r w:rsidRPr="00A53DC8">
        <w:t>2)</w:t>
      </w:r>
      <w:r w:rsidRPr="00A53DC8">
        <w:tab/>
        <w:t>the public user identity to be registered;</w:t>
      </w:r>
    </w:p>
    <w:p w:rsidR="009C0F0D" w:rsidRPr="00A53DC8" w:rsidRDefault="009C0F0D" w:rsidP="009C0F0D">
      <w:pPr>
        <w:pStyle w:val="B10"/>
      </w:pPr>
      <w:r w:rsidRPr="00A53DC8">
        <w:lastRenderedPageBreak/>
        <w:t>c)</w:t>
      </w:r>
      <w:r w:rsidRPr="00A53DC8">
        <w:tab/>
        <w:t xml:space="preserve">a Contact header field set to include SIP </w:t>
      </w:r>
      <w:smartTag w:uri="urn:schemas-microsoft-com:office:smarttags" w:element="stockticker">
        <w:r w:rsidRPr="00A53DC8">
          <w:t>URI</w:t>
        </w:r>
      </w:smartTag>
      <w:r w:rsidRPr="00A53DC8">
        <w:t>(s) containing the IP address or FQDN of the UE in the hostport parameter. If the UE:</w:t>
      </w:r>
    </w:p>
    <w:p w:rsidR="009C0F0D" w:rsidRPr="00A53DC8" w:rsidRDefault="009C0F0D" w:rsidP="009C0F0D">
      <w:pPr>
        <w:pStyle w:val="B2"/>
      </w:pPr>
      <w:r w:rsidRPr="00A53DC8">
        <w:t>1)</w:t>
      </w:r>
      <w:r w:rsidRPr="00A53DC8">
        <w:tab/>
        <w:t>supports GRUU (see table A.4, item A.4/53);</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2"/>
      </w:pPr>
      <w:r w:rsidRPr="00A53DC8">
        <w:t>3)</w:t>
      </w:r>
      <w:r w:rsidRPr="00A53DC8">
        <w:tab/>
        <w:t>has an IMEI available; or</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ab/>
        <w:t>the UE shall include a "+sip.instance" header field parameter containing the instance ID. ...</w:t>
      </w:r>
    </w:p>
    <w:p w:rsidR="009C0F0D" w:rsidRPr="00A53DC8" w:rsidRDefault="009C0F0D" w:rsidP="009C0F0D">
      <w:pPr>
        <w:pStyle w:val="NO"/>
      </w:pPr>
      <w:r w:rsidRPr="00A53DC8">
        <w:t>NOTE 2:</w:t>
      </w:r>
      <w:r w:rsidRPr="00A53DC8">
        <w:tab/>
        <w:t>The requirement placed on the UE to include an instance ID based on the IMEI or the MEID when the UE does not support GRUU and does not support multiple registrations does not imply any additional requirements on the network.</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ab/>
        <w:t>The UE shall include all supported ICSI values (</w:t>
      </w:r>
      <w:r w:rsidRPr="00A53DC8">
        <w:rPr>
          <w:lang w:eastAsia="zh-CN"/>
        </w:rPr>
        <w:t xml:space="preserve">coded as specified in subclause 7.2A.8.2) in a g.3gpp.icsi-ref media feature tag as defined in subclause 7.9.2 </w:t>
      </w:r>
      <w:r w:rsidRPr="00A53DC8">
        <w:t>and RFC 3840 [62]</w:t>
      </w:r>
      <w:r w:rsidRPr="00A53DC8">
        <w:rPr>
          <w:lang w:eastAsia="zh-CN"/>
        </w:rPr>
        <w:t xml:space="preserve"> </w:t>
      </w:r>
      <w:r w:rsidRPr="00A53DC8">
        <w:t>for the IMS communication services it intends to use</w:t>
      </w:r>
      <w:r w:rsidRPr="00A53DC8">
        <w:rPr>
          <w:lang w:eastAsia="zh-CN"/>
        </w:rPr>
        <w:t xml:space="preserve">, </w:t>
      </w:r>
      <w:r w:rsidRPr="00A53DC8">
        <w:t>and IARI values (</w:t>
      </w:r>
      <w:r w:rsidRPr="00A53DC8">
        <w:rPr>
          <w:lang w:eastAsia="zh-CN"/>
        </w:rPr>
        <w:t xml:space="preserve">coded as specified in subclause 7.2A.9.2), </w:t>
      </w:r>
      <w:r w:rsidRPr="00A53DC8">
        <w:t xml:space="preserve">for the IMS applications it intends to use in a </w:t>
      </w:r>
      <w:r w:rsidRPr="00A53DC8">
        <w:rPr>
          <w:rFonts w:eastAsia="SimSun"/>
          <w:lang w:eastAsia="zh-CN"/>
        </w:rPr>
        <w:t xml:space="preserve">g.3gpp.iari-ref media </w:t>
      </w:r>
      <w:r w:rsidRPr="00A53DC8">
        <w:t xml:space="preserve">feature tag as defined in subclause 7.9.3 and </w:t>
      </w:r>
      <w:r w:rsidRPr="00A53DC8">
        <w:rPr>
          <w:lang w:eastAsia="zh-CN"/>
        </w:rPr>
        <w:t>RFC 3840 [62]</w:t>
      </w:r>
      <w:r w:rsidRPr="00A53DC8">
        <w:t>.</w:t>
      </w:r>
    </w:p>
    <w:p w:rsidR="009C0F0D" w:rsidRPr="00A53DC8" w:rsidRDefault="009C0F0D" w:rsidP="009C0F0D">
      <w:pPr>
        <w:pStyle w:val="B10"/>
      </w:pPr>
      <w:r w:rsidRPr="00A53DC8">
        <w:tab/>
        <w:t xml:space="preserve">The UE shall include the media feature tags as defined in </w:t>
      </w:r>
      <w:r w:rsidRPr="00A53DC8">
        <w:rPr>
          <w:lang w:eastAsia="zh-CN"/>
        </w:rPr>
        <w:t>RFC 3840 [62] for all supported streaming media types</w:t>
      </w:r>
      <w:r w:rsidRPr="00A53DC8">
        <w:t>.</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ab/>
        <w:t>If the UE has no specific reason not to include a user part in the URI of the contact address (</w:t>
      </w:r>
      <w:r w:rsidR="00D44BAD" w:rsidRPr="00A53DC8">
        <w:t>e.g.</w:t>
      </w:r>
      <w:r w:rsidRPr="00A53DC8">
        <w:t xml:space="preserve"> some UE performing the functions of an external attached network), the UE should include a user part in the URI of the contact address such that the user part is globally unique and does not reveal any private information;</w:t>
      </w:r>
    </w:p>
    <w:p w:rsidR="009C0F0D" w:rsidRPr="00A53DC8" w:rsidRDefault="009C0F0D" w:rsidP="009C0F0D">
      <w:pPr>
        <w:pStyle w:val="NO"/>
      </w:pPr>
      <w:r w:rsidRPr="00A53DC8">
        <w:t>NOTE 3:</w:t>
      </w:r>
      <w:r w:rsidRPr="00A53DC8">
        <w:tab/>
        <w:t>A time-based UUID (Universal Unique Identifier) generated as per subclause 4.2 of RFC 4122 [154] is globally unique and does not reveal any private information.</w:t>
      </w:r>
    </w:p>
    <w:p w:rsidR="009C0F0D" w:rsidRPr="00A53DC8" w:rsidRDefault="009C0F0D" w:rsidP="009C0F0D">
      <w:pPr>
        <w:pStyle w:val="B10"/>
      </w:pPr>
      <w:r w:rsidRPr="00A53DC8">
        <w:t>d)</w:t>
      </w:r>
      <w:r w:rsidRPr="00A53DC8">
        <w:tab/>
        <w:t xml:space="preserve">a Via header field set to include the sent-by field containing the IP address or FQDN of the UE and </w:t>
      </w:r>
      <w:r w:rsidRPr="00A53DC8">
        <w:rPr>
          <w:rFonts w:eastAsia="SimSun"/>
          <w:lang w:eastAsia="zh-CN"/>
        </w:rPr>
        <w:t>the port number where the UE expects to receive the response to this request when UDP is used</w:t>
      </w:r>
      <w:r w:rsidRPr="00A53DC8">
        <w:t xml:space="preserve">. For </w:t>
      </w:r>
      <w:smartTag w:uri="urn:schemas-microsoft-com:office:smarttags" w:element="stockticker">
        <w:r w:rsidRPr="00A53DC8">
          <w:rPr>
            <w:rFonts w:eastAsia="Yu Gothic"/>
          </w:rPr>
          <w:t>TCP</w:t>
        </w:r>
      </w:smartTag>
      <w:r w:rsidRPr="00A53DC8">
        <w:rPr>
          <w:rFonts w:eastAsia="Yu Gothic"/>
        </w:rPr>
        <w:t xml:space="preserve">, the response is received on the </w:t>
      </w:r>
      <w:smartTag w:uri="urn:schemas-microsoft-com:office:smarttags" w:element="stockticker">
        <w:r w:rsidRPr="00A53DC8">
          <w:rPr>
            <w:rFonts w:eastAsia="Yu Gothic"/>
          </w:rPr>
          <w:t>TCP</w:t>
        </w:r>
      </w:smartTag>
      <w:r w:rsidRPr="00A53DC8">
        <w:rPr>
          <w:rFonts w:eastAsia="Yu Gothic"/>
        </w:rPr>
        <w:t xml:space="preserve"> connection on which the request was sent. For the UDP, </w:t>
      </w:r>
      <w:r w:rsidRPr="00A53DC8">
        <w:t xml:space="preserve">the UE shall also include a "rport" header field parameter with no value in the Via header field. Unless the UE has been configured to not send keep-alives, and unless the UE is directly connected to an IP-CAN for which usage of </w:t>
      </w:r>
      <w:smartTag w:uri="urn:schemas-microsoft-com:office:smarttags" w:element="stockticker">
        <w:r w:rsidRPr="00A53DC8">
          <w:t>NAT</w:t>
        </w:r>
      </w:smartTag>
      <w:r w:rsidRPr="00A53DC8">
        <w:t xml:space="preserve"> is not defined, it shall include a "keep" header field parameter with no value in the Via header field, in order to indicate support of sending keep-alives associated with the registration, as described in RFC 6223 [143];</w:t>
      </w:r>
    </w:p>
    <w:p w:rsidR="009C0F0D" w:rsidRPr="00A53DC8" w:rsidRDefault="009C0F0D" w:rsidP="009C0F0D">
      <w:pPr>
        <w:pStyle w:val="NO"/>
      </w:pPr>
      <w:r w:rsidRPr="00A53DC8">
        <w:t>NOTE 4:</w:t>
      </w:r>
      <w:r w:rsidRPr="00A53DC8">
        <w:tab/>
        <w:t xml:space="preserve">When sending the unprotected REGISTER request using UDP, </w:t>
      </w:r>
      <w:r w:rsidRPr="00A53DC8">
        <w:rPr>
          <w:kern w:val="2"/>
          <w:lang w:eastAsia="zh-CN"/>
        </w:rPr>
        <w:t xml:space="preserve">the UE transmit the request from the same IP address and port on which it expects to receive the </w:t>
      </w:r>
      <w:r w:rsidRPr="00A53DC8">
        <w:t>response to this request</w:t>
      </w:r>
      <w:r w:rsidRPr="00A53DC8">
        <w:rPr>
          <w:kern w:val="2"/>
          <w:lang w:eastAsia="zh-CN"/>
        </w:rPr>
        <w:t>.</w:t>
      </w:r>
    </w:p>
    <w:p w:rsidR="009C0F0D" w:rsidRPr="00A53DC8" w:rsidRDefault="009C0F0D" w:rsidP="009C0F0D">
      <w:pPr>
        <w:pStyle w:val="B10"/>
      </w:pPr>
      <w:r w:rsidRPr="00A53DC8">
        <w:t>e)</w:t>
      </w:r>
      <w:r w:rsidRPr="00A53DC8">
        <w:tab/>
        <w:t>a registration expiration interval value of 600 000 seconds as the value desired for the duration of the registration;</w:t>
      </w:r>
    </w:p>
    <w:p w:rsidR="009C0F0D" w:rsidRPr="00A53DC8" w:rsidRDefault="009C0F0D" w:rsidP="009C0F0D">
      <w:pPr>
        <w:pStyle w:val="NO"/>
      </w:pPr>
      <w:r w:rsidRPr="00A53DC8">
        <w:t>NOTE 5:</w:t>
      </w:r>
      <w:r w:rsidRPr="00A53DC8">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rsidR="009C0F0D" w:rsidRPr="00A53DC8" w:rsidRDefault="009C0F0D" w:rsidP="009C0F0D">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9C0F0D" w:rsidRPr="00A53DC8" w:rsidRDefault="009C0F0D" w:rsidP="009C0F0D">
      <w:pPr>
        <w:pStyle w:val="B10"/>
      </w:pPr>
      <w:r w:rsidRPr="00A53DC8">
        <w:t>g)</w:t>
      </w:r>
      <w:r w:rsidRPr="00A53DC8">
        <w:tab/>
        <w:t>the Supported header field containing the option-tag "path", and</w:t>
      </w:r>
    </w:p>
    <w:p w:rsidR="009C0F0D" w:rsidRPr="00A53DC8" w:rsidRDefault="009C0F0D" w:rsidP="009C0F0D">
      <w:pPr>
        <w:pStyle w:val="B2"/>
      </w:pPr>
      <w:r w:rsidRPr="00A53DC8">
        <w:t>1)</w:t>
      </w:r>
      <w:r w:rsidRPr="00A53DC8">
        <w:tab/>
        <w:t>if GRUU is supported, the option-tag "gruu"; and</w:t>
      </w:r>
    </w:p>
    <w:p w:rsidR="009C0F0D" w:rsidRPr="00A53DC8" w:rsidRDefault="009C0F0D" w:rsidP="009C0F0D">
      <w:pPr>
        <w:pStyle w:val="B2"/>
      </w:pPr>
      <w:r w:rsidRPr="00A53DC8">
        <w:t>2)</w:t>
      </w:r>
      <w:r w:rsidRPr="00A53DC8">
        <w:tab/>
        <w:t>if multiple registrations is supported, the option-tag "outbound".</w:t>
      </w:r>
    </w:p>
    <w:p w:rsidR="009C0F0D" w:rsidRPr="00A53DC8" w:rsidRDefault="009C0F0D" w:rsidP="009C0F0D">
      <w:pPr>
        <w:pStyle w:val="B10"/>
      </w:pPr>
      <w:r w:rsidRPr="00A53DC8">
        <w:t>h)</w:t>
      </w:r>
      <w:r w:rsidRPr="00A53DC8">
        <w:tab/>
        <w:t xml:space="preserve">if a security association or </w:t>
      </w:r>
      <w:smartTag w:uri="urn:schemas-microsoft-com:office:smarttags" w:element="stockticker">
        <w:r w:rsidRPr="00A53DC8">
          <w:t>TLS</w:t>
        </w:r>
      </w:smartTag>
      <w:r w:rsidRPr="00A53DC8">
        <w:t xml:space="preserve"> session exists, and if available to the UE (as defined in the access technology specific annexes for each access technology), a P-Access-Network-Info header field set as specified for the access network technology (see subclause 7.2A.4);</w:t>
      </w:r>
    </w:p>
    <w:p w:rsidR="009C0F0D" w:rsidRPr="00A53DC8" w:rsidRDefault="009C0F0D" w:rsidP="00785E69">
      <w:pPr>
        <w:overflowPunct/>
        <w:autoSpaceDE/>
        <w:autoSpaceDN/>
        <w:adjustRightInd/>
        <w:textAlignment w:val="auto"/>
      </w:pPr>
      <w:r w:rsidRPr="00A53DC8">
        <w:lastRenderedPageBreak/>
        <w:t>...</w:t>
      </w:r>
    </w:p>
    <w:p w:rsidR="009C0F0D" w:rsidRPr="00A53DC8" w:rsidRDefault="009C0F0D" w:rsidP="009C0F0D">
      <w:r w:rsidRPr="00A53DC8">
        <w:t>On receiving the 200 (OK) response to the REGISTER request, the UE shall:</w:t>
      </w:r>
    </w:p>
    <w:p w:rsidR="009C0F0D" w:rsidRPr="00A53DC8" w:rsidRDefault="009C0F0D" w:rsidP="009C0F0D">
      <w:pPr>
        <w:pStyle w:val="B10"/>
      </w:pPr>
      <w:r w:rsidRPr="00A53DC8">
        <w:t>a)</w:t>
      </w:r>
      <w:r w:rsidRPr="00A53DC8">
        <w:tab/>
        <w:t>store the expiration time of the registration for the public user identities found in the To header field value and bind it either to the respective contact address of the UE or to the registration flow and the associated contact address (if the multiple registration mechanism is used);</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b)</w:t>
      </w:r>
      <w:r w:rsidRPr="00A53DC8">
        <w:tab/>
        <w:t xml:space="preserve">store as the default public user identity the first </w:t>
      </w:r>
      <w:smartTag w:uri="urn:schemas-microsoft-com:office:smarttags" w:element="stockticker">
        <w:r w:rsidRPr="00A53DC8">
          <w:t>URI</w:t>
        </w:r>
      </w:smartTag>
      <w:r w:rsidRPr="00A53DC8">
        <w:t xml:space="preserve"> on the list of URIs present in the P-Associated-</w:t>
      </w:r>
      <w:smartTag w:uri="urn:schemas-microsoft-com:office:smarttags" w:element="stockticker">
        <w:r w:rsidRPr="00A53DC8">
          <w:t>URI</w:t>
        </w:r>
      </w:smartTag>
      <w:r w:rsidRPr="00A53DC8">
        <w:t xml:space="preserve"> header field and bind it to the respective contact address of the UE and the associated set of security associations or </w:t>
      </w:r>
      <w:smartTag w:uri="urn:schemas-microsoft-com:office:smarttags" w:element="stockticker">
        <w:r w:rsidRPr="00A53DC8">
          <w:t>TLS</w:t>
        </w:r>
      </w:smartTag>
      <w:r w:rsidRPr="00A53DC8">
        <w:t xml:space="preserve"> session;</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B10"/>
      </w:pPr>
      <w:r w:rsidRPr="00A53DC8">
        <w:t>d)</w:t>
      </w:r>
      <w:r w:rsidRPr="00A53DC8">
        <w:tab/>
        <w:t xml:space="preserve">store the list of service route values contained in the Service-Route header field and bind the list either to the contact address or to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 over which the REGISTER request was sent;</w:t>
      </w:r>
    </w:p>
    <w:p w:rsidR="009C0F0D" w:rsidRPr="00A53DC8" w:rsidRDefault="009C0F0D" w:rsidP="009C0F0D">
      <w:pPr>
        <w:pStyle w:val="NO"/>
      </w:pPr>
      <w:r w:rsidRPr="00A53DC8">
        <w:t>NOTE 10:</w:t>
      </w:r>
      <w:r w:rsidRPr="00A53DC8">
        <w:tab/>
        <w:t>When multiple registration mechanism is not used, there will be only one list of service route values bound to a contact address. However, when multiple registration mechanism is used, there will be different list of service route values bound to each registration flow and the associated contact address.</w:t>
      </w:r>
    </w:p>
    <w:p w:rsidR="009C0F0D" w:rsidRPr="00A53DC8" w:rsidRDefault="009C0F0D" w:rsidP="009C0F0D">
      <w:pPr>
        <w:pStyle w:val="NO"/>
      </w:pPr>
      <w:r w:rsidRPr="00A53DC8">
        <w:t>NOTE 11:</w:t>
      </w:r>
      <w:r w:rsidRPr="00A53DC8">
        <w:tab/>
        <w:t xml:space="preserve">The UE will use the stored list of service route values to build a proper preloaded Route header field for new dialogs and standalone transactions (other than REGISTER method) when using either the respective contact address or the registration flow and the associated contact address (if the multiple registration mechanism is used), and the associated set of security associations or </w:t>
      </w:r>
      <w:smartTag w:uri="urn:schemas-microsoft-com:office:smarttags" w:element="stockticker">
        <w:r w:rsidRPr="00A53DC8">
          <w:t>TLS</w:t>
        </w:r>
      </w:smartTag>
      <w:r w:rsidRPr="00A53DC8">
        <w:t xml:space="preserve"> session.</w:t>
      </w:r>
    </w:p>
    <w:p w:rsidR="009C0F0D" w:rsidRPr="00A53DC8" w:rsidRDefault="009C0F0D" w:rsidP="009C0F0D">
      <w:pPr>
        <w:pStyle w:val="B10"/>
      </w:pPr>
      <w:r w:rsidRPr="00A53DC8">
        <w:t>e)</w:t>
      </w:r>
      <w:r w:rsidRPr="00A53DC8">
        <w:tab/>
        <w:t>if the UE indicated support for GRUU in the Supported header field of the REGISTER request then:</w:t>
      </w:r>
    </w:p>
    <w:p w:rsidR="009C0F0D" w:rsidRPr="00A53DC8" w:rsidRDefault="009C0F0D" w:rsidP="009C0F0D">
      <w:pPr>
        <w:pStyle w:val="B2"/>
      </w:pPr>
      <w:r w:rsidRPr="00A53DC8">
        <w:t>-</w:t>
      </w:r>
      <w:r w:rsidRPr="00A53DC8">
        <w:tab/>
        <w:t xml:space="preserve">if the UE did not use the procedures specified in </w:t>
      </w:r>
      <w:r w:rsidRPr="00A53DC8">
        <w:rPr>
          <w:rFonts w:eastAsia="Yu Gothic"/>
        </w:rPr>
        <w:t xml:space="preserve">RFC 6140 [191] </w:t>
      </w:r>
      <w:r w:rsidRPr="00A53DC8">
        <w:t>for registration, find the Contact header field within the response that matches the one included in the REGISTER request. If this contains a "pub-gruu" header field parameter or a "temp-gruu" header field parameter or both, then store the value of those parameters as the GRUUs for the UE in association with the public user identity and the contact address that was registered; and</w:t>
      </w:r>
    </w:p>
    <w:p w:rsidR="009C0F0D" w:rsidRPr="00A53DC8" w:rsidRDefault="009C0F0D" w:rsidP="00785E69">
      <w:pPr>
        <w:overflowPunct/>
        <w:autoSpaceDE/>
        <w:autoSpaceDN/>
        <w:adjustRightInd/>
        <w:textAlignment w:val="auto"/>
      </w:pPr>
      <w:r w:rsidRPr="00A53DC8">
        <w:t>...</w:t>
      </w:r>
    </w:p>
    <w:p w:rsidR="009C0F0D" w:rsidRPr="00A53DC8" w:rsidRDefault="009C0F0D" w:rsidP="009C0F0D">
      <w:pPr>
        <w:pStyle w:val="NO"/>
      </w:pPr>
      <w:r w:rsidRPr="00A53DC8">
        <w:t>NOTE 12:</w:t>
      </w:r>
      <w:r w:rsidRPr="00A53DC8">
        <w:tab/>
        <w:t xml:space="preserve">When allocating public GRUUs to registering UAs the functionality within the UE that performs the role of registrar will add an "sg" SIP </w:t>
      </w:r>
      <w:smartTag w:uri="urn:schemas-microsoft-com:office:smarttags" w:element="stockticker">
        <w:r w:rsidRPr="00A53DC8">
          <w:t>URI</w:t>
        </w:r>
      </w:smartTag>
      <w:r w:rsidRPr="00A53DC8">
        <w:t xml:space="preserve"> parameter that </w:t>
      </w:r>
      <w:r w:rsidR="00D44BAD" w:rsidRPr="00A53DC8">
        <w:t>uniquely</w:t>
      </w:r>
      <w:r w:rsidRPr="00A53DC8">
        <w:t xml:space="preserve"> identifies that UA to the public GRUU it received in the "pub-gruu" header field parameter. The procedures for generating a temporary GRUU using the "temp-gruu-cookie" header field parameter </w:t>
      </w:r>
      <w:r w:rsidRPr="00A53DC8">
        <w:rPr>
          <w:rFonts w:eastAsia="Yu Gothic" w:cs="Courier New"/>
          <w:lang w:eastAsia="zh-TW"/>
        </w:rPr>
        <w:t>are specified in subclause</w:t>
      </w:r>
      <w:r w:rsidRPr="00A53DC8">
        <w:rPr>
          <w:rFonts w:eastAsia="Yu Gothic"/>
        </w:rPr>
        <w:t> </w:t>
      </w:r>
      <w:r w:rsidRPr="00A53DC8">
        <w:rPr>
          <w:rFonts w:eastAsia="Yu Gothic" w:cs="Courier New"/>
          <w:lang w:eastAsia="zh-TW"/>
        </w:rPr>
        <w:t xml:space="preserve">7.1.2.2 of </w:t>
      </w:r>
      <w:r w:rsidRPr="00A53DC8">
        <w:rPr>
          <w:rFonts w:eastAsia="Yu Gothic"/>
        </w:rPr>
        <w:t>RFC 6140 [191].</w:t>
      </w:r>
    </w:p>
    <w:p w:rsidR="009C0F0D" w:rsidRPr="00A53DC8" w:rsidRDefault="009C0F0D" w:rsidP="009C0F0D">
      <w:pPr>
        <w:pStyle w:val="B10"/>
      </w:pPr>
      <w:r w:rsidRPr="00A53DC8">
        <w:t>f)</w:t>
      </w:r>
      <w:r w:rsidRPr="00A53DC8">
        <w:tab/>
      </w:r>
      <w:r w:rsidRPr="00A53DC8">
        <w:rPr>
          <w:rFonts w:eastAsia="SimSun"/>
        </w:rPr>
        <w:t xml:space="preserve">if the REGISTER request contained the "reg-id" and </w:t>
      </w:r>
      <w:r w:rsidRPr="00A53DC8">
        <w:t xml:space="preserve">"+sip.instance" </w:t>
      </w:r>
      <w:r w:rsidRPr="00A53DC8">
        <w:rPr>
          <w:rFonts w:eastAsia="SimSun"/>
        </w:rPr>
        <w:t xml:space="preserve">Contact header field parameter and the "outbound" option tag in a Supported header field, </w:t>
      </w:r>
      <w:r w:rsidRPr="00A53DC8">
        <w:t>the UE shall check whether the option-tag "outbound" is present in the Require header field:</w:t>
      </w:r>
    </w:p>
    <w:p w:rsidR="009C0F0D" w:rsidRPr="00A53DC8" w:rsidRDefault="009C0F0D" w:rsidP="009C0F0D">
      <w:pPr>
        <w:pStyle w:val="B2"/>
      </w:pPr>
      <w:r w:rsidRPr="00A53DC8">
        <w:t>-</w:t>
      </w:r>
      <w:r w:rsidRPr="00A53DC8">
        <w:tab/>
        <w:t>if no option-tag "outbound" is present, the UE shall conclude that the S-CSCF does not support the registration procedure as described in RFC 5626 [92], and the S-CSCF has followed the registration procedure as described in RFC 5627 [93] or RFC 3261 [26], i.e., if there is a previously registered contact address, the S-CSCF replaced the old contact address and associated information with the new contact address and associated information (see bullet e) above). Upon detecting that the S-CSCF does not support the registration procedure as defined in RFC 5626 [92], the UE shall refrain from registering any additional IMS flows for the same private identity as described in RFC 5626 [92]; or</w:t>
      </w:r>
    </w:p>
    <w:p w:rsidR="009C0F0D" w:rsidRPr="00A53DC8" w:rsidRDefault="009C0F0D" w:rsidP="009C0F0D">
      <w:pPr>
        <w:pStyle w:val="NO"/>
      </w:pPr>
      <w:r w:rsidRPr="00A53DC8">
        <w:t>NOTE 13:</w:t>
      </w:r>
      <w:r w:rsidRPr="00A53DC8">
        <w:tab/>
        <w:t>Upon replaces the old contact address with the new contact address, the S-CSCF performs the network initiated deregistration procedure for the previously registered public user identities and the associated old contact address as described in subclause 5.4.1.5. Hence, the UE will receive a NOTIFY request informing the UE about the deregistration of the old contact address.</w:t>
      </w:r>
    </w:p>
    <w:p w:rsidR="009C0F0D" w:rsidRPr="00A53DC8" w:rsidRDefault="009C0F0D" w:rsidP="009C0F0D">
      <w:pPr>
        <w:pStyle w:val="B2"/>
      </w:pPr>
      <w:r w:rsidRPr="00A53DC8">
        <w:t>-</w:t>
      </w:r>
      <w:r w:rsidRPr="00A53DC8">
        <w:tab/>
        <w:t>if an option-tag "outbound" is present, the UE may establish additional IMS flows for the same private identity, as defined in RFC 5626 [92];</w:t>
      </w:r>
    </w:p>
    <w:p w:rsidR="009C0F0D" w:rsidRPr="00A53DC8" w:rsidRDefault="009C0F0D" w:rsidP="009C0F0D">
      <w:pPr>
        <w:pStyle w:val="B10"/>
      </w:pPr>
      <w:r w:rsidRPr="00A53DC8">
        <w:lastRenderedPageBreak/>
        <w:t>g)</w:t>
      </w:r>
      <w:r w:rsidRPr="00A53DC8">
        <w:tab/>
        <w:t>if available, store the announcement of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 Once the UE chooses a media security mechanism from the list received in the Security-Server header field from the server, it may initiate that mechanism on a media level when it initiates new media in an existing session;</w:t>
      </w:r>
    </w:p>
    <w:p w:rsidR="009C0F0D" w:rsidRPr="00A53DC8" w:rsidRDefault="009C0F0D" w:rsidP="009C0F0D">
      <w:pPr>
        <w:pStyle w:val="NO"/>
      </w:pPr>
      <w:r w:rsidRPr="00A53DC8">
        <w:t>NOTE 14:</w:t>
      </w:r>
      <w:r w:rsidRPr="00A53DC8">
        <w:tab/>
        <w:t>The "mediasec" header field parameter indicates that security mechanisms are specific to the media plane.</w:t>
      </w:r>
    </w:p>
    <w:p w:rsidR="009C0F0D" w:rsidRPr="00A53DC8" w:rsidRDefault="009C0F0D" w:rsidP="009C0F0D">
      <w:r w:rsidRPr="00A53DC8">
        <w:t>[TS 24.229, clause 5.1.1.2.2]:</w:t>
      </w:r>
    </w:p>
    <w:p w:rsidR="009C0F0D" w:rsidRPr="00A53DC8" w:rsidRDefault="009C0F0D" w:rsidP="009C0F0D">
      <w:r w:rsidRPr="00A53DC8">
        <w:t>On sending a REGISTER request, as defined in subclause 5.1.1.2.1, the UE shall additionally populate the header fields as follows:</w:t>
      </w:r>
    </w:p>
    <w:p w:rsidR="009C0F0D" w:rsidRPr="00A53DC8" w:rsidRDefault="009C0F0D" w:rsidP="009C0F0D">
      <w:pPr>
        <w:pStyle w:val="B10"/>
      </w:pPr>
      <w:r w:rsidRPr="00A53DC8">
        <w:t>a)</w:t>
      </w:r>
      <w:r w:rsidRPr="00A53DC8">
        <w:tab/>
        <w:t>an Authorization header field, with:</w:t>
      </w:r>
    </w:p>
    <w:p w:rsidR="009C0F0D" w:rsidRPr="00A53DC8" w:rsidRDefault="009C0F0D" w:rsidP="009C0F0D">
      <w:pPr>
        <w:pStyle w:val="B2"/>
      </w:pPr>
      <w:r w:rsidRPr="00A53DC8">
        <w:t>-</w:t>
      </w:r>
      <w:r w:rsidRPr="00A53DC8">
        <w:tab/>
        <w:t>the "username" header field parameter, set to the value of the private user identity;</w:t>
      </w:r>
    </w:p>
    <w:p w:rsidR="009C0F0D" w:rsidRPr="00A53DC8" w:rsidRDefault="009C0F0D" w:rsidP="009C0F0D">
      <w:pPr>
        <w:pStyle w:val="B2"/>
      </w:pPr>
      <w:r w:rsidRPr="00A53DC8">
        <w:t>-</w:t>
      </w:r>
      <w:r w:rsidRPr="00A53DC8">
        <w:tab/>
        <w:t>the "realm" header field parameter, set to the domain name of the home network;</w:t>
      </w:r>
    </w:p>
    <w:p w:rsidR="009C0F0D" w:rsidRPr="00A53DC8" w:rsidRDefault="009C0F0D" w:rsidP="009C0F0D">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9C0F0D" w:rsidRPr="00A53DC8" w:rsidRDefault="009C0F0D" w:rsidP="009C0F0D">
      <w:pPr>
        <w:pStyle w:val="B2"/>
      </w:pPr>
      <w:r w:rsidRPr="00A53DC8">
        <w:t>-</w:t>
      </w:r>
      <w:r w:rsidRPr="00A53DC8">
        <w:tab/>
        <w:t>the "nonce" header field parameter, set to an empty value; and</w:t>
      </w:r>
    </w:p>
    <w:p w:rsidR="009C0F0D" w:rsidRPr="00A53DC8" w:rsidRDefault="009C0F0D" w:rsidP="009C0F0D">
      <w:pPr>
        <w:pStyle w:val="B2"/>
      </w:pPr>
      <w:r w:rsidRPr="00A53DC8">
        <w:t>-</w:t>
      </w:r>
      <w:r w:rsidRPr="00A53DC8">
        <w:tab/>
        <w:t>the "response" header field parameter, set to an empty value;</w:t>
      </w:r>
    </w:p>
    <w:p w:rsidR="009C0F0D" w:rsidRPr="00A53DC8" w:rsidRDefault="009C0F0D" w:rsidP="009C0F0D">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9C0F0D" w:rsidRPr="00A53DC8" w:rsidRDefault="009C0F0D" w:rsidP="009C0F0D">
      <w:pPr>
        <w:pStyle w:val="NO"/>
      </w:pPr>
      <w:r w:rsidRPr="00A53DC8">
        <w:t>NOTE 2:</w:t>
      </w:r>
      <w:r w:rsidRPr="00A53DC8">
        <w:tab/>
        <w:t>The UE associates two ports, a protected client port and a protected server port, with each pair of security association. For details on the selection of the port values see 3GPP TS 33.203 [19].</w:t>
      </w:r>
    </w:p>
    <w:p w:rsidR="009C0F0D" w:rsidRPr="00A53DC8" w:rsidRDefault="009C0F0D" w:rsidP="009C0F0D">
      <w:pPr>
        <w:pStyle w:val="B10"/>
      </w:pPr>
      <w:r w:rsidRPr="00A53DC8">
        <w:t>b)</w:t>
      </w:r>
      <w:r w:rsidRPr="00A53DC8">
        <w:tab/>
        <w:t>additionally for the Contact header field, if the REGISTER request is protected by a security association, include the protected server port value in the hostport parameter;</w:t>
      </w:r>
    </w:p>
    <w:p w:rsidR="009C0F0D" w:rsidRPr="00A53DC8" w:rsidRDefault="009C0F0D" w:rsidP="009C0F0D">
      <w:pPr>
        <w:pStyle w:val="B10"/>
      </w:pPr>
      <w:r w:rsidRPr="00A53DC8">
        <w:t>c)</w:t>
      </w:r>
      <w:r w:rsidRPr="00A53DC8">
        <w:tab/>
        <w:t>additionally for the Via header field, for UDP, if the REGISTER request is protected by a security association, include the protected server port value in the sent-by field; and</w:t>
      </w:r>
    </w:p>
    <w:p w:rsidR="009C0F0D" w:rsidRPr="00A53DC8" w:rsidRDefault="009C0F0D" w:rsidP="009C0F0D">
      <w:pPr>
        <w:pStyle w:val="B10"/>
      </w:pPr>
      <w:r w:rsidRPr="00A53DC8">
        <w:t>d)</w:t>
      </w:r>
      <w:r w:rsidRPr="00A53DC8">
        <w:tab/>
        <w:t>a Security-Client header field set to specify the signalling plane security mechanism the UE supports, the IPsec layer algorithms the UE supports and the parameters needed for the security association setup. The UE shall support the setup of two pairs of security associations as defined in 3GPP TS 33.203 [19]. The syntax of the parameters needed for the security association setup is specified in annex H of 3GPP TS 33.203 [19]. The UE shall support the "ipsec-3gpp" security mechanism, as specified in RFC 3329 [48]. The UE shall support the IPsec layer algorithms for integrity and confidentiality protection as defined in 3GPP TS 33.203 [19], and shall announce support for them according to the procedures defined in RFC 3329 [48].</w:t>
      </w:r>
    </w:p>
    <w:p w:rsidR="009C0F0D" w:rsidRPr="00A53DC8" w:rsidRDefault="009C0F0D" w:rsidP="009C0F0D">
      <w:r w:rsidRPr="00A53DC8">
        <w:t>[TS 24.229, clause 5.1.1.5.1]:</w:t>
      </w:r>
    </w:p>
    <w:p w:rsidR="009C0F0D" w:rsidRPr="00A53DC8" w:rsidRDefault="009C0F0D" w:rsidP="009C0F0D">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9C0F0D" w:rsidRPr="00A53DC8" w:rsidRDefault="009C0F0D" w:rsidP="001C4049">
      <w:pPr>
        <w:keepLines/>
      </w:pPr>
      <w:r w:rsidRPr="00A53DC8">
        <w:t>On receiving a 401 (Unauthorized) response to the REGISTER request, the UE shall:</w:t>
      </w:r>
    </w:p>
    <w:p w:rsidR="009C0F0D" w:rsidRPr="00A53DC8" w:rsidRDefault="009C0F0D" w:rsidP="001C4049">
      <w:pPr>
        <w:pStyle w:val="B10"/>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9C0F0D" w:rsidRPr="00A53DC8" w:rsidRDefault="009C0F0D" w:rsidP="001C4049">
      <w:pPr>
        <w:pStyle w:val="B10"/>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9C0F0D" w:rsidRPr="00A53DC8" w:rsidRDefault="009C0F0D" w:rsidP="001C4049">
      <w:pPr>
        <w:pStyle w:val="B10"/>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9C0F0D" w:rsidRPr="00A53DC8" w:rsidRDefault="009C0F0D" w:rsidP="001C4049">
      <w:pPr>
        <w:keepNext/>
      </w:pPr>
      <w:r w:rsidRPr="00A53DC8">
        <w:lastRenderedPageBreak/>
        <w:t>In the case that the 401 (Unauthorized) response to the REGISTER request is deemed to be valid the UE shall:</w:t>
      </w:r>
    </w:p>
    <w:p w:rsidR="009C0F0D" w:rsidRPr="00A53DC8" w:rsidRDefault="009C0F0D" w:rsidP="009C0F0D">
      <w:pPr>
        <w:pStyle w:val="B10"/>
      </w:pPr>
      <w:r w:rsidRPr="00A53DC8">
        <w:t>1)</w:t>
      </w:r>
      <w:r w:rsidRPr="00A53DC8">
        <w:tab/>
        <w:t xml:space="preserve">calculate the </w:t>
      </w:r>
      <w:smartTag w:uri="urn:schemas-microsoft-com:office:smarttags" w:element="stockticker">
        <w:r w:rsidRPr="00A53DC8">
          <w:t>RES</w:t>
        </w:r>
      </w:smartTag>
      <w:r w:rsidRPr="00A53DC8">
        <w:t xml:space="preserve"> parameter and derive the keys CK and IK from </w:t>
      </w:r>
      <w:smartTag w:uri="urn:schemas-microsoft-com:office:smarttags" w:element="stockticker">
        <w:r w:rsidRPr="00A53DC8">
          <w:t>RAND</w:t>
        </w:r>
      </w:smartTag>
      <w:r w:rsidRPr="00A53DC8">
        <w:t xml:space="preserve"> as described in 3GPP TS 33.203 [19];</w:t>
      </w:r>
    </w:p>
    <w:p w:rsidR="009C0F0D" w:rsidRPr="00A53DC8" w:rsidRDefault="009C0F0D" w:rsidP="009C0F0D">
      <w:pPr>
        <w:pStyle w:val="B10"/>
      </w:pPr>
      <w:r w:rsidRPr="00A53DC8">
        <w:t>2)</w:t>
      </w:r>
      <w:r w:rsidRPr="00A53DC8">
        <w:tab/>
        <w:t>set up a temporary set of security associations for this registration based on the static list and parameters the UE received in the 401 (Unauthorized) response and its capabilities sent in the Security-Client header field in the REGISTER request. The UE sets up the temporary set of security associations using the most preferred mechanism and algorithm returned by the P-CSCF and supported by the UE and using IK and CK (only if encryption enabled) as the shared key. The UE shall use the parameters received in the Security-Server header field to setup the temporary set of security associations. The UE shall set a temporary SIP level lifetime for the temporary set of security associations to the value of reg-await-auth timer;</w:t>
      </w:r>
    </w:p>
    <w:p w:rsidR="009C0F0D" w:rsidRPr="00A53DC8" w:rsidRDefault="009C0F0D" w:rsidP="00785E69">
      <w:pPr>
        <w:keepNext/>
        <w:keepLines/>
        <w:overflowPunct/>
        <w:autoSpaceDE/>
        <w:autoSpaceDN/>
        <w:adjustRightInd/>
        <w:textAlignment w:val="auto"/>
      </w:pPr>
      <w:r w:rsidRPr="00A53DC8">
        <w:t>...</w:t>
      </w:r>
    </w:p>
    <w:p w:rsidR="009C0F0D" w:rsidRPr="00A53DC8" w:rsidRDefault="009C0F0D" w:rsidP="009C0F0D">
      <w:pPr>
        <w:pStyle w:val="B10"/>
      </w:pPr>
      <w:r w:rsidRPr="00A53DC8">
        <w:t>4)</w:t>
      </w:r>
      <w:r w:rsidRPr="00A53DC8">
        <w:tab/>
        <w:t xml:space="preserve">send another REGISTER request </w:t>
      </w:r>
      <w:r w:rsidRPr="00A53DC8">
        <w:rPr>
          <w:lang w:eastAsia="ja-JP"/>
        </w:rPr>
        <w:t xml:space="preserve">towards the protected server port indicated in the response </w:t>
      </w:r>
      <w:r w:rsidRPr="00A53DC8">
        <w:t>using the temporary set of security associations to protect the message. The header fields are populated as defined for the initial REGISTER request that was challenged with the received 401 (Unauthorized) response, with the addition that the UE shall include an Authorization header field containing:</w:t>
      </w:r>
    </w:p>
    <w:p w:rsidR="009C0F0D" w:rsidRPr="00A53DC8" w:rsidRDefault="009C0F0D" w:rsidP="009C0F0D">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9C0F0D" w:rsidRPr="00A53DC8" w:rsidRDefault="009C0F0D" w:rsidP="009C0F0D">
      <w:pPr>
        <w:pStyle w:val="B2"/>
      </w:pPr>
      <w:r w:rsidRPr="00A53DC8">
        <w:t>-</w:t>
      </w:r>
      <w:r w:rsidRPr="00A53DC8">
        <w:tab/>
        <w:t>the "username" header field parameter, set to the value of the private user identity;</w:t>
      </w:r>
    </w:p>
    <w:p w:rsidR="009C0F0D" w:rsidRPr="00A53DC8" w:rsidRDefault="009C0F0D" w:rsidP="009C0F0D">
      <w:pPr>
        <w:pStyle w:val="B2"/>
      </w:pPr>
      <w:r w:rsidRPr="00A53DC8">
        <w:t>-</w:t>
      </w:r>
      <w:r w:rsidRPr="00A53DC8">
        <w:tab/>
        <w:t xml:space="preserve">the "response" header field parameter that contains the </w:t>
      </w:r>
      <w:smartTag w:uri="urn:schemas-microsoft-com:office:smarttags" w:element="stockticker">
        <w:r w:rsidRPr="00A53DC8">
          <w:t>RES</w:t>
        </w:r>
      </w:smartTag>
      <w:r w:rsidRPr="00A53DC8">
        <w:t xml:space="preserve"> parameter, as described in RFC 3310 [49];</w:t>
      </w:r>
    </w:p>
    <w:p w:rsidR="009C0F0D" w:rsidRPr="00A53DC8" w:rsidRDefault="009C0F0D" w:rsidP="009C0F0D">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9C0F0D" w:rsidRPr="00A53DC8" w:rsidRDefault="009C0F0D" w:rsidP="009C0F0D">
      <w:pPr>
        <w:pStyle w:val="B2"/>
      </w:pPr>
      <w:r w:rsidRPr="00A53DC8">
        <w:t>-</w:t>
      </w:r>
      <w:r w:rsidRPr="00A53DC8">
        <w:tab/>
        <w:t>the "</w:t>
      </w:r>
      <w:r w:rsidRPr="00A53DC8">
        <w:rPr>
          <w:bCs/>
        </w:rPr>
        <w:t xml:space="preserve">algorithm" header field parameter, </w:t>
      </w:r>
      <w:r w:rsidRPr="00A53DC8">
        <w:t>set to</w:t>
      </w:r>
      <w:r w:rsidRPr="00A53DC8">
        <w:rPr>
          <w:sz w:val="22"/>
          <w:szCs w:val="22"/>
        </w:rPr>
        <w:t xml:space="preserve"> </w:t>
      </w:r>
      <w:r w:rsidRPr="00A53DC8">
        <w:t>the value received in the 401 (Unauthorized) response</w:t>
      </w:r>
      <w:r w:rsidRPr="00A53DC8">
        <w:rPr>
          <w:sz w:val="22"/>
          <w:szCs w:val="22"/>
        </w:rPr>
        <w:t>;</w:t>
      </w:r>
      <w:r w:rsidRPr="00A53DC8">
        <w:t xml:space="preserve"> and</w:t>
      </w:r>
    </w:p>
    <w:p w:rsidR="009C0F0D" w:rsidRPr="00A53DC8" w:rsidRDefault="009C0F0D" w:rsidP="009C0F0D">
      <w:pPr>
        <w:pStyle w:val="B2"/>
      </w:pPr>
      <w:r w:rsidRPr="00A53DC8">
        <w:t>-</w:t>
      </w:r>
      <w:r w:rsidRPr="00A53DC8">
        <w:tab/>
        <w:t>the "nonce" header field parameter, set to the value received in the 401 (Unauthorized) response.</w:t>
      </w:r>
    </w:p>
    <w:p w:rsidR="009C0F0D" w:rsidRPr="00A53DC8" w:rsidRDefault="009C0F0D" w:rsidP="009C0F0D">
      <w:pPr>
        <w:pStyle w:val="B10"/>
      </w:pPr>
      <w:r w:rsidRPr="00A53DC8">
        <w:tab/>
        <w:t>The UE shall also insert the Security-Client header field that is identical to the Security-Client header field that was included in the previous REGISTER request (i.e. the REGISTER request that was challenged with the received 401 (Unauthorized) response). The UE shall also insert the Security-Verify header field into the request, by mirroring in it the content of the Security-Server header field received in the 401 (Unauthorized) response. The UE shall set the Call-ID of the security association protected REGISTER request which carries the authentication challenge response to the same value as the Call-ID of the 401 (Unauthorized) response which carried the challenge.</w:t>
      </w:r>
    </w:p>
    <w:p w:rsidR="009C0F0D" w:rsidRPr="00A53DC8" w:rsidRDefault="009C0F0D" w:rsidP="009C0F0D">
      <w:pPr>
        <w:pStyle w:val="NO"/>
      </w:pPr>
      <w:r w:rsidRPr="00A53DC8">
        <w:t>NOTE 2:</w:t>
      </w:r>
      <w:r w:rsidRPr="00A53DC8">
        <w:tab/>
        <w:t>The Security-Client header field contains signalling plane security mechanism and if the UE supports media plane security, then media plane security mechanisms are contained, too.</w:t>
      </w:r>
    </w:p>
    <w:p w:rsidR="009C0F0D" w:rsidRPr="00A53DC8" w:rsidRDefault="009C0F0D" w:rsidP="009C0F0D">
      <w:r w:rsidRPr="00A53DC8">
        <w:t>[TS 24.229, clause 5.1.1.5.1]:</w:t>
      </w:r>
    </w:p>
    <w:p w:rsidR="009C0F0D" w:rsidRPr="00A53DC8" w:rsidRDefault="009C0F0D" w:rsidP="009C0F0D">
      <w:r w:rsidRPr="00A53DC8">
        <w:t>On receiving the 200 (OK) response for the security association protected REGISTER request registering a public user identity with the associated contact address, the UE shall:</w:t>
      </w:r>
    </w:p>
    <w:p w:rsidR="009C0F0D" w:rsidRPr="00A53DC8" w:rsidRDefault="009C0F0D" w:rsidP="009C0F0D">
      <w:pPr>
        <w:pStyle w:val="B10"/>
      </w:pPr>
      <w:r w:rsidRPr="00A53DC8">
        <w:t>-</w:t>
      </w:r>
      <w:r w:rsidRPr="00A53DC8">
        <w:tab/>
        <w:t>change the temporary set of security associations to a newly established set of security associations, i.e. set its SIP level lifetime to the longest of either the previously existing set of security associations SIP level lifetime, or the lifetime of the just completed registration plus 30 seconds; and</w:t>
      </w:r>
    </w:p>
    <w:p w:rsidR="009C0F0D" w:rsidRPr="00A53DC8" w:rsidRDefault="009C0F0D" w:rsidP="009C0F0D">
      <w:pPr>
        <w:pStyle w:val="B10"/>
      </w:pPr>
      <w:r w:rsidRPr="00A53DC8">
        <w:t>-</w:t>
      </w:r>
      <w:r w:rsidRPr="00A53DC8">
        <w:tab/>
        <w:t>if this is the only set of security associations available toward the P-CSCF, use the newly established set of security associations for further</w:t>
      </w:r>
      <w:r w:rsidRPr="00A53DC8">
        <w:rPr>
          <w:i/>
          <w:iCs/>
        </w:rPr>
        <w:t xml:space="preserve"> </w:t>
      </w:r>
      <w:r w:rsidRPr="00A53DC8">
        <w:t>messages sent towards the P-CSCF. If there are additional sets of security associations (e.g. due to registration of multiple contact addresses), the UE can either use them or use the newly established set of security associations for further</w:t>
      </w:r>
      <w:r w:rsidRPr="00A53DC8">
        <w:rPr>
          <w:i/>
          <w:iCs/>
        </w:rPr>
        <w:t xml:space="preserve"> </w:t>
      </w:r>
      <w:r w:rsidRPr="00A53DC8">
        <w:t>messages sent towards the P-CSCF as appropriate.</w:t>
      </w:r>
    </w:p>
    <w:p w:rsidR="009C0F0D" w:rsidRPr="00A53DC8" w:rsidRDefault="009C0F0D" w:rsidP="009C0F0D">
      <w:pPr>
        <w:pStyle w:val="NO"/>
      </w:pPr>
      <w:r w:rsidRPr="00A53DC8">
        <w:t>NOTE 3:</w:t>
      </w:r>
      <w:r w:rsidRPr="00A53DC8">
        <w:tab/>
        <w:t xml:space="preserve">If the UE has registered multiple contact addresses, the UE can either send requests towards the P-CSCF over the newly established set of security associations, or use different UE's contact address and associated set of security associations when sending the requests towards the P-CSCF. Responses towards the P-CSCF that are sent via UDP will be sent over the same set of security associations that the related request was received on. Responses towards the P-CSCF that are sent via </w:t>
      </w:r>
      <w:smartTag w:uri="urn:schemas-microsoft-com:office:smarttags" w:element="stockticker">
        <w:r w:rsidRPr="00A53DC8">
          <w:t>TCP</w:t>
        </w:r>
      </w:smartTag>
      <w:r w:rsidRPr="00A53DC8">
        <w:t xml:space="preserve"> will be sent over the same set of security associations that the related request was received on.</w:t>
      </w:r>
    </w:p>
    <w:p w:rsidR="009C0F0D" w:rsidRPr="00A53DC8" w:rsidRDefault="009C0F0D" w:rsidP="009C0F0D">
      <w:r w:rsidRPr="00A53DC8">
        <w:lastRenderedPageBreak/>
        <w:t xml:space="preserve">When the first request or response protected with the newly established set of security associations is received from the P-CSCF or when the lifetime of the old set of security associations expires, the UE shall delete the old set of security associations and related keys it may have with the P-CSCF </w:t>
      </w:r>
      <w:r w:rsidRPr="00A53DC8">
        <w:rPr>
          <w:rFonts w:eastAsia="Yu Gothic"/>
        </w:rPr>
        <w:t xml:space="preserve">after all SIP transactions that use the old set of </w:t>
      </w:r>
      <w:r w:rsidRPr="00A53DC8">
        <w:t xml:space="preserve">security associations </w:t>
      </w:r>
      <w:r w:rsidRPr="00A53DC8">
        <w:rPr>
          <w:rFonts w:eastAsia="Yu Gothic"/>
        </w:rPr>
        <w:t>are completed</w:t>
      </w:r>
      <w:r w:rsidRPr="00A53DC8">
        <w:t>.</w:t>
      </w:r>
    </w:p>
    <w:p w:rsidR="009C0F0D" w:rsidRPr="00A53DC8" w:rsidRDefault="009C0F0D" w:rsidP="009C0F0D">
      <w:r w:rsidRPr="00A53DC8">
        <w:t>[TS 24.229, clause 5.1.1.3]:</w:t>
      </w:r>
    </w:p>
    <w:p w:rsidR="009C0F0D" w:rsidRPr="00A53DC8" w:rsidRDefault="009C0F0D" w:rsidP="009C0F0D">
      <w:r w:rsidRPr="00A53DC8">
        <w:t>Upon receipt of a 2xx response to the initial registration, the UE shall subscribe to the reg event package for the public user identity registered at the user's registrar (S-CSCF) as described in RFC 3680 [43] and RFC 6665 [28].</w:t>
      </w:r>
    </w:p>
    <w:p w:rsidR="009C0F0D" w:rsidRPr="00A53DC8" w:rsidRDefault="009C0F0D" w:rsidP="00785E69">
      <w:pPr>
        <w:overflowPunct/>
        <w:autoSpaceDE/>
        <w:autoSpaceDN/>
        <w:adjustRightInd/>
        <w:textAlignment w:val="auto"/>
      </w:pPr>
      <w:r w:rsidRPr="00A53DC8">
        <w:t>...</w:t>
      </w:r>
    </w:p>
    <w:p w:rsidR="009C0F0D" w:rsidRPr="00A53DC8" w:rsidRDefault="009C0F0D" w:rsidP="009C0F0D">
      <w:r w:rsidRPr="00A53DC8">
        <w:t>The UE shall subscribe to the reg event package upon registering a new contact address via an initial registration procedure. If the UE receives a NOTIFY request via the newly established subscription dialog and via the previously established subscription dialogs (there will be at least one), the UE may terminate the previously established subscription dialogs and keep only the newly established subscription dialog.</w:t>
      </w:r>
    </w:p>
    <w:p w:rsidR="009C0F0D" w:rsidRPr="00A53DC8" w:rsidRDefault="009C0F0D" w:rsidP="009C0F0D">
      <w:r w:rsidRPr="00A53DC8">
        <w:t>The UE shall use the default public user identity for subscription to the registration-state event package.</w:t>
      </w:r>
    </w:p>
    <w:p w:rsidR="009C0F0D" w:rsidRPr="00A53DC8" w:rsidRDefault="009C0F0D" w:rsidP="009C0F0D">
      <w:pPr>
        <w:pStyle w:val="NO"/>
      </w:pPr>
      <w:r w:rsidRPr="00A53DC8">
        <w:t>NOTE 2:</w:t>
      </w:r>
      <w:r w:rsidRPr="00A53DC8">
        <w:tab/>
        <w:t xml:space="preserve">The subscription information stored in the HSS ensures that the default public user identity is a SIP </w:t>
      </w:r>
      <w:smartTag w:uri="urn:schemas-microsoft-com:office:smarttags" w:element="stockticker">
        <w:r w:rsidRPr="00A53DC8">
          <w:t>URI</w:t>
        </w:r>
      </w:smartTag>
      <w:r w:rsidRPr="00A53DC8">
        <w:t>.</w:t>
      </w:r>
    </w:p>
    <w:p w:rsidR="009C0F0D" w:rsidRPr="00A53DC8" w:rsidRDefault="009C0F0D" w:rsidP="009C0F0D">
      <w:r w:rsidRPr="00A53DC8">
        <w:t>On sending a SUBSCRIBE request, the UE shall populate the header fields as follows:</w:t>
      </w:r>
    </w:p>
    <w:p w:rsidR="009C0F0D" w:rsidRPr="00A53DC8" w:rsidRDefault="009C0F0D" w:rsidP="009C0F0D">
      <w:pPr>
        <w:pStyle w:val="B10"/>
      </w:pPr>
      <w:r w:rsidRPr="00A53DC8">
        <w:t>a)</w:t>
      </w:r>
      <w:r w:rsidRPr="00A53DC8">
        <w:tab/>
        <w:t>a Request-</w:t>
      </w:r>
      <w:smartTag w:uri="urn:schemas-microsoft-com:office:smarttags" w:element="stockticker">
        <w:r w:rsidRPr="00A53DC8">
          <w:t>URI</w:t>
        </w:r>
      </w:smartTag>
      <w:r w:rsidRPr="00A53DC8">
        <w:t xml:space="preserve"> set to the resource to which the UE wants to be subscribed to, i.e. to the SIP </w:t>
      </w:r>
      <w:smartTag w:uri="urn:schemas-microsoft-com:office:smarttags" w:element="stockticker">
        <w:r w:rsidRPr="00A53DC8">
          <w:t>URI</w:t>
        </w:r>
      </w:smartTag>
      <w:r w:rsidRPr="00A53DC8">
        <w:t xml:space="preserve"> that is the default public user identity used for subscription;</w:t>
      </w:r>
    </w:p>
    <w:p w:rsidR="009C0F0D" w:rsidRPr="00A53DC8" w:rsidRDefault="009C0F0D" w:rsidP="009C0F0D">
      <w:pPr>
        <w:pStyle w:val="B10"/>
      </w:pPr>
      <w:r w:rsidRPr="00A53DC8">
        <w:t>b)</w:t>
      </w:r>
      <w:r w:rsidRPr="00A53DC8">
        <w:tab/>
        <w:t xml:space="preserve">a From header field set to the SIP </w:t>
      </w:r>
      <w:smartTag w:uri="urn:schemas-microsoft-com:office:smarttags" w:element="stockticker">
        <w:r w:rsidRPr="00A53DC8">
          <w:t>URI</w:t>
        </w:r>
      </w:smartTag>
      <w:r w:rsidRPr="00A53DC8">
        <w:t xml:space="preserve"> that is the default public user identity used for subscription;</w:t>
      </w:r>
    </w:p>
    <w:p w:rsidR="009C0F0D" w:rsidRPr="00A53DC8" w:rsidRDefault="009C0F0D" w:rsidP="009C0F0D">
      <w:pPr>
        <w:pStyle w:val="B10"/>
      </w:pPr>
      <w:r w:rsidRPr="00A53DC8">
        <w:t>c)</w:t>
      </w:r>
      <w:r w:rsidRPr="00A53DC8">
        <w:tab/>
        <w:t xml:space="preserve">a To header field set to the SIP </w:t>
      </w:r>
      <w:smartTag w:uri="urn:schemas-microsoft-com:office:smarttags" w:element="stockticker">
        <w:r w:rsidRPr="00A53DC8">
          <w:t>URI</w:t>
        </w:r>
      </w:smartTag>
      <w:r w:rsidRPr="00A53DC8">
        <w:t xml:space="preserve"> that is the default public user identity used for subscription;</w:t>
      </w:r>
    </w:p>
    <w:p w:rsidR="009C0F0D" w:rsidRPr="00A53DC8" w:rsidRDefault="009C0F0D" w:rsidP="009C0F0D">
      <w:pPr>
        <w:pStyle w:val="B10"/>
      </w:pPr>
      <w:r w:rsidRPr="00A53DC8">
        <w:t>d)</w:t>
      </w:r>
      <w:r w:rsidRPr="00A53DC8">
        <w:tab/>
        <w:t>an Event header field set to the "reg" event package;</w:t>
      </w:r>
    </w:p>
    <w:p w:rsidR="009C0F0D" w:rsidRPr="00A53DC8" w:rsidRDefault="009C0F0D" w:rsidP="009C0F0D">
      <w:pPr>
        <w:pStyle w:val="B10"/>
      </w:pPr>
      <w:r w:rsidRPr="00A53DC8">
        <w:t>e)</w:t>
      </w:r>
      <w:r w:rsidRPr="00A53DC8">
        <w:tab/>
        <w:t>an Expires header field set to 600 000 seconds as the value desired for the duration of the subscription;</w:t>
      </w:r>
    </w:p>
    <w:p w:rsidR="009C0F0D" w:rsidRPr="00A53DC8" w:rsidRDefault="009C0F0D" w:rsidP="009C0F0D">
      <w:pPr>
        <w:pStyle w:val="B10"/>
      </w:pPr>
      <w:r w:rsidRPr="00A53DC8">
        <w:t>f)</w:t>
      </w:r>
      <w:r w:rsidRPr="00A53DC8">
        <w:tab/>
        <w:t>void; and</w:t>
      </w:r>
    </w:p>
    <w:p w:rsidR="009C0F0D" w:rsidRPr="00A53DC8" w:rsidRDefault="009C0F0D" w:rsidP="009C0F0D">
      <w:pPr>
        <w:pStyle w:val="B10"/>
      </w:pPr>
      <w:r w:rsidRPr="00A53DC8">
        <w:t>g)</w:t>
      </w:r>
      <w:r w:rsidRPr="00A53DC8">
        <w:tab/>
        <w:t>void.</w:t>
      </w:r>
    </w:p>
    <w:p w:rsidR="009C0F0D" w:rsidRPr="00A53DC8" w:rsidRDefault="009C0F0D" w:rsidP="009C0F0D">
      <w:r w:rsidRPr="00A53DC8">
        <w:t>[TS 24.229, clause 5.1.2.1]:</w:t>
      </w:r>
    </w:p>
    <w:p w:rsidR="009C0F0D" w:rsidRPr="00A53DC8" w:rsidRDefault="009C0F0D" w:rsidP="009C0F0D">
      <w:r w:rsidRPr="00A53DC8">
        <w:t>Upon receipt of a NOTIFY request for the dialog associated with the subscription to the reg event package the UE shall perform the following actions:</w:t>
      </w:r>
    </w:p>
    <w:p w:rsidR="009C0F0D" w:rsidRPr="00A53DC8" w:rsidRDefault="009C0F0D" w:rsidP="009C0F0D">
      <w:pPr>
        <w:pStyle w:val="B10"/>
        <w:rPr>
          <w:lang w:eastAsia="zh-CN"/>
        </w:rPr>
      </w:pPr>
      <w:r w:rsidRPr="00A53DC8">
        <w:rPr>
          <w:lang w:eastAsia="zh-CN"/>
        </w:rPr>
        <w:t>-</w:t>
      </w:r>
      <w:r w:rsidRPr="00A53DC8">
        <w:rPr>
          <w:lang w:eastAsia="zh-CN"/>
        </w:rPr>
        <w:tab/>
        <w:t>store the information for the established dialog;</w:t>
      </w:r>
    </w:p>
    <w:p w:rsidR="009C0F0D" w:rsidRPr="00A53DC8" w:rsidRDefault="009C0F0D" w:rsidP="009C0F0D">
      <w:pPr>
        <w:pStyle w:val="B10"/>
        <w:rPr>
          <w:lang w:eastAsia="zh-CN"/>
        </w:rPr>
      </w:pPr>
      <w:r w:rsidRPr="00A53DC8">
        <w:rPr>
          <w:lang w:eastAsia="zh-CN"/>
        </w:rPr>
        <w:t>-</w:t>
      </w:r>
      <w:r w:rsidRPr="00A53DC8">
        <w:rPr>
          <w:lang w:eastAsia="zh-CN"/>
        </w:rPr>
        <w:tab/>
        <w:t xml:space="preserve">store the expiration time as indicated in the </w:t>
      </w:r>
      <w:r w:rsidRPr="00A53DC8">
        <w:t>"</w:t>
      </w:r>
      <w:r w:rsidRPr="00A53DC8">
        <w:rPr>
          <w:lang w:eastAsia="zh-CN"/>
        </w:rPr>
        <w:t>expires</w:t>
      </w:r>
      <w:r w:rsidRPr="00A53DC8">
        <w:t>"</w:t>
      </w:r>
      <w:r w:rsidRPr="00A53DC8">
        <w:rPr>
          <w:lang w:eastAsia="zh-CN"/>
        </w:rPr>
        <w:t xml:space="preserve"> header field parameter of the Subscription-State header field, if present, of the NOTIFY request. Otherwise the expiration time is retrieved from the Expires header field of the 2xx response to SUBSCRIBE request;</w:t>
      </w:r>
    </w:p>
    <w:p w:rsidR="009C0F0D" w:rsidRPr="00A53DC8" w:rsidRDefault="009C0F0D" w:rsidP="009C0F0D">
      <w:pPr>
        <w:pStyle w:val="B10"/>
      </w:pPr>
      <w:r w:rsidRPr="00A53DC8">
        <w:t>-</w:t>
      </w:r>
      <w:r w:rsidRPr="00A53DC8">
        <w:tab/>
        <w:t>if a &lt;registration&gt; element with state attribute "active", i.e. registered, is received for one or more public user identities, the UE shall store the indicated public user identities as registered;</w:t>
      </w:r>
    </w:p>
    <w:p w:rsidR="009C0F0D" w:rsidRPr="00A53DC8" w:rsidRDefault="009C0F0D" w:rsidP="009C0F0D">
      <w:pPr>
        <w:pStyle w:val="B10"/>
      </w:pPr>
      <w:r w:rsidRPr="00A53DC8">
        <w:t>-</w:t>
      </w:r>
      <w:r w:rsidRPr="00A53DC8">
        <w:tab/>
        <w:t>if a &lt;registration&gt; element with state attribute "active" is received, and the UE supports GRUU (see table A.4, item A.4/53), then for each public user identity indicated in the notification that contains a &lt;pub-gruu&gt; element or a &lt;temp-gruu&gt; element or both (as defined in RFC 5628 [94]), the UE shall store the value of those elements in association with the public user identity;</w:t>
      </w:r>
    </w:p>
    <w:p w:rsidR="009C0F0D" w:rsidRPr="00A53DC8" w:rsidRDefault="009C0F0D" w:rsidP="009C0F0D">
      <w:r w:rsidRPr="00A53DC8">
        <w:t>[TS 24.229, clause 5.1.2A.1.1]:</w:t>
      </w:r>
    </w:p>
    <w:p w:rsidR="009C0F0D" w:rsidRPr="00A53DC8" w:rsidRDefault="009C0F0D" w:rsidP="009C0F0D">
      <w:r w:rsidRPr="00A53DC8">
        <w:t>When the UE sends any request, the UE shall use either a given contact address that has been previously registered or a registration flow and the associated contact address (if the multiple registration mechanism is used) and shall:</w:t>
      </w:r>
    </w:p>
    <w:p w:rsidR="009C0F0D" w:rsidRPr="00A53DC8" w:rsidRDefault="009C0F0D" w:rsidP="009C0F0D">
      <w:pPr>
        <w:pStyle w:val="B10"/>
      </w:pPr>
      <w:r w:rsidRPr="00A53DC8">
        <w:t>-</w:t>
      </w:r>
      <w:r w:rsidRPr="00A53DC8">
        <w:tab/>
        <w:t>if IMS AKA is in use as a security mechanism:</w:t>
      </w:r>
    </w:p>
    <w:p w:rsidR="009C0F0D" w:rsidRPr="00A53DC8" w:rsidRDefault="009C0F0D" w:rsidP="009C0F0D">
      <w:pPr>
        <w:pStyle w:val="B2"/>
      </w:pPr>
      <w:r w:rsidRPr="00A53DC8">
        <w:t>a)</w:t>
      </w:r>
      <w:r w:rsidRPr="00A53DC8">
        <w:tab/>
        <w:t>if the UE has not obtained a GRUU, populate the Contact header field of the request with the protected server port and the respective contact address; and</w:t>
      </w:r>
    </w:p>
    <w:p w:rsidR="009C0F0D" w:rsidRPr="00A53DC8" w:rsidRDefault="009C0F0D" w:rsidP="009C0F0D">
      <w:pPr>
        <w:pStyle w:val="B2"/>
      </w:pPr>
      <w:r w:rsidRPr="00A53DC8">
        <w:lastRenderedPageBreak/>
        <w:t>b)</w:t>
      </w:r>
      <w:r w:rsidRPr="00A53DC8">
        <w:tab/>
        <w:t>include the protected server port and the respective contact address in the Via header field entry relating to the UE;</w:t>
      </w:r>
    </w:p>
    <w:p w:rsidR="009C0F0D" w:rsidRPr="00A53DC8" w:rsidRDefault="009C0F0D" w:rsidP="009C0F0D">
      <w:pPr>
        <w:pStyle w:val="B2"/>
        <w:ind w:left="284"/>
      </w:pPr>
      <w:r w:rsidRPr="00A53DC8">
        <w:t>...</w:t>
      </w:r>
    </w:p>
    <w:p w:rsidR="009C0F0D" w:rsidRPr="00A53DC8" w:rsidRDefault="009C0F0D" w:rsidP="009C0F0D">
      <w:r w:rsidRPr="00A53DC8">
        <w:t>The UE shall determine the public user identity to be used for this request as follows:</w:t>
      </w:r>
    </w:p>
    <w:p w:rsidR="009C0F0D" w:rsidRPr="00A53DC8" w:rsidRDefault="009C0F0D" w:rsidP="009C0F0D">
      <w:pPr>
        <w:pStyle w:val="B10"/>
      </w:pPr>
      <w:r w:rsidRPr="00A53DC8">
        <w:t>1)</w:t>
      </w:r>
      <w:r w:rsidRPr="00A53DC8">
        <w:tab/>
        <w:t>if a P-Preferred-Identity was included, then use that as the public user identity for this request; or</w:t>
      </w:r>
    </w:p>
    <w:p w:rsidR="009C0F0D" w:rsidRPr="00A53DC8" w:rsidRDefault="009C0F0D" w:rsidP="009C0F0D">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9C0F0D" w:rsidRPr="00A53DC8" w:rsidRDefault="009C0F0D" w:rsidP="009C0F0D">
      <w:pPr>
        <w:pStyle w:val="B2"/>
        <w:ind w:left="284"/>
      </w:pPr>
      <w:r w:rsidRPr="00A53DC8">
        <w:t>...</w:t>
      </w:r>
    </w:p>
    <w:p w:rsidR="009C0F0D" w:rsidRPr="00A53DC8" w:rsidRDefault="009C0F0D" w:rsidP="009C0F0D">
      <w:r w:rsidRPr="00A53DC8">
        <w:t>If this is a request for a new dialog, the Contact header field is populated as follows:</w:t>
      </w:r>
    </w:p>
    <w:p w:rsidR="009C0F0D" w:rsidRPr="00A53DC8" w:rsidRDefault="009C0F0D" w:rsidP="009C0F0D">
      <w:pPr>
        <w:pStyle w:val="B2"/>
        <w:ind w:left="568"/>
      </w:pPr>
      <w:r w:rsidRPr="00A53DC8">
        <w:t>1)</w:t>
      </w:r>
      <w:r w:rsidRPr="00A53DC8">
        <w:tab/>
        <w:t>a contact header value which is one of:</w:t>
      </w:r>
    </w:p>
    <w:p w:rsidR="009C0F0D" w:rsidRPr="00A53DC8" w:rsidRDefault="009C0F0D" w:rsidP="009C0F0D">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9C0F0D" w:rsidRPr="00A53DC8" w:rsidRDefault="009C0F0D" w:rsidP="009C0F0D">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9C0F0D" w:rsidRPr="00A53DC8" w:rsidRDefault="009C0F0D" w:rsidP="009C0F0D">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9C0F0D" w:rsidRPr="00A53DC8" w:rsidRDefault="009C0F0D" w:rsidP="009C0F0D">
      <w:pPr>
        <w:pStyle w:val="NO"/>
      </w:pPr>
      <w:r w:rsidRPr="00A53DC8">
        <w:t>NOTE 7:</w:t>
      </w:r>
      <w:r w:rsidRPr="00A53DC8">
        <w:tab/>
        <w:t>The above items are mutually exclusive.</w:t>
      </w:r>
    </w:p>
    <w:p w:rsidR="009C0F0D" w:rsidRPr="00A53DC8" w:rsidRDefault="009C0F0D" w:rsidP="00785E69">
      <w:pPr>
        <w:pStyle w:val="B2"/>
        <w:overflowPunct/>
        <w:autoSpaceDE/>
        <w:autoSpaceDN/>
        <w:adjustRightInd/>
        <w:ind w:left="284"/>
        <w:textAlignment w:val="auto"/>
      </w:pPr>
      <w:r w:rsidRPr="00A53DC8">
        <w:t>...</w:t>
      </w:r>
    </w:p>
    <w:p w:rsidR="009C0F0D" w:rsidRPr="00A53DC8" w:rsidRDefault="009C0F0D" w:rsidP="009C0F0D">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9C0F0D" w:rsidRPr="00A53DC8" w:rsidRDefault="009C0F0D" w:rsidP="009C0F0D">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9C0F0D" w:rsidRPr="00A53DC8" w:rsidRDefault="009C0F0D" w:rsidP="009C0F0D">
      <w:pPr>
        <w:pStyle w:val="NO"/>
      </w:pPr>
      <w:r w:rsidRPr="00A53DC8">
        <w:t>NOTE 14:</w:t>
      </w:r>
      <w:r w:rsidRPr="00A53DC8">
        <w:tab/>
        <w:t>The value of the P-Access-Network-Info header field could be stale if the point of attachment of the UE with the network changes before the message is received by the network.</w:t>
      </w:r>
    </w:p>
    <w:p w:rsidR="009C0F0D" w:rsidRPr="00A53DC8" w:rsidRDefault="009C0F0D" w:rsidP="009C0F0D">
      <w:r w:rsidRPr="00A53DC8">
        <w:t>The UE shall build a proper preloaded Route header field value for all new dialogs and standalone transactions. The UE shall build a list of Route header field values made out of the following, in this order:</w:t>
      </w:r>
    </w:p>
    <w:p w:rsidR="009C0F0D" w:rsidRPr="00A53DC8" w:rsidRDefault="009C0F0D" w:rsidP="009C0F0D">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9C0F0D" w:rsidRPr="00A53DC8" w:rsidRDefault="009C0F0D" w:rsidP="009C0F0D">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9C0F0D" w:rsidRPr="00A53DC8" w:rsidRDefault="009C0F0D" w:rsidP="009C0F0D">
      <w:pPr>
        <w:pStyle w:val="B10"/>
      </w:pPr>
      <w:r w:rsidRPr="00A53DC8">
        <w:t>b)</w:t>
      </w:r>
      <w:r w:rsidRPr="00A53DC8">
        <w:tab/>
        <w:t>the P-CSCF port based on the security mechanism in use:</w:t>
      </w:r>
    </w:p>
    <w:p w:rsidR="009C0F0D" w:rsidRPr="00A53DC8" w:rsidRDefault="009C0F0D" w:rsidP="009C0F0D">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9C0F0D" w:rsidRPr="00A53DC8" w:rsidRDefault="009C0F0D" w:rsidP="00785E69">
      <w:pPr>
        <w:pStyle w:val="B2"/>
        <w:overflowPunct/>
        <w:autoSpaceDE/>
        <w:autoSpaceDN/>
        <w:adjustRightInd/>
        <w:ind w:left="284"/>
        <w:textAlignment w:val="auto"/>
      </w:pPr>
      <w:r w:rsidRPr="00A53DC8">
        <w:t>...</w:t>
      </w:r>
    </w:p>
    <w:p w:rsidR="009C0F0D" w:rsidRPr="00A53DC8" w:rsidRDefault="009C0F0D" w:rsidP="009C0F0D">
      <w:pPr>
        <w:pStyle w:val="B10"/>
      </w:pPr>
      <w:r w:rsidRPr="00A53DC8">
        <w:t>c)</w:t>
      </w:r>
      <w:r w:rsidRPr="00A53DC8">
        <w:tab/>
        <w:t>and the values received in the Service-Route header field saved from the 200 (OK) response to the last registration or re-registration of the public user identity with associated contact address.</w:t>
      </w:r>
    </w:p>
    <w:p w:rsidR="009C0F0D" w:rsidRPr="00A53DC8" w:rsidRDefault="009C0F0D" w:rsidP="009C0F0D">
      <w:pPr>
        <w:pStyle w:val="NO"/>
      </w:pPr>
      <w:r w:rsidRPr="00A53DC8">
        <w:lastRenderedPageBreak/>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9C0F0D" w:rsidRPr="00A53DC8" w:rsidRDefault="009C0F0D" w:rsidP="009C0F0D">
      <w:r w:rsidRPr="00A53DC8">
        <w:t>[TS 24.341, clause 5.3.2.2]</w:t>
      </w:r>
    </w:p>
    <w:p w:rsidR="009C0F0D" w:rsidRPr="00A53DC8" w:rsidRDefault="009C0F0D" w:rsidP="009C0F0D">
      <w:r w:rsidRPr="00A53DC8">
        <w:t>On sending a REGISTER request, the SM-over-IP receiver shall indicate its capability to receive traditional short messages over IMS network by including a "+g.3gpp.smsip" parameter into the Contact header according to RFC 3840 [16].</w:t>
      </w:r>
    </w:p>
    <w:p w:rsidR="009C0F0D" w:rsidRPr="00A53DC8" w:rsidRDefault="00D61D5F" w:rsidP="00EB3D4C">
      <w:pPr>
        <w:pStyle w:val="Heading3"/>
        <w:rPr>
          <w:rFonts w:eastAsia="MS Gothic"/>
        </w:rPr>
      </w:pPr>
      <w:bookmarkStart w:id="130" w:name="_Toc42778704"/>
      <w:bookmarkStart w:id="131" w:name="_Toc42785151"/>
      <w:bookmarkStart w:id="132" w:name="_Toc43210141"/>
      <w:bookmarkStart w:id="133" w:name="_Toc51948367"/>
      <w:bookmarkStart w:id="134" w:name="_Toc52162440"/>
      <w:bookmarkStart w:id="135" w:name="_Toc60916026"/>
      <w:r w:rsidRPr="00A53DC8">
        <w:rPr>
          <w:rFonts w:eastAsia="MS Gothic"/>
        </w:rPr>
        <w:t>6</w:t>
      </w:r>
      <w:r w:rsidR="009C0F0D" w:rsidRPr="00A53DC8">
        <w:rPr>
          <w:rFonts w:eastAsia="MS Gothic"/>
        </w:rPr>
        <w:t>.1.3</w:t>
      </w:r>
      <w:r w:rsidR="009C0F0D" w:rsidRPr="00A53DC8">
        <w:rPr>
          <w:rFonts w:eastAsia="MS Gothic"/>
        </w:rPr>
        <w:tab/>
        <w:t xml:space="preserve">Test </w:t>
      </w:r>
      <w:r w:rsidR="000C2167" w:rsidRPr="00A53DC8">
        <w:rPr>
          <w:rFonts w:eastAsia="MS Gothic"/>
        </w:rPr>
        <w:t>description</w:t>
      </w:r>
      <w:bookmarkEnd w:id="130"/>
      <w:bookmarkEnd w:id="131"/>
      <w:bookmarkEnd w:id="132"/>
      <w:bookmarkEnd w:id="133"/>
      <w:bookmarkEnd w:id="134"/>
      <w:bookmarkEnd w:id="135"/>
    </w:p>
    <w:p w:rsidR="000C2167" w:rsidRPr="00A53DC8" w:rsidRDefault="000C2167" w:rsidP="00CF618F">
      <w:pPr>
        <w:pStyle w:val="Heading4"/>
      </w:pPr>
      <w:bookmarkStart w:id="136" w:name="_Toc43210142"/>
      <w:bookmarkStart w:id="137" w:name="_Toc51948368"/>
      <w:bookmarkStart w:id="138" w:name="_Toc52162441"/>
      <w:bookmarkStart w:id="139" w:name="_Toc60916027"/>
      <w:r w:rsidRPr="00A53DC8">
        <w:t>6.1.3.1</w:t>
      </w:r>
      <w:r w:rsidRPr="00A53DC8">
        <w:tab/>
        <w:t>Pre-test conditions</w:t>
      </w:r>
      <w:bookmarkEnd w:id="136"/>
      <w:bookmarkEnd w:id="137"/>
      <w:bookmarkEnd w:id="138"/>
      <w:bookmarkEnd w:id="139"/>
    </w:p>
    <w:p w:rsidR="000C2167" w:rsidRPr="00A53DC8" w:rsidRDefault="000C2167" w:rsidP="000C2167">
      <w:pPr>
        <w:pStyle w:val="H6"/>
        <w:rPr>
          <w:rFonts w:cs="Arial"/>
        </w:rPr>
      </w:pPr>
      <w:r w:rsidRPr="00A53DC8">
        <w:rPr>
          <w:rFonts w:cs="Arial"/>
        </w:rPr>
        <w:t>System Simulator:</w:t>
      </w:r>
    </w:p>
    <w:p w:rsidR="000C2167" w:rsidRPr="00A53DC8" w:rsidRDefault="000C2167" w:rsidP="000C2167">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0C2167" w:rsidRPr="00A53DC8" w:rsidRDefault="000C2167" w:rsidP="000C2167">
      <w:pPr>
        <w:pStyle w:val="B10"/>
      </w:pPr>
      <w:r w:rsidRPr="00A53DC8">
        <w:t>-</w:t>
      </w:r>
      <w:r w:rsidRPr="00A53DC8">
        <w:tab/>
        <w:t>SS is listening to SIP default port 5060 for both UDP and TCP protocols.</w:t>
      </w:r>
    </w:p>
    <w:p w:rsidR="000C2167" w:rsidRPr="00A53DC8" w:rsidRDefault="000C2167" w:rsidP="000C2167">
      <w:pPr>
        <w:pStyle w:val="B10"/>
      </w:pPr>
      <w:r w:rsidRPr="00A53DC8">
        <w:t>-</w:t>
      </w:r>
      <w:r w:rsidRPr="00A53DC8">
        <w:tab/>
        <w:t>SS is able to perform IMS AKA authentication for the IMPI, according to 3GPP TS 33.203 [16] clause 6.1.</w:t>
      </w:r>
    </w:p>
    <w:p w:rsidR="000C2167" w:rsidRPr="00A53DC8" w:rsidRDefault="000C2167" w:rsidP="000C2167">
      <w:pPr>
        <w:pStyle w:val="B10"/>
      </w:pPr>
      <w:r w:rsidRPr="00A53DC8">
        <w:t>-</w:t>
      </w:r>
      <w:r w:rsidRPr="00A53DC8">
        <w:tab/>
        <w:t>1 NR Cell</w:t>
      </w:r>
    </w:p>
    <w:p w:rsidR="000C2167" w:rsidRPr="00A53DC8" w:rsidRDefault="000C2167" w:rsidP="000C2167">
      <w:pPr>
        <w:pStyle w:val="H6"/>
      </w:pPr>
      <w:r w:rsidRPr="00A53DC8">
        <w:t>UE:</w:t>
      </w:r>
    </w:p>
    <w:p w:rsidR="000C2167" w:rsidRPr="00A53DC8" w:rsidRDefault="000C2167" w:rsidP="000C2167">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0C2167" w:rsidRPr="00A53DC8" w:rsidRDefault="000C2167" w:rsidP="000C2167">
      <w:pPr>
        <w:pStyle w:val="B10"/>
        <w:rPr>
          <w:snapToGrid w:val="0"/>
        </w:rPr>
      </w:pPr>
      <w:r w:rsidRPr="00A53DC8">
        <w:t>-</w:t>
      </w:r>
      <w:r w:rsidRPr="00A53DC8">
        <w:tab/>
        <w:t xml:space="preserve">The </w:t>
      </w:r>
      <w:r w:rsidRPr="00A53DC8">
        <w:rPr>
          <w:snapToGrid w:val="0"/>
        </w:rPr>
        <w:t>UE is configured to register for IMS after switch on.</w:t>
      </w:r>
    </w:p>
    <w:p w:rsidR="000C2167" w:rsidRPr="00A53DC8" w:rsidRDefault="000C2167" w:rsidP="000C2167">
      <w:pPr>
        <w:pStyle w:val="B10"/>
        <w:rPr>
          <w:snapToGrid w:val="0"/>
        </w:rPr>
      </w:pPr>
      <w:r w:rsidRPr="00A53DC8">
        <w:t>-</w:t>
      </w:r>
      <w:r w:rsidRPr="00A53DC8">
        <w:tab/>
        <w:t xml:space="preserve">The </w:t>
      </w:r>
      <w:r w:rsidRPr="00A53DC8">
        <w:rPr>
          <w:snapToGrid w:val="0"/>
        </w:rPr>
        <w:t>UE is switched off.</w:t>
      </w:r>
    </w:p>
    <w:p w:rsidR="000C2167" w:rsidRPr="00A53DC8" w:rsidRDefault="000C2167" w:rsidP="000C2167">
      <w:pPr>
        <w:pStyle w:val="H6"/>
        <w:rPr>
          <w:rFonts w:cs="Arial"/>
        </w:rPr>
      </w:pPr>
      <w:r w:rsidRPr="00A53DC8">
        <w:rPr>
          <w:rFonts w:cs="Arial"/>
        </w:rPr>
        <w:t>Preamble:</w:t>
      </w:r>
    </w:p>
    <w:p w:rsidR="000C2167" w:rsidRPr="00A53DC8" w:rsidRDefault="000C2167" w:rsidP="00482465">
      <w:pPr>
        <w:pStyle w:val="B10"/>
      </w:pPr>
      <w:r w:rsidRPr="00A53DC8">
        <w:t>-</w:t>
      </w:r>
      <w:r w:rsidRPr="00A53DC8">
        <w:tab/>
        <w:t>None</w:t>
      </w:r>
    </w:p>
    <w:p w:rsidR="000C2167" w:rsidRPr="00A53DC8" w:rsidRDefault="000C2167" w:rsidP="00CF618F">
      <w:pPr>
        <w:pStyle w:val="Heading4"/>
        <w:rPr>
          <w:snapToGrid w:val="0"/>
        </w:rPr>
      </w:pPr>
      <w:bookmarkStart w:id="140" w:name="_Toc43210143"/>
      <w:bookmarkStart w:id="141" w:name="_Toc51948369"/>
      <w:bookmarkStart w:id="142" w:name="_Toc52162442"/>
      <w:bookmarkStart w:id="143" w:name="_Toc60916028"/>
      <w:r w:rsidRPr="00A53DC8">
        <w:lastRenderedPageBreak/>
        <w:t>6.1.3.2</w:t>
      </w:r>
      <w:r w:rsidRPr="00A53DC8">
        <w:tab/>
      </w:r>
      <w:r w:rsidRPr="00A53DC8">
        <w:rPr>
          <w:snapToGrid w:val="0"/>
        </w:rPr>
        <w:t>Test procedure sequence</w:t>
      </w:r>
      <w:bookmarkEnd w:id="140"/>
      <w:bookmarkEnd w:id="141"/>
      <w:bookmarkEnd w:id="142"/>
      <w:bookmarkEnd w:id="143"/>
    </w:p>
    <w:p w:rsidR="000C2167" w:rsidRPr="00A53DC8" w:rsidRDefault="000C2167" w:rsidP="000C2167">
      <w:pPr>
        <w:pStyle w:val="TH"/>
        <w:rPr>
          <w:rFonts w:cs="Arial"/>
        </w:rPr>
      </w:pPr>
      <w:r w:rsidRPr="00A53DC8">
        <w:rPr>
          <w:rFonts w:cs="Arial"/>
        </w:rPr>
        <w:t>Table 6.1.3.2-1: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3968"/>
        <w:gridCol w:w="708"/>
        <w:gridCol w:w="2976"/>
        <w:gridCol w:w="567"/>
        <w:gridCol w:w="850"/>
      </w:tblGrid>
      <w:tr w:rsidR="000C2167" w:rsidRPr="00A53DC8" w:rsidTr="000E768E">
        <w:trPr>
          <w:jc w:val="center"/>
        </w:trPr>
        <w:tc>
          <w:tcPr>
            <w:tcW w:w="567" w:type="dxa"/>
            <w:tcBorders>
              <w:bottom w:val="nil"/>
            </w:tcBorders>
          </w:tcPr>
          <w:p w:rsidR="000C2167" w:rsidRPr="00A53DC8" w:rsidRDefault="000C2167" w:rsidP="00A20284">
            <w:pPr>
              <w:pStyle w:val="TAH"/>
              <w:ind w:left="400" w:hanging="400"/>
            </w:pPr>
            <w:r w:rsidRPr="00A53DC8">
              <w:t>St</w:t>
            </w:r>
          </w:p>
        </w:tc>
        <w:tc>
          <w:tcPr>
            <w:tcW w:w="3968" w:type="dxa"/>
          </w:tcPr>
          <w:p w:rsidR="000C2167" w:rsidRPr="00A53DC8" w:rsidRDefault="000C2167" w:rsidP="00A20284">
            <w:pPr>
              <w:pStyle w:val="TAH"/>
              <w:ind w:left="400" w:hanging="400"/>
            </w:pPr>
            <w:r w:rsidRPr="00A53DC8">
              <w:t>Procedure</w:t>
            </w:r>
          </w:p>
        </w:tc>
        <w:tc>
          <w:tcPr>
            <w:tcW w:w="3684" w:type="dxa"/>
            <w:gridSpan w:val="2"/>
          </w:tcPr>
          <w:p w:rsidR="000C2167" w:rsidRPr="00A53DC8" w:rsidRDefault="000C2167" w:rsidP="00A20284">
            <w:pPr>
              <w:pStyle w:val="TAH"/>
              <w:ind w:left="400" w:hanging="400"/>
            </w:pPr>
            <w:r w:rsidRPr="00A53DC8">
              <w:t>Message</w:t>
            </w:r>
            <w:r w:rsidR="001C4049" w:rsidRPr="00A53DC8">
              <w:t xml:space="preserve"> </w:t>
            </w:r>
            <w:r w:rsidRPr="00A53DC8">
              <w:t>Sequence</w:t>
            </w:r>
          </w:p>
        </w:tc>
        <w:tc>
          <w:tcPr>
            <w:tcW w:w="567" w:type="dxa"/>
            <w:tcBorders>
              <w:bottom w:val="nil"/>
            </w:tcBorders>
          </w:tcPr>
          <w:p w:rsidR="000C2167" w:rsidRPr="00A53DC8" w:rsidRDefault="000C2167" w:rsidP="00A20284">
            <w:pPr>
              <w:pStyle w:val="TAH"/>
            </w:pPr>
            <w:r w:rsidRPr="00A53DC8">
              <w:t>TP</w:t>
            </w:r>
          </w:p>
        </w:tc>
        <w:tc>
          <w:tcPr>
            <w:tcW w:w="850" w:type="dxa"/>
            <w:tcBorders>
              <w:bottom w:val="nil"/>
            </w:tcBorders>
          </w:tcPr>
          <w:p w:rsidR="000C2167" w:rsidRPr="00A53DC8" w:rsidRDefault="000C2167" w:rsidP="00A20284">
            <w:pPr>
              <w:pStyle w:val="TAH"/>
            </w:pPr>
            <w:r w:rsidRPr="00A53DC8">
              <w:t>Verdict</w:t>
            </w:r>
          </w:p>
        </w:tc>
      </w:tr>
      <w:tr w:rsidR="000C2167" w:rsidRPr="00A53DC8" w:rsidTr="000E768E">
        <w:trPr>
          <w:jc w:val="center"/>
        </w:trPr>
        <w:tc>
          <w:tcPr>
            <w:tcW w:w="567" w:type="dxa"/>
            <w:tcBorders>
              <w:top w:val="nil"/>
            </w:tcBorders>
          </w:tcPr>
          <w:p w:rsidR="000C2167" w:rsidRPr="00A53DC8" w:rsidRDefault="000C2167" w:rsidP="00A20284">
            <w:pPr>
              <w:pStyle w:val="TAH"/>
            </w:pPr>
          </w:p>
        </w:tc>
        <w:tc>
          <w:tcPr>
            <w:tcW w:w="3968" w:type="dxa"/>
          </w:tcPr>
          <w:p w:rsidR="000C2167" w:rsidRPr="00A53DC8" w:rsidRDefault="000C2167" w:rsidP="00A20284">
            <w:pPr>
              <w:pStyle w:val="TAH"/>
            </w:pPr>
          </w:p>
        </w:tc>
        <w:tc>
          <w:tcPr>
            <w:tcW w:w="708" w:type="dxa"/>
          </w:tcPr>
          <w:p w:rsidR="000C2167" w:rsidRPr="00A53DC8" w:rsidRDefault="000C2167" w:rsidP="00A20284">
            <w:pPr>
              <w:pStyle w:val="TAH"/>
            </w:pPr>
            <w:r w:rsidRPr="00A53DC8">
              <w:t>U</w:t>
            </w:r>
            <w:r w:rsidR="001C4049" w:rsidRPr="00A53DC8">
              <w:t xml:space="preserve"> </w:t>
            </w:r>
            <w:r w:rsidRPr="00A53DC8">
              <w:t>-</w:t>
            </w:r>
            <w:r w:rsidR="001C4049" w:rsidRPr="00A53DC8">
              <w:t xml:space="preserve"> </w:t>
            </w:r>
            <w:r w:rsidRPr="00A53DC8">
              <w:t>S</w:t>
            </w:r>
          </w:p>
        </w:tc>
        <w:tc>
          <w:tcPr>
            <w:tcW w:w="2976" w:type="dxa"/>
          </w:tcPr>
          <w:p w:rsidR="000C2167" w:rsidRPr="00A53DC8" w:rsidRDefault="000C2167" w:rsidP="00A20284">
            <w:pPr>
              <w:pStyle w:val="TAH"/>
            </w:pPr>
            <w:r w:rsidRPr="00A53DC8">
              <w:t>Message</w:t>
            </w:r>
          </w:p>
        </w:tc>
        <w:tc>
          <w:tcPr>
            <w:tcW w:w="567" w:type="dxa"/>
            <w:tcBorders>
              <w:top w:val="nil"/>
            </w:tcBorders>
          </w:tcPr>
          <w:p w:rsidR="000C2167" w:rsidRPr="00A53DC8" w:rsidRDefault="000C2167" w:rsidP="00A20284">
            <w:pPr>
              <w:pStyle w:val="TAH"/>
            </w:pPr>
          </w:p>
        </w:tc>
        <w:tc>
          <w:tcPr>
            <w:tcW w:w="850" w:type="dxa"/>
            <w:tcBorders>
              <w:top w:val="nil"/>
            </w:tcBorders>
          </w:tcPr>
          <w:p w:rsidR="000C2167" w:rsidRPr="00A53DC8" w:rsidRDefault="000C2167" w:rsidP="00A20284">
            <w:pPr>
              <w:pStyle w:val="TAH"/>
            </w:pPr>
          </w:p>
        </w:tc>
      </w:tr>
      <w:tr w:rsidR="000C2167" w:rsidRPr="00A53DC8" w:rsidTr="000E768E">
        <w:trPr>
          <w:jc w:val="center"/>
        </w:trPr>
        <w:tc>
          <w:tcPr>
            <w:tcW w:w="567" w:type="dxa"/>
          </w:tcPr>
          <w:p w:rsidR="000C2167" w:rsidRPr="00A53DC8" w:rsidRDefault="000C2167" w:rsidP="00A20284">
            <w:pPr>
              <w:pStyle w:val="TAC"/>
            </w:pPr>
            <w:r w:rsidRPr="00A53DC8">
              <w:t>1</w:t>
            </w:r>
          </w:p>
        </w:tc>
        <w:tc>
          <w:tcPr>
            <w:tcW w:w="3968" w:type="dxa"/>
          </w:tcPr>
          <w:p w:rsidR="000C2167" w:rsidRPr="00A53DC8" w:rsidRDefault="000C2167" w:rsidP="00A20284">
            <w:pPr>
              <w:pStyle w:val="TAL"/>
            </w:pPr>
            <w:r w:rsidRPr="00A53DC8">
              <w:t>The</w:t>
            </w:r>
            <w:r w:rsidR="001C4049" w:rsidRPr="00A53DC8">
              <w:t xml:space="preserve"> </w:t>
            </w:r>
            <w:r w:rsidRPr="00A53DC8">
              <w:t>UE</w:t>
            </w:r>
            <w:r w:rsidR="001C4049" w:rsidRPr="00A53DC8">
              <w:t xml:space="preserve"> </w:t>
            </w:r>
            <w:r w:rsidRPr="00A53DC8">
              <w:t>is</w:t>
            </w:r>
            <w:r w:rsidR="001C4049" w:rsidRPr="00A53DC8">
              <w:t xml:space="preserve"> </w:t>
            </w:r>
            <w:r w:rsidRPr="00A53DC8">
              <w:t>switched</w:t>
            </w:r>
            <w:r w:rsidR="001C4049" w:rsidRPr="00A53DC8">
              <w:t xml:space="preserve"> </w:t>
            </w:r>
            <w:r w:rsidRPr="00A53DC8">
              <w:t>on.</w:t>
            </w:r>
          </w:p>
        </w:tc>
        <w:tc>
          <w:tcPr>
            <w:tcW w:w="708" w:type="dxa"/>
          </w:tcPr>
          <w:p w:rsidR="000C2167" w:rsidRPr="00A53DC8" w:rsidRDefault="000C2167" w:rsidP="00A20284">
            <w:pPr>
              <w:pStyle w:val="TAC"/>
            </w:pPr>
          </w:p>
        </w:tc>
        <w:tc>
          <w:tcPr>
            <w:tcW w:w="2976" w:type="dxa"/>
          </w:tcPr>
          <w:p w:rsidR="000C2167" w:rsidRPr="00A53DC8" w:rsidRDefault="000C2167" w:rsidP="00A20284">
            <w:pPr>
              <w:pStyle w:val="TAL"/>
            </w:pP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2</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send</w:t>
            </w:r>
            <w:r w:rsidR="001C4049" w:rsidRPr="00A53DC8">
              <w:t xml:space="preserve"> </w:t>
            </w:r>
            <w:r w:rsidRPr="00A53DC8">
              <w:t>an</w:t>
            </w:r>
            <w:r w:rsidR="001C4049" w:rsidRPr="00A53DC8">
              <w:t xml:space="preserve"> </w:t>
            </w:r>
            <w:r w:rsidRPr="00A53DC8">
              <w:t>initial</w:t>
            </w:r>
            <w:r w:rsidR="001C4049" w:rsidRPr="00A53DC8">
              <w:t xml:space="preserve"> </w:t>
            </w:r>
            <w:r w:rsidRPr="00A53DC8">
              <w:t>registration</w:t>
            </w:r>
            <w:r w:rsidR="001C4049" w:rsidRPr="00A53DC8">
              <w:t xml:space="preserve"> </w:t>
            </w:r>
            <w:r w:rsidRPr="00A53DC8">
              <w:t>request?</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REGISTER</w:t>
            </w:r>
          </w:p>
        </w:tc>
        <w:tc>
          <w:tcPr>
            <w:tcW w:w="567" w:type="dxa"/>
          </w:tcPr>
          <w:p w:rsidR="000C2167" w:rsidRPr="00A53DC8" w:rsidRDefault="000C2167" w:rsidP="00A20284">
            <w:pPr>
              <w:pStyle w:val="TAC"/>
            </w:pPr>
            <w:r w:rsidRPr="00A53DC8">
              <w:t>1</w:t>
            </w:r>
          </w:p>
        </w:tc>
        <w:tc>
          <w:tcPr>
            <w:tcW w:w="850" w:type="dxa"/>
          </w:tcPr>
          <w:p w:rsidR="000C2167" w:rsidRPr="00A53DC8" w:rsidRDefault="000C2167" w:rsidP="00A20284">
            <w:pPr>
              <w:pStyle w:val="TAC"/>
            </w:pPr>
            <w:r w:rsidRPr="00A53DC8">
              <w:t>P</w:t>
            </w:r>
          </w:p>
        </w:tc>
      </w:tr>
      <w:tr w:rsidR="000C2167" w:rsidRPr="00A53DC8" w:rsidTr="000E768E">
        <w:trPr>
          <w:jc w:val="center"/>
        </w:trPr>
        <w:tc>
          <w:tcPr>
            <w:tcW w:w="567" w:type="dxa"/>
          </w:tcPr>
          <w:p w:rsidR="000C2167" w:rsidRPr="00A53DC8" w:rsidRDefault="000C2167" w:rsidP="00A20284">
            <w:pPr>
              <w:pStyle w:val="TAC"/>
            </w:pPr>
            <w:r w:rsidRPr="00A53DC8">
              <w:t>3</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401</w:t>
            </w:r>
            <w:r w:rsidR="001C4049" w:rsidRPr="00A53DC8">
              <w:t xml:space="preserve"> </w:t>
            </w:r>
            <w:r w:rsidRPr="00A53DC8">
              <w:t>Unauthorized.</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401</w:t>
            </w:r>
            <w:r w:rsidR="001C4049" w:rsidRPr="00A53DC8">
              <w:t xml:space="preserve"> </w:t>
            </w:r>
            <w:r w:rsidRPr="00A53DC8">
              <w:t>Unauthorized</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4</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send</w:t>
            </w:r>
            <w:r w:rsidR="001C4049" w:rsidRPr="00A53DC8">
              <w:t xml:space="preserve"> </w:t>
            </w:r>
            <w:r w:rsidRPr="00A53DC8">
              <w:t>a</w:t>
            </w:r>
            <w:r w:rsidR="001C4049" w:rsidRPr="00A53DC8">
              <w:t xml:space="preserve"> </w:t>
            </w:r>
            <w:r w:rsidRPr="00A53DC8">
              <w:t>subsequent</w:t>
            </w:r>
            <w:r w:rsidR="001C4049" w:rsidRPr="00A53DC8">
              <w:t xml:space="preserve"> </w:t>
            </w:r>
            <w:r w:rsidRPr="00A53DC8">
              <w:t>registration</w:t>
            </w:r>
            <w:r w:rsidR="001C4049" w:rsidRPr="00A53DC8">
              <w:t xml:space="preserve"> </w:t>
            </w:r>
            <w:r w:rsidRPr="00A53DC8">
              <w:t>request?</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REGISTER</w:t>
            </w:r>
          </w:p>
        </w:tc>
        <w:tc>
          <w:tcPr>
            <w:tcW w:w="567" w:type="dxa"/>
          </w:tcPr>
          <w:p w:rsidR="000C2167" w:rsidRPr="00A53DC8" w:rsidRDefault="000C2167" w:rsidP="00A20284">
            <w:pPr>
              <w:pStyle w:val="TAC"/>
            </w:pPr>
            <w:r w:rsidRPr="00A53DC8">
              <w:t>2</w:t>
            </w:r>
          </w:p>
        </w:tc>
        <w:tc>
          <w:tcPr>
            <w:tcW w:w="850" w:type="dxa"/>
          </w:tcPr>
          <w:p w:rsidR="000C2167" w:rsidRPr="00A53DC8" w:rsidRDefault="000C2167" w:rsidP="00A20284">
            <w:pPr>
              <w:pStyle w:val="TAC"/>
            </w:pPr>
            <w:r w:rsidRPr="00A53DC8">
              <w:t>P</w:t>
            </w:r>
          </w:p>
        </w:tc>
      </w:tr>
      <w:tr w:rsidR="000C2167" w:rsidRPr="00A53DC8" w:rsidTr="000E768E">
        <w:trPr>
          <w:jc w:val="center"/>
        </w:trPr>
        <w:tc>
          <w:tcPr>
            <w:tcW w:w="567" w:type="dxa"/>
          </w:tcPr>
          <w:p w:rsidR="000C2167" w:rsidRPr="00A53DC8" w:rsidRDefault="000C2167" w:rsidP="00A20284">
            <w:pPr>
              <w:pStyle w:val="TAC"/>
            </w:pPr>
            <w:r w:rsidRPr="00A53DC8">
              <w:t>5</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200</w:t>
            </w:r>
            <w:r w:rsidR="001C4049" w:rsidRPr="00A53DC8">
              <w:t xml:space="preserve"> </w:t>
            </w:r>
            <w:r w:rsidRPr="00A53DC8">
              <w:t>OK</w:t>
            </w:r>
            <w:r w:rsidR="001C4049" w:rsidRPr="00A53DC8">
              <w:t xml:space="preserve"> </w:t>
            </w:r>
            <w:r w:rsidRPr="00A53DC8">
              <w:t>for</w:t>
            </w:r>
            <w:r w:rsidR="001C4049" w:rsidRPr="00A53DC8">
              <w:t xml:space="preserve"> </w:t>
            </w:r>
            <w:r w:rsidRPr="00A53DC8">
              <w:t>REGISTER.</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200</w:t>
            </w:r>
            <w:r w:rsidR="001C4049" w:rsidRPr="00A53DC8">
              <w:t xml:space="preserve"> </w:t>
            </w:r>
            <w:r w:rsidRPr="00A53DC8">
              <w:t>OK</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p>
        </w:tc>
        <w:tc>
          <w:tcPr>
            <w:tcW w:w="3968" w:type="dxa"/>
          </w:tcPr>
          <w:p w:rsidR="000C2167" w:rsidRPr="00A53DC8" w:rsidRDefault="000C2167" w:rsidP="00A20284">
            <w:pPr>
              <w:pStyle w:val="TAL"/>
            </w:pPr>
            <w:r w:rsidRPr="00A53DC8">
              <w:t>EXCEPTION:</w:t>
            </w:r>
            <w:r w:rsidR="001C4049" w:rsidRPr="00A53DC8">
              <w:t xml:space="preserve"> </w:t>
            </w:r>
            <w:r w:rsidRPr="00A53DC8">
              <w:t>In</w:t>
            </w:r>
            <w:r w:rsidR="001C4049" w:rsidRPr="00A53DC8">
              <w:t xml:space="preserve"> </w:t>
            </w:r>
            <w:r w:rsidRPr="00A53DC8">
              <w:t>parallel</w:t>
            </w:r>
            <w:r w:rsidR="001C4049" w:rsidRPr="00A53DC8">
              <w:t xml:space="preserve"> </w:t>
            </w:r>
            <w:r w:rsidRPr="00A53DC8">
              <w:t>to</w:t>
            </w:r>
            <w:r w:rsidR="001C4049" w:rsidRPr="00A53DC8">
              <w:t xml:space="preserve"> </w:t>
            </w:r>
            <w:r w:rsidRPr="00A53DC8">
              <w:t>the</w:t>
            </w:r>
            <w:r w:rsidR="001C4049" w:rsidRPr="00A53DC8">
              <w:t xml:space="preserve"> </w:t>
            </w:r>
            <w:r w:rsidRPr="00A53DC8">
              <w:t>events</w:t>
            </w:r>
            <w:r w:rsidR="001C4049" w:rsidRPr="00A53DC8">
              <w:t xml:space="preserve"> </w:t>
            </w:r>
            <w:r w:rsidRPr="00A53DC8">
              <w:t>described</w:t>
            </w:r>
            <w:r w:rsidR="001C4049" w:rsidRPr="00A53DC8">
              <w:t xml:space="preserve"> </w:t>
            </w:r>
            <w:r w:rsidRPr="00A53DC8">
              <w:t>in</w:t>
            </w:r>
            <w:r w:rsidR="001C4049" w:rsidRPr="00A53DC8">
              <w:t xml:space="preserve"> </w:t>
            </w:r>
            <w:r w:rsidRPr="00A53DC8">
              <w:t>steps</w:t>
            </w:r>
            <w:r w:rsidR="001C4049" w:rsidRPr="00A53DC8">
              <w:t xml:space="preserve"> </w:t>
            </w:r>
            <w:r w:rsidRPr="00A53DC8">
              <w:t>6</w:t>
            </w:r>
            <w:r w:rsidR="001C4049" w:rsidRPr="00A53DC8">
              <w:t xml:space="preserve"> </w:t>
            </w:r>
            <w:r w:rsidRPr="00A53DC8">
              <w:t>to</w:t>
            </w:r>
            <w:r w:rsidR="001C4049" w:rsidRPr="00A53DC8">
              <w:t xml:space="preserve"> </w:t>
            </w:r>
            <w:r w:rsidRPr="00A53DC8">
              <w:t>9,</w:t>
            </w:r>
            <w:r w:rsidR="001C4049" w:rsidRPr="00A53DC8">
              <w:t xml:space="preserve"> </w:t>
            </w:r>
            <w:r w:rsidRPr="00A53DC8">
              <w:t>the</w:t>
            </w:r>
            <w:r w:rsidR="001C4049" w:rsidRPr="00A53DC8">
              <w:t xml:space="preserve"> </w:t>
            </w:r>
            <w:r w:rsidRPr="00A53DC8">
              <w:t>steps</w:t>
            </w:r>
            <w:r w:rsidR="001C4049" w:rsidRPr="00A53DC8">
              <w:t xml:space="preserve"> </w:t>
            </w:r>
            <w:r w:rsidRPr="00A53DC8">
              <w:t>specified</w:t>
            </w:r>
            <w:r w:rsidR="001C4049" w:rsidRPr="00A53DC8">
              <w:t xml:space="preserve"> </w:t>
            </w:r>
            <w:r w:rsidRPr="00A53DC8">
              <w:t>in</w:t>
            </w:r>
            <w:r w:rsidR="001C4049" w:rsidRPr="00A53DC8">
              <w:t xml:space="preserve"> </w:t>
            </w:r>
            <w:r w:rsidRPr="00A53DC8">
              <w:t>Table</w:t>
            </w:r>
            <w:r w:rsidR="001C4049" w:rsidRPr="00A53DC8">
              <w:t xml:space="preserve"> </w:t>
            </w:r>
            <w:r w:rsidRPr="00A53DC8">
              <w:t>6.1.3.2-2</w:t>
            </w:r>
            <w:r w:rsidR="001C4049" w:rsidRPr="00A53DC8">
              <w:t xml:space="preserve"> </w:t>
            </w:r>
            <w:r w:rsidRPr="00A53DC8">
              <w:t>may</w:t>
            </w:r>
            <w:r w:rsidR="001C4049" w:rsidRPr="00A53DC8">
              <w:t xml:space="preserve"> </w:t>
            </w:r>
            <w:r w:rsidRPr="00A53DC8">
              <w:t>take</w:t>
            </w:r>
            <w:r w:rsidR="001C4049" w:rsidRPr="00A53DC8">
              <w:t xml:space="preserve"> </w:t>
            </w:r>
            <w:r w:rsidRPr="00A53DC8">
              <w:t>place.</w:t>
            </w:r>
          </w:p>
        </w:tc>
        <w:tc>
          <w:tcPr>
            <w:tcW w:w="708" w:type="dxa"/>
          </w:tcPr>
          <w:p w:rsidR="000C2167" w:rsidRPr="00A53DC8" w:rsidRDefault="000C2167" w:rsidP="00A20284">
            <w:pPr>
              <w:pStyle w:val="TAC"/>
              <w:rPr>
                <w:rFonts w:eastAsia="Yu Gothic"/>
              </w:rPr>
            </w:pPr>
          </w:p>
        </w:tc>
        <w:tc>
          <w:tcPr>
            <w:tcW w:w="2976" w:type="dxa"/>
          </w:tcPr>
          <w:p w:rsidR="000C2167" w:rsidRPr="00A53DC8" w:rsidRDefault="000C2167" w:rsidP="00A20284">
            <w:pPr>
              <w:pStyle w:val="TAL"/>
            </w:pP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6</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subscribe</w:t>
            </w:r>
            <w:r w:rsidR="001C4049" w:rsidRPr="00A53DC8">
              <w:t xml:space="preserve"> </w:t>
            </w:r>
            <w:r w:rsidRPr="00A53DC8">
              <w:t>to</w:t>
            </w:r>
            <w:r w:rsidR="001C4049" w:rsidRPr="00A53DC8">
              <w:t xml:space="preserve"> </w:t>
            </w:r>
            <w:r w:rsidRPr="00A53DC8">
              <w:t>reg-event?</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SUBSCRIBE</w:t>
            </w:r>
          </w:p>
        </w:tc>
        <w:tc>
          <w:tcPr>
            <w:tcW w:w="567" w:type="dxa"/>
          </w:tcPr>
          <w:p w:rsidR="000C2167" w:rsidRPr="00A53DC8" w:rsidRDefault="000C2167" w:rsidP="00A20284">
            <w:pPr>
              <w:pStyle w:val="TAC"/>
            </w:pPr>
            <w:r w:rsidRPr="00A53DC8">
              <w:t>3</w:t>
            </w:r>
          </w:p>
        </w:tc>
        <w:tc>
          <w:tcPr>
            <w:tcW w:w="850" w:type="dxa"/>
          </w:tcPr>
          <w:p w:rsidR="000C2167" w:rsidRPr="00A53DC8" w:rsidRDefault="000C2167" w:rsidP="00A20284">
            <w:pPr>
              <w:pStyle w:val="TAC"/>
            </w:pPr>
            <w:r w:rsidRPr="00A53DC8">
              <w:t>P</w:t>
            </w:r>
          </w:p>
        </w:tc>
      </w:tr>
      <w:tr w:rsidR="000C2167" w:rsidRPr="00A53DC8" w:rsidTr="000E768E">
        <w:trPr>
          <w:jc w:val="center"/>
        </w:trPr>
        <w:tc>
          <w:tcPr>
            <w:tcW w:w="567" w:type="dxa"/>
          </w:tcPr>
          <w:p w:rsidR="000C2167" w:rsidRPr="00A53DC8" w:rsidRDefault="000C2167" w:rsidP="00A20284">
            <w:pPr>
              <w:pStyle w:val="TAC"/>
            </w:pPr>
            <w:r w:rsidRPr="00A53DC8">
              <w:t>7</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200</w:t>
            </w:r>
            <w:r w:rsidR="001C4049" w:rsidRPr="00A53DC8">
              <w:t xml:space="preserve"> </w:t>
            </w:r>
            <w:r w:rsidRPr="00A53DC8">
              <w:t>OK</w:t>
            </w:r>
            <w:r w:rsidR="001C4049" w:rsidRPr="00A53DC8">
              <w:t xml:space="preserve"> </w:t>
            </w:r>
            <w:r w:rsidRPr="00A53DC8">
              <w:t>for</w:t>
            </w:r>
            <w:r w:rsidR="001C4049" w:rsidRPr="00A53DC8">
              <w:t xml:space="preserve"> </w:t>
            </w:r>
            <w:r w:rsidRPr="00A53DC8">
              <w:t>SUBSCRIBE.</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200</w:t>
            </w:r>
            <w:r w:rsidR="001C4049" w:rsidRPr="00A53DC8">
              <w:t xml:space="preserve"> </w:t>
            </w:r>
            <w:r w:rsidRPr="00A53DC8">
              <w:t>OK</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8</w:t>
            </w:r>
          </w:p>
        </w:tc>
        <w:tc>
          <w:tcPr>
            <w:tcW w:w="3968" w:type="dxa"/>
          </w:tcPr>
          <w:p w:rsidR="000C2167" w:rsidRPr="00A53DC8" w:rsidRDefault="000C2167" w:rsidP="00A20284">
            <w:pPr>
              <w:pStyle w:val="TAL"/>
            </w:pPr>
            <w:r w:rsidRPr="00A53DC8">
              <w:t>SS</w:t>
            </w:r>
            <w:r w:rsidR="001C4049" w:rsidRPr="00A53DC8">
              <w:t xml:space="preserve"> </w:t>
            </w:r>
            <w:r w:rsidRPr="00A53DC8">
              <w:t>sends</w:t>
            </w:r>
            <w:r w:rsidR="001C4049" w:rsidRPr="00A53DC8">
              <w:t xml:space="preserve"> </w:t>
            </w:r>
            <w:r w:rsidRPr="00A53DC8">
              <w:t>NOTIFY</w:t>
            </w:r>
            <w:r w:rsidR="001C4049" w:rsidRPr="00A53DC8">
              <w:t xml:space="preserve"> </w:t>
            </w:r>
            <w:r w:rsidRPr="00A53DC8">
              <w:t>for</w:t>
            </w:r>
            <w:r w:rsidR="001C4049" w:rsidRPr="00A53DC8">
              <w:t xml:space="preserve"> </w:t>
            </w:r>
            <w:r w:rsidRPr="00A53DC8">
              <w:t>reg-event</w:t>
            </w:r>
            <w:r w:rsidR="001C4049" w:rsidRPr="00A53DC8">
              <w:t xml:space="preserve"> </w:t>
            </w:r>
            <w:r w:rsidRPr="00A53DC8">
              <w:t>package</w:t>
            </w:r>
            <w:r w:rsidR="002C5AA0" w:rsidRPr="00A53DC8">
              <w:rPr>
                <w:rFonts w:eastAsia="MS Gothic"/>
              </w:rPr>
              <w:t xml:space="preserve">, containing full registration state </w:t>
            </w:r>
            <w:smartTag w:uri="urn:schemas-microsoft-com:office:smarttags" w:element="PersonName">
              <w:r w:rsidR="002C5AA0" w:rsidRPr="00A53DC8">
                <w:rPr>
                  <w:rFonts w:eastAsia="MS Gothic"/>
                </w:rPr>
                <w:t>info</w:t>
              </w:r>
            </w:smartTag>
            <w:r w:rsidR="002C5AA0" w:rsidRPr="00A53DC8">
              <w:rPr>
                <w:rFonts w:eastAsia="MS Gothic"/>
              </w:rPr>
              <w:t>rmation for the registered public user identity in the XML body</w:t>
            </w:r>
            <w:r w:rsidRPr="00A53DC8">
              <w:t>.</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NOTIFY</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9</w:t>
            </w:r>
          </w:p>
        </w:tc>
        <w:tc>
          <w:tcPr>
            <w:tcW w:w="3968" w:type="dxa"/>
          </w:tcPr>
          <w:p w:rsidR="000C2167" w:rsidRPr="00A53DC8" w:rsidRDefault="000C2167" w:rsidP="00A20284">
            <w:pPr>
              <w:pStyle w:val="TAL"/>
            </w:pPr>
            <w:r w:rsidRPr="00A53DC8">
              <w:t>Check:</w:t>
            </w:r>
            <w:r w:rsidR="001C4049" w:rsidRPr="00A53DC8">
              <w:t xml:space="preserve"> </w:t>
            </w:r>
            <w:r w:rsidRPr="00A53DC8">
              <w:t>does</w:t>
            </w:r>
            <w:r w:rsidR="001C4049" w:rsidRPr="00A53DC8">
              <w:t xml:space="preserve"> </w:t>
            </w:r>
            <w:r w:rsidRPr="00A53DC8">
              <w:t>the</w:t>
            </w:r>
            <w:r w:rsidR="001C4049" w:rsidRPr="00A53DC8">
              <w:t xml:space="preserve"> </w:t>
            </w:r>
            <w:r w:rsidRPr="00A53DC8">
              <w:t>UE</w:t>
            </w:r>
            <w:r w:rsidR="001C4049" w:rsidRPr="00A53DC8">
              <w:t xml:space="preserve"> </w:t>
            </w:r>
            <w:r w:rsidRPr="00A53DC8">
              <w:t>acknowledge</w:t>
            </w:r>
            <w:r w:rsidR="001C4049" w:rsidRPr="00A53DC8">
              <w:t xml:space="preserve"> </w:t>
            </w:r>
            <w:r w:rsidRPr="00A53DC8">
              <w:t>reception</w:t>
            </w:r>
            <w:r w:rsidR="001C4049" w:rsidRPr="00A53DC8">
              <w:t xml:space="preserve"> </w:t>
            </w:r>
            <w:r w:rsidRPr="00A53DC8">
              <w:t>of</w:t>
            </w:r>
            <w:r w:rsidR="001C4049" w:rsidRPr="00A53DC8">
              <w:t xml:space="preserve"> </w:t>
            </w:r>
            <w:r w:rsidRPr="00A53DC8">
              <w:t>NOTIFY?</w:t>
            </w:r>
          </w:p>
        </w:tc>
        <w:tc>
          <w:tcPr>
            <w:tcW w:w="708" w:type="dxa"/>
          </w:tcPr>
          <w:p w:rsidR="000C2167" w:rsidRPr="00A53DC8" w:rsidRDefault="000C2167" w:rsidP="00A20284">
            <w:pPr>
              <w:pStyle w:val="TAC"/>
              <w:rPr>
                <w:rFonts w:eastAsia="Yu Gothic"/>
              </w:rPr>
            </w:pPr>
            <w:r w:rsidRPr="00A53DC8">
              <w:t>--&gt;</w:t>
            </w:r>
          </w:p>
        </w:tc>
        <w:tc>
          <w:tcPr>
            <w:tcW w:w="2976" w:type="dxa"/>
          </w:tcPr>
          <w:p w:rsidR="000C2167" w:rsidRPr="00A53DC8" w:rsidRDefault="000C2167" w:rsidP="00A20284">
            <w:pPr>
              <w:pStyle w:val="TAL"/>
            </w:pPr>
            <w:r w:rsidRPr="00A53DC8">
              <w:t>200</w:t>
            </w:r>
            <w:r w:rsidR="001C4049" w:rsidRPr="00A53DC8">
              <w:t xml:space="preserve"> </w:t>
            </w:r>
            <w:r w:rsidRPr="00A53DC8">
              <w:t>OK</w:t>
            </w:r>
          </w:p>
        </w:tc>
        <w:tc>
          <w:tcPr>
            <w:tcW w:w="567" w:type="dxa"/>
          </w:tcPr>
          <w:p w:rsidR="000C2167" w:rsidRPr="00A53DC8" w:rsidRDefault="000C2167" w:rsidP="00A20284">
            <w:pPr>
              <w:pStyle w:val="TAC"/>
            </w:pPr>
            <w:r w:rsidRPr="00A53DC8">
              <w:t>4</w:t>
            </w:r>
          </w:p>
        </w:tc>
        <w:tc>
          <w:tcPr>
            <w:tcW w:w="850" w:type="dxa"/>
          </w:tcPr>
          <w:p w:rsidR="000C2167" w:rsidRPr="00A53DC8" w:rsidRDefault="000C2167" w:rsidP="00A20284">
            <w:pPr>
              <w:pStyle w:val="TAC"/>
            </w:pPr>
            <w:r w:rsidRPr="00A53DC8">
              <w:t>P</w:t>
            </w:r>
          </w:p>
        </w:tc>
      </w:tr>
    </w:tbl>
    <w:p w:rsidR="000C2167" w:rsidRPr="00A53DC8" w:rsidRDefault="000C2167" w:rsidP="00482465"/>
    <w:p w:rsidR="000C2167" w:rsidRPr="00A53DC8" w:rsidRDefault="000C2167" w:rsidP="000C2167">
      <w:pPr>
        <w:pStyle w:val="TH"/>
        <w:rPr>
          <w:rFonts w:cs="Arial"/>
        </w:rPr>
      </w:pPr>
      <w:r w:rsidRPr="00A53DC8">
        <w:rPr>
          <w:rFonts w:cs="Arial"/>
        </w:rPr>
        <w:t>Table 6.1.3.2-2: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0C2167" w:rsidRPr="00A53DC8" w:rsidTr="000E768E">
        <w:trPr>
          <w:jc w:val="center"/>
        </w:trPr>
        <w:tc>
          <w:tcPr>
            <w:tcW w:w="567" w:type="dxa"/>
            <w:tcBorders>
              <w:bottom w:val="nil"/>
            </w:tcBorders>
          </w:tcPr>
          <w:p w:rsidR="000C2167" w:rsidRPr="00A53DC8" w:rsidRDefault="000C2167" w:rsidP="00A20284">
            <w:pPr>
              <w:pStyle w:val="TAH"/>
              <w:ind w:left="400" w:hanging="400"/>
            </w:pPr>
            <w:r w:rsidRPr="00A53DC8">
              <w:t>St</w:t>
            </w:r>
          </w:p>
        </w:tc>
        <w:tc>
          <w:tcPr>
            <w:tcW w:w="3968" w:type="dxa"/>
          </w:tcPr>
          <w:p w:rsidR="000C2167" w:rsidRPr="00A53DC8" w:rsidRDefault="000C2167" w:rsidP="00A20284">
            <w:pPr>
              <w:pStyle w:val="TAH"/>
              <w:ind w:left="400" w:hanging="400"/>
            </w:pPr>
            <w:r w:rsidRPr="00A53DC8">
              <w:t>Procedure</w:t>
            </w:r>
          </w:p>
        </w:tc>
        <w:tc>
          <w:tcPr>
            <w:tcW w:w="3684" w:type="dxa"/>
            <w:gridSpan w:val="2"/>
          </w:tcPr>
          <w:p w:rsidR="000C2167" w:rsidRPr="00A53DC8" w:rsidRDefault="000C2167" w:rsidP="00A20284">
            <w:pPr>
              <w:pStyle w:val="TAH"/>
              <w:ind w:left="400" w:hanging="400"/>
            </w:pPr>
            <w:r w:rsidRPr="00A53DC8">
              <w:t>Message Sequence</w:t>
            </w:r>
          </w:p>
        </w:tc>
        <w:tc>
          <w:tcPr>
            <w:tcW w:w="567" w:type="dxa"/>
            <w:tcBorders>
              <w:bottom w:val="nil"/>
            </w:tcBorders>
          </w:tcPr>
          <w:p w:rsidR="000C2167" w:rsidRPr="00A53DC8" w:rsidRDefault="000C2167" w:rsidP="00A20284">
            <w:pPr>
              <w:pStyle w:val="TAH"/>
            </w:pPr>
            <w:r w:rsidRPr="00A53DC8">
              <w:t>TP</w:t>
            </w:r>
          </w:p>
        </w:tc>
        <w:tc>
          <w:tcPr>
            <w:tcW w:w="850" w:type="dxa"/>
            <w:tcBorders>
              <w:bottom w:val="nil"/>
            </w:tcBorders>
          </w:tcPr>
          <w:p w:rsidR="000C2167" w:rsidRPr="00A53DC8" w:rsidRDefault="000C2167" w:rsidP="00A20284">
            <w:pPr>
              <w:pStyle w:val="TAH"/>
            </w:pPr>
            <w:r w:rsidRPr="00A53DC8">
              <w:t>Verdict</w:t>
            </w:r>
          </w:p>
        </w:tc>
      </w:tr>
      <w:tr w:rsidR="000C2167" w:rsidRPr="00A53DC8" w:rsidTr="000E768E">
        <w:trPr>
          <w:jc w:val="center"/>
        </w:trPr>
        <w:tc>
          <w:tcPr>
            <w:tcW w:w="567" w:type="dxa"/>
            <w:tcBorders>
              <w:top w:val="nil"/>
            </w:tcBorders>
          </w:tcPr>
          <w:p w:rsidR="000C2167" w:rsidRPr="00A53DC8" w:rsidRDefault="000C2167" w:rsidP="00A20284">
            <w:pPr>
              <w:pStyle w:val="TAH"/>
            </w:pPr>
          </w:p>
        </w:tc>
        <w:tc>
          <w:tcPr>
            <w:tcW w:w="3968" w:type="dxa"/>
          </w:tcPr>
          <w:p w:rsidR="000C2167" w:rsidRPr="00A53DC8" w:rsidRDefault="000C2167" w:rsidP="00A20284">
            <w:pPr>
              <w:pStyle w:val="TAH"/>
            </w:pPr>
          </w:p>
        </w:tc>
        <w:tc>
          <w:tcPr>
            <w:tcW w:w="708" w:type="dxa"/>
          </w:tcPr>
          <w:p w:rsidR="000C2167" w:rsidRPr="00A53DC8" w:rsidRDefault="000C2167" w:rsidP="00A20284">
            <w:pPr>
              <w:pStyle w:val="TAH"/>
            </w:pPr>
            <w:r w:rsidRPr="00A53DC8">
              <w:t>U - S</w:t>
            </w:r>
          </w:p>
        </w:tc>
        <w:tc>
          <w:tcPr>
            <w:tcW w:w="2976" w:type="dxa"/>
          </w:tcPr>
          <w:p w:rsidR="000C2167" w:rsidRPr="00A53DC8" w:rsidRDefault="000C2167" w:rsidP="00A20284">
            <w:pPr>
              <w:pStyle w:val="TAH"/>
            </w:pPr>
            <w:r w:rsidRPr="00A53DC8">
              <w:t>Message</w:t>
            </w:r>
          </w:p>
        </w:tc>
        <w:tc>
          <w:tcPr>
            <w:tcW w:w="567" w:type="dxa"/>
            <w:tcBorders>
              <w:top w:val="nil"/>
            </w:tcBorders>
          </w:tcPr>
          <w:p w:rsidR="000C2167" w:rsidRPr="00A53DC8" w:rsidRDefault="000C2167" w:rsidP="00A20284">
            <w:pPr>
              <w:pStyle w:val="TAH"/>
            </w:pPr>
          </w:p>
        </w:tc>
        <w:tc>
          <w:tcPr>
            <w:tcW w:w="850" w:type="dxa"/>
            <w:tcBorders>
              <w:top w:val="nil"/>
            </w:tcBorders>
          </w:tcPr>
          <w:p w:rsidR="000C2167" w:rsidRPr="00A53DC8" w:rsidRDefault="000C2167" w:rsidP="00A20284">
            <w:pPr>
              <w:pStyle w:val="TAH"/>
            </w:pPr>
          </w:p>
        </w:tc>
      </w:tr>
      <w:tr w:rsidR="000C2167" w:rsidRPr="00A53DC8" w:rsidTr="000E768E">
        <w:trPr>
          <w:jc w:val="center"/>
        </w:trPr>
        <w:tc>
          <w:tcPr>
            <w:tcW w:w="567" w:type="dxa"/>
          </w:tcPr>
          <w:p w:rsidR="000C2167" w:rsidRPr="00A53DC8" w:rsidRDefault="000C2167" w:rsidP="00A20284">
            <w:pPr>
              <w:pStyle w:val="TAC"/>
            </w:pPr>
            <w:r w:rsidRPr="00A53DC8">
              <w:t>1</w:t>
            </w:r>
          </w:p>
        </w:tc>
        <w:tc>
          <w:tcPr>
            <w:tcW w:w="3968" w:type="dxa"/>
          </w:tcPr>
          <w:p w:rsidR="000C2167" w:rsidRPr="00A53DC8" w:rsidRDefault="000C2167" w:rsidP="00A20284">
            <w:pPr>
              <w:pStyle w:val="TAL"/>
            </w:pPr>
            <w:r w:rsidRPr="00A53DC8">
              <w:t>UE sends a PUBLISH request.</w:t>
            </w:r>
          </w:p>
        </w:tc>
        <w:tc>
          <w:tcPr>
            <w:tcW w:w="708" w:type="dxa"/>
          </w:tcPr>
          <w:p w:rsidR="000C2167" w:rsidRPr="00A53DC8" w:rsidRDefault="000C2167" w:rsidP="00A20284">
            <w:pPr>
              <w:pStyle w:val="TAC"/>
            </w:pPr>
            <w:r w:rsidRPr="00A53DC8">
              <w:t>--&gt;</w:t>
            </w:r>
          </w:p>
        </w:tc>
        <w:tc>
          <w:tcPr>
            <w:tcW w:w="2976" w:type="dxa"/>
          </w:tcPr>
          <w:p w:rsidR="000C2167" w:rsidRPr="00A53DC8" w:rsidRDefault="000C2167" w:rsidP="00A20284">
            <w:pPr>
              <w:pStyle w:val="TAL"/>
            </w:pPr>
            <w:r w:rsidRPr="00A53DC8">
              <w:t>PUBLISH</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r w:rsidR="000C2167" w:rsidRPr="00A53DC8" w:rsidTr="000E768E">
        <w:trPr>
          <w:jc w:val="center"/>
        </w:trPr>
        <w:tc>
          <w:tcPr>
            <w:tcW w:w="567" w:type="dxa"/>
          </w:tcPr>
          <w:p w:rsidR="000C2167" w:rsidRPr="00A53DC8" w:rsidRDefault="000C2167" w:rsidP="00A20284">
            <w:pPr>
              <w:pStyle w:val="TAC"/>
            </w:pPr>
            <w:r w:rsidRPr="00A53DC8">
              <w:t>2</w:t>
            </w:r>
          </w:p>
        </w:tc>
        <w:tc>
          <w:tcPr>
            <w:tcW w:w="3968" w:type="dxa"/>
          </w:tcPr>
          <w:p w:rsidR="000C2167" w:rsidRPr="00A53DC8" w:rsidRDefault="000C2167" w:rsidP="00A20284">
            <w:pPr>
              <w:pStyle w:val="TAL"/>
            </w:pPr>
            <w:r w:rsidRPr="00A53DC8">
              <w:t>SS sends a 503 Service Unavailable response</w:t>
            </w:r>
          </w:p>
        </w:tc>
        <w:tc>
          <w:tcPr>
            <w:tcW w:w="708" w:type="dxa"/>
          </w:tcPr>
          <w:p w:rsidR="000C2167" w:rsidRPr="00A53DC8" w:rsidRDefault="000C2167" w:rsidP="00A20284">
            <w:pPr>
              <w:pStyle w:val="TAC"/>
              <w:rPr>
                <w:rFonts w:eastAsia="Yu Gothic"/>
              </w:rPr>
            </w:pPr>
            <w:r w:rsidRPr="00A53DC8">
              <w:t>&lt;--</w:t>
            </w:r>
          </w:p>
        </w:tc>
        <w:tc>
          <w:tcPr>
            <w:tcW w:w="2976" w:type="dxa"/>
          </w:tcPr>
          <w:p w:rsidR="000C2167" w:rsidRPr="00A53DC8" w:rsidRDefault="000C2167" w:rsidP="00A20284">
            <w:pPr>
              <w:pStyle w:val="TAL"/>
            </w:pPr>
            <w:r w:rsidRPr="00A53DC8">
              <w:t>503 Service Unavailable</w:t>
            </w:r>
          </w:p>
        </w:tc>
        <w:tc>
          <w:tcPr>
            <w:tcW w:w="567" w:type="dxa"/>
          </w:tcPr>
          <w:p w:rsidR="000C2167" w:rsidRPr="00A53DC8" w:rsidRDefault="000C2167" w:rsidP="00A20284">
            <w:pPr>
              <w:pStyle w:val="TAC"/>
            </w:pPr>
          </w:p>
        </w:tc>
        <w:tc>
          <w:tcPr>
            <w:tcW w:w="850" w:type="dxa"/>
          </w:tcPr>
          <w:p w:rsidR="000C2167" w:rsidRPr="00A53DC8" w:rsidRDefault="000C2167" w:rsidP="00A20284">
            <w:pPr>
              <w:pStyle w:val="TAC"/>
            </w:pPr>
          </w:p>
        </w:tc>
      </w:tr>
    </w:tbl>
    <w:p w:rsidR="000C2167" w:rsidRPr="00A53DC8" w:rsidRDefault="000C2167" w:rsidP="000C2167"/>
    <w:p w:rsidR="000C2167" w:rsidRPr="00A53DC8" w:rsidRDefault="000C2167" w:rsidP="00CF618F">
      <w:pPr>
        <w:pStyle w:val="Heading4"/>
      </w:pPr>
      <w:bookmarkStart w:id="144" w:name="_Toc43210144"/>
      <w:bookmarkStart w:id="145" w:name="_Toc51948370"/>
      <w:bookmarkStart w:id="146" w:name="_Toc52162443"/>
      <w:bookmarkStart w:id="147" w:name="_Toc60916029"/>
      <w:r w:rsidRPr="00A53DC8">
        <w:t>6.1.3.3</w:t>
      </w:r>
      <w:r w:rsidRPr="00A53DC8">
        <w:tab/>
        <w:t>Specific message contents</w:t>
      </w:r>
      <w:bookmarkEnd w:id="144"/>
      <w:bookmarkEnd w:id="145"/>
      <w:bookmarkEnd w:id="146"/>
      <w:bookmarkEnd w:id="147"/>
    </w:p>
    <w:p w:rsidR="000C2167" w:rsidRPr="00A53DC8" w:rsidRDefault="000C2167" w:rsidP="000C2167">
      <w:pPr>
        <w:pStyle w:val="TH"/>
      </w:pPr>
      <w:r w:rsidRPr="00A53DC8">
        <w:t>Table 6.1.3.</w:t>
      </w:r>
      <w:r w:rsidR="00FB52D7" w:rsidRPr="00A53DC8">
        <w:t>3</w:t>
      </w:r>
      <w:r w:rsidRPr="00A53DC8">
        <w:t>-</w:t>
      </w:r>
      <w:r w:rsidR="00FB52D7" w:rsidRPr="00A53DC8">
        <w:t>1</w:t>
      </w:r>
      <w:r w:rsidRPr="00A53DC8">
        <w:t>: REGISTER (step 2,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rPr>
          <w:jc w:val="center"/>
        </w:trPr>
        <w:tc>
          <w:tcPr>
            <w:tcW w:w="9639" w:type="dxa"/>
          </w:tcPr>
          <w:p w:rsidR="000C2167" w:rsidRPr="00A53DC8" w:rsidRDefault="000C2167" w:rsidP="00A20284">
            <w:pPr>
              <w:pStyle w:val="TAL"/>
            </w:pPr>
            <w:r w:rsidRPr="00A53DC8">
              <w:t xml:space="preserve">Derivation Path: TS 34.229-1 [2], Table in subclause A.1.1, Condition </w:t>
            </w:r>
            <w:r w:rsidR="00A87DFE" w:rsidRPr="00A53DC8">
              <w:t>A1</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2</w:t>
      </w:r>
      <w:r w:rsidRPr="00A53DC8">
        <w:t>: 401 Unauthorized for REGISTER (step 3, table 6.1.3.2-1)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rPr>
          <w:jc w:val="center"/>
        </w:trPr>
        <w:tc>
          <w:tcPr>
            <w:tcW w:w="9738" w:type="dxa"/>
          </w:tcPr>
          <w:p w:rsidR="000C2167" w:rsidRPr="00A53DC8" w:rsidRDefault="000C2167" w:rsidP="00A20284">
            <w:pPr>
              <w:pStyle w:val="TAL"/>
            </w:pPr>
            <w:r w:rsidRPr="00A53DC8">
              <w:t>Derivation Path: TS 34.229-1 [2], Table in subclause A.1.2, Condition A1</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3</w:t>
      </w:r>
      <w:r w:rsidRPr="00A53DC8">
        <w:t>: REGISTER (step 4,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rPr>
          <w:jc w:val="center"/>
        </w:trPr>
        <w:tc>
          <w:tcPr>
            <w:tcW w:w="9639" w:type="dxa"/>
          </w:tcPr>
          <w:p w:rsidR="000C2167" w:rsidRPr="00A53DC8" w:rsidRDefault="000C2167" w:rsidP="00A20284">
            <w:pPr>
              <w:pStyle w:val="TAL"/>
            </w:pPr>
            <w:r w:rsidRPr="00A53DC8">
              <w:t>Derivation Path: TS 34.229-1 [2], Table in subclause A.1.1, Conditions A2 and A32</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4</w:t>
      </w:r>
      <w:r w:rsidRPr="00A53DC8">
        <w:t>: 200 OK for REGISTER (step 5,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rPr>
          <w:jc w:val="center"/>
        </w:trPr>
        <w:tc>
          <w:tcPr>
            <w:tcW w:w="9639" w:type="dxa"/>
          </w:tcPr>
          <w:p w:rsidR="000C2167" w:rsidRPr="00A53DC8" w:rsidRDefault="000C2167" w:rsidP="00A20284">
            <w:pPr>
              <w:pStyle w:val="TAL"/>
            </w:pPr>
            <w:r w:rsidRPr="00A53DC8">
              <w:t>Derivation Path: TS 34.229-1 [2], Table in subclause A.1.3, Condition A2</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5</w:t>
      </w:r>
      <w:r w:rsidRPr="00A53DC8">
        <w:t>: SUBSCRIBE for reg-event package (step 6,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rPr>
          <w:jc w:val="center"/>
        </w:trPr>
        <w:tc>
          <w:tcPr>
            <w:tcW w:w="9639" w:type="dxa"/>
          </w:tcPr>
          <w:p w:rsidR="000C2167" w:rsidRPr="00A53DC8" w:rsidRDefault="000C2167" w:rsidP="00A20284">
            <w:pPr>
              <w:pStyle w:val="TAL"/>
            </w:pPr>
            <w:r w:rsidRPr="00A53DC8">
              <w:t>Derivation Path: TS 34.229-1 [2], Table in subclause A.1.4, Conditions A1 and A7</w:t>
            </w:r>
          </w:p>
        </w:tc>
      </w:tr>
    </w:tbl>
    <w:p w:rsidR="000C2167" w:rsidRPr="00A53DC8" w:rsidRDefault="000C2167" w:rsidP="000C2167"/>
    <w:p w:rsidR="000C2167" w:rsidRPr="00A53DC8" w:rsidRDefault="000C2167" w:rsidP="000C2167">
      <w:pPr>
        <w:pStyle w:val="TH"/>
      </w:pPr>
      <w:r w:rsidRPr="00A53DC8">
        <w:lastRenderedPageBreak/>
        <w:t>Table 6.1.3.</w:t>
      </w:r>
      <w:r w:rsidR="00FB52D7" w:rsidRPr="00A53DC8">
        <w:t>3</w:t>
      </w:r>
      <w:r w:rsidRPr="00A53DC8">
        <w:t>-</w:t>
      </w:r>
      <w:r w:rsidR="00FB52D7" w:rsidRPr="00A53DC8">
        <w:t>6</w:t>
      </w:r>
      <w:r w:rsidRPr="00A53DC8">
        <w:t>: 200 OK for SUBSCRIBE (step 7,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E17F5F">
        <w:trPr>
          <w:jc w:val="center"/>
        </w:trPr>
        <w:tc>
          <w:tcPr>
            <w:tcW w:w="9639" w:type="dxa"/>
          </w:tcPr>
          <w:p w:rsidR="000C2167" w:rsidRPr="00A53DC8" w:rsidRDefault="000C2167" w:rsidP="00A20284">
            <w:pPr>
              <w:pStyle w:val="TAL"/>
            </w:pPr>
            <w:r w:rsidRPr="00A53DC8">
              <w:t xml:space="preserve">Derivation Path: TS 34.229-1 [2], Table in subclause A.1.5, Condition A1 </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7</w:t>
      </w:r>
      <w:r w:rsidRPr="00A53DC8">
        <w:t>: NOTIFY for reg-event package (step 8,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rPr>
          <w:jc w:val="center"/>
        </w:trPr>
        <w:tc>
          <w:tcPr>
            <w:tcW w:w="9639" w:type="dxa"/>
          </w:tcPr>
          <w:p w:rsidR="000C2167" w:rsidRPr="00A53DC8" w:rsidRDefault="000C2167" w:rsidP="00A20284">
            <w:pPr>
              <w:pStyle w:val="TAL"/>
            </w:pPr>
            <w:r w:rsidRPr="00A53DC8">
              <w:t>Derivation Path: TS 34.229-1 [2], Table in subclause A.1.6, Condition A1</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8</w:t>
      </w:r>
      <w:r w:rsidRPr="00A53DC8">
        <w:t>: 200 OK for requests other than REGISTER or SUBSCRIBE (step 9, table 6.1.3.2-1)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rPr>
          <w:jc w:val="center"/>
        </w:trPr>
        <w:tc>
          <w:tcPr>
            <w:tcW w:w="9639" w:type="dxa"/>
          </w:tcPr>
          <w:p w:rsidR="000C2167" w:rsidRPr="00A53DC8" w:rsidRDefault="000C2167" w:rsidP="00A20284">
            <w:pPr>
              <w:pStyle w:val="TAL"/>
            </w:pPr>
            <w:r w:rsidRPr="00A53DC8">
              <w:t>Derivation Path: TS 34.229-1 [2], Table in subclause A.3.1, Conditions A</w:t>
            </w:r>
            <w:r w:rsidR="002C5AA0" w:rsidRPr="00A53DC8">
              <w:t>8</w:t>
            </w:r>
            <w:r w:rsidRPr="00A53DC8">
              <w:t xml:space="preserve"> and A22</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w:t>
      </w:r>
      <w:r w:rsidR="00FB52D7" w:rsidRPr="00A53DC8">
        <w:t>9</w:t>
      </w:r>
      <w:r w:rsidRPr="00A53DC8">
        <w:t>: PUBLISH (step 1,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rPr>
          <w:jc w:val="center"/>
        </w:trPr>
        <w:tc>
          <w:tcPr>
            <w:tcW w:w="9639" w:type="dxa"/>
          </w:tcPr>
          <w:p w:rsidR="000C2167" w:rsidRPr="00A53DC8" w:rsidRDefault="000C2167" w:rsidP="00A20284">
            <w:pPr>
              <w:pStyle w:val="TAL"/>
            </w:pPr>
            <w:r w:rsidRPr="00A53DC8">
              <w:t>Derivation Path: TS 34.229-1 [2], Table in subclause A.4.3, Conditions A1 and A5</w:t>
            </w:r>
          </w:p>
        </w:tc>
      </w:tr>
    </w:tbl>
    <w:p w:rsidR="000C2167" w:rsidRPr="00A53DC8" w:rsidRDefault="000C2167" w:rsidP="000C2167"/>
    <w:p w:rsidR="000C2167" w:rsidRPr="00A53DC8" w:rsidRDefault="000C2167" w:rsidP="000C2167">
      <w:pPr>
        <w:pStyle w:val="TH"/>
      </w:pPr>
      <w:r w:rsidRPr="00A53DC8">
        <w:t>Table 6.1.3.</w:t>
      </w:r>
      <w:r w:rsidR="00FB52D7" w:rsidRPr="00A53DC8">
        <w:t>3</w:t>
      </w:r>
      <w:r w:rsidRPr="00A53DC8">
        <w:t>-1</w:t>
      </w:r>
      <w:r w:rsidR="00FB52D7" w:rsidRPr="00A53DC8">
        <w:t>0</w:t>
      </w:r>
      <w:r w:rsidRPr="00A53DC8">
        <w:t>: 503 Service Unavailable (step 2, table 6.1.3.2-2)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C2167" w:rsidRPr="00A53DC8" w:rsidTr="00006005">
        <w:trPr>
          <w:jc w:val="center"/>
        </w:trPr>
        <w:tc>
          <w:tcPr>
            <w:tcW w:w="9639" w:type="dxa"/>
          </w:tcPr>
          <w:p w:rsidR="000C2167" w:rsidRPr="00A53DC8" w:rsidRDefault="000C2167" w:rsidP="00A20284">
            <w:pPr>
              <w:pStyle w:val="TAL"/>
            </w:pPr>
            <w:r w:rsidRPr="00A53DC8">
              <w:t>Derivation Path: TS 34.229-1 [2], Table in subclause A.4.2</w:t>
            </w:r>
          </w:p>
        </w:tc>
      </w:tr>
    </w:tbl>
    <w:p w:rsidR="000C2167" w:rsidRPr="00A53DC8" w:rsidRDefault="000C2167" w:rsidP="00482465">
      <w:pPr>
        <w:rPr>
          <w:rFonts w:eastAsia="MS Gothic"/>
        </w:rPr>
      </w:pPr>
    </w:p>
    <w:p w:rsidR="00F97A1D" w:rsidRPr="00A53DC8" w:rsidRDefault="00C8183A" w:rsidP="00F97A1D">
      <w:pPr>
        <w:pStyle w:val="Heading2"/>
        <w:rPr>
          <w:rFonts w:eastAsia="MS Gothic"/>
        </w:rPr>
      </w:pPr>
      <w:bookmarkStart w:id="148" w:name="_Toc42778705"/>
      <w:bookmarkStart w:id="149" w:name="_Toc42785152"/>
      <w:r w:rsidRPr="00A53DC8">
        <w:rPr>
          <w:rFonts w:eastAsia="MS Gothic"/>
        </w:rPr>
        <w:br w:type="page"/>
      </w:r>
      <w:bookmarkStart w:id="150" w:name="_Toc43210145"/>
      <w:bookmarkStart w:id="151" w:name="_Toc51948371"/>
      <w:bookmarkStart w:id="152" w:name="_Toc52162444"/>
      <w:bookmarkStart w:id="153" w:name="_Toc60916030"/>
      <w:r w:rsidR="00F97A1D" w:rsidRPr="00A53DC8">
        <w:rPr>
          <w:rFonts w:eastAsia="MS Gothic"/>
        </w:rPr>
        <w:lastRenderedPageBreak/>
        <w:t>6.2</w:t>
      </w:r>
      <w:r w:rsidR="00F97A1D" w:rsidRPr="00A53DC8">
        <w:rPr>
          <w:rFonts w:eastAsia="MS Gothic"/>
        </w:rPr>
        <w:tab/>
        <w:t>Initial Registration Failures / 5GS</w:t>
      </w:r>
      <w:bookmarkEnd w:id="148"/>
      <w:bookmarkEnd w:id="149"/>
      <w:bookmarkEnd w:id="150"/>
      <w:bookmarkEnd w:id="151"/>
      <w:bookmarkEnd w:id="152"/>
      <w:bookmarkEnd w:id="153"/>
    </w:p>
    <w:p w:rsidR="00F97A1D" w:rsidRPr="00A53DC8" w:rsidRDefault="00F97A1D" w:rsidP="00EB3D4C">
      <w:pPr>
        <w:pStyle w:val="Heading3"/>
        <w:rPr>
          <w:rFonts w:eastAsia="MS Gothic"/>
        </w:rPr>
      </w:pPr>
      <w:bookmarkStart w:id="154" w:name="_Toc42778706"/>
      <w:bookmarkStart w:id="155" w:name="_Toc42785153"/>
      <w:bookmarkStart w:id="156" w:name="_Toc43210146"/>
      <w:bookmarkStart w:id="157" w:name="_Toc51948372"/>
      <w:bookmarkStart w:id="158" w:name="_Toc52162445"/>
      <w:bookmarkStart w:id="159" w:name="_Toc60916031"/>
      <w:r w:rsidRPr="00A53DC8">
        <w:rPr>
          <w:rFonts w:eastAsia="MS Gothic"/>
        </w:rPr>
        <w:t>6.2.1</w:t>
      </w:r>
      <w:r w:rsidRPr="00A53DC8">
        <w:rPr>
          <w:rFonts w:eastAsia="MS Gothic"/>
        </w:rPr>
        <w:tab/>
        <w:t>Test Purpose (TP)</w:t>
      </w:r>
      <w:bookmarkEnd w:id="154"/>
      <w:bookmarkEnd w:id="155"/>
      <w:bookmarkEnd w:id="156"/>
      <w:bookmarkEnd w:id="157"/>
      <w:bookmarkEnd w:id="158"/>
      <w:bookmarkEnd w:id="159"/>
    </w:p>
    <w:p w:rsidR="00F97A1D" w:rsidRPr="00A53DC8" w:rsidRDefault="00F97A1D" w:rsidP="00F97A1D">
      <w:pPr>
        <w:pStyle w:val="H6"/>
      </w:pPr>
      <w:r w:rsidRPr="00A53DC8">
        <w:t>(1)</w:t>
      </w:r>
    </w:p>
    <w:p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unprotected REGISTER request }</w:t>
      </w:r>
    </w:p>
    <w:p w:rsidR="00F97A1D" w:rsidRPr="00A53DC8" w:rsidRDefault="00F97A1D" w:rsidP="00F97A1D">
      <w:pPr>
        <w:pStyle w:val="PL"/>
        <w:rPr>
          <w:noProof w:val="0"/>
        </w:rPr>
      </w:pPr>
      <w:r w:rsidRPr="00A53DC8">
        <w:rPr>
          <w:b/>
          <w:noProof w:val="0"/>
        </w:rPr>
        <w:t>ensure that</w:t>
      </w:r>
      <w:r w:rsidRPr="00A53DC8">
        <w:rPr>
          <w:noProof w:val="0"/>
        </w:rPr>
        <w:t xml:space="preserve"> {</w:t>
      </w:r>
    </w:p>
    <w:p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without Retry-After header for the unprotected REGISTER request sent</w:t>
      </w:r>
      <w:r w:rsidRPr="00A53DC8">
        <w:rPr>
          <w:noProof w:val="0"/>
        </w:rPr>
        <w:t xml:space="preserve"> }</w:t>
      </w:r>
    </w:p>
    <w:p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at most 5 minutes and then sends another unprotected REGISTER request</w:t>
      </w:r>
      <w:r w:rsidRPr="00A53DC8">
        <w:rPr>
          <w:noProof w:val="0"/>
        </w:rPr>
        <w:t xml:space="preserve"> }</w:t>
      </w:r>
    </w:p>
    <w:p w:rsidR="00F97A1D" w:rsidRPr="00A53DC8" w:rsidRDefault="00F97A1D" w:rsidP="00F97A1D">
      <w:pPr>
        <w:pStyle w:val="PL"/>
        <w:rPr>
          <w:noProof w:val="0"/>
        </w:rPr>
      </w:pPr>
      <w:r w:rsidRPr="00A53DC8">
        <w:rPr>
          <w:noProof w:val="0"/>
        </w:rPr>
        <w:t xml:space="preserve">            }</w:t>
      </w:r>
    </w:p>
    <w:p w:rsidR="00F97A1D" w:rsidRPr="00A53DC8" w:rsidRDefault="00F97A1D" w:rsidP="00F97A1D">
      <w:pPr>
        <w:pStyle w:val="H6"/>
      </w:pPr>
      <w:r w:rsidRPr="00A53DC8">
        <w:t>(2)</w:t>
      </w:r>
    </w:p>
    <w:p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an unprotected REGISTER request }</w:t>
      </w:r>
    </w:p>
    <w:p w:rsidR="00F97A1D" w:rsidRPr="00A53DC8" w:rsidRDefault="00F97A1D" w:rsidP="00F97A1D">
      <w:pPr>
        <w:pStyle w:val="PL"/>
        <w:rPr>
          <w:noProof w:val="0"/>
        </w:rPr>
      </w:pPr>
      <w:r w:rsidRPr="00A53DC8">
        <w:rPr>
          <w:b/>
          <w:noProof w:val="0"/>
        </w:rPr>
        <w:t>ensure that</w:t>
      </w:r>
      <w:r w:rsidRPr="00A53DC8">
        <w:rPr>
          <w:noProof w:val="0"/>
        </w:rPr>
        <w:t xml:space="preserve"> {</w:t>
      </w:r>
    </w:p>
    <w:p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503 (Service Unavailable) response with Retry-After header for the initial REGISTER request sent </w:t>
      </w:r>
      <w:r w:rsidRPr="00A53DC8">
        <w:rPr>
          <w:noProof w:val="0"/>
        </w:rPr>
        <w:t>}</w:t>
      </w:r>
    </w:p>
    <w:p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until interval given is up and then sends another unprotected REGISTER request</w:t>
      </w:r>
      <w:r w:rsidRPr="00A53DC8">
        <w:rPr>
          <w:noProof w:val="0"/>
        </w:rPr>
        <w:t xml:space="preserve"> }</w:t>
      </w:r>
    </w:p>
    <w:p w:rsidR="00F97A1D" w:rsidRPr="00A53DC8" w:rsidRDefault="00F97A1D" w:rsidP="00F97A1D">
      <w:pPr>
        <w:pStyle w:val="PL"/>
        <w:rPr>
          <w:noProof w:val="0"/>
        </w:rPr>
      </w:pPr>
      <w:r w:rsidRPr="00A53DC8">
        <w:rPr>
          <w:noProof w:val="0"/>
        </w:rPr>
        <w:t xml:space="preserve">            }</w:t>
      </w:r>
    </w:p>
    <w:p w:rsidR="00F97A1D" w:rsidRPr="00A53DC8" w:rsidRDefault="00F97A1D" w:rsidP="00F97A1D">
      <w:pPr>
        <w:pStyle w:val="H6"/>
      </w:pPr>
      <w:r w:rsidRPr="00A53DC8">
        <w:t>(3)</w:t>
      </w:r>
    </w:p>
    <w:p w:rsidR="00F97A1D" w:rsidRPr="00A53DC8" w:rsidRDefault="00F97A1D" w:rsidP="00F97A1D">
      <w:pPr>
        <w:pStyle w:val="PL"/>
        <w:rPr>
          <w:rFonts w:eastAsia="Malgun Gothic"/>
          <w:b/>
          <w:noProof w:val="0"/>
        </w:rPr>
      </w:pPr>
      <w:r w:rsidRPr="00A53DC8">
        <w:rPr>
          <w:b/>
          <w:noProof w:val="0"/>
        </w:rPr>
        <w:t>with</w:t>
      </w:r>
      <w:r w:rsidRPr="00A53DC8">
        <w:rPr>
          <w:noProof w:val="0"/>
        </w:rPr>
        <w:t xml:space="preserve"> { UE having sent unprotected REGISTER request }</w:t>
      </w:r>
    </w:p>
    <w:p w:rsidR="00F97A1D" w:rsidRPr="00A53DC8" w:rsidRDefault="00F97A1D" w:rsidP="00F97A1D">
      <w:pPr>
        <w:pStyle w:val="PL"/>
        <w:rPr>
          <w:noProof w:val="0"/>
        </w:rPr>
      </w:pPr>
      <w:r w:rsidRPr="00A53DC8">
        <w:rPr>
          <w:b/>
          <w:noProof w:val="0"/>
        </w:rPr>
        <w:t>ensure that</w:t>
      </w:r>
      <w:r w:rsidRPr="00A53DC8">
        <w:rPr>
          <w:noProof w:val="0"/>
        </w:rPr>
        <w:t xml:space="preserve"> {</w:t>
      </w:r>
    </w:p>
    <w:p w:rsidR="00F97A1D" w:rsidRPr="00A53DC8" w:rsidRDefault="00F97A1D" w:rsidP="00F97A1D">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receiving a 423 (Interval Too Brief) response </w:t>
      </w:r>
      <w:r w:rsidRPr="00A53DC8">
        <w:rPr>
          <w:noProof w:val="0"/>
        </w:rPr>
        <w:t>}</w:t>
      </w:r>
    </w:p>
    <w:p w:rsidR="00F97A1D" w:rsidRPr="00A53DC8" w:rsidRDefault="00F97A1D" w:rsidP="00F97A1D">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another unprotect REGISTER request with new expiration interval }</w:t>
      </w:r>
    </w:p>
    <w:p w:rsidR="00F97A1D" w:rsidRPr="00A53DC8" w:rsidRDefault="00F97A1D" w:rsidP="00F97A1D">
      <w:pPr>
        <w:pStyle w:val="PL"/>
        <w:rPr>
          <w:noProof w:val="0"/>
        </w:rPr>
      </w:pPr>
      <w:r w:rsidRPr="00A53DC8">
        <w:rPr>
          <w:noProof w:val="0"/>
        </w:rPr>
        <w:t xml:space="preserve">            }</w:t>
      </w:r>
    </w:p>
    <w:p w:rsidR="00F97A1D" w:rsidRPr="00A53DC8" w:rsidRDefault="00F97A1D" w:rsidP="00EB3D4C">
      <w:pPr>
        <w:pStyle w:val="Heading3"/>
        <w:rPr>
          <w:rFonts w:eastAsia="MS Gothic"/>
        </w:rPr>
      </w:pPr>
      <w:bookmarkStart w:id="160" w:name="_Toc42778707"/>
      <w:bookmarkStart w:id="161" w:name="_Toc42785154"/>
      <w:bookmarkStart w:id="162" w:name="_Toc43210147"/>
      <w:bookmarkStart w:id="163" w:name="_Toc51948373"/>
      <w:bookmarkStart w:id="164" w:name="_Toc52162446"/>
      <w:bookmarkStart w:id="165" w:name="_Toc60916032"/>
      <w:r w:rsidRPr="00A53DC8">
        <w:rPr>
          <w:rFonts w:eastAsia="MS Gothic"/>
        </w:rPr>
        <w:t>6.2.2</w:t>
      </w:r>
      <w:r w:rsidRPr="00A53DC8">
        <w:rPr>
          <w:rFonts w:eastAsia="MS Gothic"/>
        </w:rPr>
        <w:tab/>
        <w:t>Conformance Requirements</w:t>
      </w:r>
      <w:bookmarkEnd w:id="160"/>
      <w:bookmarkEnd w:id="161"/>
      <w:bookmarkEnd w:id="162"/>
      <w:bookmarkEnd w:id="163"/>
      <w:bookmarkEnd w:id="164"/>
      <w:bookmarkEnd w:id="165"/>
    </w:p>
    <w:p w:rsidR="00F97A1D" w:rsidRPr="00A53DC8" w:rsidRDefault="00F97A1D" w:rsidP="00F97A1D">
      <w:r w:rsidRPr="00A53DC8">
        <w:t>[TS 24.229, clause 5.1.1.2.1]:</w:t>
      </w:r>
    </w:p>
    <w:p w:rsidR="00F97A1D" w:rsidRPr="00A53DC8" w:rsidRDefault="00F97A1D" w:rsidP="00F97A1D">
      <w:r w:rsidRPr="00A53DC8">
        <w:t>After a first unsuccessful initial registration attempt, if the Retry-After header field was not present and the initial registration was not performed as a consequence of a failed reregistration, the UE shall not wait more than 5 minutes before attempting a new registration.</w:t>
      </w:r>
    </w:p>
    <w:p w:rsidR="00F97A1D" w:rsidRPr="00A53DC8" w:rsidRDefault="00F97A1D" w:rsidP="00F97A1D">
      <w:r w:rsidRPr="00A53DC8">
        <w:t>[TS 24.229, clause 5.1.1.2.1]:</w:t>
      </w:r>
    </w:p>
    <w:p w:rsidR="00F97A1D" w:rsidRPr="00A53DC8" w:rsidRDefault="00F97A1D" w:rsidP="00F97A1D">
      <w:r w:rsidRPr="00A53DC8">
        <w:t>On receiving a 503 response with a Retry-After header field to the REGISTER request and the Retry-After header field indicates time bigger than the value for timer F as specified in table 7.7.1, the UE:</w:t>
      </w:r>
    </w:p>
    <w:p w:rsidR="00F97A1D" w:rsidRPr="00A53DC8" w:rsidRDefault="00F97A1D" w:rsidP="00F97A1D">
      <w:pPr>
        <w:pStyle w:val="B10"/>
        <w:rPr>
          <w:lang w:eastAsia="zh-CN"/>
        </w:rPr>
      </w:pPr>
      <w:r w:rsidRPr="00A53DC8">
        <w:t>a)</w:t>
      </w:r>
      <w:r w:rsidRPr="00A53DC8">
        <w:tab/>
        <w:t xml:space="preserve">shall </w:t>
      </w:r>
      <w:r w:rsidRPr="00A53DC8">
        <w:rPr>
          <w:lang w:eastAsia="zh-CN"/>
        </w:rPr>
        <w:t>mark the currently used P-CSCF address as unavailable for the time indicated by the Retry-After header field</w:t>
      </w:r>
      <w:r w:rsidRPr="00A53DC8">
        <w:t>;</w:t>
      </w:r>
    </w:p>
    <w:p w:rsidR="00F97A1D" w:rsidRPr="00A53DC8" w:rsidRDefault="00F97A1D" w:rsidP="00F97A1D">
      <w:pPr>
        <w:pStyle w:val="B10"/>
      </w:pPr>
      <w:r w:rsidRPr="00A53DC8">
        <w:t>b)</w:t>
      </w:r>
      <w:r w:rsidRPr="00A53DC8">
        <w:tab/>
      </w:r>
      <w:r w:rsidRPr="00A53DC8">
        <w:rPr>
          <w:lang w:eastAsia="zh-CN"/>
        </w:rPr>
        <w:t xml:space="preserve">if there is a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 xml:space="preserve">initiate an initial registration as specified in subclause 5.1.1.2 using </w:t>
      </w:r>
      <w:r w:rsidRPr="00A53DC8">
        <w:rPr>
          <w:lang w:eastAsia="zh-CN"/>
        </w:rPr>
        <w:t>that P-CSCF</w:t>
      </w:r>
      <w:r w:rsidRPr="00A53DC8">
        <w:t>; and</w:t>
      </w:r>
    </w:p>
    <w:p w:rsidR="00F97A1D" w:rsidRPr="00A53DC8" w:rsidRDefault="00F97A1D" w:rsidP="00F97A1D">
      <w:pPr>
        <w:pStyle w:val="B10"/>
      </w:pPr>
      <w:r w:rsidRPr="00A53DC8">
        <w:t>c)</w:t>
      </w:r>
      <w:r w:rsidRPr="00A53DC8">
        <w:tab/>
      </w:r>
      <w:r w:rsidRPr="00A53DC8">
        <w:rPr>
          <w:lang w:eastAsia="zh-CN"/>
        </w:rPr>
        <w:t xml:space="preserve">if there is no locally stored </w:t>
      </w:r>
      <w:r w:rsidRPr="00A53DC8">
        <w:t>P-CSCF</w:t>
      </w:r>
      <w:r w:rsidRPr="00A53DC8">
        <w:rPr>
          <w:lang w:eastAsia="zh-CN"/>
        </w:rPr>
        <w:t xml:space="preserve"> address</w:t>
      </w:r>
      <w:r w:rsidRPr="00A53DC8">
        <w:t xml:space="preserve"> as specified in subclause 5.1.9</w:t>
      </w:r>
      <w:r w:rsidRPr="00A53DC8">
        <w:rPr>
          <w:lang w:eastAsia="zh-CN"/>
        </w:rPr>
        <w:t xml:space="preserve"> which is </w:t>
      </w:r>
      <w:r w:rsidRPr="00A53DC8">
        <w:t>different than the currently used P-CSCF</w:t>
      </w:r>
      <w:r w:rsidRPr="00A53DC8">
        <w:rPr>
          <w:lang w:eastAsia="zh-CN"/>
        </w:rPr>
        <w:t xml:space="preserve"> address</w:t>
      </w:r>
      <w:r w:rsidRPr="00A53DC8">
        <w:t xml:space="preserve"> </w:t>
      </w:r>
      <w:r w:rsidRPr="00A53DC8">
        <w:rPr>
          <w:lang w:eastAsia="zh-CN"/>
        </w:rPr>
        <w:t xml:space="preserve">and which is not marked as unavailable, may </w:t>
      </w:r>
      <w:r w:rsidRPr="00A53DC8">
        <w:t>get a new set of P-CSCF</w:t>
      </w:r>
      <w:r w:rsidRPr="00A53DC8">
        <w:rPr>
          <w:lang w:eastAsia="zh-CN"/>
        </w:rPr>
        <w:t xml:space="preserve"> </w:t>
      </w:r>
      <w:r w:rsidRPr="00A53DC8">
        <w:t>addresses as described in subclause 9.2.1 unless otherwise specified in the access specific annexes (as described in annex B, annex L or annex U)</w:t>
      </w:r>
      <w:r w:rsidRPr="00A53DC8">
        <w:rPr>
          <w:lang w:eastAsia="zh-CN"/>
        </w:rPr>
        <w:t xml:space="preserve"> and </w:t>
      </w:r>
      <w:r w:rsidRPr="00A53DC8">
        <w:t>initiate an initial registration as specified in subclause 5.1.1.2.</w:t>
      </w:r>
    </w:p>
    <w:p w:rsidR="00F97A1D" w:rsidRPr="00A53DC8" w:rsidRDefault="00F97A1D" w:rsidP="00F97A1D">
      <w:pPr>
        <w:pStyle w:val="NO"/>
      </w:pPr>
      <w:r w:rsidRPr="00A53DC8">
        <w:t>NOTE 19:</w:t>
      </w:r>
      <w:r w:rsidRPr="00A53DC8">
        <w:tab/>
        <w:t xml:space="preserve">if the Retry-After header field indicates time smaller than the value for timer F as specified in table 7.7.1, the UE continues using </w:t>
      </w:r>
      <w:r w:rsidRPr="00A53DC8">
        <w:rPr>
          <w:lang w:eastAsia="zh-CN"/>
        </w:rPr>
        <w:t>the currently used P-CSCF address.</w:t>
      </w:r>
    </w:p>
    <w:p w:rsidR="00F97A1D" w:rsidRPr="00A53DC8" w:rsidRDefault="00F97A1D" w:rsidP="00F97A1D">
      <w:r w:rsidRPr="00A53DC8">
        <w:t>[TS 24.229, clause 5.1.1.2.1]:</w:t>
      </w:r>
    </w:p>
    <w:p w:rsidR="00F97A1D" w:rsidRPr="00A53DC8" w:rsidRDefault="00F97A1D" w:rsidP="00F97A1D">
      <w:r w:rsidRPr="00A53DC8">
        <w:t>On receiving a 423 (Interval Too Brief) response to the REGISTER request, the UE shall:</w:t>
      </w:r>
    </w:p>
    <w:p w:rsidR="00F97A1D" w:rsidRPr="00A53DC8" w:rsidRDefault="00F97A1D" w:rsidP="00F97A1D">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F97A1D" w:rsidRPr="00A53DC8" w:rsidRDefault="00F97A1D" w:rsidP="00EB3D4C">
      <w:pPr>
        <w:pStyle w:val="Heading3"/>
        <w:rPr>
          <w:rFonts w:eastAsia="MS Gothic"/>
        </w:rPr>
      </w:pPr>
      <w:bookmarkStart w:id="166" w:name="_Toc42778708"/>
      <w:bookmarkStart w:id="167" w:name="_Toc42785155"/>
      <w:bookmarkStart w:id="168" w:name="_Toc43210148"/>
      <w:bookmarkStart w:id="169" w:name="_Toc51948374"/>
      <w:bookmarkStart w:id="170" w:name="_Toc52162447"/>
      <w:bookmarkStart w:id="171" w:name="_Toc60916033"/>
      <w:r w:rsidRPr="00A53DC8">
        <w:rPr>
          <w:rFonts w:eastAsia="MS Gothic"/>
        </w:rPr>
        <w:lastRenderedPageBreak/>
        <w:t>6.2.3</w:t>
      </w:r>
      <w:r w:rsidRPr="00A53DC8">
        <w:rPr>
          <w:rFonts w:eastAsia="MS Gothic"/>
        </w:rPr>
        <w:tab/>
        <w:t>Test description</w:t>
      </w:r>
      <w:bookmarkEnd w:id="166"/>
      <w:bookmarkEnd w:id="167"/>
      <w:bookmarkEnd w:id="168"/>
      <w:bookmarkEnd w:id="169"/>
      <w:bookmarkEnd w:id="170"/>
      <w:bookmarkEnd w:id="171"/>
    </w:p>
    <w:p w:rsidR="00F97A1D" w:rsidRPr="00A53DC8" w:rsidRDefault="00F97A1D" w:rsidP="00CF618F">
      <w:pPr>
        <w:pStyle w:val="Heading4"/>
      </w:pPr>
      <w:bookmarkStart w:id="172" w:name="_Toc43210149"/>
      <w:bookmarkStart w:id="173" w:name="_Toc51948375"/>
      <w:bookmarkStart w:id="174" w:name="_Toc52162448"/>
      <w:bookmarkStart w:id="175" w:name="_Toc60916034"/>
      <w:r w:rsidRPr="00A53DC8">
        <w:t>6.2.3.1</w:t>
      </w:r>
      <w:r w:rsidRPr="00A53DC8">
        <w:tab/>
        <w:t>Pre-test conditions</w:t>
      </w:r>
      <w:bookmarkEnd w:id="172"/>
      <w:bookmarkEnd w:id="173"/>
      <w:bookmarkEnd w:id="174"/>
      <w:bookmarkEnd w:id="175"/>
    </w:p>
    <w:p w:rsidR="00F97A1D" w:rsidRPr="00A53DC8" w:rsidRDefault="00F97A1D" w:rsidP="00F97A1D">
      <w:pPr>
        <w:pStyle w:val="H6"/>
        <w:rPr>
          <w:rFonts w:cs="Arial"/>
        </w:rPr>
      </w:pPr>
      <w:r w:rsidRPr="00A53DC8">
        <w:rPr>
          <w:rFonts w:cs="Arial"/>
        </w:rPr>
        <w:t>System Simulator:</w:t>
      </w:r>
    </w:p>
    <w:p w:rsidR="00F97A1D" w:rsidRPr="00A53DC8" w:rsidRDefault="00F97A1D" w:rsidP="00F97A1D">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F97A1D" w:rsidRPr="00A53DC8" w:rsidRDefault="00F97A1D" w:rsidP="00F97A1D">
      <w:pPr>
        <w:pStyle w:val="B10"/>
      </w:pPr>
      <w:r w:rsidRPr="00A53DC8">
        <w:t>-</w:t>
      </w:r>
      <w:r w:rsidRPr="00A53DC8">
        <w:tab/>
        <w:t>SS is listening to SIP default port 5060 for both UDP and TCP protocols.</w:t>
      </w:r>
    </w:p>
    <w:p w:rsidR="00F97A1D" w:rsidRPr="00A53DC8" w:rsidRDefault="00F97A1D" w:rsidP="00F97A1D">
      <w:pPr>
        <w:pStyle w:val="B10"/>
      </w:pPr>
      <w:r w:rsidRPr="00A53DC8">
        <w:t>-</w:t>
      </w:r>
      <w:r w:rsidRPr="00A53DC8">
        <w:tab/>
        <w:t>SS is able to perform IMS AKA authentication for the IMPI, according to 3GPP TS 33.203 [16] clause 6.1.</w:t>
      </w:r>
    </w:p>
    <w:p w:rsidR="00F97A1D" w:rsidRPr="00A53DC8" w:rsidRDefault="00F97A1D" w:rsidP="00482465">
      <w:pPr>
        <w:pStyle w:val="B10"/>
      </w:pPr>
      <w:r w:rsidRPr="00A53DC8">
        <w:t>-</w:t>
      </w:r>
      <w:r w:rsidRPr="00A53DC8">
        <w:tab/>
        <w:t>1 NR Cell</w:t>
      </w:r>
    </w:p>
    <w:p w:rsidR="00F97A1D" w:rsidRPr="00A53DC8" w:rsidRDefault="00F97A1D" w:rsidP="00F97A1D">
      <w:pPr>
        <w:pStyle w:val="H6"/>
      </w:pPr>
      <w:r w:rsidRPr="00A53DC8">
        <w:t>UE:</w:t>
      </w:r>
    </w:p>
    <w:p w:rsidR="00F97A1D" w:rsidRPr="00A53DC8" w:rsidRDefault="00F97A1D" w:rsidP="00F97A1D">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F97A1D" w:rsidRPr="00A53DC8" w:rsidRDefault="00F97A1D" w:rsidP="00F97A1D">
      <w:pPr>
        <w:pStyle w:val="B10"/>
        <w:rPr>
          <w:snapToGrid w:val="0"/>
        </w:rPr>
      </w:pPr>
      <w:r w:rsidRPr="00A53DC8">
        <w:t>-</w:t>
      </w:r>
      <w:r w:rsidRPr="00A53DC8">
        <w:tab/>
        <w:t xml:space="preserve">The </w:t>
      </w:r>
      <w:r w:rsidRPr="00A53DC8">
        <w:rPr>
          <w:snapToGrid w:val="0"/>
        </w:rPr>
        <w:t>UE is configured to register for IMS after switch on.</w:t>
      </w:r>
    </w:p>
    <w:p w:rsidR="00F97A1D" w:rsidRPr="00A53DC8" w:rsidRDefault="00F97A1D" w:rsidP="00F97A1D">
      <w:pPr>
        <w:pStyle w:val="B10"/>
        <w:rPr>
          <w:snapToGrid w:val="0"/>
        </w:rPr>
      </w:pPr>
      <w:r w:rsidRPr="00A53DC8">
        <w:t>-</w:t>
      </w:r>
      <w:r w:rsidRPr="00A53DC8">
        <w:tab/>
        <w:t xml:space="preserve">The </w:t>
      </w:r>
      <w:r w:rsidRPr="00A53DC8">
        <w:rPr>
          <w:snapToGrid w:val="0"/>
        </w:rPr>
        <w:t>UE is switched off.</w:t>
      </w:r>
    </w:p>
    <w:p w:rsidR="00F97A1D" w:rsidRPr="00A53DC8" w:rsidRDefault="00F97A1D" w:rsidP="00F97A1D">
      <w:pPr>
        <w:pStyle w:val="H6"/>
        <w:rPr>
          <w:rFonts w:cs="Arial"/>
        </w:rPr>
      </w:pPr>
      <w:r w:rsidRPr="00A53DC8">
        <w:rPr>
          <w:rFonts w:cs="Arial"/>
        </w:rPr>
        <w:t>Preamble:</w:t>
      </w:r>
    </w:p>
    <w:p w:rsidR="00F97A1D" w:rsidRPr="00A53DC8" w:rsidRDefault="00F97A1D" w:rsidP="00482465">
      <w:pPr>
        <w:pStyle w:val="B10"/>
      </w:pPr>
      <w:r w:rsidRPr="00A53DC8">
        <w:t>-</w:t>
      </w:r>
      <w:r w:rsidRPr="00A53DC8">
        <w:tab/>
        <w:t>None</w:t>
      </w:r>
    </w:p>
    <w:p w:rsidR="00F97A1D" w:rsidRPr="00A53DC8" w:rsidRDefault="00F97A1D" w:rsidP="00F97A1D">
      <w:pPr>
        <w:rPr>
          <w:rFonts w:eastAsia="MS Gothic"/>
        </w:rPr>
      </w:pPr>
    </w:p>
    <w:p w:rsidR="00F97A1D" w:rsidRPr="00A53DC8" w:rsidRDefault="00F97A1D" w:rsidP="00CF618F">
      <w:pPr>
        <w:pStyle w:val="Heading4"/>
        <w:rPr>
          <w:snapToGrid w:val="0"/>
        </w:rPr>
      </w:pPr>
      <w:bookmarkStart w:id="176" w:name="_Toc43210150"/>
      <w:bookmarkStart w:id="177" w:name="_Toc51948376"/>
      <w:bookmarkStart w:id="178" w:name="_Toc52162449"/>
      <w:bookmarkStart w:id="179" w:name="_Toc60916035"/>
      <w:r w:rsidRPr="00A53DC8">
        <w:t>6.2.3.2</w:t>
      </w:r>
      <w:r w:rsidRPr="00A53DC8">
        <w:tab/>
      </w:r>
      <w:r w:rsidRPr="00A53DC8">
        <w:rPr>
          <w:snapToGrid w:val="0"/>
        </w:rPr>
        <w:t>Test procedure sequence</w:t>
      </w:r>
      <w:bookmarkEnd w:id="176"/>
      <w:bookmarkEnd w:id="177"/>
      <w:bookmarkEnd w:id="178"/>
      <w:bookmarkEnd w:id="179"/>
    </w:p>
    <w:p w:rsidR="00F97A1D" w:rsidRPr="00A53DC8" w:rsidRDefault="00F97A1D" w:rsidP="00F97A1D">
      <w:pPr>
        <w:pStyle w:val="TH"/>
        <w:rPr>
          <w:rFonts w:cs="Arial"/>
        </w:rPr>
      </w:pPr>
      <w:r w:rsidRPr="00A53DC8">
        <w:rPr>
          <w:rFonts w:cs="Arial"/>
        </w:rPr>
        <w:t>Table 6.2.3.2-1: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A53DC8" w:rsidTr="000E768E">
        <w:trPr>
          <w:jc w:val="center"/>
        </w:trPr>
        <w:tc>
          <w:tcPr>
            <w:tcW w:w="567" w:type="dxa"/>
            <w:tcBorders>
              <w:bottom w:val="nil"/>
            </w:tcBorders>
          </w:tcPr>
          <w:p w:rsidR="00F97A1D" w:rsidRPr="00A53DC8" w:rsidRDefault="00F97A1D" w:rsidP="00A20284">
            <w:pPr>
              <w:pStyle w:val="TAH"/>
              <w:ind w:left="400" w:hanging="400"/>
            </w:pPr>
            <w:r w:rsidRPr="00A53DC8">
              <w:t>St</w:t>
            </w:r>
          </w:p>
        </w:tc>
        <w:tc>
          <w:tcPr>
            <w:tcW w:w="3968" w:type="dxa"/>
          </w:tcPr>
          <w:p w:rsidR="00F97A1D" w:rsidRPr="00A53DC8" w:rsidRDefault="00F97A1D" w:rsidP="00A20284">
            <w:pPr>
              <w:pStyle w:val="TAH"/>
              <w:ind w:left="400" w:hanging="400"/>
            </w:pPr>
            <w:r w:rsidRPr="00A53DC8">
              <w:t>Procedure</w:t>
            </w:r>
          </w:p>
        </w:tc>
        <w:tc>
          <w:tcPr>
            <w:tcW w:w="3684" w:type="dxa"/>
            <w:gridSpan w:val="2"/>
          </w:tcPr>
          <w:p w:rsidR="00F97A1D" w:rsidRPr="00A53DC8" w:rsidRDefault="00F97A1D" w:rsidP="00A20284">
            <w:pPr>
              <w:pStyle w:val="TAH"/>
              <w:ind w:left="400" w:hanging="400"/>
            </w:pPr>
            <w:r w:rsidRPr="00A53DC8">
              <w:t>Message Sequence</w:t>
            </w:r>
          </w:p>
        </w:tc>
        <w:tc>
          <w:tcPr>
            <w:tcW w:w="567" w:type="dxa"/>
            <w:tcBorders>
              <w:bottom w:val="nil"/>
            </w:tcBorders>
          </w:tcPr>
          <w:p w:rsidR="00F97A1D" w:rsidRPr="00A53DC8" w:rsidRDefault="00F97A1D" w:rsidP="00A20284">
            <w:pPr>
              <w:pStyle w:val="TAH"/>
            </w:pPr>
            <w:r w:rsidRPr="00A53DC8">
              <w:t>TP</w:t>
            </w:r>
          </w:p>
        </w:tc>
        <w:tc>
          <w:tcPr>
            <w:tcW w:w="850" w:type="dxa"/>
            <w:tcBorders>
              <w:bottom w:val="nil"/>
            </w:tcBorders>
          </w:tcPr>
          <w:p w:rsidR="00F97A1D" w:rsidRPr="00A53DC8" w:rsidRDefault="00F97A1D" w:rsidP="00A20284">
            <w:pPr>
              <w:pStyle w:val="TAH"/>
            </w:pPr>
            <w:r w:rsidRPr="00A53DC8">
              <w:t>Verdict</w:t>
            </w:r>
          </w:p>
        </w:tc>
      </w:tr>
      <w:tr w:rsidR="00F97A1D" w:rsidRPr="00A53DC8" w:rsidTr="000E768E">
        <w:trPr>
          <w:jc w:val="center"/>
        </w:trPr>
        <w:tc>
          <w:tcPr>
            <w:tcW w:w="567" w:type="dxa"/>
            <w:tcBorders>
              <w:top w:val="nil"/>
            </w:tcBorders>
          </w:tcPr>
          <w:p w:rsidR="00F97A1D" w:rsidRPr="00A53DC8" w:rsidRDefault="00F97A1D" w:rsidP="00A20284">
            <w:pPr>
              <w:pStyle w:val="TAH"/>
            </w:pPr>
          </w:p>
        </w:tc>
        <w:tc>
          <w:tcPr>
            <w:tcW w:w="3968" w:type="dxa"/>
          </w:tcPr>
          <w:p w:rsidR="00F97A1D" w:rsidRPr="00A53DC8" w:rsidRDefault="00F97A1D" w:rsidP="00A20284">
            <w:pPr>
              <w:pStyle w:val="TAH"/>
            </w:pPr>
          </w:p>
        </w:tc>
        <w:tc>
          <w:tcPr>
            <w:tcW w:w="708" w:type="dxa"/>
          </w:tcPr>
          <w:p w:rsidR="00F97A1D" w:rsidRPr="00A53DC8" w:rsidRDefault="00F97A1D" w:rsidP="00A20284">
            <w:pPr>
              <w:pStyle w:val="TAH"/>
            </w:pPr>
            <w:r w:rsidRPr="00A53DC8">
              <w:t>U - S</w:t>
            </w:r>
          </w:p>
        </w:tc>
        <w:tc>
          <w:tcPr>
            <w:tcW w:w="2976" w:type="dxa"/>
          </w:tcPr>
          <w:p w:rsidR="00F97A1D" w:rsidRPr="00A53DC8" w:rsidRDefault="00F97A1D" w:rsidP="00A20284">
            <w:pPr>
              <w:pStyle w:val="TAH"/>
            </w:pPr>
            <w:r w:rsidRPr="00A53DC8">
              <w:t>Message</w:t>
            </w:r>
          </w:p>
        </w:tc>
        <w:tc>
          <w:tcPr>
            <w:tcW w:w="567" w:type="dxa"/>
            <w:tcBorders>
              <w:top w:val="nil"/>
            </w:tcBorders>
          </w:tcPr>
          <w:p w:rsidR="00F97A1D" w:rsidRPr="00A53DC8" w:rsidRDefault="00F97A1D" w:rsidP="00A20284">
            <w:pPr>
              <w:pStyle w:val="TAH"/>
            </w:pPr>
          </w:p>
        </w:tc>
        <w:tc>
          <w:tcPr>
            <w:tcW w:w="850" w:type="dxa"/>
            <w:tcBorders>
              <w:top w:val="nil"/>
            </w:tcBorders>
          </w:tcPr>
          <w:p w:rsidR="00F97A1D" w:rsidRPr="00A53DC8" w:rsidRDefault="00F97A1D" w:rsidP="00A20284">
            <w:pPr>
              <w:pStyle w:val="TAH"/>
            </w:pPr>
          </w:p>
        </w:tc>
      </w:tr>
      <w:tr w:rsidR="00F97A1D" w:rsidRPr="00A53DC8" w:rsidTr="000E768E">
        <w:trPr>
          <w:jc w:val="center"/>
        </w:trPr>
        <w:tc>
          <w:tcPr>
            <w:tcW w:w="567" w:type="dxa"/>
          </w:tcPr>
          <w:p w:rsidR="00F97A1D" w:rsidRPr="00A53DC8" w:rsidRDefault="00F97A1D" w:rsidP="00A20284">
            <w:pPr>
              <w:pStyle w:val="TAC"/>
            </w:pPr>
            <w:r w:rsidRPr="00A53DC8">
              <w:t>1</w:t>
            </w:r>
          </w:p>
        </w:tc>
        <w:tc>
          <w:tcPr>
            <w:tcW w:w="3968" w:type="dxa"/>
          </w:tcPr>
          <w:p w:rsidR="00F97A1D" w:rsidRPr="00A53DC8" w:rsidRDefault="00F97A1D" w:rsidP="00A20284">
            <w:pPr>
              <w:pStyle w:val="TAL"/>
            </w:pPr>
            <w:r w:rsidRPr="00A53DC8">
              <w:t>The UE is switched on</w:t>
            </w:r>
          </w:p>
        </w:tc>
        <w:tc>
          <w:tcPr>
            <w:tcW w:w="708" w:type="dxa"/>
          </w:tcPr>
          <w:p w:rsidR="00F97A1D" w:rsidRPr="00A53DC8" w:rsidRDefault="00F97A1D" w:rsidP="00A20284">
            <w:pPr>
              <w:pStyle w:val="TAC"/>
            </w:pPr>
          </w:p>
        </w:tc>
        <w:tc>
          <w:tcPr>
            <w:tcW w:w="2976" w:type="dxa"/>
          </w:tcPr>
          <w:p w:rsidR="00F97A1D" w:rsidRPr="00A53DC8" w:rsidRDefault="00F97A1D" w:rsidP="00A20284">
            <w:pPr>
              <w:pStyle w:val="TAL"/>
            </w:pP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2</w:t>
            </w:r>
          </w:p>
        </w:tc>
        <w:tc>
          <w:tcPr>
            <w:tcW w:w="3968" w:type="dxa"/>
          </w:tcPr>
          <w:p w:rsidR="00F97A1D" w:rsidRPr="00A53DC8" w:rsidRDefault="00F97A1D" w:rsidP="00A20284">
            <w:pPr>
              <w:pStyle w:val="TAL"/>
            </w:pPr>
            <w:r w:rsidRPr="00A53DC8">
              <w:t>UE sends an initial registration request.</w:t>
            </w:r>
          </w:p>
        </w:tc>
        <w:tc>
          <w:tcPr>
            <w:tcW w:w="708" w:type="dxa"/>
          </w:tcPr>
          <w:p w:rsidR="00F97A1D" w:rsidRPr="00A53DC8" w:rsidRDefault="00F97A1D" w:rsidP="00A20284">
            <w:pPr>
              <w:pStyle w:val="TAC"/>
              <w:rPr>
                <w:rFonts w:eastAsia="Yu Gothic"/>
              </w:rPr>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3</w:t>
            </w:r>
          </w:p>
        </w:tc>
        <w:tc>
          <w:tcPr>
            <w:tcW w:w="3968" w:type="dxa"/>
          </w:tcPr>
          <w:p w:rsidR="00F97A1D" w:rsidRPr="00A53DC8" w:rsidRDefault="00F97A1D" w:rsidP="00A20284">
            <w:pPr>
              <w:pStyle w:val="TAL"/>
            </w:pPr>
            <w:r w:rsidRPr="00A53DC8">
              <w:t>SS sends 503 Service Unavailable without Retry-After header.</w:t>
            </w:r>
          </w:p>
        </w:tc>
        <w:tc>
          <w:tcPr>
            <w:tcW w:w="708" w:type="dxa"/>
          </w:tcPr>
          <w:p w:rsidR="00F97A1D" w:rsidRPr="00A53DC8" w:rsidRDefault="00F97A1D" w:rsidP="00A20284">
            <w:pPr>
              <w:pStyle w:val="TAC"/>
              <w:rPr>
                <w:rFonts w:eastAsia="Yu Gothic"/>
              </w:rPr>
            </w:pPr>
            <w:r w:rsidRPr="00A53DC8">
              <w:t>&lt;--</w:t>
            </w:r>
          </w:p>
        </w:tc>
        <w:tc>
          <w:tcPr>
            <w:tcW w:w="2976" w:type="dxa"/>
          </w:tcPr>
          <w:p w:rsidR="00F97A1D" w:rsidRPr="00A53DC8" w:rsidRDefault="00F97A1D" w:rsidP="00A20284">
            <w:pPr>
              <w:pStyle w:val="TAL"/>
            </w:pPr>
            <w:r w:rsidRPr="00A53DC8">
              <w:t>503 Service Unavailable</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4</w:t>
            </w:r>
          </w:p>
        </w:tc>
        <w:tc>
          <w:tcPr>
            <w:tcW w:w="3968" w:type="dxa"/>
          </w:tcPr>
          <w:p w:rsidR="00F97A1D" w:rsidRPr="00A53DC8" w:rsidRDefault="00F97A1D" w:rsidP="00A20284">
            <w:pPr>
              <w:pStyle w:val="TAL"/>
            </w:pPr>
            <w:r w:rsidRPr="00A53DC8">
              <w:t>Check: does the UE not wait more than 5 minutes before attempting a new registration?</w:t>
            </w:r>
          </w:p>
        </w:tc>
        <w:tc>
          <w:tcPr>
            <w:tcW w:w="708" w:type="dxa"/>
          </w:tcPr>
          <w:p w:rsidR="00F97A1D" w:rsidRPr="00A53DC8" w:rsidRDefault="00F97A1D" w:rsidP="00A20284">
            <w:pPr>
              <w:pStyle w:val="TAC"/>
              <w:rPr>
                <w:rFonts w:eastAsia="Yu Gothic"/>
              </w:rPr>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r w:rsidRPr="00A53DC8">
              <w:t>1</w:t>
            </w:r>
          </w:p>
        </w:tc>
        <w:tc>
          <w:tcPr>
            <w:tcW w:w="850" w:type="dxa"/>
          </w:tcPr>
          <w:p w:rsidR="00F97A1D" w:rsidRPr="00A53DC8" w:rsidRDefault="00F97A1D" w:rsidP="00A20284">
            <w:pPr>
              <w:pStyle w:val="TAC"/>
            </w:pPr>
            <w:r w:rsidRPr="00A53DC8">
              <w:t>P</w:t>
            </w:r>
          </w:p>
        </w:tc>
      </w:tr>
      <w:tr w:rsidR="00F97A1D" w:rsidRPr="00A53DC8" w:rsidTr="000E768E">
        <w:trPr>
          <w:jc w:val="center"/>
        </w:trPr>
        <w:tc>
          <w:tcPr>
            <w:tcW w:w="567" w:type="dxa"/>
          </w:tcPr>
          <w:p w:rsidR="00F97A1D" w:rsidRPr="00A53DC8" w:rsidRDefault="00F97A1D" w:rsidP="00A20284">
            <w:pPr>
              <w:pStyle w:val="TAC"/>
            </w:pPr>
            <w:r w:rsidRPr="00A53DC8">
              <w:t>5</w:t>
            </w:r>
          </w:p>
        </w:tc>
        <w:tc>
          <w:tcPr>
            <w:tcW w:w="3968" w:type="dxa"/>
          </w:tcPr>
          <w:p w:rsidR="00F97A1D" w:rsidRPr="00A53DC8" w:rsidRDefault="00F97A1D" w:rsidP="00A20284">
            <w:pPr>
              <w:pStyle w:val="TAL"/>
            </w:pPr>
            <w:r w:rsidRPr="00A53DC8">
              <w:t>SS sends 503 Service Unavailable with Retry-After header set to 10 seconds.</w:t>
            </w:r>
          </w:p>
        </w:tc>
        <w:tc>
          <w:tcPr>
            <w:tcW w:w="708" w:type="dxa"/>
          </w:tcPr>
          <w:p w:rsidR="00F97A1D" w:rsidRPr="00A53DC8" w:rsidRDefault="00F97A1D" w:rsidP="00A20284">
            <w:pPr>
              <w:pStyle w:val="TAC"/>
              <w:rPr>
                <w:rFonts w:eastAsia="Yu Gothic"/>
              </w:rPr>
            </w:pPr>
            <w:r w:rsidRPr="00A53DC8">
              <w:t>&lt;--</w:t>
            </w:r>
          </w:p>
        </w:tc>
        <w:tc>
          <w:tcPr>
            <w:tcW w:w="2976" w:type="dxa"/>
          </w:tcPr>
          <w:p w:rsidR="00F97A1D" w:rsidRPr="00A53DC8" w:rsidRDefault="00F97A1D" w:rsidP="00A20284">
            <w:pPr>
              <w:pStyle w:val="TAL"/>
            </w:pPr>
            <w:r w:rsidRPr="00A53DC8">
              <w:t>503 Service Unavailable</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6</w:t>
            </w:r>
          </w:p>
        </w:tc>
        <w:tc>
          <w:tcPr>
            <w:tcW w:w="3968" w:type="dxa"/>
          </w:tcPr>
          <w:p w:rsidR="00F97A1D" w:rsidRPr="00A53DC8" w:rsidRDefault="00F97A1D" w:rsidP="00A20284">
            <w:pPr>
              <w:pStyle w:val="TAL"/>
            </w:pPr>
            <w:r w:rsidRPr="00A53DC8">
              <w:t>Check: does the UE send an initial registration request, but no earlier than 10 seconds after step 5?</w:t>
            </w:r>
          </w:p>
        </w:tc>
        <w:tc>
          <w:tcPr>
            <w:tcW w:w="708" w:type="dxa"/>
          </w:tcPr>
          <w:p w:rsidR="00F97A1D" w:rsidRPr="00A53DC8" w:rsidRDefault="00F97A1D" w:rsidP="00A20284">
            <w:pPr>
              <w:pStyle w:val="TAC"/>
              <w:rPr>
                <w:rFonts w:eastAsia="Yu Gothic"/>
              </w:rPr>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r w:rsidRPr="00A53DC8">
              <w:t>2</w:t>
            </w:r>
          </w:p>
        </w:tc>
        <w:tc>
          <w:tcPr>
            <w:tcW w:w="850" w:type="dxa"/>
          </w:tcPr>
          <w:p w:rsidR="00F97A1D" w:rsidRPr="00A53DC8" w:rsidRDefault="00F97A1D" w:rsidP="00A20284">
            <w:pPr>
              <w:pStyle w:val="TAC"/>
            </w:pPr>
            <w:r w:rsidRPr="00A53DC8">
              <w:t>P</w:t>
            </w:r>
          </w:p>
        </w:tc>
      </w:tr>
      <w:tr w:rsidR="00F97A1D" w:rsidRPr="00A53DC8" w:rsidTr="000E768E">
        <w:trPr>
          <w:jc w:val="center"/>
        </w:trPr>
        <w:tc>
          <w:tcPr>
            <w:tcW w:w="567" w:type="dxa"/>
          </w:tcPr>
          <w:p w:rsidR="00F97A1D" w:rsidRPr="00A53DC8" w:rsidRDefault="00F97A1D" w:rsidP="00A20284">
            <w:pPr>
              <w:pStyle w:val="TAC"/>
            </w:pPr>
            <w:r w:rsidRPr="00A53DC8">
              <w:t>7</w:t>
            </w:r>
          </w:p>
        </w:tc>
        <w:tc>
          <w:tcPr>
            <w:tcW w:w="3968" w:type="dxa"/>
          </w:tcPr>
          <w:p w:rsidR="00F97A1D" w:rsidRPr="00A53DC8" w:rsidRDefault="00F97A1D" w:rsidP="00A20284">
            <w:pPr>
              <w:pStyle w:val="TAL"/>
            </w:pPr>
            <w:r w:rsidRPr="00A53DC8">
              <w:t>SS sends 423 Interval Too Brief.</w:t>
            </w:r>
          </w:p>
        </w:tc>
        <w:tc>
          <w:tcPr>
            <w:tcW w:w="708" w:type="dxa"/>
          </w:tcPr>
          <w:p w:rsidR="00F97A1D" w:rsidRPr="00A53DC8" w:rsidRDefault="00F97A1D" w:rsidP="00A20284">
            <w:pPr>
              <w:pStyle w:val="TAC"/>
            </w:pPr>
            <w:r w:rsidRPr="00A53DC8">
              <w:t>&lt;--</w:t>
            </w:r>
          </w:p>
        </w:tc>
        <w:tc>
          <w:tcPr>
            <w:tcW w:w="2976" w:type="dxa"/>
          </w:tcPr>
          <w:p w:rsidR="00F97A1D" w:rsidRPr="00A53DC8" w:rsidRDefault="00F97A1D" w:rsidP="00A20284">
            <w:pPr>
              <w:pStyle w:val="TAL"/>
            </w:pPr>
            <w:r w:rsidRPr="00A53DC8">
              <w:t>423 Interval Too Brief</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8</w:t>
            </w:r>
          </w:p>
        </w:tc>
        <w:tc>
          <w:tcPr>
            <w:tcW w:w="3968" w:type="dxa"/>
          </w:tcPr>
          <w:p w:rsidR="00F97A1D" w:rsidRPr="00A53DC8" w:rsidRDefault="00F97A1D" w:rsidP="00A20284">
            <w:pPr>
              <w:pStyle w:val="TAL"/>
            </w:pPr>
            <w:r w:rsidRPr="00A53DC8">
              <w:t>Check: does the UE send an initial registration request with an expiration value set to the value provided in Step 7?</w:t>
            </w:r>
          </w:p>
        </w:tc>
        <w:tc>
          <w:tcPr>
            <w:tcW w:w="708" w:type="dxa"/>
          </w:tcPr>
          <w:p w:rsidR="00F97A1D" w:rsidRPr="00A53DC8" w:rsidRDefault="00F97A1D" w:rsidP="00A20284">
            <w:pPr>
              <w:pStyle w:val="TAC"/>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r w:rsidRPr="00A53DC8">
              <w:t>3</w:t>
            </w:r>
          </w:p>
        </w:tc>
        <w:tc>
          <w:tcPr>
            <w:tcW w:w="850" w:type="dxa"/>
          </w:tcPr>
          <w:p w:rsidR="00F97A1D" w:rsidRPr="00A53DC8" w:rsidRDefault="00F97A1D" w:rsidP="00A20284">
            <w:pPr>
              <w:pStyle w:val="TAC"/>
            </w:pPr>
            <w:r w:rsidRPr="00A53DC8">
              <w:t>P</w:t>
            </w:r>
          </w:p>
        </w:tc>
      </w:tr>
      <w:tr w:rsidR="00F97A1D" w:rsidRPr="00A53DC8" w:rsidTr="000E768E">
        <w:trPr>
          <w:jc w:val="center"/>
        </w:trPr>
        <w:tc>
          <w:tcPr>
            <w:tcW w:w="567" w:type="dxa"/>
          </w:tcPr>
          <w:p w:rsidR="00F97A1D" w:rsidRPr="00A53DC8" w:rsidRDefault="00F97A1D" w:rsidP="00A20284">
            <w:pPr>
              <w:pStyle w:val="TAC"/>
            </w:pPr>
            <w:r w:rsidRPr="00A53DC8">
              <w:t>9</w:t>
            </w:r>
          </w:p>
        </w:tc>
        <w:tc>
          <w:tcPr>
            <w:tcW w:w="3968" w:type="dxa"/>
          </w:tcPr>
          <w:p w:rsidR="00F97A1D" w:rsidRPr="00A53DC8" w:rsidRDefault="00F97A1D" w:rsidP="00A20284">
            <w:pPr>
              <w:pStyle w:val="TAL"/>
            </w:pPr>
            <w:r w:rsidRPr="00A53DC8">
              <w:t>SS sends 401 Unauthorized.</w:t>
            </w:r>
          </w:p>
        </w:tc>
        <w:tc>
          <w:tcPr>
            <w:tcW w:w="708" w:type="dxa"/>
          </w:tcPr>
          <w:p w:rsidR="00F97A1D" w:rsidRPr="00A53DC8" w:rsidRDefault="00F97A1D" w:rsidP="00A20284">
            <w:pPr>
              <w:pStyle w:val="TAC"/>
            </w:pPr>
            <w:r w:rsidRPr="00A53DC8">
              <w:t>&lt;--</w:t>
            </w:r>
          </w:p>
        </w:tc>
        <w:tc>
          <w:tcPr>
            <w:tcW w:w="2976" w:type="dxa"/>
          </w:tcPr>
          <w:p w:rsidR="00F97A1D" w:rsidRPr="00A53DC8" w:rsidRDefault="00F97A1D" w:rsidP="00A20284">
            <w:pPr>
              <w:pStyle w:val="TAL"/>
            </w:pPr>
            <w:r w:rsidRPr="00A53DC8">
              <w:t>401 Unauthorized</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10</w:t>
            </w:r>
          </w:p>
        </w:tc>
        <w:tc>
          <w:tcPr>
            <w:tcW w:w="3968" w:type="dxa"/>
          </w:tcPr>
          <w:p w:rsidR="00F97A1D" w:rsidRPr="00A53DC8" w:rsidRDefault="00F97A1D" w:rsidP="00A20284">
            <w:pPr>
              <w:pStyle w:val="TAL"/>
            </w:pPr>
            <w:r w:rsidRPr="00A53DC8">
              <w:t>UE sends a subsequent registration request.</w:t>
            </w:r>
          </w:p>
        </w:tc>
        <w:tc>
          <w:tcPr>
            <w:tcW w:w="708" w:type="dxa"/>
          </w:tcPr>
          <w:p w:rsidR="00F97A1D" w:rsidRPr="00A53DC8" w:rsidRDefault="00F97A1D" w:rsidP="00A20284">
            <w:pPr>
              <w:pStyle w:val="TAC"/>
            </w:pPr>
            <w:r w:rsidRPr="00A53DC8">
              <w:t>--&gt;</w:t>
            </w:r>
          </w:p>
        </w:tc>
        <w:tc>
          <w:tcPr>
            <w:tcW w:w="2976" w:type="dxa"/>
          </w:tcPr>
          <w:p w:rsidR="00F97A1D" w:rsidRPr="00A53DC8" w:rsidRDefault="00F97A1D" w:rsidP="00A20284">
            <w:pPr>
              <w:pStyle w:val="TAL"/>
            </w:pPr>
            <w:r w:rsidRPr="00A53DC8">
              <w:t>REGISTER</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11</w:t>
            </w:r>
          </w:p>
        </w:tc>
        <w:tc>
          <w:tcPr>
            <w:tcW w:w="3968" w:type="dxa"/>
          </w:tcPr>
          <w:p w:rsidR="00F97A1D" w:rsidRPr="00A53DC8" w:rsidRDefault="00F97A1D" w:rsidP="00A20284">
            <w:pPr>
              <w:pStyle w:val="TAL"/>
            </w:pPr>
            <w:r w:rsidRPr="00A53DC8">
              <w:t>SS sends 200 OK for REGISTER</w:t>
            </w:r>
          </w:p>
        </w:tc>
        <w:tc>
          <w:tcPr>
            <w:tcW w:w="708" w:type="dxa"/>
          </w:tcPr>
          <w:p w:rsidR="00F97A1D" w:rsidRPr="00A53DC8" w:rsidRDefault="00F97A1D" w:rsidP="00A20284">
            <w:pPr>
              <w:pStyle w:val="TAC"/>
            </w:pPr>
            <w:r w:rsidRPr="00A53DC8">
              <w:t>&lt;--</w:t>
            </w:r>
          </w:p>
        </w:tc>
        <w:tc>
          <w:tcPr>
            <w:tcW w:w="2976" w:type="dxa"/>
          </w:tcPr>
          <w:p w:rsidR="00F97A1D" w:rsidRPr="00A53DC8" w:rsidRDefault="00F97A1D" w:rsidP="00A20284">
            <w:pPr>
              <w:pStyle w:val="TAL"/>
            </w:pPr>
            <w:r w:rsidRPr="00A53DC8">
              <w:t>200 OK</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p>
        </w:tc>
        <w:tc>
          <w:tcPr>
            <w:tcW w:w="3968" w:type="dxa"/>
          </w:tcPr>
          <w:p w:rsidR="00F97A1D" w:rsidRPr="00A53DC8" w:rsidRDefault="00F97A1D" w:rsidP="00A20284">
            <w:pPr>
              <w:pStyle w:val="TAL"/>
            </w:pPr>
            <w:r w:rsidRPr="00A53DC8">
              <w:t>EXCEPTION: In parallel to the events described in steps 12 to 15, the steps specified in Table 6.1.3.2-2 may take place.</w:t>
            </w:r>
          </w:p>
        </w:tc>
        <w:tc>
          <w:tcPr>
            <w:tcW w:w="708" w:type="dxa"/>
          </w:tcPr>
          <w:p w:rsidR="00F97A1D" w:rsidRPr="00A53DC8" w:rsidRDefault="00F97A1D" w:rsidP="00A20284">
            <w:pPr>
              <w:pStyle w:val="TAC"/>
            </w:pPr>
          </w:p>
        </w:tc>
        <w:tc>
          <w:tcPr>
            <w:tcW w:w="2976" w:type="dxa"/>
          </w:tcPr>
          <w:p w:rsidR="00F97A1D" w:rsidRPr="00A53DC8" w:rsidRDefault="00F97A1D" w:rsidP="00A20284">
            <w:pPr>
              <w:pStyle w:val="TAL"/>
            </w:pP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12-15</w:t>
            </w:r>
          </w:p>
        </w:tc>
        <w:tc>
          <w:tcPr>
            <w:tcW w:w="3968" w:type="dxa"/>
          </w:tcPr>
          <w:p w:rsidR="00F97A1D" w:rsidRPr="00A53DC8" w:rsidRDefault="00F97A1D" w:rsidP="00A20284">
            <w:pPr>
              <w:pStyle w:val="TAL"/>
            </w:pPr>
            <w:r w:rsidRPr="00A53DC8">
              <w:t>Steps 5-8 from clause A.2.</w:t>
            </w:r>
          </w:p>
        </w:tc>
        <w:tc>
          <w:tcPr>
            <w:tcW w:w="708" w:type="dxa"/>
          </w:tcPr>
          <w:p w:rsidR="00F97A1D" w:rsidRPr="00A53DC8" w:rsidRDefault="00F97A1D" w:rsidP="00A20284">
            <w:pPr>
              <w:pStyle w:val="TAC"/>
            </w:pPr>
          </w:p>
        </w:tc>
        <w:tc>
          <w:tcPr>
            <w:tcW w:w="2976" w:type="dxa"/>
          </w:tcPr>
          <w:p w:rsidR="00F97A1D" w:rsidRPr="00A53DC8" w:rsidRDefault="00F97A1D" w:rsidP="00A20284">
            <w:pPr>
              <w:pStyle w:val="TAL"/>
            </w:pP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bl>
    <w:p w:rsidR="00F97A1D" w:rsidRPr="00A53DC8" w:rsidRDefault="00F97A1D" w:rsidP="00482465"/>
    <w:p w:rsidR="00F97A1D" w:rsidRPr="00A53DC8" w:rsidRDefault="00F97A1D" w:rsidP="00F97A1D">
      <w:pPr>
        <w:pStyle w:val="TH"/>
        <w:rPr>
          <w:rFonts w:cs="Arial"/>
        </w:rPr>
      </w:pPr>
      <w:r w:rsidRPr="00A53DC8">
        <w:rPr>
          <w:rFonts w:cs="Arial"/>
        </w:rPr>
        <w:lastRenderedPageBreak/>
        <w:t>Table 6.2.3.2-2: Parallel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F97A1D" w:rsidRPr="00A53DC8" w:rsidTr="000E768E">
        <w:trPr>
          <w:jc w:val="center"/>
        </w:trPr>
        <w:tc>
          <w:tcPr>
            <w:tcW w:w="567" w:type="dxa"/>
            <w:tcBorders>
              <w:bottom w:val="nil"/>
            </w:tcBorders>
          </w:tcPr>
          <w:p w:rsidR="00F97A1D" w:rsidRPr="00A53DC8" w:rsidRDefault="00F97A1D" w:rsidP="00A20284">
            <w:pPr>
              <w:pStyle w:val="TAH"/>
              <w:ind w:left="400" w:hanging="400"/>
            </w:pPr>
            <w:r w:rsidRPr="00A53DC8">
              <w:t>St</w:t>
            </w:r>
          </w:p>
        </w:tc>
        <w:tc>
          <w:tcPr>
            <w:tcW w:w="3968" w:type="dxa"/>
          </w:tcPr>
          <w:p w:rsidR="00F97A1D" w:rsidRPr="00A53DC8" w:rsidRDefault="00F97A1D" w:rsidP="00A20284">
            <w:pPr>
              <w:pStyle w:val="TAH"/>
              <w:ind w:left="400" w:hanging="400"/>
            </w:pPr>
            <w:r w:rsidRPr="00A53DC8">
              <w:t>Procedure</w:t>
            </w:r>
          </w:p>
        </w:tc>
        <w:tc>
          <w:tcPr>
            <w:tcW w:w="3684" w:type="dxa"/>
            <w:gridSpan w:val="2"/>
          </w:tcPr>
          <w:p w:rsidR="00F97A1D" w:rsidRPr="00A53DC8" w:rsidRDefault="00F97A1D" w:rsidP="00A20284">
            <w:pPr>
              <w:pStyle w:val="TAH"/>
              <w:ind w:left="400" w:hanging="400"/>
            </w:pPr>
            <w:r w:rsidRPr="00A53DC8">
              <w:t>Message Sequence</w:t>
            </w:r>
          </w:p>
        </w:tc>
        <w:tc>
          <w:tcPr>
            <w:tcW w:w="567" w:type="dxa"/>
            <w:tcBorders>
              <w:bottom w:val="nil"/>
            </w:tcBorders>
          </w:tcPr>
          <w:p w:rsidR="00F97A1D" w:rsidRPr="00A53DC8" w:rsidRDefault="00F97A1D" w:rsidP="00A20284">
            <w:pPr>
              <w:pStyle w:val="TAH"/>
            </w:pPr>
            <w:r w:rsidRPr="00A53DC8">
              <w:t>TP</w:t>
            </w:r>
          </w:p>
        </w:tc>
        <w:tc>
          <w:tcPr>
            <w:tcW w:w="850" w:type="dxa"/>
            <w:tcBorders>
              <w:bottom w:val="nil"/>
            </w:tcBorders>
          </w:tcPr>
          <w:p w:rsidR="00F97A1D" w:rsidRPr="00A53DC8" w:rsidRDefault="00F97A1D" w:rsidP="00A20284">
            <w:pPr>
              <w:pStyle w:val="TAH"/>
            </w:pPr>
            <w:r w:rsidRPr="00A53DC8">
              <w:t>Verdict</w:t>
            </w:r>
          </w:p>
        </w:tc>
      </w:tr>
      <w:tr w:rsidR="00F97A1D" w:rsidRPr="00A53DC8" w:rsidTr="000E768E">
        <w:trPr>
          <w:jc w:val="center"/>
        </w:trPr>
        <w:tc>
          <w:tcPr>
            <w:tcW w:w="567" w:type="dxa"/>
            <w:tcBorders>
              <w:top w:val="nil"/>
            </w:tcBorders>
          </w:tcPr>
          <w:p w:rsidR="00F97A1D" w:rsidRPr="00A53DC8" w:rsidRDefault="00F97A1D" w:rsidP="00A20284">
            <w:pPr>
              <w:pStyle w:val="TAH"/>
            </w:pPr>
          </w:p>
        </w:tc>
        <w:tc>
          <w:tcPr>
            <w:tcW w:w="3968" w:type="dxa"/>
          </w:tcPr>
          <w:p w:rsidR="00F97A1D" w:rsidRPr="00A53DC8" w:rsidRDefault="00F97A1D" w:rsidP="00A20284">
            <w:pPr>
              <w:pStyle w:val="TAH"/>
            </w:pPr>
          </w:p>
        </w:tc>
        <w:tc>
          <w:tcPr>
            <w:tcW w:w="708" w:type="dxa"/>
          </w:tcPr>
          <w:p w:rsidR="00F97A1D" w:rsidRPr="00A53DC8" w:rsidRDefault="00F97A1D" w:rsidP="00A20284">
            <w:pPr>
              <w:pStyle w:val="TAH"/>
            </w:pPr>
            <w:r w:rsidRPr="00A53DC8">
              <w:t>U - S</w:t>
            </w:r>
          </w:p>
        </w:tc>
        <w:tc>
          <w:tcPr>
            <w:tcW w:w="2976" w:type="dxa"/>
          </w:tcPr>
          <w:p w:rsidR="00F97A1D" w:rsidRPr="00A53DC8" w:rsidRDefault="00F97A1D" w:rsidP="00A20284">
            <w:pPr>
              <w:pStyle w:val="TAH"/>
            </w:pPr>
            <w:r w:rsidRPr="00A53DC8">
              <w:t>Message</w:t>
            </w:r>
          </w:p>
        </w:tc>
        <w:tc>
          <w:tcPr>
            <w:tcW w:w="567" w:type="dxa"/>
            <w:tcBorders>
              <w:top w:val="nil"/>
            </w:tcBorders>
          </w:tcPr>
          <w:p w:rsidR="00F97A1D" w:rsidRPr="00A53DC8" w:rsidRDefault="00F97A1D" w:rsidP="00A20284">
            <w:pPr>
              <w:pStyle w:val="TAH"/>
            </w:pPr>
          </w:p>
        </w:tc>
        <w:tc>
          <w:tcPr>
            <w:tcW w:w="850" w:type="dxa"/>
            <w:tcBorders>
              <w:top w:val="nil"/>
            </w:tcBorders>
          </w:tcPr>
          <w:p w:rsidR="00F97A1D" w:rsidRPr="00A53DC8" w:rsidRDefault="00F97A1D" w:rsidP="00A20284">
            <w:pPr>
              <w:pStyle w:val="TAH"/>
            </w:pPr>
          </w:p>
        </w:tc>
      </w:tr>
      <w:tr w:rsidR="00F97A1D" w:rsidRPr="00A53DC8" w:rsidTr="000E768E">
        <w:trPr>
          <w:jc w:val="center"/>
        </w:trPr>
        <w:tc>
          <w:tcPr>
            <w:tcW w:w="567" w:type="dxa"/>
          </w:tcPr>
          <w:p w:rsidR="00F97A1D" w:rsidRPr="00A53DC8" w:rsidRDefault="00F97A1D" w:rsidP="00A20284">
            <w:pPr>
              <w:pStyle w:val="TAC"/>
            </w:pPr>
            <w:r w:rsidRPr="00A53DC8">
              <w:t>1</w:t>
            </w:r>
          </w:p>
        </w:tc>
        <w:tc>
          <w:tcPr>
            <w:tcW w:w="3968" w:type="dxa"/>
          </w:tcPr>
          <w:p w:rsidR="00F97A1D" w:rsidRPr="00A53DC8" w:rsidRDefault="00F97A1D" w:rsidP="00A20284">
            <w:pPr>
              <w:pStyle w:val="TAL"/>
            </w:pPr>
            <w:r w:rsidRPr="00A53DC8">
              <w:t>UE sends a PUBLISH request.</w:t>
            </w:r>
          </w:p>
        </w:tc>
        <w:tc>
          <w:tcPr>
            <w:tcW w:w="708" w:type="dxa"/>
          </w:tcPr>
          <w:p w:rsidR="00F97A1D" w:rsidRPr="00A53DC8" w:rsidRDefault="00F97A1D" w:rsidP="00A20284">
            <w:pPr>
              <w:pStyle w:val="TAC"/>
            </w:pPr>
            <w:r w:rsidRPr="00A53DC8">
              <w:t>--&gt;</w:t>
            </w:r>
          </w:p>
        </w:tc>
        <w:tc>
          <w:tcPr>
            <w:tcW w:w="2976" w:type="dxa"/>
          </w:tcPr>
          <w:p w:rsidR="00F97A1D" w:rsidRPr="00A53DC8" w:rsidRDefault="00F97A1D" w:rsidP="00A20284">
            <w:pPr>
              <w:pStyle w:val="TAL"/>
            </w:pPr>
            <w:r w:rsidRPr="00A53DC8">
              <w:t>PUBLISH</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r w:rsidR="00F97A1D" w:rsidRPr="00A53DC8" w:rsidTr="000E768E">
        <w:trPr>
          <w:jc w:val="center"/>
        </w:trPr>
        <w:tc>
          <w:tcPr>
            <w:tcW w:w="567" w:type="dxa"/>
          </w:tcPr>
          <w:p w:rsidR="00F97A1D" w:rsidRPr="00A53DC8" w:rsidRDefault="00F97A1D" w:rsidP="00A20284">
            <w:pPr>
              <w:pStyle w:val="TAC"/>
            </w:pPr>
            <w:r w:rsidRPr="00A53DC8">
              <w:t>2</w:t>
            </w:r>
          </w:p>
        </w:tc>
        <w:tc>
          <w:tcPr>
            <w:tcW w:w="3968" w:type="dxa"/>
          </w:tcPr>
          <w:p w:rsidR="00F97A1D" w:rsidRPr="00A53DC8" w:rsidRDefault="00F97A1D" w:rsidP="00A20284">
            <w:pPr>
              <w:pStyle w:val="TAL"/>
            </w:pPr>
            <w:r w:rsidRPr="00A53DC8">
              <w:t>SS sends a 503 Service Unavailable response</w:t>
            </w:r>
          </w:p>
        </w:tc>
        <w:tc>
          <w:tcPr>
            <w:tcW w:w="708" w:type="dxa"/>
          </w:tcPr>
          <w:p w:rsidR="00F97A1D" w:rsidRPr="00A53DC8" w:rsidRDefault="00F97A1D" w:rsidP="00A20284">
            <w:pPr>
              <w:pStyle w:val="TAC"/>
              <w:rPr>
                <w:rFonts w:eastAsia="Yu Gothic"/>
              </w:rPr>
            </w:pPr>
            <w:r w:rsidRPr="00A53DC8">
              <w:t>&lt;--</w:t>
            </w:r>
          </w:p>
        </w:tc>
        <w:tc>
          <w:tcPr>
            <w:tcW w:w="2976" w:type="dxa"/>
          </w:tcPr>
          <w:p w:rsidR="00F97A1D" w:rsidRPr="00A53DC8" w:rsidRDefault="00F97A1D" w:rsidP="00A20284">
            <w:pPr>
              <w:pStyle w:val="TAL"/>
            </w:pPr>
            <w:r w:rsidRPr="00A53DC8">
              <w:t>503 Service Unavailable</w:t>
            </w:r>
          </w:p>
        </w:tc>
        <w:tc>
          <w:tcPr>
            <w:tcW w:w="567" w:type="dxa"/>
          </w:tcPr>
          <w:p w:rsidR="00F97A1D" w:rsidRPr="00A53DC8" w:rsidRDefault="00F97A1D" w:rsidP="00A20284">
            <w:pPr>
              <w:pStyle w:val="TAC"/>
            </w:pPr>
          </w:p>
        </w:tc>
        <w:tc>
          <w:tcPr>
            <w:tcW w:w="850" w:type="dxa"/>
          </w:tcPr>
          <w:p w:rsidR="00F97A1D" w:rsidRPr="00A53DC8" w:rsidRDefault="00F97A1D" w:rsidP="00A20284">
            <w:pPr>
              <w:pStyle w:val="TAC"/>
            </w:pPr>
          </w:p>
        </w:tc>
      </w:tr>
    </w:tbl>
    <w:p w:rsidR="00F97A1D" w:rsidRPr="00A53DC8" w:rsidRDefault="00F97A1D" w:rsidP="00F97A1D"/>
    <w:p w:rsidR="00F97A1D" w:rsidRPr="00A53DC8" w:rsidRDefault="00F97A1D" w:rsidP="00CF618F">
      <w:pPr>
        <w:pStyle w:val="Heading4"/>
      </w:pPr>
      <w:bookmarkStart w:id="180" w:name="_Toc43210151"/>
      <w:bookmarkStart w:id="181" w:name="_Toc51948377"/>
      <w:bookmarkStart w:id="182" w:name="_Toc52162450"/>
      <w:bookmarkStart w:id="183" w:name="_Toc60916036"/>
      <w:r w:rsidRPr="00A53DC8">
        <w:t>6.2.3.3</w:t>
      </w:r>
      <w:r w:rsidRPr="00A53DC8">
        <w:tab/>
        <w:t>Specific message contents</w:t>
      </w:r>
      <w:bookmarkEnd w:id="180"/>
      <w:bookmarkEnd w:id="181"/>
      <w:bookmarkEnd w:id="182"/>
      <w:bookmarkEnd w:id="183"/>
    </w:p>
    <w:p w:rsidR="00F97A1D" w:rsidRPr="00A53DC8" w:rsidRDefault="00F97A1D" w:rsidP="00F97A1D">
      <w:pPr>
        <w:pStyle w:val="TH"/>
      </w:pPr>
      <w:r w:rsidRPr="00A53DC8">
        <w:t>Table 6.2.3.</w:t>
      </w:r>
      <w:r w:rsidR="00FB52D7" w:rsidRPr="00A53DC8">
        <w:t>3</w:t>
      </w:r>
      <w:r w:rsidRPr="00A53DC8">
        <w:t>-</w:t>
      </w:r>
      <w:r w:rsidR="00FB52D7" w:rsidRPr="00A53DC8">
        <w:t>1</w:t>
      </w:r>
      <w:r w:rsidRPr="00A53DC8">
        <w:t>: REGISTER (step 2,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A53DC8" w:rsidTr="00006005">
        <w:trPr>
          <w:jc w:val="center"/>
        </w:trPr>
        <w:tc>
          <w:tcPr>
            <w:tcW w:w="9639" w:type="dxa"/>
          </w:tcPr>
          <w:p w:rsidR="00F97A1D" w:rsidRPr="00A53DC8" w:rsidRDefault="00F97A1D" w:rsidP="00A20284">
            <w:pPr>
              <w:pStyle w:val="TAL"/>
            </w:pPr>
            <w:r w:rsidRPr="00A53DC8">
              <w:t>Derivation Path: TS 34.229-1 [2], Table in subclause A.1.1, Condition A1</w:t>
            </w:r>
          </w:p>
        </w:tc>
      </w:tr>
    </w:tbl>
    <w:p w:rsidR="00F97A1D" w:rsidRPr="00A53DC8" w:rsidRDefault="00F97A1D" w:rsidP="00F97A1D"/>
    <w:p w:rsidR="00F97A1D" w:rsidRPr="00A53DC8" w:rsidRDefault="00F97A1D" w:rsidP="00F97A1D">
      <w:pPr>
        <w:pStyle w:val="TH"/>
      </w:pPr>
      <w:r w:rsidRPr="00A53DC8">
        <w:t>Table 6.2.3.</w:t>
      </w:r>
      <w:r w:rsidR="00FB52D7" w:rsidRPr="00A53DC8">
        <w:t>3</w:t>
      </w:r>
      <w:r w:rsidRPr="00A53DC8">
        <w:t>-</w:t>
      </w:r>
      <w:r w:rsidR="00FB52D7" w:rsidRPr="00A53DC8">
        <w:t>2</w:t>
      </w:r>
      <w:r w:rsidRPr="00A53DC8">
        <w:t>: 503 Service Unavailable (step 3,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1440" w:type="dxa"/>
            <w:gridSpan w:val="5"/>
            <w:shd w:val="clear" w:color="auto" w:fill="auto"/>
          </w:tcPr>
          <w:p w:rsidR="00F97A1D" w:rsidRPr="00A53DC8" w:rsidRDefault="00F97A1D" w:rsidP="00A20284">
            <w:pPr>
              <w:pStyle w:val="TAL"/>
            </w:pPr>
            <w:r w:rsidRPr="00A53DC8">
              <w:t>Derivation path: TS 34.229-1 [2], Table in subclause A.4.2</w:t>
            </w:r>
          </w:p>
        </w:tc>
      </w:tr>
      <w:tr w:rsidR="00F97A1D" w:rsidRPr="00A53DC8" w:rsidTr="00006005">
        <w:trPr>
          <w:cantSplit/>
          <w:tblHeader/>
          <w:jc w:val="center"/>
        </w:trPr>
        <w:tc>
          <w:tcPr>
            <w:tcW w:w="1771"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1"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not present</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bl>
    <w:p w:rsidR="00F97A1D" w:rsidRPr="00A53DC8" w:rsidRDefault="00F97A1D" w:rsidP="00F97A1D"/>
    <w:p w:rsidR="00F97A1D" w:rsidRPr="00A53DC8" w:rsidRDefault="00F97A1D" w:rsidP="00482465">
      <w:pPr>
        <w:pStyle w:val="TH"/>
      </w:pPr>
      <w:r w:rsidRPr="00A53DC8">
        <w:t>Table 6.2.3.</w:t>
      </w:r>
      <w:r w:rsidR="00FB52D7" w:rsidRPr="00A53DC8">
        <w:t>3</w:t>
      </w:r>
      <w:r w:rsidRPr="00A53DC8">
        <w:t>-</w:t>
      </w:r>
      <w:r w:rsidR="00FB52D7" w:rsidRPr="00A53DC8">
        <w:t>3</w:t>
      </w:r>
      <w:r w:rsidRPr="00A53DC8">
        <w:t>: REGISTER (step 4,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 A1</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 xml:space="preserve">incremented </w:t>
            </w:r>
            <w:r w:rsidR="00614AD5" w:rsidRPr="00A53DC8">
              <w:rPr>
                <w:rFonts w:ascii="Arial" w:hAnsi="Arial"/>
                <w:sz w:val="18"/>
              </w:rPr>
              <w:t xml:space="preserve">by one </w:t>
            </w:r>
            <w:r w:rsidRPr="00A53DC8">
              <w:rPr>
                <w:rFonts w:ascii="Arial" w:hAnsi="Arial"/>
                <w:sz w:val="18"/>
              </w:rPr>
              <w:t>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F97A1D">
      <w:pPr>
        <w:pStyle w:val="TH"/>
      </w:pPr>
      <w:r w:rsidRPr="00A53DC8">
        <w:t>Table 6.2.3.</w:t>
      </w:r>
      <w:r w:rsidR="00FB52D7" w:rsidRPr="00A53DC8">
        <w:t>3</w:t>
      </w:r>
      <w:r w:rsidRPr="00A53DC8">
        <w:t>-</w:t>
      </w:r>
      <w:r w:rsidR="00FB52D7" w:rsidRPr="00A53DC8">
        <w:t>4</w:t>
      </w:r>
      <w:r w:rsidRPr="00A53DC8">
        <w:t>: 503 Service Unavailable (step 5,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A.4.2</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10</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482465">
      <w:pPr>
        <w:pStyle w:val="TH"/>
      </w:pPr>
      <w:r w:rsidRPr="00A53DC8">
        <w:t>Table 6.2.3.</w:t>
      </w:r>
      <w:r w:rsidR="00FB52D7" w:rsidRPr="00A53DC8">
        <w:t>3</w:t>
      </w:r>
      <w:r w:rsidRPr="00A53DC8">
        <w:t>-</w:t>
      </w:r>
      <w:r w:rsidR="00FB52D7" w:rsidRPr="00A53DC8">
        <w:t>5</w:t>
      </w:r>
      <w:r w:rsidRPr="00A53DC8">
        <w:t>: REGISTER (step 6,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 A1</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 xml:space="preserve">incremented </w:t>
            </w:r>
            <w:r w:rsidR="00614AD5" w:rsidRPr="00A53DC8">
              <w:rPr>
                <w:rFonts w:ascii="Arial" w:hAnsi="Arial"/>
                <w:sz w:val="18"/>
              </w:rPr>
              <w:t xml:space="preserve">by one </w:t>
            </w:r>
            <w:r w:rsidRPr="00A53DC8">
              <w:rPr>
                <w:rFonts w:ascii="Arial" w:hAnsi="Arial"/>
                <w:sz w:val="18"/>
              </w:rPr>
              <w:t>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F97A1D">
      <w:pPr>
        <w:pStyle w:val="TH"/>
      </w:pPr>
      <w:r w:rsidRPr="00A53DC8">
        <w:t>Table 6.2.3.</w:t>
      </w:r>
      <w:r w:rsidR="00FB52D7" w:rsidRPr="00A53DC8">
        <w:t>3</w:t>
      </w:r>
      <w:r w:rsidRPr="00A53DC8">
        <w:t>-</w:t>
      </w:r>
      <w:r w:rsidR="00FB52D7" w:rsidRPr="00A53DC8">
        <w:t>6</w:t>
      </w:r>
      <w:r w:rsidRPr="00A53DC8">
        <w:t>: 423 Interval Too Brief (step 7,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A.1.7</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482465">
      <w:pPr>
        <w:pStyle w:val="TH"/>
      </w:pPr>
      <w:r w:rsidRPr="00A53DC8">
        <w:lastRenderedPageBreak/>
        <w:t>Table 6.2.3.</w:t>
      </w:r>
      <w:r w:rsidR="00FB52D7" w:rsidRPr="00A53DC8">
        <w:t>3</w:t>
      </w:r>
      <w:r w:rsidRPr="00A53DC8">
        <w:t>-</w:t>
      </w:r>
      <w:r w:rsidR="00FB52D7" w:rsidRPr="00A53DC8">
        <w:t>7</w:t>
      </w:r>
      <w:r w:rsidRPr="00A53DC8">
        <w:t>: REGISTER (step 8,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 A1</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F97A1D">
      <w:pPr>
        <w:pStyle w:val="TH"/>
      </w:pPr>
      <w:r w:rsidRPr="00A53DC8">
        <w:t>Table 6.2.3.</w:t>
      </w:r>
      <w:r w:rsidR="009F48B5" w:rsidRPr="00A53DC8">
        <w:t>3</w:t>
      </w:r>
      <w:r w:rsidRPr="00A53DC8">
        <w:t>-</w:t>
      </w:r>
      <w:r w:rsidR="009F48B5" w:rsidRPr="00A53DC8">
        <w:t>8</w:t>
      </w:r>
      <w:r w:rsidRPr="00A53DC8">
        <w:t>: 401 Unauthorized (step 9, table 6.2.3.2-1)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97A1D" w:rsidRPr="00A53DC8" w:rsidTr="00006005">
        <w:trPr>
          <w:jc w:val="center"/>
        </w:trPr>
        <w:tc>
          <w:tcPr>
            <w:tcW w:w="9639" w:type="dxa"/>
          </w:tcPr>
          <w:p w:rsidR="00F97A1D" w:rsidRPr="00A53DC8" w:rsidRDefault="00F97A1D" w:rsidP="00A20284">
            <w:pPr>
              <w:pStyle w:val="TAL"/>
            </w:pPr>
            <w:r w:rsidRPr="00A53DC8">
              <w:t>Derivation Path: TS 34.229-1 [2], Table in subclause A.1.2, Condition A1</w:t>
            </w:r>
          </w:p>
        </w:tc>
      </w:tr>
    </w:tbl>
    <w:p w:rsidR="00F97A1D" w:rsidRPr="00A53DC8" w:rsidRDefault="00F97A1D" w:rsidP="00F97A1D"/>
    <w:p w:rsidR="00F97A1D" w:rsidRPr="00A53DC8" w:rsidRDefault="00F97A1D" w:rsidP="00482465">
      <w:pPr>
        <w:pStyle w:val="TH"/>
      </w:pPr>
      <w:r w:rsidRPr="00A53DC8">
        <w:t>Table 6.2.3.</w:t>
      </w:r>
      <w:r w:rsidR="009F48B5" w:rsidRPr="00A53DC8">
        <w:t>3</w:t>
      </w:r>
      <w:r w:rsidRPr="00A53DC8">
        <w:t>-</w:t>
      </w:r>
      <w:r w:rsidR="009F48B5" w:rsidRPr="00A53DC8">
        <w:t>9</w:t>
      </w:r>
      <w:r w:rsidRPr="00A53DC8">
        <w:t>: REGISTER (step 10,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A.1.1, Conditions A2 and A32</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Expires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r w:rsidRPr="00A53DC8">
              <w:t>800000</w:t>
            </w:r>
            <w:r w:rsidRPr="00A53DC8">
              <w:br/>
              <w:t>Note: value 800000 is given in at least one of Contact or Expires header.</w:t>
            </w: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CSeq</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value</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incremented from previous REGISTER</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F97A1D"/>
    <w:p w:rsidR="00F97A1D" w:rsidRPr="00A53DC8" w:rsidRDefault="00F97A1D" w:rsidP="00482465">
      <w:pPr>
        <w:pStyle w:val="TH"/>
      </w:pPr>
      <w:r w:rsidRPr="00A53DC8">
        <w:t>Table 6.2.3.</w:t>
      </w:r>
      <w:r w:rsidR="009F48B5" w:rsidRPr="00A53DC8">
        <w:t>3</w:t>
      </w:r>
      <w:r w:rsidRPr="00A53DC8">
        <w:t>-1</w:t>
      </w:r>
      <w:r w:rsidR="009F48B5" w:rsidRPr="00A53DC8">
        <w:t>0</w:t>
      </w:r>
      <w:r w:rsidRPr="00A53DC8">
        <w:t>: 200 OK (step 11, table 6.2.3.2-1)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97A1D" w:rsidRPr="00A53DC8" w:rsidTr="00006005">
        <w:trPr>
          <w:cantSplit/>
          <w:tblHeader/>
          <w:jc w:val="center"/>
        </w:trPr>
        <w:tc>
          <w:tcPr>
            <w:tcW w:w="9634" w:type="dxa"/>
            <w:gridSpan w:val="5"/>
            <w:shd w:val="clear" w:color="auto" w:fill="auto"/>
          </w:tcPr>
          <w:p w:rsidR="00F97A1D" w:rsidRPr="00A53DC8" w:rsidRDefault="00F97A1D" w:rsidP="00A20284">
            <w:pPr>
              <w:pStyle w:val="TAL"/>
            </w:pPr>
            <w:r w:rsidRPr="00A53DC8">
              <w:t>Derivation path: TS 34.229-1 [2], Table in subclause A.1.3, Condition A2</w:t>
            </w:r>
          </w:p>
        </w:tc>
      </w:tr>
      <w:tr w:rsidR="00F97A1D" w:rsidRPr="00A53DC8" w:rsidTr="00006005">
        <w:trPr>
          <w:cantSplit/>
          <w:tblHeader/>
          <w:jc w:val="center"/>
        </w:trPr>
        <w:tc>
          <w:tcPr>
            <w:tcW w:w="1772" w:type="dxa"/>
            <w:tcBorders>
              <w:bottom w:val="single" w:sz="4" w:space="0" w:color="auto"/>
            </w:tcBorders>
            <w:shd w:val="clear" w:color="auto" w:fill="auto"/>
          </w:tcPr>
          <w:p w:rsidR="00F97A1D" w:rsidRPr="00A53DC8" w:rsidRDefault="00F97A1D" w:rsidP="00A20284">
            <w:pPr>
              <w:pStyle w:val="TAH"/>
            </w:pPr>
            <w:r w:rsidRPr="00A53DC8">
              <w:t>Header/param</w:t>
            </w:r>
          </w:p>
        </w:tc>
        <w:tc>
          <w:tcPr>
            <w:tcW w:w="878" w:type="dxa"/>
            <w:tcBorders>
              <w:bottom w:val="single" w:sz="4" w:space="0" w:color="auto"/>
            </w:tcBorders>
            <w:shd w:val="clear" w:color="auto" w:fill="auto"/>
          </w:tcPr>
          <w:p w:rsidR="00F97A1D" w:rsidRPr="00A53DC8" w:rsidRDefault="00F97A1D" w:rsidP="00A20284">
            <w:pPr>
              <w:pStyle w:val="TAH"/>
            </w:pPr>
            <w:r w:rsidRPr="00A53DC8">
              <w:t>Cond</w:t>
            </w:r>
          </w:p>
        </w:tc>
        <w:tc>
          <w:tcPr>
            <w:tcW w:w="4795" w:type="dxa"/>
            <w:tcBorders>
              <w:bottom w:val="single" w:sz="4" w:space="0" w:color="auto"/>
            </w:tcBorders>
            <w:shd w:val="clear" w:color="auto" w:fill="auto"/>
          </w:tcPr>
          <w:p w:rsidR="00F97A1D" w:rsidRPr="00A53DC8" w:rsidRDefault="00F97A1D" w:rsidP="00A20284">
            <w:pPr>
              <w:pStyle w:val="TAH"/>
            </w:pPr>
            <w:r w:rsidRPr="00A53DC8">
              <w:t>Value/remark</w:t>
            </w:r>
          </w:p>
        </w:tc>
        <w:tc>
          <w:tcPr>
            <w:tcW w:w="749" w:type="dxa"/>
            <w:tcBorders>
              <w:bottom w:val="single" w:sz="4" w:space="0" w:color="auto"/>
            </w:tcBorders>
            <w:shd w:val="clear" w:color="auto" w:fill="auto"/>
          </w:tcPr>
          <w:p w:rsidR="00F97A1D" w:rsidRPr="00A53DC8" w:rsidRDefault="00F97A1D" w:rsidP="00A20284">
            <w:pPr>
              <w:pStyle w:val="TAH"/>
            </w:pPr>
            <w:r w:rsidRPr="00A53DC8">
              <w:t>Rel</w:t>
            </w:r>
          </w:p>
        </w:tc>
        <w:tc>
          <w:tcPr>
            <w:tcW w:w="1440" w:type="dxa"/>
            <w:tcBorders>
              <w:bottom w:val="single" w:sz="4" w:space="0" w:color="auto"/>
            </w:tcBorders>
          </w:tcPr>
          <w:p w:rsidR="00F97A1D" w:rsidRPr="00A53DC8" w:rsidRDefault="00F97A1D" w:rsidP="00A20284">
            <w:pPr>
              <w:pStyle w:val="TAH"/>
            </w:pPr>
            <w:r w:rsidRPr="00A53DC8">
              <w:t>Reference</w:t>
            </w: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F97A1D" w:rsidRPr="00A53DC8" w:rsidRDefault="00F97A1D" w:rsidP="00A20284">
            <w:pPr>
              <w:pStyle w:val="TAL"/>
            </w:pPr>
          </w:p>
        </w:tc>
        <w:tc>
          <w:tcPr>
            <w:tcW w:w="4795" w:type="dxa"/>
            <w:tcBorders>
              <w:top w:val="single" w:sz="4" w:space="0" w:color="auto"/>
              <w:bottom w:val="single" w:sz="4" w:space="0" w:color="auto"/>
            </w:tcBorders>
            <w:shd w:val="clear" w:color="auto" w:fill="auto"/>
          </w:tcPr>
          <w:p w:rsidR="00F97A1D" w:rsidRPr="00A53DC8" w:rsidRDefault="00F97A1D" w:rsidP="00A20284">
            <w:pPr>
              <w:pStyle w:val="TAL"/>
            </w:pPr>
          </w:p>
        </w:tc>
        <w:tc>
          <w:tcPr>
            <w:tcW w:w="749" w:type="dxa"/>
            <w:tcBorders>
              <w:top w:val="single" w:sz="4" w:space="0" w:color="auto"/>
              <w:bottom w:val="single" w:sz="4" w:space="0" w:color="auto"/>
            </w:tcBorders>
            <w:shd w:val="clear" w:color="auto" w:fill="auto"/>
          </w:tcPr>
          <w:p w:rsidR="00F97A1D" w:rsidRPr="00A53DC8" w:rsidRDefault="00F97A1D" w:rsidP="00A20284">
            <w:pPr>
              <w:pStyle w:val="TAL"/>
            </w:pPr>
          </w:p>
        </w:tc>
        <w:tc>
          <w:tcPr>
            <w:tcW w:w="1440" w:type="dxa"/>
            <w:tcBorders>
              <w:top w:val="single" w:sz="4" w:space="0" w:color="auto"/>
              <w:bottom w:val="single" w:sz="4" w:space="0" w:color="auto"/>
            </w:tcBorders>
          </w:tcPr>
          <w:p w:rsidR="00F97A1D" w:rsidRPr="00A53DC8" w:rsidRDefault="00F97A1D" w:rsidP="00A20284">
            <w:pPr>
              <w:pStyle w:val="TAL"/>
            </w:pPr>
          </w:p>
        </w:tc>
      </w:tr>
      <w:tr w:rsidR="00F97A1D" w:rsidRPr="00A53DC8" w:rsidTr="00006005">
        <w:trPr>
          <w:cantSplit/>
          <w:tblHeader/>
          <w:jc w:val="center"/>
        </w:trPr>
        <w:tc>
          <w:tcPr>
            <w:tcW w:w="1772"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ab/>
              <w:t>expires</w:t>
            </w:r>
          </w:p>
        </w:tc>
        <w:tc>
          <w:tcPr>
            <w:tcW w:w="878"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r w:rsidRPr="00A53DC8">
              <w:rPr>
                <w:rFonts w:ascii="Arial" w:hAnsi="Arial"/>
                <w:sz w:val="18"/>
              </w:rPr>
              <w:t>800000</w:t>
            </w:r>
          </w:p>
        </w:tc>
        <w:tc>
          <w:tcPr>
            <w:tcW w:w="749" w:type="dxa"/>
            <w:tcBorders>
              <w:top w:val="single" w:sz="4" w:space="0" w:color="auto"/>
              <w:bottom w:val="single" w:sz="4" w:space="0" w:color="auto"/>
            </w:tcBorders>
            <w:shd w:val="clear" w:color="auto" w:fill="auto"/>
          </w:tcPr>
          <w:p w:rsidR="00F97A1D" w:rsidRPr="00A53DC8" w:rsidRDefault="00F97A1D" w:rsidP="00A20284">
            <w:pPr>
              <w:keepNext/>
              <w:keepLines/>
              <w:spacing w:after="0"/>
              <w:rPr>
                <w:rFonts w:ascii="Arial" w:hAnsi="Arial"/>
                <w:sz w:val="18"/>
              </w:rPr>
            </w:pPr>
          </w:p>
        </w:tc>
        <w:tc>
          <w:tcPr>
            <w:tcW w:w="1440" w:type="dxa"/>
            <w:tcBorders>
              <w:top w:val="single" w:sz="4" w:space="0" w:color="auto"/>
              <w:bottom w:val="single" w:sz="4" w:space="0" w:color="auto"/>
            </w:tcBorders>
          </w:tcPr>
          <w:p w:rsidR="00F97A1D" w:rsidRPr="00A53DC8" w:rsidRDefault="00F97A1D" w:rsidP="00A20284">
            <w:pPr>
              <w:keepNext/>
              <w:keepLines/>
              <w:spacing w:after="0"/>
              <w:rPr>
                <w:rFonts w:ascii="Arial" w:hAnsi="Arial"/>
                <w:sz w:val="18"/>
              </w:rPr>
            </w:pPr>
          </w:p>
        </w:tc>
      </w:tr>
    </w:tbl>
    <w:p w:rsidR="00F97A1D" w:rsidRPr="00A53DC8" w:rsidRDefault="00F97A1D" w:rsidP="003E11B9">
      <w:pPr>
        <w:rPr>
          <w:rFonts w:eastAsia="MS Gothic"/>
        </w:rPr>
      </w:pPr>
    </w:p>
    <w:p w:rsidR="00F97A1D" w:rsidRPr="00A53DC8" w:rsidRDefault="00C8183A" w:rsidP="00F97A1D">
      <w:pPr>
        <w:pStyle w:val="Heading2"/>
        <w:rPr>
          <w:rFonts w:eastAsia="MS Gothic"/>
        </w:rPr>
      </w:pPr>
      <w:bookmarkStart w:id="184" w:name="_Toc42778709"/>
      <w:bookmarkStart w:id="185" w:name="_Toc42785156"/>
      <w:r w:rsidRPr="00A53DC8">
        <w:rPr>
          <w:rFonts w:eastAsia="MS Gothic"/>
        </w:rPr>
        <w:br w:type="page"/>
      </w:r>
      <w:bookmarkStart w:id="186" w:name="_Toc43210152"/>
      <w:bookmarkStart w:id="187" w:name="_Toc51948378"/>
      <w:bookmarkStart w:id="188" w:name="_Toc52162451"/>
      <w:bookmarkStart w:id="189" w:name="_Toc60916037"/>
      <w:r w:rsidR="00F97A1D" w:rsidRPr="00A53DC8">
        <w:rPr>
          <w:rFonts w:eastAsia="MS Gothic"/>
        </w:rPr>
        <w:lastRenderedPageBreak/>
        <w:t>6.3</w:t>
      </w:r>
      <w:r w:rsidR="00F97A1D" w:rsidRPr="00A53DC8">
        <w:rPr>
          <w:rFonts w:eastAsia="MS Gothic"/>
        </w:rPr>
        <w:tab/>
        <w:t>Re-Registration Scenarios / 5GS</w:t>
      </w:r>
      <w:bookmarkEnd w:id="184"/>
      <w:bookmarkEnd w:id="185"/>
      <w:bookmarkEnd w:id="186"/>
      <w:bookmarkEnd w:id="187"/>
      <w:bookmarkEnd w:id="188"/>
      <w:bookmarkEnd w:id="189"/>
    </w:p>
    <w:p w:rsidR="006734DC" w:rsidRPr="00A53DC8" w:rsidRDefault="006734DC" w:rsidP="00EB3D4C">
      <w:pPr>
        <w:pStyle w:val="Heading3"/>
        <w:rPr>
          <w:rFonts w:eastAsia="MS Gothic"/>
        </w:rPr>
      </w:pPr>
      <w:bookmarkStart w:id="190" w:name="_Toc42778710"/>
      <w:bookmarkStart w:id="191" w:name="_Toc42785157"/>
      <w:bookmarkStart w:id="192" w:name="_Toc43210153"/>
      <w:bookmarkStart w:id="193" w:name="_Toc51948379"/>
      <w:bookmarkStart w:id="194" w:name="_Toc52162452"/>
      <w:bookmarkStart w:id="195" w:name="_Toc60916038"/>
      <w:r w:rsidRPr="00A53DC8">
        <w:rPr>
          <w:rFonts w:eastAsia="MS Gothic"/>
        </w:rPr>
        <w:t>6.3.1</w:t>
      </w:r>
      <w:r w:rsidRPr="00A53DC8">
        <w:rPr>
          <w:rFonts w:eastAsia="MS Gothic"/>
        </w:rPr>
        <w:tab/>
        <w:t>Test Purpose (TP)</w:t>
      </w:r>
      <w:bookmarkEnd w:id="190"/>
      <w:bookmarkEnd w:id="191"/>
      <w:bookmarkEnd w:id="192"/>
      <w:bookmarkEnd w:id="193"/>
      <w:bookmarkEnd w:id="194"/>
      <w:bookmarkEnd w:id="195"/>
    </w:p>
    <w:p w:rsidR="006734DC" w:rsidRPr="00A53DC8" w:rsidRDefault="006734DC" w:rsidP="006734DC">
      <w:pPr>
        <w:pStyle w:val="H6"/>
      </w:pPr>
      <w:r w:rsidRPr="00A53DC8">
        <w:t>(1)</w:t>
      </w:r>
    </w:p>
    <w:p w:rsidR="006734DC" w:rsidRPr="00A53DC8" w:rsidRDefault="006734DC" w:rsidP="006734DC">
      <w:pPr>
        <w:pStyle w:val="PL"/>
        <w:rPr>
          <w:noProof w:val="0"/>
        </w:rPr>
      </w:pPr>
      <w:r w:rsidRPr="00A53DC8">
        <w:rPr>
          <w:noProof w:val="0"/>
        </w:rPr>
        <w:t>with { UE being registered to IMS with expiration interval at 120 seconds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60 seconds passed }</w:t>
      </w:r>
    </w:p>
    <w:p w:rsidR="006734DC" w:rsidRPr="00A53DC8" w:rsidRDefault="006734DC" w:rsidP="006734DC">
      <w:pPr>
        <w:pStyle w:val="PL"/>
        <w:rPr>
          <w:noProof w:val="0"/>
        </w:rPr>
      </w:pPr>
      <w:r w:rsidRPr="00A53DC8">
        <w:rPr>
          <w:noProof w:val="0"/>
        </w:rPr>
        <w:t xml:space="preserve">    then {UE re-registers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spacing w:after="0"/>
        <w:rPr>
          <w:sz w:val="16"/>
        </w:rPr>
      </w:pPr>
    </w:p>
    <w:p w:rsidR="006734DC" w:rsidRPr="00A53DC8" w:rsidRDefault="006734DC" w:rsidP="006734DC">
      <w:pPr>
        <w:pStyle w:val="H6"/>
        <w:rPr>
          <w:sz w:val="16"/>
        </w:rPr>
      </w:pPr>
      <w:r w:rsidRPr="00A53DC8">
        <w:t>(2)</w:t>
      </w:r>
    </w:p>
    <w:p w:rsidR="006734DC" w:rsidRPr="00A53DC8" w:rsidRDefault="006734DC" w:rsidP="006734DC">
      <w:pPr>
        <w:pStyle w:val="PL"/>
        <w:rPr>
          <w:noProof w:val="0"/>
        </w:rPr>
      </w:pPr>
      <w:r w:rsidRPr="00A53DC8">
        <w:rPr>
          <w:noProof w:val="0"/>
        </w:rPr>
        <w:t>with { UE starting re-registration procedure by sending REGISTER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UE receives 500 Server Internal Error response }</w:t>
      </w:r>
    </w:p>
    <w:p w:rsidR="006734DC" w:rsidRPr="00A53DC8" w:rsidRDefault="006734DC" w:rsidP="006734DC">
      <w:pPr>
        <w:pStyle w:val="PL"/>
        <w:rPr>
          <w:noProof w:val="0"/>
        </w:rPr>
      </w:pPr>
      <w:r w:rsidRPr="00A53DC8">
        <w:rPr>
          <w:noProof w:val="0"/>
        </w:rPr>
        <w:t xml:space="preserve">    then {UE starts initial registration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(3)</w:t>
      </w:r>
    </w:p>
    <w:p w:rsidR="006734DC" w:rsidRPr="00A53DC8" w:rsidRDefault="006734DC" w:rsidP="006734DC">
      <w:pPr>
        <w:pStyle w:val="PL"/>
        <w:rPr>
          <w:noProof w:val="0"/>
        </w:rPr>
      </w:pPr>
      <w:r w:rsidRPr="00A53DC8">
        <w:rPr>
          <w:noProof w:val="0"/>
        </w:rPr>
        <w:t>with { UE being registered to IMS with expiration interval at 360 seconds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180 seconds passed }</w:t>
      </w:r>
    </w:p>
    <w:p w:rsidR="006734DC" w:rsidRPr="00A53DC8" w:rsidRDefault="006734DC" w:rsidP="006734DC">
      <w:pPr>
        <w:pStyle w:val="PL"/>
        <w:rPr>
          <w:noProof w:val="0"/>
        </w:rPr>
      </w:pPr>
      <w:r w:rsidRPr="00A53DC8">
        <w:rPr>
          <w:noProof w:val="0"/>
        </w:rPr>
        <w:t xml:space="preserve">    then {UE re-registers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(4)</w:t>
      </w:r>
    </w:p>
    <w:p w:rsidR="006734DC" w:rsidRPr="00A53DC8" w:rsidRDefault="006734DC" w:rsidP="006734DC">
      <w:pPr>
        <w:pStyle w:val="PL"/>
        <w:rPr>
          <w:noProof w:val="0"/>
        </w:rPr>
      </w:pPr>
      <w:r w:rsidRPr="00A53DC8">
        <w:rPr>
          <w:noProof w:val="0"/>
        </w:rPr>
        <w:t xml:space="preserve">with { UE being registered to IMS with expiration interval at </w:t>
      </w:r>
      <w:r w:rsidR="00E740CA" w:rsidRPr="00A53DC8">
        <w:rPr>
          <w:noProof w:val="0"/>
        </w:rPr>
        <w:t xml:space="preserve">1600 </w:t>
      </w:r>
      <w:r w:rsidRPr="00A53DC8">
        <w:rPr>
          <w:noProof w:val="0"/>
        </w:rPr>
        <w:t>seconds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w:t>
      </w:r>
      <w:r w:rsidR="00E740CA" w:rsidRPr="00A53DC8">
        <w:rPr>
          <w:noProof w:val="0"/>
        </w:rPr>
        <w:t xml:space="preserve">1000 </w:t>
      </w:r>
      <w:r w:rsidRPr="00A53DC8">
        <w:rPr>
          <w:noProof w:val="0"/>
        </w:rPr>
        <w:t>seconds passed }</w:t>
      </w:r>
    </w:p>
    <w:p w:rsidR="006734DC" w:rsidRPr="00A53DC8" w:rsidRDefault="006734DC" w:rsidP="006734DC">
      <w:pPr>
        <w:pStyle w:val="PL"/>
        <w:rPr>
          <w:noProof w:val="0"/>
        </w:rPr>
      </w:pPr>
      <w:r w:rsidRPr="00A53DC8">
        <w:rPr>
          <w:noProof w:val="0"/>
        </w:rPr>
        <w:t xml:space="preserve">    then {UE re-registers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(5)</w:t>
      </w:r>
    </w:p>
    <w:p w:rsidR="006734DC" w:rsidRPr="00A53DC8" w:rsidRDefault="006734DC" w:rsidP="006734DC">
      <w:pPr>
        <w:pStyle w:val="PL"/>
        <w:rPr>
          <w:noProof w:val="0"/>
        </w:rPr>
      </w:pPr>
      <w:r w:rsidRPr="00A53DC8">
        <w:rPr>
          <w:noProof w:val="0"/>
        </w:rPr>
        <w:t>with { UE attempting re-registration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UE receives 423 Interval Too Brief response }</w:t>
      </w:r>
    </w:p>
    <w:p w:rsidR="006734DC" w:rsidRPr="00A53DC8" w:rsidRDefault="006734DC" w:rsidP="006734DC">
      <w:pPr>
        <w:pStyle w:val="PL"/>
        <w:rPr>
          <w:noProof w:val="0"/>
        </w:rPr>
      </w:pPr>
      <w:r w:rsidRPr="00A53DC8">
        <w:rPr>
          <w:noProof w:val="0"/>
        </w:rPr>
        <w:t xml:space="preserve">    then {UE sends </w:t>
      </w:r>
      <w:r w:rsidR="00E740CA" w:rsidRPr="00A53DC8">
        <w:rPr>
          <w:noProof w:val="0"/>
        </w:rPr>
        <w:t xml:space="preserve">another re-registration request </w:t>
      </w:r>
      <w:r w:rsidRPr="00A53DC8">
        <w:rPr>
          <w:noProof w:val="0"/>
        </w:rPr>
        <w:t>with given expiration interval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b/>
          <w:noProof w:val="0"/>
        </w:rPr>
      </w:pPr>
    </w:p>
    <w:p w:rsidR="006734DC" w:rsidRPr="00A53DC8" w:rsidRDefault="006734DC" w:rsidP="006734DC">
      <w:pPr>
        <w:pStyle w:val="H6"/>
      </w:pPr>
      <w:r w:rsidRPr="00A53DC8">
        <w:t>(6)</w:t>
      </w:r>
    </w:p>
    <w:p w:rsidR="006734DC" w:rsidRPr="00A53DC8" w:rsidRDefault="006734DC" w:rsidP="006734DC">
      <w:pPr>
        <w:pStyle w:val="PL"/>
        <w:rPr>
          <w:noProof w:val="0"/>
        </w:rPr>
      </w:pPr>
      <w:r w:rsidRPr="00A53DC8">
        <w:rPr>
          <w:noProof w:val="0"/>
        </w:rPr>
        <w:t>with { UE being registered }</w:t>
      </w:r>
    </w:p>
    <w:p w:rsidR="006734DC" w:rsidRPr="00A53DC8" w:rsidRDefault="006734DC" w:rsidP="006734DC">
      <w:pPr>
        <w:pStyle w:val="PL"/>
        <w:rPr>
          <w:noProof w:val="0"/>
        </w:rPr>
      </w:pPr>
      <w:r w:rsidRPr="00A53DC8">
        <w:rPr>
          <w:noProof w:val="0"/>
        </w:rPr>
        <w:t>ensure that {</w:t>
      </w:r>
    </w:p>
    <w:p w:rsidR="006734DC" w:rsidRPr="00A53DC8" w:rsidRDefault="006734DC" w:rsidP="006734DC">
      <w:pPr>
        <w:pStyle w:val="PL"/>
        <w:rPr>
          <w:noProof w:val="0"/>
        </w:rPr>
      </w:pPr>
      <w:r w:rsidRPr="00A53DC8">
        <w:rPr>
          <w:noProof w:val="0"/>
        </w:rPr>
        <w:t xml:space="preserve">  when { UE receives notification about shortened expiration interval for one of its registered public user identities }</w:t>
      </w:r>
    </w:p>
    <w:p w:rsidR="006734DC" w:rsidRPr="00A53DC8" w:rsidRDefault="006734DC" w:rsidP="006734DC">
      <w:pPr>
        <w:pStyle w:val="PL"/>
        <w:rPr>
          <w:noProof w:val="0"/>
        </w:rPr>
      </w:pPr>
      <w:r w:rsidRPr="00A53DC8">
        <w:rPr>
          <w:noProof w:val="0"/>
        </w:rPr>
        <w:t xml:space="preserve">    then {UE re-registers after half of the shorted expiration interval elapses }</w:t>
      </w:r>
    </w:p>
    <w:p w:rsidR="006734DC" w:rsidRPr="00A53DC8" w:rsidRDefault="006734DC" w:rsidP="006734DC">
      <w:pPr>
        <w:pStyle w:val="PL"/>
        <w:rPr>
          <w:noProof w:val="0"/>
        </w:rPr>
      </w:pPr>
      <w:r w:rsidRPr="00A53DC8">
        <w:rPr>
          <w:noProof w:val="0"/>
        </w:rPr>
        <w:t xml:space="preserve">            }</w:t>
      </w:r>
    </w:p>
    <w:p w:rsidR="006734DC" w:rsidRPr="00A53DC8" w:rsidRDefault="006734DC" w:rsidP="006734DC">
      <w:pPr>
        <w:pStyle w:val="PL"/>
        <w:rPr>
          <w:noProof w:val="0"/>
        </w:rPr>
      </w:pPr>
    </w:p>
    <w:p w:rsidR="006734DC" w:rsidRPr="00A53DC8" w:rsidRDefault="006734DC" w:rsidP="00EB3D4C">
      <w:pPr>
        <w:pStyle w:val="Heading3"/>
        <w:rPr>
          <w:rFonts w:eastAsia="MS Gothic"/>
        </w:rPr>
      </w:pPr>
      <w:bookmarkStart w:id="196" w:name="_Toc42778711"/>
      <w:bookmarkStart w:id="197" w:name="_Toc42785158"/>
      <w:bookmarkStart w:id="198" w:name="_Toc43210154"/>
      <w:bookmarkStart w:id="199" w:name="_Toc51948380"/>
      <w:bookmarkStart w:id="200" w:name="_Toc52162453"/>
      <w:bookmarkStart w:id="201" w:name="_Toc60916039"/>
      <w:r w:rsidRPr="00A53DC8">
        <w:rPr>
          <w:rFonts w:eastAsia="MS Gothic"/>
        </w:rPr>
        <w:t>6.3.2</w:t>
      </w:r>
      <w:r w:rsidRPr="00A53DC8">
        <w:rPr>
          <w:rFonts w:eastAsia="MS Gothic"/>
        </w:rPr>
        <w:tab/>
        <w:t>Conformance Requirements</w:t>
      </w:r>
      <w:bookmarkEnd w:id="196"/>
      <w:bookmarkEnd w:id="197"/>
      <w:bookmarkEnd w:id="198"/>
      <w:bookmarkEnd w:id="199"/>
      <w:bookmarkEnd w:id="200"/>
      <w:bookmarkEnd w:id="201"/>
    </w:p>
    <w:p w:rsidR="006734DC" w:rsidRPr="00A53DC8" w:rsidRDefault="006734DC" w:rsidP="006734DC">
      <w:r w:rsidRPr="00A53DC8">
        <w:t>[TS 24.229, clause 5.1.1.4.1]:</w:t>
      </w:r>
    </w:p>
    <w:p w:rsidR="006734DC" w:rsidRPr="00A53DC8" w:rsidRDefault="006734DC" w:rsidP="006734DC">
      <w:r w:rsidRPr="00A53DC8">
        <w:t xml:space="preserve">The UE can perform the reregistration of a previously registered public user identity bound to any one of its contact addresses and the associated set of security associations or </w:t>
      </w:r>
      <w:smartTag w:uri="urn:schemas-microsoft-com:office:smarttags" w:element="stockticker">
        <w:r w:rsidRPr="00A53DC8">
          <w:t>TLS</w:t>
        </w:r>
      </w:smartTag>
      <w:r w:rsidRPr="00A53DC8">
        <w:t xml:space="preserve"> sessions at any time after the initial registration has been completed.</w:t>
      </w:r>
    </w:p>
    <w:p w:rsidR="006734DC" w:rsidRPr="00A53DC8" w:rsidRDefault="006734DC" w:rsidP="006734DC">
      <w:r w:rsidRPr="00A53DC8">
        <w:t>...</w:t>
      </w:r>
    </w:p>
    <w:p w:rsidR="006734DC" w:rsidRPr="00A53DC8" w:rsidRDefault="006734DC" w:rsidP="006734DC">
      <w:r w:rsidRPr="00A53DC8">
        <w:t xml:space="preserve">Unless either the user or the application within the UE has determined that a continued registration is not required the UE shall reregister an already registered public user identity either 600 seconds before the expiration time if the </w:t>
      </w:r>
      <w:r w:rsidRPr="00A53DC8">
        <w:lastRenderedPageBreak/>
        <w:t xml:space="preserve">previous registration was for greater than 1200 seconds, or when half of the time has expired if the previous registration was for 1200 seconds or less, </w:t>
      </w:r>
    </w:p>
    <w:p w:rsidR="006734DC" w:rsidRPr="00A53DC8" w:rsidRDefault="006734DC" w:rsidP="006734DC">
      <w:r w:rsidRPr="00A53DC8">
        <w:t>...</w:t>
      </w:r>
    </w:p>
    <w:p w:rsidR="006734DC" w:rsidRPr="00A53DC8" w:rsidRDefault="006734DC" w:rsidP="006734DC">
      <w:r w:rsidRPr="00A53DC8">
        <w:t>On receiving a 423 (Interval Too Brief) response to the REGISTER request, the UE shall:</w:t>
      </w:r>
    </w:p>
    <w:p w:rsidR="006734DC" w:rsidRPr="00A53DC8" w:rsidRDefault="006734DC" w:rsidP="006734DC">
      <w:pPr>
        <w:pStyle w:val="B10"/>
      </w:pPr>
      <w:r w:rsidRPr="00A53DC8">
        <w:t>-</w:t>
      </w:r>
      <w:r w:rsidRPr="00A53DC8">
        <w:tab/>
        <w:t>send another REGISTER request populating the registration expiration interval value with an expiration timer of at least the value received in the Min-Expires header field of the 423 (Interval Too Brief) response.</w:t>
      </w:r>
    </w:p>
    <w:p w:rsidR="006734DC" w:rsidRPr="00A53DC8" w:rsidRDefault="006734DC" w:rsidP="006734DC">
      <w:pPr>
        <w:pStyle w:val="B10"/>
      </w:pPr>
      <w:r w:rsidRPr="00A53DC8">
        <w:t xml:space="preserve">On receiving a 408 (Request Timeout) response or </w:t>
      </w:r>
      <w:r w:rsidRPr="00A53DC8">
        <w:rPr>
          <w:rFonts w:eastAsia="Yu Gothic"/>
        </w:rPr>
        <w:t>500 (Server Internal Error)</w:t>
      </w:r>
      <w:r w:rsidRPr="00A53DC8">
        <w:t xml:space="preserve"> response or 504 (Server Time-Out) response or 403 (Forbidden) response for a reregistration, the UE shall perform the procedures for initial registration as described in subclause 5.1.1.2.</w:t>
      </w:r>
    </w:p>
    <w:p w:rsidR="006734DC" w:rsidRPr="00A53DC8" w:rsidRDefault="006734DC" w:rsidP="006734DC">
      <w:r w:rsidRPr="00A53DC8">
        <w:t>[TS 24.229, clause 5.1.1.4.1]:</w:t>
      </w:r>
    </w:p>
    <w:p w:rsidR="006734DC" w:rsidRPr="00A53DC8" w:rsidRDefault="006734DC" w:rsidP="006734DC">
      <w:r w:rsidRPr="00A53DC8">
        <w:t>At any time, the UE can receive a NOTIFY request carrying information related to the reg event package (as described in subclause 5.1.1.3). If:</w:t>
      </w:r>
    </w:p>
    <w:p w:rsidR="006734DC" w:rsidRPr="00A53DC8" w:rsidRDefault="006734DC" w:rsidP="006734DC">
      <w:pPr>
        <w:pStyle w:val="B10"/>
      </w:pPr>
      <w:r w:rsidRPr="00A53DC8">
        <w:t>-</w:t>
      </w:r>
      <w:r w:rsidRPr="00A53DC8">
        <w:tab/>
        <w:t xml:space="preserve">the state attribute in any of the </w:t>
      </w:r>
      <w:r w:rsidRPr="00A53DC8">
        <w:rPr>
          <w:lang w:eastAsia="de-DE"/>
        </w:rPr>
        <w:t xml:space="preserve">&lt;registration&gt; elements </w:t>
      </w:r>
      <w:r w:rsidRPr="00A53DC8">
        <w:t>is set to "active";</w:t>
      </w:r>
    </w:p>
    <w:p w:rsidR="006734DC" w:rsidRPr="00A53DC8" w:rsidRDefault="006734DC" w:rsidP="006734DC">
      <w:pPr>
        <w:pStyle w:val="B10"/>
      </w:pPr>
      <w:r w:rsidRPr="00A53DC8">
        <w:t>-</w:t>
      </w:r>
      <w:r w:rsidRPr="00A53DC8">
        <w:tab/>
        <w:t>the value of the &lt;uri&gt; sub-element inside the &lt;contact&gt; sub-element is set to the Contact address that the UE registered; and</w:t>
      </w:r>
    </w:p>
    <w:p w:rsidR="006734DC" w:rsidRPr="00A53DC8" w:rsidRDefault="006734DC" w:rsidP="006734DC">
      <w:pPr>
        <w:pStyle w:val="B10"/>
      </w:pPr>
      <w:r w:rsidRPr="00A53DC8">
        <w:t>-</w:t>
      </w:r>
      <w:r w:rsidRPr="00A53DC8">
        <w:tab/>
        <w:t>the event attribute of that &lt;contact&gt; sub-element(s) is set to "shortened";</w:t>
      </w:r>
    </w:p>
    <w:p w:rsidR="006734DC" w:rsidRPr="00A53DC8" w:rsidRDefault="006734DC" w:rsidP="006734DC">
      <w:r w:rsidRPr="00A53DC8">
        <w:t>the UE shall:</w:t>
      </w:r>
    </w:p>
    <w:p w:rsidR="006734DC" w:rsidRPr="00A53DC8" w:rsidRDefault="006734DC" w:rsidP="006734DC">
      <w:pPr>
        <w:pStyle w:val="B10"/>
      </w:pPr>
      <w:r w:rsidRPr="00A53DC8">
        <w:t>1)</w:t>
      </w:r>
      <w:r w:rsidRPr="00A53DC8">
        <w:tab/>
        <w:t>use the expires attribute of the &lt;contact&gt; sub-element that the UE registered to adjust the expiration time for that public user identity; and</w:t>
      </w:r>
    </w:p>
    <w:p w:rsidR="006734DC" w:rsidRPr="00A53DC8" w:rsidRDefault="006734DC" w:rsidP="006734DC">
      <w:pPr>
        <w:pStyle w:val="B10"/>
      </w:pPr>
      <w:r w:rsidRPr="00A53DC8">
        <w:t>2)</w:t>
      </w:r>
      <w:r w:rsidRPr="00A53DC8">
        <w:tab/>
        <w:t>start the re-authentication procedures at the appropriate time (as a result of the S-CSCF procedure described in subclause 5.4.1.6) by initiating a reregistration as described in subclause 5.1.1.4, if required.</w:t>
      </w:r>
    </w:p>
    <w:p w:rsidR="006734DC" w:rsidRPr="00A53DC8" w:rsidRDefault="006734DC" w:rsidP="006734DC">
      <w:pPr>
        <w:pStyle w:val="NO"/>
      </w:pPr>
      <w:r w:rsidRPr="00A53DC8">
        <w:t>NOTE:</w:t>
      </w:r>
      <w:r w:rsidRPr="00A53DC8">
        <w:tab/>
        <w:t>When authenticating a given private user identity, the S-CSCF will only shorten the expiry time within the &lt;contact&gt; sub-element that the UE registered using its private user identity. The &lt;contact&gt; elements for the same public user identity, if registered by another UE using different private user identities remain unchanged. The UE will not initiate a reregistration procedure, if none of its &lt;contact&gt; sub-elements was modified.</w:t>
      </w:r>
    </w:p>
    <w:p w:rsidR="006734DC" w:rsidRPr="00A53DC8" w:rsidRDefault="006734DC" w:rsidP="00EB3D4C">
      <w:pPr>
        <w:pStyle w:val="Heading3"/>
        <w:rPr>
          <w:rFonts w:eastAsia="MS Gothic"/>
        </w:rPr>
      </w:pPr>
      <w:bookmarkStart w:id="202" w:name="_Toc42778712"/>
      <w:bookmarkStart w:id="203" w:name="_Toc42785159"/>
      <w:bookmarkStart w:id="204" w:name="_Toc43210155"/>
      <w:bookmarkStart w:id="205" w:name="_Toc51948381"/>
      <w:bookmarkStart w:id="206" w:name="_Toc52162454"/>
      <w:bookmarkStart w:id="207" w:name="_Toc60916040"/>
      <w:r w:rsidRPr="00A53DC8">
        <w:rPr>
          <w:rFonts w:eastAsia="MS Gothic"/>
        </w:rPr>
        <w:t>6.3.3</w:t>
      </w:r>
      <w:r w:rsidRPr="00A53DC8">
        <w:rPr>
          <w:rFonts w:eastAsia="MS Gothic"/>
        </w:rPr>
        <w:tab/>
        <w:t>Test description</w:t>
      </w:r>
      <w:bookmarkEnd w:id="202"/>
      <w:bookmarkEnd w:id="203"/>
      <w:bookmarkEnd w:id="204"/>
      <w:bookmarkEnd w:id="205"/>
      <w:bookmarkEnd w:id="206"/>
      <w:bookmarkEnd w:id="207"/>
    </w:p>
    <w:p w:rsidR="006734DC" w:rsidRPr="00A53DC8" w:rsidRDefault="006734DC" w:rsidP="00CF618F">
      <w:pPr>
        <w:pStyle w:val="Heading4"/>
      </w:pPr>
      <w:bookmarkStart w:id="208" w:name="_Toc43210156"/>
      <w:bookmarkStart w:id="209" w:name="_Toc51948382"/>
      <w:bookmarkStart w:id="210" w:name="_Toc52162455"/>
      <w:bookmarkStart w:id="211" w:name="_Toc60916041"/>
      <w:r w:rsidRPr="00A53DC8">
        <w:t>6.3.3.1</w:t>
      </w:r>
      <w:r w:rsidRPr="00A53DC8">
        <w:tab/>
        <w:t>Pre-test conditions</w:t>
      </w:r>
      <w:bookmarkEnd w:id="208"/>
      <w:bookmarkEnd w:id="209"/>
      <w:bookmarkEnd w:id="210"/>
      <w:bookmarkEnd w:id="211"/>
    </w:p>
    <w:p w:rsidR="006734DC" w:rsidRPr="00A53DC8" w:rsidRDefault="006734DC" w:rsidP="006734DC">
      <w:pPr>
        <w:pStyle w:val="H6"/>
        <w:rPr>
          <w:rFonts w:cs="Arial"/>
        </w:rPr>
      </w:pPr>
      <w:r w:rsidRPr="00A53DC8">
        <w:rPr>
          <w:rFonts w:cs="Arial"/>
        </w:rPr>
        <w:t>System Simulator:</w:t>
      </w:r>
    </w:p>
    <w:p w:rsidR="006734DC" w:rsidRPr="00A53DC8" w:rsidRDefault="006734DC" w:rsidP="006734DC">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6734DC" w:rsidRPr="00A53DC8" w:rsidRDefault="006734DC" w:rsidP="006734DC">
      <w:pPr>
        <w:pStyle w:val="B10"/>
      </w:pPr>
      <w:r w:rsidRPr="00A53DC8">
        <w:t>-</w:t>
      </w:r>
      <w:r w:rsidRPr="00A53DC8">
        <w:tab/>
        <w:t>SS is listening to SIP default port 5060 for both UDP and TCP protocols.</w:t>
      </w:r>
    </w:p>
    <w:p w:rsidR="006734DC" w:rsidRPr="00A53DC8" w:rsidRDefault="006734DC" w:rsidP="006734DC">
      <w:pPr>
        <w:pStyle w:val="B10"/>
      </w:pPr>
      <w:r w:rsidRPr="00A53DC8">
        <w:t>-</w:t>
      </w:r>
      <w:r w:rsidRPr="00A53DC8">
        <w:tab/>
        <w:t>SS is able to perform IMS AKA authentication for the IMPI, according to 3GPP TS 33.203 [16] clause 6.1.</w:t>
      </w:r>
    </w:p>
    <w:p w:rsidR="006734DC" w:rsidRPr="00A53DC8" w:rsidRDefault="006734DC" w:rsidP="006734DC">
      <w:pPr>
        <w:pStyle w:val="B10"/>
      </w:pPr>
      <w:r w:rsidRPr="00A53DC8">
        <w:t>-</w:t>
      </w:r>
      <w:r w:rsidRPr="00A53DC8">
        <w:tab/>
        <w:t>1 NR Cell</w:t>
      </w:r>
    </w:p>
    <w:p w:rsidR="006734DC" w:rsidRPr="00A53DC8" w:rsidRDefault="006734DC" w:rsidP="006734DC">
      <w:pPr>
        <w:pStyle w:val="H6"/>
      </w:pPr>
      <w:r w:rsidRPr="00A53DC8">
        <w:t>UE:</w:t>
      </w:r>
    </w:p>
    <w:p w:rsidR="006734DC" w:rsidRPr="00A53DC8" w:rsidRDefault="006734DC" w:rsidP="006734DC">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6734DC" w:rsidRPr="00A53DC8" w:rsidRDefault="006734DC" w:rsidP="006734DC">
      <w:pPr>
        <w:pStyle w:val="B10"/>
        <w:rPr>
          <w:snapToGrid w:val="0"/>
        </w:rPr>
      </w:pPr>
      <w:r w:rsidRPr="00A53DC8">
        <w:t>-</w:t>
      </w:r>
      <w:r w:rsidRPr="00A53DC8">
        <w:tab/>
        <w:t xml:space="preserve">The </w:t>
      </w:r>
      <w:r w:rsidRPr="00A53DC8">
        <w:rPr>
          <w:snapToGrid w:val="0"/>
        </w:rPr>
        <w:t>UE is configured to register for IMS after switch on.</w:t>
      </w:r>
    </w:p>
    <w:p w:rsidR="006734DC" w:rsidRPr="00A53DC8" w:rsidRDefault="006734DC" w:rsidP="006734DC">
      <w:pPr>
        <w:pStyle w:val="B10"/>
        <w:rPr>
          <w:snapToGrid w:val="0"/>
        </w:rPr>
      </w:pPr>
      <w:r w:rsidRPr="00A53DC8">
        <w:t>-</w:t>
      </w:r>
      <w:r w:rsidRPr="00A53DC8">
        <w:tab/>
        <w:t xml:space="preserve">The </w:t>
      </w:r>
      <w:r w:rsidRPr="00A53DC8">
        <w:rPr>
          <w:snapToGrid w:val="0"/>
        </w:rPr>
        <w:t>UE is switched off.</w:t>
      </w:r>
    </w:p>
    <w:p w:rsidR="006734DC" w:rsidRPr="00A53DC8" w:rsidRDefault="006734DC" w:rsidP="006734DC">
      <w:pPr>
        <w:pStyle w:val="H6"/>
        <w:rPr>
          <w:rFonts w:cs="Arial"/>
        </w:rPr>
      </w:pPr>
      <w:r w:rsidRPr="00A53DC8">
        <w:rPr>
          <w:rFonts w:cs="Arial"/>
        </w:rPr>
        <w:lastRenderedPageBreak/>
        <w:t>Preamble:</w:t>
      </w:r>
    </w:p>
    <w:p w:rsidR="006734DC" w:rsidRPr="00A53DC8" w:rsidRDefault="006734DC" w:rsidP="006734DC">
      <w:pPr>
        <w:pStyle w:val="B10"/>
      </w:pPr>
      <w:r w:rsidRPr="00A53DC8">
        <w:t>-</w:t>
      </w:r>
      <w:r w:rsidRPr="00A53DC8">
        <w:tab/>
        <w:t>None</w:t>
      </w:r>
    </w:p>
    <w:p w:rsidR="006734DC" w:rsidRPr="00A53DC8" w:rsidRDefault="006734DC" w:rsidP="00CF618F">
      <w:pPr>
        <w:pStyle w:val="Heading4"/>
        <w:rPr>
          <w:snapToGrid w:val="0"/>
        </w:rPr>
      </w:pPr>
      <w:bookmarkStart w:id="212" w:name="_Toc43210157"/>
      <w:bookmarkStart w:id="213" w:name="_Toc51948383"/>
      <w:bookmarkStart w:id="214" w:name="_Toc52162456"/>
      <w:bookmarkStart w:id="215" w:name="_Toc60916042"/>
      <w:r w:rsidRPr="00A53DC8">
        <w:t>6.3.3.2</w:t>
      </w:r>
      <w:r w:rsidRPr="00A53DC8">
        <w:tab/>
      </w:r>
      <w:r w:rsidRPr="00A53DC8">
        <w:rPr>
          <w:snapToGrid w:val="0"/>
        </w:rPr>
        <w:t>Test procedure sequence</w:t>
      </w:r>
      <w:bookmarkEnd w:id="212"/>
      <w:bookmarkEnd w:id="213"/>
      <w:bookmarkEnd w:id="214"/>
      <w:bookmarkEnd w:id="215"/>
    </w:p>
    <w:p w:rsidR="006734DC" w:rsidRPr="00A53DC8" w:rsidRDefault="006734DC" w:rsidP="006734DC">
      <w:pPr>
        <w:pStyle w:val="TH"/>
        <w:rPr>
          <w:rFonts w:cs="Arial"/>
        </w:rPr>
      </w:pPr>
      <w:r w:rsidRPr="00A53DC8">
        <w:rPr>
          <w:rFonts w:cs="Arial"/>
        </w:rPr>
        <w:t>Table 6.3.3.2-1: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6734DC" w:rsidRPr="00A53DC8" w:rsidTr="003A6D32">
        <w:trPr>
          <w:jc w:val="center"/>
        </w:trPr>
        <w:tc>
          <w:tcPr>
            <w:tcW w:w="567" w:type="dxa"/>
            <w:tcBorders>
              <w:bottom w:val="nil"/>
            </w:tcBorders>
          </w:tcPr>
          <w:p w:rsidR="006734DC" w:rsidRPr="00A53DC8" w:rsidRDefault="006734DC" w:rsidP="009B1BAB">
            <w:pPr>
              <w:pStyle w:val="TAH"/>
              <w:ind w:left="400" w:hanging="400"/>
            </w:pPr>
            <w:r w:rsidRPr="00A53DC8">
              <w:t>St</w:t>
            </w:r>
          </w:p>
        </w:tc>
        <w:tc>
          <w:tcPr>
            <w:tcW w:w="3969" w:type="dxa"/>
          </w:tcPr>
          <w:p w:rsidR="006734DC" w:rsidRPr="00A53DC8" w:rsidRDefault="006734DC" w:rsidP="009B1BAB">
            <w:pPr>
              <w:pStyle w:val="TAH"/>
              <w:ind w:left="400" w:hanging="400"/>
            </w:pPr>
            <w:r w:rsidRPr="00A53DC8">
              <w:t>Procedure</w:t>
            </w:r>
          </w:p>
        </w:tc>
        <w:tc>
          <w:tcPr>
            <w:tcW w:w="3621" w:type="dxa"/>
            <w:gridSpan w:val="2"/>
          </w:tcPr>
          <w:p w:rsidR="006734DC" w:rsidRPr="00A53DC8" w:rsidRDefault="006734DC" w:rsidP="009B1BAB">
            <w:pPr>
              <w:pStyle w:val="TAH"/>
              <w:ind w:left="400" w:hanging="400"/>
            </w:pPr>
            <w:r w:rsidRPr="00A53DC8">
              <w:t>Message Sequence</w:t>
            </w:r>
          </w:p>
        </w:tc>
        <w:tc>
          <w:tcPr>
            <w:tcW w:w="563" w:type="dxa"/>
            <w:tcBorders>
              <w:bottom w:val="nil"/>
            </w:tcBorders>
          </w:tcPr>
          <w:p w:rsidR="006734DC" w:rsidRPr="00A53DC8" w:rsidRDefault="006734DC" w:rsidP="009B1BAB">
            <w:pPr>
              <w:pStyle w:val="TAH"/>
            </w:pPr>
            <w:r w:rsidRPr="00A53DC8">
              <w:t>TP</w:t>
            </w:r>
          </w:p>
        </w:tc>
        <w:tc>
          <w:tcPr>
            <w:tcW w:w="849" w:type="dxa"/>
            <w:tcBorders>
              <w:bottom w:val="nil"/>
            </w:tcBorders>
          </w:tcPr>
          <w:p w:rsidR="006734DC" w:rsidRPr="00A53DC8" w:rsidRDefault="006734DC" w:rsidP="009B1BAB">
            <w:pPr>
              <w:pStyle w:val="TAH"/>
            </w:pPr>
            <w:r w:rsidRPr="00A53DC8">
              <w:t>Verdict</w:t>
            </w:r>
          </w:p>
        </w:tc>
      </w:tr>
      <w:tr w:rsidR="006734DC" w:rsidRPr="00A53DC8" w:rsidTr="003A6D32">
        <w:trPr>
          <w:jc w:val="center"/>
        </w:trPr>
        <w:tc>
          <w:tcPr>
            <w:tcW w:w="567" w:type="dxa"/>
            <w:tcBorders>
              <w:top w:val="nil"/>
            </w:tcBorders>
          </w:tcPr>
          <w:p w:rsidR="006734DC" w:rsidRPr="00A53DC8" w:rsidRDefault="006734DC" w:rsidP="009B1BAB">
            <w:pPr>
              <w:pStyle w:val="TAH"/>
            </w:pPr>
          </w:p>
        </w:tc>
        <w:tc>
          <w:tcPr>
            <w:tcW w:w="3969" w:type="dxa"/>
          </w:tcPr>
          <w:p w:rsidR="006734DC" w:rsidRPr="00A53DC8" w:rsidRDefault="006734DC" w:rsidP="009B1BAB">
            <w:pPr>
              <w:pStyle w:val="TAH"/>
            </w:pPr>
          </w:p>
        </w:tc>
        <w:tc>
          <w:tcPr>
            <w:tcW w:w="698" w:type="dxa"/>
          </w:tcPr>
          <w:p w:rsidR="006734DC" w:rsidRPr="00A53DC8" w:rsidRDefault="006734DC" w:rsidP="009B1BAB">
            <w:pPr>
              <w:pStyle w:val="TAH"/>
            </w:pPr>
            <w:r w:rsidRPr="00A53DC8">
              <w:t>U - S</w:t>
            </w:r>
          </w:p>
        </w:tc>
        <w:tc>
          <w:tcPr>
            <w:tcW w:w="2923" w:type="dxa"/>
          </w:tcPr>
          <w:p w:rsidR="006734DC" w:rsidRPr="00A53DC8" w:rsidRDefault="006734DC" w:rsidP="009B1BAB">
            <w:pPr>
              <w:pStyle w:val="TAH"/>
            </w:pPr>
            <w:r w:rsidRPr="00A53DC8">
              <w:t>Message</w:t>
            </w:r>
          </w:p>
        </w:tc>
        <w:tc>
          <w:tcPr>
            <w:tcW w:w="563" w:type="dxa"/>
            <w:tcBorders>
              <w:top w:val="nil"/>
            </w:tcBorders>
          </w:tcPr>
          <w:p w:rsidR="006734DC" w:rsidRPr="00A53DC8" w:rsidRDefault="006734DC" w:rsidP="009B1BAB">
            <w:pPr>
              <w:pStyle w:val="TAH"/>
            </w:pPr>
          </w:p>
        </w:tc>
        <w:tc>
          <w:tcPr>
            <w:tcW w:w="849" w:type="dxa"/>
            <w:tcBorders>
              <w:top w:val="nil"/>
            </w:tcBorders>
          </w:tcPr>
          <w:p w:rsidR="006734DC" w:rsidRPr="00A53DC8" w:rsidRDefault="006734DC" w:rsidP="009B1BAB">
            <w:pPr>
              <w:pStyle w:val="TAH"/>
            </w:pPr>
          </w:p>
        </w:tc>
      </w:tr>
      <w:tr w:rsidR="006734DC" w:rsidRPr="00A53DC8" w:rsidTr="003A6D32">
        <w:trPr>
          <w:jc w:val="center"/>
        </w:trPr>
        <w:tc>
          <w:tcPr>
            <w:tcW w:w="567" w:type="dxa"/>
          </w:tcPr>
          <w:p w:rsidR="006734DC" w:rsidRPr="00A53DC8" w:rsidRDefault="006734DC" w:rsidP="009B1BAB">
            <w:pPr>
              <w:pStyle w:val="TAC"/>
            </w:pPr>
            <w:r w:rsidRPr="00A53DC8">
              <w:t>1</w:t>
            </w:r>
          </w:p>
        </w:tc>
        <w:tc>
          <w:tcPr>
            <w:tcW w:w="3969" w:type="dxa"/>
          </w:tcPr>
          <w:p w:rsidR="006734DC" w:rsidRPr="00A53DC8" w:rsidRDefault="006734DC" w:rsidP="009B1BAB">
            <w:pPr>
              <w:pStyle w:val="TAL"/>
            </w:pPr>
            <w:r w:rsidRPr="00A53DC8">
              <w:t>UE is switched on.</w:t>
            </w:r>
          </w:p>
        </w:tc>
        <w:tc>
          <w:tcPr>
            <w:tcW w:w="698" w:type="dxa"/>
          </w:tcPr>
          <w:p w:rsidR="006734DC" w:rsidRPr="00A53DC8" w:rsidRDefault="006734DC" w:rsidP="009B1BAB">
            <w:pPr>
              <w:pStyle w:val="TAC"/>
            </w:pPr>
          </w:p>
        </w:tc>
        <w:tc>
          <w:tcPr>
            <w:tcW w:w="2923" w:type="dxa"/>
          </w:tcPr>
          <w:p w:rsidR="006734DC" w:rsidRPr="00A53DC8" w:rsidRDefault="006734DC" w:rsidP="009B1BAB">
            <w:pPr>
              <w:pStyle w:val="TAL"/>
            </w:pP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2-9</w:t>
            </w:r>
          </w:p>
        </w:tc>
        <w:tc>
          <w:tcPr>
            <w:tcW w:w="3969" w:type="dxa"/>
          </w:tcPr>
          <w:p w:rsidR="006734DC" w:rsidRPr="00A53DC8" w:rsidRDefault="006734DC" w:rsidP="009B1BAB">
            <w:pPr>
              <w:pStyle w:val="TAL"/>
            </w:pPr>
            <w:r w:rsidRPr="00A53DC8">
              <w:t>Steps 1-8 from clause A.2: initial IMS registration happens, with SS giving 120 seconds expiration interval.</w:t>
            </w:r>
          </w:p>
        </w:tc>
        <w:tc>
          <w:tcPr>
            <w:tcW w:w="698" w:type="dxa"/>
          </w:tcPr>
          <w:p w:rsidR="006734DC" w:rsidRPr="00A53DC8" w:rsidRDefault="006734DC" w:rsidP="009B1BAB">
            <w:pPr>
              <w:pStyle w:val="TAC"/>
            </w:pPr>
          </w:p>
        </w:tc>
        <w:tc>
          <w:tcPr>
            <w:tcW w:w="2923" w:type="dxa"/>
          </w:tcPr>
          <w:p w:rsidR="006734DC" w:rsidRPr="00A53DC8" w:rsidRDefault="006734DC" w:rsidP="009B1BAB">
            <w:pPr>
              <w:pStyle w:val="TAL"/>
            </w:pP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10</w:t>
            </w:r>
          </w:p>
        </w:tc>
        <w:tc>
          <w:tcPr>
            <w:tcW w:w="3969" w:type="dxa"/>
          </w:tcPr>
          <w:p w:rsidR="006734DC" w:rsidRPr="00A53DC8" w:rsidRDefault="006734DC" w:rsidP="009B1BAB">
            <w:pPr>
              <w:pStyle w:val="TAL"/>
            </w:pPr>
            <w:r w:rsidRPr="00A53DC8">
              <w:t>UE re-registers 60 seconds later.</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1</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11</w:t>
            </w:r>
          </w:p>
        </w:tc>
        <w:tc>
          <w:tcPr>
            <w:tcW w:w="3969" w:type="dxa"/>
          </w:tcPr>
          <w:p w:rsidR="006734DC" w:rsidRPr="00A53DC8" w:rsidRDefault="006734DC" w:rsidP="009B1BAB">
            <w:pPr>
              <w:pStyle w:val="TAL"/>
            </w:pPr>
            <w:r w:rsidRPr="00A53DC8">
              <w:t>SS declines re-registration attempt.</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rPr>
                <w:rFonts w:eastAsia="MS Gothic"/>
              </w:rPr>
              <w:t>500 Server Internal Error</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12</w:t>
            </w:r>
          </w:p>
        </w:tc>
        <w:tc>
          <w:tcPr>
            <w:tcW w:w="3969" w:type="dxa"/>
          </w:tcPr>
          <w:p w:rsidR="006734DC" w:rsidRPr="00A53DC8" w:rsidRDefault="006734DC" w:rsidP="009B1BAB">
            <w:pPr>
              <w:pStyle w:val="TAL"/>
            </w:pPr>
            <w:r w:rsidRPr="00A53DC8">
              <w:t>Step 1 from clause A.2: UE sends initial IMS registration request</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2</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13-19</w:t>
            </w:r>
          </w:p>
        </w:tc>
        <w:tc>
          <w:tcPr>
            <w:tcW w:w="3969" w:type="dxa"/>
          </w:tcPr>
          <w:p w:rsidR="006734DC" w:rsidRPr="00A53DC8" w:rsidRDefault="006734DC" w:rsidP="009B1BAB">
            <w:pPr>
              <w:pStyle w:val="TAL"/>
            </w:pPr>
            <w:r w:rsidRPr="00A53DC8">
              <w:t>Steps 2-8 from clause A.2, with SS giving 360 seconds expiration interval.</w:t>
            </w:r>
          </w:p>
        </w:tc>
        <w:tc>
          <w:tcPr>
            <w:tcW w:w="698" w:type="dxa"/>
          </w:tcPr>
          <w:p w:rsidR="006734DC" w:rsidRPr="00A53DC8" w:rsidRDefault="006734DC" w:rsidP="009B1BAB">
            <w:pPr>
              <w:pStyle w:val="TAC"/>
            </w:pPr>
          </w:p>
        </w:tc>
        <w:tc>
          <w:tcPr>
            <w:tcW w:w="2923" w:type="dxa"/>
          </w:tcPr>
          <w:p w:rsidR="006734DC" w:rsidRPr="00A53DC8" w:rsidRDefault="006734DC" w:rsidP="009B1BAB">
            <w:pPr>
              <w:pStyle w:val="TAL"/>
            </w:pP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20</w:t>
            </w:r>
          </w:p>
        </w:tc>
        <w:tc>
          <w:tcPr>
            <w:tcW w:w="3969" w:type="dxa"/>
          </w:tcPr>
          <w:p w:rsidR="006734DC" w:rsidRPr="00A53DC8" w:rsidRDefault="006734DC" w:rsidP="009B1BAB">
            <w:pPr>
              <w:pStyle w:val="TAL"/>
            </w:pPr>
            <w:r w:rsidRPr="00A53DC8">
              <w:t>UE re-registers 180 seconds later.</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3</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21</w:t>
            </w:r>
          </w:p>
        </w:tc>
        <w:tc>
          <w:tcPr>
            <w:tcW w:w="3969" w:type="dxa"/>
          </w:tcPr>
          <w:p w:rsidR="006734DC" w:rsidRPr="00A53DC8" w:rsidRDefault="006734DC" w:rsidP="009B1BAB">
            <w:pPr>
              <w:pStyle w:val="TAL"/>
            </w:pPr>
            <w:r w:rsidRPr="00A53DC8">
              <w:t xml:space="preserve">SS responds with </w:t>
            </w:r>
            <w:r w:rsidR="00E740CA" w:rsidRPr="00A53DC8">
              <w:t xml:space="preserve">1600 </w:t>
            </w:r>
            <w:r w:rsidRPr="00A53DC8">
              <w:t>seconds expiration interval</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22</w:t>
            </w:r>
          </w:p>
        </w:tc>
        <w:tc>
          <w:tcPr>
            <w:tcW w:w="3969" w:type="dxa"/>
          </w:tcPr>
          <w:p w:rsidR="006734DC" w:rsidRPr="00A53DC8" w:rsidRDefault="006734DC" w:rsidP="009B1BAB">
            <w:pPr>
              <w:pStyle w:val="TAL"/>
            </w:pPr>
            <w:r w:rsidRPr="00A53DC8">
              <w:t xml:space="preserve">UE re-registers </w:t>
            </w:r>
            <w:r w:rsidR="00E740CA" w:rsidRPr="00A53DC8">
              <w:t xml:space="preserve">1000 </w:t>
            </w:r>
            <w:r w:rsidRPr="00A53DC8">
              <w:t>seconds later</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4</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23</w:t>
            </w:r>
          </w:p>
        </w:tc>
        <w:tc>
          <w:tcPr>
            <w:tcW w:w="3969" w:type="dxa"/>
          </w:tcPr>
          <w:p w:rsidR="006734DC" w:rsidRPr="00A53DC8" w:rsidRDefault="006734DC" w:rsidP="009B1BAB">
            <w:pPr>
              <w:pStyle w:val="TAL"/>
            </w:pPr>
            <w:r w:rsidRPr="00A53DC8">
              <w:t>SS responds with 423 Interval Too Brief with Min-Expires value of 800000 seconds</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423 Interval Too Brief</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6734DC" w:rsidP="009B1BAB">
            <w:pPr>
              <w:pStyle w:val="TAC"/>
            </w:pPr>
            <w:r w:rsidRPr="00A53DC8">
              <w:t>24</w:t>
            </w:r>
          </w:p>
        </w:tc>
        <w:tc>
          <w:tcPr>
            <w:tcW w:w="3969" w:type="dxa"/>
          </w:tcPr>
          <w:p w:rsidR="006734DC" w:rsidRPr="00A53DC8" w:rsidRDefault="006734DC" w:rsidP="009B1BAB">
            <w:pPr>
              <w:pStyle w:val="TAL"/>
            </w:pPr>
            <w:r w:rsidRPr="00A53DC8">
              <w:t xml:space="preserve">UE sends a new </w:t>
            </w:r>
            <w:r w:rsidR="00E740CA" w:rsidRPr="00A53DC8">
              <w:t>another re-registration</w:t>
            </w:r>
            <w:r w:rsidRPr="00A53DC8">
              <w:t xml:space="preserve"> request using at least 800000 seconds expiration.</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5</w:t>
            </w:r>
          </w:p>
        </w:tc>
        <w:tc>
          <w:tcPr>
            <w:tcW w:w="849" w:type="dxa"/>
          </w:tcPr>
          <w:p w:rsidR="006734DC" w:rsidRPr="00A53DC8" w:rsidRDefault="006734DC" w:rsidP="009B1BAB">
            <w:pPr>
              <w:pStyle w:val="TAC"/>
            </w:pPr>
            <w:r w:rsidRPr="00A53DC8">
              <w:t>P</w:t>
            </w:r>
          </w:p>
        </w:tc>
      </w:tr>
      <w:tr w:rsidR="006734DC" w:rsidRPr="00A53DC8" w:rsidTr="003A6D32">
        <w:trPr>
          <w:jc w:val="center"/>
        </w:trPr>
        <w:tc>
          <w:tcPr>
            <w:tcW w:w="567" w:type="dxa"/>
          </w:tcPr>
          <w:p w:rsidR="006734DC" w:rsidRPr="00A53DC8" w:rsidRDefault="006734DC" w:rsidP="009B1BAB">
            <w:pPr>
              <w:pStyle w:val="TAC"/>
            </w:pPr>
            <w:r w:rsidRPr="00A53DC8">
              <w:t>25</w:t>
            </w:r>
          </w:p>
        </w:tc>
        <w:tc>
          <w:tcPr>
            <w:tcW w:w="3969" w:type="dxa"/>
          </w:tcPr>
          <w:p w:rsidR="006734DC" w:rsidRPr="00A53DC8" w:rsidRDefault="00E740CA" w:rsidP="009B1BAB">
            <w:pPr>
              <w:pStyle w:val="TAL"/>
            </w:pPr>
            <w:r w:rsidRPr="00A53DC8">
              <w:t>SS responds with 200 OK.</w:t>
            </w:r>
          </w:p>
        </w:tc>
        <w:tc>
          <w:tcPr>
            <w:tcW w:w="698" w:type="dxa"/>
          </w:tcPr>
          <w:p w:rsidR="006734DC" w:rsidRPr="00A53DC8" w:rsidRDefault="00E740CA" w:rsidP="009B1BAB">
            <w:pPr>
              <w:pStyle w:val="TAC"/>
            </w:pPr>
            <w:r w:rsidRPr="00A53DC8">
              <w:t>&lt;--</w:t>
            </w:r>
          </w:p>
        </w:tc>
        <w:tc>
          <w:tcPr>
            <w:tcW w:w="2923" w:type="dxa"/>
          </w:tcPr>
          <w:p w:rsidR="006734DC" w:rsidRPr="00A53DC8" w:rsidRDefault="00E740CA"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E740CA" w:rsidP="009B1BAB">
            <w:pPr>
              <w:pStyle w:val="TAC"/>
            </w:pPr>
            <w:r w:rsidRPr="00A53DC8">
              <w:t>26</w:t>
            </w:r>
          </w:p>
        </w:tc>
        <w:tc>
          <w:tcPr>
            <w:tcW w:w="3969" w:type="dxa"/>
          </w:tcPr>
          <w:p w:rsidR="006734DC" w:rsidRPr="00A53DC8" w:rsidRDefault="006734DC" w:rsidP="009B1BAB">
            <w:pPr>
              <w:pStyle w:val="TAL"/>
            </w:pPr>
            <w:r w:rsidRPr="00A53DC8">
              <w:t>SS notifies UE about shortened expiration time of 60 seconds for one of the registered public user identities.</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NOTIFY</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rPr>
                <w:highlight w:val="green"/>
              </w:rPr>
            </w:pPr>
          </w:p>
        </w:tc>
      </w:tr>
      <w:tr w:rsidR="006734DC" w:rsidRPr="00A53DC8" w:rsidTr="003A6D32">
        <w:trPr>
          <w:jc w:val="center"/>
        </w:trPr>
        <w:tc>
          <w:tcPr>
            <w:tcW w:w="567" w:type="dxa"/>
          </w:tcPr>
          <w:p w:rsidR="006734DC" w:rsidRPr="00A53DC8" w:rsidRDefault="00E740CA" w:rsidP="009B1BAB">
            <w:pPr>
              <w:pStyle w:val="TAC"/>
            </w:pPr>
            <w:r w:rsidRPr="00A53DC8">
              <w:t>27</w:t>
            </w:r>
          </w:p>
        </w:tc>
        <w:tc>
          <w:tcPr>
            <w:tcW w:w="3969" w:type="dxa"/>
          </w:tcPr>
          <w:p w:rsidR="006734DC" w:rsidRPr="00A53DC8" w:rsidRDefault="006734DC" w:rsidP="009B1BAB">
            <w:pPr>
              <w:pStyle w:val="TAL"/>
            </w:pPr>
            <w:r w:rsidRPr="00A53DC8">
              <w:t>UE responds with 200 OK</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rPr>
                <w:highlight w:val="green"/>
              </w:rPr>
            </w:pPr>
          </w:p>
        </w:tc>
      </w:tr>
      <w:tr w:rsidR="006734DC" w:rsidRPr="00A53DC8" w:rsidTr="003A6D32">
        <w:trPr>
          <w:jc w:val="center"/>
        </w:trPr>
        <w:tc>
          <w:tcPr>
            <w:tcW w:w="567" w:type="dxa"/>
          </w:tcPr>
          <w:p w:rsidR="006734DC" w:rsidRPr="00A53DC8" w:rsidRDefault="00E740CA" w:rsidP="009B1BAB">
            <w:pPr>
              <w:pStyle w:val="TAC"/>
            </w:pPr>
            <w:r w:rsidRPr="00A53DC8">
              <w:t>28</w:t>
            </w:r>
          </w:p>
        </w:tc>
        <w:tc>
          <w:tcPr>
            <w:tcW w:w="3969" w:type="dxa"/>
          </w:tcPr>
          <w:p w:rsidR="006734DC" w:rsidRPr="00A53DC8" w:rsidRDefault="006734DC" w:rsidP="009B1BAB">
            <w:pPr>
              <w:pStyle w:val="TAL"/>
            </w:pPr>
            <w:r w:rsidRPr="00A53DC8">
              <w:t xml:space="preserve">30 seconds before new expiry time, UE re-registers </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r w:rsidRPr="00A53DC8">
              <w:t>6</w:t>
            </w:r>
          </w:p>
        </w:tc>
        <w:tc>
          <w:tcPr>
            <w:tcW w:w="849" w:type="dxa"/>
          </w:tcPr>
          <w:p w:rsidR="006734DC" w:rsidRPr="00A53DC8" w:rsidRDefault="006734DC" w:rsidP="009B1BAB">
            <w:pPr>
              <w:pStyle w:val="TAC"/>
              <w:rPr>
                <w:highlight w:val="green"/>
              </w:rPr>
            </w:pPr>
            <w:r w:rsidRPr="00A53DC8">
              <w:t>P</w:t>
            </w:r>
          </w:p>
        </w:tc>
      </w:tr>
      <w:tr w:rsidR="006734DC" w:rsidRPr="00A53DC8" w:rsidTr="003A6D32">
        <w:trPr>
          <w:jc w:val="center"/>
        </w:trPr>
        <w:tc>
          <w:tcPr>
            <w:tcW w:w="567" w:type="dxa"/>
          </w:tcPr>
          <w:p w:rsidR="006734DC" w:rsidRPr="00A53DC8" w:rsidRDefault="00E740CA" w:rsidP="009B1BAB">
            <w:pPr>
              <w:pStyle w:val="TAC"/>
            </w:pPr>
            <w:r w:rsidRPr="00A53DC8">
              <w:t>29</w:t>
            </w:r>
          </w:p>
        </w:tc>
        <w:tc>
          <w:tcPr>
            <w:tcW w:w="3969" w:type="dxa"/>
          </w:tcPr>
          <w:p w:rsidR="006734DC" w:rsidRPr="00A53DC8" w:rsidRDefault="006734DC" w:rsidP="009B1BAB">
            <w:pPr>
              <w:pStyle w:val="TAL"/>
            </w:pPr>
            <w:r w:rsidRPr="00A53DC8">
              <w:t xml:space="preserve">SS responds with authentication challenge and security </w:t>
            </w:r>
            <w:r w:rsidR="00D44BAD" w:rsidRPr="00A53DC8">
              <w:t>mechanism</w:t>
            </w:r>
            <w:r w:rsidRPr="00A53DC8">
              <w:t xml:space="preserve"> supported by the network</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401 Unauthorized</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E740CA" w:rsidP="009B1BAB">
            <w:pPr>
              <w:pStyle w:val="TAC"/>
            </w:pPr>
            <w:r w:rsidRPr="00A53DC8">
              <w:t>30</w:t>
            </w:r>
          </w:p>
        </w:tc>
        <w:tc>
          <w:tcPr>
            <w:tcW w:w="3969" w:type="dxa"/>
          </w:tcPr>
          <w:p w:rsidR="006734DC" w:rsidRPr="00A53DC8" w:rsidRDefault="006734DC" w:rsidP="009B1BAB">
            <w:pPr>
              <w:pStyle w:val="TAL"/>
            </w:pPr>
            <w:r w:rsidRPr="00A53DC8">
              <w:t>UE completes security procedures</w:t>
            </w:r>
          </w:p>
        </w:tc>
        <w:tc>
          <w:tcPr>
            <w:tcW w:w="698" w:type="dxa"/>
          </w:tcPr>
          <w:p w:rsidR="006734DC" w:rsidRPr="00A53DC8" w:rsidRDefault="006734DC" w:rsidP="009B1BAB">
            <w:pPr>
              <w:pStyle w:val="TAC"/>
            </w:pPr>
            <w:r w:rsidRPr="00A53DC8">
              <w:t>--&gt;</w:t>
            </w:r>
          </w:p>
        </w:tc>
        <w:tc>
          <w:tcPr>
            <w:tcW w:w="2923" w:type="dxa"/>
          </w:tcPr>
          <w:p w:rsidR="006734DC" w:rsidRPr="00A53DC8" w:rsidRDefault="006734DC" w:rsidP="009B1BAB">
            <w:pPr>
              <w:pStyle w:val="TAL"/>
            </w:pPr>
            <w:r w:rsidRPr="00A53DC8">
              <w:t>REGISTER</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r w:rsidR="006734DC" w:rsidRPr="00A53DC8" w:rsidTr="003A6D32">
        <w:trPr>
          <w:jc w:val="center"/>
        </w:trPr>
        <w:tc>
          <w:tcPr>
            <w:tcW w:w="567" w:type="dxa"/>
          </w:tcPr>
          <w:p w:rsidR="006734DC" w:rsidRPr="00A53DC8" w:rsidRDefault="00E740CA" w:rsidP="009B1BAB">
            <w:pPr>
              <w:pStyle w:val="TAC"/>
            </w:pPr>
            <w:r w:rsidRPr="00A53DC8">
              <w:t>31</w:t>
            </w:r>
          </w:p>
        </w:tc>
        <w:tc>
          <w:tcPr>
            <w:tcW w:w="3969" w:type="dxa"/>
          </w:tcPr>
          <w:p w:rsidR="006734DC" w:rsidRPr="00A53DC8" w:rsidRDefault="006734DC" w:rsidP="009B1BAB">
            <w:pPr>
              <w:pStyle w:val="TAL"/>
            </w:pPr>
            <w:r w:rsidRPr="00A53DC8">
              <w:t>SS responds with 200 OK</w:t>
            </w:r>
          </w:p>
        </w:tc>
        <w:tc>
          <w:tcPr>
            <w:tcW w:w="698" w:type="dxa"/>
          </w:tcPr>
          <w:p w:rsidR="006734DC" w:rsidRPr="00A53DC8" w:rsidRDefault="006734DC" w:rsidP="009B1BAB">
            <w:pPr>
              <w:pStyle w:val="TAC"/>
            </w:pPr>
            <w:r w:rsidRPr="00A53DC8">
              <w:t>&lt;--</w:t>
            </w:r>
          </w:p>
        </w:tc>
        <w:tc>
          <w:tcPr>
            <w:tcW w:w="2923" w:type="dxa"/>
          </w:tcPr>
          <w:p w:rsidR="006734DC" w:rsidRPr="00A53DC8" w:rsidRDefault="006734DC" w:rsidP="009B1BAB">
            <w:pPr>
              <w:pStyle w:val="TAL"/>
            </w:pPr>
            <w:r w:rsidRPr="00A53DC8">
              <w:t>200 OK</w:t>
            </w:r>
          </w:p>
        </w:tc>
        <w:tc>
          <w:tcPr>
            <w:tcW w:w="563" w:type="dxa"/>
          </w:tcPr>
          <w:p w:rsidR="006734DC" w:rsidRPr="00A53DC8" w:rsidRDefault="006734DC" w:rsidP="009B1BAB">
            <w:pPr>
              <w:pStyle w:val="TAC"/>
            </w:pPr>
          </w:p>
        </w:tc>
        <w:tc>
          <w:tcPr>
            <w:tcW w:w="849" w:type="dxa"/>
          </w:tcPr>
          <w:p w:rsidR="006734DC" w:rsidRPr="00A53DC8" w:rsidRDefault="006734DC" w:rsidP="009B1BAB">
            <w:pPr>
              <w:pStyle w:val="TAC"/>
            </w:pPr>
          </w:p>
        </w:tc>
      </w:tr>
    </w:tbl>
    <w:p w:rsidR="006734DC" w:rsidRPr="00A53DC8" w:rsidRDefault="006734DC" w:rsidP="006734DC"/>
    <w:p w:rsidR="006734DC" w:rsidRPr="00A53DC8" w:rsidRDefault="006734DC" w:rsidP="00CF618F">
      <w:pPr>
        <w:pStyle w:val="Heading4"/>
      </w:pPr>
      <w:bookmarkStart w:id="216" w:name="_Toc43210158"/>
      <w:bookmarkStart w:id="217" w:name="_Toc51948384"/>
      <w:bookmarkStart w:id="218" w:name="_Toc52162457"/>
      <w:bookmarkStart w:id="219" w:name="_Toc60916043"/>
      <w:r w:rsidRPr="00A53DC8">
        <w:t>6.3.3.3</w:t>
      </w:r>
      <w:r w:rsidRPr="00A53DC8">
        <w:tab/>
        <w:t>Specific message contents</w:t>
      </w:r>
      <w:bookmarkEnd w:id="216"/>
      <w:bookmarkEnd w:id="217"/>
      <w:bookmarkEnd w:id="218"/>
      <w:bookmarkEnd w:id="219"/>
    </w:p>
    <w:p w:rsidR="006734DC" w:rsidRPr="00A53DC8" w:rsidRDefault="006734DC" w:rsidP="006734DC">
      <w:pPr>
        <w:pStyle w:val="TH"/>
      </w:pPr>
      <w:r w:rsidRPr="00A53DC8">
        <w:t>Table 6.3.3.3-1: 200 OK for REGISTER (step 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31641D">
        <w:trPr>
          <w:cantSplit/>
          <w:tblHeader/>
          <w:jc w:val="center"/>
        </w:trPr>
        <w:tc>
          <w:tcPr>
            <w:tcW w:w="9634" w:type="dxa"/>
            <w:gridSpan w:val="5"/>
            <w:tcBorders>
              <w:bottom w:val="single" w:sz="4" w:space="0" w:color="auto"/>
            </w:tcBorders>
            <w:shd w:val="clear" w:color="auto" w:fill="auto"/>
          </w:tcPr>
          <w:p w:rsidR="006734DC" w:rsidRPr="00A53DC8" w:rsidRDefault="006734DC" w:rsidP="009B1BAB">
            <w:pPr>
              <w:pStyle w:val="TAL"/>
            </w:pPr>
            <w:r w:rsidRPr="00A53DC8">
              <w:t>Derivation path: TS 34.229-1 [2], Table in subclause A.1.3</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6734DC" w:rsidP="009B1BAB">
            <w:pPr>
              <w:pStyle w:val="TAL"/>
            </w:pPr>
            <w:r w:rsidRPr="00A53DC8">
              <w:t>120</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lastRenderedPageBreak/>
        <w:t>Table 6.3.3.3-2: REGISTER (step 10,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A.1.1, Conditions A2, A17, A32</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client port, shall be different from previously used number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spi-s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server port, shall be different from previously used number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protected client port, shall be different from previously used number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pPr>
            <w:r w:rsidRPr="00A53DC8">
              <w:tab/>
              <w:t>port-s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6734DC" w:rsidP="009B1BAB">
            <w:pPr>
              <w:pStyle w:val="TAL"/>
            </w:pPr>
            <w:r w:rsidRPr="00A53DC8">
              <w:t>same value as in the previous REGISTER</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r w:rsidR="00E740CA" w:rsidRPr="00A53DC8" w:rsidTr="0031641D">
        <w:trPr>
          <w:cantSplit/>
          <w:tblHeader/>
          <w:jc w:val="center"/>
        </w:trPr>
        <w:tc>
          <w:tcPr>
            <w:tcW w:w="1772" w:type="dxa"/>
            <w:tcBorders>
              <w:top w:val="single" w:sz="4" w:space="0" w:color="auto"/>
              <w:bottom w:val="nil"/>
            </w:tcBorders>
            <w:shd w:val="clear" w:color="auto" w:fill="auto"/>
          </w:tcPr>
          <w:p w:rsidR="00E740CA" w:rsidRPr="00A53DC8" w:rsidRDefault="00E740CA" w:rsidP="00E740CA">
            <w:pPr>
              <w:pStyle w:val="TAL"/>
            </w:pPr>
            <w:r w:rsidRPr="00A53DC8">
              <w:rPr>
                <w:b/>
              </w:rPr>
              <w:t>Authorization</w:t>
            </w:r>
          </w:p>
        </w:tc>
        <w:tc>
          <w:tcPr>
            <w:tcW w:w="878" w:type="dxa"/>
            <w:tcBorders>
              <w:top w:val="single" w:sz="4" w:space="0" w:color="auto"/>
              <w:bottom w:val="nil"/>
            </w:tcBorders>
            <w:shd w:val="clear" w:color="auto" w:fill="auto"/>
          </w:tcPr>
          <w:p w:rsidR="00E740CA" w:rsidRPr="00A53DC8" w:rsidRDefault="00E740CA" w:rsidP="00E740CA">
            <w:pPr>
              <w:pStyle w:val="TAL"/>
            </w:pPr>
          </w:p>
        </w:tc>
        <w:tc>
          <w:tcPr>
            <w:tcW w:w="4795" w:type="dxa"/>
            <w:tcBorders>
              <w:top w:val="single" w:sz="4" w:space="0" w:color="auto"/>
              <w:bottom w:val="nil"/>
            </w:tcBorders>
            <w:shd w:val="clear" w:color="auto" w:fill="auto"/>
          </w:tcPr>
          <w:p w:rsidR="00E740CA" w:rsidRPr="00A53DC8" w:rsidRDefault="00E740CA" w:rsidP="00E740CA">
            <w:pPr>
              <w:pStyle w:val="TAL"/>
            </w:pPr>
          </w:p>
        </w:tc>
        <w:tc>
          <w:tcPr>
            <w:tcW w:w="749" w:type="dxa"/>
            <w:tcBorders>
              <w:top w:val="single" w:sz="4" w:space="0" w:color="auto"/>
              <w:bottom w:val="nil"/>
            </w:tcBorders>
            <w:shd w:val="clear" w:color="auto" w:fill="auto"/>
          </w:tcPr>
          <w:p w:rsidR="00E740CA" w:rsidRPr="00A53DC8" w:rsidRDefault="00E740CA" w:rsidP="00E740CA">
            <w:pPr>
              <w:pStyle w:val="TAL"/>
            </w:pPr>
          </w:p>
        </w:tc>
        <w:tc>
          <w:tcPr>
            <w:tcW w:w="1440" w:type="dxa"/>
            <w:tcBorders>
              <w:top w:val="single" w:sz="4" w:space="0" w:color="auto"/>
              <w:bottom w:val="nil"/>
            </w:tcBorders>
          </w:tcPr>
          <w:p w:rsidR="00E740CA" w:rsidRPr="00A53DC8" w:rsidRDefault="00E740CA" w:rsidP="00E740CA">
            <w:pPr>
              <w:pStyle w:val="TAL"/>
            </w:pPr>
            <w:r w:rsidRPr="00A53DC8">
              <w:t>RFC 2617 [23]</w:t>
            </w:r>
          </w:p>
        </w:tc>
      </w:tr>
      <w:tr w:rsidR="00E740CA" w:rsidRPr="00A53DC8" w:rsidTr="0031641D">
        <w:trPr>
          <w:cantSplit/>
          <w:tblHeader/>
          <w:jc w:val="center"/>
        </w:trPr>
        <w:tc>
          <w:tcPr>
            <w:tcW w:w="1772" w:type="dxa"/>
            <w:tcBorders>
              <w:top w:val="nil"/>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rsidR="00E740CA" w:rsidRPr="00A53DC8" w:rsidRDefault="00E740CA" w:rsidP="00E740CA">
            <w:pPr>
              <w:pStyle w:val="TAL"/>
            </w:pPr>
          </w:p>
        </w:tc>
        <w:tc>
          <w:tcPr>
            <w:tcW w:w="4795" w:type="dxa"/>
            <w:tcBorders>
              <w:top w:val="nil"/>
              <w:bottom w:val="single" w:sz="4" w:space="0" w:color="auto"/>
            </w:tcBorders>
            <w:shd w:val="clear" w:color="auto" w:fill="auto"/>
          </w:tcPr>
          <w:p w:rsidR="00E740CA" w:rsidRPr="00A53DC8" w:rsidRDefault="00E740CA" w:rsidP="00E740CA">
            <w:pPr>
              <w:pStyle w:val="TAL"/>
            </w:pPr>
            <w:r w:rsidRPr="00A53DC8">
              <w:t>2</w:t>
            </w:r>
          </w:p>
        </w:tc>
        <w:tc>
          <w:tcPr>
            <w:tcW w:w="749" w:type="dxa"/>
            <w:tcBorders>
              <w:top w:val="nil"/>
              <w:bottom w:val="single" w:sz="4" w:space="0" w:color="auto"/>
            </w:tcBorders>
            <w:shd w:val="clear" w:color="auto" w:fill="auto"/>
          </w:tcPr>
          <w:p w:rsidR="00E740CA" w:rsidRPr="00A53DC8" w:rsidRDefault="00E740CA" w:rsidP="00E740CA">
            <w:pPr>
              <w:pStyle w:val="TAL"/>
            </w:pPr>
          </w:p>
        </w:tc>
        <w:tc>
          <w:tcPr>
            <w:tcW w:w="1440" w:type="dxa"/>
            <w:tcBorders>
              <w:top w:val="nil"/>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t>Table 6.3.3.3-3: 500 Server Internal Error (step 11,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rsidTr="00A338AB">
        <w:trPr>
          <w:cantSplit/>
          <w:tblHeader/>
          <w:jc w:val="center"/>
        </w:trPr>
        <w:tc>
          <w:tcPr>
            <w:tcW w:w="9634" w:type="dxa"/>
            <w:shd w:val="clear" w:color="auto" w:fill="auto"/>
          </w:tcPr>
          <w:p w:rsidR="006734DC" w:rsidRPr="00A53DC8" w:rsidRDefault="006734DC" w:rsidP="009B1BAB">
            <w:pPr>
              <w:pStyle w:val="TAL"/>
            </w:pPr>
            <w:r w:rsidRPr="00A53DC8">
              <w:t>Derivation path: TS 34.229-1 [2], Table in subclause A.4.7</w:t>
            </w:r>
          </w:p>
        </w:tc>
      </w:tr>
    </w:tbl>
    <w:p w:rsidR="006734DC" w:rsidRPr="00A53DC8" w:rsidRDefault="006734DC" w:rsidP="006734DC"/>
    <w:p w:rsidR="006734DC" w:rsidRPr="00A53DC8" w:rsidRDefault="006734DC" w:rsidP="006734DC">
      <w:pPr>
        <w:pStyle w:val="TH"/>
      </w:pPr>
      <w:r w:rsidRPr="00A53DC8">
        <w:t>Table 6.3.3.3-4: 200 OK for REGISTER (step 15,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A.1.3</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6734DC" w:rsidP="009B1BAB">
            <w:pPr>
              <w:pStyle w:val="TAL"/>
            </w:pPr>
            <w:r w:rsidRPr="00A53DC8">
              <w:t>360</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Table 6.3.3.3-5: REGISTER (step 20,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A.1.1, Conditions A2, A17, A32</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spi-s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same value as in the previous REGISTER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E740CA" w:rsidRPr="00A53DC8" w:rsidTr="0031641D">
        <w:trPr>
          <w:cantSplit/>
          <w:tblHeader/>
          <w:jc w:val="center"/>
        </w:trPr>
        <w:tc>
          <w:tcPr>
            <w:tcW w:w="1772" w:type="dxa"/>
            <w:tcBorders>
              <w:top w:val="nil"/>
              <w:bottom w:val="nil"/>
            </w:tcBorders>
            <w:shd w:val="clear" w:color="auto" w:fill="auto"/>
          </w:tcPr>
          <w:p w:rsidR="00E740CA" w:rsidRPr="00A53DC8" w:rsidRDefault="00E740CA" w:rsidP="00E740CA">
            <w:pPr>
              <w:pStyle w:val="TAL"/>
            </w:pPr>
            <w:r w:rsidRPr="00A53DC8">
              <w:rPr>
                <w:b/>
              </w:rPr>
              <w:t>Authorization</w:t>
            </w:r>
          </w:p>
        </w:tc>
        <w:tc>
          <w:tcPr>
            <w:tcW w:w="878" w:type="dxa"/>
            <w:tcBorders>
              <w:top w:val="nil"/>
              <w:bottom w:val="nil"/>
            </w:tcBorders>
            <w:shd w:val="clear" w:color="auto" w:fill="auto"/>
          </w:tcPr>
          <w:p w:rsidR="00E740CA" w:rsidRPr="00A53DC8" w:rsidRDefault="00E740CA" w:rsidP="00E740CA">
            <w:pPr>
              <w:pStyle w:val="TAL"/>
            </w:pPr>
          </w:p>
        </w:tc>
        <w:tc>
          <w:tcPr>
            <w:tcW w:w="4795" w:type="dxa"/>
            <w:tcBorders>
              <w:top w:val="nil"/>
              <w:bottom w:val="nil"/>
            </w:tcBorders>
            <w:shd w:val="clear" w:color="auto" w:fill="auto"/>
          </w:tcPr>
          <w:p w:rsidR="00E740CA" w:rsidRPr="00A53DC8" w:rsidRDefault="00E740CA" w:rsidP="00E740CA">
            <w:pPr>
              <w:pStyle w:val="TAL"/>
            </w:pPr>
          </w:p>
        </w:tc>
        <w:tc>
          <w:tcPr>
            <w:tcW w:w="749" w:type="dxa"/>
            <w:tcBorders>
              <w:top w:val="nil"/>
              <w:bottom w:val="nil"/>
            </w:tcBorders>
            <w:shd w:val="clear" w:color="auto" w:fill="auto"/>
          </w:tcPr>
          <w:p w:rsidR="00E740CA" w:rsidRPr="00A53DC8" w:rsidRDefault="00E740CA" w:rsidP="00E740CA">
            <w:pPr>
              <w:pStyle w:val="TAL"/>
            </w:pPr>
          </w:p>
        </w:tc>
        <w:tc>
          <w:tcPr>
            <w:tcW w:w="1440" w:type="dxa"/>
            <w:tcBorders>
              <w:top w:val="nil"/>
              <w:bottom w:val="nil"/>
            </w:tcBorders>
          </w:tcPr>
          <w:p w:rsidR="00E740CA" w:rsidRPr="00A53DC8" w:rsidRDefault="00E740CA" w:rsidP="00E740CA">
            <w:pPr>
              <w:pStyle w:val="TAL"/>
            </w:pPr>
            <w:r w:rsidRPr="00A53DC8">
              <w:t>RFC 2617 [23]</w:t>
            </w:r>
          </w:p>
        </w:tc>
      </w:tr>
      <w:tr w:rsidR="00E740CA" w:rsidRPr="00A53DC8" w:rsidTr="0031641D">
        <w:trPr>
          <w:cantSplit/>
          <w:tblHeader/>
          <w:jc w:val="center"/>
        </w:trPr>
        <w:tc>
          <w:tcPr>
            <w:tcW w:w="1772" w:type="dxa"/>
            <w:tcBorders>
              <w:top w:val="nil"/>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rsidR="00E740CA" w:rsidRPr="00A53DC8" w:rsidRDefault="00E740CA" w:rsidP="00E740CA">
            <w:pPr>
              <w:pStyle w:val="TAL"/>
            </w:pPr>
          </w:p>
        </w:tc>
        <w:tc>
          <w:tcPr>
            <w:tcW w:w="4795" w:type="dxa"/>
            <w:tcBorders>
              <w:top w:val="nil"/>
              <w:bottom w:val="single" w:sz="4" w:space="0" w:color="auto"/>
            </w:tcBorders>
            <w:shd w:val="clear" w:color="auto" w:fill="auto"/>
          </w:tcPr>
          <w:p w:rsidR="00E740CA" w:rsidRPr="00A53DC8" w:rsidRDefault="00E740CA" w:rsidP="00E740CA">
            <w:pPr>
              <w:pStyle w:val="TAL"/>
            </w:pPr>
            <w:r w:rsidRPr="00A53DC8">
              <w:t>2</w:t>
            </w:r>
          </w:p>
        </w:tc>
        <w:tc>
          <w:tcPr>
            <w:tcW w:w="749" w:type="dxa"/>
            <w:tcBorders>
              <w:top w:val="nil"/>
              <w:bottom w:val="single" w:sz="4" w:space="0" w:color="auto"/>
            </w:tcBorders>
            <w:shd w:val="clear" w:color="auto" w:fill="auto"/>
          </w:tcPr>
          <w:p w:rsidR="00E740CA" w:rsidRPr="00A53DC8" w:rsidRDefault="00E740CA" w:rsidP="00E740CA">
            <w:pPr>
              <w:pStyle w:val="TAL"/>
            </w:pPr>
          </w:p>
        </w:tc>
        <w:tc>
          <w:tcPr>
            <w:tcW w:w="1440" w:type="dxa"/>
            <w:tcBorders>
              <w:top w:val="nil"/>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t>Table 6.3.3.3-6: 200 OK for REGISTER (step 21,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A.1.3</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nil"/>
              <w:bottom w:val="single" w:sz="4" w:space="0" w:color="auto"/>
            </w:tcBorders>
            <w:shd w:val="clear" w:color="auto" w:fill="auto"/>
          </w:tcPr>
          <w:p w:rsidR="006734DC" w:rsidRPr="00A53DC8" w:rsidRDefault="006734DC" w:rsidP="009B1BAB">
            <w:pPr>
              <w:pStyle w:val="TAL"/>
            </w:pPr>
          </w:p>
        </w:tc>
        <w:tc>
          <w:tcPr>
            <w:tcW w:w="4795" w:type="dxa"/>
            <w:tcBorders>
              <w:top w:val="nil"/>
              <w:bottom w:val="single" w:sz="4" w:space="0" w:color="auto"/>
            </w:tcBorders>
            <w:shd w:val="clear" w:color="auto" w:fill="auto"/>
          </w:tcPr>
          <w:p w:rsidR="006734DC" w:rsidRPr="00A53DC8" w:rsidRDefault="00E740CA" w:rsidP="009B1BAB">
            <w:pPr>
              <w:pStyle w:val="TAL"/>
            </w:pPr>
            <w:r w:rsidRPr="00A53DC8">
              <w:t>1600</w:t>
            </w:r>
          </w:p>
        </w:tc>
        <w:tc>
          <w:tcPr>
            <w:tcW w:w="749" w:type="dxa"/>
            <w:tcBorders>
              <w:top w:val="nil"/>
              <w:bottom w:val="single" w:sz="4" w:space="0" w:color="auto"/>
            </w:tcBorders>
            <w:shd w:val="clear" w:color="auto" w:fill="auto"/>
          </w:tcPr>
          <w:p w:rsidR="006734DC" w:rsidRPr="00A53DC8" w:rsidRDefault="006734DC" w:rsidP="009B1BAB">
            <w:pPr>
              <w:pStyle w:val="TAL"/>
            </w:pPr>
          </w:p>
        </w:tc>
        <w:tc>
          <w:tcPr>
            <w:tcW w:w="1440" w:type="dxa"/>
            <w:tcBorders>
              <w:top w:val="nil"/>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lastRenderedPageBreak/>
        <w:t>Table 6.3.3.3-7: REGISTER (step 22,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A338AB">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A.1.1, Conditions A2, A17, A32</w:t>
            </w:r>
          </w:p>
        </w:tc>
      </w:tr>
      <w:tr w:rsidR="006734DC" w:rsidRPr="00A53DC8" w:rsidTr="0031641D">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31641D">
        <w:trPr>
          <w:cantSplit/>
          <w:tblHeader/>
          <w:jc w:val="center"/>
        </w:trPr>
        <w:tc>
          <w:tcPr>
            <w:tcW w:w="1772" w:type="dxa"/>
            <w:tcBorders>
              <w:top w:val="single" w:sz="4" w:space="0" w:color="auto"/>
              <w:bottom w:val="nil"/>
            </w:tcBorders>
            <w:shd w:val="clear" w:color="auto" w:fill="auto"/>
          </w:tcPr>
          <w:p w:rsidR="006734DC" w:rsidRPr="00A53DC8" w:rsidRDefault="006734DC" w:rsidP="009B1BAB">
            <w:pPr>
              <w:pStyle w:val="TAL"/>
              <w:rPr>
                <w:b/>
              </w:rPr>
            </w:pPr>
            <w:r w:rsidRPr="00A53DC8">
              <w:rPr>
                <w:b/>
              </w:rPr>
              <w:t>Security-Client</w:t>
            </w:r>
          </w:p>
        </w:tc>
        <w:tc>
          <w:tcPr>
            <w:tcW w:w="878" w:type="dxa"/>
            <w:tcBorders>
              <w:top w:val="single" w:sz="4" w:space="0" w:color="auto"/>
              <w:bottom w:val="nil"/>
            </w:tcBorders>
            <w:shd w:val="clear" w:color="auto" w:fill="auto"/>
          </w:tcPr>
          <w:p w:rsidR="006734DC" w:rsidRPr="00A53DC8" w:rsidRDefault="006734DC" w:rsidP="009B1BAB">
            <w:pPr>
              <w:pStyle w:val="TAL"/>
            </w:pPr>
          </w:p>
        </w:tc>
        <w:tc>
          <w:tcPr>
            <w:tcW w:w="4795" w:type="dxa"/>
            <w:tcBorders>
              <w:top w:val="single" w:sz="4" w:space="0" w:color="auto"/>
              <w:bottom w:val="nil"/>
            </w:tcBorders>
            <w:shd w:val="clear" w:color="auto" w:fill="auto"/>
          </w:tcPr>
          <w:p w:rsidR="006734DC" w:rsidRPr="00A53DC8" w:rsidRDefault="006734DC" w:rsidP="009B1BAB">
            <w:pPr>
              <w:pStyle w:val="TAL"/>
            </w:pPr>
          </w:p>
        </w:tc>
        <w:tc>
          <w:tcPr>
            <w:tcW w:w="749" w:type="dxa"/>
            <w:tcBorders>
              <w:top w:val="single" w:sz="4" w:space="0" w:color="auto"/>
              <w:bottom w:val="nil"/>
            </w:tcBorders>
            <w:shd w:val="clear" w:color="auto" w:fill="auto"/>
          </w:tcPr>
          <w:p w:rsidR="006734DC" w:rsidRPr="00A53DC8" w:rsidRDefault="006734DC" w:rsidP="009B1BAB">
            <w:pPr>
              <w:pStyle w:val="TAL"/>
            </w:pPr>
          </w:p>
        </w:tc>
        <w:tc>
          <w:tcPr>
            <w:tcW w:w="1440" w:type="dxa"/>
            <w:tcBorders>
              <w:top w:val="single" w:sz="4" w:space="0" w:color="auto"/>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rPr>
                <w:b/>
              </w:rPr>
            </w:pPr>
            <w:r w:rsidRPr="00A53DC8">
              <w:tab/>
              <w:t>spi-c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spi-s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SPI number of the inbound SA at the protected server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port-c</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new protected client port, shall be different from previously used numbers</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6734DC" w:rsidRPr="00A53DC8" w:rsidTr="0031641D">
        <w:trPr>
          <w:cantSplit/>
          <w:tblHeader/>
          <w:jc w:val="center"/>
        </w:trPr>
        <w:tc>
          <w:tcPr>
            <w:tcW w:w="1772" w:type="dxa"/>
            <w:tcBorders>
              <w:top w:val="nil"/>
              <w:bottom w:val="nil"/>
            </w:tcBorders>
            <w:shd w:val="clear" w:color="auto" w:fill="auto"/>
          </w:tcPr>
          <w:p w:rsidR="006734DC" w:rsidRPr="00A53DC8" w:rsidRDefault="006734DC" w:rsidP="009B1BAB">
            <w:pPr>
              <w:pStyle w:val="TAL"/>
            </w:pPr>
            <w:r w:rsidRPr="00A53DC8">
              <w:tab/>
              <w:t>port-s</w:t>
            </w:r>
          </w:p>
        </w:tc>
        <w:tc>
          <w:tcPr>
            <w:tcW w:w="878" w:type="dxa"/>
            <w:tcBorders>
              <w:top w:val="nil"/>
              <w:bottom w:val="nil"/>
            </w:tcBorders>
            <w:shd w:val="clear" w:color="auto" w:fill="auto"/>
          </w:tcPr>
          <w:p w:rsidR="006734DC" w:rsidRPr="00A53DC8" w:rsidRDefault="006734DC" w:rsidP="009B1BAB">
            <w:pPr>
              <w:pStyle w:val="TAL"/>
            </w:pPr>
          </w:p>
        </w:tc>
        <w:tc>
          <w:tcPr>
            <w:tcW w:w="4795" w:type="dxa"/>
            <w:tcBorders>
              <w:top w:val="nil"/>
              <w:bottom w:val="nil"/>
            </w:tcBorders>
            <w:shd w:val="clear" w:color="auto" w:fill="auto"/>
          </w:tcPr>
          <w:p w:rsidR="006734DC" w:rsidRPr="00A53DC8" w:rsidRDefault="006734DC" w:rsidP="009B1BAB">
            <w:pPr>
              <w:pStyle w:val="TAL"/>
            </w:pPr>
            <w:r w:rsidRPr="00A53DC8">
              <w:t>same value as in the previous REGISTER</w:t>
            </w:r>
          </w:p>
        </w:tc>
        <w:tc>
          <w:tcPr>
            <w:tcW w:w="749" w:type="dxa"/>
            <w:tcBorders>
              <w:top w:val="nil"/>
              <w:bottom w:val="nil"/>
            </w:tcBorders>
            <w:shd w:val="clear" w:color="auto" w:fill="auto"/>
          </w:tcPr>
          <w:p w:rsidR="006734DC" w:rsidRPr="00A53DC8" w:rsidRDefault="006734DC" w:rsidP="009B1BAB">
            <w:pPr>
              <w:pStyle w:val="TAL"/>
            </w:pPr>
          </w:p>
        </w:tc>
        <w:tc>
          <w:tcPr>
            <w:tcW w:w="1440" w:type="dxa"/>
            <w:tcBorders>
              <w:top w:val="nil"/>
              <w:bottom w:val="nil"/>
            </w:tcBorders>
          </w:tcPr>
          <w:p w:rsidR="006734DC" w:rsidRPr="00A53DC8" w:rsidRDefault="006734DC" w:rsidP="009B1BAB">
            <w:pPr>
              <w:pStyle w:val="TAL"/>
            </w:pPr>
          </w:p>
        </w:tc>
      </w:tr>
      <w:tr w:rsidR="00E740CA" w:rsidRPr="00A53DC8" w:rsidTr="0031641D">
        <w:trPr>
          <w:cantSplit/>
          <w:tblHeader/>
          <w:jc w:val="center"/>
        </w:trPr>
        <w:tc>
          <w:tcPr>
            <w:tcW w:w="1772" w:type="dxa"/>
            <w:tcBorders>
              <w:top w:val="nil"/>
              <w:bottom w:val="nil"/>
            </w:tcBorders>
            <w:shd w:val="clear" w:color="auto" w:fill="auto"/>
          </w:tcPr>
          <w:p w:rsidR="00E740CA" w:rsidRPr="00A53DC8" w:rsidRDefault="00E740CA" w:rsidP="00E740CA">
            <w:pPr>
              <w:pStyle w:val="TAL"/>
            </w:pPr>
            <w:r w:rsidRPr="00A53DC8">
              <w:rPr>
                <w:b/>
              </w:rPr>
              <w:t>Authorization</w:t>
            </w:r>
          </w:p>
        </w:tc>
        <w:tc>
          <w:tcPr>
            <w:tcW w:w="878" w:type="dxa"/>
            <w:tcBorders>
              <w:top w:val="nil"/>
              <w:bottom w:val="nil"/>
            </w:tcBorders>
            <w:shd w:val="clear" w:color="auto" w:fill="auto"/>
          </w:tcPr>
          <w:p w:rsidR="00E740CA" w:rsidRPr="00A53DC8" w:rsidRDefault="00E740CA" w:rsidP="00E740CA">
            <w:pPr>
              <w:pStyle w:val="TAL"/>
            </w:pPr>
          </w:p>
        </w:tc>
        <w:tc>
          <w:tcPr>
            <w:tcW w:w="4795" w:type="dxa"/>
            <w:tcBorders>
              <w:top w:val="nil"/>
              <w:bottom w:val="nil"/>
            </w:tcBorders>
            <w:shd w:val="clear" w:color="auto" w:fill="auto"/>
          </w:tcPr>
          <w:p w:rsidR="00E740CA" w:rsidRPr="00A53DC8" w:rsidRDefault="00E740CA" w:rsidP="00E740CA">
            <w:pPr>
              <w:pStyle w:val="TAL"/>
            </w:pPr>
          </w:p>
        </w:tc>
        <w:tc>
          <w:tcPr>
            <w:tcW w:w="749" w:type="dxa"/>
            <w:tcBorders>
              <w:top w:val="nil"/>
              <w:bottom w:val="nil"/>
            </w:tcBorders>
            <w:shd w:val="clear" w:color="auto" w:fill="auto"/>
          </w:tcPr>
          <w:p w:rsidR="00E740CA" w:rsidRPr="00A53DC8" w:rsidRDefault="00E740CA" w:rsidP="00E740CA">
            <w:pPr>
              <w:pStyle w:val="TAL"/>
            </w:pPr>
          </w:p>
        </w:tc>
        <w:tc>
          <w:tcPr>
            <w:tcW w:w="1440" w:type="dxa"/>
            <w:tcBorders>
              <w:top w:val="nil"/>
              <w:bottom w:val="nil"/>
            </w:tcBorders>
          </w:tcPr>
          <w:p w:rsidR="00E740CA" w:rsidRPr="00A53DC8" w:rsidRDefault="00E740CA" w:rsidP="00E740CA">
            <w:pPr>
              <w:pStyle w:val="TAL"/>
            </w:pPr>
            <w:r w:rsidRPr="00A53DC8">
              <w:t>RFC 2617 [23]</w:t>
            </w:r>
          </w:p>
        </w:tc>
      </w:tr>
      <w:tr w:rsidR="00E740CA" w:rsidRPr="00A53DC8" w:rsidTr="0031641D">
        <w:trPr>
          <w:cantSplit/>
          <w:tblHeader/>
          <w:jc w:val="center"/>
        </w:trPr>
        <w:tc>
          <w:tcPr>
            <w:tcW w:w="1772" w:type="dxa"/>
            <w:tcBorders>
              <w:top w:val="nil"/>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nil"/>
              <w:bottom w:val="single" w:sz="4" w:space="0" w:color="auto"/>
            </w:tcBorders>
            <w:shd w:val="clear" w:color="auto" w:fill="auto"/>
          </w:tcPr>
          <w:p w:rsidR="00E740CA" w:rsidRPr="00A53DC8" w:rsidRDefault="00E740CA" w:rsidP="00E740CA">
            <w:pPr>
              <w:pStyle w:val="TAL"/>
            </w:pPr>
          </w:p>
        </w:tc>
        <w:tc>
          <w:tcPr>
            <w:tcW w:w="4795" w:type="dxa"/>
            <w:tcBorders>
              <w:top w:val="nil"/>
              <w:bottom w:val="single" w:sz="4" w:space="0" w:color="auto"/>
            </w:tcBorders>
            <w:shd w:val="clear" w:color="auto" w:fill="auto"/>
          </w:tcPr>
          <w:p w:rsidR="00E740CA" w:rsidRPr="00A53DC8" w:rsidRDefault="00E740CA" w:rsidP="00E740CA">
            <w:pPr>
              <w:pStyle w:val="TAL"/>
            </w:pPr>
            <w:r w:rsidRPr="00A53DC8">
              <w:t>3</w:t>
            </w:r>
          </w:p>
        </w:tc>
        <w:tc>
          <w:tcPr>
            <w:tcW w:w="749" w:type="dxa"/>
            <w:tcBorders>
              <w:top w:val="nil"/>
              <w:bottom w:val="single" w:sz="4" w:space="0" w:color="auto"/>
            </w:tcBorders>
            <w:shd w:val="clear" w:color="auto" w:fill="auto"/>
          </w:tcPr>
          <w:p w:rsidR="00E740CA" w:rsidRPr="00A53DC8" w:rsidRDefault="00E740CA" w:rsidP="00E740CA">
            <w:pPr>
              <w:pStyle w:val="TAL"/>
            </w:pPr>
          </w:p>
        </w:tc>
        <w:tc>
          <w:tcPr>
            <w:tcW w:w="1440" w:type="dxa"/>
            <w:tcBorders>
              <w:top w:val="nil"/>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t>Table 6.3.3.3-8: 423 Interval Too Brief (step 23,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754C99">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A.1.7</w:t>
            </w:r>
          </w:p>
        </w:tc>
      </w:tr>
      <w:tr w:rsidR="006734DC" w:rsidRPr="00A53DC8" w:rsidTr="00754C99">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rPr>
                <w:b/>
              </w:rPr>
              <w:t>Min-Expires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tab/>
              <w:t>delta-seconds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r w:rsidRPr="00A53DC8">
              <w:t>800000</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Table 6.3.3.3-9: REGISTER (step 24,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754C99">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w:t>
            </w:r>
            <w:r w:rsidR="00E740CA" w:rsidRPr="00A53DC8">
              <w:t>1, Conditions A2, A17, A32</w:t>
            </w:r>
          </w:p>
        </w:tc>
      </w:tr>
      <w:tr w:rsidR="006734DC" w:rsidRPr="00A53DC8" w:rsidTr="00754C99">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rPr>
                <w:b/>
              </w:rPr>
              <w:t>Contact</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tab/>
              <w:t>expires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r w:rsidRPr="00A53DC8">
              <w:t>800000 or more (Remark: either the Contact header contains such expires parameter or below Expires header is present. If both are present, Expires header is to be ignored)</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pPr>
            <w:r w:rsidRPr="00A53DC8">
              <w:rPr>
                <w:b/>
              </w:rPr>
              <w:t>Expires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pPr>
            <w:r w:rsidRPr="00A53DC8">
              <w:tab/>
              <w:t>delta-seconds</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r w:rsidRPr="00A53DC8">
              <w:t>800000 or more (Remark: either the Contact header contains above expires parameter or Expires header is present. If both are present, Expires header is to be ignored)</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E740CA" w:rsidRPr="00A53DC8" w:rsidTr="00754C99">
        <w:trPr>
          <w:cantSplit/>
          <w:tblHeader/>
          <w:jc w:val="center"/>
        </w:trPr>
        <w:tc>
          <w:tcPr>
            <w:tcW w:w="1772" w:type="dxa"/>
            <w:tcBorders>
              <w:top w:val="single" w:sz="4" w:space="0" w:color="auto"/>
              <w:bottom w:val="single" w:sz="4" w:space="0" w:color="auto"/>
            </w:tcBorders>
            <w:shd w:val="clear" w:color="auto" w:fill="auto"/>
          </w:tcPr>
          <w:p w:rsidR="00E740CA" w:rsidRPr="00A53DC8" w:rsidRDefault="00E740CA" w:rsidP="00E740CA">
            <w:pPr>
              <w:pStyle w:val="TAL"/>
            </w:pPr>
            <w:r w:rsidRPr="00A53DC8">
              <w:rPr>
                <w:b/>
              </w:rPr>
              <w:t>Authorization</w:t>
            </w:r>
          </w:p>
        </w:tc>
        <w:tc>
          <w:tcPr>
            <w:tcW w:w="878" w:type="dxa"/>
            <w:tcBorders>
              <w:top w:val="single" w:sz="4" w:space="0" w:color="auto"/>
              <w:bottom w:val="single" w:sz="4" w:space="0" w:color="auto"/>
            </w:tcBorders>
            <w:shd w:val="clear" w:color="auto" w:fill="auto"/>
          </w:tcPr>
          <w:p w:rsidR="00E740CA" w:rsidRPr="00A53DC8" w:rsidRDefault="00E740CA" w:rsidP="00E740CA">
            <w:pPr>
              <w:pStyle w:val="TAL"/>
            </w:pPr>
          </w:p>
        </w:tc>
        <w:tc>
          <w:tcPr>
            <w:tcW w:w="4795" w:type="dxa"/>
            <w:tcBorders>
              <w:top w:val="single" w:sz="4" w:space="0" w:color="auto"/>
              <w:bottom w:val="single" w:sz="4" w:space="0" w:color="auto"/>
            </w:tcBorders>
            <w:shd w:val="clear" w:color="auto" w:fill="auto"/>
          </w:tcPr>
          <w:p w:rsidR="00E740CA" w:rsidRPr="00A53DC8" w:rsidRDefault="00E740CA" w:rsidP="00E740CA">
            <w:pPr>
              <w:pStyle w:val="TAL"/>
            </w:pPr>
          </w:p>
        </w:tc>
        <w:tc>
          <w:tcPr>
            <w:tcW w:w="749" w:type="dxa"/>
            <w:tcBorders>
              <w:top w:val="single" w:sz="4" w:space="0" w:color="auto"/>
              <w:bottom w:val="single" w:sz="4" w:space="0" w:color="auto"/>
            </w:tcBorders>
            <w:shd w:val="clear" w:color="auto" w:fill="auto"/>
          </w:tcPr>
          <w:p w:rsidR="00E740CA" w:rsidRPr="00A53DC8" w:rsidRDefault="00E740CA" w:rsidP="00E740CA">
            <w:pPr>
              <w:pStyle w:val="TAL"/>
            </w:pPr>
          </w:p>
        </w:tc>
        <w:tc>
          <w:tcPr>
            <w:tcW w:w="1440" w:type="dxa"/>
            <w:tcBorders>
              <w:top w:val="single" w:sz="4" w:space="0" w:color="auto"/>
              <w:bottom w:val="single" w:sz="4" w:space="0" w:color="auto"/>
            </w:tcBorders>
          </w:tcPr>
          <w:p w:rsidR="00E740CA" w:rsidRPr="00A53DC8" w:rsidRDefault="00E740CA" w:rsidP="00E740CA">
            <w:pPr>
              <w:pStyle w:val="TAL"/>
            </w:pPr>
            <w:r w:rsidRPr="00A53DC8">
              <w:t>RFC 2617 [23]</w:t>
            </w:r>
          </w:p>
        </w:tc>
      </w:tr>
      <w:tr w:rsidR="00E740CA" w:rsidRPr="00A53DC8" w:rsidTr="00754C99">
        <w:trPr>
          <w:cantSplit/>
          <w:tblHeader/>
          <w:jc w:val="center"/>
        </w:trPr>
        <w:tc>
          <w:tcPr>
            <w:tcW w:w="1772" w:type="dxa"/>
            <w:tcBorders>
              <w:top w:val="single" w:sz="4" w:space="0" w:color="auto"/>
              <w:bottom w:val="single" w:sz="4" w:space="0" w:color="auto"/>
            </w:tcBorders>
            <w:shd w:val="clear" w:color="auto" w:fill="auto"/>
          </w:tcPr>
          <w:p w:rsidR="00E740CA" w:rsidRPr="00A53DC8" w:rsidRDefault="00E740CA" w:rsidP="00E740CA">
            <w:pPr>
              <w:pStyle w:val="TAL"/>
            </w:pPr>
            <w:r w:rsidRPr="00A53DC8">
              <w:tab/>
              <w:t>nonce-count</w:t>
            </w:r>
          </w:p>
        </w:tc>
        <w:tc>
          <w:tcPr>
            <w:tcW w:w="878" w:type="dxa"/>
            <w:tcBorders>
              <w:top w:val="single" w:sz="4" w:space="0" w:color="auto"/>
              <w:bottom w:val="single" w:sz="4" w:space="0" w:color="auto"/>
            </w:tcBorders>
            <w:shd w:val="clear" w:color="auto" w:fill="auto"/>
          </w:tcPr>
          <w:p w:rsidR="00E740CA" w:rsidRPr="00A53DC8" w:rsidRDefault="00E740CA" w:rsidP="00E740CA">
            <w:pPr>
              <w:pStyle w:val="TAL"/>
            </w:pPr>
          </w:p>
        </w:tc>
        <w:tc>
          <w:tcPr>
            <w:tcW w:w="4795" w:type="dxa"/>
            <w:tcBorders>
              <w:top w:val="single" w:sz="4" w:space="0" w:color="auto"/>
              <w:bottom w:val="single" w:sz="4" w:space="0" w:color="auto"/>
            </w:tcBorders>
            <w:shd w:val="clear" w:color="auto" w:fill="auto"/>
          </w:tcPr>
          <w:p w:rsidR="00E740CA" w:rsidRPr="00A53DC8" w:rsidRDefault="00E740CA" w:rsidP="00E740CA">
            <w:pPr>
              <w:pStyle w:val="TAL"/>
            </w:pPr>
            <w:r w:rsidRPr="00A53DC8">
              <w:t>4</w:t>
            </w:r>
          </w:p>
        </w:tc>
        <w:tc>
          <w:tcPr>
            <w:tcW w:w="749" w:type="dxa"/>
            <w:tcBorders>
              <w:top w:val="single" w:sz="4" w:space="0" w:color="auto"/>
              <w:bottom w:val="single" w:sz="4" w:space="0" w:color="auto"/>
            </w:tcBorders>
            <w:shd w:val="clear" w:color="auto" w:fill="auto"/>
          </w:tcPr>
          <w:p w:rsidR="00E740CA" w:rsidRPr="00A53DC8" w:rsidRDefault="00E740CA" w:rsidP="00E740CA">
            <w:pPr>
              <w:pStyle w:val="TAL"/>
            </w:pPr>
          </w:p>
        </w:tc>
        <w:tc>
          <w:tcPr>
            <w:tcW w:w="1440" w:type="dxa"/>
            <w:tcBorders>
              <w:top w:val="single" w:sz="4" w:space="0" w:color="auto"/>
              <w:bottom w:val="single" w:sz="4" w:space="0" w:color="auto"/>
            </w:tcBorders>
          </w:tcPr>
          <w:p w:rsidR="00E740CA" w:rsidRPr="00A53DC8" w:rsidRDefault="00E740CA" w:rsidP="00E740CA">
            <w:pPr>
              <w:pStyle w:val="TAL"/>
            </w:pPr>
            <w:r w:rsidRPr="00A53DC8">
              <w:t>TS 24.229 [7]</w:t>
            </w:r>
          </w:p>
        </w:tc>
      </w:tr>
    </w:tbl>
    <w:p w:rsidR="006734DC" w:rsidRPr="00A53DC8" w:rsidRDefault="006734DC" w:rsidP="006734DC"/>
    <w:p w:rsidR="006734DC" w:rsidRPr="00A53DC8" w:rsidRDefault="006734DC" w:rsidP="006734DC">
      <w:pPr>
        <w:pStyle w:val="TH"/>
      </w:pPr>
      <w:r w:rsidRPr="00A53DC8">
        <w:lastRenderedPageBreak/>
        <w:t xml:space="preserve">Table 6.3.3.3-10: NOTIFY (step </w:t>
      </w:r>
      <w:r w:rsidR="00E740CA" w:rsidRPr="00A53DC8">
        <w:t>26</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34DC" w:rsidRPr="00A53DC8" w:rsidTr="00754C99">
        <w:trPr>
          <w:cantSplit/>
          <w:tblHeader/>
          <w:jc w:val="center"/>
        </w:trPr>
        <w:tc>
          <w:tcPr>
            <w:tcW w:w="9634" w:type="dxa"/>
            <w:gridSpan w:val="5"/>
            <w:shd w:val="clear" w:color="auto" w:fill="auto"/>
          </w:tcPr>
          <w:p w:rsidR="006734DC" w:rsidRPr="00A53DC8" w:rsidRDefault="006734DC" w:rsidP="009B1BAB">
            <w:pPr>
              <w:pStyle w:val="TAL"/>
            </w:pPr>
            <w:r w:rsidRPr="00A53DC8">
              <w:t>Derivation path: TS 34.229-1 [2], Table in subclause A.1.6, Conditions A1, and A3 OR A4</w:t>
            </w:r>
          </w:p>
        </w:tc>
      </w:tr>
      <w:tr w:rsidR="006734DC" w:rsidRPr="00A53DC8" w:rsidTr="00754C99">
        <w:trPr>
          <w:cantSplit/>
          <w:tblHeader/>
          <w:jc w:val="center"/>
        </w:trPr>
        <w:tc>
          <w:tcPr>
            <w:tcW w:w="1772" w:type="dxa"/>
            <w:tcBorders>
              <w:bottom w:val="single" w:sz="4" w:space="0" w:color="auto"/>
            </w:tcBorders>
            <w:shd w:val="clear" w:color="auto" w:fill="auto"/>
          </w:tcPr>
          <w:p w:rsidR="006734DC" w:rsidRPr="00A53DC8" w:rsidRDefault="006734DC" w:rsidP="009B1BAB">
            <w:pPr>
              <w:pStyle w:val="TAH"/>
            </w:pPr>
            <w:r w:rsidRPr="00A53DC8">
              <w:t>Header/param</w:t>
            </w:r>
          </w:p>
        </w:tc>
        <w:tc>
          <w:tcPr>
            <w:tcW w:w="878" w:type="dxa"/>
            <w:tcBorders>
              <w:bottom w:val="single" w:sz="4" w:space="0" w:color="auto"/>
            </w:tcBorders>
            <w:shd w:val="clear" w:color="auto" w:fill="auto"/>
          </w:tcPr>
          <w:p w:rsidR="006734DC" w:rsidRPr="00A53DC8" w:rsidRDefault="006734DC" w:rsidP="009B1BAB">
            <w:pPr>
              <w:pStyle w:val="TAH"/>
            </w:pPr>
            <w:r w:rsidRPr="00A53DC8">
              <w:t>Cond</w:t>
            </w:r>
          </w:p>
        </w:tc>
        <w:tc>
          <w:tcPr>
            <w:tcW w:w="4795" w:type="dxa"/>
            <w:tcBorders>
              <w:bottom w:val="single" w:sz="4" w:space="0" w:color="auto"/>
            </w:tcBorders>
            <w:shd w:val="clear" w:color="auto" w:fill="auto"/>
          </w:tcPr>
          <w:p w:rsidR="006734DC" w:rsidRPr="00A53DC8" w:rsidRDefault="006734DC" w:rsidP="009B1BAB">
            <w:pPr>
              <w:pStyle w:val="TAH"/>
            </w:pPr>
            <w:r w:rsidRPr="00A53DC8">
              <w:t>Value/remark</w:t>
            </w:r>
          </w:p>
        </w:tc>
        <w:tc>
          <w:tcPr>
            <w:tcW w:w="749" w:type="dxa"/>
            <w:tcBorders>
              <w:bottom w:val="single" w:sz="4" w:space="0" w:color="auto"/>
            </w:tcBorders>
            <w:shd w:val="clear" w:color="auto" w:fill="auto"/>
          </w:tcPr>
          <w:p w:rsidR="006734DC" w:rsidRPr="00A53DC8" w:rsidRDefault="006734DC" w:rsidP="009B1BAB">
            <w:pPr>
              <w:pStyle w:val="TAH"/>
            </w:pPr>
            <w:r w:rsidRPr="00A53DC8">
              <w:t>Rel</w:t>
            </w:r>
          </w:p>
        </w:tc>
        <w:tc>
          <w:tcPr>
            <w:tcW w:w="1440" w:type="dxa"/>
            <w:tcBorders>
              <w:bottom w:val="single" w:sz="4" w:space="0" w:color="auto"/>
            </w:tcBorders>
          </w:tcPr>
          <w:p w:rsidR="006734DC" w:rsidRPr="00A53DC8" w:rsidRDefault="006734DC" w:rsidP="009B1BAB">
            <w:pPr>
              <w:pStyle w:val="TAH"/>
            </w:pPr>
            <w:r w:rsidRPr="00A53DC8">
              <w:t>Reference</w:t>
            </w: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r w:rsidRPr="00A53DC8">
              <w:rPr>
                <w:b/>
              </w:rPr>
              <w:t>Message-body</w:t>
            </w: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pP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r w:rsidRPr="00A53DC8">
              <w:t>A3</w:t>
            </w: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rPr>
                <w:rFonts w:eastAsia="SimSun"/>
                <w:i/>
                <w:szCs w:val="24"/>
                <w:lang w:eastAsia="zh-CN"/>
              </w:rPr>
            </w:pPr>
            <w:r w:rsidRPr="00A53DC8">
              <w:rPr>
                <w:rFonts w:eastAsia="SimSun"/>
                <w:i/>
                <w:szCs w:val="24"/>
                <w:lang w:eastAsia="zh-CN"/>
              </w:rPr>
              <w:t>&lt;?xml version=</w:t>
            </w:r>
            <w:r w:rsidR="00CA5D53" w:rsidRPr="00A53DC8">
              <w:rPr>
                <w:rFonts w:eastAsia="SimSun"/>
                <w:i/>
                <w:szCs w:val="24"/>
                <w:lang w:eastAsia="zh-CN"/>
              </w:rPr>
              <w:t>"</w:t>
            </w:r>
            <w:r w:rsidRPr="00A53DC8">
              <w:rPr>
                <w:rFonts w:eastAsia="SimSun"/>
                <w:i/>
                <w:szCs w:val="24"/>
                <w:lang w:eastAsia="zh-CN"/>
              </w:rPr>
              <w:t>1.0</w:t>
            </w:r>
            <w:r w:rsidR="00CA5D53" w:rsidRPr="00A53DC8">
              <w:rPr>
                <w:rFonts w:eastAsia="SimSun"/>
                <w:i/>
                <w:szCs w:val="24"/>
                <w:lang w:eastAsia="zh-CN"/>
              </w:rPr>
              <w:t>"</w:t>
            </w:r>
            <w:r w:rsidRPr="00A53DC8">
              <w:rPr>
                <w:rFonts w:eastAsia="SimSun"/>
                <w:i/>
                <w:szCs w:val="24"/>
                <w:lang w:eastAsia="zh-CN"/>
              </w:rPr>
              <w:t xml:space="preserve"> </w:t>
            </w:r>
            <w:r w:rsidRPr="00A53DC8">
              <w:rPr>
                <w:rFonts w:eastAsia="SimSun"/>
                <w:i/>
                <w:iCs/>
                <w:lang w:eastAsia="zh-CN"/>
              </w:rPr>
              <w:t>encoding="UTF-8"</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w:t>
            </w:r>
            <w:r w:rsidR="00CA5D53" w:rsidRPr="00A53DC8">
              <w:rPr>
                <w:rFonts w:eastAsia="SimSun"/>
                <w:i/>
                <w:szCs w:val="24"/>
                <w:lang w:eastAsia="zh-CN"/>
              </w:rPr>
              <w:t>"</w:t>
            </w:r>
            <w:r w:rsidRPr="00A53DC8">
              <w:rPr>
                <w:rFonts w:eastAsia="SimSun"/>
                <w:i/>
                <w:szCs w:val="24"/>
                <w:lang w:eastAsia="zh-CN"/>
              </w:rPr>
              <w:t>urn:ietf:params:xml:ns:reginfo</w:t>
            </w:r>
            <w:r w:rsidR="00CA5D53" w:rsidRPr="00A53DC8">
              <w:rPr>
                <w:rFonts w:eastAsia="SimSun"/>
                <w:i/>
                <w:szCs w:val="24"/>
                <w:lang w:eastAsia="zh-CN"/>
              </w:rPr>
              <w:t>"</w:t>
            </w:r>
            <w:r w:rsidRPr="00A53DC8">
              <w:rPr>
                <w:rFonts w:eastAsia="SimSun"/>
                <w:i/>
                <w:szCs w:val="24"/>
                <w:lang w:eastAsia="zh-CN"/>
              </w:rPr>
              <w:t xml:space="preserve"> version=</w:t>
            </w:r>
            <w:r w:rsidR="00CA5D53" w:rsidRPr="00A53DC8">
              <w:rPr>
                <w:rFonts w:eastAsia="SimSun"/>
                <w:i/>
                <w:szCs w:val="24"/>
                <w:lang w:eastAsia="zh-CN"/>
              </w:rPr>
              <w:t>"</w:t>
            </w:r>
            <w:r w:rsidRPr="00A53DC8">
              <w:rPr>
                <w:rFonts w:eastAsia="SimSun"/>
                <w:i/>
                <w:szCs w:val="24"/>
                <w:lang w:eastAsia="zh-CN"/>
              </w:rPr>
              <w:t>1</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partial</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ind w:firstLine="90"/>
              <w:rPr>
                <w:rFonts w:eastAsia="SimSun"/>
                <w:szCs w:val="24"/>
                <w:lang w:eastAsia="zh-CN"/>
              </w:rPr>
            </w:pPr>
            <w:r w:rsidRPr="00A53DC8">
              <w:rPr>
                <w:rFonts w:eastAsia="SimSun"/>
                <w:i/>
                <w:szCs w:val="24"/>
                <w:lang w:eastAsia="zh-CN"/>
              </w:rPr>
              <w:t>&lt;registration aor=</w:t>
            </w:r>
            <w:r w:rsidR="00CA5D53" w:rsidRPr="00A53DC8">
              <w:rPr>
                <w:rFonts w:eastAsia="SimSun"/>
                <w:szCs w:val="24"/>
                <w:lang w:eastAsia="zh-CN"/>
              </w:rPr>
              <w:t>"</w:t>
            </w:r>
            <w:r w:rsidRPr="00A53DC8">
              <w:rPr>
                <w:rFonts w:eastAsia="SimSun"/>
                <w:lang w:eastAsia="zh-CN"/>
              </w:rPr>
              <w:t xml:space="preserve"> PublicUserIdentity1 (NOTE 1)</w:t>
            </w:r>
            <w:r w:rsidR="00CA5D53" w:rsidRPr="00A53DC8">
              <w:rPr>
                <w:rFonts w:eastAsia="SimSun"/>
                <w:szCs w:val="24"/>
                <w:lang w:eastAsia="zh-CN"/>
              </w:rPr>
              <w:t>"</w:t>
            </w:r>
            <w:r w:rsidRPr="00A53DC8">
              <w:rPr>
                <w:rFonts w:eastAsia="SimSun"/>
                <w:szCs w:val="24"/>
                <w:lang w:eastAsia="zh-CN"/>
              </w:rPr>
              <w:t xml:space="preserve"> </w:t>
            </w:r>
            <w:r w:rsidRPr="00A53DC8">
              <w:rPr>
                <w:rFonts w:eastAsia="SimSun"/>
                <w:i/>
                <w:szCs w:val="24"/>
                <w:lang w:eastAsia="zh-CN"/>
              </w:rPr>
              <w:t>id=</w:t>
            </w:r>
            <w:r w:rsidR="00CA5D53" w:rsidRPr="00A53DC8">
              <w:rPr>
                <w:rFonts w:eastAsia="SimSun"/>
                <w:i/>
                <w:szCs w:val="24"/>
                <w:lang w:eastAsia="zh-CN"/>
              </w:rPr>
              <w:t>"</w:t>
            </w:r>
            <w:r w:rsidRPr="00A53DC8">
              <w:rPr>
                <w:rFonts w:eastAsia="SimSun"/>
                <w:i/>
                <w:szCs w:val="24"/>
                <w:lang w:eastAsia="zh-CN"/>
              </w:rPr>
              <w:t>a100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 id=</w:t>
            </w:r>
            <w:r w:rsidR="00CA5D53" w:rsidRPr="00A53DC8">
              <w:rPr>
                <w:rFonts w:eastAsia="SimSun"/>
                <w:i/>
                <w:szCs w:val="24"/>
                <w:lang w:eastAsia="zh-CN"/>
              </w:rPr>
              <w:t>"</w:t>
            </w:r>
            <w:r w:rsidRPr="00A53DC8">
              <w:rPr>
                <w:rFonts w:eastAsia="SimSun"/>
                <w:i/>
                <w:szCs w:val="24"/>
                <w:lang w:eastAsia="zh-CN"/>
              </w:rPr>
              <w:t>980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 xml:space="preserve"> event=</w:t>
            </w:r>
            <w:r w:rsidR="00CA5D53" w:rsidRPr="00A53DC8">
              <w:rPr>
                <w:rFonts w:eastAsia="SimSun"/>
                <w:i/>
                <w:szCs w:val="24"/>
                <w:lang w:eastAsia="zh-CN"/>
              </w:rPr>
              <w:t>"</w:t>
            </w:r>
            <w:r w:rsidRPr="00A53DC8">
              <w:rPr>
                <w:rFonts w:eastAsia="SimSun"/>
                <w:i/>
                <w:szCs w:val="24"/>
                <w:lang w:eastAsia="zh-CN"/>
              </w:rPr>
              <w:t>shortened</w:t>
            </w:r>
            <w:r w:rsidR="00CA5D53" w:rsidRPr="00A53DC8">
              <w:rPr>
                <w:rFonts w:eastAsia="SimSun"/>
                <w:i/>
                <w:szCs w:val="24"/>
                <w:lang w:eastAsia="zh-CN"/>
              </w:rPr>
              <w:t>"</w:t>
            </w:r>
            <w:r w:rsidRPr="00A53DC8">
              <w:rPr>
                <w:rFonts w:eastAsia="SimSun"/>
                <w:i/>
                <w:szCs w:val="24"/>
                <w:lang w:eastAsia="zh-CN"/>
              </w:rPr>
              <w:t xml:space="preserve"> expires="60"&gt;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&lt;/contact&gt;</w:t>
            </w:r>
          </w:p>
          <w:p w:rsidR="006734DC" w:rsidRPr="00A53DC8" w:rsidRDefault="006734DC" w:rsidP="009B1BAB">
            <w:pPr>
              <w:pStyle w:val="TAL"/>
              <w:ind w:firstLine="90"/>
              <w:rPr>
                <w:rFonts w:eastAsia="SimSun"/>
                <w:i/>
                <w:szCs w:val="24"/>
                <w:lang w:eastAsia="zh-CN"/>
              </w:rPr>
            </w:pPr>
            <w:r w:rsidRPr="00A53DC8">
              <w:rPr>
                <w:rFonts w:eastAsia="SimSun"/>
                <w:i/>
                <w:szCs w:val="24"/>
                <w:lang w:eastAsia="zh-CN"/>
              </w:rPr>
              <w:t>&lt;/registration&gt;</w:t>
            </w:r>
          </w:p>
          <w:p w:rsidR="006734DC" w:rsidRPr="00A53DC8" w:rsidRDefault="006734DC" w:rsidP="009B1BAB">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r w:rsidR="006734DC" w:rsidRPr="00A53DC8" w:rsidTr="00754C99">
        <w:trPr>
          <w:cantSplit/>
          <w:tblHeader/>
          <w:jc w:val="center"/>
        </w:trPr>
        <w:tc>
          <w:tcPr>
            <w:tcW w:w="1772" w:type="dxa"/>
            <w:tcBorders>
              <w:top w:val="single" w:sz="4" w:space="0" w:color="auto"/>
              <w:bottom w:val="single" w:sz="4" w:space="0" w:color="auto"/>
            </w:tcBorders>
            <w:shd w:val="clear" w:color="auto" w:fill="auto"/>
          </w:tcPr>
          <w:p w:rsidR="006734DC" w:rsidRPr="00A53DC8" w:rsidRDefault="006734DC" w:rsidP="009B1BAB">
            <w:pPr>
              <w:pStyle w:val="TAL"/>
              <w:rPr>
                <w:b/>
              </w:rPr>
            </w:pPr>
          </w:p>
        </w:tc>
        <w:tc>
          <w:tcPr>
            <w:tcW w:w="878" w:type="dxa"/>
            <w:tcBorders>
              <w:top w:val="single" w:sz="4" w:space="0" w:color="auto"/>
              <w:bottom w:val="single" w:sz="4" w:space="0" w:color="auto"/>
            </w:tcBorders>
            <w:shd w:val="clear" w:color="auto" w:fill="auto"/>
          </w:tcPr>
          <w:p w:rsidR="006734DC" w:rsidRPr="00A53DC8" w:rsidRDefault="006734DC" w:rsidP="009B1BAB">
            <w:pPr>
              <w:pStyle w:val="TAL"/>
            </w:pPr>
            <w:r w:rsidRPr="00A53DC8">
              <w:t>A4</w:t>
            </w:r>
          </w:p>
        </w:tc>
        <w:tc>
          <w:tcPr>
            <w:tcW w:w="4795" w:type="dxa"/>
            <w:tcBorders>
              <w:top w:val="single" w:sz="4" w:space="0" w:color="auto"/>
              <w:bottom w:val="single" w:sz="4" w:space="0" w:color="auto"/>
            </w:tcBorders>
            <w:shd w:val="clear" w:color="auto" w:fill="auto"/>
          </w:tcPr>
          <w:p w:rsidR="006734DC" w:rsidRPr="00A53DC8" w:rsidRDefault="006734DC" w:rsidP="009B1BAB">
            <w:pPr>
              <w:pStyle w:val="TAL"/>
              <w:rPr>
                <w:rFonts w:eastAsia="SimSun"/>
                <w:i/>
                <w:szCs w:val="24"/>
                <w:lang w:eastAsia="zh-CN"/>
              </w:rPr>
            </w:pPr>
            <w:r w:rsidRPr="00A53DC8">
              <w:rPr>
                <w:rFonts w:eastAsia="SimSun"/>
                <w:i/>
                <w:szCs w:val="24"/>
                <w:lang w:eastAsia="zh-CN"/>
              </w:rPr>
              <w:t>&lt;?xml version=</w:t>
            </w:r>
            <w:r w:rsidR="00CA5D53" w:rsidRPr="00A53DC8">
              <w:rPr>
                <w:rFonts w:eastAsia="SimSun"/>
                <w:i/>
                <w:szCs w:val="24"/>
                <w:lang w:eastAsia="zh-CN"/>
              </w:rPr>
              <w:t>"</w:t>
            </w:r>
            <w:r w:rsidRPr="00A53DC8">
              <w:rPr>
                <w:rFonts w:eastAsia="SimSun"/>
                <w:i/>
                <w:szCs w:val="24"/>
                <w:lang w:eastAsia="zh-CN"/>
              </w:rPr>
              <w:t>1.0</w:t>
            </w:r>
            <w:r w:rsidR="00CA5D53" w:rsidRPr="00A53DC8">
              <w:rPr>
                <w:rFonts w:eastAsia="SimSun"/>
                <w:i/>
                <w:szCs w:val="24"/>
                <w:lang w:eastAsia="zh-CN"/>
              </w:rPr>
              <w:t>"</w:t>
            </w:r>
            <w:r w:rsidRPr="00A53DC8">
              <w:rPr>
                <w:rFonts w:eastAsia="SimSun"/>
                <w:i/>
                <w:szCs w:val="24"/>
                <w:lang w:eastAsia="zh-CN"/>
              </w:rPr>
              <w:t xml:space="preserve"> </w:t>
            </w:r>
            <w:r w:rsidRPr="00A53DC8">
              <w:rPr>
                <w:rFonts w:eastAsia="SimSun"/>
                <w:i/>
                <w:iCs/>
                <w:lang w:eastAsia="zh-CN"/>
              </w:rPr>
              <w:t>encoding="UTF-8"</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 xml:space="preserve"> xmlns=</w:t>
            </w:r>
            <w:r w:rsidR="00CA5D53" w:rsidRPr="00A53DC8">
              <w:rPr>
                <w:rFonts w:eastAsia="SimSun"/>
                <w:i/>
                <w:szCs w:val="24"/>
                <w:lang w:eastAsia="zh-CN"/>
              </w:rPr>
              <w:t>"</w:t>
            </w:r>
            <w:r w:rsidRPr="00A53DC8">
              <w:rPr>
                <w:rFonts w:eastAsia="SimSun"/>
                <w:i/>
                <w:szCs w:val="24"/>
                <w:lang w:eastAsia="zh-CN"/>
              </w:rPr>
              <w:t>urn:ietf:params:xml:ns:reginfo</w:t>
            </w:r>
            <w:r w:rsidR="00CA5D53" w:rsidRPr="00A53DC8">
              <w:rPr>
                <w:rFonts w:eastAsia="SimSun"/>
                <w:i/>
                <w:szCs w:val="24"/>
                <w:lang w:eastAsia="zh-CN"/>
              </w:rPr>
              <w:t>"</w:t>
            </w:r>
            <w:r w:rsidRPr="00A53DC8">
              <w:rPr>
                <w:rFonts w:eastAsia="SimSun"/>
                <w:i/>
                <w:szCs w:val="24"/>
                <w:lang w:eastAsia="zh-CN"/>
              </w:rPr>
              <w:t xml:space="preserve"> xmlns:gr="urn:ietf:params:xml:ns:gruuinfo" version=</w:t>
            </w:r>
            <w:r w:rsidR="00CA5D53" w:rsidRPr="00A53DC8">
              <w:rPr>
                <w:rFonts w:eastAsia="SimSun"/>
                <w:i/>
                <w:szCs w:val="24"/>
                <w:lang w:eastAsia="zh-CN"/>
              </w:rPr>
              <w:t>"</w:t>
            </w:r>
            <w:r w:rsidRPr="00A53DC8">
              <w:rPr>
                <w:rFonts w:eastAsia="SimSun"/>
                <w:i/>
                <w:szCs w:val="24"/>
                <w:lang w:eastAsia="zh-CN"/>
              </w:rPr>
              <w:t>1</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partial</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ind w:firstLine="90"/>
              <w:rPr>
                <w:rFonts w:eastAsia="SimSun"/>
                <w:szCs w:val="24"/>
                <w:lang w:eastAsia="zh-CN"/>
              </w:rPr>
            </w:pPr>
            <w:r w:rsidRPr="00A53DC8">
              <w:rPr>
                <w:rFonts w:eastAsia="SimSun"/>
                <w:i/>
                <w:szCs w:val="24"/>
                <w:lang w:eastAsia="zh-CN"/>
              </w:rPr>
              <w:t>&lt;registration aor=</w:t>
            </w:r>
            <w:r w:rsidR="00CA5D53" w:rsidRPr="00A53DC8">
              <w:rPr>
                <w:rFonts w:eastAsia="SimSun"/>
                <w:szCs w:val="24"/>
                <w:lang w:eastAsia="zh-CN"/>
              </w:rPr>
              <w:t>"</w:t>
            </w:r>
            <w:r w:rsidRPr="00A53DC8">
              <w:rPr>
                <w:rFonts w:eastAsia="SimSun"/>
                <w:lang w:eastAsia="zh-CN"/>
              </w:rPr>
              <w:t xml:space="preserve"> PublicUserIdentity1 (NOTE 1)</w:t>
            </w:r>
            <w:r w:rsidR="00CA5D53" w:rsidRPr="00A53DC8">
              <w:rPr>
                <w:rFonts w:eastAsia="SimSun"/>
                <w:szCs w:val="24"/>
                <w:lang w:eastAsia="zh-CN"/>
              </w:rPr>
              <w:t>"</w:t>
            </w:r>
            <w:r w:rsidRPr="00A53DC8">
              <w:rPr>
                <w:rFonts w:eastAsia="SimSun"/>
                <w:szCs w:val="24"/>
                <w:lang w:eastAsia="zh-CN"/>
              </w:rPr>
              <w:t xml:space="preserve"> </w:t>
            </w:r>
            <w:r w:rsidRPr="00A53DC8">
              <w:rPr>
                <w:rFonts w:eastAsia="SimSun"/>
                <w:i/>
                <w:szCs w:val="24"/>
                <w:lang w:eastAsia="zh-CN"/>
              </w:rPr>
              <w:t>id=</w:t>
            </w:r>
            <w:r w:rsidR="00CA5D53" w:rsidRPr="00A53DC8">
              <w:rPr>
                <w:rFonts w:eastAsia="SimSun"/>
                <w:i/>
                <w:szCs w:val="24"/>
                <w:lang w:eastAsia="zh-CN"/>
              </w:rPr>
              <w:t>"</w:t>
            </w:r>
            <w:r w:rsidRPr="00A53DC8">
              <w:rPr>
                <w:rFonts w:eastAsia="SimSun"/>
                <w:i/>
                <w:szCs w:val="24"/>
                <w:lang w:eastAsia="zh-CN"/>
              </w:rPr>
              <w:t>a100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 id=</w:t>
            </w:r>
            <w:r w:rsidR="00CA5D53" w:rsidRPr="00A53DC8">
              <w:rPr>
                <w:rFonts w:eastAsia="SimSun"/>
                <w:i/>
                <w:szCs w:val="24"/>
                <w:lang w:eastAsia="zh-CN"/>
              </w:rPr>
              <w:t>"</w:t>
            </w:r>
            <w:r w:rsidRPr="00A53DC8">
              <w:rPr>
                <w:rFonts w:eastAsia="SimSun"/>
                <w:i/>
                <w:szCs w:val="24"/>
                <w:lang w:eastAsia="zh-CN"/>
              </w:rPr>
              <w:t>980</w:t>
            </w:r>
            <w:r w:rsidR="00CA5D53" w:rsidRPr="00A53DC8">
              <w:rPr>
                <w:rFonts w:eastAsia="SimSun"/>
                <w:i/>
                <w:szCs w:val="24"/>
                <w:lang w:eastAsia="zh-CN"/>
              </w:rPr>
              <w:t>"</w:t>
            </w:r>
            <w:r w:rsidRPr="00A53DC8">
              <w:rPr>
                <w:rFonts w:eastAsia="SimSun"/>
                <w:i/>
                <w:szCs w:val="24"/>
                <w:lang w:eastAsia="zh-CN"/>
              </w:rPr>
              <w:t xml:space="preserve"> state=</w:t>
            </w:r>
            <w:r w:rsidR="00CA5D53" w:rsidRPr="00A53DC8">
              <w:rPr>
                <w:rFonts w:eastAsia="SimSun"/>
                <w:i/>
                <w:szCs w:val="24"/>
                <w:lang w:eastAsia="zh-CN"/>
              </w:rPr>
              <w:t>"</w:t>
            </w:r>
            <w:r w:rsidRPr="00A53DC8">
              <w:rPr>
                <w:rFonts w:eastAsia="SimSun"/>
                <w:i/>
                <w:szCs w:val="24"/>
                <w:lang w:eastAsia="zh-CN"/>
              </w:rPr>
              <w:t>active</w:t>
            </w:r>
            <w:r w:rsidR="00CA5D53" w:rsidRPr="00A53DC8">
              <w:rPr>
                <w:rFonts w:eastAsia="SimSun"/>
                <w:i/>
                <w:szCs w:val="24"/>
                <w:lang w:eastAsia="zh-CN"/>
              </w:rPr>
              <w:t>"</w:t>
            </w:r>
            <w:r w:rsidRPr="00A53DC8">
              <w:rPr>
                <w:rFonts w:eastAsia="SimSun"/>
                <w:i/>
                <w:szCs w:val="24"/>
                <w:lang w:eastAsia="zh-CN"/>
              </w:rPr>
              <w:t xml:space="preserve"> event=</w:t>
            </w:r>
            <w:r w:rsidR="00CA5D53" w:rsidRPr="00A53DC8">
              <w:rPr>
                <w:rFonts w:eastAsia="SimSun"/>
                <w:i/>
                <w:szCs w:val="24"/>
                <w:lang w:eastAsia="zh-CN"/>
              </w:rPr>
              <w:t>"</w:t>
            </w:r>
            <w:r w:rsidRPr="00A53DC8">
              <w:rPr>
                <w:rFonts w:eastAsia="SimSun"/>
                <w:i/>
                <w:szCs w:val="24"/>
                <w:lang w:eastAsia="zh-CN"/>
              </w:rPr>
              <w:t>shortened</w:t>
            </w:r>
            <w:r w:rsidR="00CA5D53" w:rsidRPr="00A53DC8">
              <w:rPr>
                <w:rFonts w:eastAsia="SimSun"/>
                <w:i/>
                <w:szCs w:val="24"/>
                <w:lang w:eastAsia="zh-CN"/>
              </w:rPr>
              <w:t>"</w:t>
            </w:r>
            <w:r w:rsidRPr="00A53DC8">
              <w:rPr>
                <w:rFonts w:eastAsia="SimSun"/>
                <w:i/>
                <w:szCs w:val="24"/>
                <w:lang w:eastAsia="zh-CN"/>
              </w:rPr>
              <w:t xml:space="preserve"> expires="60"&gt;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callid="Call-Id of most recent REGISTER" </w:t>
            </w:r>
          </w:p>
          <w:p w:rsidR="006734DC" w:rsidRPr="00A53DC8" w:rsidRDefault="006734DC" w:rsidP="009B1BAB">
            <w:pPr>
              <w:pStyle w:val="TAL"/>
              <w:rPr>
                <w:rFonts w:eastAsia="SimSun"/>
                <w:i/>
                <w:szCs w:val="24"/>
                <w:lang w:eastAsia="zh-CN"/>
              </w:rPr>
            </w:pPr>
            <w:r w:rsidRPr="00A53DC8">
              <w:rPr>
                <w:rFonts w:eastAsia="SimSun"/>
                <w:i/>
                <w:szCs w:val="24"/>
                <w:lang w:eastAsia="zh-CN"/>
              </w:rPr>
              <w:t>cseq="CSeq value of most recent REGISTER"&gt;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&lt;uri&gt;</w:t>
            </w:r>
            <w:r w:rsidRPr="00A53DC8">
              <w:rPr>
                <w:rFonts w:eastAsia="SimSun"/>
                <w:szCs w:val="24"/>
                <w:lang w:eastAsia="zh-CN"/>
              </w:rPr>
              <w:t>same value as in Contact header of REGISTER request</w:t>
            </w:r>
            <w:r w:rsidRPr="00A53DC8">
              <w:rPr>
                <w:rFonts w:eastAsia="SimSun"/>
                <w:i/>
                <w:szCs w:val="24"/>
                <w:lang w:eastAsia="zh-CN"/>
              </w:rPr>
              <w:t>&lt;/uri&gt;</w:t>
            </w:r>
          </w:p>
          <w:p w:rsidR="006734DC" w:rsidRPr="00A53DC8" w:rsidRDefault="006734DC" w:rsidP="009B1BAB">
            <w:pPr>
              <w:pStyle w:val="TAL"/>
              <w:rPr>
                <w:rFonts w:eastAsia="SimSun"/>
                <w:i/>
                <w:szCs w:val="24"/>
                <w:lang w:eastAsia="zh-CN"/>
              </w:rPr>
            </w:pPr>
            <w:r w:rsidRPr="00A53DC8">
              <w:rPr>
                <w:rFonts w:eastAsia="SimSun"/>
                <w:i/>
                <w:szCs w:val="24"/>
                <w:lang w:eastAsia="zh-CN"/>
              </w:rPr>
              <w:t>&lt;unknown-param name="+sip.instance"&gt; "Instance ID of the UE;" &lt;/unknown-param&gt;</w:t>
            </w:r>
          </w:p>
          <w:p w:rsidR="006734DC" w:rsidRPr="00A53DC8" w:rsidRDefault="006734DC" w:rsidP="009B1BAB">
            <w:pPr>
              <w:pStyle w:val="TAL"/>
              <w:rPr>
                <w:rFonts w:eastAsia="SimSun"/>
                <w:i/>
                <w:szCs w:val="24"/>
                <w:lang w:eastAsia="zh-CN"/>
              </w:rPr>
            </w:pPr>
            <w:r w:rsidRPr="00A53DC8">
              <w:rPr>
                <w:rFonts w:eastAsia="SimSun"/>
                <w:i/>
                <w:szCs w:val="24"/>
                <w:lang w:eastAsia="zh-CN"/>
              </w:rPr>
              <w:t>&lt;gr:pub-gruu uri="public GRUU associated to this aor"/&gt;</w:t>
            </w:r>
          </w:p>
          <w:p w:rsidR="006734DC" w:rsidRPr="00A53DC8" w:rsidRDefault="006734DC" w:rsidP="009B1BAB">
            <w:pPr>
              <w:pStyle w:val="TAL"/>
              <w:rPr>
                <w:rFonts w:eastAsia="SimSun"/>
                <w:i/>
                <w:szCs w:val="24"/>
                <w:lang w:eastAsia="zh-CN"/>
              </w:rPr>
            </w:pPr>
            <w:r w:rsidRPr="00A53DC8">
              <w:rPr>
                <w:rFonts w:eastAsia="SimSun"/>
                <w:i/>
                <w:szCs w:val="24"/>
                <w:lang w:eastAsia="zh-CN"/>
              </w:rPr>
              <w:t>&lt;gr:temp-gruu uri="temporary GRUU associated to this aor" first-cseq="CSeq of the REGISTER request that caused the temporary GRUU to assigned for the UE"/&gt;</w:t>
            </w:r>
          </w:p>
          <w:p w:rsidR="006734DC" w:rsidRPr="00A53DC8" w:rsidRDefault="006734DC" w:rsidP="009B1BAB">
            <w:pPr>
              <w:pStyle w:val="TAL"/>
              <w:rPr>
                <w:rFonts w:eastAsia="SimSun"/>
                <w:i/>
                <w:szCs w:val="24"/>
                <w:lang w:eastAsia="zh-CN"/>
              </w:rPr>
            </w:pPr>
            <w:r w:rsidRPr="00A53DC8">
              <w:rPr>
                <w:rFonts w:eastAsia="SimSun"/>
                <w:i/>
                <w:szCs w:val="24"/>
                <w:lang w:eastAsia="zh-CN"/>
              </w:rPr>
              <w:t xml:space="preserve">    &lt;/contact&gt;</w:t>
            </w:r>
          </w:p>
          <w:p w:rsidR="006734DC" w:rsidRPr="00A53DC8" w:rsidRDefault="006734DC" w:rsidP="009B1BAB">
            <w:pPr>
              <w:pStyle w:val="TAL"/>
              <w:ind w:firstLine="90"/>
              <w:rPr>
                <w:rFonts w:eastAsia="SimSun"/>
                <w:i/>
                <w:szCs w:val="24"/>
                <w:lang w:eastAsia="zh-CN"/>
              </w:rPr>
            </w:pPr>
            <w:r w:rsidRPr="00A53DC8">
              <w:rPr>
                <w:rFonts w:eastAsia="SimSun"/>
                <w:i/>
                <w:szCs w:val="24"/>
                <w:lang w:eastAsia="zh-CN"/>
              </w:rPr>
              <w:t>&lt;/registration&gt;</w:t>
            </w:r>
          </w:p>
          <w:p w:rsidR="006734DC" w:rsidRPr="00A53DC8" w:rsidRDefault="006734DC" w:rsidP="009B1BAB">
            <w:pPr>
              <w:pStyle w:val="TAL"/>
            </w:pPr>
            <w:r w:rsidRPr="00A53DC8">
              <w:rPr>
                <w:rFonts w:eastAsia="SimSun"/>
                <w:i/>
                <w:szCs w:val="24"/>
                <w:lang w:eastAsia="zh-CN"/>
              </w:rPr>
              <w:t>&lt;/reg</w:t>
            </w:r>
            <w:smartTag w:uri="urn:schemas-microsoft-com:office:smarttags" w:element="PersonName">
              <w:r w:rsidRPr="00A53DC8">
                <w:rPr>
                  <w:rFonts w:eastAsia="SimSun"/>
                  <w:i/>
                  <w:szCs w:val="24"/>
                  <w:lang w:eastAsia="zh-CN"/>
                </w:rPr>
                <w:t>info</w:t>
              </w:r>
            </w:smartTag>
            <w:r w:rsidRPr="00A53DC8">
              <w:rPr>
                <w:rFonts w:eastAsia="SimSun"/>
                <w:i/>
                <w:szCs w:val="24"/>
                <w:lang w:eastAsia="zh-CN"/>
              </w:rPr>
              <w:t>&gt;</w:t>
            </w:r>
          </w:p>
        </w:tc>
        <w:tc>
          <w:tcPr>
            <w:tcW w:w="749" w:type="dxa"/>
            <w:tcBorders>
              <w:top w:val="single" w:sz="4" w:space="0" w:color="auto"/>
              <w:bottom w:val="single" w:sz="4" w:space="0" w:color="auto"/>
            </w:tcBorders>
            <w:shd w:val="clear" w:color="auto" w:fill="auto"/>
          </w:tcPr>
          <w:p w:rsidR="006734DC" w:rsidRPr="00A53DC8" w:rsidRDefault="006734DC" w:rsidP="009B1BAB">
            <w:pPr>
              <w:pStyle w:val="TAL"/>
            </w:pPr>
          </w:p>
        </w:tc>
        <w:tc>
          <w:tcPr>
            <w:tcW w:w="1440" w:type="dxa"/>
            <w:tcBorders>
              <w:top w:val="single" w:sz="4" w:space="0" w:color="auto"/>
              <w:bottom w:val="single" w:sz="4" w:space="0" w:color="auto"/>
            </w:tcBorders>
          </w:tcPr>
          <w:p w:rsidR="006734DC" w:rsidRPr="00A53DC8" w:rsidRDefault="006734DC" w:rsidP="009B1BAB">
            <w:pPr>
              <w:pStyle w:val="TAL"/>
            </w:pPr>
          </w:p>
        </w:tc>
      </w:tr>
    </w:tbl>
    <w:p w:rsidR="006734DC" w:rsidRPr="00A53DC8" w:rsidRDefault="006734DC" w:rsidP="006734DC"/>
    <w:p w:rsidR="006734DC" w:rsidRPr="00A53DC8" w:rsidRDefault="006734DC" w:rsidP="006734DC">
      <w:pPr>
        <w:pStyle w:val="TH"/>
      </w:pPr>
      <w:r w:rsidRPr="00A53DC8">
        <w:t xml:space="preserve">Table 6.3.3.3-11: 200 OK for other requests than REGISTER or SUBSCRIBE (step </w:t>
      </w:r>
      <w:r w:rsidR="00E740CA" w:rsidRPr="00A53DC8">
        <w:t>27</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rsidTr="00754C99">
        <w:trPr>
          <w:cantSplit/>
          <w:tblHeader/>
          <w:jc w:val="center"/>
        </w:trPr>
        <w:tc>
          <w:tcPr>
            <w:tcW w:w="9634" w:type="dxa"/>
            <w:shd w:val="clear" w:color="auto" w:fill="auto"/>
          </w:tcPr>
          <w:p w:rsidR="006734DC" w:rsidRPr="00A53DC8" w:rsidRDefault="006734DC" w:rsidP="009B1BAB">
            <w:pPr>
              <w:pStyle w:val="TAL"/>
            </w:pPr>
            <w:r w:rsidRPr="00A53DC8">
              <w:t>Derivation path: TS 34.229-1 [2], Table in subclause A.3.1, Conditions A5, A11, A22</w:t>
            </w:r>
          </w:p>
        </w:tc>
      </w:tr>
    </w:tbl>
    <w:p w:rsidR="006734DC" w:rsidRPr="00A53DC8" w:rsidRDefault="006734DC" w:rsidP="006734DC"/>
    <w:p w:rsidR="006734DC" w:rsidRPr="00A53DC8" w:rsidRDefault="006734DC" w:rsidP="006734DC">
      <w:pPr>
        <w:pStyle w:val="TH"/>
      </w:pPr>
      <w:r w:rsidRPr="00A53DC8">
        <w:t xml:space="preserve">Table 6.3.3.3-12: REGISTER (step </w:t>
      </w:r>
      <w:r w:rsidR="00E740CA" w:rsidRPr="00A53DC8">
        <w:t>28</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434C3" w:rsidRPr="00A53DC8" w:rsidTr="00DD6AC0">
        <w:trPr>
          <w:cantSplit/>
          <w:tblHeader/>
          <w:jc w:val="center"/>
        </w:trPr>
        <w:tc>
          <w:tcPr>
            <w:tcW w:w="9634" w:type="dxa"/>
            <w:gridSpan w:val="5"/>
            <w:shd w:val="clear" w:color="auto" w:fill="auto"/>
          </w:tcPr>
          <w:p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A.1.1, Conditions A2, A17, A32</w:t>
            </w:r>
          </w:p>
        </w:tc>
      </w:tr>
      <w:tr w:rsidR="00F434C3" w:rsidRPr="00A53DC8" w:rsidTr="00DD6AC0">
        <w:trPr>
          <w:cantSplit/>
          <w:tblHeader/>
          <w:jc w:val="center"/>
        </w:trPr>
        <w:tc>
          <w:tcPr>
            <w:tcW w:w="1772"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tcPr>
          <w:p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F434C3" w:rsidRPr="00A53DC8" w:rsidTr="00DD6AC0">
        <w:trPr>
          <w:cantSplit/>
          <w:tblHeader/>
          <w:jc w:val="center"/>
        </w:trPr>
        <w:tc>
          <w:tcPr>
            <w:tcW w:w="1772" w:type="dxa"/>
            <w:tcBorders>
              <w:bottom w:val="nil"/>
            </w:tcBorders>
            <w:shd w:val="clear" w:color="auto" w:fill="auto"/>
          </w:tcPr>
          <w:p w:rsidR="00F434C3" w:rsidRPr="00A53DC8" w:rsidRDefault="00F434C3" w:rsidP="00DD6AC0">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749"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bottom w:val="nil"/>
            </w:tcBorders>
          </w:tcPr>
          <w:p w:rsidR="00F434C3" w:rsidRPr="00A53DC8" w:rsidRDefault="00F434C3" w:rsidP="00DD6AC0">
            <w:pPr>
              <w:keepNext/>
              <w:keepLines/>
              <w:spacing w:after="0"/>
              <w:rPr>
                <w:rFonts w:ascii="Arial" w:hAnsi="Arial"/>
                <w:bCs/>
                <w:sz w:val="18"/>
              </w:rPr>
            </w:pPr>
          </w:p>
        </w:tc>
      </w:tr>
      <w:tr w:rsidR="00F434C3" w:rsidRPr="00A53DC8" w:rsidTr="00DD6AC0">
        <w:trPr>
          <w:cantSplit/>
          <w:tblHeader/>
          <w:jc w:val="center"/>
        </w:trPr>
        <w:tc>
          <w:tcPr>
            <w:tcW w:w="1772"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r w:rsidRPr="00A53DC8">
              <w:rPr>
                <w:rFonts w:ascii="Arial" w:hAnsi="Arial"/>
                <w:bCs/>
                <w:sz w:val="18"/>
              </w:rPr>
              <w:t>5</w:t>
            </w:r>
          </w:p>
        </w:tc>
        <w:tc>
          <w:tcPr>
            <w:tcW w:w="749"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top w:val="nil"/>
              <w:bottom w:val="single" w:sz="4" w:space="0" w:color="auto"/>
            </w:tcBorders>
          </w:tcPr>
          <w:p w:rsidR="00F434C3" w:rsidRPr="00A53DC8" w:rsidRDefault="00F434C3" w:rsidP="00DD6AC0">
            <w:pPr>
              <w:keepNext/>
              <w:keepLines/>
              <w:spacing w:after="0"/>
              <w:rPr>
                <w:rFonts w:ascii="Arial" w:hAnsi="Arial"/>
                <w:bCs/>
                <w:sz w:val="18"/>
              </w:rPr>
            </w:pPr>
          </w:p>
        </w:tc>
      </w:tr>
    </w:tbl>
    <w:p w:rsidR="00F434C3" w:rsidRPr="00A53DC8" w:rsidRDefault="00F434C3" w:rsidP="006734DC"/>
    <w:p w:rsidR="006734DC" w:rsidRPr="00A53DC8" w:rsidRDefault="006734DC" w:rsidP="006734DC">
      <w:pPr>
        <w:pStyle w:val="TH"/>
      </w:pPr>
      <w:r w:rsidRPr="00A53DC8">
        <w:t xml:space="preserve">Table 6.3.3.3-13: 401 Unauthorized (step </w:t>
      </w:r>
      <w:r w:rsidR="00F434C3" w:rsidRPr="00A53DC8">
        <w:t>29</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434C3" w:rsidRPr="00A53DC8" w:rsidTr="00DD6AC0">
        <w:trPr>
          <w:cantSplit/>
          <w:tblHeader/>
          <w:jc w:val="center"/>
        </w:trPr>
        <w:tc>
          <w:tcPr>
            <w:tcW w:w="9634" w:type="dxa"/>
            <w:gridSpan w:val="5"/>
            <w:shd w:val="clear" w:color="auto" w:fill="auto"/>
          </w:tcPr>
          <w:p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A.1.2, Condition A1</w:t>
            </w:r>
          </w:p>
        </w:tc>
      </w:tr>
      <w:tr w:rsidR="00F434C3" w:rsidRPr="00A53DC8" w:rsidTr="00DD6AC0">
        <w:trPr>
          <w:cantSplit/>
          <w:tblHeader/>
          <w:jc w:val="center"/>
        </w:trPr>
        <w:tc>
          <w:tcPr>
            <w:tcW w:w="1772"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tcPr>
          <w:p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F434C3" w:rsidRPr="00A53DC8" w:rsidTr="00DD6AC0">
        <w:trPr>
          <w:cantSplit/>
          <w:tblHeader/>
          <w:jc w:val="center"/>
        </w:trPr>
        <w:tc>
          <w:tcPr>
            <w:tcW w:w="1772" w:type="dxa"/>
            <w:tcBorders>
              <w:bottom w:val="nil"/>
            </w:tcBorders>
            <w:shd w:val="clear" w:color="auto" w:fill="auto"/>
          </w:tcPr>
          <w:p w:rsidR="00F434C3" w:rsidRPr="00A53DC8" w:rsidRDefault="00F434C3" w:rsidP="00DD6AC0">
            <w:pPr>
              <w:keepNext/>
              <w:keepLines/>
              <w:spacing w:after="0"/>
              <w:rPr>
                <w:rFonts w:ascii="Arial" w:hAnsi="Arial"/>
                <w:b/>
                <w:sz w:val="18"/>
              </w:rPr>
            </w:pPr>
            <w:r w:rsidRPr="00A53DC8">
              <w:rPr>
                <w:rFonts w:ascii="Arial" w:hAnsi="Arial"/>
                <w:b/>
                <w:bCs/>
                <w:sz w:val="18"/>
              </w:rPr>
              <w:t>WWW-Authenticate</w:t>
            </w:r>
          </w:p>
        </w:tc>
        <w:tc>
          <w:tcPr>
            <w:tcW w:w="878"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749"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bottom w:val="nil"/>
            </w:tcBorders>
          </w:tcPr>
          <w:p w:rsidR="00F434C3" w:rsidRPr="00A53DC8" w:rsidRDefault="00F434C3" w:rsidP="00DD6AC0">
            <w:pPr>
              <w:keepNext/>
              <w:keepLines/>
              <w:spacing w:after="0"/>
              <w:rPr>
                <w:rFonts w:ascii="Arial" w:hAnsi="Arial"/>
                <w:bCs/>
                <w:sz w:val="18"/>
              </w:rPr>
            </w:pPr>
            <w:r w:rsidRPr="00A53DC8">
              <w:rPr>
                <w:rFonts w:ascii="Arial" w:hAnsi="Arial"/>
                <w:bCs/>
                <w:sz w:val="18"/>
              </w:rPr>
              <w:t>RFC 2617 [23]</w:t>
            </w:r>
          </w:p>
        </w:tc>
      </w:tr>
      <w:tr w:rsidR="00F434C3" w:rsidRPr="00A53DC8" w:rsidTr="00DD6AC0">
        <w:trPr>
          <w:cantSplit/>
          <w:tblHeader/>
          <w:jc w:val="center"/>
        </w:trPr>
        <w:tc>
          <w:tcPr>
            <w:tcW w:w="1772"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
                <w:bCs/>
                <w:sz w:val="18"/>
              </w:rPr>
            </w:pPr>
            <w:r w:rsidRPr="00A53DC8">
              <w:rPr>
                <w:rFonts w:ascii="Arial" w:hAnsi="Arial"/>
                <w:sz w:val="18"/>
              </w:rPr>
              <w:tab/>
              <w:t>nonce</w:t>
            </w:r>
          </w:p>
        </w:tc>
        <w:tc>
          <w:tcPr>
            <w:tcW w:w="878"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r w:rsidRPr="00A53DC8">
              <w:rPr>
                <w:rFonts w:ascii="Arial" w:hAnsi="Arial"/>
                <w:bCs/>
                <w:sz w:val="18"/>
              </w:rPr>
              <w:t>Base 64 encoding of new RAND and new AUTN (different from the values used in step 3)</w:t>
            </w:r>
          </w:p>
        </w:tc>
        <w:tc>
          <w:tcPr>
            <w:tcW w:w="749"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top w:val="nil"/>
              <w:bottom w:val="single" w:sz="4" w:space="0" w:color="auto"/>
            </w:tcBorders>
          </w:tcPr>
          <w:p w:rsidR="00F434C3" w:rsidRPr="00A53DC8" w:rsidRDefault="00F434C3" w:rsidP="00DD6AC0">
            <w:pPr>
              <w:keepNext/>
              <w:keepLines/>
              <w:spacing w:after="0"/>
              <w:rPr>
                <w:rFonts w:ascii="Arial" w:hAnsi="Arial"/>
                <w:bCs/>
                <w:sz w:val="18"/>
              </w:rPr>
            </w:pPr>
            <w:r w:rsidRPr="00A53DC8">
              <w:rPr>
                <w:rFonts w:ascii="Arial" w:hAnsi="Arial"/>
                <w:bCs/>
                <w:sz w:val="18"/>
              </w:rPr>
              <w:t>TS 24.229 [7]</w:t>
            </w:r>
          </w:p>
        </w:tc>
      </w:tr>
    </w:tbl>
    <w:p w:rsidR="00F434C3" w:rsidRPr="00A53DC8" w:rsidRDefault="00F434C3" w:rsidP="006734DC"/>
    <w:p w:rsidR="006734DC" w:rsidRPr="00A53DC8" w:rsidRDefault="006734DC" w:rsidP="006734DC">
      <w:pPr>
        <w:pStyle w:val="TH"/>
      </w:pPr>
      <w:r w:rsidRPr="00A53DC8">
        <w:lastRenderedPageBreak/>
        <w:t xml:space="preserve">Table 6.3.3.3-14: REGISTER (step </w:t>
      </w:r>
      <w:r w:rsidR="00F434C3" w:rsidRPr="00A53DC8">
        <w:t>30</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434C3" w:rsidRPr="00A53DC8" w:rsidTr="00DD6AC0">
        <w:trPr>
          <w:cantSplit/>
          <w:tblHeader/>
          <w:jc w:val="center"/>
        </w:trPr>
        <w:tc>
          <w:tcPr>
            <w:tcW w:w="9634" w:type="dxa"/>
            <w:gridSpan w:val="5"/>
            <w:shd w:val="clear" w:color="auto" w:fill="auto"/>
          </w:tcPr>
          <w:p w:rsidR="00F434C3" w:rsidRPr="00A53DC8" w:rsidRDefault="00F434C3" w:rsidP="00DD6AC0">
            <w:pPr>
              <w:keepNext/>
              <w:keepLines/>
              <w:spacing w:after="0"/>
              <w:rPr>
                <w:rFonts w:ascii="Arial" w:hAnsi="Arial"/>
                <w:sz w:val="18"/>
              </w:rPr>
            </w:pPr>
            <w:r w:rsidRPr="00A53DC8">
              <w:rPr>
                <w:rFonts w:ascii="Arial" w:hAnsi="Arial"/>
                <w:sz w:val="18"/>
              </w:rPr>
              <w:t>Derivation path: TS 34.229-1 [2], Table in subclause A.1.1, Conditions A2, A17, A32</w:t>
            </w:r>
          </w:p>
        </w:tc>
      </w:tr>
      <w:tr w:rsidR="00F434C3" w:rsidRPr="00A53DC8" w:rsidTr="00DD6AC0">
        <w:trPr>
          <w:cantSplit/>
          <w:tblHeader/>
          <w:jc w:val="center"/>
        </w:trPr>
        <w:tc>
          <w:tcPr>
            <w:tcW w:w="1772"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F434C3" w:rsidRPr="00A53DC8" w:rsidRDefault="00F434C3" w:rsidP="00DD6AC0">
            <w:pPr>
              <w:keepNext/>
              <w:keepLines/>
              <w:spacing w:after="0"/>
              <w:jc w:val="center"/>
              <w:rPr>
                <w:rFonts w:ascii="Arial" w:hAnsi="Arial"/>
                <w:b/>
                <w:sz w:val="18"/>
              </w:rPr>
            </w:pPr>
            <w:r w:rsidRPr="00A53DC8">
              <w:rPr>
                <w:rFonts w:ascii="Arial" w:hAnsi="Arial"/>
                <w:b/>
                <w:sz w:val="18"/>
              </w:rPr>
              <w:t>Rel</w:t>
            </w:r>
          </w:p>
        </w:tc>
        <w:tc>
          <w:tcPr>
            <w:tcW w:w="1440" w:type="dxa"/>
          </w:tcPr>
          <w:p w:rsidR="00F434C3" w:rsidRPr="00A53DC8" w:rsidRDefault="00F434C3" w:rsidP="00DD6AC0">
            <w:pPr>
              <w:keepNext/>
              <w:keepLines/>
              <w:spacing w:after="0"/>
              <w:jc w:val="center"/>
              <w:rPr>
                <w:rFonts w:ascii="Arial" w:hAnsi="Arial"/>
                <w:b/>
                <w:sz w:val="18"/>
              </w:rPr>
            </w:pPr>
            <w:r w:rsidRPr="00A53DC8">
              <w:rPr>
                <w:rFonts w:ascii="Arial" w:hAnsi="Arial"/>
                <w:b/>
                <w:sz w:val="18"/>
              </w:rPr>
              <w:t>Reference</w:t>
            </w:r>
          </w:p>
        </w:tc>
      </w:tr>
      <w:tr w:rsidR="00F434C3" w:rsidRPr="00A53DC8" w:rsidTr="00DD6AC0">
        <w:trPr>
          <w:cantSplit/>
          <w:tblHeader/>
          <w:jc w:val="center"/>
        </w:trPr>
        <w:tc>
          <w:tcPr>
            <w:tcW w:w="1772" w:type="dxa"/>
            <w:tcBorders>
              <w:bottom w:val="nil"/>
            </w:tcBorders>
            <w:shd w:val="clear" w:color="auto" w:fill="auto"/>
          </w:tcPr>
          <w:p w:rsidR="00F434C3" w:rsidRPr="00A53DC8" w:rsidRDefault="00F434C3" w:rsidP="00DD6AC0">
            <w:pPr>
              <w:keepNext/>
              <w:keepLines/>
              <w:spacing w:after="0"/>
              <w:rPr>
                <w:rFonts w:ascii="Arial" w:hAnsi="Arial"/>
                <w:b/>
                <w:sz w:val="18"/>
              </w:rPr>
            </w:pPr>
            <w:r w:rsidRPr="00A53DC8">
              <w:rPr>
                <w:rFonts w:ascii="Arial" w:hAnsi="Arial"/>
                <w:b/>
                <w:bCs/>
                <w:sz w:val="18"/>
              </w:rPr>
              <w:t>Authorization</w:t>
            </w:r>
          </w:p>
        </w:tc>
        <w:tc>
          <w:tcPr>
            <w:tcW w:w="878"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749" w:type="dxa"/>
            <w:tcBorders>
              <w:bottom w:val="nil"/>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bottom w:val="nil"/>
            </w:tcBorders>
          </w:tcPr>
          <w:p w:rsidR="00F434C3" w:rsidRPr="00A53DC8" w:rsidRDefault="00F434C3" w:rsidP="00DD6AC0">
            <w:pPr>
              <w:keepNext/>
              <w:keepLines/>
              <w:spacing w:after="0"/>
              <w:rPr>
                <w:rFonts w:ascii="Arial" w:hAnsi="Arial"/>
                <w:bCs/>
                <w:sz w:val="18"/>
              </w:rPr>
            </w:pPr>
          </w:p>
        </w:tc>
      </w:tr>
      <w:tr w:rsidR="00F434C3" w:rsidRPr="00A53DC8" w:rsidTr="00DD6AC0">
        <w:trPr>
          <w:cantSplit/>
          <w:tblHeader/>
          <w:jc w:val="center"/>
        </w:trPr>
        <w:tc>
          <w:tcPr>
            <w:tcW w:w="1772"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
                <w:bCs/>
                <w:sz w:val="18"/>
              </w:rPr>
            </w:pPr>
            <w:r w:rsidRPr="00A53DC8">
              <w:rPr>
                <w:rFonts w:ascii="Arial" w:hAnsi="Arial"/>
                <w:sz w:val="18"/>
              </w:rPr>
              <w:tab/>
              <w:t xml:space="preserve">nonce-count </w:t>
            </w:r>
          </w:p>
        </w:tc>
        <w:tc>
          <w:tcPr>
            <w:tcW w:w="878"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4795"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r w:rsidRPr="00A53DC8">
              <w:rPr>
                <w:rFonts w:ascii="Arial" w:hAnsi="Arial"/>
                <w:bCs/>
                <w:sz w:val="18"/>
              </w:rPr>
              <w:t>1</w:t>
            </w:r>
          </w:p>
        </w:tc>
        <w:tc>
          <w:tcPr>
            <w:tcW w:w="749" w:type="dxa"/>
            <w:tcBorders>
              <w:top w:val="nil"/>
              <w:bottom w:val="single" w:sz="4" w:space="0" w:color="auto"/>
            </w:tcBorders>
            <w:shd w:val="clear" w:color="auto" w:fill="auto"/>
          </w:tcPr>
          <w:p w:rsidR="00F434C3" w:rsidRPr="00A53DC8" w:rsidRDefault="00F434C3" w:rsidP="00DD6AC0">
            <w:pPr>
              <w:keepNext/>
              <w:keepLines/>
              <w:spacing w:after="0"/>
              <w:rPr>
                <w:rFonts w:ascii="Arial" w:hAnsi="Arial"/>
                <w:bCs/>
                <w:sz w:val="18"/>
              </w:rPr>
            </w:pPr>
          </w:p>
        </w:tc>
        <w:tc>
          <w:tcPr>
            <w:tcW w:w="1440" w:type="dxa"/>
            <w:tcBorders>
              <w:top w:val="nil"/>
              <w:bottom w:val="single" w:sz="4" w:space="0" w:color="auto"/>
            </w:tcBorders>
          </w:tcPr>
          <w:p w:rsidR="00F434C3" w:rsidRPr="00A53DC8" w:rsidRDefault="00F434C3" w:rsidP="00DD6AC0">
            <w:pPr>
              <w:keepNext/>
              <w:keepLines/>
              <w:spacing w:after="0"/>
              <w:rPr>
                <w:rFonts w:ascii="Arial" w:hAnsi="Arial"/>
                <w:bCs/>
                <w:sz w:val="18"/>
              </w:rPr>
            </w:pPr>
          </w:p>
        </w:tc>
      </w:tr>
    </w:tbl>
    <w:p w:rsidR="00F434C3" w:rsidRPr="00A53DC8" w:rsidRDefault="00F434C3" w:rsidP="006734DC"/>
    <w:p w:rsidR="006734DC" w:rsidRPr="00A53DC8" w:rsidRDefault="006734DC" w:rsidP="006734DC">
      <w:pPr>
        <w:pStyle w:val="TH"/>
      </w:pPr>
      <w:r w:rsidRPr="00A53DC8">
        <w:t xml:space="preserve">Table 6.3.3.3-15: 200 OK for REGISTER (step </w:t>
      </w:r>
      <w:r w:rsidR="00F434C3" w:rsidRPr="00A53DC8">
        <w:t>31</w:t>
      </w:r>
      <w:r w:rsidRPr="00A53DC8">
        <w:t>, Table 6.3.3.2-1)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34DC" w:rsidRPr="00A53DC8" w:rsidTr="00754C99">
        <w:trPr>
          <w:cantSplit/>
          <w:tblHeader/>
          <w:jc w:val="center"/>
        </w:trPr>
        <w:tc>
          <w:tcPr>
            <w:tcW w:w="9634" w:type="dxa"/>
            <w:shd w:val="clear" w:color="auto" w:fill="auto"/>
          </w:tcPr>
          <w:p w:rsidR="006734DC" w:rsidRPr="00A53DC8" w:rsidRDefault="006734DC" w:rsidP="009B1BAB">
            <w:pPr>
              <w:pStyle w:val="TAL"/>
            </w:pPr>
            <w:r w:rsidRPr="00A53DC8">
              <w:t>Derivation path: TS 34.229-1 [2], Table in subclause A.1.3, Condition A2</w:t>
            </w:r>
          </w:p>
        </w:tc>
      </w:tr>
    </w:tbl>
    <w:p w:rsidR="00BC244A" w:rsidRPr="00A53DC8" w:rsidRDefault="00BC244A" w:rsidP="003E11B9">
      <w:pPr>
        <w:rPr>
          <w:rFonts w:eastAsia="MS Gothic"/>
        </w:rPr>
      </w:pPr>
    </w:p>
    <w:p w:rsidR="00BC244A" w:rsidRPr="00A53DC8" w:rsidRDefault="00C8183A" w:rsidP="00BC244A">
      <w:pPr>
        <w:pStyle w:val="Heading2"/>
        <w:rPr>
          <w:rFonts w:eastAsia="MS Gothic"/>
        </w:rPr>
      </w:pPr>
      <w:bookmarkStart w:id="220" w:name="_Toc42778713"/>
      <w:bookmarkStart w:id="221" w:name="_Toc42785160"/>
      <w:r w:rsidRPr="00A53DC8">
        <w:rPr>
          <w:rFonts w:eastAsia="MS Gothic"/>
        </w:rPr>
        <w:br w:type="page"/>
      </w:r>
      <w:bookmarkStart w:id="222" w:name="_Toc43210159"/>
      <w:bookmarkStart w:id="223" w:name="_Toc51948385"/>
      <w:bookmarkStart w:id="224" w:name="_Toc52162458"/>
      <w:bookmarkStart w:id="225" w:name="_Toc60916044"/>
      <w:r w:rsidR="00BC244A" w:rsidRPr="00A53DC8">
        <w:rPr>
          <w:rFonts w:eastAsia="MS Gothic"/>
        </w:rPr>
        <w:lastRenderedPageBreak/>
        <w:t>6.4</w:t>
      </w:r>
      <w:r w:rsidR="00BC244A" w:rsidRPr="00A53DC8">
        <w:rPr>
          <w:rFonts w:eastAsia="MS Gothic"/>
        </w:rPr>
        <w:tab/>
        <w:t>De-Registration Scenarios / 5GS</w:t>
      </w:r>
      <w:bookmarkEnd w:id="220"/>
      <w:bookmarkEnd w:id="221"/>
      <w:bookmarkEnd w:id="222"/>
      <w:bookmarkEnd w:id="223"/>
      <w:bookmarkEnd w:id="224"/>
      <w:bookmarkEnd w:id="225"/>
    </w:p>
    <w:p w:rsidR="00BC244A" w:rsidRPr="00A53DC8" w:rsidRDefault="00BC244A" w:rsidP="00EB3D4C">
      <w:pPr>
        <w:pStyle w:val="Heading3"/>
        <w:rPr>
          <w:rFonts w:eastAsia="MS Gothic"/>
        </w:rPr>
      </w:pPr>
      <w:bookmarkStart w:id="226" w:name="_Toc42778714"/>
      <w:bookmarkStart w:id="227" w:name="_Toc42785161"/>
      <w:bookmarkStart w:id="228" w:name="_Toc43210160"/>
      <w:bookmarkStart w:id="229" w:name="_Toc51948386"/>
      <w:bookmarkStart w:id="230" w:name="_Toc52162459"/>
      <w:bookmarkStart w:id="231" w:name="_Toc60916045"/>
      <w:r w:rsidRPr="00A53DC8">
        <w:rPr>
          <w:rFonts w:eastAsia="MS Gothic"/>
        </w:rPr>
        <w:t>6.4.1</w:t>
      </w:r>
      <w:r w:rsidRPr="00A53DC8">
        <w:rPr>
          <w:rFonts w:eastAsia="MS Gothic"/>
        </w:rPr>
        <w:tab/>
        <w:t>Test Purpose (TP)</w:t>
      </w:r>
      <w:bookmarkEnd w:id="226"/>
      <w:bookmarkEnd w:id="227"/>
      <w:bookmarkEnd w:id="228"/>
      <w:bookmarkEnd w:id="229"/>
      <w:bookmarkEnd w:id="230"/>
      <w:bookmarkEnd w:id="231"/>
    </w:p>
    <w:p w:rsidR="00BC244A" w:rsidRPr="00A53DC8" w:rsidRDefault="00BC244A" w:rsidP="00BC244A">
      <w:pPr>
        <w:pStyle w:val="H6"/>
      </w:pPr>
      <w:r w:rsidRPr="00A53DC8">
        <w:t>(1)</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a REFRESH command happens }</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waits for the network to de</w:t>
      </w:r>
      <w:r w:rsidR="00EC7187" w:rsidRPr="00A53DC8">
        <w:rPr>
          <w:noProof w:val="0"/>
          <w:snapToGrid w:val="0"/>
        </w:rPr>
        <w:t>-</w:t>
      </w:r>
      <w:r w:rsidRPr="00A53DC8">
        <w:rPr>
          <w:noProof w:val="0"/>
          <w:snapToGrid w:val="0"/>
        </w:rPr>
        <w:t>register the UE from IMS</w:t>
      </w:r>
      <w:r w:rsidRPr="00A53DC8">
        <w:rPr>
          <w:noProof w:val="0"/>
        </w:rPr>
        <w:t xml:space="preserve"> }</w:t>
      </w:r>
    </w:p>
    <w:p w:rsidR="00BC244A" w:rsidRPr="00A53DC8" w:rsidRDefault="00BC244A" w:rsidP="00BC244A">
      <w:pPr>
        <w:pStyle w:val="PL"/>
        <w:rPr>
          <w:noProof w:val="0"/>
        </w:rPr>
      </w:pPr>
      <w:r w:rsidRPr="00A53DC8">
        <w:rPr>
          <w:noProof w:val="0"/>
        </w:rPr>
        <w:t xml:space="preserve">            }</w:t>
      </w:r>
    </w:p>
    <w:p w:rsidR="00BC244A" w:rsidRPr="00A53DC8" w:rsidRDefault="00BC244A" w:rsidP="00BC244A">
      <w:pPr>
        <w:pStyle w:val="H6"/>
      </w:pPr>
      <w:r w:rsidRPr="00A53DC8">
        <w:t>(2)</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NOTIFY request containing de</w:t>
      </w:r>
      <w:r w:rsidR="00EC7187" w:rsidRPr="00A53DC8">
        <w:rPr>
          <w:noProof w:val="0"/>
          <w:snapToGrid w:val="0"/>
        </w:rPr>
        <w:t>-</w:t>
      </w:r>
      <w:r w:rsidRPr="00A53DC8">
        <w:rPr>
          <w:noProof w:val="0"/>
          <w:snapToGrid w:val="0"/>
        </w:rPr>
        <w:t xml:space="preserve">registration information with contact elements being "deactivated" </w:t>
      </w:r>
      <w:r w:rsidRPr="00A53DC8">
        <w:rPr>
          <w:noProof w:val="0"/>
        </w:rPr>
        <w:t>}</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acknowledges de</w:t>
      </w:r>
      <w:r w:rsidR="00EC7187" w:rsidRPr="00A53DC8">
        <w:rPr>
          <w:noProof w:val="0"/>
          <w:snapToGrid w:val="0"/>
        </w:rPr>
        <w:t>-</w:t>
      </w:r>
      <w:r w:rsidRPr="00A53DC8">
        <w:rPr>
          <w:noProof w:val="0"/>
          <w:snapToGrid w:val="0"/>
        </w:rPr>
        <w:t>registration</w:t>
      </w:r>
      <w:r w:rsidRPr="00A53DC8">
        <w:rPr>
          <w:noProof w:val="0"/>
        </w:rPr>
        <w:t xml:space="preserve"> }</w:t>
      </w:r>
    </w:p>
    <w:p w:rsidR="00BC244A" w:rsidRPr="00A53DC8" w:rsidRDefault="00BC244A" w:rsidP="00BC244A">
      <w:pPr>
        <w:pStyle w:val="PL"/>
        <w:rPr>
          <w:noProof w:val="0"/>
        </w:rPr>
      </w:pPr>
      <w:r w:rsidRPr="00A53DC8">
        <w:rPr>
          <w:noProof w:val="0"/>
        </w:rPr>
        <w:t xml:space="preserve">            }</w:t>
      </w:r>
    </w:p>
    <w:p w:rsidR="00BC244A" w:rsidRPr="00A53DC8" w:rsidRDefault="00BC244A" w:rsidP="00BC244A">
      <w:pPr>
        <w:pStyle w:val="H6"/>
      </w:pPr>
      <w:r w:rsidRPr="00A53DC8">
        <w:t>(3)</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de</w:t>
      </w:r>
      <w:r w:rsidR="00EC7187" w:rsidRPr="00A53DC8">
        <w:rPr>
          <w:noProof w:val="0"/>
          <w:snapToGrid w:val="0"/>
        </w:rPr>
        <w:t>-</w:t>
      </w:r>
      <w:r w:rsidRPr="00A53DC8">
        <w:rPr>
          <w:noProof w:val="0"/>
        </w:rPr>
        <w:t>registered from IMS by the network with contact elements being "deactivated"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acknowledging de</w:t>
      </w:r>
      <w:r w:rsidR="00EC7187" w:rsidRPr="00A53DC8">
        <w:rPr>
          <w:noProof w:val="0"/>
          <w:snapToGrid w:val="0"/>
        </w:rPr>
        <w:t>-</w:t>
      </w:r>
      <w:r w:rsidRPr="00A53DC8">
        <w:rPr>
          <w:noProof w:val="0"/>
          <w:snapToGrid w:val="0"/>
        </w:rPr>
        <w:t xml:space="preserve">registration </w:t>
      </w:r>
      <w:r w:rsidRPr="00A53DC8">
        <w:rPr>
          <w:noProof w:val="0"/>
        </w:rPr>
        <w:t>}</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initial registration to IMS }</w:t>
      </w:r>
    </w:p>
    <w:p w:rsidR="00BC244A" w:rsidRPr="00A53DC8" w:rsidRDefault="00BC244A" w:rsidP="00BC244A">
      <w:pPr>
        <w:pStyle w:val="PL"/>
        <w:rPr>
          <w:noProof w:val="0"/>
        </w:rPr>
      </w:pPr>
      <w:r w:rsidRPr="00A53DC8">
        <w:rPr>
          <w:noProof w:val="0"/>
        </w:rPr>
        <w:t xml:space="preserve">            }</w:t>
      </w:r>
    </w:p>
    <w:p w:rsidR="00BC244A" w:rsidRPr="00A53DC8" w:rsidRDefault="00BC244A" w:rsidP="00BC244A">
      <w:pPr>
        <w:pStyle w:val="H6"/>
      </w:pPr>
      <w:r w:rsidRPr="00A53DC8">
        <w:t>(4)</w:t>
      </w:r>
    </w:p>
    <w:p w:rsidR="00BC244A" w:rsidRPr="00A53DC8" w:rsidRDefault="00BC244A" w:rsidP="00BC244A">
      <w:pPr>
        <w:pStyle w:val="PL"/>
        <w:rPr>
          <w:rFonts w:eastAsia="Malgun Gothic"/>
          <w:b/>
          <w:noProof w:val="0"/>
        </w:rPr>
      </w:pPr>
      <w:r w:rsidRPr="00A53DC8">
        <w:rPr>
          <w:b/>
          <w:noProof w:val="0"/>
        </w:rPr>
        <w:t>with</w:t>
      </w:r>
      <w:r w:rsidRPr="00A53DC8">
        <w:rPr>
          <w:noProof w:val="0"/>
        </w:rPr>
        <w:t xml:space="preserve"> { UE being registered to IMS }</w:t>
      </w:r>
    </w:p>
    <w:p w:rsidR="00BC244A" w:rsidRPr="00A53DC8" w:rsidRDefault="00BC244A" w:rsidP="00BC244A">
      <w:pPr>
        <w:pStyle w:val="PL"/>
        <w:rPr>
          <w:noProof w:val="0"/>
        </w:rPr>
      </w:pPr>
      <w:r w:rsidRPr="00A53DC8">
        <w:rPr>
          <w:b/>
          <w:noProof w:val="0"/>
        </w:rPr>
        <w:t>ensure that</w:t>
      </w:r>
      <w:r w:rsidRPr="00A53DC8">
        <w:rPr>
          <w:noProof w:val="0"/>
        </w:rPr>
        <w:t xml:space="preserve"> {</w:t>
      </w:r>
    </w:p>
    <w:p w:rsidR="00BC244A" w:rsidRPr="00A53DC8" w:rsidRDefault="00BC244A" w:rsidP="00BC244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w:t>
      </w:r>
      <w:r w:rsidR="00EC7187" w:rsidRPr="00A53DC8">
        <w:rPr>
          <w:noProof w:val="0"/>
          <w:snapToGrid w:val="0"/>
        </w:rPr>
        <w:t>-</w:t>
      </w:r>
      <w:r w:rsidRPr="00A53DC8">
        <w:rPr>
          <w:noProof w:val="0"/>
        </w:rPr>
        <w:t>register its contact address</w:t>
      </w:r>
      <w:r w:rsidRPr="00A53DC8">
        <w:rPr>
          <w:noProof w:val="0"/>
          <w:snapToGrid w:val="0"/>
        </w:rPr>
        <w:t xml:space="preserve"> </w:t>
      </w:r>
      <w:r w:rsidRPr="00A53DC8">
        <w:rPr>
          <w:noProof w:val="0"/>
        </w:rPr>
        <w:t>}</w:t>
      </w:r>
    </w:p>
    <w:p w:rsidR="00BC244A" w:rsidRPr="00A53DC8" w:rsidRDefault="00BC244A" w:rsidP="00BC244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performs de</w:t>
      </w:r>
      <w:r w:rsidR="00EC7187" w:rsidRPr="00A53DC8">
        <w:rPr>
          <w:noProof w:val="0"/>
          <w:snapToGrid w:val="0"/>
        </w:rPr>
        <w:t>-</w:t>
      </w:r>
      <w:r w:rsidRPr="00A53DC8">
        <w:rPr>
          <w:noProof w:val="0"/>
        </w:rPr>
        <w:t>registration from IMS }</w:t>
      </w:r>
    </w:p>
    <w:p w:rsidR="00BC244A" w:rsidRPr="00A53DC8" w:rsidRDefault="00BC244A" w:rsidP="00BC244A">
      <w:pPr>
        <w:pStyle w:val="PL"/>
        <w:rPr>
          <w:noProof w:val="0"/>
        </w:rPr>
      </w:pPr>
      <w:r w:rsidRPr="00A53DC8">
        <w:rPr>
          <w:noProof w:val="0"/>
        </w:rPr>
        <w:t xml:space="preserve">            }</w:t>
      </w:r>
    </w:p>
    <w:p w:rsidR="00BC244A" w:rsidRPr="00A53DC8" w:rsidRDefault="00BC244A" w:rsidP="00EB3D4C">
      <w:pPr>
        <w:pStyle w:val="Heading3"/>
        <w:rPr>
          <w:rFonts w:eastAsia="MS Gothic"/>
        </w:rPr>
      </w:pPr>
      <w:bookmarkStart w:id="232" w:name="_Toc42778715"/>
      <w:bookmarkStart w:id="233" w:name="_Toc42785162"/>
      <w:bookmarkStart w:id="234" w:name="_Toc43210161"/>
      <w:bookmarkStart w:id="235" w:name="_Toc51948387"/>
      <w:bookmarkStart w:id="236" w:name="_Toc52162460"/>
      <w:bookmarkStart w:id="237" w:name="_Toc60916046"/>
      <w:r w:rsidRPr="00A53DC8">
        <w:rPr>
          <w:rFonts w:eastAsia="MS Gothic"/>
        </w:rPr>
        <w:t>6.4.2</w:t>
      </w:r>
      <w:r w:rsidRPr="00A53DC8">
        <w:rPr>
          <w:rFonts w:eastAsia="MS Gothic"/>
        </w:rPr>
        <w:tab/>
        <w:t>Conformance Requirements</w:t>
      </w:r>
      <w:bookmarkEnd w:id="232"/>
      <w:bookmarkEnd w:id="233"/>
      <w:bookmarkEnd w:id="234"/>
      <w:bookmarkEnd w:id="235"/>
      <w:bookmarkEnd w:id="236"/>
      <w:bookmarkEnd w:id="237"/>
    </w:p>
    <w:p w:rsidR="00BC244A" w:rsidRPr="00A53DC8" w:rsidRDefault="00BC244A" w:rsidP="00BC244A">
      <w:r w:rsidRPr="00A53DC8">
        <w:t>[TS 24.229, Annex C.4]:</w:t>
      </w:r>
    </w:p>
    <w:p w:rsidR="00BC244A" w:rsidRPr="00A53DC8" w:rsidRDefault="00BC244A" w:rsidP="00CA5D53">
      <w:pPr>
        <w:keepNext/>
        <w:keepLines/>
      </w:pPr>
      <w:r w:rsidRPr="00A53DC8">
        <w:t xml:space="preserve">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w:t>
      </w:r>
      <w:r w:rsidR="00D44BAD" w:rsidRPr="00A53DC8">
        <w:t>or</w:t>
      </w:r>
      <w:r w:rsidRPr="00A53DC8">
        <w:t xml:space="preserve"> more EFs are changed and a REFRESH command is issued by the UICC, then the UE reads the updated parameters from the UICC as specified for the REFRESH command in 3GPP TS 31.111 [15D].</w:t>
      </w:r>
    </w:p>
    <w:p w:rsidR="00BC244A" w:rsidRPr="00A53DC8" w:rsidRDefault="00BC244A" w:rsidP="00BC244A">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BC244A" w:rsidRPr="00A53DC8" w:rsidRDefault="00BC244A" w:rsidP="00BC244A">
      <w:r w:rsidRPr="00A53DC8">
        <w:t>In case of changes to EFs other than the EF</w:t>
      </w:r>
      <w:r w:rsidRPr="00A53DC8">
        <w:rPr>
          <w:vertAlign w:val="subscript"/>
        </w:rPr>
        <w:t>UICCIARI</w:t>
      </w:r>
      <w:r w:rsidRPr="00A53DC8">
        <w:t>, the UE is not required to perform deregistration but it shall wait for the network-init</w:t>
      </w:r>
      <w:r w:rsidR="006B591A" w:rsidRPr="00A53DC8">
        <w:t>i</w:t>
      </w:r>
      <w:r w:rsidRPr="00A53DC8">
        <w:t>ated deregistration procedures to occur as described in subclause 5.4.1.5 unless the user initiates deregistration procedures as described in subclause 5.1.1.6. From this point onwards the normal initial registration procedures can occur.</w:t>
      </w:r>
    </w:p>
    <w:p w:rsidR="00BC244A" w:rsidRPr="00A53DC8" w:rsidRDefault="00BC244A" w:rsidP="00BC244A">
      <w:r w:rsidRPr="00A53DC8">
        <w:t>[TS 24.229, clause 5.4.1.5]:</w:t>
      </w:r>
    </w:p>
    <w:p w:rsidR="00BC244A" w:rsidRPr="00A53DC8" w:rsidRDefault="00BC244A" w:rsidP="00BC244A">
      <w:r w:rsidRPr="00A53DC8">
        <w:t>For any registered public user identity, the S-CSCF can deregister:</w:t>
      </w:r>
    </w:p>
    <w:p w:rsidR="00BC244A" w:rsidRPr="00A53DC8" w:rsidRDefault="00BC244A" w:rsidP="00BC244A">
      <w:pPr>
        <w:pStyle w:val="B10"/>
      </w:pPr>
      <w:r w:rsidRPr="00A53DC8">
        <w:t>-</w:t>
      </w:r>
      <w:r w:rsidRPr="00A53DC8">
        <w:tab/>
        <w:t>all contact addresses bound to the indicated public user identity (i.e. deregister the respective public user identity);</w:t>
      </w:r>
    </w:p>
    <w:p w:rsidR="00BC244A" w:rsidRPr="00A53DC8" w:rsidRDefault="00BC244A" w:rsidP="00BC244A">
      <w:pPr>
        <w:pStyle w:val="B10"/>
      </w:pPr>
      <w:r w:rsidRPr="00A53DC8">
        <w:t>-</w:t>
      </w:r>
      <w:r w:rsidRPr="00A53DC8">
        <w:tab/>
        <w:t>some contact addresses bound to the indicated public user identity;</w:t>
      </w:r>
    </w:p>
    <w:p w:rsidR="00BC244A" w:rsidRPr="00A53DC8" w:rsidRDefault="00BC244A" w:rsidP="00BC244A">
      <w:pPr>
        <w:pStyle w:val="B10"/>
      </w:pPr>
      <w:r w:rsidRPr="00A53DC8">
        <w:t>-</w:t>
      </w:r>
      <w:r w:rsidRPr="00A53DC8">
        <w:tab/>
        <w:t>a particular contact address bound to the indicated public user identity; or</w:t>
      </w:r>
    </w:p>
    <w:p w:rsidR="00BC244A" w:rsidRPr="00A53DC8" w:rsidRDefault="00BC244A" w:rsidP="00BC244A">
      <w:pPr>
        <w:pStyle w:val="B10"/>
      </w:pPr>
      <w:r w:rsidRPr="00A53DC8">
        <w:lastRenderedPageBreak/>
        <w:t>-</w:t>
      </w:r>
      <w:r w:rsidRPr="00A53DC8">
        <w:tab/>
        <w:t>one or more registration flows and the associated contact address bound to the indicated public user identity, when the UE supports multiple registration procedure;</w:t>
      </w:r>
    </w:p>
    <w:p w:rsidR="00BC244A" w:rsidRPr="00A53DC8" w:rsidRDefault="00BC244A" w:rsidP="00BC244A">
      <w:r w:rsidRPr="00A53DC8">
        <w:t>by sending a single NOTIFY request.</w:t>
      </w:r>
    </w:p>
    <w:p w:rsidR="00BC244A" w:rsidRPr="00A53DC8" w:rsidRDefault="00BC244A" w:rsidP="00BC244A">
      <w:r w:rsidRPr="00A53DC8">
        <w:t>...</w:t>
      </w:r>
    </w:p>
    <w:p w:rsidR="00BC244A" w:rsidRPr="00A53DC8" w:rsidRDefault="00BC244A" w:rsidP="00BC244A">
      <w:r w:rsidRPr="00A53DC8">
        <w:t>When a network-initiated deregistration event occurs for one or more public user identities that are bound either to one or more contact addresses or registration flows and the associated contact addresses (if the multiple registration mechanism is used), the S-CSCF shall send a NOTIFY request to all subscribers</w:t>
      </w:r>
      <w:r w:rsidRPr="00A53DC8">
        <w:rPr>
          <w:lang w:eastAsia="de-DE"/>
        </w:rPr>
        <w:t xml:space="preserve"> that have subscribed to the respective reg event package</w:t>
      </w:r>
      <w:r w:rsidRPr="00A53DC8">
        <w:t>. For each NOTIFY request, the S-CSCF shall:</w:t>
      </w:r>
    </w:p>
    <w:p w:rsidR="00BC244A" w:rsidRPr="00A53DC8" w:rsidRDefault="00BC244A" w:rsidP="00BC244A">
      <w:pPr>
        <w:pStyle w:val="B10"/>
      </w:pPr>
      <w:r w:rsidRPr="00A53DC8">
        <w:t>1)</w:t>
      </w:r>
      <w:r w:rsidRPr="00A53DC8">
        <w:tab/>
        <w:t>set the Request-</w:t>
      </w:r>
      <w:smartTag w:uri="urn:schemas-microsoft-com:office:smarttags" w:element="stockticker">
        <w:r w:rsidRPr="00A53DC8">
          <w:t>URI</w:t>
        </w:r>
      </w:smartTag>
      <w:r w:rsidRPr="00A53DC8">
        <w:t xml:space="preserve"> and Route header field to the saved route information during subscription;</w:t>
      </w:r>
    </w:p>
    <w:p w:rsidR="00BC244A" w:rsidRPr="00A53DC8" w:rsidRDefault="00BC244A" w:rsidP="00BC244A">
      <w:pPr>
        <w:pStyle w:val="B10"/>
      </w:pPr>
      <w:r w:rsidRPr="00A53DC8">
        <w:t>2)</w:t>
      </w:r>
      <w:r w:rsidRPr="00A53DC8">
        <w:tab/>
        <w:t>set the Event header field to the "reg" value;</w:t>
      </w:r>
    </w:p>
    <w:p w:rsidR="00BC244A" w:rsidRPr="00A53DC8" w:rsidRDefault="00BC244A" w:rsidP="00BC244A">
      <w:pPr>
        <w:pStyle w:val="B10"/>
      </w:pPr>
      <w:r w:rsidRPr="00A53DC8">
        <w:t>3)</w:t>
      </w:r>
      <w:r w:rsidRPr="00A53DC8">
        <w:tab/>
        <w:t>in the body of the NOTIFY request, include as many &lt;registration&gt; elements as many public user identities the S-CSCF is aware of the user owns;</w:t>
      </w:r>
    </w:p>
    <w:p w:rsidR="00BC244A" w:rsidRPr="00A53DC8" w:rsidRDefault="00BC244A" w:rsidP="00BC244A">
      <w:pPr>
        <w:pStyle w:val="B10"/>
      </w:pPr>
      <w:r w:rsidRPr="00A53DC8">
        <w:t>4)</w:t>
      </w:r>
      <w:r w:rsidRPr="00A53DC8">
        <w:tab/>
        <w:t>set the aor attribute within each &lt;registration&gt; element to one public user identity:</w:t>
      </w:r>
    </w:p>
    <w:p w:rsidR="00BC244A" w:rsidRPr="00A53DC8" w:rsidRDefault="00BC244A" w:rsidP="00BC244A">
      <w:pPr>
        <w:pStyle w:val="B2"/>
      </w:pPr>
      <w:r w:rsidRPr="00A53DC8">
        <w:t>a)</w:t>
      </w:r>
      <w:r w:rsidRPr="00A53DC8">
        <w:tab/>
        <w:t>set the &lt;uri&gt; sub-element inside each &lt;contact&gt; sub-element of each &lt;registration&gt; element to the respective contact address provided by the UE;</w:t>
      </w:r>
    </w:p>
    <w:p w:rsidR="00BC244A" w:rsidRPr="00A53DC8" w:rsidRDefault="00BC244A" w:rsidP="00BC244A">
      <w:pPr>
        <w:pStyle w:val="B2"/>
      </w:pPr>
      <w:r w:rsidRPr="00A53DC8">
        <w:t>b)</w:t>
      </w:r>
      <w:r w:rsidRPr="00A53DC8">
        <w:tab/>
        <w:t>if the public user identity:</w:t>
      </w:r>
    </w:p>
    <w:p w:rsidR="00BC244A" w:rsidRPr="00A53DC8" w:rsidRDefault="00BC244A" w:rsidP="00BC244A">
      <w:pPr>
        <w:pStyle w:val="B3"/>
      </w:pPr>
      <w:r w:rsidRPr="00A53DC8">
        <w:t>i)</w:t>
      </w:r>
      <w:r w:rsidRPr="00A53DC8">
        <w:tab/>
        <w:t>has been deregistered (i.e. all contact addresses and all registration flows and associated contact addresses bound to the indicated public user identity are removed) then:</w:t>
      </w:r>
    </w:p>
    <w:p w:rsidR="00BC244A" w:rsidRPr="00A53DC8" w:rsidRDefault="00BC244A" w:rsidP="00BC244A">
      <w:pPr>
        <w:pStyle w:val="B4"/>
      </w:pPr>
      <w:r w:rsidRPr="00A53DC8">
        <w:t>-</w:t>
      </w:r>
      <w:r w:rsidRPr="00A53DC8">
        <w:tab/>
        <w:t>set the state attribute within the &lt;registration&gt; element to "terminated";</w:t>
      </w:r>
    </w:p>
    <w:p w:rsidR="00BC244A" w:rsidRPr="00A53DC8" w:rsidRDefault="00BC244A" w:rsidP="00BC244A">
      <w:pPr>
        <w:pStyle w:val="B4"/>
      </w:pPr>
      <w:r w:rsidRPr="00A53DC8">
        <w:t>-</w:t>
      </w:r>
      <w:r w:rsidRPr="00A53DC8">
        <w:tab/>
        <w:t>set the state attribute within each &lt;contact&gt; element belonging to this UE to "terminated"; and</w:t>
      </w:r>
    </w:p>
    <w:p w:rsidR="00BC244A" w:rsidRPr="00A53DC8" w:rsidRDefault="00BC244A" w:rsidP="00BC244A">
      <w:pPr>
        <w:pStyle w:val="B4"/>
      </w:pPr>
      <w:r w:rsidRPr="00A53DC8">
        <w:t>-</w:t>
      </w:r>
      <w:r w:rsidRPr="00A53DC8">
        <w:tab/>
        <w:t>set the event attribute within each &lt;contact&gt; element belonging to this UE to either "unregistered", or "deactivated" if the S-CSCF expects the UE to reregister or "rejected" if the S-CSCF does not expect the UE to reregister; or</w:t>
      </w:r>
    </w:p>
    <w:p w:rsidR="00BC244A" w:rsidRPr="00A53DC8" w:rsidRDefault="00BC244A" w:rsidP="00482465">
      <w:pPr>
        <w:pStyle w:val="TAL"/>
      </w:pPr>
      <w:r w:rsidRPr="00A53DC8">
        <w:t>...</w:t>
      </w:r>
    </w:p>
    <w:p w:rsidR="00BC244A" w:rsidRPr="00A53DC8" w:rsidRDefault="00BC244A" w:rsidP="00BC244A">
      <w:r w:rsidRPr="00A53DC8">
        <w:t>When sending a final NOTIFY request with</w:t>
      </w:r>
      <w:r w:rsidRPr="00A53DC8">
        <w:rPr>
          <w:lang w:eastAsia="de-DE"/>
        </w:rPr>
        <w:t xml:space="preserve"> all &lt;registration&gt; element(s) having t</w:t>
      </w:r>
      <w:r w:rsidRPr="00A53DC8">
        <w:t>heir state attribute set to "terminated" (i.e. all public user identities have been deregistered or expired), the S-CSCF shall also terminate the subscription to the registration event package by setting the Subscription-State header field to the value of "terminated".</w:t>
      </w:r>
    </w:p>
    <w:p w:rsidR="00BC244A" w:rsidRPr="00A53DC8" w:rsidRDefault="00BC244A" w:rsidP="00BC244A">
      <w:r w:rsidRPr="00A53DC8">
        <w:t>[TS 24.229, clause 5.1.1.7]:</w:t>
      </w:r>
    </w:p>
    <w:p w:rsidR="00BC244A" w:rsidRPr="00A53DC8" w:rsidRDefault="00BC244A" w:rsidP="00BC244A">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BC244A" w:rsidRPr="00A53DC8" w:rsidRDefault="00BC244A" w:rsidP="00BC244A">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BC244A" w:rsidRPr="00A53DC8" w:rsidRDefault="00BC244A" w:rsidP="00BC244A">
      <w:r w:rsidRPr="00A53DC8">
        <w:t xml:space="preserve">... </w:t>
      </w:r>
    </w:p>
    <w:p w:rsidR="00BC244A" w:rsidRPr="00A53DC8" w:rsidRDefault="00BC244A" w:rsidP="00BC244A">
      <w:r w:rsidRPr="00A53DC8">
        <w:t>In case of a "deactivated" event attribute, the UE shall start the initial registration procedure as described in subclause 5.1.1.2. In case of a "rejected" event attribute, the UE shall release all dialogs related to those public user identities.</w:t>
      </w:r>
    </w:p>
    <w:p w:rsidR="00BC244A" w:rsidRPr="00A53DC8" w:rsidRDefault="00BC244A" w:rsidP="00BC244A">
      <w:pPr>
        <w:rPr>
          <w:lang w:eastAsia="de-DE"/>
        </w:rPr>
      </w:pPr>
      <w:r w:rsidRPr="00A53DC8">
        <w:t xml:space="preserve">Upon receipt of a NOTIFY request, the UE shall delete all security associations or </w:t>
      </w:r>
      <w:smartTag w:uri="urn:schemas-microsoft-com:office:smarttags" w:element="stockticker">
        <w:r w:rsidRPr="00A53DC8">
          <w:t>TLS</w:t>
        </w:r>
      </w:smartTag>
      <w:r w:rsidRPr="00A53DC8">
        <w:t xml:space="preserve"> sessions towards the P-CSCF either:</w:t>
      </w:r>
    </w:p>
    <w:p w:rsidR="00BC244A" w:rsidRPr="00A53DC8" w:rsidRDefault="00BC244A" w:rsidP="00BC244A">
      <w:pPr>
        <w:pStyle w:val="B10"/>
      </w:pPr>
      <w:r w:rsidRPr="00A53DC8">
        <w:rPr>
          <w:lang w:eastAsia="de-DE"/>
        </w:rPr>
        <w:t>-</w:t>
      </w:r>
      <w:r w:rsidRPr="00A53DC8">
        <w:rPr>
          <w:lang w:eastAsia="de-DE"/>
        </w:rPr>
        <w:tab/>
        <w:t>if all &lt;registration&gt; element(s) have t</w:t>
      </w:r>
      <w:r w:rsidRPr="00A53DC8">
        <w:t>heir state attribute set to "terminated" (i.e. all public user identities are deregistered) and the Subscription-State header field contains the value of "terminated"; or</w:t>
      </w:r>
    </w:p>
    <w:p w:rsidR="00BC244A" w:rsidRPr="00A53DC8" w:rsidRDefault="00BC244A" w:rsidP="00BC244A">
      <w:pPr>
        <w:pStyle w:val="B10"/>
      </w:pPr>
      <w:r w:rsidRPr="00A53DC8">
        <w:lastRenderedPageBreak/>
        <w:t>-</w:t>
      </w:r>
      <w:r w:rsidRPr="00A53DC8">
        <w:tab/>
        <w:t xml:space="preserve">if each </w:t>
      </w:r>
      <w:r w:rsidRPr="00A53DC8">
        <w:rPr>
          <w:lang w:eastAsia="de-DE"/>
        </w:rPr>
        <w:t xml:space="preserve">&lt;registration&gt; element that was registered by this UE has either the </w:t>
      </w:r>
      <w:r w:rsidRPr="00A53DC8">
        <w:t>state attribute set to "terminated", or the state attribute set to "active" and the state attribute within the &lt;contact&gt; element belonging to this UE set to "terminated".</w:t>
      </w:r>
    </w:p>
    <w:p w:rsidR="00BC244A" w:rsidRPr="00A53DC8" w:rsidRDefault="00BC244A" w:rsidP="00BC244A">
      <w:r w:rsidRPr="00A53DC8">
        <w:t xml:space="preserve">When all UE's public user identities are registered via a single P-CSCF and the subscription dialog to the reg event package of the UE is set via the respective P-CSCF, the UE shall delete these security associations or </w:t>
      </w:r>
      <w:smartTag w:uri="urn:schemas-microsoft-com:office:smarttags" w:element="stockticker">
        <w:r w:rsidRPr="00A53DC8">
          <w:t>TLS</w:t>
        </w:r>
      </w:smartTag>
      <w:r w:rsidRPr="00A53DC8">
        <w:t xml:space="preserve"> sessions towards the respective P-CSCF when all public user identities have been deregistered and after the server transaction (as defined in RFC 3261 [26]) pertaining to the received NOTIFY request terminates.</w:t>
      </w:r>
    </w:p>
    <w:p w:rsidR="00BC244A" w:rsidRPr="00A53DC8" w:rsidRDefault="00BC244A" w:rsidP="00BC244A">
      <w:pPr>
        <w:pStyle w:val="NO"/>
      </w:pPr>
      <w:r w:rsidRPr="00A53DC8">
        <w:t>NOTE 3:</w:t>
      </w:r>
      <w:r w:rsidRPr="00A53DC8">
        <w:tab/>
        <w:t xml:space="preserve">Deleting a security association or </w:t>
      </w:r>
      <w:smartTag w:uri="urn:schemas-microsoft-com:office:smarttags" w:element="stockticker">
        <w:r w:rsidRPr="00A53DC8">
          <w:t>TLS</w:t>
        </w:r>
      </w:smartTag>
      <w:r w:rsidRPr="00A53DC8">
        <w:t xml:space="preserve"> session is an internal procedure of the UE and does not involve any SIP procedures.</w:t>
      </w:r>
    </w:p>
    <w:p w:rsidR="00BC244A" w:rsidRPr="00A53DC8" w:rsidRDefault="00BC244A" w:rsidP="00BC244A">
      <w:pPr>
        <w:pStyle w:val="NO"/>
      </w:pPr>
      <w:r w:rsidRPr="00A53DC8">
        <w:t>NOTE 4:</w:t>
      </w:r>
      <w:r w:rsidRPr="00A53DC8">
        <w:tab/>
        <w:t xml:space="preserve">If all the public user identities (i.e. &lt;contact&gt; elements) registered by this UE are deregistered and the security associations or </w:t>
      </w:r>
      <w:smartTag w:uri="urn:schemas-microsoft-com:office:smarttags" w:element="stockticker">
        <w:r w:rsidRPr="00A53DC8">
          <w:t>TLS</w:t>
        </w:r>
      </w:smartTag>
      <w:r w:rsidRPr="00A53DC8">
        <w:t xml:space="preserve"> sessions have been removed, the UE considers the subscription to the reg event package terminated since the NOTIFY request was received with Subscription-State header field containing the value of "terminated".</w:t>
      </w:r>
    </w:p>
    <w:p w:rsidR="00BC244A" w:rsidRPr="00A53DC8" w:rsidRDefault="00BC244A" w:rsidP="00BC244A">
      <w:r w:rsidRPr="00A53DC8">
        <w:t>[TS 24.229, clause 5.1.1.6.1]:</w:t>
      </w:r>
    </w:p>
    <w:p w:rsidR="00BC244A" w:rsidRPr="00A53DC8" w:rsidRDefault="00BC244A" w:rsidP="00BC244A">
      <w:r w:rsidRPr="00A53DC8">
        <w:t>For any public user identity that the UE has previously registered, the UE can deregister via a single registration procedure:</w:t>
      </w:r>
    </w:p>
    <w:p w:rsidR="00BC244A" w:rsidRPr="00A53DC8" w:rsidRDefault="00BC244A" w:rsidP="00BC244A">
      <w:pPr>
        <w:pStyle w:val="B10"/>
      </w:pPr>
      <w:r w:rsidRPr="00A53DC8">
        <w:t>-</w:t>
      </w:r>
      <w:r w:rsidRPr="00A53DC8">
        <w:tab/>
        <w:t>all contact addresses bound to the indicated public user identity;</w:t>
      </w:r>
    </w:p>
    <w:p w:rsidR="00BC244A" w:rsidRPr="00A53DC8" w:rsidRDefault="00BC244A" w:rsidP="00BC244A">
      <w:pPr>
        <w:pStyle w:val="B10"/>
      </w:pPr>
      <w:r w:rsidRPr="00A53DC8">
        <w:t>-</w:t>
      </w:r>
      <w:r w:rsidRPr="00A53DC8">
        <w:tab/>
        <w:t>some contact addresses bound to the indicated public user identity;</w:t>
      </w:r>
    </w:p>
    <w:p w:rsidR="00BC244A" w:rsidRPr="00A53DC8" w:rsidRDefault="00BC244A" w:rsidP="00BC244A">
      <w:pPr>
        <w:pStyle w:val="B10"/>
      </w:pPr>
      <w:r w:rsidRPr="00A53DC8">
        <w:t>-</w:t>
      </w:r>
      <w:r w:rsidRPr="00A53DC8">
        <w:tab/>
        <w:t>a particular contact address bound to the indicated public user identity; or</w:t>
      </w:r>
    </w:p>
    <w:p w:rsidR="00BC244A" w:rsidRPr="00A53DC8" w:rsidRDefault="00BC244A" w:rsidP="00BC244A">
      <w:pPr>
        <w:pStyle w:val="B10"/>
      </w:pPr>
      <w:r w:rsidRPr="00A53DC8">
        <w:t>-</w:t>
      </w:r>
      <w:r w:rsidRPr="00A53DC8">
        <w:tab/>
        <w:t>when the UE supports multiple registrations (i.e. the "outbound" option tag is included in the Supported header field) one or more flows bound to the indicated public user identity.</w:t>
      </w:r>
    </w:p>
    <w:p w:rsidR="00BC244A" w:rsidRPr="00A53DC8" w:rsidRDefault="00BC244A" w:rsidP="00BC244A">
      <w:r w:rsidRPr="00A53DC8">
        <w:t xml:space="preserve">The UE can deregister a public user identity that it has previously registered with its contact address at any time. The UE shall protect the REGISTER request using a security association or </w:t>
      </w:r>
      <w:smartTag w:uri="urn:schemas-microsoft-com:office:smarttags" w:element="stockticker">
        <w:r w:rsidRPr="00A53DC8">
          <w:t>TLS</w:t>
        </w:r>
      </w:smartTag>
      <w:r w:rsidRPr="00A53DC8">
        <w:t xml:space="preserve"> session that is associated with contact address, see 3GPP TS 33.203 [19], established as a result of an earlier registration, if one is available.</w:t>
      </w:r>
    </w:p>
    <w:p w:rsidR="00BC244A" w:rsidRPr="00A53DC8" w:rsidRDefault="00BC244A" w:rsidP="00BC244A">
      <w:r w:rsidRPr="00A53DC8">
        <w:t>The UE shall extract or derive a public user identity, the private user identity, and the domain name to be used in the Request-</w:t>
      </w:r>
      <w:smartTag w:uri="urn:schemas-microsoft-com:office:smarttags" w:element="stockticker">
        <w:r w:rsidRPr="00A53DC8">
          <w:t>URI</w:t>
        </w:r>
      </w:smartTag>
      <w:r w:rsidRPr="00A53DC8">
        <w:t xml:space="preserve"> in the registration, according to the procedures described in subclause 5.1.1.1A or subclause 5.1.1.1B.</w:t>
      </w:r>
    </w:p>
    <w:p w:rsidR="00BC244A" w:rsidRPr="00A53DC8" w:rsidRDefault="00BC244A" w:rsidP="00BC244A">
      <w:r w:rsidRPr="00A53DC8">
        <w:t>Prior to sending a REGISTER request for deregistration, the UE shall release all dialogs that were using the contact addresses or the flow that is going to be deregistered and related to the public user identity that is going to be deregistered or to one of the implicitly registered public user identities. However:</w:t>
      </w:r>
    </w:p>
    <w:p w:rsidR="00BC244A" w:rsidRPr="00A53DC8" w:rsidRDefault="00BC244A" w:rsidP="00BC244A">
      <w:pPr>
        <w:pStyle w:val="B10"/>
      </w:pPr>
      <w:r w:rsidRPr="00A53DC8">
        <w:t>-</w:t>
      </w:r>
      <w:r w:rsidRPr="00A53DC8">
        <w:tab/>
        <w:t>if the dialog that was established by the UE subscribing to the reg event package used the public user identity that is going to be deregistered; and</w:t>
      </w:r>
    </w:p>
    <w:p w:rsidR="00BC244A" w:rsidRPr="00A53DC8" w:rsidRDefault="00BC244A" w:rsidP="00BC244A">
      <w:pPr>
        <w:pStyle w:val="B10"/>
      </w:pPr>
      <w:r w:rsidRPr="00A53DC8">
        <w:t>-</w:t>
      </w:r>
      <w:r w:rsidRPr="00A53DC8">
        <w:tab/>
        <w:t>this dialog is the only remaining dialog used for subscription to reg event package of the user, i.e. there are no other contact addresses registered with associated subscription to the reg event package of the user;</w:t>
      </w:r>
    </w:p>
    <w:p w:rsidR="00BC244A" w:rsidRPr="00A53DC8" w:rsidRDefault="00BC244A" w:rsidP="00BC244A">
      <w:r w:rsidRPr="00A53DC8">
        <w:t>then the UE shall not release this dialog.</w:t>
      </w:r>
    </w:p>
    <w:p w:rsidR="00BC244A" w:rsidRPr="00A53DC8" w:rsidRDefault="00BC244A" w:rsidP="00BC244A">
      <w:r w:rsidRPr="00A53DC8">
        <w:t>On sending a REGISTER request</w:t>
      </w:r>
      <w:r w:rsidRPr="00A53DC8">
        <w:rPr>
          <w:color w:val="FF0000"/>
        </w:rPr>
        <w:t xml:space="preserve"> </w:t>
      </w:r>
      <w:r w:rsidRPr="00A53DC8">
        <w:t>that will remove the binding between the public user identity and one of its contact addresses or one of its flows, the UE shall populate the header fields as follows:</w:t>
      </w:r>
    </w:p>
    <w:p w:rsidR="00BC244A" w:rsidRPr="00A53DC8" w:rsidRDefault="00BC244A" w:rsidP="00BC244A">
      <w:pPr>
        <w:pStyle w:val="B10"/>
      </w:pPr>
      <w:r w:rsidRPr="00A53DC8">
        <w:t>a)</w:t>
      </w:r>
      <w:r w:rsidRPr="00A53DC8">
        <w:tab/>
        <w:t xml:space="preserve">a From header field set to the SIP </w:t>
      </w:r>
      <w:smartTag w:uri="urn:schemas-microsoft-com:office:smarttags" w:element="stockticker">
        <w:r w:rsidRPr="00A53DC8">
          <w:t>URI</w:t>
        </w:r>
      </w:smartTag>
      <w:r w:rsidRPr="00A53DC8">
        <w:t xml:space="preserve"> that contains:</w:t>
      </w:r>
    </w:p>
    <w:p w:rsidR="00BC244A" w:rsidRPr="00A53DC8" w:rsidRDefault="00BC244A" w:rsidP="00BC244A">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BC244A" w:rsidRPr="00A53DC8" w:rsidRDefault="00BC244A" w:rsidP="00BC244A">
      <w:pPr>
        <w:pStyle w:val="B2"/>
      </w:pPr>
      <w:r w:rsidRPr="00A53DC8">
        <w:t>2)</w:t>
      </w:r>
      <w:r w:rsidRPr="00A53DC8">
        <w:tab/>
        <w:t>the public user identity to be deregistered;</w:t>
      </w:r>
    </w:p>
    <w:p w:rsidR="00BC244A" w:rsidRPr="00A53DC8" w:rsidRDefault="00BC244A" w:rsidP="00BC244A">
      <w:pPr>
        <w:pStyle w:val="B10"/>
      </w:pPr>
      <w:r w:rsidRPr="00A53DC8">
        <w:t>b)</w:t>
      </w:r>
      <w:r w:rsidRPr="00A53DC8">
        <w:tab/>
        <w:t xml:space="preserve">a To header field set to the SIP </w:t>
      </w:r>
      <w:smartTag w:uri="urn:schemas-microsoft-com:office:smarttags" w:element="stockticker">
        <w:r w:rsidRPr="00A53DC8">
          <w:t>URI</w:t>
        </w:r>
      </w:smartTag>
      <w:r w:rsidRPr="00A53DC8">
        <w:t xml:space="preserve"> that contains:</w:t>
      </w:r>
    </w:p>
    <w:p w:rsidR="00BC244A" w:rsidRPr="00A53DC8" w:rsidRDefault="00BC244A" w:rsidP="00BC244A">
      <w:pPr>
        <w:pStyle w:val="B2"/>
      </w:pPr>
      <w:r w:rsidRPr="00A53DC8">
        <w:t>1)</w:t>
      </w:r>
      <w:r w:rsidRPr="00A53DC8">
        <w:tab/>
        <w:t xml:space="preserve">if the UE supports RFC 6140 [191] and performs the functions of an external attached network, the main </w:t>
      </w:r>
      <w:smartTag w:uri="urn:schemas-microsoft-com:office:smarttags" w:element="stockticker">
        <w:r w:rsidRPr="00A53DC8">
          <w:t>URI</w:t>
        </w:r>
      </w:smartTag>
      <w:r w:rsidRPr="00A53DC8">
        <w:t xml:space="preserve"> of the UE; else</w:t>
      </w:r>
    </w:p>
    <w:p w:rsidR="00BC244A" w:rsidRPr="00A53DC8" w:rsidRDefault="00BC244A" w:rsidP="00BC244A">
      <w:pPr>
        <w:pStyle w:val="B2"/>
      </w:pPr>
      <w:r w:rsidRPr="00A53DC8">
        <w:t>2)</w:t>
      </w:r>
      <w:r w:rsidRPr="00A53DC8">
        <w:tab/>
        <w:t>the public user identity to be deregistered;</w:t>
      </w:r>
    </w:p>
    <w:p w:rsidR="00BC244A" w:rsidRPr="00A53DC8" w:rsidRDefault="00BC244A" w:rsidP="00BC244A">
      <w:pPr>
        <w:pStyle w:val="B10"/>
      </w:pPr>
      <w:r w:rsidRPr="00A53DC8">
        <w:lastRenderedPageBreak/>
        <w:t>c)</w:t>
      </w:r>
      <w:r w:rsidRPr="00A53DC8">
        <w:tab/>
        <w:t xml:space="preserve">a Contact header field set to the SIP </w:t>
      </w:r>
      <w:smartTag w:uri="urn:schemas-microsoft-com:office:smarttags" w:element="stockticker">
        <w:r w:rsidRPr="00A53DC8">
          <w:t>URI</w:t>
        </w:r>
      </w:smartTag>
      <w:r w:rsidRPr="00A53DC8">
        <w:t>(s) that contain(s) in the hostport parameter the IP address of the UE or FQDN, and:</w:t>
      </w:r>
    </w:p>
    <w:p w:rsidR="00BC244A" w:rsidRPr="00A53DC8" w:rsidRDefault="00BC244A" w:rsidP="00BC244A">
      <w:pPr>
        <w:pStyle w:val="B2"/>
      </w:pPr>
      <w:r w:rsidRPr="00A53DC8">
        <w:t>1)</w:t>
      </w:r>
      <w:r w:rsidRPr="00A53DC8">
        <w:tab/>
        <w:t>if the UE is removing the binding between the public user identity indicated in the To header field, (together with the associated implicitly registered public user identities), and the contact address indicated in the Contact header field; and</w:t>
      </w:r>
    </w:p>
    <w:p w:rsidR="00BC244A" w:rsidRPr="00A53DC8" w:rsidRDefault="00BC244A" w:rsidP="00BC244A">
      <w:pPr>
        <w:pStyle w:val="B3"/>
      </w:pPr>
      <w:r w:rsidRPr="00A53DC8">
        <w:t>-</w:t>
      </w:r>
      <w:r w:rsidRPr="00A53DC8">
        <w:tab/>
        <w:t>if the UE supports GRUU, or multiple registrations (i.e. the "outbound" option tag is included in the Supported header field), or has an IMEI available, or has an MEID available, the Contact header field also contains the "+sip.instance" header field parameter. Only the IMEI shall be used for generating an instance ID for a multi-mode UE that supports both 3GPP and 3GPP2 defined radio access networks;</w:t>
      </w:r>
    </w:p>
    <w:p w:rsidR="00BC244A" w:rsidRPr="00A53DC8" w:rsidRDefault="00BC244A" w:rsidP="00BC244A">
      <w:pPr>
        <w:pStyle w:val="B3"/>
      </w:pPr>
      <w:r w:rsidRPr="00A53DC8">
        <w:t>-</w:t>
      </w:r>
      <w:r w:rsidRPr="00A53DC8">
        <w:tab/>
        <w:t>if the UE supports multiple registrations (i.e. the "outbound" option tag is included in the Supported header field), the Contact header field does not contain the "reg-id" header field parameter;</w:t>
      </w:r>
    </w:p>
    <w:p w:rsidR="00BC244A" w:rsidRPr="00A53DC8" w:rsidRDefault="00BC244A" w:rsidP="00BC244A">
      <w:pPr>
        <w:pStyle w:val="B3"/>
      </w:pPr>
      <w:r w:rsidRPr="00A53DC8">
        <w:t>-</w:t>
      </w:r>
      <w:r w:rsidRPr="00A53DC8">
        <w:tab/>
        <w:t>if the UE does not supports GRUU and does not support multiple registrations (i.e. the "outbound" option tag is not included in the Supported header field), and does not have an IMEI available, and does not have an MEID available, the Contact header field does not contain either the "+sip.instance" header field parameter or the "reg-id" header field parameter;</w:t>
      </w:r>
    </w:p>
    <w:p w:rsidR="00BC244A" w:rsidRPr="00A53DC8" w:rsidRDefault="00BC244A" w:rsidP="00BC244A">
      <w:pPr>
        <w:pStyle w:val="NO"/>
      </w:pPr>
      <w:r w:rsidRPr="00A53DC8">
        <w:t>NOTE 1:</w:t>
      </w:r>
      <w:r w:rsidRPr="00A53DC8">
        <w:tab/>
        <w:t>Since the contact address is deregistered, if there are any flows that were previously registered with the respective contact address, all flows terminating at the respective contact address are removed.</w:t>
      </w:r>
    </w:p>
    <w:p w:rsidR="00BC244A" w:rsidRPr="00A53DC8" w:rsidRDefault="00BC244A" w:rsidP="00BC244A">
      <w:pPr>
        <w:pStyle w:val="B2"/>
      </w:pPr>
      <w:r w:rsidRPr="00A53DC8">
        <w:t>2)</w:t>
      </w:r>
      <w:r w:rsidRPr="00A53DC8">
        <w:tab/>
        <w:t>if the UE is removing the binding between the public user identity indicated in the To header field, (together with the associated implicitly registered public user identities) and one of its flows, the Contact header field contains the "+sip.instance" header field parameter and the "reg-id" header field parameter that identifies the flow; and</w:t>
      </w:r>
    </w:p>
    <w:p w:rsidR="00BC244A" w:rsidRPr="00A53DC8" w:rsidRDefault="00BC244A" w:rsidP="00BC244A">
      <w:pPr>
        <w:pStyle w:val="NO"/>
      </w:pPr>
      <w:r w:rsidRPr="00A53DC8">
        <w:t>NOTE 2:</w:t>
      </w:r>
      <w:r w:rsidRPr="00A53DC8">
        <w:tab/>
        <w:t>The requirement placed on the UE to include an instance ID based on the IMEI when the UE does not support GRUU and does not support multiple registrations does not imply any additional requirements on the network.</w:t>
      </w:r>
    </w:p>
    <w:p w:rsidR="00BC244A" w:rsidRPr="00A53DC8" w:rsidRDefault="00BC244A" w:rsidP="00BC244A">
      <w:pPr>
        <w:pStyle w:val="B2"/>
      </w:pPr>
      <w:r w:rsidRPr="00A53DC8">
        <w:t>3)</w:t>
      </w:r>
      <w:r w:rsidRPr="00A53DC8">
        <w:tab/>
        <w:t xml:space="preserve">if the UE supports RFC 6140 [191] and performs the functions of an external attached network, for the registration of bulk number contacts the UE shall include a Contact </w:t>
      </w:r>
      <w:smartTag w:uri="urn:schemas-microsoft-com:office:smarttags" w:element="stockticker">
        <w:r w:rsidRPr="00A53DC8">
          <w:t>URI</w:t>
        </w:r>
      </w:smartTag>
      <w:r w:rsidRPr="00A53DC8">
        <w:t xml:space="preserve"> without a user portion and containing the "bnc" </w:t>
      </w:r>
      <w:smartTag w:uri="urn:schemas-microsoft-com:office:smarttags" w:element="stockticker">
        <w:r w:rsidRPr="00A53DC8">
          <w:t>URI</w:t>
        </w:r>
      </w:smartTag>
      <w:r w:rsidRPr="00A53DC8">
        <w:t xml:space="preserve"> parameter;</w:t>
      </w:r>
    </w:p>
    <w:p w:rsidR="00BC244A" w:rsidRPr="00A53DC8" w:rsidRDefault="00BC244A" w:rsidP="00BC244A">
      <w:pPr>
        <w:pStyle w:val="B10"/>
      </w:pPr>
      <w:r w:rsidRPr="00A53DC8">
        <w:t>d)</w:t>
      </w:r>
      <w:r w:rsidRPr="00A53DC8">
        <w:tab/>
        <w:t>a Via header field set to include the IP address or FQDN of the UE in the sent-by field;</w:t>
      </w:r>
    </w:p>
    <w:p w:rsidR="00BC244A" w:rsidRPr="00A53DC8" w:rsidRDefault="00BC244A" w:rsidP="00BC244A">
      <w:pPr>
        <w:pStyle w:val="B10"/>
      </w:pPr>
      <w:r w:rsidRPr="00A53DC8">
        <w:t>e)</w:t>
      </w:r>
      <w:r w:rsidRPr="00A53DC8">
        <w:tab/>
        <w:t>a registration expiration interval value set to the value of zero, appropriate to the deregistration requirements of the user;</w:t>
      </w:r>
    </w:p>
    <w:p w:rsidR="00BC244A" w:rsidRPr="00A53DC8" w:rsidRDefault="00BC244A" w:rsidP="00BC244A">
      <w:pPr>
        <w:pStyle w:val="B10"/>
      </w:pPr>
      <w:r w:rsidRPr="00A53DC8">
        <w:t>f)</w:t>
      </w:r>
      <w:r w:rsidRPr="00A53DC8">
        <w:tab/>
        <w:t>a Request-</w:t>
      </w:r>
      <w:smartTag w:uri="urn:schemas-microsoft-com:office:smarttags" w:element="stockticker">
        <w:r w:rsidRPr="00A53DC8">
          <w:t>URI</w:t>
        </w:r>
      </w:smartTag>
      <w:r w:rsidRPr="00A53DC8">
        <w:t xml:space="preserve"> set to the SIP </w:t>
      </w:r>
      <w:smartTag w:uri="urn:schemas-microsoft-com:office:smarttags" w:element="stockticker">
        <w:r w:rsidRPr="00A53DC8">
          <w:t>URI</w:t>
        </w:r>
      </w:smartTag>
      <w:r w:rsidRPr="00A53DC8">
        <w:t xml:space="preserve"> of the domain name of the home network used to address the REGISTER request;</w:t>
      </w:r>
    </w:p>
    <w:p w:rsidR="00BC244A" w:rsidRPr="00A53DC8" w:rsidRDefault="00BC244A" w:rsidP="00BC244A">
      <w:pPr>
        <w:pStyle w:val="B10"/>
      </w:pPr>
      <w:r w:rsidRPr="00A53DC8">
        <w:t>g)</w:t>
      </w:r>
      <w:r w:rsidRPr="00A53DC8">
        <w:tab/>
        <w:t>if available to the UE (as defined in the access technology specific annexes for each access technology), a P-Access-Network-Info header field set as specified for the access network technology (see subclause 7.2A.4);</w:t>
      </w:r>
    </w:p>
    <w:p w:rsidR="00BC244A" w:rsidRPr="00A53DC8" w:rsidRDefault="00BC244A" w:rsidP="00BC244A">
      <w:pPr>
        <w:pStyle w:val="B10"/>
      </w:pPr>
      <w:r w:rsidRPr="00A53DC8">
        <w:t>h)</w:t>
      </w:r>
      <w:r w:rsidRPr="00A53DC8">
        <w:tab/>
        <w:t>a Security-Client header field to announce the media plane security mechanisms the UE supports, if any;</w:t>
      </w:r>
    </w:p>
    <w:p w:rsidR="00BC244A" w:rsidRPr="00A53DC8" w:rsidRDefault="00BC244A" w:rsidP="00BC244A">
      <w:pPr>
        <w:pStyle w:val="NO"/>
      </w:pPr>
      <w:r w:rsidRPr="00A53DC8">
        <w:t>NOTE 3:</w:t>
      </w:r>
      <w:r w:rsidRPr="00A53DC8">
        <w:tab/>
        <w:t>The "mediasec" header field parameter indicates that security mechanisms are specific to the media plane.</w:t>
      </w:r>
    </w:p>
    <w:p w:rsidR="00BC244A" w:rsidRPr="00A53DC8" w:rsidRDefault="00BC244A" w:rsidP="00BC244A">
      <w:pPr>
        <w:pStyle w:val="B10"/>
      </w:pPr>
      <w:r w:rsidRPr="00A53DC8">
        <w:t>i)</w:t>
      </w:r>
      <w:r w:rsidRPr="00A53DC8">
        <w:tab/>
        <w:t>if the UE supports RFC 6140 [191] and performs the functions of an external attached network, for the registration of bulk number contacts the UE shall include a Require header field containing the option-tag "gin"; and</w:t>
      </w:r>
    </w:p>
    <w:p w:rsidR="00BC244A" w:rsidRPr="00A53DC8" w:rsidRDefault="00BC244A" w:rsidP="00BC244A">
      <w:pPr>
        <w:pStyle w:val="B10"/>
      </w:pPr>
      <w:r w:rsidRPr="00A53DC8">
        <w:t>j)</w:t>
      </w:r>
      <w:r w:rsidRPr="00A53DC8">
        <w:tab/>
        <w:t>if the UE supports RFC 6140 [191] and performs the functions of an external attached network, for the registration of bulk number contacts the UE shall include a Proxy-Require header field containing the option-tag "gin".</w:t>
      </w:r>
    </w:p>
    <w:p w:rsidR="00BC244A" w:rsidRPr="00A53DC8" w:rsidRDefault="00BC244A" w:rsidP="00BC244A">
      <w:pPr>
        <w:rPr>
          <w:rFonts w:eastAsia="Yu Gothic"/>
        </w:rPr>
      </w:pPr>
      <w:r w:rsidRPr="00A53DC8">
        <w:t xml:space="preserve">For a public user identity that the UE has registered with multiple contact addresses or multiple flows (e.g. via different P-CSCFs), the UE shall also be able to deregister multiple contact addresses or multiple flows, bound to </w:t>
      </w:r>
      <w:r w:rsidRPr="00A53DC8">
        <w:rPr>
          <w:rFonts w:eastAsia="Yu Gothic"/>
        </w:rPr>
        <w:t>its</w:t>
      </w:r>
      <w:r w:rsidRPr="00A53DC8">
        <w:t xml:space="preserve"> public user identity, via single deregistration </w:t>
      </w:r>
      <w:r w:rsidR="00D44BAD" w:rsidRPr="00A53DC8">
        <w:t>procedure</w:t>
      </w:r>
      <w:r w:rsidRPr="00A53DC8">
        <w:t xml:space="preserve"> as specified in RFC 3261 [26].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list of Contact headers. Each Contact header field is populated as </w:t>
      </w:r>
      <w:r w:rsidR="00D44BAD" w:rsidRPr="00A53DC8">
        <w:t>specified</w:t>
      </w:r>
      <w:r w:rsidRPr="00A53DC8">
        <w:t xml:space="preserve"> above in bullets a) through i)</w:t>
      </w:r>
      <w:r w:rsidRPr="00A53DC8">
        <w:rPr>
          <w:rFonts w:eastAsia="Yu Gothic"/>
        </w:rPr>
        <w:t>.</w:t>
      </w:r>
    </w:p>
    <w:p w:rsidR="00BC244A" w:rsidRPr="00A53DC8" w:rsidRDefault="00BC244A" w:rsidP="00BC244A">
      <w:pPr>
        <w:rPr>
          <w:rFonts w:eastAsia="Yu Gothic"/>
        </w:rPr>
      </w:pPr>
      <w:r w:rsidRPr="00A53DC8">
        <w:lastRenderedPageBreak/>
        <w:t xml:space="preserve">The UE can deregister </w:t>
      </w:r>
      <w:r w:rsidRPr="00A53DC8">
        <w:rPr>
          <w:rFonts w:eastAsia="Yu Gothic"/>
        </w:rPr>
        <w:t>all contact addresses bound to its public user identity and associated with its private user identity</w:t>
      </w:r>
      <w:r w:rsidRPr="00A53DC8">
        <w:t xml:space="preserve">. The UE shall send a single REGISTER request, using one of its contact addresses and the associated set of security associations or </w:t>
      </w:r>
      <w:smartTag w:uri="urn:schemas-microsoft-com:office:smarttags" w:element="stockticker">
        <w:r w:rsidRPr="00A53DC8">
          <w:t>TLS</w:t>
        </w:r>
      </w:smartTag>
      <w:r w:rsidRPr="00A53DC8">
        <w:t xml:space="preserve"> session, containing a </w:t>
      </w:r>
      <w:r w:rsidRPr="00A53DC8">
        <w:rPr>
          <w:rFonts w:eastAsia="Yu Gothic"/>
        </w:rPr>
        <w:t>public user identity that is being deregistered in the To header field, and a single Contact header field with value of "*" and the Expires header field with a value of "0"</w:t>
      </w:r>
      <w:r w:rsidRPr="00A53DC8">
        <w:t>. The UE shall not include the "instance-id" feature tag and the "reg-id" header field parameter in the Contact header field in the REGISTER request.</w:t>
      </w:r>
    </w:p>
    <w:p w:rsidR="00BC244A" w:rsidRPr="00A53DC8" w:rsidRDefault="00BC244A" w:rsidP="00BC244A">
      <w:pPr>
        <w:pStyle w:val="NO"/>
      </w:pPr>
      <w:r w:rsidRPr="00A53DC8">
        <w:t>NOTE 4:</w:t>
      </w:r>
      <w:r w:rsidRPr="00A53DC8">
        <w:tab/>
        <w:t>All entities subscribed to the reg event package of the user will be informed via NOTIFY request which contact addresses bound to the public user identity have been deregistered.</w:t>
      </w:r>
    </w:p>
    <w:p w:rsidR="00BC244A" w:rsidRPr="00A53DC8" w:rsidRDefault="00BC244A" w:rsidP="00BC244A">
      <w:r w:rsidRPr="00A53DC8">
        <w:t>When a 401 (Unauthorized) response to a REGISTER request is received the UE shall behave as described in subclause 5.1.1.5.1.</w:t>
      </w:r>
    </w:p>
    <w:p w:rsidR="00BC244A" w:rsidRPr="00A53DC8" w:rsidRDefault="00BC244A" w:rsidP="00BC244A">
      <w:r w:rsidRPr="00A53DC8">
        <w:t>On receiving the 200 (OK) response to the REGISTER request, the UE shall:</w:t>
      </w:r>
    </w:p>
    <w:p w:rsidR="00BC244A" w:rsidRPr="00A53DC8" w:rsidRDefault="00BC244A" w:rsidP="00BC244A">
      <w:pPr>
        <w:pStyle w:val="B10"/>
      </w:pPr>
      <w:r w:rsidRPr="00A53DC8">
        <w:t>-</w:t>
      </w:r>
      <w:r w:rsidRPr="00A53DC8">
        <w:tab/>
        <w:t>remove all registration details relating to this public user identity and the associated contact address.</w:t>
      </w:r>
    </w:p>
    <w:p w:rsidR="00BC244A" w:rsidRPr="00A53DC8" w:rsidRDefault="00BC244A" w:rsidP="00BC244A">
      <w:pPr>
        <w:pStyle w:val="B10"/>
      </w:pPr>
      <w:r w:rsidRPr="00A53DC8">
        <w:t>-</w:t>
      </w:r>
      <w:r w:rsidRPr="00A53DC8">
        <w:tab/>
        <w:t>store the announcement of the media plane security mechanisms the P-CSCF (IMS-</w:t>
      </w:r>
      <w:smartTag w:uri="urn:schemas-microsoft-com:office:smarttags" w:element="stockticker">
        <w:r w:rsidRPr="00A53DC8">
          <w:t>ALG</w:t>
        </w:r>
      </w:smartTag>
      <w:r w:rsidRPr="00A53DC8">
        <w:t>) supports labelled with the "mediasec" header field parameter specified in subclause 7.2A.7 and received in the Security-Server header field, if any.</w:t>
      </w:r>
    </w:p>
    <w:p w:rsidR="00BC244A" w:rsidRPr="00A53DC8" w:rsidRDefault="00BC244A" w:rsidP="00BC244A">
      <w:pPr>
        <w:pStyle w:val="NO"/>
      </w:pPr>
      <w:r w:rsidRPr="00A53DC8">
        <w:rPr>
          <w:kern w:val="2"/>
        </w:rPr>
        <w:t>NOTE 5:</w:t>
      </w:r>
      <w:r w:rsidRPr="00A53DC8">
        <w:rPr>
          <w:kern w:val="2"/>
        </w:rPr>
        <w:tab/>
        <w:t>The "mediasec" header field parameter indicates that security mechanisms are specific to the media plane.</w:t>
      </w:r>
    </w:p>
    <w:p w:rsidR="00BC244A" w:rsidRPr="00A53DC8" w:rsidRDefault="00BC244A" w:rsidP="00BC244A">
      <w:r w:rsidRPr="00A53DC8">
        <w:t xml:space="preserve">If there are no more public user identities registered with this contact address, the UE shall delete any stored media plane security mechanisms and related keys and any security associations or </w:t>
      </w:r>
      <w:smartTag w:uri="urn:schemas-microsoft-com:office:smarttags" w:element="stockticker">
        <w:r w:rsidRPr="00A53DC8">
          <w:t>TLS</w:t>
        </w:r>
      </w:smartTag>
      <w:r w:rsidRPr="00A53DC8">
        <w:t xml:space="preserve"> sessions and related keys it may have towards the IM CN subsystem.</w:t>
      </w:r>
    </w:p>
    <w:p w:rsidR="00BC244A" w:rsidRPr="00A53DC8" w:rsidRDefault="00BC244A" w:rsidP="00BC244A">
      <w:r w:rsidRPr="00A53DC8">
        <w:t xml:space="preserve">If all public user identities are deregistered and all security association or </w:t>
      </w:r>
      <w:smartTag w:uri="urn:schemas-microsoft-com:office:smarttags" w:element="stockticker">
        <w:r w:rsidRPr="00A53DC8">
          <w:t>TLS</w:t>
        </w:r>
      </w:smartTag>
      <w:r w:rsidRPr="00A53DC8">
        <w:t xml:space="preserve"> session is removed, then the UE shall consider subscription to the reg event package cancelled (i.e. as if the UE had sent a SUBSCRIBE request with an Expires header field containing a value of zero).</w:t>
      </w:r>
    </w:p>
    <w:p w:rsidR="00BC244A" w:rsidRPr="00A53DC8" w:rsidRDefault="00BC244A" w:rsidP="00BC244A">
      <w:r w:rsidRPr="00A53DC8">
        <w:t>[TS 24.229, clause 5.1.1.6.2]:</w:t>
      </w:r>
    </w:p>
    <w:p w:rsidR="00BC244A" w:rsidRPr="00A53DC8" w:rsidRDefault="00BC244A" w:rsidP="00BC244A">
      <w:r w:rsidRPr="00A53DC8">
        <w:t>On sending a REGISTER request, as defined in subclause 5.1.1.6.1, the UE shall additionally populate the header fields as follows:</w:t>
      </w:r>
    </w:p>
    <w:p w:rsidR="00BC244A" w:rsidRPr="00A53DC8" w:rsidRDefault="00BC244A" w:rsidP="00BC244A">
      <w:pPr>
        <w:pStyle w:val="B10"/>
      </w:pPr>
      <w:r w:rsidRPr="00A53DC8">
        <w:t>a)</w:t>
      </w:r>
      <w:r w:rsidRPr="00A53DC8">
        <w:tab/>
        <w:t>an Authorization header field, with:</w:t>
      </w:r>
    </w:p>
    <w:p w:rsidR="00BC244A" w:rsidRPr="00A53DC8" w:rsidRDefault="00BC244A" w:rsidP="00BC244A">
      <w:pPr>
        <w:pStyle w:val="B2"/>
      </w:pPr>
      <w:r w:rsidRPr="00A53DC8">
        <w:t>-</w:t>
      </w:r>
      <w:r w:rsidRPr="00A53DC8">
        <w:tab/>
        <w:t>the "username" header field parameter, set to the value of the private user identity;</w:t>
      </w:r>
    </w:p>
    <w:p w:rsidR="00BC244A" w:rsidRPr="00A53DC8" w:rsidRDefault="00BC244A" w:rsidP="00BC244A">
      <w:pPr>
        <w:pStyle w:val="B2"/>
      </w:pPr>
      <w:r w:rsidRPr="00A53DC8">
        <w:t>-</w:t>
      </w:r>
      <w:r w:rsidRPr="00A53DC8">
        <w:tab/>
        <w:t xml:space="preserve">the "realm" header field parameter, set to the value as received in the "realm" </w:t>
      </w:r>
      <w:smartTag w:uri="urn:schemas-microsoft-com:office:smarttags" w:element="stockticker">
        <w:r w:rsidRPr="00A53DC8">
          <w:t>WWW</w:t>
        </w:r>
      </w:smartTag>
      <w:r w:rsidRPr="00A53DC8">
        <w:t>-Authenticate header field parameter;</w:t>
      </w:r>
    </w:p>
    <w:p w:rsidR="00BC244A" w:rsidRPr="00A53DC8" w:rsidRDefault="00BC244A" w:rsidP="00BC244A">
      <w:pPr>
        <w:pStyle w:val="B2"/>
      </w:pPr>
      <w:r w:rsidRPr="00A53DC8">
        <w:t>-</w:t>
      </w:r>
      <w:r w:rsidRPr="00A53DC8">
        <w:tab/>
        <w:t xml:space="preserve">the "uri" header field parameter, set to the SIP </w:t>
      </w:r>
      <w:smartTag w:uri="urn:schemas-microsoft-com:office:smarttags" w:element="stockticker">
        <w:r w:rsidRPr="00A53DC8">
          <w:t>URI</w:t>
        </w:r>
      </w:smartTag>
      <w:r w:rsidRPr="00A53DC8">
        <w:t xml:space="preserve"> of the domain name of the home network;</w:t>
      </w:r>
    </w:p>
    <w:p w:rsidR="00BC244A" w:rsidRPr="00A53DC8" w:rsidRDefault="00BC244A" w:rsidP="00BC244A">
      <w:pPr>
        <w:pStyle w:val="B2"/>
      </w:pPr>
      <w:r w:rsidRPr="00A53DC8">
        <w:t>-</w:t>
      </w:r>
      <w:r w:rsidRPr="00A53DC8">
        <w:tab/>
        <w:t>the "nonce" header field parameter, set to last received nonce value; and</w:t>
      </w:r>
    </w:p>
    <w:p w:rsidR="00BC244A" w:rsidRPr="00A53DC8" w:rsidRDefault="00BC244A" w:rsidP="00BC244A">
      <w:pPr>
        <w:pStyle w:val="B2"/>
      </w:pPr>
      <w:r w:rsidRPr="00A53DC8">
        <w:t>-</w:t>
      </w:r>
      <w:r w:rsidRPr="00A53DC8">
        <w:tab/>
        <w:t>the response directive, set to the last calculated response value;</w:t>
      </w:r>
    </w:p>
    <w:p w:rsidR="00BC244A" w:rsidRPr="00A53DC8" w:rsidRDefault="00BC244A" w:rsidP="00BC244A">
      <w:pPr>
        <w:pStyle w:val="B10"/>
      </w:pPr>
      <w:r w:rsidRPr="00A53DC8">
        <w:t>b)</w:t>
      </w:r>
      <w:r w:rsidRPr="00A53DC8">
        <w:tab/>
        <w:t>additionally for each Contact header field and associated contact address, include the associated protected server port value in the hostport parameter;</w:t>
      </w:r>
    </w:p>
    <w:p w:rsidR="00BC244A" w:rsidRPr="00A53DC8" w:rsidRDefault="00BC244A" w:rsidP="00BC244A">
      <w:pPr>
        <w:pStyle w:val="B10"/>
      </w:pPr>
      <w:r w:rsidRPr="00A53DC8">
        <w:t>c)</w:t>
      </w:r>
      <w:r w:rsidRPr="00A53DC8">
        <w:tab/>
        <w:t>additionally for the Via header field, include the protected server port value bound to the security association in the sent-by field;</w:t>
      </w:r>
    </w:p>
    <w:p w:rsidR="00BC244A" w:rsidRPr="00A53DC8" w:rsidRDefault="00BC244A" w:rsidP="00BC244A">
      <w:pPr>
        <w:pStyle w:val="NO"/>
      </w:pPr>
      <w:r w:rsidRPr="00A53DC8">
        <w:t>NOTE 1:</w:t>
      </w:r>
      <w:r w:rsidRPr="00A53DC8">
        <w:tab/>
        <w:t>If the UE specifies its FQDN in the hostport parameter in the Contact header field and in the sent-by field in the Via header field, then it has to ensure that the given FQDN will resolve (e.g., by reverse DNS lookup) to the IP address that is bound to the security association.</w:t>
      </w:r>
    </w:p>
    <w:p w:rsidR="00BC244A" w:rsidRPr="00A53DC8" w:rsidRDefault="00BC244A" w:rsidP="00BC244A">
      <w:pPr>
        <w:pStyle w:val="B10"/>
      </w:pPr>
      <w:r w:rsidRPr="00A53DC8">
        <w:t>d)</w:t>
      </w:r>
      <w:r w:rsidRPr="00A53DC8">
        <w:tab/>
        <w:t>a Security-Client header field, set to specify the signalling plane security mechanisms it supports, the IPsec layer algorithms for integrity and confidentiality protection it supports and the new parameter values needed for the setup of two new pairs of security associations. For further details see 3GPP TS 33.203 [19] and RFC 3329 [48]; and</w:t>
      </w:r>
    </w:p>
    <w:p w:rsidR="00BC244A" w:rsidRPr="00A53DC8" w:rsidRDefault="00BC244A" w:rsidP="00BC244A">
      <w:pPr>
        <w:pStyle w:val="B10"/>
      </w:pPr>
      <w:r w:rsidRPr="00A53DC8">
        <w:t>e)</w:t>
      </w:r>
      <w:r w:rsidRPr="00A53DC8">
        <w:tab/>
        <w:t>a Security-Verify header field that contains the content of the Security-Server header field received in the 401 (Unauthorized) response of the last successful authentication.</w:t>
      </w:r>
    </w:p>
    <w:p w:rsidR="00BC244A" w:rsidRPr="00A53DC8" w:rsidRDefault="00BC244A" w:rsidP="00482465">
      <w:pPr>
        <w:pStyle w:val="NO"/>
      </w:pPr>
      <w:r w:rsidRPr="00A53DC8">
        <w:lastRenderedPageBreak/>
        <w:t>NOTE 2:</w:t>
      </w:r>
      <w:r w:rsidRPr="00A53DC8">
        <w:tab/>
        <w:t>When the UE has received the 200 (OK) response for the REGISTER request of the only public user identity currently registered with this contact address and its associated set of implicitly registered public user identities (i.e. no other public user identity is registered), the UE removes the security association (between the P-CSCF and the UE) that were using this contact address. Therefore further SIP signalling using this security association (e.g. the NOTIFY request containing the deregistration event) will not reach the UE.</w:t>
      </w:r>
    </w:p>
    <w:p w:rsidR="00BC244A" w:rsidRPr="00A53DC8" w:rsidRDefault="00BC244A" w:rsidP="00EB3D4C">
      <w:pPr>
        <w:pStyle w:val="Heading3"/>
        <w:rPr>
          <w:rFonts w:eastAsia="MS Gothic"/>
        </w:rPr>
      </w:pPr>
      <w:bookmarkStart w:id="238" w:name="_Toc42778716"/>
      <w:bookmarkStart w:id="239" w:name="_Toc42785163"/>
      <w:bookmarkStart w:id="240" w:name="_Toc43210162"/>
      <w:bookmarkStart w:id="241" w:name="_Toc51948388"/>
      <w:bookmarkStart w:id="242" w:name="_Toc52162461"/>
      <w:bookmarkStart w:id="243" w:name="_Toc60916047"/>
      <w:r w:rsidRPr="00A53DC8">
        <w:rPr>
          <w:rFonts w:eastAsia="MS Gothic"/>
        </w:rPr>
        <w:t>6.4.3</w:t>
      </w:r>
      <w:r w:rsidRPr="00A53DC8">
        <w:rPr>
          <w:rFonts w:eastAsia="MS Gothic"/>
        </w:rPr>
        <w:tab/>
        <w:t>Test description</w:t>
      </w:r>
      <w:bookmarkEnd w:id="238"/>
      <w:bookmarkEnd w:id="239"/>
      <w:bookmarkEnd w:id="240"/>
      <w:bookmarkEnd w:id="241"/>
      <w:bookmarkEnd w:id="242"/>
      <w:bookmarkEnd w:id="243"/>
    </w:p>
    <w:p w:rsidR="00BC244A" w:rsidRPr="00A53DC8" w:rsidRDefault="00BC244A" w:rsidP="00CF618F">
      <w:pPr>
        <w:pStyle w:val="Heading4"/>
      </w:pPr>
      <w:bookmarkStart w:id="244" w:name="_Toc43210163"/>
      <w:bookmarkStart w:id="245" w:name="_Toc51948389"/>
      <w:bookmarkStart w:id="246" w:name="_Toc52162462"/>
      <w:bookmarkStart w:id="247" w:name="_Toc60916048"/>
      <w:r w:rsidRPr="00A53DC8">
        <w:t>6.4.3.1</w:t>
      </w:r>
      <w:r w:rsidRPr="00A53DC8">
        <w:tab/>
        <w:t>Pre-test conditions</w:t>
      </w:r>
      <w:bookmarkEnd w:id="244"/>
      <w:bookmarkEnd w:id="245"/>
      <w:bookmarkEnd w:id="246"/>
      <w:bookmarkEnd w:id="247"/>
    </w:p>
    <w:p w:rsidR="00BC244A" w:rsidRPr="00A53DC8" w:rsidRDefault="00BC244A" w:rsidP="00BC244A">
      <w:pPr>
        <w:pStyle w:val="H6"/>
        <w:rPr>
          <w:rFonts w:cs="Arial"/>
        </w:rPr>
      </w:pPr>
      <w:r w:rsidRPr="00A53DC8">
        <w:rPr>
          <w:rFonts w:cs="Arial"/>
        </w:rPr>
        <w:t>System Simulator:</w:t>
      </w:r>
    </w:p>
    <w:p w:rsidR="00BC244A" w:rsidRPr="00A53DC8" w:rsidRDefault="00BC244A" w:rsidP="00BC244A">
      <w:pPr>
        <w:pStyle w:val="B10"/>
      </w:pPr>
      <w:r w:rsidRPr="00A53DC8">
        <w:t>-</w:t>
      </w:r>
      <w:r w:rsidRPr="00A53DC8">
        <w:tab/>
        <w:t>SS is configured with the IMSI within the USIM application, the home domain name, public and private user identities together with the shared secret key of IMS AKA algorithm, related to the IMS private user identity (IMPI) that is configured on the UICC card equipped into the UE.</w:t>
      </w:r>
    </w:p>
    <w:p w:rsidR="00BC244A" w:rsidRPr="00A53DC8" w:rsidRDefault="00BC244A" w:rsidP="00BC244A">
      <w:pPr>
        <w:pStyle w:val="B10"/>
      </w:pPr>
      <w:r w:rsidRPr="00A53DC8">
        <w:t>-</w:t>
      </w:r>
      <w:r w:rsidRPr="00A53DC8">
        <w:tab/>
        <w:t>SS is listening to SIP default port 5060 for both UDP and TCP protocols.</w:t>
      </w:r>
    </w:p>
    <w:p w:rsidR="00BC244A" w:rsidRPr="00A53DC8" w:rsidRDefault="00BC244A" w:rsidP="00BC244A">
      <w:pPr>
        <w:pStyle w:val="B10"/>
      </w:pPr>
      <w:r w:rsidRPr="00A53DC8">
        <w:t>-</w:t>
      </w:r>
      <w:r w:rsidRPr="00A53DC8">
        <w:tab/>
        <w:t>SS is able to perform IMS AKA authentication for the IMPI, according to 3GPP TS 33.203 [16] clause 6.1.</w:t>
      </w:r>
    </w:p>
    <w:p w:rsidR="00BC244A" w:rsidRPr="00A53DC8" w:rsidRDefault="00BC244A" w:rsidP="00BC244A">
      <w:pPr>
        <w:pStyle w:val="B10"/>
      </w:pPr>
      <w:r w:rsidRPr="00A53DC8">
        <w:t>-</w:t>
      </w:r>
      <w:r w:rsidRPr="00A53DC8">
        <w:tab/>
        <w:t>1 NR Cell</w:t>
      </w:r>
    </w:p>
    <w:p w:rsidR="00BC244A" w:rsidRPr="00A53DC8" w:rsidRDefault="00BC244A" w:rsidP="00BC244A">
      <w:pPr>
        <w:pStyle w:val="H6"/>
      </w:pPr>
      <w:r w:rsidRPr="00A53DC8">
        <w:t>UE:</w:t>
      </w:r>
    </w:p>
    <w:p w:rsidR="00BC244A" w:rsidRPr="00A53DC8" w:rsidRDefault="00BC244A" w:rsidP="00BC244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BC244A" w:rsidRPr="00A53DC8" w:rsidRDefault="00BC244A" w:rsidP="00BC244A">
      <w:pPr>
        <w:pStyle w:val="B10"/>
        <w:rPr>
          <w:snapToGrid w:val="0"/>
        </w:rPr>
      </w:pPr>
      <w:r w:rsidRPr="00A53DC8">
        <w:t>-</w:t>
      </w:r>
      <w:r w:rsidRPr="00A53DC8">
        <w:tab/>
        <w:t xml:space="preserve">The </w:t>
      </w:r>
      <w:r w:rsidRPr="00A53DC8">
        <w:rPr>
          <w:snapToGrid w:val="0"/>
        </w:rPr>
        <w:t>UE is configured to register for IMS after switch on.</w:t>
      </w:r>
    </w:p>
    <w:p w:rsidR="00BC244A" w:rsidRPr="00A53DC8" w:rsidRDefault="00BC244A" w:rsidP="00482465">
      <w:pPr>
        <w:pStyle w:val="B10"/>
        <w:rPr>
          <w:snapToGrid w:val="0"/>
        </w:rPr>
      </w:pPr>
      <w:r w:rsidRPr="00A53DC8">
        <w:t>-</w:t>
      </w:r>
      <w:r w:rsidRPr="00A53DC8">
        <w:tab/>
        <w:t xml:space="preserve">The </w:t>
      </w:r>
      <w:r w:rsidRPr="00A53DC8">
        <w:rPr>
          <w:snapToGrid w:val="0"/>
        </w:rPr>
        <w:t>UE is switched off.</w:t>
      </w:r>
    </w:p>
    <w:p w:rsidR="00BC244A" w:rsidRPr="00A53DC8" w:rsidRDefault="00BC244A" w:rsidP="00BC244A">
      <w:pPr>
        <w:pStyle w:val="H6"/>
        <w:rPr>
          <w:rFonts w:cs="Arial"/>
        </w:rPr>
      </w:pPr>
      <w:r w:rsidRPr="00A53DC8">
        <w:rPr>
          <w:rFonts w:cs="Arial"/>
        </w:rPr>
        <w:t>Preamble:</w:t>
      </w:r>
    </w:p>
    <w:p w:rsidR="00BC244A" w:rsidRPr="00A53DC8" w:rsidRDefault="00BC244A" w:rsidP="00482465">
      <w:r w:rsidRPr="00A53DC8">
        <w:t>-</w:t>
      </w:r>
      <w:r w:rsidRPr="00A53DC8">
        <w:tab/>
        <w:t>None</w:t>
      </w:r>
    </w:p>
    <w:p w:rsidR="00BC244A" w:rsidRPr="00A53DC8" w:rsidRDefault="00BC244A" w:rsidP="00CF618F">
      <w:pPr>
        <w:pStyle w:val="Heading4"/>
        <w:rPr>
          <w:snapToGrid w:val="0"/>
        </w:rPr>
      </w:pPr>
      <w:bookmarkStart w:id="248" w:name="_Toc43210164"/>
      <w:bookmarkStart w:id="249" w:name="_Toc51948390"/>
      <w:bookmarkStart w:id="250" w:name="_Toc52162463"/>
      <w:bookmarkStart w:id="251" w:name="_Toc60916049"/>
      <w:r w:rsidRPr="00A53DC8">
        <w:t>6.4.3.2</w:t>
      </w:r>
      <w:r w:rsidRPr="00A53DC8">
        <w:tab/>
      </w:r>
      <w:r w:rsidRPr="00A53DC8">
        <w:rPr>
          <w:snapToGrid w:val="0"/>
        </w:rPr>
        <w:t>Test procedure sequence</w:t>
      </w:r>
      <w:bookmarkEnd w:id="248"/>
      <w:bookmarkEnd w:id="249"/>
      <w:bookmarkEnd w:id="250"/>
      <w:bookmarkEnd w:id="251"/>
    </w:p>
    <w:p w:rsidR="00BC244A" w:rsidRPr="00A53DC8" w:rsidRDefault="00BC244A" w:rsidP="00BC244A">
      <w:pPr>
        <w:pStyle w:val="TH"/>
        <w:rPr>
          <w:rFonts w:cs="Arial"/>
        </w:rPr>
      </w:pPr>
      <w:r w:rsidRPr="00A53DC8">
        <w:rPr>
          <w:rFonts w:cs="Arial"/>
        </w:rPr>
        <w:t>Table 6.4.3.2-1: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698"/>
        <w:gridCol w:w="2923"/>
        <w:gridCol w:w="563"/>
        <w:gridCol w:w="849"/>
      </w:tblGrid>
      <w:tr w:rsidR="00BC244A" w:rsidRPr="00A53DC8" w:rsidTr="003A6D32">
        <w:trPr>
          <w:jc w:val="center"/>
        </w:trPr>
        <w:tc>
          <w:tcPr>
            <w:tcW w:w="567" w:type="dxa"/>
            <w:tcBorders>
              <w:bottom w:val="nil"/>
            </w:tcBorders>
          </w:tcPr>
          <w:p w:rsidR="00BC244A" w:rsidRPr="00A53DC8" w:rsidRDefault="00BC244A" w:rsidP="00A20284">
            <w:pPr>
              <w:pStyle w:val="TAH"/>
              <w:ind w:left="400" w:hanging="400"/>
            </w:pPr>
            <w:r w:rsidRPr="00A53DC8">
              <w:t>St</w:t>
            </w:r>
          </w:p>
        </w:tc>
        <w:tc>
          <w:tcPr>
            <w:tcW w:w="3969" w:type="dxa"/>
          </w:tcPr>
          <w:p w:rsidR="00BC244A" w:rsidRPr="00A53DC8" w:rsidRDefault="00BC244A" w:rsidP="00A20284">
            <w:pPr>
              <w:pStyle w:val="TAH"/>
              <w:ind w:left="400" w:hanging="400"/>
            </w:pPr>
            <w:r w:rsidRPr="00A53DC8">
              <w:t>Procedure</w:t>
            </w:r>
          </w:p>
        </w:tc>
        <w:tc>
          <w:tcPr>
            <w:tcW w:w="3621" w:type="dxa"/>
            <w:gridSpan w:val="2"/>
          </w:tcPr>
          <w:p w:rsidR="00BC244A" w:rsidRPr="00A53DC8" w:rsidRDefault="00BC244A" w:rsidP="00A20284">
            <w:pPr>
              <w:pStyle w:val="TAH"/>
              <w:ind w:left="400" w:hanging="400"/>
            </w:pPr>
            <w:r w:rsidRPr="00A53DC8">
              <w:t>Message Sequence</w:t>
            </w:r>
          </w:p>
        </w:tc>
        <w:tc>
          <w:tcPr>
            <w:tcW w:w="563" w:type="dxa"/>
            <w:tcBorders>
              <w:bottom w:val="nil"/>
            </w:tcBorders>
          </w:tcPr>
          <w:p w:rsidR="00BC244A" w:rsidRPr="00A53DC8" w:rsidRDefault="00BC244A" w:rsidP="00A20284">
            <w:pPr>
              <w:pStyle w:val="TAH"/>
            </w:pPr>
            <w:r w:rsidRPr="00A53DC8">
              <w:t>TP</w:t>
            </w:r>
          </w:p>
        </w:tc>
        <w:tc>
          <w:tcPr>
            <w:tcW w:w="849" w:type="dxa"/>
            <w:tcBorders>
              <w:bottom w:val="nil"/>
            </w:tcBorders>
          </w:tcPr>
          <w:p w:rsidR="00BC244A" w:rsidRPr="00A53DC8" w:rsidRDefault="00BC244A" w:rsidP="00A20284">
            <w:pPr>
              <w:pStyle w:val="TAH"/>
            </w:pPr>
            <w:r w:rsidRPr="00A53DC8">
              <w:t>Verdict</w:t>
            </w:r>
          </w:p>
        </w:tc>
      </w:tr>
      <w:tr w:rsidR="00BC244A" w:rsidRPr="00A53DC8" w:rsidTr="003A6D32">
        <w:trPr>
          <w:jc w:val="center"/>
        </w:trPr>
        <w:tc>
          <w:tcPr>
            <w:tcW w:w="567" w:type="dxa"/>
            <w:tcBorders>
              <w:top w:val="nil"/>
            </w:tcBorders>
          </w:tcPr>
          <w:p w:rsidR="00BC244A" w:rsidRPr="00A53DC8" w:rsidRDefault="00BC244A" w:rsidP="00A20284">
            <w:pPr>
              <w:pStyle w:val="TAH"/>
            </w:pPr>
          </w:p>
        </w:tc>
        <w:tc>
          <w:tcPr>
            <w:tcW w:w="3969" w:type="dxa"/>
          </w:tcPr>
          <w:p w:rsidR="00BC244A" w:rsidRPr="00A53DC8" w:rsidRDefault="00BC244A" w:rsidP="00A20284">
            <w:pPr>
              <w:pStyle w:val="TAH"/>
            </w:pPr>
          </w:p>
        </w:tc>
        <w:tc>
          <w:tcPr>
            <w:tcW w:w="698" w:type="dxa"/>
          </w:tcPr>
          <w:p w:rsidR="00BC244A" w:rsidRPr="00A53DC8" w:rsidRDefault="00BC244A" w:rsidP="00A20284">
            <w:pPr>
              <w:pStyle w:val="TAH"/>
            </w:pPr>
            <w:r w:rsidRPr="00A53DC8">
              <w:t>U - S</w:t>
            </w:r>
          </w:p>
        </w:tc>
        <w:tc>
          <w:tcPr>
            <w:tcW w:w="2923" w:type="dxa"/>
          </w:tcPr>
          <w:p w:rsidR="00BC244A" w:rsidRPr="00A53DC8" w:rsidRDefault="00BC244A" w:rsidP="00A20284">
            <w:pPr>
              <w:pStyle w:val="TAH"/>
            </w:pPr>
            <w:r w:rsidRPr="00A53DC8">
              <w:t>Message</w:t>
            </w:r>
          </w:p>
        </w:tc>
        <w:tc>
          <w:tcPr>
            <w:tcW w:w="563" w:type="dxa"/>
            <w:tcBorders>
              <w:top w:val="nil"/>
            </w:tcBorders>
          </w:tcPr>
          <w:p w:rsidR="00BC244A" w:rsidRPr="00A53DC8" w:rsidRDefault="00BC244A" w:rsidP="00A20284">
            <w:pPr>
              <w:pStyle w:val="TAH"/>
            </w:pPr>
          </w:p>
        </w:tc>
        <w:tc>
          <w:tcPr>
            <w:tcW w:w="849" w:type="dxa"/>
            <w:tcBorders>
              <w:top w:val="nil"/>
            </w:tcBorders>
          </w:tcPr>
          <w:p w:rsidR="00BC244A" w:rsidRPr="00A53DC8" w:rsidRDefault="00BC244A" w:rsidP="00A20284">
            <w:pPr>
              <w:pStyle w:val="TAH"/>
            </w:pPr>
          </w:p>
        </w:tc>
      </w:tr>
      <w:tr w:rsidR="00BC244A" w:rsidRPr="00A53DC8" w:rsidTr="003A6D32">
        <w:trPr>
          <w:jc w:val="center"/>
        </w:trPr>
        <w:tc>
          <w:tcPr>
            <w:tcW w:w="567" w:type="dxa"/>
          </w:tcPr>
          <w:p w:rsidR="00BC244A" w:rsidRPr="00A53DC8" w:rsidRDefault="00BC244A" w:rsidP="00A20284">
            <w:pPr>
              <w:pStyle w:val="TAC"/>
            </w:pPr>
            <w:r w:rsidRPr="00A53DC8">
              <w:t>1</w:t>
            </w:r>
          </w:p>
        </w:tc>
        <w:tc>
          <w:tcPr>
            <w:tcW w:w="3969" w:type="dxa"/>
          </w:tcPr>
          <w:p w:rsidR="00BC244A" w:rsidRPr="00A53DC8" w:rsidRDefault="00BC244A" w:rsidP="00A20284">
            <w:pPr>
              <w:pStyle w:val="TAL"/>
            </w:pPr>
            <w:r w:rsidRPr="00A53DC8">
              <w:t>UE is switched on.</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2-9</w:t>
            </w:r>
          </w:p>
        </w:tc>
        <w:tc>
          <w:tcPr>
            <w:tcW w:w="3969" w:type="dxa"/>
          </w:tcPr>
          <w:p w:rsidR="00BC244A" w:rsidRPr="00A53DC8" w:rsidRDefault="00BC244A" w:rsidP="00A20284">
            <w:pPr>
              <w:pStyle w:val="TAL"/>
            </w:pPr>
            <w:r w:rsidRPr="00A53DC8">
              <w:t>Steps 1-8 from clause A.2: initial IMS registration happens.</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10</w:t>
            </w:r>
          </w:p>
        </w:tc>
        <w:tc>
          <w:tcPr>
            <w:tcW w:w="3969" w:type="dxa"/>
          </w:tcPr>
          <w:p w:rsidR="00BC244A" w:rsidRPr="00A53DC8" w:rsidRDefault="00EC7187" w:rsidP="00A20284">
            <w:pPr>
              <w:pStyle w:val="TAL"/>
            </w:pPr>
            <w:r w:rsidRPr="00A53DC8">
              <w:rPr>
                <w:snapToGrid w:val="0"/>
              </w:rPr>
              <w:t>The UICC is made to send a REFRESH command to the UE indicating that contents of ISIM has been updated</w:t>
            </w:r>
            <w:r w:rsidRPr="00A53DC8">
              <w:t>.</w:t>
            </w:r>
          </w:p>
        </w:tc>
        <w:tc>
          <w:tcPr>
            <w:tcW w:w="698" w:type="dxa"/>
          </w:tcPr>
          <w:p w:rsidR="00BC244A" w:rsidRPr="00A53DC8" w:rsidRDefault="00BC244A" w:rsidP="00A20284">
            <w:pPr>
              <w:pStyle w:val="TAC"/>
            </w:pPr>
          </w:p>
        </w:tc>
        <w:tc>
          <w:tcPr>
            <w:tcW w:w="2923" w:type="dxa"/>
          </w:tcPr>
          <w:p w:rsidR="00BC244A" w:rsidRPr="00A53DC8" w:rsidRDefault="00EC7187" w:rsidP="00A20284">
            <w:pPr>
              <w:pStyle w:val="TAL"/>
            </w:pPr>
            <w:r w:rsidRPr="00A53DC8">
              <w:t>REFRESH</w:t>
            </w: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11</w:t>
            </w:r>
          </w:p>
        </w:tc>
        <w:tc>
          <w:tcPr>
            <w:tcW w:w="3969" w:type="dxa"/>
          </w:tcPr>
          <w:p w:rsidR="00BC244A" w:rsidRPr="00A53DC8" w:rsidRDefault="00BC244A" w:rsidP="00A20284">
            <w:pPr>
              <w:pStyle w:val="TAL"/>
            </w:pPr>
            <w:r w:rsidRPr="00A53DC8">
              <w:t>The SS waits for 5 seconds.</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12</w:t>
            </w:r>
          </w:p>
        </w:tc>
        <w:tc>
          <w:tcPr>
            <w:tcW w:w="3969" w:type="dxa"/>
          </w:tcPr>
          <w:p w:rsidR="00BC244A" w:rsidRPr="00A53DC8" w:rsidRDefault="00BC244A" w:rsidP="00A20284">
            <w:pPr>
              <w:pStyle w:val="TAL"/>
            </w:pPr>
            <w:r w:rsidRPr="00A53DC8">
              <w:t>Check: does the UE send a REGISTER request</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r w:rsidRPr="00A53DC8">
              <w:t>1</w:t>
            </w:r>
          </w:p>
        </w:tc>
        <w:tc>
          <w:tcPr>
            <w:tcW w:w="849" w:type="dxa"/>
          </w:tcPr>
          <w:p w:rsidR="00BC244A" w:rsidRPr="00A53DC8" w:rsidRDefault="00BC244A" w:rsidP="00A20284">
            <w:pPr>
              <w:pStyle w:val="TAC"/>
            </w:pPr>
            <w:r w:rsidRPr="00A53DC8">
              <w:t>F</w:t>
            </w:r>
          </w:p>
        </w:tc>
      </w:tr>
      <w:tr w:rsidR="00BC244A" w:rsidRPr="00A53DC8" w:rsidTr="003A6D32">
        <w:trPr>
          <w:jc w:val="center"/>
        </w:trPr>
        <w:tc>
          <w:tcPr>
            <w:tcW w:w="567" w:type="dxa"/>
          </w:tcPr>
          <w:p w:rsidR="00BC244A" w:rsidRPr="00A53DC8" w:rsidRDefault="00BC244A" w:rsidP="00A20284">
            <w:pPr>
              <w:pStyle w:val="TAC"/>
            </w:pPr>
            <w:r w:rsidRPr="00A53DC8">
              <w:t>13</w:t>
            </w:r>
          </w:p>
        </w:tc>
        <w:tc>
          <w:tcPr>
            <w:tcW w:w="3969" w:type="dxa"/>
          </w:tcPr>
          <w:p w:rsidR="00BC244A" w:rsidRPr="00A53DC8" w:rsidRDefault="00BC244A" w:rsidP="00A20284">
            <w:pPr>
              <w:pStyle w:val="TAL"/>
            </w:pPr>
            <w:r w:rsidRPr="00A53DC8">
              <w:t>SS de</w:t>
            </w:r>
            <w:r w:rsidR="00EC7187" w:rsidRPr="00A53DC8">
              <w:t>-</w:t>
            </w:r>
            <w:r w:rsidRPr="00A53DC8">
              <w:t>registers the UE's contact address.</w:t>
            </w:r>
          </w:p>
        </w:tc>
        <w:tc>
          <w:tcPr>
            <w:tcW w:w="698" w:type="dxa"/>
          </w:tcPr>
          <w:p w:rsidR="00BC244A" w:rsidRPr="00A53DC8" w:rsidRDefault="00BC244A" w:rsidP="00A20284">
            <w:pPr>
              <w:pStyle w:val="TAC"/>
            </w:pPr>
            <w:r w:rsidRPr="00A53DC8">
              <w:t>&lt;--</w:t>
            </w:r>
          </w:p>
        </w:tc>
        <w:tc>
          <w:tcPr>
            <w:tcW w:w="2923" w:type="dxa"/>
          </w:tcPr>
          <w:p w:rsidR="00BC244A" w:rsidRPr="00A53DC8" w:rsidRDefault="00BC244A" w:rsidP="00A20284">
            <w:pPr>
              <w:pStyle w:val="TAL"/>
            </w:pPr>
            <w:r w:rsidRPr="00A53DC8">
              <w:t>NOTIFY</w:t>
            </w: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14</w:t>
            </w:r>
          </w:p>
        </w:tc>
        <w:tc>
          <w:tcPr>
            <w:tcW w:w="3969" w:type="dxa"/>
          </w:tcPr>
          <w:p w:rsidR="00BC244A" w:rsidRPr="00A53DC8" w:rsidRDefault="00BC244A" w:rsidP="00A20284">
            <w:pPr>
              <w:pStyle w:val="TAL"/>
            </w:pPr>
            <w:r w:rsidRPr="00A53DC8">
              <w:t>UE acknowledges.</w:t>
            </w:r>
          </w:p>
        </w:tc>
        <w:tc>
          <w:tcPr>
            <w:tcW w:w="698" w:type="dxa"/>
          </w:tcPr>
          <w:p w:rsidR="00BC244A" w:rsidRPr="00A53DC8" w:rsidRDefault="00BC244A" w:rsidP="00A20284">
            <w:pPr>
              <w:pStyle w:val="TAC"/>
            </w:pPr>
            <w:r w:rsidRPr="00A53DC8">
              <w:t>--&gt;</w:t>
            </w:r>
          </w:p>
        </w:tc>
        <w:tc>
          <w:tcPr>
            <w:tcW w:w="2923" w:type="dxa"/>
          </w:tcPr>
          <w:p w:rsidR="00BC244A" w:rsidRPr="00A53DC8" w:rsidRDefault="00BC244A" w:rsidP="00A20284">
            <w:pPr>
              <w:pStyle w:val="TAL"/>
            </w:pPr>
            <w:r w:rsidRPr="00A53DC8">
              <w:t>200 OK</w:t>
            </w:r>
          </w:p>
        </w:tc>
        <w:tc>
          <w:tcPr>
            <w:tcW w:w="563" w:type="dxa"/>
          </w:tcPr>
          <w:p w:rsidR="00BC244A" w:rsidRPr="00A53DC8" w:rsidRDefault="00BC244A" w:rsidP="00A20284">
            <w:pPr>
              <w:pStyle w:val="TAC"/>
            </w:pPr>
            <w:r w:rsidRPr="00A53DC8">
              <w:t>2</w:t>
            </w:r>
          </w:p>
        </w:tc>
        <w:tc>
          <w:tcPr>
            <w:tcW w:w="849" w:type="dxa"/>
          </w:tcPr>
          <w:p w:rsidR="00BC244A" w:rsidRPr="00A53DC8" w:rsidRDefault="00BC244A" w:rsidP="00A20284">
            <w:pPr>
              <w:pStyle w:val="TAC"/>
            </w:pPr>
            <w:r w:rsidRPr="00A53DC8">
              <w:t>P</w:t>
            </w:r>
          </w:p>
        </w:tc>
      </w:tr>
      <w:tr w:rsidR="00BC244A" w:rsidRPr="00A53DC8" w:rsidTr="003A6D32">
        <w:trPr>
          <w:jc w:val="center"/>
        </w:trPr>
        <w:tc>
          <w:tcPr>
            <w:tcW w:w="567" w:type="dxa"/>
          </w:tcPr>
          <w:p w:rsidR="00BC244A" w:rsidRPr="00A53DC8" w:rsidRDefault="00BC244A" w:rsidP="00A20284">
            <w:pPr>
              <w:pStyle w:val="TAC"/>
            </w:pPr>
            <w:r w:rsidRPr="00A53DC8">
              <w:t>15-22</w:t>
            </w:r>
          </w:p>
        </w:tc>
        <w:tc>
          <w:tcPr>
            <w:tcW w:w="3969" w:type="dxa"/>
          </w:tcPr>
          <w:p w:rsidR="00BC244A" w:rsidRPr="00A53DC8" w:rsidRDefault="00BC244A" w:rsidP="00A20284">
            <w:pPr>
              <w:pStyle w:val="TAL"/>
            </w:pPr>
            <w:r w:rsidRPr="00A53DC8">
              <w:t>Steps 1-8 from clause A.2: initial IMS registration happens. For the Request-URI, the UE uses the new value of home domain and/or IMS identities name as provided by ISIM after the update in step 10.</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r w:rsidRPr="00A53DC8">
              <w:t>3</w:t>
            </w:r>
          </w:p>
        </w:tc>
        <w:tc>
          <w:tcPr>
            <w:tcW w:w="849" w:type="dxa"/>
          </w:tcPr>
          <w:p w:rsidR="00BC244A" w:rsidRPr="00A53DC8" w:rsidRDefault="00BC244A" w:rsidP="00A20284">
            <w:pPr>
              <w:pStyle w:val="TAC"/>
            </w:pPr>
            <w:r w:rsidRPr="00A53DC8">
              <w:t>P</w:t>
            </w:r>
          </w:p>
        </w:tc>
      </w:tr>
      <w:tr w:rsidR="00BC244A" w:rsidRPr="00A53DC8" w:rsidTr="003A6D32">
        <w:trPr>
          <w:jc w:val="center"/>
        </w:trPr>
        <w:tc>
          <w:tcPr>
            <w:tcW w:w="567" w:type="dxa"/>
          </w:tcPr>
          <w:p w:rsidR="00BC244A" w:rsidRPr="00A53DC8" w:rsidRDefault="00BC244A" w:rsidP="00A20284">
            <w:pPr>
              <w:pStyle w:val="TAC"/>
            </w:pPr>
            <w:r w:rsidRPr="00A53DC8">
              <w:t>23</w:t>
            </w:r>
          </w:p>
        </w:tc>
        <w:tc>
          <w:tcPr>
            <w:tcW w:w="3969" w:type="dxa"/>
          </w:tcPr>
          <w:p w:rsidR="00BC244A" w:rsidRPr="00A53DC8" w:rsidRDefault="00BC244A" w:rsidP="00A20284">
            <w:pPr>
              <w:pStyle w:val="TAL"/>
            </w:pPr>
            <w:r w:rsidRPr="00A53DC8">
              <w:t>UE is made to de-register its contact address.</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p>
        </w:tc>
        <w:tc>
          <w:tcPr>
            <w:tcW w:w="849"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24-29</w:t>
            </w:r>
          </w:p>
        </w:tc>
        <w:tc>
          <w:tcPr>
            <w:tcW w:w="3969" w:type="dxa"/>
          </w:tcPr>
          <w:p w:rsidR="00BC244A" w:rsidRPr="00A53DC8" w:rsidRDefault="00BC244A" w:rsidP="00A20284">
            <w:pPr>
              <w:pStyle w:val="TAL"/>
            </w:pPr>
            <w:r w:rsidRPr="00A53DC8">
              <w:t>Steps 0A-2 defined in TS 34.229-1 [2] cl C.30</w:t>
            </w:r>
          </w:p>
        </w:tc>
        <w:tc>
          <w:tcPr>
            <w:tcW w:w="698" w:type="dxa"/>
          </w:tcPr>
          <w:p w:rsidR="00BC244A" w:rsidRPr="00A53DC8" w:rsidRDefault="00BC244A" w:rsidP="00A20284">
            <w:pPr>
              <w:pStyle w:val="TAC"/>
            </w:pPr>
          </w:p>
        </w:tc>
        <w:tc>
          <w:tcPr>
            <w:tcW w:w="2923" w:type="dxa"/>
          </w:tcPr>
          <w:p w:rsidR="00BC244A" w:rsidRPr="00A53DC8" w:rsidRDefault="00BC244A" w:rsidP="00A20284">
            <w:pPr>
              <w:pStyle w:val="TAL"/>
            </w:pPr>
          </w:p>
        </w:tc>
        <w:tc>
          <w:tcPr>
            <w:tcW w:w="563" w:type="dxa"/>
          </w:tcPr>
          <w:p w:rsidR="00BC244A" w:rsidRPr="00A53DC8" w:rsidRDefault="00BC244A" w:rsidP="00A20284">
            <w:pPr>
              <w:pStyle w:val="TAC"/>
            </w:pPr>
            <w:r w:rsidRPr="00A53DC8">
              <w:t>4</w:t>
            </w:r>
          </w:p>
        </w:tc>
        <w:tc>
          <w:tcPr>
            <w:tcW w:w="849" w:type="dxa"/>
          </w:tcPr>
          <w:p w:rsidR="00BC244A" w:rsidRPr="00A53DC8" w:rsidRDefault="00BC244A" w:rsidP="00A20284">
            <w:pPr>
              <w:pStyle w:val="TAC"/>
            </w:pPr>
            <w:r w:rsidRPr="00A53DC8">
              <w:t>P</w:t>
            </w:r>
          </w:p>
        </w:tc>
      </w:tr>
    </w:tbl>
    <w:p w:rsidR="00BC244A" w:rsidRPr="00A53DC8" w:rsidRDefault="00BC244A" w:rsidP="00BC244A"/>
    <w:p w:rsidR="00BC244A" w:rsidRPr="00A53DC8" w:rsidRDefault="00BC244A" w:rsidP="00CF618F">
      <w:pPr>
        <w:pStyle w:val="Heading4"/>
      </w:pPr>
      <w:bookmarkStart w:id="252" w:name="_Toc43210165"/>
      <w:bookmarkStart w:id="253" w:name="_Toc51948391"/>
      <w:bookmarkStart w:id="254" w:name="_Toc52162464"/>
      <w:bookmarkStart w:id="255" w:name="_Toc60916050"/>
      <w:r w:rsidRPr="00A53DC8">
        <w:lastRenderedPageBreak/>
        <w:t>6.4.3.3</w:t>
      </w:r>
      <w:r w:rsidRPr="00A53DC8">
        <w:tab/>
        <w:t>Specific message contents</w:t>
      </w:r>
      <w:bookmarkEnd w:id="252"/>
      <w:bookmarkEnd w:id="253"/>
      <w:bookmarkEnd w:id="254"/>
      <w:bookmarkEnd w:id="255"/>
    </w:p>
    <w:p w:rsidR="00EC7187" w:rsidRPr="00A53DC8" w:rsidRDefault="00EC7187" w:rsidP="0031641D">
      <w:pPr>
        <w:pStyle w:val="TH"/>
      </w:pPr>
      <w:r w:rsidRPr="00A53DC8">
        <w:t>Table 6.4.3.3-0: REFRESH (step 10, table 6.4.3.2-1)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C7187" w:rsidRPr="00A53DC8" w:rsidTr="00E84295">
        <w:trPr>
          <w:jc w:val="center"/>
        </w:trPr>
        <w:tc>
          <w:tcPr>
            <w:tcW w:w="9738" w:type="dxa"/>
          </w:tcPr>
          <w:p w:rsidR="00EC7187" w:rsidRPr="00A53DC8" w:rsidRDefault="00EC7187" w:rsidP="00E84295">
            <w:pPr>
              <w:keepNext/>
              <w:keepLines/>
              <w:spacing w:after="0"/>
              <w:rPr>
                <w:rFonts w:ascii="Arial" w:hAnsi="Arial"/>
                <w:sz w:val="18"/>
              </w:rPr>
            </w:pPr>
            <w:r w:rsidRPr="00A53DC8">
              <w:rPr>
                <w:rFonts w:ascii="Arial" w:hAnsi="Arial"/>
                <w:sz w:val="18"/>
              </w:rPr>
              <w:t>Derivation Path: TS 31.111, subclause 6.4.7</w:t>
            </w:r>
          </w:p>
        </w:tc>
      </w:tr>
    </w:tbl>
    <w:p w:rsidR="00EC7187" w:rsidRPr="00A53DC8" w:rsidRDefault="00EC7187" w:rsidP="0031641D"/>
    <w:p w:rsidR="00BC244A" w:rsidRPr="00A53DC8" w:rsidRDefault="00BC244A" w:rsidP="00BC244A">
      <w:pPr>
        <w:pStyle w:val="TH"/>
      </w:pPr>
      <w:r w:rsidRPr="00A53DC8">
        <w:t>Table 6.4.3.3-1: NOTIFY (step 13,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A53DC8" w:rsidTr="009F3FAD">
        <w:trPr>
          <w:cantSplit/>
          <w:tblHeader/>
          <w:jc w:val="center"/>
        </w:trPr>
        <w:tc>
          <w:tcPr>
            <w:tcW w:w="9634" w:type="dxa"/>
            <w:shd w:val="clear" w:color="auto" w:fill="auto"/>
          </w:tcPr>
          <w:p w:rsidR="00BC244A" w:rsidRPr="00A53DC8" w:rsidRDefault="00BC244A" w:rsidP="00A20284">
            <w:pPr>
              <w:pStyle w:val="TAL"/>
            </w:pPr>
            <w:r w:rsidRPr="00A53DC8">
              <w:t xml:space="preserve">Derivation path: TS 34.229-1 [2], Table in subclause A.1.6, Conditions A1 </w:t>
            </w:r>
            <w:r w:rsidR="00EC7187" w:rsidRPr="00A53DC8">
              <w:t>AND</w:t>
            </w:r>
            <w:r w:rsidRPr="00A53DC8">
              <w:t xml:space="preserve"> </w:t>
            </w:r>
            <w:r w:rsidR="00EC7187" w:rsidRPr="00A53DC8">
              <w:t>((</w:t>
            </w:r>
            <w:r w:rsidRPr="00A53DC8">
              <w:t>A3</w:t>
            </w:r>
            <w:r w:rsidR="00EC7187" w:rsidRPr="00A53DC8">
              <w:t xml:space="preserve"> AND A6)</w:t>
            </w:r>
            <w:r w:rsidRPr="00A53DC8">
              <w:t xml:space="preserve"> OR </w:t>
            </w:r>
            <w:r w:rsidR="00EC7187" w:rsidRPr="00A53DC8">
              <w:t>(</w:t>
            </w:r>
            <w:r w:rsidRPr="00A53DC8">
              <w:t>A4</w:t>
            </w:r>
            <w:r w:rsidR="00EC7187" w:rsidRPr="00A53DC8">
              <w:t xml:space="preserve"> AND A6))</w:t>
            </w:r>
          </w:p>
        </w:tc>
      </w:tr>
    </w:tbl>
    <w:p w:rsidR="00BC244A" w:rsidRPr="00A53DC8" w:rsidRDefault="00BC244A" w:rsidP="00BC244A"/>
    <w:p w:rsidR="00BC244A" w:rsidRPr="00A53DC8" w:rsidRDefault="00BC244A" w:rsidP="00BC244A">
      <w:pPr>
        <w:pStyle w:val="TH"/>
      </w:pPr>
      <w:r w:rsidRPr="00A53DC8">
        <w:t>Table 6.4.3.3-</w:t>
      </w:r>
      <w:r w:rsidR="009F48B5" w:rsidRPr="00A53DC8">
        <w:t>2</w:t>
      </w:r>
      <w:r w:rsidRPr="00A53DC8">
        <w:t>: 200 OK for other requests than REGISTER or SUBSCRIBE (step 14, Table 6.4.3.2-1)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C244A" w:rsidRPr="00A53DC8" w:rsidTr="009F3FAD">
        <w:trPr>
          <w:cantSplit/>
          <w:tblHeader/>
          <w:jc w:val="center"/>
        </w:trPr>
        <w:tc>
          <w:tcPr>
            <w:tcW w:w="9634" w:type="dxa"/>
            <w:shd w:val="clear" w:color="auto" w:fill="auto"/>
          </w:tcPr>
          <w:p w:rsidR="00BC244A" w:rsidRPr="00A53DC8" w:rsidRDefault="00BC244A" w:rsidP="00A20284">
            <w:pPr>
              <w:pStyle w:val="TAL"/>
            </w:pPr>
            <w:r w:rsidRPr="00A53DC8">
              <w:t>Derivation path: TS 34.229-1 [2], Table in subclause A.3.1, Conditions A5, A11, A22</w:t>
            </w:r>
          </w:p>
        </w:tc>
      </w:tr>
    </w:tbl>
    <w:p w:rsidR="00BC244A" w:rsidRPr="00A53DC8" w:rsidRDefault="00BC244A" w:rsidP="00482465">
      <w:pPr>
        <w:rPr>
          <w:rFonts w:eastAsia="MS Gothic"/>
        </w:rPr>
      </w:pPr>
    </w:p>
    <w:p w:rsidR="00BC244A" w:rsidRPr="00A53DC8" w:rsidRDefault="00C8183A" w:rsidP="00BC244A">
      <w:pPr>
        <w:pStyle w:val="Heading2"/>
        <w:rPr>
          <w:rFonts w:eastAsia="MS Gothic"/>
        </w:rPr>
      </w:pPr>
      <w:bookmarkStart w:id="256" w:name="_Toc42778717"/>
      <w:bookmarkStart w:id="257" w:name="_Toc42785164"/>
      <w:r w:rsidRPr="00A53DC8">
        <w:rPr>
          <w:rFonts w:eastAsia="MS Gothic"/>
        </w:rPr>
        <w:br w:type="page"/>
      </w:r>
      <w:bookmarkStart w:id="258" w:name="_Toc43210166"/>
      <w:bookmarkStart w:id="259" w:name="_Toc51948392"/>
      <w:bookmarkStart w:id="260" w:name="_Toc52162465"/>
      <w:bookmarkStart w:id="261" w:name="_Toc60916051"/>
      <w:r w:rsidR="00BC244A" w:rsidRPr="00A53DC8">
        <w:rPr>
          <w:rFonts w:eastAsia="MS Gothic"/>
        </w:rPr>
        <w:lastRenderedPageBreak/>
        <w:t>6.5</w:t>
      </w:r>
      <w:r w:rsidR="00BC244A" w:rsidRPr="00A53DC8">
        <w:rPr>
          <w:rFonts w:eastAsia="MS Gothic"/>
        </w:rPr>
        <w:tab/>
        <w:t>Refresh for ISIM parameters / 5GS</w:t>
      </w:r>
      <w:bookmarkEnd w:id="256"/>
      <w:bookmarkEnd w:id="257"/>
      <w:bookmarkEnd w:id="258"/>
      <w:bookmarkEnd w:id="259"/>
      <w:bookmarkEnd w:id="260"/>
      <w:bookmarkEnd w:id="261"/>
    </w:p>
    <w:p w:rsidR="00BC244A" w:rsidRPr="00A53DC8" w:rsidRDefault="00BC244A" w:rsidP="00EB3D4C">
      <w:pPr>
        <w:pStyle w:val="Heading3"/>
        <w:rPr>
          <w:rFonts w:eastAsia="MS Gothic"/>
        </w:rPr>
      </w:pPr>
      <w:bookmarkStart w:id="262" w:name="_Toc42778718"/>
      <w:bookmarkStart w:id="263" w:name="_Toc42785165"/>
      <w:bookmarkStart w:id="264" w:name="_Toc43210167"/>
      <w:bookmarkStart w:id="265" w:name="_Toc51948393"/>
      <w:bookmarkStart w:id="266" w:name="_Toc52162466"/>
      <w:bookmarkStart w:id="267" w:name="_Toc60916052"/>
      <w:r w:rsidRPr="00A53DC8">
        <w:rPr>
          <w:rFonts w:eastAsia="MS Gothic"/>
        </w:rPr>
        <w:t>6.5.1</w:t>
      </w:r>
      <w:r w:rsidRPr="00A53DC8">
        <w:rPr>
          <w:rFonts w:eastAsia="MS Gothic"/>
        </w:rPr>
        <w:tab/>
        <w:t xml:space="preserve">Test </w:t>
      </w:r>
      <w:r w:rsidRPr="00A53DC8">
        <w:t>Purpose</w:t>
      </w:r>
      <w:r w:rsidRPr="00A53DC8">
        <w:rPr>
          <w:rFonts w:eastAsia="MS Gothic"/>
        </w:rPr>
        <w:t xml:space="preserve"> (TP)</w:t>
      </w:r>
      <w:bookmarkEnd w:id="262"/>
      <w:bookmarkEnd w:id="263"/>
      <w:bookmarkEnd w:id="264"/>
      <w:bookmarkEnd w:id="265"/>
      <w:bookmarkEnd w:id="266"/>
      <w:bookmarkEnd w:id="267"/>
    </w:p>
    <w:p w:rsidR="00BC244A" w:rsidRPr="00A53DC8" w:rsidRDefault="00BC244A" w:rsidP="00BC244A">
      <w:pPr>
        <w:pStyle w:val="H6"/>
        <w:rPr>
          <w:rFonts w:ascii="Courier New" w:hAnsi="Courier New"/>
          <w:b/>
          <w:sz w:val="16"/>
        </w:rPr>
      </w:pPr>
      <w:r w:rsidRPr="00A53DC8">
        <w:t>(1)</w:t>
      </w:r>
    </w:p>
    <w:p w:rsidR="00BC244A" w:rsidRPr="00A53DC8" w:rsidRDefault="00BC244A" w:rsidP="00BC244A">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ensure that </w:t>
      </w:r>
      <w:r w:rsidRPr="00A53DC8">
        <w:rPr>
          <w:noProof w:val="0"/>
        </w:rPr>
        <w:t>{</w:t>
      </w:r>
    </w:p>
    <w:p w:rsidR="00BC244A" w:rsidRPr="00A53DC8" w:rsidRDefault="00BC244A" w:rsidP="00BC244A">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indication that contents of USIM/ISIM has been updated</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w:t>
      </w:r>
      <w:r w:rsidRPr="00A53DC8">
        <w:rPr>
          <w:b/>
          <w:noProof w:val="0"/>
        </w:rPr>
        <w:t xml:space="preserve"> </w:t>
      </w:r>
      <w:r w:rsidRPr="00A53DC8">
        <w:rPr>
          <w:noProof w:val="0"/>
        </w:rPr>
        <w:t>does</w:t>
      </w:r>
      <w:r w:rsidRPr="00A53DC8">
        <w:rPr>
          <w:b/>
          <w:noProof w:val="0"/>
        </w:rPr>
        <w:t xml:space="preserve"> </w:t>
      </w:r>
      <w:r w:rsidRPr="00A53DC8">
        <w:rPr>
          <w:noProof w:val="0"/>
        </w:rPr>
        <w:t>not</w:t>
      </w:r>
      <w:r w:rsidRPr="00A53DC8">
        <w:rPr>
          <w:b/>
          <w:noProof w:val="0"/>
        </w:rPr>
        <w:t xml:space="preserve"> </w:t>
      </w:r>
      <w:r w:rsidRPr="00A53DC8">
        <w:rPr>
          <w:noProof w:val="0"/>
        </w:rPr>
        <w:t>de</w:t>
      </w:r>
      <w:r w:rsidR="00AC155D" w:rsidRPr="00A53DC8">
        <w:rPr>
          <w:noProof w:val="0"/>
        </w:rPr>
        <w:t>-</w:t>
      </w:r>
      <w:r w:rsidRPr="00A53DC8">
        <w:rPr>
          <w:noProof w:val="0"/>
        </w:rPr>
        <w:t>register</w:t>
      </w:r>
      <w:r w:rsidRPr="00A53DC8">
        <w:rPr>
          <w:b/>
          <w:noProof w:val="0"/>
        </w:rPr>
        <w:t xml:space="preserve"> </w:t>
      </w:r>
      <w:r w:rsidRPr="00A53DC8">
        <w:rPr>
          <w:noProof w:val="0"/>
        </w:rPr>
        <w:t>from</w:t>
      </w:r>
      <w:r w:rsidRPr="00A53DC8">
        <w:rPr>
          <w:b/>
          <w:noProof w:val="0"/>
        </w:rPr>
        <w:t xml:space="preserve"> </w:t>
      </w:r>
      <w:r w:rsidRPr="00A53DC8">
        <w:rPr>
          <w:noProof w:val="0"/>
        </w:rPr>
        <w:t>IMS</w:t>
      </w:r>
      <w:r w:rsidRPr="00A53DC8">
        <w:rPr>
          <w:b/>
          <w:noProof w:val="0"/>
        </w:rPr>
        <w:t xml:space="preserve"> </w:t>
      </w:r>
      <w:r w:rsidRPr="00A53DC8">
        <w:rPr>
          <w:noProof w:val="0"/>
        </w:rPr>
        <w:t>}</w:t>
      </w:r>
    </w:p>
    <w:p w:rsidR="00EF2FFA" w:rsidRPr="00A53DC8" w:rsidRDefault="00EF2FFA" w:rsidP="00EF2FFA">
      <w:pPr>
        <w:pStyle w:val="PL"/>
        <w:rPr>
          <w:noProof w:val="0"/>
        </w:rPr>
      </w:pPr>
      <w:r w:rsidRPr="00A53DC8">
        <w:rPr>
          <w:noProof w:val="0"/>
        </w:rPr>
        <w:t xml:space="preserve">            }</w:t>
      </w:r>
    </w:p>
    <w:p w:rsidR="00BC244A" w:rsidRPr="00A53DC8" w:rsidRDefault="00BC244A" w:rsidP="00BC244A">
      <w:pPr>
        <w:pStyle w:val="H6"/>
      </w:pPr>
      <w:r w:rsidRPr="00A53DC8">
        <w:t>(2)</w:t>
      </w:r>
    </w:p>
    <w:p w:rsidR="00BC244A" w:rsidRPr="00A53DC8" w:rsidRDefault="00BC244A" w:rsidP="00BC244A">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waiting for network-initiated de</w:t>
      </w:r>
      <w:r w:rsidR="00AC155D" w:rsidRPr="00A53DC8">
        <w:rPr>
          <w:noProof w:val="0"/>
        </w:rPr>
        <w:t>-</w:t>
      </w:r>
      <w:r w:rsidRPr="00A53DC8">
        <w:rPr>
          <w:noProof w:val="0"/>
        </w:rPr>
        <w:t>registration</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ensure that </w:t>
      </w:r>
      <w:r w:rsidRPr="00A53DC8">
        <w:rPr>
          <w:noProof w:val="0"/>
        </w:rPr>
        <w:t>{</w:t>
      </w:r>
    </w:p>
    <w:p w:rsidR="00BC244A" w:rsidRPr="00A53DC8" w:rsidRDefault="00BC244A" w:rsidP="00BC244A">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receives NOTIFY request for reg event</w:t>
      </w:r>
      <w:r w:rsidRPr="00A53DC8">
        <w:rPr>
          <w:b/>
          <w:noProof w:val="0"/>
        </w:rPr>
        <w:t xml:space="preserve"> </w:t>
      </w:r>
      <w:r w:rsidRPr="00A53DC8">
        <w:rPr>
          <w:noProof w:val="0"/>
        </w:rPr>
        <w:t>}</w:t>
      </w:r>
    </w:p>
    <w:p w:rsidR="00BC244A" w:rsidRPr="00A53DC8" w:rsidRDefault="00BC244A" w:rsidP="00BC244A">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responds with a valid 200 OK response and initiates new IMS registration</w:t>
      </w:r>
      <w:r w:rsidRPr="00A53DC8">
        <w:rPr>
          <w:b/>
          <w:noProof w:val="0"/>
        </w:rPr>
        <w:t xml:space="preserve"> </w:t>
      </w:r>
      <w:r w:rsidRPr="00A53DC8">
        <w:rPr>
          <w:noProof w:val="0"/>
        </w:rPr>
        <w:t>}</w:t>
      </w:r>
    </w:p>
    <w:p w:rsidR="00EF2FFA" w:rsidRPr="00A53DC8" w:rsidRDefault="00EF2FFA" w:rsidP="00EF2FFA">
      <w:pPr>
        <w:pStyle w:val="PL"/>
        <w:rPr>
          <w:noProof w:val="0"/>
        </w:rPr>
      </w:pPr>
      <w:r w:rsidRPr="00A53DC8">
        <w:rPr>
          <w:noProof w:val="0"/>
        </w:rPr>
        <w:t xml:space="preserve">            }</w:t>
      </w:r>
    </w:p>
    <w:p w:rsidR="00BC244A" w:rsidRPr="00A53DC8" w:rsidRDefault="00BC244A" w:rsidP="00EB3D4C">
      <w:pPr>
        <w:pStyle w:val="Heading3"/>
        <w:rPr>
          <w:rFonts w:eastAsia="MS Gothic"/>
        </w:rPr>
      </w:pPr>
      <w:bookmarkStart w:id="268" w:name="_Toc42778719"/>
      <w:bookmarkStart w:id="269" w:name="_Toc42785166"/>
      <w:bookmarkStart w:id="270" w:name="_Toc43210168"/>
      <w:bookmarkStart w:id="271" w:name="_Toc51948394"/>
      <w:bookmarkStart w:id="272" w:name="_Toc52162467"/>
      <w:bookmarkStart w:id="273" w:name="_Toc60916053"/>
      <w:r w:rsidRPr="00A53DC8">
        <w:rPr>
          <w:rFonts w:eastAsia="MS Gothic"/>
        </w:rPr>
        <w:t>6.5.2</w:t>
      </w:r>
      <w:r w:rsidRPr="00A53DC8">
        <w:rPr>
          <w:rFonts w:eastAsia="MS Gothic"/>
        </w:rPr>
        <w:tab/>
        <w:t>Conformance Requirements</w:t>
      </w:r>
      <w:bookmarkEnd w:id="268"/>
      <w:bookmarkEnd w:id="269"/>
      <w:bookmarkEnd w:id="270"/>
      <w:bookmarkEnd w:id="271"/>
      <w:bookmarkEnd w:id="272"/>
      <w:bookmarkEnd w:id="273"/>
    </w:p>
    <w:p w:rsidR="00BC244A" w:rsidRPr="00A53DC8" w:rsidRDefault="00BC244A" w:rsidP="00BC244A">
      <w:r w:rsidRPr="00A53DC8">
        <w:t>[TS 24.229 Annex C.4]:</w:t>
      </w:r>
    </w:p>
    <w:p w:rsidR="00BC244A" w:rsidRPr="00A53DC8" w:rsidRDefault="00BC244A" w:rsidP="00BC244A">
      <w:r w:rsidRPr="00A53DC8">
        <w:t xml:space="preserve">3GPP TS 31.102 [15C] and 3GPP TS 31.103 [15B] specify the file structure and contents for the preconfigured parameters stored on the USIM and ISIM, respectively, necessary to initiate the registration to the IM CN subsystem. Any of these parameters can be updated via Data Download or a USAT application, as described in 3GPP TS 31.111 [15D]. If one </w:t>
      </w:r>
      <w:r w:rsidR="00D44BAD" w:rsidRPr="00A53DC8">
        <w:t>or</w:t>
      </w:r>
      <w:r w:rsidRPr="00A53DC8">
        <w:t xml:space="preserve"> more EFs are changed and a REFRESH command is issued by the UICC, then the UE reads the updated parameters from the UICC as specified for the REFRESH command in 3GPP TS 31.111 [15D].</w:t>
      </w:r>
    </w:p>
    <w:p w:rsidR="00BC244A" w:rsidRPr="00A53DC8" w:rsidRDefault="00BC244A" w:rsidP="00BC244A">
      <w:r w:rsidRPr="00A53DC8">
        <w:t>If the UE supports the UICC access to IMS USAT feature defined in 3GPP TS 31.111 [15D] and the EF</w:t>
      </w:r>
      <w:r w:rsidRPr="00A53DC8">
        <w:rPr>
          <w:vertAlign w:val="subscript"/>
        </w:rPr>
        <w:t>UICCIARI</w:t>
      </w:r>
      <w:r w:rsidRPr="00A53DC8">
        <w:t xml:space="preserve"> changes in either the USIM or the ISIM, the UE shall perform the user-initiated reregistration procedure as described in subclause 5.1.1.4 with the new values of the IARI parameter(s) residing on the UICC.</w:t>
      </w:r>
    </w:p>
    <w:p w:rsidR="00BC244A" w:rsidRPr="00A53DC8" w:rsidRDefault="00BC244A" w:rsidP="00BC244A">
      <w:r w:rsidRPr="00A53DC8">
        <w:t>In case of changes to EFs other than the EF</w:t>
      </w:r>
      <w:r w:rsidRPr="00A53DC8">
        <w:rPr>
          <w:vertAlign w:val="subscript"/>
        </w:rPr>
        <w:t>UICCIARI</w:t>
      </w:r>
      <w:r w:rsidRPr="00A53DC8">
        <w:t>, the UE is not required to perform deregistration but it shall wait for the network-init</w:t>
      </w:r>
      <w:r w:rsidR="00BD68EB" w:rsidRPr="00A53DC8">
        <w:t>i</w:t>
      </w:r>
      <w:r w:rsidRPr="00A53DC8">
        <w:t>ated deregistration procedures to occur as described in subclause 5.4.1.5 unless the user initiates deregistration procedures as described in subclause 5.1.1.6. From this point onwards the normal initial registration procedures can occur.</w:t>
      </w:r>
    </w:p>
    <w:p w:rsidR="00BC244A" w:rsidRPr="00A53DC8" w:rsidRDefault="0031641D" w:rsidP="00BC244A">
      <w:r w:rsidRPr="00A53DC8">
        <w:t xml:space="preserve">[TS </w:t>
      </w:r>
      <w:r w:rsidR="00BC244A" w:rsidRPr="00A53DC8">
        <w:t>24.229 clause 5.1.1.7]:</w:t>
      </w:r>
    </w:p>
    <w:p w:rsidR="00BC244A" w:rsidRPr="00A53DC8" w:rsidRDefault="00BC244A" w:rsidP="00BC244A">
      <w:r w:rsidRPr="00A53DC8">
        <w:t xml:space="preserve">Upon receipt of a NOTIFY request, on any dialog which was generated during the subscription to the reg event package as described in subclause 5.1.1.3, </w:t>
      </w:r>
      <w:r w:rsidRPr="00A53DC8">
        <w:rPr>
          <w:lang w:eastAsia="de-DE"/>
        </w:rPr>
        <w:t xml:space="preserve">including one or more &lt;registration&gt; element(s) which were registered by this UE, </w:t>
      </w:r>
      <w:r w:rsidRPr="00A53DC8">
        <w:t>with:</w:t>
      </w:r>
    </w:p>
    <w:p w:rsidR="00BC244A" w:rsidRPr="00A53DC8" w:rsidRDefault="00BC244A" w:rsidP="00BC244A">
      <w:pPr>
        <w:pStyle w:val="B10"/>
      </w:pPr>
      <w:r w:rsidRPr="00A53DC8">
        <w:t>1)</w:t>
      </w:r>
      <w:r w:rsidRPr="00A53DC8">
        <w:tab/>
        <w:t>the state attribute within the &lt;registration&gt; element set to "terminated", and within each &lt;contact&gt; element belonging to this UE, the state attribute set to "terminated" and the event attribute set either to "unregistered", or "rejected", or "deactivated", the UE shall remove all registration details relating to the respective public user identity (i.e. consider the public user identity indicated in the aor attribute of the &lt;registration&gt; element as deregistered); or</w:t>
      </w:r>
    </w:p>
    <w:p w:rsidR="00BC244A" w:rsidRPr="00A53DC8" w:rsidRDefault="00BC244A" w:rsidP="00BC244A">
      <w:pPr>
        <w:pStyle w:val="B10"/>
      </w:pPr>
      <w:r w:rsidRPr="00A53DC8">
        <w:t>2)</w:t>
      </w:r>
      <w:r w:rsidRPr="00A53DC8">
        <w:tab/>
        <w:t xml:space="preserve">the state attribute within the </w:t>
      </w:r>
      <w:r w:rsidRPr="00A53DC8">
        <w:rPr>
          <w:lang w:eastAsia="de-DE"/>
        </w:rPr>
        <w:t>&lt;registration&gt; element</w:t>
      </w:r>
      <w:r w:rsidRPr="00A53DC8">
        <w:t xml:space="preserve"> set to "active", and within a given &lt;contact&gt; element belonging to this UE, the state attribute set to "terminated", and the associated event attribute set either to "unregistered", or "rejected" or "deactivated", the UE shall consider the binding between the public user identity and either the contact address or the registration flow and the associated contact address (if the multiple registration mechanism is used) indicated in the respective &lt;contact&gt; element as removed. The UE shall consider its public user identity as deregistered when all bindings between the respective public user identity and all contact addresses and all registration flow and the associated contact address (if the multiple registration mechanism is used) belonging to this UE are removed.</w:t>
      </w:r>
    </w:p>
    <w:p w:rsidR="00BC244A" w:rsidRPr="00A53DC8" w:rsidRDefault="00BC244A" w:rsidP="00BC244A">
      <w:pPr>
        <w:pStyle w:val="NO"/>
      </w:pPr>
      <w:r w:rsidRPr="00A53DC8">
        <w:t>NOTE 1:</w:t>
      </w:r>
      <w:r w:rsidRPr="00A53DC8">
        <w:tab/>
        <w:t>When multiple registration mechanism is used to register a public user identity and bind it to a registration flow and the associated contact address, there will be one &lt;contact&gt; element for each registration flow and the associated contact address.</w:t>
      </w:r>
    </w:p>
    <w:p w:rsidR="00BC244A" w:rsidRPr="00A53DC8" w:rsidRDefault="00BC244A" w:rsidP="00BC244A">
      <w:pPr>
        <w:pStyle w:val="NO"/>
      </w:pPr>
      <w:r w:rsidRPr="00A53DC8">
        <w:lastRenderedPageBreak/>
        <w:t>NOTE 2:</w:t>
      </w:r>
      <w:r w:rsidRPr="00A53DC8">
        <w:tab/>
        <w:t xml:space="preserve">If the state attribute within the </w:t>
      </w:r>
      <w:r w:rsidRPr="00A53DC8">
        <w:rPr>
          <w:lang w:eastAsia="de-DE"/>
        </w:rPr>
        <w:t>&lt;registration&gt; element</w:t>
      </w:r>
      <w:r w:rsidRPr="00A53DC8">
        <w:t xml:space="preserve"> is set to "active" and the &lt;contact&gt; element belonging to this UE is set to "active", the UE will consider that the binding between the public user identity and either the respective contact address or the registration flow and the associated contact address as left unchanged.</w:t>
      </w:r>
    </w:p>
    <w:p w:rsidR="00BC244A" w:rsidRPr="00A53DC8" w:rsidRDefault="00BC244A" w:rsidP="00BC244A">
      <w:r w:rsidRPr="00A53DC8">
        <w:t>In case of a "deactivated" event attribute, the UE shall start the initial registration procedure as described in subclause 5.1.1.2. In case of a "rejected" event attribute, the UE shall release all dialogs related to those public user identities.</w:t>
      </w:r>
    </w:p>
    <w:p w:rsidR="00BC244A" w:rsidRPr="00A53DC8" w:rsidRDefault="00BC244A" w:rsidP="00BC244A">
      <w:pPr>
        <w:pStyle w:val="H6"/>
      </w:pPr>
      <w:r w:rsidRPr="00A53DC8">
        <w:t>Reference(s)</w:t>
      </w:r>
    </w:p>
    <w:p w:rsidR="00BC244A" w:rsidRPr="00A53DC8" w:rsidRDefault="00BC244A" w:rsidP="00BC244A">
      <w:r w:rsidRPr="00A53DC8">
        <w:rPr>
          <w:snapToGrid w:val="0"/>
        </w:rPr>
        <w:t>3GPP T</w:t>
      </w:r>
      <w:r w:rsidRPr="00A53DC8">
        <w:t>S 24.229 [7] annex C.4 and clause 5.1.1.7.</w:t>
      </w:r>
    </w:p>
    <w:p w:rsidR="00BC244A" w:rsidRPr="00A53DC8" w:rsidRDefault="00BC244A" w:rsidP="00EB3D4C">
      <w:pPr>
        <w:pStyle w:val="Heading3"/>
        <w:rPr>
          <w:rFonts w:eastAsia="MS Gothic"/>
        </w:rPr>
      </w:pPr>
      <w:bookmarkStart w:id="274" w:name="_Toc42778720"/>
      <w:bookmarkStart w:id="275" w:name="_Toc42785167"/>
      <w:bookmarkStart w:id="276" w:name="_Toc43210169"/>
      <w:bookmarkStart w:id="277" w:name="_Toc51948395"/>
      <w:bookmarkStart w:id="278" w:name="_Toc52162468"/>
      <w:bookmarkStart w:id="279" w:name="_Toc60916054"/>
      <w:r w:rsidRPr="00A53DC8">
        <w:rPr>
          <w:rFonts w:eastAsia="MS Gothic"/>
        </w:rPr>
        <w:t>6.5.3</w:t>
      </w:r>
      <w:r w:rsidRPr="00A53DC8">
        <w:rPr>
          <w:rFonts w:eastAsia="MS Gothic"/>
        </w:rPr>
        <w:tab/>
        <w:t>Test description</w:t>
      </w:r>
      <w:bookmarkEnd w:id="274"/>
      <w:bookmarkEnd w:id="275"/>
      <w:bookmarkEnd w:id="276"/>
      <w:bookmarkEnd w:id="277"/>
      <w:bookmarkEnd w:id="278"/>
      <w:bookmarkEnd w:id="279"/>
    </w:p>
    <w:p w:rsidR="00BC244A" w:rsidRPr="00A53DC8" w:rsidRDefault="00BC244A" w:rsidP="00CF618F">
      <w:pPr>
        <w:pStyle w:val="Heading4"/>
      </w:pPr>
      <w:bookmarkStart w:id="280" w:name="_Toc43210170"/>
      <w:bookmarkStart w:id="281" w:name="_Toc51948396"/>
      <w:bookmarkStart w:id="282" w:name="_Toc52162469"/>
      <w:bookmarkStart w:id="283" w:name="_Toc60916055"/>
      <w:r w:rsidRPr="00A53DC8">
        <w:t>6.5.3.1</w:t>
      </w:r>
      <w:r w:rsidRPr="00A53DC8">
        <w:tab/>
        <w:t>Pre-test conditions</w:t>
      </w:r>
      <w:bookmarkEnd w:id="280"/>
      <w:bookmarkEnd w:id="281"/>
      <w:bookmarkEnd w:id="282"/>
      <w:bookmarkEnd w:id="283"/>
    </w:p>
    <w:p w:rsidR="00BC244A" w:rsidRPr="00A53DC8" w:rsidRDefault="00BC244A" w:rsidP="00BC244A">
      <w:pPr>
        <w:pStyle w:val="H6"/>
        <w:rPr>
          <w:rFonts w:cs="Arial"/>
        </w:rPr>
      </w:pPr>
      <w:r w:rsidRPr="00A53DC8">
        <w:rPr>
          <w:rFonts w:cs="Arial"/>
        </w:rPr>
        <w:t>System Simulator:</w:t>
      </w:r>
    </w:p>
    <w:p w:rsidR="00BC244A" w:rsidRPr="00A53DC8" w:rsidRDefault="00BC244A" w:rsidP="00BC244A">
      <w:pPr>
        <w:pStyle w:val="B10"/>
      </w:pPr>
      <w:r w:rsidRPr="00A53DC8">
        <w:t>-</w:t>
      </w:r>
      <w:r w:rsidRPr="00A53DC8">
        <w:tab/>
        <w:t xml:space="preserve">SS is configured with the old and new home domain name, public and private user identities (including the public emergency user identity allocated for the user) together with the shared secret key of IMS AKA algorithm, related to the IMS private user identity (IMPI) that is configured on the UICC card equipped into the UE. </w:t>
      </w:r>
    </w:p>
    <w:p w:rsidR="00BC244A" w:rsidRPr="00A53DC8" w:rsidRDefault="00BC244A" w:rsidP="00BC244A">
      <w:pPr>
        <w:pStyle w:val="B10"/>
      </w:pPr>
      <w:r w:rsidRPr="00A53DC8">
        <w:t>-</w:t>
      </w:r>
      <w:r w:rsidRPr="00A53DC8">
        <w:tab/>
        <w:t>SS is able to perform AKAv1-MD5 authentication algorithm for that IMPI, according to 3GPP TS 33.203 [16] clause 6.1 and RFC 3310 [15].</w:t>
      </w:r>
    </w:p>
    <w:p w:rsidR="00BC244A" w:rsidRPr="00A53DC8" w:rsidRDefault="00BC244A" w:rsidP="00BC244A">
      <w:pPr>
        <w:pStyle w:val="B10"/>
      </w:pPr>
      <w:r w:rsidRPr="00A53DC8">
        <w:t>-</w:t>
      </w:r>
      <w:r w:rsidRPr="00A53DC8">
        <w:tab/>
        <w:t>SS is listening to SIP default port 5060 for both UDP and TCP protocols.</w:t>
      </w:r>
    </w:p>
    <w:p w:rsidR="00BC244A" w:rsidRPr="00A53DC8" w:rsidRDefault="00BC244A" w:rsidP="00BC244A">
      <w:pPr>
        <w:pStyle w:val="B10"/>
      </w:pPr>
      <w:r w:rsidRPr="00A53DC8">
        <w:t>-</w:t>
      </w:r>
      <w:r w:rsidRPr="00A53DC8">
        <w:tab/>
        <w:t>1 NR Cell</w:t>
      </w:r>
    </w:p>
    <w:p w:rsidR="00BC244A" w:rsidRPr="00A53DC8" w:rsidRDefault="00BC244A" w:rsidP="00BC244A">
      <w:pPr>
        <w:pStyle w:val="H6"/>
      </w:pPr>
      <w:r w:rsidRPr="00A53DC8">
        <w:t>UE:</w:t>
      </w:r>
    </w:p>
    <w:p w:rsidR="00BC244A" w:rsidRPr="00A53DC8" w:rsidRDefault="00BC244A" w:rsidP="00BC244A">
      <w:pPr>
        <w:pStyle w:val="B10"/>
      </w:pPr>
      <w:r w:rsidRPr="00A53DC8">
        <w:t>-</w:t>
      </w:r>
      <w:r w:rsidRPr="00A53DC8">
        <w:tab/>
        <w:t>UE contains either ISIM and USIM applications or only USIM application on UICC.</w:t>
      </w:r>
    </w:p>
    <w:p w:rsidR="00BC244A" w:rsidRPr="00A53DC8" w:rsidRDefault="00BC244A" w:rsidP="00BC244A">
      <w:pPr>
        <w:pStyle w:val="B10"/>
      </w:pPr>
      <w:r w:rsidRPr="00A53DC8">
        <w:t>-</w:t>
      </w:r>
      <w:r w:rsidRPr="00A53DC8">
        <w:tab/>
        <w:t xml:space="preserve">UE is registered to IMS services. </w:t>
      </w:r>
    </w:p>
    <w:p w:rsidR="00BC244A" w:rsidRPr="00A53DC8" w:rsidRDefault="00BC244A" w:rsidP="00BC244A">
      <w:pPr>
        <w:pStyle w:val="B10"/>
        <w:rPr>
          <w:snapToGrid w:val="0"/>
        </w:rPr>
      </w:pPr>
      <w:r w:rsidRPr="00A53DC8">
        <w:t>-</w:t>
      </w:r>
      <w:r w:rsidRPr="00A53DC8">
        <w:tab/>
        <w:t>The Request-URI of SIP REGISTER request sent by the UE contained the old home domain name and IMS identities as found from ISIM.</w:t>
      </w:r>
    </w:p>
    <w:p w:rsidR="00BC244A" w:rsidRPr="00A53DC8" w:rsidRDefault="00BC244A" w:rsidP="00BC244A">
      <w:pPr>
        <w:pStyle w:val="H6"/>
        <w:rPr>
          <w:rFonts w:cs="Arial"/>
        </w:rPr>
      </w:pPr>
      <w:r w:rsidRPr="00A53DC8">
        <w:rPr>
          <w:rFonts w:cs="Arial"/>
        </w:rPr>
        <w:t>Preamble:</w:t>
      </w:r>
    </w:p>
    <w:p w:rsidR="00BC244A" w:rsidRPr="00A53DC8" w:rsidRDefault="00BC244A" w:rsidP="00BC244A">
      <w:pPr>
        <w:pStyle w:val="B10"/>
      </w:pPr>
      <w:r w:rsidRPr="00A53DC8">
        <w:t>-</w:t>
      </w:r>
      <w:r w:rsidRPr="00A53DC8">
        <w:tab/>
      </w:r>
      <w:r w:rsidRPr="00A53DC8">
        <w:rPr>
          <w:lang w:eastAsia="zh-CN"/>
        </w:rPr>
        <w:t>None</w:t>
      </w:r>
      <w:r w:rsidRPr="00A53DC8">
        <w:t>.</w:t>
      </w:r>
    </w:p>
    <w:p w:rsidR="00BC244A" w:rsidRPr="00A53DC8" w:rsidRDefault="00BC244A" w:rsidP="00CF618F">
      <w:pPr>
        <w:pStyle w:val="Heading4"/>
        <w:rPr>
          <w:snapToGrid w:val="0"/>
        </w:rPr>
      </w:pPr>
      <w:bookmarkStart w:id="284" w:name="_Toc43210171"/>
      <w:bookmarkStart w:id="285" w:name="_Toc51948397"/>
      <w:bookmarkStart w:id="286" w:name="_Toc52162470"/>
      <w:bookmarkStart w:id="287" w:name="_Toc60916056"/>
      <w:r w:rsidRPr="00A53DC8">
        <w:lastRenderedPageBreak/>
        <w:t>6.5.3.2</w:t>
      </w:r>
      <w:r w:rsidRPr="00A53DC8">
        <w:tab/>
      </w:r>
      <w:r w:rsidRPr="00A53DC8">
        <w:rPr>
          <w:snapToGrid w:val="0"/>
        </w:rPr>
        <w:t>Test procedure sequence</w:t>
      </w:r>
      <w:bookmarkEnd w:id="284"/>
      <w:bookmarkEnd w:id="285"/>
      <w:bookmarkEnd w:id="286"/>
      <w:bookmarkEnd w:id="287"/>
    </w:p>
    <w:p w:rsidR="00BC244A" w:rsidRPr="00A53DC8" w:rsidRDefault="00BC244A" w:rsidP="00BC244A">
      <w:pPr>
        <w:pStyle w:val="TH"/>
        <w:rPr>
          <w:rFonts w:cs="Arial"/>
        </w:rPr>
      </w:pPr>
      <w:r w:rsidRPr="00A53DC8">
        <w:rPr>
          <w:rFonts w:cs="Arial"/>
        </w:rPr>
        <w:t>Table 6.5.3.2-1: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BC244A" w:rsidRPr="00A53DC8" w:rsidTr="003A6D32">
        <w:trPr>
          <w:jc w:val="center"/>
        </w:trPr>
        <w:tc>
          <w:tcPr>
            <w:tcW w:w="567" w:type="dxa"/>
            <w:tcBorders>
              <w:bottom w:val="nil"/>
            </w:tcBorders>
          </w:tcPr>
          <w:p w:rsidR="00BC244A" w:rsidRPr="00A53DC8" w:rsidRDefault="00BC244A" w:rsidP="00A20284">
            <w:pPr>
              <w:pStyle w:val="TAH"/>
              <w:ind w:left="400" w:hanging="400"/>
            </w:pPr>
            <w:r w:rsidRPr="00A53DC8">
              <w:t>St</w:t>
            </w:r>
          </w:p>
        </w:tc>
        <w:tc>
          <w:tcPr>
            <w:tcW w:w="3969" w:type="dxa"/>
          </w:tcPr>
          <w:p w:rsidR="00BC244A" w:rsidRPr="00A53DC8" w:rsidRDefault="00BC244A" w:rsidP="00A20284">
            <w:pPr>
              <w:pStyle w:val="TAH"/>
              <w:ind w:left="400" w:hanging="400"/>
            </w:pPr>
            <w:r w:rsidRPr="00A53DC8">
              <w:t>Procedure</w:t>
            </w:r>
          </w:p>
        </w:tc>
        <w:tc>
          <w:tcPr>
            <w:tcW w:w="3684" w:type="dxa"/>
            <w:gridSpan w:val="2"/>
          </w:tcPr>
          <w:p w:rsidR="00BC244A" w:rsidRPr="00A53DC8" w:rsidRDefault="00BC244A" w:rsidP="00A20284">
            <w:pPr>
              <w:pStyle w:val="TAH"/>
              <w:ind w:left="400" w:hanging="400"/>
            </w:pPr>
            <w:r w:rsidRPr="00A53DC8">
              <w:t>Message Sequence</w:t>
            </w:r>
          </w:p>
        </w:tc>
        <w:tc>
          <w:tcPr>
            <w:tcW w:w="567" w:type="dxa"/>
            <w:tcBorders>
              <w:bottom w:val="nil"/>
            </w:tcBorders>
          </w:tcPr>
          <w:p w:rsidR="00BC244A" w:rsidRPr="00A53DC8" w:rsidRDefault="00BC244A" w:rsidP="00A20284">
            <w:pPr>
              <w:pStyle w:val="TAH"/>
            </w:pPr>
            <w:r w:rsidRPr="00A53DC8">
              <w:t>TP</w:t>
            </w:r>
          </w:p>
        </w:tc>
        <w:tc>
          <w:tcPr>
            <w:tcW w:w="850" w:type="dxa"/>
            <w:tcBorders>
              <w:bottom w:val="nil"/>
            </w:tcBorders>
          </w:tcPr>
          <w:p w:rsidR="00BC244A" w:rsidRPr="00A53DC8" w:rsidRDefault="00BC244A" w:rsidP="00A20284">
            <w:pPr>
              <w:pStyle w:val="TAH"/>
            </w:pPr>
            <w:r w:rsidRPr="00A53DC8">
              <w:t>Verdict</w:t>
            </w:r>
          </w:p>
        </w:tc>
      </w:tr>
      <w:tr w:rsidR="00BC244A" w:rsidRPr="00A53DC8" w:rsidTr="003A6D32">
        <w:trPr>
          <w:jc w:val="center"/>
        </w:trPr>
        <w:tc>
          <w:tcPr>
            <w:tcW w:w="567" w:type="dxa"/>
            <w:tcBorders>
              <w:top w:val="nil"/>
            </w:tcBorders>
          </w:tcPr>
          <w:p w:rsidR="00BC244A" w:rsidRPr="00A53DC8" w:rsidRDefault="00BC244A" w:rsidP="00A20284">
            <w:pPr>
              <w:pStyle w:val="TAH"/>
            </w:pPr>
          </w:p>
        </w:tc>
        <w:tc>
          <w:tcPr>
            <w:tcW w:w="3969" w:type="dxa"/>
          </w:tcPr>
          <w:p w:rsidR="00BC244A" w:rsidRPr="00A53DC8" w:rsidRDefault="00BC244A" w:rsidP="00A20284">
            <w:pPr>
              <w:pStyle w:val="TAH"/>
            </w:pPr>
          </w:p>
        </w:tc>
        <w:tc>
          <w:tcPr>
            <w:tcW w:w="708" w:type="dxa"/>
          </w:tcPr>
          <w:p w:rsidR="00BC244A" w:rsidRPr="00A53DC8" w:rsidRDefault="00BC244A" w:rsidP="00A20284">
            <w:pPr>
              <w:pStyle w:val="TAH"/>
            </w:pPr>
            <w:r w:rsidRPr="00A53DC8">
              <w:t>U - S</w:t>
            </w:r>
          </w:p>
        </w:tc>
        <w:tc>
          <w:tcPr>
            <w:tcW w:w="2976" w:type="dxa"/>
          </w:tcPr>
          <w:p w:rsidR="00BC244A" w:rsidRPr="00A53DC8" w:rsidRDefault="00BC244A" w:rsidP="00A20284">
            <w:pPr>
              <w:pStyle w:val="TAH"/>
            </w:pPr>
            <w:r w:rsidRPr="00A53DC8">
              <w:t>Message</w:t>
            </w:r>
          </w:p>
        </w:tc>
        <w:tc>
          <w:tcPr>
            <w:tcW w:w="567" w:type="dxa"/>
            <w:tcBorders>
              <w:top w:val="nil"/>
            </w:tcBorders>
          </w:tcPr>
          <w:p w:rsidR="00BC244A" w:rsidRPr="00A53DC8" w:rsidRDefault="00BC244A" w:rsidP="00A20284">
            <w:pPr>
              <w:pStyle w:val="TAH"/>
            </w:pPr>
          </w:p>
        </w:tc>
        <w:tc>
          <w:tcPr>
            <w:tcW w:w="850" w:type="dxa"/>
            <w:tcBorders>
              <w:top w:val="nil"/>
            </w:tcBorders>
          </w:tcPr>
          <w:p w:rsidR="00BC244A" w:rsidRPr="00A53DC8" w:rsidRDefault="00BC244A" w:rsidP="00A20284">
            <w:pPr>
              <w:pStyle w:val="TAH"/>
            </w:pPr>
          </w:p>
        </w:tc>
      </w:tr>
      <w:tr w:rsidR="00BC244A" w:rsidRPr="00A53DC8" w:rsidTr="003A6D32">
        <w:trPr>
          <w:jc w:val="center"/>
        </w:trPr>
        <w:tc>
          <w:tcPr>
            <w:tcW w:w="567" w:type="dxa"/>
          </w:tcPr>
          <w:p w:rsidR="00BC244A" w:rsidRPr="00A53DC8" w:rsidRDefault="00BC244A" w:rsidP="00A20284">
            <w:pPr>
              <w:pStyle w:val="TAC"/>
            </w:pPr>
            <w:r w:rsidRPr="00A53DC8">
              <w:t>1</w:t>
            </w:r>
          </w:p>
        </w:tc>
        <w:tc>
          <w:tcPr>
            <w:tcW w:w="3969" w:type="dxa"/>
          </w:tcPr>
          <w:p w:rsidR="00BC244A" w:rsidRPr="00A53DC8" w:rsidRDefault="00BC244A" w:rsidP="00A20284">
            <w:pPr>
              <w:pStyle w:val="TAL"/>
              <w:rPr>
                <w:snapToGrid w:val="0"/>
              </w:rPr>
            </w:pPr>
            <w:r w:rsidRPr="00A53DC8">
              <w:rPr>
                <w:snapToGrid w:val="0"/>
              </w:rPr>
              <w:t>The UICC is made to send a REFRESH command to the UE indicating that contents of ISIM has been updated.</w:t>
            </w:r>
          </w:p>
        </w:tc>
        <w:tc>
          <w:tcPr>
            <w:tcW w:w="708" w:type="dxa"/>
          </w:tcPr>
          <w:p w:rsidR="00BC244A" w:rsidRPr="00A53DC8" w:rsidRDefault="00BC244A" w:rsidP="00A20284">
            <w:pPr>
              <w:pStyle w:val="TAC"/>
            </w:pPr>
          </w:p>
        </w:tc>
        <w:tc>
          <w:tcPr>
            <w:tcW w:w="2976" w:type="dxa"/>
          </w:tcPr>
          <w:p w:rsidR="00BC244A" w:rsidRPr="00A53DC8" w:rsidRDefault="00BC244A" w:rsidP="00A20284">
            <w:pPr>
              <w:pStyle w:val="TAL"/>
              <w:rPr>
                <w:lang w:eastAsia="zh-CN"/>
              </w:rPr>
            </w:pPr>
            <w:r w:rsidRPr="00A53DC8">
              <w:rPr>
                <w:lang w:eastAsia="zh-CN"/>
              </w:rPr>
              <w:t>REFRESH</w:t>
            </w:r>
          </w:p>
        </w:tc>
        <w:tc>
          <w:tcPr>
            <w:tcW w:w="567" w:type="dxa"/>
          </w:tcPr>
          <w:p w:rsidR="00BC244A" w:rsidRPr="00A53DC8" w:rsidRDefault="00BC244A" w:rsidP="00A20284">
            <w:pPr>
              <w:pStyle w:val="TAC"/>
              <w:rPr>
                <w:lang w:eastAsia="zh-CN"/>
              </w:rPr>
            </w:pPr>
          </w:p>
        </w:tc>
        <w:tc>
          <w:tcPr>
            <w:tcW w:w="850"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rPr>
                <w:lang w:eastAsia="zh-CN"/>
              </w:rPr>
            </w:pPr>
            <w:r w:rsidRPr="00A53DC8">
              <w:rPr>
                <w:lang w:eastAsia="zh-CN"/>
              </w:rPr>
              <w:t>2</w:t>
            </w:r>
          </w:p>
        </w:tc>
        <w:tc>
          <w:tcPr>
            <w:tcW w:w="3969" w:type="dxa"/>
          </w:tcPr>
          <w:p w:rsidR="00BC244A" w:rsidRPr="00A53DC8" w:rsidRDefault="00BC244A" w:rsidP="00A20284">
            <w:pPr>
              <w:pStyle w:val="TAL"/>
              <w:rPr>
                <w:snapToGrid w:val="0"/>
                <w:lang w:eastAsia="zh-CN"/>
              </w:rPr>
            </w:pPr>
            <w:r w:rsidRPr="00A53DC8">
              <w:rPr>
                <w:snapToGrid w:val="0"/>
                <w:lang w:eastAsia="zh-CN"/>
              </w:rPr>
              <w:t>Check: does the UE de</w:t>
            </w:r>
            <w:r w:rsidR="00AC155D" w:rsidRPr="00A53DC8">
              <w:t>-</w:t>
            </w:r>
            <w:r w:rsidRPr="00A53DC8">
              <w:rPr>
                <w:snapToGrid w:val="0"/>
                <w:lang w:eastAsia="zh-CN"/>
              </w:rPr>
              <w:t>register from IMS?</w:t>
            </w:r>
          </w:p>
        </w:tc>
        <w:tc>
          <w:tcPr>
            <w:tcW w:w="708" w:type="dxa"/>
          </w:tcPr>
          <w:p w:rsidR="00BC244A" w:rsidRPr="00A53DC8" w:rsidRDefault="00BC244A" w:rsidP="00A20284">
            <w:pPr>
              <w:pStyle w:val="TAC"/>
            </w:pPr>
          </w:p>
        </w:tc>
        <w:tc>
          <w:tcPr>
            <w:tcW w:w="2976" w:type="dxa"/>
          </w:tcPr>
          <w:p w:rsidR="00BC244A" w:rsidRPr="00A53DC8" w:rsidRDefault="00BC244A" w:rsidP="00A20284">
            <w:pPr>
              <w:pStyle w:val="TAL"/>
              <w:rPr>
                <w:lang w:eastAsia="zh-CN"/>
              </w:rPr>
            </w:pPr>
          </w:p>
        </w:tc>
        <w:tc>
          <w:tcPr>
            <w:tcW w:w="567" w:type="dxa"/>
          </w:tcPr>
          <w:p w:rsidR="00BC244A" w:rsidRPr="00A53DC8" w:rsidRDefault="00BC244A" w:rsidP="00A20284">
            <w:pPr>
              <w:pStyle w:val="TAC"/>
              <w:rPr>
                <w:lang w:eastAsia="zh-CN"/>
              </w:rPr>
            </w:pPr>
            <w:r w:rsidRPr="00A53DC8">
              <w:rPr>
                <w:lang w:eastAsia="zh-CN"/>
              </w:rPr>
              <w:t>1</w:t>
            </w:r>
          </w:p>
        </w:tc>
        <w:tc>
          <w:tcPr>
            <w:tcW w:w="850" w:type="dxa"/>
          </w:tcPr>
          <w:p w:rsidR="00BC244A" w:rsidRPr="00A53DC8" w:rsidRDefault="00BC244A" w:rsidP="00A20284">
            <w:pPr>
              <w:pStyle w:val="TAC"/>
              <w:rPr>
                <w:lang w:eastAsia="zh-CN"/>
              </w:rPr>
            </w:pPr>
            <w:r w:rsidRPr="00A53DC8">
              <w:rPr>
                <w:lang w:eastAsia="zh-CN"/>
              </w:rPr>
              <w:t>F</w:t>
            </w:r>
          </w:p>
        </w:tc>
      </w:tr>
      <w:tr w:rsidR="00BC244A" w:rsidRPr="00A53DC8" w:rsidTr="003A6D32">
        <w:trPr>
          <w:jc w:val="center"/>
        </w:trPr>
        <w:tc>
          <w:tcPr>
            <w:tcW w:w="567" w:type="dxa"/>
          </w:tcPr>
          <w:p w:rsidR="00BC244A" w:rsidRPr="00A53DC8" w:rsidRDefault="00BC244A" w:rsidP="00A20284">
            <w:pPr>
              <w:pStyle w:val="TAC"/>
            </w:pPr>
            <w:r w:rsidRPr="00A53DC8">
              <w:t>3</w:t>
            </w:r>
          </w:p>
        </w:tc>
        <w:tc>
          <w:tcPr>
            <w:tcW w:w="3969" w:type="dxa"/>
          </w:tcPr>
          <w:p w:rsidR="00BC244A" w:rsidRPr="00A53DC8" w:rsidRDefault="00BC244A" w:rsidP="00A20284">
            <w:pPr>
              <w:pStyle w:val="TAL"/>
            </w:pPr>
            <w:r w:rsidRPr="00A53DC8">
              <w:rPr>
                <w:snapToGrid w:val="0"/>
              </w:rPr>
              <w:t xml:space="preserve">10 seconds after step 1 the SS sends SIP NOTIFY for registration event package, containing full registration state </w:t>
            </w:r>
            <w:smartTag w:uri="urn:schemas-microsoft-com:office:smarttags" w:element="PersonName">
              <w:r w:rsidRPr="00A53DC8">
                <w:rPr>
                  <w:snapToGrid w:val="0"/>
                </w:rPr>
                <w:t>info</w:t>
              </w:r>
            </w:smartTag>
            <w:r w:rsidRPr="00A53DC8">
              <w:rPr>
                <w:snapToGrid w:val="0"/>
              </w:rPr>
              <w:t>rmation, with all previously registered IMS public user identities as "terminated" and "deactivated"</w:t>
            </w:r>
          </w:p>
        </w:tc>
        <w:tc>
          <w:tcPr>
            <w:tcW w:w="708" w:type="dxa"/>
          </w:tcPr>
          <w:p w:rsidR="00BC244A" w:rsidRPr="00A53DC8" w:rsidRDefault="00BC244A" w:rsidP="00A20284">
            <w:pPr>
              <w:pStyle w:val="TAC"/>
              <w:rPr>
                <w:rFonts w:eastAsia="Yu Gothic"/>
              </w:rPr>
            </w:pPr>
            <w:r w:rsidRPr="00A53DC8">
              <w:rPr>
                <w:lang w:eastAsia="zh-CN"/>
              </w:rPr>
              <w:t>&lt;--</w:t>
            </w:r>
          </w:p>
        </w:tc>
        <w:tc>
          <w:tcPr>
            <w:tcW w:w="2976" w:type="dxa"/>
          </w:tcPr>
          <w:p w:rsidR="00BC244A" w:rsidRPr="00A53DC8" w:rsidRDefault="00BC244A" w:rsidP="00A20284">
            <w:pPr>
              <w:pStyle w:val="TAL"/>
            </w:pPr>
            <w:r w:rsidRPr="00A53DC8">
              <w:t>NOTIFY</w:t>
            </w:r>
          </w:p>
        </w:tc>
        <w:tc>
          <w:tcPr>
            <w:tcW w:w="567" w:type="dxa"/>
          </w:tcPr>
          <w:p w:rsidR="00BC244A" w:rsidRPr="00A53DC8" w:rsidRDefault="00BC244A" w:rsidP="00A20284">
            <w:pPr>
              <w:pStyle w:val="TAC"/>
            </w:pPr>
          </w:p>
        </w:tc>
        <w:tc>
          <w:tcPr>
            <w:tcW w:w="850" w:type="dxa"/>
          </w:tcPr>
          <w:p w:rsidR="00BC244A" w:rsidRPr="00A53DC8" w:rsidRDefault="00BC244A" w:rsidP="00A20284">
            <w:pPr>
              <w:pStyle w:val="TAC"/>
            </w:pPr>
          </w:p>
        </w:tc>
      </w:tr>
      <w:tr w:rsidR="00BC244A" w:rsidRPr="00A53DC8" w:rsidTr="003A6D32">
        <w:trPr>
          <w:jc w:val="center"/>
        </w:trPr>
        <w:tc>
          <w:tcPr>
            <w:tcW w:w="567" w:type="dxa"/>
          </w:tcPr>
          <w:p w:rsidR="00BC244A" w:rsidRPr="00A53DC8" w:rsidRDefault="00BC244A" w:rsidP="00A20284">
            <w:pPr>
              <w:pStyle w:val="TAC"/>
            </w:pPr>
            <w:r w:rsidRPr="00A53DC8">
              <w:t>4</w:t>
            </w:r>
          </w:p>
        </w:tc>
        <w:tc>
          <w:tcPr>
            <w:tcW w:w="3969" w:type="dxa"/>
          </w:tcPr>
          <w:p w:rsidR="00BC244A" w:rsidRPr="00A53DC8" w:rsidRDefault="00BC244A" w:rsidP="00A20284">
            <w:pPr>
              <w:pStyle w:val="TAL"/>
            </w:pPr>
            <w:r w:rsidRPr="00A53DC8">
              <w:rPr>
                <w:snapToGrid w:val="0"/>
              </w:rPr>
              <w:t>Check: does the UE respond the NOTIFY with 200 OK?</w:t>
            </w:r>
          </w:p>
        </w:tc>
        <w:tc>
          <w:tcPr>
            <w:tcW w:w="708" w:type="dxa"/>
          </w:tcPr>
          <w:p w:rsidR="00BC244A" w:rsidRPr="00A53DC8" w:rsidRDefault="00BC244A" w:rsidP="00A20284">
            <w:pPr>
              <w:pStyle w:val="TAC"/>
              <w:rPr>
                <w:rFonts w:eastAsia="Yu Gothic"/>
              </w:rPr>
            </w:pPr>
            <w:r w:rsidRPr="00A53DC8">
              <w:t>--&gt;</w:t>
            </w:r>
          </w:p>
        </w:tc>
        <w:tc>
          <w:tcPr>
            <w:tcW w:w="2976" w:type="dxa"/>
          </w:tcPr>
          <w:p w:rsidR="00BC244A" w:rsidRPr="00A53DC8" w:rsidRDefault="00BC244A" w:rsidP="00A20284">
            <w:pPr>
              <w:pStyle w:val="TAL"/>
            </w:pPr>
            <w:r w:rsidRPr="00A53DC8">
              <w:t>200 OK</w:t>
            </w:r>
          </w:p>
        </w:tc>
        <w:tc>
          <w:tcPr>
            <w:tcW w:w="567" w:type="dxa"/>
          </w:tcPr>
          <w:p w:rsidR="00BC244A" w:rsidRPr="00A53DC8" w:rsidRDefault="00BC244A" w:rsidP="00A20284">
            <w:pPr>
              <w:pStyle w:val="TAC"/>
              <w:rPr>
                <w:lang w:eastAsia="zh-CN"/>
              </w:rPr>
            </w:pPr>
            <w:r w:rsidRPr="00A53DC8">
              <w:rPr>
                <w:lang w:eastAsia="zh-CN"/>
              </w:rPr>
              <w:t>2</w:t>
            </w:r>
          </w:p>
        </w:tc>
        <w:tc>
          <w:tcPr>
            <w:tcW w:w="850" w:type="dxa"/>
          </w:tcPr>
          <w:p w:rsidR="00BC244A" w:rsidRPr="00A53DC8" w:rsidRDefault="00BC244A" w:rsidP="00A20284">
            <w:pPr>
              <w:pStyle w:val="TAC"/>
              <w:rPr>
                <w:lang w:eastAsia="zh-CN"/>
              </w:rPr>
            </w:pPr>
            <w:r w:rsidRPr="00A53DC8">
              <w:rPr>
                <w:lang w:eastAsia="zh-CN"/>
              </w:rPr>
              <w:t>P</w:t>
            </w:r>
          </w:p>
        </w:tc>
      </w:tr>
      <w:tr w:rsidR="00BC244A" w:rsidRPr="00A53DC8" w:rsidTr="003A6D32">
        <w:trPr>
          <w:jc w:val="center"/>
        </w:trPr>
        <w:tc>
          <w:tcPr>
            <w:tcW w:w="567" w:type="dxa"/>
          </w:tcPr>
          <w:p w:rsidR="00BC244A" w:rsidRPr="00A53DC8" w:rsidRDefault="00BC244A" w:rsidP="00A20284">
            <w:pPr>
              <w:pStyle w:val="TAC"/>
            </w:pPr>
            <w:r w:rsidRPr="00A53DC8">
              <w:t>5</w:t>
            </w:r>
          </w:p>
        </w:tc>
        <w:tc>
          <w:tcPr>
            <w:tcW w:w="3969" w:type="dxa"/>
          </w:tcPr>
          <w:p w:rsidR="00BC244A" w:rsidRPr="00A53DC8" w:rsidRDefault="00BC244A" w:rsidP="00A20284">
            <w:pPr>
              <w:pStyle w:val="TAL"/>
              <w:rPr>
                <w:snapToGrid w:val="0"/>
              </w:rPr>
            </w:pPr>
            <w:r w:rsidRPr="00A53DC8">
              <w:rPr>
                <w:snapToGrid w:val="0"/>
              </w:rPr>
              <w:t>Check: does the UE initiate a new IMS registration sequence? For the Request-URI of SIP REGISTER request the UE uses the new value of home domain and/or IMS identities name as provided by ISIM after the update in step 1.</w:t>
            </w:r>
          </w:p>
        </w:tc>
        <w:tc>
          <w:tcPr>
            <w:tcW w:w="708" w:type="dxa"/>
          </w:tcPr>
          <w:p w:rsidR="00BC244A" w:rsidRPr="00A53DC8" w:rsidRDefault="00BC244A" w:rsidP="00A20284">
            <w:pPr>
              <w:pStyle w:val="TAC"/>
              <w:rPr>
                <w:rFonts w:eastAsia="Yu Gothic"/>
              </w:rPr>
            </w:pPr>
            <w:r w:rsidRPr="00A53DC8">
              <w:t>--&gt;</w:t>
            </w:r>
          </w:p>
        </w:tc>
        <w:tc>
          <w:tcPr>
            <w:tcW w:w="2976" w:type="dxa"/>
          </w:tcPr>
          <w:p w:rsidR="00BC244A" w:rsidRPr="00A53DC8" w:rsidRDefault="00BC244A" w:rsidP="00A20284">
            <w:pPr>
              <w:pStyle w:val="TAL"/>
              <w:rPr>
                <w:lang w:eastAsia="zh-CN"/>
              </w:rPr>
            </w:pPr>
            <w:r w:rsidRPr="00A53DC8">
              <w:rPr>
                <w:lang w:eastAsia="zh-CN"/>
              </w:rPr>
              <w:t>REGISTER</w:t>
            </w:r>
          </w:p>
        </w:tc>
        <w:tc>
          <w:tcPr>
            <w:tcW w:w="567" w:type="dxa"/>
          </w:tcPr>
          <w:p w:rsidR="00BC244A" w:rsidRPr="00A53DC8" w:rsidRDefault="00BC244A" w:rsidP="00A20284">
            <w:pPr>
              <w:pStyle w:val="TAC"/>
              <w:rPr>
                <w:lang w:eastAsia="zh-CN"/>
              </w:rPr>
            </w:pPr>
            <w:r w:rsidRPr="00A53DC8">
              <w:rPr>
                <w:lang w:eastAsia="zh-CN"/>
              </w:rPr>
              <w:t>2</w:t>
            </w:r>
          </w:p>
        </w:tc>
        <w:tc>
          <w:tcPr>
            <w:tcW w:w="850" w:type="dxa"/>
          </w:tcPr>
          <w:p w:rsidR="00BC244A" w:rsidRPr="00A53DC8" w:rsidRDefault="00BC244A" w:rsidP="00A20284">
            <w:pPr>
              <w:pStyle w:val="TAC"/>
              <w:rPr>
                <w:lang w:eastAsia="zh-CN"/>
              </w:rPr>
            </w:pPr>
            <w:r w:rsidRPr="00A53DC8">
              <w:rPr>
                <w:lang w:eastAsia="zh-CN"/>
              </w:rPr>
              <w:t>P</w:t>
            </w:r>
          </w:p>
        </w:tc>
      </w:tr>
      <w:tr w:rsidR="00BC244A" w:rsidRPr="00A53DC8" w:rsidTr="003A6D32">
        <w:trPr>
          <w:jc w:val="center"/>
        </w:trPr>
        <w:tc>
          <w:tcPr>
            <w:tcW w:w="567" w:type="dxa"/>
          </w:tcPr>
          <w:p w:rsidR="00BC244A" w:rsidRPr="00A53DC8" w:rsidRDefault="00BC244A" w:rsidP="00A20284">
            <w:pPr>
              <w:pStyle w:val="TAC"/>
              <w:rPr>
                <w:lang w:eastAsia="zh-CN"/>
              </w:rPr>
            </w:pPr>
            <w:r w:rsidRPr="00A53DC8">
              <w:rPr>
                <w:lang w:eastAsia="zh-CN"/>
              </w:rPr>
              <w:t>6-12</w:t>
            </w:r>
          </w:p>
        </w:tc>
        <w:tc>
          <w:tcPr>
            <w:tcW w:w="3969" w:type="dxa"/>
          </w:tcPr>
          <w:p w:rsidR="00BC244A" w:rsidRPr="00A53DC8" w:rsidRDefault="00BC244A" w:rsidP="00A20284">
            <w:pPr>
              <w:pStyle w:val="TAL"/>
              <w:rPr>
                <w:snapToGrid w:val="0"/>
                <w:lang w:eastAsia="zh-CN"/>
              </w:rPr>
            </w:pPr>
            <w:r w:rsidRPr="00A53DC8">
              <w:t>Continue with Annex A.2 step 2-8 in order to get the UE in a stable registered state.</w:t>
            </w:r>
          </w:p>
        </w:tc>
        <w:tc>
          <w:tcPr>
            <w:tcW w:w="708" w:type="dxa"/>
          </w:tcPr>
          <w:p w:rsidR="00BC244A" w:rsidRPr="00A53DC8" w:rsidRDefault="00BC244A" w:rsidP="00A20284">
            <w:pPr>
              <w:pStyle w:val="TAC"/>
              <w:rPr>
                <w:lang w:eastAsia="zh-CN"/>
              </w:rPr>
            </w:pPr>
            <w:r w:rsidRPr="00A53DC8">
              <w:rPr>
                <w:lang w:eastAsia="zh-CN"/>
              </w:rPr>
              <w:t>-</w:t>
            </w:r>
          </w:p>
        </w:tc>
        <w:tc>
          <w:tcPr>
            <w:tcW w:w="2976" w:type="dxa"/>
          </w:tcPr>
          <w:p w:rsidR="00BC244A" w:rsidRPr="00A53DC8" w:rsidRDefault="00BC244A" w:rsidP="00A20284">
            <w:pPr>
              <w:pStyle w:val="TAL"/>
              <w:rPr>
                <w:lang w:eastAsia="zh-CN"/>
              </w:rPr>
            </w:pPr>
          </w:p>
        </w:tc>
        <w:tc>
          <w:tcPr>
            <w:tcW w:w="567" w:type="dxa"/>
          </w:tcPr>
          <w:p w:rsidR="00BC244A" w:rsidRPr="00A53DC8" w:rsidRDefault="00BC244A" w:rsidP="00A20284">
            <w:pPr>
              <w:pStyle w:val="TAC"/>
              <w:rPr>
                <w:lang w:eastAsia="zh-CN"/>
              </w:rPr>
            </w:pPr>
          </w:p>
        </w:tc>
        <w:tc>
          <w:tcPr>
            <w:tcW w:w="850" w:type="dxa"/>
          </w:tcPr>
          <w:p w:rsidR="00BC244A" w:rsidRPr="00A53DC8" w:rsidRDefault="00BC244A" w:rsidP="00A20284">
            <w:pPr>
              <w:pStyle w:val="TAC"/>
            </w:pPr>
          </w:p>
        </w:tc>
      </w:tr>
    </w:tbl>
    <w:p w:rsidR="00EF2FFA" w:rsidRPr="00A53DC8" w:rsidRDefault="00EF2FFA" w:rsidP="00EF2FFA"/>
    <w:p w:rsidR="00BC244A" w:rsidRPr="00A53DC8" w:rsidRDefault="00BC244A" w:rsidP="00CF618F">
      <w:pPr>
        <w:pStyle w:val="Heading4"/>
      </w:pPr>
      <w:bookmarkStart w:id="288" w:name="_Toc43210172"/>
      <w:bookmarkStart w:id="289" w:name="_Toc51948398"/>
      <w:bookmarkStart w:id="290" w:name="_Toc52162471"/>
      <w:bookmarkStart w:id="291" w:name="_Toc60916057"/>
      <w:r w:rsidRPr="00A53DC8">
        <w:t>6.5.3.3</w:t>
      </w:r>
      <w:r w:rsidRPr="00A53DC8">
        <w:tab/>
        <w:t>Specific message contents</w:t>
      </w:r>
      <w:bookmarkEnd w:id="288"/>
      <w:bookmarkEnd w:id="289"/>
      <w:bookmarkEnd w:id="290"/>
      <w:bookmarkEnd w:id="291"/>
    </w:p>
    <w:p w:rsidR="00BC244A" w:rsidRPr="00A53DC8" w:rsidRDefault="00BC244A" w:rsidP="00BC244A">
      <w:pPr>
        <w:pStyle w:val="TH"/>
      </w:pPr>
      <w:r w:rsidRPr="00A53DC8">
        <w:t>Table 6.5.3.3-1: REFRESH (step 1,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rPr>
          <w:jc w:val="center"/>
        </w:trPr>
        <w:tc>
          <w:tcPr>
            <w:tcW w:w="9639" w:type="dxa"/>
          </w:tcPr>
          <w:p w:rsidR="00BC244A" w:rsidRPr="00A53DC8" w:rsidRDefault="00BC244A" w:rsidP="00A20284">
            <w:pPr>
              <w:pStyle w:val="TAL"/>
            </w:pPr>
            <w:r w:rsidRPr="00A53DC8">
              <w:t>Derivation Path: TS 31.111, subclause 6.4.7</w:t>
            </w:r>
          </w:p>
        </w:tc>
      </w:tr>
    </w:tbl>
    <w:p w:rsidR="00BC244A" w:rsidRPr="00A53DC8" w:rsidRDefault="00BC244A" w:rsidP="00BC244A"/>
    <w:p w:rsidR="00BC244A" w:rsidRPr="00A53DC8" w:rsidRDefault="00BC244A" w:rsidP="00BC244A">
      <w:pPr>
        <w:pStyle w:val="TH"/>
      </w:pPr>
      <w:r w:rsidRPr="00A53DC8">
        <w:t>Table 6.5.3.3-2: NOTIFY for reg-event package (step 3,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rPr>
          <w:jc w:val="center"/>
        </w:trPr>
        <w:tc>
          <w:tcPr>
            <w:tcW w:w="9639" w:type="dxa"/>
          </w:tcPr>
          <w:p w:rsidR="00BC244A" w:rsidRPr="00A53DC8" w:rsidRDefault="00BC244A" w:rsidP="00A20284">
            <w:pPr>
              <w:pStyle w:val="TAL"/>
            </w:pPr>
            <w:r w:rsidRPr="00A53DC8">
              <w:t>Derivation Path: TS 34.229-1 [2], Table in subclause A.1.6, Condition</w:t>
            </w:r>
            <w:r w:rsidR="00AC155D" w:rsidRPr="00A53DC8">
              <w:t>s</w:t>
            </w:r>
            <w:r w:rsidRPr="00A53DC8">
              <w:t xml:space="preserve"> A1</w:t>
            </w:r>
            <w:r w:rsidR="00AC155D" w:rsidRPr="00A53DC8">
              <w:t xml:space="preserve"> AND ((A3 AND A6) OR (A4 AND A6))</w:t>
            </w:r>
          </w:p>
        </w:tc>
      </w:tr>
    </w:tbl>
    <w:p w:rsidR="00BC244A" w:rsidRPr="00A53DC8" w:rsidRDefault="00BC244A" w:rsidP="00BC244A"/>
    <w:p w:rsidR="00BC244A" w:rsidRPr="00A53DC8" w:rsidRDefault="00BC244A" w:rsidP="00BC244A">
      <w:pPr>
        <w:pStyle w:val="TH"/>
      </w:pPr>
      <w:r w:rsidRPr="00A53DC8">
        <w:t>Table 6.5.3.3-3: 200 OK for requests other than REGISTER or SUBSCRIBE (step 4,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rPr>
          <w:jc w:val="center"/>
        </w:trPr>
        <w:tc>
          <w:tcPr>
            <w:tcW w:w="9639" w:type="dxa"/>
          </w:tcPr>
          <w:p w:rsidR="00BC244A" w:rsidRPr="00A53DC8" w:rsidRDefault="00BC244A" w:rsidP="00A20284">
            <w:pPr>
              <w:pStyle w:val="TAL"/>
            </w:pPr>
            <w:r w:rsidRPr="00A53DC8">
              <w:t xml:space="preserve">Derivation Path: TS 34.229-1 [2], Table in subclause A.3.1, Conditions </w:t>
            </w:r>
            <w:r w:rsidR="00AC155D" w:rsidRPr="00A53DC8">
              <w:t xml:space="preserve">A5, A11 </w:t>
            </w:r>
            <w:r w:rsidRPr="00A53DC8">
              <w:t>and A22</w:t>
            </w:r>
          </w:p>
        </w:tc>
      </w:tr>
    </w:tbl>
    <w:p w:rsidR="00BC244A" w:rsidRPr="00A53DC8" w:rsidRDefault="00BC244A" w:rsidP="00BC244A"/>
    <w:p w:rsidR="00BC244A" w:rsidRPr="00A53DC8" w:rsidRDefault="00BC244A" w:rsidP="00BC244A">
      <w:pPr>
        <w:pStyle w:val="TH"/>
      </w:pPr>
      <w:r w:rsidRPr="00A53DC8">
        <w:t>Table 6.5.3.3-4: REGISTER (step 5, table 6.5.3.2-1)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C244A" w:rsidRPr="00A53DC8" w:rsidTr="009F3FAD">
        <w:trPr>
          <w:jc w:val="center"/>
        </w:trPr>
        <w:tc>
          <w:tcPr>
            <w:tcW w:w="9639" w:type="dxa"/>
          </w:tcPr>
          <w:p w:rsidR="00BC244A" w:rsidRPr="00A53DC8" w:rsidRDefault="00BC244A" w:rsidP="00A20284">
            <w:pPr>
              <w:pStyle w:val="TAL"/>
            </w:pPr>
            <w:r w:rsidRPr="00A53DC8">
              <w:t>Derivation Path: TS 34.229-1 [2], Table in subclause A.1.1, Condition A1</w:t>
            </w:r>
          </w:p>
        </w:tc>
      </w:tr>
    </w:tbl>
    <w:p w:rsidR="00BC244A" w:rsidRPr="00A53DC8" w:rsidRDefault="00BC244A" w:rsidP="003E11B9">
      <w:pPr>
        <w:rPr>
          <w:rFonts w:eastAsia="MS Gothic"/>
        </w:rPr>
      </w:pPr>
    </w:p>
    <w:p w:rsidR="00816621" w:rsidRPr="00A53DC8" w:rsidRDefault="00C8183A" w:rsidP="00816621">
      <w:pPr>
        <w:pStyle w:val="Heading2"/>
        <w:rPr>
          <w:rFonts w:eastAsia="MS Gothic"/>
        </w:rPr>
      </w:pPr>
      <w:bookmarkStart w:id="292" w:name="_Toc42778721"/>
      <w:bookmarkStart w:id="293" w:name="_Toc42785168"/>
      <w:r w:rsidRPr="00A53DC8">
        <w:rPr>
          <w:rFonts w:eastAsia="MS Gothic"/>
        </w:rPr>
        <w:br w:type="page"/>
      </w:r>
      <w:bookmarkStart w:id="294" w:name="_Toc43210173"/>
      <w:bookmarkStart w:id="295" w:name="_Toc51948399"/>
      <w:bookmarkStart w:id="296" w:name="_Toc52162472"/>
      <w:bookmarkStart w:id="297" w:name="_Toc60916058"/>
      <w:r w:rsidR="00816621" w:rsidRPr="00A53DC8">
        <w:rPr>
          <w:rFonts w:eastAsia="MS Gothic"/>
        </w:rPr>
        <w:lastRenderedPageBreak/>
        <w:t>6.6</w:t>
      </w:r>
      <w:r w:rsidR="00816621" w:rsidRPr="00A53DC8">
        <w:rPr>
          <w:rFonts w:eastAsia="MS Gothic"/>
        </w:rPr>
        <w:tab/>
        <w:t>Re-Registration after capability update / 5GS</w:t>
      </w:r>
      <w:bookmarkEnd w:id="292"/>
      <w:bookmarkEnd w:id="293"/>
      <w:bookmarkEnd w:id="294"/>
      <w:bookmarkEnd w:id="295"/>
      <w:bookmarkEnd w:id="296"/>
      <w:bookmarkEnd w:id="297"/>
    </w:p>
    <w:p w:rsidR="00816621" w:rsidRPr="00A53DC8" w:rsidRDefault="00816621" w:rsidP="00EB3D4C">
      <w:pPr>
        <w:pStyle w:val="Heading3"/>
        <w:rPr>
          <w:rFonts w:eastAsia="MS Gothic"/>
        </w:rPr>
      </w:pPr>
      <w:bookmarkStart w:id="298" w:name="_Toc42778722"/>
      <w:bookmarkStart w:id="299" w:name="_Toc42785169"/>
      <w:bookmarkStart w:id="300" w:name="_Toc43210174"/>
      <w:bookmarkStart w:id="301" w:name="_Toc51948400"/>
      <w:bookmarkStart w:id="302" w:name="_Toc52162473"/>
      <w:bookmarkStart w:id="303" w:name="_Toc60916059"/>
      <w:r w:rsidRPr="00A53DC8">
        <w:rPr>
          <w:rFonts w:eastAsia="MS Gothic"/>
        </w:rPr>
        <w:t>6.6.1</w:t>
      </w:r>
      <w:r w:rsidRPr="00A53DC8">
        <w:rPr>
          <w:rFonts w:eastAsia="MS Gothic"/>
        </w:rPr>
        <w:tab/>
        <w:t xml:space="preserve">Test </w:t>
      </w:r>
      <w:r w:rsidRPr="00A53DC8">
        <w:t>Purpose</w:t>
      </w:r>
      <w:r w:rsidRPr="00A53DC8">
        <w:rPr>
          <w:rFonts w:eastAsia="MS Gothic"/>
        </w:rPr>
        <w:t xml:space="preserve"> (TP)</w:t>
      </w:r>
      <w:bookmarkEnd w:id="298"/>
      <w:bookmarkEnd w:id="299"/>
      <w:bookmarkEnd w:id="300"/>
      <w:bookmarkEnd w:id="301"/>
      <w:bookmarkEnd w:id="302"/>
      <w:bookmarkEnd w:id="303"/>
    </w:p>
    <w:p w:rsidR="00816621" w:rsidRPr="00A53DC8" w:rsidRDefault="00816621" w:rsidP="00816621">
      <w:pPr>
        <w:pStyle w:val="H6"/>
        <w:rPr>
          <w:rFonts w:ascii="Courier New" w:hAnsi="Courier New"/>
          <w:b/>
          <w:sz w:val="16"/>
        </w:rPr>
      </w:pPr>
      <w:r w:rsidRPr="00A53DC8">
        <w:t>(1)</w:t>
      </w:r>
    </w:p>
    <w:p w:rsidR="00816621" w:rsidRPr="00A53DC8" w:rsidRDefault="00816621" w:rsidP="00816621">
      <w:pPr>
        <w:pStyle w:val="PL"/>
        <w:rPr>
          <w:b/>
          <w:noProof w:val="0"/>
        </w:rPr>
      </w:pPr>
      <w:r w:rsidRPr="00A53DC8">
        <w:rPr>
          <w:b/>
          <w:noProof w:val="0"/>
        </w:rPr>
        <w:t xml:space="preserve">with </w:t>
      </w:r>
      <w:r w:rsidRPr="00A53DC8">
        <w:rPr>
          <w:noProof w:val="0"/>
        </w:rPr>
        <w:t>{</w:t>
      </w:r>
      <w:r w:rsidRPr="00A53DC8">
        <w:rPr>
          <w:b/>
          <w:noProof w:val="0"/>
        </w:rPr>
        <w:t xml:space="preserve"> </w:t>
      </w:r>
      <w:r w:rsidRPr="00A53DC8">
        <w:rPr>
          <w:noProof w:val="0"/>
        </w:rPr>
        <w:t>UE being registered to IMS</w:t>
      </w:r>
      <w:r w:rsidRPr="00A53DC8">
        <w:rPr>
          <w:b/>
          <w:noProof w:val="0"/>
        </w:rPr>
        <w:t xml:space="preserve"> </w:t>
      </w:r>
      <w:r w:rsidRPr="00A53DC8">
        <w:rPr>
          <w:noProof w:val="0"/>
        </w:rPr>
        <w:t>}</w:t>
      </w:r>
    </w:p>
    <w:p w:rsidR="00816621" w:rsidRPr="00A53DC8" w:rsidRDefault="00816621" w:rsidP="00816621">
      <w:pPr>
        <w:pStyle w:val="PL"/>
        <w:rPr>
          <w:b/>
          <w:noProof w:val="0"/>
        </w:rPr>
      </w:pPr>
      <w:r w:rsidRPr="00A53DC8">
        <w:rPr>
          <w:b/>
          <w:noProof w:val="0"/>
        </w:rPr>
        <w:t xml:space="preserve">ensure that </w:t>
      </w:r>
      <w:r w:rsidRPr="00A53DC8">
        <w:rPr>
          <w:noProof w:val="0"/>
        </w:rPr>
        <w:t>{</w:t>
      </w:r>
    </w:p>
    <w:p w:rsidR="00816621" w:rsidRPr="00A53DC8" w:rsidRDefault="00816621" w:rsidP="00816621">
      <w:pPr>
        <w:pStyle w:val="PL"/>
        <w:rPr>
          <w:b/>
          <w:noProof w:val="0"/>
        </w:rPr>
      </w:pPr>
      <w:r w:rsidRPr="00A53DC8">
        <w:rPr>
          <w:b/>
          <w:noProof w:val="0"/>
        </w:rPr>
        <w:t xml:space="preserve">  when </w:t>
      </w:r>
      <w:r w:rsidRPr="00A53DC8">
        <w:rPr>
          <w:noProof w:val="0"/>
        </w:rPr>
        <w:t>{</w:t>
      </w:r>
      <w:r w:rsidRPr="00A53DC8">
        <w:rPr>
          <w:b/>
          <w:noProof w:val="0"/>
        </w:rPr>
        <w:t xml:space="preserve"> </w:t>
      </w:r>
      <w:r w:rsidRPr="00A53DC8">
        <w:rPr>
          <w:noProof w:val="0"/>
        </w:rPr>
        <w:t>UE is made to update its capabilities</w:t>
      </w:r>
      <w:r w:rsidRPr="00A53DC8">
        <w:rPr>
          <w:b/>
          <w:noProof w:val="0"/>
        </w:rPr>
        <w:t xml:space="preserve"> </w:t>
      </w:r>
      <w:r w:rsidRPr="00A53DC8">
        <w:rPr>
          <w:noProof w:val="0"/>
        </w:rPr>
        <w:t>}</w:t>
      </w:r>
    </w:p>
    <w:p w:rsidR="00816621" w:rsidRPr="00A53DC8" w:rsidRDefault="00816621" w:rsidP="00816621">
      <w:pPr>
        <w:pStyle w:val="PL"/>
        <w:rPr>
          <w:b/>
          <w:noProof w:val="0"/>
        </w:rPr>
      </w:pPr>
      <w:r w:rsidRPr="00A53DC8">
        <w:rPr>
          <w:b/>
          <w:noProof w:val="0"/>
        </w:rPr>
        <w:t xml:space="preserve">    then </w:t>
      </w:r>
      <w:r w:rsidRPr="00A53DC8">
        <w:rPr>
          <w:noProof w:val="0"/>
        </w:rPr>
        <w:t>{</w:t>
      </w:r>
      <w:r w:rsidRPr="00A53DC8">
        <w:rPr>
          <w:b/>
          <w:noProof w:val="0"/>
        </w:rPr>
        <w:t xml:space="preserve"> </w:t>
      </w:r>
      <w:r w:rsidRPr="00A53DC8">
        <w:rPr>
          <w:noProof w:val="0"/>
        </w:rPr>
        <w:t>UE re-registers</w:t>
      </w:r>
      <w:r w:rsidRPr="00A53DC8">
        <w:rPr>
          <w:b/>
          <w:noProof w:val="0"/>
        </w:rPr>
        <w:t xml:space="preserve"> </w:t>
      </w:r>
      <w:r w:rsidRPr="00A53DC8">
        <w:rPr>
          <w:noProof w:val="0"/>
        </w:rPr>
        <w:t>}</w:t>
      </w:r>
    </w:p>
    <w:p w:rsidR="00816621" w:rsidRPr="00A53DC8" w:rsidRDefault="00EF2FFA" w:rsidP="00482465">
      <w:pPr>
        <w:pStyle w:val="PL"/>
        <w:rPr>
          <w:noProof w:val="0"/>
        </w:rPr>
      </w:pPr>
      <w:r w:rsidRPr="00A53DC8">
        <w:rPr>
          <w:noProof w:val="0"/>
        </w:rPr>
        <w:t xml:space="preserve">            }</w:t>
      </w:r>
    </w:p>
    <w:p w:rsidR="0031641D" w:rsidRPr="00A53DC8" w:rsidRDefault="0031641D" w:rsidP="00482465">
      <w:pPr>
        <w:pStyle w:val="PL"/>
        <w:rPr>
          <w:noProof w:val="0"/>
        </w:rPr>
      </w:pPr>
    </w:p>
    <w:p w:rsidR="00816621" w:rsidRPr="00A53DC8" w:rsidRDefault="00816621" w:rsidP="00EB3D4C">
      <w:pPr>
        <w:pStyle w:val="Heading3"/>
        <w:rPr>
          <w:rFonts w:eastAsia="MS Gothic"/>
        </w:rPr>
      </w:pPr>
      <w:bookmarkStart w:id="304" w:name="_Toc42778723"/>
      <w:bookmarkStart w:id="305" w:name="_Toc42785170"/>
      <w:bookmarkStart w:id="306" w:name="_Toc43210175"/>
      <w:bookmarkStart w:id="307" w:name="_Toc51948401"/>
      <w:bookmarkStart w:id="308" w:name="_Toc52162474"/>
      <w:bookmarkStart w:id="309" w:name="_Toc60916060"/>
      <w:r w:rsidRPr="00A53DC8">
        <w:rPr>
          <w:rFonts w:eastAsia="MS Gothic"/>
        </w:rPr>
        <w:t>6.6.2</w:t>
      </w:r>
      <w:r w:rsidRPr="00A53DC8">
        <w:rPr>
          <w:rFonts w:eastAsia="MS Gothic"/>
        </w:rPr>
        <w:tab/>
        <w:t>Conformance Requirements</w:t>
      </w:r>
      <w:bookmarkEnd w:id="304"/>
      <w:bookmarkEnd w:id="305"/>
      <w:bookmarkEnd w:id="306"/>
      <w:bookmarkEnd w:id="307"/>
      <w:bookmarkEnd w:id="308"/>
      <w:bookmarkEnd w:id="309"/>
    </w:p>
    <w:p w:rsidR="00816621" w:rsidRPr="00A53DC8" w:rsidRDefault="00816621" w:rsidP="00816621">
      <w:r w:rsidRPr="00A53DC8">
        <w:t>[TS 24.229, clause 5.1.1.4.1]:</w:t>
      </w:r>
    </w:p>
    <w:p w:rsidR="00816621" w:rsidRPr="00A53DC8" w:rsidRDefault="00816621" w:rsidP="00816621">
      <w:r w:rsidRPr="00A53DC8">
        <w:t xml:space="preserve">Unless either the user or the application within the UE has determined that a continued registration is not required the UE shall reregister an already registered public user identity either 600 seconds before the expiration time if the previous registration was for greater than 1200 seconds, or when half of the time has expired if the previous registration was for 1200 seconds or less, or when the UE </w:t>
      </w:r>
      <w:r w:rsidRPr="00A53DC8">
        <w:rPr>
          <w:lang w:eastAsia="zh-CN"/>
        </w:rPr>
        <w:t>intends</w:t>
      </w:r>
      <w:r w:rsidRPr="00A53DC8">
        <w:t xml:space="preserve"> to update its </w:t>
      </w:r>
      <w:r w:rsidRPr="00A53DC8">
        <w:rPr>
          <w:lang w:eastAsia="zh-CN"/>
        </w:rPr>
        <w:t>capabilities according to RFC 3840 [62] or when the UE needs to modify the ICSI values that the UE intends to use in a g.3gpp.icsi-ref media feature tag or IARI values that the UE intends to use in the g.3gpp.iari-ref media feature tag</w:t>
      </w:r>
      <w:r w:rsidRPr="00A53DC8">
        <w:t>.</w:t>
      </w:r>
    </w:p>
    <w:p w:rsidR="00816621" w:rsidRPr="00A53DC8" w:rsidRDefault="00816621" w:rsidP="00EB3D4C">
      <w:pPr>
        <w:pStyle w:val="Heading3"/>
        <w:rPr>
          <w:rFonts w:eastAsia="MS Gothic"/>
        </w:rPr>
      </w:pPr>
      <w:bookmarkStart w:id="310" w:name="_Toc42778724"/>
      <w:bookmarkStart w:id="311" w:name="_Toc42785171"/>
      <w:bookmarkStart w:id="312" w:name="_Toc43210176"/>
      <w:bookmarkStart w:id="313" w:name="_Toc51948402"/>
      <w:bookmarkStart w:id="314" w:name="_Toc52162475"/>
      <w:bookmarkStart w:id="315" w:name="_Toc60916061"/>
      <w:r w:rsidRPr="00A53DC8">
        <w:rPr>
          <w:rFonts w:eastAsia="MS Gothic"/>
        </w:rPr>
        <w:t>6.6.3</w:t>
      </w:r>
      <w:r w:rsidRPr="00A53DC8">
        <w:rPr>
          <w:rFonts w:eastAsia="MS Gothic"/>
        </w:rPr>
        <w:tab/>
        <w:t>Test description</w:t>
      </w:r>
      <w:bookmarkEnd w:id="310"/>
      <w:bookmarkEnd w:id="311"/>
      <w:bookmarkEnd w:id="312"/>
      <w:bookmarkEnd w:id="313"/>
      <w:bookmarkEnd w:id="314"/>
      <w:bookmarkEnd w:id="315"/>
    </w:p>
    <w:p w:rsidR="00816621" w:rsidRPr="00A53DC8" w:rsidRDefault="00816621" w:rsidP="00CF618F">
      <w:pPr>
        <w:pStyle w:val="Heading4"/>
      </w:pPr>
      <w:bookmarkStart w:id="316" w:name="_Toc43210177"/>
      <w:bookmarkStart w:id="317" w:name="_Toc51948403"/>
      <w:bookmarkStart w:id="318" w:name="_Toc52162476"/>
      <w:bookmarkStart w:id="319" w:name="_Toc60916062"/>
      <w:r w:rsidRPr="00A53DC8">
        <w:t>6.6.3.1</w:t>
      </w:r>
      <w:r w:rsidRPr="00A53DC8">
        <w:tab/>
        <w:t>Pre-test conditions</w:t>
      </w:r>
      <w:bookmarkEnd w:id="316"/>
      <w:bookmarkEnd w:id="317"/>
      <w:bookmarkEnd w:id="318"/>
      <w:bookmarkEnd w:id="319"/>
    </w:p>
    <w:p w:rsidR="00816621" w:rsidRPr="00A53DC8" w:rsidRDefault="00816621" w:rsidP="00816621">
      <w:pPr>
        <w:pStyle w:val="H6"/>
        <w:rPr>
          <w:rFonts w:cs="Arial"/>
        </w:rPr>
      </w:pPr>
      <w:r w:rsidRPr="00A53DC8">
        <w:rPr>
          <w:rFonts w:cs="Arial"/>
        </w:rPr>
        <w:t>System Simulator:</w:t>
      </w:r>
    </w:p>
    <w:p w:rsidR="00816621" w:rsidRPr="00A53DC8" w:rsidRDefault="00816621" w:rsidP="00816621">
      <w:pPr>
        <w:pStyle w:val="B10"/>
      </w:pPr>
      <w:r w:rsidRPr="00A53DC8">
        <w:t>-</w:t>
      </w:r>
      <w:r w:rsidRPr="00A53DC8">
        <w:tab/>
        <w:t xml:space="preserve">SS is configured with the shared secret key of IMS AKA algorithm, related to the IMS private user identity (IMPI) that is configured on the UICC card equipped into the UE. </w:t>
      </w:r>
    </w:p>
    <w:p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rsidR="00816621" w:rsidRPr="00A53DC8" w:rsidRDefault="00816621" w:rsidP="00816621">
      <w:pPr>
        <w:pStyle w:val="B10"/>
      </w:pPr>
      <w:r w:rsidRPr="00A53DC8">
        <w:t xml:space="preserve">- </w:t>
      </w:r>
      <w:r w:rsidRPr="00A53DC8">
        <w:tab/>
        <w:t>SS is listening to SIP default port 5060 for both UDP and TCP protocols.</w:t>
      </w:r>
    </w:p>
    <w:p w:rsidR="00816621" w:rsidRPr="00A53DC8" w:rsidRDefault="00816621" w:rsidP="00816621">
      <w:pPr>
        <w:pStyle w:val="B10"/>
      </w:pPr>
      <w:r w:rsidRPr="00A53DC8">
        <w:t>-</w:t>
      </w:r>
      <w:r w:rsidRPr="00A53DC8">
        <w:tab/>
        <w:t>1 NR Cell</w:t>
      </w:r>
    </w:p>
    <w:p w:rsidR="00816621" w:rsidRPr="00A53DC8" w:rsidRDefault="00816621" w:rsidP="00816621">
      <w:pPr>
        <w:pStyle w:val="H6"/>
      </w:pPr>
      <w:r w:rsidRPr="00A53DC8">
        <w:t>UE:</w:t>
      </w:r>
    </w:p>
    <w:p w:rsidR="00816621" w:rsidRPr="00A53DC8" w:rsidRDefault="00816621" w:rsidP="00816621">
      <w:pPr>
        <w:pStyle w:val="B10"/>
      </w:pPr>
      <w:r w:rsidRPr="00A53DC8">
        <w:t>-</w:t>
      </w:r>
      <w:r w:rsidRPr="00A53DC8">
        <w:tab/>
      </w:r>
      <w:bookmarkStart w:id="320" w:name="OLE_LINK2"/>
      <w:r w:rsidRPr="00A53DC8">
        <w:t>UE contains either ISIM and USIM applications or only USIM application on UICC.</w:t>
      </w:r>
      <w:bookmarkEnd w:id="320"/>
      <w:r w:rsidRPr="00A53DC8">
        <w:t xml:space="preserve"> </w:t>
      </w:r>
    </w:p>
    <w:p w:rsidR="00816621" w:rsidRPr="00A53DC8" w:rsidRDefault="00816621" w:rsidP="00816621">
      <w:pPr>
        <w:pStyle w:val="B10"/>
      </w:pPr>
      <w:r w:rsidRPr="00A53DC8">
        <w:t>-</w:t>
      </w:r>
      <w:r w:rsidRPr="00A53DC8">
        <w:tab/>
        <w:t xml:space="preserve">UE is registered to IMS services, by executing the generic test procedure in Annex A.2 up to the last step. </w:t>
      </w:r>
    </w:p>
    <w:p w:rsidR="00816621" w:rsidRPr="00A53DC8" w:rsidRDefault="00816621" w:rsidP="00816621">
      <w:pPr>
        <w:pStyle w:val="B10"/>
      </w:pPr>
      <w:r w:rsidRPr="00A53DC8">
        <w:t>-</w:t>
      </w:r>
      <w:r w:rsidRPr="00A53DC8">
        <w:tab/>
        <w:t xml:space="preserve">UE is able to be made change its capabilities, manifested through a specific instance which is setting the AT Command </w:t>
      </w:r>
      <w:bookmarkStart w:id="321" w:name="OLE_LINK11"/>
      <w:r w:rsidRPr="00A53DC8">
        <w:t>+CASIMS</w:t>
      </w:r>
      <w:bookmarkEnd w:id="321"/>
      <w:r w:rsidRPr="00A53DC8">
        <w:t xml:space="preserve"> (Availability for SMS using IMS, defined in 3GPP TS 27.007 [2</w:t>
      </w:r>
      <w:r w:rsidR="00C32488" w:rsidRPr="00A53DC8">
        <w:t>2</w:t>
      </w:r>
      <w:r w:rsidRPr="00A53DC8">
        <w:t>] 8.72) to 0.</w:t>
      </w:r>
    </w:p>
    <w:p w:rsidR="00816621" w:rsidRPr="00A53DC8" w:rsidRDefault="00816621" w:rsidP="00816621">
      <w:pPr>
        <w:pStyle w:val="H6"/>
        <w:rPr>
          <w:rFonts w:cs="Arial"/>
        </w:rPr>
      </w:pPr>
      <w:r w:rsidRPr="00A53DC8">
        <w:rPr>
          <w:rFonts w:cs="Arial"/>
        </w:rPr>
        <w:t>Preamble:</w:t>
      </w:r>
    </w:p>
    <w:p w:rsidR="00816621" w:rsidRPr="00A53DC8" w:rsidRDefault="00816621" w:rsidP="00816621">
      <w:pPr>
        <w:pStyle w:val="B10"/>
      </w:pPr>
      <w:r w:rsidRPr="00A53DC8">
        <w:t>-</w:t>
      </w:r>
      <w:r w:rsidRPr="00A53DC8">
        <w:tab/>
        <w:t>None.</w:t>
      </w:r>
    </w:p>
    <w:p w:rsidR="00816621" w:rsidRPr="00A53DC8" w:rsidRDefault="00816621" w:rsidP="00CF618F">
      <w:pPr>
        <w:pStyle w:val="Heading4"/>
        <w:rPr>
          <w:snapToGrid w:val="0"/>
        </w:rPr>
      </w:pPr>
      <w:bookmarkStart w:id="322" w:name="_Toc43210178"/>
      <w:bookmarkStart w:id="323" w:name="_Toc51948404"/>
      <w:bookmarkStart w:id="324" w:name="_Toc52162477"/>
      <w:bookmarkStart w:id="325" w:name="_Toc60916063"/>
      <w:r w:rsidRPr="00A53DC8">
        <w:lastRenderedPageBreak/>
        <w:t>6.6.3.2</w:t>
      </w:r>
      <w:r w:rsidRPr="00A53DC8">
        <w:tab/>
      </w:r>
      <w:r w:rsidRPr="00A53DC8">
        <w:rPr>
          <w:snapToGrid w:val="0"/>
        </w:rPr>
        <w:t>Test procedure sequence</w:t>
      </w:r>
      <w:bookmarkEnd w:id="322"/>
      <w:bookmarkEnd w:id="323"/>
      <w:bookmarkEnd w:id="324"/>
      <w:bookmarkEnd w:id="325"/>
    </w:p>
    <w:p w:rsidR="00816621" w:rsidRPr="00A53DC8" w:rsidRDefault="00816621" w:rsidP="00816621">
      <w:pPr>
        <w:pStyle w:val="TH"/>
        <w:rPr>
          <w:rFonts w:cs="Arial"/>
        </w:rPr>
      </w:pPr>
      <w:r w:rsidRPr="00A53DC8">
        <w:rPr>
          <w:rFonts w:cs="Arial"/>
        </w:rPr>
        <w:t>Table 6.6.3.2-1: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A53DC8" w:rsidTr="003A6D32">
        <w:trPr>
          <w:jc w:val="center"/>
        </w:trPr>
        <w:tc>
          <w:tcPr>
            <w:tcW w:w="567" w:type="dxa"/>
            <w:tcBorders>
              <w:bottom w:val="nil"/>
            </w:tcBorders>
          </w:tcPr>
          <w:p w:rsidR="00816621" w:rsidRPr="00A53DC8" w:rsidRDefault="00816621" w:rsidP="00A20284">
            <w:pPr>
              <w:pStyle w:val="TAH"/>
              <w:ind w:left="400" w:hanging="400"/>
            </w:pPr>
            <w:r w:rsidRPr="00A53DC8">
              <w:t>St</w:t>
            </w:r>
          </w:p>
        </w:tc>
        <w:tc>
          <w:tcPr>
            <w:tcW w:w="3968" w:type="dxa"/>
          </w:tcPr>
          <w:p w:rsidR="00816621" w:rsidRPr="00A53DC8" w:rsidRDefault="00816621" w:rsidP="00A20284">
            <w:pPr>
              <w:pStyle w:val="TAH"/>
              <w:ind w:left="400" w:hanging="400"/>
            </w:pPr>
            <w:r w:rsidRPr="00A53DC8">
              <w:t>Procedure</w:t>
            </w:r>
          </w:p>
        </w:tc>
        <w:tc>
          <w:tcPr>
            <w:tcW w:w="3684" w:type="dxa"/>
            <w:gridSpan w:val="2"/>
          </w:tcPr>
          <w:p w:rsidR="00816621" w:rsidRPr="00A53DC8" w:rsidRDefault="00816621" w:rsidP="00A20284">
            <w:pPr>
              <w:pStyle w:val="TAH"/>
              <w:ind w:left="400" w:hanging="400"/>
            </w:pPr>
            <w:r w:rsidRPr="00A53DC8">
              <w:t>Message Sequence</w:t>
            </w:r>
          </w:p>
        </w:tc>
        <w:tc>
          <w:tcPr>
            <w:tcW w:w="567" w:type="dxa"/>
            <w:tcBorders>
              <w:bottom w:val="nil"/>
            </w:tcBorders>
          </w:tcPr>
          <w:p w:rsidR="00816621" w:rsidRPr="00A53DC8" w:rsidRDefault="00816621" w:rsidP="00A20284">
            <w:pPr>
              <w:pStyle w:val="TAH"/>
            </w:pPr>
            <w:r w:rsidRPr="00A53DC8">
              <w:t>TP</w:t>
            </w:r>
          </w:p>
        </w:tc>
        <w:tc>
          <w:tcPr>
            <w:tcW w:w="850" w:type="dxa"/>
            <w:tcBorders>
              <w:bottom w:val="nil"/>
            </w:tcBorders>
          </w:tcPr>
          <w:p w:rsidR="00816621" w:rsidRPr="00A53DC8" w:rsidRDefault="00816621" w:rsidP="00A20284">
            <w:pPr>
              <w:pStyle w:val="TAH"/>
            </w:pPr>
            <w:r w:rsidRPr="00A53DC8">
              <w:t>Verdict</w:t>
            </w:r>
          </w:p>
        </w:tc>
      </w:tr>
      <w:tr w:rsidR="00816621" w:rsidRPr="00A53DC8" w:rsidTr="003A6D32">
        <w:trPr>
          <w:jc w:val="center"/>
        </w:trPr>
        <w:tc>
          <w:tcPr>
            <w:tcW w:w="567" w:type="dxa"/>
            <w:tcBorders>
              <w:top w:val="nil"/>
            </w:tcBorders>
          </w:tcPr>
          <w:p w:rsidR="00816621" w:rsidRPr="00A53DC8" w:rsidRDefault="00816621" w:rsidP="00A20284">
            <w:pPr>
              <w:pStyle w:val="TAH"/>
            </w:pPr>
          </w:p>
        </w:tc>
        <w:tc>
          <w:tcPr>
            <w:tcW w:w="3968" w:type="dxa"/>
          </w:tcPr>
          <w:p w:rsidR="00816621" w:rsidRPr="00A53DC8" w:rsidRDefault="00816621" w:rsidP="00A20284">
            <w:pPr>
              <w:pStyle w:val="TAH"/>
            </w:pPr>
          </w:p>
        </w:tc>
        <w:tc>
          <w:tcPr>
            <w:tcW w:w="708" w:type="dxa"/>
          </w:tcPr>
          <w:p w:rsidR="00816621" w:rsidRPr="00A53DC8" w:rsidRDefault="00816621" w:rsidP="00A20284">
            <w:pPr>
              <w:pStyle w:val="TAH"/>
            </w:pPr>
            <w:r w:rsidRPr="00A53DC8">
              <w:t>U - S</w:t>
            </w:r>
          </w:p>
        </w:tc>
        <w:tc>
          <w:tcPr>
            <w:tcW w:w="2976" w:type="dxa"/>
          </w:tcPr>
          <w:p w:rsidR="00816621" w:rsidRPr="00A53DC8" w:rsidRDefault="00816621" w:rsidP="00A20284">
            <w:pPr>
              <w:pStyle w:val="TAH"/>
            </w:pPr>
            <w:r w:rsidRPr="00A53DC8">
              <w:t>Message</w:t>
            </w:r>
          </w:p>
        </w:tc>
        <w:tc>
          <w:tcPr>
            <w:tcW w:w="567" w:type="dxa"/>
            <w:tcBorders>
              <w:top w:val="nil"/>
            </w:tcBorders>
          </w:tcPr>
          <w:p w:rsidR="00816621" w:rsidRPr="00A53DC8" w:rsidRDefault="00816621" w:rsidP="00A20284">
            <w:pPr>
              <w:pStyle w:val="TAH"/>
            </w:pPr>
          </w:p>
        </w:tc>
        <w:tc>
          <w:tcPr>
            <w:tcW w:w="850" w:type="dxa"/>
            <w:tcBorders>
              <w:top w:val="nil"/>
            </w:tcBorders>
          </w:tcPr>
          <w:p w:rsidR="00816621" w:rsidRPr="00A53DC8" w:rsidRDefault="00816621" w:rsidP="00A20284">
            <w:pPr>
              <w:pStyle w:val="TAH"/>
            </w:pPr>
          </w:p>
        </w:tc>
      </w:tr>
      <w:tr w:rsidR="00816621" w:rsidRPr="00A53DC8" w:rsidTr="003A6D32">
        <w:trPr>
          <w:jc w:val="center"/>
        </w:trPr>
        <w:tc>
          <w:tcPr>
            <w:tcW w:w="567" w:type="dxa"/>
          </w:tcPr>
          <w:p w:rsidR="00816621" w:rsidRPr="00A53DC8" w:rsidRDefault="00816621" w:rsidP="00A20284">
            <w:pPr>
              <w:pStyle w:val="TAC"/>
            </w:pPr>
            <w:r w:rsidRPr="00A53DC8">
              <w:t>1</w:t>
            </w:r>
          </w:p>
        </w:tc>
        <w:tc>
          <w:tcPr>
            <w:tcW w:w="3968" w:type="dxa"/>
          </w:tcPr>
          <w:p w:rsidR="00816621" w:rsidRPr="00A53DC8" w:rsidRDefault="00816621" w:rsidP="00A20284">
            <w:pPr>
              <w:pStyle w:val="TAL"/>
              <w:rPr>
                <w:rFonts w:eastAsia="Malgun Gothic"/>
                <w:snapToGrid w:val="0"/>
                <w:lang w:eastAsia="zh-CN"/>
              </w:rPr>
            </w:pPr>
            <w:r w:rsidRPr="00A53DC8">
              <w:rPr>
                <w:snapToGrid w:val="0"/>
              </w:rPr>
              <w:t>Turning off the UE</w:t>
            </w:r>
            <w:r w:rsidR="00D44BAD" w:rsidRPr="00A53DC8">
              <w:rPr>
                <w:snapToGrid w:val="0"/>
              </w:rPr>
              <w:t>'</w:t>
            </w:r>
            <w:r w:rsidRPr="00A53DC8">
              <w:rPr>
                <w:snapToGrid w:val="0"/>
              </w:rPr>
              <w:t xml:space="preserve">s SMS over IMS capability through AT command </w:t>
            </w:r>
            <w:r w:rsidRPr="00A53DC8">
              <w:t>+CASIMS</w:t>
            </w:r>
            <w:r w:rsidRPr="00A53DC8">
              <w:rPr>
                <w:snapToGrid w:val="0"/>
              </w:rPr>
              <w:t xml:space="preserve"> (3GPP TS 27.007 clause </w:t>
            </w:r>
            <w:r w:rsidRPr="00A53DC8">
              <w:t>8.72</w:t>
            </w:r>
            <w:r w:rsidRPr="00A53DC8">
              <w:rPr>
                <w:snapToGrid w:val="0"/>
              </w:rPr>
              <w:t>) set to 0.</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2</w:t>
            </w:r>
          </w:p>
        </w:tc>
        <w:tc>
          <w:tcPr>
            <w:tcW w:w="3968" w:type="dxa"/>
          </w:tcPr>
          <w:p w:rsidR="00816621" w:rsidRPr="00A53DC8" w:rsidRDefault="00816621" w:rsidP="00A20284">
            <w:pPr>
              <w:pStyle w:val="TAL"/>
              <w:rPr>
                <w:snapToGrid w:val="0"/>
                <w:lang w:eastAsia="zh-CN"/>
              </w:rPr>
            </w:pPr>
            <w:r w:rsidRPr="00A53DC8">
              <w:rPr>
                <w:snapToGrid w:val="0"/>
                <w:lang w:eastAsia="zh-CN"/>
              </w:rPr>
              <w:t>Check: does the UE initiate a re</w:t>
            </w:r>
            <w:r w:rsidR="00BC298E" w:rsidRPr="00A53DC8">
              <w:rPr>
                <w:snapToGrid w:val="0"/>
                <w:lang w:eastAsia="zh-CN"/>
              </w:rPr>
              <w:t>-</w:t>
            </w:r>
            <w:r w:rsidRPr="00A53DC8">
              <w:rPr>
                <w:snapToGrid w:val="0"/>
                <w:lang w:eastAsia="zh-CN"/>
              </w:rPr>
              <w:t>registration procedure, and indicating the changed capabilities in the REGISTER message?</w:t>
            </w:r>
          </w:p>
        </w:tc>
        <w:tc>
          <w:tcPr>
            <w:tcW w:w="708" w:type="dxa"/>
          </w:tcPr>
          <w:p w:rsidR="00816621" w:rsidRPr="00A53DC8" w:rsidRDefault="00816621" w:rsidP="00A20284">
            <w:pPr>
              <w:pStyle w:val="TAC"/>
            </w:pPr>
            <w:r w:rsidRPr="00A53DC8">
              <w:t>--&gt;</w:t>
            </w:r>
          </w:p>
        </w:tc>
        <w:tc>
          <w:tcPr>
            <w:tcW w:w="2976" w:type="dxa"/>
          </w:tcPr>
          <w:p w:rsidR="00816621" w:rsidRPr="00A53DC8" w:rsidRDefault="00816621" w:rsidP="00A20284">
            <w:pPr>
              <w:pStyle w:val="TAL"/>
              <w:rPr>
                <w:lang w:eastAsia="zh-CN"/>
              </w:rPr>
            </w:pPr>
            <w:r w:rsidRPr="00A53DC8">
              <w:rPr>
                <w:lang w:eastAsia="zh-CN"/>
              </w:rPr>
              <w:t>REGISTER</w:t>
            </w:r>
          </w:p>
        </w:tc>
        <w:tc>
          <w:tcPr>
            <w:tcW w:w="567" w:type="dxa"/>
          </w:tcPr>
          <w:p w:rsidR="00816621" w:rsidRPr="00A53DC8" w:rsidRDefault="00816621" w:rsidP="00A20284">
            <w:pPr>
              <w:pStyle w:val="TAC"/>
              <w:rPr>
                <w:lang w:eastAsia="zh-CN"/>
              </w:rPr>
            </w:pPr>
            <w:r w:rsidRPr="00A53DC8">
              <w:rPr>
                <w:lang w:eastAsia="zh-CN"/>
              </w:rPr>
              <w:t>1</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pPr>
            <w:r w:rsidRPr="00A53DC8">
              <w:t>3</w:t>
            </w:r>
          </w:p>
        </w:tc>
        <w:tc>
          <w:tcPr>
            <w:tcW w:w="3968" w:type="dxa"/>
          </w:tcPr>
          <w:p w:rsidR="00816621" w:rsidRPr="00A53DC8" w:rsidRDefault="00A8083B" w:rsidP="00A20284">
            <w:pPr>
              <w:pStyle w:val="TAL"/>
              <w:rPr>
                <w:snapToGrid w:val="0"/>
                <w:lang w:eastAsia="zh-CN"/>
              </w:rPr>
            </w:pPr>
            <w:r w:rsidRPr="00A53DC8">
              <w:rPr>
                <w:snapToGrid w:val="0"/>
                <w:lang w:eastAsia="zh-CN"/>
              </w:rPr>
              <w:t>Void</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4</w:t>
            </w:r>
          </w:p>
        </w:tc>
        <w:tc>
          <w:tcPr>
            <w:tcW w:w="3968" w:type="dxa"/>
          </w:tcPr>
          <w:p w:rsidR="00816621" w:rsidRPr="00A53DC8" w:rsidRDefault="00A8083B" w:rsidP="00A20284">
            <w:pPr>
              <w:pStyle w:val="TAL"/>
              <w:rPr>
                <w:snapToGrid w:val="0"/>
                <w:lang w:eastAsia="zh-CN"/>
              </w:rPr>
            </w:pPr>
            <w:r w:rsidRPr="00A53DC8">
              <w:rPr>
                <w:snapToGrid w:val="0"/>
                <w:lang w:eastAsia="zh-CN"/>
              </w:rPr>
              <w:t>Void</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5</w:t>
            </w:r>
          </w:p>
        </w:tc>
        <w:tc>
          <w:tcPr>
            <w:tcW w:w="3968" w:type="dxa"/>
          </w:tcPr>
          <w:p w:rsidR="00816621" w:rsidRPr="00A53DC8" w:rsidRDefault="00816621" w:rsidP="00A20284">
            <w:pPr>
              <w:pStyle w:val="TAL"/>
              <w:rPr>
                <w:snapToGrid w:val="0"/>
                <w:lang w:eastAsia="zh-CN"/>
              </w:rPr>
            </w:pPr>
            <w:r w:rsidRPr="00A53DC8">
              <w:rPr>
                <w:snapToGrid w:val="0"/>
                <w:lang w:eastAsia="zh-CN"/>
              </w:rPr>
              <w:t xml:space="preserve">SS </w:t>
            </w:r>
            <w:r w:rsidR="00D44BAD" w:rsidRPr="00A53DC8">
              <w:rPr>
                <w:snapToGrid w:val="0"/>
                <w:lang w:eastAsia="zh-CN"/>
              </w:rPr>
              <w:t>responds</w:t>
            </w:r>
            <w:r w:rsidRPr="00A53DC8">
              <w:rPr>
                <w:snapToGrid w:val="0"/>
                <w:lang w:eastAsia="zh-CN"/>
              </w:rPr>
              <w:t xml:space="preserve"> </w:t>
            </w:r>
            <w:r w:rsidR="00BD68EB" w:rsidRPr="00A53DC8">
              <w:rPr>
                <w:snapToGrid w:val="0"/>
                <w:lang w:eastAsia="zh-CN"/>
              </w:rPr>
              <w:t xml:space="preserve">with </w:t>
            </w:r>
            <w:r w:rsidRPr="00A53DC8">
              <w:rPr>
                <w:snapToGrid w:val="0"/>
                <w:lang w:eastAsia="zh-CN"/>
              </w:rPr>
              <w:t>200 OK for REGISTER</w:t>
            </w:r>
          </w:p>
        </w:tc>
        <w:tc>
          <w:tcPr>
            <w:tcW w:w="708" w:type="dxa"/>
          </w:tcPr>
          <w:p w:rsidR="00816621" w:rsidRPr="00A53DC8" w:rsidRDefault="00816621" w:rsidP="00A20284">
            <w:pPr>
              <w:pStyle w:val="TAC"/>
            </w:pPr>
            <w:r w:rsidRPr="00A53DC8">
              <w:rPr>
                <w:lang w:eastAsia="zh-CN"/>
              </w:rPr>
              <w:t>&lt;--</w:t>
            </w:r>
          </w:p>
        </w:tc>
        <w:tc>
          <w:tcPr>
            <w:tcW w:w="2976" w:type="dxa"/>
          </w:tcPr>
          <w:p w:rsidR="00816621" w:rsidRPr="00A53DC8" w:rsidRDefault="00816621" w:rsidP="00A20284">
            <w:pPr>
              <w:pStyle w:val="TAL"/>
              <w:rPr>
                <w:lang w:eastAsia="zh-CN"/>
              </w:rPr>
            </w:pPr>
            <w:r w:rsidRPr="00A53DC8">
              <w:rPr>
                <w:lang w:eastAsia="zh-CN"/>
              </w:rPr>
              <w:t>200 OK</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bl>
    <w:p w:rsidR="00EF2FFA" w:rsidRPr="00A53DC8" w:rsidRDefault="00EF2FFA" w:rsidP="00EF2FFA"/>
    <w:p w:rsidR="00816621" w:rsidRPr="00A53DC8" w:rsidRDefault="00816621" w:rsidP="00CF618F">
      <w:pPr>
        <w:pStyle w:val="Heading4"/>
      </w:pPr>
      <w:bookmarkStart w:id="326" w:name="_Toc43210179"/>
      <w:bookmarkStart w:id="327" w:name="_Toc51948405"/>
      <w:bookmarkStart w:id="328" w:name="_Toc52162478"/>
      <w:bookmarkStart w:id="329" w:name="_Toc60916064"/>
      <w:r w:rsidRPr="00A53DC8">
        <w:t>6.6.3.3</w:t>
      </w:r>
      <w:r w:rsidRPr="00A53DC8">
        <w:tab/>
        <w:t>Specific message contents</w:t>
      </w:r>
      <w:bookmarkEnd w:id="326"/>
      <w:bookmarkEnd w:id="327"/>
      <w:bookmarkEnd w:id="328"/>
      <w:bookmarkEnd w:id="329"/>
    </w:p>
    <w:p w:rsidR="00816621" w:rsidRPr="00A53DC8" w:rsidRDefault="00816621" w:rsidP="00816621">
      <w:pPr>
        <w:pStyle w:val="TH"/>
      </w:pPr>
      <w:r w:rsidRPr="00A53DC8">
        <w:t>Table 6.6.3.</w:t>
      </w:r>
      <w:r w:rsidR="009F48B5" w:rsidRPr="00A53DC8">
        <w:t>3</w:t>
      </w:r>
      <w:r w:rsidRPr="00A53DC8">
        <w:t>-</w:t>
      </w:r>
      <w:r w:rsidR="009F48B5" w:rsidRPr="00A53DC8">
        <w:t>1</w:t>
      </w:r>
      <w:r w:rsidRPr="00A53DC8">
        <w:t>: REGISTER (step 2,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C298E" w:rsidRPr="00A53DC8" w:rsidTr="00BC298E">
        <w:trPr>
          <w:jc w:val="center"/>
        </w:trPr>
        <w:tc>
          <w:tcPr>
            <w:tcW w:w="9639" w:type="dxa"/>
            <w:gridSpan w:val="5"/>
            <w:tcBorders>
              <w:top w:val="single" w:sz="4" w:space="0" w:color="auto"/>
              <w:left w:val="single" w:sz="4" w:space="0" w:color="auto"/>
              <w:bottom w:val="single" w:sz="4" w:space="0" w:color="auto"/>
              <w:right w:val="single" w:sz="4" w:space="0" w:color="auto"/>
            </w:tcBorders>
          </w:tcPr>
          <w:p w:rsidR="00BC298E" w:rsidRPr="00A53DC8" w:rsidRDefault="00BC298E" w:rsidP="00BC298E">
            <w:pPr>
              <w:pStyle w:val="TAL"/>
            </w:pPr>
            <w:r w:rsidRPr="00A53DC8">
              <w:t>Derivation Path: TS 34.229-1 [2], Table in subclause A.1.1, Condition A2, A17 and A32</w:t>
            </w:r>
          </w:p>
        </w:tc>
      </w:tr>
      <w:tr w:rsidR="00BC298E" w:rsidRPr="00A53DC8" w:rsidTr="00BC298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Header/param</w:t>
            </w:r>
          </w:p>
        </w:tc>
        <w:tc>
          <w:tcPr>
            <w:tcW w:w="868"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Cond</w:t>
            </w:r>
          </w:p>
        </w:tc>
        <w:tc>
          <w:tcPr>
            <w:tcW w:w="4719"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Value/remark</w:t>
            </w:r>
          </w:p>
        </w:tc>
        <w:tc>
          <w:tcPr>
            <w:tcW w:w="741" w:type="dxa"/>
            <w:tcBorders>
              <w:bottom w:val="single" w:sz="4" w:space="0" w:color="auto"/>
            </w:tcBorders>
            <w:shd w:val="clear" w:color="auto" w:fill="auto"/>
          </w:tcPr>
          <w:p w:rsidR="00BC298E" w:rsidRPr="00A53DC8" w:rsidRDefault="00BC298E" w:rsidP="00F642ED">
            <w:pPr>
              <w:keepNext/>
              <w:keepLines/>
              <w:spacing w:after="0"/>
              <w:jc w:val="center"/>
              <w:rPr>
                <w:rFonts w:ascii="Arial" w:hAnsi="Arial"/>
                <w:b/>
                <w:sz w:val="18"/>
              </w:rPr>
            </w:pPr>
            <w:r w:rsidRPr="00A53DC8">
              <w:rPr>
                <w:rFonts w:ascii="Arial" w:hAnsi="Arial"/>
                <w:b/>
                <w:sz w:val="18"/>
              </w:rPr>
              <w:t>Rel</w:t>
            </w:r>
          </w:p>
        </w:tc>
        <w:tc>
          <w:tcPr>
            <w:tcW w:w="1538" w:type="dxa"/>
            <w:tcBorders>
              <w:bottom w:val="single" w:sz="4" w:space="0" w:color="auto"/>
            </w:tcBorders>
          </w:tcPr>
          <w:p w:rsidR="00BC298E" w:rsidRPr="00A53DC8" w:rsidRDefault="00BC298E" w:rsidP="00F642ED">
            <w:pPr>
              <w:keepNext/>
              <w:keepLines/>
              <w:spacing w:after="0"/>
              <w:jc w:val="center"/>
              <w:rPr>
                <w:rFonts w:ascii="Arial" w:hAnsi="Arial"/>
                <w:b/>
                <w:sz w:val="18"/>
              </w:rPr>
            </w:pPr>
            <w:r w:rsidRPr="00A53DC8">
              <w:rPr>
                <w:rFonts w:ascii="Arial" w:hAnsi="Arial"/>
                <w:b/>
                <w:sz w:val="18"/>
              </w:rPr>
              <w:t>Reference</w:t>
            </w:r>
          </w:p>
        </w:tc>
      </w:tr>
      <w:tr w:rsidR="00BC298E" w:rsidRPr="00A53DC8"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b/>
                <w:sz w:val="18"/>
              </w:rPr>
            </w:pPr>
            <w:r w:rsidRPr="00A53DC8">
              <w:rPr>
                <w:rFonts w:ascii="Arial" w:hAnsi="Arial"/>
                <w:b/>
                <w:sz w:val="18"/>
              </w:rPr>
              <w:t>Contact</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r w:rsidR="00BC298E" w:rsidRPr="00A53DC8"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b/>
                <w:sz w:val="18"/>
              </w:rPr>
            </w:pPr>
            <w:r w:rsidRPr="00A53DC8">
              <w:rPr>
                <w:rFonts w:ascii="Arial" w:hAnsi="Arial"/>
                <w:sz w:val="18"/>
              </w:rPr>
              <w:tab/>
              <w:t xml:space="preserve">feature-param </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r w:rsidRPr="00A53DC8">
              <w:rPr>
                <w:rFonts w:ascii="Arial" w:hAnsi="Arial"/>
                <w:sz w:val="18"/>
              </w:rPr>
              <w:t>does not contain "+g.3gpp.smsip"</w:t>
            </w: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r w:rsidR="00BC298E" w:rsidRPr="00A53DC8"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b/>
                <w:bCs/>
                <w:sz w:val="18"/>
              </w:rPr>
            </w:pPr>
            <w:r w:rsidRPr="00A53DC8">
              <w:rPr>
                <w:rFonts w:ascii="Arial" w:hAnsi="Arial"/>
                <w:b/>
                <w:bCs/>
                <w:sz w:val="18"/>
              </w:rPr>
              <w:t>Authorization</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r w:rsidR="00BC298E" w:rsidRPr="00A53DC8" w:rsidTr="00BC298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r w:rsidRPr="00A53DC8">
              <w:rPr>
                <w:rFonts w:ascii="Arial" w:hAnsi="Arial"/>
                <w:sz w:val="18"/>
              </w:rPr>
              <w:tab/>
              <w:t xml:space="preserve">nonce-count </w:t>
            </w:r>
          </w:p>
        </w:tc>
        <w:tc>
          <w:tcPr>
            <w:tcW w:w="868"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4719"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r w:rsidRPr="00A53DC8">
              <w:rPr>
                <w:rFonts w:ascii="Arial" w:hAnsi="Arial"/>
                <w:sz w:val="18"/>
              </w:rPr>
              <w:t>2</w:t>
            </w:r>
          </w:p>
        </w:tc>
        <w:tc>
          <w:tcPr>
            <w:tcW w:w="741" w:type="dxa"/>
            <w:tcBorders>
              <w:top w:val="single" w:sz="4" w:space="0" w:color="auto"/>
              <w:bottom w:val="single" w:sz="4" w:space="0" w:color="auto"/>
            </w:tcBorders>
            <w:shd w:val="clear" w:color="auto" w:fill="auto"/>
          </w:tcPr>
          <w:p w:rsidR="00BC298E" w:rsidRPr="00A53DC8" w:rsidRDefault="00BC298E" w:rsidP="00F642ED">
            <w:pPr>
              <w:keepNext/>
              <w:keepLines/>
              <w:spacing w:after="0"/>
              <w:rPr>
                <w:rFonts w:ascii="Arial" w:hAnsi="Arial"/>
                <w:sz w:val="18"/>
              </w:rPr>
            </w:pPr>
          </w:p>
        </w:tc>
        <w:tc>
          <w:tcPr>
            <w:tcW w:w="1538" w:type="dxa"/>
            <w:tcBorders>
              <w:top w:val="single" w:sz="4" w:space="0" w:color="auto"/>
              <w:bottom w:val="single" w:sz="4" w:space="0" w:color="auto"/>
            </w:tcBorders>
          </w:tcPr>
          <w:p w:rsidR="00BC298E" w:rsidRPr="00A53DC8" w:rsidRDefault="00BC298E" w:rsidP="00F642ED">
            <w:pPr>
              <w:keepNext/>
              <w:keepLines/>
              <w:spacing w:after="0"/>
              <w:rPr>
                <w:rFonts w:ascii="Arial" w:hAnsi="Arial"/>
                <w:sz w:val="18"/>
              </w:rPr>
            </w:pPr>
          </w:p>
        </w:tc>
      </w:tr>
    </w:tbl>
    <w:p w:rsidR="00816621" w:rsidRPr="00A53DC8" w:rsidRDefault="00816621" w:rsidP="00816621"/>
    <w:p w:rsidR="00816621" w:rsidRPr="00A53DC8" w:rsidRDefault="00816621" w:rsidP="00816621">
      <w:pPr>
        <w:pStyle w:val="TH"/>
      </w:pPr>
      <w:r w:rsidRPr="00A53DC8">
        <w:t>Table 6.6.3.</w:t>
      </w:r>
      <w:r w:rsidR="009F48B5" w:rsidRPr="00A53DC8">
        <w:t>3</w:t>
      </w:r>
      <w:r w:rsidRPr="00A53DC8">
        <w:t>-</w:t>
      </w:r>
      <w:r w:rsidR="009F48B5" w:rsidRPr="00A53DC8">
        <w:t>2</w:t>
      </w:r>
      <w:r w:rsidRPr="00A53DC8">
        <w:t xml:space="preserve">: </w:t>
      </w:r>
      <w:r w:rsidR="00A8083B" w:rsidRPr="00A53DC8">
        <w:t>Void</w:t>
      </w:r>
    </w:p>
    <w:p w:rsidR="00816621" w:rsidRPr="00A53DC8" w:rsidRDefault="00816621" w:rsidP="00816621">
      <w:pPr>
        <w:pStyle w:val="TH"/>
      </w:pPr>
      <w:r w:rsidRPr="00A53DC8">
        <w:t>Table 6.6.3.</w:t>
      </w:r>
      <w:r w:rsidR="009F48B5" w:rsidRPr="00A53DC8">
        <w:t>3</w:t>
      </w:r>
      <w:r w:rsidRPr="00A53DC8">
        <w:t>-</w:t>
      </w:r>
      <w:r w:rsidR="009F48B5" w:rsidRPr="00A53DC8">
        <w:t>3</w:t>
      </w:r>
      <w:r w:rsidRPr="00A53DC8">
        <w:t xml:space="preserve">: </w:t>
      </w:r>
      <w:r w:rsidR="00A8083B" w:rsidRPr="00A53DC8">
        <w:t>Void</w:t>
      </w:r>
    </w:p>
    <w:p w:rsidR="00BC298E" w:rsidRPr="00A53DC8" w:rsidRDefault="00BC298E" w:rsidP="00816621"/>
    <w:p w:rsidR="00816621" w:rsidRPr="00A53DC8" w:rsidRDefault="00816621" w:rsidP="00816621">
      <w:pPr>
        <w:pStyle w:val="TH"/>
      </w:pPr>
      <w:r w:rsidRPr="00A53DC8">
        <w:t>Table 6.6.3.</w:t>
      </w:r>
      <w:r w:rsidR="009F48B5" w:rsidRPr="00A53DC8">
        <w:t>3</w:t>
      </w:r>
      <w:r w:rsidRPr="00A53DC8">
        <w:t>-</w:t>
      </w:r>
      <w:r w:rsidR="009F48B5" w:rsidRPr="00A53DC8">
        <w:t>4</w:t>
      </w:r>
      <w:r w:rsidRPr="00A53DC8">
        <w:t>: 200 OK for REGISTER (step 5, table 6.6.3.2-1)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rsidTr="009F3FAD">
        <w:trPr>
          <w:jc w:val="center"/>
        </w:trPr>
        <w:tc>
          <w:tcPr>
            <w:tcW w:w="9639" w:type="dxa"/>
          </w:tcPr>
          <w:p w:rsidR="00816621" w:rsidRPr="00A53DC8" w:rsidRDefault="00816621" w:rsidP="00A20284">
            <w:pPr>
              <w:pStyle w:val="TAL"/>
            </w:pPr>
            <w:r w:rsidRPr="00A53DC8">
              <w:t>Derivation Path: TS 34.229-1 [2], Table in subclause A.1.3, Condition A2</w:t>
            </w:r>
          </w:p>
        </w:tc>
      </w:tr>
    </w:tbl>
    <w:p w:rsidR="00BC244A" w:rsidRPr="00A53DC8" w:rsidRDefault="00BC244A" w:rsidP="003E11B9">
      <w:pPr>
        <w:rPr>
          <w:rFonts w:eastAsia="MS Gothic"/>
        </w:rPr>
      </w:pPr>
    </w:p>
    <w:p w:rsidR="00816621" w:rsidRPr="00A53DC8" w:rsidRDefault="00C8183A" w:rsidP="00816621">
      <w:pPr>
        <w:pStyle w:val="Heading2"/>
        <w:rPr>
          <w:rFonts w:eastAsia="MS Gothic"/>
        </w:rPr>
      </w:pPr>
      <w:bookmarkStart w:id="330" w:name="_Toc42778725"/>
      <w:bookmarkStart w:id="331" w:name="_Toc42785172"/>
      <w:r w:rsidRPr="00A53DC8">
        <w:rPr>
          <w:rFonts w:eastAsia="MS Gothic"/>
        </w:rPr>
        <w:br w:type="page"/>
      </w:r>
      <w:bookmarkStart w:id="332" w:name="_Toc43210180"/>
      <w:bookmarkStart w:id="333" w:name="_Toc51948406"/>
      <w:bookmarkStart w:id="334" w:name="_Toc52162479"/>
      <w:bookmarkStart w:id="335" w:name="_Toc60916065"/>
      <w:r w:rsidR="00816621" w:rsidRPr="00A53DC8">
        <w:rPr>
          <w:rFonts w:eastAsia="MS Gothic"/>
        </w:rPr>
        <w:lastRenderedPageBreak/>
        <w:t>6.7</w:t>
      </w:r>
      <w:r w:rsidR="00816621" w:rsidRPr="00A53DC8">
        <w:rPr>
          <w:rFonts w:eastAsia="MS Gothic"/>
        </w:rPr>
        <w:tab/>
        <w:t>Authentication / MAC Parameter Invalid / Only two consecutive invalid challenges / 5GS</w:t>
      </w:r>
      <w:bookmarkEnd w:id="330"/>
      <w:bookmarkEnd w:id="331"/>
      <w:bookmarkEnd w:id="332"/>
      <w:bookmarkEnd w:id="333"/>
      <w:bookmarkEnd w:id="334"/>
      <w:bookmarkEnd w:id="335"/>
    </w:p>
    <w:p w:rsidR="00816621" w:rsidRPr="00A53DC8" w:rsidRDefault="00816621" w:rsidP="00EB3D4C">
      <w:pPr>
        <w:pStyle w:val="Heading3"/>
        <w:rPr>
          <w:rFonts w:eastAsia="MS Gothic"/>
        </w:rPr>
      </w:pPr>
      <w:bookmarkStart w:id="336" w:name="_Toc42778726"/>
      <w:bookmarkStart w:id="337" w:name="_Toc42785173"/>
      <w:bookmarkStart w:id="338" w:name="_Toc43210181"/>
      <w:bookmarkStart w:id="339" w:name="_Toc51948407"/>
      <w:bookmarkStart w:id="340" w:name="_Toc52162480"/>
      <w:bookmarkStart w:id="341" w:name="_Toc60916066"/>
      <w:r w:rsidRPr="00A53DC8">
        <w:rPr>
          <w:rFonts w:eastAsia="MS Gothic"/>
        </w:rPr>
        <w:t>6.7.1</w:t>
      </w:r>
      <w:r w:rsidRPr="00A53DC8">
        <w:rPr>
          <w:rFonts w:eastAsia="MS Gothic"/>
        </w:rPr>
        <w:tab/>
        <w:t xml:space="preserve">Test </w:t>
      </w:r>
      <w:r w:rsidRPr="00A53DC8">
        <w:t>Purpose</w:t>
      </w:r>
      <w:r w:rsidRPr="00A53DC8">
        <w:rPr>
          <w:rFonts w:eastAsia="MS Gothic"/>
        </w:rPr>
        <w:t xml:space="preserve"> (TP)</w:t>
      </w:r>
      <w:bookmarkEnd w:id="336"/>
      <w:bookmarkEnd w:id="337"/>
      <w:bookmarkEnd w:id="338"/>
      <w:bookmarkEnd w:id="339"/>
      <w:bookmarkEnd w:id="340"/>
      <w:bookmarkEnd w:id="341"/>
    </w:p>
    <w:p w:rsidR="00816621" w:rsidRPr="00A53DC8" w:rsidRDefault="00816621" w:rsidP="00816621">
      <w:pPr>
        <w:pStyle w:val="H6"/>
        <w:rPr>
          <w:rFonts w:ascii="Courier New" w:hAnsi="Courier New"/>
          <w:b/>
          <w:sz w:val="16"/>
        </w:rPr>
      </w:pPr>
      <w:r w:rsidRPr="00A53DC8">
        <w:t>(1)</w:t>
      </w:r>
    </w:p>
    <w:p w:rsidR="00816621" w:rsidRPr="00A53DC8" w:rsidRDefault="00816621" w:rsidP="00816621">
      <w:pPr>
        <w:pStyle w:val="PL"/>
        <w:rPr>
          <w:noProof w:val="0"/>
        </w:rPr>
      </w:pPr>
      <w:r w:rsidRPr="00A53DC8">
        <w:rPr>
          <w:b/>
          <w:noProof w:val="0"/>
        </w:rPr>
        <w:t>with</w:t>
      </w:r>
      <w:r w:rsidRPr="00A53DC8">
        <w:rPr>
          <w:noProof w:val="0"/>
        </w:rPr>
        <w:t xml:space="preserve"> { UE starting registration procedure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invalid MAC parameter }</w:t>
      </w:r>
    </w:p>
    <w:p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816621" w:rsidRPr="00A53DC8" w:rsidRDefault="002C5AA0" w:rsidP="002C5AA0">
      <w:pPr>
        <w:pStyle w:val="PL"/>
        <w:rPr>
          <w:noProof w:val="0"/>
        </w:rPr>
      </w:pPr>
      <w:r w:rsidRPr="00A53DC8">
        <w:rPr>
          <w:noProof w:val="0"/>
        </w:rPr>
        <w:t xml:space="preserve">      </w:t>
      </w:r>
      <w:r w:rsidR="00816621" w:rsidRPr="00A53DC8">
        <w:rPr>
          <w:noProof w:val="0"/>
        </w:rPr>
        <w:t>}</w:t>
      </w:r>
    </w:p>
    <w:p w:rsidR="002C5AA0" w:rsidRPr="00A53DC8" w:rsidRDefault="002C5AA0" w:rsidP="00A53DC8">
      <w:pPr>
        <w:pStyle w:val="PL"/>
        <w:rPr>
          <w:b/>
          <w:noProof w:val="0"/>
        </w:rPr>
      </w:pPr>
    </w:p>
    <w:p w:rsidR="00816621" w:rsidRPr="00A53DC8" w:rsidRDefault="00816621" w:rsidP="00816621">
      <w:pPr>
        <w:pStyle w:val="H6"/>
      </w:pPr>
      <w:r w:rsidRPr="00A53DC8">
        <w:t>(2)</w:t>
      </w:r>
    </w:p>
    <w:p w:rsidR="00816621" w:rsidRPr="00A53DC8" w:rsidRDefault="00816621" w:rsidP="00816621">
      <w:pPr>
        <w:pStyle w:val="PL"/>
        <w:rPr>
          <w:noProof w:val="0"/>
        </w:rPr>
      </w:pPr>
      <w:r w:rsidRPr="00A53DC8">
        <w:rPr>
          <w:b/>
          <w:noProof w:val="0"/>
        </w:rPr>
        <w:t>with</w:t>
      </w:r>
      <w:r w:rsidRPr="00A53DC8">
        <w:rPr>
          <w:noProof w:val="0"/>
        </w:rPr>
        <w:t xml:space="preserve"> { UE having responded to invalid MAC parameter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receives another invalid MAC parameter }</w:t>
      </w:r>
    </w:p>
    <w:p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without challenge response AUTS and populates a new Security-Client header }</w:t>
      </w:r>
    </w:p>
    <w:p w:rsidR="00816621" w:rsidRPr="00A53DC8" w:rsidRDefault="002C5AA0" w:rsidP="002C5AA0">
      <w:pPr>
        <w:pStyle w:val="PL"/>
        <w:rPr>
          <w:noProof w:val="0"/>
        </w:rPr>
      </w:pPr>
      <w:r w:rsidRPr="00A53DC8">
        <w:rPr>
          <w:noProof w:val="0"/>
        </w:rPr>
        <w:t xml:space="preserve">      </w:t>
      </w:r>
      <w:r w:rsidR="00816621" w:rsidRPr="00A53DC8">
        <w:rPr>
          <w:noProof w:val="0"/>
        </w:rPr>
        <w:t>}</w:t>
      </w:r>
    </w:p>
    <w:p w:rsidR="002C5AA0" w:rsidRPr="00A53DC8" w:rsidRDefault="002C5AA0" w:rsidP="00A53DC8">
      <w:pPr>
        <w:pStyle w:val="PL"/>
        <w:rPr>
          <w:noProof w:val="0"/>
        </w:rPr>
      </w:pPr>
    </w:p>
    <w:p w:rsidR="00816621" w:rsidRPr="00A53DC8" w:rsidRDefault="00816621" w:rsidP="00816621">
      <w:pPr>
        <w:pStyle w:val="H6"/>
      </w:pPr>
      <w:r w:rsidRPr="00A53DC8">
        <w:t>(3)</w:t>
      </w:r>
    </w:p>
    <w:p w:rsidR="00A53DC8" w:rsidRDefault="002C5AA0" w:rsidP="00A53DC8">
      <w:pPr>
        <w:pStyle w:val="H6"/>
      </w:pPr>
      <w:bookmarkStart w:id="342" w:name="_Toc60916067"/>
      <w:r w:rsidRPr="00A53DC8">
        <w:t>Void</w:t>
      </w:r>
      <w:bookmarkStart w:id="343" w:name="_Toc42778727"/>
      <w:bookmarkStart w:id="344" w:name="_Toc42785174"/>
      <w:bookmarkStart w:id="345" w:name="_Toc43210182"/>
      <w:bookmarkStart w:id="346" w:name="_Toc51948408"/>
      <w:bookmarkStart w:id="347" w:name="_Toc52162481"/>
    </w:p>
    <w:p w:rsidR="00816621" w:rsidRPr="00A53DC8" w:rsidRDefault="00816621" w:rsidP="00EB3D4C">
      <w:pPr>
        <w:pStyle w:val="Heading3"/>
        <w:rPr>
          <w:rFonts w:eastAsia="MS Gothic"/>
        </w:rPr>
      </w:pPr>
      <w:r w:rsidRPr="00A53DC8">
        <w:rPr>
          <w:rFonts w:eastAsia="MS Gothic"/>
        </w:rPr>
        <w:t>6.7.2</w:t>
      </w:r>
      <w:r w:rsidRPr="00A53DC8">
        <w:rPr>
          <w:rFonts w:eastAsia="MS Gothic"/>
        </w:rPr>
        <w:tab/>
        <w:t>Conformance Requirements</w:t>
      </w:r>
      <w:bookmarkEnd w:id="342"/>
      <w:bookmarkEnd w:id="343"/>
      <w:bookmarkEnd w:id="344"/>
      <w:bookmarkEnd w:id="345"/>
      <w:bookmarkEnd w:id="346"/>
      <w:bookmarkEnd w:id="347"/>
    </w:p>
    <w:p w:rsidR="00816621" w:rsidRPr="00A53DC8" w:rsidRDefault="00816621" w:rsidP="00816621">
      <w:r w:rsidRPr="00A53DC8">
        <w:t>[TS 24.229 clause 5.1.1.5.3]:</w:t>
      </w:r>
    </w:p>
    <w:p w:rsidR="00816621" w:rsidRPr="00A53DC8" w:rsidRDefault="00816621" w:rsidP="00816621">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816621" w:rsidRPr="00A53DC8" w:rsidRDefault="00816621" w:rsidP="00816621">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816621" w:rsidRPr="00A53DC8" w:rsidRDefault="00816621" w:rsidP="00816621">
      <w:r w:rsidRPr="00A53DC8">
        <w:t>…</w:t>
      </w:r>
    </w:p>
    <w:p w:rsidR="00816621" w:rsidRPr="00A53DC8" w:rsidRDefault="00816621" w:rsidP="00816621">
      <w:r w:rsidRPr="00A53DC8">
        <w:t>Whenever the UE detects any of the above cases, the UE shall:</w:t>
      </w:r>
    </w:p>
    <w:p w:rsidR="00816621" w:rsidRPr="00A53DC8" w:rsidRDefault="00816621" w:rsidP="00816621">
      <w:pPr>
        <w:pStyle w:val="B10"/>
      </w:pPr>
      <w:r w:rsidRPr="00A53DC8">
        <w:t>-</w:t>
      </w:r>
      <w:r w:rsidRPr="00A53DC8">
        <w:tab/>
        <w:t>send the REGISTER request using an existing set of security associations, if available (see 3GPP TS 33.203 [16]);</w:t>
      </w:r>
    </w:p>
    <w:p w:rsidR="00816621" w:rsidRPr="00A53DC8" w:rsidRDefault="00816621" w:rsidP="00816621">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816621" w:rsidRPr="00A53DC8" w:rsidRDefault="00816621" w:rsidP="00816621">
      <w:pPr>
        <w:pStyle w:val="B10"/>
      </w:pPr>
      <w:r w:rsidRPr="00A53DC8">
        <w:t>-</w:t>
      </w:r>
      <w:r w:rsidRPr="00A53DC8">
        <w:tab/>
        <w:t>not create a temporary set of security associations.</w:t>
      </w:r>
    </w:p>
    <w:p w:rsidR="00816621" w:rsidRPr="00A53DC8" w:rsidRDefault="00816621" w:rsidP="00816621">
      <w:r w:rsidRPr="00A53DC8">
        <w:t>[TS 24.229 clause 5.1.1.5.12]:</w:t>
      </w:r>
    </w:p>
    <w:p w:rsidR="00816621" w:rsidRPr="00A53DC8" w:rsidRDefault="00816621" w:rsidP="00816621">
      <w:r w:rsidRPr="00A53DC8">
        <w:t>A UE shall only respond to two consecutive invalid challenges and shall not automatically attempt authentication after receiving two consecutive invalid challenges. The UE may attempt to register with the network again after an implementation specific time.</w:t>
      </w:r>
    </w:p>
    <w:p w:rsidR="00816621" w:rsidRPr="00A53DC8" w:rsidRDefault="00816621" w:rsidP="00816621">
      <w:pPr>
        <w:pStyle w:val="H6"/>
      </w:pPr>
      <w:r w:rsidRPr="00A53DC8">
        <w:t>Reference(s)</w:t>
      </w:r>
    </w:p>
    <w:p w:rsidR="00816621" w:rsidRPr="00A53DC8" w:rsidRDefault="00816621" w:rsidP="00816621">
      <w:r w:rsidRPr="00A53DC8">
        <w:rPr>
          <w:snapToGrid w:val="0"/>
        </w:rPr>
        <w:t>3GPP T</w:t>
      </w:r>
      <w:r w:rsidRPr="00A53DC8">
        <w:t>S 24.229 [7] clause 5.1.1.5.3 and clause 5.1.1.5.12.</w:t>
      </w:r>
    </w:p>
    <w:p w:rsidR="00816621" w:rsidRPr="00A53DC8" w:rsidRDefault="00816621" w:rsidP="00EB3D4C">
      <w:pPr>
        <w:pStyle w:val="Heading3"/>
        <w:rPr>
          <w:rFonts w:eastAsia="MS Gothic"/>
        </w:rPr>
      </w:pPr>
      <w:bookmarkStart w:id="348" w:name="_Toc42778728"/>
      <w:bookmarkStart w:id="349" w:name="_Toc42785175"/>
      <w:bookmarkStart w:id="350" w:name="_Toc43210183"/>
      <w:bookmarkStart w:id="351" w:name="_Toc51948409"/>
      <w:bookmarkStart w:id="352" w:name="_Toc52162482"/>
      <w:bookmarkStart w:id="353" w:name="_Toc60916068"/>
      <w:r w:rsidRPr="00A53DC8">
        <w:rPr>
          <w:rFonts w:eastAsia="MS Gothic"/>
        </w:rPr>
        <w:lastRenderedPageBreak/>
        <w:t>6.7.3</w:t>
      </w:r>
      <w:r w:rsidRPr="00A53DC8">
        <w:rPr>
          <w:rFonts w:eastAsia="MS Gothic"/>
        </w:rPr>
        <w:tab/>
        <w:t>Test description</w:t>
      </w:r>
      <w:bookmarkEnd w:id="348"/>
      <w:bookmarkEnd w:id="349"/>
      <w:bookmarkEnd w:id="350"/>
      <w:bookmarkEnd w:id="351"/>
      <w:bookmarkEnd w:id="352"/>
      <w:bookmarkEnd w:id="353"/>
    </w:p>
    <w:p w:rsidR="00816621" w:rsidRPr="00A53DC8" w:rsidRDefault="00816621" w:rsidP="00CF618F">
      <w:pPr>
        <w:pStyle w:val="Heading4"/>
      </w:pPr>
      <w:bookmarkStart w:id="354" w:name="_Toc43210184"/>
      <w:bookmarkStart w:id="355" w:name="_Toc51948410"/>
      <w:bookmarkStart w:id="356" w:name="_Toc52162483"/>
      <w:bookmarkStart w:id="357" w:name="_Toc60916069"/>
      <w:r w:rsidRPr="00A53DC8">
        <w:t>6.7.3.1</w:t>
      </w:r>
      <w:r w:rsidRPr="00A53DC8">
        <w:tab/>
        <w:t>Pre-test conditions</w:t>
      </w:r>
      <w:bookmarkEnd w:id="354"/>
      <w:bookmarkEnd w:id="355"/>
      <w:bookmarkEnd w:id="356"/>
      <w:bookmarkEnd w:id="357"/>
    </w:p>
    <w:p w:rsidR="00816621" w:rsidRPr="00A53DC8" w:rsidRDefault="00816621" w:rsidP="00816621">
      <w:pPr>
        <w:pStyle w:val="H6"/>
        <w:rPr>
          <w:rFonts w:cs="Arial"/>
        </w:rPr>
      </w:pPr>
      <w:r w:rsidRPr="00A53DC8">
        <w:rPr>
          <w:rFonts w:cs="Arial"/>
        </w:rPr>
        <w:t>System Simulator:</w:t>
      </w:r>
    </w:p>
    <w:p w:rsidR="00816621" w:rsidRPr="00A53DC8" w:rsidRDefault="00816621" w:rsidP="00816621">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rsidR="00816621" w:rsidRPr="00A53DC8" w:rsidRDefault="00816621" w:rsidP="00816621">
      <w:pPr>
        <w:pStyle w:val="B10"/>
      </w:pPr>
      <w:r w:rsidRPr="00A53DC8">
        <w:t xml:space="preserve">- </w:t>
      </w:r>
      <w:r w:rsidRPr="00A53DC8">
        <w:tab/>
        <w:t>SS is listening to SIP default port 5060 for both UDP and TCP protocols.</w:t>
      </w:r>
    </w:p>
    <w:p w:rsidR="00816621" w:rsidRPr="00A53DC8" w:rsidRDefault="00816621" w:rsidP="00816621">
      <w:pPr>
        <w:pStyle w:val="B10"/>
      </w:pPr>
      <w:r w:rsidRPr="00A53DC8">
        <w:t>-</w:t>
      </w:r>
      <w:r w:rsidRPr="00A53DC8">
        <w:tab/>
        <w:t>1 NR Cell</w:t>
      </w:r>
    </w:p>
    <w:p w:rsidR="00816621" w:rsidRPr="00A53DC8" w:rsidRDefault="00816621" w:rsidP="00816621">
      <w:pPr>
        <w:pStyle w:val="H6"/>
      </w:pPr>
      <w:r w:rsidRPr="00A53DC8">
        <w:t>UE:</w:t>
      </w:r>
    </w:p>
    <w:p w:rsidR="00816621" w:rsidRPr="00A53DC8" w:rsidRDefault="00816621" w:rsidP="00816621">
      <w:pPr>
        <w:pStyle w:val="B10"/>
      </w:pPr>
      <w:r w:rsidRPr="00A53DC8">
        <w:t>-</w:t>
      </w:r>
      <w:r w:rsidRPr="00A53DC8">
        <w:tab/>
        <w:t xml:space="preserve">UE contains either ISIM and USIM applications or only USIM application on UICC. </w:t>
      </w:r>
    </w:p>
    <w:p w:rsidR="00816621" w:rsidRPr="00A53DC8" w:rsidRDefault="00816621" w:rsidP="00816621">
      <w:pPr>
        <w:pStyle w:val="B10"/>
        <w:rPr>
          <w:snapToGrid w:val="0"/>
        </w:rPr>
      </w:pPr>
      <w:r w:rsidRPr="00A53DC8">
        <w:t>-</w:t>
      </w:r>
      <w:r w:rsidRPr="00A53DC8">
        <w:tab/>
        <w:t xml:space="preserve">The </w:t>
      </w:r>
      <w:r w:rsidRPr="00A53DC8">
        <w:rPr>
          <w:snapToGrid w:val="0"/>
        </w:rPr>
        <w:t>UE is configured to register for IMS after switch on.</w:t>
      </w:r>
    </w:p>
    <w:p w:rsidR="00816621" w:rsidRPr="00A53DC8" w:rsidRDefault="00816621" w:rsidP="00816621">
      <w:pPr>
        <w:pStyle w:val="B10"/>
        <w:rPr>
          <w:snapToGrid w:val="0"/>
        </w:rPr>
      </w:pPr>
      <w:r w:rsidRPr="00A53DC8">
        <w:t>-</w:t>
      </w:r>
      <w:r w:rsidRPr="00A53DC8">
        <w:tab/>
        <w:t xml:space="preserve">The </w:t>
      </w:r>
      <w:r w:rsidRPr="00A53DC8">
        <w:rPr>
          <w:snapToGrid w:val="0"/>
        </w:rPr>
        <w:t>UE is switched off.</w:t>
      </w:r>
    </w:p>
    <w:p w:rsidR="00816621" w:rsidRPr="00A53DC8" w:rsidRDefault="00816621" w:rsidP="00816621">
      <w:pPr>
        <w:pStyle w:val="H6"/>
        <w:rPr>
          <w:rFonts w:cs="Arial"/>
        </w:rPr>
      </w:pPr>
      <w:r w:rsidRPr="00A53DC8">
        <w:rPr>
          <w:rFonts w:cs="Arial"/>
        </w:rPr>
        <w:t>Preamble:</w:t>
      </w:r>
    </w:p>
    <w:p w:rsidR="00816621" w:rsidRPr="00A53DC8" w:rsidRDefault="00816621" w:rsidP="00816621">
      <w:pPr>
        <w:pStyle w:val="B10"/>
      </w:pPr>
      <w:r w:rsidRPr="00A53DC8">
        <w:t>-</w:t>
      </w:r>
      <w:r w:rsidRPr="00A53DC8">
        <w:tab/>
        <w:t>None.</w:t>
      </w:r>
    </w:p>
    <w:p w:rsidR="00816621" w:rsidRPr="00A53DC8" w:rsidRDefault="00816621" w:rsidP="00CF618F">
      <w:pPr>
        <w:pStyle w:val="Heading4"/>
        <w:rPr>
          <w:snapToGrid w:val="0"/>
        </w:rPr>
      </w:pPr>
      <w:bookmarkStart w:id="358" w:name="_Toc43210185"/>
      <w:bookmarkStart w:id="359" w:name="_Toc51948411"/>
      <w:bookmarkStart w:id="360" w:name="_Toc52162484"/>
      <w:bookmarkStart w:id="361" w:name="_Toc60916070"/>
      <w:r w:rsidRPr="00A53DC8">
        <w:lastRenderedPageBreak/>
        <w:t>6.7.3.2</w:t>
      </w:r>
      <w:r w:rsidRPr="00A53DC8">
        <w:tab/>
      </w:r>
      <w:r w:rsidRPr="00A53DC8">
        <w:rPr>
          <w:snapToGrid w:val="0"/>
        </w:rPr>
        <w:t>Test procedure sequence</w:t>
      </w:r>
      <w:bookmarkEnd w:id="358"/>
      <w:bookmarkEnd w:id="359"/>
      <w:bookmarkEnd w:id="360"/>
      <w:bookmarkEnd w:id="361"/>
    </w:p>
    <w:p w:rsidR="00816621" w:rsidRPr="00A53DC8" w:rsidRDefault="00816621" w:rsidP="00816621">
      <w:pPr>
        <w:pStyle w:val="TH"/>
        <w:rPr>
          <w:rFonts w:cs="Arial"/>
        </w:rPr>
      </w:pPr>
      <w:r w:rsidRPr="00A53DC8">
        <w:rPr>
          <w:rFonts w:cs="Arial"/>
        </w:rPr>
        <w:t>Table 6.7.3.2-1: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816621" w:rsidRPr="00A53DC8" w:rsidTr="003A6D32">
        <w:trPr>
          <w:jc w:val="center"/>
        </w:trPr>
        <w:tc>
          <w:tcPr>
            <w:tcW w:w="567" w:type="dxa"/>
            <w:tcBorders>
              <w:bottom w:val="nil"/>
            </w:tcBorders>
          </w:tcPr>
          <w:p w:rsidR="00816621" w:rsidRPr="00A53DC8" w:rsidRDefault="00816621" w:rsidP="00A20284">
            <w:pPr>
              <w:pStyle w:val="TAH"/>
              <w:ind w:left="400" w:hanging="400"/>
            </w:pPr>
            <w:r w:rsidRPr="00A53DC8">
              <w:t>St</w:t>
            </w:r>
          </w:p>
        </w:tc>
        <w:tc>
          <w:tcPr>
            <w:tcW w:w="3968" w:type="dxa"/>
          </w:tcPr>
          <w:p w:rsidR="00816621" w:rsidRPr="00A53DC8" w:rsidRDefault="00816621" w:rsidP="00A20284">
            <w:pPr>
              <w:pStyle w:val="TAH"/>
              <w:ind w:left="400" w:hanging="400"/>
            </w:pPr>
            <w:r w:rsidRPr="00A53DC8">
              <w:t>Procedure</w:t>
            </w:r>
          </w:p>
        </w:tc>
        <w:tc>
          <w:tcPr>
            <w:tcW w:w="3684" w:type="dxa"/>
            <w:gridSpan w:val="2"/>
          </w:tcPr>
          <w:p w:rsidR="00816621" w:rsidRPr="00A53DC8" w:rsidRDefault="00816621" w:rsidP="00A20284">
            <w:pPr>
              <w:pStyle w:val="TAH"/>
              <w:ind w:left="400" w:hanging="400"/>
            </w:pPr>
            <w:r w:rsidRPr="00A53DC8">
              <w:t>Message Sequence</w:t>
            </w:r>
          </w:p>
        </w:tc>
        <w:tc>
          <w:tcPr>
            <w:tcW w:w="567" w:type="dxa"/>
            <w:tcBorders>
              <w:bottom w:val="nil"/>
            </w:tcBorders>
          </w:tcPr>
          <w:p w:rsidR="00816621" w:rsidRPr="00A53DC8" w:rsidRDefault="00816621" w:rsidP="00A20284">
            <w:pPr>
              <w:pStyle w:val="TAH"/>
            </w:pPr>
            <w:r w:rsidRPr="00A53DC8">
              <w:t>TP</w:t>
            </w:r>
          </w:p>
        </w:tc>
        <w:tc>
          <w:tcPr>
            <w:tcW w:w="850" w:type="dxa"/>
            <w:tcBorders>
              <w:bottom w:val="nil"/>
            </w:tcBorders>
          </w:tcPr>
          <w:p w:rsidR="00816621" w:rsidRPr="00A53DC8" w:rsidRDefault="00816621" w:rsidP="00A20284">
            <w:pPr>
              <w:pStyle w:val="TAH"/>
            </w:pPr>
            <w:r w:rsidRPr="00A53DC8">
              <w:t>Verdict</w:t>
            </w:r>
          </w:p>
        </w:tc>
      </w:tr>
      <w:tr w:rsidR="00816621" w:rsidRPr="00A53DC8" w:rsidTr="003A6D32">
        <w:trPr>
          <w:jc w:val="center"/>
        </w:trPr>
        <w:tc>
          <w:tcPr>
            <w:tcW w:w="567" w:type="dxa"/>
            <w:tcBorders>
              <w:top w:val="nil"/>
            </w:tcBorders>
          </w:tcPr>
          <w:p w:rsidR="00816621" w:rsidRPr="00A53DC8" w:rsidRDefault="00816621" w:rsidP="00A20284">
            <w:pPr>
              <w:pStyle w:val="TAH"/>
            </w:pPr>
          </w:p>
        </w:tc>
        <w:tc>
          <w:tcPr>
            <w:tcW w:w="3968" w:type="dxa"/>
          </w:tcPr>
          <w:p w:rsidR="00816621" w:rsidRPr="00A53DC8" w:rsidRDefault="00816621" w:rsidP="00A20284">
            <w:pPr>
              <w:pStyle w:val="TAH"/>
            </w:pPr>
          </w:p>
        </w:tc>
        <w:tc>
          <w:tcPr>
            <w:tcW w:w="708" w:type="dxa"/>
          </w:tcPr>
          <w:p w:rsidR="00816621" w:rsidRPr="00A53DC8" w:rsidRDefault="00816621" w:rsidP="00A20284">
            <w:pPr>
              <w:pStyle w:val="TAH"/>
            </w:pPr>
            <w:r w:rsidRPr="00A53DC8">
              <w:t>U - S</w:t>
            </w:r>
          </w:p>
        </w:tc>
        <w:tc>
          <w:tcPr>
            <w:tcW w:w="2976" w:type="dxa"/>
          </w:tcPr>
          <w:p w:rsidR="00816621" w:rsidRPr="00A53DC8" w:rsidRDefault="00816621" w:rsidP="00A20284">
            <w:pPr>
              <w:pStyle w:val="TAH"/>
            </w:pPr>
            <w:r w:rsidRPr="00A53DC8">
              <w:t>Message</w:t>
            </w:r>
          </w:p>
        </w:tc>
        <w:tc>
          <w:tcPr>
            <w:tcW w:w="567" w:type="dxa"/>
            <w:tcBorders>
              <w:top w:val="nil"/>
            </w:tcBorders>
          </w:tcPr>
          <w:p w:rsidR="00816621" w:rsidRPr="00A53DC8" w:rsidRDefault="00816621" w:rsidP="00A20284">
            <w:pPr>
              <w:pStyle w:val="TAH"/>
            </w:pPr>
          </w:p>
        </w:tc>
        <w:tc>
          <w:tcPr>
            <w:tcW w:w="850" w:type="dxa"/>
            <w:tcBorders>
              <w:top w:val="nil"/>
            </w:tcBorders>
          </w:tcPr>
          <w:p w:rsidR="00816621" w:rsidRPr="00A53DC8" w:rsidRDefault="00816621" w:rsidP="00A20284">
            <w:pPr>
              <w:pStyle w:val="TAH"/>
            </w:pPr>
          </w:p>
        </w:tc>
      </w:tr>
      <w:tr w:rsidR="00816621" w:rsidRPr="00A53DC8" w:rsidTr="003A6D32">
        <w:trPr>
          <w:jc w:val="center"/>
        </w:trPr>
        <w:tc>
          <w:tcPr>
            <w:tcW w:w="567" w:type="dxa"/>
            <w:tcBorders>
              <w:top w:val="nil"/>
            </w:tcBorders>
          </w:tcPr>
          <w:p w:rsidR="00816621" w:rsidRPr="00A53DC8" w:rsidRDefault="00816621" w:rsidP="00A20284">
            <w:pPr>
              <w:pStyle w:val="TAC"/>
              <w:rPr>
                <w:lang w:eastAsia="zh-CN"/>
              </w:rPr>
            </w:pPr>
            <w:r w:rsidRPr="00A53DC8">
              <w:rPr>
                <w:lang w:eastAsia="zh-CN"/>
              </w:rPr>
              <w:t>1</w:t>
            </w:r>
          </w:p>
        </w:tc>
        <w:tc>
          <w:tcPr>
            <w:tcW w:w="3968" w:type="dxa"/>
          </w:tcPr>
          <w:p w:rsidR="00816621" w:rsidRPr="00A53DC8" w:rsidRDefault="00816621" w:rsidP="00A20284">
            <w:pPr>
              <w:pStyle w:val="TAC"/>
              <w:jc w:val="left"/>
            </w:pPr>
            <w:r w:rsidRPr="00A53DC8">
              <w:t>The UE is switched on.</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C"/>
            </w:pPr>
          </w:p>
        </w:tc>
        <w:tc>
          <w:tcPr>
            <w:tcW w:w="567" w:type="dxa"/>
            <w:tcBorders>
              <w:top w:val="nil"/>
            </w:tcBorders>
          </w:tcPr>
          <w:p w:rsidR="00816621" w:rsidRPr="00A53DC8" w:rsidRDefault="00816621" w:rsidP="00A20284">
            <w:pPr>
              <w:pStyle w:val="TAC"/>
            </w:pPr>
          </w:p>
        </w:tc>
        <w:tc>
          <w:tcPr>
            <w:tcW w:w="850" w:type="dxa"/>
            <w:tcBorders>
              <w:top w:val="nil"/>
            </w:tcBorders>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pPr>
            <w:r w:rsidRPr="00A53DC8">
              <w:t>2</w:t>
            </w:r>
          </w:p>
        </w:tc>
        <w:tc>
          <w:tcPr>
            <w:tcW w:w="3968" w:type="dxa"/>
          </w:tcPr>
          <w:p w:rsidR="00816621" w:rsidRPr="00A53DC8" w:rsidRDefault="00816621" w:rsidP="00A20284">
            <w:pPr>
              <w:pStyle w:val="TAL"/>
              <w:rPr>
                <w:rFonts w:eastAsia="MS Gothic"/>
              </w:rPr>
            </w:pPr>
            <w:r w:rsidRPr="00A53DC8">
              <w:rPr>
                <w:rFonts w:eastAsia="MS Gothic"/>
              </w:rPr>
              <w:t>UE sends initial registration for IMS services.</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6C5F1C" w:rsidRPr="00A53DC8" w:rsidTr="003A6D32">
        <w:trPr>
          <w:jc w:val="center"/>
        </w:trPr>
        <w:tc>
          <w:tcPr>
            <w:tcW w:w="567" w:type="dxa"/>
          </w:tcPr>
          <w:p w:rsidR="006C5F1C" w:rsidRPr="00A53DC8" w:rsidRDefault="006C5F1C" w:rsidP="006C5F1C">
            <w:pPr>
              <w:pStyle w:val="TAC"/>
              <w:rPr>
                <w:lang w:eastAsia="zh-CN"/>
              </w:rPr>
            </w:pPr>
            <w:r w:rsidRPr="00A53DC8">
              <w:rPr>
                <w:lang w:eastAsia="zh-CN"/>
              </w:rPr>
              <w:t>3</w:t>
            </w:r>
          </w:p>
        </w:tc>
        <w:tc>
          <w:tcPr>
            <w:tcW w:w="3968" w:type="dxa"/>
          </w:tcPr>
          <w:p w:rsidR="006C5F1C" w:rsidRPr="004B739C" w:rsidRDefault="006C5F1C" w:rsidP="006C5F1C">
            <w:pPr>
              <w:pStyle w:val="TAL"/>
              <w:rPr>
                <w:rFonts w:eastAsia="MS Gothic"/>
              </w:rPr>
            </w:pPr>
            <w:r w:rsidRPr="004B739C">
              <w:rPr>
                <w:rFonts w:eastAsia="MS Gothic"/>
              </w:rPr>
              <w:t>SS responds with an invalid AKAv1-MD5 authentication challenge with an invalid MAC value.</w:t>
            </w:r>
          </w:p>
        </w:tc>
        <w:tc>
          <w:tcPr>
            <w:tcW w:w="708" w:type="dxa"/>
          </w:tcPr>
          <w:p w:rsidR="006C5F1C" w:rsidRPr="004B739C" w:rsidRDefault="006C5F1C" w:rsidP="006C5F1C">
            <w:pPr>
              <w:pStyle w:val="TAC"/>
              <w:rPr>
                <w:rFonts w:eastAsia="MS Gothic"/>
              </w:rPr>
            </w:pPr>
            <w:r w:rsidRPr="004B739C">
              <w:rPr>
                <w:lang w:eastAsia="zh-CN"/>
              </w:rPr>
              <w:t>&lt;--</w:t>
            </w:r>
          </w:p>
        </w:tc>
        <w:tc>
          <w:tcPr>
            <w:tcW w:w="2976" w:type="dxa"/>
          </w:tcPr>
          <w:p w:rsidR="006C5F1C" w:rsidRPr="004B739C" w:rsidRDefault="006C5F1C" w:rsidP="006C5F1C">
            <w:pPr>
              <w:pStyle w:val="TAL"/>
              <w:rPr>
                <w:rFonts w:eastAsia="MS Gothic"/>
              </w:rPr>
            </w:pPr>
            <w:r w:rsidRPr="004B739C">
              <w:rPr>
                <w:rFonts w:eastAsia="MS Gothic"/>
              </w:rPr>
              <w:t>401 Unauthorized</w:t>
            </w:r>
          </w:p>
        </w:tc>
        <w:tc>
          <w:tcPr>
            <w:tcW w:w="567" w:type="dxa"/>
          </w:tcPr>
          <w:p w:rsidR="006C5F1C" w:rsidRPr="00A53DC8" w:rsidRDefault="006C5F1C" w:rsidP="006C5F1C">
            <w:pPr>
              <w:pStyle w:val="TAC"/>
              <w:rPr>
                <w:lang w:eastAsia="zh-CN"/>
              </w:rPr>
            </w:pPr>
          </w:p>
        </w:tc>
        <w:tc>
          <w:tcPr>
            <w:tcW w:w="850" w:type="dxa"/>
          </w:tcPr>
          <w:p w:rsidR="006C5F1C" w:rsidRPr="00A53DC8" w:rsidRDefault="006C5F1C" w:rsidP="006C5F1C">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4</w:t>
            </w:r>
          </w:p>
        </w:tc>
        <w:tc>
          <w:tcPr>
            <w:tcW w:w="3968" w:type="dxa"/>
          </w:tcPr>
          <w:p w:rsidR="00816621" w:rsidRPr="00A53DC8" w:rsidRDefault="00816621" w:rsidP="00A20284">
            <w:pPr>
              <w:pStyle w:val="TAL"/>
              <w:rPr>
                <w:rFonts w:eastAsia="MS Gothic"/>
              </w:rPr>
            </w:pPr>
            <w:r w:rsidRPr="00A53DC8">
              <w:rPr>
                <w:rFonts w:eastAsia="MS Gothic"/>
              </w:rPr>
              <w:t>Check: does the UE send a REGISTER request:</w:t>
            </w:r>
          </w:p>
          <w:p w:rsidR="00816621" w:rsidRPr="00A53DC8" w:rsidRDefault="00816621" w:rsidP="00A20284">
            <w:pPr>
              <w:pStyle w:val="TAL"/>
            </w:pPr>
            <w:r w:rsidRPr="00A53DC8">
              <w:t xml:space="preserve">- contains no AUTS directive and an empty response directive, i.e. no authentication challenge response </w:t>
            </w:r>
          </w:p>
          <w:p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1</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pPr>
            <w:r w:rsidRPr="00A53DC8">
              <w:t>5</w:t>
            </w:r>
          </w:p>
        </w:tc>
        <w:tc>
          <w:tcPr>
            <w:tcW w:w="3968" w:type="dxa"/>
          </w:tcPr>
          <w:p w:rsidR="00816621" w:rsidRPr="00A53DC8" w:rsidRDefault="00816621" w:rsidP="00A20284">
            <w:pPr>
              <w:pStyle w:val="TAL"/>
              <w:rPr>
                <w:rFonts w:eastAsia="MS Gothic"/>
              </w:rPr>
            </w:pPr>
            <w:r w:rsidRPr="00A53DC8">
              <w:rPr>
                <w:rFonts w:eastAsia="MS Gothic"/>
              </w:rPr>
              <w:t>SS responds with an invalid AKAv1-MD5 authentication challenge with an invalid MAC value.</w:t>
            </w:r>
          </w:p>
        </w:tc>
        <w:tc>
          <w:tcPr>
            <w:tcW w:w="708" w:type="dxa"/>
          </w:tcPr>
          <w:p w:rsidR="00816621" w:rsidRPr="00A53DC8" w:rsidRDefault="00816621" w:rsidP="00A20284">
            <w:pPr>
              <w:pStyle w:val="TAC"/>
              <w:rPr>
                <w:rFonts w:eastAsia="MS Gothic"/>
              </w:rPr>
            </w:pPr>
            <w:r w:rsidRPr="00A53DC8">
              <w:rPr>
                <w:lang w:eastAsia="zh-CN"/>
              </w:rPr>
              <w:t>&lt;--</w:t>
            </w:r>
          </w:p>
        </w:tc>
        <w:tc>
          <w:tcPr>
            <w:tcW w:w="2976" w:type="dxa"/>
          </w:tcPr>
          <w:p w:rsidR="00816621" w:rsidRPr="00A53DC8" w:rsidRDefault="00816621" w:rsidP="00A20284">
            <w:pPr>
              <w:pStyle w:val="TAL"/>
              <w:rPr>
                <w:rFonts w:eastAsia="MS Gothic"/>
              </w:rPr>
            </w:pPr>
            <w:r w:rsidRPr="00A53DC8">
              <w:rPr>
                <w:rFonts w:eastAsia="MS Gothic"/>
              </w:rPr>
              <w:t>401 Unauthorized</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6</w:t>
            </w:r>
          </w:p>
        </w:tc>
        <w:tc>
          <w:tcPr>
            <w:tcW w:w="3968" w:type="dxa"/>
          </w:tcPr>
          <w:p w:rsidR="00816621" w:rsidRPr="00A53DC8" w:rsidRDefault="00816621" w:rsidP="00A20284">
            <w:pPr>
              <w:pStyle w:val="TAL"/>
              <w:rPr>
                <w:rFonts w:eastAsia="MS Gothic"/>
              </w:rPr>
            </w:pPr>
            <w:r w:rsidRPr="00A53DC8">
              <w:rPr>
                <w:rFonts w:eastAsia="MS Gothic"/>
              </w:rPr>
              <w:t>Check: does the UE send another REGISTER request:</w:t>
            </w:r>
          </w:p>
          <w:p w:rsidR="00816621" w:rsidRPr="00A53DC8" w:rsidRDefault="00816621" w:rsidP="00A20284">
            <w:pPr>
              <w:pStyle w:val="TAL"/>
            </w:pPr>
            <w:r w:rsidRPr="00A53DC8">
              <w:t>- contains no AUTS directive and an empty response directive, i.e. no authentication challenge response</w:t>
            </w:r>
          </w:p>
          <w:p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sidDel="00FD6A79">
              <w:rPr>
                <w:rFonts w:eastAsia="MS Gothic"/>
              </w:rPr>
              <w:t xml:space="preserve"> </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2</w:t>
            </w:r>
          </w:p>
        </w:tc>
        <w:tc>
          <w:tcPr>
            <w:tcW w:w="850" w:type="dxa"/>
          </w:tcPr>
          <w:p w:rsidR="00816621" w:rsidRPr="00A53DC8" w:rsidRDefault="00816621" w:rsidP="00A20284">
            <w:pPr>
              <w:pStyle w:val="TAC"/>
              <w:rPr>
                <w:lang w:eastAsia="zh-CN"/>
              </w:rPr>
            </w:pPr>
            <w:r w:rsidRPr="00A53DC8">
              <w:rPr>
                <w:lang w:eastAsia="zh-CN"/>
              </w:rPr>
              <w:t>P</w:t>
            </w:r>
          </w:p>
        </w:tc>
      </w:tr>
      <w:tr w:rsidR="006C5F1C" w:rsidRPr="00A53DC8" w:rsidTr="003A6D32">
        <w:trPr>
          <w:jc w:val="center"/>
        </w:trPr>
        <w:tc>
          <w:tcPr>
            <w:tcW w:w="567" w:type="dxa"/>
          </w:tcPr>
          <w:p w:rsidR="006C5F1C" w:rsidRPr="00A53DC8" w:rsidRDefault="006C5F1C" w:rsidP="006C5F1C">
            <w:pPr>
              <w:pStyle w:val="TAC"/>
              <w:rPr>
                <w:lang w:eastAsia="zh-CN"/>
              </w:rPr>
            </w:pPr>
            <w:r w:rsidRPr="00A53DC8">
              <w:rPr>
                <w:lang w:eastAsia="zh-CN"/>
              </w:rPr>
              <w:t>7</w:t>
            </w:r>
          </w:p>
        </w:tc>
        <w:tc>
          <w:tcPr>
            <w:tcW w:w="3968" w:type="dxa"/>
          </w:tcPr>
          <w:p w:rsidR="006C5F1C" w:rsidRPr="00A53DC8" w:rsidRDefault="006C5F1C" w:rsidP="006C5F1C">
            <w:pPr>
              <w:pStyle w:val="TAL"/>
              <w:rPr>
                <w:snapToGrid w:val="0"/>
                <w:lang w:eastAsia="zh-CN"/>
              </w:rPr>
            </w:pPr>
            <w:r w:rsidRPr="00A53DC8">
              <w:rPr>
                <w:snapToGrid w:val="0"/>
                <w:lang w:eastAsia="zh-CN"/>
              </w:rPr>
              <w:t>Void</w:t>
            </w:r>
          </w:p>
        </w:tc>
        <w:tc>
          <w:tcPr>
            <w:tcW w:w="708" w:type="dxa"/>
          </w:tcPr>
          <w:p w:rsidR="006C5F1C" w:rsidRPr="00A53DC8" w:rsidRDefault="006C5F1C" w:rsidP="006C5F1C">
            <w:pPr>
              <w:pStyle w:val="TAC"/>
              <w:rPr>
                <w:rFonts w:eastAsia="MS Gothic"/>
              </w:rPr>
            </w:pPr>
          </w:p>
        </w:tc>
        <w:tc>
          <w:tcPr>
            <w:tcW w:w="2976" w:type="dxa"/>
          </w:tcPr>
          <w:p w:rsidR="006C5F1C" w:rsidRPr="00A53DC8" w:rsidRDefault="006C5F1C" w:rsidP="006C5F1C">
            <w:pPr>
              <w:pStyle w:val="TAL"/>
              <w:rPr>
                <w:rFonts w:eastAsia="MS Gothic"/>
              </w:rPr>
            </w:pPr>
          </w:p>
        </w:tc>
        <w:tc>
          <w:tcPr>
            <w:tcW w:w="567" w:type="dxa"/>
          </w:tcPr>
          <w:p w:rsidR="006C5F1C" w:rsidRPr="00A53DC8" w:rsidRDefault="006C5F1C" w:rsidP="006C5F1C">
            <w:pPr>
              <w:pStyle w:val="TAC"/>
              <w:rPr>
                <w:lang w:eastAsia="zh-CN"/>
              </w:rPr>
            </w:pPr>
          </w:p>
        </w:tc>
        <w:tc>
          <w:tcPr>
            <w:tcW w:w="850" w:type="dxa"/>
          </w:tcPr>
          <w:p w:rsidR="006C5F1C" w:rsidRPr="00A53DC8" w:rsidRDefault="006C5F1C" w:rsidP="006C5F1C">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8</w:t>
            </w:r>
          </w:p>
        </w:tc>
        <w:tc>
          <w:tcPr>
            <w:tcW w:w="3968" w:type="dxa"/>
          </w:tcPr>
          <w:p w:rsidR="00816621" w:rsidRPr="00A53DC8" w:rsidRDefault="002C5AA0" w:rsidP="00A20284">
            <w:pPr>
              <w:pStyle w:val="TAL"/>
              <w:rPr>
                <w:snapToGrid w:val="0"/>
                <w:lang w:eastAsia="zh-CN"/>
              </w:rPr>
            </w:pPr>
            <w:r w:rsidRPr="00A53DC8">
              <w:rPr>
                <w:snapToGrid w:val="0"/>
                <w:lang w:eastAsia="zh-CN"/>
              </w:rPr>
              <w:t>Void</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L"/>
              <w:rPr>
                <w:lang w:eastAsia="zh-CN"/>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2C5AA0" w:rsidRPr="00A53DC8" w:rsidDel="00F42955" w:rsidTr="00273214">
        <w:tblPrEx>
          <w:tblLook w:val="04A0" w:firstRow="1" w:lastRow="0" w:firstColumn="1" w:lastColumn="0" w:noHBand="0" w:noVBand="1"/>
        </w:tblPrEx>
        <w:trPr>
          <w:jc w:val="center"/>
        </w:trPr>
        <w:tc>
          <w:tcPr>
            <w:tcW w:w="567"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C"/>
              <w:rPr>
                <w:lang w:eastAsia="zh-CN"/>
              </w:rPr>
            </w:pPr>
            <w:r w:rsidRPr="00A53DC8">
              <w:rPr>
                <w:lang w:eastAsia="zh-CN"/>
              </w:rPr>
              <w:t>9-16</w:t>
            </w:r>
          </w:p>
        </w:tc>
        <w:tc>
          <w:tcPr>
            <w:tcW w:w="396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snapToGrid w:val="0"/>
                <w:lang w:eastAsia="zh-CN"/>
              </w:rPr>
            </w:pPr>
            <w:r w:rsidRPr="00A53DC8">
              <w:t>Steps 2-8 from Clause A.2 are performed.</w:t>
            </w:r>
          </w:p>
        </w:tc>
        <w:tc>
          <w:tcPr>
            <w:tcW w:w="70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C"/>
            </w:pPr>
          </w:p>
        </w:tc>
        <w:tc>
          <w:tcPr>
            <w:tcW w:w="2976"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rsidR="002C5AA0" w:rsidRPr="00A53DC8" w:rsidDel="00F42955" w:rsidRDefault="002C5AA0" w:rsidP="0027321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2C5AA0" w:rsidRPr="00A53DC8" w:rsidDel="00F42955" w:rsidRDefault="002C5AA0" w:rsidP="00273214">
            <w:pPr>
              <w:pStyle w:val="TAC"/>
              <w:rPr>
                <w:lang w:eastAsia="zh-CN"/>
              </w:rPr>
            </w:pPr>
          </w:p>
        </w:tc>
      </w:tr>
    </w:tbl>
    <w:p w:rsidR="00816621" w:rsidRPr="00A53DC8" w:rsidRDefault="00816621" w:rsidP="00482465"/>
    <w:p w:rsidR="00816621" w:rsidRPr="00A53DC8" w:rsidRDefault="00816621" w:rsidP="00CF618F">
      <w:pPr>
        <w:pStyle w:val="Heading4"/>
      </w:pPr>
      <w:bookmarkStart w:id="362" w:name="_Toc43210186"/>
      <w:bookmarkStart w:id="363" w:name="_Toc51948412"/>
      <w:bookmarkStart w:id="364" w:name="_Toc52162485"/>
      <w:bookmarkStart w:id="365" w:name="_Toc60916071"/>
      <w:r w:rsidRPr="00A53DC8">
        <w:t>6.7.3.3</w:t>
      </w:r>
      <w:r w:rsidRPr="00A53DC8">
        <w:tab/>
        <w:t>Specific message contents</w:t>
      </w:r>
      <w:bookmarkEnd w:id="362"/>
      <w:bookmarkEnd w:id="363"/>
      <w:bookmarkEnd w:id="364"/>
      <w:bookmarkEnd w:id="365"/>
    </w:p>
    <w:p w:rsidR="00816621" w:rsidRPr="00A53DC8" w:rsidRDefault="00816621" w:rsidP="00816621">
      <w:pPr>
        <w:pStyle w:val="TH"/>
      </w:pPr>
      <w:r w:rsidRPr="00A53DC8">
        <w:t>Table 6.7.3.3-1: REGISTER (step 2,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rsidTr="00BB31F0">
        <w:trPr>
          <w:jc w:val="center"/>
        </w:trPr>
        <w:tc>
          <w:tcPr>
            <w:tcW w:w="9639" w:type="dxa"/>
          </w:tcPr>
          <w:p w:rsidR="00816621" w:rsidRPr="00A53DC8" w:rsidRDefault="00816621" w:rsidP="00A20284">
            <w:pPr>
              <w:pStyle w:val="TAL"/>
            </w:pPr>
            <w:r w:rsidRPr="00A53DC8">
              <w:t>Derivation Path: TS 34.229-1 [2], Table in subclause A.1.1, Condition A1</w:t>
            </w:r>
          </w:p>
        </w:tc>
      </w:tr>
    </w:tbl>
    <w:p w:rsidR="00816621" w:rsidRPr="00A53DC8" w:rsidRDefault="00816621" w:rsidP="00816621"/>
    <w:p w:rsidR="00816621" w:rsidRPr="00A53DC8" w:rsidRDefault="00816621" w:rsidP="00816621">
      <w:pPr>
        <w:pStyle w:val="TH"/>
      </w:pPr>
      <w:r w:rsidRPr="00A53DC8">
        <w:t>Table 6.7.3.3-2: 401 Unauthorized for REGISTER (step 3/5, table 6.7.3.2-1)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0"/>
        <w:gridCol w:w="878"/>
        <w:gridCol w:w="4795"/>
        <w:gridCol w:w="749"/>
        <w:gridCol w:w="1437"/>
      </w:tblGrid>
      <w:tr w:rsidR="00755BFC" w:rsidRPr="00A53DC8" w:rsidTr="00E5511C">
        <w:trPr>
          <w:jc w:val="center"/>
        </w:trPr>
        <w:tc>
          <w:tcPr>
            <w:tcW w:w="9639" w:type="dxa"/>
            <w:gridSpan w:val="5"/>
          </w:tcPr>
          <w:p w:rsidR="00755BFC" w:rsidRPr="00A53DC8" w:rsidRDefault="00755BFC" w:rsidP="00E5511C">
            <w:pPr>
              <w:keepNext/>
              <w:keepLines/>
              <w:spacing w:after="0"/>
              <w:rPr>
                <w:rFonts w:ascii="Arial" w:hAnsi="Arial"/>
                <w:sz w:val="18"/>
              </w:rPr>
            </w:pPr>
            <w:r w:rsidRPr="00A53DC8">
              <w:rPr>
                <w:rFonts w:ascii="Arial" w:hAnsi="Arial"/>
                <w:sz w:val="18"/>
              </w:rPr>
              <w:t>Derivation Path: TS 34.229-1 [2], Table in subclause A.1.2, Condition A1</w:t>
            </w: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780"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Header/param</w:t>
            </w:r>
          </w:p>
        </w:tc>
        <w:tc>
          <w:tcPr>
            <w:tcW w:w="878"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Cond</w:t>
            </w:r>
          </w:p>
        </w:tc>
        <w:tc>
          <w:tcPr>
            <w:tcW w:w="4795"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Value/remark</w:t>
            </w:r>
          </w:p>
        </w:tc>
        <w:tc>
          <w:tcPr>
            <w:tcW w:w="749"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Rel</w:t>
            </w:r>
          </w:p>
        </w:tc>
        <w:tc>
          <w:tcPr>
            <w:tcW w:w="1437" w:type="dxa"/>
          </w:tcPr>
          <w:p w:rsidR="00755BFC" w:rsidRPr="00A53DC8" w:rsidRDefault="00755BFC" w:rsidP="00E5511C">
            <w:pPr>
              <w:keepNext/>
              <w:keepLines/>
              <w:spacing w:after="0"/>
              <w:jc w:val="center"/>
              <w:rPr>
                <w:rFonts w:ascii="Arial" w:hAnsi="Arial"/>
                <w:b/>
                <w:sz w:val="18"/>
              </w:rPr>
            </w:pPr>
            <w:r w:rsidRPr="00A53DC8">
              <w:rPr>
                <w:rFonts w:ascii="Arial" w:hAnsi="Arial"/>
                <w:b/>
                <w:sz w:val="18"/>
              </w:rPr>
              <w:t>Reference</w:t>
            </w: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755BFC" w:rsidRPr="00A53DC8" w:rsidRDefault="00755BFC" w:rsidP="00E5511C">
            <w:pPr>
              <w:keepNext/>
              <w:keepLines/>
              <w:spacing w:after="0"/>
              <w:rPr>
                <w:rFonts w:ascii="Arial" w:hAnsi="Arial"/>
                <w:b/>
                <w:sz w:val="18"/>
              </w:rPr>
            </w:pPr>
            <w:r w:rsidRPr="00A53DC8">
              <w:rPr>
                <w:rFonts w:ascii="Arial" w:hAnsi="Arial"/>
                <w:b/>
                <w:bCs/>
                <w:sz w:val="18"/>
              </w:rPr>
              <w:t>WWW-Authenticate</w:t>
            </w:r>
          </w:p>
        </w:tc>
        <w:tc>
          <w:tcPr>
            <w:tcW w:w="878"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37"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780"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sz w:val="18"/>
              </w:rPr>
              <w:tab/>
              <w:t>nonce</w:t>
            </w:r>
          </w:p>
        </w:tc>
        <w:tc>
          <w:tcPr>
            <w:tcW w:w="878"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795"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Base 64 encoding of RAND and AUTN, generated using invalid MAC value</w:t>
            </w:r>
          </w:p>
        </w:tc>
        <w:tc>
          <w:tcPr>
            <w:tcW w:w="74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37" w:type="dxa"/>
            <w:tcBorders>
              <w:bottom w:val="single" w:sz="4" w:space="0" w:color="auto"/>
            </w:tcBorders>
          </w:tcPr>
          <w:p w:rsidR="00755BFC" w:rsidRPr="00A53DC8" w:rsidRDefault="00755BFC" w:rsidP="00E5511C">
            <w:pPr>
              <w:keepNext/>
              <w:keepLines/>
              <w:spacing w:after="0"/>
              <w:rPr>
                <w:rFonts w:ascii="Arial" w:hAnsi="Arial"/>
                <w:bCs/>
                <w:sz w:val="18"/>
              </w:rPr>
            </w:pPr>
          </w:p>
        </w:tc>
      </w:tr>
    </w:tbl>
    <w:p w:rsidR="00755BFC" w:rsidRPr="00A53DC8" w:rsidRDefault="00755BFC" w:rsidP="00816621"/>
    <w:p w:rsidR="00816621" w:rsidRPr="00A53DC8" w:rsidRDefault="00816621" w:rsidP="00816621">
      <w:pPr>
        <w:pStyle w:val="TH"/>
      </w:pPr>
      <w:r w:rsidRPr="00A53DC8">
        <w:lastRenderedPageBreak/>
        <w:t>Table 6.7.3.3-3: REGISTER (step 4/6, table 6.7.3.2-1)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7"/>
        <w:gridCol w:w="872"/>
        <w:gridCol w:w="4689"/>
        <w:gridCol w:w="742"/>
        <w:gridCol w:w="1429"/>
      </w:tblGrid>
      <w:tr w:rsidR="00755BFC" w:rsidRPr="00A53DC8" w:rsidTr="00E5511C">
        <w:trPr>
          <w:jc w:val="center"/>
        </w:trPr>
        <w:tc>
          <w:tcPr>
            <w:tcW w:w="9639" w:type="dxa"/>
            <w:gridSpan w:val="5"/>
          </w:tcPr>
          <w:p w:rsidR="00755BFC" w:rsidRPr="00A53DC8" w:rsidRDefault="00755BFC" w:rsidP="00E5511C">
            <w:pPr>
              <w:keepNext/>
              <w:keepLines/>
              <w:spacing w:after="0"/>
              <w:rPr>
                <w:rFonts w:ascii="Arial" w:hAnsi="Arial"/>
                <w:sz w:val="18"/>
              </w:rPr>
            </w:pPr>
            <w:r w:rsidRPr="00A53DC8">
              <w:rPr>
                <w:rFonts w:ascii="Arial" w:hAnsi="Arial"/>
                <w:sz w:val="18"/>
              </w:rPr>
              <w:t>Derivation Path: TS 34.229-1 [2], Table in subclause A.1.1, Condition A1</w:t>
            </w: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Cond</w:t>
            </w:r>
          </w:p>
        </w:tc>
        <w:tc>
          <w:tcPr>
            <w:tcW w:w="4689"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755BFC" w:rsidRPr="00A53DC8" w:rsidRDefault="00755BFC" w:rsidP="00E5511C">
            <w:pPr>
              <w:keepNext/>
              <w:keepLines/>
              <w:spacing w:after="0"/>
              <w:jc w:val="center"/>
              <w:rPr>
                <w:rFonts w:ascii="Arial" w:hAnsi="Arial"/>
                <w:b/>
                <w:sz w:val="18"/>
              </w:rPr>
            </w:pPr>
            <w:r w:rsidRPr="00A53DC8">
              <w:rPr>
                <w:rFonts w:ascii="Arial" w:hAnsi="Arial"/>
                <w:b/>
                <w:sz w:val="18"/>
              </w:rPr>
              <w:t>Rel</w:t>
            </w:r>
          </w:p>
        </w:tc>
        <w:tc>
          <w:tcPr>
            <w:tcW w:w="1429" w:type="dxa"/>
          </w:tcPr>
          <w:p w:rsidR="00755BFC" w:rsidRPr="00A53DC8" w:rsidRDefault="00755BFC" w:rsidP="00E5511C">
            <w:pPr>
              <w:keepNext/>
              <w:keepLines/>
              <w:spacing w:after="0"/>
              <w:jc w:val="center"/>
              <w:rPr>
                <w:rFonts w:ascii="Arial" w:hAnsi="Arial"/>
                <w:b/>
                <w:sz w:val="18"/>
              </w:rPr>
            </w:pPr>
            <w:r w:rsidRPr="00A53DC8">
              <w:rPr>
                <w:rFonts w:ascii="Arial" w:hAnsi="Arial"/>
                <w:b/>
                <w:sz w:val="18"/>
              </w:rPr>
              <w:t>Reference</w:t>
            </w: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must be incremented from previous REGISTER</w:t>
            </w: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same value as in REGISTER at Step 2</w:t>
            </w: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response</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present, but empty</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bCs/>
                <w:sz w:val="18"/>
              </w:rPr>
              <w:t>not present</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number(s)</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755BFC" w:rsidRPr="00A53DC8" w:rsidRDefault="00755BFC" w:rsidP="00E5511C">
            <w:pPr>
              <w:keepNext/>
              <w:keepLines/>
              <w:spacing w:after="0"/>
              <w:rPr>
                <w:rFonts w:ascii="Arial" w:hAnsi="Arial"/>
                <w:bCs/>
                <w:sz w:val="18"/>
              </w:rPr>
            </w:pPr>
          </w:p>
        </w:tc>
        <w:tc>
          <w:tcPr>
            <w:tcW w:w="4689" w:type="dxa"/>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number(s)</w:t>
            </w:r>
          </w:p>
        </w:tc>
        <w:tc>
          <w:tcPr>
            <w:tcW w:w="742" w:type="dxa"/>
            <w:shd w:val="clear" w:color="auto" w:fill="auto"/>
          </w:tcPr>
          <w:p w:rsidR="00755BFC" w:rsidRPr="00A53DC8" w:rsidRDefault="00755BFC" w:rsidP="00E5511C">
            <w:pPr>
              <w:keepNext/>
              <w:keepLines/>
              <w:spacing w:after="0"/>
              <w:rPr>
                <w:rFonts w:ascii="Arial" w:hAnsi="Arial"/>
                <w:bCs/>
                <w:sz w:val="18"/>
              </w:rPr>
            </w:pPr>
          </w:p>
        </w:tc>
        <w:tc>
          <w:tcPr>
            <w:tcW w:w="1429" w:type="dxa"/>
          </w:tcPr>
          <w:p w:rsidR="00755BFC" w:rsidRPr="00A53DC8" w:rsidRDefault="00755BFC" w:rsidP="00E5511C">
            <w:pPr>
              <w:keepNext/>
              <w:keepLines/>
              <w:spacing w:after="0"/>
              <w:rPr>
                <w:rFonts w:ascii="Arial" w:hAnsi="Arial"/>
                <w:bCs/>
                <w:sz w:val="18"/>
              </w:rPr>
            </w:pPr>
          </w:p>
        </w:tc>
      </w:tr>
      <w:tr w:rsidR="00755BFC" w:rsidRPr="00A53DC8" w:rsidTr="00E5511C">
        <w:tblPrEx>
          <w:tblCellMar>
            <w:left w:w="115" w:type="dxa"/>
            <w:right w:w="115" w:type="dxa"/>
          </w:tblCellMar>
          <w:tblLook w:val="04A0" w:firstRow="1" w:lastRow="0" w:firstColumn="1" w:lastColumn="0" w:noHBand="0" w:noVBand="1"/>
        </w:tblPrEx>
        <w:trPr>
          <w:tblHeader/>
          <w:jc w:val="center"/>
        </w:trPr>
        <w:tc>
          <w:tcPr>
            <w:tcW w:w="1907" w:type="dxa"/>
            <w:tcBorders>
              <w:bottom w:val="single" w:sz="4" w:space="0" w:color="auto"/>
            </w:tcBorders>
            <w:shd w:val="clear" w:color="auto" w:fill="auto"/>
          </w:tcPr>
          <w:p w:rsidR="00755BFC" w:rsidRPr="00A53DC8" w:rsidRDefault="00755BFC" w:rsidP="00E5511C">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4689"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r w:rsidRPr="00A53DC8">
              <w:rPr>
                <w:rFonts w:ascii="Arial" w:hAnsi="Arial"/>
                <w:sz w:val="18"/>
              </w:rPr>
              <w:t>new protected client port, shall be different from previously used number(s)</w:t>
            </w:r>
          </w:p>
        </w:tc>
        <w:tc>
          <w:tcPr>
            <w:tcW w:w="742" w:type="dxa"/>
            <w:tcBorders>
              <w:bottom w:val="single" w:sz="4" w:space="0" w:color="auto"/>
            </w:tcBorders>
            <w:shd w:val="clear" w:color="auto" w:fill="auto"/>
          </w:tcPr>
          <w:p w:rsidR="00755BFC" w:rsidRPr="00A53DC8" w:rsidRDefault="00755BFC" w:rsidP="00E5511C">
            <w:pPr>
              <w:keepNext/>
              <w:keepLines/>
              <w:spacing w:after="0"/>
              <w:rPr>
                <w:rFonts w:ascii="Arial" w:hAnsi="Arial"/>
                <w:bCs/>
                <w:sz w:val="18"/>
              </w:rPr>
            </w:pPr>
          </w:p>
        </w:tc>
        <w:tc>
          <w:tcPr>
            <w:tcW w:w="1429" w:type="dxa"/>
            <w:tcBorders>
              <w:bottom w:val="single" w:sz="4" w:space="0" w:color="auto"/>
            </w:tcBorders>
          </w:tcPr>
          <w:p w:rsidR="00755BFC" w:rsidRPr="00A53DC8" w:rsidRDefault="00755BFC" w:rsidP="00E5511C">
            <w:pPr>
              <w:keepNext/>
              <w:keepLines/>
              <w:spacing w:after="0"/>
              <w:rPr>
                <w:rFonts w:ascii="Arial" w:hAnsi="Arial"/>
                <w:bCs/>
                <w:sz w:val="18"/>
              </w:rPr>
            </w:pPr>
          </w:p>
        </w:tc>
      </w:tr>
    </w:tbl>
    <w:p w:rsidR="00755BFC" w:rsidRPr="00A53DC8" w:rsidRDefault="00755BFC" w:rsidP="00816621"/>
    <w:p w:rsidR="00816621" w:rsidRPr="00A53DC8" w:rsidRDefault="00C8183A" w:rsidP="00816621">
      <w:pPr>
        <w:pStyle w:val="Heading2"/>
        <w:rPr>
          <w:rFonts w:eastAsia="MS Gothic"/>
        </w:rPr>
      </w:pPr>
      <w:bookmarkStart w:id="366" w:name="_Toc42778729"/>
      <w:bookmarkStart w:id="367" w:name="_Toc42785176"/>
      <w:r w:rsidRPr="00A53DC8">
        <w:rPr>
          <w:rFonts w:eastAsia="MS Gothic"/>
        </w:rPr>
        <w:br w:type="page"/>
      </w:r>
      <w:bookmarkStart w:id="368" w:name="_Toc43210187"/>
      <w:bookmarkStart w:id="369" w:name="_Toc51948413"/>
      <w:bookmarkStart w:id="370" w:name="_Toc52162486"/>
      <w:bookmarkStart w:id="371" w:name="_Toc60916072"/>
      <w:r w:rsidR="00816621" w:rsidRPr="00A53DC8">
        <w:rPr>
          <w:rFonts w:eastAsia="MS Gothic"/>
        </w:rPr>
        <w:lastRenderedPageBreak/>
        <w:t>6.8</w:t>
      </w:r>
      <w:r w:rsidR="00816621" w:rsidRPr="00A53DC8">
        <w:rPr>
          <w:rFonts w:eastAsia="MS Gothic"/>
        </w:rPr>
        <w:tab/>
        <w:t>Authentication / Security-Server missing / SQN out of range / 5GS</w:t>
      </w:r>
      <w:bookmarkEnd w:id="366"/>
      <w:bookmarkEnd w:id="367"/>
      <w:bookmarkEnd w:id="368"/>
      <w:bookmarkEnd w:id="369"/>
      <w:bookmarkEnd w:id="370"/>
      <w:bookmarkEnd w:id="371"/>
    </w:p>
    <w:p w:rsidR="00816621" w:rsidRPr="00A53DC8" w:rsidRDefault="00816621" w:rsidP="00EB3D4C">
      <w:pPr>
        <w:pStyle w:val="Heading3"/>
        <w:rPr>
          <w:rFonts w:eastAsia="MS Gothic"/>
        </w:rPr>
      </w:pPr>
      <w:bookmarkStart w:id="372" w:name="_Toc42778730"/>
      <w:bookmarkStart w:id="373" w:name="_Toc42785177"/>
      <w:bookmarkStart w:id="374" w:name="_Toc43210188"/>
      <w:bookmarkStart w:id="375" w:name="_Toc51948414"/>
      <w:bookmarkStart w:id="376" w:name="_Toc52162487"/>
      <w:bookmarkStart w:id="377" w:name="_Toc60916073"/>
      <w:r w:rsidRPr="00A53DC8">
        <w:rPr>
          <w:rFonts w:eastAsia="MS Gothic"/>
        </w:rPr>
        <w:t>6.8.1</w:t>
      </w:r>
      <w:r w:rsidRPr="00A53DC8">
        <w:rPr>
          <w:rFonts w:eastAsia="MS Gothic"/>
        </w:rPr>
        <w:tab/>
        <w:t xml:space="preserve">Test </w:t>
      </w:r>
      <w:r w:rsidRPr="00A53DC8">
        <w:t>Purpose</w:t>
      </w:r>
      <w:r w:rsidRPr="00A53DC8">
        <w:rPr>
          <w:rFonts w:eastAsia="MS Gothic"/>
        </w:rPr>
        <w:t xml:space="preserve"> (TP)</w:t>
      </w:r>
      <w:bookmarkEnd w:id="372"/>
      <w:bookmarkEnd w:id="373"/>
      <w:bookmarkEnd w:id="374"/>
      <w:bookmarkEnd w:id="375"/>
      <w:bookmarkEnd w:id="376"/>
      <w:bookmarkEnd w:id="377"/>
    </w:p>
    <w:p w:rsidR="00816621" w:rsidRPr="00A53DC8" w:rsidRDefault="00816621" w:rsidP="00816621">
      <w:pPr>
        <w:pStyle w:val="H6"/>
        <w:rPr>
          <w:rFonts w:ascii="Courier New" w:hAnsi="Courier New"/>
          <w:b/>
          <w:sz w:val="16"/>
        </w:rPr>
      </w:pPr>
      <w:r w:rsidRPr="00A53DC8">
        <w:t>(1)</w:t>
      </w:r>
    </w:p>
    <w:p w:rsidR="00816621" w:rsidRPr="00A53DC8" w:rsidRDefault="00816621" w:rsidP="00816621">
      <w:pPr>
        <w:pStyle w:val="PL"/>
        <w:rPr>
          <w:noProof w:val="0"/>
        </w:rPr>
      </w:pPr>
      <w:r w:rsidRPr="00A53DC8">
        <w:rPr>
          <w:b/>
          <w:noProof w:val="0"/>
        </w:rPr>
        <w:t>with</w:t>
      </w:r>
      <w:r w:rsidRPr="00A53DC8">
        <w:rPr>
          <w:noProof w:val="0"/>
        </w:rPr>
        <w:t xml:space="preserve"> { UE starting registration procedure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without Security-Server header }</w:t>
      </w:r>
    </w:p>
    <w:p w:rsidR="00816621" w:rsidRPr="00A53DC8" w:rsidRDefault="00816621" w:rsidP="00816621">
      <w:pPr>
        <w:pStyle w:val="PL"/>
        <w:ind w:left="1040" w:hangingChars="650" w:hanging="1040"/>
        <w:rPr>
          <w:noProof w:val="0"/>
        </w:rPr>
      </w:pPr>
      <w:r w:rsidRPr="00A53DC8">
        <w:rPr>
          <w:noProof w:val="0"/>
        </w:rPr>
        <w:t xml:space="preserve">    </w:t>
      </w:r>
      <w:r w:rsidRPr="00A53DC8">
        <w:rPr>
          <w:b/>
          <w:noProof w:val="0"/>
        </w:rPr>
        <w:t>then</w:t>
      </w:r>
      <w:r w:rsidRPr="00A53DC8">
        <w:rPr>
          <w:noProof w:val="0"/>
        </w:rPr>
        <w:t xml:space="preserve"> { UE abandons the authentication procedure and sends a new REGISTER request with new Call-ID }</w:t>
      </w:r>
    </w:p>
    <w:p w:rsidR="00EF2FFA" w:rsidRPr="00A53DC8" w:rsidRDefault="00EF2FFA" w:rsidP="00EF2FFA">
      <w:pPr>
        <w:pStyle w:val="PL"/>
        <w:rPr>
          <w:noProof w:val="0"/>
        </w:rPr>
      </w:pPr>
      <w:r w:rsidRPr="00A53DC8">
        <w:rPr>
          <w:noProof w:val="0"/>
        </w:rPr>
        <w:t xml:space="preserve">            }</w:t>
      </w:r>
    </w:p>
    <w:p w:rsidR="0031641D" w:rsidRPr="00A53DC8" w:rsidRDefault="0031641D" w:rsidP="00EF2FFA">
      <w:pPr>
        <w:pStyle w:val="PL"/>
        <w:rPr>
          <w:noProof w:val="0"/>
        </w:rPr>
      </w:pPr>
    </w:p>
    <w:p w:rsidR="00816621" w:rsidRPr="00A53DC8" w:rsidRDefault="00816621" w:rsidP="00816621">
      <w:pPr>
        <w:pStyle w:val="H6"/>
      </w:pPr>
      <w:r w:rsidRPr="00A53DC8">
        <w:t>(2)</w:t>
      </w:r>
    </w:p>
    <w:p w:rsidR="00816621" w:rsidRPr="00A53DC8" w:rsidRDefault="00816621" w:rsidP="00816621">
      <w:pPr>
        <w:pStyle w:val="PL"/>
        <w:rPr>
          <w:noProof w:val="0"/>
        </w:rPr>
      </w:pPr>
      <w:r w:rsidRPr="00A53DC8">
        <w:rPr>
          <w:b/>
          <w:noProof w:val="0"/>
        </w:rPr>
        <w:t>with</w:t>
      </w:r>
      <w:r w:rsidRPr="00A53DC8">
        <w:rPr>
          <w:noProof w:val="0"/>
        </w:rPr>
        <w:t xml:space="preserve"> { UE having sent a new initial REGISTER request }</w:t>
      </w:r>
    </w:p>
    <w:p w:rsidR="00816621" w:rsidRPr="00A53DC8" w:rsidRDefault="00816621" w:rsidP="00816621">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816621" w:rsidRPr="00A53DC8" w:rsidRDefault="00816621" w:rsidP="00816621">
      <w:pPr>
        <w:pStyle w:val="PL"/>
        <w:rPr>
          <w:noProof w:val="0"/>
        </w:rPr>
      </w:pPr>
      <w:r w:rsidRPr="00A53DC8">
        <w:rPr>
          <w:noProof w:val="0"/>
        </w:rPr>
        <w:t xml:space="preserve">  </w:t>
      </w:r>
      <w:r w:rsidRPr="00A53DC8">
        <w:rPr>
          <w:b/>
          <w:noProof w:val="0"/>
        </w:rPr>
        <w:t>when</w:t>
      </w:r>
      <w:r w:rsidRPr="00A53DC8">
        <w:rPr>
          <w:noProof w:val="0"/>
        </w:rPr>
        <w:t xml:space="preserve"> { UE receiving a challenge response with SQN out of range }</w:t>
      </w:r>
    </w:p>
    <w:p w:rsidR="00816621" w:rsidRPr="00A53DC8" w:rsidRDefault="00816621" w:rsidP="00816621">
      <w:pPr>
        <w:pStyle w:val="PL"/>
        <w:rPr>
          <w:noProof w:val="0"/>
        </w:rPr>
      </w:pPr>
      <w:r w:rsidRPr="00A53DC8">
        <w:rPr>
          <w:noProof w:val="0"/>
        </w:rPr>
        <w:t xml:space="preserve">    </w:t>
      </w:r>
      <w:r w:rsidRPr="00A53DC8">
        <w:rPr>
          <w:b/>
          <w:noProof w:val="0"/>
        </w:rPr>
        <w:t>then</w:t>
      </w:r>
      <w:r w:rsidRPr="00A53DC8">
        <w:rPr>
          <w:noProof w:val="0"/>
        </w:rPr>
        <w:t xml:space="preserve"> { UE sends another REGISTER request with challenge response AUTS and populates a new Security-Client header }</w:t>
      </w:r>
    </w:p>
    <w:p w:rsidR="00EF2FFA" w:rsidRPr="00A53DC8" w:rsidRDefault="00EF2FFA" w:rsidP="00EF2FFA">
      <w:pPr>
        <w:pStyle w:val="PL"/>
        <w:rPr>
          <w:noProof w:val="0"/>
        </w:rPr>
      </w:pPr>
      <w:r w:rsidRPr="00A53DC8">
        <w:rPr>
          <w:noProof w:val="0"/>
        </w:rPr>
        <w:t xml:space="preserve">            }</w:t>
      </w:r>
    </w:p>
    <w:p w:rsidR="0031641D" w:rsidRPr="00A53DC8" w:rsidRDefault="0031641D" w:rsidP="00EF2FFA">
      <w:pPr>
        <w:pStyle w:val="PL"/>
        <w:rPr>
          <w:noProof w:val="0"/>
        </w:rPr>
      </w:pPr>
    </w:p>
    <w:p w:rsidR="00816621" w:rsidRPr="00A53DC8" w:rsidRDefault="00816621" w:rsidP="00EB3D4C">
      <w:pPr>
        <w:pStyle w:val="Heading3"/>
        <w:rPr>
          <w:rFonts w:eastAsia="MS Gothic"/>
        </w:rPr>
      </w:pPr>
      <w:bookmarkStart w:id="378" w:name="_Toc42778731"/>
      <w:bookmarkStart w:id="379" w:name="_Toc42785178"/>
      <w:bookmarkStart w:id="380" w:name="_Toc43210189"/>
      <w:bookmarkStart w:id="381" w:name="_Toc51948415"/>
      <w:bookmarkStart w:id="382" w:name="_Toc52162488"/>
      <w:bookmarkStart w:id="383" w:name="_Toc60916074"/>
      <w:r w:rsidRPr="00A53DC8">
        <w:rPr>
          <w:rFonts w:eastAsia="MS Gothic"/>
        </w:rPr>
        <w:t>6.8.2</w:t>
      </w:r>
      <w:r w:rsidRPr="00A53DC8">
        <w:rPr>
          <w:rFonts w:eastAsia="MS Gothic"/>
        </w:rPr>
        <w:tab/>
        <w:t>Conformance Requirements</w:t>
      </w:r>
      <w:bookmarkEnd w:id="378"/>
      <w:bookmarkEnd w:id="379"/>
      <w:bookmarkEnd w:id="380"/>
      <w:bookmarkEnd w:id="381"/>
      <w:bookmarkEnd w:id="382"/>
      <w:bookmarkEnd w:id="383"/>
    </w:p>
    <w:p w:rsidR="00816621" w:rsidRPr="00A53DC8" w:rsidRDefault="00816621" w:rsidP="00816621">
      <w:r w:rsidRPr="00A53DC8">
        <w:t>[TS 24.229 clause 5.1.1.5.1]:</w:t>
      </w:r>
    </w:p>
    <w:p w:rsidR="00816621" w:rsidRPr="00A53DC8" w:rsidRDefault="00816621" w:rsidP="00816621">
      <w:r w:rsidRPr="00A53DC8">
        <w:t>Authentication is performed during initial registration. A UE can be re-authenticated during subsequent reregistrations, deregistrations or registrations of additional public user identities. When the network requires authentication or re-authentication of the UE, the UE will receive a 401 (Unauthorized) response to the REGISTER request.</w:t>
      </w:r>
    </w:p>
    <w:p w:rsidR="00816621" w:rsidRPr="00A53DC8" w:rsidRDefault="00816621" w:rsidP="00816621">
      <w:pPr>
        <w:keepNext/>
        <w:keepLines/>
      </w:pPr>
      <w:r w:rsidRPr="00A53DC8">
        <w:t>On receiving a 401 (Unauthorized) response to the REGISTER request, the UE shall:</w:t>
      </w:r>
    </w:p>
    <w:p w:rsidR="00816621" w:rsidRPr="00A53DC8" w:rsidRDefault="00816621" w:rsidP="00816621">
      <w:pPr>
        <w:pStyle w:val="B10"/>
        <w:keepNext/>
        <w:keepLines/>
      </w:pPr>
      <w:r w:rsidRPr="00A53DC8">
        <w:t>1)</w:t>
      </w:r>
      <w:r w:rsidRPr="00A53DC8">
        <w:tab/>
        <w:t xml:space="preserve">extract the </w:t>
      </w:r>
      <w:smartTag w:uri="urn:schemas-microsoft-com:office:smarttags" w:element="stockticker">
        <w:r w:rsidRPr="00A53DC8">
          <w:t>RAND</w:t>
        </w:r>
      </w:smartTag>
      <w:r w:rsidRPr="00A53DC8">
        <w:t xml:space="preserve"> and </w:t>
      </w:r>
      <w:smartTag w:uri="urn:schemas-microsoft-com:office:smarttags" w:element="stockticker">
        <w:r w:rsidRPr="00A53DC8">
          <w:t>AUTN</w:t>
        </w:r>
      </w:smartTag>
      <w:r w:rsidRPr="00A53DC8">
        <w:t xml:space="preserve"> parameters;</w:t>
      </w:r>
    </w:p>
    <w:p w:rsidR="00816621" w:rsidRPr="00A53DC8" w:rsidRDefault="00816621" w:rsidP="00816621">
      <w:pPr>
        <w:pStyle w:val="B10"/>
        <w:keepNext/>
        <w:keepLines/>
      </w:pPr>
      <w:r w:rsidRPr="00A53DC8">
        <w:t>2)</w:t>
      </w:r>
      <w:r w:rsidRPr="00A53DC8">
        <w:tab/>
        <w:t xml:space="preserve">check the validity of a received authentication challenge, as described in 3GPP TS 33.203 [19] i.e. the locally calculated XMAC must match the </w:t>
      </w:r>
      <w:smartTag w:uri="urn:schemas-microsoft-com:office:smarttags" w:element="stockticker">
        <w:r w:rsidRPr="00A53DC8">
          <w:t>MAC</w:t>
        </w:r>
      </w:smartTag>
      <w:r w:rsidRPr="00A53DC8">
        <w:t xml:space="preserve"> parameter derived from the </w:t>
      </w:r>
      <w:smartTag w:uri="urn:schemas-microsoft-com:office:smarttags" w:element="stockticker">
        <w:r w:rsidRPr="00A53DC8">
          <w:t>AUTN</w:t>
        </w:r>
      </w:smartTag>
      <w:r w:rsidRPr="00A53DC8">
        <w:t xml:space="preserve"> part of the challenge; and the SQN parameter derived from the </w:t>
      </w:r>
      <w:smartTag w:uri="urn:schemas-microsoft-com:office:smarttags" w:element="stockticker">
        <w:r w:rsidRPr="00A53DC8">
          <w:t>AUTN</w:t>
        </w:r>
      </w:smartTag>
      <w:r w:rsidRPr="00A53DC8">
        <w:t xml:space="preserve"> part of the challenge must be within the correct range; and</w:t>
      </w:r>
    </w:p>
    <w:p w:rsidR="00816621" w:rsidRPr="00A53DC8" w:rsidRDefault="00816621" w:rsidP="00816621">
      <w:pPr>
        <w:pStyle w:val="B10"/>
        <w:keepNext/>
        <w:keepLines/>
      </w:pPr>
      <w:r w:rsidRPr="00A53DC8">
        <w:t>3)</w:t>
      </w:r>
      <w:r w:rsidRPr="00A53DC8">
        <w:tab/>
        <w:t>check the existence of the Security-Server header field as described in RFC 3329 [48]. If the Security-Server header field is not present or it does not contain the parameters required for the setup of the set of security associations (see annex H of 3GPP TS 33.203 [19]), the UE shall abandon the authentication procedure and send a new REGISTER request with a new Call-ID.</w:t>
      </w:r>
    </w:p>
    <w:p w:rsidR="00816621" w:rsidRPr="00A53DC8" w:rsidRDefault="00816621" w:rsidP="00816621">
      <w:pPr>
        <w:rPr>
          <w:lang w:eastAsia="zh-CN"/>
        </w:rPr>
      </w:pPr>
      <w:r w:rsidRPr="00A53DC8">
        <w:rPr>
          <w:lang w:eastAsia="zh-CN"/>
        </w:rPr>
        <w:t>…</w:t>
      </w:r>
    </w:p>
    <w:p w:rsidR="00816621" w:rsidRPr="00A53DC8" w:rsidRDefault="00816621" w:rsidP="00816621">
      <w:r w:rsidRPr="00A53DC8">
        <w:t>In the case that the 401 (Unauthorized) response is deemed to be invalid then the UE shall behave as defined in subclause 5.1.1.5.3.</w:t>
      </w:r>
    </w:p>
    <w:p w:rsidR="00816621" w:rsidRPr="00A53DC8" w:rsidRDefault="00816621" w:rsidP="00816621">
      <w:r w:rsidRPr="00A53DC8">
        <w:t>[TS 24.229, clause 5.1.1.5.3]</w:t>
      </w:r>
    </w:p>
    <w:p w:rsidR="00816621" w:rsidRPr="00A53DC8" w:rsidRDefault="00816621" w:rsidP="00816621">
      <w:r w:rsidRPr="00A53DC8">
        <w:t xml:space="preserve">If, in a 401 (Unauthorized) response, either the </w:t>
      </w:r>
      <w:smartTag w:uri="urn:schemas-microsoft-com:office:smarttags" w:element="stockticker">
        <w:r w:rsidRPr="00A53DC8">
          <w:t>MAC</w:t>
        </w:r>
      </w:smartTag>
      <w:r w:rsidRPr="00A53DC8">
        <w:t xml:space="preserve"> or SQN is incorrect the UE shall respond with a further REGISTER indicating to the S-CSCF that the challenge has been deemed invalid as follows:</w:t>
      </w:r>
    </w:p>
    <w:p w:rsidR="00816621" w:rsidRPr="00A53DC8" w:rsidRDefault="00816621" w:rsidP="00816621">
      <w:pPr>
        <w:pStyle w:val="B10"/>
      </w:pPr>
      <w:r w:rsidRPr="00A53DC8">
        <w:t>-</w:t>
      </w:r>
      <w:r w:rsidRPr="00A53DC8">
        <w:tab/>
        <w:t xml:space="preserve">in the case where the UE deems the </w:t>
      </w:r>
      <w:smartTag w:uri="urn:schemas-microsoft-com:office:smarttags" w:element="stockticker">
        <w:r w:rsidRPr="00A53DC8">
          <w:t>MAC</w:t>
        </w:r>
      </w:smartTag>
      <w:r w:rsidRPr="00A53DC8">
        <w:t xml:space="preserve"> parameter to be invalid the subsequent REGISTER request shall contain no "auts" Authorization header field parameter and an empty "response" Authorization header field parameter, i.e. no authentication challenge response;</w:t>
      </w:r>
    </w:p>
    <w:p w:rsidR="00816621" w:rsidRPr="00A53DC8" w:rsidRDefault="00816621" w:rsidP="00816621">
      <w:pPr>
        <w:pStyle w:val="B10"/>
      </w:pPr>
      <w:r w:rsidRPr="00A53DC8">
        <w:t>-</w:t>
      </w:r>
      <w:r w:rsidRPr="00A53DC8">
        <w:tab/>
        <w:t>in the case where the UE deems the SQN to be out of range, the subsequent REGISTER request shall contain the "auts" Authorization header field parameter (see 3GPP TS 33.102 [18]).</w:t>
      </w:r>
    </w:p>
    <w:p w:rsidR="00816621" w:rsidRPr="00A53DC8" w:rsidRDefault="00816621" w:rsidP="00816621">
      <w:pPr>
        <w:pStyle w:val="NO"/>
      </w:pPr>
      <w:r w:rsidRPr="00A53DC8">
        <w:t>NOTE:</w:t>
      </w:r>
      <w:r w:rsidRPr="00A53DC8">
        <w:tab/>
        <w:t>In the case of the SQN being out of range, a "response" Authorization header field parameter can be included by the UE, based on the procedures described in RFC 3310 [49].</w:t>
      </w:r>
    </w:p>
    <w:p w:rsidR="00816621" w:rsidRPr="00A53DC8" w:rsidRDefault="00816621" w:rsidP="00816621">
      <w:r w:rsidRPr="00A53DC8">
        <w:lastRenderedPageBreak/>
        <w:t>Whenever the UE detects any of the above cases, the UE shall:</w:t>
      </w:r>
    </w:p>
    <w:p w:rsidR="00816621" w:rsidRPr="00A53DC8" w:rsidRDefault="00816621" w:rsidP="00816621">
      <w:pPr>
        <w:pStyle w:val="B10"/>
      </w:pPr>
      <w:r w:rsidRPr="00A53DC8">
        <w:t>-</w:t>
      </w:r>
      <w:r w:rsidRPr="00A53DC8">
        <w:tab/>
        <w:t>send the REGISTER request using an existing set of security associations, if available (see 3GPP TS 33.203 [19]);</w:t>
      </w:r>
    </w:p>
    <w:p w:rsidR="00816621" w:rsidRPr="00A53DC8" w:rsidRDefault="00816621" w:rsidP="00816621">
      <w:pPr>
        <w:pStyle w:val="B10"/>
      </w:pPr>
      <w:r w:rsidRPr="00A53DC8">
        <w:t>-</w:t>
      </w:r>
      <w:r w:rsidRPr="00A53DC8">
        <w:tab/>
        <w:t>populate a new Security-Client header field within the REGISTER request and associated contact address, set to specify the security mechanisms it supports, the IPsec layer algorithms for integrity and confidentiality protection it supports and the parameters needed for the new security association setup. These parameters shall contain new values for spi_uc, spi_us and port_uc; and</w:t>
      </w:r>
    </w:p>
    <w:p w:rsidR="00816621" w:rsidRPr="00A53DC8" w:rsidRDefault="00816621" w:rsidP="00816621">
      <w:pPr>
        <w:pStyle w:val="B10"/>
      </w:pPr>
      <w:r w:rsidRPr="00A53DC8">
        <w:t>-</w:t>
      </w:r>
      <w:r w:rsidRPr="00A53DC8">
        <w:tab/>
        <w:t>not create a temporary set of security associations.</w:t>
      </w:r>
    </w:p>
    <w:p w:rsidR="00816621" w:rsidRPr="00A53DC8" w:rsidRDefault="00816621" w:rsidP="00816621">
      <w:pPr>
        <w:pStyle w:val="H6"/>
      </w:pPr>
      <w:r w:rsidRPr="00A53DC8">
        <w:t>Reference(s)</w:t>
      </w:r>
    </w:p>
    <w:p w:rsidR="00816621" w:rsidRPr="00A53DC8" w:rsidRDefault="00816621" w:rsidP="00816621">
      <w:r w:rsidRPr="00A53DC8">
        <w:rPr>
          <w:snapToGrid w:val="0"/>
        </w:rPr>
        <w:t>3GPP T</w:t>
      </w:r>
      <w:r w:rsidRPr="00A53DC8">
        <w:t>S 24.229 [7] clause 5.1.1.5.1 and clause 5.1.1.5.3.</w:t>
      </w:r>
    </w:p>
    <w:p w:rsidR="00816621" w:rsidRPr="00A53DC8" w:rsidRDefault="00816621" w:rsidP="00EB3D4C">
      <w:pPr>
        <w:pStyle w:val="Heading3"/>
        <w:rPr>
          <w:rFonts w:eastAsia="MS Gothic"/>
        </w:rPr>
      </w:pPr>
      <w:bookmarkStart w:id="384" w:name="_Toc42778732"/>
      <w:bookmarkStart w:id="385" w:name="_Toc42785179"/>
      <w:bookmarkStart w:id="386" w:name="_Toc43210190"/>
      <w:bookmarkStart w:id="387" w:name="_Toc51948416"/>
      <w:bookmarkStart w:id="388" w:name="_Toc52162489"/>
      <w:bookmarkStart w:id="389" w:name="_Toc60916075"/>
      <w:r w:rsidRPr="00A53DC8">
        <w:rPr>
          <w:rFonts w:eastAsia="MS Gothic"/>
        </w:rPr>
        <w:t>6.8.3</w:t>
      </w:r>
      <w:r w:rsidRPr="00A53DC8">
        <w:rPr>
          <w:rFonts w:eastAsia="MS Gothic"/>
        </w:rPr>
        <w:tab/>
        <w:t>Test description</w:t>
      </w:r>
      <w:bookmarkEnd w:id="384"/>
      <w:bookmarkEnd w:id="385"/>
      <w:bookmarkEnd w:id="386"/>
      <w:bookmarkEnd w:id="387"/>
      <w:bookmarkEnd w:id="388"/>
      <w:bookmarkEnd w:id="389"/>
    </w:p>
    <w:p w:rsidR="00816621" w:rsidRPr="00A53DC8" w:rsidRDefault="00816621" w:rsidP="00CF618F">
      <w:pPr>
        <w:pStyle w:val="Heading4"/>
      </w:pPr>
      <w:bookmarkStart w:id="390" w:name="_Toc43210191"/>
      <w:bookmarkStart w:id="391" w:name="_Toc51948417"/>
      <w:bookmarkStart w:id="392" w:name="_Toc52162490"/>
      <w:bookmarkStart w:id="393" w:name="_Toc60916076"/>
      <w:r w:rsidRPr="00A53DC8">
        <w:t>6.8.3.1</w:t>
      </w:r>
      <w:r w:rsidRPr="00A53DC8">
        <w:tab/>
        <w:t>Pre-test conditions</w:t>
      </w:r>
      <w:bookmarkEnd w:id="390"/>
      <w:bookmarkEnd w:id="391"/>
      <w:bookmarkEnd w:id="392"/>
      <w:bookmarkEnd w:id="393"/>
    </w:p>
    <w:p w:rsidR="00816621" w:rsidRPr="00A53DC8" w:rsidRDefault="00816621" w:rsidP="00816621">
      <w:pPr>
        <w:pStyle w:val="H6"/>
        <w:rPr>
          <w:rFonts w:cs="Arial"/>
        </w:rPr>
      </w:pPr>
      <w:r w:rsidRPr="00A53DC8">
        <w:rPr>
          <w:rFonts w:cs="Arial"/>
        </w:rPr>
        <w:t>System Simulator:</w:t>
      </w:r>
    </w:p>
    <w:p w:rsidR="00816621" w:rsidRPr="00A53DC8" w:rsidRDefault="00816621" w:rsidP="00816621">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816621" w:rsidRPr="00A53DC8" w:rsidRDefault="00816621" w:rsidP="00816621">
      <w:pPr>
        <w:pStyle w:val="B10"/>
      </w:pPr>
      <w:r w:rsidRPr="00A53DC8">
        <w:t>-</w:t>
      </w:r>
      <w:r w:rsidRPr="00A53DC8">
        <w:tab/>
        <w:t>SS is able to perform AKAv1-MD5 authentication algorithm for that IMPI, according to 3GPP TS 33.203 [16] clause 6.1 and RFC 3310 [15].</w:t>
      </w:r>
    </w:p>
    <w:p w:rsidR="00816621" w:rsidRPr="00A53DC8" w:rsidRDefault="00816621" w:rsidP="00816621">
      <w:pPr>
        <w:pStyle w:val="B10"/>
      </w:pPr>
      <w:r w:rsidRPr="00A53DC8">
        <w:t xml:space="preserve">- </w:t>
      </w:r>
      <w:r w:rsidRPr="00A53DC8">
        <w:tab/>
        <w:t>SS is listening to SIP default port 5060 for both UDP and TCP protocols.</w:t>
      </w:r>
    </w:p>
    <w:p w:rsidR="00816621" w:rsidRPr="00A53DC8" w:rsidRDefault="00816621" w:rsidP="00816621">
      <w:pPr>
        <w:pStyle w:val="B10"/>
      </w:pPr>
      <w:r w:rsidRPr="00A53DC8">
        <w:t>-</w:t>
      </w:r>
      <w:r w:rsidRPr="00A53DC8">
        <w:tab/>
        <w:t>1 NR Cell</w:t>
      </w:r>
    </w:p>
    <w:p w:rsidR="00816621" w:rsidRPr="00A53DC8" w:rsidRDefault="00816621" w:rsidP="00816621">
      <w:pPr>
        <w:pStyle w:val="H6"/>
      </w:pPr>
      <w:r w:rsidRPr="00A53DC8">
        <w:t>UE:</w:t>
      </w:r>
    </w:p>
    <w:p w:rsidR="00816621" w:rsidRPr="00A53DC8" w:rsidRDefault="00816621" w:rsidP="00816621">
      <w:pPr>
        <w:pStyle w:val="B10"/>
      </w:pPr>
      <w:r w:rsidRPr="00A53DC8">
        <w:t>-</w:t>
      </w:r>
      <w:r w:rsidRPr="00A53DC8">
        <w:tab/>
        <w:t xml:space="preserve">UE contains either ISIM and USIM applications or only USIM application on UICC. </w:t>
      </w:r>
    </w:p>
    <w:p w:rsidR="00816621" w:rsidRPr="00A53DC8" w:rsidRDefault="00816621" w:rsidP="00816621">
      <w:pPr>
        <w:pStyle w:val="B10"/>
        <w:rPr>
          <w:snapToGrid w:val="0"/>
        </w:rPr>
      </w:pPr>
      <w:r w:rsidRPr="00A53DC8">
        <w:t>-</w:t>
      </w:r>
      <w:r w:rsidRPr="00A53DC8">
        <w:tab/>
        <w:t xml:space="preserve">The </w:t>
      </w:r>
      <w:r w:rsidRPr="00A53DC8">
        <w:rPr>
          <w:snapToGrid w:val="0"/>
        </w:rPr>
        <w:t>UE is configured to register for IMS after switch on.</w:t>
      </w:r>
    </w:p>
    <w:p w:rsidR="00816621" w:rsidRPr="00A53DC8" w:rsidRDefault="00816621" w:rsidP="00816621">
      <w:pPr>
        <w:pStyle w:val="B10"/>
        <w:rPr>
          <w:snapToGrid w:val="0"/>
        </w:rPr>
      </w:pPr>
      <w:r w:rsidRPr="00A53DC8">
        <w:t>-</w:t>
      </w:r>
      <w:r w:rsidRPr="00A53DC8">
        <w:tab/>
        <w:t xml:space="preserve">The </w:t>
      </w:r>
      <w:r w:rsidRPr="00A53DC8">
        <w:rPr>
          <w:snapToGrid w:val="0"/>
        </w:rPr>
        <w:t>UE is switched off.</w:t>
      </w:r>
    </w:p>
    <w:p w:rsidR="00816621" w:rsidRPr="00A53DC8" w:rsidRDefault="00816621" w:rsidP="00816621">
      <w:pPr>
        <w:pStyle w:val="H6"/>
        <w:rPr>
          <w:rFonts w:cs="Arial"/>
        </w:rPr>
      </w:pPr>
      <w:r w:rsidRPr="00A53DC8">
        <w:rPr>
          <w:rFonts w:cs="Arial"/>
        </w:rPr>
        <w:t>Preamble:</w:t>
      </w:r>
    </w:p>
    <w:p w:rsidR="00816621" w:rsidRPr="00A53DC8" w:rsidRDefault="00816621" w:rsidP="00816621">
      <w:pPr>
        <w:pStyle w:val="B10"/>
      </w:pPr>
      <w:r w:rsidRPr="00A53DC8">
        <w:t>-</w:t>
      </w:r>
      <w:r w:rsidRPr="00A53DC8">
        <w:tab/>
        <w:t>None.</w:t>
      </w:r>
    </w:p>
    <w:p w:rsidR="00816621" w:rsidRPr="00A53DC8" w:rsidRDefault="00816621" w:rsidP="00CF618F">
      <w:pPr>
        <w:pStyle w:val="Heading4"/>
        <w:rPr>
          <w:snapToGrid w:val="0"/>
        </w:rPr>
      </w:pPr>
      <w:bookmarkStart w:id="394" w:name="_Toc43210192"/>
      <w:bookmarkStart w:id="395" w:name="_Toc51948418"/>
      <w:bookmarkStart w:id="396" w:name="_Toc52162491"/>
      <w:bookmarkStart w:id="397" w:name="_Toc60916077"/>
      <w:r w:rsidRPr="00A53DC8">
        <w:lastRenderedPageBreak/>
        <w:t>6.8.3.2</w:t>
      </w:r>
      <w:r w:rsidRPr="00A53DC8">
        <w:tab/>
      </w:r>
      <w:r w:rsidRPr="00A53DC8">
        <w:rPr>
          <w:snapToGrid w:val="0"/>
        </w:rPr>
        <w:t>Test procedure sequence</w:t>
      </w:r>
      <w:bookmarkEnd w:id="394"/>
      <w:bookmarkEnd w:id="395"/>
      <w:bookmarkEnd w:id="396"/>
      <w:bookmarkEnd w:id="397"/>
    </w:p>
    <w:p w:rsidR="00816621" w:rsidRPr="00A53DC8" w:rsidRDefault="00816621" w:rsidP="00816621">
      <w:pPr>
        <w:pStyle w:val="TH"/>
        <w:rPr>
          <w:rFonts w:cs="Arial"/>
        </w:rPr>
      </w:pPr>
      <w:r w:rsidRPr="00A53DC8">
        <w:rPr>
          <w:rFonts w:cs="Arial"/>
        </w:rPr>
        <w:t>Table 6.8.3.2-1: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816621" w:rsidRPr="00A53DC8" w:rsidTr="003A6D32">
        <w:trPr>
          <w:jc w:val="center"/>
        </w:trPr>
        <w:tc>
          <w:tcPr>
            <w:tcW w:w="567" w:type="dxa"/>
            <w:tcBorders>
              <w:bottom w:val="nil"/>
            </w:tcBorders>
          </w:tcPr>
          <w:p w:rsidR="00816621" w:rsidRPr="00A53DC8" w:rsidRDefault="00816621" w:rsidP="00A20284">
            <w:pPr>
              <w:pStyle w:val="TAH"/>
              <w:ind w:left="400" w:hanging="400"/>
            </w:pPr>
            <w:r w:rsidRPr="00A53DC8">
              <w:t>St</w:t>
            </w:r>
          </w:p>
        </w:tc>
        <w:tc>
          <w:tcPr>
            <w:tcW w:w="3969" w:type="dxa"/>
          </w:tcPr>
          <w:p w:rsidR="00816621" w:rsidRPr="00A53DC8" w:rsidRDefault="00816621" w:rsidP="00A20284">
            <w:pPr>
              <w:pStyle w:val="TAH"/>
              <w:ind w:left="400" w:hanging="400"/>
            </w:pPr>
            <w:r w:rsidRPr="00A53DC8">
              <w:t>Procedure</w:t>
            </w:r>
          </w:p>
        </w:tc>
        <w:tc>
          <w:tcPr>
            <w:tcW w:w="3684" w:type="dxa"/>
            <w:gridSpan w:val="2"/>
          </w:tcPr>
          <w:p w:rsidR="00816621" w:rsidRPr="00A53DC8" w:rsidRDefault="00816621" w:rsidP="00A20284">
            <w:pPr>
              <w:pStyle w:val="TAH"/>
              <w:ind w:left="400" w:hanging="400"/>
            </w:pPr>
            <w:r w:rsidRPr="00A53DC8">
              <w:t>Message Sequence</w:t>
            </w:r>
          </w:p>
        </w:tc>
        <w:tc>
          <w:tcPr>
            <w:tcW w:w="567" w:type="dxa"/>
            <w:tcBorders>
              <w:bottom w:val="nil"/>
            </w:tcBorders>
          </w:tcPr>
          <w:p w:rsidR="00816621" w:rsidRPr="00A53DC8" w:rsidRDefault="00816621" w:rsidP="00A20284">
            <w:pPr>
              <w:pStyle w:val="TAH"/>
            </w:pPr>
            <w:r w:rsidRPr="00A53DC8">
              <w:t>TP</w:t>
            </w:r>
          </w:p>
        </w:tc>
        <w:tc>
          <w:tcPr>
            <w:tcW w:w="850" w:type="dxa"/>
            <w:tcBorders>
              <w:bottom w:val="nil"/>
            </w:tcBorders>
          </w:tcPr>
          <w:p w:rsidR="00816621" w:rsidRPr="00A53DC8" w:rsidRDefault="00816621" w:rsidP="00A20284">
            <w:pPr>
              <w:pStyle w:val="TAH"/>
            </w:pPr>
            <w:r w:rsidRPr="00A53DC8">
              <w:t>Verdict</w:t>
            </w:r>
          </w:p>
        </w:tc>
      </w:tr>
      <w:tr w:rsidR="00816621" w:rsidRPr="00A53DC8" w:rsidTr="003A6D32">
        <w:trPr>
          <w:jc w:val="center"/>
        </w:trPr>
        <w:tc>
          <w:tcPr>
            <w:tcW w:w="567" w:type="dxa"/>
            <w:tcBorders>
              <w:top w:val="nil"/>
            </w:tcBorders>
          </w:tcPr>
          <w:p w:rsidR="00816621" w:rsidRPr="00A53DC8" w:rsidRDefault="00816621" w:rsidP="00A20284">
            <w:pPr>
              <w:pStyle w:val="TAH"/>
            </w:pPr>
          </w:p>
        </w:tc>
        <w:tc>
          <w:tcPr>
            <w:tcW w:w="3969" w:type="dxa"/>
          </w:tcPr>
          <w:p w:rsidR="00816621" w:rsidRPr="00A53DC8" w:rsidRDefault="00816621" w:rsidP="00A20284">
            <w:pPr>
              <w:pStyle w:val="TAH"/>
            </w:pPr>
          </w:p>
        </w:tc>
        <w:tc>
          <w:tcPr>
            <w:tcW w:w="708" w:type="dxa"/>
          </w:tcPr>
          <w:p w:rsidR="00816621" w:rsidRPr="00A53DC8" w:rsidRDefault="00816621" w:rsidP="00A20284">
            <w:pPr>
              <w:pStyle w:val="TAH"/>
            </w:pPr>
            <w:r w:rsidRPr="00A53DC8">
              <w:t>U - S</w:t>
            </w:r>
          </w:p>
        </w:tc>
        <w:tc>
          <w:tcPr>
            <w:tcW w:w="2976" w:type="dxa"/>
          </w:tcPr>
          <w:p w:rsidR="00816621" w:rsidRPr="00A53DC8" w:rsidRDefault="00816621" w:rsidP="00A20284">
            <w:pPr>
              <w:pStyle w:val="TAH"/>
            </w:pPr>
            <w:r w:rsidRPr="00A53DC8">
              <w:t>Message</w:t>
            </w:r>
          </w:p>
        </w:tc>
        <w:tc>
          <w:tcPr>
            <w:tcW w:w="567" w:type="dxa"/>
            <w:tcBorders>
              <w:top w:val="nil"/>
            </w:tcBorders>
          </w:tcPr>
          <w:p w:rsidR="00816621" w:rsidRPr="00A53DC8" w:rsidRDefault="00816621" w:rsidP="00A20284">
            <w:pPr>
              <w:pStyle w:val="TAH"/>
            </w:pPr>
          </w:p>
        </w:tc>
        <w:tc>
          <w:tcPr>
            <w:tcW w:w="850" w:type="dxa"/>
            <w:tcBorders>
              <w:top w:val="nil"/>
            </w:tcBorders>
          </w:tcPr>
          <w:p w:rsidR="00816621" w:rsidRPr="00A53DC8" w:rsidRDefault="00816621" w:rsidP="00A20284">
            <w:pPr>
              <w:pStyle w:val="TAH"/>
            </w:pPr>
          </w:p>
        </w:tc>
      </w:tr>
      <w:tr w:rsidR="00816621" w:rsidRPr="00A53DC8" w:rsidTr="003A6D32">
        <w:trPr>
          <w:jc w:val="center"/>
        </w:trPr>
        <w:tc>
          <w:tcPr>
            <w:tcW w:w="567" w:type="dxa"/>
            <w:tcBorders>
              <w:top w:val="nil"/>
            </w:tcBorders>
          </w:tcPr>
          <w:p w:rsidR="00816621" w:rsidRPr="00A53DC8" w:rsidRDefault="00816621" w:rsidP="00A20284">
            <w:pPr>
              <w:pStyle w:val="TAC"/>
              <w:rPr>
                <w:lang w:eastAsia="zh-CN"/>
              </w:rPr>
            </w:pPr>
            <w:r w:rsidRPr="00A53DC8">
              <w:rPr>
                <w:lang w:eastAsia="zh-CN"/>
              </w:rPr>
              <w:t>1</w:t>
            </w:r>
          </w:p>
        </w:tc>
        <w:tc>
          <w:tcPr>
            <w:tcW w:w="3969" w:type="dxa"/>
          </w:tcPr>
          <w:p w:rsidR="00816621" w:rsidRPr="00A53DC8" w:rsidRDefault="00816621" w:rsidP="00A20284">
            <w:pPr>
              <w:pStyle w:val="TAC"/>
              <w:jc w:val="left"/>
            </w:pPr>
            <w:r w:rsidRPr="00A53DC8">
              <w:t>The UE is switched on.</w:t>
            </w:r>
          </w:p>
        </w:tc>
        <w:tc>
          <w:tcPr>
            <w:tcW w:w="708" w:type="dxa"/>
          </w:tcPr>
          <w:p w:rsidR="00816621" w:rsidRPr="00A53DC8" w:rsidRDefault="00816621" w:rsidP="00A20284">
            <w:pPr>
              <w:pStyle w:val="TAC"/>
            </w:pPr>
          </w:p>
        </w:tc>
        <w:tc>
          <w:tcPr>
            <w:tcW w:w="2976" w:type="dxa"/>
          </w:tcPr>
          <w:p w:rsidR="00816621" w:rsidRPr="00A53DC8" w:rsidRDefault="00816621" w:rsidP="00A20284">
            <w:pPr>
              <w:pStyle w:val="TAC"/>
            </w:pPr>
          </w:p>
        </w:tc>
        <w:tc>
          <w:tcPr>
            <w:tcW w:w="567" w:type="dxa"/>
            <w:tcBorders>
              <w:top w:val="nil"/>
            </w:tcBorders>
          </w:tcPr>
          <w:p w:rsidR="00816621" w:rsidRPr="00A53DC8" w:rsidRDefault="00816621" w:rsidP="00A20284">
            <w:pPr>
              <w:pStyle w:val="TAC"/>
            </w:pPr>
          </w:p>
        </w:tc>
        <w:tc>
          <w:tcPr>
            <w:tcW w:w="850" w:type="dxa"/>
            <w:tcBorders>
              <w:top w:val="nil"/>
            </w:tcBorders>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pPr>
            <w:r w:rsidRPr="00A53DC8">
              <w:t>2</w:t>
            </w:r>
          </w:p>
        </w:tc>
        <w:tc>
          <w:tcPr>
            <w:tcW w:w="3969" w:type="dxa"/>
          </w:tcPr>
          <w:p w:rsidR="00816621" w:rsidRPr="00A53DC8" w:rsidRDefault="00816621" w:rsidP="00A20284">
            <w:pPr>
              <w:pStyle w:val="TAL"/>
              <w:rPr>
                <w:rFonts w:eastAsia="MS Gothic"/>
              </w:rPr>
            </w:pPr>
            <w:r w:rsidRPr="00A53DC8">
              <w:rPr>
                <w:rFonts w:eastAsia="MS Gothic"/>
              </w:rPr>
              <w:t>UE sends initial registration for IMS services.</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3</w:t>
            </w:r>
          </w:p>
        </w:tc>
        <w:tc>
          <w:tcPr>
            <w:tcW w:w="3969" w:type="dxa"/>
          </w:tcPr>
          <w:p w:rsidR="00816621" w:rsidRPr="00A53DC8" w:rsidRDefault="00816621" w:rsidP="00A20284">
            <w:pPr>
              <w:pStyle w:val="TAL"/>
              <w:rPr>
                <w:rFonts w:eastAsia="MS Gothic"/>
              </w:rPr>
            </w:pPr>
            <w:r w:rsidRPr="00A53DC8">
              <w:rPr>
                <w:rFonts w:eastAsia="MS Gothic"/>
              </w:rPr>
              <w:t xml:space="preserve">SS responds </w:t>
            </w:r>
            <w:r w:rsidRPr="00A53DC8">
              <w:t>challenge response without Security-Server header</w:t>
            </w:r>
            <w:r w:rsidRPr="00A53DC8">
              <w:rPr>
                <w:rFonts w:eastAsia="MS Gothic"/>
              </w:rPr>
              <w:t>.</w:t>
            </w:r>
          </w:p>
        </w:tc>
        <w:tc>
          <w:tcPr>
            <w:tcW w:w="708" w:type="dxa"/>
          </w:tcPr>
          <w:p w:rsidR="00816621" w:rsidRPr="00A53DC8" w:rsidRDefault="00816621" w:rsidP="00A20284">
            <w:pPr>
              <w:pStyle w:val="TAC"/>
              <w:rPr>
                <w:rFonts w:eastAsia="MS Gothic"/>
              </w:rPr>
            </w:pPr>
            <w:r w:rsidRPr="00A53DC8">
              <w:rPr>
                <w:lang w:eastAsia="zh-CN"/>
              </w:rPr>
              <w:t>&lt;--</w:t>
            </w:r>
          </w:p>
        </w:tc>
        <w:tc>
          <w:tcPr>
            <w:tcW w:w="2976" w:type="dxa"/>
          </w:tcPr>
          <w:p w:rsidR="00816621" w:rsidRPr="00A53DC8" w:rsidRDefault="00816621" w:rsidP="00A20284">
            <w:pPr>
              <w:pStyle w:val="TAL"/>
              <w:rPr>
                <w:rFonts w:eastAsia="MS Gothic"/>
              </w:rPr>
            </w:pPr>
            <w:r w:rsidRPr="00A53DC8">
              <w:rPr>
                <w:rFonts w:eastAsia="MS Gothic"/>
              </w:rPr>
              <w:t>401 Unauthorized</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4</w:t>
            </w:r>
          </w:p>
        </w:tc>
        <w:tc>
          <w:tcPr>
            <w:tcW w:w="3969" w:type="dxa"/>
          </w:tcPr>
          <w:p w:rsidR="00816621" w:rsidRPr="00A53DC8" w:rsidRDefault="00816621" w:rsidP="00A20284">
            <w:pPr>
              <w:pStyle w:val="TAL"/>
              <w:rPr>
                <w:rFonts w:eastAsia="MS Gothic"/>
              </w:rPr>
            </w:pPr>
            <w:r w:rsidRPr="00A53DC8">
              <w:rPr>
                <w:rFonts w:eastAsia="MS Gothic"/>
              </w:rPr>
              <w:t xml:space="preserve">Check: does the UE </w:t>
            </w:r>
            <w:r w:rsidRPr="00A53DC8">
              <w:t>sends a new REGISTER request with new Call-ID</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1</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pPr>
            <w:r w:rsidRPr="00A53DC8">
              <w:t>5</w:t>
            </w:r>
          </w:p>
        </w:tc>
        <w:tc>
          <w:tcPr>
            <w:tcW w:w="3969" w:type="dxa"/>
          </w:tcPr>
          <w:p w:rsidR="00816621" w:rsidRPr="00A53DC8" w:rsidRDefault="00816621" w:rsidP="00A20284">
            <w:pPr>
              <w:pStyle w:val="TAL"/>
              <w:rPr>
                <w:rFonts w:eastAsia="MS Gothic"/>
              </w:rPr>
            </w:pPr>
            <w:r w:rsidRPr="00A53DC8">
              <w:rPr>
                <w:rFonts w:eastAsia="MS Gothic"/>
              </w:rPr>
              <w:t>SS responds with an invalid AKAv1-MD5 authentication challenge with SQN out of range.</w:t>
            </w:r>
          </w:p>
        </w:tc>
        <w:tc>
          <w:tcPr>
            <w:tcW w:w="708" w:type="dxa"/>
          </w:tcPr>
          <w:p w:rsidR="00816621" w:rsidRPr="00A53DC8" w:rsidRDefault="00816621" w:rsidP="00A20284">
            <w:pPr>
              <w:pStyle w:val="TAC"/>
              <w:rPr>
                <w:rFonts w:eastAsia="MS Gothic"/>
              </w:rPr>
            </w:pPr>
            <w:r w:rsidRPr="00A53DC8">
              <w:rPr>
                <w:lang w:eastAsia="zh-CN"/>
              </w:rPr>
              <w:t>&lt;--</w:t>
            </w:r>
          </w:p>
        </w:tc>
        <w:tc>
          <w:tcPr>
            <w:tcW w:w="2976" w:type="dxa"/>
          </w:tcPr>
          <w:p w:rsidR="00816621" w:rsidRPr="00A53DC8" w:rsidRDefault="00816621" w:rsidP="00A20284">
            <w:pPr>
              <w:pStyle w:val="TAL"/>
              <w:rPr>
                <w:rFonts w:eastAsia="MS Gothic"/>
              </w:rPr>
            </w:pPr>
            <w:r w:rsidRPr="00A53DC8">
              <w:rPr>
                <w:rFonts w:eastAsia="MS Gothic"/>
              </w:rPr>
              <w:t>401 Unauthorized</w:t>
            </w: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rPr>
                <w:lang w:eastAsia="zh-CN"/>
              </w:rPr>
            </w:pPr>
          </w:p>
        </w:tc>
      </w:tr>
      <w:tr w:rsidR="00816621" w:rsidRPr="00A53DC8" w:rsidTr="003A6D32">
        <w:trPr>
          <w:jc w:val="center"/>
        </w:trPr>
        <w:tc>
          <w:tcPr>
            <w:tcW w:w="567" w:type="dxa"/>
          </w:tcPr>
          <w:p w:rsidR="00816621" w:rsidRPr="00A53DC8" w:rsidRDefault="00816621" w:rsidP="00A20284">
            <w:pPr>
              <w:pStyle w:val="TAC"/>
            </w:pPr>
            <w:r w:rsidRPr="00A53DC8">
              <w:t>6</w:t>
            </w:r>
          </w:p>
        </w:tc>
        <w:tc>
          <w:tcPr>
            <w:tcW w:w="3969" w:type="dxa"/>
          </w:tcPr>
          <w:p w:rsidR="00816621" w:rsidRPr="00A53DC8" w:rsidRDefault="00816621" w:rsidP="00A20284">
            <w:pPr>
              <w:pStyle w:val="TAL"/>
              <w:rPr>
                <w:rFonts w:eastAsia="MS Gothic"/>
              </w:rPr>
            </w:pPr>
            <w:r w:rsidRPr="00A53DC8">
              <w:rPr>
                <w:rFonts w:eastAsia="MS Gothic"/>
              </w:rPr>
              <w:t>Check: does the UE send another REGISTER request:</w:t>
            </w:r>
          </w:p>
          <w:p w:rsidR="00816621" w:rsidRPr="00A53DC8" w:rsidRDefault="00816621" w:rsidP="00A20284">
            <w:pPr>
              <w:pStyle w:val="TAL"/>
            </w:pPr>
            <w:r w:rsidRPr="00A53DC8">
              <w:t>- contains AUTS directive</w:t>
            </w:r>
          </w:p>
          <w:p w:rsidR="00816621" w:rsidRPr="00A53DC8" w:rsidRDefault="00816621" w:rsidP="00A20284">
            <w:pPr>
              <w:pStyle w:val="TAL"/>
              <w:rPr>
                <w:rFonts w:eastAsia="MS Gothic"/>
              </w:rPr>
            </w:pPr>
            <w:r w:rsidRPr="00A53DC8">
              <w:t>- UE populates a new Security-Client header set to specify the security mechanism it supports, the IPsec layer algorithms it supports and the parameters needed for the new security association setup</w:t>
            </w:r>
            <w:r w:rsidRPr="00A53DC8">
              <w:rPr>
                <w:rFonts w:eastAsia="MS Gothic"/>
              </w:rPr>
              <w:t>.</w:t>
            </w:r>
          </w:p>
        </w:tc>
        <w:tc>
          <w:tcPr>
            <w:tcW w:w="708" w:type="dxa"/>
          </w:tcPr>
          <w:p w:rsidR="00816621" w:rsidRPr="00A53DC8" w:rsidRDefault="00816621" w:rsidP="00A20284">
            <w:pPr>
              <w:pStyle w:val="TAC"/>
              <w:rPr>
                <w:rFonts w:eastAsia="MS Gothic"/>
              </w:rPr>
            </w:pPr>
            <w:r w:rsidRPr="00A53DC8">
              <w:t>--&gt;</w:t>
            </w:r>
          </w:p>
        </w:tc>
        <w:tc>
          <w:tcPr>
            <w:tcW w:w="2976" w:type="dxa"/>
          </w:tcPr>
          <w:p w:rsidR="00816621" w:rsidRPr="00A53DC8" w:rsidRDefault="00816621" w:rsidP="00A20284">
            <w:pPr>
              <w:pStyle w:val="TAL"/>
              <w:rPr>
                <w:rFonts w:eastAsia="MS Gothic"/>
              </w:rPr>
            </w:pPr>
            <w:r w:rsidRPr="00A53DC8">
              <w:rPr>
                <w:rFonts w:eastAsia="MS Gothic"/>
              </w:rPr>
              <w:t>REGISTER</w:t>
            </w:r>
          </w:p>
        </w:tc>
        <w:tc>
          <w:tcPr>
            <w:tcW w:w="567" w:type="dxa"/>
          </w:tcPr>
          <w:p w:rsidR="00816621" w:rsidRPr="00A53DC8" w:rsidRDefault="00816621" w:rsidP="00A20284">
            <w:pPr>
              <w:pStyle w:val="TAC"/>
              <w:rPr>
                <w:lang w:eastAsia="zh-CN"/>
              </w:rPr>
            </w:pPr>
            <w:r w:rsidRPr="00A53DC8">
              <w:rPr>
                <w:lang w:eastAsia="zh-CN"/>
              </w:rPr>
              <w:t>2</w:t>
            </w:r>
          </w:p>
        </w:tc>
        <w:tc>
          <w:tcPr>
            <w:tcW w:w="850" w:type="dxa"/>
          </w:tcPr>
          <w:p w:rsidR="00816621" w:rsidRPr="00A53DC8" w:rsidRDefault="00816621" w:rsidP="00A20284">
            <w:pPr>
              <w:pStyle w:val="TAC"/>
              <w:rPr>
                <w:lang w:eastAsia="zh-CN"/>
              </w:rPr>
            </w:pPr>
            <w:r w:rsidRPr="00A53DC8">
              <w:rPr>
                <w:lang w:eastAsia="zh-CN"/>
              </w:rPr>
              <w:t>P</w:t>
            </w:r>
          </w:p>
        </w:tc>
      </w:tr>
      <w:tr w:rsidR="00816621" w:rsidRPr="00A53DC8" w:rsidTr="003A6D32">
        <w:trPr>
          <w:jc w:val="center"/>
        </w:trPr>
        <w:tc>
          <w:tcPr>
            <w:tcW w:w="567" w:type="dxa"/>
          </w:tcPr>
          <w:p w:rsidR="00816621" w:rsidRPr="00A53DC8" w:rsidRDefault="00816621" w:rsidP="00A20284">
            <w:pPr>
              <w:pStyle w:val="TAC"/>
              <w:rPr>
                <w:lang w:eastAsia="zh-CN"/>
              </w:rPr>
            </w:pPr>
            <w:r w:rsidRPr="00A53DC8">
              <w:rPr>
                <w:lang w:eastAsia="zh-CN"/>
              </w:rPr>
              <w:t>7-13</w:t>
            </w:r>
          </w:p>
        </w:tc>
        <w:tc>
          <w:tcPr>
            <w:tcW w:w="3969" w:type="dxa"/>
          </w:tcPr>
          <w:p w:rsidR="00816621" w:rsidRPr="00A53DC8" w:rsidRDefault="00816621" w:rsidP="00A20284">
            <w:pPr>
              <w:pStyle w:val="TAL"/>
              <w:rPr>
                <w:rFonts w:eastAsia="MS Gothic"/>
              </w:rPr>
            </w:pPr>
            <w:r w:rsidRPr="00A53DC8">
              <w:t>Continue with Annex A.2 step 2-8 in order to get the UE in a stable registered state.</w:t>
            </w:r>
          </w:p>
        </w:tc>
        <w:tc>
          <w:tcPr>
            <w:tcW w:w="708" w:type="dxa"/>
          </w:tcPr>
          <w:p w:rsidR="00816621" w:rsidRPr="00A53DC8" w:rsidRDefault="00816621" w:rsidP="00A20284">
            <w:pPr>
              <w:pStyle w:val="TAC"/>
              <w:rPr>
                <w:rFonts w:eastAsia="MS Gothic"/>
              </w:rPr>
            </w:pPr>
            <w:r w:rsidRPr="00A53DC8">
              <w:rPr>
                <w:rFonts w:eastAsia="MS Gothic"/>
              </w:rPr>
              <w:t>-</w:t>
            </w:r>
          </w:p>
        </w:tc>
        <w:tc>
          <w:tcPr>
            <w:tcW w:w="2976" w:type="dxa"/>
          </w:tcPr>
          <w:p w:rsidR="00816621" w:rsidRPr="00A53DC8" w:rsidRDefault="00816621" w:rsidP="00A20284">
            <w:pPr>
              <w:pStyle w:val="TAL"/>
              <w:rPr>
                <w:rFonts w:eastAsia="MS Gothic"/>
              </w:rPr>
            </w:pPr>
          </w:p>
        </w:tc>
        <w:tc>
          <w:tcPr>
            <w:tcW w:w="567" w:type="dxa"/>
          </w:tcPr>
          <w:p w:rsidR="00816621" w:rsidRPr="00A53DC8" w:rsidRDefault="00816621" w:rsidP="00A20284">
            <w:pPr>
              <w:pStyle w:val="TAC"/>
              <w:rPr>
                <w:lang w:eastAsia="zh-CN"/>
              </w:rPr>
            </w:pPr>
          </w:p>
        </w:tc>
        <w:tc>
          <w:tcPr>
            <w:tcW w:w="850" w:type="dxa"/>
          </w:tcPr>
          <w:p w:rsidR="00816621" w:rsidRPr="00A53DC8" w:rsidRDefault="00816621" w:rsidP="00A20284">
            <w:pPr>
              <w:pStyle w:val="TAC"/>
            </w:pPr>
          </w:p>
        </w:tc>
      </w:tr>
    </w:tbl>
    <w:p w:rsidR="00816621" w:rsidRPr="00A53DC8" w:rsidRDefault="00816621" w:rsidP="00482465"/>
    <w:p w:rsidR="00816621" w:rsidRPr="00A53DC8" w:rsidRDefault="00816621" w:rsidP="00CF618F">
      <w:pPr>
        <w:pStyle w:val="Heading4"/>
      </w:pPr>
      <w:bookmarkStart w:id="398" w:name="_Toc43210193"/>
      <w:bookmarkStart w:id="399" w:name="_Toc51948419"/>
      <w:bookmarkStart w:id="400" w:name="_Toc52162492"/>
      <w:bookmarkStart w:id="401" w:name="_Toc60916078"/>
      <w:r w:rsidRPr="00A53DC8">
        <w:t>6.8.3.3</w:t>
      </w:r>
      <w:r w:rsidRPr="00A53DC8">
        <w:tab/>
        <w:t>Specific message contents</w:t>
      </w:r>
      <w:bookmarkEnd w:id="398"/>
      <w:bookmarkEnd w:id="399"/>
      <w:bookmarkEnd w:id="400"/>
      <w:bookmarkEnd w:id="401"/>
    </w:p>
    <w:p w:rsidR="00816621" w:rsidRPr="00A53DC8" w:rsidRDefault="00816621" w:rsidP="00816621">
      <w:pPr>
        <w:pStyle w:val="TH"/>
      </w:pPr>
      <w:r w:rsidRPr="00A53DC8">
        <w:t>Table 6.8.3.3-1: REGISTER (step 2,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816621" w:rsidRPr="00A53DC8" w:rsidTr="00BB31F0">
        <w:trPr>
          <w:jc w:val="center"/>
        </w:trPr>
        <w:tc>
          <w:tcPr>
            <w:tcW w:w="9639" w:type="dxa"/>
          </w:tcPr>
          <w:p w:rsidR="00816621" w:rsidRPr="00A53DC8" w:rsidRDefault="00816621" w:rsidP="00A20284">
            <w:pPr>
              <w:pStyle w:val="TAL"/>
            </w:pPr>
            <w:r w:rsidRPr="00A53DC8">
              <w:t>Derivation Path: TS 34.229-1 [2], Table in subclause A.1.1, Condition A1</w:t>
            </w:r>
          </w:p>
        </w:tc>
      </w:tr>
    </w:tbl>
    <w:p w:rsidR="00816621" w:rsidRPr="00A53DC8" w:rsidRDefault="00816621" w:rsidP="00816621"/>
    <w:p w:rsidR="00816621" w:rsidRPr="00A53DC8" w:rsidRDefault="00816621" w:rsidP="007636DD">
      <w:pPr>
        <w:pStyle w:val="TH"/>
      </w:pPr>
      <w:r w:rsidRPr="00A53DC8">
        <w:t>Table 6.8.3.3-2: 401 Unauthorized for REGISTER (step 3,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B31F0" w:rsidRPr="00A53DC8" w:rsidTr="00C8183A">
        <w:trPr>
          <w:cantSplit/>
          <w:tblHeader/>
          <w:jc w:val="center"/>
        </w:trPr>
        <w:tc>
          <w:tcPr>
            <w:tcW w:w="9634" w:type="dxa"/>
            <w:gridSpan w:val="5"/>
            <w:shd w:val="clear" w:color="auto" w:fill="auto"/>
          </w:tcPr>
          <w:p w:rsidR="00BB31F0" w:rsidRPr="00A53DC8" w:rsidRDefault="00BB31F0" w:rsidP="00C8183A">
            <w:pPr>
              <w:pStyle w:val="TAL"/>
            </w:pPr>
            <w:r w:rsidRPr="00A53DC8">
              <w:t>Derivation path: TS 34.229-1 [2], Table in subclause A.1.2, Condition A1</w:t>
            </w:r>
          </w:p>
        </w:tc>
      </w:tr>
      <w:tr w:rsidR="00BB31F0" w:rsidRPr="00A53DC8" w:rsidTr="00C8183A">
        <w:trPr>
          <w:cantSplit/>
          <w:tblHeader/>
          <w:jc w:val="center"/>
        </w:trPr>
        <w:tc>
          <w:tcPr>
            <w:tcW w:w="1772" w:type="dxa"/>
            <w:tcBorders>
              <w:bottom w:val="single" w:sz="4" w:space="0" w:color="auto"/>
            </w:tcBorders>
            <w:shd w:val="clear" w:color="auto" w:fill="auto"/>
          </w:tcPr>
          <w:p w:rsidR="00BB31F0" w:rsidRPr="00A53DC8" w:rsidRDefault="00BB31F0" w:rsidP="00C8183A">
            <w:pPr>
              <w:pStyle w:val="TAH"/>
            </w:pPr>
            <w:r w:rsidRPr="00A53DC8">
              <w:t>Header/param</w:t>
            </w:r>
          </w:p>
        </w:tc>
        <w:tc>
          <w:tcPr>
            <w:tcW w:w="878" w:type="dxa"/>
            <w:tcBorders>
              <w:bottom w:val="single" w:sz="4" w:space="0" w:color="auto"/>
            </w:tcBorders>
            <w:shd w:val="clear" w:color="auto" w:fill="auto"/>
          </w:tcPr>
          <w:p w:rsidR="00BB31F0" w:rsidRPr="00A53DC8" w:rsidRDefault="00BB31F0" w:rsidP="00C8183A">
            <w:pPr>
              <w:pStyle w:val="TAH"/>
            </w:pPr>
            <w:r w:rsidRPr="00A53DC8">
              <w:t>Cond</w:t>
            </w:r>
          </w:p>
        </w:tc>
        <w:tc>
          <w:tcPr>
            <w:tcW w:w="4795" w:type="dxa"/>
            <w:tcBorders>
              <w:bottom w:val="single" w:sz="4" w:space="0" w:color="auto"/>
            </w:tcBorders>
            <w:shd w:val="clear" w:color="auto" w:fill="auto"/>
          </w:tcPr>
          <w:p w:rsidR="00BB31F0" w:rsidRPr="00A53DC8" w:rsidRDefault="00BB31F0" w:rsidP="00C8183A">
            <w:pPr>
              <w:pStyle w:val="TAH"/>
            </w:pPr>
            <w:r w:rsidRPr="00A53DC8">
              <w:t>Value/remark</w:t>
            </w:r>
          </w:p>
        </w:tc>
        <w:tc>
          <w:tcPr>
            <w:tcW w:w="749" w:type="dxa"/>
            <w:tcBorders>
              <w:bottom w:val="single" w:sz="4" w:space="0" w:color="auto"/>
            </w:tcBorders>
            <w:shd w:val="clear" w:color="auto" w:fill="auto"/>
          </w:tcPr>
          <w:p w:rsidR="00BB31F0" w:rsidRPr="00A53DC8" w:rsidRDefault="00BB31F0" w:rsidP="00C8183A">
            <w:pPr>
              <w:pStyle w:val="TAH"/>
            </w:pPr>
            <w:r w:rsidRPr="00A53DC8">
              <w:t>Rel</w:t>
            </w:r>
          </w:p>
        </w:tc>
        <w:tc>
          <w:tcPr>
            <w:tcW w:w="1440" w:type="dxa"/>
            <w:tcBorders>
              <w:bottom w:val="single" w:sz="4" w:space="0" w:color="auto"/>
            </w:tcBorders>
          </w:tcPr>
          <w:p w:rsidR="00BB31F0" w:rsidRPr="00A53DC8" w:rsidRDefault="00BB31F0" w:rsidP="00C8183A">
            <w:pPr>
              <w:pStyle w:val="TAH"/>
            </w:pPr>
            <w:r w:rsidRPr="00A53DC8">
              <w:t>Reference</w:t>
            </w:r>
          </w:p>
        </w:tc>
      </w:tr>
      <w:tr w:rsidR="00BB31F0" w:rsidRPr="00A53DC8" w:rsidTr="00C8183A">
        <w:trPr>
          <w:cantSplit/>
          <w:tblHeader/>
          <w:jc w:val="center"/>
        </w:trPr>
        <w:tc>
          <w:tcPr>
            <w:tcW w:w="1772" w:type="dxa"/>
            <w:tcBorders>
              <w:top w:val="single" w:sz="4" w:space="0" w:color="auto"/>
              <w:bottom w:val="single" w:sz="4" w:space="0" w:color="auto"/>
            </w:tcBorders>
            <w:shd w:val="clear" w:color="auto" w:fill="auto"/>
          </w:tcPr>
          <w:p w:rsidR="00BB31F0" w:rsidRPr="00A53DC8" w:rsidRDefault="007636DD" w:rsidP="00C8183A">
            <w:pPr>
              <w:pStyle w:val="TAL"/>
              <w:rPr>
                <w:b/>
              </w:rPr>
            </w:pPr>
            <w:r w:rsidRPr="00A53DC8">
              <w:rPr>
                <w:b/>
              </w:rPr>
              <w:t>Security-Server</w:t>
            </w:r>
          </w:p>
        </w:tc>
        <w:tc>
          <w:tcPr>
            <w:tcW w:w="878" w:type="dxa"/>
            <w:tcBorders>
              <w:top w:val="single" w:sz="4" w:space="0" w:color="auto"/>
              <w:bottom w:val="single" w:sz="4" w:space="0" w:color="auto"/>
            </w:tcBorders>
            <w:shd w:val="clear" w:color="auto" w:fill="auto"/>
          </w:tcPr>
          <w:p w:rsidR="00BB31F0" w:rsidRPr="00A53DC8" w:rsidRDefault="00BB31F0" w:rsidP="00C8183A">
            <w:pPr>
              <w:pStyle w:val="TAL"/>
            </w:pPr>
          </w:p>
        </w:tc>
        <w:tc>
          <w:tcPr>
            <w:tcW w:w="4795" w:type="dxa"/>
            <w:tcBorders>
              <w:top w:val="single" w:sz="4" w:space="0" w:color="auto"/>
              <w:bottom w:val="single" w:sz="4" w:space="0" w:color="auto"/>
            </w:tcBorders>
            <w:shd w:val="clear" w:color="auto" w:fill="auto"/>
          </w:tcPr>
          <w:p w:rsidR="00BB31F0" w:rsidRPr="00A53DC8" w:rsidRDefault="007636DD" w:rsidP="00C8183A">
            <w:pPr>
              <w:pStyle w:val="TAL"/>
            </w:pPr>
            <w:r w:rsidRPr="00A53DC8">
              <w:rPr>
                <w:lang w:eastAsia="zh-CN"/>
              </w:rPr>
              <w:t>not present.</w:t>
            </w:r>
          </w:p>
        </w:tc>
        <w:tc>
          <w:tcPr>
            <w:tcW w:w="749" w:type="dxa"/>
            <w:tcBorders>
              <w:top w:val="single" w:sz="4" w:space="0" w:color="auto"/>
              <w:bottom w:val="single" w:sz="4" w:space="0" w:color="auto"/>
            </w:tcBorders>
            <w:shd w:val="clear" w:color="auto" w:fill="auto"/>
          </w:tcPr>
          <w:p w:rsidR="00BB31F0" w:rsidRPr="00A53DC8" w:rsidRDefault="00BB31F0" w:rsidP="00C8183A">
            <w:pPr>
              <w:pStyle w:val="TAL"/>
            </w:pPr>
          </w:p>
        </w:tc>
        <w:tc>
          <w:tcPr>
            <w:tcW w:w="1440" w:type="dxa"/>
            <w:tcBorders>
              <w:top w:val="single" w:sz="4" w:space="0" w:color="auto"/>
              <w:bottom w:val="single" w:sz="4" w:space="0" w:color="auto"/>
            </w:tcBorders>
          </w:tcPr>
          <w:p w:rsidR="00BB31F0" w:rsidRPr="00A53DC8" w:rsidRDefault="00BB31F0" w:rsidP="00C8183A">
            <w:pPr>
              <w:pStyle w:val="TAL"/>
            </w:pPr>
          </w:p>
        </w:tc>
      </w:tr>
    </w:tbl>
    <w:p w:rsidR="00BB31F0" w:rsidRPr="00A53DC8" w:rsidRDefault="00BB31F0" w:rsidP="00816621"/>
    <w:p w:rsidR="00816621" w:rsidRPr="00A53DC8" w:rsidRDefault="00816621" w:rsidP="007636DD">
      <w:pPr>
        <w:pStyle w:val="TH"/>
      </w:pPr>
      <w:r w:rsidRPr="00A53DC8">
        <w:t>Table 6.8.3.3-3: REGISTER (step 4, table 6.8.3.2-1)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636DD" w:rsidRPr="00A53DC8" w:rsidTr="00C8183A">
        <w:trPr>
          <w:cantSplit/>
          <w:tblHeader/>
          <w:jc w:val="center"/>
        </w:trPr>
        <w:tc>
          <w:tcPr>
            <w:tcW w:w="9634" w:type="dxa"/>
            <w:gridSpan w:val="5"/>
            <w:shd w:val="clear" w:color="auto" w:fill="auto"/>
          </w:tcPr>
          <w:p w:rsidR="007636DD" w:rsidRPr="00A53DC8" w:rsidRDefault="007636DD" w:rsidP="00C8183A">
            <w:pPr>
              <w:pStyle w:val="TAL"/>
            </w:pPr>
            <w:r w:rsidRPr="00A53DC8">
              <w:t>Derivation path: TS 34.229-1 [2], Table in subclause A.1.1, Condition A1 and A32</w:t>
            </w:r>
          </w:p>
        </w:tc>
      </w:tr>
      <w:tr w:rsidR="007636DD" w:rsidRPr="00A53DC8" w:rsidTr="0031641D">
        <w:trPr>
          <w:cantSplit/>
          <w:tblHeader/>
          <w:jc w:val="center"/>
        </w:trPr>
        <w:tc>
          <w:tcPr>
            <w:tcW w:w="1772" w:type="dxa"/>
            <w:tcBorders>
              <w:bottom w:val="single" w:sz="4" w:space="0" w:color="auto"/>
            </w:tcBorders>
            <w:shd w:val="clear" w:color="auto" w:fill="auto"/>
          </w:tcPr>
          <w:p w:rsidR="007636DD" w:rsidRPr="00A53DC8" w:rsidRDefault="007636DD" w:rsidP="00C8183A">
            <w:pPr>
              <w:pStyle w:val="TAH"/>
            </w:pPr>
            <w:r w:rsidRPr="00A53DC8">
              <w:t>Header/param</w:t>
            </w:r>
          </w:p>
        </w:tc>
        <w:tc>
          <w:tcPr>
            <w:tcW w:w="878" w:type="dxa"/>
            <w:tcBorders>
              <w:bottom w:val="single" w:sz="4" w:space="0" w:color="auto"/>
            </w:tcBorders>
            <w:shd w:val="clear" w:color="auto" w:fill="auto"/>
          </w:tcPr>
          <w:p w:rsidR="007636DD" w:rsidRPr="00A53DC8" w:rsidRDefault="007636DD" w:rsidP="00C8183A">
            <w:pPr>
              <w:pStyle w:val="TAH"/>
            </w:pPr>
            <w:r w:rsidRPr="00A53DC8">
              <w:t>Cond</w:t>
            </w:r>
          </w:p>
        </w:tc>
        <w:tc>
          <w:tcPr>
            <w:tcW w:w="4795" w:type="dxa"/>
            <w:tcBorders>
              <w:bottom w:val="single" w:sz="4" w:space="0" w:color="auto"/>
            </w:tcBorders>
            <w:shd w:val="clear" w:color="auto" w:fill="auto"/>
          </w:tcPr>
          <w:p w:rsidR="007636DD" w:rsidRPr="00A53DC8" w:rsidRDefault="007636DD" w:rsidP="00C8183A">
            <w:pPr>
              <w:pStyle w:val="TAH"/>
            </w:pPr>
            <w:r w:rsidRPr="00A53DC8">
              <w:t>Value/remark</w:t>
            </w:r>
          </w:p>
        </w:tc>
        <w:tc>
          <w:tcPr>
            <w:tcW w:w="749" w:type="dxa"/>
            <w:tcBorders>
              <w:bottom w:val="single" w:sz="4" w:space="0" w:color="auto"/>
            </w:tcBorders>
            <w:shd w:val="clear" w:color="auto" w:fill="auto"/>
          </w:tcPr>
          <w:p w:rsidR="007636DD" w:rsidRPr="00A53DC8" w:rsidRDefault="007636DD" w:rsidP="00C8183A">
            <w:pPr>
              <w:pStyle w:val="TAH"/>
            </w:pPr>
            <w:r w:rsidRPr="00A53DC8">
              <w:t>Rel</w:t>
            </w:r>
          </w:p>
        </w:tc>
        <w:tc>
          <w:tcPr>
            <w:tcW w:w="1440" w:type="dxa"/>
            <w:tcBorders>
              <w:bottom w:val="single" w:sz="4" w:space="0" w:color="auto"/>
            </w:tcBorders>
          </w:tcPr>
          <w:p w:rsidR="007636DD" w:rsidRPr="00A53DC8" w:rsidRDefault="007636DD" w:rsidP="00C8183A">
            <w:pPr>
              <w:pStyle w:val="TAH"/>
            </w:pPr>
            <w:r w:rsidRPr="00A53DC8">
              <w:t>Reference</w:t>
            </w:r>
          </w:p>
        </w:tc>
      </w:tr>
      <w:tr w:rsidR="007636DD" w:rsidRPr="00A53DC8" w:rsidTr="0031641D">
        <w:trPr>
          <w:cantSplit/>
          <w:tblHeader/>
          <w:jc w:val="center"/>
        </w:trPr>
        <w:tc>
          <w:tcPr>
            <w:tcW w:w="1772" w:type="dxa"/>
            <w:tcBorders>
              <w:top w:val="single" w:sz="4" w:space="0" w:color="auto"/>
              <w:bottom w:val="nil"/>
            </w:tcBorders>
            <w:shd w:val="clear" w:color="auto" w:fill="auto"/>
          </w:tcPr>
          <w:p w:rsidR="007636DD" w:rsidRPr="00A53DC8" w:rsidRDefault="007636DD" w:rsidP="00C8183A">
            <w:pPr>
              <w:pStyle w:val="TAL"/>
              <w:rPr>
                <w:b/>
              </w:rPr>
            </w:pPr>
            <w:r w:rsidRPr="00A53DC8">
              <w:rPr>
                <w:b/>
              </w:rPr>
              <w:t>Call-ID</w:t>
            </w:r>
          </w:p>
        </w:tc>
        <w:tc>
          <w:tcPr>
            <w:tcW w:w="878" w:type="dxa"/>
            <w:tcBorders>
              <w:top w:val="single" w:sz="4" w:space="0" w:color="auto"/>
              <w:bottom w:val="nil"/>
            </w:tcBorders>
            <w:shd w:val="clear" w:color="auto" w:fill="auto"/>
          </w:tcPr>
          <w:p w:rsidR="007636DD" w:rsidRPr="00A53DC8" w:rsidRDefault="007636DD" w:rsidP="00C8183A">
            <w:pPr>
              <w:pStyle w:val="TAL"/>
            </w:pPr>
          </w:p>
        </w:tc>
        <w:tc>
          <w:tcPr>
            <w:tcW w:w="4795" w:type="dxa"/>
            <w:tcBorders>
              <w:top w:val="single" w:sz="4" w:space="0" w:color="auto"/>
              <w:bottom w:val="nil"/>
            </w:tcBorders>
            <w:shd w:val="clear" w:color="auto" w:fill="auto"/>
          </w:tcPr>
          <w:p w:rsidR="007636DD" w:rsidRPr="00A53DC8" w:rsidRDefault="007636DD" w:rsidP="00C8183A">
            <w:pPr>
              <w:pStyle w:val="TAL"/>
            </w:pPr>
          </w:p>
        </w:tc>
        <w:tc>
          <w:tcPr>
            <w:tcW w:w="749" w:type="dxa"/>
            <w:tcBorders>
              <w:top w:val="single" w:sz="4" w:space="0" w:color="auto"/>
              <w:bottom w:val="nil"/>
            </w:tcBorders>
            <w:shd w:val="clear" w:color="auto" w:fill="auto"/>
          </w:tcPr>
          <w:p w:rsidR="007636DD" w:rsidRPr="00A53DC8" w:rsidRDefault="007636DD" w:rsidP="00C8183A">
            <w:pPr>
              <w:pStyle w:val="TAL"/>
            </w:pPr>
          </w:p>
        </w:tc>
        <w:tc>
          <w:tcPr>
            <w:tcW w:w="1440" w:type="dxa"/>
            <w:tcBorders>
              <w:top w:val="single" w:sz="4" w:space="0" w:color="auto"/>
              <w:bottom w:val="nil"/>
            </w:tcBorders>
          </w:tcPr>
          <w:p w:rsidR="007636DD" w:rsidRPr="00A53DC8" w:rsidRDefault="007636DD" w:rsidP="00C8183A">
            <w:pPr>
              <w:pStyle w:val="TAL"/>
            </w:pPr>
          </w:p>
        </w:tc>
      </w:tr>
      <w:tr w:rsidR="004F51A3" w:rsidRPr="00A53DC8" w:rsidTr="0031641D">
        <w:trPr>
          <w:cantSplit/>
          <w:tblHeader/>
          <w:jc w:val="center"/>
        </w:trPr>
        <w:tc>
          <w:tcPr>
            <w:tcW w:w="1772" w:type="dxa"/>
            <w:tcBorders>
              <w:top w:val="nil"/>
              <w:bottom w:val="single" w:sz="4" w:space="0" w:color="auto"/>
            </w:tcBorders>
            <w:shd w:val="clear" w:color="auto" w:fill="auto"/>
          </w:tcPr>
          <w:p w:rsidR="004F51A3" w:rsidRPr="00A53DC8" w:rsidRDefault="004F51A3" w:rsidP="004F51A3">
            <w:pPr>
              <w:pStyle w:val="TAL"/>
              <w:rPr>
                <w:b/>
              </w:rPr>
            </w:pPr>
            <w:r w:rsidRPr="00A53DC8">
              <w:rPr>
                <w:bCs/>
              </w:rPr>
              <w:tab/>
              <w:t>callid</w:t>
            </w:r>
          </w:p>
        </w:tc>
        <w:tc>
          <w:tcPr>
            <w:tcW w:w="878" w:type="dxa"/>
            <w:tcBorders>
              <w:top w:val="nil"/>
              <w:bottom w:val="single" w:sz="4" w:space="0" w:color="auto"/>
            </w:tcBorders>
            <w:shd w:val="clear" w:color="auto" w:fill="auto"/>
          </w:tcPr>
          <w:p w:rsidR="004F51A3" w:rsidRPr="00A53DC8" w:rsidRDefault="004F51A3" w:rsidP="004F51A3">
            <w:pPr>
              <w:pStyle w:val="TAL"/>
            </w:pPr>
          </w:p>
        </w:tc>
        <w:tc>
          <w:tcPr>
            <w:tcW w:w="4795" w:type="dxa"/>
            <w:tcBorders>
              <w:top w:val="nil"/>
              <w:bottom w:val="single" w:sz="4" w:space="0" w:color="auto"/>
            </w:tcBorders>
            <w:shd w:val="clear" w:color="auto" w:fill="auto"/>
          </w:tcPr>
          <w:p w:rsidR="004F51A3" w:rsidRPr="00A53DC8" w:rsidRDefault="004F51A3" w:rsidP="004F51A3">
            <w:pPr>
              <w:pStyle w:val="TAL"/>
              <w:rPr>
                <w:lang w:eastAsia="zh-CN"/>
              </w:rPr>
            </w:pPr>
            <w:r w:rsidRPr="00A53DC8">
              <w:rPr>
                <w:lang w:eastAsia="zh-CN"/>
              </w:rPr>
              <w:t>Value differs from the one sent in in Step 2 of table 6.8.3.2-1.</w:t>
            </w:r>
          </w:p>
        </w:tc>
        <w:tc>
          <w:tcPr>
            <w:tcW w:w="749" w:type="dxa"/>
            <w:tcBorders>
              <w:top w:val="nil"/>
              <w:bottom w:val="single" w:sz="4" w:space="0" w:color="auto"/>
            </w:tcBorders>
            <w:shd w:val="clear" w:color="auto" w:fill="auto"/>
          </w:tcPr>
          <w:p w:rsidR="004F51A3" w:rsidRPr="00A53DC8" w:rsidRDefault="004F51A3" w:rsidP="004F51A3">
            <w:pPr>
              <w:pStyle w:val="TAL"/>
            </w:pPr>
          </w:p>
        </w:tc>
        <w:tc>
          <w:tcPr>
            <w:tcW w:w="1440" w:type="dxa"/>
            <w:tcBorders>
              <w:top w:val="nil"/>
              <w:bottom w:val="single" w:sz="4" w:space="0" w:color="auto"/>
            </w:tcBorders>
          </w:tcPr>
          <w:p w:rsidR="004F51A3" w:rsidRPr="00A53DC8" w:rsidRDefault="004F51A3" w:rsidP="004F51A3">
            <w:pPr>
              <w:pStyle w:val="TAL"/>
            </w:pPr>
          </w:p>
        </w:tc>
      </w:tr>
    </w:tbl>
    <w:p w:rsidR="00BB31F0" w:rsidRPr="00A53DC8" w:rsidRDefault="00BB31F0" w:rsidP="00816621"/>
    <w:p w:rsidR="00816621" w:rsidRPr="00A53DC8" w:rsidRDefault="00816621" w:rsidP="00816621">
      <w:pPr>
        <w:pStyle w:val="TH"/>
      </w:pPr>
      <w:r w:rsidRPr="00A53DC8">
        <w:t>Table 6.8.3.3-4: 401 Unauthorized for REGISTER (step 5, table 6.8.3.2-1)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6"/>
        <w:gridCol w:w="872"/>
        <w:gridCol w:w="4692"/>
        <w:gridCol w:w="742"/>
        <w:gridCol w:w="1427"/>
      </w:tblGrid>
      <w:tr w:rsidR="004F51A3" w:rsidRPr="00A53DC8" w:rsidTr="002A2ED6">
        <w:trPr>
          <w:jc w:val="center"/>
        </w:trPr>
        <w:tc>
          <w:tcPr>
            <w:tcW w:w="9639" w:type="dxa"/>
            <w:gridSpan w:val="5"/>
          </w:tcPr>
          <w:p w:rsidR="004F51A3" w:rsidRPr="00A53DC8" w:rsidRDefault="004F51A3" w:rsidP="002A2ED6">
            <w:pPr>
              <w:keepNext/>
              <w:keepLines/>
              <w:spacing w:after="0"/>
              <w:rPr>
                <w:rFonts w:ascii="Arial" w:hAnsi="Arial"/>
                <w:sz w:val="18"/>
              </w:rPr>
            </w:pPr>
            <w:r w:rsidRPr="00A53DC8">
              <w:rPr>
                <w:rFonts w:ascii="Arial" w:hAnsi="Arial"/>
                <w:sz w:val="18"/>
              </w:rPr>
              <w:t>Derivation Path: TS 34.229-1 [2], Table in subclause A.1.2, Condition A1</w:t>
            </w: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6"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Value/remark</w:t>
            </w:r>
          </w:p>
        </w:tc>
        <w:tc>
          <w:tcPr>
            <w:tcW w:w="74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Rel</w:t>
            </w:r>
          </w:p>
        </w:tc>
        <w:tc>
          <w:tcPr>
            <w:tcW w:w="1427" w:type="dxa"/>
          </w:tcPr>
          <w:p w:rsidR="004F51A3" w:rsidRPr="00A53DC8" w:rsidRDefault="004F51A3" w:rsidP="002A2ED6">
            <w:pPr>
              <w:keepNext/>
              <w:keepLines/>
              <w:spacing w:after="0"/>
              <w:jc w:val="center"/>
              <w:rPr>
                <w:rFonts w:ascii="Arial" w:hAnsi="Arial"/>
                <w:b/>
                <w:sz w:val="18"/>
              </w:rPr>
            </w:pPr>
            <w:r w:rsidRPr="00A53DC8">
              <w:rPr>
                <w:rFonts w:ascii="Arial" w:hAnsi="Arial"/>
                <w:b/>
                <w:sz w:val="18"/>
              </w:rPr>
              <w:t>Reference</w:t>
            </w: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4F51A3" w:rsidRPr="00A53DC8" w:rsidRDefault="004F51A3" w:rsidP="002A2ED6">
            <w:pPr>
              <w:keepNext/>
              <w:keepLines/>
              <w:spacing w:after="0"/>
              <w:rPr>
                <w:rFonts w:ascii="Arial" w:hAnsi="Arial"/>
                <w:b/>
                <w:sz w:val="18"/>
              </w:rPr>
            </w:pPr>
            <w:r w:rsidRPr="00A53DC8">
              <w:rPr>
                <w:rFonts w:ascii="Arial" w:hAnsi="Arial"/>
                <w:b/>
                <w:bCs/>
                <w:sz w:val="18"/>
              </w:rPr>
              <w:t>WWW-Authenticate</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7"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6"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sz w:val="18"/>
              </w:rPr>
              <w:tab/>
              <w:t>nonce</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Base 64 encoding of RAND and AUTN, generated with SQN out of range with the AMF information field set to AMF</w:t>
            </w:r>
            <w:r w:rsidRPr="00A53DC8">
              <w:rPr>
                <w:rFonts w:ascii="Arial" w:hAnsi="Arial"/>
                <w:bCs/>
                <w:sz w:val="18"/>
                <w:vertAlign w:val="subscript"/>
              </w:rPr>
              <w:t>RESYNCH</w:t>
            </w:r>
            <w:r w:rsidRPr="00A53DC8">
              <w:rPr>
                <w:rFonts w:ascii="Arial" w:hAnsi="Arial"/>
                <w:bCs/>
                <w:sz w:val="18"/>
              </w:rPr>
              <w:t xml:space="preserve"> value to trigger SQN re-synchronisation procedure in test ISIM/USIM, see TS 34.108 clause 8.1.2.2. </w:t>
            </w:r>
          </w:p>
        </w:tc>
        <w:tc>
          <w:tcPr>
            <w:tcW w:w="74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7" w:type="dxa"/>
            <w:tcBorders>
              <w:bottom w:val="single" w:sz="4" w:space="0" w:color="auto"/>
            </w:tcBorders>
          </w:tcPr>
          <w:p w:rsidR="004F51A3" w:rsidRPr="00A53DC8" w:rsidRDefault="004F51A3" w:rsidP="002A2ED6">
            <w:pPr>
              <w:keepNext/>
              <w:keepLines/>
              <w:spacing w:after="0"/>
              <w:rPr>
                <w:rFonts w:ascii="Arial" w:hAnsi="Arial"/>
                <w:bCs/>
                <w:sz w:val="18"/>
              </w:rPr>
            </w:pPr>
          </w:p>
        </w:tc>
      </w:tr>
    </w:tbl>
    <w:p w:rsidR="004F51A3" w:rsidRPr="00A53DC8" w:rsidRDefault="004F51A3" w:rsidP="00816621"/>
    <w:p w:rsidR="00816621" w:rsidRPr="00A53DC8" w:rsidRDefault="00816621" w:rsidP="00816621">
      <w:pPr>
        <w:pStyle w:val="TH"/>
      </w:pPr>
      <w:r w:rsidRPr="00A53DC8">
        <w:lastRenderedPageBreak/>
        <w:t>Table 6.8.3.3-5: REGISTER (step 6, table 6.8.3.2-1)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05"/>
        <w:gridCol w:w="872"/>
        <w:gridCol w:w="4692"/>
        <w:gridCol w:w="741"/>
        <w:gridCol w:w="1429"/>
      </w:tblGrid>
      <w:tr w:rsidR="004F51A3" w:rsidRPr="00A53DC8" w:rsidTr="002A2ED6">
        <w:trPr>
          <w:jc w:val="center"/>
        </w:trPr>
        <w:tc>
          <w:tcPr>
            <w:tcW w:w="9639" w:type="dxa"/>
            <w:gridSpan w:val="5"/>
          </w:tcPr>
          <w:p w:rsidR="004F51A3" w:rsidRPr="00A53DC8" w:rsidRDefault="004F51A3" w:rsidP="002A2ED6">
            <w:pPr>
              <w:keepNext/>
              <w:keepLines/>
              <w:spacing w:after="0"/>
              <w:rPr>
                <w:rFonts w:ascii="Arial" w:hAnsi="Arial"/>
                <w:sz w:val="18"/>
              </w:rPr>
            </w:pPr>
            <w:r w:rsidRPr="00A53DC8">
              <w:rPr>
                <w:rFonts w:ascii="Arial" w:hAnsi="Arial"/>
                <w:sz w:val="18"/>
              </w:rPr>
              <w:t>Derivation Path: TS 34.229-1 [2], Table in subclause A.1.1, Conditions A1</w:t>
            </w: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Header/param</w:t>
            </w:r>
          </w:p>
        </w:tc>
        <w:tc>
          <w:tcPr>
            <w:tcW w:w="87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Cond</w:t>
            </w:r>
          </w:p>
        </w:tc>
        <w:tc>
          <w:tcPr>
            <w:tcW w:w="4692"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Value/remark</w:t>
            </w:r>
          </w:p>
        </w:tc>
        <w:tc>
          <w:tcPr>
            <w:tcW w:w="741" w:type="dxa"/>
            <w:shd w:val="clear" w:color="auto" w:fill="auto"/>
          </w:tcPr>
          <w:p w:rsidR="004F51A3" w:rsidRPr="00A53DC8" w:rsidRDefault="004F51A3" w:rsidP="002A2ED6">
            <w:pPr>
              <w:keepNext/>
              <w:keepLines/>
              <w:spacing w:after="0"/>
              <w:jc w:val="center"/>
              <w:rPr>
                <w:rFonts w:ascii="Arial" w:hAnsi="Arial"/>
                <w:b/>
                <w:sz w:val="18"/>
              </w:rPr>
            </w:pPr>
            <w:r w:rsidRPr="00A53DC8">
              <w:rPr>
                <w:rFonts w:ascii="Arial" w:hAnsi="Arial"/>
                <w:b/>
                <w:sz w:val="18"/>
              </w:rPr>
              <w:t>Rel</w:t>
            </w:r>
          </w:p>
        </w:tc>
        <w:tc>
          <w:tcPr>
            <w:tcW w:w="1429" w:type="dxa"/>
          </w:tcPr>
          <w:p w:rsidR="004F51A3" w:rsidRPr="00A53DC8" w:rsidRDefault="004F51A3" w:rsidP="002A2ED6">
            <w:pPr>
              <w:keepNext/>
              <w:keepLines/>
              <w:spacing w:after="0"/>
              <w:jc w:val="center"/>
              <w:rPr>
                <w:rFonts w:ascii="Arial" w:hAnsi="Arial"/>
                <w:b/>
                <w:sz w:val="18"/>
              </w:rPr>
            </w:pPr>
            <w:r w:rsidRPr="00A53DC8">
              <w:rPr>
                <w:rFonts w:ascii="Arial" w:hAnsi="Arial"/>
                <w:b/>
                <w:sz w:val="18"/>
              </w:rPr>
              <w:t>Reference</w:t>
            </w: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b/>
                <w:sz w:val="18"/>
              </w:rPr>
              <w:t>CSeq</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sz w:val="18"/>
              </w:rPr>
              <w:tab/>
              <w:t>value</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must be incremented from previous REGISTER</w:t>
            </w: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bCs/>
                <w:sz w:val="18"/>
              </w:rPr>
            </w:pPr>
            <w:r w:rsidRPr="00A53DC8">
              <w:rPr>
                <w:rFonts w:ascii="Arial" w:hAnsi="Arial"/>
                <w:b/>
                <w:sz w:val="18"/>
              </w:rPr>
              <w:t>Call-ID</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callid</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same value as in REGISTER at Step 4</w:t>
            </w: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b/>
                <w:sz w:val="18"/>
              </w:rPr>
            </w:pPr>
            <w:r w:rsidRPr="00A53DC8">
              <w:rPr>
                <w:rFonts w:ascii="Arial" w:hAnsi="Arial"/>
                <w:b/>
                <w:bCs/>
                <w:sz w:val="18"/>
              </w:rPr>
              <w:t>Authorization</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nonce</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opaque</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 xml:space="preserve">same as in previous 401 UNAUTHORIZED message </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auts</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bCs/>
                <w:sz w:val="18"/>
              </w:rPr>
              <w:t>any value</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b/>
                <w:sz w:val="18"/>
              </w:rPr>
              <w:t>Security-Client</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spi-c</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new SPI number of the inbound SA at the protected client port, shall be different from previously used number</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spi-s</w:t>
            </w:r>
          </w:p>
        </w:tc>
        <w:tc>
          <w:tcPr>
            <w:tcW w:w="872" w:type="dxa"/>
            <w:shd w:val="clear" w:color="auto" w:fill="auto"/>
          </w:tcPr>
          <w:p w:rsidR="004F51A3" w:rsidRPr="00A53DC8" w:rsidRDefault="004F51A3" w:rsidP="002A2ED6">
            <w:pPr>
              <w:keepNext/>
              <w:keepLines/>
              <w:spacing w:after="0"/>
              <w:rPr>
                <w:rFonts w:ascii="Arial" w:hAnsi="Arial"/>
                <w:bCs/>
                <w:sz w:val="18"/>
              </w:rPr>
            </w:pPr>
          </w:p>
        </w:tc>
        <w:tc>
          <w:tcPr>
            <w:tcW w:w="4692" w:type="dxa"/>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new SPI number of the inbound SA at the protected server port, shall be different from previously used number</w:t>
            </w:r>
          </w:p>
        </w:tc>
        <w:tc>
          <w:tcPr>
            <w:tcW w:w="741" w:type="dxa"/>
            <w:shd w:val="clear" w:color="auto" w:fill="auto"/>
          </w:tcPr>
          <w:p w:rsidR="004F51A3" w:rsidRPr="00A53DC8" w:rsidRDefault="004F51A3" w:rsidP="002A2ED6">
            <w:pPr>
              <w:keepNext/>
              <w:keepLines/>
              <w:spacing w:after="0"/>
              <w:rPr>
                <w:rFonts w:ascii="Arial" w:hAnsi="Arial"/>
                <w:bCs/>
                <w:sz w:val="18"/>
              </w:rPr>
            </w:pPr>
          </w:p>
        </w:tc>
        <w:tc>
          <w:tcPr>
            <w:tcW w:w="1429" w:type="dxa"/>
          </w:tcPr>
          <w:p w:rsidR="004F51A3" w:rsidRPr="00A53DC8" w:rsidRDefault="004F51A3" w:rsidP="002A2ED6">
            <w:pPr>
              <w:keepNext/>
              <w:keepLines/>
              <w:spacing w:after="0"/>
              <w:rPr>
                <w:rFonts w:ascii="Arial" w:hAnsi="Arial"/>
                <w:bCs/>
                <w:sz w:val="18"/>
              </w:rPr>
            </w:pPr>
          </w:p>
        </w:tc>
      </w:tr>
      <w:tr w:rsidR="004F51A3" w:rsidRPr="00A53DC8" w:rsidTr="002A2ED6">
        <w:tblPrEx>
          <w:tblCellMar>
            <w:left w:w="115" w:type="dxa"/>
            <w:right w:w="115" w:type="dxa"/>
          </w:tblCellMar>
          <w:tblLook w:val="04A0" w:firstRow="1" w:lastRow="0" w:firstColumn="1" w:lastColumn="0" w:noHBand="0" w:noVBand="1"/>
        </w:tblPrEx>
        <w:trPr>
          <w:tblHeader/>
          <w:jc w:val="center"/>
        </w:trPr>
        <w:tc>
          <w:tcPr>
            <w:tcW w:w="1905" w:type="dxa"/>
            <w:tcBorders>
              <w:bottom w:val="single" w:sz="4" w:space="0" w:color="auto"/>
            </w:tcBorders>
            <w:shd w:val="clear" w:color="auto" w:fill="auto"/>
          </w:tcPr>
          <w:p w:rsidR="004F51A3" w:rsidRPr="00A53DC8" w:rsidRDefault="004F51A3" w:rsidP="002A2ED6">
            <w:pPr>
              <w:keepNext/>
              <w:keepLines/>
              <w:spacing w:after="0"/>
              <w:rPr>
                <w:rFonts w:ascii="Arial" w:hAnsi="Arial"/>
                <w:sz w:val="18"/>
              </w:rPr>
            </w:pPr>
            <w:r w:rsidRPr="00A53DC8">
              <w:rPr>
                <w:rFonts w:ascii="Arial" w:hAnsi="Arial"/>
                <w:sz w:val="18"/>
              </w:rPr>
              <w:tab/>
              <w:t>port-c</w:t>
            </w:r>
          </w:p>
        </w:tc>
        <w:tc>
          <w:tcPr>
            <w:tcW w:w="87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4692"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r w:rsidRPr="00A53DC8">
              <w:rPr>
                <w:rFonts w:ascii="Arial" w:hAnsi="Arial"/>
                <w:sz w:val="18"/>
              </w:rPr>
              <w:t>new protected client port, shall be different from previously used number</w:t>
            </w:r>
          </w:p>
        </w:tc>
        <w:tc>
          <w:tcPr>
            <w:tcW w:w="741" w:type="dxa"/>
            <w:tcBorders>
              <w:bottom w:val="single" w:sz="4" w:space="0" w:color="auto"/>
            </w:tcBorders>
            <w:shd w:val="clear" w:color="auto" w:fill="auto"/>
          </w:tcPr>
          <w:p w:rsidR="004F51A3" w:rsidRPr="00A53DC8" w:rsidRDefault="004F51A3" w:rsidP="002A2ED6">
            <w:pPr>
              <w:keepNext/>
              <w:keepLines/>
              <w:spacing w:after="0"/>
              <w:rPr>
                <w:rFonts w:ascii="Arial" w:hAnsi="Arial"/>
                <w:bCs/>
                <w:sz w:val="18"/>
              </w:rPr>
            </w:pPr>
          </w:p>
        </w:tc>
        <w:tc>
          <w:tcPr>
            <w:tcW w:w="1429" w:type="dxa"/>
            <w:tcBorders>
              <w:bottom w:val="single" w:sz="4" w:space="0" w:color="auto"/>
            </w:tcBorders>
          </w:tcPr>
          <w:p w:rsidR="004F51A3" w:rsidRPr="00A53DC8" w:rsidRDefault="004F51A3" w:rsidP="002A2ED6">
            <w:pPr>
              <w:keepNext/>
              <w:keepLines/>
              <w:spacing w:after="0"/>
              <w:rPr>
                <w:rFonts w:ascii="Arial" w:hAnsi="Arial"/>
                <w:bCs/>
                <w:sz w:val="18"/>
              </w:rPr>
            </w:pPr>
          </w:p>
        </w:tc>
      </w:tr>
    </w:tbl>
    <w:p w:rsidR="004F51A3" w:rsidRPr="00A53DC8" w:rsidRDefault="004F51A3" w:rsidP="00816621"/>
    <w:p w:rsidR="00EA0C80" w:rsidRPr="00A53DC8" w:rsidRDefault="00C8183A" w:rsidP="00EA0C80">
      <w:pPr>
        <w:pStyle w:val="Heading2"/>
        <w:rPr>
          <w:rFonts w:eastAsia="MS Gothic"/>
        </w:rPr>
      </w:pPr>
      <w:bookmarkStart w:id="402" w:name="_Toc42778733"/>
      <w:bookmarkStart w:id="403" w:name="_Toc42785180"/>
      <w:r w:rsidRPr="00A53DC8">
        <w:rPr>
          <w:rFonts w:eastAsia="MS Gothic"/>
        </w:rPr>
        <w:br w:type="page"/>
      </w:r>
      <w:bookmarkStart w:id="404" w:name="_Toc43210194"/>
      <w:bookmarkStart w:id="405" w:name="_Toc51948420"/>
      <w:bookmarkStart w:id="406" w:name="_Toc52162493"/>
      <w:bookmarkStart w:id="407" w:name="_Toc60916079"/>
      <w:r w:rsidR="00EA0C80" w:rsidRPr="00A53DC8">
        <w:rPr>
          <w:rFonts w:eastAsia="MS Gothic"/>
        </w:rPr>
        <w:lastRenderedPageBreak/>
        <w:t>6.9</w:t>
      </w:r>
      <w:r w:rsidR="00EA0C80" w:rsidRPr="00A53DC8">
        <w:rPr>
          <w:rFonts w:eastAsia="MS Gothic"/>
        </w:rPr>
        <w:tab/>
        <w:t>Subscription / 503 Service Unavailable / 5GS</w:t>
      </w:r>
      <w:bookmarkEnd w:id="402"/>
      <w:bookmarkEnd w:id="403"/>
      <w:bookmarkEnd w:id="404"/>
      <w:bookmarkEnd w:id="405"/>
      <w:bookmarkEnd w:id="406"/>
      <w:bookmarkEnd w:id="407"/>
    </w:p>
    <w:p w:rsidR="00EA0C80" w:rsidRPr="00A53DC8" w:rsidRDefault="00EA0C80" w:rsidP="00EB3D4C">
      <w:pPr>
        <w:pStyle w:val="Heading3"/>
        <w:rPr>
          <w:rFonts w:eastAsia="MS Gothic"/>
        </w:rPr>
      </w:pPr>
      <w:bookmarkStart w:id="408" w:name="_Toc42778734"/>
      <w:bookmarkStart w:id="409" w:name="_Toc42785181"/>
      <w:bookmarkStart w:id="410" w:name="_Toc43210195"/>
      <w:bookmarkStart w:id="411" w:name="_Toc51948421"/>
      <w:bookmarkStart w:id="412" w:name="_Toc52162494"/>
      <w:bookmarkStart w:id="413" w:name="_Toc60916080"/>
      <w:r w:rsidRPr="00A53DC8">
        <w:rPr>
          <w:rFonts w:eastAsia="MS Gothic"/>
        </w:rPr>
        <w:t>6.9.1</w:t>
      </w:r>
      <w:r w:rsidRPr="00A53DC8">
        <w:rPr>
          <w:rFonts w:eastAsia="MS Gothic"/>
        </w:rPr>
        <w:tab/>
        <w:t xml:space="preserve">Test </w:t>
      </w:r>
      <w:r w:rsidRPr="00A53DC8">
        <w:t>Purpose</w:t>
      </w:r>
      <w:r w:rsidRPr="00A53DC8">
        <w:rPr>
          <w:rFonts w:eastAsia="MS Gothic"/>
        </w:rPr>
        <w:t xml:space="preserve"> (TP)</w:t>
      </w:r>
      <w:bookmarkEnd w:id="408"/>
      <w:bookmarkEnd w:id="409"/>
      <w:bookmarkEnd w:id="410"/>
      <w:bookmarkEnd w:id="411"/>
      <w:bookmarkEnd w:id="412"/>
      <w:bookmarkEnd w:id="413"/>
    </w:p>
    <w:p w:rsidR="00EA0C80" w:rsidRPr="00A53DC8" w:rsidRDefault="00EA0C80" w:rsidP="00EA0C80">
      <w:pPr>
        <w:pStyle w:val="H6"/>
        <w:rPr>
          <w:rFonts w:ascii="Courier New" w:hAnsi="Courier New"/>
          <w:b/>
          <w:sz w:val="16"/>
        </w:rPr>
      </w:pPr>
      <w:r w:rsidRPr="00A53DC8">
        <w:t>(1)</w:t>
      </w:r>
    </w:p>
    <w:p w:rsidR="00EA0C80" w:rsidRPr="00A53DC8" w:rsidRDefault="00EA0C80" w:rsidP="00EA0C80">
      <w:pPr>
        <w:pStyle w:val="PL"/>
        <w:rPr>
          <w:noProof w:val="0"/>
        </w:rPr>
      </w:pPr>
      <w:r w:rsidRPr="00A53DC8">
        <w:rPr>
          <w:b/>
          <w:noProof w:val="0"/>
        </w:rPr>
        <w:t>with</w:t>
      </w:r>
      <w:r w:rsidRPr="00A53DC8">
        <w:rPr>
          <w:noProof w:val="0"/>
        </w:rPr>
        <w:t xml:space="preserve"> { UE subscribing to reg event }</w:t>
      </w:r>
    </w:p>
    <w:p w:rsidR="00EA0C80" w:rsidRPr="00A53DC8" w:rsidRDefault="00EA0C80" w:rsidP="00EA0C80">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EA0C80" w:rsidRPr="00A53DC8" w:rsidRDefault="00EA0C80" w:rsidP="00EA0C80">
      <w:pPr>
        <w:pStyle w:val="PL"/>
        <w:rPr>
          <w:noProof w:val="0"/>
        </w:rPr>
      </w:pPr>
      <w:r w:rsidRPr="00A53DC8">
        <w:rPr>
          <w:noProof w:val="0"/>
        </w:rPr>
        <w:t xml:space="preserve"> </w:t>
      </w:r>
      <w:r w:rsidRPr="00A53DC8">
        <w:rPr>
          <w:b/>
          <w:noProof w:val="0"/>
        </w:rPr>
        <w:t xml:space="preserve"> when</w:t>
      </w:r>
      <w:r w:rsidRPr="00A53DC8">
        <w:rPr>
          <w:noProof w:val="0"/>
        </w:rPr>
        <w:t xml:space="preserve"> { UE receives 503 Service unavailable contain</w:t>
      </w:r>
      <w:r w:rsidR="00BD68EB" w:rsidRPr="00A53DC8">
        <w:rPr>
          <w:noProof w:val="0"/>
        </w:rPr>
        <w:t>in</w:t>
      </w:r>
      <w:r w:rsidRPr="00A53DC8">
        <w:rPr>
          <w:noProof w:val="0"/>
        </w:rPr>
        <w:t>g a Retry-After header field }</w:t>
      </w:r>
    </w:p>
    <w:p w:rsidR="00EA0C80" w:rsidRPr="00A53DC8" w:rsidRDefault="00EA0C80" w:rsidP="00EA0C80">
      <w:pPr>
        <w:pStyle w:val="PL"/>
        <w:rPr>
          <w:noProof w:val="0"/>
        </w:rPr>
      </w:pPr>
      <w:r w:rsidRPr="00A53DC8">
        <w:rPr>
          <w:noProof w:val="0"/>
        </w:rPr>
        <w:t xml:space="preserve">    </w:t>
      </w:r>
      <w:r w:rsidRPr="00A53DC8">
        <w:rPr>
          <w:b/>
          <w:noProof w:val="0"/>
        </w:rPr>
        <w:t>then</w:t>
      </w:r>
      <w:r w:rsidRPr="00A53DC8">
        <w:rPr>
          <w:noProof w:val="0"/>
        </w:rPr>
        <w:t xml:space="preserve"> { UE does not reattempt the request for the indicated time period }</w:t>
      </w:r>
    </w:p>
    <w:p w:rsidR="00EF2FFA" w:rsidRPr="00A53DC8" w:rsidRDefault="00EF2FFA" w:rsidP="00EF2FFA">
      <w:pPr>
        <w:pStyle w:val="PL"/>
        <w:rPr>
          <w:noProof w:val="0"/>
        </w:rPr>
      </w:pPr>
      <w:r w:rsidRPr="00A53DC8">
        <w:rPr>
          <w:noProof w:val="0"/>
        </w:rPr>
        <w:t xml:space="preserve">            }</w:t>
      </w:r>
    </w:p>
    <w:p w:rsidR="00EA0C80" w:rsidRPr="00A53DC8" w:rsidRDefault="00EA0C80" w:rsidP="00EB3D4C">
      <w:pPr>
        <w:pStyle w:val="Heading3"/>
        <w:rPr>
          <w:rFonts w:eastAsia="MS Gothic"/>
        </w:rPr>
      </w:pPr>
      <w:bookmarkStart w:id="414" w:name="_Toc42778735"/>
      <w:bookmarkStart w:id="415" w:name="_Toc42785182"/>
      <w:bookmarkStart w:id="416" w:name="_Toc43210196"/>
      <w:bookmarkStart w:id="417" w:name="_Toc51948422"/>
      <w:bookmarkStart w:id="418" w:name="_Toc52162495"/>
      <w:bookmarkStart w:id="419" w:name="_Toc60916081"/>
      <w:r w:rsidRPr="00A53DC8">
        <w:rPr>
          <w:rFonts w:eastAsia="MS Gothic"/>
        </w:rPr>
        <w:t>6.9.2</w:t>
      </w:r>
      <w:r w:rsidRPr="00A53DC8">
        <w:rPr>
          <w:rFonts w:eastAsia="MS Gothic"/>
        </w:rPr>
        <w:tab/>
        <w:t>Conformance Requirements</w:t>
      </w:r>
      <w:bookmarkEnd w:id="414"/>
      <w:bookmarkEnd w:id="415"/>
      <w:bookmarkEnd w:id="416"/>
      <w:bookmarkEnd w:id="417"/>
      <w:bookmarkEnd w:id="418"/>
      <w:bookmarkEnd w:id="419"/>
    </w:p>
    <w:p w:rsidR="00EA0C80" w:rsidRPr="00A53DC8" w:rsidRDefault="00EA0C80" w:rsidP="00EA0C80">
      <w:r w:rsidRPr="00A53DC8">
        <w:t>[TS 24.229 clause 5.1.2.2]:</w:t>
      </w:r>
    </w:p>
    <w:p w:rsidR="00EA0C80" w:rsidRPr="00A53DC8" w:rsidRDefault="00EA0C80" w:rsidP="00EA0C80">
      <w:r w:rsidRPr="00A53DC8">
        <w:t>If the UE receives a 503 (Service Unavailable) response to an initial SUBSCRIBE request containing a Retry-After header field, then the UE shall not automatically reattempt the request until after the period indicated by the Retry-After header field contents.</w:t>
      </w:r>
    </w:p>
    <w:p w:rsidR="00EA0C80" w:rsidRPr="00A53DC8" w:rsidRDefault="00EA0C80" w:rsidP="00EB3D4C">
      <w:pPr>
        <w:pStyle w:val="Heading3"/>
        <w:rPr>
          <w:rFonts w:eastAsia="MS Gothic"/>
        </w:rPr>
      </w:pPr>
      <w:bookmarkStart w:id="420" w:name="_Toc42778736"/>
      <w:bookmarkStart w:id="421" w:name="_Toc42785183"/>
      <w:bookmarkStart w:id="422" w:name="_Toc43210197"/>
      <w:bookmarkStart w:id="423" w:name="_Toc51948423"/>
      <w:bookmarkStart w:id="424" w:name="_Toc52162496"/>
      <w:bookmarkStart w:id="425" w:name="_Toc60916082"/>
      <w:r w:rsidRPr="00A53DC8">
        <w:rPr>
          <w:rFonts w:eastAsia="MS Gothic"/>
        </w:rPr>
        <w:t>6.9.3</w:t>
      </w:r>
      <w:r w:rsidRPr="00A53DC8">
        <w:rPr>
          <w:rFonts w:eastAsia="MS Gothic"/>
        </w:rPr>
        <w:tab/>
        <w:t>Test description</w:t>
      </w:r>
      <w:bookmarkEnd w:id="420"/>
      <w:bookmarkEnd w:id="421"/>
      <w:bookmarkEnd w:id="422"/>
      <w:bookmarkEnd w:id="423"/>
      <w:bookmarkEnd w:id="424"/>
      <w:bookmarkEnd w:id="425"/>
    </w:p>
    <w:p w:rsidR="00EA0C80" w:rsidRPr="00A53DC8" w:rsidRDefault="00EA0C80" w:rsidP="00CF618F">
      <w:pPr>
        <w:pStyle w:val="Heading4"/>
      </w:pPr>
      <w:bookmarkStart w:id="426" w:name="_Toc43210198"/>
      <w:bookmarkStart w:id="427" w:name="_Toc51948424"/>
      <w:bookmarkStart w:id="428" w:name="_Toc52162497"/>
      <w:bookmarkStart w:id="429" w:name="_Toc60916083"/>
      <w:r w:rsidRPr="00A53DC8">
        <w:t>6.9.3.1</w:t>
      </w:r>
      <w:r w:rsidRPr="00A53DC8">
        <w:tab/>
        <w:t>Pre-test conditions</w:t>
      </w:r>
      <w:bookmarkEnd w:id="426"/>
      <w:bookmarkEnd w:id="427"/>
      <w:bookmarkEnd w:id="428"/>
      <w:bookmarkEnd w:id="429"/>
    </w:p>
    <w:p w:rsidR="00EA0C80" w:rsidRPr="00A53DC8" w:rsidRDefault="00EA0C80" w:rsidP="00EA0C80">
      <w:pPr>
        <w:pStyle w:val="H6"/>
        <w:rPr>
          <w:rFonts w:cs="Arial"/>
        </w:rPr>
      </w:pPr>
      <w:r w:rsidRPr="00A53DC8">
        <w:rPr>
          <w:rFonts w:cs="Arial"/>
        </w:rPr>
        <w:t>System Simulator:</w:t>
      </w:r>
    </w:p>
    <w:p w:rsidR="00EA0C80" w:rsidRPr="00A53DC8" w:rsidRDefault="00EA0C80" w:rsidP="00EA0C80">
      <w:pPr>
        <w:pStyle w:val="B10"/>
        <w:rPr>
          <w:snapToGrid w:val="0"/>
        </w:rPr>
      </w:pPr>
      <w:r w:rsidRPr="00A53DC8">
        <w:t>-</w:t>
      </w:r>
      <w:r w:rsidRPr="00A53DC8">
        <w:tab/>
      </w:r>
      <w:r w:rsidRPr="00A53DC8">
        <w:rPr>
          <w:snapToGrid w:val="0"/>
        </w:rPr>
        <w:t>SS is configured with the shared secret key of IMS AKA algorithm, related to the IMS private user identity (IMPI) configured on the UICC card equipped into the UE.</w:t>
      </w:r>
    </w:p>
    <w:p w:rsidR="00EA0C80" w:rsidRPr="00A53DC8" w:rsidRDefault="00EA0C80" w:rsidP="00EA0C80">
      <w:pPr>
        <w:pStyle w:val="B10"/>
        <w:rPr>
          <w:snapToGrid w:val="0"/>
        </w:rPr>
      </w:pPr>
      <w:r w:rsidRPr="00A53DC8">
        <w:rPr>
          <w:snapToGrid w:val="0"/>
        </w:rPr>
        <w:t>-</w:t>
      </w:r>
      <w:r w:rsidRPr="00A53DC8">
        <w:rPr>
          <w:snapToGrid w:val="0"/>
        </w:rPr>
        <w:tab/>
        <w:t>SS has performed AKAv1-MD5 authentication with the UE and accepted the registration (IMS security).</w:t>
      </w:r>
    </w:p>
    <w:p w:rsidR="00EA0C80" w:rsidRPr="00A53DC8" w:rsidRDefault="00EA0C80" w:rsidP="00EA0C80">
      <w:pPr>
        <w:pStyle w:val="B10"/>
      </w:pPr>
      <w:r w:rsidRPr="00A53DC8">
        <w:rPr>
          <w:snapToGrid w:val="0"/>
        </w:rPr>
        <w:t>-</w:t>
      </w:r>
      <w:r w:rsidRPr="00A53DC8">
        <w:rPr>
          <w:snapToGrid w:val="0"/>
        </w:rPr>
        <w:tab/>
      </w:r>
      <w:r w:rsidRPr="00A53DC8">
        <w:t>SS is listening to SIP default port 5060 for both UDP and TCP protocols.</w:t>
      </w:r>
    </w:p>
    <w:p w:rsidR="00EA0C80" w:rsidRPr="00A53DC8" w:rsidRDefault="00EA0C80" w:rsidP="00EA0C80">
      <w:pPr>
        <w:pStyle w:val="B10"/>
      </w:pPr>
      <w:r w:rsidRPr="00A53DC8">
        <w:t>-</w:t>
      </w:r>
      <w:r w:rsidRPr="00A53DC8">
        <w:tab/>
        <w:t>1 NR Cell</w:t>
      </w:r>
    </w:p>
    <w:p w:rsidR="00EA0C80" w:rsidRPr="00A53DC8" w:rsidRDefault="00EA0C80" w:rsidP="00EA0C80">
      <w:pPr>
        <w:pStyle w:val="H6"/>
      </w:pPr>
      <w:r w:rsidRPr="00A53DC8">
        <w:t>UE:</w:t>
      </w:r>
    </w:p>
    <w:p w:rsidR="00EA0C80" w:rsidRPr="00A53DC8" w:rsidRDefault="00EA0C80" w:rsidP="00EA0C80">
      <w:pPr>
        <w:pStyle w:val="B10"/>
      </w:pPr>
      <w:r w:rsidRPr="00A53DC8">
        <w:t>-</w:t>
      </w:r>
      <w:r w:rsidRPr="00A53DC8">
        <w:tab/>
        <w:t xml:space="preserve">UE contains either ISIM and USIM applications or only USIM application on UICC. </w:t>
      </w:r>
    </w:p>
    <w:p w:rsidR="00EA0C80" w:rsidRPr="00A53DC8" w:rsidRDefault="00EA0C80" w:rsidP="00EA0C80">
      <w:pPr>
        <w:pStyle w:val="B10"/>
        <w:rPr>
          <w:snapToGrid w:val="0"/>
        </w:rPr>
      </w:pPr>
      <w:r w:rsidRPr="00A53DC8">
        <w:t>-</w:t>
      </w:r>
      <w:r w:rsidRPr="00A53DC8">
        <w:tab/>
        <w:t xml:space="preserve">The </w:t>
      </w:r>
      <w:r w:rsidRPr="00A53DC8">
        <w:rPr>
          <w:snapToGrid w:val="0"/>
        </w:rPr>
        <w:t>UE is configured to register for IMS after switch on.</w:t>
      </w:r>
    </w:p>
    <w:p w:rsidR="00EA0C80" w:rsidRPr="00A53DC8" w:rsidRDefault="00EA0C80" w:rsidP="00EA0C80">
      <w:pPr>
        <w:pStyle w:val="B10"/>
        <w:rPr>
          <w:snapToGrid w:val="0"/>
        </w:rPr>
      </w:pPr>
      <w:r w:rsidRPr="00A53DC8">
        <w:t>-</w:t>
      </w:r>
      <w:r w:rsidRPr="00A53DC8">
        <w:tab/>
        <w:t xml:space="preserve">The </w:t>
      </w:r>
      <w:r w:rsidRPr="00A53DC8">
        <w:rPr>
          <w:snapToGrid w:val="0"/>
        </w:rPr>
        <w:t>UE is switched off.</w:t>
      </w:r>
    </w:p>
    <w:p w:rsidR="00EA0C80" w:rsidRPr="00A53DC8" w:rsidRDefault="00EA0C80" w:rsidP="00EA0C80">
      <w:pPr>
        <w:pStyle w:val="H6"/>
        <w:rPr>
          <w:rFonts w:cs="Arial"/>
        </w:rPr>
      </w:pPr>
      <w:r w:rsidRPr="00A53DC8">
        <w:rPr>
          <w:rFonts w:cs="Arial"/>
        </w:rPr>
        <w:t>Preamble:</w:t>
      </w:r>
    </w:p>
    <w:p w:rsidR="00EA0C80" w:rsidRPr="00A53DC8" w:rsidRDefault="00EA0C80" w:rsidP="00EA0C80">
      <w:pPr>
        <w:pStyle w:val="B10"/>
      </w:pPr>
      <w:r w:rsidRPr="00A53DC8">
        <w:t>-</w:t>
      </w:r>
      <w:r w:rsidRPr="00A53DC8">
        <w:tab/>
        <w:t>None.</w:t>
      </w:r>
    </w:p>
    <w:p w:rsidR="00EA0C80" w:rsidRPr="00A53DC8" w:rsidRDefault="00EA0C80" w:rsidP="00CF618F">
      <w:pPr>
        <w:pStyle w:val="Heading4"/>
        <w:rPr>
          <w:snapToGrid w:val="0"/>
        </w:rPr>
      </w:pPr>
      <w:bookmarkStart w:id="430" w:name="_Toc43210199"/>
      <w:bookmarkStart w:id="431" w:name="_Toc51948425"/>
      <w:bookmarkStart w:id="432" w:name="_Toc52162498"/>
      <w:bookmarkStart w:id="433" w:name="_Toc60916084"/>
      <w:r w:rsidRPr="00A53DC8">
        <w:lastRenderedPageBreak/>
        <w:t>6.9.3.2</w:t>
      </w:r>
      <w:r w:rsidRPr="00A53DC8">
        <w:tab/>
      </w:r>
      <w:r w:rsidRPr="00A53DC8">
        <w:rPr>
          <w:snapToGrid w:val="0"/>
        </w:rPr>
        <w:t>Test procedure sequence</w:t>
      </w:r>
      <w:bookmarkEnd w:id="430"/>
      <w:bookmarkEnd w:id="431"/>
      <w:bookmarkEnd w:id="432"/>
      <w:bookmarkEnd w:id="433"/>
    </w:p>
    <w:p w:rsidR="00EA0C80" w:rsidRPr="00A53DC8" w:rsidRDefault="00EA0C80" w:rsidP="00EA0C80">
      <w:pPr>
        <w:pStyle w:val="TH"/>
        <w:rPr>
          <w:rFonts w:cs="Arial"/>
        </w:rPr>
      </w:pPr>
      <w:r w:rsidRPr="00A53DC8">
        <w:rPr>
          <w:rFonts w:cs="Arial"/>
        </w:rPr>
        <w:t>Table 6.9.3.2-1: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08"/>
        <w:gridCol w:w="2976"/>
        <w:gridCol w:w="567"/>
        <w:gridCol w:w="850"/>
      </w:tblGrid>
      <w:tr w:rsidR="00EA0C80" w:rsidRPr="00A53DC8" w:rsidTr="003D7C05">
        <w:trPr>
          <w:jc w:val="center"/>
        </w:trPr>
        <w:tc>
          <w:tcPr>
            <w:tcW w:w="567" w:type="dxa"/>
            <w:tcBorders>
              <w:bottom w:val="nil"/>
            </w:tcBorders>
          </w:tcPr>
          <w:p w:rsidR="00EA0C80" w:rsidRPr="00A53DC8" w:rsidRDefault="00EA0C80" w:rsidP="00A20284">
            <w:pPr>
              <w:pStyle w:val="TAH"/>
              <w:ind w:left="400" w:hanging="400"/>
            </w:pPr>
            <w:r w:rsidRPr="00A53DC8">
              <w:t>St</w:t>
            </w:r>
          </w:p>
        </w:tc>
        <w:tc>
          <w:tcPr>
            <w:tcW w:w="3969" w:type="dxa"/>
          </w:tcPr>
          <w:p w:rsidR="00EA0C80" w:rsidRPr="00A53DC8" w:rsidRDefault="00EA0C80" w:rsidP="00A20284">
            <w:pPr>
              <w:pStyle w:val="TAH"/>
              <w:ind w:left="400" w:hanging="400"/>
            </w:pPr>
            <w:r w:rsidRPr="00A53DC8">
              <w:t>Procedure</w:t>
            </w:r>
          </w:p>
        </w:tc>
        <w:tc>
          <w:tcPr>
            <w:tcW w:w="3684" w:type="dxa"/>
            <w:gridSpan w:val="2"/>
          </w:tcPr>
          <w:p w:rsidR="00EA0C80" w:rsidRPr="00A53DC8" w:rsidRDefault="00EA0C80" w:rsidP="00A20284">
            <w:pPr>
              <w:pStyle w:val="TAH"/>
              <w:ind w:left="400" w:hanging="400"/>
            </w:pPr>
            <w:r w:rsidRPr="00A53DC8">
              <w:t>Message Sequence</w:t>
            </w:r>
          </w:p>
        </w:tc>
        <w:tc>
          <w:tcPr>
            <w:tcW w:w="567" w:type="dxa"/>
            <w:tcBorders>
              <w:bottom w:val="nil"/>
            </w:tcBorders>
          </w:tcPr>
          <w:p w:rsidR="00EA0C80" w:rsidRPr="00A53DC8" w:rsidRDefault="00EA0C80" w:rsidP="00A20284">
            <w:pPr>
              <w:pStyle w:val="TAH"/>
            </w:pPr>
            <w:r w:rsidRPr="00A53DC8">
              <w:t>TP</w:t>
            </w:r>
          </w:p>
        </w:tc>
        <w:tc>
          <w:tcPr>
            <w:tcW w:w="850" w:type="dxa"/>
            <w:tcBorders>
              <w:bottom w:val="nil"/>
            </w:tcBorders>
          </w:tcPr>
          <w:p w:rsidR="00EA0C80" w:rsidRPr="00A53DC8" w:rsidRDefault="00EA0C80" w:rsidP="00A20284">
            <w:pPr>
              <w:pStyle w:val="TAH"/>
            </w:pPr>
            <w:r w:rsidRPr="00A53DC8">
              <w:t>Verdict</w:t>
            </w:r>
          </w:p>
        </w:tc>
      </w:tr>
      <w:tr w:rsidR="00EA0C80" w:rsidRPr="00A53DC8" w:rsidTr="003D7C05">
        <w:trPr>
          <w:jc w:val="center"/>
        </w:trPr>
        <w:tc>
          <w:tcPr>
            <w:tcW w:w="567" w:type="dxa"/>
            <w:tcBorders>
              <w:top w:val="nil"/>
            </w:tcBorders>
          </w:tcPr>
          <w:p w:rsidR="00EA0C80" w:rsidRPr="00A53DC8" w:rsidRDefault="00EA0C80" w:rsidP="00A20284">
            <w:pPr>
              <w:pStyle w:val="TAH"/>
            </w:pPr>
          </w:p>
        </w:tc>
        <w:tc>
          <w:tcPr>
            <w:tcW w:w="3969" w:type="dxa"/>
          </w:tcPr>
          <w:p w:rsidR="00EA0C80" w:rsidRPr="00A53DC8" w:rsidRDefault="00EA0C80" w:rsidP="00A20284">
            <w:pPr>
              <w:pStyle w:val="TAH"/>
            </w:pPr>
          </w:p>
        </w:tc>
        <w:tc>
          <w:tcPr>
            <w:tcW w:w="708" w:type="dxa"/>
          </w:tcPr>
          <w:p w:rsidR="00EA0C80" w:rsidRPr="00A53DC8" w:rsidRDefault="00EA0C80" w:rsidP="00A20284">
            <w:pPr>
              <w:pStyle w:val="TAH"/>
            </w:pPr>
            <w:r w:rsidRPr="00A53DC8">
              <w:t>U - S</w:t>
            </w:r>
          </w:p>
        </w:tc>
        <w:tc>
          <w:tcPr>
            <w:tcW w:w="2976" w:type="dxa"/>
          </w:tcPr>
          <w:p w:rsidR="00EA0C80" w:rsidRPr="00A53DC8" w:rsidRDefault="00EA0C80" w:rsidP="00A20284">
            <w:pPr>
              <w:pStyle w:val="TAH"/>
            </w:pPr>
            <w:r w:rsidRPr="00A53DC8">
              <w:t>Message</w:t>
            </w:r>
          </w:p>
        </w:tc>
        <w:tc>
          <w:tcPr>
            <w:tcW w:w="567" w:type="dxa"/>
            <w:tcBorders>
              <w:top w:val="nil"/>
            </w:tcBorders>
          </w:tcPr>
          <w:p w:rsidR="00EA0C80" w:rsidRPr="00A53DC8" w:rsidRDefault="00EA0C80" w:rsidP="00A20284">
            <w:pPr>
              <w:pStyle w:val="TAH"/>
            </w:pPr>
          </w:p>
        </w:tc>
        <w:tc>
          <w:tcPr>
            <w:tcW w:w="850" w:type="dxa"/>
            <w:tcBorders>
              <w:top w:val="nil"/>
            </w:tcBorders>
          </w:tcPr>
          <w:p w:rsidR="00EA0C80" w:rsidRPr="00A53DC8" w:rsidRDefault="00EA0C80" w:rsidP="00A20284">
            <w:pPr>
              <w:pStyle w:val="TAH"/>
            </w:pPr>
          </w:p>
        </w:tc>
      </w:tr>
      <w:tr w:rsidR="00EA0C80" w:rsidRPr="00A53DC8" w:rsidTr="003D7C05">
        <w:trPr>
          <w:jc w:val="center"/>
        </w:trPr>
        <w:tc>
          <w:tcPr>
            <w:tcW w:w="567" w:type="dxa"/>
            <w:tcBorders>
              <w:top w:val="nil"/>
            </w:tcBorders>
          </w:tcPr>
          <w:p w:rsidR="00EA0C80" w:rsidRPr="00A53DC8" w:rsidRDefault="00EA0C80" w:rsidP="00A20284">
            <w:pPr>
              <w:pStyle w:val="TAC"/>
            </w:pPr>
            <w:r w:rsidRPr="00A53DC8">
              <w:t>1</w:t>
            </w:r>
          </w:p>
        </w:tc>
        <w:tc>
          <w:tcPr>
            <w:tcW w:w="3969" w:type="dxa"/>
          </w:tcPr>
          <w:p w:rsidR="00EA0C80" w:rsidRPr="00A53DC8" w:rsidRDefault="00EA0C80" w:rsidP="00A20284">
            <w:pPr>
              <w:pStyle w:val="TAC"/>
              <w:jc w:val="left"/>
              <w:rPr>
                <w:lang w:eastAsia="zh-CN"/>
              </w:rPr>
            </w:pPr>
            <w:r w:rsidRPr="00A53DC8">
              <w:t>The UE is switched on.</w:t>
            </w:r>
          </w:p>
        </w:tc>
        <w:tc>
          <w:tcPr>
            <w:tcW w:w="708" w:type="dxa"/>
          </w:tcPr>
          <w:p w:rsidR="00EA0C80" w:rsidRPr="00A53DC8" w:rsidRDefault="00EA0C80" w:rsidP="00A20284">
            <w:pPr>
              <w:pStyle w:val="TAC"/>
            </w:pPr>
          </w:p>
        </w:tc>
        <w:tc>
          <w:tcPr>
            <w:tcW w:w="2976" w:type="dxa"/>
          </w:tcPr>
          <w:p w:rsidR="00EA0C80" w:rsidRPr="00A53DC8" w:rsidRDefault="00EA0C80" w:rsidP="00A20284">
            <w:pPr>
              <w:pStyle w:val="TAC"/>
            </w:pPr>
          </w:p>
        </w:tc>
        <w:tc>
          <w:tcPr>
            <w:tcW w:w="567" w:type="dxa"/>
            <w:tcBorders>
              <w:top w:val="nil"/>
            </w:tcBorders>
          </w:tcPr>
          <w:p w:rsidR="00EA0C80" w:rsidRPr="00A53DC8" w:rsidRDefault="00EA0C80" w:rsidP="00A20284">
            <w:pPr>
              <w:pStyle w:val="TAC"/>
            </w:pPr>
          </w:p>
        </w:tc>
        <w:tc>
          <w:tcPr>
            <w:tcW w:w="850" w:type="dxa"/>
            <w:tcBorders>
              <w:top w:val="nil"/>
            </w:tcBorders>
          </w:tcPr>
          <w:p w:rsidR="00EA0C80" w:rsidRPr="00A53DC8" w:rsidRDefault="00EA0C80" w:rsidP="00A20284">
            <w:pPr>
              <w:pStyle w:val="TAC"/>
            </w:pPr>
          </w:p>
        </w:tc>
      </w:tr>
      <w:tr w:rsidR="00EA0C80" w:rsidRPr="00A53DC8" w:rsidTr="003D7C05">
        <w:trPr>
          <w:jc w:val="center"/>
        </w:trPr>
        <w:tc>
          <w:tcPr>
            <w:tcW w:w="567" w:type="dxa"/>
            <w:tcBorders>
              <w:top w:val="nil"/>
            </w:tcBorders>
          </w:tcPr>
          <w:p w:rsidR="00EA0C80" w:rsidRPr="00A53DC8" w:rsidRDefault="00EA0C80" w:rsidP="00A20284">
            <w:pPr>
              <w:pStyle w:val="TAC"/>
            </w:pPr>
            <w:r w:rsidRPr="00A53DC8">
              <w:t>2-5</w:t>
            </w:r>
          </w:p>
        </w:tc>
        <w:tc>
          <w:tcPr>
            <w:tcW w:w="3969" w:type="dxa"/>
          </w:tcPr>
          <w:p w:rsidR="00EA0C80" w:rsidRPr="00A53DC8" w:rsidRDefault="00EA0C80" w:rsidP="00A20284">
            <w:pPr>
              <w:pStyle w:val="TAC"/>
              <w:jc w:val="left"/>
              <w:rPr>
                <w:lang w:eastAsia="zh-CN"/>
              </w:rPr>
            </w:pPr>
            <w:r w:rsidRPr="00A53DC8">
              <w:rPr>
                <w:lang w:eastAsia="zh-CN"/>
              </w:rPr>
              <w:t>Steps 1-4 of Annex A.2 happen.</w:t>
            </w:r>
          </w:p>
        </w:tc>
        <w:tc>
          <w:tcPr>
            <w:tcW w:w="708" w:type="dxa"/>
          </w:tcPr>
          <w:p w:rsidR="00EA0C80" w:rsidRPr="00A53DC8" w:rsidRDefault="00EA0C80" w:rsidP="00A20284">
            <w:pPr>
              <w:pStyle w:val="TAC"/>
            </w:pPr>
          </w:p>
        </w:tc>
        <w:tc>
          <w:tcPr>
            <w:tcW w:w="2976" w:type="dxa"/>
          </w:tcPr>
          <w:p w:rsidR="00EA0C80" w:rsidRPr="00A53DC8" w:rsidRDefault="00EA0C80" w:rsidP="00A20284">
            <w:pPr>
              <w:pStyle w:val="TAC"/>
            </w:pPr>
          </w:p>
        </w:tc>
        <w:tc>
          <w:tcPr>
            <w:tcW w:w="567" w:type="dxa"/>
            <w:tcBorders>
              <w:top w:val="nil"/>
            </w:tcBorders>
          </w:tcPr>
          <w:p w:rsidR="00EA0C80" w:rsidRPr="00A53DC8" w:rsidRDefault="00EA0C80" w:rsidP="00A20284">
            <w:pPr>
              <w:pStyle w:val="TAC"/>
            </w:pPr>
          </w:p>
        </w:tc>
        <w:tc>
          <w:tcPr>
            <w:tcW w:w="850" w:type="dxa"/>
            <w:tcBorders>
              <w:top w:val="nil"/>
            </w:tcBorders>
          </w:tcPr>
          <w:p w:rsidR="00EA0C80" w:rsidRPr="00A53DC8" w:rsidRDefault="00EA0C80" w:rsidP="00A20284">
            <w:pPr>
              <w:pStyle w:val="TAC"/>
            </w:pPr>
          </w:p>
        </w:tc>
      </w:tr>
      <w:tr w:rsidR="00EA0C80" w:rsidRPr="00A53DC8" w:rsidTr="003D7C05">
        <w:trPr>
          <w:jc w:val="center"/>
        </w:trPr>
        <w:tc>
          <w:tcPr>
            <w:tcW w:w="567" w:type="dxa"/>
          </w:tcPr>
          <w:p w:rsidR="00EA0C80" w:rsidRPr="00A53DC8" w:rsidRDefault="00EA0C80" w:rsidP="00A20284">
            <w:pPr>
              <w:pStyle w:val="TAC"/>
            </w:pPr>
            <w:r w:rsidRPr="00A53DC8">
              <w:t>6</w:t>
            </w:r>
          </w:p>
        </w:tc>
        <w:tc>
          <w:tcPr>
            <w:tcW w:w="3969" w:type="dxa"/>
          </w:tcPr>
          <w:p w:rsidR="00EA0C80" w:rsidRPr="00A53DC8" w:rsidRDefault="00EA0C80" w:rsidP="00A20284">
            <w:pPr>
              <w:pStyle w:val="TAL"/>
              <w:rPr>
                <w:rFonts w:eastAsia="MS Gothic"/>
              </w:rPr>
            </w:pPr>
            <w:r w:rsidRPr="00A53DC8">
              <w:rPr>
                <w:rFonts w:eastAsia="MS Gothic"/>
              </w:rPr>
              <w:t xml:space="preserve">UE subscribes to its registration event package. </w:t>
            </w:r>
          </w:p>
        </w:tc>
        <w:tc>
          <w:tcPr>
            <w:tcW w:w="708" w:type="dxa"/>
          </w:tcPr>
          <w:p w:rsidR="00EA0C80" w:rsidRPr="00A53DC8" w:rsidRDefault="00EA0C80" w:rsidP="00A20284">
            <w:pPr>
              <w:pStyle w:val="TAC"/>
              <w:rPr>
                <w:rFonts w:eastAsia="MS Gothic"/>
              </w:rPr>
            </w:pPr>
            <w:r w:rsidRPr="00A53DC8">
              <w:t>--&gt;</w:t>
            </w:r>
          </w:p>
        </w:tc>
        <w:tc>
          <w:tcPr>
            <w:tcW w:w="2976" w:type="dxa"/>
          </w:tcPr>
          <w:p w:rsidR="00EA0C80" w:rsidRPr="00A53DC8" w:rsidRDefault="00EA0C80" w:rsidP="00A20284">
            <w:pPr>
              <w:pStyle w:val="TAL"/>
              <w:rPr>
                <w:rFonts w:eastAsia="MS Gothic"/>
              </w:rPr>
            </w:pPr>
            <w:r w:rsidRPr="00A53DC8">
              <w:rPr>
                <w:rFonts w:eastAsia="MS Gothic"/>
              </w:rPr>
              <w:t>SUBSCRIBE</w:t>
            </w: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pPr>
          </w:p>
        </w:tc>
      </w:tr>
      <w:tr w:rsidR="00EA0C80" w:rsidRPr="00A53DC8" w:rsidTr="003D7C05">
        <w:trPr>
          <w:jc w:val="center"/>
        </w:trPr>
        <w:tc>
          <w:tcPr>
            <w:tcW w:w="567" w:type="dxa"/>
          </w:tcPr>
          <w:p w:rsidR="00EA0C80" w:rsidRPr="00A53DC8" w:rsidRDefault="00EA0C80" w:rsidP="00A20284">
            <w:pPr>
              <w:pStyle w:val="TAC"/>
              <w:rPr>
                <w:lang w:eastAsia="zh-CN"/>
              </w:rPr>
            </w:pPr>
            <w:r w:rsidRPr="00A53DC8">
              <w:rPr>
                <w:lang w:eastAsia="zh-CN"/>
              </w:rPr>
              <w:t>7</w:t>
            </w:r>
          </w:p>
        </w:tc>
        <w:tc>
          <w:tcPr>
            <w:tcW w:w="3969" w:type="dxa"/>
          </w:tcPr>
          <w:p w:rsidR="00EA0C80" w:rsidRPr="00A53DC8" w:rsidRDefault="00EA0C80" w:rsidP="00A20284">
            <w:pPr>
              <w:pStyle w:val="TAL"/>
              <w:rPr>
                <w:rFonts w:eastAsia="MS Gothic"/>
              </w:rPr>
            </w:pPr>
            <w:r w:rsidRPr="00A53DC8">
              <w:rPr>
                <w:rFonts w:eastAsia="MS Gothic"/>
              </w:rPr>
              <w:t>SS responds with 503 response containing a Retry-After header with period set to T=128s.</w:t>
            </w:r>
          </w:p>
        </w:tc>
        <w:tc>
          <w:tcPr>
            <w:tcW w:w="708" w:type="dxa"/>
          </w:tcPr>
          <w:p w:rsidR="00EA0C80" w:rsidRPr="00A53DC8" w:rsidRDefault="00EA0C80" w:rsidP="00A20284">
            <w:pPr>
              <w:pStyle w:val="TAC"/>
              <w:rPr>
                <w:rFonts w:eastAsia="MS Gothic"/>
              </w:rPr>
            </w:pPr>
            <w:r w:rsidRPr="00A53DC8">
              <w:rPr>
                <w:lang w:eastAsia="zh-CN"/>
              </w:rPr>
              <w:t>&lt;--</w:t>
            </w:r>
          </w:p>
        </w:tc>
        <w:tc>
          <w:tcPr>
            <w:tcW w:w="2976" w:type="dxa"/>
          </w:tcPr>
          <w:p w:rsidR="00EA0C80" w:rsidRPr="00A53DC8" w:rsidRDefault="00EA0C80" w:rsidP="00A20284">
            <w:pPr>
              <w:pStyle w:val="TAL"/>
              <w:rPr>
                <w:rFonts w:eastAsia="MS Gothic"/>
              </w:rPr>
            </w:pPr>
            <w:r w:rsidRPr="00A53DC8">
              <w:rPr>
                <w:rFonts w:eastAsia="MS Gothic"/>
              </w:rPr>
              <w:t>503 Service Unavailable</w:t>
            </w: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rPr>
                <w:lang w:eastAsia="zh-CN"/>
              </w:rPr>
            </w:pPr>
          </w:p>
        </w:tc>
      </w:tr>
      <w:tr w:rsidR="00EA0C80" w:rsidRPr="00A53DC8" w:rsidTr="003D7C05">
        <w:trPr>
          <w:jc w:val="center"/>
        </w:trPr>
        <w:tc>
          <w:tcPr>
            <w:tcW w:w="567" w:type="dxa"/>
          </w:tcPr>
          <w:p w:rsidR="00EA0C80" w:rsidRPr="00A53DC8" w:rsidRDefault="00EA0C80" w:rsidP="00A20284">
            <w:pPr>
              <w:pStyle w:val="TAC"/>
            </w:pPr>
            <w:r w:rsidRPr="00A53DC8">
              <w:t>8</w:t>
            </w:r>
          </w:p>
        </w:tc>
        <w:tc>
          <w:tcPr>
            <w:tcW w:w="3969" w:type="dxa"/>
          </w:tcPr>
          <w:p w:rsidR="00EA0C80" w:rsidRPr="00A53DC8" w:rsidRDefault="00EA0C80" w:rsidP="00A20284">
            <w:pPr>
              <w:pStyle w:val="TAL"/>
              <w:rPr>
                <w:rFonts w:eastAsia="MS Gothic"/>
              </w:rPr>
            </w:pPr>
            <w:r w:rsidRPr="00A53DC8">
              <w:rPr>
                <w:rFonts w:eastAsia="MS Gothic"/>
              </w:rPr>
              <w:t>Check: does the SS receive the UE</w:t>
            </w:r>
            <w:r w:rsidR="00D44BAD" w:rsidRPr="00A53DC8">
              <w:rPr>
                <w:rFonts w:eastAsia="MS Gothic"/>
              </w:rPr>
              <w:t>'</w:t>
            </w:r>
            <w:r w:rsidRPr="00A53DC8">
              <w:rPr>
                <w:rFonts w:eastAsia="MS Gothic"/>
              </w:rPr>
              <w:t>s re-attempt of SUBSCRIBE within the Time T=128s?</w:t>
            </w:r>
          </w:p>
        </w:tc>
        <w:tc>
          <w:tcPr>
            <w:tcW w:w="708" w:type="dxa"/>
          </w:tcPr>
          <w:p w:rsidR="00EA0C80" w:rsidRPr="00A53DC8" w:rsidRDefault="00EA0C80" w:rsidP="00A20284">
            <w:pPr>
              <w:pStyle w:val="TAC"/>
              <w:rPr>
                <w:rFonts w:eastAsia="MS Gothic"/>
              </w:rPr>
            </w:pPr>
          </w:p>
        </w:tc>
        <w:tc>
          <w:tcPr>
            <w:tcW w:w="2976" w:type="dxa"/>
          </w:tcPr>
          <w:p w:rsidR="00EA0C80" w:rsidRPr="00A53DC8" w:rsidRDefault="00EA0C80" w:rsidP="00A20284">
            <w:pPr>
              <w:pStyle w:val="TAL"/>
              <w:rPr>
                <w:rFonts w:eastAsia="MS Gothic"/>
              </w:rPr>
            </w:pPr>
          </w:p>
        </w:tc>
        <w:tc>
          <w:tcPr>
            <w:tcW w:w="567" w:type="dxa"/>
          </w:tcPr>
          <w:p w:rsidR="00EA0C80" w:rsidRPr="00A53DC8" w:rsidRDefault="00EA0C80" w:rsidP="00A20284">
            <w:pPr>
              <w:pStyle w:val="TAC"/>
              <w:rPr>
                <w:lang w:eastAsia="zh-CN"/>
              </w:rPr>
            </w:pPr>
            <w:r w:rsidRPr="00A53DC8">
              <w:rPr>
                <w:lang w:eastAsia="zh-CN"/>
              </w:rPr>
              <w:t>1</w:t>
            </w:r>
          </w:p>
        </w:tc>
        <w:tc>
          <w:tcPr>
            <w:tcW w:w="850" w:type="dxa"/>
          </w:tcPr>
          <w:p w:rsidR="00EA0C80" w:rsidRPr="00A53DC8" w:rsidRDefault="00EA0C80" w:rsidP="00A20284">
            <w:pPr>
              <w:pStyle w:val="TAC"/>
              <w:rPr>
                <w:lang w:eastAsia="zh-CN"/>
              </w:rPr>
            </w:pPr>
            <w:r w:rsidRPr="00A53DC8">
              <w:rPr>
                <w:lang w:eastAsia="zh-CN"/>
              </w:rPr>
              <w:t>F</w:t>
            </w:r>
          </w:p>
        </w:tc>
      </w:tr>
      <w:tr w:rsidR="00EA0C80" w:rsidRPr="00A53DC8" w:rsidTr="003D7C05">
        <w:trPr>
          <w:jc w:val="center"/>
        </w:trPr>
        <w:tc>
          <w:tcPr>
            <w:tcW w:w="567" w:type="dxa"/>
          </w:tcPr>
          <w:p w:rsidR="00EA0C80" w:rsidRPr="00A53DC8" w:rsidRDefault="00EA0C80" w:rsidP="00A20284">
            <w:pPr>
              <w:pStyle w:val="TAC"/>
            </w:pPr>
            <w:r w:rsidRPr="00A53DC8">
              <w:t>9</w:t>
            </w:r>
          </w:p>
        </w:tc>
        <w:tc>
          <w:tcPr>
            <w:tcW w:w="3969" w:type="dxa"/>
          </w:tcPr>
          <w:p w:rsidR="00EA0C80" w:rsidRPr="00A53DC8" w:rsidRDefault="00EA0C80" w:rsidP="00A20284">
            <w:pPr>
              <w:pStyle w:val="TAL"/>
              <w:rPr>
                <w:rFonts w:eastAsia="MS Gothic"/>
              </w:rPr>
            </w:pPr>
            <w:r w:rsidRPr="00A53DC8">
              <w:rPr>
                <w:rFonts w:eastAsia="MS Gothic"/>
              </w:rPr>
              <w:t>UE reattempts to subscribe to its registration event package.</w:t>
            </w:r>
          </w:p>
        </w:tc>
        <w:tc>
          <w:tcPr>
            <w:tcW w:w="708" w:type="dxa"/>
          </w:tcPr>
          <w:p w:rsidR="00EA0C80" w:rsidRPr="00A53DC8" w:rsidRDefault="00EA0C80" w:rsidP="00A20284">
            <w:pPr>
              <w:pStyle w:val="TAC"/>
              <w:rPr>
                <w:rFonts w:eastAsia="MS Gothic"/>
              </w:rPr>
            </w:pPr>
            <w:r w:rsidRPr="00A53DC8">
              <w:t>--&gt;</w:t>
            </w:r>
          </w:p>
        </w:tc>
        <w:tc>
          <w:tcPr>
            <w:tcW w:w="2976" w:type="dxa"/>
          </w:tcPr>
          <w:p w:rsidR="00EA0C80" w:rsidRPr="00A53DC8" w:rsidRDefault="00EA0C80" w:rsidP="00A20284">
            <w:pPr>
              <w:pStyle w:val="TAL"/>
              <w:rPr>
                <w:rFonts w:eastAsia="MS Gothic"/>
              </w:rPr>
            </w:pPr>
            <w:r w:rsidRPr="00A53DC8">
              <w:rPr>
                <w:rFonts w:eastAsia="MS Gothic"/>
              </w:rPr>
              <w:t xml:space="preserve">SUBSCRIBE </w:t>
            </w: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rPr>
                <w:lang w:eastAsia="zh-CN"/>
              </w:rPr>
            </w:pPr>
          </w:p>
        </w:tc>
      </w:tr>
      <w:tr w:rsidR="00EA0C80" w:rsidRPr="00A53DC8" w:rsidTr="003D7C05">
        <w:trPr>
          <w:jc w:val="center"/>
        </w:trPr>
        <w:tc>
          <w:tcPr>
            <w:tcW w:w="567" w:type="dxa"/>
          </w:tcPr>
          <w:p w:rsidR="00EA0C80" w:rsidRPr="00A53DC8" w:rsidRDefault="00EA0C80" w:rsidP="00A20284">
            <w:pPr>
              <w:pStyle w:val="TAC"/>
            </w:pPr>
            <w:r w:rsidRPr="00A53DC8">
              <w:t>10-12</w:t>
            </w:r>
          </w:p>
        </w:tc>
        <w:tc>
          <w:tcPr>
            <w:tcW w:w="3969" w:type="dxa"/>
          </w:tcPr>
          <w:p w:rsidR="00EA0C80" w:rsidRPr="00A53DC8" w:rsidRDefault="00EA0C80" w:rsidP="00A20284">
            <w:pPr>
              <w:pStyle w:val="TAL"/>
              <w:rPr>
                <w:rFonts w:eastAsia="MS Gothic"/>
              </w:rPr>
            </w:pPr>
            <w:r w:rsidRPr="00A53DC8">
              <w:t>Continue with Annex A.2 step 6-8 in order to get the UE in a stable registered state.</w:t>
            </w:r>
          </w:p>
        </w:tc>
        <w:tc>
          <w:tcPr>
            <w:tcW w:w="708" w:type="dxa"/>
          </w:tcPr>
          <w:p w:rsidR="00EA0C80" w:rsidRPr="00A53DC8" w:rsidRDefault="00EA0C80" w:rsidP="00A20284">
            <w:pPr>
              <w:pStyle w:val="TAC"/>
              <w:rPr>
                <w:rFonts w:eastAsia="MS Gothic"/>
              </w:rPr>
            </w:pPr>
            <w:r w:rsidRPr="00A53DC8">
              <w:rPr>
                <w:rFonts w:eastAsia="MS Gothic"/>
              </w:rPr>
              <w:t>-</w:t>
            </w:r>
          </w:p>
        </w:tc>
        <w:tc>
          <w:tcPr>
            <w:tcW w:w="2976" w:type="dxa"/>
          </w:tcPr>
          <w:p w:rsidR="00EA0C80" w:rsidRPr="00A53DC8" w:rsidRDefault="00EA0C80" w:rsidP="00A20284">
            <w:pPr>
              <w:pStyle w:val="TAL"/>
              <w:rPr>
                <w:rFonts w:eastAsia="MS Gothic"/>
              </w:rPr>
            </w:pPr>
          </w:p>
        </w:tc>
        <w:tc>
          <w:tcPr>
            <w:tcW w:w="567" w:type="dxa"/>
          </w:tcPr>
          <w:p w:rsidR="00EA0C80" w:rsidRPr="00A53DC8" w:rsidRDefault="00EA0C80" w:rsidP="00A20284">
            <w:pPr>
              <w:pStyle w:val="TAC"/>
              <w:rPr>
                <w:lang w:eastAsia="zh-CN"/>
              </w:rPr>
            </w:pPr>
          </w:p>
        </w:tc>
        <w:tc>
          <w:tcPr>
            <w:tcW w:w="850" w:type="dxa"/>
          </w:tcPr>
          <w:p w:rsidR="00EA0C80" w:rsidRPr="00A53DC8" w:rsidRDefault="00EA0C80" w:rsidP="00A20284">
            <w:pPr>
              <w:pStyle w:val="TAC"/>
              <w:rPr>
                <w:lang w:eastAsia="zh-CN"/>
              </w:rPr>
            </w:pPr>
          </w:p>
        </w:tc>
      </w:tr>
    </w:tbl>
    <w:p w:rsidR="00EF2FFA" w:rsidRPr="00A53DC8" w:rsidRDefault="00EF2FFA" w:rsidP="00EF2FFA"/>
    <w:p w:rsidR="00EA0C80" w:rsidRPr="00A53DC8" w:rsidRDefault="00EA0C80" w:rsidP="00CF618F">
      <w:pPr>
        <w:pStyle w:val="Heading4"/>
      </w:pPr>
      <w:bookmarkStart w:id="434" w:name="_Toc43210200"/>
      <w:bookmarkStart w:id="435" w:name="_Toc51948426"/>
      <w:bookmarkStart w:id="436" w:name="_Toc52162499"/>
      <w:bookmarkStart w:id="437" w:name="_Toc60916085"/>
      <w:r w:rsidRPr="00A53DC8">
        <w:t>6.9.3.3</w:t>
      </w:r>
      <w:r w:rsidRPr="00A53DC8">
        <w:tab/>
        <w:t>Specific message contents</w:t>
      </w:r>
      <w:bookmarkEnd w:id="434"/>
      <w:bookmarkEnd w:id="435"/>
      <w:bookmarkEnd w:id="436"/>
      <w:bookmarkEnd w:id="437"/>
    </w:p>
    <w:p w:rsidR="00EA0C80" w:rsidRPr="00A53DC8" w:rsidRDefault="00EA0C80" w:rsidP="00EA0C80">
      <w:pPr>
        <w:pStyle w:val="TH"/>
      </w:pPr>
      <w:r w:rsidRPr="00A53DC8">
        <w:t>Table 6.9.3.3-1: SUBSCRIBE for reg-event package (step 6,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EA0C80" w:rsidRPr="00A53DC8" w:rsidTr="007636DD">
        <w:trPr>
          <w:jc w:val="center"/>
        </w:trPr>
        <w:tc>
          <w:tcPr>
            <w:tcW w:w="9639" w:type="dxa"/>
          </w:tcPr>
          <w:p w:rsidR="00EA0C80" w:rsidRPr="00A53DC8" w:rsidRDefault="00EA0C80" w:rsidP="00A20284">
            <w:pPr>
              <w:pStyle w:val="TAL"/>
            </w:pPr>
            <w:r w:rsidRPr="00A53DC8">
              <w:t>Derivation Path: TS 34.229-1 [2], Table in subclause A.1.4, Conditions A1 and A7</w:t>
            </w:r>
          </w:p>
        </w:tc>
      </w:tr>
    </w:tbl>
    <w:p w:rsidR="00EA0C80" w:rsidRPr="00A53DC8" w:rsidRDefault="00EA0C80" w:rsidP="00EA0C80"/>
    <w:p w:rsidR="00EA0C80" w:rsidRPr="00A53DC8" w:rsidRDefault="00EA0C80" w:rsidP="00EA0C80">
      <w:pPr>
        <w:pStyle w:val="TH"/>
      </w:pPr>
      <w:r w:rsidRPr="00A53DC8">
        <w:t>Table 6.9.3.3-2: 503 Service Unavailable (step 7, table 6.9.3.2-1)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F8267E" w:rsidRPr="00A53DC8" w:rsidTr="00145D14">
        <w:trPr>
          <w:jc w:val="center"/>
        </w:trPr>
        <w:tc>
          <w:tcPr>
            <w:tcW w:w="9639" w:type="dxa"/>
            <w:gridSpan w:val="5"/>
          </w:tcPr>
          <w:p w:rsidR="00F8267E" w:rsidRPr="00A53DC8" w:rsidRDefault="00F8267E" w:rsidP="00145D14">
            <w:pPr>
              <w:keepNext/>
              <w:keepLines/>
              <w:spacing w:after="0"/>
              <w:rPr>
                <w:rFonts w:ascii="Arial" w:hAnsi="Arial"/>
                <w:sz w:val="18"/>
              </w:rPr>
            </w:pPr>
            <w:r w:rsidRPr="00A53DC8">
              <w:rPr>
                <w:rFonts w:ascii="Arial" w:hAnsi="Arial"/>
                <w:sz w:val="18"/>
              </w:rPr>
              <w:t>Derivation Path: TS 34.229-1 [2], Table in subclause A.4.2</w:t>
            </w:r>
          </w:p>
        </w:tc>
      </w:tr>
      <w:tr w:rsidR="00F8267E" w:rsidRPr="00A53DC8" w:rsidTr="00145D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Header/param</w:t>
            </w:r>
          </w:p>
        </w:tc>
        <w:tc>
          <w:tcPr>
            <w:tcW w:w="872"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Cond</w:t>
            </w:r>
          </w:p>
        </w:tc>
        <w:tc>
          <w:tcPr>
            <w:tcW w:w="4691"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Value/remark</w:t>
            </w:r>
          </w:p>
        </w:tc>
        <w:tc>
          <w:tcPr>
            <w:tcW w:w="742"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Rel</w:t>
            </w:r>
          </w:p>
        </w:tc>
        <w:tc>
          <w:tcPr>
            <w:tcW w:w="1546" w:type="dxa"/>
            <w:tcBorders>
              <w:bottom w:val="single" w:sz="4" w:space="0" w:color="auto"/>
            </w:tcBorders>
          </w:tcPr>
          <w:p w:rsidR="00F8267E" w:rsidRPr="00A53DC8" w:rsidRDefault="00F8267E" w:rsidP="00145D14">
            <w:pPr>
              <w:keepNext/>
              <w:keepLines/>
              <w:spacing w:after="0"/>
              <w:jc w:val="center"/>
              <w:rPr>
                <w:rFonts w:ascii="Arial" w:hAnsi="Arial"/>
                <w:b/>
                <w:sz w:val="18"/>
              </w:rPr>
            </w:pPr>
            <w:r w:rsidRPr="00A53DC8">
              <w:rPr>
                <w:rFonts w:ascii="Arial" w:hAnsi="Arial"/>
                <w:b/>
                <w:sz w:val="18"/>
              </w:rPr>
              <w:t>Reference</w:t>
            </w:r>
          </w:p>
        </w:tc>
      </w:tr>
      <w:tr w:rsidR="00F8267E" w:rsidRPr="00A53DC8"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
                <w:sz w:val="18"/>
              </w:rPr>
            </w:pPr>
            <w:r w:rsidRPr="00A53DC8">
              <w:rPr>
                <w:rFonts w:ascii="Arial" w:hAnsi="Arial"/>
                <w:b/>
                <w:sz w:val="18"/>
              </w:rPr>
              <w:t>Retry-After</w:t>
            </w:r>
          </w:p>
        </w:tc>
        <w:tc>
          <w:tcPr>
            <w:tcW w:w="87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p>
        </w:tc>
        <w:tc>
          <w:tcPr>
            <w:tcW w:w="74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r w:rsidRPr="00A53DC8">
              <w:rPr>
                <w:rFonts w:ascii="Arial" w:hAnsi="Arial"/>
                <w:sz w:val="18"/>
              </w:rPr>
              <w:t>RFC 3261 [6]</w:t>
            </w:r>
          </w:p>
        </w:tc>
      </w:tr>
      <w:tr w:rsidR="00F8267E" w:rsidRPr="00A53DC8" w:rsidTr="00145D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Cs/>
                <w:sz w:val="18"/>
              </w:rPr>
            </w:pPr>
            <w:r w:rsidRPr="00A53DC8">
              <w:rPr>
                <w:rFonts w:ascii="Arial" w:hAnsi="Arial"/>
                <w:bCs/>
                <w:sz w:val="18"/>
              </w:rPr>
              <w:tab/>
              <w:t>period</w:t>
            </w:r>
          </w:p>
        </w:tc>
        <w:tc>
          <w:tcPr>
            <w:tcW w:w="87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691"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r w:rsidRPr="00A53DC8">
              <w:rPr>
                <w:rFonts w:ascii="Arial" w:hAnsi="Arial"/>
                <w:sz w:val="18"/>
                <w:lang w:eastAsia="zh-CN"/>
              </w:rPr>
              <w:t>128</w:t>
            </w:r>
          </w:p>
        </w:tc>
        <w:tc>
          <w:tcPr>
            <w:tcW w:w="742"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46"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p>
        </w:tc>
      </w:tr>
    </w:tbl>
    <w:p w:rsidR="00F8267E" w:rsidRPr="00A53DC8" w:rsidRDefault="00F8267E" w:rsidP="00F8267E">
      <w:pPr>
        <w:rPr>
          <w:rFonts w:eastAsia="MS Gothic"/>
        </w:rPr>
      </w:pPr>
    </w:p>
    <w:p w:rsidR="00F8267E" w:rsidRPr="00A53DC8" w:rsidRDefault="00F8267E" w:rsidP="0031641D">
      <w:pPr>
        <w:pStyle w:val="TH"/>
      </w:pPr>
      <w:r w:rsidRPr="00A53DC8">
        <w:t>Table 6.9.3.3-3: SUBSCRIBE for reg-event package (step 9, table 6.9.3.2-1)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F8267E" w:rsidRPr="00A53DC8" w:rsidTr="0031641D">
        <w:trPr>
          <w:jc w:val="center"/>
        </w:trPr>
        <w:tc>
          <w:tcPr>
            <w:tcW w:w="9781" w:type="dxa"/>
            <w:gridSpan w:val="5"/>
          </w:tcPr>
          <w:p w:rsidR="00F8267E" w:rsidRPr="00A53DC8" w:rsidRDefault="00F8267E" w:rsidP="00145D14">
            <w:pPr>
              <w:keepNext/>
              <w:keepLines/>
              <w:spacing w:after="0"/>
              <w:rPr>
                <w:rFonts w:ascii="Arial" w:hAnsi="Arial"/>
                <w:sz w:val="18"/>
              </w:rPr>
            </w:pPr>
            <w:r w:rsidRPr="00A53DC8">
              <w:rPr>
                <w:rFonts w:ascii="Arial" w:hAnsi="Arial"/>
                <w:sz w:val="18"/>
              </w:rPr>
              <w:t>Derivation Path: TS 34.229-1 [2], Table in subclause A.1.4, Conditions A1 and A7</w:t>
            </w:r>
          </w:p>
        </w:tc>
      </w:tr>
      <w:tr w:rsidR="00F8267E" w:rsidRPr="00A53DC8" w:rsidTr="0031641D">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Header/param</w:t>
            </w:r>
          </w:p>
        </w:tc>
        <w:tc>
          <w:tcPr>
            <w:tcW w:w="878"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Cond</w:t>
            </w:r>
          </w:p>
        </w:tc>
        <w:tc>
          <w:tcPr>
            <w:tcW w:w="4795"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Value/remark</w:t>
            </w:r>
          </w:p>
        </w:tc>
        <w:tc>
          <w:tcPr>
            <w:tcW w:w="749" w:type="dxa"/>
            <w:tcBorders>
              <w:bottom w:val="single" w:sz="4" w:space="0" w:color="auto"/>
            </w:tcBorders>
            <w:shd w:val="clear" w:color="auto" w:fill="auto"/>
          </w:tcPr>
          <w:p w:rsidR="00F8267E" w:rsidRPr="00A53DC8" w:rsidRDefault="00F8267E" w:rsidP="00145D14">
            <w:pPr>
              <w:keepNext/>
              <w:keepLines/>
              <w:spacing w:after="0"/>
              <w:jc w:val="center"/>
              <w:rPr>
                <w:rFonts w:ascii="Arial" w:hAnsi="Arial"/>
                <w:b/>
                <w:sz w:val="18"/>
              </w:rPr>
            </w:pPr>
            <w:r w:rsidRPr="00A53DC8">
              <w:rPr>
                <w:rFonts w:ascii="Arial" w:hAnsi="Arial"/>
                <w:b/>
                <w:sz w:val="18"/>
              </w:rPr>
              <w:t>Rel</w:t>
            </w:r>
          </w:p>
        </w:tc>
        <w:tc>
          <w:tcPr>
            <w:tcW w:w="1560" w:type="dxa"/>
            <w:tcBorders>
              <w:bottom w:val="single" w:sz="4" w:space="0" w:color="auto"/>
            </w:tcBorders>
          </w:tcPr>
          <w:p w:rsidR="00F8267E" w:rsidRPr="00A53DC8" w:rsidRDefault="00F8267E" w:rsidP="00145D14">
            <w:pPr>
              <w:keepNext/>
              <w:keepLines/>
              <w:spacing w:after="0"/>
              <w:jc w:val="center"/>
              <w:rPr>
                <w:rFonts w:ascii="Arial" w:hAnsi="Arial"/>
                <w:b/>
                <w:sz w:val="18"/>
              </w:rPr>
            </w:pPr>
            <w:r w:rsidRPr="00A53DC8">
              <w:rPr>
                <w:rFonts w:ascii="Arial" w:hAnsi="Arial"/>
                <w:b/>
                <w:sz w:val="18"/>
              </w:rPr>
              <w:t>Reference</w:t>
            </w:r>
          </w:p>
        </w:tc>
      </w:tr>
      <w:tr w:rsidR="00F8267E" w:rsidRPr="00A53DC8"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
                <w:sz w:val="18"/>
              </w:rPr>
            </w:pPr>
            <w:r w:rsidRPr="00A53DC8">
              <w:rPr>
                <w:rFonts w:ascii="Arial" w:hAnsi="Arial"/>
                <w:b/>
                <w:sz w:val="18"/>
              </w:rPr>
              <w:t>Call-ID</w:t>
            </w:r>
          </w:p>
        </w:tc>
        <w:tc>
          <w:tcPr>
            <w:tcW w:w="87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p>
        </w:tc>
        <w:tc>
          <w:tcPr>
            <w:tcW w:w="74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r w:rsidRPr="00A53DC8">
              <w:rPr>
                <w:rFonts w:ascii="Arial" w:hAnsi="Arial"/>
                <w:sz w:val="18"/>
              </w:rPr>
              <w:t>RFC 3261 [6]</w:t>
            </w:r>
          </w:p>
        </w:tc>
      </w:tr>
      <w:tr w:rsidR="00F8267E" w:rsidRPr="00A53DC8" w:rsidTr="0031641D">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bCs/>
                <w:sz w:val="18"/>
              </w:rPr>
            </w:pPr>
            <w:r w:rsidRPr="00A53DC8">
              <w:rPr>
                <w:rFonts w:ascii="Arial" w:hAnsi="Arial"/>
                <w:bCs/>
                <w:sz w:val="18"/>
              </w:rPr>
              <w:tab/>
              <w:t>callid</w:t>
            </w:r>
          </w:p>
        </w:tc>
        <w:tc>
          <w:tcPr>
            <w:tcW w:w="878"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lang w:eastAsia="zh-CN"/>
              </w:rPr>
            </w:pPr>
            <w:r w:rsidRPr="00A53DC8">
              <w:rPr>
                <w:rFonts w:ascii="Arial" w:hAnsi="Arial"/>
                <w:sz w:val="18"/>
                <w:lang w:eastAsia="zh-CN"/>
              </w:rPr>
              <w:t>value different from the previous SUBSCRIBE request</w:t>
            </w:r>
          </w:p>
        </w:tc>
        <w:tc>
          <w:tcPr>
            <w:tcW w:w="749" w:type="dxa"/>
            <w:tcBorders>
              <w:top w:val="single" w:sz="4" w:space="0" w:color="auto"/>
              <w:bottom w:val="single" w:sz="4" w:space="0" w:color="auto"/>
            </w:tcBorders>
            <w:shd w:val="clear" w:color="auto" w:fill="auto"/>
          </w:tcPr>
          <w:p w:rsidR="00F8267E" w:rsidRPr="00A53DC8" w:rsidRDefault="00F8267E" w:rsidP="00145D14">
            <w:pPr>
              <w:keepNext/>
              <w:keepLines/>
              <w:spacing w:after="0"/>
              <w:rPr>
                <w:rFonts w:ascii="Arial" w:hAnsi="Arial"/>
                <w:sz w:val="18"/>
              </w:rPr>
            </w:pPr>
          </w:p>
        </w:tc>
        <w:tc>
          <w:tcPr>
            <w:tcW w:w="1560" w:type="dxa"/>
            <w:tcBorders>
              <w:top w:val="single" w:sz="4" w:space="0" w:color="auto"/>
              <w:bottom w:val="single" w:sz="4" w:space="0" w:color="auto"/>
            </w:tcBorders>
          </w:tcPr>
          <w:p w:rsidR="00F8267E" w:rsidRPr="00A53DC8" w:rsidRDefault="00F8267E" w:rsidP="00145D14">
            <w:pPr>
              <w:keepNext/>
              <w:keepLines/>
              <w:spacing w:after="0"/>
              <w:rPr>
                <w:rFonts w:ascii="Arial" w:hAnsi="Arial"/>
                <w:sz w:val="18"/>
              </w:rPr>
            </w:pPr>
          </w:p>
        </w:tc>
      </w:tr>
    </w:tbl>
    <w:p w:rsidR="00F8267E" w:rsidRPr="00A53DC8" w:rsidRDefault="00F8267E" w:rsidP="003E11B9">
      <w:pPr>
        <w:rPr>
          <w:rFonts w:eastAsia="MS Gothic"/>
        </w:rPr>
      </w:pPr>
    </w:p>
    <w:p w:rsidR="00987512" w:rsidRPr="00A53DC8" w:rsidRDefault="00C8183A" w:rsidP="00482465">
      <w:pPr>
        <w:pStyle w:val="Heading1"/>
        <w:rPr>
          <w:rFonts w:eastAsia="MS Gothic"/>
        </w:rPr>
      </w:pPr>
      <w:bookmarkStart w:id="438" w:name="_Toc42778737"/>
      <w:bookmarkStart w:id="439" w:name="_Toc42785184"/>
      <w:r w:rsidRPr="00A53DC8">
        <w:rPr>
          <w:rFonts w:eastAsia="MS Gothic"/>
        </w:rPr>
        <w:br w:type="page"/>
      </w:r>
      <w:bookmarkStart w:id="440" w:name="_Toc43210201"/>
      <w:bookmarkStart w:id="441" w:name="_Toc51948427"/>
      <w:bookmarkStart w:id="442" w:name="_Toc52162500"/>
      <w:bookmarkStart w:id="443" w:name="_Toc60916086"/>
      <w:r w:rsidR="00987512" w:rsidRPr="00A53DC8">
        <w:rPr>
          <w:rFonts w:eastAsia="MS Gothic"/>
        </w:rPr>
        <w:lastRenderedPageBreak/>
        <w:t>7</w:t>
      </w:r>
      <w:r w:rsidR="00987512" w:rsidRPr="00A53DC8">
        <w:rPr>
          <w:rFonts w:eastAsia="MS Gothic"/>
        </w:rPr>
        <w:tab/>
        <w:t>Call Control</w:t>
      </w:r>
      <w:bookmarkEnd w:id="438"/>
      <w:bookmarkEnd w:id="439"/>
      <w:bookmarkEnd w:id="440"/>
      <w:bookmarkEnd w:id="441"/>
      <w:bookmarkEnd w:id="442"/>
      <w:bookmarkEnd w:id="443"/>
    </w:p>
    <w:p w:rsidR="00565BFA" w:rsidRPr="00A53DC8" w:rsidRDefault="00565BFA" w:rsidP="00565BFA">
      <w:pPr>
        <w:pStyle w:val="Heading2"/>
        <w:rPr>
          <w:rFonts w:eastAsia="MS Gothic"/>
        </w:rPr>
      </w:pPr>
      <w:bookmarkStart w:id="444" w:name="_Toc42778739"/>
      <w:bookmarkStart w:id="445" w:name="_Toc42785186"/>
      <w:bookmarkStart w:id="446" w:name="_Toc60916087"/>
      <w:bookmarkStart w:id="447" w:name="_Toc43210203"/>
      <w:bookmarkStart w:id="448" w:name="_Toc51948429"/>
      <w:bookmarkStart w:id="449" w:name="_Toc52162502"/>
      <w:r w:rsidRPr="00A53DC8">
        <w:rPr>
          <w:rFonts w:eastAsia="MS Gothic"/>
        </w:rPr>
        <w:t>7.1</w:t>
      </w:r>
      <w:r w:rsidRPr="00A53DC8">
        <w:rPr>
          <w:rFonts w:eastAsia="MS Gothic"/>
        </w:rPr>
        <w:tab/>
        <w:t>MTSI MO Voice Call / 503 Service Unavailable / 5GS</w:t>
      </w:r>
      <w:bookmarkEnd w:id="446"/>
    </w:p>
    <w:p w:rsidR="00565BFA" w:rsidRPr="00A53DC8" w:rsidRDefault="00565BFA" w:rsidP="00565BFA">
      <w:pPr>
        <w:pStyle w:val="Heading3"/>
        <w:rPr>
          <w:rFonts w:eastAsia="MS Gothic"/>
        </w:rPr>
      </w:pPr>
      <w:bookmarkStart w:id="450" w:name="_Toc60916088"/>
      <w:r w:rsidRPr="00A53DC8">
        <w:rPr>
          <w:rFonts w:eastAsia="MS Gothic"/>
        </w:rPr>
        <w:t>7.1.1</w:t>
      </w:r>
      <w:r w:rsidRPr="00A53DC8">
        <w:rPr>
          <w:rFonts w:eastAsia="MS Gothic"/>
        </w:rPr>
        <w:tab/>
        <w:t>Test Purpose (TP)</w:t>
      </w:r>
      <w:bookmarkEnd w:id="450"/>
    </w:p>
    <w:p w:rsidR="00565BFA" w:rsidRPr="00A53DC8" w:rsidRDefault="00565BFA" w:rsidP="00565BFA">
      <w:pPr>
        <w:pStyle w:val="H6"/>
      </w:pPr>
      <w:r w:rsidRPr="00A53DC8">
        <w:t>(1)</w:t>
      </w:r>
    </w:p>
    <w:p w:rsidR="00565BFA" w:rsidRPr="00A53DC8" w:rsidRDefault="00565BFA" w:rsidP="00565BFA">
      <w:pPr>
        <w:pStyle w:val="PL"/>
        <w:rPr>
          <w:rFonts w:eastAsia="Malgun Gothic"/>
          <w:b/>
          <w:noProof w:val="0"/>
        </w:rPr>
      </w:pPr>
      <w:r w:rsidRPr="00A53DC8">
        <w:rPr>
          <w:b/>
          <w:noProof w:val="0"/>
        </w:rPr>
        <w:t>with</w:t>
      </w:r>
      <w:r w:rsidRPr="00A53DC8">
        <w:rPr>
          <w:noProof w:val="0"/>
        </w:rPr>
        <w:t xml:space="preserve"> { UE having sent an initial INVITE request for MO Voice call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receiving a 503 Service Unavailable response containing a Retry-After header indicating a period of 60 seconds</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does not reattempt the request until after the indicated period</w:t>
      </w:r>
      <w:r w:rsidRPr="00A53DC8">
        <w:rPr>
          <w:noProof w:val="0"/>
        </w:rPr>
        <w:t xml:space="preserv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rFonts w:eastAsia="Malgun Gothic"/>
          <w:b/>
          <w:noProof w:val="0"/>
        </w:rPr>
      </w:pPr>
      <w:r w:rsidRPr="00A53DC8">
        <w:rPr>
          <w:b/>
          <w:noProof w:val="0"/>
        </w:rPr>
        <w:t>with</w:t>
      </w:r>
      <w:r w:rsidRPr="00A53DC8">
        <w:rPr>
          <w:noProof w:val="0"/>
        </w:rPr>
        <w:t xml:space="preserve"> { UE waiting for a period of 60 seconds to expire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rFonts w:eastAsia="Malgun Gothic"/>
          <w:noProof w:val="0"/>
        </w:rPr>
      </w:pPr>
      <w:r w:rsidRPr="00A53DC8">
        <w:rPr>
          <w:noProof w:val="0"/>
        </w:rPr>
        <w:t xml:space="preserve">  </w:t>
      </w:r>
      <w:r w:rsidRPr="00A53DC8">
        <w:rPr>
          <w:b/>
          <w:noProof w:val="0"/>
        </w:rPr>
        <w:t>when</w:t>
      </w:r>
      <w:r w:rsidRPr="00A53DC8">
        <w:rPr>
          <w:noProof w:val="0"/>
        </w:rPr>
        <w:t xml:space="preserve"> { period expires</w:t>
      </w:r>
      <w:r w:rsidRPr="00A53DC8">
        <w:rPr>
          <w:noProof w:val="0"/>
          <w:snapToGrid w:val="0"/>
        </w:rPr>
        <w:t xml:space="preserve"> </w:t>
      </w:r>
      <w:r w:rsidRPr="00A53DC8">
        <w:rPr>
          <w:noProof w:val="0"/>
        </w:rPr>
        <w:t>}</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initial INVITE request and completes setup of MO Voice call</w:t>
      </w:r>
      <w:r w:rsidRPr="00A53DC8">
        <w:rPr>
          <w:noProof w:val="0"/>
        </w:rPr>
        <w:t xml:space="preserv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451" w:name="_Toc60916089"/>
      <w:r w:rsidRPr="00A53DC8">
        <w:rPr>
          <w:rFonts w:eastAsia="MS Gothic"/>
        </w:rPr>
        <w:t>7.1.2</w:t>
      </w:r>
      <w:r w:rsidRPr="00A53DC8">
        <w:rPr>
          <w:rFonts w:eastAsia="MS Gothic"/>
        </w:rPr>
        <w:tab/>
        <w:t>Conformance Requirements</w:t>
      </w:r>
      <w:bookmarkEnd w:id="451"/>
    </w:p>
    <w:p w:rsidR="00565BFA" w:rsidRPr="00A53DC8" w:rsidRDefault="00565BFA" w:rsidP="00565BFA">
      <w:r w:rsidRPr="00A53DC8">
        <w:t>[TS 24.229, clause 5.1.3.1]:</w:t>
      </w:r>
    </w:p>
    <w:p w:rsidR="00565BFA" w:rsidRPr="00A53DC8" w:rsidRDefault="00565BFA" w:rsidP="00565BFA">
      <w:r w:rsidRPr="00A53DC8">
        <w:t>Upon receiving a 503 (Service Unavailable) response to an initial INVITE request containing a Retry-After header, then the originating UE shall not automatically reattempt the request until after the period indicated by the Retry-After header contents.</w:t>
      </w:r>
    </w:p>
    <w:p w:rsidR="00565BFA" w:rsidRPr="00A53DC8" w:rsidRDefault="00565BFA" w:rsidP="00565BFA">
      <w:r w:rsidRPr="00A53DC8">
        <w:t>[TS 24.229, clause 6.1.2]:</w:t>
      </w:r>
    </w:p>
    <w:p w:rsidR="00565BFA" w:rsidRPr="00A53DC8" w:rsidRDefault="00565BFA" w:rsidP="00565BFA">
      <w:r w:rsidRPr="00A53DC8">
        <w:t>An INVITE request generated by a UE shall contain a SDP offer and at least one media description. This SDP offer shall reflect the calling user's terminal capabilities and user preferences for the session.</w:t>
      </w:r>
    </w:p>
    <w:p w:rsidR="00565BFA" w:rsidRPr="00A53DC8" w:rsidRDefault="00565BFA" w:rsidP="00565BFA">
      <w:r w:rsidRPr="00A53DC8">
        <w:t>…</w:t>
      </w:r>
    </w:p>
    <w:p w:rsidR="00565BFA" w:rsidRPr="00A53DC8" w:rsidRDefault="00565BFA" w:rsidP="00565BFA">
      <w:pPr>
        <w:pStyle w:val="NO"/>
      </w:pPr>
      <w:r w:rsidRPr="00A53DC8">
        <w:t>NOTE 2:</w:t>
      </w:r>
      <w:r w:rsidRPr="00A53DC8">
        <w:tab/>
        <w:t>If the originating UE does not use the precondition mechanism (see subclause 5.1.3.1), it will not include any precondition information in the SDP message body.</w:t>
      </w:r>
    </w:p>
    <w:p w:rsidR="00565BFA" w:rsidRPr="00A53DC8" w:rsidRDefault="00565BFA" w:rsidP="00565BFA">
      <w:pPr>
        <w:pStyle w:val="Heading3"/>
        <w:rPr>
          <w:rFonts w:eastAsia="MS Gothic"/>
        </w:rPr>
      </w:pPr>
      <w:bookmarkStart w:id="452" w:name="_Toc60916090"/>
      <w:r w:rsidRPr="00A53DC8">
        <w:rPr>
          <w:rFonts w:eastAsia="MS Gothic"/>
        </w:rPr>
        <w:t>7.1.3</w:t>
      </w:r>
      <w:r w:rsidRPr="00A53DC8">
        <w:rPr>
          <w:rFonts w:eastAsia="MS Gothic"/>
        </w:rPr>
        <w:tab/>
        <w:t>Test description</w:t>
      </w:r>
      <w:bookmarkEnd w:id="452"/>
    </w:p>
    <w:p w:rsidR="00565BFA" w:rsidRPr="00A53DC8" w:rsidRDefault="00565BFA" w:rsidP="00565BFA">
      <w:pPr>
        <w:pStyle w:val="Heading4"/>
      </w:pPr>
      <w:bookmarkStart w:id="453" w:name="_Toc60916091"/>
      <w:r w:rsidRPr="00A53DC8">
        <w:t>7.1.3.1</w:t>
      </w:r>
      <w:r w:rsidRPr="00A53DC8">
        <w:tab/>
        <w:t>Pre-test conditions</w:t>
      </w:r>
      <w:bookmarkEnd w:id="453"/>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A53DC8">
      <w:pPr>
        <w:pStyle w:val="B10"/>
        <w:rPr>
          <w:snapToGrid w:val="0"/>
        </w:rPr>
      </w:pPr>
      <w:r w:rsidRPr="00A53DC8">
        <w:t>-</w:t>
      </w:r>
      <w:r w:rsidRPr="00A53DC8">
        <w:tab/>
      </w:r>
      <w:r w:rsidRPr="00A53DC8">
        <w:rPr>
          <w:snapToGrid w:val="0"/>
        </w:rPr>
        <w:t>UE is in state 1N-A and registered to IMS</w:t>
      </w:r>
    </w:p>
    <w:p w:rsidR="00565BFA" w:rsidRPr="00A53DC8" w:rsidRDefault="00565BFA" w:rsidP="00565BFA">
      <w:pPr>
        <w:pStyle w:val="Heading4"/>
        <w:rPr>
          <w:snapToGrid w:val="0"/>
        </w:rPr>
      </w:pPr>
      <w:bookmarkStart w:id="454" w:name="_Toc60916092"/>
      <w:r w:rsidRPr="00A53DC8">
        <w:lastRenderedPageBreak/>
        <w:t>7.1.3.2</w:t>
      </w:r>
      <w:r w:rsidRPr="00A53DC8">
        <w:tab/>
      </w:r>
      <w:r w:rsidRPr="00A53DC8">
        <w:rPr>
          <w:snapToGrid w:val="0"/>
        </w:rPr>
        <w:t>Test procedure sequence</w:t>
      </w:r>
      <w:bookmarkEnd w:id="454"/>
    </w:p>
    <w:p w:rsidR="00565BFA" w:rsidRPr="00A53DC8" w:rsidRDefault="00565BFA" w:rsidP="00565BFA">
      <w:pPr>
        <w:pStyle w:val="TH"/>
        <w:rPr>
          <w:rFonts w:cs="Arial"/>
        </w:rPr>
      </w:pPr>
      <w:r w:rsidRPr="00A53DC8">
        <w:rPr>
          <w:rFonts w:cs="Arial"/>
        </w:rPr>
        <w:t>Table 7.1.3.2-1: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Pr>
          <w:p w:rsidR="00565BFA" w:rsidRPr="00A53DC8" w:rsidRDefault="00565BFA" w:rsidP="00273214">
            <w:pPr>
              <w:pStyle w:val="TAC"/>
            </w:pPr>
            <w:r w:rsidRPr="00A53DC8">
              <w:t>1</w:t>
            </w:r>
          </w:p>
        </w:tc>
        <w:tc>
          <w:tcPr>
            <w:tcW w:w="3968" w:type="dxa"/>
          </w:tcPr>
          <w:p w:rsidR="00565BFA" w:rsidRPr="00A53DC8" w:rsidRDefault="00565BFA" w:rsidP="00273214">
            <w:pPr>
              <w:pStyle w:val="TAL"/>
            </w:pPr>
            <w:r w:rsidRPr="00A53DC8">
              <w:t>UE is made to attempt an IMS voice call</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2-7</w:t>
            </w:r>
          </w:p>
        </w:tc>
        <w:tc>
          <w:tcPr>
            <w:tcW w:w="3968" w:type="dxa"/>
          </w:tcPr>
          <w:p w:rsidR="00565BFA" w:rsidRPr="00A53DC8" w:rsidRDefault="00565BFA" w:rsidP="00273214">
            <w:pPr>
              <w:pStyle w:val="TAL"/>
            </w:pPr>
            <w:r w:rsidRPr="00A53DC8">
              <w:t>Steps 2-7 of generic procedure specified in Table 4.9.15.2.2-1 of TS 38.508-1 [21] are performed.</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w:t>
            </w:r>
          </w:p>
        </w:tc>
        <w:tc>
          <w:tcPr>
            <w:tcW w:w="3968" w:type="dxa"/>
          </w:tcPr>
          <w:p w:rsidR="00565BFA" w:rsidRPr="00A53DC8" w:rsidRDefault="00565BFA" w:rsidP="00273214">
            <w:pPr>
              <w:pStyle w:val="TAL"/>
            </w:pPr>
            <w:r w:rsidRPr="00A53DC8">
              <w:t>EXCEPTION: In parallel with Step 8, parallel behaviour defined in table 7.1.3.2-2 takes place</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trHeight w:val="509"/>
          <w:jc w:val="center"/>
        </w:trPr>
        <w:tc>
          <w:tcPr>
            <w:tcW w:w="567" w:type="dxa"/>
          </w:tcPr>
          <w:p w:rsidR="00565BFA" w:rsidRPr="00A53DC8" w:rsidRDefault="00565BFA" w:rsidP="00273214">
            <w:pPr>
              <w:pStyle w:val="TAC"/>
            </w:pPr>
            <w:r w:rsidRPr="00A53DC8">
              <w:t>8</w:t>
            </w:r>
          </w:p>
        </w:tc>
        <w:tc>
          <w:tcPr>
            <w:tcW w:w="3968" w:type="dxa"/>
          </w:tcPr>
          <w:p w:rsidR="00565BFA" w:rsidRPr="00A53DC8" w:rsidRDefault="00565BFA" w:rsidP="00273214">
            <w:pPr>
              <w:pStyle w:val="TAL"/>
            </w:pPr>
            <w:r w:rsidRPr="00A53DC8">
              <w:t>Step 1 of subclause A.4.2 happens</w:t>
            </w:r>
          </w:p>
        </w:tc>
        <w:tc>
          <w:tcPr>
            <w:tcW w:w="708" w:type="dxa"/>
          </w:tcPr>
          <w:p w:rsidR="00565BFA" w:rsidRPr="00A53DC8" w:rsidRDefault="00565BFA" w:rsidP="00273214">
            <w:pPr>
              <w:pStyle w:val="TAC"/>
              <w:rPr>
                <w:rFonts w:eastAsia="Yu Gothic"/>
              </w:rPr>
            </w:pPr>
            <w:r w:rsidRPr="00A53DC8">
              <w:t>--&gt;</w:t>
            </w:r>
          </w:p>
        </w:tc>
        <w:tc>
          <w:tcPr>
            <w:tcW w:w="2976" w:type="dxa"/>
          </w:tcPr>
          <w:p w:rsidR="00565BFA" w:rsidRPr="00A53DC8" w:rsidRDefault="00565BFA" w:rsidP="00273214">
            <w:pPr>
              <w:pStyle w:val="TAL"/>
            </w:pPr>
            <w:r w:rsidRPr="00A53DC8">
              <w:t>INVITE</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9</w:t>
            </w:r>
          </w:p>
        </w:tc>
        <w:tc>
          <w:tcPr>
            <w:tcW w:w="3968" w:type="dxa"/>
          </w:tcPr>
          <w:p w:rsidR="00565BFA" w:rsidRPr="00A53DC8" w:rsidRDefault="00565BFA" w:rsidP="00273214">
            <w:pPr>
              <w:pStyle w:val="TAL"/>
            </w:pPr>
            <w:r w:rsidRPr="00A53DC8">
              <w:t>SS sends 503 (Service Unavailable) with Retry-After header indicating a period of 60 seconds.</w:t>
            </w:r>
          </w:p>
        </w:tc>
        <w:tc>
          <w:tcPr>
            <w:tcW w:w="708" w:type="dxa"/>
          </w:tcPr>
          <w:p w:rsidR="00565BFA" w:rsidRPr="00A53DC8" w:rsidRDefault="00565BFA" w:rsidP="00273214">
            <w:pPr>
              <w:pStyle w:val="TAC"/>
              <w:rPr>
                <w:rFonts w:eastAsia="Yu Gothic"/>
              </w:rPr>
            </w:pPr>
            <w:r w:rsidRPr="00A53DC8">
              <w:t>&lt;--</w:t>
            </w:r>
          </w:p>
        </w:tc>
        <w:tc>
          <w:tcPr>
            <w:tcW w:w="2976" w:type="dxa"/>
          </w:tcPr>
          <w:p w:rsidR="00565BFA" w:rsidRPr="00A53DC8" w:rsidRDefault="00565BFA" w:rsidP="00273214">
            <w:pPr>
              <w:pStyle w:val="TAL"/>
            </w:pPr>
            <w:r w:rsidRPr="00A53DC8">
              <w:t>503 Service Unavailable</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10</w:t>
            </w:r>
          </w:p>
        </w:tc>
        <w:tc>
          <w:tcPr>
            <w:tcW w:w="3968" w:type="dxa"/>
          </w:tcPr>
          <w:p w:rsidR="00565BFA" w:rsidRPr="00A53DC8" w:rsidRDefault="00565BFA" w:rsidP="00273214">
            <w:pPr>
              <w:pStyle w:val="TAL"/>
            </w:pPr>
            <w:r w:rsidRPr="00A53DC8">
              <w:t>UE acknowledges the reception of 503 (Service Unavailable) message.</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pPr>
            <w:r w:rsidRPr="00A53DC8">
              <w:t>ACK</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11</w:t>
            </w:r>
          </w:p>
        </w:tc>
        <w:tc>
          <w:tcPr>
            <w:tcW w:w="3968" w:type="dxa"/>
          </w:tcPr>
          <w:p w:rsidR="00565BFA" w:rsidRPr="00A53DC8" w:rsidRDefault="00565BFA" w:rsidP="00273214">
            <w:pPr>
              <w:pStyle w:val="TAL"/>
            </w:pPr>
            <w:r w:rsidRPr="00A53DC8">
              <w:t>The SS starts timer t_Waits=60s.</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12</w:t>
            </w:r>
          </w:p>
        </w:tc>
        <w:tc>
          <w:tcPr>
            <w:tcW w:w="3968" w:type="dxa"/>
          </w:tcPr>
          <w:p w:rsidR="00565BFA" w:rsidRPr="00A53DC8" w:rsidRDefault="00565BFA" w:rsidP="00273214">
            <w:pPr>
              <w:pStyle w:val="TAL"/>
            </w:pPr>
            <w:r w:rsidRPr="00A53DC8">
              <w:t>Check: Does the UE transmit INVITE request message.</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pPr>
            <w:r w:rsidRPr="00A53DC8">
              <w:t>INVITE</w:t>
            </w:r>
          </w:p>
        </w:tc>
        <w:tc>
          <w:tcPr>
            <w:tcW w:w="567" w:type="dxa"/>
          </w:tcPr>
          <w:p w:rsidR="00565BFA" w:rsidRPr="00A53DC8" w:rsidRDefault="00565BFA" w:rsidP="00273214">
            <w:pPr>
              <w:pStyle w:val="TAC"/>
            </w:pPr>
            <w:r w:rsidRPr="00A53DC8">
              <w:t>1</w:t>
            </w:r>
          </w:p>
        </w:tc>
        <w:tc>
          <w:tcPr>
            <w:tcW w:w="850" w:type="dxa"/>
          </w:tcPr>
          <w:p w:rsidR="00565BFA" w:rsidRPr="00A53DC8" w:rsidRDefault="00565BFA" w:rsidP="00273214">
            <w:pPr>
              <w:pStyle w:val="TAC"/>
            </w:pPr>
            <w:r w:rsidRPr="00A53DC8">
              <w:t>F</w:t>
            </w:r>
          </w:p>
        </w:tc>
      </w:tr>
      <w:tr w:rsidR="00565BFA" w:rsidRPr="00A53DC8" w:rsidTr="00273214">
        <w:trPr>
          <w:jc w:val="center"/>
        </w:trPr>
        <w:tc>
          <w:tcPr>
            <w:tcW w:w="567" w:type="dxa"/>
          </w:tcPr>
          <w:p w:rsidR="00565BFA" w:rsidRPr="00A53DC8" w:rsidRDefault="00565BFA" w:rsidP="00273214">
            <w:pPr>
              <w:pStyle w:val="TAC"/>
            </w:pPr>
            <w:r w:rsidRPr="00A53DC8">
              <w:t>13</w:t>
            </w:r>
          </w:p>
        </w:tc>
        <w:tc>
          <w:tcPr>
            <w:tcW w:w="3968" w:type="dxa"/>
          </w:tcPr>
          <w:p w:rsidR="00565BFA" w:rsidRPr="00A53DC8" w:rsidRDefault="00565BFA" w:rsidP="00273214">
            <w:pPr>
              <w:pStyle w:val="TAL"/>
            </w:pPr>
            <w:r w:rsidRPr="00A53DC8">
              <w:t>The SS waits for expiry of t_Waits.</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pPr>
            <w:r w:rsidRPr="00A53DC8">
              <w:t>14</w:t>
            </w:r>
          </w:p>
        </w:tc>
        <w:tc>
          <w:tcPr>
            <w:tcW w:w="3968" w:type="dxa"/>
          </w:tcPr>
          <w:p w:rsidR="00565BFA" w:rsidRPr="00A53DC8" w:rsidRDefault="00565BFA" w:rsidP="00273214">
            <w:pPr>
              <w:pStyle w:val="TAL"/>
            </w:pPr>
            <w:r w:rsidRPr="00A53DC8">
              <w:t>Step 1 of subclause A.4.1 happens</w:t>
            </w:r>
          </w:p>
        </w:tc>
        <w:tc>
          <w:tcPr>
            <w:tcW w:w="708" w:type="dxa"/>
          </w:tcPr>
          <w:p w:rsidR="00565BFA" w:rsidRPr="00A53DC8" w:rsidRDefault="00565BFA" w:rsidP="00273214">
            <w:pPr>
              <w:pStyle w:val="TAC"/>
              <w:rPr>
                <w:rFonts w:eastAsia="Yu Gothic"/>
              </w:rPr>
            </w:pPr>
            <w:r w:rsidRPr="00A53DC8">
              <w:t>--&gt;</w:t>
            </w:r>
          </w:p>
        </w:tc>
        <w:tc>
          <w:tcPr>
            <w:tcW w:w="2976" w:type="dxa"/>
          </w:tcPr>
          <w:p w:rsidR="00565BFA" w:rsidRPr="00A53DC8" w:rsidRDefault="00565BFA" w:rsidP="00273214">
            <w:pPr>
              <w:pStyle w:val="TAL"/>
            </w:pPr>
            <w:r w:rsidRPr="00A53DC8">
              <w:t>INVITE</w:t>
            </w:r>
          </w:p>
        </w:tc>
        <w:tc>
          <w:tcPr>
            <w:tcW w:w="567" w:type="dxa"/>
          </w:tcPr>
          <w:p w:rsidR="00565BFA" w:rsidRPr="00A53DC8" w:rsidRDefault="00565BFA" w:rsidP="00273214">
            <w:pPr>
              <w:pStyle w:val="TAC"/>
            </w:pPr>
            <w:r w:rsidRPr="00A53DC8">
              <w:t>2</w:t>
            </w:r>
          </w:p>
        </w:tc>
        <w:tc>
          <w:tcPr>
            <w:tcW w:w="850" w:type="dxa"/>
          </w:tcPr>
          <w:p w:rsidR="00565BFA" w:rsidRPr="00A53DC8" w:rsidRDefault="00565BFA" w:rsidP="00273214">
            <w:pPr>
              <w:pStyle w:val="TAC"/>
            </w:pPr>
            <w:r w:rsidRPr="00A53DC8">
              <w:t>P</w:t>
            </w:r>
          </w:p>
        </w:tc>
      </w:tr>
      <w:tr w:rsidR="00565BFA" w:rsidRPr="00A53DC8" w:rsidTr="00273214">
        <w:trPr>
          <w:jc w:val="center"/>
        </w:trPr>
        <w:tc>
          <w:tcPr>
            <w:tcW w:w="567" w:type="dxa"/>
          </w:tcPr>
          <w:p w:rsidR="00565BFA" w:rsidRPr="00A53DC8" w:rsidRDefault="00565BFA" w:rsidP="00273214">
            <w:pPr>
              <w:pStyle w:val="TAC"/>
            </w:pPr>
            <w:r w:rsidRPr="00A53DC8">
              <w:t>15-25</w:t>
            </w:r>
          </w:p>
        </w:tc>
        <w:tc>
          <w:tcPr>
            <w:tcW w:w="3968" w:type="dxa"/>
          </w:tcPr>
          <w:p w:rsidR="00565BFA" w:rsidRPr="00A53DC8" w:rsidRDefault="00565BFA" w:rsidP="00273214">
            <w:pPr>
              <w:pStyle w:val="TAL"/>
            </w:pPr>
            <w:r w:rsidRPr="00A53DC8">
              <w:t>Steps 2 to 12 of subclause A.4.1 happens</w:t>
            </w:r>
          </w:p>
        </w:tc>
        <w:tc>
          <w:tcPr>
            <w:tcW w:w="708" w:type="dxa"/>
          </w:tcPr>
          <w:p w:rsidR="00565BFA" w:rsidRPr="00A53DC8" w:rsidRDefault="00565BFA" w:rsidP="00273214">
            <w:pPr>
              <w:pStyle w:val="TAC"/>
              <w:rPr>
                <w:rFonts w:eastAsia="Yu Gothic"/>
              </w:rPr>
            </w:pPr>
            <w:r w:rsidRPr="00A53DC8">
              <w:rPr>
                <w:rFonts w:eastAsia="Yu Gothic"/>
              </w:rPr>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pPr>
            <w:r w:rsidRPr="00A53DC8">
              <w:t>-</w:t>
            </w:r>
          </w:p>
        </w:tc>
        <w:tc>
          <w:tcPr>
            <w:tcW w:w="850" w:type="dxa"/>
          </w:tcPr>
          <w:p w:rsidR="00565BFA" w:rsidRPr="00A53DC8" w:rsidRDefault="00565BFA" w:rsidP="00273214">
            <w:pPr>
              <w:pStyle w:val="TAC"/>
            </w:pPr>
            <w:r w:rsidRPr="00A53DC8">
              <w:t>-</w:t>
            </w:r>
          </w:p>
        </w:tc>
      </w:tr>
    </w:tbl>
    <w:p w:rsidR="00565BFA" w:rsidRPr="00A53DC8" w:rsidRDefault="00565BFA" w:rsidP="00565BFA"/>
    <w:p w:rsidR="00565BFA" w:rsidRPr="00A53DC8" w:rsidRDefault="00565BFA" w:rsidP="00565BFA">
      <w:pPr>
        <w:pStyle w:val="TH"/>
      </w:pPr>
      <w:r w:rsidRPr="00A53DC8">
        <w:t xml:space="preserve">Table </w:t>
      </w:r>
      <w:r w:rsidRPr="00A53DC8">
        <w:rPr>
          <w:rFonts w:cs="Arial"/>
        </w:rPr>
        <w:t>7.1.3.2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A53DC8" w:rsidTr="00273214">
        <w:trPr>
          <w:jc w:val="center"/>
        </w:trPr>
        <w:tc>
          <w:tcPr>
            <w:tcW w:w="533"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Verdict</w:t>
            </w:r>
          </w:p>
        </w:tc>
      </w:tr>
      <w:tr w:rsidR="00565BFA" w:rsidRPr="00A53DC8" w:rsidTr="00273214">
        <w:trPr>
          <w:jc w:val="center"/>
        </w:trPr>
        <w:tc>
          <w:tcPr>
            <w:tcW w:w="533"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w:t>
            </w:r>
          </w:p>
        </w:tc>
        <w:tc>
          <w:tcPr>
            <w:tcW w:w="567"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85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r>
    </w:tbl>
    <w:p w:rsidR="00565BFA" w:rsidRPr="00A53DC8" w:rsidRDefault="00565BFA" w:rsidP="00565BFA"/>
    <w:p w:rsidR="00565BFA" w:rsidRPr="00A53DC8" w:rsidRDefault="00565BFA" w:rsidP="00565BFA">
      <w:pPr>
        <w:pStyle w:val="Heading4"/>
      </w:pPr>
      <w:bookmarkStart w:id="455" w:name="_Toc60916093"/>
      <w:r w:rsidRPr="00A53DC8">
        <w:t>7.1.3.3</w:t>
      </w:r>
      <w:r w:rsidRPr="00A53DC8">
        <w:tab/>
        <w:t>Specific message contents</w:t>
      </w:r>
      <w:bookmarkEnd w:id="455"/>
    </w:p>
    <w:p w:rsidR="00565BFA" w:rsidRPr="00A53DC8" w:rsidRDefault="00565BFA" w:rsidP="00565BFA">
      <w:pPr>
        <w:pStyle w:val="TH"/>
      </w:pPr>
      <w:r w:rsidRPr="00A53DC8">
        <w:t>Table 7.1.3.3-1: 503 Service Unavailable (step 9, table 7.1.3.2-1)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cantSplit/>
          <w:tblHeader/>
          <w:jc w:val="center"/>
        </w:trPr>
        <w:tc>
          <w:tcPr>
            <w:tcW w:w="9634" w:type="dxa"/>
            <w:gridSpan w:val="5"/>
            <w:shd w:val="clear" w:color="auto" w:fill="auto"/>
          </w:tcPr>
          <w:p w:rsidR="00565BFA" w:rsidRPr="00A53DC8" w:rsidRDefault="00565BFA" w:rsidP="00273214">
            <w:pPr>
              <w:pStyle w:val="TAL"/>
            </w:pPr>
            <w:r w:rsidRPr="00A53DC8">
              <w:t>Derivation path: TS 34.229-1 [2], Table in subclause A.4.2</w:t>
            </w:r>
          </w:p>
        </w:tc>
      </w:tr>
      <w:tr w:rsidR="00565BFA" w:rsidRPr="00A53DC8" w:rsidTr="00273214">
        <w:trPr>
          <w:cantSplit/>
          <w:tblHeader/>
          <w:jc w:val="center"/>
        </w:trPr>
        <w:tc>
          <w:tcPr>
            <w:tcW w:w="1772" w:type="dxa"/>
            <w:tcBorders>
              <w:bottom w:val="single" w:sz="4" w:space="0" w:color="auto"/>
            </w:tcBorders>
            <w:shd w:val="clear" w:color="auto" w:fill="auto"/>
          </w:tcPr>
          <w:p w:rsidR="00565BFA" w:rsidRPr="00A53DC8" w:rsidRDefault="00565BFA" w:rsidP="00273214">
            <w:pPr>
              <w:pStyle w:val="TAH"/>
            </w:pPr>
            <w:r w:rsidRPr="00A53DC8">
              <w:t>Header/param</w:t>
            </w:r>
          </w:p>
        </w:tc>
        <w:tc>
          <w:tcPr>
            <w:tcW w:w="878" w:type="dxa"/>
            <w:tcBorders>
              <w:bottom w:val="single" w:sz="4" w:space="0" w:color="auto"/>
            </w:tcBorders>
            <w:shd w:val="clear" w:color="auto" w:fill="auto"/>
          </w:tcPr>
          <w:p w:rsidR="00565BFA" w:rsidRPr="00A53DC8" w:rsidRDefault="00565BFA" w:rsidP="00273214">
            <w:pPr>
              <w:pStyle w:val="TAH"/>
            </w:pPr>
            <w:r w:rsidRPr="00A53DC8">
              <w:t>Cond</w:t>
            </w:r>
          </w:p>
        </w:tc>
        <w:tc>
          <w:tcPr>
            <w:tcW w:w="4795" w:type="dxa"/>
            <w:tcBorders>
              <w:bottom w:val="single" w:sz="4" w:space="0" w:color="auto"/>
            </w:tcBorders>
            <w:shd w:val="clear" w:color="auto" w:fill="auto"/>
          </w:tcPr>
          <w:p w:rsidR="00565BFA" w:rsidRPr="00A53DC8" w:rsidRDefault="00565BFA" w:rsidP="00273214">
            <w:pPr>
              <w:pStyle w:val="TAH"/>
            </w:pPr>
            <w:r w:rsidRPr="00A53DC8">
              <w:t>Value/remark</w:t>
            </w:r>
          </w:p>
        </w:tc>
        <w:tc>
          <w:tcPr>
            <w:tcW w:w="749" w:type="dxa"/>
            <w:tcBorders>
              <w:bottom w:val="single" w:sz="4" w:space="0" w:color="auto"/>
            </w:tcBorders>
            <w:shd w:val="clear" w:color="auto" w:fill="auto"/>
          </w:tcPr>
          <w:p w:rsidR="00565BFA" w:rsidRPr="00A53DC8" w:rsidRDefault="00565BFA" w:rsidP="00273214">
            <w:pPr>
              <w:pStyle w:val="TAH"/>
            </w:pPr>
            <w:r w:rsidRPr="00A53DC8">
              <w:t>Rel</w:t>
            </w:r>
          </w:p>
        </w:tc>
        <w:tc>
          <w:tcPr>
            <w:tcW w:w="1440" w:type="dxa"/>
            <w:tcBorders>
              <w:bottom w:val="single" w:sz="4" w:space="0" w:color="auto"/>
            </w:tcBorders>
          </w:tcPr>
          <w:p w:rsidR="00565BFA" w:rsidRPr="00A53DC8" w:rsidRDefault="00565BFA" w:rsidP="00273214">
            <w:pPr>
              <w:pStyle w:val="TAH"/>
            </w:pPr>
            <w:r w:rsidRPr="00A53DC8">
              <w:t>Reference</w:t>
            </w:r>
          </w:p>
        </w:tc>
      </w:tr>
      <w:tr w:rsidR="00565BFA" w:rsidRPr="00A53DC8" w:rsidTr="00273214">
        <w:trPr>
          <w:cantSplit/>
          <w:tblHeader/>
          <w:jc w:val="center"/>
        </w:trPr>
        <w:tc>
          <w:tcPr>
            <w:tcW w:w="1772" w:type="dxa"/>
            <w:tcBorders>
              <w:top w:val="single" w:sz="4" w:space="0" w:color="auto"/>
              <w:bottom w:val="single" w:sz="4" w:space="0" w:color="auto"/>
            </w:tcBorders>
            <w:shd w:val="clear" w:color="auto" w:fill="auto"/>
          </w:tcPr>
          <w:p w:rsidR="00565BFA" w:rsidRPr="00A53DC8" w:rsidRDefault="00565BFA" w:rsidP="00273214">
            <w:pPr>
              <w:pStyle w:val="TAL"/>
              <w:rPr>
                <w:b/>
              </w:rPr>
            </w:pPr>
            <w:r w:rsidRPr="00A53DC8">
              <w:rPr>
                <w:b/>
              </w:rPr>
              <w:t>Retry-After</w:t>
            </w:r>
          </w:p>
        </w:tc>
        <w:tc>
          <w:tcPr>
            <w:tcW w:w="878"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795" w:type="dxa"/>
            <w:tcBorders>
              <w:top w:val="single" w:sz="4" w:space="0" w:color="auto"/>
              <w:bottom w:val="single" w:sz="4" w:space="0" w:color="auto"/>
            </w:tcBorders>
            <w:shd w:val="clear" w:color="auto" w:fill="auto"/>
          </w:tcPr>
          <w:p w:rsidR="00565BFA" w:rsidRPr="00A53DC8" w:rsidRDefault="00565BFA" w:rsidP="00273214">
            <w:pPr>
              <w:pStyle w:val="TAL"/>
            </w:pPr>
          </w:p>
        </w:tc>
        <w:tc>
          <w:tcPr>
            <w:tcW w:w="749"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440" w:type="dxa"/>
            <w:tcBorders>
              <w:top w:val="single" w:sz="4" w:space="0" w:color="auto"/>
              <w:bottom w:val="single" w:sz="4" w:space="0" w:color="auto"/>
            </w:tcBorders>
          </w:tcPr>
          <w:p w:rsidR="00565BFA" w:rsidRPr="00A53DC8" w:rsidRDefault="00565BFA" w:rsidP="00273214">
            <w:pPr>
              <w:pStyle w:val="TAL"/>
            </w:pPr>
          </w:p>
        </w:tc>
      </w:tr>
      <w:tr w:rsidR="00565BFA" w:rsidRPr="00A53DC8" w:rsidTr="00273214">
        <w:trPr>
          <w:cantSplit/>
          <w:tblHeader/>
          <w:jc w:val="center"/>
        </w:trPr>
        <w:tc>
          <w:tcPr>
            <w:tcW w:w="1772"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r w:rsidRPr="00A53DC8">
              <w:rPr>
                <w:rFonts w:ascii="Arial" w:hAnsi="Arial"/>
                <w:sz w:val="18"/>
              </w:rPr>
              <w:t xml:space="preserve">        delta-seconds</w:t>
            </w:r>
          </w:p>
        </w:tc>
        <w:tc>
          <w:tcPr>
            <w:tcW w:w="878"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p>
        </w:tc>
        <w:tc>
          <w:tcPr>
            <w:tcW w:w="4795"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r w:rsidRPr="00A53DC8">
              <w:rPr>
                <w:rFonts w:ascii="Arial" w:hAnsi="Arial"/>
                <w:sz w:val="18"/>
              </w:rPr>
              <w:t>60</w:t>
            </w:r>
          </w:p>
        </w:tc>
        <w:tc>
          <w:tcPr>
            <w:tcW w:w="749" w:type="dxa"/>
            <w:tcBorders>
              <w:top w:val="single" w:sz="4" w:space="0" w:color="auto"/>
              <w:bottom w:val="single" w:sz="4" w:space="0" w:color="auto"/>
            </w:tcBorders>
            <w:shd w:val="clear" w:color="auto" w:fill="auto"/>
          </w:tcPr>
          <w:p w:rsidR="00565BFA" w:rsidRPr="00A53DC8" w:rsidRDefault="00565BFA" w:rsidP="00273214">
            <w:pPr>
              <w:keepNext/>
              <w:keepLines/>
              <w:spacing w:after="0"/>
              <w:rPr>
                <w:rFonts w:ascii="Arial" w:hAnsi="Arial"/>
                <w:sz w:val="18"/>
              </w:rPr>
            </w:pPr>
          </w:p>
        </w:tc>
        <w:tc>
          <w:tcPr>
            <w:tcW w:w="1440" w:type="dxa"/>
            <w:tcBorders>
              <w:top w:val="single" w:sz="4" w:space="0" w:color="auto"/>
              <w:bottom w:val="single" w:sz="4" w:space="0" w:color="auto"/>
            </w:tcBorders>
          </w:tcPr>
          <w:p w:rsidR="00565BFA" w:rsidRPr="00A53DC8" w:rsidRDefault="00565BFA" w:rsidP="00273214">
            <w:pPr>
              <w:keepNext/>
              <w:keepLines/>
              <w:spacing w:after="0"/>
              <w:rPr>
                <w:rFonts w:ascii="Arial" w:hAnsi="Arial"/>
                <w:sz w:val="18"/>
              </w:rPr>
            </w:pPr>
          </w:p>
        </w:tc>
      </w:tr>
    </w:tbl>
    <w:p w:rsidR="00565BFA" w:rsidRPr="00A53DC8" w:rsidRDefault="00565BFA" w:rsidP="00A53DC8"/>
    <w:p w:rsidR="00565BFA" w:rsidRPr="00A53DC8" w:rsidRDefault="006C5F1C" w:rsidP="00565BFA">
      <w:pPr>
        <w:pStyle w:val="Heading2"/>
        <w:rPr>
          <w:rFonts w:eastAsia="MS Gothic"/>
        </w:rPr>
      </w:pPr>
      <w:bookmarkStart w:id="456" w:name="_Toc60916094"/>
      <w:r>
        <w:rPr>
          <w:rFonts w:eastAsia="MS Gothic"/>
        </w:rPr>
        <w:br w:type="page"/>
      </w:r>
      <w:r w:rsidR="00565BFA" w:rsidRPr="00A53DC8">
        <w:rPr>
          <w:rFonts w:eastAsia="MS Gothic"/>
        </w:rPr>
        <w:lastRenderedPageBreak/>
        <w:t>7.2</w:t>
      </w:r>
      <w:r w:rsidR="00565BFA" w:rsidRPr="00A53DC8">
        <w:rPr>
          <w:rFonts w:eastAsia="MS Gothic"/>
        </w:rPr>
        <w:tab/>
        <w:t>MTSI MO Voice Call / 504 Server Time-out / 5GS</w:t>
      </w:r>
      <w:bookmarkEnd w:id="456"/>
    </w:p>
    <w:p w:rsidR="00565BFA" w:rsidRPr="00A53DC8" w:rsidRDefault="00565BFA" w:rsidP="00565BFA">
      <w:pPr>
        <w:pStyle w:val="Heading3"/>
        <w:rPr>
          <w:rFonts w:eastAsia="MS Gothic"/>
        </w:rPr>
      </w:pPr>
      <w:bookmarkStart w:id="457" w:name="_Toc60916095"/>
      <w:r w:rsidRPr="00A53DC8">
        <w:rPr>
          <w:rFonts w:eastAsia="MS Gothic"/>
        </w:rPr>
        <w:t>7.2.1</w:t>
      </w:r>
      <w:r w:rsidRPr="00A53DC8">
        <w:rPr>
          <w:rFonts w:eastAsia="MS Gothic"/>
        </w:rPr>
        <w:tab/>
        <w:t xml:space="preserve">Test </w:t>
      </w:r>
      <w:r w:rsidRPr="00A53DC8">
        <w:t>Purpose</w:t>
      </w:r>
      <w:r w:rsidRPr="00A53DC8">
        <w:rPr>
          <w:rFonts w:eastAsia="MS Gothic"/>
        </w:rPr>
        <w:t xml:space="preserve"> (TP)</w:t>
      </w:r>
      <w:bookmarkEnd w:id="457"/>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having sent an INVITE request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504 Server Time-out response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performs initial registration to IMS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458" w:name="_Toc60916096"/>
      <w:r w:rsidRPr="00A53DC8">
        <w:rPr>
          <w:rFonts w:eastAsia="MS Gothic"/>
        </w:rPr>
        <w:t>7.2.2</w:t>
      </w:r>
      <w:r w:rsidRPr="00A53DC8">
        <w:rPr>
          <w:rFonts w:eastAsia="MS Gothic"/>
        </w:rPr>
        <w:tab/>
        <w:t>Conformance Requirements</w:t>
      </w:r>
      <w:bookmarkEnd w:id="458"/>
    </w:p>
    <w:p w:rsidR="00565BFA" w:rsidRPr="00A53DC8" w:rsidRDefault="00565BFA" w:rsidP="00565BFA">
      <w:r w:rsidRPr="00A53DC8">
        <w:t>References: The conformance requirements covered in the current TC are specified in: TS 24.229 [7], clause 5.1.2A.1.6</w:t>
      </w:r>
    </w:p>
    <w:p w:rsidR="00565BFA" w:rsidRPr="00A53DC8" w:rsidRDefault="00565BFA" w:rsidP="00565BFA">
      <w:pPr>
        <w:rPr>
          <w:lang w:eastAsia="sv-SE"/>
        </w:rPr>
      </w:pPr>
      <w:r w:rsidRPr="00A53DC8">
        <w:rPr>
          <w:lang w:eastAsia="sv-SE"/>
        </w:rPr>
        <w:t xml:space="preserve">[TS 24.229, clause </w:t>
      </w:r>
      <w:r w:rsidRPr="00A53DC8">
        <w:t>5.1.2A.1.6</w:t>
      </w:r>
      <w:r w:rsidRPr="00A53DC8">
        <w:rPr>
          <w:lang w:eastAsia="sv-SE"/>
        </w:rPr>
        <w:t>]</w:t>
      </w:r>
    </w:p>
    <w:p w:rsidR="00565BFA" w:rsidRPr="00A53DC8" w:rsidRDefault="00565BFA" w:rsidP="00565BFA">
      <w:r w:rsidRPr="00A53DC8">
        <w:t>In the event the UE receives a 504 (Server Time-out) response containing:</w:t>
      </w:r>
    </w:p>
    <w:p w:rsidR="00565BFA" w:rsidRPr="00A53DC8" w:rsidRDefault="00565BFA" w:rsidP="00565BFA">
      <w:pPr>
        <w:pStyle w:val="B10"/>
      </w:pPr>
      <w:r w:rsidRPr="00A53DC8">
        <w:t>1)</w:t>
      </w:r>
      <w:r w:rsidRPr="00A53DC8">
        <w:tab/>
        <w:t xml:space="preserve">a P-Asserted-Identity header field set to a value equal to a </w:t>
      </w:r>
      <w:smartTag w:uri="urn:schemas-microsoft-com:office:smarttags" w:element="stockticker">
        <w:r w:rsidRPr="00A53DC8">
          <w:t>URI</w:t>
        </w:r>
      </w:smartTag>
      <w:r w:rsidRPr="00A53DC8">
        <w:t>:</w:t>
      </w:r>
    </w:p>
    <w:p w:rsidR="00565BFA" w:rsidRPr="00A53DC8" w:rsidRDefault="00565BFA" w:rsidP="00565BFA">
      <w:pPr>
        <w:pStyle w:val="B2"/>
      </w:pPr>
      <w:r w:rsidRPr="00A53DC8">
        <w:t>a)</w:t>
      </w:r>
      <w:r w:rsidRPr="00A53DC8">
        <w:tab/>
        <w:t>from the Service-Route header field value received during registration; or</w:t>
      </w:r>
    </w:p>
    <w:p w:rsidR="00565BFA" w:rsidRPr="00A53DC8" w:rsidRDefault="00565BFA" w:rsidP="00565BFA">
      <w:pPr>
        <w:pStyle w:val="B2"/>
      </w:pPr>
      <w:r w:rsidRPr="00A53DC8">
        <w:t>b)</w:t>
      </w:r>
      <w:r w:rsidRPr="00A53DC8">
        <w:tab/>
        <w:t>from the Path header field value received during registration; and</w:t>
      </w:r>
    </w:p>
    <w:p w:rsidR="00565BFA" w:rsidRPr="00A53DC8" w:rsidRDefault="00565BFA" w:rsidP="00565BFA">
      <w:pPr>
        <w:pStyle w:val="NO"/>
      </w:pPr>
      <w:r w:rsidRPr="00A53DC8">
        <w:t>NOTE 1:</w:t>
      </w:r>
      <w:r w:rsidRPr="00A53DC8">
        <w:tab/>
        <w:t>If there are multiple registration flows associated with the registration, then the UE has received from the P-CSCF during registration multiple sets of Path header field and Service-Route header field values. The Path header field value and Service-Route header field value corresponding to the flow on which the 504 (Server Time-out) response was received are checked.</w:t>
      </w:r>
    </w:p>
    <w:p w:rsidR="00565BFA" w:rsidRPr="00A53DC8" w:rsidRDefault="00565BFA" w:rsidP="00565BFA">
      <w:pPr>
        <w:pStyle w:val="B10"/>
      </w:pPr>
      <w:r w:rsidRPr="00A53DC8">
        <w:t>2)</w:t>
      </w:r>
      <w:r w:rsidRPr="00A53DC8">
        <w:tab/>
        <w:t>a Content-Type header field set according to subclause 7.6 (i.e. "application/3gpp-ims+xml"), independent of the value or presence of the Content-Disposition header field, independent of the value or presence of Content-Disposition parameters,</w:t>
      </w:r>
    </w:p>
    <w:p w:rsidR="00565BFA" w:rsidRPr="00A53DC8" w:rsidRDefault="00565BFA" w:rsidP="00565BFA">
      <w:r w:rsidRPr="00A53DC8">
        <w:t>then the following treatment is applied:</w:t>
      </w:r>
    </w:p>
    <w:p w:rsidR="00565BFA" w:rsidRPr="00A53DC8" w:rsidRDefault="00565BFA" w:rsidP="00565BFA">
      <w:pPr>
        <w:pStyle w:val="B10"/>
      </w:pPr>
      <w:r w:rsidRPr="00A53DC8">
        <w:t>a)</w:t>
      </w:r>
      <w:r w:rsidRPr="00A53DC8">
        <w:tab/>
        <w:t>if the 504 (Server Time-out) response includes an IM CN subsystem XML body as described in subclause 7.6 with the &lt;ims-3gpp&gt; element, including a version attribute, with the &lt;alternative-service&gt; child element:</w:t>
      </w:r>
    </w:p>
    <w:p w:rsidR="00565BFA" w:rsidRPr="00A53DC8" w:rsidRDefault="00565BFA" w:rsidP="00565BFA">
      <w:pPr>
        <w:pStyle w:val="B2"/>
      </w:pPr>
      <w:r w:rsidRPr="00A53DC8">
        <w:t>A)</w:t>
      </w:r>
      <w:r w:rsidRPr="00A53DC8">
        <w:tab/>
        <w:t>with the &lt;type&gt; child element set to "restoration" (see table 7.6.2); and</w:t>
      </w:r>
    </w:p>
    <w:p w:rsidR="00565BFA" w:rsidRPr="00A53DC8" w:rsidRDefault="00565BFA" w:rsidP="00565BFA">
      <w:pPr>
        <w:pStyle w:val="B2"/>
      </w:pPr>
      <w:r w:rsidRPr="00A53DC8">
        <w:t>B)</w:t>
      </w:r>
      <w:r w:rsidRPr="00A53DC8">
        <w:tab/>
        <w:t>with the &lt;action&gt; child element set to "initial-registration" (see table 7.6.3);</w:t>
      </w:r>
    </w:p>
    <w:p w:rsidR="00565BFA" w:rsidRPr="00A53DC8" w:rsidRDefault="00565BFA" w:rsidP="00565BFA">
      <w:pPr>
        <w:pStyle w:val="B10"/>
      </w:pPr>
      <w:r w:rsidRPr="00A53DC8">
        <w:tab/>
        <w:t>then the UE:</w:t>
      </w:r>
    </w:p>
    <w:p w:rsidR="00565BFA" w:rsidRPr="00A53DC8" w:rsidRDefault="00565BFA" w:rsidP="00565BFA">
      <w:pPr>
        <w:pStyle w:val="B2"/>
      </w:pPr>
      <w:r w:rsidRPr="00A53DC8">
        <w:t>-</w:t>
      </w:r>
      <w:r w:rsidRPr="00A53DC8">
        <w:tab/>
        <w:t>shall initiate S-CSCF restoration procedures by performing an initial registration as specified in subclause 5.1.1.2; and</w:t>
      </w:r>
    </w:p>
    <w:p w:rsidR="00565BFA" w:rsidRPr="00A53DC8" w:rsidRDefault="00565BFA" w:rsidP="00565BFA">
      <w:pPr>
        <w:pStyle w:val="B2"/>
      </w:pPr>
      <w:r w:rsidRPr="00A53DC8">
        <w:t>-</w:t>
      </w:r>
      <w:r w:rsidRPr="00A53DC8">
        <w:tab/>
        <w:t>may provide an indication to the user based on the text string contained in the &lt;reason&gt; child element of the &lt;alternative-service&gt; child element of the &lt;ims-3gpp&gt; element.</w:t>
      </w:r>
    </w:p>
    <w:p w:rsidR="00565BFA" w:rsidRPr="00A53DC8" w:rsidRDefault="00565BFA" w:rsidP="00565BFA">
      <w:pPr>
        <w:pStyle w:val="NO"/>
      </w:pPr>
      <w:r w:rsidRPr="00A53DC8">
        <w:t>NOTE 2:</w:t>
      </w:r>
      <w:r w:rsidRPr="00A53DC8">
        <w:tab/>
        <w:t>If the UE has discovered multiple P-CSCF addresses and has information that the P-CSCF was unable to forward the request resulting in sending back the 504 (Server Time-out) response, when starting the initial registration it is appropriate for the UE to select a P-CSCF address different from the one used for the registration binding on which the 504 (Server Time-out) response was received.</w:t>
      </w:r>
    </w:p>
    <w:p w:rsidR="00565BFA" w:rsidRPr="00A53DC8" w:rsidRDefault="00565BFA" w:rsidP="00565BFA">
      <w:pPr>
        <w:pStyle w:val="Heading3"/>
        <w:rPr>
          <w:rFonts w:eastAsia="MS Gothic"/>
        </w:rPr>
      </w:pPr>
      <w:bookmarkStart w:id="459" w:name="_Toc60916097"/>
      <w:r w:rsidRPr="00A53DC8">
        <w:rPr>
          <w:rFonts w:eastAsia="MS Gothic"/>
        </w:rPr>
        <w:lastRenderedPageBreak/>
        <w:t>7.2.3</w:t>
      </w:r>
      <w:r w:rsidRPr="00A53DC8">
        <w:rPr>
          <w:rFonts w:eastAsia="MS Gothic"/>
        </w:rPr>
        <w:tab/>
        <w:t>Test description</w:t>
      </w:r>
      <w:bookmarkEnd w:id="459"/>
    </w:p>
    <w:p w:rsidR="00565BFA" w:rsidRPr="00A53DC8" w:rsidRDefault="00565BFA" w:rsidP="00565BFA">
      <w:pPr>
        <w:pStyle w:val="Heading4"/>
      </w:pPr>
      <w:bookmarkStart w:id="460" w:name="_Toc60916098"/>
      <w:r w:rsidRPr="00A53DC8">
        <w:t>7.2.3.1</w:t>
      </w:r>
      <w:r w:rsidRPr="00A53DC8">
        <w:tab/>
        <w:t>Pre-test conditions</w:t>
      </w:r>
      <w:bookmarkEnd w:id="460"/>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UE is in test state 1N-A (TS 38.508-1 [21]) and registered to IMS.</w:t>
      </w:r>
    </w:p>
    <w:p w:rsidR="00565BFA" w:rsidRPr="00A53DC8" w:rsidRDefault="00565BFA" w:rsidP="00565BFA">
      <w:pPr>
        <w:pStyle w:val="Heading4"/>
        <w:rPr>
          <w:snapToGrid w:val="0"/>
        </w:rPr>
      </w:pPr>
      <w:bookmarkStart w:id="461" w:name="_Toc60916099"/>
      <w:r w:rsidRPr="00A53DC8">
        <w:t>7.2.3.2</w:t>
      </w:r>
      <w:r w:rsidRPr="00A53DC8">
        <w:tab/>
      </w:r>
      <w:r w:rsidRPr="00A53DC8">
        <w:rPr>
          <w:snapToGrid w:val="0"/>
        </w:rPr>
        <w:t>Test procedure sequence</w:t>
      </w:r>
      <w:bookmarkEnd w:id="461"/>
    </w:p>
    <w:p w:rsidR="00565BFA" w:rsidRPr="00A53DC8" w:rsidRDefault="00565BFA" w:rsidP="00565BFA">
      <w:pPr>
        <w:pStyle w:val="TH"/>
        <w:rPr>
          <w:rFonts w:cs="Arial"/>
        </w:rPr>
      </w:pPr>
      <w:r w:rsidRPr="00A53DC8">
        <w:rPr>
          <w:rFonts w:cs="Arial"/>
        </w:rPr>
        <w:t>Table 7.2.3.2-1: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1</w:t>
            </w:r>
          </w:p>
        </w:tc>
        <w:tc>
          <w:tcPr>
            <w:tcW w:w="3968" w:type="dxa"/>
          </w:tcPr>
          <w:p w:rsidR="00565BFA" w:rsidRPr="00A53DC8" w:rsidRDefault="00565BFA" w:rsidP="00273214">
            <w:pPr>
              <w:pStyle w:val="TAC"/>
              <w:jc w:val="left"/>
            </w:pPr>
            <w:r w:rsidRPr="00A53DC8">
              <w:t>UE is made to attempt an IMS voice call.</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C"/>
              <w:jc w:val="left"/>
            </w:pPr>
            <w:r w:rsidRPr="00A53DC8">
              <w:t>-</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2-7</w:t>
            </w:r>
          </w:p>
        </w:tc>
        <w:tc>
          <w:tcPr>
            <w:tcW w:w="3968" w:type="dxa"/>
          </w:tcPr>
          <w:p w:rsidR="00565BFA" w:rsidRPr="00A53DC8" w:rsidRDefault="00565BFA" w:rsidP="00273214">
            <w:pPr>
              <w:pStyle w:val="TAC"/>
              <w:jc w:val="left"/>
            </w:pPr>
            <w:r w:rsidRPr="00A53DC8">
              <w:t>Steps 2-7 of generic procedure specified in Table 4.9.15.2.2-1 of TS 38.508-1 [21] are performed.</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C"/>
              <w:jc w:val="left"/>
            </w:pPr>
            <w:r w:rsidRPr="00A53DC8">
              <w:t>-</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t>-</w:t>
            </w:r>
          </w:p>
        </w:tc>
        <w:tc>
          <w:tcPr>
            <w:tcW w:w="3968" w:type="dxa"/>
          </w:tcPr>
          <w:p w:rsidR="00565BFA" w:rsidRPr="00A53DC8" w:rsidRDefault="00565BFA" w:rsidP="00273214">
            <w:pPr>
              <w:pStyle w:val="TAC"/>
              <w:jc w:val="left"/>
            </w:pPr>
            <w:r w:rsidRPr="00A53DC8">
              <w:t>EXCEPTION: In parallel to INVITE at Step 8, step described in Table 7.2.3.2-2: Parallel behaviour takes place.</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C"/>
              <w:jc w:val="left"/>
            </w:pPr>
            <w:r w:rsidRPr="00A53DC8">
              <w:t>-</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t>8</w:t>
            </w:r>
          </w:p>
        </w:tc>
        <w:tc>
          <w:tcPr>
            <w:tcW w:w="3968" w:type="dxa"/>
          </w:tcPr>
          <w:p w:rsidR="00565BFA" w:rsidRPr="00A53DC8" w:rsidRDefault="00565BFA" w:rsidP="00273214">
            <w:pPr>
              <w:pStyle w:val="TAC"/>
              <w:jc w:val="left"/>
            </w:pPr>
            <w:r w:rsidRPr="00A53DC8">
              <w:t>Step 1 of Annex A.4.2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C"/>
              <w:jc w:val="left"/>
            </w:pPr>
            <w:r w:rsidRPr="00A53DC8">
              <w:t>INVITE</w:t>
            </w:r>
          </w:p>
        </w:tc>
        <w:tc>
          <w:tcPr>
            <w:tcW w:w="567" w:type="dxa"/>
            <w:tcBorders>
              <w:top w:val="nil"/>
            </w:tcBorders>
          </w:tcPr>
          <w:p w:rsidR="00565BFA" w:rsidRPr="00A53DC8" w:rsidRDefault="00565BFA" w:rsidP="00273214">
            <w:pPr>
              <w:pStyle w:val="TAC"/>
            </w:pPr>
            <w:r w:rsidRPr="00A53DC8">
              <w:t>-</w:t>
            </w:r>
          </w:p>
        </w:tc>
        <w:tc>
          <w:tcPr>
            <w:tcW w:w="850" w:type="dxa"/>
            <w:tcBorders>
              <w:top w:val="nil"/>
            </w:tcBorders>
          </w:tcPr>
          <w:p w:rsidR="00565BFA" w:rsidRPr="00A53DC8" w:rsidRDefault="00565BFA" w:rsidP="00273214">
            <w:pPr>
              <w:pStyle w:val="TAC"/>
            </w:pPr>
            <w:r w:rsidRPr="00A53DC8">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rPr>
                <w:rFonts w:eastAsia="MS Gothic"/>
              </w:rPr>
            </w:pPr>
            <w:r w:rsidRPr="00A53DC8">
              <w:t>SS sends 504 Server Time-out</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504 Server Time-out</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pPr>
            <w:r w:rsidRPr="00A53DC8">
              <w:t>10</w:t>
            </w:r>
          </w:p>
        </w:tc>
        <w:tc>
          <w:tcPr>
            <w:tcW w:w="3968" w:type="dxa"/>
          </w:tcPr>
          <w:p w:rsidR="00565BFA" w:rsidRPr="00A53DC8" w:rsidRDefault="00565BFA" w:rsidP="00273214">
            <w:pPr>
              <w:pStyle w:val="TAL"/>
              <w:rPr>
                <w:rFonts w:eastAsia="MS Gothic"/>
              </w:rPr>
            </w:pPr>
            <w:r w:rsidRPr="00A53DC8">
              <w:t>Check: Does the UE send an initial registration request?</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t>REGISTER</w:t>
            </w:r>
          </w:p>
        </w:tc>
        <w:tc>
          <w:tcPr>
            <w:tcW w:w="567" w:type="dxa"/>
          </w:tcPr>
          <w:p w:rsidR="00565BFA" w:rsidRPr="00A53DC8" w:rsidRDefault="00565BFA" w:rsidP="00273214">
            <w:pPr>
              <w:pStyle w:val="TAC"/>
            </w:pPr>
            <w:r w:rsidRPr="00A53DC8">
              <w:rPr>
                <w:lang w:eastAsia="zh-CN"/>
              </w:rPr>
              <w:t>1</w:t>
            </w:r>
          </w:p>
        </w:tc>
        <w:tc>
          <w:tcPr>
            <w:tcW w:w="850" w:type="dxa"/>
          </w:tcPr>
          <w:p w:rsidR="00565BFA" w:rsidRPr="00A53DC8" w:rsidRDefault="00565BFA" w:rsidP="00273214">
            <w:pPr>
              <w:pStyle w:val="TAC"/>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pPr>
            <w:r w:rsidRPr="00A53DC8">
              <w:t>11-17</w:t>
            </w:r>
          </w:p>
        </w:tc>
        <w:tc>
          <w:tcPr>
            <w:tcW w:w="3968" w:type="dxa"/>
          </w:tcPr>
          <w:p w:rsidR="00565BFA" w:rsidRPr="00A53DC8" w:rsidRDefault="00565BFA" w:rsidP="00273214">
            <w:pPr>
              <w:pStyle w:val="TAL"/>
            </w:pPr>
            <w:r w:rsidRPr="00A53DC8">
              <w:t>Continue with Annex A.2 steps 2-8 in order to get the UE in a stable registered state.</w:t>
            </w:r>
          </w:p>
        </w:tc>
        <w:tc>
          <w:tcPr>
            <w:tcW w:w="708" w:type="dxa"/>
          </w:tcPr>
          <w:p w:rsidR="00565BFA" w:rsidRPr="00A53DC8" w:rsidRDefault="00565BFA" w:rsidP="00273214">
            <w:pPr>
              <w:pStyle w:val="TAC"/>
            </w:pPr>
            <w:r w:rsidRPr="00A53DC8">
              <w:t>-</w:t>
            </w:r>
          </w:p>
        </w:tc>
        <w:tc>
          <w:tcPr>
            <w:tcW w:w="2976" w:type="dxa"/>
          </w:tcPr>
          <w:p w:rsidR="00565BFA" w:rsidRPr="00A53DC8" w:rsidRDefault="00565BFA" w:rsidP="00273214">
            <w:pPr>
              <w:pStyle w:val="TAL"/>
            </w:pPr>
            <w:r w:rsidRPr="00A53DC8">
              <w:t>-</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bl>
    <w:p w:rsidR="00565BFA" w:rsidRPr="00A53DC8" w:rsidRDefault="00565BFA" w:rsidP="00565BFA"/>
    <w:p w:rsidR="00565BFA" w:rsidRPr="00A53DC8" w:rsidRDefault="00565BFA" w:rsidP="00565BFA">
      <w:pPr>
        <w:pStyle w:val="TH"/>
        <w:rPr>
          <w:lang w:eastAsia="ja-JP"/>
        </w:rPr>
      </w:pPr>
      <w:r w:rsidRPr="00A53DC8">
        <w:t xml:space="preserve">Table </w:t>
      </w:r>
      <w:r w:rsidRPr="00A53DC8">
        <w:rPr>
          <w:rFonts w:cs="Arial"/>
        </w:rPr>
        <w:t>7.2.3.2</w:t>
      </w:r>
      <w:r w:rsidRPr="00A53DC8">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65BFA" w:rsidRPr="00A53DC8" w:rsidTr="00273214">
        <w:trPr>
          <w:jc w:val="center"/>
        </w:trPr>
        <w:tc>
          <w:tcPr>
            <w:tcW w:w="533"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St</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 Sequence</w:t>
            </w:r>
          </w:p>
        </w:tc>
        <w:tc>
          <w:tcPr>
            <w:tcW w:w="567"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Verdict</w:t>
            </w:r>
          </w:p>
        </w:tc>
      </w:tr>
      <w:tr w:rsidR="00565BFA" w:rsidRPr="00A53DC8" w:rsidTr="00273214">
        <w:trPr>
          <w:jc w:val="center"/>
        </w:trPr>
        <w:tc>
          <w:tcPr>
            <w:tcW w:w="533"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3967"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U - S</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Message</w:t>
            </w:r>
          </w:p>
        </w:tc>
        <w:tc>
          <w:tcPr>
            <w:tcW w:w="567"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85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jc w:val="center"/>
        </w:trPr>
        <w:tc>
          <w:tcPr>
            <w:tcW w:w="533"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1</w:t>
            </w:r>
          </w:p>
        </w:tc>
        <w:tc>
          <w:tcPr>
            <w:tcW w:w="39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The UE transmits an </w:t>
            </w:r>
            <w:r w:rsidRPr="00A53DC8">
              <w:rPr>
                <w:i/>
                <w:iCs/>
              </w:rPr>
              <w:t xml:space="preserve">RRCReconfigurationComplete </w:t>
            </w:r>
            <w:r w:rsidRPr="00A53DC8">
              <w:t>message.</w:t>
            </w:r>
          </w:p>
        </w:tc>
        <w:tc>
          <w:tcPr>
            <w:tcW w:w="70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t>--&gt;</w:t>
            </w:r>
          </w:p>
        </w:tc>
        <w:tc>
          <w:tcPr>
            <w:tcW w:w="297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 xml:space="preserve">NR RRC: </w:t>
            </w:r>
            <w:r w:rsidRPr="00A53DC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pPr>
            <w:r w:rsidRPr="00A53DC8">
              <w:rPr>
                <w:lang w:eastAsia="zh-CN"/>
              </w:rPr>
              <w:t>-</w:t>
            </w:r>
          </w:p>
        </w:tc>
      </w:tr>
    </w:tbl>
    <w:p w:rsidR="00565BFA" w:rsidRPr="00A53DC8" w:rsidRDefault="00565BFA" w:rsidP="00565BFA"/>
    <w:p w:rsidR="00565BFA" w:rsidRPr="00A53DC8" w:rsidRDefault="00565BFA" w:rsidP="00565BFA">
      <w:pPr>
        <w:pStyle w:val="Heading4"/>
        <w:overflowPunct/>
        <w:autoSpaceDE/>
        <w:autoSpaceDN/>
        <w:adjustRightInd/>
        <w:textAlignment w:val="auto"/>
        <w:rPr>
          <w:lang w:eastAsia="en-US"/>
        </w:rPr>
      </w:pPr>
      <w:bookmarkStart w:id="462" w:name="_Toc60916100"/>
      <w:r w:rsidRPr="00A53DC8">
        <w:rPr>
          <w:lang w:eastAsia="en-US"/>
        </w:rPr>
        <w:t>7.2.3.3</w:t>
      </w:r>
      <w:r w:rsidRPr="00A53DC8">
        <w:rPr>
          <w:lang w:eastAsia="en-US"/>
        </w:rPr>
        <w:tab/>
        <w:t>Specific message contents</w:t>
      </w:r>
      <w:bookmarkEnd w:id="462"/>
    </w:p>
    <w:p w:rsidR="00565BFA" w:rsidRPr="00A53DC8" w:rsidRDefault="00565BFA" w:rsidP="00565BFA">
      <w:pPr>
        <w:pStyle w:val="TH"/>
        <w:rPr>
          <w:rFonts w:cs="Arial"/>
        </w:rPr>
      </w:pPr>
      <w:r w:rsidRPr="00A53DC8">
        <w:rPr>
          <w:rFonts w:cs="Arial"/>
        </w:rPr>
        <w:t>Table 7.2.3.3-1: 504 Server Time-out (step 3,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A53DC8" w:rsidTr="00273214">
        <w:trPr>
          <w:cantSplit/>
          <w:tblHeader/>
          <w:jc w:val="center"/>
        </w:trPr>
        <w:tc>
          <w:tcPr>
            <w:tcW w:w="9634" w:type="dxa"/>
            <w:shd w:val="clear" w:color="auto" w:fill="auto"/>
          </w:tcPr>
          <w:p w:rsidR="00565BFA" w:rsidRPr="00A53DC8" w:rsidRDefault="00565BFA" w:rsidP="00273214">
            <w:pPr>
              <w:pStyle w:val="TAL"/>
            </w:pPr>
            <w:r w:rsidRPr="00A53DC8">
              <w:t>Derivation path: TS 34.229-1 [2], Table in subclause A.4.6</w:t>
            </w:r>
          </w:p>
        </w:tc>
      </w:tr>
    </w:tbl>
    <w:p w:rsidR="00565BFA" w:rsidRPr="00A53DC8" w:rsidRDefault="00565BFA" w:rsidP="00565BFA"/>
    <w:p w:rsidR="00565BFA" w:rsidRPr="00A53DC8" w:rsidRDefault="00565BFA" w:rsidP="00565BFA">
      <w:pPr>
        <w:pStyle w:val="TH"/>
      </w:pPr>
      <w:r w:rsidRPr="00A53DC8">
        <w:t>Table 7.2.3.3-2: REGISTER (step 4, Table 7.2.3.2-1)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565BFA" w:rsidRPr="00A53DC8" w:rsidTr="00273214">
        <w:trPr>
          <w:cantSplit/>
          <w:tblHeader/>
          <w:jc w:val="center"/>
        </w:trPr>
        <w:tc>
          <w:tcPr>
            <w:tcW w:w="9634" w:type="dxa"/>
            <w:shd w:val="clear" w:color="auto" w:fill="auto"/>
          </w:tcPr>
          <w:p w:rsidR="00565BFA" w:rsidRPr="00A53DC8" w:rsidRDefault="00565BFA" w:rsidP="00273214">
            <w:pPr>
              <w:pStyle w:val="TAL"/>
            </w:pPr>
            <w:r w:rsidRPr="00A53DC8">
              <w:t>Derivation path: TS 34.229-1 [2], Table in subclause A.1.1 conditions A1 and A32</w:t>
            </w:r>
          </w:p>
        </w:tc>
      </w:tr>
    </w:tbl>
    <w:p w:rsidR="00565BFA" w:rsidRPr="00A53DC8" w:rsidRDefault="00565BFA" w:rsidP="00565BFA">
      <w:pPr>
        <w:rPr>
          <w:rFonts w:eastAsia="MS Gothic"/>
        </w:rPr>
      </w:pPr>
    </w:p>
    <w:p w:rsidR="00565BFA" w:rsidRPr="00A53DC8" w:rsidRDefault="006C5F1C" w:rsidP="00565BFA">
      <w:pPr>
        <w:keepNext/>
        <w:keepLines/>
        <w:spacing w:before="180"/>
        <w:ind w:left="1134" w:hanging="1134"/>
        <w:outlineLvl w:val="1"/>
        <w:rPr>
          <w:rFonts w:ascii="Arial" w:eastAsia="MS Gothic" w:hAnsi="Arial"/>
          <w:sz w:val="32"/>
        </w:rPr>
      </w:pPr>
      <w:r>
        <w:rPr>
          <w:rFonts w:ascii="Arial" w:eastAsia="MS Gothic" w:hAnsi="Arial"/>
          <w:sz w:val="32"/>
        </w:rPr>
        <w:br w:type="page"/>
      </w:r>
      <w:r w:rsidR="00565BFA" w:rsidRPr="00A53DC8">
        <w:rPr>
          <w:rFonts w:ascii="Arial" w:eastAsia="MS Gothic" w:hAnsi="Arial"/>
          <w:sz w:val="32"/>
        </w:rPr>
        <w:lastRenderedPageBreak/>
        <w:t>7.3</w:t>
      </w:r>
      <w:r w:rsidR="00565BFA" w:rsidRPr="00A53DC8">
        <w:rPr>
          <w:rFonts w:ascii="Arial" w:eastAsia="MS Gothic" w:hAnsi="Arial"/>
          <w:sz w:val="32"/>
        </w:rPr>
        <w:tab/>
        <w:t>MTSI MO Voice Call / 421 Extension Required / 5GS</w:t>
      </w:r>
    </w:p>
    <w:p w:rsidR="00565BFA" w:rsidRPr="00A53DC8" w:rsidRDefault="00565BFA" w:rsidP="00565BFA">
      <w:pPr>
        <w:pStyle w:val="Heading3"/>
        <w:rPr>
          <w:rFonts w:eastAsia="MS Gothic"/>
        </w:rPr>
      </w:pPr>
      <w:bookmarkStart w:id="463" w:name="_Toc60916101"/>
      <w:r w:rsidRPr="00A53DC8">
        <w:rPr>
          <w:rFonts w:eastAsia="MS Gothic"/>
        </w:rPr>
        <w:t>7.3.1</w:t>
      </w:r>
      <w:r w:rsidRPr="00A53DC8">
        <w:rPr>
          <w:rFonts w:eastAsia="MS Gothic"/>
        </w:rPr>
        <w:tab/>
        <w:t xml:space="preserve">Test </w:t>
      </w:r>
      <w:r w:rsidRPr="00A53DC8">
        <w:t>Purpose</w:t>
      </w:r>
      <w:r w:rsidRPr="00A53DC8">
        <w:rPr>
          <w:rFonts w:eastAsia="MS Gothic"/>
        </w:rPr>
        <w:t xml:space="preserve"> (TP)</w:t>
      </w:r>
      <w:bookmarkEnd w:id="463"/>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supporting preconditions and the precondition mechanism being enabled and UE having sent INVITE without preconditions }</w:t>
      </w:r>
    </w:p>
    <w:p w:rsidR="00565BFA" w:rsidRPr="00A53DC8" w:rsidRDefault="00565BFA" w:rsidP="00565BFA">
      <w:pPr>
        <w:pStyle w:val="PL"/>
        <w:rPr>
          <w:noProof w:val="0"/>
        </w:rPr>
      </w:pPr>
      <w:r w:rsidRPr="00A53DC8">
        <w:rPr>
          <w:b/>
          <w:noProof w:val="0"/>
        </w:rPr>
        <w:t>ensure 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421 Extension Required response with precondition option-tag in the Require header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a new INVITE request using preconditions }</w:t>
      </w:r>
    </w:p>
    <w:p w:rsidR="00565BFA" w:rsidRPr="00A53DC8" w:rsidRDefault="00A53DC8" w:rsidP="00565BFA">
      <w:pPr>
        <w:pStyle w:val="PL"/>
        <w:rPr>
          <w:noProof w:val="0"/>
        </w:rPr>
      </w:pPr>
      <w:r>
        <w:rPr>
          <w:noProof w:val="0"/>
        </w:rPr>
        <w:t xml:space="preserve">    </w:t>
      </w:r>
      <w:r w:rsidR="00565BFA" w:rsidRPr="00A53DC8">
        <w:rPr>
          <w:noProof w:val="0"/>
        </w:rPr>
        <w:t>}</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noProof w:val="0"/>
        </w:rPr>
      </w:pPr>
      <w:r w:rsidRPr="00A53DC8">
        <w:rPr>
          <w:b/>
          <w:noProof w:val="0"/>
        </w:rPr>
        <w:t>with</w:t>
      </w:r>
      <w:r w:rsidRPr="00A53DC8">
        <w:rPr>
          <w:noProof w:val="0"/>
        </w:rPr>
        <w:t xml:space="preserve"> { UE having received 200 OK for first PRACK request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Resources becoming available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UPDATE request }</w:t>
      </w:r>
    </w:p>
    <w:p w:rsidR="00565BFA" w:rsidRPr="00A53DC8" w:rsidRDefault="00A53DC8" w:rsidP="00565BFA">
      <w:pPr>
        <w:pStyle w:val="PL"/>
        <w:rPr>
          <w:noProof w:val="0"/>
        </w:rPr>
      </w:pPr>
      <w:r>
        <w:rPr>
          <w:noProof w:val="0"/>
        </w:rPr>
        <w:t xml:space="preserve">    </w:t>
      </w:r>
      <w:r w:rsidR="00565BFA" w:rsidRPr="00A53DC8">
        <w:rPr>
          <w:noProof w:val="0"/>
        </w:rPr>
        <w:t>}</w:t>
      </w:r>
    </w:p>
    <w:p w:rsidR="00565BFA" w:rsidRPr="00A53DC8" w:rsidRDefault="00565BFA" w:rsidP="00565BFA"/>
    <w:p w:rsidR="00565BFA" w:rsidRPr="00A53DC8" w:rsidRDefault="00565BFA" w:rsidP="00565BFA">
      <w:pPr>
        <w:keepNext/>
        <w:keepLines/>
        <w:spacing w:before="120"/>
        <w:ind w:left="1134" w:hanging="1134"/>
        <w:outlineLvl w:val="2"/>
        <w:rPr>
          <w:rFonts w:ascii="Arial" w:eastAsia="MS Gothic" w:hAnsi="Arial"/>
          <w:sz w:val="28"/>
        </w:rPr>
      </w:pPr>
      <w:r w:rsidRPr="00A53DC8">
        <w:rPr>
          <w:rFonts w:ascii="Arial" w:eastAsia="MS Gothic" w:hAnsi="Arial"/>
          <w:sz w:val="28"/>
        </w:rPr>
        <w:t>7.3.2</w:t>
      </w:r>
      <w:r w:rsidRPr="00A53DC8">
        <w:rPr>
          <w:rFonts w:ascii="Arial" w:eastAsia="MS Gothic" w:hAnsi="Arial"/>
          <w:sz w:val="28"/>
        </w:rPr>
        <w:tab/>
        <w:t>Conformance Requirements</w:t>
      </w:r>
    </w:p>
    <w:p w:rsidR="00565BFA" w:rsidRPr="00A53DC8" w:rsidRDefault="00565BFA" w:rsidP="00565BFA">
      <w:r w:rsidRPr="00A53DC8">
        <w:t>[TS 24.229, clause 5.1.3.1]:</w:t>
      </w:r>
    </w:p>
    <w:p w:rsidR="00565BFA" w:rsidRPr="00A53DC8" w:rsidRDefault="00565BFA" w:rsidP="00565BFA">
      <w:r w:rsidRPr="00A53DC8">
        <w:t>…</w:t>
      </w:r>
    </w:p>
    <w:p w:rsidR="00565BFA" w:rsidRPr="00A53DC8" w:rsidRDefault="00565BFA" w:rsidP="00565BFA">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565BFA" w:rsidRPr="00A53DC8" w:rsidRDefault="00565BFA" w:rsidP="00565BFA">
      <w:pPr>
        <w:ind w:left="568" w:hanging="284"/>
      </w:pPr>
      <w:r w:rsidRPr="00A53DC8">
        <w:t>-</w:t>
      </w:r>
      <w:r w:rsidRPr="00A53DC8">
        <w:tab/>
        <w:t>send a new INVITE request using the precondition mechanism; and</w:t>
      </w:r>
    </w:p>
    <w:p w:rsidR="00565BFA" w:rsidRPr="00A53DC8" w:rsidRDefault="00565BFA" w:rsidP="00565BFA">
      <w:pPr>
        <w:ind w:left="568" w:hanging="284"/>
      </w:pPr>
      <w:r w:rsidRPr="00A53DC8">
        <w:t>-</w:t>
      </w:r>
      <w:r w:rsidRPr="00A53DC8">
        <w:tab/>
        <w:t>send an UPDATE request as soon as the necessary resources are available and a 200 (OK) response for the first PRACK request has been received.</w:t>
      </w:r>
    </w:p>
    <w:p w:rsidR="00565BFA" w:rsidRPr="00A53DC8" w:rsidRDefault="00565BFA" w:rsidP="00565BFA">
      <w:pPr>
        <w:rPr>
          <w:lang w:eastAsia="zh-CN"/>
        </w:rPr>
      </w:pPr>
      <w:r w:rsidRPr="00A53DC8">
        <w:rPr>
          <w:lang w:eastAsia="zh-CN"/>
        </w:rPr>
        <w:t>…</w:t>
      </w:r>
    </w:p>
    <w:p w:rsidR="00565BFA" w:rsidRPr="00A53DC8" w:rsidRDefault="00565BFA" w:rsidP="00565BFA">
      <w:pPr>
        <w:pStyle w:val="H6"/>
        <w:rPr>
          <w:snapToGrid w:val="0"/>
        </w:rPr>
      </w:pPr>
      <w:r w:rsidRPr="00A53DC8">
        <w:rPr>
          <w:snapToGrid w:val="0"/>
        </w:rPr>
        <w:t>Reference(s)</w:t>
      </w:r>
    </w:p>
    <w:p w:rsidR="00565BFA" w:rsidRPr="00A53DC8" w:rsidRDefault="00565BFA" w:rsidP="00565BFA">
      <w:r w:rsidRPr="00A53DC8">
        <w:rPr>
          <w:snapToGrid w:val="0"/>
        </w:rPr>
        <w:t>3GPP T</w:t>
      </w:r>
      <w:r w:rsidRPr="00A53DC8">
        <w:t>S 24.229 [7], clauses 5.1.3.1.</w:t>
      </w:r>
    </w:p>
    <w:p w:rsidR="00565BFA" w:rsidRPr="00A53DC8" w:rsidRDefault="00565BFA" w:rsidP="00565BFA">
      <w:pPr>
        <w:pStyle w:val="Heading3"/>
        <w:rPr>
          <w:rFonts w:eastAsia="MS Gothic"/>
        </w:rPr>
      </w:pPr>
      <w:bookmarkStart w:id="464" w:name="_Toc60916102"/>
      <w:r w:rsidRPr="00A53DC8">
        <w:rPr>
          <w:rFonts w:eastAsia="MS Gothic"/>
        </w:rPr>
        <w:t>7.3.3</w:t>
      </w:r>
      <w:r w:rsidRPr="00A53DC8">
        <w:rPr>
          <w:rFonts w:eastAsia="MS Gothic"/>
        </w:rPr>
        <w:tab/>
        <w:t>Test description</w:t>
      </w:r>
      <w:bookmarkEnd w:id="464"/>
    </w:p>
    <w:p w:rsidR="00565BFA" w:rsidRPr="00A53DC8" w:rsidRDefault="00565BFA" w:rsidP="00565BFA">
      <w:pPr>
        <w:pStyle w:val="Heading4"/>
      </w:pPr>
      <w:bookmarkStart w:id="465" w:name="_Toc60916103"/>
      <w:r w:rsidRPr="00A53DC8">
        <w:t>7.3.3.1</w:t>
      </w:r>
      <w:r w:rsidRPr="00A53DC8">
        <w:tab/>
        <w:t>Pre-test conditions</w:t>
      </w:r>
      <w:bookmarkEnd w:id="465"/>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B10"/>
      </w:pPr>
      <w:r w:rsidRPr="00A53DC8">
        <w:rPr>
          <w:snapToGrid w:val="0"/>
        </w:rPr>
        <w:t>-</w:t>
      </w:r>
      <w:r w:rsidRPr="00A53DC8">
        <w:rPr>
          <w:snapToGrid w:val="0"/>
        </w:rPr>
        <w:tab/>
      </w:r>
      <w:r w:rsidRPr="00A53DC8">
        <w:t>UE is configured to not use the precondition mechanism.</w:t>
      </w:r>
    </w:p>
    <w:p w:rsidR="00565BFA" w:rsidRPr="00A53DC8" w:rsidRDefault="00565BFA" w:rsidP="00565BFA">
      <w:pPr>
        <w:pStyle w:val="H6"/>
        <w:rPr>
          <w:rFonts w:cs="Arial"/>
        </w:rPr>
      </w:pPr>
      <w:r w:rsidRPr="00A53DC8">
        <w:rPr>
          <w:rFonts w:cs="Arial"/>
        </w:rPr>
        <w:lastRenderedPageBreak/>
        <w:t>Preamble:</w:t>
      </w:r>
    </w:p>
    <w:p w:rsidR="00565BFA" w:rsidRPr="00A53DC8" w:rsidRDefault="00565BFA" w:rsidP="00565BFA">
      <w:pPr>
        <w:pStyle w:val="B10"/>
      </w:pPr>
      <w:r w:rsidRPr="00A53DC8">
        <w:t>-</w:t>
      </w:r>
      <w:r w:rsidRPr="00A53DC8">
        <w:tab/>
        <w:t>The UE is in test state 1N-A (TS 38.508-1[21]) and registered to IMS.</w:t>
      </w:r>
    </w:p>
    <w:p w:rsidR="00565BFA" w:rsidRPr="00A53DC8" w:rsidRDefault="00565BFA" w:rsidP="00565BFA">
      <w:pPr>
        <w:pStyle w:val="Heading4"/>
        <w:rPr>
          <w:snapToGrid w:val="0"/>
        </w:rPr>
      </w:pPr>
      <w:bookmarkStart w:id="466" w:name="_Toc60916104"/>
      <w:r w:rsidRPr="00A53DC8">
        <w:t>7.3.3.2</w:t>
      </w:r>
      <w:r w:rsidRPr="00A53DC8">
        <w:tab/>
      </w:r>
      <w:r w:rsidRPr="00A53DC8">
        <w:rPr>
          <w:snapToGrid w:val="0"/>
        </w:rPr>
        <w:t>Test procedure sequence</w:t>
      </w:r>
      <w:bookmarkEnd w:id="466"/>
    </w:p>
    <w:p w:rsidR="00565BFA" w:rsidRPr="00A53DC8" w:rsidRDefault="00565BFA" w:rsidP="00565BFA">
      <w:pPr>
        <w:pStyle w:val="TH"/>
        <w:rPr>
          <w:rFonts w:cs="Arial"/>
        </w:rPr>
      </w:pPr>
      <w:r w:rsidRPr="00A53DC8">
        <w:rPr>
          <w:rFonts w:cs="Arial"/>
        </w:rPr>
        <w:t>Table 7.3.3.2-1: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1</w:t>
            </w:r>
          </w:p>
        </w:tc>
        <w:tc>
          <w:tcPr>
            <w:tcW w:w="3968" w:type="dxa"/>
          </w:tcPr>
          <w:p w:rsidR="00565BFA" w:rsidRPr="00A53DC8" w:rsidRDefault="00565BFA" w:rsidP="00273214">
            <w:pPr>
              <w:pStyle w:val="TAC"/>
              <w:jc w:val="left"/>
            </w:pPr>
            <w:r w:rsidRPr="00A53DC8">
              <w:t>UE is made to attempt an IMS voice call.</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C"/>
              <w:rPr>
                <w:lang w:eastAsia="zh-CN"/>
              </w:rPr>
            </w:pPr>
            <w:r w:rsidRPr="00A53DC8">
              <w:rPr>
                <w:lang w:eastAsia="zh-CN"/>
              </w:rPr>
              <w:t>-</w:t>
            </w:r>
          </w:p>
        </w:tc>
        <w:tc>
          <w:tcPr>
            <w:tcW w:w="567" w:type="dxa"/>
            <w:tcBorders>
              <w:top w:val="nil"/>
            </w:tcBorders>
          </w:tcPr>
          <w:p w:rsidR="00565BFA" w:rsidRPr="00A53DC8" w:rsidRDefault="00565BFA" w:rsidP="00273214">
            <w:pPr>
              <w:pStyle w:val="TAC"/>
              <w:rPr>
                <w:lang w:eastAsia="zh-CN"/>
              </w:rPr>
            </w:pPr>
            <w:r w:rsidRPr="00A53DC8">
              <w:rPr>
                <w:lang w:eastAsia="zh-CN"/>
              </w:rPr>
              <w:t>-</w:t>
            </w:r>
          </w:p>
        </w:tc>
        <w:tc>
          <w:tcPr>
            <w:tcW w:w="850" w:type="dxa"/>
            <w:tcBorders>
              <w:top w:val="nil"/>
            </w:tcBorders>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Borders>
              <w:top w:val="nil"/>
            </w:tcBorders>
          </w:tcPr>
          <w:p w:rsidR="00565BFA" w:rsidRPr="00A53DC8" w:rsidRDefault="00565BFA" w:rsidP="00273214">
            <w:pPr>
              <w:pStyle w:val="TAC"/>
              <w:rPr>
                <w:lang w:eastAsia="zh-CN"/>
              </w:rPr>
            </w:pPr>
            <w:r w:rsidRPr="00A53DC8">
              <w:rPr>
                <w:lang w:eastAsia="zh-CN"/>
              </w:rPr>
              <w:t>2</w:t>
            </w:r>
          </w:p>
        </w:tc>
        <w:tc>
          <w:tcPr>
            <w:tcW w:w="3968" w:type="dxa"/>
          </w:tcPr>
          <w:p w:rsidR="00565BFA" w:rsidRPr="00A53DC8" w:rsidRDefault="00565BFA" w:rsidP="00273214">
            <w:pPr>
              <w:pStyle w:val="TAC"/>
              <w:jc w:val="left"/>
            </w:pPr>
            <w:r w:rsidRPr="00A53DC8">
              <w:t>Steps 2-7 of generic procedure specified in Table 4.9.15.2.2-1 of TS 38.508-1 [21] are performed.</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C"/>
              <w:rPr>
                <w:lang w:eastAsia="zh-CN"/>
              </w:rPr>
            </w:pPr>
            <w:r w:rsidRPr="00A53DC8">
              <w:rPr>
                <w:lang w:eastAsia="zh-CN"/>
              </w:rPr>
              <w:t>-</w:t>
            </w:r>
          </w:p>
        </w:tc>
        <w:tc>
          <w:tcPr>
            <w:tcW w:w="567" w:type="dxa"/>
            <w:tcBorders>
              <w:top w:val="nil"/>
            </w:tcBorders>
          </w:tcPr>
          <w:p w:rsidR="00565BFA" w:rsidRPr="00A53DC8" w:rsidRDefault="00565BFA" w:rsidP="00273214">
            <w:pPr>
              <w:pStyle w:val="TAC"/>
              <w:rPr>
                <w:lang w:eastAsia="zh-CN"/>
              </w:rPr>
            </w:pPr>
            <w:r w:rsidRPr="00A53DC8">
              <w:rPr>
                <w:lang w:eastAsia="zh-CN"/>
              </w:rPr>
              <w:t>-</w:t>
            </w:r>
          </w:p>
        </w:tc>
        <w:tc>
          <w:tcPr>
            <w:tcW w:w="850" w:type="dxa"/>
            <w:tcBorders>
              <w:top w:val="nil"/>
            </w:tcBorders>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3</w:t>
            </w:r>
          </w:p>
        </w:tc>
        <w:tc>
          <w:tcPr>
            <w:tcW w:w="3968" w:type="dxa"/>
          </w:tcPr>
          <w:p w:rsidR="00565BFA" w:rsidRPr="00A53DC8" w:rsidRDefault="00565BFA" w:rsidP="00273214">
            <w:pPr>
              <w:pStyle w:val="TAL"/>
              <w:rPr>
                <w:rFonts w:eastAsia="MS Gothic"/>
              </w:rPr>
            </w:pPr>
            <w:r w:rsidRPr="00A53DC8">
              <w:t>Step 1 of Annex A.4.2 happens</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4</w:t>
            </w:r>
          </w:p>
        </w:tc>
        <w:tc>
          <w:tcPr>
            <w:tcW w:w="3968" w:type="dxa"/>
          </w:tcPr>
          <w:p w:rsidR="00565BFA" w:rsidRPr="00A53DC8" w:rsidRDefault="00565BFA" w:rsidP="00273214">
            <w:pPr>
              <w:pStyle w:val="TAL"/>
              <w:rPr>
                <w:rFonts w:eastAsia="MS Gothic"/>
              </w:rPr>
            </w:pPr>
            <w:r w:rsidRPr="00A53DC8">
              <w:t>Step 2 of Annex A.4.2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100 Trying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5</w:t>
            </w:r>
          </w:p>
        </w:tc>
        <w:tc>
          <w:tcPr>
            <w:tcW w:w="3968" w:type="dxa"/>
          </w:tcPr>
          <w:p w:rsidR="00565BFA" w:rsidRPr="00A53DC8" w:rsidRDefault="00565BFA" w:rsidP="00273214">
            <w:pPr>
              <w:pStyle w:val="TAL"/>
              <w:rPr>
                <w:lang w:eastAsia="zh-CN"/>
              </w:rPr>
            </w:pPr>
            <w:r w:rsidRPr="00A53DC8">
              <w:rPr>
                <w:lang w:eastAsia="zh-CN"/>
              </w:rPr>
              <w:t>The SS sends a 421 response including the "precondition" option-tag in the Require header field</w:t>
            </w:r>
          </w:p>
        </w:tc>
        <w:tc>
          <w:tcPr>
            <w:tcW w:w="708" w:type="dxa"/>
          </w:tcPr>
          <w:p w:rsidR="00565BFA" w:rsidRPr="00A53DC8" w:rsidRDefault="00565BFA" w:rsidP="00273214">
            <w:pPr>
              <w:pStyle w:val="TAC"/>
              <w:rPr>
                <w:lang w:eastAsia="zh-CN"/>
              </w:rPr>
            </w:pPr>
            <w:r w:rsidRPr="00A53DC8">
              <w:rPr>
                <w:lang w:eastAsia="zh-CN"/>
              </w:rPr>
              <w:t>&lt;--</w:t>
            </w:r>
          </w:p>
        </w:tc>
        <w:tc>
          <w:tcPr>
            <w:tcW w:w="2976" w:type="dxa"/>
          </w:tcPr>
          <w:p w:rsidR="00565BFA" w:rsidRPr="00A53DC8" w:rsidRDefault="00565BFA" w:rsidP="00273214">
            <w:pPr>
              <w:pStyle w:val="TAL"/>
              <w:rPr>
                <w:lang w:eastAsia="zh-CN"/>
              </w:rPr>
            </w:pPr>
            <w:r w:rsidRPr="00A53DC8">
              <w:rPr>
                <w:lang w:eastAsia="zh-CN"/>
              </w:rPr>
              <w:t>421 Extension Required</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6</w:t>
            </w:r>
          </w:p>
        </w:tc>
        <w:tc>
          <w:tcPr>
            <w:tcW w:w="3968" w:type="dxa"/>
          </w:tcPr>
          <w:p w:rsidR="00565BFA" w:rsidRPr="00A53DC8" w:rsidRDefault="00565BFA" w:rsidP="00273214">
            <w:pPr>
              <w:pStyle w:val="TAL"/>
            </w:pPr>
            <w:r w:rsidRPr="00A53DC8">
              <w:t>Step 1 of Annex A.4.1 happens</w:t>
            </w:r>
          </w:p>
          <w:p w:rsidR="00565BFA" w:rsidRPr="00A53DC8" w:rsidRDefault="00565BFA" w:rsidP="00273214">
            <w:pPr>
              <w:pStyle w:val="TAL"/>
            </w:pPr>
            <w:r w:rsidRPr="00A53DC8">
              <w:t>(Check: does the UE sends new INVITE request using preconditions?)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vAlign w:val="center"/>
          </w:tcPr>
          <w:p w:rsidR="00565BFA" w:rsidRPr="00A53DC8" w:rsidRDefault="00565BFA" w:rsidP="00273214">
            <w:pPr>
              <w:pStyle w:val="TAC"/>
              <w:rPr>
                <w:lang w:eastAsia="zh-CN"/>
              </w:rPr>
            </w:pPr>
            <w:r w:rsidRPr="00A53DC8">
              <w:rPr>
                <w:lang w:eastAsia="zh-CN"/>
              </w:rPr>
              <w:t>1</w:t>
            </w:r>
          </w:p>
        </w:tc>
        <w:tc>
          <w:tcPr>
            <w:tcW w:w="850" w:type="dxa"/>
            <w:vAlign w:val="center"/>
          </w:tcPr>
          <w:p w:rsidR="00565BFA" w:rsidRPr="00A53DC8" w:rsidRDefault="00565BFA" w:rsidP="00273214">
            <w:pPr>
              <w:pStyle w:val="TAC"/>
            </w:pPr>
            <w:r w:rsidRPr="00A53DC8">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7</w:t>
            </w:r>
          </w:p>
        </w:tc>
        <w:tc>
          <w:tcPr>
            <w:tcW w:w="3968" w:type="dxa"/>
          </w:tcPr>
          <w:p w:rsidR="00565BFA" w:rsidRPr="00A53DC8" w:rsidRDefault="00565BFA" w:rsidP="00273214">
            <w:pPr>
              <w:pStyle w:val="TAL"/>
            </w:pPr>
            <w:r w:rsidRPr="00A53DC8">
              <w:t>Step 2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100 Trying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8</w:t>
            </w:r>
          </w:p>
        </w:tc>
        <w:tc>
          <w:tcPr>
            <w:tcW w:w="3968" w:type="dxa"/>
          </w:tcPr>
          <w:p w:rsidR="00565BFA" w:rsidRPr="00A53DC8" w:rsidRDefault="00565BFA" w:rsidP="00273214">
            <w:pPr>
              <w:pStyle w:val="TAL"/>
            </w:pPr>
            <w:r w:rsidRPr="00A53DC8">
              <w:t>Step 3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183 Session Progress</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pPr>
            <w:r w:rsidRPr="00A53DC8">
              <w:t>Step 4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10</w:t>
            </w:r>
          </w:p>
        </w:tc>
        <w:tc>
          <w:tcPr>
            <w:tcW w:w="3968" w:type="dxa"/>
          </w:tcPr>
          <w:p w:rsidR="00565BFA" w:rsidRPr="00A53DC8" w:rsidRDefault="00565BFA" w:rsidP="00273214">
            <w:pPr>
              <w:pStyle w:val="TAL"/>
            </w:pPr>
            <w:r w:rsidRPr="00A53DC8">
              <w:t>Step 5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11</w:t>
            </w:r>
          </w:p>
        </w:tc>
        <w:tc>
          <w:tcPr>
            <w:tcW w:w="3968" w:type="dxa"/>
          </w:tcPr>
          <w:p w:rsidR="00565BFA" w:rsidRPr="00A53DC8" w:rsidRDefault="00565BFA" w:rsidP="00273214">
            <w:pPr>
              <w:pStyle w:val="TAL"/>
            </w:pPr>
            <w:r w:rsidRPr="00A53DC8">
              <w:t>Check: Does the UE send UPDATE request?</w:t>
            </w:r>
          </w:p>
          <w:p w:rsidR="00565BFA" w:rsidRPr="00A53DC8" w:rsidRDefault="00565BFA" w:rsidP="00273214">
            <w:pPr>
              <w:pStyle w:val="TAL"/>
            </w:pPr>
            <w:r w:rsidRPr="00A53DC8">
              <w:t>(Step 6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UPDATE</w:t>
            </w:r>
          </w:p>
        </w:tc>
        <w:tc>
          <w:tcPr>
            <w:tcW w:w="567" w:type="dxa"/>
            <w:vAlign w:val="center"/>
          </w:tcPr>
          <w:p w:rsidR="00565BFA" w:rsidRPr="00A53DC8" w:rsidRDefault="00565BFA" w:rsidP="00273214">
            <w:pPr>
              <w:pStyle w:val="TAC"/>
              <w:rPr>
                <w:lang w:eastAsia="zh-CN"/>
              </w:rPr>
            </w:pPr>
            <w:r w:rsidRPr="00A53DC8">
              <w:rPr>
                <w:lang w:eastAsia="zh-CN"/>
              </w:rPr>
              <w:t>2</w:t>
            </w:r>
          </w:p>
        </w:tc>
        <w:tc>
          <w:tcPr>
            <w:tcW w:w="850" w:type="dxa"/>
            <w:vAlign w:val="center"/>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12</w:t>
            </w:r>
          </w:p>
        </w:tc>
        <w:tc>
          <w:tcPr>
            <w:tcW w:w="3968" w:type="dxa"/>
          </w:tcPr>
          <w:p w:rsidR="00565BFA" w:rsidRPr="00A53DC8" w:rsidRDefault="00565BFA" w:rsidP="00273214">
            <w:pPr>
              <w:pStyle w:val="TAL"/>
            </w:pPr>
            <w:r w:rsidRPr="00A53DC8">
              <w:t>Step 7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13</w:t>
            </w:r>
          </w:p>
        </w:tc>
        <w:tc>
          <w:tcPr>
            <w:tcW w:w="3968" w:type="dxa"/>
          </w:tcPr>
          <w:p w:rsidR="00565BFA" w:rsidRPr="00A53DC8" w:rsidRDefault="00565BFA" w:rsidP="00273214">
            <w:pPr>
              <w:pStyle w:val="TAL"/>
            </w:pPr>
            <w:r w:rsidRPr="00A53DC8">
              <w:t>Step 8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180 Ringing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14</w:t>
            </w:r>
          </w:p>
        </w:tc>
        <w:tc>
          <w:tcPr>
            <w:tcW w:w="3968" w:type="dxa"/>
          </w:tcPr>
          <w:p w:rsidR="00565BFA" w:rsidRPr="00A53DC8" w:rsidRDefault="00565BFA" w:rsidP="00273214">
            <w:pPr>
              <w:pStyle w:val="TAL"/>
            </w:pPr>
            <w:r w:rsidRPr="00A53DC8">
              <w:t>Step 9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15</w:t>
            </w:r>
          </w:p>
        </w:tc>
        <w:tc>
          <w:tcPr>
            <w:tcW w:w="3968" w:type="dxa"/>
          </w:tcPr>
          <w:p w:rsidR="00565BFA" w:rsidRPr="00A53DC8" w:rsidRDefault="00565BFA" w:rsidP="00273214">
            <w:pPr>
              <w:pStyle w:val="TAL"/>
            </w:pPr>
            <w:r w:rsidRPr="00A53DC8">
              <w:t>Step 10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16</w:t>
            </w:r>
          </w:p>
        </w:tc>
        <w:tc>
          <w:tcPr>
            <w:tcW w:w="3968" w:type="dxa"/>
          </w:tcPr>
          <w:p w:rsidR="00565BFA" w:rsidRPr="00A53DC8" w:rsidRDefault="00565BFA" w:rsidP="00273214">
            <w:pPr>
              <w:pStyle w:val="TAL"/>
            </w:pPr>
            <w:r w:rsidRPr="00A53DC8">
              <w:t>Step 11 of Annex A.4.1 happens</w:t>
            </w:r>
          </w:p>
        </w:tc>
        <w:tc>
          <w:tcPr>
            <w:tcW w:w="708" w:type="dxa"/>
          </w:tcPr>
          <w:p w:rsidR="00565BFA" w:rsidRPr="00A53DC8" w:rsidRDefault="00565BFA" w:rsidP="00273214">
            <w:pPr>
              <w:pStyle w:val="TAC"/>
            </w:pPr>
            <w:r w:rsidRPr="00A53DC8">
              <w:t>&lt;--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17</w:t>
            </w:r>
          </w:p>
        </w:tc>
        <w:tc>
          <w:tcPr>
            <w:tcW w:w="3968" w:type="dxa"/>
          </w:tcPr>
          <w:p w:rsidR="00565BFA" w:rsidRPr="00A53DC8" w:rsidRDefault="00565BFA" w:rsidP="00273214">
            <w:pPr>
              <w:pStyle w:val="TAL"/>
            </w:pPr>
            <w:r w:rsidRPr="00A53DC8">
              <w:t>Step 12 of Annex A.4.1 happens</w:t>
            </w:r>
          </w:p>
        </w:tc>
        <w:tc>
          <w:tcPr>
            <w:tcW w:w="708" w:type="dxa"/>
          </w:tcPr>
          <w:p w:rsidR="00565BFA" w:rsidRPr="00A53DC8" w:rsidRDefault="00565BFA" w:rsidP="00273214">
            <w:pPr>
              <w:pStyle w:val="TAC"/>
            </w:pPr>
            <w:r w:rsidRPr="00A53DC8">
              <w:t>--&gt;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bl>
    <w:p w:rsidR="00565BFA" w:rsidRPr="00A53DC8" w:rsidRDefault="00565BFA" w:rsidP="00565BFA"/>
    <w:p w:rsidR="00565BFA" w:rsidRPr="00A53DC8" w:rsidRDefault="00565BFA" w:rsidP="00565BFA">
      <w:pPr>
        <w:pStyle w:val="Heading4"/>
      </w:pPr>
      <w:bookmarkStart w:id="467" w:name="_Toc60916105"/>
      <w:r w:rsidRPr="00A53DC8">
        <w:t>7.3.3.3</w:t>
      </w:r>
      <w:r w:rsidRPr="00A53DC8">
        <w:tab/>
        <w:t>Specific message contents</w:t>
      </w:r>
      <w:bookmarkEnd w:id="467"/>
    </w:p>
    <w:p w:rsidR="00565BFA" w:rsidRPr="00A53DC8" w:rsidRDefault="00565BFA" w:rsidP="00565BFA">
      <w:pPr>
        <w:pStyle w:val="TH"/>
      </w:pPr>
      <w:r w:rsidRPr="00A53DC8">
        <w:t xml:space="preserve">Table 7.3.3.3-1: 421 Extension Required (step 4, table </w:t>
      </w:r>
      <w:r w:rsidRPr="00A53DC8">
        <w:rPr>
          <w:rFonts w:cs="Arial"/>
        </w:rPr>
        <w:t>7.3.3.2</w:t>
      </w:r>
      <w:r w:rsidRPr="00A53DC8">
        <w:t>-1)</w:t>
      </w:r>
    </w:p>
    <w:tbl>
      <w:tblPr>
        <w:tblW w:w="0" w:type="auto"/>
        <w:jc w:val="center"/>
        <w:tblCellMar>
          <w:left w:w="28" w:type="dxa"/>
          <w:right w:w="115" w:type="dxa"/>
        </w:tblCellMar>
        <w:tblLook w:val="01E0" w:firstRow="1" w:lastRow="1" w:firstColumn="1" w:lastColumn="1" w:noHBand="0" w:noVBand="0"/>
      </w:tblPr>
      <w:tblGrid>
        <w:gridCol w:w="1778"/>
        <w:gridCol w:w="874"/>
        <w:gridCol w:w="4796"/>
        <w:gridCol w:w="746"/>
        <w:gridCol w:w="1440"/>
      </w:tblGrid>
      <w:tr w:rsidR="00565BFA" w:rsidRPr="00A53DC8" w:rsidTr="00273214">
        <w:trPr>
          <w:cantSplit/>
          <w:tblHeader/>
          <w:jc w:val="center"/>
        </w:trPr>
        <w:tc>
          <w:tcPr>
            <w:tcW w:w="17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Header/param</w:t>
            </w:r>
          </w:p>
        </w:tc>
        <w:tc>
          <w:tcPr>
            <w:tcW w:w="874"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Cond</w:t>
            </w:r>
          </w:p>
        </w:tc>
        <w:tc>
          <w:tcPr>
            <w:tcW w:w="47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Value/remark</w:t>
            </w:r>
          </w:p>
        </w:tc>
        <w:tc>
          <w:tcPr>
            <w:tcW w:w="74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Rel</w:t>
            </w:r>
          </w:p>
        </w:tc>
        <w:tc>
          <w:tcPr>
            <w:tcW w:w="144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keepNext/>
              <w:keepLines/>
              <w:spacing w:after="0"/>
              <w:jc w:val="center"/>
              <w:rPr>
                <w:rFonts w:ascii="Arial" w:hAnsi="Arial"/>
                <w:b/>
                <w:sz w:val="18"/>
              </w:rPr>
            </w:pPr>
            <w:r w:rsidRPr="00A53DC8">
              <w:rPr>
                <w:rFonts w:ascii="Arial" w:hAnsi="Arial"/>
                <w:b/>
                <w:sz w:val="18"/>
              </w:rPr>
              <w:t>Reference</w:t>
            </w: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Status-Line</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SIP-Version</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SIP/2.0</w:t>
            </w:r>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Status-Code</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421</w:t>
            </w:r>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Reason-Phrase</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Extension Required</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Via</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via-parm</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From</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To</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addr-spec</w:t>
            </w:r>
          </w:p>
        </w:tc>
        <w:tc>
          <w:tcPr>
            <w:tcW w:w="874"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 xml:space="preserve">same value as </w:t>
            </w:r>
            <w:bookmarkStart w:id="468" w:name="OLE_LINK8"/>
            <w:r w:rsidRPr="00A53DC8">
              <w:rPr>
                <w:rFonts w:ascii="Arial" w:hAnsi="Arial"/>
                <w:sz w:val="18"/>
              </w:rPr>
              <w:t>received in request</w:t>
            </w:r>
            <w:bookmarkEnd w:id="468"/>
          </w:p>
        </w:tc>
        <w:tc>
          <w:tcPr>
            <w:tcW w:w="746"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tag</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Call-ID</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callid</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CSeq</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value</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same value as received in request</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r>
      <w:tr w:rsidR="00565BFA" w:rsidRPr="00A53DC8" w:rsidTr="00273214">
        <w:trPr>
          <w:cantSplit/>
          <w:tblHeader/>
          <w:jc w:val="center"/>
        </w:trPr>
        <w:tc>
          <w:tcPr>
            <w:tcW w:w="1778"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b/>
                <w:sz w:val="18"/>
              </w:rPr>
            </w:pPr>
            <w:r w:rsidRPr="00A53DC8">
              <w:rPr>
                <w:rFonts w:ascii="Arial" w:hAnsi="Arial"/>
                <w:b/>
                <w:sz w:val="18"/>
              </w:rPr>
              <w:t>Require</w:t>
            </w:r>
          </w:p>
        </w:tc>
        <w:tc>
          <w:tcPr>
            <w:tcW w:w="874"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746"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top w:val="single" w:sz="4" w:space="0" w:color="auto"/>
              <w:left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RFC 3261 [6]</w:t>
            </w:r>
          </w:p>
        </w:tc>
      </w:tr>
      <w:tr w:rsidR="00565BFA" w:rsidRPr="00A53DC8" w:rsidTr="00273214">
        <w:trPr>
          <w:cantSplit/>
          <w:tblHeader/>
          <w:jc w:val="center"/>
        </w:trPr>
        <w:tc>
          <w:tcPr>
            <w:tcW w:w="1778"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sz w:val="18"/>
              </w:rPr>
              <w:tab/>
              <w:t>option-tag</w:t>
            </w:r>
          </w:p>
        </w:tc>
        <w:tc>
          <w:tcPr>
            <w:tcW w:w="874"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479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r w:rsidRPr="00A53DC8">
              <w:rPr>
                <w:rFonts w:ascii="Arial" w:hAnsi="Arial"/>
                <w:i/>
                <w:sz w:val="18"/>
              </w:rPr>
              <w:t>precondition</w:t>
            </w:r>
          </w:p>
        </w:tc>
        <w:tc>
          <w:tcPr>
            <w:tcW w:w="746"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rPr>
            </w:pPr>
          </w:p>
        </w:tc>
        <w:tc>
          <w:tcPr>
            <w:tcW w:w="1440" w:type="dxa"/>
            <w:tcBorders>
              <w:left w:val="single" w:sz="4" w:space="0" w:color="auto"/>
              <w:bottom w:val="single" w:sz="4" w:space="0" w:color="auto"/>
              <w:right w:val="single" w:sz="4" w:space="0" w:color="auto"/>
            </w:tcBorders>
          </w:tcPr>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RFC 3312 [29]</w:t>
            </w:r>
          </w:p>
        </w:tc>
      </w:tr>
    </w:tbl>
    <w:p w:rsidR="00565BFA" w:rsidRPr="00A53DC8" w:rsidRDefault="00565BFA" w:rsidP="00565BFA"/>
    <w:p w:rsidR="003A1CC3" w:rsidRPr="00A53DC8" w:rsidRDefault="003A1CC3" w:rsidP="003A1CC3">
      <w:pPr>
        <w:pStyle w:val="Heading2"/>
        <w:rPr>
          <w:rFonts w:eastAsia="MS Gothic"/>
        </w:rPr>
      </w:pPr>
      <w:bookmarkStart w:id="469" w:name="_Toc60916106"/>
      <w:r w:rsidRPr="00A53DC8">
        <w:rPr>
          <w:rFonts w:eastAsia="MS Gothic"/>
        </w:rPr>
        <w:lastRenderedPageBreak/>
        <w:t>7.4</w:t>
      </w:r>
      <w:r w:rsidRPr="00A53DC8">
        <w:rPr>
          <w:rFonts w:eastAsia="MS Gothic"/>
        </w:rPr>
        <w:tab/>
        <w:t>MTSI MO Voice Call with preconditions at both originating and terminating UE / 5GS</w:t>
      </w:r>
      <w:bookmarkEnd w:id="444"/>
      <w:bookmarkEnd w:id="445"/>
      <w:bookmarkEnd w:id="447"/>
      <w:bookmarkEnd w:id="448"/>
      <w:bookmarkEnd w:id="449"/>
      <w:bookmarkEnd w:id="469"/>
    </w:p>
    <w:p w:rsidR="003A1CC3" w:rsidRPr="00A53DC8" w:rsidRDefault="003A1CC3" w:rsidP="00EB3D4C">
      <w:pPr>
        <w:pStyle w:val="Heading3"/>
        <w:rPr>
          <w:rFonts w:eastAsia="MS Gothic"/>
        </w:rPr>
      </w:pPr>
      <w:bookmarkStart w:id="470" w:name="_Toc42778740"/>
      <w:bookmarkStart w:id="471" w:name="_Toc42785187"/>
      <w:bookmarkStart w:id="472" w:name="_Toc43210204"/>
      <w:bookmarkStart w:id="473" w:name="_Toc51948430"/>
      <w:bookmarkStart w:id="474" w:name="_Toc52162503"/>
      <w:bookmarkStart w:id="475" w:name="_Toc60916107"/>
      <w:r w:rsidRPr="00A53DC8">
        <w:rPr>
          <w:rFonts w:eastAsia="MS Gothic"/>
        </w:rPr>
        <w:t>7.4.1</w:t>
      </w:r>
      <w:r w:rsidRPr="00A53DC8">
        <w:rPr>
          <w:rFonts w:eastAsia="MS Gothic"/>
        </w:rPr>
        <w:tab/>
        <w:t>Test Purpose (TP)</w:t>
      </w:r>
      <w:bookmarkEnd w:id="470"/>
      <w:bookmarkEnd w:id="471"/>
      <w:bookmarkEnd w:id="472"/>
      <w:bookmarkEnd w:id="473"/>
      <w:bookmarkEnd w:id="474"/>
      <w:bookmarkEnd w:id="475"/>
    </w:p>
    <w:p w:rsidR="003A1CC3" w:rsidRPr="00A53DC8" w:rsidRDefault="003A1CC3" w:rsidP="003A1CC3">
      <w:pPr>
        <w:pStyle w:val="H6"/>
      </w:pPr>
      <w:r w:rsidRPr="00A53DC8">
        <w:t>(1)</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being registered to IMS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INVITE for voice call with preconditions</w:t>
      </w:r>
      <w:r w:rsidRPr="00A53DC8">
        <w:rPr>
          <w:noProof w:val="0"/>
        </w:rPr>
        <w:t xml:space="preserve">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(2)</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INVITE with preconditions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100 Trying followed by 183 Session Progress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PRACK</w:t>
      </w:r>
      <w:r w:rsidRPr="00A53DC8">
        <w:rPr>
          <w:noProof w:val="0"/>
        </w:rPr>
        <w:t xml:space="preserve"> for 183 Session Progress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(3)</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PRACK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for PRACK and resources are available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UPDATE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(4)</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UPDATE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UPDATE followed by 180 Ringing sent reliably</w:t>
      </w:r>
      <w:r w:rsidRPr="00A53DC8">
        <w:rPr>
          <w:noProof w:val="0"/>
          <w:snapToGrid w:val="0"/>
        </w:rPr>
        <w:t xml:space="preserve">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PRACK for 180 Ringing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3A1CC3">
      <w:pPr>
        <w:pStyle w:val="H6"/>
      </w:pPr>
      <w:r w:rsidRPr="00A53DC8">
        <w:t>(5)</w:t>
      </w:r>
    </w:p>
    <w:p w:rsidR="003A1CC3" w:rsidRPr="00A53DC8" w:rsidRDefault="003A1CC3" w:rsidP="003A1CC3">
      <w:pPr>
        <w:pStyle w:val="PL"/>
        <w:rPr>
          <w:rFonts w:eastAsia="Malgun Gothic"/>
          <w:b/>
          <w:noProof w:val="0"/>
        </w:rPr>
      </w:pPr>
      <w:r w:rsidRPr="00A53DC8">
        <w:rPr>
          <w:b/>
          <w:noProof w:val="0"/>
        </w:rPr>
        <w:t>with</w:t>
      </w:r>
      <w:r w:rsidRPr="00A53DC8">
        <w:rPr>
          <w:noProof w:val="0"/>
        </w:rPr>
        <w:t xml:space="preserve"> { UE having sent PRACK for 180 Ringing }</w:t>
      </w:r>
    </w:p>
    <w:p w:rsidR="003A1CC3" w:rsidRPr="00A53DC8" w:rsidRDefault="003A1CC3" w:rsidP="003A1CC3">
      <w:pPr>
        <w:pStyle w:val="PL"/>
        <w:rPr>
          <w:noProof w:val="0"/>
        </w:rPr>
      </w:pPr>
      <w:r w:rsidRPr="00A53DC8">
        <w:rPr>
          <w:b/>
          <w:noProof w:val="0"/>
        </w:rPr>
        <w:t>ensure that</w:t>
      </w:r>
      <w:r w:rsidRPr="00A53DC8">
        <w:rPr>
          <w:noProof w:val="0"/>
        </w:rPr>
        <w:t xml:space="preserve"> {</w:t>
      </w:r>
    </w:p>
    <w:p w:rsidR="003A1CC3" w:rsidRPr="00A53DC8" w:rsidRDefault="003A1CC3" w:rsidP="003A1CC3">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for PRACK followed by 200 OK for INVITE</w:t>
      </w:r>
      <w:r w:rsidRPr="00A53DC8">
        <w:rPr>
          <w:noProof w:val="0"/>
          <w:snapToGrid w:val="0"/>
        </w:rPr>
        <w:t xml:space="preserve"> </w:t>
      </w:r>
      <w:r w:rsidRPr="00A53DC8">
        <w:rPr>
          <w:noProof w:val="0"/>
        </w:rPr>
        <w:t>}</w:t>
      </w:r>
    </w:p>
    <w:p w:rsidR="003A1CC3" w:rsidRPr="00A53DC8" w:rsidRDefault="003A1CC3" w:rsidP="003A1CC3">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w:t>
      </w:r>
      <w:r w:rsidRPr="00A53DC8">
        <w:rPr>
          <w:noProof w:val="0"/>
        </w:rPr>
        <w:t>sends ACK }</w:t>
      </w:r>
    </w:p>
    <w:p w:rsidR="003A1CC3" w:rsidRDefault="003A1CC3" w:rsidP="003A1CC3">
      <w:pPr>
        <w:pStyle w:val="PL"/>
        <w:rPr>
          <w:noProof w:val="0"/>
        </w:rPr>
      </w:pPr>
      <w:r w:rsidRPr="00A53DC8">
        <w:rPr>
          <w:noProof w:val="0"/>
        </w:rPr>
        <w:t xml:space="preserve">            }</w:t>
      </w:r>
    </w:p>
    <w:p w:rsidR="00A53DC8" w:rsidRPr="00A53DC8" w:rsidRDefault="00A53DC8" w:rsidP="003A1CC3">
      <w:pPr>
        <w:pStyle w:val="PL"/>
        <w:rPr>
          <w:noProof w:val="0"/>
        </w:rPr>
      </w:pPr>
    </w:p>
    <w:p w:rsidR="003A1CC3" w:rsidRPr="00A53DC8" w:rsidRDefault="003A1CC3" w:rsidP="00EB3D4C">
      <w:pPr>
        <w:pStyle w:val="Heading3"/>
        <w:rPr>
          <w:rFonts w:eastAsia="MS Gothic"/>
        </w:rPr>
      </w:pPr>
      <w:bookmarkStart w:id="476" w:name="_Toc42778741"/>
      <w:bookmarkStart w:id="477" w:name="_Toc42785188"/>
      <w:bookmarkStart w:id="478" w:name="_Toc43210205"/>
      <w:bookmarkStart w:id="479" w:name="_Toc51948431"/>
      <w:bookmarkStart w:id="480" w:name="_Toc52162504"/>
      <w:bookmarkStart w:id="481" w:name="_Toc60916108"/>
      <w:r w:rsidRPr="00A53DC8">
        <w:rPr>
          <w:rFonts w:eastAsia="MS Gothic"/>
        </w:rPr>
        <w:t>7.4.2</w:t>
      </w:r>
      <w:r w:rsidRPr="00A53DC8">
        <w:rPr>
          <w:rFonts w:eastAsia="MS Gothic"/>
        </w:rPr>
        <w:tab/>
        <w:t>Conformance Requirements</w:t>
      </w:r>
      <w:bookmarkEnd w:id="476"/>
      <w:bookmarkEnd w:id="477"/>
      <w:bookmarkEnd w:id="478"/>
      <w:bookmarkEnd w:id="479"/>
      <w:bookmarkEnd w:id="480"/>
      <w:bookmarkEnd w:id="481"/>
    </w:p>
    <w:p w:rsidR="003A1CC3" w:rsidRPr="00A53DC8" w:rsidRDefault="003A1CC3" w:rsidP="003A1CC3">
      <w:r w:rsidRPr="00A53DC8">
        <w:t>Editor</w:t>
      </w:r>
      <w:r w:rsidR="00D44BAD" w:rsidRPr="00A53DC8">
        <w:t>'</w:t>
      </w:r>
      <w:r w:rsidRPr="00A53DC8">
        <w:t>s Note: Conformance Requirements should be revisited in order to trim them down to the n</w:t>
      </w:r>
      <w:r w:rsidR="001C4049" w:rsidRPr="00A53DC8">
        <w:t>e</w:t>
      </w:r>
      <w:r w:rsidRPr="00A53DC8">
        <w:t>cessary.</w:t>
      </w:r>
    </w:p>
    <w:p w:rsidR="003A1CC3" w:rsidRPr="00A53DC8" w:rsidRDefault="003A1CC3" w:rsidP="003A1CC3">
      <w:r w:rsidRPr="00A53DC8">
        <w:t>[TS 24.229, clause 5.1.2A.1.1]:</w:t>
      </w:r>
    </w:p>
    <w:p w:rsidR="003A1CC3" w:rsidRPr="00A53DC8" w:rsidRDefault="003A1CC3" w:rsidP="003A1CC3">
      <w:r w:rsidRPr="00A53DC8">
        <w:t>The procedures of this subclause are general to all requests and responses, except those for the REGISTER method.</w:t>
      </w:r>
    </w:p>
    <w:p w:rsidR="003A1CC3" w:rsidRPr="00A53DC8" w:rsidRDefault="003A1CC3" w:rsidP="003A1CC3">
      <w:r w:rsidRPr="00A53DC8">
        <w:t>When the UE re-uses a previously registered contact address, the UE shall remove any parameters dedicated to registration from the Contact header field (e.g. "expires").</w:t>
      </w:r>
    </w:p>
    <w:p w:rsidR="003A1CC3" w:rsidRPr="00A53DC8" w:rsidRDefault="003A1CC3" w:rsidP="003A1CC3">
      <w:r w:rsidRPr="00A53DC8">
        <w:t>When the UE sends any request, the UE shall use either a given contact address that has been previously registered or a registration flow and the associated contact address (if the multiple registration mechanism is used) and shall:</w:t>
      </w:r>
    </w:p>
    <w:p w:rsidR="003A1CC3" w:rsidRPr="00A53DC8" w:rsidRDefault="003A1CC3" w:rsidP="003A1CC3">
      <w:pPr>
        <w:pStyle w:val="B10"/>
      </w:pPr>
      <w:r w:rsidRPr="00A53DC8">
        <w:t>-</w:t>
      </w:r>
      <w:r w:rsidRPr="00A53DC8">
        <w:tab/>
        <w:t>if IMS AKA is in use as a security mechanism:</w:t>
      </w:r>
    </w:p>
    <w:p w:rsidR="003A1CC3" w:rsidRPr="00A53DC8" w:rsidRDefault="003A1CC3" w:rsidP="003A1CC3">
      <w:pPr>
        <w:pStyle w:val="B2"/>
      </w:pPr>
      <w:r w:rsidRPr="00A53DC8">
        <w:t>a)</w:t>
      </w:r>
      <w:r w:rsidRPr="00A53DC8">
        <w:tab/>
        <w:t>if the UE has not obtained a GRUU, populate the Contact header field of the request with the protected server port and the respective contact address; and</w:t>
      </w:r>
    </w:p>
    <w:p w:rsidR="003A1CC3" w:rsidRPr="00A53DC8" w:rsidRDefault="003A1CC3" w:rsidP="003A1CC3">
      <w:pPr>
        <w:pStyle w:val="B2"/>
      </w:pPr>
      <w:r w:rsidRPr="00A53DC8">
        <w:t>b)</w:t>
      </w:r>
      <w:r w:rsidRPr="00A53DC8">
        <w:tab/>
        <w:t>include the protected server port and the respective contact address in the Via header field entry relating to the UE;</w:t>
      </w:r>
    </w:p>
    <w:p w:rsidR="003A1CC3" w:rsidRPr="00A53DC8" w:rsidRDefault="003A1CC3" w:rsidP="003A1CC3">
      <w:pPr>
        <w:pStyle w:val="B10"/>
      </w:pPr>
      <w:r w:rsidRPr="00A53DC8">
        <w:lastRenderedPageBreak/>
        <w:t>-</w:t>
      </w:r>
      <w:r w:rsidRPr="00A53DC8">
        <w:tab/>
        <w:t xml:space="preserve">if SIP digest without </w:t>
      </w:r>
      <w:smartTag w:uri="urn:schemas-microsoft-com:office:smarttags" w:element="stockticker">
        <w:r w:rsidRPr="00A53DC8">
          <w:t>TLS</w:t>
        </w:r>
      </w:smartTag>
      <w:r w:rsidRPr="00A53DC8">
        <w:t xml:space="preserve"> is in use as a security mechanism:</w:t>
      </w:r>
    </w:p>
    <w:p w:rsidR="003A1CC3" w:rsidRPr="00A53DC8" w:rsidRDefault="003A1CC3" w:rsidP="003A1CC3">
      <w:pPr>
        <w:pStyle w:val="B2"/>
      </w:pPr>
      <w:r w:rsidRPr="00A53DC8">
        <w:t>a)</w:t>
      </w:r>
      <w:r w:rsidRPr="00A53DC8">
        <w:tab/>
        <w:t>if the UE has not obtained a GRUU, populate the Contact header field of the request with the port value of an unprotected port and the contact address where the UE expects to receive subsequent mid-dialog requests;</w:t>
      </w:r>
    </w:p>
    <w:p w:rsidR="003A1CC3" w:rsidRPr="00A53DC8" w:rsidRDefault="003A1CC3" w:rsidP="003A1CC3">
      <w:pPr>
        <w:pStyle w:val="B2"/>
      </w:pPr>
      <w:r w:rsidRPr="00A53DC8">
        <w:t>b)</w:t>
      </w:r>
      <w:r w:rsidRPr="00A53DC8">
        <w:tab/>
        <w:t>populate the Via header field of the request with the port value of an unprotected port and the respective contact address where the UE expects to receive responses to the request; and</w:t>
      </w:r>
    </w:p>
    <w:p w:rsidR="003A1CC3" w:rsidRPr="00A53DC8" w:rsidRDefault="003A1CC3" w:rsidP="003A1CC3">
      <w:pPr>
        <w:pStyle w:val="B2"/>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3A1CC3" w:rsidRPr="00A53DC8" w:rsidRDefault="003A1CC3" w:rsidP="003A1CC3">
      <w:pPr>
        <w:pStyle w:val="B10"/>
      </w:pPr>
      <w:r w:rsidRPr="00A53DC8">
        <w:t>-</w:t>
      </w:r>
      <w:r w:rsidRPr="00A53DC8">
        <w:tab/>
        <w:t xml:space="preserve">if SIP digest with </w:t>
      </w:r>
      <w:smartTag w:uri="urn:schemas-microsoft-com:office:smarttags" w:element="stockticker">
        <w:r w:rsidRPr="00A53DC8">
          <w:t>TLS</w:t>
        </w:r>
      </w:smartTag>
      <w:r w:rsidRPr="00A53DC8">
        <w:t xml:space="preserve"> is in use as a security mechanism:</w:t>
      </w:r>
    </w:p>
    <w:p w:rsidR="003A1CC3" w:rsidRPr="00A53DC8" w:rsidRDefault="003A1CC3" w:rsidP="003A1CC3">
      <w:pPr>
        <w:pStyle w:val="B2"/>
      </w:pPr>
      <w:r w:rsidRPr="00A53DC8">
        <w:t>a)</w:t>
      </w:r>
      <w:r w:rsidRPr="00A53DC8">
        <w:tab/>
        <w:t>if the UE has not obtained a GRUU, populate the Contact header field of the request with the protected server port;</w:t>
      </w:r>
    </w:p>
    <w:p w:rsidR="003A1CC3" w:rsidRPr="00A53DC8" w:rsidRDefault="003A1CC3" w:rsidP="003A1CC3">
      <w:pPr>
        <w:pStyle w:val="B2"/>
      </w:pPr>
      <w:r w:rsidRPr="00A53DC8">
        <w:t>b)</w:t>
      </w:r>
      <w:r w:rsidRPr="00A53DC8">
        <w:tab/>
        <w:t>include the protected server port in the Via header field entry relating to the UE; and</w:t>
      </w:r>
    </w:p>
    <w:p w:rsidR="003A1CC3" w:rsidRPr="00A53DC8" w:rsidRDefault="003A1CC3" w:rsidP="00CA5D53">
      <w:pPr>
        <w:pStyle w:val="B2"/>
        <w:keepNext/>
        <w:keepLines/>
      </w:pPr>
      <w:r w:rsidRPr="00A53DC8">
        <w:t>c)</w:t>
      </w:r>
      <w:r w:rsidRPr="00A53DC8">
        <w:tab/>
        <w:t>if a nonce value for proxy authentication is stored for the related registration or registration flow (if the multiple registration mechanism is used), insert a Proxy-Authorization header field containing a challenge response, constructed using the stored nonce value for proxy authentication for the same registration or registration flow (if the multiple registration mechanism is used), "cnonce", "qop", and "nonce-count" header field parameters as specified in RFC 2617 [21];</w:t>
      </w:r>
    </w:p>
    <w:p w:rsidR="003A1CC3" w:rsidRPr="00A53DC8" w:rsidRDefault="003A1CC3" w:rsidP="003A1CC3">
      <w:pPr>
        <w:pStyle w:val="B10"/>
      </w:pPr>
      <w:r w:rsidRPr="00A53DC8">
        <w:t>-</w:t>
      </w:r>
      <w:r w:rsidRPr="00A53DC8">
        <w:tab/>
        <w:t xml:space="preserve">if NASS-IMS bundled authentication is in use as a security mechanism, 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3A1CC3" w:rsidRPr="00A53DC8" w:rsidRDefault="003A1CC3" w:rsidP="003A1CC3">
      <w:pPr>
        <w:pStyle w:val="B10"/>
      </w:pPr>
      <w:r w:rsidRPr="00A53DC8">
        <w:rPr>
          <w:lang w:eastAsia="ja-JP"/>
        </w:rPr>
        <w:t>-</w:t>
      </w:r>
      <w:r w:rsidRPr="00A53DC8">
        <w:rPr>
          <w:lang w:eastAsia="ja-JP"/>
        </w:rPr>
        <w:tab/>
        <w:t xml:space="preserve">if GPRS-IMS-Bundled authentication is in use as a security mechanism, </w:t>
      </w:r>
      <w:r w:rsidRPr="00A53DC8">
        <w:t xml:space="preserve">and therefore </w:t>
      </w:r>
      <w:r w:rsidRPr="00A53DC8">
        <w:rPr>
          <w:lang w:eastAsia="ja-JP"/>
        </w:rPr>
        <w:t>no port is provided for subsequent SIP messages by the P-CSCF during registration, the UE shall send any request to the same port used for the initial registration as described in subclause 5.1.1.2.</w:t>
      </w:r>
    </w:p>
    <w:p w:rsidR="003A1CC3" w:rsidRPr="00A53DC8" w:rsidRDefault="003A1CC3" w:rsidP="003A1CC3">
      <w:r w:rsidRPr="00A53DC8">
        <w:t xml:space="preserve">If SIP digest without </w:t>
      </w:r>
      <w:smartTag w:uri="urn:schemas-microsoft-com:office:smarttags" w:element="stockticker">
        <w:r w:rsidRPr="00A53DC8">
          <w:t>TLS</w:t>
        </w:r>
      </w:smartTag>
      <w:r w:rsidRPr="00A53DC8">
        <w:t xml:space="preserve"> is used, the UE shall not include RFC 3329 [48] header field s in any SIP messages.</w:t>
      </w:r>
    </w:p>
    <w:p w:rsidR="003A1CC3" w:rsidRPr="00A53DC8" w:rsidRDefault="003A1CC3" w:rsidP="003A1CC3">
      <w:r w:rsidRPr="00A53DC8">
        <w:t>When SIP digest is in use, upon receiving a 407 (Proxy Authentication Required) response to an initial request, the originating UE shall:</w:t>
      </w:r>
    </w:p>
    <w:p w:rsidR="003A1CC3" w:rsidRPr="00A53DC8" w:rsidRDefault="003A1CC3" w:rsidP="003A1CC3">
      <w:pPr>
        <w:pStyle w:val="B10"/>
      </w:pPr>
      <w:r w:rsidRPr="00A53DC8">
        <w:t>-</w:t>
      </w:r>
      <w:r w:rsidRPr="00A53DC8">
        <w:tab/>
        <w:t>extract the digest-challenge parameters as indicated in RFC 2617 [21] from the Proxy-Authenticate header field;</w:t>
      </w:r>
    </w:p>
    <w:p w:rsidR="003A1CC3" w:rsidRPr="00A53DC8" w:rsidDel="00EF4FEB" w:rsidRDefault="003A1CC3" w:rsidP="003A1CC3">
      <w:pPr>
        <w:pStyle w:val="B10"/>
      </w:pPr>
      <w:r w:rsidRPr="00A53DC8">
        <w:t>-</w:t>
      </w:r>
      <w:r w:rsidRPr="00A53DC8">
        <w:tab/>
        <w:t>if the contained nonce value is associated to the realm used for the related REGISTER request authentication, store the contained nonce as a nonce value for proxy authentication associated to the same registration or registration flow (if the multiple registration mechanism is used) and shall delete any other previously stored nonce value for proxy authentication for this registration or registration flow;</w:t>
      </w:r>
    </w:p>
    <w:p w:rsidR="003A1CC3" w:rsidRPr="00A53DC8" w:rsidRDefault="003A1CC3" w:rsidP="003A1CC3">
      <w:pPr>
        <w:pStyle w:val="B10"/>
      </w:pPr>
      <w:r w:rsidRPr="00A53DC8">
        <w:t>-</w:t>
      </w:r>
      <w:r w:rsidRPr="00A53DC8">
        <w:tab/>
        <w:t>calculate the response as described in RFC 2617 [21] using the stored nonce value for proxy authentication associated to the same registration or registration flow (if the multiple registration mechanism is used); and</w:t>
      </w:r>
    </w:p>
    <w:p w:rsidR="003A1CC3" w:rsidRPr="00A53DC8" w:rsidRDefault="003A1CC3" w:rsidP="003A1CC3">
      <w:pPr>
        <w:pStyle w:val="B10"/>
      </w:pPr>
      <w:r w:rsidRPr="00A53DC8">
        <w:t>-</w:t>
      </w:r>
      <w:r w:rsidRPr="00A53DC8">
        <w:tab/>
        <w:t>send a new request containing a Proxy-Authorization header field in which the header field parameters are populated as defined in RFC 2617 [21] using the calculated response.</w:t>
      </w:r>
    </w:p>
    <w:p w:rsidR="003A1CC3" w:rsidRPr="00A53DC8" w:rsidRDefault="003A1CC3" w:rsidP="003A1CC3">
      <w:r w:rsidRPr="00A53DC8">
        <w:t xml:space="preserve">Where a security association or </w:t>
      </w:r>
      <w:smartTag w:uri="urn:schemas-microsoft-com:office:smarttags" w:element="stockticker">
        <w:r w:rsidRPr="00A53DC8">
          <w:t>TLS</w:t>
        </w:r>
      </w:smartTag>
      <w:r w:rsidRPr="00A53DC8">
        <w:t xml:space="preserve"> session exists, the UE shall discard any SIP response that is not protected by the security association or </w:t>
      </w:r>
      <w:smartTag w:uri="urn:schemas-microsoft-com:office:smarttags" w:element="stockticker">
        <w:r w:rsidRPr="00A53DC8">
          <w:t>TLS</w:t>
        </w:r>
      </w:smartTag>
      <w:r w:rsidRPr="00A53DC8">
        <w:t xml:space="preserve"> session and is received from the P-CSCF outside of the registration and authentication procedures. The requirements on the UE within the registration and authentication procedures are defined in subclause 5.1.1.</w:t>
      </w:r>
    </w:p>
    <w:p w:rsidR="003A1CC3" w:rsidRPr="00A53DC8" w:rsidRDefault="003A1CC3" w:rsidP="003A1CC3">
      <w:r w:rsidRPr="00A53DC8">
        <w:t xml:space="preserve">For a UE performing the functions of an external attached network operating in static mode, authentication can take place without a registration based on </w:t>
      </w:r>
      <w:smartTag w:uri="urn:schemas-microsoft-com:office:smarttags" w:element="stockticker">
        <w:r w:rsidRPr="00A53DC8">
          <w:t>TLS</w:t>
        </w:r>
      </w:smartTag>
      <w:r w:rsidRPr="00A53DC8">
        <w:t xml:space="preserve"> client certificate. Before any originating or terminating procedures can take place between the UE performing the functions of an external attached operating in static mode and the P-CSCF or between the UE performing the functions of an external attached network operating in static mode and the IBCF of the IMS network, for security and authentication between the UE performing the functions of an external attached network operating in static mode and the IMS network, the UE performing the functions of an external attached network operating in static mode shall use the </w:t>
      </w:r>
      <w:smartTag w:uri="urn:schemas-microsoft-com:office:smarttags" w:element="stockticker">
        <w:r w:rsidRPr="00A53DC8">
          <w:t>TLS</w:t>
        </w:r>
      </w:smartTag>
      <w:r w:rsidRPr="00A53DC8">
        <w:t xml:space="preserve"> procedures according to 3GPP TS 33.310 [19D] using certificates.</w:t>
      </w:r>
    </w:p>
    <w:p w:rsidR="003A1CC3" w:rsidRPr="00A53DC8" w:rsidRDefault="003A1CC3" w:rsidP="003A1CC3">
      <w:r w:rsidRPr="00A53DC8">
        <w:lastRenderedPageBreak/>
        <w:t>In accordance with RFC 3325 [34] the UE may insert a P-Preferred-Identity header field in any initial request for a dialog or request for a standalone transaction as a hint for creation of an asserted identity (contained in the P-Asserted-Identity header field) within the IM CN subsystem.</w:t>
      </w:r>
    </w:p>
    <w:p w:rsidR="003A1CC3" w:rsidRPr="00A53DC8" w:rsidRDefault="003A1CC3" w:rsidP="003A1CC3">
      <w:pPr>
        <w:pStyle w:val="NO"/>
      </w:pPr>
      <w:r w:rsidRPr="00A53DC8">
        <w:t>NOTE 1:</w:t>
      </w:r>
      <w:r w:rsidRPr="00A53DC8">
        <w:tab/>
        <w:t>Since the S-CSCF uses the P-Asserted-Identity header field when checking whether the UE originating request matches the initial filter criteria, the P-Preferred-Identity header field inserted by the UE determines which services and applications are invoked.</w:t>
      </w:r>
    </w:p>
    <w:p w:rsidR="003A1CC3" w:rsidRPr="00A53DC8" w:rsidRDefault="003A1CC3" w:rsidP="003A1CC3">
      <w:r w:rsidRPr="00A53DC8">
        <w:t>When sending any initial request for a dialog or request for a standalone transaction using either a given contact address that has been previously registered or a registration flow and the associated contact address (if the multiple registration mechanism is used), the UE may include any of the following in the P-Preferred-Identity header field:</w:t>
      </w:r>
    </w:p>
    <w:p w:rsidR="003A1CC3" w:rsidRPr="00A53DC8" w:rsidRDefault="003A1CC3" w:rsidP="003A1CC3">
      <w:pPr>
        <w:pStyle w:val="B10"/>
      </w:pPr>
      <w:r w:rsidRPr="00A53DC8">
        <w:t>-</w:t>
      </w:r>
      <w:r w:rsidRPr="00A53DC8">
        <w:tab/>
        <w:t>a public user identity which has been registered by the user with the respective contact address;</w:t>
      </w:r>
    </w:p>
    <w:p w:rsidR="003A1CC3" w:rsidRPr="00A53DC8" w:rsidRDefault="003A1CC3" w:rsidP="003A1CC3">
      <w:pPr>
        <w:pStyle w:val="B10"/>
      </w:pPr>
      <w:r w:rsidRPr="00A53DC8">
        <w:t>-</w:t>
      </w:r>
      <w:r w:rsidRPr="00A53DC8">
        <w:tab/>
        <w:t>an implicitly registered public user identity returned in a registration-state event package of a NOTIFY request whose &lt;uri&gt; sub-element inside the &lt;contact&gt; sub-element of the &lt;registration&gt; element is the same as the contact address being used for this request and was not subsequently deregistered or that has not expired; or</w:t>
      </w:r>
    </w:p>
    <w:p w:rsidR="003A1CC3" w:rsidRPr="00A53DC8" w:rsidRDefault="003A1CC3" w:rsidP="003A1CC3">
      <w:pPr>
        <w:pStyle w:val="B10"/>
      </w:pPr>
      <w:r w:rsidRPr="00A53DC8">
        <w:t>-</w:t>
      </w:r>
      <w:r w:rsidRPr="00A53DC8">
        <w:tab/>
        <w:t>any other public user identity which the user has assumed by mechanisms outside the scope of this specification to have a current registration.</w:t>
      </w:r>
    </w:p>
    <w:p w:rsidR="003A1CC3" w:rsidRPr="00A53DC8" w:rsidRDefault="003A1CC3" w:rsidP="003A1CC3">
      <w:pPr>
        <w:pStyle w:val="NO"/>
      </w:pPr>
      <w:r w:rsidRPr="00A53DC8">
        <w:t>NOTE 2:</w:t>
      </w:r>
      <w:r w:rsidRPr="00A53DC8">
        <w:tab/>
        <w:t>The temporary public user identity specified in subclause 5.1.1.1 is not a public user identity suitable for use in the P-Preferred-Identity header field.</w:t>
      </w:r>
    </w:p>
    <w:p w:rsidR="003A1CC3" w:rsidRPr="00A53DC8" w:rsidRDefault="003A1CC3" w:rsidP="003A1CC3">
      <w:pPr>
        <w:pStyle w:val="NO"/>
      </w:pPr>
      <w:r w:rsidRPr="00A53DC8">
        <w:t>NOTE 3:</w:t>
      </w:r>
      <w:r w:rsidRPr="00A53DC8">
        <w:tab/>
        <w:t>Procedures in the network require international public telecommunication numbers when telephone numbers are used in P-Preferred-Identity header field.</w:t>
      </w:r>
    </w:p>
    <w:p w:rsidR="003A1CC3" w:rsidRPr="00A53DC8" w:rsidRDefault="003A1CC3" w:rsidP="003A1CC3">
      <w:pPr>
        <w:pStyle w:val="NO"/>
      </w:pPr>
      <w:r w:rsidRPr="00A53DC8">
        <w:t>NOTE 4:</w:t>
      </w:r>
      <w:r w:rsidRPr="00A53DC8">
        <w:tab/>
        <w: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t>
      </w:r>
    </w:p>
    <w:p w:rsidR="003A1CC3" w:rsidRPr="00A53DC8" w:rsidRDefault="003A1CC3" w:rsidP="003A1CC3">
      <w:r w:rsidRPr="00A53DC8">
        <w:t xml:space="preserve">Where privacy is required, in any initial request for a dialog or request for a standalone transaction, the UE shall set </w:t>
      </w:r>
      <w:r w:rsidRPr="00A53DC8">
        <w:rPr>
          <w:lang w:eastAsia="ja-JP"/>
        </w:rPr>
        <w:t>a</w:t>
      </w:r>
      <w:r w:rsidRPr="00A53DC8">
        <w:t xml:space="preserve"> </w:t>
      </w:r>
      <w:r w:rsidRPr="00A53DC8">
        <w:rPr>
          <w:lang w:eastAsia="ja-JP"/>
        </w:rPr>
        <w:t xml:space="preserve">display-name of the </w:t>
      </w:r>
      <w:r w:rsidRPr="00A53DC8">
        <w:t xml:space="preserve">From header field to "Anonymous" as specified in RFC 3261 [26] and set </w:t>
      </w:r>
      <w:r w:rsidRPr="00A53DC8">
        <w:rPr>
          <w:lang w:eastAsia="ja-JP"/>
        </w:rPr>
        <w:t xml:space="preserve">an addr-spec of the From header field to </w:t>
      </w:r>
      <w:r w:rsidRPr="00A53DC8">
        <w:t xml:space="preserve">Anonymous User Identity as specified in </w:t>
      </w:r>
      <w:r w:rsidRPr="00A53DC8">
        <w:rPr>
          <w:lang w:eastAsia="ja-JP"/>
        </w:rPr>
        <w:t>3GPP </w:t>
      </w:r>
      <w:r w:rsidRPr="00A53DC8">
        <w:t>TS 23.003 [3].</w:t>
      </w:r>
    </w:p>
    <w:p w:rsidR="003A1CC3" w:rsidRPr="00A53DC8" w:rsidRDefault="003A1CC3" w:rsidP="003A1CC3">
      <w:pPr>
        <w:pStyle w:val="NO"/>
      </w:pPr>
      <w:r w:rsidRPr="00A53DC8">
        <w:t>NOTE 5:</w:t>
      </w:r>
      <w:r w:rsidRPr="00A53DC8">
        <w:tab/>
        <w:t>The contents of the From header field are not necessarily modified by the network based on any privacy specified by the user either within the UE indication of privacy or by network subscription or network policy. Therefore the user should include the value "Anonymous" whenever privacy is explicitly required. As the user can well have privacy requirements, terminal manufacturers should not automatically derive and include values in this header field from the public user identity or other values stored in or derived from the UICC. Where the user has not expressed a preference in the configuration of the terminal implementation, the implementation should assume that privacy is required. Users that require to identify themselves, and are making calls to SIP destinations beyond the IM CN subsystem, where the destination does not implement RFC 3325 [34], will need to include a value in the From header field other than Anonymous.</w:t>
      </w:r>
    </w:p>
    <w:p w:rsidR="003A1CC3" w:rsidRPr="00A53DC8" w:rsidRDefault="003A1CC3" w:rsidP="003A1CC3">
      <w:r w:rsidRPr="00A53DC8">
        <w:t>The UE shall determine the public user identity to be used for this request as follows:</w:t>
      </w:r>
    </w:p>
    <w:p w:rsidR="003A1CC3" w:rsidRPr="00A53DC8" w:rsidRDefault="003A1CC3" w:rsidP="003A1CC3">
      <w:pPr>
        <w:pStyle w:val="B10"/>
      </w:pPr>
      <w:r w:rsidRPr="00A53DC8">
        <w:t>1)</w:t>
      </w:r>
      <w:r w:rsidRPr="00A53DC8">
        <w:tab/>
        <w:t>if a P-Preferred-Identity was included, then use that as the public user identity for this request; or</w:t>
      </w:r>
    </w:p>
    <w:p w:rsidR="003A1CC3" w:rsidRPr="00A53DC8" w:rsidRDefault="003A1CC3" w:rsidP="003A1CC3">
      <w:pPr>
        <w:pStyle w:val="B10"/>
      </w:pPr>
      <w:r w:rsidRPr="00A53DC8">
        <w:t>2)</w:t>
      </w:r>
      <w:r w:rsidRPr="00A53DC8">
        <w:tab/>
        <w:t xml:space="preserve">if no P-Preferred-Identity was included, then use the default public user identity for the security association or </w:t>
      </w:r>
      <w:smartTag w:uri="urn:schemas-microsoft-com:office:smarttags" w:element="stockticker">
        <w:r w:rsidRPr="00A53DC8">
          <w:t>TLS</w:t>
        </w:r>
      </w:smartTag>
      <w:r w:rsidRPr="00A53DC8">
        <w:t xml:space="preserve"> session and the associated contact address as the public user identity for this request;</w:t>
      </w:r>
    </w:p>
    <w:p w:rsidR="003A1CC3" w:rsidRPr="00A53DC8" w:rsidRDefault="003A1CC3" w:rsidP="003A1CC3">
      <w:r w:rsidRPr="00A53DC8">
        <w:t>The UE shall not include its "+sip.instance" header field parameter in the Contact header field in its non-register requests and responses except when the request or response is guaranteed to be sent to a trusted intermediary that will remove the "+sip.instance" header field parameter prior to forwarding the request or response to the destination.</w:t>
      </w:r>
    </w:p>
    <w:p w:rsidR="003A1CC3" w:rsidRPr="00A53DC8" w:rsidRDefault="003A1CC3" w:rsidP="003A1CC3">
      <w:pPr>
        <w:pStyle w:val="NO"/>
      </w:pPr>
      <w:r w:rsidRPr="00A53DC8">
        <w:t>NOTE 6:</w:t>
      </w:r>
      <w:r w:rsidRPr="00A53DC8">
        <w:tab/>
        <w:t>Such trusted intermediaries include an AS that all such requests as part of an application or service traverse. In order to ensure that all requests or responses containing the "+sip.instance" header field parameter are forwarded via the trusted intermediary the UE needs to have first verified that the trusted intermediary is present (e.g. first contacted via a registration or configuration procedure). Including the "+sip.instance" header field parameter containing an IMEI URN does not violate RFC 7254 [153] even when the UE requests privacy using RFC 3323 [33].</w:t>
      </w:r>
    </w:p>
    <w:p w:rsidR="003A1CC3" w:rsidRPr="00A53DC8" w:rsidRDefault="003A1CC3" w:rsidP="003A1CC3">
      <w:r w:rsidRPr="00A53DC8">
        <w:t>If this is a request for a new dialog, the Contact header field is populated as follows:</w:t>
      </w:r>
    </w:p>
    <w:p w:rsidR="003A1CC3" w:rsidRPr="00A53DC8" w:rsidRDefault="003A1CC3" w:rsidP="003A1CC3">
      <w:pPr>
        <w:pStyle w:val="B2"/>
        <w:ind w:left="568"/>
      </w:pPr>
      <w:r w:rsidRPr="00A53DC8">
        <w:lastRenderedPageBreak/>
        <w:t>1)</w:t>
      </w:r>
      <w:r w:rsidRPr="00A53DC8">
        <w:tab/>
        <w:t>a contact header value which is one of:</w:t>
      </w:r>
    </w:p>
    <w:p w:rsidR="003A1CC3" w:rsidRPr="00A53DC8" w:rsidRDefault="003A1CC3" w:rsidP="003A1CC3">
      <w:pPr>
        <w:pStyle w:val="B2"/>
      </w:pPr>
      <w:r w:rsidRPr="00A53DC8">
        <w:t>-</w:t>
      </w:r>
      <w:r w:rsidRPr="00A53DC8">
        <w:tab/>
        <w:t>if a public GRUU value ("pub-gruu" header field parameter) has been saved associated with the public user identity to be used for this request, and the UE does not indicate privacy of the P-Asserted-Identity, then the UE should insert the public GRUU ("pub-gruu" header field parameter) value as specified in RFC 5627 [93]; or</w:t>
      </w:r>
    </w:p>
    <w:p w:rsidR="003A1CC3" w:rsidRPr="00A53DC8" w:rsidRDefault="003A1CC3" w:rsidP="003A1CC3">
      <w:pPr>
        <w:pStyle w:val="B2"/>
      </w:pPr>
      <w:r w:rsidRPr="00A53DC8">
        <w:t>-</w:t>
      </w:r>
      <w:r w:rsidRPr="00A53DC8">
        <w:tab/>
        <w:t>if a temporary GRUU value ("temp-gruu" header field parameter) has been saved associated with the public user identity to be used for this request, and the UE does indicate privacy of the P-Asserted-Identity, then the UE should insert the temporary GRUU ("temp-gruu" header field parameter) value as specified in RFC 5627 [93];</w:t>
      </w:r>
    </w:p>
    <w:p w:rsidR="003A1CC3" w:rsidRPr="00A53DC8" w:rsidRDefault="003A1CC3" w:rsidP="003A1CC3">
      <w:pPr>
        <w:pStyle w:val="B2"/>
      </w:pPr>
      <w:r w:rsidRPr="00A53DC8">
        <w:t>-</w:t>
      </w:r>
      <w:r w:rsidRPr="00A53DC8">
        <w:tab/>
        <w:t xml:space="preserve">otherwise, a SIP </w:t>
      </w:r>
      <w:smartTag w:uri="urn:schemas-microsoft-com:office:smarttags" w:element="stockticker">
        <w:r w:rsidRPr="00A53DC8">
          <w:t>URI</w:t>
        </w:r>
      </w:smartTag>
      <w:r w:rsidRPr="00A53DC8">
        <w:t xml:space="preserve"> containing the contact address of the UE that has been previously registered without any contact parameters dedicated to registration procedure;</w:t>
      </w:r>
    </w:p>
    <w:p w:rsidR="003A1CC3" w:rsidRPr="00A53DC8" w:rsidRDefault="003A1CC3" w:rsidP="003A1CC3">
      <w:pPr>
        <w:pStyle w:val="NO"/>
      </w:pPr>
      <w:r w:rsidRPr="00A53DC8">
        <w:t>NOTE 7:</w:t>
      </w:r>
      <w:r w:rsidRPr="00A53DC8">
        <w:tab/>
        <w:t>The above items are mutually exclusive.</w:t>
      </w:r>
    </w:p>
    <w:p w:rsidR="003A1CC3" w:rsidRPr="00A53DC8" w:rsidRDefault="003A1CC3" w:rsidP="003A1CC3">
      <w:pPr>
        <w:pStyle w:val="B10"/>
      </w:pPr>
      <w:r w:rsidRPr="00A53DC8">
        <w:t>2)</w:t>
      </w:r>
      <w:r w:rsidRPr="00A53DC8">
        <w:tab/>
        <w:t xml:space="preserve">include an "ob" SIP </w:t>
      </w:r>
      <w:smartTag w:uri="urn:schemas-microsoft-com:office:smarttags" w:element="stockticker">
        <w:r w:rsidRPr="00A53DC8">
          <w:t>URI</w:t>
        </w:r>
      </w:smartTag>
      <w:r w:rsidRPr="00A53DC8">
        <w:t xml:space="preserve"> parameter, if the UE supports multiple registrations, and the UE wants all subsequent requests in the dialog to arrive over the same flow identified by the flow token as described in RFC 5626 [92];</w:t>
      </w:r>
    </w:p>
    <w:p w:rsidR="003A1CC3" w:rsidRPr="00A53DC8" w:rsidRDefault="003A1CC3" w:rsidP="003A1CC3">
      <w:pPr>
        <w:pStyle w:val="B10"/>
      </w:pPr>
      <w:r w:rsidRPr="00A53DC8">
        <w:t>3)</w:t>
      </w:r>
      <w:r w:rsidRPr="00A53DC8">
        <w:tab/>
        <w:t>if the request is related to an IMS communication service that requires the use of an ICSI then the UE shall include in a g.3gpp.icsi-ref media feature tag, as defined in subclause 7.9.2 and RFC 3841 [56B], the ICSI value (</w:t>
      </w:r>
      <w:r w:rsidRPr="00A53DC8">
        <w:rPr>
          <w:lang w:eastAsia="zh-CN"/>
        </w:rPr>
        <w:t xml:space="preserve">coded as specified in subclause 7.2A.8.2) </w:t>
      </w:r>
      <w:r w:rsidRPr="00A53DC8">
        <w:t>for the IMS communication service. The UE may also include other ICSI values that the UE is prepared to use for all dialogs with the terminating UE(s); and</w:t>
      </w:r>
    </w:p>
    <w:p w:rsidR="003A1CC3" w:rsidRPr="00A53DC8" w:rsidRDefault="003A1CC3" w:rsidP="003A1CC3">
      <w:pPr>
        <w:pStyle w:val="B10"/>
      </w:pPr>
      <w:r w:rsidRPr="00A53DC8">
        <w:t>4)</w:t>
      </w:r>
      <w:r w:rsidRPr="00A53DC8">
        <w:tab/>
        <w:t xml:space="preserve">if the request is related to an IMS application that is supported by the UE, then the UE may include in a </w:t>
      </w:r>
      <w:r w:rsidRPr="00A53DC8">
        <w:rPr>
          <w:rFonts w:eastAsia="SimSun"/>
          <w:lang w:eastAsia="zh-CN"/>
        </w:rPr>
        <w:t>g.3gpp.iari-ref media feature tag, as defined in</w:t>
      </w:r>
      <w:r w:rsidRPr="00A53DC8">
        <w:t xml:space="preserve"> subclause 7.9.3 and RFC 3841 [56B], the IARI value (</w:t>
      </w:r>
      <w:r w:rsidRPr="00A53DC8">
        <w:rPr>
          <w:lang w:eastAsia="zh-CN"/>
        </w:rPr>
        <w:t xml:space="preserve">coded as specified in subclause 7.2A.9.2) </w:t>
      </w:r>
      <w:r w:rsidRPr="00A53DC8">
        <w:t>that is related to the IMS application and that applies for the dialog.</w:t>
      </w:r>
    </w:p>
    <w:p w:rsidR="003A1CC3" w:rsidRPr="00A53DC8" w:rsidRDefault="003A1CC3" w:rsidP="003A1CC3">
      <w:r w:rsidRPr="00A53DC8">
        <w:t>If this is a request within an existing dialog, and the request includes a Contact header field, then the UE should insert the previously used Contact header field.</w:t>
      </w:r>
    </w:p>
    <w:p w:rsidR="003A1CC3" w:rsidRPr="00A53DC8" w:rsidRDefault="003A1CC3" w:rsidP="003A1CC3">
      <w:r w:rsidRPr="00A53DC8">
        <w:t>If the UE support multiple registrations as specified in RFC 5626 [92], the UE should include option-tag "outbound" in the Supported header field.</w:t>
      </w:r>
    </w:p>
    <w:p w:rsidR="003A1CC3" w:rsidRPr="00A53DC8" w:rsidRDefault="003A1CC3" w:rsidP="003A1CC3">
      <w:r w:rsidRPr="00A53DC8">
        <w:t>If this is a request for a new dialog or standalone transaction and the request is related to an IMS communication service that requires the use of an ICSI then the UE:</w:t>
      </w:r>
    </w:p>
    <w:p w:rsidR="003A1CC3" w:rsidRPr="00A53DC8" w:rsidRDefault="003A1CC3" w:rsidP="003A1CC3">
      <w:pPr>
        <w:pStyle w:val="B10"/>
        <w:rPr>
          <w:rFonts w:eastAsia="Yu Gothic"/>
        </w:rPr>
      </w:pPr>
      <w:r w:rsidRPr="00A53DC8">
        <w:t>1)</w:t>
      </w:r>
      <w:r w:rsidRPr="00A53DC8">
        <w:tab/>
        <w:t>shall include the ICSI value (</w:t>
      </w:r>
      <w:r w:rsidRPr="00A53DC8">
        <w:rPr>
          <w:lang w:eastAsia="zh-CN"/>
        </w:rPr>
        <w:t xml:space="preserve">coded as specified in subclause 7.2A.8.2), </w:t>
      </w:r>
      <w:r w:rsidRPr="00A53DC8">
        <w:t xml:space="preserve">for the IMS communication service that is related to the request in a P-Preferred-Service header field according to </w:t>
      </w:r>
      <w:r w:rsidRPr="00A53DC8">
        <w:rPr>
          <w:rFonts w:eastAsia="Yu Gothic"/>
        </w:rPr>
        <w:t xml:space="preserve">RFC 6050 [121]. </w:t>
      </w:r>
      <w:r w:rsidRPr="00A53DC8">
        <w:t>If a list of network supported ICSI values was received as specified in 3GPP TS 24.167 [8G], the UE shall only include an ICSI value that is in the received list</w:t>
      </w:r>
      <w:r w:rsidRPr="00A53DC8">
        <w:rPr>
          <w:rFonts w:eastAsia="Yu Gothic"/>
        </w:rPr>
        <w:t>;</w:t>
      </w:r>
    </w:p>
    <w:p w:rsidR="003A1CC3" w:rsidRPr="00A53DC8" w:rsidRDefault="003A1CC3" w:rsidP="003A1CC3">
      <w:pPr>
        <w:pStyle w:val="NO"/>
        <w:rPr>
          <w:rFonts w:eastAsia="Yu Gothic"/>
        </w:rPr>
      </w:pPr>
      <w:r w:rsidRPr="00A53DC8">
        <w:t>NOTE 8: The UE only receives those ICSI values corresponding to the IMS communication services that the network provides to the user.</w:t>
      </w:r>
    </w:p>
    <w:p w:rsidR="003A1CC3" w:rsidRPr="00A53DC8" w:rsidRDefault="003A1CC3" w:rsidP="003A1CC3">
      <w:pPr>
        <w:pStyle w:val="B10"/>
      </w:pPr>
      <w:r w:rsidRPr="00A53DC8">
        <w:t>2)</w:t>
      </w:r>
      <w:r w:rsidRPr="00A53DC8">
        <w:tab/>
        <w:t>may include an Accept-Contact header field containing an ICSI value (</w:t>
      </w:r>
      <w:r w:rsidRPr="00A53DC8">
        <w:rPr>
          <w:lang w:eastAsia="zh-CN"/>
        </w:rPr>
        <w:t xml:space="preserve">coded as specified in subclause 7.2A.8.2) </w:t>
      </w:r>
      <w:r w:rsidRPr="00A53DC8">
        <w:t xml:space="preserve">that is related to the request in a </w:t>
      </w:r>
      <w:r w:rsidRPr="00A53DC8">
        <w:rPr>
          <w:rFonts w:eastAsia="SimSun"/>
          <w:lang w:eastAsia="zh-CN"/>
        </w:rPr>
        <w:t xml:space="preserve">g.3gpp.icsi-ref media </w:t>
      </w:r>
      <w:r w:rsidRPr="00A53DC8">
        <w:t>feature tag as defined in subclause 7.9.2 if the ICSI for the IMS communication service is known. The UE may remove one or more subclasses from an ICSI when including it in an Accept-Contact header field provided that the included ICSI corresponds to an IMS communication service.</w:t>
      </w:r>
    </w:p>
    <w:p w:rsidR="003A1CC3" w:rsidRPr="00A53DC8" w:rsidRDefault="003A1CC3" w:rsidP="003A1CC3">
      <w:pPr>
        <w:pStyle w:val="NO"/>
      </w:pPr>
      <w:r w:rsidRPr="00A53DC8">
        <w:t>NOTE 9:</w:t>
      </w:r>
      <w:r w:rsidRPr="00A53DC8">
        <w:tab/>
        <w:t>If the UE includes the same ICSI values into the Accept-Contact header field and the P-Preferred-Service header field, there is a possibility that one of the involved S-CSCFs or an AS changes the ICSI value in the P-Asserted-Service header field, which results in the message including two different ICSI values (one in the P-Asserted-Service header field, changed in the network and one in the Accept-Contact header field).</w:t>
      </w:r>
    </w:p>
    <w:p w:rsidR="003A1CC3" w:rsidRPr="00A53DC8" w:rsidRDefault="003A1CC3" w:rsidP="003A1CC3">
      <w:r w:rsidRPr="00A53DC8">
        <w:t>If an IMS application indicates that an IARI is to be included in a request for a new dialog or standalone transaction, the UE shall include an Accept-Contact header field containing an IARI value (coded as specified in subclause 7.2A.9.2) that is related to the request in a g.3gpp.iari-ref media feature tag as defined in subclause 7.9.3 and RFC 3841 [56B].</w:t>
      </w:r>
    </w:p>
    <w:p w:rsidR="003A1CC3" w:rsidRPr="00A53DC8" w:rsidRDefault="003A1CC3" w:rsidP="003A1CC3">
      <w:pPr>
        <w:pStyle w:val="NO"/>
      </w:pPr>
      <w:r w:rsidRPr="00A53DC8">
        <w:lastRenderedPageBreak/>
        <w:t>NOTE 10:</w:t>
      </w:r>
      <w:r w:rsidRPr="00A53DC8">
        <w:tab/>
        <w:t>RFC 3841 [56B] allows multiple Accept-Contact header fields along with multiple Reject-Contact header fields in a SIP request, and within those header fields, expressions that include one or more logical operations based on combinations of media feature tags. Which registered UE will be contacted depends on the Accept-Contact header field and Reject-Contact header field combinations included that evaluate to a logical expression and the relative qvalues of the registered contacts for the targeted registered public user identity. There is therefore no guarantee that when multiple Accept-Contact header fields or additional Reject-Contact header field(s) along with the Accept-Contact header field containing the ICSI value or IARI value are included in a request that the request will be routed to a contact that registered the same ICSI value or IARI value. Charging and accounting is based upon the contents of the P-Asserted-Service header field and the actual media related contents of the SIP request and not the Accept-Contact header field contents or the contact reached.</w:t>
      </w:r>
    </w:p>
    <w:p w:rsidR="003A1CC3" w:rsidRPr="00A53DC8" w:rsidRDefault="003A1CC3" w:rsidP="003A1CC3">
      <w:pPr>
        <w:pStyle w:val="NO"/>
      </w:pPr>
      <w:r w:rsidRPr="00A53DC8">
        <w:t>NOTE 11:</w:t>
      </w:r>
      <w:r w:rsidRPr="00A53DC8">
        <w:tab/>
        <w:t>The UE only includes the header field parameters "require" and "explicit" in the Accept-Contact header field containing the ICSI value or IARI value if the IMS communication service absolutely requires that the terminating UE understand the IMS communication service in order to be able to accept the session. Including the header field parameters "require" and "explicit" in Accept-Contact header fields in requests which don't absolutely require that the terminating UE understand the IMS communication service in order to accept the session creates an interoperability problem for sessions which otherwise would interoperate and violates the interoperability requirements for the ICSI in 3GPP TS 23.228 [7].</w:t>
      </w:r>
    </w:p>
    <w:p w:rsidR="003A1CC3" w:rsidRPr="00A53DC8" w:rsidRDefault="003A1CC3" w:rsidP="003A1CC3">
      <w:r w:rsidRPr="00A53DC8">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3A1CC3" w:rsidRPr="00A53DC8" w:rsidRDefault="003A1CC3" w:rsidP="003A1CC3">
      <w:r w:rsidRPr="00A53DC8">
        <w:t>The UE can indicate privacy of the P-Asserted-Identity that will be generated by the P-CSCF in accordance with RFC 3323 [33], and the additional requirements contained within RFC 3325 [34].</w:t>
      </w:r>
    </w:p>
    <w:p w:rsidR="003A1CC3" w:rsidRPr="00A53DC8" w:rsidRDefault="003A1CC3" w:rsidP="003A1CC3">
      <w:r w:rsidRPr="00A53DC8">
        <w:t>If resource priority in accordance with RFC 4412 [116] is required for a dialog, then the UE shall include the Resource-Priority header field in all requests associated with that dialog.</w:t>
      </w:r>
    </w:p>
    <w:p w:rsidR="003A1CC3" w:rsidRPr="00A53DC8" w:rsidRDefault="003A1CC3" w:rsidP="003A1CC3">
      <w:pPr>
        <w:pStyle w:val="NO"/>
      </w:pPr>
      <w:r w:rsidRPr="00A53DC8">
        <w:t>NOTE 12:</w:t>
      </w:r>
      <w:r w:rsidRPr="00A53DC8">
        <w:tab/>
        <w:t>The case where the UE is unaware of the requirement for resource priority because the user requested the capability as part of the dialstring falls outside the scope of this requirement. Such cases can exist and will need to be dealt with by an appropriate functional entity (e.g. P-CSCF) to process the dialstring. For certain national implementations, signalling of a Resource-Priority header field to or from a UE is not required.</w:t>
      </w:r>
    </w:p>
    <w:p w:rsidR="003A1CC3" w:rsidRPr="00A53DC8" w:rsidRDefault="003A1CC3" w:rsidP="003A1CC3">
      <w:r w:rsidRPr="00A53DC8">
        <w:t>If available to the UE (as defined in the access technology specific annexes for each access technology), the UE shall insert a P-Access-Network-Info header field into any request for a dialog, any subsequent request (except CANCEL requests) or response (except CANCEL responses) within a dialog or any request for a standalone method (see subclause 7.2A.4). Insertion of the P-Access-Network-Info header field into the ACK request is optional.</w:t>
      </w:r>
    </w:p>
    <w:p w:rsidR="003A1CC3" w:rsidRPr="00A53DC8" w:rsidRDefault="003A1CC3" w:rsidP="003A1CC3">
      <w:pPr>
        <w:pStyle w:val="NO"/>
      </w:pPr>
      <w:r w:rsidRPr="00A53DC8">
        <w:t>NOTE 13:</w:t>
      </w:r>
      <w:r w:rsidRPr="00A53DC8">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rsidR="003A1CC3" w:rsidRPr="00A53DC8" w:rsidRDefault="003A1CC3" w:rsidP="003A1CC3">
      <w:pPr>
        <w:pStyle w:val="NO"/>
      </w:pPr>
      <w:r w:rsidRPr="00A53DC8">
        <w:t>NOTE 14:</w:t>
      </w:r>
      <w:r w:rsidRPr="00A53DC8">
        <w:tab/>
        <w:t>The value of the P-Access-Network-Info header field could be stale if the point of attachment of the UE with the network changes before the message is received by the network.</w:t>
      </w:r>
    </w:p>
    <w:p w:rsidR="003A1CC3" w:rsidRPr="00A53DC8" w:rsidRDefault="003A1CC3" w:rsidP="003A1CC3">
      <w:r w:rsidRPr="00A53DC8">
        <w:t>The UE shall build a proper preloaded Route header field value for all new dialogs and standalone transactions. The UE shall build a list of Route header field values made out of the following, in this order:</w:t>
      </w:r>
    </w:p>
    <w:p w:rsidR="003A1CC3" w:rsidRPr="00A53DC8" w:rsidRDefault="003A1CC3" w:rsidP="003A1CC3">
      <w:pPr>
        <w:pStyle w:val="B10"/>
      </w:pPr>
      <w:r w:rsidRPr="00A53DC8">
        <w:t>a)</w:t>
      </w:r>
      <w:r w:rsidRPr="00A53DC8">
        <w:tab/>
        <w:t xml:space="preserve">the P-CSCF </w:t>
      </w:r>
      <w:smartTag w:uri="urn:schemas-microsoft-com:office:smarttags" w:element="stockticker">
        <w:r w:rsidRPr="00A53DC8">
          <w:t>URI</w:t>
        </w:r>
      </w:smartTag>
      <w:r w:rsidRPr="00A53DC8">
        <w:t xml:space="preserve"> containing the IP address acquired at the time of the P-CSCF discovery procedures which was used in registration of the contact address (or registration flow); and</w:t>
      </w:r>
    </w:p>
    <w:p w:rsidR="003A1CC3" w:rsidRPr="00A53DC8" w:rsidRDefault="003A1CC3" w:rsidP="003A1CC3">
      <w:pPr>
        <w:pStyle w:val="NO"/>
      </w:pPr>
      <w:r w:rsidRPr="00A53DC8">
        <w:t>NOTE 15:</w:t>
      </w:r>
      <w:r w:rsidRPr="00A53DC8">
        <w:tab/>
        <w:t>If the UE is provisioned with or receives a FQDN at the time of the P-CSCF discovery procedures, the FQDN is resolved to an IP address at the time of the P-CSCF discovery procedures.</w:t>
      </w:r>
    </w:p>
    <w:p w:rsidR="003A1CC3" w:rsidRPr="00A53DC8" w:rsidRDefault="003A1CC3" w:rsidP="003A1CC3">
      <w:pPr>
        <w:pStyle w:val="B10"/>
      </w:pPr>
      <w:r w:rsidRPr="00A53DC8">
        <w:t>b)</w:t>
      </w:r>
      <w:r w:rsidRPr="00A53DC8">
        <w:tab/>
        <w:t>the P-CSCF port based on the security mechanism in use:</w:t>
      </w:r>
    </w:p>
    <w:p w:rsidR="003A1CC3" w:rsidRPr="00A53DC8" w:rsidRDefault="003A1CC3" w:rsidP="003A1CC3">
      <w:pPr>
        <w:pStyle w:val="B2"/>
      </w:pPr>
      <w:r w:rsidRPr="00A53DC8">
        <w:t>-</w:t>
      </w:r>
      <w:r w:rsidRPr="00A53DC8">
        <w:tab/>
        <w:t xml:space="preserve">if IMS AKA or SIP digest with </w:t>
      </w:r>
      <w:smartTag w:uri="urn:schemas-microsoft-com:office:smarttags" w:element="stockticker">
        <w:r w:rsidRPr="00A53DC8">
          <w:t>TLS</w:t>
        </w:r>
      </w:smartTag>
      <w:r w:rsidRPr="00A53DC8">
        <w:t xml:space="preserve"> is in use as a security mechanism, the protected server port learnt during the registration procedure;</w:t>
      </w:r>
    </w:p>
    <w:p w:rsidR="003A1CC3" w:rsidRPr="00A53DC8" w:rsidRDefault="003A1CC3" w:rsidP="003A1CC3">
      <w:pPr>
        <w:pStyle w:val="B2"/>
      </w:pPr>
      <w:r w:rsidRPr="00A53DC8">
        <w:t>-</w:t>
      </w:r>
      <w:r w:rsidRPr="00A53DC8">
        <w:tab/>
        <w:t xml:space="preserve">if SIP digest without </w:t>
      </w:r>
      <w:smartTag w:uri="urn:schemas-microsoft-com:office:smarttags" w:element="stockticker">
        <w:r w:rsidRPr="00A53DC8">
          <w:t>TLS</w:t>
        </w:r>
      </w:smartTag>
      <w:r w:rsidRPr="00A53DC8">
        <w:t>, NASS-IMS bundled authentication or GPRS-IMS-Bundled authentication is in use as a security mechanism, the unprotected server port used during the registration procedure;</w:t>
      </w:r>
    </w:p>
    <w:p w:rsidR="003A1CC3" w:rsidRPr="00A53DC8" w:rsidRDefault="003A1CC3" w:rsidP="003A1CC3">
      <w:pPr>
        <w:pStyle w:val="B10"/>
      </w:pPr>
      <w:r w:rsidRPr="00A53DC8">
        <w:lastRenderedPageBreak/>
        <w:t>c)</w:t>
      </w:r>
      <w:r w:rsidRPr="00A53DC8">
        <w:tab/>
        <w:t>and the values received in the Service-Route header field saved from the 200 (OK) response to the last registration or re-registration of the public user identity with associated contact address.</w:t>
      </w:r>
    </w:p>
    <w:p w:rsidR="003A1CC3" w:rsidRPr="00A53DC8" w:rsidRDefault="003A1CC3" w:rsidP="003A1CC3">
      <w:pPr>
        <w:pStyle w:val="NO"/>
      </w:pPr>
      <w:r w:rsidRPr="00A53DC8">
        <w:t>NOTE 16:</w:t>
      </w:r>
      <w:r w:rsidRPr="00A53DC8">
        <w:tab/>
        <w:t xml:space="preserve">When the UE registers multiple contact addresses, there will be a list of Service-Route headers for each contact address. When sending a request using a given contact address and the associated security associations or </w:t>
      </w:r>
      <w:smartTag w:uri="urn:schemas-microsoft-com:office:smarttags" w:element="stockticker">
        <w:r w:rsidRPr="00A53DC8">
          <w:t>TLS</w:t>
        </w:r>
      </w:smartTag>
      <w:r w:rsidRPr="00A53DC8">
        <w:t xml:space="preserve"> session, the UE will use the corresponding list of Service-Route headers to construct a list of Route headers.</w:t>
      </w:r>
    </w:p>
    <w:p w:rsidR="003A1CC3" w:rsidRPr="00A53DC8" w:rsidRDefault="003A1CC3" w:rsidP="003A1CC3">
      <w:r w:rsidRPr="00A53DC8">
        <w:t>The UE may indicate that proxies should not fork the request by including a "no-fork" directive within the Request-Disposition header field in the request as</w:t>
      </w:r>
      <w:r w:rsidRPr="00A53DC8">
        <w:rPr>
          <w:rFonts w:eastAsia="Yu Gothic"/>
        </w:rPr>
        <w:t xml:space="preserve"> described in RFC 3841 [56B].</w:t>
      </w:r>
    </w:p>
    <w:p w:rsidR="003A1CC3" w:rsidRPr="00A53DC8" w:rsidRDefault="003A1CC3" w:rsidP="003A1CC3">
      <w:pPr>
        <w:rPr>
          <w:rFonts w:eastAsia="Yu Gothic"/>
        </w:rPr>
      </w:pPr>
      <w:r w:rsidRPr="00A53DC8">
        <w:rPr>
          <w:rFonts w:eastAsia="Yu Gothic"/>
        </w:rPr>
        <w:t>If a request is for a new dialog or standalone transaction, and the request matches a trigger for starting logging of SIP signalling, as described in RFC 8497 [140] and configured in the trace management object defined in 3GPP TS 24.323 [8K], the UE shall:</w:t>
      </w:r>
    </w:p>
    <w:p w:rsidR="003A1CC3" w:rsidRPr="00A53DC8" w:rsidRDefault="003A1CC3" w:rsidP="003A1CC3">
      <w:pPr>
        <w:pStyle w:val="B10"/>
        <w:rPr>
          <w:rFonts w:eastAsia="Yu Gothic"/>
        </w:rPr>
      </w:pPr>
      <w:r w:rsidRPr="00A53DC8">
        <w:rPr>
          <w:rFonts w:eastAsia="Yu Gothic"/>
        </w:rPr>
        <w:t>-</w:t>
      </w:r>
      <w:r w:rsidRPr="00A53DC8">
        <w:rPr>
          <w:rFonts w:eastAsia="Yu Gothic"/>
        </w:rPr>
        <w:tab/>
        <w:t>start to log SIP signalling for this dialog; and</w:t>
      </w:r>
    </w:p>
    <w:p w:rsidR="003A1CC3" w:rsidRPr="00A53DC8" w:rsidRDefault="003A1CC3" w:rsidP="003A1CC3">
      <w:pPr>
        <w:pStyle w:val="B10"/>
        <w:rPr>
          <w:rFonts w:eastAsia="Yu Gothic"/>
        </w:rPr>
      </w:pPr>
      <w:r w:rsidRPr="00A53DC8">
        <w:rPr>
          <w:rFonts w:eastAsia="Yu Gothic"/>
        </w:rPr>
        <w:t>-</w:t>
      </w:r>
      <w:r w:rsidRPr="00A53DC8">
        <w:rPr>
          <w:rFonts w:eastAsia="Yu Gothic"/>
        </w:rPr>
        <w:tab/>
        <w:t>in any requests or responses sent on this dialog, append a "logme" header field parameter to the SIP Session-ID header field.</w:t>
      </w:r>
    </w:p>
    <w:p w:rsidR="003A1CC3" w:rsidRPr="00A53DC8" w:rsidRDefault="003A1CC3" w:rsidP="003A1CC3">
      <w:r w:rsidRPr="00A53DC8">
        <w:t>If a request or response is sent on a dialog for which logging of signalling is in progress, the UE shall check whether a trigger for stopping logging of SIP signalling has occurred, as described in RFC 8497 [140] and configured in the trace management object defined in 3GPP TS 24.323 [8K].</w:t>
      </w:r>
    </w:p>
    <w:p w:rsidR="003A1CC3" w:rsidRPr="00A53DC8" w:rsidRDefault="003A1CC3" w:rsidP="003A1CC3">
      <w:pPr>
        <w:pStyle w:val="B10"/>
      </w:pPr>
      <w:r w:rsidRPr="00A53DC8">
        <w:t>a)</w:t>
      </w:r>
      <w:r w:rsidRPr="00A53DC8">
        <w:tab/>
        <w:t>If a stop trigger event has occurred, the UE shall stop logging of signalling; or</w:t>
      </w:r>
    </w:p>
    <w:p w:rsidR="003A1CC3" w:rsidRPr="00A53DC8" w:rsidRDefault="003A1CC3" w:rsidP="003A1CC3">
      <w:pPr>
        <w:pStyle w:val="B10"/>
      </w:pPr>
      <w:r w:rsidRPr="00A53DC8">
        <w:t>b)</w:t>
      </w:r>
      <w:r w:rsidRPr="00A53DC8">
        <w:tab/>
        <w:t>if a stop trigger event has not occurred, the UE shall:</w:t>
      </w:r>
    </w:p>
    <w:p w:rsidR="003A1CC3" w:rsidRPr="00A53DC8" w:rsidRDefault="003A1CC3" w:rsidP="003A1CC3">
      <w:pPr>
        <w:pStyle w:val="B2"/>
      </w:pPr>
      <w:r w:rsidRPr="00A53DC8">
        <w:t>-</w:t>
      </w:r>
      <w:r w:rsidRPr="00A53DC8">
        <w:tab/>
      </w:r>
      <w:r w:rsidRPr="00A53DC8">
        <w:rPr>
          <w:rFonts w:eastAsia="Yu Gothic"/>
        </w:rPr>
        <w:t>in any requests or responses sent on this dialog, append a "logme" header field parameter to the SIP Session-ID header field</w:t>
      </w:r>
      <w:r w:rsidRPr="00A53DC8">
        <w:t>; and</w:t>
      </w:r>
    </w:p>
    <w:p w:rsidR="003A1CC3" w:rsidRPr="00A53DC8" w:rsidRDefault="003A1CC3" w:rsidP="003A1CC3">
      <w:pPr>
        <w:pStyle w:val="B2"/>
      </w:pPr>
      <w:r w:rsidRPr="00A53DC8">
        <w:t>-</w:t>
      </w:r>
      <w:r w:rsidRPr="00A53DC8">
        <w:tab/>
        <w:t>log the request.</w:t>
      </w:r>
    </w:p>
    <w:p w:rsidR="003A1CC3" w:rsidRPr="00A53DC8" w:rsidRDefault="003A1CC3" w:rsidP="003A1CC3">
      <w:r w:rsidRPr="00A53DC8">
        <w:t>If the UE receives a 1xx or 200 (OK) response to an initial request for a dialog, the response containing a P-Asserted-Identity header field set to an emergency number as specified in 3GPP TS 22.101 [1A], the UE procedures in subclause 5.1.6.10 apply.</w:t>
      </w:r>
    </w:p>
    <w:p w:rsidR="003A1CC3" w:rsidRPr="00A53DC8" w:rsidRDefault="003A1CC3" w:rsidP="003A1CC3">
      <w:r w:rsidRPr="00A53DC8">
        <w:t>If the UE receives a 3xx response containing a Contact header field:</w:t>
      </w:r>
    </w:p>
    <w:p w:rsidR="003A1CC3" w:rsidRPr="00A53DC8" w:rsidRDefault="003A1CC3" w:rsidP="003A1CC3">
      <w:pPr>
        <w:pStyle w:val="B10"/>
      </w:pPr>
      <w:r w:rsidRPr="00A53DC8">
        <w:t>1)</w:t>
      </w:r>
      <w:r w:rsidRPr="00A53DC8">
        <w:tab/>
        <w:t>if the 3xx response is a 380 (Alternative Service) response to an INVITE request the response containing a P-Asserted-Identity header field with a value equal to the value of the last entry of the Path header field value received during registration and the response contains a 3GPP IM CN subsystem XML body that includes an &lt;ims-3gpp&gt; element, including a version attribute, with an &lt;alternative-service&gt; child element with the &lt;type&gt; child element set to "emergency" (see table 7.6.2) then the UE shall select a domain in accordance with the conventions and rules specified in 3GPP TS 22.101 [1A]</w:t>
      </w:r>
      <w:r w:rsidRPr="00A53DC8">
        <w:rPr>
          <w:lang w:eastAsia="ja-JP"/>
        </w:rPr>
        <w:t xml:space="preserve"> </w:t>
      </w:r>
      <w:r w:rsidRPr="00A53DC8">
        <w:t>and 3GPP TS 2</w:t>
      </w:r>
      <w:r w:rsidRPr="00A53DC8">
        <w:rPr>
          <w:lang w:eastAsia="ja-JP"/>
        </w:rPr>
        <w:t>3</w:t>
      </w:r>
      <w:r w:rsidRPr="00A53DC8">
        <w:t>.1</w:t>
      </w:r>
      <w:r w:rsidRPr="00A53DC8">
        <w:rPr>
          <w:lang w:eastAsia="ja-JP"/>
        </w:rPr>
        <w:t>67</w:t>
      </w:r>
      <w:r w:rsidRPr="00A53DC8">
        <w:t> [</w:t>
      </w:r>
      <w:r w:rsidRPr="00A53DC8">
        <w:rPr>
          <w:lang w:eastAsia="ja-JP"/>
        </w:rPr>
        <w:t>4B</w:t>
      </w:r>
      <w:r w:rsidRPr="00A53DC8">
        <w:t>], and:</w:t>
      </w:r>
    </w:p>
    <w:p w:rsidR="003A1CC3" w:rsidRPr="00A53DC8" w:rsidRDefault="003A1CC3" w:rsidP="003A1CC3">
      <w:pPr>
        <w:pStyle w:val="B2"/>
        <w:rPr>
          <w:lang w:eastAsia="ja-JP"/>
        </w:rPr>
      </w:pPr>
      <w:r w:rsidRPr="00A53DC8">
        <w:t>-</w:t>
      </w:r>
      <w:r w:rsidRPr="00A53DC8">
        <w:tab/>
        <w:t xml:space="preserve">if the CS domain is selected, the UE </w:t>
      </w:r>
      <w:r w:rsidR="006F2227" w:rsidRPr="00A53DC8">
        <w:t>behaviour</w:t>
      </w:r>
      <w:r w:rsidRPr="00A53DC8">
        <w:t xml:space="preserve"> is defined in subclause </w:t>
      </w:r>
      <w:r w:rsidRPr="00A53DC8">
        <w:rPr>
          <w:lang w:eastAsia="ja-JP"/>
        </w:rPr>
        <w:t>7.1.2</w:t>
      </w:r>
      <w:r w:rsidRPr="00A53DC8">
        <w:t xml:space="preserve"> of 3GPP TS 23.167 [4B] and, where appropriate, in the access technology specific annex;</w:t>
      </w:r>
    </w:p>
    <w:p w:rsidR="003A1CC3" w:rsidRPr="00A53DC8" w:rsidRDefault="003A1CC3" w:rsidP="003A1CC3">
      <w:pPr>
        <w:pStyle w:val="B2"/>
        <w:rPr>
          <w:lang w:eastAsia="ja-JP"/>
        </w:rPr>
      </w:pPr>
      <w:r w:rsidRPr="00A53DC8">
        <w:t>-</w:t>
      </w:r>
      <w:r w:rsidRPr="00A53DC8">
        <w:tab/>
        <w:t>if the IM CN subsystem is selected, the UE shall apply the procedures in subclause </w:t>
      </w:r>
      <w:r w:rsidRPr="00A53DC8">
        <w:rPr>
          <w:lang w:eastAsia="ja-JP"/>
        </w:rPr>
        <w:t xml:space="preserve">5.1.6 with the exception of </w:t>
      </w:r>
      <w:r w:rsidRPr="00A53DC8">
        <w:t>selecting a domain for the emergency call attempt</w:t>
      </w:r>
      <w:r w:rsidRPr="00A53DC8">
        <w:rPr>
          <w:lang w:eastAsia="ja-JP"/>
        </w:rPr>
        <w:t>; and</w:t>
      </w:r>
    </w:p>
    <w:p w:rsidR="003A1CC3" w:rsidRPr="00A53DC8" w:rsidRDefault="003A1CC3" w:rsidP="003A1CC3">
      <w:pPr>
        <w:pStyle w:val="B10"/>
      </w:pPr>
      <w:r w:rsidRPr="00A53DC8">
        <w:t>2)</w:t>
      </w:r>
      <w:r w:rsidRPr="00A53DC8">
        <w:tab/>
        <w:t>if the response is:</w:t>
      </w:r>
    </w:p>
    <w:p w:rsidR="003A1CC3" w:rsidRPr="00A53DC8" w:rsidRDefault="003A1CC3" w:rsidP="003A1CC3">
      <w:pPr>
        <w:pStyle w:val="B2"/>
      </w:pPr>
      <w:r w:rsidRPr="00A53DC8">
        <w:t>-</w:t>
      </w:r>
      <w:r w:rsidRPr="00A53DC8">
        <w:tab/>
        <w:t>not a 380 (Alternative Service) response; or</w:t>
      </w:r>
    </w:p>
    <w:p w:rsidR="003A1CC3" w:rsidRPr="00A53DC8" w:rsidRDefault="003A1CC3" w:rsidP="003A1CC3">
      <w:pPr>
        <w:pStyle w:val="B2"/>
      </w:pPr>
      <w:r w:rsidRPr="00A53DC8">
        <w:t>-</w:t>
      </w:r>
      <w:r w:rsidRPr="00A53DC8">
        <w:tab/>
        <w:t>a 380 (Alternative Service) response, and the response:</w:t>
      </w:r>
    </w:p>
    <w:p w:rsidR="003A1CC3" w:rsidRPr="00A53DC8" w:rsidRDefault="003A1CC3" w:rsidP="003A1CC3">
      <w:pPr>
        <w:pStyle w:val="B3"/>
      </w:pPr>
      <w:r w:rsidRPr="00A53DC8">
        <w:t>i.</w:t>
      </w:r>
      <w:r w:rsidRPr="00A53DC8">
        <w:tab/>
        <w:t>does not contain a 3GPP IM CN subsystem XML body that includes an &lt;ims-3gpp&gt; element, including a version attribute, with an &lt;alternative-service&gt; child element with the &lt;type&gt; child element set to "emergency" (see table 7.6.2); or</w:t>
      </w:r>
    </w:p>
    <w:p w:rsidR="003A1CC3" w:rsidRPr="00A53DC8" w:rsidRDefault="003A1CC3" w:rsidP="003A1CC3">
      <w:pPr>
        <w:pStyle w:val="B3"/>
      </w:pPr>
      <w:r w:rsidRPr="00A53DC8">
        <w:t>ii.</w:t>
      </w:r>
      <w:r w:rsidRPr="00A53DC8">
        <w:tab/>
        <w:t>does contain a 3GPP IM CN subsystem XML body that includes an &lt;ims-3gpp&gt; element, including a version attribute, with an &lt;alternative-service&gt; child element with the &lt;type&gt; child element set to "emergency" (see table 7.6.2), and the response;</w:t>
      </w:r>
    </w:p>
    <w:p w:rsidR="003A1CC3" w:rsidRPr="00A53DC8" w:rsidRDefault="003A1CC3" w:rsidP="003A1CC3">
      <w:pPr>
        <w:pStyle w:val="B4"/>
      </w:pPr>
      <w:r w:rsidRPr="00A53DC8">
        <w:lastRenderedPageBreak/>
        <w:t>I)</w:t>
      </w:r>
      <w:r w:rsidRPr="00A53DC8">
        <w:tab/>
        <w:t>does not contain a P-Asserted-Identity header field; or</w:t>
      </w:r>
    </w:p>
    <w:p w:rsidR="003A1CC3" w:rsidRPr="00A53DC8" w:rsidRDefault="003A1CC3" w:rsidP="003A1CC3">
      <w:pPr>
        <w:pStyle w:val="B4"/>
      </w:pPr>
      <w:r w:rsidRPr="00A53DC8">
        <w:t>II)</w:t>
      </w:r>
      <w:r w:rsidRPr="00A53DC8">
        <w:tab/>
        <w:t>does contain a P-Asserted-Identity header field with a value not equal to the value of the last entry of the Path header field value received during registration;</w:t>
      </w:r>
    </w:p>
    <w:p w:rsidR="003A1CC3" w:rsidRPr="00A53DC8" w:rsidRDefault="003A1CC3" w:rsidP="003A1CC3">
      <w:pPr>
        <w:pStyle w:val="B10"/>
      </w:pPr>
      <w:r w:rsidRPr="00A53DC8">
        <w:tab/>
        <w:t>the UE should not automatically recurse on the Contact header field without first indicating the identity of the user to which a request will be sent and obtaining authorisation of the served user.</w:t>
      </w:r>
    </w:p>
    <w:p w:rsidR="003A1CC3" w:rsidRPr="00A53DC8" w:rsidRDefault="003A1CC3" w:rsidP="003A1CC3">
      <w:pPr>
        <w:pStyle w:val="NO"/>
      </w:pPr>
      <w:r w:rsidRPr="00A53DC8">
        <w:t>NOTE 17:</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3A1CC3" w:rsidRPr="00A53DC8" w:rsidRDefault="003A1CC3" w:rsidP="003A1CC3">
      <w:pPr>
        <w:pStyle w:val="NO"/>
      </w:pPr>
      <w:r w:rsidRPr="00A53DC8">
        <w:t>NOTE 18:</w:t>
      </w:r>
      <w:r w:rsidRPr="00A53DC8">
        <w:tab/>
        <w:t>A UE can still automatically recurse on 3xx responses as part of a service if the nature of the service enables the UE to identify 3xx responses as having originated from the home network and networks trusted by the home network and the nature of the service ensures that the charging for the requests sent as a result of the 3xx response is correlated with the original request.</w:t>
      </w:r>
    </w:p>
    <w:p w:rsidR="003A1CC3" w:rsidRPr="00A53DC8" w:rsidRDefault="003A1CC3" w:rsidP="003A1CC3">
      <w:pPr>
        <w:pStyle w:val="NO"/>
      </w:pPr>
      <w:r w:rsidRPr="00A53DC8">
        <w:t>NOTE 19:</w:t>
      </w:r>
      <w:r w:rsidRPr="00A53DC8">
        <w:tab/>
        <w:t>Automatically recursing on untrusted 3xx responses opens up the UE to being redirected to premium rate URIs without the user's consent.</w:t>
      </w:r>
    </w:p>
    <w:p w:rsidR="003A1CC3" w:rsidRPr="00A53DC8" w:rsidDel="00DE27B6" w:rsidRDefault="003A1CC3" w:rsidP="003A1CC3">
      <w:r w:rsidRPr="00A53DC8">
        <w:t xml:space="preserve">The UE performing the functions of an external attached network operating in static mode shall send all requests using the already established </w:t>
      </w:r>
      <w:smartTag w:uri="urn:schemas-microsoft-com:office:smarttags" w:element="stockticker">
        <w:r w:rsidRPr="00A53DC8">
          <w:t>TLS</w:t>
        </w:r>
      </w:smartTag>
      <w:r w:rsidRPr="00A53DC8">
        <w:t xml:space="preserve"> session as described in this subclause.</w:t>
      </w:r>
    </w:p>
    <w:p w:rsidR="003A1CC3" w:rsidRPr="00A53DC8" w:rsidRDefault="003A1CC3" w:rsidP="003A1CC3">
      <w:pPr>
        <w:rPr>
          <w:lang w:eastAsia="ja-JP"/>
        </w:rPr>
      </w:pPr>
      <w:r w:rsidRPr="00A53DC8">
        <w:t>A UE supporting</w:t>
      </w:r>
      <w:r w:rsidRPr="00A53DC8">
        <w:rPr>
          <w:lang w:eastAsia="ja-JP"/>
        </w:rPr>
        <w:t xml:space="preserve"> </w:t>
      </w:r>
      <w:r w:rsidRPr="00A53DC8">
        <w:t>RFC </w:t>
      </w:r>
      <w:r w:rsidRPr="00A53DC8">
        <w:rPr>
          <w:lang w:eastAsia="ja-JP"/>
        </w:rPr>
        <w:t>4028</w:t>
      </w:r>
      <w:r w:rsidRPr="00A53DC8">
        <w:t> [</w:t>
      </w:r>
      <w:r w:rsidRPr="00A53DC8">
        <w:rPr>
          <w:lang w:eastAsia="ja-JP"/>
        </w:rPr>
        <w:t>58</w:t>
      </w:r>
      <w:r w:rsidRPr="00A53DC8">
        <w:t>], when it receives a 422 (Session Interval Too Small) to an INVITE request where the response contains a Min-SE header field, shall retry the request in accordance with RFC </w:t>
      </w:r>
      <w:r w:rsidRPr="00A53DC8">
        <w:rPr>
          <w:lang w:eastAsia="ja-JP"/>
        </w:rPr>
        <w:t>4028</w:t>
      </w:r>
      <w:r w:rsidRPr="00A53DC8">
        <w:t> [</w:t>
      </w:r>
      <w:r w:rsidRPr="00A53DC8">
        <w:rPr>
          <w:lang w:eastAsia="ja-JP"/>
        </w:rPr>
        <w:t>58</w:t>
      </w:r>
      <w:r w:rsidRPr="00A53DC8">
        <w:t xml:space="preserve">] </w:t>
      </w:r>
      <w:r w:rsidRPr="00A53DC8">
        <w:rPr>
          <w:lang w:eastAsia="ja-JP"/>
        </w:rPr>
        <w:t>sub</w:t>
      </w:r>
      <w:r w:rsidRPr="00A53DC8">
        <w:rPr>
          <w:snapToGrid w:val="0"/>
        </w:rPr>
        <w:t>clause </w:t>
      </w:r>
      <w:r w:rsidRPr="00A53DC8">
        <w:rPr>
          <w:snapToGrid w:val="0"/>
          <w:lang w:eastAsia="ja-JP"/>
        </w:rPr>
        <w:t>7.4</w:t>
      </w:r>
      <w:r w:rsidRPr="00A53DC8">
        <w:t>.</w:t>
      </w:r>
    </w:p>
    <w:p w:rsidR="003A1CC3" w:rsidRPr="00A53DC8" w:rsidRDefault="003A1CC3" w:rsidP="003A1CC3">
      <w:r w:rsidRPr="00A53DC8">
        <w:t>[TS 24.229, clause 5.1.2A.1.2]:</w:t>
      </w:r>
    </w:p>
    <w:p w:rsidR="003A1CC3" w:rsidRPr="00A53DC8" w:rsidRDefault="003A1CC3" w:rsidP="003A1CC3">
      <w:r w:rsidRPr="00A53DC8">
        <w:t xml:space="preserve">The UE may include a SIP </w:t>
      </w:r>
      <w:smartTag w:uri="urn:schemas-microsoft-com:office:smarttags" w:element="stockticker">
        <w:r w:rsidRPr="00A53DC8">
          <w:t>URI</w:t>
        </w:r>
      </w:smartTag>
      <w:r w:rsidRPr="00A53DC8">
        <w:t xml:space="preserve"> complying with RFC 3261 [26], a tel </w:t>
      </w:r>
      <w:smartTag w:uri="urn:schemas-microsoft-com:office:smarttags" w:element="stockticker">
        <w:r w:rsidRPr="00A53DC8">
          <w:t>URI</w:t>
        </w:r>
      </w:smartTag>
      <w:r w:rsidRPr="00A53DC8">
        <w:t xml:space="preserve"> complying with RFC 3966 [22], a pres </w:t>
      </w:r>
      <w:smartTag w:uri="urn:schemas-microsoft-com:office:smarttags" w:element="stockticker">
        <w:r w:rsidRPr="00A53DC8">
          <w:t>URI</w:t>
        </w:r>
      </w:smartTag>
      <w:r w:rsidRPr="00A53DC8">
        <w:t xml:space="preserve"> complying with RFC 3859 [179], an im </w:t>
      </w:r>
      <w:smartTag w:uri="urn:schemas-microsoft-com:office:smarttags" w:element="stockticker">
        <w:r w:rsidRPr="00A53DC8">
          <w:t>URI</w:t>
        </w:r>
      </w:smartTag>
      <w:r w:rsidRPr="00A53DC8">
        <w:t xml:space="preserve"> complying with RFC 3860 [180] or a mailto </w:t>
      </w:r>
      <w:smartTag w:uri="urn:schemas-microsoft-com:office:smarttags" w:element="stockticker">
        <w:r w:rsidRPr="00A53DC8">
          <w:t>URI</w:t>
        </w:r>
      </w:smartTag>
      <w:r w:rsidRPr="00A53DC8">
        <w:t xml:space="preserve"> complying with RFC 2368 [181].</w:t>
      </w:r>
    </w:p>
    <w:p w:rsidR="003A1CC3" w:rsidRPr="00A53DC8" w:rsidRDefault="003A1CC3" w:rsidP="003A1CC3">
      <w:pPr>
        <w:pStyle w:val="NO"/>
      </w:pPr>
      <w:r w:rsidRPr="00A53DC8">
        <w:t>NOTE:</w:t>
      </w:r>
      <w:r w:rsidRPr="00A53DC8">
        <w:tab/>
        <w:t xml:space="preserve">This version of the document does not specify how the UE determines the host part of the SIP </w:t>
      </w:r>
      <w:smartTag w:uri="urn:schemas-microsoft-com:office:smarttags" w:element="stockticker">
        <w:r w:rsidRPr="00A53DC8">
          <w:t>URI</w:t>
        </w:r>
      </w:smartTag>
      <w:r w:rsidRPr="00A53DC8">
        <w:t>.</w:t>
      </w:r>
    </w:p>
    <w:p w:rsidR="003A1CC3" w:rsidRPr="00A53DC8" w:rsidRDefault="003A1CC3" w:rsidP="003A1CC3">
      <w:r w:rsidRPr="00A53DC8">
        <w:t>The UE may use non-international formats of E.164 numbers or non-E.164 numbers, including geo-local numbers and home-local numbers and other local numbers (e.g. private number), in the Request-</w:t>
      </w:r>
      <w:smartTag w:uri="urn:schemas-microsoft-com:office:smarttags" w:element="stockticker">
        <w:r w:rsidRPr="00A53DC8">
          <w:t>URI</w:t>
        </w:r>
      </w:smartTag>
      <w:r w:rsidRPr="00A53DC8">
        <w:t>.</w:t>
      </w:r>
    </w:p>
    <w:p w:rsidR="003A1CC3" w:rsidRPr="00A53DC8" w:rsidRDefault="003A1CC3" w:rsidP="003A1CC3">
      <w:r w:rsidRPr="00A53DC8">
        <w:rPr>
          <w:rStyle w:val="BodyTextChar1"/>
        </w:rPr>
        <w:t xml:space="preserve">The actual value of the </w:t>
      </w:r>
      <w:smartTag w:uri="urn:schemas-microsoft-com:office:smarttags" w:element="stockticker">
        <w:r w:rsidRPr="00A53DC8">
          <w:rPr>
            <w:rStyle w:val="BodyTextChar1"/>
          </w:rPr>
          <w:t>URI</w:t>
        </w:r>
      </w:smartTag>
      <w:r w:rsidRPr="00A53DC8">
        <w:rPr>
          <w:rStyle w:val="BodyTextChar1"/>
        </w:rPr>
        <w:t xml:space="preserve"> depends on whether user equipment performs an analysis of the dial string input by the end user or not</w:t>
      </w:r>
      <w:r w:rsidRPr="00A53DC8">
        <w:t>, see subclauses 5.1.2A.1.3 and 5.1.2A.1.4.</w:t>
      </w:r>
    </w:p>
    <w:p w:rsidR="003A1CC3" w:rsidRPr="00A53DC8" w:rsidRDefault="003A1CC3" w:rsidP="003A1CC3">
      <w:r w:rsidRPr="00A53DC8">
        <w:t>[TS 24.229, clause 5.1.2A.1.5]:</w:t>
      </w:r>
    </w:p>
    <w:p w:rsidR="003A1CC3" w:rsidRPr="00A53DC8" w:rsidRDefault="003A1CC3" w:rsidP="003A1CC3">
      <w:r w:rsidRPr="00A53DC8">
        <w:t xml:space="preserve">When the UE uses home-local number, the UE shall include in the "phone-context" tel </w:t>
      </w:r>
      <w:smartTag w:uri="urn:schemas-microsoft-com:office:smarttags" w:element="stockticker">
        <w:r w:rsidRPr="00A53DC8">
          <w:t>URI</w:t>
        </w:r>
      </w:smartTag>
      <w:r w:rsidRPr="00A53DC8">
        <w:t xml:space="preserve"> parameter the home network domain name in accordance with RFC 3966 [22].</w:t>
      </w:r>
    </w:p>
    <w:p w:rsidR="003A1CC3" w:rsidRPr="00A53DC8" w:rsidRDefault="003A1CC3" w:rsidP="003A1CC3">
      <w:r w:rsidRPr="00A53DC8">
        <w:t>When the UE uses geo-local number, the UE shall:</w:t>
      </w:r>
    </w:p>
    <w:p w:rsidR="003A1CC3" w:rsidRPr="00A53DC8" w:rsidRDefault="003A1CC3" w:rsidP="003A1CC3">
      <w:pPr>
        <w:pStyle w:val="B10"/>
      </w:pPr>
      <w:r w:rsidRPr="00A53DC8">
        <w:t>-</w:t>
      </w:r>
      <w:r w:rsidRPr="00A53DC8">
        <w:tab/>
        <w:t xml:space="preserve">if access technology information available to the UE (i.e., the UE can insert P-Access-Network-Info header field into the request), include the access technology information in the "phone-context" tel </w:t>
      </w:r>
      <w:smartTag w:uri="urn:schemas-microsoft-com:office:smarttags" w:element="stockticker">
        <w:r w:rsidRPr="00A53DC8">
          <w:t>URI</w:t>
        </w:r>
      </w:smartTag>
      <w:r w:rsidRPr="00A53DC8">
        <w:t xml:space="preserve"> parameter according to RFC 3966 [22] as defined in subclause 7.2A.10; and</w:t>
      </w:r>
    </w:p>
    <w:p w:rsidR="003A1CC3" w:rsidRPr="00A53DC8" w:rsidRDefault="003A1CC3" w:rsidP="003A1CC3">
      <w:pPr>
        <w:pStyle w:val="B10"/>
      </w:pPr>
      <w:r w:rsidRPr="00A53DC8">
        <w:t>-</w:t>
      </w:r>
      <w:r w:rsidRPr="00A53DC8">
        <w:tab/>
        <w:t xml:space="preserve">if access technology information is not available to the UE (i.e., the UE cannot insert P-Access-Network-Info header field into the request), include in the "phone-context" tel </w:t>
      </w:r>
      <w:smartTag w:uri="urn:schemas-microsoft-com:office:smarttags" w:element="stockticker">
        <w:r w:rsidRPr="00A53DC8">
          <w:t>URI</w:t>
        </w:r>
      </w:smartTag>
      <w:r w:rsidRPr="00A53DC8">
        <w:t xml:space="preserve"> parameter the home network domain name prefixed by the "geo-local." string according to RFC 3966 [22] as defined in subclause 7.2A.10.</w:t>
      </w:r>
    </w:p>
    <w:p w:rsidR="003A1CC3" w:rsidRPr="00A53DC8" w:rsidRDefault="003A1CC3" w:rsidP="003A1CC3">
      <w:r w:rsidRPr="00A53DC8">
        <w:t xml:space="preserve">When the UE uses other local numbers, than geo-local number or home local numbers, e.g. private numbers that are different from home-local number or the UE is unable to determine the type of the dialled number, the UE shall include a "phone-context" tel </w:t>
      </w:r>
      <w:smartTag w:uri="urn:schemas-microsoft-com:office:smarttags" w:element="stockticker">
        <w:r w:rsidRPr="00A53DC8">
          <w:t>URI</w:t>
        </w:r>
      </w:smartTag>
      <w:r w:rsidRPr="00A53DC8">
        <w:t xml:space="preserve"> parameter</w:t>
      </w:r>
      <w:r w:rsidRPr="00A53DC8" w:rsidDel="00AD1D40">
        <w:t xml:space="preserve"> </w:t>
      </w:r>
      <w:r w:rsidRPr="00A53DC8">
        <w:t>set according to RFC 3966 [22], e.g. if private numbers are used a domain name to which the private addressing plan is associated. The "phone-context" value used in the case of other local numbers shall be different from "phone-context" values used with geo-local numbers and home-local numbers.</w:t>
      </w:r>
    </w:p>
    <w:p w:rsidR="003A1CC3" w:rsidRPr="00A53DC8" w:rsidRDefault="003A1CC3" w:rsidP="003A1CC3">
      <w:pPr>
        <w:pStyle w:val="NO"/>
      </w:pPr>
      <w:r w:rsidRPr="00A53DC8">
        <w:t>NOTE 1:</w:t>
      </w:r>
      <w:r w:rsidRPr="00A53DC8">
        <w:tab/>
        <w:t xml:space="preserve">The "phone-context" tel </w:t>
      </w:r>
      <w:smartTag w:uri="urn:schemas-microsoft-com:office:smarttags" w:element="stockticker">
        <w:r w:rsidRPr="00A53DC8">
          <w:t>URI</w:t>
        </w:r>
      </w:smartTag>
      <w:r w:rsidRPr="00A53DC8">
        <w:t xml:space="preserve"> parameter value can be entered or selected by the subscriber, or can be a "pre-configured" value (e.g. using OMA-DM with the management object specified in 3GPP TS 24.167 [8G]) inserted by the UE.</w:t>
      </w:r>
    </w:p>
    <w:p w:rsidR="003A1CC3" w:rsidRPr="00A53DC8" w:rsidRDefault="003A1CC3" w:rsidP="003A1CC3">
      <w:pPr>
        <w:pStyle w:val="NO"/>
      </w:pPr>
      <w:r w:rsidRPr="00A53DC8">
        <w:lastRenderedPageBreak/>
        <w:t>NOTE 2:</w:t>
      </w:r>
      <w:r w:rsidRPr="00A53DC8">
        <w:tab/>
        <w:t>The way how the UE determines whether numbers in a non-international format are geo-local, home-local or relating to another network in absence of matching UE configuration in subclause 5.1.2A.1.5A, is implementation specific.</w:t>
      </w:r>
    </w:p>
    <w:p w:rsidR="003A1CC3" w:rsidRPr="00A53DC8" w:rsidRDefault="003A1CC3" w:rsidP="00CA5D53">
      <w:pPr>
        <w:pStyle w:val="NO"/>
      </w:pPr>
      <w:r w:rsidRPr="00A53DC8">
        <w:t>NOTE 3:</w:t>
      </w:r>
      <w:r w:rsidRPr="00A53DC8">
        <w:tab/>
        <w:t>Home operator's local policy can define a prefix string(s) to enable subscribers to differentiate dialling a geo-local number and/or a home-local number.</w:t>
      </w:r>
    </w:p>
    <w:p w:rsidR="003A1CC3" w:rsidRPr="00A53DC8" w:rsidRDefault="003A1CC3" w:rsidP="003A1CC3">
      <w:r w:rsidRPr="00A53DC8">
        <w:t>[TS 24.229, clause 5.1.3.1]:</w:t>
      </w:r>
    </w:p>
    <w:p w:rsidR="003A1CC3" w:rsidRPr="00A53DC8" w:rsidRDefault="003A1CC3" w:rsidP="003A1CC3">
      <w:r w:rsidRPr="00A53DC8">
        <w:t>Where multiple domains exist for initiating a call/session, before sending an initial INVITE request, the UE shall perform access domain selection in accordance with the appropriate specification for the IP-CAN in use, taking into account the media to be requested. Access domain selection allows the policy of the network operator to be taken into account before the initial INVITE request is sent. Access dependent aspects of access domain selection are defined in the access technology specific annexes for each access technology.</w:t>
      </w:r>
    </w:p>
    <w:p w:rsidR="003A1CC3" w:rsidRPr="00A53DC8" w:rsidRDefault="003A1CC3" w:rsidP="003A1CC3">
      <w:r w:rsidRPr="00A53DC8">
        <w:rPr>
          <w:snapToGrid w:val="0"/>
        </w:rPr>
        <w:t xml:space="preserve">Upon generating an initial INVITE request, the UE shall </w:t>
      </w:r>
      <w:r w:rsidRPr="00A53DC8">
        <w:t>include the Accept header field with "application/sdp", the MIME type associated with the 3GPP IM CN subsystem XML body (see subclause 7.6.1) and any other MIME type the UE is willing and capable to accept.</w:t>
      </w:r>
    </w:p>
    <w:p w:rsidR="003A1CC3" w:rsidRPr="00A53DC8" w:rsidRDefault="003A1CC3" w:rsidP="003A1CC3">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3A1CC3" w:rsidRPr="00A53DC8" w:rsidRDefault="003A1CC3" w:rsidP="003A1CC3">
      <w:r w:rsidRPr="00A53DC8">
        <w:t>The preconditions mechanism should be supported by the originating UE.</w:t>
      </w:r>
    </w:p>
    <w:p w:rsidR="003A1CC3" w:rsidRPr="00A53DC8" w:rsidRDefault="003A1CC3" w:rsidP="003A1CC3">
      <w:r w:rsidRPr="00A53DC8">
        <w:t>If the precondition mechanism is disabled as specified in subclause 5.1.5A, the UE shall not use the precondition mechanism.</w:t>
      </w:r>
    </w:p>
    <w:p w:rsidR="003A1CC3" w:rsidRPr="00A53DC8" w:rsidRDefault="003A1CC3" w:rsidP="003A1CC3">
      <w:r w:rsidRPr="00A53DC8">
        <w:t>The UE may initiate a session without the precondition mechanism if the originating UE does not require local resource reservation.</w:t>
      </w:r>
    </w:p>
    <w:p w:rsidR="003A1CC3" w:rsidRPr="00A53DC8" w:rsidRDefault="003A1CC3" w:rsidP="003A1CC3">
      <w:pPr>
        <w:pStyle w:val="NO"/>
      </w:pPr>
      <w:r w:rsidRPr="00A53DC8">
        <w:t>NOTE 1:</w:t>
      </w:r>
      <w:r w:rsidRPr="00A53DC8">
        <w:tab/>
        <w:t>The originating UE can decide if local resource reservation is required based on e.g. application requirements, current access network capabilities, local configuration, etc.</w:t>
      </w:r>
    </w:p>
    <w:p w:rsidR="003A1CC3" w:rsidRPr="00A53DC8" w:rsidRDefault="003A1CC3" w:rsidP="003A1CC3">
      <w:r w:rsidRPr="00A53DC8">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3A1CC3" w:rsidRPr="00A53DC8" w:rsidRDefault="003A1CC3" w:rsidP="003A1CC3">
      <w:pPr>
        <w:rPr>
          <w:snapToGrid w:val="0"/>
        </w:rPr>
      </w:pPr>
      <w:r w:rsidRPr="00A53DC8">
        <w:rPr>
          <w:snapToGrid w:val="0"/>
        </w:rPr>
        <w:t>Upon generating an initial INVITE request using the precondition mechanism, the UE shall:</w:t>
      </w:r>
    </w:p>
    <w:p w:rsidR="003A1CC3" w:rsidRPr="00A53DC8" w:rsidRDefault="003A1CC3" w:rsidP="003A1CC3">
      <w:pPr>
        <w:pStyle w:val="B10"/>
        <w:rPr>
          <w:snapToGrid w:val="0"/>
        </w:rPr>
      </w:pPr>
      <w:r w:rsidRPr="00A53DC8">
        <w:rPr>
          <w:snapToGrid w:val="0"/>
        </w:rPr>
        <w:t>-</w:t>
      </w:r>
      <w:r w:rsidRPr="00A53DC8">
        <w:rPr>
          <w:snapToGrid w:val="0"/>
        </w:rPr>
        <w:tab/>
        <w:t>indicate the support for reliable provisional responses and specify it using the Supported header field; and</w:t>
      </w:r>
    </w:p>
    <w:p w:rsidR="003A1CC3" w:rsidRPr="00A53DC8" w:rsidRDefault="003A1CC3" w:rsidP="003A1CC3">
      <w:pPr>
        <w:pStyle w:val="B10"/>
      </w:pPr>
      <w:r w:rsidRPr="00A53DC8">
        <w:rPr>
          <w:snapToGrid w:val="0"/>
        </w:rPr>
        <w:t>-</w:t>
      </w:r>
      <w:r w:rsidRPr="00A53DC8">
        <w:rPr>
          <w:snapToGrid w:val="0"/>
        </w:rPr>
        <w:tab/>
        <w:t>indicate the support for the preconditions mechanism and specify it using the Supported header field.</w:t>
      </w:r>
    </w:p>
    <w:p w:rsidR="003A1CC3" w:rsidRPr="00A53DC8" w:rsidRDefault="003A1CC3" w:rsidP="003A1CC3">
      <w:pPr>
        <w:rPr>
          <w:snapToGrid w:val="0"/>
        </w:rPr>
      </w:pPr>
      <w:r w:rsidRPr="00A53DC8">
        <w:rPr>
          <w:snapToGrid w:val="0"/>
        </w:rPr>
        <w:t>Upon generating an initial INVITE request using the precondition mechanism, the UE shall not indicate the requirement for the precondition mechanism by using the Require header field.</w:t>
      </w:r>
    </w:p>
    <w:p w:rsidR="003A1CC3" w:rsidRPr="00A53DC8" w:rsidRDefault="003A1CC3" w:rsidP="003A1CC3">
      <w:r w:rsidRPr="00A53DC8">
        <w:t>During the session initiation, if the originating UE indicated the support for the precondition mechanism in the initial INVITE request and:</w:t>
      </w:r>
    </w:p>
    <w:p w:rsidR="003A1CC3" w:rsidRPr="00A53DC8" w:rsidRDefault="003A1CC3" w:rsidP="003A1CC3">
      <w:pPr>
        <w:pStyle w:val="B10"/>
      </w:pPr>
      <w:r w:rsidRPr="00A53DC8">
        <w:t>a)</w:t>
      </w:r>
      <w:r w:rsidRPr="00A53DC8">
        <w:tab/>
        <w:t>the received response with an SDP body includes a Require header field with "precondition" option-tag, the originating UE shall include a Require header field with the "precondition" option-tag:</w:t>
      </w:r>
    </w:p>
    <w:p w:rsidR="003A1CC3" w:rsidRPr="00A53DC8" w:rsidRDefault="003A1CC3" w:rsidP="003A1CC3">
      <w:pPr>
        <w:pStyle w:val="B2"/>
      </w:pPr>
      <w:r w:rsidRPr="00A53DC8">
        <w:t>-</w:t>
      </w:r>
      <w:r w:rsidRPr="00A53DC8">
        <w:tab/>
        <w:t>in subsequent requests that include an SDP body, that the originating UE sends in the same dialog as the response is received from; and</w:t>
      </w:r>
    </w:p>
    <w:p w:rsidR="003A1CC3" w:rsidRPr="00A53DC8" w:rsidRDefault="003A1CC3" w:rsidP="003A1CC3">
      <w:pPr>
        <w:pStyle w:val="B2"/>
      </w:pPr>
      <w:r w:rsidRPr="00A53DC8">
        <w:t>-</w:t>
      </w:r>
      <w:r w:rsidRPr="00A53DC8">
        <w:tab/>
        <w:t>in responses with an SDP body to subsequent requests that include an SDP body and include "precondition" option-tag in Supported header field or Require header field received in-dialog; or</w:t>
      </w:r>
    </w:p>
    <w:p w:rsidR="003A1CC3" w:rsidRPr="00A53DC8" w:rsidRDefault="003A1CC3" w:rsidP="003A1CC3">
      <w:pPr>
        <w:pStyle w:val="B10"/>
      </w:pPr>
      <w:r w:rsidRPr="00A53DC8">
        <w:t>b)</w:t>
      </w:r>
      <w:r w:rsidRPr="00A53DC8">
        <w:tab/>
        <w:t xml:space="preserve">the received response with an SDP body does not include the "precondition" option-tag in the Require header field, </w:t>
      </w:r>
    </w:p>
    <w:p w:rsidR="003A1CC3" w:rsidRPr="00A53DC8" w:rsidRDefault="003A1CC3" w:rsidP="003A1CC3">
      <w:pPr>
        <w:pStyle w:val="B2"/>
      </w:pPr>
      <w:r w:rsidRPr="00A53DC8">
        <w:t>-</w:t>
      </w:r>
      <w:r w:rsidRPr="00A53DC8">
        <w:tab/>
        <w:t xml:space="preserve">in subsequent requests that include an SDP body, the originating UE shall not include a Require or Supported header field with "precondition" option-tag in the same dialog; </w:t>
      </w:r>
    </w:p>
    <w:p w:rsidR="003A1CC3" w:rsidRPr="00A53DC8" w:rsidRDefault="003A1CC3" w:rsidP="003A1CC3">
      <w:pPr>
        <w:pStyle w:val="B2"/>
      </w:pPr>
      <w:r w:rsidRPr="00A53DC8">
        <w:lastRenderedPageBreak/>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3A1CC3" w:rsidRPr="00A53DC8" w:rsidRDefault="003A1CC3" w:rsidP="003A1CC3">
      <w:pPr>
        <w:pStyle w:val="B2"/>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3A1CC3" w:rsidRPr="00A53DC8" w:rsidRDefault="003A1CC3" w:rsidP="003A1CC3">
      <w:pPr>
        <w:pStyle w:val="NO"/>
      </w:pPr>
      <w:r w:rsidRPr="00A53DC8">
        <w:t>NOTE 2:</w:t>
      </w:r>
      <w:r w:rsidRPr="00A53DC8">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3A1CC3" w:rsidRPr="00A53DC8" w:rsidRDefault="003A1CC3" w:rsidP="003A1CC3">
      <w:r w:rsidRPr="00A53DC8">
        <w:t>Upon successful reservation of local resources the UE shall confirm the successful resource reservation (see subclause 6.1.2) within the next SIP request.</w:t>
      </w:r>
    </w:p>
    <w:p w:rsidR="003A1CC3" w:rsidRPr="00A53DC8" w:rsidRDefault="003A1CC3" w:rsidP="003A1CC3">
      <w:pPr>
        <w:pStyle w:val="NO"/>
      </w:pPr>
      <w:r w:rsidRPr="00A53DC8">
        <w:t>NOTE 3:</w:t>
      </w:r>
      <w:r w:rsidRPr="00A53DC8">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3A1CC3" w:rsidRPr="00A53DC8" w:rsidRDefault="003A1CC3" w:rsidP="003A1CC3">
      <w:pPr>
        <w:pStyle w:val="NO"/>
        <w:rPr>
          <w:snapToGrid w:val="0"/>
        </w:rPr>
      </w:pPr>
      <w:r w:rsidRPr="00A53DC8">
        <w:rPr>
          <w:snapToGrid w:val="0"/>
        </w:rPr>
        <w:t>NOTE 4:</w:t>
      </w:r>
      <w:r w:rsidRPr="00A53DC8">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3A1CC3" w:rsidRPr="00A53DC8" w:rsidRDefault="003A1CC3" w:rsidP="003A1CC3">
      <w:pPr>
        <w:pStyle w:val="NO"/>
      </w:pPr>
      <w:r w:rsidRPr="00A53DC8">
        <w:t>NOTE 5:</w:t>
      </w:r>
      <w:r w:rsidRPr="00A53DC8">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3A1CC3" w:rsidRPr="00A53DC8" w:rsidRDefault="003A1CC3" w:rsidP="003A1CC3">
      <w:pPr>
        <w:pStyle w:val="NO"/>
      </w:pPr>
      <w:r w:rsidRPr="00A53DC8">
        <w:t>NOTE 6:</w:t>
      </w:r>
      <w:r w:rsidRPr="00A53DC8">
        <w:tab/>
        <w:t>The UE procedures for rendering of the received early media and of the locally generated communication progress information are specified in 3GPP TS 24.628 [8ZF].</w:t>
      </w:r>
    </w:p>
    <w:p w:rsidR="003A1CC3" w:rsidRPr="00A53DC8" w:rsidRDefault="003A1CC3" w:rsidP="003A1CC3">
      <w:r w:rsidRPr="00A53DC8">
        <w:t>If the UE wishes to receive early media authorization indications, as described in RFC 5009 [109], the UE shall add the P-Early-Media header field with the "supported" parameter to the initial INVITE request.</w:t>
      </w:r>
    </w:p>
    <w:p w:rsidR="003A1CC3" w:rsidRPr="00A53DC8" w:rsidRDefault="003A1CC3" w:rsidP="003A1CC3">
      <w:r w:rsidRPr="00A53DC8">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3A1CC3" w:rsidRPr="00A53DC8" w:rsidRDefault="003A1CC3" w:rsidP="003A1CC3">
      <w:pPr>
        <w:pStyle w:val="B10"/>
      </w:pPr>
      <w:r w:rsidRPr="00A53DC8">
        <w:t>1)</w:t>
      </w:r>
      <w:r w:rsidRPr="00A53DC8">
        <w:tab/>
        <w:t>acknowledge the response with an ACK request; and</w:t>
      </w:r>
    </w:p>
    <w:p w:rsidR="003A1CC3" w:rsidRPr="00A53DC8" w:rsidRDefault="003A1CC3" w:rsidP="003A1CC3">
      <w:pPr>
        <w:pStyle w:val="B10"/>
      </w:pPr>
      <w:r w:rsidRPr="00A53DC8">
        <w:t>2)</w:t>
      </w:r>
      <w:r w:rsidRPr="00A53DC8">
        <w:tab/>
        <w:t>send a BYE request to this dialog in order to terminate it.</w:t>
      </w:r>
    </w:p>
    <w:p w:rsidR="003A1CC3" w:rsidRPr="00A53DC8" w:rsidRDefault="003A1CC3" w:rsidP="003A1CC3">
      <w:pPr>
        <w:rPr>
          <w:snapToGrid w:val="0"/>
        </w:rPr>
      </w:pPr>
      <w:r w:rsidRPr="00A53DC8">
        <w:rPr>
          <w:snapToGrid w:val="0"/>
        </w:rPr>
        <w:t>Upon receiving a 488 (Not Acceptable Here) response to an initial INVITE request, the originating UE should send a new INVITE request containing SDP according to the procedures defined in subclause 6.1.</w:t>
      </w:r>
    </w:p>
    <w:p w:rsidR="003A1CC3" w:rsidRPr="00A53DC8" w:rsidRDefault="003A1CC3" w:rsidP="003A1CC3">
      <w:pPr>
        <w:pStyle w:val="NO"/>
        <w:rPr>
          <w:snapToGrid w:val="0"/>
        </w:rPr>
      </w:pPr>
      <w:r w:rsidRPr="00A53DC8">
        <w:rPr>
          <w:snapToGrid w:val="0"/>
        </w:rPr>
        <w:t>NOTE 7:</w:t>
      </w:r>
      <w:r w:rsidRPr="00A53DC8">
        <w:rPr>
          <w:snapToGrid w:val="0"/>
        </w:rPr>
        <w:tab/>
        <w:t>An example of where a new request would not be sent is where knowledge exists within the UE, or interaction occurs with the user, such that it is known that the resulting SDP would describe a session that did not meet the user requirements.</w:t>
      </w:r>
    </w:p>
    <w:p w:rsidR="003A1CC3" w:rsidRPr="00A53DC8" w:rsidRDefault="003A1CC3" w:rsidP="003A1CC3">
      <w:r w:rsidRPr="00A53DC8">
        <w:t>Upon receiving a 421 (Extension Required) response to an initial INVITE request in which the precondition mechanism was not used, including the "precondition" option-tag in the Require header field, if the UE supports the precondition mechanism and the precondition mechanism is enabled as specified in subclause 5.1.5A, the originating UE shall:</w:t>
      </w:r>
    </w:p>
    <w:p w:rsidR="003A1CC3" w:rsidRPr="00A53DC8" w:rsidRDefault="003A1CC3" w:rsidP="003A1CC3">
      <w:pPr>
        <w:pStyle w:val="B10"/>
      </w:pPr>
      <w:r w:rsidRPr="00A53DC8">
        <w:t>-</w:t>
      </w:r>
      <w:r w:rsidRPr="00A53DC8">
        <w:tab/>
        <w:t>send a new INVITE request using the precondition mechanism; and</w:t>
      </w:r>
    </w:p>
    <w:p w:rsidR="003A1CC3" w:rsidRPr="00A53DC8" w:rsidRDefault="003A1CC3" w:rsidP="003A1CC3">
      <w:pPr>
        <w:pStyle w:val="B10"/>
      </w:pPr>
      <w:r w:rsidRPr="00A53DC8">
        <w:t>-</w:t>
      </w:r>
      <w:r w:rsidRPr="00A53DC8">
        <w:tab/>
        <w:t>send an UPDATE request as soon as the necessary resources are available and a 200 (OK) response for the first PRACK request has been received.</w:t>
      </w:r>
    </w:p>
    <w:p w:rsidR="003A1CC3" w:rsidRPr="00A53DC8" w:rsidRDefault="003A1CC3" w:rsidP="003A1CC3">
      <w:r w:rsidRPr="00A53DC8">
        <w:lastRenderedPageBreak/>
        <w:t>Upon receiving a 503 (Service Unavailable) response to an initial INVITE request containing a Retry-After header field, then the originating UE shall not automatically reattempt the request via the same P-CSCF until after the period indicated by the Retry-After header field contents.</w:t>
      </w:r>
    </w:p>
    <w:p w:rsidR="003A1CC3" w:rsidRPr="00A53DC8" w:rsidRDefault="003A1CC3" w:rsidP="003A1CC3">
      <w:r w:rsidRPr="00A53DC8">
        <w:t xml:space="preserve">The UE may include a "cic" tel </w:t>
      </w:r>
      <w:smartTag w:uri="urn:schemas-microsoft-com:office:smarttags" w:element="stockticker">
        <w:r w:rsidRPr="00A53DC8">
          <w:t>URI</w:t>
        </w:r>
      </w:smartTag>
      <w:r w:rsidRPr="00A53DC8">
        <w:t xml:space="preserve"> parameter in a tel </w:t>
      </w:r>
      <w:smartTag w:uri="urn:schemas-microsoft-com:office:smarttags" w:element="stockticker">
        <w:r w:rsidRPr="00A53DC8">
          <w:t>URI</w:t>
        </w:r>
      </w:smartTag>
      <w:r w:rsidRPr="00A53DC8">
        <w:t xml:space="preserve">, or in the userinfo part of a SIP </w:t>
      </w:r>
      <w:smartTag w:uri="urn:schemas-microsoft-com:office:smarttags" w:element="stockticker">
        <w:r w:rsidRPr="00A53DC8">
          <w:t>URI</w:t>
        </w:r>
      </w:smartTag>
      <w:r w:rsidRPr="00A53DC8">
        <w:t xml:space="preserve"> with user=phone, in the Request-</w:t>
      </w:r>
      <w:smartTag w:uri="urn:schemas-microsoft-com:office:smarttags" w:element="stockticker">
        <w:r w:rsidRPr="00A53DC8">
          <w:t>URI</w:t>
        </w:r>
      </w:smartTag>
      <w:r w:rsidRPr="00A53DC8">
        <w:t xml:space="preserve"> of an initial INVITE request if the UE wants to identify a user-</w:t>
      </w:r>
      <w:r w:rsidR="006F2227" w:rsidRPr="00A53DC8">
        <w:t>dialled</w:t>
      </w:r>
      <w:r w:rsidRPr="00A53DC8">
        <w:t xml:space="preserve"> carrier, as described in RFC 4694 [112].</w:t>
      </w:r>
    </w:p>
    <w:p w:rsidR="003A1CC3" w:rsidRPr="00A53DC8" w:rsidRDefault="003A1CC3" w:rsidP="003A1CC3">
      <w:pPr>
        <w:pStyle w:val="NO"/>
        <w:rPr>
          <w:snapToGrid w:val="0"/>
        </w:rPr>
      </w:pPr>
      <w:r w:rsidRPr="00A53DC8">
        <w:rPr>
          <w:snapToGrid w:val="0"/>
        </w:rPr>
        <w:t>NOTE 8:</w:t>
      </w:r>
      <w:r w:rsidRPr="00A53DC8">
        <w:rPr>
          <w:snapToGrid w:val="0"/>
        </w:rPr>
        <w:tab/>
        <w:t>The method whereby the UE determines when to include a "cic" tel-</w:t>
      </w:r>
      <w:smartTag w:uri="urn:schemas-microsoft-com:office:smarttags" w:element="stockticker">
        <w:r w:rsidRPr="00A53DC8">
          <w:rPr>
            <w:snapToGrid w:val="0"/>
          </w:rPr>
          <w:t>URI</w:t>
        </w:r>
      </w:smartTag>
      <w:r w:rsidRPr="00A53DC8">
        <w:rPr>
          <w:snapToGrid w:val="0"/>
        </w:rPr>
        <w:t xml:space="preserve"> parameter and what value it should contain is outside the scope of this document (e.g. the UE could use a locally configured digit map to look for special prefix digits that indicate the user has dialled a carrier).</w:t>
      </w:r>
    </w:p>
    <w:p w:rsidR="003A1CC3" w:rsidRPr="00A53DC8" w:rsidRDefault="003A1CC3" w:rsidP="003A1CC3">
      <w:pPr>
        <w:pStyle w:val="NO"/>
        <w:rPr>
          <w:snapToGrid w:val="0"/>
        </w:rPr>
      </w:pPr>
      <w:r w:rsidRPr="00A53DC8">
        <w:rPr>
          <w:snapToGrid w:val="0"/>
        </w:rPr>
        <w:t>NOTE 9:</w:t>
      </w:r>
      <w:r w:rsidRPr="00A53DC8">
        <w:rPr>
          <w:snapToGrid w:val="0"/>
        </w:rPr>
        <w:tab/>
        <w:t>The value of the "cic" tel-</w:t>
      </w:r>
      <w:smartTag w:uri="urn:schemas-microsoft-com:office:smarttags" w:element="stockticker">
        <w:r w:rsidRPr="00A53DC8">
          <w:rPr>
            <w:snapToGrid w:val="0"/>
          </w:rPr>
          <w:t>URI</w:t>
        </w:r>
      </w:smartTag>
      <w:r w:rsidRPr="00A53DC8">
        <w:rPr>
          <w:snapToGrid w:val="0"/>
        </w:rPr>
        <w:t xml:space="preserve"> parameter reported by the UE is not dependent on UE location (e.g. the reported value is not affected by roaming scenarios).</w:t>
      </w:r>
    </w:p>
    <w:p w:rsidR="003A1CC3" w:rsidRPr="00A53DC8" w:rsidRDefault="003A1CC3" w:rsidP="003A1CC3">
      <w:r w:rsidRPr="00A53DC8">
        <w:t xml:space="preserve">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w:t>
      </w:r>
      <w:r w:rsidRPr="00A53DC8">
        <w:rPr>
          <w:lang w:eastAsia="ja-JP"/>
        </w:rPr>
        <w:t xml:space="preserve">select a domain </w:t>
      </w:r>
      <w:r w:rsidRPr="00A53DC8">
        <w:t>in accordance with the conventions and rules specified in 3GPP TS 22.101 [1A] and 3GPP TS 23.167 [4B]</w:t>
      </w:r>
      <w:r w:rsidRPr="00A53DC8">
        <w:rPr>
          <w:lang w:eastAsia="ja-JP"/>
        </w:rPr>
        <w:t>, and:</w:t>
      </w:r>
    </w:p>
    <w:p w:rsidR="003A1CC3" w:rsidRPr="00A53DC8" w:rsidRDefault="003A1CC3" w:rsidP="003A1CC3">
      <w:pPr>
        <w:pStyle w:val="B10"/>
      </w:pPr>
      <w:r w:rsidRPr="00A53DC8">
        <w:t>-</w:t>
      </w:r>
      <w:r w:rsidRPr="00A53DC8">
        <w:tab/>
      </w:r>
      <w:r w:rsidRPr="00A53DC8">
        <w:rPr>
          <w:lang w:eastAsia="ja-JP"/>
        </w:rPr>
        <w:t xml:space="preserve">if the CS domain is selected, the UE </w:t>
      </w:r>
      <w:r w:rsidR="006F2227" w:rsidRPr="00A53DC8">
        <w:rPr>
          <w:lang w:eastAsia="ja-JP"/>
        </w:rPr>
        <w:t>behaviour</w:t>
      </w:r>
      <w:r w:rsidRPr="00A53DC8">
        <w:rPr>
          <w:lang w:eastAsia="ja-JP"/>
        </w:rPr>
        <w:t xml:space="preserve"> is defined </w:t>
      </w:r>
      <w:r w:rsidRPr="00A53DC8">
        <w:t>in subclause </w:t>
      </w:r>
      <w:r w:rsidRPr="00A53DC8">
        <w:rPr>
          <w:lang w:eastAsia="ja-JP"/>
        </w:rPr>
        <w:t xml:space="preserve">7.1.2 of </w:t>
      </w:r>
      <w:r w:rsidRPr="00A53DC8">
        <w:t>3GPP TS 23.167 [4B] and, where appropriate, in the access technology specific annex</w:t>
      </w:r>
      <w:r w:rsidRPr="00A53DC8">
        <w:rPr>
          <w:lang w:eastAsia="ja-JP"/>
        </w:rPr>
        <w:t>; and</w:t>
      </w:r>
    </w:p>
    <w:p w:rsidR="003A1CC3" w:rsidRPr="00A53DC8" w:rsidRDefault="003A1CC3" w:rsidP="003A1CC3">
      <w:pPr>
        <w:pStyle w:val="B10"/>
      </w:pPr>
      <w:r w:rsidRPr="00A53DC8">
        <w:t>-</w:t>
      </w:r>
      <w:r w:rsidRPr="00A53DC8">
        <w:tab/>
      </w:r>
      <w:r w:rsidRPr="00A53DC8">
        <w:rPr>
          <w:lang w:eastAsia="ja-JP"/>
        </w:rPr>
        <w:t xml:space="preserve">if the IM CN subsystem is selected, the UE shall apply the procedures in </w:t>
      </w:r>
      <w:r w:rsidRPr="00A53DC8">
        <w:t>subclause 5.</w:t>
      </w:r>
      <w:r w:rsidRPr="00A53DC8">
        <w:rPr>
          <w:lang w:eastAsia="ja-JP"/>
        </w:rPr>
        <w:t>1</w:t>
      </w:r>
      <w:r w:rsidRPr="00A53DC8">
        <w:t>.</w:t>
      </w:r>
      <w:r w:rsidRPr="00A53DC8">
        <w:rPr>
          <w:lang w:eastAsia="ja-JP"/>
        </w:rPr>
        <w:t xml:space="preserve">6 with the exception of </w:t>
      </w:r>
      <w:r w:rsidRPr="00A53DC8">
        <w:t>selecting a domain for the emergency call attempt</w:t>
      </w:r>
      <w:r w:rsidRPr="00A53DC8">
        <w:rPr>
          <w:lang w:eastAsia="ja-JP"/>
        </w:rPr>
        <w:t>.</w:t>
      </w:r>
    </w:p>
    <w:p w:rsidR="003A1CC3" w:rsidRPr="00A53DC8" w:rsidRDefault="003A1CC3" w:rsidP="003A1CC3">
      <w:pPr>
        <w:pStyle w:val="NO"/>
      </w:pPr>
      <w:r w:rsidRPr="00A53DC8">
        <w:t>NOTE 10:</w:t>
      </w:r>
      <w:r w:rsidRPr="00A53DC8">
        <w:tab/>
        <w:t xml:space="preserve">The last entry on the Path header field value received during registration is the value of the SIP </w:t>
      </w:r>
      <w:smartTag w:uri="urn:schemas-microsoft-com:office:smarttags" w:element="stockticker">
        <w:r w:rsidRPr="00A53DC8">
          <w:t>URI</w:t>
        </w:r>
      </w:smartTag>
      <w:r w:rsidRPr="00A53DC8">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rsidR="003A1CC3" w:rsidRPr="00A53DC8" w:rsidRDefault="003A1CC3" w:rsidP="003A1CC3">
      <w:r w:rsidRPr="00A53DC8">
        <w:t>Upon receiving a 199 (Early Dialog Terminated) provisional response to an established early dialog the UE shall release resources specifically related to that early dialog.</w:t>
      </w:r>
    </w:p>
    <w:p w:rsidR="003A1CC3" w:rsidRPr="00A53DC8" w:rsidRDefault="003A1CC3" w:rsidP="003A1CC3">
      <w:r w:rsidRPr="00A53DC8">
        <w:t xml:space="preserve">The UE shall include the media feature tags as defined in </w:t>
      </w:r>
      <w:r w:rsidRPr="00A53DC8">
        <w:rPr>
          <w:lang w:eastAsia="zh-CN"/>
        </w:rPr>
        <w:t xml:space="preserve">RFC 3840 [62] for all supported streaming media types </w:t>
      </w:r>
      <w:r w:rsidRPr="00A53DC8">
        <w:t>in the initial INVITE request.</w:t>
      </w:r>
    </w:p>
    <w:p w:rsidR="003A1CC3" w:rsidRPr="00A53DC8" w:rsidRDefault="003A1CC3" w:rsidP="003A1CC3">
      <w:r w:rsidRPr="00A53DC8">
        <w:t>If the UE sends a CANCEL request to cancel an initial INVITE request, the UE shall when applicable include in the CANCEL request a Reason header field with a protocol value set to "RELEASE_CAUSE" and a "cause" header field parameter as specified in subclause 7.2A.18.11.2. The UE may also include the "text" header field parameter with reason-text as specified in subclause 7.2A.18.11.2.</w:t>
      </w:r>
    </w:p>
    <w:p w:rsidR="003A1CC3" w:rsidRPr="00A53DC8" w:rsidRDefault="003A1CC3" w:rsidP="003A1CC3">
      <w:r w:rsidRPr="00A53DC8">
        <w:t>Upon receiving a 500 (Server Internal Error) response to an initial INVITE request including a Reason header field with a protocol value set to "FAILURE_CAUSE" and a cause header field parameter value set to "1" as specified in subclause 7.2A.18.12.2 and a Response-Source header field with a "fe" header field parameter set to "&lt;urn:3gpp:fe:p-cscf.orig&gt;", the UE can determine that the QoS or bearer resources in the originating IP-CAN is not available.</w:t>
      </w:r>
    </w:p>
    <w:p w:rsidR="003A1CC3" w:rsidRPr="00A53DC8" w:rsidRDefault="003A1CC3" w:rsidP="003A1CC3">
      <w:r w:rsidRPr="00A53DC8">
        <w:t>[TS 24.229, clause 6.1.1]:</w:t>
      </w:r>
    </w:p>
    <w:p w:rsidR="003A1CC3" w:rsidRPr="00A53DC8" w:rsidRDefault="003A1CC3" w:rsidP="003A1CC3">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3A1CC3" w:rsidRPr="00A53DC8" w:rsidRDefault="003A1CC3" w:rsidP="003A1CC3">
      <w:pPr>
        <w:rPr>
          <w:snapToGrid w:val="0"/>
        </w:rPr>
      </w:pPr>
      <w:r w:rsidRPr="00A53DC8">
        <w:rPr>
          <w:snapToGrid w:val="0"/>
        </w:rPr>
        <w:t>In order to authorize the media streams, the P-CSCF and S-CSCF have to be able to inspect SDP message bodies. Hence, the UE shall not encrypt SDP message bodies.</w:t>
      </w:r>
    </w:p>
    <w:p w:rsidR="003A1CC3" w:rsidRPr="00A53DC8" w:rsidRDefault="003A1CC3" w:rsidP="003A1CC3">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3A1CC3" w:rsidRPr="00A53DC8" w:rsidRDefault="003A1CC3" w:rsidP="003A1CC3">
      <w:pPr>
        <w:pStyle w:val="NO"/>
      </w:pPr>
      <w:r w:rsidRPr="00A53DC8">
        <w:t>NOTE 1:</w:t>
      </w:r>
      <w:r w:rsidRPr="00A53DC8">
        <w:tab/>
        <w:t>A codec can have multiple payload type numbers associated with it.</w:t>
      </w:r>
    </w:p>
    <w:p w:rsidR="003A1CC3" w:rsidRPr="00A53DC8" w:rsidRDefault="003A1CC3" w:rsidP="003A1CC3">
      <w:pPr>
        <w:rPr>
          <w:snapToGrid w:val="0"/>
        </w:rPr>
      </w:pPr>
      <w:r w:rsidRPr="00A53DC8">
        <w:rPr>
          <w:snapToGrid w:val="0"/>
        </w:rPr>
        <w:lastRenderedPageBreak/>
        <w:t>In order to support accurate bandwidth calculations, the UE may include the "a=ptime" attribute for all "audio" media lines as described in RFC 4566 [39]. If a UE receives an "audio" media line with "a=ptime" specified, the UE should transmit at the specified packetization rate. If a UE receives an "audio" media line which does not have "a=ptime" specified or the UE does not support the "a=ptime" attribute, the UE should transmit at the default codec packetization rate as defined in RFC 3551 [55A]. The UE will transmit consistent with the resources available from the network.</w:t>
      </w:r>
    </w:p>
    <w:p w:rsidR="003A1CC3" w:rsidRPr="00A53DC8" w:rsidRDefault="003A1CC3" w:rsidP="003A1CC3">
      <w:r w:rsidRPr="00A53DC8">
        <w:t xml:space="preserve">For "video" and "audio" media types that use the </w:t>
      </w:r>
      <w:smartTag w:uri="urn:schemas-microsoft-com:office:smarttags" w:element="stockticker">
        <w:r w:rsidRPr="00A53DC8">
          <w:t>RTP</w:t>
        </w:r>
      </w:smartTag>
      <w:r w:rsidRPr="00A53DC8">
        <w:t>/RTCP and where the port number is not zero, the UE shall specify the proposed bandwidth for each media stream using the "b=" media descriptor and the "AS" bandwidth modifier in the SDP.</w:t>
      </w:r>
    </w:p>
    <w:p w:rsidR="003A1CC3" w:rsidRPr="00A53DC8" w:rsidRDefault="003A1CC3" w:rsidP="003A1CC3">
      <w:pPr>
        <w:pStyle w:val="NO"/>
      </w:pPr>
      <w:r w:rsidRPr="00A53DC8">
        <w:t>NOTE 2:</w:t>
      </w:r>
      <w:r w:rsidRPr="00A53DC8">
        <w:tab/>
        <w:t>The above is the minimum requirement for all UEs. Additional requirements can be found in other specifications.</w:t>
      </w:r>
    </w:p>
    <w:p w:rsidR="003A1CC3" w:rsidRPr="00A53DC8" w:rsidRDefault="003A1CC3" w:rsidP="003A1CC3">
      <w:r w:rsidRPr="00A53DC8">
        <w:t xml:space="preserve">For "video" and "audio" media types that use the </w:t>
      </w:r>
      <w:smartTag w:uri="urn:schemas-microsoft-com:office:smarttags" w:element="stockticker">
        <w:r w:rsidRPr="00A53DC8">
          <w:t>RTP</w:t>
        </w:r>
      </w:smartTag>
      <w:r w:rsidRPr="00A53DC8">
        <w:t>/RTCP and where the port number is not zero, the UE may include for each RTP payload type "a=bw-info" SDP attribute(s) (defined in clause 19 of 3GPP TS 26.114 [9B]) to indicate the additional bandwidth information. The "a=bw-info" SDP attribute line(s) shall be specified in accordance with 3GPP TS 26.114 [9B]. The value of the "a=bw-info" SDP attribute(s) may affect the assigned QoS which is defined in 3GPP TS 29.213 [13C].</w:t>
      </w:r>
    </w:p>
    <w:p w:rsidR="003A1CC3" w:rsidRPr="00A53DC8" w:rsidRDefault="003A1CC3" w:rsidP="003A1CC3">
      <w:r w:rsidRPr="00A53DC8">
        <w:t xml:space="preserve">For "video" and "audio" media types that utilize the </w:t>
      </w:r>
      <w:smartTag w:uri="urn:schemas-microsoft-com:office:smarttags" w:element="stockticker">
        <w:r w:rsidRPr="00A53DC8">
          <w:t>RTP</w:t>
        </w:r>
      </w:smartTag>
      <w:r w:rsidRPr="00A53DC8">
        <w:t>/RTCP, in addition to the "b=AS" parameter, the UE may specify the "b=TIAS", and "a=maxprate" parameters in accordance with RFC 3890 [152]. The value of the parameter shall be determined as described in RFC 3890 [152]. The value or absence of the "b=" parameter(s) may affect the assigned QoS which is defined in 3GPP TS 29.213 [13C].</w:t>
      </w:r>
    </w:p>
    <w:p w:rsidR="003A1CC3" w:rsidRPr="00A53DC8" w:rsidRDefault="003A1CC3" w:rsidP="003A1CC3">
      <w:r w:rsidRPr="00A53DC8">
        <w:t>If a UE receives a media line which contains both a=ptime and a=maxprate, the UE should use the a=maxprate value, if this attribute is supported.</w:t>
      </w:r>
    </w:p>
    <w:p w:rsidR="003A1CC3" w:rsidRPr="00A53DC8" w:rsidRDefault="003A1CC3" w:rsidP="003A1CC3">
      <w:r w:rsidRPr="00A53DC8">
        <w:t>If multiple codecs are specified on the media line, "a=maxprate" (or "a=ptime" if "a=maxprate" is not available or not supported) should be used to derive the packetization time used for all codecs specified on the media line. Given that not all codecs support identical ranges of packetization, the UE should ensure that the packetization derived by "a=maxprate" (or "a=ptime" if "a=maxprate" is not available or not supported) is a valid packetization time for each codec specified in the list.</w:t>
      </w:r>
    </w:p>
    <w:p w:rsidR="003A1CC3" w:rsidRPr="00A53DC8" w:rsidRDefault="003A1CC3" w:rsidP="003A1CC3">
      <w:r w:rsidRPr="00A53DC8">
        <w:t xml:space="preserve">If the media line in the SDP message body indicates the usage of </w:t>
      </w:r>
      <w:smartTag w:uri="urn:schemas-microsoft-com:office:smarttags" w:element="stockticker">
        <w:r w:rsidRPr="00A53DC8">
          <w:t>RTP</w:t>
        </w:r>
      </w:smartTag>
      <w:r w:rsidRPr="00A53DC8">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3A1CC3" w:rsidRPr="00A53DC8" w:rsidRDefault="003A1CC3" w:rsidP="003A1CC3">
      <w:r w:rsidRPr="00A53DC8">
        <w:t>For other media streams the "b=" media descriptor may be included. The value or absence of the "b=" parameter will affect the assigned QoS which is defined in or 3GPP 29.213 [13C].</w:t>
      </w:r>
    </w:p>
    <w:p w:rsidR="003A1CC3" w:rsidRPr="00A53DC8" w:rsidRDefault="003A1CC3" w:rsidP="003A1CC3">
      <w:pPr>
        <w:pStyle w:val="NO"/>
      </w:pPr>
      <w:r w:rsidRPr="00A53DC8">
        <w:t>NOTE 3:</w:t>
      </w:r>
      <w:r w:rsidRPr="00A53DC8">
        <w:tab/>
        <w:t>In a two-party session where both participants are active, the RTCP receiver reports are not sent, therefore, the RR bandwidth modifier will typically get the value of zero.</w:t>
      </w:r>
    </w:p>
    <w:p w:rsidR="003A1CC3" w:rsidRPr="00A53DC8" w:rsidRDefault="003A1CC3" w:rsidP="003A1CC3">
      <w:pPr>
        <w:rPr>
          <w:snapToGrid w:val="0"/>
        </w:rPr>
      </w:pPr>
      <w:r w:rsidRPr="00A53DC8">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3A1CC3" w:rsidRPr="00A53DC8" w:rsidRDefault="003A1CC3" w:rsidP="003A1CC3">
      <w:r w:rsidRPr="00A53DC8">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3A1CC3" w:rsidRPr="00A53DC8" w:rsidRDefault="003A1CC3" w:rsidP="003A1CC3">
      <w:r w:rsidRPr="00A53DC8">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3A1CC3" w:rsidRPr="00A53DC8" w:rsidRDefault="003A1CC3" w:rsidP="003A1CC3">
      <w:pPr>
        <w:pStyle w:val="NO"/>
      </w:pPr>
      <w:r w:rsidRPr="00A53DC8">
        <w:t>NOTE 4:</w:t>
      </w:r>
      <w:r w:rsidRPr="00A53DC8">
        <w:tab/>
        <w:t>Based on this resource reservation can, in certain cases, be initiated immediately after the sending or receiving of the initial SDP offer.</w:t>
      </w:r>
    </w:p>
    <w:p w:rsidR="003A1CC3" w:rsidRPr="00A53DC8" w:rsidRDefault="003A1CC3" w:rsidP="003A1CC3">
      <w:r w:rsidRPr="00A53DC8">
        <w:lastRenderedPageBreak/>
        <w:t>In order to fulfil the QoS requirements of one or more media streams, the UE may re-use previously reserved resources. In this case the UE shall indicate as met the local preconditions related to the media stream, for which resources are re-used.</w:t>
      </w:r>
    </w:p>
    <w:p w:rsidR="003A1CC3" w:rsidRPr="00A53DC8" w:rsidRDefault="003A1CC3" w:rsidP="003A1CC3">
      <w:r w:rsidRPr="00A53DC8">
        <w:t>If the SDP is affected due to a rejected IP-CAN bearer or a released IP-CAN bearer then the UE shall:</w:t>
      </w:r>
    </w:p>
    <w:p w:rsidR="003A1CC3" w:rsidRPr="00A53DC8" w:rsidRDefault="003A1CC3" w:rsidP="003A1CC3">
      <w:pPr>
        <w:pStyle w:val="B10"/>
        <w:rPr>
          <w:snapToGrid w:val="0"/>
        </w:rPr>
      </w:pPr>
      <w:r w:rsidRPr="00A53DC8">
        <w:t>1)</w:t>
      </w:r>
      <w:r w:rsidRPr="00A53DC8">
        <w:tab/>
        <w:t>update the session according to RFC 3264 [27B] and set the ports of the media stream(s) for which IP-CAN resource was rejected or released to zero in the new SDP offer;</w:t>
      </w:r>
    </w:p>
    <w:p w:rsidR="003A1CC3" w:rsidRPr="00A53DC8" w:rsidRDefault="003A1CC3" w:rsidP="003A1CC3">
      <w:pPr>
        <w:pStyle w:val="B10"/>
      </w:pPr>
      <w:r w:rsidRPr="00A53DC8">
        <w:t>2)</w:t>
      </w:r>
      <w:r w:rsidRPr="00A53DC8">
        <w:tab/>
        <w:t>release the session according to RFC 3261 [26];</w:t>
      </w:r>
    </w:p>
    <w:p w:rsidR="003A1CC3" w:rsidRPr="00A53DC8" w:rsidRDefault="003A1CC3" w:rsidP="003A1CC3">
      <w:pPr>
        <w:pStyle w:val="B10"/>
      </w:pPr>
      <w:r w:rsidRPr="00A53DC8">
        <w:t>3)</w:t>
      </w:r>
      <w:r w:rsidRPr="00A53DC8">
        <w:tab/>
        <w:t>cancel the session setup or the session modification according to RFC 3261 [26]; or</w:t>
      </w:r>
    </w:p>
    <w:p w:rsidR="003A1CC3" w:rsidRPr="00A53DC8" w:rsidRDefault="003A1CC3" w:rsidP="003A1CC3">
      <w:pPr>
        <w:pStyle w:val="B10"/>
      </w:pPr>
      <w:r w:rsidRPr="00A53DC8">
        <w:t>4)</w:t>
      </w:r>
      <w:r w:rsidRPr="00A53DC8">
        <w:tab/>
        <w:t>reject the session setup or the session modification according to RFC 3261 [26].</w:t>
      </w:r>
    </w:p>
    <w:p w:rsidR="003A1CC3" w:rsidRPr="00A53DC8" w:rsidRDefault="003A1CC3" w:rsidP="003A1CC3">
      <w:r w:rsidRPr="00A53DC8">
        <w:t>If the SDP is affected due to a modified IP-CAN bearer, and the desired QoS resources for one or more media streams are no longer available at the UE due to the modification, then the UE shall:</w:t>
      </w:r>
    </w:p>
    <w:p w:rsidR="003A1CC3" w:rsidRPr="00A53DC8" w:rsidRDefault="003A1CC3" w:rsidP="003A1CC3">
      <w:pPr>
        <w:pStyle w:val="B10"/>
        <w:rPr>
          <w:snapToGrid w:val="0"/>
        </w:rPr>
      </w:pPr>
      <w:r w:rsidRPr="00A53DC8">
        <w:t>1)</w:t>
      </w:r>
      <w:r w:rsidRPr="00A53DC8">
        <w:tab/>
        <w:t>update the session according to RFC 3264 [27B] and set the ports of the media stream(s) for which IP-CAN resource was modified to zero in the new SDP offer;</w:t>
      </w:r>
    </w:p>
    <w:p w:rsidR="003A1CC3" w:rsidRPr="00A53DC8" w:rsidRDefault="003A1CC3" w:rsidP="003A1CC3">
      <w:pPr>
        <w:pStyle w:val="B10"/>
      </w:pPr>
      <w:r w:rsidRPr="00A53DC8">
        <w:t>2)</w:t>
      </w:r>
      <w:r w:rsidRPr="00A53DC8">
        <w:tab/>
        <w:t>release the session according to RFC 3261 [26];</w:t>
      </w:r>
    </w:p>
    <w:p w:rsidR="003A1CC3" w:rsidRPr="00A53DC8" w:rsidRDefault="003A1CC3" w:rsidP="003A1CC3">
      <w:pPr>
        <w:pStyle w:val="B10"/>
      </w:pPr>
      <w:r w:rsidRPr="00A53DC8">
        <w:t>3)</w:t>
      </w:r>
      <w:r w:rsidRPr="00A53DC8">
        <w:tab/>
        <w:t>cancel the session setup or the session modification according to RFC 3261 [26]; or</w:t>
      </w:r>
    </w:p>
    <w:p w:rsidR="003A1CC3" w:rsidRPr="00A53DC8" w:rsidRDefault="003A1CC3" w:rsidP="003A1CC3">
      <w:pPr>
        <w:pStyle w:val="B10"/>
      </w:pPr>
      <w:r w:rsidRPr="00A53DC8">
        <w:t>4)</w:t>
      </w:r>
      <w:r w:rsidRPr="00A53DC8">
        <w:tab/>
        <w:t>reject the session setup or the session modification according to RFC 3261 [26].</w:t>
      </w:r>
    </w:p>
    <w:p w:rsidR="003A1CC3" w:rsidRPr="00A53DC8" w:rsidRDefault="003A1CC3" w:rsidP="003A1CC3">
      <w:pPr>
        <w:pStyle w:val="NO"/>
        <w:rPr>
          <w:rFonts w:eastAsia="SimSun"/>
          <w:lang w:eastAsia="zh-CN"/>
        </w:rPr>
      </w:pPr>
      <w:r w:rsidRPr="00A53DC8">
        <w:t>NOTE 5:</w:t>
      </w:r>
      <w:r w:rsidRPr="00A53DC8">
        <w:tab/>
      </w:r>
      <w:r w:rsidRPr="00A53DC8">
        <w:rPr>
          <w:rFonts w:eastAsia="SimSun"/>
          <w:lang w:eastAsia="zh-CN"/>
        </w:rPr>
        <w:t>The UE can use one IP address for signalling (and specify it in the Contact header field) and different IP address(es) for media (and specify it in the "c=" parameter of the SDP).</w:t>
      </w:r>
    </w:p>
    <w:p w:rsidR="003A1CC3" w:rsidRPr="00A53DC8" w:rsidRDefault="003A1CC3" w:rsidP="003A1CC3">
      <w:r w:rsidRPr="00A53DC8">
        <w:t xml:space="preserve">If the UE wants to transport media streams with </w:t>
      </w:r>
      <w:smartTag w:uri="urn:schemas-microsoft-com:office:smarttags" w:element="stockticker">
        <w:r w:rsidRPr="00A53DC8">
          <w:t>TCP</w:t>
        </w:r>
      </w:smartTag>
      <w:r w:rsidRPr="00A53DC8">
        <w:t xml:space="preserve"> and there are no specific alternative negotiation mechanisms defined for that particular application, then the UE shall support the procedures and the SDP rules specified in RFC 4145 [83].</w:t>
      </w:r>
    </w:p>
    <w:p w:rsidR="003A1CC3" w:rsidRPr="00A53DC8" w:rsidRDefault="003A1CC3" w:rsidP="003A1CC3">
      <w:r w:rsidRPr="00A53DC8">
        <w:t>The UE may support being configured with a media type restriction policy using one or more of the following methods:</w:t>
      </w:r>
    </w:p>
    <w:p w:rsidR="003A1CC3" w:rsidRPr="00A53DC8" w:rsidRDefault="003A1CC3" w:rsidP="003A1CC3">
      <w:pPr>
        <w:pStyle w:val="B10"/>
      </w:pPr>
      <w:r w:rsidRPr="00A53DC8">
        <w:t>a)</w:t>
      </w:r>
      <w:r w:rsidRPr="00A53DC8">
        <w:tab/>
        <w:t>the Media_type_restriction_policy node of the EF</w:t>
      </w:r>
      <w:r w:rsidRPr="00A53DC8">
        <w:rPr>
          <w:vertAlign w:val="subscript"/>
        </w:rPr>
        <w:t>IMSConfigData</w:t>
      </w:r>
      <w:r w:rsidRPr="00A53DC8">
        <w:t xml:space="preserve"> file described in 3GPP TS 31.102 [15C];</w:t>
      </w:r>
    </w:p>
    <w:p w:rsidR="003A1CC3" w:rsidRPr="00A53DC8" w:rsidRDefault="003A1CC3" w:rsidP="003A1CC3">
      <w:pPr>
        <w:pStyle w:val="B10"/>
      </w:pPr>
      <w:r w:rsidRPr="00A53DC8">
        <w:t>b)</w:t>
      </w:r>
      <w:r w:rsidRPr="00A53DC8">
        <w:tab/>
        <w:t>the Media_type_restriction_policy node of the EF</w:t>
      </w:r>
      <w:r w:rsidRPr="00A53DC8">
        <w:rPr>
          <w:vertAlign w:val="subscript"/>
        </w:rPr>
        <w:t>IMSConfigData</w:t>
      </w:r>
      <w:r w:rsidRPr="00A53DC8">
        <w:t xml:space="preserve"> file described in 3GPP TS 31.103 [15B]; and</w:t>
      </w:r>
    </w:p>
    <w:p w:rsidR="003A1CC3" w:rsidRPr="00A53DC8" w:rsidRDefault="003A1CC3" w:rsidP="003A1CC3">
      <w:pPr>
        <w:pStyle w:val="B10"/>
      </w:pPr>
      <w:r w:rsidRPr="00A53DC8">
        <w:t>c)</w:t>
      </w:r>
      <w:r w:rsidRPr="00A53DC8">
        <w:tab/>
        <w:t xml:space="preserve">the Media_type_restriction_policy node of </w:t>
      </w:r>
      <w:r w:rsidRPr="00A53DC8">
        <w:rPr>
          <w:rFonts w:eastAsia="Yu Gothic"/>
        </w:rPr>
        <w:t>3GPP TS 24.167 </w:t>
      </w:r>
      <w:r w:rsidRPr="00A53DC8">
        <w:t>[8G].</w:t>
      </w:r>
    </w:p>
    <w:p w:rsidR="003A1CC3" w:rsidRPr="00A53DC8" w:rsidRDefault="003A1CC3" w:rsidP="003A1CC3">
      <w:r w:rsidRPr="00A53DC8">
        <w:t xml:space="preserve">If the UE is configured with both the Media_type_restriction_policy node of </w:t>
      </w:r>
      <w:r w:rsidRPr="00A53DC8">
        <w:rPr>
          <w:rFonts w:eastAsia="Yu Gothic"/>
        </w:rPr>
        <w:t>3GPP TS 24.167 </w:t>
      </w:r>
      <w:r w:rsidRPr="00A53DC8">
        <w:t>[8G] and the Media_type_restriction_policy node of the EF</w:t>
      </w:r>
      <w:r w:rsidRPr="00A53DC8">
        <w:rPr>
          <w:vertAlign w:val="subscript"/>
        </w:rPr>
        <w:t>IMSConfigData</w:t>
      </w:r>
      <w:r w:rsidRPr="00A53DC8">
        <w:t xml:space="preserve"> file described in 3GPP TS 31.102 [15C] or 3GPP TS 31.103 [15B, then the Media_type_restriction_policy node of the EF</w:t>
      </w:r>
      <w:r w:rsidRPr="00A53DC8">
        <w:rPr>
          <w:vertAlign w:val="subscript"/>
        </w:rPr>
        <w:t>IMSConfigData</w:t>
      </w:r>
      <w:r w:rsidRPr="00A53DC8">
        <w:t xml:space="preserve"> file shall take precedence.</w:t>
      </w:r>
    </w:p>
    <w:p w:rsidR="003A1CC3" w:rsidRPr="00A53DC8" w:rsidRDefault="003A1CC3" w:rsidP="003A1CC3">
      <w:pPr>
        <w:pStyle w:val="NO"/>
      </w:pPr>
      <w:r w:rsidRPr="00A53DC8">
        <w:t>NOTE 6:</w:t>
      </w:r>
      <w:r w:rsidRPr="00A53DC8">
        <w:tab/>
        <w:t>Precedence for files configured on both the USIM and ISIM is defined in 3GPP TS 31.103 [15B].</w:t>
      </w:r>
    </w:p>
    <w:p w:rsidR="003A1CC3" w:rsidRPr="00A53DC8" w:rsidRDefault="003A1CC3" w:rsidP="003A1CC3">
      <w:r w:rsidRPr="00A53DC8">
        <w:t>If the UE supports being configured with a media type restriction policy, the UE shall not include in a sent SDP message (SDP offer or SDP answer) a media stream with:</w:t>
      </w:r>
    </w:p>
    <w:p w:rsidR="003A1CC3" w:rsidRPr="00A53DC8" w:rsidRDefault="003A1CC3" w:rsidP="003A1CC3">
      <w:pPr>
        <w:pStyle w:val="B10"/>
      </w:pPr>
      <w:r w:rsidRPr="00A53DC8">
        <w:t>-</w:t>
      </w:r>
      <w:r w:rsidRPr="00A53DC8">
        <w:tab/>
        <w:t>non zero port number; and</w:t>
      </w:r>
    </w:p>
    <w:p w:rsidR="003A1CC3" w:rsidRPr="00A53DC8" w:rsidRDefault="003A1CC3" w:rsidP="003A1CC3">
      <w:pPr>
        <w:pStyle w:val="B10"/>
      </w:pPr>
      <w:r w:rsidRPr="00A53DC8">
        <w:t>-</w:t>
      </w:r>
      <w:r w:rsidRPr="00A53DC8">
        <w:tab/>
        <w:t>a media type which is restricted from inclusion in an SDP message according to the media type restriction policy.</w:t>
      </w:r>
    </w:p>
    <w:p w:rsidR="003A1CC3" w:rsidRPr="00A53DC8" w:rsidRDefault="003A1CC3" w:rsidP="00482465">
      <w:pPr>
        <w:pStyle w:val="TAL"/>
      </w:pPr>
      <w:r w:rsidRPr="00A53DC8">
        <w:t>NOTE 7:</w:t>
      </w:r>
      <w:r w:rsidRPr="00A53DC8">
        <w:tab/>
        <w:t>488 (Not Acceptable Here) response is sent when all media types of all media streams of an SDP offer are restricted from inclusion in an SDP message according to the media type restriction policy.</w:t>
      </w:r>
    </w:p>
    <w:p w:rsidR="003A1CC3" w:rsidRPr="00A53DC8" w:rsidRDefault="003A1CC3" w:rsidP="003A1CC3">
      <w:r w:rsidRPr="00A53DC8">
        <w:t>[TS 24.229, clause 6.1.2]:</w:t>
      </w:r>
    </w:p>
    <w:p w:rsidR="003A1CC3" w:rsidRPr="00A53DC8" w:rsidRDefault="003A1CC3" w:rsidP="003A1CC3">
      <w:r w:rsidRPr="00A53DC8">
        <w:t>An INVITE request generated by a UE shall contain a SDP offer and at least one media description. This SDP offer shall reflect the calling user's terminal capabilities and user preferences for the session.</w:t>
      </w:r>
    </w:p>
    <w:p w:rsidR="003A1CC3" w:rsidRPr="00A53DC8" w:rsidRDefault="003A1CC3" w:rsidP="003A1CC3">
      <w:r w:rsidRPr="00A53DC8">
        <w:t>If the desired QoS resources for one or more media streams have not been reserved at the UE when constructing the SDP offer, the UE:</w:t>
      </w:r>
    </w:p>
    <w:p w:rsidR="003A1CC3" w:rsidRPr="00A53DC8" w:rsidRDefault="003A1CC3" w:rsidP="003A1CC3">
      <w:pPr>
        <w:pStyle w:val="B10"/>
        <w:rPr>
          <w:snapToGrid w:val="0"/>
        </w:rPr>
      </w:pPr>
      <w:r w:rsidRPr="00A53DC8">
        <w:lastRenderedPageBreak/>
        <w:t>-</w:t>
      </w:r>
      <w:r w:rsidRPr="00A53DC8">
        <w:tab/>
        <w:t>shall indicate the related local preconditions for QoS as not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if the UE uses the precondition mechanism (see subclause 5.1.3.1)</w:t>
      </w:r>
      <w:r w:rsidRPr="00A53DC8">
        <w:rPr>
          <w:snapToGrid w:val="0"/>
        </w:rPr>
        <w:t>; and</w:t>
      </w:r>
    </w:p>
    <w:p w:rsidR="003A1CC3" w:rsidRPr="00A53DC8" w:rsidRDefault="003A1CC3" w:rsidP="003A1CC3">
      <w:pPr>
        <w:pStyle w:val="B10"/>
      </w:pPr>
      <w:r w:rsidRPr="00A53DC8">
        <w:t>-</w:t>
      </w:r>
      <w:r w:rsidRPr="00A53DC8">
        <w:tab/>
        <w:t>if the UE uses the precondition mechanism (see subclause 5.1.3.1), shall not request confirmation for the result of the resource reservation (as defined in RFC 3312 [30]) at the terminating UE</w:t>
      </w:r>
      <w:r w:rsidRPr="00A53DC8">
        <w:rPr>
          <w:lang w:eastAsia="ja-JP"/>
        </w:rPr>
        <w:t>.</w:t>
      </w:r>
    </w:p>
    <w:p w:rsidR="003A1CC3" w:rsidRPr="00A53DC8" w:rsidRDefault="003A1CC3" w:rsidP="003A1CC3">
      <w:pPr>
        <w:pStyle w:val="NO"/>
      </w:pPr>
      <w:r w:rsidRPr="00A53DC8">
        <w:t>NOTE 1:</w:t>
      </w:r>
      <w:r w:rsidRPr="00A53DC8">
        <w:tab/>
        <w:t>Previous versions of this document mandated the use of the SDP inactive attribute. This document does not prohibit specific services from using direction attributes to implement their service-specific behaviours.</w:t>
      </w:r>
    </w:p>
    <w:p w:rsidR="003A1CC3" w:rsidRPr="00A53DC8" w:rsidRDefault="003A1CC3" w:rsidP="003A1CC3">
      <w:r w:rsidRPr="00A53DC8">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A53DC8">
        <w:rPr>
          <w:snapToGrid w:val="0"/>
        </w:rPr>
        <w:t xml:space="preserve"> and </w:t>
      </w:r>
      <w:r w:rsidRPr="00A53DC8">
        <w:t>RFC 4032 </w:t>
      </w:r>
      <w:r w:rsidRPr="00A53DC8">
        <w:rPr>
          <w:snapToGrid w:val="0"/>
        </w:rPr>
        <w:t xml:space="preserve">[64], </w:t>
      </w:r>
      <w:r w:rsidRPr="00A53DC8">
        <w:t>as well as the strength-tag value "mandatory" for the local segment and the strength-tag value either "optional" or as specified in RFC 3312 [30]</w:t>
      </w:r>
      <w:r w:rsidRPr="00A53DC8">
        <w:rPr>
          <w:snapToGrid w:val="0"/>
        </w:rPr>
        <w:t xml:space="preserve"> and </w:t>
      </w:r>
      <w:r w:rsidRPr="00A53DC8">
        <w:t>RFC 4032 </w:t>
      </w:r>
      <w:r w:rsidRPr="00A53DC8">
        <w:rPr>
          <w:snapToGrid w:val="0"/>
        </w:rPr>
        <w:t xml:space="preserve">[64] </w:t>
      </w:r>
      <w:r w:rsidRPr="00A53DC8">
        <w:t>for the remote segment and shall not request confirmation for the result of the resource reservation (as defined in RFC 3312 [30]) at the terminating UE</w:t>
      </w:r>
      <w:r w:rsidRPr="00A53DC8">
        <w:rPr>
          <w:snapToGrid w:val="0"/>
        </w:rPr>
        <w:t>.</w:t>
      </w:r>
    </w:p>
    <w:p w:rsidR="003A1CC3" w:rsidRPr="00A53DC8" w:rsidRDefault="003A1CC3" w:rsidP="003A1CC3">
      <w:pPr>
        <w:pStyle w:val="NO"/>
      </w:pPr>
      <w:r w:rsidRPr="00A53DC8">
        <w:t>NOTE 2:</w:t>
      </w:r>
      <w:r w:rsidRPr="00A53DC8">
        <w:tab/>
        <w:t>If the originating UE does not use the precondition mechanism (see subclause 5.1.3.1), it will not include any precondition information in the SDP message body.</w:t>
      </w:r>
    </w:p>
    <w:p w:rsidR="003A1CC3" w:rsidRPr="00A53DC8" w:rsidRDefault="003A1CC3" w:rsidP="003A1CC3">
      <w:r w:rsidRPr="00A53DC8">
        <w:t xml:space="preserve">If the UE indicated support for end-to-access-edge media security using SDES during registration, and the P-CSCF indicated support for end-to-access-edge media security using SDES during registration, then upon generating an SDP offer with an </w:t>
      </w:r>
      <w:smartTag w:uri="urn:schemas-microsoft-com:office:smarttags" w:element="stockticker">
        <w:r w:rsidRPr="00A53DC8">
          <w:t>RTP</w:t>
        </w:r>
      </w:smartTag>
      <w:r w:rsidRPr="00A53DC8">
        <w:t xml:space="preserve"> based media, for each </w:t>
      </w:r>
      <w:smartTag w:uri="urn:schemas-microsoft-com:office:smarttags" w:element="stockticker">
        <w:r w:rsidRPr="00A53DC8">
          <w:t>RTP</w:t>
        </w:r>
      </w:smartTag>
      <w:r w:rsidRPr="00A53DC8">
        <w:t xml:space="preserve"> based media except those for which the UE requests an end-to-end media security mechanism, the UE shall:</w:t>
      </w:r>
    </w:p>
    <w:p w:rsidR="003A1CC3" w:rsidRPr="00A53DC8" w:rsidRDefault="003A1CC3" w:rsidP="003A1CC3">
      <w:pPr>
        <w:pStyle w:val="B10"/>
      </w:pPr>
      <w:r w:rsidRPr="00A53DC8">
        <w:t>-</w:t>
      </w:r>
      <w:r w:rsidRPr="00A53DC8">
        <w:tab/>
        <w:t>offer SRTP transport protocol according to RFC 3711 [169] and the profile defined in 3GPP TS 33.328 [19C];</w:t>
      </w:r>
    </w:p>
    <w:p w:rsidR="003A1CC3" w:rsidRPr="00A53DC8" w:rsidRDefault="003A1CC3" w:rsidP="003A1CC3">
      <w:pPr>
        <w:pStyle w:val="B10"/>
      </w:pPr>
      <w:r w:rsidRPr="00A53DC8">
        <w:t>-</w:t>
      </w:r>
      <w:r w:rsidRPr="00A53DC8">
        <w:tab/>
        <w:t>include the SDP crypto attribute according to RFC 4568 [168] and the profile defined in 3GPP TS 33.328 [19C]; and</w:t>
      </w:r>
    </w:p>
    <w:p w:rsidR="003A1CC3" w:rsidRPr="00A53DC8" w:rsidRDefault="003A1CC3" w:rsidP="003A1CC3">
      <w:pPr>
        <w:pStyle w:val="B10"/>
      </w:pPr>
      <w:r w:rsidRPr="00A53DC8">
        <w:t>-</w:t>
      </w:r>
      <w:r w:rsidRPr="00A53DC8">
        <w:tab/>
        <w:t>include an SDP "a=3ge2ae:requested" attribute.</w:t>
      </w:r>
    </w:p>
    <w:p w:rsidR="003A1CC3" w:rsidRPr="00A53DC8" w:rsidRDefault="003A1CC3" w:rsidP="003A1CC3">
      <w:r w:rsidRPr="00A53DC8">
        <w:t xml:space="preserve">If the UE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MSRP using </w:t>
      </w:r>
      <w:smartTag w:uri="urn:schemas-microsoft-com:office:smarttags" w:element="stockticker">
        <w:r w:rsidRPr="00A53DC8">
          <w:t>TLS</w:t>
        </w:r>
      </w:smartTag>
      <w:r w:rsidRPr="00A53DC8">
        <w:t xml:space="preserve"> and certificate fingerprints during registration, then upon generating an SDP offer with an MSRP based media, for each MSRP based media except those for which the UE requests an end-to-end security mechanism, the UE shall:</w:t>
      </w:r>
    </w:p>
    <w:p w:rsidR="003A1CC3" w:rsidRPr="00A53DC8" w:rsidRDefault="003A1CC3" w:rsidP="003A1CC3">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w:t>
      </w:r>
    </w:p>
    <w:p w:rsidR="003A1CC3" w:rsidRPr="00A53DC8" w:rsidRDefault="003A1CC3" w:rsidP="003A1CC3">
      <w:pPr>
        <w:pStyle w:val="B10"/>
      </w:pPr>
      <w:r w:rsidRPr="00A53DC8">
        <w:t>-</w:t>
      </w:r>
      <w:r w:rsidRPr="00A53DC8">
        <w:tab/>
        <w:t>include the SDP fingerprint attribute according to RFC 8122 [241] and the profile defined in 3GPP TS 33.328 [19C]; and</w:t>
      </w:r>
    </w:p>
    <w:p w:rsidR="003A1CC3" w:rsidRPr="00A53DC8" w:rsidRDefault="003A1CC3" w:rsidP="003A1CC3">
      <w:pPr>
        <w:pStyle w:val="B10"/>
      </w:pPr>
      <w:r w:rsidRPr="00A53DC8">
        <w:t>-</w:t>
      </w:r>
      <w:r w:rsidRPr="00A53DC8">
        <w:tab/>
        <w:t>include the SDP "a=3ge2ae:requested" attribute.</w:t>
      </w:r>
    </w:p>
    <w:p w:rsidR="003A1CC3" w:rsidRPr="00A53DC8" w:rsidRDefault="003A1CC3" w:rsidP="003A1CC3">
      <w:pPr>
        <w:pStyle w:val="NO"/>
        <w:rPr>
          <w:snapToGrid w:val="0"/>
        </w:rPr>
      </w:pPr>
      <w:r w:rsidRPr="00A53DC8">
        <w:rPr>
          <w:snapToGrid w:val="0"/>
        </w:rPr>
        <w:t>NOTE 3:</w:t>
      </w:r>
      <w:r w:rsidRPr="00A53DC8">
        <w:rPr>
          <w:snapToGrid w:val="0"/>
        </w:rPr>
        <w:tab/>
      </w:r>
      <w:smartTag w:uri="urn:schemas-microsoft-com:office:smarttags" w:element="stockticker">
        <w:r w:rsidRPr="00A53DC8">
          <w:rPr>
            <w:snapToGrid w:val="0"/>
          </w:rPr>
          <w:t>TLS</w:t>
        </w:r>
      </w:smartTag>
      <w:r w:rsidRPr="00A53DC8">
        <w:rPr>
          <w:snapToGrid w:val="0"/>
        </w:rPr>
        <w:t xml:space="preserve"> client role and </w:t>
      </w:r>
      <w:smartTag w:uri="urn:schemas-microsoft-com:office:smarttags" w:element="stockticker">
        <w:r w:rsidRPr="00A53DC8">
          <w:rPr>
            <w:snapToGrid w:val="0"/>
          </w:rPr>
          <w:t>TLS</w:t>
        </w:r>
      </w:smartTag>
      <w:r w:rsidRPr="00A53DC8">
        <w:rPr>
          <w:snapToGrid w:val="0"/>
        </w:rPr>
        <w:t xml:space="preserve"> server role are determined according to RFC</w:t>
      </w:r>
      <w:r w:rsidRPr="00A53DC8">
        <w:t> </w:t>
      </w:r>
      <w:r w:rsidRPr="00A53DC8">
        <w:rPr>
          <w:snapToGrid w:val="0"/>
        </w:rPr>
        <w:t>6135</w:t>
      </w:r>
      <w:r w:rsidRPr="00A53DC8">
        <w:t> [215] (</w:t>
      </w:r>
      <w:r w:rsidRPr="00A53DC8">
        <w:rPr>
          <w:snapToGrid w:val="0"/>
        </w:rPr>
        <w:t xml:space="preserve">referenced by </w:t>
      </w:r>
      <w:r w:rsidRPr="00A53DC8">
        <w:t>RFC 6714 [214])</w:t>
      </w:r>
      <w:r w:rsidRPr="00A53DC8">
        <w:rPr>
          <w:snapToGrid w:val="0"/>
        </w:rPr>
        <w:t xml:space="preserve">. </w:t>
      </w:r>
      <w:r w:rsidRPr="00A53DC8">
        <w:t xml:space="preserve">If the SDP answer contains the SDP setup attribute with "active" attribute value, the answerer performs the </w:t>
      </w:r>
      <w:smartTag w:uri="urn:schemas-microsoft-com:office:smarttags" w:element="stockticker">
        <w:r w:rsidRPr="00A53DC8">
          <w:t>TLS</w:t>
        </w:r>
      </w:smartTag>
      <w:r w:rsidRPr="00A53DC8">
        <w:t xml:space="preserve"> client role. If the SDP answer contains the SDP setup attribute with "passive" attribute value, the offerer performs the </w:t>
      </w:r>
      <w:smartTag w:uri="urn:schemas-microsoft-com:office:smarttags" w:element="stockticker">
        <w:r w:rsidRPr="00A53DC8">
          <w:t>TLS</w:t>
        </w:r>
      </w:smartTag>
      <w:r w:rsidRPr="00A53DC8">
        <w:t xml:space="preserve"> client role</w:t>
      </w:r>
      <w:r w:rsidRPr="00A53DC8">
        <w:rPr>
          <w:snapToGrid w:val="0"/>
        </w:rPr>
        <w:t>.</w:t>
      </w:r>
    </w:p>
    <w:p w:rsidR="003A1CC3" w:rsidRPr="00A53DC8" w:rsidRDefault="003A1CC3" w:rsidP="003A1CC3">
      <w:r w:rsidRPr="00A53DC8">
        <w:t xml:space="preserve">If the UE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and the P-CSCF indicated support for the end-to-access-edge media security for BFCP using </w:t>
      </w:r>
      <w:smartTag w:uri="urn:schemas-microsoft-com:office:smarttags" w:element="stockticker">
        <w:r w:rsidRPr="00A53DC8">
          <w:t>TLS</w:t>
        </w:r>
      </w:smartTag>
      <w:r w:rsidRPr="00A53DC8">
        <w:t xml:space="preserve"> and certificate fingerprints during registration, then upon generating an SDP offer with an BFCP based media, for each BFCP based media except those for which the UE requests an end-to-end security mechanism, the UE shall:</w:t>
      </w:r>
    </w:p>
    <w:p w:rsidR="003A1CC3" w:rsidRPr="00A53DC8" w:rsidRDefault="003A1CC3" w:rsidP="003A1CC3">
      <w:pPr>
        <w:pStyle w:val="B10"/>
      </w:pPr>
      <w:r w:rsidRPr="00A53DC8">
        <w:t>-</w:t>
      </w:r>
      <w:r w:rsidRPr="00A53DC8">
        <w:tab/>
        <w:t xml:space="preserve">offer BFCP over </w:t>
      </w:r>
      <w:smartTag w:uri="urn:schemas-microsoft-com:office:smarttags" w:element="stockticker">
        <w:r w:rsidRPr="00A53DC8">
          <w:t>TLS</w:t>
        </w:r>
      </w:smartTag>
      <w:r w:rsidRPr="00A53DC8">
        <w:t xml:space="preserve"> transport protocol according to RFC 4583 [108] and the profile defined in 3GPP TS 33.328 [19C];</w:t>
      </w:r>
    </w:p>
    <w:p w:rsidR="003A1CC3" w:rsidRPr="00A53DC8" w:rsidRDefault="003A1CC3" w:rsidP="003A1CC3">
      <w:pPr>
        <w:pStyle w:val="B10"/>
      </w:pPr>
      <w:r w:rsidRPr="00A53DC8">
        <w:t>-</w:t>
      </w:r>
      <w:r w:rsidRPr="00A53DC8">
        <w:tab/>
        <w:t>include the SDP fingerprint attribute according to RFC 8122 [241] and the profile defined in 3GPP TS 33.328 [19C]; and</w:t>
      </w:r>
    </w:p>
    <w:p w:rsidR="003A1CC3" w:rsidRPr="00A53DC8" w:rsidRDefault="003A1CC3" w:rsidP="003A1CC3">
      <w:pPr>
        <w:pStyle w:val="B10"/>
      </w:pPr>
      <w:r w:rsidRPr="00A53DC8">
        <w:t>-</w:t>
      </w:r>
      <w:r w:rsidRPr="00A53DC8">
        <w:tab/>
        <w:t>include the SDP "a=3ge2ae:requested" attribute.</w:t>
      </w:r>
    </w:p>
    <w:p w:rsidR="003A1CC3" w:rsidRPr="00A53DC8" w:rsidRDefault="003A1CC3" w:rsidP="003A1CC3">
      <w:r w:rsidRPr="00A53DC8">
        <w:lastRenderedPageBreak/>
        <w:t xml:space="preserve">Unless a new </w:t>
      </w:r>
      <w:smartTag w:uri="urn:schemas-microsoft-com:office:smarttags" w:element="stockticker">
        <w:r w:rsidRPr="00A53DC8">
          <w:t>TLS</w:t>
        </w:r>
      </w:smartTag>
      <w:r w:rsidRPr="00A53DC8">
        <w:t xml:space="preserve"> session is negotiated, subsequent SDP offers and answers shall not impact the previously negotiated </w:t>
      </w:r>
      <w:smartTag w:uri="urn:schemas-microsoft-com:office:smarttags" w:element="stockticker">
        <w:r w:rsidRPr="00A53DC8">
          <w:t>TLS</w:t>
        </w:r>
      </w:smartTag>
      <w:r w:rsidRPr="00A53DC8">
        <w:t xml:space="preserve"> roles.</w:t>
      </w:r>
    </w:p>
    <w:p w:rsidR="003A1CC3" w:rsidRPr="00A53DC8" w:rsidRDefault="003A1CC3" w:rsidP="003A1CC3">
      <w:pPr>
        <w:pStyle w:val="NO"/>
      </w:pPr>
      <w:r w:rsidRPr="00A53DC8">
        <w:rPr>
          <w:rFonts w:eastAsia="Yu Gothic"/>
        </w:rPr>
        <w:t>NOTE 4:</w:t>
      </w:r>
      <w:r w:rsidRPr="00A53DC8">
        <w:rPr>
          <w:rFonts w:eastAsia="Yu Gothic"/>
        </w:rPr>
        <w:tab/>
        <w:t xml:space="preserve">RFC 4583 [108] specifies that the SDP answerer will act as the </w:t>
      </w:r>
      <w:smartTag w:uri="urn:schemas-microsoft-com:office:smarttags" w:element="stockticker">
        <w:r w:rsidRPr="00A53DC8">
          <w:rPr>
            <w:rFonts w:eastAsia="Yu Gothic"/>
          </w:rPr>
          <w:t>TLS</w:t>
        </w:r>
      </w:smartTag>
      <w:r w:rsidRPr="00A53DC8">
        <w:rPr>
          <w:rFonts w:eastAsia="Yu Gothic"/>
        </w:rPr>
        <w:t xml:space="preserve"> server but leaves the impact of SDP renegotiation on </w:t>
      </w:r>
      <w:smartTag w:uri="urn:schemas-microsoft-com:office:smarttags" w:element="stockticker">
        <w:r w:rsidRPr="00A53DC8">
          <w:rPr>
            <w:rFonts w:eastAsia="Yu Gothic"/>
          </w:rPr>
          <w:t>TLS</w:t>
        </w:r>
      </w:smartTag>
      <w:r w:rsidRPr="00A53DC8">
        <w:rPr>
          <w:rFonts w:eastAsia="Yu Gothic"/>
        </w:rPr>
        <w:t xml:space="preserve"> unspecified.</w:t>
      </w:r>
    </w:p>
    <w:p w:rsidR="003A1CC3" w:rsidRPr="00A53DC8" w:rsidRDefault="003A1CC3" w:rsidP="003A1CC3">
      <w:r w:rsidRPr="00A53DC8">
        <w:t>If the UE indicated support for the end-to-access-edge media security for UDPTL using DTLS and certificate fingerprints during registration, and the P-CSCF indicated support for the end-to-access-edge media security for UDPTL using DTLS and certificate fingerprints during registration, then upon generating an SDP offer with an UDPTL based media, for each UDPTL based media except those for which the UE requests an end-to-end security mechanism, the UE shall:</w:t>
      </w:r>
    </w:p>
    <w:p w:rsidR="003A1CC3" w:rsidRPr="00A53DC8" w:rsidRDefault="003A1CC3" w:rsidP="003A1CC3">
      <w:pPr>
        <w:pStyle w:val="B10"/>
      </w:pPr>
      <w:r w:rsidRPr="00A53DC8">
        <w:t>-</w:t>
      </w:r>
      <w:r w:rsidRPr="00A53DC8">
        <w:tab/>
        <w:t>offer UDPTL over DTLS transport protocol according to RFC 7345 [217], draft-ietf-mmusic-dtls-sdp [240] and the profile defined in 3GPP TS 33.328 [19C];</w:t>
      </w:r>
    </w:p>
    <w:p w:rsidR="003A1CC3" w:rsidRPr="00A53DC8" w:rsidRDefault="003A1CC3" w:rsidP="003A1CC3">
      <w:pPr>
        <w:pStyle w:val="B10"/>
      </w:pPr>
      <w:r w:rsidRPr="00A53DC8">
        <w:t>-</w:t>
      </w:r>
      <w:r w:rsidRPr="00A53DC8">
        <w:tab/>
        <w:t>include the SDP fingerprint attribute according to RFC 8122 [241] and the profile defined in 3GPP TS 33.328 [19C];</w:t>
      </w:r>
    </w:p>
    <w:p w:rsidR="003A1CC3" w:rsidRPr="00A53DC8" w:rsidRDefault="003A1CC3" w:rsidP="003A1CC3">
      <w:pPr>
        <w:pStyle w:val="B10"/>
      </w:pPr>
      <w:r w:rsidRPr="00A53DC8">
        <w:t>-</w:t>
      </w:r>
      <w:r w:rsidRPr="00A53DC8">
        <w:tab/>
        <w:t>include the SDP "a=3ge2ae:requested" attribute; and</w:t>
      </w:r>
    </w:p>
    <w:p w:rsidR="003A1CC3" w:rsidRPr="00A53DC8" w:rsidRDefault="003A1CC3" w:rsidP="003A1CC3">
      <w:pPr>
        <w:pStyle w:val="B10"/>
      </w:pPr>
      <w:r w:rsidRPr="00A53DC8">
        <w:t>-</w:t>
      </w:r>
      <w:r w:rsidRPr="00A53DC8">
        <w:tab/>
        <w:t>include the SDP tls-id attribute according to draft-ietf-mmusic-dtls-sdp [240].</w:t>
      </w:r>
    </w:p>
    <w:p w:rsidR="003A1CC3" w:rsidRPr="00A53DC8" w:rsidRDefault="003A1CC3" w:rsidP="003A1CC3">
      <w:r w:rsidRPr="00A53DC8">
        <w:t xml:space="preserve">If the P-CSCF did not indicate support for end-to-access-edge media security using SDES during registration, the UE shall not include an SDP "a=3ge2ae:requested" attribute in any </w:t>
      </w:r>
      <w:smartTag w:uri="urn:schemas-microsoft-com:office:smarttags" w:element="stockticker">
        <w:r w:rsidRPr="00A53DC8">
          <w:t>RTP</w:t>
        </w:r>
      </w:smartTag>
      <w:r w:rsidRPr="00A53DC8">
        <w:t xml:space="preserve"> based media in any SDP offer.</w:t>
      </w:r>
    </w:p>
    <w:p w:rsidR="003A1CC3" w:rsidRPr="00A53DC8" w:rsidRDefault="003A1CC3" w:rsidP="003A1CC3">
      <w:r w:rsidRPr="00A53DC8">
        <w:t xml:space="preserve">If the P-CSCF did not indicate support for the end-to-access-edge media security for MSRP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MSRP based media in any SDP offer.</w:t>
      </w:r>
    </w:p>
    <w:p w:rsidR="003A1CC3" w:rsidRPr="00A53DC8" w:rsidRDefault="003A1CC3" w:rsidP="003A1CC3">
      <w:r w:rsidRPr="00A53DC8">
        <w:t xml:space="preserve">If the P-CSCF did not indicate support for the end-to-access-edge media security for BFCP using </w:t>
      </w:r>
      <w:smartTag w:uri="urn:schemas-microsoft-com:office:smarttags" w:element="stockticker">
        <w:r w:rsidRPr="00A53DC8">
          <w:t>TLS</w:t>
        </w:r>
      </w:smartTag>
      <w:r w:rsidRPr="00A53DC8">
        <w:t xml:space="preserve"> and certificate fingerprints during registration, the UE shall not include an SDP "a=3ge2ae:requested" attribute in any BFCP based media in any SDP offer.</w:t>
      </w:r>
    </w:p>
    <w:p w:rsidR="003A1CC3" w:rsidRPr="00A53DC8" w:rsidRDefault="003A1CC3" w:rsidP="003A1CC3">
      <w:r w:rsidRPr="00A53DC8">
        <w:t>If the P-CSCF did not indicate support for the end-to-access-edge media security for UDPTL using DTLS and certificate fingerprints during registration, the UE shall not include an SDP "a=3ge2ae:requested" attribute in any UDPTL based media in any SDP offer.</w:t>
      </w:r>
    </w:p>
    <w:p w:rsidR="003A1CC3" w:rsidRPr="00A53DC8" w:rsidRDefault="003A1CC3" w:rsidP="003A1CC3">
      <w:r w:rsidRPr="00A53DC8">
        <w:t xml:space="preserve">The UE shall not include an SDP "a=3ge2ae:requested" attribute in any media other than </w:t>
      </w:r>
      <w:smartTag w:uri="urn:schemas-microsoft-com:office:smarttags" w:element="stockticker">
        <w:r w:rsidRPr="00A53DC8">
          <w:t>RTP</w:t>
        </w:r>
      </w:smartTag>
      <w:r w:rsidRPr="00A53DC8">
        <w:t xml:space="preserve"> based, MSRP based, BFCP based and UDPTL based in any SDP offer.</w:t>
      </w:r>
    </w:p>
    <w:p w:rsidR="003A1CC3" w:rsidRPr="00A53DC8" w:rsidRDefault="003A1CC3" w:rsidP="003A1CC3">
      <w:r w:rsidRPr="00A53DC8">
        <w:t xml:space="preserve">Upon generating an SDP offer with an MSRP based media protected by the end-to-end media security for MSRP using </w:t>
      </w:r>
      <w:smartTag w:uri="urn:schemas-microsoft-com:office:smarttags" w:element="stockticker">
        <w:r w:rsidRPr="00A53DC8">
          <w:t>TLS</w:t>
        </w:r>
      </w:smartTag>
      <w:r w:rsidRPr="00A53DC8">
        <w:t xml:space="preserve"> and KMS, the UE shall:</w:t>
      </w:r>
    </w:p>
    <w:p w:rsidR="003A1CC3" w:rsidRPr="00A53DC8" w:rsidRDefault="003A1CC3" w:rsidP="003A1CC3">
      <w:pPr>
        <w:pStyle w:val="B10"/>
      </w:pPr>
      <w:r w:rsidRPr="00A53DC8">
        <w:t>-</w:t>
      </w:r>
      <w:r w:rsidRPr="00A53DC8">
        <w:tab/>
        <w:t xml:space="preserve">offer MSRP over </w:t>
      </w:r>
      <w:smartTag w:uri="urn:schemas-microsoft-com:office:smarttags" w:element="stockticker">
        <w:r w:rsidRPr="00A53DC8">
          <w:t>TLS</w:t>
        </w:r>
      </w:smartTag>
      <w:r w:rsidRPr="00A53DC8">
        <w:t xml:space="preserve"> transport protocol according to RFC 4975 [178], RFC 6714 [214] and the profile defined in 3GPP TS 33.328 [19C]; and</w:t>
      </w:r>
    </w:p>
    <w:p w:rsidR="003A1CC3" w:rsidRPr="00A53DC8" w:rsidRDefault="003A1CC3" w:rsidP="003A1CC3">
      <w:pPr>
        <w:pStyle w:val="B10"/>
      </w:pPr>
      <w:r w:rsidRPr="00A53DC8">
        <w:t>-</w:t>
      </w:r>
      <w:r w:rsidRPr="00A53DC8">
        <w:tab/>
        <w:t xml:space="preserve">include the SDP </w:t>
      </w:r>
      <w:r w:rsidRPr="00A53DC8">
        <w:rPr>
          <w:rFonts w:eastAsia="Yu Gothic"/>
        </w:rPr>
        <w:t>key-mgmt</w:t>
      </w:r>
      <w:r w:rsidRPr="00A53DC8">
        <w:t xml:space="preserve"> attribute according to RFC 4567 [167] and the profile defined in 3GPP TS 33.328 [19C];</w:t>
      </w:r>
    </w:p>
    <w:p w:rsidR="003A1CC3" w:rsidRPr="00A53DC8" w:rsidRDefault="003A1CC3" w:rsidP="003A1CC3">
      <w:pPr>
        <w:pStyle w:val="NO"/>
      </w:pPr>
      <w:r w:rsidRPr="00A53DC8">
        <w:t>NOTE 5:</w:t>
      </w:r>
      <w:r w:rsidRPr="00A53DC8">
        <w:tab/>
        <w:t>SDP fingerprint attribute is not included.</w:t>
      </w:r>
    </w:p>
    <w:p w:rsidR="003A1CC3" w:rsidRPr="00A53DC8" w:rsidRDefault="003A1CC3" w:rsidP="003A1CC3">
      <w:r w:rsidRPr="00A53DC8">
        <w:t xml:space="preserve">Upon receiving an SDP answer to the SDP offer with the MSRP based media protected by the end-to-end media security for MSRP using </w:t>
      </w:r>
      <w:smartTag w:uri="urn:schemas-microsoft-com:office:smarttags" w:element="stockticker">
        <w:r w:rsidRPr="00A53DC8">
          <w:t>TLS</w:t>
        </w:r>
      </w:smartTag>
      <w:r w:rsidRPr="00A53DC8">
        <w:t xml:space="preserve"> and KMS, and if the MSRP based media is accepted and associated with the SDP </w:t>
      </w:r>
      <w:r w:rsidRPr="00A53DC8">
        <w:rPr>
          <w:rFonts w:eastAsia="Yu Gothic"/>
        </w:rPr>
        <w:t>key-mgmt</w:t>
      </w:r>
      <w:r w:rsidRPr="00A53DC8">
        <w:t xml:space="preserve"> attribute as described in RFC 4567 [167] and the profile defined in 3GPP TS 33.328 [19C] in the SDP answer, then the UE indicate the pre-shared key ciphersuites according to RFC 4279 [218] and the profile defined in 3GPP TS 33.328 [19C] in </w:t>
      </w:r>
      <w:smartTag w:uri="urn:schemas-microsoft-com:office:smarttags" w:element="stockticker">
        <w:r w:rsidRPr="00A53DC8">
          <w:t>TLS</w:t>
        </w:r>
      </w:smartTag>
      <w:r w:rsidRPr="00A53DC8">
        <w:t xml:space="preserve"> handshake of </w:t>
      </w:r>
      <w:smartTag w:uri="urn:schemas-microsoft-com:office:smarttags" w:element="stockticker">
        <w:r w:rsidRPr="00A53DC8">
          <w:t>TLS</w:t>
        </w:r>
      </w:smartTag>
      <w:r w:rsidRPr="00A53DC8">
        <w:t xml:space="preserve"> connection transporting the MSRP based media.</w:t>
      </w:r>
    </w:p>
    <w:p w:rsidR="003A1CC3" w:rsidRPr="00A53DC8" w:rsidRDefault="003A1CC3" w:rsidP="003A1CC3">
      <w:r w:rsidRPr="00A53DC8">
        <w:t>When the UE detects that an emergency call is being made, the UE shall not include end-to-end media security on any media in the SDP offer.</w:t>
      </w:r>
    </w:p>
    <w:p w:rsidR="003A1CC3" w:rsidRPr="00A53DC8" w:rsidRDefault="003A1CC3" w:rsidP="003A1CC3">
      <w:r w:rsidRPr="00A53DC8">
        <w:t xml:space="preserve">Upon generating the SDP offer for an INVITE request generated after receiving a </w:t>
      </w:r>
      <w:r w:rsidRPr="00A53DC8">
        <w:rPr>
          <w:snapToGrid w:val="0"/>
        </w:rPr>
        <w:t xml:space="preserve">488 </w:t>
      </w:r>
      <w:r w:rsidRPr="00A53DC8">
        <w:t xml:space="preserve">(Not Acceptable Here) response, as described in subclause 5.1.3.1, the SDP offer shall contain a subset of the allowed media types, codecs and other parameters from the SDP message bodies of all </w:t>
      </w:r>
      <w:r w:rsidRPr="00A53DC8">
        <w:rPr>
          <w:snapToGrid w:val="0"/>
        </w:rPr>
        <w:t xml:space="preserve">488 </w:t>
      </w:r>
      <w:r w:rsidRPr="00A53DC8">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rsidR="003A1CC3" w:rsidRPr="00A53DC8" w:rsidRDefault="003A1CC3" w:rsidP="003A1CC3">
      <w:pPr>
        <w:pStyle w:val="NO"/>
        <w:rPr>
          <w:snapToGrid w:val="0"/>
        </w:rPr>
      </w:pPr>
      <w:r w:rsidRPr="00A53DC8">
        <w:rPr>
          <w:snapToGrid w:val="0"/>
        </w:rPr>
        <w:lastRenderedPageBreak/>
        <w:t>NOTE 6:</w:t>
      </w:r>
      <w:r w:rsidRPr="00A53DC8">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rsidR="003A1CC3" w:rsidRPr="00A53DC8" w:rsidRDefault="003A1CC3" w:rsidP="003A1CC3">
      <w:pPr>
        <w:rPr>
          <w:snapToGrid w:val="0"/>
        </w:rPr>
      </w:pPr>
      <w:r w:rsidRPr="00A53DC8">
        <w:t xml:space="preserve">Upon confirming successful local resource reservation, the UE shall create an SDP offer in which </w:t>
      </w:r>
      <w:r w:rsidRPr="00A53DC8">
        <w:rPr>
          <w:snapToGrid w:val="0"/>
        </w:rPr>
        <w:t>the related local preconditions are set to met, using the segmented status type, as defined in RFC 3312 [30] and RFC 4032 [64]</w:t>
      </w:r>
      <w:r w:rsidRPr="00A53DC8">
        <w:rPr>
          <w:lang w:eastAsia="ja-JP"/>
        </w:rPr>
        <w:t>.</w:t>
      </w:r>
    </w:p>
    <w:p w:rsidR="003A1CC3" w:rsidRPr="00A53DC8" w:rsidRDefault="003A1CC3" w:rsidP="003A1CC3">
      <w:r w:rsidRPr="00A53DC8">
        <w:t>Upon receiving an SDP answer, which includes more than one codec per media stream, excluding the in-band DTMF codec, as described in subclause 6.1.1, the UE shall:</w:t>
      </w:r>
    </w:p>
    <w:p w:rsidR="003A1CC3" w:rsidRPr="00A53DC8" w:rsidRDefault="003A1CC3" w:rsidP="003A1CC3">
      <w:pPr>
        <w:pStyle w:val="B10"/>
      </w:pPr>
      <w:r w:rsidRPr="00A53DC8">
        <w:t>-</w:t>
      </w:r>
      <w:r w:rsidRPr="00A53DC8">
        <w:tab/>
        <w:t>send an SDP offer at the first possible time, selecting only one codec per media stream; or</w:t>
      </w:r>
    </w:p>
    <w:p w:rsidR="003A1CC3" w:rsidRPr="00A53DC8" w:rsidRDefault="003A1CC3" w:rsidP="003A1CC3">
      <w:pPr>
        <w:pStyle w:val="B10"/>
      </w:pPr>
      <w:r w:rsidRPr="00A53DC8">
        <w:t>-</w:t>
      </w:r>
      <w:r w:rsidRPr="00A53DC8">
        <w:tab/>
        <w:t>if the UE is participant in a multi-stream multiparty multimedia conference session using simulcast (indicated by the presence of "a=simulcast" SDP attribute(s) in the SDP answer, as defined in draft-ietf-mmusic-sdp-simulcast [249]), apply the procedures defined in 3GPP TS 26.114 [9B] annex S.</w:t>
      </w:r>
    </w:p>
    <w:p w:rsidR="003A1CC3" w:rsidRPr="00A53DC8" w:rsidRDefault="003A1CC3" w:rsidP="003A1CC3">
      <w:r w:rsidRPr="00A53DC8">
        <w:t xml:space="preserve">If the UE sends an initial INVITE request that includes only an IPv6 address in the SDP offer, and receives an error response (e.g., 488 (Not Acceptable Here) with </w:t>
      </w:r>
      <w:r w:rsidRPr="00A53DC8">
        <w:rPr>
          <w:rFonts w:eastAsia="Yu Gothic"/>
        </w:rPr>
        <w:t>301 Warning header field</w:t>
      </w:r>
      <w:r w:rsidRPr="00A53DC8">
        <w:t>) indicating "</w:t>
      </w:r>
      <w:r w:rsidRPr="00A53DC8">
        <w:rPr>
          <w:rFonts w:eastAsia="Yu Gothic"/>
        </w:rPr>
        <w:t>incompatible network address format"</w:t>
      </w:r>
      <w:r w:rsidRPr="00A53DC8">
        <w:t>, the UE shall send an ACK as per standard SIP procedures. Subsequently, the UE may acquire an IPv4 address or use an existing IPv4 address, and send a new</w:t>
      </w:r>
      <w:r w:rsidRPr="00A53DC8">
        <w:rPr>
          <w:lang w:eastAsia="ja-JP"/>
        </w:rPr>
        <w:t xml:space="preserve"> initial</w:t>
      </w:r>
      <w:r w:rsidRPr="00A53DC8">
        <w:t xml:space="preserve"> INVITE request to the same destination containing only the IPv4 address in the SDP offer.</w:t>
      </w:r>
    </w:p>
    <w:p w:rsidR="003A1CC3" w:rsidRPr="00A53DC8" w:rsidRDefault="003A1CC3" w:rsidP="003A1CC3">
      <w:r w:rsidRPr="00A53DC8">
        <w:t>[TS 26.114, clause 5.2.1.1]:</w:t>
      </w:r>
    </w:p>
    <w:p w:rsidR="003A1CC3" w:rsidRPr="00A53DC8" w:rsidRDefault="003A1CC3" w:rsidP="003A1CC3">
      <w:r w:rsidRPr="00A53DC8">
        <w:t>MTSI clients in terminals offering speech communication shall support narrowband, wideband and super-wideband communication.</w:t>
      </w:r>
    </w:p>
    <w:p w:rsidR="003A1CC3" w:rsidRPr="00A53DC8" w:rsidRDefault="003A1CC3" w:rsidP="003A1CC3">
      <w:r w:rsidRPr="00A53DC8">
        <w:t>In addition, MTSI clients in terminals offering speech communication shall support:</w:t>
      </w:r>
    </w:p>
    <w:p w:rsidR="003A1CC3" w:rsidRPr="00A53DC8" w:rsidRDefault="003A1CC3" w:rsidP="003A1CC3">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3A1CC3" w:rsidRPr="00A53DC8" w:rsidRDefault="003A1CC3" w:rsidP="003A1CC3">
      <w:r w:rsidRPr="00A53DC8">
        <w:t>MTSI clients in terminals offering wideband speech communication at 16 kHz sampling frequency shall support:</w:t>
      </w:r>
    </w:p>
    <w:p w:rsidR="003A1CC3" w:rsidRPr="00A53DC8" w:rsidRDefault="003A1CC3" w:rsidP="003A1CC3">
      <w:pPr>
        <w:pStyle w:val="B10"/>
      </w:pPr>
      <w:r w:rsidRPr="00A53DC8">
        <w:t>-</w:t>
      </w:r>
      <w:r w:rsidRPr="00A53DC8">
        <w:tab/>
        <w:t xml:space="preserve">AMR-WB codec (3GPP TS 26.171 </w:t>
      </w:r>
      <w:r w:rsidRPr="00A53DC8">
        <w:rPr>
          <w:cs/>
        </w:rPr>
        <w:t>‎‎</w:t>
      </w:r>
      <w:r w:rsidRPr="00A53DC8">
        <w:t xml:space="preserve">[17], 3GPP TS 26.190 </w:t>
      </w:r>
      <w:r w:rsidRPr="00A53DC8">
        <w:rPr>
          <w:cs/>
        </w:rPr>
        <w:t>‎</w:t>
      </w:r>
      <w:r w:rsidRPr="00A53DC8">
        <w:t xml:space="preserve">[18], 3GPP TS 26.173 </w:t>
      </w:r>
      <w:r w:rsidRPr="00A53DC8">
        <w:rPr>
          <w:cs/>
        </w:rPr>
        <w:t>‎</w:t>
      </w:r>
      <w:r w:rsidRPr="00A53DC8">
        <w:t xml:space="preserve">[19] and 3GPP TS 26.204 [20]) including all 9 modes and source controlled rate operation </w:t>
      </w:r>
      <w:r w:rsidRPr="00A53DC8">
        <w:rPr>
          <w:cs/>
        </w:rPr>
        <w:t>‎</w:t>
      </w:r>
      <w:r w:rsidRPr="00A53DC8">
        <w:t>3GPP TS 26.193 [21]. The MTSI client in terminal shall be capable of operating with any subset of these 9 codec modes. More detailed codec requirements for the AMR-WB codec are defined in clause 5.2.1.3. When the EVS codec is supported, the EVS AMR-WB IO mode may serve as an alternative implementation of AMR-WB as defined in clause 5.2.1.4.</w:t>
      </w:r>
    </w:p>
    <w:p w:rsidR="003A1CC3" w:rsidRPr="00A53DC8" w:rsidRDefault="003A1CC3" w:rsidP="003A1CC3">
      <w:r w:rsidRPr="00A53DC8">
        <w:t>MTSI clients in terminals offering super-wideband or fullband speech communication shall support:</w:t>
      </w:r>
    </w:p>
    <w:p w:rsidR="003A1CC3" w:rsidRPr="00A53DC8" w:rsidRDefault="003A1CC3" w:rsidP="003A1CC3">
      <w:pPr>
        <w:pStyle w:val="B10"/>
      </w:pPr>
      <w:r w:rsidRPr="00A53DC8">
        <w:t>-</w:t>
      </w:r>
      <w:r w:rsidRPr="00A53DC8">
        <w:tab/>
        <w:t>EVS codec ( TS 26.441 [121], TS 26.444 [124], TS 26.445 [125], TS 26.447 [127], TS 26.451 [131], TS 26.442 [122] and TS 26.443 [123]) as described below including functions for backwards compatibility with AMR-WB ( TS 26.446 [126]) and discontinuous transmission ( TS 26.449 [129] and TS 26.450 [130]). More detailed codec requirements for the EVS codec are defined in clause 5.2.1.4.</w:t>
      </w:r>
    </w:p>
    <w:p w:rsidR="003A1CC3" w:rsidRPr="00A53DC8" w:rsidRDefault="003A1CC3" w:rsidP="003A1CC3">
      <w:r w:rsidRPr="00A53DC8">
        <w:t>Encoding of DTMF is described in Annex G.</w:t>
      </w:r>
    </w:p>
    <w:p w:rsidR="003A1CC3" w:rsidRPr="00A53DC8" w:rsidRDefault="003A1CC3" w:rsidP="003A1CC3">
      <w:r w:rsidRPr="00A53DC8">
        <w:t>[TS 26.114, clause 6.2.2.1]:</w:t>
      </w:r>
    </w:p>
    <w:p w:rsidR="003A1CC3" w:rsidRPr="00A53DC8" w:rsidRDefault="003A1CC3" w:rsidP="003A1CC3">
      <w:r w:rsidRPr="00A53DC8">
        <w:t>For AMR or AMR-WB encoded media, the session setup shall determine the applicable bandwidth(s) as defined in clause 6.2.5, what RTP profile to use; if all codec modes can be used or if the operation needs to be restricted to a subset; if the bandwidth-efficient payload format can be used or if the octet-aligned payload format must be used; if codec mode changes shall be restricted to be aligned to only every other frame border or if codec mode changes can occur at any frame border; if codec mode changes must be restricted to only neighbouring modes within the negotiated codec mode set or if codec mode changes can be performed to any mode within the codec mode set; the number of speech frames that should be encapsulated in each RTP packet and the maximum number of speech frames that may be encapsulated in each RTP packet. For EVS encoded media, the session setup shall determine the RTP profile to use in the session.</w:t>
      </w:r>
    </w:p>
    <w:p w:rsidR="003A1CC3" w:rsidRPr="00A53DC8" w:rsidRDefault="003A1CC3" w:rsidP="003A1CC3">
      <w:r w:rsidRPr="00A53DC8">
        <w:lastRenderedPageBreak/>
        <w:t>If the session setup negotiation concludes that multiple configuration variants are possible in the session then the default operation should be used as far as the agreed parameters allow, see clause 7.5.2.1. It should be noted that the default configurations are slightly different for different access types.</w:t>
      </w:r>
    </w:p>
    <w:p w:rsidR="003A1CC3" w:rsidRPr="00A53DC8" w:rsidRDefault="003A1CC3" w:rsidP="003A1CC3">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3A1CC3" w:rsidRPr="00A53DC8" w:rsidRDefault="003A1CC3" w:rsidP="003A1CC3">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3A1CC3" w:rsidRPr="00A53DC8" w:rsidRDefault="003A1CC3" w:rsidP="003A1CC3">
      <w:pPr>
        <w:pStyle w:val="NO"/>
      </w:pPr>
      <w:r w:rsidRPr="00A53DC8">
        <w:t>NOTE:</w:t>
      </w:r>
      <w:r w:rsidRPr="00A53DC8">
        <w:tab/>
        <w:t>Examples of call cases where the RTP-based CMR cannot be used are: when the RTP-based CMR is disabled; or for uni-directional media (sendonly or recvonly).</w:t>
      </w:r>
    </w:p>
    <w:p w:rsidR="003A1CC3" w:rsidRPr="00A53DC8" w:rsidRDefault="003A1CC3" w:rsidP="003A1CC3">
      <w:r w:rsidRPr="00A53DC8">
        <w:t>Some of the request messages are generic for all speech codecs while other request messages are codec-specific. Request messages that can be used in a session are negotiated in SDP, see clause 10.2.3.</w:t>
      </w:r>
    </w:p>
    <w:p w:rsidR="003A1CC3" w:rsidRPr="00A53DC8" w:rsidRDefault="003A1CC3" w:rsidP="003A1CC3">
      <w:r w:rsidRPr="00A53DC8">
        <w:t>An MTSI client shall at least offer AVP for speech media streams. An MTSI client should also offer AVPF for speech media streams. An MTSI client shall offer AVPF for speech media streams when offering to use RTCP-APP signalling. RTP profile negotiation shall be done as described in clause 6.2.1a. When AVPF is offered then the RTCP bandwidth shall be greater than zero.</w:t>
      </w:r>
    </w:p>
    <w:p w:rsidR="003A1CC3" w:rsidRPr="00A53DC8" w:rsidRDefault="003A1CC3" w:rsidP="003A1CC3">
      <w:r w:rsidRPr="00A53DC8">
        <w:t>If an MTSI client in terminal offers to use ECN for speech in RTP streams then the MTSI client in terminal shall offer ECN Capable Transport as defined below. If an MTSI client in terminal accepts an offer for ECN for speech then the MTSI client in terminal shall declare ECN Capable Transport in the SDP answer as defined below. The SDP negotiation of ECN Capable Transport is described in [84].</w:t>
      </w:r>
    </w:p>
    <w:p w:rsidR="003A1CC3" w:rsidRPr="00A53DC8" w:rsidRDefault="003A1CC3" w:rsidP="003A1CC3">
      <w:r w:rsidRPr="00A53DC8">
        <w:t>ECN shall not be used when the codec negotiation concludes that only fixed-rate operation is used.</w:t>
      </w:r>
    </w:p>
    <w:p w:rsidR="003A1CC3" w:rsidRPr="00A53DC8" w:rsidRDefault="003A1CC3" w:rsidP="003A1CC3">
      <w:r w:rsidRPr="00A53DC8">
        <w:t>An MTSI client may support multiple codecs where ECN-triggered adaptation is supported only for some of the codecs. An SDP offer for ECN may therefore include multiple codecs where ECN-triggered adaptation is supported only for some of the codecs. An MTSI client receiving an SDP offer including multiple codecs and an offer for ECN should first select which codec to accept and then accept or reject the offer for ECN depending on whether ECN-triggered adaptation is supported for that codec or not. An MTSI client receiving an SDP answer accepting ECN for a codec where ECN-triggered adaptation is not supported should re-negotiate the session to disable ECN.</w:t>
      </w:r>
    </w:p>
    <w:p w:rsidR="003A1CC3" w:rsidRPr="00A53DC8" w:rsidRDefault="003A1CC3" w:rsidP="003A1CC3">
      <w:pPr>
        <w:pStyle w:val="NO"/>
      </w:pPr>
      <w:r w:rsidRPr="00A53DC8">
        <w:t>NOTE:</w:t>
      </w:r>
      <w:r w:rsidRPr="00A53DC8">
        <w:tab/>
        <w:t>ECN-triggered adaptation is currently undefined for EVS. This does not prevent ECN-triggered adaptation from being negotiated and used for AMR or AMR-WB.</w:t>
      </w:r>
    </w:p>
    <w:p w:rsidR="003A1CC3" w:rsidRPr="00A53DC8" w:rsidRDefault="003A1CC3" w:rsidP="003A1CC3">
      <w:pPr>
        <w:pStyle w:val="FP"/>
      </w:pPr>
    </w:p>
    <w:p w:rsidR="003A1CC3" w:rsidRPr="00A53DC8" w:rsidRDefault="003A1CC3" w:rsidP="003A1CC3">
      <w:r w:rsidRPr="00A53DC8">
        <w:t xml:space="preserve">The use of ECN for a speech stream in RTP is negotiated with the </w:t>
      </w:r>
      <w:r w:rsidR="00D44BAD" w:rsidRPr="00A53DC8">
        <w:t>'</w:t>
      </w:r>
      <w:r w:rsidRPr="00A53DC8">
        <w:t>ecn-capable-rtp</w:t>
      </w:r>
      <w:r w:rsidR="00D44BAD" w:rsidRPr="00A53DC8">
        <w:t>'</w:t>
      </w:r>
      <w:r w:rsidRPr="00A53DC8">
        <w:t xml:space="preserve"> SDP attribute, [84]. ECN is enabled when both clients agree to use ECN as configured below. An MTSI client in terminal using ECN shall therefore also include the following parameters and parameter values for the ECN attribute:</w:t>
      </w:r>
    </w:p>
    <w:p w:rsidR="003A1CC3" w:rsidRPr="00A53DC8" w:rsidRDefault="003A1CC3" w:rsidP="003A1CC3">
      <w:pPr>
        <w:pStyle w:val="B10"/>
      </w:pPr>
      <w:r w:rsidRPr="00A53DC8">
        <w:t>-</w:t>
      </w:r>
      <w:r w:rsidRPr="00A53DC8">
        <w:tab/>
      </w:r>
      <w:r w:rsidR="00D44BAD" w:rsidRPr="00A53DC8">
        <w:t>'</w:t>
      </w:r>
      <w:r w:rsidRPr="00A53DC8">
        <w:t>leap</w:t>
      </w:r>
      <w:r w:rsidR="00D44BAD" w:rsidRPr="00A53DC8">
        <w:t>'</w:t>
      </w:r>
      <w:r w:rsidRPr="00A53DC8">
        <w:t>, to indicate that the leap-of-faith initiation method shall be used;</w:t>
      </w:r>
    </w:p>
    <w:p w:rsidR="003A1CC3" w:rsidRPr="00A53DC8" w:rsidRDefault="003A1CC3" w:rsidP="003A1CC3">
      <w:pPr>
        <w:pStyle w:val="B10"/>
      </w:pPr>
      <w:r w:rsidRPr="00A53DC8">
        <w:t>-</w:t>
      </w:r>
      <w:r w:rsidRPr="00A53DC8">
        <w:tab/>
      </w:r>
      <w:r w:rsidR="00D44BAD" w:rsidRPr="00A53DC8">
        <w:t>'</w:t>
      </w:r>
      <w:r w:rsidRPr="00A53DC8">
        <w:t>ect=0</w:t>
      </w:r>
      <w:r w:rsidR="00D44BAD" w:rsidRPr="00A53DC8">
        <w:t>'</w:t>
      </w:r>
      <w:r w:rsidRPr="00A53DC8">
        <w:t>, to indicate that ECT(0) shall be set for every packet.</w:t>
      </w:r>
    </w:p>
    <w:p w:rsidR="003A1CC3" w:rsidRPr="00A53DC8" w:rsidRDefault="003A1CC3" w:rsidP="003A1CC3">
      <w:r w:rsidRPr="00A53DC8">
        <w:t>An MTSI client offering ECN for speech may indicate support of the RTCP AVPF ECN feedback messages [84] using "rtcp-fb" attributes with the "nack" feedback parameter and the "ecn" feedback parameter value. An MTSI client offering ECN for speech may indicate support for RTCP XR ECN summary reports [84] using the "rtcp-xr" SDP attribute [88] and the "ecn-sum" parameter.</w:t>
      </w:r>
    </w:p>
    <w:p w:rsidR="003A1CC3" w:rsidRPr="00A53DC8" w:rsidRDefault="003A1CC3" w:rsidP="003A1CC3">
      <w:r w:rsidRPr="00A53DC8">
        <w:t>An MTSI client receiving an offer for ECN for speech without an indication of support of RTCP AVPF ECN feedback messages [84] within an "rtcp-fb" attribute should accept the offer if it supports ECN.</w:t>
      </w:r>
    </w:p>
    <w:p w:rsidR="003A1CC3" w:rsidRPr="00A53DC8" w:rsidRDefault="003A1CC3" w:rsidP="003A1CC3">
      <w:r w:rsidRPr="00A53DC8">
        <w:t>An MTSI client receiving an offer for ECN for speech with an indication of support of the RTCP AVPF ECN feedback message [84] should also accept the offer and may indicate support of the RTCP AVPF ECN feedback messages [84] in the answer.</w:t>
      </w:r>
    </w:p>
    <w:p w:rsidR="003A1CC3" w:rsidRPr="00A53DC8" w:rsidRDefault="003A1CC3" w:rsidP="003A1CC3">
      <w:r w:rsidRPr="00A53DC8">
        <w:t>An MTSI client accepting ECN for speech in an answer may indicate support for RTCP XR ECN summary reports in the answer using the "rtcp-xr" SDP attribute [88] and the "ecn-sum" parameter.</w:t>
      </w:r>
    </w:p>
    <w:p w:rsidR="003A1CC3" w:rsidRPr="00A53DC8" w:rsidRDefault="003A1CC3" w:rsidP="003A1CC3">
      <w:r w:rsidRPr="00A53DC8">
        <w:t xml:space="preserve">The use of ECN is disabled when a client sends an SDP without the </w:t>
      </w:r>
      <w:r w:rsidR="00D44BAD" w:rsidRPr="00A53DC8">
        <w:t>'</w:t>
      </w:r>
      <w:r w:rsidRPr="00A53DC8">
        <w:t>ecn-capable-rtp</w:t>
      </w:r>
      <w:r w:rsidR="00D44BAD" w:rsidRPr="00A53DC8">
        <w:t>'</w:t>
      </w:r>
      <w:r w:rsidRPr="00A53DC8">
        <w:t xml:space="preserve"> SDP attribute.</w:t>
      </w:r>
    </w:p>
    <w:p w:rsidR="003A1CC3" w:rsidRPr="00A53DC8" w:rsidRDefault="003A1CC3" w:rsidP="003A1CC3">
      <w:r w:rsidRPr="00A53DC8">
        <w:lastRenderedPageBreak/>
        <w:t>An MTSI client may initiate a session re-negotiation to disable ECN to resolve ECN-related error cases. An ECN-related error case may, for example, be detecting non-ECT in the received packets when ECT(0) was expected or detecting a very high packet loss rate when ECN is used.</w:t>
      </w:r>
    </w:p>
    <w:p w:rsidR="003A1CC3" w:rsidRPr="00A53DC8" w:rsidRDefault="003A1CC3" w:rsidP="003A1CC3">
      <w:r w:rsidRPr="00A53DC8">
        <w:t>SDP examples for offering and accepting ECT are shown in Annex A.12.</w:t>
      </w:r>
    </w:p>
    <w:p w:rsidR="003A1CC3" w:rsidRPr="00A53DC8" w:rsidRDefault="003A1CC3" w:rsidP="003A1CC3">
      <w:r w:rsidRPr="00A53DC8">
        <w:t>Session setup for sessions including speech and DTMF events is described in Annex G.</w:t>
      </w:r>
    </w:p>
    <w:p w:rsidR="003A1CC3" w:rsidRPr="00A53DC8" w:rsidRDefault="003A1CC3" w:rsidP="003A1CC3">
      <w:r w:rsidRPr="00A53DC8">
        <w:t>[TS 26.114, clause 6.2.5.1]:</w:t>
      </w:r>
    </w:p>
    <w:p w:rsidR="003A1CC3" w:rsidRPr="00A53DC8" w:rsidRDefault="003A1CC3" w:rsidP="003A1CC3">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3A1CC3" w:rsidRPr="00A53DC8" w:rsidRDefault="003A1CC3" w:rsidP="003A1CC3">
      <w:r w:rsidRPr="00A53DC8">
        <w:t xml:space="preserve">An MTSI client in terminal should include the </w:t>
      </w:r>
      <w:r w:rsidR="00D44BAD" w:rsidRPr="00A53DC8">
        <w:t>'</w:t>
      </w:r>
      <w:r w:rsidRPr="00A53DC8">
        <w:t>a=bw-info</w:t>
      </w:r>
      <w:r w:rsidR="00D44BAD" w:rsidRPr="00A53DC8">
        <w:t>'</w:t>
      </w:r>
      <w:r w:rsidRPr="00A53DC8">
        <w:t xml:space="preserve"> attribute in the SDP offer. When accepting a media type where the </w:t>
      </w:r>
      <w:r w:rsidR="00D44BAD" w:rsidRPr="00A53DC8">
        <w:t>'</w:t>
      </w:r>
      <w:r w:rsidRPr="00A53DC8">
        <w:t>a=bw-info</w:t>
      </w:r>
      <w:r w:rsidR="00D44BAD" w:rsidRPr="00A53DC8">
        <w:t>'</w:t>
      </w:r>
      <w:r w:rsidRPr="00A53DC8">
        <w:t xml:space="preserve"> attribute is included the MTSI client in terminal shall include the </w:t>
      </w:r>
      <w:r w:rsidR="00D44BAD" w:rsidRPr="00A53DC8">
        <w:t>'</w:t>
      </w:r>
      <w:r w:rsidRPr="00A53DC8">
        <w:t>a=bw-info</w:t>
      </w:r>
      <w:r w:rsidR="00D44BAD" w:rsidRPr="00A53DC8">
        <w:t>'</w:t>
      </w:r>
      <w:r w:rsidRPr="00A53DC8">
        <w:t xml:space="preserve"> attribute in the SDP answer if it supports the attribute. The </w:t>
      </w:r>
      <w:r w:rsidR="00D44BAD" w:rsidRPr="00A53DC8">
        <w:t>'</w:t>
      </w:r>
      <w:r w:rsidRPr="00A53DC8">
        <w:t>a=bw-info</w:t>
      </w:r>
      <w:r w:rsidR="00D44BAD" w:rsidRPr="00A53DC8">
        <w:t>'</w:t>
      </w:r>
      <w:r w:rsidRPr="00A53DC8">
        <w:t xml:space="preserve"> attribute and the below used bandwidth properties are defined in clause 19.</w:t>
      </w:r>
    </w:p>
    <w:p w:rsidR="003A1CC3" w:rsidRPr="00A53DC8" w:rsidRDefault="003A1CC3" w:rsidP="003A1CC3">
      <w:r w:rsidRPr="00A53DC8">
        <w:t xml:space="preserve">When the </w:t>
      </w:r>
      <w:r w:rsidR="00D44BAD" w:rsidRPr="00A53DC8">
        <w:t>'</w:t>
      </w:r>
      <w:r w:rsidRPr="00A53DC8">
        <w:t>a=bw-info</w:t>
      </w:r>
      <w:r w:rsidR="00D44BAD" w:rsidRPr="00A53DC8">
        <w:t>'</w:t>
      </w:r>
      <w:r w:rsidRPr="00A53DC8">
        <w:t xml:space="preserve"> attribute is supported, the following bandwidth properties shall be included for each RTP payload type in the SDP:</w:t>
      </w:r>
    </w:p>
    <w:p w:rsidR="003A1CC3" w:rsidRPr="00A53DC8" w:rsidRDefault="003A1CC3" w:rsidP="003A1CC3">
      <w:pPr>
        <w:pStyle w:val="B10"/>
      </w:pPr>
      <w:r w:rsidRPr="00A53DC8">
        <w:t>-</w:t>
      </w:r>
      <w:r w:rsidRPr="00A53DC8">
        <w:tab/>
        <w:t>Maximum Supported Bandwidth for sending direction.</w:t>
      </w:r>
    </w:p>
    <w:p w:rsidR="003A1CC3" w:rsidRPr="00A53DC8" w:rsidRDefault="003A1CC3" w:rsidP="003A1CC3">
      <w:pPr>
        <w:pStyle w:val="B10"/>
      </w:pPr>
      <w:r w:rsidRPr="00A53DC8">
        <w:t>-</w:t>
      </w:r>
      <w:r w:rsidRPr="00A53DC8">
        <w:tab/>
        <w:t>Maximum Desired Bandwidth for sending direction.</w:t>
      </w:r>
    </w:p>
    <w:p w:rsidR="003A1CC3" w:rsidRPr="00A53DC8" w:rsidRDefault="003A1CC3" w:rsidP="003A1CC3">
      <w:pPr>
        <w:pStyle w:val="B10"/>
      </w:pPr>
      <w:r w:rsidRPr="00A53DC8">
        <w:t>-</w:t>
      </w:r>
      <w:r w:rsidRPr="00A53DC8">
        <w:tab/>
        <w:t>Minimum Desired Bandwidth for sending direction.</w:t>
      </w:r>
    </w:p>
    <w:p w:rsidR="003A1CC3" w:rsidRPr="00A53DC8" w:rsidRDefault="003A1CC3" w:rsidP="003A1CC3">
      <w:pPr>
        <w:pStyle w:val="B10"/>
      </w:pPr>
      <w:r w:rsidRPr="00A53DC8">
        <w:t>-</w:t>
      </w:r>
      <w:r w:rsidRPr="00A53DC8">
        <w:tab/>
        <w:t>Minimum Supported Bandwidth for sending direction.</w:t>
      </w:r>
    </w:p>
    <w:p w:rsidR="003A1CC3" w:rsidRPr="00A53DC8" w:rsidRDefault="003A1CC3" w:rsidP="003A1CC3">
      <w:pPr>
        <w:pStyle w:val="B10"/>
      </w:pPr>
      <w:r w:rsidRPr="00A53DC8">
        <w:t>-</w:t>
      </w:r>
      <w:r w:rsidRPr="00A53DC8">
        <w:tab/>
        <w:t>Maximum Supported Bandwidth for receiving direction with the following exception:</w:t>
      </w:r>
    </w:p>
    <w:p w:rsidR="003A1CC3" w:rsidRPr="00A53DC8" w:rsidRDefault="003A1CC3" w:rsidP="003A1CC3">
      <w:pPr>
        <w:pStyle w:val="B2"/>
      </w:pPr>
      <w:r w:rsidRPr="00A53DC8">
        <w:t>-</w:t>
      </w:r>
      <w:r w:rsidRPr="00A53DC8">
        <w:tab/>
        <w:t xml:space="preserve">The b=AS bandwidth modifier indicates the bandwidth needed for the RTP payload type that requires the highest bandwidth. The Maximum Supported Bandwidth for this RTP payload type is therefore indicated with the b=AS bandwidth modifier and does not need to be indicated with the </w:t>
      </w:r>
      <w:r w:rsidR="00D44BAD" w:rsidRPr="00A53DC8">
        <w:t>'</w:t>
      </w:r>
      <w:r w:rsidRPr="00A53DC8">
        <w:t>a=bw-info</w:t>
      </w:r>
      <w:r w:rsidR="00D44BAD" w:rsidRPr="00A53DC8">
        <w:t>'</w:t>
      </w:r>
      <w:r w:rsidRPr="00A53DC8">
        <w:t xml:space="preserve"> attribute for this RTP payload type. It is still allowed to include the </w:t>
      </w:r>
      <w:r w:rsidR="00D44BAD" w:rsidRPr="00A53DC8">
        <w:t>'</w:t>
      </w:r>
      <w:r w:rsidRPr="00A53DC8">
        <w:t>a=bw-info</w:t>
      </w:r>
      <w:r w:rsidR="00D44BAD" w:rsidRPr="00A53DC8">
        <w:t>'</w:t>
      </w:r>
      <w:r w:rsidRPr="00A53DC8">
        <w:t xml:space="preserve"> attribute for this RTP payload type but the value shall then be aligned with the b=AS value when sending the SDP. When receiving the </w:t>
      </w:r>
      <w:r w:rsidR="00D44BAD" w:rsidRPr="00A53DC8">
        <w:t>SDP, the</w:t>
      </w:r>
      <w:r w:rsidRPr="00A53DC8">
        <w:t xml:space="preserve"> b=AS bandwidth modifier and the Maximum Supported Bandwidth for the receiving direction may not be aligned. In this case, the maximum sending rate is determined as defined below.</w:t>
      </w:r>
    </w:p>
    <w:p w:rsidR="003A1CC3" w:rsidRPr="00A53DC8" w:rsidRDefault="003A1CC3" w:rsidP="003A1CC3">
      <w:pPr>
        <w:pStyle w:val="B10"/>
      </w:pPr>
      <w:r w:rsidRPr="00A53DC8">
        <w:t>-</w:t>
      </w:r>
      <w:r w:rsidRPr="00A53DC8">
        <w:tab/>
        <w:t>Maximum Desired Bandwidth for receiving direction.</w:t>
      </w:r>
    </w:p>
    <w:p w:rsidR="003A1CC3" w:rsidRPr="00A53DC8" w:rsidRDefault="003A1CC3" w:rsidP="003A1CC3">
      <w:pPr>
        <w:pStyle w:val="B10"/>
      </w:pPr>
      <w:r w:rsidRPr="00A53DC8">
        <w:t>-</w:t>
      </w:r>
      <w:r w:rsidRPr="00A53DC8">
        <w:tab/>
        <w:t>Minimum Desired Bandwidth for receiving direction.</w:t>
      </w:r>
    </w:p>
    <w:p w:rsidR="003A1CC3" w:rsidRPr="00A53DC8" w:rsidRDefault="003A1CC3" w:rsidP="003A1CC3">
      <w:pPr>
        <w:pStyle w:val="B10"/>
      </w:pPr>
      <w:r w:rsidRPr="00A53DC8">
        <w:t>-</w:t>
      </w:r>
      <w:r w:rsidRPr="00A53DC8">
        <w:tab/>
        <w:t>Minimum Supported Bandwidth for receiving direction.</w:t>
      </w:r>
    </w:p>
    <w:p w:rsidR="003A1CC3" w:rsidRPr="00A53DC8" w:rsidRDefault="003A1CC3" w:rsidP="003A1CC3">
      <w:r w:rsidRPr="00A53DC8">
        <w:t>Recommended bandwidths for several codec configurations are provided in the media-specific sections.</w:t>
      </w:r>
    </w:p>
    <w:p w:rsidR="003A1CC3" w:rsidRPr="00A53DC8" w:rsidRDefault="003A1CC3" w:rsidP="003A1CC3">
      <w:r w:rsidRPr="00A53DC8">
        <w:t xml:space="preserve">For a media stream that has been removed by either the offerer or answerer, the inclusion of bandwidth information is optional. This is in accordance with clause 8.2 of RFC 3264 [58]. </w:t>
      </w:r>
    </w:p>
    <w:p w:rsidR="003A1CC3" w:rsidRPr="00A53DC8" w:rsidRDefault="003A1CC3" w:rsidP="003A1CC3">
      <w:r w:rsidRPr="00A53DC8">
        <w:t xml:space="preserve">SDP examples incorporating bandwidth modifiers are shown in annex A. SDP examples using the </w:t>
      </w:r>
      <w:r w:rsidR="00D44BAD" w:rsidRPr="00A53DC8">
        <w:t>'</w:t>
      </w:r>
      <w:r w:rsidRPr="00A53DC8">
        <w:t>a=bw-info</w:t>
      </w:r>
      <w:r w:rsidR="00D44BAD" w:rsidRPr="00A53DC8">
        <w:t>'</w:t>
      </w:r>
      <w:r w:rsidRPr="00A53DC8">
        <w:t xml:space="preserve"> attribute are shown in annex A.6.3.</w:t>
      </w:r>
    </w:p>
    <w:p w:rsidR="003A1CC3" w:rsidRPr="00A53DC8" w:rsidRDefault="003A1CC3" w:rsidP="003A1CC3">
      <w:r w:rsidRPr="00A53DC8">
        <w:t>When an MTSI client in terminal receives an SDP offer or answer it shall determine the maximum sending rate for the selected codec by selecting the smallest of the following:</w:t>
      </w:r>
    </w:p>
    <w:p w:rsidR="003A1CC3" w:rsidRPr="00A53DC8" w:rsidRDefault="003A1CC3" w:rsidP="003A1CC3">
      <w:pPr>
        <w:pStyle w:val="B10"/>
      </w:pPr>
      <w:r w:rsidRPr="00A53DC8">
        <w:t>-</w:t>
      </w:r>
      <w:r w:rsidRPr="00A53DC8">
        <w:tab/>
        <w:t>the bandwidth value, if the b=AS parameter was included in the received SDP offer or answer</w:t>
      </w:r>
    </w:p>
    <w:p w:rsidR="003A1CC3" w:rsidRPr="00A53DC8" w:rsidRDefault="003A1CC3" w:rsidP="003A1CC3">
      <w:pPr>
        <w:pStyle w:val="B10"/>
      </w:pPr>
      <w:r w:rsidRPr="00A53DC8">
        <w:t>-</w:t>
      </w:r>
      <w:r w:rsidRPr="00A53DC8">
        <w:tab/>
        <w:t>the Maximum Supported Bandwidth for the receiving direction, if included in the received SDP</w:t>
      </w:r>
    </w:p>
    <w:p w:rsidR="003A1CC3" w:rsidRPr="00A53DC8" w:rsidRDefault="003A1CC3" w:rsidP="003A1CC3">
      <w:pPr>
        <w:pStyle w:val="B10"/>
      </w:pPr>
      <w:r w:rsidRPr="00A53DC8">
        <w:t>-</w:t>
      </w:r>
      <w:r w:rsidRPr="00A53DC8">
        <w:tab/>
        <w:t>the preconfigured data rate for the selected codec, if the MTSI client has been preconfigured by the operator to use a particular data rate for the selected codec</w:t>
      </w:r>
    </w:p>
    <w:p w:rsidR="003A1CC3" w:rsidRPr="00A53DC8" w:rsidRDefault="003A1CC3" w:rsidP="003A1CC3">
      <w:pPr>
        <w:pStyle w:val="B10"/>
      </w:pPr>
      <w:r w:rsidRPr="00A53DC8">
        <w:t>-</w:t>
      </w:r>
      <w:r w:rsidRPr="00A53DC8">
        <w:tab/>
        <w:t>the maximum data rate for the selected codec as determined by examining the codec information (e.g., codec, mode, profile, level) and any other media information (e.g., ptime and maxptime) included in the received SDP offer or answer.  This maximum data rate is determined assuming no extra bandwidth is allowed for redundancy.</w:t>
      </w:r>
    </w:p>
    <w:p w:rsidR="003A1CC3" w:rsidRPr="00A53DC8" w:rsidRDefault="003A1CC3" w:rsidP="003A1CC3">
      <w:r w:rsidRPr="00A53DC8">
        <w:lastRenderedPageBreak/>
        <w:t xml:space="preserve">The maximum sending rate may be further updated by the MTSI client in terminal based on receiving an indication of the granted QoS (see clause 6.2.7). </w:t>
      </w:r>
    </w:p>
    <w:p w:rsidR="003A1CC3" w:rsidRPr="00A53DC8" w:rsidRDefault="003A1CC3" w:rsidP="003A1CC3">
      <w:r w:rsidRPr="00A53DC8">
        <w:t>The MTSI client in terminal shall not transmit at a rate above the maximum sending rate.  For speech, the MTSI client should transmit using the codec mode with the highest data rate allowed by the maximum sending rate, except if limited to a lower codec mode by the initial codec mode procedures (see clause 7.5.2.1.6) or by the adaptation procedures (see clause 10.2).</w:t>
      </w:r>
    </w:p>
    <w:p w:rsidR="003A1CC3" w:rsidRPr="00A53DC8" w:rsidRDefault="003A1CC3" w:rsidP="003A1CC3">
      <w:r w:rsidRPr="00A53DC8">
        <w:t>The MTSI client in terminal may support access network bitrate recommendation (ANBR, see clause 10.7). SDP offer/answer re-negotiation shall not be used as a replacement for dynamic media bitrate adaptation. ANBR contains information on short-term bandwidth and SDP offer/answer re-negotiations should be avoided or minimized since they consume network resources. Therefore, SDP offer/answer re-negotiation (e.g. in SIP UPDATE) shall not be initiated based on ANBR information other than in the following cases:</w:t>
      </w:r>
    </w:p>
    <w:p w:rsidR="003A1CC3" w:rsidRPr="00A53DC8" w:rsidRDefault="003A1CC3" w:rsidP="003A1CC3">
      <w:pPr>
        <w:ind w:left="568" w:hanging="284"/>
      </w:pPr>
      <w:r w:rsidRPr="00A53DC8">
        <w:t>If;</w:t>
      </w:r>
    </w:p>
    <w:p w:rsidR="003A1CC3" w:rsidRPr="00A53DC8" w:rsidRDefault="003A1CC3" w:rsidP="003A1CC3">
      <w:pPr>
        <w:pStyle w:val="B10"/>
      </w:pPr>
      <w:r w:rsidRPr="00A53DC8">
        <w:t>1.</w:t>
      </w:r>
      <w:r w:rsidRPr="00A53DC8">
        <w:tab/>
        <w:t>The received ANBR from the access network is below the established GBR; and</w:t>
      </w:r>
    </w:p>
    <w:p w:rsidR="003A1CC3" w:rsidRPr="00A53DC8" w:rsidRDefault="003A1CC3" w:rsidP="003A1CC3">
      <w:pPr>
        <w:pStyle w:val="B10"/>
      </w:pPr>
      <w:r w:rsidRPr="00A53DC8">
        <w:t>2.</w:t>
      </w:r>
      <w:r w:rsidRPr="00A53DC8">
        <w:tab/>
        <w:t>The received ANBR cannot be supported by any of the negotiated codec configurations; and</w:t>
      </w:r>
    </w:p>
    <w:p w:rsidR="003A1CC3" w:rsidRPr="00A53DC8" w:rsidRDefault="003A1CC3" w:rsidP="003A1CC3">
      <w:pPr>
        <w:pStyle w:val="B10"/>
      </w:pPr>
      <w:r w:rsidRPr="00A53DC8">
        <w:t>3.</w:t>
      </w:r>
      <w:r w:rsidRPr="00A53DC8">
        <w:tab/>
        <w:t>Potentially increased loss and/or delay due to not lowering the bitrate are not acceptable; and</w:t>
      </w:r>
    </w:p>
    <w:p w:rsidR="003A1CC3" w:rsidRPr="00A53DC8" w:rsidRDefault="003A1CC3" w:rsidP="003A1CC3">
      <w:pPr>
        <w:pStyle w:val="B10"/>
      </w:pPr>
      <w:r w:rsidRPr="00A53DC8">
        <w:t>4.</w:t>
      </w:r>
      <w:r w:rsidRPr="00A53DC8">
        <w:tab/>
        <w:t>The MTSI client in terminal supports one or more codec configurations that supports the received ANBR; and</w:t>
      </w:r>
    </w:p>
    <w:p w:rsidR="003A1CC3" w:rsidRPr="00A53DC8" w:rsidRDefault="003A1CC3" w:rsidP="003A1CC3">
      <w:pPr>
        <w:pStyle w:val="B10"/>
      </w:pPr>
      <w:r w:rsidRPr="00A53DC8">
        <w:t>5.</w:t>
      </w:r>
      <w:r w:rsidRPr="00A53DC8">
        <w:tab/>
        <w:t>ANBR messages with values meeting all conditions in 1-4 above are received consistently for an extensive period of time (e.g. 5 seconds or more, see also clause 10.7.2)</w:t>
      </w:r>
    </w:p>
    <w:p w:rsidR="003A1CC3" w:rsidRPr="00A53DC8" w:rsidRDefault="003A1CC3" w:rsidP="003A1CC3">
      <w:pPr>
        <w:ind w:left="567" w:hanging="283"/>
      </w:pPr>
      <w:r w:rsidRPr="00A53DC8">
        <w:t>then the MTSI client in terminal:</w:t>
      </w:r>
    </w:p>
    <w:p w:rsidR="003A1CC3" w:rsidRPr="00A53DC8" w:rsidRDefault="003A1CC3" w:rsidP="003A1CC3">
      <w:pPr>
        <w:pStyle w:val="B10"/>
      </w:pPr>
      <w:r w:rsidRPr="00A53DC8">
        <w:t>-</w:t>
      </w:r>
      <w:r w:rsidRPr="00A53DC8">
        <w:tab/>
        <w:t>may re-negotiate the session</w:t>
      </w:r>
    </w:p>
    <w:p w:rsidR="003A1CC3" w:rsidRPr="00A53DC8" w:rsidRDefault="003A1CC3" w:rsidP="003A1CC3">
      <w:pPr>
        <w:pStyle w:val="B2"/>
      </w:pPr>
      <w:r w:rsidRPr="00A53DC8">
        <w:t>-</w:t>
      </w:r>
      <w:r w:rsidRPr="00A53DC8">
        <w:tab/>
        <w:t>To switch to a codec or codec configuration that can support the lower bitrate in the ANBR (if any); and/or</w:t>
      </w:r>
    </w:p>
    <w:p w:rsidR="003A1CC3" w:rsidRPr="00A53DC8" w:rsidRDefault="003A1CC3" w:rsidP="003A1CC3">
      <w:pPr>
        <w:pStyle w:val="B2"/>
      </w:pPr>
      <w:r w:rsidRPr="00A53DC8">
        <w:t>-</w:t>
      </w:r>
      <w:r w:rsidRPr="00A53DC8">
        <w:tab/>
        <w:t>To reduce the number of used RTP streams (e.g. turning off the affected media); and</w:t>
      </w:r>
    </w:p>
    <w:p w:rsidR="003A1CC3" w:rsidRPr="00A53DC8" w:rsidRDefault="003A1CC3" w:rsidP="003A1CC3">
      <w:pPr>
        <w:pStyle w:val="B10"/>
      </w:pPr>
      <w:r w:rsidRPr="00A53DC8">
        <w:t>-</w:t>
      </w:r>
      <w:r w:rsidRPr="00A53DC8">
        <w:tab/>
        <w:t>If the session re-negotiation fails, shall not initiate further re-negotiation based on ANBR for that bearer in the session.</w:t>
      </w:r>
    </w:p>
    <w:p w:rsidR="003A1CC3" w:rsidRPr="00A53DC8" w:rsidRDefault="003A1CC3" w:rsidP="003A1CC3">
      <w:pPr>
        <w:ind w:left="568" w:hanging="284"/>
      </w:pPr>
      <w:r w:rsidRPr="00A53DC8">
        <w:t>For video, if:</w:t>
      </w:r>
    </w:p>
    <w:p w:rsidR="003A1CC3" w:rsidRPr="00A53DC8" w:rsidRDefault="003A1CC3" w:rsidP="003A1CC3">
      <w:pPr>
        <w:pStyle w:val="B10"/>
      </w:pPr>
      <w:r w:rsidRPr="00A53DC8">
        <w:t>-</w:t>
      </w:r>
      <w:r w:rsidRPr="00A53DC8">
        <w:tab/>
        <w:t>TMMBR/TMMBN are not supported in the session; and</w:t>
      </w:r>
    </w:p>
    <w:p w:rsidR="003A1CC3" w:rsidRPr="00A53DC8" w:rsidRDefault="003A1CC3" w:rsidP="003A1CC3">
      <w:pPr>
        <w:pStyle w:val="B10"/>
      </w:pPr>
      <w:r w:rsidRPr="00A53DC8">
        <w:t>-</w:t>
      </w:r>
      <w:r w:rsidRPr="00A53DC8">
        <w:tab/>
        <w:t xml:space="preserve">For an extensive period of time (e.g. 5 seconds), the MTSI client in terminal consistently receives ANBR messages with values significantly below the video bitrate sent (as estimated by the receiving MTSI client in terminal) from the remote peer </w:t>
      </w:r>
    </w:p>
    <w:p w:rsidR="003A1CC3" w:rsidRPr="00A53DC8" w:rsidRDefault="003A1CC3" w:rsidP="003A1CC3">
      <w:pPr>
        <w:ind w:left="567" w:hanging="283"/>
      </w:pPr>
      <w:r w:rsidRPr="00A53DC8">
        <w:t>Then the MTSI client in terminal may re-negotiate the session:</w:t>
      </w:r>
    </w:p>
    <w:p w:rsidR="003A1CC3" w:rsidRPr="00A53DC8" w:rsidRDefault="003A1CC3" w:rsidP="003A1CC3">
      <w:pPr>
        <w:pStyle w:val="B10"/>
      </w:pPr>
      <w:r w:rsidRPr="00A53DC8">
        <w:t>-</w:t>
      </w:r>
      <w:r w:rsidRPr="00A53DC8">
        <w:tab/>
        <w:t>To set the session bitrate for video (see clause 6.2.5) to a value corresponding to the minimum of the received ANBR and GBR (if &gt; 0); or</w:t>
      </w:r>
    </w:p>
    <w:p w:rsidR="003A1CC3" w:rsidRPr="00A53DC8" w:rsidRDefault="003A1CC3" w:rsidP="003A1CC3">
      <w:pPr>
        <w:pStyle w:val="B10"/>
      </w:pPr>
      <w:r w:rsidRPr="00A53DC8">
        <w:t>-</w:t>
      </w:r>
      <w:r w:rsidRPr="00A53DC8">
        <w:tab/>
        <w:t>To turn video off</w:t>
      </w:r>
    </w:p>
    <w:p w:rsidR="003A1CC3" w:rsidRPr="00A53DC8" w:rsidRDefault="003A1CC3" w:rsidP="003A1CC3">
      <w:pPr>
        <w:pStyle w:val="NO"/>
      </w:pPr>
      <w:r w:rsidRPr="00A53DC8">
        <w:t>NOTE 1:</w:t>
      </w:r>
      <w:r w:rsidRPr="00A53DC8">
        <w:tab/>
        <w:t>An ANBR below GBR does not change the GBR semantics in any way. GBR is defined as a guarantee that for a packet stream not exceeding the GBR, 98 percent of the packets do not experience a delay exceeding the QCI</w:t>
      </w:r>
      <w:r w:rsidR="00D44BAD" w:rsidRPr="00A53DC8">
        <w:t>'</w:t>
      </w:r>
      <w:r w:rsidRPr="00A53DC8">
        <w:t>s Packet Delay Budget (see clause 6.1.7.2 of 3GPP TS 23.303 [90]). Temporarily reducing bitrate below GBR to comply with an ANBR can increase the probability that loss and/or delay can be kept within the bounds set by the used QCI.</w:t>
      </w:r>
    </w:p>
    <w:p w:rsidR="003A1CC3" w:rsidRPr="00A53DC8" w:rsidRDefault="003A1CC3" w:rsidP="003A1CC3">
      <w:pPr>
        <w:pStyle w:val="NO"/>
      </w:pPr>
      <w:r w:rsidRPr="00A53DC8">
        <w:t>NOTE 2:</w:t>
      </w:r>
      <w:r w:rsidRPr="00A53DC8">
        <w:tab/>
        <w:t>For GBR=MBR bearers, an ANBR below the GBR can frequently be supported by the negotiated codec configuration.</w:t>
      </w:r>
    </w:p>
    <w:p w:rsidR="003A1CC3" w:rsidRPr="00A53DC8" w:rsidRDefault="003A1CC3" w:rsidP="003A1CC3">
      <w:pPr>
        <w:pStyle w:val="NO"/>
      </w:pPr>
      <w:r w:rsidRPr="00A53DC8">
        <w:t>NOTE 3:</w:t>
      </w:r>
      <w:r w:rsidRPr="00A53DC8">
        <w:tab/>
        <w:t>For GBR&lt;MBR bearers, an ANBR below the GBR can typically not be supported by the negotiated codec configuration.</w:t>
      </w:r>
    </w:p>
    <w:p w:rsidR="003A1CC3" w:rsidRPr="00A53DC8" w:rsidRDefault="003A1CC3" w:rsidP="00482465">
      <w:pPr>
        <w:pStyle w:val="TAL"/>
      </w:pPr>
      <w:r w:rsidRPr="00A53DC8">
        <w:lastRenderedPageBreak/>
        <w:t>NOTE 4:</w:t>
      </w:r>
      <w:r w:rsidRPr="00A53DC8">
        <w:tab/>
        <w:t>If the above conditions are not met, the MTSI client in terminal will ignore ANBR values below the GBR (see also clause 10.7.2).</w:t>
      </w:r>
    </w:p>
    <w:p w:rsidR="003A1CC3" w:rsidRPr="00A53DC8" w:rsidRDefault="003A1CC3" w:rsidP="003A1CC3">
      <w:r w:rsidRPr="00A53DC8">
        <w:t>[TS 26.114, clause 7.3.1]:</w:t>
      </w:r>
    </w:p>
    <w:p w:rsidR="003A1CC3" w:rsidRPr="00A53DC8" w:rsidRDefault="003A1CC3" w:rsidP="003A1CC3">
      <w:r w:rsidRPr="00A53DC8">
        <w:t>The RTP implementation shall include an RTCP implementation.</w:t>
      </w:r>
    </w:p>
    <w:p w:rsidR="003A1CC3" w:rsidRPr="00A53DC8" w:rsidRDefault="003A1CC3" w:rsidP="003A1CC3">
      <w:r w:rsidRPr="00A53DC8">
        <w:t xml:space="preserve">For a given RTP based media stream, the MTSI client in terminal shall use the same port number for sending and receiving RTCP packets. This facilitates interworking with fixed/broadband access. However, the MTSI client shall accept RTCP packets that are not received from the same remote port where RTCP packets are sent by the MTSI client. </w:t>
      </w:r>
    </w:p>
    <w:p w:rsidR="003A1CC3" w:rsidRPr="00A53DC8" w:rsidRDefault="003A1CC3" w:rsidP="003A1CC3">
      <w:r w:rsidRPr="00A53DC8">
        <w:t>The bandwidth for RTCP traffic shall be described using the "RS" and "RR" SDP bandwidth modifiers at media level, as specified by RFC 3556 [42]. Therefore, an MTSI client shall include the "b=RS:" and "b=RR:" fields in SDP, and shall be able to interpret them. There shall be an upper limit on the allowed RTCP bandwidth for each RTP session signalled by the MTSI client. This limit is defined as follows:</w:t>
      </w:r>
    </w:p>
    <w:p w:rsidR="003A1CC3" w:rsidRPr="00A53DC8" w:rsidRDefault="003A1CC3" w:rsidP="003A1CC3">
      <w:pPr>
        <w:pStyle w:val="B10"/>
      </w:pPr>
      <w:r w:rsidRPr="00A53DC8">
        <w:t>-</w:t>
      </w:r>
      <w:r w:rsidRPr="00A53DC8">
        <w:tab/>
        <w:t>8 000 bps for the RS field (at media level);</w:t>
      </w:r>
    </w:p>
    <w:p w:rsidR="003A1CC3" w:rsidRPr="00A53DC8" w:rsidRDefault="003A1CC3" w:rsidP="003A1CC3">
      <w:pPr>
        <w:pStyle w:val="B10"/>
      </w:pPr>
      <w:r w:rsidRPr="00A53DC8">
        <w:t>-</w:t>
      </w:r>
      <w:r w:rsidRPr="00A53DC8">
        <w:tab/>
        <w:t>6 000 bps for the RR field (at media level).</w:t>
      </w:r>
    </w:p>
    <w:p w:rsidR="003A1CC3" w:rsidRPr="00A53DC8" w:rsidRDefault="003A1CC3" w:rsidP="003A1CC3">
      <w:r w:rsidRPr="00A53DC8">
        <w:t>The RS and RR values included in the SDP answer should be treated as the negotiated values for the session and should be used to calculate the total RTCP bandwidth for all terminals in the session.</w:t>
      </w:r>
    </w:p>
    <w:p w:rsidR="003A1CC3" w:rsidRPr="00A53DC8" w:rsidRDefault="003A1CC3" w:rsidP="003A1CC3">
      <w:r w:rsidRPr="00A53DC8">
        <w:t>If the session described in the SDP is a point-to-point speech only session, the MTSI client may request the deactivation of RTCP by setting its RTCP bandwidth modifiers to zero.</w:t>
      </w:r>
    </w:p>
    <w:p w:rsidR="003A1CC3" w:rsidRPr="00A53DC8" w:rsidRDefault="003A1CC3" w:rsidP="003A1CC3">
      <w:r w:rsidRPr="00A53DC8">
        <w:t>If a MTSI client receives SDP bandwidth modifiers for RTCP equal to zero from the originating MTSI client, it should reply (via the SIP protocol) by setting its RTCP bandwidth using SDP bandwidth modifiers with values equal to zero.</w:t>
      </w:r>
    </w:p>
    <w:p w:rsidR="003A1CC3" w:rsidRPr="00A53DC8" w:rsidRDefault="003A1CC3" w:rsidP="003A1CC3">
      <w:r w:rsidRPr="00A53DC8">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rsidR="003A1CC3" w:rsidRPr="00A53DC8" w:rsidRDefault="003A1CC3" w:rsidP="003A1CC3">
      <w:r w:rsidRPr="00A53DC8">
        <w:t>Point-to-point speech only sessions may not require the above functionalities and may therefore turn off RTCP by setting the SDP bandwidth modifiers (RR and RS) to zero. When RTCP is turned off (for point-to-point speech only sessions) and the media is put on hold, the MTSI client should re-negotiate the RTCP bandwidth with the SDP bandwidth modifier RR value set greater than zero, and send RTCP packets (i.e., Receiver Reports) to the other end. This allows the remote end to detect link aliveness during hold. When media is resumed, the resuming MTSI client should request to turn off the RTCP sending again through a re-negotiation of the RTCP bandwidth with SDP bandwidth modifiers equal to zero.</w:t>
      </w:r>
    </w:p>
    <w:p w:rsidR="003A1CC3" w:rsidRPr="00A53DC8" w:rsidRDefault="003A1CC3" w:rsidP="003A1CC3">
      <w:r w:rsidRPr="00A53DC8">
        <w:t>When RTCP is turned off (for point-to-point speech only sessions) and if sending of an additional associated RTP stream becomes required and both RTP streams need to be synchronized, or if transport feedback due to lack of end-to-end QoS guarantees is needed, a MTSI client should re-negotiate the bandwidth for RTCP by sending an SDP with the RR bandwidth modifier greater than zero. Setting the RR bandwidth modifier greater than zero allows sending of RTCP Receiver Reports even when the session is put on hold and neither terminal is actively sending RTP media.</w:t>
      </w:r>
    </w:p>
    <w:p w:rsidR="003A1CC3" w:rsidRPr="00A53DC8" w:rsidRDefault="003A1CC3" w:rsidP="00482465">
      <w:pPr>
        <w:pStyle w:val="TAL"/>
      </w:pPr>
      <w:r w:rsidRPr="00A53DC8">
        <w:t>NOTE 1:</w:t>
      </w:r>
      <w:r w:rsidRPr="00A53DC8">
        <w:tab/>
        <w:t>Deactivating RTCP will disable the adaptation mechanism for speech defined in clause 10.2.</w:t>
      </w:r>
    </w:p>
    <w:p w:rsidR="003A1CC3" w:rsidRPr="00A53DC8" w:rsidRDefault="003A1CC3" w:rsidP="00EB3D4C">
      <w:pPr>
        <w:pStyle w:val="Heading3"/>
        <w:rPr>
          <w:rFonts w:eastAsia="MS Gothic"/>
        </w:rPr>
      </w:pPr>
      <w:bookmarkStart w:id="482" w:name="_Toc42778742"/>
      <w:bookmarkStart w:id="483" w:name="_Toc42785189"/>
      <w:bookmarkStart w:id="484" w:name="_Toc43210206"/>
      <w:bookmarkStart w:id="485" w:name="_Toc51948432"/>
      <w:bookmarkStart w:id="486" w:name="_Toc52162505"/>
      <w:bookmarkStart w:id="487" w:name="_Toc60916109"/>
      <w:r w:rsidRPr="00A53DC8">
        <w:rPr>
          <w:rFonts w:eastAsia="MS Gothic"/>
        </w:rPr>
        <w:t>7.4.3</w:t>
      </w:r>
      <w:r w:rsidRPr="00A53DC8">
        <w:rPr>
          <w:rFonts w:eastAsia="MS Gothic"/>
        </w:rPr>
        <w:tab/>
        <w:t>Test description</w:t>
      </w:r>
      <w:bookmarkEnd w:id="482"/>
      <w:bookmarkEnd w:id="483"/>
      <w:bookmarkEnd w:id="484"/>
      <w:bookmarkEnd w:id="485"/>
      <w:bookmarkEnd w:id="486"/>
      <w:bookmarkEnd w:id="487"/>
    </w:p>
    <w:p w:rsidR="003A1CC3" w:rsidRPr="00A53DC8" w:rsidRDefault="003A1CC3" w:rsidP="00CF618F">
      <w:pPr>
        <w:pStyle w:val="Heading4"/>
      </w:pPr>
      <w:bookmarkStart w:id="488" w:name="_Toc43210207"/>
      <w:bookmarkStart w:id="489" w:name="_Toc51948433"/>
      <w:bookmarkStart w:id="490" w:name="_Toc52162506"/>
      <w:bookmarkStart w:id="491" w:name="_Toc60916110"/>
      <w:r w:rsidRPr="00A53DC8">
        <w:t>7.4.3.1</w:t>
      </w:r>
      <w:r w:rsidRPr="00A53DC8">
        <w:tab/>
        <w:t>Pre-test conditions</w:t>
      </w:r>
      <w:bookmarkEnd w:id="488"/>
      <w:bookmarkEnd w:id="489"/>
      <w:bookmarkEnd w:id="490"/>
      <w:bookmarkEnd w:id="491"/>
    </w:p>
    <w:p w:rsidR="003A1CC3" w:rsidRPr="00A53DC8" w:rsidRDefault="003A1CC3" w:rsidP="003A1CC3">
      <w:pPr>
        <w:pStyle w:val="H6"/>
        <w:rPr>
          <w:rFonts w:cs="Arial"/>
        </w:rPr>
      </w:pPr>
      <w:r w:rsidRPr="00A53DC8">
        <w:rPr>
          <w:rFonts w:cs="Arial"/>
        </w:rPr>
        <w:t>System Simulator:</w:t>
      </w:r>
    </w:p>
    <w:p w:rsidR="003A1CC3" w:rsidRPr="00A53DC8" w:rsidRDefault="003A1CC3" w:rsidP="003A1CC3">
      <w:pPr>
        <w:pStyle w:val="B10"/>
        <w:rPr>
          <w:lang w:eastAsia="sv-SE"/>
        </w:rPr>
      </w:pPr>
      <w:r w:rsidRPr="00A53DC8">
        <w:t>-</w:t>
      </w:r>
      <w:r w:rsidRPr="00A53DC8">
        <w:tab/>
        <w:t>1 NR Cell connected to 5GC, default parameters.</w:t>
      </w:r>
    </w:p>
    <w:p w:rsidR="003A1CC3" w:rsidRPr="00A53DC8" w:rsidRDefault="003A1CC3" w:rsidP="003A1CC3">
      <w:pPr>
        <w:pStyle w:val="H6"/>
      </w:pPr>
      <w:r w:rsidRPr="00A53DC8">
        <w:t>UE:</w:t>
      </w:r>
    </w:p>
    <w:p w:rsidR="003A1CC3" w:rsidRPr="00A53DC8" w:rsidRDefault="003A1CC3" w:rsidP="003A1CC3">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3A1CC3" w:rsidRPr="00A53DC8" w:rsidRDefault="003A1CC3" w:rsidP="003A1CC3">
      <w:pPr>
        <w:pStyle w:val="B10"/>
        <w:rPr>
          <w:snapToGrid w:val="0"/>
        </w:rPr>
      </w:pPr>
      <w:r w:rsidRPr="00A53DC8">
        <w:t>-</w:t>
      </w:r>
      <w:r w:rsidRPr="00A53DC8">
        <w:tab/>
        <w:t xml:space="preserve">The </w:t>
      </w:r>
      <w:r w:rsidRPr="00A53DC8">
        <w:rPr>
          <w:snapToGrid w:val="0"/>
        </w:rPr>
        <w:t>UE is configured to register for IMS after switch on.</w:t>
      </w:r>
    </w:p>
    <w:p w:rsidR="003A1CC3" w:rsidRPr="00A53DC8" w:rsidRDefault="003A1CC3" w:rsidP="003A1CC3">
      <w:pPr>
        <w:pStyle w:val="H6"/>
        <w:rPr>
          <w:rFonts w:cs="Arial"/>
        </w:rPr>
      </w:pPr>
      <w:r w:rsidRPr="00A53DC8">
        <w:rPr>
          <w:rFonts w:cs="Arial"/>
        </w:rPr>
        <w:lastRenderedPageBreak/>
        <w:t>Preamble:</w:t>
      </w:r>
    </w:p>
    <w:p w:rsidR="003A1CC3" w:rsidRPr="00A53DC8" w:rsidRDefault="003A1CC3" w:rsidP="00482465">
      <w:pPr>
        <w:rPr>
          <w:snapToGrid w:val="0"/>
        </w:rPr>
      </w:pPr>
      <w:r w:rsidRPr="00A53DC8">
        <w:t>-</w:t>
      </w:r>
      <w:r w:rsidRPr="00A53DC8">
        <w:tab/>
      </w:r>
      <w:r w:rsidRPr="00A53DC8">
        <w:rPr>
          <w:snapToGrid w:val="0"/>
        </w:rPr>
        <w:t>UE is in state 1N-A and registered to IMS</w:t>
      </w:r>
    </w:p>
    <w:p w:rsidR="003A1CC3" w:rsidRPr="00A53DC8" w:rsidRDefault="003A1CC3" w:rsidP="00CF618F">
      <w:pPr>
        <w:pStyle w:val="Heading4"/>
        <w:rPr>
          <w:snapToGrid w:val="0"/>
        </w:rPr>
      </w:pPr>
      <w:bookmarkStart w:id="492" w:name="_Toc43210208"/>
      <w:bookmarkStart w:id="493" w:name="_Toc51948434"/>
      <w:bookmarkStart w:id="494" w:name="_Toc52162507"/>
      <w:bookmarkStart w:id="495" w:name="_Toc60916111"/>
      <w:r w:rsidRPr="00A53DC8">
        <w:t>7.4.3.2</w:t>
      </w:r>
      <w:r w:rsidRPr="00A53DC8">
        <w:tab/>
      </w:r>
      <w:r w:rsidRPr="00A53DC8">
        <w:rPr>
          <w:snapToGrid w:val="0"/>
        </w:rPr>
        <w:t>Test procedure sequence</w:t>
      </w:r>
      <w:bookmarkEnd w:id="492"/>
      <w:bookmarkEnd w:id="493"/>
      <w:bookmarkEnd w:id="494"/>
      <w:bookmarkEnd w:id="495"/>
    </w:p>
    <w:p w:rsidR="003A1CC3" w:rsidRPr="00A53DC8" w:rsidRDefault="003A1CC3" w:rsidP="003A1CC3">
      <w:pPr>
        <w:pStyle w:val="TH"/>
        <w:rPr>
          <w:rFonts w:cs="Arial"/>
        </w:rPr>
      </w:pPr>
      <w:r w:rsidRPr="00A53DC8">
        <w:rPr>
          <w:rFonts w:cs="Arial"/>
        </w:rPr>
        <w:t>Table 7.4.3.2-1: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9"/>
        <w:gridCol w:w="720"/>
        <w:gridCol w:w="2880"/>
        <w:gridCol w:w="567"/>
        <w:gridCol w:w="850"/>
      </w:tblGrid>
      <w:tr w:rsidR="003A1CC3" w:rsidRPr="00A53DC8" w:rsidTr="003D7C05">
        <w:trPr>
          <w:jc w:val="center"/>
        </w:trPr>
        <w:tc>
          <w:tcPr>
            <w:tcW w:w="567" w:type="dxa"/>
            <w:tcBorders>
              <w:bottom w:val="nil"/>
            </w:tcBorders>
          </w:tcPr>
          <w:p w:rsidR="003A1CC3" w:rsidRPr="00A53DC8" w:rsidRDefault="003A1CC3" w:rsidP="00A20284">
            <w:pPr>
              <w:pStyle w:val="TAH"/>
              <w:ind w:left="400" w:hanging="400"/>
            </w:pPr>
            <w:r w:rsidRPr="00A53DC8">
              <w:t>St</w:t>
            </w:r>
          </w:p>
        </w:tc>
        <w:tc>
          <w:tcPr>
            <w:tcW w:w="3969" w:type="dxa"/>
          </w:tcPr>
          <w:p w:rsidR="003A1CC3" w:rsidRPr="00A53DC8" w:rsidRDefault="003A1CC3" w:rsidP="00A20284">
            <w:pPr>
              <w:pStyle w:val="TAH"/>
              <w:ind w:left="400" w:hanging="400"/>
            </w:pPr>
            <w:r w:rsidRPr="00A53DC8">
              <w:t>Procedure</w:t>
            </w:r>
          </w:p>
        </w:tc>
        <w:tc>
          <w:tcPr>
            <w:tcW w:w="2880" w:type="dxa"/>
            <w:gridSpan w:val="2"/>
          </w:tcPr>
          <w:p w:rsidR="003A1CC3" w:rsidRPr="00A53DC8" w:rsidRDefault="003A1CC3" w:rsidP="00A20284">
            <w:pPr>
              <w:pStyle w:val="TAH"/>
              <w:ind w:left="400" w:hanging="400"/>
            </w:pPr>
            <w:r w:rsidRPr="00A53DC8">
              <w:t>Message Sequence</w:t>
            </w:r>
          </w:p>
        </w:tc>
        <w:tc>
          <w:tcPr>
            <w:tcW w:w="567" w:type="dxa"/>
            <w:tcBorders>
              <w:bottom w:val="nil"/>
            </w:tcBorders>
          </w:tcPr>
          <w:p w:rsidR="003A1CC3" w:rsidRPr="00A53DC8" w:rsidRDefault="003A1CC3" w:rsidP="00A20284">
            <w:pPr>
              <w:pStyle w:val="TAH"/>
            </w:pPr>
            <w:r w:rsidRPr="00A53DC8">
              <w:t>TP</w:t>
            </w:r>
          </w:p>
        </w:tc>
        <w:tc>
          <w:tcPr>
            <w:tcW w:w="850" w:type="dxa"/>
            <w:tcBorders>
              <w:bottom w:val="nil"/>
            </w:tcBorders>
          </w:tcPr>
          <w:p w:rsidR="003A1CC3" w:rsidRPr="00A53DC8" w:rsidRDefault="003A1CC3" w:rsidP="00A20284">
            <w:pPr>
              <w:pStyle w:val="TAH"/>
            </w:pPr>
            <w:r w:rsidRPr="00A53DC8">
              <w:t>Verdict</w:t>
            </w:r>
          </w:p>
        </w:tc>
      </w:tr>
      <w:tr w:rsidR="003A1CC3" w:rsidRPr="00A53DC8" w:rsidTr="003D7C05">
        <w:trPr>
          <w:jc w:val="center"/>
        </w:trPr>
        <w:tc>
          <w:tcPr>
            <w:tcW w:w="567" w:type="dxa"/>
            <w:tcBorders>
              <w:top w:val="nil"/>
            </w:tcBorders>
          </w:tcPr>
          <w:p w:rsidR="003A1CC3" w:rsidRPr="00A53DC8" w:rsidRDefault="003A1CC3" w:rsidP="00A20284">
            <w:pPr>
              <w:pStyle w:val="TAH"/>
            </w:pPr>
          </w:p>
        </w:tc>
        <w:tc>
          <w:tcPr>
            <w:tcW w:w="3969" w:type="dxa"/>
          </w:tcPr>
          <w:p w:rsidR="003A1CC3" w:rsidRPr="00A53DC8" w:rsidRDefault="003A1CC3" w:rsidP="00A20284">
            <w:pPr>
              <w:pStyle w:val="TAH"/>
            </w:pPr>
          </w:p>
        </w:tc>
        <w:tc>
          <w:tcPr>
            <w:tcW w:w="720" w:type="dxa"/>
          </w:tcPr>
          <w:p w:rsidR="003A1CC3" w:rsidRPr="00A53DC8" w:rsidRDefault="003A1CC3" w:rsidP="00A20284">
            <w:pPr>
              <w:pStyle w:val="TAH"/>
            </w:pPr>
            <w:r w:rsidRPr="00A53DC8">
              <w:t>U - S</w:t>
            </w:r>
          </w:p>
        </w:tc>
        <w:tc>
          <w:tcPr>
            <w:tcW w:w="2880" w:type="dxa"/>
          </w:tcPr>
          <w:p w:rsidR="003A1CC3" w:rsidRPr="00A53DC8" w:rsidRDefault="003A1CC3" w:rsidP="00A20284">
            <w:pPr>
              <w:pStyle w:val="TAH"/>
            </w:pPr>
            <w:r w:rsidRPr="00A53DC8">
              <w:t>Message</w:t>
            </w:r>
          </w:p>
        </w:tc>
        <w:tc>
          <w:tcPr>
            <w:tcW w:w="567" w:type="dxa"/>
            <w:tcBorders>
              <w:top w:val="nil"/>
            </w:tcBorders>
          </w:tcPr>
          <w:p w:rsidR="003A1CC3" w:rsidRPr="00A53DC8" w:rsidRDefault="003A1CC3" w:rsidP="00A20284">
            <w:pPr>
              <w:pStyle w:val="TAH"/>
            </w:pPr>
          </w:p>
        </w:tc>
        <w:tc>
          <w:tcPr>
            <w:tcW w:w="850" w:type="dxa"/>
            <w:tcBorders>
              <w:top w:val="nil"/>
            </w:tcBorders>
          </w:tcPr>
          <w:p w:rsidR="003A1CC3" w:rsidRPr="00A53DC8" w:rsidRDefault="003A1CC3" w:rsidP="00A20284">
            <w:pPr>
              <w:pStyle w:val="TAH"/>
            </w:pPr>
          </w:p>
        </w:tc>
      </w:tr>
      <w:tr w:rsidR="003A1CC3" w:rsidRPr="00A53DC8" w:rsidTr="003D7C05">
        <w:trPr>
          <w:jc w:val="center"/>
        </w:trPr>
        <w:tc>
          <w:tcPr>
            <w:tcW w:w="567" w:type="dxa"/>
          </w:tcPr>
          <w:p w:rsidR="003A1CC3" w:rsidRPr="00A53DC8" w:rsidRDefault="003A1CC3" w:rsidP="00A20284">
            <w:pPr>
              <w:pStyle w:val="TAC"/>
            </w:pPr>
            <w:r w:rsidRPr="00A53DC8">
              <w:t>1</w:t>
            </w:r>
          </w:p>
        </w:tc>
        <w:tc>
          <w:tcPr>
            <w:tcW w:w="3969" w:type="dxa"/>
          </w:tcPr>
          <w:p w:rsidR="003A1CC3" w:rsidRPr="00A53DC8" w:rsidRDefault="003A1CC3" w:rsidP="00A20284">
            <w:pPr>
              <w:pStyle w:val="TAL"/>
            </w:pPr>
            <w:r w:rsidRPr="00A53DC8">
              <w:t>UE is made to attempt an IMS voice call.</w:t>
            </w:r>
          </w:p>
        </w:tc>
        <w:tc>
          <w:tcPr>
            <w:tcW w:w="720" w:type="dxa"/>
          </w:tcPr>
          <w:p w:rsidR="003A1CC3" w:rsidRPr="00A53DC8" w:rsidRDefault="003A1CC3" w:rsidP="00A20284">
            <w:pPr>
              <w:pStyle w:val="TAC"/>
            </w:pPr>
          </w:p>
        </w:tc>
        <w:tc>
          <w:tcPr>
            <w:tcW w:w="2880" w:type="dxa"/>
          </w:tcPr>
          <w:p w:rsidR="003A1CC3" w:rsidRPr="00A53DC8" w:rsidRDefault="003A1CC3" w:rsidP="00A20284">
            <w:pPr>
              <w:pStyle w:val="TAL"/>
            </w:pP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2</w:t>
            </w:r>
          </w:p>
        </w:tc>
        <w:tc>
          <w:tcPr>
            <w:tcW w:w="3969" w:type="dxa"/>
          </w:tcPr>
          <w:p w:rsidR="003A1CC3" w:rsidRPr="00A53DC8" w:rsidRDefault="003A1CC3" w:rsidP="00A20284">
            <w:pPr>
              <w:pStyle w:val="TAL"/>
            </w:pPr>
            <w:r w:rsidRPr="00A53DC8">
              <w:t>Step 1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INVITE</w:t>
            </w:r>
          </w:p>
        </w:tc>
        <w:tc>
          <w:tcPr>
            <w:tcW w:w="567" w:type="dxa"/>
          </w:tcPr>
          <w:p w:rsidR="003A1CC3" w:rsidRPr="00A53DC8" w:rsidRDefault="003A1CC3" w:rsidP="00A20284">
            <w:pPr>
              <w:pStyle w:val="TAC"/>
            </w:pPr>
            <w:r w:rsidRPr="00A53DC8">
              <w:t>1</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3</w:t>
            </w:r>
          </w:p>
        </w:tc>
        <w:tc>
          <w:tcPr>
            <w:tcW w:w="3969" w:type="dxa"/>
          </w:tcPr>
          <w:p w:rsidR="003A1CC3" w:rsidRPr="00A53DC8" w:rsidRDefault="003A1CC3" w:rsidP="00A20284">
            <w:pPr>
              <w:pStyle w:val="TAL"/>
            </w:pPr>
            <w:r w:rsidRPr="00A53DC8">
              <w:t>Step 2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100 Trying</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4</w:t>
            </w:r>
          </w:p>
        </w:tc>
        <w:tc>
          <w:tcPr>
            <w:tcW w:w="3969" w:type="dxa"/>
          </w:tcPr>
          <w:p w:rsidR="003A1CC3" w:rsidRPr="00A53DC8" w:rsidRDefault="003A1CC3" w:rsidP="00A20284">
            <w:pPr>
              <w:pStyle w:val="TAL"/>
            </w:pPr>
            <w:r w:rsidRPr="00A53DC8">
              <w:t>Step 3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183 Session Progress</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5</w:t>
            </w:r>
          </w:p>
        </w:tc>
        <w:tc>
          <w:tcPr>
            <w:tcW w:w="3969" w:type="dxa"/>
          </w:tcPr>
          <w:p w:rsidR="003A1CC3" w:rsidRPr="00A53DC8" w:rsidRDefault="003A1CC3" w:rsidP="00A20284">
            <w:pPr>
              <w:pStyle w:val="TAL"/>
            </w:pPr>
            <w:r w:rsidRPr="00A53DC8">
              <w:t>Step 4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PRACK</w:t>
            </w:r>
          </w:p>
        </w:tc>
        <w:tc>
          <w:tcPr>
            <w:tcW w:w="567" w:type="dxa"/>
          </w:tcPr>
          <w:p w:rsidR="003A1CC3" w:rsidRPr="00A53DC8" w:rsidRDefault="003A1CC3" w:rsidP="00A20284">
            <w:pPr>
              <w:pStyle w:val="TAC"/>
            </w:pPr>
            <w:r w:rsidRPr="00A53DC8">
              <w:t>2</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6</w:t>
            </w:r>
          </w:p>
        </w:tc>
        <w:tc>
          <w:tcPr>
            <w:tcW w:w="3969" w:type="dxa"/>
          </w:tcPr>
          <w:p w:rsidR="003A1CC3" w:rsidRPr="00A53DC8" w:rsidRDefault="003A1CC3" w:rsidP="00A20284">
            <w:pPr>
              <w:pStyle w:val="TAL"/>
            </w:pPr>
            <w:r w:rsidRPr="00A53DC8">
              <w:t>Step 5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7</w:t>
            </w:r>
          </w:p>
        </w:tc>
        <w:tc>
          <w:tcPr>
            <w:tcW w:w="3969" w:type="dxa"/>
          </w:tcPr>
          <w:p w:rsidR="003A1CC3" w:rsidRPr="00A53DC8" w:rsidRDefault="003A1CC3" w:rsidP="00A20284">
            <w:pPr>
              <w:pStyle w:val="TAL"/>
            </w:pPr>
            <w:r w:rsidRPr="00A53DC8">
              <w:t>Step 6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UPDATE</w:t>
            </w:r>
          </w:p>
        </w:tc>
        <w:tc>
          <w:tcPr>
            <w:tcW w:w="567" w:type="dxa"/>
          </w:tcPr>
          <w:p w:rsidR="003A1CC3" w:rsidRPr="00A53DC8" w:rsidRDefault="003A1CC3" w:rsidP="00A20284">
            <w:pPr>
              <w:pStyle w:val="TAC"/>
            </w:pPr>
            <w:r w:rsidRPr="00A53DC8">
              <w:t>3</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8</w:t>
            </w:r>
          </w:p>
        </w:tc>
        <w:tc>
          <w:tcPr>
            <w:tcW w:w="3969" w:type="dxa"/>
          </w:tcPr>
          <w:p w:rsidR="003A1CC3" w:rsidRPr="00A53DC8" w:rsidRDefault="003A1CC3" w:rsidP="00A20284">
            <w:pPr>
              <w:pStyle w:val="TAL"/>
            </w:pPr>
            <w:r w:rsidRPr="00A53DC8">
              <w:t>Step 7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9</w:t>
            </w:r>
          </w:p>
        </w:tc>
        <w:tc>
          <w:tcPr>
            <w:tcW w:w="3969" w:type="dxa"/>
          </w:tcPr>
          <w:p w:rsidR="003A1CC3" w:rsidRPr="00A53DC8" w:rsidRDefault="003A1CC3" w:rsidP="00A20284">
            <w:pPr>
              <w:pStyle w:val="TAL"/>
            </w:pPr>
            <w:r w:rsidRPr="00A53DC8">
              <w:t>Step 8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180 Ringing</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10</w:t>
            </w:r>
          </w:p>
        </w:tc>
        <w:tc>
          <w:tcPr>
            <w:tcW w:w="3969" w:type="dxa"/>
          </w:tcPr>
          <w:p w:rsidR="003A1CC3" w:rsidRPr="00A53DC8" w:rsidRDefault="003A1CC3" w:rsidP="00A20284">
            <w:pPr>
              <w:pStyle w:val="TAL"/>
            </w:pPr>
            <w:r w:rsidRPr="00A53DC8">
              <w:t>Step 9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PRACK</w:t>
            </w:r>
          </w:p>
        </w:tc>
        <w:tc>
          <w:tcPr>
            <w:tcW w:w="567" w:type="dxa"/>
          </w:tcPr>
          <w:p w:rsidR="003A1CC3" w:rsidRPr="00A53DC8" w:rsidRDefault="003A1CC3" w:rsidP="00A20284">
            <w:pPr>
              <w:pStyle w:val="TAC"/>
            </w:pPr>
            <w:r w:rsidRPr="00A53DC8">
              <w:t>4</w:t>
            </w:r>
          </w:p>
        </w:tc>
        <w:tc>
          <w:tcPr>
            <w:tcW w:w="850" w:type="dxa"/>
          </w:tcPr>
          <w:p w:rsidR="003A1CC3" w:rsidRPr="00A53DC8" w:rsidRDefault="003A1CC3" w:rsidP="00A20284">
            <w:pPr>
              <w:pStyle w:val="TAC"/>
            </w:pPr>
            <w:r w:rsidRPr="00A53DC8">
              <w:t>P</w:t>
            </w: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11</w:t>
            </w:r>
          </w:p>
        </w:tc>
        <w:tc>
          <w:tcPr>
            <w:tcW w:w="3969" w:type="dxa"/>
          </w:tcPr>
          <w:p w:rsidR="003A1CC3" w:rsidRPr="00A53DC8" w:rsidRDefault="003A1CC3" w:rsidP="00A20284">
            <w:pPr>
              <w:pStyle w:val="TAL"/>
            </w:pPr>
            <w:r w:rsidRPr="00A53DC8">
              <w:t>Step 10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12</w:t>
            </w:r>
          </w:p>
        </w:tc>
        <w:tc>
          <w:tcPr>
            <w:tcW w:w="3969" w:type="dxa"/>
          </w:tcPr>
          <w:p w:rsidR="003A1CC3" w:rsidRPr="00A53DC8" w:rsidRDefault="003A1CC3" w:rsidP="00A20284">
            <w:pPr>
              <w:pStyle w:val="TAL"/>
            </w:pPr>
            <w:r w:rsidRPr="00A53DC8">
              <w:t>Step 11 of Annex A.4.1 happens</w:t>
            </w:r>
          </w:p>
        </w:tc>
        <w:tc>
          <w:tcPr>
            <w:tcW w:w="720" w:type="dxa"/>
          </w:tcPr>
          <w:p w:rsidR="003A1CC3" w:rsidRPr="00A53DC8" w:rsidRDefault="003A1CC3" w:rsidP="00A20284">
            <w:pPr>
              <w:pStyle w:val="TAC"/>
            </w:pPr>
            <w:r w:rsidRPr="00A53DC8">
              <w:t>&lt;--</w:t>
            </w:r>
          </w:p>
        </w:tc>
        <w:tc>
          <w:tcPr>
            <w:tcW w:w="2880" w:type="dxa"/>
          </w:tcPr>
          <w:p w:rsidR="003A1CC3" w:rsidRPr="00A53DC8" w:rsidRDefault="003A1CC3" w:rsidP="00A20284">
            <w:pPr>
              <w:pStyle w:val="TAL"/>
            </w:pPr>
            <w:r w:rsidRPr="00A53DC8">
              <w:t>200 OK</w:t>
            </w:r>
          </w:p>
        </w:tc>
        <w:tc>
          <w:tcPr>
            <w:tcW w:w="567" w:type="dxa"/>
          </w:tcPr>
          <w:p w:rsidR="003A1CC3" w:rsidRPr="00A53DC8" w:rsidRDefault="003A1CC3" w:rsidP="00A20284">
            <w:pPr>
              <w:pStyle w:val="TAC"/>
            </w:pPr>
          </w:p>
        </w:tc>
        <w:tc>
          <w:tcPr>
            <w:tcW w:w="850" w:type="dxa"/>
          </w:tcPr>
          <w:p w:rsidR="003A1CC3" w:rsidRPr="00A53DC8" w:rsidRDefault="003A1CC3" w:rsidP="00A20284">
            <w:pPr>
              <w:pStyle w:val="TAC"/>
            </w:pPr>
          </w:p>
        </w:tc>
      </w:tr>
      <w:tr w:rsidR="003A1CC3" w:rsidRPr="00A53DC8" w:rsidTr="003D7C05">
        <w:trPr>
          <w:jc w:val="center"/>
        </w:trPr>
        <w:tc>
          <w:tcPr>
            <w:tcW w:w="567" w:type="dxa"/>
            <w:shd w:val="clear" w:color="auto" w:fill="auto"/>
          </w:tcPr>
          <w:p w:rsidR="003A1CC3" w:rsidRPr="00A53DC8" w:rsidRDefault="003A1CC3" w:rsidP="00A20284">
            <w:pPr>
              <w:pStyle w:val="TAC"/>
            </w:pPr>
            <w:r w:rsidRPr="00A53DC8">
              <w:t>13</w:t>
            </w:r>
          </w:p>
        </w:tc>
        <w:tc>
          <w:tcPr>
            <w:tcW w:w="3969" w:type="dxa"/>
          </w:tcPr>
          <w:p w:rsidR="003A1CC3" w:rsidRPr="00A53DC8" w:rsidRDefault="003A1CC3" w:rsidP="00A20284">
            <w:pPr>
              <w:pStyle w:val="TAL"/>
            </w:pPr>
            <w:r w:rsidRPr="00A53DC8">
              <w:t>Step 12 of Annex A.4.1 happens</w:t>
            </w:r>
          </w:p>
        </w:tc>
        <w:tc>
          <w:tcPr>
            <w:tcW w:w="720" w:type="dxa"/>
          </w:tcPr>
          <w:p w:rsidR="003A1CC3" w:rsidRPr="00A53DC8" w:rsidRDefault="003A1CC3" w:rsidP="00A20284">
            <w:pPr>
              <w:pStyle w:val="TAC"/>
            </w:pPr>
            <w:r w:rsidRPr="00A53DC8">
              <w:t>--&gt;</w:t>
            </w:r>
          </w:p>
        </w:tc>
        <w:tc>
          <w:tcPr>
            <w:tcW w:w="2880" w:type="dxa"/>
          </w:tcPr>
          <w:p w:rsidR="003A1CC3" w:rsidRPr="00A53DC8" w:rsidRDefault="003A1CC3" w:rsidP="00A20284">
            <w:pPr>
              <w:pStyle w:val="TAL"/>
            </w:pPr>
            <w:r w:rsidRPr="00A53DC8">
              <w:t>ACK</w:t>
            </w:r>
          </w:p>
        </w:tc>
        <w:tc>
          <w:tcPr>
            <w:tcW w:w="567" w:type="dxa"/>
          </w:tcPr>
          <w:p w:rsidR="003A1CC3" w:rsidRPr="00A53DC8" w:rsidRDefault="003A1CC3" w:rsidP="00A20284">
            <w:pPr>
              <w:pStyle w:val="TAC"/>
            </w:pPr>
            <w:r w:rsidRPr="00A53DC8">
              <w:t>5</w:t>
            </w:r>
          </w:p>
        </w:tc>
        <w:tc>
          <w:tcPr>
            <w:tcW w:w="850" w:type="dxa"/>
          </w:tcPr>
          <w:p w:rsidR="003A1CC3" w:rsidRPr="00A53DC8" w:rsidRDefault="003A1CC3" w:rsidP="00A20284">
            <w:pPr>
              <w:pStyle w:val="TAC"/>
            </w:pPr>
            <w:r w:rsidRPr="00A53DC8">
              <w:t>P</w:t>
            </w:r>
          </w:p>
        </w:tc>
      </w:tr>
      <w:tr w:rsidR="00415F53" w:rsidRPr="00A53DC8" w:rsidTr="003D7C05">
        <w:trPr>
          <w:jc w:val="center"/>
        </w:trPr>
        <w:tc>
          <w:tcPr>
            <w:tcW w:w="567" w:type="dxa"/>
            <w:gridSpan w:val="6"/>
            <w:shd w:val="clear" w:color="auto" w:fill="auto"/>
          </w:tcPr>
          <w:p w:rsidR="00415F53" w:rsidRPr="00A53DC8" w:rsidRDefault="00415F53" w:rsidP="00482465">
            <w:pPr>
              <w:pStyle w:val="TAC"/>
              <w:jc w:val="left"/>
            </w:pPr>
            <w:r w:rsidRPr="00A53DC8">
              <w:t xml:space="preserve">NOTE: </w:t>
            </w:r>
            <w:r w:rsidR="00CA5D53" w:rsidRPr="00A53DC8">
              <w:tab/>
            </w:r>
            <w:r w:rsidRPr="00A53DC8">
              <w:t>The test procedure including NR/5GC signalling is specified in TS 38.508 [2</w:t>
            </w:r>
            <w:r w:rsidR="00C32488" w:rsidRPr="00A53DC8">
              <w:t>1</w:t>
            </w:r>
            <w:r w:rsidRPr="00A53DC8">
              <w:t>] subclause 4.9.1</w:t>
            </w:r>
            <w:r w:rsidR="00B533AD" w:rsidRPr="00A53DC8">
              <w:t>5</w:t>
            </w:r>
            <w:r w:rsidRPr="00A53DC8">
              <w:t>.</w:t>
            </w:r>
          </w:p>
        </w:tc>
      </w:tr>
    </w:tbl>
    <w:p w:rsidR="003A1CC3" w:rsidRPr="00A53DC8" w:rsidRDefault="003A1CC3" w:rsidP="003A1CC3"/>
    <w:p w:rsidR="003A1CC3" w:rsidRPr="00A53DC8" w:rsidRDefault="003A1CC3" w:rsidP="00CF618F">
      <w:pPr>
        <w:pStyle w:val="Heading4"/>
      </w:pPr>
      <w:bookmarkStart w:id="496" w:name="_Toc43210209"/>
      <w:bookmarkStart w:id="497" w:name="_Toc51948435"/>
      <w:bookmarkStart w:id="498" w:name="_Toc52162508"/>
      <w:bookmarkStart w:id="499" w:name="_Toc60916112"/>
      <w:r w:rsidRPr="00A53DC8">
        <w:t>7.4.3.3</w:t>
      </w:r>
      <w:r w:rsidRPr="00A53DC8">
        <w:tab/>
        <w:t>Specific message contents</w:t>
      </w:r>
      <w:bookmarkEnd w:id="496"/>
      <w:bookmarkEnd w:id="497"/>
      <w:bookmarkEnd w:id="498"/>
      <w:bookmarkEnd w:id="499"/>
    </w:p>
    <w:p w:rsidR="00BC244A" w:rsidRPr="00A53DC8" w:rsidRDefault="003A1CC3" w:rsidP="003E11B9">
      <w:r w:rsidRPr="00A53DC8">
        <w:t>None as fully described in Annex A.4.1.</w:t>
      </w:r>
    </w:p>
    <w:p w:rsidR="00987512" w:rsidRPr="00A53DC8" w:rsidRDefault="00C8183A" w:rsidP="00987512">
      <w:pPr>
        <w:pStyle w:val="Heading2"/>
        <w:rPr>
          <w:rFonts w:eastAsia="MS Gothic"/>
        </w:rPr>
      </w:pPr>
      <w:bookmarkStart w:id="500" w:name="_Toc42778743"/>
      <w:bookmarkStart w:id="501" w:name="_Toc42785190"/>
      <w:r w:rsidRPr="00A53DC8">
        <w:rPr>
          <w:rFonts w:eastAsia="MS Gothic"/>
        </w:rPr>
        <w:br w:type="page"/>
      </w:r>
      <w:bookmarkStart w:id="502" w:name="_Toc43210210"/>
      <w:bookmarkStart w:id="503" w:name="_Toc51948436"/>
      <w:bookmarkStart w:id="504" w:name="_Toc52162509"/>
      <w:bookmarkStart w:id="505" w:name="_Toc60916113"/>
      <w:r w:rsidR="00987512" w:rsidRPr="00A53DC8">
        <w:rPr>
          <w:rFonts w:eastAsia="MS Gothic"/>
        </w:rPr>
        <w:lastRenderedPageBreak/>
        <w:t>7.5</w:t>
      </w:r>
      <w:r w:rsidR="00987512" w:rsidRPr="00A53DC8">
        <w:rPr>
          <w:rFonts w:eastAsia="MS Gothic"/>
        </w:rPr>
        <w:tab/>
        <w:t>MTSI MO Voice Call without preconditions at both originating UE and terminating UE / 5GS</w:t>
      </w:r>
      <w:bookmarkEnd w:id="500"/>
      <w:bookmarkEnd w:id="501"/>
      <w:bookmarkEnd w:id="502"/>
      <w:bookmarkEnd w:id="503"/>
      <w:bookmarkEnd w:id="504"/>
      <w:bookmarkEnd w:id="505"/>
    </w:p>
    <w:p w:rsidR="00987512" w:rsidRPr="00A53DC8" w:rsidRDefault="00987512" w:rsidP="00EB3D4C">
      <w:pPr>
        <w:pStyle w:val="Heading3"/>
        <w:rPr>
          <w:rFonts w:eastAsia="MS Gothic"/>
        </w:rPr>
      </w:pPr>
      <w:bookmarkStart w:id="506" w:name="_Toc42778744"/>
      <w:bookmarkStart w:id="507" w:name="_Toc42785191"/>
      <w:bookmarkStart w:id="508" w:name="_Toc43210211"/>
      <w:bookmarkStart w:id="509" w:name="_Toc51948437"/>
      <w:bookmarkStart w:id="510" w:name="_Toc52162510"/>
      <w:bookmarkStart w:id="511" w:name="_Toc60916114"/>
      <w:r w:rsidRPr="00A53DC8">
        <w:rPr>
          <w:rFonts w:eastAsia="MS Gothic"/>
        </w:rPr>
        <w:t>7.5.1</w:t>
      </w:r>
      <w:r w:rsidRPr="00A53DC8">
        <w:rPr>
          <w:rFonts w:eastAsia="MS Gothic"/>
        </w:rPr>
        <w:tab/>
        <w:t xml:space="preserve">Test </w:t>
      </w:r>
      <w:r w:rsidRPr="00A53DC8">
        <w:t>Purpose</w:t>
      </w:r>
      <w:r w:rsidRPr="00A53DC8">
        <w:rPr>
          <w:rFonts w:eastAsia="MS Gothic"/>
        </w:rPr>
        <w:t xml:space="preserve"> (TP)</w:t>
      </w:r>
      <w:bookmarkEnd w:id="506"/>
      <w:bookmarkEnd w:id="507"/>
      <w:bookmarkEnd w:id="508"/>
      <w:bookmarkEnd w:id="509"/>
      <w:bookmarkEnd w:id="510"/>
      <w:bookmarkEnd w:id="511"/>
    </w:p>
    <w:p w:rsidR="00987512" w:rsidRPr="00A53DC8" w:rsidRDefault="00987512" w:rsidP="00987512">
      <w:pPr>
        <w:pStyle w:val="H6"/>
        <w:rPr>
          <w:rFonts w:ascii="Courier New" w:hAnsi="Courier New"/>
          <w:b/>
          <w:sz w:val="16"/>
        </w:rPr>
      </w:pPr>
      <w:r w:rsidRPr="00A53DC8">
        <w:t>(1)</w:t>
      </w:r>
    </w:p>
    <w:p w:rsidR="00987512" w:rsidRPr="00A53DC8" w:rsidRDefault="00987512" w:rsidP="00987512">
      <w:pPr>
        <w:pStyle w:val="PL"/>
        <w:rPr>
          <w:noProof w:val="0"/>
        </w:rPr>
      </w:pPr>
      <w:r w:rsidRPr="00A53DC8">
        <w:rPr>
          <w:b/>
          <w:noProof w:val="0"/>
        </w:rPr>
        <w:t>with</w:t>
      </w:r>
      <w:r w:rsidRPr="00A53DC8">
        <w:rPr>
          <w:noProof w:val="0"/>
        </w:rPr>
        <w:t xml:space="preserve"> { UE being registered to IMS and configured </w:t>
      </w:r>
      <w:r w:rsidR="002C5AA0" w:rsidRPr="00A53DC8">
        <w:rPr>
          <w:noProof w:val="0"/>
        </w:rPr>
        <w:t>with precondition mechanism disabled for the Precondition_disabling_policy</w:t>
      </w:r>
      <w:r w:rsidRPr="00A53DC8">
        <w:rPr>
          <w:noProof w:val="0"/>
        </w:rPr>
        <w:t xml:space="preserve"> }</w:t>
      </w:r>
    </w:p>
    <w:p w:rsidR="00987512" w:rsidRPr="00A53DC8" w:rsidRDefault="00987512" w:rsidP="00987512">
      <w:pPr>
        <w:pStyle w:val="PL"/>
        <w:rPr>
          <w:noProof w:val="0"/>
        </w:rPr>
      </w:pPr>
      <w:r w:rsidRPr="00A53DC8">
        <w:rPr>
          <w:b/>
          <w:noProof w:val="0"/>
        </w:rPr>
        <w:t>ensure 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is being made to initiate a voice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without preconditions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(2)</w:t>
      </w:r>
    </w:p>
    <w:p w:rsidR="00987512" w:rsidRPr="00A53DC8" w:rsidRDefault="00987512" w:rsidP="00987512">
      <w:pPr>
        <w:pStyle w:val="PL"/>
        <w:rPr>
          <w:noProof w:val="0"/>
        </w:rPr>
      </w:pPr>
      <w:r w:rsidRPr="00A53DC8">
        <w:rPr>
          <w:b/>
          <w:noProof w:val="0"/>
        </w:rPr>
        <w:t>with</w:t>
      </w:r>
      <w:r w:rsidRPr="00A53DC8">
        <w:rPr>
          <w:noProof w:val="0"/>
        </w:rPr>
        <w:t xml:space="preserve"> { UE having sent INVITE without precond</w:t>
      </w:r>
      <w:r w:rsidR="00D44BAD" w:rsidRPr="00A53DC8">
        <w:rPr>
          <w:noProof w:val="0"/>
        </w:rPr>
        <w:t>i</w:t>
      </w:r>
      <w:r w:rsidRPr="00A53DC8">
        <w:rPr>
          <w:noProof w:val="0"/>
        </w:rPr>
        <w:t>tions }</w:t>
      </w:r>
    </w:p>
    <w:p w:rsidR="00987512" w:rsidRPr="00A53DC8" w:rsidRDefault="00987512" w:rsidP="00987512">
      <w:pPr>
        <w:pStyle w:val="PL"/>
        <w:rPr>
          <w:noProof w:val="0"/>
        </w:rPr>
      </w:pPr>
      <w:r w:rsidRPr="00A53DC8">
        <w:rPr>
          <w:b/>
          <w:noProof w:val="0"/>
        </w:rPr>
        <w:t>ensure 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(3)</w:t>
      </w:r>
    </w:p>
    <w:p w:rsidR="00987512" w:rsidRPr="00A53DC8" w:rsidRDefault="00987512" w:rsidP="00987512">
      <w:pPr>
        <w:pStyle w:val="PL"/>
        <w:rPr>
          <w:noProof w:val="0"/>
        </w:rPr>
      </w:pPr>
      <w:r w:rsidRPr="00A53DC8">
        <w:rPr>
          <w:b/>
          <w:noProof w:val="0"/>
        </w:rPr>
        <w:t>with</w:t>
      </w:r>
      <w:r w:rsidRPr="00A53DC8">
        <w:rPr>
          <w:noProof w:val="0"/>
        </w:rPr>
        <w:t xml:space="preserve"> { UE having sent PRACK }</w:t>
      </w:r>
    </w:p>
    <w:p w:rsidR="00987512" w:rsidRPr="00A53DC8" w:rsidRDefault="00987512" w:rsidP="00987512">
      <w:pPr>
        <w:pStyle w:val="PL"/>
        <w:rPr>
          <w:noProof w:val="0"/>
        </w:rPr>
      </w:pPr>
      <w:r w:rsidRPr="00A53DC8">
        <w:rPr>
          <w:b/>
          <w:noProof w:val="0"/>
        </w:rPr>
        <w:t>ensure 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EB3D4C">
      <w:pPr>
        <w:pStyle w:val="Heading3"/>
        <w:rPr>
          <w:rFonts w:eastAsia="MS Gothic"/>
        </w:rPr>
      </w:pPr>
      <w:bookmarkStart w:id="512" w:name="_Toc42778745"/>
      <w:bookmarkStart w:id="513" w:name="_Toc42785192"/>
      <w:bookmarkStart w:id="514" w:name="_Toc43210212"/>
      <w:bookmarkStart w:id="515" w:name="_Toc51948438"/>
      <w:bookmarkStart w:id="516" w:name="_Toc52162511"/>
      <w:bookmarkStart w:id="517" w:name="_Toc60916115"/>
      <w:r w:rsidRPr="00A53DC8">
        <w:rPr>
          <w:rFonts w:eastAsia="MS Gothic"/>
        </w:rPr>
        <w:t>7.5.2</w:t>
      </w:r>
      <w:r w:rsidRPr="00A53DC8">
        <w:rPr>
          <w:rFonts w:eastAsia="MS Gothic"/>
        </w:rPr>
        <w:tab/>
        <w:t>Conformance Requirements</w:t>
      </w:r>
      <w:bookmarkEnd w:id="512"/>
      <w:bookmarkEnd w:id="513"/>
      <w:bookmarkEnd w:id="514"/>
      <w:bookmarkEnd w:id="515"/>
      <w:bookmarkEnd w:id="516"/>
      <w:bookmarkEnd w:id="517"/>
    </w:p>
    <w:p w:rsidR="00987512" w:rsidRPr="00A53DC8" w:rsidRDefault="00987512" w:rsidP="00987512">
      <w:r w:rsidRPr="00A53DC8">
        <w:t>As described in 7.4.2 except:</w:t>
      </w:r>
    </w:p>
    <w:p w:rsidR="00987512" w:rsidRPr="00A53DC8" w:rsidRDefault="0031641D" w:rsidP="00987512">
      <w:r w:rsidRPr="00A53DC8">
        <w:t xml:space="preserve">[TS </w:t>
      </w:r>
      <w:r w:rsidR="00987512" w:rsidRPr="00A53DC8">
        <w:t>24.229, clause 5.1.3.1]:</w:t>
      </w:r>
    </w:p>
    <w:p w:rsidR="00987512" w:rsidRPr="00A53DC8" w:rsidRDefault="00987512" w:rsidP="00987512">
      <w:r w:rsidRPr="00A53DC8">
        <w:t xml:space="preserve">The "integration of resource management and SIP" extension is hereafter in this subclause referred to as "the precondition mechanism" and is defined in RFC 3312 [30] </w:t>
      </w:r>
      <w:r w:rsidRPr="00A53DC8">
        <w:rPr>
          <w:snapToGrid w:val="0"/>
        </w:rPr>
        <w:t xml:space="preserve">as updated by </w:t>
      </w:r>
      <w:r w:rsidRPr="00A53DC8">
        <w:t>RFC 4032 </w:t>
      </w:r>
      <w:r w:rsidRPr="00A53DC8">
        <w:rPr>
          <w:snapToGrid w:val="0"/>
        </w:rPr>
        <w:t>[64]</w:t>
      </w:r>
      <w:r w:rsidRPr="00A53DC8">
        <w:t>.</w:t>
      </w:r>
    </w:p>
    <w:p w:rsidR="00987512" w:rsidRPr="00A53DC8" w:rsidRDefault="00987512" w:rsidP="00987512">
      <w:r w:rsidRPr="00A53DC8">
        <w:t>The preconditions mechanism should be supported by the originating UE.</w:t>
      </w:r>
    </w:p>
    <w:p w:rsidR="00987512" w:rsidRPr="00A53DC8" w:rsidRDefault="00987512" w:rsidP="00987512">
      <w:r w:rsidRPr="00A53DC8">
        <w:t>If the precondition mechanism is disabled as specified in subclause 5.1.5A, the UE shall not use the precondition mechanism.</w:t>
      </w:r>
    </w:p>
    <w:p w:rsidR="00987512" w:rsidRPr="00A53DC8" w:rsidRDefault="0031641D" w:rsidP="00987512">
      <w:r w:rsidRPr="00A53DC8">
        <w:t xml:space="preserve">[TS </w:t>
      </w:r>
      <w:r w:rsidR="00987512" w:rsidRPr="00A53DC8">
        <w:t>24.229, clause 5.1.5A]:</w:t>
      </w:r>
    </w:p>
    <w:p w:rsidR="00987512" w:rsidRPr="00A53DC8" w:rsidRDefault="00987512" w:rsidP="00987512">
      <w:r w:rsidRPr="00A53DC8">
        <w:t>The precondition disabling policy indicates whether the UE is allowed to use the precondition mechanism or whether the UE is not allowed to use the precondition mechanism.</w:t>
      </w:r>
    </w:p>
    <w:p w:rsidR="00987512" w:rsidRPr="00A53DC8" w:rsidRDefault="00987512" w:rsidP="00987512">
      <w:r w:rsidRPr="00A53DC8">
        <w:t>If the precondition disabling policy is not configured, the precondition disabling policy is assumed to indicate that the UE is allowed to use the precondition mechanism.</w:t>
      </w:r>
    </w:p>
    <w:p w:rsidR="00987512" w:rsidRPr="00A53DC8" w:rsidRDefault="00987512" w:rsidP="00987512">
      <w:r w:rsidRPr="00A53DC8">
        <w:t>The UE may support the precondition disabling policy.</w:t>
      </w:r>
    </w:p>
    <w:p w:rsidR="00987512" w:rsidRPr="00A53DC8" w:rsidRDefault="00987512" w:rsidP="00987512">
      <w:r w:rsidRPr="00A53DC8">
        <w:t>If the UE supports the precondition disabling policy, the UE may support being configured with the precondition disabling policy using one or more of the following methods:</w:t>
      </w:r>
    </w:p>
    <w:p w:rsidR="00987512" w:rsidRPr="00A53DC8" w:rsidRDefault="00987512" w:rsidP="00987512">
      <w:pPr>
        <w:pStyle w:val="B10"/>
        <w:rPr>
          <w:lang w:eastAsia="zh-CN"/>
        </w:rPr>
      </w:pPr>
      <w:r w:rsidRPr="00A53DC8">
        <w:rPr>
          <w:lang w:eastAsia="zh-CN"/>
        </w:rPr>
        <w:t>a)</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w:t>
      </w:r>
      <w:r w:rsidRPr="00A53DC8">
        <w:rPr>
          <w:lang w:eastAsia="zh-CN"/>
        </w:rPr>
        <w:t>a file described in 3GPP TS 31.102 [15C];</w:t>
      </w:r>
    </w:p>
    <w:p w:rsidR="00987512" w:rsidRPr="00A53DC8" w:rsidRDefault="00987512" w:rsidP="00987512">
      <w:pPr>
        <w:pStyle w:val="B10"/>
        <w:rPr>
          <w:lang w:eastAsia="zh-CN"/>
        </w:rPr>
      </w:pPr>
      <w:r w:rsidRPr="00A53DC8">
        <w:rPr>
          <w:lang w:eastAsia="zh-CN"/>
        </w:rPr>
        <w:t>b)</w:t>
      </w:r>
      <w:r w:rsidRPr="00A53DC8">
        <w:rPr>
          <w:lang w:eastAsia="zh-CN"/>
        </w:rPr>
        <w:tab/>
      </w:r>
      <w:r w:rsidRPr="00A53DC8">
        <w:t xml:space="preserve">the Precondition_disabling_policy </w:t>
      </w:r>
      <w:r w:rsidRPr="00A53DC8">
        <w:rPr>
          <w:lang w:eastAsia="zh-CN"/>
        </w:rPr>
        <w:t>node</w:t>
      </w:r>
      <w:r w:rsidRPr="00A53DC8">
        <w:t xml:space="preserve"> of the </w:t>
      </w:r>
      <w:r w:rsidRPr="00A53DC8">
        <w:rPr>
          <w:lang w:eastAsia="zh-CN"/>
        </w:rPr>
        <w:t>EF</w:t>
      </w:r>
      <w:r w:rsidRPr="00A53DC8">
        <w:rPr>
          <w:vertAlign w:val="subscript"/>
          <w:lang w:eastAsia="zh-CN"/>
        </w:rPr>
        <w:t>IMSConfigData</w:t>
      </w:r>
      <w:r w:rsidRPr="00A53DC8">
        <w:rPr>
          <w:lang w:eastAsia="zh-CN"/>
        </w:rPr>
        <w:t xml:space="preserve"> file described in 3GPP TS 31.103 [15B]; and</w:t>
      </w:r>
    </w:p>
    <w:p w:rsidR="00987512" w:rsidRPr="00A53DC8" w:rsidRDefault="00987512" w:rsidP="00987512">
      <w:pPr>
        <w:pStyle w:val="B10"/>
      </w:pPr>
      <w:r w:rsidRPr="00A53DC8">
        <w:t>c)</w:t>
      </w:r>
      <w:r w:rsidRPr="00A53DC8">
        <w:rPr>
          <w:lang w:eastAsia="zh-CN"/>
        </w:rPr>
        <w:tab/>
      </w:r>
      <w:r w:rsidRPr="00A53DC8">
        <w:t xml:space="preserve">the Precondition_disabling_policy node of </w:t>
      </w:r>
      <w:r w:rsidRPr="00A53DC8">
        <w:rPr>
          <w:rFonts w:eastAsia="Yu Gothic"/>
        </w:rPr>
        <w:t>3GPP TS 24.167 </w:t>
      </w:r>
      <w:r w:rsidRPr="00A53DC8">
        <w:t>[8G].</w:t>
      </w:r>
    </w:p>
    <w:p w:rsidR="00987512" w:rsidRPr="00A53DC8" w:rsidRDefault="00987512" w:rsidP="00987512">
      <w:r w:rsidRPr="00A53DC8">
        <w:lastRenderedPageBreak/>
        <w:t xml:space="preserve">If the UE is configured with both the Precondition_disabling_policy </w:t>
      </w:r>
      <w:r w:rsidRPr="00A53DC8">
        <w:rPr>
          <w:lang w:eastAsia="zh-CN"/>
        </w:rPr>
        <w:t>node</w:t>
      </w:r>
      <w:r w:rsidRPr="00A53DC8">
        <w:t xml:space="preserve"> of </w:t>
      </w:r>
      <w:r w:rsidRPr="00A53DC8">
        <w:rPr>
          <w:rFonts w:eastAsia="Yu Gothic"/>
        </w:rPr>
        <w:t>3GPP TS 24.167 </w:t>
      </w:r>
      <w:r w:rsidRPr="00A53DC8">
        <w:t xml:space="preserve">[8G] and the Precondition_disabling_policy </w:t>
      </w:r>
      <w:r w:rsidRPr="00A53DC8">
        <w:rPr>
          <w:lang w:eastAsia="zh-CN"/>
        </w:rPr>
        <w:t>node</w:t>
      </w:r>
      <w:r w:rsidRPr="00A53DC8">
        <w:t xml:space="preserve"> of the EF</w:t>
      </w:r>
      <w:r w:rsidRPr="00A53DC8">
        <w:rPr>
          <w:vertAlign w:val="subscript"/>
        </w:rPr>
        <w:t>IMSConfigData</w:t>
      </w:r>
      <w:r w:rsidRPr="00A53DC8">
        <w:t xml:space="preserve"> file described in 3GPP TS 31.102 [15C] or 3GPP TS 31.103 [15B], then the Precondition_disabling_policy </w:t>
      </w:r>
      <w:r w:rsidRPr="00A53DC8">
        <w:rPr>
          <w:lang w:eastAsia="zh-CN"/>
        </w:rPr>
        <w:t>node</w:t>
      </w:r>
      <w:r w:rsidRPr="00A53DC8">
        <w:t xml:space="preserve"> of the EF</w:t>
      </w:r>
      <w:r w:rsidRPr="00A53DC8">
        <w:rPr>
          <w:vertAlign w:val="subscript"/>
        </w:rPr>
        <w:t>IMSConfigData</w:t>
      </w:r>
      <w:r w:rsidRPr="00A53DC8">
        <w:t xml:space="preserve"> file shall take precedence.</w:t>
      </w:r>
    </w:p>
    <w:p w:rsidR="00987512" w:rsidRPr="00A53DC8" w:rsidRDefault="00987512" w:rsidP="00987512">
      <w:pPr>
        <w:pStyle w:val="NO"/>
      </w:pPr>
      <w:r w:rsidRPr="00A53DC8">
        <w:t>NOTE:</w:t>
      </w:r>
      <w:r w:rsidRPr="00A53DC8">
        <w:tab/>
      </w:r>
      <w:r w:rsidRPr="00A53DC8">
        <w:rPr>
          <w:lang w:eastAsia="zh-CN"/>
        </w:rPr>
        <w:t>Precedence</w:t>
      </w:r>
      <w:r w:rsidRPr="00A53DC8">
        <w:t xml:space="preserve"> for files configured on both the USIM and ISIM is defined in 3GPP TS 31.103 [15B].</w:t>
      </w:r>
    </w:p>
    <w:p w:rsidR="00987512" w:rsidRPr="00A53DC8" w:rsidRDefault="00987512" w:rsidP="00987512">
      <w:r w:rsidRPr="00A53DC8">
        <w:t xml:space="preserve">The precondition </w:t>
      </w:r>
      <w:r w:rsidR="00D44BAD" w:rsidRPr="00A53DC8">
        <w:t>mechanism</w:t>
      </w:r>
      <w:r w:rsidRPr="00A53DC8">
        <w:t xml:space="preserve"> is disabled, if the UE supports the precondition disabling policy and the precondition disabling policy indicates that the UE is not allowed to use the precondition mechanism.</w:t>
      </w:r>
    </w:p>
    <w:p w:rsidR="00987512" w:rsidRPr="00A53DC8" w:rsidRDefault="00987512" w:rsidP="00987512">
      <w:r w:rsidRPr="00A53DC8">
        <w:t>The precondition mechanism is enabled, if:</w:t>
      </w:r>
    </w:p>
    <w:p w:rsidR="00987512" w:rsidRPr="00A53DC8" w:rsidRDefault="00987512" w:rsidP="00987512">
      <w:pPr>
        <w:pStyle w:val="B10"/>
      </w:pPr>
      <w:r w:rsidRPr="00A53DC8">
        <w:t>1)</w:t>
      </w:r>
      <w:r w:rsidRPr="00A53DC8">
        <w:tab/>
        <w:t>the UE does not support the precondition disabling policy; or</w:t>
      </w:r>
    </w:p>
    <w:p w:rsidR="00987512" w:rsidRPr="00A53DC8" w:rsidRDefault="00987512" w:rsidP="00987512">
      <w:pPr>
        <w:pStyle w:val="B10"/>
      </w:pPr>
      <w:r w:rsidRPr="00A53DC8">
        <w:t>2)</w:t>
      </w:r>
      <w:r w:rsidRPr="00A53DC8">
        <w:tab/>
        <w:t>the UE supports the precondition disabling policy and the precondition disabling policy indicates that the UE is allowed to use the precondition mechanism.</w:t>
      </w:r>
    </w:p>
    <w:p w:rsidR="00987512" w:rsidRPr="00A53DC8" w:rsidRDefault="0031641D" w:rsidP="00987512">
      <w:r w:rsidRPr="00A53DC8">
        <w:t xml:space="preserve">[TS </w:t>
      </w:r>
      <w:r w:rsidR="00987512" w:rsidRPr="00A53DC8">
        <w:t>24.229, clause 6.1.2]:</w:t>
      </w:r>
    </w:p>
    <w:p w:rsidR="00987512" w:rsidRPr="00A53DC8" w:rsidRDefault="00987512" w:rsidP="00987512">
      <w:r w:rsidRPr="00A53DC8" w:rsidDel="00BE4D31">
        <w:t xml:space="preserve"> </w:t>
      </w:r>
      <w:r w:rsidRPr="00A53DC8">
        <w:t>An INVITE request generated by a UE shall contain a SDP offer and at least one media description. This SDP offer shall reflect the calling user's terminal capabilities and user preferences for the session.</w:t>
      </w:r>
    </w:p>
    <w:p w:rsidR="00987512" w:rsidRPr="00A53DC8" w:rsidRDefault="00987512" w:rsidP="00987512">
      <w:r w:rsidRPr="00A53DC8">
        <w:t>…</w:t>
      </w:r>
    </w:p>
    <w:p w:rsidR="00987512" w:rsidRPr="00A53DC8" w:rsidRDefault="00987512" w:rsidP="00987512">
      <w:pPr>
        <w:pStyle w:val="NO"/>
      </w:pPr>
      <w:r w:rsidRPr="00A53DC8">
        <w:t>NOTE 2:</w:t>
      </w:r>
      <w:r w:rsidRPr="00A53DC8">
        <w:tab/>
        <w:t>If the originating UE does not use the precondition mechanism (see subclause 5.1.3.1), it will not include any precondition information in the SDP message body.</w:t>
      </w:r>
    </w:p>
    <w:p w:rsidR="00987512" w:rsidRPr="00A53DC8" w:rsidRDefault="00987512" w:rsidP="00987512">
      <w:pPr>
        <w:pStyle w:val="H6"/>
        <w:rPr>
          <w:snapToGrid w:val="0"/>
        </w:rPr>
      </w:pPr>
      <w:r w:rsidRPr="00A53DC8">
        <w:rPr>
          <w:snapToGrid w:val="0"/>
        </w:rPr>
        <w:t>Reference(s)</w:t>
      </w:r>
    </w:p>
    <w:p w:rsidR="00987512" w:rsidRPr="00A53DC8" w:rsidRDefault="00987512" w:rsidP="00987512">
      <w:r w:rsidRPr="00A53DC8">
        <w:rPr>
          <w:snapToGrid w:val="0"/>
        </w:rPr>
        <w:t>3GPP T</w:t>
      </w:r>
      <w:r w:rsidRPr="00A53DC8">
        <w:t>S 24.229 [7], clauses 5.1.3.1, 5.1.5A and 6.1.2.</w:t>
      </w:r>
    </w:p>
    <w:p w:rsidR="00987512" w:rsidRPr="00A53DC8" w:rsidRDefault="00987512" w:rsidP="00EB3D4C">
      <w:pPr>
        <w:pStyle w:val="Heading3"/>
        <w:rPr>
          <w:rFonts w:eastAsia="MS Gothic"/>
        </w:rPr>
      </w:pPr>
      <w:bookmarkStart w:id="518" w:name="_Toc42778746"/>
      <w:bookmarkStart w:id="519" w:name="_Toc42785193"/>
      <w:bookmarkStart w:id="520" w:name="_Toc43210213"/>
      <w:bookmarkStart w:id="521" w:name="_Toc51948439"/>
      <w:bookmarkStart w:id="522" w:name="_Toc52162512"/>
      <w:bookmarkStart w:id="523" w:name="_Toc60916116"/>
      <w:r w:rsidRPr="00A53DC8">
        <w:rPr>
          <w:rFonts w:eastAsia="MS Gothic"/>
        </w:rPr>
        <w:t>7.5.3</w:t>
      </w:r>
      <w:r w:rsidRPr="00A53DC8">
        <w:rPr>
          <w:rFonts w:eastAsia="MS Gothic"/>
        </w:rPr>
        <w:tab/>
        <w:t>Test description</w:t>
      </w:r>
      <w:bookmarkEnd w:id="518"/>
      <w:bookmarkEnd w:id="519"/>
      <w:bookmarkEnd w:id="520"/>
      <w:bookmarkEnd w:id="521"/>
      <w:bookmarkEnd w:id="522"/>
      <w:bookmarkEnd w:id="523"/>
    </w:p>
    <w:p w:rsidR="00987512" w:rsidRPr="00A53DC8" w:rsidRDefault="00987512" w:rsidP="00CF618F">
      <w:pPr>
        <w:pStyle w:val="Heading4"/>
      </w:pPr>
      <w:bookmarkStart w:id="524" w:name="_Toc43210214"/>
      <w:bookmarkStart w:id="525" w:name="_Toc51948440"/>
      <w:bookmarkStart w:id="526" w:name="_Toc52162513"/>
      <w:bookmarkStart w:id="527" w:name="_Toc60916117"/>
      <w:r w:rsidRPr="00A53DC8">
        <w:t>7.5.3.1</w:t>
      </w:r>
      <w:r w:rsidRPr="00A53DC8">
        <w:tab/>
        <w:t>Pre-test conditions</w:t>
      </w:r>
      <w:bookmarkEnd w:id="524"/>
      <w:bookmarkEnd w:id="525"/>
      <w:bookmarkEnd w:id="526"/>
      <w:bookmarkEnd w:id="527"/>
    </w:p>
    <w:p w:rsidR="00987512" w:rsidRPr="00A53DC8" w:rsidRDefault="00987512" w:rsidP="00987512">
      <w:pPr>
        <w:pStyle w:val="H6"/>
        <w:rPr>
          <w:rFonts w:cs="Arial"/>
        </w:rPr>
      </w:pPr>
      <w:r w:rsidRPr="00A53DC8">
        <w:rPr>
          <w:rFonts w:cs="Arial"/>
        </w:rPr>
        <w:t>System Simulator:</w:t>
      </w:r>
    </w:p>
    <w:p w:rsidR="00987512" w:rsidRPr="00A53DC8" w:rsidRDefault="00987512" w:rsidP="00987512">
      <w:pPr>
        <w:pStyle w:val="B10"/>
      </w:pPr>
      <w:r w:rsidRPr="00A53DC8">
        <w:t>-</w:t>
      </w:r>
      <w:r w:rsidRPr="00A53DC8">
        <w:tab/>
        <w:t>1 NR Cell connected to 5GC, default parameters.</w:t>
      </w:r>
    </w:p>
    <w:p w:rsidR="00987512" w:rsidRPr="00A53DC8" w:rsidRDefault="00987512" w:rsidP="00987512">
      <w:pPr>
        <w:pStyle w:val="H6"/>
      </w:pPr>
      <w:r w:rsidRPr="00A53DC8">
        <w:t>UE:</w:t>
      </w:r>
    </w:p>
    <w:p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rsidR="00987512" w:rsidRPr="00A53DC8" w:rsidRDefault="00987512" w:rsidP="00987512">
      <w:pPr>
        <w:pStyle w:val="B10"/>
        <w:rPr>
          <w:snapToGrid w:val="0"/>
        </w:rPr>
      </w:pPr>
      <w:r w:rsidRPr="00A53DC8">
        <w:t>-</w:t>
      </w:r>
      <w:r w:rsidRPr="00A53DC8">
        <w:tab/>
      </w:r>
      <w:r w:rsidRPr="00A53DC8">
        <w:rPr>
          <w:snapToGrid w:val="0"/>
        </w:rPr>
        <w:t>UE is configured to register for IMS after switch on.</w:t>
      </w:r>
    </w:p>
    <w:p w:rsidR="00987512" w:rsidRPr="00A53DC8" w:rsidRDefault="00987512" w:rsidP="00987512">
      <w:pPr>
        <w:pStyle w:val="B10"/>
      </w:pPr>
      <w:r w:rsidRPr="00A53DC8">
        <w:rPr>
          <w:snapToGrid w:val="0"/>
        </w:rPr>
        <w:t>-</w:t>
      </w:r>
      <w:r w:rsidRPr="00A53DC8">
        <w:rPr>
          <w:snapToGrid w:val="0"/>
        </w:rPr>
        <w:tab/>
      </w:r>
      <w:r w:rsidRPr="00A53DC8">
        <w:t xml:space="preserve">UE is configured </w:t>
      </w:r>
      <w:r w:rsidR="002C5AA0" w:rsidRPr="00A53DC8">
        <w:t>with the precondition mechanism disabled for the Precondition_disabling_policy.</w:t>
      </w:r>
    </w:p>
    <w:p w:rsidR="00987512" w:rsidRPr="00A53DC8" w:rsidRDefault="00987512" w:rsidP="00987512">
      <w:pPr>
        <w:pStyle w:val="H6"/>
        <w:rPr>
          <w:rFonts w:cs="Arial"/>
        </w:rPr>
      </w:pPr>
      <w:r w:rsidRPr="00A53DC8">
        <w:rPr>
          <w:rFonts w:cs="Arial"/>
        </w:rPr>
        <w:t>Preamble:</w:t>
      </w:r>
    </w:p>
    <w:p w:rsidR="00987512" w:rsidRPr="00A53DC8" w:rsidRDefault="00987512" w:rsidP="00987512">
      <w:pPr>
        <w:pStyle w:val="B10"/>
      </w:pPr>
      <w:r w:rsidRPr="00A53DC8">
        <w:t>-</w:t>
      </w:r>
      <w:r w:rsidRPr="00A53DC8">
        <w:tab/>
        <w:t>The UE is in test state 1N-A (TS 38.508-1) and registered to IMS.</w:t>
      </w:r>
    </w:p>
    <w:p w:rsidR="00987512" w:rsidRPr="00A53DC8" w:rsidRDefault="00987512" w:rsidP="00CF618F">
      <w:pPr>
        <w:pStyle w:val="Heading4"/>
        <w:rPr>
          <w:snapToGrid w:val="0"/>
        </w:rPr>
      </w:pPr>
      <w:bookmarkStart w:id="528" w:name="_Toc43210215"/>
      <w:bookmarkStart w:id="529" w:name="_Toc51948441"/>
      <w:bookmarkStart w:id="530" w:name="_Toc52162514"/>
      <w:bookmarkStart w:id="531" w:name="_Toc60916118"/>
      <w:r w:rsidRPr="00A53DC8">
        <w:lastRenderedPageBreak/>
        <w:t>7.5.3.2</w:t>
      </w:r>
      <w:r w:rsidRPr="00A53DC8">
        <w:tab/>
      </w:r>
      <w:r w:rsidRPr="00A53DC8">
        <w:rPr>
          <w:snapToGrid w:val="0"/>
        </w:rPr>
        <w:t>Test procedure sequence</w:t>
      </w:r>
      <w:bookmarkEnd w:id="528"/>
      <w:bookmarkEnd w:id="529"/>
      <w:bookmarkEnd w:id="530"/>
      <w:bookmarkEnd w:id="531"/>
    </w:p>
    <w:p w:rsidR="00987512" w:rsidRPr="00A53DC8" w:rsidRDefault="00987512" w:rsidP="00987512">
      <w:pPr>
        <w:pStyle w:val="TH"/>
        <w:rPr>
          <w:rFonts w:cs="Arial"/>
        </w:rPr>
      </w:pPr>
      <w:r w:rsidRPr="00A53DC8">
        <w:rPr>
          <w:rFonts w:cs="Arial"/>
        </w:rPr>
        <w:t>Table 7.5.3.2-1: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rsidTr="003D7C05">
        <w:trPr>
          <w:jc w:val="center"/>
        </w:trPr>
        <w:tc>
          <w:tcPr>
            <w:tcW w:w="567" w:type="dxa"/>
            <w:tcBorders>
              <w:bottom w:val="nil"/>
            </w:tcBorders>
          </w:tcPr>
          <w:p w:rsidR="00987512" w:rsidRPr="00A53DC8" w:rsidRDefault="00987512" w:rsidP="00A20284">
            <w:pPr>
              <w:pStyle w:val="TAH"/>
              <w:ind w:left="400" w:hanging="400"/>
            </w:pPr>
            <w:r w:rsidRPr="00A53DC8">
              <w:t>St</w:t>
            </w:r>
          </w:p>
        </w:tc>
        <w:tc>
          <w:tcPr>
            <w:tcW w:w="3968" w:type="dxa"/>
          </w:tcPr>
          <w:p w:rsidR="00987512" w:rsidRPr="00A53DC8" w:rsidRDefault="00987512" w:rsidP="00A20284">
            <w:pPr>
              <w:pStyle w:val="TAH"/>
              <w:ind w:left="400" w:hanging="400"/>
            </w:pPr>
            <w:r w:rsidRPr="00A53DC8">
              <w:t>Procedure</w:t>
            </w:r>
          </w:p>
        </w:tc>
        <w:tc>
          <w:tcPr>
            <w:tcW w:w="3684" w:type="dxa"/>
            <w:gridSpan w:val="2"/>
          </w:tcPr>
          <w:p w:rsidR="00987512" w:rsidRPr="00A53DC8" w:rsidRDefault="00987512" w:rsidP="00A20284">
            <w:pPr>
              <w:pStyle w:val="TAH"/>
              <w:ind w:left="400" w:hanging="400"/>
            </w:pPr>
            <w:r w:rsidRPr="00A53DC8">
              <w:t>Message Sequence</w:t>
            </w:r>
          </w:p>
        </w:tc>
        <w:tc>
          <w:tcPr>
            <w:tcW w:w="567" w:type="dxa"/>
            <w:tcBorders>
              <w:bottom w:val="nil"/>
            </w:tcBorders>
          </w:tcPr>
          <w:p w:rsidR="00987512" w:rsidRPr="00A53DC8" w:rsidRDefault="00987512" w:rsidP="00A20284">
            <w:pPr>
              <w:pStyle w:val="TAH"/>
            </w:pPr>
            <w:r w:rsidRPr="00A53DC8">
              <w:t>TP</w:t>
            </w:r>
          </w:p>
        </w:tc>
        <w:tc>
          <w:tcPr>
            <w:tcW w:w="850" w:type="dxa"/>
            <w:tcBorders>
              <w:bottom w:val="nil"/>
            </w:tcBorders>
          </w:tcPr>
          <w:p w:rsidR="00987512" w:rsidRPr="00A53DC8" w:rsidRDefault="00987512" w:rsidP="00A20284">
            <w:pPr>
              <w:pStyle w:val="TAH"/>
            </w:pPr>
            <w:r w:rsidRPr="00A53DC8">
              <w:t>Verdict</w:t>
            </w:r>
          </w:p>
        </w:tc>
      </w:tr>
      <w:tr w:rsidR="00987512" w:rsidRPr="00A53DC8" w:rsidTr="003D7C05">
        <w:trPr>
          <w:jc w:val="center"/>
        </w:trPr>
        <w:tc>
          <w:tcPr>
            <w:tcW w:w="567" w:type="dxa"/>
            <w:tcBorders>
              <w:top w:val="nil"/>
            </w:tcBorders>
          </w:tcPr>
          <w:p w:rsidR="00987512" w:rsidRPr="00A53DC8" w:rsidRDefault="00987512" w:rsidP="00A20284">
            <w:pPr>
              <w:pStyle w:val="TAH"/>
            </w:pPr>
          </w:p>
        </w:tc>
        <w:tc>
          <w:tcPr>
            <w:tcW w:w="3968" w:type="dxa"/>
          </w:tcPr>
          <w:p w:rsidR="00987512" w:rsidRPr="00A53DC8" w:rsidRDefault="00987512" w:rsidP="00A20284">
            <w:pPr>
              <w:pStyle w:val="TAH"/>
            </w:pPr>
          </w:p>
        </w:tc>
        <w:tc>
          <w:tcPr>
            <w:tcW w:w="708" w:type="dxa"/>
          </w:tcPr>
          <w:p w:rsidR="00987512" w:rsidRPr="00A53DC8" w:rsidRDefault="00987512" w:rsidP="00A20284">
            <w:pPr>
              <w:pStyle w:val="TAH"/>
            </w:pPr>
            <w:r w:rsidRPr="00A53DC8">
              <w:t>U - S</w:t>
            </w:r>
          </w:p>
        </w:tc>
        <w:tc>
          <w:tcPr>
            <w:tcW w:w="2976" w:type="dxa"/>
          </w:tcPr>
          <w:p w:rsidR="00987512" w:rsidRPr="00A53DC8" w:rsidRDefault="00987512" w:rsidP="00A20284">
            <w:pPr>
              <w:pStyle w:val="TAH"/>
            </w:pPr>
            <w:r w:rsidRPr="00A53DC8">
              <w:t>Message</w:t>
            </w:r>
          </w:p>
        </w:tc>
        <w:tc>
          <w:tcPr>
            <w:tcW w:w="567" w:type="dxa"/>
            <w:tcBorders>
              <w:top w:val="nil"/>
            </w:tcBorders>
          </w:tcPr>
          <w:p w:rsidR="00987512" w:rsidRPr="00A53DC8" w:rsidRDefault="00987512" w:rsidP="00A20284">
            <w:pPr>
              <w:pStyle w:val="TAH"/>
            </w:pPr>
          </w:p>
        </w:tc>
        <w:tc>
          <w:tcPr>
            <w:tcW w:w="850" w:type="dxa"/>
            <w:tcBorders>
              <w:top w:val="nil"/>
            </w:tcBorders>
          </w:tcPr>
          <w:p w:rsidR="00987512" w:rsidRPr="00A53DC8" w:rsidRDefault="00987512" w:rsidP="00A20284">
            <w:pPr>
              <w:pStyle w:val="TAH"/>
            </w:pPr>
          </w:p>
        </w:tc>
      </w:tr>
      <w:tr w:rsidR="00987512" w:rsidRPr="00A53DC8" w:rsidTr="003D7C05">
        <w:trPr>
          <w:jc w:val="center"/>
        </w:trPr>
        <w:tc>
          <w:tcPr>
            <w:tcW w:w="567" w:type="dxa"/>
            <w:tcBorders>
              <w:top w:val="nil"/>
            </w:tcBorders>
          </w:tcPr>
          <w:p w:rsidR="00987512" w:rsidRPr="00A53DC8" w:rsidRDefault="00987512" w:rsidP="00A20284">
            <w:pPr>
              <w:pStyle w:val="TAC"/>
              <w:rPr>
                <w:lang w:eastAsia="zh-CN"/>
              </w:rPr>
            </w:pPr>
            <w:r w:rsidRPr="00A53DC8">
              <w:rPr>
                <w:lang w:eastAsia="zh-CN"/>
              </w:rPr>
              <w:t>1</w:t>
            </w:r>
          </w:p>
        </w:tc>
        <w:tc>
          <w:tcPr>
            <w:tcW w:w="3968" w:type="dxa"/>
          </w:tcPr>
          <w:p w:rsidR="00987512" w:rsidRPr="00A53DC8" w:rsidRDefault="00987512" w:rsidP="00A20284">
            <w:pPr>
              <w:pStyle w:val="TAC"/>
              <w:jc w:val="left"/>
            </w:pPr>
            <w:r w:rsidRPr="00A53DC8">
              <w:t>UE is made to attempt an IMS voice call.</w:t>
            </w:r>
          </w:p>
        </w:tc>
        <w:tc>
          <w:tcPr>
            <w:tcW w:w="708" w:type="dxa"/>
          </w:tcPr>
          <w:p w:rsidR="00987512" w:rsidRPr="00A53DC8" w:rsidRDefault="00987512" w:rsidP="00A20284">
            <w:pPr>
              <w:pStyle w:val="TAC"/>
            </w:pPr>
          </w:p>
        </w:tc>
        <w:tc>
          <w:tcPr>
            <w:tcW w:w="2976" w:type="dxa"/>
          </w:tcPr>
          <w:p w:rsidR="00987512" w:rsidRPr="00A53DC8" w:rsidRDefault="00987512" w:rsidP="00A20284">
            <w:pPr>
              <w:pStyle w:val="TAC"/>
            </w:pPr>
          </w:p>
        </w:tc>
        <w:tc>
          <w:tcPr>
            <w:tcW w:w="567" w:type="dxa"/>
            <w:tcBorders>
              <w:top w:val="nil"/>
            </w:tcBorders>
          </w:tcPr>
          <w:p w:rsidR="00987512" w:rsidRPr="00A53DC8" w:rsidRDefault="00987512" w:rsidP="00A20284">
            <w:pPr>
              <w:pStyle w:val="TAC"/>
            </w:pPr>
          </w:p>
        </w:tc>
        <w:tc>
          <w:tcPr>
            <w:tcW w:w="850" w:type="dxa"/>
            <w:tcBorders>
              <w:top w:val="nil"/>
            </w:tcBorders>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2</w:t>
            </w:r>
          </w:p>
        </w:tc>
        <w:tc>
          <w:tcPr>
            <w:tcW w:w="3968" w:type="dxa"/>
          </w:tcPr>
          <w:p w:rsidR="00987512" w:rsidRPr="00A53DC8" w:rsidRDefault="00987512" w:rsidP="00A20284">
            <w:pPr>
              <w:pStyle w:val="TAL"/>
              <w:rPr>
                <w:rFonts w:eastAsia="MS Gothic"/>
              </w:rPr>
            </w:pPr>
            <w:r w:rsidRPr="00A53DC8">
              <w:t>Step 1 of Annex A.4.2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INVITE</w:t>
            </w:r>
          </w:p>
        </w:tc>
        <w:tc>
          <w:tcPr>
            <w:tcW w:w="567" w:type="dxa"/>
          </w:tcPr>
          <w:p w:rsidR="00987512" w:rsidRPr="00A53DC8" w:rsidRDefault="00987512" w:rsidP="00A20284">
            <w:pPr>
              <w:pStyle w:val="TAC"/>
              <w:rPr>
                <w:lang w:eastAsia="zh-CN"/>
              </w:rPr>
            </w:pPr>
            <w:r w:rsidRPr="00A53DC8">
              <w:rPr>
                <w:lang w:eastAsia="zh-CN"/>
              </w:rPr>
              <w:t>1</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3</w:t>
            </w:r>
          </w:p>
        </w:tc>
        <w:tc>
          <w:tcPr>
            <w:tcW w:w="3968" w:type="dxa"/>
          </w:tcPr>
          <w:p w:rsidR="00987512" w:rsidRPr="00A53DC8" w:rsidRDefault="00987512" w:rsidP="00A20284">
            <w:pPr>
              <w:pStyle w:val="TAL"/>
              <w:rPr>
                <w:rFonts w:eastAsia="MS Gothic"/>
              </w:rPr>
            </w:pPr>
            <w:r w:rsidRPr="00A53DC8">
              <w:t>Step 2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100 Trying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987512" w:rsidP="00A20284">
            <w:pPr>
              <w:pStyle w:val="TAC"/>
            </w:pPr>
            <w:r w:rsidRPr="00A53DC8">
              <w:t>4</w:t>
            </w:r>
          </w:p>
        </w:tc>
        <w:tc>
          <w:tcPr>
            <w:tcW w:w="3968" w:type="dxa"/>
          </w:tcPr>
          <w:p w:rsidR="00987512" w:rsidRPr="00A53DC8" w:rsidRDefault="00987512" w:rsidP="00A20284">
            <w:pPr>
              <w:pStyle w:val="TAL"/>
              <w:rPr>
                <w:rFonts w:eastAsia="MS Gothic"/>
              </w:rPr>
            </w:pPr>
            <w:r w:rsidRPr="00A53DC8">
              <w:t>Step 3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183 Session Progress</w:t>
            </w:r>
          </w:p>
        </w:tc>
        <w:tc>
          <w:tcPr>
            <w:tcW w:w="567" w:type="dxa"/>
          </w:tcPr>
          <w:p w:rsidR="00987512" w:rsidRPr="00A53DC8" w:rsidRDefault="00987512" w:rsidP="00A20284">
            <w:pPr>
              <w:pStyle w:val="TAC"/>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pPr>
            <w:r w:rsidRPr="00A53DC8">
              <w:t>5</w:t>
            </w:r>
          </w:p>
        </w:tc>
        <w:tc>
          <w:tcPr>
            <w:tcW w:w="3968" w:type="dxa"/>
          </w:tcPr>
          <w:p w:rsidR="00987512" w:rsidRPr="00A53DC8" w:rsidRDefault="00987512" w:rsidP="00A20284">
            <w:pPr>
              <w:pStyle w:val="TAL"/>
              <w:rPr>
                <w:rFonts w:eastAsia="MS Gothic"/>
              </w:rPr>
            </w:pPr>
            <w:r w:rsidRPr="00A53DC8">
              <w:t>Step 4 of Annex A.4.2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r w:rsidRPr="00A53DC8">
              <w:rPr>
                <w:lang w:eastAsia="zh-CN"/>
              </w:rPr>
              <w:t>2</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987512" w:rsidP="00A20284">
            <w:pPr>
              <w:pStyle w:val="TAC"/>
            </w:pPr>
            <w:r w:rsidRPr="00A53DC8">
              <w:t>6</w:t>
            </w:r>
          </w:p>
        </w:tc>
        <w:tc>
          <w:tcPr>
            <w:tcW w:w="3968" w:type="dxa"/>
          </w:tcPr>
          <w:p w:rsidR="00987512" w:rsidRPr="00A53DC8" w:rsidRDefault="00987512" w:rsidP="00A20284">
            <w:pPr>
              <w:pStyle w:val="TAL"/>
              <w:rPr>
                <w:rFonts w:eastAsia="MS Gothic"/>
              </w:rPr>
            </w:pPr>
            <w:r w:rsidRPr="00A53DC8">
              <w:t>Step 5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7</w:t>
            </w:r>
          </w:p>
        </w:tc>
        <w:tc>
          <w:tcPr>
            <w:tcW w:w="3968" w:type="dxa"/>
          </w:tcPr>
          <w:p w:rsidR="00987512" w:rsidRPr="00A53DC8" w:rsidRDefault="00987512" w:rsidP="00A20284">
            <w:pPr>
              <w:pStyle w:val="TAL"/>
              <w:rPr>
                <w:rFonts w:eastAsia="MS Gothic"/>
              </w:rPr>
            </w:pPr>
            <w:r w:rsidRPr="00A53DC8">
              <w:t>Step 6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180 Ringing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8</w:t>
            </w:r>
          </w:p>
        </w:tc>
        <w:tc>
          <w:tcPr>
            <w:tcW w:w="3968" w:type="dxa"/>
          </w:tcPr>
          <w:p w:rsidR="00987512" w:rsidRPr="00A53DC8" w:rsidRDefault="00987512" w:rsidP="00A20284">
            <w:pPr>
              <w:pStyle w:val="TAL"/>
              <w:rPr>
                <w:rFonts w:eastAsia="MS Gothic"/>
              </w:rPr>
            </w:pPr>
            <w:r w:rsidRPr="00A53DC8">
              <w:t>Step 7 of Annex A.4.2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987512" w:rsidP="00A20284">
            <w:pPr>
              <w:pStyle w:val="TAC"/>
              <w:rPr>
                <w:lang w:eastAsia="zh-CN"/>
              </w:rPr>
            </w:pPr>
            <w:r w:rsidRPr="00A53DC8">
              <w:rPr>
                <w:lang w:eastAsia="zh-CN"/>
              </w:rPr>
              <w:t>9</w:t>
            </w:r>
          </w:p>
        </w:tc>
        <w:tc>
          <w:tcPr>
            <w:tcW w:w="3968" w:type="dxa"/>
          </w:tcPr>
          <w:p w:rsidR="00987512" w:rsidRPr="00A53DC8" w:rsidRDefault="00987512" w:rsidP="00A20284">
            <w:pPr>
              <w:pStyle w:val="TAL"/>
              <w:rPr>
                <w:rFonts w:eastAsia="MS Gothic"/>
              </w:rPr>
            </w:pPr>
            <w:r w:rsidRPr="00A53DC8">
              <w:t>Step 8 of Annex A.4.2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ACK</w:t>
            </w:r>
          </w:p>
        </w:tc>
        <w:tc>
          <w:tcPr>
            <w:tcW w:w="567" w:type="dxa"/>
          </w:tcPr>
          <w:p w:rsidR="00987512" w:rsidRPr="00A53DC8" w:rsidRDefault="00987512" w:rsidP="00A20284">
            <w:pPr>
              <w:pStyle w:val="TAC"/>
              <w:rPr>
                <w:lang w:eastAsia="zh-CN"/>
              </w:rPr>
            </w:pPr>
            <w:r w:rsidRPr="00A53DC8">
              <w:rPr>
                <w:lang w:eastAsia="zh-CN"/>
              </w:rPr>
              <w:t>3</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gridSpan w:val="6"/>
          </w:tcPr>
          <w:p w:rsidR="00987512" w:rsidRPr="00A53DC8" w:rsidRDefault="00987512" w:rsidP="00A20284">
            <w:pPr>
              <w:pStyle w:val="TAN"/>
              <w:rPr>
                <w:lang w:eastAsia="zh-CN"/>
              </w:rPr>
            </w:pPr>
            <w:r w:rsidRPr="00A53DC8">
              <w:t>NOTE: The test procedure including NR/5GC signalling is specified in TS 38.508 [2</w:t>
            </w:r>
            <w:r w:rsidR="00C32488" w:rsidRPr="00A53DC8">
              <w:t>1</w:t>
            </w:r>
            <w:r w:rsidRPr="00A53DC8">
              <w:t>] subclause 4.9.15.</w:t>
            </w:r>
          </w:p>
        </w:tc>
      </w:tr>
    </w:tbl>
    <w:p w:rsidR="008446F9" w:rsidRPr="00A53DC8" w:rsidRDefault="008446F9" w:rsidP="00482465"/>
    <w:p w:rsidR="00987512" w:rsidRPr="00A53DC8" w:rsidRDefault="00987512" w:rsidP="00CF618F">
      <w:pPr>
        <w:pStyle w:val="Heading4"/>
      </w:pPr>
      <w:bookmarkStart w:id="532" w:name="_Toc43210216"/>
      <w:bookmarkStart w:id="533" w:name="_Toc51948442"/>
      <w:bookmarkStart w:id="534" w:name="_Toc52162515"/>
      <w:bookmarkStart w:id="535" w:name="_Toc60916119"/>
      <w:r w:rsidRPr="00A53DC8">
        <w:t>7.5.3.3</w:t>
      </w:r>
      <w:r w:rsidRPr="00A53DC8">
        <w:tab/>
        <w:t>Specific message contents</w:t>
      </w:r>
      <w:bookmarkEnd w:id="532"/>
      <w:bookmarkEnd w:id="533"/>
      <w:bookmarkEnd w:id="534"/>
      <w:bookmarkEnd w:id="535"/>
    </w:p>
    <w:p w:rsidR="00BC244A" w:rsidRPr="00A53DC8" w:rsidRDefault="00987512" w:rsidP="003E11B9">
      <w:pPr>
        <w:rPr>
          <w:lang w:eastAsia="zh-CN"/>
        </w:rPr>
      </w:pPr>
      <w:r w:rsidRPr="00A53DC8">
        <w:t>None as fully described</w:t>
      </w:r>
      <w:r w:rsidRPr="00A53DC8">
        <w:rPr>
          <w:lang w:eastAsia="zh-CN"/>
        </w:rPr>
        <w:t xml:space="preserve"> in annex A.4.2.</w:t>
      </w:r>
    </w:p>
    <w:p w:rsidR="00987512" w:rsidRPr="00A53DC8" w:rsidRDefault="00C8183A" w:rsidP="00987512">
      <w:pPr>
        <w:pStyle w:val="Heading2"/>
        <w:rPr>
          <w:rFonts w:eastAsia="MS Gothic"/>
        </w:rPr>
      </w:pPr>
      <w:bookmarkStart w:id="536" w:name="_Toc42778747"/>
      <w:bookmarkStart w:id="537" w:name="_Toc42785194"/>
      <w:r w:rsidRPr="00A53DC8">
        <w:rPr>
          <w:rFonts w:eastAsia="MS Gothic"/>
        </w:rPr>
        <w:br w:type="page"/>
      </w:r>
      <w:bookmarkStart w:id="538" w:name="_Toc43210217"/>
      <w:bookmarkStart w:id="539" w:name="_Toc51948443"/>
      <w:bookmarkStart w:id="540" w:name="_Toc52162516"/>
      <w:bookmarkStart w:id="541" w:name="_Toc60916120"/>
      <w:r w:rsidR="00987512" w:rsidRPr="00A53DC8">
        <w:rPr>
          <w:rFonts w:eastAsia="MS Gothic"/>
        </w:rPr>
        <w:lastRenderedPageBreak/>
        <w:t>7.6</w:t>
      </w:r>
      <w:r w:rsidR="00987512" w:rsidRPr="00A53DC8">
        <w:rPr>
          <w:rFonts w:eastAsia="MS Gothic"/>
        </w:rPr>
        <w:tab/>
        <w:t>MTSI MT Voice Call with preconditions at both originating UE and terminating UE / 5GS</w:t>
      </w:r>
      <w:bookmarkEnd w:id="536"/>
      <w:bookmarkEnd w:id="537"/>
      <w:bookmarkEnd w:id="538"/>
      <w:bookmarkEnd w:id="539"/>
      <w:bookmarkEnd w:id="540"/>
      <w:bookmarkEnd w:id="541"/>
    </w:p>
    <w:p w:rsidR="00987512" w:rsidRPr="00A53DC8" w:rsidRDefault="00987512" w:rsidP="00EB3D4C">
      <w:pPr>
        <w:pStyle w:val="Heading3"/>
        <w:rPr>
          <w:rFonts w:eastAsia="MS Gothic"/>
        </w:rPr>
      </w:pPr>
      <w:bookmarkStart w:id="542" w:name="_Toc42778748"/>
      <w:bookmarkStart w:id="543" w:name="_Toc42785195"/>
      <w:bookmarkStart w:id="544" w:name="_Toc43210218"/>
      <w:bookmarkStart w:id="545" w:name="_Toc51948444"/>
      <w:bookmarkStart w:id="546" w:name="_Toc52162517"/>
      <w:bookmarkStart w:id="547" w:name="_Toc60916121"/>
      <w:r w:rsidRPr="00A53DC8">
        <w:rPr>
          <w:rFonts w:eastAsia="MS Gothic"/>
        </w:rPr>
        <w:t>7.6.1</w:t>
      </w:r>
      <w:r w:rsidRPr="00A53DC8">
        <w:rPr>
          <w:rFonts w:eastAsia="MS Gothic"/>
        </w:rPr>
        <w:tab/>
        <w:t xml:space="preserve">Test </w:t>
      </w:r>
      <w:r w:rsidRPr="00A53DC8">
        <w:t>Purpose</w:t>
      </w:r>
      <w:r w:rsidRPr="00A53DC8">
        <w:rPr>
          <w:rFonts w:eastAsia="MS Gothic"/>
        </w:rPr>
        <w:t xml:space="preserve"> (TP)</w:t>
      </w:r>
      <w:bookmarkEnd w:id="542"/>
      <w:bookmarkEnd w:id="543"/>
      <w:bookmarkEnd w:id="544"/>
      <w:bookmarkEnd w:id="545"/>
      <w:bookmarkEnd w:id="546"/>
      <w:bookmarkEnd w:id="547"/>
    </w:p>
    <w:p w:rsidR="00987512" w:rsidRPr="00A53DC8" w:rsidRDefault="00987512" w:rsidP="00987512">
      <w:pPr>
        <w:pStyle w:val="H6"/>
      </w:pPr>
      <w:r w:rsidRPr="00A53DC8">
        <w:t>(1)</w:t>
      </w:r>
    </w:p>
    <w:p w:rsidR="00987512" w:rsidRPr="00A53DC8" w:rsidRDefault="00987512" w:rsidP="00987512">
      <w:pPr>
        <w:pStyle w:val="PL"/>
        <w:rPr>
          <w:noProof w:val="0"/>
        </w:rPr>
      </w:pPr>
      <w:r w:rsidRPr="00A53DC8">
        <w:rPr>
          <w:b/>
          <w:noProof w:val="0"/>
        </w:rPr>
        <w:t>with</w:t>
      </w:r>
      <w:r w:rsidRPr="00A53DC8">
        <w:rPr>
          <w:noProof w:val="0"/>
        </w:rPr>
        <w:t xml:space="preserve"> { UE being registered to IMS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responds with 183 Session Progress including SDP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(2)</w:t>
      </w:r>
    </w:p>
    <w:p w:rsidR="00987512" w:rsidRPr="00A53DC8" w:rsidRDefault="00987512" w:rsidP="00987512">
      <w:pPr>
        <w:pStyle w:val="PL"/>
        <w:rPr>
          <w:noProof w:val="0"/>
        </w:rPr>
      </w:pPr>
      <w:r w:rsidRPr="00A53DC8">
        <w:rPr>
          <w:b/>
          <w:noProof w:val="0"/>
        </w:rPr>
        <w:t>with</w:t>
      </w:r>
      <w:r w:rsidRPr="00A53DC8">
        <w:rPr>
          <w:noProof w:val="0"/>
        </w:rPr>
        <w:t xml:space="preserve"> { UE having sent 183 Session Progress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(3)</w:t>
      </w:r>
    </w:p>
    <w:p w:rsidR="00987512" w:rsidRPr="00A53DC8" w:rsidRDefault="00987512" w:rsidP="00987512">
      <w:pPr>
        <w:pStyle w:val="PL"/>
        <w:rPr>
          <w:noProof w:val="0"/>
        </w:rPr>
      </w:pPr>
      <w:r w:rsidRPr="00A53DC8">
        <w:rPr>
          <w:b/>
          <w:noProof w:val="0"/>
        </w:rPr>
        <w:t>with</w:t>
      </w:r>
      <w:r w:rsidRPr="00A53DC8">
        <w:rPr>
          <w:noProof w:val="0"/>
        </w:rPr>
        <w:t xml:space="preserve"> { UE having sent 200 OK for PRACK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UPDATE including SDP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UPDATE including SDP and 180 Ringing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(4)</w:t>
      </w:r>
    </w:p>
    <w:p w:rsidR="00987512" w:rsidRPr="00A53DC8" w:rsidRDefault="00987512" w:rsidP="00987512">
      <w:pPr>
        <w:pStyle w:val="PL"/>
        <w:rPr>
          <w:noProof w:val="0"/>
        </w:rPr>
      </w:pPr>
      <w:r w:rsidRPr="00A53DC8">
        <w:rPr>
          <w:b/>
          <w:noProof w:val="0"/>
        </w:rPr>
        <w:t>with</w:t>
      </w:r>
      <w:r w:rsidRPr="00A53DC8">
        <w:rPr>
          <w:noProof w:val="0"/>
        </w:rPr>
        <w:t xml:space="preserve"> { UE having sent 180 Ringing, possibly reliably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180 was sent reliably and consequently UE receives PRACK for 180 Ringing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987512" w:rsidRPr="00A53DC8" w:rsidRDefault="00341501" w:rsidP="00482465">
      <w:pPr>
        <w:pStyle w:val="PL"/>
        <w:rPr>
          <w:noProof w:val="0"/>
        </w:rPr>
      </w:pPr>
      <w:r w:rsidRPr="00A53DC8">
        <w:rPr>
          <w:noProof w:val="0"/>
        </w:rPr>
        <w:t xml:space="preserve">            }</w:t>
      </w:r>
    </w:p>
    <w:p w:rsidR="0031641D" w:rsidRPr="00A53DC8" w:rsidRDefault="0031641D" w:rsidP="00482465">
      <w:pPr>
        <w:pStyle w:val="PL"/>
        <w:rPr>
          <w:noProof w:val="0"/>
        </w:rPr>
      </w:pPr>
    </w:p>
    <w:p w:rsidR="00987512" w:rsidRPr="00A53DC8" w:rsidRDefault="00987512" w:rsidP="00987512">
      <w:pPr>
        <w:pStyle w:val="H6"/>
      </w:pPr>
      <w:r w:rsidRPr="00A53DC8">
        <w:t>(5)</w:t>
      </w:r>
    </w:p>
    <w:p w:rsidR="00987512" w:rsidRPr="00A53DC8" w:rsidRDefault="00987512" w:rsidP="00987512">
      <w:pPr>
        <w:pStyle w:val="PL"/>
        <w:rPr>
          <w:noProof w:val="0"/>
        </w:rPr>
      </w:pPr>
      <w:r w:rsidRPr="00A53DC8">
        <w:rPr>
          <w:b/>
          <w:noProof w:val="0"/>
        </w:rPr>
        <w:t>with</w:t>
      </w:r>
      <w:r w:rsidRPr="00A53DC8">
        <w:rPr>
          <w:noProof w:val="0"/>
        </w:rPr>
        <w:t xml:space="preserve"> { UE having sent 180 Ringing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User accepts the incoming voice call request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INVITE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(6)</w:t>
      </w:r>
    </w:p>
    <w:p w:rsidR="00987512" w:rsidRPr="00A53DC8" w:rsidRDefault="00987512" w:rsidP="00987512">
      <w:pPr>
        <w:pStyle w:val="PL"/>
        <w:rPr>
          <w:noProof w:val="0"/>
        </w:rPr>
      </w:pPr>
      <w:r w:rsidRPr="00A53DC8">
        <w:rPr>
          <w:b/>
          <w:noProof w:val="0"/>
        </w:rPr>
        <w:t>with</w:t>
      </w:r>
      <w:r w:rsidRPr="00A53DC8">
        <w:rPr>
          <w:noProof w:val="0"/>
        </w:rPr>
        <w:t xml:space="preserve"> { UE having sent 200 OK for INVITE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ACK followed by BYE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BYE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EB3D4C">
      <w:pPr>
        <w:pStyle w:val="Heading3"/>
        <w:rPr>
          <w:rFonts w:eastAsia="MS Gothic"/>
        </w:rPr>
      </w:pPr>
      <w:bookmarkStart w:id="548" w:name="_Toc42778749"/>
      <w:bookmarkStart w:id="549" w:name="_Toc42785196"/>
      <w:bookmarkStart w:id="550" w:name="_Toc43210219"/>
      <w:bookmarkStart w:id="551" w:name="_Toc51948445"/>
      <w:bookmarkStart w:id="552" w:name="_Toc52162518"/>
      <w:bookmarkStart w:id="553" w:name="_Toc60916122"/>
      <w:r w:rsidRPr="00A53DC8">
        <w:rPr>
          <w:rFonts w:eastAsia="MS Gothic"/>
        </w:rPr>
        <w:t>7.6.2</w:t>
      </w:r>
      <w:r w:rsidRPr="00A53DC8">
        <w:rPr>
          <w:rFonts w:eastAsia="MS Gothic"/>
        </w:rPr>
        <w:tab/>
        <w:t>Conformance Requirements</w:t>
      </w:r>
      <w:bookmarkEnd w:id="548"/>
      <w:bookmarkEnd w:id="549"/>
      <w:bookmarkEnd w:id="550"/>
      <w:bookmarkEnd w:id="551"/>
      <w:bookmarkEnd w:id="552"/>
      <w:bookmarkEnd w:id="553"/>
    </w:p>
    <w:p w:rsidR="00987512" w:rsidRPr="00A53DC8" w:rsidRDefault="00987512" w:rsidP="00987512">
      <w:r w:rsidRPr="00A53DC8">
        <w:t>Editor</w:t>
      </w:r>
      <w:r w:rsidR="00D44BAD" w:rsidRPr="00A53DC8">
        <w:t>'</w:t>
      </w:r>
      <w:r w:rsidRPr="00A53DC8">
        <w:t xml:space="preserve">s note: more </w:t>
      </w:r>
      <w:r w:rsidR="00D44BAD" w:rsidRPr="00A53DC8">
        <w:t>concrete</w:t>
      </w:r>
      <w:r w:rsidRPr="00A53DC8">
        <w:t xml:space="preserve"> texts for supporting the TPs need to be investigated.</w:t>
      </w:r>
    </w:p>
    <w:p w:rsidR="00987512" w:rsidRPr="00A53DC8" w:rsidRDefault="00987512" w:rsidP="00987512">
      <w:r w:rsidRPr="00A53DC8">
        <w:t>[TS 24.229, clause 5.1.4.1]</w:t>
      </w:r>
    </w:p>
    <w:p w:rsidR="00987512" w:rsidRPr="00A53DC8" w:rsidRDefault="00987512" w:rsidP="00987512">
      <w:r w:rsidRPr="00A53DC8">
        <w:t>If an initial INVITE request is received the terminating UE shall check whether the terminating UE requires local resource reservation.</w:t>
      </w:r>
    </w:p>
    <w:p w:rsidR="00987512" w:rsidRPr="00A53DC8" w:rsidRDefault="00987512" w:rsidP="00987512">
      <w:pPr>
        <w:pStyle w:val="NO"/>
      </w:pPr>
      <w:r w:rsidRPr="00A53DC8">
        <w:t>NOTE 1:</w:t>
      </w:r>
      <w:r w:rsidRPr="00A53DC8">
        <w:tab/>
        <w:t>The terminating UE can decide if local resource reservation is required based on e.g. application requirements, current access network capabilities, local configuration, etc.</w:t>
      </w:r>
    </w:p>
    <w:p w:rsidR="00987512" w:rsidRPr="00A53DC8" w:rsidRDefault="00987512" w:rsidP="00987512">
      <w:r w:rsidRPr="00A53DC8">
        <w:lastRenderedPageBreak/>
        <w:t>During the session initiation, if local resource reservation is required at the terminating UE and the terminating UE supports the precondition mechanism, and:</w:t>
      </w:r>
    </w:p>
    <w:p w:rsidR="00987512" w:rsidRPr="00A53DC8" w:rsidRDefault="00987512" w:rsidP="00987512">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987512" w:rsidRPr="00A53DC8" w:rsidRDefault="00987512" w:rsidP="00987512">
      <w:r w:rsidRPr="00A53DC8">
        <w:t>…</w:t>
      </w:r>
    </w:p>
    <w:p w:rsidR="00987512" w:rsidRPr="00A53DC8" w:rsidRDefault="00987512" w:rsidP="00987512">
      <w:r w:rsidRPr="00A53DC8">
        <w:t>If the terminating UE included an SDP offer or an SDP answer in a reliable provisional response to the INVITE request and both the terminating UE and the originating UE support UPDATE method, then in order to remove one or more media streams negotiated in the session for which a final response to the INVITE request has not been sent yet, the terminating UE shall send an UPDATE request with a new SDP offer and delays sending of 200 (OK) response to the INVITE request till after reception of 200 (OK) response to the UPDATE request.</w:t>
      </w:r>
    </w:p>
    <w:p w:rsidR="00987512" w:rsidRPr="00A53DC8" w:rsidRDefault="00987512" w:rsidP="00987512">
      <w:r w:rsidRPr="00A53DC8">
        <w:t>If the user does not accept a media stream accepted in the SDP answer and the terminating UE, the originating UE or both do not support the UPDATE method, then after reception of ACK request related to 200 (OK) response to the INVITE request, the UE shall modify the session.</w:t>
      </w:r>
    </w:p>
    <w:p w:rsidR="00987512" w:rsidRPr="00A53DC8" w:rsidRDefault="00987512" w:rsidP="00987512">
      <w:r w:rsidRPr="00A53DC8">
        <w:t xml:space="preserve">The terminating UE shall include the media feature tags as defined in </w:t>
      </w:r>
      <w:r w:rsidRPr="00A53DC8">
        <w:rPr>
          <w:lang w:eastAsia="zh-CN"/>
        </w:rPr>
        <w:t>RFC 3840 [62] for all supported streaming media types in the SIP response other than the 100 (Trying) response to the SIP INVITE request</w:t>
      </w:r>
      <w:r w:rsidRPr="00A53DC8">
        <w:t>.</w:t>
      </w:r>
    </w:p>
    <w:p w:rsidR="00987512" w:rsidRPr="00A53DC8" w:rsidRDefault="00987512" w:rsidP="00987512">
      <w:r w:rsidRPr="00A53DC8">
        <w:t>[TS 24.229, clause 6.1.1]</w:t>
      </w:r>
    </w:p>
    <w:p w:rsidR="00987512" w:rsidRPr="00A53DC8" w:rsidRDefault="00987512" w:rsidP="00987512">
      <w:pPr>
        <w:rPr>
          <w:snapToGrid w:val="0"/>
        </w:rPr>
      </w:pPr>
      <w:r w:rsidRPr="00A53DC8">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987512" w:rsidRPr="00A53DC8" w:rsidRDefault="00987512" w:rsidP="00987512">
      <w:r w:rsidRPr="00A53DC8">
        <w:t>[TS 24.229, clause 6.1.3]</w:t>
      </w:r>
    </w:p>
    <w:p w:rsidR="00987512" w:rsidRPr="00A53DC8" w:rsidRDefault="00987512" w:rsidP="00987512">
      <w:r w:rsidRPr="00A53DC8">
        <w:rPr>
          <w:lang w:eastAsia="ja-JP"/>
        </w:rPr>
        <w:t xml:space="preserve">If the terminating UE had previously set one or more media streams to inactive mode and the QoS resources for those media streams are now ready, the UE shall set the media streams to active mode by applying the procedures described in </w:t>
      </w:r>
      <w:r w:rsidRPr="00A53DC8">
        <w:t>RFC 4566 [39] with respect to setting the direction of media streams.</w:t>
      </w:r>
    </w:p>
    <w:p w:rsidR="00987512" w:rsidRPr="00A53DC8" w:rsidRDefault="00987512" w:rsidP="00987512">
      <w:r w:rsidRPr="00A53DC8">
        <w:t>…</w:t>
      </w:r>
    </w:p>
    <w:p w:rsidR="00987512" w:rsidRPr="00A53DC8" w:rsidRDefault="00987512" w:rsidP="00987512">
      <w:r w:rsidRPr="00A53DC8">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A53DC8">
        <w:t>(see subclause 5.1.4.1)</w:t>
      </w:r>
      <w:r w:rsidRPr="00A53DC8">
        <w:rPr>
          <w:snapToGrid w:val="0"/>
        </w:rPr>
        <w:t>, the terminating UE shall indicate its local preconditions and request the confirmation for the result of the resource reservation at the originating end point.</w:t>
      </w:r>
    </w:p>
    <w:p w:rsidR="00987512" w:rsidRPr="00A53DC8" w:rsidRDefault="0031641D" w:rsidP="00987512">
      <w:r w:rsidRPr="00A53DC8">
        <w:t xml:space="preserve">[TS </w:t>
      </w:r>
      <w:r w:rsidR="00987512" w:rsidRPr="00A53DC8">
        <w:t>26.114, clause 5.2.1]</w:t>
      </w:r>
    </w:p>
    <w:p w:rsidR="00987512" w:rsidRPr="00A53DC8" w:rsidRDefault="00987512" w:rsidP="00987512">
      <w:r w:rsidRPr="00A53DC8">
        <w:t>In addition, MTSI clients in terminals offering speech communication shall support:</w:t>
      </w:r>
    </w:p>
    <w:p w:rsidR="00987512" w:rsidRPr="00A53DC8" w:rsidRDefault="00987512" w:rsidP="00987512">
      <w:pPr>
        <w:pStyle w:val="B10"/>
      </w:pPr>
      <w:r w:rsidRPr="00A53DC8">
        <w:t>-</w:t>
      </w:r>
      <w:r w:rsidRPr="00A53DC8">
        <w:tab/>
        <w:t xml:space="preserve">AMR speech codec (3GPP TS 26.071 [11], 3GPP TS 26.090 [12], 3GPP TS 26.073 [13] and 3GPP TS 26.104 [14]) including all 8 modes and source controlled rate operation </w:t>
      </w:r>
      <w:r w:rsidRPr="00A53DC8">
        <w:rPr>
          <w:cs/>
        </w:rPr>
        <w:t>‎</w:t>
      </w:r>
      <w:r w:rsidRPr="00A53DC8">
        <w:t>3GPP TS 26.093 [15]. The MTSI client in terminal shall be capable of operating with any subset of these 8 codec modes. More detailed codec requirements for the AMR codec are defined in clause 5.2.1.2.</w:t>
      </w:r>
    </w:p>
    <w:p w:rsidR="00987512" w:rsidRPr="00A53DC8" w:rsidRDefault="0031641D" w:rsidP="00987512">
      <w:r w:rsidRPr="00A53DC8">
        <w:t xml:space="preserve">[TS </w:t>
      </w:r>
      <w:r w:rsidR="00987512" w:rsidRPr="00A53DC8">
        <w:t>26.114, clause 6.2.2.1]</w:t>
      </w:r>
    </w:p>
    <w:p w:rsidR="00987512" w:rsidRPr="00A53DC8" w:rsidRDefault="00987512" w:rsidP="00987512">
      <w:r w:rsidRPr="00A53DC8">
        <w:t>An MTSI client offering a speech media session for narrow-band speech and/or wide-band speech should generate an SDP offer according to the examples in Annexes A.1 to A.3. An MTSI client offering EVS should generate an SDP offer according to the examples in Annex A.14.</w:t>
      </w:r>
    </w:p>
    <w:p w:rsidR="00987512" w:rsidRPr="00A53DC8" w:rsidRDefault="00987512" w:rsidP="00987512">
      <w:r w:rsidRPr="00A53DC8">
        <w:t xml:space="preserve">An MTSI client in terminal supporting EVS should support the RTCP-APP signalling for speech adaptation defined clause 10.2.1, and shall support the RTCP-APP signalling when the MTSI client in terminal supports adaptation for call cases where the RTP-based CMR cannot be used. </w:t>
      </w:r>
    </w:p>
    <w:p w:rsidR="00987512" w:rsidRPr="00A53DC8" w:rsidRDefault="0031641D" w:rsidP="00987512">
      <w:r w:rsidRPr="00A53DC8">
        <w:t xml:space="preserve">[TS </w:t>
      </w:r>
      <w:r w:rsidR="00987512" w:rsidRPr="00A53DC8">
        <w:t>26.114, clause 6.2.5]</w:t>
      </w:r>
    </w:p>
    <w:p w:rsidR="00987512" w:rsidRPr="00A53DC8" w:rsidRDefault="00987512" w:rsidP="00987512">
      <w:r w:rsidRPr="00A53DC8">
        <w:t>The SDP shall include bandwidth information for each media stream and also for the session in total. The bandwidth information for each media stream and for the session is defined by the Application Specific (AS) bandwidth modifier as defined in RFC 4566 [8].</w:t>
      </w:r>
    </w:p>
    <w:p w:rsidR="00987512" w:rsidRPr="00A53DC8" w:rsidRDefault="0031641D" w:rsidP="00987512">
      <w:r w:rsidRPr="00A53DC8">
        <w:lastRenderedPageBreak/>
        <w:t xml:space="preserve">[TS </w:t>
      </w:r>
      <w:r w:rsidR="00987512" w:rsidRPr="00A53DC8">
        <w:t>26.114, clause 7.3.1]</w:t>
      </w:r>
    </w:p>
    <w:p w:rsidR="00987512" w:rsidRPr="00A53DC8" w:rsidRDefault="00987512" w:rsidP="00987512">
      <w:r w:rsidRPr="00A53DC8">
        <w:t>The bandwidth for RTCP traffic shall be described using the "RS" and "RR" SDP bandwidth modifiers at media level, as specified by RFC 3556 [42].</w:t>
      </w:r>
    </w:p>
    <w:p w:rsidR="00987512" w:rsidRPr="00A53DC8" w:rsidRDefault="00987512" w:rsidP="00987512">
      <w:pPr>
        <w:pStyle w:val="H6"/>
      </w:pPr>
      <w:r w:rsidRPr="00A53DC8">
        <w:t>Reference(s)</w:t>
      </w:r>
    </w:p>
    <w:p w:rsidR="00987512" w:rsidRPr="00A53DC8" w:rsidRDefault="00987512" w:rsidP="00987512">
      <w:r w:rsidRPr="00A53DC8">
        <w:rPr>
          <w:snapToGrid w:val="0"/>
        </w:rPr>
        <w:t>3GPP T</w:t>
      </w:r>
      <w:r w:rsidRPr="00A53DC8">
        <w:t xml:space="preserve">S 24.229 clauses 5.1.4.1, 6.1.1, 6.1.3, </w:t>
      </w:r>
      <w:r w:rsidRPr="00A53DC8">
        <w:rPr>
          <w:snapToGrid w:val="0"/>
        </w:rPr>
        <w:t>T</w:t>
      </w:r>
      <w:r w:rsidRPr="00A53DC8">
        <w:t>S 26.114 clause 5.2.1, 6.2.2.1, 6.2.5 and 7.3.1.</w:t>
      </w:r>
    </w:p>
    <w:p w:rsidR="00987512" w:rsidRPr="00A53DC8" w:rsidRDefault="00987512" w:rsidP="00EB3D4C">
      <w:pPr>
        <w:pStyle w:val="Heading3"/>
        <w:rPr>
          <w:rFonts w:eastAsia="MS Gothic"/>
        </w:rPr>
      </w:pPr>
      <w:bookmarkStart w:id="554" w:name="_Toc42778750"/>
      <w:bookmarkStart w:id="555" w:name="_Toc42785197"/>
      <w:bookmarkStart w:id="556" w:name="_Toc43210220"/>
      <w:bookmarkStart w:id="557" w:name="_Toc51948446"/>
      <w:bookmarkStart w:id="558" w:name="_Toc52162519"/>
      <w:bookmarkStart w:id="559" w:name="_Toc60916123"/>
      <w:r w:rsidRPr="00A53DC8">
        <w:rPr>
          <w:rFonts w:eastAsia="MS Gothic"/>
        </w:rPr>
        <w:t>7.6.3</w:t>
      </w:r>
      <w:r w:rsidRPr="00A53DC8">
        <w:rPr>
          <w:rFonts w:eastAsia="MS Gothic"/>
        </w:rPr>
        <w:tab/>
        <w:t>Test description</w:t>
      </w:r>
      <w:bookmarkEnd w:id="554"/>
      <w:bookmarkEnd w:id="555"/>
      <w:bookmarkEnd w:id="556"/>
      <w:bookmarkEnd w:id="557"/>
      <w:bookmarkEnd w:id="558"/>
      <w:bookmarkEnd w:id="559"/>
    </w:p>
    <w:p w:rsidR="00987512" w:rsidRPr="00A53DC8" w:rsidRDefault="00987512" w:rsidP="00CF618F">
      <w:pPr>
        <w:pStyle w:val="Heading4"/>
      </w:pPr>
      <w:bookmarkStart w:id="560" w:name="_Toc43210221"/>
      <w:bookmarkStart w:id="561" w:name="_Toc51948447"/>
      <w:bookmarkStart w:id="562" w:name="_Toc52162520"/>
      <w:bookmarkStart w:id="563" w:name="_Toc60916124"/>
      <w:r w:rsidRPr="00A53DC8">
        <w:t>7.6.3.1</w:t>
      </w:r>
      <w:r w:rsidRPr="00A53DC8">
        <w:tab/>
        <w:t>Pre-test conditions</w:t>
      </w:r>
      <w:bookmarkEnd w:id="560"/>
      <w:bookmarkEnd w:id="561"/>
      <w:bookmarkEnd w:id="562"/>
      <w:bookmarkEnd w:id="563"/>
    </w:p>
    <w:p w:rsidR="00987512" w:rsidRPr="00A53DC8" w:rsidRDefault="00987512" w:rsidP="00987512">
      <w:pPr>
        <w:pStyle w:val="H6"/>
        <w:rPr>
          <w:rFonts w:cs="Arial"/>
        </w:rPr>
      </w:pPr>
      <w:r w:rsidRPr="00A53DC8">
        <w:rPr>
          <w:rFonts w:cs="Arial"/>
        </w:rPr>
        <w:t>System Simulator:</w:t>
      </w:r>
    </w:p>
    <w:p w:rsidR="00987512" w:rsidRPr="00A53DC8" w:rsidRDefault="00987512" w:rsidP="00987512">
      <w:pPr>
        <w:pStyle w:val="B10"/>
      </w:pPr>
      <w:r w:rsidRPr="00A53DC8">
        <w:t>-</w:t>
      </w:r>
      <w:r w:rsidRPr="00A53DC8">
        <w:tab/>
      </w:r>
      <w:bookmarkStart w:id="564" w:name="OLE_LINK16"/>
      <w:r w:rsidRPr="00A53DC8">
        <w:t>1 NR Cell connected to 5GC, default parameters.</w:t>
      </w:r>
      <w:bookmarkEnd w:id="564"/>
    </w:p>
    <w:p w:rsidR="00987512" w:rsidRPr="00A53DC8" w:rsidRDefault="00987512" w:rsidP="00987512">
      <w:pPr>
        <w:pStyle w:val="H6"/>
      </w:pPr>
      <w:r w:rsidRPr="00A53DC8">
        <w:t>UE:</w:t>
      </w:r>
    </w:p>
    <w:p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rsidR="00987512" w:rsidRPr="00A53DC8" w:rsidRDefault="00987512" w:rsidP="00987512">
      <w:pPr>
        <w:pStyle w:val="B10"/>
        <w:rPr>
          <w:snapToGrid w:val="0"/>
        </w:rPr>
      </w:pPr>
      <w:r w:rsidRPr="00A53DC8">
        <w:t>-</w:t>
      </w:r>
      <w:r w:rsidRPr="00A53DC8">
        <w:tab/>
      </w:r>
      <w:bookmarkStart w:id="565" w:name="OLE_LINK15"/>
      <w:r w:rsidRPr="00A53DC8">
        <w:rPr>
          <w:snapToGrid w:val="0"/>
        </w:rPr>
        <w:t>UE is configured to register for IMS after switch on.</w:t>
      </w:r>
      <w:bookmarkEnd w:id="565"/>
    </w:p>
    <w:p w:rsidR="00987512" w:rsidRPr="00A53DC8" w:rsidRDefault="00987512" w:rsidP="00987512">
      <w:pPr>
        <w:pStyle w:val="H6"/>
        <w:rPr>
          <w:rFonts w:cs="Arial"/>
        </w:rPr>
      </w:pPr>
      <w:r w:rsidRPr="00A53DC8">
        <w:rPr>
          <w:rFonts w:cs="Arial"/>
        </w:rPr>
        <w:t>Preamble:</w:t>
      </w:r>
    </w:p>
    <w:p w:rsidR="00987512" w:rsidRPr="00A53DC8" w:rsidRDefault="00987512" w:rsidP="00987512">
      <w:pPr>
        <w:pStyle w:val="B10"/>
      </w:pPr>
      <w:r w:rsidRPr="00A53DC8">
        <w:t>-</w:t>
      </w:r>
      <w:r w:rsidRPr="00A53DC8">
        <w:tab/>
        <w:t>The UE is in test state 1N-A (TS 38.508-1) and registered to IMS.</w:t>
      </w:r>
    </w:p>
    <w:p w:rsidR="00987512" w:rsidRPr="00A53DC8" w:rsidRDefault="00987512" w:rsidP="00CF618F">
      <w:pPr>
        <w:pStyle w:val="Heading4"/>
        <w:rPr>
          <w:snapToGrid w:val="0"/>
        </w:rPr>
      </w:pPr>
      <w:bookmarkStart w:id="566" w:name="_Toc43210222"/>
      <w:bookmarkStart w:id="567" w:name="_Toc51948448"/>
      <w:bookmarkStart w:id="568" w:name="_Toc52162521"/>
      <w:bookmarkStart w:id="569" w:name="_Toc60916125"/>
      <w:r w:rsidRPr="00A53DC8">
        <w:t>7.6.3.2</w:t>
      </w:r>
      <w:r w:rsidRPr="00A53DC8">
        <w:tab/>
      </w:r>
      <w:r w:rsidRPr="00A53DC8">
        <w:rPr>
          <w:snapToGrid w:val="0"/>
        </w:rPr>
        <w:t>Test procedure sequence</w:t>
      </w:r>
      <w:bookmarkEnd w:id="566"/>
      <w:bookmarkEnd w:id="567"/>
      <w:bookmarkEnd w:id="568"/>
      <w:bookmarkEnd w:id="569"/>
    </w:p>
    <w:p w:rsidR="00987512" w:rsidRPr="00A53DC8" w:rsidRDefault="00987512" w:rsidP="00987512">
      <w:pPr>
        <w:pStyle w:val="TH"/>
        <w:rPr>
          <w:rFonts w:cs="Arial"/>
        </w:rPr>
      </w:pPr>
      <w:r w:rsidRPr="00A53DC8">
        <w:rPr>
          <w:rFonts w:cs="Arial"/>
        </w:rPr>
        <w:t>Table 7.6.3.2-1: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rsidTr="003D7C05">
        <w:trPr>
          <w:jc w:val="center"/>
        </w:trPr>
        <w:tc>
          <w:tcPr>
            <w:tcW w:w="567" w:type="dxa"/>
            <w:tcBorders>
              <w:bottom w:val="nil"/>
            </w:tcBorders>
          </w:tcPr>
          <w:p w:rsidR="00987512" w:rsidRPr="00A53DC8" w:rsidRDefault="00987512" w:rsidP="00A20284">
            <w:pPr>
              <w:pStyle w:val="TAH"/>
              <w:ind w:left="400" w:hanging="400"/>
            </w:pPr>
            <w:r w:rsidRPr="00A53DC8">
              <w:t>St</w:t>
            </w:r>
          </w:p>
        </w:tc>
        <w:tc>
          <w:tcPr>
            <w:tcW w:w="3968" w:type="dxa"/>
          </w:tcPr>
          <w:p w:rsidR="00987512" w:rsidRPr="00A53DC8" w:rsidRDefault="00987512" w:rsidP="00A20284">
            <w:pPr>
              <w:pStyle w:val="TAH"/>
              <w:ind w:left="400" w:hanging="400"/>
            </w:pPr>
            <w:r w:rsidRPr="00A53DC8">
              <w:t>Procedure</w:t>
            </w:r>
          </w:p>
        </w:tc>
        <w:tc>
          <w:tcPr>
            <w:tcW w:w="3684" w:type="dxa"/>
            <w:gridSpan w:val="2"/>
          </w:tcPr>
          <w:p w:rsidR="00987512" w:rsidRPr="00A53DC8" w:rsidRDefault="00987512" w:rsidP="00A20284">
            <w:pPr>
              <w:pStyle w:val="TAH"/>
              <w:ind w:left="400" w:hanging="400"/>
            </w:pPr>
            <w:r w:rsidRPr="00A53DC8">
              <w:t>Message Sequence</w:t>
            </w:r>
          </w:p>
        </w:tc>
        <w:tc>
          <w:tcPr>
            <w:tcW w:w="567" w:type="dxa"/>
            <w:tcBorders>
              <w:bottom w:val="nil"/>
            </w:tcBorders>
          </w:tcPr>
          <w:p w:rsidR="00987512" w:rsidRPr="00A53DC8" w:rsidRDefault="00987512" w:rsidP="00A20284">
            <w:pPr>
              <w:pStyle w:val="TAH"/>
            </w:pPr>
            <w:r w:rsidRPr="00A53DC8">
              <w:t>TP</w:t>
            </w:r>
          </w:p>
        </w:tc>
        <w:tc>
          <w:tcPr>
            <w:tcW w:w="850" w:type="dxa"/>
            <w:tcBorders>
              <w:bottom w:val="nil"/>
            </w:tcBorders>
          </w:tcPr>
          <w:p w:rsidR="00987512" w:rsidRPr="00A53DC8" w:rsidRDefault="00987512" w:rsidP="00A20284">
            <w:pPr>
              <w:pStyle w:val="TAH"/>
            </w:pPr>
            <w:r w:rsidRPr="00A53DC8">
              <w:t>Verdict</w:t>
            </w:r>
          </w:p>
        </w:tc>
      </w:tr>
      <w:tr w:rsidR="00987512" w:rsidRPr="00A53DC8" w:rsidTr="003D7C05">
        <w:trPr>
          <w:jc w:val="center"/>
        </w:trPr>
        <w:tc>
          <w:tcPr>
            <w:tcW w:w="567" w:type="dxa"/>
            <w:tcBorders>
              <w:top w:val="nil"/>
            </w:tcBorders>
          </w:tcPr>
          <w:p w:rsidR="00987512" w:rsidRPr="00A53DC8" w:rsidRDefault="00987512" w:rsidP="00A20284">
            <w:pPr>
              <w:pStyle w:val="TAH"/>
            </w:pPr>
          </w:p>
        </w:tc>
        <w:tc>
          <w:tcPr>
            <w:tcW w:w="3968" w:type="dxa"/>
          </w:tcPr>
          <w:p w:rsidR="00987512" w:rsidRPr="00A53DC8" w:rsidRDefault="00987512" w:rsidP="00A20284">
            <w:pPr>
              <w:pStyle w:val="TAH"/>
            </w:pPr>
          </w:p>
        </w:tc>
        <w:tc>
          <w:tcPr>
            <w:tcW w:w="708" w:type="dxa"/>
          </w:tcPr>
          <w:p w:rsidR="00987512" w:rsidRPr="00A53DC8" w:rsidRDefault="00987512" w:rsidP="00A20284">
            <w:pPr>
              <w:pStyle w:val="TAH"/>
            </w:pPr>
            <w:r w:rsidRPr="00A53DC8">
              <w:t>U - S</w:t>
            </w:r>
          </w:p>
        </w:tc>
        <w:tc>
          <w:tcPr>
            <w:tcW w:w="2976" w:type="dxa"/>
          </w:tcPr>
          <w:p w:rsidR="00987512" w:rsidRPr="00A53DC8" w:rsidRDefault="00987512" w:rsidP="00A20284">
            <w:pPr>
              <w:pStyle w:val="TAH"/>
            </w:pPr>
            <w:r w:rsidRPr="00A53DC8">
              <w:t>Message</w:t>
            </w:r>
          </w:p>
        </w:tc>
        <w:tc>
          <w:tcPr>
            <w:tcW w:w="567" w:type="dxa"/>
            <w:tcBorders>
              <w:top w:val="nil"/>
            </w:tcBorders>
          </w:tcPr>
          <w:p w:rsidR="00987512" w:rsidRPr="00A53DC8" w:rsidRDefault="00987512" w:rsidP="00A20284">
            <w:pPr>
              <w:pStyle w:val="TAH"/>
            </w:pPr>
          </w:p>
        </w:tc>
        <w:tc>
          <w:tcPr>
            <w:tcW w:w="850" w:type="dxa"/>
            <w:tcBorders>
              <w:top w:val="nil"/>
            </w:tcBorders>
          </w:tcPr>
          <w:p w:rsidR="00987512" w:rsidRPr="00A53DC8" w:rsidRDefault="00987512" w:rsidP="00A20284">
            <w:pPr>
              <w:pStyle w:val="TAH"/>
            </w:pPr>
          </w:p>
        </w:tc>
      </w:tr>
      <w:tr w:rsidR="00987512" w:rsidRPr="00A53DC8" w:rsidTr="003D7C05">
        <w:trPr>
          <w:jc w:val="center"/>
        </w:trPr>
        <w:tc>
          <w:tcPr>
            <w:tcW w:w="567" w:type="dxa"/>
          </w:tcPr>
          <w:p w:rsidR="00987512" w:rsidRPr="00A53DC8" w:rsidRDefault="0062527C" w:rsidP="00A20284">
            <w:pPr>
              <w:pStyle w:val="TAC"/>
            </w:pPr>
            <w:r w:rsidRPr="00A53DC8">
              <w:t>1</w:t>
            </w:r>
          </w:p>
        </w:tc>
        <w:tc>
          <w:tcPr>
            <w:tcW w:w="3968" w:type="dxa"/>
          </w:tcPr>
          <w:p w:rsidR="00987512" w:rsidRPr="00A53DC8" w:rsidRDefault="00987512" w:rsidP="00A20284">
            <w:pPr>
              <w:pStyle w:val="TAL"/>
              <w:rPr>
                <w:rFonts w:eastAsia="MS Gothic"/>
              </w:rPr>
            </w:pPr>
            <w:r w:rsidRPr="00A53DC8">
              <w:t>Step 1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INVITE</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2</w:t>
            </w:r>
          </w:p>
        </w:tc>
        <w:tc>
          <w:tcPr>
            <w:tcW w:w="3968" w:type="dxa"/>
          </w:tcPr>
          <w:p w:rsidR="00987512" w:rsidRPr="00A53DC8" w:rsidRDefault="00987512" w:rsidP="00A20284">
            <w:pPr>
              <w:pStyle w:val="TAL"/>
              <w:rPr>
                <w:rFonts w:eastAsia="MS Gothic"/>
              </w:rPr>
            </w:pPr>
            <w:r w:rsidRPr="00A53DC8">
              <w:t>Step 2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100 Trying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3</w:t>
            </w:r>
          </w:p>
        </w:tc>
        <w:tc>
          <w:tcPr>
            <w:tcW w:w="3968" w:type="dxa"/>
          </w:tcPr>
          <w:p w:rsidR="00987512" w:rsidRPr="00A53DC8" w:rsidRDefault="00987512" w:rsidP="00A20284">
            <w:pPr>
              <w:pStyle w:val="TAL"/>
              <w:rPr>
                <w:rFonts w:eastAsia="MS Gothic"/>
              </w:rPr>
            </w:pPr>
            <w:r w:rsidRPr="00A53DC8">
              <w:t>Step 3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183 Session Progress</w:t>
            </w:r>
          </w:p>
        </w:tc>
        <w:tc>
          <w:tcPr>
            <w:tcW w:w="567" w:type="dxa"/>
          </w:tcPr>
          <w:p w:rsidR="00987512" w:rsidRPr="00A53DC8" w:rsidRDefault="00987512" w:rsidP="00A20284">
            <w:pPr>
              <w:pStyle w:val="TAC"/>
              <w:rPr>
                <w:lang w:eastAsia="zh-CN"/>
              </w:rPr>
            </w:pPr>
            <w:r w:rsidRPr="00A53DC8">
              <w:rPr>
                <w:lang w:eastAsia="zh-CN"/>
              </w:rPr>
              <w:t>1</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4</w:t>
            </w:r>
          </w:p>
        </w:tc>
        <w:tc>
          <w:tcPr>
            <w:tcW w:w="3968" w:type="dxa"/>
          </w:tcPr>
          <w:p w:rsidR="00987512" w:rsidRPr="00A53DC8" w:rsidRDefault="00987512" w:rsidP="00A20284">
            <w:pPr>
              <w:pStyle w:val="TAL"/>
              <w:rPr>
                <w:rFonts w:eastAsia="MS Gothic"/>
              </w:rPr>
            </w:pPr>
            <w:r w:rsidRPr="00A53DC8">
              <w:t>Step 4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5</w:t>
            </w:r>
          </w:p>
        </w:tc>
        <w:tc>
          <w:tcPr>
            <w:tcW w:w="3968" w:type="dxa"/>
          </w:tcPr>
          <w:p w:rsidR="00987512" w:rsidRPr="00A53DC8" w:rsidRDefault="00987512" w:rsidP="00A20284">
            <w:pPr>
              <w:pStyle w:val="TAL"/>
              <w:rPr>
                <w:rFonts w:eastAsia="MS Gothic"/>
              </w:rPr>
            </w:pPr>
            <w:r w:rsidRPr="00A53DC8">
              <w:t>Step 5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r w:rsidRPr="00A53DC8">
              <w:rPr>
                <w:lang w:eastAsia="zh-CN"/>
              </w:rPr>
              <w:t>2</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6</w:t>
            </w:r>
          </w:p>
        </w:tc>
        <w:tc>
          <w:tcPr>
            <w:tcW w:w="3968" w:type="dxa"/>
          </w:tcPr>
          <w:p w:rsidR="00987512" w:rsidRPr="00A53DC8" w:rsidRDefault="00987512" w:rsidP="00A20284">
            <w:pPr>
              <w:pStyle w:val="TAL"/>
              <w:rPr>
                <w:rFonts w:eastAsia="MS Gothic"/>
              </w:rPr>
            </w:pPr>
            <w:r w:rsidRPr="00A53DC8">
              <w:t>Step 6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UPDATE</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7</w:t>
            </w:r>
          </w:p>
        </w:tc>
        <w:tc>
          <w:tcPr>
            <w:tcW w:w="3968" w:type="dxa"/>
          </w:tcPr>
          <w:p w:rsidR="00987512" w:rsidRPr="00A53DC8" w:rsidRDefault="00987512" w:rsidP="00A20284">
            <w:pPr>
              <w:pStyle w:val="TAL"/>
              <w:rPr>
                <w:rFonts w:eastAsia="MS Gothic"/>
              </w:rPr>
            </w:pPr>
            <w:r w:rsidRPr="00A53DC8">
              <w:t>Step 7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r w:rsidRPr="00A53DC8">
              <w:rPr>
                <w:lang w:eastAsia="zh-CN"/>
              </w:rPr>
              <w:t>3</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8</w:t>
            </w:r>
          </w:p>
        </w:tc>
        <w:tc>
          <w:tcPr>
            <w:tcW w:w="3968" w:type="dxa"/>
          </w:tcPr>
          <w:p w:rsidR="00987512" w:rsidRPr="00A53DC8" w:rsidRDefault="00987512" w:rsidP="00A20284">
            <w:pPr>
              <w:pStyle w:val="TAL"/>
              <w:rPr>
                <w:rFonts w:eastAsia="MS Gothic"/>
              </w:rPr>
            </w:pPr>
            <w:r w:rsidRPr="00A53DC8">
              <w:t>Step 8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180 Ringing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9</w:t>
            </w:r>
          </w:p>
        </w:tc>
        <w:tc>
          <w:tcPr>
            <w:tcW w:w="3968" w:type="dxa"/>
          </w:tcPr>
          <w:p w:rsidR="00987512" w:rsidRPr="00A53DC8" w:rsidRDefault="00987512" w:rsidP="00A20284">
            <w:pPr>
              <w:pStyle w:val="TAL"/>
              <w:rPr>
                <w:rFonts w:eastAsia="MS Gothic"/>
              </w:rPr>
            </w:pPr>
            <w:r w:rsidRPr="00A53DC8">
              <w:t>Step 9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10</w:t>
            </w:r>
          </w:p>
        </w:tc>
        <w:tc>
          <w:tcPr>
            <w:tcW w:w="3968" w:type="dxa"/>
          </w:tcPr>
          <w:p w:rsidR="00987512" w:rsidRPr="00A53DC8" w:rsidRDefault="00987512" w:rsidP="00A20284">
            <w:pPr>
              <w:pStyle w:val="TAL"/>
              <w:rPr>
                <w:rFonts w:eastAsia="MS Gothic"/>
              </w:rPr>
            </w:pPr>
            <w:r w:rsidRPr="00A53DC8">
              <w:t>Step 10 of Annex A.5.1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B245D6" w:rsidP="00A20284">
            <w:pPr>
              <w:pStyle w:val="TAC"/>
              <w:rPr>
                <w:lang w:eastAsia="zh-CN"/>
              </w:rPr>
            </w:pPr>
            <w:r w:rsidRPr="00A53DC8">
              <w:rPr>
                <w:lang w:eastAsia="zh-CN"/>
              </w:rPr>
              <w:t>4</w:t>
            </w:r>
          </w:p>
        </w:tc>
        <w:tc>
          <w:tcPr>
            <w:tcW w:w="850" w:type="dxa"/>
          </w:tcPr>
          <w:p w:rsidR="00987512" w:rsidRPr="00A53DC8" w:rsidRDefault="00987512" w:rsidP="00A20284">
            <w:pPr>
              <w:pStyle w:val="TAC"/>
              <w:rPr>
                <w:lang w:eastAsia="zh-CN"/>
              </w:rPr>
            </w:pPr>
            <w:r w:rsidRPr="00A53DC8">
              <w:rPr>
                <w:lang w:eastAsia="zh-CN"/>
              </w:rPr>
              <w:t>P</w:t>
            </w:r>
          </w:p>
        </w:tc>
      </w:tr>
      <w:tr w:rsidR="00B245D6" w:rsidRPr="00A53DC8" w:rsidTr="003D7C05">
        <w:trPr>
          <w:jc w:val="center"/>
        </w:trPr>
        <w:tc>
          <w:tcPr>
            <w:tcW w:w="567" w:type="dxa"/>
          </w:tcPr>
          <w:p w:rsidR="00B245D6" w:rsidRPr="00A53DC8" w:rsidRDefault="00B245D6" w:rsidP="00B245D6">
            <w:pPr>
              <w:pStyle w:val="TAC"/>
              <w:rPr>
                <w:lang w:eastAsia="zh-CN"/>
              </w:rPr>
            </w:pPr>
            <w:r w:rsidRPr="00A53DC8">
              <w:rPr>
                <w:lang w:eastAsia="zh-CN"/>
              </w:rPr>
              <w:t>11</w:t>
            </w:r>
          </w:p>
        </w:tc>
        <w:tc>
          <w:tcPr>
            <w:tcW w:w="3968" w:type="dxa"/>
          </w:tcPr>
          <w:p w:rsidR="00B245D6" w:rsidRPr="00A53DC8" w:rsidRDefault="00B245D6" w:rsidP="00B245D6">
            <w:pPr>
              <w:pStyle w:val="TAL"/>
              <w:rPr>
                <w:rFonts w:eastAsia="MS Gothic"/>
              </w:rPr>
            </w:pPr>
            <w:r w:rsidRPr="00A53DC8">
              <w:t>Step 11 of Annex A.5.1 happens</w:t>
            </w:r>
          </w:p>
        </w:tc>
        <w:tc>
          <w:tcPr>
            <w:tcW w:w="708" w:type="dxa"/>
          </w:tcPr>
          <w:p w:rsidR="00B245D6" w:rsidRPr="00A53DC8" w:rsidRDefault="00B245D6" w:rsidP="00B245D6">
            <w:pPr>
              <w:pStyle w:val="TAC"/>
              <w:rPr>
                <w:rFonts w:eastAsia="MS Gothic"/>
              </w:rPr>
            </w:pPr>
            <w:r w:rsidRPr="00A53DC8">
              <w:t>--&gt;</w:t>
            </w:r>
          </w:p>
        </w:tc>
        <w:tc>
          <w:tcPr>
            <w:tcW w:w="2976" w:type="dxa"/>
          </w:tcPr>
          <w:p w:rsidR="00B245D6" w:rsidRPr="00A53DC8" w:rsidRDefault="00B245D6" w:rsidP="00B245D6">
            <w:pPr>
              <w:pStyle w:val="TAL"/>
              <w:rPr>
                <w:rFonts w:eastAsia="MS Gothic"/>
              </w:rPr>
            </w:pPr>
            <w:r w:rsidRPr="00A53DC8">
              <w:rPr>
                <w:rFonts w:eastAsia="MS Gothic"/>
              </w:rPr>
              <w:t>200 OK</w:t>
            </w:r>
          </w:p>
        </w:tc>
        <w:tc>
          <w:tcPr>
            <w:tcW w:w="567" w:type="dxa"/>
          </w:tcPr>
          <w:p w:rsidR="00B245D6" w:rsidRPr="00A53DC8" w:rsidRDefault="00B245D6" w:rsidP="00B245D6">
            <w:pPr>
              <w:pStyle w:val="TAC"/>
              <w:rPr>
                <w:lang w:eastAsia="zh-CN"/>
              </w:rPr>
            </w:pPr>
            <w:r w:rsidRPr="00A53DC8">
              <w:rPr>
                <w:lang w:eastAsia="zh-CN"/>
              </w:rPr>
              <w:t>5</w:t>
            </w:r>
          </w:p>
        </w:tc>
        <w:tc>
          <w:tcPr>
            <w:tcW w:w="850" w:type="dxa"/>
          </w:tcPr>
          <w:p w:rsidR="00B245D6" w:rsidRPr="00A53DC8" w:rsidRDefault="00B245D6" w:rsidP="00B245D6">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12</w:t>
            </w:r>
          </w:p>
        </w:tc>
        <w:tc>
          <w:tcPr>
            <w:tcW w:w="3968" w:type="dxa"/>
          </w:tcPr>
          <w:p w:rsidR="00987512" w:rsidRPr="00A53DC8" w:rsidRDefault="00987512" w:rsidP="00A20284">
            <w:pPr>
              <w:pStyle w:val="TAL"/>
              <w:rPr>
                <w:rFonts w:eastAsia="MS Gothic"/>
              </w:rPr>
            </w:pPr>
            <w:r w:rsidRPr="00A53DC8">
              <w:t>Step 12 of Annex A.5.1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ACK</w:t>
            </w:r>
          </w:p>
        </w:tc>
        <w:tc>
          <w:tcPr>
            <w:tcW w:w="567" w:type="dxa"/>
          </w:tcPr>
          <w:p w:rsidR="00987512" w:rsidRPr="00A53DC8" w:rsidRDefault="00987512" w:rsidP="00A20284">
            <w:pPr>
              <w:pStyle w:val="TAC"/>
              <w:rPr>
                <w:lang w:eastAsia="zh-CN"/>
              </w:rPr>
            </w:pPr>
            <w:r w:rsidRPr="00A53DC8">
              <w:rPr>
                <w:lang w:eastAsia="zh-CN"/>
              </w:rPr>
              <w:t>6</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1641D">
        <w:trPr>
          <w:jc w:val="center"/>
        </w:trPr>
        <w:tc>
          <w:tcPr>
            <w:tcW w:w="9636" w:type="dxa"/>
            <w:gridSpan w:val="6"/>
          </w:tcPr>
          <w:p w:rsidR="00987512" w:rsidRPr="00A53DC8" w:rsidRDefault="00987512" w:rsidP="00A20284">
            <w:pPr>
              <w:pStyle w:val="TAN"/>
              <w:rPr>
                <w:lang w:eastAsia="zh-CN"/>
              </w:rPr>
            </w:pPr>
            <w:r w:rsidRPr="00A53DC8">
              <w:t>NOTE: The test procedure including NR/5GC signalling is specified in TS 38.508</w:t>
            </w:r>
            <w:r w:rsidR="0062527C" w:rsidRPr="00A53DC8">
              <w:t>-1</w:t>
            </w:r>
            <w:r w:rsidRPr="00A53DC8">
              <w:t xml:space="preserve"> [2</w:t>
            </w:r>
            <w:r w:rsidR="00C32488" w:rsidRPr="00A53DC8">
              <w:t>1</w:t>
            </w:r>
            <w:r w:rsidRPr="00A53DC8">
              <w:t>] subclause 4.9.1</w:t>
            </w:r>
            <w:r w:rsidR="009F48B5" w:rsidRPr="00A53DC8">
              <w:t>6</w:t>
            </w:r>
            <w:r w:rsidRPr="00A53DC8">
              <w:t>.</w:t>
            </w:r>
          </w:p>
        </w:tc>
      </w:tr>
    </w:tbl>
    <w:p w:rsidR="008446F9" w:rsidRPr="00A53DC8" w:rsidRDefault="008446F9" w:rsidP="008446F9"/>
    <w:p w:rsidR="00987512" w:rsidRPr="00A53DC8" w:rsidRDefault="00987512" w:rsidP="00CF618F">
      <w:pPr>
        <w:pStyle w:val="Heading4"/>
      </w:pPr>
      <w:bookmarkStart w:id="570" w:name="_Toc43210223"/>
      <w:bookmarkStart w:id="571" w:name="_Toc51948449"/>
      <w:bookmarkStart w:id="572" w:name="_Toc52162522"/>
      <w:bookmarkStart w:id="573" w:name="_Toc60916126"/>
      <w:r w:rsidRPr="00A53DC8">
        <w:t>7.6.3.3</w:t>
      </w:r>
      <w:r w:rsidRPr="00A53DC8">
        <w:tab/>
        <w:t>Specific message contents</w:t>
      </w:r>
      <w:bookmarkEnd w:id="570"/>
      <w:bookmarkEnd w:id="571"/>
      <w:bookmarkEnd w:id="572"/>
      <w:bookmarkEnd w:id="573"/>
    </w:p>
    <w:p w:rsidR="00BC244A" w:rsidRPr="00A53DC8" w:rsidRDefault="00987512" w:rsidP="003E11B9">
      <w:pPr>
        <w:rPr>
          <w:lang w:eastAsia="zh-CN"/>
        </w:rPr>
      </w:pPr>
      <w:r w:rsidRPr="00A53DC8">
        <w:t>None as fully described</w:t>
      </w:r>
      <w:r w:rsidRPr="00A53DC8">
        <w:rPr>
          <w:lang w:eastAsia="zh-CN"/>
        </w:rPr>
        <w:t xml:space="preserve"> in annex A.5.1.</w:t>
      </w:r>
    </w:p>
    <w:p w:rsidR="00987512" w:rsidRPr="00A53DC8" w:rsidRDefault="00C8183A" w:rsidP="00987512">
      <w:pPr>
        <w:pStyle w:val="Heading2"/>
        <w:rPr>
          <w:rFonts w:eastAsia="MS Gothic"/>
        </w:rPr>
      </w:pPr>
      <w:bookmarkStart w:id="574" w:name="_Toc42778751"/>
      <w:bookmarkStart w:id="575" w:name="_Toc42785198"/>
      <w:r w:rsidRPr="00A53DC8">
        <w:rPr>
          <w:rFonts w:eastAsia="MS Gothic"/>
        </w:rPr>
        <w:br w:type="page"/>
      </w:r>
      <w:bookmarkStart w:id="576" w:name="_Toc43210224"/>
      <w:bookmarkStart w:id="577" w:name="_Toc51948450"/>
      <w:bookmarkStart w:id="578" w:name="_Toc52162523"/>
      <w:bookmarkStart w:id="579" w:name="_Toc60916127"/>
      <w:r w:rsidR="00987512" w:rsidRPr="00A53DC8">
        <w:rPr>
          <w:rFonts w:eastAsia="MS Gothic"/>
        </w:rPr>
        <w:lastRenderedPageBreak/>
        <w:t>7.7</w:t>
      </w:r>
      <w:r w:rsidR="00987512" w:rsidRPr="00A53DC8">
        <w:rPr>
          <w:rFonts w:eastAsia="MS Gothic"/>
        </w:rPr>
        <w:tab/>
        <w:t>MTSI MT Voice Call without preconditions at both originating UE and terminating UE / 5GS</w:t>
      </w:r>
      <w:bookmarkEnd w:id="574"/>
      <w:bookmarkEnd w:id="575"/>
      <w:bookmarkEnd w:id="576"/>
      <w:bookmarkEnd w:id="577"/>
      <w:bookmarkEnd w:id="578"/>
      <w:bookmarkEnd w:id="579"/>
    </w:p>
    <w:p w:rsidR="00987512" w:rsidRPr="00A53DC8" w:rsidRDefault="00987512" w:rsidP="00EB3D4C">
      <w:pPr>
        <w:pStyle w:val="Heading3"/>
        <w:rPr>
          <w:rFonts w:eastAsia="MS Gothic"/>
        </w:rPr>
      </w:pPr>
      <w:bookmarkStart w:id="580" w:name="_Toc42778752"/>
      <w:bookmarkStart w:id="581" w:name="_Toc42785199"/>
      <w:bookmarkStart w:id="582" w:name="_Toc43210225"/>
      <w:bookmarkStart w:id="583" w:name="_Toc51948451"/>
      <w:bookmarkStart w:id="584" w:name="_Toc52162524"/>
      <w:bookmarkStart w:id="585" w:name="_Toc60916128"/>
      <w:r w:rsidRPr="00A53DC8">
        <w:rPr>
          <w:rFonts w:eastAsia="MS Gothic"/>
        </w:rPr>
        <w:t>7.7.1</w:t>
      </w:r>
      <w:r w:rsidRPr="00A53DC8">
        <w:rPr>
          <w:rFonts w:eastAsia="MS Gothic"/>
        </w:rPr>
        <w:tab/>
        <w:t xml:space="preserve">Test </w:t>
      </w:r>
      <w:r w:rsidRPr="00A53DC8">
        <w:t>Purpose</w:t>
      </w:r>
      <w:r w:rsidRPr="00A53DC8">
        <w:rPr>
          <w:rFonts w:eastAsia="MS Gothic"/>
        </w:rPr>
        <w:t xml:space="preserve"> (TP)</w:t>
      </w:r>
      <w:bookmarkEnd w:id="580"/>
      <w:bookmarkEnd w:id="581"/>
      <w:bookmarkEnd w:id="582"/>
      <w:bookmarkEnd w:id="583"/>
      <w:bookmarkEnd w:id="584"/>
      <w:bookmarkEnd w:id="585"/>
    </w:p>
    <w:p w:rsidR="00987512" w:rsidRPr="00A53DC8" w:rsidRDefault="00987512" w:rsidP="00987512">
      <w:pPr>
        <w:pStyle w:val="H6"/>
        <w:rPr>
          <w:rFonts w:ascii="Courier New" w:hAnsi="Courier New"/>
          <w:b/>
          <w:sz w:val="16"/>
        </w:rPr>
      </w:pPr>
      <w:r w:rsidRPr="00A53DC8">
        <w:t>(1)</w:t>
      </w:r>
    </w:p>
    <w:p w:rsidR="00987512" w:rsidRPr="00A53DC8" w:rsidRDefault="00987512" w:rsidP="00987512">
      <w:pPr>
        <w:pStyle w:val="PL"/>
        <w:rPr>
          <w:noProof w:val="0"/>
        </w:rPr>
      </w:pPr>
      <w:r w:rsidRPr="00A53DC8">
        <w:rPr>
          <w:b/>
          <w:noProof w:val="0"/>
        </w:rPr>
        <w:t>with</w:t>
      </w:r>
      <w:r w:rsidRPr="00A53DC8">
        <w:rPr>
          <w:noProof w:val="0"/>
        </w:rPr>
        <w:t xml:space="preserve"> { UE being registered to IMS and configured </w:t>
      </w:r>
      <w:r w:rsidR="002C5AA0" w:rsidRPr="00A53DC8">
        <w:rPr>
          <w:noProof w:val="0"/>
        </w:rPr>
        <w:t>with precondition mechanism disabled for the Precondition_disabling_policy</w:t>
      </w:r>
      <w:r w:rsidRPr="00A53DC8">
        <w:rPr>
          <w:noProof w:val="0"/>
        </w:rPr>
        <w:t xml:space="preserve">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may respond with 100 Trying and then sends 183 Session Progress with SDP without preconditions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(2)</w:t>
      </w:r>
    </w:p>
    <w:p w:rsidR="00987512" w:rsidRPr="00A53DC8" w:rsidRDefault="00987512" w:rsidP="00987512">
      <w:pPr>
        <w:pStyle w:val="PL"/>
        <w:rPr>
          <w:noProof w:val="0"/>
        </w:rPr>
      </w:pPr>
      <w:r w:rsidRPr="00A53DC8">
        <w:rPr>
          <w:b/>
          <w:noProof w:val="0"/>
        </w:rPr>
        <w:t>with</w:t>
      </w:r>
      <w:r w:rsidRPr="00A53DC8">
        <w:rPr>
          <w:noProof w:val="0"/>
        </w:rPr>
        <w:t xml:space="preserve"> { UE having sent 183 Session Progress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987512">
      <w:pPr>
        <w:pStyle w:val="H6"/>
      </w:pPr>
      <w:r w:rsidRPr="00A53DC8">
        <w:t>(3)</w:t>
      </w:r>
    </w:p>
    <w:p w:rsidR="00987512" w:rsidRPr="00A53DC8" w:rsidRDefault="00987512" w:rsidP="00987512">
      <w:pPr>
        <w:pStyle w:val="PL"/>
        <w:rPr>
          <w:noProof w:val="0"/>
        </w:rPr>
      </w:pPr>
      <w:r w:rsidRPr="00A53DC8">
        <w:rPr>
          <w:b/>
          <w:noProof w:val="0"/>
        </w:rPr>
        <w:t>with</w:t>
      </w:r>
      <w:r w:rsidRPr="00A53DC8">
        <w:rPr>
          <w:noProof w:val="0"/>
        </w:rPr>
        <w:t xml:space="preserve"> { UE having sent 200 OK for PRACK }</w:t>
      </w:r>
    </w:p>
    <w:p w:rsidR="00987512" w:rsidRPr="00A53DC8" w:rsidRDefault="00987512" w:rsidP="00987512">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987512" w:rsidRPr="00A53DC8" w:rsidRDefault="00987512" w:rsidP="00987512">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987512" w:rsidRPr="00A53DC8" w:rsidRDefault="00987512" w:rsidP="00987512">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341501" w:rsidRPr="00A53DC8" w:rsidRDefault="00341501" w:rsidP="00341501">
      <w:pPr>
        <w:pStyle w:val="PL"/>
        <w:rPr>
          <w:noProof w:val="0"/>
        </w:rPr>
      </w:pPr>
      <w:r w:rsidRPr="00A53DC8">
        <w:rPr>
          <w:noProof w:val="0"/>
        </w:rPr>
        <w:t xml:space="preserve">            }</w:t>
      </w:r>
    </w:p>
    <w:p w:rsidR="0031641D" w:rsidRPr="00A53DC8" w:rsidRDefault="0031641D" w:rsidP="00341501">
      <w:pPr>
        <w:pStyle w:val="PL"/>
        <w:rPr>
          <w:noProof w:val="0"/>
        </w:rPr>
      </w:pPr>
    </w:p>
    <w:p w:rsidR="00987512" w:rsidRPr="00A53DC8" w:rsidRDefault="00987512" w:rsidP="00EB3D4C">
      <w:pPr>
        <w:pStyle w:val="Heading3"/>
        <w:rPr>
          <w:rFonts w:eastAsia="MS Gothic"/>
        </w:rPr>
      </w:pPr>
      <w:bookmarkStart w:id="586" w:name="_Toc42778753"/>
      <w:bookmarkStart w:id="587" w:name="_Toc42785200"/>
      <w:bookmarkStart w:id="588" w:name="_Toc43210226"/>
      <w:bookmarkStart w:id="589" w:name="_Toc51948452"/>
      <w:bookmarkStart w:id="590" w:name="_Toc52162525"/>
      <w:bookmarkStart w:id="591" w:name="_Toc60916129"/>
      <w:r w:rsidRPr="00A53DC8">
        <w:rPr>
          <w:rFonts w:eastAsia="MS Gothic"/>
        </w:rPr>
        <w:t>7.7.2</w:t>
      </w:r>
      <w:r w:rsidRPr="00A53DC8">
        <w:rPr>
          <w:rFonts w:eastAsia="MS Gothic"/>
        </w:rPr>
        <w:tab/>
        <w:t>Conformance Requirements</w:t>
      </w:r>
      <w:bookmarkEnd w:id="586"/>
      <w:bookmarkEnd w:id="587"/>
      <w:bookmarkEnd w:id="588"/>
      <w:bookmarkEnd w:id="589"/>
      <w:bookmarkEnd w:id="590"/>
      <w:bookmarkEnd w:id="591"/>
    </w:p>
    <w:p w:rsidR="00987512" w:rsidRPr="00A53DC8" w:rsidRDefault="00987512" w:rsidP="00987512">
      <w:r w:rsidRPr="00A53DC8">
        <w:t>[TS 24.229, annex U.3.1.4]:</w:t>
      </w:r>
    </w:p>
    <w:p w:rsidR="00987512" w:rsidRPr="00A53DC8" w:rsidRDefault="00987512" w:rsidP="00987512">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987512" w:rsidRPr="00A53DC8" w:rsidRDefault="00987512" w:rsidP="00987512">
      <w:pPr>
        <w:pStyle w:val="B10"/>
        <w:rPr>
          <w:snapToGrid w:val="0"/>
        </w:rPr>
      </w:pPr>
      <w:r w:rsidRPr="00A53DC8">
        <w:rPr>
          <w:snapToGrid w:val="0"/>
        </w:rPr>
        <w:t>1)</w:t>
      </w:r>
      <w:r w:rsidRPr="00A53DC8">
        <w:rPr>
          <w:snapToGrid w:val="0"/>
        </w:rPr>
        <w:tab/>
        <w:t xml:space="preserve">if the INVITE request contains an SDP offer and </w:t>
      </w:r>
      <w:r w:rsidRPr="00A53DC8">
        <w:t xml:space="preserve">the local resources required at the terminating UE </w:t>
      </w:r>
      <w:r w:rsidRPr="00A53DC8">
        <w:rPr>
          <w:snapToGrid w:val="0"/>
        </w:rPr>
        <w:t>for the received SDP offer are not available:</w:t>
      </w:r>
    </w:p>
    <w:p w:rsidR="00987512" w:rsidRPr="00A53DC8" w:rsidRDefault="00987512" w:rsidP="00987512">
      <w:pPr>
        <w:pStyle w:val="B2"/>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512" w:rsidRPr="00A53DC8" w:rsidRDefault="00987512" w:rsidP="00987512">
      <w:pPr>
        <w:pStyle w:val="B2"/>
        <w:rPr>
          <w:snapToGrid w:val="0"/>
        </w:rPr>
      </w:pPr>
      <w:r w:rsidRPr="00A53DC8">
        <w:rPr>
          <w:snapToGrid w:val="0"/>
        </w:rPr>
        <w:t>b)</w:t>
      </w:r>
      <w:r w:rsidRPr="00A53DC8">
        <w:rPr>
          <w:snapToGrid w:val="0"/>
        </w:rPr>
        <w:tab/>
        <w:t xml:space="preserve">shall send 183 (Session Progress) response to the INVITE request without waiting for resource reservation and without alerting the user. If the INVITE request includes a Supported header field indicating support of reliable provisional responses, the UE shall send the 183 (Session Progress) response reliably. In the 183 (Session </w:t>
      </w:r>
      <w:r w:rsidR="00D44BAD" w:rsidRPr="00A53DC8">
        <w:rPr>
          <w:snapToGrid w:val="0"/>
        </w:rPr>
        <w:t>Progress</w:t>
      </w:r>
      <w:r w:rsidRPr="00A53DC8">
        <w:rPr>
          <w:snapToGrid w:val="0"/>
        </w:rPr>
        <w:t>) response, the UE shall include an SDP answer; and</w:t>
      </w:r>
    </w:p>
    <w:p w:rsidR="00987512" w:rsidRPr="00A53DC8" w:rsidRDefault="00987512" w:rsidP="00987512">
      <w:pPr>
        <w:pStyle w:val="B10"/>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987512" w:rsidRPr="00A53DC8" w:rsidRDefault="00987512" w:rsidP="00987512">
      <w:pPr>
        <w:pStyle w:val="B2"/>
        <w:rPr>
          <w:snapToGrid w:val="0"/>
        </w:rPr>
      </w:pPr>
      <w:r w:rsidRPr="00A53DC8">
        <w:rPr>
          <w:snapToGrid w:val="0"/>
        </w:rPr>
        <w:t>a)</w:t>
      </w:r>
      <w:r w:rsidRPr="00A53DC8">
        <w:rPr>
          <w:snapToGrid w:val="0"/>
        </w:rPr>
        <w:tab/>
        <w:t>shall generate an SDP offer;</w:t>
      </w:r>
    </w:p>
    <w:p w:rsidR="00987512" w:rsidRPr="00A53DC8" w:rsidRDefault="00987512" w:rsidP="00987512">
      <w:pPr>
        <w:pStyle w:val="B2"/>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987512" w:rsidRPr="00A53DC8" w:rsidRDefault="00987512" w:rsidP="00987512">
      <w:pPr>
        <w:pStyle w:val="B3"/>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987512" w:rsidRPr="00A53DC8" w:rsidRDefault="00987512" w:rsidP="00987512">
      <w:pPr>
        <w:pStyle w:val="B3"/>
        <w:rPr>
          <w:snapToGrid w:val="0"/>
        </w:rPr>
      </w:pPr>
      <w:r w:rsidRPr="00A53DC8">
        <w:rPr>
          <w:snapToGrid w:val="0"/>
        </w:rPr>
        <w:t>B)</w:t>
      </w:r>
      <w:r w:rsidRPr="00A53DC8">
        <w:rPr>
          <w:snapToGrid w:val="0"/>
        </w:rPr>
        <w:tab/>
        <w:t xml:space="preserve">shall reliably send 183 (Session Progress) response to the INVITE request without waiting for resource reservation and without alerting the user. In the 183 (Session </w:t>
      </w:r>
      <w:r w:rsidR="00D44BAD" w:rsidRPr="00A53DC8">
        <w:rPr>
          <w:snapToGrid w:val="0"/>
        </w:rPr>
        <w:t>Progress</w:t>
      </w:r>
      <w:r w:rsidRPr="00A53DC8">
        <w:rPr>
          <w:snapToGrid w:val="0"/>
        </w:rPr>
        <w:t>) response, the UE shall include the generated SDP offer.</w:t>
      </w:r>
    </w:p>
    <w:p w:rsidR="00987512" w:rsidRPr="00A53DC8" w:rsidRDefault="00987512" w:rsidP="00987512">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987512" w:rsidRPr="00A53DC8" w:rsidRDefault="00987512" w:rsidP="00EB3D4C">
      <w:pPr>
        <w:pStyle w:val="Heading3"/>
        <w:rPr>
          <w:rFonts w:eastAsia="MS Gothic"/>
        </w:rPr>
      </w:pPr>
      <w:bookmarkStart w:id="592" w:name="_Toc42778754"/>
      <w:bookmarkStart w:id="593" w:name="_Toc42785201"/>
      <w:bookmarkStart w:id="594" w:name="_Toc43210227"/>
      <w:bookmarkStart w:id="595" w:name="_Toc51948453"/>
      <w:bookmarkStart w:id="596" w:name="_Toc52162526"/>
      <w:bookmarkStart w:id="597" w:name="_Toc60916130"/>
      <w:r w:rsidRPr="00A53DC8">
        <w:rPr>
          <w:rFonts w:eastAsia="MS Gothic"/>
        </w:rPr>
        <w:lastRenderedPageBreak/>
        <w:t>7.7.3</w:t>
      </w:r>
      <w:r w:rsidRPr="00A53DC8">
        <w:rPr>
          <w:rFonts w:eastAsia="MS Gothic"/>
        </w:rPr>
        <w:tab/>
        <w:t>Test description</w:t>
      </w:r>
      <w:bookmarkEnd w:id="592"/>
      <w:bookmarkEnd w:id="593"/>
      <w:bookmarkEnd w:id="594"/>
      <w:bookmarkEnd w:id="595"/>
      <w:bookmarkEnd w:id="596"/>
      <w:bookmarkEnd w:id="597"/>
    </w:p>
    <w:p w:rsidR="00987512" w:rsidRPr="00A53DC8" w:rsidRDefault="00987512" w:rsidP="00CF618F">
      <w:pPr>
        <w:pStyle w:val="Heading4"/>
      </w:pPr>
      <w:bookmarkStart w:id="598" w:name="_Toc43210228"/>
      <w:bookmarkStart w:id="599" w:name="_Toc51948454"/>
      <w:bookmarkStart w:id="600" w:name="_Toc52162527"/>
      <w:bookmarkStart w:id="601" w:name="_Toc60916131"/>
      <w:r w:rsidRPr="00A53DC8">
        <w:t>7.7.3.1</w:t>
      </w:r>
      <w:r w:rsidRPr="00A53DC8">
        <w:tab/>
        <w:t>Pre-test conditions</w:t>
      </w:r>
      <w:bookmarkEnd w:id="598"/>
      <w:bookmarkEnd w:id="599"/>
      <w:bookmarkEnd w:id="600"/>
      <w:bookmarkEnd w:id="601"/>
    </w:p>
    <w:p w:rsidR="00987512" w:rsidRPr="00A53DC8" w:rsidRDefault="00987512" w:rsidP="00987512">
      <w:pPr>
        <w:pStyle w:val="H6"/>
        <w:rPr>
          <w:rFonts w:cs="Arial"/>
        </w:rPr>
      </w:pPr>
      <w:r w:rsidRPr="00A53DC8">
        <w:rPr>
          <w:rFonts w:cs="Arial"/>
        </w:rPr>
        <w:t>System Simulator:</w:t>
      </w:r>
    </w:p>
    <w:p w:rsidR="00987512" w:rsidRPr="00A53DC8" w:rsidRDefault="00987512" w:rsidP="00987512">
      <w:pPr>
        <w:pStyle w:val="B10"/>
      </w:pPr>
      <w:r w:rsidRPr="00A53DC8">
        <w:t>-</w:t>
      </w:r>
      <w:r w:rsidRPr="00A53DC8">
        <w:tab/>
        <w:t>1 NR Cell connected to 5GC, default parameters.</w:t>
      </w:r>
    </w:p>
    <w:p w:rsidR="00987512" w:rsidRPr="00A53DC8" w:rsidRDefault="00987512" w:rsidP="00987512">
      <w:pPr>
        <w:pStyle w:val="B10"/>
        <w:rPr>
          <w:snapToGrid w:val="0"/>
        </w:rPr>
      </w:pPr>
      <w:r w:rsidRPr="00A53DC8">
        <w:rPr>
          <w:snapToGrid w:val="0"/>
        </w:rPr>
        <w:t>-</w:t>
      </w:r>
      <w:r w:rsidRPr="00A53DC8">
        <w:rPr>
          <w:snapToGrid w:val="0"/>
        </w:rPr>
        <w:tab/>
        <w:t>SS is configured to not use the precondition mechanism.</w:t>
      </w:r>
    </w:p>
    <w:p w:rsidR="00987512" w:rsidRPr="00A53DC8" w:rsidRDefault="00987512" w:rsidP="00987512">
      <w:pPr>
        <w:pStyle w:val="H6"/>
      </w:pPr>
      <w:r w:rsidRPr="00A53DC8">
        <w:t>UE:</w:t>
      </w:r>
    </w:p>
    <w:p w:rsidR="00987512" w:rsidRPr="00A53DC8" w:rsidRDefault="00987512" w:rsidP="00987512">
      <w:pPr>
        <w:pStyle w:val="B10"/>
      </w:pPr>
      <w:r w:rsidRPr="00A53DC8">
        <w:t>-</w:t>
      </w:r>
      <w:r w:rsidRPr="00A53DC8">
        <w:tab/>
      </w:r>
      <w:r w:rsidRPr="00A53DC8">
        <w:rPr>
          <w:snapToGrid w:val="0"/>
        </w:rPr>
        <w:t>UE contains either ISIM and USIM applications or only USIM application on UICC.</w:t>
      </w:r>
    </w:p>
    <w:p w:rsidR="002C5AA0" w:rsidRPr="00A53DC8" w:rsidRDefault="00987512" w:rsidP="002C5AA0">
      <w:pPr>
        <w:pStyle w:val="B10"/>
        <w:rPr>
          <w:snapToGrid w:val="0"/>
        </w:rPr>
      </w:pPr>
      <w:r w:rsidRPr="00A53DC8">
        <w:t>-</w:t>
      </w:r>
      <w:r w:rsidRPr="00A53DC8">
        <w:tab/>
      </w:r>
      <w:r w:rsidRPr="00A53DC8">
        <w:rPr>
          <w:snapToGrid w:val="0"/>
        </w:rPr>
        <w:t>UE is configured to register for IMS after switch on.</w:t>
      </w:r>
    </w:p>
    <w:p w:rsidR="00987512" w:rsidRPr="00A53DC8" w:rsidRDefault="002C5AA0" w:rsidP="002C5AA0">
      <w:pPr>
        <w:pStyle w:val="B10"/>
        <w:rPr>
          <w:snapToGrid w:val="0"/>
        </w:rPr>
      </w:pPr>
      <w:r w:rsidRPr="00A53DC8">
        <w:t>-</w:t>
      </w:r>
      <w:r w:rsidRPr="00A53DC8">
        <w:tab/>
      </w:r>
      <w:r w:rsidRPr="00A53DC8">
        <w:rPr>
          <w:snapToGrid w:val="0"/>
        </w:rPr>
        <w:t>UE is configured with</w:t>
      </w:r>
      <w:r w:rsidRPr="00A53DC8">
        <w:t xml:space="preserve"> the </w:t>
      </w:r>
      <w:r w:rsidRPr="00A53DC8">
        <w:rPr>
          <w:snapToGrid w:val="0"/>
        </w:rPr>
        <w:t>precondition mechanism disabled for the Precondition_disabling_policy.</w:t>
      </w:r>
    </w:p>
    <w:p w:rsidR="00987512" w:rsidRPr="00A53DC8" w:rsidRDefault="00987512" w:rsidP="00987512">
      <w:pPr>
        <w:pStyle w:val="H6"/>
        <w:rPr>
          <w:rFonts w:cs="Arial"/>
        </w:rPr>
      </w:pPr>
      <w:r w:rsidRPr="00A53DC8">
        <w:rPr>
          <w:rFonts w:cs="Arial"/>
        </w:rPr>
        <w:t>Preamble:</w:t>
      </w:r>
    </w:p>
    <w:p w:rsidR="00987512" w:rsidRPr="00A53DC8" w:rsidRDefault="00987512" w:rsidP="00987512">
      <w:pPr>
        <w:pStyle w:val="B10"/>
      </w:pPr>
      <w:r w:rsidRPr="00A53DC8">
        <w:t>-</w:t>
      </w:r>
      <w:r w:rsidRPr="00A53DC8">
        <w:tab/>
        <w:t>The UE is in test state 1N-A (TS 38.508-1) and registered to IMS.</w:t>
      </w:r>
    </w:p>
    <w:p w:rsidR="00987512" w:rsidRPr="00A53DC8" w:rsidRDefault="00987512" w:rsidP="00CF618F">
      <w:pPr>
        <w:pStyle w:val="Heading4"/>
        <w:rPr>
          <w:snapToGrid w:val="0"/>
        </w:rPr>
      </w:pPr>
      <w:bookmarkStart w:id="602" w:name="_Toc43210229"/>
      <w:bookmarkStart w:id="603" w:name="_Toc51948455"/>
      <w:bookmarkStart w:id="604" w:name="_Toc52162528"/>
      <w:bookmarkStart w:id="605" w:name="_Toc60916132"/>
      <w:r w:rsidRPr="00A53DC8">
        <w:t>7.7.3.2</w:t>
      </w:r>
      <w:r w:rsidRPr="00A53DC8">
        <w:tab/>
      </w:r>
      <w:r w:rsidRPr="00A53DC8">
        <w:rPr>
          <w:snapToGrid w:val="0"/>
        </w:rPr>
        <w:t>Test procedure sequence</w:t>
      </w:r>
      <w:bookmarkEnd w:id="602"/>
      <w:bookmarkEnd w:id="603"/>
      <w:bookmarkEnd w:id="604"/>
      <w:bookmarkEnd w:id="605"/>
    </w:p>
    <w:p w:rsidR="00987512" w:rsidRPr="00A53DC8" w:rsidRDefault="00987512" w:rsidP="00987512">
      <w:pPr>
        <w:pStyle w:val="TH"/>
        <w:rPr>
          <w:rFonts w:cs="Arial"/>
        </w:rPr>
      </w:pPr>
      <w:r w:rsidRPr="00A53DC8">
        <w:rPr>
          <w:rFonts w:cs="Arial"/>
        </w:rPr>
        <w:t>Table 7.7.3.2-1: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87512" w:rsidRPr="00A53DC8" w:rsidTr="003D7C05">
        <w:trPr>
          <w:jc w:val="center"/>
        </w:trPr>
        <w:tc>
          <w:tcPr>
            <w:tcW w:w="567" w:type="dxa"/>
            <w:tcBorders>
              <w:bottom w:val="nil"/>
            </w:tcBorders>
          </w:tcPr>
          <w:p w:rsidR="00987512" w:rsidRPr="00A53DC8" w:rsidRDefault="00987512" w:rsidP="00A20284">
            <w:pPr>
              <w:pStyle w:val="TAH"/>
              <w:ind w:left="400" w:hanging="400"/>
            </w:pPr>
            <w:r w:rsidRPr="00A53DC8">
              <w:t>St</w:t>
            </w:r>
          </w:p>
        </w:tc>
        <w:tc>
          <w:tcPr>
            <w:tcW w:w="3968" w:type="dxa"/>
          </w:tcPr>
          <w:p w:rsidR="00987512" w:rsidRPr="00A53DC8" w:rsidRDefault="00987512" w:rsidP="00A20284">
            <w:pPr>
              <w:pStyle w:val="TAH"/>
              <w:ind w:left="400" w:hanging="400"/>
            </w:pPr>
            <w:r w:rsidRPr="00A53DC8">
              <w:t>Procedure</w:t>
            </w:r>
          </w:p>
        </w:tc>
        <w:tc>
          <w:tcPr>
            <w:tcW w:w="3684" w:type="dxa"/>
            <w:gridSpan w:val="2"/>
          </w:tcPr>
          <w:p w:rsidR="00987512" w:rsidRPr="00A53DC8" w:rsidRDefault="00987512" w:rsidP="00A20284">
            <w:pPr>
              <w:pStyle w:val="TAH"/>
              <w:ind w:left="400" w:hanging="400"/>
            </w:pPr>
            <w:r w:rsidRPr="00A53DC8">
              <w:t>Message Sequence</w:t>
            </w:r>
          </w:p>
        </w:tc>
        <w:tc>
          <w:tcPr>
            <w:tcW w:w="567" w:type="dxa"/>
            <w:tcBorders>
              <w:bottom w:val="nil"/>
            </w:tcBorders>
          </w:tcPr>
          <w:p w:rsidR="00987512" w:rsidRPr="00A53DC8" w:rsidRDefault="00987512" w:rsidP="00A20284">
            <w:pPr>
              <w:pStyle w:val="TAH"/>
            </w:pPr>
            <w:r w:rsidRPr="00A53DC8">
              <w:t>TP</w:t>
            </w:r>
          </w:p>
        </w:tc>
        <w:tc>
          <w:tcPr>
            <w:tcW w:w="850" w:type="dxa"/>
            <w:tcBorders>
              <w:bottom w:val="nil"/>
            </w:tcBorders>
          </w:tcPr>
          <w:p w:rsidR="00987512" w:rsidRPr="00A53DC8" w:rsidRDefault="00987512" w:rsidP="00A20284">
            <w:pPr>
              <w:pStyle w:val="TAH"/>
            </w:pPr>
            <w:r w:rsidRPr="00A53DC8">
              <w:t>Verdict</w:t>
            </w:r>
          </w:p>
        </w:tc>
      </w:tr>
      <w:tr w:rsidR="00987512" w:rsidRPr="00A53DC8" w:rsidTr="003D7C05">
        <w:trPr>
          <w:jc w:val="center"/>
        </w:trPr>
        <w:tc>
          <w:tcPr>
            <w:tcW w:w="567" w:type="dxa"/>
            <w:tcBorders>
              <w:top w:val="nil"/>
            </w:tcBorders>
          </w:tcPr>
          <w:p w:rsidR="00987512" w:rsidRPr="00A53DC8" w:rsidRDefault="00987512" w:rsidP="00A20284">
            <w:pPr>
              <w:pStyle w:val="TAH"/>
            </w:pPr>
          </w:p>
        </w:tc>
        <w:tc>
          <w:tcPr>
            <w:tcW w:w="3968" w:type="dxa"/>
          </w:tcPr>
          <w:p w:rsidR="00987512" w:rsidRPr="00A53DC8" w:rsidRDefault="00987512" w:rsidP="00A20284">
            <w:pPr>
              <w:pStyle w:val="TAH"/>
            </w:pPr>
          </w:p>
        </w:tc>
        <w:tc>
          <w:tcPr>
            <w:tcW w:w="708" w:type="dxa"/>
          </w:tcPr>
          <w:p w:rsidR="00987512" w:rsidRPr="00A53DC8" w:rsidRDefault="00987512" w:rsidP="00A20284">
            <w:pPr>
              <w:pStyle w:val="TAH"/>
            </w:pPr>
            <w:r w:rsidRPr="00A53DC8">
              <w:t>U - S</w:t>
            </w:r>
          </w:p>
        </w:tc>
        <w:tc>
          <w:tcPr>
            <w:tcW w:w="2976" w:type="dxa"/>
          </w:tcPr>
          <w:p w:rsidR="00987512" w:rsidRPr="00A53DC8" w:rsidRDefault="00987512" w:rsidP="00A20284">
            <w:pPr>
              <w:pStyle w:val="TAH"/>
            </w:pPr>
            <w:r w:rsidRPr="00A53DC8">
              <w:t>Message</w:t>
            </w:r>
          </w:p>
        </w:tc>
        <w:tc>
          <w:tcPr>
            <w:tcW w:w="567" w:type="dxa"/>
            <w:tcBorders>
              <w:top w:val="nil"/>
            </w:tcBorders>
          </w:tcPr>
          <w:p w:rsidR="00987512" w:rsidRPr="00A53DC8" w:rsidRDefault="00987512" w:rsidP="00A20284">
            <w:pPr>
              <w:pStyle w:val="TAH"/>
            </w:pPr>
          </w:p>
        </w:tc>
        <w:tc>
          <w:tcPr>
            <w:tcW w:w="850" w:type="dxa"/>
            <w:tcBorders>
              <w:top w:val="nil"/>
            </w:tcBorders>
          </w:tcPr>
          <w:p w:rsidR="00987512" w:rsidRPr="00A53DC8" w:rsidRDefault="00987512" w:rsidP="00A20284">
            <w:pPr>
              <w:pStyle w:val="TAH"/>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w:t>
            </w:r>
          </w:p>
        </w:tc>
        <w:tc>
          <w:tcPr>
            <w:tcW w:w="3968" w:type="dxa"/>
          </w:tcPr>
          <w:p w:rsidR="00987512" w:rsidRPr="00A53DC8" w:rsidRDefault="00987512" w:rsidP="00A20284">
            <w:pPr>
              <w:pStyle w:val="TAL"/>
              <w:rPr>
                <w:rFonts w:eastAsia="MS Gothic"/>
              </w:rPr>
            </w:pPr>
            <w:r w:rsidRPr="00A53DC8">
              <w:t>Step 1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INVITE</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2</w:t>
            </w:r>
          </w:p>
        </w:tc>
        <w:tc>
          <w:tcPr>
            <w:tcW w:w="3968" w:type="dxa"/>
          </w:tcPr>
          <w:p w:rsidR="00987512" w:rsidRPr="00A53DC8" w:rsidRDefault="00987512" w:rsidP="00A20284">
            <w:pPr>
              <w:pStyle w:val="TAL"/>
              <w:rPr>
                <w:rFonts w:eastAsia="MS Gothic"/>
              </w:rPr>
            </w:pPr>
            <w:r w:rsidRPr="00A53DC8">
              <w:t>Step 2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100 Trying</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3</w:t>
            </w:r>
          </w:p>
        </w:tc>
        <w:tc>
          <w:tcPr>
            <w:tcW w:w="3968" w:type="dxa"/>
          </w:tcPr>
          <w:p w:rsidR="00987512" w:rsidRPr="00A53DC8" w:rsidRDefault="00987512" w:rsidP="00A20284">
            <w:pPr>
              <w:pStyle w:val="TAL"/>
              <w:rPr>
                <w:rFonts w:eastAsia="MS Gothic"/>
              </w:rPr>
            </w:pPr>
            <w:r w:rsidRPr="00A53DC8">
              <w:t>Step 3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183 Session Progress</w:t>
            </w:r>
          </w:p>
        </w:tc>
        <w:tc>
          <w:tcPr>
            <w:tcW w:w="567" w:type="dxa"/>
          </w:tcPr>
          <w:p w:rsidR="00987512" w:rsidRPr="00A53DC8" w:rsidRDefault="00987512" w:rsidP="00A20284">
            <w:pPr>
              <w:pStyle w:val="TAC"/>
              <w:rPr>
                <w:lang w:eastAsia="zh-CN"/>
              </w:rPr>
            </w:pPr>
            <w:r w:rsidRPr="00A53DC8">
              <w:rPr>
                <w:lang w:eastAsia="zh-CN"/>
              </w:rPr>
              <w:t>1</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4</w:t>
            </w:r>
          </w:p>
        </w:tc>
        <w:tc>
          <w:tcPr>
            <w:tcW w:w="3968" w:type="dxa"/>
          </w:tcPr>
          <w:p w:rsidR="00987512" w:rsidRPr="00A53DC8" w:rsidRDefault="00987512" w:rsidP="00A20284">
            <w:pPr>
              <w:pStyle w:val="TAL"/>
              <w:rPr>
                <w:rFonts w:eastAsia="MS Gothic"/>
              </w:rPr>
            </w:pPr>
            <w:r w:rsidRPr="00A53DC8">
              <w:t>Step 4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5</w:t>
            </w:r>
          </w:p>
        </w:tc>
        <w:tc>
          <w:tcPr>
            <w:tcW w:w="3968" w:type="dxa"/>
          </w:tcPr>
          <w:p w:rsidR="00987512" w:rsidRPr="00A53DC8" w:rsidRDefault="00987512" w:rsidP="00A20284">
            <w:pPr>
              <w:pStyle w:val="TAL"/>
              <w:rPr>
                <w:rFonts w:eastAsia="MS Gothic"/>
              </w:rPr>
            </w:pPr>
            <w:r w:rsidRPr="00A53DC8">
              <w:t>Step 5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r w:rsidRPr="00A53DC8">
              <w:rPr>
                <w:lang w:eastAsia="zh-CN"/>
              </w:rPr>
              <w:t>2</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6</w:t>
            </w:r>
          </w:p>
        </w:tc>
        <w:tc>
          <w:tcPr>
            <w:tcW w:w="3968" w:type="dxa"/>
          </w:tcPr>
          <w:p w:rsidR="00987512" w:rsidRPr="00A53DC8" w:rsidRDefault="00987512" w:rsidP="00A20284">
            <w:pPr>
              <w:pStyle w:val="TAL"/>
              <w:rPr>
                <w:rFonts w:eastAsia="MS Gothic"/>
              </w:rPr>
            </w:pPr>
            <w:r w:rsidRPr="00A53DC8">
              <w:t>Step 6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180 Ringing</w:t>
            </w:r>
          </w:p>
        </w:tc>
        <w:tc>
          <w:tcPr>
            <w:tcW w:w="567" w:type="dxa"/>
          </w:tcPr>
          <w:p w:rsidR="00987512" w:rsidRPr="00A53DC8" w:rsidRDefault="00987512" w:rsidP="00A20284">
            <w:pPr>
              <w:pStyle w:val="TAC"/>
              <w:rPr>
                <w:lang w:eastAsia="zh-CN"/>
              </w:rPr>
            </w:pPr>
            <w:r w:rsidRPr="00A53DC8">
              <w:rPr>
                <w:lang w:eastAsia="zh-CN"/>
              </w:rPr>
              <w:t>3</w:t>
            </w:r>
          </w:p>
        </w:tc>
        <w:tc>
          <w:tcPr>
            <w:tcW w:w="850" w:type="dxa"/>
          </w:tcPr>
          <w:p w:rsidR="00987512" w:rsidRPr="00A53DC8" w:rsidRDefault="00987512" w:rsidP="00A20284">
            <w:pPr>
              <w:pStyle w:val="TAC"/>
              <w:rPr>
                <w:lang w:eastAsia="zh-CN"/>
              </w:rPr>
            </w:pPr>
            <w:r w:rsidRPr="00A53DC8">
              <w:rPr>
                <w:lang w:eastAsia="zh-CN"/>
              </w:rPr>
              <w:t>P</w:t>
            </w: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7</w:t>
            </w:r>
          </w:p>
        </w:tc>
        <w:tc>
          <w:tcPr>
            <w:tcW w:w="3968" w:type="dxa"/>
          </w:tcPr>
          <w:p w:rsidR="00987512" w:rsidRPr="00A53DC8" w:rsidRDefault="00987512" w:rsidP="00A20284">
            <w:pPr>
              <w:pStyle w:val="TAL"/>
              <w:rPr>
                <w:rFonts w:eastAsia="MS Gothic"/>
              </w:rPr>
            </w:pPr>
            <w:r w:rsidRPr="00A53DC8">
              <w:t>Step 7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PRACK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8</w:t>
            </w:r>
          </w:p>
        </w:tc>
        <w:tc>
          <w:tcPr>
            <w:tcW w:w="3968" w:type="dxa"/>
          </w:tcPr>
          <w:p w:rsidR="00987512" w:rsidRPr="00A53DC8" w:rsidRDefault="00987512" w:rsidP="00A20284">
            <w:pPr>
              <w:pStyle w:val="TAL"/>
              <w:rPr>
                <w:rFonts w:eastAsia="MS Gothic"/>
              </w:rPr>
            </w:pPr>
            <w:r w:rsidRPr="00A53DC8">
              <w:t>Step 8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9</w:t>
            </w:r>
          </w:p>
        </w:tc>
        <w:tc>
          <w:tcPr>
            <w:tcW w:w="3968" w:type="dxa"/>
          </w:tcPr>
          <w:p w:rsidR="00987512" w:rsidRPr="00A53DC8" w:rsidRDefault="00987512" w:rsidP="00A20284">
            <w:pPr>
              <w:pStyle w:val="TAL"/>
              <w:rPr>
                <w:rFonts w:eastAsia="MS Gothic"/>
              </w:rPr>
            </w:pPr>
            <w:r w:rsidRPr="00A53DC8">
              <w:t>Step 9 of Annex A.5.2 happens</w:t>
            </w:r>
          </w:p>
        </w:tc>
        <w:tc>
          <w:tcPr>
            <w:tcW w:w="708" w:type="dxa"/>
          </w:tcPr>
          <w:p w:rsidR="00987512" w:rsidRPr="00A53DC8" w:rsidRDefault="00987512" w:rsidP="00A20284">
            <w:pPr>
              <w:pStyle w:val="TAC"/>
              <w:rPr>
                <w:rFonts w:eastAsia="MS Gothic"/>
              </w:rPr>
            </w:pPr>
            <w:r w:rsidRPr="00A53DC8">
              <w:t>--&gt;</w:t>
            </w:r>
          </w:p>
        </w:tc>
        <w:tc>
          <w:tcPr>
            <w:tcW w:w="2976" w:type="dxa"/>
          </w:tcPr>
          <w:p w:rsidR="00987512" w:rsidRPr="00A53DC8" w:rsidRDefault="00987512" w:rsidP="00A20284">
            <w:pPr>
              <w:pStyle w:val="TAL"/>
              <w:rPr>
                <w:rFonts w:eastAsia="MS Gothic"/>
              </w:rPr>
            </w:pPr>
            <w:r w:rsidRPr="00A53DC8">
              <w:rPr>
                <w:rFonts w:eastAsia="MS Gothic"/>
              </w:rPr>
              <w:t>200 OK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D7C05">
        <w:trPr>
          <w:jc w:val="center"/>
        </w:trPr>
        <w:tc>
          <w:tcPr>
            <w:tcW w:w="567" w:type="dxa"/>
          </w:tcPr>
          <w:p w:rsidR="00987512" w:rsidRPr="00A53DC8" w:rsidRDefault="0062527C" w:rsidP="00A20284">
            <w:pPr>
              <w:pStyle w:val="TAC"/>
              <w:rPr>
                <w:lang w:eastAsia="zh-CN"/>
              </w:rPr>
            </w:pPr>
            <w:r w:rsidRPr="00A53DC8">
              <w:rPr>
                <w:lang w:eastAsia="zh-CN"/>
              </w:rPr>
              <w:t>10</w:t>
            </w:r>
          </w:p>
        </w:tc>
        <w:tc>
          <w:tcPr>
            <w:tcW w:w="3968" w:type="dxa"/>
          </w:tcPr>
          <w:p w:rsidR="00987512" w:rsidRPr="00A53DC8" w:rsidRDefault="00987512" w:rsidP="00A20284">
            <w:pPr>
              <w:pStyle w:val="TAL"/>
              <w:rPr>
                <w:rFonts w:eastAsia="MS Gothic"/>
              </w:rPr>
            </w:pPr>
            <w:r w:rsidRPr="00A53DC8">
              <w:t>Step 10 of Annex A.5.2 happens</w:t>
            </w:r>
          </w:p>
        </w:tc>
        <w:tc>
          <w:tcPr>
            <w:tcW w:w="708" w:type="dxa"/>
          </w:tcPr>
          <w:p w:rsidR="00987512" w:rsidRPr="00A53DC8" w:rsidRDefault="00987512" w:rsidP="00A20284">
            <w:pPr>
              <w:pStyle w:val="TAC"/>
              <w:rPr>
                <w:rFonts w:eastAsia="MS Gothic"/>
              </w:rPr>
            </w:pPr>
            <w:r w:rsidRPr="00A53DC8">
              <w:rPr>
                <w:lang w:eastAsia="zh-CN"/>
              </w:rPr>
              <w:t>&lt;--</w:t>
            </w:r>
          </w:p>
        </w:tc>
        <w:tc>
          <w:tcPr>
            <w:tcW w:w="2976" w:type="dxa"/>
          </w:tcPr>
          <w:p w:rsidR="00987512" w:rsidRPr="00A53DC8" w:rsidRDefault="00987512" w:rsidP="00A20284">
            <w:pPr>
              <w:pStyle w:val="TAL"/>
              <w:rPr>
                <w:rFonts w:eastAsia="MS Gothic"/>
              </w:rPr>
            </w:pPr>
            <w:r w:rsidRPr="00A53DC8">
              <w:rPr>
                <w:rFonts w:eastAsia="MS Gothic"/>
              </w:rPr>
              <w:t>ACK</w:t>
            </w:r>
          </w:p>
        </w:tc>
        <w:tc>
          <w:tcPr>
            <w:tcW w:w="567" w:type="dxa"/>
          </w:tcPr>
          <w:p w:rsidR="00987512" w:rsidRPr="00A53DC8" w:rsidRDefault="00987512" w:rsidP="00A20284">
            <w:pPr>
              <w:pStyle w:val="TAC"/>
              <w:rPr>
                <w:lang w:eastAsia="zh-CN"/>
              </w:rPr>
            </w:pPr>
          </w:p>
        </w:tc>
        <w:tc>
          <w:tcPr>
            <w:tcW w:w="850" w:type="dxa"/>
          </w:tcPr>
          <w:p w:rsidR="00987512" w:rsidRPr="00A53DC8" w:rsidRDefault="00987512" w:rsidP="00A20284">
            <w:pPr>
              <w:pStyle w:val="TAC"/>
              <w:rPr>
                <w:lang w:eastAsia="zh-CN"/>
              </w:rPr>
            </w:pPr>
          </w:p>
        </w:tc>
      </w:tr>
      <w:tr w:rsidR="00987512" w:rsidRPr="00A53DC8" w:rsidTr="0031641D">
        <w:trPr>
          <w:jc w:val="center"/>
        </w:trPr>
        <w:tc>
          <w:tcPr>
            <w:tcW w:w="9636" w:type="dxa"/>
            <w:gridSpan w:val="6"/>
          </w:tcPr>
          <w:p w:rsidR="00987512" w:rsidRPr="00A53DC8" w:rsidRDefault="00987512" w:rsidP="00A20284">
            <w:pPr>
              <w:pStyle w:val="TAN"/>
              <w:rPr>
                <w:lang w:eastAsia="zh-CN"/>
              </w:rPr>
            </w:pPr>
            <w:r w:rsidRPr="00A53DC8">
              <w:t>NOTE: The test procedure including NR/5GC signalling is specified in TS 38.508</w:t>
            </w:r>
            <w:r w:rsidR="0062527C" w:rsidRPr="00A53DC8">
              <w:t>-1</w:t>
            </w:r>
            <w:r w:rsidRPr="00A53DC8">
              <w:t xml:space="preserve"> [2</w:t>
            </w:r>
            <w:r w:rsidR="00C32488" w:rsidRPr="00A53DC8">
              <w:t>1</w:t>
            </w:r>
            <w:r w:rsidRPr="00A53DC8">
              <w:t>] subclause 4.9.1</w:t>
            </w:r>
            <w:r w:rsidR="009F48B5" w:rsidRPr="00A53DC8">
              <w:t>6</w:t>
            </w:r>
            <w:r w:rsidRPr="00A53DC8">
              <w:t>.</w:t>
            </w:r>
          </w:p>
        </w:tc>
      </w:tr>
    </w:tbl>
    <w:p w:rsidR="008446F9" w:rsidRPr="00A53DC8" w:rsidRDefault="008446F9" w:rsidP="008446F9"/>
    <w:p w:rsidR="00987512" w:rsidRPr="00A53DC8" w:rsidRDefault="00987512" w:rsidP="00CF618F">
      <w:pPr>
        <w:pStyle w:val="Heading4"/>
      </w:pPr>
      <w:bookmarkStart w:id="606" w:name="_Toc43210230"/>
      <w:bookmarkStart w:id="607" w:name="_Toc51948456"/>
      <w:bookmarkStart w:id="608" w:name="_Toc52162529"/>
      <w:bookmarkStart w:id="609" w:name="_Toc60916133"/>
      <w:r w:rsidRPr="00A53DC8">
        <w:t>7.7.3.3</w:t>
      </w:r>
      <w:r w:rsidRPr="00A53DC8">
        <w:tab/>
        <w:t>Specific message contents</w:t>
      </w:r>
      <w:bookmarkEnd w:id="606"/>
      <w:bookmarkEnd w:id="607"/>
      <w:bookmarkEnd w:id="608"/>
      <w:bookmarkEnd w:id="609"/>
    </w:p>
    <w:p w:rsidR="00180124" w:rsidRPr="00A53DC8" w:rsidRDefault="00987512" w:rsidP="00987512">
      <w:pPr>
        <w:rPr>
          <w:lang w:eastAsia="zh-CN"/>
        </w:rPr>
      </w:pPr>
      <w:r w:rsidRPr="00A53DC8">
        <w:t>None as fully described</w:t>
      </w:r>
      <w:r w:rsidRPr="00A53DC8">
        <w:rPr>
          <w:lang w:eastAsia="zh-CN"/>
        </w:rPr>
        <w:t xml:space="preserve"> in annex A.5.2.</w:t>
      </w:r>
    </w:p>
    <w:p w:rsidR="00565BFA" w:rsidRPr="00A53DC8" w:rsidRDefault="00180124" w:rsidP="00565BFA">
      <w:pPr>
        <w:pStyle w:val="Heading2"/>
        <w:rPr>
          <w:rFonts w:eastAsia="MS Gothic"/>
        </w:rPr>
      </w:pPr>
      <w:r w:rsidRPr="00A53DC8">
        <w:rPr>
          <w:lang w:eastAsia="zh-CN"/>
        </w:rPr>
        <w:br w:type="page"/>
      </w:r>
      <w:bookmarkStart w:id="610" w:name="_Toc60916134"/>
      <w:bookmarkStart w:id="611" w:name="_Toc25274846"/>
      <w:bookmarkStart w:id="612" w:name="_Toc51948457"/>
      <w:bookmarkStart w:id="613" w:name="_Toc52162530"/>
      <w:r w:rsidR="00565BFA" w:rsidRPr="00A53DC8">
        <w:rPr>
          <w:rFonts w:eastAsia="MS Gothic"/>
        </w:rPr>
        <w:lastRenderedPageBreak/>
        <w:t>7.8</w:t>
      </w:r>
      <w:r w:rsidR="00565BFA" w:rsidRPr="00A53DC8">
        <w:rPr>
          <w:rFonts w:eastAsia="MS Gothic"/>
        </w:rPr>
        <w:tab/>
        <w:t>MTSI MT Voice Call without preconditions at originating UE and with preconditions at terminating UE / 5GS</w:t>
      </w:r>
      <w:bookmarkEnd w:id="610"/>
    </w:p>
    <w:p w:rsidR="00565BFA" w:rsidRPr="00A53DC8" w:rsidRDefault="00565BFA" w:rsidP="00565BFA">
      <w:pPr>
        <w:pStyle w:val="Heading3"/>
        <w:rPr>
          <w:rFonts w:eastAsia="MS Gothic"/>
        </w:rPr>
      </w:pPr>
      <w:bookmarkStart w:id="614"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614"/>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15" w:name="_Toc60916136"/>
      <w:r w:rsidRPr="00A53DC8">
        <w:rPr>
          <w:rFonts w:eastAsia="MS Gothic"/>
        </w:rPr>
        <w:t>7.8.2</w:t>
      </w:r>
      <w:r w:rsidRPr="00A53DC8">
        <w:rPr>
          <w:rFonts w:eastAsia="MS Gothic"/>
        </w:rPr>
        <w:tab/>
        <w:t>Conformance Requirements</w:t>
      </w:r>
      <w:bookmarkEnd w:id="615"/>
    </w:p>
    <w:p w:rsidR="00565BFA" w:rsidRPr="00A53DC8" w:rsidRDefault="00565BFA" w:rsidP="00565BFA">
      <w:r w:rsidRPr="00A53DC8">
        <w:t>[TS 24.229, clause 5.1.4.1]</w:t>
      </w:r>
    </w:p>
    <w:p w:rsidR="00565BFA" w:rsidRPr="00A53DC8" w:rsidRDefault="00565BFA" w:rsidP="00565BFA">
      <w:r w:rsidRPr="00A53DC8">
        <w:t>If an initial INVITE request is received the terminating UE shall check whether the terminating UE requires local resource reservation.</w:t>
      </w:r>
    </w:p>
    <w:p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rsidR="00565BFA" w:rsidRPr="00A53DC8" w:rsidRDefault="00565BFA" w:rsidP="00565BFA">
      <w:r w:rsidRPr="00A53DC8">
        <w:t>During the session initiation, if local resource reservation is required at the terminating UE and the terminating UE supports the precondition mechanism, and:</w:t>
      </w:r>
    </w:p>
    <w:p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565BFA" w:rsidRPr="00A53DC8" w:rsidRDefault="00565BFA" w:rsidP="00565BFA">
      <w:pPr>
        <w:pStyle w:val="B2"/>
      </w:pPr>
      <w:r w:rsidRPr="00A53DC8">
        <w:t>-</w:t>
      </w:r>
      <w:r w:rsidRPr="00A53DC8">
        <w:tab/>
        <w:t>in responses to that INVITE request if those responses include an SDP body;</w:t>
      </w:r>
    </w:p>
    <w:p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565BFA" w:rsidRPr="00A53DC8" w:rsidRDefault="00565BFA" w:rsidP="00565BFA">
      <w:pPr>
        <w:pStyle w:val="Heading3"/>
        <w:rPr>
          <w:rFonts w:eastAsia="MS Gothic"/>
        </w:rPr>
      </w:pPr>
      <w:bookmarkStart w:id="616" w:name="_Toc60916137"/>
      <w:r w:rsidRPr="00A53DC8">
        <w:rPr>
          <w:rFonts w:eastAsia="MS Gothic"/>
        </w:rPr>
        <w:t>7.8.3</w:t>
      </w:r>
      <w:r w:rsidRPr="00A53DC8">
        <w:rPr>
          <w:rFonts w:eastAsia="MS Gothic"/>
        </w:rPr>
        <w:tab/>
        <w:t>Test description</w:t>
      </w:r>
      <w:bookmarkEnd w:id="616"/>
    </w:p>
    <w:p w:rsidR="00565BFA" w:rsidRPr="00A53DC8" w:rsidRDefault="00565BFA" w:rsidP="00565BFA">
      <w:pPr>
        <w:pStyle w:val="Heading4"/>
      </w:pPr>
      <w:bookmarkStart w:id="617" w:name="_Toc60916138"/>
      <w:r w:rsidRPr="00A53DC8">
        <w:t>7.8.3.1</w:t>
      </w:r>
      <w:r w:rsidRPr="00A53DC8">
        <w:tab/>
        <w:t>Pre-test conditions</w:t>
      </w:r>
      <w:bookmarkEnd w:id="617"/>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B10"/>
        <w:rPr>
          <w:snapToGrid w:val="0"/>
        </w:rPr>
      </w:pPr>
      <w:r w:rsidRPr="00A53DC8">
        <w:rPr>
          <w:snapToGrid w:val="0"/>
        </w:rPr>
        <w:t>-</w:t>
      </w:r>
      <w:r w:rsidRPr="00A53DC8">
        <w:rPr>
          <w:snapToGrid w:val="0"/>
        </w:rPr>
        <w:tab/>
        <w:t>SS is configured to not use the precondition mechanism.</w:t>
      </w:r>
    </w:p>
    <w:p w:rsidR="00565BFA" w:rsidRPr="00A53DC8" w:rsidRDefault="00565BFA" w:rsidP="00565BFA">
      <w:pPr>
        <w:pStyle w:val="H6"/>
      </w:pPr>
      <w:r w:rsidRPr="00A53DC8">
        <w:lastRenderedPageBreak/>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B10"/>
        <w:rPr>
          <w:snapToGrid w:val="0"/>
        </w:rPr>
      </w:pPr>
      <w:r w:rsidRPr="00A53DC8">
        <w:rPr>
          <w:snapToGrid w:val="0"/>
        </w:rPr>
        <w:t>-</w:t>
      </w:r>
      <w:r w:rsidRPr="00A53DC8">
        <w:rPr>
          <w:snapToGrid w:val="0"/>
        </w:rPr>
        <w:tab/>
      </w:r>
      <w:r w:rsidRPr="00A53DC8">
        <w:t>UE is configured to use the precondition mechanism.</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The UE is in test state 1N-A (TS 38.508-1 [21]) and registered to IMS.</w:t>
      </w:r>
    </w:p>
    <w:p w:rsidR="00565BFA" w:rsidRPr="00A53DC8" w:rsidRDefault="00565BFA" w:rsidP="00565BFA">
      <w:pPr>
        <w:pStyle w:val="Heading4"/>
        <w:rPr>
          <w:snapToGrid w:val="0"/>
        </w:rPr>
      </w:pPr>
      <w:bookmarkStart w:id="618" w:name="_Toc60916139"/>
      <w:bookmarkEnd w:id="611"/>
      <w:r w:rsidRPr="00A53DC8">
        <w:t>7.8.3.2</w:t>
      </w:r>
      <w:r w:rsidRPr="00A53DC8">
        <w:tab/>
      </w:r>
      <w:r w:rsidRPr="00A53DC8">
        <w:rPr>
          <w:snapToGrid w:val="0"/>
        </w:rPr>
        <w:t>Test procedure sequence</w:t>
      </w:r>
      <w:bookmarkEnd w:id="618"/>
    </w:p>
    <w:p w:rsidR="00565BFA" w:rsidRPr="00A53DC8" w:rsidRDefault="00565BFA" w:rsidP="00565BFA">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C"/>
              <w:rPr>
                <w:rFonts w:eastAsia="MS Gothic"/>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9-17</w:t>
            </w:r>
          </w:p>
        </w:tc>
        <w:tc>
          <w:tcPr>
            <w:tcW w:w="3968" w:type="dxa"/>
          </w:tcPr>
          <w:p w:rsidR="00565BFA" w:rsidRPr="00A53DC8" w:rsidRDefault="00565BFA" w:rsidP="00273214">
            <w:pPr>
              <w:pStyle w:val="TAL"/>
              <w:rPr>
                <w:rFonts w:eastAsia="MS Gothic"/>
              </w:rPr>
            </w:pPr>
            <w:r w:rsidRPr="00A53DC8">
              <w:t>Steps 1-9 of Annex A.5.2 happens</w:t>
            </w:r>
          </w:p>
        </w:tc>
        <w:tc>
          <w:tcPr>
            <w:tcW w:w="708" w:type="dxa"/>
          </w:tcPr>
          <w:p w:rsidR="00565BFA" w:rsidRPr="00A53DC8" w:rsidRDefault="00565BFA" w:rsidP="00273214">
            <w:pPr>
              <w:pStyle w:val="TAC"/>
              <w:rPr>
                <w:rFonts w:eastAsia="MS Gothic"/>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 10 of Annex A.5.2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bl>
    <w:p w:rsidR="00565BFA" w:rsidRPr="00A53DC8" w:rsidRDefault="00565BFA" w:rsidP="00565BFA"/>
    <w:p w:rsidR="00565BFA" w:rsidRPr="00A53DC8" w:rsidRDefault="00565BFA" w:rsidP="00565BFA">
      <w:pPr>
        <w:pStyle w:val="Heading4"/>
      </w:pPr>
      <w:bookmarkStart w:id="619" w:name="_Toc60916140"/>
      <w:r w:rsidRPr="00A53DC8">
        <w:t>7.8.3.3</w:t>
      </w:r>
      <w:r w:rsidRPr="00A53DC8">
        <w:tab/>
        <w:t>Specific message contents</w:t>
      </w:r>
      <w:bookmarkEnd w:id="619"/>
    </w:p>
    <w:p w:rsidR="00565BFA" w:rsidRPr="00A53DC8" w:rsidRDefault="00565BFA" w:rsidP="00565BFA">
      <w:pPr>
        <w:rPr>
          <w:lang w:eastAsia="zh-CN"/>
        </w:rPr>
      </w:pPr>
      <w:r w:rsidRPr="00A53DC8">
        <w:t>None as fully described</w:t>
      </w:r>
      <w:r w:rsidRPr="00A53DC8">
        <w:rPr>
          <w:lang w:eastAsia="zh-CN"/>
        </w:rPr>
        <w:t xml:space="preserve"> in annex A.5.2.</w:t>
      </w:r>
    </w:p>
    <w:p w:rsidR="00565BFA" w:rsidRPr="00A53DC8" w:rsidRDefault="006C5F1C" w:rsidP="00565BFA">
      <w:pPr>
        <w:pStyle w:val="Heading2"/>
        <w:rPr>
          <w:rFonts w:eastAsia="MS Gothic"/>
        </w:rPr>
      </w:pPr>
      <w:bookmarkStart w:id="620" w:name="_Toc60916141"/>
      <w:r>
        <w:rPr>
          <w:rFonts w:eastAsia="MS Gothic"/>
        </w:rPr>
        <w:br w:type="page"/>
      </w:r>
      <w:r w:rsidR="00565BFA" w:rsidRPr="00A53DC8">
        <w:rPr>
          <w:rFonts w:eastAsia="MS Gothic"/>
        </w:rPr>
        <w:lastRenderedPageBreak/>
        <w:t>7.9</w:t>
      </w:r>
      <w:r w:rsidR="00565BFA" w:rsidRPr="00A53DC8">
        <w:rPr>
          <w:rFonts w:eastAsia="MS Gothic"/>
        </w:rPr>
        <w:tab/>
        <w:t>MTSI MT Voice Call with preconditions at originating UE and without preconditions at terminating UE / 5GS</w:t>
      </w:r>
      <w:bookmarkEnd w:id="620"/>
    </w:p>
    <w:p w:rsidR="00565BFA" w:rsidRPr="00A53DC8" w:rsidRDefault="00565BFA" w:rsidP="00565BFA">
      <w:pPr>
        <w:pStyle w:val="Heading3"/>
        <w:rPr>
          <w:rFonts w:eastAsia="MS Gothic"/>
        </w:rPr>
      </w:pPr>
      <w:bookmarkStart w:id="621" w:name="_Toc60916142"/>
      <w:r w:rsidRPr="00A53DC8">
        <w:rPr>
          <w:rFonts w:eastAsia="MS Gothic"/>
        </w:rPr>
        <w:t>7.9.1</w:t>
      </w:r>
      <w:r w:rsidRPr="00A53DC8">
        <w:rPr>
          <w:rFonts w:eastAsia="MS Gothic"/>
        </w:rPr>
        <w:tab/>
        <w:t xml:space="preserve">Test </w:t>
      </w:r>
      <w:r w:rsidRPr="00A53DC8">
        <w:t>Purpose</w:t>
      </w:r>
      <w:r w:rsidRPr="00A53DC8">
        <w:rPr>
          <w:rFonts w:eastAsia="MS Gothic"/>
        </w:rPr>
        <w:t xml:space="preserve"> (TP)</w:t>
      </w:r>
      <w:bookmarkEnd w:id="621"/>
    </w:p>
    <w:p w:rsidR="00565BFA" w:rsidRPr="00A53DC8" w:rsidRDefault="00565BFA" w:rsidP="00565BFA">
      <w:pPr>
        <w:pStyle w:val="H6"/>
        <w:rPr>
          <w:rFonts w:ascii="Courier New" w:hAnsi="Courier New"/>
          <w:b/>
          <w:sz w:val="16"/>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 preconditions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22" w:name="_Toc60916143"/>
      <w:r w:rsidRPr="00A53DC8">
        <w:rPr>
          <w:rFonts w:eastAsia="MS Gothic"/>
        </w:rPr>
        <w:t>7.9.2</w:t>
      </w:r>
      <w:r w:rsidRPr="00A53DC8">
        <w:rPr>
          <w:rFonts w:eastAsia="MS Gothic"/>
        </w:rPr>
        <w:tab/>
        <w:t>Conformance Requirements</w:t>
      </w:r>
      <w:bookmarkEnd w:id="622"/>
    </w:p>
    <w:p w:rsidR="00565BFA" w:rsidRPr="00A53DC8" w:rsidRDefault="00565BFA" w:rsidP="00565BFA">
      <w:r w:rsidRPr="00A53DC8">
        <w:t>[TS 24.229, clause 5.1.4.1]</w:t>
      </w:r>
    </w:p>
    <w:p w:rsidR="00565BFA" w:rsidRPr="00A53DC8" w:rsidRDefault="00565BFA" w:rsidP="00565BFA">
      <w:r w:rsidRPr="00A53DC8">
        <w:t>If an initial INVITE request is received the terminating UE shall check whether the terminating UE requires local resource reservation.</w:t>
      </w:r>
    </w:p>
    <w:p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rsidR="00565BFA" w:rsidRPr="00A53DC8" w:rsidRDefault="00565BFA" w:rsidP="00565BFA">
      <w:r w:rsidRPr="00A53DC8">
        <w:t>During the session initiation, if local resource reservation is required at the terminating UE and the terminating UE supports the precondition mechanism, and:</w:t>
      </w:r>
    </w:p>
    <w:p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565BFA" w:rsidRPr="00A53DC8" w:rsidRDefault="00565BFA" w:rsidP="00565BFA">
      <w:pPr>
        <w:pStyle w:val="B2"/>
      </w:pPr>
      <w:r w:rsidRPr="00A53DC8">
        <w:t>-</w:t>
      </w:r>
      <w:r w:rsidRPr="00A53DC8">
        <w:tab/>
        <w:t>in responses to that INVITE request if those responses include an SDP body;</w:t>
      </w:r>
    </w:p>
    <w:p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565BFA" w:rsidRPr="00A53DC8" w:rsidRDefault="00565BFA" w:rsidP="00565BFA">
      <w:pPr>
        <w:pStyle w:val="Heading3"/>
        <w:rPr>
          <w:rFonts w:eastAsia="MS Gothic"/>
        </w:rPr>
      </w:pPr>
      <w:bookmarkStart w:id="623" w:name="_Toc60916144"/>
      <w:r w:rsidRPr="00A53DC8">
        <w:rPr>
          <w:rFonts w:eastAsia="MS Gothic"/>
        </w:rPr>
        <w:t>7.9.3</w:t>
      </w:r>
      <w:r w:rsidRPr="00A53DC8">
        <w:rPr>
          <w:rFonts w:eastAsia="MS Gothic"/>
        </w:rPr>
        <w:tab/>
        <w:t>Test description</w:t>
      </w:r>
      <w:bookmarkEnd w:id="623"/>
    </w:p>
    <w:p w:rsidR="00565BFA" w:rsidRPr="00A53DC8" w:rsidRDefault="00565BFA" w:rsidP="00565BFA">
      <w:pPr>
        <w:pStyle w:val="Heading4"/>
      </w:pPr>
      <w:bookmarkStart w:id="624" w:name="_Toc60916145"/>
      <w:r w:rsidRPr="00A53DC8">
        <w:t>7.9.3.1</w:t>
      </w:r>
      <w:r w:rsidRPr="00A53DC8">
        <w:tab/>
        <w:t>Pre-test conditions</w:t>
      </w:r>
      <w:bookmarkEnd w:id="624"/>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lastRenderedPageBreak/>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The UE is in test state 1N-A (TS 38.508-1 [21]) and registered to IMS.</w:t>
      </w:r>
    </w:p>
    <w:p w:rsidR="00565BFA" w:rsidRPr="00A53DC8" w:rsidRDefault="00565BFA" w:rsidP="00565BFA">
      <w:pPr>
        <w:pStyle w:val="Heading4"/>
        <w:rPr>
          <w:snapToGrid w:val="0"/>
        </w:rPr>
      </w:pPr>
      <w:bookmarkStart w:id="625" w:name="_Toc60916146"/>
      <w:r w:rsidRPr="00A53DC8">
        <w:t>7.9.3.2</w:t>
      </w:r>
      <w:r w:rsidRPr="00A53DC8">
        <w:tab/>
      </w:r>
      <w:r w:rsidRPr="00A53DC8">
        <w:rPr>
          <w:snapToGrid w:val="0"/>
        </w:rPr>
        <w:t>Test procedure sequence</w:t>
      </w:r>
      <w:bookmarkEnd w:id="625"/>
    </w:p>
    <w:p w:rsidR="00565BFA" w:rsidRPr="00A53DC8" w:rsidRDefault="00565BFA" w:rsidP="00565BFA">
      <w:pPr>
        <w:pStyle w:val="TH"/>
        <w:rPr>
          <w:rFonts w:cs="Arial"/>
        </w:rPr>
      </w:pPr>
      <w:r w:rsidRPr="00A53DC8">
        <w:rPr>
          <w:rFonts w:cs="Arial"/>
        </w:rPr>
        <w:t>Table 7.9.3.2-1: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rPr>
                <w:rFonts w:eastAsia="MS Gothic"/>
              </w:rPr>
            </w:pPr>
            <w:r w:rsidRPr="00A53DC8">
              <w:t>Step 1 of Annex A.5.1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10-17</w:t>
            </w:r>
          </w:p>
        </w:tc>
        <w:tc>
          <w:tcPr>
            <w:tcW w:w="3968" w:type="dxa"/>
          </w:tcPr>
          <w:p w:rsidR="00565BFA" w:rsidRPr="00A53DC8" w:rsidRDefault="00565BFA" w:rsidP="00273214">
            <w:pPr>
              <w:pStyle w:val="TAL"/>
              <w:rPr>
                <w:rFonts w:eastAsia="MS Gothic"/>
              </w:rPr>
            </w:pPr>
            <w:r w:rsidRPr="00A53DC8">
              <w:t>Steps 2-9 of Annex A.5.2 happens</w:t>
            </w:r>
          </w:p>
        </w:tc>
        <w:tc>
          <w:tcPr>
            <w:tcW w:w="708" w:type="dxa"/>
          </w:tcPr>
          <w:p w:rsidR="00565BFA" w:rsidRPr="00A53DC8" w:rsidRDefault="00565BFA" w:rsidP="00273214">
            <w:pPr>
              <w:pStyle w:val="TAC"/>
              <w:rPr>
                <w:rFonts w:eastAsia="MS Gothic"/>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 10 of Annex A.5.2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bl>
    <w:p w:rsidR="00565BFA" w:rsidRPr="00A53DC8" w:rsidRDefault="00565BFA" w:rsidP="00565BFA"/>
    <w:p w:rsidR="00565BFA" w:rsidRPr="00A53DC8" w:rsidRDefault="00565BFA" w:rsidP="00565BFA">
      <w:pPr>
        <w:pStyle w:val="Heading4"/>
      </w:pPr>
      <w:bookmarkStart w:id="626" w:name="_Toc60916147"/>
      <w:r w:rsidRPr="00A53DC8">
        <w:t>7.9.3.3</w:t>
      </w:r>
      <w:r w:rsidRPr="00A53DC8">
        <w:tab/>
        <w:t>Specific message contents</w:t>
      </w:r>
      <w:bookmarkEnd w:id="626"/>
    </w:p>
    <w:p w:rsidR="00565BFA" w:rsidRPr="00A53DC8" w:rsidRDefault="00565BFA" w:rsidP="00565BFA">
      <w:pPr>
        <w:rPr>
          <w:lang w:eastAsia="zh-CN"/>
        </w:rPr>
      </w:pPr>
      <w:r w:rsidRPr="00A53DC8">
        <w:t>None as fully described</w:t>
      </w:r>
      <w:r w:rsidRPr="00A53DC8">
        <w:rPr>
          <w:lang w:eastAsia="zh-CN"/>
        </w:rPr>
        <w:t xml:space="preserve"> in annex A.5.1 and A.5.2.</w:t>
      </w:r>
    </w:p>
    <w:p w:rsidR="00565BFA" w:rsidRPr="00A53DC8" w:rsidRDefault="006C5F1C" w:rsidP="00565BFA">
      <w:pPr>
        <w:pStyle w:val="Heading2"/>
        <w:rPr>
          <w:rFonts w:eastAsia="MS Gothic"/>
        </w:rPr>
      </w:pPr>
      <w:bookmarkStart w:id="627" w:name="_Toc60916148"/>
      <w:r>
        <w:rPr>
          <w:rFonts w:eastAsia="MS Gothic"/>
        </w:rPr>
        <w:br w:type="page"/>
      </w:r>
      <w:r w:rsidR="00565BFA" w:rsidRPr="00A53DC8">
        <w:rPr>
          <w:rFonts w:eastAsia="MS Gothic"/>
        </w:rPr>
        <w:lastRenderedPageBreak/>
        <w:t>7.10</w:t>
      </w:r>
      <w:r w:rsidR="00565BFA" w:rsidRPr="00A53DC8">
        <w:rPr>
          <w:rFonts w:eastAsia="MS Gothic"/>
        </w:rPr>
        <w:tab/>
        <w:t>MTSI MT Voice call without preconditions and without SDP offer in MT INVITE / 5GS</w:t>
      </w:r>
      <w:bookmarkEnd w:id="627"/>
    </w:p>
    <w:p w:rsidR="00565BFA" w:rsidRPr="00A53DC8" w:rsidRDefault="00565BFA" w:rsidP="00565BFA">
      <w:pPr>
        <w:pStyle w:val="Heading3"/>
        <w:rPr>
          <w:rFonts w:eastAsia="MS Gothic"/>
        </w:rPr>
      </w:pPr>
      <w:bookmarkStart w:id="628" w:name="_Toc60916149"/>
      <w:r w:rsidRPr="00A53DC8">
        <w:rPr>
          <w:rFonts w:eastAsia="MS Gothic"/>
        </w:rPr>
        <w:t>7.10.1</w:t>
      </w:r>
      <w:r w:rsidRPr="00A53DC8">
        <w:rPr>
          <w:rFonts w:eastAsia="MS Gothic"/>
        </w:rPr>
        <w:tab/>
        <w:t>Test Purpose (TP)</w:t>
      </w:r>
      <w:bookmarkEnd w:id="628"/>
    </w:p>
    <w:p w:rsidR="00565BFA" w:rsidRPr="00A53DC8" w:rsidRDefault="00565BFA" w:rsidP="00565BFA">
      <w:pPr>
        <w:pStyle w:val="H6"/>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not containing an SDP offer, but indicating support for reliable provisional responses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183 Session Progress reliably and containing an SDP offer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noProof w:val="0"/>
        </w:rPr>
      </w:pPr>
      <w:r w:rsidRPr="00A53DC8">
        <w:rPr>
          <w:b/>
          <w:noProof w:val="0"/>
        </w:rPr>
        <w:t>with</w:t>
      </w:r>
      <w:r w:rsidRPr="00A53DC8">
        <w:rPr>
          <w:noProof w:val="0"/>
        </w:rPr>
        <w:t xml:space="preserve"> { UE having sent 183 Session Progress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PRACK for 183 Session Progress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200 OK for PRACK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(3)</w:t>
      </w:r>
    </w:p>
    <w:p w:rsidR="00565BFA" w:rsidRPr="00A53DC8" w:rsidRDefault="00565BFA" w:rsidP="00565BFA">
      <w:pPr>
        <w:pStyle w:val="PL"/>
        <w:rPr>
          <w:noProof w:val="0"/>
        </w:rPr>
      </w:pPr>
      <w:r w:rsidRPr="00A53DC8">
        <w:rPr>
          <w:b/>
          <w:noProof w:val="0"/>
        </w:rPr>
        <w:t>with</w:t>
      </w:r>
      <w:r w:rsidRPr="00A53DC8">
        <w:rPr>
          <w:noProof w:val="0"/>
        </w:rPr>
        <w:t xml:space="preserve"> { UE having sent 200 OK for PRACK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is ready to start the call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180 Ringing followed by 200 OK for INVITE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29" w:name="_Toc60916150"/>
      <w:r w:rsidRPr="00A53DC8">
        <w:rPr>
          <w:rFonts w:eastAsia="MS Gothic"/>
        </w:rPr>
        <w:t>7.10.2</w:t>
      </w:r>
      <w:r w:rsidRPr="00A53DC8">
        <w:rPr>
          <w:rFonts w:eastAsia="MS Gothic"/>
        </w:rPr>
        <w:tab/>
        <w:t>Conformance Requirements</w:t>
      </w:r>
      <w:bookmarkEnd w:id="629"/>
    </w:p>
    <w:p w:rsidR="00565BFA" w:rsidRPr="00A53DC8" w:rsidRDefault="00565BFA" w:rsidP="00565BFA">
      <w:r w:rsidRPr="00A53DC8">
        <w:t>[TS 24.229, annex U.3.1.4]:</w:t>
      </w:r>
    </w:p>
    <w:p w:rsidR="00565BFA" w:rsidRPr="00A53DC8" w:rsidRDefault="00565BFA" w:rsidP="00565BFA">
      <w:pPr>
        <w:rPr>
          <w:snapToGrid w:val="0"/>
        </w:rPr>
      </w:pPr>
      <w:r w:rsidRPr="00A53DC8">
        <w:rPr>
          <w:snapToGrid w:val="0"/>
        </w:rPr>
        <w:t xml:space="preserve">Upon receiving an </w:t>
      </w:r>
      <w:r w:rsidRPr="00A53DC8">
        <w:t>INVITE request not including the "precondition" option-tag in the Supported header field and not including the "precondition" option-tag in the Require header field,</w:t>
      </w:r>
      <w:r w:rsidRPr="00A53DC8">
        <w:rPr>
          <w:snapToGrid w:val="0"/>
        </w:rPr>
        <w:t xml:space="preserve"> and the IP-CAN performs network-initiated resource reservation for the UE, the UE:</w:t>
      </w:r>
    </w:p>
    <w:p w:rsidR="00565BFA" w:rsidRPr="00A53DC8" w:rsidRDefault="00565BFA" w:rsidP="00565BFA">
      <w:pPr>
        <w:ind w:left="851" w:hanging="284"/>
        <w:rPr>
          <w:snapToGrid w:val="0"/>
        </w:rPr>
      </w:pPr>
      <w:r w:rsidRPr="00A53DC8">
        <w:rPr>
          <w:snapToGrid w:val="0"/>
        </w:rPr>
        <w:t>…</w:t>
      </w:r>
    </w:p>
    <w:p w:rsidR="00565BFA" w:rsidRPr="00A53DC8" w:rsidRDefault="00565BFA" w:rsidP="00565BFA">
      <w:pPr>
        <w:ind w:left="568" w:hanging="284"/>
        <w:rPr>
          <w:snapToGrid w:val="0"/>
        </w:rPr>
      </w:pPr>
      <w:r w:rsidRPr="00A53DC8">
        <w:rPr>
          <w:snapToGrid w:val="0"/>
        </w:rPr>
        <w:t>2)</w:t>
      </w:r>
      <w:r w:rsidRPr="00A53DC8">
        <w:rPr>
          <w:snapToGrid w:val="0"/>
        </w:rPr>
        <w:tab/>
        <w:t>if the INVITE request does not contain an SDP offer and the INVITE request includes a Supported header field indicating support of reliable provisional responses:</w:t>
      </w:r>
    </w:p>
    <w:p w:rsidR="00565BFA" w:rsidRPr="00A53DC8" w:rsidRDefault="00565BFA" w:rsidP="00565BFA">
      <w:pPr>
        <w:ind w:left="851" w:hanging="284"/>
        <w:rPr>
          <w:snapToGrid w:val="0"/>
        </w:rPr>
      </w:pPr>
      <w:r w:rsidRPr="00A53DC8">
        <w:rPr>
          <w:snapToGrid w:val="0"/>
        </w:rPr>
        <w:t>a)</w:t>
      </w:r>
      <w:r w:rsidRPr="00A53DC8">
        <w:rPr>
          <w:snapToGrid w:val="0"/>
        </w:rPr>
        <w:tab/>
        <w:t>shall generate an SDP offer;</w:t>
      </w:r>
    </w:p>
    <w:p w:rsidR="00565BFA" w:rsidRPr="00A53DC8" w:rsidRDefault="00565BFA" w:rsidP="00565BFA">
      <w:pPr>
        <w:ind w:left="851" w:hanging="284"/>
        <w:rPr>
          <w:snapToGrid w:val="0"/>
        </w:rPr>
      </w:pPr>
      <w:r w:rsidRPr="00A53DC8">
        <w:rPr>
          <w:snapToGrid w:val="0"/>
        </w:rPr>
        <w:t>b)</w:t>
      </w:r>
      <w:r w:rsidRPr="00A53DC8">
        <w:rPr>
          <w:snapToGrid w:val="0"/>
        </w:rPr>
        <w:tab/>
        <w:t xml:space="preserve">if </w:t>
      </w:r>
      <w:r w:rsidRPr="00A53DC8">
        <w:t xml:space="preserve">the local resources required at the terminating UE </w:t>
      </w:r>
      <w:r w:rsidRPr="00A53DC8">
        <w:rPr>
          <w:snapToGrid w:val="0"/>
        </w:rPr>
        <w:t>for the generated SDP offer are not available:</w:t>
      </w:r>
    </w:p>
    <w:p w:rsidR="00565BFA" w:rsidRPr="00A53DC8" w:rsidRDefault="00565BFA" w:rsidP="00565BFA">
      <w:pPr>
        <w:ind w:left="1135" w:hanging="284"/>
        <w:rPr>
          <w:snapToGrid w:val="0"/>
        </w:rPr>
      </w:pPr>
      <w:r w:rsidRPr="00A53DC8">
        <w:rPr>
          <w:snapToGrid w:val="0"/>
        </w:rPr>
        <w:t>A)</w:t>
      </w:r>
      <w:r w:rsidRPr="00A53DC8">
        <w:rPr>
          <w:snapToGrid w:val="0"/>
        </w:rPr>
        <w:tab/>
      </w:r>
      <w:r w:rsidRPr="00A53DC8">
        <w:rPr>
          <w:snapToGrid w:val="0"/>
          <w:lang w:eastAsia="zh-CN"/>
        </w:rPr>
        <w:t>shall</w:t>
      </w:r>
      <w:r w:rsidRPr="00A53DC8">
        <w:rPr>
          <w:snapToGrid w:val="0"/>
        </w:rPr>
        <w:t xml:space="preserve"> not alert the user; and</w:t>
      </w:r>
    </w:p>
    <w:p w:rsidR="00565BFA" w:rsidRPr="00A53DC8" w:rsidRDefault="00565BFA" w:rsidP="00565BFA">
      <w:pPr>
        <w:ind w:left="1135" w:hanging="284"/>
        <w:rPr>
          <w:snapToGrid w:val="0"/>
        </w:rPr>
      </w:pPr>
      <w:r w:rsidRPr="00A53DC8">
        <w:rPr>
          <w:snapToGrid w:val="0"/>
        </w:rPr>
        <w:t>B)</w:t>
      </w:r>
      <w:r w:rsidRPr="00A53DC8">
        <w:rPr>
          <w:snapToGrid w:val="0"/>
        </w:rPr>
        <w:tab/>
        <w:t xml:space="preserve">shall reliably send 183 (Session Progress) response to the INVITE request without waiting for resource reservation and without alerting the user. In the 183 (Session </w:t>
      </w:r>
      <w:r w:rsidR="00A53DC8" w:rsidRPr="00A53DC8">
        <w:rPr>
          <w:snapToGrid w:val="0"/>
        </w:rPr>
        <w:t>Progress</w:t>
      </w:r>
      <w:r w:rsidRPr="00A53DC8">
        <w:rPr>
          <w:snapToGrid w:val="0"/>
        </w:rPr>
        <w:t>) response, the UE shall include the generated SDP offer.</w:t>
      </w:r>
    </w:p>
    <w:p w:rsidR="00565BFA" w:rsidRPr="00A53DC8" w:rsidRDefault="00565BFA" w:rsidP="00565BFA">
      <w:pPr>
        <w:rPr>
          <w:lang w:eastAsia="zh-CN"/>
        </w:rPr>
      </w:pPr>
      <w:r w:rsidRPr="00A53DC8">
        <w:rPr>
          <w:snapToGrid w:val="0"/>
        </w:rPr>
        <w:t xml:space="preserve">Upon </w:t>
      </w:r>
      <w:r w:rsidRPr="00A53DC8">
        <w:t xml:space="preserve">successful reservation of local resources, if </w:t>
      </w:r>
      <w:r w:rsidRPr="00A53DC8">
        <w:rPr>
          <w:snapToGrid w:val="0"/>
        </w:rPr>
        <w:t xml:space="preserve">the precondition mechanism is not used by the </w:t>
      </w:r>
      <w:r w:rsidRPr="00A53DC8">
        <w:t xml:space="preserve">terminating </w:t>
      </w:r>
      <w:r w:rsidRPr="00A53DC8">
        <w:rPr>
          <w:snapToGrid w:val="0"/>
        </w:rPr>
        <w:t xml:space="preserve">UE, </w:t>
      </w:r>
      <w:r w:rsidRPr="00A53DC8">
        <w:t>the UE</w:t>
      </w:r>
      <w:r w:rsidRPr="00A53DC8">
        <w:rPr>
          <w:lang w:eastAsia="zh-CN"/>
        </w:rPr>
        <w:t xml:space="preserve"> can send 180 (Ringing) response </w:t>
      </w:r>
      <w:r w:rsidRPr="00A53DC8">
        <w:rPr>
          <w:snapToGrid w:val="0"/>
        </w:rPr>
        <w:t>to the INVITE request</w:t>
      </w:r>
      <w:r w:rsidRPr="00A53DC8">
        <w:rPr>
          <w:lang w:eastAsia="zh-CN"/>
        </w:rPr>
        <w:t xml:space="preserve"> and can </w:t>
      </w:r>
      <w:r w:rsidRPr="00A53DC8">
        <w:t xml:space="preserve">alert </w:t>
      </w:r>
      <w:r w:rsidRPr="00A53DC8">
        <w:rPr>
          <w:snapToGrid w:val="0"/>
        </w:rPr>
        <w:t>the</w:t>
      </w:r>
      <w:r w:rsidRPr="00A53DC8">
        <w:t xml:space="preserve"> user.</w:t>
      </w:r>
    </w:p>
    <w:p w:rsidR="00565BFA" w:rsidRPr="00A53DC8" w:rsidRDefault="00565BFA" w:rsidP="00565BFA">
      <w:pPr>
        <w:pStyle w:val="Heading3"/>
        <w:rPr>
          <w:rFonts w:eastAsia="MS Gothic"/>
        </w:rPr>
      </w:pPr>
      <w:bookmarkStart w:id="630" w:name="_Toc60916151"/>
      <w:r w:rsidRPr="00A53DC8">
        <w:rPr>
          <w:rFonts w:eastAsia="MS Gothic"/>
        </w:rPr>
        <w:lastRenderedPageBreak/>
        <w:t>7.10.3</w:t>
      </w:r>
      <w:r w:rsidRPr="00A53DC8">
        <w:rPr>
          <w:rFonts w:eastAsia="MS Gothic"/>
        </w:rPr>
        <w:tab/>
        <w:t>Test description</w:t>
      </w:r>
      <w:bookmarkEnd w:id="630"/>
    </w:p>
    <w:p w:rsidR="00565BFA" w:rsidRPr="00A53DC8" w:rsidRDefault="00565BFA" w:rsidP="00565BFA">
      <w:pPr>
        <w:pStyle w:val="Heading4"/>
      </w:pPr>
      <w:bookmarkStart w:id="631" w:name="_Toc60916152"/>
      <w:r w:rsidRPr="00A53DC8">
        <w:t>7.10.3.1</w:t>
      </w:r>
      <w:r w:rsidRPr="00A53DC8">
        <w:tab/>
        <w:t>Pre-test conditions</w:t>
      </w:r>
      <w:bookmarkEnd w:id="631"/>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rPr>
          <w:lang w:eastAsia="sv-SE"/>
        </w:rPr>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rsidR="00565BFA" w:rsidRPr="00A53DC8" w:rsidRDefault="00565BFA" w:rsidP="00565BFA">
      <w:pPr>
        <w:pStyle w:val="H6"/>
        <w:rPr>
          <w:rFonts w:cs="Arial"/>
        </w:rPr>
      </w:pPr>
      <w:r w:rsidRPr="00A53DC8">
        <w:rPr>
          <w:rFonts w:cs="Arial"/>
        </w:rPr>
        <w:t>Preamble:</w:t>
      </w:r>
    </w:p>
    <w:p w:rsidR="00565BFA" w:rsidRPr="00A53DC8" w:rsidRDefault="00565BFA" w:rsidP="00565BFA">
      <w:pPr>
        <w:rPr>
          <w:snapToGrid w:val="0"/>
        </w:rPr>
      </w:pPr>
      <w:r w:rsidRPr="00A53DC8">
        <w:t>-</w:t>
      </w:r>
      <w:r w:rsidRPr="00A53DC8">
        <w:tab/>
      </w:r>
      <w:r w:rsidRPr="00A53DC8">
        <w:rPr>
          <w:snapToGrid w:val="0"/>
        </w:rPr>
        <w:t>UE is in state 1N-A (38.508-1[21]) and registered to IMS</w:t>
      </w:r>
    </w:p>
    <w:p w:rsidR="00565BFA" w:rsidRPr="00A53DC8" w:rsidRDefault="00565BFA" w:rsidP="00565BFA">
      <w:pPr>
        <w:pStyle w:val="Heading4"/>
        <w:rPr>
          <w:snapToGrid w:val="0"/>
        </w:rPr>
      </w:pPr>
      <w:bookmarkStart w:id="632" w:name="_Toc60916153"/>
      <w:r w:rsidRPr="00A53DC8">
        <w:t>7.10.3.2</w:t>
      </w:r>
      <w:r w:rsidRPr="00A53DC8">
        <w:tab/>
      </w:r>
      <w:r w:rsidRPr="00A53DC8">
        <w:rPr>
          <w:snapToGrid w:val="0"/>
        </w:rPr>
        <w:t>Test procedure sequence</w:t>
      </w:r>
      <w:bookmarkEnd w:id="632"/>
    </w:p>
    <w:p w:rsidR="00565BFA" w:rsidRPr="00A53DC8" w:rsidRDefault="00565BFA" w:rsidP="00565BFA">
      <w:pPr>
        <w:pStyle w:val="TH"/>
        <w:rPr>
          <w:rFonts w:cs="Arial"/>
        </w:rPr>
      </w:pPr>
      <w:r w:rsidRPr="00A53DC8">
        <w:rPr>
          <w:rFonts w:cs="Arial"/>
        </w:rPr>
        <w:t>Table 7.10.3.2-1: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565BFA" w:rsidRPr="00A53DC8" w:rsidTr="00273214">
        <w:trPr>
          <w:jc w:val="center"/>
        </w:trPr>
        <w:tc>
          <w:tcPr>
            <w:tcW w:w="567"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67"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67" w:type="dxa"/>
            <w:tcBorders>
              <w:top w:val="nil"/>
            </w:tcBorders>
          </w:tcPr>
          <w:p w:rsidR="00565BFA" w:rsidRPr="00A53DC8" w:rsidRDefault="00565BFA" w:rsidP="00273214">
            <w:pPr>
              <w:pStyle w:val="TAH"/>
              <w:rPr>
                <w:b w:val="0"/>
                <w:lang w:eastAsia="zh-CN"/>
              </w:rPr>
            </w:pPr>
            <w:r w:rsidRPr="00A53DC8">
              <w:rPr>
                <w:b w:val="0"/>
                <w:lang w:eastAsia="zh-CN"/>
              </w:rPr>
              <w:t>1</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H"/>
              <w:rPr>
                <w:b w:val="0"/>
                <w:lang w:eastAsia="zh-CN"/>
              </w:rPr>
            </w:pPr>
            <w:r w:rsidRPr="00A53DC8">
              <w:rPr>
                <w:b w:val="0"/>
                <w:lang w:eastAsia="zh-CN"/>
              </w:rPr>
              <w:t>-</w:t>
            </w:r>
          </w:p>
        </w:tc>
        <w:tc>
          <w:tcPr>
            <w:tcW w:w="2976" w:type="dxa"/>
          </w:tcPr>
          <w:p w:rsidR="00565BFA" w:rsidRPr="00A53DC8" w:rsidRDefault="00565BFA" w:rsidP="00273214">
            <w:pPr>
              <w:pStyle w:val="TAH"/>
              <w:rPr>
                <w:b w:val="0"/>
              </w:rPr>
            </w:pPr>
            <w:r w:rsidRPr="00A53DC8">
              <w:rPr>
                <w:b w:val="0"/>
                <w:lang w:eastAsia="zh-CN"/>
              </w:rPr>
              <w:t>-</w:t>
            </w:r>
          </w:p>
        </w:tc>
        <w:tc>
          <w:tcPr>
            <w:tcW w:w="567" w:type="dxa"/>
            <w:tcBorders>
              <w:top w:val="nil"/>
            </w:tcBorders>
          </w:tcPr>
          <w:p w:rsidR="00565BFA" w:rsidRPr="00A53DC8" w:rsidRDefault="00565BFA" w:rsidP="00273214">
            <w:pPr>
              <w:pStyle w:val="TAH"/>
              <w:rPr>
                <w:b w:val="0"/>
              </w:rPr>
            </w:pPr>
            <w:r w:rsidRPr="00A53DC8">
              <w:rPr>
                <w:b w:val="0"/>
                <w:lang w:eastAsia="zh-CN"/>
              </w:rPr>
              <w:t>-</w:t>
            </w:r>
          </w:p>
        </w:tc>
        <w:tc>
          <w:tcPr>
            <w:tcW w:w="850" w:type="dxa"/>
            <w:tcBorders>
              <w:top w:val="nil"/>
            </w:tcBorders>
          </w:tcPr>
          <w:p w:rsidR="00565BFA" w:rsidRPr="00A53DC8" w:rsidRDefault="00565BFA" w:rsidP="00273214">
            <w:pPr>
              <w:pStyle w:val="TAH"/>
              <w:rPr>
                <w:b w:val="0"/>
              </w:rPr>
            </w:pPr>
            <w:r w:rsidRPr="00A53DC8">
              <w:rPr>
                <w:b w:val="0"/>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2</w:t>
            </w:r>
          </w:p>
        </w:tc>
        <w:tc>
          <w:tcPr>
            <w:tcW w:w="3968" w:type="dxa"/>
          </w:tcPr>
          <w:p w:rsidR="00565BFA" w:rsidRPr="00A53DC8" w:rsidRDefault="00565BFA" w:rsidP="00273214">
            <w:pPr>
              <w:pStyle w:val="TAL"/>
            </w:pPr>
            <w:r w:rsidRPr="00A53DC8">
              <w:t>Step 1 of Annex A.5.2 happens</w:t>
            </w:r>
          </w:p>
          <w:p w:rsidR="00565BFA" w:rsidRPr="00A53DC8" w:rsidRDefault="00565BFA" w:rsidP="00273214">
            <w:pPr>
              <w:pStyle w:val="TAL"/>
              <w:rPr>
                <w:rFonts w:eastAsia="MS Gothic"/>
              </w:rPr>
            </w:pPr>
            <w:r w:rsidRPr="00A53DC8">
              <w:t>(Note: the INVITE message doesn’t include an SDP offer, but includes an option-tag indicating reliable provisional responses.)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3</w:t>
            </w:r>
          </w:p>
        </w:tc>
        <w:tc>
          <w:tcPr>
            <w:tcW w:w="3968" w:type="dxa"/>
          </w:tcPr>
          <w:p w:rsidR="00565BFA" w:rsidRPr="00A53DC8" w:rsidRDefault="00565BFA" w:rsidP="00273214">
            <w:pPr>
              <w:pStyle w:val="TAL"/>
            </w:pPr>
            <w:r w:rsidRPr="00A53DC8">
              <w:t>Step 2 of Annex A.5.2 happens</w:t>
            </w:r>
          </w:p>
          <w:p w:rsidR="00565BFA" w:rsidRPr="00A53DC8" w:rsidRDefault="00565BFA" w:rsidP="00273214">
            <w:pPr>
              <w:pStyle w:val="TAL"/>
              <w:rPr>
                <w:rFonts w:eastAsia="MS Gothic"/>
              </w:rPr>
            </w:pPr>
            <w:r w:rsidRPr="00A53DC8">
              <w:t>(Note: this step is optional.)</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(Optional) 100 Trying</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4</w:t>
            </w:r>
          </w:p>
        </w:tc>
        <w:tc>
          <w:tcPr>
            <w:tcW w:w="3968" w:type="dxa"/>
          </w:tcPr>
          <w:p w:rsidR="00565BFA" w:rsidRPr="00A53DC8" w:rsidRDefault="00565BFA" w:rsidP="00273214">
            <w:pPr>
              <w:pStyle w:val="TAL"/>
            </w:pPr>
            <w:r w:rsidRPr="00A53DC8">
              <w:t>Check: Does the UE send 183 Session Progress reliably and containing an SDP offer?</w:t>
            </w:r>
          </w:p>
          <w:p w:rsidR="00565BFA" w:rsidRPr="00A53DC8" w:rsidRDefault="00565BFA" w:rsidP="00273214">
            <w:pPr>
              <w:pStyle w:val="TAL"/>
              <w:rPr>
                <w:rFonts w:eastAsia="MS Gothic"/>
              </w:rPr>
            </w:pPr>
            <w:r w:rsidRPr="00A53DC8">
              <w:t>(Step 3 of Annex A.5.2 happens)</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183 Session Progress</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5</w:t>
            </w:r>
          </w:p>
        </w:tc>
        <w:tc>
          <w:tcPr>
            <w:tcW w:w="3968" w:type="dxa"/>
          </w:tcPr>
          <w:p w:rsidR="00565BFA" w:rsidRPr="00A53DC8" w:rsidRDefault="00565BFA" w:rsidP="00273214">
            <w:pPr>
              <w:pStyle w:val="TAL"/>
            </w:pPr>
            <w:r w:rsidRPr="00A53DC8">
              <w:t>Step 4 of Annex A.5.2 happens</w:t>
            </w:r>
          </w:p>
          <w:p w:rsidR="00565BFA" w:rsidRPr="00A53DC8" w:rsidRDefault="00565BFA" w:rsidP="00273214">
            <w:pPr>
              <w:pStyle w:val="TAL"/>
              <w:rPr>
                <w:rFonts w:eastAsia="MS Gothic"/>
              </w:rPr>
            </w:pPr>
            <w:r w:rsidRPr="00A53DC8">
              <w:t>(Note: an SDP answer is included.)</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6</w:t>
            </w:r>
          </w:p>
        </w:tc>
        <w:tc>
          <w:tcPr>
            <w:tcW w:w="3968" w:type="dxa"/>
          </w:tcPr>
          <w:p w:rsidR="00565BFA" w:rsidRPr="00A53DC8" w:rsidRDefault="00565BFA" w:rsidP="00273214">
            <w:pPr>
              <w:pStyle w:val="TAL"/>
            </w:pPr>
            <w:r w:rsidRPr="00A53DC8">
              <w:t>Step 5 of Annex A.5.2 happens</w:t>
            </w:r>
          </w:p>
          <w:p w:rsidR="00565BFA" w:rsidRPr="00A53DC8" w:rsidRDefault="00565BFA" w:rsidP="00273214">
            <w:pPr>
              <w:pStyle w:val="TAL"/>
              <w:rPr>
                <w:rFonts w:eastAsia="MS Gothic"/>
              </w:rPr>
            </w:pPr>
            <w:r w:rsidRPr="00A53DC8">
              <w:t>(Check: does the UE send 200 OK for PRACK?)</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2</w:t>
            </w:r>
          </w:p>
        </w:tc>
        <w:tc>
          <w:tcPr>
            <w:tcW w:w="850" w:type="dxa"/>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7</w:t>
            </w:r>
          </w:p>
        </w:tc>
        <w:tc>
          <w:tcPr>
            <w:tcW w:w="3968" w:type="dxa"/>
          </w:tcPr>
          <w:p w:rsidR="00565BFA" w:rsidRPr="00A53DC8" w:rsidRDefault="00565BFA" w:rsidP="00273214">
            <w:pPr>
              <w:pStyle w:val="TAL"/>
            </w:pPr>
            <w:r w:rsidRPr="00A53DC8">
              <w:t>Step 6 of Annex A.5.2 happens</w:t>
            </w:r>
          </w:p>
          <w:p w:rsidR="00565BFA" w:rsidRPr="00A53DC8" w:rsidRDefault="00565BFA" w:rsidP="00273214">
            <w:pPr>
              <w:pStyle w:val="TAL"/>
              <w:rPr>
                <w:rFonts w:eastAsia="MS Gothic"/>
              </w:rPr>
            </w:pPr>
            <w:r w:rsidRPr="00A53DC8">
              <w:t>(Check: does the UE send 180 Ringing followed by 200 OK for INVITE?)</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180 Ringing</w:t>
            </w:r>
          </w:p>
        </w:tc>
        <w:tc>
          <w:tcPr>
            <w:tcW w:w="567" w:type="dxa"/>
          </w:tcPr>
          <w:p w:rsidR="00565BFA" w:rsidRPr="00A53DC8" w:rsidRDefault="00565BFA" w:rsidP="00273214">
            <w:pPr>
              <w:pStyle w:val="TAC"/>
              <w:rPr>
                <w:lang w:eastAsia="zh-CN"/>
              </w:rPr>
            </w:pPr>
            <w:r w:rsidRPr="00A53DC8">
              <w:rPr>
                <w:lang w:eastAsia="zh-CN"/>
              </w:rPr>
              <w:t>3</w:t>
            </w:r>
          </w:p>
        </w:tc>
        <w:tc>
          <w:tcPr>
            <w:tcW w:w="850" w:type="dxa"/>
          </w:tcPr>
          <w:p w:rsidR="00565BFA" w:rsidRPr="00A53DC8" w:rsidRDefault="00565BFA" w:rsidP="00273214">
            <w:pPr>
              <w:pStyle w:val="TAC"/>
              <w:rPr>
                <w:lang w:eastAsia="zh-CN"/>
              </w:rPr>
            </w:pPr>
            <w:r w:rsidRPr="00A53DC8">
              <w:rPr>
                <w:lang w:eastAsia="zh-CN"/>
              </w:rPr>
              <w:t>P</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8</w:t>
            </w:r>
          </w:p>
        </w:tc>
        <w:tc>
          <w:tcPr>
            <w:tcW w:w="3968" w:type="dxa"/>
          </w:tcPr>
          <w:p w:rsidR="00565BFA" w:rsidRPr="00A53DC8" w:rsidRDefault="00565BFA" w:rsidP="00273214">
            <w:pPr>
              <w:pStyle w:val="TAL"/>
            </w:pPr>
            <w:r w:rsidRPr="00A53DC8">
              <w:t>Step 7 of Annex A.5.2 happens</w:t>
            </w:r>
          </w:p>
          <w:p w:rsidR="00565BFA" w:rsidRPr="00A53DC8" w:rsidRDefault="00565BFA" w:rsidP="00273214">
            <w:pPr>
              <w:pStyle w:val="TAL"/>
              <w:rPr>
                <w:rFonts w:eastAsia="MS Gothic"/>
              </w:rPr>
            </w:pPr>
            <w:r w:rsidRPr="00A53DC8">
              <w:t>(Conditional step: if UE sent 180 Ringing reliably, SS acknowledges reception of 180 Ringing)</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(Conditional) PRACK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pPr>
            <w:r w:rsidRPr="00A53DC8">
              <w:t>Step 8 of Annex A.5.2 happens</w:t>
            </w:r>
          </w:p>
          <w:p w:rsidR="00565BFA" w:rsidRPr="00A53DC8" w:rsidRDefault="00565BFA" w:rsidP="00273214">
            <w:pPr>
              <w:pStyle w:val="TAL"/>
              <w:rPr>
                <w:rFonts w:eastAsia="MS Gothic"/>
              </w:rPr>
            </w:pPr>
            <w:r w:rsidRPr="00A53DC8">
              <w:t>(Conditional step: if UE sent 180 Ringing reliably, UE responds to PRACK)</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(Conditional) 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10</w:t>
            </w:r>
          </w:p>
        </w:tc>
        <w:tc>
          <w:tcPr>
            <w:tcW w:w="3968" w:type="dxa"/>
          </w:tcPr>
          <w:p w:rsidR="00565BFA" w:rsidRPr="00A53DC8" w:rsidRDefault="00565BFA" w:rsidP="00273214">
            <w:pPr>
              <w:pStyle w:val="TAL"/>
              <w:rPr>
                <w:rFonts w:eastAsia="MS Gothic"/>
              </w:rPr>
            </w:pPr>
            <w:r w:rsidRPr="00A53DC8">
              <w:t>Step 9 of Annex A.5.2 happens</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rPr>
                <w:rFonts w:eastAsia="MS Gothic"/>
              </w:rPr>
              <w:t>200 OK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r w:rsidR="00565BFA" w:rsidRPr="00A53DC8" w:rsidTr="00273214">
        <w:trPr>
          <w:jc w:val="center"/>
        </w:trPr>
        <w:tc>
          <w:tcPr>
            <w:tcW w:w="567" w:type="dxa"/>
          </w:tcPr>
          <w:p w:rsidR="00565BFA" w:rsidRPr="00A53DC8" w:rsidRDefault="00565BFA" w:rsidP="00273214">
            <w:pPr>
              <w:pStyle w:val="TAC"/>
              <w:rPr>
                <w:lang w:eastAsia="zh-CN"/>
              </w:rPr>
            </w:pPr>
            <w:r w:rsidRPr="00A53DC8">
              <w:rPr>
                <w:lang w:eastAsia="zh-CN"/>
              </w:rPr>
              <w:t>11</w:t>
            </w:r>
          </w:p>
        </w:tc>
        <w:tc>
          <w:tcPr>
            <w:tcW w:w="3968" w:type="dxa"/>
          </w:tcPr>
          <w:p w:rsidR="00565BFA" w:rsidRPr="00A53DC8" w:rsidRDefault="00565BFA" w:rsidP="00273214">
            <w:pPr>
              <w:pStyle w:val="TAL"/>
              <w:rPr>
                <w:rFonts w:eastAsia="MS Gothic"/>
              </w:rPr>
            </w:pPr>
            <w:r w:rsidRPr="00A53DC8">
              <w:t>Step 10 of Annex A.5.2 happens</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ACK</w:t>
            </w:r>
          </w:p>
        </w:tc>
        <w:tc>
          <w:tcPr>
            <w:tcW w:w="567" w:type="dxa"/>
          </w:tcPr>
          <w:p w:rsidR="00565BFA" w:rsidRPr="00A53DC8" w:rsidRDefault="00565BFA" w:rsidP="00273214">
            <w:pPr>
              <w:pStyle w:val="TAC"/>
              <w:rPr>
                <w:lang w:eastAsia="zh-CN"/>
              </w:rPr>
            </w:pPr>
            <w:r w:rsidRPr="00A53DC8">
              <w:rPr>
                <w:lang w:eastAsia="zh-CN"/>
              </w:rPr>
              <w:t>-</w:t>
            </w:r>
          </w:p>
        </w:tc>
        <w:tc>
          <w:tcPr>
            <w:tcW w:w="850" w:type="dxa"/>
          </w:tcPr>
          <w:p w:rsidR="00565BFA" w:rsidRPr="00A53DC8" w:rsidRDefault="00565BFA" w:rsidP="00273214">
            <w:pPr>
              <w:pStyle w:val="TAC"/>
              <w:rPr>
                <w:lang w:eastAsia="zh-CN"/>
              </w:rPr>
            </w:pPr>
            <w:r w:rsidRPr="00A53DC8">
              <w:rPr>
                <w:lang w:eastAsia="zh-CN"/>
              </w:rPr>
              <w:t>-</w:t>
            </w:r>
          </w:p>
        </w:tc>
      </w:tr>
    </w:tbl>
    <w:p w:rsidR="00565BFA" w:rsidRPr="00A53DC8" w:rsidRDefault="00565BFA" w:rsidP="00565BFA"/>
    <w:p w:rsidR="00565BFA" w:rsidRPr="00A53DC8" w:rsidRDefault="00565BFA" w:rsidP="00565BFA">
      <w:pPr>
        <w:pStyle w:val="Heading4"/>
      </w:pPr>
      <w:bookmarkStart w:id="633" w:name="_Toc60916154"/>
      <w:r w:rsidRPr="00A53DC8">
        <w:t>7.10.3.3</w:t>
      </w:r>
      <w:r w:rsidRPr="00A53DC8">
        <w:tab/>
        <w:t>Specific message contents</w:t>
      </w:r>
      <w:bookmarkEnd w:id="633"/>
    </w:p>
    <w:p w:rsidR="00565BFA" w:rsidRPr="00A53DC8" w:rsidRDefault="00565BFA" w:rsidP="00565BFA">
      <w:pPr>
        <w:pStyle w:val="TH"/>
      </w:pPr>
      <w:r w:rsidRPr="00A53DC8">
        <w:t xml:space="preserve">Table 7.10.3.3-1: INVITE (step 2,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cs="Arial"/>
              </w:rPr>
            </w:pPr>
            <w:r w:rsidRPr="00A53DC8">
              <w:t>Derivation Path: TS 34.229-1 [2], Table in subclause A.2.9, Conditions A1, A3, and A4</w:t>
            </w:r>
          </w:p>
        </w:tc>
      </w:tr>
      <w:tr w:rsidR="00565BFA" w:rsidRPr="00A53DC8"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jc w:val="left"/>
              <w:rPr>
                <w:lang w:eastAsia="zh-CN"/>
              </w:rPr>
            </w:pPr>
            <w:r w:rsidRPr="00A53DC8">
              <w:t>Message-body</w:t>
            </w:r>
          </w:p>
        </w:tc>
        <w:tc>
          <w:tcPr>
            <w:tcW w:w="8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4795"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jc w:val="left"/>
              <w:rPr>
                <w:b w:val="0"/>
                <w:lang w:eastAsia="zh-CN"/>
              </w:rPr>
            </w:pPr>
            <w:r w:rsidRPr="00A53DC8">
              <w:rPr>
                <w:b w:val="0"/>
                <w:lang w:eastAsia="zh-CN"/>
              </w:rPr>
              <w:t>Note: there is no SDP offer included.</w:t>
            </w:r>
          </w:p>
        </w:tc>
        <w:tc>
          <w:tcPr>
            <w:tcW w:w="749"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H"/>
            </w:pPr>
          </w:p>
        </w:tc>
        <w:tc>
          <w:tcPr>
            <w:tcW w:w="144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r>
    </w:tbl>
    <w:p w:rsidR="00565BFA" w:rsidRPr="00A53DC8" w:rsidRDefault="00565BFA" w:rsidP="00565BFA"/>
    <w:p w:rsidR="00565BFA" w:rsidRPr="00A53DC8" w:rsidRDefault="00565BFA" w:rsidP="00565BFA">
      <w:pPr>
        <w:pStyle w:val="TH"/>
      </w:pPr>
      <w:r w:rsidRPr="00A53DC8">
        <w:lastRenderedPageBreak/>
        <w:t xml:space="preserve">Table 7.10.3.3-2: 183 Session Progress with an SDP offer (step 4, table </w:t>
      </w:r>
      <w:r w:rsidRPr="00A53DC8">
        <w:rPr>
          <w:rFonts w:cs="Arial"/>
        </w:rPr>
        <w:t>7.10.3.2-1</w:t>
      </w:r>
      <w:r w:rsidRPr="00A53DC8">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cs="Arial"/>
              </w:rPr>
            </w:pPr>
            <w:r w:rsidRPr="00A53DC8">
              <w:t>Derivation Path: TS 34.229-1 [2], Table in annex A.2.3, condition A2</w:t>
            </w:r>
          </w:p>
        </w:tc>
      </w:tr>
      <w:tr w:rsidR="00565BFA" w:rsidRPr="00A53DC8"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Reference</w:t>
            </w:r>
          </w:p>
        </w:tc>
      </w:tr>
      <w:tr w:rsidR="00565BFA" w:rsidRPr="00A53DC8" w:rsidTr="00273214">
        <w:trP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the following SDP offer is identical to the SDP offer shown in Annex A.4.2, Step 1.</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Session description:</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v=0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o=</w:t>
            </w:r>
            <w:r w:rsidRPr="00A53DC8">
              <w:rPr>
                <w:rFonts w:ascii="Arial" w:hAnsi="Arial"/>
                <w:iCs/>
                <w:snapToGrid w:val="0"/>
                <w:sz w:val="18"/>
                <w:lang w:eastAsia="zh-CN"/>
              </w:rPr>
              <w:t>(username)</w:t>
            </w:r>
            <w:r w:rsidRPr="00A53DC8">
              <w:rPr>
                <w:rFonts w:ascii="Arial" w:hAnsi="Arial"/>
                <w:sz w:val="18"/>
                <w:lang w:eastAsia="zh-CN"/>
              </w:rPr>
              <w:t xml:space="preserve"> (sess-id) (sess-version) IN (addrtype) (unicast-address for UE)</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s=</w:t>
            </w:r>
            <w:r w:rsidRPr="00A53DC8">
              <w:rPr>
                <w:rFonts w:ascii="Arial" w:hAnsi="Arial"/>
                <w:sz w:val="18"/>
                <w:lang w:eastAsia="zh-CN"/>
              </w:rPr>
              <w:t>(session name)</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(bandwidth-value)</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Time description:</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t=</w:t>
            </w:r>
            <w:r w:rsidRPr="00A53DC8">
              <w:rPr>
                <w:rFonts w:ascii="Arial" w:hAnsi="Arial"/>
                <w:sz w:val="18"/>
                <w:lang w:eastAsia="zh-CN"/>
              </w:rPr>
              <w:t xml:space="preserve"> (start-time) (stop-time)</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Media description:</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m=audio </w:t>
            </w:r>
            <w:r w:rsidRPr="00A53DC8">
              <w:rPr>
                <w:rFonts w:ascii="Arial" w:hAnsi="Arial"/>
                <w:iCs/>
                <w:sz w:val="18"/>
                <w:lang w:eastAsia="zh-CN"/>
              </w:rPr>
              <w:t>(transport port)</w:t>
            </w:r>
            <w:r w:rsidRPr="00A53DC8">
              <w:rPr>
                <w:rFonts w:ascii="Arial" w:hAnsi="Arial"/>
                <w:i/>
                <w:sz w:val="18"/>
                <w:lang w:eastAsia="zh-CN"/>
              </w:rPr>
              <w:t xml:space="preserve"> RTP/AVP</w:t>
            </w:r>
            <w:r w:rsidRPr="00A53DC8">
              <w:rPr>
                <w:rFonts w:ascii="Arial" w:hAnsi="Arial"/>
                <w:sz w:val="18"/>
                <w:lang w:eastAsia="zh-CN"/>
              </w:rPr>
              <w:t xml:space="preserve"> (fmt)</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c=IN</w:t>
            </w:r>
            <w:r w:rsidRPr="00A53DC8">
              <w:rPr>
                <w:rFonts w:ascii="Arial" w:hAnsi="Arial"/>
                <w:sz w:val="18"/>
                <w:lang w:eastAsia="zh-CN"/>
              </w:rPr>
              <w:t xml:space="preserve"> (addrtype) (connection-address for UE) [Note 1]</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b=AS:</w:t>
            </w:r>
            <w:r w:rsidRPr="00A53DC8">
              <w:rPr>
                <w:rFonts w:ascii="Arial" w:hAnsi="Arial"/>
                <w:sz w:val="18"/>
                <w:lang w:eastAsia="zh-CN"/>
              </w:rPr>
              <w:t xml:space="preserve"> (bandwidth-value)</w:t>
            </w:r>
          </w:p>
          <w:p w:rsidR="00565BFA" w:rsidRPr="00A53DC8" w:rsidRDefault="00565BFA" w:rsidP="00273214">
            <w:pPr>
              <w:keepNext/>
              <w:keepLines/>
              <w:spacing w:after="0"/>
              <w:rPr>
                <w:rFonts w:ascii="Arial" w:hAnsi="Arial" w:cs="Arial"/>
                <w:i/>
                <w:sz w:val="18"/>
                <w:szCs w:val="18"/>
                <w:lang w:eastAsia="zh-CN"/>
              </w:rPr>
            </w:pPr>
            <w:r w:rsidRPr="00A53DC8">
              <w:rPr>
                <w:rFonts w:ascii="Arial" w:hAnsi="Arial" w:cs="Arial"/>
                <w:i/>
                <w:sz w:val="18"/>
                <w:szCs w:val="18"/>
                <w:lang w:eastAsia="zh-CN"/>
              </w:rPr>
              <w:t>b=RS:</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565BFA" w:rsidRPr="00A53DC8" w:rsidRDefault="00565BFA" w:rsidP="00273214">
            <w:pPr>
              <w:keepNext/>
              <w:keepLines/>
              <w:spacing w:after="0"/>
              <w:rPr>
                <w:rFonts w:ascii="Arial" w:hAnsi="Arial" w:cs="Arial"/>
                <w:i/>
                <w:sz w:val="18"/>
                <w:szCs w:val="18"/>
                <w:lang w:eastAsia="zh-CN"/>
              </w:rPr>
            </w:pPr>
            <w:r w:rsidRPr="00A53DC8">
              <w:rPr>
                <w:rFonts w:ascii="Arial" w:hAnsi="Arial" w:cs="Arial"/>
                <w:i/>
                <w:sz w:val="18"/>
                <w:szCs w:val="18"/>
                <w:lang w:eastAsia="zh-CN"/>
              </w:rPr>
              <w:t>b=RR:</w:t>
            </w:r>
            <w:r w:rsidRPr="00A53DC8">
              <w:rPr>
                <w:rFonts w:ascii="Arial" w:hAnsi="Arial" w:cs="Arial"/>
                <w:b/>
                <w:sz w:val="18"/>
                <w:szCs w:val="18"/>
                <w:lang w:eastAsia="zh-CN"/>
              </w:rPr>
              <w:t xml:space="preserve"> </w:t>
            </w:r>
            <w:r w:rsidRPr="00A53DC8">
              <w:rPr>
                <w:rFonts w:ascii="Arial" w:hAnsi="Arial" w:cs="Arial"/>
                <w:sz w:val="18"/>
                <w:szCs w:val="18"/>
                <w:lang w:eastAsia="zh-CN"/>
              </w:rPr>
              <w:t>(bandwidth-value)</w:t>
            </w:r>
            <w:r w:rsidRPr="00A53DC8">
              <w:rPr>
                <w:rFonts w:ascii="Arial" w:hAnsi="Arial" w:cs="Arial"/>
                <w:b/>
                <w:sz w:val="18"/>
                <w:szCs w:val="18"/>
                <w:lang w:eastAsia="zh-CN"/>
              </w:rPr>
              <w:t xml:space="preserve"> </w:t>
            </w:r>
            <w:r w:rsidRPr="00A53DC8">
              <w:rPr>
                <w:rFonts w:ascii="Arial" w:hAnsi="Arial" w:cs="Arial"/>
                <w:sz w:val="18"/>
                <w:szCs w:val="18"/>
                <w:lang w:eastAsia="zh-CN"/>
              </w:rPr>
              <w:t>[Note 2]</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b/>
                <w:sz w:val="18"/>
                <w:lang w:eastAsia="zh-CN"/>
              </w:rPr>
            </w:pPr>
            <w:r w:rsidRPr="00A53DC8">
              <w:rPr>
                <w:rFonts w:ascii="Arial" w:hAnsi="Arial"/>
                <w:b/>
                <w:sz w:val="18"/>
                <w:lang w:eastAsia="zh-CN"/>
              </w:rPr>
              <w:t xml:space="preserve">Attributes for media: </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br=5.9-13.2;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br=5.9-24.4; bw=nb-swb;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br=9.6-13.2;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EVS/16000 </w:t>
            </w:r>
            <w:r w:rsidRPr="00A53DC8">
              <w:rPr>
                <w:rFonts w:ascii="Arial" w:hAnsi="Arial"/>
                <w:sz w:val="18"/>
                <w:lang w:eastAsia="zh-CN"/>
              </w:rPr>
              <w:t>[Note 3, 9, 10]</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br=9.6-24.4; bw=swb;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5, 10]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AMR-WB/16000 </w:t>
            </w:r>
            <w:r w:rsidRPr="00A53DC8">
              <w:rPr>
                <w:rFonts w:ascii="Arial" w:hAnsi="Arial"/>
                <w:sz w:val="18"/>
                <w:lang w:eastAsia="zh-CN"/>
              </w:rPr>
              <w:t>[Note 3, 9]</w:t>
            </w:r>
          </w:p>
          <w:p w:rsidR="00565BFA" w:rsidRPr="00A53DC8" w:rsidRDefault="00565BFA" w:rsidP="00273214">
            <w:pPr>
              <w:keepNext/>
              <w:keepLines/>
              <w:spacing w:after="0"/>
              <w:rPr>
                <w:rFonts w:ascii="Arial" w:hAnsi="Arial"/>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565BFA" w:rsidRPr="00A53DC8" w:rsidRDefault="00565BFA" w:rsidP="00273214">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telephone-event/16000</w:t>
            </w:r>
          </w:p>
          <w:p w:rsidR="00565BFA" w:rsidRPr="00A53DC8" w:rsidRDefault="00565BFA" w:rsidP="00273214">
            <w:pPr>
              <w:keepNext/>
              <w:keepLines/>
              <w:spacing w:after="0"/>
              <w:rPr>
                <w:rFonts w:ascii="Arial" w:hAnsi="Arial"/>
                <w:sz w:val="18"/>
                <w:lang w:eastAsia="zh-CN"/>
              </w:rPr>
            </w:pPr>
            <w:r w:rsidRPr="00A53DC8">
              <w:rPr>
                <w:rFonts w:ascii="Arial" w:hAnsi="Arial"/>
                <w:i/>
                <w:iCs/>
                <w:sz w:val="18"/>
              </w:rPr>
              <w:t xml:space="preserve">a=fmtp: </w:t>
            </w:r>
            <w:r w:rsidRPr="00A53DC8">
              <w:rPr>
                <w:rFonts w:ascii="Arial" w:hAnsi="Arial"/>
                <w:iCs/>
                <w:sz w:val="18"/>
              </w:rPr>
              <w:t>(format)</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AMR/8000 </w:t>
            </w:r>
            <w:r w:rsidRPr="00A53DC8">
              <w:rPr>
                <w:rFonts w:ascii="Arial" w:hAnsi="Arial"/>
                <w:sz w:val="18"/>
                <w:lang w:eastAsia="zh-CN"/>
              </w:rPr>
              <w:t>[Note 3, 9]</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 xml:space="preserve">a=fmtp: </w:t>
            </w:r>
            <w:r w:rsidRPr="00A53DC8">
              <w:rPr>
                <w:rFonts w:ascii="Arial" w:hAnsi="Arial"/>
                <w:sz w:val="18"/>
                <w:lang w:eastAsia="zh-CN"/>
              </w:rPr>
              <w:t>(format)</w:t>
            </w:r>
            <w:r w:rsidRPr="00A53DC8">
              <w:rPr>
                <w:rFonts w:ascii="Arial" w:hAnsi="Arial"/>
                <w:i/>
                <w:sz w:val="18"/>
                <w:lang w:eastAsia="zh-CN"/>
              </w:rPr>
              <w:t xml:space="preserve"> mode-change-capability=2; max-red= </w:t>
            </w:r>
            <w:r w:rsidRPr="00A53DC8">
              <w:rPr>
                <w:rFonts w:ascii="Arial" w:hAnsi="Arial"/>
                <w:sz w:val="18"/>
                <w:lang w:eastAsia="zh-CN"/>
              </w:rPr>
              <w:t>(att-field)</w:t>
            </w:r>
            <w:r w:rsidRPr="00A53DC8">
              <w:rPr>
                <w:rFonts w:ascii="Arial" w:hAnsi="Arial"/>
                <w:i/>
                <w:sz w:val="18"/>
                <w:lang w:eastAsia="zh-CN"/>
              </w:rPr>
              <w:t xml:space="preserve"> </w:t>
            </w:r>
            <w:r w:rsidRPr="00A53DC8">
              <w:rPr>
                <w:rFonts w:ascii="Arial" w:hAnsi="Arial"/>
                <w:sz w:val="18"/>
                <w:lang w:eastAsia="zh-CN"/>
              </w:rPr>
              <w:t>[Note 4, 6]</w:t>
            </w:r>
          </w:p>
          <w:p w:rsidR="00565BFA" w:rsidRPr="00A53DC8" w:rsidRDefault="00565BFA" w:rsidP="00273214">
            <w:pPr>
              <w:keepNext/>
              <w:keepLines/>
              <w:spacing w:after="0"/>
              <w:rPr>
                <w:rFonts w:ascii="Arial" w:hAnsi="Arial"/>
                <w:i/>
                <w:iCs/>
                <w:sz w:val="18"/>
                <w:szCs w:val="24"/>
                <w:lang w:eastAsia="zh-CN"/>
              </w:rPr>
            </w:pPr>
            <w:r w:rsidRPr="00A53DC8">
              <w:rPr>
                <w:rFonts w:ascii="Arial" w:hAnsi="Arial"/>
                <w:i/>
                <w:sz w:val="18"/>
                <w:lang w:eastAsia="zh-CN"/>
              </w:rPr>
              <w:t xml:space="preserve">a=rtpmap: </w:t>
            </w:r>
            <w:r w:rsidRPr="00A53DC8">
              <w:rPr>
                <w:rFonts w:ascii="Arial" w:hAnsi="Arial"/>
                <w:sz w:val="18"/>
                <w:lang w:eastAsia="zh-CN"/>
              </w:rPr>
              <w:t>(payload type)</w:t>
            </w:r>
            <w:r w:rsidRPr="00A53DC8">
              <w:rPr>
                <w:rFonts w:ascii="Arial" w:hAnsi="Arial"/>
                <w:i/>
                <w:sz w:val="18"/>
                <w:lang w:eastAsia="zh-CN"/>
              </w:rPr>
              <w:t xml:space="preserve"> telephone-event/8000 </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i/>
                <w:iCs/>
                <w:sz w:val="18"/>
              </w:rPr>
              <w:t xml:space="preserve">a=fmtp: </w:t>
            </w:r>
            <w:r w:rsidRPr="00A53DC8">
              <w:rPr>
                <w:rFonts w:ascii="Arial" w:hAnsi="Arial"/>
                <w:iCs/>
                <w:sz w:val="18"/>
              </w:rPr>
              <w:t>(format)</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a=ecn-capable-rtp: leap ect=0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a=rtcp-fb:* nack ecn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a=rtcp-xr:ecn-sum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cs="Tahoma"/>
                <w:sz w:val="18"/>
                <w:szCs w:val="16"/>
                <w:lang w:eastAsia="zh-CN"/>
              </w:rPr>
            </w:pPr>
            <w:r w:rsidRPr="00A53DC8">
              <w:rPr>
                <w:rFonts w:ascii="Arial" w:hAnsi="Arial" w:cs="Tahoma"/>
                <w:i/>
                <w:sz w:val="18"/>
                <w:szCs w:val="16"/>
                <w:lang w:eastAsia="zh-CN"/>
              </w:rPr>
              <w:t xml:space="preserve">a=rtcp-rsize </w:t>
            </w:r>
            <w:r w:rsidRPr="00A53DC8">
              <w:rPr>
                <w:rFonts w:ascii="Arial" w:hAnsi="Arial" w:cs="Tahoma"/>
                <w:sz w:val="18"/>
                <w:szCs w:val="16"/>
                <w:lang w:eastAsia="zh-CN"/>
              </w:rPr>
              <w:t>[Note 7]</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a=ptime:20</w:t>
            </w:r>
          </w:p>
          <w:p w:rsidR="00565BFA" w:rsidRPr="00A53DC8" w:rsidRDefault="00565BFA" w:rsidP="00273214">
            <w:pPr>
              <w:keepNext/>
              <w:keepLines/>
              <w:spacing w:after="0"/>
              <w:rPr>
                <w:rFonts w:ascii="Arial" w:hAnsi="Arial"/>
                <w:i/>
                <w:sz w:val="18"/>
                <w:lang w:eastAsia="zh-CN"/>
              </w:rPr>
            </w:pPr>
            <w:r w:rsidRPr="00A53DC8">
              <w:rPr>
                <w:rFonts w:ascii="Arial" w:hAnsi="Arial"/>
                <w:i/>
                <w:sz w:val="18"/>
                <w:lang w:eastAsia="zh-CN"/>
              </w:rPr>
              <w:t>a=maxptime:240</w:t>
            </w:r>
          </w:p>
          <w:p w:rsidR="00565BFA" w:rsidRPr="00A53DC8" w:rsidRDefault="00565BFA" w:rsidP="00273214">
            <w:pPr>
              <w:keepNext/>
              <w:keepLines/>
              <w:spacing w:after="0"/>
              <w:rPr>
                <w:rFonts w:ascii="Arial" w:hAnsi="Arial"/>
                <w:i/>
                <w:sz w:val="18"/>
                <w:lang w:eastAsia="zh-CN"/>
              </w:rPr>
            </w:pPr>
          </w:p>
          <w:p w:rsidR="00565BFA" w:rsidRPr="00A53DC8" w:rsidRDefault="00565BFA" w:rsidP="00273214">
            <w:pPr>
              <w:keepNext/>
              <w:keepLines/>
              <w:spacing w:after="0"/>
              <w:rPr>
                <w:rFonts w:ascii="Arial" w:hAnsi="Arial" w:cs="Tahoma"/>
                <w:b/>
                <w:sz w:val="18"/>
                <w:szCs w:val="16"/>
                <w:lang w:eastAsia="zh-CN"/>
              </w:rPr>
            </w:pPr>
            <w:r w:rsidRPr="00A53DC8">
              <w:rPr>
                <w:rFonts w:ascii="Arial" w:hAnsi="Arial" w:cs="Tahoma"/>
                <w:b/>
                <w:sz w:val="18"/>
                <w:szCs w:val="16"/>
                <w:lang w:eastAsia="zh-CN"/>
              </w:rPr>
              <w:t>Attributes for media security mechanism:</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a=3ge2ae: requested </w:t>
            </w:r>
            <w:r w:rsidRPr="00A53DC8">
              <w:rPr>
                <w:rFonts w:ascii="Arial" w:hAnsi="Arial" w:cs="Tahoma"/>
                <w:sz w:val="18"/>
                <w:szCs w:val="16"/>
                <w:lang w:eastAsia="zh-CN"/>
              </w:rPr>
              <w:t>[Note 8]</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a=crypto:1 AES_CM_128_HMAC_SHA1_80inline:WVNfX19zZW1jdGwgKCkgewkyMjA7fQp9CnVubGVz|2^20|</w:t>
            </w:r>
          </w:p>
          <w:p w:rsidR="00565BFA" w:rsidRPr="00A53DC8" w:rsidRDefault="00565BFA" w:rsidP="00273214">
            <w:pPr>
              <w:keepNext/>
              <w:keepLines/>
              <w:spacing w:after="0"/>
              <w:rPr>
                <w:rFonts w:ascii="Arial" w:hAnsi="Arial" w:cs="Tahoma"/>
                <w:i/>
                <w:sz w:val="18"/>
                <w:szCs w:val="16"/>
                <w:lang w:eastAsia="zh-CN"/>
              </w:rPr>
            </w:pPr>
            <w:r w:rsidRPr="00A53DC8">
              <w:rPr>
                <w:rFonts w:ascii="Arial" w:hAnsi="Arial" w:cs="Tahoma"/>
                <w:i/>
                <w:sz w:val="18"/>
                <w:szCs w:val="16"/>
                <w:lang w:eastAsia="zh-CN"/>
              </w:rPr>
              <w:t xml:space="preserve">1:4FEC_ORDER=FEC_SRTP" </w:t>
            </w:r>
            <w:r w:rsidRPr="00A53DC8">
              <w:rPr>
                <w:rFonts w:ascii="Arial" w:hAnsi="Arial" w:cs="Tahoma"/>
                <w:sz w:val="18"/>
                <w:szCs w:val="16"/>
                <w:lang w:eastAsia="zh-CN"/>
              </w:rPr>
              <w:t>[Note 8]</w:t>
            </w:r>
          </w:p>
          <w:p w:rsidR="00565BFA" w:rsidRPr="00A53DC8" w:rsidRDefault="00565BFA" w:rsidP="00273214">
            <w:pPr>
              <w:keepNext/>
              <w:keepLines/>
              <w:spacing w:after="0"/>
              <w:rPr>
                <w:rFonts w:ascii="Arial" w:hAnsi="Arial"/>
                <w:sz w:val="18"/>
                <w:lang w:eastAsia="zh-CN"/>
              </w:rPr>
            </w:pPr>
          </w:p>
          <w:p w:rsidR="00565BFA" w:rsidRPr="00A53DC8" w:rsidRDefault="00565BFA" w:rsidP="00273214">
            <w:pPr>
              <w:keepNext/>
              <w:keepLines/>
              <w:spacing w:after="0"/>
              <w:rPr>
                <w:rFonts w:ascii="Arial" w:hAnsi="Arial" w:cs="Tahoma"/>
                <w:sz w:val="18"/>
                <w:szCs w:val="16"/>
                <w:lang w:eastAsia="zh-CN"/>
              </w:rPr>
            </w:pPr>
            <w:r w:rsidRPr="00A53DC8">
              <w:rPr>
                <w:rFonts w:ascii="Arial" w:hAnsi="Arial"/>
                <w:sz w:val="18"/>
                <w:lang w:eastAsia="zh-CN"/>
              </w:rPr>
              <w:t>Note 1: At least one "c=" field shall be present.</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2: The RR value shall be greater than 0. The RS value can be any value.</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3: The channel number shall be "/1" or omitted.</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lastRenderedPageBreak/>
              <w:t>Note 4: The max-red values from 0 to 220 are allowed.</w:t>
            </w:r>
          </w:p>
          <w:p w:rsidR="00565BFA" w:rsidRPr="00A53DC8" w:rsidRDefault="00565BFA" w:rsidP="00273214">
            <w:pPr>
              <w:keepNext/>
              <w:keepLines/>
              <w:spacing w:after="0"/>
              <w:rPr>
                <w:rFonts w:ascii="Arial" w:hAnsi="Arial"/>
                <w:sz w:val="18"/>
                <w:lang w:eastAsia="zh-CN"/>
              </w:rPr>
            </w:pPr>
            <w:r w:rsidRPr="00A53DC8">
              <w:rPr>
                <w:rFonts w:ascii="Arial" w:hAnsi="Arial"/>
                <w:sz w:val="18"/>
                <w:lang w:eastAsia="zh-CN"/>
              </w:rPr>
              <w:t>Note 5: The parameters dtx, dtx-recv and evs-mode-switch shall not be present.</w:t>
            </w:r>
          </w:p>
          <w:p w:rsidR="00565BFA" w:rsidRPr="00A53DC8" w:rsidRDefault="00565BFA" w:rsidP="00273214">
            <w:pPr>
              <w:pStyle w:val="TAL"/>
              <w:rPr>
                <w:lang w:eastAsia="zh-CN"/>
              </w:rPr>
            </w:pPr>
            <w:r w:rsidRPr="00A53DC8">
              <w:rPr>
                <w:lang w:eastAsia="zh-CN"/>
              </w:rPr>
              <w:t>Note 6: The parameters mode-set, mode-change-period, mode-change-neighbo</w:t>
            </w:r>
            <w:r w:rsidR="00A53DC8">
              <w:rPr>
                <w:lang w:eastAsia="zh-CN"/>
              </w:rPr>
              <w:t>u</w:t>
            </w:r>
            <w:r w:rsidRPr="00A53DC8">
              <w:rPr>
                <w:lang w:eastAsia="zh-CN"/>
              </w:rPr>
              <w:t>r, crc, robust-sorting and interleaving shall not be included.</w:t>
            </w:r>
          </w:p>
          <w:p w:rsidR="00565BFA" w:rsidRPr="00A53DC8" w:rsidRDefault="00565BFA" w:rsidP="00273214">
            <w:pPr>
              <w:pStyle w:val="TAL"/>
              <w:rPr>
                <w:rFonts w:cs="Tahoma"/>
                <w:szCs w:val="16"/>
                <w:lang w:eastAsia="zh-CN"/>
              </w:rPr>
            </w:pPr>
            <w:r w:rsidRPr="00A53DC8">
              <w:rPr>
                <w:rFonts w:cs="Tahoma"/>
                <w:szCs w:val="16"/>
                <w:lang w:eastAsia="zh-CN"/>
              </w:rPr>
              <w:t>Note 7: Attributes for ECN Capability may be present if the UE supports Explicit Congestion Notification.</w:t>
            </w:r>
          </w:p>
          <w:p w:rsidR="00565BFA" w:rsidRPr="00A53DC8" w:rsidRDefault="00565BFA" w:rsidP="00273214">
            <w:pPr>
              <w:pStyle w:val="TAL"/>
              <w:rPr>
                <w:rFonts w:cs="Tahoma"/>
                <w:szCs w:val="16"/>
                <w:lang w:eastAsia="zh-CN"/>
              </w:rPr>
            </w:pPr>
            <w:r w:rsidRPr="00A53DC8">
              <w:rPr>
                <w:rFonts w:cs="Tahoma"/>
                <w:szCs w:val="16"/>
                <w:lang w:eastAsia="zh-CN"/>
              </w:rPr>
              <w:t>Note 8: Attributes for media plane security are present if the use of end-to-access-edge security is supported by UE.</w:t>
            </w:r>
          </w:p>
          <w:p w:rsidR="00565BFA" w:rsidRPr="00A53DC8" w:rsidRDefault="00565BFA" w:rsidP="00273214">
            <w:pPr>
              <w:pStyle w:val="TAL"/>
              <w:rPr>
                <w:rFonts w:cs="Tahoma"/>
                <w:szCs w:val="16"/>
                <w:lang w:eastAsia="zh-CN"/>
              </w:rPr>
            </w:pPr>
            <w:r w:rsidRPr="00A53DC8">
              <w:rPr>
                <w:rFonts w:cs="Tahoma"/>
                <w:szCs w:val="16"/>
                <w:lang w:eastAsia="zh-CN"/>
              </w:rPr>
              <w:t>Note 9: The ordering of payload types shall be as listed, i.e., EVS before AMR-WB before AMR.</w:t>
            </w:r>
          </w:p>
          <w:p w:rsidR="00565BFA" w:rsidRPr="00A53DC8" w:rsidRDefault="00565BFA" w:rsidP="00273214">
            <w:pPr>
              <w:pStyle w:val="TAL"/>
            </w:pPr>
            <w:r w:rsidRPr="00A53DC8">
              <w:rPr>
                <w:lang w:eastAsia="zh-CN"/>
              </w:rPr>
              <w:t>Note 10: The EVS payload type shall carry at least one of the five EVS configurations</w:t>
            </w:r>
          </w:p>
        </w:tc>
        <w:tc>
          <w:tcPr>
            <w:tcW w:w="749"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TS 24.229 [7]</w:t>
            </w:r>
          </w:p>
        </w:tc>
      </w:tr>
    </w:tbl>
    <w:p w:rsidR="00565BFA" w:rsidRPr="00A53DC8" w:rsidRDefault="00565BFA" w:rsidP="00565BFA"/>
    <w:p w:rsidR="00565BFA" w:rsidRPr="00A53DC8" w:rsidRDefault="00565BFA" w:rsidP="00565BFA">
      <w:pPr>
        <w:pStyle w:val="TH"/>
      </w:pPr>
      <w:r w:rsidRPr="00A53DC8">
        <w:lastRenderedPageBreak/>
        <w:t>Table 7.10.3.3-3: PRACK with an SDP answer (step 5, table 7.10.3.2-1)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565BFA" w:rsidRPr="00A53DC8" w:rsidTr="00273214">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cs="Arial"/>
              </w:rPr>
            </w:pPr>
            <w:r w:rsidRPr="00A53DC8">
              <w:t>Derivation Path: TS 34.229-1 [2], Table in annex A.2.4, condition A3</w:t>
            </w:r>
          </w:p>
        </w:tc>
      </w:tr>
      <w:tr w:rsidR="00565BFA" w:rsidRPr="00A53DC8"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Reference</w:t>
            </w:r>
          </w:p>
        </w:tc>
      </w:tr>
      <w:tr w:rsidR="00565BFA" w:rsidRPr="00A53DC8" w:rsidTr="00273214">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lang w:eastAsia="zh-CN"/>
              </w:rPr>
            </w:pPr>
            <w:r w:rsidRPr="00A53DC8">
              <w:rPr>
                <w:lang w:eastAsia="zh-CN"/>
              </w:rPr>
              <w:t>NOTE: the following SDP offer is identical to the SDP offer shown in Annex A.4.2, Step 3.</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Session description:</w:t>
            </w:r>
          </w:p>
          <w:p w:rsidR="00565BFA" w:rsidRPr="00A53DC8" w:rsidRDefault="00565BFA" w:rsidP="00273214">
            <w:pPr>
              <w:pStyle w:val="TAL"/>
              <w:rPr>
                <w:i/>
                <w:lang w:eastAsia="zh-CN"/>
              </w:rPr>
            </w:pPr>
            <w:r w:rsidRPr="00A53DC8">
              <w:rPr>
                <w:i/>
                <w:lang w:eastAsia="zh-CN"/>
              </w:rPr>
              <w:t>v=0</w:t>
            </w:r>
          </w:p>
          <w:p w:rsidR="00565BFA" w:rsidRPr="00A53DC8" w:rsidRDefault="00565BFA" w:rsidP="00273214">
            <w:pPr>
              <w:pStyle w:val="TAL"/>
              <w:rPr>
                <w:lang w:eastAsia="zh-CN"/>
              </w:rPr>
            </w:pPr>
            <w:r w:rsidRPr="00A53DC8">
              <w:rPr>
                <w:i/>
                <w:lang w:eastAsia="zh-CN"/>
              </w:rPr>
              <w:t>o=- 1111111111 1111111111 IN</w:t>
            </w:r>
            <w:r w:rsidRPr="00A53DC8">
              <w:rPr>
                <w:lang w:eastAsia="zh-CN"/>
              </w:rPr>
              <w:t xml:space="preserve"> (addrtype) (unicast-address for SS)</w:t>
            </w:r>
          </w:p>
          <w:p w:rsidR="00565BFA" w:rsidRPr="00A53DC8" w:rsidRDefault="00565BFA" w:rsidP="00273214">
            <w:pPr>
              <w:pStyle w:val="TAL"/>
              <w:rPr>
                <w:lang w:eastAsia="zh-CN"/>
              </w:rPr>
            </w:pPr>
            <w:r w:rsidRPr="00A53DC8">
              <w:rPr>
                <w:i/>
                <w:iCs/>
                <w:snapToGrid w:val="0"/>
              </w:rPr>
              <w:t>s=-</w:t>
            </w:r>
          </w:p>
          <w:p w:rsidR="00565BFA" w:rsidRPr="00A53DC8" w:rsidRDefault="00565BFA" w:rsidP="00273214">
            <w:pPr>
              <w:pStyle w:val="TAL"/>
              <w:rPr>
                <w:lang w:eastAsia="zh-CN"/>
              </w:rPr>
            </w:pPr>
            <w:r w:rsidRPr="00A53DC8">
              <w:rPr>
                <w:i/>
                <w:lang w:eastAsia="zh-CN"/>
              </w:rPr>
              <w:t>c=IN</w:t>
            </w:r>
            <w:r w:rsidRPr="00A53DC8">
              <w:rPr>
                <w:lang w:eastAsia="zh-CN"/>
              </w:rPr>
              <w:t xml:space="preserve"> (addrtype) (connection-address for SS)</w:t>
            </w:r>
          </w:p>
          <w:p w:rsidR="00565BFA" w:rsidRPr="00A53DC8" w:rsidRDefault="00565BFA" w:rsidP="00273214">
            <w:pPr>
              <w:pStyle w:val="TAL"/>
              <w:rPr>
                <w:i/>
                <w:lang w:eastAsia="zh-CN"/>
              </w:rPr>
            </w:pPr>
            <w:r w:rsidRPr="00A53DC8">
              <w:rPr>
                <w:i/>
                <w:lang w:eastAsia="zh-CN"/>
              </w:rPr>
              <w:t>b=AS:65</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Time description:</w:t>
            </w:r>
          </w:p>
          <w:p w:rsidR="00565BFA" w:rsidRPr="00A53DC8" w:rsidRDefault="00565BFA" w:rsidP="00273214">
            <w:pPr>
              <w:pStyle w:val="TAL"/>
              <w:rPr>
                <w:i/>
                <w:lang w:eastAsia="zh-CN"/>
              </w:rPr>
            </w:pPr>
            <w:r w:rsidRPr="00A53DC8">
              <w:rPr>
                <w:i/>
                <w:lang w:eastAsia="zh-CN"/>
              </w:rPr>
              <w:t>t=0 0</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Media description:</w:t>
            </w:r>
          </w:p>
          <w:p w:rsidR="00565BFA" w:rsidRPr="00A53DC8" w:rsidRDefault="00565BFA" w:rsidP="00273214">
            <w:pPr>
              <w:pStyle w:val="TAL"/>
              <w:rPr>
                <w:lang w:eastAsia="zh-CN"/>
              </w:rPr>
            </w:pPr>
            <w:r w:rsidRPr="00A53DC8">
              <w:rPr>
                <w:i/>
                <w:lang w:eastAsia="zh-CN"/>
              </w:rPr>
              <w:t xml:space="preserve">m=audio </w:t>
            </w:r>
            <w:r w:rsidRPr="00A53DC8">
              <w:rPr>
                <w:iCs/>
                <w:lang w:eastAsia="zh-CN"/>
              </w:rPr>
              <w:t>(transport port)</w:t>
            </w:r>
            <w:r w:rsidRPr="00A53DC8">
              <w:rPr>
                <w:i/>
                <w:lang w:eastAsia="zh-CN"/>
              </w:rPr>
              <w:t xml:space="preserve"> RTP/AVP</w:t>
            </w:r>
            <w:r w:rsidRPr="00A53DC8">
              <w:rPr>
                <w:rFonts w:cs="Tahoma"/>
                <w:i/>
                <w:szCs w:val="16"/>
                <w:lang w:eastAsia="zh-CN"/>
              </w:rPr>
              <w:t xml:space="preserve"> </w:t>
            </w:r>
            <w:r w:rsidRPr="00A53DC8">
              <w:rPr>
                <w:lang w:eastAsia="zh-CN"/>
              </w:rPr>
              <w:t>(fmt) [Note 1, 2]</w:t>
            </w:r>
          </w:p>
          <w:p w:rsidR="00565BFA" w:rsidRPr="00A53DC8" w:rsidRDefault="00565BFA" w:rsidP="00273214">
            <w:pPr>
              <w:pStyle w:val="TAL"/>
              <w:rPr>
                <w:i/>
                <w:lang w:eastAsia="zh-CN"/>
              </w:rPr>
            </w:pPr>
            <w:r w:rsidRPr="00A53DC8">
              <w:rPr>
                <w:i/>
                <w:lang w:eastAsia="zh-CN"/>
              </w:rPr>
              <w:t>b=AS:65</w:t>
            </w:r>
          </w:p>
          <w:p w:rsidR="00565BFA" w:rsidRPr="00A53DC8" w:rsidRDefault="00565BFA" w:rsidP="00273214">
            <w:pPr>
              <w:pStyle w:val="TAL"/>
              <w:rPr>
                <w:i/>
                <w:lang w:eastAsia="zh-CN"/>
              </w:rPr>
            </w:pPr>
            <w:r w:rsidRPr="00A53DC8">
              <w:rPr>
                <w:i/>
                <w:lang w:eastAsia="zh-CN"/>
              </w:rPr>
              <w:t>b=RS:</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565BFA" w:rsidRPr="00A53DC8" w:rsidRDefault="00565BFA" w:rsidP="00273214">
            <w:pPr>
              <w:pStyle w:val="TAL"/>
              <w:rPr>
                <w:i/>
                <w:lang w:eastAsia="zh-CN"/>
              </w:rPr>
            </w:pPr>
            <w:r w:rsidRPr="00A53DC8">
              <w:rPr>
                <w:i/>
                <w:lang w:eastAsia="zh-CN"/>
              </w:rPr>
              <w:t>b=RR:</w:t>
            </w:r>
            <w:r w:rsidRPr="00A53DC8">
              <w:rPr>
                <w:rFonts w:cs="Tahoma"/>
                <w:szCs w:val="16"/>
                <w:lang w:eastAsia="zh-CN"/>
              </w:rPr>
              <w:t xml:space="preserve"> </w:t>
            </w:r>
            <w:r w:rsidRPr="00A53DC8">
              <w:rPr>
                <w:bCs/>
                <w:lang w:eastAsia="zh-CN"/>
              </w:rPr>
              <w:t>(bandwidth-value)</w:t>
            </w:r>
            <w:r w:rsidRPr="00A53DC8">
              <w:rPr>
                <w:rFonts w:cs="Tahoma"/>
                <w:b/>
                <w:szCs w:val="16"/>
                <w:lang w:eastAsia="zh-CN"/>
              </w:rPr>
              <w:t xml:space="preserve"> </w:t>
            </w:r>
            <w:r w:rsidRPr="00A53DC8">
              <w:rPr>
                <w:rFonts w:cs="Tahoma"/>
                <w:szCs w:val="16"/>
                <w:lang w:eastAsia="zh-CN"/>
              </w:rPr>
              <w:t>[Note 3]</w:t>
            </w:r>
          </w:p>
          <w:p w:rsidR="00565BFA" w:rsidRPr="00A53DC8" w:rsidRDefault="00565BFA" w:rsidP="00273214">
            <w:pPr>
              <w:pStyle w:val="TAL"/>
              <w:rPr>
                <w:lang w:eastAsia="zh-CN"/>
              </w:rPr>
            </w:pPr>
          </w:p>
          <w:p w:rsidR="00565BFA" w:rsidRPr="00A53DC8" w:rsidRDefault="00565BFA" w:rsidP="00273214">
            <w:pPr>
              <w:pStyle w:val="TAL"/>
              <w:rPr>
                <w:b/>
                <w:lang w:eastAsia="zh-CN"/>
              </w:rPr>
            </w:pPr>
            <w:r w:rsidRPr="00A53DC8">
              <w:rPr>
                <w:b/>
                <w:lang w:eastAsia="zh-CN"/>
              </w:rPr>
              <w:t>Attributes for media:</w:t>
            </w:r>
          </w:p>
          <w:p w:rsidR="00565BFA" w:rsidRPr="00A53DC8" w:rsidRDefault="00565BFA" w:rsidP="00273214">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8]</w:t>
            </w:r>
          </w:p>
          <w:p w:rsidR="00565BFA" w:rsidRPr="00A53DC8" w:rsidRDefault="00565BFA" w:rsidP="00273214">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br=13.2; bw=swb; mode-set=0,1,2; max-red=220 </w:t>
            </w:r>
            <w:r w:rsidRPr="00A53DC8">
              <w:rPr>
                <w:lang w:eastAsia="zh-CN"/>
              </w:rPr>
              <w:t>[Note 8]</w:t>
            </w:r>
          </w:p>
          <w:p w:rsidR="00565BFA" w:rsidRPr="00A53DC8" w:rsidRDefault="00565BFA" w:rsidP="00273214">
            <w:pPr>
              <w:pStyle w:val="TAL"/>
              <w:rPr>
                <w:i/>
                <w:lang w:eastAsia="zh-CN"/>
              </w:rPr>
            </w:pPr>
            <w:r w:rsidRPr="00A53DC8">
              <w:rPr>
                <w:i/>
                <w:lang w:eastAsia="zh-CN"/>
              </w:rPr>
              <w:t xml:space="preserve">a=rtpmap: </w:t>
            </w:r>
            <w:r w:rsidRPr="00A53DC8">
              <w:rPr>
                <w:lang w:eastAsia="zh-CN"/>
              </w:rPr>
              <w:t>(payload type)</w:t>
            </w:r>
            <w:r w:rsidRPr="00A53DC8">
              <w:rPr>
                <w:i/>
                <w:lang w:eastAsia="zh-CN"/>
              </w:rPr>
              <w:t xml:space="preserve"> EVS/16000/1 </w:t>
            </w:r>
            <w:r w:rsidRPr="00A53DC8">
              <w:rPr>
                <w:lang w:eastAsia="zh-CN"/>
              </w:rPr>
              <w:t>[Note 1, 9]</w:t>
            </w:r>
          </w:p>
          <w:p w:rsidR="00565BFA" w:rsidRPr="00A53DC8" w:rsidRDefault="00565BFA" w:rsidP="00273214">
            <w:pPr>
              <w:pStyle w:val="TAL"/>
              <w:rPr>
                <w:lang w:eastAsia="zh-CN"/>
              </w:rPr>
            </w:pPr>
            <w:r w:rsidRPr="00A53DC8">
              <w:rPr>
                <w:i/>
                <w:lang w:eastAsia="zh-CN"/>
              </w:rPr>
              <w:t xml:space="preserve">a=fmtp: </w:t>
            </w:r>
            <w:r w:rsidRPr="00A53DC8">
              <w:rPr>
                <w:lang w:eastAsia="zh-CN"/>
              </w:rPr>
              <w:t>(format)</w:t>
            </w:r>
            <w:r w:rsidRPr="00A53DC8">
              <w:rPr>
                <w:i/>
                <w:lang w:eastAsia="zh-CN"/>
              </w:rPr>
              <w:t xml:space="preserve"> br=5.9-13.2; bw=nb-swb; mode-set=0,1,2, max-red=220 </w:t>
            </w:r>
            <w:r w:rsidRPr="00A53DC8">
              <w:rPr>
                <w:lang w:eastAsia="zh-CN"/>
              </w:rPr>
              <w:t>[Note 9]</w:t>
            </w:r>
          </w:p>
          <w:p w:rsidR="00565BFA" w:rsidRPr="00A53DC8" w:rsidRDefault="00565BFA" w:rsidP="00273214">
            <w:pPr>
              <w:pStyle w:val="TAL"/>
              <w:rPr>
                <w:rFonts w:cs="Tahoma"/>
                <w:i/>
                <w:szCs w:val="16"/>
                <w:lang w:eastAsia="zh-CN"/>
              </w:rPr>
            </w:pPr>
            <w:r w:rsidRPr="00A53DC8">
              <w:rPr>
                <w:rFonts w:cs="Tahoma"/>
                <w:i/>
                <w:szCs w:val="16"/>
                <w:lang w:eastAsia="zh-CN"/>
              </w:rPr>
              <w:t>a=ecn-capable-rtp: leap ect=0</w:t>
            </w:r>
            <w:r w:rsidRPr="00A53DC8">
              <w:rPr>
                <w:rFonts w:cs="Tahoma"/>
                <w:bCs/>
                <w:szCs w:val="16"/>
                <w:lang w:eastAsia="zh-CN"/>
              </w:rPr>
              <w:t xml:space="preserve"> </w:t>
            </w:r>
            <w:r w:rsidRPr="00A53DC8">
              <w:rPr>
                <w:rFonts w:cs="Tahoma"/>
                <w:szCs w:val="16"/>
                <w:lang w:eastAsia="zh-CN"/>
              </w:rPr>
              <w:t>[Note 6]</w:t>
            </w:r>
          </w:p>
          <w:p w:rsidR="00565BFA" w:rsidRPr="00A53DC8" w:rsidRDefault="00565BFA" w:rsidP="00273214">
            <w:pPr>
              <w:pStyle w:val="TAL"/>
              <w:rPr>
                <w:rFonts w:cs="Tahoma"/>
                <w:i/>
                <w:szCs w:val="16"/>
                <w:lang w:eastAsia="zh-CN"/>
              </w:rPr>
            </w:pPr>
            <w:r w:rsidRPr="00A53DC8">
              <w:rPr>
                <w:rFonts w:cs="Tahoma"/>
                <w:i/>
                <w:szCs w:val="16"/>
                <w:lang w:eastAsia="zh-CN"/>
              </w:rPr>
              <w:t>a=rtcp-fb:* nack ecn</w:t>
            </w:r>
            <w:r w:rsidRPr="00A53DC8">
              <w:rPr>
                <w:rFonts w:cs="Tahoma"/>
                <w:bCs/>
                <w:szCs w:val="16"/>
                <w:lang w:eastAsia="zh-CN"/>
              </w:rPr>
              <w:t xml:space="preserve"> </w:t>
            </w:r>
            <w:r w:rsidRPr="00A53DC8">
              <w:rPr>
                <w:rFonts w:cs="Tahoma"/>
                <w:szCs w:val="16"/>
                <w:lang w:eastAsia="zh-CN"/>
              </w:rPr>
              <w:t>[Note 6]</w:t>
            </w:r>
          </w:p>
          <w:p w:rsidR="00565BFA" w:rsidRPr="00A53DC8" w:rsidRDefault="00565BFA" w:rsidP="00273214">
            <w:pPr>
              <w:pStyle w:val="TAL"/>
              <w:rPr>
                <w:rFonts w:cs="Tahoma"/>
                <w:szCs w:val="16"/>
                <w:lang w:eastAsia="zh-CN"/>
              </w:rPr>
            </w:pPr>
            <w:r w:rsidRPr="00A53DC8">
              <w:rPr>
                <w:rFonts w:cs="Tahoma"/>
                <w:i/>
                <w:szCs w:val="16"/>
                <w:lang w:eastAsia="zh-CN"/>
              </w:rPr>
              <w:t>a=rtcp-xr:ecn-sum</w:t>
            </w:r>
            <w:r w:rsidRPr="00A53DC8">
              <w:rPr>
                <w:rFonts w:cs="Tahoma"/>
                <w:bCs/>
                <w:szCs w:val="16"/>
                <w:lang w:eastAsia="zh-CN"/>
              </w:rPr>
              <w:t xml:space="preserve"> </w:t>
            </w:r>
            <w:r w:rsidRPr="00A53DC8">
              <w:rPr>
                <w:rFonts w:cs="Tahoma"/>
                <w:szCs w:val="16"/>
                <w:lang w:eastAsia="zh-CN"/>
              </w:rPr>
              <w:t>[Note 6]</w:t>
            </w:r>
          </w:p>
          <w:p w:rsidR="00565BFA" w:rsidRPr="00A53DC8" w:rsidRDefault="00565BFA" w:rsidP="00273214">
            <w:pPr>
              <w:pStyle w:val="TAL"/>
              <w:rPr>
                <w:i/>
                <w:lang w:eastAsia="zh-CN"/>
              </w:rPr>
            </w:pPr>
            <w:r w:rsidRPr="00A53DC8">
              <w:rPr>
                <w:i/>
                <w:lang w:eastAsia="zh-CN"/>
              </w:rPr>
              <w:t>a=ptime:20</w:t>
            </w:r>
          </w:p>
          <w:p w:rsidR="00565BFA" w:rsidRPr="00A53DC8" w:rsidRDefault="00565BFA" w:rsidP="00273214">
            <w:pPr>
              <w:pStyle w:val="TAL"/>
              <w:rPr>
                <w:i/>
                <w:lang w:eastAsia="zh-CN"/>
              </w:rPr>
            </w:pPr>
            <w:r w:rsidRPr="00A53DC8">
              <w:rPr>
                <w:i/>
                <w:lang w:eastAsia="zh-CN"/>
              </w:rPr>
              <w:t>a=maxptime:240</w:t>
            </w:r>
          </w:p>
          <w:p w:rsidR="00565BFA" w:rsidRPr="00A53DC8" w:rsidRDefault="00565BFA" w:rsidP="00273214">
            <w:pPr>
              <w:pStyle w:val="TAL"/>
              <w:rPr>
                <w:lang w:eastAsia="zh-CN"/>
              </w:rPr>
            </w:pPr>
          </w:p>
          <w:p w:rsidR="00565BFA" w:rsidRPr="00A53DC8" w:rsidRDefault="00565BFA" w:rsidP="00273214">
            <w:pPr>
              <w:pStyle w:val="TAL"/>
              <w:rPr>
                <w:b/>
                <w:bCs/>
                <w:lang w:eastAsia="zh-CN"/>
              </w:rPr>
            </w:pPr>
            <w:r w:rsidRPr="00A53DC8">
              <w:rPr>
                <w:b/>
                <w:bCs/>
                <w:lang w:eastAsia="zh-CN"/>
              </w:rPr>
              <w:t>Attributes for media security mechanism:</w:t>
            </w:r>
          </w:p>
          <w:p w:rsidR="00565BFA" w:rsidRPr="00A53DC8" w:rsidRDefault="00565BFA" w:rsidP="00273214">
            <w:pPr>
              <w:pStyle w:val="TAL"/>
              <w:rPr>
                <w:bCs/>
                <w:i/>
                <w:lang w:eastAsia="zh-CN"/>
              </w:rPr>
            </w:pPr>
            <w:r w:rsidRPr="00A53DC8">
              <w:rPr>
                <w:bCs/>
                <w:i/>
                <w:lang w:eastAsia="zh-CN"/>
              </w:rPr>
              <w:t xml:space="preserve">a=3ge2ae: requested </w:t>
            </w:r>
            <w:r w:rsidRPr="00A53DC8">
              <w:rPr>
                <w:bCs/>
                <w:lang w:eastAsia="zh-CN"/>
              </w:rPr>
              <w:t>[Note 7]</w:t>
            </w:r>
          </w:p>
          <w:p w:rsidR="00565BFA" w:rsidRPr="00A53DC8" w:rsidRDefault="00565BFA" w:rsidP="00273214">
            <w:pPr>
              <w:pStyle w:val="TAL"/>
              <w:rPr>
                <w:bCs/>
                <w:lang w:eastAsia="zh-CN"/>
              </w:rPr>
            </w:pPr>
            <w:r w:rsidRPr="00A53DC8">
              <w:rPr>
                <w:bCs/>
                <w:i/>
                <w:lang w:eastAsia="zh-CN"/>
              </w:rPr>
              <w:t xml:space="preserve">a=crypto:1 AES_CM_128_HMAC_SHA1_80inline:PS1uQCVeeCFCanVmcjkpPywjNWhcYD0mXXtxaVBR|2^20|1:4 </w:t>
            </w:r>
            <w:r w:rsidRPr="00A53DC8">
              <w:rPr>
                <w:bCs/>
                <w:lang w:eastAsia="zh-CN"/>
              </w:rPr>
              <w:t>[Note 7]</w:t>
            </w:r>
          </w:p>
          <w:p w:rsidR="00565BFA" w:rsidRPr="00A53DC8" w:rsidRDefault="00565BFA" w:rsidP="00273214">
            <w:pPr>
              <w:pStyle w:val="TAL"/>
              <w:rPr>
                <w:lang w:eastAsia="zh-CN"/>
              </w:rPr>
            </w:pPr>
          </w:p>
          <w:p w:rsidR="00565BFA" w:rsidRPr="00A53DC8" w:rsidRDefault="00565BFA" w:rsidP="00273214">
            <w:pPr>
              <w:pStyle w:val="TAL"/>
              <w:rPr>
                <w:lang w:eastAsia="zh-CN"/>
              </w:rPr>
            </w:pPr>
            <w:r w:rsidRPr="00A53DC8">
              <w:rPr>
                <w:lang w:eastAsia="zh-CN"/>
              </w:rPr>
              <w:t>Note 1: The values for fmt, payload type and format are copied from step 3.</w:t>
            </w:r>
          </w:p>
          <w:p w:rsidR="00565BFA" w:rsidRPr="00A53DC8" w:rsidRDefault="00565BFA" w:rsidP="00273214">
            <w:pPr>
              <w:pStyle w:val="TAL"/>
              <w:rPr>
                <w:b/>
                <w:lang w:eastAsia="zh-CN"/>
              </w:rPr>
            </w:pPr>
            <w:r w:rsidRPr="00A53DC8">
              <w:rPr>
                <w:lang w:eastAsia="zh-CN"/>
              </w:rPr>
              <w:t>Note 2: Transport port is the port number of the SS (see RFC 3264 clause 6).</w:t>
            </w:r>
          </w:p>
          <w:p w:rsidR="00565BFA" w:rsidRPr="00A53DC8" w:rsidRDefault="00565BFA" w:rsidP="00273214">
            <w:pPr>
              <w:pStyle w:val="TAL"/>
              <w:rPr>
                <w:lang w:eastAsia="zh-CN"/>
              </w:rPr>
            </w:pPr>
            <w:r w:rsidRPr="00A53DC8">
              <w:rPr>
                <w:lang w:eastAsia="zh-CN"/>
              </w:rPr>
              <w:t>Note 3: The bandwidth-value is copied from step 4.</w:t>
            </w:r>
          </w:p>
          <w:p w:rsidR="00565BFA" w:rsidRPr="00A53DC8" w:rsidRDefault="00565BFA" w:rsidP="00273214">
            <w:pPr>
              <w:pStyle w:val="TAL"/>
              <w:rPr>
                <w:iCs/>
                <w:snapToGrid w:val="0"/>
                <w:lang w:eastAsia="zh-CN"/>
              </w:rPr>
            </w:pPr>
            <w:r w:rsidRPr="00A53DC8">
              <w:rPr>
                <w:iCs/>
                <w:snapToGrid w:val="0"/>
                <w:lang w:eastAsia="zh-CN"/>
              </w:rPr>
              <w:t>Note 4: All present br, br-send and br-recv parameter=value pairs are copied from step 4.</w:t>
            </w:r>
          </w:p>
          <w:p w:rsidR="00565BFA" w:rsidRPr="00A53DC8" w:rsidRDefault="00565BFA" w:rsidP="00273214">
            <w:pPr>
              <w:pStyle w:val="TAL"/>
              <w:rPr>
                <w:lang w:eastAsia="zh-CN"/>
              </w:rPr>
            </w:pPr>
            <w:r w:rsidRPr="00A53DC8">
              <w:rPr>
                <w:iCs/>
                <w:snapToGrid w:val="0"/>
                <w:lang w:eastAsia="zh-CN"/>
              </w:rPr>
              <w:t xml:space="preserve">Note 5: </w:t>
            </w:r>
            <w:r w:rsidRPr="00A53DC8">
              <w:rPr>
                <w:iCs/>
                <w:lang w:eastAsia="zh-CN"/>
              </w:rPr>
              <w:t>bw, bw-send and bw-recv parameter are copied from bw at step 4</w:t>
            </w:r>
            <w:r w:rsidRPr="00A53DC8">
              <w:rPr>
                <w:i/>
                <w:iCs/>
                <w:lang w:eastAsia="zh-CN"/>
              </w:rPr>
              <w:t>.</w:t>
            </w:r>
          </w:p>
          <w:p w:rsidR="00565BFA" w:rsidRPr="00A53DC8" w:rsidRDefault="00565BFA" w:rsidP="00273214">
            <w:pPr>
              <w:pStyle w:val="TAL"/>
              <w:rPr>
                <w:rFonts w:cs="Tahoma"/>
                <w:szCs w:val="16"/>
                <w:lang w:eastAsia="zh-CN"/>
              </w:rPr>
            </w:pPr>
            <w:r w:rsidRPr="00A53DC8">
              <w:rPr>
                <w:rFonts w:cs="Tahoma"/>
                <w:iCs/>
                <w:snapToGrid w:val="0"/>
                <w:szCs w:val="16"/>
                <w:lang w:eastAsia="zh-CN"/>
              </w:rPr>
              <w:t xml:space="preserve">Note 6: </w:t>
            </w:r>
            <w:r w:rsidRPr="00A53DC8">
              <w:rPr>
                <w:rFonts w:cs="Tahoma"/>
                <w:szCs w:val="16"/>
                <w:lang w:eastAsia="zh-CN"/>
              </w:rPr>
              <w:t>Attributes for ECN Capability are present if the UE supports Explicit Congestion Notification.</w:t>
            </w:r>
          </w:p>
          <w:p w:rsidR="00565BFA" w:rsidRPr="00A53DC8" w:rsidRDefault="00565BFA" w:rsidP="00273214">
            <w:pPr>
              <w:pStyle w:val="TAL"/>
              <w:rPr>
                <w:lang w:eastAsia="zh-CN"/>
              </w:rPr>
            </w:pPr>
            <w:r w:rsidRPr="00A53DC8">
              <w:rPr>
                <w:lang w:eastAsia="zh-CN"/>
              </w:rPr>
              <w:t>Note 7: Attributes for media plane security are present if the use of end-to-access-edge security is supported by UE.</w:t>
            </w:r>
          </w:p>
          <w:p w:rsidR="00565BFA" w:rsidRPr="00A53DC8" w:rsidRDefault="00565BFA" w:rsidP="00273214">
            <w:pPr>
              <w:pStyle w:val="TAL"/>
              <w:rPr>
                <w:lang w:eastAsia="zh-CN"/>
              </w:rPr>
            </w:pPr>
            <w:r w:rsidRPr="00A53DC8">
              <w:rPr>
                <w:lang w:eastAsia="zh-CN"/>
              </w:rPr>
              <w:t>Note 8: This EVS configuration is sent if UE sent it as the first of its EVS configurations in previous SDP offer.</w:t>
            </w:r>
          </w:p>
          <w:p w:rsidR="00565BFA" w:rsidRPr="00A53DC8" w:rsidRDefault="00565BFA" w:rsidP="00273214">
            <w:pPr>
              <w:pStyle w:val="TAL"/>
              <w:rPr>
                <w:lang w:eastAsia="zh-CN"/>
              </w:rPr>
            </w:pPr>
            <w:r w:rsidRPr="00A53DC8">
              <w:rPr>
                <w:lang w:eastAsia="zh-CN"/>
              </w:rPr>
              <w:t>Note 9: This EVS configuration is sent if UE did not send "br=13.2; bw=swb" as the first of its EVS configurations in previous SDP offer.</w:t>
            </w:r>
          </w:p>
        </w:tc>
        <w:tc>
          <w:tcPr>
            <w:tcW w:w="749"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pPr>
            <w:r w:rsidRPr="00A53DC8">
              <w:t>TS 24.229 [7]</w:t>
            </w:r>
          </w:p>
        </w:tc>
      </w:tr>
    </w:tbl>
    <w:p w:rsidR="00565BFA" w:rsidRPr="00A53DC8" w:rsidRDefault="00565BFA" w:rsidP="00565BFA"/>
    <w:p w:rsidR="00565BFA" w:rsidRPr="00A53DC8" w:rsidRDefault="00565BFA" w:rsidP="00565BFA">
      <w:pPr>
        <w:pStyle w:val="Heading2"/>
        <w:rPr>
          <w:rFonts w:eastAsia="MS Gothic"/>
        </w:rPr>
      </w:pPr>
      <w:bookmarkStart w:id="634" w:name="_Toc60916155"/>
      <w:r w:rsidRPr="00A53DC8">
        <w:rPr>
          <w:rFonts w:eastAsia="MS Gothic"/>
        </w:rPr>
        <w:lastRenderedPageBreak/>
        <w:t>7.11</w:t>
      </w:r>
      <w:r w:rsidRPr="00A53DC8">
        <w:rPr>
          <w:rFonts w:eastAsia="MS Gothic"/>
        </w:rPr>
        <w:tab/>
        <w:t>MTSI MT Voice call without preconditions at terminating UE and originating UE requiring them / 5GS</w:t>
      </w:r>
      <w:bookmarkEnd w:id="634"/>
    </w:p>
    <w:p w:rsidR="00565BFA" w:rsidRPr="00A53DC8" w:rsidRDefault="00565BFA" w:rsidP="00565BFA">
      <w:pPr>
        <w:pStyle w:val="Heading3"/>
        <w:rPr>
          <w:rFonts w:eastAsia="MS Gothic"/>
        </w:rPr>
      </w:pPr>
      <w:bookmarkStart w:id="635" w:name="_Toc60916156"/>
      <w:r w:rsidRPr="00A53DC8">
        <w:rPr>
          <w:rFonts w:eastAsia="MS Gothic"/>
        </w:rPr>
        <w:t>7.11.1</w:t>
      </w:r>
      <w:r w:rsidRPr="00A53DC8">
        <w:rPr>
          <w:rFonts w:eastAsia="MS Gothic"/>
        </w:rPr>
        <w:tab/>
        <w:t>Test Purpose (TP)</w:t>
      </w:r>
      <w:bookmarkEnd w:id="635"/>
    </w:p>
    <w:p w:rsidR="00565BFA" w:rsidRPr="00A53DC8" w:rsidRDefault="00565BFA" w:rsidP="00565BFA">
      <w:pPr>
        <w:pStyle w:val="H6"/>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not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where remote UE requires usage of preconditions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rejects INVITE with 420 Bad Extension response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MS Gothic"/>
        </w:rPr>
      </w:pPr>
      <w:bookmarkStart w:id="636" w:name="_Toc60916157"/>
      <w:r w:rsidRPr="00A53DC8">
        <w:rPr>
          <w:rFonts w:eastAsia="MS Gothic"/>
        </w:rPr>
        <w:t>7.11.2</w:t>
      </w:r>
      <w:r w:rsidRPr="00A53DC8">
        <w:rPr>
          <w:rFonts w:eastAsia="MS Gothic"/>
        </w:rPr>
        <w:tab/>
        <w:t>Conformance Requirements</w:t>
      </w:r>
      <w:bookmarkEnd w:id="636"/>
    </w:p>
    <w:p w:rsidR="00565BFA" w:rsidRPr="00A53DC8" w:rsidRDefault="00565BFA" w:rsidP="00565BFA">
      <w:r w:rsidRPr="00A53DC8">
        <w:t>[TS 24.229, clause 5.1.4.1]</w:t>
      </w:r>
    </w:p>
    <w:p w:rsidR="00565BFA" w:rsidRPr="00A53DC8" w:rsidRDefault="00565BFA" w:rsidP="00565BFA">
      <w:r w:rsidRPr="00A53DC8">
        <w:t>If an initial INVITE request is received the terminating UE shall check whether the terminating UE requires local resource reservation.</w:t>
      </w:r>
    </w:p>
    <w:p w:rsidR="00565BFA" w:rsidRPr="00A53DC8" w:rsidRDefault="00565BFA" w:rsidP="00565BFA">
      <w:pPr>
        <w:pStyle w:val="NO"/>
      </w:pPr>
      <w:r w:rsidRPr="00A53DC8">
        <w:t>NOTE 1:</w:t>
      </w:r>
      <w:r w:rsidRPr="00A53DC8">
        <w:tab/>
        <w:t>The terminating UE can decide if local resource reservation is required based on e.g. application requirements, current access network capabilities, local configuration, etc.</w:t>
      </w:r>
    </w:p>
    <w:p w:rsidR="00565BFA" w:rsidRPr="00A53DC8" w:rsidRDefault="00565BFA" w:rsidP="00565BFA">
      <w:r w:rsidRPr="00A53DC8">
        <w:t>During the session initiation, if local resource reservation is required at the terminating UE and the terminating UE supports the precondition mechanism, and:</w:t>
      </w:r>
    </w:p>
    <w:p w:rsidR="00565BFA" w:rsidRPr="00A53DC8" w:rsidRDefault="00565BFA" w:rsidP="00565BFA">
      <w:pPr>
        <w:pStyle w:val="B10"/>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565BFA" w:rsidRPr="00A53DC8" w:rsidRDefault="00565BFA" w:rsidP="00565BFA">
      <w:pPr>
        <w:pStyle w:val="B2"/>
      </w:pPr>
      <w:r w:rsidRPr="00A53DC8">
        <w:t>-</w:t>
      </w:r>
      <w:r w:rsidRPr="00A53DC8">
        <w:tab/>
        <w:t>in responses to that INVITE request if those responses include an SDP body;</w:t>
      </w:r>
    </w:p>
    <w:p w:rsidR="00565BFA" w:rsidRPr="00A53DC8" w:rsidRDefault="00565BFA" w:rsidP="00565BFA">
      <w:pPr>
        <w:pStyle w:val="B2"/>
      </w:pPr>
      <w:r w:rsidRPr="00A53DC8">
        <w:t>-</w:t>
      </w:r>
      <w:r w:rsidRPr="00A53DC8">
        <w:tab/>
        <w:t>in responses to subsequent requests received in-dialog that include an SDP body and include "precondition" option-tag in Supported header field or Require header field; and</w:t>
      </w:r>
    </w:p>
    <w:p w:rsidR="00565BFA" w:rsidRPr="00A53DC8" w:rsidRDefault="00565BFA" w:rsidP="00565BFA">
      <w:pPr>
        <w:pStyle w:val="B2"/>
      </w:pPr>
      <w:r w:rsidRPr="00A53DC8">
        <w:t>-</w:t>
      </w:r>
      <w:r w:rsidRPr="00A53DC8">
        <w:tab/>
        <w:t>in subsequent requests that include an SDP body, that it sends towards the originating UE during the session initiation;</w:t>
      </w:r>
    </w:p>
    <w:p w:rsidR="00565BFA" w:rsidRPr="00A53DC8" w:rsidRDefault="00565BFA" w:rsidP="00565BFA">
      <w:pPr>
        <w:pStyle w:val="B10"/>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565BFA" w:rsidRPr="00A53DC8" w:rsidRDefault="00565BFA" w:rsidP="00565BFA">
      <w:pPr>
        <w:pStyle w:val="B10"/>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565BFA" w:rsidRPr="00A53DC8" w:rsidRDefault="00565BFA" w:rsidP="00565BFA">
      <w:pPr>
        <w:pStyle w:val="B10"/>
      </w:pPr>
      <w:r w:rsidRPr="00A53DC8">
        <w:t>d)</w:t>
      </w:r>
      <w:r w:rsidRPr="00A53DC8">
        <w:tab/>
        <w:t>the received INVITE request does not include the "precondition" option-tag in the Supported header field or Require header field, the terminating UE shall not use the precondition mechanism.</w:t>
      </w:r>
    </w:p>
    <w:p w:rsidR="00565BFA" w:rsidRPr="00A53DC8" w:rsidRDefault="00565BFA" w:rsidP="00565BFA">
      <w:pPr>
        <w:pStyle w:val="Heading3"/>
        <w:rPr>
          <w:rFonts w:eastAsia="MS Gothic"/>
        </w:rPr>
      </w:pPr>
      <w:bookmarkStart w:id="637" w:name="_Toc60916158"/>
      <w:r w:rsidRPr="00A53DC8">
        <w:rPr>
          <w:rFonts w:eastAsia="MS Gothic"/>
        </w:rPr>
        <w:t>7.11.3</w:t>
      </w:r>
      <w:r w:rsidRPr="00A53DC8">
        <w:rPr>
          <w:rFonts w:eastAsia="MS Gothic"/>
        </w:rPr>
        <w:tab/>
        <w:t>Test description</w:t>
      </w:r>
      <w:bookmarkEnd w:id="637"/>
    </w:p>
    <w:p w:rsidR="00565BFA" w:rsidRPr="00A53DC8" w:rsidRDefault="00565BFA" w:rsidP="00565BFA">
      <w:pPr>
        <w:pStyle w:val="Heading4"/>
      </w:pPr>
      <w:bookmarkStart w:id="638" w:name="_Toc60916159"/>
      <w:r w:rsidRPr="00A53DC8">
        <w:t>7.11.3.1</w:t>
      </w:r>
      <w:r w:rsidRPr="00A53DC8">
        <w:tab/>
        <w:t>Pre-test conditions</w:t>
      </w:r>
      <w:bookmarkEnd w:id="638"/>
    </w:p>
    <w:p w:rsidR="00565BFA" w:rsidRPr="00A53DC8" w:rsidRDefault="00565BFA" w:rsidP="00565BFA">
      <w:pPr>
        <w:pStyle w:val="H6"/>
        <w:rPr>
          <w:rFonts w:cs="Arial"/>
        </w:rPr>
      </w:pPr>
      <w:r w:rsidRPr="00A53DC8">
        <w:rPr>
          <w:rFonts w:cs="Arial"/>
        </w:rPr>
        <w:t>System Simulator:</w:t>
      </w:r>
    </w:p>
    <w:p w:rsidR="00565BFA" w:rsidRPr="00A53DC8" w:rsidRDefault="00565BFA" w:rsidP="00565BFA">
      <w:pPr>
        <w:pStyle w:val="B10"/>
      </w:pPr>
      <w:r w:rsidRPr="00A53DC8">
        <w:t>-</w:t>
      </w:r>
      <w:r w:rsidRPr="00A53DC8">
        <w:tab/>
        <w:t>1 NR Cell connected to 5GC, default parameters.</w:t>
      </w:r>
    </w:p>
    <w:p w:rsidR="00565BFA" w:rsidRPr="00A53DC8" w:rsidRDefault="00565BFA" w:rsidP="00565BFA">
      <w:pPr>
        <w:pStyle w:val="H6"/>
      </w:pPr>
      <w:r w:rsidRPr="00A53DC8">
        <w:t>UE:</w:t>
      </w:r>
    </w:p>
    <w:p w:rsidR="00565BFA" w:rsidRPr="00A53DC8" w:rsidRDefault="00565BFA" w:rsidP="00565BFA">
      <w:pPr>
        <w:pStyle w:val="B10"/>
      </w:pPr>
      <w:r w:rsidRPr="00A53DC8">
        <w:t>-</w:t>
      </w:r>
      <w:r w:rsidRPr="00A53DC8">
        <w:tab/>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lastRenderedPageBreak/>
        <w:t>-</w:t>
      </w:r>
      <w:r w:rsidRPr="00A53DC8">
        <w:tab/>
      </w:r>
      <w:r w:rsidRPr="00A53DC8">
        <w:rPr>
          <w:snapToGrid w:val="0"/>
        </w:rPr>
        <w:t>UE is configured to register for IMS after switch on.</w:t>
      </w:r>
    </w:p>
    <w:p w:rsidR="00565BFA" w:rsidRPr="00A53DC8" w:rsidRDefault="00565BFA" w:rsidP="00565BFA">
      <w:pPr>
        <w:pStyle w:val="B10"/>
        <w:rPr>
          <w:snapToGrid w:val="0"/>
        </w:rPr>
      </w:pPr>
      <w:r w:rsidRPr="00A53DC8">
        <w:t>-</w:t>
      </w:r>
      <w:r w:rsidRPr="00A53DC8">
        <w:tab/>
      </w:r>
      <w:r w:rsidRPr="00A53DC8">
        <w:rPr>
          <w:snapToGrid w:val="0"/>
        </w:rPr>
        <w:t>The precondition mechanism is disabled at the UE.</w:t>
      </w:r>
    </w:p>
    <w:p w:rsidR="00565BFA" w:rsidRPr="00A53DC8" w:rsidRDefault="00565BFA" w:rsidP="00565BFA">
      <w:pPr>
        <w:pStyle w:val="H6"/>
        <w:rPr>
          <w:rFonts w:cs="Arial"/>
        </w:rPr>
      </w:pPr>
      <w:r w:rsidRPr="00A53DC8">
        <w:rPr>
          <w:rFonts w:cs="Arial"/>
        </w:rPr>
        <w:t>Preamble:</w:t>
      </w:r>
    </w:p>
    <w:p w:rsidR="00565BFA" w:rsidRPr="00A53DC8" w:rsidRDefault="00565BFA" w:rsidP="00565BFA">
      <w:pPr>
        <w:pStyle w:val="B10"/>
      </w:pPr>
      <w:r w:rsidRPr="00A53DC8">
        <w:t>-</w:t>
      </w:r>
      <w:r w:rsidRPr="00A53DC8">
        <w:tab/>
        <w:t>The UE is in test state 1N-A (TS 38.508-1 [21]) and registered to IMS.</w:t>
      </w:r>
    </w:p>
    <w:p w:rsidR="00565BFA" w:rsidRPr="00A53DC8" w:rsidRDefault="00565BFA" w:rsidP="00565BFA">
      <w:pPr>
        <w:pStyle w:val="Heading4"/>
      </w:pPr>
      <w:bookmarkStart w:id="639" w:name="_Toc60916160"/>
      <w:r w:rsidRPr="00A53DC8">
        <w:t>7.11.3.2</w:t>
      </w:r>
      <w:r w:rsidRPr="00A53DC8">
        <w:tab/>
        <w:t>Test procedure sequence</w:t>
      </w:r>
      <w:bookmarkEnd w:id="639"/>
    </w:p>
    <w:p w:rsidR="00565BFA" w:rsidRPr="00A53DC8" w:rsidRDefault="00565BFA" w:rsidP="00565BFA">
      <w:pPr>
        <w:pStyle w:val="TH"/>
        <w:rPr>
          <w:rFonts w:cs="Arial"/>
        </w:rPr>
      </w:pPr>
      <w:r w:rsidRPr="00A53DC8">
        <w:rPr>
          <w:rFonts w:cs="Arial"/>
        </w:rPr>
        <w:t>Table 7.11.3.2-1: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65BFA" w:rsidRPr="00A53DC8" w:rsidTr="00273214">
        <w:trPr>
          <w:jc w:val="center"/>
        </w:trPr>
        <w:tc>
          <w:tcPr>
            <w:tcW w:w="534" w:type="dxa"/>
            <w:tcBorders>
              <w:bottom w:val="nil"/>
            </w:tcBorders>
          </w:tcPr>
          <w:p w:rsidR="00565BFA" w:rsidRPr="00A53DC8" w:rsidRDefault="00565BFA" w:rsidP="00273214">
            <w:pPr>
              <w:pStyle w:val="TAH"/>
              <w:ind w:left="400" w:hanging="400"/>
            </w:pPr>
            <w:r w:rsidRPr="00A53DC8">
              <w:t>St</w:t>
            </w:r>
          </w:p>
        </w:tc>
        <w:tc>
          <w:tcPr>
            <w:tcW w:w="3968" w:type="dxa"/>
          </w:tcPr>
          <w:p w:rsidR="00565BFA" w:rsidRPr="00A53DC8" w:rsidRDefault="00565BFA" w:rsidP="00273214">
            <w:pPr>
              <w:pStyle w:val="TAH"/>
              <w:ind w:left="400" w:hanging="400"/>
            </w:pPr>
            <w:r w:rsidRPr="00A53DC8">
              <w:t>Procedure</w:t>
            </w:r>
          </w:p>
        </w:tc>
        <w:tc>
          <w:tcPr>
            <w:tcW w:w="3684" w:type="dxa"/>
            <w:gridSpan w:val="2"/>
          </w:tcPr>
          <w:p w:rsidR="00565BFA" w:rsidRPr="00A53DC8" w:rsidRDefault="00565BFA" w:rsidP="00273214">
            <w:pPr>
              <w:pStyle w:val="TAH"/>
              <w:ind w:left="400" w:hanging="400"/>
            </w:pPr>
            <w:r w:rsidRPr="00A53DC8">
              <w:t>Message Sequence</w:t>
            </w:r>
          </w:p>
        </w:tc>
        <w:tc>
          <w:tcPr>
            <w:tcW w:w="567" w:type="dxa"/>
            <w:tcBorders>
              <w:bottom w:val="nil"/>
            </w:tcBorders>
          </w:tcPr>
          <w:p w:rsidR="00565BFA" w:rsidRPr="00A53DC8" w:rsidRDefault="00565BFA" w:rsidP="00273214">
            <w:pPr>
              <w:pStyle w:val="TAH"/>
            </w:pPr>
            <w:r w:rsidRPr="00A53DC8">
              <w:t>TP</w:t>
            </w:r>
          </w:p>
        </w:tc>
        <w:tc>
          <w:tcPr>
            <w:tcW w:w="850" w:type="dxa"/>
            <w:tcBorders>
              <w:bottom w:val="nil"/>
            </w:tcBorders>
          </w:tcPr>
          <w:p w:rsidR="00565BFA" w:rsidRPr="00A53DC8" w:rsidRDefault="00565BFA" w:rsidP="00273214">
            <w:pPr>
              <w:pStyle w:val="TAH"/>
            </w:pPr>
            <w:r w:rsidRPr="00A53DC8">
              <w:t>Verdict</w:t>
            </w:r>
          </w:p>
        </w:tc>
      </w:tr>
      <w:tr w:rsidR="00565BFA" w:rsidRPr="00A53DC8" w:rsidTr="00273214">
        <w:trPr>
          <w:jc w:val="center"/>
        </w:trPr>
        <w:tc>
          <w:tcPr>
            <w:tcW w:w="534" w:type="dxa"/>
            <w:tcBorders>
              <w:top w:val="nil"/>
            </w:tcBorders>
          </w:tcPr>
          <w:p w:rsidR="00565BFA" w:rsidRPr="00A53DC8" w:rsidRDefault="00565BFA" w:rsidP="00273214">
            <w:pPr>
              <w:pStyle w:val="TAH"/>
            </w:pPr>
          </w:p>
        </w:tc>
        <w:tc>
          <w:tcPr>
            <w:tcW w:w="3968" w:type="dxa"/>
          </w:tcPr>
          <w:p w:rsidR="00565BFA" w:rsidRPr="00A53DC8" w:rsidRDefault="00565BFA" w:rsidP="00273214">
            <w:pPr>
              <w:pStyle w:val="TAH"/>
            </w:pPr>
          </w:p>
        </w:tc>
        <w:tc>
          <w:tcPr>
            <w:tcW w:w="708" w:type="dxa"/>
          </w:tcPr>
          <w:p w:rsidR="00565BFA" w:rsidRPr="00A53DC8" w:rsidRDefault="00565BFA" w:rsidP="00273214">
            <w:pPr>
              <w:pStyle w:val="TAH"/>
            </w:pPr>
            <w:r w:rsidRPr="00A53DC8">
              <w:t>U - S</w:t>
            </w:r>
          </w:p>
        </w:tc>
        <w:tc>
          <w:tcPr>
            <w:tcW w:w="2976" w:type="dxa"/>
          </w:tcPr>
          <w:p w:rsidR="00565BFA" w:rsidRPr="00A53DC8" w:rsidRDefault="00565BFA" w:rsidP="00273214">
            <w:pPr>
              <w:pStyle w:val="TAH"/>
            </w:pPr>
            <w:r w:rsidRPr="00A53DC8">
              <w:t>Message</w:t>
            </w:r>
          </w:p>
        </w:tc>
        <w:tc>
          <w:tcPr>
            <w:tcW w:w="567" w:type="dxa"/>
            <w:tcBorders>
              <w:top w:val="nil"/>
            </w:tcBorders>
          </w:tcPr>
          <w:p w:rsidR="00565BFA" w:rsidRPr="00A53DC8" w:rsidRDefault="00565BFA" w:rsidP="00273214">
            <w:pPr>
              <w:pStyle w:val="TAH"/>
            </w:pPr>
          </w:p>
        </w:tc>
        <w:tc>
          <w:tcPr>
            <w:tcW w:w="850" w:type="dxa"/>
            <w:tcBorders>
              <w:top w:val="nil"/>
            </w:tcBorders>
          </w:tcPr>
          <w:p w:rsidR="00565BFA" w:rsidRPr="00A53DC8" w:rsidRDefault="00565BFA" w:rsidP="00273214">
            <w:pPr>
              <w:pStyle w:val="TAH"/>
            </w:pPr>
          </w:p>
        </w:tc>
      </w:tr>
      <w:tr w:rsidR="00565BFA" w:rsidRPr="00A53DC8" w:rsidTr="00273214">
        <w:trPr>
          <w:jc w:val="center"/>
        </w:trPr>
        <w:tc>
          <w:tcPr>
            <w:tcW w:w="534" w:type="dxa"/>
          </w:tcPr>
          <w:p w:rsidR="00565BFA" w:rsidRPr="00A53DC8" w:rsidRDefault="00565BFA" w:rsidP="00273214">
            <w:pPr>
              <w:pStyle w:val="TAC"/>
              <w:rPr>
                <w:lang w:eastAsia="zh-CN"/>
              </w:rPr>
            </w:pPr>
            <w:r w:rsidRPr="00A53DC8">
              <w:rPr>
                <w:lang w:eastAsia="zh-CN"/>
              </w:rPr>
              <w:t>1-8</w:t>
            </w:r>
          </w:p>
        </w:tc>
        <w:tc>
          <w:tcPr>
            <w:tcW w:w="3968" w:type="dxa"/>
          </w:tcPr>
          <w:p w:rsidR="00565BFA" w:rsidRPr="00A53DC8" w:rsidRDefault="00565BFA" w:rsidP="00273214">
            <w:pPr>
              <w:pStyle w:val="TAL"/>
            </w:pPr>
            <w:r w:rsidRPr="00A53DC8">
              <w:t>Steps 1-8 of generic procedure specified in Table 4.9.16.2.2-1 of TS 38.508-1 [21] are performed.</w:t>
            </w:r>
          </w:p>
        </w:tc>
        <w:tc>
          <w:tcPr>
            <w:tcW w:w="708" w:type="dxa"/>
          </w:tcPr>
          <w:p w:rsidR="00565BFA" w:rsidRPr="00A53DC8" w:rsidRDefault="00565BFA" w:rsidP="00273214">
            <w:pPr>
              <w:pStyle w:val="TAC"/>
              <w:rPr>
                <w:lang w:eastAsia="zh-CN"/>
              </w:rPr>
            </w:pPr>
            <w:r w:rsidRPr="00A53DC8">
              <w:rPr>
                <w:lang w:eastAsia="zh-CN"/>
              </w:rPr>
              <w:t>-</w:t>
            </w:r>
          </w:p>
        </w:tc>
        <w:tc>
          <w:tcPr>
            <w:tcW w:w="2976" w:type="dxa"/>
          </w:tcPr>
          <w:p w:rsidR="00565BFA" w:rsidRPr="00A53DC8" w:rsidRDefault="00565BFA" w:rsidP="00273214">
            <w:pPr>
              <w:pStyle w:val="TAL"/>
              <w:rPr>
                <w:rFonts w:eastAsia="MS Gothic"/>
              </w:rPr>
            </w:pPr>
            <w:r w:rsidRPr="00A53DC8">
              <w:rPr>
                <w:lang w:eastAsia="zh-CN"/>
              </w:rPr>
              <w:t>-</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34" w:type="dxa"/>
          </w:tcPr>
          <w:p w:rsidR="00565BFA" w:rsidRPr="00A53DC8" w:rsidRDefault="00565BFA" w:rsidP="00273214">
            <w:pPr>
              <w:pStyle w:val="TAC"/>
              <w:rPr>
                <w:lang w:eastAsia="zh-CN"/>
              </w:rPr>
            </w:pPr>
            <w:r w:rsidRPr="00A53DC8">
              <w:rPr>
                <w:lang w:eastAsia="zh-CN"/>
              </w:rPr>
              <w:t>9</w:t>
            </w:r>
          </w:p>
        </w:tc>
        <w:tc>
          <w:tcPr>
            <w:tcW w:w="3968" w:type="dxa"/>
          </w:tcPr>
          <w:p w:rsidR="00565BFA" w:rsidRPr="00A53DC8" w:rsidRDefault="00565BFA" w:rsidP="00273214">
            <w:pPr>
              <w:pStyle w:val="TAL"/>
              <w:rPr>
                <w:rFonts w:eastAsia="MS Gothic"/>
              </w:rPr>
            </w:pPr>
            <w:r w:rsidRPr="00A53DC8">
              <w:t>SS sends an INVITE request with a Require header field containing the precondition option-tag.</w:t>
            </w:r>
          </w:p>
        </w:tc>
        <w:tc>
          <w:tcPr>
            <w:tcW w:w="708" w:type="dxa"/>
          </w:tcPr>
          <w:p w:rsidR="00565BFA" w:rsidRPr="00A53DC8" w:rsidRDefault="00565BFA" w:rsidP="00273214">
            <w:pPr>
              <w:pStyle w:val="TAC"/>
              <w:rPr>
                <w:rFonts w:eastAsia="MS Gothic"/>
              </w:rPr>
            </w:pPr>
            <w:r w:rsidRPr="00A53DC8">
              <w:rPr>
                <w:lang w:eastAsia="zh-CN"/>
              </w:rPr>
              <w:t>&lt;--</w:t>
            </w:r>
          </w:p>
        </w:tc>
        <w:tc>
          <w:tcPr>
            <w:tcW w:w="2976" w:type="dxa"/>
          </w:tcPr>
          <w:p w:rsidR="00565BFA" w:rsidRPr="00A53DC8" w:rsidRDefault="00565BFA" w:rsidP="00273214">
            <w:pPr>
              <w:pStyle w:val="TAL"/>
              <w:rPr>
                <w:rFonts w:eastAsia="MS Gothic"/>
              </w:rPr>
            </w:pPr>
            <w:r w:rsidRPr="00A53DC8">
              <w:rPr>
                <w:rFonts w:eastAsia="MS Gothic"/>
              </w:rPr>
              <w:t>INVITE</w:t>
            </w:r>
          </w:p>
        </w:tc>
        <w:tc>
          <w:tcPr>
            <w:tcW w:w="567" w:type="dxa"/>
          </w:tcPr>
          <w:p w:rsidR="00565BFA" w:rsidRPr="00A53DC8" w:rsidRDefault="00565BFA" w:rsidP="00273214">
            <w:pPr>
              <w:pStyle w:val="TAC"/>
              <w:rPr>
                <w:lang w:eastAsia="zh-CN"/>
              </w:rPr>
            </w:pPr>
          </w:p>
        </w:tc>
        <w:tc>
          <w:tcPr>
            <w:tcW w:w="850" w:type="dxa"/>
          </w:tcPr>
          <w:p w:rsidR="00565BFA" w:rsidRPr="00A53DC8" w:rsidRDefault="00565BFA" w:rsidP="00273214">
            <w:pPr>
              <w:pStyle w:val="TAC"/>
              <w:rPr>
                <w:lang w:eastAsia="zh-CN"/>
              </w:rPr>
            </w:pPr>
          </w:p>
        </w:tc>
      </w:tr>
      <w:tr w:rsidR="00565BFA" w:rsidRPr="00A53DC8" w:rsidTr="00273214">
        <w:trPr>
          <w:jc w:val="center"/>
        </w:trPr>
        <w:tc>
          <w:tcPr>
            <w:tcW w:w="534" w:type="dxa"/>
          </w:tcPr>
          <w:p w:rsidR="00565BFA" w:rsidRPr="00A53DC8" w:rsidRDefault="00565BFA" w:rsidP="00273214">
            <w:pPr>
              <w:pStyle w:val="TAC"/>
              <w:rPr>
                <w:lang w:eastAsia="zh-CN"/>
              </w:rPr>
            </w:pPr>
            <w:r w:rsidRPr="00A53DC8">
              <w:rPr>
                <w:lang w:eastAsia="zh-CN"/>
              </w:rPr>
              <w:t>10</w:t>
            </w:r>
          </w:p>
        </w:tc>
        <w:tc>
          <w:tcPr>
            <w:tcW w:w="3968" w:type="dxa"/>
          </w:tcPr>
          <w:p w:rsidR="00565BFA" w:rsidRPr="00A53DC8" w:rsidRDefault="00565BFA" w:rsidP="00273214">
            <w:pPr>
              <w:pStyle w:val="TAL"/>
              <w:rPr>
                <w:rFonts w:eastAsia="MS Gothic"/>
              </w:rPr>
            </w:pPr>
            <w:r w:rsidRPr="00A53DC8">
              <w:rPr>
                <w:rFonts w:eastAsia="MS Gothic"/>
              </w:rPr>
              <w:t>UE sends a 420 Bad Extension response with an Unsupported header field containing the precondition option-tag.</w:t>
            </w:r>
          </w:p>
        </w:tc>
        <w:tc>
          <w:tcPr>
            <w:tcW w:w="708" w:type="dxa"/>
          </w:tcPr>
          <w:p w:rsidR="00565BFA" w:rsidRPr="00A53DC8" w:rsidRDefault="00565BFA" w:rsidP="00273214">
            <w:pPr>
              <w:pStyle w:val="TAC"/>
              <w:rPr>
                <w:rFonts w:eastAsia="MS Gothic"/>
              </w:rPr>
            </w:pPr>
            <w:r w:rsidRPr="00A53DC8">
              <w:t>--&gt;</w:t>
            </w:r>
          </w:p>
        </w:tc>
        <w:tc>
          <w:tcPr>
            <w:tcW w:w="2976" w:type="dxa"/>
          </w:tcPr>
          <w:p w:rsidR="00565BFA" w:rsidRPr="00A53DC8" w:rsidRDefault="00565BFA" w:rsidP="00273214">
            <w:pPr>
              <w:pStyle w:val="TAL"/>
              <w:rPr>
                <w:rFonts w:eastAsia="MS Gothic"/>
              </w:rPr>
            </w:pPr>
            <w:r w:rsidRPr="00A53DC8">
              <w:t>420 Bad Extension</w:t>
            </w:r>
          </w:p>
        </w:tc>
        <w:tc>
          <w:tcPr>
            <w:tcW w:w="567" w:type="dxa"/>
          </w:tcPr>
          <w:p w:rsidR="00565BFA" w:rsidRPr="00A53DC8" w:rsidRDefault="00565BFA" w:rsidP="00273214">
            <w:pPr>
              <w:pStyle w:val="TAC"/>
              <w:rPr>
                <w:lang w:eastAsia="zh-CN"/>
              </w:rPr>
            </w:pPr>
            <w:r w:rsidRPr="00A53DC8">
              <w:rPr>
                <w:lang w:eastAsia="zh-CN"/>
              </w:rPr>
              <w:t>1</w:t>
            </w:r>
          </w:p>
        </w:tc>
        <w:tc>
          <w:tcPr>
            <w:tcW w:w="850" w:type="dxa"/>
          </w:tcPr>
          <w:p w:rsidR="00565BFA" w:rsidRPr="00A53DC8" w:rsidRDefault="00565BFA" w:rsidP="00273214">
            <w:pPr>
              <w:pStyle w:val="TAC"/>
              <w:rPr>
                <w:lang w:eastAsia="zh-CN"/>
              </w:rPr>
            </w:pPr>
            <w:r w:rsidRPr="00A53DC8">
              <w:rPr>
                <w:lang w:eastAsia="zh-CN"/>
              </w:rPr>
              <w:t>P</w:t>
            </w:r>
          </w:p>
        </w:tc>
      </w:tr>
    </w:tbl>
    <w:p w:rsidR="00565BFA" w:rsidRPr="00A53DC8" w:rsidRDefault="00565BFA" w:rsidP="00565BFA"/>
    <w:p w:rsidR="00565BFA" w:rsidRPr="00A53DC8" w:rsidRDefault="00565BFA" w:rsidP="00565BFA">
      <w:pPr>
        <w:pStyle w:val="Heading4"/>
      </w:pPr>
      <w:bookmarkStart w:id="640" w:name="_Toc60916161"/>
      <w:r w:rsidRPr="00A53DC8">
        <w:t>7.11.3.3</w:t>
      </w:r>
      <w:r w:rsidRPr="00A53DC8">
        <w:tab/>
        <w:t>Specific message contents</w:t>
      </w:r>
      <w:bookmarkEnd w:id="640"/>
    </w:p>
    <w:p w:rsidR="00565BFA" w:rsidRPr="00A53DC8" w:rsidRDefault="00565BFA" w:rsidP="00565BFA">
      <w:pPr>
        <w:pStyle w:val="TH"/>
      </w:pPr>
      <w:r w:rsidRPr="00A53DC8">
        <w:t>Table 7.11.3.3-1: INVITE (step 9, table 7.11.3.2-1)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565BFA" w:rsidRPr="00A53DC8" w:rsidTr="00273214">
        <w:trPr>
          <w:jc w:val="center"/>
        </w:trPr>
        <w:tc>
          <w:tcPr>
            <w:tcW w:w="9781" w:type="dxa"/>
            <w:gridSpan w:val="5"/>
          </w:tcPr>
          <w:p w:rsidR="00565BFA" w:rsidRPr="00A53DC8" w:rsidRDefault="00565BFA" w:rsidP="00273214">
            <w:pPr>
              <w:pStyle w:val="TAL"/>
            </w:pPr>
            <w:r w:rsidRPr="00A53DC8">
              <w:t>Derivation Path: TS 34.229-1 [2], Table in subclause A.2.9, Conditions A1, A3, and A4</w:t>
            </w:r>
          </w:p>
        </w:tc>
      </w:tr>
      <w:tr w:rsidR="00565BFA" w:rsidRPr="00A53DC8" w:rsidTr="0027321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rsidR="00565BFA" w:rsidRPr="00A53DC8" w:rsidRDefault="00565BFA" w:rsidP="00273214">
            <w:pPr>
              <w:pStyle w:val="TAH"/>
            </w:pPr>
            <w:r w:rsidRPr="00A53DC8">
              <w:t>Header/param</w:t>
            </w:r>
          </w:p>
        </w:tc>
        <w:tc>
          <w:tcPr>
            <w:tcW w:w="878" w:type="dxa"/>
            <w:tcBorders>
              <w:bottom w:val="single" w:sz="4" w:space="0" w:color="auto"/>
            </w:tcBorders>
            <w:shd w:val="clear" w:color="auto" w:fill="auto"/>
          </w:tcPr>
          <w:p w:rsidR="00565BFA" w:rsidRPr="00A53DC8" w:rsidRDefault="00565BFA" w:rsidP="00273214">
            <w:pPr>
              <w:pStyle w:val="TAH"/>
            </w:pPr>
            <w:r w:rsidRPr="00A53DC8">
              <w:t>Cond</w:t>
            </w:r>
          </w:p>
        </w:tc>
        <w:tc>
          <w:tcPr>
            <w:tcW w:w="4795" w:type="dxa"/>
            <w:tcBorders>
              <w:bottom w:val="single" w:sz="4" w:space="0" w:color="auto"/>
            </w:tcBorders>
            <w:shd w:val="clear" w:color="auto" w:fill="auto"/>
          </w:tcPr>
          <w:p w:rsidR="00565BFA" w:rsidRPr="00A53DC8" w:rsidRDefault="00565BFA" w:rsidP="00273214">
            <w:pPr>
              <w:pStyle w:val="TAH"/>
            </w:pPr>
            <w:r w:rsidRPr="00A53DC8">
              <w:t>Value/remark</w:t>
            </w:r>
          </w:p>
        </w:tc>
        <w:tc>
          <w:tcPr>
            <w:tcW w:w="749" w:type="dxa"/>
            <w:tcBorders>
              <w:bottom w:val="single" w:sz="4" w:space="0" w:color="auto"/>
            </w:tcBorders>
            <w:shd w:val="clear" w:color="auto" w:fill="auto"/>
          </w:tcPr>
          <w:p w:rsidR="00565BFA" w:rsidRPr="00A53DC8" w:rsidRDefault="00565BFA" w:rsidP="00273214">
            <w:pPr>
              <w:pStyle w:val="TAH"/>
            </w:pPr>
            <w:r w:rsidRPr="00A53DC8">
              <w:t>Rel</w:t>
            </w:r>
          </w:p>
        </w:tc>
        <w:tc>
          <w:tcPr>
            <w:tcW w:w="1560" w:type="dxa"/>
            <w:tcBorders>
              <w:bottom w:val="single" w:sz="4" w:space="0" w:color="auto"/>
            </w:tcBorders>
          </w:tcPr>
          <w:p w:rsidR="00565BFA" w:rsidRPr="00A53DC8" w:rsidRDefault="00565BFA" w:rsidP="00273214">
            <w:pPr>
              <w:pStyle w:val="TAH"/>
            </w:pPr>
            <w:r w:rsidRPr="00A53DC8">
              <w:t>Reference</w:t>
            </w:r>
          </w:p>
        </w:tc>
      </w:tr>
      <w:tr w:rsidR="00565BFA" w:rsidRPr="00A53DC8" w:rsidTr="0027321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565BFA" w:rsidRPr="00A53DC8" w:rsidRDefault="00565BFA" w:rsidP="00273214">
            <w:pPr>
              <w:pStyle w:val="TAL"/>
              <w:rPr>
                <w:b/>
              </w:rPr>
            </w:pPr>
            <w:r w:rsidRPr="00A53DC8">
              <w:rPr>
                <w:b/>
              </w:rPr>
              <w:t>Require</w:t>
            </w:r>
          </w:p>
        </w:tc>
        <w:tc>
          <w:tcPr>
            <w:tcW w:w="878"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795"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p>
        </w:tc>
        <w:tc>
          <w:tcPr>
            <w:tcW w:w="749"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60" w:type="dxa"/>
            <w:tcBorders>
              <w:top w:val="single" w:sz="4" w:space="0" w:color="auto"/>
              <w:bottom w:val="single" w:sz="4" w:space="0" w:color="auto"/>
            </w:tcBorders>
          </w:tcPr>
          <w:p w:rsidR="00565BFA" w:rsidRPr="00A53DC8" w:rsidRDefault="00565BFA" w:rsidP="00273214">
            <w:pPr>
              <w:pStyle w:val="TAL"/>
            </w:pPr>
            <w:r w:rsidRPr="00A53DC8">
              <w:t>RFC 3261 [6]</w:t>
            </w:r>
          </w:p>
        </w:tc>
      </w:tr>
      <w:tr w:rsidR="00565BFA" w:rsidRPr="00A53DC8" w:rsidTr="0027321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single" w:sz="4" w:space="0" w:color="auto"/>
            </w:tcBorders>
            <w:shd w:val="clear" w:color="auto" w:fill="auto"/>
          </w:tcPr>
          <w:p w:rsidR="00565BFA" w:rsidRPr="00A53DC8" w:rsidRDefault="00565BFA" w:rsidP="00273214">
            <w:pPr>
              <w:pStyle w:val="TAL"/>
              <w:rPr>
                <w:bCs/>
              </w:rPr>
            </w:pPr>
            <w:r w:rsidRPr="00A53DC8">
              <w:rPr>
                <w:bCs/>
              </w:rPr>
              <w:tab/>
              <w:t>option-tag</w:t>
            </w:r>
          </w:p>
        </w:tc>
        <w:tc>
          <w:tcPr>
            <w:tcW w:w="878"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795"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r w:rsidRPr="00A53DC8">
              <w:rPr>
                <w:lang w:eastAsia="zh-CN"/>
              </w:rPr>
              <w:t>precondition</w:t>
            </w:r>
          </w:p>
        </w:tc>
        <w:tc>
          <w:tcPr>
            <w:tcW w:w="749"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60" w:type="dxa"/>
            <w:tcBorders>
              <w:top w:val="single" w:sz="4" w:space="0" w:color="auto"/>
              <w:bottom w:val="single" w:sz="4" w:space="0" w:color="auto"/>
            </w:tcBorders>
          </w:tcPr>
          <w:p w:rsidR="00565BFA" w:rsidRPr="00A53DC8" w:rsidRDefault="00565BFA" w:rsidP="00273214">
            <w:pPr>
              <w:pStyle w:val="TAL"/>
            </w:pPr>
          </w:p>
        </w:tc>
      </w:tr>
    </w:tbl>
    <w:p w:rsidR="00565BFA" w:rsidRPr="00A53DC8" w:rsidRDefault="00565BFA" w:rsidP="00565BFA"/>
    <w:p w:rsidR="00565BFA" w:rsidRPr="00A53DC8" w:rsidRDefault="00565BFA" w:rsidP="00565BFA">
      <w:pPr>
        <w:pStyle w:val="TH"/>
      </w:pPr>
      <w:r w:rsidRPr="00A53DC8">
        <w:t>Table 7.11.3.3-2: 420 Bad Extension for INVITE (step 10, table 7.11.3.2-1)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565BFA" w:rsidRPr="00A53DC8" w:rsidTr="00273214">
        <w:trPr>
          <w:jc w:val="center"/>
        </w:trPr>
        <w:tc>
          <w:tcPr>
            <w:tcW w:w="9639" w:type="dxa"/>
            <w:gridSpan w:val="5"/>
          </w:tcPr>
          <w:p w:rsidR="00565BFA" w:rsidRPr="00A53DC8" w:rsidRDefault="00565BFA" w:rsidP="00273214">
            <w:pPr>
              <w:pStyle w:val="TAL"/>
            </w:pPr>
            <w:r w:rsidRPr="00A53DC8">
              <w:t>Derivation Path: TS 34.229-1 [2], Table in subclause A.2.25</w:t>
            </w:r>
          </w:p>
        </w:tc>
      </w:tr>
      <w:tr w:rsidR="00565BFA" w:rsidRPr="00A53DC8" w:rsidTr="0027321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rsidR="00565BFA" w:rsidRPr="00A53DC8" w:rsidRDefault="00565BFA" w:rsidP="00273214">
            <w:pPr>
              <w:pStyle w:val="TAH"/>
            </w:pPr>
            <w:r w:rsidRPr="00A53DC8">
              <w:t>Header/param</w:t>
            </w:r>
          </w:p>
        </w:tc>
        <w:tc>
          <w:tcPr>
            <w:tcW w:w="872" w:type="dxa"/>
            <w:tcBorders>
              <w:bottom w:val="single" w:sz="4" w:space="0" w:color="auto"/>
            </w:tcBorders>
            <w:shd w:val="clear" w:color="auto" w:fill="auto"/>
          </w:tcPr>
          <w:p w:rsidR="00565BFA" w:rsidRPr="00A53DC8" w:rsidRDefault="00565BFA" w:rsidP="00273214">
            <w:pPr>
              <w:pStyle w:val="TAH"/>
            </w:pPr>
            <w:r w:rsidRPr="00A53DC8">
              <w:t>Cond</w:t>
            </w:r>
          </w:p>
        </w:tc>
        <w:tc>
          <w:tcPr>
            <w:tcW w:w="4691" w:type="dxa"/>
            <w:tcBorders>
              <w:bottom w:val="single" w:sz="4" w:space="0" w:color="auto"/>
            </w:tcBorders>
            <w:shd w:val="clear" w:color="auto" w:fill="auto"/>
          </w:tcPr>
          <w:p w:rsidR="00565BFA" w:rsidRPr="00A53DC8" w:rsidRDefault="00565BFA" w:rsidP="00273214">
            <w:pPr>
              <w:pStyle w:val="TAH"/>
            </w:pPr>
            <w:r w:rsidRPr="00A53DC8">
              <w:t>Value/remark</w:t>
            </w:r>
          </w:p>
        </w:tc>
        <w:tc>
          <w:tcPr>
            <w:tcW w:w="742" w:type="dxa"/>
            <w:tcBorders>
              <w:bottom w:val="single" w:sz="4" w:space="0" w:color="auto"/>
            </w:tcBorders>
            <w:shd w:val="clear" w:color="auto" w:fill="auto"/>
          </w:tcPr>
          <w:p w:rsidR="00565BFA" w:rsidRPr="00A53DC8" w:rsidRDefault="00565BFA" w:rsidP="00273214">
            <w:pPr>
              <w:pStyle w:val="TAH"/>
            </w:pPr>
            <w:r w:rsidRPr="00A53DC8">
              <w:t>Rel</w:t>
            </w:r>
          </w:p>
        </w:tc>
        <w:tc>
          <w:tcPr>
            <w:tcW w:w="1546" w:type="dxa"/>
            <w:tcBorders>
              <w:bottom w:val="single" w:sz="4" w:space="0" w:color="auto"/>
            </w:tcBorders>
          </w:tcPr>
          <w:p w:rsidR="00565BFA" w:rsidRPr="00A53DC8" w:rsidRDefault="00565BFA" w:rsidP="00273214">
            <w:pPr>
              <w:pStyle w:val="TAH"/>
            </w:pPr>
            <w:r w:rsidRPr="00A53DC8">
              <w:t>Reference</w:t>
            </w:r>
          </w:p>
        </w:tc>
      </w:tr>
      <w:tr w:rsidR="00565BFA" w:rsidRPr="00A53DC8"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565BFA" w:rsidRPr="00A53DC8" w:rsidRDefault="00565BFA" w:rsidP="00273214">
            <w:pPr>
              <w:pStyle w:val="TAL"/>
              <w:rPr>
                <w:b/>
              </w:rPr>
            </w:pPr>
            <w:r w:rsidRPr="00A53DC8">
              <w:rPr>
                <w:b/>
              </w:rPr>
              <w:t>Unsupported</w:t>
            </w:r>
          </w:p>
        </w:tc>
        <w:tc>
          <w:tcPr>
            <w:tcW w:w="87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691"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p>
        </w:tc>
        <w:tc>
          <w:tcPr>
            <w:tcW w:w="74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46" w:type="dxa"/>
            <w:tcBorders>
              <w:top w:val="single" w:sz="4" w:space="0" w:color="auto"/>
              <w:bottom w:val="single" w:sz="4" w:space="0" w:color="auto"/>
            </w:tcBorders>
          </w:tcPr>
          <w:p w:rsidR="00565BFA" w:rsidRPr="00A53DC8" w:rsidRDefault="00565BFA" w:rsidP="00273214">
            <w:pPr>
              <w:pStyle w:val="TAL"/>
            </w:pPr>
            <w:r w:rsidRPr="00A53DC8">
              <w:t>RFC 3261 [6]</w:t>
            </w:r>
          </w:p>
        </w:tc>
      </w:tr>
      <w:tr w:rsidR="00565BFA" w:rsidRPr="00A53DC8" w:rsidTr="0027321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rsidR="00565BFA" w:rsidRPr="00A53DC8" w:rsidRDefault="00565BFA" w:rsidP="00273214">
            <w:pPr>
              <w:pStyle w:val="TAL"/>
              <w:rPr>
                <w:bCs/>
              </w:rPr>
            </w:pPr>
            <w:r w:rsidRPr="00A53DC8">
              <w:rPr>
                <w:bCs/>
              </w:rPr>
              <w:tab/>
              <w:t>option-tag</w:t>
            </w:r>
          </w:p>
        </w:tc>
        <w:tc>
          <w:tcPr>
            <w:tcW w:w="87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4691" w:type="dxa"/>
            <w:tcBorders>
              <w:top w:val="single" w:sz="4" w:space="0" w:color="auto"/>
              <w:bottom w:val="single" w:sz="4" w:space="0" w:color="auto"/>
            </w:tcBorders>
            <w:shd w:val="clear" w:color="auto" w:fill="auto"/>
          </w:tcPr>
          <w:p w:rsidR="00565BFA" w:rsidRPr="00A53DC8" w:rsidRDefault="00565BFA" w:rsidP="00273214">
            <w:pPr>
              <w:pStyle w:val="TAL"/>
              <w:rPr>
                <w:lang w:eastAsia="zh-CN"/>
              </w:rPr>
            </w:pPr>
            <w:r w:rsidRPr="00A53DC8">
              <w:rPr>
                <w:lang w:eastAsia="zh-CN"/>
              </w:rPr>
              <w:t>precondition</w:t>
            </w:r>
          </w:p>
        </w:tc>
        <w:tc>
          <w:tcPr>
            <w:tcW w:w="742" w:type="dxa"/>
            <w:tcBorders>
              <w:top w:val="single" w:sz="4" w:space="0" w:color="auto"/>
              <w:bottom w:val="single" w:sz="4" w:space="0" w:color="auto"/>
            </w:tcBorders>
            <w:shd w:val="clear" w:color="auto" w:fill="auto"/>
          </w:tcPr>
          <w:p w:rsidR="00565BFA" w:rsidRPr="00A53DC8" w:rsidRDefault="00565BFA" w:rsidP="00273214">
            <w:pPr>
              <w:pStyle w:val="TAL"/>
            </w:pPr>
          </w:p>
        </w:tc>
        <w:tc>
          <w:tcPr>
            <w:tcW w:w="1546" w:type="dxa"/>
            <w:tcBorders>
              <w:top w:val="single" w:sz="4" w:space="0" w:color="auto"/>
              <w:bottom w:val="single" w:sz="4" w:space="0" w:color="auto"/>
            </w:tcBorders>
          </w:tcPr>
          <w:p w:rsidR="00565BFA" w:rsidRPr="00A53DC8" w:rsidRDefault="00565BFA" w:rsidP="00273214">
            <w:pPr>
              <w:pStyle w:val="TAL"/>
            </w:pPr>
          </w:p>
        </w:tc>
      </w:tr>
    </w:tbl>
    <w:p w:rsidR="00565BFA" w:rsidRPr="00A53DC8" w:rsidRDefault="00565BFA" w:rsidP="00565BFA"/>
    <w:p w:rsidR="00565BFA" w:rsidRPr="00A53DC8" w:rsidRDefault="006C5F1C" w:rsidP="00565BFA">
      <w:pPr>
        <w:pStyle w:val="Heading2"/>
        <w:rPr>
          <w:rFonts w:eastAsia="Wingdings"/>
        </w:rPr>
      </w:pPr>
      <w:bookmarkStart w:id="641" w:name="_Toc60916162"/>
      <w:r>
        <w:rPr>
          <w:rFonts w:eastAsia="Wingdings"/>
        </w:rPr>
        <w:br w:type="page"/>
      </w:r>
      <w:r w:rsidR="00565BFA" w:rsidRPr="00A53DC8">
        <w:rPr>
          <w:rFonts w:eastAsia="Wingdings"/>
        </w:rPr>
        <w:lastRenderedPageBreak/>
        <w:t>7.12</w:t>
      </w:r>
      <w:r w:rsidR="00565BFA" w:rsidRPr="00A53DC8">
        <w:rPr>
          <w:rFonts w:eastAsia="Wingdings"/>
        </w:rPr>
        <w:tab/>
        <w:t>MTSI MO Voice Call with preconditions at originating UE and without preconditions at terminating UE / 5GS</w:t>
      </w:r>
      <w:bookmarkEnd w:id="641"/>
    </w:p>
    <w:p w:rsidR="00565BFA" w:rsidRPr="00A53DC8" w:rsidRDefault="00565BFA" w:rsidP="00565BFA">
      <w:pPr>
        <w:pStyle w:val="Heading3"/>
        <w:rPr>
          <w:rFonts w:eastAsia="Wingdings"/>
        </w:rPr>
      </w:pPr>
      <w:bookmarkStart w:id="642" w:name="_Toc60916163"/>
      <w:r w:rsidRPr="00A53DC8">
        <w:rPr>
          <w:rFonts w:eastAsia="Wingdings"/>
        </w:rPr>
        <w:t>7.12.1</w:t>
      </w:r>
      <w:r w:rsidRPr="00A53DC8">
        <w:rPr>
          <w:rFonts w:eastAsia="Wingdings"/>
        </w:rPr>
        <w:tab/>
        <w:t>Test Purpose (TP)</w:t>
      </w:r>
      <w:bookmarkEnd w:id="642"/>
    </w:p>
    <w:p w:rsidR="00565BFA" w:rsidRPr="00A53DC8" w:rsidRDefault="00565BFA" w:rsidP="00565BFA">
      <w:pPr>
        <w:pStyle w:val="H6"/>
        <w:rPr>
          <w:rFonts w:eastAsia="MT Extra"/>
        </w:rPr>
      </w:pPr>
      <w:r w:rsidRPr="00A53DC8">
        <w:t>(1)</w:t>
      </w:r>
    </w:p>
    <w:p w:rsidR="00565BFA" w:rsidRPr="00A53DC8" w:rsidRDefault="00565BFA" w:rsidP="00565BFA">
      <w:pPr>
        <w:pStyle w:val="PL"/>
        <w:rPr>
          <w:noProof w:val="0"/>
        </w:rPr>
      </w:pPr>
      <w:r w:rsidRPr="00A53DC8">
        <w:rPr>
          <w:b/>
          <w:noProof w:val="0"/>
        </w:rPr>
        <w:t>with</w:t>
      </w:r>
      <w:r w:rsidRPr="00A53DC8">
        <w:rPr>
          <w:noProof w:val="0"/>
        </w:rPr>
        <w:t xml:space="preserve"> { UE being registered to IMS and configured to use preconditions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is being made to </w:t>
      </w:r>
      <w:r w:rsidR="00A53DC8" w:rsidRPr="00A53DC8">
        <w:rPr>
          <w:noProof w:val="0"/>
        </w:rPr>
        <w:t>initiate</w:t>
      </w:r>
      <w:r w:rsidRPr="00A53DC8">
        <w:rPr>
          <w:noProof w:val="0"/>
        </w:rPr>
        <w:t xml:space="preserve"> a voice call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INVITE for voice call with preconditions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6"/>
      </w:pPr>
      <w:r w:rsidRPr="00A53DC8">
        <w:t>(2)</w:t>
      </w:r>
    </w:p>
    <w:p w:rsidR="00565BFA" w:rsidRPr="00A53DC8" w:rsidRDefault="00565BFA" w:rsidP="00565BFA">
      <w:pPr>
        <w:pStyle w:val="PL"/>
        <w:rPr>
          <w:noProof w:val="0"/>
        </w:rPr>
      </w:pPr>
      <w:r w:rsidRPr="00A53DC8">
        <w:rPr>
          <w:b/>
          <w:noProof w:val="0"/>
        </w:rPr>
        <w:t>with</w:t>
      </w:r>
      <w:r w:rsidRPr="00A53DC8">
        <w:rPr>
          <w:noProof w:val="0"/>
        </w:rPr>
        <w:t xml:space="preserve"> { UE having sent INVITE with </w:t>
      </w:r>
      <w:r w:rsidR="00A53DC8" w:rsidRPr="00A53DC8">
        <w:rPr>
          <w:noProof w:val="0"/>
        </w:rPr>
        <w:t>preconditions</w:t>
      </w:r>
      <w:r w:rsidRPr="00A53DC8">
        <w:rPr>
          <w:noProof w:val="0"/>
        </w:rPr>
        <w:t xml:space="preserve">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183 Session Progress without preconditions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PRACK for 183 Session Progress }</w:t>
      </w:r>
    </w:p>
    <w:p w:rsidR="00565BFA" w:rsidRPr="00A53DC8" w:rsidRDefault="00565BFA" w:rsidP="00565BFA">
      <w:pPr>
        <w:pStyle w:val="PL"/>
        <w:tabs>
          <w:tab w:val="clear" w:pos="384"/>
        </w:tabs>
        <w:rPr>
          <w:noProof w:val="0"/>
        </w:rPr>
      </w:pPr>
      <w:r w:rsidRPr="00A53DC8">
        <w:rPr>
          <w:noProof w:val="0"/>
        </w:rPr>
        <w:t xml:space="preserve">            }</w:t>
      </w:r>
    </w:p>
    <w:p w:rsidR="00565BFA" w:rsidRPr="00A53DC8" w:rsidRDefault="00565BFA" w:rsidP="00565BFA">
      <w:pPr>
        <w:pStyle w:val="PL"/>
        <w:tabs>
          <w:tab w:val="clear" w:pos="384"/>
        </w:tabs>
        <w:rPr>
          <w:noProof w:val="0"/>
        </w:rPr>
      </w:pPr>
    </w:p>
    <w:p w:rsidR="00565BFA" w:rsidRPr="00A53DC8" w:rsidRDefault="00565BFA" w:rsidP="00565BFA">
      <w:pPr>
        <w:pStyle w:val="H6"/>
      </w:pPr>
      <w:r w:rsidRPr="00A53DC8">
        <w:t>(3)</w:t>
      </w:r>
    </w:p>
    <w:p w:rsidR="00565BFA" w:rsidRPr="00A53DC8" w:rsidRDefault="00565BFA" w:rsidP="00565BFA">
      <w:pPr>
        <w:pStyle w:val="PL"/>
        <w:rPr>
          <w:noProof w:val="0"/>
        </w:rPr>
      </w:pPr>
      <w:r w:rsidRPr="00A53DC8">
        <w:rPr>
          <w:b/>
          <w:noProof w:val="0"/>
        </w:rPr>
        <w:t>with</w:t>
      </w:r>
      <w:r w:rsidRPr="00A53DC8">
        <w:rPr>
          <w:noProof w:val="0"/>
        </w:rPr>
        <w:t xml:space="preserve"> { UE having sent PRACK }</w:t>
      </w:r>
    </w:p>
    <w:p w:rsidR="00565BFA" w:rsidRPr="00A53DC8" w:rsidRDefault="00565BFA" w:rsidP="00565BFA">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5BFA" w:rsidRPr="00A53DC8" w:rsidRDefault="00565BFA" w:rsidP="00565BFA">
      <w:pPr>
        <w:pStyle w:val="PL"/>
        <w:rPr>
          <w:noProof w:val="0"/>
        </w:rPr>
      </w:pPr>
      <w:r w:rsidRPr="00A53DC8">
        <w:rPr>
          <w:noProof w:val="0"/>
        </w:rPr>
        <w:t xml:space="preserve">  </w:t>
      </w:r>
      <w:r w:rsidRPr="00A53DC8">
        <w:rPr>
          <w:b/>
          <w:noProof w:val="0"/>
        </w:rPr>
        <w:t>when</w:t>
      </w:r>
      <w:r w:rsidRPr="00A53DC8">
        <w:rPr>
          <w:noProof w:val="0"/>
        </w:rPr>
        <w:t xml:space="preserve"> { UE receives 200 OK for PRACK followed by 180 Ringing followed by 200 OK for INVITE }</w:t>
      </w:r>
    </w:p>
    <w:p w:rsidR="00565BFA" w:rsidRPr="00A53DC8" w:rsidRDefault="00565BFA" w:rsidP="00565BFA">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565BFA" w:rsidRPr="00A53DC8" w:rsidRDefault="00565BFA" w:rsidP="00565BFA">
      <w:pPr>
        <w:pStyle w:val="PL"/>
        <w:rPr>
          <w:noProof w:val="0"/>
        </w:rPr>
      </w:pPr>
      <w:r w:rsidRPr="00A53DC8">
        <w:rPr>
          <w:noProof w:val="0"/>
        </w:rPr>
        <w:t xml:space="preserve">            }</w:t>
      </w:r>
    </w:p>
    <w:p w:rsidR="00565BFA" w:rsidRPr="00A53DC8" w:rsidRDefault="00565BFA" w:rsidP="00565BFA">
      <w:pPr>
        <w:pStyle w:val="PL"/>
        <w:rPr>
          <w:noProof w:val="0"/>
        </w:rPr>
      </w:pPr>
    </w:p>
    <w:p w:rsidR="00565BFA" w:rsidRPr="00A53DC8" w:rsidRDefault="00565BFA" w:rsidP="00565BFA">
      <w:pPr>
        <w:pStyle w:val="Heading3"/>
        <w:rPr>
          <w:rFonts w:eastAsia="Wingdings"/>
        </w:rPr>
      </w:pPr>
      <w:bookmarkStart w:id="643" w:name="_Toc60916164"/>
      <w:r w:rsidRPr="00A53DC8">
        <w:rPr>
          <w:rFonts w:eastAsia="Wingdings"/>
        </w:rPr>
        <w:t>7.12.2</w:t>
      </w:r>
      <w:r w:rsidRPr="00A53DC8">
        <w:rPr>
          <w:rFonts w:eastAsia="Wingdings"/>
        </w:rPr>
        <w:tab/>
        <w:t>Conformance Requirements</w:t>
      </w:r>
      <w:bookmarkEnd w:id="643"/>
    </w:p>
    <w:p w:rsidR="00565BFA" w:rsidRPr="00A53DC8" w:rsidRDefault="00565BFA" w:rsidP="00565BFA">
      <w:pPr>
        <w:rPr>
          <w:rFonts w:eastAsia="MT Extra"/>
        </w:rPr>
      </w:pPr>
      <w:r w:rsidRPr="00A53DC8">
        <w:t>[TS 24.229, clause 5.1.3.1]:</w:t>
      </w:r>
    </w:p>
    <w:p w:rsidR="00565BFA" w:rsidRPr="00A53DC8" w:rsidRDefault="00565BFA" w:rsidP="00565BFA">
      <w:r w:rsidRPr="00A53DC8">
        <w:t>During the session initiation, if the originating UE indicated the support for the precondition mechanism in the initial INVITE request and:</w:t>
      </w:r>
    </w:p>
    <w:p w:rsidR="00565BFA" w:rsidRPr="00A53DC8" w:rsidRDefault="00565BFA" w:rsidP="00565BFA">
      <w:pPr>
        <w:ind w:left="568" w:hanging="284"/>
      </w:pPr>
      <w:r w:rsidRPr="00A53DC8">
        <w:t>a)</w:t>
      </w:r>
      <w:r w:rsidRPr="00A53DC8">
        <w:tab/>
        <w:t>the received response with an SDP body includes a Require header field with "precondition" option-tag, the originating UE shall include a Require header field with the "precondition" option-tag:</w:t>
      </w:r>
    </w:p>
    <w:p w:rsidR="00565BFA" w:rsidRPr="00A53DC8" w:rsidRDefault="00565BFA" w:rsidP="00565BFA">
      <w:pPr>
        <w:ind w:left="851" w:hanging="284"/>
      </w:pPr>
      <w:r w:rsidRPr="00A53DC8">
        <w:t>-</w:t>
      </w:r>
      <w:r w:rsidRPr="00A53DC8">
        <w:tab/>
        <w:t>in subsequent requests that include an SDP body, that the originating UE sends in the same dialog as the response is received from; and</w:t>
      </w:r>
    </w:p>
    <w:p w:rsidR="00565BFA" w:rsidRPr="00A53DC8" w:rsidRDefault="00565BFA" w:rsidP="00565BFA">
      <w:pPr>
        <w:ind w:left="851" w:hanging="284"/>
      </w:pPr>
      <w:r w:rsidRPr="00A53DC8">
        <w:t>-</w:t>
      </w:r>
      <w:r w:rsidRPr="00A53DC8">
        <w:tab/>
        <w:t>in responses with an SDP body to subsequent requests that include an SDP body and include "precondition" option-tag in Supported header field or Require header field received in-dialog; or</w:t>
      </w:r>
    </w:p>
    <w:p w:rsidR="00565BFA" w:rsidRPr="00A53DC8" w:rsidRDefault="00565BFA" w:rsidP="00565BFA">
      <w:pPr>
        <w:ind w:left="568" w:hanging="284"/>
      </w:pPr>
      <w:r w:rsidRPr="00A53DC8">
        <w:t>b)</w:t>
      </w:r>
      <w:r w:rsidRPr="00A53DC8">
        <w:tab/>
        <w:t xml:space="preserve">the received response with an SDP body does not include the "precondition" option-tag in the Require header field, </w:t>
      </w:r>
    </w:p>
    <w:p w:rsidR="00565BFA" w:rsidRPr="00A53DC8" w:rsidRDefault="00565BFA" w:rsidP="00565BFA">
      <w:pPr>
        <w:ind w:left="851" w:hanging="284"/>
      </w:pPr>
      <w:r w:rsidRPr="00A53DC8">
        <w:t>-</w:t>
      </w:r>
      <w:r w:rsidRPr="00A53DC8">
        <w:tab/>
        <w:t xml:space="preserve">in subsequent requests that include an SDP body, the originating UE shall not include a Require or Supported header field with "precondition" option-tag in the same dialog; </w:t>
      </w:r>
    </w:p>
    <w:p w:rsidR="00565BFA" w:rsidRPr="00A53DC8" w:rsidRDefault="00565BFA" w:rsidP="00565BFA">
      <w:pPr>
        <w:ind w:left="851" w:hanging="284"/>
      </w:pPr>
      <w:r w:rsidRPr="00A53DC8">
        <w:t>-</w:t>
      </w:r>
      <w:r w:rsidRPr="00A53DC8">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565BFA" w:rsidRPr="00A53DC8" w:rsidRDefault="00565BFA" w:rsidP="00A53DC8">
      <w:pPr>
        <w:ind w:left="851" w:hanging="284"/>
      </w:pPr>
      <w:r w:rsidRPr="00A53DC8">
        <w:t>-</w:t>
      </w:r>
      <w:r w:rsidRPr="00A53DC8">
        <w:tab/>
        <w:t>in responses with an SDP body to subsequent requests with an SDP body and with "precondition" option-tag in the Require or Supported header field, the originating UE shall include a Require header field with "precondition" option-tag in the same dialog.</w:t>
      </w:r>
    </w:p>
    <w:p w:rsidR="00565BFA" w:rsidRPr="00A53DC8" w:rsidRDefault="00565BFA" w:rsidP="00565BFA">
      <w:pPr>
        <w:pStyle w:val="Heading3"/>
        <w:rPr>
          <w:rFonts w:eastAsia="Wingdings"/>
          <w:lang w:eastAsia="en-US"/>
        </w:rPr>
      </w:pPr>
      <w:bookmarkStart w:id="644" w:name="_Toc60916165"/>
      <w:r w:rsidRPr="00A53DC8">
        <w:rPr>
          <w:rFonts w:eastAsia="Wingdings"/>
        </w:rPr>
        <w:lastRenderedPageBreak/>
        <w:t>7.12.3</w:t>
      </w:r>
      <w:r w:rsidRPr="00A53DC8">
        <w:rPr>
          <w:rFonts w:eastAsia="Wingdings"/>
        </w:rPr>
        <w:tab/>
        <w:t>Test description</w:t>
      </w:r>
      <w:bookmarkEnd w:id="644"/>
    </w:p>
    <w:p w:rsidR="00565BFA" w:rsidRPr="00A53DC8" w:rsidRDefault="00565BFA" w:rsidP="00565BFA">
      <w:pPr>
        <w:pStyle w:val="Heading4"/>
        <w:rPr>
          <w:rFonts w:eastAsia="MT Extra"/>
        </w:rPr>
      </w:pPr>
      <w:bookmarkStart w:id="645" w:name="_Toc60916166"/>
      <w:r w:rsidRPr="00A53DC8">
        <w:rPr>
          <w:rFonts w:eastAsia="MT Extra"/>
        </w:rPr>
        <w:t>7.12.3.1</w:t>
      </w:r>
      <w:r w:rsidRPr="00A53DC8">
        <w:rPr>
          <w:rFonts w:eastAsia="MT Extra"/>
        </w:rPr>
        <w:tab/>
        <w:t>Pre-test conditions</w:t>
      </w:r>
      <w:bookmarkEnd w:id="645"/>
    </w:p>
    <w:p w:rsidR="00565BFA" w:rsidRPr="00A53DC8" w:rsidRDefault="00565BFA" w:rsidP="00565BFA">
      <w:pPr>
        <w:pStyle w:val="H6"/>
        <w:rPr>
          <w:rFonts w:eastAsia="MT Extra" w:cs="Tahoma"/>
        </w:rPr>
      </w:pPr>
      <w:r w:rsidRPr="00A53DC8">
        <w:rPr>
          <w:rFonts w:cs="Tahoma"/>
        </w:rPr>
        <w:t>System Simulator:</w:t>
      </w:r>
    </w:p>
    <w:p w:rsidR="00565BFA" w:rsidRPr="00A53DC8" w:rsidRDefault="00565BFA" w:rsidP="00565BFA">
      <w:pPr>
        <w:pStyle w:val="B10"/>
        <w:rPr>
          <w:rFonts w:cs="MS LineDraw"/>
          <w:lang w:eastAsia="sv-SE"/>
        </w:rPr>
      </w:pPr>
      <w:r w:rsidRPr="00A53DC8">
        <w:t>-</w:t>
      </w:r>
      <w:r w:rsidRPr="00A53DC8">
        <w:tab/>
        <w:t>1 NR Cell connected to 5GC, default parameters.</w:t>
      </w:r>
    </w:p>
    <w:p w:rsidR="00565BFA" w:rsidRPr="00A53DC8" w:rsidRDefault="00565BFA" w:rsidP="00565BFA">
      <w:pPr>
        <w:pStyle w:val="H6"/>
        <w:rPr>
          <w:lang w:eastAsia="en-US"/>
        </w:rPr>
      </w:pPr>
      <w:r w:rsidRPr="00A53DC8">
        <w:t>UE:</w:t>
      </w:r>
    </w:p>
    <w:p w:rsidR="00565BFA" w:rsidRPr="00A53DC8" w:rsidRDefault="00565BFA" w:rsidP="00565BFA">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565BFA" w:rsidRPr="00A53DC8" w:rsidRDefault="00565BFA" w:rsidP="00565BFA">
      <w:pPr>
        <w:pStyle w:val="B10"/>
        <w:rPr>
          <w:snapToGrid w:val="0"/>
        </w:rPr>
      </w:pPr>
      <w:r w:rsidRPr="00A53DC8">
        <w:t>-</w:t>
      </w:r>
      <w:r w:rsidRPr="00A53DC8">
        <w:tab/>
        <w:t xml:space="preserve">The </w:t>
      </w:r>
      <w:r w:rsidRPr="00A53DC8">
        <w:rPr>
          <w:snapToGrid w:val="0"/>
        </w:rPr>
        <w:t>UE is configured to register for IMS after switch on.</w:t>
      </w:r>
    </w:p>
    <w:p w:rsidR="00565BFA" w:rsidRPr="00A53DC8" w:rsidRDefault="00565BFA" w:rsidP="00565BFA">
      <w:pPr>
        <w:pStyle w:val="H6"/>
        <w:rPr>
          <w:rFonts w:cs="Tahoma"/>
        </w:rPr>
      </w:pPr>
      <w:r w:rsidRPr="00A53DC8">
        <w:rPr>
          <w:rFonts w:cs="Tahoma"/>
        </w:rPr>
        <w:t>Preamble:</w:t>
      </w:r>
    </w:p>
    <w:p w:rsidR="00565BFA" w:rsidRPr="00A53DC8" w:rsidRDefault="00565BFA" w:rsidP="00565BFA">
      <w:pPr>
        <w:rPr>
          <w:rFonts w:cs="MS LineDraw"/>
          <w:snapToGrid w:val="0"/>
        </w:rPr>
      </w:pPr>
      <w:r w:rsidRPr="00A53DC8">
        <w:t>-</w:t>
      </w:r>
      <w:r w:rsidRPr="00A53DC8">
        <w:tab/>
      </w:r>
      <w:r w:rsidRPr="00A53DC8">
        <w:rPr>
          <w:snapToGrid w:val="0"/>
        </w:rPr>
        <w:t>UE is in state 1N-A and registered to IMS</w:t>
      </w:r>
    </w:p>
    <w:p w:rsidR="00565BFA" w:rsidRPr="00A53DC8" w:rsidRDefault="00565BFA" w:rsidP="00565BFA">
      <w:pPr>
        <w:pStyle w:val="Heading4"/>
        <w:rPr>
          <w:rFonts w:eastAsia="MT Extra"/>
          <w:snapToGrid w:val="0"/>
        </w:rPr>
      </w:pPr>
      <w:bookmarkStart w:id="646" w:name="_Toc60916167"/>
      <w:r w:rsidRPr="00A53DC8">
        <w:rPr>
          <w:rFonts w:eastAsia="MT Extra"/>
        </w:rPr>
        <w:t>7.12.3.2</w:t>
      </w:r>
      <w:r w:rsidRPr="00A53DC8">
        <w:rPr>
          <w:rFonts w:eastAsia="MT Extra"/>
        </w:rPr>
        <w:tab/>
      </w:r>
      <w:r w:rsidRPr="00A53DC8">
        <w:rPr>
          <w:rFonts w:eastAsia="MT Extra"/>
          <w:snapToGrid w:val="0"/>
        </w:rPr>
        <w:t>Test procedure sequence</w:t>
      </w:r>
      <w:bookmarkEnd w:id="646"/>
    </w:p>
    <w:p w:rsidR="00565BFA" w:rsidRPr="00A53DC8" w:rsidRDefault="00565BFA" w:rsidP="00565BFA">
      <w:pPr>
        <w:pStyle w:val="TH"/>
        <w:rPr>
          <w:rFonts w:eastAsia="MT Extra" w:cs="Tahoma"/>
        </w:rPr>
      </w:pPr>
      <w:r w:rsidRPr="00A53DC8">
        <w:rPr>
          <w:rFonts w:cs="Tahoma"/>
        </w:rPr>
        <w:t>Table 7.12.3.2-1: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565BFA" w:rsidRPr="00A53DC8" w:rsidTr="00565BFA">
        <w:trPr>
          <w:jc w:val="center"/>
        </w:trPr>
        <w:tc>
          <w:tcPr>
            <w:tcW w:w="567" w:type="dxa"/>
            <w:tcBorders>
              <w:top w:val="single" w:sz="4" w:space="0" w:color="auto"/>
              <w:left w:val="single" w:sz="4" w:space="0" w:color="auto"/>
              <w:bottom w:val="nil"/>
              <w:right w:val="single" w:sz="4" w:space="0" w:color="auto"/>
            </w:tcBorders>
            <w:hideMark/>
          </w:tcPr>
          <w:p w:rsidR="00565BFA" w:rsidRPr="00A53DC8" w:rsidRDefault="00565BFA">
            <w:pPr>
              <w:pStyle w:val="TAH"/>
              <w:ind w:left="400" w:hanging="400"/>
              <w:rPr>
                <w:rFonts w:cs="MS LineDraw"/>
              </w:rPr>
            </w:pPr>
            <w:r w:rsidRPr="00A53DC8">
              <w:t>St</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ind w:left="400" w:hanging="400"/>
            </w:pPr>
            <w:r w:rsidRPr="00A53DC8">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565BFA" w:rsidRPr="00A53DC8" w:rsidRDefault="00565BFA">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65BFA" w:rsidRPr="00A53DC8" w:rsidRDefault="00565BFA">
            <w:pPr>
              <w:pStyle w:val="TAH"/>
            </w:pPr>
            <w:r w:rsidRPr="00A53DC8">
              <w:t>Verdict</w:t>
            </w:r>
          </w:p>
        </w:tc>
      </w:tr>
      <w:tr w:rsidR="00565BFA" w:rsidRPr="00A53DC8" w:rsidTr="00565BFA">
        <w:trPr>
          <w:jc w:val="center"/>
        </w:trPr>
        <w:tc>
          <w:tcPr>
            <w:tcW w:w="567" w:type="dxa"/>
            <w:tcBorders>
              <w:top w:val="nil"/>
              <w:left w:val="single" w:sz="4" w:space="0" w:color="auto"/>
              <w:bottom w:val="single" w:sz="4" w:space="0" w:color="auto"/>
              <w:right w:val="single" w:sz="4" w:space="0" w:color="auto"/>
            </w:tcBorders>
          </w:tcPr>
          <w:p w:rsidR="00565BFA" w:rsidRPr="00A53DC8" w:rsidRDefault="00565BFA">
            <w:pPr>
              <w:pStyle w:val="TAH"/>
            </w:pPr>
          </w:p>
        </w:tc>
        <w:tc>
          <w:tcPr>
            <w:tcW w:w="3969" w:type="dxa"/>
            <w:tcBorders>
              <w:top w:val="single" w:sz="4" w:space="0" w:color="auto"/>
              <w:left w:val="single" w:sz="4" w:space="0" w:color="auto"/>
              <w:bottom w:val="single" w:sz="4" w:space="0" w:color="auto"/>
              <w:right w:val="single" w:sz="4" w:space="0" w:color="auto"/>
            </w:tcBorders>
          </w:tcPr>
          <w:p w:rsidR="00565BFA" w:rsidRPr="00A53DC8" w:rsidRDefault="00565BFA">
            <w:pPr>
              <w:pStyle w:val="TAH"/>
            </w:pP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pPr>
            <w:r w:rsidRPr="00A53DC8">
              <w:t>U - S</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H"/>
            </w:pPr>
            <w:r w:rsidRPr="00A53DC8">
              <w:t>Message</w:t>
            </w:r>
          </w:p>
        </w:tc>
        <w:tc>
          <w:tcPr>
            <w:tcW w:w="567" w:type="dxa"/>
            <w:tcBorders>
              <w:top w:val="nil"/>
              <w:left w:val="single" w:sz="4" w:space="0" w:color="auto"/>
              <w:bottom w:val="single" w:sz="4" w:space="0" w:color="auto"/>
              <w:right w:val="single" w:sz="4" w:space="0" w:color="auto"/>
            </w:tcBorders>
          </w:tcPr>
          <w:p w:rsidR="00565BFA" w:rsidRPr="00A53DC8" w:rsidRDefault="00565BFA">
            <w:pPr>
              <w:pStyle w:val="TAH"/>
            </w:pPr>
          </w:p>
        </w:tc>
        <w:tc>
          <w:tcPr>
            <w:tcW w:w="850" w:type="dxa"/>
            <w:tcBorders>
              <w:top w:val="nil"/>
              <w:left w:val="single" w:sz="4" w:space="0" w:color="auto"/>
              <w:bottom w:val="single" w:sz="4" w:space="0" w:color="auto"/>
              <w:right w:val="single" w:sz="4" w:space="0" w:color="auto"/>
            </w:tcBorders>
          </w:tcPr>
          <w:p w:rsidR="00565BFA" w:rsidRPr="00A53DC8" w:rsidRDefault="00565BFA">
            <w:pPr>
              <w:pStyle w:val="TAH"/>
            </w:pP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1</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3</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1 of Annex A.4.1 happens</w:t>
            </w:r>
          </w:p>
          <w:p w:rsidR="00565BFA" w:rsidRPr="00A53DC8" w:rsidRDefault="00565BFA">
            <w:pPr>
              <w:pStyle w:val="TAL"/>
            </w:pPr>
            <w:r w:rsidRPr="00A53DC8">
              <w:t>(Check: does the UE send INVITE for voice call with preconditions?)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INVITE</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1</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P</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4</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2 of Annex A.4.1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100 Trying</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5</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3 of Annex A.4.2 happens</w:t>
            </w:r>
          </w:p>
          <w:p w:rsidR="00565BFA" w:rsidRPr="00A53DC8" w:rsidRDefault="00565BFA">
            <w:pPr>
              <w:pStyle w:val="TAL"/>
            </w:pPr>
            <w:r w:rsidRPr="00A53DC8">
              <w:t xml:space="preserve">(Note: the SS sends </w:t>
            </w:r>
            <w:r w:rsidRPr="00A53DC8">
              <w:rPr>
                <w:rFonts w:eastAsia="Wingdings"/>
              </w:rPr>
              <w:t>183 Session Progress without attributes for preconditions in the SDP body.</w:t>
            </w:r>
            <w:r w:rsidRPr="00A53DC8">
              <w:t>)</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183 Session Progress</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6</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pPr>
            <w:r w:rsidRPr="00A53DC8">
              <w:t>Step 4 of Annex A.4.2 happens</w:t>
            </w:r>
          </w:p>
          <w:p w:rsidR="00565BFA" w:rsidRPr="00A53DC8" w:rsidRDefault="00565BFA">
            <w:pPr>
              <w:pStyle w:val="TAL"/>
            </w:pPr>
            <w:r w:rsidRPr="00A53DC8">
              <w:t>(Check: does the UE send PRACK?)</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PRACK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t>2</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P</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5 of Annex A.4.2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6 of Annex A.4.2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180 Ringing</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9</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7 of Annex A.4.2 happens</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&lt;--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200 OK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rPr>
                <w:lang w:eastAsia="zh-CN"/>
              </w:rPr>
              <w:t>-</w:t>
            </w:r>
          </w:p>
        </w:tc>
      </w:tr>
      <w:tr w:rsidR="00565BFA" w:rsidRPr="00A53DC8" w:rsidTr="00565BFA">
        <w:trPr>
          <w:jc w:val="center"/>
        </w:trPr>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lang w:eastAsia="en-US"/>
              </w:rPr>
            </w:pPr>
            <w:r w:rsidRPr="00A53DC8">
              <w:t>Step 8 of Annex A.4.2 happens</w:t>
            </w:r>
          </w:p>
          <w:p w:rsidR="00565BFA" w:rsidRPr="00A53DC8" w:rsidRDefault="00565BFA">
            <w:pPr>
              <w:pStyle w:val="TAL"/>
            </w:pPr>
            <w:r w:rsidRPr="00A53DC8">
              <w:t>(Check: does the UE send ACK?)</w:t>
            </w:r>
          </w:p>
        </w:tc>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pPr>
            <w:r w:rsidRPr="00A53DC8">
              <w:t>--&gt;</w:t>
            </w:r>
          </w:p>
        </w:tc>
        <w:tc>
          <w:tcPr>
            <w:tcW w:w="288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L"/>
              <w:rPr>
                <w:rFonts w:eastAsia="Wingdings"/>
              </w:rPr>
            </w:pPr>
            <w:r w:rsidRPr="00A53DC8">
              <w:rPr>
                <w:rFonts w:eastAsia="Wingdings"/>
              </w:rPr>
              <w:t>ACK</w:t>
            </w:r>
          </w:p>
        </w:tc>
        <w:tc>
          <w:tcPr>
            <w:tcW w:w="567"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rFonts w:eastAsia="MT Extra"/>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565BFA" w:rsidRPr="00A53DC8" w:rsidRDefault="00565BFA">
            <w:pPr>
              <w:pStyle w:val="TAC"/>
              <w:rPr>
                <w:lang w:eastAsia="zh-CN"/>
              </w:rPr>
            </w:pPr>
            <w:r w:rsidRPr="00A53DC8">
              <w:rPr>
                <w:lang w:eastAsia="zh-CN"/>
              </w:rPr>
              <w:t>P</w:t>
            </w:r>
          </w:p>
        </w:tc>
      </w:tr>
    </w:tbl>
    <w:p w:rsidR="00565BFA" w:rsidRPr="00A53DC8" w:rsidRDefault="00565BFA" w:rsidP="00565BFA">
      <w:pPr>
        <w:rPr>
          <w:rFonts w:ascii="MS LineDraw" w:hAnsi="MS LineDraw" w:cs="MS LineDraw"/>
          <w:lang w:eastAsia="en-US"/>
        </w:rPr>
      </w:pPr>
    </w:p>
    <w:p w:rsidR="00565BFA" w:rsidRPr="00A53DC8" w:rsidRDefault="00565BFA" w:rsidP="00565BFA">
      <w:pPr>
        <w:pStyle w:val="Heading4"/>
        <w:rPr>
          <w:rFonts w:eastAsia="MT Extra"/>
        </w:rPr>
      </w:pPr>
      <w:bookmarkStart w:id="647" w:name="_Toc60916168"/>
      <w:r w:rsidRPr="00A53DC8">
        <w:rPr>
          <w:rFonts w:eastAsia="MT Extra"/>
        </w:rPr>
        <w:t>7.12.3.3</w:t>
      </w:r>
      <w:r w:rsidRPr="00A53DC8">
        <w:rPr>
          <w:rFonts w:eastAsia="MT Extra"/>
        </w:rPr>
        <w:tab/>
        <w:t>Specific message contents</w:t>
      </w:r>
      <w:bookmarkEnd w:id="647"/>
    </w:p>
    <w:p w:rsidR="00565BFA" w:rsidRPr="00A53DC8" w:rsidRDefault="00565BFA" w:rsidP="00565BFA">
      <w:pPr>
        <w:rPr>
          <w:rFonts w:eastAsia="MT Extra"/>
        </w:rPr>
      </w:pPr>
      <w:r w:rsidRPr="00A53DC8">
        <w:t>None as fully described in Annex A.4.1 and A.4.2.</w:t>
      </w:r>
    </w:p>
    <w:p w:rsidR="00180124" w:rsidRPr="00A53DC8" w:rsidRDefault="00180124" w:rsidP="0031641D">
      <w:pPr>
        <w:pStyle w:val="Heading1"/>
        <w:rPr>
          <w:rFonts w:eastAsia="MS Gothic"/>
          <w:sz w:val="32"/>
        </w:rPr>
      </w:pPr>
      <w:bookmarkStart w:id="648" w:name="_Toc60916169"/>
      <w:r w:rsidRPr="00A53DC8">
        <w:rPr>
          <w:lang w:eastAsia="zh-CN"/>
        </w:rPr>
        <w:t>8</w:t>
      </w:r>
      <w:r w:rsidRPr="00A53DC8">
        <w:rPr>
          <w:lang w:eastAsia="zh-CN"/>
        </w:rPr>
        <w:tab/>
        <w:t>Supplementary Services</w:t>
      </w:r>
      <w:bookmarkEnd w:id="612"/>
      <w:bookmarkEnd w:id="613"/>
      <w:bookmarkEnd w:id="648"/>
    </w:p>
    <w:p w:rsidR="00180124" w:rsidRPr="00A53DC8" w:rsidRDefault="00180124" w:rsidP="00180124">
      <w:pPr>
        <w:pStyle w:val="Heading2"/>
        <w:rPr>
          <w:rFonts w:eastAsia="MS Gothic"/>
        </w:rPr>
      </w:pPr>
      <w:bookmarkStart w:id="649" w:name="_Toc51948458"/>
      <w:bookmarkStart w:id="650" w:name="_Toc52162531"/>
      <w:bookmarkStart w:id="651" w:name="_Toc60916170"/>
      <w:r w:rsidRPr="00A53DC8">
        <w:rPr>
          <w:rFonts w:eastAsia="MS Gothic"/>
        </w:rPr>
        <w:t>8.1</w:t>
      </w:r>
      <w:r w:rsidRPr="00A53DC8">
        <w:rPr>
          <w:rFonts w:eastAsia="MS Gothic"/>
        </w:rPr>
        <w:tab/>
        <w:t>Originating Identification Presentation / Configuration / 5GS</w:t>
      </w:r>
      <w:bookmarkEnd w:id="649"/>
      <w:bookmarkEnd w:id="650"/>
      <w:bookmarkEnd w:id="651"/>
    </w:p>
    <w:p w:rsidR="00180124" w:rsidRPr="00A53DC8" w:rsidRDefault="00180124" w:rsidP="0031641D">
      <w:pPr>
        <w:pStyle w:val="Heading3"/>
        <w:rPr>
          <w:rFonts w:eastAsia="MS Gothic"/>
        </w:rPr>
      </w:pPr>
      <w:bookmarkStart w:id="652" w:name="_Toc42001060"/>
      <w:bookmarkStart w:id="653" w:name="_Toc51948459"/>
      <w:bookmarkStart w:id="654" w:name="_Toc52162532"/>
      <w:bookmarkStart w:id="655" w:name="_Toc60916171"/>
      <w:r w:rsidRPr="00A53DC8">
        <w:rPr>
          <w:rFonts w:eastAsia="MS Gothic"/>
        </w:rPr>
        <w:t>8.1.1</w:t>
      </w:r>
      <w:r w:rsidRPr="00A53DC8">
        <w:rPr>
          <w:rFonts w:eastAsia="MS Gothic"/>
        </w:rPr>
        <w:tab/>
        <w:t xml:space="preserve">Test </w:t>
      </w:r>
      <w:r w:rsidRPr="00A53DC8">
        <w:t>Purpose</w:t>
      </w:r>
      <w:r w:rsidRPr="00A53DC8">
        <w:rPr>
          <w:rFonts w:eastAsia="MS Gothic"/>
        </w:rPr>
        <w:t xml:space="preserve"> (TP)</w:t>
      </w:r>
      <w:bookmarkEnd w:id="652"/>
      <w:bookmarkEnd w:id="653"/>
      <w:bookmarkEnd w:id="654"/>
      <w:bookmarkEnd w:id="655"/>
    </w:p>
    <w:p w:rsidR="00180124" w:rsidRPr="00A53DC8" w:rsidRDefault="00180124" w:rsidP="00180124">
      <w:pPr>
        <w:pStyle w:val="H6"/>
      </w:pPr>
      <w:r w:rsidRPr="00A53DC8">
        <w:t>(1)</w:t>
      </w:r>
    </w:p>
    <w:p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being registered to IMS }</w:t>
      </w:r>
    </w:p>
    <w:p w:rsidR="00180124" w:rsidRPr="00A53DC8" w:rsidRDefault="00180124" w:rsidP="00180124">
      <w:pPr>
        <w:pStyle w:val="PL"/>
        <w:rPr>
          <w:noProof w:val="0"/>
        </w:rPr>
      </w:pPr>
      <w:r w:rsidRPr="00A53DC8">
        <w:rPr>
          <w:b/>
          <w:noProof w:val="0"/>
        </w:rPr>
        <w:lastRenderedPageBreak/>
        <w:t>ensure that</w:t>
      </w:r>
      <w:r w:rsidRPr="00A53DC8">
        <w:rPr>
          <w:noProof w:val="0"/>
        </w:rPr>
        <w:t xml:space="preserve"> {</w:t>
      </w:r>
    </w:p>
    <w:p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is made to activate OIP </w:t>
      </w:r>
      <w:r w:rsidRPr="00A53DC8">
        <w:rPr>
          <w:noProof w:val="0"/>
        </w:rPr>
        <w:t>}</w:t>
      </w:r>
    </w:p>
    <w:p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GBA </w:t>
      </w:r>
      <w:r w:rsidRPr="00A53DC8">
        <w:rPr>
          <w:noProof w:val="0"/>
        </w:rPr>
        <w:t>}</w:t>
      </w:r>
    </w:p>
    <w:p w:rsidR="00180124" w:rsidRPr="00A53DC8" w:rsidRDefault="00180124" w:rsidP="00180124">
      <w:pPr>
        <w:pStyle w:val="PL"/>
        <w:rPr>
          <w:noProof w:val="0"/>
        </w:rPr>
      </w:pPr>
      <w:r w:rsidRPr="00A53DC8">
        <w:rPr>
          <w:noProof w:val="0"/>
        </w:rPr>
        <w:t xml:space="preserve">            }</w:t>
      </w:r>
    </w:p>
    <w:p w:rsidR="0031641D" w:rsidRPr="00A53DC8" w:rsidRDefault="0031641D" w:rsidP="00180124">
      <w:pPr>
        <w:pStyle w:val="PL"/>
        <w:rPr>
          <w:noProof w:val="0"/>
        </w:rPr>
      </w:pPr>
    </w:p>
    <w:p w:rsidR="00180124" w:rsidRPr="00A53DC8" w:rsidRDefault="00180124" w:rsidP="00180124">
      <w:pPr>
        <w:pStyle w:val="H6"/>
      </w:pPr>
      <w:r w:rsidRPr="00A53DC8">
        <w:t>(2)</w:t>
      </w:r>
    </w:p>
    <w:p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having started authentication using GBA }</w:t>
      </w:r>
    </w:p>
    <w:p w:rsidR="00180124" w:rsidRPr="00A53DC8" w:rsidRDefault="00180124" w:rsidP="00180124">
      <w:pPr>
        <w:pStyle w:val="PL"/>
        <w:rPr>
          <w:noProof w:val="0"/>
        </w:rPr>
      </w:pPr>
      <w:r w:rsidRPr="00A53DC8">
        <w:rPr>
          <w:b/>
          <w:noProof w:val="0"/>
        </w:rPr>
        <w:t>ensure that</w:t>
      </w:r>
      <w:r w:rsidRPr="00A53DC8">
        <w:rPr>
          <w:noProof w:val="0"/>
        </w:rPr>
        <w:t xml:space="preserve"> {</w:t>
      </w:r>
    </w:p>
    <w:p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w:t>
      </w:r>
      <w:r w:rsidRPr="00A53DC8">
        <w:rPr>
          <w:noProof w:val="0"/>
          <w:snapToGrid w:val="0"/>
        </w:rPr>
        <w:t xml:space="preserve">receives 200 OK concluding the authentication </w:t>
      </w:r>
      <w:r w:rsidRPr="00A53DC8">
        <w:rPr>
          <w:noProof w:val="0"/>
        </w:rPr>
        <w:t>}</w:t>
      </w:r>
    </w:p>
    <w:p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UE sends HTTP request to activate OIP }</w:t>
      </w:r>
    </w:p>
    <w:p w:rsidR="00180124" w:rsidRPr="00A53DC8" w:rsidRDefault="00180124" w:rsidP="00180124">
      <w:pPr>
        <w:pStyle w:val="PL"/>
        <w:rPr>
          <w:noProof w:val="0"/>
        </w:rPr>
      </w:pPr>
      <w:r w:rsidRPr="00A53DC8">
        <w:rPr>
          <w:noProof w:val="0"/>
        </w:rPr>
        <w:t xml:space="preserve">            }</w:t>
      </w:r>
    </w:p>
    <w:p w:rsidR="0031641D" w:rsidRPr="00A53DC8" w:rsidRDefault="0031641D" w:rsidP="00180124">
      <w:pPr>
        <w:pStyle w:val="PL"/>
        <w:rPr>
          <w:noProof w:val="0"/>
        </w:rPr>
      </w:pPr>
    </w:p>
    <w:p w:rsidR="00180124" w:rsidRPr="00A53DC8" w:rsidRDefault="00180124" w:rsidP="00180124">
      <w:pPr>
        <w:pStyle w:val="H6"/>
      </w:pPr>
      <w:r w:rsidRPr="00A53DC8">
        <w:t>(3)</w:t>
      </w:r>
    </w:p>
    <w:p w:rsidR="00180124" w:rsidRPr="00A53DC8" w:rsidRDefault="00180124" w:rsidP="00180124">
      <w:pPr>
        <w:pStyle w:val="PL"/>
        <w:rPr>
          <w:rFonts w:eastAsia="Malgun Gothic"/>
          <w:b/>
          <w:noProof w:val="0"/>
        </w:rPr>
      </w:pPr>
      <w:r w:rsidRPr="00A53DC8">
        <w:rPr>
          <w:b/>
          <w:noProof w:val="0"/>
        </w:rPr>
        <w:t>with</w:t>
      </w:r>
      <w:r w:rsidRPr="00A53DC8">
        <w:rPr>
          <w:noProof w:val="0"/>
        </w:rPr>
        <w:t xml:space="preserve"> { UE having concluded activation of OIP }</w:t>
      </w:r>
    </w:p>
    <w:p w:rsidR="00180124" w:rsidRPr="00A53DC8" w:rsidRDefault="00180124" w:rsidP="00180124">
      <w:pPr>
        <w:pStyle w:val="PL"/>
        <w:rPr>
          <w:noProof w:val="0"/>
        </w:rPr>
      </w:pPr>
      <w:r w:rsidRPr="00A53DC8">
        <w:rPr>
          <w:b/>
          <w:noProof w:val="0"/>
        </w:rPr>
        <w:t>ensure that</w:t>
      </w:r>
      <w:r w:rsidRPr="00A53DC8">
        <w:rPr>
          <w:noProof w:val="0"/>
        </w:rPr>
        <w:t xml:space="preserve"> {</w:t>
      </w:r>
    </w:p>
    <w:p w:rsidR="00180124" w:rsidRPr="00A53DC8" w:rsidRDefault="00180124" w:rsidP="00180124">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de-activate OIP</w:t>
      </w:r>
      <w:r w:rsidRPr="00A53DC8">
        <w:rPr>
          <w:noProof w:val="0"/>
        </w:rPr>
        <w:t xml:space="preserve"> }</w:t>
      </w:r>
    </w:p>
    <w:p w:rsidR="00180124" w:rsidRPr="00A53DC8" w:rsidRDefault="00180124" w:rsidP="00180124">
      <w:pPr>
        <w:pStyle w:val="PL"/>
        <w:rPr>
          <w:noProof w:val="0"/>
        </w:rPr>
      </w:pPr>
      <w:r w:rsidRPr="00A53DC8">
        <w:rPr>
          <w:noProof w:val="0"/>
        </w:rPr>
        <w:t xml:space="preserve">   </w:t>
      </w:r>
      <w:r w:rsidRPr="00A53DC8">
        <w:rPr>
          <w:b/>
          <w:noProof w:val="0"/>
        </w:rPr>
        <w:t>then</w:t>
      </w:r>
      <w:r w:rsidRPr="00A53DC8">
        <w:rPr>
          <w:noProof w:val="0"/>
        </w:rPr>
        <w:t xml:space="preserve"> { UE </w:t>
      </w:r>
      <w:r w:rsidRPr="00A53DC8">
        <w:rPr>
          <w:noProof w:val="0"/>
          <w:snapToGrid w:val="0"/>
        </w:rPr>
        <w:t xml:space="preserve">sends HTTP request to de-activate OIP </w:t>
      </w:r>
      <w:r w:rsidRPr="00A53DC8">
        <w:rPr>
          <w:noProof w:val="0"/>
        </w:rPr>
        <w:t>}</w:t>
      </w:r>
    </w:p>
    <w:p w:rsidR="00180124" w:rsidRPr="00A53DC8" w:rsidRDefault="00180124" w:rsidP="00180124">
      <w:pPr>
        <w:pStyle w:val="PL"/>
        <w:rPr>
          <w:noProof w:val="0"/>
        </w:rPr>
      </w:pPr>
      <w:r w:rsidRPr="00A53DC8">
        <w:rPr>
          <w:noProof w:val="0"/>
        </w:rPr>
        <w:t xml:space="preserve">            }</w:t>
      </w:r>
    </w:p>
    <w:p w:rsidR="0031641D" w:rsidRPr="00A53DC8" w:rsidRDefault="0031641D" w:rsidP="00180124">
      <w:pPr>
        <w:pStyle w:val="PL"/>
        <w:rPr>
          <w:noProof w:val="0"/>
        </w:rPr>
      </w:pPr>
    </w:p>
    <w:p w:rsidR="00180124" w:rsidRPr="00A53DC8" w:rsidRDefault="00180124" w:rsidP="0031641D">
      <w:pPr>
        <w:pStyle w:val="Heading3"/>
        <w:rPr>
          <w:rFonts w:eastAsia="MS Gothic"/>
        </w:rPr>
      </w:pPr>
      <w:bookmarkStart w:id="656" w:name="_Toc42001061"/>
      <w:bookmarkStart w:id="657" w:name="_Toc51948460"/>
      <w:bookmarkStart w:id="658" w:name="_Toc52162533"/>
      <w:bookmarkStart w:id="659" w:name="_Toc60916172"/>
      <w:r w:rsidRPr="00A53DC8">
        <w:rPr>
          <w:rFonts w:eastAsia="MS Gothic"/>
        </w:rPr>
        <w:t>8.1.2</w:t>
      </w:r>
      <w:r w:rsidRPr="00A53DC8">
        <w:rPr>
          <w:rFonts w:eastAsia="MS Gothic"/>
        </w:rPr>
        <w:tab/>
        <w:t>Conformance Requirements</w:t>
      </w:r>
      <w:bookmarkEnd w:id="656"/>
      <w:bookmarkEnd w:id="657"/>
      <w:bookmarkEnd w:id="658"/>
      <w:bookmarkEnd w:id="659"/>
    </w:p>
    <w:p w:rsidR="00180124" w:rsidRPr="00A53DC8" w:rsidRDefault="00180124" w:rsidP="00180124">
      <w:r w:rsidRPr="00A53DC8">
        <w:t>Generic requirements for Originating Identification Presentation can be found from TS 34.229-1 Annexes F.1 and F.2.</w:t>
      </w:r>
    </w:p>
    <w:p w:rsidR="00180124" w:rsidRPr="00A53DC8" w:rsidRDefault="00180124" w:rsidP="00180124">
      <w:r w:rsidRPr="00A53DC8">
        <w:t>[TS 24.607, clause 4.2.1]:</w:t>
      </w:r>
    </w:p>
    <w:p w:rsidR="00180124" w:rsidRPr="00A53DC8" w:rsidRDefault="00180124" w:rsidP="00180124">
      <w:r w:rsidRPr="00A53DC8">
        <w:t>The OIP service provides the terminating user with the possibility of receiving trusted (i.e. network provided) identity information in order to identify the originating user.</w:t>
      </w:r>
    </w:p>
    <w:p w:rsidR="00180124" w:rsidRPr="00A53DC8" w:rsidRDefault="00180124" w:rsidP="00180124">
      <w:r w:rsidRPr="00A53DC8">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rsidR="00180124" w:rsidRPr="00A53DC8" w:rsidRDefault="00180124" w:rsidP="00180124">
      <w:r w:rsidRPr="00A53DC8">
        <w:t>[TS 24.607 clause 4.10.1]:</w:t>
      </w:r>
    </w:p>
    <w:p w:rsidR="00180124" w:rsidRPr="00A53DC8" w:rsidRDefault="00180124" w:rsidP="00180124">
      <w:pPr>
        <w:keepNext/>
        <w:keepLines/>
      </w:pPr>
      <w:r w:rsidRPr="00A53DC8">
        <w:t>The OIP service can be activated/deactivated using the active attribute of the &lt;originating</w:t>
      </w:r>
      <w:r w:rsidRPr="00A53DC8">
        <w:noBreakHyphen/>
        <w:t>identity</w:t>
      </w:r>
      <w:r w:rsidRPr="00A53DC8">
        <w:noBreakHyphen/>
        <w:t>presentation&gt; service element.</w:t>
      </w:r>
    </w:p>
    <w:p w:rsidR="00180124" w:rsidRPr="00A53DC8" w:rsidRDefault="00180124" w:rsidP="00180124">
      <w:r w:rsidRPr="00A53DC8">
        <w:t>[TS 24.109 clause 4.2]:</w:t>
      </w:r>
    </w:p>
    <w:p w:rsidR="00180124" w:rsidRPr="00A53DC8" w:rsidRDefault="00180124" w:rsidP="00180124">
      <w:r w:rsidRPr="00A53DC8">
        <w:t>The UE shall initiate the bootstrapping procedure when:</w:t>
      </w:r>
    </w:p>
    <w:p w:rsidR="00180124" w:rsidRPr="00A53DC8" w:rsidRDefault="00180124" w:rsidP="0031641D">
      <w:pPr>
        <w:pStyle w:val="B10"/>
      </w:pPr>
      <w:r w:rsidRPr="00A53DC8">
        <w:t>a)</w:t>
      </w:r>
      <w:r w:rsidRPr="00A53DC8">
        <w:tab/>
        <w:t>the UE wants to interact with a NAF and bootstrapping is required;</w:t>
      </w:r>
    </w:p>
    <w:p w:rsidR="00180124" w:rsidRPr="00A53DC8" w:rsidRDefault="00180124" w:rsidP="0031641D">
      <w:pPr>
        <w:pStyle w:val="B10"/>
      </w:pPr>
      <w:r w:rsidRPr="00A53DC8">
        <w:t>b)</w:t>
      </w:r>
      <w:r w:rsidRPr="00A53DC8">
        <w:tab/>
        <w:t>a NAF has requested bootstrapping required indication as described in subclause 5.2.4 or bootstrapping renegotiation indication as described in subclause 5.2.5; or</w:t>
      </w:r>
    </w:p>
    <w:p w:rsidR="00180124" w:rsidRPr="00A53DC8" w:rsidRDefault="00180124" w:rsidP="0031641D">
      <w:pPr>
        <w:pStyle w:val="B10"/>
      </w:pPr>
      <w:r w:rsidRPr="00A53DC8">
        <w:t>c)</w:t>
      </w:r>
      <w:r w:rsidRPr="00A53DC8">
        <w:tab/>
        <w:t>the lifetime of the key has expired in the UE if one or more applications are using that key.</w:t>
      </w:r>
    </w:p>
    <w:p w:rsidR="00180124" w:rsidRPr="00A53DC8" w:rsidRDefault="00180124" w:rsidP="00180124">
      <w:r w:rsidRPr="00A53DC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180124" w:rsidRPr="00A53DC8" w:rsidRDefault="00180124" w:rsidP="00180124">
      <w:r w:rsidRPr="00A53DC8">
        <w:t>Bootstrapping procedure shall be based on HTTP Digest AKA as described in 3GPP TS 33.220 [1] and in RFC 3310 [6] with the modifications described below.</w:t>
      </w:r>
    </w:p>
    <w:p w:rsidR="00180124" w:rsidRPr="00A53DC8" w:rsidRDefault="00180124" w:rsidP="00180124">
      <w:r w:rsidRPr="00A53DC8">
        <w:t>The BSF address is derived from the IMPI or IMSI according to 3GPP TS 23.003 [7].</w:t>
      </w:r>
    </w:p>
    <w:p w:rsidR="00180124" w:rsidRPr="00A53DC8" w:rsidRDefault="00180124" w:rsidP="00180124">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180124" w:rsidRPr="00A53DC8" w:rsidRDefault="00180124" w:rsidP="00180124">
      <w:r w:rsidRPr="00A53DC8">
        <w:lastRenderedPageBreak/>
        <w:t>A BSF shall indicate to the UE that it supports the use of TMPI as defined in 3GPP 33.220 [1] by including a "product" token in the "Server" header field (cf. RFC 2616 [14]) that is set to a static string "3gpp-gba-tmpi" in HTTP responses sent to the UE.</w:t>
      </w:r>
    </w:p>
    <w:p w:rsidR="00180124" w:rsidRPr="00A53DC8" w:rsidRDefault="00180124" w:rsidP="00180124">
      <w:r w:rsidRPr="00A53DC8">
        <w:t>In the bootstrapping procedure, Authorization, WWW-Authenticate, and Authentication-Info HTTP headers shall be used as described in RFC 3310 [6] with following exceptions:</w:t>
      </w:r>
    </w:p>
    <w:p w:rsidR="00180124" w:rsidRPr="00A53DC8" w:rsidRDefault="00180124" w:rsidP="0031641D">
      <w:pPr>
        <w:pStyle w:val="B10"/>
      </w:pPr>
      <w:r w:rsidRPr="00A53DC8">
        <w:t>a)</w:t>
      </w:r>
      <w:r w:rsidRPr="00A53DC8">
        <w:tab/>
        <w:t>the "realm" parameter shall contain the network name where the username is authenticated;</w:t>
      </w:r>
    </w:p>
    <w:p w:rsidR="00180124" w:rsidRPr="00A53DC8" w:rsidRDefault="00180124" w:rsidP="0031641D">
      <w:pPr>
        <w:pStyle w:val="B10"/>
      </w:pPr>
      <w:r w:rsidRPr="00A53DC8">
        <w:t>b)</w:t>
      </w:r>
      <w:r w:rsidRPr="00A53DC8">
        <w:tab/>
        <w:t>the quality of protection ("qop") parameter shall be "auth-int"; and</w:t>
      </w:r>
    </w:p>
    <w:p w:rsidR="00180124" w:rsidRPr="00A53DC8" w:rsidRDefault="00180124" w:rsidP="0031641D">
      <w:pPr>
        <w:pStyle w:val="B10"/>
      </w:pPr>
      <w:r w:rsidRPr="00A53DC8">
        <w:t>c)</w:t>
      </w:r>
      <w:r w:rsidRPr="00A53DC8">
        <w:tab/>
        <w:t>the "username" parameter shall contain user's private identity (IMPI).</w:t>
      </w:r>
    </w:p>
    <w:p w:rsidR="00180124" w:rsidRPr="00A53DC8" w:rsidRDefault="00180124" w:rsidP="0031641D">
      <w:pPr>
        <w:pStyle w:val="NO"/>
      </w:pPr>
      <w:r w:rsidRPr="00A53DC8">
        <w:t>NOTE:</w:t>
      </w:r>
      <w:r w:rsidRPr="00A53DC8">
        <w:tab/>
        <w:t>If the UE does not have an ISIM application with an IMPI, the IMPI will be constructed from IMSI, according to 3GPP TS 23.003 [7].</w:t>
      </w:r>
    </w:p>
    <w:p w:rsidR="00180124" w:rsidRPr="00A53DC8" w:rsidRDefault="00180124" w:rsidP="00180124">
      <w:r w:rsidRPr="00A53DC8">
        <w:t>In addition to RFC 3310 [6], the following apply:</w:t>
      </w:r>
    </w:p>
    <w:p w:rsidR="00180124" w:rsidRPr="00A53DC8" w:rsidRDefault="00180124" w:rsidP="0031641D">
      <w:pPr>
        <w:pStyle w:val="B10"/>
      </w:pPr>
      <w:r w:rsidRPr="00A53DC8">
        <w:t>a)</w:t>
      </w:r>
      <w:r w:rsidRPr="00A53DC8">
        <w:tab/>
        <w:t>In the initial request from the UE to the BSF, the UE shall include Authorization header with following parameters:</w:t>
      </w:r>
    </w:p>
    <w:p w:rsidR="00180124" w:rsidRPr="00A53DC8" w:rsidRDefault="00180124" w:rsidP="0031641D">
      <w:pPr>
        <w:pStyle w:val="B2"/>
      </w:pPr>
      <w:r w:rsidRPr="00A53DC8">
        <w:t>-</w:t>
      </w:r>
      <w:r w:rsidRPr="00A53DC8">
        <w:tab/>
        <w:t xml:space="preserve">the username directive, set to </w:t>
      </w:r>
    </w:p>
    <w:p w:rsidR="00180124" w:rsidRPr="00A53DC8" w:rsidRDefault="00180124" w:rsidP="0031641D">
      <w:pPr>
        <w:pStyle w:val="B3"/>
      </w:pPr>
      <w:r w:rsidRPr="00A53DC8">
        <w:t>1)</w:t>
      </w:r>
      <w:r w:rsidRPr="00A53DC8">
        <w:tab/>
        <w:t>the value of the TMPI if one has been associated with the private user identity as described in 3GPP 33.220 [1]; or</w:t>
      </w:r>
    </w:p>
    <w:p w:rsidR="00180124" w:rsidRPr="00A53DC8" w:rsidRDefault="00180124" w:rsidP="0031641D">
      <w:pPr>
        <w:pStyle w:val="B3"/>
      </w:pPr>
      <w:r w:rsidRPr="00A53DC8">
        <w:t>2)</w:t>
      </w:r>
      <w:r w:rsidRPr="00A53DC8">
        <w:tab/>
        <w:t>the value of the private user identity;</w:t>
      </w:r>
    </w:p>
    <w:p w:rsidR="00180124" w:rsidRPr="00A53DC8" w:rsidRDefault="00180124" w:rsidP="0031641D">
      <w:pPr>
        <w:pStyle w:val="B2"/>
      </w:pPr>
      <w:r w:rsidRPr="00A53DC8">
        <w:t>-</w:t>
      </w:r>
      <w:r w:rsidRPr="00A53DC8">
        <w:tab/>
        <w:t>the realm directive, set to the BSF address derived from the IMPI or IMSI according to 3GPP TS 23.003 [7];</w:t>
      </w:r>
    </w:p>
    <w:p w:rsidR="00180124" w:rsidRPr="00A53DC8" w:rsidRDefault="00180124" w:rsidP="0031641D">
      <w:pPr>
        <w:pStyle w:val="B2"/>
      </w:pPr>
      <w:r w:rsidRPr="00A53DC8">
        <w:t>-</w:t>
      </w:r>
      <w:r w:rsidRPr="00A53DC8">
        <w:tab/>
        <w:t>the uri directive, set to either absoluteURL "http://&lt;BSF address&gt;/" or abs_path "/", and which one is used is specified in RFC 2617 [9];</w:t>
      </w:r>
    </w:p>
    <w:p w:rsidR="00180124" w:rsidRPr="00A53DC8" w:rsidRDefault="00180124" w:rsidP="0031641D">
      <w:pPr>
        <w:pStyle w:val="B2"/>
      </w:pPr>
      <w:r w:rsidRPr="00A53DC8">
        <w:t>-</w:t>
      </w:r>
      <w:r w:rsidRPr="00A53DC8">
        <w:tab/>
        <w:t>the nonce directive, set to an empty value; and</w:t>
      </w:r>
    </w:p>
    <w:p w:rsidR="00180124" w:rsidRPr="00A53DC8" w:rsidDel="00F97C75" w:rsidRDefault="00180124" w:rsidP="0031641D">
      <w:pPr>
        <w:pStyle w:val="B2"/>
      </w:pPr>
      <w:r w:rsidRPr="00A53DC8">
        <w:t>-</w:t>
      </w:r>
      <w:r w:rsidRPr="00A53DC8">
        <w:tab/>
        <w:t>the response directive, set to an empty value;</w:t>
      </w:r>
    </w:p>
    <w:p w:rsidR="00180124" w:rsidRPr="00A53DC8" w:rsidRDefault="00180124" w:rsidP="0031641D">
      <w:pPr>
        <w:pStyle w:val="B10"/>
      </w:pPr>
      <w:r w:rsidRPr="00A53DC8">
        <w:t>b)</w:t>
      </w:r>
      <w:r w:rsidRPr="00A53DC8">
        <w:tab/>
        <w:t>In the challenge response from the BSF to the UE, the BSF shall include parameters to WWW-Authenticate header as specified in RFC 3310 [6] with following clarifications:</w:t>
      </w:r>
    </w:p>
    <w:p w:rsidR="00180124" w:rsidRPr="00A53DC8" w:rsidRDefault="00180124" w:rsidP="0031641D">
      <w:pPr>
        <w:pStyle w:val="B2"/>
      </w:pPr>
      <w:r w:rsidRPr="00A53DC8">
        <w:t>-</w:t>
      </w:r>
      <w:r w:rsidRPr="00A53DC8">
        <w:tab/>
        <w:t>the realm directive, set to the BSF address derived from the IMPI or IMSI according to 3GPP TS 23.003 [7];</w:t>
      </w:r>
    </w:p>
    <w:p w:rsidR="00180124" w:rsidRPr="00A53DC8" w:rsidRDefault="00180124" w:rsidP="0031641D">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180124" w:rsidRPr="00A53DC8" w:rsidRDefault="00180124" w:rsidP="0031641D">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180124" w:rsidRPr="00A53DC8" w:rsidRDefault="00180124" w:rsidP="0031641D">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180124" w:rsidRPr="00A53DC8" w:rsidRDefault="00180124" w:rsidP="00180124">
      <w:r w:rsidRPr="00A53DC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180124" w:rsidRPr="00A53DC8" w:rsidRDefault="00180124" w:rsidP="00180124">
      <w:r w:rsidRPr="00A53DC8">
        <w:t>An example flow of successful bootstrapping procedure can be found in clause A.3.</w:t>
      </w:r>
    </w:p>
    <w:p w:rsidR="00180124" w:rsidRPr="00A53DC8" w:rsidRDefault="00180124" w:rsidP="0031641D">
      <w:pPr>
        <w:pStyle w:val="Heading3"/>
        <w:rPr>
          <w:rFonts w:eastAsia="MS Gothic"/>
        </w:rPr>
      </w:pPr>
      <w:bookmarkStart w:id="660" w:name="_Toc42001062"/>
      <w:bookmarkStart w:id="661" w:name="_Toc51948461"/>
      <w:bookmarkStart w:id="662" w:name="_Toc52162534"/>
      <w:bookmarkStart w:id="663" w:name="_Toc60916173"/>
      <w:r w:rsidRPr="00A53DC8">
        <w:rPr>
          <w:rFonts w:eastAsia="MS Gothic"/>
        </w:rPr>
        <w:lastRenderedPageBreak/>
        <w:t>8.1.3</w:t>
      </w:r>
      <w:r w:rsidRPr="00A53DC8">
        <w:rPr>
          <w:rFonts w:eastAsia="MS Gothic"/>
        </w:rPr>
        <w:tab/>
        <w:t>Test description</w:t>
      </w:r>
      <w:bookmarkEnd w:id="660"/>
      <w:bookmarkEnd w:id="661"/>
      <w:bookmarkEnd w:id="662"/>
      <w:bookmarkEnd w:id="663"/>
    </w:p>
    <w:p w:rsidR="00180124" w:rsidRPr="00A53DC8" w:rsidRDefault="00180124" w:rsidP="0031641D">
      <w:pPr>
        <w:pStyle w:val="Heading4"/>
      </w:pPr>
      <w:bookmarkStart w:id="664" w:name="_Toc51948462"/>
      <w:bookmarkStart w:id="665" w:name="_Toc52162535"/>
      <w:bookmarkStart w:id="666" w:name="_Toc60916174"/>
      <w:r w:rsidRPr="00A53DC8">
        <w:t>8.1.3.1</w:t>
      </w:r>
      <w:r w:rsidRPr="00A53DC8">
        <w:tab/>
        <w:t>Pre-test conditions</w:t>
      </w:r>
      <w:bookmarkEnd w:id="664"/>
      <w:bookmarkEnd w:id="665"/>
      <w:bookmarkEnd w:id="666"/>
    </w:p>
    <w:p w:rsidR="00180124" w:rsidRPr="00A53DC8" w:rsidRDefault="00180124" w:rsidP="0031641D">
      <w:pPr>
        <w:pStyle w:val="H6"/>
      </w:pPr>
      <w:r w:rsidRPr="00A53DC8">
        <w:t>System Simulator:</w:t>
      </w:r>
    </w:p>
    <w:p w:rsidR="00180124" w:rsidRPr="00A53DC8" w:rsidRDefault="00180124" w:rsidP="0031641D">
      <w:pPr>
        <w:pStyle w:val="B10"/>
      </w:pPr>
      <w:r w:rsidRPr="00A53DC8">
        <w:t>-</w:t>
      </w:r>
      <w:r w:rsidRPr="00A53DC8">
        <w:tab/>
        <w:t>SS is configured with shared secret key of IMS AKA algorithm, related to the IMS private user identity (IMPI) configured on the UICC card equipped into the UE.</w:t>
      </w:r>
    </w:p>
    <w:p w:rsidR="00180124" w:rsidRPr="00A53DC8" w:rsidRDefault="00180124" w:rsidP="0031641D">
      <w:pPr>
        <w:pStyle w:val="B10"/>
      </w:pPr>
      <w:r w:rsidRPr="00A53DC8">
        <w:t>-</w:t>
      </w:r>
      <w:r w:rsidRPr="00A53DC8">
        <w:tab/>
        <w:t>SS is listening to SIP default port 5060 for both UDP and TCP protocols.</w:t>
      </w:r>
    </w:p>
    <w:p w:rsidR="00180124" w:rsidRPr="00A53DC8" w:rsidRDefault="00180124" w:rsidP="0031641D">
      <w:pPr>
        <w:pStyle w:val="B10"/>
      </w:pPr>
      <w:r w:rsidRPr="00A53DC8">
        <w:t>-</w:t>
      </w:r>
      <w:r w:rsidR="0031641D" w:rsidRPr="00A53DC8">
        <w:tab/>
      </w:r>
      <w:r w:rsidRPr="00A53DC8">
        <w:t>At the SS, a HTTP Server is established at port 80 to simulate the XCAP server</w:t>
      </w:r>
    </w:p>
    <w:p w:rsidR="00180124" w:rsidRPr="00A53DC8" w:rsidRDefault="00180124" w:rsidP="0031641D">
      <w:pPr>
        <w:pStyle w:val="B10"/>
      </w:pPr>
      <w:r w:rsidRPr="00A53DC8">
        <w:t>-</w:t>
      </w:r>
      <w:r w:rsidRPr="00A53DC8">
        <w:tab/>
        <w:t>1 NR Cell</w:t>
      </w:r>
    </w:p>
    <w:p w:rsidR="00180124" w:rsidRPr="00A53DC8" w:rsidRDefault="00180124" w:rsidP="0031641D">
      <w:pPr>
        <w:pStyle w:val="H6"/>
      </w:pPr>
      <w:r w:rsidRPr="00A53DC8">
        <w:t>UE:</w:t>
      </w:r>
    </w:p>
    <w:p w:rsidR="00180124" w:rsidRPr="00A53DC8" w:rsidRDefault="00180124" w:rsidP="0031641D">
      <w:pPr>
        <w:pStyle w:val="B10"/>
        <w:rPr>
          <w:snapToGrid w:val="0"/>
        </w:rPr>
      </w:pPr>
      <w:r w:rsidRPr="00A53DC8">
        <w:t>-</w:t>
      </w:r>
      <w:r w:rsidRPr="00A53DC8">
        <w:tab/>
        <w:t xml:space="preserve">The </w:t>
      </w:r>
      <w:r w:rsidRPr="00A53DC8">
        <w:rPr>
          <w:snapToGrid w:val="0"/>
        </w:rPr>
        <w:t>UE contains either ISIM and USIM applications or only USIM application on UICC.</w:t>
      </w:r>
    </w:p>
    <w:p w:rsidR="00180124" w:rsidRPr="00A53DC8" w:rsidRDefault="00180124" w:rsidP="0031641D">
      <w:pPr>
        <w:pStyle w:val="B10"/>
      </w:pPr>
      <w:r w:rsidRPr="00A53DC8">
        <w:t>-</w:t>
      </w:r>
      <w:r w:rsidRPr="00A53DC8">
        <w:tab/>
      </w:r>
      <w:bookmarkStart w:id="667" w:name="_Hlk40685949"/>
      <w:r w:rsidRPr="00A53DC8">
        <w:rPr>
          <w:snapToGrid w:val="0"/>
        </w:rPr>
        <w:t xml:space="preserve">UE is configured with the name of the </w:t>
      </w:r>
      <w:r w:rsidRPr="00A53DC8">
        <w:t>XCAP root directory on the XCAP server and the user's directory name.</w:t>
      </w:r>
    </w:p>
    <w:p w:rsidR="00180124" w:rsidRPr="00A53DC8" w:rsidRDefault="00180124" w:rsidP="0031641D">
      <w:pPr>
        <w:pStyle w:val="B10"/>
      </w:pPr>
      <w:r w:rsidRPr="00A53DC8">
        <w:t>-</w:t>
      </w:r>
      <w:r w:rsidRPr="00A53DC8">
        <w:tab/>
      </w:r>
      <w:bookmarkEnd w:id="667"/>
      <w:r w:rsidRPr="00A53DC8">
        <w:t>UE has activated an IPCAN bearer with SS.</w:t>
      </w:r>
    </w:p>
    <w:p w:rsidR="00180124" w:rsidRPr="00A53DC8" w:rsidRDefault="00180124" w:rsidP="0031641D">
      <w:pPr>
        <w:pStyle w:val="H6"/>
      </w:pPr>
      <w:r w:rsidRPr="00A53DC8">
        <w:t>Preamble:</w:t>
      </w:r>
    </w:p>
    <w:p w:rsidR="00180124" w:rsidRPr="00A53DC8" w:rsidRDefault="00180124" w:rsidP="00180124">
      <w:pPr>
        <w:pStyle w:val="B10"/>
      </w:pPr>
      <w:r w:rsidRPr="00A53DC8">
        <w:t>-</w:t>
      </w:r>
      <w:r w:rsidRPr="00A53DC8">
        <w:tab/>
        <w:t>The UE is in test state 1N-A (TS 38.508-1) and registered to IMS.</w:t>
      </w:r>
    </w:p>
    <w:p w:rsidR="00180124" w:rsidRPr="00A53DC8" w:rsidRDefault="00180124" w:rsidP="0031641D">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180124" w:rsidRPr="00A53DC8" w:rsidRDefault="00180124" w:rsidP="0031641D">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180124" w:rsidRPr="00A53DC8" w:rsidRDefault="00180124" w:rsidP="0031641D">
      <w:pPr>
        <w:pStyle w:val="Heading4"/>
        <w:rPr>
          <w:snapToGrid w:val="0"/>
        </w:rPr>
      </w:pPr>
      <w:bookmarkStart w:id="668" w:name="_Toc51948463"/>
      <w:bookmarkStart w:id="669" w:name="_Toc52162536"/>
      <w:bookmarkStart w:id="670" w:name="_Toc60916175"/>
      <w:r w:rsidRPr="00A53DC8">
        <w:lastRenderedPageBreak/>
        <w:t>8.1.3.2</w:t>
      </w:r>
      <w:r w:rsidRPr="00A53DC8">
        <w:tab/>
      </w:r>
      <w:r w:rsidRPr="00A53DC8">
        <w:rPr>
          <w:snapToGrid w:val="0"/>
        </w:rPr>
        <w:t>Test procedure sequence</w:t>
      </w:r>
      <w:bookmarkEnd w:id="668"/>
      <w:bookmarkEnd w:id="669"/>
      <w:bookmarkEnd w:id="670"/>
    </w:p>
    <w:p w:rsidR="00180124" w:rsidRPr="00A53DC8" w:rsidRDefault="00180124" w:rsidP="0031641D">
      <w:pPr>
        <w:pStyle w:val="TH"/>
      </w:pPr>
      <w:r w:rsidRPr="00A53DC8">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180124" w:rsidRPr="00A53DC8" w:rsidTr="0031641D">
        <w:trPr>
          <w:jc w:val="center"/>
        </w:trPr>
        <w:tc>
          <w:tcPr>
            <w:tcW w:w="534" w:type="dxa"/>
            <w:tcBorders>
              <w:bottom w:val="nil"/>
            </w:tcBorders>
          </w:tcPr>
          <w:p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St</w:t>
            </w:r>
          </w:p>
        </w:tc>
        <w:tc>
          <w:tcPr>
            <w:tcW w:w="3871" w:type="dxa"/>
          </w:tcPr>
          <w:p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Procedure</w:t>
            </w:r>
          </w:p>
        </w:tc>
        <w:tc>
          <w:tcPr>
            <w:tcW w:w="3781" w:type="dxa"/>
            <w:gridSpan w:val="2"/>
          </w:tcPr>
          <w:p w:rsidR="00180124" w:rsidRPr="00A53DC8" w:rsidRDefault="00180124" w:rsidP="00076CA0">
            <w:pPr>
              <w:keepNext/>
              <w:keepLines/>
              <w:spacing w:after="0"/>
              <w:ind w:left="400" w:hanging="400"/>
              <w:jc w:val="center"/>
              <w:rPr>
                <w:rFonts w:ascii="Arial" w:hAnsi="Arial"/>
                <w:b/>
                <w:sz w:val="18"/>
              </w:rPr>
            </w:pPr>
            <w:r w:rsidRPr="00A53DC8">
              <w:rPr>
                <w:rFonts w:ascii="Arial" w:hAnsi="Arial"/>
                <w:b/>
                <w:sz w:val="18"/>
              </w:rPr>
              <w:t>Message Sequence</w:t>
            </w:r>
          </w:p>
        </w:tc>
        <w:tc>
          <w:tcPr>
            <w:tcW w:w="567" w:type="dxa"/>
            <w:tcBorders>
              <w:bottom w:val="nil"/>
            </w:tcBorders>
          </w:tcPr>
          <w:p w:rsidR="00180124" w:rsidRPr="00A53DC8" w:rsidRDefault="00180124" w:rsidP="00076CA0">
            <w:pPr>
              <w:keepNext/>
              <w:keepLines/>
              <w:spacing w:after="0"/>
              <w:jc w:val="center"/>
              <w:rPr>
                <w:rFonts w:ascii="Arial" w:hAnsi="Arial"/>
                <w:b/>
                <w:sz w:val="18"/>
              </w:rPr>
            </w:pPr>
            <w:r w:rsidRPr="00A53DC8">
              <w:rPr>
                <w:rFonts w:ascii="Arial" w:hAnsi="Arial"/>
                <w:b/>
                <w:sz w:val="18"/>
              </w:rPr>
              <w:t>TP</w:t>
            </w:r>
          </w:p>
        </w:tc>
        <w:tc>
          <w:tcPr>
            <w:tcW w:w="850" w:type="dxa"/>
            <w:tcBorders>
              <w:bottom w:val="nil"/>
            </w:tcBorders>
          </w:tcPr>
          <w:p w:rsidR="00180124" w:rsidRPr="00A53DC8" w:rsidRDefault="00180124" w:rsidP="00076CA0">
            <w:pPr>
              <w:keepNext/>
              <w:keepLines/>
              <w:spacing w:after="0"/>
              <w:jc w:val="center"/>
              <w:rPr>
                <w:rFonts w:ascii="Arial" w:hAnsi="Arial"/>
                <w:b/>
                <w:sz w:val="18"/>
              </w:rPr>
            </w:pPr>
            <w:r w:rsidRPr="00A53DC8">
              <w:rPr>
                <w:rFonts w:ascii="Arial" w:hAnsi="Arial"/>
                <w:b/>
                <w:sz w:val="18"/>
              </w:rPr>
              <w:t>Verdict</w:t>
            </w:r>
          </w:p>
        </w:tc>
      </w:tr>
      <w:tr w:rsidR="00180124" w:rsidRPr="00A53DC8" w:rsidTr="0031641D">
        <w:trPr>
          <w:jc w:val="center"/>
        </w:trPr>
        <w:tc>
          <w:tcPr>
            <w:tcW w:w="534" w:type="dxa"/>
            <w:tcBorders>
              <w:top w:val="nil"/>
            </w:tcBorders>
          </w:tcPr>
          <w:p w:rsidR="00180124" w:rsidRPr="00A53DC8" w:rsidRDefault="00180124" w:rsidP="00076CA0">
            <w:pPr>
              <w:keepNext/>
              <w:keepLines/>
              <w:spacing w:after="0"/>
              <w:jc w:val="center"/>
              <w:rPr>
                <w:rFonts w:ascii="Arial" w:hAnsi="Arial"/>
                <w:b/>
                <w:sz w:val="18"/>
              </w:rPr>
            </w:pPr>
          </w:p>
        </w:tc>
        <w:tc>
          <w:tcPr>
            <w:tcW w:w="3871" w:type="dxa"/>
          </w:tcPr>
          <w:p w:rsidR="00180124" w:rsidRPr="00A53DC8" w:rsidRDefault="00180124" w:rsidP="00076CA0">
            <w:pPr>
              <w:keepNext/>
              <w:keepLines/>
              <w:spacing w:after="0"/>
              <w:jc w:val="center"/>
              <w:rPr>
                <w:rFonts w:ascii="Arial" w:hAnsi="Arial"/>
                <w:b/>
                <w:sz w:val="18"/>
              </w:rPr>
            </w:pPr>
          </w:p>
        </w:tc>
        <w:tc>
          <w:tcPr>
            <w:tcW w:w="1080" w:type="dxa"/>
          </w:tcPr>
          <w:p w:rsidR="00180124" w:rsidRPr="00A53DC8" w:rsidRDefault="00180124" w:rsidP="00076CA0">
            <w:pPr>
              <w:keepNext/>
              <w:keepLines/>
              <w:spacing w:after="0"/>
              <w:jc w:val="center"/>
              <w:rPr>
                <w:rFonts w:ascii="Arial" w:hAnsi="Arial"/>
                <w:b/>
                <w:sz w:val="18"/>
              </w:rPr>
            </w:pPr>
            <w:r w:rsidRPr="00A53DC8">
              <w:rPr>
                <w:rFonts w:ascii="Arial" w:hAnsi="Arial"/>
                <w:b/>
                <w:sz w:val="18"/>
              </w:rPr>
              <w:t>U - S</w:t>
            </w:r>
          </w:p>
        </w:tc>
        <w:tc>
          <w:tcPr>
            <w:tcW w:w="2701" w:type="dxa"/>
          </w:tcPr>
          <w:p w:rsidR="00180124" w:rsidRPr="00A53DC8" w:rsidRDefault="00180124" w:rsidP="00076CA0">
            <w:pPr>
              <w:keepNext/>
              <w:keepLines/>
              <w:spacing w:after="0"/>
              <w:jc w:val="center"/>
              <w:rPr>
                <w:rFonts w:ascii="Arial" w:hAnsi="Arial"/>
                <w:b/>
                <w:sz w:val="18"/>
              </w:rPr>
            </w:pPr>
            <w:r w:rsidRPr="00A53DC8">
              <w:rPr>
                <w:rFonts w:ascii="Arial" w:hAnsi="Arial"/>
                <w:b/>
                <w:sz w:val="18"/>
              </w:rPr>
              <w:t>Message</w:t>
            </w:r>
          </w:p>
        </w:tc>
        <w:tc>
          <w:tcPr>
            <w:tcW w:w="567" w:type="dxa"/>
            <w:tcBorders>
              <w:top w:val="nil"/>
            </w:tcBorders>
          </w:tcPr>
          <w:p w:rsidR="00180124" w:rsidRPr="00A53DC8" w:rsidRDefault="00180124" w:rsidP="00076CA0">
            <w:pPr>
              <w:keepNext/>
              <w:keepLines/>
              <w:spacing w:after="0"/>
              <w:jc w:val="center"/>
              <w:rPr>
                <w:rFonts w:ascii="Arial" w:hAnsi="Arial"/>
                <w:b/>
                <w:sz w:val="18"/>
              </w:rPr>
            </w:pPr>
          </w:p>
        </w:tc>
        <w:tc>
          <w:tcPr>
            <w:tcW w:w="850" w:type="dxa"/>
            <w:tcBorders>
              <w:top w:val="nil"/>
            </w:tcBorders>
          </w:tcPr>
          <w:p w:rsidR="00180124" w:rsidRPr="00A53DC8" w:rsidRDefault="00180124" w:rsidP="00076CA0">
            <w:pPr>
              <w:keepNext/>
              <w:keepLines/>
              <w:spacing w:after="0"/>
              <w:jc w:val="center"/>
              <w:rPr>
                <w:rFonts w:ascii="Arial" w:hAnsi="Arial"/>
                <w:b/>
                <w:sz w:val="18"/>
              </w:rPr>
            </w:pP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1</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The UE is triggered for activation of OIP</w:t>
            </w:r>
          </w:p>
        </w:tc>
        <w:tc>
          <w:tcPr>
            <w:tcW w:w="108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2</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1 of TS 34.229-1 subclause C.29.2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--&gt;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Request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trHeight w:val="242"/>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3</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2 of TS 34.229-1 subclause C.29.2 happens</w:t>
            </w:r>
          </w:p>
        </w:tc>
        <w:tc>
          <w:tcPr>
            <w:tcW w:w="108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&lt;--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Response: 401 UNAUTHORIZED</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4</w:t>
            </w:r>
          </w:p>
        </w:tc>
        <w:tc>
          <w:tcPr>
            <w:tcW w:w="3871" w:type="dxa"/>
          </w:tcPr>
          <w:p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Step 3 of TS 34.229-1 subclause C.29.2 happens</w:t>
            </w:r>
          </w:p>
          <w:p w:rsidR="00180124" w:rsidRPr="00A53DC8" w:rsidRDefault="00180124" w:rsidP="00076CA0">
            <w:pPr>
              <w:keepNext/>
              <w:keepLines/>
              <w:spacing w:after="0"/>
              <w:rPr>
                <w:rFonts w:ascii="Arial" w:hAnsi="Arial"/>
                <w:snapToGrid w:val="0"/>
                <w:sz w:val="18"/>
              </w:rPr>
            </w:pPr>
          </w:p>
          <w:p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Check: Does the UE send HTTP request with valid authorization credentials?</w:t>
            </w:r>
          </w:p>
        </w:tc>
        <w:tc>
          <w:tcPr>
            <w:tcW w:w="108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--&gt;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Request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1</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5</w:t>
            </w:r>
          </w:p>
        </w:tc>
        <w:tc>
          <w:tcPr>
            <w:tcW w:w="3871" w:type="dxa"/>
          </w:tcPr>
          <w:p w:rsidR="00180124" w:rsidRPr="00A53DC8" w:rsidRDefault="00180124" w:rsidP="00076CA0">
            <w:pPr>
              <w:keepNext/>
              <w:keepLines/>
              <w:spacing w:after="0"/>
              <w:rPr>
                <w:rFonts w:ascii="Arial" w:hAnsi="Arial"/>
                <w:snapToGrid w:val="0"/>
                <w:sz w:val="18"/>
              </w:rPr>
            </w:pPr>
            <w:r w:rsidRPr="00A53DC8">
              <w:rPr>
                <w:rFonts w:ascii="Arial" w:hAnsi="Arial"/>
                <w:snapToGrid w:val="0"/>
                <w:sz w:val="18"/>
              </w:rPr>
              <w:t>Step 4 of TS 34.229-1 subclause C.29.2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&lt;--</w:t>
            </w:r>
          </w:p>
        </w:tc>
        <w:tc>
          <w:tcPr>
            <w:tcW w:w="2701" w:type="dxa"/>
          </w:tcPr>
          <w:p w:rsidR="00180124" w:rsidRPr="00A53DC8" w:rsidRDefault="00180124" w:rsidP="00076CA0">
            <w:pPr>
              <w:keepNext/>
              <w:keepLines/>
              <w:spacing w:after="0"/>
              <w:rPr>
                <w:rFonts w:ascii="Arial" w:hAnsi="Arial"/>
                <w:sz w:val="18"/>
              </w:rPr>
            </w:pPr>
            <w:r w:rsidRPr="00A53DC8">
              <w:rPr>
                <w:rFonts w:ascii="Arial" w:hAnsi="Arial"/>
                <w:sz w:val="18"/>
              </w:rPr>
              <w:t>HTTP Response: 200 OK</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6</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5 of TS 34.229-1 subclause C.29.1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p>
        </w:tc>
        <w:tc>
          <w:tcPr>
            <w:tcW w:w="850" w:type="dxa"/>
          </w:tcPr>
          <w:p w:rsidR="00180124" w:rsidRPr="00A53DC8" w:rsidRDefault="00180124" w:rsidP="00076CA0">
            <w:pPr>
              <w:keepNext/>
              <w:keepLines/>
              <w:spacing w:after="0"/>
              <w:jc w:val="center"/>
              <w:rPr>
                <w:rFonts w:ascii="Arial" w:hAnsi="Arial"/>
                <w:sz w:val="18"/>
              </w:rPr>
            </w:pP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7</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180124" w:rsidRPr="00A53DC8" w:rsidRDefault="00180124" w:rsidP="00076CA0">
            <w:pPr>
              <w:keepNext/>
              <w:keepLines/>
              <w:spacing w:after="0"/>
              <w:rPr>
                <w:rFonts w:ascii="Arial" w:hAnsi="Arial"/>
                <w:sz w:val="18"/>
              </w:rPr>
            </w:pPr>
            <w:r w:rsidRPr="00A53DC8">
              <w:rPr>
                <w:rFonts w:ascii="Arial" w:hAnsi="Arial"/>
                <w:sz w:val="18"/>
              </w:rPr>
              <w:br/>
              <w:t>-&lt;originating-identity-presentation&gt; element with "active" attribute being set "true"</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2</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8</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Make the UE attempt deactivation of OIP</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9</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Step 8 of TS 34.229-1 subclause C.29.1 happens</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r>
      <w:tr w:rsidR="00180124" w:rsidRPr="00A53DC8" w:rsidTr="0031641D">
        <w:trPr>
          <w:jc w:val="center"/>
        </w:trPr>
        <w:tc>
          <w:tcPr>
            <w:tcW w:w="534" w:type="dxa"/>
          </w:tcPr>
          <w:p w:rsidR="00180124" w:rsidRPr="00A53DC8" w:rsidRDefault="00180124" w:rsidP="00076CA0">
            <w:pPr>
              <w:keepNext/>
              <w:keepLines/>
              <w:spacing w:after="0"/>
              <w:jc w:val="center"/>
              <w:rPr>
                <w:rFonts w:ascii="Arial" w:hAnsi="Arial"/>
                <w:sz w:val="18"/>
              </w:rPr>
            </w:pPr>
            <w:r w:rsidRPr="00A53DC8">
              <w:rPr>
                <w:rFonts w:ascii="Arial" w:hAnsi="Arial"/>
                <w:sz w:val="18"/>
              </w:rPr>
              <w:t>10</w:t>
            </w:r>
          </w:p>
        </w:tc>
        <w:tc>
          <w:tcPr>
            <w:tcW w:w="3871" w:type="dxa"/>
          </w:tcPr>
          <w:p w:rsidR="00180124" w:rsidRPr="00A53DC8" w:rsidRDefault="00180124" w:rsidP="00076CA0">
            <w:pPr>
              <w:keepNext/>
              <w:keepLines/>
              <w:spacing w:after="0"/>
              <w:rPr>
                <w:rFonts w:ascii="Arial" w:hAnsi="Arial"/>
                <w:sz w:val="18"/>
              </w:rPr>
            </w:pPr>
            <w:r w:rsidRPr="00A53DC8">
              <w:rPr>
                <w:rFonts w:ascii="Arial" w:hAnsi="Arial"/>
                <w:sz w:val="18"/>
              </w:rPr>
              <w:t>Check: Does the Simservs document stored in the SS contain the following information supplied by UE?</w:t>
            </w:r>
          </w:p>
          <w:p w:rsidR="0031641D" w:rsidRPr="00A53DC8" w:rsidRDefault="0031641D" w:rsidP="00076CA0">
            <w:pPr>
              <w:keepNext/>
              <w:keepLines/>
              <w:spacing w:after="0"/>
              <w:rPr>
                <w:rFonts w:ascii="Arial" w:hAnsi="Arial"/>
                <w:sz w:val="18"/>
              </w:rPr>
            </w:pPr>
          </w:p>
          <w:p w:rsidR="00180124" w:rsidRPr="00A53DC8" w:rsidRDefault="00180124" w:rsidP="00076CA0">
            <w:pPr>
              <w:keepNext/>
              <w:keepLines/>
              <w:spacing w:after="0"/>
              <w:rPr>
                <w:rFonts w:ascii="Arial" w:hAnsi="Arial"/>
                <w:sz w:val="18"/>
              </w:rPr>
            </w:pPr>
            <w:r w:rsidRPr="00A53DC8">
              <w:rPr>
                <w:rFonts w:ascii="Arial" w:hAnsi="Arial"/>
                <w:sz w:val="18"/>
              </w:rPr>
              <w:t>-&lt;originating-identity-presentation&gt; element with "active" attribute being set "false"</w:t>
            </w:r>
          </w:p>
        </w:tc>
        <w:tc>
          <w:tcPr>
            <w:tcW w:w="1080" w:type="dxa"/>
          </w:tcPr>
          <w:p w:rsidR="00180124" w:rsidRPr="00A53DC8" w:rsidRDefault="00180124" w:rsidP="00076CA0">
            <w:pPr>
              <w:keepNext/>
              <w:keepLines/>
              <w:spacing w:after="0"/>
              <w:jc w:val="center"/>
              <w:rPr>
                <w:rFonts w:ascii="Arial" w:eastAsia="MS Mincho" w:hAnsi="Arial"/>
                <w:sz w:val="18"/>
              </w:rPr>
            </w:pPr>
            <w:r w:rsidRPr="00A53DC8">
              <w:rPr>
                <w:rFonts w:ascii="Arial" w:eastAsia="MS Mincho" w:hAnsi="Arial"/>
                <w:sz w:val="18"/>
              </w:rPr>
              <w:t>-</w:t>
            </w:r>
          </w:p>
        </w:tc>
        <w:tc>
          <w:tcPr>
            <w:tcW w:w="2701" w:type="dxa"/>
          </w:tcPr>
          <w:p w:rsidR="00180124" w:rsidRPr="00A53DC8" w:rsidRDefault="00180124" w:rsidP="00076CA0">
            <w:pPr>
              <w:keepNext/>
              <w:keepLines/>
              <w:spacing w:after="0"/>
              <w:jc w:val="center"/>
              <w:rPr>
                <w:rFonts w:ascii="Arial" w:hAnsi="Arial"/>
                <w:sz w:val="18"/>
              </w:rPr>
            </w:pPr>
            <w:r w:rsidRPr="00A53DC8">
              <w:rPr>
                <w:rFonts w:ascii="Arial" w:hAnsi="Arial"/>
                <w:sz w:val="18"/>
              </w:rPr>
              <w:t>-</w:t>
            </w:r>
          </w:p>
        </w:tc>
        <w:tc>
          <w:tcPr>
            <w:tcW w:w="567" w:type="dxa"/>
          </w:tcPr>
          <w:p w:rsidR="00180124" w:rsidRPr="00A53DC8" w:rsidRDefault="00180124" w:rsidP="00076CA0">
            <w:pPr>
              <w:keepNext/>
              <w:keepLines/>
              <w:spacing w:after="0"/>
              <w:jc w:val="center"/>
              <w:rPr>
                <w:rFonts w:ascii="Arial" w:hAnsi="Arial"/>
                <w:sz w:val="18"/>
              </w:rPr>
            </w:pPr>
            <w:r w:rsidRPr="00A53DC8">
              <w:rPr>
                <w:rFonts w:ascii="Arial" w:hAnsi="Arial"/>
                <w:sz w:val="18"/>
              </w:rPr>
              <w:t>3</w:t>
            </w:r>
          </w:p>
        </w:tc>
        <w:tc>
          <w:tcPr>
            <w:tcW w:w="850" w:type="dxa"/>
          </w:tcPr>
          <w:p w:rsidR="00180124" w:rsidRPr="00A53DC8" w:rsidRDefault="00180124" w:rsidP="00076CA0">
            <w:pPr>
              <w:keepNext/>
              <w:keepLines/>
              <w:spacing w:after="0"/>
              <w:jc w:val="center"/>
              <w:rPr>
                <w:rFonts w:ascii="Arial" w:hAnsi="Arial"/>
                <w:sz w:val="18"/>
              </w:rPr>
            </w:pPr>
            <w:r w:rsidRPr="00A53DC8">
              <w:rPr>
                <w:rFonts w:ascii="Arial" w:hAnsi="Arial"/>
                <w:sz w:val="18"/>
              </w:rPr>
              <w:t>P</w:t>
            </w:r>
          </w:p>
        </w:tc>
      </w:tr>
    </w:tbl>
    <w:p w:rsidR="00180124" w:rsidRPr="00A53DC8" w:rsidRDefault="00180124" w:rsidP="00180124"/>
    <w:p w:rsidR="00180124" w:rsidRPr="00A53DC8" w:rsidRDefault="00180124" w:rsidP="0031641D">
      <w:pPr>
        <w:pStyle w:val="Heading4"/>
      </w:pPr>
      <w:bookmarkStart w:id="671" w:name="_Toc51948464"/>
      <w:bookmarkStart w:id="672" w:name="_Toc52162537"/>
      <w:bookmarkStart w:id="673" w:name="_Toc60916176"/>
      <w:r w:rsidRPr="00A53DC8">
        <w:t>8.1.3.3</w:t>
      </w:r>
      <w:r w:rsidRPr="00A53DC8">
        <w:tab/>
        <w:t>Specific message contents</w:t>
      </w:r>
      <w:bookmarkEnd w:id="671"/>
      <w:bookmarkEnd w:id="672"/>
      <w:bookmarkEnd w:id="673"/>
    </w:p>
    <w:p w:rsidR="00180124" w:rsidRPr="00A53DC8" w:rsidRDefault="00180124" w:rsidP="0031641D">
      <w:pPr>
        <w:pStyle w:val="TH"/>
      </w:pPr>
      <w:bookmarkStart w:id="674" w:name="_Hlk39671426"/>
      <w:r w:rsidRPr="00A53DC8">
        <w:t>Table 8.1.3.3-1: HTTP Request and Responses (Table 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80124" w:rsidRPr="00A53DC8" w:rsidTr="0031641D">
        <w:trPr>
          <w:jc w:val="center"/>
        </w:trPr>
        <w:tc>
          <w:tcPr>
            <w:tcW w:w="9738" w:type="dxa"/>
          </w:tcPr>
          <w:p w:rsidR="00180124" w:rsidRPr="00A53DC8" w:rsidRDefault="00180124" w:rsidP="00076CA0">
            <w:pPr>
              <w:keepNext/>
              <w:keepLines/>
              <w:spacing w:after="0"/>
              <w:rPr>
                <w:rFonts w:ascii="Arial" w:hAnsi="Arial"/>
                <w:sz w:val="18"/>
              </w:rPr>
            </w:pPr>
            <w:r w:rsidRPr="00A53DC8">
              <w:rPr>
                <w:rFonts w:ascii="Arial" w:hAnsi="Arial"/>
                <w:sz w:val="18"/>
              </w:rPr>
              <w:t>Derivation Path: TS 34.229-1 [2], Table in subclause C.29.1 and C.29.2</w:t>
            </w:r>
          </w:p>
        </w:tc>
      </w:tr>
      <w:bookmarkEnd w:id="674"/>
    </w:tbl>
    <w:p w:rsidR="00180124" w:rsidRPr="00A53DC8" w:rsidRDefault="00180124" w:rsidP="00180124"/>
    <w:p w:rsidR="00180124" w:rsidRPr="00A53DC8" w:rsidRDefault="00180124" w:rsidP="00987512">
      <w:r w:rsidRPr="00A53DC8">
        <w:t>Editor</w:t>
      </w:r>
      <w:r w:rsidR="0031641D" w:rsidRPr="00A53DC8">
        <w:t>'</w:t>
      </w:r>
      <w:r w:rsidRPr="00A53DC8">
        <w:t>s Note: XML content needs to be specified and refer to the HTTP steps once a generic procedure is defined.</w:t>
      </w:r>
    </w:p>
    <w:p w:rsidR="0031641D" w:rsidRPr="00A53DC8" w:rsidRDefault="005A3532" w:rsidP="005A3532">
      <w:pPr>
        <w:pStyle w:val="Heading2"/>
        <w:rPr>
          <w:rFonts w:eastAsia="MS Gothic"/>
        </w:rPr>
      </w:pPr>
      <w:r w:rsidRPr="00A53DC8">
        <w:rPr>
          <w:lang w:eastAsia="zh-CN"/>
        </w:rPr>
        <w:br w:type="page"/>
      </w:r>
      <w:bookmarkStart w:id="675" w:name="_Toc52162538"/>
      <w:bookmarkStart w:id="676" w:name="_Toc60916177"/>
      <w:bookmarkStart w:id="677" w:name="_Toc51948465"/>
      <w:r w:rsidR="0031641D" w:rsidRPr="00A53DC8">
        <w:rPr>
          <w:rFonts w:eastAsia="MS Gothic"/>
        </w:rPr>
        <w:lastRenderedPageBreak/>
        <w:t>8.2 to 8.17</w:t>
      </w:r>
      <w:r w:rsidR="0031641D" w:rsidRPr="00A53DC8">
        <w:rPr>
          <w:rFonts w:eastAsia="MS Gothic"/>
        </w:rPr>
        <w:tab/>
        <w:t>FFS</w:t>
      </w:r>
      <w:bookmarkEnd w:id="675"/>
      <w:bookmarkEnd w:id="676"/>
    </w:p>
    <w:p w:rsidR="005A3532" w:rsidRPr="00A53DC8" w:rsidRDefault="005A3532" w:rsidP="0031641D">
      <w:pPr>
        <w:pStyle w:val="Heading2"/>
      </w:pPr>
      <w:bookmarkStart w:id="678" w:name="_Toc52162539"/>
      <w:bookmarkStart w:id="679" w:name="_Toc60916178"/>
      <w:r w:rsidRPr="00A53DC8">
        <w:rPr>
          <w:rFonts w:eastAsia="MS Gothic"/>
        </w:rPr>
        <w:t>8.18</w:t>
      </w:r>
      <w:r w:rsidRPr="00A53DC8">
        <w:rPr>
          <w:rFonts w:eastAsia="MS Gothic"/>
        </w:rPr>
        <w:tab/>
        <w:t>Barring of All Incoming Calls / except for a specific user / 5GS</w:t>
      </w:r>
      <w:bookmarkEnd w:id="677"/>
      <w:bookmarkEnd w:id="678"/>
      <w:bookmarkEnd w:id="679"/>
    </w:p>
    <w:p w:rsidR="005A3532" w:rsidRPr="00A53DC8" w:rsidRDefault="005A3532" w:rsidP="0031641D">
      <w:pPr>
        <w:pStyle w:val="Heading3"/>
      </w:pPr>
      <w:bookmarkStart w:id="680" w:name="_Toc51948466"/>
      <w:bookmarkStart w:id="681" w:name="_Toc52162540"/>
      <w:bookmarkStart w:id="682" w:name="_Toc60916179"/>
      <w:r w:rsidRPr="00A53DC8">
        <w:t>8.18.1</w:t>
      </w:r>
      <w:r w:rsidRPr="00A53DC8">
        <w:tab/>
      </w:r>
      <w:r w:rsidRPr="00A53DC8">
        <w:rPr>
          <w:lang w:eastAsia="zh-CN"/>
        </w:rPr>
        <w:t>Test Purpose (TP)</w:t>
      </w:r>
      <w:bookmarkEnd w:id="680"/>
      <w:bookmarkEnd w:id="681"/>
      <w:bookmarkEnd w:id="682"/>
    </w:p>
    <w:p w:rsidR="005A3532" w:rsidRPr="00A53DC8" w:rsidRDefault="005A3532" w:rsidP="005A3532">
      <w:pPr>
        <w:pStyle w:val="H6"/>
      </w:pPr>
      <w:r w:rsidRPr="00A53DC8">
        <w:t>(1)</w:t>
      </w:r>
    </w:p>
    <w:p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being registered to IMS }</w:t>
      </w:r>
    </w:p>
    <w:p w:rsidR="005A3532" w:rsidRPr="00A53DC8" w:rsidRDefault="005A3532" w:rsidP="005A3532">
      <w:pPr>
        <w:pStyle w:val="PL"/>
        <w:rPr>
          <w:noProof w:val="0"/>
        </w:rPr>
      </w:pPr>
      <w:r w:rsidRPr="00A53DC8">
        <w:rPr>
          <w:b/>
          <w:noProof w:val="0"/>
        </w:rPr>
        <w:t>ensure that</w:t>
      </w:r>
      <w:r w:rsidRPr="00A53DC8">
        <w:rPr>
          <w:noProof w:val="0"/>
        </w:rPr>
        <w:t xml:space="preserve"> {</w:t>
      </w:r>
    </w:p>
    <w:p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activate incoming communication barring except for a specific user (ICBESU)</w:t>
      </w:r>
      <w:r w:rsidRPr="00A53DC8">
        <w:rPr>
          <w:noProof w:val="0"/>
        </w:rPr>
        <w:t xml:space="preserve"> }</w:t>
      </w:r>
    </w:p>
    <w:p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authenticates itself using Digest </w:t>
      </w:r>
      <w:r w:rsidRPr="00A53DC8">
        <w:rPr>
          <w:noProof w:val="0"/>
        </w:rPr>
        <w:t>}</w:t>
      </w:r>
    </w:p>
    <w:p w:rsidR="005A3532" w:rsidRPr="00A53DC8" w:rsidRDefault="005A3532" w:rsidP="005A3532">
      <w:pPr>
        <w:pStyle w:val="PL"/>
        <w:rPr>
          <w:noProof w:val="0"/>
        </w:rPr>
      </w:pPr>
      <w:r w:rsidRPr="00A53DC8">
        <w:rPr>
          <w:noProof w:val="0"/>
        </w:rPr>
        <w:t xml:space="preserve">            }</w:t>
      </w:r>
    </w:p>
    <w:p w:rsidR="005A3532" w:rsidRPr="00A53DC8" w:rsidRDefault="005A3532" w:rsidP="005A3532">
      <w:pPr>
        <w:pStyle w:val="H6"/>
      </w:pPr>
      <w:r w:rsidRPr="00A53DC8">
        <w:t>(2)</w:t>
      </w:r>
    </w:p>
    <w:p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having started authentication using Digest }</w:t>
      </w:r>
    </w:p>
    <w:p w:rsidR="005A3532" w:rsidRPr="00A53DC8" w:rsidRDefault="005A3532" w:rsidP="005A3532">
      <w:pPr>
        <w:pStyle w:val="PL"/>
        <w:rPr>
          <w:noProof w:val="0"/>
        </w:rPr>
      </w:pPr>
      <w:r w:rsidRPr="00A53DC8">
        <w:rPr>
          <w:b/>
          <w:noProof w:val="0"/>
        </w:rPr>
        <w:t>ensure that</w:t>
      </w:r>
      <w:r w:rsidRPr="00A53DC8">
        <w:rPr>
          <w:noProof w:val="0"/>
        </w:rPr>
        <w:t xml:space="preserve"> {</w:t>
      </w:r>
    </w:p>
    <w:p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200 OK concluding the authentication</w:t>
      </w:r>
      <w:r w:rsidRPr="00A53DC8">
        <w:rPr>
          <w:noProof w:val="0"/>
          <w:snapToGrid w:val="0"/>
        </w:rPr>
        <w:t xml:space="preserve"> </w:t>
      </w:r>
      <w:r w:rsidRPr="00A53DC8">
        <w:rPr>
          <w:noProof w:val="0"/>
        </w:rPr>
        <w:t>}</w:t>
      </w:r>
    </w:p>
    <w:p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HTTP request to activate ICBESU</w:t>
      </w:r>
      <w:r w:rsidRPr="00A53DC8">
        <w:rPr>
          <w:noProof w:val="0"/>
        </w:rPr>
        <w:t xml:space="preserve"> }</w:t>
      </w:r>
    </w:p>
    <w:p w:rsidR="005A3532" w:rsidRPr="00A53DC8" w:rsidRDefault="005A3532" w:rsidP="005A3532">
      <w:pPr>
        <w:pStyle w:val="PL"/>
        <w:rPr>
          <w:noProof w:val="0"/>
        </w:rPr>
      </w:pPr>
      <w:r w:rsidRPr="00A53DC8">
        <w:rPr>
          <w:noProof w:val="0"/>
        </w:rPr>
        <w:t xml:space="preserve">            }</w:t>
      </w:r>
    </w:p>
    <w:p w:rsidR="005A3532" w:rsidRPr="00A53DC8" w:rsidRDefault="005A3532" w:rsidP="005A3532">
      <w:pPr>
        <w:pStyle w:val="H6"/>
      </w:pPr>
      <w:r w:rsidRPr="00A53DC8">
        <w:t>(3)</w:t>
      </w:r>
    </w:p>
    <w:p w:rsidR="005A3532" w:rsidRPr="00A53DC8" w:rsidRDefault="005A3532" w:rsidP="005A3532">
      <w:pPr>
        <w:pStyle w:val="PL"/>
        <w:rPr>
          <w:rFonts w:eastAsia="Malgun Gothic"/>
          <w:b/>
          <w:noProof w:val="0"/>
        </w:rPr>
      </w:pPr>
      <w:r w:rsidRPr="00A53DC8">
        <w:rPr>
          <w:b/>
          <w:noProof w:val="0"/>
        </w:rPr>
        <w:t>with</w:t>
      </w:r>
      <w:r w:rsidRPr="00A53DC8">
        <w:rPr>
          <w:noProof w:val="0"/>
        </w:rPr>
        <w:t xml:space="preserve"> { UE having concluded activation of ICBESU }</w:t>
      </w:r>
    </w:p>
    <w:p w:rsidR="005A3532" w:rsidRPr="00A53DC8" w:rsidRDefault="005A3532" w:rsidP="005A3532">
      <w:pPr>
        <w:pStyle w:val="PL"/>
        <w:rPr>
          <w:noProof w:val="0"/>
        </w:rPr>
      </w:pPr>
      <w:r w:rsidRPr="00A53DC8">
        <w:rPr>
          <w:b/>
          <w:noProof w:val="0"/>
        </w:rPr>
        <w:t>ensure that</w:t>
      </w:r>
      <w:r w:rsidRPr="00A53DC8">
        <w:rPr>
          <w:noProof w:val="0"/>
        </w:rPr>
        <w:t xml:space="preserve"> {</w:t>
      </w:r>
    </w:p>
    <w:p w:rsidR="005A3532" w:rsidRPr="00A53DC8" w:rsidRDefault="005A3532" w:rsidP="005A3532">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is made to de-activate ICBESU }</w:t>
      </w:r>
    </w:p>
    <w:p w:rsidR="005A3532" w:rsidRPr="00A53DC8" w:rsidRDefault="005A3532" w:rsidP="005A3532">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HTTP request to de-activate ICBESU </w:t>
      </w:r>
      <w:r w:rsidRPr="00A53DC8">
        <w:rPr>
          <w:noProof w:val="0"/>
        </w:rPr>
        <w:t>}</w:t>
      </w:r>
    </w:p>
    <w:p w:rsidR="005A3532" w:rsidRPr="00A53DC8" w:rsidRDefault="005A3532" w:rsidP="005A3532">
      <w:pPr>
        <w:pStyle w:val="PL"/>
        <w:rPr>
          <w:noProof w:val="0"/>
        </w:rPr>
      </w:pPr>
      <w:r w:rsidRPr="00A53DC8">
        <w:rPr>
          <w:noProof w:val="0"/>
        </w:rPr>
        <w:t xml:space="preserve">            }</w:t>
      </w:r>
    </w:p>
    <w:p w:rsidR="005A3532" w:rsidRPr="00A53DC8" w:rsidRDefault="005A3532" w:rsidP="005A3532">
      <w:pPr>
        <w:pStyle w:val="PL"/>
        <w:rPr>
          <w:noProof w:val="0"/>
        </w:rPr>
      </w:pPr>
    </w:p>
    <w:p w:rsidR="005A3532" w:rsidRPr="00A53DC8" w:rsidRDefault="005A3532" w:rsidP="0031641D">
      <w:pPr>
        <w:pStyle w:val="Heading3"/>
        <w:rPr>
          <w:lang w:eastAsia="zh-CN"/>
        </w:rPr>
      </w:pPr>
      <w:bookmarkStart w:id="683" w:name="_Toc51948467"/>
      <w:bookmarkStart w:id="684" w:name="_Toc52162541"/>
      <w:bookmarkStart w:id="685" w:name="_Toc60916180"/>
      <w:r w:rsidRPr="00A53DC8">
        <w:rPr>
          <w:lang w:eastAsia="zh-CN"/>
        </w:rPr>
        <w:t>8.18.2</w:t>
      </w:r>
      <w:r w:rsidRPr="00A53DC8">
        <w:rPr>
          <w:lang w:eastAsia="zh-CN"/>
        </w:rPr>
        <w:tab/>
        <w:t>Conformance Requirements</w:t>
      </w:r>
      <w:bookmarkEnd w:id="683"/>
      <w:bookmarkEnd w:id="684"/>
      <w:bookmarkEnd w:id="685"/>
    </w:p>
    <w:p w:rsidR="005A3532" w:rsidRPr="00A53DC8" w:rsidRDefault="005A3532" w:rsidP="005A3532">
      <w:r w:rsidRPr="00A53DC8">
        <w:t>References: Conformance requirements for activating and deactivating Communication Barring are specified in TS 34.229-1 Annexes F.1 and F.5; TS 24.611, clause 4.9.1.4; TS 24.109, clause 4.2</w:t>
      </w:r>
    </w:p>
    <w:p w:rsidR="005A3532" w:rsidRPr="00A53DC8" w:rsidRDefault="005A3532" w:rsidP="005A3532">
      <w:r w:rsidRPr="00A53DC8">
        <w:t>[TS 24.611, clause 4.9.1.4]:</w:t>
      </w:r>
    </w:p>
    <w:p w:rsidR="005A3532" w:rsidRPr="00A53DC8" w:rsidRDefault="005A3532" w:rsidP="005A3532">
      <w:r w:rsidRPr="00A53DC8">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rsidR="005A3532" w:rsidRPr="00A53DC8" w:rsidRDefault="005A3532" w:rsidP="005A3532">
      <w:r w:rsidRPr="00A53DC8">
        <w:t>...</w:t>
      </w:r>
    </w:p>
    <w:p w:rsidR="005A3532" w:rsidRPr="00A53DC8" w:rsidRDefault="005A3532" w:rsidP="005A3532">
      <w:r w:rsidRPr="00A53DC8">
        <w:t>ocp:other</w:t>
      </w:r>
      <w:r w:rsidRPr="00A53DC8">
        <w:noBreakHyphen/>
        <w:t>identity: If present in any rule, the "other</w:t>
      </w:r>
      <w:r w:rsidRPr="00A53DC8">
        <w:noBreakHyphen/>
        <w:t>identity" element, which is empty, matches all identities that are not referenced in any rule. It allows for specifying a default policy. The exact interpretation of this condition is specified in OMA</w:t>
      </w:r>
      <w:r w:rsidRPr="00A53DC8">
        <w:noBreakHyphen/>
        <w:t>TS</w:t>
      </w:r>
      <w:r w:rsidRPr="00A53DC8">
        <w:noBreakHyphen/>
        <w:t>XDM_Core.</w:t>
      </w:r>
    </w:p>
    <w:p w:rsidR="005A3532" w:rsidRPr="00A53DC8" w:rsidRDefault="005A3532" w:rsidP="005A3532">
      <w:r w:rsidRPr="00A53DC8">
        <w:t>[TS 24.109 clause 4.2]:</w:t>
      </w:r>
    </w:p>
    <w:p w:rsidR="005A3532" w:rsidRPr="00A53DC8" w:rsidRDefault="005A3532" w:rsidP="005A3532">
      <w:r w:rsidRPr="00A53DC8">
        <w:t>The UE shall initiate the bootstrapping procedure when:</w:t>
      </w:r>
    </w:p>
    <w:p w:rsidR="005A3532" w:rsidRPr="00A53DC8" w:rsidRDefault="005A3532" w:rsidP="0031641D">
      <w:pPr>
        <w:pStyle w:val="B10"/>
      </w:pPr>
      <w:r w:rsidRPr="00A53DC8">
        <w:t>a)</w:t>
      </w:r>
      <w:r w:rsidRPr="00A53DC8">
        <w:tab/>
        <w:t>the UE wants to interact with a NAF and bootstrapping is required;</w:t>
      </w:r>
    </w:p>
    <w:p w:rsidR="005A3532" w:rsidRPr="00A53DC8" w:rsidRDefault="005A3532" w:rsidP="0031641D">
      <w:pPr>
        <w:pStyle w:val="B10"/>
      </w:pPr>
      <w:r w:rsidRPr="00A53DC8">
        <w:t>b)</w:t>
      </w:r>
      <w:r w:rsidRPr="00A53DC8">
        <w:tab/>
        <w:t>a NAF has requested bootstrapping required indication as described in subclause 5.2.4 or bootstrapping renegotiation indication as described in subclause 5.2.5; or</w:t>
      </w:r>
    </w:p>
    <w:p w:rsidR="005A3532" w:rsidRPr="00A53DC8" w:rsidRDefault="005A3532" w:rsidP="0031641D">
      <w:pPr>
        <w:pStyle w:val="B10"/>
      </w:pPr>
      <w:r w:rsidRPr="00A53DC8">
        <w:t>c)</w:t>
      </w:r>
      <w:r w:rsidRPr="00A53DC8">
        <w:tab/>
        <w:t>the lifetime of the key has expired in the UE if one or more applications are using that key.</w:t>
      </w:r>
    </w:p>
    <w:p w:rsidR="005A3532" w:rsidRPr="00A53DC8" w:rsidRDefault="005A3532" w:rsidP="005A3532">
      <w:r w:rsidRPr="00A53DC8">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rsidR="005A3532" w:rsidRPr="00A53DC8" w:rsidRDefault="005A3532" w:rsidP="005A3532">
      <w:r w:rsidRPr="00A53DC8">
        <w:lastRenderedPageBreak/>
        <w:t>Bootstrapping procedure shall be based on HTTP Digest AKA as described in 3GPP TS 33.220 [1] and in RFC 3310 [6] with the modifications described below.</w:t>
      </w:r>
    </w:p>
    <w:p w:rsidR="005A3532" w:rsidRPr="00A53DC8" w:rsidRDefault="005A3532" w:rsidP="005A3532">
      <w:r w:rsidRPr="00A53DC8">
        <w:t>The BSF address is derived from the IMPI or IMSI according to 3GPP TS 23.003 [7].</w:t>
      </w:r>
    </w:p>
    <w:p w:rsidR="005A3532" w:rsidRPr="00A53DC8" w:rsidRDefault="005A3532" w:rsidP="005A3532">
      <w:r w:rsidRPr="00A53DC8">
        <w:t>A UE shall indicate to the BSF that it supports the use of TMPI as defined in 3GPP 33.220 [1] by including a "product" token in the "User-Agent" header field (cf. RFC 2616 [14]) that is set to a static string "3gpp-gba-tmpi" in HTTP requests sent to the BSF.</w:t>
      </w:r>
    </w:p>
    <w:p w:rsidR="005A3532" w:rsidRPr="00A53DC8" w:rsidRDefault="005A3532" w:rsidP="005A3532">
      <w:r w:rsidRPr="00A53DC8">
        <w:t>A BSF shall indicate to the UE that it supports the use of TMPI as defined in 3GPP 33.220 [1] by including a "product" token in the "Server" header field (cf. RFC 2616 [14]) that is set to a static string "3gpp-gba-tmpi" in HTTP responses sent to the UE.</w:t>
      </w:r>
    </w:p>
    <w:p w:rsidR="005A3532" w:rsidRPr="00A53DC8" w:rsidRDefault="005A3532" w:rsidP="005A3532">
      <w:r w:rsidRPr="00A53DC8">
        <w:t>In the bootstrapping procedure, Authorization, WWW-Authenticate, and Authentication-Info HTTP headers shall be used as described in RFC 3310 [6] with following exceptions:</w:t>
      </w:r>
    </w:p>
    <w:p w:rsidR="005A3532" w:rsidRPr="00A53DC8" w:rsidRDefault="005A3532" w:rsidP="0031641D">
      <w:pPr>
        <w:pStyle w:val="B10"/>
      </w:pPr>
      <w:r w:rsidRPr="00A53DC8">
        <w:t>a)</w:t>
      </w:r>
      <w:r w:rsidRPr="00A53DC8">
        <w:tab/>
        <w:t>the "realm" parameter shall contain the network name where the username is authenticated;</w:t>
      </w:r>
    </w:p>
    <w:p w:rsidR="005A3532" w:rsidRPr="00A53DC8" w:rsidRDefault="005A3532" w:rsidP="0031641D">
      <w:pPr>
        <w:pStyle w:val="B10"/>
      </w:pPr>
      <w:r w:rsidRPr="00A53DC8">
        <w:t>b)</w:t>
      </w:r>
      <w:r w:rsidRPr="00A53DC8">
        <w:tab/>
        <w:t>the quality of protection ("qop") parameter shall be "auth-int"; and</w:t>
      </w:r>
    </w:p>
    <w:p w:rsidR="005A3532" w:rsidRPr="00A53DC8" w:rsidRDefault="005A3532" w:rsidP="0031641D">
      <w:pPr>
        <w:pStyle w:val="B10"/>
      </w:pPr>
      <w:r w:rsidRPr="00A53DC8">
        <w:t>c)</w:t>
      </w:r>
      <w:r w:rsidRPr="00A53DC8">
        <w:tab/>
        <w:t>the "username" parameter shall contain user's private identity (IMPI).</w:t>
      </w:r>
    </w:p>
    <w:p w:rsidR="005A3532" w:rsidRPr="00A53DC8" w:rsidRDefault="005A3532" w:rsidP="0031641D">
      <w:pPr>
        <w:pStyle w:val="NO"/>
      </w:pPr>
      <w:r w:rsidRPr="00A53DC8">
        <w:t>NOTE:</w:t>
      </w:r>
      <w:r w:rsidRPr="00A53DC8">
        <w:tab/>
        <w:t>If the UE does not have an ISIM application with an IMPI, the IMPI will be constructed from IMSI, according to 3GPP TS 23.003 [7].</w:t>
      </w:r>
    </w:p>
    <w:p w:rsidR="005A3532" w:rsidRPr="00A53DC8" w:rsidRDefault="005A3532" w:rsidP="005A3532">
      <w:r w:rsidRPr="00A53DC8">
        <w:t>In addition to RFC 3310 [6], the following apply:</w:t>
      </w:r>
    </w:p>
    <w:p w:rsidR="005A3532" w:rsidRPr="00A53DC8" w:rsidRDefault="005A3532" w:rsidP="0031641D">
      <w:pPr>
        <w:pStyle w:val="B10"/>
      </w:pPr>
      <w:r w:rsidRPr="00A53DC8">
        <w:t>a)</w:t>
      </w:r>
      <w:r w:rsidRPr="00A53DC8">
        <w:tab/>
        <w:t>In the initial request from the UE to the BSF, the UE shall include Authorization header with following parameters:</w:t>
      </w:r>
    </w:p>
    <w:p w:rsidR="005A3532" w:rsidRPr="00A53DC8" w:rsidRDefault="005A3532" w:rsidP="0031641D">
      <w:pPr>
        <w:pStyle w:val="B2"/>
      </w:pPr>
      <w:r w:rsidRPr="00A53DC8">
        <w:t>-</w:t>
      </w:r>
      <w:r w:rsidRPr="00A53DC8">
        <w:tab/>
        <w:t xml:space="preserve">the username directive, set to </w:t>
      </w:r>
    </w:p>
    <w:p w:rsidR="005A3532" w:rsidRPr="00A53DC8" w:rsidRDefault="005A3532" w:rsidP="0031641D">
      <w:pPr>
        <w:pStyle w:val="B3"/>
      </w:pPr>
      <w:r w:rsidRPr="00A53DC8">
        <w:t>1)</w:t>
      </w:r>
      <w:r w:rsidRPr="00A53DC8">
        <w:tab/>
        <w:t>the value of the TMPI if one has been associated with the private user identity as described in 3GPP 33.220 [1]; or</w:t>
      </w:r>
    </w:p>
    <w:p w:rsidR="005A3532" w:rsidRPr="00A53DC8" w:rsidRDefault="005A3532" w:rsidP="0031641D">
      <w:pPr>
        <w:pStyle w:val="B3"/>
      </w:pPr>
      <w:r w:rsidRPr="00A53DC8">
        <w:t>2)</w:t>
      </w:r>
      <w:r w:rsidRPr="00A53DC8">
        <w:tab/>
        <w:t>the value of the private user identity;</w:t>
      </w:r>
    </w:p>
    <w:p w:rsidR="005A3532" w:rsidRPr="00A53DC8" w:rsidRDefault="005A3532" w:rsidP="0031641D">
      <w:pPr>
        <w:pStyle w:val="B2"/>
      </w:pPr>
      <w:r w:rsidRPr="00A53DC8">
        <w:t>-</w:t>
      </w:r>
      <w:r w:rsidRPr="00A53DC8">
        <w:tab/>
        <w:t>the realm directive, set to the BSF address derived from the IMPI or IMSI according to 3GPP TS 23.003 [7];</w:t>
      </w:r>
    </w:p>
    <w:p w:rsidR="005A3532" w:rsidRPr="00A53DC8" w:rsidRDefault="005A3532" w:rsidP="0031641D">
      <w:pPr>
        <w:pStyle w:val="B2"/>
      </w:pPr>
      <w:r w:rsidRPr="00A53DC8">
        <w:t>-</w:t>
      </w:r>
      <w:r w:rsidRPr="00A53DC8">
        <w:tab/>
        <w:t>the uri directive, set to either absoluteURL "http://&lt;BSF address&gt;/" or abs_path "/", and which one is used is specified in RFC 2617 [9];</w:t>
      </w:r>
    </w:p>
    <w:p w:rsidR="005A3532" w:rsidRPr="00A53DC8" w:rsidRDefault="005A3532" w:rsidP="0031641D">
      <w:pPr>
        <w:pStyle w:val="B2"/>
      </w:pPr>
      <w:r w:rsidRPr="00A53DC8">
        <w:t>-</w:t>
      </w:r>
      <w:r w:rsidRPr="00A53DC8">
        <w:tab/>
        <w:t>the nonce directive, set to an empty value; and</w:t>
      </w:r>
    </w:p>
    <w:p w:rsidR="005A3532" w:rsidRPr="00A53DC8" w:rsidDel="00F97C75" w:rsidRDefault="005A3532" w:rsidP="0031641D">
      <w:pPr>
        <w:pStyle w:val="B2"/>
      </w:pPr>
      <w:r w:rsidRPr="00A53DC8">
        <w:t>-</w:t>
      </w:r>
      <w:r w:rsidRPr="00A53DC8">
        <w:tab/>
        <w:t>the response directive, set to an empty value;</w:t>
      </w:r>
    </w:p>
    <w:p w:rsidR="005A3532" w:rsidRPr="00A53DC8" w:rsidRDefault="005A3532" w:rsidP="0031641D">
      <w:pPr>
        <w:pStyle w:val="B10"/>
      </w:pPr>
      <w:r w:rsidRPr="00A53DC8">
        <w:t>b)</w:t>
      </w:r>
      <w:r w:rsidRPr="00A53DC8">
        <w:tab/>
        <w:t>In the challenge response from the BSF to the UE, the BSF shall include parameters to WWW-Authenticate header as specified in RFC 3310 [6] with following clarifications:</w:t>
      </w:r>
    </w:p>
    <w:p w:rsidR="005A3532" w:rsidRPr="00A53DC8" w:rsidRDefault="005A3532" w:rsidP="0031641D">
      <w:pPr>
        <w:pStyle w:val="B2"/>
      </w:pPr>
      <w:r w:rsidRPr="00A53DC8">
        <w:t>-</w:t>
      </w:r>
      <w:r w:rsidRPr="00A53DC8">
        <w:tab/>
        <w:t>the realm directive, set to the BSF address derived from the IMPI or IMSI according to 3GPP TS 23.003 [7];</w:t>
      </w:r>
    </w:p>
    <w:p w:rsidR="005A3532" w:rsidRPr="00A53DC8" w:rsidRDefault="005A3532" w:rsidP="0031641D">
      <w:pPr>
        <w:pStyle w:val="B10"/>
      </w:pPr>
      <w:r w:rsidRPr="00A53DC8">
        <w:t>c)</w:t>
      </w:r>
      <w:r w:rsidRPr="00A53DC8">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rsidR="005A3532" w:rsidRPr="00A53DC8" w:rsidRDefault="005A3532" w:rsidP="0031641D">
      <w:pPr>
        <w:pStyle w:val="B10"/>
      </w:pPr>
      <w:r w:rsidRPr="00A53DC8">
        <w:t>d)</w:t>
      </w:r>
      <w:r w:rsidRPr="00A53DC8">
        <w:tab/>
        <w:t>When responding to a challenge from the BSF, the UE shall include an Authorization header containing a realm directive set to the value as received in the realm directive in the WWW-Authenticate header.</w:t>
      </w:r>
    </w:p>
    <w:p w:rsidR="005A3532" w:rsidRPr="00A53DC8" w:rsidRDefault="005A3532" w:rsidP="0031641D">
      <w:pPr>
        <w:pStyle w:val="B10"/>
      </w:pPr>
      <w:r w:rsidRPr="00A53DC8">
        <w:t>e)</w:t>
      </w:r>
      <w:r w:rsidRPr="00A53DC8">
        <w:tab/>
        <w:t>Authentication-Info header shall be included into the subsequent HTTP response after the BSF concluded that the UE has been authenticated. Authentication-Info header shall include the "rspauth" parameter.</w:t>
      </w:r>
    </w:p>
    <w:p w:rsidR="005A3532" w:rsidRPr="00A53DC8" w:rsidRDefault="005A3532" w:rsidP="005A3532">
      <w:r w:rsidRPr="00A53DC8">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rsidR="005A3532" w:rsidRPr="00A53DC8" w:rsidRDefault="005A3532" w:rsidP="005A3532">
      <w:r w:rsidRPr="00A53DC8">
        <w:t>An example flow of successful bootstrapping procedure can be found in clause A.3.</w:t>
      </w:r>
    </w:p>
    <w:p w:rsidR="005A3532" w:rsidRPr="00A53DC8" w:rsidRDefault="005A3532" w:rsidP="0031641D">
      <w:pPr>
        <w:pStyle w:val="Heading3"/>
      </w:pPr>
      <w:bookmarkStart w:id="686" w:name="_Toc51948468"/>
      <w:bookmarkStart w:id="687" w:name="_Toc52162542"/>
      <w:bookmarkStart w:id="688" w:name="_Toc60916181"/>
      <w:r w:rsidRPr="00A53DC8">
        <w:lastRenderedPageBreak/>
        <w:t>8.18.3</w:t>
      </w:r>
      <w:r w:rsidRPr="00A53DC8">
        <w:tab/>
        <w:t>Test description</w:t>
      </w:r>
      <w:bookmarkEnd w:id="686"/>
      <w:bookmarkEnd w:id="687"/>
      <w:bookmarkEnd w:id="688"/>
    </w:p>
    <w:p w:rsidR="005A3532" w:rsidRPr="00A53DC8" w:rsidRDefault="005A3532" w:rsidP="0031641D">
      <w:pPr>
        <w:pStyle w:val="Heading4"/>
      </w:pPr>
      <w:bookmarkStart w:id="689" w:name="_Toc51948469"/>
      <w:bookmarkStart w:id="690" w:name="_Toc52162543"/>
      <w:bookmarkStart w:id="691" w:name="_Toc60916182"/>
      <w:r w:rsidRPr="00A53DC8">
        <w:t>8.18.3.1</w:t>
      </w:r>
      <w:r w:rsidRPr="00A53DC8">
        <w:tab/>
        <w:t>Pre-test conditions</w:t>
      </w:r>
      <w:bookmarkEnd w:id="689"/>
      <w:bookmarkEnd w:id="690"/>
      <w:bookmarkEnd w:id="691"/>
    </w:p>
    <w:p w:rsidR="005A3532" w:rsidRPr="00A53DC8" w:rsidRDefault="005A3532" w:rsidP="005A3532">
      <w:pPr>
        <w:pStyle w:val="H6"/>
        <w:overflowPunct/>
        <w:autoSpaceDE/>
        <w:autoSpaceDN/>
        <w:adjustRightInd/>
        <w:textAlignment w:val="auto"/>
        <w:rPr>
          <w:lang w:eastAsia="en-US"/>
        </w:rPr>
      </w:pPr>
      <w:r w:rsidRPr="00A53DC8">
        <w:rPr>
          <w:lang w:eastAsia="en-US"/>
        </w:rPr>
        <w:t>System Simulator:</w:t>
      </w:r>
    </w:p>
    <w:p w:rsidR="005A3532" w:rsidRPr="00A53DC8" w:rsidRDefault="005A3532" w:rsidP="005A3532">
      <w:pPr>
        <w:pStyle w:val="B10"/>
        <w:overflowPunct/>
        <w:autoSpaceDE/>
        <w:autoSpaceDN/>
        <w:adjustRightInd/>
        <w:textAlignment w:val="auto"/>
        <w:rPr>
          <w:lang w:eastAsia="sv-SE"/>
        </w:rPr>
      </w:pPr>
      <w:r w:rsidRPr="00A53DC8">
        <w:t>-</w:t>
      </w:r>
      <w:r w:rsidRPr="00A53DC8">
        <w:tab/>
      </w:r>
      <w:r w:rsidRPr="00A53DC8">
        <w:rPr>
          <w:lang w:eastAsia="sv-SE"/>
        </w:rPr>
        <w:t>SS is configured shared secret key of IMS AKA algorithm, related to the IMS private user identity (IMPI) configured on the UICC card equipped into the UE.</w:t>
      </w:r>
    </w:p>
    <w:p w:rsidR="005A3532" w:rsidRPr="00A53DC8" w:rsidRDefault="005A3532" w:rsidP="005A3532">
      <w:pPr>
        <w:pStyle w:val="B10"/>
        <w:overflowPunct/>
        <w:autoSpaceDE/>
        <w:autoSpaceDN/>
        <w:adjustRightInd/>
        <w:textAlignment w:val="auto"/>
        <w:rPr>
          <w:lang w:eastAsia="sv-SE"/>
        </w:rPr>
      </w:pPr>
      <w:r w:rsidRPr="00A53DC8">
        <w:rPr>
          <w:lang w:eastAsia="sv-SE"/>
        </w:rPr>
        <w:t>-</w:t>
      </w:r>
      <w:r w:rsidRPr="00A53DC8">
        <w:rPr>
          <w:lang w:eastAsia="sv-SE"/>
        </w:rPr>
        <w:tab/>
        <w:t>SS is listening to SIP default port 5060 for both UDP and TCP protocols.</w:t>
      </w:r>
    </w:p>
    <w:p w:rsidR="005A3532" w:rsidRPr="00A53DC8" w:rsidRDefault="005A3532" w:rsidP="005A3532">
      <w:pPr>
        <w:pStyle w:val="B10"/>
        <w:overflowPunct/>
        <w:autoSpaceDE/>
        <w:autoSpaceDN/>
        <w:adjustRightInd/>
        <w:textAlignment w:val="auto"/>
        <w:rPr>
          <w:lang w:eastAsia="sv-SE"/>
        </w:rPr>
      </w:pPr>
      <w:r w:rsidRPr="00A53DC8">
        <w:rPr>
          <w:lang w:eastAsia="sv-SE"/>
        </w:rPr>
        <w:t>-    At the SS, a HTTP Server is established at port 80 to simulate the XCAP server</w:t>
      </w:r>
    </w:p>
    <w:p w:rsidR="005A3532" w:rsidRPr="00A53DC8" w:rsidRDefault="005A3532" w:rsidP="005A3532">
      <w:pPr>
        <w:pStyle w:val="B10"/>
        <w:overflowPunct/>
        <w:autoSpaceDE/>
        <w:autoSpaceDN/>
        <w:adjustRightInd/>
        <w:textAlignment w:val="auto"/>
        <w:rPr>
          <w:lang w:eastAsia="sv-SE"/>
        </w:rPr>
      </w:pPr>
      <w:r w:rsidRPr="00A53DC8">
        <w:rPr>
          <w:lang w:eastAsia="sv-SE"/>
        </w:rPr>
        <w:t>-</w:t>
      </w:r>
      <w:r w:rsidRPr="00A53DC8">
        <w:rPr>
          <w:lang w:eastAsia="sv-SE"/>
        </w:rPr>
        <w:tab/>
        <w:t>1 NR Cell</w:t>
      </w:r>
    </w:p>
    <w:p w:rsidR="005A3532" w:rsidRPr="00A53DC8" w:rsidRDefault="005A3532" w:rsidP="005A3532">
      <w:pPr>
        <w:pStyle w:val="H6"/>
        <w:overflowPunct/>
        <w:autoSpaceDE/>
        <w:autoSpaceDN/>
        <w:adjustRightInd/>
        <w:textAlignment w:val="auto"/>
        <w:rPr>
          <w:lang w:eastAsia="en-US"/>
        </w:rPr>
      </w:pPr>
      <w:r w:rsidRPr="00A53DC8">
        <w:rPr>
          <w:lang w:eastAsia="en-US"/>
        </w:rPr>
        <w:t>UE:</w:t>
      </w:r>
    </w:p>
    <w:p w:rsidR="005A3532" w:rsidRPr="00A53DC8" w:rsidRDefault="005A3532" w:rsidP="0031641D">
      <w:pPr>
        <w:pStyle w:val="B10"/>
        <w:rPr>
          <w:snapToGrid w:val="0"/>
        </w:rPr>
      </w:pPr>
      <w:r w:rsidRPr="00A53DC8">
        <w:t>-</w:t>
      </w:r>
      <w:r w:rsidRPr="00A53DC8">
        <w:tab/>
      </w:r>
      <w:r w:rsidRPr="00A53DC8">
        <w:rPr>
          <w:snapToGrid w:val="0"/>
        </w:rPr>
        <w:t>UE contains either ISIM and USIM applications or only USIM application on UICC.</w:t>
      </w:r>
    </w:p>
    <w:p w:rsidR="005A3532" w:rsidRPr="00A53DC8" w:rsidRDefault="005A3532" w:rsidP="0031641D">
      <w:pPr>
        <w:pStyle w:val="B10"/>
      </w:pPr>
      <w:r w:rsidRPr="00A53DC8">
        <w:t>-</w:t>
      </w:r>
      <w:r w:rsidRPr="00A53DC8">
        <w:tab/>
      </w:r>
      <w:r w:rsidRPr="00A53DC8">
        <w:rPr>
          <w:snapToGrid w:val="0"/>
        </w:rPr>
        <w:t xml:space="preserve">UE is configured with the name of the </w:t>
      </w:r>
      <w:r w:rsidRPr="00A53DC8">
        <w:t xml:space="preserve">XCAP root directory on the XCAP server and the user's directory name. </w:t>
      </w:r>
    </w:p>
    <w:p w:rsidR="005A3532" w:rsidRPr="00A53DC8" w:rsidRDefault="005A3532" w:rsidP="0031641D">
      <w:pPr>
        <w:pStyle w:val="B10"/>
      </w:pPr>
      <w:r w:rsidRPr="00A53DC8">
        <w:t>-</w:t>
      </w:r>
      <w:r w:rsidRPr="00A53DC8">
        <w:tab/>
        <w:t>UE has activated an IPCAN bearer with SS.</w:t>
      </w:r>
    </w:p>
    <w:p w:rsidR="005A3532" w:rsidRPr="00A53DC8" w:rsidRDefault="005A3532" w:rsidP="0031641D">
      <w:pPr>
        <w:pStyle w:val="H6"/>
        <w:rPr>
          <w:lang w:eastAsia="en-US"/>
        </w:rPr>
      </w:pPr>
      <w:r w:rsidRPr="00A53DC8">
        <w:rPr>
          <w:lang w:eastAsia="en-US"/>
        </w:rPr>
        <w:t>Preamble:</w:t>
      </w:r>
    </w:p>
    <w:p w:rsidR="005A3532" w:rsidRPr="00A53DC8" w:rsidRDefault="005A3532" w:rsidP="0031641D">
      <w:pPr>
        <w:pStyle w:val="B10"/>
      </w:pPr>
      <w:r w:rsidRPr="00A53DC8">
        <w:t>-</w:t>
      </w:r>
      <w:r w:rsidRPr="00A53DC8">
        <w:tab/>
        <w:t>The UE is in test state 1N-A (TS 38.508-1) and registered to IMS</w:t>
      </w:r>
    </w:p>
    <w:p w:rsidR="005A3532" w:rsidRPr="00A53DC8" w:rsidRDefault="005A3532" w:rsidP="0031641D">
      <w:pPr>
        <w:pStyle w:val="B10"/>
      </w:pPr>
      <w:r w:rsidRPr="00A53DC8">
        <w:t>-</w:t>
      </w:r>
      <w:r w:rsidRPr="00A53DC8">
        <w:tab/>
        <w:t>The UE has established a PDN connectivity for IMS XCAP signalling. The UE may either be configured to re-use the Internet APN for XCAP signalling or the UE uses a specific XCAP-only APN</w:t>
      </w:r>
    </w:p>
    <w:p w:rsidR="005A3532" w:rsidRPr="00A53DC8" w:rsidRDefault="005A3532" w:rsidP="0031641D">
      <w:pPr>
        <w:pStyle w:val="B10"/>
      </w:pPr>
      <w:r w:rsidRPr="00A53DC8">
        <w:t>-</w:t>
      </w:r>
      <w:r w:rsidRPr="00A53DC8">
        <w:tab/>
        <w:t xml:space="preserve">During these procedures the UE may request a DNS server address via NAS signalling and as parallel behaviour the UE may resolve the IP address </w:t>
      </w:r>
      <w:r w:rsidRPr="00A53DC8">
        <w:rPr>
          <w:snapToGrid w:val="0"/>
        </w:rPr>
        <w:t xml:space="preserve">of the XCAP server </w:t>
      </w:r>
      <w:r w:rsidRPr="00A53DC8">
        <w:t xml:space="preserve">via DNS. </w:t>
      </w:r>
    </w:p>
    <w:p w:rsidR="005A3532" w:rsidRPr="00A53DC8" w:rsidRDefault="005A3532" w:rsidP="0031641D">
      <w:pPr>
        <w:pStyle w:val="Heading4"/>
        <w:rPr>
          <w:lang w:eastAsia="en-US"/>
        </w:rPr>
      </w:pPr>
      <w:bookmarkStart w:id="692" w:name="_Toc51948470"/>
      <w:bookmarkStart w:id="693" w:name="_Toc52162544"/>
      <w:bookmarkStart w:id="694" w:name="_Toc60916183"/>
      <w:r w:rsidRPr="00A53DC8">
        <w:rPr>
          <w:lang w:eastAsia="en-US"/>
        </w:rPr>
        <w:lastRenderedPageBreak/>
        <w:t>8.18.3.2</w:t>
      </w:r>
      <w:r w:rsidRPr="00A53DC8">
        <w:rPr>
          <w:lang w:eastAsia="en-US"/>
        </w:rPr>
        <w:tab/>
        <w:t>Test procedure sequence</w:t>
      </w:r>
      <w:bookmarkEnd w:id="692"/>
      <w:bookmarkEnd w:id="693"/>
      <w:bookmarkEnd w:id="694"/>
    </w:p>
    <w:p w:rsidR="005A3532" w:rsidRPr="00A53DC8" w:rsidRDefault="005A3532" w:rsidP="005A3532">
      <w:pPr>
        <w:pStyle w:val="TH"/>
        <w:overflowPunct/>
        <w:autoSpaceDE/>
        <w:autoSpaceDN/>
        <w:adjustRightInd/>
      </w:pPr>
      <w:r w:rsidRPr="00A53DC8">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5A3532" w:rsidRPr="00A53DC8" w:rsidTr="0031641D">
        <w:trPr>
          <w:jc w:val="center"/>
        </w:trPr>
        <w:tc>
          <w:tcPr>
            <w:tcW w:w="675" w:type="dxa"/>
            <w:tcBorders>
              <w:top w:val="single" w:sz="4" w:space="0" w:color="auto"/>
              <w:left w:val="single" w:sz="4" w:space="0" w:color="auto"/>
              <w:bottom w:val="nil"/>
              <w:right w:val="single" w:sz="4" w:space="0" w:color="auto"/>
            </w:tcBorders>
            <w:hideMark/>
          </w:tcPr>
          <w:p w:rsidR="005A3532" w:rsidRPr="00A53DC8" w:rsidRDefault="005A3532" w:rsidP="006475F4">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5A3532" w:rsidRPr="00A53DC8" w:rsidRDefault="005A3532" w:rsidP="006475F4">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5A3532" w:rsidRPr="00A53DC8" w:rsidRDefault="005A3532" w:rsidP="006475F4">
            <w:pPr>
              <w:pStyle w:val="TAH"/>
            </w:pPr>
            <w:r w:rsidRPr="00A53DC8">
              <w:t>Verdict</w:t>
            </w:r>
          </w:p>
        </w:tc>
      </w:tr>
      <w:tr w:rsidR="005A3532" w:rsidRPr="00A53DC8" w:rsidTr="0031641D">
        <w:trPr>
          <w:jc w:val="center"/>
        </w:trPr>
        <w:tc>
          <w:tcPr>
            <w:tcW w:w="675" w:type="dxa"/>
            <w:tcBorders>
              <w:top w:val="nil"/>
              <w:left w:val="single" w:sz="4" w:space="0" w:color="auto"/>
              <w:bottom w:val="single" w:sz="4" w:space="0" w:color="auto"/>
              <w:right w:val="single" w:sz="4" w:space="0" w:color="auto"/>
            </w:tcBorders>
          </w:tcPr>
          <w:p w:rsidR="005A3532" w:rsidRPr="00A53DC8" w:rsidRDefault="005A3532" w:rsidP="006475F4">
            <w:pPr>
              <w:pStyle w:val="TAH"/>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H"/>
            </w:pPr>
          </w:p>
        </w:tc>
        <w:tc>
          <w:tcPr>
            <w:tcW w:w="708"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H"/>
            </w:pPr>
            <w:r w:rsidRPr="00A53DC8">
              <w:t>Message</w:t>
            </w:r>
          </w:p>
        </w:tc>
        <w:tc>
          <w:tcPr>
            <w:tcW w:w="567" w:type="dxa"/>
            <w:tcBorders>
              <w:top w:val="nil"/>
              <w:left w:val="single" w:sz="4" w:space="0" w:color="auto"/>
              <w:bottom w:val="single" w:sz="4" w:space="0" w:color="auto"/>
              <w:right w:val="single" w:sz="4" w:space="0" w:color="auto"/>
            </w:tcBorders>
          </w:tcPr>
          <w:p w:rsidR="005A3532" w:rsidRPr="00A53DC8" w:rsidRDefault="005A3532" w:rsidP="006475F4">
            <w:pPr>
              <w:pStyle w:val="TAH"/>
            </w:pPr>
          </w:p>
        </w:tc>
        <w:tc>
          <w:tcPr>
            <w:tcW w:w="850" w:type="dxa"/>
            <w:tcBorders>
              <w:top w:val="nil"/>
              <w:left w:val="single" w:sz="4" w:space="0" w:color="auto"/>
              <w:bottom w:val="single" w:sz="4" w:space="0" w:color="auto"/>
              <w:right w:val="single" w:sz="4" w:space="0" w:color="auto"/>
            </w:tcBorders>
          </w:tcPr>
          <w:p w:rsidR="005A3532" w:rsidRPr="00A53DC8" w:rsidRDefault="005A3532" w:rsidP="006475F4">
            <w:pPr>
              <w:pStyle w:val="TAH"/>
            </w:pP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C"/>
            </w:pPr>
            <w:r w:rsidRPr="00A53DC8">
              <w:rPr>
                <w:rFonts w:eastAsia="MS Gothic"/>
                <w:lang w:eastAsia="en-US"/>
              </w:rPr>
              <w:t>1</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L"/>
              <w:rPr>
                <w:snapToGrid w:val="0"/>
              </w:rPr>
            </w:pPr>
            <w:r w:rsidRPr="00A53DC8">
              <w:rPr>
                <w:lang w:eastAsia="en-US"/>
              </w:rPr>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C"/>
              <w:rPr>
                <w:lang w:eastAsia="zh-CN"/>
              </w:rPr>
            </w:pPr>
            <w:r w:rsidRPr="00A53DC8">
              <w:rPr>
                <w:rFonts w:eastAsia="MS Gothic"/>
                <w:lang w:eastAsia="en-US"/>
              </w:rPr>
              <w:t>2</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L"/>
              <w:rPr>
                <w:snapToGrid w:val="0"/>
                <w:lang w:eastAsia="zh-CN"/>
              </w:rPr>
            </w:pPr>
            <w:r w:rsidRPr="00A53DC8">
              <w:rPr>
                <w:lang w:eastAsia="en-US"/>
              </w:rPr>
              <w:t>UE sends Initial HTTP Request (Note 1)</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zh-CN"/>
              </w:rPr>
            </w:pPr>
            <w:r w:rsidRPr="00A53DC8">
              <w:rPr>
                <w:lang w:eastAsia="zh-CN"/>
              </w:rPr>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en-US"/>
              </w:rPr>
            </w:pPr>
            <w:r w:rsidRPr="00A53DC8">
              <w:rPr>
                <w:lang w:eastAsia="en-US"/>
              </w:rPr>
              <w:t xml:space="preserve">EXCEPTION: steps 3 and 4 describe behaviour </w:t>
            </w:r>
            <w:r w:rsidRPr="00A53DC8">
              <w:rPr>
                <w:snapToGrid w:val="0"/>
                <w:lang w:eastAsia="en-US"/>
              </w:rPr>
              <w:t xml:space="preserve">in case of </w:t>
            </w:r>
            <w:r w:rsidRPr="00A53DC8">
              <w:rPr>
                <w:lang w:eastAsia="en-US"/>
              </w:rPr>
              <w:t xml:space="preserve">HTTP Digest XCAP authentication </w:t>
            </w:r>
            <w:r w:rsidRPr="00A53DC8">
              <w:rPr>
                <w:snapToGrid w:val="0"/>
                <w:lang w:eastAsia="en-US"/>
              </w:rPr>
              <w:t>w</w:t>
            </w:r>
            <w:r w:rsidRPr="00A53DC8">
              <w:rPr>
                <w:lang w:eastAsia="en-US"/>
              </w:rPr>
              <w:t>hen the UE</w:t>
            </w:r>
            <w:r w:rsidRPr="00A53DC8">
              <w:rPr>
                <w:snapToGrid w:val="0"/>
                <w:lang w:eastAsia="en-US"/>
              </w:rPr>
              <w:t xml:space="preserve"> does not provide correct authorization credentials within its initial request</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rPr>
                <w:rFonts w:eastAsia="MS Gothic"/>
                <w:lang w:eastAsia="en-US"/>
              </w:rPr>
              <w:t>3</w:t>
            </w:r>
          </w:p>
        </w:tc>
        <w:tc>
          <w:tcPr>
            <w:tcW w:w="3827" w:type="dxa"/>
            <w:tcBorders>
              <w:top w:val="single" w:sz="4" w:space="0" w:color="auto"/>
              <w:left w:val="single" w:sz="4" w:space="0" w:color="auto"/>
              <w:bottom w:val="single" w:sz="4" w:space="0" w:color="auto"/>
              <w:right w:val="single" w:sz="4" w:space="0" w:color="auto"/>
            </w:tcBorders>
            <w:hideMark/>
          </w:tcPr>
          <w:p w:rsidR="005A3532" w:rsidRPr="00A53DC8" w:rsidRDefault="005A3532" w:rsidP="006475F4">
            <w:pPr>
              <w:pStyle w:val="TAL"/>
              <w:rPr>
                <w:lang w:eastAsia="zh-CN"/>
              </w:rPr>
            </w:pPr>
            <w:r w:rsidRPr="00A53DC8">
              <w:rPr>
                <w:rFonts w:eastAsia="MS Gothic"/>
                <w:lang w:eastAsia="en-US"/>
              </w:rPr>
              <w:t>SS sends HTTP Response: “401 Unauthorized”</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lang w:eastAsia="en-US"/>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rPr>
            </w:pPr>
            <w:r w:rsidRPr="00A53DC8">
              <w:t>HTTP Response: 401 Unauthorized</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en-US"/>
              </w:rPr>
            </w:pPr>
            <w:r w:rsidRPr="00A53DC8">
              <w:rPr>
                <w:rFonts w:eastAsia="MS Gothic"/>
                <w:lang w:eastAsia="en-US"/>
              </w:rPr>
              <w:t>4</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snapToGrid w:val="0"/>
              </w:rPr>
            </w:pPr>
            <w:r w:rsidRPr="00A53DC8">
              <w:rPr>
                <w:lang w:eastAsia="en-US"/>
              </w:rPr>
              <w:t xml:space="preserve">Check: Does the UE send HTTP Request with valid </w:t>
            </w:r>
            <w:r w:rsidRPr="00A53DC8">
              <w:rPr>
                <w:snapToGrid w:val="0"/>
                <w:lang w:eastAsia="en-US"/>
              </w:rPr>
              <w:t>authorization credentials?</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P</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5</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SS sends HTTP Response: “200 OK”</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Response: 200 OK</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lang w:eastAsia="en-US"/>
              </w:rPr>
            </w:pPr>
            <w:r w:rsidRPr="00A53DC8">
              <w:rPr>
                <w:lang w:eastAsia="en-US"/>
              </w:rPr>
              <w:t>EXCEPTION: Steps 6 and steps 7 can be repeated several times; this exchange of information is considered to be finished when there is no further HTTP request</w:t>
            </w:r>
            <w:r w:rsidRPr="00A53DC8">
              <w:rPr>
                <w:rFonts w:eastAsia="MS Gothic"/>
                <w:lang w:eastAsia="en-US"/>
              </w:rPr>
              <w:t xml:space="preserve"> sent by the UE within 20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6</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Check: Does the UE send </w:t>
            </w:r>
            <w:r w:rsidRPr="00A53DC8">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P</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7</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SS sends HTTP Response: “200 OK” or “404 File Not Found” </w:t>
            </w:r>
            <w:r w:rsidRPr="00A53DC8">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8</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 xml:space="preserve">Check: Does the simservs document stored in the SS contain the information supplied by the UE as required by the test requirements of the specific test case? </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9</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EXCEPTION: steps 10 and 11 describe the message exchange between the UE and the SS which can be repeated several times; this exchange of information is considered to be finished when there is no further HTTP request</w:t>
            </w:r>
            <w:r w:rsidRPr="00A53DC8">
              <w:rPr>
                <w:rFonts w:eastAsia="MS Gothic"/>
                <w:lang w:eastAsia="en-US"/>
              </w:rPr>
              <w:t xml:space="preserve"> sent by the UE within 10 seconds after the previous request</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10</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Check: Does the UE send </w:t>
            </w:r>
            <w:r w:rsidRPr="00A53DC8">
              <w:rPr>
                <w:lang w:eastAsia="en-US"/>
              </w:rPr>
              <w:t>HTTP Request? (Note 1)</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lang w:eastAsia="en-US"/>
              </w:rPr>
              <w:t>--&gt;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Request</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rPr>
                <w:lang w:eastAsia="zh-CN"/>
              </w:rPr>
              <w:t>P</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11</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rFonts w:eastAsia="MS Gothic"/>
                <w:lang w:eastAsia="en-US"/>
              </w:rPr>
              <w:t xml:space="preserve">SS sends HTTP Response: “200 OK” or “404 File Not Found” </w:t>
            </w:r>
            <w:r w:rsidRPr="00A53DC8">
              <w:rPr>
                <w:lang w:eastAsia="en-US"/>
              </w:rPr>
              <w:t>(Note 2)</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rPr>
                <w:rFonts w:eastAsia="MS Mincho"/>
                <w:lang w:eastAsia="en-US"/>
              </w:rPr>
              <w:t>&lt;--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t>HTTP Response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675"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pPr>
            <w:r w:rsidRPr="00A53DC8">
              <w:rPr>
                <w:rFonts w:eastAsia="MS Gothic"/>
                <w:lang w:eastAsia="en-US"/>
              </w:rPr>
              <w:t>12</w:t>
            </w:r>
          </w:p>
        </w:tc>
        <w:tc>
          <w:tcPr>
            <w:tcW w:w="382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MS Gothic"/>
                <w:lang w:eastAsia="en-US"/>
              </w:rPr>
            </w:pPr>
            <w:r w:rsidRPr="00A53DC8">
              <w:rPr>
                <w:lang w:eastAsia="en-US"/>
              </w:rPr>
              <w:t>Check: Does the simservs document stored in the SS contain the information supplied by the UE as required by the test requirements of the specific test case?</w:t>
            </w:r>
          </w:p>
        </w:tc>
        <w:tc>
          <w:tcPr>
            <w:tcW w:w="708"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rFonts w:eastAsia="MS Mincho"/>
              </w:rPr>
            </w:pPr>
            <w:r w:rsidRPr="00A53DC8">
              <w:t>-</w:t>
            </w:r>
          </w:p>
        </w:tc>
        <w:tc>
          <w:tcPr>
            <w:tcW w:w="2976"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L"/>
              <w:rPr>
                <w:rFonts w:eastAsia="SimSun"/>
                <w:lang w:eastAsia="zh-CN"/>
              </w:rPr>
            </w:pPr>
            <w:r w:rsidRPr="00A53DC8">
              <w:rPr>
                <w:snapToGrid w:val="0"/>
                <w:lang w:eastAsia="en-US"/>
              </w:rPr>
              <w:t>This is done by fetching the whole simservs document from the XCAP server and checking its content against the respective XML file (according to the XSD definitions for the respective supplementary service)</w:t>
            </w:r>
          </w:p>
        </w:tc>
        <w:tc>
          <w:tcPr>
            <w:tcW w:w="567"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C"/>
              <w:rPr>
                <w:lang w:eastAsia="zh-CN"/>
              </w:rPr>
            </w:pPr>
            <w:r w:rsidRPr="00A53DC8">
              <w:t>-</w:t>
            </w:r>
          </w:p>
        </w:tc>
      </w:tr>
      <w:tr w:rsidR="005A3532" w:rsidRPr="00A53DC8" w:rsidTr="0031641D">
        <w:trPr>
          <w:jc w:val="center"/>
        </w:trPr>
        <w:tc>
          <w:tcPr>
            <w:tcW w:w="9603" w:type="dxa"/>
            <w:gridSpan w:val="6"/>
            <w:tcBorders>
              <w:top w:val="single" w:sz="4" w:space="0" w:color="auto"/>
              <w:left w:val="single" w:sz="4" w:space="0" w:color="auto"/>
              <w:bottom w:val="single" w:sz="4" w:space="0" w:color="auto"/>
              <w:right w:val="single" w:sz="4" w:space="0" w:color="auto"/>
            </w:tcBorders>
          </w:tcPr>
          <w:p w:rsidR="005A3532" w:rsidRPr="00A53DC8" w:rsidRDefault="005A3532" w:rsidP="006475F4">
            <w:pPr>
              <w:pStyle w:val="TAN"/>
              <w:rPr>
                <w:snapToGrid w:val="0"/>
                <w:lang w:eastAsia="en-US"/>
              </w:rPr>
            </w:pPr>
            <w:r w:rsidRPr="00A53DC8">
              <w:rPr>
                <w:lang w:eastAsia="en-US"/>
              </w:rPr>
              <w:t xml:space="preserve">Note 1: The HTTP requests sent by the UE are processed by an XCAP server implementation at the SS to modify the </w:t>
            </w:r>
            <w:r w:rsidRPr="00A53DC8">
              <w:rPr>
                <w:snapToGrid w:val="0"/>
                <w:lang w:eastAsia="en-US"/>
              </w:rPr>
              <w:t>contents of the simservs document.</w:t>
            </w:r>
          </w:p>
          <w:p w:rsidR="005A3532" w:rsidRPr="00A53DC8" w:rsidRDefault="005A3532" w:rsidP="006475F4">
            <w:pPr>
              <w:pStyle w:val="TAC"/>
              <w:jc w:val="left"/>
              <w:rPr>
                <w:lang w:eastAsia="en-US"/>
              </w:rPr>
            </w:pPr>
            <w:r w:rsidRPr="00A53DC8">
              <w:rPr>
                <w:lang w:eastAsia="en-US"/>
              </w:rPr>
              <w:t xml:space="preserve">Note 2: “404 File Not Found” is sent as response for a GET request to a non-existing node. </w:t>
            </w:r>
          </w:p>
        </w:tc>
      </w:tr>
    </w:tbl>
    <w:p w:rsidR="005A3532" w:rsidRPr="00A53DC8" w:rsidRDefault="005A3532" w:rsidP="005A3532"/>
    <w:p w:rsidR="005A3532" w:rsidRPr="00A53DC8" w:rsidRDefault="005A3532" w:rsidP="0031641D">
      <w:pPr>
        <w:pStyle w:val="Heading4"/>
      </w:pPr>
      <w:bookmarkStart w:id="695" w:name="_Toc51948471"/>
      <w:bookmarkStart w:id="696" w:name="_Toc52162545"/>
      <w:bookmarkStart w:id="697" w:name="_Toc60916184"/>
      <w:r w:rsidRPr="00A53DC8">
        <w:lastRenderedPageBreak/>
        <w:t>8.18.3.3</w:t>
      </w:r>
      <w:r w:rsidRPr="00A53DC8">
        <w:tab/>
        <w:t>Specific message contents</w:t>
      </w:r>
      <w:bookmarkEnd w:id="695"/>
      <w:bookmarkEnd w:id="696"/>
      <w:bookmarkEnd w:id="697"/>
    </w:p>
    <w:p w:rsidR="005A3532" w:rsidRPr="00A53DC8" w:rsidRDefault="005A3532" w:rsidP="0031641D">
      <w:pPr>
        <w:pStyle w:val="TH"/>
      </w:pPr>
      <w:r w:rsidRPr="00A53DC8">
        <w:t>Table 8.18.3.3-1: HTTP Requests and Responses (Table 8.18.3.2-1)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A3532" w:rsidRPr="00A53DC8" w:rsidTr="0031641D">
        <w:trPr>
          <w:jc w:val="center"/>
        </w:trPr>
        <w:tc>
          <w:tcPr>
            <w:tcW w:w="9738" w:type="dxa"/>
          </w:tcPr>
          <w:p w:rsidR="005A3532" w:rsidRPr="00A53DC8" w:rsidRDefault="005A3532" w:rsidP="006475F4">
            <w:pPr>
              <w:keepNext/>
              <w:keepLines/>
              <w:spacing w:after="0"/>
              <w:rPr>
                <w:rFonts w:ascii="Arial" w:hAnsi="Arial"/>
                <w:sz w:val="18"/>
              </w:rPr>
            </w:pPr>
            <w:r w:rsidRPr="00A53DC8">
              <w:rPr>
                <w:rFonts w:ascii="Arial" w:hAnsi="Arial"/>
                <w:sz w:val="18"/>
              </w:rPr>
              <w:t>Derivation Path: TS 34.229-1 [2], Tables in subclause C.29.1 and C.29.2</w:t>
            </w:r>
          </w:p>
        </w:tc>
      </w:tr>
    </w:tbl>
    <w:p w:rsidR="005A3532" w:rsidRPr="00A53DC8" w:rsidRDefault="005A3532" w:rsidP="005A3532"/>
    <w:p w:rsidR="005A3532" w:rsidRPr="00A53DC8" w:rsidRDefault="005A3532" w:rsidP="00987512">
      <w:r w:rsidRPr="00A53DC8">
        <w:t>Editor’s Note: XML content needs to be specified and refer to the HTTP steps once a generic procedure is defined.</w:t>
      </w:r>
    </w:p>
    <w:p w:rsidR="009D797E" w:rsidRPr="00A53DC8" w:rsidRDefault="009D797E" w:rsidP="009D797E">
      <w:pPr>
        <w:pStyle w:val="Heading1"/>
      </w:pPr>
      <w:r w:rsidRPr="00A53DC8">
        <w:rPr>
          <w:lang w:eastAsia="zh-CN"/>
        </w:rPr>
        <w:br w:type="page"/>
      </w:r>
      <w:bookmarkStart w:id="698" w:name="_Toc51948472"/>
      <w:bookmarkStart w:id="699" w:name="_Toc52162546"/>
      <w:bookmarkStart w:id="700" w:name="_Toc60916185"/>
      <w:r w:rsidRPr="00A53DC8">
        <w:lastRenderedPageBreak/>
        <w:t>9.</w:t>
      </w:r>
      <w:r w:rsidRPr="00A53DC8">
        <w:tab/>
        <w:t>SMS</w:t>
      </w:r>
      <w:bookmarkEnd w:id="698"/>
      <w:bookmarkEnd w:id="699"/>
      <w:bookmarkEnd w:id="700"/>
    </w:p>
    <w:p w:rsidR="009D797E" w:rsidRPr="00A53DC8" w:rsidRDefault="009D797E" w:rsidP="009D797E">
      <w:pPr>
        <w:pStyle w:val="Heading2"/>
        <w:rPr>
          <w:rFonts w:eastAsia="MS Gothic"/>
        </w:rPr>
      </w:pPr>
      <w:bookmarkStart w:id="701" w:name="_Toc51948473"/>
      <w:bookmarkStart w:id="702" w:name="_Toc52162547"/>
      <w:bookmarkStart w:id="703" w:name="_Toc60916186"/>
      <w:r w:rsidRPr="00A53DC8">
        <w:rPr>
          <w:rFonts w:eastAsia="MS Gothic"/>
        </w:rPr>
        <w:t>9.1</w:t>
      </w:r>
      <w:r w:rsidRPr="00A53DC8">
        <w:rPr>
          <w:rFonts w:eastAsia="MS Gothic"/>
        </w:rPr>
        <w:tab/>
        <w:t>Mobile Originating SMS / 5GS</w:t>
      </w:r>
      <w:bookmarkEnd w:id="701"/>
      <w:bookmarkEnd w:id="702"/>
      <w:bookmarkEnd w:id="703"/>
    </w:p>
    <w:p w:rsidR="009D797E" w:rsidRPr="00A53DC8" w:rsidRDefault="009D797E" w:rsidP="009D797E">
      <w:pPr>
        <w:pStyle w:val="Heading3"/>
        <w:rPr>
          <w:rFonts w:eastAsia="MS Gothic"/>
        </w:rPr>
      </w:pPr>
      <w:bookmarkStart w:id="704" w:name="_Toc51948474"/>
      <w:bookmarkStart w:id="705" w:name="_Toc52162548"/>
      <w:bookmarkStart w:id="706" w:name="_Toc60916187"/>
      <w:r w:rsidRPr="00A53DC8">
        <w:rPr>
          <w:rFonts w:eastAsia="MS Gothic"/>
        </w:rPr>
        <w:t>9.1.1</w:t>
      </w:r>
      <w:r w:rsidRPr="00A53DC8">
        <w:rPr>
          <w:rFonts w:eastAsia="MS Gothic"/>
        </w:rPr>
        <w:tab/>
        <w:t xml:space="preserve">Test </w:t>
      </w:r>
      <w:r w:rsidRPr="00A53DC8">
        <w:t>Purpose</w:t>
      </w:r>
      <w:r w:rsidRPr="00A53DC8">
        <w:rPr>
          <w:rFonts w:eastAsia="MS Gothic"/>
        </w:rPr>
        <w:t xml:space="preserve"> (TP)</w:t>
      </w:r>
      <w:bookmarkEnd w:id="704"/>
      <w:bookmarkEnd w:id="705"/>
      <w:bookmarkEnd w:id="706"/>
    </w:p>
    <w:p w:rsidR="009D797E" w:rsidRPr="00A53DC8" w:rsidRDefault="009D797E" w:rsidP="009D797E">
      <w:pPr>
        <w:pStyle w:val="H6"/>
        <w:rPr>
          <w:rFonts w:ascii="Courier New" w:hAnsi="Courier New"/>
          <w:b/>
          <w:sz w:val="16"/>
        </w:rPr>
      </w:pPr>
      <w:r w:rsidRPr="00A53DC8">
        <w:t>(1)</w:t>
      </w:r>
    </w:p>
    <w:p w:rsidR="009D797E" w:rsidRPr="00A53DC8" w:rsidRDefault="009D797E" w:rsidP="009D797E">
      <w:pPr>
        <w:pStyle w:val="PL"/>
        <w:rPr>
          <w:noProof w:val="0"/>
        </w:rPr>
      </w:pPr>
      <w:r w:rsidRPr="00A53DC8">
        <w:rPr>
          <w:b/>
          <w:noProof w:val="0"/>
        </w:rPr>
        <w:t>with</w:t>
      </w:r>
      <w:r w:rsidRPr="00A53DC8">
        <w:rPr>
          <w:noProof w:val="0"/>
        </w:rPr>
        <w:t xml:space="preserve"> { UE being registered to IMS }</w:t>
      </w:r>
    </w:p>
    <w:p w:rsidR="009D797E" w:rsidRPr="00A53DC8" w:rsidRDefault="009D797E" w:rsidP="009D797E">
      <w:pPr>
        <w:pStyle w:val="PL"/>
        <w:rPr>
          <w:noProof w:val="0"/>
        </w:rPr>
      </w:pPr>
      <w:r w:rsidRPr="00A53DC8">
        <w:rPr>
          <w:b/>
          <w:noProof w:val="0"/>
        </w:rPr>
        <w:t xml:space="preserve">ensure that </w:t>
      </w:r>
      <w:r w:rsidRPr="00A53DC8">
        <w:rPr>
          <w:noProof w:val="0"/>
        </w:rPr>
        <w:t>{</w:t>
      </w:r>
    </w:p>
    <w:p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9D797E" w:rsidRPr="00A53DC8" w:rsidRDefault="009D797E" w:rsidP="009D797E">
      <w:pPr>
        <w:pStyle w:val="PL"/>
        <w:rPr>
          <w:noProof w:val="0"/>
        </w:rPr>
      </w:pPr>
      <w:r w:rsidRPr="00A53DC8">
        <w:rPr>
          <w:noProof w:val="0"/>
        </w:rPr>
        <w:t xml:space="preserve">            }</w:t>
      </w:r>
    </w:p>
    <w:p w:rsidR="009D797E" w:rsidRPr="00A53DC8" w:rsidRDefault="009D797E" w:rsidP="009D797E">
      <w:pPr>
        <w:pStyle w:val="PL"/>
        <w:rPr>
          <w:noProof w:val="0"/>
        </w:rPr>
      </w:pPr>
    </w:p>
    <w:p w:rsidR="009D797E" w:rsidRPr="00A53DC8" w:rsidRDefault="009D797E" w:rsidP="009D797E">
      <w:pPr>
        <w:pStyle w:val="H6"/>
      </w:pPr>
      <w:r w:rsidRPr="00A53DC8">
        <w:t>(2)</w:t>
      </w:r>
    </w:p>
    <w:p w:rsidR="009D797E" w:rsidRPr="00A53DC8" w:rsidRDefault="009D797E" w:rsidP="009D797E">
      <w:pPr>
        <w:pStyle w:val="PL"/>
        <w:rPr>
          <w:noProof w:val="0"/>
        </w:rPr>
      </w:pPr>
      <w:r w:rsidRPr="00A53DC8">
        <w:rPr>
          <w:b/>
          <w:noProof w:val="0"/>
        </w:rPr>
        <w:t>with</w:t>
      </w:r>
      <w:r w:rsidRPr="00A53DC8">
        <w:rPr>
          <w:noProof w:val="0"/>
        </w:rPr>
        <w:t xml:space="preserve"> { UE having sent a SIP MESSAGE request containing a short message }</w:t>
      </w:r>
    </w:p>
    <w:p w:rsidR="009D797E" w:rsidRPr="00A53DC8" w:rsidRDefault="009D797E" w:rsidP="009D797E">
      <w:pPr>
        <w:pStyle w:val="PL"/>
        <w:rPr>
          <w:noProof w:val="0"/>
        </w:rPr>
      </w:pPr>
      <w:r w:rsidRPr="00A53DC8">
        <w:rPr>
          <w:b/>
          <w:noProof w:val="0"/>
        </w:rPr>
        <w:t>ensure that</w:t>
      </w:r>
      <w:r w:rsidRPr="00A53DC8">
        <w:rPr>
          <w:noProof w:val="0"/>
        </w:rPr>
        <w:t xml:space="preserve"> {</w:t>
      </w:r>
    </w:p>
    <w:p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w:t>
      </w:r>
    </w:p>
    <w:p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9D797E" w:rsidRPr="00A53DC8" w:rsidRDefault="009D797E" w:rsidP="009D797E">
      <w:pPr>
        <w:pStyle w:val="PL"/>
        <w:rPr>
          <w:noProof w:val="0"/>
        </w:rPr>
      </w:pPr>
      <w:r w:rsidRPr="00A53DC8">
        <w:rPr>
          <w:noProof w:val="0"/>
        </w:rPr>
        <w:t xml:space="preserve">            }</w:t>
      </w:r>
    </w:p>
    <w:p w:rsidR="009D797E" w:rsidRPr="00A53DC8" w:rsidRDefault="009D797E" w:rsidP="009D797E">
      <w:pPr>
        <w:pStyle w:val="PL"/>
        <w:rPr>
          <w:noProof w:val="0"/>
        </w:rPr>
      </w:pPr>
    </w:p>
    <w:p w:rsidR="009D797E" w:rsidRPr="00A53DC8" w:rsidRDefault="009D797E" w:rsidP="009D797E">
      <w:pPr>
        <w:pStyle w:val="H6"/>
      </w:pPr>
      <w:r w:rsidRPr="00A53DC8">
        <w:t>(3)</w:t>
      </w:r>
    </w:p>
    <w:p w:rsidR="009D797E" w:rsidRPr="00A53DC8" w:rsidRDefault="009D797E" w:rsidP="009D797E">
      <w:pPr>
        <w:pStyle w:val="PL"/>
        <w:rPr>
          <w:noProof w:val="0"/>
        </w:rPr>
      </w:pPr>
      <w:r w:rsidRPr="00A53DC8">
        <w:rPr>
          <w:b/>
          <w:noProof w:val="0"/>
        </w:rPr>
        <w:t>with</w:t>
      </w:r>
      <w:r w:rsidRPr="00A53DC8">
        <w:rPr>
          <w:noProof w:val="0"/>
        </w:rPr>
        <w:t xml:space="preserve"> { UE having sent a 200 OK response for submission report }</w:t>
      </w:r>
    </w:p>
    <w:p w:rsidR="009D797E" w:rsidRPr="00A53DC8" w:rsidRDefault="009D797E" w:rsidP="009D797E">
      <w:pPr>
        <w:pStyle w:val="PL"/>
        <w:rPr>
          <w:noProof w:val="0"/>
        </w:rPr>
      </w:pPr>
      <w:r w:rsidRPr="00A53DC8">
        <w:rPr>
          <w:b/>
          <w:noProof w:val="0"/>
        </w:rPr>
        <w:t>ensure that</w:t>
      </w:r>
      <w:r w:rsidRPr="00A53DC8">
        <w:rPr>
          <w:noProof w:val="0"/>
        </w:rPr>
        <w:t xml:space="preserve"> {</w:t>
      </w:r>
    </w:p>
    <w:p w:rsidR="009D797E" w:rsidRPr="00A53DC8" w:rsidRDefault="009D797E" w:rsidP="009D797E">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containing a status report }</w:t>
      </w:r>
    </w:p>
    <w:p w:rsidR="009D797E" w:rsidRPr="00A53DC8" w:rsidRDefault="009D797E" w:rsidP="009D797E">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status report }</w:t>
      </w:r>
    </w:p>
    <w:p w:rsidR="009D797E" w:rsidRPr="00A53DC8" w:rsidRDefault="009D797E" w:rsidP="009D797E">
      <w:pPr>
        <w:pStyle w:val="PL"/>
        <w:rPr>
          <w:noProof w:val="0"/>
        </w:rPr>
      </w:pPr>
      <w:r w:rsidRPr="00A53DC8">
        <w:rPr>
          <w:noProof w:val="0"/>
        </w:rPr>
        <w:t xml:space="preserve">            }</w:t>
      </w:r>
    </w:p>
    <w:p w:rsidR="009D797E" w:rsidRPr="00A53DC8" w:rsidRDefault="009D797E" w:rsidP="009D797E">
      <w:pPr>
        <w:pStyle w:val="PL"/>
        <w:rPr>
          <w:noProof w:val="0"/>
        </w:rPr>
      </w:pPr>
    </w:p>
    <w:p w:rsidR="009D797E" w:rsidRPr="00A53DC8" w:rsidRDefault="009D797E" w:rsidP="009D797E">
      <w:pPr>
        <w:pStyle w:val="Heading3"/>
        <w:rPr>
          <w:rFonts w:eastAsia="MS Gothic"/>
        </w:rPr>
      </w:pPr>
      <w:bookmarkStart w:id="707" w:name="_Toc51948475"/>
      <w:bookmarkStart w:id="708" w:name="_Toc52162549"/>
      <w:bookmarkStart w:id="709" w:name="_Toc60916188"/>
      <w:r w:rsidRPr="00A53DC8">
        <w:rPr>
          <w:rFonts w:eastAsia="MS Gothic"/>
        </w:rPr>
        <w:t>9.1.2</w:t>
      </w:r>
      <w:r w:rsidRPr="00A53DC8">
        <w:rPr>
          <w:rFonts w:eastAsia="MS Gothic"/>
        </w:rPr>
        <w:tab/>
        <w:t>Conformance Requirements</w:t>
      </w:r>
      <w:bookmarkEnd w:id="707"/>
      <w:bookmarkEnd w:id="708"/>
      <w:bookmarkEnd w:id="709"/>
    </w:p>
    <w:p w:rsidR="009D797E" w:rsidRPr="00A53DC8" w:rsidRDefault="009D797E" w:rsidP="009D797E">
      <w:pPr>
        <w:rPr>
          <w:lang w:eastAsia="zh-CN"/>
        </w:rPr>
      </w:pPr>
      <w:r w:rsidRPr="00A53DC8">
        <w:rPr>
          <w:lang w:eastAsia="zh-CN"/>
        </w:rPr>
        <w:t>[TS 24.341, clause 5.3.1.2]:</w:t>
      </w:r>
    </w:p>
    <w:p w:rsidR="009D797E" w:rsidRPr="00A53DC8" w:rsidRDefault="009D797E" w:rsidP="009D797E">
      <w:r w:rsidRPr="00A53DC8">
        <w:t>When an SM-over-IP sender wants to submit an SM over IP, the SM-over-IP sender shall send a SIP MESSAGE request with the following information:</w:t>
      </w:r>
    </w:p>
    <w:p w:rsidR="009D797E" w:rsidRPr="00A53DC8" w:rsidRDefault="009D797E" w:rsidP="009D797E">
      <w:pPr>
        <w:pStyle w:val="B10"/>
      </w:pPr>
      <w:r w:rsidRPr="00A53DC8">
        <w:t>a)</w:t>
      </w:r>
      <w:r w:rsidRPr="00A53DC8">
        <w:tab/>
        <w:t>the Request-URI, which shall contain the PSI of the SC of the SM-over-IP sender;</w:t>
      </w:r>
    </w:p>
    <w:p w:rsidR="009D797E" w:rsidRPr="00A53DC8" w:rsidRDefault="009D797E" w:rsidP="009D797E">
      <w:pPr>
        <w:pStyle w:val="NO"/>
      </w:pPr>
      <w:r w:rsidRPr="00A53DC8">
        <w:t>NOTE 1:</w:t>
      </w:r>
      <w:r w:rsidRPr="00A53DC8">
        <w:tab/>
        <w:t>The PSI of the SC can be SIP URI or tel URI based on operator policy. The PSI of the SC can be obtained using one of the following methods in the priority order listed below:</w:t>
      </w:r>
    </w:p>
    <w:p w:rsidR="009D797E" w:rsidRPr="00A53DC8" w:rsidRDefault="009D797E" w:rsidP="009D797E">
      <w:pPr>
        <w:pStyle w:val="B4"/>
      </w:pPr>
      <w:r w:rsidRPr="00A53DC8">
        <w:t>1)</w:t>
      </w:r>
      <w:r w:rsidRPr="00A53DC8">
        <w:tab/>
        <w:t>provided by the user;</w:t>
      </w:r>
    </w:p>
    <w:p w:rsidR="009D797E" w:rsidRPr="00A53DC8" w:rsidRDefault="009D797E" w:rsidP="009D797E">
      <w:pPr>
        <w:pStyle w:val="B4"/>
      </w:pPr>
      <w:r w:rsidRPr="00A53DC8">
        <w:t>2)</w:t>
      </w:r>
      <w:r w:rsidRPr="00A53DC8">
        <w:tab/>
        <w:t>if UICC is used, then:</w:t>
      </w:r>
    </w:p>
    <w:p w:rsidR="009D797E" w:rsidRPr="00A53DC8" w:rsidRDefault="009D797E" w:rsidP="009D797E">
      <w:pPr>
        <w:pStyle w:val="B5"/>
      </w:pPr>
      <w:r w:rsidRPr="00A53DC8">
        <w:t>-</w:t>
      </w:r>
      <w:r w:rsidRPr="00A53DC8">
        <w:tab/>
        <w:t>if present in the ISIM, then the PSI of the SC is obtained from the EF</w:t>
      </w:r>
      <w:r w:rsidRPr="00A53DC8">
        <w:rPr>
          <w:vertAlign w:val="subscript"/>
        </w:rPr>
        <w:t xml:space="preserve">PSISMSC </w:t>
      </w:r>
      <w:r w:rsidRPr="00A53DC8">
        <w:t>in DF_TELECOM of the ISIM as per 3GPP TS 31.103 [18];</w:t>
      </w:r>
    </w:p>
    <w:p w:rsidR="009D797E" w:rsidRPr="00A53DC8" w:rsidRDefault="009D797E" w:rsidP="009D797E">
      <w:pPr>
        <w:pStyle w:val="B5"/>
      </w:pPr>
      <w:r w:rsidRPr="00A53DC8">
        <w:t>-</w:t>
      </w:r>
      <w:r w:rsidRPr="00A53DC8">
        <w:tab/>
        <w:t>if not present on the ISIM, then the PSI of the SC is obtained from the EF</w:t>
      </w:r>
      <w:r w:rsidRPr="00A53DC8">
        <w:rPr>
          <w:vertAlign w:val="subscript"/>
        </w:rPr>
        <w:t xml:space="preserve">PSISMSC </w:t>
      </w:r>
      <w:r w:rsidRPr="00A53DC8">
        <w:t>in DF_TELECOM of the USIM as per 3GPP TS 31.102 [19]; or</w:t>
      </w:r>
    </w:p>
    <w:p w:rsidR="009D797E" w:rsidRPr="00A53DC8" w:rsidRDefault="009D797E" w:rsidP="009D797E">
      <w:pPr>
        <w:pStyle w:val="B5"/>
      </w:pPr>
      <w:r w:rsidRPr="00A53DC8">
        <w:t>-</w:t>
      </w:r>
      <w:r w:rsidRPr="00A53DC8">
        <w:tab/>
        <w:t xml:space="preserve">if neither present on the ISIM nor on the USIM,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9D797E" w:rsidRPr="00A53DC8" w:rsidRDefault="009D797E" w:rsidP="009D797E">
      <w:pPr>
        <w:pStyle w:val="B4"/>
      </w:pPr>
      <w:r w:rsidRPr="00A53DC8">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w:t>
      </w:r>
      <w:r w:rsidRPr="00A53DC8">
        <w:lastRenderedPageBreak/>
        <w:t xml:space="preserve">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9D797E" w:rsidRPr="00A53DC8" w:rsidRDefault="009D797E" w:rsidP="009D797E">
      <w:pPr>
        <w:pStyle w:val="B4"/>
      </w:pPr>
      <w:r w:rsidRPr="00A53DC8">
        <w:t>4)</w:t>
      </w:r>
      <w:r w:rsidRPr="00A53DC8">
        <w:tab/>
        <w:t>if neither the UICC nor SIM is used, then how the PSI of the SC is configured and obtained is through means outside the scope of this specification.</w:t>
      </w:r>
    </w:p>
    <w:p w:rsidR="009D797E" w:rsidRPr="00A53DC8" w:rsidRDefault="009D797E" w:rsidP="009D797E">
      <w:pPr>
        <w:pStyle w:val="B10"/>
      </w:pPr>
      <w:r w:rsidRPr="00A53DC8">
        <w:t>b)</w:t>
      </w:r>
      <w:r w:rsidRPr="00A53DC8">
        <w:tab/>
        <w:t>the From header, which shall contain a public user identity of the SM-over-IP sender;</w:t>
      </w:r>
    </w:p>
    <w:p w:rsidR="009D797E" w:rsidRPr="00A53DC8" w:rsidRDefault="009D797E" w:rsidP="009D797E">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9D797E" w:rsidRPr="00A53DC8" w:rsidRDefault="009D797E" w:rsidP="009D797E">
      <w:pPr>
        <w:pStyle w:val="NO"/>
      </w:pPr>
      <w:r w:rsidRPr="00A53DC8">
        <w:t>NOTE 3:</w:t>
      </w:r>
      <w:r w:rsidRPr="00A53DC8">
        <w:tab/>
        <w:t>The SM-over-IP sender has to store the Call-ID of the SIP MESSAGE request, so it can associate the appropriate SIP MESSAGE request including a submit report with it.</w:t>
      </w:r>
    </w:p>
    <w:p w:rsidR="009D797E" w:rsidRPr="00A53DC8" w:rsidRDefault="009D797E" w:rsidP="009D797E">
      <w:pPr>
        <w:pStyle w:val="B10"/>
      </w:pPr>
      <w:r w:rsidRPr="00A53DC8">
        <w:t>c)</w:t>
      </w:r>
      <w:r w:rsidRPr="00A53DC8">
        <w:tab/>
        <w:t>the To header, which shall contain the SC of the SM-over-IP sender;</w:t>
      </w:r>
    </w:p>
    <w:p w:rsidR="009D797E" w:rsidRPr="00A53DC8" w:rsidRDefault="009D797E" w:rsidP="009D797E">
      <w:pPr>
        <w:pStyle w:val="B10"/>
      </w:pPr>
      <w:r w:rsidRPr="00A53DC8">
        <w:t>d)</w:t>
      </w:r>
      <w:r w:rsidRPr="00A53DC8">
        <w:tab/>
        <w:t>the Content-Type header, which shall contain "application/vnd.3gpp.sms"; and</w:t>
      </w:r>
    </w:p>
    <w:p w:rsidR="009D797E" w:rsidRPr="00A53DC8" w:rsidRDefault="009D797E" w:rsidP="009D797E">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9D797E" w:rsidRPr="00A53DC8" w:rsidRDefault="009D797E" w:rsidP="009D797E">
      <w:pPr>
        <w:pStyle w:val="NO"/>
      </w:pPr>
      <w:r w:rsidRPr="00A53DC8">
        <w:t>NOTE 4:</w:t>
      </w:r>
      <w:r w:rsidRPr="00A53DC8">
        <w:tab/>
        <w:t>The address of the SC is included in the RP-DATA message content. The address of the SC included in the RP-DATA message content is stored in the EF</w:t>
      </w:r>
      <w:r w:rsidRPr="00A53DC8">
        <w:rPr>
          <w:vertAlign w:val="subscript"/>
        </w:rPr>
        <w:t>SMSP</w:t>
      </w:r>
      <w:r w:rsidRPr="00A53DC8">
        <w:t xml:space="preserve"> in DF_TELECOM of the (U)SIM of the SM-over-IP sender.</w:t>
      </w:r>
    </w:p>
    <w:p w:rsidR="009D797E" w:rsidRPr="00A53DC8" w:rsidRDefault="009D797E" w:rsidP="009D797E">
      <w:pPr>
        <w:pStyle w:val="NO"/>
      </w:pPr>
      <w:r w:rsidRPr="00A53DC8">
        <w:t>NOTE 5:</w:t>
      </w:r>
      <w:r w:rsidRPr="00A53DC8">
        <w:tab/>
        <w:t xml:space="preserve">The SM-over-IP sender will use content transfer encoding of type "binary" for the encoding of the SM in the body of the SIP MESSAGE request. </w:t>
      </w:r>
    </w:p>
    <w:p w:rsidR="009D797E" w:rsidRPr="00A53DC8" w:rsidRDefault="009D797E" w:rsidP="009D797E">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9D797E" w:rsidRPr="00A53DC8" w:rsidRDefault="009D797E" w:rsidP="009D797E">
      <w:r w:rsidRPr="00A53DC8">
        <w:t>The SM-over-IP sender may request the SC to return the status of the submitted message. The support of status report capabilities is optional for the SC.</w:t>
      </w:r>
    </w:p>
    <w:p w:rsidR="009D797E" w:rsidRPr="00A53DC8" w:rsidRDefault="009D797E" w:rsidP="009D797E">
      <w:r w:rsidRPr="00A53DC8">
        <w:t>When a SIP MESSAGE request including a submit report in the "vnd.3gpp.sms" payload is received, the SM-over-IP sender shall:</w:t>
      </w:r>
    </w:p>
    <w:p w:rsidR="009D797E" w:rsidRPr="00A53DC8" w:rsidRDefault="009D797E" w:rsidP="009D797E">
      <w:pPr>
        <w:pStyle w:val="B10"/>
      </w:pPr>
      <w:r w:rsidRPr="00A53DC8">
        <w:t>-</w:t>
      </w:r>
      <w:r w:rsidRPr="00A53DC8">
        <w:tab/>
        <w:t>if SM-over-IP sender supports In-Reply-To header usage and the In-Reply-To header indicates that the request corresponds to a short message submitted by the SM-over-IP sender, generate a 200 (OK) SIP response according to RFC 3428 [14].</w:t>
      </w:r>
    </w:p>
    <w:p w:rsidR="009D797E" w:rsidRPr="00A53DC8" w:rsidRDefault="009D797E" w:rsidP="009D797E">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9D797E" w:rsidRPr="00A53DC8" w:rsidRDefault="009D797E" w:rsidP="009D797E">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9D797E" w:rsidRPr="00A53DC8" w:rsidRDefault="009D797E" w:rsidP="009D797E">
      <w:r w:rsidRPr="00A53DC8">
        <w:t>[TS 24.341 clause 5.3.1.3]:</w:t>
      </w:r>
    </w:p>
    <w:p w:rsidR="009D797E" w:rsidRPr="00A53DC8" w:rsidRDefault="009D797E" w:rsidP="009D797E">
      <w:r w:rsidRPr="00A53DC8">
        <w:t>When a SIP MESSAGE request including a status report in the "vnd.3gpp.sms" payload is delivered, the SM-over-IP sender shall:</w:t>
      </w:r>
    </w:p>
    <w:p w:rsidR="009D797E" w:rsidRPr="00A53DC8" w:rsidRDefault="009D797E" w:rsidP="009D797E">
      <w:pPr>
        <w:pStyle w:val="B10"/>
      </w:pPr>
      <w:r w:rsidRPr="00A53DC8">
        <w:t>-</w:t>
      </w:r>
      <w:r w:rsidRPr="00A53DC8">
        <w:tab/>
        <w:t>generate a SIP response according to RFC 3428 [14];</w:t>
      </w:r>
    </w:p>
    <w:p w:rsidR="009D797E" w:rsidRPr="00A53DC8" w:rsidRDefault="009D797E" w:rsidP="009D797E">
      <w:pPr>
        <w:pStyle w:val="B10"/>
      </w:pPr>
      <w:r w:rsidRPr="00A53DC8">
        <w:t>-</w:t>
      </w:r>
      <w:r w:rsidRPr="00A53DC8">
        <w:tab/>
        <w:t>extract the payload encoded according to 3GPP TS 24.011 [8] for RP-DATA; and</w:t>
      </w:r>
    </w:p>
    <w:p w:rsidR="009D797E" w:rsidRPr="00A53DC8" w:rsidRDefault="009D797E" w:rsidP="009D797E">
      <w:pPr>
        <w:pStyle w:val="B10"/>
      </w:pPr>
      <w:r w:rsidRPr="00A53DC8">
        <w:t>-</w:t>
      </w:r>
      <w:r w:rsidRPr="00A53DC8">
        <w:tab/>
        <w:t>create a delivery report for the status report as described in subclause 5.3.2.4. The content of the delivery report is defined in 3GPP TS 24.011 [8].</w:t>
      </w:r>
    </w:p>
    <w:p w:rsidR="009D797E" w:rsidRPr="00A53DC8" w:rsidRDefault="009D797E" w:rsidP="009D797E">
      <w:r w:rsidRPr="00A53DC8">
        <w:t>[TS 24.341 clause 5.3.2.4]:</w:t>
      </w:r>
    </w:p>
    <w:p w:rsidR="009D797E" w:rsidRPr="00A53DC8" w:rsidRDefault="009D797E" w:rsidP="009D797E">
      <w:r w:rsidRPr="00A53DC8">
        <w:lastRenderedPageBreak/>
        <w:t>When an SM-over-IP receiver wants to send an SM delivery report over IP, the SM-over-IP receiver shall send a SIP MESSAGE request with the following information:</w:t>
      </w:r>
    </w:p>
    <w:p w:rsidR="009D797E" w:rsidRPr="00A53DC8" w:rsidRDefault="009D797E" w:rsidP="009D797E">
      <w:pPr>
        <w:pStyle w:val="B10"/>
      </w:pPr>
      <w:r w:rsidRPr="00A53DC8">
        <w:t>a)</w:t>
      </w:r>
      <w:r w:rsidRPr="00A53DC8">
        <w:tab/>
        <w:t>the Request-URI, which shall contain the IP-SM-GW;</w:t>
      </w:r>
    </w:p>
    <w:p w:rsidR="009D797E" w:rsidRPr="00A53DC8" w:rsidRDefault="009D797E" w:rsidP="009D797E">
      <w:pPr>
        <w:pStyle w:val="NO"/>
      </w:pPr>
      <w:r w:rsidRPr="00A53DC8">
        <w:t>NOTE 1:</w:t>
      </w:r>
      <w:r w:rsidRPr="00A53DC8">
        <w:tab/>
        <w:t>The address of the IP-SM-GW is received in the P-Asserted-Identity header in the SIP MESSAGE request including the delivered short message.</w:t>
      </w:r>
    </w:p>
    <w:p w:rsidR="009D797E" w:rsidRPr="00A53DC8" w:rsidRDefault="009D797E" w:rsidP="009D797E">
      <w:pPr>
        <w:pStyle w:val="B10"/>
      </w:pPr>
      <w:r w:rsidRPr="00A53DC8">
        <w:t>b)</w:t>
      </w:r>
      <w:r w:rsidRPr="00A53DC8">
        <w:tab/>
        <w:t>the From header, which shall contain a public user identity of the SM-over-IP receiver.</w:t>
      </w:r>
    </w:p>
    <w:p w:rsidR="009D797E" w:rsidRPr="00A53DC8" w:rsidRDefault="009D797E" w:rsidP="009D797E">
      <w:pPr>
        <w:pStyle w:val="B10"/>
      </w:pPr>
      <w:r w:rsidRPr="00A53DC8">
        <w:t>c)</w:t>
      </w:r>
      <w:r w:rsidRPr="00A53DC8">
        <w:tab/>
        <w:t>the To header, which shall contain the IP-SM-GW;</w:t>
      </w:r>
    </w:p>
    <w:p w:rsidR="009D797E" w:rsidRPr="00A53DC8" w:rsidRDefault="009D797E" w:rsidP="009D797E">
      <w:pPr>
        <w:pStyle w:val="B10"/>
      </w:pPr>
      <w:r w:rsidRPr="00A53DC8">
        <w:t>b)</w:t>
      </w:r>
      <w:r w:rsidRPr="00A53DC8">
        <w:tab/>
        <w:t>the Content-Type header shall contain "application/vnd.3gpp.sms"; and</w:t>
      </w:r>
    </w:p>
    <w:p w:rsidR="009D797E" w:rsidRPr="00A53DC8" w:rsidRDefault="009D797E" w:rsidP="009D797E">
      <w:pPr>
        <w:pStyle w:val="B10"/>
      </w:pPr>
      <w:r w:rsidRPr="00A53DC8">
        <w:t>c)</w:t>
      </w:r>
      <w:r w:rsidRPr="00A53DC8">
        <w:tab/>
        <w:t>the body of the request shall contain the RP-ACK or RP-ERROR message for the SM delivery report, as defined in 3GPP TS 24.011 [8].</w:t>
      </w:r>
    </w:p>
    <w:p w:rsidR="009D797E" w:rsidRPr="00A53DC8" w:rsidRDefault="009D797E" w:rsidP="009D797E">
      <w:pPr>
        <w:pStyle w:val="NO"/>
      </w:pPr>
      <w:r w:rsidRPr="00A53DC8">
        <w:t>NOTE 2:</w:t>
      </w:r>
      <w:r w:rsidRPr="00A53DC8">
        <w:tab/>
        <w:t>The SM-over-IP sender will use content transfer encoding of type "binary" for the encoding of the SM in the body of the SIP MESSAGE request.</w:t>
      </w:r>
    </w:p>
    <w:p w:rsidR="009D797E" w:rsidRPr="00A53DC8" w:rsidRDefault="009D797E" w:rsidP="009D797E">
      <w:pPr>
        <w:pStyle w:val="H6"/>
        <w:rPr>
          <w:snapToGrid w:val="0"/>
        </w:rPr>
      </w:pPr>
      <w:r w:rsidRPr="00A53DC8">
        <w:rPr>
          <w:snapToGrid w:val="0"/>
        </w:rPr>
        <w:t>Reference(s)</w:t>
      </w:r>
    </w:p>
    <w:p w:rsidR="009D797E" w:rsidRPr="00A53DC8" w:rsidRDefault="009D797E" w:rsidP="009D797E">
      <w:pPr>
        <w:rPr>
          <w:snapToGrid w:val="0"/>
        </w:rPr>
      </w:pPr>
      <w:r w:rsidRPr="00A53DC8">
        <w:rPr>
          <w:snapToGrid w:val="0"/>
        </w:rPr>
        <w:t>3GPP T</w:t>
      </w:r>
      <w:r w:rsidRPr="00A53DC8">
        <w:t>S 24.341[14], clauses 5.3.1.2, 5.3.1.3 and 5.3.2.4.</w:t>
      </w:r>
    </w:p>
    <w:p w:rsidR="009D797E" w:rsidRPr="00A53DC8" w:rsidRDefault="009D797E" w:rsidP="009D797E">
      <w:pPr>
        <w:pStyle w:val="Heading3"/>
        <w:rPr>
          <w:rFonts w:eastAsia="MS Gothic"/>
        </w:rPr>
      </w:pPr>
      <w:bookmarkStart w:id="710" w:name="_Toc51948476"/>
      <w:bookmarkStart w:id="711" w:name="_Toc52162550"/>
      <w:bookmarkStart w:id="712" w:name="_Toc60916189"/>
      <w:r w:rsidRPr="00A53DC8">
        <w:rPr>
          <w:rFonts w:eastAsia="MS Gothic"/>
        </w:rPr>
        <w:t>9.1.3</w:t>
      </w:r>
      <w:r w:rsidRPr="00A53DC8">
        <w:rPr>
          <w:rFonts w:eastAsia="MS Gothic"/>
        </w:rPr>
        <w:tab/>
        <w:t>Test description</w:t>
      </w:r>
      <w:bookmarkEnd w:id="710"/>
      <w:bookmarkEnd w:id="711"/>
      <w:bookmarkEnd w:id="712"/>
    </w:p>
    <w:p w:rsidR="009D797E" w:rsidRPr="00A53DC8" w:rsidRDefault="009D797E" w:rsidP="009D797E">
      <w:pPr>
        <w:pStyle w:val="Heading4"/>
      </w:pPr>
      <w:bookmarkStart w:id="713" w:name="_Toc51948477"/>
      <w:bookmarkStart w:id="714" w:name="_Toc52162551"/>
      <w:bookmarkStart w:id="715" w:name="_Toc60916190"/>
      <w:r w:rsidRPr="00A53DC8">
        <w:t>9.1.3.1</w:t>
      </w:r>
      <w:r w:rsidRPr="00A53DC8">
        <w:tab/>
        <w:t>Pre-test conditions</w:t>
      </w:r>
      <w:bookmarkEnd w:id="713"/>
      <w:bookmarkEnd w:id="714"/>
      <w:bookmarkEnd w:id="715"/>
    </w:p>
    <w:p w:rsidR="009D797E" w:rsidRPr="00A53DC8" w:rsidRDefault="009D797E" w:rsidP="009D797E">
      <w:pPr>
        <w:pStyle w:val="H6"/>
        <w:rPr>
          <w:rFonts w:cs="Arial"/>
        </w:rPr>
      </w:pPr>
      <w:r w:rsidRPr="00A53DC8">
        <w:rPr>
          <w:rFonts w:cs="Arial"/>
        </w:rPr>
        <w:t>System Simulator:</w:t>
      </w:r>
    </w:p>
    <w:p w:rsidR="009D797E" w:rsidRPr="00A53DC8" w:rsidRDefault="009D797E" w:rsidP="009D797E">
      <w:pPr>
        <w:pStyle w:val="B10"/>
      </w:pPr>
      <w:r w:rsidRPr="00A53DC8">
        <w:t>-</w:t>
      </w:r>
      <w:r w:rsidRPr="00A53DC8">
        <w:tab/>
        <w:t>1 NR Cell connected to 5GC, default parameters.</w:t>
      </w:r>
    </w:p>
    <w:p w:rsidR="009D797E" w:rsidRPr="00A53DC8" w:rsidRDefault="009D797E" w:rsidP="009D797E">
      <w:pPr>
        <w:pStyle w:val="H6"/>
      </w:pPr>
      <w:r w:rsidRPr="00A53DC8">
        <w:t>UE:</w:t>
      </w:r>
    </w:p>
    <w:p w:rsidR="009D797E" w:rsidRPr="00A53DC8" w:rsidRDefault="009D797E" w:rsidP="009D797E">
      <w:pPr>
        <w:pStyle w:val="B10"/>
      </w:pPr>
      <w:r w:rsidRPr="00A53DC8">
        <w:t>-</w:t>
      </w:r>
      <w:r w:rsidRPr="00A53DC8">
        <w:tab/>
      </w:r>
      <w:r w:rsidRPr="00A53DC8">
        <w:rPr>
          <w:snapToGrid w:val="0"/>
        </w:rPr>
        <w:t>UE contains either ISIM and USIM applications or only USIM application on UICC.</w:t>
      </w:r>
    </w:p>
    <w:p w:rsidR="009D797E" w:rsidRPr="00A53DC8" w:rsidRDefault="009D797E" w:rsidP="009D797E">
      <w:pPr>
        <w:pStyle w:val="B10"/>
        <w:rPr>
          <w:snapToGrid w:val="0"/>
        </w:rPr>
      </w:pPr>
      <w:r w:rsidRPr="00A53DC8">
        <w:t>-</w:t>
      </w:r>
      <w:r w:rsidRPr="00A53DC8">
        <w:tab/>
      </w:r>
      <w:r w:rsidRPr="00A53DC8">
        <w:rPr>
          <w:snapToGrid w:val="0"/>
        </w:rPr>
        <w:t>UE is configured to register for IMS after switch on.</w:t>
      </w:r>
    </w:p>
    <w:p w:rsidR="009D797E" w:rsidRPr="00A53DC8" w:rsidRDefault="009D797E" w:rsidP="009D797E">
      <w:pPr>
        <w:pStyle w:val="H6"/>
        <w:rPr>
          <w:rFonts w:cs="Arial"/>
        </w:rPr>
      </w:pPr>
      <w:r w:rsidRPr="00A53DC8">
        <w:rPr>
          <w:rFonts w:cs="Arial"/>
        </w:rPr>
        <w:t>Preamble:</w:t>
      </w:r>
    </w:p>
    <w:p w:rsidR="009D797E" w:rsidRPr="00A53DC8" w:rsidRDefault="009D797E" w:rsidP="009D797E">
      <w:pPr>
        <w:pStyle w:val="B10"/>
      </w:pPr>
      <w:r w:rsidRPr="00A53DC8">
        <w:t>-</w:t>
      </w:r>
      <w:r w:rsidRPr="00A53DC8">
        <w:tab/>
        <w:t>The UE is in test state 1N-A (TS 38.508-1</w:t>
      </w:r>
      <w:r w:rsidR="002C5AA0" w:rsidRPr="00A53DC8">
        <w:t xml:space="preserve"> [21]</w:t>
      </w:r>
      <w:r w:rsidRPr="00A53DC8">
        <w:t>) and registered to IMS.</w:t>
      </w:r>
    </w:p>
    <w:p w:rsidR="009D797E" w:rsidRPr="00A53DC8" w:rsidRDefault="009D797E" w:rsidP="009D797E">
      <w:pPr>
        <w:pStyle w:val="Heading4"/>
        <w:rPr>
          <w:snapToGrid w:val="0"/>
        </w:rPr>
      </w:pPr>
      <w:bookmarkStart w:id="716" w:name="_Toc51948478"/>
      <w:bookmarkStart w:id="717" w:name="_Toc52162552"/>
      <w:bookmarkStart w:id="718" w:name="_Toc60916191"/>
      <w:r w:rsidRPr="00A53DC8">
        <w:lastRenderedPageBreak/>
        <w:t>9.1.3.2</w:t>
      </w:r>
      <w:r w:rsidRPr="00A53DC8">
        <w:tab/>
      </w:r>
      <w:r w:rsidRPr="00A53DC8">
        <w:rPr>
          <w:snapToGrid w:val="0"/>
        </w:rPr>
        <w:t>Test procedure sequence</w:t>
      </w:r>
      <w:bookmarkEnd w:id="716"/>
      <w:bookmarkEnd w:id="717"/>
      <w:bookmarkEnd w:id="718"/>
    </w:p>
    <w:p w:rsidR="009D797E" w:rsidRPr="00A53DC8" w:rsidRDefault="009D797E" w:rsidP="009D797E">
      <w:pPr>
        <w:pStyle w:val="TH"/>
        <w:rPr>
          <w:rFonts w:cs="Arial"/>
        </w:rPr>
      </w:pPr>
      <w:r w:rsidRPr="00A53DC8">
        <w:rPr>
          <w:rFonts w:cs="Arial"/>
        </w:rPr>
        <w:t>Table 9.1.3.2-1: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9D797E" w:rsidRPr="00A53DC8" w:rsidTr="002C5AA0">
        <w:trPr>
          <w:jc w:val="center"/>
        </w:trPr>
        <w:tc>
          <w:tcPr>
            <w:tcW w:w="567" w:type="dxa"/>
            <w:tcBorders>
              <w:bottom w:val="nil"/>
            </w:tcBorders>
          </w:tcPr>
          <w:p w:rsidR="009D797E" w:rsidRPr="00A53DC8" w:rsidRDefault="009D797E" w:rsidP="008F43C4">
            <w:pPr>
              <w:pStyle w:val="TAH"/>
              <w:ind w:left="400" w:hanging="400"/>
            </w:pPr>
            <w:r w:rsidRPr="00A53DC8">
              <w:t>St</w:t>
            </w:r>
          </w:p>
        </w:tc>
        <w:tc>
          <w:tcPr>
            <w:tcW w:w="3968" w:type="dxa"/>
          </w:tcPr>
          <w:p w:rsidR="009D797E" w:rsidRPr="00A53DC8" w:rsidRDefault="009D797E" w:rsidP="008F43C4">
            <w:pPr>
              <w:pStyle w:val="TAH"/>
              <w:ind w:left="400" w:hanging="400"/>
            </w:pPr>
            <w:r w:rsidRPr="00A53DC8">
              <w:t>Procedure</w:t>
            </w:r>
          </w:p>
        </w:tc>
        <w:tc>
          <w:tcPr>
            <w:tcW w:w="3684" w:type="dxa"/>
            <w:gridSpan w:val="2"/>
          </w:tcPr>
          <w:p w:rsidR="009D797E" w:rsidRPr="00A53DC8" w:rsidRDefault="009D797E" w:rsidP="008F43C4">
            <w:pPr>
              <w:pStyle w:val="TAH"/>
              <w:ind w:left="400" w:hanging="400"/>
            </w:pPr>
            <w:r w:rsidRPr="00A53DC8">
              <w:t>Message Sequence</w:t>
            </w:r>
          </w:p>
        </w:tc>
        <w:tc>
          <w:tcPr>
            <w:tcW w:w="567" w:type="dxa"/>
            <w:tcBorders>
              <w:bottom w:val="nil"/>
            </w:tcBorders>
          </w:tcPr>
          <w:p w:rsidR="009D797E" w:rsidRPr="00A53DC8" w:rsidRDefault="009D797E" w:rsidP="008F43C4">
            <w:pPr>
              <w:pStyle w:val="TAH"/>
            </w:pPr>
            <w:r w:rsidRPr="00A53DC8">
              <w:t>TP</w:t>
            </w:r>
          </w:p>
        </w:tc>
        <w:tc>
          <w:tcPr>
            <w:tcW w:w="850" w:type="dxa"/>
            <w:tcBorders>
              <w:bottom w:val="nil"/>
            </w:tcBorders>
          </w:tcPr>
          <w:p w:rsidR="009D797E" w:rsidRPr="00A53DC8" w:rsidRDefault="009D797E" w:rsidP="008F43C4">
            <w:pPr>
              <w:pStyle w:val="TAH"/>
            </w:pPr>
            <w:r w:rsidRPr="00A53DC8">
              <w:t>Verdict</w:t>
            </w:r>
          </w:p>
        </w:tc>
      </w:tr>
      <w:tr w:rsidR="009D797E" w:rsidRPr="00A53DC8" w:rsidTr="002C5AA0">
        <w:trPr>
          <w:jc w:val="center"/>
        </w:trPr>
        <w:tc>
          <w:tcPr>
            <w:tcW w:w="567" w:type="dxa"/>
            <w:tcBorders>
              <w:top w:val="nil"/>
            </w:tcBorders>
          </w:tcPr>
          <w:p w:rsidR="009D797E" w:rsidRPr="00A53DC8" w:rsidRDefault="009D797E" w:rsidP="008F43C4">
            <w:pPr>
              <w:pStyle w:val="TAH"/>
            </w:pPr>
          </w:p>
        </w:tc>
        <w:tc>
          <w:tcPr>
            <w:tcW w:w="3968" w:type="dxa"/>
          </w:tcPr>
          <w:p w:rsidR="009D797E" w:rsidRPr="00A53DC8" w:rsidRDefault="009D797E" w:rsidP="008F43C4">
            <w:pPr>
              <w:pStyle w:val="TAH"/>
            </w:pPr>
          </w:p>
        </w:tc>
        <w:tc>
          <w:tcPr>
            <w:tcW w:w="708" w:type="dxa"/>
          </w:tcPr>
          <w:p w:rsidR="009D797E" w:rsidRPr="00A53DC8" w:rsidRDefault="009D797E" w:rsidP="008F43C4">
            <w:pPr>
              <w:pStyle w:val="TAH"/>
            </w:pPr>
            <w:r w:rsidRPr="00A53DC8">
              <w:t>U - S</w:t>
            </w:r>
          </w:p>
        </w:tc>
        <w:tc>
          <w:tcPr>
            <w:tcW w:w="2976" w:type="dxa"/>
          </w:tcPr>
          <w:p w:rsidR="009D797E" w:rsidRPr="00A53DC8" w:rsidRDefault="009D797E" w:rsidP="008F43C4">
            <w:pPr>
              <w:pStyle w:val="TAH"/>
            </w:pPr>
            <w:r w:rsidRPr="00A53DC8">
              <w:t>Message</w:t>
            </w:r>
          </w:p>
        </w:tc>
        <w:tc>
          <w:tcPr>
            <w:tcW w:w="567" w:type="dxa"/>
            <w:tcBorders>
              <w:top w:val="nil"/>
            </w:tcBorders>
          </w:tcPr>
          <w:p w:rsidR="009D797E" w:rsidRPr="00A53DC8" w:rsidRDefault="009D797E" w:rsidP="008F43C4">
            <w:pPr>
              <w:pStyle w:val="TAH"/>
            </w:pPr>
          </w:p>
        </w:tc>
        <w:tc>
          <w:tcPr>
            <w:tcW w:w="850" w:type="dxa"/>
            <w:tcBorders>
              <w:top w:val="nil"/>
            </w:tcBorders>
          </w:tcPr>
          <w:p w:rsidR="009D797E" w:rsidRPr="00A53DC8" w:rsidRDefault="009D797E" w:rsidP="008F43C4">
            <w:pPr>
              <w:pStyle w:val="TAH"/>
            </w:pPr>
          </w:p>
        </w:tc>
      </w:tr>
      <w:tr w:rsidR="009D797E" w:rsidRPr="00A53DC8" w:rsidTr="002C5AA0">
        <w:trPr>
          <w:jc w:val="center"/>
        </w:trPr>
        <w:tc>
          <w:tcPr>
            <w:tcW w:w="567" w:type="dxa"/>
            <w:tcBorders>
              <w:top w:val="nil"/>
            </w:tcBorders>
          </w:tcPr>
          <w:p w:rsidR="009D797E" w:rsidRPr="00A53DC8" w:rsidRDefault="009D797E" w:rsidP="008F43C4">
            <w:pPr>
              <w:pStyle w:val="TAC"/>
              <w:rPr>
                <w:lang w:eastAsia="zh-CN"/>
              </w:rPr>
            </w:pPr>
            <w:r w:rsidRPr="00A53DC8">
              <w:rPr>
                <w:lang w:eastAsia="zh-CN"/>
              </w:rPr>
              <w:t>1</w:t>
            </w:r>
          </w:p>
        </w:tc>
        <w:tc>
          <w:tcPr>
            <w:tcW w:w="3968" w:type="dxa"/>
          </w:tcPr>
          <w:p w:rsidR="009D797E" w:rsidRPr="00A53DC8" w:rsidRDefault="009D797E" w:rsidP="008F43C4">
            <w:pPr>
              <w:pStyle w:val="TAC"/>
              <w:jc w:val="left"/>
            </w:pPr>
            <w:r w:rsidRPr="00A53DC8">
              <w:t xml:space="preserve">UE is made to attempt a </w:t>
            </w:r>
            <w:r w:rsidRPr="00A53DC8">
              <w:rPr>
                <w:snapToGrid w:val="0"/>
              </w:rPr>
              <w:t>Mobile Originating SMS over IMS</w:t>
            </w:r>
          </w:p>
        </w:tc>
        <w:tc>
          <w:tcPr>
            <w:tcW w:w="708" w:type="dxa"/>
          </w:tcPr>
          <w:p w:rsidR="009D797E" w:rsidRPr="00A53DC8" w:rsidRDefault="009D797E" w:rsidP="008F43C4">
            <w:pPr>
              <w:pStyle w:val="TAC"/>
              <w:rPr>
                <w:lang w:eastAsia="zh-CN"/>
              </w:rPr>
            </w:pPr>
            <w:r w:rsidRPr="00A53DC8">
              <w:rPr>
                <w:lang w:eastAsia="zh-CN"/>
              </w:rPr>
              <w:t>-</w:t>
            </w:r>
          </w:p>
        </w:tc>
        <w:tc>
          <w:tcPr>
            <w:tcW w:w="2976" w:type="dxa"/>
          </w:tcPr>
          <w:p w:rsidR="009D797E" w:rsidRPr="00A53DC8" w:rsidRDefault="009D797E" w:rsidP="008F43C4">
            <w:pPr>
              <w:pStyle w:val="TAC"/>
              <w:rPr>
                <w:lang w:eastAsia="zh-CN"/>
              </w:rPr>
            </w:pPr>
            <w:r w:rsidRPr="00A53DC8">
              <w:rPr>
                <w:lang w:eastAsia="zh-CN"/>
              </w:rPr>
              <w:t>-</w:t>
            </w:r>
          </w:p>
        </w:tc>
        <w:tc>
          <w:tcPr>
            <w:tcW w:w="567" w:type="dxa"/>
            <w:tcBorders>
              <w:top w:val="nil"/>
            </w:tcBorders>
          </w:tcPr>
          <w:p w:rsidR="009D797E" w:rsidRPr="00A53DC8" w:rsidRDefault="009D797E" w:rsidP="008F43C4">
            <w:pPr>
              <w:pStyle w:val="TAC"/>
              <w:rPr>
                <w:lang w:eastAsia="zh-CN"/>
              </w:rPr>
            </w:pPr>
            <w:r w:rsidRPr="00A53DC8">
              <w:rPr>
                <w:lang w:eastAsia="zh-CN"/>
              </w:rPr>
              <w:t>-</w:t>
            </w:r>
          </w:p>
        </w:tc>
        <w:tc>
          <w:tcPr>
            <w:tcW w:w="850" w:type="dxa"/>
            <w:tcBorders>
              <w:top w:val="nil"/>
            </w:tcBorders>
          </w:tcPr>
          <w:p w:rsidR="009D797E" w:rsidRPr="00A53DC8" w:rsidRDefault="009D797E" w:rsidP="008F43C4">
            <w:pPr>
              <w:pStyle w:val="TAC"/>
              <w:rPr>
                <w:lang w:eastAsia="zh-CN"/>
              </w:rPr>
            </w:pPr>
            <w:r w:rsidRPr="00A53DC8">
              <w:rPr>
                <w:lang w:eastAsia="zh-CN"/>
              </w:rPr>
              <w:t>-</w:t>
            </w:r>
          </w:p>
        </w:tc>
      </w:tr>
      <w:tr w:rsidR="002C5AA0" w:rsidRPr="00A53DC8" w:rsidTr="002C5AA0">
        <w:trPr>
          <w:jc w:val="center"/>
        </w:trPr>
        <w:tc>
          <w:tcPr>
            <w:tcW w:w="567" w:type="dxa"/>
          </w:tcPr>
          <w:p w:rsidR="002C5AA0" w:rsidRPr="00A53DC8" w:rsidRDefault="002C5AA0" w:rsidP="00273214">
            <w:pPr>
              <w:pStyle w:val="TAC"/>
              <w:rPr>
                <w:lang w:eastAsia="zh-CN"/>
              </w:rPr>
            </w:pPr>
            <w:r w:rsidRPr="00A53DC8">
              <w:rPr>
                <w:lang w:eastAsia="zh-CN"/>
              </w:rPr>
              <w:t>1A-1F</w:t>
            </w:r>
          </w:p>
        </w:tc>
        <w:tc>
          <w:tcPr>
            <w:tcW w:w="3968" w:type="dxa"/>
          </w:tcPr>
          <w:p w:rsidR="002C5AA0" w:rsidRPr="00A53DC8" w:rsidRDefault="002C5AA0" w:rsidP="00273214">
            <w:pPr>
              <w:pStyle w:val="TAL"/>
              <w:rPr>
                <w:rFonts w:eastAsia="MS Gothic"/>
              </w:rPr>
            </w:pPr>
            <w:r w:rsidRPr="00A53DC8">
              <w:t>Steps 2-7 of generic procedure specified in Table 4.9.19.2.2-1 of TS 38.508-1 [21] are performed.</w:t>
            </w:r>
          </w:p>
        </w:tc>
        <w:tc>
          <w:tcPr>
            <w:tcW w:w="708" w:type="dxa"/>
          </w:tcPr>
          <w:p w:rsidR="002C5AA0" w:rsidRPr="00A53DC8" w:rsidRDefault="002C5AA0" w:rsidP="00273214">
            <w:pPr>
              <w:pStyle w:val="TAC"/>
            </w:pPr>
            <w:r w:rsidRPr="00A53DC8">
              <w:t>-</w:t>
            </w:r>
          </w:p>
        </w:tc>
        <w:tc>
          <w:tcPr>
            <w:tcW w:w="2976" w:type="dxa"/>
          </w:tcPr>
          <w:p w:rsidR="002C5AA0" w:rsidRPr="00A53DC8" w:rsidDel="002628EA" w:rsidRDefault="002C5AA0" w:rsidP="00273214">
            <w:pPr>
              <w:pStyle w:val="TAC"/>
              <w:rPr>
                <w:rFonts w:eastAsia="MS Gothic"/>
              </w:rPr>
            </w:pPr>
            <w:r w:rsidRPr="00A53DC8">
              <w:rPr>
                <w:rFonts w:eastAsia="MS Gothic"/>
              </w:rPr>
              <w:t>-</w:t>
            </w:r>
          </w:p>
        </w:tc>
        <w:tc>
          <w:tcPr>
            <w:tcW w:w="567" w:type="dxa"/>
          </w:tcPr>
          <w:p w:rsidR="002C5AA0" w:rsidRPr="00A53DC8" w:rsidRDefault="002C5AA0" w:rsidP="00273214">
            <w:pPr>
              <w:pStyle w:val="TAC"/>
              <w:rPr>
                <w:lang w:eastAsia="zh-CN"/>
              </w:rPr>
            </w:pPr>
            <w:r w:rsidRPr="00A53DC8">
              <w:rPr>
                <w:lang w:eastAsia="zh-CN"/>
              </w:rPr>
              <w:t>-</w:t>
            </w:r>
          </w:p>
        </w:tc>
        <w:tc>
          <w:tcPr>
            <w:tcW w:w="850" w:type="dxa"/>
          </w:tcPr>
          <w:p w:rsidR="002C5AA0" w:rsidRPr="00A53DC8" w:rsidRDefault="002C5AA0" w:rsidP="0027321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2</w:t>
            </w:r>
          </w:p>
        </w:tc>
        <w:tc>
          <w:tcPr>
            <w:tcW w:w="3968" w:type="dxa"/>
          </w:tcPr>
          <w:p w:rsidR="009D797E" w:rsidRPr="00A53DC8" w:rsidRDefault="009D797E" w:rsidP="008F43C4">
            <w:pPr>
              <w:pStyle w:val="TAL"/>
              <w:rPr>
                <w:rFonts w:eastAsia="MS Gothic"/>
              </w:rPr>
            </w:pPr>
            <w:r w:rsidRPr="00A53DC8">
              <w:rPr>
                <w:rFonts w:eastAsia="MS Gothic"/>
              </w:rPr>
              <w:t xml:space="preserve">Check: Does UE send a </w:t>
            </w:r>
            <w:r w:rsidRPr="00A53DC8" w:rsidDel="002628EA">
              <w:rPr>
                <w:rFonts w:eastAsia="MS Gothic"/>
              </w:rPr>
              <w:t xml:space="preserve">SIP MESSAGE request including a vnd.3gpp.sms payload that contains a </w:t>
            </w:r>
            <w:r w:rsidRPr="00A53DC8">
              <w:rPr>
                <w:rFonts w:eastAsia="MS Gothic"/>
              </w:rPr>
              <w:t>short message?</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sidDel="002628EA">
              <w:rPr>
                <w:rFonts w:eastAsia="MS Gothic"/>
              </w:rPr>
              <w:t xml:space="preserve">SIP MESSAGE </w:t>
            </w:r>
          </w:p>
        </w:tc>
        <w:tc>
          <w:tcPr>
            <w:tcW w:w="567" w:type="dxa"/>
          </w:tcPr>
          <w:p w:rsidR="009D797E" w:rsidRPr="00A53DC8" w:rsidRDefault="009D797E" w:rsidP="008F43C4">
            <w:pPr>
              <w:pStyle w:val="TAC"/>
              <w:rPr>
                <w:lang w:eastAsia="zh-CN"/>
              </w:rPr>
            </w:pPr>
            <w:r w:rsidRPr="00A53DC8">
              <w:rPr>
                <w:lang w:eastAsia="zh-CN"/>
              </w:rPr>
              <w:t>1</w:t>
            </w:r>
          </w:p>
        </w:tc>
        <w:tc>
          <w:tcPr>
            <w:tcW w:w="850" w:type="dxa"/>
          </w:tcPr>
          <w:p w:rsidR="009D797E" w:rsidRPr="00A53DC8" w:rsidRDefault="009D797E" w:rsidP="008F43C4">
            <w:pPr>
              <w:pStyle w:val="TAC"/>
              <w:rPr>
                <w:lang w:eastAsia="zh-CN"/>
              </w:rPr>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3</w:t>
            </w:r>
          </w:p>
        </w:tc>
        <w:tc>
          <w:tcPr>
            <w:tcW w:w="3968" w:type="dxa"/>
          </w:tcPr>
          <w:p w:rsidR="009D797E" w:rsidRPr="00A53DC8" w:rsidRDefault="009D797E" w:rsidP="008F43C4">
            <w:pPr>
              <w:pStyle w:val="TAL"/>
              <w:rPr>
                <w:rFonts w:eastAsia="MS Gothic"/>
              </w:rPr>
            </w:pPr>
            <w:r w:rsidRPr="00A53DC8">
              <w:rPr>
                <w:rFonts w:eastAsia="MS Gothic"/>
              </w:rPr>
              <w:t>SS responds with 202 Accepted</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Pr>
                <w:rFonts w:eastAsia="MS Gothic"/>
              </w:rPr>
              <w:t>202 Accepted</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pPr>
            <w:r w:rsidRPr="00A53DC8">
              <w:t>4</w:t>
            </w:r>
          </w:p>
        </w:tc>
        <w:tc>
          <w:tcPr>
            <w:tcW w:w="3968" w:type="dxa"/>
          </w:tcPr>
          <w:p w:rsidR="009D797E" w:rsidRPr="00A53DC8" w:rsidRDefault="009D797E" w:rsidP="008F43C4">
            <w:pPr>
              <w:pStyle w:val="TAL"/>
              <w:rPr>
                <w:rFonts w:eastAsia="MS Gothic"/>
              </w:rPr>
            </w:pPr>
            <w:r w:rsidRPr="00A53DC8">
              <w:rPr>
                <w:rFonts w:eastAsia="MS Gothic"/>
              </w:rPr>
              <w:t xml:space="preserve">SS sends a </w:t>
            </w:r>
            <w:r w:rsidRPr="00A53DC8" w:rsidDel="002628EA">
              <w:rPr>
                <w:rFonts w:eastAsia="MS Gothic"/>
              </w:rPr>
              <w:t xml:space="preserve">SIP MESSAGE request including a vnd.3gpp.sms payload that contains the </w:t>
            </w:r>
            <w:r w:rsidRPr="00A53DC8">
              <w:rPr>
                <w:rFonts w:eastAsia="MS Gothic"/>
              </w:rPr>
              <w:t xml:space="preserve">short message submission report indicating a positive acknowledgement of the short message sent by the UE at Step </w:t>
            </w:r>
            <w:r w:rsidR="002C5AA0" w:rsidRPr="00A53DC8">
              <w:rPr>
                <w:rFonts w:eastAsia="MS Gothic"/>
              </w:rPr>
              <w:t>2</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sidDel="002628EA">
              <w:rPr>
                <w:rFonts w:eastAsia="MS Gothic"/>
              </w:rPr>
              <w:t>SIP MESSAGE</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pPr>
            <w:r w:rsidRPr="00A53DC8">
              <w:t>5</w:t>
            </w:r>
          </w:p>
        </w:tc>
        <w:tc>
          <w:tcPr>
            <w:tcW w:w="3968" w:type="dxa"/>
          </w:tcPr>
          <w:p w:rsidR="009D797E" w:rsidRPr="00A53DC8" w:rsidRDefault="002C5AA0" w:rsidP="008F43C4">
            <w:pPr>
              <w:pStyle w:val="TAL"/>
              <w:rPr>
                <w:rFonts w:eastAsia="MS Gothic"/>
              </w:rPr>
            </w:pPr>
            <w:r w:rsidRPr="00A53DC8">
              <w:rPr>
                <w:rFonts w:eastAsia="MS Gothic"/>
              </w:rPr>
              <w:t xml:space="preserve">Check: Does </w:t>
            </w:r>
            <w:r w:rsidR="009D797E" w:rsidRPr="00A53DC8">
              <w:rPr>
                <w:rFonts w:eastAsia="MS Gothic"/>
              </w:rPr>
              <w:t>UE respond with 200 OK</w:t>
            </w:r>
            <w:r w:rsidRPr="00A53DC8">
              <w:rPr>
                <w:rFonts w:eastAsia="MS Gothic"/>
              </w:rPr>
              <w:t>?</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Pr>
                <w:rFonts w:eastAsia="MS Gothic"/>
              </w:rPr>
              <w:t>200 OK</w:t>
            </w:r>
          </w:p>
        </w:tc>
        <w:tc>
          <w:tcPr>
            <w:tcW w:w="567" w:type="dxa"/>
          </w:tcPr>
          <w:p w:rsidR="009D797E" w:rsidRPr="00A53DC8" w:rsidRDefault="009D797E" w:rsidP="008F43C4">
            <w:pPr>
              <w:pStyle w:val="TAC"/>
              <w:rPr>
                <w:lang w:eastAsia="zh-CN"/>
              </w:rPr>
            </w:pPr>
            <w:r w:rsidRPr="00A53DC8">
              <w:rPr>
                <w:lang w:eastAsia="zh-CN"/>
              </w:rPr>
              <w:t>2</w:t>
            </w:r>
          </w:p>
        </w:tc>
        <w:tc>
          <w:tcPr>
            <w:tcW w:w="850" w:type="dxa"/>
          </w:tcPr>
          <w:p w:rsidR="009D797E" w:rsidRPr="00A53DC8" w:rsidRDefault="009D797E" w:rsidP="008F43C4">
            <w:pPr>
              <w:pStyle w:val="TAC"/>
              <w:rPr>
                <w:lang w:eastAsia="zh-CN"/>
              </w:rPr>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pPr>
            <w:r w:rsidRPr="00A53DC8">
              <w:t>6</w:t>
            </w:r>
          </w:p>
        </w:tc>
        <w:tc>
          <w:tcPr>
            <w:tcW w:w="3968" w:type="dxa"/>
          </w:tcPr>
          <w:p w:rsidR="009D797E" w:rsidRPr="00A53DC8" w:rsidRDefault="009D797E" w:rsidP="008F43C4">
            <w:pPr>
              <w:pStyle w:val="TAL"/>
              <w:rPr>
                <w:rFonts w:eastAsia="MS Gothic"/>
              </w:rPr>
            </w:pPr>
            <w:r w:rsidRPr="00A53DC8">
              <w:rPr>
                <w:rFonts w:eastAsia="MS Gothic"/>
              </w:rPr>
              <w:t xml:space="preserve">SS sends a </w:t>
            </w:r>
            <w:r w:rsidRPr="00A53DC8" w:rsidDel="002628EA">
              <w:rPr>
                <w:rFonts w:eastAsia="MS Gothic"/>
              </w:rPr>
              <w:t>SIP MESSAGE request including a vnd.3gpp.sms payload that contains a</w:t>
            </w:r>
            <w:r w:rsidR="006C5F1C">
              <w:rPr>
                <w:rFonts w:eastAsia="MS Gothic"/>
              </w:rPr>
              <w:t xml:space="preserve"> </w:t>
            </w:r>
            <w:r w:rsidRPr="00A53DC8">
              <w:rPr>
                <w:rFonts w:eastAsia="MS Gothic"/>
              </w:rPr>
              <w:t>status report</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sidDel="002628EA">
              <w:rPr>
                <w:rFonts w:eastAsia="MS Gothic"/>
              </w:rPr>
              <w:t>SIP MESSAGE</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7</w:t>
            </w:r>
          </w:p>
        </w:tc>
        <w:tc>
          <w:tcPr>
            <w:tcW w:w="3968" w:type="dxa"/>
          </w:tcPr>
          <w:p w:rsidR="009D797E" w:rsidRPr="00A53DC8" w:rsidRDefault="009D797E" w:rsidP="008F43C4">
            <w:pPr>
              <w:pStyle w:val="TAL"/>
              <w:rPr>
                <w:rFonts w:eastAsia="MS Gothic"/>
              </w:rPr>
            </w:pPr>
            <w:r w:rsidRPr="00A53DC8">
              <w:rPr>
                <w:rFonts w:eastAsia="MS Gothic"/>
              </w:rPr>
              <w:t>Check: Does UE respond with 200 OK?</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Pr>
                <w:rFonts w:eastAsia="MS Gothic"/>
              </w:rPr>
              <w:t>200 OK</w:t>
            </w:r>
          </w:p>
        </w:tc>
        <w:tc>
          <w:tcPr>
            <w:tcW w:w="567" w:type="dxa"/>
          </w:tcPr>
          <w:p w:rsidR="009D797E" w:rsidRPr="00A53DC8" w:rsidRDefault="009D797E" w:rsidP="008F43C4">
            <w:pPr>
              <w:pStyle w:val="TAC"/>
              <w:rPr>
                <w:lang w:eastAsia="zh-CN"/>
              </w:rPr>
            </w:pPr>
            <w:r w:rsidRPr="00A53DC8">
              <w:rPr>
                <w:lang w:eastAsia="zh-CN"/>
              </w:rPr>
              <w:t>3</w:t>
            </w:r>
          </w:p>
        </w:tc>
        <w:tc>
          <w:tcPr>
            <w:tcW w:w="850" w:type="dxa"/>
          </w:tcPr>
          <w:p w:rsidR="009D797E" w:rsidRPr="00A53DC8" w:rsidRDefault="009D797E" w:rsidP="008F43C4">
            <w:pPr>
              <w:pStyle w:val="TAC"/>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8</w:t>
            </w:r>
          </w:p>
        </w:tc>
        <w:tc>
          <w:tcPr>
            <w:tcW w:w="3968" w:type="dxa"/>
          </w:tcPr>
          <w:p w:rsidR="009D797E" w:rsidRPr="00A53DC8" w:rsidRDefault="009D797E" w:rsidP="008F43C4">
            <w:pPr>
              <w:pStyle w:val="TAL"/>
              <w:rPr>
                <w:rFonts w:eastAsia="MS Gothic"/>
              </w:rPr>
            </w:pPr>
            <w:r w:rsidRPr="00A53DC8">
              <w:rPr>
                <w:rFonts w:eastAsia="MS Gothic"/>
              </w:rPr>
              <w:t xml:space="preserve">Check: Does UE send a </w:t>
            </w:r>
            <w:r w:rsidRPr="00A53DC8" w:rsidDel="002628EA">
              <w:rPr>
                <w:rFonts w:eastAsia="MS Gothic"/>
              </w:rPr>
              <w:t>SIP MESSAGE request including a vnd.3gpp.sms payload that contains a</w:t>
            </w:r>
            <w:r w:rsidR="006C5F1C" w:rsidRPr="00A53DC8">
              <w:rPr>
                <w:rFonts w:eastAsia="MS Gothic"/>
              </w:rPr>
              <w:t xml:space="preserve">n acknowledgement </w:t>
            </w:r>
            <w:r w:rsidRPr="00A53DC8">
              <w:rPr>
                <w:rFonts w:eastAsia="MS Gothic"/>
              </w:rPr>
              <w:t>for the status report received at Step 6?</w:t>
            </w:r>
          </w:p>
        </w:tc>
        <w:tc>
          <w:tcPr>
            <w:tcW w:w="708" w:type="dxa"/>
          </w:tcPr>
          <w:p w:rsidR="009D797E" w:rsidRPr="00A53DC8" w:rsidRDefault="009D797E" w:rsidP="008F43C4">
            <w:pPr>
              <w:pStyle w:val="TAC"/>
              <w:rPr>
                <w:rFonts w:eastAsia="MS Gothic"/>
              </w:rPr>
            </w:pPr>
            <w:r w:rsidRPr="00A53DC8">
              <w:t>--&gt;</w:t>
            </w:r>
          </w:p>
        </w:tc>
        <w:tc>
          <w:tcPr>
            <w:tcW w:w="2976" w:type="dxa"/>
          </w:tcPr>
          <w:p w:rsidR="009D797E" w:rsidRPr="00A53DC8" w:rsidRDefault="009D797E" w:rsidP="008F43C4">
            <w:pPr>
              <w:pStyle w:val="TAL"/>
              <w:rPr>
                <w:rFonts w:eastAsia="MS Gothic"/>
              </w:rPr>
            </w:pPr>
            <w:r w:rsidRPr="00A53DC8" w:rsidDel="002628EA">
              <w:rPr>
                <w:rFonts w:eastAsia="MS Gothic"/>
              </w:rPr>
              <w:t>SIP MESSAGE</w:t>
            </w:r>
          </w:p>
        </w:tc>
        <w:tc>
          <w:tcPr>
            <w:tcW w:w="567" w:type="dxa"/>
          </w:tcPr>
          <w:p w:rsidR="009D797E" w:rsidRPr="00A53DC8" w:rsidRDefault="009D797E" w:rsidP="008F43C4">
            <w:pPr>
              <w:pStyle w:val="TAC"/>
              <w:rPr>
                <w:lang w:eastAsia="zh-CN"/>
              </w:rPr>
            </w:pPr>
            <w:r w:rsidRPr="00A53DC8">
              <w:rPr>
                <w:lang w:eastAsia="zh-CN"/>
              </w:rPr>
              <w:t>3</w:t>
            </w:r>
          </w:p>
        </w:tc>
        <w:tc>
          <w:tcPr>
            <w:tcW w:w="850" w:type="dxa"/>
          </w:tcPr>
          <w:p w:rsidR="009D797E" w:rsidRPr="00A53DC8" w:rsidRDefault="009D797E" w:rsidP="008F43C4">
            <w:pPr>
              <w:pStyle w:val="TAC"/>
              <w:rPr>
                <w:lang w:eastAsia="zh-CN"/>
              </w:rPr>
            </w:pPr>
            <w:r w:rsidRPr="00A53DC8">
              <w:rPr>
                <w:lang w:eastAsia="zh-CN"/>
              </w:rPr>
              <w:t>P</w:t>
            </w:r>
          </w:p>
        </w:tc>
      </w:tr>
      <w:tr w:rsidR="009D797E" w:rsidRPr="00A53DC8" w:rsidTr="002C5AA0">
        <w:trPr>
          <w:jc w:val="center"/>
        </w:trPr>
        <w:tc>
          <w:tcPr>
            <w:tcW w:w="567" w:type="dxa"/>
          </w:tcPr>
          <w:p w:rsidR="009D797E" w:rsidRPr="00A53DC8" w:rsidRDefault="009D797E" w:rsidP="008F43C4">
            <w:pPr>
              <w:pStyle w:val="TAC"/>
              <w:rPr>
                <w:lang w:eastAsia="zh-CN"/>
              </w:rPr>
            </w:pPr>
            <w:r w:rsidRPr="00A53DC8">
              <w:rPr>
                <w:lang w:eastAsia="zh-CN"/>
              </w:rPr>
              <w:t>9</w:t>
            </w:r>
          </w:p>
        </w:tc>
        <w:tc>
          <w:tcPr>
            <w:tcW w:w="3968" w:type="dxa"/>
          </w:tcPr>
          <w:p w:rsidR="009D797E" w:rsidRPr="00A53DC8" w:rsidRDefault="009D797E" w:rsidP="008F43C4">
            <w:pPr>
              <w:pStyle w:val="TAL"/>
              <w:rPr>
                <w:rFonts w:eastAsia="MS Gothic"/>
              </w:rPr>
            </w:pPr>
            <w:r w:rsidRPr="00A53DC8">
              <w:rPr>
                <w:rFonts w:eastAsia="MS Gothic"/>
              </w:rPr>
              <w:t>SS responds with 202 Accepted</w:t>
            </w:r>
          </w:p>
        </w:tc>
        <w:tc>
          <w:tcPr>
            <w:tcW w:w="708" w:type="dxa"/>
          </w:tcPr>
          <w:p w:rsidR="009D797E" w:rsidRPr="00A53DC8" w:rsidRDefault="009D797E" w:rsidP="008F43C4">
            <w:pPr>
              <w:pStyle w:val="TAC"/>
              <w:rPr>
                <w:rFonts w:eastAsia="MS Gothic"/>
              </w:rPr>
            </w:pPr>
            <w:r w:rsidRPr="00A53DC8">
              <w:rPr>
                <w:lang w:eastAsia="zh-CN"/>
              </w:rPr>
              <w:t>&lt;--</w:t>
            </w:r>
          </w:p>
        </w:tc>
        <w:tc>
          <w:tcPr>
            <w:tcW w:w="2976" w:type="dxa"/>
          </w:tcPr>
          <w:p w:rsidR="009D797E" w:rsidRPr="00A53DC8" w:rsidRDefault="009D797E" w:rsidP="008F43C4">
            <w:pPr>
              <w:pStyle w:val="TAL"/>
              <w:rPr>
                <w:rFonts w:eastAsia="MS Gothic"/>
              </w:rPr>
            </w:pPr>
            <w:r w:rsidRPr="00A53DC8">
              <w:rPr>
                <w:rFonts w:eastAsia="MS Gothic"/>
              </w:rPr>
              <w:t>202 Accepted</w:t>
            </w:r>
          </w:p>
        </w:tc>
        <w:tc>
          <w:tcPr>
            <w:tcW w:w="567" w:type="dxa"/>
          </w:tcPr>
          <w:p w:rsidR="009D797E" w:rsidRPr="00A53DC8" w:rsidRDefault="009D797E" w:rsidP="008F43C4">
            <w:pPr>
              <w:pStyle w:val="TAC"/>
              <w:rPr>
                <w:lang w:eastAsia="zh-CN"/>
              </w:rPr>
            </w:pPr>
            <w:r w:rsidRPr="00A53DC8">
              <w:rPr>
                <w:lang w:eastAsia="zh-CN"/>
              </w:rPr>
              <w:t>-</w:t>
            </w:r>
          </w:p>
        </w:tc>
        <w:tc>
          <w:tcPr>
            <w:tcW w:w="850" w:type="dxa"/>
          </w:tcPr>
          <w:p w:rsidR="009D797E" w:rsidRPr="00A53DC8" w:rsidRDefault="009D797E" w:rsidP="008F43C4">
            <w:pPr>
              <w:pStyle w:val="TAC"/>
              <w:rPr>
                <w:lang w:eastAsia="zh-CN"/>
              </w:rPr>
            </w:pPr>
            <w:r w:rsidRPr="00A53DC8">
              <w:rPr>
                <w:lang w:eastAsia="zh-CN"/>
              </w:rPr>
              <w:t>-</w:t>
            </w:r>
          </w:p>
        </w:tc>
      </w:tr>
    </w:tbl>
    <w:p w:rsidR="009D797E" w:rsidRPr="00A53DC8" w:rsidRDefault="009D797E" w:rsidP="009D797E"/>
    <w:p w:rsidR="009D797E" w:rsidRPr="00A53DC8" w:rsidRDefault="009D797E" w:rsidP="009D797E">
      <w:pPr>
        <w:pStyle w:val="Heading4"/>
      </w:pPr>
      <w:bookmarkStart w:id="719" w:name="_Toc51948479"/>
      <w:bookmarkStart w:id="720" w:name="_Toc52162553"/>
      <w:bookmarkStart w:id="721" w:name="_Toc60916192"/>
      <w:r w:rsidRPr="00A53DC8">
        <w:t>9.1.3.3</w:t>
      </w:r>
      <w:r w:rsidRPr="00A53DC8">
        <w:tab/>
        <w:t>Specific message contents</w:t>
      </w:r>
      <w:bookmarkEnd w:id="719"/>
      <w:bookmarkEnd w:id="720"/>
      <w:bookmarkEnd w:id="721"/>
    </w:p>
    <w:p w:rsidR="009D797E" w:rsidRPr="00A53DC8" w:rsidRDefault="009D797E" w:rsidP="009D797E">
      <w:pPr>
        <w:pStyle w:val="TH"/>
      </w:pPr>
      <w:r w:rsidRPr="00A53DC8">
        <w:t xml:space="preserve">Table 9.1.3.3-1: </w:t>
      </w:r>
      <w:r w:rsidRPr="00A53DC8" w:rsidDel="002628EA">
        <w:rPr>
          <w:snapToGrid w:val="0"/>
        </w:rPr>
        <w:t xml:space="preserve">SIP </w:t>
      </w:r>
      <w:r w:rsidRPr="00A53DC8">
        <w:rPr>
          <w:snapToGrid w:val="0"/>
        </w:rPr>
        <w:t>MESSAGE</w:t>
      </w:r>
      <w:r w:rsidRPr="00A53DC8">
        <w:t xml:space="preserve"> (step 2, table </w:t>
      </w:r>
      <w:r w:rsidRPr="00A53DC8">
        <w:rPr>
          <w:rFonts w:cs="Arial"/>
        </w:rPr>
        <w:t>9.1.3.2-1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rPr>
          <w:jc w:val="center"/>
        </w:trPr>
        <w:tc>
          <w:tcPr>
            <w:tcW w:w="9639" w:type="dxa"/>
          </w:tcPr>
          <w:p w:rsidR="009D797E" w:rsidRPr="00A53DC8" w:rsidRDefault="009D797E" w:rsidP="008F43C4">
            <w:pPr>
              <w:pStyle w:val="TAL"/>
            </w:pPr>
            <w:r w:rsidRPr="00A53DC8">
              <w:t>Derivation Path: TS 34.229-1 [2], Table in subclause A.7.3, Condition A5</w:t>
            </w:r>
          </w:p>
        </w:tc>
      </w:tr>
    </w:tbl>
    <w:p w:rsidR="009D797E" w:rsidRPr="00A53DC8" w:rsidRDefault="009D797E" w:rsidP="009D797E"/>
    <w:p w:rsidR="009D797E" w:rsidRPr="00A53DC8" w:rsidRDefault="009D797E" w:rsidP="009D797E">
      <w:pPr>
        <w:pStyle w:val="TH"/>
      </w:pPr>
      <w:r w:rsidRPr="00A53DC8">
        <w:t xml:space="preserve">Table 9.1.3.3-2: </w:t>
      </w:r>
      <w:r w:rsidRPr="00A53DC8">
        <w:rPr>
          <w:snapToGrid w:val="0"/>
        </w:rPr>
        <w:t>202 Accepted</w:t>
      </w:r>
      <w:r w:rsidRPr="00A53DC8">
        <w:t xml:space="preserve"> (step 3 and 9,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rPr>
          <w:jc w:val="center"/>
        </w:trPr>
        <w:tc>
          <w:tcPr>
            <w:tcW w:w="9738" w:type="dxa"/>
          </w:tcPr>
          <w:p w:rsidR="009D797E" w:rsidRPr="00A53DC8" w:rsidRDefault="009D797E" w:rsidP="008F43C4">
            <w:pPr>
              <w:pStyle w:val="TAL"/>
            </w:pPr>
            <w:r w:rsidRPr="00A53DC8">
              <w:t>Derivation Path: TS 34.229-1 [2], Table in subclause A.3.3</w:t>
            </w:r>
          </w:p>
        </w:tc>
      </w:tr>
    </w:tbl>
    <w:p w:rsidR="009D797E" w:rsidRPr="00A53DC8" w:rsidRDefault="009D797E" w:rsidP="009D797E"/>
    <w:p w:rsidR="009D797E" w:rsidRPr="00A53DC8" w:rsidRDefault="009D797E" w:rsidP="009D797E">
      <w:pPr>
        <w:pStyle w:val="TH"/>
      </w:pPr>
      <w:r w:rsidRPr="00A53DC8">
        <w:t xml:space="preserve">Table 9.1.3.3-3: </w:t>
      </w:r>
      <w:r w:rsidRPr="00A53DC8" w:rsidDel="00AB7E70">
        <w:rPr>
          <w:snapToGrid w:val="0"/>
        </w:rPr>
        <w:t xml:space="preserve">SIP </w:t>
      </w:r>
      <w:r w:rsidRPr="00A53DC8">
        <w:rPr>
          <w:snapToGrid w:val="0"/>
        </w:rPr>
        <w:t>MESSAGE</w:t>
      </w:r>
      <w:r w:rsidRPr="00A53DC8">
        <w:t xml:space="preserve"> (step 4,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rPr>
          <w:jc w:val="center"/>
        </w:trPr>
        <w:tc>
          <w:tcPr>
            <w:tcW w:w="9639" w:type="dxa"/>
          </w:tcPr>
          <w:p w:rsidR="009D797E" w:rsidRPr="00A53DC8" w:rsidRDefault="009D797E" w:rsidP="008F43C4">
            <w:pPr>
              <w:pStyle w:val="TAL"/>
            </w:pPr>
            <w:r w:rsidRPr="00A53DC8">
              <w:t>Derivation Path: TS 34.229-1 [2], Table in subclause A.7.4</w:t>
            </w:r>
          </w:p>
        </w:tc>
      </w:tr>
    </w:tbl>
    <w:p w:rsidR="009D797E" w:rsidRPr="00A53DC8" w:rsidRDefault="009D797E" w:rsidP="009D797E"/>
    <w:p w:rsidR="009D797E" w:rsidRPr="00A53DC8" w:rsidRDefault="009D797E" w:rsidP="009D797E">
      <w:pPr>
        <w:pStyle w:val="TH"/>
      </w:pPr>
      <w:r w:rsidRPr="00A53DC8">
        <w:t xml:space="preserve">Table 9.1.3.3-4: </w:t>
      </w:r>
      <w:r w:rsidRPr="00A53DC8">
        <w:rPr>
          <w:snapToGrid w:val="0"/>
        </w:rPr>
        <w:t>200 OK</w:t>
      </w:r>
      <w:r w:rsidRPr="00A53DC8">
        <w:t xml:space="preserve"> (step 5 and 7,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rPr>
          <w:jc w:val="center"/>
        </w:trPr>
        <w:tc>
          <w:tcPr>
            <w:tcW w:w="9639" w:type="dxa"/>
          </w:tcPr>
          <w:p w:rsidR="009D797E" w:rsidRPr="00A53DC8" w:rsidRDefault="009D797E" w:rsidP="008F43C4">
            <w:pPr>
              <w:pStyle w:val="TAL"/>
            </w:pPr>
            <w:r w:rsidRPr="00A53DC8">
              <w:t>Derivation Path: TS 34.229-1 [2], Table in subclause A.3.1</w:t>
            </w:r>
            <w:r w:rsidRPr="00A53DC8">
              <w:rPr>
                <w:lang w:eastAsia="zh-CN"/>
              </w:rPr>
              <w:t xml:space="preserve">, </w:t>
            </w:r>
            <w:r w:rsidRPr="00A53DC8">
              <w:t>Condition A5 and A22</w:t>
            </w:r>
          </w:p>
        </w:tc>
      </w:tr>
    </w:tbl>
    <w:p w:rsidR="009D797E" w:rsidRPr="00A53DC8" w:rsidRDefault="009D797E" w:rsidP="009D797E"/>
    <w:p w:rsidR="009D797E" w:rsidRPr="00A53DC8" w:rsidRDefault="009D797E" w:rsidP="009D797E">
      <w:pPr>
        <w:pStyle w:val="TH"/>
      </w:pPr>
      <w:r w:rsidRPr="00A53DC8">
        <w:t xml:space="preserve">Table 9.1.3.3-5: </w:t>
      </w:r>
      <w:r w:rsidRPr="00A53DC8" w:rsidDel="00AB7E70">
        <w:rPr>
          <w:snapToGrid w:val="0"/>
        </w:rPr>
        <w:t xml:space="preserve">SIP </w:t>
      </w:r>
      <w:r w:rsidRPr="00A53DC8">
        <w:rPr>
          <w:snapToGrid w:val="0"/>
        </w:rPr>
        <w:t>MESSAGE</w:t>
      </w:r>
      <w:r w:rsidRPr="00A53DC8">
        <w:t xml:space="preserve"> (step6, table 9.1.3.2-1)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rPr>
          <w:jc w:val="center"/>
        </w:trPr>
        <w:tc>
          <w:tcPr>
            <w:tcW w:w="9738" w:type="dxa"/>
          </w:tcPr>
          <w:p w:rsidR="009D797E" w:rsidRPr="00A53DC8" w:rsidRDefault="009D797E" w:rsidP="008F43C4">
            <w:pPr>
              <w:pStyle w:val="TAL"/>
            </w:pPr>
            <w:r w:rsidRPr="00A53DC8">
              <w:t>Derivation Path: TS 34.229-1 [2], Table in subclause A.7.5</w:t>
            </w:r>
          </w:p>
        </w:tc>
      </w:tr>
    </w:tbl>
    <w:p w:rsidR="009D797E" w:rsidRPr="00A53DC8" w:rsidRDefault="009D797E" w:rsidP="009D797E"/>
    <w:p w:rsidR="009D797E" w:rsidRPr="00A53DC8" w:rsidRDefault="009D797E" w:rsidP="009D797E">
      <w:pPr>
        <w:pStyle w:val="TH"/>
      </w:pPr>
      <w:r w:rsidRPr="00A53DC8">
        <w:t xml:space="preserve">Table 9.1.3.3-6: </w:t>
      </w:r>
      <w:r w:rsidRPr="00A53DC8" w:rsidDel="00AB7E70">
        <w:rPr>
          <w:snapToGrid w:val="0"/>
        </w:rPr>
        <w:t xml:space="preserve">SIP </w:t>
      </w:r>
      <w:r w:rsidRPr="00A53DC8">
        <w:rPr>
          <w:snapToGrid w:val="0"/>
        </w:rPr>
        <w:t>MESSAGE</w:t>
      </w:r>
      <w:r w:rsidRPr="00A53DC8">
        <w:t xml:space="preserve"> (step 8, table 9.1.3.2-1)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D797E" w:rsidRPr="00A53DC8" w:rsidTr="008F43C4">
        <w:trPr>
          <w:jc w:val="center"/>
        </w:trPr>
        <w:tc>
          <w:tcPr>
            <w:tcW w:w="9639" w:type="dxa"/>
          </w:tcPr>
          <w:p w:rsidR="009D797E" w:rsidRPr="00A53DC8" w:rsidRDefault="009D797E" w:rsidP="008F43C4">
            <w:pPr>
              <w:pStyle w:val="TAL"/>
            </w:pPr>
            <w:r w:rsidRPr="00A53DC8">
              <w:t>Derivation Path: TS 34.229-1 [2], Table in subclause A.7.6</w:t>
            </w:r>
          </w:p>
        </w:tc>
      </w:tr>
    </w:tbl>
    <w:p w:rsidR="00603F76" w:rsidRPr="00A53DC8" w:rsidRDefault="00603F76" w:rsidP="00987512">
      <w:pPr>
        <w:rPr>
          <w:lang w:eastAsia="zh-CN"/>
        </w:rPr>
      </w:pPr>
    </w:p>
    <w:p w:rsidR="00603F76" w:rsidRPr="00A53DC8" w:rsidRDefault="00603F76" w:rsidP="00603F76">
      <w:pPr>
        <w:pStyle w:val="Heading2"/>
        <w:rPr>
          <w:rFonts w:eastAsia="MS Gothic"/>
        </w:rPr>
      </w:pPr>
      <w:r w:rsidRPr="00A53DC8">
        <w:rPr>
          <w:lang w:eastAsia="zh-CN"/>
        </w:rPr>
        <w:br w:type="page"/>
      </w:r>
      <w:bookmarkStart w:id="722" w:name="_Toc51948480"/>
      <w:bookmarkStart w:id="723" w:name="_Toc52162554"/>
      <w:bookmarkStart w:id="724" w:name="_Toc60916193"/>
      <w:r w:rsidRPr="00A53DC8">
        <w:rPr>
          <w:rFonts w:eastAsia="MS Gothic"/>
        </w:rPr>
        <w:lastRenderedPageBreak/>
        <w:t>9.2</w:t>
      </w:r>
      <w:r w:rsidRPr="00A53DC8">
        <w:rPr>
          <w:rFonts w:eastAsia="MS Gothic"/>
        </w:rPr>
        <w:tab/>
        <w:t xml:space="preserve">Mobile </w:t>
      </w:r>
      <w:r w:rsidR="002C5AA0" w:rsidRPr="00A53DC8">
        <w:rPr>
          <w:rFonts w:eastAsia="MS Gothic"/>
        </w:rPr>
        <w:t xml:space="preserve">Terminating </w:t>
      </w:r>
      <w:r w:rsidRPr="00A53DC8">
        <w:rPr>
          <w:rFonts w:eastAsia="MS Gothic"/>
        </w:rPr>
        <w:t>SMS / 5GS</w:t>
      </w:r>
      <w:bookmarkEnd w:id="722"/>
      <w:bookmarkEnd w:id="723"/>
      <w:bookmarkEnd w:id="724"/>
    </w:p>
    <w:p w:rsidR="00603F76" w:rsidRPr="00A53DC8" w:rsidRDefault="00603F76" w:rsidP="00603F76">
      <w:pPr>
        <w:pStyle w:val="Heading3"/>
        <w:rPr>
          <w:rFonts w:eastAsia="MS Gothic"/>
        </w:rPr>
      </w:pPr>
      <w:bookmarkStart w:id="725" w:name="_Toc51948481"/>
      <w:bookmarkStart w:id="726" w:name="_Toc52162555"/>
      <w:bookmarkStart w:id="727" w:name="_Toc60916194"/>
      <w:r w:rsidRPr="00A53DC8">
        <w:rPr>
          <w:rFonts w:eastAsia="MS Gothic"/>
        </w:rPr>
        <w:t>9.2.1</w:t>
      </w:r>
      <w:r w:rsidRPr="00A53DC8">
        <w:rPr>
          <w:rFonts w:eastAsia="MS Gothic"/>
        </w:rPr>
        <w:tab/>
        <w:t xml:space="preserve">Test </w:t>
      </w:r>
      <w:r w:rsidRPr="00A53DC8">
        <w:t>Purpose</w:t>
      </w:r>
      <w:r w:rsidRPr="00A53DC8">
        <w:rPr>
          <w:rFonts w:eastAsia="MS Gothic"/>
        </w:rPr>
        <w:t xml:space="preserve"> (TP)</w:t>
      </w:r>
      <w:bookmarkEnd w:id="725"/>
      <w:bookmarkEnd w:id="726"/>
      <w:bookmarkEnd w:id="727"/>
    </w:p>
    <w:p w:rsidR="00603F76" w:rsidRPr="00A53DC8" w:rsidRDefault="00603F76" w:rsidP="00603F76">
      <w:pPr>
        <w:pStyle w:val="H6"/>
        <w:rPr>
          <w:rFonts w:ascii="Courier New" w:hAnsi="Courier New"/>
          <w:b/>
          <w:sz w:val="16"/>
        </w:rPr>
      </w:pPr>
      <w:r w:rsidRPr="00A53DC8">
        <w:t>(1)</w:t>
      </w:r>
    </w:p>
    <w:p w:rsidR="00603F76" w:rsidRPr="00A53DC8" w:rsidRDefault="00603F76" w:rsidP="00603F76">
      <w:pPr>
        <w:pStyle w:val="PL"/>
        <w:rPr>
          <w:noProof w:val="0"/>
        </w:rPr>
      </w:pPr>
      <w:r w:rsidRPr="00A53DC8">
        <w:rPr>
          <w:b/>
          <w:noProof w:val="0"/>
        </w:rPr>
        <w:t>with</w:t>
      </w:r>
      <w:r w:rsidRPr="00A53DC8">
        <w:rPr>
          <w:noProof w:val="0"/>
        </w:rPr>
        <w:t xml:space="preserve"> { UE being registered to IMS }</w:t>
      </w:r>
    </w:p>
    <w:p w:rsidR="00603F76" w:rsidRPr="00A53DC8" w:rsidRDefault="00603F76" w:rsidP="00603F76">
      <w:pPr>
        <w:pStyle w:val="PL"/>
        <w:rPr>
          <w:noProof w:val="0"/>
        </w:rPr>
      </w:pPr>
      <w:r w:rsidRPr="00A53DC8">
        <w:rPr>
          <w:b/>
          <w:noProof w:val="0"/>
        </w:rPr>
        <w:t>ensure that</w:t>
      </w:r>
      <w:r w:rsidRPr="00A53DC8">
        <w:rPr>
          <w:noProof w:val="0"/>
        </w:rPr>
        <w:t xml:space="preserve"> {</w:t>
      </w:r>
    </w:p>
    <w:p w:rsidR="00603F76" w:rsidRPr="00A53DC8" w:rsidRDefault="00603F76" w:rsidP="00603F76">
      <w:pPr>
        <w:pStyle w:val="PL"/>
        <w:rPr>
          <w:noProof w:val="0"/>
        </w:rPr>
      </w:pPr>
      <w:r w:rsidRPr="00A53DC8">
        <w:rPr>
          <w:noProof w:val="0"/>
        </w:rPr>
        <w:t xml:space="preserve"> </w:t>
      </w:r>
      <w:r w:rsidRPr="00A53DC8">
        <w:rPr>
          <w:b/>
          <w:noProof w:val="0"/>
        </w:rPr>
        <w:t xml:space="preserve"> when</w:t>
      </w:r>
      <w:r w:rsidRPr="00A53DC8">
        <w:rPr>
          <w:noProof w:val="0"/>
        </w:rPr>
        <w:t xml:space="preserve"> { UE receives a SIP MESSAGE request containing a short message }</w:t>
      </w:r>
    </w:p>
    <w:p w:rsidR="00603F76" w:rsidRPr="00A53DC8" w:rsidRDefault="00603F76" w:rsidP="00603F76">
      <w:pPr>
        <w:pStyle w:val="PL"/>
        <w:rPr>
          <w:noProof w:val="0"/>
        </w:rPr>
      </w:pPr>
      <w:r w:rsidRPr="00A53DC8">
        <w:rPr>
          <w:noProof w:val="0"/>
        </w:rPr>
        <w:t xml:space="preserve">   </w:t>
      </w:r>
      <w:r w:rsidRPr="00A53DC8">
        <w:rPr>
          <w:b/>
          <w:noProof w:val="0"/>
        </w:rPr>
        <w:t xml:space="preserve"> then</w:t>
      </w:r>
      <w:r w:rsidRPr="00A53DC8">
        <w:rPr>
          <w:noProof w:val="0"/>
        </w:rPr>
        <w:t xml:space="preserve"> { UE sends a 200 OK response, followed by a SIP MESSAGE request containing a delivery report }</w:t>
      </w:r>
    </w:p>
    <w:p w:rsidR="00603F76" w:rsidRPr="00A53DC8" w:rsidRDefault="00603F76" w:rsidP="00603F76">
      <w:pPr>
        <w:pStyle w:val="PL"/>
        <w:rPr>
          <w:noProof w:val="0"/>
        </w:rPr>
      </w:pPr>
      <w:r w:rsidRPr="00A53DC8">
        <w:rPr>
          <w:noProof w:val="0"/>
        </w:rPr>
        <w:t xml:space="preserve">            }</w:t>
      </w:r>
    </w:p>
    <w:p w:rsidR="00603F76" w:rsidRPr="00A53DC8" w:rsidRDefault="00603F76" w:rsidP="00603F76">
      <w:pPr>
        <w:pStyle w:val="PL"/>
        <w:rPr>
          <w:noProof w:val="0"/>
        </w:rPr>
      </w:pPr>
    </w:p>
    <w:p w:rsidR="00603F76" w:rsidRPr="00A53DC8" w:rsidRDefault="00603F76" w:rsidP="00603F76">
      <w:pPr>
        <w:pStyle w:val="Heading3"/>
        <w:rPr>
          <w:rFonts w:eastAsia="MS Gothic"/>
        </w:rPr>
      </w:pPr>
      <w:bookmarkStart w:id="728" w:name="_Toc51948482"/>
      <w:bookmarkStart w:id="729" w:name="_Toc52162556"/>
      <w:bookmarkStart w:id="730" w:name="_Toc60916195"/>
      <w:r w:rsidRPr="00A53DC8">
        <w:rPr>
          <w:rFonts w:eastAsia="MS Gothic"/>
        </w:rPr>
        <w:t>9.2.2</w:t>
      </w:r>
      <w:r w:rsidRPr="00A53DC8">
        <w:rPr>
          <w:rFonts w:eastAsia="MS Gothic"/>
        </w:rPr>
        <w:tab/>
        <w:t>Conformance Requirements</w:t>
      </w:r>
      <w:bookmarkEnd w:id="728"/>
      <w:bookmarkEnd w:id="729"/>
      <w:bookmarkEnd w:id="730"/>
    </w:p>
    <w:p w:rsidR="00603F76" w:rsidRPr="00A53DC8" w:rsidRDefault="0031641D" w:rsidP="00603F76">
      <w:r w:rsidRPr="00A53DC8">
        <w:t xml:space="preserve">[TS </w:t>
      </w:r>
      <w:r w:rsidR="00603F76" w:rsidRPr="00A53DC8">
        <w:t>24.341, clause 5.3.2.3]</w:t>
      </w:r>
    </w:p>
    <w:p w:rsidR="00603F76" w:rsidRPr="00A53DC8" w:rsidRDefault="00603F76" w:rsidP="00603F76">
      <w:r w:rsidRPr="00A53DC8">
        <w:t>When a SIP MESSAGE request including a short message in the "vnd.3gpp.sms" payload is delivered, the SM-over-IP receiver shall:</w:t>
      </w:r>
    </w:p>
    <w:p w:rsidR="00603F76" w:rsidRPr="00A53DC8" w:rsidRDefault="00603F76" w:rsidP="00603F76">
      <w:pPr>
        <w:pStyle w:val="B10"/>
      </w:pPr>
      <w:r w:rsidRPr="00A53DC8">
        <w:t>-</w:t>
      </w:r>
      <w:r w:rsidRPr="00A53DC8">
        <w:tab/>
        <w:t>generate a SIP response according to RFC 3428;</w:t>
      </w:r>
    </w:p>
    <w:p w:rsidR="00603F76" w:rsidRPr="00A53DC8" w:rsidRDefault="00603F76" w:rsidP="00603F76">
      <w:pPr>
        <w:pStyle w:val="B10"/>
      </w:pPr>
      <w:r w:rsidRPr="00A53DC8">
        <w:t>-</w:t>
      </w:r>
      <w:r w:rsidRPr="00A53DC8">
        <w:tab/>
        <w:t>extract the payload encoded according to 3GPP TS 24.011 for RP-DATA; and</w:t>
      </w:r>
    </w:p>
    <w:p w:rsidR="00603F76" w:rsidRPr="00A53DC8" w:rsidRDefault="00603F76" w:rsidP="00603F76">
      <w:pPr>
        <w:pStyle w:val="B10"/>
      </w:pPr>
      <w:r w:rsidRPr="00A53DC8">
        <w:t>-</w:t>
      </w:r>
      <w:r w:rsidRPr="00A53DC8">
        <w:tab/>
        <w:t>create a delivery report as described in subclause 5.3.2.4. The content of the report is defined in 3GPP TS 24.011.</w:t>
      </w:r>
    </w:p>
    <w:p w:rsidR="00603F76" w:rsidRPr="00A53DC8" w:rsidRDefault="00603F76" w:rsidP="00603F76">
      <w:r w:rsidRPr="00A53DC8">
        <w:t>[TS 24.341, clause 5.3.2.4]</w:t>
      </w:r>
    </w:p>
    <w:p w:rsidR="00603F76" w:rsidRPr="00A53DC8" w:rsidRDefault="00603F76" w:rsidP="00603F76">
      <w:r w:rsidRPr="00A53DC8">
        <w:t>When an SM-over-IP receiver wants to send an SM delivery report over IP, the SM-over-IP receiver shall send a SIP MESSAGE request with the following information:</w:t>
      </w:r>
    </w:p>
    <w:p w:rsidR="00603F76" w:rsidRPr="00A53DC8" w:rsidRDefault="00603F76" w:rsidP="00603F76">
      <w:pPr>
        <w:pStyle w:val="B10"/>
      </w:pPr>
      <w:r w:rsidRPr="00A53DC8">
        <w:t>a)</w:t>
      </w:r>
      <w:r w:rsidRPr="00A53DC8">
        <w:tab/>
        <w:t>the Request-URI, which shall contain the IP-SM-GW;</w:t>
      </w:r>
    </w:p>
    <w:p w:rsidR="00603F76" w:rsidRPr="00A53DC8" w:rsidRDefault="00603F76" w:rsidP="00603F76">
      <w:pPr>
        <w:pStyle w:val="NO"/>
      </w:pPr>
      <w:r w:rsidRPr="00A53DC8">
        <w:t>NOTE 1:</w:t>
      </w:r>
      <w:r w:rsidRPr="00A53DC8">
        <w:tab/>
        <w:t>The address of the IP-SM-GW is received in the P-Asserted-Identity header in the SIP MESSAGE request including the delivered short message.</w:t>
      </w:r>
    </w:p>
    <w:p w:rsidR="00603F76" w:rsidRPr="00A53DC8" w:rsidRDefault="00603F76" w:rsidP="00603F76">
      <w:pPr>
        <w:pStyle w:val="B10"/>
      </w:pPr>
      <w:r w:rsidRPr="00A53DC8">
        <w:t>b)</w:t>
      </w:r>
      <w:r w:rsidRPr="00A53DC8">
        <w:tab/>
        <w:t>the From header, which shall contain a public user identity of the SM-over-IP receiver.</w:t>
      </w:r>
    </w:p>
    <w:p w:rsidR="00603F76" w:rsidRPr="00A53DC8" w:rsidRDefault="00603F76" w:rsidP="00603F76">
      <w:pPr>
        <w:pStyle w:val="B10"/>
      </w:pPr>
      <w:r w:rsidRPr="00A53DC8">
        <w:t>c)</w:t>
      </w:r>
      <w:r w:rsidRPr="00A53DC8">
        <w:tab/>
        <w:t>the To header, which shall contain the IP-SM-GW;</w:t>
      </w:r>
    </w:p>
    <w:p w:rsidR="00603F76" w:rsidRPr="00A53DC8" w:rsidRDefault="00603F76" w:rsidP="00603F76">
      <w:pPr>
        <w:pStyle w:val="B10"/>
      </w:pPr>
      <w:r w:rsidRPr="00A53DC8">
        <w:t>b)</w:t>
      </w:r>
      <w:r w:rsidRPr="00A53DC8">
        <w:tab/>
        <w:t>the Content-Type header shall contain "application/vnd.3gpp.sms"; and</w:t>
      </w:r>
    </w:p>
    <w:p w:rsidR="00603F76" w:rsidRPr="00A53DC8" w:rsidRDefault="00603F76" w:rsidP="00603F76">
      <w:pPr>
        <w:pStyle w:val="B10"/>
      </w:pPr>
      <w:r w:rsidRPr="00A53DC8">
        <w:t>c)</w:t>
      </w:r>
      <w:r w:rsidRPr="00A53DC8">
        <w:tab/>
        <w:t>the body of the request shall contain the RP-ACK or RP-ERROR message for the SM delivery report, as defined in 3GPP TS 24.011 [8].</w:t>
      </w:r>
    </w:p>
    <w:p w:rsidR="00603F76" w:rsidRPr="00A53DC8" w:rsidRDefault="00603F76" w:rsidP="00603F76">
      <w:pPr>
        <w:pStyle w:val="NO"/>
      </w:pPr>
      <w:r w:rsidRPr="00A53DC8">
        <w:t>NOTE 2:</w:t>
      </w:r>
      <w:r w:rsidRPr="00A53DC8">
        <w:tab/>
        <w:t>The SM-over-IP sender will use content transfer encoding of type "binary" for the encoding of the SM in the body of the SIP MESSAGE request.</w:t>
      </w:r>
    </w:p>
    <w:p w:rsidR="00603F76" w:rsidRPr="00A53DC8" w:rsidRDefault="00603F76" w:rsidP="00603F76">
      <w:pPr>
        <w:pStyle w:val="H6"/>
        <w:rPr>
          <w:snapToGrid w:val="0"/>
        </w:rPr>
      </w:pPr>
      <w:r w:rsidRPr="00A53DC8">
        <w:rPr>
          <w:snapToGrid w:val="0"/>
        </w:rPr>
        <w:t>Reference(s)</w:t>
      </w:r>
    </w:p>
    <w:p w:rsidR="00603F76" w:rsidRPr="00A53DC8" w:rsidRDefault="00603F76" w:rsidP="00603F76">
      <w:pPr>
        <w:rPr>
          <w:snapToGrid w:val="0"/>
        </w:rPr>
      </w:pPr>
      <w:r w:rsidRPr="00A53DC8">
        <w:rPr>
          <w:snapToGrid w:val="0"/>
        </w:rPr>
        <w:t xml:space="preserve">3GPP </w:t>
      </w:r>
      <w:r w:rsidRPr="00A53DC8">
        <w:t>TS 24.341[14], clause 5.3.2.3 and 5.3.2.4.</w:t>
      </w:r>
    </w:p>
    <w:p w:rsidR="00603F76" w:rsidRPr="00A53DC8" w:rsidRDefault="00603F76" w:rsidP="00603F76">
      <w:pPr>
        <w:pStyle w:val="Heading3"/>
        <w:rPr>
          <w:rFonts w:eastAsia="MS Gothic"/>
        </w:rPr>
      </w:pPr>
      <w:bookmarkStart w:id="731" w:name="_Toc51948483"/>
      <w:bookmarkStart w:id="732" w:name="_Toc52162557"/>
      <w:bookmarkStart w:id="733" w:name="_Toc60916196"/>
      <w:r w:rsidRPr="00A53DC8">
        <w:rPr>
          <w:rFonts w:eastAsia="MS Gothic"/>
        </w:rPr>
        <w:t>9.2.3</w:t>
      </w:r>
      <w:r w:rsidRPr="00A53DC8">
        <w:rPr>
          <w:rFonts w:eastAsia="MS Gothic"/>
        </w:rPr>
        <w:tab/>
        <w:t>Test description</w:t>
      </w:r>
      <w:bookmarkEnd w:id="731"/>
      <w:bookmarkEnd w:id="732"/>
      <w:bookmarkEnd w:id="733"/>
    </w:p>
    <w:p w:rsidR="00603F76" w:rsidRPr="00A53DC8" w:rsidRDefault="00603F76" w:rsidP="00603F76">
      <w:pPr>
        <w:pStyle w:val="Heading4"/>
      </w:pPr>
      <w:bookmarkStart w:id="734" w:name="_Toc51948484"/>
      <w:bookmarkStart w:id="735" w:name="_Toc52162558"/>
      <w:bookmarkStart w:id="736" w:name="_Toc60916197"/>
      <w:r w:rsidRPr="00A53DC8">
        <w:t>9.2.3.1</w:t>
      </w:r>
      <w:r w:rsidRPr="00A53DC8">
        <w:tab/>
        <w:t>Pre-test conditions</w:t>
      </w:r>
      <w:bookmarkEnd w:id="734"/>
      <w:bookmarkEnd w:id="735"/>
      <w:bookmarkEnd w:id="736"/>
    </w:p>
    <w:p w:rsidR="00603F76" w:rsidRPr="00A53DC8" w:rsidRDefault="00603F76" w:rsidP="00603F76">
      <w:pPr>
        <w:pStyle w:val="H6"/>
        <w:rPr>
          <w:rFonts w:cs="Arial"/>
        </w:rPr>
      </w:pPr>
      <w:r w:rsidRPr="00A53DC8">
        <w:rPr>
          <w:rFonts w:cs="Arial"/>
        </w:rPr>
        <w:t>System Simulator:</w:t>
      </w:r>
    </w:p>
    <w:p w:rsidR="00603F76" w:rsidRPr="00A53DC8" w:rsidRDefault="00603F76" w:rsidP="00603F76">
      <w:pPr>
        <w:pStyle w:val="B10"/>
      </w:pPr>
      <w:r w:rsidRPr="00A53DC8">
        <w:t>-</w:t>
      </w:r>
      <w:r w:rsidRPr="00A53DC8">
        <w:tab/>
        <w:t>1 NR Cell connected to 5GC, default parameters.</w:t>
      </w:r>
    </w:p>
    <w:p w:rsidR="00603F76" w:rsidRPr="00A53DC8" w:rsidRDefault="00603F76" w:rsidP="00603F76">
      <w:pPr>
        <w:pStyle w:val="H6"/>
      </w:pPr>
      <w:r w:rsidRPr="00A53DC8">
        <w:lastRenderedPageBreak/>
        <w:t>UE:</w:t>
      </w:r>
    </w:p>
    <w:p w:rsidR="00603F76" w:rsidRPr="00A53DC8" w:rsidRDefault="00603F76" w:rsidP="00603F76">
      <w:pPr>
        <w:pStyle w:val="B10"/>
      </w:pPr>
      <w:r w:rsidRPr="00A53DC8">
        <w:t>-</w:t>
      </w:r>
      <w:r w:rsidRPr="00A53DC8">
        <w:tab/>
      </w:r>
      <w:r w:rsidRPr="00A53DC8">
        <w:rPr>
          <w:snapToGrid w:val="0"/>
        </w:rPr>
        <w:t>UE contains either ISIM and USIM applications or only USIM application on UICC.</w:t>
      </w:r>
    </w:p>
    <w:p w:rsidR="00603F76" w:rsidRPr="00A53DC8" w:rsidRDefault="00603F76" w:rsidP="00603F76">
      <w:pPr>
        <w:pStyle w:val="B10"/>
        <w:rPr>
          <w:snapToGrid w:val="0"/>
        </w:rPr>
      </w:pPr>
      <w:r w:rsidRPr="00A53DC8">
        <w:t>-</w:t>
      </w:r>
      <w:r w:rsidRPr="00A53DC8">
        <w:tab/>
      </w:r>
      <w:r w:rsidRPr="00A53DC8">
        <w:rPr>
          <w:snapToGrid w:val="0"/>
        </w:rPr>
        <w:t>UE is configured to register for IMS after switch on.</w:t>
      </w:r>
    </w:p>
    <w:p w:rsidR="00603F76" w:rsidRPr="00A53DC8" w:rsidRDefault="00603F76" w:rsidP="00603F76">
      <w:pPr>
        <w:pStyle w:val="H6"/>
        <w:rPr>
          <w:rFonts w:cs="Arial"/>
        </w:rPr>
      </w:pPr>
      <w:r w:rsidRPr="00A53DC8">
        <w:rPr>
          <w:rFonts w:cs="Arial"/>
        </w:rPr>
        <w:t>Preamble:</w:t>
      </w:r>
    </w:p>
    <w:p w:rsidR="00603F76" w:rsidRPr="00A53DC8" w:rsidRDefault="00603F76" w:rsidP="00603F76">
      <w:pPr>
        <w:pStyle w:val="B10"/>
      </w:pPr>
      <w:r w:rsidRPr="00A53DC8">
        <w:t>-</w:t>
      </w:r>
      <w:r w:rsidRPr="00A53DC8">
        <w:tab/>
        <w:t>The UE is in test state 1N-A (TS 38.508-1</w:t>
      </w:r>
      <w:r w:rsidR="002C5AA0" w:rsidRPr="00A53DC8">
        <w:t xml:space="preserve"> [21]</w:t>
      </w:r>
      <w:r w:rsidRPr="00A53DC8">
        <w:t>) and registered to IMS.</w:t>
      </w:r>
    </w:p>
    <w:p w:rsidR="00603F76" w:rsidRPr="00A53DC8" w:rsidRDefault="00603F76" w:rsidP="00603F76">
      <w:pPr>
        <w:pStyle w:val="Heading4"/>
        <w:rPr>
          <w:snapToGrid w:val="0"/>
        </w:rPr>
      </w:pPr>
      <w:bookmarkStart w:id="737" w:name="_Toc51948485"/>
      <w:bookmarkStart w:id="738" w:name="_Toc52162559"/>
      <w:bookmarkStart w:id="739" w:name="_Toc60916198"/>
      <w:r w:rsidRPr="00A53DC8">
        <w:t>9.2.3.2</w:t>
      </w:r>
      <w:r w:rsidRPr="00A53DC8">
        <w:tab/>
      </w:r>
      <w:r w:rsidRPr="00A53DC8">
        <w:rPr>
          <w:snapToGrid w:val="0"/>
        </w:rPr>
        <w:t>Test procedure sequence</w:t>
      </w:r>
      <w:bookmarkEnd w:id="737"/>
      <w:bookmarkEnd w:id="738"/>
      <w:bookmarkEnd w:id="739"/>
    </w:p>
    <w:p w:rsidR="00603F76" w:rsidRPr="00A53DC8" w:rsidRDefault="00603F76" w:rsidP="00603F76">
      <w:pPr>
        <w:pStyle w:val="TH"/>
        <w:rPr>
          <w:rFonts w:cs="Arial"/>
        </w:rPr>
      </w:pPr>
      <w:r w:rsidRPr="00A53DC8">
        <w:rPr>
          <w:rFonts w:cs="Arial"/>
        </w:rPr>
        <w:t>Table 9.2.3.2-1: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603F76" w:rsidRPr="00A53DC8" w:rsidTr="0021564B">
        <w:trPr>
          <w:jc w:val="center"/>
        </w:trPr>
        <w:tc>
          <w:tcPr>
            <w:tcW w:w="567" w:type="dxa"/>
            <w:tcBorders>
              <w:bottom w:val="nil"/>
            </w:tcBorders>
          </w:tcPr>
          <w:p w:rsidR="00603F76" w:rsidRPr="00A53DC8" w:rsidRDefault="00603F76" w:rsidP="0021564B">
            <w:pPr>
              <w:pStyle w:val="TAH"/>
              <w:ind w:left="400" w:hanging="400"/>
            </w:pPr>
            <w:r w:rsidRPr="00A53DC8">
              <w:t>St</w:t>
            </w:r>
          </w:p>
        </w:tc>
        <w:tc>
          <w:tcPr>
            <w:tcW w:w="3968" w:type="dxa"/>
          </w:tcPr>
          <w:p w:rsidR="00603F76" w:rsidRPr="00A53DC8" w:rsidRDefault="00603F76" w:rsidP="0021564B">
            <w:pPr>
              <w:pStyle w:val="TAH"/>
              <w:ind w:left="400" w:hanging="400"/>
            </w:pPr>
            <w:r w:rsidRPr="00A53DC8">
              <w:t>Procedure</w:t>
            </w:r>
          </w:p>
        </w:tc>
        <w:tc>
          <w:tcPr>
            <w:tcW w:w="3684" w:type="dxa"/>
            <w:gridSpan w:val="2"/>
          </w:tcPr>
          <w:p w:rsidR="00603F76" w:rsidRPr="00A53DC8" w:rsidRDefault="00603F76" w:rsidP="0021564B">
            <w:pPr>
              <w:pStyle w:val="TAH"/>
              <w:ind w:left="400" w:hanging="400"/>
            </w:pPr>
            <w:r w:rsidRPr="00A53DC8">
              <w:t>Message Sequence</w:t>
            </w:r>
          </w:p>
        </w:tc>
        <w:tc>
          <w:tcPr>
            <w:tcW w:w="567" w:type="dxa"/>
            <w:tcBorders>
              <w:bottom w:val="nil"/>
            </w:tcBorders>
          </w:tcPr>
          <w:p w:rsidR="00603F76" w:rsidRPr="00A53DC8" w:rsidRDefault="00603F76" w:rsidP="0021564B">
            <w:pPr>
              <w:pStyle w:val="TAH"/>
            </w:pPr>
            <w:r w:rsidRPr="00A53DC8">
              <w:t>TP</w:t>
            </w:r>
          </w:p>
        </w:tc>
        <w:tc>
          <w:tcPr>
            <w:tcW w:w="850" w:type="dxa"/>
            <w:tcBorders>
              <w:bottom w:val="nil"/>
            </w:tcBorders>
          </w:tcPr>
          <w:p w:rsidR="00603F76" w:rsidRPr="00A53DC8" w:rsidRDefault="00603F76" w:rsidP="0021564B">
            <w:pPr>
              <w:pStyle w:val="TAH"/>
            </w:pPr>
            <w:r w:rsidRPr="00A53DC8">
              <w:t>Verdict</w:t>
            </w:r>
          </w:p>
        </w:tc>
      </w:tr>
      <w:tr w:rsidR="00603F76" w:rsidRPr="00A53DC8" w:rsidTr="0021564B">
        <w:trPr>
          <w:jc w:val="center"/>
        </w:trPr>
        <w:tc>
          <w:tcPr>
            <w:tcW w:w="567" w:type="dxa"/>
            <w:tcBorders>
              <w:top w:val="nil"/>
            </w:tcBorders>
          </w:tcPr>
          <w:p w:rsidR="00603F76" w:rsidRPr="00A53DC8" w:rsidRDefault="00603F76" w:rsidP="0021564B">
            <w:pPr>
              <w:pStyle w:val="TAH"/>
            </w:pPr>
          </w:p>
        </w:tc>
        <w:tc>
          <w:tcPr>
            <w:tcW w:w="3968" w:type="dxa"/>
          </w:tcPr>
          <w:p w:rsidR="00603F76" w:rsidRPr="00A53DC8" w:rsidRDefault="00603F76" w:rsidP="0021564B">
            <w:pPr>
              <w:pStyle w:val="TAH"/>
            </w:pPr>
          </w:p>
        </w:tc>
        <w:tc>
          <w:tcPr>
            <w:tcW w:w="708" w:type="dxa"/>
          </w:tcPr>
          <w:p w:rsidR="00603F76" w:rsidRPr="00A53DC8" w:rsidRDefault="00603F76" w:rsidP="0021564B">
            <w:pPr>
              <w:pStyle w:val="TAH"/>
            </w:pPr>
            <w:r w:rsidRPr="00A53DC8">
              <w:t>U - S</w:t>
            </w:r>
          </w:p>
        </w:tc>
        <w:tc>
          <w:tcPr>
            <w:tcW w:w="2976" w:type="dxa"/>
          </w:tcPr>
          <w:p w:rsidR="00603F76" w:rsidRPr="00A53DC8" w:rsidRDefault="00603F76" w:rsidP="0021564B">
            <w:pPr>
              <w:pStyle w:val="TAH"/>
            </w:pPr>
            <w:r w:rsidRPr="00A53DC8">
              <w:t>Message</w:t>
            </w:r>
          </w:p>
        </w:tc>
        <w:tc>
          <w:tcPr>
            <w:tcW w:w="567" w:type="dxa"/>
            <w:tcBorders>
              <w:top w:val="nil"/>
            </w:tcBorders>
          </w:tcPr>
          <w:p w:rsidR="00603F76" w:rsidRPr="00A53DC8" w:rsidRDefault="00603F76" w:rsidP="0021564B">
            <w:pPr>
              <w:pStyle w:val="TAH"/>
            </w:pPr>
          </w:p>
        </w:tc>
        <w:tc>
          <w:tcPr>
            <w:tcW w:w="850" w:type="dxa"/>
            <w:tcBorders>
              <w:top w:val="nil"/>
            </w:tcBorders>
          </w:tcPr>
          <w:p w:rsidR="00603F76" w:rsidRPr="00A53DC8" w:rsidRDefault="00603F76" w:rsidP="0021564B">
            <w:pPr>
              <w:pStyle w:val="TAH"/>
            </w:pPr>
          </w:p>
        </w:tc>
      </w:tr>
      <w:tr w:rsidR="002C5AA0" w:rsidRPr="00A53DC8" w:rsidTr="00273214">
        <w:trPr>
          <w:jc w:val="center"/>
        </w:trPr>
        <w:tc>
          <w:tcPr>
            <w:tcW w:w="567" w:type="dxa"/>
            <w:tcBorders>
              <w:top w:val="nil"/>
            </w:tcBorders>
          </w:tcPr>
          <w:p w:rsidR="002C5AA0" w:rsidRPr="00A53DC8" w:rsidRDefault="002C5AA0" w:rsidP="00273214">
            <w:pPr>
              <w:pStyle w:val="TAC"/>
              <w:rPr>
                <w:lang w:eastAsia="zh-CN"/>
              </w:rPr>
            </w:pPr>
            <w:r w:rsidRPr="00A53DC8">
              <w:rPr>
                <w:lang w:eastAsia="zh-CN"/>
              </w:rPr>
              <w:t>0A-0H</w:t>
            </w:r>
          </w:p>
        </w:tc>
        <w:tc>
          <w:tcPr>
            <w:tcW w:w="3968" w:type="dxa"/>
          </w:tcPr>
          <w:p w:rsidR="002C5AA0" w:rsidRPr="00A53DC8" w:rsidRDefault="002C5AA0" w:rsidP="00273214">
            <w:pPr>
              <w:pStyle w:val="TAC"/>
              <w:jc w:val="left"/>
            </w:pPr>
            <w:r w:rsidRPr="00A53DC8">
              <w:t>Steps 1-8 of generic procedure specified in Table 4.9.20.2.2-1 of TS 38.508-1 [21] are performed.</w:t>
            </w:r>
          </w:p>
        </w:tc>
        <w:tc>
          <w:tcPr>
            <w:tcW w:w="708" w:type="dxa"/>
          </w:tcPr>
          <w:p w:rsidR="002C5AA0" w:rsidRPr="00A53DC8" w:rsidRDefault="002C5AA0" w:rsidP="00273214">
            <w:pPr>
              <w:pStyle w:val="TAC"/>
              <w:rPr>
                <w:lang w:eastAsia="zh-CN"/>
              </w:rPr>
            </w:pPr>
            <w:r w:rsidRPr="00A53DC8">
              <w:rPr>
                <w:lang w:eastAsia="zh-CN"/>
              </w:rPr>
              <w:t>-</w:t>
            </w:r>
          </w:p>
        </w:tc>
        <w:tc>
          <w:tcPr>
            <w:tcW w:w="2976" w:type="dxa"/>
          </w:tcPr>
          <w:p w:rsidR="002C5AA0" w:rsidRPr="00A53DC8" w:rsidDel="002628EA" w:rsidRDefault="002C5AA0" w:rsidP="00273214">
            <w:pPr>
              <w:pStyle w:val="TAC"/>
            </w:pPr>
            <w:r w:rsidRPr="00A53DC8">
              <w:t>-</w:t>
            </w:r>
          </w:p>
        </w:tc>
        <w:tc>
          <w:tcPr>
            <w:tcW w:w="567" w:type="dxa"/>
            <w:tcBorders>
              <w:top w:val="nil"/>
            </w:tcBorders>
          </w:tcPr>
          <w:p w:rsidR="002C5AA0" w:rsidRPr="00A53DC8" w:rsidRDefault="002C5AA0" w:rsidP="00273214">
            <w:pPr>
              <w:pStyle w:val="TAC"/>
              <w:rPr>
                <w:lang w:eastAsia="zh-CN"/>
              </w:rPr>
            </w:pPr>
            <w:r w:rsidRPr="00A53DC8">
              <w:rPr>
                <w:lang w:eastAsia="zh-CN"/>
              </w:rPr>
              <w:t>-</w:t>
            </w:r>
          </w:p>
        </w:tc>
        <w:tc>
          <w:tcPr>
            <w:tcW w:w="850" w:type="dxa"/>
            <w:tcBorders>
              <w:top w:val="nil"/>
            </w:tcBorders>
          </w:tcPr>
          <w:p w:rsidR="002C5AA0" w:rsidRPr="00A53DC8" w:rsidRDefault="002C5AA0" w:rsidP="00273214">
            <w:pPr>
              <w:pStyle w:val="TAC"/>
              <w:rPr>
                <w:lang w:eastAsia="zh-CN"/>
              </w:rPr>
            </w:pPr>
            <w:r w:rsidRPr="00A53DC8">
              <w:rPr>
                <w:lang w:eastAsia="zh-CN"/>
              </w:rPr>
              <w:t>-</w:t>
            </w:r>
          </w:p>
        </w:tc>
      </w:tr>
      <w:tr w:rsidR="00603F76" w:rsidRPr="00A53DC8" w:rsidTr="0021564B">
        <w:trPr>
          <w:jc w:val="center"/>
        </w:trPr>
        <w:tc>
          <w:tcPr>
            <w:tcW w:w="567" w:type="dxa"/>
            <w:tcBorders>
              <w:top w:val="nil"/>
            </w:tcBorders>
          </w:tcPr>
          <w:p w:rsidR="00603F76" w:rsidRPr="00A53DC8" w:rsidRDefault="00603F76" w:rsidP="0021564B">
            <w:pPr>
              <w:pStyle w:val="TAC"/>
              <w:rPr>
                <w:lang w:eastAsia="zh-CN"/>
              </w:rPr>
            </w:pPr>
            <w:r w:rsidRPr="00A53DC8">
              <w:rPr>
                <w:lang w:eastAsia="zh-CN"/>
              </w:rPr>
              <w:t>1</w:t>
            </w:r>
          </w:p>
        </w:tc>
        <w:tc>
          <w:tcPr>
            <w:tcW w:w="3968" w:type="dxa"/>
          </w:tcPr>
          <w:p w:rsidR="00603F76" w:rsidRPr="00A53DC8" w:rsidRDefault="00603F76" w:rsidP="0021564B">
            <w:pPr>
              <w:pStyle w:val="TAC"/>
              <w:jc w:val="left"/>
            </w:pPr>
            <w:r w:rsidRPr="00A53DC8">
              <w:t>The SS sends a Short Message.</w:t>
            </w:r>
          </w:p>
        </w:tc>
        <w:tc>
          <w:tcPr>
            <w:tcW w:w="708" w:type="dxa"/>
          </w:tcPr>
          <w:p w:rsidR="00603F76" w:rsidRPr="00A53DC8" w:rsidRDefault="00603F76" w:rsidP="0021564B">
            <w:pPr>
              <w:pStyle w:val="TAC"/>
              <w:rPr>
                <w:lang w:eastAsia="zh-CN"/>
              </w:rPr>
            </w:pPr>
            <w:r w:rsidRPr="00A53DC8">
              <w:rPr>
                <w:lang w:eastAsia="zh-CN"/>
              </w:rPr>
              <w:t>&lt;--</w:t>
            </w:r>
          </w:p>
        </w:tc>
        <w:tc>
          <w:tcPr>
            <w:tcW w:w="2976" w:type="dxa"/>
          </w:tcPr>
          <w:p w:rsidR="00603F76" w:rsidRPr="00A53DC8" w:rsidRDefault="00603F76" w:rsidP="0021564B">
            <w:pPr>
              <w:pStyle w:val="TAL"/>
              <w:rPr>
                <w:lang w:eastAsia="zh-CN"/>
              </w:rPr>
            </w:pPr>
            <w:r w:rsidRPr="00A53DC8" w:rsidDel="002628EA">
              <w:t xml:space="preserve">SIP MESSAGE </w:t>
            </w:r>
          </w:p>
        </w:tc>
        <w:tc>
          <w:tcPr>
            <w:tcW w:w="567" w:type="dxa"/>
            <w:tcBorders>
              <w:top w:val="nil"/>
            </w:tcBorders>
          </w:tcPr>
          <w:p w:rsidR="00603F76" w:rsidRPr="00A53DC8" w:rsidRDefault="00603F76" w:rsidP="0021564B">
            <w:pPr>
              <w:pStyle w:val="TAC"/>
              <w:rPr>
                <w:lang w:eastAsia="zh-CN"/>
              </w:rPr>
            </w:pPr>
            <w:r w:rsidRPr="00A53DC8">
              <w:rPr>
                <w:lang w:eastAsia="zh-CN"/>
              </w:rPr>
              <w:t>-</w:t>
            </w:r>
          </w:p>
        </w:tc>
        <w:tc>
          <w:tcPr>
            <w:tcW w:w="850" w:type="dxa"/>
            <w:tcBorders>
              <w:top w:val="nil"/>
            </w:tcBorders>
          </w:tcPr>
          <w:p w:rsidR="00603F76" w:rsidRPr="00A53DC8" w:rsidRDefault="00603F76" w:rsidP="0021564B">
            <w:pPr>
              <w:pStyle w:val="TAC"/>
              <w:rPr>
                <w:lang w:eastAsia="zh-CN"/>
              </w:rPr>
            </w:pPr>
            <w:r w:rsidRPr="00A53DC8">
              <w:rPr>
                <w:lang w:eastAsia="zh-CN"/>
              </w:rPr>
              <w:t>-</w:t>
            </w:r>
          </w:p>
        </w:tc>
      </w:tr>
      <w:tr w:rsidR="00603F76" w:rsidRPr="00A53DC8" w:rsidTr="0021564B">
        <w:trPr>
          <w:jc w:val="center"/>
        </w:trPr>
        <w:tc>
          <w:tcPr>
            <w:tcW w:w="567" w:type="dxa"/>
          </w:tcPr>
          <w:p w:rsidR="00603F76" w:rsidRPr="00A53DC8" w:rsidRDefault="00603F76" w:rsidP="0021564B">
            <w:pPr>
              <w:pStyle w:val="TAC"/>
              <w:rPr>
                <w:lang w:eastAsia="zh-CN"/>
              </w:rPr>
            </w:pPr>
            <w:r w:rsidRPr="00A53DC8">
              <w:rPr>
                <w:lang w:eastAsia="zh-CN"/>
              </w:rPr>
              <w:t>2</w:t>
            </w:r>
          </w:p>
        </w:tc>
        <w:tc>
          <w:tcPr>
            <w:tcW w:w="3968" w:type="dxa"/>
          </w:tcPr>
          <w:p w:rsidR="00603F76" w:rsidRPr="00A53DC8" w:rsidRDefault="00603F76" w:rsidP="0021564B">
            <w:pPr>
              <w:pStyle w:val="TAL"/>
              <w:rPr>
                <w:rFonts w:eastAsia="MS Gothic"/>
              </w:rPr>
            </w:pPr>
            <w:r w:rsidRPr="00A53DC8">
              <w:t xml:space="preserve">Check: Does the UE </w:t>
            </w:r>
            <w:r w:rsidR="002C5AA0" w:rsidRPr="00A53DC8">
              <w:t>send a 200 OK response</w:t>
            </w:r>
            <w:r w:rsidRPr="00A53DC8">
              <w:t>?</w:t>
            </w:r>
          </w:p>
        </w:tc>
        <w:tc>
          <w:tcPr>
            <w:tcW w:w="708" w:type="dxa"/>
          </w:tcPr>
          <w:p w:rsidR="00603F76" w:rsidRPr="00A53DC8" w:rsidRDefault="00603F76" w:rsidP="0021564B">
            <w:pPr>
              <w:pStyle w:val="TAC"/>
              <w:rPr>
                <w:rFonts w:eastAsia="MS Gothic"/>
              </w:rPr>
            </w:pPr>
            <w:r w:rsidRPr="00A53DC8">
              <w:t>--&gt;</w:t>
            </w:r>
          </w:p>
        </w:tc>
        <w:tc>
          <w:tcPr>
            <w:tcW w:w="2976" w:type="dxa"/>
          </w:tcPr>
          <w:p w:rsidR="00603F76" w:rsidRPr="00A53DC8" w:rsidRDefault="00603F76" w:rsidP="0021564B">
            <w:pPr>
              <w:pStyle w:val="TAL"/>
              <w:rPr>
                <w:rFonts w:eastAsia="MS Gothic"/>
              </w:rPr>
            </w:pPr>
            <w:r w:rsidRPr="00A53DC8">
              <w:rPr>
                <w:rFonts w:eastAsia="MS Gothic"/>
              </w:rPr>
              <w:t>200 OK</w:t>
            </w:r>
          </w:p>
        </w:tc>
        <w:tc>
          <w:tcPr>
            <w:tcW w:w="567" w:type="dxa"/>
          </w:tcPr>
          <w:p w:rsidR="00603F76" w:rsidRPr="00A53DC8" w:rsidRDefault="00603F76" w:rsidP="0021564B">
            <w:pPr>
              <w:pStyle w:val="TAC"/>
              <w:rPr>
                <w:lang w:eastAsia="zh-CN"/>
              </w:rPr>
            </w:pPr>
            <w:r w:rsidRPr="00A53DC8">
              <w:rPr>
                <w:lang w:eastAsia="zh-CN"/>
              </w:rPr>
              <w:t>1</w:t>
            </w:r>
          </w:p>
        </w:tc>
        <w:tc>
          <w:tcPr>
            <w:tcW w:w="850" w:type="dxa"/>
          </w:tcPr>
          <w:p w:rsidR="00603F76" w:rsidRPr="00A53DC8" w:rsidRDefault="00603F76" w:rsidP="0021564B">
            <w:pPr>
              <w:pStyle w:val="TAC"/>
              <w:rPr>
                <w:lang w:eastAsia="zh-CN"/>
              </w:rPr>
            </w:pPr>
            <w:r w:rsidRPr="00A53DC8">
              <w:rPr>
                <w:lang w:eastAsia="zh-CN"/>
              </w:rPr>
              <w:t>P</w:t>
            </w:r>
          </w:p>
        </w:tc>
      </w:tr>
      <w:tr w:rsidR="00603F76" w:rsidRPr="00A53DC8" w:rsidTr="0021564B">
        <w:trPr>
          <w:jc w:val="center"/>
        </w:trPr>
        <w:tc>
          <w:tcPr>
            <w:tcW w:w="567" w:type="dxa"/>
          </w:tcPr>
          <w:p w:rsidR="00603F76" w:rsidRPr="00A53DC8" w:rsidRDefault="00603F76" w:rsidP="0021564B">
            <w:pPr>
              <w:pStyle w:val="TAC"/>
              <w:rPr>
                <w:lang w:eastAsia="zh-CN"/>
              </w:rPr>
            </w:pPr>
            <w:r w:rsidRPr="00A53DC8">
              <w:rPr>
                <w:lang w:eastAsia="zh-CN"/>
              </w:rPr>
              <w:t>3</w:t>
            </w:r>
          </w:p>
        </w:tc>
        <w:tc>
          <w:tcPr>
            <w:tcW w:w="3968" w:type="dxa"/>
          </w:tcPr>
          <w:p w:rsidR="00603F76" w:rsidRPr="00A53DC8" w:rsidRDefault="00603F76" w:rsidP="0021564B">
            <w:pPr>
              <w:pStyle w:val="TAL"/>
              <w:rPr>
                <w:rFonts w:eastAsia="MS Gothic"/>
              </w:rPr>
            </w:pPr>
            <w:r w:rsidRPr="00A53DC8">
              <w:t xml:space="preserve">Check: Does the UE respond </w:t>
            </w:r>
            <w:r w:rsidR="002C5AA0" w:rsidRPr="00A53DC8">
              <w:t xml:space="preserve">with </w:t>
            </w:r>
            <w:r w:rsidRPr="00A53DC8">
              <w:t>a delivery report?</w:t>
            </w:r>
          </w:p>
        </w:tc>
        <w:tc>
          <w:tcPr>
            <w:tcW w:w="708" w:type="dxa"/>
          </w:tcPr>
          <w:p w:rsidR="00603F76" w:rsidRPr="00A53DC8" w:rsidRDefault="00603F76" w:rsidP="0021564B">
            <w:pPr>
              <w:pStyle w:val="TAC"/>
              <w:rPr>
                <w:rFonts w:eastAsia="MS Gothic"/>
              </w:rPr>
            </w:pPr>
            <w:r w:rsidRPr="00A53DC8">
              <w:t>--&gt;</w:t>
            </w:r>
          </w:p>
        </w:tc>
        <w:tc>
          <w:tcPr>
            <w:tcW w:w="2976" w:type="dxa"/>
          </w:tcPr>
          <w:p w:rsidR="00603F76" w:rsidRPr="00A53DC8" w:rsidRDefault="00603F76" w:rsidP="0021564B">
            <w:pPr>
              <w:pStyle w:val="TAL"/>
              <w:rPr>
                <w:rFonts w:eastAsia="MS Gothic"/>
              </w:rPr>
            </w:pPr>
            <w:r w:rsidRPr="00A53DC8">
              <w:t xml:space="preserve">SIP </w:t>
            </w:r>
            <w:r w:rsidRPr="00A53DC8">
              <w:rPr>
                <w:rFonts w:eastAsia="MS Gothic"/>
              </w:rPr>
              <w:t>MESSAGE</w:t>
            </w:r>
          </w:p>
        </w:tc>
        <w:tc>
          <w:tcPr>
            <w:tcW w:w="567" w:type="dxa"/>
          </w:tcPr>
          <w:p w:rsidR="00603F76" w:rsidRPr="00A53DC8" w:rsidRDefault="00603F76" w:rsidP="0021564B">
            <w:pPr>
              <w:pStyle w:val="TAC"/>
              <w:rPr>
                <w:lang w:eastAsia="zh-CN"/>
              </w:rPr>
            </w:pPr>
            <w:r w:rsidRPr="00A53DC8">
              <w:rPr>
                <w:lang w:eastAsia="zh-CN"/>
              </w:rPr>
              <w:t>1</w:t>
            </w:r>
          </w:p>
        </w:tc>
        <w:tc>
          <w:tcPr>
            <w:tcW w:w="850" w:type="dxa"/>
          </w:tcPr>
          <w:p w:rsidR="00603F76" w:rsidRPr="00A53DC8" w:rsidRDefault="00603F76" w:rsidP="0021564B">
            <w:pPr>
              <w:pStyle w:val="TAC"/>
              <w:rPr>
                <w:lang w:eastAsia="zh-CN"/>
              </w:rPr>
            </w:pPr>
            <w:r w:rsidRPr="00A53DC8">
              <w:rPr>
                <w:lang w:eastAsia="zh-CN"/>
              </w:rPr>
              <w:t>P</w:t>
            </w:r>
          </w:p>
        </w:tc>
      </w:tr>
      <w:tr w:rsidR="00603F76" w:rsidRPr="00A53DC8" w:rsidTr="0021564B">
        <w:trPr>
          <w:jc w:val="center"/>
        </w:trPr>
        <w:tc>
          <w:tcPr>
            <w:tcW w:w="567" w:type="dxa"/>
          </w:tcPr>
          <w:p w:rsidR="00603F76" w:rsidRPr="00A53DC8" w:rsidRDefault="00603F76" w:rsidP="0021564B">
            <w:pPr>
              <w:pStyle w:val="TAC"/>
            </w:pPr>
            <w:r w:rsidRPr="00A53DC8">
              <w:t>4</w:t>
            </w:r>
          </w:p>
        </w:tc>
        <w:tc>
          <w:tcPr>
            <w:tcW w:w="3968" w:type="dxa"/>
          </w:tcPr>
          <w:p w:rsidR="00603F76" w:rsidRPr="00A53DC8" w:rsidRDefault="00603F76" w:rsidP="0021564B">
            <w:pPr>
              <w:pStyle w:val="TAL"/>
              <w:rPr>
                <w:rFonts w:eastAsia="MS Gothic"/>
              </w:rPr>
            </w:pPr>
            <w:r w:rsidRPr="00A53DC8">
              <w:t xml:space="preserve">The SS sends a </w:t>
            </w:r>
            <w:r w:rsidR="002C5AA0" w:rsidRPr="00A53DC8">
              <w:t>202 ACCEPTED</w:t>
            </w:r>
            <w:r w:rsidRPr="00A53DC8">
              <w:t xml:space="preserve"> response.</w:t>
            </w:r>
          </w:p>
        </w:tc>
        <w:tc>
          <w:tcPr>
            <w:tcW w:w="708" w:type="dxa"/>
          </w:tcPr>
          <w:p w:rsidR="00603F76" w:rsidRPr="00A53DC8" w:rsidRDefault="00603F76" w:rsidP="0021564B">
            <w:pPr>
              <w:pStyle w:val="TAC"/>
              <w:rPr>
                <w:rFonts w:eastAsia="MS Gothic"/>
              </w:rPr>
            </w:pPr>
            <w:r w:rsidRPr="00A53DC8">
              <w:rPr>
                <w:lang w:eastAsia="zh-CN"/>
              </w:rPr>
              <w:t>&lt;--</w:t>
            </w:r>
          </w:p>
        </w:tc>
        <w:tc>
          <w:tcPr>
            <w:tcW w:w="2976" w:type="dxa"/>
          </w:tcPr>
          <w:p w:rsidR="00603F76" w:rsidRPr="00A53DC8" w:rsidRDefault="00603F76" w:rsidP="0021564B">
            <w:pPr>
              <w:pStyle w:val="TAL"/>
              <w:rPr>
                <w:rFonts w:eastAsia="MS Gothic"/>
              </w:rPr>
            </w:pPr>
            <w:r w:rsidRPr="00A53DC8">
              <w:rPr>
                <w:rFonts w:eastAsia="MS Gothic"/>
              </w:rPr>
              <w:t>202 ACCEPTED</w:t>
            </w:r>
          </w:p>
        </w:tc>
        <w:tc>
          <w:tcPr>
            <w:tcW w:w="567" w:type="dxa"/>
          </w:tcPr>
          <w:p w:rsidR="00603F76" w:rsidRPr="00A53DC8" w:rsidRDefault="00603F76" w:rsidP="0021564B">
            <w:pPr>
              <w:pStyle w:val="TAC"/>
              <w:rPr>
                <w:lang w:eastAsia="zh-CN"/>
              </w:rPr>
            </w:pPr>
            <w:r w:rsidRPr="00A53DC8">
              <w:rPr>
                <w:lang w:eastAsia="zh-CN"/>
              </w:rPr>
              <w:t>-</w:t>
            </w:r>
          </w:p>
        </w:tc>
        <w:tc>
          <w:tcPr>
            <w:tcW w:w="850" w:type="dxa"/>
          </w:tcPr>
          <w:p w:rsidR="00603F76" w:rsidRPr="00A53DC8" w:rsidRDefault="00603F76" w:rsidP="0021564B">
            <w:pPr>
              <w:pStyle w:val="TAC"/>
              <w:rPr>
                <w:lang w:eastAsia="zh-CN"/>
              </w:rPr>
            </w:pPr>
            <w:r w:rsidRPr="00A53DC8">
              <w:rPr>
                <w:lang w:eastAsia="zh-CN"/>
              </w:rPr>
              <w:t>-</w:t>
            </w:r>
          </w:p>
        </w:tc>
      </w:tr>
    </w:tbl>
    <w:p w:rsidR="00603F76" w:rsidRPr="00A53DC8" w:rsidRDefault="00603F76" w:rsidP="00603F76"/>
    <w:p w:rsidR="00603F76" w:rsidRPr="00A53DC8" w:rsidRDefault="00603F76" w:rsidP="00603F76">
      <w:pPr>
        <w:pStyle w:val="Heading4"/>
      </w:pPr>
      <w:bookmarkStart w:id="740" w:name="_Toc51948486"/>
      <w:bookmarkStart w:id="741" w:name="_Toc52162560"/>
      <w:bookmarkStart w:id="742" w:name="_Toc60916199"/>
      <w:r w:rsidRPr="00A53DC8">
        <w:t>9.2.3.3</w:t>
      </w:r>
      <w:r w:rsidRPr="00A53DC8">
        <w:tab/>
        <w:t>Specific message contents</w:t>
      </w:r>
      <w:bookmarkEnd w:id="740"/>
      <w:bookmarkEnd w:id="741"/>
      <w:bookmarkEnd w:id="742"/>
    </w:p>
    <w:p w:rsidR="00603F76" w:rsidRPr="00A53DC8" w:rsidRDefault="00603F76" w:rsidP="00603F76">
      <w:pPr>
        <w:pStyle w:val="TH"/>
      </w:pPr>
      <w:r w:rsidRPr="00A53DC8">
        <w:t xml:space="preserve">Table 9.2.3.3-1: </w:t>
      </w:r>
      <w:r w:rsidRPr="00A53DC8" w:rsidDel="002628EA">
        <w:rPr>
          <w:snapToGrid w:val="0"/>
        </w:rPr>
        <w:t xml:space="preserve">SIP </w:t>
      </w:r>
      <w:r w:rsidRPr="00A53DC8">
        <w:rPr>
          <w:snapToGrid w:val="0"/>
        </w:rPr>
        <w:t>MESSAGE</w:t>
      </w:r>
      <w:r w:rsidRPr="00A53DC8">
        <w:t xml:space="preserve"> (step 1, table </w:t>
      </w:r>
      <w:r w:rsidRPr="00A53DC8">
        <w:rPr>
          <w:rFonts w:cs="Arial"/>
        </w:rPr>
        <w:t>9.2.3.2-1</w:t>
      </w:r>
      <w:r w:rsidRPr="00A53DC8">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rPr>
          <w:jc w:val="center"/>
        </w:trPr>
        <w:tc>
          <w:tcPr>
            <w:tcW w:w="9639" w:type="dxa"/>
          </w:tcPr>
          <w:p w:rsidR="00603F76" w:rsidRPr="00A53DC8" w:rsidRDefault="00603F76" w:rsidP="0021564B">
            <w:pPr>
              <w:pStyle w:val="TAL"/>
            </w:pPr>
            <w:r w:rsidRPr="00A53DC8">
              <w:t>Derivation Path: TS 34.229-1 [2], Table in subclause A.7.1</w:t>
            </w:r>
          </w:p>
        </w:tc>
      </w:tr>
    </w:tbl>
    <w:p w:rsidR="00603F76" w:rsidRPr="00A53DC8" w:rsidRDefault="00603F76" w:rsidP="00603F76"/>
    <w:p w:rsidR="00603F76" w:rsidRPr="00A53DC8" w:rsidRDefault="00603F76" w:rsidP="00603F76">
      <w:pPr>
        <w:pStyle w:val="TH"/>
      </w:pPr>
      <w:r w:rsidRPr="00A53DC8">
        <w:t xml:space="preserve">Table 9.2.3.3-2: </w:t>
      </w:r>
      <w:r w:rsidRPr="00A53DC8">
        <w:rPr>
          <w:snapToGrid w:val="0"/>
        </w:rPr>
        <w:t>200 OK</w:t>
      </w:r>
      <w:r w:rsidRPr="00A53DC8">
        <w:t xml:space="preserve"> (step 2 table 9.2.3.2-1)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rPr>
          <w:jc w:val="center"/>
        </w:trPr>
        <w:tc>
          <w:tcPr>
            <w:tcW w:w="9639" w:type="dxa"/>
          </w:tcPr>
          <w:p w:rsidR="00603F76" w:rsidRPr="00A53DC8" w:rsidRDefault="00603F76" w:rsidP="0021564B">
            <w:pPr>
              <w:pStyle w:val="TAL"/>
            </w:pPr>
            <w:r w:rsidRPr="00A53DC8">
              <w:t>Derivation Path: TS 34.229-1 [2], Table in subclause A.3.1</w:t>
            </w:r>
            <w:r w:rsidRPr="00A53DC8">
              <w:rPr>
                <w:lang w:eastAsia="zh-CN"/>
              </w:rPr>
              <w:t xml:space="preserve">, </w:t>
            </w:r>
            <w:r w:rsidRPr="00A53DC8">
              <w:t>Condition A5 and A22</w:t>
            </w:r>
          </w:p>
        </w:tc>
      </w:tr>
    </w:tbl>
    <w:p w:rsidR="00603F76" w:rsidRPr="00A53DC8" w:rsidRDefault="00603F76" w:rsidP="00603F76"/>
    <w:p w:rsidR="00603F76" w:rsidRPr="00A53DC8" w:rsidRDefault="00603F76" w:rsidP="00603F76">
      <w:pPr>
        <w:pStyle w:val="TH"/>
      </w:pPr>
      <w:r w:rsidRPr="00A53DC8">
        <w:t xml:space="preserve">Table 9.2.3.3-3: </w:t>
      </w:r>
      <w:r w:rsidRPr="00A53DC8" w:rsidDel="00AB7E70">
        <w:rPr>
          <w:snapToGrid w:val="0"/>
        </w:rPr>
        <w:t xml:space="preserve">SIP </w:t>
      </w:r>
      <w:r w:rsidRPr="00A53DC8">
        <w:rPr>
          <w:snapToGrid w:val="0"/>
        </w:rPr>
        <w:t>MESSAGE</w:t>
      </w:r>
      <w:r w:rsidRPr="00A53DC8">
        <w:t xml:space="preserve"> (step 3,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rPr>
          <w:jc w:val="center"/>
        </w:trPr>
        <w:tc>
          <w:tcPr>
            <w:tcW w:w="9738" w:type="dxa"/>
          </w:tcPr>
          <w:p w:rsidR="00603F76" w:rsidRPr="00A53DC8" w:rsidRDefault="00603F76" w:rsidP="0021564B">
            <w:pPr>
              <w:pStyle w:val="TAL"/>
            </w:pPr>
            <w:r w:rsidRPr="00A53DC8">
              <w:t>Derivation Path: TS 34.229-1 [2], Table in subclause A.7.2</w:t>
            </w:r>
          </w:p>
        </w:tc>
      </w:tr>
    </w:tbl>
    <w:p w:rsidR="00603F76" w:rsidRPr="00A53DC8" w:rsidRDefault="00603F76" w:rsidP="00603F76"/>
    <w:p w:rsidR="00603F76" w:rsidRPr="00A53DC8" w:rsidRDefault="00603F76" w:rsidP="00603F76">
      <w:pPr>
        <w:pStyle w:val="TH"/>
      </w:pPr>
      <w:r w:rsidRPr="00A53DC8">
        <w:t xml:space="preserve">Table 9.2.3.3-4: </w:t>
      </w:r>
      <w:r w:rsidRPr="00A53DC8">
        <w:rPr>
          <w:snapToGrid w:val="0"/>
        </w:rPr>
        <w:t>202 Accepted</w:t>
      </w:r>
      <w:r w:rsidRPr="00A53DC8">
        <w:t xml:space="preserve"> (step 4, table 9.2.3.2-1)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603F76" w:rsidRPr="00A53DC8" w:rsidTr="0021564B">
        <w:trPr>
          <w:jc w:val="center"/>
        </w:trPr>
        <w:tc>
          <w:tcPr>
            <w:tcW w:w="9738" w:type="dxa"/>
          </w:tcPr>
          <w:p w:rsidR="00603F76" w:rsidRPr="00A53DC8" w:rsidRDefault="00603F76" w:rsidP="0021564B">
            <w:pPr>
              <w:pStyle w:val="TAL"/>
            </w:pPr>
            <w:r w:rsidRPr="00A53DC8">
              <w:t>Derivation Path: TS 34.229-1 [2], Table in subclause A.3.3</w:t>
            </w:r>
          </w:p>
        </w:tc>
      </w:tr>
    </w:tbl>
    <w:p w:rsidR="00CB40D5" w:rsidRPr="00A53DC8" w:rsidRDefault="00CB40D5" w:rsidP="00987512">
      <w:pPr>
        <w:rPr>
          <w:lang w:eastAsia="zh-CN"/>
        </w:rPr>
      </w:pPr>
    </w:p>
    <w:p w:rsidR="00CB40D5" w:rsidRPr="00A53DC8" w:rsidRDefault="00CB40D5" w:rsidP="0031641D">
      <w:pPr>
        <w:pStyle w:val="Heading2"/>
        <w:rPr>
          <w:rFonts w:eastAsia="MS Gothic"/>
        </w:rPr>
      </w:pPr>
      <w:r w:rsidRPr="00A53DC8">
        <w:rPr>
          <w:lang w:eastAsia="zh-CN"/>
        </w:rPr>
        <w:br w:type="page"/>
      </w:r>
      <w:bookmarkStart w:id="743" w:name="_Toc51948487"/>
      <w:bookmarkStart w:id="744" w:name="_Toc52162561"/>
      <w:bookmarkStart w:id="745" w:name="_Toc60916200"/>
      <w:r w:rsidRPr="00A53DC8">
        <w:rPr>
          <w:lang w:eastAsia="zh-CN"/>
        </w:rPr>
        <w:lastRenderedPageBreak/>
        <w:t>9.3</w:t>
      </w:r>
      <w:r w:rsidRPr="00A53DC8">
        <w:rPr>
          <w:lang w:eastAsia="zh-CN"/>
        </w:rPr>
        <w:tab/>
        <w:t>Mobile Originating Concatenated SMS / 5GS</w:t>
      </w:r>
      <w:bookmarkEnd w:id="743"/>
      <w:bookmarkEnd w:id="744"/>
      <w:bookmarkEnd w:id="745"/>
    </w:p>
    <w:p w:rsidR="00CB40D5" w:rsidRPr="00A53DC8" w:rsidRDefault="00CB40D5" w:rsidP="0031641D">
      <w:pPr>
        <w:pStyle w:val="Heading3"/>
        <w:rPr>
          <w:lang w:eastAsia="zh-CN"/>
        </w:rPr>
      </w:pPr>
      <w:bookmarkStart w:id="746" w:name="_Toc51948488"/>
      <w:bookmarkStart w:id="747" w:name="_Toc52162562"/>
      <w:bookmarkStart w:id="748" w:name="_Toc60916201"/>
      <w:r w:rsidRPr="00A53DC8">
        <w:rPr>
          <w:lang w:eastAsia="zh-CN"/>
        </w:rPr>
        <w:t>9.3.1</w:t>
      </w:r>
      <w:r w:rsidRPr="00A53DC8">
        <w:rPr>
          <w:lang w:eastAsia="zh-CN"/>
        </w:rPr>
        <w:tab/>
        <w:t>Test Purpose (TP)</w:t>
      </w:r>
      <w:bookmarkEnd w:id="746"/>
      <w:bookmarkEnd w:id="747"/>
      <w:bookmarkEnd w:id="748"/>
    </w:p>
    <w:p w:rsidR="00CB40D5" w:rsidRPr="00A53DC8" w:rsidRDefault="00CB40D5" w:rsidP="00CB40D5">
      <w:pPr>
        <w:pStyle w:val="H6"/>
      </w:pPr>
      <w:r w:rsidRPr="00A53DC8">
        <w:t>(1)</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being registered to IMS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UE is made to send a concatenated SMS over IP</w:t>
      </w:r>
      <w:r w:rsidRPr="00A53DC8">
        <w:rPr>
          <w:noProof w:val="0"/>
        </w:rPr>
        <w:t xml:space="preserve"> }</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SIP MESSAGE request containing the first segment of the concatenated SMS </w:t>
      </w:r>
      <w:r w:rsidRPr="00A53DC8">
        <w:rPr>
          <w:noProof w:val="0"/>
        </w:rPr>
        <w:t>}</w:t>
      </w:r>
    </w:p>
    <w:p w:rsidR="00CB40D5" w:rsidRPr="00A53DC8" w:rsidRDefault="00CB40D5" w:rsidP="00CB40D5">
      <w:pPr>
        <w:pStyle w:val="PL"/>
        <w:rPr>
          <w:noProof w:val="0"/>
        </w:rPr>
      </w:pPr>
      <w:r w:rsidRPr="00A53DC8">
        <w:rPr>
          <w:noProof w:val="0"/>
        </w:rPr>
        <w:t xml:space="preserve">            }</w:t>
      </w:r>
    </w:p>
    <w:p w:rsidR="0031641D" w:rsidRPr="00A53DC8" w:rsidRDefault="0031641D" w:rsidP="00CB40D5">
      <w:pPr>
        <w:pStyle w:val="PL"/>
        <w:rPr>
          <w:noProof w:val="0"/>
        </w:rPr>
      </w:pPr>
    </w:p>
    <w:p w:rsidR="00CB40D5" w:rsidRPr="00A53DC8" w:rsidRDefault="00CB40D5" w:rsidP="00CB40D5">
      <w:pPr>
        <w:pStyle w:val="H6"/>
      </w:pPr>
      <w:r w:rsidRPr="00A53DC8">
        <w:t>(2)</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first segment of the concatenated SMS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first segment</w:t>
      </w:r>
      <w:r w:rsidRPr="00A53DC8">
        <w:rPr>
          <w:noProof w:val="0"/>
          <w:snapToGrid w:val="0"/>
        </w:rPr>
        <w:t xml:space="preserve"> </w:t>
      </w:r>
      <w:r w:rsidRPr="00A53DC8">
        <w:rPr>
          <w:noProof w:val="0"/>
        </w:rPr>
        <w:t>}</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UE sends a 200 OK response, followed by a SIP MESSAGE request containing the second segment of the concatenated SMS</w:t>
      </w:r>
      <w:r w:rsidRPr="00A53DC8">
        <w:rPr>
          <w:noProof w:val="0"/>
        </w:rPr>
        <w:t xml:space="preserve"> }</w:t>
      </w:r>
    </w:p>
    <w:p w:rsidR="00CB40D5" w:rsidRPr="00A53DC8" w:rsidRDefault="00CB40D5" w:rsidP="00CB40D5">
      <w:pPr>
        <w:pStyle w:val="PL"/>
        <w:rPr>
          <w:noProof w:val="0"/>
        </w:rPr>
      </w:pPr>
      <w:r w:rsidRPr="00A53DC8">
        <w:rPr>
          <w:noProof w:val="0"/>
        </w:rPr>
        <w:t xml:space="preserve">            }</w:t>
      </w:r>
    </w:p>
    <w:p w:rsidR="0031641D" w:rsidRPr="00A53DC8" w:rsidRDefault="0031641D" w:rsidP="00CB40D5">
      <w:pPr>
        <w:pStyle w:val="PL"/>
        <w:rPr>
          <w:noProof w:val="0"/>
        </w:rPr>
      </w:pPr>
    </w:p>
    <w:p w:rsidR="00CB40D5" w:rsidRPr="00A53DC8" w:rsidRDefault="00CB40D5" w:rsidP="00CB40D5">
      <w:pPr>
        <w:pStyle w:val="H6"/>
      </w:pPr>
      <w:r w:rsidRPr="00A53DC8">
        <w:t>(3)</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second segment of the concatenated SMS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submission report for the second segment</w:t>
      </w:r>
      <w:r w:rsidRPr="00A53DC8">
        <w:rPr>
          <w:noProof w:val="0"/>
          <w:snapToGrid w:val="0"/>
        </w:rPr>
        <w:t xml:space="preserve"> </w:t>
      </w:r>
      <w:r w:rsidRPr="00A53DC8">
        <w:rPr>
          <w:noProof w:val="0"/>
        </w:rPr>
        <w:t>}</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w:t>
      </w:r>
      <w:r w:rsidRPr="00A53DC8">
        <w:rPr>
          <w:noProof w:val="0"/>
          <w:snapToGrid w:val="0"/>
        </w:rPr>
        <w:t xml:space="preserve">UE sends a 200 OK response, followed by a SIP MESSAGE request containing the third segment of the concatenated SMS </w:t>
      </w:r>
      <w:r w:rsidRPr="00A53DC8">
        <w:rPr>
          <w:noProof w:val="0"/>
        </w:rPr>
        <w:t>}</w:t>
      </w:r>
    </w:p>
    <w:p w:rsidR="00CB40D5" w:rsidRPr="00A53DC8" w:rsidRDefault="00CB40D5" w:rsidP="00CB40D5">
      <w:pPr>
        <w:pStyle w:val="PL"/>
        <w:rPr>
          <w:noProof w:val="0"/>
        </w:rPr>
      </w:pPr>
      <w:r w:rsidRPr="00A53DC8">
        <w:rPr>
          <w:noProof w:val="0"/>
        </w:rPr>
        <w:t xml:space="preserve">            }</w:t>
      </w:r>
    </w:p>
    <w:p w:rsidR="0031641D" w:rsidRPr="00A53DC8" w:rsidRDefault="0031641D" w:rsidP="00CB40D5">
      <w:pPr>
        <w:pStyle w:val="PL"/>
        <w:rPr>
          <w:noProof w:val="0"/>
        </w:rPr>
      </w:pPr>
    </w:p>
    <w:p w:rsidR="00CB40D5" w:rsidRPr="00A53DC8" w:rsidRDefault="00CB40D5" w:rsidP="00CB40D5">
      <w:pPr>
        <w:pStyle w:val="H6"/>
      </w:pPr>
      <w:r w:rsidRPr="00A53DC8">
        <w:t>(4)</w:t>
      </w:r>
    </w:p>
    <w:p w:rsidR="00CB40D5" w:rsidRPr="00A53DC8" w:rsidRDefault="00CB40D5" w:rsidP="00CB40D5">
      <w:pPr>
        <w:pStyle w:val="PL"/>
        <w:rPr>
          <w:rFonts w:eastAsia="Malgun Gothic"/>
          <w:b/>
          <w:noProof w:val="0"/>
        </w:rPr>
      </w:pPr>
      <w:r w:rsidRPr="00A53DC8">
        <w:rPr>
          <w:b/>
          <w:noProof w:val="0"/>
        </w:rPr>
        <w:t>with</w:t>
      </w:r>
      <w:r w:rsidRPr="00A53DC8">
        <w:rPr>
          <w:noProof w:val="0"/>
        </w:rPr>
        <w:t xml:space="preserve"> { UE having sent a SIP MESSAGE request containing the third segment of the concatenated SMS }</w:t>
      </w:r>
    </w:p>
    <w:p w:rsidR="00CB40D5" w:rsidRPr="00A53DC8" w:rsidRDefault="00CB40D5" w:rsidP="00CB40D5">
      <w:pPr>
        <w:pStyle w:val="PL"/>
        <w:rPr>
          <w:noProof w:val="0"/>
        </w:rPr>
      </w:pPr>
      <w:r w:rsidRPr="00A53DC8">
        <w:rPr>
          <w:b/>
          <w:noProof w:val="0"/>
        </w:rPr>
        <w:t>ensure that</w:t>
      </w:r>
      <w:r w:rsidRPr="00A53DC8">
        <w:rPr>
          <w:noProof w:val="0"/>
        </w:rPr>
        <w:t xml:space="preserve"> {</w:t>
      </w:r>
    </w:p>
    <w:p w:rsidR="00CB40D5" w:rsidRPr="00A53DC8" w:rsidRDefault="00CB40D5" w:rsidP="00CB40D5">
      <w:pPr>
        <w:pStyle w:val="PL"/>
        <w:rPr>
          <w:rFonts w:eastAsia="Malgun Gothic"/>
          <w:noProof w:val="0"/>
        </w:rPr>
      </w:pPr>
      <w:r w:rsidRPr="00A53DC8">
        <w:rPr>
          <w:noProof w:val="0"/>
        </w:rPr>
        <w:t xml:space="preserve">  </w:t>
      </w:r>
      <w:r w:rsidRPr="00A53DC8">
        <w:rPr>
          <w:b/>
          <w:noProof w:val="0"/>
        </w:rPr>
        <w:t>when</w:t>
      </w:r>
      <w:r w:rsidRPr="00A53DC8">
        <w:rPr>
          <w:noProof w:val="0"/>
        </w:rPr>
        <w:t xml:space="preserve"> { </w:t>
      </w:r>
      <w:r w:rsidRPr="00A53DC8">
        <w:rPr>
          <w:iCs/>
          <w:noProof w:val="0"/>
        </w:rPr>
        <w:t xml:space="preserve">UE receives a 202 Accepted </w:t>
      </w:r>
      <w:r w:rsidR="0031641D" w:rsidRPr="00A53DC8">
        <w:rPr>
          <w:iCs/>
          <w:noProof w:val="0"/>
        </w:rPr>
        <w:t>response</w:t>
      </w:r>
      <w:r w:rsidRPr="00A53DC8">
        <w:rPr>
          <w:iCs/>
          <w:noProof w:val="0"/>
        </w:rPr>
        <w:t>, followed by a SIP MESSAGE request containing a submission report for the third segment</w:t>
      </w:r>
      <w:r w:rsidRPr="00A53DC8">
        <w:rPr>
          <w:noProof w:val="0"/>
        </w:rPr>
        <w:t xml:space="preserve"> }</w:t>
      </w:r>
    </w:p>
    <w:p w:rsidR="00CB40D5" w:rsidRPr="00A53DC8" w:rsidRDefault="00CB40D5" w:rsidP="00CB40D5">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CB40D5" w:rsidRPr="00A53DC8" w:rsidRDefault="00CB40D5" w:rsidP="00CB40D5">
      <w:pPr>
        <w:pStyle w:val="PL"/>
        <w:rPr>
          <w:noProof w:val="0"/>
        </w:rPr>
      </w:pPr>
      <w:r w:rsidRPr="00A53DC8">
        <w:rPr>
          <w:noProof w:val="0"/>
        </w:rPr>
        <w:t xml:space="preserve">            }</w:t>
      </w:r>
    </w:p>
    <w:p w:rsidR="00CB40D5" w:rsidRPr="00A53DC8" w:rsidRDefault="00CB40D5" w:rsidP="00CB40D5">
      <w:pPr>
        <w:pStyle w:val="PL"/>
        <w:rPr>
          <w:noProof w:val="0"/>
        </w:rPr>
      </w:pPr>
    </w:p>
    <w:p w:rsidR="00CB40D5" w:rsidRPr="00A53DC8" w:rsidRDefault="00CB40D5" w:rsidP="0031641D">
      <w:pPr>
        <w:pStyle w:val="Heading3"/>
        <w:rPr>
          <w:lang w:eastAsia="zh-CN"/>
        </w:rPr>
      </w:pPr>
      <w:bookmarkStart w:id="749" w:name="_Toc51948489"/>
      <w:bookmarkStart w:id="750" w:name="_Toc52162563"/>
      <w:bookmarkStart w:id="751" w:name="_Toc60916202"/>
      <w:r w:rsidRPr="00A53DC8">
        <w:rPr>
          <w:lang w:eastAsia="zh-CN"/>
        </w:rPr>
        <w:t>9.3.2</w:t>
      </w:r>
      <w:r w:rsidRPr="00A53DC8">
        <w:rPr>
          <w:lang w:eastAsia="zh-CN"/>
        </w:rPr>
        <w:tab/>
        <w:t>Conformance Requirements</w:t>
      </w:r>
      <w:bookmarkEnd w:id="749"/>
      <w:bookmarkEnd w:id="750"/>
      <w:bookmarkEnd w:id="751"/>
    </w:p>
    <w:p w:rsidR="00CB40D5" w:rsidRPr="00A53DC8" w:rsidRDefault="00CB40D5" w:rsidP="00CB40D5">
      <w:pPr>
        <w:rPr>
          <w:rFonts w:eastAsia="MS Gothic"/>
          <w:lang w:eastAsia="zh-CN"/>
        </w:rPr>
      </w:pPr>
      <w:r w:rsidRPr="00A53DC8">
        <w:t xml:space="preserve">References: The conformance requirements covered in the present TC are specified in </w:t>
      </w:r>
      <w:r w:rsidRPr="00A53DC8">
        <w:rPr>
          <w:lang w:eastAsia="zh-CN"/>
        </w:rPr>
        <w:t xml:space="preserve">TS 23.040, clause 9.2.3.23; </w:t>
      </w:r>
      <w:r w:rsidRPr="00A53DC8">
        <w:t>TS 24.341, clause 5.3.2.3 and TS 24.341, clause 5.3.2.4.</w:t>
      </w:r>
    </w:p>
    <w:p w:rsidR="00CB40D5" w:rsidRPr="00A53DC8" w:rsidRDefault="00CB40D5" w:rsidP="00CB40D5">
      <w:pPr>
        <w:rPr>
          <w:rFonts w:eastAsia="SimSun"/>
          <w:lang w:eastAsia="zh-CN"/>
        </w:rPr>
      </w:pPr>
      <w:r w:rsidRPr="00A53DC8">
        <w:rPr>
          <w:lang w:eastAsia="zh-CN"/>
        </w:rPr>
        <w:t>[TS 23.040, clause 9.2.3.23]:</w:t>
      </w:r>
    </w:p>
    <w:p w:rsidR="00CB40D5" w:rsidRPr="00A53DC8" w:rsidRDefault="00CB40D5" w:rsidP="00CB40D5">
      <w:pPr>
        <w:pStyle w:val="B10"/>
        <w:rPr>
          <w:lang w:eastAsia="en-US"/>
        </w:rPr>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CB40D5" w:rsidRPr="00A53DC8" w:rsidRDefault="00CB40D5" w:rsidP="00CB40D5">
      <w:pPr>
        <w:pStyle w:val="B10"/>
      </w:pPr>
      <w:r w:rsidRPr="00A53DC8">
        <w:t>-</w:t>
      </w:r>
      <w:r w:rsidRPr="00A53DC8">
        <w:tab/>
        <w:t>SMS</w:t>
      </w:r>
      <w:r w:rsidRPr="00A53DC8">
        <w:noBreakHyphen/>
        <w:t>SUBMIT,</w:t>
      </w:r>
    </w:p>
    <w:p w:rsidR="00CB40D5" w:rsidRPr="00A53DC8" w:rsidRDefault="00CB40D5" w:rsidP="00CB40D5">
      <w:pPr>
        <w:pStyle w:val="B10"/>
      </w:pPr>
      <w:r w:rsidRPr="00A53DC8">
        <w:t>-</w:t>
      </w:r>
      <w:r w:rsidRPr="00A53DC8">
        <w:tab/>
        <w:t>SMS-SUBMIT-REPORT,</w:t>
      </w:r>
    </w:p>
    <w:p w:rsidR="00CB40D5" w:rsidRPr="00A53DC8" w:rsidRDefault="00CB40D5" w:rsidP="00CB40D5">
      <w:pPr>
        <w:pStyle w:val="B10"/>
      </w:pPr>
      <w:r w:rsidRPr="00A53DC8">
        <w:t>-</w:t>
      </w:r>
      <w:r w:rsidRPr="00A53DC8">
        <w:tab/>
        <w:t>SMS</w:t>
      </w:r>
      <w:r w:rsidRPr="00A53DC8">
        <w:noBreakHyphen/>
        <w:t>DELIVER,</w:t>
      </w:r>
    </w:p>
    <w:p w:rsidR="00CB40D5" w:rsidRPr="00A53DC8" w:rsidRDefault="00CB40D5" w:rsidP="00CB40D5">
      <w:pPr>
        <w:pStyle w:val="B10"/>
      </w:pPr>
      <w:r w:rsidRPr="00A53DC8">
        <w:t>-</w:t>
      </w:r>
      <w:r w:rsidRPr="00A53DC8">
        <w:tab/>
        <w:t>SMS-DELIVER-REPORT,</w:t>
      </w:r>
    </w:p>
    <w:p w:rsidR="00CB40D5" w:rsidRPr="00A53DC8" w:rsidRDefault="00CB40D5" w:rsidP="00CB40D5">
      <w:pPr>
        <w:pStyle w:val="B10"/>
      </w:pPr>
      <w:r w:rsidRPr="00A53DC8">
        <w:t>-</w:t>
      </w:r>
      <w:r w:rsidRPr="00A53DC8">
        <w:tab/>
        <w:t>SMS-STATUS-REPORT,</w:t>
      </w:r>
    </w:p>
    <w:p w:rsidR="00CB40D5" w:rsidRPr="00A53DC8" w:rsidRDefault="00CB40D5" w:rsidP="00CB40D5">
      <w:pPr>
        <w:pStyle w:val="B10"/>
      </w:pPr>
      <w:r w:rsidRPr="00A53DC8">
        <w:t>-</w:t>
      </w:r>
      <w:r w:rsidRPr="00A53DC8">
        <w:tab/>
        <w:t>SMS-COMMAND.</w:t>
      </w:r>
    </w:p>
    <w:p w:rsidR="00CB40D5" w:rsidRPr="00A53DC8" w:rsidRDefault="00CB40D5" w:rsidP="00CB40D5">
      <w:pPr>
        <w:pStyle w:val="B10"/>
      </w:pPr>
      <w:r w:rsidRPr="00A53DC8">
        <w:t>TP-UDHI has the following values.</w:t>
      </w:r>
    </w:p>
    <w:p w:rsidR="00CB40D5" w:rsidRPr="00A53DC8" w:rsidRDefault="00CB40D5" w:rsidP="00CB40D5">
      <w:pPr>
        <w:pStyle w:val="B10"/>
      </w:pPr>
      <w:r w:rsidRPr="00A53DC8">
        <w:t>Bit no. 6</w:t>
      </w:r>
      <w:r w:rsidRPr="00A53DC8">
        <w:tab/>
        <w:t>0</w:t>
      </w:r>
      <w:r w:rsidRPr="00A53DC8">
        <w:tab/>
        <w:t>The TP</w:t>
      </w:r>
      <w:r w:rsidRPr="00A53DC8">
        <w:noBreakHyphen/>
        <w:t>UD field contains only the short message</w:t>
      </w:r>
    </w:p>
    <w:p w:rsidR="00CB40D5" w:rsidRPr="00A53DC8" w:rsidRDefault="00CB40D5" w:rsidP="00CB40D5">
      <w:pPr>
        <w:pStyle w:val="B10"/>
      </w:pPr>
      <w:r w:rsidRPr="00A53DC8">
        <w:lastRenderedPageBreak/>
        <w:tab/>
      </w:r>
      <w:r w:rsidRPr="00A53DC8">
        <w:tab/>
        <w:t>1</w:t>
      </w:r>
      <w:r w:rsidRPr="00A53DC8">
        <w:tab/>
        <w:t>The beginning of the TP</w:t>
      </w:r>
      <w:r w:rsidRPr="00A53DC8">
        <w:noBreakHyphen/>
        <w:t>UD field contains a Header in addition to the short message.</w:t>
      </w:r>
    </w:p>
    <w:p w:rsidR="00CB40D5" w:rsidRPr="00A53DC8" w:rsidRDefault="00CB40D5" w:rsidP="00CB40D5">
      <w:pPr>
        <w:rPr>
          <w:lang w:eastAsia="zh-CN"/>
        </w:rPr>
      </w:pPr>
      <w:r w:rsidRPr="00A53DC8">
        <w:rPr>
          <w:lang w:eastAsia="zh-CN"/>
        </w:rPr>
        <w:t>[TS 23.040, clause 9.2.3.24]:</w:t>
      </w:r>
    </w:p>
    <w:p w:rsidR="00CB40D5" w:rsidRPr="00A53DC8" w:rsidRDefault="00CB40D5" w:rsidP="00CB40D5">
      <w:pPr>
        <w:rPr>
          <w:lang w:eastAsia="en-US"/>
        </w:rPr>
      </w:pPr>
      <w:r w:rsidRPr="00A53DC8">
        <w:t>The length of the TP-User-Data field is defined in the PDU’s of the SM-TL (see clause 9.2.2).</w:t>
      </w:r>
    </w:p>
    <w:p w:rsidR="00CB40D5" w:rsidRPr="00A53DC8" w:rsidRDefault="00CB40D5" w:rsidP="00CB40D5">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CB40D5" w:rsidRPr="00A53DC8" w:rsidRDefault="00CB40D5" w:rsidP="00CB40D5">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CB40D5" w:rsidRPr="00A53DC8" w:rsidRDefault="00CB40D5" w:rsidP="00CB40D5">
      <w:r w:rsidRPr="00A53DC8">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CB40D5" w:rsidRPr="00A53DC8" w:rsidRDefault="00CB40D5" w:rsidP="00CB40D5">
      <w:r w:rsidRPr="00A53DC8">
        <w:t>Irrespective of whether any part of the User Data Header is ignored or discarded, the MS shall always store the entire TPDU exactly as received.</w:t>
      </w:r>
    </w:p>
    <w:p w:rsidR="00CB40D5" w:rsidRPr="00A53DC8" w:rsidRDefault="00CB40D5" w:rsidP="00CB40D5">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CB40D5" w:rsidRPr="00A53DC8" w:rsidRDefault="00CB40D5" w:rsidP="00CB40D5">
      <w:pPr>
        <w:pStyle w:val="B10"/>
      </w:pPr>
      <w:r w:rsidRPr="00A53DC8">
        <w:t>Length of User Data Header</w:t>
      </w:r>
      <w:r w:rsidRPr="00A53DC8">
        <w:tab/>
      </w:r>
      <w:r w:rsidRPr="00A53DC8">
        <w:tab/>
      </w:r>
      <w:r w:rsidRPr="00A53DC8">
        <w:tab/>
      </w:r>
      <w:r w:rsidRPr="00A53DC8">
        <w:tab/>
        <w:t>1 octet</w:t>
      </w:r>
    </w:p>
    <w:p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CB40D5" w:rsidRPr="00A53DC8" w:rsidRDefault="00CB40D5" w:rsidP="00CB40D5">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CB40D5" w:rsidRPr="00A53DC8" w:rsidRDefault="00CB40D5" w:rsidP="00CB40D5">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CB40D5" w:rsidRPr="00A53DC8" w:rsidRDefault="00CB40D5" w:rsidP="00CB40D5">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CB40D5" w:rsidRPr="00A53DC8" w:rsidRDefault="00CB40D5" w:rsidP="00CB40D5">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CB40D5" w:rsidRPr="00A53DC8" w:rsidRDefault="00CB40D5" w:rsidP="00CB40D5">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CB40D5" w:rsidRPr="00A53DC8" w:rsidRDefault="00CB40D5" w:rsidP="00CB40D5">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CB40D5" w:rsidRPr="00A53DC8" w:rsidRDefault="00CB40D5" w:rsidP="00CB40D5">
      <w:pPr>
        <w:pStyle w:val="TH"/>
      </w:pPr>
      <w:r w:rsidRPr="00A53DC8">
        <w:rPr>
          <w:rFonts w:eastAsia="SimSun"/>
        </w:rPr>
        <w:object w:dxaOrig="8865" w:dyaOrig="4185">
          <v:shape id="_x0000_i1027" type="#_x0000_t75" style="width:443.5pt;height:209.5pt" o:ole="" fillcolor="window">
            <v:imagedata r:id="rId11" o:title=""/>
          </v:shape>
          <o:OLEObject Type="Embed" ProgID="Designer" ShapeID="_x0000_i1027" DrawAspect="Content" ObjectID="_1671876309" r:id="rId12"/>
        </w:object>
      </w:r>
    </w:p>
    <w:p w:rsidR="00CB40D5" w:rsidRPr="00A53DC8" w:rsidRDefault="00CB40D5" w:rsidP="00CB40D5">
      <w:pPr>
        <w:pStyle w:val="TF"/>
      </w:pPr>
      <w:r w:rsidRPr="00A53DC8">
        <w:t>Figure 9.2.3.24 (a)</w:t>
      </w:r>
    </w:p>
    <w:p w:rsidR="0031641D" w:rsidRPr="00A53DC8" w:rsidRDefault="0031641D" w:rsidP="00CB40D5"/>
    <w:p w:rsidR="00CB40D5" w:rsidRPr="00A53DC8" w:rsidRDefault="00CB40D5" w:rsidP="00CB40D5">
      <w:r w:rsidRPr="00A53DC8">
        <w:lastRenderedPageBreak/>
        <w:t>The diagram below shows the layout of the TP-User-Data-Length and the TP-User-Data for uncompressed 8 bit data or uncompressed UCS2 data. The UDHL field is the first octet of the TP-User-Data content of the Short Message.</w:t>
      </w:r>
    </w:p>
    <w:p w:rsidR="00CB40D5" w:rsidRPr="00A53DC8" w:rsidRDefault="00CB40D5" w:rsidP="00CB40D5">
      <w:pPr>
        <w:pStyle w:val="TH"/>
      </w:pPr>
      <w:r w:rsidRPr="00A53DC8">
        <w:rPr>
          <w:rFonts w:eastAsia="SimSun"/>
        </w:rPr>
        <w:object w:dxaOrig="8805" w:dyaOrig="4170">
          <v:shape id="_x0000_i1028" type="#_x0000_t75" style="width:440.5pt;height:208.5pt" o:ole="" fillcolor="window">
            <v:imagedata r:id="rId13" o:title=""/>
          </v:shape>
          <o:OLEObject Type="Embed" ProgID="Designer" ShapeID="_x0000_i1028" DrawAspect="Content" ObjectID="_1671876310" r:id="rId14"/>
        </w:object>
      </w:r>
    </w:p>
    <w:p w:rsidR="00CB40D5" w:rsidRPr="00A53DC8" w:rsidRDefault="00CB40D5" w:rsidP="00CB40D5">
      <w:pPr>
        <w:pStyle w:val="TF"/>
      </w:pPr>
      <w:r w:rsidRPr="00A53DC8">
        <w:t>Figure 9.2.3.24 (b)</w:t>
      </w:r>
    </w:p>
    <w:p w:rsidR="0031641D" w:rsidRPr="00A53DC8" w:rsidRDefault="0031641D" w:rsidP="00CB40D5"/>
    <w:p w:rsidR="00CB40D5" w:rsidRPr="00A53DC8" w:rsidRDefault="00CB40D5" w:rsidP="00CB40D5">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CB40D5" w:rsidRPr="00A53DC8" w:rsidRDefault="00CB40D5" w:rsidP="00CB40D5">
      <w:pPr>
        <w:pStyle w:val="TH"/>
      </w:pPr>
      <w:r w:rsidRPr="00A53DC8">
        <w:rPr>
          <w:rFonts w:eastAsia="SimSun"/>
        </w:rPr>
        <w:object w:dxaOrig="8805" w:dyaOrig="4170">
          <v:shape id="_x0000_i1029" type="#_x0000_t75" style="width:440.5pt;height:208.5pt" o:ole="" fillcolor="window">
            <v:imagedata r:id="rId15" o:title=""/>
          </v:shape>
          <o:OLEObject Type="Embed" ProgID="Designer" ShapeID="_x0000_i1029" DrawAspect="Content" ObjectID="_1671876311" r:id="rId16"/>
        </w:object>
      </w:r>
    </w:p>
    <w:p w:rsidR="00CB40D5" w:rsidRPr="00A53DC8" w:rsidRDefault="00CB40D5" w:rsidP="00CB40D5">
      <w:pPr>
        <w:pStyle w:val="TF"/>
      </w:pPr>
      <w:r w:rsidRPr="00A53DC8">
        <w:t>Figure 9.2.3.24 (c)</w:t>
      </w:r>
    </w:p>
    <w:p w:rsidR="0031641D" w:rsidRPr="00A53DC8" w:rsidRDefault="0031641D" w:rsidP="00CB40D5"/>
    <w:p w:rsidR="00CB40D5" w:rsidRPr="00A53DC8" w:rsidRDefault="00CB40D5" w:rsidP="00CB40D5">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CB40D5" w:rsidRPr="00A53DC8" w:rsidRDefault="00CB40D5" w:rsidP="00CB40D5">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CB40D5" w:rsidRPr="00A53DC8" w:rsidRDefault="00CB40D5" w:rsidP="00CB40D5">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CB40D5" w:rsidRPr="00A53DC8" w:rsidRDefault="00CB40D5" w:rsidP="00CB40D5">
      <w:r w:rsidRPr="00A53DC8">
        <w:lastRenderedPageBreak/>
        <w:t>Information Elements may appear in any order and need not follow the order used in the present document. Information Elements are classified into 3 categories as described below.</w:t>
      </w:r>
    </w:p>
    <w:p w:rsidR="00CB40D5" w:rsidRPr="00A53DC8" w:rsidRDefault="00CB40D5" w:rsidP="00CB40D5">
      <w:pPr>
        <w:pStyle w:val="B10"/>
      </w:pPr>
      <w:r w:rsidRPr="00A53DC8">
        <w:t>-</w:t>
      </w:r>
      <w:r w:rsidRPr="00A53DC8">
        <w:tab/>
        <w:t xml:space="preserve">SMS Control – identifies those IEIs which have the capability of dictating SMS functionality. </w:t>
      </w:r>
    </w:p>
    <w:p w:rsidR="00CB40D5" w:rsidRPr="00A53DC8" w:rsidRDefault="00CB40D5" w:rsidP="00CB40D5">
      <w:pPr>
        <w:pStyle w:val="B10"/>
      </w:pPr>
      <w:r w:rsidRPr="00A53DC8">
        <w:t>-</w:t>
      </w:r>
      <w:r w:rsidRPr="00A53DC8">
        <w:tab/>
        <w:t xml:space="preserve">EMS Control – identifies those IEIs which manage EMS Content IEIs. </w:t>
      </w:r>
    </w:p>
    <w:p w:rsidR="00CB40D5" w:rsidRPr="00A53DC8" w:rsidRDefault="00CB40D5" w:rsidP="00CB40D5">
      <w:pPr>
        <w:pStyle w:val="B10"/>
      </w:pPr>
      <w:r w:rsidRPr="00A53DC8">
        <w:t>-</w:t>
      </w:r>
      <w:r w:rsidRPr="00A53DC8">
        <w:tab/>
        <w:t>EMS Content – identifies those IEIs containing data of a unique media format.</w:t>
      </w:r>
    </w:p>
    <w:p w:rsidR="00CB40D5" w:rsidRPr="00A53DC8" w:rsidRDefault="00CB40D5" w:rsidP="00CB40D5">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CB40D5" w:rsidRPr="00A53DC8" w:rsidRDefault="00CB40D5" w:rsidP="00CB40D5">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CB40D5" w:rsidRPr="00A53DC8" w:rsidRDefault="00CB40D5" w:rsidP="00CB40D5">
      <w:r w:rsidRPr="00A53DC8">
        <w:t>If the length of the User Data Header is such that there are too few or too many octets in the final Information Element then the whole User Data Header shall be ignored.</w:t>
      </w:r>
    </w:p>
    <w:p w:rsidR="00CB40D5" w:rsidRPr="00A53DC8" w:rsidRDefault="00CB40D5" w:rsidP="00CB40D5">
      <w:r w:rsidRPr="00A53DC8">
        <w:t>If any reserved values are received within the content of any Information Element then that part of the Information Element shall be ignored.</w:t>
      </w:r>
    </w:p>
    <w:p w:rsidR="00CB40D5" w:rsidRPr="00A53DC8" w:rsidRDefault="00CB40D5" w:rsidP="00CB40D5">
      <w:r w:rsidRPr="00A53DC8">
        <w:t>The support of any  Information Element Identifier is optional unless otherwise stated.</w:t>
      </w:r>
    </w:p>
    <w:p w:rsidR="00CB40D5" w:rsidRPr="00A53DC8" w:rsidRDefault="00CB40D5" w:rsidP="00CB40D5">
      <w:r w:rsidRPr="00A53DC8">
        <w:br w:type="page"/>
      </w:r>
      <w:r w:rsidRPr="00A53DC8">
        <w:lastRenderedPageBreak/>
        <w:t>The Information Element Identifier octet shall be coded as follows:</w:t>
      </w:r>
    </w:p>
    <w:tbl>
      <w:tblPr>
        <w:tblW w:w="8910" w:type="dxa"/>
        <w:tblInd w:w="11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46"/>
        <w:gridCol w:w="4995"/>
        <w:gridCol w:w="1419"/>
        <w:gridCol w:w="1350"/>
      </w:tblGrid>
      <w:tr w:rsidR="00CB40D5" w:rsidRPr="00A53DC8" w:rsidTr="00D06369">
        <w:tc>
          <w:tcPr>
            <w:tcW w:w="1145" w:type="dxa"/>
            <w:tcBorders>
              <w:top w:val="single" w:sz="4" w:space="0" w:color="auto"/>
              <w:left w:val="single" w:sz="4" w:space="0" w:color="auto"/>
              <w:bottom w:val="single" w:sz="6" w:space="0" w:color="auto"/>
              <w:right w:val="single" w:sz="6" w:space="0" w:color="auto"/>
            </w:tcBorders>
            <w:hideMark/>
          </w:tcPr>
          <w:p w:rsidR="00CB40D5" w:rsidRPr="00A53DC8" w:rsidRDefault="00CB40D5" w:rsidP="00D06369">
            <w:pPr>
              <w:pStyle w:val="TAH"/>
            </w:pPr>
            <w:r w:rsidRPr="00A53DC8">
              <w:t>VALUE (hex)</w:t>
            </w:r>
          </w:p>
        </w:tc>
        <w:tc>
          <w:tcPr>
            <w:tcW w:w="4993" w:type="dxa"/>
            <w:tcBorders>
              <w:top w:val="single" w:sz="4" w:space="0" w:color="auto"/>
              <w:left w:val="single" w:sz="6" w:space="0" w:color="auto"/>
              <w:bottom w:val="single" w:sz="6" w:space="0" w:color="auto"/>
              <w:right w:val="single" w:sz="6" w:space="0" w:color="auto"/>
            </w:tcBorders>
            <w:hideMark/>
          </w:tcPr>
          <w:p w:rsidR="00CB40D5" w:rsidRPr="00A53DC8" w:rsidRDefault="00CB40D5" w:rsidP="00D06369">
            <w:pPr>
              <w:pStyle w:val="TAH"/>
            </w:pPr>
            <w:r w:rsidRPr="00A53DC8">
              <w:t>MEANING</w:t>
            </w:r>
          </w:p>
        </w:tc>
        <w:tc>
          <w:tcPr>
            <w:tcW w:w="1419" w:type="dxa"/>
            <w:tcBorders>
              <w:top w:val="single" w:sz="4" w:space="0" w:color="auto"/>
              <w:left w:val="single" w:sz="6" w:space="0" w:color="auto"/>
              <w:bottom w:val="single" w:sz="6" w:space="0" w:color="auto"/>
              <w:right w:val="single" w:sz="6" w:space="0" w:color="auto"/>
            </w:tcBorders>
            <w:hideMark/>
          </w:tcPr>
          <w:p w:rsidR="00CB40D5" w:rsidRPr="00A53DC8" w:rsidRDefault="00CB40D5" w:rsidP="00D06369">
            <w:pPr>
              <w:pStyle w:val="TAH"/>
            </w:pPr>
            <w:r w:rsidRPr="00A53DC8">
              <w:t>Classification</w:t>
            </w:r>
          </w:p>
        </w:tc>
        <w:tc>
          <w:tcPr>
            <w:tcW w:w="1350" w:type="dxa"/>
            <w:tcBorders>
              <w:top w:val="single" w:sz="4" w:space="0" w:color="auto"/>
              <w:left w:val="single" w:sz="6" w:space="0" w:color="auto"/>
              <w:bottom w:val="single" w:sz="6" w:space="0" w:color="auto"/>
              <w:right w:val="single" w:sz="4" w:space="0" w:color="auto"/>
            </w:tcBorders>
            <w:hideMark/>
          </w:tcPr>
          <w:p w:rsidR="00CB40D5" w:rsidRPr="00A53DC8" w:rsidRDefault="00CB40D5" w:rsidP="00D06369">
            <w:pPr>
              <w:pStyle w:val="TAH"/>
            </w:pPr>
            <w:r w:rsidRPr="00A53DC8">
              <w:t>Repeatability</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00</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Concatenated short messages, 8-bit reference number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01</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Special SMS Message Indication</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02</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03</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Value not used to avoid misinterpretation as &lt;LF&gt; character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04</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Application port addressing scheme, 8 bit address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05</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Application port addressing scheme, 16 bit address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06</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SMSC Control Parameters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07</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 xml:space="preserve">UDH Source Indicator </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08</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Concatenated short message, 16-bit reference number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09</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Wireless Control Message Protocol</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3</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0A</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Text Formatting</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0B</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Predefined Sound</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0C</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User Defined Sound (iMelody max 128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0D</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Predefined Animation</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0E</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Large Animation (16*16 times 4 = 32*4 =128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0F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Small Animation (8*8 times 4 = 8*4 =32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10</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Large Picture (32*32 = 128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11</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Small Picture (16*16 = 32 bytes)</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12</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Variable Picture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13</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User prompt indicator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14</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Extended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15</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Reused Extended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16</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Compression Control</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17</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Object Distribution Indicator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18</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Standard WVG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19</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Character Size WVG object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Content</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1A</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Extended Object Data Request Command</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1B-1F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EMS features (see subclause 3.10)</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20</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RFC 5322 E-Mail Header</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21</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Hyperlink format element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Yes</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22</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Reply Address Element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23</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Enhanced Voice Mail Information</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24</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 xml:space="preserve">National Language Single Shift </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25</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National Language Locking Shift</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26 – 6F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70 – 7F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 xml:space="preserve">(U)SIM Toolkit Security Headers </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1</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80 – 9F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SME to SME specific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2</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A0 – BF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C0 – DF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SC specific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SMS Control</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Note 2</w:t>
            </w:r>
          </w:p>
        </w:tc>
      </w:tr>
      <w:tr w:rsidR="00CB40D5" w:rsidRPr="00A53DC8" w:rsidTr="00D06369">
        <w:tc>
          <w:tcPr>
            <w:tcW w:w="1145" w:type="dxa"/>
            <w:tcBorders>
              <w:top w:val="single" w:sz="6" w:space="0" w:color="auto"/>
              <w:left w:val="single" w:sz="4" w:space="0" w:color="auto"/>
              <w:bottom w:val="single" w:sz="6" w:space="0" w:color="auto"/>
              <w:right w:val="single" w:sz="6" w:space="0" w:color="auto"/>
            </w:tcBorders>
            <w:hideMark/>
          </w:tcPr>
          <w:p w:rsidR="00CB40D5" w:rsidRPr="00A53DC8" w:rsidRDefault="00CB40D5" w:rsidP="00D06369">
            <w:pPr>
              <w:pStyle w:val="TAC"/>
            </w:pPr>
            <w:r w:rsidRPr="00A53DC8">
              <w:t>E0 – FF</w:t>
            </w:r>
          </w:p>
        </w:tc>
        <w:tc>
          <w:tcPr>
            <w:tcW w:w="4993"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Reserved for future use</w:t>
            </w:r>
          </w:p>
        </w:tc>
        <w:tc>
          <w:tcPr>
            <w:tcW w:w="1419" w:type="dxa"/>
            <w:tcBorders>
              <w:top w:val="single" w:sz="6" w:space="0" w:color="auto"/>
              <w:left w:val="single" w:sz="6" w:space="0" w:color="auto"/>
              <w:bottom w:val="single" w:sz="6" w:space="0" w:color="auto"/>
              <w:right w:val="single" w:sz="6" w:space="0" w:color="auto"/>
            </w:tcBorders>
            <w:hideMark/>
          </w:tcPr>
          <w:p w:rsidR="00CB40D5" w:rsidRPr="00A53DC8" w:rsidRDefault="00CB40D5" w:rsidP="00D06369">
            <w:pPr>
              <w:pStyle w:val="TAL"/>
            </w:pPr>
            <w:r w:rsidRPr="00A53DC8">
              <w:t>N/A</w:t>
            </w:r>
          </w:p>
        </w:tc>
        <w:tc>
          <w:tcPr>
            <w:tcW w:w="1350" w:type="dxa"/>
            <w:tcBorders>
              <w:top w:val="single" w:sz="6" w:space="0" w:color="auto"/>
              <w:left w:val="single" w:sz="6" w:space="0" w:color="auto"/>
              <w:bottom w:val="single" w:sz="6" w:space="0" w:color="auto"/>
              <w:right w:val="single" w:sz="4" w:space="0" w:color="auto"/>
            </w:tcBorders>
            <w:hideMark/>
          </w:tcPr>
          <w:p w:rsidR="00CB40D5" w:rsidRPr="00A53DC8" w:rsidRDefault="00CB40D5" w:rsidP="00D06369">
            <w:pPr>
              <w:pStyle w:val="TAL"/>
              <w:jc w:val="center"/>
            </w:pPr>
            <w:r w:rsidRPr="00A53DC8">
              <w:t>N/A</w:t>
            </w:r>
          </w:p>
        </w:tc>
      </w:tr>
      <w:tr w:rsidR="00CB40D5" w:rsidRPr="00A53DC8" w:rsidTr="00D06369">
        <w:trPr>
          <w:cantSplit/>
        </w:trPr>
        <w:tc>
          <w:tcPr>
            <w:tcW w:w="8907" w:type="dxa"/>
            <w:gridSpan w:val="4"/>
            <w:tcBorders>
              <w:top w:val="single" w:sz="6" w:space="0" w:color="auto"/>
              <w:left w:val="single" w:sz="4" w:space="0" w:color="auto"/>
              <w:bottom w:val="single" w:sz="4" w:space="0" w:color="auto"/>
              <w:right w:val="single" w:sz="4" w:space="0" w:color="auto"/>
            </w:tcBorders>
            <w:hideMark/>
          </w:tcPr>
          <w:p w:rsidR="00CB40D5" w:rsidRPr="00A53DC8" w:rsidRDefault="00CB40D5" w:rsidP="00D06369">
            <w:pPr>
              <w:pStyle w:val="TAN"/>
            </w:pPr>
            <w:r w:rsidRPr="00A53DC8">
              <w:t>Note 1:</w:t>
            </w:r>
            <w:r w:rsidRPr="00A53DC8">
              <w:tab/>
              <w:t xml:space="preserve">The functionality of these IEIs is defined in 3GPP TSG 31.115 [28], and therefore, the repeatability is not within the scope of this document and will not be determined here. </w:t>
            </w:r>
          </w:p>
          <w:p w:rsidR="00CB40D5" w:rsidRPr="00A53DC8" w:rsidRDefault="00CB40D5" w:rsidP="00D06369">
            <w:pPr>
              <w:pStyle w:val="TAN"/>
            </w:pPr>
            <w:r w:rsidRPr="00A53DC8">
              <w:t>Note 2:</w:t>
            </w:r>
            <w:r w:rsidRPr="00A53DC8">
              <w:tab/>
              <w:t>The functionality of these IEIs  is used in a proprietary fashion by different SMSC vendors, and therefore, are not within the scope of this technical specification.</w:t>
            </w:r>
          </w:p>
          <w:p w:rsidR="00CB40D5" w:rsidRPr="00A53DC8" w:rsidRDefault="00CB40D5" w:rsidP="00D06369">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CB40D5" w:rsidRPr="00A53DC8" w:rsidRDefault="00CB40D5" w:rsidP="00CB40D5"/>
    <w:p w:rsidR="00CB40D5" w:rsidRPr="00A53DC8" w:rsidRDefault="00CB40D5" w:rsidP="00CB40D5">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CB40D5" w:rsidRPr="00A53DC8" w:rsidRDefault="00CB40D5" w:rsidP="00CB40D5">
      <w:r w:rsidRPr="00A53DC8">
        <w:t>The SM itself may be coded as 7, 8 or 16 bit data.</w:t>
      </w:r>
    </w:p>
    <w:p w:rsidR="00CB40D5" w:rsidRPr="00A53DC8" w:rsidRDefault="00CB40D5" w:rsidP="00CB40D5">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CB40D5" w:rsidRPr="00A53DC8" w:rsidRDefault="00CB40D5" w:rsidP="00CB40D5">
      <w:r w:rsidRPr="00A53DC8">
        <w:lastRenderedPageBreak/>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CB40D5" w:rsidRPr="00A53DC8" w:rsidRDefault="00CB40D5" w:rsidP="00CB40D5">
      <w:r w:rsidRPr="00A53DC8">
        <w:t>If 16 bit (USC2) data is used then padding octets are not necessary. The</w:t>
      </w:r>
      <w:r w:rsidRPr="00A53DC8">
        <w:rPr>
          <w:rFonts w:ascii="Arial" w:hAnsi="Arial"/>
        </w:rPr>
        <w:t xml:space="preserve"> </w:t>
      </w:r>
      <w:r w:rsidRPr="00A53DC8">
        <w:t>SM itself shall start on an octet boundary.</w:t>
      </w:r>
    </w:p>
    <w:p w:rsidR="00CB40D5" w:rsidRPr="00A53DC8" w:rsidRDefault="00CB40D5" w:rsidP="00CB40D5">
      <w:r w:rsidRPr="00A53DC8">
        <w:t>If 8 bit data is used then padding is not necessary. An earlier Phase mobile shall be able to display the SM itself although the TP</w:t>
      </w:r>
      <w:r w:rsidRPr="00A53DC8">
        <w:noBreakHyphen/>
        <w:t>UD header may not be understood.</w:t>
      </w:r>
    </w:p>
    <w:p w:rsidR="00CB40D5" w:rsidRPr="00A53DC8" w:rsidRDefault="00CB40D5" w:rsidP="00CB40D5">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CB40D5" w:rsidRPr="00A53DC8" w:rsidRDefault="00CB40D5" w:rsidP="00CB40D5">
      <w:pPr>
        <w:rPr>
          <w:lang w:eastAsia="zh-CN"/>
        </w:rPr>
      </w:pPr>
      <w:r w:rsidRPr="00A53DC8">
        <w:rPr>
          <w:lang w:eastAsia="zh-CN"/>
        </w:rPr>
        <w:t>[TS 23.040, clause 9.2.3.24.1]:</w:t>
      </w:r>
    </w:p>
    <w:p w:rsidR="00CB40D5" w:rsidRPr="00A53DC8" w:rsidRDefault="00CB40D5" w:rsidP="00CB40D5">
      <w:pPr>
        <w:rPr>
          <w:lang w:eastAsia="en-US"/>
        </w:rPr>
      </w:pPr>
      <w:r w:rsidRPr="00A53DC8">
        <w:t>This facility allows short messages to be concatenated to form a longer message.</w:t>
      </w:r>
    </w:p>
    <w:p w:rsidR="00CB40D5" w:rsidRPr="00A53DC8" w:rsidRDefault="00CB40D5" w:rsidP="00CB40D5">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CB40D5" w:rsidRPr="00A53DC8" w:rsidRDefault="00CB40D5" w:rsidP="00CB40D5">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CB40D5" w:rsidRPr="00A53DC8" w:rsidRDefault="00CB40D5" w:rsidP="00CB40D5">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CB40D5" w:rsidRPr="00A53DC8" w:rsidRDefault="00CB40D5" w:rsidP="00CB40D5">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CB40D5" w:rsidRPr="00A53DC8" w:rsidRDefault="00CB40D5" w:rsidP="00CB40D5">
      <w:r w:rsidRPr="00A53DC8">
        <w:t>The maximum length of an uncompressed concatenated short message is 39015 (255*153) default alphabet characters, 34170 (255*134) octets or 17085 (255*67) UCS2 characters.</w:t>
      </w:r>
    </w:p>
    <w:p w:rsidR="00CB40D5" w:rsidRPr="00A53DC8" w:rsidRDefault="00CB40D5" w:rsidP="00CB40D5">
      <w:r w:rsidRPr="00A53DC8">
        <w:t>The maximum length of a compressed concatenated message is 34170 (255*134) octets including the Compression Header and Compression Footer (see clause 3.9 and figure 9.2.3.24.1(a) below).</w:t>
      </w:r>
    </w:p>
    <w:p w:rsidR="00CB40D5" w:rsidRPr="00A53DC8" w:rsidRDefault="00CB40D5" w:rsidP="00CB40D5">
      <w:pPr>
        <w:pStyle w:val="TH"/>
      </w:pPr>
      <w:r w:rsidRPr="00A53DC8">
        <w:rPr>
          <w:rFonts w:eastAsia="SimSun"/>
        </w:rPr>
        <w:object w:dxaOrig="9090" w:dyaOrig="2175">
          <v:shape id="_x0000_i1030" type="#_x0000_t75" style="width:454.5pt;height:109pt" o:ole="" fillcolor="window">
            <v:imagedata r:id="rId17" o:title=""/>
          </v:shape>
          <o:OLEObject Type="Embed" ProgID="Word.Picture.8" ShapeID="_x0000_i1030" DrawAspect="Content" ObjectID="_1671876312" r:id="rId18"/>
        </w:object>
      </w:r>
    </w:p>
    <w:p w:rsidR="00CB40D5" w:rsidRPr="00A53DC8" w:rsidRDefault="00CB40D5" w:rsidP="00CB40D5">
      <w:pPr>
        <w:pStyle w:val="TF"/>
      </w:pPr>
      <w:r w:rsidRPr="00A53DC8">
        <w:t>Figure 9.2.3.24.1 (a): Concatenation of a Compressed short message</w:t>
      </w:r>
    </w:p>
    <w:p w:rsidR="0031641D" w:rsidRPr="00A53DC8" w:rsidRDefault="0031641D" w:rsidP="00CB40D5"/>
    <w:p w:rsidR="00CB40D5" w:rsidRPr="00A53DC8" w:rsidRDefault="00CB40D5" w:rsidP="00CB40D5">
      <w:r w:rsidRPr="00A53DC8">
        <w:t>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CB40D5" w:rsidRPr="00A53DC8" w:rsidRDefault="00CB40D5" w:rsidP="00CB40D5">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reassembled. SMS</w:t>
      </w:r>
      <w:r w:rsidRPr="00A53DC8">
        <w:noBreakHyphen/>
        <w:t xml:space="preserve">COMMANDs identify messages by TP-MR and therefore apply to only one segment of a </w:t>
      </w:r>
      <w:r w:rsidRPr="00A53DC8">
        <w:lastRenderedPageBreak/>
        <w:t>concatenated message. It is up to the originating SME to issue SMS-COMMANDs for all the required segments of a concatenated message.</w:t>
      </w:r>
    </w:p>
    <w:p w:rsidR="00CB40D5" w:rsidRPr="00A53DC8" w:rsidRDefault="00CB40D5" w:rsidP="00CB40D5">
      <w:pPr>
        <w:keepNext/>
        <w:keepLines/>
      </w:pPr>
      <w:r w:rsidRPr="00A53DC8">
        <w:t>The Information</w:t>
      </w:r>
      <w:r w:rsidRPr="00A53DC8">
        <w:noBreakHyphen/>
        <w:t>Element</w:t>
      </w:r>
      <w:r w:rsidRPr="00A53DC8">
        <w:noBreakHyphen/>
        <w:t>Data octets shall be coded as follows.</w:t>
      </w:r>
    </w:p>
    <w:p w:rsidR="00CB40D5" w:rsidRPr="00A53DC8" w:rsidRDefault="00CB40D5" w:rsidP="00CB40D5">
      <w:pPr>
        <w:pStyle w:val="B2"/>
        <w:keepNext/>
        <w:keepLines/>
      </w:pPr>
      <w:r w:rsidRPr="00A53DC8">
        <w:t>Octet 1</w:t>
      </w:r>
      <w:r w:rsidRPr="00A53DC8">
        <w:tab/>
        <w:t>Concatenated short message reference number.</w:t>
      </w:r>
    </w:p>
    <w:p w:rsidR="00CB40D5" w:rsidRPr="00A53DC8" w:rsidRDefault="00CB40D5" w:rsidP="00CB40D5">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CB40D5" w:rsidRPr="00A53DC8" w:rsidRDefault="00CB40D5" w:rsidP="00CB40D5">
      <w:pPr>
        <w:pStyle w:val="B2"/>
      </w:pPr>
      <w:r w:rsidRPr="00A53DC8">
        <w:t>Octet 2</w:t>
      </w:r>
      <w:r w:rsidRPr="00A53DC8">
        <w:tab/>
        <w:t>Maximum number of short messages in the concatenated short message.</w:t>
      </w:r>
    </w:p>
    <w:p w:rsidR="00CB40D5" w:rsidRPr="00A53DC8" w:rsidRDefault="00CB40D5" w:rsidP="00CB40D5">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CB40D5" w:rsidRPr="00A53DC8" w:rsidRDefault="00CB40D5" w:rsidP="00CB40D5">
      <w:pPr>
        <w:pStyle w:val="B2"/>
        <w:keepNext/>
      </w:pPr>
      <w:r w:rsidRPr="00A53DC8">
        <w:t>Octet 3</w:t>
      </w:r>
      <w:r w:rsidRPr="00A53DC8">
        <w:tab/>
        <w:t>Sequence number of the current short message.</w:t>
      </w:r>
    </w:p>
    <w:p w:rsidR="00CB40D5" w:rsidRPr="00A53DC8" w:rsidRDefault="00CB40D5" w:rsidP="00CB40D5">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CB40D5" w:rsidRPr="00A53DC8" w:rsidRDefault="00CB40D5" w:rsidP="00CB40D5">
      <w:r w:rsidRPr="00A53DC8">
        <w:t>The IEI and associated IEI length and IEI data shall be present in every segment of the concatenated SM.</w:t>
      </w:r>
    </w:p>
    <w:p w:rsidR="00CB40D5" w:rsidRPr="00A53DC8" w:rsidRDefault="00CB40D5" w:rsidP="00CB40D5">
      <w:r w:rsidRPr="00A53DC8">
        <w:t>[TS 24.341, clause 5.3.2.3]</w:t>
      </w:r>
    </w:p>
    <w:p w:rsidR="00CB40D5" w:rsidRPr="00A53DC8" w:rsidRDefault="00CB40D5" w:rsidP="00CB40D5">
      <w:r w:rsidRPr="00A53DC8">
        <w:t>When a SIP MESSAGE request including a short message in the "vnd.3gpp.sms" payload is delivered, the SM-over-IP receiver shall:</w:t>
      </w:r>
    </w:p>
    <w:p w:rsidR="00CB40D5" w:rsidRPr="00A53DC8" w:rsidRDefault="00CB40D5" w:rsidP="00CB40D5">
      <w:pPr>
        <w:pStyle w:val="B10"/>
      </w:pPr>
      <w:r w:rsidRPr="00A53DC8">
        <w:t>-</w:t>
      </w:r>
      <w:r w:rsidRPr="00A53DC8">
        <w:tab/>
        <w:t>generate a SIP response according to RFC 3428;</w:t>
      </w:r>
    </w:p>
    <w:p w:rsidR="00CB40D5" w:rsidRPr="00A53DC8" w:rsidRDefault="00CB40D5" w:rsidP="00CB40D5">
      <w:pPr>
        <w:pStyle w:val="B10"/>
      </w:pPr>
      <w:r w:rsidRPr="00A53DC8">
        <w:t>-</w:t>
      </w:r>
      <w:r w:rsidRPr="00A53DC8">
        <w:tab/>
        <w:t>extract the payload encoded according to 3GPP TS 24.011 for RP-DATA; and</w:t>
      </w:r>
    </w:p>
    <w:p w:rsidR="00CB40D5" w:rsidRPr="00A53DC8" w:rsidRDefault="00CB40D5" w:rsidP="00CB40D5">
      <w:pPr>
        <w:pStyle w:val="B10"/>
      </w:pPr>
      <w:r w:rsidRPr="00A53DC8">
        <w:t>-</w:t>
      </w:r>
      <w:r w:rsidRPr="00A53DC8">
        <w:tab/>
        <w:t>create a delivery report as described in subclause 5.3.2.4. The content of the report is defined in 3GPP TS 24.011.</w:t>
      </w:r>
    </w:p>
    <w:p w:rsidR="00CB40D5" w:rsidRPr="00A53DC8" w:rsidRDefault="00CB40D5" w:rsidP="00CB40D5">
      <w:r w:rsidRPr="00A53DC8">
        <w:t>[TS 24.341, clause 5.3.2.4]</w:t>
      </w:r>
    </w:p>
    <w:p w:rsidR="00CB40D5" w:rsidRPr="00A53DC8" w:rsidRDefault="00CB40D5" w:rsidP="00CB40D5">
      <w:r w:rsidRPr="00A53DC8">
        <w:t>When an SM-over-IP receiver wants to send an SM delivery report over IP, the SM-over-IP receiver shall send a SIP MESSAGE request with the following information:</w:t>
      </w:r>
    </w:p>
    <w:p w:rsidR="00CB40D5" w:rsidRPr="00A53DC8" w:rsidRDefault="00CB40D5" w:rsidP="00CB40D5">
      <w:pPr>
        <w:pStyle w:val="B10"/>
      </w:pPr>
      <w:r w:rsidRPr="00A53DC8">
        <w:t>a)</w:t>
      </w:r>
      <w:r w:rsidRPr="00A53DC8">
        <w:tab/>
        <w:t>the Request-URI, which shall contain the IP-SM-GW;</w:t>
      </w:r>
    </w:p>
    <w:p w:rsidR="00CB40D5" w:rsidRPr="00A53DC8" w:rsidRDefault="00CB40D5" w:rsidP="00CB40D5">
      <w:pPr>
        <w:pStyle w:val="NO"/>
      </w:pPr>
      <w:r w:rsidRPr="00A53DC8">
        <w:t>NOTE 1:</w:t>
      </w:r>
      <w:r w:rsidRPr="00A53DC8">
        <w:tab/>
        <w:t>The address of the IP-SM-GW is received in the P-Asserted-Identity header in the SIP MESSAGE request including the delivered short message.</w:t>
      </w:r>
    </w:p>
    <w:p w:rsidR="00CB40D5" w:rsidRPr="00A53DC8" w:rsidRDefault="00CB40D5" w:rsidP="00CB40D5">
      <w:pPr>
        <w:pStyle w:val="B10"/>
      </w:pPr>
      <w:r w:rsidRPr="00A53DC8">
        <w:t>b)</w:t>
      </w:r>
      <w:r w:rsidRPr="00A53DC8">
        <w:tab/>
        <w:t>the From header, which shall contain a public user identity of the SM-over-IP receiver.</w:t>
      </w:r>
    </w:p>
    <w:p w:rsidR="00CB40D5" w:rsidRPr="00A53DC8" w:rsidRDefault="00CB40D5" w:rsidP="00CB40D5">
      <w:pPr>
        <w:pStyle w:val="B10"/>
      </w:pPr>
      <w:r w:rsidRPr="00A53DC8">
        <w:t>c)</w:t>
      </w:r>
      <w:r w:rsidRPr="00A53DC8">
        <w:tab/>
        <w:t>the To header, which shall contain the IP-SM-GW;</w:t>
      </w:r>
    </w:p>
    <w:p w:rsidR="00CB40D5" w:rsidRPr="00A53DC8" w:rsidRDefault="00CB40D5" w:rsidP="00CB40D5">
      <w:pPr>
        <w:pStyle w:val="B10"/>
      </w:pPr>
      <w:r w:rsidRPr="00A53DC8">
        <w:t>b)</w:t>
      </w:r>
      <w:r w:rsidRPr="00A53DC8">
        <w:tab/>
        <w:t>the Content-Type header shall contain "application/vnd.3gpp.sms"; and</w:t>
      </w:r>
    </w:p>
    <w:p w:rsidR="00CB40D5" w:rsidRPr="00A53DC8" w:rsidRDefault="00CB40D5" w:rsidP="00CB40D5">
      <w:pPr>
        <w:pStyle w:val="B10"/>
      </w:pPr>
      <w:r w:rsidRPr="00A53DC8">
        <w:t>c)</w:t>
      </w:r>
      <w:r w:rsidRPr="00A53DC8">
        <w:tab/>
        <w:t>the body of the request shall contain the RP-ACK or RP-ERROR message for the SM delivery report, as defined in 3GPP TS 24.011 [8].</w:t>
      </w:r>
    </w:p>
    <w:p w:rsidR="00CB40D5" w:rsidRPr="00A53DC8" w:rsidRDefault="00CB40D5" w:rsidP="00CB40D5">
      <w:pPr>
        <w:pStyle w:val="NO"/>
      </w:pPr>
      <w:r w:rsidRPr="00A53DC8">
        <w:t>NOTE 2:</w:t>
      </w:r>
      <w:r w:rsidRPr="00A53DC8">
        <w:tab/>
        <w:t>The SM-over-IP sender will use content transfer encoding of type "binary" for the encoding of the SM in the body of the SIP MESSAGE request.</w:t>
      </w:r>
    </w:p>
    <w:p w:rsidR="00CB40D5" w:rsidRPr="00A53DC8" w:rsidRDefault="00CB40D5" w:rsidP="0031641D">
      <w:pPr>
        <w:pStyle w:val="Heading3"/>
        <w:rPr>
          <w:rFonts w:eastAsia="MS Gothic"/>
        </w:rPr>
      </w:pPr>
      <w:bookmarkStart w:id="752" w:name="_Toc51948490"/>
      <w:bookmarkStart w:id="753" w:name="_Toc52162564"/>
      <w:bookmarkStart w:id="754" w:name="_Toc60916203"/>
      <w:r w:rsidRPr="00A53DC8">
        <w:rPr>
          <w:rFonts w:eastAsia="MS Gothic"/>
        </w:rPr>
        <w:lastRenderedPageBreak/>
        <w:t>9.3.3</w:t>
      </w:r>
      <w:r w:rsidRPr="00A53DC8">
        <w:rPr>
          <w:rFonts w:eastAsia="MS Gothic"/>
        </w:rPr>
        <w:tab/>
        <w:t>Test description</w:t>
      </w:r>
      <w:bookmarkEnd w:id="752"/>
      <w:bookmarkEnd w:id="753"/>
      <w:bookmarkEnd w:id="754"/>
    </w:p>
    <w:p w:rsidR="00CB40D5" w:rsidRPr="00A53DC8" w:rsidRDefault="00CB40D5" w:rsidP="0031641D">
      <w:pPr>
        <w:pStyle w:val="Heading4"/>
        <w:rPr>
          <w:rFonts w:eastAsia="SimSun"/>
        </w:rPr>
      </w:pPr>
      <w:bookmarkStart w:id="755" w:name="_Toc51948491"/>
      <w:bookmarkStart w:id="756" w:name="_Toc52162565"/>
      <w:bookmarkStart w:id="757" w:name="_Toc60916204"/>
      <w:r w:rsidRPr="00A53DC8">
        <w:t>9.3.3.1</w:t>
      </w:r>
      <w:r w:rsidRPr="00A53DC8">
        <w:tab/>
        <w:t>Pre-test conditions</w:t>
      </w:r>
      <w:bookmarkEnd w:id="755"/>
      <w:bookmarkEnd w:id="756"/>
      <w:bookmarkEnd w:id="757"/>
    </w:p>
    <w:p w:rsidR="00CB40D5" w:rsidRPr="00A53DC8" w:rsidRDefault="00CB40D5" w:rsidP="00CB40D5">
      <w:pPr>
        <w:pStyle w:val="H6"/>
        <w:rPr>
          <w:rFonts w:cs="Arial"/>
        </w:rPr>
      </w:pPr>
      <w:r w:rsidRPr="00A53DC8">
        <w:rPr>
          <w:rFonts w:cs="Arial"/>
        </w:rPr>
        <w:t>System Simulator:</w:t>
      </w:r>
    </w:p>
    <w:p w:rsidR="00CB40D5" w:rsidRPr="00A53DC8" w:rsidRDefault="00CB40D5" w:rsidP="00CB40D5">
      <w:pPr>
        <w:pStyle w:val="B10"/>
      </w:pPr>
      <w:r w:rsidRPr="00A53DC8">
        <w:t>-</w:t>
      </w:r>
      <w:r w:rsidRPr="00A53DC8">
        <w:tab/>
        <w:t>1 NR Cell connected to 5GC, default parameters.</w:t>
      </w:r>
    </w:p>
    <w:p w:rsidR="00CB40D5" w:rsidRPr="00A53DC8" w:rsidRDefault="00CB40D5" w:rsidP="00CB40D5">
      <w:pPr>
        <w:pStyle w:val="H6"/>
      </w:pPr>
      <w:r w:rsidRPr="00A53DC8">
        <w:t>UE:</w:t>
      </w:r>
    </w:p>
    <w:p w:rsidR="00CB40D5" w:rsidRPr="00A53DC8" w:rsidRDefault="00CB40D5" w:rsidP="00CB40D5">
      <w:pPr>
        <w:pStyle w:val="B10"/>
      </w:pPr>
      <w:r w:rsidRPr="00A53DC8">
        <w:t>-</w:t>
      </w:r>
      <w:r w:rsidRPr="00A53DC8">
        <w:tab/>
        <w:t>UE contains either ISIM and USIM applications or only USIM application on UICC.</w:t>
      </w:r>
    </w:p>
    <w:p w:rsidR="00CB40D5" w:rsidRPr="00A53DC8" w:rsidRDefault="00CB40D5" w:rsidP="00CB40D5">
      <w:pPr>
        <w:pStyle w:val="B10"/>
      </w:pPr>
      <w:r w:rsidRPr="00A53DC8">
        <w:t>-</w:t>
      </w:r>
      <w:r w:rsidRPr="00A53DC8">
        <w:tab/>
        <w:t>UE is configured to register for IMS after switch on.</w:t>
      </w:r>
    </w:p>
    <w:p w:rsidR="00CB40D5" w:rsidRPr="00A53DC8" w:rsidRDefault="00CB40D5" w:rsidP="00CB40D5">
      <w:pPr>
        <w:pStyle w:val="B10"/>
        <w:rPr>
          <w:snapToGrid w:val="0"/>
        </w:rPr>
      </w:pPr>
      <w:r w:rsidRPr="00A53DC8">
        <w:t>-</w:t>
      </w:r>
      <w:r w:rsidRPr="00A53DC8">
        <w:tab/>
        <w:t>SMS over IP is enabled.</w:t>
      </w:r>
    </w:p>
    <w:p w:rsidR="00CB40D5" w:rsidRPr="00A53DC8" w:rsidRDefault="00CB40D5" w:rsidP="00CB40D5">
      <w:pPr>
        <w:pStyle w:val="H6"/>
        <w:rPr>
          <w:rFonts w:cs="Arial"/>
        </w:rPr>
      </w:pPr>
      <w:r w:rsidRPr="00A53DC8">
        <w:rPr>
          <w:rFonts w:cs="Arial"/>
        </w:rPr>
        <w:t>Preamble:</w:t>
      </w:r>
    </w:p>
    <w:p w:rsidR="00CB40D5" w:rsidRPr="00A53DC8" w:rsidRDefault="00CB40D5" w:rsidP="00CB40D5">
      <w:pPr>
        <w:pStyle w:val="B10"/>
      </w:pPr>
      <w:r w:rsidRPr="00A53DC8">
        <w:t>-</w:t>
      </w:r>
      <w:r w:rsidRPr="00A53DC8">
        <w:tab/>
      </w:r>
      <w:r w:rsidRPr="00A53DC8">
        <w:rPr>
          <w:lang w:eastAsia="zh-CN"/>
        </w:rPr>
        <w:t>The UE is in test state 1N-A (TS 38.508-1 [21]) and registered to IMS.</w:t>
      </w:r>
    </w:p>
    <w:p w:rsidR="00CB40D5" w:rsidRPr="00A53DC8" w:rsidRDefault="00CB40D5" w:rsidP="0031641D">
      <w:pPr>
        <w:pStyle w:val="Heading4"/>
        <w:rPr>
          <w:lang w:eastAsia="zh-CN"/>
        </w:rPr>
      </w:pPr>
      <w:bookmarkStart w:id="758" w:name="_Toc51948492"/>
      <w:bookmarkStart w:id="759" w:name="_Toc52162566"/>
      <w:bookmarkStart w:id="760" w:name="_Toc60916205"/>
      <w:r w:rsidRPr="00A53DC8">
        <w:rPr>
          <w:lang w:eastAsia="zh-CN"/>
        </w:rPr>
        <w:lastRenderedPageBreak/>
        <w:t>9.3.3.2</w:t>
      </w:r>
      <w:r w:rsidRPr="00A53DC8">
        <w:rPr>
          <w:lang w:eastAsia="zh-CN"/>
        </w:rPr>
        <w:tab/>
        <w:t>Test procedure sequence</w:t>
      </w:r>
      <w:bookmarkEnd w:id="758"/>
      <w:bookmarkEnd w:id="759"/>
      <w:bookmarkEnd w:id="760"/>
    </w:p>
    <w:p w:rsidR="00CB40D5" w:rsidRPr="00A53DC8" w:rsidRDefault="00CB40D5" w:rsidP="00CB40D5">
      <w:pPr>
        <w:pStyle w:val="TH"/>
        <w:rPr>
          <w:lang w:eastAsia="x-none"/>
        </w:rPr>
      </w:pPr>
      <w:r w:rsidRPr="00A53DC8">
        <w:rPr>
          <w:lang w:eastAsia="x-none"/>
        </w:rPr>
        <w:t>Table 9.3.3.2-1: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CB40D5" w:rsidRPr="00A53DC8" w:rsidTr="00D06369">
        <w:tc>
          <w:tcPr>
            <w:tcW w:w="675" w:type="dxa"/>
            <w:tcBorders>
              <w:top w:val="single" w:sz="4" w:space="0" w:color="auto"/>
              <w:left w:val="single" w:sz="4" w:space="0" w:color="auto"/>
              <w:bottom w:val="nil"/>
              <w:right w:val="single" w:sz="4" w:space="0" w:color="auto"/>
            </w:tcBorders>
            <w:hideMark/>
          </w:tcPr>
          <w:p w:rsidR="00CB40D5" w:rsidRPr="00A53DC8" w:rsidRDefault="00CB40D5" w:rsidP="00D06369">
            <w:pPr>
              <w:pStyle w:val="TAH"/>
              <w:ind w:left="400" w:hanging="400"/>
            </w:pPr>
            <w:r w:rsidRPr="00A53DC8">
              <w:t>St</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ind w:left="400" w:hanging="400"/>
            </w:pPr>
            <w:r w:rsidRPr="00A53DC8">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ind w:left="400" w:hanging="400"/>
            </w:pPr>
            <w:r w:rsidRPr="00A53DC8">
              <w:t>Message Sequence</w:t>
            </w:r>
          </w:p>
        </w:tc>
        <w:tc>
          <w:tcPr>
            <w:tcW w:w="567" w:type="dxa"/>
            <w:tcBorders>
              <w:top w:val="single" w:sz="4" w:space="0" w:color="auto"/>
              <w:left w:val="single" w:sz="4" w:space="0" w:color="auto"/>
              <w:bottom w:val="nil"/>
              <w:right w:val="single" w:sz="4" w:space="0" w:color="auto"/>
            </w:tcBorders>
            <w:hideMark/>
          </w:tcPr>
          <w:p w:rsidR="00CB40D5" w:rsidRPr="00A53DC8" w:rsidRDefault="00CB40D5" w:rsidP="00D06369">
            <w:pPr>
              <w:pStyle w:val="TAH"/>
            </w:pPr>
            <w:r w:rsidRPr="00A53DC8">
              <w:t>TP</w:t>
            </w:r>
          </w:p>
        </w:tc>
        <w:tc>
          <w:tcPr>
            <w:tcW w:w="850" w:type="dxa"/>
            <w:tcBorders>
              <w:top w:val="single" w:sz="4" w:space="0" w:color="auto"/>
              <w:left w:val="single" w:sz="4" w:space="0" w:color="auto"/>
              <w:bottom w:val="nil"/>
              <w:right w:val="single" w:sz="4" w:space="0" w:color="auto"/>
            </w:tcBorders>
            <w:hideMark/>
          </w:tcPr>
          <w:p w:rsidR="00CB40D5" w:rsidRPr="00A53DC8" w:rsidRDefault="00CB40D5" w:rsidP="00D06369">
            <w:pPr>
              <w:pStyle w:val="TAH"/>
            </w:pPr>
            <w:r w:rsidRPr="00A53DC8">
              <w:t>Verdict</w:t>
            </w:r>
          </w:p>
        </w:tc>
      </w:tr>
      <w:tr w:rsidR="00CB40D5" w:rsidRPr="00A53DC8" w:rsidTr="00D06369">
        <w:tc>
          <w:tcPr>
            <w:tcW w:w="675" w:type="dxa"/>
            <w:tcBorders>
              <w:top w:val="nil"/>
              <w:left w:val="single" w:sz="4" w:space="0" w:color="auto"/>
              <w:bottom w:val="single" w:sz="4" w:space="0" w:color="auto"/>
              <w:right w:val="single" w:sz="4" w:space="0" w:color="auto"/>
            </w:tcBorders>
          </w:tcPr>
          <w:p w:rsidR="00CB40D5" w:rsidRPr="00A53DC8" w:rsidRDefault="00CB40D5" w:rsidP="00D06369">
            <w:pPr>
              <w:pStyle w:val="TAH"/>
            </w:pPr>
          </w:p>
        </w:tc>
        <w:tc>
          <w:tcPr>
            <w:tcW w:w="382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pPr>
          </w:p>
        </w:tc>
        <w:tc>
          <w:tcPr>
            <w:tcW w:w="708"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pPr>
            <w:r w:rsidRPr="00A53DC8">
              <w:t>U - S</w:t>
            </w:r>
          </w:p>
        </w:tc>
        <w:tc>
          <w:tcPr>
            <w:tcW w:w="2976"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H"/>
            </w:pPr>
            <w:r w:rsidRPr="00A53DC8">
              <w:t>Message</w:t>
            </w:r>
          </w:p>
        </w:tc>
        <w:tc>
          <w:tcPr>
            <w:tcW w:w="567" w:type="dxa"/>
            <w:tcBorders>
              <w:top w:val="nil"/>
              <w:left w:val="single" w:sz="4" w:space="0" w:color="auto"/>
              <w:bottom w:val="single" w:sz="4" w:space="0" w:color="auto"/>
              <w:right w:val="single" w:sz="4" w:space="0" w:color="auto"/>
            </w:tcBorders>
          </w:tcPr>
          <w:p w:rsidR="00CB40D5" w:rsidRPr="00A53DC8" w:rsidRDefault="00CB40D5" w:rsidP="00D06369">
            <w:pPr>
              <w:pStyle w:val="TAH"/>
            </w:pPr>
          </w:p>
        </w:tc>
        <w:tc>
          <w:tcPr>
            <w:tcW w:w="850" w:type="dxa"/>
            <w:tcBorders>
              <w:top w:val="nil"/>
              <w:left w:val="single" w:sz="4" w:space="0" w:color="auto"/>
              <w:bottom w:val="single" w:sz="4" w:space="0" w:color="auto"/>
              <w:right w:val="single" w:sz="4" w:space="0" w:color="auto"/>
            </w:tcBorders>
          </w:tcPr>
          <w:p w:rsidR="00CB40D5" w:rsidRPr="00A53DC8" w:rsidRDefault="00CB40D5" w:rsidP="00D06369">
            <w:pPr>
              <w:pStyle w:val="TAH"/>
            </w:pPr>
          </w:p>
        </w:tc>
      </w:tr>
      <w:tr w:rsidR="00CB40D5" w:rsidRPr="00A53DC8" w:rsidTr="00D06369">
        <w:tc>
          <w:tcPr>
            <w:tcW w:w="675" w:type="dxa"/>
            <w:tcBorders>
              <w:top w:val="nil"/>
              <w:left w:val="single" w:sz="4" w:space="0" w:color="auto"/>
              <w:bottom w:val="single" w:sz="4" w:space="0" w:color="auto"/>
              <w:right w:val="single" w:sz="4" w:space="0" w:color="auto"/>
            </w:tcBorders>
          </w:tcPr>
          <w:p w:rsidR="00CB40D5" w:rsidRPr="00A53DC8" w:rsidRDefault="00CB40D5" w:rsidP="00D06369">
            <w:pPr>
              <w:pStyle w:val="TAH"/>
              <w:rPr>
                <w:b w:val="0"/>
                <w:snapToGrid w:val="0"/>
              </w:rPr>
            </w:pPr>
            <w:r w:rsidRPr="00A53DC8">
              <w:rPr>
                <w:b w:val="0"/>
                <w:snapToGrid w:val="0"/>
              </w:rPr>
              <w:t>1</w:t>
            </w:r>
          </w:p>
        </w:tc>
        <w:tc>
          <w:tcPr>
            <w:tcW w:w="382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jc w:val="left"/>
              <w:rPr>
                <w:b w:val="0"/>
                <w:snapToGrid w:val="0"/>
              </w:rPr>
            </w:pPr>
            <w:r w:rsidRPr="00A53DC8">
              <w:rPr>
                <w:b w:val="0"/>
                <w:snapToGrid w:val="0"/>
              </w:rPr>
              <w:t>UE is made to send a Concatenated SMS over IP (The length of SMS text is determined so that the amount of segments of the concatenated SMS is three).</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pPr>
            <w:r w:rsidRPr="00A53DC8">
              <w: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H"/>
            </w:pPr>
            <w:r w:rsidRPr="00A53DC8">
              <w:t>-</w:t>
            </w:r>
          </w:p>
        </w:tc>
        <w:tc>
          <w:tcPr>
            <w:tcW w:w="567" w:type="dxa"/>
            <w:tcBorders>
              <w:top w:val="nil"/>
              <w:left w:val="single" w:sz="4" w:space="0" w:color="auto"/>
              <w:bottom w:val="single" w:sz="4" w:space="0" w:color="auto"/>
              <w:right w:val="single" w:sz="4" w:space="0" w:color="auto"/>
            </w:tcBorders>
          </w:tcPr>
          <w:p w:rsidR="00CB40D5" w:rsidRPr="00A53DC8" w:rsidRDefault="00CB40D5" w:rsidP="00D06369">
            <w:pPr>
              <w:pStyle w:val="TAH"/>
            </w:pPr>
            <w:r w:rsidRPr="00A53DC8">
              <w:t>-</w:t>
            </w:r>
          </w:p>
        </w:tc>
        <w:tc>
          <w:tcPr>
            <w:tcW w:w="850" w:type="dxa"/>
            <w:tcBorders>
              <w:top w:val="nil"/>
              <w:left w:val="single" w:sz="4" w:space="0" w:color="auto"/>
              <w:bottom w:val="single" w:sz="4" w:space="0" w:color="auto"/>
              <w:right w:val="single" w:sz="4" w:space="0" w:color="auto"/>
            </w:tcBorders>
          </w:tcPr>
          <w:p w:rsidR="00CB40D5" w:rsidRPr="00A53DC8" w:rsidRDefault="00CB40D5" w:rsidP="00D06369">
            <w:pPr>
              <w:pStyle w:val="TAH"/>
            </w:pPr>
            <w:r w:rsidRPr="00A53DC8">
              <w:t>-</w:t>
            </w:r>
          </w:p>
        </w:tc>
      </w:tr>
      <w:tr w:rsidR="00A8083B" w:rsidRPr="00A53DC8" w:rsidTr="00273214">
        <w:tc>
          <w:tcPr>
            <w:tcW w:w="675"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rPr>
                <w:lang w:eastAsia="zh-CN"/>
              </w:rPr>
            </w:pPr>
            <w:r w:rsidRPr="00A53DC8">
              <w:rPr>
                <w:lang w:eastAsia="zh-CN"/>
              </w:rPr>
              <w:t>1A-1F</w:t>
            </w:r>
          </w:p>
        </w:tc>
        <w:tc>
          <w:tcPr>
            <w:tcW w:w="3827"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L"/>
              <w:rPr>
                <w:snapToGrid w:val="0"/>
              </w:rPr>
            </w:pPr>
            <w:r w:rsidRPr="00A53DC8">
              <w:t>Steps 2-7 of generic procedure specified in Table 4.9.19.2.2-1 of TS 38.508-1 [21] are performed.</w:t>
            </w:r>
          </w:p>
        </w:tc>
        <w:tc>
          <w:tcPr>
            <w:tcW w:w="708"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pPr>
            <w:r w:rsidRPr="00A53DC8">
              <w:t>-</w:t>
            </w:r>
          </w:p>
        </w:tc>
        <w:tc>
          <w:tcPr>
            <w:tcW w:w="2976"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rPr>
                <w:lang w:eastAsia="zh-CN"/>
              </w:rPr>
            </w:pPr>
            <w:r w:rsidRPr="00A53DC8">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rPr>
                <w:lang w:eastAsia="zh-CN"/>
              </w:rPr>
            </w:pPr>
            <w:r w:rsidRPr="00A53DC8">
              <w:rPr>
                <w:lang w:eastAsia="zh-CN"/>
              </w:rPr>
              <w:t>-</w:t>
            </w:r>
          </w:p>
        </w:tc>
        <w:tc>
          <w:tcPr>
            <w:tcW w:w="850" w:type="dxa"/>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C"/>
            </w:pPr>
            <w:r w:rsidRPr="00A53DC8">
              <w:rPr>
                <w:lang w:eastAsia="zh-CN"/>
              </w:rPr>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pPr>
            <w:r w:rsidRPr="00A53DC8">
              <w:rPr>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rPr>
            </w:pPr>
            <w:r w:rsidRPr="00A53DC8">
              <w:rPr>
                <w:snapToGrid w:val="0"/>
              </w:rPr>
              <w:t>Check: Does the UE send a SIP MESSAGE request including a vnd.3gpp.sms payload that contains the first segment of the concatenated SMS?</w:t>
            </w:r>
          </w:p>
        </w:tc>
        <w:tc>
          <w:tcPr>
            <w:tcW w:w="708"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pPr>
            <w:r w:rsidRPr="00A53DC8">
              <w:t>--&gt;</w:t>
            </w:r>
          </w:p>
        </w:tc>
        <w:tc>
          <w:tcPr>
            <w:tcW w:w="2976"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zh-CN"/>
              </w:rPr>
            </w:pPr>
            <w:r w:rsidRPr="00A53DC8">
              <w:rPr>
                <w:lang w:eastAsia="zh-CN"/>
              </w:rPr>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1</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en-US"/>
              </w:rPr>
            </w:pPr>
            <w:r w:rsidRPr="00A53DC8">
              <w:rPr>
                <w:lang w:eastAsia="en-US"/>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t>3</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rPr>
                <w:lang w:eastAsia="zh-CN"/>
              </w:rPr>
              <w:t>202 Accepted</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t>4</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zh-CN"/>
              </w:rPr>
            </w:pPr>
            <w:r w:rsidRPr="00A53DC8">
              <w:rPr>
                <w:lang w:eastAsia="zh-CN"/>
              </w:rPr>
              <w:t xml:space="preserve">SS sends a SIP MESSAGE request including a vnd.3gpp.sms payload that contains the short message submission report indicating a positive acknowledgement of the first segment of the concatenated SMS sent by the UE at Step </w:t>
            </w:r>
            <w:r w:rsidR="00A8083B" w:rsidRPr="00A53DC8">
              <w:rPr>
                <w:lang w:eastAsia="zh-CN"/>
              </w:rPr>
              <w:t>2</w:t>
            </w:r>
            <w:r w:rsidRPr="00A53DC8">
              <w:rPr>
                <w:lang w:eastAsia="zh-CN"/>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rFonts w:eastAsia="MS Mincho"/>
                <w:lang w:eastAsia="en-US"/>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rFonts w:eastAsia="SimSun"/>
              </w:rPr>
            </w:pPr>
            <w:r w:rsidRPr="00A53DC8" w:rsidDel="002628EA">
              <w:rPr>
                <w:rFonts w:eastAsia="MS Gothic"/>
                <w:lang w:eastAsia="en-US"/>
              </w:rPr>
              <w:t xml:space="preserve">SIP </w:t>
            </w:r>
            <w:r w:rsidRPr="00A53DC8">
              <w:rPr>
                <w:rFonts w:eastAsia="MS Gothic"/>
                <w:lang w:eastAsia="en-US"/>
              </w:rPr>
              <w:t xml:space="preserve">MESSAGE </w:t>
            </w:r>
            <w:r w:rsidRPr="00A53DC8"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t>5</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A8083B" w:rsidP="00D06369">
            <w:pPr>
              <w:pStyle w:val="TAL"/>
            </w:pPr>
            <w:r w:rsidRPr="00A53DC8">
              <w:rPr>
                <w:rFonts w:eastAsia="MS Gothic"/>
              </w:rPr>
              <w:t xml:space="preserve">Check: Does the </w:t>
            </w:r>
            <w:r w:rsidR="00CB40D5" w:rsidRPr="00A53DC8">
              <w:rPr>
                <w:rFonts w:eastAsia="MS Gothic"/>
                <w:lang w:eastAsia="en-US"/>
              </w:rPr>
              <w:t>UE respond with 200 OK</w:t>
            </w:r>
            <w:r w:rsidRPr="00A53DC8">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rFonts w:eastAsia="SimSun"/>
                <w:lang w:eastAsia="zh-CN"/>
              </w:rPr>
            </w:pPr>
            <w:r w:rsidRPr="00A53DC8">
              <w:rPr>
                <w:rFonts w:eastAsia="MS Gothic"/>
                <w:lang w:eastAsia="en-US"/>
              </w:rPr>
              <w:t>200 OK</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en-US"/>
              </w:rPr>
            </w:pPr>
            <w:r w:rsidRPr="00A53DC8">
              <w:rPr>
                <w:lang w:eastAsia="zh-CN"/>
              </w:rPr>
              <w:t>6</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rPr>
            </w:pPr>
            <w:r w:rsidRPr="00A53DC8">
              <w:rPr>
                <w:snapToGrid w:val="0"/>
              </w:rPr>
              <w:t xml:space="preserve">Check: Does the </w:t>
            </w:r>
            <w:r w:rsidRPr="00A53DC8">
              <w:rPr>
                <w:rFonts w:eastAsia="MS Gothic"/>
                <w:lang w:eastAsia="en-US"/>
              </w:rPr>
              <w:t xml:space="preserve">UE send a </w:t>
            </w:r>
            <w:r w:rsidRPr="00A53DC8" w:rsidDel="002628EA">
              <w:rPr>
                <w:rFonts w:eastAsia="MS Gothic"/>
                <w:lang w:eastAsia="en-US"/>
              </w:rPr>
              <w:t>SIP MESSAGE request including a vnd.3</w:t>
            </w:r>
            <w:r w:rsidRPr="00A53DC8">
              <w:rPr>
                <w:rFonts w:eastAsia="MS Gothic"/>
                <w:lang w:eastAsia="en-US"/>
              </w:rPr>
              <w:t>gpp.sms payload that contains the second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rFonts w:eastAsia="MS Mincho"/>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rFonts w:eastAsia="SimSun"/>
                <w:lang w:eastAsia="zh-CN"/>
              </w:rPr>
            </w:pPr>
            <w:r w:rsidRPr="00A53DC8" w:rsidDel="002628EA">
              <w:rPr>
                <w:rFonts w:eastAsia="MS Gothic"/>
                <w:lang w:eastAsia="en-US"/>
              </w:rPr>
              <w:t xml:space="preserve">SIP </w:t>
            </w:r>
            <w:r w:rsidRPr="00A53DC8">
              <w:rPr>
                <w:rFonts w:eastAsia="MS Gothic"/>
                <w:lang w:eastAsia="en-US"/>
              </w:rPr>
              <w:t xml:space="preserve">MESSAGE </w:t>
            </w:r>
            <w:r w:rsidRPr="00A53DC8" w:rsidDel="002628EA">
              <w:rPr>
                <w:rFonts w:eastAsia="MS Gothic"/>
                <w:lang w:eastAsia="en-US"/>
              </w:rPr>
              <w:t>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2</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7</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rFonts w:eastAsia="MS Gothic"/>
                <w:lang w:eastAsia="en-US"/>
              </w:rPr>
              <w:t>SS responds with 202 Accepted.</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8</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rFonts w:eastAsia="MS Gothic"/>
                <w:lang w:eastAsia="en-US"/>
              </w:rPr>
              <w:t xml:space="preserve">SS sends a </w:t>
            </w:r>
            <w:r w:rsidRPr="00A53DC8" w:rsidDel="002628EA">
              <w:rPr>
                <w:rFonts w:eastAsia="MS Gothic"/>
                <w:lang w:eastAsia="en-US"/>
              </w:rPr>
              <w:t xml:space="preserve">SIP MESSAGE request including a vnd.3gpp.sms payload that contains the </w:t>
            </w:r>
            <w:r w:rsidRPr="00A53DC8">
              <w:rPr>
                <w:rFonts w:eastAsia="MS Gothic"/>
                <w:lang w:eastAsia="en-US"/>
              </w:rPr>
              <w:t xml:space="preserve">short message submission report indicating a positive acknowledgement of the second segment of the concatenated SMS sent by the UE at Step </w:t>
            </w:r>
            <w:r w:rsidR="00A8083B" w:rsidRPr="00A53DC8">
              <w:rPr>
                <w:rFonts w:eastAsia="MS Gothic"/>
              </w:rPr>
              <w:t>6</w:t>
            </w:r>
            <w:r w:rsidRPr="00A53DC8">
              <w:rPr>
                <w:rFonts w:eastAsia="MS Gothic"/>
                <w:lang w:eastAsia="en-US"/>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9</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A8083B" w:rsidP="00D06369">
            <w:pPr>
              <w:pStyle w:val="TAL"/>
              <w:rPr>
                <w:lang w:eastAsia="zh-CN"/>
              </w:rPr>
            </w:pPr>
            <w:r w:rsidRPr="00A53DC8">
              <w:rPr>
                <w:rFonts w:eastAsia="MS Gothic"/>
              </w:rPr>
              <w:t xml:space="preserve">Check: Does the </w:t>
            </w:r>
            <w:r w:rsidR="00CB40D5" w:rsidRPr="00A53DC8">
              <w:rPr>
                <w:rFonts w:eastAsia="MS Gothic"/>
                <w:lang w:eastAsia="en-US"/>
              </w:rPr>
              <w:t>UE respond with 200 OK</w:t>
            </w:r>
            <w:r w:rsidRPr="00A53DC8">
              <w:rPr>
                <w:rFonts w:eastAsia="MS Gothic"/>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en-US"/>
              </w:rPr>
            </w:pPr>
            <w:r w:rsidRPr="00A53DC8">
              <w:rPr>
                <w:lang w:eastAsia="zh-CN"/>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10</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en-US"/>
              </w:rPr>
            </w:pPr>
            <w:r w:rsidRPr="00A53DC8">
              <w:rPr>
                <w:snapToGrid w:val="0"/>
              </w:rPr>
              <w:t xml:space="preserve">Check: Does the </w:t>
            </w:r>
            <w:r w:rsidRPr="00A53DC8">
              <w:rPr>
                <w:rFonts w:eastAsia="MS Gothic"/>
                <w:lang w:eastAsia="en-US"/>
              </w:rPr>
              <w:t xml:space="preserve">UE send a </w:t>
            </w:r>
            <w:r w:rsidRPr="00A53DC8" w:rsidDel="002628EA">
              <w:rPr>
                <w:rFonts w:eastAsia="MS Gothic"/>
                <w:lang w:eastAsia="en-US"/>
              </w:rPr>
              <w:t>SIP MESSAGE request including a vnd.3</w:t>
            </w:r>
            <w:r w:rsidRPr="00A53DC8">
              <w:rPr>
                <w:rFonts w:eastAsia="MS Gothic"/>
                <w:lang w:eastAsia="en-US"/>
              </w:rPr>
              <w:t>gpp.sms payload that contains the final segment of the concatenated SMS</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3</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en-US"/>
              </w:rPr>
            </w:pPr>
            <w:r w:rsidRPr="00A53DC8">
              <w:rPr>
                <w:lang w:eastAsia="en-US"/>
              </w:rPr>
              <w:t>P</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11</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snapToGrid w:val="0"/>
                <w:lang w:eastAsia="zh-CN"/>
              </w:rPr>
            </w:pPr>
            <w:r w:rsidRPr="00A53DC8">
              <w:rPr>
                <w:snapToGrid w:val="0"/>
                <w:lang w:eastAsia="zh-CN"/>
              </w:rPr>
              <w:t>SS responds with 202 Accepted.</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202 Accepted</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C"/>
              <w:rPr>
                <w:lang w:eastAsia="zh-CN"/>
              </w:rPr>
            </w:pPr>
            <w:r w:rsidRPr="00A53DC8">
              <w:rPr>
                <w:lang w:eastAsia="zh-CN"/>
              </w:rPr>
              <w:t>12</w:t>
            </w:r>
          </w:p>
        </w:tc>
        <w:tc>
          <w:tcPr>
            <w:tcW w:w="3827"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rPr>
                <w:lang w:eastAsia="zh-CN"/>
              </w:rPr>
            </w:pPr>
            <w:r w:rsidRPr="00A53DC8">
              <w:rPr>
                <w:lang w:eastAsia="zh-CN"/>
              </w:rPr>
              <w:t xml:space="preserve">SS sends a SIP MESSAGE request including a vnd.3gpp.sms payload that contains the short message submission report indicating a positive acknowledgement of the final segment of the concatenated SMS sent by the UE at Step </w:t>
            </w:r>
            <w:r w:rsidR="00A8083B" w:rsidRPr="00A53DC8">
              <w:rPr>
                <w:lang w:eastAsia="zh-CN"/>
              </w:rPr>
              <w:t>10</w:t>
            </w:r>
            <w:r w:rsidRPr="00A53DC8">
              <w:rPr>
                <w:lang w:eastAsia="zh-CN"/>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&lt;--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SIP MESSAGE request</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w:t>
            </w:r>
          </w:p>
        </w:tc>
      </w:tr>
      <w:tr w:rsidR="00CB40D5" w:rsidRPr="00A53DC8" w:rsidTr="00D06369">
        <w:tc>
          <w:tcPr>
            <w:tcW w:w="675"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13</w:t>
            </w:r>
          </w:p>
        </w:tc>
        <w:tc>
          <w:tcPr>
            <w:tcW w:w="382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rPr>
                <w:snapToGrid w:val="0"/>
              </w:rPr>
              <w:t xml:space="preserve">Check: Does the </w:t>
            </w:r>
            <w:r w:rsidRPr="00A53DC8">
              <w:rPr>
                <w:rFonts w:eastAsia="MS Gothic"/>
                <w:lang w:eastAsia="en-US"/>
              </w:rPr>
              <w:t>UE respond with 200 OK</w:t>
            </w:r>
            <w:r w:rsidRPr="00A53DC8">
              <w:rPr>
                <w:snapToGrid w:val="0"/>
              </w:rPr>
              <w:t>?</w:t>
            </w:r>
          </w:p>
        </w:tc>
        <w:tc>
          <w:tcPr>
            <w:tcW w:w="708"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t>--&gt;</w:t>
            </w:r>
          </w:p>
        </w:tc>
        <w:tc>
          <w:tcPr>
            <w:tcW w:w="2976"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L"/>
              <w:rPr>
                <w:lang w:eastAsia="zh-CN"/>
              </w:rPr>
            </w:pPr>
            <w:r w:rsidRPr="00A53DC8">
              <w:t>200 OK</w:t>
            </w:r>
          </w:p>
        </w:tc>
        <w:tc>
          <w:tcPr>
            <w:tcW w:w="567"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4</w:t>
            </w:r>
          </w:p>
        </w:tc>
        <w:tc>
          <w:tcPr>
            <w:tcW w:w="850" w:type="dxa"/>
            <w:tcBorders>
              <w:top w:val="single" w:sz="4" w:space="0" w:color="auto"/>
              <w:left w:val="single" w:sz="4" w:space="0" w:color="auto"/>
              <w:bottom w:val="single" w:sz="4" w:space="0" w:color="auto"/>
              <w:right w:val="single" w:sz="4" w:space="0" w:color="auto"/>
            </w:tcBorders>
          </w:tcPr>
          <w:p w:rsidR="00CB40D5" w:rsidRPr="00A53DC8" w:rsidRDefault="00CB40D5" w:rsidP="00D06369">
            <w:pPr>
              <w:pStyle w:val="TAC"/>
              <w:rPr>
                <w:lang w:eastAsia="zh-CN"/>
              </w:rPr>
            </w:pPr>
            <w:r w:rsidRPr="00A53DC8">
              <w:rPr>
                <w:lang w:eastAsia="zh-CN"/>
              </w:rPr>
              <w:t>P</w:t>
            </w:r>
          </w:p>
        </w:tc>
      </w:tr>
    </w:tbl>
    <w:p w:rsidR="00CB40D5" w:rsidRPr="00A53DC8" w:rsidRDefault="00CB40D5" w:rsidP="00CB40D5"/>
    <w:p w:rsidR="00CB40D5" w:rsidRPr="00A53DC8" w:rsidRDefault="00CB40D5" w:rsidP="0031641D">
      <w:pPr>
        <w:pStyle w:val="Heading4"/>
        <w:rPr>
          <w:snapToGrid w:val="0"/>
        </w:rPr>
      </w:pPr>
      <w:bookmarkStart w:id="761" w:name="_Toc51948493"/>
      <w:bookmarkStart w:id="762" w:name="_Toc52162567"/>
      <w:bookmarkStart w:id="763" w:name="_Toc60916206"/>
      <w:r w:rsidRPr="00A53DC8">
        <w:rPr>
          <w:snapToGrid w:val="0"/>
        </w:rPr>
        <w:lastRenderedPageBreak/>
        <w:t>9.3.3.3</w:t>
      </w:r>
      <w:r w:rsidRPr="00A53DC8">
        <w:rPr>
          <w:snapToGrid w:val="0"/>
        </w:rPr>
        <w:tab/>
        <w:t>Specific message contents</w:t>
      </w:r>
      <w:bookmarkEnd w:id="761"/>
      <w:bookmarkEnd w:id="762"/>
      <w:bookmarkEnd w:id="763"/>
    </w:p>
    <w:p w:rsidR="00CB40D5" w:rsidRPr="00A53DC8" w:rsidRDefault="00CB40D5" w:rsidP="00CB40D5">
      <w:pPr>
        <w:pStyle w:val="TH"/>
      </w:pPr>
      <w:r w:rsidRPr="00A53DC8">
        <w:t xml:space="preserve">Table 9.3.3.3-1: MESSAGE for MO SMS (step </w:t>
      </w:r>
      <w:r w:rsidR="00A8083B" w:rsidRPr="00A53DC8">
        <w:t>2</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A.7.3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 TP-UDHI=’1’B (The beginning of the TP UD field contains a Header in addition to the short message.)</w:t>
            </w:r>
          </w:p>
          <w:p w:rsidR="00CB40D5" w:rsidRPr="00A53DC8" w:rsidRDefault="00CB40D5" w:rsidP="00D06369">
            <w:pPr>
              <w:pStyle w:val="TAL"/>
            </w:pPr>
            <w:r w:rsidRPr="00A53DC8">
              <w:t xml:space="preserve">- TP-MR=any allowed value </w:t>
            </w:r>
          </w:p>
          <w:p w:rsidR="00CB40D5" w:rsidRPr="00A53DC8" w:rsidRDefault="00CB40D5" w:rsidP="00D06369">
            <w:pPr>
              <w:pStyle w:val="TAL"/>
            </w:pPr>
            <w:r w:rsidRPr="00A53DC8">
              <w:t>- TP-UD</w:t>
            </w:r>
          </w:p>
          <w:p w:rsidR="00CB40D5" w:rsidRPr="00A53DC8" w:rsidRDefault="00CB40D5" w:rsidP="00D06369">
            <w:pPr>
              <w:pStyle w:val="TAL"/>
            </w:pPr>
            <w:r w:rsidRPr="00A53DC8">
              <w:t xml:space="preserve">    - Length of User Data Header (UDHL)=5</w:t>
            </w:r>
          </w:p>
          <w:p w:rsidR="00CB40D5" w:rsidRPr="00A53DC8" w:rsidRDefault="00CB40D5" w:rsidP="00D06369">
            <w:pPr>
              <w:pStyle w:val="TAL"/>
            </w:pPr>
            <w:r w:rsidRPr="00A53DC8">
              <w:t xml:space="preserve">    - Information Element Identifier (IEI)=0x00 (Concatenated short messages, 8-bit reference number)</w:t>
            </w:r>
          </w:p>
          <w:p w:rsidR="00CB40D5" w:rsidRPr="00A53DC8" w:rsidRDefault="00CB40D5" w:rsidP="00D06369">
            <w:pPr>
              <w:pStyle w:val="TAL"/>
            </w:pPr>
            <w:r w:rsidRPr="00A53DC8">
              <w:t xml:space="preserve">    - Length of Information Element (IEIDL)=3 </w:t>
            </w:r>
          </w:p>
          <w:p w:rsidR="00CB40D5" w:rsidRPr="00A53DC8" w:rsidRDefault="00CB40D5" w:rsidP="00D06369">
            <w:pPr>
              <w:pStyle w:val="TAL"/>
            </w:pPr>
            <w:r w:rsidRPr="00A53DC8">
              <w:t xml:space="preserve">    - Concatenated short message reference number=any allowed value </w:t>
            </w:r>
          </w:p>
          <w:p w:rsidR="00CB40D5" w:rsidRPr="00A53DC8" w:rsidRDefault="00CB40D5" w:rsidP="00D06369">
            <w:pPr>
              <w:pStyle w:val="TAL"/>
            </w:pPr>
            <w:r w:rsidRPr="00A53DC8">
              <w:t xml:space="preserve">    - Maximum number of short messages in the concatenated short message=3</w:t>
            </w:r>
          </w:p>
          <w:p w:rsidR="00CB40D5" w:rsidRPr="00A53DC8" w:rsidRDefault="00CB40D5" w:rsidP="00D06369">
            <w:pPr>
              <w:pStyle w:val="TAL"/>
            </w:pPr>
            <w:r w:rsidRPr="00A53DC8">
              <w:t xml:space="preserve">    - Sequence number of the current short message=1</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TS 24.011 [25]</w:t>
            </w:r>
          </w:p>
          <w:p w:rsidR="00CB40D5" w:rsidRPr="00A53DC8" w:rsidRDefault="00CB40D5" w:rsidP="00D06369">
            <w:pPr>
              <w:pStyle w:val="TAL"/>
            </w:pPr>
            <w:r w:rsidRPr="00A53DC8">
              <w:t>TS 23.040 [24]</w:t>
            </w:r>
          </w:p>
        </w:tc>
      </w:tr>
    </w:tbl>
    <w:p w:rsidR="00CB40D5" w:rsidRPr="00A53DC8" w:rsidRDefault="00CB40D5" w:rsidP="00CB40D5"/>
    <w:p w:rsidR="00CB40D5" w:rsidRPr="00A53DC8" w:rsidRDefault="00CB40D5" w:rsidP="00CB40D5">
      <w:pPr>
        <w:pStyle w:val="TH"/>
      </w:pPr>
      <w:r w:rsidRPr="00A53DC8">
        <w:t xml:space="preserve">Table 9.3.3.3-2: 202 ACCEPTED (step </w:t>
      </w:r>
      <w:r w:rsidR="00A8083B" w:rsidRPr="00A53DC8">
        <w:t>3</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A.3.3</w:t>
            </w:r>
          </w:p>
        </w:tc>
      </w:tr>
    </w:tbl>
    <w:p w:rsidR="00CB40D5" w:rsidRPr="00A53DC8" w:rsidRDefault="00CB40D5" w:rsidP="0031641D"/>
    <w:p w:rsidR="00CB40D5" w:rsidRPr="00A53DC8" w:rsidRDefault="00CB40D5" w:rsidP="00CB40D5">
      <w:pPr>
        <w:pStyle w:val="TH"/>
        <w:rPr>
          <w:lang w:eastAsia="en-US"/>
        </w:rPr>
      </w:pPr>
      <w:r w:rsidRPr="00A53DC8">
        <w:t xml:space="preserve">Table 9.3.3.3-3: Short message submission report for MO SMS (step </w:t>
      </w:r>
      <w:r w:rsidR="00A8083B" w:rsidRPr="00A53DC8">
        <w:t>4</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A53DC8" w:rsidTr="00D06369">
        <w:tc>
          <w:tcPr>
            <w:tcW w:w="9630"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A.7.4 </w:t>
            </w:r>
          </w:p>
        </w:tc>
      </w:tr>
    </w:tbl>
    <w:p w:rsidR="00CB40D5" w:rsidRPr="00A53DC8" w:rsidRDefault="00CB40D5" w:rsidP="0031641D"/>
    <w:p w:rsidR="00CB40D5" w:rsidRPr="00A53DC8" w:rsidRDefault="00CB40D5" w:rsidP="00CB40D5">
      <w:pPr>
        <w:pStyle w:val="TH"/>
      </w:pPr>
      <w:r w:rsidRPr="00A53DC8">
        <w:t xml:space="preserve">Table 9.3.3.3-4: 200 OK for other requests than REGISTER or SUBSCRIBE (step </w:t>
      </w:r>
      <w:r w:rsidR="00A8083B" w:rsidRPr="00A53DC8">
        <w:t>5</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A.3.1, Condition A5, A22</w:t>
            </w:r>
          </w:p>
        </w:tc>
      </w:tr>
    </w:tbl>
    <w:p w:rsidR="00CB40D5" w:rsidRPr="00A53DC8" w:rsidRDefault="00CB40D5" w:rsidP="00CB40D5"/>
    <w:p w:rsidR="00CB40D5" w:rsidRPr="00A53DC8" w:rsidRDefault="00CB40D5" w:rsidP="00CB40D5">
      <w:pPr>
        <w:pStyle w:val="TH"/>
      </w:pPr>
      <w:r w:rsidRPr="00A53DC8">
        <w:t xml:space="preserve">Table 9.3.3.3-5: </w:t>
      </w:r>
      <w:r w:rsidRPr="00A53DC8">
        <w:rPr>
          <w:snapToGrid w:val="0"/>
        </w:rPr>
        <w:t>MESSAGE for MO SMS</w:t>
      </w:r>
      <w:r w:rsidRPr="00A53DC8">
        <w:t xml:space="preserve"> (step </w:t>
      </w:r>
      <w:r w:rsidR="00A8083B" w:rsidRPr="00A53DC8">
        <w:t>6</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A.7.3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 TP-UDHI=’1’B (The beginning of the TP UD field contains a Header in addition to the short message.)</w:t>
            </w:r>
          </w:p>
          <w:p w:rsidR="00CB40D5" w:rsidRPr="00A53DC8" w:rsidRDefault="00CB40D5" w:rsidP="00D06369">
            <w:pPr>
              <w:pStyle w:val="TAL"/>
            </w:pPr>
            <w:r w:rsidRPr="00A53DC8">
              <w:t>- TP-MR= The value sent in the step1 + 1 (incremented)</w:t>
            </w:r>
          </w:p>
          <w:p w:rsidR="00CB40D5" w:rsidRPr="00A53DC8" w:rsidRDefault="00CB40D5" w:rsidP="00D06369">
            <w:pPr>
              <w:pStyle w:val="TAL"/>
            </w:pPr>
            <w:r w:rsidRPr="00A53DC8">
              <w:t>- TP-UD</w:t>
            </w:r>
          </w:p>
          <w:p w:rsidR="00CB40D5" w:rsidRPr="00A53DC8" w:rsidRDefault="00CB40D5" w:rsidP="00D06369">
            <w:pPr>
              <w:pStyle w:val="TAL"/>
            </w:pPr>
            <w:r w:rsidRPr="00A53DC8">
              <w:t xml:space="preserve">    - Length of User Data Header (UDHL)=5</w:t>
            </w:r>
          </w:p>
          <w:p w:rsidR="00CB40D5" w:rsidRPr="00A53DC8" w:rsidRDefault="00CB40D5" w:rsidP="00D06369">
            <w:pPr>
              <w:pStyle w:val="TAL"/>
            </w:pPr>
            <w:r w:rsidRPr="00A53DC8">
              <w:t xml:space="preserve">    - Information Element Identifier (IEI)=0x00 (Concatenated short messages, 8-bit reference number)</w:t>
            </w:r>
          </w:p>
          <w:p w:rsidR="00CB40D5" w:rsidRPr="00A53DC8" w:rsidRDefault="00CB40D5" w:rsidP="00D06369">
            <w:pPr>
              <w:pStyle w:val="TAL"/>
            </w:pPr>
            <w:r w:rsidRPr="00A53DC8">
              <w:t xml:space="preserve">    - Length of Information Element (IEIDL)=3 </w:t>
            </w:r>
          </w:p>
          <w:p w:rsidR="00CB40D5" w:rsidRPr="00A53DC8" w:rsidRDefault="00CB40D5" w:rsidP="00D06369">
            <w:pPr>
              <w:pStyle w:val="TAL"/>
            </w:pPr>
            <w:r w:rsidRPr="00A53DC8">
              <w:t xml:space="preserve">    - Concatenated short message reference number= The same value sent in the step1  </w:t>
            </w:r>
          </w:p>
          <w:p w:rsidR="00CB40D5" w:rsidRPr="00A53DC8" w:rsidRDefault="00CB40D5" w:rsidP="00D06369">
            <w:pPr>
              <w:pStyle w:val="TAL"/>
            </w:pPr>
            <w:r w:rsidRPr="00A53DC8">
              <w:t xml:space="preserve">    - Maximum number of short messages in the concatenated short message=3</w:t>
            </w:r>
          </w:p>
          <w:p w:rsidR="00CB40D5" w:rsidRPr="00A53DC8" w:rsidRDefault="00CB40D5" w:rsidP="00D06369">
            <w:pPr>
              <w:pStyle w:val="TAL"/>
            </w:pPr>
            <w:r w:rsidRPr="00A53DC8">
              <w:t xml:space="preserve">    - Sequence number of the current short message=2</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TS 24.011 [25]</w:t>
            </w:r>
          </w:p>
          <w:p w:rsidR="00CB40D5" w:rsidRPr="00A53DC8" w:rsidRDefault="00CB40D5" w:rsidP="00D06369">
            <w:pPr>
              <w:pStyle w:val="TAL"/>
            </w:pPr>
            <w:r w:rsidRPr="00A53DC8">
              <w:t>TS 23.040 [24]</w:t>
            </w:r>
          </w:p>
        </w:tc>
      </w:tr>
    </w:tbl>
    <w:p w:rsidR="00CB40D5" w:rsidRPr="00A53DC8" w:rsidRDefault="00CB40D5" w:rsidP="0031641D"/>
    <w:p w:rsidR="00CB40D5" w:rsidRPr="00A53DC8" w:rsidRDefault="00CB40D5" w:rsidP="00CB40D5">
      <w:pPr>
        <w:pStyle w:val="TH"/>
      </w:pPr>
      <w:r w:rsidRPr="00A53DC8">
        <w:t xml:space="preserve">Table 9.3.3.3-6: 202 ACCEPTED (step </w:t>
      </w:r>
      <w:r w:rsidR="00A8083B" w:rsidRPr="00A53DC8">
        <w:t>7</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A.3.3</w:t>
            </w:r>
          </w:p>
        </w:tc>
      </w:tr>
    </w:tbl>
    <w:p w:rsidR="00CB40D5" w:rsidRPr="00A53DC8" w:rsidRDefault="00CB40D5" w:rsidP="0031641D"/>
    <w:p w:rsidR="00CB40D5" w:rsidRPr="00A53DC8" w:rsidRDefault="00CB40D5" w:rsidP="00CB40D5">
      <w:pPr>
        <w:pStyle w:val="TH"/>
        <w:rPr>
          <w:lang w:eastAsia="en-US"/>
        </w:rPr>
      </w:pPr>
      <w:r w:rsidRPr="00A53DC8">
        <w:t xml:space="preserve">Table 9.3.3.3-7: Short message submission report for MO SMS (step </w:t>
      </w:r>
      <w:r w:rsidR="00A8083B" w:rsidRPr="00A53DC8">
        <w:t>8</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A53DC8" w:rsidTr="00D06369">
        <w:tc>
          <w:tcPr>
            <w:tcW w:w="9630"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A.7.4 </w:t>
            </w:r>
          </w:p>
        </w:tc>
      </w:tr>
    </w:tbl>
    <w:p w:rsidR="00CB40D5" w:rsidRPr="00A53DC8" w:rsidRDefault="00CB40D5" w:rsidP="0031641D"/>
    <w:p w:rsidR="00CB40D5" w:rsidRPr="00A53DC8" w:rsidRDefault="00CB40D5" w:rsidP="00CB40D5">
      <w:pPr>
        <w:pStyle w:val="TH"/>
      </w:pPr>
      <w:r w:rsidRPr="00A53DC8">
        <w:lastRenderedPageBreak/>
        <w:t xml:space="preserve">Table 9.3.3.3-8: 200 OK for other requests than REGISTER or SUBSCRIBE (step </w:t>
      </w:r>
      <w:r w:rsidR="00A8083B" w:rsidRPr="00A53DC8">
        <w:t>9</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A.3.1, Condition A5, A22</w:t>
            </w:r>
          </w:p>
        </w:tc>
      </w:tr>
    </w:tbl>
    <w:p w:rsidR="00CB40D5" w:rsidRPr="00A53DC8" w:rsidRDefault="00CB40D5" w:rsidP="00CB40D5">
      <w:pPr>
        <w:rPr>
          <w:rFonts w:eastAsia="MS Gothic"/>
        </w:rPr>
      </w:pPr>
    </w:p>
    <w:p w:rsidR="00CB40D5" w:rsidRPr="00A53DC8" w:rsidRDefault="00CB40D5" w:rsidP="00CB40D5">
      <w:pPr>
        <w:pStyle w:val="TH"/>
      </w:pPr>
      <w:r w:rsidRPr="00A53DC8">
        <w:t xml:space="preserve">Table 9.3.3.3-9: </w:t>
      </w:r>
      <w:r w:rsidRPr="00A53DC8">
        <w:rPr>
          <w:snapToGrid w:val="0"/>
        </w:rPr>
        <w:t>MESSAGE for MO SMS</w:t>
      </w:r>
      <w:r w:rsidRPr="00A53DC8">
        <w:t xml:space="preserve"> (step </w:t>
      </w:r>
      <w:r w:rsidR="00A8083B" w:rsidRPr="00A53DC8">
        <w:t>10</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47"/>
        <w:gridCol w:w="878"/>
        <w:gridCol w:w="4795"/>
        <w:gridCol w:w="749"/>
        <w:gridCol w:w="1461"/>
      </w:tblGrid>
      <w:tr w:rsidR="00CB40D5" w:rsidRPr="00A53DC8" w:rsidTr="00D06369">
        <w:tc>
          <w:tcPr>
            <w:tcW w:w="9630" w:type="dxa"/>
            <w:gridSpan w:val="5"/>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A.7.3 </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jc w:val="left"/>
            </w:pPr>
            <w:r w:rsidRPr="00A53DC8">
              <w:t>Header/param</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Rel</w:t>
            </w: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H"/>
            </w:pPr>
            <w:r w:rsidRPr="00A53DC8">
              <w:t>Reference</w:t>
            </w:r>
          </w:p>
        </w:tc>
      </w:tr>
      <w:tr w:rsidR="00CB40D5" w:rsidRPr="00A53DC8" w:rsidTr="00D06369">
        <w:trPr>
          <w:cantSplit/>
          <w:tblHeader/>
        </w:trPr>
        <w:tc>
          <w:tcPr>
            <w:tcW w:w="17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4795"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 TP-UDHI=’1’B (The beginning of the TP UD field contains a Header in addition to the short message.)</w:t>
            </w:r>
          </w:p>
          <w:p w:rsidR="00CB40D5" w:rsidRPr="00A53DC8" w:rsidRDefault="00CB40D5" w:rsidP="00D06369">
            <w:pPr>
              <w:pStyle w:val="TAL"/>
            </w:pPr>
            <w:r w:rsidRPr="00A53DC8">
              <w:t xml:space="preserve">- TP-MR= The value sent in the step5 + 1 (incremented) </w:t>
            </w:r>
          </w:p>
          <w:p w:rsidR="00CB40D5" w:rsidRPr="00A53DC8" w:rsidRDefault="00CB40D5" w:rsidP="00D06369">
            <w:pPr>
              <w:pStyle w:val="TAL"/>
            </w:pPr>
            <w:r w:rsidRPr="00A53DC8">
              <w:t>- TP-UD</w:t>
            </w:r>
          </w:p>
          <w:p w:rsidR="00CB40D5" w:rsidRPr="00A53DC8" w:rsidRDefault="00CB40D5" w:rsidP="00D06369">
            <w:pPr>
              <w:pStyle w:val="TAL"/>
            </w:pPr>
            <w:r w:rsidRPr="00A53DC8">
              <w:t xml:space="preserve">    - Length of User Data Header (UDHL)=5</w:t>
            </w:r>
          </w:p>
          <w:p w:rsidR="00CB40D5" w:rsidRPr="00A53DC8" w:rsidRDefault="00CB40D5" w:rsidP="00D06369">
            <w:pPr>
              <w:pStyle w:val="TAL"/>
            </w:pPr>
            <w:r w:rsidRPr="00A53DC8">
              <w:t xml:space="preserve">    - Information Element Identifier (IEI)=0x00 (Concatenated short messages, 8-bit reference number)</w:t>
            </w:r>
          </w:p>
          <w:p w:rsidR="00CB40D5" w:rsidRPr="00A53DC8" w:rsidRDefault="00CB40D5" w:rsidP="00D06369">
            <w:pPr>
              <w:pStyle w:val="TAL"/>
            </w:pPr>
            <w:r w:rsidRPr="00A53DC8">
              <w:t xml:space="preserve">    - Length of Information Element (IEIDL)=3 </w:t>
            </w:r>
          </w:p>
          <w:p w:rsidR="00CB40D5" w:rsidRPr="00A53DC8" w:rsidRDefault="00CB40D5" w:rsidP="00D06369">
            <w:pPr>
              <w:pStyle w:val="TAL"/>
            </w:pPr>
            <w:r w:rsidRPr="00A53DC8">
              <w:t xml:space="preserve">    - Concatenated short message reference number= The same value sent in the step5  </w:t>
            </w:r>
          </w:p>
          <w:p w:rsidR="00CB40D5" w:rsidRPr="00A53DC8" w:rsidRDefault="00CB40D5" w:rsidP="00D06369">
            <w:pPr>
              <w:pStyle w:val="TAL"/>
            </w:pPr>
            <w:r w:rsidRPr="00A53DC8">
              <w:t xml:space="preserve">    - Maximum number of short messages in the concatenated short message=3</w:t>
            </w:r>
          </w:p>
          <w:p w:rsidR="00CB40D5" w:rsidRPr="00A53DC8" w:rsidRDefault="00CB40D5" w:rsidP="00D06369">
            <w:pPr>
              <w:pStyle w:val="TAL"/>
            </w:pPr>
            <w:r w:rsidRPr="00A53DC8">
              <w:t xml:space="preserve">    - Sequence number of the current short message=3    </w:t>
            </w:r>
          </w:p>
        </w:tc>
        <w:tc>
          <w:tcPr>
            <w:tcW w:w="74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rsidR="00CB40D5" w:rsidRPr="00A53DC8" w:rsidRDefault="00CB40D5" w:rsidP="00D06369">
            <w:pPr>
              <w:pStyle w:val="TAL"/>
            </w:pPr>
          </w:p>
        </w:tc>
        <w:tc>
          <w:tcPr>
            <w:tcW w:w="146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CB40D5" w:rsidRPr="00A53DC8" w:rsidRDefault="00CB40D5" w:rsidP="00D06369">
            <w:pPr>
              <w:pStyle w:val="TAL"/>
            </w:pPr>
            <w:r w:rsidRPr="00A53DC8">
              <w:t>TS 24.011 [25]</w:t>
            </w:r>
          </w:p>
          <w:p w:rsidR="00CB40D5" w:rsidRPr="00A53DC8" w:rsidRDefault="00CB40D5" w:rsidP="00D06369">
            <w:pPr>
              <w:pStyle w:val="TAL"/>
            </w:pPr>
            <w:r w:rsidRPr="00A53DC8">
              <w:t>TS 23.040 [24]</w:t>
            </w:r>
          </w:p>
        </w:tc>
      </w:tr>
    </w:tbl>
    <w:p w:rsidR="00CB40D5" w:rsidRPr="00A53DC8" w:rsidRDefault="00CB40D5" w:rsidP="00CB40D5">
      <w:pPr>
        <w:rPr>
          <w:rFonts w:eastAsia="MS Gothic"/>
        </w:rPr>
      </w:pPr>
    </w:p>
    <w:p w:rsidR="00CB40D5" w:rsidRPr="00A53DC8" w:rsidRDefault="00CB40D5" w:rsidP="00CB40D5">
      <w:pPr>
        <w:pStyle w:val="TH"/>
      </w:pPr>
      <w:r w:rsidRPr="00A53DC8">
        <w:t xml:space="preserve">Table 9.3.3.3-10: 202 ACCEPTED (step </w:t>
      </w:r>
      <w:r w:rsidR="00A8083B" w:rsidRPr="00A53DC8">
        <w:t>11</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A.3.3</w:t>
            </w:r>
          </w:p>
        </w:tc>
      </w:tr>
    </w:tbl>
    <w:p w:rsidR="00CB40D5" w:rsidRPr="00A53DC8" w:rsidRDefault="00CB40D5" w:rsidP="00CB40D5">
      <w:pPr>
        <w:rPr>
          <w:rFonts w:eastAsia="MS Gothic"/>
        </w:rPr>
      </w:pPr>
    </w:p>
    <w:p w:rsidR="00CB40D5" w:rsidRPr="00A53DC8" w:rsidRDefault="00CB40D5" w:rsidP="00CB40D5">
      <w:pPr>
        <w:pStyle w:val="TH"/>
        <w:rPr>
          <w:lang w:eastAsia="en-US"/>
        </w:rPr>
      </w:pPr>
      <w:r w:rsidRPr="00A53DC8">
        <w:t xml:space="preserve">Table 9.3.3.3-11: Short message submission report for MO SMS (step </w:t>
      </w:r>
      <w:r w:rsidR="00A8083B" w:rsidRPr="00A53DC8">
        <w:t>12</w:t>
      </w:r>
      <w:r w:rsidRPr="00A53DC8">
        <w:t>, table 9.3.3.2-1)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CB40D5" w:rsidRPr="00A53DC8" w:rsidTr="00D06369">
        <w:tc>
          <w:tcPr>
            <w:tcW w:w="9630"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 xml:space="preserve">Derivation Path: TS 34.229-1 [2], Table in annex A.7.4 </w:t>
            </w:r>
          </w:p>
        </w:tc>
      </w:tr>
    </w:tbl>
    <w:p w:rsidR="00CB40D5" w:rsidRPr="00A53DC8" w:rsidRDefault="00CB40D5" w:rsidP="00CB40D5">
      <w:pPr>
        <w:rPr>
          <w:rFonts w:eastAsia="MS Gothic"/>
        </w:rPr>
      </w:pPr>
    </w:p>
    <w:p w:rsidR="00CB40D5" w:rsidRPr="00A53DC8" w:rsidRDefault="00CB40D5" w:rsidP="00CB40D5">
      <w:pPr>
        <w:pStyle w:val="TH"/>
      </w:pPr>
      <w:r w:rsidRPr="00A53DC8">
        <w:t xml:space="preserve">Table 9.3.3.3-12: 200 OK for other requests than REGISTER or SUBSCRIBE (step </w:t>
      </w:r>
      <w:r w:rsidR="00A8083B" w:rsidRPr="00A53DC8">
        <w:t>13</w:t>
      </w:r>
      <w:r w:rsidRPr="00A53DC8">
        <w:t>, table 9.3.3.2-1)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CB40D5" w:rsidRPr="00A53DC8" w:rsidTr="00D06369">
        <w:tc>
          <w:tcPr>
            <w:tcW w:w="9639" w:type="dxa"/>
            <w:tcBorders>
              <w:top w:val="single" w:sz="4" w:space="0" w:color="auto"/>
              <w:left w:val="single" w:sz="4" w:space="0" w:color="auto"/>
              <w:bottom w:val="single" w:sz="4" w:space="0" w:color="auto"/>
              <w:right w:val="single" w:sz="4" w:space="0" w:color="auto"/>
            </w:tcBorders>
            <w:hideMark/>
          </w:tcPr>
          <w:p w:rsidR="00CB40D5" w:rsidRPr="00A53DC8" w:rsidRDefault="00CB40D5" w:rsidP="00D06369">
            <w:pPr>
              <w:pStyle w:val="TAL"/>
            </w:pPr>
            <w:r w:rsidRPr="00A53DC8">
              <w:t>Derivation Path: TS 34.229-1 [2], Table in subclause A.3.1, Condition A5, A22</w:t>
            </w:r>
          </w:p>
        </w:tc>
      </w:tr>
    </w:tbl>
    <w:p w:rsidR="00987512" w:rsidRPr="00A53DC8" w:rsidRDefault="00987512" w:rsidP="00987512">
      <w:pPr>
        <w:rPr>
          <w:lang w:eastAsia="zh-CN"/>
        </w:rPr>
      </w:pPr>
    </w:p>
    <w:p w:rsidR="004D2017" w:rsidRPr="00A53DC8" w:rsidRDefault="004D2017" w:rsidP="004D2017">
      <w:pPr>
        <w:pStyle w:val="Heading2"/>
        <w:rPr>
          <w:rFonts w:eastAsia="MS Gothic"/>
        </w:rPr>
      </w:pPr>
      <w:r w:rsidRPr="00A53DC8">
        <w:rPr>
          <w:rFonts w:eastAsia="MS Gothic"/>
        </w:rPr>
        <w:br w:type="page"/>
      </w:r>
      <w:bookmarkStart w:id="764" w:name="_Toc51948494"/>
      <w:bookmarkStart w:id="765" w:name="_Toc52162568"/>
      <w:bookmarkStart w:id="766" w:name="_Toc60916207"/>
      <w:r w:rsidRPr="00A53DC8">
        <w:rPr>
          <w:rFonts w:eastAsia="MS Gothic"/>
        </w:rPr>
        <w:lastRenderedPageBreak/>
        <w:t>9.4</w:t>
      </w:r>
      <w:r w:rsidRPr="00A53DC8">
        <w:rPr>
          <w:rFonts w:eastAsia="MS Gothic"/>
        </w:rPr>
        <w:tab/>
        <w:t>Mobile Terminating Concatenated SMS / 5GS</w:t>
      </w:r>
      <w:bookmarkEnd w:id="764"/>
      <w:bookmarkEnd w:id="765"/>
      <w:bookmarkEnd w:id="766"/>
    </w:p>
    <w:p w:rsidR="004D2017" w:rsidRPr="00A53DC8" w:rsidRDefault="004D2017" w:rsidP="004D2017">
      <w:pPr>
        <w:pStyle w:val="Heading3"/>
        <w:rPr>
          <w:rFonts w:eastAsia="MS Gothic"/>
        </w:rPr>
      </w:pPr>
      <w:bookmarkStart w:id="767" w:name="_Toc25274847"/>
      <w:bookmarkStart w:id="768" w:name="_Toc51948495"/>
      <w:bookmarkStart w:id="769" w:name="_Toc52162569"/>
      <w:bookmarkStart w:id="770" w:name="_Toc60916208"/>
      <w:r w:rsidRPr="00A53DC8">
        <w:rPr>
          <w:rFonts w:eastAsia="MS Gothic"/>
        </w:rPr>
        <w:t>9.4.1</w:t>
      </w:r>
      <w:r w:rsidRPr="00A53DC8">
        <w:rPr>
          <w:rFonts w:eastAsia="MS Gothic"/>
        </w:rPr>
        <w:tab/>
      </w:r>
      <w:bookmarkEnd w:id="767"/>
      <w:r w:rsidRPr="00A53DC8">
        <w:rPr>
          <w:rFonts w:eastAsia="MS Gothic"/>
        </w:rPr>
        <w:t>Test Purpose (TP)</w:t>
      </w:r>
      <w:bookmarkEnd w:id="768"/>
      <w:bookmarkEnd w:id="769"/>
      <w:bookmarkEnd w:id="770"/>
    </w:p>
    <w:p w:rsidR="004D2017" w:rsidRPr="00A53DC8" w:rsidRDefault="004D2017" w:rsidP="004D2017">
      <w:pPr>
        <w:pStyle w:val="H6"/>
      </w:pPr>
      <w:r w:rsidRPr="00A53DC8">
        <w:t>(1)</w:t>
      </w:r>
    </w:p>
    <w:p w:rsidR="004D2017" w:rsidRPr="00A53DC8" w:rsidRDefault="004D2017" w:rsidP="004D2017">
      <w:pPr>
        <w:pStyle w:val="PL"/>
        <w:rPr>
          <w:noProof w:val="0"/>
        </w:rPr>
      </w:pPr>
      <w:r w:rsidRPr="00A53DC8">
        <w:rPr>
          <w:b/>
          <w:noProof w:val="0"/>
        </w:rPr>
        <w:t>with</w:t>
      </w:r>
      <w:r w:rsidRPr="00A53DC8">
        <w:rPr>
          <w:noProof w:val="0"/>
        </w:rPr>
        <w:t xml:space="preserve"> { UE being registered to IMS }</w:t>
      </w:r>
    </w:p>
    <w:p w:rsidR="004D2017" w:rsidRPr="00A53DC8" w:rsidRDefault="004D2017" w:rsidP="004D2017">
      <w:pPr>
        <w:pStyle w:val="PL"/>
        <w:rPr>
          <w:noProof w:val="0"/>
        </w:rPr>
      </w:pPr>
      <w:r w:rsidRPr="00A53DC8">
        <w:rPr>
          <w:b/>
          <w:noProof w:val="0"/>
        </w:rPr>
        <w:t>ensure that</w:t>
      </w:r>
      <w:r w:rsidRPr="00A53DC8">
        <w:rPr>
          <w:noProof w:val="0"/>
        </w:rPr>
        <w:t xml:space="preserve"> {</w:t>
      </w:r>
    </w:p>
    <w:p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SIP MESSAGE request contain</w:t>
      </w:r>
      <w:r w:rsidR="0031641D" w:rsidRPr="00A53DC8">
        <w:rPr>
          <w:noProof w:val="0"/>
        </w:rPr>
        <w:t>in</w:t>
      </w:r>
      <w:r w:rsidRPr="00A53DC8">
        <w:rPr>
          <w:noProof w:val="0"/>
        </w:rPr>
        <w:t>g a first segment of a concatenated SMS }</w:t>
      </w:r>
    </w:p>
    <w:p w:rsidR="004D2017" w:rsidRPr="00A53DC8" w:rsidRDefault="004D2017" w:rsidP="004D2017">
      <w:pPr>
        <w:pStyle w:val="PL"/>
        <w:rPr>
          <w:noProof w:val="0"/>
        </w:rPr>
      </w:pPr>
      <w:r w:rsidRPr="00A53DC8">
        <w:rPr>
          <w:b/>
          <w:noProof w:val="0"/>
        </w:rPr>
        <w:t>then</w:t>
      </w:r>
      <w:r w:rsidRPr="00A53DC8">
        <w:rPr>
          <w:noProof w:val="0"/>
        </w:rPr>
        <w:t xml:space="preserve"> { UE sends a 200 OK response, followed by a SIP MESSAGE request containing a delivery report for the first segment }</w:t>
      </w:r>
    </w:p>
    <w:p w:rsidR="004D2017" w:rsidRPr="00A53DC8" w:rsidRDefault="0031641D" w:rsidP="004D2017">
      <w:pPr>
        <w:pStyle w:val="PL"/>
        <w:rPr>
          <w:noProof w:val="0"/>
        </w:rPr>
      </w:pPr>
      <w:r w:rsidRPr="00A53DC8">
        <w:rPr>
          <w:noProof w:val="0"/>
        </w:rPr>
        <w:t xml:space="preserve">    </w:t>
      </w:r>
      <w:r w:rsidR="004D2017" w:rsidRPr="00A53DC8">
        <w:rPr>
          <w:noProof w:val="0"/>
        </w:rPr>
        <w:t>}</w:t>
      </w:r>
    </w:p>
    <w:p w:rsidR="0031641D" w:rsidRPr="00A53DC8" w:rsidRDefault="0031641D" w:rsidP="004D2017">
      <w:pPr>
        <w:pStyle w:val="PL"/>
        <w:rPr>
          <w:noProof w:val="0"/>
        </w:rPr>
      </w:pPr>
    </w:p>
    <w:p w:rsidR="004D2017" w:rsidRPr="00A53DC8" w:rsidRDefault="004D2017" w:rsidP="004D2017">
      <w:pPr>
        <w:pStyle w:val="H6"/>
      </w:pPr>
      <w:r w:rsidRPr="00A53DC8">
        <w:t>(2)</w:t>
      </w:r>
    </w:p>
    <w:p w:rsidR="004D2017" w:rsidRPr="00A53DC8" w:rsidRDefault="004D2017" w:rsidP="004D2017">
      <w:pPr>
        <w:pStyle w:val="PL"/>
        <w:rPr>
          <w:noProof w:val="0"/>
        </w:rPr>
      </w:pPr>
      <w:r w:rsidRPr="00A53DC8">
        <w:rPr>
          <w:b/>
          <w:noProof w:val="0"/>
        </w:rPr>
        <w:t>with</w:t>
      </w:r>
      <w:r w:rsidRPr="00A53DC8">
        <w:rPr>
          <w:noProof w:val="0"/>
        </w:rPr>
        <w:t xml:space="preserve"> { UE having sent a SIP MESSAGE request containing a delivery report for the first segment }</w:t>
      </w:r>
    </w:p>
    <w:p w:rsidR="004D2017" w:rsidRPr="00A53DC8" w:rsidRDefault="004D2017" w:rsidP="004D2017">
      <w:pPr>
        <w:pStyle w:val="PL"/>
        <w:rPr>
          <w:noProof w:val="0"/>
        </w:rPr>
      </w:pPr>
      <w:r w:rsidRPr="00A53DC8">
        <w:rPr>
          <w:b/>
          <w:noProof w:val="0"/>
        </w:rPr>
        <w:t>ensure that</w:t>
      </w:r>
      <w:r w:rsidRPr="00A53DC8">
        <w:rPr>
          <w:noProof w:val="0"/>
        </w:rPr>
        <w:t xml:space="preserve"> {</w:t>
      </w:r>
    </w:p>
    <w:p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second segment of a concatenated SMS }</w:t>
      </w:r>
    </w:p>
    <w:p w:rsidR="004D2017" w:rsidRPr="00A53DC8" w:rsidRDefault="004D2017" w:rsidP="004D201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second segment }</w:t>
      </w:r>
    </w:p>
    <w:p w:rsidR="004D2017" w:rsidRPr="00A53DC8" w:rsidRDefault="0031641D" w:rsidP="004D2017">
      <w:pPr>
        <w:pStyle w:val="PL"/>
        <w:rPr>
          <w:noProof w:val="0"/>
        </w:rPr>
      </w:pPr>
      <w:r w:rsidRPr="00A53DC8">
        <w:rPr>
          <w:noProof w:val="0"/>
        </w:rPr>
        <w:t xml:space="preserve">    </w:t>
      </w:r>
      <w:r w:rsidR="004D2017" w:rsidRPr="00A53DC8">
        <w:rPr>
          <w:noProof w:val="0"/>
        </w:rPr>
        <w:t>}</w:t>
      </w:r>
    </w:p>
    <w:p w:rsidR="0031641D" w:rsidRPr="00A53DC8" w:rsidRDefault="0031641D" w:rsidP="004D2017">
      <w:pPr>
        <w:pStyle w:val="PL"/>
        <w:rPr>
          <w:noProof w:val="0"/>
        </w:rPr>
      </w:pPr>
    </w:p>
    <w:p w:rsidR="004D2017" w:rsidRPr="00A53DC8" w:rsidRDefault="004D2017" w:rsidP="004D2017">
      <w:pPr>
        <w:pStyle w:val="H6"/>
      </w:pPr>
      <w:bookmarkStart w:id="771" w:name="_Toc25274848"/>
      <w:r w:rsidRPr="00A53DC8">
        <w:t>(3)</w:t>
      </w:r>
    </w:p>
    <w:p w:rsidR="004D2017" w:rsidRPr="00A53DC8" w:rsidRDefault="004D2017" w:rsidP="004D2017">
      <w:pPr>
        <w:pStyle w:val="PL"/>
        <w:rPr>
          <w:noProof w:val="0"/>
        </w:rPr>
      </w:pPr>
      <w:r w:rsidRPr="00A53DC8">
        <w:rPr>
          <w:b/>
          <w:noProof w:val="0"/>
        </w:rPr>
        <w:t>with</w:t>
      </w:r>
      <w:r w:rsidRPr="00A53DC8">
        <w:rPr>
          <w:noProof w:val="0"/>
        </w:rPr>
        <w:t xml:space="preserve"> { UE having sent a SIP MESSAGE request containing a delivery report for the second segment }</w:t>
      </w:r>
    </w:p>
    <w:p w:rsidR="004D2017" w:rsidRPr="00A53DC8" w:rsidRDefault="004D2017" w:rsidP="004D2017">
      <w:pPr>
        <w:pStyle w:val="PL"/>
        <w:rPr>
          <w:noProof w:val="0"/>
        </w:rPr>
      </w:pPr>
      <w:r w:rsidRPr="00A53DC8">
        <w:rPr>
          <w:b/>
          <w:noProof w:val="0"/>
        </w:rPr>
        <w:t>ensure that</w:t>
      </w:r>
      <w:r w:rsidRPr="00A53DC8">
        <w:rPr>
          <w:noProof w:val="0"/>
        </w:rPr>
        <w:t xml:space="preserve"> {</w:t>
      </w:r>
    </w:p>
    <w:p w:rsidR="004D2017" w:rsidRPr="00A53DC8" w:rsidRDefault="004D2017" w:rsidP="004D2017">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 third segment of a concatenated SMS }</w:t>
      </w:r>
    </w:p>
    <w:p w:rsidR="004D2017" w:rsidRPr="00A53DC8" w:rsidRDefault="004D2017" w:rsidP="004D2017">
      <w:pPr>
        <w:pStyle w:val="PL"/>
        <w:rPr>
          <w:noProof w:val="0"/>
        </w:rPr>
      </w:pPr>
      <w:r w:rsidRPr="00A53DC8">
        <w:rPr>
          <w:noProof w:val="0"/>
        </w:rPr>
        <w:t xml:space="preserve">    </w:t>
      </w:r>
      <w:r w:rsidRPr="00A53DC8">
        <w:rPr>
          <w:b/>
          <w:noProof w:val="0"/>
        </w:rPr>
        <w:t>then</w:t>
      </w:r>
      <w:r w:rsidRPr="00A53DC8">
        <w:rPr>
          <w:noProof w:val="0"/>
        </w:rPr>
        <w:t xml:space="preserve"> { UE sends a 200 OK response, followed by a SIP MESSAGE request containing a delivery report for the third segment }</w:t>
      </w:r>
    </w:p>
    <w:p w:rsidR="004D2017" w:rsidRPr="00A53DC8" w:rsidRDefault="0031641D" w:rsidP="004D2017">
      <w:pPr>
        <w:pStyle w:val="PL"/>
        <w:rPr>
          <w:noProof w:val="0"/>
        </w:rPr>
      </w:pPr>
      <w:r w:rsidRPr="00A53DC8">
        <w:rPr>
          <w:noProof w:val="0"/>
        </w:rPr>
        <w:t xml:space="preserve">    </w:t>
      </w:r>
      <w:r w:rsidR="004D2017" w:rsidRPr="00A53DC8">
        <w:rPr>
          <w:noProof w:val="0"/>
        </w:rPr>
        <w:t>}</w:t>
      </w:r>
    </w:p>
    <w:p w:rsidR="0031641D" w:rsidRPr="00A53DC8" w:rsidRDefault="0031641D" w:rsidP="004D2017">
      <w:pPr>
        <w:pStyle w:val="PL"/>
        <w:rPr>
          <w:noProof w:val="0"/>
        </w:rPr>
      </w:pPr>
    </w:p>
    <w:p w:rsidR="004D2017" w:rsidRPr="00A53DC8" w:rsidRDefault="004D2017" w:rsidP="004D2017">
      <w:pPr>
        <w:pStyle w:val="Heading3"/>
        <w:rPr>
          <w:rFonts w:eastAsia="MS Gothic"/>
        </w:rPr>
      </w:pPr>
      <w:bookmarkStart w:id="772" w:name="_Toc51948496"/>
      <w:bookmarkStart w:id="773" w:name="_Toc52162570"/>
      <w:bookmarkStart w:id="774" w:name="_Toc60916209"/>
      <w:r w:rsidRPr="00A53DC8">
        <w:rPr>
          <w:rFonts w:eastAsia="MS Gothic"/>
        </w:rPr>
        <w:t>9.4.2</w:t>
      </w:r>
      <w:r w:rsidRPr="00A53DC8">
        <w:rPr>
          <w:rFonts w:eastAsia="MS Gothic"/>
        </w:rPr>
        <w:tab/>
        <w:t>Conformance Requirements</w:t>
      </w:r>
      <w:bookmarkEnd w:id="771"/>
      <w:bookmarkEnd w:id="772"/>
      <w:bookmarkEnd w:id="773"/>
      <w:bookmarkEnd w:id="774"/>
    </w:p>
    <w:p w:rsidR="004D2017" w:rsidRPr="00A53DC8" w:rsidRDefault="004D2017" w:rsidP="004D2017">
      <w:pPr>
        <w:rPr>
          <w:lang w:eastAsia="zh-CN"/>
        </w:rPr>
      </w:pPr>
      <w:bookmarkStart w:id="775" w:name="_Toc25274849"/>
      <w:r w:rsidRPr="00A53DC8">
        <w:rPr>
          <w:lang w:eastAsia="zh-CN"/>
        </w:rPr>
        <w:t>[TS 23.040, clause 9.2.3.23]:</w:t>
      </w:r>
    </w:p>
    <w:p w:rsidR="004D2017" w:rsidRPr="00A53DC8" w:rsidRDefault="004D2017" w:rsidP="004D2017">
      <w:pPr>
        <w:pStyle w:val="B10"/>
      </w:pPr>
      <w:r w:rsidRPr="00A53DC8">
        <w:t>The TP</w:t>
      </w:r>
      <w:r w:rsidRPr="00A53DC8">
        <w:noBreakHyphen/>
        <w:t>User</w:t>
      </w:r>
      <w:r w:rsidRPr="00A53DC8">
        <w:noBreakHyphen/>
        <w:t>Data</w:t>
      </w:r>
      <w:r w:rsidRPr="00A53DC8">
        <w:noBreakHyphen/>
        <w:t>Header</w:t>
      </w:r>
      <w:r w:rsidRPr="00A53DC8">
        <w:noBreakHyphen/>
        <w:t>Indicator is a 1 bit field within bit 6 of the first octet of the following six PDUs:</w:t>
      </w:r>
    </w:p>
    <w:p w:rsidR="004D2017" w:rsidRPr="00A53DC8" w:rsidRDefault="004D2017" w:rsidP="004D2017">
      <w:pPr>
        <w:pStyle w:val="B10"/>
      </w:pPr>
      <w:r w:rsidRPr="00A53DC8">
        <w:t>-</w:t>
      </w:r>
      <w:r w:rsidRPr="00A53DC8">
        <w:tab/>
        <w:t>SMS</w:t>
      </w:r>
      <w:r w:rsidRPr="00A53DC8">
        <w:noBreakHyphen/>
        <w:t xml:space="preserve">SUBMIT, </w:t>
      </w:r>
    </w:p>
    <w:p w:rsidR="004D2017" w:rsidRPr="00A53DC8" w:rsidRDefault="004D2017" w:rsidP="004D2017">
      <w:pPr>
        <w:pStyle w:val="B10"/>
      </w:pPr>
      <w:r w:rsidRPr="00A53DC8">
        <w:t>-</w:t>
      </w:r>
      <w:r w:rsidRPr="00A53DC8">
        <w:tab/>
        <w:t>SMS-SUBMIT-REPORT,</w:t>
      </w:r>
    </w:p>
    <w:p w:rsidR="004D2017" w:rsidRPr="00A53DC8" w:rsidRDefault="004D2017" w:rsidP="004D2017">
      <w:pPr>
        <w:pStyle w:val="B10"/>
      </w:pPr>
      <w:r w:rsidRPr="00A53DC8">
        <w:t>-</w:t>
      </w:r>
      <w:r w:rsidRPr="00A53DC8">
        <w:tab/>
        <w:t xml:space="preserve"> SMS</w:t>
      </w:r>
      <w:r w:rsidRPr="00A53DC8">
        <w:noBreakHyphen/>
        <w:t xml:space="preserve">DELIVER, </w:t>
      </w:r>
    </w:p>
    <w:p w:rsidR="004D2017" w:rsidRPr="00A53DC8" w:rsidRDefault="004D2017" w:rsidP="004D2017">
      <w:pPr>
        <w:pStyle w:val="B10"/>
      </w:pPr>
      <w:r w:rsidRPr="00A53DC8">
        <w:t>-</w:t>
      </w:r>
      <w:r w:rsidRPr="00A53DC8">
        <w:tab/>
        <w:t>SMS-DELIVER-REPORT,</w:t>
      </w:r>
    </w:p>
    <w:p w:rsidR="004D2017" w:rsidRPr="00A53DC8" w:rsidRDefault="004D2017" w:rsidP="004D2017">
      <w:pPr>
        <w:pStyle w:val="B10"/>
      </w:pPr>
      <w:r w:rsidRPr="00A53DC8">
        <w:t>-</w:t>
      </w:r>
      <w:r w:rsidRPr="00A53DC8">
        <w:tab/>
        <w:t>SMS-STATUS-REPORT,</w:t>
      </w:r>
    </w:p>
    <w:p w:rsidR="004D2017" w:rsidRPr="00A53DC8" w:rsidRDefault="004D2017" w:rsidP="004D2017">
      <w:pPr>
        <w:pStyle w:val="B10"/>
      </w:pPr>
      <w:r w:rsidRPr="00A53DC8">
        <w:t>-</w:t>
      </w:r>
      <w:r w:rsidRPr="00A53DC8">
        <w:tab/>
        <w:t xml:space="preserve">SMS-COMMAND. </w:t>
      </w:r>
    </w:p>
    <w:p w:rsidR="004D2017" w:rsidRPr="00A53DC8" w:rsidRDefault="004D2017" w:rsidP="004D2017">
      <w:pPr>
        <w:pStyle w:val="B10"/>
      </w:pPr>
      <w:r w:rsidRPr="00A53DC8">
        <w:t>TP-UDHI has the following values.</w:t>
      </w:r>
    </w:p>
    <w:p w:rsidR="004D2017" w:rsidRPr="00A53DC8" w:rsidRDefault="004D2017" w:rsidP="004D2017">
      <w:pPr>
        <w:pStyle w:val="B10"/>
      </w:pPr>
      <w:r w:rsidRPr="00A53DC8">
        <w:t>Bit no. 6</w:t>
      </w:r>
      <w:r w:rsidRPr="00A53DC8">
        <w:tab/>
        <w:t>0</w:t>
      </w:r>
      <w:r w:rsidRPr="00A53DC8">
        <w:tab/>
        <w:t>The TP</w:t>
      </w:r>
      <w:r w:rsidRPr="00A53DC8">
        <w:noBreakHyphen/>
        <w:t>UD field contains only the short message</w:t>
      </w:r>
    </w:p>
    <w:p w:rsidR="004D2017" w:rsidRPr="00A53DC8" w:rsidRDefault="004D2017" w:rsidP="004D2017">
      <w:pPr>
        <w:pStyle w:val="B10"/>
      </w:pPr>
      <w:r w:rsidRPr="00A53DC8">
        <w:tab/>
      </w:r>
      <w:r w:rsidRPr="00A53DC8">
        <w:tab/>
        <w:t>1</w:t>
      </w:r>
      <w:r w:rsidRPr="00A53DC8">
        <w:tab/>
        <w:t>The beginning of the TP</w:t>
      </w:r>
      <w:r w:rsidRPr="00A53DC8">
        <w:noBreakHyphen/>
        <w:t>UD field contains a Header in addition to the short message.</w:t>
      </w:r>
    </w:p>
    <w:p w:rsidR="004D2017" w:rsidRPr="00A53DC8" w:rsidRDefault="004D2017" w:rsidP="004D2017">
      <w:pPr>
        <w:rPr>
          <w:lang w:eastAsia="zh-CN"/>
        </w:rPr>
      </w:pPr>
      <w:r w:rsidRPr="00A53DC8">
        <w:rPr>
          <w:lang w:eastAsia="zh-CN"/>
        </w:rPr>
        <w:t>[TS 23.040, clause 9.2.3.24]:</w:t>
      </w:r>
    </w:p>
    <w:p w:rsidR="004D2017" w:rsidRPr="00A53DC8" w:rsidRDefault="004D2017" w:rsidP="004D2017">
      <w:r w:rsidRPr="00A53DC8">
        <w:t>The length of the TP-User-Data field is defined in the PDU’s of the SM-TL (see clause 9.2.2).</w:t>
      </w:r>
    </w:p>
    <w:p w:rsidR="004D2017" w:rsidRPr="00A53DC8" w:rsidRDefault="004D2017" w:rsidP="004D2017">
      <w:r w:rsidRPr="00A53DC8">
        <w:t>The TP</w:t>
      </w:r>
      <w:r w:rsidRPr="00A53DC8">
        <w:noBreakHyphen/>
        <w:t>User</w:t>
      </w:r>
      <w:r w:rsidRPr="00A53DC8">
        <w:noBreakHyphen/>
        <w:t>Data field may comprise just the short message itself or a Header in addition to the short message depending upon the setting of TP</w:t>
      </w:r>
      <w:r w:rsidRPr="00A53DC8">
        <w:noBreakHyphen/>
        <w:t>UDHI.</w:t>
      </w:r>
    </w:p>
    <w:p w:rsidR="004D2017" w:rsidRPr="00A53DC8" w:rsidRDefault="004D2017" w:rsidP="004D2017">
      <w:r w:rsidRPr="00A53DC8">
        <w:t>Where the TP</w:t>
      </w:r>
      <w:r w:rsidRPr="00A53DC8">
        <w:noBreakHyphen/>
        <w:t>UDHI value is set to 0 the TP</w:t>
      </w:r>
      <w:r w:rsidRPr="00A53DC8">
        <w:noBreakHyphen/>
        <w:t>User</w:t>
      </w:r>
      <w:r w:rsidRPr="00A53DC8">
        <w:noBreakHyphen/>
        <w:t>Data field comprises the short message only, where the user data can be 7 bit (default alphabet) data, 8 bit data, or 16 bit (UCS2 [24]) data.</w:t>
      </w:r>
    </w:p>
    <w:p w:rsidR="004D2017" w:rsidRPr="00A53DC8" w:rsidRDefault="004D2017" w:rsidP="004D2017">
      <w:r w:rsidRPr="00A53DC8">
        <w:lastRenderedPageBreak/>
        <w:t>Where the TP</w:t>
      </w:r>
      <w:r w:rsidRPr="00A53DC8">
        <w:noBreakHyphen/>
        <w:t>UDHI value is set to 1 the first octets of the TP</w:t>
      </w:r>
      <w:r w:rsidRPr="00A53DC8">
        <w:noBreakHyphen/>
        <w:t>User</w:t>
      </w:r>
      <w:r w:rsidRPr="00A53DC8">
        <w:noBreakHyphen/>
        <w:t>Data field contains a Header in the following order starting at the first octet of the TP</w:t>
      </w:r>
      <w:r w:rsidRPr="00A53DC8">
        <w:noBreakHyphen/>
        <w:t>User</w:t>
      </w:r>
      <w:r w:rsidRPr="00A53DC8">
        <w:noBreakHyphen/>
        <w:t>Data field.</w:t>
      </w:r>
    </w:p>
    <w:p w:rsidR="004D2017" w:rsidRPr="00A53DC8" w:rsidRDefault="004D2017" w:rsidP="004D2017">
      <w:r w:rsidRPr="00A53DC8">
        <w:t>Irrespective of whether any part of the User Data Header is ignored or discarded, the MS shall always store the entire TPDU exactly as received.</w:t>
      </w:r>
    </w:p>
    <w:p w:rsidR="004D2017" w:rsidRPr="00A53DC8" w:rsidRDefault="004D2017" w:rsidP="004D2017">
      <w:pPr>
        <w:pStyle w:val="B10"/>
      </w:pPr>
      <w:r w:rsidRPr="00A53DC8">
        <w:t>FIELD</w:t>
      </w:r>
      <w:r w:rsidRPr="00A53DC8">
        <w:tab/>
      </w:r>
      <w:r w:rsidRPr="00A53DC8">
        <w:tab/>
      </w:r>
      <w:r w:rsidRPr="00A53DC8">
        <w:tab/>
      </w:r>
      <w:r w:rsidRPr="00A53DC8">
        <w:tab/>
      </w:r>
      <w:r w:rsidRPr="00A53DC8">
        <w:tab/>
      </w:r>
      <w:r w:rsidRPr="00A53DC8">
        <w:tab/>
      </w:r>
      <w:r w:rsidRPr="00A53DC8">
        <w:tab/>
        <w:t>LENGTH</w:t>
      </w:r>
    </w:p>
    <w:p w:rsidR="004D2017" w:rsidRPr="00A53DC8" w:rsidRDefault="004D2017" w:rsidP="004D2017">
      <w:pPr>
        <w:pStyle w:val="B10"/>
      </w:pPr>
      <w:r w:rsidRPr="00A53DC8">
        <w:t>Length of User Data Header</w:t>
      </w:r>
      <w:r w:rsidRPr="00A53DC8">
        <w:tab/>
      </w:r>
      <w:r w:rsidRPr="00A53DC8">
        <w:tab/>
      </w:r>
      <w:r w:rsidRPr="00A53DC8">
        <w:tab/>
      </w:r>
      <w:r w:rsidRPr="00A53DC8">
        <w:tab/>
        <w:t>1 octet</w:t>
      </w:r>
    </w:p>
    <w:p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A</w:t>
      </w:r>
      <w:r w:rsidRPr="00A53DC8">
        <w:rPr>
          <w:sz w:val="18"/>
        </w:rPr>
        <w:t>"</w:t>
      </w:r>
      <w:r w:rsidRPr="00A53DC8">
        <w:tab/>
      </w:r>
      <w:r w:rsidRPr="00A53DC8">
        <w:tab/>
        <w:t>1 octet</w:t>
      </w:r>
    </w:p>
    <w:p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A</w:t>
      </w:r>
      <w:r w:rsidRPr="00A53DC8">
        <w:rPr>
          <w:sz w:val="18"/>
        </w:rPr>
        <w:t>"</w:t>
      </w:r>
      <w:r w:rsidRPr="00A53DC8">
        <w:tab/>
      </w:r>
      <w:r w:rsidRPr="00A53DC8">
        <w:tab/>
        <w:t>1 octet</w:t>
      </w:r>
    </w:p>
    <w:p w:rsidR="004D2017" w:rsidRPr="00A53DC8" w:rsidRDefault="004D2017" w:rsidP="004D2017">
      <w:pPr>
        <w:pStyle w:val="B10"/>
      </w:pPr>
      <w:r w:rsidRPr="00A53DC8">
        <w:tab/>
        <w:t>Information</w:t>
      </w:r>
      <w:r w:rsidRPr="00A53DC8">
        <w:noBreakHyphen/>
        <w:t xml:space="preserve">Element </w:t>
      </w:r>
      <w:r w:rsidRPr="00A53DC8">
        <w:rPr>
          <w:sz w:val="18"/>
        </w:rPr>
        <w:t>"</w:t>
      </w:r>
      <w:r w:rsidRPr="00A53DC8">
        <w:t>A</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B</w:t>
      </w:r>
      <w:r w:rsidRPr="00A53DC8">
        <w:rPr>
          <w:sz w:val="18"/>
        </w:rPr>
        <w:t>"</w:t>
      </w:r>
      <w:r w:rsidRPr="00A53DC8">
        <w:tab/>
      </w:r>
      <w:r w:rsidRPr="00A53DC8">
        <w:tab/>
      </w:r>
      <w:r w:rsidRPr="00A53DC8">
        <w:tab/>
        <w:t>1 octet</w:t>
      </w:r>
    </w:p>
    <w:p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B</w:t>
      </w:r>
      <w:r w:rsidRPr="00A53DC8">
        <w:rPr>
          <w:sz w:val="18"/>
        </w:rPr>
        <w:t>"</w:t>
      </w:r>
      <w:r w:rsidRPr="00A53DC8">
        <w:tab/>
      </w:r>
      <w:r w:rsidRPr="00A53DC8">
        <w:tab/>
        <w:t>1 octet</w:t>
      </w:r>
    </w:p>
    <w:p w:rsidR="004D2017" w:rsidRPr="00A53DC8" w:rsidRDefault="004D2017" w:rsidP="004D2017">
      <w:pPr>
        <w:pStyle w:val="B10"/>
      </w:pPr>
      <w:r w:rsidRPr="00A53DC8">
        <w:tab/>
        <w:t>Information</w:t>
      </w:r>
      <w:r w:rsidRPr="00A53DC8">
        <w:noBreakHyphen/>
        <w:t xml:space="preserve">Element </w:t>
      </w:r>
      <w:r w:rsidRPr="00A53DC8">
        <w:rPr>
          <w:sz w:val="18"/>
        </w:rPr>
        <w:t>"</w:t>
      </w:r>
      <w:r w:rsidRPr="00A53DC8">
        <w:t>B</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D2017" w:rsidRPr="00A53DC8" w:rsidRDefault="004D2017" w:rsidP="004D2017">
      <w:pPr>
        <w:pStyle w:val="B10"/>
      </w:pPr>
      <w:r w:rsidRPr="00A53DC8">
        <w:tab/>
        <w:t>Information</w:t>
      </w:r>
      <w:r w:rsidRPr="00A53DC8">
        <w:noBreakHyphen/>
        <w:t>Element</w:t>
      </w:r>
      <w:r w:rsidRPr="00A53DC8">
        <w:noBreakHyphen/>
        <w:t xml:space="preserve">Identifier </w:t>
      </w:r>
      <w:r w:rsidRPr="00A53DC8">
        <w:rPr>
          <w:sz w:val="18"/>
        </w:rPr>
        <w:t>"</w:t>
      </w:r>
      <w:r w:rsidRPr="00A53DC8">
        <w:t>X</w:t>
      </w:r>
      <w:r w:rsidRPr="00A53DC8">
        <w:rPr>
          <w:sz w:val="18"/>
        </w:rPr>
        <w:t>"</w:t>
      </w:r>
      <w:r w:rsidRPr="00A53DC8">
        <w:tab/>
      </w:r>
      <w:r w:rsidRPr="00A53DC8">
        <w:tab/>
      </w:r>
      <w:r w:rsidRPr="00A53DC8">
        <w:tab/>
        <w:t>1 octet</w:t>
      </w:r>
    </w:p>
    <w:p w:rsidR="004D2017" w:rsidRPr="00A53DC8" w:rsidRDefault="004D2017" w:rsidP="004D2017">
      <w:pPr>
        <w:pStyle w:val="B10"/>
      </w:pPr>
      <w:r w:rsidRPr="00A53DC8">
        <w:tab/>
        <w:t>Length of Information</w:t>
      </w:r>
      <w:r w:rsidRPr="00A53DC8">
        <w:noBreakHyphen/>
        <w:t xml:space="preserve">Element </w:t>
      </w:r>
      <w:r w:rsidRPr="00A53DC8">
        <w:rPr>
          <w:sz w:val="18"/>
        </w:rPr>
        <w:t>"</w:t>
      </w:r>
      <w:r w:rsidRPr="00A53DC8">
        <w:t>X</w:t>
      </w:r>
      <w:r w:rsidRPr="00A53DC8">
        <w:rPr>
          <w:sz w:val="18"/>
        </w:rPr>
        <w:t>"</w:t>
      </w:r>
      <w:r w:rsidRPr="00A53DC8">
        <w:tab/>
      </w:r>
      <w:r w:rsidRPr="00A53DC8">
        <w:tab/>
      </w:r>
      <w:r w:rsidRPr="00A53DC8">
        <w:tab/>
        <w:t>1 octet</w:t>
      </w:r>
    </w:p>
    <w:p w:rsidR="004D2017" w:rsidRPr="00A53DC8" w:rsidRDefault="004D2017" w:rsidP="004D2017">
      <w:pPr>
        <w:pStyle w:val="B10"/>
      </w:pPr>
      <w:r w:rsidRPr="00A53DC8">
        <w:tab/>
        <w:t>Information</w:t>
      </w:r>
      <w:r w:rsidRPr="00A53DC8">
        <w:noBreakHyphen/>
        <w:t xml:space="preserve">Element </w:t>
      </w:r>
      <w:r w:rsidRPr="00A53DC8">
        <w:rPr>
          <w:sz w:val="18"/>
        </w:rPr>
        <w:t>"</w:t>
      </w:r>
      <w:r w:rsidRPr="00A53DC8">
        <w:t>X</w:t>
      </w:r>
      <w:r w:rsidRPr="00A53DC8">
        <w:rPr>
          <w:sz w:val="18"/>
        </w:rPr>
        <w:t>"</w:t>
      </w:r>
      <w:r w:rsidRPr="00A53DC8">
        <w:t xml:space="preserve"> Data</w:t>
      </w:r>
      <w:r w:rsidRPr="00A53DC8">
        <w:tab/>
      </w:r>
      <w:r w:rsidRPr="00A53DC8">
        <w:tab/>
      </w:r>
      <w:r w:rsidRPr="00A53DC8">
        <w:tab/>
        <w:t xml:space="preserve">0 to </w:t>
      </w:r>
      <w:r w:rsidRPr="00A53DC8">
        <w:rPr>
          <w:sz w:val="18"/>
        </w:rPr>
        <w:t>"</w:t>
      </w:r>
      <w:r w:rsidRPr="00A53DC8">
        <w:t>n</w:t>
      </w:r>
      <w:r w:rsidRPr="00A53DC8">
        <w:rPr>
          <w:sz w:val="18"/>
        </w:rPr>
        <w:t>"</w:t>
      </w:r>
      <w:r w:rsidRPr="00A53DC8">
        <w:t xml:space="preserve"> octets</w:t>
      </w:r>
    </w:p>
    <w:p w:rsidR="004D2017" w:rsidRPr="00A53DC8" w:rsidRDefault="004D2017" w:rsidP="004D2017">
      <w:r w:rsidRPr="00A53DC8">
        <w:t>The diagram below shows the layout of the TP-User-Data-Length and the TP-User-Data for uncompressed GSM 7 bit default</w:t>
      </w:r>
      <w:r w:rsidRPr="00A53DC8">
        <w:rPr>
          <w:rFonts w:ascii="Arial" w:hAnsi="Arial"/>
        </w:rPr>
        <w:t xml:space="preserve"> </w:t>
      </w:r>
      <w:r w:rsidRPr="00A53DC8">
        <w:t>alphabet data. The UDHL field is the first octet of the TP-User-Data content of the Short Message.</w:t>
      </w:r>
    </w:p>
    <w:p w:rsidR="004D2017" w:rsidRPr="00A53DC8" w:rsidRDefault="004D2017" w:rsidP="004D2017">
      <w:pPr>
        <w:pStyle w:val="TH"/>
      </w:pPr>
      <w:r w:rsidRPr="00A53DC8">
        <w:object w:dxaOrig="8866" w:dyaOrig="4192">
          <v:shape id="_x0000_i1031" type="#_x0000_t75" style="width:443.5pt;height:209.5pt" o:ole="" fillcolor="window">
            <v:imagedata r:id="rId11" o:title=""/>
          </v:shape>
          <o:OLEObject Type="Embed" ProgID="Designer" ShapeID="_x0000_i1031" DrawAspect="Content" ObjectID="_1671876313" r:id="rId19"/>
        </w:object>
      </w:r>
    </w:p>
    <w:p w:rsidR="004D2017" w:rsidRPr="00A53DC8" w:rsidRDefault="004D2017" w:rsidP="0031641D">
      <w:pPr>
        <w:pStyle w:val="TF"/>
      </w:pPr>
      <w:r w:rsidRPr="00A53DC8">
        <w:t xml:space="preserve">Figure 9.2.3.24 (a) </w:t>
      </w:r>
    </w:p>
    <w:p w:rsidR="0031641D" w:rsidRPr="00A53DC8" w:rsidRDefault="0031641D" w:rsidP="004D2017"/>
    <w:p w:rsidR="004D2017" w:rsidRPr="00A53DC8" w:rsidRDefault="004D2017" w:rsidP="004D2017">
      <w:r w:rsidRPr="00A53DC8">
        <w:t>The diagram below shows the layout of the TP-User-Data-Length and the TP-User-Data for uncompressed 8 bit data or uncompressed UCS2 data. The UDHL field is the first octet of the TP-User-Data content of the Short Message.</w:t>
      </w:r>
    </w:p>
    <w:p w:rsidR="004D2017" w:rsidRPr="00A53DC8" w:rsidRDefault="004D2017" w:rsidP="004D2017">
      <w:pPr>
        <w:pStyle w:val="TH"/>
      </w:pPr>
      <w:r w:rsidRPr="00A53DC8">
        <w:object w:dxaOrig="8803" w:dyaOrig="4166">
          <v:shape id="_x0000_i1032" type="#_x0000_t75" style="width:440pt;height:208.5pt" o:ole="" fillcolor="window">
            <v:imagedata r:id="rId13" o:title=""/>
          </v:shape>
          <o:OLEObject Type="Embed" ProgID="Designer" ShapeID="_x0000_i1032" DrawAspect="Content" ObjectID="_1671876314" r:id="rId20"/>
        </w:object>
      </w:r>
    </w:p>
    <w:p w:rsidR="004D2017" w:rsidRPr="00A53DC8" w:rsidRDefault="004D2017" w:rsidP="0031641D">
      <w:pPr>
        <w:pStyle w:val="TF"/>
      </w:pPr>
      <w:r w:rsidRPr="00A53DC8">
        <w:t>Figure 9.2.3.24 (b)</w:t>
      </w:r>
    </w:p>
    <w:p w:rsidR="0031641D" w:rsidRPr="00A53DC8" w:rsidRDefault="0031641D" w:rsidP="004D2017"/>
    <w:p w:rsidR="004D2017" w:rsidRPr="00A53DC8" w:rsidRDefault="004D2017" w:rsidP="004D2017">
      <w:r w:rsidRPr="00A53DC8">
        <w:t>The diagram below shows the layout of the TP-User-Data-Length and the TP-User-Data for compressed GSM 7 bit default alphabet data, compressed 8 bit data or compressed UCS2 data. The UDHL field is the first octet of the TP</w:t>
      </w:r>
      <w:r w:rsidRPr="00A53DC8">
        <w:noBreakHyphen/>
        <w:t>User-Data content of the Short Message.</w:t>
      </w:r>
    </w:p>
    <w:p w:rsidR="004D2017" w:rsidRPr="00A53DC8" w:rsidRDefault="004D2017" w:rsidP="004D2017">
      <w:pPr>
        <w:pStyle w:val="TH"/>
      </w:pPr>
      <w:r w:rsidRPr="00A53DC8">
        <w:object w:dxaOrig="8803" w:dyaOrig="4168">
          <v:shape id="_x0000_i1033" type="#_x0000_t75" style="width:440pt;height:208.5pt" o:ole="" fillcolor="window">
            <v:imagedata r:id="rId15" o:title=""/>
          </v:shape>
          <o:OLEObject Type="Embed" ProgID="Designer" ShapeID="_x0000_i1033" DrawAspect="Content" ObjectID="_1671876315" r:id="rId21"/>
        </w:object>
      </w:r>
    </w:p>
    <w:p w:rsidR="004D2017" w:rsidRPr="00A53DC8" w:rsidRDefault="004D2017" w:rsidP="0031641D">
      <w:pPr>
        <w:pStyle w:val="TF"/>
      </w:pPr>
      <w:r w:rsidRPr="00A53DC8">
        <w:t>Figure 9.2.3.24 (c)</w:t>
      </w:r>
    </w:p>
    <w:p w:rsidR="0031641D" w:rsidRPr="00A53DC8" w:rsidRDefault="0031641D" w:rsidP="004D2017"/>
    <w:p w:rsidR="004D2017" w:rsidRPr="00A53DC8" w:rsidRDefault="004D2017" w:rsidP="004D2017">
      <w:r w:rsidRPr="00A53DC8">
        <w:t>The definition of the TP</w:t>
      </w:r>
      <w:r w:rsidRPr="00A53DC8">
        <w:noBreakHyphen/>
        <w:t>User</w:t>
      </w:r>
      <w:r w:rsidRPr="00A53DC8">
        <w:noBreakHyphen/>
        <w:t>Data</w:t>
      </w:r>
      <w:r w:rsidRPr="00A53DC8">
        <w:noBreakHyphen/>
        <w:t xml:space="preserve">Length field which immediately precedes the </w:t>
      </w:r>
      <w:r w:rsidRPr="00A53DC8">
        <w:rPr>
          <w:sz w:val="18"/>
        </w:rPr>
        <w:t>"</w:t>
      </w:r>
      <w:r w:rsidRPr="00A53DC8">
        <w:t>Length of User Data Header</w:t>
      </w:r>
      <w:r w:rsidRPr="00A53DC8">
        <w:rPr>
          <w:sz w:val="18"/>
        </w:rPr>
        <w:t>"</w:t>
      </w:r>
      <w:r w:rsidRPr="00A53DC8">
        <w:t xml:space="preserve"> is unchanged and shall therefore be the total length of the TP</w:t>
      </w:r>
      <w:r w:rsidRPr="00A53DC8">
        <w:noBreakHyphen/>
        <w:t>User</w:t>
      </w:r>
      <w:r w:rsidRPr="00A53DC8">
        <w:noBreakHyphen/>
        <w:t>Data field including the Header, if present. (see 9.2.3.16).</w:t>
      </w:r>
    </w:p>
    <w:p w:rsidR="004D2017" w:rsidRPr="00A53DC8" w:rsidRDefault="004D2017" w:rsidP="004D2017">
      <w:r w:rsidRPr="00A53DC8">
        <w:t xml:space="preserve">The </w:t>
      </w:r>
      <w:r w:rsidRPr="00A53DC8">
        <w:rPr>
          <w:sz w:val="18"/>
        </w:rPr>
        <w:t>"</w:t>
      </w:r>
      <w:r w:rsidRPr="00A53DC8">
        <w:t>Length</w:t>
      </w:r>
      <w:r w:rsidRPr="00A53DC8">
        <w:noBreakHyphen/>
        <w:t>of</w:t>
      </w:r>
      <w:r w:rsidRPr="00A53DC8">
        <w:noBreakHyphen/>
        <w:t>Information</w:t>
      </w:r>
      <w:r w:rsidRPr="00A53DC8">
        <w:noBreakHyphen/>
        <w:t>Element</w:t>
      </w:r>
      <w:r w:rsidRPr="00A53DC8">
        <w:rPr>
          <w:sz w:val="18"/>
        </w:rPr>
        <w:t>"</w:t>
      </w:r>
      <w:r w:rsidRPr="00A53DC8">
        <w:t xml:space="preserve"> fields shall be the integer representation of the number of octets within its associated </w:t>
      </w:r>
      <w:r w:rsidRPr="00A53DC8">
        <w:rPr>
          <w:sz w:val="18"/>
        </w:rPr>
        <w:t>"</w:t>
      </w:r>
      <w:r w:rsidRPr="00A53DC8">
        <w:t>Information</w:t>
      </w:r>
      <w:r w:rsidRPr="00A53DC8">
        <w:noBreakHyphen/>
        <w:t>Element</w:t>
      </w:r>
      <w:r w:rsidRPr="00A53DC8">
        <w:noBreakHyphen/>
        <w:t>Data</w:t>
      </w:r>
      <w:r w:rsidRPr="00A53DC8">
        <w:rPr>
          <w:sz w:val="18"/>
        </w:rPr>
        <w:t>"</w:t>
      </w:r>
      <w:r w:rsidRPr="00A53DC8">
        <w:t xml:space="preserve"> field which follows and shall not include itself in its count value.</w:t>
      </w:r>
    </w:p>
    <w:p w:rsidR="004D2017" w:rsidRPr="00A53DC8" w:rsidRDefault="004D2017" w:rsidP="004D2017">
      <w:r w:rsidRPr="00A53DC8">
        <w:t xml:space="preserve">The </w:t>
      </w:r>
      <w:r w:rsidRPr="00A53DC8">
        <w:rPr>
          <w:sz w:val="18"/>
        </w:rPr>
        <w:t>"</w:t>
      </w:r>
      <w:r w:rsidRPr="00A53DC8">
        <w:t>Length</w:t>
      </w:r>
      <w:r w:rsidRPr="00A53DC8">
        <w:noBreakHyphen/>
        <w:t>of</w:t>
      </w:r>
      <w:r w:rsidRPr="00A53DC8">
        <w:noBreakHyphen/>
        <w:t>User</w:t>
      </w:r>
      <w:r w:rsidRPr="00A53DC8">
        <w:noBreakHyphen/>
        <w:t>Data</w:t>
      </w:r>
      <w:r w:rsidRPr="00A53DC8">
        <w:noBreakHyphen/>
        <w:t>Header</w:t>
      </w:r>
      <w:r w:rsidRPr="00A53DC8">
        <w:rPr>
          <w:sz w:val="18"/>
        </w:rPr>
        <w:t>"</w:t>
      </w:r>
      <w:r w:rsidRPr="00A53DC8">
        <w:t xml:space="preserve"> field shall be the integer representation of the number of octets within the </w:t>
      </w:r>
      <w:r w:rsidRPr="00A53DC8">
        <w:rPr>
          <w:sz w:val="18"/>
        </w:rPr>
        <w:t>"</w:t>
      </w:r>
      <w:r w:rsidRPr="00A53DC8">
        <w:t>User</w:t>
      </w:r>
      <w:r w:rsidRPr="00A53DC8">
        <w:noBreakHyphen/>
        <w:t>Data</w:t>
      </w:r>
      <w:r w:rsidRPr="00A53DC8">
        <w:noBreakHyphen/>
        <w:t>Header</w:t>
      </w:r>
      <w:r w:rsidRPr="00A53DC8">
        <w:rPr>
          <w:sz w:val="18"/>
        </w:rPr>
        <w:t>"</w:t>
      </w:r>
      <w:r w:rsidRPr="00A53DC8">
        <w:t xml:space="preserve"> information fields which follow and shall not include itself in its count or any fill bits which may be present (see text below).</w:t>
      </w:r>
    </w:p>
    <w:p w:rsidR="004D2017" w:rsidRPr="00A53DC8" w:rsidRDefault="004D2017" w:rsidP="004D2017">
      <w:r w:rsidRPr="00A53DC8">
        <w:t>Information Elements may appear in any order and need not follow the order used in the present document. Information Elements are classified into 3 categories as described below.</w:t>
      </w:r>
    </w:p>
    <w:p w:rsidR="004D2017" w:rsidRPr="00A53DC8" w:rsidRDefault="004D2017" w:rsidP="004D2017">
      <w:pPr>
        <w:pStyle w:val="B10"/>
      </w:pPr>
      <w:r w:rsidRPr="00A53DC8">
        <w:lastRenderedPageBreak/>
        <w:t>-</w:t>
      </w:r>
      <w:r w:rsidRPr="00A53DC8">
        <w:tab/>
        <w:t xml:space="preserve">SMS Control – identifies those IEIs which have the capability of dictating SMS functionality. </w:t>
      </w:r>
    </w:p>
    <w:p w:rsidR="004D2017" w:rsidRPr="00A53DC8" w:rsidRDefault="004D2017" w:rsidP="004D2017">
      <w:pPr>
        <w:pStyle w:val="B10"/>
      </w:pPr>
      <w:r w:rsidRPr="00A53DC8">
        <w:t>-</w:t>
      </w:r>
      <w:r w:rsidRPr="00A53DC8">
        <w:tab/>
        <w:t xml:space="preserve">EMS Control – identifies those IEIs which manage EMS Content IEIs. </w:t>
      </w:r>
    </w:p>
    <w:p w:rsidR="004D2017" w:rsidRPr="00A53DC8" w:rsidRDefault="004D2017" w:rsidP="004D2017">
      <w:pPr>
        <w:pStyle w:val="B10"/>
      </w:pPr>
      <w:r w:rsidRPr="00A53DC8">
        <w:t>-</w:t>
      </w:r>
      <w:r w:rsidRPr="00A53DC8">
        <w:tab/>
        <w:t>EMS Content – identifies those IEIs containing data of a unique media format.</w:t>
      </w:r>
    </w:p>
    <w:p w:rsidR="004D2017" w:rsidRPr="00A53DC8" w:rsidRDefault="004D2017" w:rsidP="004D2017">
      <w:pPr>
        <w:spacing w:before="120" w:after="120"/>
      </w:pPr>
      <w:r w:rsidRPr="00A53DC8">
        <w:t>It is permissible for certain IEs to be repeated within a short message, or within a concatenated message. There is no restriction on the repeatability of IEs in the EMS Content classification. The repeatability of SMS Control and EMS Control IEs is determined on an individual basis. See the IE table below for the repeatability of each IE.</w:t>
      </w:r>
    </w:p>
    <w:p w:rsidR="004D2017" w:rsidRPr="00A53DC8" w:rsidRDefault="004D2017" w:rsidP="004D2017">
      <w:pPr>
        <w:spacing w:before="120" w:after="120"/>
      </w:pPr>
      <w:r w:rsidRPr="00A53DC8">
        <w:t>In the event that IEs determined as not repeatable are duplicated, the last occurrence of the IE shall be used. In the event that two or more IEs occur which have mutually exclusive meanings (e.g. an 8bit port address and a 16bit port address), then the last occurring IE shall be used.</w:t>
      </w:r>
    </w:p>
    <w:p w:rsidR="004D2017" w:rsidRPr="00A53DC8" w:rsidRDefault="004D2017" w:rsidP="004D2017">
      <w:r w:rsidRPr="00A53DC8">
        <w:t>If the length of the User Data Header is such that there are too few or too many octets in the final Information Element then the whole User Data Header shall be ignored.</w:t>
      </w:r>
    </w:p>
    <w:p w:rsidR="004D2017" w:rsidRPr="00A53DC8" w:rsidRDefault="004D2017" w:rsidP="004D2017">
      <w:r w:rsidRPr="00A53DC8">
        <w:t>If any reserved values are received within the content of any Information Element then that part of the Information Element shall be ignored.</w:t>
      </w:r>
    </w:p>
    <w:p w:rsidR="004D2017" w:rsidRPr="00A53DC8" w:rsidRDefault="004D2017" w:rsidP="004D2017">
      <w:r w:rsidRPr="00A53DC8">
        <w:t>The support of any  Information Element Identifier is optional unless otherwise stated.</w:t>
      </w:r>
    </w:p>
    <w:p w:rsidR="004D2017" w:rsidRPr="00A53DC8" w:rsidRDefault="004D2017" w:rsidP="004D2017">
      <w:r w:rsidRPr="00A53DC8">
        <w:br w:type="page"/>
      </w:r>
      <w:r w:rsidRPr="00A53DC8">
        <w:lastRenderedPageBreak/>
        <w:t>The Information Element Identifier octet shall be coded as follows:</w:t>
      </w:r>
    </w:p>
    <w:tbl>
      <w:tblPr>
        <w:tblW w:w="890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145"/>
        <w:gridCol w:w="4993"/>
        <w:gridCol w:w="1419"/>
        <w:gridCol w:w="1350"/>
      </w:tblGrid>
      <w:tr w:rsidR="004D2017" w:rsidRPr="00A53DC8" w:rsidTr="00180E85">
        <w:trPr>
          <w:jc w:val="center"/>
        </w:trPr>
        <w:tc>
          <w:tcPr>
            <w:tcW w:w="1145" w:type="dxa"/>
          </w:tcPr>
          <w:p w:rsidR="004D2017" w:rsidRPr="00A53DC8" w:rsidRDefault="004D2017" w:rsidP="00180E85">
            <w:pPr>
              <w:pStyle w:val="TAH"/>
            </w:pPr>
            <w:r w:rsidRPr="00A53DC8">
              <w:t>VALUE (hex)</w:t>
            </w:r>
          </w:p>
        </w:tc>
        <w:tc>
          <w:tcPr>
            <w:tcW w:w="4993" w:type="dxa"/>
          </w:tcPr>
          <w:p w:rsidR="004D2017" w:rsidRPr="00A53DC8" w:rsidRDefault="004D2017" w:rsidP="00180E85">
            <w:pPr>
              <w:pStyle w:val="TAH"/>
            </w:pPr>
            <w:r w:rsidRPr="00A53DC8">
              <w:t>MEANING</w:t>
            </w:r>
          </w:p>
        </w:tc>
        <w:tc>
          <w:tcPr>
            <w:tcW w:w="1419" w:type="dxa"/>
          </w:tcPr>
          <w:p w:rsidR="004D2017" w:rsidRPr="00A53DC8" w:rsidRDefault="004D2017" w:rsidP="00180E85">
            <w:pPr>
              <w:pStyle w:val="TAH"/>
            </w:pPr>
            <w:r w:rsidRPr="00A53DC8">
              <w:t>Classification</w:t>
            </w:r>
          </w:p>
        </w:tc>
        <w:tc>
          <w:tcPr>
            <w:tcW w:w="1350" w:type="dxa"/>
          </w:tcPr>
          <w:p w:rsidR="004D2017" w:rsidRPr="00A53DC8" w:rsidRDefault="004D2017" w:rsidP="00180E85">
            <w:pPr>
              <w:pStyle w:val="TAH"/>
            </w:pPr>
            <w:r w:rsidRPr="00A53DC8">
              <w:t>Repeatability</w:t>
            </w:r>
          </w:p>
        </w:tc>
      </w:tr>
      <w:tr w:rsidR="004D2017" w:rsidRPr="00A53DC8" w:rsidTr="00180E85">
        <w:trPr>
          <w:jc w:val="center"/>
        </w:trPr>
        <w:tc>
          <w:tcPr>
            <w:tcW w:w="1145" w:type="dxa"/>
          </w:tcPr>
          <w:p w:rsidR="004D2017" w:rsidRPr="00A53DC8" w:rsidRDefault="004D2017" w:rsidP="00180E85">
            <w:pPr>
              <w:pStyle w:val="TAC"/>
            </w:pPr>
            <w:r w:rsidRPr="00A53DC8">
              <w:t>00</w:t>
            </w:r>
          </w:p>
        </w:tc>
        <w:tc>
          <w:tcPr>
            <w:tcW w:w="4993" w:type="dxa"/>
          </w:tcPr>
          <w:p w:rsidR="004D2017" w:rsidRPr="00A53DC8" w:rsidRDefault="004D2017" w:rsidP="00180E85">
            <w:pPr>
              <w:pStyle w:val="TAL"/>
            </w:pPr>
            <w:r w:rsidRPr="00A53DC8">
              <w:t>Concatenated short messages, 8-bit reference number</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01</w:t>
            </w:r>
          </w:p>
        </w:tc>
        <w:tc>
          <w:tcPr>
            <w:tcW w:w="4993" w:type="dxa"/>
          </w:tcPr>
          <w:p w:rsidR="004D2017" w:rsidRPr="00A53DC8" w:rsidRDefault="004D2017" w:rsidP="00180E85">
            <w:pPr>
              <w:pStyle w:val="TAL"/>
            </w:pPr>
            <w:r w:rsidRPr="00A53DC8">
              <w:t>Special SMS Message Indication</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02</w:t>
            </w:r>
          </w:p>
        </w:tc>
        <w:tc>
          <w:tcPr>
            <w:tcW w:w="4993" w:type="dxa"/>
          </w:tcPr>
          <w:p w:rsidR="004D2017" w:rsidRPr="00A53DC8" w:rsidRDefault="004D2017" w:rsidP="00180E85">
            <w:pPr>
              <w:pStyle w:val="TAL"/>
            </w:pPr>
            <w:r w:rsidRPr="00A53DC8">
              <w:t>Reserved</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rPr>
          <w:jc w:val="center"/>
        </w:trPr>
        <w:tc>
          <w:tcPr>
            <w:tcW w:w="1145" w:type="dxa"/>
          </w:tcPr>
          <w:p w:rsidR="004D2017" w:rsidRPr="00A53DC8" w:rsidRDefault="004D2017" w:rsidP="00180E85">
            <w:pPr>
              <w:pStyle w:val="TAC"/>
            </w:pPr>
            <w:r w:rsidRPr="00A53DC8">
              <w:t>03</w:t>
            </w:r>
          </w:p>
        </w:tc>
        <w:tc>
          <w:tcPr>
            <w:tcW w:w="4993" w:type="dxa"/>
          </w:tcPr>
          <w:p w:rsidR="004D2017" w:rsidRPr="00A53DC8" w:rsidRDefault="004D2017" w:rsidP="00180E85">
            <w:pPr>
              <w:pStyle w:val="TAL"/>
            </w:pPr>
            <w:r w:rsidRPr="00A53DC8">
              <w:t>Value not used to avoid misinterpretation as &lt;LF&gt; character</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rPr>
          <w:jc w:val="center"/>
        </w:trPr>
        <w:tc>
          <w:tcPr>
            <w:tcW w:w="1145" w:type="dxa"/>
          </w:tcPr>
          <w:p w:rsidR="004D2017" w:rsidRPr="00A53DC8" w:rsidRDefault="004D2017" w:rsidP="00180E85">
            <w:pPr>
              <w:pStyle w:val="TAC"/>
            </w:pPr>
            <w:r w:rsidRPr="00A53DC8">
              <w:t>04</w:t>
            </w:r>
          </w:p>
        </w:tc>
        <w:tc>
          <w:tcPr>
            <w:tcW w:w="4993" w:type="dxa"/>
          </w:tcPr>
          <w:p w:rsidR="004D2017" w:rsidRPr="00A53DC8" w:rsidRDefault="004D2017" w:rsidP="00180E85">
            <w:pPr>
              <w:pStyle w:val="TAL"/>
            </w:pPr>
            <w:r w:rsidRPr="00A53DC8">
              <w:t>Application port addressing scheme, 8 bit address</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05</w:t>
            </w:r>
          </w:p>
        </w:tc>
        <w:tc>
          <w:tcPr>
            <w:tcW w:w="4993" w:type="dxa"/>
          </w:tcPr>
          <w:p w:rsidR="004D2017" w:rsidRPr="00A53DC8" w:rsidRDefault="004D2017" w:rsidP="00180E85">
            <w:pPr>
              <w:pStyle w:val="TAL"/>
            </w:pPr>
            <w:r w:rsidRPr="00A53DC8">
              <w:t>Application port addressing scheme, 16 bit address</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06</w:t>
            </w:r>
          </w:p>
        </w:tc>
        <w:tc>
          <w:tcPr>
            <w:tcW w:w="4993" w:type="dxa"/>
          </w:tcPr>
          <w:p w:rsidR="004D2017" w:rsidRPr="00A53DC8" w:rsidRDefault="004D2017" w:rsidP="00180E85">
            <w:pPr>
              <w:pStyle w:val="TAL"/>
            </w:pPr>
            <w:r w:rsidRPr="00A53DC8">
              <w:t>SMSC Control Parameters</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07</w:t>
            </w:r>
          </w:p>
        </w:tc>
        <w:tc>
          <w:tcPr>
            <w:tcW w:w="4993" w:type="dxa"/>
          </w:tcPr>
          <w:p w:rsidR="004D2017" w:rsidRPr="00A53DC8" w:rsidRDefault="004D2017" w:rsidP="00180E85">
            <w:pPr>
              <w:pStyle w:val="TAL"/>
            </w:pPr>
            <w:r w:rsidRPr="00A53DC8">
              <w:t xml:space="preserve">UDH Source Indicator </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08</w:t>
            </w:r>
          </w:p>
        </w:tc>
        <w:tc>
          <w:tcPr>
            <w:tcW w:w="4993" w:type="dxa"/>
          </w:tcPr>
          <w:p w:rsidR="004D2017" w:rsidRPr="00A53DC8" w:rsidRDefault="004D2017" w:rsidP="00180E85">
            <w:pPr>
              <w:pStyle w:val="TAL"/>
            </w:pPr>
            <w:r w:rsidRPr="00A53DC8">
              <w:t>Concatenated short message, 16-bit reference number</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09</w:t>
            </w:r>
          </w:p>
        </w:tc>
        <w:tc>
          <w:tcPr>
            <w:tcW w:w="4993" w:type="dxa"/>
          </w:tcPr>
          <w:p w:rsidR="004D2017" w:rsidRPr="00A53DC8" w:rsidRDefault="004D2017" w:rsidP="00180E85">
            <w:pPr>
              <w:pStyle w:val="TAL"/>
            </w:pPr>
            <w:r w:rsidRPr="00A53DC8">
              <w:t>Wireless Control Message Protocol</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3</w:t>
            </w:r>
          </w:p>
        </w:tc>
      </w:tr>
      <w:tr w:rsidR="004D2017" w:rsidRPr="00A53DC8" w:rsidTr="00180E85">
        <w:trPr>
          <w:jc w:val="center"/>
        </w:trPr>
        <w:tc>
          <w:tcPr>
            <w:tcW w:w="1145" w:type="dxa"/>
          </w:tcPr>
          <w:p w:rsidR="004D2017" w:rsidRPr="00A53DC8" w:rsidRDefault="004D2017" w:rsidP="00180E85">
            <w:pPr>
              <w:pStyle w:val="TAC"/>
            </w:pPr>
            <w:r w:rsidRPr="00A53DC8">
              <w:t>0A</w:t>
            </w:r>
          </w:p>
        </w:tc>
        <w:tc>
          <w:tcPr>
            <w:tcW w:w="4993" w:type="dxa"/>
          </w:tcPr>
          <w:p w:rsidR="004D2017" w:rsidRPr="00A53DC8" w:rsidRDefault="004D2017" w:rsidP="00180E85">
            <w:pPr>
              <w:pStyle w:val="TAL"/>
            </w:pPr>
            <w:r w:rsidRPr="00A53DC8">
              <w:t>Text Formatting</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0B</w:t>
            </w:r>
          </w:p>
        </w:tc>
        <w:tc>
          <w:tcPr>
            <w:tcW w:w="4993" w:type="dxa"/>
          </w:tcPr>
          <w:p w:rsidR="004D2017" w:rsidRPr="00A53DC8" w:rsidRDefault="004D2017" w:rsidP="00180E85">
            <w:pPr>
              <w:pStyle w:val="TAL"/>
            </w:pPr>
            <w:r w:rsidRPr="00A53DC8">
              <w:t>Predefined Sound</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0C</w:t>
            </w:r>
          </w:p>
        </w:tc>
        <w:tc>
          <w:tcPr>
            <w:tcW w:w="4993" w:type="dxa"/>
          </w:tcPr>
          <w:p w:rsidR="004D2017" w:rsidRPr="00A53DC8" w:rsidRDefault="004D2017" w:rsidP="00180E85">
            <w:pPr>
              <w:pStyle w:val="TAL"/>
            </w:pPr>
            <w:r w:rsidRPr="00A53DC8">
              <w:t>User Defined Sound (iMelody max 128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0D</w:t>
            </w:r>
          </w:p>
        </w:tc>
        <w:tc>
          <w:tcPr>
            <w:tcW w:w="4993" w:type="dxa"/>
          </w:tcPr>
          <w:p w:rsidR="004D2017" w:rsidRPr="00A53DC8" w:rsidRDefault="004D2017" w:rsidP="00180E85">
            <w:pPr>
              <w:pStyle w:val="TAL"/>
            </w:pPr>
            <w:r w:rsidRPr="00A53DC8">
              <w:t>Predefined Animation</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0E</w:t>
            </w:r>
          </w:p>
        </w:tc>
        <w:tc>
          <w:tcPr>
            <w:tcW w:w="4993" w:type="dxa"/>
          </w:tcPr>
          <w:p w:rsidR="004D2017" w:rsidRPr="00A53DC8" w:rsidRDefault="004D2017" w:rsidP="00180E85">
            <w:pPr>
              <w:pStyle w:val="TAL"/>
            </w:pPr>
            <w:r w:rsidRPr="00A53DC8">
              <w:t>Large Animation (16*16 times 4 = 32*4 =128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0F</w:t>
            </w:r>
          </w:p>
        </w:tc>
        <w:tc>
          <w:tcPr>
            <w:tcW w:w="4993" w:type="dxa"/>
          </w:tcPr>
          <w:p w:rsidR="004D2017" w:rsidRPr="00A53DC8" w:rsidRDefault="004D2017" w:rsidP="00180E85">
            <w:pPr>
              <w:pStyle w:val="TAL"/>
            </w:pPr>
            <w:r w:rsidRPr="00A53DC8">
              <w:t>Small Animation (8*8 times 4 = 8*4 =32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10</w:t>
            </w:r>
          </w:p>
        </w:tc>
        <w:tc>
          <w:tcPr>
            <w:tcW w:w="4993" w:type="dxa"/>
          </w:tcPr>
          <w:p w:rsidR="004D2017" w:rsidRPr="00A53DC8" w:rsidRDefault="004D2017" w:rsidP="00180E85">
            <w:pPr>
              <w:pStyle w:val="TAL"/>
            </w:pPr>
            <w:r w:rsidRPr="00A53DC8">
              <w:t>Large Picture (32*32 = 128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11</w:t>
            </w:r>
          </w:p>
        </w:tc>
        <w:tc>
          <w:tcPr>
            <w:tcW w:w="4993" w:type="dxa"/>
          </w:tcPr>
          <w:p w:rsidR="004D2017" w:rsidRPr="00A53DC8" w:rsidRDefault="004D2017" w:rsidP="00180E85">
            <w:pPr>
              <w:pStyle w:val="TAL"/>
            </w:pPr>
            <w:r w:rsidRPr="00A53DC8">
              <w:t>Small Picture (16*16 = 32 bytes)</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12</w:t>
            </w:r>
          </w:p>
        </w:tc>
        <w:tc>
          <w:tcPr>
            <w:tcW w:w="4993" w:type="dxa"/>
          </w:tcPr>
          <w:p w:rsidR="004D2017" w:rsidRPr="00A53DC8" w:rsidRDefault="004D2017" w:rsidP="00180E85">
            <w:pPr>
              <w:pStyle w:val="TAL"/>
            </w:pPr>
            <w:r w:rsidRPr="00A53DC8">
              <w:t>Variable Picture</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13</w:t>
            </w:r>
          </w:p>
        </w:tc>
        <w:tc>
          <w:tcPr>
            <w:tcW w:w="4993" w:type="dxa"/>
          </w:tcPr>
          <w:p w:rsidR="004D2017" w:rsidRPr="00A53DC8" w:rsidRDefault="004D2017" w:rsidP="00180E85">
            <w:pPr>
              <w:pStyle w:val="TAL"/>
            </w:pPr>
            <w:r w:rsidRPr="00A53DC8">
              <w:t>User prompt indicator</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14</w:t>
            </w:r>
          </w:p>
        </w:tc>
        <w:tc>
          <w:tcPr>
            <w:tcW w:w="4993" w:type="dxa"/>
          </w:tcPr>
          <w:p w:rsidR="004D2017" w:rsidRPr="00A53DC8" w:rsidRDefault="004D2017" w:rsidP="00180E85">
            <w:pPr>
              <w:pStyle w:val="TAL"/>
            </w:pPr>
            <w:r w:rsidRPr="00A53DC8">
              <w:t>Extended Object</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15</w:t>
            </w:r>
          </w:p>
        </w:tc>
        <w:tc>
          <w:tcPr>
            <w:tcW w:w="4993" w:type="dxa"/>
          </w:tcPr>
          <w:p w:rsidR="004D2017" w:rsidRPr="00A53DC8" w:rsidRDefault="004D2017" w:rsidP="00180E85">
            <w:pPr>
              <w:pStyle w:val="TAL"/>
            </w:pPr>
            <w:r w:rsidRPr="00A53DC8">
              <w:t>Reused Extended Object</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16</w:t>
            </w:r>
          </w:p>
        </w:tc>
        <w:tc>
          <w:tcPr>
            <w:tcW w:w="4993" w:type="dxa"/>
          </w:tcPr>
          <w:p w:rsidR="004D2017" w:rsidRPr="00A53DC8" w:rsidRDefault="004D2017" w:rsidP="00180E85">
            <w:pPr>
              <w:pStyle w:val="TAL"/>
            </w:pPr>
            <w:r w:rsidRPr="00A53DC8">
              <w:t>Compression Control</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17</w:t>
            </w:r>
          </w:p>
        </w:tc>
        <w:tc>
          <w:tcPr>
            <w:tcW w:w="4993" w:type="dxa"/>
          </w:tcPr>
          <w:p w:rsidR="004D2017" w:rsidRPr="00A53DC8" w:rsidRDefault="004D2017" w:rsidP="00180E85">
            <w:pPr>
              <w:pStyle w:val="TAL"/>
            </w:pPr>
            <w:r w:rsidRPr="00A53DC8">
              <w:t>Object Distribution Indicator</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18</w:t>
            </w:r>
          </w:p>
        </w:tc>
        <w:tc>
          <w:tcPr>
            <w:tcW w:w="4993" w:type="dxa"/>
          </w:tcPr>
          <w:p w:rsidR="004D2017" w:rsidRPr="00A53DC8" w:rsidRDefault="004D2017" w:rsidP="00180E85">
            <w:pPr>
              <w:pStyle w:val="TAL"/>
            </w:pPr>
            <w:r w:rsidRPr="00A53DC8">
              <w:t>Standard WVG object</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19</w:t>
            </w:r>
          </w:p>
        </w:tc>
        <w:tc>
          <w:tcPr>
            <w:tcW w:w="4993" w:type="dxa"/>
          </w:tcPr>
          <w:p w:rsidR="004D2017" w:rsidRPr="00A53DC8" w:rsidRDefault="004D2017" w:rsidP="00180E85">
            <w:pPr>
              <w:pStyle w:val="TAL"/>
            </w:pPr>
            <w:r w:rsidRPr="00A53DC8">
              <w:t>Character Size WVG object</w:t>
            </w:r>
          </w:p>
        </w:tc>
        <w:tc>
          <w:tcPr>
            <w:tcW w:w="1419" w:type="dxa"/>
          </w:tcPr>
          <w:p w:rsidR="004D2017" w:rsidRPr="00A53DC8" w:rsidRDefault="004D2017" w:rsidP="00180E85">
            <w:pPr>
              <w:pStyle w:val="TAL"/>
            </w:pPr>
            <w:r w:rsidRPr="00A53DC8">
              <w:t>EMS Content</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1A</w:t>
            </w:r>
          </w:p>
        </w:tc>
        <w:tc>
          <w:tcPr>
            <w:tcW w:w="4993" w:type="dxa"/>
          </w:tcPr>
          <w:p w:rsidR="004D2017" w:rsidRPr="00A53DC8" w:rsidRDefault="004D2017" w:rsidP="00180E85">
            <w:pPr>
              <w:pStyle w:val="TAL"/>
            </w:pPr>
            <w:r w:rsidRPr="00A53DC8">
              <w:t>Extended Object Data Request Command</w:t>
            </w:r>
          </w:p>
        </w:tc>
        <w:tc>
          <w:tcPr>
            <w:tcW w:w="1419" w:type="dxa"/>
          </w:tcPr>
          <w:p w:rsidR="004D2017" w:rsidRPr="00A53DC8" w:rsidRDefault="004D2017" w:rsidP="00180E85">
            <w:pPr>
              <w:pStyle w:val="TAL"/>
            </w:pPr>
            <w:r w:rsidRPr="00A53DC8">
              <w:t>EMS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1B-1F</w:t>
            </w:r>
          </w:p>
        </w:tc>
        <w:tc>
          <w:tcPr>
            <w:tcW w:w="4993" w:type="dxa"/>
          </w:tcPr>
          <w:p w:rsidR="004D2017" w:rsidRPr="00A53DC8" w:rsidRDefault="004D2017" w:rsidP="00180E85">
            <w:pPr>
              <w:pStyle w:val="TAL"/>
            </w:pPr>
            <w:r w:rsidRPr="00A53DC8">
              <w:t>Reserved for future EMS features (see subclause 3.10)</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rPr>
          <w:jc w:val="center"/>
        </w:trPr>
        <w:tc>
          <w:tcPr>
            <w:tcW w:w="1145" w:type="dxa"/>
          </w:tcPr>
          <w:p w:rsidR="004D2017" w:rsidRPr="00A53DC8" w:rsidRDefault="004D2017" w:rsidP="00180E85">
            <w:pPr>
              <w:pStyle w:val="TAC"/>
            </w:pPr>
            <w:r w:rsidRPr="00A53DC8">
              <w:t>20</w:t>
            </w:r>
          </w:p>
        </w:tc>
        <w:tc>
          <w:tcPr>
            <w:tcW w:w="4993" w:type="dxa"/>
          </w:tcPr>
          <w:p w:rsidR="004D2017" w:rsidRPr="00A53DC8" w:rsidRDefault="004D2017" w:rsidP="00180E85">
            <w:pPr>
              <w:pStyle w:val="TAL"/>
            </w:pPr>
            <w:r w:rsidRPr="00A53DC8">
              <w:t>RFC 5322 E-Mail Header</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21</w:t>
            </w:r>
          </w:p>
        </w:tc>
        <w:tc>
          <w:tcPr>
            <w:tcW w:w="4993" w:type="dxa"/>
          </w:tcPr>
          <w:p w:rsidR="004D2017" w:rsidRPr="00A53DC8" w:rsidRDefault="004D2017" w:rsidP="00180E85">
            <w:pPr>
              <w:pStyle w:val="TAL"/>
            </w:pPr>
            <w:r w:rsidRPr="00A53DC8">
              <w:t>Hyperlink format element</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Yes</w:t>
            </w:r>
          </w:p>
        </w:tc>
      </w:tr>
      <w:tr w:rsidR="004D2017" w:rsidRPr="00A53DC8" w:rsidTr="00180E85">
        <w:trPr>
          <w:jc w:val="center"/>
        </w:trPr>
        <w:tc>
          <w:tcPr>
            <w:tcW w:w="1145" w:type="dxa"/>
          </w:tcPr>
          <w:p w:rsidR="004D2017" w:rsidRPr="00A53DC8" w:rsidRDefault="004D2017" w:rsidP="00180E85">
            <w:pPr>
              <w:pStyle w:val="TAC"/>
            </w:pPr>
            <w:r w:rsidRPr="00A53DC8">
              <w:t>22</w:t>
            </w:r>
          </w:p>
        </w:tc>
        <w:tc>
          <w:tcPr>
            <w:tcW w:w="4993" w:type="dxa"/>
          </w:tcPr>
          <w:p w:rsidR="004D2017" w:rsidRPr="00A53DC8" w:rsidRDefault="004D2017" w:rsidP="00180E85">
            <w:pPr>
              <w:pStyle w:val="TAL"/>
            </w:pPr>
            <w:r w:rsidRPr="00A53DC8">
              <w:t>Reply Address Element</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23</w:t>
            </w:r>
          </w:p>
        </w:tc>
        <w:tc>
          <w:tcPr>
            <w:tcW w:w="4993" w:type="dxa"/>
          </w:tcPr>
          <w:p w:rsidR="004D2017" w:rsidRPr="00A53DC8" w:rsidRDefault="004D2017" w:rsidP="00180E85">
            <w:pPr>
              <w:pStyle w:val="TAL"/>
            </w:pPr>
            <w:r w:rsidRPr="00A53DC8">
              <w:t>Enhanced Voice Mail Information</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24</w:t>
            </w:r>
          </w:p>
        </w:tc>
        <w:tc>
          <w:tcPr>
            <w:tcW w:w="4993" w:type="dxa"/>
          </w:tcPr>
          <w:p w:rsidR="004D2017" w:rsidRPr="00A53DC8" w:rsidRDefault="004D2017" w:rsidP="00180E85">
            <w:pPr>
              <w:pStyle w:val="TAL"/>
            </w:pPr>
            <w:r w:rsidRPr="00A53DC8">
              <w:t xml:space="preserve">National Language Single Shift </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25</w:t>
            </w:r>
          </w:p>
        </w:tc>
        <w:tc>
          <w:tcPr>
            <w:tcW w:w="4993" w:type="dxa"/>
          </w:tcPr>
          <w:p w:rsidR="004D2017" w:rsidRPr="00A53DC8" w:rsidRDefault="004D2017" w:rsidP="00180E85">
            <w:pPr>
              <w:pStyle w:val="TAL"/>
            </w:pPr>
            <w:r w:rsidRPr="00A53DC8">
              <w:t>National Language Locking Shift</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w:t>
            </w:r>
          </w:p>
        </w:tc>
      </w:tr>
      <w:tr w:rsidR="004D2017" w:rsidRPr="00A53DC8" w:rsidTr="00180E85">
        <w:trPr>
          <w:jc w:val="center"/>
        </w:trPr>
        <w:tc>
          <w:tcPr>
            <w:tcW w:w="1145" w:type="dxa"/>
          </w:tcPr>
          <w:p w:rsidR="004D2017" w:rsidRPr="00A53DC8" w:rsidRDefault="004D2017" w:rsidP="00180E85">
            <w:pPr>
              <w:pStyle w:val="TAC"/>
            </w:pPr>
            <w:r w:rsidRPr="00A53DC8">
              <w:t>26 – 6F</w:t>
            </w:r>
          </w:p>
        </w:tc>
        <w:tc>
          <w:tcPr>
            <w:tcW w:w="4993" w:type="dxa"/>
          </w:tcPr>
          <w:p w:rsidR="004D2017" w:rsidRPr="00A53DC8" w:rsidRDefault="004D2017" w:rsidP="00180E85">
            <w:pPr>
              <w:pStyle w:val="TAL"/>
            </w:pPr>
            <w:r w:rsidRPr="00A53DC8">
              <w:t>Reserved for future use</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rPr>
          <w:jc w:val="center"/>
        </w:trPr>
        <w:tc>
          <w:tcPr>
            <w:tcW w:w="1145" w:type="dxa"/>
          </w:tcPr>
          <w:p w:rsidR="004D2017" w:rsidRPr="00A53DC8" w:rsidRDefault="004D2017" w:rsidP="00180E85">
            <w:pPr>
              <w:pStyle w:val="TAC"/>
            </w:pPr>
            <w:r w:rsidRPr="00A53DC8">
              <w:t>70 – 7F</w:t>
            </w:r>
          </w:p>
        </w:tc>
        <w:tc>
          <w:tcPr>
            <w:tcW w:w="4993" w:type="dxa"/>
          </w:tcPr>
          <w:p w:rsidR="004D2017" w:rsidRPr="00A53DC8" w:rsidRDefault="004D2017" w:rsidP="00180E85">
            <w:pPr>
              <w:pStyle w:val="TAL"/>
            </w:pPr>
            <w:r w:rsidRPr="00A53DC8">
              <w:t xml:space="preserve">(U)SIM Toolkit Security Headers </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1</w:t>
            </w:r>
          </w:p>
        </w:tc>
      </w:tr>
      <w:tr w:rsidR="004D2017" w:rsidRPr="00A53DC8" w:rsidTr="00180E85">
        <w:trPr>
          <w:jc w:val="center"/>
        </w:trPr>
        <w:tc>
          <w:tcPr>
            <w:tcW w:w="1145" w:type="dxa"/>
          </w:tcPr>
          <w:p w:rsidR="004D2017" w:rsidRPr="00A53DC8" w:rsidRDefault="004D2017" w:rsidP="00180E85">
            <w:pPr>
              <w:pStyle w:val="TAC"/>
            </w:pPr>
            <w:r w:rsidRPr="00A53DC8">
              <w:t>80 – 9F</w:t>
            </w:r>
          </w:p>
        </w:tc>
        <w:tc>
          <w:tcPr>
            <w:tcW w:w="4993" w:type="dxa"/>
          </w:tcPr>
          <w:p w:rsidR="004D2017" w:rsidRPr="00A53DC8" w:rsidRDefault="004D2017" w:rsidP="00180E85">
            <w:pPr>
              <w:pStyle w:val="TAL"/>
            </w:pPr>
            <w:r w:rsidRPr="00A53DC8">
              <w:t>SME to SME specific use</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2</w:t>
            </w:r>
          </w:p>
        </w:tc>
      </w:tr>
      <w:tr w:rsidR="004D2017" w:rsidRPr="00A53DC8" w:rsidTr="00180E85">
        <w:trPr>
          <w:jc w:val="center"/>
        </w:trPr>
        <w:tc>
          <w:tcPr>
            <w:tcW w:w="1145" w:type="dxa"/>
          </w:tcPr>
          <w:p w:rsidR="004D2017" w:rsidRPr="00A53DC8" w:rsidRDefault="004D2017" w:rsidP="00180E85">
            <w:pPr>
              <w:pStyle w:val="TAC"/>
            </w:pPr>
            <w:r w:rsidRPr="00A53DC8">
              <w:t>A0 – BF</w:t>
            </w:r>
          </w:p>
        </w:tc>
        <w:tc>
          <w:tcPr>
            <w:tcW w:w="4993" w:type="dxa"/>
          </w:tcPr>
          <w:p w:rsidR="004D2017" w:rsidRPr="00A53DC8" w:rsidRDefault="004D2017" w:rsidP="00180E85">
            <w:pPr>
              <w:pStyle w:val="TAL"/>
            </w:pPr>
            <w:r w:rsidRPr="00A53DC8">
              <w:t>Reserved for future use</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rPr>
          <w:jc w:val="center"/>
        </w:trPr>
        <w:tc>
          <w:tcPr>
            <w:tcW w:w="1145" w:type="dxa"/>
          </w:tcPr>
          <w:p w:rsidR="004D2017" w:rsidRPr="00A53DC8" w:rsidRDefault="004D2017" w:rsidP="00180E85">
            <w:pPr>
              <w:pStyle w:val="TAC"/>
            </w:pPr>
            <w:r w:rsidRPr="00A53DC8">
              <w:t>C0 – DF</w:t>
            </w:r>
          </w:p>
        </w:tc>
        <w:tc>
          <w:tcPr>
            <w:tcW w:w="4993" w:type="dxa"/>
          </w:tcPr>
          <w:p w:rsidR="004D2017" w:rsidRPr="00A53DC8" w:rsidRDefault="004D2017" w:rsidP="00180E85">
            <w:pPr>
              <w:pStyle w:val="TAL"/>
            </w:pPr>
            <w:r w:rsidRPr="00A53DC8">
              <w:t>SC specific use</w:t>
            </w:r>
          </w:p>
        </w:tc>
        <w:tc>
          <w:tcPr>
            <w:tcW w:w="1419" w:type="dxa"/>
          </w:tcPr>
          <w:p w:rsidR="004D2017" w:rsidRPr="00A53DC8" w:rsidRDefault="004D2017" w:rsidP="00180E85">
            <w:pPr>
              <w:pStyle w:val="TAL"/>
            </w:pPr>
            <w:r w:rsidRPr="00A53DC8">
              <w:t>SMS Control</w:t>
            </w:r>
          </w:p>
        </w:tc>
        <w:tc>
          <w:tcPr>
            <w:tcW w:w="1350" w:type="dxa"/>
          </w:tcPr>
          <w:p w:rsidR="004D2017" w:rsidRPr="00A53DC8" w:rsidRDefault="004D2017" w:rsidP="00180E85">
            <w:pPr>
              <w:pStyle w:val="TAL"/>
              <w:jc w:val="center"/>
            </w:pPr>
            <w:r w:rsidRPr="00A53DC8">
              <w:t>Note 2</w:t>
            </w:r>
          </w:p>
        </w:tc>
      </w:tr>
      <w:tr w:rsidR="004D2017" w:rsidRPr="00A53DC8" w:rsidTr="00180E85">
        <w:trPr>
          <w:jc w:val="center"/>
        </w:trPr>
        <w:tc>
          <w:tcPr>
            <w:tcW w:w="1145" w:type="dxa"/>
          </w:tcPr>
          <w:p w:rsidR="004D2017" w:rsidRPr="00A53DC8" w:rsidRDefault="004D2017" w:rsidP="00180E85">
            <w:pPr>
              <w:pStyle w:val="TAC"/>
            </w:pPr>
            <w:r w:rsidRPr="00A53DC8">
              <w:t>E0 – FF</w:t>
            </w:r>
          </w:p>
        </w:tc>
        <w:tc>
          <w:tcPr>
            <w:tcW w:w="4993" w:type="dxa"/>
          </w:tcPr>
          <w:p w:rsidR="004D2017" w:rsidRPr="00A53DC8" w:rsidRDefault="004D2017" w:rsidP="00180E85">
            <w:pPr>
              <w:pStyle w:val="TAL"/>
            </w:pPr>
            <w:r w:rsidRPr="00A53DC8">
              <w:t>Reserved for future use</w:t>
            </w:r>
          </w:p>
        </w:tc>
        <w:tc>
          <w:tcPr>
            <w:tcW w:w="1419" w:type="dxa"/>
          </w:tcPr>
          <w:p w:rsidR="004D2017" w:rsidRPr="00A53DC8" w:rsidRDefault="004D2017" w:rsidP="00180E85">
            <w:pPr>
              <w:pStyle w:val="TAL"/>
            </w:pPr>
            <w:r w:rsidRPr="00A53DC8">
              <w:t>N/A</w:t>
            </w:r>
          </w:p>
        </w:tc>
        <w:tc>
          <w:tcPr>
            <w:tcW w:w="1350" w:type="dxa"/>
          </w:tcPr>
          <w:p w:rsidR="004D2017" w:rsidRPr="00A53DC8" w:rsidRDefault="004D2017" w:rsidP="00180E85">
            <w:pPr>
              <w:pStyle w:val="TAL"/>
              <w:jc w:val="center"/>
            </w:pPr>
            <w:r w:rsidRPr="00A53DC8">
              <w:t>N/A</w:t>
            </w:r>
          </w:p>
        </w:tc>
      </w:tr>
      <w:tr w:rsidR="004D2017" w:rsidRPr="00A53DC8" w:rsidTr="00180E85">
        <w:trPr>
          <w:cantSplit/>
          <w:jc w:val="center"/>
        </w:trPr>
        <w:tc>
          <w:tcPr>
            <w:tcW w:w="8907" w:type="dxa"/>
            <w:gridSpan w:val="4"/>
          </w:tcPr>
          <w:p w:rsidR="004D2017" w:rsidRPr="00A53DC8" w:rsidRDefault="004D2017" w:rsidP="00180E85">
            <w:pPr>
              <w:pStyle w:val="TAN"/>
            </w:pPr>
            <w:r w:rsidRPr="00A53DC8">
              <w:t>Note 1:</w:t>
            </w:r>
            <w:r w:rsidRPr="00A53DC8">
              <w:tab/>
              <w:t>The functionality of these IEIs is defined in 3GPP TSG 31.115 [28], and therefore, the repeatability is not within the scope of this document and will not be determined here.</w:t>
            </w:r>
          </w:p>
          <w:p w:rsidR="004D2017" w:rsidRPr="00A53DC8" w:rsidRDefault="004D2017" w:rsidP="00180E85">
            <w:pPr>
              <w:pStyle w:val="TAN"/>
            </w:pPr>
            <w:r w:rsidRPr="00A53DC8">
              <w:t>Note 2:</w:t>
            </w:r>
            <w:r w:rsidRPr="00A53DC8">
              <w:tab/>
              <w:t>The functionality of these IEIs  is used in a proprietary fashion by different SMSC vendors, and therefore, are not within the scope of this technical specification.</w:t>
            </w:r>
          </w:p>
          <w:p w:rsidR="004D2017" w:rsidRPr="00A53DC8" w:rsidRDefault="004D2017" w:rsidP="00180E85">
            <w:pPr>
              <w:pStyle w:val="TAN"/>
            </w:pPr>
            <w:r w:rsidRPr="00A53DC8">
              <w:t>Note 3:</w:t>
            </w:r>
            <w:r w:rsidRPr="00A53DC8">
              <w:tab/>
              <w:t>The functionality of these IEIs is defined by the WAP Forum and therefore the repeatability is not within the scope of this document and will not be determined here.</w:t>
            </w:r>
          </w:p>
        </w:tc>
      </w:tr>
    </w:tbl>
    <w:p w:rsidR="004D2017" w:rsidRPr="00A53DC8" w:rsidRDefault="004D2017" w:rsidP="0031641D"/>
    <w:p w:rsidR="004D2017" w:rsidRPr="00A53DC8" w:rsidRDefault="004D2017" w:rsidP="004D2017">
      <w:r w:rsidRPr="00A53DC8">
        <w:t>A receiving entity shall ignore (i.e. skip over and commence processing at the next information element) any information element where the IEI is Reserved or not supported.</w:t>
      </w:r>
      <w:r w:rsidRPr="00A53DC8">
        <w:rPr>
          <w:rFonts w:ascii="Arial" w:hAnsi="Arial"/>
        </w:rPr>
        <w:t xml:space="preserve"> </w:t>
      </w:r>
      <w:r w:rsidRPr="00A53DC8">
        <w:t>The receiving entity calculates the start of the next information element by looking at the length of the current information element and skipping that number of octets.</w:t>
      </w:r>
    </w:p>
    <w:p w:rsidR="004D2017" w:rsidRPr="00A53DC8" w:rsidRDefault="004D2017" w:rsidP="004D2017">
      <w:r w:rsidRPr="00A53DC8">
        <w:t>The SM itself may be coded as 7, 8 or 16 bit data.</w:t>
      </w:r>
    </w:p>
    <w:p w:rsidR="004D2017" w:rsidRPr="00A53DC8" w:rsidRDefault="004D2017" w:rsidP="004D2017">
      <w:r w:rsidRPr="00A53DC8">
        <w:t>If 7 bit data is used and the TP</w:t>
      </w:r>
      <w:r w:rsidRPr="00A53DC8">
        <w:noBreakHyphen/>
        <w:t>UD</w:t>
      </w:r>
      <w:r w:rsidRPr="00A53DC8">
        <w:noBreakHyphen/>
        <w:t>Header does not finish on a septet boundary then</w:t>
      </w:r>
      <w:r w:rsidRPr="00A53DC8">
        <w:rPr>
          <w:rFonts w:ascii="Arial" w:hAnsi="Arial"/>
        </w:rPr>
        <w:t xml:space="preserve"> </w:t>
      </w:r>
      <w:r w:rsidRPr="00A53DC8">
        <w:t>fill bits are inserted after the last Information Element Data octet up to the next septet boundary so that there is an integral number of septets for the entire TP</w:t>
      </w:r>
      <w:r w:rsidRPr="00A53DC8">
        <w:noBreakHyphen/>
        <w:t>UD header. This is to ensure that the SM itself starts on an septet boundary so that an earlier Phase mobile shall be capable of displaying the SM itself although the TP</w:t>
      </w:r>
      <w:r w:rsidRPr="00A53DC8">
        <w:noBreakHyphen/>
        <w:t>UD Header in the TP</w:t>
      </w:r>
      <w:r w:rsidRPr="00A53DC8">
        <w:noBreakHyphen/>
        <w:t>UD field may not be understood.</w:t>
      </w:r>
    </w:p>
    <w:p w:rsidR="004D2017" w:rsidRPr="00A53DC8" w:rsidRDefault="004D2017" w:rsidP="004D2017">
      <w:r w:rsidRPr="00A53DC8">
        <w:lastRenderedPageBreak/>
        <w:t>It is optional to make the first character of the SM itself a Carriage Return character encoded according to the default 7 bit alphabet so that earlier Phase mobiles, which do not understand the TP</w:t>
      </w:r>
      <w:r w:rsidRPr="00A53DC8">
        <w:noBreakHyphen/>
        <w:t>UD</w:t>
      </w:r>
      <w:r w:rsidRPr="00A53DC8">
        <w:noBreakHyphen/>
        <w:t>Header, shall over</w:t>
      </w:r>
      <w:r w:rsidRPr="00A53DC8">
        <w:noBreakHyphen/>
        <w:t>write the displayed TP</w:t>
      </w:r>
      <w:r w:rsidRPr="00A53DC8">
        <w:noBreakHyphen/>
        <w:t>UD</w:t>
      </w:r>
      <w:r w:rsidRPr="00A53DC8">
        <w:noBreakHyphen/>
        <w:t>Header with the SM itself.</w:t>
      </w:r>
    </w:p>
    <w:p w:rsidR="004D2017" w:rsidRPr="00A53DC8" w:rsidRDefault="004D2017" w:rsidP="004D2017">
      <w:r w:rsidRPr="00A53DC8">
        <w:t>If 16 bit (USC2) data is used then padding octets are not necessary. The</w:t>
      </w:r>
      <w:r w:rsidRPr="00A53DC8">
        <w:rPr>
          <w:rFonts w:ascii="Arial" w:hAnsi="Arial"/>
        </w:rPr>
        <w:t xml:space="preserve"> </w:t>
      </w:r>
      <w:r w:rsidRPr="00A53DC8">
        <w:t>SM itself shall start on an octet boundary.</w:t>
      </w:r>
    </w:p>
    <w:p w:rsidR="004D2017" w:rsidRPr="00A53DC8" w:rsidRDefault="004D2017" w:rsidP="004D2017">
      <w:r w:rsidRPr="00A53DC8">
        <w:t>If 8 bit data is used then padding is not necessary. An earlier Phase mobile shall be able to display the SM itself although the TP</w:t>
      </w:r>
      <w:r w:rsidRPr="00A53DC8">
        <w:noBreakHyphen/>
        <w:t>UD header may not be understood.</w:t>
      </w:r>
    </w:p>
    <w:p w:rsidR="004D2017" w:rsidRPr="00A53DC8" w:rsidRDefault="004D2017" w:rsidP="004D2017">
      <w:r w:rsidRPr="00A53DC8">
        <w:t>It is also possible for mobiles not wishing to support the TP</w:t>
      </w:r>
      <w:r w:rsidRPr="00A53DC8">
        <w:noBreakHyphen/>
        <w:t>UD header to check the value of the TP</w:t>
      </w:r>
      <w:r w:rsidRPr="00A53DC8">
        <w:noBreakHyphen/>
        <w:t>UDHI bit in the SMS</w:t>
      </w:r>
      <w:r w:rsidRPr="00A53DC8">
        <w:noBreakHyphen/>
        <w:t>Deliver PDU and the first octet of the TP</w:t>
      </w:r>
      <w:r w:rsidRPr="00A53DC8">
        <w:noBreakHyphen/>
        <w:t>UD field and skip to the start of the SM and ignore the TP</w:t>
      </w:r>
      <w:r w:rsidRPr="00A53DC8">
        <w:noBreakHyphen/>
        <w:t>UD header.</w:t>
      </w:r>
    </w:p>
    <w:p w:rsidR="004D2017" w:rsidRPr="00A53DC8" w:rsidRDefault="004D2017" w:rsidP="004D2017">
      <w:pPr>
        <w:rPr>
          <w:lang w:eastAsia="zh-CN"/>
        </w:rPr>
      </w:pPr>
      <w:r w:rsidRPr="00A53DC8">
        <w:rPr>
          <w:lang w:eastAsia="zh-CN"/>
        </w:rPr>
        <w:t>[TS 23.040, clause 9.2.3.24.1]:</w:t>
      </w:r>
    </w:p>
    <w:p w:rsidR="004D2017" w:rsidRPr="00A53DC8" w:rsidRDefault="004D2017" w:rsidP="004D2017">
      <w:r w:rsidRPr="00A53DC8">
        <w:t>This facility allows short messages to be concatenated to form a longer message.</w:t>
      </w:r>
    </w:p>
    <w:p w:rsidR="004D2017" w:rsidRPr="00A53DC8" w:rsidRDefault="004D2017" w:rsidP="004D2017">
      <w:r w:rsidRPr="00A53DC8">
        <w:t>In the case of uncompressed 8</w:t>
      </w:r>
      <w:r w:rsidRPr="00A53DC8">
        <w:noBreakHyphen/>
        <w:t>bit data, the maximum length of the short message within the TP</w:t>
      </w:r>
      <w:r w:rsidRPr="00A53DC8">
        <w:noBreakHyphen/>
        <w:t>UD field is 134 (140</w:t>
      </w:r>
      <w:r w:rsidRPr="00A53DC8">
        <w:noBreakHyphen/>
        <w:t>6) octets.</w:t>
      </w:r>
    </w:p>
    <w:p w:rsidR="004D2017" w:rsidRPr="00A53DC8" w:rsidRDefault="004D2017" w:rsidP="004D2017">
      <w:r w:rsidRPr="00A53DC8">
        <w:t>In the case of uncompressed GSM 7 bit default alphabet data, the maximum length of the short message within the TP</w:t>
      </w:r>
      <w:r w:rsidRPr="00A53DC8">
        <w:noBreakHyphen/>
        <w:t>UD field is 153 (160</w:t>
      </w:r>
      <w:r w:rsidRPr="00A53DC8">
        <w:noBreakHyphen/>
        <w:t>7) characters. A character represented by an escape-sequence shall not be split in the middle.</w:t>
      </w:r>
    </w:p>
    <w:p w:rsidR="004D2017" w:rsidRPr="00A53DC8" w:rsidRDefault="004D2017" w:rsidP="004D2017">
      <w:r w:rsidRPr="00A53DC8">
        <w:t>In the case of 16 bit uncompressed USC2 data, the maximum length of the short message within the TP</w:t>
      </w:r>
      <w:r w:rsidRPr="00A53DC8">
        <w:noBreakHyphen/>
        <w:t>UD field is 67 ((140</w:t>
      </w:r>
      <w:r w:rsidRPr="00A53DC8">
        <w:noBreakHyphen/>
        <w:t>6)/2) characters. A UCS2 character shall not be split in the middle; if the length of the User Data Header is odd, the maximum length of the whole TP-UD field is 139 octets.</w:t>
      </w:r>
    </w:p>
    <w:p w:rsidR="004D2017" w:rsidRPr="00A53DC8" w:rsidRDefault="004D2017" w:rsidP="004D2017">
      <w:r w:rsidRPr="00A53DC8">
        <w:t>In the case of compressed GSM 7 bit default alphabet</w:t>
      </w:r>
      <w:r w:rsidRPr="00A53DC8">
        <w:rPr>
          <w:rFonts w:ascii="Arial" w:hAnsi="Arial"/>
        </w:rPr>
        <w:t xml:space="preserve"> </w:t>
      </w:r>
      <w:r w:rsidRPr="00A53DC8">
        <w:t>data, 8 bit data or UCS2 the maximum length of the compressed short message within the TP-UD field is 134 (140-6) octets including the Compression Header and Compression Footer, both or either of which may be present (see clause 3.9).</w:t>
      </w:r>
    </w:p>
    <w:p w:rsidR="004D2017" w:rsidRPr="00A53DC8" w:rsidRDefault="004D2017" w:rsidP="004D2017">
      <w:r w:rsidRPr="00A53DC8">
        <w:t>The maximum length of an uncompressed concatenated short message is 39015 (255*153) default alphabet characters, 34170 (255*134) octets or 17085 (255*67) UCS2 characters.</w:t>
      </w:r>
    </w:p>
    <w:p w:rsidR="004D2017" w:rsidRPr="00A53DC8" w:rsidRDefault="004D2017" w:rsidP="004D2017">
      <w:r w:rsidRPr="00A53DC8">
        <w:t>The maximum length of a compressed concatenated message is 34170 (255*134) octets including the Compression Header and Compression Footer (see clause 3.9 and figure 9.2.3.24.1(a) below).</w:t>
      </w:r>
    </w:p>
    <w:bookmarkStart w:id="776" w:name="_MON_1063434357"/>
    <w:bookmarkEnd w:id="776"/>
    <w:bookmarkStart w:id="777" w:name="_MON_1063200537"/>
    <w:bookmarkEnd w:id="777"/>
    <w:p w:rsidR="004D2017" w:rsidRPr="00A53DC8" w:rsidRDefault="004D2017" w:rsidP="004D2017">
      <w:pPr>
        <w:pStyle w:val="TH"/>
      </w:pPr>
      <w:r w:rsidRPr="00A53DC8">
        <w:object w:dxaOrig="9086" w:dyaOrig="2169">
          <v:shape id="_x0000_i1034" type="#_x0000_t75" style="width:454.5pt;height:108.5pt" o:ole="" fillcolor="window">
            <v:imagedata r:id="rId17" o:title=""/>
          </v:shape>
          <o:OLEObject Type="Embed" ProgID="Word.Picture.8" ShapeID="_x0000_i1034" DrawAspect="Content" ObjectID="_1671876316" r:id="rId22"/>
        </w:object>
      </w:r>
    </w:p>
    <w:p w:rsidR="004D2017" w:rsidRPr="00A53DC8" w:rsidRDefault="004D2017" w:rsidP="0031641D">
      <w:pPr>
        <w:pStyle w:val="TF"/>
      </w:pPr>
      <w:r w:rsidRPr="00A53DC8">
        <w:t>Figure 9.2.3.24.1 (a): Concatenation of a Compressed short message</w:t>
      </w:r>
    </w:p>
    <w:p w:rsidR="0031641D" w:rsidRPr="00A53DC8" w:rsidRDefault="0031641D" w:rsidP="004D2017"/>
    <w:p w:rsidR="004D2017" w:rsidRPr="00A53DC8" w:rsidRDefault="004D2017" w:rsidP="004D2017">
      <w:r w:rsidRPr="00A53DC8">
        <w:t>The gNB-DU controlling a UE-associated logical F1-connection initiates the procedure by generating a UE The Information</w:t>
      </w:r>
      <w:r w:rsidRPr="00A53DC8">
        <w:noBreakHyphen/>
        <w:t>Element</w:t>
      </w:r>
      <w:r w:rsidRPr="00A53DC8">
        <w:noBreakHyphen/>
        <w:t>Data field contains information set by the application in the SMS</w:t>
      </w:r>
      <w:r w:rsidRPr="00A53DC8">
        <w:noBreakHyphen/>
        <w:t>SUBMIT so that the receiving entity is able to re</w:t>
      </w:r>
      <w:r w:rsidRPr="00A53DC8">
        <w:noBreakHyphen/>
        <w:t>assemble the short messages in the correct order. Each concatenated short message contains a reference number which together with the originating address and Service Centre address allows the receiving entity to discriminate between concatenated short messages sent from different originating SMEs and/or SCs. In a network which has multiple SCs, it is possible for different segments of a concatenated SM to be sent via different SCs and so it is recommended that the SC address should not be checked by the MS unless the application specifically requires such a check.</w:t>
      </w:r>
    </w:p>
    <w:p w:rsidR="004D2017" w:rsidRPr="00A53DC8" w:rsidRDefault="004D2017" w:rsidP="004D2017">
      <w:r w:rsidRPr="00A53DC8">
        <w:t>The TP elements in the SMS</w:t>
      </w:r>
      <w:r w:rsidRPr="00A53DC8">
        <w:noBreakHyphen/>
        <w:t>SUBMIT PDU, apart from TP</w:t>
      </w:r>
      <w:r w:rsidRPr="00A53DC8">
        <w:noBreakHyphen/>
        <w:t>MR, TP-SRR, TP</w:t>
      </w:r>
      <w:r w:rsidRPr="00A53DC8">
        <w:noBreakHyphen/>
        <w:t>UDL and TP</w:t>
      </w:r>
      <w:r w:rsidRPr="00A53DC8">
        <w:noBreakHyphen/>
        <w:t>UD, should remain unchanged for each SM which forms part of a concatenated SM, otherwise this may lead to irrational behaviour. TP-MR must be incremented for every segment of</w:t>
      </w:r>
      <w:r w:rsidRPr="00A53DC8">
        <w:rPr>
          <w:rFonts w:ascii="Arial" w:hAnsi="Arial"/>
        </w:rPr>
        <w:t xml:space="preserve"> </w:t>
      </w:r>
      <w:r w:rsidRPr="00A53DC8">
        <w:t xml:space="preserve">a concatenated message as defined in clause 9.2.3.6. A SC shall handle segments of a concatenated message like any other short message. The relation between segments of a concatenated message is made only at the originator, where the message is segmented, and at the recipient, where the message is </w:t>
      </w:r>
      <w:r w:rsidRPr="00A53DC8">
        <w:lastRenderedPageBreak/>
        <w:t>reassembled. SMS</w:t>
      </w:r>
      <w:r w:rsidRPr="00A53DC8">
        <w:noBreakHyphen/>
        <w:t>COMMANDs identify messages by TP-MR and therefore apply to only one segment of a concatenated message. It is up to the originating SME to issue SMS-COMMANDs for all the required segments of a concatenated message.</w:t>
      </w:r>
    </w:p>
    <w:p w:rsidR="004D2017" w:rsidRPr="00A53DC8" w:rsidRDefault="004D2017" w:rsidP="004D2017">
      <w:pPr>
        <w:keepNext/>
        <w:keepLines/>
      </w:pPr>
      <w:r w:rsidRPr="00A53DC8">
        <w:t>The Information</w:t>
      </w:r>
      <w:r w:rsidRPr="00A53DC8">
        <w:noBreakHyphen/>
        <w:t>Element</w:t>
      </w:r>
      <w:r w:rsidRPr="00A53DC8">
        <w:noBreakHyphen/>
        <w:t>Data octets shall be coded as follows.</w:t>
      </w:r>
    </w:p>
    <w:p w:rsidR="004D2017" w:rsidRPr="00A53DC8" w:rsidRDefault="004D2017" w:rsidP="004D2017">
      <w:pPr>
        <w:pStyle w:val="B2"/>
        <w:keepNext/>
        <w:keepLines/>
      </w:pPr>
      <w:r w:rsidRPr="00A53DC8">
        <w:t>Octet 1</w:t>
      </w:r>
      <w:r w:rsidRPr="00A53DC8">
        <w:tab/>
        <w:t>Concatenated short message reference number.</w:t>
      </w:r>
    </w:p>
    <w:p w:rsidR="004D2017" w:rsidRPr="00A53DC8" w:rsidRDefault="004D2017" w:rsidP="004D2017">
      <w:pPr>
        <w:pStyle w:val="NO"/>
        <w:keepNext/>
      </w:pPr>
      <w:r w:rsidRPr="00A53DC8">
        <w:tab/>
        <w:t>This octet shall contain a modulo 256 counter indicating the reference number for a particular concatenated short message. This reference number shall remain constant for every short message which makes up a particular concatenated short message.</w:t>
      </w:r>
    </w:p>
    <w:p w:rsidR="004D2017" w:rsidRPr="00A53DC8" w:rsidRDefault="004D2017" w:rsidP="004D2017">
      <w:pPr>
        <w:pStyle w:val="B2"/>
      </w:pPr>
      <w:r w:rsidRPr="00A53DC8">
        <w:t>Octet 2</w:t>
      </w:r>
      <w:r w:rsidRPr="00A53DC8">
        <w:tab/>
        <w:t>Maximum number of short messages in the concatenated short message.</w:t>
      </w:r>
    </w:p>
    <w:p w:rsidR="004D2017" w:rsidRPr="00A53DC8" w:rsidRDefault="004D2017" w:rsidP="004D2017">
      <w:pPr>
        <w:pStyle w:val="NO"/>
      </w:pPr>
      <w:r w:rsidRPr="00A53DC8">
        <w:tab/>
        <w:t>This octet shall contain a value in the range 0 to 255 indicating the total number of short messages within the concatenated short message. The value shall start at 1 and remain constant for every short message which makes up the concatenated short message. If the value is zero then the receiving entity shall ignore the whole Information Element.</w:t>
      </w:r>
    </w:p>
    <w:p w:rsidR="004D2017" w:rsidRPr="00A53DC8" w:rsidRDefault="004D2017" w:rsidP="004D2017">
      <w:pPr>
        <w:pStyle w:val="B2"/>
        <w:keepNext/>
      </w:pPr>
      <w:r w:rsidRPr="00A53DC8">
        <w:t>Octet 3</w:t>
      </w:r>
      <w:r w:rsidRPr="00A53DC8">
        <w:tab/>
        <w:t>Sequence number of the current short message.</w:t>
      </w:r>
    </w:p>
    <w:p w:rsidR="004D2017" w:rsidRPr="00A53DC8" w:rsidRDefault="004D2017" w:rsidP="004D2017">
      <w:pPr>
        <w:pStyle w:val="NO"/>
      </w:pPr>
      <w:r w:rsidRPr="00A53DC8">
        <w:tab/>
        <w:t>This octet shall contain a value in the range 0 to 255 indicating the sequence number of a particular short message within the concatenated short message. The value shall start at 1 and increment by one for every short message sent within the concatenated short message. If the value is zero or the value is greater than the value in octet 2 then the receiving entity shall ignore the whole Information Element.</w:t>
      </w:r>
    </w:p>
    <w:p w:rsidR="004D2017" w:rsidRPr="00A53DC8" w:rsidRDefault="004D2017" w:rsidP="004D2017">
      <w:r w:rsidRPr="00A53DC8">
        <w:t>The IEI and associated IEI length and IEI data shall be present in every segment of the concatenated SM.</w:t>
      </w:r>
    </w:p>
    <w:p w:rsidR="004D2017" w:rsidRPr="00A53DC8" w:rsidRDefault="004D2017" w:rsidP="004D2017">
      <w:r w:rsidRPr="00A53DC8">
        <w:t>[TS 24.341, clause 5.3.2.3]</w:t>
      </w:r>
    </w:p>
    <w:p w:rsidR="004D2017" w:rsidRPr="00A53DC8" w:rsidRDefault="004D2017" w:rsidP="004D2017">
      <w:r w:rsidRPr="00A53DC8">
        <w:t>When a SIP MESSAGE request including a short message in the "vnd.3gpp.sms" payload is delivered, the SM-over-IP receiver shall:</w:t>
      </w:r>
    </w:p>
    <w:p w:rsidR="004D2017" w:rsidRPr="00A53DC8" w:rsidRDefault="004D2017" w:rsidP="004D2017">
      <w:pPr>
        <w:pStyle w:val="B10"/>
      </w:pPr>
      <w:r w:rsidRPr="00A53DC8">
        <w:t>-</w:t>
      </w:r>
      <w:r w:rsidRPr="00A53DC8">
        <w:tab/>
        <w:t>generate a SIP response according to RFC 3428 [14];</w:t>
      </w:r>
    </w:p>
    <w:p w:rsidR="004D2017" w:rsidRPr="00A53DC8" w:rsidRDefault="004D2017" w:rsidP="004D2017">
      <w:pPr>
        <w:pStyle w:val="B10"/>
      </w:pPr>
      <w:r w:rsidRPr="00A53DC8">
        <w:t>-</w:t>
      </w:r>
      <w:r w:rsidRPr="00A53DC8">
        <w:tab/>
        <w:t>extract the payload encoded according to 3GPP TS 24.011 [8] for RP-DATA; and</w:t>
      </w:r>
    </w:p>
    <w:p w:rsidR="004D2017" w:rsidRPr="00A53DC8" w:rsidRDefault="004D2017" w:rsidP="004D2017">
      <w:pPr>
        <w:pStyle w:val="B10"/>
      </w:pPr>
      <w:r w:rsidRPr="00A53DC8">
        <w:t>-</w:t>
      </w:r>
      <w:r w:rsidRPr="00A53DC8">
        <w:tab/>
        <w:t>create a delivery report as described in subclause 5.3.2.4. The content of the report is defined in 3GPP TS 24.011 [8].</w:t>
      </w:r>
    </w:p>
    <w:p w:rsidR="004D2017" w:rsidRPr="00A53DC8" w:rsidRDefault="004D2017" w:rsidP="004D2017">
      <w:r w:rsidRPr="00A53DC8">
        <w:t>[TS 24.341, clause 5.3.2.4]</w:t>
      </w:r>
    </w:p>
    <w:p w:rsidR="004D2017" w:rsidRPr="00A53DC8" w:rsidRDefault="004D2017" w:rsidP="004D2017">
      <w:r w:rsidRPr="00A53DC8">
        <w:t>When an SM-over-IP receiver wants to send an SM delivery report over IP, the SM-over-IP receiver shall send a SIP MESSAGE request with the following information:</w:t>
      </w:r>
    </w:p>
    <w:p w:rsidR="004D2017" w:rsidRPr="00A53DC8" w:rsidRDefault="004D2017" w:rsidP="004D2017">
      <w:pPr>
        <w:pStyle w:val="B10"/>
      </w:pPr>
      <w:r w:rsidRPr="00A53DC8">
        <w:t>a)</w:t>
      </w:r>
      <w:r w:rsidRPr="00A53DC8">
        <w:tab/>
        <w:t>the Request-URI, which shall contain the IP-SM-GW;</w:t>
      </w:r>
    </w:p>
    <w:p w:rsidR="004D2017" w:rsidRPr="00A53DC8" w:rsidRDefault="004D2017" w:rsidP="004D2017">
      <w:pPr>
        <w:pStyle w:val="NO"/>
      </w:pPr>
      <w:r w:rsidRPr="00A53DC8">
        <w:t>NOTE 1:</w:t>
      </w:r>
      <w:r w:rsidRPr="00A53DC8">
        <w:tab/>
        <w:t>The address of the IP-SM-GW is received in the P-Asserted-Identity header in the SIP MESSAGE request including the delivered short message.</w:t>
      </w:r>
    </w:p>
    <w:p w:rsidR="004D2017" w:rsidRPr="00A53DC8" w:rsidRDefault="004D2017" w:rsidP="004D2017">
      <w:pPr>
        <w:pStyle w:val="B10"/>
      </w:pPr>
      <w:r w:rsidRPr="00A53DC8">
        <w:t>b)</w:t>
      </w:r>
      <w:r w:rsidRPr="00A53DC8">
        <w:tab/>
        <w:t>the From header, which shall contain a public user identity of the SM-over-IP receiver.</w:t>
      </w:r>
    </w:p>
    <w:p w:rsidR="004D2017" w:rsidRPr="00A53DC8" w:rsidRDefault="004D2017" w:rsidP="004D2017">
      <w:pPr>
        <w:pStyle w:val="B10"/>
        <w:rPr>
          <w:lang w:eastAsia="zh-CN"/>
        </w:rPr>
      </w:pPr>
      <w:r w:rsidRPr="00A53DC8">
        <w:t>c)</w:t>
      </w:r>
      <w:r w:rsidRPr="00A53DC8">
        <w:tab/>
        <w:t>the To header, which shall contain the IP-SM-GW;</w:t>
      </w:r>
      <w:r w:rsidRPr="00A53DC8">
        <w:rPr>
          <w:lang w:eastAsia="zh-CN"/>
        </w:rPr>
        <w:t xml:space="preserve"> </w:t>
      </w:r>
    </w:p>
    <w:p w:rsidR="004D2017" w:rsidRPr="00A53DC8" w:rsidRDefault="004D2017" w:rsidP="004D2017">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4D2017" w:rsidRPr="00A53DC8" w:rsidRDefault="004D2017" w:rsidP="004D2017">
      <w:pPr>
        <w:pStyle w:val="B10"/>
      </w:pPr>
      <w:r w:rsidRPr="00A53DC8">
        <w:rPr>
          <w:lang w:eastAsia="zh-CN"/>
        </w:rPr>
        <w:t>e</w:t>
      </w:r>
      <w:r w:rsidRPr="00A53DC8">
        <w:t>)</w:t>
      </w:r>
      <w:r w:rsidRPr="00A53DC8">
        <w:tab/>
        <w:t>the Content-Type header shall contain "application/vnd.3gpp.sms"; and</w:t>
      </w:r>
    </w:p>
    <w:p w:rsidR="004D2017" w:rsidRPr="00A53DC8" w:rsidRDefault="004D2017" w:rsidP="004D2017">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4D2017" w:rsidRPr="00A53DC8" w:rsidRDefault="004D2017" w:rsidP="004D2017">
      <w:pPr>
        <w:pStyle w:val="NO"/>
      </w:pPr>
      <w:r w:rsidRPr="00A53DC8">
        <w:t>NOTE 2:</w:t>
      </w:r>
      <w:r w:rsidRPr="00A53DC8">
        <w:tab/>
        <w:t>The SM-over-IP sender will use content transfer encoding of type "binary" for the encoding of the SM in the body of the SIP MESSAGE request.</w:t>
      </w:r>
    </w:p>
    <w:p w:rsidR="004D2017" w:rsidRPr="00A53DC8" w:rsidRDefault="004D2017" w:rsidP="004D2017">
      <w:pPr>
        <w:keepNext/>
        <w:keepLines/>
        <w:spacing w:before="120"/>
        <w:ind w:left="1985" w:hanging="1985"/>
        <w:rPr>
          <w:rFonts w:ascii="Arial" w:hAnsi="Arial"/>
          <w:snapToGrid w:val="0"/>
        </w:rPr>
      </w:pPr>
      <w:r w:rsidRPr="00A53DC8">
        <w:rPr>
          <w:rFonts w:ascii="Arial" w:hAnsi="Arial"/>
          <w:snapToGrid w:val="0"/>
        </w:rPr>
        <w:lastRenderedPageBreak/>
        <w:t>Reference(s)</w:t>
      </w:r>
    </w:p>
    <w:p w:rsidR="004D2017" w:rsidRPr="00A53DC8" w:rsidRDefault="004D2017" w:rsidP="004D2017">
      <w:pPr>
        <w:rPr>
          <w:snapToGrid w:val="0"/>
        </w:rPr>
      </w:pPr>
      <w:r w:rsidRPr="00A53DC8">
        <w:rPr>
          <w:snapToGrid w:val="0"/>
        </w:rPr>
        <w:t>3GPP T</w:t>
      </w:r>
      <w:r w:rsidRPr="00A53DC8">
        <w:t xml:space="preserve">S 24.341 [14], clauses 5.3.2.3 and 5.3.2.4, and TS </w:t>
      </w:r>
      <w:r w:rsidRPr="00A53DC8">
        <w:rPr>
          <w:lang w:eastAsia="zh-CN"/>
        </w:rPr>
        <w:t>23.040</w:t>
      </w:r>
      <w:r w:rsidRPr="00A53DC8">
        <w:t xml:space="preserve"> [24], clauses </w:t>
      </w:r>
      <w:r w:rsidRPr="00A53DC8">
        <w:rPr>
          <w:lang w:eastAsia="zh-CN"/>
        </w:rPr>
        <w:t>9.2.3.23, 9.2.3.24 and 9.2.3.24.1</w:t>
      </w:r>
      <w:r w:rsidRPr="00A53DC8">
        <w:t>.</w:t>
      </w:r>
    </w:p>
    <w:p w:rsidR="004D2017" w:rsidRPr="00A53DC8" w:rsidRDefault="004D2017" w:rsidP="004D2017">
      <w:pPr>
        <w:pStyle w:val="Heading3"/>
        <w:rPr>
          <w:rFonts w:eastAsia="MS Gothic"/>
        </w:rPr>
      </w:pPr>
      <w:bookmarkStart w:id="778" w:name="_Toc51948497"/>
      <w:bookmarkStart w:id="779" w:name="_Toc52162571"/>
      <w:bookmarkStart w:id="780" w:name="_Toc60916210"/>
      <w:r w:rsidRPr="00A53DC8">
        <w:rPr>
          <w:rFonts w:eastAsia="MS Gothic"/>
        </w:rPr>
        <w:t>9.4.3</w:t>
      </w:r>
      <w:r w:rsidRPr="00A53DC8">
        <w:rPr>
          <w:rFonts w:eastAsia="MS Gothic"/>
        </w:rPr>
        <w:tab/>
        <w:t xml:space="preserve">Test </w:t>
      </w:r>
      <w:bookmarkEnd w:id="775"/>
      <w:r w:rsidRPr="00A53DC8">
        <w:rPr>
          <w:rFonts w:eastAsia="MS Gothic"/>
        </w:rPr>
        <w:t>description</w:t>
      </w:r>
      <w:bookmarkEnd w:id="778"/>
      <w:bookmarkEnd w:id="779"/>
      <w:bookmarkEnd w:id="780"/>
    </w:p>
    <w:p w:rsidR="004D2017" w:rsidRPr="00A53DC8" w:rsidRDefault="004D2017" w:rsidP="004D2017">
      <w:pPr>
        <w:pStyle w:val="Heading4"/>
      </w:pPr>
      <w:bookmarkStart w:id="781" w:name="_Toc51948498"/>
      <w:bookmarkStart w:id="782" w:name="_Toc52162572"/>
      <w:bookmarkStart w:id="783" w:name="_Toc60916211"/>
      <w:r w:rsidRPr="00A53DC8">
        <w:t>9.4.3.1</w:t>
      </w:r>
      <w:r w:rsidRPr="00A53DC8">
        <w:tab/>
        <w:t>Pre-test conditions</w:t>
      </w:r>
      <w:bookmarkEnd w:id="781"/>
      <w:bookmarkEnd w:id="782"/>
      <w:bookmarkEnd w:id="783"/>
    </w:p>
    <w:p w:rsidR="004D2017" w:rsidRPr="00A53DC8" w:rsidRDefault="004D2017" w:rsidP="004D2017">
      <w:pPr>
        <w:pStyle w:val="H6"/>
      </w:pPr>
      <w:r w:rsidRPr="00A53DC8">
        <w:t>System Simulator:</w:t>
      </w:r>
    </w:p>
    <w:p w:rsidR="004D2017" w:rsidRPr="00A53DC8" w:rsidRDefault="004D2017" w:rsidP="004D2017">
      <w:pPr>
        <w:pStyle w:val="B10"/>
      </w:pPr>
      <w:r w:rsidRPr="00A53DC8">
        <w:t>-</w:t>
      </w:r>
      <w:r w:rsidRPr="00A53DC8">
        <w:tab/>
        <w:t>1 NR Cell connected to 5GC, default parameters.</w:t>
      </w:r>
    </w:p>
    <w:p w:rsidR="004D2017" w:rsidRPr="00A53DC8" w:rsidRDefault="004D2017" w:rsidP="004D2017">
      <w:pPr>
        <w:pStyle w:val="H6"/>
      </w:pPr>
      <w:r w:rsidRPr="00A53DC8">
        <w:t>UE:</w:t>
      </w:r>
    </w:p>
    <w:p w:rsidR="004D2017" w:rsidRPr="00A53DC8" w:rsidRDefault="004D2017" w:rsidP="004D2017">
      <w:pPr>
        <w:pStyle w:val="B10"/>
      </w:pPr>
      <w:r w:rsidRPr="00A53DC8">
        <w:t>-</w:t>
      </w:r>
      <w:r w:rsidRPr="00A53DC8">
        <w:tab/>
        <w:t>UE contains either ISIM and USIM applications or only USIM application on UICC.</w:t>
      </w:r>
    </w:p>
    <w:p w:rsidR="004D2017" w:rsidRPr="00A53DC8" w:rsidRDefault="004D2017" w:rsidP="004D2017">
      <w:pPr>
        <w:pStyle w:val="B10"/>
        <w:rPr>
          <w:snapToGrid w:val="0"/>
        </w:rPr>
      </w:pPr>
      <w:r w:rsidRPr="00A53DC8">
        <w:t>-</w:t>
      </w:r>
      <w:r w:rsidRPr="00A53DC8">
        <w:tab/>
        <w:t>UE is configured to register for IMS after switch on.</w:t>
      </w:r>
    </w:p>
    <w:p w:rsidR="004D2017" w:rsidRPr="00A53DC8" w:rsidRDefault="004D2017" w:rsidP="004D2017">
      <w:pPr>
        <w:pStyle w:val="H6"/>
      </w:pPr>
      <w:r w:rsidRPr="00A53DC8">
        <w:t>Preamble:</w:t>
      </w:r>
    </w:p>
    <w:p w:rsidR="004D2017" w:rsidRPr="00A53DC8" w:rsidRDefault="004D2017" w:rsidP="004D2017">
      <w:pPr>
        <w:pStyle w:val="B10"/>
      </w:pPr>
      <w:r w:rsidRPr="00A53DC8">
        <w:t>-</w:t>
      </w:r>
      <w:r w:rsidRPr="00A53DC8">
        <w:tab/>
      </w:r>
      <w:r w:rsidRPr="00A53DC8">
        <w:rPr>
          <w:lang w:eastAsia="zh-CN"/>
        </w:rPr>
        <w:t>The UE is in test state 1N-A (TS 38.508-1</w:t>
      </w:r>
      <w:r w:rsidR="00A8083B" w:rsidRPr="00A53DC8">
        <w:rPr>
          <w:lang w:eastAsia="zh-CN"/>
        </w:rPr>
        <w:t xml:space="preserve"> [21]</w:t>
      </w:r>
      <w:r w:rsidRPr="00A53DC8">
        <w:rPr>
          <w:lang w:eastAsia="zh-CN"/>
        </w:rPr>
        <w:t>) and registered to IMS.</w:t>
      </w:r>
    </w:p>
    <w:p w:rsidR="004D2017" w:rsidRPr="00A53DC8" w:rsidRDefault="004D2017" w:rsidP="004D2017">
      <w:pPr>
        <w:pStyle w:val="Heading4"/>
      </w:pPr>
      <w:bookmarkStart w:id="784" w:name="_Toc51948499"/>
      <w:bookmarkStart w:id="785" w:name="_Toc52162573"/>
      <w:bookmarkStart w:id="786" w:name="_Toc60916212"/>
      <w:r w:rsidRPr="00A53DC8">
        <w:t>9.4.3.2</w:t>
      </w:r>
      <w:r w:rsidRPr="00A53DC8">
        <w:tab/>
        <w:t>Test procedure sequence</w:t>
      </w:r>
      <w:bookmarkEnd w:id="784"/>
      <w:bookmarkEnd w:id="785"/>
      <w:bookmarkEnd w:id="786"/>
    </w:p>
    <w:p w:rsidR="004D2017" w:rsidRPr="00A53DC8" w:rsidRDefault="004D2017" w:rsidP="004D2017">
      <w:pPr>
        <w:pStyle w:val="TH"/>
      </w:pPr>
      <w:r w:rsidRPr="00A53DC8">
        <w:t>Table 9.4.3.2-1: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4D2017" w:rsidRPr="00A53DC8" w:rsidTr="00A8083B">
        <w:trPr>
          <w:jc w:val="center"/>
        </w:trPr>
        <w:tc>
          <w:tcPr>
            <w:tcW w:w="678" w:type="dxa"/>
            <w:tcBorders>
              <w:bottom w:val="nil"/>
            </w:tcBorders>
          </w:tcPr>
          <w:p w:rsidR="004D2017" w:rsidRPr="00A53DC8" w:rsidRDefault="004D2017" w:rsidP="00180E85">
            <w:pPr>
              <w:pStyle w:val="TAH"/>
            </w:pPr>
            <w:r w:rsidRPr="00A53DC8">
              <w:t>St</w:t>
            </w:r>
          </w:p>
        </w:tc>
        <w:tc>
          <w:tcPr>
            <w:tcW w:w="3841" w:type="dxa"/>
          </w:tcPr>
          <w:p w:rsidR="004D2017" w:rsidRPr="00A53DC8" w:rsidRDefault="004D2017" w:rsidP="00180E85">
            <w:pPr>
              <w:pStyle w:val="TAH"/>
            </w:pPr>
            <w:r w:rsidRPr="00A53DC8">
              <w:t>Procedure</w:t>
            </w:r>
          </w:p>
        </w:tc>
        <w:tc>
          <w:tcPr>
            <w:tcW w:w="3698" w:type="dxa"/>
            <w:gridSpan w:val="2"/>
          </w:tcPr>
          <w:p w:rsidR="004D2017" w:rsidRPr="00A53DC8" w:rsidRDefault="004D2017" w:rsidP="00180E85">
            <w:pPr>
              <w:pStyle w:val="TAH"/>
            </w:pPr>
            <w:r w:rsidRPr="00A53DC8">
              <w:t>Message Sequence</w:t>
            </w:r>
          </w:p>
        </w:tc>
        <w:tc>
          <w:tcPr>
            <w:tcW w:w="569" w:type="dxa"/>
            <w:tcBorders>
              <w:bottom w:val="nil"/>
            </w:tcBorders>
          </w:tcPr>
          <w:p w:rsidR="004D2017" w:rsidRPr="00A53DC8" w:rsidRDefault="004D2017" w:rsidP="00180E85">
            <w:pPr>
              <w:pStyle w:val="TAH"/>
            </w:pPr>
            <w:r w:rsidRPr="00A53DC8">
              <w:t>TP</w:t>
            </w:r>
          </w:p>
        </w:tc>
        <w:tc>
          <w:tcPr>
            <w:tcW w:w="853" w:type="dxa"/>
            <w:tcBorders>
              <w:bottom w:val="nil"/>
            </w:tcBorders>
          </w:tcPr>
          <w:p w:rsidR="004D2017" w:rsidRPr="00A53DC8" w:rsidRDefault="004D2017" w:rsidP="00180E85">
            <w:pPr>
              <w:pStyle w:val="TAH"/>
            </w:pPr>
            <w:r w:rsidRPr="00A53DC8">
              <w:t>Verdict</w:t>
            </w:r>
          </w:p>
        </w:tc>
      </w:tr>
      <w:tr w:rsidR="004D2017" w:rsidRPr="00A53DC8" w:rsidTr="00A8083B">
        <w:trPr>
          <w:jc w:val="center"/>
        </w:trPr>
        <w:tc>
          <w:tcPr>
            <w:tcW w:w="678" w:type="dxa"/>
            <w:tcBorders>
              <w:top w:val="nil"/>
            </w:tcBorders>
          </w:tcPr>
          <w:p w:rsidR="004D2017" w:rsidRPr="00A53DC8" w:rsidRDefault="004D2017" w:rsidP="00180E85">
            <w:pPr>
              <w:pStyle w:val="TAH"/>
            </w:pPr>
          </w:p>
        </w:tc>
        <w:tc>
          <w:tcPr>
            <w:tcW w:w="3841" w:type="dxa"/>
          </w:tcPr>
          <w:p w:rsidR="004D2017" w:rsidRPr="00A53DC8" w:rsidRDefault="004D2017" w:rsidP="00180E85">
            <w:pPr>
              <w:pStyle w:val="TAH"/>
            </w:pPr>
          </w:p>
        </w:tc>
        <w:tc>
          <w:tcPr>
            <w:tcW w:w="711" w:type="dxa"/>
          </w:tcPr>
          <w:p w:rsidR="004D2017" w:rsidRPr="00A53DC8" w:rsidRDefault="004D2017" w:rsidP="00180E85">
            <w:pPr>
              <w:pStyle w:val="TAH"/>
            </w:pPr>
            <w:r w:rsidRPr="00A53DC8">
              <w:t>U - S</w:t>
            </w:r>
          </w:p>
        </w:tc>
        <w:tc>
          <w:tcPr>
            <w:tcW w:w="2987" w:type="dxa"/>
          </w:tcPr>
          <w:p w:rsidR="004D2017" w:rsidRPr="00A53DC8" w:rsidRDefault="004D2017" w:rsidP="00180E85">
            <w:pPr>
              <w:pStyle w:val="TAH"/>
            </w:pPr>
            <w:r w:rsidRPr="00A53DC8">
              <w:t>Message</w:t>
            </w:r>
          </w:p>
        </w:tc>
        <w:tc>
          <w:tcPr>
            <w:tcW w:w="569" w:type="dxa"/>
            <w:tcBorders>
              <w:top w:val="nil"/>
            </w:tcBorders>
          </w:tcPr>
          <w:p w:rsidR="004D2017" w:rsidRPr="00A53DC8" w:rsidRDefault="004D2017" w:rsidP="00180E85">
            <w:pPr>
              <w:pStyle w:val="TAH"/>
            </w:pPr>
          </w:p>
        </w:tc>
        <w:tc>
          <w:tcPr>
            <w:tcW w:w="853" w:type="dxa"/>
            <w:tcBorders>
              <w:top w:val="nil"/>
            </w:tcBorders>
          </w:tcPr>
          <w:p w:rsidR="004D2017" w:rsidRPr="00A53DC8" w:rsidRDefault="004D2017" w:rsidP="00180E85">
            <w:pPr>
              <w:pStyle w:val="TAH"/>
            </w:pPr>
          </w:p>
        </w:tc>
      </w:tr>
      <w:tr w:rsidR="00A8083B" w:rsidRPr="00A53DC8" w:rsidTr="00273214">
        <w:trPr>
          <w:jc w:val="center"/>
        </w:trPr>
        <w:tc>
          <w:tcPr>
            <w:tcW w:w="678" w:type="dxa"/>
          </w:tcPr>
          <w:p w:rsidR="00A8083B" w:rsidRPr="00A53DC8" w:rsidRDefault="00A8083B" w:rsidP="00273214">
            <w:pPr>
              <w:pStyle w:val="TAC"/>
            </w:pPr>
            <w:r w:rsidRPr="00A53DC8">
              <w:rPr>
                <w:lang w:eastAsia="zh-CN"/>
              </w:rPr>
              <w:t>0A-0H</w:t>
            </w:r>
          </w:p>
        </w:tc>
        <w:tc>
          <w:tcPr>
            <w:tcW w:w="3841" w:type="dxa"/>
          </w:tcPr>
          <w:p w:rsidR="00A8083B" w:rsidRPr="00A53DC8" w:rsidRDefault="00A8083B" w:rsidP="00273214">
            <w:pPr>
              <w:pStyle w:val="TAL"/>
              <w:rPr>
                <w:snapToGrid w:val="0"/>
              </w:rPr>
            </w:pPr>
            <w:r w:rsidRPr="00A53DC8">
              <w:t>Steps 1-8 of generic procedure specified in Table 4.9.20.2.2-1 of TS 38.508-1 [21] are performed.</w:t>
            </w:r>
          </w:p>
        </w:tc>
        <w:tc>
          <w:tcPr>
            <w:tcW w:w="711" w:type="dxa"/>
          </w:tcPr>
          <w:p w:rsidR="00A8083B" w:rsidRPr="00A53DC8" w:rsidRDefault="00A8083B" w:rsidP="00273214">
            <w:pPr>
              <w:pStyle w:val="TAC"/>
              <w:rPr>
                <w:lang w:eastAsia="zh-CN"/>
              </w:rPr>
            </w:pPr>
            <w:r w:rsidRPr="00A53DC8">
              <w:rPr>
                <w:lang w:eastAsia="zh-CN"/>
              </w:rPr>
              <w:t>-</w:t>
            </w:r>
          </w:p>
        </w:tc>
        <w:tc>
          <w:tcPr>
            <w:tcW w:w="2987" w:type="dxa"/>
          </w:tcPr>
          <w:p w:rsidR="00A8083B" w:rsidRPr="00A53DC8" w:rsidRDefault="00A8083B" w:rsidP="00273214">
            <w:pPr>
              <w:pStyle w:val="TAC"/>
              <w:rPr>
                <w:lang w:eastAsia="zh-CN"/>
              </w:rPr>
            </w:pPr>
            <w:r w:rsidRPr="00A53DC8">
              <w:t>-</w:t>
            </w:r>
          </w:p>
        </w:tc>
        <w:tc>
          <w:tcPr>
            <w:tcW w:w="569" w:type="dxa"/>
          </w:tcPr>
          <w:p w:rsidR="00A8083B" w:rsidRPr="00A53DC8" w:rsidRDefault="00A8083B" w:rsidP="00273214">
            <w:pPr>
              <w:pStyle w:val="TAC"/>
              <w:rPr>
                <w:lang w:eastAsia="zh-CN"/>
              </w:rPr>
            </w:pPr>
            <w:r w:rsidRPr="00A53DC8">
              <w:rPr>
                <w:lang w:eastAsia="zh-CN"/>
              </w:rPr>
              <w:t>-</w:t>
            </w:r>
          </w:p>
        </w:tc>
        <w:tc>
          <w:tcPr>
            <w:tcW w:w="853" w:type="dxa"/>
          </w:tcPr>
          <w:p w:rsidR="00A8083B" w:rsidRPr="00A53DC8" w:rsidRDefault="00A8083B" w:rsidP="00273214">
            <w:pPr>
              <w:pStyle w:val="TAC"/>
            </w:pPr>
            <w:r w:rsidRPr="00A53DC8">
              <w:rPr>
                <w:lang w:eastAsia="zh-CN"/>
              </w:rPr>
              <w:t>-</w:t>
            </w:r>
          </w:p>
        </w:tc>
      </w:tr>
      <w:tr w:rsidR="004D2017" w:rsidRPr="00A53DC8" w:rsidTr="00A8083B">
        <w:trPr>
          <w:jc w:val="center"/>
        </w:trPr>
        <w:tc>
          <w:tcPr>
            <w:tcW w:w="678" w:type="dxa"/>
          </w:tcPr>
          <w:p w:rsidR="004D2017" w:rsidRPr="00A53DC8" w:rsidRDefault="004D2017" w:rsidP="00180E85">
            <w:pPr>
              <w:pStyle w:val="TAC"/>
            </w:pPr>
            <w:r w:rsidRPr="00A53DC8">
              <w:t>1</w:t>
            </w:r>
          </w:p>
        </w:tc>
        <w:tc>
          <w:tcPr>
            <w:tcW w:w="3841" w:type="dxa"/>
          </w:tcPr>
          <w:p w:rsidR="004D2017" w:rsidRPr="00A53DC8" w:rsidRDefault="004D2017" w:rsidP="00180E85">
            <w:pPr>
              <w:pStyle w:val="TAL"/>
              <w:rPr>
                <w:snapToGrid w:val="0"/>
              </w:rPr>
            </w:pPr>
            <w:r w:rsidRPr="00A53DC8">
              <w:rPr>
                <w:snapToGrid w:val="0"/>
              </w:rPr>
              <w:t>SS sends a first segment of a concatenated SMS in the message-body of SIP_MESSAGE.</w:t>
            </w:r>
          </w:p>
        </w:tc>
        <w:tc>
          <w:tcPr>
            <w:tcW w:w="711" w:type="dxa"/>
          </w:tcPr>
          <w:p w:rsidR="004D2017" w:rsidRPr="00A53DC8" w:rsidRDefault="004D2017" w:rsidP="00180E85">
            <w:pPr>
              <w:pStyle w:val="TAC"/>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2</w:t>
            </w:r>
          </w:p>
        </w:tc>
        <w:tc>
          <w:tcPr>
            <w:tcW w:w="3841" w:type="dxa"/>
          </w:tcPr>
          <w:p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 xml:space="preserve">Does the </w:t>
            </w:r>
            <w:r w:rsidRPr="00A53DC8">
              <w:rPr>
                <w:snapToGrid w:val="0"/>
                <w:lang w:eastAsia="zh-CN"/>
              </w:rPr>
              <w:t>UE respond with a 200 OK?</w:t>
            </w:r>
          </w:p>
        </w:tc>
        <w:tc>
          <w:tcPr>
            <w:tcW w:w="711" w:type="dxa"/>
          </w:tcPr>
          <w:p w:rsidR="004D2017" w:rsidRPr="00A53DC8" w:rsidRDefault="004D2017" w:rsidP="00180E85">
            <w:pPr>
              <w:pStyle w:val="TAC"/>
            </w:pPr>
            <w:r w:rsidRPr="00A53DC8">
              <w:t>--&gt;</w:t>
            </w:r>
          </w:p>
        </w:tc>
        <w:tc>
          <w:tcPr>
            <w:tcW w:w="2987" w:type="dxa"/>
          </w:tcPr>
          <w:p w:rsidR="004D2017" w:rsidRPr="00A53DC8" w:rsidRDefault="004D2017" w:rsidP="00180E85">
            <w:pPr>
              <w:pStyle w:val="TAL"/>
              <w:rPr>
                <w:lang w:eastAsia="zh-CN"/>
              </w:rPr>
            </w:pPr>
            <w:r w:rsidRPr="00A53DC8">
              <w:rPr>
                <w:lang w:eastAsia="zh-CN"/>
              </w:rPr>
              <w:t>200 OK</w:t>
            </w:r>
          </w:p>
        </w:tc>
        <w:tc>
          <w:tcPr>
            <w:tcW w:w="569" w:type="dxa"/>
          </w:tcPr>
          <w:p w:rsidR="004D2017" w:rsidRPr="00A53DC8" w:rsidRDefault="004D2017" w:rsidP="00180E85">
            <w:pPr>
              <w:pStyle w:val="TAC"/>
              <w:rPr>
                <w:lang w:eastAsia="zh-CN"/>
              </w:rPr>
            </w:pPr>
            <w:r w:rsidRPr="00A53DC8">
              <w:rPr>
                <w:lang w:eastAsia="zh-CN"/>
              </w:rPr>
              <w:t>1</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pPr>
            <w:r w:rsidRPr="00A53DC8">
              <w:t>3</w:t>
            </w:r>
          </w:p>
        </w:tc>
        <w:tc>
          <w:tcPr>
            <w:tcW w:w="3841" w:type="dxa"/>
          </w:tcPr>
          <w:p w:rsidR="004D2017" w:rsidRPr="00A53DC8" w:rsidRDefault="004D2017" w:rsidP="00180E85">
            <w:pPr>
              <w:pStyle w:val="TAL"/>
              <w:rPr>
                <w:lang w:eastAsia="zh-CN"/>
              </w:rPr>
            </w:pPr>
            <w:r w:rsidRPr="00A53DC8">
              <w:rPr>
                <w:lang w:eastAsia="zh-CN"/>
              </w:rPr>
              <w:t xml:space="preserve">Check: </w:t>
            </w:r>
            <w:r w:rsidR="00A8083B" w:rsidRPr="00A53DC8">
              <w:rPr>
                <w:lang w:eastAsia="zh-CN"/>
              </w:rPr>
              <w:t>W</w:t>
            </w:r>
            <w:r w:rsidR="00A8083B" w:rsidRPr="00A53DC8">
              <w:t xml:space="preserve">hen </w:t>
            </w:r>
            <w:r w:rsidRPr="00A53DC8">
              <w:t>the payload is extracted, does the UE respond with a delivery report included in the message-body of MESSAGE?</w:t>
            </w:r>
          </w:p>
        </w:tc>
        <w:tc>
          <w:tcPr>
            <w:tcW w:w="711" w:type="dxa"/>
          </w:tcPr>
          <w:p w:rsidR="004D2017" w:rsidRPr="00A53DC8" w:rsidRDefault="004D2017" w:rsidP="00180E85">
            <w:pPr>
              <w:pStyle w:val="TAC"/>
              <w:rPr>
                <w:rFonts w:eastAsia="MS Mincho"/>
              </w:rPr>
            </w:pPr>
            <w:r w:rsidRPr="00A53DC8">
              <w:t>--&gt;</w:t>
            </w:r>
          </w:p>
        </w:tc>
        <w:tc>
          <w:tcPr>
            <w:tcW w:w="2987" w:type="dxa"/>
          </w:tcPr>
          <w:p w:rsidR="004D2017" w:rsidRPr="00A53DC8" w:rsidRDefault="004D2017" w:rsidP="00180E85">
            <w:pPr>
              <w:pStyle w:val="TAL"/>
            </w:pPr>
            <w:r w:rsidRPr="00A53DC8">
              <w:rPr>
                <w:lang w:eastAsia="zh-CN"/>
              </w:rPr>
              <w:t>SIP MESSAGE request</w:t>
            </w:r>
          </w:p>
        </w:tc>
        <w:tc>
          <w:tcPr>
            <w:tcW w:w="569" w:type="dxa"/>
          </w:tcPr>
          <w:p w:rsidR="004D2017" w:rsidRPr="00A53DC8" w:rsidRDefault="004D2017" w:rsidP="00180E85">
            <w:pPr>
              <w:pStyle w:val="TAC"/>
              <w:rPr>
                <w:lang w:eastAsia="zh-CN"/>
              </w:rPr>
            </w:pPr>
            <w:r w:rsidRPr="00A53DC8">
              <w:rPr>
                <w:lang w:eastAsia="zh-CN"/>
              </w:rPr>
              <w:t>1</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pPr>
            <w:r w:rsidRPr="00A53DC8">
              <w:t>4</w:t>
            </w:r>
          </w:p>
        </w:tc>
        <w:tc>
          <w:tcPr>
            <w:tcW w:w="3841" w:type="dxa"/>
          </w:tcPr>
          <w:p w:rsidR="004D2017" w:rsidRPr="00A53DC8" w:rsidRDefault="004D2017" w:rsidP="00180E85">
            <w:pPr>
              <w:pStyle w:val="TAL"/>
            </w:pPr>
            <w:r w:rsidRPr="00A53DC8">
              <w:t>SS responds with a 202 ACCEPTED.</w:t>
            </w:r>
          </w:p>
        </w:tc>
        <w:tc>
          <w:tcPr>
            <w:tcW w:w="711" w:type="dxa"/>
          </w:tcPr>
          <w:p w:rsidR="004D2017" w:rsidRPr="00A53DC8" w:rsidRDefault="004D2017" w:rsidP="00180E85">
            <w:pPr>
              <w:pStyle w:val="TAC"/>
              <w:rPr>
                <w:rFonts w:eastAsia="MS Mincho"/>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202 ACCEPTED</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rPr>
                <w:lang w:eastAsia="zh-CN"/>
              </w:rPr>
            </w:pPr>
          </w:p>
        </w:tc>
      </w:tr>
      <w:tr w:rsidR="004D2017" w:rsidRPr="00A53DC8" w:rsidTr="00A8083B">
        <w:trPr>
          <w:jc w:val="center"/>
        </w:trPr>
        <w:tc>
          <w:tcPr>
            <w:tcW w:w="678" w:type="dxa"/>
          </w:tcPr>
          <w:p w:rsidR="004D2017" w:rsidRPr="00A53DC8" w:rsidRDefault="004D2017" w:rsidP="00180E85">
            <w:pPr>
              <w:pStyle w:val="TAC"/>
            </w:pPr>
            <w:r w:rsidRPr="00A53DC8">
              <w:t>5</w:t>
            </w:r>
          </w:p>
        </w:tc>
        <w:tc>
          <w:tcPr>
            <w:tcW w:w="3841" w:type="dxa"/>
          </w:tcPr>
          <w:p w:rsidR="004D2017" w:rsidRPr="00A53DC8" w:rsidRDefault="004D2017" w:rsidP="00180E85">
            <w:pPr>
              <w:pStyle w:val="TAL"/>
              <w:rPr>
                <w:snapToGrid w:val="0"/>
              </w:rPr>
            </w:pPr>
            <w:r w:rsidRPr="00A53DC8">
              <w:rPr>
                <w:snapToGrid w:val="0"/>
              </w:rPr>
              <w:t>SS sends a second segment of a concatenated SMS in the message-body of SIP_MESSAGE.</w:t>
            </w:r>
          </w:p>
        </w:tc>
        <w:tc>
          <w:tcPr>
            <w:tcW w:w="711" w:type="dxa"/>
          </w:tcPr>
          <w:p w:rsidR="004D2017" w:rsidRPr="00A53DC8" w:rsidRDefault="004D2017" w:rsidP="00180E85">
            <w:pPr>
              <w:pStyle w:val="TAC"/>
              <w:rPr>
                <w:rFonts w:eastAsia="MS Mincho"/>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rPr>
                <w:lang w:eastAsia="zh-CN"/>
              </w:rPr>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6</w:t>
            </w:r>
          </w:p>
        </w:tc>
        <w:tc>
          <w:tcPr>
            <w:tcW w:w="3841" w:type="dxa"/>
          </w:tcPr>
          <w:p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oes</w:t>
            </w:r>
            <w:r w:rsidR="00A8083B" w:rsidRPr="00A53DC8">
              <w:rPr>
                <w:snapToGrid w:val="0"/>
                <w:lang w:eastAsia="zh-CN"/>
              </w:rPr>
              <w:t xml:space="preserve"> the</w:t>
            </w:r>
            <w:r w:rsidRPr="00A53DC8">
              <w:rPr>
                <w:snapToGrid w:val="0"/>
                <w:lang w:eastAsia="zh-CN"/>
              </w:rPr>
              <w:t xml:space="preserve"> UE respond with a 200 OK?</w:t>
            </w:r>
          </w:p>
        </w:tc>
        <w:tc>
          <w:tcPr>
            <w:tcW w:w="711" w:type="dxa"/>
          </w:tcPr>
          <w:p w:rsidR="004D2017" w:rsidRPr="00A53DC8" w:rsidRDefault="004D2017" w:rsidP="00180E85">
            <w:pPr>
              <w:pStyle w:val="TAC"/>
              <w:rPr>
                <w:lang w:eastAsia="zh-CN"/>
              </w:rPr>
            </w:pPr>
            <w:r w:rsidRPr="00A53DC8">
              <w:t>--&gt;</w:t>
            </w:r>
          </w:p>
        </w:tc>
        <w:tc>
          <w:tcPr>
            <w:tcW w:w="2987" w:type="dxa"/>
          </w:tcPr>
          <w:p w:rsidR="004D2017" w:rsidRPr="00A53DC8" w:rsidRDefault="004D2017" w:rsidP="00180E85">
            <w:pPr>
              <w:pStyle w:val="TAL"/>
              <w:rPr>
                <w:lang w:eastAsia="zh-CN"/>
              </w:rPr>
            </w:pPr>
            <w:r w:rsidRPr="00A53DC8">
              <w:rPr>
                <w:lang w:eastAsia="zh-CN"/>
              </w:rPr>
              <w:t>200 OK</w:t>
            </w:r>
          </w:p>
        </w:tc>
        <w:tc>
          <w:tcPr>
            <w:tcW w:w="569" w:type="dxa"/>
          </w:tcPr>
          <w:p w:rsidR="004D2017" w:rsidRPr="00A53DC8" w:rsidRDefault="004D2017" w:rsidP="00180E85">
            <w:pPr>
              <w:pStyle w:val="TAC"/>
              <w:rPr>
                <w:lang w:eastAsia="zh-CN"/>
              </w:rPr>
            </w:pPr>
            <w:r w:rsidRPr="00A53DC8">
              <w:rPr>
                <w:lang w:eastAsia="zh-CN"/>
              </w:rPr>
              <w:t>2</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7</w:t>
            </w:r>
          </w:p>
        </w:tc>
        <w:tc>
          <w:tcPr>
            <w:tcW w:w="3841" w:type="dxa"/>
          </w:tcPr>
          <w:p w:rsidR="004D2017" w:rsidRPr="00A53DC8" w:rsidRDefault="004D2017" w:rsidP="00180E85">
            <w:pPr>
              <w:pStyle w:val="TAL"/>
              <w:rPr>
                <w:snapToGrid w:val="0"/>
                <w:lang w:eastAsia="zh-CN"/>
              </w:rPr>
            </w:pPr>
            <w:r w:rsidRPr="00A53DC8">
              <w:rPr>
                <w:lang w:eastAsia="zh-CN"/>
              </w:rPr>
              <w:t xml:space="preserve">Check: </w:t>
            </w:r>
            <w:r w:rsidR="00A8083B" w:rsidRPr="00A53DC8">
              <w:rPr>
                <w:lang w:eastAsia="zh-CN"/>
              </w:rPr>
              <w:t>W</w:t>
            </w:r>
            <w:r w:rsidRPr="00A53DC8">
              <w:t>hen the payload is extracted, does the UE respond with a delivery report included in the message-body of MESSAGE?</w:t>
            </w:r>
          </w:p>
        </w:tc>
        <w:tc>
          <w:tcPr>
            <w:tcW w:w="711" w:type="dxa"/>
          </w:tcPr>
          <w:p w:rsidR="004D2017" w:rsidRPr="00A53DC8" w:rsidRDefault="004D2017" w:rsidP="00180E85">
            <w:pPr>
              <w:pStyle w:val="TAC"/>
              <w:rPr>
                <w:lang w:eastAsia="zh-CN"/>
              </w:rPr>
            </w:pPr>
            <w:bookmarkStart w:id="787" w:name="OLE_LINK4"/>
            <w:r w:rsidRPr="00A53DC8">
              <w:t>--&gt;</w:t>
            </w:r>
            <w:bookmarkEnd w:id="787"/>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r w:rsidRPr="00A53DC8">
              <w:rPr>
                <w:lang w:eastAsia="zh-CN"/>
              </w:rPr>
              <w:t>2</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8</w:t>
            </w:r>
          </w:p>
        </w:tc>
        <w:tc>
          <w:tcPr>
            <w:tcW w:w="3841" w:type="dxa"/>
          </w:tcPr>
          <w:p w:rsidR="004D2017" w:rsidRPr="00A53DC8" w:rsidRDefault="004D2017" w:rsidP="00180E85">
            <w:pPr>
              <w:pStyle w:val="TAL"/>
              <w:rPr>
                <w:lang w:eastAsia="zh-CN"/>
              </w:rPr>
            </w:pPr>
            <w:r w:rsidRPr="00A53DC8">
              <w:t>SS responds with a 202 ACCEPTED.</w:t>
            </w:r>
          </w:p>
        </w:tc>
        <w:tc>
          <w:tcPr>
            <w:tcW w:w="711" w:type="dxa"/>
          </w:tcPr>
          <w:p w:rsidR="004D2017" w:rsidRPr="00A53DC8" w:rsidRDefault="004D2017" w:rsidP="00180E85">
            <w:pPr>
              <w:pStyle w:val="TAC"/>
              <w:rPr>
                <w:lang w:eastAsia="zh-CN"/>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202 ACCEPTED</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9</w:t>
            </w:r>
          </w:p>
        </w:tc>
        <w:tc>
          <w:tcPr>
            <w:tcW w:w="3841" w:type="dxa"/>
          </w:tcPr>
          <w:p w:rsidR="004D2017" w:rsidRPr="00A53DC8" w:rsidRDefault="004D2017" w:rsidP="00180E85">
            <w:pPr>
              <w:pStyle w:val="TAL"/>
            </w:pPr>
            <w:r w:rsidRPr="00A53DC8">
              <w:rPr>
                <w:snapToGrid w:val="0"/>
              </w:rPr>
              <w:t xml:space="preserve">SS sends a </w:t>
            </w:r>
            <w:r w:rsidR="0031641D" w:rsidRPr="00A53DC8">
              <w:rPr>
                <w:snapToGrid w:val="0"/>
              </w:rPr>
              <w:t>final</w:t>
            </w:r>
            <w:r w:rsidRPr="00A53DC8">
              <w:rPr>
                <w:snapToGrid w:val="0"/>
              </w:rPr>
              <w:t xml:space="preserve"> segment of a concatenated SMS in the message-body of SIP_MESSAGE.</w:t>
            </w:r>
          </w:p>
        </w:tc>
        <w:tc>
          <w:tcPr>
            <w:tcW w:w="711" w:type="dxa"/>
          </w:tcPr>
          <w:p w:rsidR="004D2017" w:rsidRPr="00A53DC8" w:rsidRDefault="004D2017" w:rsidP="00180E85">
            <w:pPr>
              <w:pStyle w:val="TAC"/>
              <w:rPr>
                <w:lang w:eastAsia="zh-CN"/>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pP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10</w:t>
            </w:r>
          </w:p>
        </w:tc>
        <w:tc>
          <w:tcPr>
            <w:tcW w:w="3841" w:type="dxa"/>
          </w:tcPr>
          <w:p w:rsidR="004D2017" w:rsidRPr="00A53DC8" w:rsidRDefault="004D2017" w:rsidP="00180E85">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 xml:space="preserve">oes </w:t>
            </w:r>
            <w:r w:rsidR="00A8083B" w:rsidRPr="00A53DC8">
              <w:rPr>
                <w:snapToGrid w:val="0"/>
                <w:lang w:eastAsia="zh-CN"/>
              </w:rPr>
              <w:t xml:space="preserve">the </w:t>
            </w:r>
            <w:r w:rsidRPr="00A53DC8">
              <w:rPr>
                <w:snapToGrid w:val="0"/>
                <w:lang w:eastAsia="zh-CN"/>
              </w:rPr>
              <w:t>UE respond with a 200 OK?</w:t>
            </w:r>
          </w:p>
        </w:tc>
        <w:tc>
          <w:tcPr>
            <w:tcW w:w="711" w:type="dxa"/>
          </w:tcPr>
          <w:p w:rsidR="004D2017" w:rsidRPr="00A53DC8" w:rsidRDefault="004D2017" w:rsidP="00180E85">
            <w:pPr>
              <w:pStyle w:val="TAC"/>
              <w:rPr>
                <w:lang w:eastAsia="zh-CN"/>
              </w:rPr>
            </w:pPr>
            <w:r w:rsidRPr="00A53DC8">
              <w:t>--&gt;</w:t>
            </w:r>
          </w:p>
        </w:tc>
        <w:tc>
          <w:tcPr>
            <w:tcW w:w="2987" w:type="dxa"/>
          </w:tcPr>
          <w:p w:rsidR="004D2017" w:rsidRPr="00A53DC8" w:rsidRDefault="004D2017" w:rsidP="00180E85">
            <w:pPr>
              <w:pStyle w:val="TAL"/>
              <w:rPr>
                <w:lang w:eastAsia="zh-CN"/>
              </w:rPr>
            </w:pPr>
            <w:r w:rsidRPr="00A53DC8">
              <w:rPr>
                <w:lang w:eastAsia="zh-CN"/>
              </w:rPr>
              <w:t>200 OK</w:t>
            </w:r>
          </w:p>
        </w:tc>
        <w:tc>
          <w:tcPr>
            <w:tcW w:w="569" w:type="dxa"/>
          </w:tcPr>
          <w:p w:rsidR="004D2017" w:rsidRPr="00A53DC8" w:rsidRDefault="004D2017" w:rsidP="00180E85">
            <w:pPr>
              <w:pStyle w:val="TAC"/>
              <w:rPr>
                <w:lang w:eastAsia="zh-CN"/>
              </w:rPr>
            </w:pPr>
            <w:r w:rsidRPr="00A53DC8">
              <w:rPr>
                <w:lang w:eastAsia="zh-CN"/>
              </w:rPr>
              <w:t>3</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11</w:t>
            </w:r>
          </w:p>
        </w:tc>
        <w:tc>
          <w:tcPr>
            <w:tcW w:w="3841" w:type="dxa"/>
          </w:tcPr>
          <w:p w:rsidR="004D2017" w:rsidRPr="00A53DC8" w:rsidRDefault="004D2017" w:rsidP="00180E85">
            <w:pPr>
              <w:pStyle w:val="TAL"/>
              <w:rPr>
                <w:lang w:eastAsia="zh-CN"/>
              </w:rPr>
            </w:pPr>
            <w:r w:rsidRPr="00A53DC8">
              <w:rPr>
                <w:lang w:eastAsia="zh-CN"/>
              </w:rPr>
              <w:t xml:space="preserve">Check: </w:t>
            </w:r>
            <w:r w:rsidR="00A8083B" w:rsidRPr="00A53DC8">
              <w:rPr>
                <w:lang w:eastAsia="zh-CN"/>
              </w:rPr>
              <w:t>W</w:t>
            </w:r>
            <w:r w:rsidRPr="00A53DC8">
              <w:t>hen the payload is extracted, does the UE respond with a delivery report included in the message-body of MESSAGE?</w:t>
            </w:r>
          </w:p>
        </w:tc>
        <w:tc>
          <w:tcPr>
            <w:tcW w:w="711" w:type="dxa"/>
          </w:tcPr>
          <w:p w:rsidR="004D2017" w:rsidRPr="00A53DC8" w:rsidRDefault="004D2017" w:rsidP="00180E85">
            <w:pPr>
              <w:pStyle w:val="TAC"/>
              <w:rPr>
                <w:lang w:eastAsia="zh-CN"/>
              </w:rPr>
            </w:pPr>
            <w:r w:rsidRPr="00A53DC8">
              <w:t>--&gt;</w:t>
            </w:r>
          </w:p>
        </w:tc>
        <w:tc>
          <w:tcPr>
            <w:tcW w:w="2987" w:type="dxa"/>
          </w:tcPr>
          <w:p w:rsidR="004D2017" w:rsidRPr="00A53DC8" w:rsidRDefault="004D2017" w:rsidP="00180E85">
            <w:pPr>
              <w:pStyle w:val="TAL"/>
              <w:rPr>
                <w:lang w:eastAsia="zh-CN"/>
              </w:rPr>
            </w:pPr>
            <w:r w:rsidRPr="00A53DC8">
              <w:rPr>
                <w:lang w:eastAsia="zh-CN"/>
              </w:rPr>
              <w:t>SIP MESSAGE request</w:t>
            </w:r>
          </w:p>
        </w:tc>
        <w:tc>
          <w:tcPr>
            <w:tcW w:w="569" w:type="dxa"/>
          </w:tcPr>
          <w:p w:rsidR="004D2017" w:rsidRPr="00A53DC8" w:rsidRDefault="004D2017" w:rsidP="00180E85">
            <w:pPr>
              <w:pStyle w:val="TAC"/>
              <w:rPr>
                <w:lang w:eastAsia="zh-CN"/>
              </w:rPr>
            </w:pPr>
            <w:r w:rsidRPr="00A53DC8">
              <w:rPr>
                <w:lang w:eastAsia="zh-CN"/>
              </w:rPr>
              <w:t>3</w:t>
            </w:r>
          </w:p>
        </w:tc>
        <w:tc>
          <w:tcPr>
            <w:tcW w:w="853" w:type="dxa"/>
          </w:tcPr>
          <w:p w:rsidR="004D2017" w:rsidRPr="00A53DC8" w:rsidRDefault="004D2017" w:rsidP="00180E85">
            <w:pPr>
              <w:pStyle w:val="TAC"/>
              <w:rPr>
                <w:lang w:eastAsia="zh-CN"/>
              </w:rPr>
            </w:pPr>
            <w:r w:rsidRPr="00A53DC8">
              <w:rPr>
                <w:lang w:eastAsia="zh-CN"/>
              </w:rPr>
              <w:t>P</w:t>
            </w:r>
          </w:p>
        </w:tc>
      </w:tr>
      <w:tr w:rsidR="004D2017" w:rsidRPr="00A53DC8" w:rsidTr="00A8083B">
        <w:trPr>
          <w:jc w:val="center"/>
        </w:trPr>
        <w:tc>
          <w:tcPr>
            <w:tcW w:w="678" w:type="dxa"/>
          </w:tcPr>
          <w:p w:rsidR="004D2017" w:rsidRPr="00A53DC8" w:rsidRDefault="004D2017" w:rsidP="00180E85">
            <w:pPr>
              <w:pStyle w:val="TAC"/>
              <w:rPr>
                <w:lang w:eastAsia="zh-CN"/>
              </w:rPr>
            </w:pPr>
            <w:r w:rsidRPr="00A53DC8">
              <w:rPr>
                <w:lang w:eastAsia="zh-CN"/>
              </w:rPr>
              <w:t>12</w:t>
            </w:r>
          </w:p>
        </w:tc>
        <w:tc>
          <w:tcPr>
            <w:tcW w:w="3841" w:type="dxa"/>
          </w:tcPr>
          <w:p w:rsidR="004D2017" w:rsidRPr="00A53DC8" w:rsidRDefault="004D2017" w:rsidP="00180E85">
            <w:pPr>
              <w:pStyle w:val="TAL"/>
              <w:rPr>
                <w:lang w:eastAsia="zh-CN"/>
              </w:rPr>
            </w:pPr>
            <w:r w:rsidRPr="00A53DC8">
              <w:t>SS responds with a 202 ACCEPTED.</w:t>
            </w:r>
          </w:p>
        </w:tc>
        <w:tc>
          <w:tcPr>
            <w:tcW w:w="711" w:type="dxa"/>
          </w:tcPr>
          <w:p w:rsidR="004D2017" w:rsidRPr="00A53DC8" w:rsidRDefault="004D2017" w:rsidP="00180E85">
            <w:pPr>
              <w:keepNext/>
              <w:keepLines/>
              <w:spacing w:after="0"/>
              <w:jc w:val="center"/>
              <w:rPr>
                <w:rFonts w:ascii="Arial" w:hAnsi="Arial"/>
                <w:sz w:val="18"/>
              </w:rPr>
            </w:pPr>
            <w:r w:rsidRPr="00A53DC8">
              <w:rPr>
                <w:lang w:eastAsia="zh-CN"/>
              </w:rPr>
              <w:t>&lt;--</w:t>
            </w:r>
          </w:p>
        </w:tc>
        <w:tc>
          <w:tcPr>
            <w:tcW w:w="2987" w:type="dxa"/>
          </w:tcPr>
          <w:p w:rsidR="004D2017" w:rsidRPr="00A53DC8" w:rsidRDefault="004D2017" w:rsidP="00180E85">
            <w:pPr>
              <w:pStyle w:val="TAL"/>
              <w:rPr>
                <w:lang w:eastAsia="zh-CN"/>
              </w:rPr>
            </w:pPr>
            <w:r w:rsidRPr="00A53DC8">
              <w:rPr>
                <w:lang w:eastAsia="zh-CN"/>
              </w:rPr>
              <w:t>202 ACCEPTED</w:t>
            </w:r>
          </w:p>
        </w:tc>
        <w:tc>
          <w:tcPr>
            <w:tcW w:w="569" w:type="dxa"/>
          </w:tcPr>
          <w:p w:rsidR="004D2017" w:rsidRPr="00A53DC8" w:rsidRDefault="004D2017" w:rsidP="00180E85">
            <w:pPr>
              <w:pStyle w:val="TAC"/>
              <w:rPr>
                <w:lang w:eastAsia="zh-CN"/>
              </w:rPr>
            </w:pPr>
          </w:p>
        </w:tc>
        <w:tc>
          <w:tcPr>
            <w:tcW w:w="853" w:type="dxa"/>
          </w:tcPr>
          <w:p w:rsidR="004D2017" w:rsidRPr="00A53DC8" w:rsidRDefault="004D2017" w:rsidP="00180E85">
            <w:pPr>
              <w:pStyle w:val="TAC"/>
              <w:rPr>
                <w:lang w:eastAsia="zh-CN"/>
              </w:rPr>
            </w:pPr>
          </w:p>
        </w:tc>
      </w:tr>
    </w:tbl>
    <w:p w:rsidR="004D2017" w:rsidRPr="00A53DC8" w:rsidRDefault="004D2017" w:rsidP="004D2017"/>
    <w:p w:rsidR="004D2017" w:rsidRPr="00A53DC8" w:rsidRDefault="004D2017" w:rsidP="004D2017">
      <w:pPr>
        <w:pStyle w:val="Heading4"/>
      </w:pPr>
      <w:bookmarkStart w:id="788" w:name="_Toc51948500"/>
      <w:bookmarkStart w:id="789" w:name="_Toc52162574"/>
      <w:bookmarkStart w:id="790" w:name="_Toc60916213"/>
      <w:r w:rsidRPr="00A53DC8">
        <w:lastRenderedPageBreak/>
        <w:t>9.4.3.3</w:t>
      </w:r>
      <w:r w:rsidRPr="00A53DC8">
        <w:tab/>
        <w:t>Specific message contents</w:t>
      </w:r>
      <w:bookmarkEnd w:id="788"/>
      <w:bookmarkEnd w:id="789"/>
      <w:bookmarkEnd w:id="790"/>
    </w:p>
    <w:p w:rsidR="004D2017" w:rsidRPr="00A53DC8" w:rsidRDefault="004D2017" w:rsidP="004D2017">
      <w:pPr>
        <w:pStyle w:val="TH"/>
      </w:pPr>
      <w:bookmarkStart w:id="791" w:name="_Hlk12826370"/>
      <w:r w:rsidRPr="00A53DC8">
        <w:t xml:space="preserve">Table 9.4.3.3-1: </w:t>
      </w:r>
      <w:r w:rsidRPr="00A53DC8">
        <w:rPr>
          <w:snapToGrid w:val="0"/>
        </w:rPr>
        <w:t>MESSAGE for MT SMS</w:t>
      </w:r>
      <w:r w:rsidRPr="00A53DC8">
        <w:t xml:space="preserve"> (step 1,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rsidTr="00180E85">
        <w:trPr>
          <w:cantSplit/>
          <w:tblHeader/>
          <w:jc w:val="center"/>
        </w:trPr>
        <w:tc>
          <w:tcPr>
            <w:tcW w:w="9634" w:type="dxa"/>
            <w:gridSpan w:val="5"/>
            <w:shd w:val="clear" w:color="auto" w:fill="auto"/>
          </w:tcPr>
          <w:p w:rsidR="004D2017" w:rsidRPr="00A53DC8" w:rsidRDefault="004D2017" w:rsidP="00180E85">
            <w:pPr>
              <w:pStyle w:val="TAL"/>
            </w:pPr>
            <w:r w:rsidRPr="00A53DC8">
              <w:t>Derivation Path: TS 34.229-1 [2], Table in annex A.7.1</w:t>
            </w:r>
          </w:p>
        </w:tc>
      </w:tr>
      <w:tr w:rsidR="004D2017" w:rsidRPr="00A53DC8" w:rsidTr="00180E85">
        <w:trPr>
          <w:cantSplit/>
          <w:tblHeader/>
          <w:jc w:val="center"/>
        </w:trPr>
        <w:tc>
          <w:tcPr>
            <w:tcW w:w="1772" w:type="dxa"/>
            <w:shd w:val="clear" w:color="auto" w:fill="auto"/>
          </w:tcPr>
          <w:p w:rsidR="004D2017" w:rsidRPr="00A53DC8" w:rsidRDefault="004D2017" w:rsidP="00180E85">
            <w:pPr>
              <w:pStyle w:val="TAH"/>
            </w:pPr>
            <w:r w:rsidRPr="00A53DC8">
              <w:t>Header/param</w:t>
            </w:r>
          </w:p>
        </w:tc>
        <w:tc>
          <w:tcPr>
            <w:tcW w:w="878" w:type="dxa"/>
            <w:shd w:val="clear" w:color="auto" w:fill="auto"/>
          </w:tcPr>
          <w:p w:rsidR="004D2017" w:rsidRPr="00A53DC8" w:rsidRDefault="004D2017" w:rsidP="00180E85">
            <w:pPr>
              <w:pStyle w:val="TAH"/>
            </w:pPr>
            <w:r w:rsidRPr="00A53DC8">
              <w:t>Cond</w:t>
            </w:r>
          </w:p>
        </w:tc>
        <w:tc>
          <w:tcPr>
            <w:tcW w:w="4795" w:type="dxa"/>
            <w:shd w:val="clear" w:color="auto" w:fill="auto"/>
          </w:tcPr>
          <w:p w:rsidR="004D2017" w:rsidRPr="00A53DC8" w:rsidRDefault="004D2017" w:rsidP="00180E85">
            <w:pPr>
              <w:pStyle w:val="TAH"/>
            </w:pPr>
            <w:r w:rsidRPr="00A53DC8">
              <w:t>Value/remark</w:t>
            </w:r>
          </w:p>
        </w:tc>
        <w:tc>
          <w:tcPr>
            <w:tcW w:w="749" w:type="dxa"/>
            <w:shd w:val="clear" w:color="auto" w:fill="auto"/>
          </w:tcPr>
          <w:p w:rsidR="004D2017" w:rsidRPr="00A53DC8" w:rsidRDefault="004D2017" w:rsidP="00180E85">
            <w:pPr>
              <w:pStyle w:val="TAH"/>
            </w:pPr>
            <w:r w:rsidRPr="00A53DC8">
              <w:t>Rel</w:t>
            </w:r>
          </w:p>
        </w:tc>
        <w:tc>
          <w:tcPr>
            <w:tcW w:w="1440" w:type="dxa"/>
          </w:tcPr>
          <w:p w:rsidR="004D2017" w:rsidRPr="00A53DC8" w:rsidRDefault="004D2017" w:rsidP="00180E85">
            <w:pPr>
              <w:pStyle w:val="TAH"/>
            </w:pPr>
            <w:r w:rsidRPr="00A53DC8">
              <w:t>Reference</w:t>
            </w:r>
          </w:p>
        </w:tc>
      </w:tr>
      <w:tr w:rsidR="004D2017" w:rsidRPr="00A53DC8" w:rsidTr="00180E85">
        <w:trPr>
          <w:cantSplit/>
          <w:tblHeader/>
          <w:jc w:val="center"/>
        </w:trPr>
        <w:tc>
          <w:tcPr>
            <w:tcW w:w="1772" w:type="dxa"/>
            <w:tcBorders>
              <w:bottom w:val="single" w:sz="4" w:space="0" w:color="auto"/>
            </w:tcBorders>
            <w:shd w:val="clear" w:color="auto" w:fill="auto"/>
          </w:tcPr>
          <w:p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rsidR="004D2017" w:rsidRPr="00A53DC8" w:rsidRDefault="004D2017" w:rsidP="00180E85">
            <w:pPr>
              <w:pStyle w:val="TAL"/>
            </w:pPr>
          </w:p>
        </w:tc>
        <w:tc>
          <w:tcPr>
            <w:tcW w:w="4795" w:type="dxa"/>
            <w:tcBorders>
              <w:bottom w:val="single" w:sz="4" w:space="0" w:color="auto"/>
            </w:tcBorders>
            <w:shd w:val="clear" w:color="auto" w:fill="auto"/>
          </w:tcPr>
          <w:p w:rsidR="004D2017" w:rsidRPr="00A53DC8" w:rsidRDefault="004D2017" w:rsidP="00180E85">
            <w:pPr>
              <w:pStyle w:val="TAL"/>
            </w:pPr>
            <w:r w:rsidRPr="00A53DC8">
              <w:t>- TP-RP=’0’B (TP Reply Path parameter is not set in this SMS SUBMIT/DELIVER)</w:t>
            </w:r>
          </w:p>
          <w:p w:rsidR="004D2017" w:rsidRPr="00A53DC8" w:rsidRDefault="004D2017" w:rsidP="00180E85">
            <w:pPr>
              <w:pStyle w:val="TAL"/>
            </w:pPr>
            <w:r w:rsidRPr="00A53DC8">
              <w:t>- TP-MMS=’0’B (More messages are waiting for the MS in this SC)</w:t>
            </w:r>
          </w:p>
          <w:p w:rsidR="004D2017" w:rsidRPr="00A53DC8" w:rsidRDefault="004D2017" w:rsidP="00180E85">
            <w:pPr>
              <w:pStyle w:val="TAL"/>
            </w:pPr>
            <w:r w:rsidRPr="00A53DC8">
              <w:t xml:space="preserve">- </w:t>
            </w:r>
            <w:r w:rsidRPr="00A53DC8">
              <w:rPr>
                <w:lang w:eastAsia="ja-JP"/>
              </w:rPr>
              <w:t>TP-UDHI=</w:t>
            </w:r>
            <w:r w:rsidRPr="00A53DC8">
              <w:t>’1’B (The beginning of the TP UD field contains a Header in addition to the short message.)</w:t>
            </w:r>
          </w:p>
          <w:p w:rsidR="004D2017" w:rsidRPr="00A53DC8" w:rsidRDefault="004D2017" w:rsidP="00180E85">
            <w:pPr>
              <w:pStyle w:val="TAL"/>
            </w:pPr>
            <w:r w:rsidRPr="00A53DC8">
              <w:t>- TP-PID=’00000000’B</w:t>
            </w:r>
          </w:p>
          <w:p w:rsidR="004D2017" w:rsidRPr="00A53DC8" w:rsidRDefault="004D2017" w:rsidP="00180E85">
            <w:pPr>
              <w:pStyle w:val="TAL"/>
            </w:pPr>
            <w:r w:rsidRPr="00A53DC8">
              <w:t>- TP-UD</w:t>
            </w:r>
          </w:p>
          <w:p w:rsidR="004D2017" w:rsidRPr="00A53DC8" w:rsidRDefault="004D2017" w:rsidP="00180E85">
            <w:pPr>
              <w:pStyle w:val="TAL"/>
            </w:pPr>
            <w:r w:rsidRPr="00A53DC8">
              <w:t xml:space="preserve">    - Length of User Data Header (UDHL)=5</w:t>
            </w:r>
          </w:p>
          <w:p w:rsidR="004D2017" w:rsidRPr="00A53DC8" w:rsidRDefault="004D2017" w:rsidP="00180E85">
            <w:pPr>
              <w:pStyle w:val="TAL"/>
            </w:pPr>
            <w:r w:rsidRPr="00A53DC8">
              <w:t xml:space="preserve">    - Information Element Identifier (IEI)=0x00 (Concatenated short messages, 8-bit reference number)</w:t>
            </w:r>
          </w:p>
          <w:p w:rsidR="004D2017" w:rsidRPr="00A53DC8" w:rsidRDefault="004D2017" w:rsidP="00180E85">
            <w:pPr>
              <w:pStyle w:val="TAL"/>
            </w:pPr>
            <w:r w:rsidRPr="00A53DC8">
              <w:t xml:space="preserve">    - Length of Information Element (IEIDL)=3 </w:t>
            </w:r>
          </w:p>
          <w:p w:rsidR="004D2017" w:rsidRPr="00A53DC8" w:rsidRDefault="004D2017" w:rsidP="00180E85">
            <w:pPr>
              <w:pStyle w:val="TAL"/>
            </w:pPr>
            <w:r w:rsidRPr="00A53DC8">
              <w:t xml:space="preserve">    - Concatenated short message reference number=any allowed value </w:t>
            </w:r>
          </w:p>
          <w:p w:rsidR="004D2017" w:rsidRPr="00A53DC8" w:rsidRDefault="004D2017" w:rsidP="00180E85">
            <w:pPr>
              <w:pStyle w:val="TAL"/>
            </w:pPr>
            <w:r w:rsidRPr="00A53DC8">
              <w:t xml:space="preserve">    - Maximum number of short messages in the concatenated short message=3</w:t>
            </w:r>
          </w:p>
          <w:p w:rsidR="004D2017" w:rsidRPr="00A53DC8" w:rsidRDefault="004D2017" w:rsidP="00180E85">
            <w:pPr>
              <w:pStyle w:val="TAL"/>
            </w:pPr>
            <w:r w:rsidRPr="00A53DC8">
              <w:t xml:space="preserve">    - Sequence number of the current short message=1</w:t>
            </w:r>
          </w:p>
        </w:tc>
        <w:tc>
          <w:tcPr>
            <w:tcW w:w="749" w:type="dxa"/>
            <w:tcBorders>
              <w:bottom w:val="single" w:sz="4" w:space="0" w:color="auto"/>
            </w:tcBorders>
            <w:shd w:val="clear" w:color="auto" w:fill="auto"/>
          </w:tcPr>
          <w:p w:rsidR="004D2017" w:rsidRPr="00A53DC8" w:rsidRDefault="004D2017" w:rsidP="00180E85">
            <w:pPr>
              <w:pStyle w:val="TAL"/>
            </w:pPr>
          </w:p>
        </w:tc>
        <w:tc>
          <w:tcPr>
            <w:tcW w:w="1440" w:type="dxa"/>
            <w:tcBorders>
              <w:bottom w:val="single" w:sz="4" w:space="0" w:color="auto"/>
            </w:tcBorders>
          </w:tcPr>
          <w:p w:rsidR="004D2017" w:rsidRPr="00A53DC8" w:rsidRDefault="004D2017" w:rsidP="00180E85">
            <w:pPr>
              <w:pStyle w:val="TAL"/>
            </w:pPr>
            <w:r w:rsidRPr="00A53DC8">
              <w:t>TS 24.011 [25]</w:t>
            </w:r>
          </w:p>
          <w:p w:rsidR="004D2017" w:rsidRPr="00A53DC8" w:rsidRDefault="004D2017" w:rsidP="00180E85">
            <w:pPr>
              <w:pStyle w:val="TAL"/>
            </w:pPr>
            <w:r w:rsidRPr="00A53DC8">
              <w:t>TS 23.040 [24]</w:t>
            </w:r>
          </w:p>
        </w:tc>
      </w:tr>
    </w:tbl>
    <w:p w:rsidR="004D2017" w:rsidRPr="00A53DC8" w:rsidRDefault="004D2017" w:rsidP="004D2017"/>
    <w:p w:rsidR="004D2017" w:rsidRPr="00A53DC8" w:rsidRDefault="004D2017" w:rsidP="004D2017">
      <w:pPr>
        <w:pStyle w:val="TH"/>
      </w:pPr>
      <w:r w:rsidRPr="00A53DC8">
        <w:t>Table 9.4.3.3-2: 200 OK for other requests than REGISTER or SUBSCRIBE (step 2/6/10,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rsidTr="00180E85">
        <w:trPr>
          <w:jc w:val="center"/>
        </w:trPr>
        <w:tc>
          <w:tcPr>
            <w:tcW w:w="9738" w:type="dxa"/>
          </w:tcPr>
          <w:p w:rsidR="004D2017" w:rsidRPr="00A53DC8" w:rsidRDefault="004D2017" w:rsidP="00180E85">
            <w:pPr>
              <w:pStyle w:val="TAL"/>
            </w:pPr>
            <w:r w:rsidRPr="00A53DC8">
              <w:t>Derivation Path: TS 34.229-1 [2], Table in subclause A.3.1, Condition A22</w:t>
            </w:r>
          </w:p>
        </w:tc>
      </w:tr>
    </w:tbl>
    <w:p w:rsidR="004D2017" w:rsidRPr="00A53DC8" w:rsidRDefault="004D2017" w:rsidP="004D2017"/>
    <w:bookmarkEnd w:id="791"/>
    <w:p w:rsidR="004D2017" w:rsidRPr="00A53DC8" w:rsidRDefault="004D2017" w:rsidP="004D2017">
      <w:pPr>
        <w:pStyle w:val="TH"/>
      </w:pPr>
      <w:r w:rsidRPr="00A53DC8">
        <w:t>Table 9.4.3.3-3: MESSAGE for delivery report (step 3/7/11,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rsidTr="00180E85">
        <w:trPr>
          <w:jc w:val="center"/>
        </w:trPr>
        <w:tc>
          <w:tcPr>
            <w:tcW w:w="9738" w:type="dxa"/>
          </w:tcPr>
          <w:p w:rsidR="004D2017" w:rsidRPr="00A53DC8" w:rsidRDefault="004D2017" w:rsidP="00180E85">
            <w:pPr>
              <w:pStyle w:val="TAL"/>
            </w:pPr>
            <w:r w:rsidRPr="00A53DC8">
              <w:t>Derivation Path: TS 34.229-1 [2], Table in subclause A.7.2</w:t>
            </w:r>
          </w:p>
        </w:tc>
      </w:tr>
    </w:tbl>
    <w:p w:rsidR="004D2017" w:rsidRPr="00A53DC8" w:rsidRDefault="004D2017" w:rsidP="004D2017"/>
    <w:p w:rsidR="004D2017" w:rsidRPr="00A53DC8" w:rsidRDefault="004D2017" w:rsidP="004D2017">
      <w:pPr>
        <w:pStyle w:val="TH"/>
      </w:pPr>
      <w:r w:rsidRPr="00A53DC8">
        <w:t>Table 9.4.3.3-4: 202 ACCEPTED (step 4/8, table 9.4.3.2-1)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4D2017" w:rsidRPr="00A53DC8" w:rsidTr="00180E85">
        <w:trPr>
          <w:jc w:val="center"/>
        </w:trPr>
        <w:tc>
          <w:tcPr>
            <w:tcW w:w="9738" w:type="dxa"/>
          </w:tcPr>
          <w:p w:rsidR="004D2017" w:rsidRPr="00A53DC8" w:rsidRDefault="004D2017" w:rsidP="00180E85">
            <w:pPr>
              <w:pStyle w:val="TAL"/>
            </w:pPr>
            <w:r w:rsidRPr="00A53DC8">
              <w:t>Derivation Path: TS 34.229-1 [2], Table in subclause A.3.3</w:t>
            </w:r>
          </w:p>
        </w:tc>
      </w:tr>
    </w:tbl>
    <w:p w:rsidR="004D2017" w:rsidRPr="00A53DC8" w:rsidRDefault="004D2017" w:rsidP="004D2017"/>
    <w:p w:rsidR="004D2017" w:rsidRPr="00A53DC8" w:rsidRDefault="004D2017" w:rsidP="004D2017">
      <w:pPr>
        <w:pStyle w:val="TH"/>
      </w:pPr>
      <w:r w:rsidRPr="00A53DC8">
        <w:t>Table 9.4.3.3-5: MESSAGE for MT SMS (step 5,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rsidTr="00180E85">
        <w:trPr>
          <w:cantSplit/>
          <w:tblHeader/>
          <w:jc w:val="center"/>
        </w:trPr>
        <w:tc>
          <w:tcPr>
            <w:tcW w:w="9634" w:type="dxa"/>
            <w:gridSpan w:val="5"/>
            <w:shd w:val="clear" w:color="auto" w:fill="auto"/>
          </w:tcPr>
          <w:p w:rsidR="004D2017" w:rsidRPr="00A53DC8" w:rsidRDefault="004D2017" w:rsidP="00180E85">
            <w:pPr>
              <w:pStyle w:val="TAL"/>
            </w:pPr>
            <w:r w:rsidRPr="00A53DC8">
              <w:t>Derivation Path: TS 34.229-1 [2], Table in annex A.7.1</w:t>
            </w:r>
          </w:p>
        </w:tc>
      </w:tr>
      <w:tr w:rsidR="004D2017" w:rsidRPr="00A53DC8" w:rsidTr="00180E85">
        <w:trPr>
          <w:cantSplit/>
          <w:tblHeader/>
          <w:jc w:val="center"/>
        </w:trPr>
        <w:tc>
          <w:tcPr>
            <w:tcW w:w="1772" w:type="dxa"/>
            <w:shd w:val="clear" w:color="auto" w:fill="auto"/>
          </w:tcPr>
          <w:p w:rsidR="004D2017" w:rsidRPr="00A53DC8" w:rsidRDefault="004D2017" w:rsidP="00180E85">
            <w:pPr>
              <w:pStyle w:val="TAH"/>
            </w:pPr>
            <w:r w:rsidRPr="00A53DC8">
              <w:t>Header/param</w:t>
            </w:r>
          </w:p>
        </w:tc>
        <w:tc>
          <w:tcPr>
            <w:tcW w:w="878" w:type="dxa"/>
            <w:shd w:val="clear" w:color="auto" w:fill="auto"/>
          </w:tcPr>
          <w:p w:rsidR="004D2017" w:rsidRPr="00A53DC8" w:rsidRDefault="004D2017" w:rsidP="00180E85">
            <w:pPr>
              <w:pStyle w:val="TAH"/>
            </w:pPr>
            <w:r w:rsidRPr="00A53DC8">
              <w:t>Cond</w:t>
            </w:r>
          </w:p>
        </w:tc>
        <w:tc>
          <w:tcPr>
            <w:tcW w:w="4795" w:type="dxa"/>
            <w:shd w:val="clear" w:color="auto" w:fill="auto"/>
          </w:tcPr>
          <w:p w:rsidR="004D2017" w:rsidRPr="00A53DC8" w:rsidRDefault="004D2017" w:rsidP="00180E85">
            <w:pPr>
              <w:pStyle w:val="TAH"/>
            </w:pPr>
            <w:r w:rsidRPr="00A53DC8">
              <w:t>Value/remark</w:t>
            </w:r>
          </w:p>
        </w:tc>
        <w:tc>
          <w:tcPr>
            <w:tcW w:w="749" w:type="dxa"/>
            <w:shd w:val="clear" w:color="auto" w:fill="auto"/>
          </w:tcPr>
          <w:p w:rsidR="004D2017" w:rsidRPr="00A53DC8" w:rsidRDefault="004D2017" w:rsidP="00180E85">
            <w:pPr>
              <w:pStyle w:val="TAH"/>
            </w:pPr>
            <w:r w:rsidRPr="00A53DC8">
              <w:t>Rel</w:t>
            </w:r>
          </w:p>
        </w:tc>
        <w:tc>
          <w:tcPr>
            <w:tcW w:w="1440" w:type="dxa"/>
          </w:tcPr>
          <w:p w:rsidR="004D2017" w:rsidRPr="00A53DC8" w:rsidRDefault="004D2017" w:rsidP="00180E85">
            <w:pPr>
              <w:pStyle w:val="TAH"/>
            </w:pPr>
            <w:r w:rsidRPr="00A53DC8">
              <w:t>Reference</w:t>
            </w:r>
          </w:p>
        </w:tc>
      </w:tr>
      <w:tr w:rsidR="004D2017" w:rsidRPr="00A53DC8" w:rsidTr="00180E85">
        <w:trPr>
          <w:cantSplit/>
          <w:tblHeader/>
          <w:jc w:val="center"/>
        </w:trPr>
        <w:tc>
          <w:tcPr>
            <w:tcW w:w="1772" w:type="dxa"/>
            <w:tcBorders>
              <w:bottom w:val="single" w:sz="4" w:space="0" w:color="auto"/>
            </w:tcBorders>
            <w:shd w:val="clear" w:color="auto" w:fill="auto"/>
          </w:tcPr>
          <w:p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rsidR="004D2017" w:rsidRPr="00A53DC8"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rsidR="004D2017" w:rsidRPr="00A53DC8" w:rsidRDefault="004D2017" w:rsidP="00180E85">
            <w:pPr>
              <w:pStyle w:val="TAL"/>
            </w:pPr>
            <w:r w:rsidRPr="00A53DC8">
              <w:t>- TP-RP=’0’B (TP Reply Path parameter is not set in this SMS SUBMIT/DELIVER)</w:t>
            </w:r>
          </w:p>
          <w:p w:rsidR="004D2017" w:rsidRPr="00A53DC8" w:rsidRDefault="004D2017" w:rsidP="00180E85">
            <w:pPr>
              <w:pStyle w:val="TAL"/>
            </w:pPr>
            <w:r w:rsidRPr="00A53DC8">
              <w:t>- TP-MMS=’0’B (More messages are waiting for the MS in this SC)</w:t>
            </w:r>
          </w:p>
          <w:p w:rsidR="004D2017" w:rsidRPr="00A53DC8" w:rsidRDefault="004D2017" w:rsidP="00180E85">
            <w:pPr>
              <w:pStyle w:val="TAL"/>
            </w:pPr>
            <w:r w:rsidRPr="00A53DC8">
              <w:t>- TP-UDHI=’1’B (The beginning of the TP UD field contains a Header in addition to the short message.)</w:t>
            </w:r>
          </w:p>
          <w:p w:rsidR="004D2017" w:rsidRPr="00A53DC8" w:rsidRDefault="004D2017" w:rsidP="00180E85">
            <w:pPr>
              <w:pStyle w:val="TAL"/>
            </w:pPr>
            <w:r w:rsidRPr="00A53DC8">
              <w:t>- TP-PID=’00000000’B</w:t>
            </w:r>
          </w:p>
          <w:p w:rsidR="004D2017" w:rsidRPr="00A53DC8" w:rsidRDefault="004D2017" w:rsidP="00180E85">
            <w:pPr>
              <w:pStyle w:val="TAL"/>
            </w:pPr>
            <w:r w:rsidRPr="00A53DC8">
              <w:t>- TP-UD</w:t>
            </w:r>
          </w:p>
          <w:p w:rsidR="004D2017" w:rsidRPr="00A53DC8" w:rsidRDefault="004D2017" w:rsidP="00180E85">
            <w:pPr>
              <w:pStyle w:val="TAL"/>
            </w:pPr>
            <w:r w:rsidRPr="00A53DC8">
              <w:t xml:space="preserve">    - Length of User Data Header (UDHL)=5</w:t>
            </w:r>
          </w:p>
          <w:p w:rsidR="004D2017" w:rsidRPr="00A53DC8" w:rsidRDefault="004D2017" w:rsidP="00180E85">
            <w:pPr>
              <w:pStyle w:val="TAL"/>
            </w:pPr>
            <w:r w:rsidRPr="00A53DC8">
              <w:t xml:space="preserve">    - Information Element Identifier (IEI)=0x00 (Concatenated short messages, 8-bit reference number)</w:t>
            </w:r>
          </w:p>
          <w:p w:rsidR="004D2017" w:rsidRPr="00A53DC8" w:rsidRDefault="004D2017" w:rsidP="00180E85">
            <w:pPr>
              <w:pStyle w:val="TAL"/>
            </w:pPr>
            <w:r w:rsidRPr="00A53DC8">
              <w:t xml:space="preserve">    - Length of Information Element (IEIDL)=3 </w:t>
            </w:r>
          </w:p>
          <w:p w:rsidR="004D2017" w:rsidRPr="00A53DC8" w:rsidRDefault="004D2017" w:rsidP="00180E85">
            <w:pPr>
              <w:pStyle w:val="TAL"/>
            </w:pPr>
            <w:r w:rsidRPr="00A53DC8">
              <w:t xml:space="preserve">    - Concatenated short message reference number=The same value sent in the step1 </w:t>
            </w:r>
          </w:p>
          <w:p w:rsidR="004D2017" w:rsidRPr="00A53DC8" w:rsidRDefault="004D2017" w:rsidP="00180E85">
            <w:pPr>
              <w:pStyle w:val="TAL"/>
            </w:pPr>
            <w:r w:rsidRPr="00A53DC8">
              <w:t xml:space="preserve">    - Maximum number of short messages in the concatenated short message=3</w:t>
            </w:r>
          </w:p>
          <w:p w:rsidR="004D2017" w:rsidRPr="00A53DC8" w:rsidRDefault="004D2017" w:rsidP="00180E85">
            <w:pPr>
              <w:pStyle w:val="TAL"/>
            </w:pPr>
            <w:r w:rsidRPr="00A53DC8">
              <w:t xml:space="preserve">    - Sequence number of the current short message=2</w:t>
            </w:r>
          </w:p>
        </w:tc>
        <w:tc>
          <w:tcPr>
            <w:tcW w:w="749" w:type="dxa"/>
            <w:tcBorders>
              <w:bottom w:val="single" w:sz="4" w:space="0" w:color="auto"/>
            </w:tcBorders>
            <w:shd w:val="clear" w:color="auto" w:fill="auto"/>
          </w:tcPr>
          <w:p w:rsidR="004D2017" w:rsidRPr="00A53DC8" w:rsidRDefault="004D2017" w:rsidP="00180E85">
            <w:pPr>
              <w:pStyle w:val="TAL"/>
            </w:pPr>
          </w:p>
        </w:tc>
        <w:tc>
          <w:tcPr>
            <w:tcW w:w="1440" w:type="dxa"/>
            <w:tcBorders>
              <w:bottom w:val="single" w:sz="4" w:space="0" w:color="auto"/>
            </w:tcBorders>
          </w:tcPr>
          <w:p w:rsidR="004D2017" w:rsidRPr="00A53DC8" w:rsidRDefault="004D2017" w:rsidP="00180E85">
            <w:pPr>
              <w:pStyle w:val="TAL"/>
            </w:pPr>
            <w:r w:rsidRPr="00A53DC8">
              <w:t>TS 24.011 [25]</w:t>
            </w:r>
          </w:p>
          <w:p w:rsidR="004D2017" w:rsidRPr="00A53DC8" w:rsidRDefault="004D2017" w:rsidP="00180E85">
            <w:pPr>
              <w:pStyle w:val="TAL"/>
            </w:pPr>
            <w:r w:rsidRPr="00A53DC8">
              <w:t>TS 23.040 [24]</w:t>
            </w:r>
          </w:p>
        </w:tc>
      </w:tr>
    </w:tbl>
    <w:p w:rsidR="004D2017" w:rsidRPr="00A53DC8" w:rsidRDefault="004D2017" w:rsidP="004D2017"/>
    <w:p w:rsidR="004D2017" w:rsidRPr="00A53DC8" w:rsidRDefault="004D2017" w:rsidP="004D2017">
      <w:pPr>
        <w:pStyle w:val="TH"/>
      </w:pPr>
      <w:r w:rsidRPr="00A53DC8">
        <w:lastRenderedPageBreak/>
        <w:t>Table 9.4.3.3-6: MESSAGE for MT SMS (step 9, table 9.4.3.2-1)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4D2017" w:rsidRPr="00A53DC8" w:rsidTr="00180E85">
        <w:trPr>
          <w:cantSplit/>
          <w:tblHeader/>
          <w:jc w:val="center"/>
        </w:trPr>
        <w:tc>
          <w:tcPr>
            <w:tcW w:w="9634" w:type="dxa"/>
            <w:gridSpan w:val="5"/>
            <w:shd w:val="clear" w:color="auto" w:fill="auto"/>
          </w:tcPr>
          <w:p w:rsidR="004D2017" w:rsidRPr="00A53DC8" w:rsidRDefault="004D2017" w:rsidP="00180E85">
            <w:pPr>
              <w:pStyle w:val="TAL"/>
            </w:pPr>
            <w:r w:rsidRPr="00A53DC8">
              <w:t>Derivation Path: TS 34.229-1 [2], Table in annex A.7.1</w:t>
            </w:r>
          </w:p>
        </w:tc>
      </w:tr>
      <w:tr w:rsidR="004D2017" w:rsidRPr="00A53DC8" w:rsidTr="00180E85">
        <w:trPr>
          <w:cantSplit/>
          <w:tblHeader/>
          <w:jc w:val="center"/>
        </w:trPr>
        <w:tc>
          <w:tcPr>
            <w:tcW w:w="1772" w:type="dxa"/>
            <w:shd w:val="clear" w:color="auto" w:fill="auto"/>
          </w:tcPr>
          <w:p w:rsidR="004D2017" w:rsidRPr="00A53DC8" w:rsidRDefault="004D2017" w:rsidP="00180E85">
            <w:pPr>
              <w:pStyle w:val="TAH"/>
            </w:pPr>
            <w:r w:rsidRPr="00A53DC8">
              <w:t>Header/param</w:t>
            </w:r>
          </w:p>
        </w:tc>
        <w:tc>
          <w:tcPr>
            <w:tcW w:w="878" w:type="dxa"/>
            <w:shd w:val="clear" w:color="auto" w:fill="auto"/>
          </w:tcPr>
          <w:p w:rsidR="004D2017" w:rsidRPr="00A53DC8" w:rsidRDefault="004D2017" w:rsidP="00180E85">
            <w:pPr>
              <w:pStyle w:val="TAH"/>
            </w:pPr>
            <w:r w:rsidRPr="00A53DC8">
              <w:t>Cond</w:t>
            </w:r>
          </w:p>
        </w:tc>
        <w:tc>
          <w:tcPr>
            <w:tcW w:w="4795" w:type="dxa"/>
            <w:shd w:val="clear" w:color="auto" w:fill="auto"/>
          </w:tcPr>
          <w:p w:rsidR="004D2017" w:rsidRPr="00A53DC8" w:rsidRDefault="004D2017" w:rsidP="00180E85">
            <w:pPr>
              <w:pStyle w:val="TAH"/>
            </w:pPr>
            <w:r w:rsidRPr="00A53DC8">
              <w:t>Value/remark</w:t>
            </w:r>
          </w:p>
        </w:tc>
        <w:tc>
          <w:tcPr>
            <w:tcW w:w="749" w:type="dxa"/>
            <w:shd w:val="clear" w:color="auto" w:fill="auto"/>
          </w:tcPr>
          <w:p w:rsidR="004D2017" w:rsidRPr="00A53DC8" w:rsidRDefault="004D2017" w:rsidP="00180E85">
            <w:pPr>
              <w:pStyle w:val="TAH"/>
            </w:pPr>
            <w:r w:rsidRPr="00A53DC8">
              <w:t>Rel</w:t>
            </w:r>
          </w:p>
        </w:tc>
        <w:tc>
          <w:tcPr>
            <w:tcW w:w="1440" w:type="dxa"/>
          </w:tcPr>
          <w:p w:rsidR="004D2017" w:rsidRPr="00A53DC8" w:rsidRDefault="004D2017" w:rsidP="00180E85">
            <w:pPr>
              <w:pStyle w:val="TAH"/>
            </w:pPr>
            <w:r w:rsidRPr="00A53DC8">
              <w:t>Reference</w:t>
            </w:r>
          </w:p>
        </w:tc>
      </w:tr>
      <w:tr w:rsidR="004D2017" w:rsidRPr="00A53DC8" w:rsidTr="00180E85">
        <w:trPr>
          <w:cantSplit/>
          <w:tblHeader/>
          <w:jc w:val="center"/>
        </w:trPr>
        <w:tc>
          <w:tcPr>
            <w:tcW w:w="1772" w:type="dxa"/>
            <w:tcBorders>
              <w:bottom w:val="single" w:sz="4" w:space="0" w:color="auto"/>
            </w:tcBorders>
            <w:shd w:val="clear" w:color="auto" w:fill="auto"/>
          </w:tcPr>
          <w:p w:rsidR="004D2017" w:rsidRPr="00A53DC8" w:rsidRDefault="004D2017" w:rsidP="00180E85">
            <w:pPr>
              <w:pStyle w:val="TAL"/>
              <w:rPr>
                <w:b/>
              </w:rPr>
            </w:pPr>
            <w:r w:rsidRPr="00A53DC8">
              <w:rPr>
                <w:b/>
              </w:rPr>
              <w:t>Message-body</w:t>
            </w:r>
          </w:p>
        </w:tc>
        <w:tc>
          <w:tcPr>
            <w:tcW w:w="878" w:type="dxa"/>
            <w:tcBorders>
              <w:bottom w:val="single" w:sz="4" w:space="0" w:color="auto"/>
            </w:tcBorders>
            <w:shd w:val="clear" w:color="auto" w:fill="auto"/>
          </w:tcPr>
          <w:p w:rsidR="004D2017" w:rsidRPr="00A53DC8" w:rsidRDefault="004D2017" w:rsidP="00180E85">
            <w:pPr>
              <w:keepNext/>
              <w:keepLines/>
              <w:spacing w:after="0"/>
              <w:rPr>
                <w:rFonts w:ascii="Arial" w:hAnsi="Arial"/>
                <w:sz w:val="18"/>
              </w:rPr>
            </w:pPr>
          </w:p>
        </w:tc>
        <w:tc>
          <w:tcPr>
            <w:tcW w:w="4795" w:type="dxa"/>
            <w:tcBorders>
              <w:bottom w:val="single" w:sz="4" w:space="0" w:color="auto"/>
            </w:tcBorders>
            <w:shd w:val="clear" w:color="auto" w:fill="auto"/>
          </w:tcPr>
          <w:p w:rsidR="004D2017" w:rsidRPr="00A53DC8" w:rsidRDefault="004D2017" w:rsidP="00180E85">
            <w:pPr>
              <w:pStyle w:val="TAL"/>
            </w:pPr>
            <w:r w:rsidRPr="00A53DC8">
              <w:t>- TP-RP=’0’B (TP Reply Path parameter is not set in this SMS SUBMIT/DELIVER)</w:t>
            </w:r>
          </w:p>
          <w:p w:rsidR="004D2017" w:rsidRPr="00A53DC8" w:rsidRDefault="004D2017" w:rsidP="00180E85">
            <w:pPr>
              <w:pStyle w:val="TAL"/>
            </w:pPr>
            <w:r w:rsidRPr="00A53DC8">
              <w:t>- TP-MMS=’0’B (More messages are waiting for the MS in this SC)</w:t>
            </w:r>
          </w:p>
          <w:p w:rsidR="004D2017" w:rsidRPr="00A53DC8" w:rsidRDefault="004D2017" w:rsidP="00180E85">
            <w:pPr>
              <w:pStyle w:val="TAL"/>
            </w:pPr>
            <w:r w:rsidRPr="00A53DC8">
              <w:t>- TP-UDHI=’1’B (The beginning of the TP UD field contains a Header in addition to the short message.)</w:t>
            </w:r>
          </w:p>
          <w:p w:rsidR="004D2017" w:rsidRPr="00A53DC8" w:rsidRDefault="004D2017" w:rsidP="00180E85">
            <w:pPr>
              <w:pStyle w:val="TAL"/>
            </w:pPr>
            <w:r w:rsidRPr="00A53DC8">
              <w:t>- TP-PID=’00000000’B</w:t>
            </w:r>
          </w:p>
          <w:p w:rsidR="004D2017" w:rsidRPr="00A53DC8" w:rsidRDefault="004D2017" w:rsidP="00180E85">
            <w:pPr>
              <w:pStyle w:val="TAL"/>
            </w:pPr>
            <w:r w:rsidRPr="00A53DC8">
              <w:t>- TP-UD</w:t>
            </w:r>
          </w:p>
          <w:p w:rsidR="004D2017" w:rsidRPr="00A53DC8" w:rsidRDefault="004D2017" w:rsidP="00180E85">
            <w:pPr>
              <w:pStyle w:val="TAL"/>
            </w:pPr>
            <w:r w:rsidRPr="00A53DC8">
              <w:t xml:space="preserve">    - Length of User Data Header (UDHL)=5</w:t>
            </w:r>
          </w:p>
          <w:p w:rsidR="004D2017" w:rsidRPr="00A53DC8" w:rsidRDefault="004D2017" w:rsidP="00180E85">
            <w:pPr>
              <w:pStyle w:val="TAL"/>
            </w:pPr>
            <w:r w:rsidRPr="00A53DC8">
              <w:t xml:space="preserve">    - Information Element Identifier (IEI)=0x00 (Concatenated short messages, 8-bit reference number)</w:t>
            </w:r>
          </w:p>
          <w:p w:rsidR="004D2017" w:rsidRPr="00A53DC8" w:rsidRDefault="004D2017" w:rsidP="00180E85">
            <w:pPr>
              <w:pStyle w:val="TAL"/>
            </w:pPr>
            <w:r w:rsidRPr="00A53DC8">
              <w:t xml:space="preserve">    - Length of Information Element (IEIDL)=3 </w:t>
            </w:r>
          </w:p>
          <w:p w:rsidR="004D2017" w:rsidRPr="00A53DC8" w:rsidRDefault="004D2017" w:rsidP="00180E85">
            <w:pPr>
              <w:pStyle w:val="TAL"/>
            </w:pPr>
            <w:r w:rsidRPr="00A53DC8">
              <w:t xml:space="preserve">    - Concatenated short message reference number=The same value sent in the step1 </w:t>
            </w:r>
          </w:p>
          <w:p w:rsidR="004D2017" w:rsidRPr="00A53DC8" w:rsidRDefault="004D2017" w:rsidP="00180E85">
            <w:pPr>
              <w:pStyle w:val="TAL"/>
            </w:pPr>
            <w:r w:rsidRPr="00A53DC8">
              <w:t xml:space="preserve">    - Maximum number of short messages in the concatenated short message=3</w:t>
            </w:r>
          </w:p>
          <w:p w:rsidR="004D2017" w:rsidRPr="00A53DC8" w:rsidRDefault="004D2017" w:rsidP="00180E85">
            <w:pPr>
              <w:pStyle w:val="TAL"/>
            </w:pPr>
            <w:r w:rsidRPr="00A53DC8">
              <w:t xml:space="preserve">    - Sequence number of the current short message=3</w:t>
            </w:r>
          </w:p>
        </w:tc>
        <w:tc>
          <w:tcPr>
            <w:tcW w:w="749" w:type="dxa"/>
            <w:tcBorders>
              <w:bottom w:val="single" w:sz="4" w:space="0" w:color="auto"/>
            </w:tcBorders>
            <w:shd w:val="clear" w:color="auto" w:fill="auto"/>
          </w:tcPr>
          <w:p w:rsidR="004D2017" w:rsidRPr="00A53DC8" w:rsidRDefault="004D2017" w:rsidP="00180E85">
            <w:pPr>
              <w:pStyle w:val="TAL"/>
            </w:pPr>
          </w:p>
        </w:tc>
        <w:tc>
          <w:tcPr>
            <w:tcW w:w="1440" w:type="dxa"/>
            <w:tcBorders>
              <w:bottom w:val="single" w:sz="4" w:space="0" w:color="auto"/>
            </w:tcBorders>
          </w:tcPr>
          <w:p w:rsidR="004D2017" w:rsidRPr="00A53DC8" w:rsidRDefault="004D2017" w:rsidP="00180E85">
            <w:pPr>
              <w:pStyle w:val="TAL"/>
            </w:pPr>
            <w:r w:rsidRPr="00A53DC8">
              <w:t>TS 24.011 [25]</w:t>
            </w:r>
          </w:p>
          <w:p w:rsidR="004D2017" w:rsidRPr="00A53DC8" w:rsidRDefault="004D2017" w:rsidP="00180E85">
            <w:pPr>
              <w:pStyle w:val="TAL"/>
            </w:pPr>
            <w:r w:rsidRPr="00A53DC8">
              <w:t>TS 23.040 [24]</w:t>
            </w:r>
          </w:p>
        </w:tc>
      </w:tr>
    </w:tbl>
    <w:p w:rsidR="002644F8" w:rsidRPr="00A53DC8" w:rsidRDefault="002644F8" w:rsidP="003E11B9">
      <w:pPr>
        <w:rPr>
          <w:rFonts w:eastAsia="MS Gothic"/>
        </w:rPr>
      </w:pPr>
    </w:p>
    <w:p w:rsidR="002644F8" w:rsidRPr="00A53DC8" w:rsidRDefault="002644F8" w:rsidP="002644F8">
      <w:pPr>
        <w:pStyle w:val="Heading2"/>
      </w:pPr>
      <w:r w:rsidRPr="00A53DC8">
        <w:rPr>
          <w:rFonts w:eastAsia="MS Gothic"/>
        </w:rPr>
        <w:br w:type="page"/>
      </w:r>
      <w:bookmarkStart w:id="792" w:name="_Toc51948501"/>
      <w:bookmarkStart w:id="793" w:name="_Toc52162575"/>
      <w:bookmarkStart w:id="794" w:name="_Toc60916214"/>
      <w:r w:rsidRPr="00A53DC8">
        <w:lastRenderedPageBreak/>
        <w:t>9.5</w:t>
      </w:r>
      <w:r w:rsidRPr="00A53DC8">
        <w:tab/>
        <w:t>Mobile Originating SMS / RP-ERROR / 5GS</w:t>
      </w:r>
      <w:bookmarkEnd w:id="792"/>
      <w:bookmarkEnd w:id="793"/>
      <w:bookmarkEnd w:id="794"/>
    </w:p>
    <w:p w:rsidR="002644F8" w:rsidRPr="00A53DC8" w:rsidRDefault="002644F8" w:rsidP="002644F8">
      <w:pPr>
        <w:pStyle w:val="Heading3"/>
      </w:pPr>
      <w:bookmarkStart w:id="795" w:name="_Toc51948502"/>
      <w:bookmarkStart w:id="796" w:name="_Toc52162576"/>
      <w:bookmarkStart w:id="797" w:name="_Toc60916215"/>
      <w:r w:rsidRPr="00A53DC8">
        <w:t>9.5.1</w:t>
      </w:r>
      <w:r w:rsidRPr="00A53DC8">
        <w:tab/>
        <w:t>Test Purpose (TP)</w:t>
      </w:r>
      <w:bookmarkEnd w:id="795"/>
      <w:bookmarkEnd w:id="796"/>
      <w:bookmarkEnd w:id="797"/>
    </w:p>
    <w:p w:rsidR="002644F8" w:rsidRPr="00A53DC8" w:rsidRDefault="002644F8" w:rsidP="002644F8">
      <w:pPr>
        <w:pStyle w:val="H6"/>
      </w:pPr>
      <w:r w:rsidRPr="00A53DC8">
        <w:t>(1)</w:t>
      </w:r>
    </w:p>
    <w:p w:rsidR="002644F8" w:rsidRPr="00A53DC8" w:rsidRDefault="002644F8" w:rsidP="002644F8">
      <w:pPr>
        <w:pStyle w:val="PL"/>
        <w:rPr>
          <w:noProof w:val="0"/>
        </w:rPr>
      </w:pPr>
      <w:r w:rsidRPr="00A53DC8">
        <w:rPr>
          <w:b/>
          <w:noProof w:val="0"/>
        </w:rPr>
        <w:t>with</w:t>
      </w:r>
      <w:r w:rsidRPr="00A53DC8">
        <w:rPr>
          <w:noProof w:val="0"/>
        </w:rPr>
        <w:t xml:space="preserve"> { UE being registered to IMS }</w:t>
      </w:r>
    </w:p>
    <w:p w:rsidR="002644F8" w:rsidRPr="00A53DC8" w:rsidRDefault="002644F8" w:rsidP="002644F8">
      <w:pPr>
        <w:pStyle w:val="PL"/>
        <w:rPr>
          <w:noProof w:val="0"/>
        </w:rPr>
      </w:pPr>
      <w:r w:rsidRPr="00A53DC8">
        <w:rPr>
          <w:b/>
          <w:noProof w:val="0"/>
        </w:rPr>
        <w:t>ensure that</w:t>
      </w:r>
      <w:r w:rsidRPr="00A53DC8">
        <w:rPr>
          <w:noProof w:val="0"/>
        </w:rPr>
        <w:t xml:space="preserve"> {</w:t>
      </w:r>
    </w:p>
    <w:p w:rsidR="002644F8" w:rsidRPr="00A53DC8" w:rsidRDefault="002644F8" w:rsidP="002644F8">
      <w:pPr>
        <w:pStyle w:val="PL"/>
        <w:rPr>
          <w:noProof w:val="0"/>
        </w:rPr>
      </w:pPr>
      <w:r w:rsidRPr="00A53DC8">
        <w:rPr>
          <w:noProof w:val="0"/>
        </w:rPr>
        <w:t xml:space="preserve">  </w:t>
      </w:r>
      <w:r w:rsidRPr="00A53DC8">
        <w:rPr>
          <w:b/>
          <w:noProof w:val="0"/>
        </w:rPr>
        <w:t>when</w:t>
      </w:r>
      <w:r w:rsidRPr="00A53DC8">
        <w:rPr>
          <w:noProof w:val="0"/>
        </w:rPr>
        <w:t xml:space="preserve"> { UE is made to send an SMS over IP }</w:t>
      </w:r>
    </w:p>
    <w:p w:rsidR="002644F8" w:rsidRPr="00A53DC8" w:rsidRDefault="002644F8" w:rsidP="002644F8">
      <w:pPr>
        <w:pStyle w:val="PL"/>
        <w:rPr>
          <w:noProof w:val="0"/>
        </w:rPr>
      </w:pPr>
      <w:r w:rsidRPr="00A53DC8">
        <w:rPr>
          <w:noProof w:val="0"/>
        </w:rPr>
        <w:t xml:space="preserve">    </w:t>
      </w:r>
      <w:r w:rsidRPr="00A53DC8">
        <w:rPr>
          <w:b/>
          <w:noProof w:val="0"/>
        </w:rPr>
        <w:t>then</w:t>
      </w:r>
      <w:r w:rsidRPr="00A53DC8">
        <w:rPr>
          <w:noProof w:val="0"/>
        </w:rPr>
        <w:t xml:space="preserve"> { UE sends a SIP MESSAGE request containing a short message }</w:t>
      </w:r>
    </w:p>
    <w:p w:rsidR="002644F8" w:rsidRPr="00A53DC8" w:rsidRDefault="0031641D" w:rsidP="002644F8">
      <w:pPr>
        <w:pStyle w:val="PL"/>
        <w:rPr>
          <w:noProof w:val="0"/>
        </w:rPr>
      </w:pPr>
      <w:r w:rsidRPr="00A53DC8">
        <w:rPr>
          <w:noProof w:val="0"/>
        </w:rPr>
        <w:t xml:space="preserve">    </w:t>
      </w:r>
      <w:r w:rsidR="002644F8" w:rsidRPr="00A53DC8">
        <w:rPr>
          <w:noProof w:val="0"/>
        </w:rPr>
        <w:t>}</w:t>
      </w:r>
    </w:p>
    <w:p w:rsidR="0031641D" w:rsidRPr="00A53DC8" w:rsidRDefault="0031641D" w:rsidP="002644F8">
      <w:pPr>
        <w:pStyle w:val="PL"/>
        <w:rPr>
          <w:noProof w:val="0"/>
        </w:rPr>
      </w:pPr>
    </w:p>
    <w:p w:rsidR="002644F8" w:rsidRPr="00A53DC8" w:rsidRDefault="002644F8" w:rsidP="002644F8">
      <w:pPr>
        <w:pStyle w:val="H6"/>
      </w:pPr>
      <w:r w:rsidRPr="00A53DC8">
        <w:t>(2)</w:t>
      </w:r>
    </w:p>
    <w:p w:rsidR="002644F8" w:rsidRPr="00A53DC8" w:rsidRDefault="002644F8" w:rsidP="002644F8">
      <w:pPr>
        <w:pStyle w:val="PL"/>
        <w:rPr>
          <w:noProof w:val="0"/>
        </w:rPr>
      </w:pPr>
      <w:r w:rsidRPr="00A53DC8">
        <w:rPr>
          <w:b/>
          <w:noProof w:val="0"/>
        </w:rPr>
        <w:t>with</w:t>
      </w:r>
      <w:r w:rsidRPr="00A53DC8">
        <w:rPr>
          <w:noProof w:val="0"/>
        </w:rPr>
        <w:t xml:space="preserve"> { UE having sent a SIP MESSAGE request containing a short message }</w:t>
      </w:r>
    </w:p>
    <w:p w:rsidR="002644F8" w:rsidRPr="00A53DC8" w:rsidRDefault="002644F8" w:rsidP="002644F8">
      <w:pPr>
        <w:pStyle w:val="PL"/>
        <w:rPr>
          <w:noProof w:val="0"/>
        </w:rPr>
      </w:pPr>
      <w:r w:rsidRPr="00A53DC8">
        <w:rPr>
          <w:b/>
          <w:noProof w:val="0"/>
        </w:rPr>
        <w:t>ensure that</w:t>
      </w:r>
      <w:r w:rsidRPr="00A53DC8">
        <w:rPr>
          <w:noProof w:val="0"/>
        </w:rPr>
        <w:t xml:space="preserve"> {</w:t>
      </w:r>
    </w:p>
    <w:p w:rsidR="002644F8" w:rsidRPr="00A53DC8" w:rsidRDefault="002644F8" w:rsidP="002644F8">
      <w:pPr>
        <w:pStyle w:val="PL"/>
        <w:rPr>
          <w:noProof w:val="0"/>
        </w:rPr>
      </w:pPr>
      <w:r w:rsidRPr="00A53DC8">
        <w:rPr>
          <w:noProof w:val="0"/>
        </w:rPr>
        <w:t xml:space="preserve">  </w:t>
      </w:r>
      <w:r w:rsidRPr="00A53DC8">
        <w:rPr>
          <w:b/>
          <w:noProof w:val="0"/>
        </w:rPr>
        <w:t>when</w:t>
      </w:r>
      <w:r w:rsidRPr="00A53DC8">
        <w:rPr>
          <w:noProof w:val="0"/>
        </w:rPr>
        <w:t xml:space="preserve"> { UE receives a 202 Accepted response, followed by a SIP MESSAGE request containing an RP-ERROR message }</w:t>
      </w:r>
    </w:p>
    <w:p w:rsidR="002644F8" w:rsidRPr="00A53DC8" w:rsidRDefault="002644F8" w:rsidP="002644F8">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2644F8" w:rsidRPr="00A53DC8" w:rsidRDefault="0031641D" w:rsidP="002644F8">
      <w:pPr>
        <w:pStyle w:val="PL"/>
        <w:rPr>
          <w:noProof w:val="0"/>
        </w:rPr>
      </w:pPr>
      <w:r w:rsidRPr="00A53DC8">
        <w:rPr>
          <w:noProof w:val="0"/>
        </w:rPr>
        <w:t xml:space="preserve">    </w:t>
      </w:r>
      <w:r w:rsidR="002644F8" w:rsidRPr="00A53DC8">
        <w:rPr>
          <w:noProof w:val="0"/>
        </w:rPr>
        <w:t>}</w:t>
      </w:r>
    </w:p>
    <w:p w:rsidR="0031641D" w:rsidRPr="00A53DC8" w:rsidRDefault="0031641D" w:rsidP="002644F8">
      <w:pPr>
        <w:pStyle w:val="PL"/>
        <w:rPr>
          <w:noProof w:val="0"/>
        </w:rPr>
      </w:pPr>
    </w:p>
    <w:p w:rsidR="002644F8" w:rsidRPr="00A53DC8" w:rsidRDefault="002644F8" w:rsidP="002644F8">
      <w:pPr>
        <w:pStyle w:val="Heading3"/>
      </w:pPr>
      <w:bookmarkStart w:id="798" w:name="_Toc51948503"/>
      <w:bookmarkStart w:id="799" w:name="_Toc52162577"/>
      <w:bookmarkStart w:id="800" w:name="_Toc60916216"/>
      <w:r w:rsidRPr="00A53DC8">
        <w:t>9.5.2</w:t>
      </w:r>
      <w:r w:rsidRPr="00A53DC8">
        <w:tab/>
        <w:t>Conformance Requirements</w:t>
      </w:r>
      <w:bookmarkEnd w:id="798"/>
      <w:bookmarkEnd w:id="799"/>
      <w:bookmarkEnd w:id="800"/>
    </w:p>
    <w:p w:rsidR="002644F8" w:rsidRPr="00A53DC8" w:rsidRDefault="002644F8" w:rsidP="002644F8">
      <w:pPr>
        <w:rPr>
          <w:lang w:eastAsia="zh-CN"/>
        </w:rPr>
      </w:pPr>
      <w:r w:rsidRPr="00A53DC8">
        <w:rPr>
          <w:lang w:eastAsia="zh-CN"/>
        </w:rPr>
        <w:t>[TS 24.341, clause 5.3.1.1]:</w:t>
      </w:r>
    </w:p>
    <w:p w:rsidR="002644F8" w:rsidRPr="00A53DC8" w:rsidRDefault="002644F8" w:rsidP="002644F8">
      <w:r w:rsidRPr="00A53DC8">
        <w:t>In addition to the procedures specified in subclause 5.3.1, the SM-over-IP sender shall support the procedures specified in 3GPP TS 24.229 [10] appropriate to the functional entity in which the SM-over-IP sender is implemented. The SM-over-IP sender shall build and populate RP-DATA message, containing all the information that a mobile station submitting an SM according to 3GPP TS 24.011 [8] would place, for successful delivery. The SM-over-IP sender shall parse and interpret RP- DATA, RP-ACK and RP-ERROR messages, containing all the information that a mobile station receiving an SM according to 3GPP TS 24.011 [8] would see, in a SM submission or status report.</w:t>
      </w:r>
    </w:p>
    <w:p w:rsidR="002644F8" w:rsidRPr="00A53DC8" w:rsidRDefault="002644F8" w:rsidP="002644F8">
      <w:pPr>
        <w:pStyle w:val="NO"/>
      </w:pPr>
      <w:r w:rsidRPr="00A53DC8">
        <w:t>NOTE 1:</w:t>
      </w:r>
      <w:r w:rsidRPr="00A53DC8">
        <w:tab/>
      </w:r>
      <w:r w:rsidRPr="00A53DC8">
        <w:rPr>
          <w:lang w:eastAsia="ja-JP"/>
        </w:rPr>
        <w:t>If t</w:t>
      </w:r>
      <w:r w:rsidRPr="00A53DC8">
        <w:t>he SM-over-IP sender</w:t>
      </w:r>
      <w:r w:rsidRPr="00A53DC8">
        <w:rPr>
          <w:lang w:eastAsia="ja-JP"/>
        </w:rPr>
        <w:t xml:space="preserve"> uses SMR entity timers as specified in </w:t>
      </w:r>
      <w:r w:rsidRPr="00A53DC8">
        <w:t>3GPP TS 24.011 [8]</w:t>
      </w:r>
      <w:r w:rsidRPr="00A53DC8">
        <w:rPr>
          <w:lang w:eastAsia="ja-JP"/>
        </w:rPr>
        <w:t xml:space="preserve">, then TR1M is set to a value greater than timer F </w:t>
      </w:r>
      <w:r w:rsidRPr="00A53DC8">
        <w:t>(see 3GPP TS 24.229 [10]).</w:t>
      </w:r>
    </w:p>
    <w:p w:rsidR="002644F8" w:rsidRPr="00A53DC8" w:rsidRDefault="002644F8" w:rsidP="002644F8">
      <w:pPr>
        <w:pStyle w:val="NO"/>
        <w:rPr>
          <w:lang w:eastAsia="zh-CN"/>
        </w:rPr>
      </w:pPr>
      <w:r w:rsidRPr="00A53DC8">
        <w:t>NOTE 2:</w:t>
      </w:r>
      <w:r w:rsidRPr="00A53DC8">
        <w:tab/>
        <w:t>If the SM-over-IP sender expects to receive a SM submit report will include the "+g.3gpp.smsip" parameter in the Contact header field when sending a REGISTER request.</w:t>
      </w:r>
    </w:p>
    <w:p w:rsidR="002644F8" w:rsidRPr="00A53DC8" w:rsidRDefault="002644F8" w:rsidP="002644F8">
      <w:pPr>
        <w:rPr>
          <w:lang w:eastAsia="zh-CN"/>
        </w:rPr>
      </w:pPr>
      <w:r w:rsidRPr="00A53DC8">
        <w:rPr>
          <w:lang w:eastAsia="zh-CN"/>
        </w:rPr>
        <w:t>[TS 24.341, clause 5.3.1.2]:</w:t>
      </w:r>
    </w:p>
    <w:p w:rsidR="002644F8" w:rsidRPr="00A53DC8" w:rsidRDefault="002644F8" w:rsidP="002644F8">
      <w:r w:rsidRPr="00A53DC8">
        <w:t>When an SM-over-IP sender wants to submit an SM over IP, the SM-over-IP sender shall send a SIP MESSAGE request with the following information:</w:t>
      </w:r>
    </w:p>
    <w:p w:rsidR="002644F8" w:rsidRPr="00A53DC8" w:rsidRDefault="002644F8" w:rsidP="002644F8">
      <w:pPr>
        <w:pStyle w:val="B10"/>
      </w:pPr>
      <w:r w:rsidRPr="00A53DC8">
        <w:t>a)</w:t>
      </w:r>
      <w:r w:rsidRPr="00A53DC8">
        <w:tab/>
        <w:t>the Request-URI, which shall contain the PSI of the SC of the SM-over-IP sender;</w:t>
      </w:r>
    </w:p>
    <w:p w:rsidR="002644F8" w:rsidRPr="00A53DC8" w:rsidRDefault="002644F8" w:rsidP="002644F8">
      <w:pPr>
        <w:pStyle w:val="NO"/>
      </w:pPr>
      <w:r w:rsidRPr="00A53DC8">
        <w:t>NOTE 1:</w:t>
      </w:r>
      <w:r w:rsidRPr="00A53DC8">
        <w:tab/>
        <w:t>The PSI of the SC can be SIP URI or tel URI based on operator policy. The PSI of the SC can be obtained using one of the following methods in the priority order listed below:</w:t>
      </w:r>
    </w:p>
    <w:p w:rsidR="002644F8" w:rsidRPr="00A53DC8" w:rsidRDefault="002644F8" w:rsidP="002644F8">
      <w:pPr>
        <w:pStyle w:val="B4"/>
      </w:pPr>
      <w:r w:rsidRPr="00A53DC8">
        <w:t>1)</w:t>
      </w:r>
      <w:r w:rsidRPr="00A53DC8">
        <w:tab/>
        <w:t>provided by the user;</w:t>
      </w:r>
    </w:p>
    <w:p w:rsidR="002644F8" w:rsidRPr="00A53DC8" w:rsidRDefault="002644F8" w:rsidP="002644F8">
      <w:pPr>
        <w:pStyle w:val="B4"/>
      </w:pPr>
      <w:r w:rsidRPr="00A53DC8">
        <w:t>2)</w:t>
      </w:r>
      <w:r w:rsidRPr="00A53DC8">
        <w:tab/>
        <w:t>if UICC is used, then:</w:t>
      </w:r>
    </w:p>
    <w:p w:rsidR="002644F8" w:rsidRPr="00A53DC8" w:rsidRDefault="002644F8" w:rsidP="002644F8">
      <w:pPr>
        <w:pStyle w:val="B5"/>
      </w:pPr>
      <w:r w:rsidRPr="00A53DC8">
        <w:t>-</w:t>
      </w:r>
      <w:r w:rsidRPr="00A53DC8">
        <w:tab/>
        <w:t>if an ISIM is present, then the PSI of the SC is obtained from the EF</w:t>
      </w:r>
      <w:r w:rsidRPr="00A53DC8">
        <w:rPr>
          <w:vertAlign w:val="subscript"/>
        </w:rPr>
        <w:t xml:space="preserve">PSISMSC </w:t>
      </w:r>
      <w:r w:rsidRPr="00A53DC8">
        <w:t>in DF_TELECOM as per 3GPP TS 31.103 [18];</w:t>
      </w:r>
    </w:p>
    <w:p w:rsidR="002644F8" w:rsidRPr="00A53DC8" w:rsidRDefault="002644F8" w:rsidP="002644F8">
      <w:pPr>
        <w:pStyle w:val="B5"/>
      </w:pPr>
      <w:r w:rsidRPr="00A53DC8">
        <w:t>-</w:t>
      </w:r>
      <w:r w:rsidRPr="00A53DC8">
        <w:tab/>
        <w:t>if an ISIM is not present, then the PSI of the SC is obtained from the EF</w:t>
      </w:r>
      <w:r w:rsidRPr="00A53DC8">
        <w:rPr>
          <w:vertAlign w:val="subscript"/>
        </w:rPr>
        <w:t xml:space="preserve">PSISMSC </w:t>
      </w:r>
      <w:r w:rsidRPr="00A53DC8">
        <w:t>in DF_TELECOM as per 3GPP TS 31.102 [19]; or</w:t>
      </w:r>
    </w:p>
    <w:p w:rsidR="002644F8" w:rsidRPr="00A53DC8" w:rsidRDefault="002644F8" w:rsidP="002644F8">
      <w:pPr>
        <w:pStyle w:val="B5"/>
      </w:pPr>
      <w:r w:rsidRPr="00A53DC8">
        <w:t>-</w:t>
      </w:r>
      <w:r w:rsidRPr="00A53DC8">
        <w:tab/>
        <w:t>if the PSI of the SC is not available in EF</w:t>
      </w:r>
      <w:r w:rsidRPr="00A53DC8">
        <w:rPr>
          <w:vertAlign w:val="subscript"/>
        </w:rPr>
        <w:t xml:space="preserve">PSISMSC </w:t>
      </w:r>
      <w:r w:rsidRPr="00A53DC8">
        <w:t xml:space="preserve">in DF_TELECOM, then the PSI of the SC contains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as per 3GPP TS 31.102 [19].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w:t>
      </w:r>
    </w:p>
    <w:p w:rsidR="002644F8" w:rsidRPr="00A53DC8" w:rsidRDefault="002644F8" w:rsidP="002644F8">
      <w:pPr>
        <w:pStyle w:val="B4"/>
      </w:pPr>
      <w:r w:rsidRPr="00A53DC8">
        <w:lastRenderedPageBreak/>
        <w:t>3)</w:t>
      </w:r>
      <w:r w:rsidRPr="00A53DC8">
        <w:tab/>
        <w:t xml:space="preserve">if SIM is used instead of UICC, then the PSI of the SC contains the </w:t>
      </w:r>
      <w:r w:rsidRPr="00A53DC8">
        <w:rPr>
          <w:bCs/>
          <w:iCs/>
        </w:rPr>
        <w:t>TS</w:t>
      </w:r>
      <w:r w:rsidRPr="00A53DC8">
        <w:rPr>
          <w:bCs/>
          <w:iCs/>
        </w:rPr>
        <w:noBreakHyphen/>
        <w:t>Service Centre Address</w:t>
      </w:r>
      <w:r w:rsidRPr="00A53DC8">
        <w:t xml:space="preserve"> stored in the EF</w:t>
      </w:r>
      <w:r w:rsidRPr="00A53DC8">
        <w:rPr>
          <w:vertAlign w:val="subscript"/>
        </w:rPr>
        <w:t>SMSP</w:t>
      </w:r>
      <w:r w:rsidRPr="00A53DC8">
        <w:t xml:space="preserve"> in DF_TELECOM as per 3GPP TS 51.011 [20]. If the PSI of the SC is based on the E.164 number from the </w:t>
      </w:r>
      <w:r w:rsidRPr="00A53DC8">
        <w:rPr>
          <w:bCs/>
          <w:iCs/>
        </w:rPr>
        <w:t>TS</w:t>
      </w:r>
      <w:r w:rsidRPr="00A53DC8">
        <w:rPr>
          <w:bCs/>
          <w:iCs/>
        </w:rPr>
        <w:noBreakHyphen/>
        <w:t>Service-Centre-Address</w:t>
      </w:r>
      <w:r w:rsidRPr="00A53DC8">
        <w:t xml:space="preserve"> stored in the EF</w:t>
      </w:r>
      <w:r w:rsidRPr="00A53DC8">
        <w:rPr>
          <w:vertAlign w:val="subscript"/>
        </w:rPr>
        <w:t>SMSP</w:t>
      </w:r>
      <w:r w:rsidRPr="00A53DC8">
        <w:t xml:space="preserve"> in DF_TELECOM then the URI constructed can be either a tel URI or a SIP URI (using the "user=phone" SIP URI  parameter format); or</w:t>
      </w:r>
    </w:p>
    <w:p w:rsidR="002644F8" w:rsidRPr="00A53DC8" w:rsidRDefault="002644F8" w:rsidP="002644F8">
      <w:pPr>
        <w:pStyle w:val="B4"/>
      </w:pPr>
      <w:r w:rsidRPr="00A53DC8">
        <w:t>4)</w:t>
      </w:r>
      <w:r w:rsidRPr="00A53DC8">
        <w:tab/>
        <w:t>if neither the UICC nor SIM is used, then how the PSI of the SC is configured and obtained is through means outside the scope of this specification.</w:t>
      </w:r>
    </w:p>
    <w:p w:rsidR="002644F8" w:rsidRPr="00A53DC8" w:rsidRDefault="002644F8" w:rsidP="002644F8">
      <w:pPr>
        <w:pStyle w:val="B10"/>
      </w:pPr>
      <w:r w:rsidRPr="00A53DC8">
        <w:t>b)</w:t>
      </w:r>
      <w:r w:rsidRPr="00A53DC8">
        <w:tab/>
        <w:t>the From header, which shall contain a public user identity of the SM-over-IP sender;</w:t>
      </w:r>
    </w:p>
    <w:p w:rsidR="002644F8" w:rsidRPr="00A53DC8" w:rsidRDefault="002644F8" w:rsidP="002644F8">
      <w:pPr>
        <w:pStyle w:val="NO"/>
      </w:pPr>
      <w:r w:rsidRPr="00A53DC8">
        <w:t>NOTE 2:</w:t>
      </w:r>
      <w:r w:rsidRPr="00A53DC8">
        <w:tab/>
        <w:t xml:space="preserve">The IP-SM-GW will have to use an address of the SM-over-IP sender that the SC can process (i.e. an E.164 number). This address will come from a tel URI in a P-Asserted-Identity header </w:t>
      </w:r>
      <w:r w:rsidRPr="00A53DC8">
        <w:rPr>
          <w:lang w:eastAsia="zh-CN"/>
        </w:rPr>
        <w:t xml:space="preserve">(as defined in RFC 3325 [13]) </w:t>
      </w:r>
      <w:r w:rsidRPr="00A53DC8">
        <w:t>placed in the SIP MESSAGE request by the P-CSCF or S-CSCF.</w:t>
      </w:r>
    </w:p>
    <w:p w:rsidR="002644F8" w:rsidRPr="00A53DC8" w:rsidRDefault="002644F8" w:rsidP="002644F8">
      <w:pPr>
        <w:pStyle w:val="NO"/>
      </w:pPr>
      <w:r w:rsidRPr="00A53DC8">
        <w:t>NOTE 3:</w:t>
      </w:r>
      <w:r w:rsidRPr="00A53DC8">
        <w:tab/>
        <w:t>The SM-over-IP sender has to store the Call-ID of the SIP MESSAGE request, so it can associate the appropriate SIP MESSAGE request including a submit report with it.</w:t>
      </w:r>
    </w:p>
    <w:p w:rsidR="002644F8" w:rsidRPr="00A53DC8" w:rsidRDefault="002644F8" w:rsidP="002644F8">
      <w:pPr>
        <w:pStyle w:val="B10"/>
      </w:pPr>
      <w:r w:rsidRPr="00A53DC8">
        <w:t>c)</w:t>
      </w:r>
      <w:r w:rsidRPr="00A53DC8">
        <w:tab/>
        <w:t>the To header, which shall contain the PSI of the SC of the SM-over-IP sender;</w:t>
      </w:r>
    </w:p>
    <w:p w:rsidR="002644F8" w:rsidRPr="00A53DC8" w:rsidRDefault="002644F8" w:rsidP="002644F8">
      <w:pPr>
        <w:pStyle w:val="B10"/>
      </w:pPr>
      <w:r w:rsidRPr="00A53DC8">
        <w:t>d)</w:t>
      </w:r>
      <w:r w:rsidRPr="00A53DC8">
        <w:tab/>
        <w:t>the Content-Type header, which shall contain "application/vnd.3gpp.sms"; and</w:t>
      </w:r>
    </w:p>
    <w:p w:rsidR="002644F8" w:rsidRPr="00A53DC8" w:rsidRDefault="002644F8" w:rsidP="002644F8">
      <w:pPr>
        <w:pStyle w:val="B10"/>
      </w:pPr>
      <w:r w:rsidRPr="00A53DC8">
        <w:t>e)</w:t>
      </w:r>
      <w:r w:rsidRPr="00A53DC8">
        <w:tab/>
        <w:t>the body of the request shall contain an RP-DATA message as defined in 3GPP TS 24.011 [8], including the SMS headers and the SMS user information encoded as specified in 3GPP TS 23.040 [3].</w:t>
      </w:r>
    </w:p>
    <w:p w:rsidR="002644F8" w:rsidRPr="00A53DC8" w:rsidRDefault="002644F8" w:rsidP="002644F8">
      <w:pPr>
        <w:pStyle w:val="NO"/>
      </w:pPr>
      <w:r w:rsidRPr="00A53DC8">
        <w:t>NOTE 4:</w:t>
      </w:r>
      <w:r w:rsidRPr="00A53DC8">
        <w:tab/>
        <w:t>The address of the SC is included in the RP-DATA message content. The address of the SC included in the RP-DATA message content</w:t>
      </w:r>
      <w:r w:rsidRPr="00A53DC8" w:rsidDel="00083383">
        <w:t xml:space="preserve"> </w:t>
      </w:r>
      <w:r w:rsidRPr="00A53DC8">
        <w:t>is stored in the EF</w:t>
      </w:r>
      <w:r w:rsidRPr="00A53DC8">
        <w:rPr>
          <w:vertAlign w:val="subscript"/>
        </w:rPr>
        <w:t>SMSP</w:t>
      </w:r>
      <w:r w:rsidRPr="00A53DC8">
        <w:t xml:space="preserve"> in DF_TELECOM of the (U)SIM of the SM-over-IP sender.</w:t>
      </w:r>
    </w:p>
    <w:p w:rsidR="002644F8" w:rsidRPr="00A53DC8" w:rsidRDefault="002644F8" w:rsidP="002644F8">
      <w:pPr>
        <w:pStyle w:val="NO"/>
      </w:pPr>
      <w:r w:rsidRPr="00A53DC8">
        <w:t>NOTE 5:</w:t>
      </w:r>
      <w:r w:rsidRPr="00A53DC8">
        <w:tab/>
        <w:t>The SM-over-IP sender will use content transfer encoding of type "binary" for the encoding of the SM in the body of the SIP MESSAGE request.</w:t>
      </w:r>
    </w:p>
    <w:p w:rsidR="002644F8" w:rsidRPr="00A53DC8" w:rsidRDefault="002644F8" w:rsidP="002644F8">
      <w:pPr>
        <w:pStyle w:val="NO"/>
      </w:pPr>
      <w:r w:rsidRPr="00A53DC8">
        <w:t>NOTE 6:</w:t>
      </w:r>
      <w:r w:rsidRPr="00A53DC8">
        <w:tab/>
        <w:t>Both the address of the SC and the PSI of the SC can be configured in the EF</w:t>
      </w:r>
      <w:r w:rsidRPr="00A53DC8">
        <w:rPr>
          <w:vertAlign w:val="subscript"/>
        </w:rPr>
        <w:t xml:space="preserve">PSISMSC </w:t>
      </w:r>
      <w:r w:rsidRPr="00A53DC8">
        <w:t>in DF_TELECOM of the USIM and ISIM respectively using the USAT as per 3GPP TS 31.111 [21].</w:t>
      </w:r>
    </w:p>
    <w:p w:rsidR="002644F8" w:rsidRPr="00A53DC8" w:rsidRDefault="002644F8" w:rsidP="002644F8">
      <w:r w:rsidRPr="00A53DC8">
        <w:t>The SM-over-IP sender may request the SC to return the status of the submitted message. The support of status report capabilities is optional for the SC.</w:t>
      </w:r>
    </w:p>
    <w:p w:rsidR="002644F8" w:rsidRPr="00A53DC8" w:rsidRDefault="002644F8" w:rsidP="002644F8">
      <w:r w:rsidRPr="00A53DC8">
        <w:t>When a SIP MESSAGE request including a submit report in the "vnd.3gpp.sms" payload is received, the SM-over-IP sender shall:</w:t>
      </w:r>
    </w:p>
    <w:p w:rsidR="002644F8" w:rsidRPr="00A53DC8" w:rsidRDefault="002644F8" w:rsidP="002644F8">
      <w:pPr>
        <w:pStyle w:val="B10"/>
      </w:pPr>
      <w:r w:rsidRPr="00A53DC8">
        <w:t>-</w:t>
      </w:r>
      <w:r w:rsidRPr="00A53DC8">
        <w:tab/>
        <w:t xml:space="preserve">if SM-over-IP sender supports In-Reply-To header usage and the In-Reply-To header indicates that the request corresponds to a short message submitted by the SM-over-IP sender, generate a 200 (OK) SIP response according to RFC 3428 [14]. </w:t>
      </w:r>
    </w:p>
    <w:p w:rsidR="002644F8" w:rsidRPr="00A53DC8" w:rsidRDefault="002644F8" w:rsidP="002644F8">
      <w:pPr>
        <w:pStyle w:val="B10"/>
      </w:pPr>
      <w:r w:rsidRPr="00A53DC8">
        <w:tab/>
        <w:t>if SM-over-IP sender supports In-Reply-To header usage and the In-Reply-To header indicates that the request does not correspond to a short message submitted by the SM-over-IP sender, a 488 (Not Acceptable here) SIP response according to RFC 3428 [14].</w:t>
      </w:r>
    </w:p>
    <w:p w:rsidR="002644F8" w:rsidRPr="00A53DC8" w:rsidRDefault="002644F8" w:rsidP="002644F8">
      <w:pPr>
        <w:pStyle w:val="B10"/>
      </w:pPr>
      <w:r w:rsidRPr="00A53DC8">
        <w:t>-</w:t>
      </w:r>
      <w:r w:rsidRPr="00A53DC8">
        <w:tab/>
        <w:t>if SM-over-IP sender does not support In-Reply-To header usage, generate a 200 (OK) SIP response according to RFC 3428 [14]; and extract the payload encoded according to 3GPP TS 24.011 [8] for RP-ACK or RP-ERROR.</w:t>
      </w:r>
    </w:p>
    <w:p w:rsidR="002644F8" w:rsidRPr="00A53DC8" w:rsidRDefault="002644F8" w:rsidP="002644F8">
      <w:r w:rsidRPr="00A53DC8">
        <w:t>[TS 24.341 clause 5.3.1.3]:</w:t>
      </w:r>
    </w:p>
    <w:p w:rsidR="002644F8" w:rsidRPr="00A53DC8" w:rsidRDefault="002644F8" w:rsidP="002644F8">
      <w:r w:rsidRPr="00A53DC8">
        <w:t>When a SIP MESSAGE request including a status report in the "vnd.3gpp.sms" payload is delivered, the SM-over-IP sender shall:</w:t>
      </w:r>
    </w:p>
    <w:p w:rsidR="002644F8" w:rsidRPr="00A53DC8" w:rsidRDefault="002644F8" w:rsidP="002644F8">
      <w:pPr>
        <w:pStyle w:val="B10"/>
      </w:pPr>
      <w:r w:rsidRPr="00A53DC8">
        <w:t>-</w:t>
      </w:r>
      <w:r w:rsidRPr="00A53DC8">
        <w:tab/>
        <w:t>generate a SIP response according to RFC 3428 [14];</w:t>
      </w:r>
    </w:p>
    <w:p w:rsidR="002644F8" w:rsidRPr="00A53DC8" w:rsidRDefault="002644F8" w:rsidP="002644F8">
      <w:pPr>
        <w:pStyle w:val="B10"/>
      </w:pPr>
      <w:r w:rsidRPr="00A53DC8">
        <w:t>-</w:t>
      </w:r>
      <w:r w:rsidRPr="00A53DC8">
        <w:tab/>
        <w:t>extract the payload encoded according to 3GPP TS 24.011 [8] for RP-DATA; and</w:t>
      </w:r>
    </w:p>
    <w:p w:rsidR="002644F8" w:rsidRPr="00A53DC8" w:rsidRDefault="002644F8" w:rsidP="002644F8">
      <w:pPr>
        <w:pStyle w:val="B10"/>
      </w:pPr>
      <w:r w:rsidRPr="00A53DC8">
        <w:t>-</w:t>
      </w:r>
      <w:r w:rsidRPr="00A53DC8">
        <w:tab/>
        <w:t>create a delivery report for the status report as described in subclause 5.3.2.4. The content of the delivery report is defined in 3GPP TS 24.011 [8].</w:t>
      </w:r>
    </w:p>
    <w:p w:rsidR="002644F8" w:rsidRPr="00A53DC8" w:rsidRDefault="002644F8" w:rsidP="002644F8">
      <w:r w:rsidRPr="00A53DC8">
        <w:t>[TS 24.341 clause 5.3.2.4]:</w:t>
      </w:r>
    </w:p>
    <w:p w:rsidR="002644F8" w:rsidRPr="00A53DC8" w:rsidRDefault="002644F8" w:rsidP="002644F8">
      <w:r w:rsidRPr="00A53DC8">
        <w:lastRenderedPageBreak/>
        <w:t>When an SM-over-IP receiver wants to send an SM delivery report over IP, the SM-over-IP receiver shall send a SIP MESSAGE request with the following information:</w:t>
      </w:r>
    </w:p>
    <w:p w:rsidR="002644F8" w:rsidRPr="00A53DC8" w:rsidRDefault="002644F8" w:rsidP="002644F8">
      <w:pPr>
        <w:pStyle w:val="B10"/>
      </w:pPr>
      <w:r w:rsidRPr="00A53DC8">
        <w:t>a)</w:t>
      </w:r>
      <w:r w:rsidRPr="00A53DC8">
        <w:tab/>
        <w:t>the Request-URI, which shall contain the IP-SM-GW;</w:t>
      </w:r>
    </w:p>
    <w:p w:rsidR="002644F8" w:rsidRPr="00A53DC8" w:rsidRDefault="002644F8" w:rsidP="002644F8">
      <w:pPr>
        <w:pStyle w:val="NO"/>
      </w:pPr>
      <w:r w:rsidRPr="00A53DC8">
        <w:t>NOTE 1:</w:t>
      </w:r>
      <w:r w:rsidRPr="00A53DC8">
        <w:tab/>
        <w:t>The address of the IP-SM-GW is received in the P-Asserted-Identity header in the SIP MESSAGE request including the delivered short message.</w:t>
      </w:r>
    </w:p>
    <w:p w:rsidR="002644F8" w:rsidRPr="00A53DC8" w:rsidRDefault="002644F8" w:rsidP="002644F8">
      <w:pPr>
        <w:pStyle w:val="B10"/>
      </w:pPr>
      <w:r w:rsidRPr="00A53DC8">
        <w:t>b)</w:t>
      </w:r>
      <w:r w:rsidRPr="00A53DC8">
        <w:tab/>
        <w:t>the From header, which shall contain a public user identity of the SM-over-IP receiver.</w:t>
      </w:r>
    </w:p>
    <w:p w:rsidR="002644F8" w:rsidRPr="00A53DC8" w:rsidRDefault="002644F8" w:rsidP="002644F8">
      <w:pPr>
        <w:pStyle w:val="B10"/>
        <w:rPr>
          <w:lang w:eastAsia="zh-CN"/>
        </w:rPr>
      </w:pPr>
      <w:r w:rsidRPr="00A53DC8">
        <w:t>c)</w:t>
      </w:r>
      <w:r w:rsidRPr="00A53DC8">
        <w:tab/>
        <w:t>the To header, which shall contain the IP-SM-GW;</w:t>
      </w:r>
      <w:r w:rsidRPr="00A53DC8">
        <w:rPr>
          <w:lang w:eastAsia="zh-CN"/>
        </w:rPr>
        <w:t xml:space="preserve"> </w:t>
      </w:r>
    </w:p>
    <w:p w:rsidR="002644F8" w:rsidRPr="00A53DC8" w:rsidRDefault="002644F8" w:rsidP="002644F8">
      <w:pPr>
        <w:pStyle w:val="B10"/>
      </w:pPr>
      <w:r w:rsidRPr="00A53DC8">
        <w:rPr>
          <w:lang w:eastAsia="zh-CN"/>
        </w:rPr>
        <w:t>d)</w:t>
      </w:r>
      <w:r w:rsidRPr="00A53DC8">
        <w:rPr>
          <w:lang w:eastAsia="zh-CN"/>
        </w:rPr>
        <w:tab/>
        <w:t xml:space="preserve">the </w:t>
      </w:r>
      <w:r w:rsidRPr="00A53DC8">
        <w:t>In-Reply-To header which shall contain the Call-Id of the SIP MESSAGE request that</w:t>
      </w:r>
      <w:r w:rsidRPr="00A53DC8">
        <w:rPr>
          <w:lang w:eastAsia="zh-CN"/>
        </w:rPr>
        <w:t xml:space="preserve"> was received in</w:t>
      </w:r>
      <w:r w:rsidRPr="00A53DC8">
        <w:t xml:space="preserve"> the </w:t>
      </w:r>
      <w:r w:rsidRPr="00A53DC8">
        <w:rPr>
          <w:lang w:eastAsia="zh-CN"/>
        </w:rPr>
        <w:t>received</w:t>
      </w:r>
      <w:r w:rsidRPr="00A53DC8">
        <w:t xml:space="preserve"> short message</w:t>
      </w:r>
      <w:r w:rsidRPr="00A53DC8">
        <w:rPr>
          <w:lang w:eastAsia="zh-CN"/>
        </w:rPr>
        <w:t>;</w:t>
      </w:r>
    </w:p>
    <w:p w:rsidR="002644F8" w:rsidRPr="00A53DC8" w:rsidRDefault="002644F8" w:rsidP="002644F8">
      <w:pPr>
        <w:pStyle w:val="B10"/>
      </w:pPr>
      <w:r w:rsidRPr="00A53DC8">
        <w:rPr>
          <w:lang w:eastAsia="zh-CN"/>
        </w:rPr>
        <w:t>e</w:t>
      </w:r>
      <w:r w:rsidRPr="00A53DC8">
        <w:t>)</w:t>
      </w:r>
      <w:r w:rsidRPr="00A53DC8">
        <w:tab/>
        <w:t>the Content-Type header shall contain "application/vnd.3gpp.sms"; and</w:t>
      </w:r>
    </w:p>
    <w:p w:rsidR="002644F8" w:rsidRPr="00A53DC8" w:rsidRDefault="002644F8" w:rsidP="002644F8">
      <w:pPr>
        <w:pStyle w:val="B10"/>
      </w:pPr>
      <w:r w:rsidRPr="00A53DC8">
        <w:rPr>
          <w:lang w:eastAsia="zh-CN"/>
        </w:rPr>
        <w:t>f</w:t>
      </w:r>
      <w:r w:rsidRPr="00A53DC8">
        <w:t>)</w:t>
      </w:r>
      <w:r w:rsidRPr="00A53DC8">
        <w:tab/>
        <w:t>the body of the request shall contain the RP-ACK or RP-ERROR message for the SM delivery report, as defined in 3GPP TS 24.011 [8].</w:t>
      </w:r>
    </w:p>
    <w:p w:rsidR="002644F8" w:rsidRPr="00A53DC8" w:rsidRDefault="002644F8" w:rsidP="002644F8">
      <w:pPr>
        <w:pStyle w:val="NO"/>
      </w:pPr>
      <w:r w:rsidRPr="00A53DC8">
        <w:t>NOTE 2:</w:t>
      </w:r>
      <w:r w:rsidRPr="00A53DC8">
        <w:tab/>
        <w:t>The SM-over-IP sender will use content transfer encoding of type "binary" for the encoding of the SM in the body of the SIP MESSAGE request.</w:t>
      </w:r>
    </w:p>
    <w:p w:rsidR="002644F8" w:rsidRPr="00A53DC8" w:rsidRDefault="002644F8" w:rsidP="002644F8">
      <w:r w:rsidRPr="00A53DC8">
        <w:t>[TS 24.011 clause 8.2.5.4]:</w:t>
      </w:r>
    </w:p>
    <w:p w:rsidR="002644F8" w:rsidRPr="00A53DC8" w:rsidRDefault="002644F8" w:rsidP="002644F8">
      <w:r w:rsidRPr="00A53DC8">
        <w:t>This element is a variable length element always included in the RP</w:t>
      </w:r>
      <w:r w:rsidRPr="00A53DC8">
        <w:noBreakHyphen/>
        <w:t>ERROR message, conveying a negative result of a RP</w:t>
      </w:r>
      <w:r w:rsidRPr="00A53DC8">
        <w:noBreakHyphen/>
        <w:t>DATA message transfer attempt or RP</w:t>
      </w:r>
      <w:r w:rsidRPr="00A53DC8">
        <w:noBreakHyphen/>
        <w:t>SMMA notification attempt. The element contains a cause value and optionally a diagnostic field giving further details of the error cause.</w:t>
      </w:r>
    </w:p>
    <w:p w:rsidR="002644F8" w:rsidRPr="00A53DC8" w:rsidRDefault="002644F8" w:rsidP="0031641D">
      <w:r w:rsidRPr="00A53DC8">
        <w:t>The coding of the cause value is given in table 8.4/3GPP TS 24.011. The mapping between error causes in 3GPP TS 24.011 and 3GPP TS 29.002 (MAP) is specified in 3GPP TS 23.040. Parameters included in the return error from MAP (e.g. System Failure) are mapped directly into the diagnostic field.</w:t>
      </w:r>
    </w:p>
    <w:tbl>
      <w:tblPr>
        <w:tblW w:w="0" w:type="auto"/>
        <w:jc w:val="center"/>
        <w:tblLayout w:type="fixed"/>
        <w:tblLook w:val="0000" w:firstRow="0" w:lastRow="0" w:firstColumn="0" w:lastColumn="0" w:noHBand="0" w:noVBand="0"/>
      </w:tblPr>
      <w:tblGrid>
        <w:gridCol w:w="1134"/>
        <w:gridCol w:w="4576"/>
        <w:gridCol w:w="1237"/>
      </w:tblGrid>
      <w:tr w:rsidR="002644F8" w:rsidRPr="00A53DC8" w:rsidTr="00F67FCB">
        <w:trPr>
          <w:jc w:val="center"/>
        </w:trPr>
        <w:tc>
          <w:tcPr>
            <w:tcW w:w="6947" w:type="dxa"/>
            <w:gridSpan w:val="3"/>
          </w:tcPr>
          <w:p w:rsidR="002644F8" w:rsidRPr="00A53DC8" w:rsidRDefault="002644F8" w:rsidP="0031641D">
            <w:pPr>
              <w:pStyle w:val="TAC"/>
            </w:pPr>
            <w:r w:rsidRPr="00A53DC8">
              <w:t>8</w:t>
            </w:r>
            <w:r w:rsidRPr="00A53DC8">
              <w:tab/>
              <w:t>7</w:t>
            </w:r>
            <w:r w:rsidRPr="00A53DC8">
              <w:tab/>
              <w:t>6</w:t>
            </w:r>
            <w:r w:rsidRPr="00A53DC8">
              <w:tab/>
              <w:t>5</w:t>
            </w:r>
            <w:r w:rsidRPr="00A53DC8">
              <w:tab/>
              <w:t>4</w:t>
            </w:r>
            <w:r w:rsidRPr="00A53DC8">
              <w:tab/>
              <w:t>3</w:t>
            </w:r>
            <w:r w:rsidRPr="00A53DC8">
              <w:tab/>
              <w:t>2</w:t>
            </w:r>
            <w:r w:rsidRPr="00A53DC8">
              <w:tab/>
              <w:t>1</w:t>
            </w:r>
          </w:p>
        </w:tc>
      </w:tr>
      <w:tr w:rsidR="002644F8" w:rsidRPr="00A53DC8" w:rsidTr="00F67FCB">
        <w:trPr>
          <w:jc w:val="center"/>
        </w:trPr>
        <w:tc>
          <w:tcPr>
            <w:tcW w:w="1134" w:type="dxa"/>
            <w:tcBorders>
              <w:top w:val="single" w:sz="6" w:space="0" w:color="auto"/>
              <w:left w:val="single" w:sz="6" w:space="0" w:color="auto"/>
              <w:bottom w:val="single" w:sz="6" w:space="0" w:color="auto"/>
              <w:right w:val="single" w:sz="6" w:space="0" w:color="auto"/>
            </w:tcBorders>
          </w:tcPr>
          <w:p w:rsidR="002644F8" w:rsidRPr="00A53DC8" w:rsidRDefault="002644F8" w:rsidP="0031641D">
            <w:pPr>
              <w:pStyle w:val="TAC"/>
            </w:pPr>
            <w:r w:rsidRPr="00A53DC8">
              <w:t>0</w:t>
            </w:r>
          </w:p>
        </w:tc>
        <w:tc>
          <w:tcPr>
            <w:tcW w:w="4576" w:type="dxa"/>
            <w:tcBorders>
              <w:top w:val="single" w:sz="6" w:space="0" w:color="auto"/>
              <w:left w:val="nil"/>
              <w:bottom w:val="single" w:sz="6" w:space="0" w:color="auto"/>
              <w:right w:val="single" w:sz="6" w:space="0" w:color="auto"/>
            </w:tcBorders>
          </w:tcPr>
          <w:p w:rsidR="002644F8" w:rsidRPr="00A53DC8" w:rsidRDefault="002644F8" w:rsidP="0031641D">
            <w:pPr>
              <w:pStyle w:val="TAC"/>
            </w:pPr>
            <w:r w:rsidRPr="00A53DC8">
              <w:t>1</w:t>
            </w:r>
            <w:r w:rsidRPr="00A53DC8">
              <w:tab/>
              <w:t>0</w:t>
            </w:r>
            <w:r w:rsidRPr="00A53DC8">
              <w:tab/>
              <w:t>0</w:t>
            </w:r>
            <w:r w:rsidRPr="00A53DC8">
              <w:tab/>
              <w:t>0</w:t>
            </w:r>
            <w:r w:rsidRPr="00A53DC8">
              <w:tab/>
              <w:t>0</w:t>
            </w:r>
            <w:r w:rsidRPr="00A53DC8">
              <w:tab/>
              <w:t>1</w:t>
            </w:r>
            <w:r w:rsidRPr="00A53DC8">
              <w:tab/>
              <w:t>0</w:t>
            </w:r>
          </w:p>
          <w:p w:rsidR="002644F8" w:rsidRPr="00A53DC8" w:rsidRDefault="002644F8" w:rsidP="0031641D">
            <w:pPr>
              <w:pStyle w:val="TAC"/>
            </w:pPr>
            <w:r w:rsidRPr="00A53DC8">
              <w:t>RP</w:t>
            </w:r>
            <w:r w:rsidRPr="00A53DC8">
              <w:noBreakHyphen/>
              <w:t>Cause IEI</w:t>
            </w:r>
          </w:p>
        </w:tc>
        <w:tc>
          <w:tcPr>
            <w:tcW w:w="1237" w:type="dxa"/>
            <w:tcBorders>
              <w:left w:val="nil"/>
            </w:tcBorders>
          </w:tcPr>
          <w:p w:rsidR="002644F8" w:rsidRPr="00A53DC8" w:rsidRDefault="002644F8" w:rsidP="0031641D">
            <w:pPr>
              <w:pStyle w:val="TAC"/>
            </w:pPr>
          </w:p>
          <w:p w:rsidR="002644F8" w:rsidRPr="00A53DC8" w:rsidRDefault="002644F8" w:rsidP="0031641D">
            <w:pPr>
              <w:pStyle w:val="TAC"/>
            </w:pPr>
            <w:r w:rsidRPr="00A53DC8">
              <w:t>1 octet</w:t>
            </w:r>
          </w:p>
        </w:tc>
      </w:tr>
      <w:tr w:rsidR="002644F8" w:rsidRPr="00A53DC8" w:rsidTr="00F67FCB">
        <w:trPr>
          <w:jc w:val="center"/>
        </w:trPr>
        <w:tc>
          <w:tcPr>
            <w:tcW w:w="5710" w:type="dxa"/>
            <w:gridSpan w:val="2"/>
            <w:tcBorders>
              <w:left w:val="single" w:sz="6" w:space="0" w:color="auto"/>
              <w:bottom w:val="single" w:sz="6" w:space="0" w:color="auto"/>
              <w:right w:val="single" w:sz="6" w:space="0" w:color="auto"/>
            </w:tcBorders>
          </w:tcPr>
          <w:p w:rsidR="002644F8" w:rsidRPr="00A53DC8" w:rsidRDefault="002644F8" w:rsidP="0031641D">
            <w:pPr>
              <w:pStyle w:val="TAC"/>
            </w:pPr>
            <w:r w:rsidRPr="00A53DC8">
              <w:t>Length indicator</w:t>
            </w:r>
          </w:p>
        </w:tc>
        <w:tc>
          <w:tcPr>
            <w:tcW w:w="1237" w:type="dxa"/>
            <w:tcBorders>
              <w:left w:val="nil"/>
            </w:tcBorders>
          </w:tcPr>
          <w:p w:rsidR="002644F8" w:rsidRPr="00A53DC8" w:rsidRDefault="002644F8" w:rsidP="0031641D">
            <w:pPr>
              <w:pStyle w:val="TAC"/>
            </w:pPr>
            <w:r w:rsidRPr="00A53DC8">
              <w:t>1 octet</w:t>
            </w:r>
          </w:p>
        </w:tc>
      </w:tr>
      <w:tr w:rsidR="002644F8" w:rsidRPr="00A53DC8" w:rsidTr="00F67FCB">
        <w:trPr>
          <w:jc w:val="center"/>
        </w:trPr>
        <w:tc>
          <w:tcPr>
            <w:tcW w:w="1134" w:type="dxa"/>
            <w:tcBorders>
              <w:left w:val="single" w:sz="6" w:space="0" w:color="auto"/>
              <w:bottom w:val="single" w:sz="6" w:space="0" w:color="auto"/>
              <w:right w:val="single" w:sz="6" w:space="0" w:color="auto"/>
            </w:tcBorders>
          </w:tcPr>
          <w:p w:rsidR="002644F8" w:rsidRPr="00A53DC8" w:rsidRDefault="002644F8" w:rsidP="00F67FCB">
            <w:pPr>
              <w:spacing w:before="40" w:after="40"/>
              <w:jc w:val="center"/>
            </w:pPr>
            <w:r w:rsidRPr="00A53DC8">
              <w:t>0 ext</w:t>
            </w:r>
          </w:p>
        </w:tc>
        <w:tc>
          <w:tcPr>
            <w:tcW w:w="4576" w:type="dxa"/>
            <w:tcBorders>
              <w:left w:val="single" w:sz="6" w:space="0" w:color="auto"/>
              <w:bottom w:val="single" w:sz="6" w:space="0" w:color="auto"/>
              <w:right w:val="single" w:sz="6" w:space="0" w:color="auto"/>
            </w:tcBorders>
          </w:tcPr>
          <w:p w:rsidR="002644F8" w:rsidRPr="00A53DC8" w:rsidRDefault="002644F8" w:rsidP="0031641D">
            <w:pPr>
              <w:pStyle w:val="TAC"/>
            </w:pPr>
            <w:r w:rsidRPr="00A53DC8">
              <w:t>Cause value</w:t>
            </w:r>
          </w:p>
          <w:p w:rsidR="002644F8" w:rsidRPr="00A53DC8" w:rsidRDefault="002644F8" w:rsidP="0031641D">
            <w:pPr>
              <w:pStyle w:val="TAC"/>
            </w:pPr>
            <w:r w:rsidRPr="00A53DC8">
              <w:t>Cause value</w:t>
            </w:r>
          </w:p>
        </w:tc>
        <w:tc>
          <w:tcPr>
            <w:tcW w:w="1237" w:type="dxa"/>
            <w:tcBorders>
              <w:left w:val="nil"/>
            </w:tcBorders>
          </w:tcPr>
          <w:p w:rsidR="002644F8" w:rsidRPr="00A53DC8" w:rsidRDefault="002644F8" w:rsidP="0031641D">
            <w:pPr>
              <w:pStyle w:val="TAC"/>
            </w:pPr>
            <w:r w:rsidRPr="00A53DC8">
              <w:t>1 octet</w:t>
            </w:r>
          </w:p>
        </w:tc>
      </w:tr>
      <w:tr w:rsidR="002644F8" w:rsidRPr="00A53DC8" w:rsidTr="00F67FCB">
        <w:trPr>
          <w:jc w:val="center"/>
        </w:trPr>
        <w:tc>
          <w:tcPr>
            <w:tcW w:w="5710" w:type="dxa"/>
            <w:gridSpan w:val="2"/>
            <w:tcBorders>
              <w:left w:val="single" w:sz="6" w:space="0" w:color="auto"/>
              <w:bottom w:val="single" w:sz="6" w:space="0" w:color="auto"/>
              <w:right w:val="single" w:sz="6" w:space="0" w:color="auto"/>
            </w:tcBorders>
          </w:tcPr>
          <w:p w:rsidR="002644F8" w:rsidRPr="00A53DC8" w:rsidRDefault="002644F8" w:rsidP="0031641D">
            <w:pPr>
              <w:pStyle w:val="TAC"/>
            </w:pPr>
            <w:r w:rsidRPr="00A53DC8">
              <w:t>Diagnostic field</w:t>
            </w:r>
          </w:p>
        </w:tc>
        <w:tc>
          <w:tcPr>
            <w:tcW w:w="1237" w:type="dxa"/>
            <w:tcBorders>
              <w:left w:val="nil"/>
            </w:tcBorders>
          </w:tcPr>
          <w:p w:rsidR="002644F8" w:rsidRPr="00A53DC8" w:rsidRDefault="002644F8" w:rsidP="0031641D">
            <w:pPr>
              <w:pStyle w:val="TAC"/>
            </w:pPr>
            <w:r w:rsidRPr="00A53DC8">
              <w:t>1 octet  *</w:t>
            </w:r>
          </w:p>
        </w:tc>
      </w:tr>
    </w:tbl>
    <w:p w:rsidR="002644F8" w:rsidRPr="00A53DC8" w:rsidRDefault="002644F8" w:rsidP="0031641D">
      <w:pPr>
        <w:pStyle w:val="TF"/>
      </w:pPr>
      <w:r w:rsidRPr="00A53DC8">
        <w:t>Figure 8.8/3GPP TS 24.011: RP</w:t>
      </w:r>
      <w:r w:rsidRPr="00A53DC8">
        <w:noBreakHyphen/>
        <w:t>Cause element layout</w:t>
      </w:r>
    </w:p>
    <w:p w:rsidR="0031641D" w:rsidRPr="00A53DC8" w:rsidRDefault="0031641D" w:rsidP="0031641D"/>
    <w:p w:rsidR="002644F8" w:rsidRPr="00A53DC8" w:rsidRDefault="002644F8" w:rsidP="002644F8">
      <w:pPr>
        <w:pStyle w:val="TH"/>
      </w:pPr>
      <w:r w:rsidRPr="00A53DC8">
        <w:lastRenderedPageBreak/>
        <w:t>Table 8.4/3GPP TS 24.011 (part 1): Cause values that may be contained in an RP</w:t>
      </w:r>
      <w:r w:rsidRPr="00A53DC8">
        <w:noBreakHyphen/>
        <w:t>ERROR message</w:t>
      </w:r>
      <w:r w:rsidRPr="00A53DC8">
        <w:br/>
        <w:t>in a mobile originating SM</w:t>
      </w:r>
      <w:r w:rsidRPr="00A53DC8">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2644F8" w:rsidRPr="00A53DC8" w:rsidTr="00F67FCB">
        <w:trPr>
          <w:jc w:val="center"/>
        </w:trPr>
        <w:tc>
          <w:tcPr>
            <w:tcW w:w="1800" w:type="dxa"/>
          </w:tcPr>
          <w:p w:rsidR="002644F8" w:rsidRPr="00A53DC8" w:rsidRDefault="002644F8" w:rsidP="00F67FCB">
            <w:pPr>
              <w:pStyle w:val="TAH"/>
            </w:pPr>
            <w:r w:rsidRPr="00A53DC8">
              <w:t>Cause value</w:t>
            </w:r>
          </w:p>
        </w:tc>
        <w:tc>
          <w:tcPr>
            <w:tcW w:w="1143" w:type="dxa"/>
          </w:tcPr>
          <w:p w:rsidR="002644F8" w:rsidRPr="00A53DC8" w:rsidRDefault="002644F8" w:rsidP="0031641D">
            <w:pPr>
              <w:pStyle w:val="TAH"/>
            </w:pPr>
            <w:r w:rsidRPr="00A53DC8">
              <w:t>Cause</w:t>
            </w:r>
            <w:r w:rsidR="0031641D" w:rsidRPr="00A53DC8">
              <w:t xml:space="preserve"> number</w:t>
            </w:r>
          </w:p>
        </w:tc>
        <w:tc>
          <w:tcPr>
            <w:tcW w:w="4678" w:type="dxa"/>
          </w:tcPr>
          <w:p w:rsidR="002644F8" w:rsidRPr="00A53DC8" w:rsidRDefault="002644F8" w:rsidP="00F67FCB">
            <w:pPr>
              <w:pStyle w:val="TAH"/>
            </w:pPr>
            <w:r w:rsidRPr="00A53DC8">
              <w:t>Cause</w:t>
            </w:r>
          </w:p>
        </w:tc>
      </w:tr>
      <w:tr w:rsidR="002644F8" w:rsidRPr="00A53DC8" w:rsidTr="00F67FCB">
        <w:trPr>
          <w:jc w:val="center"/>
        </w:trPr>
        <w:tc>
          <w:tcPr>
            <w:tcW w:w="1800" w:type="dxa"/>
          </w:tcPr>
          <w:p w:rsidR="002644F8" w:rsidRPr="00A53DC8" w:rsidRDefault="002644F8" w:rsidP="00F67FCB">
            <w:pPr>
              <w:pStyle w:val="TAL"/>
            </w:pPr>
            <w:r w:rsidRPr="00A53DC8">
              <w:t>7 6 5 4 3 2 1</w:t>
            </w:r>
          </w:p>
        </w:tc>
        <w:tc>
          <w:tcPr>
            <w:tcW w:w="1143" w:type="dxa"/>
          </w:tcPr>
          <w:p w:rsidR="002644F8" w:rsidRPr="00A53DC8" w:rsidRDefault="002644F8" w:rsidP="00F67FCB">
            <w:pPr>
              <w:pStyle w:val="TAL"/>
            </w:pPr>
            <w:r w:rsidRPr="00A53DC8">
              <w:t xml:space="preserve"> #</w:t>
            </w:r>
          </w:p>
        </w:tc>
        <w:tc>
          <w:tcPr>
            <w:tcW w:w="4678" w:type="dxa"/>
          </w:tcPr>
          <w:p w:rsidR="002644F8" w:rsidRPr="00A53DC8" w:rsidRDefault="002644F8" w:rsidP="00F67FCB">
            <w:pPr>
              <w:pStyle w:val="TAL"/>
            </w:pPr>
          </w:p>
        </w:tc>
      </w:tr>
      <w:tr w:rsidR="002644F8" w:rsidRPr="00A53DC8" w:rsidTr="00F67FCB">
        <w:trPr>
          <w:jc w:val="center"/>
        </w:trPr>
        <w:tc>
          <w:tcPr>
            <w:tcW w:w="1800" w:type="dxa"/>
          </w:tcPr>
          <w:p w:rsidR="002644F8" w:rsidRPr="00A53DC8" w:rsidRDefault="002644F8" w:rsidP="00F67FCB">
            <w:pPr>
              <w:pStyle w:val="TAL"/>
            </w:pPr>
            <w:r w:rsidRPr="00A53DC8">
              <w:t>0 0 0 0 0 0 1</w:t>
            </w:r>
          </w:p>
        </w:tc>
        <w:tc>
          <w:tcPr>
            <w:tcW w:w="1143" w:type="dxa"/>
          </w:tcPr>
          <w:p w:rsidR="002644F8" w:rsidRPr="00A53DC8" w:rsidRDefault="002644F8" w:rsidP="00F67FCB">
            <w:pPr>
              <w:pStyle w:val="TAL"/>
            </w:pPr>
            <w:r w:rsidRPr="00A53DC8">
              <w:t xml:space="preserve"> 1</w:t>
            </w:r>
          </w:p>
        </w:tc>
        <w:tc>
          <w:tcPr>
            <w:tcW w:w="4678" w:type="dxa"/>
          </w:tcPr>
          <w:p w:rsidR="002644F8" w:rsidRPr="00A53DC8" w:rsidRDefault="002644F8" w:rsidP="00F67FCB">
            <w:pPr>
              <w:pStyle w:val="TAL"/>
            </w:pPr>
            <w:r w:rsidRPr="00A53DC8">
              <w:t>Unassigned (unallocated) number</w:t>
            </w:r>
          </w:p>
        </w:tc>
      </w:tr>
      <w:tr w:rsidR="002644F8" w:rsidRPr="00A53DC8" w:rsidTr="00F67FCB">
        <w:trPr>
          <w:jc w:val="center"/>
        </w:trPr>
        <w:tc>
          <w:tcPr>
            <w:tcW w:w="1800" w:type="dxa"/>
          </w:tcPr>
          <w:p w:rsidR="002644F8" w:rsidRPr="00A53DC8" w:rsidRDefault="002644F8" w:rsidP="00F67FCB">
            <w:pPr>
              <w:pStyle w:val="TAL"/>
            </w:pPr>
            <w:r w:rsidRPr="00A53DC8">
              <w:t>0 0 0 1 0 0 0</w:t>
            </w:r>
          </w:p>
        </w:tc>
        <w:tc>
          <w:tcPr>
            <w:tcW w:w="1143" w:type="dxa"/>
          </w:tcPr>
          <w:p w:rsidR="002644F8" w:rsidRPr="00A53DC8" w:rsidRDefault="002644F8" w:rsidP="00F67FCB">
            <w:pPr>
              <w:pStyle w:val="TAL"/>
            </w:pPr>
            <w:r w:rsidRPr="00A53DC8">
              <w:t xml:space="preserve"> 8</w:t>
            </w:r>
          </w:p>
        </w:tc>
        <w:tc>
          <w:tcPr>
            <w:tcW w:w="4678" w:type="dxa"/>
          </w:tcPr>
          <w:p w:rsidR="002644F8" w:rsidRPr="00A53DC8" w:rsidRDefault="002644F8" w:rsidP="00F67FCB">
            <w:pPr>
              <w:pStyle w:val="TAL"/>
            </w:pPr>
            <w:r w:rsidRPr="00A53DC8">
              <w:t>Operator determined barring</w:t>
            </w:r>
          </w:p>
        </w:tc>
      </w:tr>
      <w:tr w:rsidR="002644F8" w:rsidRPr="00A53DC8" w:rsidTr="00F67FCB">
        <w:trPr>
          <w:jc w:val="center"/>
        </w:trPr>
        <w:tc>
          <w:tcPr>
            <w:tcW w:w="1800" w:type="dxa"/>
          </w:tcPr>
          <w:p w:rsidR="002644F8" w:rsidRPr="00A53DC8" w:rsidRDefault="002644F8" w:rsidP="00F67FCB">
            <w:pPr>
              <w:pStyle w:val="TAL"/>
            </w:pPr>
            <w:r w:rsidRPr="00A53DC8">
              <w:t>0 0 0 1 0 1 0</w:t>
            </w:r>
          </w:p>
        </w:tc>
        <w:tc>
          <w:tcPr>
            <w:tcW w:w="1143" w:type="dxa"/>
          </w:tcPr>
          <w:p w:rsidR="002644F8" w:rsidRPr="00A53DC8" w:rsidRDefault="002644F8" w:rsidP="00F67FCB">
            <w:pPr>
              <w:pStyle w:val="TAL"/>
            </w:pPr>
            <w:r w:rsidRPr="00A53DC8">
              <w:t>10</w:t>
            </w:r>
          </w:p>
        </w:tc>
        <w:tc>
          <w:tcPr>
            <w:tcW w:w="4678" w:type="dxa"/>
          </w:tcPr>
          <w:p w:rsidR="002644F8" w:rsidRPr="00A53DC8" w:rsidRDefault="002644F8" w:rsidP="00F67FCB">
            <w:pPr>
              <w:pStyle w:val="TAL"/>
            </w:pPr>
            <w:r w:rsidRPr="00A53DC8">
              <w:t>Call barred</w:t>
            </w:r>
          </w:p>
        </w:tc>
      </w:tr>
      <w:tr w:rsidR="002644F8" w:rsidRPr="00A53DC8" w:rsidTr="00F67FCB">
        <w:trPr>
          <w:jc w:val="center"/>
        </w:trPr>
        <w:tc>
          <w:tcPr>
            <w:tcW w:w="1800" w:type="dxa"/>
          </w:tcPr>
          <w:p w:rsidR="002644F8" w:rsidRPr="00A53DC8" w:rsidRDefault="002644F8" w:rsidP="00F67FCB">
            <w:pPr>
              <w:pStyle w:val="TAL"/>
            </w:pPr>
            <w:r w:rsidRPr="00A53DC8">
              <w:t>0 0 0 1 0 1 1</w:t>
            </w:r>
          </w:p>
        </w:tc>
        <w:tc>
          <w:tcPr>
            <w:tcW w:w="1143" w:type="dxa"/>
          </w:tcPr>
          <w:p w:rsidR="002644F8" w:rsidRPr="00A53DC8" w:rsidRDefault="002644F8" w:rsidP="00F67FCB">
            <w:pPr>
              <w:pStyle w:val="TAL"/>
            </w:pPr>
            <w:r w:rsidRPr="00A53DC8">
              <w:t>11</w:t>
            </w:r>
          </w:p>
        </w:tc>
        <w:tc>
          <w:tcPr>
            <w:tcW w:w="4678" w:type="dxa"/>
          </w:tcPr>
          <w:p w:rsidR="002644F8" w:rsidRPr="00A53DC8" w:rsidRDefault="002644F8" w:rsidP="00F67FCB">
            <w:pPr>
              <w:pStyle w:val="TAL"/>
            </w:pPr>
            <w:r w:rsidRPr="00A53DC8">
              <w:t>Reserved</w:t>
            </w:r>
          </w:p>
        </w:tc>
      </w:tr>
      <w:tr w:rsidR="002644F8" w:rsidRPr="00A53DC8" w:rsidTr="00F67FCB">
        <w:trPr>
          <w:jc w:val="center"/>
        </w:trPr>
        <w:tc>
          <w:tcPr>
            <w:tcW w:w="1800" w:type="dxa"/>
          </w:tcPr>
          <w:p w:rsidR="002644F8" w:rsidRPr="00A53DC8" w:rsidRDefault="002644F8" w:rsidP="00F67FCB">
            <w:pPr>
              <w:pStyle w:val="TAL"/>
            </w:pPr>
            <w:r w:rsidRPr="00A53DC8">
              <w:t>0 0 1 0 1 0 1</w:t>
            </w:r>
          </w:p>
        </w:tc>
        <w:tc>
          <w:tcPr>
            <w:tcW w:w="1143" w:type="dxa"/>
          </w:tcPr>
          <w:p w:rsidR="002644F8" w:rsidRPr="00A53DC8" w:rsidRDefault="002644F8" w:rsidP="00F67FCB">
            <w:pPr>
              <w:pStyle w:val="TAL"/>
            </w:pPr>
            <w:r w:rsidRPr="00A53DC8">
              <w:t>21</w:t>
            </w:r>
          </w:p>
        </w:tc>
        <w:tc>
          <w:tcPr>
            <w:tcW w:w="4678" w:type="dxa"/>
          </w:tcPr>
          <w:p w:rsidR="002644F8" w:rsidRPr="00A53DC8" w:rsidRDefault="002644F8" w:rsidP="00F67FCB">
            <w:pPr>
              <w:pStyle w:val="TAL"/>
            </w:pPr>
            <w:r w:rsidRPr="00A53DC8">
              <w:t>Short message transfer rejected</w:t>
            </w:r>
          </w:p>
        </w:tc>
      </w:tr>
      <w:tr w:rsidR="002644F8" w:rsidRPr="00A53DC8" w:rsidTr="00F67FCB">
        <w:trPr>
          <w:jc w:val="center"/>
        </w:trPr>
        <w:tc>
          <w:tcPr>
            <w:tcW w:w="1800" w:type="dxa"/>
          </w:tcPr>
          <w:p w:rsidR="002644F8" w:rsidRPr="00A53DC8" w:rsidRDefault="002644F8" w:rsidP="00F67FCB">
            <w:pPr>
              <w:pStyle w:val="TAL"/>
            </w:pPr>
            <w:r w:rsidRPr="00A53DC8">
              <w:t>0 0 1 1 0 1 1</w:t>
            </w:r>
          </w:p>
        </w:tc>
        <w:tc>
          <w:tcPr>
            <w:tcW w:w="1143" w:type="dxa"/>
          </w:tcPr>
          <w:p w:rsidR="002644F8" w:rsidRPr="00A53DC8" w:rsidRDefault="002644F8" w:rsidP="00F67FCB">
            <w:pPr>
              <w:pStyle w:val="TAL"/>
            </w:pPr>
            <w:r w:rsidRPr="00A53DC8">
              <w:t>27</w:t>
            </w:r>
          </w:p>
        </w:tc>
        <w:tc>
          <w:tcPr>
            <w:tcW w:w="4678" w:type="dxa"/>
          </w:tcPr>
          <w:p w:rsidR="002644F8" w:rsidRPr="00A53DC8" w:rsidRDefault="002644F8" w:rsidP="00F67FCB">
            <w:pPr>
              <w:pStyle w:val="TAL"/>
            </w:pPr>
            <w:r w:rsidRPr="00A53DC8">
              <w:t>Destination out of order</w:t>
            </w:r>
          </w:p>
        </w:tc>
      </w:tr>
      <w:tr w:rsidR="002644F8" w:rsidRPr="00A53DC8" w:rsidTr="00F67FCB">
        <w:trPr>
          <w:jc w:val="center"/>
        </w:trPr>
        <w:tc>
          <w:tcPr>
            <w:tcW w:w="1800" w:type="dxa"/>
          </w:tcPr>
          <w:p w:rsidR="002644F8" w:rsidRPr="00A53DC8" w:rsidRDefault="002644F8" w:rsidP="00F67FCB">
            <w:pPr>
              <w:pStyle w:val="TAL"/>
            </w:pPr>
            <w:r w:rsidRPr="00A53DC8">
              <w:t>0 0 1 1 1 0 0</w:t>
            </w:r>
          </w:p>
        </w:tc>
        <w:tc>
          <w:tcPr>
            <w:tcW w:w="1143" w:type="dxa"/>
          </w:tcPr>
          <w:p w:rsidR="002644F8" w:rsidRPr="00A53DC8" w:rsidRDefault="002644F8" w:rsidP="00F67FCB">
            <w:pPr>
              <w:pStyle w:val="TAL"/>
            </w:pPr>
            <w:r w:rsidRPr="00A53DC8">
              <w:t>28</w:t>
            </w:r>
          </w:p>
        </w:tc>
        <w:tc>
          <w:tcPr>
            <w:tcW w:w="4678" w:type="dxa"/>
          </w:tcPr>
          <w:p w:rsidR="002644F8" w:rsidRPr="00A53DC8" w:rsidRDefault="002644F8" w:rsidP="00F67FCB">
            <w:pPr>
              <w:pStyle w:val="TAL"/>
            </w:pPr>
            <w:r w:rsidRPr="00A53DC8">
              <w:t>Unidentified subscriber</w:t>
            </w:r>
          </w:p>
        </w:tc>
      </w:tr>
      <w:tr w:rsidR="002644F8" w:rsidRPr="00A53DC8" w:rsidTr="00F67FCB">
        <w:trPr>
          <w:jc w:val="center"/>
        </w:trPr>
        <w:tc>
          <w:tcPr>
            <w:tcW w:w="1800" w:type="dxa"/>
          </w:tcPr>
          <w:p w:rsidR="002644F8" w:rsidRPr="00A53DC8" w:rsidRDefault="002644F8" w:rsidP="00F67FCB">
            <w:pPr>
              <w:pStyle w:val="TAL"/>
            </w:pPr>
            <w:r w:rsidRPr="00A53DC8">
              <w:t>0 0 1 1 1 0 1</w:t>
            </w:r>
          </w:p>
        </w:tc>
        <w:tc>
          <w:tcPr>
            <w:tcW w:w="1143" w:type="dxa"/>
          </w:tcPr>
          <w:p w:rsidR="002644F8" w:rsidRPr="00A53DC8" w:rsidRDefault="002644F8" w:rsidP="00F67FCB">
            <w:pPr>
              <w:pStyle w:val="TAL"/>
            </w:pPr>
            <w:r w:rsidRPr="00A53DC8">
              <w:t>29</w:t>
            </w:r>
          </w:p>
        </w:tc>
        <w:tc>
          <w:tcPr>
            <w:tcW w:w="4678" w:type="dxa"/>
          </w:tcPr>
          <w:p w:rsidR="002644F8" w:rsidRPr="00A53DC8" w:rsidRDefault="002644F8" w:rsidP="00F67FCB">
            <w:pPr>
              <w:pStyle w:val="TAL"/>
            </w:pPr>
            <w:r w:rsidRPr="00A53DC8">
              <w:t>Facility rejected</w:t>
            </w:r>
          </w:p>
        </w:tc>
      </w:tr>
      <w:tr w:rsidR="002644F8" w:rsidRPr="00A53DC8" w:rsidTr="00F67FCB">
        <w:trPr>
          <w:jc w:val="center"/>
        </w:trPr>
        <w:tc>
          <w:tcPr>
            <w:tcW w:w="1800" w:type="dxa"/>
          </w:tcPr>
          <w:p w:rsidR="002644F8" w:rsidRPr="00A53DC8" w:rsidRDefault="002644F8" w:rsidP="00F67FCB">
            <w:pPr>
              <w:pStyle w:val="TAL"/>
            </w:pPr>
            <w:r w:rsidRPr="00A53DC8">
              <w:t>0 0 1 1 1 1 0</w:t>
            </w:r>
          </w:p>
        </w:tc>
        <w:tc>
          <w:tcPr>
            <w:tcW w:w="1143" w:type="dxa"/>
          </w:tcPr>
          <w:p w:rsidR="002644F8" w:rsidRPr="00A53DC8" w:rsidRDefault="002644F8" w:rsidP="00F67FCB">
            <w:pPr>
              <w:pStyle w:val="TAL"/>
            </w:pPr>
            <w:r w:rsidRPr="00A53DC8">
              <w:t>30</w:t>
            </w:r>
          </w:p>
        </w:tc>
        <w:tc>
          <w:tcPr>
            <w:tcW w:w="4678" w:type="dxa"/>
          </w:tcPr>
          <w:p w:rsidR="002644F8" w:rsidRPr="00A53DC8" w:rsidRDefault="002644F8" w:rsidP="00F67FCB">
            <w:pPr>
              <w:pStyle w:val="TAL"/>
            </w:pPr>
            <w:r w:rsidRPr="00A53DC8">
              <w:t>Unknown subscriber</w:t>
            </w:r>
          </w:p>
        </w:tc>
      </w:tr>
      <w:tr w:rsidR="002644F8" w:rsidRPr="00A53DC8" w:rsidTr="00F67FCB">
        <w:trPr>
          <w:jc w:val="center"/>
        </w:trPr>
        <w:tc>
          <w:tcPr>
            <w:tcW w:w="1800" w:type="dxa"/>
          </w:tcPr>
          <w:p w:rsidR="002644F8" w:rsidRPr="00A53DC8" w:rsidRDefault="002644F8" w:rsidP="00F67FCB">
            <w:pPr>
              <w:pStyle w:val="TAL"/>
            </w:pPr>
            <w:r w:rsidRPr="00A53DC8">
              <w:t>0 1 0 0 1 1 0</w:t>
            </w:r>
          </w:p>
        </w:tc>
        <w:tc>
          <w:tcPr>
            <w:tcW w:w="1143" w:type="dxa"/>
          </w:tcPr>
          <w:p w:rsidR="002644F8" w:rsidRPr="00A53DC8" w:rsidRDefault="002644F8" w:rsidP="00F67FCB">
            <w:pPr>
              <w:pStyle w:val="TAL"/>
            </w:pPr>
            <w:r w:rsidRPr="00A53DC8">
              <w:t>38</w:t>
            </w:r>
          </w:p>
        </w:tc>
        <w:tc>
          <w:tcPr>
            <w:tcW w:w="4678" w:type="dxa"/>
          </w:tcPr>
          <w:p w:rsidR="002644F8" w:rsidRPr="00A53DC8" w:rsidRDefault="002644F8" w:rsidP="00F67FCB">
            <w:pPr>
              <w:pStyle w:val="TAL"/>
            </w:pPr>
            <w:r w:rsidRPr="00A53DC8">
              <w:t>Network out of order</w:t>
            </w:r>
          </w:p>
        </w:tc>
      </w:tr>
      <w:tr w:rsidR="002644F8" w:rsidRPr="00A53DC8" w:rsidTr="00F67FCB">
        <w:trPr>
          <w:jc w:val="center"/>
        </w:trPr>
        <w:tc>
          <w:tcPr>
            <w:tcW w:w="1800" w:type="dxa"/>
          </w:tcPr>
          <w:p w:rsidR="002644F8" w:rsidRPr="00A53DC8" w:rsidRDefault="002644F8" w:rsidP="00F67FCB">
            <w:pPr>
              <w:pStyle w:val="TAL"/>
            </w:pPr>
            <w:r w:rsidRPr="00A53DC8">
              <w:t>0 1 0 1 0 0 1</w:t>
            </w:r>
          </w:p>
        </w:tc>
        <w:tc>
          <w:tcPr>
            <w:tcW w:w="1143" w:type="dxa"/>
          </w:tcPr>
          <w:p w:rsidR="002644F8" w:rsidRPr="00A53DC8" w:rsidRDefault="002644F8" w:rsidP="00F67FCB">
            <w:pPr>
              <w:pStyle w:val="TAL"/>
            </w:pPr>
            <w:r w:rsidRPr="00A53DC8">
              <w:t>41</w:t>
            </w:r>
          </w:p>
        </w:tc>
        <w:tc>
          <w:tcPr>
            <w:tcW w:w="4678" w:type="dxa"/>
          </w:tcPr>
          <w:p w:rsidR="002644F8" w:rsidRPr="00A53DC8" w:rsidRDefault="002644F8" w:rsidP="00F67FCB">
            <w:pPr>
              <w:pStyle w:val="TAL"/>
            </w:pPr>
            <w:r w:rsidRPr="00A53DC8">
              <w:t>Temporary failure</w:t>
            </w:r>
          </w:p>
        </w:tc>
      </w:tr>
      <w:tr w:rsidR="002644F8" w:rsidRPr="00A53DC8" w:rsidTr="00F67FCB">
        <w:trPr>
          <w:jc w:val="center"/>
        </w:trPr>
        <w:tc>
          <w:tcPr>
            <w:tcW w:w="1800" w:type="dxa"/>
          </w:tcPr>
          <w:p w:rsidR="002644F8" w:rsidRPr="00A53DC8" w:rsidRDefault="002644F8" w:rsidP="00F67FCB">
            <w:pPr>
              <w:pStyle w:val="TAL"/>
            </w:pPr>
            <w:r w:rsidRPr="00A53DC8">
              <w:t>0 1 0 1 0 1 0</w:t>
            </w:r>
          </w:p>
        </w:tc>
        <w:tc>
          <w:tcPr>
            <w:tcW w:w="1143" w:type="dxa"/>
          </w:tcPr>
          <w:p w:rsidR="002644F8" w:rsidRPr="00A53DC8" w:rsidRDefault="002644F8" w:rsidP="00F67FCB">
            <w:pPr>
              <w:pStyle w:val="TAL"/>
            </w:pPr>
            <w:r w:rsidRPr="00A53DC8">
              <w:t>42</w:t>
            </w:r>
          </w:p>
        </w:tc>
        <w:tc>
          <w:tcPr>
            <w:tcW w:w="4678" w:type="dxa"/>
          </w:tcPr>
          <w:p w:rsidR="002644F8" w:rsidRPr="00A53DC8" w:rsidRDefault="002644F8" w:rsidP="00F67FCB">
            <w:pPr>
              <w:pStyle w:val="TAL"/>
            </w:pPr>
            <w:r w:rsidRPr="00A53DC8">
              <w:t>Congestion</w:t>
            </w:r>
          </w:p>
        </w:tc>
      </w:tr>
      <w:tr w:rsidR="002644F8" w:rsidRPr="00A53DC8" w:rsidTr="00F67FCB">
        <w:trPr>
          <w:jc w:val="center"/>
        </w:trPr>
        <w:tc>
          <w:tcPr>
            <w:tcW w:w="1800" w:type="dxa"/>
          </w:tcPr>
          <w:p w:rsidR="002644F8" w:rsidRPr="00A53DC8" w:rsidRDefault="002644F8" w:rsidP="00F67FCB">
            <w:pPr>
              <w:pStyle w:val="TAL"/>
            </w:pPr>
            <w:r w:rsidRPr="00A53DC8">
              <w:t>0 1 0 1 1 1 1</w:t>
            </w:r>
          </w:p>
        </w:tc>
        <w:tc>
          <w:tcPr>
            <w:tcW w:w="1143" w:type="dxa"/>
          </w:tcPr>
          <w:p w:rsidR="002644F8" w:rsidRPr="00A53DC8" w:rsidRDefault="002644F8" w:rsidP="00F67FCB">
            <w:pPr>
              <w:pStyle w:val="TAL"/>
            </w:pPr>
            <w:r w:rsidRPr="00A53DC8">
              <w:t>47</w:t>
            </w:r>
          </w:p>
        </w:tc>
        <w:tc>
          <w:tcPr>
            <w:tcW w:w="4678" w:type="dxa"/>
          </w:tcPr>
          <w:p w:rsidR="002644F8" w:rsidRPr="00A53DC8" w:rsidRDefault="002644F8" w:rsidP="00F67FCB">
            <w:pPr>
              <w:pStyle w:val="TAL"/>
            </w:pPr>
            <w:r w:rsidRPr="00A53DC8">
              <w:t>Resources unavailable, unspecified</w:t>
            </w:r>
          </w:p>
        </w:tc>
      </w:tr>
      <w:tr w:rsidR="002644F8" w:rsidRPr="00A53DC8" w:rsidTr="00F67FCB">
        <w:trPr>
          <w:jc w:val="center"/>
        </w:trPr>
        <w:tc>
          <w:tcPr>
            <w:tcW w:w="1800" w:type="dxa"/>
          </w:tcPr>
          <w:p w:rsidR="002644F8" w:rsidRPr="00A53DC8" w:rsidRDefault="002644F8" w:rsidP="00F67FCB">
            <w:pPr>
              <w:pStyle w:val="TAL"/>
            </w:pPr>
            <w:r w:rsidRPr="00A53DC8">
              <w:t>0 1 1 0 0 1 0</w:t>
            </w:r>
          </w:p>
        </w:tc>
        <w:tc>
          <w:tcPr>
            <w:tcW w:w="1143" w:type="dxa"/>
          </w:tcPr>
          <w:p w:rsidR="002644F8" w:rsidRPr="00A53DC8" w:rsidRDefault="002644F8" w:rsidP="00F67FCB">
            <w:pPr>
              <w:pStyle w:val="TAL"/>
            </w:pPr>
            <w:r w:rsidRPr="00A53DC8">
              <w:t>50</w:t>
            </w:r>
          </w:p>
        </w:tc>
        <w:tc>
          <w:tcPr>
            <w:tcW w:w="4678" w:type="dxa"/>
          </w:tcPr>
          <w:p w:rsidR="002644F8" w:rsidRPr="00A53DC8" w:rsidRDefault="002644F8" w:rsidP="00F67FCB">
            <w:pPr>
              <w:pStyle w:val="TAL"/>
            </w:pPr>
            <w:r w:rsidRPr="00A53DC8">
              <w:t>Requested facility not subscribed</w:t>
            </w:r>
          </w:p>
        </w:tc>
      </w:tr>
      <w:tr w:rsidR="002644F8" w:rsidRPr="00A53DC8" w:rsidTr="00F67FCB">
        <w:trPr>
          <w:jc w:val="center"/>
        </w:trPr>
        <w:tc>
          <w:tcPr>
            <w:tcW w:w="1800" w:type="dxa"/>
          </w:tcPr>
          <w:p w:rsidR="002644F8" w:rsidRPr="00A53DC8" w:rsidRDefault="002644F8" w:rsidP="00F67FCB">
            <w:pPr>
              <w:pStyle w:val="TAL"/>
            </w:pPr>
            <w:r w:rsidRPr="00A53DC8">
              <w:t>1 0 0 0 1 0 1</w:t>
            </w:r>
          </w:p>
        </w:tc>
        <w:tc>
          <w:tcPr>
            <w:tcW w:w="1143" w:type="dxa"/>
          </w:tcPr>
          <w:p w:rsidR="002644F8" w:rsidRPr="00A53DC8" w:rsidRDefault="002644F8" w:rsidP="00F67FCB">
            <w:pPr>
              <w:pStyle w:val="TAL"/>
            </w:pPr>
            <w:r w:rsidRPr="00A53DC8">
              <w:t>69</w:t>
            </w:r>
          </w:p>
        </w:tc>
        <w:tc>
          <w:tcPr>
            <w:tcW w:w="4678" w:type="dxa"/>
          </w:tcPr>
          <w:p w:rsidR="002644F8" w:rsidRPr="00A53DC8" w:rsidRDefault="002644F8" w:rsidP="00F67FCB">
            <w:pPr>
              <w:pStyle w:val="TAL"/>
            </w:pPr>
            <w:r w:rsidRPr="00A53DC8">
              <w:t>Requested facility not implemented</w:t>
            </w:r>
          </w:p>
        </w:tc>
      </w:tr>
      <w:tr w:rsidR="002644F8" w:rsidRPr="00A53DC8" w:rsidTr="00F67FCB">
        <w:trPr>
          <w:jc w:val="center"/>
        </w:trPr>
        <w:tc>
          <w:tcPr>
            <w:tcW w:w="1800" w:type="dxa"/>
          </w:tcPr>
          <w:p w:rsidR="002644F8" w:rsidRPr="00A53DC8" w:rsidRDefault="002644F8" w:rsidP="00F67FCB">
            <w:pPr>
              <w:pStyle w:val="TAL"/>
            </w:pPr>
            <w:r w:rsidRPr="00A53DC8">
              <w:t>1 0 1 0 0 0 1</w:t>
            </w:r>
          </w:p>
        </w:tc>
        <w:tc>
          <w:tcPr>
            <w:tcW w:w="1143" w:type="dxa"/>
          </w:tcPr>
          <w:p w:rsidR="002644F8" w:rsidRPr="00A53DC8" w:rsidRDefault="002644F8" w:rsidP="00F67FCB">
            <w:pPr>
              <w:pStyle w:val="TAL"/>
            </w:pPr>
            <w:r w:rsidRPr="00A53DC8">
              <w:t>81</w:t>
            </w:r>
          </w:p>
        </w:tc>
        <w:tc>
          <w:tcPr>
            <w:tcW w:w="4678" w:type="dxa"/>
          </w:tcPr>
          <w:p w:rsidR="002644F8" w:rsidRPr="00A53DC8" w:rsidRDefault="002644F8" w:rsidP="00F67FCB">
            <w:pPr>
              <w:pStyle w:val="TAL"/>
            </w:pPr>
            <w:r w:rsidRPr="00A53DC8">
              <w:t>Invalid short message transfer reference value</w:t>
            </w:r>
          </w:p>
        </w:tc>
      </w:tr>
      <w:tr w:rsidR="002644F8" w:rsidRPr="00A53DC8" w:rsidTr="00F67FCB">
        <w:trPr>
          <w:jc w:val="center"/>
        </w:trPr>
        <w:tc>
          <w:tcPr>
            <w:tcW w:w="1800" w:type="dxa"/>
          </w:tcPr>
          <w:p w:rsidR="002644F8" w:rsidRPr="00A53DC8" w:rsidRDefault="002644F8" w:rsidP="00F67FCB">
            <w:pPr>
              <w:pStyle w:val="TAL"/>
            </w:pPr>
            <w:r w:rsidRPr="00A53DC8">
              <w:t>1 0 1 1 1 1 1</w:t>
            </w:r>
          </w:p>
        </w:tc>
        <w:tc>
          <w:tcPr>
            <w:tcW w:w="1143" w:type="dxa"/>
          </w:tcPr>
          <w:p w:rsidR="002644F8" w:rsidRPr="00A53DC8" w:rsidRDefault="002644F8" w:rsidP="00F67FCB">
            <w:pPr>
              <w:pStyle w:val="TAL"/>
            </w:pPr>
            <w:r w:rsidRPr="00A53DC8">
              <w:t>95</w:t>
            </w:r>
          </w:p>
        </w:tc>
        <w:tc>
          <w:tcPr>
            <w:tcW w:w="4678" w:type="dxa"/>
          </w:tcPr>
          <w:p w:rsidR="002644F8" w:rsidRPr="00A53DC8" w:rsidRDefault="002644F8" w:rsidP="00F67FCB">
            <w:pPr>
              <w:pStyle w:val="TAL"/>
            </w:pPr>
            <w:r w:rsidRPr="00A53DC8">
              <w:t>Semantically incorrect message</w:t>
            </w:r>
          </w:p>
        </w:tc>
      </w:tr>
      <w:tr w:rsidR="002644F8" w:rsidRPr="00A53DC8" w:rsidTr="00F67FCB">
        <w:trPr>
          <w:jc w:val="center"/>
        </w:trPr>
        <w:tc>
          <w:tcPr>
            <w:tcW w:w="1800" w:type="dxa"/>
          </w:tcPr>
          <w:p w:rsidR="002644F8" w:rsidRPr="00A53DC8" w:rsidRDefault="002644F8" w:rsidP="00F67FCB">
            <w:pPr>
              <w:pStyle w:val="TAL"/>
            </w:pPr>
            <w:r w:rsidRPr="00A53DC8">
              <w:t>1 1 0 0 0 0 0</w:t>
            </w:r>
          </w:p>
        </w:tc>
        <w:tc>
          <w:tcPr>
            <w:tcW w:w="1143" w:type="dxa"/>
          </w:tcPr>
          <w:p w:rsidR="002644F8" w:rsidRPr="00A53DC8" w:rsidRDefault="002644F8" w:rsidP="00F67FCB">
            <w:pPr>
              <w:pStyle w:val="TAL"/>
            </w:pPr>
            <w:r w:rsidRPr="00A53DC8">
              <w:t>96</w:t>
            </w:r>
          </w:p>
        </w:tc>
        <w:tc>
          <w:tcPr>
            <w:tcW w:w="4678" w:type="dxa"/>
          </w:tcPr>
          <w:p w:rsidR="002644F8" w:rsidRPr="00A53DC8" w:rsidRDefault="002644F8" w:rsidP="00F67FCB">
            <w:pPr>
              <w:pStyle w:val="TAL"/>
            </w:pPr>
            <w:r w:rsidRPr="00A53DC8">
              <w:t>Invalid mandatory information</w:t>
            </w:r>
          </w:p>
        </w:tc>
      </w:tr>
      <w:tr w:rsidR="002644F8" w:rsidRPr="00A53DC8" w:rsidTr="00F67FCB">
        <w:trPr>
          <w:jc w:val="center"/>
        </w:trPr>
        <w:tc>
          <w:tcPr>
            <w:tcW w:w="1800" w:type="dxa"/>
          </w:tcPr>
          <w:p w:rsidR="002644F8" w:rsidRPr="00A53DC8" w:rsidRDefault="002644F8" w:rsidP="00F67FCB">
            <w:pPr>
              <w:pStyle w:val="TAL"/>
            </w:pPr>
            <w:r w:rsidRPr="00A53DC8">
              <w:t>1 1 0 0 0 0 1</w:t>
            </w:r>
          </w:p>
        </w:tc>
        <w:tc>
          <w:tcPr>
            <w:tcW w:w="1143" w:type="dxa"/>
          </w:tcPr>
          <w:p w:rsidR="002644F8" w:rsidRPr="00A53DC8" w:rsidRDefault="002644F8" w:rsidP="00F67FCB">
            <w:pPr>
              <w:pStyle w:val="TAL"/>
            </w:pPr>
            <w:r w:rsidRPr="00A53DC8">
              <w:t>97</w:t>
            </w:r>
          </w:p>
        </w:tc>
        <w:tc>
          <w:tcPr>
            <w:tcW w:w="4678" w:type="dxa"/>
          </w:tcPr>
          <w:p w:rsidR="002644F8" w:rsidRPr="00A53DC8" w:rsidRDefault="002644F8" w:rsidP="00F67FCB">
            <w:pPr>
              <w:pStyle w:val="TAL"/>
            </w:pPr>
            <w:r w:rsidRPr="00A53DC8">
              <w:t>Message type non</w:t>
            </w:r>
            <w:r w:rsidRPr="00A53DC8">
              <w:noBreakHyphen/>
              <w:t>existent or not implemented</w:t>
            </w:r>
          </w:p>
        </w:tc>
      </w:tr>
      <w:tr w:rsidR="002644F8" w:rsidRPr="00A53DC8" w:rsidTr="00F67FCB">
        <w:trPr>
          <w:jc w:val="center"/>
        </w:trPr>
        <w:tc>
          <w:tcPr>
            <w:tcW w:w="1800" w:type="dxa"/>
          </w:tcPr>
          <w:p w:rsidR="002644F8" w:rsidRPr="00A53DC8" w:rsidRDefault="002644F8" w:rsidP="00F67FCB">
            <w:pPr>
              <w:pStyle w:val="TAL"/>
            </w:pPr>
            <w:r w:rsidRPr="00A53DC8">
              <w:t>1 1 0 0 0 1 0</w:t>
            </w:r>
          </w:p>
        </w:tc>
        <w:tc>
          <w:tcPr>
            <w:tcW w:w="1143" w:type="dxa"/>
          </w:tcPr>
          <w:p w:rsidR="002644F8" w:rsidRPr="00A53DC8" w:rsidRDefault="002644F8" w:rsidP="00F67FCB">
            <w:pPr>
              <w:pStyle w:val="TAL"/>
            </w:pPr>
            <w:r w:rsidRPr="00A53DC8">
              <w:t>98</w:t>
            </w:r>
          </w:p>
        </w:tc>
        <w:tc>
          <w:tcPr>
            <w:tcW w:w="4678" w:type="dxa"/>
          </w:tcPr>
          <w:p w:rsidR="002644F8" w:rsidRPr="00A53DC8" w:rsidRDefault="002644F8" w:rsidP="00F67FCB">
            <w:pPr>
              <w:pStyle w:val="TAL"/>
            </w:pPr>
            <w:r w:rsidRPr="00A53DC8">
              <w:t>Message not compatible with short message protocol state</w:t>
            </w:r>
          </w:p>
        </w:tc>
      </w:tr>
      <w:tr w:rsidR="002644F8" w:rsidRPr="00A53DC8" w:rsidTr="00F67FCB">
        <w:trPr>
          <w:jc w:val="center"/>
        </w:trPr>
        <w:tc>
          <w:tcPr>
            <w:tcW w:w="1800" w:type="dxa"/>
          </w:tcPr>
          <w:p w:rsidR="002644F8" w:rsidRPr="00A53DC8" w:rsidRDefault="002644F8" w:rsidP="00F67FCB">
            <w:pPr>
              <w:pStyle w:val="TAL"/>
            </w:pPr>
            <w:r w:rsidRPr="00A53DC8">
              <w:t>1 1 0 0 0 1 1</w:t>
            </w:r>
          </w:p>
        </w:tc>
        <w:tc>
          <w:tcPr>
            <w:tcW w:w="1143" w:type="dxa"/>
          </w:tcPr>
          <w:p w:rsidR="002644F8" w:rsidRPr="00A53DC8" w:rsidRDefault="002644F8" w:rsidP="00F67FCB">
            <w:pPr>
              <w:pStyle w:val="TAL"/>
            </w:pPr>
            <w:r w:rsidRPr="00A53DC8">
              <w:t>99</w:t>
            </w:r>
          </w:p>
        </w:tc>
        <w:tc>
          <w:tcPr>
            <w:tcW w:w="4678" w:type="dxa"/>
          </w:tcPr>
          <w:p w:rsidR="002644F8" w:rsidRPr="00A53DC8" w:rsidRDefault="002644F8" w:rsidP="00F67FCB">
            <w:pPr>
              <w:pStyle w:val="TAL"/>
            </w:pPr>
            <w:r w:rsidRPr="00A53DC8">
              <w:t>Information element non</w:t>
            </w:r>
            <w:r w:rsidRPr="00A53DC8">
              <w:noBreakHyphen/>
              <w:t>existent or not implemented</w:t>
            </w:r>
          </w:p>
        </w:tc>
      </w:tr>
      <w:tr w:rsidR="002644F8" w:rsidRPr="00A53DC8" w:rsidTr="00F67FCB">
        <w:trPr>
          <w:jc w:val="center"/>
        </w:trPr>
        <w:tc>
          <w:tcPr>
            <w:tcW w:w="1800" w:type="dxa"/>
          </w:tcPr>
          <w:p w:rsidR="002644F8" w:rsidRPr="00A53DC8" w:rsidRDefault="002644F8" w:rsidP="00F67FCB">
            <w:pPr>
              <w:pStyle w:val="TAL"/>
            </w:pPr>
            <w:r w:rsidRPr="00A53DC8">
              <w:t>1 1 0 1 1 1 1</w:t>
            </w:r>
          </w:p>
        </w:tc>
        <w:tc>
          <w:tcPr>
            <w:tcW w:w="1143" w:type="dxa"/>
          </w:tcPr>
          <w:p w:rsidR="002644F8" w:rsidRPr="00A53DC8" w:rsidRDefault="002644F8" w:rsidP="00F67FCB">
            <w:pPr>
              <w:pStyle w:val="TAL"/>
            </w:pPr>
            <w:r w:rsidRPr="00A53DC8">
              <w:t>111</w:t>
            </w:r>
          </w:p>
        </w:tc>
        <w:tc>
          <w:tcPr>
            <w:tcW w:w="4678" w:type="dxa"/>
          </w:tcPr>
          <w:p w:rsidR="002644F8" w:rsidRPr="00A53DC8" w:rsidRDefault="002644F8" w:rsidP="00F67FCB">
            <w:pPr>
              <w:pStyle w:val="TAL"/>
            </w:pPr>
            <w:r w:rsidRPr="00A53DC8">
              <w:t>Protocol error, unspecified</w:t>
            </w:r>
          </w:p>
        </w:tc>
      </w:tr>
      <w:tr w:rsidR="002644F8" w:rsidRPr="00A53DC8" w:rsidTr="00F67FCB">
        <w:trPr>
          <w:jc w:val="center"/>
        </w:trPr>
        <w:tc>
          <w:tcPr>
            <w:tcW w:w="1800" w:type="dxa"/>
          </w:tcPr>
          <w:p w:rsidR="002644F8" w:rsidRPr="00A53DC8" w:rsidRDefault="002644F8" w:rsidP="00F67FCB">
            <w:pPr>
              <w:pStyle w:val="TAL"/>
            </w:pPr>
            <w:r w:rsidRPr="00A53DC8">
              <w:t>1 1 1 1 1 1 1</w:t>
            </w:r>
          </w:p>
        </w:tc>
        <w:tc>
          <w:tcPr>
            <w:tcW w:w="1143" w:type="dxa"/>
          </w:tcPr>
          <w:p w:rsidR="002644F8" w:rsidRPr="00A53DC8" w:rsidRDefault="002644F8" w:rsidP="00F67FCB">
            <w:pPr>
              <w:pStyle w:val="TAL"/>
            </w:pPr>
            <w:r w:rsidRPr="00A53DC8">
              <w:t>127</w:t>
            </w:r>
          </w:p>
        </w:tc>
        <w:tc>
          <w:tcPr>
            <w:tcW w:w="4678" w:type="dxa"/>
          </w:tcPr>
          <w:p w:rsidR="002644F8" w:rsidRPr="00A53DC8" w:rsidRDefault="002644F8" w:rsidP="00F67FCB">
            <w:pPr>
              <w:pStyle w:val="TAL"/>
            </w:pPr>
            <w:r w:rsidRPr="00A53DC8">
              <w:t>Interworking, unspecified</w:t>
            </w:r>
          </w:p>
        </w:tc>
      </w:tr>
      <w:tr w:rsidR="002644F8" w:rsidRPr="00A53DC8" w:rsidTr="00F67FCB">
        <w:trPr>
          <w:jc w:val="center"/>
        </w:trPr>
        <w:tc>
          <w:tcPr>
            <w:tcW w:w="7621" w:type="dxa"/>
            <w:gridSpan w:val="3"/>
          </w:tcPr>
          <w:p w:rsidR="002644F8" w:rsidRPr="00A53DC8" w:rsidRDefault="0031641D" w:rsidP="0031641D">
            <w:pPr>
              <w:pStyle w:val="TAN"/>
            </w:pPr>
            <w:r w:rsidRPr="00A53DC8">
              <w:t xml:space="preserve">Note: </w:t>
            </w:r>
            <w:r w:rsidR="002644F8" w:rsidRPr="00A53DC8">
              <w:t>All other cause values shall be treated as cause number 41, "Temporary Failure"</w:t>
            </w:r>
          </w:p>
        </w:tc>
      </w:tr>
    </w:tbl>
    <w:p w:rsidR="002644F8" w:rsidRPr="00A53DC8" w:rsidRDefault="002644F8" w:rsidP="002644F8"/>
    <w:p w:rsidR="002644F8" w:rsidRPr="00A53DC8" w:rsidRDefault="002644F8" w:rsidP="002644F8">
      <w:pPr>
        <w:keepNext/>
        <w:keepLines/>
        <w:spacing w:before="120"/>
        <w:ind w:left="1985" w:hanging="1985"/>
        <w:rPr>
          <w:rFonts w:ascii="Arial" w:hAnsi="Arial"/>
          <w:snapToGrid w:val="0"/>
        </w:rPr>
      </w:pPr>
      <w:r w:rsidRPr="00A53DC8">
        <w:rPr>
          <w:rFonts w:ascii="Arial" w:hAnsi="Arial"/>
          <w:snapToGrid w:val="0"/>
        </w:rPr>
        <w:t>Reference(s)</w:t>
      </w:r>
    </w:p>
    <w:p w:rsidR="002644F8" w:rsidRPr="00A53DC8" w:rsidRDefault="002644F8" w:rsidP="002644F8">
      <w:pPr>
        <w:rPr>
          <w:snapToGrid w:val="0"/>
        </w:rPr>
      </w:pPr>
      <w:r w:rsidRPr="00A53DC8">
        <w:rPr>
          <w:snapToGrid w:val="0"/>
        </w:rPr>
        <w:t>3GPP T</w:t>
      </w:r>
      <w:r w:rsidRPr="00A53DC8">
        <w:t>S 24.341[14], clauses 5.3.1.1, 5.3.1.2, 5.3.1.3 and 5.3.2.4, and TS 24.011 [25], clause 8.2.5.4.</w:t>
      </w:r>
    </w:p>
    <w:p w:rsidR="002644F8" w:rsidRPr="00A53DC8" w:rsidRDefault="002644F8" w:rsidP="002644F8">
      <w:pPr>
        <w:pStyle w:val="Heading3"/>
      </w:pPr>
      <w:bookmarkStart w:id="801" w:name="_Toc51948504"/>
      <w:bookmarkStart w:id="802" w:name="_Toc52162578"/>
      <w:bookmarkStart w:id="803" w:name="_Toc60916217"/>
      <w:r w:rsidRPr="00A53DC8">
        <w:t>9.5.3</w:t>
      </w:r>
      <w:r w:rsidRPr="00A53DC8">
        <w:tab/>
        <w:t>Test description</w:t>
      </w:r>
      <w:bookmarkEnd w:id="801"/>
      <w:bookmarkEnd w:id="802"/>
      <w:bookmarkEnd w:id="803"/>
    </w:p>
    <w:p w:rsidR="002644F8" w:rsidRPr="00A53DC8" w:rsidRDefault="002644F8" w:rsidP="002644F8">
      <w:pPr>
        <w:pStyle w:val="Heading4"/>
      </w:pPr>
      <w:bookmarkStart w:id="804" w:name="_Toc51948505"/>
      <w:bookmarkStart w:id="805" w:name="_Toc52162579"/>
      <w:bookmarkStart w:id="806" w:name="_Toc60916218"/>
      <w:r w:rsidRPr="00A53DC8">
        <w:t>9.5.3.1</w:t>
      </w:r>
      <w:r w:rsidRPr="00A53DC8">
        <w:tab/>
        <w:t>Pre-test conditions</w:t>
      </w:r>
      <w:bookmarkEnd w:id="804"/>
      <w:bookmarkEnd w:id="805"/>
      <w:bookmarkEnd w:id="806"/>
    </w:p>
    <w:p w:rsidR="002644F8" w:rsidRPr="00A53DC8" w:rsidRDefault="002644F8" w:rsidP="002644F8">
      <w:pPr>
        <w:pStyle w:val="H6"/>
      </w:pPr>
      <w:r w:rsidRPr="00A53DC8">
        <w:t>System Simulator:</w:t>
      </w:r>
    </w:p>
    <w:p w:rsidR="002644F8" w:rsidRPr="00A53DC8" w:rsidRDefault="002644F8" w:rsidP="002644F8">
      <w:pPr>
        <w:pStyle w:val="B10"/>
      </w:pPr>
      <w:r w:rsidRPr="00A53DC8">
        <w:t>-</w:t>
      </w:r>
      <w:r w:rsidRPr="00A53DC8">
        <w:tab/>
        <w:t>1 NR Cell connected to 5GC, default parameters.</w:t>
      </w:r>
    </w:p>
    <w:p w:rsidR="002644F8" w:rsidRPr="00A53DC8" w:rsidRDefault="002644F8" w:rsidP="002644F8">
      <w:pPr>
        <w:pStyle w:val="H6"/>
      </w:pPr>
      <w:r w:rsidRPr="00A53DC8">
        <w:t>UE:</w:t>
      </w:r>
    </w:p>
    <w:p w:rsidR="002644F8" w:rsidRPr="00A53DC8" w:rsidRDefault="002644F8" w:rsidP="002644F8">
      <w:pPr>
        <w:pStyle w:val="B10"/>
      </w:pPr>
      <w:r w:rsidRPr="00A53DC8">
        <w:t>-</w:t>
      </w:r>
      <w:r w:rsidRPr="00A53DC8">
        <w:tab/>
        <w:t>UE contains either ISIM and USIM applications or only USIM application on UICC.</w:t>
      </w:r>
    </w:p>
    <w:p w:rsidR="002644F8" w:rsidRPr="00A53DC8" w:rsidRDefault="002644F8" w:rsidP="002644F8">
      <w:pPr>
        <w:pStyle w:val="B10"/>
      </w:pPr>
      <w:r w:rsidRPr="00A53DC8">
        <w:t>-</w:t>
      </w:r>
      <w:r w:rsidRPr="00A53DC8">
        <w:tab/>
        <w:t>UE is configured to register for IMS after switch on.</w:t>
      </w:r>
    </w:p>
    <w:p w:rsidR="002644F8" w:rsidRPr="00A53DC8" w:rsidRDefault="002644F8" w:rsidP="002644F8">
      <w:pPr>
        <w:pStyle w:val="B10"/>
      </w:pPr>
      <w:r w:rsidRPr="00A53DC8">
        <w:t>-</w:t>
      </w:r>
      <w:r w:rsidRPr="00A53DC8">
        <w:tab/>
        <w:t>SMS over IP is enabled.</w:t>
      </w:r>
    </w:p>
    <w:p w:rsidR="002644F8" w:rsidRPr="00A53DC8" w:rsidRDefault="002644F8" w:rsidP="002644F8">
      <w:pPr>
        <w:pStyle w:val="H6"/>
      </w:pPr>
      <w:r w:rsidRPr="00A53DC8">
        <w:t>Preamble:</w:t>
      </w:r>
    </w:p>
    <w:p w:rsidR="002644F8" w:rsidRPr="00A53DC8" w:rsidRDefault="002644F8" w:rsidP="002644F8">
      <w:pPr>
        <w:pStyle w:val="B10"/>
      </w:pPr>
      <w:r w:rsidRPr="00A53DC8">
        <w:t>-</w:t>
      </w:r>
      <w:r w:rsidRPr="00A53DC8">
        <w:tab/>
        <w:t>The UE is in test state 1N-A (TS 38.508-1 [21]) and registered to IMS.</w:t>
      </w:r>
    </w:p>
    <w:p w:rsidR="002644F8" w:rsidRPr="00A53DC8" w:rsidRDefault="002644F8" w:rsidP="002644F8">
      <w:pPr>
        <w:pStyle w:val="Heading4"/>
        <w:rPr>
          <w:snapToGrid w:val="0"/>
        </w:rPr>
      </w:pPr>
      <w:bookmarkStart w:id="807" w:name="_Toc51948506"/>
      <w:bookmarkStart w:id="808" w:name="_Toc52162580"/>
      <w:bookmarkStart w:id="809" w:name="_Toc60916219"/>
      <w:r w:rsidRPr="00A53DC8">
        <w:lastRenderedPageBreak/>
        <w:t>9.5.3.2</w:t>
      </w:r>
      <w:r w:rsidRPr="00A53DC8">
        <w:tab/>
      </w:r>
      <w:r w:rsidRPr="00A53DC8">
        <w:rPr>
          <w:snapToGrid w:val="0"/>
        </w:rPr>
        <w:t>Test procedure sequence</w:t>
      </w:r>
      <w:bookmarkEnd w:id="807"/>
      <w:bookmarkEnd w:id="808"/>
      <w:bookmarkEnd w:id="809"/>
    </w:p>
    <w:p w:rsidR="002644F8" w:rsidRPr="00A53DC8" w:rsidRDefault="002644F8" w:rsidP="002644F8">
      <w:pPr>
        <w:pStyle w:val="TH"/>
      </w:pPr>
      <w:r w:rsidRPr="00A53DC8">
        <w:t>Table 9.5.3.2-1: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8"/>
        <w:gridCol w:w="3841"/>
        <w:gridCol w:w="711"/>
        <w:gridCol w:w="2987"/>
        <w:gridCol w:w="569"/>
        <w:gridCol w:w="853"/>
      </w:tblGrid>
      <w:tr w:rsidR="002644F8" w:rsidRPr="00A53DC8" w:rsidTr="00A8083B">
        <w:trPr>
          <w:jc w:val="center"/>
        </w:trPr>
        <w:tc>
          <w:tcPr>
            <w:tcW w:w="678" w:type="dxa"/>
            <w:tcBorders>
              <w:bottom w:val="nil"/>
            </w:tcBorders>
          </w:tcPr>
          <w:p w:rsidR="002644F8" w:rsidRPr="00A53DC8" w:rsidRDefault="002644F8" w:rsidP="00F67FCB">
            <w:pPr>
              <w:pStyle w:val="TAH"/>
            </w:pPr>
            <w:r w:rsidRPr="00A53DC8">
              <w:t>St</w:t>
            </w:r>
          </w:p>
        </w:tc>
        <w:tc>
          <w:tcPr>
            <w:tcW w:w="3841" w:type="dxa"/>
          </w:tcPr>
          <w:p w:rsidR="002644F8" w:rsidRPr="00A53DC8" w:rsidRDefault="002644F8" w:rsidP="00F67FCB">
            <w:pPr>
              <w:pStyle w:val="TAH"/>
            </w:pPr>
            <w:r w:rsidRPr="00A53DC8">
              <w:t>Procedure</w:t>
            </w:r>
          </w:p>
        </w:tc>
        <w:tc>
          <w:tcPr>
            <w:tcW w:w="3698" w:type="dxa"/>
            <w:gridSpan w:val="2"/>
          </w:tcPr>
          <w:p w:rsidR="002644F8" w:rsidRPr="00A53DC8" w:rsidRDefault="002644F8" w:rsidP="00F67FCB">
            <w:pPr>
              <w:pStyle w:val="TAH"/>
            </w:pPr>
            <w:r w:rsidRPr="00A53DC8">
              <w:t>Message Sequence</w:t>
            </w:r>
          </w:p>
        </w:tc>
        <w:tc>
          <w:tcPr>
            <w:tcW w:w="569" w:type="dxa"/>
            <w:tcBorders>
              <w:bottom w:val="nil"/>
            </w:tcBorders>
          </w:tcPr>
          <w:p w:rsidR="002644F8" w:rsidRPr="00A53DC8" w:rsidRDefault="002644F8" w:rsidP="00F67FCB">
            <w:pPr>
              <w:pStyle w:val="TAH"/>
            </w:pPr>
            <w:r w:rsidRPr="00A53DC8">
              <w:t>TP</w:t>
            </w:r>
          </w:p>
        </w:tc>
        <w:tc>
          <w:tcPr>
            <w:tcW w:w="853" w:type="dxa"/>
            <w:tcBorders>
              <w:bottom w:val="nil"/>
            </w:tcBorders>
          </w:tcPr>
          <w:p w:rsidR="002644F8" w:rsidRPr="00A53DC8" w:rsidRDefault="002644F8" w:rsidP="00F67FCB">
            <w:pPr>
              <w:pStyle w:val="TAH"/>
            </w:pPr>
            <w:r w:rsidRPr="00A53DC8">
              <w:t>Verdict</w:t>
            </w:r>
          </w:p>
        </w:tc>
      </w:tr>
      <w:tr w:rsidR="002644F8" w:rsidRPr="00A53DC8" w:rsidTr="00A8083B">
        <w:trPr>
          <w:jc w:val="center"/>
        </w:trPr>
        <w:tc>
          <w:tcPr>
            <w:tcW w:w="678" w:type="dxa"/>
            <w:tcBorders>
              <w:top w:val="nil"/>
            </w:tcBorders>
          </w:tcPr>
          <w:p w:rsidR="002644F8" w:rsidRPr="00A53DC8" w:rsidRDefault="002644F8" w:rsidP="00F67FCB">
            <w:pPr>
              <w:pStyle w:val="TAH"/>
            </w:pPr>
          </w:p>
        </w:tc>
        <w:tc>
          <w:tcPr>
            <w:tcW w:w="3841" w:type="dxa"/>
          </w:tcPr>
          <w:p w:rsidR="002644F8" w:rsidRPr="00A53DC8" w:rsidRDefault="002644F8" w:rsidP="00F67FCB">
            <w:pPr>
              <w:pStyle w:val="TAH"/>
            </w:pPr>
          </w:p>
        </w:tc>
        <w:tc>
          <w:tcPr>
            <w:tcW w:w="711" w:type="dxa"/>
          </w:tcPr>
          <w:p w:rsidR="002644F8" w:rsidRPr="00A53DC8" w:rsidRDefault="002644F8" w:rsidP="00F67FCB">
            <w:pPr>
              <w:pStyle w:val="TAH"/>
            </w:pPr>
            <w:r w:rsidRPr="00A53DC8">
              <w:t>U - S</w:t>
            </w:r>
          </w:p>
        </w:tc>
        <w:tc>
          <w:tcPr>
            <w:tcW w:w="2987" w:type="dxa"/>
          </w:tcPr>
          <w:p w:rsidR="002644F8" w:rsidRPr="00A53DC8" w:rsidRDefault="002644F8" w:rsidP="00F67FCB">
            <w:pPr>
              <w:pStyle w:val="TAH"/>
            </w:pPr>
            <w:r w:rsidRPr="00A53DC8">
              <w:t>Message</w:t>
            </w:r>
          </w:p>
        </w:tc>
        <w:tc>
          <w:tcPr>
            <w:tcW w:w="569" w:type="dxa"/>
            <w:tcBorders>
              <w:top w:val="nil"/>
            </w:tcBorders>
          </w:tcPr>
          <w:p w:rsidR="002644F8" w:rsidRPr="00A53DC8" w:rsidRDefault="002644F8" w:rsidP="00F67FCB">
            <w:pPr>
              <w:pStyle w:val="TAH"/>
            </w:pPr>
          </w:p>
        </w:tc>
        <w:tc>
          <w:tcPr>
            <w:tcW w:w="853" w:type="dxa"/>
            <w:tcBorders>
              <w:top w:val="nil"/>
            </w:tcBorders>
          </w:tcPr>
          <w:p w:rsidR="002644F8" w:rsidRPr="00A53DC8" w:rsidRDefault="002644F8" w:rsidP="00F67FCB">
            <w:pPr>
              <w:pStyle w:val="TAH"/>
            </w:pP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1</w:t>
            </w:r>
          </w:p>
        </w:tc>
        <w:tc>
          <w:tcPr>
            <w:tcW w:w="3841" w:type="dxa"/>
          </w:tcPr>
          <w:p w:rsidR="002644F8" w:rsidRPr="00A53DC8" w:rsidRDefault="002644F8" w:rsidP="00F67FCB">
            <w:pPr>
              <w:pStyle w:val="TAL"/>
              <w:rPr>
                <w:snapToGrid w:val="0"/>
                <w:lang w:eastAsia="zh-CN"/>
              </w:rPr>
            </w:pPr>
            <w:r w:rsidRPr="00A53DC8">
              <w:rPr>
                <w:snapToGrid w:val="0"/>
                <w:lang w:eastAsia="zh-CN"/>
              </w:rPr>
              <w:t>UE is made to send an SMS over IP.</w:t>
            </w:r>
          </w:p>
        </w:tc>
        <w:tc>
          <w:tcPr>
            <w:tcW w:w="711" w:type="dxa"/>
          </w:tcPr>
          <w:p w:rsidR="002644F8" w:rsidRPr="00A53DC8" w:rsidRDefault="002644F8" w:rsidP="00F67FCB">
            <w:pPr>
              <w:keepNext/>
              <w:keepLines/>
              <w:spacing w:after="0"/>
              <w:jc w:val="center"/>
              <w:rPr>
                <w:rFonts w:ascii="Arial" w:hAnsi="Arial"/>
                <w:sz w:val="18"/>
              </w:rPr>
            </w:pPr>
          </w:p>
        </w:tc>
        <w:tc>
          <w:tcPr>
            <w:tcW w:w="2987" w:type="dxa"/>
          </w:tcPr>
          <w:p w:rsidR="002644F8" w:rsidRPr="00A53DC8" w:rsidRDefault="002644F8" w:rsidP="00F67FCB">
            <w:pPr>
              <w:pStyle w:val="TAL"/>
              <w:rPr>
                <w:snapToGrid w:val="0"/>
                <w:lang w:eastAsia="zh-CN"/>
              </w:rPr>
            </w:pPr>
          </w:p>
        </w:tc>
        <w:tc>
          <w:tcPr>
            <w:tcW w:w="569" w:type="dxa"/>
          </w:tcPr>
          <w:p w:rsidR="002644F8" w:rsidRPr="00A53DC8" w:rsidRDefault="002644F8" w:rsidP="00F67FCB">
            <w:pPr>
              <w:pStyle w:val="TAC"/>
              <w:rPr>
                <w:lang w:eastAsia="zh-CN"/>
              </w:rPr>
            </w:pPr>
          </w:p>
        </w:tc>
        <w:tc>
          <w:tcPr>
            <w:tcW w:w="853" w:type="dxa"/>
          </w:tcPr>
          <w:p w:rsidR="002644F8" w:rsidRPr="00A53DC8" w:rsidRDefault="002644F8" w:rsidP="00F67FCB">
            <w:pPr>
              <w:pStyle w:val="TAC"/>
              <w:rPr>
                <w:lang w:eastAsia="zh-CN"/>
              </w:rPr>
            </w:pPr>
          </w:p>
        </w:tc>
      </w:tr>
      <w:tr w:rsidR="00A8083B" w:rsidRPr="00A53DC8" w:rsidTr="00273214">
        <w:trPr>
          <w:jc w:val="center"/>
        </w:trPr>
        <w:tc>
          <w:tcPr>
            <w:tcW w:w="678"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1A-1F</w:t>
            </w:r>
          </w:p>
        </w:tc>
        <w:tc>
          <w:tcPr>
            <w:tcW w:w="3841" w:type="dxa"/>
          </w:tcPr>
          <w:p w:rsidR="00A8083B" w:rsidRPr="00A53DC8" w:rsidRDefault="00A8083B" w:rsidP="00A8083B">
            <w:pPr>
              <w:keepNext/>
              <w:keepLines/>
              <w:overflowPunct/>
              <w:autoSpaceDE/>
              <w:autoSpaceDN/>
              <w:adjustRightInd/>
              <w:spacing w:after="0"/>
              <w:textAlignment w:val="auto"/>
              <w:rPr>
                <w:rFonts w:ascii="Arial" w:hAnsi="Arial"/>
                <w:snapToGrid w:val="0"/>
                <w:sz w:val="18"/>
                <w:lang w:eastAsia="zh-CN"/>
              </w:rPr>
            </w:pPr>
            <w:r w:rsidRPr="00A53DC8">
              <w:rPr>
                <w:rFonts w:ascii="Arial" w:hAnsi="Arial"/>
                <w:sz w:val="18"/>
                <w:lang w:eastAsia="en-US"/>
              </w:rPr>
              <w:t>Steps 2-7 of generic procedure specified in Table 4.9.19.2.2-1 of TS 38.508-1 [21] are performed.</w:t>
            </w:r>
          </w:p>
        </w:tc>
        <w:tc>
          <w:tcPr>
            <w:tcW w:w="711"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en-US"/>
              </w:rPr>
            </w:pPr>
            <w:r w:rsidRPr="00A53DC8">
              <w:rPr>
                <w:rFonts w:ascii="Arial" w:hAnsi="Arial"/>
                <w:sz w:val="18"/>
                <w:lang w:eastAsia="en-US"/>
              </w:rPr>
              <w:t>-</w:t>
            </w:r>
          </w:p>
        </w:tc>
        <w:tc>
          <w:tcPr>
            <w:tcW w:w="2987" w:type="dxa"/>
          </w:tcPr>
          <w:p w:rsidR="00A8083B" w:rsidRPr="00A53DC8" w:rsidRDefault="00A8083B" w:rsidP="00A8083B">
            <w:pPr>
              <w:keepNext/>
              <w:keepLines/>
              <w:overflowPunct/>
              <w:autoSpaceDE/>
              <w:autoSpaceDN/>
              <w:adjustRightInd/>
              <w:spacing w:after="0"/>
              <w:textAlignment w:val="auto"/>
              <w:rPr>
                <w:rFonts w:ascii="Arial" w:hAnsi="Arial"/>
                <w:snapToGrid w:val="0"/>
                <w:sz w:val="18"/>
                <w:lang w:eastAsia="zh-CN"/>
              </w:rPr>
            </w:pPr>
            <w:r w:rsidRPr="00A53DC8">
              <w:rPr>
                <w:rFonts w:ascii="Arial" w:eastAsia="MS Gothic" w:hAnsi="Arial"/>
                <w:sz w:val="18"/>
                <w:lang w:eastAsia="en-US"/>
              </w:rPr>
              <w:t>-</w:t>
            </w:r>
          </w:p>
        </w:tc>
        <w:tc>
          <w:tcPr>
            <w:tcW w:w="569"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c>
          <w:tcPr>
            <w:tcW w:w="853" w:type="dxa"/>
          </w:tcPr>
          <w:p w:rsidR="00A8083B" w:rsidRPr="00A53DC8" w:rsidRDefault="00A8083B" w:rsidP="00A8083B">
            <w:pPr>
              <w:keepNext/>
              <w:keepLines/>
              <w:overflowPunct/>
              <w:autoSpaceDE/>
              <w:autoSpaceDN/>
              <w:adjustRightInd/>
              <w:spacing w:after="0"/>
              <w:jc w:val="center"/>
              <w:textAlignment w:val="auto"/>
              <w:rPr>
                <w:rFonts w:ascii="Arial" w:hAnsi="Arial"/>
                <w:sz w:val="18"/>
                <w:lang w:eastAsia="zh-CN"/>
              </w:rPr>
            </w:pPr>
            <w:r w:rsidRPr="00A53DC8">
              <w:rPr>
                <w:rFonts w:ascii="Arial" w:hAnsi="Arial"/>
                <w:sz w:val="18"/>
                <w:lang w:eastAsia="zh-CN"/>
              </w:rPr>
              <w:t>-</w:t>
            </w: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2</w:t>
            </w:r>
          </w:p>
        </w:tc>
        <w:tc>
          <w:tcPr>
            <w:tcW w:w="3841" w:type="dxa"/>
          </w:tcPr>
          <w:p w:rsidR="002644F8" w:rsidRPr="00A53DC8" w:rsidRDefault="002644F8" w:rsidP="00F67FCB">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 xml:space="preserve">oes the UE send a </w:t>
            </w:r>
            <w:r w:rsidRPr="00A53DC8" w:rsidDel="002628EA">
              <w:rPr>
                <w:snapToGrid w:val="0"/>
                <w:lang w:eastAsia="zh-CN"/>
              </w:rPr>
              <w:t xml:space="preserve">SIP MESSAGE request including a vnd.3gpp.sms payload that contains a </w:t>
            </w:r>
            <w:r w:rsidRPr="00A53DC8">
              <w:rPr>
                <w:snapToGrid w:val="0"/>
                <w:lang w:eastAsia="zh-CN"/>
              </w:rPr>
              <w:t>short message?</w:t>
            </w:r>
          </w:p>
        </w:tc>
        <w:tc>
          <w:tcPr>
            <w:tcW w:w="711" w:type="dxa"/>
          </w:tcPr>
          <w:p w:rsidR="002644F8" w:rsidRPr="00A53DC8" w:rsidRDefault="002644F8" w:rsidP="00F67FCB">
            <w:pPr>
              <w:pStyle w:val="TAC"/>
              <w:rPr>
                <w:rFonts w:eastAsia="MS Mincho"/>
              </w:rPr>
            </w:pPr>
            <w:r w:rsidRPr="00A53DC8">
              <w:t>--&gt;</w:t>
            </w:r>
          </w:p>
        </w:tc>
        <w:tc>
          <w:tcPr>
            <w:tcW w:w="2987" w:type="dxa"/>
          </w:tcPr>
          <w:p w:rsidR="002644F8" w:rsidRPr="00A53DC8" w:rsidRDefault="002644F8" w:rsidP="00F67FCB">
            <w:pPr>
              <w:pStyle w:val="TAL"/>
              <w:rPr>
                <w:snapToGrid w:val="0"/>
                <w:lang w:eastAsia="zh-CN"/>
              </w:rPr>
            </w:pPr>
            <w:r w:rsidRPr="00A53DC8">
              <w:rPr>
                <w:snapToGrid w:val="0"/>
                <w:lang w:eastAsia="zh-CN"/>
              </w:rPr>
              <w:t>SIP MESSAGE request</w:t>
            </w:r>
          </w:p>
        </w:tc>
        <w:tc>
          <w:tcPr>
            <w:tcW w:w="569" w:type="dxa"/>
          </w:tcPr>
          <w:p w:rsidR="002644F8" w:rsidRPr="00A53DC8" w:rsidRDefault="002644F8" w:rsidP="00F67FCB">
            <w:pPr>
              <w:pStyle w:val="TAC"/>
              <w:rPr>
                <w:lang w:eastAsia="zh-CN"/>
              </w:rPr>
            </w:pPr>
            <w:r w:rsidRPr="00A53DC8">
              <w:rPr>
                <w:lang w:eastAsia="zh-CN"/>
              </w:rPr>
              <w:t>1</w:t>
            </w:r>
          </w:p>
        </w:tc>
        <w:tc>
          <w:tcPr>
            <w:tcW w:w="853" w:type="dxa"/>
          </w:tcPr>
          <w:p w:rsidR="002644F8" w:rsidRPr="00A53DC8" w:rsidRDefault="002644F8" w:rsidP="00F67FCB">
            <w:pPr>
              <w:pStyle w:val="TAC"/>
              <w:rPr>
                <w:lang w:eastAsia="zh-CN"/>
              </w:rPr>
            </w:pPr>
            <w:r w:rsidRPr="00A53DC8">
              <w:rPr>
                <w:lang w:eastAsia="zh-CN"/>
              </w:rPr>
              <w:t>P</w:t>
            </w: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3</w:t>
            </w:r>
          </w:p>
        </w:tc>
        <w:tc>
          <w:tcPr>
            <w:tcW w:w="3841" w:type="dxa"/>
          </w:tcPr>
          <w:p w:rsidR="002644F8" w:rsidRPr="00A53DC8" w:rsidRDefault="002644F8" w:rsidP="00F67FCB">
            <w:pPr>
              <w:pStyle w:val="TAL"/>
              <w:rPr>
                <w:snapToGrid w:val="0"/>
                <w:lang w:eastAsia="zh-CN"/>
              </w:rPr>
            </w:pPr>
            <w:r w:rsidRPr="00A53DC8">
              <w:rPr>
                <w:snapToGrid w:val="0"/>
                <w:lang w:eastAsia="zh-CN"/>
              </w:rPr>
              <w:t>SS responds with 202 Accepted.</w:t>
            </w:r>
          </w:p>
        </w:tc>
        <w:tc>
          <w:tcPr>
            <w:tcW w:w="711" w:type="dxa"/>
          </w:tcPr>
          <w:p w:rsidR="002644F8" w:rsidRPr="00A53DC8" w:rsidRDefault="002644F8" w:rsidP="00F67FCB">
            <w:pPr>
              <w:pStyle w:val="TAC"/>
              <w:rPr>
                <w:rFonts w:eastAsia="MS Mincho"/>
              </w:rPr>
            </w:pPr>
            <w:r w:rsidRPr="00A53DC8">
              <w:rPr>
                <w:lang w:eastAsia="zh-CN"/>
              </w:rPr>
              <w:t>&lt;--</w:t>
            </w:r>
          </w:p>
        </w:tc>
        <w:tc>
          <w:tcPr>
            <w:tcW w:w="2987" w:type="dxa"/>
          </w:tcPr>
          <w:p w:rsidR="002644F8" w:rsidRPr="00A53DC8" w:rsidRDefault="002644F8" w:rsidP="00F67FCB">
            <w:pPr>
              <w:pStyle w:val="TAL"/>
              <w:rPr>
                <w:snapToGrid w:val="0"/>
                <w:lang w:eastAsia="zh-CN"/>
              </w:rPr>
            </w:pPr>
            <w:r w:rsidRPr="00A53DC8">
              <w:rPr>
                <w:snapToGrid w:val="0"/>
                <w:lang w:eastAsia="zh-CN"/>
              </w:rPr>
              <w:t>202 ACCEPTED</w:t>
            </w:r>
          </w:p>
        </w:tc>
        <w:tc>
          <w:tcPr>
            <w:tcW w:w="569" w:type="dxa"/>
          </w:tcPr>
          <w:p w:rsidR="002644F8" w:rsidRPr="00A53DC8" w:rsidRDefault="002644F8" w:rsidP="00F67FCB">
            <w:pPr>
              <w:pStyle w:val="TAC"/>
              <w:rPr>
                <w:lang w:eastAsia="zh-CN"/>
              </w:rPr>
            </w:pPr>
          </w:p>
        </w:tc>
        <w:tc>
          <w:tcPr>
            <w:tcW w:w="853" w:type="dxa"/>
          </w:tcPr>
          <w:p w:rsidR="002644F8" w:rsidRPr="00A53DC8" w:rsidRDefault="002644F8" w:rsidP="00F67FCB">
            <w:pPr>
              <w:pStyle w:val="TAC"/>
              <w:rPr>
                <w:lang w:eastAsia="zh-CN"/>
              </w:rPr>
            </w:pP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4</w:t>
            </w:r>
          </w:p>
        </w:tc>
        <w:tc>
          <w:tcPr>
            <w:tcW w:w="3841" w:type="dxa"/>
          </w:tcPr>
          <w:p w:rsidR="002644F8" w:rsidRPr="00A53DC8" w:rsidRDefault="002644F8" w:rsidP="00F67FCB">
            <w:pPr>
              <w:pStyle w:val="TAL"/>
              <w:rPr>
                <w:snapToGrid w:val="0"/>
                <w:lang w:eastAsia="zh-CN"/>
              </w:rPr>
            </w:pPr>
            <w:r w:rsidRPr="00A53DC8">
              <w:rPr>
                <w:snapToGrid w:val="0"/>
                <w:lang w:eastAsia="zh-CN"/>
              </w:rPr>
              <w:t xml:space="preserve">SS sends a </w:t>
            </w:r>
            <w:r w:rsidRPr="00A53DC8" w:rsidDel="002628EA">
              <w:rPr>
                <w:snapToGrid w:val="0"/>
                <w:lang w:eastAsia="zh-CN"/>
              </w:rPr>
              <w:t>SIP MESSAGE request including a vnd.</w:t>
            </w:r>
            <w:r w:rsidRPr="00A53DC8">
              <w:rPr>
                <w:snapToGrid w:val="0"/>
                <w:lang w:eastAsia="zh-CN"/>
              </w:rPr>
              <w:t>3gpp.sms payload and RP-ERROR message.</w:t>
            </w:r>
          </w:p>
        </w:tc>
        <w:tc>
          <w:tcPr>
            <w:tcW w:w="711" w:type="dxa"/>
          </w:tcPr>
          <w:p w:rsidR="002644F8" w:rsidRPr="00A53DC8" w:rsidRDefault="002644F8" w:rsidP="00F67FCB">
            <w:pPr>
              <w:pStyle w:val="TAC"/>
              <w:rPr>
                <w:rFonts w:eastAsia="MS Mincho"/>
              </w:rPr>
            </w:pPr>
            <w:r w:rsidRPr="00A53DC8">
              <w:rPr>
                <w:lang w:eastAsia="zh-CN"/>
              </w:rPr>
              <w:t>&lt;--</w:t>
            </w:r>
          </w:p>
        </w:tc>
        <w:tc>
          <w:tcPr>
            <w:tcW w:w="2987" w:type="dxa"/>
          </w:tcPr>
          <w:p w:rsidR="002644F8" w:rsidRPr="00A53DC8" w:rsidRDefault="002644F8" w:rsidP="00F67FCB">
            <w:pPr>
              <w:pStyle w:val="TAL"/>
              <w:rPr>
                <w:snapToGrid w:val="0"/>
                <w:lang w:eastAsia="zh-CN"/>
              </w:rPr>
            </w:pPr>
            <w:r w:rsidRPr="00A53DC8">
              <w:rPr>
                <w:snapToGrid w:val="0"/>
                <w:lang w:eastAsia="zh-CN"/>
              </w:rPr>
              <w:t>SIP MESSAGE request</w:t>
            </w:r>
          </w:p>
        </w:tc>
        <w:tc>
          <w:tcPr>
            <w:tcW w:w="569" w:type="dxa"/>
          </w:tcPr>
          <w:p w:rsidR="002644F8" w:rsidRPr="00A53DC8" w:rsidRDefault="002644F8" w:rsidP="00F67FCB">
            <w:pPr>
              <w:pStyle w:val="TAC"/>
              <w:rPr>
                <w:lang w:eastAsia="zh-CN"/>
              </w:rPr>
            </w:pPr>
          </w:p>
        </w:tc>
        <w:tc>
          <w:tcPr>
            <w:tcW w:w="853" w:type="dxa"/>
          </w:tcPr>
          <w:p w:rsidR="002644F8" w:rsidRPr="00A53DC8" w:rsidRDefault="002644F8" w:rsidP="00F67FCB">
            <w:pPr>
              <w:pStyle w:val="TAC"/>
              <w:rPr>
                <w:lang w:eastAsia="zh-CN"/>
              </w:rPr>
            </w:pPr>
          </w:p>
        </w:tc>
      </w:tr>
      <w:tr w:rsidR="002644F8" w:rsidRPr="00A53DC8" w:rsidTr="00A8083B">
        <w:trPr>
          <w:jc w:val="center"/>
        </w:trPr>
        <w:tc>
          <w:tcPr>
            <w:tcW w:w="678" w:type="dxa"/>
          </w:tcPr>
          <w:p w:rsidR="002644F8" w:rsidRPr="00A53DC8" w:rsidRDefault="002644F8" w:rsidP="00F67FCB">
            <w:pPr>
              <w:pStyle w:val="TAC"/>
              <w:rPr>
                <w:lang w:eastAsia="zh-CN"/>
              </w:rPr>
            </w:pPr>
            <w:r w:rsidRPr="00A53DC8">
              <w:rPr>
                <w:lang w:eastAsia="zh-CN"/>
              </w:rPr>
              <w:t>5</w:t>
            </w:r>
          </w:p>
        </w:tc>
        <w:tc>
          <w:tcPr>
            <w:tcW w:w="3841" w:type="dxa"/>
          </w:tcPr>
          <w:p w:rsidR="002644F8" w:rsidRPr="00A53DC8" w:rsidRDefault="002644F8" w:rsidP="00F67FCB">
            <w:pPr>
              <w:pStyle w:val="TAL"/>
              <w:rPr>
                <w:snapToGrid w:val="0"/>
                <w:lang w:eastAsia="zh-CN"/>
              </w:rPr>
            </w:pPr>
            <w:r w:rsidRPr="00A53DC8">
              <w:rPr>
                <w:snapToGrid w:val="0"/>
                <w:lang w:eastAsia="zh-CN"/>
              </w:rPr>
              <w:t xml:space="preserve">Check: </w:t>
            </w:r>
            <w:r w:rsidR="00A8083B" w:rsidRPr="00A53DC8">
              <w:rPr>
                <w:snapToGrid w:val="0"/>
                <w:lang w:eastAsia="zh-CN"/>
              </w:rPr>
              <w:t>D</w:t>
            </w:r>
            <w:r w:rsidRPr="00A53DC8">
              <w:rPr>
                <w:snapToGrid w:val="0"/>
                <w:lang w:eastAsia="zh-CN"/>
              </w:rPr>
              <w:t>oes the UE respond with 200 OK?</w:t>
            </w:r>
          </w:p>
        </w:tc>
        <w:tc>
          <w:tcPr>
            <w:tcW w:w="711" w:type="dxa"/>
          </w:tcPr>
          <w:p w:rsidR="002644F8" w:rsidRPr="00A53DC8" w:rsidRDefault="002644F8" w:rsidP="00F67FCB">
            <w:pPr>
              <w:pStyle w:val="TAC"/>
              <w:rPr>
                <w:lang w:eastAsia="zh-CN"/>
              </w:rPr>
            </w:pPr>
            <w:r w:rsidRPr="00A53DC8">
              <w:t>--&gt;</w:t>
            </w:r>
          </w:p>
        </w:tc>
        <w:tc>
          <w:tcPr>
            <w:tcW w:w="2987" w:type="dxa"/>
          </w:tcPr>
          <w:p w:rsidR="002644F8" w:rsidRPr="00A53DC8" w:rsidRDefault="002644F8" w:rsidP="00F67FCB">
            <w:pPr>
              <w:pStyle w:val="TAL"/>
              <w:rPr>
                <w:snapToGrid w:val="0"/>
                <w:lang w:eastAsia="zh-CN"/>
              </w:rPr>
            </w:pPr>
            <w:r w:rsidRPr="00A53DC8">
              <w:rPr>
                <w:snapToGrid w:val="0"/>
                <w:lang w:eastAsia="zh-CN"/>
              </w:rPr>
              <w:t>200 OK</w:t>
            </w:r>
          </w:p>
        </w:tc>
        <w:tc>
          <w:tcPr>
            <w:tcW w:w="569" w:type="dxa"/>
          </w:tcPr>
          <w:p w:rsidR="002644F8" w:rsidRPr="00A53DC8" w:rsidRDefault="002644F8" w:rsidP="00F67FCB">
            <w:pPr>
              <w:pStyle w:val="TAC"/>
              <w:rPr>
                <w:lang w:eastAsia="zh-CN"/>
              </w:rPr>
            </w:pPr>
            <w:r w:rsidRPr="00A53DC8">
              <w:rPr>
                <w:lang w:eastAsia="zh-CN"/>
              </w:rPr>
              <w:t>2</w:t>
            </w:r>
          </w:p>
        </w:tc>
        <w:tc>
          <w:tcPr>
            <w:tcW w:w="853" w:type="dxa"/>
          </w:tcPr>
          <w:p w:rsidR="002644F8" w:rsidRPr="00A53DC8" w:rsidRDefault="002644F8" w:rsidP="00F67FCB">
            <w:pPr>
              <w:pStyle w:val="TAC"/>
              <w:rPr>
                <w:lang w:eastAsia="zh-CN"/>
              </w:rPr>
            </w:pPr>
            <w:r w:rsidRPr="00A53DC8">
              <w:rPr>
                <w:lang w:eastAsia="zh-CN"/>
              </w:rPr>
              <w:t>P</w:t>
            </w:r>
          </w:p>
        </w:tc>
      </w:tr>
    </w:tbl>
    <w:p w:rsidR="0031641D" w:rsidRPr="00A53DC8" w:rsidRDefault="0031641D" w:rsidP="0031641D">
      <w:bookmarkStart w:id="810" w:name="_Toc51948507"/>
    </w:p>
    <w:p w:rsidR="002644F8" w:rsidRPr="00A53DC8" w:rsidRDefault="002644F8" w:rsidP="002644F8">
      <w:pPr>
        <w:pStyle w:val="Heading4"/>
      </w:pPr>
      <w:bookmarkStart w:id="811" w:name="_Toc52162581"/>
      <w:bookmarkStart w:id="812" w:name="_Toc60916220"/>
      <w:r w:rsidRPr="00A53DC8">
        <w:t>9.5.3.3</w:t>
      </w:r>
      <w:r w:rsidRPr="00A53DC8">
        <w:tab/>
        <w:t>Specific message contents</w:t>
      </w:r>
      <w:bookmarkEnd w:id="810"/>
      <w:bookmarkEnd w:id="811"/>
      <w:bookmarkEnd w:id="812"/>
    </w:p>
    <w:p w:rsidR="002644F8" w:rsidRPr="00A53DC8" w:rsidRDefault="002644F8" w:rsidP="002644F8">
      <w:pPr>
        <w:pStyle w:val="TH"/>
      </w:pPr>
      <w:r w:rsidRPr="00A53DC8">
        <w:t>Table 9.5.3.3-1: Message for MO SMS (step 2,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rsidTr="00F67FCB">
        <w:trPr>
          <w:jc w:val="center"/>
        </w:trPr>
        <w:tc>
          <w:tcPr>
            <w:tcW w:w="9639" w:type="dxa"/>
          </w:tcPr>
          <w:p w:rsidR="002644F8" w:rsidRPr="00A53DC8" w:rsidRDefault="002644F8" w:rsidP="00F67FCB">
            <w:pPr>
              <w:pStyle w:val="TAL"/>
            </w:pPr>
            <w:r w:rsidRPr="00A53DC8">
              <w:t>Derivation Path: TS 34.229-1 [2], Table in annex A.7.3, Condition A2, A5</w:t>
            </w:r>
          </w:p>
        </w:tc>
      </w:tr>
    </w:tbl>
    <w:p w:rsidR="002644F8" w:rsidRPr="00A53DC8" w:rsidRDefault="002644F8" w:rsidP="002644F8"/>
    <w:p w:rsidR="002644F8" w:rsidRPr="00A53DC8" w:rsidRDefault="002644F8" w:rsidP="002644F8">
      <w:pPr>
        <w:pStyle w:val="TH"/>
      </w:pPr>
      <w:r w:rsidRPr="00A53DC8">
        <w:t>Table 9.5.3.3-2: 202 ACCEPTED (step 3,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rsidTr="00F67FCB">
        <w:trPr>
          <w:jc w:val="center"/>
        </w:trPr>
        <w:tc>
          <w:tcPr>
            <w:tcW w:w="9639" w:type="dxa"/>
          </w:tcPr>
          <w:p w:rsidR="002644F8" w:rsidRPr="00A53DC8" w:rsidRDefault="002644F8" w:rsidP="00F67FCB">
            <w:pPr>
              <w:pStyle w:val="TAL"/>
            </w:pPr>
            <w:r w:rsidRPr="00A53DC8">
              <w:t>Derivation Path: TS 34.229-1 [2], Table in subclause A.3.3</w:t>
            </w:r>
          </w:p>
        </w:tc>
      </w:tr>
    </w:tbl>
    <w:p w:rsidR="002644F8" w:rsidRPr="00A53DC8" w:rsidRDefault="002644F8" w:rsidP="002644F8"/>
    <w:p w:rsidR="002644F8" w:rsidRPr="00A53DC8" w:rsidRDefault="002644F8" w:rsidP="002644F8">
      <w:pPr>
        <w:pStyle w:val="TH"/>
      </w:pPr>
      <w:r w:rsidRPr="00A53DC8">
        <w:t>Table 9.5.3.3-3: Short message submission report for MO SMS (step 4, table 9.5.3.2-1)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2644F8" w:rsidRPr="00A53DC8" w:rsidTr="00F67FCB">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rPr>
                <w:rFonts w:cs="Arial"/>
              </w:rPr>
            </w:pPr>
            <w:r w:rsidRPr="00A53DC8">
              <w:t xml:space="preserve">Derivation Path: TS 34.229-1 [2], Table in annex A.7.4 </w:t>
            </w:r>
          </w:p>
        </w:tc>
      </w:tr>
      <w:tr w:rsidR="002644F8" w:rsidRPr="00A53DC8"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Header/param</w:t>
            </w:r>
          </w:p>
        </w:tc>
        <w:tc>
          <w:tcPr>
            <w:tcW w:w="878"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Cond</w:t>
            </w:r>
          </w:p>
        </w:tc>
        <w:tc>
          <w:tcPr>
            <w:tcW w:w="4795"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Value/remark</w:t>
            </w:r>
          </w:p>
        </w:tc>
        <w:tc>
          <w:tcPr>
            <w:tcW w:w="749"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Rel</w:t>
            </w:r>
          </w:p>
        </w:tc>
        <w:tc>
          <w:tcPr>
            <w:tcW w:w="1440"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H"/>
            </w:pPr>
            <w:r w:rsidRPr="00A53DC8">
              <w:t>Reference</w:t>
            </w:r>
          </w:p>
        </w:tc>
      </w:tr>
      <w:tr w:rsidR="002644F8" w:rsidRPr="00A53DC8" w:rsidTr="00F67FCB">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rPr>
                <w:b/>
              </w:rPr>
            </w:pPr>
            <w:r w:rsidRPr="00A53DC8">
              <w:rPr>
                <w:b/>
              </w:rPr>
              <w:t>Message-body</w:t>
            </w:r>
          </w:p>
        </w:tc>
        <w:tc>
          <w:tcPr>
            <w:tcW w:w="878" w:type="dxa"/>
            <w:tcBorders>
              <w:top w:val="single" w:sz="4" w:space="0" w:color="auto"/>
              <w:left w:val="single" w:sz="4" w:space="0" w:color="auto"/>
              <w:bottom w:val="single" w:sz="4" w:space="0" w:color="auto"/>
              <w:right w:val="single" w:sz="4" w:space="0" w:color="auto"/>
            </w:tcBorders>
          </w:tcPr>
          <w:p w:rsidR="002644F8" w:rsidRPr="00A53DC8" w:rsidRDefault="002644F8" w:rsidP="00F67FCB">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pPr>
            <w:r w:rsidRPr="00A53DC8">
              <w:t>RP-ERROR message with RP</w:t>
            </w:r>
            <w:r w:rsidRPr="00A53DC8">
              <w:noBreakHyphen/>
              <w:t>Cause Data:</w:t>
            </w:r>
            <w:r w:rsidRPr="00A53DC8">
              <w:br/>
            </w:r>
            <w:r w:rsidRPr="00A53DC8">
              <w:tab/>
              <w:t>Length: 2, Length indicator = 1</w:t>
            </w:r>
          </w:p>
          <w:p w:rsidR="002644F8" w:rsidRPr="00A53DC8" w:rsidRDefault="002644F8" w:rsidP="00F67FCB">
            <w:pPr>
              <w:pStyle w:val="TAL"/>
            </w:pPr>
            <w:r w:rsidRPr="00A53DC8">
              <w:tab/>
              <w:t>Extension: not extended</w:t>
            </w:r>
          </w:p>
          <w:p w:rsidR="002644F8" w:rsidRPr="00A53DC8" w:rsidRDefault="002644F8" w:rsidP="00F67FCB">
            <w:pPr>
              <w:pStyle w:val="TAL"/>
            </w:pPr>
            <w:r w:rsidRPr="00A53DC8">
              <w:tab/>
              <w:t>Cause value: 38 (Network out of order)</w:t>
            </w:r>
          </w:p>
        </w:tc>
        <w:tc>
          <w:tcPr>
            <w:tcW w:w="749" w:type="dxa"/>
            <w:tcBorders>
              <w:top w:val="single" w:sz="4" w:space="0" w:color="auto"/>
              <w:left w:val="single" w:sz="4" w:space="0" w:color="auto"/>
              <w:bottom w:val="single" w:sz="4" w:space="0" w:color="auto"/>
              <w:right w:val="single" w:sz="4" w:space="0" w:color="auto"/>
            </w:tcBorders>
          </w:tcPr>
          <w:p w:rsidR="002644F8" w:rsidRPr="00A53DC8" w:rsidRDefault="002644F8" w:rsidP="00F67FCB">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2644F8" w:rsidRPr="00A53DC8" w:rsidRDefault="002644F8" w:rsidP="00F67FCB">
            <w:pPr>
              <w:pStyle w:val="TAL"/>
            </w:pPr>
            <w:r w:rsidRPr="00A53DC8">
              <w:t>TS 24.011 [25]</w:t>
            </w:r>
          </w:p>
          <w:p w:rsidR="002644F8" w:rsidRPr="00A53DC8" w:rsidRDefault="002644F8" w:rsidP="00F67FCB">
            <w:pPr>
              <w:pStyle w:val="TAL"/>
            </w:pPr>
            <w:r w:rsidRPr="00A53DC8">
              <w:t>TS 23.040 [24]</w:t>
            </w:r>
          </w:p>
        </w:tc>
      </w:tr>
    </w:tbl>
    <w:p w:rsidR="002644F8" w:rsidRPr="00A53DC8" w:rsidRDefault="002644F8" w:rsidP="002644F8"/>
    <w:p w:rsidR="002644F8" w:rsidRPr="00A53DC8" w:rsidRDefault="002644F8" w:rsidP="002644F8">
      <w:pPr>
        <w:pStyle w:val="TH"/>
      </w:pPr>
      <w:r w:rsidRPr="00A53DC8">
        <w:t>Table 9.5.3.3-4: 200 OK for other requests than REGISTER or SUBSCRIBE (step 5, table 9.5.3.2-1)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2644F8" w:rsidRPr="00A53DC8" w:rsidTr="00F67FCB">
        <w:trPr>
          <w:jc w:val="center"/>
        </w:trPr>
        <w:tc>
          <w:tcPr>
            <w:tcW w:w="9639" w:type="dxa"/>
          </w:tcPr>
          <w:p w:rsidR="002644F8" w:rsidRPr="00A53DC8" w:rsidRDefault="002644F8" w:rsidP="00F67FCB">
            <w:pPr>
              <w:pStyle w:val="TAL"/>
            </w:pPr>
            <w:r w:rsidRPr="00A53DC8">
              <w:t>Derivation Path: TS 34.229-1 [2], Table in subclause A.3.1, Condition A5, A22</w:t>
            </w:r>
          </w:p>
        </w:tc>
      </w:tr>
    </w:tbl>
    <w:p w:rsidR="005C5F5E" w:rsidRPr="00A53DC8" w:rsidRDefault="005C5F5E" w:rsidP="003E11B9">
      <w:pPr>
        <w:rPr>
          <w:rFonts w:eastAsia="MS Gothic"/>
        </w:rPr>
      </w:pPr>
    </w:p>
    <w:p w:rsidR="00565BFA" w:rsidRPr="00A53DC8" w:rsidRDefault="006C5F1C" w:rsidP="00565BFA">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813" w:name="_Toc51948508"/>
      <w:bookmarkStart w:id="814" w:name="_Toc52162583"/>
      <w:r>
        <w:rPr>
          <w:rFonts w:ascii="Arial" w:hAnsi="Arial"/>
          <w:sz w:val="36"/>
          <w:lang w:eastAsia="en-US"/>
        </w:rPr>
        <w:br w:type="page"/>
      </w:r>
      <w:r w:rsidR="00565BFA" w:rsidRPr="00A53DC8">
        <w:rPr>
          <w:rFonts w:ascii="Arial" w:hAnsi="Arial"/>
          <w:sz w:val="36"/>
          <w:lang w:eastAsia="en-US"/>
        </w:rPr>
        <w:lastRenderedPageBreak/>
        <w:t>10</w:t>
      </w:r>
      <w:r w:rsidR="00565BFA" w:rsidRPr="00A53DC8">
        <w:rPr>
          <w:rFonts w:ascii="Arial" w:hAnsi="Arial"/>
          <w:sz w:val="36"/>
          <w:lang w:eastAsia="en-US"/>
        </w:rPr>
        <w:tab/>
        <w:t>Emergency Calls</w:t>
      </w:r>
    </w:p>
    <w:p w:rsidR="005662C6" w:rsidRPr="00A53DC8" w:rsidRDefault="005662C6" w:rsidP="005662C6">
      <w:pPr>
        <w:pStyle w:val="Heading2"/>
      </w:pPr>
      <w:bookmarkStart w:id="815" w:name="_Toc60916221"/>
      <w:r w:rsidRPr="00A53DC8">
        <w:t>10.1</w:t>
      </w:r>
      <w:r w:rsidRPr="00A53DC8">
        <w:tab/>
        <w:t>Emergency Call with emergency registration / Success / Location information available / 5GS</w:t>
      </w:r>
      <w:bookmarkEnd w:id="813"/>
      <w:bookmarkEnd w:id="814"/>
      <w:bookmarkEnd w:id="815"/>
    </w:p>
    <w:p w:rsidR="005662C6" w:rsidRPr="00A53DC8" w:rsidRDefault="005662C6" w:rsidP="005662C6">
      <w:pPr>
        <w:pStyle w:val="Heading3"/>
      </w:pPr>
      <w:bookmarkStart w:id="816" w:name="_Toc51948509"/>
      <w:bookmarkStart w:id="817" w:name="_Toc52162584"/>
      <w:bookmarkStart w:id="818" w:name="_Toc60916222"/>
      <w:r w:rsidRPr="00A53DC8">
        <w:t>10.1.1</w:t>
      </w:r>
      <w:r w:rsidRPr="00A53DC8">
        <w:tab/>
        <w:t>Test Purpose (TP)</w:t>
      </w:r>
      <w:bookmarkEnd w:id="816"/>
      <w:bookmarkEnd w:id="817"/>
      <w:bookmarkEnd w:id="818"/>
    </w:p>
    <w:p w:rsidR="005662C6" w:rsidRPr="00A53DC8" w:rsidRDefault="005662C6" w:rsidP="005662C6">
      <w:pPr>
        <w:pStyle w:val="H6"/>
        <w:rPr>
          <w:rFonts w:ascii="Courier New" w:hAnsi="Courier New"/>
          <w:b/>
          <w:sz w:val="16"/>
        </w:rPr>
      </w:pPr>
      <w:r w:rsidRPr="00A53DC8">
        <w:t>(1)</w:t>
      </w:r>
    </w:p>
    <w:p w:rsidR="005662C6" w:rsidRPr="00A53DC8" w:rsidRDefault="005662C6" w:rsidP="005662C6">
      <w:pPr>
        <w:pStyle w:val="PL"/>
        <w:rPr>
          <w:noProof w:val="0"/>
        </w:rPr>
      </w:pPr>
      <w:r w:rsidRPr="00A53DC8">
        <w:rPr>
          <w:b/>
          <w:noProof w:val="0"/>
        </w:rPr>
        <w:t>with</w:t>
      </w:r>
      <w:r w:rsidRPr="00A53DC8">
        <w:rPr>
          <w:noProof w:val="0"/>
        </w:rPr>
        <w:t xml:space="preserve"> { UE being registered to IMS }</w:t>
      </w:r>
    </w:p>
    <w:p w:rsidR="005662C6" w:rsidRPr="00A53DC8" w:rsidRDefault="005662C6" w:rsidP="005662C6">
      <w:pPr>
        <w:pStyle w:val="PL"/>
        <w:rPr>
          <w:noProof w:val="0"/>
        </w:rPr>
      </w:pPr>
      <w:r w:rsidRPr="00A53DC8">
        <w:rPr>
          <w:b/>
          <w:noProof w:val="0"/>
        </w:rPr>
        <w:t>ensure 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is being made to initiate an emergency call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initial REGISTER request for IMS emergency registration }</w:t>
      </w:r>
    </w:p>
    <w:p w:rsidR="0031641D" w:rsidRPr="00A53DC8" w:rsidRDefault="0031641D" w:rsidP="005662C6">
      <w:pPr>
        <w:pStyle w:val="PL"/>
        <w:rPr>
          <w:noProof w:val="0"/>
        </w:rPr>
      </w:pPr>
    </w:p>
    <w:p w:rsidR="005662C6" w:rsidRPr="00A53DC8" w:rsidRDefault="005662C6" w:rsidP="005662C6">
      <w:pPr>
        <w:pStyle w:val="H6"/>
      </w:pPr>
      <w:r w:rsidRPr="00A53DC8">
        <w:t>(2)</w:t>
      </w:r>
    </w:p>
    <w:p w:rsidR="005662C6" w:rsidRPr="00A53DC8" w:rsidRDefault="005662C6" w:rsidP="005662C6">
      <w:pPr>
        <w:pStyle w:val="PL"/>
        <w:rPr>
          <w:noProof w:val="0"/>
        </w:rPr>
      </w:pPr>
      <w:r w:rsidRPr="00A53DC8">
        <w:rPr>
          <w:b/>
          <w:noProof w:val="0"/>
        </w:rPr>
        <w:t>with</w:t>
      </w:r>
      <w:r w:rsidRPr="00A53DC8">
        <w:rPr>
          <w:noProof w:val="0"/>
        </w:rPr>
        <w:t xml:space="preserve"> { UE having sent an unprotected REGISTER request }</w:t>
      </w:r>
    </w:p>
    <w:p w:rsidR="005662C6" w:rsidRPr="00A53DC8" w:rsidRDefault="005662C6" w:rsidP="005662C6">
      <w:pPr>
        <w:pStyle w:val="PL"/>
        <w:rPr>
          <w:noProof w:val="0"/>
        </w:rPr>
      </w:pPr>
      <w:r w:rsidRPr="00A53DC8">
        <w:rPr>
          <w:b/>
          <w:noProof w:val="0"/>
        </w:rPr>
        <w:t>ensure</w:t>
      </w:r>
      <w:r w:rsidRPr="00A53DC8">
        <w:rPr>
          <w:noProof w:val="0"/>
        </w:rPr>
        <w:t xml:space="preserve"> that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receiving a valid 401 (Unauthorized) response for the initial REGISTER request sent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correctly authenticates itself by sending another REGISTER request with a correctly composed Authorization header using the AKAv1-MD5 algorithm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6"/>
      </w:pPr>
      <w:r w:rsidRPr="00A53DC8">
        <w:t>(3)</w:t>
      </w:r>
    </w:p>
    <w:p w:rsidR="005662C6" w:rsidRPr="00A53DC8" w:rsidRDefault="005662C6" w:rsidP="005662C6">
      <w:pPr>
        <w:pStyle w:val="PL"/>
        <w:rPr>
          <w:noProof w:val="0"/>
        </w:rPr>
      </w:pPr>
      <w:r w:rsidRPr="00A53DC8">
        <w:rPr>
          <w:b/>
          <w:noProof w:val="0"/>
        </w:rPr>
        <w:t>with</w:t>
      </w:r>
      <w:r w:rsidRPr="00A53DC8">
        <w:rPr>
          <w:noProof w:val="0"/>
        </w:rPr>
        <w:t xml:space="preserve"> { UE having sent unprotected and then protected REGISTER request }</w:t>
      </w:r>
    </w:p>
    <w:p w:rsidR="005662C6" w:rsidRPr="00A53DC8" w:rsidRDefault="005662C6" w:rsidP="005662C6">
      <w:pPr>
        <w:pStyle w:val="PL"/>
        <w:rPr>
          <w:noProof w:val="0"/>
        </w:rPr>
      </w:pPr>
      <w:r w:rsidRPr="00A53DC8">
        <w:rPr>
          <w:b/>
          <w:noProof w:val="0"/>
        </w:rPr>
        <w:t>ensure 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receiving a valid 200 OK response for the REGISTER sent for authentication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correctly composed INVITE request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6"/>
      </w:pPr>
      <w:r w:rsidRPr="00A53DC8">
        <w:t>(4)</w:t>
      </w:r>
    </w:p>
    <w:p w:rsidR="005662C6" w:rsidRPr="00A53DC8" w:rsidRDefault="005662C6" w:rsidP="005662C6">
      <w:pPr>
        <w:pStyle w:val="PL"/>
        <w:rPr>
          <w:noProof w:val="0"/>
        </w:rPr>
      </w:pPr>
      <w:r w:rsidRPr="00A53DC8">
        <w:rPr>
          <w:b/>
          <w:noProof w:val="0"/>
        </w:rPr>
        <w:t>with</w:t>
      </w:r>
      <w:r w:rsidRPr="00A53DC8">
        <w:rPr>
          <w:noProof w:val="0"/>
        </w:rPr>
        <w:t xml:space="preserve"> { UE having sent INVITE }</w:t>
      </w:r>
    </w:p>
    <w:p w:rsidR="005662C6" w:rsidRPr="00A53DC8" w:rsidRDefault="005662C6" w:rsidP="005662C6">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w:t>
      </w:r>
      <w:r w:rsidR="0031641D" w:rsidRPr="00A53DC8">
        <w:rPr>
          <w:noProof w:val="0"/>
        </w:rPr>
        <w:t>receiving</w:t>
      </w:r>
      <w:r w:rsidRPr="00A53DC8">
        <w:rPr>
          <w:noProof w:val="0"/>
        </w:rPr>
        <w:t xml:space="preserve"> 100 Trying, followed by 180 Ringing, followed by 200 OK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ACK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6"/>
      </w:pPr>
      <w:r w:rsidRPr="00A53DC8">
        <w:t>(5)</w:t>
      </w:r>
    </w:p>
    <w:p w:rsidR="005662C6" w:rsidRPr="00A53DC8" w:rsidRDefault="005662C6" w:rsidP="005662C6">
      <w:pPr>
        <w:pStyle w:val="PL"/>
        <w:rPr>
          <w:noProof w:val="0"/>
        </w:rPr>
      </w:pPr>
      <w:r w:rsidRPr="00A53DC8">
        <w:rPr>
          <w:b/>
          <w:noProof w:val="0"/>
        </w:rPr>
        <w:t>with</w:t>
      </w:r>
      <w:r w:rsidRPr="00A53DC8">
        <w:rPr>
          <w:noProof w:val="0"/>
        </w:rPr>
        <w:t xml:space="preserve"> { Emergency call being established }</w:t>
      </w:r>
    </w:p>
    <w:p w:rsidR="005662C6" w:rsidRPr="00A53DC8" w:rsidRDefault="005662C6" w:rsidP="005662C6">
      <w:pPr>
        <w:pStyle w:val="PL"/>
        <w:rPr>
          <w:noProof w:val="0"/>
        </w:rPr>
      </w:pPr>
      <w:r w:rsidRPr="00A53DC8">
        <w:rPr>
          <w:b/>
          <w:noProof w:val="0"/>
        </w:rPr>
        <w:t>ensure that</w:t>
      </w:r>
      <w:r w:rsidRPr="00A53DC8">
        <w:rPr>
          <w:noProof w:val="0"/>
        </w:rPr>
        <w:t xml:space="preserve"> {</w:t>
      </w:r>
    </w:p>
    <w:p w:rsidR="005662C6" w:rsidRPr="00A53DC8" w:rsidRDefault="005662C6" w:rsidP="005662C6">
      <w:pPr>
        <w:pStyle w:val="PL"/>
        <w:rPr>
          <w:noProof w:val="0"/>
        </w:rPr>
      </w:pPr>
      <w:r w:rsidRPr="00A53DC8">
        <w:rPr>
          <w:noProof w:val="0"/>
        </w:rPr>
        <w:t xml:space="preserve">  </w:t>
      </w:r>
      <w:r w:rsidRPr="00A53DC8">
        <w:rPr>
          <w:b/>
          <w:noProof w:val="0"/>
        </w:rPr>
        <w:t>when</w:t>
      </w:r>
      <w:r w:rsidRPr="00A53DC8">
        <w:rPr>
          <w:noProof w:val="0"/>
        </w:rPr>
        <w:t xml:space="preserve"> { UE receives BYE  }</w:t>
      </w:r>
    </w:p>
    <w:p w:rsidR="005662C6" w:rsidRPr="00A53DC8" w:rsidRDefault="005662C6" w:rsidP="005662C6">
      <w:pPr>
        <w:pStyle w:val="PL"/>
        <w:rPr>
          <w:noProof w:val="0"/>
        </w:rPr>
      </w:pPr>
      <w:r w:rsidRPr="00A53DC8">
        <w:rPr>
          <w:noProof w:val="0"/>
        </w:rPr>
        <w:t xml:space="preserve">    </w:t>
      </w:r>
      <w:r w:rsidRPr="00A53DC8">
        <w:rPr>
          <w:b/>
          <w:noProof w:val="0"/>
        </w:rPr>
        <w:t>then</w:t>
      </w:r>
      <w:r w:rsidRPr="00A53DC8">
        <w:rPr>
          <w:noProof w:val="0"/>
        </w:rPr>
        <w:t xml:space="preserve"> { UE sends a 200 OK response }</w:t>
      </w:r>
    </w:p>
    <w:p w:rsidR="005662C6" w:rsidRPr="00A53DC8" w:rsidRDefault="0031641D" w:rsidP="005662C6">
      <w:pPr>
        <w:pStyle w:val="PL"/>
        <w:rPr>
          <w:noProof w:val="0"/>
        </w:rPr>
      </w:pPr>
      <w:r w:rsidRPr="00A53DC8">
        <w:rPr>
          <w:noProof w:val="0"/>
        </w:rPr>
        <w:t xml:space="preserve">    </w:t>
      </w:r>
      <w:r w:rsidR="005662C6" w:rsidRPr="00A53DC8">
        <w:rPr>
          <w:noProof w:val="0"/>
        </w:rPr>
        <w:t>}</w:t>
      </w:r>
    </w:p>
    <w:p w:rsidR="0031641D" w:rsidRPr="00A53DC8" w:rsidRDefault="0031641D" w:rsidP="005662C6">
      <w:pPr>
        <w:pStyle w:val="PL"/>
        <w:rPr>
          <w:noProof w:val="0"/>
        </w:rPr>
      </w:pPr>
    </w:p>
    <w:p w:rsidR="005662C6" w:rsidRPr="00A53DC8" w:rsidRDefault="005662C6" w:rsidP="005662C6">
      <w:pPr>
        <w:pStyle w:val="Heading3"/>
      </w:pPr>
      <w:bookmarkStart w:id="819" w:name="_Toc51948510"/>
      <w:bookmarkStart w:id="820" w:name="_Toc52162585"/>
      <w:bookmarkStart w:id="821" w:name="_Toc60916223"/>
      <w:r w:rsidRPr="00A53DC8">
        <w:t>10.1.2</w:t>
      </w:r>
      <w:r w:rsidRPr="00A53DC8">
        <w:tab/>
        <w:t>Conformance Requirements</w:t>
      </w:r>
      <w:bookmarkEnd w:id="819"/>
      <w:bookmarkEnd w:id="820"/>
      <w:bookmarkEnd w:id="821"/>
    </w:p>
    <w:p w:rsidR="005662C6" w:rsidRPr="00A53DC8" w:rsidRDefault="005662C6" w:rsidP="005662C6">
      <w:r w:rsidRPr="00A53DC8">
        <w:t>[TS 24.229 clause 4.7.5]:</w:t>
      </w:r>
    </w:p>
    <w:p w:rsidR="005662C6" w:rsidRPr="00A53DC8" w:rsidRDefault="005662C6" w:rsidP="005662C6">
      <w:r w:rsidRPr="00A53DC8">
        <w:t>A number of mechanisms also exist for providing location in support of emergency calls, both for routeing to a PSAP, and for use by the PSAP itself, in the IM CN subsystem:</w:t>
      </w:r>
    </w:p>
    <w:p w:rsidR="005662C6" w:rsidRPr="00A53DC8" w:rsidRDefault="005662C6" w:rsidP="005662C6">
      <w:pPr>
        <w:pStyle w:val="B10"/>
      </w:pPr>
      <w:r w:rsidRPr="00A53DC8">
        <w:t>a)</w:t>
      </w:r>
      <w:r w:rsidRPr="00A53DC8">
        <w:tab/>
        <w:t>by the inclusion by the UE of the Geolocation header field containing a location by reference or by value (see RFC 6442 [89]);</w:t>
      </w:r>
    </w:p>
    <w:p w:rsidR="005662C6" w:rsidRPr="00A53DC8" w:rsidRDefault="005662C6" w:rsidP="005662C6">
      <w:pPr>
        <w:pStyle w:val="B10"/>
      </w:pPr>
      <w:r w:rsidRPr="00A53DC8">
        <w:t>b)</w:t>
      </w:r>
      <w:r w:rsidRPr="00A53DC8">
        <w:tab/>
        <w:t xml:space="preserve">by the inclusion by the UE of a P-Access-Network-Info header field, which contains a cell identifier or location </w:t>
      </w:r>
      <w:r w:rsidR="0031641D" w:rsidRPr="00A53DC8">
        <w:t>identifier</w:t>
      </w:r>
      <w:r w:rsidRPr="00A53DC8">
        <w:t>, which is subsequently mapped, potentially by the recipient, into a real location;</w:t>
      </w:r>
    </w:p>
    <w:p w:rsidR="005662C6" w:rsidRPr="00A53DC8" w:rsidRDefault="005662C6" w:rsidP="005662C6">
      <w:pPr>
        <w:pStyle w:val="B10"/>
      </w:pPr>
      <w:r w:rsidRPr="00A53DC8">
        <w:lastRenderedPageBreak/>
        <w:t>c)</w:t>
      </w:r>
      <w:r w:rsidRPr="00A53DC8">
        <w:tab/>
        <w:t xml:space="preserve">by the inclusion by the P-CSCF of a P-Access-Network-Info header field based on information supplied by either the PCRF or the NASS, and which contains a cell identifier or location </w:t>
      </w:r>
      <w:r w:rsidR="0031641D" w:rsidRPr="00A53DC8">
        <w:t>identifier</w:t>
      </w:r>
      <w:r w:rsidRPr="00A53DC8">
        <w:t>, which is subsequently mapped, potentially by the recipient, into a real location;</w:t>
      </w:r>
    </w:p>
    <w:p w:rsidR="005662C6" w:rsidRPr="00A53DC8" w:rsidRDefault="005662C6" w:rsidP="005662C6">
      <w:pPr>
        <w:pStyle w:val="B10"/>
      </w:pPr>
      <w:r w:rsidRPr="00A53DC8">
        <w:t>d)</w:t>
      </w:r>
      <w:r w:rsidRPr="00A53DC8">
        <w:tab/>
        <w:t>by the allocation of a location reference that relates to the call by the LRF. Location is then supplied to the recipient over the Le interface (see 3GPP TS 23.167 [4B] for a definition of the Le interface) along with other call information. The LRF can obtain the location from entities outside the IM CN subsystem, e.g. by the e2 interface from the NASS (see ETSI TS 283 035 [98] or from the Gateway Mobile Location Centre (GMLC); and</w:t>
      </w:r>
    </w:p>
    <w:p w:rsidR="005662C6" w:rsidRPr="00A53DC8" w:rsidRDefault="005662C6" w:rsidP="005662C6">
      <w:r w:rsidRPr="00A53DC8">
        <w:t>...</w:t>
      </w:r>
    </w:p>
    <w:p w:rsidR="005662C6" w:rsidRPr="00A53DC8" w:rsidRDefault="005662C6" w:rsidP="005662C6">
      <w:r w:rsidRPr="00A53DC8">
        <w:t>Which means of providing location is used depends on local regulatory and operator requirements. One or more mechanisms can be used. Location can be subject to privacy constraints.</w:t>
      </w:r>
    </w:p>
    <w:p w:rsidR="005662C6" w:rsidRPr="00A53DC8" w:rsidRDefault="005662C6" w:rsidP="005662C6">
      <w:r w:rsidRPr="00A53DC8">
        <w:t>[TS 24.229 clause 5.1.6.1]:</w:t>
      </w:r>
    </w:p>
    <w:p w:rsidR="005662C6" w:rsidRPr="00A53DC8" w:rsidRDefault="005662C6" w:rsidP="005662C6">
      <w:r w:rsidRPr="00A53DC8">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rsidR="005662C6" w:rsidRPr="00A53DC8" w:rsidRDefault="005662C6" w:rsidP="005662C6">
      <w:pPr>
        <w:pStyle w:val="NO"/>
      </w:pPr>
      <w:bookmarkStart w:id="822" w:name="_Hlk507506160"/>
      <w:r w:rsidRPr="00A53DC8">
        <w:t>NOTE 1:</w:t>
      </w:r>
      <w:r w:rsidRPr="00A53DC8">
        <w:tab/>
        <w:t>For CS systems based on 3GPP TS 24.008 [8], clause B.5 applies.</w:t>
      </w:r>
    </w:p>
    <w:bookmarkEnd w:id="822"/>
    <w:p w:rsidR="005662C6" w:rsidRPr="00A53DC8" w:rsidRDefault="005662C6" w:rsidP="005662C6">
      <w:r w:rsidRPr="00A53DC8">
        <w:t>The UE shall determine, whether it is currently attached to its home operator</w:t>
      </w:r>
      <w:r w:rsidRPr="00A53DC8">
        <w:rPr>
          <w:lang w:eastAsia="ja-JP"/>
        </w:rPr>
        <w:t>'</w:t>
      </w:r>
      <w:r w:rsidRPr="00A53DC8">
        <w:t>s network (e.g. HPLMN) or to a different network than its home operator</w:t>
      </w:r>
      <w:r w:rsidRPr="00A53DC8">
        <w:rPr>
          <w:lang w:eastAsia="ja-JP"/>
        </w:rPr>
        <w:t>'</w:t>
      </w:r>
      <w:r w:rsidRPr="00A53DC8">
        <w:t>s network (e.g. VPLMN) by applying access technology specific procedures described in the access technology specific annexes.</w:t>
      </w:r>
    </w:p>
    <w:p w:rsidR="005662C6" w:rsidRPr="00A53DC8" w:rsidRDefault="005662C6" w:rsidP="005662C6">
      <w:r w:rsidRPr="00A53DC8">
        <w:t>[TS 24.229 clause 5.1.6.2]:</w:t>
      </w:r>
    </w:p>
    <w:p w:rsidR="005662C6" w:rsidRPr="00A53DC8" w:rsidRDefault="005662C6" w:rsidP="005662C6">
      <w:r w:rsidRPr="00A53DC8">
        <w:t>When the user initiates an emergency call, if emergency registration is needed (including cases described in subclause 5.1.6.2A), the UE shall perform an emergency registration prior to sending the SIP request related to the emergency call.</w:t>
      </w:r>
    </w:p>
    <w:p w:rsidR="005662C6" w:rsidRPr="00A53DC8" w:rsidRDefault="005662C6" w:rsidP="005662C6">
      <w:r w:rsidRPr="00A53DC8">
        <w:t>...</w:t>
      </w:r>
    </w:p>
    <w:p w:rsidR="005662C6" w:rsidRPr="00A53DC8" w:rsidRDefault="005662C6" w:rsidP="005662C6">
      <w:r w:rsidRPr="00A53DC8">
        <w:t>IP-CAN procedures for emergency registration are defined in 3GPP TS 23.167 [4B] and in each access technology specific annex.</w:t>
      </w:r>
    </w:p>
    <w:p w:rsidR="005662C6" w:rsidRPr="00A53DC8" w:rsidRDefault="005662C6" w:rsidP="005662C6">
      <w:r w:rsidRPr="00A53DC8">
        <w:t>When a UE performs an initial emergency registration the UE shall perform the actions as specified in subclause 5.1.1.2 with the following additions and modifications:</w:t>
      </w:r>
    </w:p>
    <w:p w:rsidR="005662C6" w:rsidRPr="00A53DC8" w:rsidRDefault="005662C6" w:rsidP="005662C6">
      <w:pPr>
        <w:pStyle w:val="B10"/>
      </w:pPr>
      <w:r w:rsidRPr="00A53DC8">
        <w:t>a)</w:t>
      </w:r>
      <w:r w:rsidRPr="00A53DC8">
        <w:tab/>
        <w:t xml:space="preserve">the UE shall include a "sos" SIP </w:t>
      </w:r>
      <w:smartTag w:uri="urn:schemas-microsoft-com:office:smarttags" w:element="stockticker">
        <w:r w:rsidRPr="00A53DC8">
          <w:t>URI</w:t>
        </w:r>
      </w:smartTag>
      <w:r w:rsidRPr="00A53DC8">
        <w:t xml:space="preserve"> parameter in the Contact header field as described in subclause 7.2A.13, indicating that this is an emergency registration and that the associated contact address is allowed only for emergency service; and</w:t>
      </w:r>
    </w:p>
    <w:p w:rsidR="005662C6" w:rsidRPr="00A53DC8" w:rsidRDefault="005662C6" w:rsidP="005662C6">
      <w:pPr>
        <w:pStyle w:val="B10"/>
      </w:pPr>
      <w:r w:rsidRPr="00A53DC8">
        <w:t>b)</w:t>
      </w:r>
      <w:r w:rsidRPr="00A53DC8">
        <w:tab/>
        <w:t>the UE shall populate the From and To header fields of the REGISTER request with:</w:t>
      </w:r>
    </w:p>
    <w:p w:rsidR="005662C6" w:rsidRPr="00A53DC8" w:rsidRDefault="005662C6" w:rsidP="005662C6">
      <w:pPr>
        <w:pStyle w:val="B2"/>
      </w:pPr>
      <w:r w:rsidRPr="00A53DC8">
        <w:t>-</w:t>
      </w:r>
      <w:r w:rsidRPr="00A53DC8">
        <w:tab/>
        <w:t>the first entry in the list of public user identities provisioned in the UE;</w:t>
      </w:r>
    </w:p>
    <w:p w:rsidR="005662C6" w:rsidRPr="00A53DC8" w:rsidRDefault="005662C6" w:rsidP="005662C6">
      <w:pPr>
        <w:pStyle w:val="B2"/>
      </w:pPr>
      <w:r w:rsidRPr="00A53DC8">
        <w:t>-</w:t>
      </w:r>
      <w:r w:rsidRPr="00A53DC8">
        <w:tab/>
        <w:t xml:space="preserve">the default public user identity obtained during the normal registration, if the UE is not provisioned with a list of public user </w:t>
      </w:r>
      <w:r w:rsidR="0031641D" w:rsidRPr="00A53DC8">
        <w:t>identities</w:t>
      </w:r>
      <w:r w:rsidRPr="00A53DC8">
        <w:t>, but the UE is currently registered to the IM CN subsystem; and</w:t>
      </w:r>
    </w:p>
    <w:p w:rsidR="005662C6" w:rsidRPr="00A53DC8" w:rsidRDefault="005662C6" w:rsidP="005662C6">
      <w:pPr>
        <w:pStyle w:val="B2"/>
      </w:pPr>
      <w:r w:rsidRPr="00A53DC8">
        <w:t>-</w:t>
      </w:r>
      <w:r w:rsidRPr="00A53DC8">
        <w:tab/>
        <w:t>the derived temporary public user identity, in all other cases.</w:t>
      </w:r>
    </w:p>
    <w:p w:rsidR="005662C6" w:rsidRPr="00A53DC8" w:rsidRDefault="005662C6" w:rsidP="005662C6">
      <w:r w:rsidRPr="00A53DC8">
        <w:t>[TS 24.229 clause 5.1.6.8.3]:</w:t>
      </w:r>
    </w:p>
    <w:p w:rsidR="005662C6" w:rsidRPr="00A53DC8" w:rsidRDefault="005662C6" w:rsidP="005662C6">
      <w:r w:rsidRPr="00A53DC8">
        <w:t>After a successful initial emergency registration,</w:t>
      </w:r>
      <w:r w:rsidRPr="00A53DC8">
        <w:rPr>
          <w:lang w:eastAsia="ja-JP"/>
        </w:rPr>
        <w:t xml:space="preserve"> t</w:t>
      </w:r>
      <w:r w:rsidRPr="00A53DC8">
        <w:t>he UE shall apply the procedures as specified in subclause 5.1.2A and 5.1.3 with the following additions:</w:t>
      </w:r>
    </w:p>
    <w:p w:rsidR="005662C6" w:rsidRPr="00A53DC8" w:rsidRDefault="005662C6" w:rsidP="005662C6">
      <w:pPr>
        <w:pStyle w:val="B10"/>
      </w:pPr>
      <w:r w:rsidRPr="00A53DC8">
        <w:t>1)</w:t>
      </w:r>
      <w:r w:rsidRPr="00A53DC8">
        <w:tab/>
        <w:t xml:space="preserve">the UE shall insert in the INVITE request, a From header field that includes the public user identity registered via emergency registration or the tel </w:t>
      </w:r>
      <w:smartTag w:uri="urn:schemas-microsoft-com:office:smarttags" w:element="stockticker">
        <w:r w:rsidRPr="00A53DC8">
          <w:t>URI</w:t>
        </w:r>
      </w:smartTag>
      <w:r w:rsidRPr="00A53DC8">
        <w:t xml:space="preserve"> associated with the public user identity registered via emergency registration, as described in subclause 4.2;</w:t>
      </w:r>
    </w:p>
    <w:p w:rsidR="005662C6" w:rsidRPr="00A53DC8" w:rsidRDefault="005662C6" w:rsidP="005662C6">
      <w:pPr>
        <w:pStyle w:val="B10"/>
      </w:pPr>
      <w:r w:rsidRPr="00A53DC8">
        <w:t>2)</w:t>
      </w:r>
      <w:r w:rsidRPr="00A53DC8">
        <w:tab/>
        <w:t>the UE shall include a service URN in the Request-</w:t>
      </w:r>
      <w:smartTag w:uri="urn:schemas-microsoft-com:office:smarttags" w:element="stockticker">
        <w:r w:rsidRPr="00A53DC8">
          <w:t>URI</w:t>
        </w:r>
      </w:smartTag>
      <w:r w:rsidRPr="00A53DC8">
        <w:t xml:space="preserve"> of the INVITE request in accordance with subclause 5.1.6.8.1;</w:t>
      </w:r>
    </w:p>
    <w:p w:rsidR="005662C6" w:rsidRPr="00A53DC8" w:rsidRDefault="005662C6" w:rsidP="005662C6">
      <w:pPr>
        <w:pStyle w:val="B10"/>
      </w:pPr>
      <w:r w:rsidRPr="00A53DC8">
        <w:lastRenderedPageBreak/>
        <w:t>3)</w:t>
      </w:r>
      <w:r w:rsidRPr="00A53DC8">
        <w:tab/>
        <w:t>the UE shall insert in the INVITE request, a To header field with the same emergency service URN as in the Request-</w:t>
      </w:r>
      <w:smartTag w:uri="urn:schemas-microsoft-com:office:smarttags" w:element="stockticker">
        <w:r w:rsidRPr="00A53DC8">
          <w:t>URI</w:t>
        </w:r>
      </w:smartTag>
      <w:r w:rsidRPr="00A53DC8">
        <w:t>;</w:t>
      </w:r>
    </w:p>
    <w:p w:rsidR="005662C6" w:rsidRPr="00A53DC8" w:rsidRDefault="005662C6" w:rsidP="005662C6">
      <w:pPr>
        <w:pStyle w:val="B10"/>
      </w:pPr>
      <w:r w:rsidRPr="00A53DC8">
        <w:t>4)</w:t>
      </w:r>
      <w:r w:rsidRPr="00A53DC8">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p>
    <w:p w:rsidR="005662C6" w:rsidRPr="00A53DC8" w:rsidRDefault="005662C6" w:rsidP="005662C6">
      <w:pPr>
        <w:pStyle w:val="NO"/>
      </w:pPr>
      <w:r w:rsidRPr="00A53DC8">
        <w:t>NOTE 1:</w:t>
      </w:r>
      <w:r w:rsidRPr="00A53DC8">
        <w:tab/>
        <w:t>The IMS emergency specification in 3GPP TS 23.167 [4B] describes several methods how the UE can get its location information from the access network or from a server. Such methods are not in the scope of this specification.</w:t>
      </w:r>
    </w:p>
    <w:p w:rsidR="005662C6" w:rsidRPr="00A53DC8" w:rsidRDefault="005662C6" w:rsidP="005662C6">
      <w:pPr>
        <w:pStyle w:val="B10"/>
      </w:pPr>
      <w:r w:rsidRPr="00A53DC8">
        <w:t>5)</w:t>
      </w:r>
      <w:r w:rsidRPr="00A53DC8">
        <w:tab/>
        <w:t xml:space="preserve">the UE shall insert in the INVITE request, one or two P-Preferred-Identity header field(s) that include the public user identity registered via emergency registration or the tel </w:t>
      </w:r>
      <w:smartTag w:uri="urn:schemas-microsoft-com:office:smarttags" w:element="stockticker">
        <w:r w:rsidRPr="00A53DC8">
          <w:t>URI</w:t>
        </w:r>
      </w:smartTag>
      <w:r w:rsidRPr="00A53DC8">
        <w:t xml:space="preserve"> associated with the public user identity</w:t>
      </w:r>
      <w:r w:rsidRPr="00A53DC8">
        <w:rPr>
          <w:lang w:eastAsia="zh-CN"/>
        </w:rPr>
        <w:t xml:space="preserve"> registered via emergency registration as described in</w:t>
      </w:r>
      <w:r w:rsidRPr="00A53DC8">
        <w:t xml:space="preserve"> subclause 4.2;</w:t>
      </w:r>
    </w:p>
    <w:p w:rsidR="005662C6" w:rsidRPr="00A53DC8" w:rsidRDefault="005662C6" w:rsidP="005662C6">
      <w:pPr>
        <w:pStyle w:val="NO"/>
      </w:pPr>
      <w:r w:rsidRPr="00A53DC8">
        <w:t>NOTE 2:</w:t>
      </w:r>
      <w:r w:rsidRPr="00A53DC8">
        <w:tab/>
        <w:t>Providing two P-Preferred-Identity header fields is usually supported by UE acting as enterprise network.</w:t>
      </w:r>
    </w:p>
    <w:p w:rsidR="005662C6" w:rsidRPr="00A53DC8" w:rsidRDefault="005662C6" w:rsidP="005662C6">
      <w:pPr>
        <w:pStyle w:val="B10"/>
      </w:pPr>
      <w:r w:rsidRPr="00A53DC8">
        <w:t>6)</w:t>
      </w:r>
      <w:r w:rsidRPr="00A53DC8">
        <w:tab/>
        <w:t>void;</w:t>
      </w:r>
    </w:p>
    <w:p w:rsidR="005662C6" w:rsidRPr="00A53DC8" w:rsidRDefault="005662C6" w:rsidP="005662C6">
      <w:pPr>
        <w:pStyle w:val="B10"/>
      </w:pPr>
      <w:r w:rsidRPr="00A53DC8">
        <w:t>7)</w:t>
      </w:r>
      <w:r w:rsidRPr="00A53DC8">
        <w:tab/>
        <w:t xml:space="preserve">if the UE has its location information available, or a </w:t>
      </w:r>
      <w:smartTag w:uri="urn:schemas-microsoft-com:office:smarttags" w:element="stockticker">
        <w:r w:rsidRPr="00A53DC8">
          <w:t>URI</w:t>
        </w:r>
      </w:smartTag>
      <w:r w:rsidRPr="00A53DC8">
        <w:t xml:space="preserve"> that points to the location information, then the UE shall include a Geolocation header field in the INVITE request in the following way:</w:t>
      </w:r>
    </w:p>
    <w:p w:rsidR="005662C6" w:rsidRPr="00A53DC8" w:rsidRDefault="005662C6" w:rsidP="005662C6">
      <w:pPr>
        <w:pStyle w:val="B2"/>
      </w:pPr>
      <w:r w:rsidRPr="00A53DC8">
        <w:t>-</w:t>
      </w:r>
      <w:r w:rsidRPr="00A53DC8">
        <w:tab/>
        <w:t xml:space="preserve">if the UE is aware of the </w:t>
      </w:r>
      <w:smartTag w:uri="urn:schemas-microsoft-com:office:smarttags" w:element="stockticker">
        <w:r w:rsidRPr="00A53DC8">
          <w:t>URI</w:t>
        </w:r>
      </w:smartTag>
      <w:r w:rsidRPr="00A53DC8">
        <w:t xml:space="preserve"> that points to where the UE's location is stored, include the </w:t>
      </w:r>
      <w:smartTag w:uri="urn:schemas-microsoft-com:office:smarttags" w:element="stockticker">
        <w:r w:rsidRPr="00A53DC8">
          <w:t>URI</w:t>
        </w:r>
      </w:smartTag>
      <w:r w:rsidRPr="00A53DC8">
        <w:t xml:space="preserve"> as the Geolocation header field value, as described in RFC 6442 [89]; or</w:t>
      </w:r>
    </w:p>
    <w:p w:rsidR="005662C6" w:rsidRPr="00A53DC8" w:rsidRDefault="005662C6" w:rsidP="005662C6">
      <w:pPr>
        <w:pStyle w:val="B2"/>
      </w:pPr>
      <w:r w:rsidRPr="00A53DC8">
        <w:t>-</w:t>
      </w:r>
      <w:r w:rsidRPr="00A53DC8">
        <w:tab/>
        <w: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rsidR="005662C6" w:rsidRPr="00A53DC8" w:rsidRDefault="005662C6" w:rsidP="005662C6">
      <w:pPr>
        <w:pStyle w:val="B10"/>
      </w:pPr>
      <w:r w:rsidRPr="00A53DC8">
        <w:t>8)</w:t>
      </w:r>
      <w:r w:rsidRPr="00A53DC8">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rsidR="005662C6" w:rsidRPr="00A53DC8" w:rsidRDefault="005662C6" w:rsidP="005662C6">
      <w:pPr>
        <w:pStyle w:val="NO"/>
      </w:pPr>
      <w:r w:rsidRPr="00A53DC8">
        <w:t>NOTE 3:</w:t>
      </w:r>
      <w:r w:rsidRPr="00A53DC8">
        <w:tab/>
        <w:t xml:space="preserve">It is suggested that UE's only use the option of providing a </w:t>
      </w:r>
      <w:smartTag w:uri="urn:schemas-microsoft-com:office:smarttags" w:element="stockticker">
        <w:r w:rsidRPr="00A53DC8">
          <w:t>URI</w:t>
        </w:r>
      </w:smartTag>
      <w:r w:rsidRPr="00A53DC8">
        <w:t xml:space="preserve"> when the domain part belongs to the current P-CSCF or S-CSCF provider. This is an issue on which the network operator needs to provide guidance to the end user. A </w:t>
      </w:r>
      <w:smartTag w:uri="urn:schemas-microsoft-com:office:smarttags" w:element="stockticker">
        <w:r w:rsidRPr="00A53DC8">
          <w:t>URI</w:t>
        </w:r>
      </w:smartTag>
      <w:r w:rsidRPr="00A53DC8">
        <w:t xml:space="preserve"> that is only resolvable to the UE which is making the emergency call is not desirable.</w:t>
      </w:r>
    </w:p>
    <w:p w:rsidR="005662C6" w:rsidRPr="00A53DC8" w:rsidRDefault="005662C6" w:rsidP="005662C6">
      <w:pPr>
        <w:pStyle w:val="B10"/>
      </w:pPr>
      <w:r w:rsidRPr="00A53DC8">
        <w:t>9)</w:t>
      </w:r>
      <w:r w:rsidRPr="00A53DC8">
        <w:tab/>
        <w:t xml:space="preserve">if the UE has neither geographical location information available, nor a </w:t>
      </w:r>
      <w:smartTag w:uri="urn:schemas-microsoft-com:office:smarttags" w:element="stockticker">
        <w:r w:rsidRPr="00A53DC8">
          <w:t>URI</w:t>
        </w:r>
      </w:smartTag>
      <w:r w:rsidRPr="00A53DC8">
        <w:t xml:space="preserve"> that points to the location information, the UE shall not insert a Geolocation header field in the INVITE request; and</w:t>
      </w:r>
    </w:p>
    <w:p w:rsidR="005662C6" w:rsidRPr="00A53DC8" w:rsidRDefault="005662C6" w:rsidP="005662C6">
      <w:pPr>
        <w:pStyle w:val="B10"/>
      </w:pPr>
      <w:r w:rsidRPr="00A53DC8">
        <w:t>10)</w:t>
      </w:r>
      <w:r w:rsidRPr="00A53DC8">
        <w:tab/>
        <w: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t>
      </w:r>
    </w:p>
    <w:p w:rsidR="005662C6" w:rsidRPr="00A53DC8" w:rsidRDefault="005662C6" w:rsidP="005662C6">
      <w:pPr>
        <w:pStyle w:val="NO"/>
      </w:pPr>
      <w:r w:rsidRPr="00A53DC8">
        <w:t>NOTE 4:</w:t>
      </w:r>
      <w:r w:rsidRPr="00A53DC8">
        <w:tab/>
        <w:t>RFC 3261 [26] provides for the use of the Priority header field with a suggested value of "emergency". It is not precluded that emergency sessions contain this value, but such usage will have no impact on the processing within the IM CN subsystem.</w:t>
      </w:r>
    </w:p>
    <w:p w:rsidR="005662C6" w:rsidRPr="00A53DC8" w:rsidRDefault="005662C6" w:rsidP="005662C6">
      <w:r w:rsidRPr="00A53DC8">
        <w:t>[TS 24.229 annex L.2.2.6]:</w:t>
      </w:r>
    </w:p>
    <w:p w:rsidR="005662C6" w:rsidRPr="00A53DC8" w:rsidRDefault="005662C6" w:rsidP="005662C6">
      <w:r w:rsidRPr="00A53DC8">
        <w:t>Emergency bearers are defined for use in emergency calls in EPS and core network support of these bearers is indicated to the UE in NAS signalling. Where the UE recognises that a call request is an emergency call and the core network supports emergency bearers, the UE shall use these EPS bearer contexts for both signalling and media for emergency calls made using the IM CN subsystem.</w:t>
      </w:r>
    </w:p>
    <w:p w:rsidR="005662C6" w:rsidRPr="00A53DC8" w:rsidRDefault="005662C6" w:rsidP="005662C6">
      <w:r w:rsidRPr="00A53DC8">
        <w:t>...</w:t>
      </w:r>
    </w:p>
    <w:p w:rsidR="005662C6" w:rsidRPr="00A53DC8" w:rsidRDefault="005662C6" w:rsidP="005662C6">
      <w:r w:rsidRPr="00A53DC8">
        <w:lastRenderedPageBreak/>
        <w:t>When</w:t>
      </w:r>
      <w:r w:rsidRPr="00A53DC8" w:rsidDel="003C4951">
        <w:t xml:space="preserve"> </w:t>
      </w:r>
      <w:r w:rsidRPr="00A53DC8">
        <w:t>activating an EPS bearer context to perform emergency registration, the UE shall request a PDN connection for emergency bearer services as described in 3GPP TS 24.301 [8J]. The procedures for EPS bearer context activation and P-CSCF discovery, as described in subclause L.2.2.1 of this specification apply accordingly.</w:t>
      </w:r>
    </w:p>
    <w:p w:rsidR="005662C6" w:rsidRPr="00A53DC8" w:rsidRDefault="005662C6" w:rsidP="005662C6">
      <w:r w:rsidRPr="00A53DC8">
        <w:t xml:space="preserve">In order to find out whether the UE is attached to the home PLMN or to the visited PLMN, the UE shall compare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values derived from its </w:t>
      </w:r>
      <w:smartTag w:uri="urn:schemas-microsoft-com:office:smarttags" w:element="stockticker">
        <w:r w:rsidRPr="00A53DC8">
          <w:t>IMSI</w:t>
        </w:r>
      </w:smartTag>
      <w:r w:rsidRPr="00A53DC8">
        <w:t xml:space="preserve">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If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of the PLMN the UE is attached to do not match with the </w:t>
      </w:r>
      <w:smartTag w:uri="urn:schemas-microsoft-com:office:smarttags" w:element="stockticker">
        <w:r w:rsidRPr="00A53DC8">
          <w:t>MCC</w:t>
        </w:r>
      </w:smartTag>
      <w:r w:rsidRPr="00A53DC8">
        <w:t xml:space="preserve"> and </w:t>
      </w:r>
      <w:smartTag w:uri="urn:schemas-microsoft-com:office:smarttags" w:element="stockticker">
        <w:r w:rsidRPr="00A53DC8">
          <w:t>MNC</w:t>
        </w:r>
      </w:smartTag>
      <w:r w:rsidRPr="00A53DC8">
        <w:t xml:space="preserve"> derived from the </w:t>
      </w:r>
      <w:smartTag w:uri="urn:schemas-microsoft-com:office:smarttags" w:element="stockticker">
        <w:r w:rsidRPr="00A53DC8">
          <w:t>IMSI</w:t>
        </w:r>
      </w:smartTag>
      <w:r w:rsidRPr="00A53DC8">
        <w:t>, then for the purpose of emergency calls in the IM CN subsystem the UE shall consider to be attached to a VPLMN.</w:t>
      </w:r>
    </w:p>
    <w:p w:rsidR="005662C6" w:rsidRPr="00A53DC8" w:rsidRDefault="005662C6" w:rsidP="005662C6">
      <w:pPr>
        <w:pStyle w:val="NO"/>
      </w:pPr>
      <w:r w:rsidRPr="00A53DC8">
        <w:t>NOTE 2:</w:t>
      </w:r>
      <w:r w:rsidRPr="00A53DC8">
        <w:tab/>
        <w:t>In this respect an equivalent HPLMN, as defined in 3GPP TS 23.122 [4C] will be considered as a visited network.</w:t>
      </w:r>
    </w:p>
    <w:p w:rsidR="005662C6" w:rsidRPr="00A53DC8" w:rsidRDefault="005662C6" w:rsidP="005662C6">
      <w:r w:rsidRPr="00A53DC8">
        <w:t>[TS 24.237 clause 7.2]:</w:t>
      </w:r>
    </w:p>
    <w:p w:rsidR="005662C6" w:rsidRPr="00A53DC8" w:rsidRDefault="005662C6" w:rsidP="005662C6">
      <w:r w:rsidRPr="00A53DC8">
        <w:t>When originating an emergency call as specified in 3GPP TS 24.229 [2] and if the SC UE has an IMEI, then the SC UE shall include the sip.instance media feature tag as specified in IETF RFC 5626 [22] with value based on the IMEI as defined in 3GPP TS 23.003 [12] in the Contact header field of the SIP INVITE request according to IETF RFC 3840 [53].</w:t>
      </w:r>
    </w:p>
    <w:p w:rsidR="005662C6" w:rsidRPr="00A53DC8" w:rsidRDefault="005662C6" w:rsidP="005662C6">
      <w:r w:rsidRPr="00A53DC8">
        <w:t>[TS 23.003 clause 13.8]:</w:t>
      </w:r>
    </w:p>
    <w:p w:rsidR="005662C6" w:rsidRPr="00A53DC8" w:rsidRDefault="005662C6" w:rsidP="005662C6">
      <w:r w:rsidRPr="00A53DC8">
        <w:t>An instance-id is a SIP Contact header parameter that uniquely identifies the SIP UA performing a registration.</w:t>
      </w:r>
    </w:p>
    <w:p w:rsidR="005662C6" w:rsidRPr="00A53DC8" w:rsidRDefault="005662C6" w:rsidP="005662C6">
      <w:r w:rsidRPr="00A53DC8">
        <w:t>When an IMEI is available, the instance-id shall take the form of a IMEI URN (see RFC 7254 [79]). The format of the instance-id shall take the form "urn:gsma:imei:&lt;imeival&gt;" where by the imeival shall contain the IMEI encoded as defined in RFC 7254 [79]. The optional &lt;sw-version-param&gt; and &lt;imei-version-param&gt; parameters shall not be included in the instance-id. RFC 7255 [104] specifies additional considerations for using the IMEI as an instance-id. An example of such an instance-id is as follows:</w:t>
      </w:r>
    </w:p>
    <w:p w:rsidR="005662C6" w:rsidRPr="00A53DC8" w:rsidRDefault="005662C6" w:rsidP="005662C6">
      <w:pPr>
        <w:pStyle w:val="EX"/>
      </w:pPr>
      <w:r w:rsidRPr="00A53DC8">
        <w:t>EXAMPLE:</w:t>
      </w:r>
      <w:r w:rsidRPr="00A53DC8">
        <w:tab/>
        <w:t>urn:gsma:imei:90420156-025763-0</w:t>
      </w:r>
    </w:p>
    <w:p w:rsidR="005662C6" w:rsidRPr="00A53DC8" w:rsidRDefault="005662C6" w:rsidP="005662C6">
      <w:r w:rsidRPr="00A53DC8">
        <w:t>If no IMEI is available, the instance-id shall take the form of a string representation of a UUID as a URN as defined in IETF RFC 4122 [80]. An example of such an instance-id is as follows:</w:t>
      </w:r>
    </w:p>
    <w:p w:rsidR="005662C6" w:rsidRPr="00A53DC8" w:rsidRDefault="005662C6" w:rsidP="005662C6">
      <w:pPr>
        <w:pStyle w:val="EX"/>
      </w:pPr>
      <w:r w:rsidRPr="00A53DC8">
        <w:t>EXAMPLE:</w:t>
      </w:r>
      <w:r w:rsidRPr="00A53DC8">
        <w:tab/>
        <w:t>urn:uuid:f81d4fae-7dec-11d0-a765-00a0c91e6bf6</w:t>
      </w:r>
    </w:p>
    <w:p w:rsidR="005662C6" w:rsidRPr="00A53DC8" w:rsidRDefault="005662C6" w:rsidP="005662C6">
      <w:r w:rsidRPr="00A53DC8">
        <w:t>For more information on the instance-id and when it is used, see 3GPP TS 24.229 [81].</w:t>
      </w:r>
    </w:p>
    <w:p w:rsidR="005662C6" w:rsidRPr="00A53DC8" w:rsidRDefault="005662C6" w:rsidP="005662C6">
      <w:pPr>
        <w:keepNext/>
        <w:keepLines/>
        <w:spacing w:before="120"/>
        <w:ind w:left="1985" w:hanging="1985"/>
        <w:rPr>
          <w:rFonts w:ascii="Arial" w:hAnsi="Arial"/>
          <w:snapToGrid w:val="0"/>
        </w:rPr>
      </w:pPr>
      <w:r w:rsidRPr="00A53DC8">
        <w:rPr>
          <w:rFonts w:ascii="Arial" w:hAnsi="Arial"/>
          <w:snapToGrid w:val="0"/>
        </w:rPr>
        <w:t>Reference(s)</w:t>
      </w:r>
    </w:p>
    <w:p w:rsidR="005662C6" w:rsidRPr="00A53DC8" w:rsidRDefault="005662C6" w:rsidP="005662C6">
      <w:pPr>
        <w:rPr>
          <w:snapToGrid w:val="0"/>
        </w:rPr>
      </w:pPr>
      <w:r w:rsidRPr="00A53DC8">
        <w:rPr>
          <w:snapToGrid w:val="0"/>
        </w:rPr>
        <w:t>3GPP T</w:t>
      </w:r>
      <w:r w:rsidRPr="00A53DC8">
        <w:t>S 24.229 [7], clauses 5.1.6.1, 5.1.6.2, 5.1.6.8.3 and Annex L2.2.6, TS 24.237 [26] clause 7.2 and TS 23.003 [27] clause 13.8 (release 9).</w:t>
      </w:r>
    </w:p>
    <w:p w:rsidR="005662C6" w:rsidRPr="00A53DC8" w:rsidRDefault="005662C6" w:rsidP="005662C6">
      <w:pPr>
        <w:pStyle w:val="Heading3"/>
      </w:pPr>
      <w:bookmarkStart w:id="823" w:name="_Toc51948511"/>
      <w:bookmarkStart w:id="824" w:name="_Toc52162586"/>
      <w:bookmarkStart w:id="825" w:name="_Toc60916224"/>
      <w:r w:rsidRPr="00A53DC8">
        <w:t>10.1.3</w:t>
      </w:r>
      <w:r w:rsidRPr="00A53DC8">
        <w:tab/>
        <w:t>Test description</w:t>
      </w:r>
      <w:bookmarkEnd w:id="823"/>
      <w:bookmarkEnd w:id="824"/>
      <w:bookmarkEnd w:id="825"/>
    </w:p>
    <w:p w:rsidR="005662C6" w:rsidRPr="00A53DC8" w:rsidRDefault="005662C6" w:rsidP="005662C6">
      <w:pPr>
        <w:pStyle w:val="Heading4"/>
      </w:pPr>
      <w:bookmarkStart w:id="826" w:name="_Toc51948512"/>
      <w:bookmarkStart w:id="827" w:name="_Toc52162587"/>
      <w:bookmarkStart w:id="828" w:name="_Toc60916225"/>
      <w:r w:rsidRPr="00A53DC8">
        <w:t>10.1.3.1</w:t>
      </w:r>
      <w:r w:rsidRPr="00A53DC8">
        <w:tab/>
        <w:t>Pre-test conditions</w:t>
      </w:r>
      <w:bookmarkEnd w:id="826"/>
      <w:bookmarkEnd w:id="827"/>
      <w:bookmarkEnd w:id="828"/>
    </w:p>
    <w:p w:rsidR="005662C6" w:rsidRPr="00A53DC8" w:rsidRDefault="005662C6" w:rsidP="005662C6">
      <w:pPr>
        <w:pStyle w:val="H6"/>
      </w:pPr>
      <w:r w:rsidRPr="00A53DC8">
        <w:t>System Simulator:</w:t>
      </w:r>
    </w:p>
    <w:p w:rsidR="005662C6" w:rsidRPr="00A53DC8" w:rsidRDefault="005662C6" w:rsidP="005662C6">
      <w:pPr>
        <w:pStyle w:val="B10"/>
      </w:pPr>
      <w:r w:rsidRPr="00A53DC8">
        <w:t>-</w:t>
      </w:r>
      <w:r w:rsidRPr="00A53DC8">
        <w:tab/>
        <w:t>1 NR Cell connected to 5GC, default parameters.</w:t>
      </w:r>
    </w:p>
    <w:p w:rsidR="005662C6" w:rsidRPr="00A53DC8" w:rsidRDefault="005662C6" w:rsidP="005662C6">
      <w:pPr>
        <w:pStyle w:val="H6"/>
      </w:pPr>
      <w:r w:rsidRPr="00A53DC8">
        <w:t>UE:</w:t>
      </w:r>
    </w:p>
    <w:p w:rsidR="005662C6" w:rsidRPr="00A53DC8" w:rsidRDefault="005662C6" w:rsidP="005662C6">
      <w:pPr>
        <w:pStyle w:val="B10"/>
      </w:pPr>
      <w:r w:rsidRPr="00A53DC8">
        <w:t>-</w:t>
      </w:r>
      <w:r w:rsidRPr="00A53DC8">
        <w:tab/>
        <w:t>UE contains either ISIM and USIM applications or only USIM application on UICC.</w:t>
      </w:r>
    </w:p>
    <w:p w:rsidR="005662C6" w:rsidRPr="00A53DC8" w:rsidRDefault="005662C6" w:rsidP="005662C6">
      <w:pPr>
        <w:pStyle w:val="B10"/>
      </w:pPr>
      <w:r w:rsidRPr="00A53DC8">
        <w:t>-</w:t>
      </w:r>
      <w:r w:rsidRPr="00A53DC8">
        <w:tab/>
        <w:t>UE is configured to register for IMS after switch on.</w:t>
      </w:r>
    </w:p>
    <w:p w:rsidR="005662C6" w:rsidRPr="00A53DC8" w:rsidRDefault="005662C6" w:rsidP="005662C6">
      <w:pPr>
        <w:pStyle w:val="H6"/>
      </w:pPr>
      <w:r w:rsidRPr="00A53DC8">
        <w:t>Preamble:</w:t>
      </w:r>
    </w:p>
    <w:p w:rsidR="005662C6" w:rsidRPr="00A53DC8" w:rsidRDefault="005662C6" w:rsidP="005662C6">
      <w:pPr>
        <w:pStyle w:val="B10"/>
      </w:pPr>
      <w:r w:rsidRPr="00A53DC8">
        <w:t>-</w:t>
      </w:r>
      <w:r w:rsidRPr="00A53DC8">
        <w:tab/>
        <w:t>The UE is in test state 1N-A (TS 38.508-1) and registered to IMS.</w:t>
      </w:r>
    </w:p>
    <w:p w:rsidR="005662C6" w:rsidRPr="00A53DC8" w:rsidRDefault="005662C6" w:rsidP="005662C6">
      <w:pPr>
        <w:pStyle w:val="Heading4"/>
      </w:pPr>
      <w:bookmarkStart w:id="829" w:name="_Toc51948513"/>
      <w:bookmarkStart w:id="830" w:name="_Toc52162588"/>
      <w:bookmarkStart w:id="831" w:name="_Toc60916226"/>
      <w:r w:rsidRPr="00A53DC8">
        <w:lastRenderedPageBreak/>
        <w:t>10.1.3.2</w:t>
      </w:r>
      <w:r w:rsidRPr="00A53DC8">
        <w:tab/>
        <w:t>Test procedure sequence</w:t>
      </w:r>
      <w:bookmarkEnd w:id="829"/>
      <w:bookmarkEnd w:id="830"/>
      <w:bookmarkEnd w:id="831"/>
    </w:p>
    <w:p w:rsidR="005662C6" w:rsidRPr="00A53DC8" w:rsidRDefault="005662C6" w:rsidP="005662C6">
      <w:pPr>
        <w:pStyle w:val="TH"/>
      </w:pPr>
      <w:r w:rsidRPr="00A53DC8">
        <w:t>Table 10.1.3.2-1: Main Behaviour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5662C6" w:rsidRPr="00A53DC8" w:rsidTr="00DE2024">
        <w:trPr>
          <w:jc w:val="center"/>
        </w:trPr>
        <w:tc>
          <w:tcPr>
            <w:tcW w:w="675" w:type="dxa"/>
            <w:tcBorders>
              <w:bottom w:val="nil"/>
            </w:tcBorders>
          </w:tcPr>
          <w:p w:rsidR="005662C6" w:rsidRPr="00A53DC8" w:rsidRDefault="005662C6" w:rsidP="00DE2024">
            <w:pPr>
              <w:pStyle w:val="TAH"/>
            </w:pPr>
            <w:r w:rsidRPr="00A53DC8">
              <w:t>St</w:t>
            </w:r>
          </w:p>
        </w:tc>
        <w:tc>
          <w:tcPr>
            <w:tcW w:w="4111" w:type="dxa"/>
          </w:tcPr>
          <w:p w:rsidR="005662C6" w:rsidRPr="00A53DC8" w:rsidRDefault="005662C6" w:rsidP="00DE2024">
            <w:pPr>
              <w:pStyle w:val="TAH"/>
            </w:pPr>
            <w:r w:rsidRPr="00A53DC8">
              <w:t>Procedure</w:t>
            </w:r>
          </w:p>
        </w:tc>
        <w:tc>
          <w:tcPr>
            <w:tcW w:w="3544" w:type="dxa"/>
            <w:gridSpan w:val="2"/>
          </w:tcPr>
          <w:p w:rsidR="005662C6" w:rsidRPr="00A53DC8" w:rsidRDefault="005662C6" w:rsidP="00DE2024">
            <w:pPr>
              <w:pStyle w:val="TAH"/>
            </w:pPr>
            <w:r w:rsidRPr="00A53DC8">
              <w:t>Message Sequence</w:t>
            </w:r>
          </w:p>
        </w:tc>
        <w:tc>
          <w:tcPr>
            <w:tcW w:w="567" w:type="dxa"/>
            <w:tcBorders>
              <w:bottom w:val="nil"/>
            </w:tcBorders>
          </w:tcPr>
          <w:p w:rsidR="005662C6" w:rsidRPr="00A53DC8" w:rsidRDefault="005662C6" w:rsidP="00DE2024">
            <w:pPr>
              <w:pStyle w:val="TAH"/>
            </w:pPr>
            <w:r w:rsidRPr="00A53DC8">
              <w:t>TP</w:t>
            </w:r>
          </w:p>
        </w:tc>
        <w:tc>
          <w:tcPr>
            <w:tcW w:w="850" w:type="dxa"/>
            <w:tcBorders>
              <w:bottom w:val="nil"/>
            </w:tcBorders>
          </w:tcPr>
          <w:p w:rsidR="005662C6" w:rsidRPr="00A53DC8" w:rsidRDefault="005662C6" w:rsidP="00DE2024">
            <w:pPr>
              <w:pStyle w:val="TAH"/>
            </w:pPr>
            <w:r w:rsidRPr="00A53DC8">
              <w:t>Verdict</w:t>
            </w:r>
          </w:p>
        </w:tc>
      </w:tr>
      <w:tr w:rsidR="005662C6" w:rsidRPr="00A53DC8" w:rsidTr="00DE2024">
        <w:trPr>
          <w:jc w:val="center"/>
        </w:trPr>
        <w:tc>
          <w:tcPr>
            <w:tcW w:w="675" w:type="dxa"/>
            <w:tcBorders>
              <w:top w:val="nil"/>
            </w:tcBorders>
          </w:tcPr>
          <w:p w:rsidR="005662C6" w:rsidRPr="00A53DC8" w:rsidRDefault="005662C6" w:rsidP="00DE2024">
            <w:pPr>
              <w:pStyle w:val="TAH"/>
            </w:pPr>
          </w:p>
        </w:tc>
        <w:tc>
          <w:tcPr>
            <w:tcW w:w="4111" w:type="dxa"/>
          </w:tcPr>
          <w:p w:rsidR="005662C6" w:rsidRPr="00A53DC8" w:rsidRDefault="005662C6" w:rsidP="00DE2024">
            <w:pPr>
              <w:pStyle w:val="TAH"/>
            </w:pPr>
          </w:p>
        </w:tc>
        <w:tc>
          <w:tcPr>
            <w:tcW w:w="992" w:type="dxa"/>
          </w:tcPr>
          <w:p w:rsidR="005662C6" w:rsidRPr="00A53DC8" w:rsidRDefault="005662C6" w:rsidP="00DE2024">
            <w:pPr>
              <w:pStyle w:val="TAH"/>
            </w:pPr>
            <w:r w:rsidRPr="00A53DC8">
              <w:t>U - S</w:t>
            </w:r>
          </w:p>
        </w:tc>
        <w:tc>
          <w:tcPr>
            <w:tcW w:w="2552" w:type="dxa"/>
          </w:tcPr>
          <w:p w:rsidR="005662C6" w:rsidRPr="00A53DC8" w:rsidRDefault="005662C6" w:rsidP="00DE2024">
            <w:pPr>
              <w:pStyle w:val="TAH"/>
            </w:pPr>
            <w:r w:rsidRPr="00A53DC8">
              <w:t>Message</w:t>
            </w:r>
          </w:p>
        </w:tc>
        <w:tc>
          <w:tcPr>
            <w:tcW w:w="567" w:type="dxa"/>
            <w:tcBorders>
              <w:top w:val="nil"/>
            </w:tcBorders>
          </w:tcPr>
          <w:p w:rsidR="005662C6" w:rsidRPr="00A53DC8" w:rsidRDefault="005662C6" w:rsidP="00DE2024">
            <w:pPr>
              <w:pStyle w:val="TAH"/>
            </w:pPr>
          </w:p>
        </w:tc>
        <w:tc>
          <w:tcPr>
            <w:tcW w:w="850" w:type="dxa"/>
            <w:tcBorders>
              <w:top w:val="nil"/>
            </w:tcBorders>
          </w:tcPr>
          <w:p w:rsidR="005662C6" w:rsidRPr="00A53DC8" w:rsidRDefault="005662C6" w:rsidP="00DE2024">
            <w:pPr>
              <w:pStyle w:val="TAH"/>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w:t>
            </w:r>
          </w:p>
        </w:tc>
        <w:tc>
          <w:tcPr>
            <w:tcW w:w="4111" w:type="dxa"/>
          </w:tcPr>
          <w:p w:rsidR="005662C6" w:rsidRPr="00A53DC8" w:rsidRDefault="005662C6" w:rsidP="00DE2024">
            <w:pPr>
              <w:pStyle w:val="TAL"/>
              <w:rPr>
                <w:snapToGrid w:val="0"/>
                <w:lang w:eastAsia="zh-CN"/>
              </w:rPr>
            </w:pPr>
            <w:r w:rsidRPr="00A53DC8">
              <w:rPr>
                <w:snapToGrid w:val="0"/>
                <w:lang w:eastAsia="zh-CN"/>
              </w:rPr>
              <w:t>UE is made to make an emergency call</w:t>
            </w:r>
          </w:p>
        </w:tc>
        <w:tc>
          <w:tcPr>
            <w:tcW w:w="992" w:type="dxa"/>
          </w:tcPr>
          <w:p w:rsidR="005662C6" w:rsidRPr="00A53DC8" w:rsidRDefault="005662C6" w:rsidP="00DE2024">
            <w:pPr>
              <w:pStyle w:val="TAC"/>
            </w:pPr>
          </w:p>
        </w:tc>
        <w:tc>
          <w:tcPr>
            <w:tcW w:w="2552" w:type="dxa"/>
          </w:tcPr>
          <w:p w:rsidR="005662C6" w:rsidRPr="00A53DC8" w:rsidRDefault="005662C6" w:rsidP="00DE2024">
            <w:pPr>
              <w:pStyle w:val="TAL"/>
              <w:rPr>
                <w:lang w:eastAsia="zh-CN"/>
              </w:rPr>
            </w:pP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2</w:t>
            </w:r>
          </w:p>
        </w:tc>
        <w:tc>
          <w:tcPr>
            <w:tcW w:w="4111" w:type="dxa"/>
          </w:tcPr>
          <w:p w:rsidR="005662C6" w:rsidRPr="00A53DC8" w:rsidRDefault="005662C6" w:rsidP="00DE2024">
            <w:pPr>
              <w:pStyle w:val="TAL"/>
              <w:rPr>
                <w:snapToGrid w:val="0"/>
                <w:lang w:eastAsia="zh-CN"/>
              </w:rPr>
            </w:pPr>
            <w:r w:rsidRPr="00A53DC8">
              <w:rPr>
                <w:snapToGrid w:val="0"/>
                <w:lang w:eastAsia="zh-CN"/>
              </w:rPr>
              <w:t>Step 1 of annex A.3 (emergency registration)</w:t>
            </w:r>
          </w:p>
          <w:p w:rsidR="005662C6" w:rsidRPr="00A53DC8" w:rsidRDefault="005662C6" w:rsidP="00DE2024">
            <w:pPr>
              <w:pStyle w:val="TAL"/>
              <w:rPr>
                <w:snapToGrid w:val="0"/>
                <w:lang w:eastAsia="zh-CN"/>
              </w:rPr>
            </w:pPr>
            <w:r w:rsidRPr="00A53DC8">
              <w:rPr>
                <w:snapToGrid w:val="0"/>
                <w:lang w:eastAsia="zh-CN"/>
              </w:rPr>
              <w:t>Check: Does the UE send a correctly composed initial REGISTER request for IMS emergency registration?</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REGISTER</w:t>
            </w:r>
          </w:p>
        </w:tc>
        <w:tc>
          <w:tcPr>
            <w:tcW w:w="567" w:type="dxa"/>
          </w:tcPr>
          <w:p w:rsidR="005662C6" w:rsidRPr="00A53DC8" w:rsidRDefault="005662C6" w:rsidP="00DE2024">
            <w:pPr>
              <w:pStyle w:val="TAC"/>
              <w:rPr>
                <w:lang w:eastAsia="zh-CN"/>
              </w:rPr>
            </w:pPr>
            <w:r w:rsidRPr="00A53DC8">
              <w:rPr>
                <w:lang w:eastAsia="zh-CN"/>
              </w:rPr>
              <w:t>1</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3</w:t>
            </w:r>
          </w:p>
        </w:tc>
        <w:tc>
          <w:tcPr>
            <w:tcW w:w="4111" w:type="dxa"/>
          </w:tcPr>
          <w:p w:rsidR="005662C6" w:rsidRPr="00A53DC8" w:rsidRDefault="005662C6" w:rsidP="00DE2024">
            <w:pPr>
              <w:pStyle w:val="TAL"/>
              <w:rPr>
                <w:snapToGrid w:val="0"/>
                <w:lang w:eastAsia="zh-CN"/>
              </w:rPr>
            </w:pPr>
            <w:r w:rsidRPr="00A53DC8">
              <w:rPr>
                <w:snapToGrid w:val="0"/>
                <w:lang w:eastAsia="zh-CN"/>
              </w:rPr>
              <w:t>Step 2 of annex A.3 (emergency registration)</w:t>
            </w:r>
          </w:p>
        </w:tc>
        <w:tc>
          <w:tcPr>
            <w:tcW w:w="992" w:type="dxa"/>
          </w:tcPr>
          <w:p w:rsidR="005662C6" w:rsidRPr="00A53DC8" w:rsidRDefault="005662C6" w:rsidP="00DE2024">
            <w:pPr>
              <w:pStyle w:val="TAC"/>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401 Unauthorized</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4</w:t>
            </w:r>
          </w:p>
        </w:tc>
        <w:tc>
          <w:tcPr>
            <w:tcW w:w="4111" w:type="dxa"/>
          </w:tcPr>
          <w:p w:rsidR="005662C6" w:rsidRPr="00A53DC8" w:rsidRDefault="005662C6" w:rsidP="00DE2024">
            <w:pPr>
              <w:pStyle w:val="TAL"/>
              <w:rPr>
                <w:snapToGrid w:val="0"/>
                <w:lang w:eastAsia="zh-CN"/>
              </w:rPr>
            </w:pPr>
            <w:r w:rsidRPr="00A53DC8">
              <w:rPr>
                <w:snapToGrid w:val="0"/>
                <w:lang w:eastAsia="zh-CN"/>
              </w:rPr>
              <w:t>Step 3 of annex A.3 (emergency registration)</w:t>
            </w:r>
          </w:p>
          <w:p w:rsidR="005662C6" w:rsidRPr="00A53DC8" w:rsidRDefault="005662C6" w:rsidP="00DE2024">
            <w:pPr>
              <w:pStyle w:val="TAL"/>
              <w:rPr>
                <w:snapToGrid w:val="0"/>
                <w:lang w:eastAsia="zh-CN"/>
              </w:rPr>
            </w:pPr>
            <w:r w:rsidRPr="00A53DC8">
              <w:rPr>
                <w:snapToGrid w:val="0"/>
                <w:lang w:eastAsia="zh-CN"/>
              </w:rPr>
              <w:t>Check: Does the UE correctly authenticate itself by sending another REGISTER request with a correctly composed Authorization header using the AKAv1-MD5 algorithm?</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REGISTER</w:t>
            </w:r>
          </w:p>
        </w:tc>
        <w:tc>
          <w:tcPr>
            <w:tcW w:w="567" w:type="dxa"/>
          </w:tcPr>
          <w:p w:rsidR="005662C6" w:rsidRPr="00A53DC8" w:rsidRDefault="005662C6" w:rsidP="00DE2024">
            <w:pPr>
              <w:pStyle w:val="TAC"/>
              <w:rPr>
                <w:lang w:eastAsia="zh-CN"/>
              </w:rPr>
            </w:pPr>
            <w:r w:rsidRPr="00A53DC8">
              <w:rPr>
                <w:lang w:eastAsia="zh-CN"/>
              </w:rPr>
              <w:t>2</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5</w:t>
            </w:r>
          </w:p>
        </w:tc>
        <w:tc>
          <w:tcPr>
            <w:tcW w:w="4111" w:type="dxa"/>
          </w:tcPr>
          <w:p w:rsidR="005662C6" w:rsidRPr="00A53DC8" w:rsidRDefault="005662C6" w:rsidP="00DE2024">
            <w:pPr>
              <w:pStyle w:val="TAL"/>
              <w:rPr>
                <w:snapToGrid w:val="0"/>
                <w:lang w:eastAsia="zh-CN"/>
              </w:rPr>
            </w:pPr>
            <w:r w:rsidRPr="00A53DC8">
              <w:rPr>
                <w:snapToGrid w:val="0"/>
                <w:lang w:eastAsia="zh-CN"/>
              </w:rPr>
              <w:t>Step 4 of annex A.3 (emergency registration)</w:t>
            </w:r>
          </w:p>
        </w:tc>
        <w:tc>
          <w:tcPr>
            <w:tcW w:w="992" w:type="dxa"/>
          </w:tcPr>
          <w:p w:rsidR="005662C6" w:rsidRPr="00A53DC8" w:rsidRDefault="005662C6" w:rsidP="00DE2024">
            <w:pPr>
              <w:pStyle w:val="TAC"/>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200 OK</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6</w:t>
            </w:r>
          </w:p>
        </w:tc>
        <w:tc>
          <w:tcPr>
            <w:tcW w:w="4111" w:type="dxa"/>
          </w:tcPr>
          <w:p w:rsidR="005662C6" w:rsidRPr="00A53DC8" w:rsidRDefault="005662C6" w:rsidP="00DE2024">
            <w:pPr>
              <w:pStyle w:val="TAL"/>
              <w:rPr>
                <w:snapToGrid w:val="0"/>
                <w:lang w:eastAsia="zh-CN"/>
              </w:rPr>
            </w:pPr>
            <w:r w:rsidRPr="00A53DC8">
              <w:rPr>
                <w:snapToGrid w:val="0"/>
                <w:lang w:eastAsia="zh-CN"/>
              </w:rPr>
              <w:t>Step 1 of annex A.6 (emergency call)</w:t>
            </w:r>
          </w:p>
          <w:p w:rsidR="005662C6" w:rsidRPr="00A53DC8" w:rsidRDefault="005662C6" w:rsidP="00DE2024">
            <w:pPr>
              <w:pStyle w:val="TAL"/>
              <w:rPr>
                <w:snapToGrid w:val="0"/>
                <w:lang w:eastAsia="zh-CN"/>
              </w:rPr>
            </w:pPr>
            <w:r w:rsidRPr="00A53DC8">
              <w:rPr>
                <w:snapToGrid w:val="0"/>
                <w:lang w:eastAsia="zh-CN"/>
              </w:rPr>
              <w:t>Check: Does the UE send a correctly composed INVITE request?</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INVITE</w:t>
            </w:r>
          </w:p>
        </w:tc>
        <w:tc>
          <w:tcPr>
            <w:tcW w:w="567" w:type="dxa"/>
          </w:tcPr>
          <w:p w:rsidR="005662C6" w:rsidRPr="00A53DC8" w:rsidRDefault="005662C6" w:rsidP="00DE2024">
            <w:pPr>
              <w:pStyle w:val="TAC"/>
              <w:rPr>
                <w:lang w:eastAsia="zh-CN"/>
              </w:rPr>
            </w:pPr>
            <w:r w:rsidRPr="00A53DC8">
              <w:rPr>
                <w:lang w:eastAsia="zh-CN"/>
              </w:rPr>
              <w:t>3</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7</w:t>
            </w:r>
          </w:p>
        </w:tc>
        <w:tc>
          <w:tcPr>
            <w:tcW w:w="4111" w:type="dxa"/>
          </w:tcPr>
          <w:p w:rsidR="005662C6" w:rsidRPr="00A53DC8" w:rsidRDefault="005662C6" w:rsidP="00DE2024">
            <w:pPr>
              <w:pStyle w:val="TAL"/>
              <w:rPr>
                <w:lang w:eastAsia="zh-CN"/>
              </w:rPr>
            </w:pPr>
            <w:r w:rsidRPr="00A53DC8">
              <w:rPr>
                <w:lang w:eastAsia="zh-CN"/>
              </w:rPr>
              <w:t>Step 2 of annex A.6 (emergency call)</w:t>
            </w:r>
          </w:p>
        </w:tc>
        <w:tc>
          <w:tcPr>
            <w:tcW w:w="992" w:type="dxa"/>
          </w:tcPr>
          <w:p w:rsidR="005662C6" w:rsidRPr="00A53DC8" w:rsidRDefault="005662C6" w:rsidP="00DE2024">
            <w:pPr>
              <w:pStyle w:val="TAC"/>
              <w:rPr>
                <w:rFonts w:eastAsia="MS Mincho"/>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100 Trying</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8</w:t>
            </w:r>
          </w:p>
        </w:tc>
        <w:tc>
          <w:tcPr>
            <w:tcW w:w="4111" w:type="dxa"/>
          </w:tcPr>
          <w:p w:rsidR="005662C6" w:rsidRPr="00A53DC8" w:rsidRDefault="005662C6" w:rsidP="00DE2024">
            <w:pPr>
              <w:pStyle w:val="TAL"/>
              <w:rPr>
                <w:lang w:eastAsia="zh-CN"/>
              </w:rPr>
            </w:pPr>
            <w:r w:rsidRPr="00A53DC8">
              <w:rPr>
                <w:lang w:eastAsia="zh-CN"/>
              </w:rPr>
              <w:t>Step 3 of annex A.6 (emergency call)</w:t>
            </w:r>
          </w:p>
        </w:tc>
        <w:tc>
          <w:tcPr>
            <w:tcW w:w="992" w:type="dxa"/>
          </w:tcPr>
          <w:p w:rsidR="005662C6" w:rsidRPr="00A53DC8" w:rsidRDefault="005662C6" w:rsidP="00DE2024">
            <w:pPr>
              <w:pStyle w:val="TAC"/>
              <w:rPr>
                <w:lang w:eastAsia="zh-CN"/>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180 Ringing</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9</w:t>
            </w:r>
          </w:p>
        </w:tc>
        <w:tc>
          <w:tcPr>
            <w:tcW w:w="4111" w:type="dxa"/>
          </w:tcPr>
          <w:p w:rsidR="005662C6" w:rsidRPr="00A53DC8" w:rsidRDefault="005662C6" w:rsidP="00DE2024">
            <w:pPr>
              <w:pStyle w:val="TAL"/>
              <w:rPr>
                <w:lang w:eastAsia="zh-CN"/>
              </w:rPr>
            </w:pPr>
            <w:r w:rsidRPr="00A53DC8">
              <w:rPr>
                <w:lang w:eastAsia="zh-CN"/>
              </w:rPr>
              <w:t>Step 4 of annex A.6 (emergency call)</w:t>
            </w:r>
          </w:p>
        </w:tc>
        <w:tc>
          <w:tcPr>
            <w:tcW w:w="992" w:type="dxa"/>
          </w:tcPr>
          <w:p w:rsidR="005662C6" w:rsidRPr="00A53DC8" w:rsidRDefault="005662C6" w:rsidP="00DE2024">
            <w:pPr>
              <w:pStyle w:val="TAC"/>
              <w:rPr>
                <w:lang w:eastAsia="zh-CN"/>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200 OK</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10</w:t>
            </w:r>
          </w:p>
        </w:tc>
        <w:tc>
          <w:tcPr>
            <w:tcW w:w="4111" w:type="dxa"/>
          </w:tcPr>
          <w:p w:rsidR="005662C6" w:rsidRPr="00A53DC8" w:rsidRDefault="005662C6" w:rsidP="00DE2024">
            <w:pPr>
              <w:pStyle w:val="TAL"/>
              <w:rPr>
                <w:lang w:eastAsia="zh-CN"/>
              </w:rPr>
            </w:pPr>
            <w:r w:rsidRPr="00A53DC8">
              <w:rPr>
                <w:lang w:eastAsia="zh-CN"/>
              </w:rPr>
              <w:t>Step 5 of annex A.6 (emergency call)</w:t>
            </w:r>
          </w:p>
          <w:p w:rsidR="005662C6" w:rsidRPr="00A53DC8" w:rsidRDefault="005662C6" w:rsidP="00DE2024">
            <w:pPr>
              <w:pStyle w:val="TAL"/>
              <w:rPr>
                <w:lang w:eastAsia="zh-CN"/>
              </w:rPr>
            </w:pPr>
            <w:r w:rsidRPr="00A53DC8">
              <w:rPr>
                <w:lang w:eastAsia="zh-CN"/>
              </w:rPr>
              <w:t xml:space="preserve">Check: </w:t>
            </w:r>
            <w:r w:rsidRPr="00A53DC8">
              <w:rPr>
                <w:snapToGrid w:val="0"/>
                <w:lang w:eastAsia="zh-CN"/>
              </w:rPr>
              <w:t>D</w:t>
            </w:r>
            <w:r w:rsidRPr="00A53DC8">
              <w:rPr>
                <w:lang w:eastAsia="zh-CN"/>
              </w:rPr>
              <w:t>oes the UE send ACK?</w:t>
            </w:r>
          </w:p>
        </w:tc>
        <w:tc>
          <w:tcPr>
            <w:tcW w:w="992" w:type="dxa"/>
          </w:tcPr>
          <w:p w:rsidR="005662C6" w:rsidRPr="00A53DC8" w:rsidRDefault="005662C6" w:rsidP="00DE2024">
            <w:pPr>
              <w:pStyle w:val="TAC"/>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ACK</w:t>
            </w:r>
          </w:p>
        </w:tc>
        <w:tc>
          <w:tcPr>
            <w:tcW w:w="567" w:type="dxa"/>
          </w:tcPr>
          <w:p w:rsidR="005662C6" w:rsidRPr="00A53DC8" w:rsidRDefault="005662C6" w:rsidP="00DE2024">
            <w:pPr>
              <w:pStyle w:val="TAC"/>
              <w:rPr>
                <w:lang w:eastAsia="zh-CN"/>
              </w:rPr>
            </w:pPr>
            <w:r w:rsidRPr="00A53DC8">
              <w:rPr>
                <w:lang w:eastAsia="zh-CN"/>
              </w:rPr>
              <w:t>4</w:t>
            </w:r>
          </w:p>
        </w:tc>
        <w:tc>
          <w:tcPr>
            <w:tcW w:w="850" w:type="dxa"/>
          </w:tcPr>
          <w:p w:rsidR="005662C6" w:rsidRPr="00A53DC8" w:rsidRDefault="005662C6" w:rsidP="00DE2024">
            <w:pPr>
              <w:pStyle w:val="TAC"/>
              <w:rPr>
                <w:lang w:eastAsia="zh-CN"/>
              </w:rPr>
            </w:pPr>
            <w:r w:rsidRPr="00A53DC8">
              <w:rPr>
                <w:lang w:eastAsia="zh-CN"/>
              </w:rPr>
              <w:t>P</w:t>
            </w: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11</w:t>
            </w:r>
          </w:p>
        </w:tc>
        <w:tc>
          <w:tcPr>
            <w:tcW w:w="4111" w:type="dxa"/>
          </w:tcPr>
          <w:p w:rsidR="005662C6" w:rsidRPr="00A53DC8" w:rsidRDefault="005662C6" w:rsidP="00DE2024">
            <w:pPr>
              <w:pStyle w:val="TAL"/>
            </w:pPr>
            <w:r w:rsidRPr="00A53DC8">
              <w:t>Step 1 of annex A.8 (MT Release of Voice Call)</w:t>
            </w:r>
          </w:p>
        </w:tc>
        <w:tc>
          <w:tcPr>
            <w:tcW w:w="992" w:type="dxa"/>
          </w:tcPr>
          <w:p w:rsidR="005662C6" w:rsidRPr="00A53DC8" w:rsidRDefault="005662C6" w:rsidP="00DE2024">
            <w:pPr>
              <w:pStyle w:val="TAC"/>
              <w:rPr>
                <w:rFonts w:eastAsia="MS Mincho"/>
              </w:rPr>
            </w:pPr>
            <w:r w:rsidRPr="00A53DC8">
              <w:rPr>
                <w:lang w:eastAsia="zh-CN"/>
              </w:rPr>
              <w:t>&lt;--</w:t>
            </w:r>
          </w:p>
        </w:tc>
        <w:tc>
          <w:tcPr>
            <w:tcW w:w="2552" w:type="dxa"/>
          </w:tcPr>
          <w:p w:rsidR="005662C6" w:rsidRPr="00A53DC8" w:rsidRDefault="005662C6" w:rsidP="00DE2024">
            <w:pPr>
              <w:pStyle w:val="TAL"/>
              <w:rPr>
                <w:lang w:eastAsia="zh-CN"/>
              </w:rPr>
            </w:pPr>
            <w:r w:rsidRPr="00A53DC8">
              <w:rPr>
                <w:lang w:eastAsia="zh-CN"/>
              </w:rPr>
              <w:t>BYE</w:t>
            </w:r>
          </w:p>
        </w:tc>
        <w:tc>
          <w:tcPr>
            <w:tcW w:w="567" w:type="dxa"/>
          </w:tcPr>
          <w:p w:rsidR="005662C6" w:rsidRPr="00A53DC8" w:rsidRDefault="005662C6" w:rsidP="00DE2024">
            <w:pPr>
              <w:pStyle w:val="TAC"/>
              <w:rPr>
                <w:lang w:eastAsia="zh-CN"/>
              </w:rPr>
            </w:pPr>
          </w:p>
        </w:tc>
        <w:tc>
          <w:tcPr>
            <w:tcW w:w="850" w:type="dxa"/>
          </w:tcPr>
          <w:p w:rsidR="005662C6" w:rsidRPr="00A53DC8" w:rsidRDefault="005662C6" w:rsidP="00DE2024">
            <w:pPr>
              <w:pStyle w:val="TAC"/>
              <w:rPr>
                <w:lang w:eastAsia="zh-CN"/>
              </w:rPr>
            </w:pPr>
          </w:p>
        </w:tc>
      </w:tr>
      <w:tr w:rsidR="005662C6" w:rsidRPr="00A53DC8" w:rsidTr="00DE2024">
        <w:trPr>
          <w:jc w:val="center"/>
        </w:trPr>
        <w:tc>
          <w:tcPr>
            <w:tcW w:w="675" w:type="dxa"/>
          </w:tcPr>
          <w:p w:rsidR="005662C6" w:rsidRPr="00A53DC8" w:rsidRDefault="005662C6" w:rsidP="00DE2024">
            <w:pPr>
              <w:pStyle w:val="TAC"/>
              <w:rPr>
                <w:lang w:eastAsia="zh-CN"/>
              </w:rPr>
            </w:pPr>
            <w:r w:rsidRPr="00A53DC8">
              <w:rPr>
                <w:lang w:eastAsia="zh-CN"/>
              </w:rPr>
              <w:t>12</w:t>
            </w:r>
          </w:p>
        </w:tc>
        <w:tc>
          <w:tcPr>
            <w:tcW w:w="4111" w:type="dxa"/>
          </w:tcPr>
          <w:p w:rsidR="005662C6" w:rsidRPr="00A53DC8" w:rsidRDefault="005662C6" w:rsidP="00DE2024">
            <w:pPr>
              <w:pStyle w:val="TAL"/>
              <w:rPr>
                <w:snapToGrid w:val="0"/>
              </w:rPr>
            </w:pPr>
            <w:r w:rsidRPr="00A53DC8">
              <w:rPr>
                <w:snapToGrid w:val="0"/>
              </w:rPr>
              <w:t>Step 2 of annex A.8 (MT Release of Voice Call)</w:t>
            </w:r>
          </w:p>
          <w:p w:rsidR="005662C6" w:rsidRPr="00A53DC8" w:rsidRDefault="005662C6" w:rsidP="00DE2024">
            <w:pPr>
              <w:pStyle w:val="TAL"/>
              <w:rPr>
                <w:snapToGrid w:val="0"/>
              </w:rPr>
            </w:pPr>
            <w:r w:rsidRPr="00A53DC8">
              <w:rPr>
                <w:snapToGrid w:val="0"/>
              </w:rPr>
              <w:t xml:space="preserve">Check: </w:t>
            </w:r>
            <w:r w:rsidRPr="00A53DC8">
              <w:rPr>
                <w:snapToGrid w:val="0"/>
                <w:lang w:eastAsia="zh-CN"/>
              </w:rPr>
              <w:t>D</w:t>
            </w:r>
            <w:r w:rsidRPr="00A53DC8">
              <w:rPr>
                <w:snapToGrid w:val="0"/>
              </w:rPr>
              <w:t>oes the UE send 200 OK for the BYE request and ends the call?</w:t>
            </w:r>
          </w:p>
        </w:tc>
        <w:tc>
          <w:tcPr>
            <w:tcW w:w="992" w:type="dxa"/>
          </w:tcPr>
          <w:p w:rsidR="005662C6" w:rsidRPr="00A53DC8" w:rsidRDefault="005662C6" w:rsidP="00DE2024">
            <w:pPr>
              <w:pStyle w:val="TAC"/>
              <w:rPr>
                <w:rFonts w:eastAsia="MS Mincho"/>
              </w:rPr>
            </w:pPr>
            <w:r w:rsidRPr="00A53DC8">
              <w:rPr>
                <w:lang w:eastAsia="zh-CN"/>
              </w:rPr>
              <w:t>--&gt;</w:t>
            </w:r>
          </w:p>
        </w:tc>
        <w:tc>
          <w:tcPr>
            <w:tcW w:w="2552" w:type="dxa"/>
          </w:tcPr>
          <w:p w:rsidR="005662C6" w:rsidRPr="00A53DC8" w:rsidRDefault="005662C6" w:rsidP="00DE2024">
            <w:pPr>
              <w:pStyle w:val="TAL"/>
              <w:rPr>
                <w:lang w:eastAsia="zh-CN"/>
              </w:rPr>
            </w:pPr>
            <w:r w:rsidRPr="00A53DC8">
              <w:rPr>
                <w:lang w:eastAsia="zh-CN"/>
              </w:rPr>
              <w:t>200 OK</w:t>
            </w:r>
          </w:p>
        </w:tc>
        <w:tc>
          <w:tcPr>
            <w:tcW w:w="567" w:type="dxa"/>
          </w:tcPr>
          <w:p w:rsidR="005662C6" w:rsidRPr="00A53DC8" w:rsidRDefault="005662C6" w:rsidP="00DE2024">
            <w:pPr>
              <w:pStyle w:val="TAC"/>
              <w:rPr>
                <w:lang w:eastAsia="zh-CN"/>
              </w:rPr>
            </w:pPr>
            <w:r w:rsidRPr="00A53DC8">
              <w:rPr>
                <w:lang w:eastAsia="zh-CN"/>
              </w:rPr>
              <w:t>5</w:t>
            </w:r>
          </w:p>
        </w:tc>
        <w:tc>
          <w:tcPr>
            <w:tcW w:w="850" w:type="dxa"/>
          </w:tcPr>
          <w:p w:rsidR="005662C6" w:rsidRPr="00A53DC8" w:rsidRDefault="005662C6" w:rsidP="00DE2024">
            <w:pPr>
              <w:pStyle w:val="TAC"/>
              <w:rPr>
                <w:lang w:eastAsia="zh-CN"/>
              </w:rPr>
            </w:pPr>
            <w:r w:rsidRPr="00A53DC8">
              <w:rPr>
                <w:lang w:eastAsia="zh-CN"/>
              </w:rPr>
              <w:t>P</w:t>
            </w:r>
          </w:p>
        </w:tc>
      </w:tr>
    </w:tbl>
    <w:p w:rsidR="0031641D" w:rsidRPr="00A53DC8" w:rsidRDefault="0031641D" w:rsidP="0031641D">
      <w:bookmarkStart w:id="832" w:name="_Toc51948514"/>
    </w:p>
    <w:p w:rsidR="005662C6" w:rsidRPr="00A53DC8" w:rsidRDefault="005662C6" w:rsidP="005662C6">
      <w:pPr>
        <w:pStyle w:val="Heading4"/>
      </w:pPr>
      <w:bookmarkStart w:id="833" w:name="_Toc52162589"/>
      <w:bookmarkStart w:id="834" w:name="_Toc60916227"/>
      <w:r w:rsidRPr="00A53DC8">
        <w:t>10.1.3.3</w:t>
      </w:r>
      <w:r w:rsidRPr="00A53DC8">
        <w:tab/>
        <w:t>Specific message contents</w:t>
      </w:r>
      <w:bookmarkEnd w:id="832"/>
      <w:bookmarkEnd w:id="833"/>
      <w:bookmarkEnd w:id="834"/>
    </w:p>
    <w:p w:rsidR="00BC244A" w:rsidRPr="00A53DC8" w:rsidRDefault="005662C6" w:rsidP="003E11B9">
      <w:r w:rsidRPr="00A53DC8">
        <w:t>None as fully described in annex A.3, A.6 and A.8.</w:t>
      </w:r>
    </w:p>
    <w:p w:rsidR="00080512" w:rsidRPr="00A53DC8" w:rsidRDefault="00D9134D">
      <w:pPr>
        <w:pStyle w:val="Heading8"/>
      </w:pPr>
      <w:r w:rsidRPr="00A53DC8">
        <w:br w:type="page"/>
      </w:r>
      <w:bookmarkStart w:id="835" w:name="_Toc42778755"/>
      <w:bookmarkStart w:id="836" w:name="_Toc42785202"/>
      <w:bookmarkStart w:id="837" w:name="_Toc43210231"/>
      <w:bookmarkStart w:id="838" w:name="_Toc51948515"/>
      <w:bookmarkStart w:id="839" w:name="_Toc52162590"/>
      <w:bookmarkStart w:id="840" w:name="_Toc60916228"/>
      <w:r w:rsidR="00080512" w:rsidRPr="00A53DC8">
        <w:lastRenderedPageBreak/>
        <w:t>Annex A (normative):</w:t>
      </w:r>
      <w:r w:rsidR="00080512" w:rsidRPr="00A53DC8">
        <w:br/>
      </w:r>
      <w:r w:rsidR="009C0F0D" w:rsidRPr="00A53DC8">
        <w:t>Generic Test Procedures</w:t>
      </w:r>
      <w:bookmarkEnd w:id="835"/>
      <w:bookmarkEnd w:id="836"/>
      <w:bookmarkEnd w:id="837"/>
      <w:bookmarkEnd w:id="838"/>
      <w:bookmarkEnd w:id="839"/>
      <w:bookmarkEnd w:id="840"/>
    </w:p>
    <w:p w:rsidR="00C16864" w:rsidRPr="00A53DC8" w:rsidRDefault="00C16864" w:rsidP="00C16864">
      <w:pPr>
        <w:pStyle w:val="Heading1"/>
      </w:pPr>
      <w:bookmarkStart w:id="841" w:name="_Toc42778756"/>
      <w:bookmarkStart w:id="842" w:name="_Toc42785203"/>
      <w:bookmarkStart w:id="843" w:name="_Toc43210232"/>
      <w:bookmarkStart w:id="844" w:name="_Toc51948516"/>
      <w:bookmarkStart w:id="845" w:name="_Toc52162591"/>
      <w:bookmarkStart w:id="846" w:name="_Toc60916229"/>
      <w:r w:rsidRPr="00A53DC8">
        <w:t>A.1</w:t>
      </w:r>
      <w:r w:rsidRPr="00A53DC8">
        <w:tab/>
        <w:t>Introduction</w:t>
      </w:r>
      <w:bookmarkEnd w:id="841"/>
      <w:bookmarkEnd w:id="842"/>
      <w:bookmarkEnd w:id="843"/>
      <w:bookmarkEnd w:id="844"/>
      <w:bookmarkEnd w:id="845"/>
      <w:bookmarkEnd w:id="846"/>
    </w:p>
    <w:p w:rsidR="00C16864" w:rsidRPr="00A53DC8" w:rsidRDefault="00C16864" w:rsidP="00C16864">
      <w:r w:rsidRPr="00A53DC8">
        <w:t>This annex specifies general procedures for IMS usages</w:t>
      </w:r>
      <w:r w:rsidR="000A74A3" w:rsidRPr="00A53DC8">
        <w:t xml:space="preserve"> as well as</w:t>
      </w:r>
      <w:r w:rsidRPr="00A53DC8">
        <w:t xml:space="preserve"> application specific procedures, e.g. for a MTSI client.</w:t>
      </w:r>
    </w:p>
    <w:p w:rsidR="00843615" w:rsidRPr="00A53DC8" w:rsidRDefault="004329E4" w:rsidP="00843615">
      <w:pPr>
        <w:pStyle w:val="Heading1"/>
        <w:rPr>
          <w:rFonts w:eastAsia="MS Gothic"/>
        </w:rPr>
      </w:pPr>
      <w:bookmarkStart w:id="847" w:name="_Toc42778757"/>
      <w:bookmarkStart w:id="848" w:name="_Toc42785204"/>
      <w:bookmarkStart w:id="849" w:name="_Toc43210233"/>
      <w:bookmarkStart w:id="850" w:name="_Toc51948517"/>
      <w:bookmarkStart w:id="851" w:name="_Toc52162592"/>
      <w:bookmarkStart w:id="852" w:name="_Toc60916230"/>
      <w:r w:rsidRPr="00A53DC8">
        <w:rPr>
          <w:rFonts w:eastAsia="MS Gothic"/>
        </w:rPr>
        <w:t>A.2</w:t>
      </w:r>
      <w:r w:rsidR="008B69D9" w:rsidRPr="00A53DC8">
        <w:rPr>
          <w:rFonts w:eastAsia="MS Gothic"/>
        </w:rPr>
        <w:tab/>
      </w:r>
      <w:r w:rsidR="00585703" w:rsidRPr="00A53DC8">
        <w:rPr>
          <w:rFonts w:eastAsia="MS Gothic"/>
        </w:rPr>
        <w:t>IMS Registration</w:t>
      </w:r>
      <w:r w:rsidR="00B1502C" w:rsidRPr="00A53DC8">
        <w:rPr>
          <w:rFonts w:eastAsia="MS Gothic"/>
        </w:rPr>
        <w:t xml:space="preserve"> /</w:t>
      </w:r>
      <w:r w:rsidR="00843615" w:rsidRPr="00A53DC8">
        <w:rPr>
          <w:rFonts w:eastAsia="MS Gothic"/>
        </w:rPr>
        <w:t xml:space="preserve"> 5GS</w:t>
      </w:r>
      <w:bookmarkEnd w:id="847"/>
      <w:bookmarkEnd w:id="848"/>
      <w:bookmarkEnd w:id="849"/>
      <w:bookmarkEnd w:id="850"/>
      <w:bookmarkEnd w:id="851"/>
      <w:bookmarkEnd w:id="852"/>
    </w:p>
    <w:p w:rsidR="00843615" w:rsidRPr="00A53DC8" w:rsidRDefault="00843615"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rsidTr="001C4FB3">
        <w:trPr>
          <w:cantSplit/>
          <w:jc w:val="center"/>
        </w:trPr>
        <w:tc>
          <w:tcPr>
            <w:tcW w:w="68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Comment</w:t>
            </w:r>
          </w:p>
        </w:tc>
      </w:tr>
      <w:tr w:rsidR="00843615" w:rsidRPr="00A53DC8" w:rsidTr="001C4FB3">
        <w:trPr>
          <w:cantSplit/>
          <w:jc w:val="center"/>
        </w:trPr>
        <w:tc>
          <w:tcPr>
            <w:tcW w:w="680" w:type="dxa"/>
            <w:tcBorders>
              <w:top w:val="nil"/>
              <w:left w:val="single" w:sz="4" w:space="0" w:color="auto"/>
              <w:bottom w:val="single" w:sz="4" w:space="0" w:color="auto"/>
              <w:right w:val="single" w:sz="4" w:space="0" w:color="auto"/>
            </w:tcBorders>
          </w:tcPr>
          <w:p w:rsidR="00843615" w:rsidRPr="00A53DC8" w:rsidRDefault="00843615" w:rsidP="00585703">
            <w:pPr>
              <w:pStyle w:val="TAC"/>
              <w:rPr>
                <w:rFonts w:eastAsia="MS Gothic"/>
              </w:rPr>
            </w:pPr>
          </w:p>
        </w:tc>
        <w:tc>
          <w:tcPr>
            <w:tcW w:w="630" w:type="dxa"/>
            <w:tcBorders>
              <w:left w:val="single" w:sz="4" w:space="0" w:color="auto"/>
            </w:tcBorders>
          </w:tcPr>
          <w:p w:rsidR="00843615" w:rsidRPr="00A53DC8" w:rsidRDefault="00843615" w:rsidP="00585703">
            <w:pPr>
              <w:pStyle w:val="TAH"/>
            </w:pPr>
            <w:r w:rsidRPr="00A53DC8">
              <w:t>UE</w:t>
            </w:r>
          </w:p>
        </w:tc>
        <w:tc>
          <w:tcPr>
            <w:tcW w:w="630" w:type="dxa"/>
            <w:tcBorders>
              <w:right w:val="single" w:sz="4" w:space="0" w:color="auto"/>
            </w:tcBorders>
          </w:tcPr>
          <w:p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rsidR="00843615" w:rsidRPr="00A53DC8" w:rsidRDefault="00843615" w:rsidP="00585703">
            <w:pPr>
              <w:pStyle w:val="TAL"/>
              <w:rPr>
                <w:rFonts w:eastAsia="MS Gothic"/>
              </w:rPr>
            </w:pP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REGISTER</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UE sends initial registration for IMS services.</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401 Unauthorized</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responds with a valid AKAv1-MD5 authentication challenge and security mechanisms supported by the network.</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3</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REGISTER</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UE completes the security negotiation procedures, sets up a temporary set of SAs and uses those for sending another REGISTER with AKAv1-MD5 credentials.</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4</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responds with 200 OK.</w:t>
            </w:r>
          </w:p>
        </w:tc>
      </w:tr>
      <w:tr w:rsidR="009B7871" w:rsidRPr="00A53DC8" w:rsidTr="001C4FB3">
        <w:trPr>
          <w:cantSplit/>
          <w:jc w:val="center"/>
        </w:trPr>
        <w:tc>
          <w:tcPr>
            <w:tcW w:w="680" w:type="dxa"/>
            <w:tcBorders>
              <w:top w:val="single" w:sz="4" w:space="0" w:color="auto"/>
            </w:tcBorders>
          </w:tcPr>
          <w:p w:rsidR="009B7871" w:rsidRPr="00A53DC8" w:rsidRDefault="009B7871" w:rsidP="00585703">
            <w:pPr>
              <w:pStyle w:val="TAC"/>
              <w:rPr>
                <w:rFonts w:eastAsia="MS Gothic"/>
              </w:rPr>
            </w:pPr>
            <w:r w:rsidRPr="00A53DC8">
              <w:rPr>
                <w:rFonts w:eastAsia="MS Gothic"/>
              </w:rPr>
              <w:t>-</w:t>
            </w:r>
          </w:p>
        </w:tc>
        <w:tc>
          <w:tcPr>
            <w:tcW w:w="1260" w:type="dxa"/>
            <w:gridSpan w:val="2"/>
          </w:tcPr>
          <w:p w:rsidR="009B7871" w:rsidRPr="00A53DC8" w:rsidRDefault="009B7871" w:rsidP="00585703">
            <w:pPr>
              <w:pStyle w:val="TAC"/>
              <w:rPr>
                <w:rFonts w:eastAsia="MS Gothic"/>
              </w:rPr>
            </w:pPr>
          </w:p>
        </w:tc>
        <w:tc>
          <w:tcPr>
            <w:tcW w:w="3420" w:type="dxa"/>
            <w:tcBorders>
              <w:top w:val="single" w:sz="4" w:space="0" w:color="auto"/>
            </w:tcBorders>
          </w:tcPr>
          <w:p w:rsidR="009B7871" w:rsidRPr="00A53DC8" w:rsidRDefault="009B7871" w:rsidP="00D361BF">
            <w:pPr>
              <w:pStyle w:val="TAL"/>
              <w:rPr>
                <w:rFonts w:eastAsia="MS Gothic"/>
              </w:rPr>
            </w:pPr>
            <w:r w:rsidRPr="00A53DC8">
              <w:rPr>
                <w:rFonts w:eastAsia="MS Gothic"/>
              </w:rPr>
              <w:t xml:space="preserve">EXCEPTION: In parallel to the events described in steps 5-8, the steps specified in Annex </w:t>
            </w:r>
            <w:r w:rsidR="00A8083B" w:rsidRPr="00A53DC8">
              <w:rPr>
                <w:rFonts w:eastAsia="MS Gothic"/>
              </w:rPr>
              <w:t>A.10</w:t>
            </w:r>
            <w:r w:rsidRPr="00A53DC8">
              <w:rPr>
                <w:rFonts w:eastAsia="MS Gothic"/>
              </w:rPr>
              <w:t xml:space="preserve">  on PUBLISH may happen.</w:t>
            </w:r>
            <w:r w:rsidR="00D361BF" w:rsidRPr="00A53DC8">
              <w:rPr>
                <w:rFonts w:eastAsia="MS Gothic"/>
              </w:rPr>
              <w:t xml:space="preserve"> </w:t>
            </w:r>
          </w:p>
        </w:tc>
        <w:tc>
          <w:tcPr>
            <w:tcW w:w="4196" w:type="dxa"/>
            <w:tcBorders>
              <w:top w:val="single" w:sz="4" w:space="0" w:color="auto"/>
            </w:tcBorders>
          </w:tcPr>
          <w:p w:rsidR="009B7871" w:rsidRPr="00A53DC8" w:rsidRDefault="009B7871" w:rsidP="00585703">
            <w:pPr>
              <w:pStyle w:val="TAL"/>
              <w:rPr>
                <w:rFonts w:eastAsia="MS Gothic"/>
              </w:rPr>
            </w:pP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5</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SUBSCRIBE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The UE subscribes to </w:t>
            </w:r>
            <w:r w:rsidR="00BF43AD" w:rsidRPr="00A53DC8">
              <w:rPr>
                <w:rFonts w:eastAsia="MS Gothic"/>
              </w:rPr>
              <w:t>its registration event package.</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6</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responds with 200 OK.</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7</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NOTIFY</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SS sends initial NOTIFY for registration event package, containing full registration state information for the registered publi</w:t>
            </w:r>
            <w:r w:rsidR="00BF43AD" w:rsidRPr="00A53DC8">
              <w:rPr>
                <w:rFonts w:eastAsia="MS Gothic"/>
              </w:rPr>
              <w:t>c user identity in the XML body.</w:t>
            </w:r>
          </w:p>
        </w:tc>
      </w:tr>
      <w:tr w:rsidR="00843615" w:rsidRPr="00A53DC8" w:rsidTr="001C4FB3">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8</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The UE responds with 200 OK.</w:t>
            </w:r>
          </w:p>
        </w:tc>
      </w:tr>
    </w:tbl>
    <w:p w:rsidR="00843615" w:rsidRPr="00A53DC8" w:rsidRDefault="00843615" w:rsidP="00843615"/>
    <w:p w:rsidR="00DE3FF4" w:rsidRPr="00A53DC8" w:rsidRDefault="00DE3FF4" w:rsidP="00DE3FF4">
      <w:pPr>
        <w:pStyle w:val="H6"/>
      </w:pPr>
      <w:r w:rsidRPr="00A53DC8">
        <w:lastRenderedPageBreak/>
        <w:t>Specific Message Contents</w:t>
      </w:r>
    </w:p>
    <w:p w:rsidR="00DE3FF4" w:rsidRPr="00A53DC8" w:rsidRDefault="009B7871" w:rsidP="00DE3FF4">
      <w:pPr>
        <w:pStyle w:val="H6"/>
      </w:pPr>
      <w:r w:rsidRPr="00A53DC8">
        <w:t>REGISTER (Step 1</w:t>
      </w:r>
      <w:r w:rsidR="00DE3FF4" w:rsidRPr="00A53DC8">
        <w:t>)</w:t>
      </w:r>
    </w:p>
    <w:p w:rsidR="00DE3FF4" w:rsidRPr="00A53DC8" w:rsidRDefault="00DE3FF4" w:rsidP="00DE3FF4">
      <w:pPr>
        <w:keepNext/>
      </w:pPr>
      <w:r w:rsidRPr="00A53DC8">
        <w:t xml:space="preserve">Use the default message </w:t>
      </w:r>
      <w:r w:rsidR="00CA5D53" w:rsidRPr="00A53DC8">
        <w:t>"</w:t>
      </w:r>
      <w:r w:rsidRPr="00A53DC8">
        <w:t>REGISTER</w:t>
      </w:r>
      <w:r w:rsidR="00CA5D53" w:rsidRPr="00A53DC8">
        <w:t>"</w:t>
      </w:r>
      <w:r w:rsidRPr="00A53DC8">
        <w:t xml:space="preserve"> </w:t>
      </w:r>
      <w:r w:rsidR="00D319E2" w:rsidRPr="00A53DC8">
        <w:t xml:space="preserve">in </w:t>
      </w:r>
      <w:r w:rsidRPr="00A53DC8">
        <w:t>Annex A.1.1 of TS 34.229-1 [2] applying condition A1</w:t>
      </w:r>
      <w:r w:rsidR="00D319E2" w:rsidRPr="00A53DC8">
        <w:t>.</w:t>
      </w:r>
    </w:p>
    <w:p w:rsidR="00D319E2" w:rsidRPr="00A53DC8" w:rsidRDefault="00D319E2" w:rsidP="00D319E2">
      <w:pPr>
        <w:pStyle w:val="H6"/>
      </w:pPr>
      <w:r w:rsidRPr="00A53DC8">
        <w:t>401 Unauthorized (Step 2)</w:t>
      </w:r>
    </w:p>
    <w:p w:rsidR="00D319E2" w:rsidRPr="00A53DC8" w:rsidRDefault="00D319E2" w:rsidP="00D319E2">
      <w:pPr>
        <w:keepNext/>
      </w:pPr>
      <w:r w:rsidRPr="00A53DC8">
        <w:t>Use the default message "401 Unauthorized for REGISTER" in Annex A.1.2 of TS 34.229-1 [2] applying condition A1.</w:t>
      </w:r>
    </w:p>
    <w:p w:rsidR="00DE3FF4" w:rsidRPr="00A53DC8" w:rsidRDefault="009B7871" w:rsidP="00DE3FF4">
      <w:pPr>
        <w:pStyle w:val="H6"/>
      </w:pPr>
      <w:r w:rsidRPr="00A53DC8">
        <w:t>REGISTER (Step 3</w:t>
      </w:r>
      <w:r w:rsidR="00DE3FF4" w:rsidRPr="00A53DC8">
        <w:t>)</w:t>
      </w:r>
    </w:p>
    <w:p w:rsidR="00DE3FF4" w:rsidRPr="00A53DC8" w:rsidRDefault="00DE3FF4" w:rsidP="00DE3FF4">
      <w:pPr>
        <w:keepNext/>
      </w:pPr>
      <w:r w:rsidRPr="00A53DC8">
        <w:t xml:space="preserve">Use the default message </w:t>
      </w:r>
      <w:r w:rsidR="00CA5D53" w:rsidRPr="00A53DC8">
        <w:t>"</w:t>
      </w:r>
      <w:r w:rsidRPr="00A53DC8">
        <w:t>REGISTER</w:t>
      </w:r>
      <w:r w:rsidR="00CA5D53" w:rsidRPr="00A53DC8">
        <w:t>"</w:t>
      </w:r>
      <w:r w:rsidRPr="00A53DC8">
        <w:t xml:space="preserve"> </w:t>
      </w:r>
      <w:r w:rsidR="00D319E2" w:rsidRPr="00A53DC8">
        <w:t xml:space="preserve">in </w:t>
      </w:r>
      <w:r w:rsidRPr="00A53DC8">
        <w:t>Annex A.1.1 of TS 34.229-1 [2] applying conditions A2 and A32</w:t>
      </w:r>
      <w:r w:rsidR="00D319E2" w:rsidRPr="00A53DC8">
        <w:t>.</w:t>
      </w:r>
    </w:p>
    <w:p w:rsidR="00D319E2" w:rsidRPr="00A53DC8" w:rsidRDefault="00D319E2" w:rsidP="00D319E2">
      <w:pPr>
        <w:pStyle w:val="H6"/>
      </w:pPr>
      <w:r w:rsidRPr="00A53DC8">
        <w:t>200 OK (Step 4)</w:t>
      </w:r>
    </w:p>
    <w:p w:rsidR="00D319E2" w:rsidRPr="00A53DC8" w:rsidRDefault="00D319E2" w:rsidP="00D319E2">
      <w:pPr>
        <w:keepNext/>
      </w:pPr>
      <w:r w:rsidRPr="00A53DC8">
        <w:t>Use the default message "200 OK for REGISTER" in Annex A.1.3 of TS 34.229-1 [2] applying condition A2.</w:t>
      </w:r>
    </w:p>
    <w:p w:rsidR="00DE3FF4" w:rsidRPr="00A53DC8" w:rsidRDefault="009B7871" w:rsidP="00DE3FF4">
      <w:pPr>
        <w:pStyle w:val="H6"/>
      </w:pPr>
      <w:r w:rsidRPr="00A53DC8">
        <w:t>SUBSCRIBE (Step 5</w:t>
      </w:r>
      <w:r w:rsidR="00DE3FF4" w:rsidRPr="00A53DC8">
        <w:t>)</w:t>
      </w:r>
    </w:p>
    <w:p w:rsidR="00DE3FF4" w:rsidRPr="00A53DC8" w:rsidRDefault="00DE3FF4" w:rsidP="00DE3FF4">
      <w:pPr>
        <w:keepNext/>
      </w:pPr>
      <w:r w:rsidRPr="00A53DC8">
        <w:t xml:space="preserve">Use the default message </w:t>
      </w:r>
      <w:r w:rsidR="00CA5D53" w:rsidRPr="00A53DC8">
        <w:t>"</w:t>
      </w:r>
      <w:r w:rsidRPr="00A53DC8">
        <w:t>SUBSCRIBE for reg-event package</w:t>
      </w:r>
      <w:r w:rsidR="00CA5D53" w:rsidRPr="00A53DC8">
        <w:t>"</w:t>
      </w:r>
      <w:r w:rsidRPr="00A53DC8">
        <w:t xml:space="preserve"> </w:t>
      </w:r>
      <w:r w:rsidR="00D319E2" w:rsidRPr="00A53DC8">
        <w:t xml:space="preserve">in </w:t>
      </w:r>
      <w:r w:rsidRPr="00A53DC8">
        <w:t>Annex A.1.4 of TS 34.229-1 [2] applying conditions A1 and A7</w:t>
      </w:r>
      <w:r w:rsidR="00D319E2" w:rsidRPr="00A53DC8">
        <w:t>.</w:t>
      </w:r>
    </w:p>
    <w:p w:rsidR="00D319E2" w:rsidRPr="00A53DC8" w:rsidRDefault="00D319E2" w:rsidP="00D319E2">
      <w:pPr>
        <w:pStyle w:val="H6"/>
      </w:pPr>
      <w:bookmarkStart w:id="853" w:name="_Toc42778758"/>
      <w:bookmarkStart w:id="854" w:name="_Toc42785205"/>
      <w:r w:rsidRPr="00A53DC8">
        <w:t>200 OK (Step 6)</w:t>
      </w:r>
    </w:p>
    <w:p w:rsidR="00D319E2" w:rsidRPr="00A53DC8" w:rsidRDefault="00D319E2" w:rsidP="0031641D">
      <w:pPr>
        <w:keepNext/>
      </w:pPr>
      <w:r w:rsidRPr="00A53DC8">
        <w:t xml:space="preserve">Use the default message "200 OK for SUBSCRIBE" in Annex A.1.4 of TS 34.229-1 [2] applying condition A1. </w:t>
      </w:r>
    </w:p>
    <w:p w:rsidR="00D319E2" w:rsidRPr="00A53DC8" w:rsidRDefault="00D319E2" w:rsidP="00D319E2">
      <w:pPr>
        <w:pStyle w:val="H6"/>
      </w:pPr>
      <w:r w:rsidRPr="00A53DC8">
        <w:t>NOTIFY (Step 7)</w:t>
      </w:r>
    </w:p>
    <w:p w:rsidR="00D319E2" w:rsidRPr="00A53DC8" w:rsidRDefault="00D319E2" w:rsidP="00D319E2">
      <w:pPr>
        <w:keepNext/>
      </w:pPr>
      <w:r w:rsidRPr="00A53DC8">
        <w:t>Use the default message "NOTIFY for reg-event package" in Annex A.1.6 of TS 34.229-1 [2] applying condition A1.</w:t>
      </w:r>
    </w:p>
    <w:p w:rsidR="00D319E2" w:rsidRPr="00A53DC8" w:rsidRDefault="00D319E2" w:rsidP="00D319E2">
      <w:pPr>
        <w:pStyle w:val="H6"/>
      </w:pPr>
      <w:r w:rsidRPr="00A53DC8">
        <w:t>200 OK (Step 8)</w:t>
      </w:r>
    </w:p>
    <w:p w:rsidR="00D319E2" w:rsidRPr="00A53DC8" w:rsidRDefault="00D319E2" w:rsidP="00001BC0">
      <w:pPr>
        <w:keepNext/>
      </w:pPr>
      <w:r w:rsidRPr="00A53DC8">
        <w:t>Use the default message "200 OK for requests other than REGISTER or SUBSCRIBE" in Annex A.3.1 of TS 34.229-1 [2] applying conditions A5, A8, and A22.</w:t>
      </w:r>
    </w:p>
    <w:p w:rsidR="00585703" w:rsidRPr="00A53DC8" w:rsidRDefault="00C8183A" w:rsidP="00585703">
      <w:pPr>
        <w:pStyle w:val="Heading1"/>
      </w:pPr>
      <w:r w:rsidRPr="00A53DC8">
        <w:br w:type="page"/>
      </w:r>
      <w:bookmarkStart w:id="855" w:name="_Toc43210234"/>
      <w:bookmarkStart w:id="856" w:name="_Toc51948518"/>
      <w:bookmarkStart w:id="857" w:name="_Toc52162593"/>
      <w:bookmarkStart w:id="858" w:name="_Toc60916231"/>
      <w:r w:rsidR="008B69D9" w:rsidRPr="00A53DC8">
        <w:lastRenderedPageBreak/>
        <w:t>A.3</w:t>
      </w:r>
      <w:r w:rsidR="008B69D9" w:rsidRPr="00A53DC8">
        <w:tab/>
      </w:r>
      <w:r w:rsidR="00585703" w:rsidRPr="00A53DC8">
        <w:t>IMS Emergency Registration</w:t>
      </w:r>
      <w:r w:rsidR="00AD63D6" w:rsidRPr="00A53DC8">
        <w:t xml:space="preserve"> / 5GS</w:t>
      </w:r>
      <w:bookmarkEnd w:id="853"/>
      <w:bookmarkEnd w:id="854"/>
      <w:bookmarkEnd w:id="855"/>
      <w:bookmarkEnd w:id="856"/>
      <w:bookmarkEnd w:id="857"/>
      <w:bookmarkEnd w:id="858"/>
    </w:p>
    <w:p w:rsidR="00C86DD3" w:rsidRPr="00A53DC8" w:rsidRDefault="00C86DD3" w:rsidP="00C86DD3">
      <w:pPr>
        <w:pStyle w:val="H6"/>
      </w:pPr>
      <w:bookmarkStart w:id="859" w:name="_Toc42778759"/>
      <w:bookmarkStart w:id="860" w:name="_Toc42785206"/>
      <w:r w:rsidRPr="00A53DC8">
        <w:t>Test procedure:</w:t>
      </w:r>
    </w:p>
    <w:p w:rsidR="00C86DD3" w:rsidRPr="00A53DC8" w:rsidRDefault="00C86DD3" w:rsidP="00C86DD3">
      <w:pPr>
        <w:pStyle w:val="B10"/>
        <w:rPr>
          <w:snapToGrid w:val="0"/>
        </w:rPr>
      </w:pPr>
      <w:r w:rsidRPr="00A53DC8">
        <w:rPr>
          <w:snapToGrid w:val="0"/>
        </w:rPr>
        <w:t>1)</w:t>
      </w:r>
      <w:r w:rsidRPr="00A53DC8" w:rsidDel="00FC4B80">
        <w:rPr>
          <w:snapToGrid w:val="0"/>
        </w:rPr>
        <w:tab/>
      </w:r>
      <w:r w:rsidRPr="00A53DC8">
        <w:rPr>
          <w:snapToGrid w:val="0"/>
        </w:rPr>
        <w:t>SS waits for the UE to send an initial REGISTER request.</w:t>
      </w:r>
    </w:p>
    <w:p w:rsidR="00C86DD3" w:rsidRPr="00A53DC8" w:rsidRDefault="00C86DD3" w:rsidP="00C86DD3">
      <w:pPr>
        <w:pStyle w:val="B10"/>
        <w:rPr>
          <w:snapToGrid w:val="0"/>
        </w:rPr>
      </w:pPr>
      <w:r w:rsidRPr="00A53DC8">
        <w:rPr>
          <w:snapToGrid w:val="0"/>
        </w:rPr>
        <w:t>2)</w:t>
      </w:r>
      <w:r w:rsidRPr="00A53DC8">
        <w:rPr>
          <w:snapToGrid w:val="0"/>
        </w:rPr>
        <w:tab/>
        <w:t>The SS responds to the initial REGISTER request with a valid 401 Unauthorized response</w:t>
      </w:r>
      <w:r w:rsidRPr="00A53DC8">
        <w:t>.</w:t>
      </w:r>
    </w:p>
    <w:p w:rsidR="00C86DD3" w:rsidRPr="00A53DC8" w:rsidRDefault="00C86DD3" w:rsidP="00C86DD3">
      <w:pPr>
        <w:pStyle w:val="B10"/>
      </w:pPr>
      <w:r w:rsidRPr="00A53DC8">
        <w:t>3)</w:t>
      </w:r>
      <w:r w:rsidRPr="00A53DC8">
        <w:tab/>
        <w:t>The SS waits for the UE to set up a temporary set of security associations and to send another REGISTER request over those security associations</w:t>
      </w:r>
      <w:r w:rsidRPr="00A53DC8">
        <w:rPr>
          <w:snapToGrid w:val="0"/>
        </w:rPr>
        <w:t>.</w:t>
      </w:r>
    </w:p>
    <w:p w:rsidR="00C86DD3" w:rsidRPr="00A53DC8" w:rsidRDefault="00C86DD3" w:rsidP="00C86DD3">
      <w:pPr>
        <w:pStyle w:val="B10"/>
        <w:rPr>
          <w:snapToGrid w:val="0"/>
        </w:rPr>
      </w:pPr>
      <w:r w:rsidRPr="00A53DC8">
        <w:t>4)</w:t>
      </w:r>
      <w:r w:rsidRPr="00A53DC8">
        <w:tab/>
        <w:t>The SS responds to the second REGISTER request with valid 200 OK response, sent over the same temporary set of security associations that the UE used for sending the REGISTER request.</w:t>
      </w:r>
    </w:p>
    <w:p w:rsidR="00C86DD3" w:rsidRPr="00A53DC8" w:rsidRDefault="00C86DD3" w:rsidP="00C86DD3">
      <w:pPr>
        <w:pStyle w:val="H6"/>
      </w:pPr>
      <w:r w:rsidRPr="00A53DC8">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C86DD3" w:rsidRPr="00A53DC8" w:rsidTr="00C224A3">
        <w:trPr>
          <w:cantSplit/>
          <w:jc w:val="center"/>
        </w:trPr>
        <w:tc>
          <w:tcPr>
            <w:tcW w:w="720" w:type="dxa"/>
            <w:tcBorders>
              <w:top w:val="single" w:sz="4" w:space="0" w:color="auto"/>
              <w:left w:val="single" w:sz="4" w:space="0" w:color="auto"/>
              <w:bottom w:val="nil"/>
              <w:right w:val="single" w:sz="4" w:space="0" w:color="auto"/>
            </w:tcBorders>
          </w:tcPr>
          <w:p w:rsidR="00C86DD3" w:rsidRPr="00A53DC8" w:rsidRDefault="00C86DD3" w:rsidP="00C224A3">
            <w:pPr>
              <w:pStyle w:val="TAH"/>
            </w:pPr>
            <w:r w:rsidRPr="00A53DC8">
              <w:t>Step</w:t>
            </w:r>
          </w:p>
        </w:tc>
        <w:tc>
          <w:tcPr>
            <w:tcW w:w="1260" w:type="dxa"/>
            <w:gridSpan w:val="2"/>
            <w:tcBorders>
              <w:left w:val="single" w:sz="4" w:space="0" w:color="auto"/>
              <w:right w:val="single" w:sz="4" w:space="0" w:color="auto"/>
            </w:tcBorders>
          </w:tcPr>
          <w:p w:rsidR="00C86DD3" w:rsidRPr="00A53DC8" w:rsidRDefault="00C86DD3" w:rsidP="00C224A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C86DD3" w:rsidRPr="00A53DC8" w:rsidRDefault="00C86DD3" w:rsidP="00C224A3">
            <w:pPr>
              <w:pStyle w:val="TAH"/>
            </w:pPr>
            <w:r w:rsidRPr="00A53DC8">
              <w:t>Message</w:t>
            </w:r>
          </w:p>
        </w:tc>
        <w:tc>
          <w:tcPr>
            <w:tcW w:w="4288" w:type="dxa"/>
            <w:tcBorders>
              <w:top w:val="single" w:sz="4" w:space="0" w:color="auto"/>
              <w:left w:val="single" w:sz="4" w:space="0" w:color="auto"/>
              <w:bottom w:val="nil"/>
              <w:right w:val="single" w:sz="4" w:space="0" w:color="auto"/>
            </w:tcBorders>
          </w:tcPr>
          <w:p w:rsidR="00C86DD3" w:rsidRPr="00A53DC8" w:rsidRDefault="00C86DD3" w:rsidP="00C224A3">
            <w:pPr>
              <w:pStyle w:val="TAH"/>
            </w:pPr>
            <w:r w:rsidRPr="00A53DC8">
              <w:t>Comment</w:t>
            </w:r>
          </w:p>
        </w:tc>
      </w:tr>
      <w:tr w:rsidR="00C86DD3" w:rsidRPr="00A53DC8" w:rsidTr="00C224A3">
        <w:trPr>
          <w:cantSplit/>
          <w:jc w:val="center"/>
        </w:trPr>
        <w:tc>
          <w:tcPr>
            <w:tcW w:w="720" w:type="dxa"/>
            <w:tcBorders>
              <w:top w:val="nil"/>
              <w:left w:val="single" w:sz="4" w:space="0" w:color="auto"/>
              <w:bottom w:val="single" w:sz="4" w:space="0" w:color="auto"/>
              <w:right w:val="single" w:sz="4" w:space="0" w:color="auto"/>
            </w:tcBorders>
          </w:tcPr>
          <w:p w:rsidR="00C86DD3" w:rsidRPr="00A53DC8" w:rsidRDefault="00C86DD3" w:rsidP="00C224A3">
            <w:pPr>
              <w:pStyle w:val="TAC"/>
              <w:rPr>
                <w:rFonts w:eastAsia="MS Gothic"/>
              </w:rPr>
            </w:pPr>
          </w:p>
        </w:tc>
        <w:tc>
          <w:tcPr>
            <w:tcW w:w="630" w:type="dxa"/>
            <w:tcBorders>
              <w:left w:val="single" w:sz="4" w:space="0" w:color="auto"/>
            </w:tcBorders>
          </w:tcPr>
          <w:p w:rsidR="00C86DD3" w:rsidRPr="00A53DC8" w:rsidRDefault="00C86DD3" w:rsidP="00C224A3">
            <w:pPr>
              <w:pStyle w:val="TAH"/>
            </w:pPr>
            <w:r w:rsidRPr="00A53DC8">
              <w:t>UE</w:t>
            </w:r>
          </w:p>
        </w:tc>
        <w:tc>
          <w:tcPr>
            <w:tcW w:w="630" w:type="dxa"/>
            <w:tcBorders>
              <w:right w:val="single" w:sz="4" w:space="0" w:color="auto"/>
            </w:tcBorders>
          </w:tcPr>
          <w:p w:rsidR="00C86DD3" w:rsidRPr="00A53DC8" w:rsidRDefault="00C86DD3" w:rsidP="00C224A3">
            <w:pPr>
              <w:pStyle w:val="TAH"/>
            </w:pPr>
            <w:r w:rsidRPr="00A53DC8">
              <w:t>SS</w:t>
            </w:r>
          </w:p>
        </w:tc>
        <w:tc>
          <w:tcPr>
            <w:tcW w:w="3420" w:type="dxa"/>
            <w:tcBorders>
              <w:top w:val="nil"/>
              <w:left w:val="single" w:sz="4" w:space="0" w:color="auto"/>
              <w:bottom w:val="single" w:sz="4" w:space="0" w:color="auto"/>
              <w:right w:val="single" w:sz="4" w:space="0" w:color="auto"/>
            </w:tcBorders>
          </w:tcPr>
          <w:p w:rsidR="00C86DD3" w:rsidRPr="00A53DC8" w:rsidRDefault="00C86DD3" w:rsidP="00C224A3">
            <w:pPr>
              <w:pStyle w:val="TAC"/>
            </w:pPr>
          </w:p>
        </w:tc>
        <w:tc>
          <w:tcPr>
            <w:tcW w:w="4288" w:type="dxa"/>
            <w:tcBorders>
              <w:top w:val="nil"/>
              <w:left w:val="single" w:sz="4" w:space="0" w:color="auto"/>
              <w:bottom w:val="single" w:sz="4" w:space="0" w:color="auto"/>
              <w:right w:val="single" w:sz="4" w:space="0" w:color="auto"/>
            </w:tcBorders>
          </w:tcPr>
          <w:p w:rsidR="00C86DD3" w:rsidRPr="00A53DC8" w:rsidRDefault="00C86DD3" w:rsidP="00C224A3">
            <w:pPr>
              <w:pStyle w:val="TAL"/>
              <w:rPr>
                <w:rFonts w:eastAsia="MS Gothic"/>
              </w:rPr>
            </w:pP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1</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E0"/>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REGISTER</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UE sends initial IMS emergency registration</w:t>
            </w: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2</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DF"/>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401 Unauthorized</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SS responds with a valid AKAv1-MD5 authentication challenge and security mechanisms supported by the network.</w:t>
            </w: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3</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E0"/>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REGISTER</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UE completes the security negotiation procedures, sets up a temporary set of SAs and uses those for sending another REGISTER with AKAv1-MD5 credentials.</w:t>
            </w:r>
          </w:p>
        </w:tc>
      </w:tr>
      <w:tr w:rsidR="00C86DD3" w:rsidRPr="00A53DC8" w:rsidTr="00C224A3">
        <w:trPr>
          <w:cantSplit/>
          <w:jc w:val="center"/>
        </w:trPr>
        <w:tc>
          <w:tcPr>
            <w:tcW w:w="720" w:type="dxa"/>
            <w:tcBorders>
              <w:top w:val="single" w:sz="4" w:space="0" w:color="auto"/>
            </w:tcBorders>
          </w:tcPr>
          <w:p w:rsidR="00C86DD3" w:rsidRPr="00A53DC8" w:rsidRDefault="00C86DD3" w:rsidP="00C224A3">
            <w:pPr>
              <w:pStyle w:val="TAC"/>
              <w:rPr>
                <w:rFonts w:eastAsia="MS Gothic"/>
              </w:rPr>
            </w:pPr>
            <w:r w:rsidRPr="00A53DC8">
              <w:rPr>
                <w:rFonts w:eastAsia="MS Gothic"/>
              </w:rPr>
              <w:t>4</w:t>
            </w:r>
          </w:p>
        </w:tc>
        <w:tc>
          <w:tcPr>
            <w:tcW w:w="1260" w:type="dxa"/>
            <w:gridSpan w:val="2"/>
          </w:tcPr>
          <w:p w:rsidR="00C86DD3" w:rsidRPr="00A53DC8" w:rsidRDefault="00C86DD3" w:rsidP="00C224A3">
            <w:pPr>
              <w:pStyle w:val="TAC"/>
              <w:rPr>
                <w:rFonts w:eastAsia="MS Gothic"/>
              </w:rPr>
            </w:pPr>
            <w:r w:rsidRPr="00A53DC8">
              <w:rPr>
                <w:rFonts w:eastAsia="MS Gothic"/>
              </w:rPr>
              <w:sym w:font="Wingdings" w:char="F0DF"/>
            </w:r>
          </w:p>
        </w:tc>
        <w:tc>
          <w:tcPr>
            <w:tcW w:w="3420" w:type="dxa"/>
            <w:tcBorders>
              <w:top w:val="single" w:sz="4" w:space="0" w:color="auto"/>
            </w:tcBorders>
          </w:tcPr>
          <w:p w:rsidR="00C86DD3" w:rsidRPr="00A53DC8" w:rsidRDefault="00C86DD3" w:rsidP="00C224A3">
            <w:pPr>
              <w:pStyle w:val="TAL"/>
              <w:rPr>
                <w:rFonts w:eastAsia="MS Gothic"/>
              </w:rPr>
            </w:pPr>
            <w:r w:rsidRPr="00A53DC8">
              <w:rPr>
                <w:rFonts w:eastAsia="MS Gothic"/>
              </w:rPr>
              <w:t>200 OK</w:t>
            </w:r>
          </w:p>
        </w:tc>
        <w:tc>
          <w:tcPr>
            <w:tcW w:w="4288" w:type="dxa"/>
            <w:tcBorders>
              <w:top w:val="single" w:sz="4" w:space="0" w:color="auto"/>
            </w:tcBorders>
          </w:tcPr>
          <w:p w:rsidR="00C86DD3" w:rsidRPr="00A53DC8" w:rsidRDefault="00C86DD3" w:rsidP="00C224A3">
            <w:pPr>
              <w:pStyle w:val="TAL"/>
              <w:rPr>
                <w:rFonts w:eastAsia="MS Gothic"/>
              </w:rPr>
            </w:pPr>
            <w:r w:rsidRPr="00A53DC8">
              <w:rPr>
                <w:rFonts w:eastAsia="MS Gothic"/>
              </w:rPr>
              <w:t>The SS responds with 200 OK.</w:t>
            </w:r>
          </w:p>
        </w:tc>
      </w:tr>
    </w:tbl>
    <w:p w:rsidR="00C86DD3" w:rsidRPr="00A53DC8" w:rsidRDefault="00C86DD3" w:rsidP="00C86DD3"/>
    <w:p w:rsidR="00C86DD3" w:rsidRPr="00A53DC8" w:rsidRDefault="00C86DD3" w:rsidP="00C86DD3">
      <w:pPr>
        <w:pStyle w:val="H6"/>
        <w:rPr>
          <w:snapToGrid w:val="0"/>
        </w:rPr>
      </w:pPr>
      <w:r w:rsidRPr="00A53DC8">
        <w:rPr>
          <w:snapToGrid w:val="0"/>
        </w:rPr>
        <w:t>Specific Message Contents:</w:t>
      </w:r>
    </w:p>
    <w:p w:rsidR="00C86DD3" w:rsidRPr="00A53DC8" w:rsidRDefault="00C86DD3" w:rsidP="00C86DD3">
      <w:pPr>
        <w:pStyle w:val="H6"/>
        <w:rPr>
          <w:snapToGrid w:val="0"/>
        </w:rPr>
      </w:pPr>
      <w:r w:rsidRPr="00A53DC8">
        <w:rPr>
          <w:snapToGrid w:val="0"/>
        </w:rPr>
        <w:t>REGISTER (Step 1)</w:t>
      </w:r>
    </w:p>
    <w:p w:rsidR="00C86DD3" w:rsidRPr="00A53DC8" w:rsidRDefault="00C86DD3" w:rsidP="00C86DD3">
      <w:pPr>
        <w:keepNext/>
      </w:pPr>
      <w:r w:rsidRPr="00A53DC8">
        <w:t>Use the default message “REGISTER” in Annex A.1.1 of TS 34.229-1 [2] with conditions A1 and A7</w:t>
      </w:r>
      <w:r w:rsidRPr="00A53DC8">
        <w:rPr>
          <w:rFonts w:eastAsia="Batang"/>
        </w:rPr>
        <w:t>.</w:t>
      </w:r>
    </w:p>
    <w:p w:rsidR="00C86DD3" w:rsidRPr="00A53DC8" w:rsidRDefault="00C86DD3" w:rsidP="00C86DD3">
      <w:pPr>
        <w:pStyle w:val="H6"/>
        <w:rPr>
          <w:snapToGrid w:val="0"/>
        </w:rPr>
      </w:pPr>
      <w:r w:rsidRPr="00A53DC8">
        <w:rPr>
          <w:snapToGrid w:val="0"/>
        </w:rPr>
        <w:t>401 Unauthorized (Step 2)</w:t>
      </w:r>
    </w:p>
    <w:p w:rsidR="00C86DD3" w:rsidRPr="00A53DC8" w:rsidRDefault="00C86DD3" w:rsidP="00C86DD3">
      <w:pPr>
        <w:keepNext/>
      </w:pPr>
      <w:r w:rsidRPr="00A53DC8">
        <w:t>Use the default message “401 Unauthorized for REGISTER” in Annex A.1.2 of TS 34.229-1 [2] with condition A1</w:t>
      </w:r>
      <w:r w:rsidRPr="00A53DC8">
        <w:rPr>
          <w:rFonts w:eastAsia="Batang"/>
        </w:rPr>
        <w:t>.</w:t>
      </w:r>
    </w:p>
    <w:p w:rsidR="00C86DD3" w:rsidRPr="00A53DC8" w:rsidRDefault="00C86DD3" w:rsidP="00C86DD3">
      <w:pPr>
        <w:pStyle w:val="H6"/>
        <w:rPr>
          <w:snapToGrid w:val="0"/>
        </w:rPr>
      </w:pPr>
      <w:r w:rsidRPr="00A53DC8">
        <w:rPr>
          <w:snapToGrid w:val="0"/>
        </w:rPr>
        <w:t>REGISTER (Step 3)</w:t>
      </w:r>
    </w:p>
    <w:p w:rsidR="00C86DD3" w:rsidRPr="00A53DC8" w:rsidRDefault="00C86DD3" w:rsidP="00C86DD3">
      <w:pPr>
        <w:rPr>
          <w:rFonts w:eastAsia="Batang"/>
        </w:rPr>
      </w:pPr>
      <w:r w:rsidRPr="00A53DC8">
        <w:t>Use the default message “REGISTER” in Annex A.1.1 of TS 34.229-1 [2] with conditions A2, A7</w:t>
      </w:r>
      <w:r w:rsidRPr="00A53DC8">
        <w:rPr>
          <w:rFonts w:eastAsia="Batang"/>
        </w:rPr>
        <w:t>, and A32.</w:t>
      </w:r>
    </w:p>
    <w:p w:rsidR="00C86DD3" w:rsidRPr="00A53DC8" w:rsidRDefault="00C86DD3" w:rsidP="00C86DD3">
      <w:pPr>
        <w:pStyle w:val="H6"/>
        <w:rPr>
          <w:snapToGrid w:val="0"/>
        </w:rPr>
      </w:pPr>
      <w:r w:rsidRPr="00A53DC8">
        <w:rPr>
          <w:snapToGrid w:val="0"/>
        </w:rPr>
        <w:t>200 OK for REGISTER (Step 4)</w:t>
      </w:r>
    </w:p>
    <w:p w:rsidR="00C86DD3" w:rsidRPr="00A53DC8" w:rsidRDefault="00C86DD3" w:rsidP="00C86DD3">
      <w:pPr>
        <w:rPr>
          <w:rFonts w:eastAsia="Batang"/>
        </w:rPr>
      </w:pPr>
      <w:r w:rsidRPr="00A53DC8">
        <w:t>Use the default message “200 OK for REGISTER” in Annex A.1.3 of TS 34.229-1 [2] with condition A3</w:t>
      </w:r>
      <w:r w:rsidRPr="00A53DC8">
        <w:rPr>
          <w:rFonts w:eastAsia="Batang"/>
        </w:rPr>
        <w:t>.</w:t>
      </w:r>
    </w:p>
    <w:p w:rsidR="00843615" w:rsidRPr="00A53DC8" w:rsidRDefault="00C8183A" w:rsidP="00585703">
      <w:pPr>
        <w:pStyle w:val="Heading1"/>
      </w:pPr>
      <w:r w:rsidRPr="00A53DC8">
        <w:br w:type="page"/>
      </w:r>
      <w:bookmarkStart w:id="861" w:name="_Toc43210235"/>
      <w:bookmarkStart w:id="862" w:name="_Toc51948519"/>
      <w:bookmarkStart w:id="863" w:name="_Toc52162594"/>
      <w:bookmarkStart w:id="864" w:name="_Toc60916232"/>
      <w:r w:rsidR="00585703" w:rsidRPr="00A53DC8">
        <w:lastRenderedPageBreak/>
        <w:t>A.4</w:t>
      </w:r>
      <w:r w:rsidR="008B69D9" w:rsidRPr="00A53DC8">
        <w:tab/>
      </w:r>
      <w:r w:rsidR="00AC64C8" w:rsidRPr="00A53DC8">
        <w:t>MTSI MO Voice</w:t>
      </w:r>
      <w:r w:rsidR="0087681D" w:rsidRPr="00A53DC8">
        <w:t xml:space="preserve"> C</w:t>
      </w:r>
      <w:r w:rsidR="00B1502C" w:rsidRPr="00A53DC8">
        <w:t>all /</w:t>
      </w:r>
      <w:r w:rsidR="00843615" w:rsidRPr="00A53DC8">
        <w:t xml:space="preserve"> 5GS</w:t>
      </w:r>
      <w:bookmarkEnd w:id="859"/>
      <w:bookmarkEnd w:id="860"/>
      <w:bookmarkEnd w:id="861"/>
      <w:bookmarkEnd w:id="862"/>
      <w:bookmarkEnd w:id="863"/>
      <w:bookmarkEnd w:id="864"/>
    </w:p>
    <w:p w:rsidR="00987512" w:rsidRPr="00A53DC8" w:rsidRDefault="00987512" w:rsidP="00482465">
      <w:pPr>
        <w:pStyle w:val="Heading2"/>
      </w:pPr>
      <w:bookmarkStart w:id="865" w:name="_Toc42778760"/>
      <w:bookmarkStart w:id="866" w:name="_Toc42785207"/>
      <w:bookmarkStart w:id="867" w:name="_Toc43210236"/>
      <w:bookmarkStart w:id="868" w:name="_Toc51948520"/>
      <w:bookmarkStart w:id="869" w:name="_Toc52162595"/>
      <w:bookmarkStart w:id="870" w:name="_Toc60916233"/>
      <w:r w:rsidRPr="00A53DC8">
        <w:t>A.4.1</w:t>
      </w:r>
      <w:r w:rsidRPr="00A53DC8">
        <w:tab/>
        <w:t>MTSI MO Voice Call / with preconditions / 5GS</w:t>
      </w:r>
      <w:bookmarkEnd w:id="865"/>
      <w:bookmarkEnd w:id="866"/>
      <w:bookmarkEnd w:id="867"/>
      <w:bookmarkEnd w:id="868"/>
      <w:bookmarkEnd w:id="869"/>
      <w:bookmarkEnd w:id="870"/>
    </w:p>
    <w:p w:rsidR="00843615" w:rsidRPr="00A53DC8" w:rsidRDefault="00325A7D"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rsidTr="001C4FB3">
        <w:trPr>
          <w:cantSplit/>
          <w:jc w:val="center"/>
        </w:trPr>
        <w:tc>
          <w:tcPr>
            <w:tcW w:w="68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Comment</w:t>
            </w:r>
          </w:p>
        </w:tc>
      </w:tr>
      <w:tr w:rsidR="00843615" w:rsidRPr="00A53DC8" w:rsidTr="001C4FB3">
        <w:trPr>
          <w:cantSplit/>
          <w:jc w:val="center"/>
        </w:trPr>
        <w:tc>
          <w:tcPr>
            <w:tcW w:w="680" w:type="dxa"/>
            <w:tcBorders>
              <w:top w:val="nil"/>
              <w:left w:val="single" w:sz="4" w:space="0" w:color="auto"/>
              <w:bottom w:val="single" w:sz="4" w:space="0" w:color="auto"/>
              <w:right w:val="single" w:sz="4" w:space="0" w:color="auto"/>
            </w:tcBorders>
          </w:tcPr>
          <w:p w:rsidR="00843615" w:rsidRPr="00A53DC8" w:rsidRDefault="00843615" w:rsidP="00585703">
            <w:pPr>
              <w:pStyle w:val="TAC"/>
              <w:rPr>
                <w:rFonts w:eastAsia="MS Gothic"/>
              </w:rPr>
            </w:pPr>
          </w:p>
        </w:tc>
        <w:tc>
          <w:tcPr>
            <w:tcW w:w="630" w:type="dxa"/>
            <w:tcBorders>
              <w:left w:val="single" w:sz="4" w:space="0" w:color="auto"/>
            </w:tcBorders>
          </w:tcPr>
          <w:p w:rsidR="00843615" w:rsidRPr="00A53DC8" w:rsidRDefault="00843615" w:rsidP="00585703">
            <w:pPr>
              <w:pStyle w:val="TAH"/>
            </w:pPr>
            <w:r w:rsidRPr="00A53DC8">
              <w:t>UE</w:t>
            </w:r>
          </w:p>
        </w:tc>
        <w:tc>
          <w:tcPr>
            <w:tcW w:w="630" w:type="dxa"/>
            <w:tcBorders>
              <w:right w:val="single" w:sz="4" w:space="0" w:color="auto"/>
            </w:tcBorders>
          </w:tcPr>
          <w:p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rsidR="00843615" w:rsidRPr="00A53DC8" w:rsidRDefault="00843615" w:rsidP="00585703">
            <w:pPr>
              <w:pStyle w:val="TAL"/>
              <w:rPr>
                <w:rFonts w:eastAsia="MS Gothic"/>
              </w:rPr>
            </w:pP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INVITE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sends INVITE with the first SDP offer.</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100 Trying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 100 Trying provisional response.</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3</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183 Session Progress</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an SDP answer.</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4</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PRACK</w:t>
            </w:r>
          </w:p>
        </w:tc>
        <w:tc>
          <w:tcPr>
            <w:tcW w:w="4196" w:type="dxa"/>
            <w:tcBorders>
              <w:top w:val="single" w:sz="4" w:space="0" w:color="auto"/>
            </w:tcBorders>
          </w:tcPr>
          <w:p w:rsidR="00843615" w:rsidRPr="00A53DC8" w:rsidRDefault="00843615" w:rsidP="00482465">
            <w:pPr>
              <w:pStyle w:val="TAL"/>
              <w:rPr>
                <w:rFonts w:eastAsia="MS Gothic"/>
              </w:rPr>
            </w:pPr>
            <w:r w:rsidRPr="00A53DC8">
              <w:rPr>
                <w:rFonts w:eastAsia="MS Gothic"/>
              </w:rPr>
              <w:t xml:space="preserve">UE acknowledges </w:t>
            </w:r>
            <w:r w:rsidR="00987512" w:rsidRPr="00A53DC8">
              <w:rPr>
                <w:rFonts w:eastAsia="MS Gothic"/>
              </w:rPr>
              <w:t>reception of 183 Session Progress</w:t>
            </w:r>
            <w:r w:rsidRPr="00A53DC8">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5</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w:t>
            </w:r>
            <w:r w:rsidR="00396AE2" w:rsidRPr="00A53DC8">
              <w:rPr>
                <w:rFonts w:eastAsia="MS Gothic"/>
              </w:rPr>
              <w:t>responds to PRACK</w:t>
            </w:r>
            <w:r w:rsidRPr="00A53DC8">
              <w:rPr>
                <w:rFonts w:eastAsia="MS Gothic"/>
              </w:rPr>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6</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UPDATE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UE sends a second SDP </w:t>
            </w:r>
            <w:r w:rsidR="00396AE2" w:rsidRPr="00A53DC8">
              <w:rPr>
                <w:rFonts w:eastAsia="MS Gothic"/>
              </w:rPr>
              <w:t>offer in an UPDATE request</w:t>
            </w:r>
            <w:r w:rsidRPr="00A53DC8">
              <w:t xml:space="preserve">. </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7</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w:t>
            </w:r>
            <w:r w:rsidR="00396AE2" w:rsidRPr="00A53DC8">
              <w:rPr>
                <w:rFonts w:eastAsia="MS Gothic"/>
              </w:rPr>
              <w:t>responds to UPDATE</w:t>
            </w:r>
            <w:r w:rsidRPr="00A53DC8">
              <w:rPr>
                <w:rFonts w:eastAsia="MS Gothic"/>
              </w:rPr>
              <w:t xml:space="preserve">. </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8</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180 Ringing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180 Ringing</w:t>
            </w:r>
            <w:r w:rsidR="00396AE2" w:rsidRPr="00A53DC8">
              <w:rPr>
                <w:rFonts w:eastAsia="MS Gothic"/>
              </w:rPr>
              <w:t xml:space="preserve"> reliably</w:t>
            </w:r>
            <w:r w:rsidRPr="00A53DC8">
              <w:rPr>
                <w:rFonts w:eastAsia="MS Gothic"/>
              </w:rPr>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9</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PRACK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acknowledges</w:t>
            </w:r>
            <w:r w:rsidR="00396AE2" w:rsidRPr="00A53DC8">
              <w:rPr>
                <w:rFonts w:eastAsia="MS Gothic"/>
              </w:rPr>
              <w:t xml:space="preserve"> reception of 180 Ringing</w:t>
            </w:r>
            <w:r w:rsidRPr="00A53DC8">
              <w:rPr>
                <w:rFonts w:eastAsia="MS Gothic"/>
              </w:rPr>
              <w:t>.</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10</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responds </w:t>
            </w:r>
            <w:r w:rsidR="00396AE2" w:rsidRPr="00A53DC8">
              <w:rPr>
                <w:rFonts w:eastAsia="MS Gothic"/>
              </w:rPr>
              <w:t xml:space="preserve">to </w:t>
            </w:r>
            <w:r w:rsidRPr="00A53DC8">
              <w:rPr>
                <w:rFonts w:eastAsia="MS Gothic"/>
              </w:rPr>
              <w:t>PRACK.</w:t>
            </w:r>
          </w:p>
        </w:tc>
      </w:tr>
      <w:tr w:rsidR="00843615" w:rsidRPr="00A53DC8" w:rsidTr="001C4FB3">
        <w:trPr>
          <w:cantSplit/>
          <w:jc w:val="center"/>
        </w:trPr>
        <w:tc>
          <w:tcPr>
            <w:tcW w:w="680" w:type="dxa"/>
            <w:tcBorders>
              <w:top w:val="single" w:sz="4" w:space="0" w:color="auto"/>
            </w:tcBorders>
          </w:tcPr>
          <w:p w:rsidR="00843615" w:rsidRPr="00A53DC8" w:rsidRDefault="00B154D7" w:rsidP="00585703">
            <w:pPr>
              <w:pStyle w:val="TAC"/>
              <w:rPr>
                <w:rFonts w:eastAsia="MS Gothic"/>
              </w:rPr>
            </w:pPr>
            <w:r w:rsidRPr="00A53DC8">
              <w:rPr>
                <w:rFonts w:eastAsia="MS Gothic"/>
              </w:rPr>
              <w:t>11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 xml:space="preserve">SS responds </w:t>
            </w:r>
            <w:r w:rsidR="00396AE2" w:rsidRPr="00A53DC8">
              <w:rPr>
                <w:rFonts w:eastAsia="MS Gothic"/>
              </w:rPr>
              <w:t xml:space="preserve">to </w:t>
            </w:r>
            <w:r w:rsidRPr="00A53DC8">
              <w:rPr>
                <w:rFonts w:eastAsia="MS Gothic"/>
              </w:rPr>
              <w:t xml:space="preserve">INVITE. </w:t>
            </w:r>
          </w:p>
        </w:tc>
      </w:tr>
      <w:tr w:rsidR="00843615" w:rsidRPr="00A53DC8" w:rsidTr="001C4FB3">
        <w:trPr>
          <w:cantSplit/>
          <w:jc w:val="center"/>
        </w:trPr>
        <w:tc>
          <w:tcPr>
            <w:tcW w:w="680" w:type="dxa"/>
            <w:tcBorders>
              <w:top w:val="single" w:sz="4" w:space="0" w:color="auto"/>
              <w:bottom w:val="single" w:sz="4" w:space="0" w:color="auto"/>
            </w:tcBorders>
          </w:tcPr>
          <w:p w:rsidR="00843615" w:rsidRPr="00A53DC8" w:rsidRDefault="00B154D7" w:rsidP="00585703">
            <w:pPr>
              <w:pStyle w:val="TAC"/>
              <w:rPr>
                <w:rFonts w:eastAsia="MS Gothic"/>
              </w:rPr>
            </w:pPr>
            <w:r w:rsidRPr="00A53DC8">
              <w:rPr>
                <w:rFonts w:eastAsia="MS Gothic"/>
              </w:rPr>
              <w:t>12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bottom w:val="single" w:sz="4" w:space="0" w:color="auto"/>
            </w:tcBorders>
          </w:tcPr>
          <w:p w:rsidR="00843615" w:rsidRPr="00A53DC8" w:rsidRDefault="00843615" w:rsidP="00585703">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843615" w:rsidRPr="00A53DC8" w:rsidRDefault="00843615" w:rsidP="00585703">
            <w:pPr>
              <w:pStyle w:val="TAL"/>
              <w:rPr>
                <w:rFonts w:eastAsia="MS Gothic"/>
              </w:rPr>
            </w:pPr>
            <w:r w:rsidRPr="00A53DC8">
              <w:rPr>
                <w:rFonts w:eastAsia="MS Gothic"/>
              </w:rPr>
              <w:t xml:space="preserve">UE acknowledges. </w:t>
            </w:r>
          </w:p>
        </w:tc>
      </w:tr>
    </w:tbl>
    <w:p w:rsidR="00843615" w:rsidRPr="00A53DC8" w:rsidRDefault="00843615" w:rsidP="00843615"/>
    <w:p w:rsidR="00843615" w:rsidRPr="00A53DC8" w:rsidRDefault="00843615" w:rsidP="00843615">
      <w:pPr>
        <w:pStyle w:val="H6"/>
      </w:pPr>
      <w:r w:rsidRPr="00A53DC8">
        <w:lastRenderedPageBreak/>
        <w:t>Specific Message Contents</w:t>
      </w:r>
    </w:p>
    <w:p w:rsidR="00843615" w:rsidRPr="00A53DC8" w:rsidRDefault="00843615" w:rsidP="00843615">
      <w:pPr>
        <w:pStyle w:val="H6"/>
      </w:pPr>
      <w:r w:rsidRPr="00A53DC8">
        <w:t xml:space="preserve">INVITE (Step </w:t>
      </w:r>
      <w:r w:rsidR="00396AE2" w:rsidRPr="00A53DC8">
        <w:t>1</w:t>
      </w:r>
      <w:r w:rsidRPr="00A53DC8">
        <w:t>)</w:t>
      </w:r>
    </w:p>
    <w:p w:rsidR="00843615" w:rsidRPr="00A53DC8" w:rsidRDefault="00843615" w:rsidP="00843615">
      <w:pPr>
        <w:keepNext/>
      </w:pPr>
      <w:r w:rsidRPr="00A53DC8">
        <w:t xml:space="preserve">Use the default </w:t>
      </w:r>
      <w:r w:rsidR="004655C8" w:rsidRPr="00A53DC8">
        <w:t xml:space="preserve">message </w:t>
      </w:r>
      <w:r w:rsidR="00CA5D53" w:rsidRPr="00A53DC8">
        <w:t>"</w:t>
      </w:r>
      <w:r w:rsidR="004655C8" w:rsidRPr="00A53DC8">
        <w:t>INVITE for MO Call</w:t>
      </w:r>
      <w:r w:rsidR="00396AE2" w:rsidRPr="00A53DC8">
        <w:t xml:space="preserve"> Setup</w:t>
      </w:r>
      <w:r w:rsidR="00CA5D53" w:rsidRPr="00A53DC8">
        <w:t>"</w:t>
      </w:r>
      <w:r w:rsidR="004655C8" w:rsidRPr="00A53DC8">
        <w:t xml:space="preserve"> </w:t>
      </w:r>
      <w:r w:rsidR="00325A7D" w:rsidRPr="00A53DC8">
        <w:t xml:space="preserve">in </w:t>
      </w:r>
      <w:r w:rsidR="004655C8" w:rsidRPr="00A53DC8">
        <w:t xml:space="preserve">Annex </w:t>
      </w:r>
      <w:r w:rsidRPr="00A53DC8">
        <w:t xml:space="preserve">A.2.1 </w:t>
      </w:r>
      <w:r w:rsidR="004655C8" w:rsidRPr="00A53DC8">
        <w:t xml:space="preserve">of TS 34.229-1 [2] </w:t>
      </w:r>
      <w:r w:rsidRPr="00A53DC8">
        <w:t>applying conditions A1, A3, A4 and A28</w:t>
      </w:r>
      <w:r w:rsidR="00396AE2" w:rsidRPr="00A53DC8">
        <w:t>,</w:t>
      </w:r>
      <w:r w:rsidRPr="00A53DC8">
        <w:t xml:space="preserve">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843615"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843615" w:rsidRPr="00A53DC8" w:rsidRDefault="00843615" w:rsidP="00585703">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843615" w:rsidRPr="00A53DC8" w:rsidRDefault="00843615" w:rsidP="00585703">
            <w:pPr>
              <w:pStyle w:val="TAH"/>
              <w:jc w:val="left"/>
            </w:pPr>
            <w:r w:rsidRPr="00A53DC8">
              <w:t>Value/Remark</w:t>
            </w:r>
          </w:p>
        </w:tc>
      </w:tr>
      <w:tr w:rsidR="00843615" w:rsidRPr="00A53DC8" w:rsidTr="001C4FB3">
        <w:trPr>
          <w:jc w:val="center"/>
        </w:trPr>
        <w:tc>
          <w:tcPr>
            <w:tcW w:w="1616" w:type="dxa"/>
            <w:tcBorders>
              <w:top w:val="single" w:sz="4" w:space="0" w:color="auto"/>
              <w:left w:val="single" w:sz="4" w:space="0" w:color="auto"/>
              <w:bottom w:val="nil"/>
              <w:right w:val="single" w:sz="6" w:space="0" w:color="auto"/>
            </w:tcBorders>
          </w:tcPr>
          <w:p w:rsidR="00843615" w:rsidRPr="00A53DC8" w:rsidRDefault="00843615" w:rsidP="00585703">
            <w:pPr>
              <w:pStyle w:val="TAH"/>
              <w:jc w:val="left"/>
            </w:pPr>
            <w:r w:rsidRPr="00A53DC8">
              <w:t>Supported</w:t>
            </w:r>
          </w:p>
        </w:tc>
        <w:tc>
          <w:tcPr>
            <w:tcW w:w="7938" w:type="dxa"/>
            <w:tcBorders>
              <w:top w:val="single" w:sz="4" w:space="0" w:color="auto"/>
              <w:left w:val="single" w:sz="6" w:space="0" w:color="auto"/>
              <w:bottom w:val="nil"/>
              <w:right w:val="single" w:sz="4" w:space="0" w:color="auto"/>
            </w:tcBorders>
          </w:tcPr>
          <w:p w:rsidR="00843615" w:rsidRPr="00A53DC8" w:rsidRDefault="00843615" w:rsidP="00585703">
            <w:pPr>
              <w:pStyle w:val="TAH"/>
            </w:pPr>
          </w:p>
        </w:tc>
      </w:tr>
      <w:tr w:rsidR="00843615" w:rsidRPr="00A53DC8" w:rsidTr="001C4FB3">
        <w:trPr>
          <w:jc w:val="center"/>
        </w:trPr>
        <w:tc>
          <w:tcPr>
            <w:tcW w:w="1616" w:type="dxa"/>
            <w:tcBorders>
              <w:top w:val="nil"/>
              <w:left w:val="single" w:sz="4" w:space="0" w:color="auto"/>
              <w:bottom w:val="nil"/>
              <w:right w:val="single" w:sz="6" w:space="0" w:color="auto"/>
            </w:tcBorders>
          </w:tcPr>
          <w:p w:rsidR="00843615" w:rsidRPr="00A53DC8" w:rsidRDefault="00843615" w:rsidP="00585703">
            <w:pPr>
              <w:pStyle w:val="TAH"/>
              <w:jc w:val="left"/>
              <w:rPr>
                <w:b w:val="0"/>
              </w:rPr>
            </w:pPr>
            <w:r w:rsidRPr="00A53DC8">
              <w:rPr>
                <w:b w:val="0"/>
              </w:rPr>
              <w:t xml:space="preserve">    option-tag</w:t>
            </w:r>
          </w:p>
        </w:tc>
        <w:tc>
          <w:tcPr>
            <w:tcW w:w="7938" w:type="dxa"/>
            <w:tcBorders>
              <w:top w:val="nil"/>
              <w:left w:val="single" w:sz="6" w:space="0" w:color="auto"/>
              <w:bottom w:val="nil"/>
              <w:right w:val="single" w:sz="4" w:space="0" w:color="auto"/>
            </w:tcBorders>
          </w:tcPr>
          <w:p w:rsidR="00843615" w:rsidRPr="00A53DC8" w:rsidRDefault="00843615" w:rsidP="00585703">
            <w:pPr>
              <w:pStyle w:val="TAH"/>
              <w:jc w:val="left"/>
              <w:rPr>
                <w:b w:val="0"/>
              </w:rPr>
            </w:pPr>
            <w:r w:rsidRPr="00A53DC8">
              <w:rPr>
                <w:b w:val="0"/>
                <w:i/>
                <w:iCs/>
                <w:snapToGrid w:val="0"/>
              </w:rPr>
              <w:t>precondition</w:t>
            </w:r>
          </w:p>
        </w:tc>
      </w:tr>
      <w:tr w:rsidR="00843615" w:rsidRPr="00A53DC8" w:rsidTr="001C4F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843615" w:rsidRPr="00A53DC8" w:rsidRDefault="00843615" w:rsidP="00585703">
            <w:pPr>
              <w:pStyle w:val="TAL"/>
              <w:rPr>
                <w:rFonts w:eastAsia="SimSun"/>
                <w:b/>
                <w:szCs w:val="24"/>
                <w:lang w:eastAsia="zh-CN"/>
              </w:rPr>
            </w:pPr>
            <w:r w:rsidRPr="00A53DC8">
              <w:rPr>
                <w:rFonts w:eastAsia="SimSun"/>
                <w:b/>
                <w:szCs w:val="24"/>
                <w:lang w:eastAsia="zh-CN"/>
              </w:rPr>
              <w:t>Message-body</w:t>
            </w:r>
          </w:p>
        </w:tc>
        <w:tc>
          <w:tcPr>
            <w:tcW w:w="7938" w:type="dxa"/>
            <w:shd w:val="clear" w:color="auto" w:fill="auto"/>
          </w:tcPr>
          <w:p w:rsidR="00843615" w:rsidRPr="00A53DC8" w:rsidRDefault="00843615" w:rsidP="00585703">
            <w:pPr>
              <w:pStyle w:val="TAL"/>
              <w:rPr>
                <w:rFonts w:eastAsia="SimSun"/>
                <w:lang w:eastAsia="zh-CN"/>
              </w:rPr>
            </w:pPr>
            <w:r w:rsidRPr="00A53DC8">
              <w:rPr>
                <w:rFonts w:eastAsia="SimSun"/>
                <w:lang w:eastAsia="zh-CN"/>
              </w:rPr>
              <w:t>The following SDP types and values.</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Session description:</w:t>
            </w:r>
          </w:p>
          <w:p w:rsidR="00843615" w:rsidRPr="00A53DC8" w:rsidRDefault="00843615" w:rsidP="00585703">
            <w:pPr>
              <w:pStyle w:val="TAL"/>
              <w:rPr>
                <w:rFonts w:eastAsia="SimSun"/>
                <w:i/>
                <w:lang w:eastAsia="zh-CN"/>
              </w:rPr>
            </w:pPr>
            <w:r w:rsidRPr="00A53DC8">
              <w:rPr>
                <w:rFonts w:eastAsia="SimSun"/>
                <w:i/>
                <w:lang w:eastAsia="zh-CN"/>
              </w:rPr>
              <w:t>v=0</w:t>
            </w:r>
          </w:p>
          <w:p w:rsidR="00843615" w:rsidRPr="00A53DC8" w:rsidRDefault="00843615" w:rsidP="00585703">
            <w:pPr>
              <w:pStyle w:val="TAL"/>
              <w:rPr>
                <w:rFonts w:eastAsia="SimSun"/>
                <w:lang w:eastAsia="zh-CN"/>
              </w:rPr>
            </w:pPr>
            <w:r w:rsidRPr="00A53DC8">
              <w:rPr>
                <w:rFonts w:eastAsia="SimSun"/>
                <w:i/>
                <w:lang w:eastAsia="zh-CN"/>
              </w:rPr>
              <w:t>o=</w:t>
            </w:r>
            <w:r w:rsidRPr="00A53DC8">
              <w:rPr>
                <w:rFonts w:eastAsia="SimSun"/>
                <w:iCs/>
                <w:snapToGrid w:val="0"/>
                <w:lang w:eastAsia="zh-CN"/>
              </w:rPr>
              <w:t>(username)</w:t>
            </w:r>
            <w:r w:rsidRPr="00A53DC8">
              <w:rPr>
                <w:rFonts w:eastAsia="SimSun"/>
                <w:lang w:eastAsia="zh-CN"/>
              </w:rPr>
              <w:t xml:space="preserve"> (sess-id) (sess-version) IN (addrtype) (unicast-address for UE)</w:t>
            </w:r>
          </w:p>
          <w:p w:rsidR="00843615" w:rsidRPr="00A53DC8" w:rsidRDefault="00843615" w:rsidP="00585703">
            <w:pPr>
              <w:pStyle w:val="TAL"/>
              <w:rPr>
                <w:rFonts w:eastAsia="SimSun"/>
                <w:lang w:eastAsia="zh-CN"/>
              </w:rPr>
            </w:pPr>
            <w:r w:rsidRPr="00A53DC8">
              <w:rPr>
                <w:rFonts w:eastAsia="SimSun"/>
                <w:i/>
                <w:lang w:eastAsia="zh-CN"/>
              </w:rPr>
              <w:t>s=</w:t>
            </w:r>
            <w:r w:rsidRPr="00A53DC8">
              <w:rPr>
                <w:rFonts w:eastAsia="SimSun"/>
                <w:lang w:eastAsia="zh-CN"/>
              </w:rPr>
              <w:t>(session name)</w:t>
            </w:r>
          </w:p>
          <w:p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843615" w:rsidRPr="00A53DC8" w:rsidRDefault="00843615" w:rsidP="00585703">
            <w:pPr>
              <w:pStyle w:val="TAL"/>
              <w:rPr>
                <w:rFonts w:eastAsia="SimSun"/>
                <w:lang w:eastAsia="zh-CN"/>
              </w:rPr>
            </w:pPr>
            <w:r w:rsidRPr="00A53DC8">
              <w:rPr>
                <w:rFonts w:eastAsia="SimSun"/>
                <w:i/>
                <w:lang w:eastAsia="zh-CN"/>
              </w:rPr>
              <w:t>b=AS</w:t>
            </w:r>
            <w:r w:rsidRPr="00A53DC8">
              <w:rPr>
                <w:rFonts w:eastAsia="SimSun"/>
                <w:lang w:eastAsia="zh-CN"/>
              </w:rPr>
              <w:t>: (bandwidth-value)</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Time description:</w:t>
            </w:r>
          </w:p>
          <w:p w:rsidR="00843615" w:rsidRPr="00A53DC8" w:rsidRDefault="00843615" w:rsidP="00585703">
            <w:pPr>
              <w:pStyle w:val="TAL"/>
              <w:rPr>
                <w:rFonts w:eastAsia="SimSun"/>
                <w:lang w:eastAsia="zh-CN"/>
              </w:rPr>
            </w:pPr>
            <w:r w:rsidRPr="00A53DC8">
              <w:rPr>
                <w:rFonts w:eastAsia="SimSun"/>
                <w:i/>
                <w:lang w:eastAsia="zh-CN"/>
              </w:rPr>
              <w:t>t=</w:t>
            </w:r>
            <w:r w:rsidRPr="00A53DC8">
              <w:rPr>
                <w:rFonts w:eastAsia="SimSun"/>
                <w:lang w:eastAsia="zh-CN"/>
              </w:rPr>
              <w:t xml:space="preserve"> (start-time) (stop-time)</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Media description:</w:t>
            </w:r>
          </w:p>
          <w:p w:rsidR="00843615" w:rsidRPr="00A53DC8" w:rsidRDefault="00843615" w:rsidP="00585703">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p>
          <w:p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843615" w:rsidRPr="00A53DC8" w:rsidRDefault="00843615" w:rsidP="00585703">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rsidR="00843615" w:rsidRPr="00A53DC8" w:rsidRDefault="00843615" w:rsidP="00585703">
            <w:pPr>
              <w:pStyle w:val="TAL"/>
              <w:rPr>
                <w:rFonts w:eastAsia="SimSun" w:cs="Arial"/>
                <w:i/>
                <w:szCs w:val="18"/>
                <w:lang w:eastAsia="zh-CN"/>
              </w:rPr>
            </w:pPr>
            <w:r w:rsidRPr="00A53DC8">
              <w:rPr>
                <w:rFonts w:eastAsia="SimSun" w:cs="Arial"/>
                <w:i/>
                <w:szCs w:val="18"/>
                <w:lang w:eastAsia="zh-CN"/>
              </w:rPr>
              <w:t>b=RS:</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843615" w:rsidRPr="00A53DC8" w:rsidRDefault="00843615" w:rsidP="00585703">
            <w:pPr>
              <w:pStyle w:val="TAL"/>
              <w:rPr>
                <w:rFonts w:eastAsia="SimSun" w:cs="Arial"/>
                <w:i/>
                <w:szCs w:val="18"/>
                <w:lang w:eastAsia="zh-CN"/>
              </w:rPr>
            </w:pPr>
            <w:r w:rsidRPr="00A53DC8">
              <w:rPr>
                <w:rFonts w:eastAsia="SimSun" w:cs="Arial"/>
                <w:i/>
                <w:szCs w:val="18"/>
                <w:lang w:eastAsia="zh-CN"/>
              </w:rPr>
              <w:t>b=RR:</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 xml:space="preserve">Attributes for media: </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br=5.9-24.4;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br=9.6-24.4;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AMR-WB/16000 </w:t>
            </w:r>
            <w:r w:rsidRPr="00A53DC8">
              <w:rPr>
                <w:rFonts w:eastAsia="SimSun"/>
                <w:lang w:eastAsia="zh-CN"/>
              </w:rPr>
              <w:t>[Note 3, 9]</w:t>
            </w:r>
          </w:p>
          <w:p w:rsidR="00A15DD5" w:rsidRPr="00A53DC8" w:rsidRDefault="00A15DD5" w:rsidP="00A15DD5">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A15DD5" w:rsidRPr="00A53DC8" w:rsidRDefault="00A15DD5" w:rsidP="00A15DD5">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telephone-event/16000</w:t>
            </w:r>
          </w:p>
          <w:p w:rsidR="00A15DD5" w:rsidRPr="00A53DC8" w:rsidRDefault="00A15DD5" w:rsidP="00A15DD5">
            <w:pPr>
              <w:pStyle w:val="TAL"/>
              <w:rPr>
                <w:rFonts w:eastAsia="SimSun"/>
                <w:lang w:eastAsia="zh-CN"/>
              </w:rPr>
            </w:pPr>
            <w:r w:rsidRPr="00A53DC8">
              <w:rPr>
                <w:i/>
                <w:iCs/>
              </w:rPr>
              <w:t xml:space="preserve">a=fmtp: </w:t>
            </w:r>
            <w:r w:rsidRPr="00A53DC8">
              <w:rPr>
                <w:iCs/>
              </w:rPr>
              <w:t>(format)</w:t>
            </w:r>
          </w:p>
          <w:p w:rsidR="00A15DD5" w:rsidRPr="00A53DC8" w:rsidRDefault="00A15DD5" w:rsidP="00A15DD5">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AMR/8000 </w:t>
            </w:r>
            <w:r w:rsidRPr="00A53DC8">
              <w:rPr>
                <w:rFonts w:eastAsia="SimSun"/>
                <w:lang w:eastAsia="zh-CN"/>
              </w:rPr>
              <w:t>[Note 3, 9]</w:t>
            </w:r>
          </w:p>
          <w:p w:rsidR="00A15DD5" w:rsidRPr="00A53DC8" w:rsidRDefault="00A15DD5" w:rsidP="00A15DD5">
            <w:pPr>
              <w:pStyle w:val="TAL"/>
              <w:rPr>
                <w:rFonts w:eastAsia="SimSun"/>
                <w:i/>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A15DD5" w:rsidRPr="00A53DC8" w:rsidRDefault="00A15DD5" w:rsidP="00A15DD5">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telephone-event/8000 </w:t>
            </w:r>
          </w:p>
          <w:p w:rsidR="00A15DD5" w:rsidRPr="00A53DC8" w:rsidRDefault="00A15DD5" w:rsidP="00A15DD5">
            <w:pPr>
              <w:pStyle w:val="TAL"/>
              <w:rPr>
                <w:rFonts w:eastAsia="SimSun" w:cs="Tahoma"/>
                <w:i/>
                <w:szCs w:val="16"/>
                <w:lang w:eastAsia="zh-CN"/>
              </w:rPr>
            </w:pPr>
            <w:r w:rsidRPr="00A53DC8">
              <w:rPr>
                <w:i/>
                <w:iCs/>
              </w:rPr>
              <w:t xml:space="preserve">a=fmtp: </w:t>
            </w:r>
            <w:r w:rsidRPr="00A53DC8">
              <w:rPr>
                <w:iCs/>
              </w:rPr>
              <w:t>(format)</w:t>
            </w:r>
          </w:p>
          <w:p w:rsidR="00A15DD5" w:rsidRPr="00A53DC8" w:rsidRDefault="00A15DD5" w:rsidP="00A15DD5">
            <w:pPr>
              <w:pStyle w:val="TAL"/>
              <w:rPr>
                <w:rFonts w:eastAsia="SimSun" w:cs="Tahoma"/>
                <w:i/>
                <w:szCs w:val="16"/>
                <w:lang w:eastAsia="zh-CN"/>
              </w:rPr>
            </w:pPr>
            <w:r w:rsidRPr="00A53DC8">
              <w:rPr>
                <w:rFonts w:eastAsia="SimSun" w:cs="Tahoma"/>
                <w:i/>
                <w:szCs w:val="16"/>
                <w:lang w:eastAsia="zh-CN"/>
              </w:rPr>
              <w:t xml:space="preserve">a=ecn-capable-rtp: leap ect=0 </w:t>
            </w:r>
            <w:r w:rsidRPr="00A53DC8">
              <w:rPr>
                <w:rFonts w:eastAsia="SimSun" w:cs="Tahoma"/>
                <w:szCs w:val="16"/>
                <w:lang w:eastAsia="zh-CN"/>
              </w:rPr>
              <w:t>[Note 7]</w:t>
            </w:r>
          </w:p>
          <w:p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a=rtcp-fb:* nack ecn </w:t>
            </w:r>
            <w:r w:rsidRPr="00A53DC8">
              <w:rPr>
                <w:rFonts w:eastAsia="SimSun" w:cs="Tahoma"/>
                <w:szCs w:val="16"/>
                <w:lang w:eastAsia="zh-CN"/>
              </w:rPr>
              <w:t>[Note 7]</w:t>
            </w:r>
          </w:p>
          <w:p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a=rtcp-xr:ecn-sum </w:t>
            </w:r>
            <w:r w:rsidRPr="00A53DC8">
              <w:rPr>
                <w:rFonts w:eastAsia="SimSun" w:cs="Tahoma"/>
                <w:szCs w:val="16"/>
                <w:lang w:eastAsia="zh-CN"/>
              </w:rPr>
              <w:t>[Note 7]</w:t>
            </w:r>
          </w:p>
          <w:p w:rsidR="00A15DD5" w:rsidRPr="00A53DC8" w:rsidRDefault="00A15DD5" w:rsidP="00A15DD5">
            <w:pPr>
              <w:pStyle w:val="TAL"/>
              <w:rPr>
                <w:rFonts w:eastAsia="SimSun" w:cs="Tahoma"/>
                <w:szCs w:val="16"/>
                <w:lang w:eastAsia="zh-CN"/>
              </w:rPr>
            </w:pPr>
            <w:r w:rsidRPr="00A53DC8">
              <w:rPr>
                <w:rFonts w:eastAsia="SimSun" w:cs="Tahoma"/>
                <w:i/>
                <w:szCs w:val="16"/>
                <w:lang w:eastAsia="zh-CN"/>
              </w:rPr>
              <w:t xml:space="preserve">a=rtcp-rsize </w:t>
            </w:r>
            <w:r w:rsidRPr="00A53DC8">
              <w:rPr>
                <w:rFonts w:eastAsia="SimSun" w:cs="Tahoma"/>
                <w:szCs w:val="16"/>
                <w:lang w:eastAsia="zh-CN"/>
              </w:rPr>
              <w:t>[Note 7]</w:t>
            </w:r>
          </w:p>
          <w:p w:rsidR="00A15DD5" w:rsidRPr="00A53DC8" w:rsidRDefault="00A15DD5" w:rsidP="00A15DD5">
            <w:pPr>
              <w:pStyle w:val="TAL"/>
              <w:rPr>
                <w:rFonts w:eastAsia="SimSun"/>
                <w:i/>
                <w:lang w:eastAsia="zh-CN"/>
              </w:rPr>
            </w:pPr>
            <w:r w:rsidRPr="00A53DC8">
              <w:rPr>
                <w:rFonts w:eastAsia="SimSun"/>
                <w:i/>
                <w:lang w:eastAsia="zh-CN"/>
              </w:rPr>
              <w:t>a=ptime:20</w:t>
            </w:r>
          </w:p>
          <w:p w:rsidR="00A15DD5" w:rsidRPr="00A53DC8" w:rsidRDefault="00A15DD5" w:rsidP="00A15DD5">
            <w:pPr>
              <w:pStyle w:val="TAL"/>
              <w:rPr>
                <w:rFonts w:eastAsia="SimSun"/>
                <w:i/>
                <w:lang w:eastAsia="zh-CN"/>
              </w:rPr>
            </w:pPr>
            <w:r w:rsidRPr="00A53DC8">
              <w:rPr>
                <w:rFonts w:eastAsia="SimSun"/>
                <w:i/>
                <w:lang w:eastAsia="zh-CN"/>
              </w:rPr>
              <w:t>a=maxptime:240</w:t>
            </w:r>
          </w:p>
          <w:p w:rsidR="00843615" w:rsidRPr="00A53DC8" w:rsidRDefault="00843615" w:rsidP="00585703">
            <w:pPr>
              <w:pStyle w:val="TAL"/>
              <w:rPr>
                <w:rFonts w:eastAsia="SimSun"/>
                <w:i/>
                <w:lang w:eastAsia="zh-CN"/>
              </w:rPr>
            </w:pPr>
          </w:p>
          <w:p w:rsidR="00843615" w:rsidRPr="00A53DC8" w:rsidRDefault="00843615" w:rsidP="00585703">
            <w:pPr>
              <w:pStyle w:val="TAL"/>
              <w:rPr>
                <w:rFonts w:eastAsia="SimSun" w:cs="Tahoma"/>
                <w:b/>
                <w:szCs w:val="16"/>
                <w:lang w:eastAsia="zh-CN"/>
              </w:rPr>
            </w:pPr>
            <w:r w:rsidRPr="00A53DC8">
              <w:rPr>
                <w:rFonts w:eastAsia="SimSun" w:cs="Tahoma"/>
                <w:b/>
                <w:szCs w:val="16"/>
                <w:lang w:eastAsia="zh-CN"/>
              </w:rPr>
              <w:t>Attributes for media security mechanism:</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 xml:space="preserve">a=3ge2ae: requested </w:t>
            </w:r>
            <w:r w:rsidRPr="00A53DC8">
              <w:rPr>
                <w:rFonts w:eastAsia="SimSun" w:cs="Tahoma"/>
                <w:szCs w:val="16"/>
                <w:lang w:eastAsia="zh-CN"/>
              </w:rPr>
              <w:t>[Note 8]</w:t>
            </w:r>
          </w:p>
          <w:p w:rsidR="00843615" w:rsidRPr="00A53DC8" w:rsidRDefault="00617C5E" w:rsidP="00585703">
            <w:pPr>
              <w:pStyle w:val="TAL"/>
              <w:rPr>
                <w:rFonts w:eastAsia="SimSun" w:cs="Tahoma"/>
                <w:i/>
                <w:szCs w:val="16"/>
                <w:lang w:eastAsia="zh-CN"/>
              </w:rPr>
            </w:pPr>
            <w:r w:rsidRPr="00A53DC8">
              <w:rPr>
                <w:rFonts w:eastAsia="SimSun" w:cs="Tahoma"/>
                <w:i/>
                <w:szCs w:val="16"/>
                <w:lang w:eastAsia="zh-CN"/>
              </w:rPr>
              <w:t>a=crypto:1 </w:t>
            </w:r>
            <w:r w:rsidR="00843615" w:rsidRPr="00A53DC8">
              <w:rPr>
                <w:rFonts w:eastAsia="SimSun" w:cs="Tahoma"/>
                <w:i/>
                <w:szCs w:val="16"/>
                <w:lang w:eastAsia="zh-CN"/>
              </w:rPr>
              <w:t>AES_CM_128_HMAC_SHA1_80inline:WVNfX19zZW1jdGwgKCkgewkyMjA7fQp9CnVubGVz|2^20|</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 xml:space="preserve">1:4FEC_ORDER=FEC_SRTP" </w:t>
            </w:r>
            <w:r w:rsidRPr="00A53DC8">
              <w:rPr>
                <w:rFonts w:eastAsia="SimSun" w:cs="Tahoma"/>
                <w:szCs w:val="16"/>
                <w:lang w:eastAsia="zh-CN"/>
              </w:rPr>
              <w:t>[Note 8]</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Attributes for preconditions:</w:t>
            </w:r>
          </w:p>
          <w:p w:rsidR="00843615" w:rsidRPr="00A53DC8" w:rsidRDefault="00843615" w:rsidP="00585703">
            <w:pPr>
              <w:pStyle w:val="TAL"/>
              <w:rPr>
                <w:rFonts w:eastAsia="SimSun"/>
                <w:i/>
                <w:lang w:eastAsia="zh-CN"/>
              </w:rPr>
            </w:pPr>
            <w:r w:rsidRPr="00A53DC8">
              <w:rPr>
                <w:rFonts w:eastAsia="SimSun"/>
                <w:i/>
                <w:lang w:eastAsia="zh-CN"/>
              </w:rPr>
              <w:t>a=curr:qos local none</w:t>
            </w:r>
          </w:p>
          <w:p w:rsidR="00843615" w:rsidRPr="00A53DC8" w:rsidRDefault="00843615" w:rsidP="00585703">
            <w:pPr>
              <w:pStyle w:val="TAL"/>
              <w:rPr>
                <w:rFonts w:eastAsia="SimSun"/>
                <w:i/>
                <w:lang w:eastAsia="zh-CN"/>
              </w:rPr>
            </w:pPr>
            <w:r w:rsidRPr="00A53DC8">
              <w:rPr>
                <w:rFonts w:eastAsia="SimSun"/>
                <w:i/>
                <w:lang w:eastAsia="zh-CN"/>
              </w:rPr>
              <w:t>a=curr:qos remote none</w:t>
            </w:r>
          </w:p>
          <w:p w:rsidR="00843615" w:rsidRPr="00A53DC8" w:rsidRDefault="00843615" w:rsidP="00585703">
            <w:pPr>
              <w:pStyle w:val="TAL"/>
              <w:rPr>
                <w:rFonts w:eastAsia="SimSun"/>
                <w:i/>
                <w:lang w:eastAsia="zh-CN"/>
              </w:rPr>
            </w:pPr>
            <w:r w:rsidRPr="00A53DC8">
              <w:rPr>
                <w:rFonts w:eastAsia="SimSun"/>
                <w:i/>
                <w:lang w:eastAsia="zh-CN"/>
              </w:rPr>
              <w:t>a=des:qos mandatory local sendrecv</w:t>
            </w:r>
          </w:p>
          <w:p w:rsidR="00843615" w:rsidRPr="00A53DC8" w:rsidRDefault="00843615" w:rsidP="00585703">
            <w:pPr>
              <w:pStyle w:val="TAL"/>
              <w:rPr>
                <w:rFonts w:eastAsia="SimSun"/>
                <w:i/>
                <w:lang w:eastAsia="zh-CN"/>
              </w:rPr>
            </w:pPr>
            <w:r w:rsidRPr="00A53DC8">
              <w:rPr>
                <w:rFonts w:eastAsia="SimSun"/>
                <w:i/>
                <w:lang w:eastAsia="zh-CN"/>
              </w:rPr>
              <w:t>a=des:qos optional remote sendrecv</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cs="Tahoma"/>
                <w:szCs w:val="16"/>
                <w:lang w:eastAsia="zh-CN"/>
              </w:rPr>
            </w:pPr>
            <w:r w:rsidRPr="00A53DC8">
              <w:rPr>
                <w:rFonts w:eastAsia="SimSun"/>
                <w:lang w:eastAsia="zh-CN"/>
              </w:rPr>
              <w:t>Note 1: At least one "c=" field shall be present.</w:t>
            </w:r>
          </w:p>
          <w:p w:rsidR="00843615" w:rsidRPr="00A53DC8" w:rsidRDefault="00843615" w:rsidP="00585703">
            <w:pPr>
              <w:pStyle w:val="TAL"/>
              <w:rPr>
                <w:rFonts w:eastAsia="SimSun"/>
                <w:lang w:eastAsia="zh-CN"/>
              </w:rPr>
            </w:pPr>
            <w:r w:rsidRPr="00A53DC8">
              <w:rPr>
                <w:rFonts w:eastAsia="SimSun"/>
                <w:lang w:eastAsia="zh-CN"/>
              </w:rPr>
              <w:lastRenderedPageBreak/>
              <w:t xml:space="preserve">Note 2: The RR value </w:t>
            </w:r>
            <w:r w:rsidR="00CE1244" w:rsidRPr="00A53DC8">
              <w:rPr>
                <w:rFonts w:eastAsia="SimSun"/>
                <w:lang w:eastAsia="zh-CN"/>
              </w:rPr>
              <w:t>shall</w:t>
            </w:r>
            <w:r w:rsidRPr="00A53DC8">
              <w:rPr>
                <w:rFonts w:eastAsia="SimSun"/>
                <w:lang w:eastAsia="zh-CN"/>
              </w:rPr>
              <w:t xml:space="preserve"> be greater than 0. The RS value can be any value.</w:t>
            </w:r>
          </w:p>
          <w:p w:rsidR="00843615" w:rsidRPr="00A53DC8" w:rsidRDefault="00843615" w:rsidP="00585703">
            <w:pPr>
              <w:pStyle w:val="TAL"/>
              <w:rPr>
                <w:rFonts w:eastAsia="SimSun"/>
                <w:lang w:eastAsia="zh-CN"/>
              </w:rPr>
            </w:pPr>
            <w:r w:rsidRPr="00A53DC8">
              <w:rPr>
                <w:rFonts w:eastAsia="SimSun"/>
                <w:lang w:eastAsia="zh-CN"/>
              </w:rPr>
              <w:t xml:space="preserve">Note 3: The channel number shall be </w:t>
            </w:r>
            <w:r w:rsidR="00CA5D53" w:rsidRPr="00A53DC8">
              <w:rPr>
                <w:rFonts w:eastAsia="SimSun"/>
                <w:lang w:eastAsia="zh-CN"/>
              </w:rPr>
              <w:t>"</w:t>
            </w:r>
            <w:r w:rsidRPr="00A53DC8">
              <w:rPr>
                <w:rFonts w:eastAsia="SimSun"/>
                <w:lang w:eastAsia="zh-CN"/>
              </w:rPr>
              <w:t>/1</w:t>
            </w:r>
            <w:r w:rsidR="00CA5D53" w:rsidRPr="00A53DC8">
              <w:rPr>
                <w:rFonts w:eastAsia="SimSun"/>
                <w:lang w:eastAsia="zh-CN"/>
              </w:rPr>
              <w:t>"</w:t>
            </w:r>
            <w:r w:rsidRPr="00A53DC8">
              <w:rPr>
                <w:rFonts w:eastAsia="SimSun"/>
                <w:lang w:eastAsia="zh-CN"/>
              </w:rPr>
              <w:t xml:space="preserve"> or omitted.</w:t>
            </w:r>
          </w:p>
          <w:p w:rsidR="00843615" w:rsidRPr="00A53DC8" w:rsidRDefault="00843615" w:rsidP="00585703">
            <w:pPr>
              <w:pStyle w:val="TAL"/>
              <w:rPr>
                <w:rFonts w:eastAsia="SimSun"/>
                <w:lang w:eastAsia="zh-CN"/>
              </w:rPr>
            </w:pPr>
            <w:r w:rsidRPr="00A53DC8">
              <w:rPr>
                <w:rFonts w:eastAsia="SimSun"/>
                <w:lang w:eastAsia="zh-CN"/>
              </w:rPr>
              <w:t>Note 4: The max-red values from 0 to 220 are allowed.</w:t>
            </w:r>
          </w:p>
          <w:p w:rsidR="00843615" w:rsidRPr="00A53DC8" w:rsidRDefault="00843615" w:rsidP="00585703">
            <w:pPr>
              <w:pStyle w:val="TAL"/>
              <w:rPr>
                <w:rFonts w:eastAsia="SimSun"/>
                <w:lang w:eastAsia="zh-CN"/>
              </w:rPr>
            </w:pPr>
            <w:r w:rsidRPr="00A53DC8">
              <w:rPr>
                <w:rFonts w:eastAsia="SimSun"/>
                <w:lang w:eastAsia="zh-CN"/>
              </w:rPr>
              <w:t>Note 5: The parameters dtx, dtx-recv and evs-mode-switch shall not be present.</w:t>
            </w:r>
          </w:p>
          <w:p w:rsidR="00843615" w:rsidRPr="00A53DC8" w:rsidRDefault="00843615" w:rsidP="00585703">
            <w:pPr>
              <w:pStyle w:val="TAL"/>
              <w:rPr>
                <w:rFonts w:eastAsia="SimSun"/>
                <w:lang w:eastAsia="zh-CN"/>
              </w:rPr>
            </w:pPr>
            <w:r w:rsidRPr="00A53DC8">
              <w:rPr>
                <w:rFonts w:eastAsia="SimSun"/>
                <w:lang w:eastAsia="zh-CN"/>
              </w:rPr>
              <w:t>Note 6: The parameters mode-set, mode-change-period, mode-change-neighbor, crc, robust-sorting and interleaving shall not be included.</w:t>
            </w:r>
          </w:p>
          <w:p w:rsidR="00843615" w:rsidRPr="00A53DC8" w:rsidRDefault="00843615" w:rsidP="00585703">
            <w:pPr>
              <w:pStyle w:val="TAL"/>
              <w:rPr>
                <w:rFonts w:eastAsia="SimSun" w:cs="Tahoma"/>
                <w:szCs w:val="16"/>
                <w:lang w:eastAsia="zh-CN"/>
              </w:rPr>
            </w:pPr>
            <w:r w:rsidRPr="00A53DC8">
              <w:rPr>
                <w:rFonts w:eastAsia="SimSun" w:cs="Tahoma"/>
                <w:szCs w:val="16"/>
                <w:lang w:eastAsia="zh-CN"/>
              </w:rPr>
              <w:t>Note 7: Attributes for ECN Capability may be present if the UE supports Explicit Congestion Notification.</w:t>
            </w:r>
          </w:p>
          <w:p w:rsidR="00843615" w:rsidRPr="00A53DC8" w:rsidRDefault="00843615" w:rsidP="00585703">
            <w:pPr>
              <w:pStyle w:val="TAL"/>
              <w:rPr>
                <w:rFonts w:eastAsia="SimSun" w:cs="Tahoma"/>
                <w:szCs w:val="16"/>
                <w:lang w:eastAsia="zh-CN"/>
              </w:rPr>
            </w:pPr>
            <w:r w:rsidRPr="00A53DC8">
              <w:rPr>
                <w:rFonts w:eastAsia="SimSun" w:cs="Tahoma"/>
                <w:szCs w:val="16"/>
                <w:lang w:eastAsia="zh-CN"/>
              </w:rPr>
              <w:t>Note 8: Attributes for media plane security are present if the use of end-to-access-edge security is supported by UE.</w:t>
            </w:r>
          </w:p>
          <w:p w:rsidR="00A15DD5" w:rsidRPr="00A53DC8" w:rsidRDefault="00A15DD5" w:rsidP="00A15DD5">
            <w:pPr>
              <w:pStyle w:val="TAL"/>
              <w:rPr>
                <w:rFonts w:eastAsia="SimSun" w:cs="Tahoma"/>
                <w:szCs w:val="16"/>
                <w:lang w:eastAsia="zh-CN"/>
              </w:rPr>
            </w:pPr>
            <w:r w:rsidRPr="00A53DC8">
              <w:rPr>
                <w:rFonts w:eastAsia="SimSun" w:cs="Tahoma"/>
                <w:szCs w:val="16"/>
                <w:lang w:eastAsia="zh-CN"/>
              </w:rPr>
              <w:t>Note 9: The ordering of payload types shall be as listed, i.e., EVS before AMR-WB before AMR.</w:t>
            </w:r>
          </w:p>
          <w:p w:rsidR="00A15DD5" w:rsidRPr="00A53DC8" w:rsidRDefault="00A15DD5" w:rsidP="00A15DD5">
            <w:pPr>
              <w:pStyle w:val="TAL"/>
              <w:rPr>
                <w:rFonts w:eastAsia="SimSun" w:cs="Tahoma"/>
                <w:szCs w:val="16"/>
                <w:lang w:eastAsia="zh-CN"/>
              </w:rPr>
            </w:pPr>
            <w:r w:rsidRPr="00A53DC8">
              <w:rPr>
                <w:rFonts w:eastAsia="SimSun"/>
                <w:lang w:eastAsia="zh-CN"/>
              </w:rPr>
              <w:t>Note 10: The EVS payload type shall carry at least one of the five EVS configurations</w:t>
            </w:r>
          </w:p>
        </w:tc>
      </w:tr>
    </w:tbl>
    <w:p w:rsidR="00843615" w:rsidRPr="00A53DC8" w:rsidRDefault="00843615" w:rsidP="00843615"/>
    <w:p w:rsidR="00396AE2" w:rsidRPr="00A53DC8" w:rsidRDefault="00396AE2" w:rsidP="00396AE2">
      <w:pPr>
        <w:pStyle w:val="H6"/>
      </w:pPr>
      <w:r w:rsidRPr="00A53DC8">
        <w:t>100 Trying (Step 2)</w:t>
      </w:r>
    </w:p>
    <w:p w:rsidR="00396AE2" w:rsidRPr="00A53DC8" w:rsidRDefault="00396AE2" w:rsidP="00A447CB">
      <w:r w:rsidRPr="00A53DC8">
        <w:t>Use the default message "100 Trying for INVITE" in Annex A.2.2 of TS 34.229-1 [2] applying condition A1.</w:t>
      </w:r>
    </w:p>
    <w:p w:rsidR="00843615" w:rsidRPr="00A53DC8" w:rsidRDefault="00843615" w:rsidP="00843615">
      <w:pPr>
        <w:pStyle w:val="H6"/>
      </w:pPr>
      <w:r w:rsidRPr="00A53DC8">
        <w:lastRenderedPageBreak/>
        <w:t xml:space="preserve">183 Session Progress (Step </w:t>
      </w:r>
      <w:r w:rsidR="00396AE2" w:rsidRPr="00A53DC8">
        <w:t>3</w:t>
      </w:r>
      <w:r w:rsidRPr="00A53DC8">
        <w:t>)</w:t>
      </w:r>
    </w:p>
    <w:p w:rsidR="00843615" w:rsidRPr="00A53DC8" w:rsidRDefault="00843615" w:rsidP="00A447CB">
      <w:pPr>
        <w:keepNext/>
      </w:pPr>
      <w:r w:rsidRPr="00A53DC8">
        <w:t>Use the default mes</w:t>
      </w:r>
      <w:r w:rsidR="004655C8" w:rsidRPr="00A53DC8">
        <w:t>sage "183 Session Progress</w:t>
      </w:r>
      <w:r w:rsidR="00396AE2" w:rsidRPr="00A53DC8">
        <w:t xml:space="preserve"> for INVITE</w:t>
      </w:r>
      <w:r w:rsidR="004655C8" w:rsidRPr="00A53DC8">
        <w:t>" in A</w:t>
      </w:r>
      <w:r w:rsidRPr="00A53DC8">
        <w:t xml:space="preserve">nnex A.2.3 </w:t>
      </w:r>
      <w:r w:rsidR="004655C8" w:rsidRPr="00A53DC8">
        <w:t xml:space="preserve">of TS 34.229-1 [2] </w:t>
      </w:r>
      <w:r w:rsidRPr="00A53DC8">
        <w:t>applying condition A1</w:t>
      </w:r>
      <w:r w:rsidR="00396AE2" w:rsidRPr="00A53DC8">
        <w:t>,</w:t>
      </w:r>
      <w:r w:rsidRPr="00A53DC8">
        <w:t xml:space="preserve"> and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843615"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843615" w:rsidRPr="00A53DC8" w:rsidRDefault="00843615" w:rsidP="00585703">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843615" w:rsidRPr="00A53DC8" w:rsidRDefault="00843615" w:rsidP="00585703">
            <w:pPr>
              <w:pStyle w:val="TAH"/>
              <w:jc w:val="left"/>
            </w:pPr>
            <w:r w:rsidRPr="00A53DC8">
              <w:t>Value/Remark</w:t>
            </w:r>
          </w:p>
        </w:tc>
      </w:tr>
      <w:tr w:rsidR="00843615" w:rsidRPr="00A53DC8" w:rsidTr="001C4FB3">
        <w:trPr>
          <w:jc w:val="center"/>
        </w:trPr>
        <w:tc>
          <w:tcPr>
            <w:tcW w:w="1616" w:type="dxa"/>
            <w:tcBorders>
              <w:top w:val="single" w:sz="4" w:space="0" w:color="auto"/>
              <w:left w:val="single" w:sz="4" w:space="0" w:color="auto"/>
              <w:bottom w:val="nil"/>
              <w:right w:val="single" w:sz="6" w:space="0" w:color="auto"/>
            </w:tcBorders>
          </w:tcPr>
          <w:p w:rsidR="00843615" w:rsidRPr="00A53DC8" w:rsidRDefault="00843615" w:rsidP="00585703">
            <w:pPr>
              <w:pStyle w:val="TAH"/>
              <w:jc w:val="left"/>
            </w:pPr>
            <w:r w:rsidRPr="00A53DC8">
              <w:t>Require</w:t>
            </w:r>
          </w:p>
        </w:tc>
        <w:tc>
          <w:tcPr>
            <w:tcW w:w="7938" w:type="dxa"/>
            <w:tcBorders>
              <w:top w:val="single" w:sz="4" w:space="0" w:color="auto"/>
              <w:left w:val="single" w:sz="6" w:space="0" w:color="auto"/>
              <w:bottom w:val="nil"/>
              <w:right w:val="single" w:sz="4" w:space="0" w:color="auto"/>
            </w:tcBorders>
          </w:tcPr>
          <w:p w:rsidR="00843615" w:rsidRPr="00A53DC8" w:rsidRDefault="00843615" w:rsidP="00585703">
            <w:pPr>
              <w:pStyle w:val="TAH"/>
            </w:pPr>
          </w:p>
        </w:tc>
      </w:tr>
      <w:tr w:rsidR="00843615" w:rsidRPr="00A53DC8" w:rsidTr="001C4FB3">
        <w:trPr>
          <w:jc w:val="center"/>
        </w:trPr>
        <w:tc>
          <w:tcPr>
            <w:tcW w:w="1616" w:type="dxa"/>
            <w:tcBorders>
              <w:top w:val="nil"/>
              <w:left w:val="single" w:sz="4" w:space="0" w:color="auto"/>
              <w:bottom w:val="nil"/>
              <w:right w:val="single" w:sz="6" w:space="0" w:color="auto"/>
            </w:tcBorders>
          </w:tcPr>
          <w:p w:rsidR="00843615" w:rsidRPr="00A53DC8" w:rsidRDefault="00843615" w:rsidP="00585703">
            <w:pPr>
              <w:pStyle w:val="TAH"/>
              <w:jc w:val="left"/>
              <w:rPr>
                <w:b w:val="0"/>
              </w:rPr>
            </w:pPr>
            <w:r w:rsidRPr="00A53DC8">
              <w:rPr>
                <w:b w:val="0"/>
              </w:rPr>
              <w:t xml:space="preserve">    option-tag</w:t>
            </w:r>
          </w:p>
        </w:tc>
        <w:tc>
          <w:tcPr>
            <w:tcW w:w="7938" w:type="dxa"/>
            <w:tcBorders>
              <w:top w:val="nil"/>
              <w:left w:val="single" w:sz="6" w:space="0" w:color="auto"/>
              <w:bottom w:val="nil"/>
              <w:right w:val="single" w:sz="4" w:space="0" w:color="auto"/>
            </w:tcBorders>
          </w:tcPr>
          <w:p w:rsidR="00843615" w:rsidRPr="00A53DC8" w:rsidRDefault="00843615" w:rsidP="00585703">
            <w:pPr>
              <w:pStyle w:val="TAH"/>
              <w:jc w:val="left"/>
              <w:rPr>
                <w:b w:val="0"/>
              </w:rPr>
            </w:pPr>
            <w:r w:rsidRPr="00A53DC8">
              <w:rPr>
                <w:b w:val="0"/>
                <w:i/>
                <w:iCs/>
                <w:snapToGrid w:val="0"/>
              </w:rPr>
              <w:t>precondition</w:t>
            </w:r>
          </w:p>
        </w:tc>
      </w:tr>
      <w:tr w:rsidR="00843615" w:rsidRPr="00A53DC8"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rPr>
                <w:rFonts w:eastAsia="SimSun"/>
                <w:lang w:eastAsia="zh-CN"/>
              </w:rPr>
            </w:pPr>
            <w:r w:rsidRPr="00A53DC8">
              <w:rPr>
                <w:rFonts w:eastAsia="SimSun"/>
                <w:lang w:eastAsia="zh-CN"/>
              </w:rPr>
              <w:t>The following SDP types and values.</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Session description:</w:t>
            </w:r>
          </w:p>
          <w:p w:rsidR="00843615" w:rsidRPr="00A53DC8" w:rsidRDefault="00843615" w:rsidP="00585703">
            <w:pPr>
              <w:pStyle w:val="TAL"/>
              <w:rPr>
                <w:rFonts w:eastAsia="SimSun"/>
                <w:i/>
                <w:lang w:eastAsia="zh-CN"/>
              </w:rPr>
            </w:pPr>
            <w:r w:rsidRPr="00A53DC8">
              <w:rPr>
                <w:rFonts w:eastAsia="SimSun"/>
                <w:i/>
                <w:lang w:eastAsia="zh-CN"/>
              </w:rPr>
              <w:t>v=0</w:t>
            </w:r>
          </w:p>
          <w:p w:rsidR="00843615" w:rsidRPr="00A53DC8" w:rsidRDefault="00843615" w:rsidP="00585703">
            <w:pPr>
              <w:pStyle w:val="TAL"/>
              <w:rPr>
                <w:rFonts w:eastAsia="SimSun"/>
                <w:lang w:eastAsia="zh-CN"/>
              </w:rPr>
            </w:pPr>
            <w:r w:rsidRPr="00A53DC8">
              <w:rPr>
                <w:rFonts w:eastAsia="SimSun"/>
                <w:i/>
                <w:lang w:eastAsia="zh-CN"/>
              </w:rPr>
              <w:t>o=- 1111111111 1111111111 IN</w:t>
            </w:r>
            <w:r w:rsidRPr="00A53DC8">
              <w:rPr>
                <w:rFonts w:eastAsia="SimSun"/>
                <w:lang w:eastAsia="zh-CN"/>
              </w:rPr>
              <w:t xml:space="preserve"> (addrtype) (unicast-address for SS)</w:t>
            </w:r>
          </w:p>
          <w:p w:rsidR="00843615" w:rsidRPr="00A53DC8" w:rsidRDefault="00843615" w:rsidP="00585703">
            <w:pPr>
              <w:pStyle w:val="TAL"/>
              <w:rPr>
                <w:rFonts w:eastAsia="SimSun"/>
                <w:lang w:eastAsia="zh-CN"/>
              </w:rPr>
            </w:pPr>
            <w:r w:rsidRPr="00A53DC8">
              <w:rPr>
                <w:i/>
                <w:iCs/>
                <w:snapToGrid w:val="0"/>
              </w:rPr>
              <w:t>s=-</w:t>
            </w:r>
          </w:p>
          <w:p w:rsidR="00843615" w:rsidRPr="00A53DC8" w:rsidRDefault="00843615" w:rsidP="00585703">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SS)</w:t>
            </w:r>
          </w:p>
          <w:p w:rsidR="00843615" w:rsidRPr="00A53DC8" w:rsidRDefault="00843615" w:rsidP="00585703">
            <w:pPr>
              <w:pStyle w:val="TAL"/>
              <w:rPr>
                <w:rFonts w:eastAsia="SimSun"/>
                <w:i/>
                <w:lang w:eastAsia="zh-CN"/>
              </w:rPr>
            </w:pPr>
            <w:r w:rsidRPr="00A53DC8">
              <w:rPr>
                <w:rFonts w:eastAsia="SimSun"/>
                <w:i/>
                <w:lang w:eastAsia="zh-CN"/>
              </w:rPr>
              <w:t>b=AS:65</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Time description:</w:t>
            </w:r>
          </w:p>
          <w:p w:rsidR="00843615" w:rsidRPr="00A53DC8" w:rsidRDefault="00843615" w:rsidP="00585703">
            <w:pPr>
              <w:pStyle w:val="TAL"/>
              <w:rPr>
                <w:rFonts w:eastAsia="SimSun"/>
                <w:i/>
                <w:lang w:eastAsia="zh-CN"/>
              </w:rPr>
            </w:pPr>
            <w:r w:rsidRPr="00A53DC8">
              <w:rPr>
                <w:rFonts w:eastAsia="SimSun"/>
                <w:i/>
                <w:lang w:eastAsia="zh-CN"/>
              </w:rPr>
              <w:t>t=0 0</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Media description:</w:t>
            </w:r>
          </w:p>
          <w:p w:rsidR="00843615" w:rsidRPr="00A53DC8" w:rsidRDefault="00843615" w:rsidP="00585703">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cs="Tahoma"/>
                <w:i/>
                <w:szCs w:val="16"/>
                <w:lang w:eastAsia="zh-CN"/>
              </w:rPr>
              <w:t xml:space="preserve"> </w:t>
            </w:r>
            <w:r w:rsidRPr="00A53DC8">
              <w:rPr>
                <w:rFonts w:eastAsia="SimSun"/>
                <w:lang w:eastAsia="zh-CN"/>
              </w:rPr>
              <w:t>(fmt) [Note 1, 2]</w:t>
            </w:r>
          </w:p>
          <w:p w:rsidR="00843615" w:rsidRPr="00A53DC8" w:rsidRDefault="00843615" w:rsidP="00585703">
            <w:pPr>
              <w:pStyle w:val="TAL"/>
              <w:rPr>
                <w:rFonts w:eastAsia="SimSun"/>
                <w:i/>
                <w:lang w:eastAsia="zh-CN"/>
              </w:rPr>
            </w:pPr>
            <w:r w:rsidRPr="00A53DC8">
              <w:rPr>
                <w:rFonts w:eastAsia="SimSun"/>
                <w:i/>
                <w:lang w:eastAsia="zh-CN"/>
              </w:rPr>
              <w:t>b=AS:65</w:t>
            </w:r>
          </w:p>
          <w:p w:rsidR="00843615" w:rsidRPr="00A53DC8" w:rsidRDefault="00843615" w:rsidP="00585703">
            <w:pPr>
              <w:pStyle w:val="TAL"/>
              <w:rPr>
                <w:rFonts w:eastAsia="SimSun"/>
                <w:i/>
                <w:lang w:eastAsia="zh-CN"/>
              </w:rPr>
            </w:pPr>
            <w:r w:rsidRPr="00A53DC8">
              <w:rPr>
                <w:rFonts w:eastAsia="SimSun"/>
                <w:i/>
                <w:lang w:eastAsia="zh-CN"/>
              </w:rPr>
              <w:t>b=RS:</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843615" w:rsidRPr="00A53DC8" w:rsidRDefault="00843615" w:rsidP="00585703">
            <w:pPr>
              <w:pStyle w:val="TAL"/>
              <w:rPr>
                <w:rFonts w:eastAsia="SimSun"/>
                <w:i/>
                <w:lang w:eastAsia="zh-CN"/>
              </w:rPr>
            </w:pPr>
            <w:r w:rsidRPr="00A53DC8">
              <w:rPr>
                <w:rFonts w:eastAsia="SimSun"/>
                <w:i/>
                <w:lang w:eastAsia="zh-CN"/>
              </w:rPr>
              <w:t>b=RR:</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Attributes for media:</w:t>
            </w:r>
          </w:p>
          <w:p w:rsidR="00396AE2" w:rsidRPr="00A53DC8" w:rsidRDefault="00396AE2" w:rsidP="00396AE2">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8]</w:t>
            </w:r>
          </w:p>
          <w:p w:rsidR="00396AE2" w:rsidRPr="00A53DC8" w:rsidRDefault="00396AE2" w:rsidP="00396AE2">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mode-set=0,1,2; max-red=220 </w:t>
            </w:r>
            <w:r w:rsidRPr="00A53DC8">
              <w:rPr>
                <w:rFonts w:eastAsia="SimSun"/>
                <w:lang w:eastAsia="zh-CN"/>
              </w:rPr>
              <w:t>[Note 8]</w:t>
            </w:r>
          </w:p>
          <w:p w:rsidR="00396AE2" w:rsidRPr="00A53DC8" w:rsidRDefault="00396AE2" w:rsidP="00396AE2">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9]</w:t>
            </w:r>
          </w:p>
          <w:p w:rsidR="00396AE2" w:rsidRPr="00A53DC8" w:rsidRDefault="00396AE2" w:rsidP="00396AE2">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mode-set=0,1,2, max-red=220 </w:t>
            </w:r>
            <w:r w:rsidRPr="00A53DC8">
              <w:rPr>
                <w:rFonts w:eastAsia="SimSun"/>
                <w:lang w:eastAsia="zh-CN"/>
              </w:rPr>
              <w:t>[Note 9]</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a=ecn-capable-rtp: leap ect=0</w:t>
            </w:r>
            <w:r w:rsidRPr="00A53DC8">
              <w:rPr>
                <w:rFonts w:eastAsia="SimSun" w:cs="Tahoma"/>
                <w:bCs/>
                <w:szCs w:val="16"/>
                <w:lang w:eastAsia="zh-CN"/>
              </w:rPr>
              <w:t xml:space="preserve"> </w:t>
            </w:r>
            <w:r w:rsidRPr="00A53DC8">
              <w:rPr>
                <w:rFonts w:eastAsia="SimSun" w:cs="Tahoma"/>
                <w:szCs w:val="16"/>
                <w:lang w:eastAsia="zh-CN"/>
              </w:rPr>
              <w:t>[Note 6]</w:t>
            </w:r>
          </w:p>
          <w:p w:rsidR="00843615" w:rsidRPr="00A53DC8" w:rsidRDefault="00843615" w:rsidP="00585703">
            <w:pPr>
              <w:pStyle w:val="TAL"/>
              <w:rPr>
                <w:rFonts w:eastAsia="SimSun" w:cs="Tahoma"/>
                <w:i/>
                <w:szCs w:val="16"/>
                <w:lang w:eastAsia="zh-CN"/>
              </w:rPr>
            </w:pPr>
            <w:r w:rsidRPr="00A53DC8">
              <w:rPr>
                <w:rFonts w:eastAsia="SimSun" w:cs="Tahoma"/>
                <w:i/>
                <w:szCs w:val="16"/>
                <w:lang w:eastAsia="zh-CN"/>
              </w:rPr>
              <w:t>a=rtcp-fb:* nack ecn</w:t>
            </w:r>
            <w:r w:rsidRPr="00A53DC8">
              <w:rPr>
                <w:rFonts w:eastAsia="SimSun" w:cs="Tahoma"/>
                <w:bCs/>
                <w:szCs w:val="16"/>
                <w:lang w:eastAsia="zh-CN"/>
              </w:rPr>
              <w:t xml:space="preserve"> </w:t>
            </w:r>
            <w:r w:rsidRPr="00A53DC8">
              <w:rPr>
                <w:rFonts w:eastAsia="SimSun" w:cs="Tahoma"/>
                <w:szCs w:val="16"/>
                <w:lang w:eastAsia="zh-CN"/>
              </w:rPr>
              <w:t>[Note 6]</w:t>
            </w:r>
          </w:p>
          <w:p w:rsidR="00843615" w:rsidRPr="00A53DC8" w:rsidRDefault="00843615" w:rsidP="00585703">
            <w:pPr>
              <w:pStyle w:val="TAL"/>
              <w:rPr>
                <w:rFonts w:eastAsia="SimSun" w:cs="Tahoma"/>
                <w:szCs w:val="16"/>
                <w:lang w:eastAsia="zh-CN"/>
              </w:rPr>
            </w:pPr>
            <w:r w:rsidRPr="00A53DC8">
              <w:rPr>
                <w:rFonts w:eastAsia="SimSun" w:cs="Tahoma"/>
                <w:i/>
                <w:szCs w:val="16"/>
                <w:lang w:eastAsia="zh-CN"/>
              </w:rPr>
              <w:t>a=rtcp-xr:ecn-sum</w:t>
            </w:r>
            <w:r w:rsidRPr="00A53DC8">
              <w:rPr>
                <w:rFonts w:eastAsia="SimSun" w:cs="Tahoma"/>
                <w:bCs/>
                <w:szCs w:val="16"/>
                <w:lang w:eastAsia="zh-CN"/>
              </w:rPr>
              <w:t xml:space="preserve"> </w:t>
            </w:r>
            <w:r w:rsidRPr="00A53DC8">
              <w:rPr>
                <w:rFonts w:eastAsia="SimSun" w:cs="Tahoma"/>
                <w:szCs w:val="16"/>
                <w:lang w:eastAsia="zh-CN"/>
              </w:rPr>
              <w:t>[Note 6]</w:t>
            </w:r>
          </w:p>
          <w:p w:rsidR="00843615" w:rsidRPr="00A53DC8" w:rsidRDefault="00843615" w:rsidP="00585703">
            <w:pPr>
              <w:pStyle w:val="TAL"/>
              <w:rPr>
                <w:rFonts w:eastAsia="SimSun"/>
                <w:i/>
                <w:lang w:eastAsia="zh-CN"/>
              </w:rPr>
            </w:pPr>
            <w:r w:rsidRPr="00A53DC8">
              <w:rPr>
                <w:rFonts w:eastAsia="SimSun"/>
                <w:i/>
                <w:lang w:eastAsia="zh-CN"/>
              </w:rPr>
              <w:t>a=ptime:20</w:t>
            </w:r>
          </w:p>
          <w:p w:rsidR="00843615" w:rsidRPr="00A53DC8" w:rsidRDefault="00843615" w:rsidP="00585703">
            <w:pPr>
              <w:pStyle w:val="TAL"/>
              <w:rPr>
                <w:rFonts w:eastAsia="SimSun"/>
                <w:i/>
                <w:lang w:eastAsia="zh-CN"/>
              </w:rPr>
            </w:pPr>
            <w:r w:rsidRPr="00A53DC8">
              <w:rPr>
                <w:rFonts w:eastAsia="SimSun"/>
                <w:i/>
                <w:lang w:eastAsia="zh-CN"/>
              </w:rPr>
              <w:t>a=maxptime:240</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bCs/>
                <w:lang w:eastAsia="zh-CN"/>
              </w:rPr>
            </w:pPr>
            <w:r w:rsidRPr="00A53DC8">
              <w:rPr>
                <w:rFonts w:eastAsia="SimSun"/>
                <w:b/>
                <w:bCs/>
                <w:lang w:eastAsia="zh-CN"/>
              </w:rPr>
              <w:t>Attributes for media security mechanism:</w:t>
            </w:r>
          </w:p>
          <w:p w:rsidR="00843615" w:rsidRPr="00A53DC8" w:rsidRDefault="00843615" w:rsidP="00585703">
            <w:pPr>
              <w:pStyle w:val="TAL"/>
              <w:rPr>
                <w:rFonts w:eastAsia="SimSun"/>
                <w:bCs/>
                <w:i/>
                <w:lang w:eastAsia="zh-CN"/>
              </w:rPr>
            </w:pPr>
            <w:r w:rsidRPr="00A53DC8">
              <w:rPr>
                <w:rFonts w:eastAsia="SimSun"/>
                <w:bCs/>
                <w:i/>
                <w:lang w:eastAsia="zh-CN"/>
              </w:rPr>
              <w:t xml:space="preserve">a=3ge2ae: requested </w:t>
            </w:r>
            <w:r w:rsidRPr="00A53DC8">
              <w:rPr>
                <w:rFonts w:eastAsia="SimSun"/>
                <w:bCs/>
                <w:lang w:eastAsia="zh-CN"/>
              </w:rPr>
              <w:t>[Note 7]</w:t>
            </w:r>
          </w:p>
          <w:p w:rsidR="00843615" w:rsidRPr="00A53DC8" w:rsidRDefault="00617C5E" w:rsidP="00585703">
            <w:pPr>
              <w:pStyle w:val="TAL"/>
              <w:rPr>
                <w:rFonts w:eastAsia="SimSun"/>
                <w:bCs/>
                <w:lang w:eastAsia="zh-CN"/>
              </w:rPr>
            </w:pPr>
            <w:r w:rsidRPr="00A53DC8">
              <w:rPr>
                <w:rFonts w:eastAsia="SimSun"/>
                <w:bCs/>
                <w:i/>
                <w:lang w:eastAsia="zh-CN"/>
              </w:rPr>
              <w:t>a=crypto:1 </w:t>
            </w:r>
            <w:r w:rsidR="00843615" w:rsidRPr="00A53DC8">
              <w:rPr>
                <w:rFonts w:eastAsia="SimSun"/>
                <w:bCs/>
                <w:i/>
                <w:lang w:eastAsia="zh-CN"/>
              </w:rPr>
              <w:t xml:space="preserve">AES_CM_128_HMAC_SHA1_80inline:PS1uQCVeeCFCanVmcjkpPywjNWhcYD0mXXtxaVBR|2^20|1:4 </w:t>
            </w:r>
            <w:r w:rsidR="00843615" w:rsidRPr="00A53DC8">
              <w:rPr>
                <w:rFonts w:eastAsia="SimSun"/>
                <w:bCs/>
                <w:lang w:eastAsia="zh-CN"/>
              </w:rPr>
              <w:t>[Note 7]</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b/>
                <w:lang w:eastAsia="zh-CN"/>
              </w:rPr>
            </w:pPr>
            <w:r w:rsidRPr="00A53DC8">
              <w:rPr>
                <w:rFonts w:eastAsia="SimSun"/>
                <w:b/>
                <w:lang w:eastAsia="zh-CN"/>
              </w:rPr>
              <w:t>Attributes for preconditions:</w:t>
            </w:r>
          </w:p>
          <w:p w:rsidR="00843615" w:rsidRPr="00A53DC8" w:rsidRDefault="00843615" w:rsidP="00585703">
            <w:pPr>
              <w:pStyle w:val="TAL"/>
              <w:rPr>
                <w:rFonts w:eastAsia="SimSun"/>
                <w:i/>
                <w:lang w:eastAsia="zh-CN"/>
              </w:rPr>
            </w:pPr>
            <w:r w:rsidRPr="00A53DC8">
              <w:rPr>
                <w:rFonts w:eastAsia="SimSun"/>
                <w:i/>
                <w:lang w:eastAsia="zh-CN"/>
              </w:rPr>
              <w:t>a=curr:qos local none</w:t>
            </w:r>
          </w:p>
          <w:p w:rsidR="00843615" w:rsidRPr="00A53DC8" w:rsidRDefault="00843615" w:rsidP="00585703">
            <w:pPr>
              <w:pStyle w:val="TAL"/>
              <w:rPr>
                <w:rFonts w:eastAsia="SimSun"/>
                <w:i/>
                <w:lang w:eastAsia="zh-CN"/>
              </w:rPr>
            </w:pPr>
            <w:r w:rsidRPr="00A53DC8">
              <w:rPr>
                <w:rFonts w:eastAsia="SimSun"/>
                <w:i/>
                <w:lang w:eastAsia="zh-CN"/>
              </w:rPr>
              <w:t>a=curr:qos remote none</w:t>
            </w:r>
          </w:p>
          <w:p w:rsidR="00843615" w:rsidRPr="00A53DC8" w:rsidRDefault="00843615" w:rsidP="00585703">
            <w:pPr>
              <w:pStyle w:val="TAL"/>
              <w:rPr>
                <w:rFonts w:eastAsia="SimSun"/>
                <w:i/>
                <w:lang w:eastAsia="zh-CN"/>
              </w:rPr>
            </w:pPr>
            <w:r w:rsidRPr="00A53DC8">
              <w:rPr>
                <w:rFonts w:eastAsia="SimSun"/>
                <w:i/>
                <w:lang w:eastAsia="zh-CN"/>
              </w:rPr>
              <w:t>a=des:qos mandatory local sendrecv</w:t>
            </w:r>
          </w:p>
          <w:p w:rsidR="00843615" w:rsidRPr="00A53DC8" w:rsidRDefault="00843615" w:rsidP="00585703">
            <w:pPr>
              <w:pStyle w:val="TAL"/>
              <w:rPr>
                <w:rFonts w:eastAsia="SimSun"/>
                <w:i/>
                <w:lang w:eastAsia="zh-CN"/>
              </w:rPr>
            </w:pPr>
            <w:r w:rsidRPr="00A53DC8">
              <w:rPr>
                <w:rFonts w:eastAsia="SimSun"/>
                <w:i/>
                <w:lang w:eastAsia="zh-CN"/>
              </w:rPr>
              <w:t>a=des:qos mandatory remote sendrecv</w:t>
            </w:r>
          </w:p>
          <w:p w:rsidR="00843615" w:rsidRPr="00A53DC8" w:rsidRDefault="00843615" w:rsidP="00585703">
            <w:pPr>
              <w:pStyle w:val="TAL"/>
              <w:rPr>
                <w:rFonts w:eastAsia="SimSun"/>
                <w:i/>
                <w:lang w:eastAsia="zh-CN"/>
              </w:rPr>
            </w:pPr>
            <w:r w:rsidRPr="00A53DC8">
              <w:rPr>
                <w:rFonts w:eastAsia="SimSun"/>
                <w:i/>
                <w:lang w:eastAsia="zh-CN"/>
              </w:rPr>
              <w:t>a=conf:qos remote sendrecv</w:t>
            </w:r>
          </w:p>
          <w:p w:rsidR="00843615" w:rsidRPr="00A53DC8" w:rsidRDefault="00843615" w:rsidP="00585703">
            <w:pPr>
              <w:pStyle w:val="TAL"/>
              <w:rPr>
                <w:rFonts w:eastAsia="SimSun"/>
                <w:lang w:eastAsia="zh-CN"/>
              </w:rPr>
            </w:pPr>
          </w:p>
          <w:p w:rsidR="00843615" w:rsidRPr="00A53DC8" w:rsidRDefault="00843615" w:rsidP="00585703">
            <w:pPr>
              <w:pStyle w:val="TAL"/>
              <w:rPr>
                <w:rFonts w:eastAsia="SimSun"/>
                <w:lang w:eastAsia="zh-CN"/>
              </w:rPr>
            </w:pPr>
            <w:r w:rsidRPr="00A53DC8">
              <w:rPr>
                <w:rFonts w:eastAsia="SimSun"/>
                <w:lang w:eastAsia="zh-CN"/>
              </w:rPr>
              <w:t xml:space="preserve">Note 1: The values for fmt, payload type and format are copied from step </w:t>
            </w:r>
            <w:r w:rsidR="00056566" w:rsidRPr="00A53DC8">
              <w:rPr>
                <w:rFonts w:eastAsia="SimSun"/>
                <w:lang w:eastAsia="zh-CN"/>
              </w:rPr>
              <w:t>1</w:t>
            </w:r>
            <w:r w:rsidRPr="00A53DC8">
              <w:rPr>
                <w:rFonts w:eastAsia="SimSun"/>
                <w:lang w:eastAsia="zh-CN"/>
              </w:rPr>
              <w:t>.</w:t>
            </w:r>
          </w:p>
          <w:p w:rsidR="00843615" w:rsidRPr="00A53DC8" w:rsidRDefault="00843615" w:rsidP="00585703">
            <w:pPr>
              <w:pStyle w:val="TAL"/>
              <w:rPr>
                <w:rFonts w:eastAsia="SimSun"/>
                <w:b/>
                <w:lang w:eastAsia="zh-CN"/>
              </w:rPr>
            </w:pPr>
            <w:r w:rsidRPr="00A53DC8">
              <w:rPr>
                <w:rFonts w:eastAsia="SimSun"/>
                <w:lang w:eastAsia="zh-CN"/>
              </w:rPr>
              <w:t>Note 2: Transport port is the port number of the SS (see RFC 3264 clause 6).</w:t>
            </w:r>
          </w:p>
          <w:p w:rsidR="00843615" w:rsidRPr="00A53DC8" w:rsidRDefault="00843615" w:rsidP="00585703">
            <w:pPr>
              <w:pStyle w:val="TAL"/>
              <w:rPr>
                <w:rFonts w:eastAsia="SimSun"/>
                <w:lang w:eastAsia="zh-CN"/>
              </w:rPr>
            </w:pPr>
            <w:r w:rsidRPr="00A53DC8">
              <w:rPr>
                <w:rFonts w:eastAsia="SimSun"/>
                <w:lang w:eastAsia="zh-CN"/>
              </w:rPr>
              <w:t xml:space="preserve">Note 3: The bandwidth-value is copied from step </w:t>
            </w:r>
            <w:r w:rsidR="00056566" w:rsidRPr="00A53DC8">
              <w:rPr>
                <w:rFonts w:eastAsia="SimSun"/>
                <w:lang w:eastAsia="zh-CN"/>
              </w:rPr>
              <w:t>1</w:t>
            </w:r>
            <w:r w:rsidRPr="00A53DC8">
              <w:rPr>
                <w:rFonts w:eastAsia="SimSun"/>
                <w:lang w:eastAsia="zh-CN"/>
              </w:rPr>
              <w:t>.</w:t>
            </w:r>
          </w:p>
          <w:p w:rsidR="00843615" w:rsidRPr="00A53DC8" w:rsidRDefault="00843615" w:rsidP="00585703">
            <w:pPr>
              <w:pStyle w:val="TAL"/>
              <w:rPr>
                <w:rFonts w:eastAsia="SimSun"/>
                <w:iCs/>
                <w:snapToGrid w:val="0"/>
                <w:lang w:eastAsia="zh-CN"/>
              </w:rPr>
            </w:pPr>
            <w:r w:rsidRPr="00A53DC8">
              <w:rPr>
                <w:rFonts w:eastAsia="SimSun"/>
                <w:iCs/>
                <w:snapToGrid w:val="0"/>
                <w:lang w:eastAsia="zh-CN"/>
              </w:rPr>
              <w:t xml:space="preserve">Note 4: All present br, br-send and br-recv parameter=value pairs are copied from step </w:t>
            </w:r>
            <w:r w:rsidR="00056566" w:rsidRPr="00A53DC8">
              <w:rPr>
                <w:rFonts w:eastAsia="SimSun"/>
                <w:iCs/>
                <w:snapToGrid w:val="0"/>
                <w:lang w:eastAsia="zh-CN"/>
              </w:rPr>
              <w:t>1</w:t>
            </w:r>
            <w:r w:rsidRPr="00A53DC8">
              <w:rPr>
                <w:rFonts w:eastAsia="SimSun"/>
                <w:iCs/>
                <w:snapToGrid w:val="0"/>
                <w:lang w:eastAsia="zh-CN"/>
              </w:rPr>
              <w:t>.</w:t>
            </w:r>
          </w:p>
          <w:p w:rsidR="00843615" w:rsidRPr="00A53DC8" w:rsidRDefault="00843615" w:rsidP="00585703">
            <w:pPr>
              <w:pStyle w:val="TAL"/>
              <w:rPr>
                <w:rFonts w:eastAsia="SimSun"/>
                <w:lang w:eastAsia="zh-CN"/>
              </w:rPr>
            </w:pPr>
            <w:r w:rsidRPr="00A53DC8">
              <w:rPr>
                <w:rFonts w:eastAsia="SimSun"/>
                <w:iCs/>
                <w:snapToGrid w:val="0"/>
                <w:lang w:eastAsia="zh-CN"/>
              </w:rPr>
              <w:t xml:space="preserve">Note 5: </w:t>
            </w:r>
            <w:r w:rsidRPr="00A53DC8">
              <w:rPr>
                <w:iCs/>
                <w:lang w:eastAsia="zh-CN"/>
              </w:rPr>
              <w:t xml:space="preserve">bw, bw-send and bw-recv parameter are copied from bw at step </w:t>
            </w:r>
            <w:r w:rsidR="00056566" w:rsidRPr="00A53DC8">
              <w:rPr>
                <w:iCs/>
                <w:lang w:eastAsia="zh-CN"/>
              </w:rPr>
              <w:t>1</w:t>
            </w:r>
            <w:r w:rsidRPr="00A53DC8">
              <w:rPr>
                <w:i/>
                <w:iCs/>
                <w:lang w:eastAsia="zh-CN"/>
              </w:rPr>
              <w:t>.</w:t>
            </w:r>
          </w:p>
          <w:p w:rsidR="00843615" w:rsidRPr="00A53DC8" w:rsidRDefault="00843615" w:rsidP="00585703">
            <w:pPr>
              <w:pStyle w:val="TAL"/>
              <w:rPr>
                <w:rFonts w:eastAsia="SimSun" w:cs="Tahoma"/>
                <w:szCs w:val="16"/>
                <w:lang w:eastAsia="zh-CN"/>
              </w:rPr>
            </w:pPr>
            <w:r w:rsidRPr="00A53DC8">
              <w:rPr>
                <w:rFonts w:eastAsia="SimSun" w:cs="Tahoma"/>
                <w:iCs/>
                <w:snapToGrid w:val="0"/>
                <w:szCs w:val="16"/>
                <w:lang w:eastAsia="zh-CN"/>
              </w:rPr>
              <w:t xml:space="preserve">Note 6: </w:t>
            </w:r>
            <w:r w:rsidRPr="00A53DC8">
              <w:rPr>
                <w:rFonts w:eastAsia="SimSun" w:cs="Tahoma"/>
                <w:szCs w:val="16"/>
                <w:lang w:eastAsia="zh-CN"/>
              </w:rPr>
              <w:t>Attributes for ECN Capability are present if the UE supports Explicit Congestion Notification.</w:t>
            </w:r>
          </w:p>
          <w:p w:rsidR="00843615" w:rsidRPr="00A53DC8" w:rsidRDefault="00843615" w:rsidP="00585703">
            <w:pPr>
              <w:pStyle w:val="TAL"/>
              <w:rPr>
                <w:rFonts w:eastAsia="SimSun"/>
                <w:lang w:eastAsia="zh-CN"/>
              </w:rPr>
            </w:pPr>
            <w:r w:rsidRPr="00A53DC8">
              <w:rPr>
                <w:rFonts w:eastAsia="SimSun"/>
                <w:lang w:eastAsia="zh-CN"/>
              </w:rPr>
              <w:t>Note 7: Attributes for media plane security are present if the use of end-to-access-edge security is supported by UE.</w:t>
            </w:r>
          </w:p>
          <w:p w:rsidR="00056566" w:rsidRPr="00A53DC8" w:rsidRDefault="00056566" w:rsidP="00056566">
            <w:pPr>
              <w:pStyle w:val="TAL"/>
              <w:rPr>
                <w:rFonts w:eastAsia="SimSun"/>
                <w:lang w:eastAsia="zh-CN"/>
              </w:rPr>
            </w:pPr>
            <w:r w:rsidRPr="00A53DC8">
              <w:rPr>
                <w:rFonts w:eastAsia="SimSun"/>
                <w:lang w:eastAsia="zh-CN"/>
              </w:rPr>
              <w:t>Note 8: This EVS configuration is sent if UE sent it as the first of its EVS configurations in INVITE.</w:t>
            </w:r>
          </w:p>
          <w:p w:rsidR="00056566" w:rsidRPr="00A53DC8" w:rsidRDefault="00056566" w:rsidP="00056566">
            <w:pPr>
              <w:pStyle w:val="TAL"/>
              <w:rPr>
                <w:rFonts w:eastAsia="SimSun"/>
                <w:lang w:eastAsia="zh-CN"/>
              </w:rPr>
            </w:pPr>
            <w:r w:rsidRPr="00A53DC8">
              <w:rPr>
                <w:rFonts w:eastAsia="SimSun"/>
                <w:lang w:eastAsia="zh-CN"/>
              </w:rPr>
              <w:t xml:space="preserve">Note 9: This EVS configuration is sent if UE did not send </w:t>
            </w:r>
            <w:r w:rsidR="00CA5D53" w:rsidRPr="00A53DC8">
              <w:rPr>
                <w:rFonts w:eastAsia="SimSun"/>
                <w:lang w:eastAsia="zh-CN"/>
              </w:rPr>
              <w:t>"</w:t>
            </w:r>
            <w:r w:rsidRPr="00A53DC8">
              <w:rPr>
                <w:rFonts w:eastAsia="SimSun"/>
                <w:lang w:eastAsia="zh-CN"/>
              </w:rPr>
              <w:t>br=13.2; bw=swb</w:t>
            </w:r>
            <w:r w:rsidR="00CA5D53" w:rsidRPr="00A53DC8">
              <w:rPr>
                <w:rFonts w:eastAsia="SimSun"/>
                <w:lang w:eastAsia="zh-CN"/>
              </w:rPr>
              <w:t>"</w:t>
            </w:r>
            <w:r w:rsidRPr="00A53DC8">
              <w:rPr>
                <w:rFonts w:eastAsia="SimSun"/>
                <w:lang w:eastAsia="zh-CN"/>
              </w:rPr>
              <w:t xml:space="preserve"> as the first of its EVS configurations in INVITE.</w:t>
            </w:r>
          </w:p>
        </w:tc>
      </w:tr>
    </w:tbl>
    <w:p w:rsidR="00843615" w:rsidRPr="00A53DC8" w:rsidRDefault="00843615" w:rsidP="00843615"/>
    <w:p w:rsidR="00843615" w:rsidRPr="00A53DC8" w:rsidRDefault="00843615" w:rsidP="00843615">
      <w:pPr>
        <w:pStyle w:val="H6"/>
        <w:rPr>
          <w:snapToGrid w:val="0"/>
        </w:rPr>
      </w:pPr>
      <w:r w:rsidRPr="00A53DC8">
        <w:rPr>
          <w:snapToGrid w:val="0"/>
        </w:rPr>
        <w:t xml:space="preserve">PRACK (Step </w:t>
      </w:r>
      <w:r w:rsidR="00056566" w:rsidRPr="00A53DC8">
        <w:rPr>
          <w:snapToGrid w:val="0"/>
        </w:rPr>
        <w:t>4</w:t>
      </w:r>
      <w:r w:rsidRPr="00A53DC8">
        <w:rPr>
          <w:snapToGrid w:val="0"/>
        </w:rPr>
        <w:t>)</w:t>
      </w:r>
    </w:p>
    <w:p w:rsidR="00843615" w:rsidRPr="00A53DC8" w:rsidRDefault="00843615" w:rsidP="00843615">
      <w:r w:rsidRPr="00A53DC8">
        <w:t xml:space="preserve">Use </w:t>
      </w:r>
      <w:r w:rsidR="004655C8" w:rsidRPr="00A53DC8">
        <w:t xml:space="preserve">the default message </w:t>
      </w:r>
      <w:r w:rsidR="00CA5D53" w:rsidRPr="00A53DC8">
        <w:t>"</w:t>
      </w:r>
      <w:r w:rsidR="004655C8" w:rsidRPr="00A53DC8">
        <w:t>PRACK</w:t>
      </w:r>
      <w:r w:rsidR="00CA5D53" w:rsidRPr="00A53DC8">
        <w:t>"</w:t>
      </w:r>
      <w:r w:rsidR="004655C8" w:rsidRPr="00A53DC8">
        <w:t xml:space="preserve"> in A</w:t>
      </w:r>
      <w:r w:rsidRPr="00A53DC8">
        <w:t xml:space="preserve">nnex A.2.4 </w:t>
      </w:r>
      <w:r w:rsidR="004655C8" w:rsidRPr="00A53DC8">
        <w:t xml:space="preserve">of TS 34.229-1 [2] </w:t>
      </w:r>
      <w:r w:rsidRPr="00A53DC8">
        <w:t>applying conditions A1 and A7</w:t>
      </w:r>
      <w:r w:rsidR="00056566" w:rsidRPr="00A53DC8">
        <w:t>.</w:t>
      </w:r>
    </w:p>
    <w:p w:rsidR="00843615" w:rsidRPr="00A53DC8" w:rsidRDefault="00843615" w:rsidP="00843615">
      <w:pPr>
        <w:pStyle w:val="H6"/>
        <w:rPr>
          <w:snapToGrid w:val="0"/>
        </w:rPr>
      </w:pPr>
      <w:r w:rsidRPr="00A53DC8">
        <w:rPr>
          <w:snapToGrid w:val="0"/>
        </w:rPr>
        <w:lastRenderedPageBreak/>
        <w:t xml:space="preserve">200 OK for PRACK (Step </w:t>
      </w:r>
      <w:r w:rsidR="00056566" w:rsidRPr="00A53DC8">
        <w:rPr>
          <w:snapToGrid w:val="0"/>
        </w:rPr>
        <w:t>5</w:t>
      </w:r>
      <w:r w:rsidRPr="00A53DC8">
        <w:rPr>
          <w:snapToGrid w:val="0"/>
        </w:rPr>
        <w:t>)</w:t>
      </w:r>
    </w:p>
    <w:p w:rsidR="00843615" w:rsidRPr="00A53DC8" w:rsidRDefault="00843615" w:rsidP="00843615">
      <w:pPr>
        <w:keepNext/>
      </w:pPr>
      <w:r w:rsidRPr="00A53DC8">
        <w:t xml:space="preserve">Use the default message </w:t>
      </w:r>
      <w:r w:rsidR="00CA5D53" w:rsidRPr="00A53DC8">
        <w:t>"</w:t>
      </w:r>
      <w:r w:rsidRPr="00A53DC8">
        <w:t xml:space="preserve">200 OK for other requests </w:t>
      </w:r>
      <w:r w:rsidR="004655C8" w:rsidRPr="00A53DC8">
        <w:t>than REGISTER or SUBSCRIBE</w:t>
      </w:r>
      <w:r w:rsidR="00CA5D53" w:rsidRPr="00A53DC8">
        <w:t>"</w:t>
      </w:r>
      <w:r w:rsidR="004655C8" w:rsidRPr="00A53DC8">
        <w:t xml:space="preserve"> in A</w:t>
      </w:r>
      <w:r w:rsidRPr="00A53DC8">
        <w:t xml:space="preserve">nnex A.3.1 </w:t>
      </w:r>
      <w:r w:rsidR="004655C8" w:rsidRPr="00A53DC8">
        <w:t xml:space="preserve">of TS 34.229-1 [2] </w:t>
      </w:r>
      <w:r w:rsidRPr="00A53DC8">
        <w:t>applying conditions A10 and A22</w:t>
      </w:r>
      <w:r w:rsidR="00056566" w:rsidRPr="00A53DC8">
        <w:t>.</w:t>
      </w:r>
    </w:p>
    <w:p w:rsidR="00843615" w:rsidRPr="00A53DC8" w:rsidRDefault="00843615" w:rsidP="00843615">
      <w:pPr>
        <w:pStyle w:val="H6"/>
        <w:rPr>
          <w:snapToGrid w:val="0"/>
        </w:rPr>
      </w:pPr>
      <w:r w:rsidRPr="00A53DC8">
        <w:rPr>
          <w:snapToGrid w:val="0"/>
        </w:rPr>
        <w:t xml:space="preserve">UPDATE (Step </w:t>
      </w:r>
      <w:r w:rsidR="00056566" w:rsidRPr="00A53DC8">
        <w:rPr>
          <w:snapToGrid w:val="0"/>
        </w:rPr>
        <w:t>6</w:t>
      </w:r>
      <w:r w:rsidRPr="00A53DC8">
        <w:rPr>
          <w:snapToGrid w:val="0"/>
        </w:rPr>
        <w:t>)</w:t>
      </w:r>
    </w:p>
    <w:p w:rsidR="00843615" w:rsidRPr="00A53DC8" w:rsidRDefault="00843615" w:rsidP="00843615">
      <w:pPr>
        <w:keepNext/>
      </w:pPr>
      <w:r w:rsidRPr="00A53DC8">
        <w:t>Use t</w:t>
      </w:r>
      <w:r w:rsidR="004655C8" w:rsidRPr="00A53DC8">
        <w:t xml:space="preserve">he default message </w:t>
      </w:r>
      <w:r w:rsidR="00CA5D53" w:rsidRPr="00A53DC8">
        <w:t>"</w:t>
      </w:r>
      <w:r w:rsidR="004655C8" w:rsidRPr="00A53DC8">
        <w:t>UPDATE</w:t>
      </w:r>
      <w:r w:rsidR="00CA5D53" w:rsidRPr="00A53DC8">
        <w:t>"</w:t>
      </w:r>
      <w:r w:rsidR="004655C8" w:rsidRPr="00A53DC8">
        <w:t xml:space="preserve"> in A</w:t>
      </w:r>
      <w:r w:rsidRPr="00A53DC8">
        <w:t>nnex A.2.5</w:t>
      </w:r>
      <w:r w:rsidRPr="00A53DC8" w:rsidDel="00DC5C46">
        <w:t xml:space="preserve"> </w:t>
      </w:r>
      <w:r w:rsidR="004655C8" w:rsidRPr="00A53DC8">
        <w:t xml:space="preserve">of TS 34.229-1 [2] </w:t>
      </w:r>
      <w:r w:rsidRPr="00A53DC8">
        <w:t>applying conditions A</w:t>
      </w:r>
      <w:r w:rsidR="00056566" w:rsidRPr="00A53DC8">
        <w:t>1</w:t>
      </w:r>
      <w:r w:rsidRPr="00A53DC8">
        <w:t xml:space="preserve"> and A6</w:t>
      </w:r>
      <w:r w:rsidR="00056566" w:rsidRPr="00A53DC8">
        <w:t>,</w:t>
      </w:r>
      <w:r w:rsidRPr="00A53DC8">
        <w:t xml:space="preserve"> and </w:t>
      </w:r>
      <w:r w:rsidRPr="00A53DC8" w:rsidDel="00DC5C46">
        <w:t>with</w:t>
      </w:r>
      <w:r w:rsidRPr="00A53DC8">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1B677B"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r w:rsidRPr="00A53DC8">
              <w:t>Value/Remark</w:t>
            </w:r>
          </w:p>
        </w:tc>
      </w:tr>
      <w:tr w:rsidR="001B677B" w:rsidRPr="00A53DC8" w:rsidTr="001C4FB3">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Require</w:t>
            </w:r>
          </w:p>
          <w:p w:rsidR="001B677B" w:rsidRPr="00A53DC8" w:rsidRDefault="001B677B" w:rsidP="00A20284">
            <w:pPr>
              <w:pStyle w:val="TAH"/>
              <w:jc w:val="left"/>
              <w:rPr>
                <w:b w:val="0"/>
              </w:rPr>
            </w:pPr>
            <w:r w:rsidRPr="00A53DC8">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p>
          <w:p w:rsidR="001B677B" w:rsidRPr="00A53DC8" w:rsidRDefault="001B677B" w:rsidP="00A20284">
            <w:pPr>
              <w:pStyle w:val="TAH"/>
              <w:jc w:val="left"/>
              <w:rPr>
                <w:b w:val="0"/>
              </w:rPr>
            </w:pPr>
            <w:r w:rsidRPr="00A53DC8">
              <w:rPr>
                <w:b w:val="0"/>
                <w:i/>
              </w:rPr>
              <w:t>precondition</w:t>
            </w:r>
          </w:p>
        </w:tc>
      </w:tr>
      <w:tr w:rsidR="001B677B" w:rsidRPr="00A53DC8" w:rsidTr="001C4FB3">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lang w:eastAsia="zh-CN"/>
              </w:rPr>
            </w:pPr>
            <w:r w:rsidRPr="00A53DC8">
              <w:rPr>
                <w:rFonts w:eastAsia="SimSun"/>
                <w:lang w:eastAsia="zh-CN"/>
              </w:rPr>
              <w:t>The following SDP types and values shall be present.</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Session description:</w:t>
            </w:r>
          </w:p>
          <w:p w:rsidR="001B677B" w:rsidRPr="00A53DC8" w:rsidRDefault="001B677B" w:rsidP="00A20284">
            <w:pPr>
              <w:pStyle w:val="TAL"/>
              <w:rPr>
                <w:rFonts w:eastAsia="SimSun"/>
                <w:i/>
                <w:lang w:eastAsia="zh-CN"/>
              </w:rPr>
            </w:pPr>
            <w:r w:rsidRPr="00A53DC8">
              <w:rPr>
                <w:rFonts w:eastAsia="SimSun"/>
                <w:i/>
                <w:lang w:eastAsia="zh-CN"/>
              </w:rPr>
              <w:t>v=0</w:t>
            </w:r>
          </w:p>
          <w:p w:rsidR="001B677B" w:rsidRPr="00A53DC8" w:rsidRDefault="001B677B" w:rsidP="00A20284">
            <w:pPr>
              <w:pStyle w:val="TAL"/>
              <w:rPr>
                <w:rFonts w:eastAsia="SimSun"/>
                <w:lang w:eastAsia="zh-CN"/>
              </w:rPr>
            </w:pPr>
            <w:r w:rsidRPr="00A53DC8">
              <w:rPr>
                <w:rFonts w:eastAsia="SimSun"/>
                <w:i/>
                <w:lang w:eastAsia="zh-CN"/>
              </w:rPr>
              <w:t>o=</w:t>
            </w:r>
            <w:r w:rsidRPr="00A53DC8">
              <w:rPr>
                <w:rFonts w:eastAsia="SimSun"/>
                <w:iCs/>
                <w:snapToGrid w:val="0"/>
                <w:lang w:eastAsia="zh-CN"/>
              </w:rPr>
              <w:t xml:space="preserve">(username) </w:t>
            </w:r>
            <w:r w:rsidRPr="00A53DC8">
              <w:rPr>
                <w:rFonts w:eastAsia="SimSun"/>
                <w:lang w:eastAsia="zh-CN"/>
              </w:rPr>
              <w:t>(sess-id) (sess-version) IN (addrtype) (unicast-address for UE) [Note 2]</w:t>
            </w:r>
          </w:p>
          <w:p w:rsidR="001B677B" w:rsidRPr="00A53DC8" w:rsidRDefault="001B677B" w:rsidP="00A20284">
            <w:pPr>
              <w:pStyle w:val="TAL"/>
              <w:rPr>
                <w:rFonts w:eastAsia="SimSun"/>
                <w:lang w:eastAsia="zh-CN"/>
              </w:rPr>
            </w:pPr>
            <w:r w:rsidRPr="00A53DC8">
              <w:rPr>
                <w:rFonts w:eastAsia="SimSun"/>
                <w:i/>
                <w:lang w:eastAsia="zh-CN"/>
              </w:rPr>
              <w:t>s=</w:t>
            </w:r>
            <w:r w:rsidRPr="00A53DC8">
              <w:rPr>
                <w:rFonts w:eastAsia="SimSun"/>
                <w:lang w:eastAsia="zh-CN"/>
              </w:rPr>
              <w:t>(session name)</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Time description:</w:t>
            </w:r>
          </w:p>
          <w:p w:rsidR="001B677B" w:rsidRPr="00A53DC8" w:rsidRDefault="001B677B" w:rsidP="00A20284">
            <w:pPr>
              <w:pStyle w:val="TAL"/>
              <w:rPr>
                <w:rFonts w:eastAsia="SimSun"/>
                <w:i/>
                <w:lang w:eastAsia="zh-CN"/>
              </w:rPr>
            </w:pPr>
            <w:r w:rsidRPr="00A53DC8">
              <w:rPr>
                <w:rFonts w:eastAsia="SimSun"/>
                <w:i/>
                <w:lang w:eastAsia="zh-CN"/>
              </w:rPr>
              <w:t>t=0 0</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Media description:</w:t>
            </w:r>
          </w:p>
          <w:p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r w:rsidRPr="00A53DC8">
              <w:rPr>
                <w:rFonts w:eastAsia="SimSun" w:cs="Tahoma"/>
                <w:szCs w:val="16"/>
                <w:lang w:eastAsia="zh-CN"/>
              </w:rPr>
              <w:t xml:space="preserve"> [Note 3]</w:t>
            </w:r>
          </w:p>
          <w:p w:rsidR="001B677B" w:rsidRPr="00A53DC8" w:rsidRDefault="001B677B" w:rsidP="00A20284">
            <w:pPr>
              <w:pStyle w:val="TAL"/>
              <w:rPr>
                <w:rFonts w:eastAsia="SimSun"/>
                <w:lang w:eastAsia="zh-CN"/>
              </w:rPr>
            </w:pPr>
            <w:r w:rsidRPr="00A53DC8">
              <w:rPr>
                <w:rFonts w:eastAsia="SimSun"/>
                <w:i/>
                <w:lang w:eastAsia="zh-CN"/>
              </w:rPr>
              <w:t xml:space="preserve">c=IN </w:t>
            </w:r>
            <w:r w:rsidRPr="00A53DC8">
              <w:rPr>
                <w:rFonts w:eastAsia="SimSun"/>
                <w:lang w:eastAsia="zh-CN"/>
              </w:rPr>
              <w:t>(addrtype)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 xml:space="preserve">b=AS: </w:t>
            </w:r>
            <w:r w:rsidRPr="00A53DC8">
              <w:rPr>
                <w:rFonts w:eastAsia="SimSun"/>
                <w:lang w:eastAsia="zh-CN"/>
              </w:rPr>
              <w:t>(bandwidth-value)</w:t>
            </w:r>
          </w:p>
          <w:p w:rsidR="001B677B" w:rsidRPr="00A53DC8" w:rsidRDefault="001B677B" w:rsidP="00A20284">
            <w:pPr>
              <w:pStyle w:val="TAL"/>
              <w:rPr>
                <w:rFonts w:eastAsia="SimSun"/>
                <w:lang w:eastAsia="zh-CN"/>
              </w:rPr>
            </w:pPr>
            <w:r w:rsidRPr="00A53DC8">
              <w:rPr>
                <w:rFonts w:eastAsia="SimSun"/>
                <w:i/>
                <w:lang w:eastAsia="zh-CN"/>
              </w:rPr>
              <w:t>b=RS:</w:t>
            </w:r>
            <w:r w:rsidRPr="00A53DC8">
              <w:rPr>
                <w:rFonts w:eastAsia="SimSun"/>
                <w:lang w:eastAsia="zh-CN"/>
              </w:rPr>
              <w:t xml:space="preserve"> (bandwidth-value)</w:t>
            </w:r>
          </w:p>
          <w:p w:rsidR="001B677B" w:rsidRPr="00A53DC8" w:rsidRDefault="001B677B" w:rsidP="00A20284">
            <w:pPr>
              <w:pStyle w:val="TAL"/>
              <w:rPr>
                <w:rFonts w:eastAsia="SimSun"/>
                <w:lang w:eastAsia="zh-CN"/>
              </w:rPr>
            </w:pPr>
            <w:r w:rsidRPr="00A53DC8">
              <w:rPr>
                <w:rFonts w:eastAsia="SimSun"/>
                <w:i/>
                <w:lang w:eastAsia="zh-CN"/>
              </w:rPr>
              <w:t>b=RR:</w:t>
            </w:r>
            <w:r w:rsidRPr="00A53DC8">
              <w:rPr>
                <w:rFonts w:eastAsia="SimSun"/>
                <w:lang w:eastAsia="zh-CN"/>
              </w:rPr>
              <w:t xml:space="preserve"> (bandwidth-value)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Attributes for media:</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 xml:space="preserve">(payload type) </w:t>
            </w:r>
            <w:r w:rsidRPr="00A53DC8">
              <w:rPr>
                <w:rFonts w:eastAsia="SimSun"/>
                <w:i/>
                <w:lang w:eastAsia="zh-CN"/>
              </w:rPr>
              <w:t>EVS/16000</w:t>
            </w:r>
            <w:r w:rsidRPr="00A53DC8">
              <w:rPr>
                <w:rFonts w:eastAsia="SimSun" w:cs="Tahoma"/>
                <w:szCs w:val="16"/>
                <w:lang w:eastAsia="zh-CN"/>
              </w:rPr>
              <w:t xml:space="preserve"> [Note 3] [Note 5]</w:t>
            </w:r>
          </w:p>
          <w:p w:rsidR="001B677B" w:rsidRPr="00A53DC8" w:rsidRDefault="001B677B" w:rsidP="00A20284">
            <w:pPr>
              <w:pStyle w:val="TAL"/>
              <w:rPr>
                <w:rFonts w:eastAsia="SimSun"/>
                <w:lang w:eastAsia="zh-CN"/>
              </w:rPr>
            </w:pPr>
            <w:r w:rsidRPr="00A53DC8">
              <w:rPr>
                <w:rFonts w:eastAsia="SimSun"/>
                <w:i/>
                <w:lang w:eastAsia="zh-CN"/>
              </w:rPr>
              <w:t>a=fmtp:</w:t>
            </w:r>
            <w:r w:rsidRPr="00A53DC8">
              <w:rPr>
                <w:rFonts w:eastAsia="SimSun"/>
                <w:lang w:eastAsia="zh-CN"/>
              </w:rPr>
              <w:t xml:space="preserve"> (format)</w:t>
            </w:r>
            <w:r w:rsidRPr="00A53DC8">
              <w:rPr>
                <w:rFonts w:eastAsia="SimSun" w:cs="Tahoma"/>
                <w:szCs w:val="16"/>
                <w:lang w:eastAsia="zh-CN"/>
              </w:rPr>
              <w:t xml:space="preserve"> [Note 3] [Note 4]</w:t>
            </w:r>
          </w:p>
          <w:p w:rsidR="001B677B" w:rsidRPr="00A53DC8" w:rsidRDefault="001B677B" w:rsidP="00A20284">
            <w:pPr>
              <w:pStyle w:val="TAL"/>
              <w:rPr>
                <w:rFonts w:eastAsia="SimSun"/>
                <w:i/>
                <w:lang w:eastAsia="zh-CN"/>
              </w:rPr>
            </w:pPr>
            <w:r w:rsidRPr="00A53DC8">
              <w:rPr>
                <w:rFonts w:eastAsia="SimSun"/>
                <w:i/>
                <w:lang w:eastAsia="zh-CN"/>
              </w:rPr>
              <w:t>a=sendrecv</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Attributes for preconditions:</w:t>
            </w:r>
          </w:p>
          <w:p w:rsidR="001B677B" w:rsidRPr="00A53DC8" w:rsidRDefault="001B677B" w:rsidP="00A20284">
            <w:pPr>
              <w:pStyle w:val="TAL"/>
              <w:rPr>
                <w:rFonts w:eastAsia="SimSun"/>
                <w:i/>
                <w:lang w:eastAsia="zh-CN"/>
              </w:rPr>
            </w:pPr>
            <w:r w:rsidRPr="00A53DC8">
              <w:rPr>
                <w:rFonts w:eastAsia="SimSun"/>
                <w:i/>
                <w:lang w:eastAsia="zh-CN"/>
              </w:rPr>
              <w:t>a=curr:qos local sendrecv</w:t>
            </w:r>
          </w:p>
          <w:p w:rsidR="001B677B" w:rsidRPr="00A53DC8" w:rsidRDefault="001B677B" w:rsidP="00A20284">
            <w:pPr>
              <w:pStyle w:val="TAL"/>
              <w:rPr>
                <w:rFonts w:eastAsia="SimSun"/>
                <w:i/>
                <w:lang w:eastAsia="zh-CN"/>
              </w:rPr>
            </w:pPr>
            <w:r w:rsidRPr="00A53DC8">
              <w:rPr>
                <w:rFonts w:eastAsia="SimSun"/>
                <w:i/>
                <w:lang w:eastAsia="zh-CN"/>
              </w:rPr>
              <w:t>a=curr:qos remote none</w:t>
            </w:r>
          </w:p>
          <w:p w:rsidR="001B677B" w:rsidRPr="00A53DC8" w:rsidRDefault="001B677B" w:rsidP="00A20284">
            <w:pPr>
              <w:pStyle w:val="TAL"/>
              <w:rPr>
                <w:rFonts w:eastAsia="SimSun"/>
                <w:i/>
                <w:lang w:eastAsia="zh-CN"/>
              </w:rPr>
            </w:pPr>
            <w:r w:rsidRPr="00A53DC8">
              <w:rPr>
                <w:rFonts w:eastAsia="SimSun"/>
                <w:i/>
                <w:lang w:eastAsia="zh-CN"/>
              </w:rPr>
              <w:t>a=des:qos mandatory local sendrecv</w:t>
            </w:r>
          </w:p>
          <w:p w:rsidR="001B677B" w:rsidRPr="00A53DC8" w:rsidRDefault="001B677B" w:rsidP="00A20284">
            <w:pPr>
              <w:pStyle w:val="TAL"/>
              <w:rPr>
                <w:i/>
              </w:rPr>
            </w:pPr>
            <w:r w:rsidRPr="00A53DC8">
              <w:rPr>
                <w:rFonts w:eastAsia="SimSun"/>
                <w:i/>
                <w:lang w:eastAsia="zh-CN"/>
              </w:rPr>
              <w:t>a=des:qos optional remote sendrecv</w:t>
            </w:r>
            <w:r w:rsidRPr="00A53DC8">
              <w:t xml:space="preserve"> or</w:t>
            </w:r>
            <w:r w:rsidRPr="00A53DC8">
              <w:rPr>
                <w:i/>
              </w:rPr>
              <w:t xml:space="preserve"> a=des:qos mandatory remote sendrecv</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lang w:eastAsia="zh-CN"/>
              </w:rPr>
            </w:pPr>
            <w:r w:rsidRPr="00A53DC8">
              <w:rPr>
                <w:rFonts w:eastAsia="SimSun"/>
                <w:lang w:eastAsia="zh-CN"/>
              </w:rPr>
              <w:t>Note 1: At least one "c=" field shall be present.</w:t>
            </w:r>
          </w:p>
          <w:p w:rsidR="001B677B" w:rsidRPr="00A53DC8" w:rsidRDefault="001B677B" w:rsidP="00A20284">
            <w:pPr>
              <w:pStyle w:val="TAL"/>
              <w:rPr>
                <w:rFonts w:eastAsia="SimSun"/>
                <w:lang w:eastAsia="zh-CN"/>
              </w:rPr>
            </w:pPr>
            <w:r w:rsidRPr="00A53DC8">
              <w:rPr>
                <w:rFonts w:eastAsia="SimSun"/>
                <w:lang w:eastAsia="zh-CN"/>
              </w:rPr>
              <w:t>Note 2: "o=" line identical to previous SDP sent by UE except that sess-version is incremented by one</w:t>
            </w:r>
          </w:p>
          <w:p w:rsidR="001B677B" w:rsidRPr="00A53DC8" w:rsidRDefault="001B677B" w:rsidP="00A20284">
            <w:pPr>
              <w:pStyle w:val="TAL"/>
              <w:rPr>
                <w:rFonts w:eastAsia="SimSun"/>
                <w:bCs/>
                <w:lang w:eastAsia="zh-CN"/>
              </w:rPr>
            </w:pPr>
            <w:r w:rsidRPr="00A53DC8">
              <w:rPr>
                <w:rFonts w:eastAsia="SimSun"/>
                <w:lang w:eastAsia="zh-CN"/>
              </w:rPr>
              <w:t>Note 3:</w:t>
            </w:r>
            <w:r w:rsidRPr="00A53DC8">
              <w:rPr>
                <w:rFonts w:eastAsia="SimSun"/>
                <w:bCs/>
                <w:lang w:eastAsia="zh-CN"/>
              </w:rPr>
              <w:t xml:space="preserve"> The value for fmt, payload type and format is not checked</w:t>
            </w:r>
          </w:p>
          <w:p w:rsidR="001B677B" w:rsidRPr="00A53DC8" w:rsidRDefault="001B677B" w:rsidP="00A20284">
            <w:pPr>
              <w:pStyle w:val="TAL"/>
              <w:rPr>
                <w:rFonts w:eastAsia="SimSun"/>
                <w:bCs/>
                <w:lang w:eastAsia="zh-CN"/>
              </w:rPr>
            </w:pPr>
            <w:r w:rsidRPr="00A53DC8">
              <w:rPr>
                <w:rFonts w:eastAsia="SimSun"/>
                <w:bCs/>
                <w:lang w:eastAsia="zh-CN"/>
              </w:rPr>
              <w:t>Note 4: Parameters for the codec are not checked</w:t>
            </w:r>
          </w:p>
          <w:p w:rsidR="001B677B" w:rsidRPr="00A53DC8" w:rsidRDefault="001B677B" w:rsidP="00A20284">
            <w:pPr>
              <w:pStyle w:val="TAL"/>
              <w:rPr>
                <w:rFonts w:eastAsia="SimSun"/>
                <w:lang w:eastAsia="zh-CN"/>
              </w:rPr>
            </w:pPr>
            <w:r w:rsidRPr="00A53DC8">
              <w:rPr>
                <w:rFonts w:eastAsia="SimSun"/>
                <w:bCs/>
                <w:lang w:eastAsia="zh-CN"/>
              </w:rPr>
              <w:t xml:space="preserve">Note 5: The channel number shall be </w:t>
            </w:r>
            <w:r w:rsidR="00CA5D53" w:rsidRPr="00A53DC8">
              <w:rPr>
                <w:rFonts w:eastAsia="SimSun"/>
                <w:bCs/>
                <w:lang w:eastAsia="zh-CN"/>
              </w:rPr>
              <w:t>"</w:t>
            </w:r>
            <w:r w:rsidRPr="00A53DC8">
              <w:rPr>
                <w:rFonts w:eastAsia="SimSun"/>
                <w:bCs/>
                <w:lang w:eastAsia="zh-CN"/>
              </w:rPr>
              <w:t>/1</w:t>
            </w:r>
            <w:r w:rsidR="00CA5D53" w:rsidRPr="00A53DC8">
              <w:rPr>
                <w:rFonts w:eastAsia="SimSun"/>
                <w:bCs/>
                <w:lang w:eastAsia="zh-CN"/>
              </w:rPr>
              <w:t>"</w:t>
            </w:r>
            <w:r w:rsidRPr="00A53DC8">
              <w:rPr>
                <w:rFonts w:eastAsia="SimSun"/>
                <w:bCs/>
                <w:lang w:eastAsia="zh-CN"/>
              </w:rPr>
              <w:t xml:space="preserve"> or omitted.</w:t>
            </w:r>
          </w:p>
        </w:tc>
      </w:tr>
    </w:tbl>
    <w:p w:rsidR="001B677B" w:rsidRPr="00A53DC8" w:rsidRDefault="001B677B" w:rsidP="0093290E">
      <w:pPr>
        <w:rPr>
          <w:snapToGrid w:val="0"/>
        </w:rPr>
      </w:pPr>
    </w:p>
    <w:p w:rsidR="00843615" w:rsidRPr="00A53DC8" w:rsidRDefault="00843615" w:rsidP="00843615">
      <w:pPr>
        <w:pStyle w:val="H6"/>
        <w:rPr>
          <w:snapToGrid w:val="0"/>
        </w:rPr>
      </w:pPr>
      <w:r w:rsidRPr="00A53DC8">
        <w:rPr>
          <w:snapToGrid w:val="0"/>
        </w:rPr>
        <w:lastRenderedPageBreak/>
        <w:t xml:space="preserve">200 OK for UPDATE (Step </w:t>
      </w:r>
      <w:r w:rsidR="001B677B" w:rsidRPr="00A53DC8">
        <w:rPr>
          <w:snapToGrid w:val="0"/>
        </w:rPr>
        <w:t>7</w:t>
      </w:r>
      <w:r w:rsidRPr="00A53DC8">
        <w:rPr>
          <w:snapToGrid w:val="0"/>
        </w:rPr>
        <w:t>)</w:t>
      </w:r>
    </w:p>
    <w:p w:rsidR="00843615" w:rsidRPr="00A53DC8" w:rsidRDefault="00843615" w:rsidP="00A447CB">
      <w:pPr>
        <w:keepNext/>
      </w:pPr>
      <w:r w:rsidRPr="00A53DC8">
        <w:t xml:space="preserve">Use the default message </w:t>
      </w:r>
      <w:r w:rsidR="00CA5D53" w:rsidRPr="00A53DC8">
        <w:t>"</w:t>
      </w:r>
      <w:r w:rsidRPr="00A53DC8">
        <w:t xml:space="preserve">200 OK for other requests </w:t>
      </w:r>
      <w:r w:rsidR="004655C8" w:rsidRPr="00A53DC8">
        <w:t>than REGISTER or SUBSCRIBE</w:t>
      </w:r>
      <w:r w:rsidR="00CA5D53" w:rsidRPr="00A53DC8">
        <w:t>"</w:t>
      </w:r>
      <w:r w:rsidR="004655C8" w:rsidRPr="00A53DC8">
        <w:t xml:space="preserve"> in A</w:t>
      </w:r>
      <w:r w:rsidRPr="00A53DC8">
        <w:t xml:space="preserve">nnex A.3.1 </w:t>
      </w:r>
      <w:r w:rsidR="004655C8" w:rsidRPr="00A53DC8">
        <w:t xml:space="preserve">of TS 34.229-1 [2] </w:t>
      </w:r>
      <w:r w:rsidRPr="00A53DC8">
        <w:t>applying conditions A1, A10 and A22</w:t>
      </w:r>
      <w:r w:rsidR="001B677B" w:rsidRPr="00A53DC8">
        <w:t>,</w:t>
      </w:r>
      <w:r w:rsidRPr="00A53DC8">
        <w:t xml:space="preserve"> and with the following exceptions:</w:t>
      </w:r>
    </w:p>
    <w:tbl>
      <w:tblPr>
        <w:tblW w:w="9356" w:type="dxa"/>
        <w:jc w:val="center"/>
        <w:tblLayout w:type="fixed"/>
        <w:tblLook w:val="01E0" w:firstRow="1" w:lastRow="1" w:firstColumn="1" w:lastColumn="1" w:noHBand="0" w:noVBand="0"/>
      </w:tblPr>
      <w:tblGrid>
        <w:gridCol w:w="1439"/>
        <w:gridCol w:w="7917"/>
      </w:tblGrid>
      <w:tr w:rsidR="00843615" w:rsidRPr="00A53DC8"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Header/param</w:t>
            </w:r>
          </w:p>
        </w:tc>
        <w:tc>
          <w:tcPr>
            <w:tcW w:w="792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Value/remark</w:t>
            </w:r>
          </w:p>
        </w:tc>
      </w:tr>
      <w:tr w:rsidR="00843615" w:rsidRPr="00A53DC8"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Require</w:t>
            </w:r>
          </w:p>
          <w:p w:rsidR="00843615" w:rsidRPr="00A53DC8" w:rsidRDefault="00843615" w:rsidP="00585703">
            <w:pPr>
              <w:pStyle w:val="TAL"/>
            </w:pPr>
            <w:r w:rsidRPr="00A53DC8">
              <w:t xml:space="preserve">    option-tag</w:t>
            </w:r>
          </w:p>
        </w:tc>
        <w:tc>
          <w:tcPr>
            <w:tcW w:w="792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p>
          <w:p w:rsidR="00843615" w:rsidRPr="00A53DC8" w:rsidRDefault="00843615" w:rsidP="00585703">
            <w:pPr>
              <w:pStyle w:val="TAL"/>
            </w:pPr>
            <w:r w:rsidRPr="00A53DC8">
              <w:rPr>
                <w:i/>
              </w:rPr>
              <w:t xml:space="preserve">precondition </w:t>
            </w:r>
          </w:p>
        </w:tc>
      </w:tr>
      <w:tr w:rsidR="00843615" w:rsidRPr="00A53DC8" w:rsidTr="0027054A">
        <w:trPr>
          <w:cantSplit/>
          <w:trHeight w:val="255"/>
          <w:tblHeader/>
          <w:jc w:val="center"/>
        </w:trPr>
        <w:tc>
          <w:tcPr>
            <w:tcW w:w="1440" w:type="dxa"/>
            <w:tcBorders>
              <w:top w:val="single" w:sz="4" w:space="0" w:color="auto"/>
              <w:left w:val="single" w:sz="4" w:space="0" w:color="auto"/>
              <w:right w:val="single" w:sz="4" w:space="0" w:color="auto"/>
            </w:tcBorders>
          </w:tcPr>
          <w:p w:rsidR="00843615" w:rsidRPr="00A53DC8" w:rsidRDefault="00843615" w:rsidP="00585703">
            <w:pPr>
              <w:pStyle w:val="TAL"/>
              <w:rPr>
                <w:b/>
              </w:rPr>
            </w:pPr>
            <w:r w:rsidRPr="00A53DC8">
              <w:rPr>
                <w:b/>
              </w:rPr>
              <w:t>Content-Type</w:t>
            </w:r>
          </w:p>
        </w:tc>
        <w:tc>
          <w:tcPr>
            <w:tcW w:w="7920" w:type="dxa"/>
            <w:tcBorders>
              <w:top w:val="single" w:sz="4" w:space="0" w:color="auto"/>
              <w:left w:val="single" w:sz="4" w:space="0" w:color="auto"/>
              <w:right w:val="single" w:sz="4" w:space="0" w:color="auto"/>
            </w:tcBorders>
          </w:tcPr>
          <w:p w:rsidR="00843615" w:rsidRPr="00A53DC8" w:rsidRDefault="00843615" w:rsidP="00585703">
            <w:pPr>
              <w:pStyle w:val="TAL"/>
              <w:rPr>
                <w:bCs/>
              </w:rPr>
            </w:pPr>
            <w:r w:rsidRPr="00A53DC8">
              <w:rPr>
                <w:bCs/>
              </w:rPr>
              <w:t xml:space="preserve"> </w:t>
            </w:r>
          </w:p>
        </w:tc>
      </w:tr>
      <w:tr w:rsidR="00843615" w:rsidRPr="00A53DC8" w:rsidTr="0027054A">
        <w:trPr>
          <w:cantSplit/>
          <w:trHeight w:val="255"/>
          <w:tblHeader/>
          <w:jc w:val="center"/>
        </w:trPr>
        <w:tc>
          <w:tcPr>
            <w:tcW w:w="1440" w:type="dxa"/>
            <w:tcBorders>
              <w:left w:val="single" w:sz="4" w:space="0" w:color="auto"/>
              <w:bottom w:val="single" w:sz="4" w:space="0" w:color="auto"/>
              <w:right w:val="single" w:sz="4" w:space="0" w:color="auto"/>
            </w:tcBorders>
          </w:tcPr>
          <w:p w:rsidR="00843615" w:rsidRPr="00A53DC8" w:rsidRDefault="00843615" w:rsidP="00585703">
            <w:pPr>
              <w:pStyle w:val="TAL"/>
            </w:pPr>
            <w:r w:rsidRPr="00A53DC8">
              <w:tab/>
              <w:t>media-type</w:t>
            </w:r>
          </w:p>
        </w:tc>
        <w:tc>
          <w:tcPr>
            <w:tcW w:w="7920" w:type="dxa"/>
            <w:tcBorders>
              <w:left w:val="single" w:sz="4" w:space="0" w:color="auto"/>
              <w:bottom w:val="single" w:sz="4" w:space="0" w:color="auto"/>
              <w:right w:val="single" w:sz="4" w:space="0" w:color="auto"/>
            </w:tcBorders>
          </w:tcPr>
          <w:p w:rsidR="00843615" w:rsidRPr="00A53DC8" w:rsidRDefault="00843615" w:rsidP="00585703">
            <w:pPr>
              <w:pStyle w:val="TAL"/>
              <w:rPr>
                <w:i/>
                <w:iCs/>
              </w:rPr>
            </w:pPr>
            <w:r w:rsidRPr="00A53DC8">
              <w:rPr>
                <w:i/>
              </w:rPr>
              <w:t>application/sdp</w:t>
            </w:r>
            <w:r w:rsidRPr="00A53DC8">
              <w:rPr>
                <w:i/>
                <w:iCs/>
                <w:snapToGrid w:val="0"/>
              </w:rPr>
              <w:t xml:space="preserve"> </w:t>
            </w:r>
          </w:p>
        </w:tc>
      </w:tr>
      <w:tr w:rsidR="00843615" w:rsidRPr="00A53DC8" w:rsidTr="0027054A">
        <w:trPr>
          <w:cantSplit/>
          <w:trHeight w:val="255"/>
          <w:tblHeader/>
          <w:jc w:val="center"/>
        </w:trPr>
        <w:tc>
          <w:tcPr>
            <w:tcW w:w="1440" w:type="dxa"/>
            <w:tcBorders>
              <w:top w:val="single" w:sz="4" w:space="0" w:color="auto"/>
              <w:left w:val="single" w:sz="4" w:space="0" w:color="auto"/>
              <w:right w:val="single" w:sz="4" w:space="0" w:color="auto"/>
            </w:tcBorders>
          </w:tcPr>
          <w:p w:rsidR="00843615" w:rsidRPr="00A53DC8" w:rsidRDefault="00843615" w:rsidP="00585703">
            <w:pPr>
              <w:pStyle w:val="TAR"/>
              <w:ind w:right="360"/>
              <w:jc w:val="left"/>
            </w:pPr>
            <w:r w:rsidRPr="00A53DC8">
              <w:rPr>
                <w:b/>
              </w:rPr>
              <w:t>Content-Length</w:t>
            </w:r>
          </w:p>
        </w:tc>
        <w:tc>
          <w:tcPr>
            <w:tcW w:w="7920" w:type="dxa"/>
            <w:tcBorders>
              <w:top w:val="single" w:sz="4" w:space="0" w:color="auto"/>
              <w:left w:val="single" w:sz="4" w:space="0" w:color="auto"/>
              <w:right w:val="single" w:sz="4" w:space="0" w:color="auto"/>
            </w:tcBorders>
          </w:tcPr>
          <w:p w:rsidR="00843615" w:rsidRPr="00A53DC8" w:rsidRDefault="00843615" w:rsidP="00585703">
            <w:pPr>
              <w:pStyle w:val="TAL"/>
              <w:rPr>
                <w:bCs/>
              </w:rPr>
            </w:pPr>
          </w:p>
        </w:tc>
      </w:tr>
      <w:tr w:rsidR="00843615" w:rsidRPr="00A53DC8" w:rsidTr="0027054A">
        <w:trPr>
          <w:cantSplit/>
          <w:trHeight w:val="255"/>
          <w:tblHeader/>
          <w:jc w:val="center"/>
        </w:trPr>
        <w:tc>
          <w:tcPr>
            <w:tcW w:w="1440" w:type="dxa"/>
            <w:tcBorders>
              <w:left w:val="single" w:sz="4" w:space="0" w:color="auto"/>
              <w:bottom w:val="single" w:sz="4" w:space="0" w:color="auto"/>
              <w:right w:val="single" w:sz="4" w:space="0" w:color="auto"/>
            </w:tcBorders>
          </w:tcPr>
          <w:p w:rsidR="00843615" w:rsidRPr="00A53DC8" w:rsidRDefault="00843615" w:rsidP="00585703">
            <w:pPr>
              <w:pStyle w:val="TAR"/>
              <w:ind w:right="360"/>
              <w:jc w:val="left"/>
              <w:rPr>
                <w:b/>
              </w:rPr>
            </w:pPr>
            <w:r w:rsidRPr="00A53DC8">
              <w:t xml:space="preserve">      </w:t>
            </w:r>
            <w:r w:rsidR="001B677B" w:rsidRPr="00A53DC8">
              <w:t>v</w:t>
            </w:r>
            <w:r w:rsidRPr="00A53DC8">
              <w:t>alue</w:t>
            </w:r>
          </w:p>
        </w:tc>
        <w:tc>
          <w:tcPr>
            <w:tcW w:w="7920" w:type="dxa"/>
            <w:tcBorders>
              <w:left w:val="single" w:sz="4" w:space="0" w:color="auto"/>
              <w:bottom w:val="single" w:sz="4" w:space="0" w:color="auto"/>
              <w:right w:val="single" w:sz="4" w:space="0" w:color="auto"/>
            </w:tcBorders>
          </w:tcPr>
          <w:p w:rsidR="00843615" w:rsidRPr="00A53DC8" w:rsidRDefault="00843615" w:rsidP="00585703">
            <w:pPr>
              <w:pStyle w:val="TAR"/>
              <w:ind w:right="360"/>
              <w:jc w:val="left"/>
              <w:rPr>
                <w:iCs/>
              </w:rPr>
            </w:pPr>
            <w:r w:rsidRPr="00A53DC8">
              <w:rPr>
                <w:iCs/>
              </w:rPr>
              <w:t>length of message-body</w:t>
            </w:r>
          </w:p>
        </w:tc>
      </w:tr>
      <w:tr w:rsidR="00843615" w:rsidRPr="00A53DC8" w:rsidTr="0027054A">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Message-body</w:t>
            </w:r>
          </w:p>
        </w:tc>
        <w:tc>
          <w:tcPr>
            <w:tcW w:w="7920"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pPr>
            <w:r w:rsidRPr="00A53DC8">
              <w:t>SDP body of the 200 response copied from the received UPDATE and modified as follows:</w:t>
            </w:r>
          </w:p>
          <w:p w:rsidR="00843615" w:rsidRPr="00A53DC8" w:rsidRDefault="00843615" w:rsidP="00585703">
            <w:pPr>
              <w:pStyle w:val="TAL"/>
            </w:pPr>
          </w:p>
          <w:p w:rsidR="00843615" w:rsidRPr="00A53DC8" w:rsidRDefault="0027054A" w:rsidP="00585703">
            <w:pPr>
              <w:pStyle w:val="TAL"/>
              <w:rPr>
                <w:snapToGrid w:val="0"/>
              </w:rPr>
            </w:pPr>
            <w:r w:rsidRPr="00A53DC8">
              <w:rPr>
                <w:snapToGrid w:val="0"/>
              </w:rPr>
              <w:t xml:space="preserve">- </w:t>
            </w:r>
            <w:r w:rsidR="00843615" w:rsidRPr="00A53DC8">
              <w:rPr>
                <w:snapToGrid w:val="0"/>
              </w:rPr>
              <w:t>IP address on "c=" lines and transport port on "m=" lines changed to indicate to which IP address and port the UE should start sending the media;</w:t>
            </w:r>
          </w:p>
          <w:p w:rsidR="00843615" w:rsidRPr="00A53DC8" w:rsidRDefault="0027054A" w:rsidP="00585703">
            <w:pPr>
              <w:pStyle w:val="TAL"/>
              <w:rPr>
                <w:snapToGrid w:val="0"/>
              </w:rPr>
            </w:pPr>
            <w:r w:rsidRPr="00A53DC8">
              <w:rPr>
                <w:snapToGrid w:val="0"/>
              </w:rPr>
              <w:t xml:space="preserve">- </w:t>
            </w:r>
            <w:r w:rsidR="00CA5D53" w:rsidRPr="00A53DC8">
              <w:rPr>
                <w:snapToGrid w:val="0"/>
              </w:rPr>
              <w:t>"</w:t>
            </w:r>
            <w:r w:rsidR="00843615" w:rsidRPr="00A53DC8">
              <w:rPr>
                <w:snapToGrid w:val="0"/>
              </w:rPr>
              <w:t>o=</w:t>
            </w:r>
            <w:r w:rsidR="00CA5D53" w:rsidRPr="00A53DC8">
              <w:rPr>
                <w:snapToGrid w:val="0"/>
              </w:rPr>
              <w:t>"</w:t>
            </w:r>
            <w:r w:rsidR="00843615" w:rsidRPr="00A53DC8">
              <w:rPr>
                <w:snapToGrid w:val="0"/>
              </w:rPr>
              <w:t xml:space="preserve"> line identical to previous SDP sent by SS except t</w:t>
            </w:r>
            <w:r w:rsidRPr="00A53DC8">
              <w:rPr>
                <w:snapToGrid w:val="0"/>
              </w:rPr>
              <w:t>hat sess-version is incremented;</w:t>
            </w:r>
          </w:p>
          <w:p w:rsidR="00843615" w:rsidRPr="00A53DC8" w:rsidRDefault="0027054A" w:rsidP="00E459B0">
            <w:pPr>
              <w:pStyle w:val="TAL"/>
              <w:overflowPunct/>
              <w:autoSpaceDE/>
              <w:autoSpaceDN/>
              <w:adjustRightInd/>
              <w:textAlignment w:val="auto"/>
              <w:rPr>
                <w:snapToGrid w:val="0"/>
              </w:rPr>
            </w:pPr>
            <w:r w:rsidRPr="00A53DC8">
              <w:rPr>
                <w:i/>
                <w:iCs/>
                <w:snapToGrid w:val="0"/>
              </w:rPr>
              <w:t xml:space="preserve">- </w:t>
            </w:r>
            <w:r w:rsidR="00843615" w:rsidRPr="00A53DC8">
              <w:rPr>
                <w:snapToGrid w:val="0"/>
              </w:rPr>
              <w:t>Attributes for preconditions:</w:t>
            </w:r>
            <w:r w:rsidRPr="00A53DC8">
              <w:rPr>
                <w:snapToGrid w:val="0"/>
              </w:rPr>
              <w:t xml:space="preserve"> </w:t>
            </w:r>
            <w:r w:rsidR="00843615" w:rsidRPr="00A53DC8">
              <w:rPr>
                <w:i/>
                <w:iCs/>
              </w:rPr>
              <w:t xml:space="preserve">a=curr:qos </w:t>
            </w:r>
            <w:r w:rsidR="00843615" w:rsidRPr="00A53DC8">
              <w:rPr>
                <w:i/>
                <w:iCs/>
                <w:snapToGrid w:val="0"/>
              </w:rPr>
              <w:t>remote</w:t>
            </w:r>
            <w:r w:rsidR="00843615" w:rsidRPr="00A53DC8">
              <w:rPr>
                <w:i/>
                <w:iCs/>
              </w:rPr>
              <w:t xml:space="preserve"> sendrecv</w:t>
            </w:r>
          </w:p>
        </w:tc>
      </w:tr>
    </w:tbl>
    <w:p w:rsidR="00843615" w:rsidRPr="00A53DC8" w:rsidRDefault="00843615" w:rsidP="00843615"/>
    <w:p w:rsidR="00843615" w:rsidRPr="00A53DC8" w:rsidRDefault="00843615" w:rsidP="00843615">
      <w:pPr>
        <w:pStyle w:val="H6"/>
        <w:rPr>
          <w:snapToGrid w:val="0"/>
        </w:rPr>
      </w:pPr>
      <w:r w:rsidRPr="00A53DC8">
        <w:rPr>
          <w:snapToGrid w:val="0"/>
        </w:rPr>
        <w:t xml:space="preserve">180 Ringing (Step </w:t>
      </w:r>
      <w:r w:rsidR="001B677B" w:rsidRPr="00A53DC8">
        <w:rPr>
          <w:snapToGrid w:val="0"/>
        </w:rPr>
        <w:t>8</w:t>
      </w:r>
      <w:r w:rsidRPr="00A53DC8">
        <w:rPr>
          <w:snapToGrid w:val="0"/>
        </w:rPr>
        <w:t>)</w:t>
      </w:r>
    </w:p>
    <w:p w:rsidR="00843615" w:rsidRPr="00A53DC8" w:rsidRDefault="00843615" w:rsidP="00843615">
      <w:r w:rsidRPr="00A53DC8">
        <w:t>Use the default messa</w:t>
      </w:r>
      <w:r w:rsidR="004655C8" w:rsidRPr="00A53DC8">
        <w:t xml:space="preserve">ge </w:t>
      </w:r>
      <w:r w:rsidR="00CA5D53" w:rsidRPr="00A53DC8">
        <w:t>"</w:t>
      </w:r>
      <w:r w:rsidR="004655C8" w:rsidRPr="00A53DC8">
        <w:t>180 Ringing for INVITE</w:t>
      </w:r>
      <w:r w:rsidR="00CA5D53" w:rsidRPr="00A53DC8">
        <w:t>"</w:t>
      </w:r>
      <w:r w:rsidR="004655C8" w:rsidRPr="00A53DC8">
        <w:t xml:space="preserve"> in A</w:t>
      </w:r>
      <w:r w:rsidRPr="00A53DC8">
        <w:t xml:space="preserve">nnex A.2.6 </w:t>
      </w:r>
      <w:r w:rsidR="004655C8" w:rsidRPr="00A53DC8">
        <w:t xml:space="preserve">of TS 34.229-1 [2] </w:t>
      </w:r>
      <w:r w:rsidRPr="00A53DC8">
        <w:t>applying conditions A1 and A</w:t>
      </w:r>
      <w:r w:rsidR="001B677B" w:rsidRPr="00A53DC8">
        <w:t>3.</w:t>
      </w:r>
    </w:p>
    <w:p w:rsidR="001B677B" w:rsidRPr="00A53DC8" w:rsidRDefault="001B677B" w:rsidP="001B677B">
      <w:pPr>
        <w:pStyle w:val="H6"/>
      </w:pPr>
      <w:r w:rsidRPr="00A53DC8">
        <w:t>PRACK (Step 9)</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conditions A1 and A7.</w:t>
      </w:r>
    </w:p>
    <w:p w:rsidR="001B677B" w:rsidRPr="00A53DC8" w:rsidRDefault="001B677B" w:rsidP="001B677B">
      <w:pPr>
        <w:pStyle w:val="H6"/>
      </w:pPr>
      <w:r w:rsidRPr="00A53DC8">
        <w:t>200 OK for PRACK (Step 10)</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 A10.</w:t>
      </w:r>
    </w:p>
    <w:p w:rsidR="001B677B" w:rsidRPr="00A53DC8" w:rsidRDefault="001B677B" w:rsidP="001B677B">
      <w:pPr>
        <w:pStyle w:val="H6"/>
      </w:pPr>
      <w:r w:rsidRPr="00A53DC8">
        <w:t>200 OK for INVITE (Step 11)</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 A10, and A19.</w:t>
      </w:r>
    </w:p>
    <w:p w:rsidR="001B677B" w:rsidRPr="00A53DC8" w:rsidRDefault="001B677B" w:rsidP="001B677B">
      <w:pPr>
        <w:pStyle w:val="H6"/>
      </w:pPr>
      <w:r w:rsidRPr="00A53DC8">
        <w:t>ACK (Step 12)</w:t>
      </w:r>
    </w:p>
    <w:p w:rsidR="001B677B" w:rsidRPr="00A53DC8" w:rsidRDefault="001B677B" w:rsidP="001B677B">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A1 and A3.</w:t>
      </w:r>
    </w:p>
    <w:p w:rsidR="001B677B" w:rsidRPr="00A53DC8" w:rsidRDefault="0093290E" w:rsidP="001B677B">
      <w:pPr>
        <w:pStyle w:val="Heading2"/>
      </w:pPr>
      <w:bookmarkStart w:id="871" w:name="_Toc42778761"/>
      <w:bookmarkStart w:id="872" w:name="_Toc42785208"/>
      <w:r w:rsidRPr="00A53DC8">
        <w:br w:type="page"/>
      </w:r>
      <w:bookmarkStart w:id="873" w:name="_Toc43210237"/>
      <w:bookmarkStart w:id="874" w:name="_Toc51948521"/>
      <w:bookmarkStart w:id="875" w:name="_Toc52162596"/>
      <w:bookmarkStart w:id="876" w:name="_Toc60916234"/>
      <w:r w:rsidR="001B677B" w:rsidRPr="00A53DC8">
        <w:lastRenderedPageBreak/>
        <w:t>A.4.2</w:t>
      </w:r>
      <w:r w:rsidR="001B677B" w:rsidRPr="00A53DC8">
        <w:tab/>
        <w:t>MTSI MO Voice Call / without preconditions / 5GS</w:t>
      </w:r>
      <w:bookmarkEnd w:id="871"/>
      <w:bookmarkEnd w:id="872"/>
      <w:bookmarkEnd w:id="873"/>
      <w:bookmarkEnd w:id="874"/>
      <w:bookmarkEnd w:id="875"/>
      <w:bookmarkEnd w:id="876"/>
    </w:p>
    <w:p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rsidTr="001C4FB3">
        <w:trPr>
          <w:cantSplit/>
          <w:jc w:val="center"/>
        </w:trPr>
        <w:tc>
          <w:tcPr>
            <w:tcW w:w="68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Comment</w:t>
            </w:r>
          </w:p>
        </w:tc>
      </w:tr>
      <w:tr w:rsidR="001B677B" w:rsidRPr="00A53DC8" w:rsidTr="001C4FB3">
        <w:trPr>
          <w:cantSplit/>
          <w:jc w:val="center"/>
        </w:trPr>
        <w:tc>
          <w:tcPr>
            <w:tcW w:w="680" w:type="dxa"/>
            <w:tcBorders>
              <w:top w:val="nil"/>
              <w:left w:val="single" w:sz="4" w:space="0" w:color="auto"/>
              <w:bottom w:val="single" w:sz="4" w:space="0" w:color="auto"/>
              <w:right w:val="single" w:sz="4" w:space="0" w:color="auto"/>
            </w:tcBorders>
          </w:tcPr>
          <w:p w:rsidR="001B677B" w:rsidRPr="00A53DC8" w:rsidRDefault="001B677B" w:rsidP="00A20284">
            <w:pPr>
              <w:pStyle w:val="TAC"/>
              <w:rPr>
                <w:rFonts w:eastAsia="MS Gothic"/>
              </w:rPr>
            </w:pPr>
          </w:p>
        </w:tc>
        <w:tc>
          <w:tcPr>
            <w:tcW w:w="630" w:type="dxa"/>
            <w:tcBorders>
              <w:left w:val="single" w:sz="4" w:space="0" w:color="auto"/>
            </w:tcBorders>
          </w:tcPr>
          <w:p w:rsidR="001B677B" w:rsidRPr="00A53DC8" w:rsidRDefault="001B677B" w:rsidP="00A20284">
            <w:pPr>
              <w:pStyle w:val="TAH"/>
            </w:pPr>
            <w:r w:rsidRPr="00A53DC8">
              <w:t>UE</w:t>
            </w:r>
          </w:p>
        </w:tc>
        <w:tc>
          <w:tcPr>
            <w:tcW w:w="630" w:type="dxa"/>
            <w:tcBorders>
              <w:right w:val="single" w:sz="4" w:space="0" w:color="auto"/>
            </w:tcBorders>
          </w:tcPr>
          <w:p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rsidR="001B677B" w:rsidRPr="00A53DC8" w:rsidRDefault="001B677B" w:rsidP="00A20284">
            <w:pPr>
              <w:pStyle w:val="TAL"/>
              <w:rPr>
                <w:rFonts w:eastAsia="MS Gothic"/>
              </w:rPr>
            </w:pP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INVITE with the first SDP offer.</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a 100 Trying provisional response.</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3</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an SDP answer.</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4</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acknowledges reception of 183 Session Progress.</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5</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responds to PRACK.</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6</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180 Ringing.</w:t>
            </w:r>
          </w:p>
        </w:tc>
      </w:tr>
      <w:tr w:rsidR="001B677B" w:rsidRPr="00A53DC8" w:rsidTr="001C4FB3">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7</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 xml:space="preserve">SS responds to INVITE. </w:t>
            </w:r>
          </w:p>
        </w:tc>
      </w:tr>
      <w:tr w:rsidR="001B677B" w:rsidRPr="00A53DC8" w:rsidTr="001C4FB3">
        <w:trPr>
          <w:cantSplit/>
          <w:jc w:val="center"/>
        </w:trPr>
        <w:tc>
          <w:tcPr>
            <w:tcW w:w="680" w:type="dxa"/>
            <w:tcBorders>
              <w:top w:val="single" w:sz="4" w:space="0" w:color="auto"/>
              <w:bottom w:val="single" w:sz="4" w:space="0" w:color="auto"/>
            </w:tcBorders>
          </w:tcPr>
          <w:p w:rsidR="001B677B" w:rsidRPr="00A53DC8" w:rsidRDefault="001B677B" w:rsidP="00A20284">
            <w:pPr>
              <w:pStyle w:val="TAC"/>
              <w:rPr>
                <w:rFonts w:eastAsia="MS Gothic"/>
              </w:rPr>
            </w:pPr>
            <w:r w:rsidRPr="00A53DC8">
              <w:rPr>
                <w:rFonts w:eastAsia="MS Gothic"/>
              </w:rPr>
              <w:t>8</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 xml:space="preserve">UE acknowledges. </w:t>
            </w:r>
          </w:p>
        </w:tc>
      </w:tr>
    </w:tbl>
    <w:p w:rsidR="001B677B" w:rsidRPr="00A53DC8" w:rsidRDefault="001B677B" w:rsidP="001B677B"/>
    <w:p w:rsidR="001B677B" w:rsidRPr="00A53DC8" w:rsidRDefault="001B677B" w:rsidP="001B677B">
      <w:pPr>
        <w:pStyle w:val="H6"/>
      </w:pPr>
      <w:r w:rsidRPr="00A53DC8">
        <w:lastRenderedPageBreak/>
        <w:t>Specific Message Contents</w:t>
      </w:r>
    </w:p>
    <w:p w:rsidR="001B677B" w:rsidRPr="00A53DC8" w:rsidRDefault="001B677B" w:rsidP="001B677B">
      <w:pPr>
        <w:pStyle w:val="H6"/>
      </w:pPr>
      <w:r w:rsidRPr="00A53DC8">
        <w:t>INVITE (Step 1)</w:t>
      </w:r>
    </w:p>
    <w:p w:rsidR="001B677B" w:rsidRPr="00A53DC8" w:rsidRDefault="001B677B" w:rsidP="001B677B">
      <w:pPr>
        <w:keepNext/>
      </w:pPr>
      <w:r w:rsidRPr="00A53DC8">
        <w:t xml:space="preserve">Use the default message </w:t>
      </w:r>
      <w:r w:rsidR="00CA5D53" w:rsidRPr="00A53DC8">
        <w:t>"</w:t>
      </w:r>
      <w:r w:rsidRPr="00A53DC8">
        <w:t>INVITE for MO Call</w:t>
      </w:r>
      <w:r w:rsidR="00CA5D53" w:rsidRPr="00A53DC8">
        <w:t>"</w:t>
      </w:r>
      <w:r w:rsidRPr="00A53DC8">
        <w:t xml:space="preserve"> in Annex A.2.1 of TS 34.229-1 [2] applying conditions A1, A3, A4 and A28,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A53DC8" w:rsidTr="00851561">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r w:rsidRPr="00A53DC8">
              <w:t>Value/Remark</w:t>
            </w:r>
          </w:p>
        </w:tc>
      </w:tr>
      <w:tr w:rsidR="001B677B" w:rsidRPr="00A53DC8" w:rsidTr="008515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shd w:val="clear" w:color="auto" w:fill="auto"/>
          </w:tcPr>
          <w:p w:rsidR="001B677B" w:rsidRPr="00A53DC8" w:rsidRDefault="001B677B" w:rsidP="00A20284">
            <w:pPr>
              <w:pStyle w:val="TAL"/>
              <w:rPr>
                <w:rFonts w:eastAsia="SimSun"/>
                <w:lang w:eastAsia="zh-CN"/>
              </w:rPr>
            </w:pPr>
            <w:r w:rsidRPr="00A53DC8">
              <w:rPr>
                <w:rFonts w:eastAsia="SimSun"/>
                <w:lang w:eastAsia="zh-CN"/>
              </w:rPr>
              <w:t>The following SDP types and values.</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Session description:</w:t>
            </w:r>
          </w:p>
          <w:p w:rsidR="001B677B" w:rsidRPr="00A53DC8" w:rsidRDefault="001B677B" w:rsidP="00A20284">
            <w:pPr>
              <w:pStyle w:val="TAL"/>
              <w:rPr>
                <w:rFonts w:eastAsia="SimSun"/>
                <w:i/>
                <w:lang w:eastAsia="zh-CN"/>
              </w:rPr>
            </w:pPr>
            <w:r w:rsidRPr="00A53DC8">
              <w:rPr>
                <w:rFonts w:eastAsia="SimSun"/>
                <w:i/>
                <w:lang w:eastAsia="zh-CN"/>
              </w:rPr>
              <w:t>v=0</w:t>
            </w:r>
          </w:p>
          <w:p w:rsidR="001B677B" w:rsidRPr="00A53DC8" w:rsidRDefault="001B677B" w:rsidP="00A20284">
            <w:pPr>
              <w:pStyle w:val="TAL"/>
              <w:rPr>
                <w:rFonts w:eastAsia="SimSun"/>
                <w:lang w:eastAsia="zh-CN"/>
              </w:rPr>
            </w:pPr>
            <w:r w:rsidRPr="00A53DC8">
              <w:rPr>
                <w:rFonts w:eastAsia="SimSun"/>
                <w:i/>
                <w:lang w:eastAsia="zh-CN"/>
              </w:rPr>
              <w:t>o=</w:t>
            </w:r>
            <w:r w:rsidRPr="00A53DC8">
              <w:rPr>
                <w:rFonts w:eastAsia="SimSun"/>
                <w:iCs/>
                <w:snapToGrid w:val="0"/>
                <w:lang w:eastAsia="zh-CN"/>
              </w:rPr>
              <w:t>(username)</w:t>
            </w:r>
            <w:r w:rsidRPr="00A53DC8">
              <w:rPr>
                <w:rFonts w:eastAsia="SimSun"/>
                <w:lang w:eastAsia="zh-CN"/>
              </w:rPr>
              <w:t xml:space="preserve"> (sess-id) (sess-version) IN (addrtype) (unicast-address for UE)</w:t>
            </w:r>
          </w:p>
          <w:p w:rsidR="001B677B" w:rsidRPr="00A53DC8" w:rsidRDefault="001B677B" w:rsidP="00A20284">
            <w:pPr>
              <w:pStyle w:val="TAL"/>
              <w:rPr>
                <w:rFonts w:eastAsia="SimSun"/>
                <w:lang w:eastAsia="zh-CN"/>
              </w:rPr>
            </w:pPr>
            <w:r w:rsidRPr="00A53DC8">
              <w:rPr>
                <w:rFonts w:eastAsia="SimSun"/>
                <w:i/>
                <w:lang w:eastAsia="zh-CN"/>
              </w:rPr>
              <w:t>s=</w:t>
            </w:r>
            <w:r w:rsidRPr="00A53DC8">
              <w:rPr>
                <w:rFonts w:eastAsia="SimSun"/>
                <w:lang w:eastAsia="zh-CN"/>
              </w:rPr>
              <w:t>(session name)</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(bandwidth-value)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Time description:</w:t>
            </w:r>
          </w:p>
          <w:p w:rsidR="001B677B" w:rsidRPr="00A53DC8" w:rsidRDefault="001B677B" w:rsidP="00A20284">
            <w:pPr>
              <w:pStyle w:val="TAL"/>
              <w:rPr>
                <w:rFonts w:eastAsia="SimSun"/>
                <w:lang w:eastAsia="zh-CN"/>
              </w:rPr>
            </w:pPr>
            <w:r w:rsidRPr="00A53DC8">
              <w:rPr>
                <w:rFonts w:eastAsia="SimSun"/>
                <w:i/>
                <w:lang w:eastAsia="zh-CN"/>
              </w:rPr>
              <w:t>t=</w:t>
            </w:r>
            <w:r w:rsidRPr="00A53DC8">
              <w:rPr>
                <w:rFonts w:eastAsia="SimSun"/>
                <w:lang w:eastAsia="zh-CN"/>
              </w:rPr>
              <w:t xml:space="preserve"> (start-time) (stop-time)</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Media description:</w:t>
            </w:r>
          </w:p>
          <w:p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lang w:eastAsia="zh-CN"/>
              </w:rPr>
              <w:t xml:space="preserve"> (fmt)</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UE) [Note 1]</w:t>
            </w:r>
          </w:p>
          <w:p w:rsidR="001B677B" w:rsidRPr="00A53DC8" w:rsidRDefault="001B677B" w:rsidP="00A20284">
            <w:pPr>
              <w:pStyle w:val="TAL"/>
              <w:rPr>
                <w:rFonts w:eastAsia="SimSun"/>
                <w:lang w:eastAsia="zh-CN"/>
              </w:rPr>
            </w:pPr>
            <w:r w:rsidRPr="00A53DC8">
              <w:rPr>
                <w:rFonts w:eastAsia="SimSun"/>
                <w:i/>
                <w:lang w:eastAsia="zh-CN"/>
              </w:rPr>
              <w:t>b=AS:</w:t>
            </w:r>
            <w:r w:rsidRPr="00A53DC8">
              <w:rPr>
                <w:rFonts w:eastAsia="SimSun"/>
                <w:lang w:eastAsia="zh-CN"/>
              </w:rPr>
              <w:t xml:space="preserve"> (bandwidth-value)</w:t>
            </w:r>
          </w:p>
          <w:p w:rsidR="001B677B" w:rsidRPr="00A53DC8" w:rsidRDefault="001B677B" w:rsidP="00A20284">
            <w:pPr>
              <w:pStyle w:val="TAL"/>
              <w:rPr>
                <w:rFonts w:eastAsia="SimSun" w:cs="Arial"/>
                <w:i/>
                <w:szCs w:val="18"/>
                <w:lang w:eastAsia="zh-CN"/>
              </w:rPr>
            </w:pPr>
            <w:r w:rsidRPr="00A53DC8">
              <w:rPr>
                <w:rFonts w:eastAsia="SimSun" w:cs="Arial"/>
                <w:i/>
                <w:szCs w:val="18"/>
                <w:lang w:eastAsia="zh-CN"/>
              </w:rPr>
              <w:t>b=RS:</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1B677B" w:rsidRPr="00A53DC8" w:rsidRDefault="001B677B" w:rsidP="00A20284">
            <w:pPr>
              <w:pStyle w:val="TAL"/>
              <w:rPr>
                <w:rFonts w:eastAsia="SimSun" w:cs="Arial"/>
                <w:i/>
                <w:szCs w:val="18"/>
                <w:lang w:eastAsia="zh-CN"/>
              </w:rPr>
            </w:pPr>
            <w:r w:rsidRPr="00A53DC8">
              <w:rPr>
                <w:rFonts w:eastAsia="SimSun" w:cs="Arial"/>
                <w:i/>
                <w:szCs w:val="18"/>
                <w:lang w:eastAsia="zh-CN"/>
              </w:rPr>
              <w:t>b=RR:</w:t>
            </w:r>
            <w:r w:rsidRPr="00A53DC8">
              <w:rPr>
                <w:rFonts w:eastAsia="SimSun" w:cs="Arial"/>
                <w:b/>
                <w:szCs w:val="18"/>
                <w:lang w:eastAsia="zh-CN"/>
              </w:rPr>
              <w:t xml:space="preserve"> </w:t>
            </w:r>
            <w:r w:rsidRPr="00A53DC8">
              <w:rPr>
                <w:rFonts w:eastAsia="SimSun" w:cs="Arial"/>
                <w:szCs w:val="18"/>
                <w:lang w:eastAsia="zh-CN"/>
              </w:rPr>
              <w:t>(bandwidth-value)</w:t>
            </w:r>
            <w:r w:rsidRPr="00A53DC8">
              <w:rPr>
                <w:rFonts w:eastAsia="SimSun" w:cs="Arial"/>
                <w:b/>
                <w:szCs w:val="18"/>
                <w:lang w:eastAsia="zh-CN"/>
              </w:rPr>
              <w:t xml:space="preserve"> </w:t>
            </w:r>
            <w:r w:rsidRPr="00A53DC8">
              <w:rPr>
                <w:rFonts w:eastAsia="SimSun" w:cs="Arial"/>
                <w:szCs w:val="18"/>
                <w:lang w:eastAsia="zh-CN"/>
              </w:rPr>
              <w:t>[Note 2]</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 xml:space="preserve">Attributes for media: </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br=5.9-24.4; bw=nb-swb;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br=9.6-13.2;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 </w:t>
            </w:r>
            <w:r w:rsidRPr="00A53DC8">
              <w:rPr>
                <w:rFonts w:eastAsia="SimSun"/>
                <w:lang w:eastAsia="zh-CN"/>
              </w:rPr>
              <w:t>[Note 3, 9, 10]</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br=9.6-24.4; bw=swb;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5, 10]</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AMR-WB/16000 </w:t>
            </w:r>
            <w:r w:rsidRPr="00A53DC8">
              <w:rPr>
                <w:rFonts w:eastAsia="SimSun"/>
                <w:lang w:eastAsia="zh-CN"/>
              </w:rPr>
              <w:t>[Note 3, 9]</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1B677B" w:rsidRPr="00A53DC8" w:rsidRDefault="001B677B" w:rsidP="00A20284">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telephone-event/16000</w:t>
            </w:r>
          </w:p>
          <w:p w:rsidR="001B677B" w:rsidRPr="00A53DC8" w:rsidRDefault="001B677B" w:rsidP="00A20284">
            <w:pPr>
              <w:pStyle w:val="TAL"/>
              <w:rPr>
                <w:rFonts w:eastAsia="SimSun"/>
                <w:lang w:eastAsia="zh-CN"/>
              </w:rPr>
            </w:pPr>
            <w:r w:rsidRPr="00A53DC8">
              <w:rPr>
                <w:i/>
                <w:iCs/>
              </w:rPr>
              <w:t xml:space="preserve">a=fmtp: </w:t>
            </w:r>
            <w:r w:rsidRPr="00A53DC8">
              <w:rPr>
                <w:iCs/>
              </w:rPr>
              <w:t>(format)</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AMR/8000 </w:t>
            </w:r>
            <w:r w:rsidRPr="00A53DC8">
              <w:rPr>
                <w:rFonts w:eastAsia="SimSun"/>
                <w:lang w:eastAsia="zh-CN"/>
              </w:rPr>
              <w:t>[Note 3, 9]</w:t>
            </w:r>
          </w:p>
          <w:p w:rsidR="001B677B" w:rsidRPr="00A53DC8" w:rsidRDefault="001B677B" w:rsidP="00A20284">
            <w:pPr>
              <w:pStyle w:val="TAL"/>
              <w:rPr>
                <w:rFonts w:eastAsia="SimSun"/>
                <w:i/>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mode-change-capability=2; max-red= </w:t>
            </w:r>
            <w:r w:rsidRPr="00A53DC8">
              <w:rPr>
                <w:rFonts w:eastAsia="SimSun"/>
                <w:lang w:eastAsia="zh-CN"/>
              </w:rPr>
              <w:t>(att-field)</w:t>
            </w:r>
            <w:r w:rsidRPr="00A53DC8">
              <w:rPr>
                <w:rFonts w:eastAsia="SimSun"/>
                <w:i/>
                <w:lang w:eastAsia="zh-CN"/>
              </w:rPr>
              <w:t xml:space="preserve"> </w:t>
            </w:r>
            <w:r w:rsidRPr="00A53DC8">
              <w:rPr>
                <w:rFonts w:eastAsia="SimSun"/>
                <w:lang w:eastAsia="zh-CN"/>
              </w:rPr>
              <w:t>[Note 4, 6]</w:t>
            </w:r>
          </w:p>
          <w:p w:rsidR="001B677B" w:rsidRPr="00A53DC8" w:rsidRDefault="001B677B" w:rsidP="00A20284">
            <w:pPr>
              <w:pStyle w:val="TAL"/>
              <w:rPr>
                <w:rFonts w:eastAsia="SimSun"/>
                <w:i/>
                <w:iCs/>
                <w:szCs w:val="24"/>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telephone-event/8000 </w:t>
            </w:r>
          </w:p>
          <w:p w:rsidR="001B677B" w:rsidRPr="00A53DC8" w:rsidRDefault="001B677B" w:rsidP="00A20284">
            <w:pPr>
              <w:pStyle w:val="TAL"/>
              <w:rPr>
                <w:rFonts w:eastAsia="SimSun" w:cs="Tahoma"/>
                <w:i/>
                <w:szCs w:val="16"/>
                <w:lang w:eastAsia="zh-CN"/>
              </w:rPr>
            </w:pPr>
            <w:r w:rsidRPr="00A53DC8">
              <w:rPr>
                <w:i/>
                <w:iCs/>
              </w:rPr>
              <w:t xml:space="preserve">a=fmtp: </w:t>
            </w:r>
            <w:r w:rsidRPr="00A53DC8">
              <w:rPr>
                <w:iCs/>
              </w:rPr>
              <w:t>(format)</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a=ecn-capable-rtp: leap ect=0 </w:t>
            </w:r>
            <w:r w:rsidRPr="00A53DC8">
              <w:rPr>
                <w:rFonts w:eastAsia="SimSun" w:cs="Tahoma"/>
                <w:szCs w:val="16"/>
                <w:lang w:eastAsia="zh-CN"/>
              </w:rPr>
              <w:t>[Note 7]</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a=rtcp-fb:* nack ecn </w:t>
            </w:r>
            <w:r w:rsidRPr="00A53DC8">
              <w:rPr>
                <w:rFonts w:eastAsia="SimSun" w:cs="Tahoma"/>
                <w:szCs w:val="16"/>
                <w:lang w:eastAsia="zh-CN"/>
              </w:rPr>
              <w:t>[Note 7]</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a=rtcp-xr:ecn-sum </w:t>
            </w:r>
            <w:r w:rsidRPr="00A53DC8">
              <w:rPr>
                <w:rFonts w:eastAsia="SimSun" w:cs="Tahoma"/>
                <w:szCs w:val="16"/>
                <w:lang w:eastAsia="zh-CN"/>
              </w:rPr>
              <w:t>[Note 7]</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 xml:space="preserve">a=rtcp-rsize </w:t>
            </w:r>
            <w:r w:rsidRPr="00A53DC8">
              <w:rPr>
                <w:rFonts w:eastAsia="SimSun" w:cs="Tahoma"/>
                <w:szCs w:val="16"/>
                <w:lang w:eastAsia="zh-CN"/>
              </w:rPr>
              <w:t>[Note 7]</w:t>
            </w:r>
          </w:p>
          <w:p w:rsidR="001B677B" w:rsidRPr="00A53DC8" w:rsidRDefault="001B677B" w:rsidP="00A20284">
            <w:pPr>
              <w:pStyle w:val="TAL"/>
              <w:rPr>
                <w:rFonts w:eastAsia="SimSun"/>
                <w:i/>
                <w:lang w:eastAsia="zh-CN"/>
              </w:rPr>
            </w:pPr>
            <w:r w:rsidRPr="00A53DC8">
              <w:rPr>
                <w:rFonts w:eastAsia="SimSun"/>
                <w:i/>
                <w:lang w:eastAsia="zh-CN"/>
              </w:rPr>
              <w:t>a=ptime:20</w:t>
            </w:r>
          </w:p>
          <w:p w:rsidR="001B677B" w:rsidRPr="00A53DC8" w:rsidRDefault="001B677B" w:rsidP="00A20284">
            <w:pPr>
              <w:pStyle w:val="TAL"/>
              <w:rPr>
                <w:rFonts w:eastAsia="SimSun"/>
                <w:i/>
                <w:lang w:eastAsia="zh-CN"/>
              </w:rPr>
            </w:pPr>
            <w:r w:rsidRPr="00A53DC8">
              <w:rPr>
                <w:rFonts w:eastAsia="SimSun"/>
                <w:i/>
                <w:lang w:eastAsia="zh-CN"/>
              </w:rPr>
              <w:t>a=maxptime:240</w:t>
            </w:r>
          </w:p>
          <w:p w:rsidR="001B677B" w:rsidRPr="00A53DC8" w:rsidRDefault="001B677B" w:rsidP="00A20284">
            <w:pPr>
              <w:pStyle w:val="TAL"/>
              <w:rPr>
                <w:rFonts w:eastAsia="SimSun"/>
                <w:i/>
                <w:lang w:eastAsia="zh-CN"/>
              </w:rPr>
            </w:pPr>
          </w:p>
          <w:p w:rsidR="001B677B" w:rsidRPr="00A53DC8" w:rsidRDefault="001B677B" w:rsidP="00A20284">
            <w:pPr>
              <w:pStyle w:val="TAL"/>
              <w:rPr>
                <w:rFonts w:eastAsia="SimSun" w:cs="Tahoma"/>
                <w:b/>
                <w:szCs w:val="16"/>
                <w:lang w:eastAsia="zh-CN"/>
              </w:rPr>
            </w:pPr>
            <w:r w:rsidRPr="00A53DC8">
              <w:rPr>
                <w:rFonts w:eastAsia="SimSun" w:cs="Tahoma"/>
                <w:b/>
                <w:szCs w:val="16"/>
                <w:lang w:eastAsia="zh-CN"/>
              </w:rPr>
              <w:t>Attributes for media security mechanism:</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a=3ge2ae: requested </w:t>
            </w:r>
            <w:r w:rsidRPr="00A53DC8">
              <w:rPr>
                <w:rFonts w:eastAsia="SimSun" w:cs="Tahoma"/>
                <w:szCs w:val="16"/>
                <w:lang w:eastAsia="zh-CN"/>
              </w:rPr>
              <w:t>[Note 8]</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a=crypto:1 AES_CM_128_HMAC_SHA1_80inline:WVNfX19zZW1jdGwgKCkgewkyMjA7fQp9CnVubGVz|2^20|</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 xml:space="preserve">1:4FEC_ORDER=FEC_SRTP" </w:t>
            </w:r>
            <w:r w:rsidRPr="00A53DC8">
              <w:rPr>
                <w:rFonts w:eastAsia="SimSun" w:cs="Tahoma"/>
                <w:szCs w:val="16"/>
                <w:lang w:eastAsia="zh-CN"/>
              </w:rPr>
              <w:t>[Note 8]</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cs="Tahoma"/>
                <w:szCs w:val="16"/>
                <w:lang w:eastAsia="zh-CN"/>
              </w:rPr>
            </w:pPr>
            <w:r w:rsidRPr="00A53DC8">
              <w:rPr>
                <w:rFonts w:eastAsia="SimSun"/>
                <w:lang w:eastAsia="zh-CN"/>
              </w:rPr>
              <w:t>Note 1: At least one "c=" field shall be present.</w:t>
            </w:r>
          </w:p>
          <w:p w:rsidR="001B677B" w:rsidRPr="00A53DC8" w:rsidRDefault="001B677B" w:rsidP="00A20284">
            <w:pPr>
              <w:pStyle w:val="TAL"/>
              <w:rPr>
                <w:rFonts w:eastAsia="SimSun"/>
                <w:lang w:eastAsia="zh-CN"/>
              </w:rPr>
            </w:pPr>
            <w:r w:rsidRPr="00A53DC8">
              <w:rPr>
                <w:rFonts w:eastAsia="SimSun"/>
                <w:lang w:eastAsia="zh-CN"/>
              </w:rPr>
              <w:t xml:space="preserve">Note 2: The RR value </w:t>
            </w:r>
            <w:r w:rsidR="00CE1244" w:rsidRPr="00A53DC8">
              <w:rPr>
                <w:rFonts w:eastAsia="SimSun"/>
                <w:lang w:eastAsia="zh-CN"/>
              </w:rPr>
              <w:t>shall</w:t>
            </w:r>
            <w:r w:rsidRPr="00A53DC8">
              <w:rPr>
                <w:rFonts w:eastAsia="SimSun"/>
                <w:lang w:eastAsia="zh-CN"/>
              </w:rPr>
              <w:t xml:space="preserve"> be greater than 0. The RS value can be any value.</w:t>
            </w:r>
          </w:p>
          <w:p w:rsidR="001B677B" w:rsidRPr="00A53DC8" w:rsidRDefault="001B677B" w:rsidP="00A20284">
            <w:pPr>
              <w:pStyle w:val="TAL"/>
              <w:rPr>
                <w:rFonts w:eastAsia="SimSun"/>
                <w:lang w:eastAsia="zh-CN"/>
              </w:rPr>
            </w:pPr>
            <w:r w:rsidRPr="00A53DC8">
              <w:rPr>
                <w:rFonts w:eastAsia="SimSun"/>
                <w:lang w:eastAsia="zh-CN"/>
              </w:rPr>
              <w:t xml:space="preserve">Note 3: The channel number shall be </w:t>
            </w:r>
            <w:r w:rsidR="00CA5D53" w:rsidRPr="00A53DC8">
              <w:rPr>
                <w:rFonts w:eastAsia="SimSun"/>
                <w:lang w:eastAsia="zh-CN"/>
              </w:rPr>
              <w:t>"</w:t>
            </w:r>
            <w:r w:rsidRPr="00A53DC8">
              <w:rPr>
                <w:rFonts w:eastAsia="SimSun"/>
                <w:lang w:eastAsia="zh-CN"/>
              </w:rPr>
              <w:t>/1</w:t>
            </w:r>
            <w:r w:rsidR="00CA5D53" w:rsidRPr="00A53DC8">
              <w:rPr>
                <w:rFonts w:eastAsia="SimSun"/>
                <w:lang w:eastAsia="zh-CN"/>
              </w:rPr>
              <w:t>"</w:t>
            </w:r>
            <w:r w:rsidRPr="00A53DC8">
              <w:rPr>
                <w:rFonts w:eastAsia="SimSun"/>
                <w:lang w:eastAsia="zh-CN"/>
              </w:rPr>
              <w:t xml:space="preserve"> or omitted.</w:t>
            </w:r>
          </w:p>
          <w:p w:rsidR="001B677B" w:rsidRPr="00A53DC8" w:rsidRDefault="001B677B" w:rsidP="00A20284">
            <w:pPr>
              <w:pStyle w:val="TAL"/>
              <w:rPr>
                <w:rFonts w:eastAsia="SimSun"/>
                <w:lang w:eastAsia="zh-CN"/>
              </w:rPr>
            </w:pPr>
            <w:r w:rsidRPr="00A53DC8">
              <w:rPr>
                <w:rFonts w:eastAsia="SimSun"/>
                <w:lang w:eastAsia="zh-CN"/>
              </w:rPr>
              <w:t>Note 4: The max-red values from 0 to 220 are allowed.</w:t>
            </w:r>
          </w:p>
          <w:p w:rsidR="001B677B" w:rsidRPr="00A53DC8" w:rsidRDefault="001B677B" w:rsidP="00A20284">
            <w:pPr>
              <w:pStyle w:val="TAL"/>
              <w:rPr>
                <w:rFonts w:eastAsia="SimSun"/>
                <w:lang w:eastAsia="zh-CN"/>
              </w:rPr>
            </w:pPr>
            <w:r w:rsidRPr="00A53DC8">
              <w:rPr>
                <w:rFonts w:eastAsia="SimSun"/>
                <w:lang w:eastAsia="zh-CN"/>
              </w:rPr>
              <w:t>Note 5: The parameters dtx, dtx-recv and evs-mode-switch shall not be present.</w:t>
            </w:r>
          </w:p>
          <w:p w:rsidR="001B677B" w:rsidRPr="00A53DC8" w:rsidRDefault="001B677B" w:rsidP="00A20284">
            <w:pPr>
              <w:pStyle w:val="TAL"/>
              <w:rPr>
                <w:rFonts w:eastAsia="SimSun"/>
                <w:lang w:eastAsia="zh-CN"/>
              </w:rPr>
            </w:pPr>
            <w:r w:rsidRPr="00A53DC8">
              <w:rPr>
                <w:rFonts w:eastAsia="SimSun"/>
                <w:lang w:eastAsia="zh-CN"/>
              </w:rPr>
              <w:t>Note 6: The parameters mode-set, mode-change-period, mode-change-neighbor, crc, robust-sorting and interleaving shall not be included.</w:t>
            </w:r>
          </w:p>
          <w:p w:rsidR="001B677B" w:rsidRPr="00A53DC8" w:rsidRDefault="001B677B" w:rsidP="00A20284">
            <w:pPr>
              <w:pStyle w:val="TAL"/>
              <w:rPr>
                <w:rFonts w:eastAsia="SimSun" w:cs="Tahoma"/>
                <w:szCs w:val="16"/>
                <w:lang w:eastAsia="zh-CN"/>
              </w:rPr>
            </w:pPr>
            <w:r w:rsidRPr="00A53DC8">
              <w:rPr>
                <w:rFonts w:eastAsia="SimSun" w:cs="Tahoma"/>
                <w:szCs w:val="16"/>
                <w:lang w:eastAsia="zh-CN"/>
              </w:rPr>
              <w:t>Note 7: Attributes for ECN Capability may be present if the UE supports Explicit Congestion Notification.</w:t>
            </w:r>
          </w:p>
          <w:p w:rsidR="001B677B" w:rsidRPr="00A53DC8" w:rsidRDefault="001B677B" w:rsidP="00A20284">
            <w:pPr>
              <w:pStyle w:val="TAL"/>
              <w:rPr>
                <w:rFonts w:eastAsia="SimSun" w:cs="Tahoma"/>
                <w:szCs w:val="16"/>
                <w:lang w:eastAsia="zh-CN"/>
              </w:rPr>
            </w:pPr>
            <w:r w:rsidRPr="00A53DC8">
              <w:rPr>
                <w:rFonts w:eastAsia="SimSun" w:cs="Tahoma"/>
                <w:szCs w:val="16"/>
                <w:lang w:eastAsia="zh-CN"/>
              </w:rPr>
              <w:lastRenderedPageBreak/>
              <w:t>Note 8: Attributes for media plane security are present if the use of end-to-access-edge security is supported by UE.</w:t>
            </w:r>
          </w:p>
          <w:p w:rsidR="001B677B" w:rsidRPr="00A53DC8" w:rsidRDefault="001B677B" w:rsidP="00A20284">
            <w:pPr>
              <w:pStyle w:val="TAL"/>
              <w:rPr>
                <w:rFonts w:eastAsia="SimSun" w:cs="Tahoma"/>
                <w:szCs w:val="16"/>
                <w:lang w:eastAsia="zh-CN"/>
              </w:rPr>
            </w:pPr>
            <w:r w:rsidRPr="00A53DC8">
              <w:rPr>
                <w:rFonts w:eastAsia="SimSun" w:cs="Tahoma"/>
                <w:szCs w:val="16"/>
                <w:lang w:eastAsia="zh-CN"/>
              </w:rPr>
              <w:t>Note 9: The ordering of payload types shall be as listed, i.e., EVS before AMR-WB before AMR.</w:t>
            </w:r>
          </w:p>
          <w:p w:rsidR="001B677B" w:rsidRPr="00A53DC8" w:rsidRDefault="001B677B" w:rsidP="00A20284">
            <w:pPr>
              <w:pStyle w:val="TAL"/>
              <w:rPr>
                <w:rFonts w:eastAsia="SimSun" w:cs="Tahoma"/>
                <w:szCs w:val="16"/>
                <w:lang w:eastAsia="zh-CN"/>
              </w:rPr>
            </w:pPr>
            <w:r w:rsidRPr="00A53DC8">
              <w:rPr>
                <w:rFonts w:eastAsia="SimSun"/>
                <w:lang w:eastAsia="zh-CN"/>
              </w:rPr>
              <w:t>Note 10: The EVS payload type shall carry at least one of the five EVS configurations</w:t>
            </w:r>
          </w:p>
        </w:tc>
      </w:tr>
    </w:tbl>
    <w:p w:rsidR="001B677B" w:rsidRPr="00A53DC8" w:rsidRDefault="001B677B" w:rsidP="001B677B"/>
    <w:p w:rsidR="001B677B" w:rsidRPr="00A53DC8" w:rsidRDefault="001B677B" w:rsidP="001B677B">
      <w:pPr>
        <w:pStyle w:val="H6"/>
      </w:pPr>
      <w:r w:rsidRPr="00A53DC8">
        <w:t>100 Trying (Step 2)</w:t>
      </w:r>
    </w:p>
    <w:p w:rsidR="001B677B" w:rsidRPr="00A53DC8" w:rsidRDefault="001B677B" w:rsidP="00482465">
      <w:pPr>
        <w:keepNext/>
      </w:pPr>
      <w:r w:rsidRPr="00A53DC8">
        <w:t>Use the default message "100 Trying for INVITE" in Annex A.2.2 of TS 34.229-1 [2] applying condition A1.</w:t>
      </w:r>
    </w:p>
    <w:p w:rsidR="001B677B" w:rsidRPr="00A53DC8" w:rsidRDefault="001B677B" w:rsidP="001B677B">
      <w:pPr>
        <w:pStyle w:val="H6"/>
      </w:pPr>
      <w:r w:rsidRPr="00A53DC8">
        <w:t>183 Session Progress (Step 3)</w:t>
      </w:r>
    </w:p>
    <w:p w:rsidR="001B677B" w:rsidRPr="00A53DC8" w:rsidRDefault="001B677B" w:rsidP="001B677B">
      <w:pPr>
        <w:keepNext/>
      </w:pPr>
      <w:r w:rsidRPr="00A53DC8">
        <w:t>Use the default message "183 Session Progress" in Annex A.2.3 of TS 34.229-1 [2] applying condition A1, and with the following exceptions:</w:t>
      </w:r>
    </w:p>
    <w:tbl>
      <w:tblPr>
        <w:tblW w:w="936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7"/>
        <w:gridCol w:w="7773"/>
      </w:tblGrid>
      <w:tr w:rsidR="001B677B" w:rsidRPr="00A53DC8" w:rsidTr="00851561">
        <w:trPr>
          <w:jc w:val="center"/>
        </w:trPr>
        <w:tc>
          <w:tcPr>
            <w:tcW w:w="1616" w:type="dxa"/>
            <w:tcBorders>
              <w:top w:val="single" w:sz="4" w:space="0" w:color="auto"/>
              <w:left w:val="single" w:sz="4" w:space="0" w:color="auto"/>
              <w:bottom w:val="single" w:sz="4" w:space="0" w:color="auto"/>
              <w:right w:val="single" w:sz="6" w:space="0" w:color="auto"/>
            </w:tcBorders>
          </w:tcPr>
          <w:p w:rsidR="001B677B" w:rsidRPr="00A53DC8" w:rsidRDefault="001B677B" w:rsidP="00A20284">
            <w:pPr>
              <w:pStyle w:val="TAH"/>
              <w:jc w:val="left"/>
            </w:pPr>
            <w:r w:rsidRPr="00A53DC8">
              <w:t>Header/param</w:t>
            </w:r>
          </w:p>
        </w:tc>
        <w:tc>
          <w:tcPr>
            <w:tcW w:w="7938" w:type="dxa"/>
            <w:tcBorders>
              <w:top w:val="single" w:sz="4" w:space="0" w:color="auto"/>
              <w:left w:val="single" w:sz="6" w:space="0" w:color="auto"/>
              <w:bottom w:val="single" w:sz="4" w:space="0" w:color="auto"/>
              <w:right w:val="single" w:sz="4" w:space="0" w:color="auto"/>
            </w:tcBorders>
          </w:tcPr>
          <w:p w:rsidR="001B677B" w:rsidRPr="00A53DC8" w:rsidRDefault="001B677B" w:rsidP="00A20284">
            <w:pPr>
              <w:pStyle w:val="TAH"/>
              <w:jc w:val="left"/>
            </w:pPr>
            <w:r w:rsidRPr="00A53DC8">
              <w:t>Value/Remark</w:t>
            </w:r>
          </w:p>
        </w:tc>
      </w:tr>
      <w:tr w:rsidR="001B677B" w:rsidRPr="00A53DC8" w:rsidTr="00851561">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lang w:eastAsia="zh-CN"/>
              </w:rPr>
            </w:pPr>
            <w:r w:rsidRPr="00A53DC8">
              <w:rPr>
                <w:rFonts w:eastAsia="SimSun"/>
                <w:lang w:eastAsia="zh-CN"/>
              </w:rPr>
              <w:t>The following SDP types and values.</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Session description:</w:t>
            </w:r>
          </w:p>
          <w:p w:rsidR="001B677B" w:rsidRPr="00A53DC8" w:rsidRDefault="001B677B" w:rsidP="00A20284">
            <w:pPr>
              <w:pStyle w:val="TAL"/>
              <w:rPr>
                <w:rFonts w:eastAsia="SimSun"/>
                <w:i/>
                <w:lang w:eastAsia="zh-CN"/>
              </w:rPr>
            </w:pPr>
            <w:r w:rsidRPr="00A53DC8">
              <w:rPr>
                <w:rFonts w:eastAsia="SimSun"/>
                <w:i/>
                <w:lang w:eastAsia="zh-CN"/>
              </w:rPr>
              <w:t>v=0</w:t>
            </w:r>
          </w:p>
          <w:p w:rsidR="001B677B" w:rsidRPr="00A53DC8" w:rsidRDefault="001B677B" w:rsidP="00A20284">
            <w:pPr>
              <w:pStyle w:val="TAL"/>
              <w:rPr>
                <w:rFonts w:eastAsia="SimSun"/>
                <w:lang w:eastAsia="zh-CN"/>
              </w:rPr>
            </w:pPr>
            <w:r w:rsidRPr="00A53DC8">
              <w:rPr>
                <w:rFonts w:eastAsia="SimSun"/>
                <w:i/>
                <w:lang w:eastAsia="zh-CN"/>
              </w:rPr>
              <w:t>o=- 1111111111 1111111111 IN</w:t>
            </w:r>
            <w:r w:rsidRPr="00A53DC8">
              <w:rPr>
                <w:rFonts w:eastAsia="SimSun"/>
                <w:lang w:eastAsia="zh-CN"/>
              </w:rPr>
              <w:t xml:space="preserve"> (addrtype) (unicast-address for SS)</w:t>
            </w:r>
          </w:p>
          <w:p w:rsidR="001B677B" w:rsidRPr="00A53DC8" w:rsidRDefault="001B677B" w:rsidP="00A20284">
            <w:pPr>
              <w:pStyle w:val="TAL"/>
              <w:rPr>
                <w:rFonts w:eastAsia="SimSun"/>
                <w:lang w:eastAsia="zh-CN"/>
              </w:rPr>
            </w:pPr>
            <w:r w:rsidRPr="00A53DC8">
              <w:rPr>
                <w:i/>
                <w:iCs/>
                <w:snapToGrid w:val="0"/>
              </w:rPr>
              <w:t>s=-</w:t>
            </w:r>
          </w:p>
          <w:p w:rsidR="001B677B" w:rsidRPr="00A53DC8" w:rsidRDefault="001B677B" w:rsidP="00A20284">
            <w:pPr>
              <w:pStyle w:val="TAL"/>
              <w:rPr>
                <w:rFonts w:eastAsia="SimSun"/>
                <w:lang w:eastAsia="zh-CN"/>
              </w:rPr>
            </w:pPr>
            <w:r w:rsidRPr="00A53DC8">
              <w:rPr>
                <w:rFonts w:eastAsia="SimSun"/>
                <w:i/>
                <w:lang w:eastAsia="zh-CN"/>
              </w:rPr>
              <w:t>c=IN</w:t>
            </w:r>
            <w:r w:rsidRPr="00A53DC8">
              <w:rPr>
                <w:rFonts w:eastAsia="SimSun"/>
                <w:lang w:eastAsia="zh-CN"/>
              </w:rPr>
              <w:t xml:space="preserve"> (addrtype) (connection-address for SS)</w:t>
            </w:r>
          </w:p>
          <w:p w:rsidR="001B677B" w:rsidRPr="00A53DC8" w:rsidRDefault="001B677B" w:rsidP="00A20284">
            <w:pPr>
              <w:pStyle w:val="TAL"/>
              <w:rPr>
                <w:rFonts w:eastAsia="SimSun"/>
                <w:i/>
                <w:lang w:eastAsia="zh-CN"/>
              </w:rPr>
            </w:pPr>
            <w:r w:rsidRPr="00A53DC8">
              <w:rPr>
                <w:rFonts w:eastAsia="SimSun"/>
                <w:i/>
                <w:lang w:eastAsia="zh-CN"/>
              </w:rPr>
              <w:t>b=AS:65</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Time description:</w:t>
            </w:r>
          </w:p>
          <w:p w:rsidR="001B677B" w:rsidRPr="00A53DC8" w:rsidRDefault="001B677B" w:rsidP="00A20284">
            <w:pPr>
              <w:pStyle w:val="TAL"/>
              <w:rPr>
                <w:rFonts w:eastAsia="SimSun"/>
                <w:i/>
                <w:lang w:eastAsia="zh-CN"/>
              </w:rPr>
            </w:pPr>
            <w:r w:rsidRPr="00A53DC8">
              <w:rPr>
                <w:rFonts w:eastAsia="SimSun"/>
                <w:i/>
                <w:lang w:eastAsia="zh-CN"/>
              </w:rPr>
              <w:t>t=0 0</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Media description:</w:t>
            </w:r>
          </w:p>
          <w:p w:rsidR="001B677B" w:rsidRPr="00A53DC8" w:rsidRDefault="001B677B" w:rsidP="00A20284">
            <w:pPr>
              <w:pStyle w:val="TAL"/>
              <w:rPr>
                <w:rFonts w:eastAsia="SimSun"/>
                <w:lang w:eastAsia="zh-CN"/>
              </w:rPr>
            </w:pPr>
            <w:r w:rsidRPr="00A53DC8">
              <w:rPr>
                <w:rFonts w:eastAsia="SimSun"/>
                <w:i/>
                <w:lang w:eastAsia="zh-CN"/>
              </w:rPr>
              <w:t xml:space="preserve">m=audio </w:t>
            </w:r>
            <w:r w:rsidRPr="00A53DC8">
              <w:rPr>
                <w:rFonts w:eastAsia="SimSun"/>
                <w:iCs/>
                <w:lang w:eastAsia="zh-CN"/>
              </w:rPr>
              <w:t>(transport port)</w:t>
            </w:r>
            <w:r w:rsidRPr="00A53DC8">
              <w:rPr>
                <w:rFonts w:eastAsia="SimSun"/>
                <w:i/>
                <w:lang w:eastAsia="zh-CN"/>
              </w:rPr>
              <w:t xml:space="preserve"> RTP/AVP</w:t>
            </w:r>
            <w:r w:rsidRPr="00A53DC8">
              <w:rPr>
                <w:rFonts w:eastAsia="SimSun" w:cs="Tahoma"/>
                <w:i/>
                <w:szCs w:val="16"/>
                <w:lang w:eastAsia="zh-CN"/>
              </w:rPr>
              <w:t xml:space="preserve"> </w:t>
            </w:r>
            <w:r w:rsidRPr="00A53DC8">
              <w:rPr>
                <w:rFonts w:eastAsia="SimSun"/>
                <w:lang w:eastAsia="zh-CN"/>
              </w:rPr>
              <w:t>(fmt) [Note 1, 2]</w:t>
            </w:r>
          </w:p>
          <w:p w:rsidR="001B677B" w:rsidRPr="00A53DC8" w:rsidRDefault="001B677B" w:rsidP="00A20284">
            <w:pPr>
              <w:pStyle w:val="TAL"/>
              <w:rPr>
                <w:rFonts w:eastAsia="SimSun"/>
                <w:i/>
                <w:lang w:eastAsia="zh-CN"/>
              </w:rPr>
            </w:pPr>
            <w:r w:rsidRPr="00A53DC8">
              <w:rPr>
                <w:rFonts w:eastAsia="SimSun"/>
                <w:i/>
                <w:lang w:eastAsia="zh-CN"/>
              </w:rPr>
              <w:t>b=AS:65</w:t>
            </w:r>
          </w:p>
          <w:p w:rsidR="001B677B" w:rsidRPr="00A53DC8" w:rsidRDefault="001B677B" w:rsidP="00A20284">
            <w:pPr>
              <w:pStyle w:val="TAL"/>
              <w:rPr>
                <w:rFonts w:eastAsia="SimSun"/>
                <w:i/>
                <w:lang w:eastAsia="zh-CN"/>
              </w:rPr>
            </w:pPr>
            <w:r w:rsidRPr="00A53DC8">
              <w:rPr>
                <w:rFonts w:eastAsia="SimSun"/>
                <w:i/>
                <w:lang w:eastAsia="zh-CN"/>
              </w:rPr>
              <w:t>b=RS:</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1B677B" w:rsidRPr="00A53DC8" w:rsidRDefault="001B677B" w:rsidP="00A20284">
            <w:pPr>
              <w:pStyle w:val="TAL"/>
              <w:rPr>
                <w:rFonts w:eastAsia="SimSun"/>
                <w:i/>
                <w:lang w:eastAsia="zh-CN"/>
              </w:rPr>
            </w:pPr>
            <w:r w:rsidRPr="00A53DC8">
              <w:rPr>
                <w:rFonts w:eastAsia="SimSun"/>
                <w:i/>
                <w:lang w:eastAsia="zh-CN"/>
              </w:rPr>
              <w:t>b=RR:</w:t>
            </w:r>
            <w:r w:rsidRPr="00A53DC8">
              <w:rPr>
                <w:rFonts w:eastAsia="SimSun" w:cs="Tahoma"/>
                <w:szCs w:val="16"/>
                <w:lang w:eastAsia="zh-CN"/>
              </w:rPr>
              <w:t xml:space="preserve"> </w:t>
            </w:r>
            <w:r w:rsidRPr="00A53DC8">
              <w:rPr>
                <w:rFonts w:eastAsia="SimSun"/>
                <w:bCs/>
                <w:lang w:eastAsia="zh-CN"/>
              </w:rPr>
              <w:t>(bandwidth-value)</w:t>
            </w:r>
            <w:r w:rsidRPr="00A53DC8">
              <w:rPr>
                <w:rFonts w:eastAsia="SimSun" w:cs="Tahoma"/>
                <w:b/>
                <w:szCs w:val="16"/>
                <w:lang w:eastAsia="zh-CN"/>
              </w:rPr>
              <w:t xml:space="preserve"> </w:t>
            </w:r>
            <w:r w:rsidRPr="00A53DC8">
              <w:rPr>
                <w:rFonts w:eastAsia="SimSun" w:cs="Tahoma"/>
                <w:szCs w:val="16"/>
                <w:lang w:eastAsia="zh-CN"/>
              </w:rPr>
              <w:t>[Note 3]</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lang w:eastAsia="zh-CN"/>
              </w:rPr>
            </w:pPr>
            <w:r w:rsidRPr="00A53DC8">
              <w:rPr>
                <w:rFonts w:eastAsia="SimSun"/>
                <w:b/>
                <w:lang w:eastAsia="zh-CN"/>
              </w:rPr>
              <w:t>Attributes for media:</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8]</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br=13.2; bw=swb; mode-set=0,1,2; max-red=220 </w:t>
            </w:r>
            <w:r w:rsidRPr="00A53DC8">
              <w:rPr>
                <w:rFonts w:eastAsia="SimSun"/>
                <w:lang w:eastAsia="zh-CN"/>
              </w:rPr>
              <w:t>[Note 8]</w:t>
            </w:r>
          </w:p>
          <w:p w:rsidR="001B677B" w:rsidRPr="00A53DC8" w:rsidRDefault="001B677B" w:rsidP="00A20284">
            <w:pPr>
              <w:pStyle w:val="TAL"/>
              <w:rPr>
                <w:rFonts w:eastAsia="SimSun"/>
                <w:i/>
                <w:lang w:eastAsia="zh-CN"/>
              </w:rPr>
            </w:pPr>
            <w:r w:rsidRPr="00A53DC8">
              <w:rPr>
                <w:rFonts w:eastAsia="SimSun"/>
                <w:i/>
                <w:lang w:eastAsia="zh-CN"/>
              </w:rPr>
              <w:t xml:space="preserve">a=rtpmap: </w:t>
            </w:r>
            <w:r w:rsidRPr="00A53DC8">
              <w:rPr>
                <w:rFonts w:eastAsia="SimSun"/>
                <w:lang w:eastAsia="zh-CN"/>
              </w:rPr>
              <w:t>(payload type)</w:t>
            </w:r>
            <w:r w:rsidRPr="00A53DC8">
              <w:rPr>
                <w:rFonts w:eastAsia="SimSun"/>
                <w:i/>
                <w:lang w:eastAsia="zh-CN"/>
              </w:rPr>
              <w:t xml:space="preserve"> EVS/16000/1 </w:t>
            </w:r>
            <w:r w:rsidRPr="00A53DC8">
              <w:rPr>
                <w:rFonts w:eastAsia="SimSun"/>
                <w:lang w:eastAsia="zh-CN"/>
              </w:rPr>
              <w:t>[Note 1, 9]</w:t>
            </w:r>
          </w:p>
          <w:p w:rsidR="001B677B" w:rsidRPr="00A53DC8" w:rsidRDefault="001B677B" w:rsidP="00A20284">
            <w:pPr>
              <w:pStyle w:val="TAL"/>
              <w:rPr>
                <w:rFonts w:eastAsia="SimSun"/>
                <w:lang w:eastAsia="zh-CN"/>
              </w:rPr>
            </w:pPr>
            <w:r w:rsidRPr="00A53DC8">
              <w:rPr>
                <w:rFonts w:eastAsia="SimSun"/>
                <w:i/>
                <w:lang w:eastAsia="zh-CN"/>
              </w:rPr>
              <w:t xml:space="preserve">a=fmtp: </w:t>
            </w:r>
            <w:r w:rsidRPr="00A53DC8">
              <w:rPr>
                <w:rFonts w:eastAsia="SimSun"/>
                <w:lang w:eastAsia="zh-CN"/>
              </w:rPr>
              <w:t>(format)</w:t>
            </w:r>
            <w:r w:rsidRPr="00A53DC8">
              <w:rPr>
                <w:rFonts w:eastAsia="SimSun"/>
                <w:i/>
                <w:lang w:eastAsia="zh-CN"/>
              </w:rPr>
              <w:t xml:space="preserve"> br=5.9-13.2; bw=nb-swb; mode-set=0,1,2, max-red=220 </w:t>
            </w:r>
            <w:r w:rsidRPr="00A53DC8">
              <w:rPr>
                <w:rFonts w:eastAsia="SimSun"/>
                <w:lang w:eastAsia="zh-CN"/>
              </w:rPr>
              <w:t>[Note 9]</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a=ecn-capable-rtp: leap ect=0</w:t>
            </w:r>
            <w:r w:rsidRPr="00A53DC8">
              <w:rPr>
                <w:rFonts w:eastAsia="SimSun" w:cs="Tahoma"/>
                <w:bCs/>
                <w:szCs w:val="16"/>
                <w:lang w:eastAsia="zh-CN"/>
              </w:rPr>
              <w:t xml:space="preserve"> </w:t>
            </w:r>
            <w:r w:rsidRPr="00A53DC8">
              <w:rPr>
                <w:rFonts w:eastAsia="SimSun" w:cs="Tahoma"/>
                <w:szCs w:val="16"/>
                <w:lang w:eastAsia="zh-CN"/>
              </w:rPr>
              <w:t>[Note 6]</w:t>
            </w:r>
          </w:p>
          <w:p w:rsidR="001B677B" w:rsidRPr="00A53DC8" w:rsidRDefault="001B677B" w:rsidP="00A20284">
            <w:pPr>
              <w:pStyle w:val="TAL"/>
              <w:rPr>
                <w:rFonts w:eastAsia="SimSun" w:cs="Tahoma"/>
                <w:i/>
                <w:szCs w:val="16"/>
                <w:lang w:eastAsia="zh-CN"/>
              </w:rPr>
            </w:pPr>
            <w:r w:rsidRPr="00A53DC8">
              <w:rPr>
                <w:rFonts w:eastAsia="SimSun" w:cs="Tahoma"/>
                <w:i/>
                <w:szCs w:val="16"/>
                <w:lang w:eastAsia="zh-CN"/>
              </w:rPr>
              <w:t>a=rtcp-fb:* nack ecn</w:t>
            </w:r>
            <w:r w:rsidRPr="00A53DC8">
              <w:rPr>
                <w:rFonts w:eastAsia="SimSun" w:cs="Tahoma"/>
                <w:bCs/>
                <w:szCs w:val="16"/>
                <w:lang w:eastAsia="zh-CN"/>
              </w:rPr>
              <w:t xml:space="preserve"> </w:t>
            </w:r>
            <w:r w:rsidRPr="00A53DC8">
              <w:rPr>
                <w:rFonts w:eastAsia="SimSun" w:cs="Tahoma"/>
                <w:szCs w:val="16"/>
                <w:lang w:eastAsia="zh-CN"/>
              </w:rPr>
              <w:t>[Note 6]</w:t>
            </w:r>
          </w:p>
          <w:p w:rsidR="001B677B" w:rsidRPr="00A53DC8" w:rsidRDefault="001B677B" w:rsidP="00A20284">
            <w:pPr>
              <w:pStyle w:val="TAL"/>
              <w:rPr>
                <w:rFonts w:eastAsia="SimSun" w:cs="Tahoma"/>
                <w:szCs w:val="16"/>
                <w:lang w:eastAsia="zh-CN"/>
              </w:rPr>
            </w:pPr>
            <w:r w:rsidRPr="00A53DC8">
              <w:rPr>
                <w:rFonts w:eastAsia="SimSun" w:cs="Tahoma"/>
                <w:i/>
                <w:szCs w:val="16"/>
                <w:lang w:eastAsia="zh-CN"/>
              </w:rPr>
              <w:t>a=rtcp-xr:ecn-sum</w:t>
            </w:r>
            <w:r w:rsidRPr="00A53DC8">
              <w:rPr>
                <w:rFonts w:eastAsia="SimSun" w:cs="Tahoma"/>
                <w:bCs/>
                <w:szCs w:val="16"/>
                <w:lang w:eastAsia="zh-CN"/>
              </w:rPr>
              <w:t xml:space="preserve"> </w:t>
            </w:r>
            <w:r w:rsidRPr="00A53DC8">
              <w:rPr>
                <w:rFonts w:eastAsia="SimSun" w:cs="Tahoma"/>
                <w:szCs w:val="16"/>
                <w:lang w:eastAsia="zh-CN"/>
              </w:rPr>
              <w:t>[Note 6]</w:t>
            </w:r>
          </w:p>
          <w:p w:rsidR="001B677B" w:rsidRPr="00A53DC8" w:rsidRDefault="001B677B" w:rsidP="00A20284">
            <w:pPr>
              <w:pStyle w:val="TAL"/>
              <w:rPr>
                <w:rFonts w:eastAsia="SimSun"/>
                <w:i/>
                <w:lang w:eastAsia="zh-CN"/>
              </w:rPr>
            </w:pPr>
            <w:r w:rsidRPr="00A53DC8">
              <w:rPr>
                <w:rFonts w:eastAsia="SimSun"/>
                <w:i/>
                <w:lang w:eastAsia="zh-CN"/>
              </w:rPr>
              <w:t>a=ptime:20</w:t>
            </w:r>
          </w:p>
          <w:p w:rsidR="001B677B" w:rsidRPr="00A53DC8" w:rsidRDefault="001B677B" w:rsidP="00A20284">
            <w:pPr>
              <w:pStyle w:val="TAL"/>
              <w:rPr>
                <w:rFonts w:eastAsia="SimSun"/>
                <w:i/>
                <w:lang w:eastAsia="zh-CN"/>
              </w:rPr>
            </w:pPr>
            <w:r w:rsidRPr="00A53DC8">
              <w:rPr>
                <w:rFonts w:eastAsia="SimSun"/>
                <w:i/>
                <w:lang w:eastAsia="zh-CN"/>
              </w:rPr>
              <w:t>a=maxptime:240</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b/>
                <w:bCs/>
                <w:lang w:eastAsia="zh-CN"/>
              </w:rPr>
            </w:pPr>
            <w:r w:rsidRPr="00A53DC8">
              <w:rPr>
                <w:rFonts w:eastAsia="SimSun"/>
                <w:b/>
                <w:bCs/>
                <w:lang w:eastAsia="zh-CN"/>
              </w:rPr>
              <w:t>Attributes for media security mechanism:</w:t>
            </w:r>
          </w:p>
          <w:p w:rsidR="001B677B" w:rsidRPr="00A53DC8" w:rsidRDefault="001B677B" w:rsidP="00A20284">
            <w:pPr>
              <w:pStyle w:val="TAL"/>
              <w:rPr>
                <w:rFonts w:eastAsia="SimSun"/>
                <w:bCs/>
                <w:i/>
                <w:lang w:eastAsia="zh-CN"/>
              </w:rPr>
            </w:pPr>
            <w:r w:rsidRPr="00A53DC8">
              <w:rPr>
                <w:rFonts w:eastAsia="SimSun"/>
                <w:bCs/>
                <w:i/>
                <w:lang w:eastAsia="zh-CN"/>
              </w:rPr>
              <w:t xml:space="preserve">a=3ge2ae: requested </w:t>
            </w:r>
            <w:r w:rsidRPr="00A53DC8">
              <w:rPr>
                <w:rFonts w:eastAsia="SimSun"/>
                <w:bCs/>
                <w:lang w:eastAsia="zh-CN"/>
              </w:rPr>
              <w:t>[Note 7]</w:t>
            </w:r>
          </w:p>
          <w:p w:rsidR="001B677B" w:rsidRPr="00A53DC8" w:rsidRDefault="001B677B" w:rsidP="00A20284">
            <w:pPr>
              <w:pStyle w:val="TAL"/>
              <w:rPr>
                <w:rFonts w:eastAsia="SimSun"/>
                <w:bCs/>
                <w:lang w:eastAsia="zh-CN"/>
              </w:rPr>
            </w:pPr>
            <w:r w:rsidRPr="00A53DC8">
              <w:rPr>
                <w:rFonts w:eastAsia="SimSun"/>
                <w:bCs/>
                <w:i/>
                <w:lang w:eastAsia="zh-CN"/>
              </w:rPr>
              <w:t xml:space="preserve">a=crypto:1 AES_CM_128_HMAC_SHA1_80inline:PS1uQCVeeCFCanVmcjkpPywjNWhcYD0mXXtxaVBR|2^20|1:4 </w:t>
            </w:r>
            <w:r w:rsidRPr="00A53DC8">
              <w:rPr>
                <w:rFonts w:eastAsia="SimSun"/>
                <w:bCs/>
                <w:lang w:eastAsia="zh-CN"/>
              </w:rPr>
              <w:t>[Note 7]</w:t>
            </w:r>
          </w:p>
          <w:p w:rsidR="001B677B" w:rsidRPr="00A53DC8" w:rsidRDefault="001B677B" w:rsidP="00A20284">
            <w:pPr>
              <w:pStyle w:val="TAL"/>
              <w:rPr>
                <w:rFonts w:eastAsia="SimSun"/>
                <w:lang w:eastAsia="zh-CN"/>
              </w:rPr>
            </w:pPr>
          </w:p>
          <w:p w:rsidR="001B677B" w:rsidRPr="00A53DC8" w:rsidRDefault="001B677B" w:rsidP="00A20284">
            <w:pPr>
              <w:pStyle w:val="TAL"/>
              <w:rPr>
                <w:rFonts w:eastAsia="SimSun"/>
                <w:lang w:eastAsia="zh-CN"/>
              </w:rPr>
            </w:pPr>
            <w:r w:rsidRPr="00A53DC8">
              <w:rPr>
                <w:rFonts w:eastAsia="SimSun"/>
                <w:lang w:eastAsia="zh-CN"/>
              </w:rPr>
              <w:t>Note 1: The values for fmt, payload type and format are copied from step 1.</w:t>
            </w:r>
          </w:p>
          <w:p w:rsidR="001B677B" w:rsidRPr="00A53DC8" w:rsidRDefault="001B677B" w:rsidP="00A20284">
            <w:pPr>
              <w:pStyle w:val="TAL"/>
              <w:rPr>
                <w:rFonts w:eastAsia="SimSun"/>
                <w:b/>
                <w:lang w:eastAsia="zh-CN"/>
              </w:rPr>
            </w:pPr>
            <w:r w:rsidRPr="00A53DC8">
              <w:rPr>
                <w:rFonts w:eastAsia="SimSun"/>
                <w:lang w:eastAsia="zh-CN"/>
              </w:rPr>
              <w:t>Note 2: Transport port is the port number of the SS (see RFC 3264 clause 6).</w:t>
            </w:r>
          </w:p>
          <w:p w:rsidR="001B677B" w:rsidRPr="00A53DC8" w:rsidRDefault="001B677B" w:rsidP="00A20284">
            <w:pPr>
              <w:pStyle w:val="TAL"/>
              <w:rPr>
                <w:rFonts w:eastAsia="SimSun"/>
                <w:lang w:eastAsia="zh-CN"/>
              </w:rPr>
            </w:pPr>
            <w:r w:rsidRPr="00A53DC8">
              <w:rPr>
                <w:rFonts w:eastAsia="SimSun"/>
                <w:lang w:eastAsia="zh-CN"/>
              </w:rPr>
              <w:t>Note 3: The bandwidth-value is copied from step 1.</w:t>
            </w:r>
          </w:p>
          <w:p w:rsidR="001B677B" w:rsidRPr="00A53DC8" w:rsidRDefault="001B677B" w:rsidP="00A20284">
            <w:pPr>
              <w:pStyle w:val="TAL"/>
              <w:rPr>
                <w:rFonts w:eastAsia="SimSun"/>
                <w:iCs/>
                <w:snapToGrid w:val="0"/>
                <w:lang w:eastAsia="zh-CN"/>
              </w:rPr>
            </w:pPr>
            <w:r w:rsidRPr="00A53DC8">
              <w:rPr>
                <w:rFonts w:eastAsia="SimSun"/>
                <w:iCs/>
                <w:snapToGrid w:val="0"/>
                <w:lang w:eastAsia="zh-CN"/>
              </w:rPr>
              <w:t>Note 4: All present br, br-send and br-recv parameter=value pairs are copied from step 1.</w:t>
            </w:r>
          </w:p>
          <w:p w:rsidR="001B677B" w:rsidRPr="00A53DC8" w:rsidRDefault="001B677B" w:rsidP="00A20284">
            <w:pPr>
              <w:pStyle w:val="TAL"/>
              <w:rPr>
                <w:rFonts w:eastAsia="SimSun"/>
                <w:lang w:eastAsia="zh-CN"/>
              </w:rPr>
            </w:pPr>
            <w:r w:rsidRPr="00A53DC8">
              <w:rPr>
                <w:rFonts w:eastAsia="SimSun"/>
                <w:iCs/>
                <w:snapToGrid w:val="0"/>
                <w:lang w:eastAsia="zh-CN"/>
              </w:rPr>
              <w:t xml:space="preserve">Note 5: </w:t>
            </w:r>
            <w:r w:rsidRPr="00A53DC8">
              <w:rPr>
                <w:iCs/>
                <w:lang w:eastAsia="zh-CN"/>
              </w:rPr>
              <w:t>bw, bw-send and bw-recv parameter are copied from bw at step 1</w:t>
            </w:r>
            <w:r w:rsidRPr="00A53DC8">
              <w:rPr>
                <w:i/>
                <w:iCs/>
                <w:lang w:eastAsia="zh-CN"/>
              </w:rPr>
              <w:t>.</w:t>
            </w:r>
          </w:p>
          <w:p w:rsidR="001B677B" w:rsidRPr="00A53DC8" w:rsidRDefault="001B677B" w:rsidP="00A20284">
            <w:pPr>
              <w:pStyle w:val="TAL"/>
              <w:rPr>
                <w:rFonts w:eastAsia="SimSun" w:cs="Tahoma"/>
                <w:szCs w:val="16"/>
                <w:lang w:eastAsia="zh-CN"/>
              </w:rPr>
            </w:pPr>
            <w:r w:rsidRPr="00A53DC8">
              <w:rPr>
                <w:rFonts w:eastAsia="SimSun" w:cs="Tahoma"/>
                <w:iCs/>
                <w:snapToGrid w:val="0"/>
                <w:szCs w:val="16"/>
                <w:lang w:eastAsia="zh-CN"/>
              </w:rPr>
              <w:t xml:space="preserve">Note 6: </w:t>
            </w:r>
            <w:r w:rsidRPr="00A53DC8">
              <w:rPr>
                <w:rFonts w:eastAsia="SimSun" w:cs="Tahoma"/>
                <w:szCs w:val="16"/>
                <w:lang w:eastAsia="zh-CN"/>
              </w:rPr>
              <w:t>Attributes for ECN Capability are present if the UE supports Explicit Congestion Notification.</w:t>
            </w:r>
          </w:p>
          <w:p w:rsidR="001B677B" w:rsidRPr="00A53DC8" w:rsidRDefault="001B677B" w:rsidP="00A20284">
            <w:pPr>
              <w:pStyle w:val="TAL"/>
              <w:rPr>
                <w:rFonts w:eastAsia="SimSun"/>
                <w:lang w:eastAsia="zh-CN"/>
              </w:rPr>
            </w:pPr>
            <w:r w:rsidRPr="00A53DC8">
              <w:rPr>
                <w:rFonts w:eastAsia="SimSun"/>
                <w:lang w:eastAsia="zh-CN"/>
              </w:rPr>
              <w:t>Note 7: Attributes for media plane security are present if the use of end-to-access-edge security is supported by UE.</w:t>
            </w:r>
          </w:p>
          <w:p w:rsidR="001B677B" w:rsidRPr="00A53DC8" w:rsidRDefault="001B677B" w:rsidP="00A20284">
            <w:pPr>
              <w:pStyle w:val="TAL"/>
              <w:rPr>
                <w:rFonts w:eastAsia="SimSun"/>
                <w:lang w:eastAsia="zh-CN"/>
              </w:rPr>
            </w:pPr>
            <w:r w:rsidRPr="00A53DC8">
              <w:rPr>
                <w:rFonts w:eastAsia="SimSun"/>
                <w:lang w:eastAsia="zh-CN"/>
              </w:rPr>
              <w:t>Note 8: This EVS configuration is sent if UE sent it as the first of its EVS configurations in INVITE.</w:t>
            </w:r>
          </w:p>
          <w:p w:rsidR="001B677B" w:rsidRPr="00A53DC8" w:rsidRDefault="001B677B" w:rsidP="00A20284">
            <w:pPr>
              <w:pStyle w:val="TAL"/>
              <w:rPr>
                <w:rFonts w:eastAsia="SimSun"/>
                <w:lang w:eastAsia="zh-CN"/>
              </w:rPr>
            </w:pPr>
            <w:r w:rsidRPr="00A53DC8">
              <w:rPr>
                <w:rFonts w:eastAsia="SimSun"/>
                <w:lang w:eastAsia="zh-CN"/>
              </w:rPr>
              <w:t xml:space="preserve">Note 9: This EVS configuration is sent if UE did not send </w:t>
            </w:r>
            <w:r w:rsidR="00CA5D53" w:rsidRPr="00A53DC8">
              <w:rPr>
                <w:rFonts w:eastAsia="SimSun"/>
                <w:lang w:eastAsia="zh-CN"/>
              </w:rPr>
              <w:t>"</w:t>
            </w:r>
            <w:r w:rsidRPr="00A53DC8">
              <w:rPr>
                <w:rFonts w:eastAsia="SimSun"/>
                <w:lang w:eastAsia="zh-CN"/>
              </w:rPr>
              <w:t>br=13.2; bw=swb</w:t>
            </w:r>
            <w:r w:rsidR="00CA5D53" w:rsidRPr="00A53DC8">
              <w:rPr>
                <w:rFonts w:eastAsia="SimSun"/>
                <w:lang w:eastAsia="zh-CN"/>
              </w:rPr>
              <w:t>"</w:t>
            </w:r>
            <w:r w:rsidRPr="00A53DC8">
              <w:rPr>
                <w:rFonts w:eastAsia="SimSun"/>
                <w:lang w:eastAsia="zh-CN"/>
              </w:rPr>
              <w:t xml:space="preserve"> as the first of its EVS configurations in INVITE.</w:t>
            </w:r>
          </w:p>
        </w:tc>
      </w:tr>
    </w:tbl>
    <w:p w:rsidR="001B677B" w:rsidRPr="00A53DC8" w:rsidRDefault="001B677B" w:rsidP="001B677B"/>
    <w:p w:rsidR="001B677B" w:rsidRPr="00A53DC8" w:rsidRDefault="001B677B" w:rsidP="001B677B">
      <w:pPr>
        <w:pStyle w:val="H6"/>
        <w:rPr>
          <w:snapToGrid w:val="0"/>
        </w:rPr>
      </w:pPr>
      <w:r w:rsidRPr="00A53DC8">
        <w:rPr>
          <w:snapToGrid w:val="0"/>
        </w:rPr>
        <w:lastRenderedPageBreak/>
        <w:t>PRACK (Step 4)</w:t>
      </w:r>
    </w:p>
    <w:p w:rsidR="001B677B" w:rsidRPr="00A53DC8" w:rsidRDefault="001B677B" w:rsidP="001B677B">
      <w:r w:rsidRPr="00A53DC8">
        <w:t xml:space="preserve">Use the default message </w:t>
      </w:r>
      <w:r w:rsidR="00CA5D53" w:rsidRPr="00A53DC8">
        <w:t>"</w:t>
      </w:r>
      <w:r w:rsidRPr="00A53DC8">
        <w:t>PRACK</w:t>
      </w:r>
      <w:r w:rsidR="00CA5D53" w:rsidRPr="00A53DC8">
        <w:t>"</w:t>
      </w:r>
      <w:r w:rsidRPr="00A53DC8">
        <w:t xml:space="preserve"> in Annex A.2.4 of TS 34.229-1 [2] applying conditions A1 and A7.</w:t>
      </w:r>
    </w:p>
    <w:p w:rsidR="001B677B" w:rsidRPr="00A53DC8" w:rsidRDefault="001B677B" w:rsidP="001B677B">
      <w:pPr>
        <w:pStyle w:val="H6"/>
        <w:rPr>
          <w:snapToGrid w:val="0"/>
        </w:rPr>
      </w:pPr>
      <w:r w:rsidRPr="00A53DC8">
        <w:rPr>
          <w:snapToGrid w:val="0"/>
        </w:rPr>
        <w:t>200 OK for PRACK (Step 5)</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A10 and A22.</w:t>
      </w:r>
    </w:p>
    <w:p w:rsidR="001B677B" w:rsidRPr="00A53DC8" w:rsidRDefault="001B677B" w:rsidP="001B677B">
      <w:pPr>
        <w:pStyle w:val="H6"/>
        <w:rPr>
          <w:snapToGrid w:val="0"/>
        </w:rPr>
      </w:pPr>
      <w:r w:rsidRPr="00A53DC8">
        <w:rPr>
          <w:snapToGrid w:val="0"/>
        </w:rPr>
        <w:t>180 Ringing (Step 6)</w:t>
      </w:r>
    </w:p>
    <w:p w:rsidR="001B677B" w:rsidRPr="00A53DC8" w:rsidRDefault="001B677B" w:rsidP="001B677B">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A1 and A14.</w:t>
      </w:r>
    </w:p>
    <w:p w:rsidR="001B677B" w:rsidRPr="00A53DC8" w:rsidRDefault="001B677B" w:rsidP="001B677B">
      <w:pPr>
        <w:pStyle w:val="H6"/>
      </w:pPr>
      <w:r w:rsidRPr="00A53DC8">
        <w:t>200 OK for INVITE (Step 7)</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A1, A10, and A19.</w:t>
      </w:r>
    </w:p>
    <w:p w:rsidR="001B677B" w:rsidRPr="00A53DC8" w:rsidRDefault="001B677B" w:rsidP="001B677B">
      <w:pPr>
        <w:pStyle w:val="H6"/>
      </w:pPr>
      <w:r w:rsidRPr="00A53DC8">
        <w:t>ACK (Step 8)</w:t>
      </w:r>
    </w:p>
    <w:p w:rsidR="001B677B" w:rsidRPr="00A53DC8" w:rsidRDefault="001B677B" w:rsidP="00482465">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A1 and A3.</w:t>
      </w:r>
    </w:p>
    <w:p w:rsidR="00585703" w:rsidRPr="00A53DC8" w:rsidRDefault="00C8183A" w:rsidP="00585703">
      <w:pPr>
        <w:pStyle w:val="Heading1"/>
      </w:pPr>
      <w:bookmarkStart w:id="877" w:name="_Toc42778762"/>
      <w:bookmarkStart w:id="878" w:name="_Toc42785209"/>
      <w:r w:rsidRPr="00A53DC8">
        <w:br w:type="page"/>
      </w:r>
      <w:bookmarkStart w:id="879" w:name="_Toc43210238"/>
      <w:bookmarkStart w:id="880" w:name="_Toc51948522"/>
      <w:bookmarkStart w:id="881" w:name="_Toc52162597"/>
      <w:bookmarkStart w:id="882" w:name="_Toc60916235"/>
      <w:r w:rsidR="00585703" w:rsidRPr="00A53DC8">
        <w:lastRenderedPageBreak/>
        <w:t>A.5</w:t>
      </w:r>
      <w:r w:rsidR="00585703" w:rsidRPr="00A53DC8">
        <w:tab/>
      </w:r>
      <w:r w:rsidR="00E56E6F" w:rsidRPr="00A53DC8">
        <w:t xml:space="preserve">MTSI MT </w:t>
      </w:r>
      <w:r w:rsidR="00AC64C8" w:rsidRPr="00A53DC8">
        <w:t>Voice</w:t>
      </w:r>
      <w:r w:rsidR="00E56E6F" w:rsidRPr="00A53DC8">
        <w:t xml:space="preserve"> C</w:t>
      </w:r>
      <w:r w:rsidR="00585703" w:rsidRPr="00A53DC8">
        <w:t>all / 5GS</w:t>
      </w:r>
      <w:bookmarkEnd w:id="877"/>
      <w:bookmarkEnd w:id="878"/>
      <w:bookmarkEnd w:id="879"/>
      <w:bookmarkEnd w:id="880"/>
      <w:bookmarkEnd w:id="881"/>
      <w:bookmarkEnd w:id="882"/>
    </w:p>
    <w:p w:rsidR="001B677B" w:rsidRPr="00A53DC8" w:rsidRDefault="001B677B" w:rsidP="00482465">
      <w:pPr>
        <w:pStyle w:val="Heading2"/>
      </w:pPr>
      <w:bookmarkStart w:id="883" w:name="_Toc42778763"/>
      <w:bookmarkStart w:id="884" w:name="_Toc42785210"/>
      <w:bookmarkStart w:id="885" w:name="_Toc43210239"/>
      <w:bookmarkStart w:id="886" w:name="_Toc51948523"/>
      <w:bookmarkStart w:id="887" w:name="_Toc52162598"/>
      <w:bookmarkStart w:id="888" w:name="_Toc60916236"/>
      <w:r w:rsidRPr="00A53DC8">
        <w:t>A.5.1</w:t>
      </w:r>
      <w:r w:rsidRPr="00A53DC8">
        <w:tab/>
        <w:t>MTSI MT Voice Call / with preconditions / 5GS</w:t>
      </w:r>
      <w:bookmarkEnd w:id="883"/>
      <w:bookmarkEnd w:id="884"/>
      <w:bookmarkEnd w:id="885"/>
      <w:bookmarkEnd w:id="886"/>
      <w:bookmarkEnd w:id="887"/>
      <w:bookmarkEnd w:id="888"/>
    </w:p>
    <w:p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rsidTr="00851561">
        <w:trPr>
          <w:cantSplit/>
          <w:jc w:val="center"/>
        </w:trPr>
        <w:tc>
          <w:tcPr>
            <w:tcW w:w="68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Comment</w:t>
            </w:r>
          </w:p>
        </w:tc>
      </w:tr>
      <w:tr w:rsidR="001B677B" w:rsidRPr="00A53DC8" w:rsidTr="00851561">
        <w:trPr>
          <w:cantSplit/>
          <w:jc w:val="center"/>
        </w:trPr>
        <w:tc>
          <w:tcPr>
            <w:tcW w:w="680" w:type="dxa"/>
            <w:tcBorders>
              <w:top w:val="nil"/>
              <w:left w:val="single" w:sz="4" w:space="0" w:color="auto"/>
              <w:bottom w:val="single" w:sz="4" w:space="0" w:color="auto"/>
              <w:right w:val="single" w:sz="4" w:space="0" w:color="auto"/>
            </w:tcBorders>
          </w:tcPr>
          <w:p w:rsidR="001B677B" w:rsidRPr="00A53DC8" w:rsidRDefault="001B677B" w:rsidP="00A20284">
            <w:pPr>
              <w:pStyle w:val="TAC"/>
              <w:rPr>
                <w:rFonts w:eastAsia="MS Gothic"/>
              </w:rPr>
            </w:pPr>
          </w:p>
        </w:tc>
        <w:tc>
          <w:tcPr>
            <w:tcW w:w="630" w:type="dxa"/>
            <w:tcBorders>
              <w:left w:val="single" w:sz="4" w:space="0" w:color="auto"/>
            </w:tcBorders>
          </w:tcPr>
          <w:p w:rsidR="001B677B" w:rsidRPr="00A53DC8" w:rsidRDefault="001B677B" w:rsidP="00A20284">
            <w:pPr>
              <w:pStyle w:val="TAH"/>
            </w:pPr>
            <w:r w:rsidRPr="00A53DC8">
              <w:t>UE</w:t>
            </w:r>
          </w:p>
        </w:tc>
        <w:tc>
          <w:tcPr>
            <w:tcW w:w="630" w:type="dxa"/>
            <w:tcBorders>
              <w:right w:val="single" w:sz="4" w:space="0" w:color="auto"/>
            </w:tcBorders>
          </w:tcPr>
          <w:p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rsidR="001B677B" w:rsidRPr="00A53DC8" w:rsidRDefault="001B677B" w:rsidP="00A20284">
            <w:pPr>
              <w:pStyle w:val="TAL"/>
              <w:rPr>
                <w:rFonts w:eastAsia="MS Gothic"/>
              </w:rPr>
            </w:pP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INVITE with the first SDP offer.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Optional step: UE may send a 100 Trying provisional response.</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3</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183 Session Progress response reliably, including an SDP answer.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4</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acknowledges reception of 183 Session Progress.</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5</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responds to PRACK.</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6</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UPDATE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a second SDP offer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7</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responds to UPDATE, including an SDP answer.</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8</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180 Ringing.</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9</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SS acknowledges reception of 180 Ringing</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10</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UE responds to PRACK.</w:t>
            </w:r>
          </w:p>
        </w:tc>
      </w:tr>
      <w:tr w:rsidR="001B677B" w:rsidRPr="00A53DC8" w:rsidTr="00851561">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 xml:space="preserve">UE responds to INVITE. </w:t>
            </w:r>
          </w:p>
        </w:tc>
      </w:tr>
      <w:tr w:rsidR="001B677B" w:rsidRPr="00A53DC8" w:rsidTr="00851561">
        <w:trPr>
          <w:cantSplit/>
          <w:jc w:val="center"/>
        </w:trPr>
        <w:tc>
          <w:tcPr>
            <w:tcW w:w="680" w:type="dxa"/>
            <w:tcBorders>
              <w:top w:val="single" w:sz="4" w:space="0" w:color="auto"/>
              <w:bottom w:val="single" w:sz="4" w:space="0" w:color="auto"/>
            </w:tcBorders>
          </w:tcPr>
          <w:p w:rsidR="001B677B" w:rsidRPr="00A53DC8" w:rsidRDefault="001B677B" w:rsidP="00A20284">
            <w:pPr>
              <w:pStyle w:val="TAC"/>
              <w:rPr>
                <w:rFonts w:eastAsia="MS Gothic"/>
              </w:rPr>
            </w:pPr>
            <w:r w:rsidRPr="00A53DC8">
              <w:rPr>
                <w:rFonts w:eastAsia="MS Gothic"/>
              </w:rPr>
              <w:t>12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 xml:space="preserve">SS acknowledges. </w:t>
            </w:r>
          </w:p>
        </w:tc>
      </w:tr>
    </w:tbl>
    <w:p w:rsidR="001B677B" w:rsidRPr="00A53DC8" w:rsidRDefault="001B677B" w:rsidP="0093290E"/>
    <w:p w:rsidR="001B677B" w:rsidRPr="00A53DC8" w:rsidRDefault="001B677B" w:rsidP="001B677B">
      <w:pPr>
        <w:pStyle w:val="H6"/>
      </w:pPr>
      <w:r w:rsidRPr="00A53DC8">
        <w:lastRenderedPageBreak/>
        <w:t>Specific Message Contents</w:t>
      </w:r>
    </w:p>
    <w:p w:rsidR="001B677B" w:rsidRPr="00A53DC8" w:rsidRDefault="001B677B" w:rsidP="001B677B">
      <w:pPr>
        <w:pStyle w:val="H6"/>
      </w:pPr>
      <w:r w:rsidRPr="00A53DC8">
        <w:t>INVITE (Step 1)</w:t>
      </w:r>
    </w:p>
    <w:p w:rsidR="001B677B" w:rsidRPr="00A53DC8" w:rsidRDefault="001B677B" w:rsidP="0093290E">
      <w:pPr>
        <w:keepNext/>
      </w:pPr>
      <w:r w:rsidRPr="00A53DC8">
        <w:t xml:space="preserve">Use the default message </w:t>
      </w:r>
      <w:r w:rsidR="00CA5D53" w:rsidRPr="00A53DC8">
        <w:t>"</w:t>
      </w:r>
      <w:r w:rsidRPr="00A53DC8">
        <w:t>INVITE for MT Call</w:t>
      </w:r>
      <w:r w:rsidR="00CA5D53" w:rsidRPr="00A53DC8">
        <w:t>"</w:t>
      </w:r>
      <w:r w:rsidRPr="00A53DC8">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szCs w:val="24"/>
                <w:lang w:eastAsia="zh-CN"/>
              </w:rPr>
            </w:pPr>
            <w:r w:rsidRPr="00A53DC8">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precondition</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rsidR="001B677B" w:rsidRPr="00A53DC8" w:rsidRDefault="001B677B" w:rsidP="00A20284">
            <w:pPr>
              <w:pStyle w:val="TAL"/>
              <w:rPr>
                <w:rFonts w:eastAsia="SimSun"/>
                <w:snapToGrid w:val="0"/>
                <w:szCs w:val="24"/>
                <w:lang w:eastAsia="zh-CN"/>
              </w:rPr>
            </w:pPr>
          </w:p>
          <w:p w:rsidR="001B677B" w:rsidRPr="00A53DC8" w:rsidRDefault="001B677B" w:rsidP="00482465">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o=- 1111111111 1111111111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rsidR="001B677B" w:rsidRPr="00A53DC8" w:rsidRDefault="001B677B" w:rsidP="00A20284">
            <w:pPr>
              <w:pStyle w:val="TAL"/>
              <w:rPr>
                <w:rFonts w:eastAsia="SimSun"/>
                <w:snapToGrid w:val="0"/>
                <w:szCs w:val="24"/>
                <w:lang w:eastAsia="zh-CN"/>
              </w:rPr>
            </w:pPr>
            <w:r w:rsidRPr="00A53DC8">
              <w:rPr>
                <w:i/>
                <w:iCs/>
                <w:snapToGrid w:val="0"/>
              </w:rPr>
              <w:t>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overflowPunct/>
              <w:autoSpaceDE/>
              <w:autoSpaceDN/>
              <w:adjustRightInd/>
              <w:textAlignment w:val="auto"/>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482465">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 97 98 99 100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b=RS:0</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b=RR:2000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rsidR="001B677B" w:rsidRPr="00A53DC8" w:rsidRDefault="001B677B" w:rsidP="00A20284">
            <w:pPr>
              <w:pStyle w:val="TAL"/>
              <w:rPr>
                <w:rFonts w:eastAsia="SimSun"/>
                <w:i/>
                <w:lang w:eastAsia="zh-CN"/>
              </w:rPr>
            </w:pPr>
            <w:r w:rsidRPr="00A53DC8">
              <w:rPr>
                <w:rFonts w:eastAsia="SimSun"/>
                <w:i/>
                <w:lang w:eastAsia="zh-CN"/>
              </w:rPr>
              <w:t>a=rtpmap: 96 EVS/16000</w:t>
            </w:r>
          </w:p>
          <w:p w:rsidR="001B677B" w:rsidRPr="00A53DC8" w:rsidRDefault="001B677B" w:rsidP="00A20284">
            <w:pPr>
              <w:pStyle w:val="TAL"/>
              <w:rPr>
                <w:rFonts w:eastAsia="SimSun"/>
                <w:lang w:eastAsia="zh-CN"/>
              </w:rPr>
            </w:pPr>
            <w:r w:rsidRPr="00A53DC8">
              <w:rPr>
                <w:rFonts w:eastAsia="SimSun"/>
                <w:i/>
                <w:lang w:eastAsia="zh-CN"/>
              </w:rPr>
              <w:t>a=fmtp: 96 br=13.2; bw=swb; max-red=220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a=rtpmap:97 AMR-WB/16000/1</w:t>
            </w:r>
          </w:p>
          <w:p w:rsidR="001B677B" w:rsidRPr="00A53DC8" w:rsidRDefault="001B677B" w:rsidP="00482465">
            <w:pPr>
              <w:pStyle w:val="TAL"/>
              <w:rPr>
                <w:i/>
                <w:iCs/>
              </w:rPr>
            </w:pPr>
            <w:r w:rsidRPr="00A53DC8">
              <w:rPr>
                <w:rFonts w:eastAsia="SimSun"/>
                <w:i/>
                <w:iCs/>
                <w:snapToGrid w:val="0"/>
                <w:szCs w:val="24"/>
                <w:lang w:eastAsia="zh-CN"/>
              </w:rPr>
              <w:t>a=fmtp:97 mode-change-capability=2; max-red=220</w:t>
            </w:r>
          </w:p>
          <w:p w:rsidR="001B677B" w:rsidRPr="00A53DC8" w:rsidRDefault="001B677B" w:rsidP="00482465">
            <w:pPr>
              <w:pStyle w:val="TAL"/>
              <w:rPr>
                <w:i/>
                <w:iCs/>
              </w:rPr>
            </w:pPr>
            <w:r w:rsidRPr="00A53DC8">
              <w:rPr>
                <w:i/>
                <w:iCs/>
              </w:rPr>
              <w:t>a=</w:t>
            </w:r>
            <w:r w:rsidRPr="00A53DC8">
              <w:rPr>
                <w:rFonts w:eastAsia="SimSun"/>
                <w:i/>
                <w:lang w:eastAsia="zh-CN"/>
              </w:rPr>
              <w:t>rtpmap: 98</w:t>
            </w:r>
            <w:r w:rsidRPr="00A53DC8">
              <w:rPr>
                <w:rFonts w:eastAsia="SimSun"/>
                <w:lang w:eastAsia="zh-CN"/>
              </w:rPr>
              <w:t xml:space="preserve"> </w:t>
            </w:r>
            <w:r w:rsidRPr="00A53DC8">
              <w:rPr>
                <w:rFonts w:eastAsia="SimSun"/>
                <w:i/>
                <w:lang w:eastAsia="zh-CN"/>
              </w:rPr>
              <w:t>telephone-event/16000</w:t>
            </w:r>
          </w:p>
          <w:p w:rsidR="001B677B" w:rsidRPr="00A53DC8" w:rsidRDefault="001B677B" w:rsidP="00482465">
            <w:pPr>
              <w:pStyle w:val="TAL"/>
              <w:rPr>
                <w:rFonts w:eastAsia="SimSun"/>
                <w:i/>
                <w:iCs/>
                <w:szCs w:val="24"/>
                <w:lang w:eastAsia="zh-CN"/>
              </w:rPr>
            </w:pPr>
            <w:r w:rsidRPr="00A53DC8">
              <w:rPr>
                <w:i/>
                <w:iCs/>
              </w:rPr>
              <w:t>a=fmtp: 98 0-15</w:t>
            </w:r>
          </w:p>
          <w:p w:rsidR="001B677B" w:rsidRPr="00A53DC8" w:rsidRDefault="001B677B" w:rsidP="00482465">
            <w:pPr>
              <w:pStyle w:val="TAL"/>
              <w:rPr>
                <w:rFonts w:eastAsia="SimSun"/>
                <w:i/>
                <w:iCs/>
                <w:szCs w:val="24"/>
                <w:lang w:eastAsia="zh-CN"/>
              </w:rPr>
            </w:pPr>
            <w:r w:rsidRPr="00A53DC8">
              <w:rPr>
                <w:rFonts w:eastAsia="SimSun"/>
                <w:i/>
                <w:iCs/>
                <w:szCs w:val="24"/>
                <w:lang w:eastAsia="zh-CN"/>
              </w:rPr>
              <w:t>a=rtpmap:99 AMR/8000/1</w:t>
            </w:r>
          </w:p>
          <w:p w:rsidR="001B677B" w:rsidRPr="00A53DC8" w:rsidRDefault="001B677B" w:rsidP="00482465">
            <w:pPr>
              <w:pStyle w:val="TAL"/>
              <w:rPr>
                <w:rFonts w:eastAsia="SimSun"/>
                <w:i/>
                <w:iCs/>
                <w:szCs w:val="24"/>
                <w:lang w:eastAsia="zh-CN"/>
              </w:rPr>
            </w:pPr>
            <w:r w:rsidRPr="00A53DC8">
              <w:rPr>
                <w:rFonts w:eastAsia="SimSun"/>
                <w:i/>
                <w:iCs/>
                <w:szCs w:val="24"/>
                <w:lang w:eastAsia="zh-CN"/>
              </w:rPr>
              <w:t>a=fmtp:99 mode-change-capability=2; max-red=220</w:t>
            </w:r>
          </w:p>
          <w:p w:rsidR="001B677B" w:rsidRPr="00A53DC8" w:rsidRDefault="001B677B" w:rsidP="00482465">
            <w:pPr>
              <w:pStyle w:val="TAL"/>
              <w:rPr>
                <w:i/>
                <w:iCs/>
              </w:rPr>
            </w:pPr>
            <w:r w:rsidRPr="00A53DC8">
              <w:rPr>
                <w:i/>
                <w:iCs/>
              </w:rPr>
              <w:t>a=</w:t>
            </w:r>
            <w:r w:rsidRPr="00A53DC8">
              <w:rPr>
                <w:rFonts w:eastAsia="SimSun"/>
                <w:i/>
                <w:lang w:eastAsia="zh-CN"/>
              </w:rPr>
              <w:t>rtpmap: 100</w:t>
            </w:r>
            <w:r w:rsidRPr="00A53DC8">
              <w:rPr>
                <w:rFonts w:eastAsia="SimSun"/>
                <w:lang w:eastAsia="zh-CN"/>
              </w:rPr>
              <w:t xml:space="preserve"> </w:t>
            </w:r>
            <w:r w:rsidRPr="00A53DC8">
              <w:rPr>
                <w:rFonts w:eastAsia="SimSun"/>
                <w:i/>
                <w:lang w:eastAsia="zh-CN"/>
              </w:rPr>
              <w:t>telephone-event/8000</w:t>
            </w:r>
          </w:p>
          <w:p w:rsidR="001B677B" w:rsidRPr="00A53DC8" w:rsidRDefault="001B677B" w:rsidP="00482465">
            <w:pPr>
              <w:pStyle w:val="TAL"/>
              <w:rPr>
                <w:rFonts w:eastAsia="SimSun"/>
                <w:i/>
                <w:iCs/>
                <w:szCs w:val="24"/>
                <w:lang w:eastAsia="zh-CN"/>
              </w:rPr>
            </w:pPr>
            <w:r w:rsidRPr="00A53DC8">
              <w:rPr>
                <w:i/>
                <w:iCs/>
              </w:rPr>
              <w:t>a=fmtp: 100 0-15</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a=ptime:20</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a=maxptime:240</w:t>
            </w:r>
          </w:p>
          <w:p w:rsidR="001B677B" w:rsidRPr="00A53DC8" w:rsidRDefault="001B677B" w:rsidP="00A20284">
            <w:pPr>
              <w:pStyle w:val="TAL"/>
              <w:rPr>
                <w:rFonts w:eastAsia="SimSun"/>
                <w:i/>
                <w:iCs/>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local none</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none</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ascii="Courier New" w:eastAsia="SimSun" w:hAnsi="Courier New" w:cs="Courier New"/>
                <w:szCs w:val="24"/>
                <w:lang w:eastAsia="zh-CN"/>
              </w:rPr>
            </w:pPr>
            <w:r w:rsidRPr="00A53DC8">
              <w:rPr>
                <w:rFonts w:eastAsia="SimSun"/>
                <w:i/>
                <w:iCs/>
                <w:szCs w:val="24"/>
                <w:lang w:eastAsia="zh-CN"/>
              </w:rPr>
              <w:t>a=des:qos optional remote sendrecv</w:t>
            </w:r>
          </w:p>
        </w:tc>
      </w:tr>
    </w:tbl>
    <w:p w:rsidR="001B677B" w:rsidRPr="00A53DC8" w:rsidRDefault="001B677B" w:rsidP="0093290E">
      <w:pPr>
        <w:keepNext/>
      </w:pPr>
    </w:p>
    <w:p w:rsidR="001B677B" w:rsidRPr="00A53DC8" w:rsidRDefault="001B677B" w:rsidP="001B677B">
      <w:pPr>
        <w:pStyle w:val="H6"/>
      </w:pPr>
      <w:r w:rsidRPr="00A53DC8">
        <w:t>100 Trying (Step 2)</w:t>
      </w:r>
    </w:p>
    <w:p w:rsidR="001B677B" w:rsidRPr="00A53DC8" w:rsidRDefault="001B677B" w:rsidP="0093290E">
      <w:r w:rsidRPr="00A53DC8">
        <w:t>Use the default message "100 Trying for INVITE" in Annex A.2.2 of TS 34.229-1 [2] applying condition A2.</w:t>
      </w:r>
    </w:p>
    <w:p w:rsidR="001B677B" w:rsidRPr="00A53DC8" w:rsidRDefault="001B677B" w:rsidP="001B677B">
      <w:pPr>
        <w:pStyle w:val="H6"/>
      </w:pPr>
      <w:r w:rsidRPr="00A53DC8">
        <w:lastRenderedPageBreak/>
        <w:t>183 Session Progress (Step 3)</w:t>
      </w:r>
    </w:p>
    <w:p w:rsidR="001B677B" w:rsidRPr="00A53DC8" w:rsidRDefault="001B677B" w:rsidP="001B677B">
      <w:pPr>
        <w:keepNext/>
      </w:pPr>
      <w:r w:rsidRPr="00A53DC8">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jc w:val="both"/>
              <w:rPr>
                <w:rFonts w:eastAsia="SimSun"/>
                <w:b/>
                <w:szCs w:val="24"/>
                <w:lang w:eastAsia="zh-CN"/>
              </w:rPr>
            </w:pPr>
            <w:r w:rsidRPr="00A53DC8">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jc w:val="both"/>
              <w:rPr>
                <w:rFonts w:eastAsia="SimSun"/>
                <w:b/>
                <w:szCs w:val="24"/>
                <w:lang w:eastAsia="zh-CN"/>
              </w:rPr>
            </w:pPr>
            <w:r w:rsidRPr="00A53DC8">
              <w:rPr>
                <w:rFonts w:eastAsia="SimSun"/>
                <w:szCs w:val="24"/>
                <w:lang w:eastAsia="zh-CN"/>
              </w:rPr>
              <w:t>Not checked</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Require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R"/>
              <w:jc w:val="both"/>
              <w:rPr>
                <w:rFonts w:eastAsia="SimSun"/>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szCs w:val="24"/>
                <w:lang w:eastAsia="zh-CN"/>
              </w:rPr>
            </w:pPr>
            <w:r w:rsidRPr="00A53DC8">
              <w:rPr>
                <w:rFonts w:eastAsia="SimSun"/>
                <w:szCs w:val="24"/>
                <w:lang w:eastAsia="zh-CN"/>
              </w:rPr>
              <w:t xml:space="preserve">   option-tag</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jc w:val="both"/>
              <w:rPr>
                <w:rFonts w:eastAsia="SimSun"/>
                <w:szCs w:val="24"/>
                <w:lang w:eastAsia="zh-CN"/>
              </w:rPr>
            </w:pPr>
            <w:r w:rsidRPr="00A53DC8">
              <w:rPr>
                <w:rFonts w:eastAsia="SimSun"/>
                <w:i/>
                <w:iCs/>
                <w:snapToGrid w:val="0"/>
                <w:szCs w:val="24"/>
                <w:lang w:eastAsia="zh-CN"/>
              </w:rPr>
              <w:t>precondition</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 name)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i/>
                <w:iCs/>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szCs w:val="24"/>
                <w:lang w:eastAsia="zh-CN"/>
              </w:rPr>
              <w:t>[Note 2]</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 xml:space="preserve">(format) </w:t>
            </w:r>
            <w:r w:rsidRPr="00A53DC8">
              <w:rPr>
                <w:rFonts w:eastAsia="SimSun"/>
                <w:i/>
                <w:lang w:eastAsia="zh-CN"/>
              </w:rPr>
              <w:t>br=13.2; bw=swb; max-red=220</w:t>
            </w:r>
          </w:p>
          <w:p w:rsidR="001B677B" w:rsidRPr="00A53DC8" w:rsidRDefault="001B677B" w:rsidP="00A20284">
            <w:pPr>
              <w:pStyle w:val="TAL"/>
              <w:rPr>
                <w:rFonts w:eastAsia="SimSun"/>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local none </w:t>
            </w:r>
            <w:r w:rsidRPr="00A53DC8">
              <w:rPr>
                <w:rFonts w:eastAsia="SimSun"/>
                <w:szCs w:val="24"/>
                <w:lang w:eastAsia="zh-CN"/>
              </w:rPr>
              <w:t xml:space="preserve">or </w:t>
            </w:r>
            <w:r w:rsidRPr="00A53DC8">
              <w:rPr>
                <w:rFonts w:eastAsia="SimSun"/>
                <w:i/>
                <w:iCs/>
                <w:szCs w:val="24"/>
                <w:lang w:eastAsia="zh-CN"/>
              </w:rPr>
              <w:t>a=curr:qos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none</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rsidR="001B677B" w:rsidRPr="00A53DC8" w:rsidRDefault="001B677B" w:rsidP="00482465">
            <w:pPr>
              <w:pStyle w:val="TAL"/>
              <w:spacing w:before="100" w:beforeAutospacing="1" w:afterAutospacing="1"/>
              <w:rPr>
                <w:rFonts w:eastAsia="SimSun"/>
                <w:szCs w:val="24"/>
                <w:lang w:eastAsia="zh-CN"/>
              </w:rPr>
            </w:pPr>
            <w:r w:rsidRPr="00A53DC8">
              <w:rPr>
                <w:rFonts w:eastAsia="SimSun"/>
                <w:szCs w:val="24"/>
                <w:lang w:eastAsia="zh-CN"/>
              </w:rPr>
              <w:t>Note 1: At least one "c=" field shall be present.</w:t>
            </w:r>
            <w:r w:rsidRPr="00A53DC8">
              <w:rPr>
                <w:rFonts w:eastAsia="SimSun"/>
                <w:szCs w:val="24"/>
                <w:lang w:eastAsia="zh-CN"/>
              </w:rPr>
              <w:br/>
              <w:t>Note 2:</w:t>
            </w:r>
            <w:r w:rsidRPr="00A53DC8">
              <w:rPr>
                <w:rFonts w:eastAsia="SimSun"/>
                <w:bCs/>
                <w:szCs w:val="24"/>
                <w:lang w:eastAsia="zh-CN"/>
              </w:rPr>
              <w:t xml:space="preserve"> The value for fmt, payload type and format is not checked</w:t>
            </w:r>
          </w:p>
        </w:tc>
      </w:tr>
    </w:tbl>
    <w:p w:rsidR="001B677B" w:rsidRPr="00A53DC8" w:rsidRDefault="001B677B" w:rsidP="0093290E">
      <w:pPr>
        <w:keepNext/>
      </w:pPr>
    </w:p>
    <w:p w:rsidR="001B677B" w:rsidRPr="00A53DC8" w:rsidRDefault="001B677B" w:rsidP="001B677B">
      <w:pPr>
        <w:pStyle w:val="H6"/>
      </w:pPr>
      <w:r w:rsidRPr="00A53DC8">
        <w:t>PRACK (Step 4)</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200 OK (Step 5)</w:t>
      </w:r>
    </w:p>
    <w:p w:rsidR="001B677B" w:rsidRPr="00A53DC8" w:rsidRDefault="001B677B" w:rsidP="0093290E">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lastRenderedPageBreak/>
        <w:t>UPDATE (step 6)</w:t>
      </w:r>
    </w:p>
    <w:p w:rsidR="001B677B" w:rsidRPr="00A53DC8" w:rsidRDefault="001B677B" w:rsidP="001B677B">
      <w:pPr>
        <w:keepNext/>
      </w:pPr>
      <w:r w:rsidRPr="00A53DC8">
        <w:t>Use the default message "UPDATE" in Annex A.2.5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b/>
                <w:sz w:val="18"/>
                <w:szCs w:val="24"/>
                <w:lang w:eastAsia="zh-CN"/>
              </w:rPr>
              <w:t>Require</w:t>
            </w: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i/>
                <w:iCs/>
                <w:snapToGrid w:val="0"/>
                <w:sz w:val="18"/>
                <w:szCs w:val="24"/>
                <w:lang w:eastAsia="zh-CN"/>
              </w:rPr>
              <w:t>precondition</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o=- 1111111111 1111111112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rsidR="001B677B" w:rsidRPr="00A53DC8" w:rsidRDefault="001B677B" w:rsidP="00482465">
            <w:pPr>
              <w:pStyle w:val="TAL"/>
              <w:rPr>
                <w:rFonts w:eastAsia="SimSun"/>
                <w:snapToGrid w:val="0"/>
                <w:szCs w:val="24"/>
                <w:lang w:eastAsia="zh-CN"/>
              </w:rPr>
            </w:pPr>
            <w:r w:rsidRPr="00A53DC8">
              <w:rPr>
                <w:i/>
                <w:iCs/>
                <w:snapToGrid w:val="0"/>
              </w:rPr>
              <w:t>s=-</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b=RS:0</w:t>
            </w:r>
          </w:p>
          <w:p w:rsidR="001B677B" w:rsidRPr="00A53DC8" w:rsidRDefault="001B677B" w:rsidP="00482465">
            <w:pPr>
              <w:pStyle w:val="TAL"/>
              <w:rPr>
                <w:rFonts w:eastAsia="SimSun"/>
                <w:i/>
                <w:iCs/>
                <w:snapToGrid w:val="0"/>
                <w:szCs w:val="24"/>
                <w:lang w:eastAsia="zh-CN"/>
              </w:rPr>
            </w:pPr>
            <w:r w:rsidRPr="00A53DC8">
              <w:rPr>
                <w:rFonts w:eastAsia="SimSun"/>
                <w:i/>
                <w:iCs/>
                <w:snapToGrid w:val="0"/>
                <w:szCs w:val="24"/>
                <w:lang w:eastAsia="zh-CN"/>
              </w:rPr>
              <w:t>b=RR:2000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a=rtpmap:96 EVS/16000/1</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a=fmtp:96 mode-change-capability=2; max-red=220</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a=ptime:20</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a=maxptime:240</w:t>
            </w:r>
          </w:p>
          <w:p w:rsidR="001B677B" w:rsidRPr="00A53DC8" w:rsidRDefault="001B677B" w:rsidP="00A20284">
            <w:pPr>
              <w:pStyle w:val="TAL"/>
              <w:rPr>
                <w:rFonts w:eastAsia="SimSun"/>
                <w:i/>
                <w:iCs/>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local sendrecv </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 xml:space="preserve">a=curr:qos remote none </w:t>
            </w:r>
            <w:r w:rsidRPr="00A53DC8">
              <w:rPr>
                <w:rFonts w:eastAsia="SimSun"/>
                <w:szCs w:val="24"/>
                <w:lang w:eastAsia="zh-CN"/>
              </w:rPr>
              <w:t xml:space="preserve">or </w:t>
            </w:r>
            <w:r w:rsidRPr="00A53DC8">
              <w:rPr>
                <w:rFonts w:eastAsia="SimSun"/>
                <w:i/>
                <w:iCs/>
                <w:szCs w:val="24"/>
                <w:lang w:eastAsia="zh-CN"/>
              </w:rPr>
              <w:t xml:space="preserve">curr:qos remote sendrecv </w:t>
            </w:r>
            <w:r w:rsidRPr="00A53DC8">
              <w:rPr>
                <w:rFonts w:eastAsia="SimSun"/>
                <w:szCs w:val="24"/>
                <w:lang w:eastAsia="zh-CN"/>
              </w:rPr>
              <w:t>[Note 1]</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rsidR="001B677B" w:rsidRPr="00A53DC8" w:rsidRDefault="001B677B" w:rsidP="00A20284">
            <w:pPr>
              <w:pStyle w:val="TAL"/>
              <w:rPr>
                <w:rFonts w:eastAsia="SimSun"/>
                <w:i/>
                <w:iCs/>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Note 1: Use the value (none/sendrecv) received from 183 Session Progress and attribute a=curr:qos local.</w:t>
            </w:r>
          </w:p>
        </w:tc>
      </w:tr>
    </w:tbl>
    <w:p w:rsidR="001B677B" w:rsidRPr="00A53DC8" w:rsidRDefault="001B677B" w:rsidP="0093290E"/>
    <w:p w:rsidR="001B677B" w:rsidRPr="00A53DC8" w:rsidRDefault="001B677B" w:rsidP="001B677B">
      <w:pPr>
        <w:pStyle w:val="H6"/>
      </w:pPr>
      <w:r w:rsidRPr="00A53DC8">
        <w:lastRenderedPageBreak/>
        <w:t>200 OK (step 7)</w:t>
      </w:r>
    </w:p>
    <w:p w:rsidR="001B677B" w:rsidRPr="00A53DC8" w:rsidRDefault="001B677B" w:rsidP="001B677B">
      <w:pPr>
        <w:keepNext/>
      </w:pPr>
      <w:r w:rsidRPr="00A53DC8">
        <w:t>Use the default message "200 OK for other requests than REGISTER or SUBSCRIBE" in Annex A.3.1 of TS 34.229-1 [2] applying conditions A2, A11, and A22,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b/>
                <w:sz w:val="18"/>
                <w:szCs w:val="24"/>
                <w:lang w:eastAsia="zh-CN"/>
              </w:rPr>
              <w:t>Require</w:t>
            </w: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keepNext/>
              <w:keepLines/>
              <w:spacing w:after="0"/>
              <w:rPr>
                <w:rFonts w:ascii="Arial" w:eastAsia="SimSun" w:hAnsi="Arial"/>
                <w:b/>
                <w:sz w:val="18"/>
                <w:szCs w:val="24"/>
                <w:lang w:eastAsia="zh-CN"/>
              </w:rPr>
            </w:pPr>
          </w:p>
          <w:p w:rsidR="001B677B" w:rsidRPr="00A53DC8" w:rsidRDefault="001B677B" w:rsidP="00A20284">
            <w:pPr>
              <w:keepNext/>
              <w:keepLines/>
              <w:spacing w:after="0"/>
              <w:rPr>
                <w:rFonts w:ascii="Arial" w:eastAsia="SimSun" w:hAnsi="Arial"/>
                <w:b/>
                <w:sz w:val="18"/>
                <w:szCs w:val="24"/>
                <w:lang w:eastAsia="zh-CN"/>
              </w:rPr>
            </w:pPr>
            <w:r w:rsidRPr="00A53DC8">
              <w:rPr>
                <w:rFonts w:ascii="Arial" w:eastAsia="SimSun" w:hAnsi="Arial"/>
                <w:i/>
                <w:iCs/>
                <w:snapToGrid w:val="0"/>
                <w:sz w:val="18"/>
                <w:szCs w:val="24"/>
                <w:lang w:eastAsia="zh-CN"/>
              </w:rPr>
              <w:t>precondition</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szCs w:val="24"/>
                <w:lang w:eastAsia="zh-CN"/>
              </w:rPr>
            </w:pPr>
            <w:r w:rsidRPr="00A53DC8">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L"/>
              <w:rPr>
                <w:rFonts w:eastAsia="SimSun"/>
                <w:i/>
                <w:iCs/>
                <w:szCs w:val="24"/>
                <w:lang w:eastAsia="zh-CN"/>
              </w:rPr>
            </w:pPr>
            <w:r w:rsidRPr="00A53DC8">
              <w:rPr>
                <w:rFonts w:eastAsia="SimSun"/>
                <w:i/>
                <w:szCs w:val="24"/>
                <w:lang w:eastAsia="zh-CN"/>
              </w:rPr>
              <w:t>application/sdp</w:t>
            </w:r>
            <w:r w:rsidRPr="00A53DC8">
              <w:rPr>
                <w:rFonts w:eastAsia="SimSun"/>
                <w:i/>
                <w:iCs/>
                <w:snapToGrid w:val="0"/>
                <w:szCs w:val="24"/>
                <w:lang w:eastAsia="zh-CN"/>
              </w:rPr>
              <w:t xml:space="preserve"> </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R"/>
              <w:ind w:right="360"/>
              <w:jc w:val="left"/>
              <w:rPr>
                <w:rFonts w:eastAsia="SimSun"/>
                <w:szCs w:val="24"/>
                <w:lang w:eastAsia="zh-CN"/>
              </w:rPr>
            </w:pPr>
            <w:r w:rsidRPr="00A53DC8">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R"/>
              <w:jc w:val="left"/>
              <w:rPr>
                <w:rFonts w:eastAsia="SimSun"/>
                <w:i/>
                <w:szCs w:val="24"/>
                <w:lang w:eastAsia="zh-CN"/>
              </w:rPr>
            </w:pPr>
            <w:r w:rsidRPr="00A53DC8">
              <w:rPr>
                <w:rFonts w:eastAsia="SimSun"/>
                <w:szCs w:val="24"/>
                <w:lang w:eastAsia="zh-CN"/>
              </w:rPr>
              <w:t>header shall be present if UE uses TCP to send this message and if there is a message body</w:t>
            </w: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value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iCs/>
                <w:szCs w:val="24"/>
                <w:lang w:eastAsia="zh-CN"/>
              </w:rPr>
            </w:pPr>
            <w:r w:rsidRPr="00A53DC8">
              <w:rPr>
                <w:rFonts w:eastAsia="SimSun"/>
                <w:iCs/>
                <w:szCs w:val="24"/>
                <w:lang w:eastAsia="zh-CN"/>
              </w:rPr>
              <w:t>length of message-body</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 [Note 4]</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w:t>
            </w:r>
            <w:r w:rsidRPr="00A53DC8">
              <w:rPr>
                <w:rFonts w:eastAsia="SimSun"/>
                <w:i/>
                <w:iCs/>
                <w:snapToGrid w:val="0"/>
                <w:szCs w:val="24"/>
                <w:lang w:eastAsia="zh-CN"/>
              </w:rPr>
              <w:t xml:space="preserve"> name)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i/>
                <w:iCs/>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rsidR="001B677B" w:rsidRPr="00A53DC8" w:rsidRDefault="001B677B" w:rsidP="00482465">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iCs/>
                <w:snapToGrid w:val="0"/>
                <w:szCs w:val="24"/>
                <w:lang w:eastAsia="zh-CN"/>
              </w:rPr>
              <w:t>[Note 2]</w:t>
            </w:r>
          </w:p>
          <w:p w:rsidR="001B677B" w:rsidRPr="00A53DC8" w:rsidRDefault="001B677B" w:rsidP="00482465">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(format) [Note 2, 3]</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preconditions:</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a=curr:qos remote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local sendrecv</w:t>
            </w:r>
          </w:p>
          <w:p w:rsidR="001B677B" w:rsidRPr="00A53DC8" w:rsidRDefault="001B677B" w:rsidP="00482465">
            <w:pPr>
              <w:pStyle w:val="TAL"/>
              <w:rPr>
                <w:rFonts w:eastAsia="SimSun"/>
                <w:i/>
                <w:iCs/>
                <w:snapToGrid w:val="0"/>
                <w:szCs w:val="24"/>
                <w:lang w:eastAsia="zh-CN"/>
              </w:rPr>
            </w:pPr>
            <w:r w:rsidRPr="00A53DC8">
              <w:rPr>
                <w:rFonts w:eastAsia="SimSun"/>
                <w:i/>
                <w:iCs/>
                <w:szCs w:val="24"/>
                <w:lang w:eastAsia="zh-CN"/>
              </w:rPr>
              <w:t>a=des:qos mandatory remote sendrecv</w:t>
            </w:r>
          </w:p>
          <w:p w:rsidR="001B677B" w:rsidRPr="00A53DC8" w:rsidRDefault="001B677B" w:rsidP="00A20284">
            <w:pPr>
              <w:pStyle w:val="TAL"/>
              <w:rPr>
                <w:rFonts w:eastAsia="SimSun"/>
                <w:szCs w:val="24"/>
                <w:lang w:eastAsia="zh-CN"/>
              </w:rPr>
            </w:pPr>
          </w:p>
          <w:p w:rsidR="001B677B" w:rsidRPr="00A53DC8" w:rsidRDefault="001B677B" w:rsidP="00A20284">
            <w:pPr>
              <w:pStyle w:val="TAN"/>
              <w:rPr>
                <w:rFonts w:eastAsia="SimSun"/>
                <w:lang w:eastAsia="zh-CN"/>
              </w:rPr>
            </w:pPr>
            <w:r w:rsidRPr="00A53DC8">
              <w:rPr>
                <w:rFonts w:eastAsia="SimSun"/>
                <w:lang w:eastAsia="zh-CN"/>
              </w:rPr>
              <w:t>Note 1: At least one "c=" field shall be present.</w:t>
            </w:r>
          </w:p>
          <w:p w:rsidR="001B677B" w:rsidRPr="00A53DC8" w:rsidRDefault="001B677B" w:rsidP="00A20284">
            <w:pPr>
              <w:pStyle w:val="TAN"/>
              <w:rPr>
                <w:rFonts w:eastAsia="SimSun"/>
                <w:lang w:eastAsia="zh-CN"/>
              </w:rPr>
            </w:pPr>
            <w:r w:rsidRPr="00A53DC8">
              <w:rPr>
                <w:rFonts w:eastAsia="SimSun"/>
                <w:lang w:eastAsia="zh-CN"/>
              </w:rPr>
              <w:t>Note 2: The value for fmt, payload type and format is not checked</w:t>
            </w:r>
          </w:p>
          <w:p w:rsidR="001B677B" w:rsidRPr="00A53DC8" w:rsidRDefault="001B677B" w:rsidP="00A20284">
            <w:pPr>
              <w:pStyle w:val="TAN"/>
              <w:rPr>
                <w:rFonts w:eastAsia="SimSun"/>
                <w:lang w:eastAsia="zh-CN"/>
              </w:rPr>
            </w:pPr>
            <w:r w:rsidRPr="00A53DC8">
              <w:rPr>
                <w:rFonts w:eastAsia="SimSun"/>
                <w:lang w:eastAsia="zh-CN"/>
              </w:rPr>
              <w:t>Note 3: Parameters for the AMR codec are not checked</w:t>
            </w:r>
          </w:p>
          <w:p w:rsidR="001B677B" w:rsidRPr="00A53DC8" w:rsidRDefault="001B677B" w:rsidP="00482465">
            <w:pPr>
              <w:pStyle w:val="TAN"/>
              <w:ind w:left="0" w:firstLine="0"/>
              <w:rPr>
                <w:rFonts w:eastAsia="SimSun"/>
                <w:szCs w:val="24"/>
                <w:lang w:eastAsia="zh-CN"/>
              </w:rPr>
            </w:pPr>
            <w:r w:rsidRPr="00A53DC8">
              <w:rPr>
                <w:rFonts w:eastAsia="SimSun"/>
                <w:szCs w:val="24"/>
                <w:lang w:eastAsia="zh-CN"/>
              </w:rPr>
              <w:t xml:space="preserve">Note 4: </w:t>
            </w:r>
            <w:r w:rsidRPr="00A53DC8">
              <w:t>"o=" line identical to previous SDP sent by UE except that sess-version is incremented by one.</w:t>
            </w:r>
          </w:p>
        </w:tc>
      </w:tr>
    </w:tbl>
    <w:p w:rsidR="001B677B" w:rsidRPr="00A53DC8" w:rsidRDefault="001B677B" w:rsidP="001B677B"/>
    <w:p w:rsidR="001B677B" w:rsidRPr="00A53DC8" w:rsidRDefault="001B677B" w:rsidP="001B677B">
      <w:pPr>
        <w:pStyle w:val="H6"/>
      </w:pPr>
      <w:r w:rsidRPr="00A53DC8">
        <w:t>180 Ringing (Step 8)</w:t>
      </w:r>
    </w:p>
    <w:p w:rsidR="001B677B" w:rsidRPr="00A53DC8" w:rsidRDefault="001B677B" w:rsidP="001B677B">
      <w:pPr>
        <w:keepNext/>
      </w:pPr>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Value/remark</w:t>
            </w: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
              </w:rPr>
            </w:pPr>
            <w:r w:rsidRPr="00A53DC8">
              <w:rPr>
                <w:b/>
              </w:rPr>
              <w:t>Content-Type</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Header not present</w:t>
            </w: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pPr>
            <w:r w:rsidRPr="00A53DC8">
              <w:tab/>
              <w:t>media-type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rPr>
                <w:i/>
                <w:iCs/>
              </w:rPr>
            </w:pPr>
          </w:p>
        </w:tc>
      </w:tr>
      <w:tr w:rsidR="001B677B" w:rsidRPr="00A53DC8" w:rsidTr="00851561">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R"/>
              <w:ind w:right="360"/>
              <w:jc w:val="left"/>
            </w:pPr>
            <w:r w:rsidRPr="00A53DC8">
              <w:rPr>
                <w:b/>
              </w:rPr>
              <w:t>Content-Length</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rFonts w:eastAsia="SimSun"/>
                <w:szCs w:val="24"/>
                <w:lang w:eastAsia="zh-CN"/>
              </w:rPr>
              <w:t>header shall be present if UE uses TCP to send this message and if there is a message body</w:t>
            </w:r>
          </w:p>
        </w:tc>
      </w:tr>
      <w:tr w:rsidR="001B677B" w:rsidRPr="00A53DC8" w:rsidTr="00851561">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b/>
              </w:rPr>
            </w:pPr>
            <w:r w:rsidRPr="00A53DC8">
              <w:t xml:space="preserve">      value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iCs/>
              </w:rPr>
            </w:pPr>
            <w:r w:rsidRPr="00A53DC8">
              <w:rPr>
                <w:iCs/>
              </w:rPr>
              <w:t>0</w:t>
            </w:r>
          </w:p>
        </w:tc>
      </w:tr>
      <w:tr w:rsidR="001B677B" w:rsidRPr="00A53DC8" w:rsidTr="00851561">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 xml:space="preserve">Not present </w:t>
            </w:r>
          </w:p>
        </w:tc>
      </w:tr>
    </w:tbl>
    <w:p w:rsidR="001B677B" w:rsidRPr="00A53DC8" w:rsidRDefault="001B677B" w:rsidP="001B677B"/>
    <w:p w:rsidR="001B677B" w:rsidRPr="00A53DC8" w:rsidRDefault="001B677B" w:rsidP="001B677B">
      <w:pPr>
        <w:pStyle w:val="H6"/>
      </w:pPr>
      <w:r w:rsidRPr="00A53DC8">
        <w:lastRenderedPageBreak/>
        <w:t xml:space="preserve">PRACK (Step </w:t>
      </w:r>
      <w:r w:rsidR="00E526B8" w:rsidRPr="00A53DC8">
        <w:t>9</w:t>
      </w:r>
      <w:r w:rsidRPr="00A53DC8">
        <w:t>)</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 xml:space="preserve">200 OK (Step </w:t>
      </w:r>
      <w:r w:rsidR="00E526B8" w:rsidRPr="00A53DC8">
        <w:t>10</w:t>
      </w:r>
      <w:r w:rsidRPr="00A53DC8">
        <w:t>)</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 xml:space="preserve">200 OK (Step </w:t>
      </w:r>
      <w:r w:rsidR="00E526B8" w:rsidRPr="00A53DC8">
        <w:t>11</w:t>
      </w:r>
      <w:r w:rsidRPr="00A53DC8">
        <w:t>)</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 xml:space="preserve">ACK (Step </w:t>
      </w:r>
      <w:r w:rsidR="00E526B8" w:rsidRPr="00A53DC8">
        <w:t>12</w:t>
      </w:r>
      <w:r w:rsidRPr="00A53DC8">
        <w:t>)</w:t>
      </w:r>
    </w:p>
    <w:p w:rsidR="001B677B" w:rsidRPr="00A53DC8" w:rsidRDefault="001B677B" w:rsidP="00482465">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A2 and A3.</w:t>
      </w:r>
    </w:p>
    <w:p w:rsidR="001B677B" w:rsidRPr="00A53DC8" w:rsidRDefault="0093290E" w:rsidP="001B677B">
      <w:pPr>
        <w:pStyle w:val="Heading2"/>
      </w:pPr>
      <w:bookmarkStart w:id="889" w:name="_Toc42778764"/>
      <w:bookmarkStart w:id="890" w:name="_Toc42785211"/>
      <w:r w:rsidRPr="00A53DC8">
        <w:br w:type="page"/>
      </w:r>
      <w:bookmarkStart w:id="891" w:name="_Toc43210240"/>
      <w:bookmarkStart w:id="892" w:name="_Toc51948524"/>
      <w:bookmarkStart w:id="893" w:name="_Toc52162599"/>
      <w:bookmarkStart w:id="894" w:name="_Toc60916237"/>
      <w:r w:rsidR="001B677B" w:rsidRPr="00A53DC8">
        <w:lastRenderedPageBreak/>
        <w:t>A.5.2</w:t>
      </w:r>
      <w:r w:rsidR="001B677B" w:rsidRPr="00A53DC8">
        <w:tab/>
        <w:t>MTSI MT Voice Call / without preconditions / 5GS</w:t>
      </w:r>
      <w:bookmarkEnd w:id="889"/>
      <w:bookmarkEnd w:id="890"/>
      <w:bookmarkEnd w:id="891"/>
      <w:bookmarkEnd w:id="892"/>
      <w:bookmarkEnd w:id="893"/>
      <w:bookmarkEnd w:id="894"/>
    </w:p>
    <w:p w:rsidR="001B677B" w:rsidRPr="00A53DC8" w:rsidRDefault="001B677B" w:rsidP="001B677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1B677B" w:rsidRPr="00A53DC8" w:rsidTr="002702B9">
        <w:trPr>
          <w:cantSplit/>
          <w:jc w:val="center"/>
        </w:trPr>
        <w:tc>
          <w:tcPr>
            <w:tcW w:w="68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Step</w:t>
            </w:r>
          </w:p>
        </w:tc>
        <w:tc>
          <w:tcPr>
            <w:tcW w:w="1260" w:type="dxa"/>
            <w:gridSpan w:val="2"/>
            <w:tcBorders>
              <w:left w:val="single" w:sz="4" w:space="0" w:color="auto"/>
              <w:right w:val="single" w:sz="4" w:space="0" w:color="auto"/>
            </w:tcBorders>
          </w:tcPr>
          <w:p w:rsidR="001B677B" w:rsidRPr="00A53DC8" w:rsidRDefault="001B677B" w:rsidP="00A2028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Message</w:t>
            </w:r>
          </w:p>
        </w:tc>
        <w:tc>
          <w:tcPr>
            <w:tcW w:w="4196" w:type="dxa"/>
            <w:tcBorders>
              <w:top w:val="single" w:sz="4" w:space="0" w:color="auto"/>
              <w:left w:val="single" w:sz="4" w:space="0" w:color="auto"/>
              <w:bottom w:val="nil"/>
              <w:right w:val="single" w:sz="4" w:space="0" w:color="auto"/>
            </w:tcBorders>
          </w:tcPr>
          <w:p w:rsidR="001B677B" w:rsidRPr="00A53DC8" w:rsidRDefault="001B677B" w:rsidP="00A20284">
            <w:pPr>
              <w:pStyle w:val="TAH"/>
            </w:pPr>
            <w:r w:rsidRPr="00A53DC8">
              <w:t>Comment</w:t>
            </w:r>
          </w:p>
        </w:tc>
      </w:tr>
      <w:tr w:rsidR="001B677B" w:rsidRPr="00A53DC8" w:rsidTr="002702B9">
        <w:trPr>
          <w:cantSplit/>
          <w:jc w:val="center"/>
        </w:trPr>
        <w:tc>
          <w:tcPr>
            <w:tcW w:w="680" w:type="dxa"/>
            <w:tcBorders>
              <w:top w:val="nil"/>
              <w:left w:val="single" w:sz="4" w:space="0" w:color="auto"/>
              <w:bottom w:val="single" w:sz="4" w:space="0" w:color="auto"/>
              <w:right w:val="single" w:sz="4" w:space="0" w:color="auto"/>
            </w:tcBorders>
          </w:tcPr>
          <w:p w:rsidR="001B677B" w:rsidRPr="00A53DC8" w:rsidRDefault="001B677B" w:rsidP="00A20284">
            <w:pPr>
              <w:pStyle w:val="TAC"/>
              <w:rPr>
                <w:rFonts w:eastAsia="MS Gothic"/>
              </w:rPr>
            </w:pPr>
          </w:p>
        </w:tc>
        <w:tc>
          <w:tcPr>
            <w:tcW w:w="630" w:type="dxa"/>
            <w:tcBorders>
              <w:left w:val="single" w:sz="4" w:space="0" w:color="auto"/>
            </w:tcBorders>
          </w:tcPr>
          <w:p w:rsidR="001B677B" w:rsidRPr="00A53DC8" w:rsidRDefault="001B677B" w:rsidP="00A20284">
            <w:pPr>
              <w:pStyle w:val="TAH"/>
            </w:pPr>
            <w:r w:rsidRPr="00A53DC8">
              <w:t>UE</w:t>
            </w:r>
          </w:p>
        </w:tc>
        <w:tc>
          <w:tcPr>
            <w:tcW w:w="630" w:type="dxa"/>
            <w:tcBorders>
              <w:right w:val="single" w:sz="4" w:space="0" w:color="auto"/>
            </w:tcBorders>
          </w:tcPr>
          <w:p w:rsidR="001B677B" w:rsidRPr="00A53DC8" w:rsidRDefault="001B677B" w:rsidP="00A20284">
            <w:pPr>
              <w:pStyle w:val="TAH"/>
            </w:pPr>
            <w:r w:rsidRPr="00A53DC8">
              <w:t>SS</w:t>
            </w:r>
          </w:p>
        </w:tc>
        <w:tc>
          <w:tcPr>
            <w:tcW w:w="3420" w:type="dxa"/>
            <w:tcBorders>
              <w:top w:val="nil"/>
              <w:left w:val="single" w:sz="4" w:space="0" w:color="auto"/>
              <w:bottom w:val="single" w:sz="4" w:space="0" w:color="auto"/>
              <w:right w:val="single" w:sz="4" w:space="0" w:color="auto"/>
            </w:tcBorders>
          </w:tcPr>
          <w:p w:rsidR="001B677B" w:rsidRPr="00A53DC8" w:rsidRDefault="001B677B" w:rsidP="00A20284">
            <w:pPr>
              <w:pStyle w:val="TAC"/>
            </w:pPr>
          </w:p>
        </w:tc>
        <w:tc>
          <w:tcPr>
            <w:tcW w:w="4196" w:type="dxa"/>
            <w:tcBorders>
              <w:top w:val="nil"/>
              <w:left w:val="single" w:sz="4" w:space="0" w:color="auto"/>
              <w:bottom w:val="single" w:sz="4" w:space="0" w:color="auto"/>
              <w:right w:val="single" w:sz="4" w:space="0" w:color="auto"/>
            </w:tcBorders>
          </w:tcPr>
          <w:p w:rsidR="001B677B" w:rsidRPr="00A53DC8" w:rsidRDefault="001B677B" w:rsidP="00A20284">
            <w:pPr>
              <w:pStyle w:val="TAL"/>
              <w:rPr>
                <w:rFonts w:eastAsia="MS Gothic"/>
              </w:rPr>
            </w:pP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1</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INVITE</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sends INVITE with the first SDP offer.</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2</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100 Trying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Optional step: UE may send a 100 Trying provisional response.</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3</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183 Session Progress</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183 Session Progress response reliably, including an SDP answer.</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4</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SS acknowledges reception of 183 Session Progress.</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5</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responds to PRACK.</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6</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180 Ringing</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UE sends 180 Ringing.</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7</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PRACK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SS acknowledges reception of 180 Ringing</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8</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Conditional step: if UE sent 180 Ringing reliably, UE responds to PRACK.</w:t>
            </w:r>
          </w:p>
        </w:tc>
      </w:tr>
      <w:tr w:rsidR="001B677B" w:rsidRPr="00A53DC8" w:rsidTr="002702B9">
        <w:trPr>
          <w:cantSplit/>
          <w:jc w:val="center"/>
        </w:trPr>
        <w:tc>
          <w:tcPr>
            <w:tcW w:w="680" w:type="dxa"/>
            <w:tcBorders>
              <w:top w:val="single" w:sz="4" w:space="0" w:color="auto"/>
            </w:tcBorders>
          </w:tcPr>
          <w:p w:rsidR="001B677B" w:rsidRPr="00A53DC8" w:rsidRDefault="001B677B" w:rsidP="00A20284">
            <w:pPr>
              <w:pStyle w:val="TAC"/>
              <w:rPr>
                <w:rFonts w:eastAsia="MS Gothic"/>
              </w:rPr>
            </w:pPr>
            <w:r w:rsidRPr="00A53DC8">
              <w:rPr>
                <w:rFonts w:eastAsia="MS Gothic"/>
              </w:rPr>
              <w:t>9</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E0"/>
            </w:r>
          </w:p>
        </w:tc>
        <w:tc>
          <w:tcPr>
            <w:tcW w:w="3420" w:type="dxa"/>
            <w:tcBorders>
              <w:top w:val="single" w:sz="4" w:space="0" w:color="auto"/>
            </w:tcBorders>
          </w:tcPr>
          <w:p w:rsidR="001B677B" w:rsidRPr="00A53DC8" w:rsidRDefault="001B677B" w:rsidP="00A20284">
            <w:pPr>
              <w:pStyle w:val="TAL"/>
              <w:rPr>
                <w:rFonts w:eastAsia="MS Gothic"/>
              </w:rPr>
            </w:pPr>
            <w:r w:rsidRPr="00A53DC8">
              <w:rPr>
                <w:rFonts w:eastAsia="MS Gothic"/>
              </w:rPr>
              <w:t>200 OK</w:t>
            </w:r>
          </w:p>
        </w:tc>
        <w:tc>
          <w:tcPr>
            <w:tcW w:w="4196" w:type="dxa"/>
            <w:tcBorders>
              <w:top w:val="single" w:sz="4" w:space="0" w:color="auto"/>
            </w:tcBorders>
          </w:tcPr>
          <w:p w:rsidR="001B677B" w:rsidRPr="00A53DC8" w:rsidRDefault="001B677B" w:rsidP="00A20284">
            <w:pPr>
              <w:pStyle w:val="TAL"/>
              <w:rPr>
                <w:rFonts w:eastAsia="MS Gothic"/>
              </w:rPr>
            </w:pPr>
            <w:r w:rsidRPr="00A53DC8">
              <w:rPr>
                <w:rFonts w:eastAsia="MS Gothic"/>
              </w:rPr>
              <w:t xml:space="preserve">UE responds to INVITE. </w:t>
            </w:r>
          </w:p>
        </w:tc>
      </w:tr>
      <w:tr w:rsidR="001B677B" w:rsidRPr="00A53DC8" w:rsidTr="002702B9">
        <w:trPr>
          <w:cantSplit/>
          <w:jc w:val="center"/>
        </w:trPr>
        <w:tc>
          <w:tcPr>
            <w:tcW w:w="680" w:type="dxa"/>
            <w:tcBorders>
              <w:top w:val="single" w:sz="4" w:space="0" w:color="auto"/>
              <w:bottom w:val="single" w:sz="4" w:space="0" w:color="auto"/>
            </w:tcBorders>
          </w:tcPr>
          <w:p w:rsidR="001B677B" w:rsidRPr="00A53DC8" w:rsidRDefault="001B677B" w:rsidP="00A20284">
            <w:pPr>
              <w:pStyle w:val="TAC"/>
              <w:rPr>
                <w:rFonts w:eastAsia="MS Gothic"/>
              </w:rPr>
            </w:pPr>
            <w:r w:rsidRPr="00A53DC8">
              <w:rPr>
                <w:rFonts w:eastAsia="MS Gothic"/>
              </w:rPr>
              <w:t>10</w:t>
            </w:r>
          </w:p>
        </w:tc>
        <w:tc>
          <w:tcPr>
            <w:tcW w:w="1260" w:type="dxa"/>
            <w:gridSpan w:val="2"/>
          </w:tcPr>
          <w:p w:rsidR="001B677B" w:rsidRPr="00A53DC8" w:rsidRDefault="001B677B" w:rsidP="00A20284">
            <w:pPr>
              <w:pStyle w:val="TAC"/>
              <w:rPr>
                <w:rFonts w:eastAsia="MS Gothic"/>
              </w:rPr>
            </w:pPr>
            <w:r w:rsidRPr="00A53DC8">
              <w:rPr>
                <w:rFonts w:eastAsia="MS Gothic"/>
              </w:rPr>
              <w:sym w:font="Wingdings" w:char="F0DF"/>
            </w:r>
          </w:p>
        </w:tc>
        <w:tc>
          <w:tcPr>
            <w:tcW w:w="3420"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ACK</w:t>
            </w:r>
          </w:p>
        </w:tc>
        <w:tc>
          <w:tcPr>
            <w:tcW w:w="4196" w:type="dxa"/>
            <w:tcBorders>
              <w:top w:val="single" w:sz="4" w:space="0" w:color="auto"/>
              <w:bottom w:val="single" w:sz="4" w:space="0" w:color="auto"/>
            </w:tcBorders>
          </w:tcPr>
          <w:p w:rsidR="001B677B" w:rsidRPr="00A53DC8" w:rsidRDefault="001B677B" w:rsidP="00A20284">
            <w:pPr>
              <w:pStyle w:val="TAL"/>
              <w:rPr>
                <w:rFonts w:eastAsia="MS Gothic"/>
              </w:rPr>
            </w:pPr>
            <w:r w:rsidRPr="00A53DC8">
              <w:rPr>
                <w:rFonts w:eastAsia="MS Gothic"/>
              </w:rPr>
              <w:t xml:space="preserve">SS acknowledges. </w:t>
            </w:r>
          </w:p>
        </w:tc>
      </w:tr>
    </w:tbl>
    <w:p w:rsidR="001B677B" w:rsidRPr="00A53DC8" w:rsidRDefault="001B677B" w:rsidP="001B677B"/>
    <w:p w:rsidR="001B677B" w:rsidRPr="00A53DC8" w:rsidRDefault="001B677B" w:rsidP="001B677B">
      <w:pPr>
        <w:pStyle w:val="H6"/>
      </w:pPr>
      <w:r w:rsidRPr="00A53DC8">
        <w:t>Specific Message Contents</w:t>
      </w:r>
    </w:p>
    <w:p w:rsidR="001B677B" w:rsidRPr="00A53DC8" w:rsidRDefault="001B677B" w:rsidP="001B677B">
      <w:pPr>
        <w:pStyle w:val="H6"/>
      </w:pPr>
      <w:r w:rsidRPr="00A53DC8">
        <w:t>INVITE (Step 1)</w:t>
      </w:r>
    </w:p>
    <w:p w:rsidR="001B677B" w:rsidRPr="00A53DC8" w:rsidRDefault="001B677B" w:rsidP="00482465">
      <w:r w:rsidRPr="00A53DC8">
        <w:t xml:space="preserve">Use the default message </w:t>
      </w:r>
      <w:r w:rsidR="00CA5D53" w:rsidRPr="00A53DC8">
        <w:t>"</w:t>
      </w:r>
      <w:r w:rsidRPr="00A53DC8">
        <w:t>INVITE for MT Call</w:t>
      </w:r>
      <w:r w:rsidR="00CA5D53" w:rsidRPr="00A53DC8">
        <w:t>"</w:t>
      </w:r>
      <w:r w:rsidRPr="00A53DC8">
        <w:t xml:space="preserve"> in Annex A.2.9 of TS 34.229-1 [2] applying conditions A1, A3, and A4,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o=- 1111111111 1111111111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SS)</w:t>
            </w:r>
          </w:p>
          <w:p w:rsidR="001B677B" w:rsidRPr="00A53DC8" w:rsidRDefault="001B677B" w:rsidP="00A20284">
            <w:pPr>
              <w:pStyle w:val="TAL"/>
              <w:rPr>
                <w:rFonts w:eastAsia="SimSun"/>
                <w:snapToGrid w:val="0"/>
                <w:szCs w:val="24"/>
                <w:lang w:eastAsia="zh-CN"/>
              </w:rPr>
            </w:pPr>
            <w:r w:rsidRPr="00A53DC8">
              <w:rPr>
                <w:i/>
                <w:iCs/>
                <w:snapToGrid w:val="0"/>
              </w:rPr>
              <w:t>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SS)</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 96 97 98 99 100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b=AS:65</w:t>
            </w:r>
          </w:p>
          <w:p w:rsidR="001B677B" w:rsidRPr="00A53DC8" w:rsidRDefault="001B677B" w:rsidP="00A20284">
            <w:pPr>
              <w:pStyle w:val="TAL"/>
              <w:rPr>
                <w:rFonts w:eastAsia="SimSun"/>
                <w:i/>
                <w:iCs/>
                <w:snapToGrid w:val="0"/>
                <w:szCs w:val="24"/>
                <w:lang w:eastAsia="zh-CN"/>
              </w:rPr>
            </w:pPr>
            <w:r w:rsidRPr="00A53DC8">
              <w:rPr>
                <w:rFonts w:eastAsia="SimSun"/>
                <w:i/>
                <w:iCs/>
                <w:snapToGrid w:val="0"/>
                <w:szCs w:val="24"/>
                <w:lang w:eastAsia="zh-CN"/>
              </w:rPr>
              <w:t>b=RS:0</w:t>
            </w:r>
          </w:p>
          <w:p w:rsidR="001B677B" w:rsidRPr="00A53DC8" w:rsidRDefault="001B677B" w:rsidP="00A20284">
            <w:pPr>
              <w:pStyle w:val="TAL"/>
              <w:rPr>
                <w:rFonts w:eastAsia="SimSun"/>
                <w:i/>
                <w:iCs/>
                <w:snapToGrid w:val="0"/>
                <w:szCs w:val="24"/>
                <w:lang w:eastAsia="zh-CN"/>
              </w:rPr>
            </w:pPr>
            <w:r w:rsidRPr="00A53DC8">
              <w:rPr>
                <w:rFonts w:eastAsia="SimSun"/>
                <w:i/>
                <w:iCs/>
                <w:snapToGrid w:val="0"/>
                <w:szCs w:val="24"/>
                <w:lang w:eastAsia="zh-CN"/>
              </w:rPr>
              <w:t>b=RR:2000</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 xml:space="preserve">Attributes for media: </w:t>
            </w:r>
          </w:p>
          <w:p w:rsidR="001B677B" w:rsidRPr="00A53DC8" w:rsidRDefault="001B677B" w:rsidP="00A20284">
            <w:pPr>
              <w:pStyle w:val="TAL"/>
              <w:rPr>
                <w:rFonts w:eastAsia="SimSun"/>
                <w:i/>
                <w:lang w:eastAsia="zh-CN"/>
              </w:rPr>
            </w:pPr>
            <w:r w:rsidRPr="00A53DC8">
              <w:rPr>
                <w:rFonts w:eastAsia="SimSun"/>
                <w:i/>
                <w:lang w:eastAsia="zh-CN"/>
              </w:rPr>
              <w:t>a=rtpmap: 96 EVS/16000</w:t>
            </w:r>
          </w:p>
          <w:p w:rsidR="001B677B" w:rsidRPr="00A53DC8" w:rsidRDefault="001B677B" w:rsidP="00A20284">
            <w:pPr>
              <w:pStyle w:val="TAL"/>
              <w:rPr>
                <w:rFonts w:eastAsia="SimSun"/>
                <w:lang w:eastAsia="zh-CN"/>
              </w:rPr>
            </w:pPr>
            <w:r w:rsidRPr="00A53DC8">
              <w:rPr>
                <w:rFonts w:eastAsia="SimSun"/>
                <w:i/>
                <w:lang w:eastAsia="zh-CN"/>
              </w:rPr>
              <w:t>a=fmtp: 96 br=13.2; bw=swb; max-red=220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a=rtpmap:97 AMR-WB/16000/1</w:t>
            </w:r>
          </w:p>
          <w:p w:rsidR="001B677B" w:rsidRPr="00A53DC8" w:rsidRDefault="001B677B" w:rsidP="00A20284">
            <w:pPr>
              <w:pStyle w:val="TAL"/>
              <w:rPr>
                <w:i/>
                <w:iCs/>
              </w:rPr>
            </w:pPr>
            <w:r w:rsidRPr="00A53DC8">
              <w:rPr>
                <w:rFonts w:eastAsia="SimSun"/>
                <w:i/>
                <w:iCs/>
                <w:snapToGrid w:val="0"/>
                <w:szCs w:val="24"/>
                <w:lang w:eastAsia="zh-CN"/>
              </w:rPr>
              <w:t>a=fmtp:97 mode-change-capability=2; max-red=220</w:t>
            </w:r>
          </w:p>
          <w:p w:rsidR="001B677B" w:rsidRPr="00A53DC8" w:rsidRDefault="001B677B" w:rsidP="00A20284">
            <w:pPr>
              <w:pStyle w:val="TAL"/>
              <w:rPr>
                <w:i/>
                <w:iCs/>
              </w:rPr>
            </w:pPr>
            <w:r w:rsidRPr="00A53DC8">
              <w:rPr>
                <w:i/>
                <w:iCs/>
              </w:rPr>
              <w:t>a=</w:t>
            </w:r>
            <w:r w:rsidRPr="00A53DC8">
              <w:rPr>
                <w:rFonts w:eastAsia="SimSun"/>
                <w:i/>
                <w:lang w:eastAsia="zh-CN"/>
              </w:rPr>
              <w:t>rtpmap: 98</w:t>
            </w:r>
            <w:r w:rsidRPr="00A53DC8">
              <w:rPr>
                <w:rFonts w:eastAsia="SimSun"/>
                <w:lang w:eastAsia="zh-CN"/>
              </w:rPr>
              <w:t xml:space="preserve"> </w:t>
            </w:r>
            <w:r w:rsidRPr="00A53DC8">
              <w:rPr>
                <w:rFonts w:eastAsia="SimSun"/>
                <w:i/>
                <w:lang w:eastAsia="zh-CN"/>
              </w:rPr>
              <w:t>telephone-event/16000</w:t>
            </w:r>
          </w:p>
          <w:p w:rsidR="001B677B" w:rsidRPr="00A53DC8" w:rsidRDefault="001B677B" w:rsidP="00A20284">
            <w:pPr>
              <w:pStyle w:val="TAL"/>
              <w:rPr>
                <w:rFonts w:eastAsia="SimSun"/>
                <w:i/>
                <w:iCs/>
                <w:szCs w:val="24"/>
                <w:lang w:eastAsia="zh-CN"/>
              </w:rPr>
            </w:pPr>
            <w:r w:rsidRPr="00A53DC8">
              <w:rPr>
                <w:i/>
                <w:iCs/>
              </w:rPr>
              <w:t>a=fmtp: 98 0-15</w:t>
            </w:r>
          </w:p>
          <w:p w:rsidR="001B677B" w:rsidRPr="00A53DC8" w:rsidRDefault="001B677B" w:rsidP="00A20284">
            <w:pPr>
              <w:pStyle w:val="TAL"/>
              <w:rPr>
                <w:rFonts w:eastAsia="SimSun"/>
                <w:i/>
                <w:iCs/>
                <w:szCs w:val="24"/>
                <w:lang w:eastAsia="zh-CN"/>
              </w:rPr>
            </w:pPr>
            <w:r w:rsidRPr="00A53DC8">
              <w:rPr>
                <w:rFonts w:eastAsia="SimSun"/>
                <w:i/>
                <w:iCs/>
                <w:szCs w:val="24"/>
                <w:lang w:eastAsia="zh-CN"/>
              </w:rPr>
              <w:t>a=rtpmap:99 AMR/8000/1</w:t>
            </w:r>
          </w:p>
          <w:p w:rsidR="001B677B" w:rsidRPr="00A53DC8" w:rsidRDefault="001B677B" w:rsidP="00A20284">
            <w:pPr>
              <w:pStyle w:val="TAL"/>
              <w:rPr>
                <w:rFonts w:eastAsia="SimSun"/>
                <w:i/>
                <w:iCs/>
                <w:szCs w:val="24"/>
                <w:lang w:eastAsia="zh-CN"/>
              </w:rPr>
            </w:pPr>
            <w:r w:rsidRPr="00A53DC8">
              <w:rPr>
                <w:rFonts w:eastAsia="SimSun"/>
                <w:i/>
                <w:iCs/>
                <w:szCs w:val="24"/>
                <w:lang w:eastAsia="zh-CN"/>
              </w:rPr>
              <w:t>a=fmtp:99 mode-change-capability=2; max-red=220</w:t>
            </w:r>
          </w:p>
          <w:p w:rsidR="001B677B" w:rsidRPr="00A53DC8" w:rsidRDefault="001B677B" w:rsidP="00A20284">
            <w:pPr>
              <w:pStyle w:val="TAL"/>
              <w:rPr>
                <w:i/>
                <w:iCs/>
              </w:rPr>
            </w:pPr>
            <w:r w:rsidRPr="00A53DC8">
              <w:rPr>
                <w:i/>
                <w:iCs/>
              </w:rPr>
              <w:t>a=</w:t>
            </w:r>
            <w:r w:rsidRPr="00A53DC8">
              <w:rPr>
                <w:rFonts w:eastAsia="SimSun"/>
                <w:i/>
                <w:lang w:eastAsia="zh-CN"/>
              </w:rPr>
              <w:t>rtpmap: 100</w:t>
            </w:r>
            <w:r w:rsidRPr="00A53DC8">
              <w:rPr>
                <w:rFonts w:eastAsia="SimSun"/>
                <w:lang w:eastAsia="zh-CN"/>
              </w:rPr>
              <w:t xml:space="preserve"> </w:t>
            </w:r>
            <w:r w:rsidRPr="00A53DC8">
              <w:rPr>
                <w:rFonts w:eastAsia="SimSun"/>
                <w:i/>
                <w:lang w:eastAsia="zh-CN"/>
              </w:rPr>
              <w:t>telephone-event/8000</w:t>
            </w:r>
          </w:p>
          <w:p w:rsidR="001B677B" w:rsidRPr="00A53DC8" w:rsidRDefault="001B677B" w:rsidP="00A20284">
            <w:pPr>
              <w:pStyle w:val="TAL"/>
              <w:rPr>
                <w:rFonts w:eastAsia="SimSun"/>
                <w:i/>
                <w:iCs/>
                <w:szCs w:val="24"/>
                <w:lang w:eastAsia="zh-CN"/>
              </w:rPr>
            </w:pPr>
            <w:r w:rsidRPr="00A53DC8">
              <w:rPr>
                <w:i/>
                <w:iCs/>
              </w:rPr>
              <w:t>a=fmtp: 100 0-15</w:t>
            </w:r>
          </w:p>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a=ptime:20</w:t>
            </w:r>
          </w:p>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a=maxptime:240</w:t>
            </w:r>
          </w:p>
        </w:tc>
      </w:tr>
    </w:tbl>
    <w:p w:rsidR="001B677B" w:rsidRPr="00A53DC8" w:rsidRDefault="001B677B" w:rsidP="001B677B"/>
    <w:p w:rsidR="001B677B" w:rsidRPr="00A53DC8" w:rsidRDefault="001B677B" w:rsidP="001B677B">
      <w:pPr>
        <w:pStyle w:val="H6"/>
      </w:pPr>
      <w:r w:rsidRPr="00A53DC8">
        <w:lastRenderedPageBreak/>
        <w:t>100 Trying (Step 2)</w:t>
      </w:r>
    </w:p>
    <w:p w:rsidR="001B677B" w:rsidRPr="00A53DC8" w:rsidRDefault="001B677B" w:rsidP="00C51D4E">
      <w:r w:rsidRPr="00A53DC8">
        <w:t>Use the default message "100 Trying for INVITE" in Annex A.2.2 of TS 34.229-1 [2] applying condition A2.</w:t>
      </w:r>
    </w:p>
    <w:p w:rsidR="001B677B" w:rsidRPr="00A53DC8" w:rsidRDefault="001B677B" w:rsidP="001B677B">
      <w:pPr>
        <w:pStyle w:val="H6"/>
      </w:pPr>
      <w:r w:rsidRPr="00A53DC8">
        <w:t>183 Session Progress (Step 3)</w:t>
      </w:r>
    </w:p>
    <w:p w:rsidR="001B677B" w:rsidRPr="00A53DC8" w:rsidRDefault="001B677B" w:rsidP="00C51D4E">
      <w:r w:rsidRPr="00A53DC8">
        <w:t>Use the default message "183 Session Progress" in Annex A.2.3 of TS 34.229-1 [2] applying condition A2,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Value/remark</w:t>
            </w:r>
          </w:p>
        </w:tc>
      </w:tr>
      <w:tr w:rsidR="001B677B" w:rsidRPr="00A53DC8" w:rsidTr="002702B9">
        <w:trPr>
          <w:cantSplit/>
          <w:trHeight w:val="255"/>
          <w:tblHeader/>
          <w:jc w:val="center"/>
        </w:trPr>
        <w:tc>
          <w:tcPr>
            <w:tcW w:w="1616" w:type="dxa"/>
            <w:tcBorders>
              <w:top w:val="single" w:sz="4" w:space="0" w:color="auto"/>
              <w:left w:val="single" w:sz="4" w:space="0" w:color="auto"/>
              <w:right w:val="single" w:sz="4" w:space="0" w:color="auto"/>
            </w:tcBorders>
          </w:tcPr>
          <w:p w:rsidR="001B677B" w:rsidRPr="00A53DC8" w:rsidRDefault="001B677B" w:rsidP="00A20284">
            <w:pPr>
              <w:pStyle w:val="TAL"/>
              <w:jc w:val="both"/>
              <w:rPr>
                <w:rFonts w:eastAsia="SimSun"/>
                <w:b/>
                <w:szCs w:val="24"/>
                <w:lang w:eastAsia="zh-CN"/>
              </w:rPr>
            </w:pPr>
            <w:r w:rsidRPr="00A53DC8">
              <w:rPr>
                <w:rFonts w:eastAsia="SimSun"/>
                <w:b/>
                <w:szCs w:val="24"/>
                <w:lang w:eastAsia="zh-CN"/>
              </w:rPr>
              <w:t>Status-Line</w:t>
            </w:r>
          </w:p>
        </w:tc>
        <w:tc>
          <w:tcPr>
            <w:tcW w:w="7938" w:type="dxa"/>
            <w:tcBorders>
              <w:top w:val="single" w:sz="4" w:space="0" w:color="auto"/>
              <w:left w:val="single" w:sz="4" w:space="0" w:color="auto"/>
              <w:right w:val="single" w:sz="4" w:space="0" w:color="auto"/>
            </w:tcBorders>
          </w:tcPr>
          <w:p w:rsidR="001B677B" w:rsidRPr="00A53DC8" w:rsidRDefault="001B677B" w:rsidP="00A20284">
            <w:pPr>
              <w:pStyle w:val="TAL"/>
              <w:rPr>
                <w:rFonts w:eastAsia="SimSun"/>
                <w:b/>
                <w:szCs w:val="24"/>
                <w:lang w:eastAsia="zh-CN"/>
              </w:rPr>
            </w:pPr>
          </w:p>
        </w:tc>
      </w:tr>
      <w:tr w:rsidR="001B677B" w:rsidRPr="00A53DC8" w:rsidTr="002702B9">
        <w:trPr>
          <w:cantSplit/>
          <w:trHeight w:val="255"/>
          <w:tblHeader/>
          <w:jc w:val="center"/>
        </w:trPr>
        <w:tc>
          <w:tcPr>
            <w:tcW w:w="1616" w:type="dxa"/>
            <w:tcBorders>
              <w:left w:val="single" w:sz="4" w:space="0" w:color="auto"/>
              <w:bottom w:val="single" w:sz="4" w:space="0" w:color="auto"/>
              <w:right w:val="single" w:sz="4" w:space="0" w:color="auto"/>
            </w:tcBorders>
          </w:tcPr>
          <w:p w:rsidR="001B677B" w:rsidRPr="00A53DC8" w:rsidRDefault="001B677B" w:rsidP="00A20284">
            <w:pPr>
              <w:pStyle w:val="TAR"/>
              <w:ind w:right="360"/>
              <w:jc w:val="left"/>
              <w:rPr>
                <w:rFonts w:eastAsia="SimSun"/>
                <w:b/>
                <w:szCs w:val="24"/>
                <w:lang w:eastAsia="zh-CN"/>
              </w:rPr>
            </w:pPr>
            <w:r w:rsidRPr="00A53DC8">
              <w:rPr>
                <w:rFonts w:eastAsia="SimSun"/>
                <w:szCs w:val="24"/>
                <w:lang w:eastAsia="zh-CN"/>
              </w:rPr>
              <w:t xml:space="preserve">    Reason-Phrase</w:t>
            </w:r>
          </w:p>
        </w:tc>
        <w:tc>
          <w:tcPr>
            <w:tcW w:w="7938" w:type="dxa"/>
            <w:tcBorders>
              <w:left w:val="single" w:sz="4" w:space="0" w:color="auto"/>
              <w:bottom w:val="single" w:sz="4" w:space="0" w:color="auto"/>
              <w:right w:val="single" w:sz="4" w:space="0" w:color="auto"/>
            </w:tcBorders>
          </w:tcPr>
          <w:p w:rsidR="001B677B" w:rsidRPr="00A53DC8" w:rsidRDefault="001B677B" w:rsidP="00A20284">
            <w:pPr>
              <w:pStyle w:val="TAR"/>
              <w:jc w:val="both"/>
              <w:rPr>
                <w:rFonts w:eastAsia="SimSun"/>
                <w:b/>
                <w:szCs w:val="24"/>
                <w:lang w:eastAsia="zh-CN"/>
              </w:rPr>
            </w:pPr>
            <w:r w:rsidRPr="00A53DC8">
              <w:rPr>
                <w:rFonts w:eastAsia="SimSun"/>
                <w:szCs w:val="24"/>
                <w:lang w:eastAsia="zh-CN"/>
              </w:rPr>
              <w:t>Not checked</w:t>
            </w:r>
          </w:p>
        </w:tc>
      </w:tr>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1B677B" w:rsidRPr="00A53DC8" w:rsidRDefault="001B677B" w:rsidP="00A20284">
            <w:pPr>
              <w:pStyle w:val="TAL"/>
              <w:rPr>
                <w:rFonts w:eastAsia="SimSun"/>
                <w:b/>
                <w:szCs w:val="24"/>
                <w:lang w:eastAsia="zh-CN"/>
              </w:rPr>
            </w:pPr>
            <w:r w:rsidRPr="00A53DC8">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The following SDP types and values shall be present.</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Session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v=0</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o=</w:t>
            </w:r>
            <w:r w:rsidRPr="00A53DC8">
              <w:rPr>
                <w:rFonts w:eastAsia="SimSun"/>
                <w:iCs/>
                <w:snapToGrid w:val="0"/>
                <w:szCs w:val="24"/>
                <w:lang w:eastAsia="zh-CN"/>
              </w:rPr>
              <w:t>(user</w:t>
            </w:r>
            <w:r w:rsidRPr="00A53DC8" w:rsidDel="00754483">
              <w:rPr>
                <w:rFonts w:eastAsia="SimSun"/>
                <w:iCs/>
                <w:snapToGrid w:val="0"/>
                <w:szCs w:val="24"/>
                <w:lang w:eastAsia="zh-CN"/>
              </w:rPr>
              <w:t>-</w:t>
            </w:r>
            <w:r w:rsidRPr="00A53DC8">
              <w:rPr>
                <w:rFonts w:eastAsia="SimSun"/>
                <w:iCs/>
                <w:snapToGrid w:val="0"/>
                <w:szCs w:val="24"/>
                <w:lang w:eastAsia="zh-CN"/>
              </w:rPr>
              <w:t xml:space="preserve">name) </w:t>
            </w:r>
            <w:r w:rsidRPr="00A53DC8">
              <w:rPr>
                <w:rFonts w:eastAsia="SimSun"/>
                <w:snapToGrid w:val="0"/>
                <w:szCs w:val="24"/>
                <w:lang w:eastAsia="zh-CN"/>
              </w:rPr>
              <w:t>(sess-id) (sess-version)</w:t>
            </w:r>
            <w:r w:rsidRPr="00A53DC8">
              <w:rPr>
                <w:rFonts w:eastAsia="SimSun"/>
                <w:i/>
                <w:iCs/>
                <w:snapToGrid w:val="0"/>
                <w:szCs w:val="24"/>
                <w:lang w:eastAsia="zh-CN"/>
              </w:rPr>
              <w:t xml:space="preserve"> 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(unicast-address for UE)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s=</w:t>
            </w:r>
            <w:r w:rsidRPr="00A53DC8">
              <w:rPr>
                <w:rFonts w:eastAsia="SimSun"/>
                <w:iCs/>
                <w:snapToGrid w:val="0"/>
                <w:szCs w:val="24"/>
                <w:lang w:eastAsia="zh-CN"/>
              </w:rPr>
              <w:t>(session name)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Time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t=0 0</w:t>
            </w:r>
          </w:p>
          <w:p w:rsidR="001B677B" w:rsidRPr="00A53DC8" w:rsidRDefault="001B677B" w:rsidP="00A20284">
            <w:pPr>
              <w:pStyle w:val="TAL"/>
              <w:rPr>
                <w:rFonts w:eastAsia="SimSun"/>
                <w:i/>
                <w:iCs/>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zCs w:val="24"/>
                <w:lang w:eastAsia="zh-CN"/>
              </w:rPr>
              <w:t>Media description:</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m=audio</w:t>
            </w:r>
            <w:r w:rsidRPr="00A53DC8">
              <w:rPr>
                <w:rFonts w:eastAsia="SimSun"/>
                <w:snapToGrid w:val="0"/>
                <w:szCs w:val="24"/>
                <w:lang w:eastAsia="zh-CN"/>
              </w:rPr>
              <w:t xml:space="preserve"> (transport port) </w:t>
            </w:r>
            <w:smartTag w:uri="urn:schemas-microsoft-com:office:smarttags" w:element="PersonName">
              <w:r w:rsidRPr="00A53DC8">
                <w:rPr>
                  <w:rFonts w:eastAsia="SimSun"/>
                  <w:i/>
                  <w:iCs/>
                  <w:snapToGrid w:val="0"/>
                  <w:szCs w:val="24"/>
                  <w:lang w:eastAsia="zh-CN"/>
                </w:rPr>
                <w:t>RT</w:t>
              </w:r>
            </w:smartTag>
            <w:r w:rsidRPr="00A53DC8">
              <w:rPr>
                <w:rFonts w:eastAsia="SimSun"/>
                <w:i/>
                <w:iCs/>
                <w:snapToGrid w:val="0"/>
                <w:szCs w:val="24"/>
                <w:lang w:eastAsia="zh-CN"/>
              </w:rPr>
              <w:t>P/AVP</w:t>
            </w:r>
            <w:r w:rsidRPr="00A53DC8">
              <w:rPr>
                <w:rFonts w:eastAsia="SimSun"/>
                <w:snapToGrid w:val="0"/>
                <w:szCs w:val="24"/>
                <w:lang w:eastAsia="zh-CN"/>
              </w:rPr>
              <w:t xml:space="preserve"> (</w:t>
            </w:r>
            <w:r w:rsidRPr="00A53DC8">
              <w:rPr>
                <w:rFonts w:eastAsia="SimSun"/>
                <w:szCs w:val="24"/>
                <w:lang w:eastAsia="zh-CN"/>
              </w:rPr>
              <w:t>fmt) [Note 2]</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c=IN</w:t>
            </w:r>
            <w:r w:rsidRPr="00A53DC8">
              <w:rPr>
                <w:rFonts w:eastAsia="SimSun"/>
                <w:snapToGrid w:val="0"/>
                <w:szCs w:val="24"/>
                <w:lang w:eastAsia="zh-CN"/>
              </w:rPr>
              <w:t xml:space="preserve"> </w:t>
            </w:r>
            <w:r w:rsidRPr="00A53DC8">
              <w:rPr>
                <w:rFonts w:eastAsia="SimSun"/>
                <w:szCs w:val="24"/>
                <w:lang w:eastAsia="zh-CN"/>
              </w:rPr>
              <w:t>(addrtype)</w:t>
            </w:r>
            <w:r w:rsidRPr="00A53DC8">
              <w:rPr>
                <w:rFonts w:eastAsia="SimSun"/>
                <w:snapToGrid w:val="0"/>
                <w:szCs w:val="24"/>
                <w:lang w:eastAsia="zh-CN"/>
              </w:rPr>
              <w:t xml:space="preserve"> (connection-address for UE) [Note 1]</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b=AS: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b=RS:</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b=RR:</w:t>
            </w:r>
            <w:r w:rsidRPr="00A53DC8">
              <w:rPr>
                <w:rFonts w:eastAsia="SimSun"/>
                <w:snapToGrid w:val="0"/>
                <w:szCs w:val="24"/>
                <w:lang w:eastAsia="zh-CN"/>
              </w:rPr>
              <w:t xml:space="preserve"> (bandwidth-value)</w:t>
            </w:r>
          </w:p>
          <w:p w:rsidR="001B677B" w:rsidRPr="00A53DC8" w:rsidRDefault="001B677B" w:rsidP="00A20284">
            <w:pPr>
              <w:pStyle w:val="TAL"/>
              <w:rPr>
                <w:rFonts w:eastAsia="SimSun"/>
                <w:snapToGrid w:val="0"/>
                <w:szCs w:val="24"/>
                <w:lang w:eastAsia="zh-CN"/>
              </w:rPr>
            </w:pPr>
          </w:p>
          <w:p w:rsidR="001B677B" w:rsidRPr="00A53DC8" w:rsidRDefault="001B677B" w:rsidP="00A20284">
            <w:pPr>
              <w:pStyle w:val="TAL"/>
              <w:rPr>
                <w:rFonts w:eastAsia="SimSun"/>
                <w:snapToGrid w:val="0"/>
                <w:szCs w:val="24"/>
                <w:lang w:eastAsia="zh-CN"/>
              </w:rPr>
            </w:pPr>
            <w:r w:rsidRPr="00A53DC8">
              <w:rPr>
                <w:rFonts w:eastAsia="SimSun"/>
                <w:snapToGrid w:val="0"/>
                <w:szCs w:val="24"/>
                <w:lang w:eastAsia="zh-CN"/>
              </w:rPr>
              <w:t>Attributes for media:</w:t>
            </w:r>
          </w:p>
          <w:p w:rsidR="001B677B" w:rsidRPr="00A53DC8" w:rsidRDefault="001B677B" w:rsidP="00A20284">
            <w:pPr>
              <w:pStyle w:val="TAL"/>
              <w:rPr>
                <w:rFonts w:eastAsia="SimSun"/>
                <w:snapToGrid w:val="0"/>
                <w:szCs w:val="24"/>
                <w:lang w:eastAsia="zh-CN"/>
              </w:rPr>
            </w:pPr>
            <w:r w:rsidRPr="00A53DC8">
              <w:rPr>
                <w:rFonts w:eastAsia="SimSun"/>
                <w:i/>
                <w:iCs/>
                <w:snapToGrid w:val="0"/>
                <w:szCs w:val="24"/>
                <w:lang w:eastAsia="zh-CN"/>
              </w:rPr>
              <w:t>a=rtpmap:</w:t>
            </w:r>
            <w:r w:rsidRPr="00A53DC8">
              <w:rPr>
                <w:rFonts w:eastAsia="SimSun"/>
                <w:snapToGrid w:val="0"/>
                <w:szCs w:val="24"/>
                <w:lang w:eastAsia="zh-CN"/>
              </w:rPr>
              <w:t>(payload type)</w:t>
            </w:r>
            <w:r w:rsidRPr="00A53DC8">
              <w:rPr>
                <w:rFonts w:eastAsia="SimSun"/>
                <w:i/>
                <w:iCs/>
                <w:snapToGrid w:val="0"/>
                <w:szCs w:val="24"/>
                <w:lang w:eastAsia="zh-CN"/>
              </w:rPr>
              <w:t xml:space="preserve"> EVS/16000 </w:t>
            </w:r>
            <w:r w:rsidRPr="00A53DC8">
              <w:rPr>
                <w:rFonts w:eastAsia="SimSun"/>
                <w:szCs w:val="24"/>
                <w:lang w:eastAsia="zh-CN"/>
              </w:rPr>
              <w:t>[Note 2]</w:t>
            </w:r>
          </w:p>
          <w:p w:rsidR="001B677B" w:rsidRPr="00A53DC8" w:rsidRDefault="001B677B" w:rsidP="00A20284">
            <w:pPr>
              <w:pStyle w:val="TAL"/>
              <w:rPr>
                <w:rFonts w:eastAsia="SimSun"/>
                <w:i/>
                <w:iCs/>
                <w:szCs w:val="24"/>
                <w:lang w:eastAsia="zh-CN"/>
              </w:rPr>
            </w:pPr>
            <w:r w:rsidRPr="00A53DC8">
              <w:rPr>
                <w:rFonts w:eastAsia="SimSun"/>
                <w:i/>
                <w:iCs/>
                <w:snapToGrid w:val="0"/>
                <w:szCs w:val="24"/>
                <w:lang w:eastAsia="zh-CN"/>
              </w:rPr>
              <w:t>a=fmtp:</w:t>
            </w:r>
            <w:r w:rsidRPr="00A53DC8">
              <w:rPr>
                <w:rFonts w:eastAsia="SimSun"/>
                <w:szCs w:val="24"/>
                <w:lang w:eastAsia="zh-CN"/>
              </w:rPr>
              <w:t xml:space="preserve">(format) </w:t>
            </w:r>
            <w:r w:rsidRPr="00A53DC8">
              <w:rPr>
                <w:rFonts w:eastAsia="SimSun"/>
                <w:i/>
                <w:lang w:eastAsia="zh-CN"/>
              </w:rPr>
              <w:t>br=13.2; bw=swb; max-red=220</w:t>
            </w:r>
          </w:p>
          <w:p w:rsidR="001B677B" w:rsidRPr="00A53DC8" w:rsidRDefault="001B677B" w:rsidP="00A20284">
            <w:pPr>
              <w:pStyle w:val="TAL"/>
              <w:spacing w:before="100" w:beforeAutospacing="1" w:afterAutospacing="1"/>
              <w:rPr>
                <w:rFonts w:eastAsia="SimSun"/>
                <w:szCs w:val="24"/>
                <w:lang w:eastAsia="zh-CN"/>
              </w:rPr>
            </w:pPr>
            <w:r w:rsidRPr="00A53DC8">
              <w:rPr>
                <w:rFonts w:eastAsia="SimSun"/>
                <w:szCs w:val="24"/>
                <w:lang w:eastAsia="zh-CN"/>
              </w:rPr>
              <w:t>Note 1: At least one "c=" field shall be present.</w:t>
            </w:r>
            <w:r w:rsidRPr="00A53DC8">
              <w:rPr>
                <w:rFonts w:eastAsia="SimSun"/>
                <w:szCs w:val="24"/>
                <w:lang w:eastAsia="zh-CN"/>
              </w:rPr>
              <w:br/>
              <w:t>Note 2:</w:t>
            </w:r>
            <w:r w:rsidRPr="00A53DC8">
              <w:rPr>
                <w:rFonts w:eastAsia="SimSun"/>
                <w:bCs/>
                <w:szCs w:val="24"/>
                <w:lang w:eastAsia="zh-CN"/>
              </w:rPr>
              <w:t xml:space="preserve"> The value for fmt, payload type and format is not checked</w:t>
            </w:r>
          </w:p>
        </w:tc>
      </w:tr>
    </w:tbl>
    <w:p w:rsidR="001B677B" w:rsidRPr="00A53DC8" w:rsidRDefault="001B677B" w:rsidP="001B677B"/>
    <w:p w:rsidR="001B677B" w:rsidRPr="00A53DC8" w:rsidRDefault="001B677B" w:rsidP="001B677B">
      <w:pPr>
        <w:pStyle w:val="H6"/>
      </w:pPr>
      <w:r w:rsidRPr="00A53DC8">
        <w:t>PRACK (Step 4)</w:t>
      </w:r>
    </w:p>
    <w:p w:rsidR="001B677B" w:rsidRPr="00A53DC8" w:rsidRDefault="001B677B" w:rsidP="00482465">
      <w:pPr>
        <w:keepNext/>
      </w:pPr>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200 OK (Step 5)</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180 Ringing (Step 6)</w:t>
      </w:r>
    </w:p>
    <w:p w:rsidR="001B677B" w:rsidRPr="00A53DC8" w:rsidRDefault="001B677B" w:rsidP="001B677B">
      <w:pPr>
        <w:keepNext/>
      </w:pPr>
      <w:r w:rsidRPr="00A53DC8">
        <w:t xml:space="preserve">Use the default message </w:t>
      </w:r>
      <w:r w:rsidR="00CA5D53" w:rsidRPr="00A53DC8">
        <w:t>"</w:t>
      </w:r>
      <w:r w:rsidRPr="00A53DC8">
        <w:t>180 Ringing for INVITE</w:t>
      </w:r>
      <w:r w:rsidR="00CA5D53" w:rsidRPr="00A53DC8">
        <w:t>"</w:t>
      </w:r>
      <w:r w:rsidRPr="00A53DC8">
        <w:t xml:space="preserve"> in Annex A.2.6 of TS 34.229-1 [2] applying conditions A2 and A14, and with the following exceptions:</w:t>
      </w:r>
    </w:p>
    <w:tbl>
      <w:tblPr>
        <w:tblW w:w="9554" w:type="dxa"/>
        <w:jc w:val="center"/>
        <w:tblLayout w:type="fixed"/>
        <w:tblLook w:val="01E0" w:firstRow="1" w:lastRow="1" w:firstColumn="1" w:lastColumn="1" w:noHBand="0" w:noVBand="0"/>
      </w:tblPr>
      <w:tblGrid>
        <w:gridCol w:w="1616"/>
        <w:gridCol w:w="7938"/>
      </w:tblGrid>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Value/remark</w:t>
            </w:r>
          </w:p>
        </w:tc>
      </w:tr>
      <w:tr w:rsidR="001B677B" w:rsidRPr="00A53DC8"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
              </w:rPr>
            </w:pPr>
            <w:r w:rsidRPr="00A53DC8">
              <w:rPr>
                <w:b/>
              </w:rPr>
              <w:t>Content-Type</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Header not present</w:t>
            </w:r>
          </w:p>
        </w:tc>
      </w:tr>
      <w:tr w:rsidR="001B677B" w:rsidRPr="00A53DC8"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pPr>
            <w:r w:rsidRPr="00A53DC8">
              <w:tab/>
              <w:t>media-type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L"/>
              <w:rPr>
                <w:i/>
                <w:iCs/>
              </w:rPr>
            </w:pPr>
          </w:p>
        </w:tc>
      </w:tr>
      <w:tr w:rsidR="001B677B" w:rsidRPr="00A53DC8" w:rsidTr="002702B9">
        <w:trPr>
          <w:cantSplit/>
          <w:trHeight w:val="255"/>
          <w:tblHeader/>
          <w:jc w:val="center"/>
        </w:trPr>
        <w:tc>
          <w:tcPr>
            <w:tcW w:w="1616"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R"/>
              <w:ind w:right="360"/>
              <w:jc w:val="left"/>
            </w:pPr>
            <w:r w:rsidRPr="00A53DC8">
              <w:rPr>
                <w:b/>
              </w:rPr>
              <w:t>Content-Length</w:t>
            </w:r>
          </w:p>
        </w:tc>
        <w:tc>
          <w:tcPr>
            <w:tcW w:w="7938" w:type="dxa"/>
            <w:tcBorders>
              <w:top w:val="single" w:sz="4" w:space="0" w:color="auto"/>
              <w:left w:val="single" w:sz="4" w:space="0" w:color="auto"/>
              <w:right w:val="single" w:sz="4" w:space="0" w:color="auto"/>
            </w:tcBorders>
            <w:shd w:val="clear" w:color="auto" w:fill="auto"/>
          </w:tcPr>
          <w:p w:rsidR="001B677B" w:rsidRPr="00A53DC8" w:rsidRDefault="001B677B" w:rsidP="00A20284">
            <w:pPr>
              <w:pStyle w:val="TAL"/>
              <w:rPr>
                <w:bCs/>
              </w:rPr>
            </w:pPr>
            <w:r w:rsidRPr="00A53DC8">
              <w:rPr>
                <w:rFonts w:eastAsia="SimSun"/>
                <w:szCs w:val="24"/>
                <w:lang w:eastAsia="zh-CN"/>
              </w:rPr>
              <w:t>header shall be present if UE uses TCP to send this message and if there is a message body</w:t>
            </w:r>
          </w:p>
        </w:tc>
      </w:tr>
      <w:tr w:rsidR="001B677B" w:rsidRPr="00A53DC8" w:rsidTr="002702B9">
        <w:trPr>
          <w:cantSplit/>
          <w:trHeight w:val="255"/>
          <w:tblHeader/>
          <w:jc w:val="center"/>
        </w:trPr>
        <w:tc>
          <w:tcPr>
            <w:tcW w:w="1616"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b/>
              </w:rPr>
            </w:pPr>
            <w:r w:rsidRPr="00A53DC8">
              <w:t xml:space="preserve">      value</w:t>
            </w:r>
          </w:p>
        </w:tc>
        <w:tc>
          <w:tcPr>
            <w:tcW w:w="7938" w:type="dxa"/>
            <w:tcBorders>
              <w:left w:val="single" w:sz="4" w:space="0" w:color="auto"/>
              <w:bottom w:val="single" w:sz="4" w:space="0" w:color="auto"/>
              <w:right w:val="single" w:sz="4" w:space="0" w:color="auto"/>
            </w:tcBorders>
            <w:shd w:val="clear" w:color="auto" w:fill="auto"/>
          </w:tcPr>
          <w:p w:rsidR="001B677B" w:rsidRPr="00A53DC8" w:rsidRDefault="001B677B" w:rsidP="00A20284">
            <w:pPr>
              <w:pStyle w:val="TAR"/>
              <w:ind w:right="360"/>
              <w:jc w:val="left"/>
              <w:rPr>
                <w:iCs/>
              </w:rPr>
            </w:pPr>
            <w:r w:rsidRPr="00A53DC8">
              <w:rPr>
                <w:iCs/>
              </w:rPr>
              <w:t>0</w:t>
            </w:r>
          </w:p>
        </w:tc>
      </w:tr>
      <w:tr w:rsidR="001B677B"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1B677B" w:rsidRPr="00A53DC8" w:rsidRDefault="001B677B" w:rsidP="00A20284">
            <w:pPr>
              <w:pStyle w:val="TAL"/>
              <w:rPr>
                <w:bCs/>
              </w:rPr>
            </w:pPr>
            <w:r w:rsidRPr="00A53DC8">
              <w:rPr>
                <w:bCs/>
              </w:rPr>
              <w:t xml:space="preserve">Not present </w:t>
            </w:r>
          </w:p>
        </w:tc>
      </w:tr>
    </w:tbl>
    <w:p w:rsidR="00C51D4E" w:rsidRPr="00A53DC8" w:rsidRDefault="00C51D4E" w:rsidP="00C51D4E"/>
    <w:p w:rsidR="001B677B" w:rsidRPr="00A53DC8" w:rsidRDefault="001B677B" w:rsidP="001B677B">
      <w:pPr>
        <w:pStyle w:val="H6"/>
      </w:pPr>
      <w:r w:rsidRPr="00A53DC8">
        <w:lastRenderedPageBreak/>
        <w:t>PRACK (Step 7)</w:t>
      </w:r>
    </w:p>
    <w:p w:rsidR="001B677B" w:rsidRPr="00A53DC8" w:rsidRDefault="001B677B" w:rsidP="00C51D4E">
      <w:r w:rsidRPr="00A53DC8">
        <w:t xml:space="preserve">Use the default message </w:t>
      </w:r>
      <w:r w:rsidR="00CA5D53" w:rsidRPr="00A53DC8">
        <w:t>"</w:t>
      </w:r>
      <w:r w:rsidRPr="00A53DC8">
        <w:t>PRACK</w:t>
      </w:r>
      <w:r w:rsidR="00CA5D53" w:rsidRPr="00A53DC8">
        <w:t>"</w:t>
      </w:r>
      <w:r w:rsidRPr="00A53DC8">
        <w:t xml:space="preserve"> in Annex A.2.4 of TS 34.229-1 [2] applying condition A3.</w:t>
      </w:r>
    </w:p>
    <w:p w:rsidR="001B677B" w:rsidRPr="00A53DC8" w:rsidRDefault="001B677B" w:rsidP="001B677B">
      <w:pPr>
        <w:pStyle w:val="H6"/>
      </w:pPr>
      <w:r w:rsidRPr="00A53DC8">
        <w:t>200 OK for PRACK (Step 8)</w:t>
      </w:r>
    </w:p>
    <w:p w:rsidR="001B677B" w:rsidRPr="00A53DC8" w:rsidRDefault="001B677B" w:rsidP="00C51D4E">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200 OK for INVITE (Step 9)</w:t>
      </w:r>
    </w:p>
    <w:p w:rsidR="001B677B" w:rsidRPr="00A53DC8" w:rsidRDefault="001B677B" w:rsidP="001B677B">
      <w:pPr>
        <w:keepNext/>
      </w:pPr>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applying conditions A5, A8, A11, and A22.</w:t>
      </w:r>
    </w:p>
    <w:p w:rsidR="001B677B" w:rsidRPr="00A53DC8" w:rsidRDefault="001B677B" w:rsidP="001B677B">
      <w:pPr>
        <w:pStyle w:val="H6"/>
      </w:pPr>
      <w:r w:rsidRPr="00A53DC8">
        <w:t>ACK (Step 10)</w:t>
      </w:r>
    </w:p>
    <w:p w:rsidR="001B677B" w:rsidRPr="00A53DC8" w:rsidRDefault="001B677B" w:rsidP="001B677B">
      <w:pPr>
        <w:keepNext/>
      </w:pPr>
      <w:r w:rsidRPr="00A53DC8">
        <w:t xml:space="preserve">Use the default message </w:t>
      </w:r>
      <w:r w:rsidR="00CA5D53" w:rsidRPr="00A53DC8">
        <w:t>"</w:t>
      </w:r>
      <w:r w:rsidRPr="00A53DC8">
        <w:t>ACK</w:t>
      </w:r>
      <w:r w:rsidR="00CA5D53" w:rsidRPr="00A53DC8">
        <w:t>"</w:t>
      </w:r>
      <w:r w:rsidRPr="00A53DC8">
        <w:t xml:space="preserve"> in Annex A.2.6 of TS 34.229-1 [2] applying conditions A2 and A3.</w:t>
      </w:r>
    </w:p>
    <w:p w:rsidR="00843615" w:rsidRPr="00A53DC8" w:rsidRDefault="00C8183A" w:rsidP="00843615">
      <w:pPr>
        <w:pStyle w:val="Heading1"/>
      </w:pPr>
      <w:bookmarkStart w:id="895" w:name="_Toc42778765"/>
      <w:bookmarkStart w:id="896" w:name="_Toc42785212"/>
      <w:r w:rsidRPr="00A53DC8">
        <w:br w:type="page"/>
      </w:r>
      <w:bookmarkStart w:id="897" w:name="_Toc43210241"/>
      <w:bookmarkStart w:id="898" w:name="_Toc51948525"/>
      <w:bookmarkStart w:id="899" w:name="_Toc52162600"/>
      <w:bookmarkStart w:id="900" w:name="_Toc60916238"/>
      <w:r w:rsidR="00585703" w:rsidRPr="00A53DC8">
        <w:lastRenderedPageBreak/>
        <w:t>A.6</w:t>
      </w:r>
      <w:r w:rsidR="008B69D9" w:rsidRPr="00A53DC8">
        <w:tab/>
      </w:r>
      <w:r w:rsidR="004655C8" w:rsidRPr="00A53DC8">
        <w:t xml:space="preserve">IMS </w:t>
      </w:r>
      <w:r w:rsidR="00E56E6F" w:rsidRPr="00A53DC8">
        <w:t>E</w:t>
      </w:r>
      <w:r w:rsidR="004329E4" w:rsidRPr="00A53DC8">
        <w:t>merg</w:t>
      </w:r>
      <w:r w:rsidR="00E56E6F" w:rsidRPr="00A53DC8">
        <w:t xml:space="preserve">ency </w:t>
      </w:r>
      <w:r w:rsidR="00AC64C8" w:rsidRPr="00A53DC8">
        <w:t>Voice</w:t>
      </w:r>
      <w:r w:rsidR="00E56E6F" w:rsidRPr="00A53DC8">
        <w:t xml:space="preserve"> C</w:t>
      </w:r>
      <w:r w:rsidR="004329E4" w:rsidRPr="00A53DC8">
        <w:t>all /</w:t>
      </w:r>
      <w:r w:rsidR="00843615" w:rsidRPr="00A53DC8">
        <w:t xml:space="preserve"> 5G</w:t>
      </w:r>
      <w:r w:rsidR="00585703" w:rsidRPr="00A53DC8">
        <w:t>S</w:t>
      </w:r>
      <w:bookmarkEnd w:id="895"/>
      <w:bookmarkEnd w:id="896"/>
      <w:bookmarkEnd w:id="897"/>
      <w:bookmarkEnd w:id="898"/>
      <w:bookmarkEnd w:id="899"/>
      <w:bookmarkEnd w:id="900"/>
    </w:p>
    <w:p w:rsidR="00843615" w:rsidRPr="00A53DC8" w:rsidRDefault="00325A7D" w:rsidP="00843615">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43615" w:rsidRPr="00A53DC8" w:rsidTr="002702B9">
        <w:trPr>
          <w:cantSplit/>
          <w:jc w:val="center"/>
        </w:trPr>
        <w:tc>
          <w:tcPr>
            <w:tcW w:w="68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Step</w:t>
            </w:r>
          </w:p>
        </w:tc>
        <w:tc>
          <w:tcPr>
            <w:tcW w:w="1260" w:type="dxa"/>
            <w:gridSpan w:val="2"/>
            <w:tcBorders>
              <w:left w:val="single" w:sz="4" w:space="0" w:color="auto"/>
              <w:right w:val="single" w:sz="4" w:space="0" w:color="auto"/>
            </w:tcBorders>
          </w:tcPr>
          <w:p w:rsidR="00843615" w:rsidRPr="00A53DC8" w:rsidRDefault="00843615" w:rsidP="00585703">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Message</w:t>
            </w:r>
          </w:p>
        </w:tc>
        <w:tc>
          <w:tcPr>
            <w:tcW w:w="4196" w:type="dxa"/>
            <w:tcBorders>
              <w:top w:val="single" w:sz="4" w:space="0" w:color="auto"/>
              <w:left w:val="single" w:sz="4" w:space="0" w:color="auto"/>
              <w:bottom w:val="nil"/>
              <w:right w:val="single" w:sz="4" w:space="0" w:color="auto"/>
            </w:tcBorders>
          </w:tcPr>
          <w:p w:rsidR="00843615" w:rsidRPr="00A53DC8" w:rsidRDefault="00843615" w:rsidP="00585703">
            <w:pPr>
              <w:pStyle w:val="TAH"/>
            </w:pPr>
            <w:r w:rsidRPr="00A53DC8">
              <w:t>Comment</w:t>
            </w:r>
          </w:p>
        </w:tc>
      </w:tr>
      <w:tr w:rsidR="00843615" w:rsidRPr="00A53DC8" w:rsidTr="002702B9">
        <w:trPr>
          <w:cantSplit/>
          <w:jc w:val="center"/>
        </w:trPr>
        <w:tc>
          <w:tcPr>
            <w:tcW w:w="680" w:type="dxa"/>
            <w:tcBorders>
              <w:top w:val="nil"/>
              <w:left w:val="single" w:sz="4" w:space="0" w:color="auto"/>
              <w:bottom w:val="single" w:sz="4" w:space="0" w:color="auto"/>
              <w:right w:val="single" w:sz="4" w:space="0" w:color="auto"/>
            </w:tcBorders>
          </w:tcPr>
          <w:p w:rsidR="00843615" w:rsidRPr="00A53DC8" w:rsidRDefault="00843615" w:rsidP="00585703">
            <w:pPr>
              <w:pStyle w:val="TAC"/>
              <w:rPr>
                <w:rFonts w:eastAsia="MS Gothic"/>
              </w:rPr>
            </w:pPr>
          </w:p>
        </w:tc>
        <w:tc>
          <w:tcPr>
            <w:tcW w:w="630" w:type="dxa"/>
            <w:tcBorders>
              <w:left w:val="single" w:sz="4" w:space="0" w:color="auto"/>
            </w:tcBorders>
          </w:tcPr>
          <w:p w:rsidR="00843615" w:rsidRPr="00A53DC8" w:rsidRDefault="00843615" w:rsidP="00585703">
            <w:pPr>
              <w:pStyle w:val="TAH"/>
            </w:pPr>
            <w:r w:rsidRPr="00A53DC8">
              <w:t>UE</w:t>
            </w:r>
          </w:p>
        </w:tc>
        <w:tc>
          <w:tcPr>
            <w:tcW w:w="630" w:type="dxa"/>
            <w:tcBorders>
              <w:right w:val="single" w:sz="4" w:space="0" w:color="auto"/>
            </w:tcBorders>
          </w:tcPr>
          <w:p w:rsidR="00843615" w:rsidRPr="00A53DC8" w:rsidRDefault="00843615" w:rsidP="00585703">
            <w:pPr>
              <w:pStyle w:val="TAH"/>
            </w:pPr>
            <w:r w:rsidRPr="00A53DC8">
              <w:t>SS</w:t>
            </w:r>
          </w:p>
        </w:tc>
        <w:tc>
          <w:tcPr>
            <w:tcW w:w="3420" w:type="dxa"/>
            <w:tcBorders>
              <w:top w:val="nil"/>
              <w:left w:val="single" w:sz="4" w:space="0" w:color="auto"/>
              <w:bottom w:val="single" w:sz="4" w:space="0" w:color="auto"/>
              <w:right w:val="single" w:sz="4" w:space="0" w:color="auto"/>
            </w:tcBorders>
          </w:tcPr>
          <w:p w:rsidR="00843615" w:rsidRPr="00A53DC8" w:rsidRDefault="00843615" w:rsidP="00585703">
            <w:pPr>
              <w:pStyle w:val="TAC"/>
            </w:pPr>
          </w:p>
        </w:tc>
        <w:tc>
          <w:tcPr>
            <w:tcW w:w="4196" w:type="dxa"/>
            <w:tcBorders>
              <w:top w:val="nil"/>
              <w:left w:val="single" w:sz="4" w:space="0" w:color="auto"/>
              <w:bottom w:val="single" w:sz="4" w:space="0" w:color="auto"/>
              <w:right w:val="single" w:sz="4" w:space="0" w:color="auto"/>
            </w:tcBorders>
          </w:tcPr>
          <w:p w:rsidR="00843615" w:rsidRPr="00A53DC8" w:rsidRDefault="00843615" w:rsidP="00585703">
            <w:pPr>
              <w:pStyle w:val="TAL"/>
              <w:rPr>
                <w:rFonts w:eastAsia="MS Gothic"/>
              </w:rPr>
            </w:pP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1</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INVITE</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sends INVITE with the first SDP offer.</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2</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100 Trying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 100 Trying provisional response.</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3</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0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180 Ringing</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sends a 180 Ringing.</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4</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DF"/>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200 OK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SS responds INVITE with 200 OK.</w:t>
            </w:r>
          </w:p>
        </w:tc>
      </w:tr>
      <w:tr w:rsidR="00843615" w:rsidRPr="00A53DC8" w:rsidTr="002702B9">
        <w:trPr>
          <w:cantSplit/>
          <w:jc w:val="center"/>
        </w:trPr>
        <w:tc>
          <w:tcPr>
            <w:tcW w:w="680" w:type="dxa"/>
            <w:tcBorders>
              <w:top w:val="single" w:sz="4" w:space="0" w:color="auto"/>
            </w:tcBorders>
          </w:tcPr>
          <w:p w:rsidR="00843615" w:rsidRPr="00A53DC8" w:rsidRDefault="00843615" w:rsidP="00585703">
            <w:pPr>
              <w:pStyle w:val="TAC"/>
              <w:rPr>
                <w:rFonts w:eastAsia="MS Gothic"/>
              </w:rPr>
            </w:pPr>
            <w:r w:rsidRPr="00A53DC8">
              <w:rPr>
                <w:rFonts w:eastAsia="MS Gothic"/>
              </w:rPr>
              <w:t>5</w:t>
            </w:r>
          </w:p>
        </w:tc>
        <w:tc>
          <w:tcPr>
            <w:tcW w:w="1260" w:type="dxa"/>
            <w:gridSpan w:val="2"/>
          </w:tcPr>
          <w:p w:rsidR="00843615" w:rsidRPr="00A53DC8" w:rsidRDefault="00843615" w:rsidP="00585703">
            <w:pPr>
              <w:pStyle w:val="TAC"/>
              <w:rPr>
                <w:rFonts w:eastAsia="MS Gothic"/>
              </w:rPr>
            </w:pPr>
            <w:r w:rsidRPr="00A53DC8">
              <w:rPr>
                <w:rFonts w:eastAsia="MS Gothic"/>
              </w:rPr>
              <w:sym w:font="Wingdings" w:char="F0E0"/>
            </w:r>
          </w:p>
        </w:tc>
        <w:tc>
          <w:tcPr>
            <w:tcW w:w="3420" w:type="dxa"/>
            <w:tcBorders>
              <w:top w:val="single" w:sz="4" w:space="0" w:color="auto"/>
            </w:tcBorders>
          </w:tcPr>
          <w:p w:rsidR="00843615" w:rsidRPr="00A53DC8" w:rsidRDefault="00843615" w:rsidP="00585703">
            <w:pPr>
              <w:pStyle w:val="TAL"/>
              <w:rPr>
                <w:rFonts w:eastAsia="MS Gothic"/>
              </w:rPr>
            </w:pPr>
            <w:r w:rsidRPr="00A53DC8">
              <w:rPr>
                <w:rFonts w:eastAsia="MS Gothic"/>
              </w:rPr>
              <w:t>ACK</w:t>
            </w:r>
          </w:p>
        </w:tc>
        <w:tc>
          <w:tcPr>
            <w:tcW w:w="4196" w:type="dxa"/>
            <w:tcBorders>
              <w:top w:val="single" w:sz="4" w:space="0" w:color="auto"/>
            </w:tcBorders>
          </w:tcPr>
          <w:p w:rsidR="00843615" w:rsidRPr="00A53DC8" w:rsidRDefault="00843615" w:rsidP="00585703">
            <w:pPr>
              <w:pStyle w:val="TAL"/>
              <w:rPr>
                <w:rFonts w:eastAsia="MS Gothic"/>
              </w:rPr>
            </w:pPr>
            <w:r w:rsidRPr="00A53DC8">
              <w:rPr>
                <w:rFonts w:eastAsia="MS Gothic"/>
              </w:rPr>
              <w:t>UE acknowledges.</w:t>
            </w:r>
          </w:p>
        </w:tc>
      </w:tr>
    </w:tbl>
    <w:p w:rsidR="00843615" w:rsidRPr="00A53DC8" w:rsidRDefault="00843615" w:rsidP="00843615"/>
    <w:p w:rsidR="00843615" w:rsidRPr="00A53DC8" w:rsidRDefault="00843615" w:rsidP="00843615">
      <w:pPr>
        <w:pStyle w:val="H6"/>
      </w:pPr>
      <w:r w:rsidRPr="00A53DC8">
        <w:t>Specific Message Contents</w:t>
      </w:r>
    </w:p>
    <w:p w:rsidR="00843615" w:rsidRPr="00A53DC8" w:rsidRDefault="00843615" w:rsidP="00843615">
      <w:pPr>
        <w:pStyle w:val="H6"/>
      </w:pPr>
      <w:r w:rsidRPr="00A53DC8">
        <w:t>INVITE (Step 1)</w:t>
      </w:r>
    </w:p>
    <w:p w:rsidR="00843615" w:rsidRPr="00A53DC8" w:rsidRDefault="00843615" w:rsidP="00843615">
      <w:pPr>
        <w:keepNext/>
      </w:pPr>
      <w:r w:rsidRPr="00A53DC8">
        <w:t>Use the default m</w:t>
      </w:r>
      <w:r w:rsidR="004655C8" w:rsidRPr="00A53DC8">
        <w:t xml:space="preserve">essage </w:t>
      </w:r>
      <w:r w:rsidR="00CA5D53" w:rsidRPr="00A53DC8">
        <w:t>"</w:t>
      </w:r>
      <w:r w:rsidR="004655C8" w:rsidRPr="00A53DC8">
        <w:t>INVITE for MO Call</w:t>
      </w:r>
      <w:r w:rsidR="00CA5D53" w:rsidRPr="00A53DC8">
        <w:t>"</w:t>
      </w:r>
      <w:r w:rsidR="004655C8" w:rsidRPr="00A53DC8">
        <w:t xml:space="preserve"> in A</w:t>
      </w:r>
      <w:r w:rsidRPr="00A53DC8">
        <w:t xml:space="preserve">nnex A.2.1 </w:t>
      </w:r>
      <w:r w:rsidR="004655C8" w:rsidRPr="00A53DC8">
        <w:t xml:space="preserve">of TS 34.229-1 [2] </w:t>
      </w:r>
      <w:r w:rsidRPr="00A53DC8">
        <w:t>with condition A28 and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843615"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Value/remark</w:t>
            </w:r>
          </w:p>
        </w:tc>
      </w:tr>
      <w:tr w:rsidR="00843615" w:rsidRPr="00A53DC8" w:rsidTr="002702B9">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snapToGrid w:val="0"/>
              </w:rPr>
              <w:t>The following SDP types and values.</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Session description:</w:t>
            </w:r>
          </w:p>
          <w:p w:rsidR="00843615" w:rsidRPr="00A53DC8" w:rsidRDefault="00843615" w:rsidP="00601AB0">
            <w:pPr>
              <w:pStyle w:val="TAL"/>
              <w:overflowPunct/>
              <w:autoSpaceDE/>
              <w:autoSpaceDN/>
              <w:adjustRightInd/>
              <w:textAlignment w:val="auto"/>
              <w:rPr>
                <w:rFonts w:eastAsia="SimSun"/>
                <w:i/>
                <w:lang w:eastAsia="zh-CN"/>
              </w:rPr>
            </w:pPr>
            <w:r w:rsidRPr="00A53DC8">
              <w:rPr>
                <w:i/>
                <w:iCs/>
                <w:snapToGrid w:val="0"/>
              </w:rPr>
              <w:t>v=0</w:t>
            </w:r>
          </w:p>
          <w:p w:rsidR="00843615" w:rsidRPr="00A53DC8" w:rsidRDefault="00843615" w:rsidP="00601AB0">
            <w:pPr>
              <w:pStyle w:val="TAL"/>
              <w:overflowPunct/>
              <w:autoSpaceDE/>
              <w:autoSpaceDN/>
              <w:adjustRightInd/>
              <w:textAlignment w:val="auto"/>
              <w:rPr>
                <w:rFonts w:eastAsia="SimSun"/>
                <w:i/>
                <w:lang w:eastAsia="zh-CN"/>
              </w:rPr>
            </w:pPr>
            <w:r w:rsidRPr="00A53DC8">
              <w:rPr>
                <w:rFonts w:eastAsia="SimSun"/>
                <w:i/>
                <w:lang w:eastAsia="zh-CN"/>
              </w:rPr>
              <w:t>o=(username) (sess-id) (sess-version) IN (addrtype) (unicast-address for UE)</w:t>
            </w:r>
          </w:p>
          <w:p w:rsidR="00843615" w:rsidRPr="00A53DC8" w:rsidRDefault="00843615" w:rsidP="00601AB0">
            <w:pPr>
              <w:pStyle w:val="TAL"/>
              <w:overflowPunct/>
              <w:autoSpaceDE/>
              <w:autoSpaceDN/>
              <w:adjustRightInd/>
              <w:textAlignment w:val="auto"/>
              <w:rPr>
                <w:rFonts w:eastAsia="SimSun"/>
                <w:i/>
                <w:lang w:eastAsia="zh-CN"/>
              </w:rPr>
            </w:pPr>
            <w:r w:rsidRPr="00A53DC8">
              <w:rPr>
                <w:rFonts w:eastAsia="SimSun"/>
                <w:i/>
                <w:lang w:eastAsia="zh-CN"/>
              </w:rPr>
              <w:t>s=(session name)</w:t>
            </w:r>
          </w:p>
          <w:p w:rsidR="00843615" w:rsidRPr="00A53DC8" w:rsidRDefault="00843615" w:rsidP="00601AB0">
            <w:pPr>
              <w:pStyle w:val="TAL"/>
              <w:overflowPunct/>
              <w:autoSpaceDE/>
              <w:autoSpaceDN/>
              <w:adjustRightInd/>
              <w:textAlignment w:val="auto"/>
              <w:rPr>
                <w:snapToGrid w:val="0"/>
              </w:rPr>
            </w:pPr>
            <w:r w:rsidRPr="00A53DC8">
              <w:rPr>
                <w:rFonts w:eastAsia="SimSun"/>
                <w:i/>
                <w:lang w:eastAsia="zh-CN"/>
              </w:rPr>
              <w:t>c=IN (addrtype</w:t>
            </w:r>
            <w:r w:rsidRPr="00A53DC8">
              <w:t>)</w:t>
            </w:r>
            <w:r w:rsidRPr="00A53DC8">
              <w:rPr>
                <w:snapToGrid w:val="0"/>
              </w:rPr>
              <w:t xml:space="preserve"> (connection-address for UE) [Note 1]</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Time description:</w:t>
            </w:r>
          </w:p>
          <w:p w:rsidR="00843615" w:rsidRPr="00A53DC8" w:rsidRDefault="00843615" w:rsidP="00601AB0">
            <w:pPr>
              <w:pStyle w:val="TAL"/>
              <w:overflowPunct/>
              <w:autoSpaceDE/>
              <w:autoSpaceDN/>
              <w:adjustRightInd/>
              <w:textAlignment w:val="auto"/>
              <w:rPr>
                <w:snapToGrid w:val="0"/>
              </w:rPr>
            </w:pPr>
            <w:r w:rsidRPr="00A53DC8">
              <w:rPr>
                <w:i/>
                <w:iCs/>
                <w:snapToGrid w:val="0"/>
              </w:rPr>
              <w:t>t=</w:t>
            </w:r>
            <w:r w:rsidRPr="00A53DC8">
              <w:rPr>
                <w:bCs/>
              </w:rPr>
              <w:t xml:space="preserve"> (start-</w:t>
            </w:r>
            <w:r w:rsidRPr="00A53DC8">
              <w:rPr>
                <w:rFonts w:eastAsia="SimSun"/>
                <w:i/>
                <w:lang w:eastAsia="zh-CN"/>
              </w:rPr>
              <w:t>time</w:t>
            </w:r>
            <w:r w:rsidRPr="00A53DC8">
              <w:rPr>
                <w:bCs/>
              </w:rPr>
              <w:t>) (stop-time)</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rPr>
              <w:t>Media description:</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m=audio</w:t>
            </w:r>
            <w:r w:rsidRPr="00A53DC8">
              <w:rPr>
                <w:snapToGrid w:val="0"/>
              </w:rPr>
              <w:t xml:space="preserve"> (transport </w:t>
            </w:r>
            <w:r w:rsidRPr="00A53DC8">
              <w:rPr>
                <w:i/>
                <w:iCs/>
                <w:snapToGrid w:val="0"/>
              </w:rPr>
              <w:t>port) [Note 2]</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c=IN (addrtype) (connection-address for UE) [Note 1]</w:t>
            </w:r>
          </w:p>
          <w:p w:rsidR="00843615" w:rsidRPr="00A53DC8" w:rsidRDefault="00843615" w:rsidP="00601AB0">
            <w:pPr>
              <w:pStyle w:val="TAL"/>
              <w:overflowPunct/>
              <w:autoSpaceDE/>
              <w:autoSpaceDN/>
              <w:adjustRightInd/>
              <w:textAlignment w:val="auto"/>
              <w:rPr>
                <w:snapToGrid w:val="0"/>
              </w:rPr>
            </w:pPr>
            <w:r w:rsidRPr="00A53DC8">
              <w:rPr>
                <w:i/>
                <w:iCs/>
                <w:snapToGrid w:val="0"/>
              </w:rPr>
              <w:t>b=AS: (bandwidth-value</w:t>
            </w:r>
            <w:r w:rsidRPr="00A53DC8">
              <w:rPr>
                <w:snapToGrid w:val="0"/>
              </w:rPr>
              <w:t>)</w:t>
            </w:r>
          </w:p>
          <w:p w:rsidR="00843615" w:rsidRPr="00A53DC8" w:rsidRDefault="00843615" w:rsidP="00585703">
            <w:pPr>
              <w:pStyle w:val="TAL"/>
              <w:rPr>
                <w:snapToGrid w:val="0"/>
              </w:rPr>
            </w:pPr>
          </w:p>
          <w:p w:rsidR="00843615" w:rsidRPr="00A53DC8" w:rsidRDefault="00843615" w:rsidP="00585703">
            <w:pPr>
              <w:pStyle w:val="TAL"/>
            </w:pPr>
            <w:r w:rsidRPr="00A53DC8">
              <w:t>Note 1: At least one "c=" field shall be present.</w:t>
            </w:r>
          </w:p>
          <w:p w:rsidR="00843615" w:rsidRPr="00A53DC8" w:rsidRDefault="00843615" w:rsidP="00585703">
            <w:pPr>
              <w:pStyle w:val="TAL"/>
            </w:pPr>
            <w:r w:rsidRPr="00A53DC8">
              <w:t>Note 2: EVS codec shall be present in the media attributes, optionally including channel number "/1".</w:t>
            </w:r>
          </w:p>
        </w:tc>
      </w:tr>
    </w:tbl>
    <w:p w:rsidR="00843615" w:rsidRPr="00A53DC8" w:rsidRDefault="00843615" w:rsidP="00843615">
      <w:pPr>
        <w:rPr>
          <w:snapToGrid w:val="0"/>
        </w:rPr>
      </w:pPr>
    </w:p>
    <w:p w:rsidR="00843615" w:rsidRPr="00A53DC8" w:rsidRDefault="00843615" w:rsidP="00843615">
      <w:pPr>
        <w:pStyle w:val="H6"/>
        <w:rPr>
          <w:snapToGrid w:val="0"/>
        </w:rPr>
      </w:pPr>
      <w:r w:rsidRPr="00A53DC8">
        <w:rPr>
          <w:snapToGrid w:val="0"/>
        </w:rPr>
        <w:t>180 Ringing for INVITE (Step 3)</w:t>
      </w:r>
    </w:p>
    <w:p w:rsidR="00843615" w:rsidRPr="00A53DC8" w:rsidRDefault="00843615" w:rsidP="0093290E">
      <w:r w:rsidRPr="00A53DC8">
        <w:t>Use the default mess</w:t>
      </w:r>
      <w:r w:rsidR="004655C8" w:rsidRPr="00A53DC8">
        <w:t xml:space="preserve">age </w:t>
      </w:r>
      <w:r w:rsidR="00CA5D53" w:rsidRPr="00A53DC8">
        <w:t>"</w:t>
      </w:r>
      <w:r w:rsidR="004655C8" w:rsidRPr="00A53DC8">
        <w:t>180 Ringing for INVITE</w:t>
      </w:r>
      <w:r w:rsidR="00CA5D53" w:rsidRPr="00A53DC8">
        <w:t>"</w:t>
      </w:r>
      <w:r w:rsidR="004655C8" w:rsidRPr="00A53DC8">
        <w:t xml:space="preserve"> in A</w:t>
      </w:r>
      <w:r w:rsidRPr="00A53DC8">
        <w:t xml:space="preserve">nnex A.2.6 </w:t>
      </w:r>
      <w:r w:rsidR="004655C8" w:rsidRPr="00A53DC8">
        <w:t xml:space="preserve">of TS 34.229-1 [2] </w:t>
      </w:r>
      <w:r w:rsidRPr="00A53DC8">
        <w:t>with conditions A4 and A</w:t>
      </w:r>
      <w:r w:rsidR="002C5AA0" w:rsidRPr="00A53DC8">
        <w:t>14</w:t>
      </w:r>
      <w:r w:rsidRPr="00A53DC8">
        <w:t>.</w:t>
      </w:r>
    </w:p>
    <w:p w:rsidR="00843615" w:rsidRPr="00A53DC8" w:rsidRDefault="00843615" w:rsidP="00843615">
      <w:pPr>
        <w:pStyle w:val="H6"/>
        <w:rPr>
          <w:snapToGrid w:val="0"/>
        </w:rPr>
      </w:pPr>
      <w:r w:rsidRPr="00A53DC8">
        <w:rPr>
          <w:snapToGrid w:val="0"/>
        </w:rPr>
        <w:lastRenderedPageBreak/>
        <w:t>200 OK for INVITE (Step 4)</w:t>
      </w:r>
    </w:p>
    <w:p w:rsidR="00843615" w:rsidRPr="00A53DC8" w:rsidRDefault="00843615" w:rsidP="0093290E">
      <w:pPr>
        <w:keepNext/>
      </w:pPr>
      <w:r w:rsidRPr="00A53DC8">
        <w:t xml:space="preserve">Use the default message </w:t>
      </w:r>
      <w:r w:rsidR="00CA5D53" w:rsidRPr="00A53DC8">
        <w:t>"</w:t>
      </w:r>
      <w:r w:rsidRPr="00A53DC8">
        <w:t>200 OK for other requests</w:t>
      </w:r>
      <w:r w:rsidR="004655C8" w:rsidRPr="00A53DC8">
        <w:t xml:space="preserve"> than REGISTER or SUBSCRIBE</w:t>
      </w:r>
      <w:r w:rsidR="00CA5D53" w:rsidRPr="00A53DC8">
        <w:t>"</w:t>
      </w:r>
      <w:r w:rsidR="004655C8" w:rsidRPr="00A53DC8">
        <w:t xml:space="preserve"> in Annex </w:t>
      </w:r>
      <w:r w:rsidRPr="00A53DC8">
        <w:t xml:space="preserve"> A.3.1 </w:t>
      </w:r>
      <w:r w:rsidR="004655C8" w:rsidRPr="00A53DC8">
        <w:t xml:space="preserve">of TS 34.229-1 [2] </w:t>
      </w:r>
      <w:r w:rsidRPr="00A53DC8">
        <w:t>with condition</w:t>
      </w:r>
      <w:r w:rsidR="004655C8" w:rsidRPr="00A53DC8">
        <w:t>s</w:t>
      </w:r>
      <w:r w:rsidRPr="00A53DC8">
        <w:t xml:space="preserve"> A6 and A22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843615" w:rsidRPr="00A53DC8"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Header/param</w:t>
            </w:r>
          </w:p>
        </w:tc>
        <w:tc>
          <w:tcPr>
            <w:tcW w:w="7938"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Value/remark</w:t>
            </w:r>
          </w:p>
        </w:tc>
      </w:tr>
      <w:tr w:rsidR="00843615" w:rsidRPr="00A53DC8" w:rsidTr="00C51D4E">
        <w:trPr>
          <w:trHeight w:val="255"/>
          <w:tblHeader/>
          <w:jc w:val="center"/>
        </w:trPr>
        <w:tc>
          <w:tcPr>
            <w:tcW w:w="1616" w:type="dxa"/>
            <w:tcBorders>
              <w:top w:val="single" w:sz="4" w:space="0" w:color="auto"/>
              <w:left w:val="single" w:sz="4" w:space="0" w:color="auto"/>
              <w:right w:val="single" w:sz="4" w:space="0" w:color="auto"/>
            </w:tcBorders>
          </w:tcPr>
          <w:p w:rsidR="00843615" w:rsidRPr="00A53DC8" w:rsidRDefault="00843615" w:rsidP="00585703">
            <w:pPr>
              <w:pStyle w:val="TAL"/>
              <w:rPr>
                <w:b/>
              </w:rPr>
            </w:pPr>
            <w:r w:rsidRPr="00A53DC8">
              <w:rPr>
                <w:rFonts w:eastAsia="SimSun"/>
                <w:b/>
                <w:szCs w:val="24"/>
                <w:lang w:eastAsia="zh-CN"/>
              </w:rPr>
              <w:t>Content-Type</w:t>
            </w:r>
          </w:p>
        </w:tc>
        <w:tc>
          <w:tcPr>
            <w:tcW w:w="7938" w:type="dxa"/>
            <w:tcBorders>
              <w:top w:val="single" w:sz="4" w:space="0" w:color="auto"/>
              <w:left w:val="single" w:sz="4" w:space="0" w:color="auto"/>
              <w:right w:val="single" w:sz="4" w:space="0" w:color="auto"/>
            </w:tcBorders>
            <w:shd w:val="clear" w:color="auto" w:fill="auto"/>
          </w:tcPr>
          <w:p w:rsidR="00843615" w:rsidRPr="00A53DC8" w:rsidRDefault="00843615" w:rsidP="00585703">
            <w:pPr>
              <w:pStyle w:val="TAL"/>
              <w:rPr>
                <w:snapToGrid w:val="0"/>
              </w:rPr>
            </w:pPr>
          </w:p>
        </w:tc>
      </w:tr>
      <w:tr w:rsidR="00843615" w:rsidRPr="00A53DC8" w:rsidTr="00C51D4E">
        <w:trPr>
          <w:trHeight w:val="255"/>
          <w:tblHeader/>
          <w:jc w:val="center"/>
        </w:trPr>
        <w:tc>
          <w:tcPr>
            <w:tcW w:w="1616" w:type="dxa"/>
            <w:tcBorders>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rFonts w:eastAsia="SimSun"/>
                <w:szCs w:val="24"/>
                <w:lang w:eastAsia="zh-CN"/>
              </w:rPr>
              <w:tab/>
              <w:t>media-type</w:t>
            </w:r>
          </w:p>
        </w:tc>
        <w:tc>
          <w:tcPr>
            <w:tcW w:w="7938" w:type="dxa"/>
            <w:tcBorders>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rFonts w:eastAsia="SimSun"/>
                <w:i/>
                <w:szCs w:val="24"/>
                <w:lang w:eastAsia="zh-CN"/>
              </w:rPr>
              <w:t>application/sdp</w:t>
            </w:r>
            <w:r w:rsidRPr="00A53DC8">
              <w:rPr>
                <w:rFonts w:eastAsia="SimSun"/>
                <w:i/>
                <w:iCs/>
                <w:snapToGrid w:val="0"/>
                <w:szCs w:val="24"/>
                <w:lang w:eastAsia="zh-CN"/>
              </w:rPr>
              <w:t xml:space="preserve"> </w:t>
            </w:r>
          </w:p>
        </w:tc>
      </w:tr>
      <w:tr w:rsidR="00843615" w:rsidRPr="00A53DC8" w:rsidTr="00C51D4E">
        <w:trPr>
          <w:trHeight w:val="255"/>
          <w:tblHeader/>
          <w:jc w:val="center"/>
        </w:trPr>
        <w:tc>
          <w:tcPr>
            <w:tcW w:w="1616" w:type="dxa"/>
            <w:tcBorders>
              <w:top w:val="single" w:sz="4" w:space="0" w:color="auto"/>
              <w:left w:val="single" w:sz="4" w:space="0" w:color="auto"/>
              <w:right w:val="single" w:sz="4" w:space="0" w:color="auto"/>
            </w:tcBorders>
          </w:tcPr>
          <w:p w:rsidR="00843615" w:rsidRPr="00A53DC8" w:rsidRDefault="00843615" w:rsidP="00585703">
            <w:pPr>
              <w:pStyle w:val="TAL"/>
              <w:rPr>
                <w:b/>
              </w:rPr>
            </w:pPr>
            <w:r w:rsidRPr="00A53DC8">
              <w:rPr>
                <w:rFonts w:eastAsia="SimSun"/>
                <w:b/>
                <w:szCs w:val="24"/>
                <w:lang w:eastAsia="zh-CN"/>
              </w:rPr>
              <w:t>Content-Length</w:t>
            </w:r>
          </w:p>
        </w:tc>
        <w:tc>
          <w:tcPr>
            <w:tcW w:w="7938" w:type="dxa"/>
            <w:tcBorders>
              <w:top w:val="single" w:sz="4" w:space="0" w:color="auto"/>
              <w:left w:val="single" w:sz="4" w:space="0" w:color="auto"/>
              <w:right w:val="single" w:sz="4" w:space="0" w:color="auto"/>
            </w:tcBorders>
            <w:shd w:val="clear" w:color="auto" w:fill="auto"/>
          </w:tcPr>
          <w:p w:rsidR="00843615" w:rsidRPr="00A53DC8" w:rsidRDefault="00843615" w:rsidP="00585703">
            <w:pPr>
              <w:pStyle w:val="TAL"/>
              <w:rPr>
                <w:snapToGrid w:val="0"/>
              </w:rPr>
            </w:pPr>
          </w:p>
        </w:tc>
      </w:tr>
      <w:tr w:rsidR="00843615" w:rsidRPr="00A53DC8" w:rsidTr="00C51D4E">
        <w:trPr>
          <w:trHeight w:val="255"/>
          <w:tblHeader/>
          <w:jc w:val="center"/>
        </w:trPr>
        <w:tc>
          <w:tcPr>
            <w:tcW w:w="1616" w:type="dxa"/>
            <w:tcBorders>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rFonts w:eastAsia="SimSun"/>
                <w:szCs w:val="24"/>
                <w:lang w:eastAsia="zh-CN"/>
              </w:rPr>
              <w:tab/>
              <w:t>value</w:t>
            </w:r>
          </w:p>
        </w:tc>
        <w:tc>
          <w:tcPr>
            <w:tcW w:w="7938" w:type="dxa"/>
            <w:tcBorders>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rFonts w:eastAsia="SimSun"/>
                <w:iCs/>
                <w:szCs w:val="24"/>
                <w:lang w:eastAsia="zh-CN"/>
              </w:rPr>
              <w:t>length of message-body</w:t>
            </w:r>
          </w:p>
        </w:tc>
      </w:tr>
      <w:tr w:rsidR="00843615" w:rsidRPr="00A53DC8" w:rsidTr="00C51D4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rsidR="00843615" w:rsidRPr="00A53DC8" w:rsidRDefault="00843615" w:rsidP="00585703">
            <w:pPr>
              <w:pStyle w:val="TAL"/>
              <w:rPr>
                <w:b/>
              </w:rPr>
            </w:pPr>
            <w:r w:rsidRPr="00A53DC8">
              <w:rPr>
                <w:b/>
              </w:rPr>
              <w:t>Message-body</w:t>
            </w:r>
          </w:p>
        </w:tc>
        <w:tc>
          <w:tcPr>
            <w:tcW w:w="7938" w:type="dxa"/>
            <w:tcBorders>
              <w:top w:val="single" w:sz="4" w:space="0" w:color="auto"/>
              <w:left w:val="single" w:sz="4" w:space="0" w:color="auto"/>
              <w:bottom w:val="single" w:sz="4" w:space="0" w:color="auto"/>
              <w:right w:val="single" w:sz="4" w:space="0" w:color="auto"/>
            </w:tcBorders>
            <w:shd w:val="clear" w:color="auto" w:fill="auto"/>
          </w:tcPr>
          <w:p w:rsidR="00843615" w:rsidRPr="00A53DC8" w:rsidRDefault="00843615" w:rsidP="00585703">
            <w:pPr>
              <w:pStyle w:val="TAL"/>
              <w:rPr>
                <w:snapToGrid w:val="0"/>
              </w:rPr>
            </w:pPr>
            <w:r w:rsidRPr="00A53DC8">
              <w:rPr>
                <w:snapToGrid w:val="0"/>
              </w:rPr>
              <w:t>The following SDP types and values.</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Session description:</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v=0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o=- 1111111111 1111111111 IN (addrtype) (unicast-address for SS)</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s=-</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c=IN (addrtype) (connection-address for SS)</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b=AS:37</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snapToGrid w:val="0"/>
              </w:rPr>
              <w:t>Time description:</w:t>
            </w:r>
          </w:p>
          <w:p w:rsidR="00843615" w:rsidRPr="00A53DC8" w:rsidRDefault="00843615" w:rsidP="00601AB0">
            <w:pPr>
              <w:pStyle w:val="TAL"/>
              <w:overflowPunct/>
              <w:autoSpaceDE/>
              <w:autoSpaceDN/>
              <w:adjustRightInd/>
              <w:textAlignment w:val="auto"/>
              <w:rPr>
                <w:snapToGrid w:val="0"/>
              </w:rPr>
            </w:pPr>
            <w:r w:rsidRPr="00A53DC8">
              <w:rPr>
                <w:i/>
                <w:iCs/>
                <w:snapToGrid w:val="0"/>
              </w:rPr>
              <w:t>t=0 0</w:t>
            </w:r>
          </w:p>
          <w:p w:rsidR="00843615" w:rsidRPr="00A53DC8" w:rsidRDefault="00843615" w:rsidP="00585703">
            <w:pPr>
              <w:pStyle w:val="TAL"/>
              <w:rPr>
                <w:snapToGrid w:val="0"/>
              </w:rPr>
            </w:pPr>
          </w:p>
          <w:p w:rsidR="00843615" w:rsidRPr="00A53DC8" w:rsidRDefault="00843615" w:rsidP="00585703">
            <w:pPr>
              <w:pStyle w:val="TAL"/>
              <w:rPr>
                <w:b/>
                <w:snapToGrid w:val="0"/>
              </w:rPr>
            </w:pPr>
            <w:r w:rsidRPr="00A53DC8">
              <w:rPr>
                <w:b/>
              </w:rPr>
              <w:t>Media description:</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m=audio</w:t>
            </w:r>
            <w:r w:rsidRPr="00A53DC8">
              <w:rPr>
                <w:snapToGrid w:val="0"/>
              </w:rPr>
              <w:t xml:space="preserve"> (</w:t>
            </w:r>
            <w:r w:rsidRPr="00A53DC8">
              <w:rPr>
                <w:i/>
                <w:iCs/>
                <w:snapToGrid w:val="0"/>
              </w:rPr>
              <w:t>transport port) RTP/AVP (fmt) [Note 1]</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b=AS:37</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b=RS:0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b=RR:0</w:t>
            </w:r>
          </w:p>
          <w:p w:rsidR="00843615" w:rsidRPr="00A53DC8" w:rsidRDefault="00843615" w:rsidP="00585703">
            <w:pPr>
              <w:pStyle w:val="TAL"/>
              <w:rPr>
                <w:i/>
                <w:iCs/>
                <w:snapToGrid w:val="0"/>
              </w:rPr>
            </w:pPr>
          </w:p>
          <w:p w:rsidR="00843615" w:rsidRPr="00A53DC8" w:rsidRDefault="00843615" w:rsidP="00585703">
            <w:pPr>
              <w:pStyle w:val="TAL"/>
              <w:rPr>
                <w:b/>
                <w:snapToGrid w:val="0"/>
              </w:rPr>
            </w:pPr>
            <w:r w:rsidRPr="00A53DC8">
              <w:rPr>
                <w:b/>
                <w:snapToGrid w:val="0"/>
              </w:rPr>
              <w:t xml:space="preserve">Attributes for media: </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a=rtpmap:</w:t>
            </w:r>
            <w:r w:rsidRPr="00A53DC8">
              <w:rPr>
                <w:bCs/>
              </w:rPr>
              <w:t xml:space="preserve"> (</w:t>
            </w:r>
            <w:r w:rsidRPr="00A53DC8">
              <w:rPr>
                <w:i/>
                <w:iCs/>
                <w:snapToGrid w:val="0"/>
              </w:rPr>
              <w:t>payload type) EVS/16000/1 [Note 1]</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a=fmtp: (format) mode-change-capability=2; max-red=220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a=ptime:20</w:t>
            </w:r>
          </w:p>
          <w:p w:rsidR="00843615" w:rsidRPr="00A53DC8" w:rsidRDefault="00843615" w:rsidP="00601AB0">
            <w:pPr>
              <w:pStyle w:val="TAL"/>
              <w:overflowPunct/>
              <w:autoSpaceDE/>
              <w:autoSpaceDN/>
              <w:adjustRightInd/>
              <w:textAlignment w:val="auto"/>
              <w:rPr>
                <w:i/>
                <w:iCs/>
                <w:snapToGrid w:val="0"/>
              </w:rPr>
            </w:pPr>
            <w:r w:rsidRPr="00A53DC8">
              <w:rPr>
                <w:i/>
                <w:iCs/>
                <w:snapToGrid w:val="0"/>
              </w:rPr>
              <w:t>a=maxptime:240</w:t>
            </w:r>
          </w:p>
          <w:p w:rsidR="00843615" w:rsidRPr="00A53DC8" w:rsidRDefault="00843615" w:rsidP="00585703">
            <w:pPr>
              <w:pStyle w:val="TAL"/>
              <w:rPr>
                <w:i/>
                <w:iCs/>
                <w:snapToGrid w:val="0"/>
              </w:rPr>
            </w:pPr>
          </w:p>
          <w:p w:rsidR="00843615" w:rsidRPr="00A53DC8" w:rsidRDefault="00843615" w:rsidP="00585703">
            <w:pPr>
              <w:pStyle w:val="TAL"/>
              <w:rPr>
                <w:bCs/>
              </w:rPr>
            </w:pPr>
            <w:r w:rsidRPr="00A53DC8">
              <w:rPr>
                <w:bCs/>
              </w:rPr>
              <w:t>Note 1: The value for fmt, payload type and format is copied from step 1.</w:t>
            </w:r>
          </w:p>
        </w:tc>
      </w:tr>
    </w:tbl>
    <w:p w:rsidR="00843615" w:rsidRPr="00A53DC8" w:rsidRDefault="00843615" w:rsidP="00843615"/>
    <w:p w:rsidR="00A22FDF" w:rsidRPr="00A53DC8" w:rsidRDefault="00C8183A" w:rsidP="00A22FDF">
      <w:pPr>
        <w:pStyle w:val="Heading1"/>
      </w:pPr>
      <w:bookmarkStart w:id="901" w:name="_Toc42778766"/>
      <w:bookmarkStart w:id="902" w:name="_Toc42785213"/>
      <w:r w:rsidRPr="00A53DC8">
        <w:br w:type="page"/>
      </w:r>
      <w:bookmarkStart w:id="903" w:name="_Toc43210242"/>
      <w:bookmarkStart w:id="904" w:name="_Toc51948526"/>
      <w:bookmarkStart w:id="905" w:name="_Toc52162601"/>
      <w:bookmarkStart w:id="906" w:name="_Toc60916239"/>
      <w:r w:rsidR="00682013" w:rsidRPr="00A53DC8">
        <w:lastRenderedPageBreak/>
        <w:t>A.7</w:t>
      </w:r>
      <w:r w:rsidR="00682013" w:rsidRPr="00A53DC8">
        <w:tab/>
      </w:r>
      <w:r w:rsidR="00A22FDF" w:rsidRPr="00A53DC8">
        <w:t xml:space="preserve">MO </w:t>
      </w:r>
      <w:r w:rsidR="00682013" w:rsidRPr="00A53DC8">
        <w:t xml:space="preserve">Release of </w:t>
      </w:r>
      <w:r w:rsidR="00A22FDF" w:rsidRPr="00A53DC8">
        <w:t xml:space="preserve">Voice Call / </w:t>
      </w:r>
      <w:r w:rsidR="00B377B3" w:rsidRPr="00A53DC8">
        <w:t>5GS</w:t>
      </w:r>
      <w:bookmarkEnd w:id="901"/>
      <w:bookmarkEnd w:id="902"/>
      <w:bookmarkEnd w:id="903"/>
      <w:bookmarkEnd w:id="904"/>
      <w:bookmarkEnd w:id="905"/>
      <w:bookmarkEnd w:id="906"/>
    </w:p>
    <w:p w:rsidR="00682013" w:rsidRPr="00A53DC8" w:rsidRDefault="00682013" w:rsidP="0068201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682013" w:rsidRPr="00A53DC8" w:rsidTr="002702B9">
        <w:trPr>
          <w:cantSplit/>
          <w:jc w:val="center"/>
        </w:trPr>
        <w:tc>
          <w:tcPr>
            <w:tcW w:w="680" w:type="dxa"/>
            <w:tcBorders>
              <w:top w:val="single" w:sz="4" w:space="0" w:color="auto"/>
              <w:left w:val="single" w:sz="4" w:space="0" w:color="auto"/>
              <w:bottom w:val="nil"/>
              <w:right w:val="single" w:sz="4" w:space="0" w:color="auto"/>
            </w:tcBorders>
          </w:tcPr>
          <w:p w:rsidR="00682013" w:rsidRPr="00A53DC8" w:rsidRDefault="00682013" w:rsidP="00D8326D">
            <w:pPr>
              <w:pStyle w:val="TAH"/>
            </w:pPr>
            <w:r w:rsidRPr="00A53DC8">
              <w:t>Step</w:t>
            </w:r>
          </w:p>
        </w:tc>
        <w:tc>
          <w:tcPr>
            <w:tcW w:w="1260" w:type="dxa"/>
            <w:gridSpan w:val="2"/>
            <w:tcBorders>
              <w:left w:val="single" w:sz="4" w:space="0" w:color="auto"/>
              <w:right w:val="single" w:sz="4" w:space="0" w:color="auto"/>
            </w:tcBorders>
          </w:tcPr>
          <w:p w:rsidR="00682013" w:rsidRPr="00A53DC8" w:rsidRDefault="00682013" w:rsidP="00D8326D">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682013" w:rsidRPr="00A53DC8" w:rsidRDefault="00682013" w:rsidP="00D8326D">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682013" w:rsidRPr="00A53DC8" w:rsidRDefault="00682013" w:rsidP="00D8326D">
            <w:pPr>
              <w:pStyle w:val="TAH"/>
            </w:pPr>
            <w:r w:rsidRPr="00A53DC8">
              <w:t>Comment</w:t>
            </w:r>
          </w:p>
        </w:tc>
      </w:tr>
      <w:tr w:rsidR="00682013" w:rsidRPr="00A53DC8" w:rsidTr="002702B9">
        <w:trPr>
          <w:cantSplit/>
          <w:jc w:val="center"/>
        </w:trPr>
        <w:tc>
          <w:tcPr>
            <w:tcW w:w="680" w:type="dxa"/>
            <w:tcBorders>
              <w:top w:val="nil"/>
              <w:left w:val="single" w:sz="4" w:space="0" w:color="auto"/>
              <w:bottom w:val="single" w:sz="4" w:space="0" w:color="auto"/>
              <w:right w:val="single" w:sz="4" w:space="0" w:color="auto"/>
            </w:tcBorders>
          </w:tcPr>
          <w:p w:rsidR="00682013" w:rsidRPr="00A53DC8" w:rsidRDefault="00682013" w:rsidP="00D8326D">
            <w:pPr>
              <w:pStyle w:val="TAH"/>
            </w:pPr>
          </w:p>
        </w:tc>
        <w:tc>
          <w:tcPr>
            <w:tcW w:w="630" w:type="dxa"/>
            <w:tcBorders>
              <w:left w:val="single" w:sz="4" w:space="0" w:color="auto"/>
            </w:tcBorders>
          </w:tcPr>
          <w:p w:rsidR="00682013" w:rsidRPr="00A53DC8" w:rsidRDefault="00682013" w:rsidP="00D8326D">
            <w:pPr>
              <w:pStyle w:val="TAH"/>
            </w:pPr>
            <w:r w:rsidRPr="00A53DC8">
              <w:t>UE</w:t>
            </w:r>
          </w:p>
        </w:tc>
        <w:tc>
          <w:tcPr>
            <w:tcW w:w="630" w:type="dxa"/>
            <w:tcBorders>
              <w:right w:val="single" w:sz="4" w:space="0" w:color="auto"/>
            </w:tcBorders>
          </w:tcPr>
          <w:p w:rsidR="00682013" w:rsidRPr="00A53DC8" w:rsidRDefault="00682013" w:rsidP="00D8326D">
            <w:pPr>
              <w:pStyle w:val="TAH"/>
            </w:pPr>
            <w:r w:rsidRPr="00A53DC8">
              <w:t>SS</w:t>
            </w:r>
          </w:p>
        </w:tc>
        <w:tc>
          <w:tcPr>
            <w:tcW w:w="3420" w:type="dxa"/>
            <w:tcBorders>
              <w:top w:val="nil"/>
              <w:left w:val="single" w:sz="4" w:space="0" w:color="auto"/>
              <w:bottom w:val="single" w:sz="4" w:space="0" w:color="auto"/>
              <w:right w:val="single" w:sz="4" w:space="0" w:color="auto"/>
            </w:tcBorders>
          </w:tcPr>
          <w:p w:rsidR="00682013" w:rsidRPr="00A53DC8" w:rsidRDefault="00682013" w:rsidP="00D8326D">
            <w:pPr>
              <w:pStyle w:val="TAH"/>
            </w:pPr>
          </w:p>
        </w:tc>
        <w:tc>
          <w:tcPr>
            <w:tcW w:w="4196" w:type="dxa"/>
            <w:tcBorders>
              <w:top w:val="nil"/>
              <w:left w:val="single" w:sz="4" w:space="0" w:color="auto"/>
              <w:bottom w:val="single" w:sz="4" w:space="0" w:color="auto"/>
              <w:right w:val="single" w:sz="4" w:space="0" w:color="auto"/>
            </w:tcBorders>
          </w:tcPr>
          <w:p w:rsidR="00682013" w:rsidRPr="00A53DC8" w:rsidRDefault="00682013" w:rsidP="00D8326D">
            <w:pPr>
              <w:pStyle w:val="TAH"/>
            </w:pPr>
          </w:p>
        </w:tc>
      </w:tr>
      <w:tr w:rsidR="00682013" w:rsidRPr="00A53DC8"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BYE</w:t>
            </w:r>
          </w:p>
        </w:tc>
        <w:tc>
          <w:tcPr>
            <w:tcW w:w="4196"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The UE releases the call with BYE</w:t>
            </w:r>
          </w:p>
        </w:tc>
      </w:tr>
      <w:tr w:rsidR="00682013" w:rsidRPr="00A53DC8" w:rsidTr="002702B9">
        <w:trPr>
          <w:cantSplit/>
          <w:jc w:val="center"/>
        </w:trPr>
        <w:tc>
          <w:tcPr>
            <w:tcW w:w="68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682013" w:rsidRPr="00A53DC8" w:rsidRDefault="00682013" w:rsidP="00D8326D">
            <w:pPr>
              <w:pStyle w:val="TAL"/>
            </w:pPr>
            <w:r w:rsidRPr="00A53DC8">
              <w:t>The SS sends 200 OK for BYE</w:t>
            </w:r>
          </w:p>
        </w:tc>
      </w:tr>
    </w:tbl>
    <w:p w:rsidR="00682013" w:rsidRPr="00A53DC8" w:rsidRDefault="00682013" w:rsidP="00682013"/>
    <w:p w:rsidR="00682013" w:rsidRPr="00A53DC8" w:rsidRDefault="00682013" w:rsidP="00682013">
      <w:pPr>
        <w:pStyle w:val="H6"/>
      </w:pPr>
      <w:r w:rsidRPr="00A53DC8">
        <w:t>Specific message contents</w:t>
      </w:r>
    </w:p>
    <w:p w:rsidR="00682013" w:rsidRPr="00A53DC8" w:rsidRDefault="00682013" w:rsidP="00682013">
      <w:pPr>
        <w:pStyle w:val="H6"/>
        <w:rPr>
          <w:snapToGrid w:val="0"/>
        </w:rPr>
      </w:pPr>
      <w:r w:rsidRPr="00A53DC8">
        <w:rPr>
          <w:snapToGrid w:val="0"/>
        </w:rPr>
        <w:t>BYE (Step 1)</w:t>
      </w:r>
    </w:p>
    <w:p w:rsidR="00682013" w:rsidRPr="00A53DC8" w:rsidRDefault="00682013" w:rsidP="00682013">
      <w:r w:rsidRPr="00A53DC8">
        <w:t xml:space="preserve">Use the default message </w:t>
      </w:r>
      <w:r w:rsidR="00CA5D53" w:rsidRPr="00A53DC8">
        <w:t>"</w:t>
      </w:r>
      <w:r w:rsidRPr="00A53DC8">
        <w:t>BYE</w:t>
      </w:r>
      <w:r w:rsidR="00CA5D53" w:rsidRPr="00A53DC8">
        <w:t>"</w:t>
      </w:r>
      <w:r w:rsidRPr="00A53DC8">
        <w:t xml:space="preserve"> in Annex A.2.8 of TS 34.229-1 [2] with condition</w:t>
      </w:r>
      <w:r w:rsidR="00A8083B" w:rsidRPr="00A53DC8">
        <w:tab/>
      </w:r>
      <w:r w:rsidRPr="00A53DC8">
        <w:t>s A1 and A8.</w:t>
      </w:r>
    </w:p>
    <w:p w:rsidR="00682013" w:rsidRPr="00A53DC8" w:rsidRDefault="00682013" w:rsidP="00682013">
      <w:pPr>
        <w:pStyle w:val="H6"/>
        <w:rPr>
          <w:snapToGrid w:val="0"/>
        </w:rPr>
      </w:pPr>
      <w:r w:rsidRPr="00A53DC8">
        <w:rPr>
          <w:snapToGrid w:val="0"/>
        </w:rPr>
        <w:t>200 OK (Step 2)</w:t>
      </w:r>
    </w:p>
    <w:p w:rsidR="004329E4" w:rsidRPr="00A53DC8" w:rsidRDefault="00682013" w:rsidP="004329E4">
      <w:r w:rsidRPr="00A53DC8">
        <w:t xml:space="preserve">Use the default message </w:t>
      </w:r>
      <w:r w:rsidR="00CA5D53" w:rsidRPr="00A53DC8">
        <w:t>"</w:t>
      </w:r>
      <w:r w:rsidRPr="00A53DC8">
        <w:t>200 OK for other requests than REGISTER or SUBSCRIBE</w:t>
      </w:r>
      <w:r w:rsidR="00CA5D53" w:rsidRPr="00A53DC8">
        <w:t>"</w:t>
      </w:r>
      <w:r w:rsidRPr="00A53DC8">
        <w:t xml:space="preserve"> in annex A.3.1 of TS 34.229-1 [2] with condition</w:t>
      </w:r>
      <w:r w:rsidR="00A8083B" w:rsidRPr="00A53DC8">
        <w:t xml:space="preserve"> A10</w:t>
      </w:r>
      <w:r w:rsidRPr="00A53DC8">
        <w:t>.</w:t>
      </w:r>
      <w:bookmarkStart w:id="907" w:name="historyclause"/>
    </w:p>
    <w:p w:rsidR="008264B1" w:rsidRPr="00A53DC8" w:rsidRDefault="00C8183A" w:rsidP="008264B1">
      <w:pPr>
        <w:pStyle w:val="Heading1"/>
      </w:pPr>
      <w:bookmarkStart w:id="908" w:name="_Toc42778767"/>
      <w:bookmarkStart w:id="909" w:name="_Toc42785214"/>
      <w:r w:rsidRPr="00A53DC8">
        <w:br w:type="page"/>
      </w:r>
      <w:bookmarkStart w:id="910" w:name="_Toc51948527"/>
      <w:bookmarkStart w:id="911" w:name="_Toc52162602"/>
      <w:bookmarkStart w:id="912" w:name="_Toc60916240"/>
      <w:bookmarkStart w:id="913" w:name="_Toc43210243"/>
      <w:r w:rsidR="008264B1" w:rsidRPr="00A53DC8">
        <w:lastRenderedPageBreak/>
        <w:t>A.8</w:t>
      </w:r>
      <w:r w:rsidR="008264B1" w:rsidRPr="00A53DC8">
        <w:tab/>
        <w:t>MT Release of Voice Call / 5GS</w:t>
      </w:r>
      <w:bookmarkEnd w:id="910"/>
      <w:bookmarkEnd w:id="911"/>
      <w:bookmarkEnd w:id="912"/>
    </w:p>
    <w:p w:rsidR="008264B1" w:rsidRPr="00A53DC8" w:rsidRDefault="008264B1" w:rsidP="008264B1">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8264B1" w:rsidRPr="00A53DC8" w:rsidTr="00BB1326">
        <w:trPr>
          <w:cantSplit/>
          <w:jc w:val="center"/>
        </w:trPr>
        <w:tc>
          <w:tcPr>
            <w:tcW w:w="680" w:type="dxa"/>
            <w:tcBorders>
              <w:top w:val="single" w:sz="4" w:space="0" w:color="auto"/>
              <w:left w:val="single" w:sz="4" w:space="0" w:color="auto"/>
              <w:bottom w:val="nil"/>
              <w:right w:val="single" w:sz="4" w:space="0" w:color="auto"/>
            </w:tcBorders>
          </w:tcPr>
          <w:p w:rsidR="008264B1" w:rsidRPr="00A53DC8" w:rsidRDefault="008264B1" w:rsidP="00BB1326">
            <w:pPr>
              <w:pStyle w:val="TAH"/>
            </w:pPr>
            <w:r w:rsidRPr="00A53DC8">
              <w:t>Step</w:t>
            </w:r>
          </w:p>
        </w:tc>
        <w:tc>
          <w:tcPr>
            <w:tcW w:w="1260" w:type="dxa"/>
            <w:gridSpan w:val="2"/>
            <w:tcBorders>
              <w:left w:val="single" w:sz="4" w:space="0" w:color="auto"/>
              <w:right w:val="single" w:sz="4" w:space="0" w:color="auto"/>
            </w:tcBorders>
          </w:tcPr>
          <w:p w:rsidR="008264B1" w:rsidRPr="00A53DC8" w:rsidRDefault="008264B1" w:rsidP="00BB1326">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8264B1" w:rsidRPr="00A53DC8" w:rsidRDefault="008264B1" w:rsidP="00BB1326">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8264B1" w:rsidRPr="00A53DC8" w:rsidRDefault="008264B1" w:rsidP="00BB1326">
            <w:pPr>
              <w:pStyle w:val="TAH"/>
            </w:pPr>
            <w:r w:rsidRPr="00A53DC8">
              <w:t>Comment</w:t>
            </w:r>
          </w:p>
        </w:tc>
      </w:tr>
      <w:tr w:rsidR="008264B1" w:rsidRPr="00A53DC8" w:rsidTr="00BB1326">
        <w:trPr>
          <w:cantSplit/>
          <w:jc w:val="center"/>
        </w:trPr>
        <w:tc>
          <w:tcPr>
            <w:tcW w:w="680" w:type="dxa"/>
            <w:tcBorders>
              <w:top w:val="nil"/>
              <w:left w:val="single" w:sz="4" w:space="0" w:color="auto"/>
              <w:bottom w:val="single" w:sz="4" w:space="0" w:color="auto"/>
              <w:right w:val="single" w:sz="4" w:space="0" w:color="auto"/>
            </w:tcBorders>
          </w:tcPr>
          <w:p w:rsidR="008264B1" w:rsidRPr="00A53DC8" w:rsidRDefault="008264B1" w:rsidP="00BB1326">
            <w:pPr>
              <w:pStyle w:val="TAH"/>
            </w:pPr>
          </w:p>
        </w:tc>
        <w:tc>
          <w:tcPr>
            <w:tcW w:w="630" w:type="dxa"/>
            <w:tcBorders>
              <w:left w:val="single" w:sz="4" w:space="0" w:color="auto"/>
            </w:tcBorders>
          </w:tcPr>
          <w:p w:rsidR="008264B1" w:rsidRPr="00A53DC8" w:rsidRDefault="008264B1" w:rsidP="00BB1326">
            <w:pPr>
              <w:pStyle w:val="TAH"/>
            </w:pPr>
            <w:r w:rsidRPr="00A53DC8">
              <w:t>UE</w:t>
            </w:r>
          </w:p>
        </w:tc>
        <w:tc>
          <w:tcPr>
            <w:tcW w:w="630" w:type="dxa"/>
            <w:tcBorders>
              <w:right w:val="single" w:sz="4" w:space="0" w:color="auto"/>
            </w:tcBorders>
          </w:tcPr>
          <w:p w:rsidR="008264B1" w:rsidRPr="00A53DC8" w:rsidRDefault="008264B1" w:rsidP="00BB1326">
            <w:pPr>
              <w:pStyle w:val="TAH"/>
            </w:pPr>
            <w:r w:rsidRPr="00A53DC8">
              <w:t>SS</w:t>
            </w:r>
          </w:p>
        </w:tc>
        <w:tc>
          <w:tcPr>
            <w:tcW w:w="3420" w:type="dxa"/>
            <w:tcBorders>
              <w:top w:val="nil"/>
              <w:left w:val="single" w:sz="4" w:space="0" w:color="auto"/>
              <w:bottom w:val="single" w:sz="4" w:space="0" w:color="auto"/>
              <w:right w:val="single" w:sz="4" w:space="0" w:color="auto"/>
            </w:tcBorders>
          </w:tcPr>
          <w:p w:rsidR="008264B1" w:rsidRPr="00A53DC8" w:rsidRDefault="008264B1" w:rsidP="00BB1326">
            <w:pPr>
              <w:pStyle w:val="TAH"/>
            </w:pPr>
          </w:p>
        </w:tc>
        <w:tc>
          <w:tcPr>
            <w:tcW w:w="4196" w:type="dxa"/>
            <w:tcBorders>
              <w:top w:val="nil"/>
              <w:left w:val="single" w:sz="4" w:space="0" w:color="auto"/>
              <w:bottom w:val="single" w:sz="4" w:space="0" w:color="auto"/>
              <w:right w:val="single" w:sz="4" w:space="0" w:color="auto"/>
            </w:tcBorders>
          </w:tcPr>
          <w:p w:rsidR="008264B1" w:rsidRPr="00A53DC8" w:rsidRDefault="008264B1" w:rsidP="00BB1326">
            <w:pPr>
              <w:pStyle w:val="TAH"/>
            </w:pPr>
          </w:p>
        </w:tc>
      </w:tr>
      <w:tr w:rsidR="008264B1" w:rsidRPr="00A53DC8"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BYE</w:t>
            </w:r>
          </w:p>
        </w:tc>
        <w:tc>
          <w:tcPr>
            <w:tcW w:w="4196"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The SS releases the call with BYE</w:t>
            </w:r>
          </w:p>
        </w:tc>
      </w:tr>
      <w:tr w:rsidR="008264B1" w:rsidRPr="00A53DC8" w:rsidTr="00BB1326">
        <w:trPr>
          <w:cantSplit/>
          <w:jc w:val="center"/>
        </w:trPr>
        <w:tc>
          <w:tcPr>
            <w:tcW w:w="68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8264B1" w:rsidRPr="00A53DC8" w:rsidRDefault="008264B1" w:rsidP="00BB1326">
            <w:pPr>
              <w:pStyle w:val="TAL"/>
            </w:pPr>
            <w:r w:rsidRPr="00A53DC8">
              <w:t>The UE sends 200 OK for BYE</w:t>
            </w:r>
          </w:p>
        </w:tc>
      </w:tr>
    </w:tbl>
    <w:p w:rsidR="008264B1" w:rsidRPr="00A53DC8" w:rsidRDefault="008264B1" w:rsidP="008264B1"/>
    <w:p w:rsidR="008264B1" w:rsidRPr="00A53DC8" w:rsidRDefault="008264B1" w:rsidP="008264B1">
      <w:pPr>
        <w:pStyle w:val="H6"/>
      </w:pPr>
      <w:r w:rsidRPr="00A53DC8">
        <w:t>Specific message contents</w:t>
      </w:r>
    </w:p>
    <w:p w:rsidR="008264B1" w:rsidRPr="00A53DC8" w:rsidRDefault="008264B1" w:rsidP="008264B1">
      <w:pPr>
        <w:pStyle w:val="H6"/>
        <w:rPr>
          <w:snapToGrid w:val="0"/>
        </w:rPr>
      </w:pPr>
      <w:r w:rsidRPr="00A53DC8">
        <w:rPr>
          <w:snapToGrid w:val="0"/>
        </w:rPr>
        <w:t>BYE (Step 1)</w:t>
      </w:r>
    </w:p>
    <w:p w:rsidR="008264B1" w:rsidRPr="00A53DC8" w:rsidRDefault="008264B1" w:rsidP="008264B1">
      <w:r w:rsidRPr="00A53DC8">
        <w:t>Use the default message "BYE" in Annex A.2.8 of TS 34.229-1 [2] with conditions A3 and A8.</w:t>
      </w:r>
    </w:p>
    <w:p w:rsidR="008264B1" w:rsidRPr="00A53DC8" w:rsidRDefault="008264B1" w:rsidP="008264B1">
      <w:pPr>
        <w:pStyle w:val="H6"/>
        <w:rPr>
          <w:snapToGrid w:val="0"/>
        </w:rPr>
      </w:pPr>
      <w:r w:rsidRPr="00A53DC8">
        <w:rPr>
          <w:snapToGrid w:val="0"/>
        </w:rPr>
        <w:t>200 OK (Step 2)</w:t>
      </w:r>
    </w:p>
    <w:p w:rsidR="008264B1" w:rsidRPr="00A53DC8" w:rsidRDefault="008264B1" w:rsidP="008264B1">
      <w:r w:rsidRPr="00A53DC8">
        <w:t>Use the default message "200 OK for other requests than REGISTER or SUBSCRIBE" in annex A.3.1 of TS 34.229-1 [2] with conditions A5, A8, and A22.</w:t>
      </w:r>
    </w:p>
    <w:p w:rsidR="002E1203" w:rsidRPr="00A53DC8" w:rsidRDefault="002E1203" w:rsidP="002E1203">
      <w:pPr>
        <w:pStyle w:val="Heading1"/>
      </w:pPr>
      <w:r w:rsidRPr="00A53DC8">
        <w:br w:type="page"/>
      </w:r>
      <w:bookmarkStart w:id="914" w:name="_Toc51948528"/>
      <w:bookmarkStart w:id="915" w:name="_Toc52162603"/>
      <w:bookmarkStart w:id="916" w:name="_Toc60916241"/>
      <w:r w:rsidRPr="00A53DC8">
        <w:lastRenderedPageBreak/>
        <w:t>A.9</w:t>
      </w:r>
      <w:r w:rsidRPr="00A53DC8">
        <w:tab/>
        <w:t>EPS Fallback for Voice Call / 5GS</w:t>
      </w:r>
      <w:bookmarkEnd w:id="914"/>
      <w:bookmarkEnd w:id="915"/>
      <w:bookmarkEnd w:id="916"/>
    </w:p>
    <w:p w:rsidR="002E1203" w:rsidRPr="00A53DC8" w:rsidRDefault="002E1203" w:rsidP="0031641D">
      <w:pPr>
        <w:pStyle w:val="Heading2"/>
      </w:pPr>
      <w:bookmarkStart w:id="917" w:name="_Toc51948529"/>
      <w:bookmarkStart w:id="918" w:name="_Toc52162604"/>
      <w:bookmarkStart w:id="919" w:name="_Toc60916242"/>
      <w:r w:rsidRPr="00A53DC8">
        <w:t>A.9.1</w:t>
      </w:r>
      <w:r w:rsidRPr="00A53DC8">
        <w:tab/>
        <w:t>EPS Fallback for Voice Call / steps before fallback / 5GS</w:t>
      </w:r>
      <w:bookmarkEnd w:id="917"/>
      <w:bookmarkEnd w:id="918"/>
      <w:bookmarkEnd w:id="919"/>
    </w:p>
    <w:p w:rsidR="002E1203" w:rsidRPr="00A53DC8" w:rsidRDefault="002E1203" w:rsidP="002E120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A53DC8" w:rsidTr="00C147C7">
        <w:trPr>
          <w:cantSplit/>
          <w:jc w:val="center"/>
        </w:trPr>
        <w:tc>
          <w:tcPr>
            <w:tcW w:w="68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Step</w:t>
            </w:r>
          </w:p>
        </w:tc>
        <w:tc>
          <w:tcPr>
            <w:tcW w:w="1260" w:type="dxa"/>
            <w:gridSpan w:val="2"/>
            <w:tcBorders>
              <w:left w:val="single" w:sz="4" w:space="0" w:color="auto"/>
              <w:right w:val="single" w:sz="4" w:space="0" w:color="auto"/>
            </w:tcBorders>
          </w:tcPr>
          <w:p w:rsidR="002E1203" w:rsidRPr="00A53DC8" w:rsidRDefault="002E1203" w:rsidP="00C147C7">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Comment</w:t>
            </w:r>
          </w:p>
        </w:tc>
      </w:tr>
      <w:tr w:rsidR="002E1203" w:rsidRPr="00A53DC8" w:rsidTr="00C147C7">
        <w:trPr>
          <w:cantSplit/>
          <w:jc w:val="center"/>
        </w:trPr>
        <w:tc>
          <w:tcPr>
            <w:tcW w:w="68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630" w:type="dxa"/>
            <w:tcBorders>
              <w:left w:val="single" w:sz="4" w:space="0" w:color="auto"/>
            </w:tcBorders>
          </w:tcPr>
          <w:p w:rsidR="002E1203" w:rsidRPr="00A53DC8" w:rsidRDefault="002E1203" w:rsidP="00C147C7">
            <w:pPr>
              <w:pStyle w:val="TAH"/>
            </w:pPr>
            <w:r w:rsidRPr="00A53DC8">
              <w:t>UE</w:t>
            </w:r>
          </w:p>
        </w:tc>
        <w:tc>
          <w:tcPr>
            <w:tcW w:w="630" w:type="dxa"/>
            <w:tcBorders>
              <w:right w:val="single" w:sz="4" w:space="0" w:color="auto"/>
            </w:tcBorders>
          </w:tcPr>
          <w:p w:rsidR="002E1203" w:rsidRPr="00A53DC8" w:rsidRDefault="002E1203" w:rsidP="00C147C7">
            <w:pPr>
              <w:pStyle w:val="TAH"/>
            </w:pPr>
            <w:r w:rsidRPr="00A53DC8">
              <w:t>SS</w:t>
            </w:r>
          </w:p>
        </w:tc>
        <w:tc>
          <w:tcPr>
            <w:tcW w:w="342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4196"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INVITE</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sends INVITE including an SDP offer.</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100 Trying</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a 100 Trying provisional response.</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183 Session Progress</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183 Session Progress including an SDP answer.</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PRACK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acknowledges reception of 183 Session Progress.</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200 OK for PRACK.</w:t>
            </w:r>
          </w:p>
        </w:tc>
      </w:tr>
    </w:tbl>
    <w:p w:rsidR="002E1203" w:rsidRPr="00A53DC8" w:rsidRDefault="002E1203" w:rsidP="002E1203"/>
    <w:p w:rsidR="002E1203" w:rsidRPr="00A53DC8" w:rsidRDefault="002E1203" w:rsidP="002E1203">
      <w:pPr>
        <w:pStyle w:val="H6"/>
      </w:pPr>
      <w:r w:rsidRPr="00A53DC8">
        <w:t>Specific message contents</w:t>
      </w:r>
    </w:p>
    <w:p w:rsidR="002E1203" w:rsidRPr="00A53DC8" w:rsidRDefault="002E1203" w:rsidP="002E1203">
      <w:pPr>
        <w:pStyle w:val="H6"/>
        <w:rPr>
          <w:snapToGrid w:val="0"/>
        </w:rPr>
      </w:pPr>
      <w:r w:rsidRPr="00A53DC8">
        <w:rPr>
          <w:snapToGrid w:val="0"/>
        </w:rPr>
        <w:t>INVITE (Step 1)</w:t>
      </w:r>
    </w:p>
    <w:p w:rsidR="002E1203" w:rsidRPr="00A53DC8" w:rsidRDefault="002E1203" w:rsidP="002E1203">
      <w:r w:rsidRPr="00A53DC8">
        <w:t>Use the default message "INVITE for MO Call Setup" in Annex A.2.1 of TS 34.229-1 [2] with conditions A1, A3, A4, and A28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4"/>
      </w:tblGrid>
      <w:tr w:rsidR="002E1203" w:rsidRPr="00A53DC8" w:rsidTr="00C147C7">
        <w:tc>
          <w:tcPr>
            <w:tcW w:w="1416" w:type="dxa"/>
            <w:tcBorders>
              <w:top w:val="single" w:sz="4" w:space="0" w:color="auto"/>
              <w:left w:val="single" w:sz="4" w:space="0" w:color="auto"/>
              <w:bottom w:val="single" w:sz="4" w:space="0" w:color="auto"/>
              <w:right w:val="single" w:sz="6" w:space="0" w:color="auto"/>
            </w:tcBorders>
          </w:tcPr>
          <w:p w:rsidR="002E1203" w:rsidRPr="00A53DC8" w:rsidRDefault="002E1203" w:rsidP="00C147C7">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rsidR="002E1203" w:rsidRPr="00A53DC8" w:rsidRDefault="002E1203" w:rsidP="00C147C7">
            <w:pPr>
              <w:pStyle w:val="TAH"/>
              <w:jc w:val="left"/>
            </w:pPr>
            <w:r w:rsidRPr="00A53DC8">
              <w:t>Value/Remark</w:t>
            </w:r>
          </w:p>
        </w:tc>
      </w:tr>
      <w:tr w:rsidR="002E1203" w:rsidRPr="00A53DC8" w:rsidTr="00C147C7">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rFonts w:eastAsia="SimSun"/>
                <w:lang w:eastAsia="zh-CN"/>
              </w:rPr>
            </w:pPr>
            <w:r w:rsidRPr="00A53DC8">
              <w:rPr>
                <w:rFonts w:eastAsia="SimSun"/>
                <w:lang w:eastAsia="zh-CN"/>
              </w:rPr>
              <w:t>SDP body present but contents not checked</w:t>
            </w:r>
          </w:p>
        </w:tc>
      </w:tr>
    </w:tbl>
    <w:p w:rsidR="002E1203" w:rsidRPr="00A53DC8" w:rsidRDefault="002E1203" w:rsidP="002E1203"/>
    <w:p w:rsidR="002E1203" w:rsidRPr="00A53DC8" w:rsidRDefault="002E1203" w:rsidP="002E1203">
      <w:pPr>
        <w:pStyle w:val="H6"/>
        <w:rPr>
          <w:snapToGrid w:val="0"/>
        </w:rPr>
      </w:pPr>
      <w:r w:rsidRPr="00A53DC8">
        <w:rPr>
          <w:snapToGrid w:val="0"/>
        </w:rPr>
        <w:t>100 Trying (Step 2)</w:t>
      </w:r>
    </w:p>
    <w:p w:rsidR="002E1203" w:rsidRPr="00A53DC8" w:rsidRDefault="002E1203" w:rsidP="002E1203">
      <w:r w:rsidRPr="00A53DC8">
        <w:t>Use the default message "100 Trying for INVITE" in Annex A.2.2 of TS 34.229-1 [2] with condition A1.</w:t>
      </w:r>
    </w:p>
    <w:p w:rsidR="002E1203" w:rsidRPr="00A53DC8" w:rsidRDefault="002E1203" w:rsidP="002E1203">
      <w:pPr>
        <w:pStyle w:val="H6"/>
        <w:rPr>
          <w:snapToGrid w:val="0"/>
        </w:rPr>
      </w:pPr>
      <w:r w:rsidRPr="00A53DC8">
        <w:rPr>
          <w:snapToGrid w:val="0"/>
        </w:rPr>
        <w:lastRenderedPageBreak/>
        <w:t>183 Session Progress (Step 3)</w:t>
      </w:r>
    </w:p>
    <w:p w:rsidR="002E1203" w:rsidRPr="00A53DC8" w:rsidRDefault="002E1203" w:rsidP="002E1203">
      <w:pPr>
        <w:keepNext/>
      </w:pPr>
      <w:r w:rsidRPr="00A53DC8">
        <w:t>Use the default message "183 Session Progress for INVITE" in Annex A.2.3 of TS 34.229-1 [2] with condition A1 and the following exceptions:</w:t>
      </w:r>
    </w:p>
    <w:tbl>
      <w:tblPr>
        <w:tblW w:w="9881"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1417"/>
        <w:gridCol w:w="8468"/>
      </w:tblGrid>
      <w:tr w:rsidR="002E1203" w:rsidRPr="00A53DC8" w:rsidTr="0031641D">
        <w:tc>
          <w:tcPr>
            <w:tcW w:w="1416" w:type="dxa"/>
            <w:tcBorders>
              <w:top w:val="single" w:sz="4" w:space="0" w:color="auto"/>
              <w:left w:val="single" w:sz="4" w:space="0" w:color="auto"/>
              <w:bottom w:val="single" w:sz="4" w:space="0" w:color="auto"/>
              <w:right w:val="single" w:sz="6" w:space="0" w:color="auto"/>
            </w:tcBorders>
          </w:tcPr>
          <w:p w:rsidR="002E1203" w:rsidRPr="00A53DC8" w:rsidRDefault="002E1203" w:rsidP="00C147C7">
            <w:pPr>
              <w:pStyle w:val="TAH"/>
              <w:jc w:val="left"/>
            </w:pPr>
            <w:r w:rsidRPr="00A53DC8">
              <w:t>Header/param</w:t>
            </w:r>
          </w:p>
        </w:tc>
        <w:tc>
          <w:tcPr>
            <w:tcW w:w="8465" w:type="dxa"/>
            <w:tcBorders>
              <w:top w:val="single" w:sz="4" w:space="0" w:color="auto"/>
              <w:left w:val="single" w:sz="6" w:space="0" w:color="auto"/>
              <w:bottom w:val="single" w:sz="4" w:space="0" w:color="auto"/>
              <w:right w:val="single" w:sz="4" w:space="0" w:color="auto"/>
            </w:tcBorders>
          </w:tcPr>
          <w:p w:rsidR="002E1203" w:rsidRPr="00A53DC8" w:rsidRDefault="002E1203" w:rsidP="00C147C7">
            <w:pPr>
              <w:pStyle w:val="TAH"/>
              <w:jc w:val="left"/>
            </w:pPr>
            <w:r w:rsidRPr="00A53DC8">
              <w:t>Value/Remark</w:t>
            </w:r>
          </w:p>
        </w:tc>
      </w:tr>
      <w:tr w:rsidR="002E1203" w:rsidRPr="00A53DC8" w:rsidTr="0031641D">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8465"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rFonts w:eastAsia="SimSun"/>
                <w:lang w:eastAsia="zh-CN"/>
              </w:rPr>
            </w:pPr>
            <w:r w:rsidRPr="00A53DC8">
              <w:rPr>
                <w:rFonts w:eastAsia="SimSun"/>
                <w:lang w:eastAsia="zh-CN"/>
              </w:rPr>
              <w:t>The following SDP types and values.</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Session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v=0</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o=- 1111111111 1111111111 IN</w:t>
            </w:r>
            <w:r w:rsidRPr="00A53DC8">
              <w:rPr>
                <w:rFonts w:eastAsia="SimSun"/>
                <w:lang w:eastAsia="zh-CN"/>
              </w:rPr>
              <w:t xml:space="preserve"> (addrtype) (unicast-address for SS)</w:t>
            </w:r>
          </w:p>
          <w:p w:rsidR="002E1203" w:rsidRPr="00A53DC8" w:rsidRDefault="002E1203" w:rsidP="00C147C7">
            <w:pPr>
              <w:pStyle w:val="TAL"/>
              <w:rPr>
                <w:rFonts w:eastAsia="SimSun"/>
                <w:lang w:eastAsia="zh-CN"/>
              </w:rPr>
            </w:pPr>
            <w:r w:rsidRPr="00A53DC8">
              <w:rPr>
                <w:rFonts w:eastAsia="SimSun"/>
                <w:lang w:eastAsia="zh-CN"/>
              </w:rPr>
              <w:t>-</w:t>
            </w:r>
            <w:r w:rsidRPr="00A53DC8">
              <w:rPr>
                <w:rFonts w:eastAsia="SimSun"/>
                <w:lang w:eastAsia="zh-CN"/>
              </w:rPr>
              <w:tab/>
            </w:r>
            <w:r w:rsidRPr="00A53DC8">
              <w:rPr>
                <w:i/>
                <w:iCs/>
                <w:snapToGrid w:val="0"/>
              </w:rPr>
              <w:t>s=-</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(addrtype) (connection-address for SS)</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b=AS:37</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Time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t=0 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Media description:</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cs="Tahoma"/>
                <w:i/>
                <w:szCs w:val="16"/>
                <w:lang w:eastAsia="zh-CN"/>
              </w:rPr>
              <w:t xml:space="preserve"> </w:t>
            </w:r>
            <w:r w:rsidRPr="00A53DC8">
              <w:rPr>
                <w:rFonts w:eastAsia="SimSun"/>
                <w:lang w:eastAsia="zh-CN"/>
              </w:rPr>
              <w:t>(fmt) [Note 1, 4]</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b=AS:3</w:t>
            </w:r>
            <w:r w:rsidRPr="00A53DC8">
              <w:rPr>
                <w:rFonts w:eastAsia="SimSun" w:cs="Tahoma"/>
                <w:szCs w:val="16"/>
                <w:lang w:eastAsia="zh-CN"/>
              </w:rPr>
              <w:t>7</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b=RS:0</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b=RR:2000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Attributes for media:</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a=rtpmap:</w:t>
            </w:r>
            <w:r w:rsidRPr="00A53DC8">
              <w:rPr>
                <w:rFonts w:eastAsia="SimSun"/>
                <w:lang w:eastAsia="zh-CN"/>
              </w:rPr>
              <w:t xml:space="preserve"> </w:t>
            </w:r>
            <w:r w:rsidRPr="00A53DC8">
              <w:rPr>
                <w:rFonts w:eastAsia="SimSun"/>
                <w:bCs/>
                <w:lang w:eastAsia="zh-CN"/>
              </w:rPr>
              <w:t>(payload type)</w:t>
            </w:r>
            <w:r w:rsidRPr="00A53DC8">
              <w:rPr>
                <w:rFonts w:eastAsia="SimSun"/>
                <w:lang w:eastAsia="zh-CN"/>
              </w:rPr>
              <w:t xml:space="preserve"> </w:t>
            </w:r>
            <w:r w:rsidRPr="00A53DC8">
              <w:rPr>
                <w:rFonts w:eastAsia="SimSun"/>
                <w:i/>
                <w:iCs/>
                <w:lang w:eastAsia="zh-CN"/>
              </w:rPr>
              <w:t>AMR-WB/16000/1</w:t>
            </w:r>
            <w:r w:rsidRPr="00A53DC8">
              <w:rPr>
                <w:rFonts w:eastAsia="SimSun"/>
                <w:lang w:eastAsia="zh-CN"/>
              </w:rPr>
              <w:t xml:space="preserve"> [Note 1]</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a=fmtp:</w:t>
            </w:r>
            <w:r w:rsidRPr="00A53DC8">
              <w:rPr>
                <w:rFonts w:eastAsia="SimSun"/>
                <w:lang w:eastAsia="zh-CN"/>
              </w:rPr>
              <w:t xml:space="preserve"> </w:t>
            </w:r>
            <w:r w:rsidRPr="00A53DC8">
              <w:rPr>
                <w:rFonts w:eastAsia="SimSun"/>
                <w:bCs/>
                <w:lang w:eastAsia="zh-CN"/>
              </w:rPr>
              <w:t>(format)</w:t>
            </w:r>
            <w:r w:rsidRPr="00A53DC8">
              <w:rPr>
                <w:rFonts w:eastAsia="SimSun"/>
                <w:lang w:eastAsia="zh-CN"/>
              </w:rPr>
              <w:t xml:space="preserve"> </w:t>
            </w:r>
            <w:r w:rsidRPr="00A53DC8">
              <w:rPr>
                <w:rFonts w:eastAsia="SimSun"/>
                <w:i/>
                <w:lang w:eastAsia="zh-CN"/>
              </w:rPr>
              <w:t>mode-change-capability=2; max-red=220</w:t>
            </w:r>
            <w:r w:rsidRPr="00A53DC8">
              <w:rPr>
                <w:rFonts w:eastAsia="SimSun"/>
                <w:lang w:eastAsia="zh-CN"/>
              </w:rPr>
              <w:t xml:space="preserve"> [Note 1]</w:t>
            </w:r>
          </w:p>
          <w:p w:rsidR="002E1203" w:rsidRPr="00A53DC8" w:rsidRDefault="002E1203" w:rsidP="00C147C7">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a=ecn-capable-rtp: leap ect=0</w:t>
            </w:r>
            <w:r w:rsidRPr="00A53DC8">
              <w:rPr>
                <w:rFonts w:eastAsia="SimSun" w:cs="Tahoma"/>
                <w:bCs/>
                <w:szCs w:val="16"/>
                <w:lang w:eastAsia="zh-CN"/>
              </w:rPr>
              <w:t xml:space="preserve"> </w:t>
            </w:r>
            <w:r w:rsidRPr="00A53DC8">
              <w:rPr>
                <w:rFonts w:eastAsia="SimSun" w:cs="Tahoma"/>
                <w:szCs w:val="16"/>
                <w:lang w:eastAsia="zh-CN"/>
              </w:rPr>
              <w:t>[Note 2]</w:t>
            </w:r>
          </w:p>
          <w:p w:rsidR="002E1203" w:rsidRPr="00A53DC8" w:rsidRDefault="002E1203" w:rsidP="00C147C7">
            <w:pPr>
              <w:pStyle w:val="TAL"/>
              <w:rPr>
                <w:rFonts w:eastAsia="SimSun" w:cs="Tahoma"/>
                <w:i/>
                <w:szCs w:val="16"/>
                <w:lang w:eastAsia="zh-CN"/>
              </w:rPr>
            </w:pPr>
            <w:r w:rsidRPr="00A53DC8">
              <w:rPr>
                <w:rFonts w:eastAsia="SimSun" w:cs="Tahoma"/>
                <w:i/>
                <w:szCs w:val="16"/>
                <w:lang w:eastAsia="zh-CN"/>
              </w:rPr>
              <w:t>-</w:t>
            </w:r>
            <w:r w:rsidRPr="00A53DC8">
              <w:rPr>
                <w:rFonts w:eastAsia="SimSun" w:cs="Tahoma"/>
                <w:i/>
                <w:szCs w:val="16"/>
                <w:lang w:eastAsia="zh-CN"/>
              </w:rPr>
              <w:tab/>
              <w:t>a=rtcp-fb:* nack ecn</w:t>
            </w:r>
            <w:r w:rsidRPr="00A53DC8">
              <w:rPr>
                <w:rFonts w:eastAsia="SimSun" w:cs="Tahoma"/>
                <w:bCs/>
                <w:szCs w:val="16"/>
                <w:lang w:eastAsia="zh-CN"/>
              </w:rPr>
              <w:t xml:space="preserve"> </w:t>
            </w:r>
            <w:r w:rsidRPr="00A53DC8">
              <w:rPr>
                <w:rFonts w:eastAsia="SimSun" w:cs="Tahoma"/>
                <w:szCs w:val="16"/>
                <w:lang w:eastAsia="zh-CN"/>
              </w:rPr>
              <w:t>[Note 2]</w:t>
            </w:r>
          </w:p>
          <w:p w:rsidR="002E1203" w:rsidRPr="00A53DC8" w:rsidRDefault="002E1203" w:rsidP="00C147C7">
            <w:pPr>
              <w:pStyle w:val="TAL"/>
              <w:rPr>
                <w:rFonts w:eastAsia="SimSun" w:cs="Tahoma"/>
                <w:szCs w:val="16"/>
                <w:lang w:eastAsia="zh-CN"/>
              </w:rPr>
            </w:pPr>
            <w:r w:rsidRPr="00A53DC8">
              <w:rPr>
                <w:rFonts w:eastAsia="SimSun" w:cs="Tahoma"/>
                <w:i/>
                <w:szCs w:val="16"/>
                <w:lang w:eastAsia="zh-CN"/>
              </w:rPr>
              <w:t>-</w:t>
            </w:r>
            <w:r w:rsidRPr="00A53DC8">
              <w:rPr>
                <w:rFonts w:eastAsia="SimSun" w:cs="Tahoma"/>
                <w:i/>
                <w:szCs w:val="16"/>
                <w:lang w:eastAsia="zh-CN"/>
              </w:rPr>
              <w:tab/>
              <w:t>a=rtcp-xr:ecn-sum</w:t>
            </w:r>
            <w:r w:rsidRPr="00A53DC8">
              <w:rPr>
                <w:rFonts w:eastAsia="SimSun" w:cs="Tahoma"/>
                <w:bCs/>
                <w:szCs w:val="16"/>
                <w:lang w:eastAsia="zh-CN"/>
              </w:rPr>
              <w:t xml:space="preserve"> </w:t>
            </w:r>
            <w:r w:rsidRPr="00A53DC8">
              <w:rPr>
                <w:rFonts w:eastAsia="SimSun" w:cs="Tahoma"/>
                <w:szCs w:val="16"/>
                <w:lang w:eastAsia="zh-CN"/>
              </w:rPr>
              <w:t>[Note 2]</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a=ptime:20</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a=maxptime:240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bCs/>
                <w:lang w:eastAsia="zh-CN"/>
              </w:rPr>
            </w:pPr>
            <w:r w:rsidRPr="00A53DC8">
              <w:rPr>
                <w:rFonts w:eastAsia="SimSun"/>
                <w:bCs/>
                <w:lang w:eastAsia="zh-CN"/>
              </w:rPr>
              <w:t>Attributes for media security mechanism:</w:t>
            </w:r>
          </w:p>
          <w:p w:rsidR="002E1203" w:rsidRPr="00A53DC8" w:rsidRDefault="002E1203" w:rsidP="00C147C7">
            <w:pPr>
              <w:pStyle w:val="TAL"/>
              <w:rPr>
                <w:rFonts w:eastAsia="SimSun"/>
                <w:bCs/>
                <w:i/>
                <w:lang w:eastAsia="zh-CN"/>
              </w:rPr>
            </w:pPr>
            <w:r w:rsidRPr="00A53DC8">
              <w:rPr>
                <w:rFonts w:eastAsia="SimSun"/>
                <w:bCs/>
                <w:i/>
                <w:lang w:eastAsia="zh-CN"/>
              </w:rPr>
              <w:t>-</w:t>
            </w:r>
            <w:r w:rsidRPr="00A53DC8">
              <w:rPr>
                <w:rFonts w:eastAsia="SimSun"/>
                <w:bCs/>
                <w:i/>
                <w:lang w:eastAsia="zh-CN"/>
              </w:rPr>
              <w:tab/>
              <w:t xml:space="preserve">a=3ge2ae: requested </w:t>
            </w:r>
            <w:r w:rsidRPr="00A53DC8">
              <w:rPr>
                <w:rFonts w:eastAsia="SimSun"/>
                <w:bCs/>
                <w:lang w:eastAsia="zh-CN"/>
              </w:rPr>
              <w:t>[Note 3]</w:t>
            </w:r>
          </w:p>
          <w:p w:rsidR="002E1203" w:rsidRPr="00A53DC8" w:rsidRDefault="002E1203" w:rsidP="00C147C7">
            <w:pPr>
              <w:pStyle w:val="TAL"/>
              <w:rPr>
                <w:rFonts w:eastAsia="SimSun"/>
                <w:bCs/>
                <w:lang w:eastAsia="zh-CN"/>
              </w:rPr>
            </w:pPr>
            <w:r w:rsidRPr="00A53DC8">
              <w:rPr>
                <w:rFonts w:eastAsia="SimSun"/>
                <w:bCs/>
                <w:i/>
                <w:lang w:eastAsia="zh-CN"/>
              </w:rPr>
              <w:t>-</w:t>
            </w:r>
            <w:r w:rsidRPr="00A53DC8">
              <w:rPr>
                <w:rFonts w:eastAsia="SimSun"/>
                <w:bCs/>
                <w:i/>
                <w:lang w:eastAsia="zh-CN"/>
              </w:rPr>
              <w:tab/>
              <w:t xml:space="preserve">a=crypto:1 AES_CM_128_HMAC_SHA1_80inline:PS1uQCVeeCFCanVmcjkpPywjNWhcYD0mXXtxaVBR|2^20|1:4 </w:t>
            </w:r>
            <w:r w:rsidRPr="00A53DC8">
              <w:rPr>
                <w:rFonts w:eastAsia="SimSun"/>
                <w:bCs/>
                <w:lang w:eastAsia="zh-CN"/>
              </w:rPr>
              <w:t>[Note 3]</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i/>
                <w:lang w:eastAsia="zh-CN"/>
              </w:rPr>
            </w:pPr>
            <w:r w:rsidRPr="00A53DC8">
              <w:rPr>
                <w:rFonts w:eastAsia="SimSun"/>
                <w:lang w:eastAsia="zh-CN"/>
              </w:rPr>
              <w:t>Note 1: The value for fmt, payload type (AMR) and format is copied from Step 1.</w:t>
            </w:r>
          </w:p>
          <w:p w:rsidR="002E1203" w:rsidRPr="00A53DC8" w:rsidRDefault="002E1203" w:rsidP="00C147C7">
            <w:pPr>
              <w:pStyle w:val="TAL"/>
              <w:rPr>
                <w:rFonts w:eastAsia="SimSun" w:cs="Tahoma"/>
                <w:szCs w:val="16"/>
                <w:lang w:eastAsia="zh-CN"/>
              </w:rPr>
            </w:pPr>
            <w:r w:rsidRPr="00A53DC8">
              <w:rPr>
                <w:rFonts w:eastAsia="SimSun" w:cs="Tahoma"/>
                <w:iCs/>
                <w:snapToGrid w:val="0"/>
                <w:szCs w:val="16"/>
                <w:lang w:eastAsia="zh-CN"/>
              </w:rPr>
              <w:t xml:space="preserve">Note 2: </w:t>
            </w:r>
            <w:r w:rsidRPr="00A53DC8">
              <w:rPr>
                <w:rFonts w:eastAsia="SimSun" w:cs="Tahoma"/>
                <w:szCs w:val="16"/>
                <w:lang w:eastAsia="zh-CN"/>
              </w:rPr>
              <w:t>Attributes for ECN Capability are present if the UE supports Explicit Congestion Notification.</w:t>
            </w:r>
          </w:p>
          <w:p w:rsidR="002E1203" w:rsidRPr="00A53DC8" w:rsidRDefault="002E1203" w:rsidP="00C147C7">
            <w:pPr>
              <w:pStyle w:val="TAL"/>
              <w:rPr>
                <w:rFonts w:eastAsia="SimSun"/>
                <w:lang w:eastAsia="zh-CN"/>
              </w:rPr>
            </w:pPr>
            <w:r w:rsidRPr="00A53DC8">
              <w:rPr>
                <w:rFonts w:eastAsia="SimSun"/>
                <w:lang w:eastAsia="zh-CN"/>
              </w:rPr>
              <w:t>Note 3: Attributes for media plane security are present if the use of end-to-access-edge security is supported by UE.</w:t>
            </w:r>
          </w:p>
          <w:p w:rsidR="002E1203" w:rsidRPr="00A53DC8" w:rsidRDefault="002E1203" w:rsidP="00C147C7">
            <w:pPr>
              <w:pStyle w:val="TAL"/>
              <w:rPr>
                <w:rFonts w:eastAsia="SimSun"/>
                <w:lang w:eastAsia="zh-CN"/>
              </w:rPr>
            </w:pPr>
            <w:r w:rsidRPr="00A53DC8">
              <w:rPr>
                <w:rFonts w:eastAsia="SimSun"/>
                <w:lang w:eastAsia="zh-CN"/>
              </w:rPr>
              <w:t>Note 4: transport port is the port number of the SS (see RFC 3264 clause 6).</w:t>
            </w:r>
          </w:p>
        </w:tc>
      </w:tr>
    </w:tbl>
    <w:p w:rsidR="002E1203" w:rsidRPr="00A53DC8" w:rsidRDefault="002E1203" w:rsidP="002E1203"/>
    <w:p w:rsidR="002E1203" w:rsidRPr="00A53DC8" w:rsidRDefault="002E1203" w:rsidP="002E1203">
      <w:pPr>
        <w:pStyle w:val="H6"/>
        <w:rPr>
          <w:snapToGrid w:val="0"/>
        </w:rPr>
      </w:pPr>
      <w:r w:rsidRPr="00A53DC8">
        <w:rPr>
          <w:snapToGrid w:val="0"/>
        </w:rPr>
        <w:t>PRACK (Step 4)</w:t>
      </w:r>
    </w:p>
    <w:p w:rsidR="002E1203" w:rsidRPr="00A53DC8" w:rsidRDefault="002E1203" w:rsidP="002E1203">
      <w:r w:rsidRPr="00A53DC8">
        <w:t>Use the default message "PRACK" in Annex A.2.4 of TS 34.229-1 [2] with conditions A1 and A7.</w:t>
      </w:r>
    </w:p>
    <w:p w:rsidR="002E1203" w:rsidRPr="00A53DC8" w:rsidRDefault="002E1203" w:rsidP="002E1203">
      <w:pPr>
        <w:pStyle w:val="H6"/>
        <w:rPr>
          <w:snapToGrid w:val="0"/>
        </w:rPr>
      </w:pPr>
      <w:r w:rsidRPr="00A53DC8">
        <w:rPr>
          <w:snapToGrid w:val="0"/>
        </w:rPr>
        <w:t>200 OK (Step 5)</w:t>
      </w:r>
    </w:p>
    <w:p w:rsidR="002E1203" w:rsidRPr="00A53DC8" w:rsidRDefault="002E1203" w:rsidP="002E1203">
      <w:r w:rsidRPr="00A53DC8">
        <w:t>Use the default message "200 OK for requests other than REGISTER or SUBSCRIBE" in Annex A.3.1 of TS 34.229-1 [2] with conditions A10 and A22.</w:t>
      </w:r>
    </w:p>
    <w:p w:rsidR="002E1203" w:rsidRPr="00A53DC8" w:rsidRDefault="002E1203" w:rsidP="0031641D">
      <w:pPr>
        <w:pStyle w:val="Heading2"/>
      </w:pPr>
      <w:bookmarkStart w:id="920" w:name="_Toc51948530"/>
      <w:bookmarkStart w:id="921" w:name="_Toc52162605"/>
      <w:bookmarkStart w:id="922" w:name="_Toc60916243"/>
      <w:r w:rsidRPr="00A53DC8">
        <w:lastRenderedPageBreak/>
        <w:t>A.9.2</w:t>
      </w:r>
      <w:r w:rsidRPr="00A53DC8">
        <w:tab/>
        <w:t>EPS Fallback for Voice Call / steps after fallback / 5GS</w:t>
      </w:r>
      <w:bookmarkEnd w:id="920"/>
      <w:bookmarkEnd w:id="921"/>
      <w:bookmarkEnd w:id="922"/>
    </w:p>
    <w:p w:rsidR="002E1203" w:rsidRPr="00A53DC8" w:rsidRDefault="002E1203" w:rsidP="002E1203">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2E1203" w:rsidRPr="00A53DC8" w:rsidTr="00C147C7">
        <w:trPr>
          <w:cantSplit/>
          <w:jc w:val="center"/>
        </w:trPr>
        <w:tc>
          <w:tcPr>
            <w:tcW w:w="68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Step</w:t>
            </w:r>
          </w:p>
        </w:tc>
        <w:tc>
          <w:tcPr>
            <w:tcW w:w="1260" w:type="dxa"/>
            <w:gridSpan w:val="2"/>
            <w:tcBorders>
              <w:left w:val="single" w:sz="4" w:space="0" w:color="auto"/>
              <w:right w:val="single" w:sz="4" w:space="0" w:color="auto"/>
            </w:tcBorders>
          </w:tcPr>
          <w:p w:rsidR="002E1203" w:rsidRPr="00A53DC8" w:rsidRDefault="002E1203" w:rsidP="00C147C7">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2E1203" w:rsidRPr="00A53DC8" w:rsidRDefault="002E1203" w:rsidP="00C147C7">
            <w:pPr>
              <w:pStyle w:val="TAH"/>
            </w:pPr>
            <w:r w:rsidRPr="00A53DC8">
              <w:t>Comment</w:t>
            </w:r>
          </w:p>
        </w:tc>
      </w:tr>
      <w:tr w:rsidR="002E1203" w:rsidRPr="00A53DC8" w:rsidTr="00C147C7">
        <w:trPr>
          <w:cantSplit/>
          <w:jc w:val="center"/>
        </w:trPr>
        <w:tc>
          <w:tcPr>
            <w:tcW w:w="68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630" w:type="dxa"/>
            <w:tcBorders>
              <w:left w:val="single" w:sz="4" w:space="0" w:color="auto"/>
            </w:tcBorders>
          </w:tcPr>
          <w:p w:rsidR="002E1203" w:rsidRPr="00A53DC8" w:rsidRDefault="002E1203" w:rsidP="00C147C7">
            <w:pPr>
              <w:pStyle w:val="TAH"/>
            </w:pPr>
            <w:r w:rsidRPr="00A53DC8">
              <w:t>UE</w:t>
            </w:r>
          </w:p>
        </w:tc>
        <w:tc>
          <w:tcPr>
            <w:tcW w:w="630" w:type="dxa"/>
            <w:tcBorders>
              <w:right w:val="single" w:sz="4" w:space="0" w:color="auto"/>
            </w:tcBorders>
          </w:tcPr>
          <w:p w:rsidR="002E1203" w:rsidRPr="00A53DC8" w:rsidRDefault="002E1203" w:rsidP="00C147C7">
            <w:pPr>
              <w:pStyle w:val="TAH"/>
            </w:pPr>
            <w:r w:rsidRPr="00A53DC8">
              <w:t>SS</w:t>
            </w:r>
          </w:p>
        </w:tc>
        <w:tc>
          <w:tcPr>
            <w:tcW w:w="3420"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c>
          <w:tcPr>
            <w:tcW w:w="4196" w:type="dxa"/>
            <w:tcBorders>
              <w:top w:val="nil"/>
              <w:left w:val="single" w:sz="4" w:space="0" w:color="auto"/>
              <w:bottom w:val="single" w:sz="4" w:space="0" w:color="auto"/>
              <w:right w:val="single" w:sz="4" w:space="0" w:color="auto"/>
            </w:tcBorders>
          </w:tcPr>
          <w:p w:rsidR="002E1203" w:rsidRPr="00A53DC8" w:rsidRDefault="002E1203" w:rsidP="00C147C7">
            <w:pPr>
              <w:pStyle w:val="TAH"/>
            </w:pP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UPDATE</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sends an UPDATE request containing a second SDP offer.</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a 200 OK response for UPDATE containing an SDP answer.</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180 Ringing</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sends a 180 Ringing provisional response.</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200 OK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SS responds to INVITE with 200 OK.</w:t>
            </w:r>
          </w:p>
        </w:tc>
      </w:tr>
      <w:tr w:rsidR="002E1203" w:rsidRPr="00A53DC8" w:rsidTr="00C147C7">
        <w:trPr>
          <w:cantSplit/>
          <w:jc w:val="center"/>
        </w:trPr>
        <w:tc>
          <w:tcPr>
            <w:tcW w:w="68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ACK</w:t>
            </w:r>
          </w:p>
        </w:tc>
        <w:tc>
          <w:tcPr>
            <w:tcW w:w="4196"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pPr>
            <w:r w:rsidRPr="00A53DC8">
              <w:t>UE acknowledges.</w:t>
            </w:r>
          </w:p>
        </w:tc>
      </w:tr>
    </w:tbl>
    <w:p w:rsidR="002E1203" w:rsidRPr="00A53DC8" w:rsidRDefault="002E1203" w:rsidP="002E1203"/>
    <w:p w:rsidR="002E1203" w:rsidRPr="00A53DC8" w:rsidRDefault="002E1203" w:rsidP="002E1203">
      <w:pPr>
        <w:pStyle w:val="H6"/>
      </w:pPr>
      <w:r w:rsidRPr="00A53DC8">
        <w:t>Specific message contents</w:t>
      </w:r>
    </w:p>
    <w:p w:rsidR="002E1203" w:rsidRPr="00A53DC8" w:rsidRDefault="002E1203" w:rsidP="002E1203">
      <w:pPr>
        <w:pStyle w:val="H6"/>
        <w:rPr>
          <w:snapToGrid w:val="0"/>
        </w:rPr>
      </w:pPr>
      <w:r w:rsidRPr="00A53DC8">
        <w:rPr>
          <w:snapToGrid w:val="0"/>
        </w:rPr>
        <w:t>UPDATE (Step 1)</w:t>
      </w:r>
    </w:p>
    <w:p w:rsidR="002E1203" w:rsidRPr="00A53DC8" w:rsidRDefault="002E1203" w:rsidP="002E1203">
      <w:r w:rsidRPr="00A53DC8">
        <w:t>Use the default message "UPDATE" in Annex A.2.5 of TS 34.229-1 [2] with conditions A1 and A5 and the following exceptions:</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629"/>
        <w:gridCol w:w="7010"/>
      </w:tblGrid>
      <w:tr w:rsidR="002E1203" w:rsidRPr="00A53DC8" w:rsidTr="00A53DC8">
        <w:trPr>
          <w:jc w:val="center"/>
        </w:trPr>
        <w:tc>
          <w:tcPr>
            <w:tcW w:w="2629" w:type="dxa"/>
            <w:tcBorders>
              <w:top w:val="single" w:sz="4" w:space="0" w:color="auto"/>
              <w:left w:val="single" w:sz="4" w:space="0" w:color="auto"/>
              <w:bottom w:val="single" w:sz="4" w:space="0" w:color="auto"/>
              <w:right w:val="single" w:sz="6" w:space="0" w:color="auto"/>
            </w:tcBorders>
          </w:tcPr>
          <w:p w:rsidR="002E1203" w:rsidRPr="00A53DC8" w:rsidRDefault="002E1203" w:rsidP="00C147C7">
            <w:pPr>
              <w:pStyle w:val="TAH"/>
              <w:jc w:val="left"/>
            </w:pPr>
            <w:r w:rsidRPr="00A53DC8">
              <w:t>Header/param</w:t>
            </w:r>
          </w:p>
        </w:tc>
        <w:tc>
          <w:tcPr>
            <w:tcW w:w="7010" w:type="dxa"/>
            <w:tcBorders>
              <w:top w:val="single" w:sz="4" w:space="0" w:color="auto"/>
              <w:left w:val="single" w:sz="6" w:space="0" w:color="auto"/>
              <w:bottom w:val="single" w:sz="4" w:space="0" w:color="auto"/>
              <w:right w:val="single" w:sz="4" w:space="0" w:color="auto"/>
            </w:tcBorders>
          </w:tcPr>
          <w:p w:rsidR="002E1203" w:rsidRPr="00A53DC8" w:rsidRDefault="002E1203" w:rsidP="00C147C7">
            <w:pPr>
              <w:pStyle w:val="TAH"/>
              <w:jc w:val="left"/>
            </w:pPr>
            <w:r w:rsidRPr="00A53DC8">
              <w:t>Value/Remark</w:t>
            </w:r>
          </w:p>
        </w:tc>
      </w:tr>
      <w:tr w:rsidR="002E1203" w:rsidRPr="00A53DC8" w:rsidTr="00A53DC8">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2629"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rFonts w:eastAsia="SimSun"/>
                <w:b/>
                <w:szCs w:val="24"/>
                <w:lang w:eastAsia="zh-CN"/>
              </w:rPr>
            </w:pPr>
            <w:r w:rsidRPr="00A53DC8">
              <w:rPr>
                <w:rFonts w:eastAsia="SimSun"/>
                <w:b/>
                <w:szCs w:val="24"/>
                <w:lang w:eastAsia="zh-CN"/>
              </w:rPr>
              <w:t>Message-body</w:t>
            </w:r>
          </w:p>
        </w:tc>
        <w:tc>
          <w:tcPr>
            <w:tcW w:w="7010"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rFonts w:eastAsia="SimSun"/>
                <w:lang w:eastAsia="zh-CN"/>
              </w:rPr>
            </w:pPr>
            <w:r w:rsidRPr="00A53DC8">
              <w:rPr>
                <w:rFonts w:eastAsia="SimSun"/>
                <w:lang w:eastAsia="zh-CN"/>
              </w:rPr>
              <w:t>The following SDP types and values shall be present.</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Session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v=0</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o=</w:t>
            </w:r>
            <w:r w:rsidRPr="00A53DC8">
              <w:rPr>
                <w:rFonts w:eastAsia="SimSun"/>
                <w:iCs/>
                <w:snapToGrid w:val="0"/>
                <w:lang w:eastAsia="zh-CN"/>
              </w:rPr>
              <w:t xml:space="preserve">(username) </w:t>
            </w:r>
            <w:r w:rsidRPr="00A53DC8">
              <w:rPr>
                <w:rFonts w:eastAsia="SimSun"/>
                <w:lang w:eastAsia="zh-CN"/>
              </w:rPr>
              <w:t>(sess-id) (sess-version) IN (addrtype) (unicast-address for UE) [Note 2]</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s=</w:t>
            </w:r>
            <w:r w:rsidRPr="00A53DC8">
              <w:rPr>
                <w:rFonts w:eastAsia="SimSun"/>
                <w:lang w:eastAsia="zh-CN"/>
              </w:rPr>
              <w:t>(session name)</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c=IN</w:t>
            </w:r>
            <w:r w:rsidRPr="00A53DC8">
              <w:rPr>
                <w:rFonts w:eastAsia="SimSun"/>
                <w:lang w:eastAsia="zh-CN"/>
              </w:rPr>
              <w:t xml:space="preserve"> (addrtype) (connection-address for UE) [Note 1]</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b=AS:</w:t>
            </w:r>
            <w:r w:rsidRPr="00A53DC8">
              <w:rPr>
                <w:rFonts w:eastAsia="SimSun"/>
                <w:lang w:eastAsia="zh-CN"/>
              </w:rPr>
              <w:t xml:space="preserve"> (bandwidth-value)</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Time description:</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t=0 0</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Media description:</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m=audio </w:t>
            </w:r>
            <w:r w:rsidRPr="00A53DC8">
              <w:rPr>
                <w:rFonts w:eastAsia="SimSun"/>
                <w:iCs/>
                <w:lang w:eastAsia="zh-CN"/>
              </w:rPr>
              <w:t>(transport port)</w:t>
            </w:r>
            <w:r w:rsidRPr="00A53DC8">
              <w:rPr>
                <w:rFonts w:eastAsia="SimSun"/>
                <w:i/>
                <w:lang w:eastAsia="zh-CN"/>
              </w:rPr>
              <w:t xml:space="preserve"> </w:t>
            </w:r>
            <w:smartTag w:uri="urn:schemas-microsoft-com:office:smarttags" w:element="PersonName">
              <w:r w:rsidRPr="00A53DC8">
                <w:rPr>
                  <w:rFonts w:eastAsia="SimSun"/>
                  <w:i/>
                  <w:lang w:eastAsia="zh-CN"/>
                </w:rPr>
                <w:t>RT</w:t>
              </w:r>
            </w:smartTag>
            <w:r w:rsidRPr="00A53DC8">
              <w:rPr>
                <w:rFonts w:eastAsia="SimSun"/>
                <w:i/>
                <w:lang w:eastAsia="zh-CN"/>
              </w:rPr>
              <w:t>P/AVP</w:t>
            </w:r>
            <w:r w:rsidRPr="00A53DC8">
              <w:rPr>
                <w:rFonts w:eastAsia="SimSun"/>
                <w:lang w:eastAsia="zh-CN"/>
              </w:rPr>
              <w:t xml:space="preserve"> (fmt)</w:t>
            </w:r>
            <w:r w:rsidRPr="00A53DC8">
              <w:rPr>
                <w:rFonts w:eastAsia="SimSun" w:cs="Tahoma"/>
                <w:szCs w:val="16"/>
                <w:lang w:eastAsia="zh-CN"/>
              </w:rPr>
              <w:t xml:space="preserve"> [Note 2]</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c=IN </w:t>
            </w:r>
            <w:r w:rsidRPr="00A53DC8">
              <w:rPr>
                <w:rFonts w:eastAsia="SimSun"/>
                <w:lang w:eastAsia="zh-CN"/>
              </w:rPr>
              <w:t>(addrtype) (connection-address for UE) [Note 1]</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 xml:space="preserve">b=AS: </w:t>
            </w:r>
            <w:r w:rsidRPr="00A53DC8">
              <w:rPr>
                <w:rFonts w:eastAsia="SimSun"/>
                <w:lang w:eastAsia="zh-CN"/>
              </w:rPr>
              <w:t>(bandwidth-value)</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b=RS:</w:t>
            </w:r>
            <w:r w:rsidRPr="00A53DC8">
              <w:rPr>
                <w:rFonts w:eastAsia="SimSun"/>
                <w:lang w:eastAsia="zh-CN"/>
              </w:rPr>
              <w:t xml:space="preserve"> (bandwidth-value)</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b=RR:</w:t>
            </w:r>
            <w:r w:rsidRPr="00A53DC8">
              <w:rPr>
                <w:rFonts w:eastAsia="SimSun"/>
                <w:lang w:eastAsia="zh-CN"/>
              </w:rPr>
              <w:t xml:space="preserve"> (bandwidth-value)</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Attributes for media:</w:t>
            </w:r>
          </w:p>
          <w:p w:rsidR="002E1203" w:rsidRPr="00A53DC8" w:rsidRDefault="002E1203" w:rsidP="00C147C7">
            <w:pPr>
              <w:pStyle w:val="TAL"/>
              <w:rPr>
                <w:rFonts w:eastAsia="SimSun"/>
                <w:i/>
                <w:lang w:eastAsia="zh-CN"/>
              </w:rPr>
            </w:pPr>
            <w:r w:rsidRPr="00A53DC8">
              <w:rPr>
                <w:rFonts w:eastAsia="SimSun"/>
                <w:i/>
                <w:lang w:eastAsia="zh-CN"/>
              </w:rPr>
              <w:t>-</w:t>
            </w:r>
            <w:r w:rsidRPr="00A53DC8">
              <w:rPr>
                <w:rFonts w:eastAsia="SimSun"/>
                <w:i/>
                <w:lang w:eastAsia="zh-CN"/>
              </w:rPr>
              <w:tab/>
              <w:t xml:space="preserve">a=rtpmap: </w:t>
            </w:r>
            <w:r w:rsidRPr="00A53DC8">
              <w:rPr>
                <w:rFonts w:eastAsia="SimSun"/>
                <w:lang w:eastAsia="zh-CN"/>
              </w:rPr>
              <w:t xml:space="preserve">(payload type) </w:t>
            </w:r>
            <w:r w:rsidRPr="00A53DC8">
              <w:rPr>
                <w:rFonts w:eastAsia="SimSun"/>
                <w:i/>
                <w:lang w:eastAsia="zh-CN"/>
              </w:rPr>
              <w:t>AMR-WB/16000</w:t>
            </w:r>
            <w:r w:rsidRPr="00A53DC8">
              <w:rPr>
                <w:rFonts w:eastAsia="SimSun" w:cs="Tahoma"/>
                <w:szCs w:val="16"/>
                <w:lang w:eastAsia="zh-CN"/>
              </w:rPr>
              <w:t xml:space="preserve"> [Note 2] [Note 4]</w:t>
            </w:r>
          </w:p>
          <w:p w:rsidR="002E1203" w:rsidRPr="00A53DC8" w:rsidRDefault="002E1203" w:rsidP="00C147C7">
            <w:pPr>
              <w:pStyle w:val="TAL"/>
              <w:rPr>
                <w:rFonts w:eastAsia="SimSun"/>
                <w:lang w:eastAsia="zh-CN"/>
              </w:rPr>
            </w:pPr>
            <w:r w:rsidRPr="00A53DC8">
              <w:rPr>
                <w:rFonts w:eastAsia="SimSun"/>
                <w:i/>
                <w:lang w:eastAsia="zh-CN"/>
              </w:rPr>
              <w:t>-</w:t>
            </w:r>
            <w:r w:rsidRPr="00A53DC8">
              <w:rPr>
                <w:rFonts w:eastAsia="SimSun"/>
                <w:i/>
                <w:lang w:eastAsia="zh-CN"/>
              </w:rPr>
              <w:tab/>
              <w:t>a=fmtp:</w:t>
            </w:r>
            <w:r w:rsidRPr="00A53DC8">
              <w:rPr>
                <w:rFonts w:eastAsia="SimSun"/>
                <w:lang w:eastAsia="zh-CN"/>
              </w:rPr>
              <w:t xml:space="preserve"> (format)</w:t>
            </w:r>
            <w:r w:rsidRPr="00A53DC8">
              <w:rPr>
                <w:rFonts w:eastAsia="SimSun" w:cs="Tahoma"/>
                <w:szCs w:val="16"/>
                <w:lang w:eastAsia="zh-CN"/>
              </w:rPr>
              <w:t xml:space="preserve"> [Note 2, 3]</w:t>
            </w:r>
          </w:p>
          <w:p w:rsidR="002E1203" w:rsidRPr="00A53DC8" w:rsidRDefault="002E1203" w:rsidP="00C147C7">
            <w:pPr>
              <w:pStyle w:val="TAL"/>
              <w:rPr>
                <w:rFonts w:eastAsia="SimSun"/>
                <w:lang w:eastAsia="zh-CN"/>
              </w:rPr>
            </w:pPr>
          </w:p>
          <w:p w:rsidR="002E1203" w:rsidRPr="00A53DC8" w:rsidRDefault="002E1203" w:rsidP="00C147C7">
            <w:pPr>
              <w:pStyle w:val="TAL"/>
              <w:rPr>
                <w:rFonts w:eastAsia="SimSun"/>
                <w:lang w:eastAsia="zh-CN"/>
              </w:rPr>
            </w:pPr>
            <w:r w:rsidRPr="00A53DC8">
              <w:rPr>
                <w:rFonts w:eastAsia="SimSun"/>
                <w:lang w:eastAsia="zh-CN"/>
              </w:rPr>
              <w:t>Note 1: At least one "c=" field shall be present.</w:t>
            </w:r>
          </w:p>
          <w:p w:rsidR="002E1203" w:rsidRPr="00A53DC8" w:rsidRDefault="002E1203" w:rsidP="00C147C7">
            <w:pPr>
              <w:pStyle w:val="TAL"/>
              <w:rPr>
                <w:rFonts w:eastAsia="SimSun"/>
                <w:bCs/>
                <w:lang w:eastAsia="zh-CN"/>
              </w:rPr>
            </w:pPr>
            <w:r w:rsidRPr="00A53DC8">
              <w:rPr>
                <w:rFonts w:eastAsia="SimSun"/>
                <w:lang w:eastAsia="zh-CN"/>
              </w:rPr>
              <w:t>Note 2:</w:t>
            </w:r>
            <w:r w:rsidRPr="00A53DC8">
              <w:rPr>
                <w:rFonts w:eastAsia="SimSun"/>
                <w:bCs/>
                <w:lang w:eastAsia="zh-CN"/>
              </w:rPr>
              <w:t xml:space="preserve"> The value for fmt, payload type and format is not checked</w:t>
            </w:r>
          </w:p>
          <w:p w:rsidR="002E1203" w:rsidRPr="00A53DC8" w:rsidRDefault="002E1203" w:rsidP="00C147C7">
            <w:pPr>
              <w:pStyle w:val="TAL"/>
              <w:rPr>
                <w:rFonts w:eastAsia="SimSun"/>
                <w:bCs/>
                <w:lang w:eastAsia="zh-CN"/>
              </w:rPr>
            </w:pPr>
            <w:r w:rsidRPr="00A53DC8">
              <w:rPr>
                <w:rFonts w:eastAsia="SimSun"/>
                <w:bCs/>
                <w:lang w:eastAsia="zh-CN"/>
              </w:rPr>
              <w:t>Note 3: Parameters for the AMR codec are not checked</w:t>
            </w:r>
          </w:p>
          <w:p w:rsidR="002E1203" w:rsidRPr="00A53DC8" w:rsidRDefault="002E1203" w:rsidP="00C147C7">
            <w:pPr>
              <w:pStyle w:val="TAL"/>
              <w:rPr>
                <w:rFonts w:eastAsia="SimSun"/>
                <w:bCs/>
                <w:lang w:eastAsia="zh-CN"/>
              </w:rPr>
            </w:pPr>
            <w:r w:rsidRPr="00A53DC8">
              <w:rPr>
                <w:rFonts w:eastAsia="SimSun"/>
                <w:bCs/>
                <w:lang w:eastAsia="zh-CN"/>
              </w:rPr>
              <w:t>Note 4: The AMR channel number shall be “/1” or omitted.</w:t>
            </w:r>
          </w:p>
        </w:tc>
      </w:tr>
    </w:tbl>
    <w:p w:rsidR="002E1203" w:rsidRPr="00A53DC8" w:rsidRDefault="002E1203" w:rsidP="002E1203"/>
    <w:p w:rsidR="002E1203" w:rsidRPr="00A53DC8" w:rsidRDefault="002E1203" w:rsidP="002E1203">
      <w:pPr>
        <w:pStyle w:val="H6"/>
        <w:rPr>
          <w:snapToGrid w:val="0"/>
        </w:rPr>
      </w:pPr>
      <w:r w:rsidRPr="00A53DC8">
        <w:rPr>
          <w:snapToGrid w:val="0"/>
        </w:rPr>
        <w:t>200 OK (Step 2)</w:t>
      </w:r>
    </w:p>
    <w:p w:rsidR="002E1203" w:rsidRPr="00A53DC8" w:rsidRDefault="002E1203" w:rsidP="0031641D">
      <w:r w:rsidRPr="00A53DC8">
        <w:t>Use the default message "200 OK for requests other than REGISTER or SUBSCRIBE" in Annex A.3.1 of TS 34.229-1 [2] with conditions A1, A10 and A21 and the following exceptions:</w:t>
      </w:r>
    </w:p>
    <w:tbl>
      <w:tblPr>
        <w:tblW w:w="9639" w:type="dxa"/>
        <w:jc w:val="center"/>
        <w:tblLayout w:type="fixed"/>
        <w:tblLook w:val="01E0" w:firstRow="1" w:lastRow="1" w:firstColumn="1" w:lastColumn="1" w:noHBand="0" w:noVBand="0"/>
      </w:tblPr>
      <w:tblGrid>
        <w:gridCol w:w="2547"/>
        <w:gridCol w:w="7092"/>
      </w:tblGrid>
      <w:tr w:rsidR="002E1203" w:rsidRPr="00A53DC8"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b/>
              </w:rPr>
            </w:pPr>
            <w:r w:rsidRPr="00A53DC8">
              <w:rPr>
                <w:b/>
              </w:rPr>
              <w:lastRenderedPageBreak/>
              <w:t>Header/param</w:t>
            </w:r>
          </w:p>
        </w:tc>
        <w:tc>
          <w:tcPr>
            <w:tcW w:w="7092"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b/>
              </w:rPr>
            </w:pPr>
            <w:r w:rsidRPr="00A53DC8">
              <w:rPr>
                <w:b/>
              </w:rPr>
              <w:t>Value/remark</w:t>
            </w:r>
          </w:p>
        </w:tc>
      </w:tr>
      <w:tr w:rsidR="002E1203" w:rsidRPr="00A53DC8" w:rsidTr="00A53DC8">
        <w:trPr>
          <w:cantSplit/>
          <w:trHeight w:val="255"/>
          <w:tblHeader/>
          <w:jc w:val="center"/>
        </w:trPr>
        <w:tc>
          <w:tcPr>
            <w:tcW w:w="2547" w:type="dxa"/>
            <w:tcBorders>
              <w:top w:val="single" w:sz="4" w:space="0" w:color="auto"/>
              <w:left w:val="single" w:sz="4" w:space="0" w:color="auto"/>
              <w:right w:val="single" w:sz="4" w:space="0" w:color="auto"/>
            </w:tcBorders>
          </w:tcPr>
          <w:p w:rsidR="002E1203" w:rsidRPr="00A53DC8" w:rsidRDefault="002E1203" w:rsidP="00C147C7">
            <w:pPr>
              <w:pStyle w:val="TAL"/>
              <w:rPr>
                <w:b/>
              </w:rPr>
            </w:pPr>
            <w:r w:rsidRPr="00A53DC8">
              <w:rPr>
                <w:b/>
              </w:rPr>
              <w:t>Content-Type</w:t>
            </w:r>
          </w:p>
        </w:tc>
        <w:tc>
          <w:tcPr>
            <w:tcW w:w="7092" w:type="dxa"/>
            <w:tcBorders>
              <w:top w:val="single" w:sz="4" w:space="0" w:color="auto"/>
              <w:left w:val="single" w:sz="4" w:space="0" w:color="auto"/>
              <w:right w:val="single" w:sz="4" w:space="0" w:color="auto"/>
            </w:tcBorders>
          </w:tcPr>
          <w:p w:rsidR="002E1203" w:rsidRPr="00A53DC8" w:rsidRDefault="002E1203" w:rsidP="00C147C7">
            <w:pPr>
              <w:pStyle w:val="TAL"/>
              <w:rPr>
                <w:bCs/>
              </w:rPr>
            </w:pPr>
          </w:p>
        </w:tc>
      </w:tr>
      <w:tr w:rsidR="002E1203" w:rsidRPr="00A53DC8" w:rsidTr="00A53DC8">
        <w:trPr>
          <w:cantSplit/>
          <w:trHeight w:val="255"/>
          <w:tblHeader/>
          <w:jc w:val="center"/>
        </w:trPr>
        <w:tc>
          <w:tcPr>
            <w:tcW w:w="2547" w:type="dxa"/>
            <w:tcBorders>
              <w:left w:val="single" w:sz="4" w:space="0" w:color="auto"/>
              <w:bottom w:val="single" w:sz="4" w:space="0" w:color="auto"/>
              <w:right w:val="single" w:sz="4" w:space="0" w:color="auto"/>
            </w:tcBorders>
          </w:tcPr>
          <w:p w:rsidR="002E1203" w:rsidRPr="00A53DC8" w:rsidRDefault="002E1203" w:rsidP="00C147C7">
            <w:pPr>
              <w:pStyle w:val="TAL"/>
            </w:pPr>
            <w:r w:rsidRPr="00A53DC8">
              <w:tab/>
              <w:t>media-type</w:t>
            </w:r>
          </w:p>
        </w:tc>
        <w:tc>
          <w:tcPr>
            <w:tcW w:w="7092" w:type="dxa"/>
            <w:tcBorders>
              <w:left w:val="single" w:sz="4" w:space="0" w:color="auto"/>
              <w:bottom w:val="single" w:sz="4" w:space="0" w:color="auto"/>
              <w:right w:val="single" w:sz="4" w:space="0" w:color="auto"/>
            </w:tcBorders>
          </w:tcPr>
          <w:p w:rsidR="002E1203" w:rsidRPr="00A53DC8" w:rsidRDefault="002E1203" w:rsidP="00C147C7">
            <w:pPr>
              <w:pStyle w:val="TAL"/>
              <w:rPr>
                <w:i/>
                <w:iCs/>
              </w:rPr>
            </w:pPr>
            <w:r w:rsidRPr="00A53DC8">
              <w:rPr>
                <w:i/>
              </w:rPr>
              <w:t>application/sdp</w:t>
            </w:r>
            <w:r w:rsidRPr="00A53DC8">
              <w:rPr>
                <w:i/>
                <w:iCs/>
                <w:snapToGrid w:val="0"/>
              </w:rPr>
              <w:t xml:space="preserve"> </w:t>
            </w:r>
          </w:p>
        </w:tc>
      </w:tr>
      <w:tr w:rsidR="002E1203" w:rsidRPr="00A53DC8" w:rsidTr="00A53DC8">
        <w:trPr>
          <w:cantSplit/>
          <w:trHeight w:val="255"/>
          <w:tblHeader/>
          <w:jc w:val="center"/>
        </w:trPr>
        <w:tc>
          <w:tcPr>
            <w:tcW w:w="2547" w:type="dxa"/>
            <w:tcBorders>
              <w:top w:val="single" w:sz="4" w:space="0" w:color="auto"/>
              <w:left w:val="single" w:sz="4" w:space="0" w:color="auto"/>
              <w:right w:val="single" w:sz="4" w:space="0" w:color="auto"/>
            </w:tcBorders>
          </w:tcPr>
          <w:p w:rsidR="002E1203" w:rsidRPr="00A53DC8" w:rsidRDefault="002E1203" w:rsidP="00C147C7">
            <w:pPr>
              <w:pStyle w:val="TAR"/>
              <w:ind w:right="360"/>
              <w:jc w:val="left"/>
            </w:pPr>
            <w:r w:rsidRPr="00A53DC8">
              <w:rPr>
                <w:b/>
              </w:rPr>
              <w:t>Content-Length</w:t>
            </w:r>
          </w:p>
        </w:tc>
        <w:tc>
          <w:tcPr>
            <w:tcW w:w="7092" w:type="dxa"/>
            <w:tcBorders>
              <w:top w:val="single" w:sz="4" w:space="0" w:color="auto"/>
              <w:left w:val="single" w:sz="4" w:space="0" w:color="auto"/>
              <w:right w:val="single" w:sz="4" w:space="0" w:color="auto"/>
            </w:tcBorders>
          </w:tcPr>
          <w:p w:rsidR="002E1203" w:rsidRPr="00A53DC8" w:rsidRDefault="002E1203" w:rsidP="00C147C7">
            <w:pPr>
              <w:pStyle w:val="TAL"/>
              <w:rPr>
                <w:bCs/>
              </w:rPr>
            </w:pPr>
          </w:p>
        </w:tc>
      </w:tr>
      <w:tr w:rsidR="002E1203" w:rsidRPr="00A53DC8" w:rsidTr="00A53DC8">
        <w:trPr>
          <w:cantSplit/>
          <w:trHeight w:val="255"/>
          <w:tblHeader/>
          <w:jc w:val="center"/>
        </w:trPr>
        <w:tc>
          <w:tcPr>
            <w:tcW w:w="2547" w:type="dxa"/>
            <w:tcBorders>
              <w:left w:val="single" w:sz="4" w:space="0" w:color="auto"/>
              <w:bottom w:val="single" w:sz="4" w:space="0" w:color="auto"/>
              <w:right w:val="single" w:sz="4" w:space="0" w:color="auto"/>
            </w:tcBorders>
          </w:tcPr>
          <w:p w:rsidR="002E1203" w:rsidRPr="00A53DC8" w:rsidRDefault="002E1203" w:rsidP="00C147C7">
            <w:pPr>
              <w:pStyle w:val="TAR"/>
              <w:ind w:right="360"/>
              <w:jc w:val="left"/>
              <w:rPr>
                <w:b/>
              </w:rPr>
            </w:pPr>
            <w:r w:rsidRPr="00A53DC8">
              <w:t xml:space="preserve">      Value</w:t>
            </w:r>
          </w:p>
        </w:tc>
        <w:tc>
          <w:tcPr>
            <w:tcW w:w="7092" w:type="dxa"/>
            <w:tcBorders>
              <w:left w:val="single" w:sz="4" w:space="0" w:color="auto"/>
              <w:bottom w:val="single" w:sz="4" w:space="0" w:color="auto"/>
              <w:right w:val="single" w:sz="4" w:space="0" w:color="auto"/>
            </w:tcBorders>
          </w:tcPr>
          <w:p w:rsidR="002E1203" w:rsidRPr="00A53DC8" w:rsidRDefault="002E1203" w:rsidP="00C147C7">
            <w:pPr>
              <w:pStyle w:val="TAR"/>
              <w:ind w:right="360"/>
              <w:jc w:val="left"/>
              <w:rPr>
                <w:iCs/>
              </w:rPr>
            </w:pPr>
            <w:r w:rsidRPr="00A53DC8">
              <w:rPr>
                <w:iCs/>
              </w:rPr>
              <w:t>length of message-body</w:t>
            </w:r>
          </w:p>
        </w:tc>
      </w:tr>
      <w:tr w:rsidR="002E1203" w:rsidRPr="00A53DC8" w:rsidTr="00A53DC8">
        <w:trPr>
          <w:cantSplit/>
          <w:trHeight w:val="255"/>
          <w:jc w:val="center"/>
        </w:trPr>
        <w:tc>
          <w:tcPr>
            <w:tcW w:w="2547" w:type="dxa"/>
            <w:tcBorders>
              <w:top w:val="single" w:sz="4" w:space="0" w:color="auto"/>
              <w:left w:val="single" w:sz="4" w:space="0" w:color="auto"/>
              <w:bottom w:val="single" w:sz="4" w:space="0" w:color="auto"/>
              <w:right w:val="single" w:sz="4" w:space="0" w:color="auto"/>
            </w:tcBorders>
          </w:tcPr>
          <w:p w:rsidR="002E1203" w:rsidRPr="00A53DC8" w:rsidRDefault="002E1203" w:rsidP="00C147C7">
            <w:pPr>
              <w:pStyle w:val="TAL"/>
              <w:rPr>
                <w:b/>
              </w:rPr>
            </w:pPr>
            <w:r w:rsidRPr="00A53DC8">
              <w:rPr>
                <w:b/>
              </w:rPr>
              <w:t>Message-body</w:t>
            </w:r>
          </w:p>
        </w:tc>
        <w:tc>
          <w:tcPr>
            <w:tcW w:w="7092" w:type="dxa"/>
            <w:tcBorders>
              <w:top w:val="single" w:sz="4" w:space="0" w:color="auto"/>
              <w:left w:val="single" w:sz="4" w:space="0" w:color="auto"/>
              <w:bottom w:val="single" w:sz="4" w:space="0" w:color="auto"/>
              <w:right w:val="single" w:sz="4" w:space="0" w:color="auto"/>
            </w:tcBorders>
            <w:shd w:val="clear" w:color="auto" w:fill="auto"/>
          </w:tcPr>
          <w:p w:rsidR="002E1203" w:rsidRPr="00A53DC8" w:rsidRDefault="002E1203" w:rsidP="00C147C7">
            <w:pPr>
              <w:pStyle w:val="TAL"/>
              <w:rPr>
                <w:bCs/>
              </w:rPr>
            </w:pPr>
            <w:r w:rsidRPr="00A53DC8">
              <w:t>SDP body of the 200 OK response copied from the received UPDATE and modified as follows:</w:t>
            </w:r>
          </w:p>
          <w:p w:rsidR="002E1203" w:rsidRPr="00A53DC8" w:rsidRDefault="002E1203" w:rsidP="00C147C7">
            <w:pPr>
              <w:pStyle w:val="TAL"/>
              <w:rPr>
                <w:snapToGrid w:val="0"/>
              </w:rPr>
            </w:pPr>
            <w:r w:rsidRPr="00A53DC8">
              <w:rPr>
                <w:snapToGrid w:val="0"/>
              </w:rPr>
              <w:t>-</w:t>
            </w:r>
            <w:r w:rsidRPr="00A53DC8">
              <w:rPr>
                <w:snapToGrid w:val="0"/>
              </w:rPr>
              <w:tab/>
              <w:t>IP address on "c=" lines and transport port on "m=" lines changed to indicate to which IP address and port the UE should start sending the media;</w:t>
            </w:r>
          </w:p>
          <w:p w:rsidR="002E1203" w:rsidRPr="00A53DC8" w:rsidRDefault="002E1203" w:rsidP="0031641D">
            <w:pPr>
              <w:pStyle w:val="TAL"/>
              <w:overflowPunct/>
              <w:autoSpaceDE/>
              <w:autoSpaceDN/>
              <w:adjustRightInd/>
              <w:textAlignment w:val="auto"/>
              <w:rPr>
                <w:snapToGrid w:val="0"/>
              </w:rPr>
            </w:pPr>
            <w:r w:rsidRPr="00A53DC8">
              <w:rPr>
                <w:i/>
                <w:iCs/>
                <w:snapToGrid w:val="0"/>
              </w:rPr>
              <w:t>-</w:t>
            </w:r>
            <w:r w:rsidRPr="00A53DC8">
              <w:rPr>
                <w:i/>
                <w:iCs/>
                <w:snapToGrid w:val="0"/>
              </w:rPr>
              <w:tab/>
            </w:r>
            <w:r w:rsidRPr="00A53DC8">
              <w:rPr>
                <w:iCs/>
                <w:snapToGrid w:val="0"/>
              </w:rPr>
              <w:t xml:space="preserve">"o=" line identical to previous SDP sent by SS </w:t>
            </w:r>
            <w:r w:rsidRPr="00A53DC8">
              <w:rPr>
                <w:snapToGrid w:val="0"/>
              </w:rPr>
              <w:t>except</w:t>
            </w:r>
            <w:r w:rsidRPr="00A53DC8">
              <w:rPr>
                <w:iCs/>
                <w:snapToGrid w:val="0"/>
              </w:rPr>
              <w:t xml:space="preserve"> that sess-version is incremented.</w:t>
            </w:r>
          </w:p>
        </w:tc>
      </w:tr>
    </w:tbl>
    <w:p w:rsidR="002E1203" w:rsidRPr="00A53DC8" w:rsidRDefault="002E1203" w:rsidP="002E1203"/>
    <w:p w:rsidR="002E1203" w:rsidRPr="00A53DC8" w:rsidRDefault="002E1203" w:rsidP="002E1203">
      <w:pPr>
        <w:pStyle w:val="H6"/>
        <w:rPr>
          <w:snapToGrid w:val="0"/>
        </w:rPr>
      </w:pPr>
      <w:r w:rsidRPr="00A53DC8">
        <w:rPr>
          <w:snapToGrid w:val="0"/>
        </w:rPr>
        <w:t>180 Ringing (Step 3)</w:t>
      </w:r>
    </w:p>
    <w:p w:rsidR="002E1203" w:rsidRPr="00A53DC8" w:rsidRDefault="002E1203" w:rsidP="002E1203">
      <w:r w:rsidRPr="00A53DC8">
        <w:t>Use the default message "180 Ringing for INVITE" in Annex A.2.6 of TS 34.229-1 [2] with conditions A1 and A13.</w:t>
      </w:r>
    </w:p>
    <w:p w:rsidR="002E1203" w:rsidRPr="00A53DC8" w:rsidRDefault="002E1203" w:rsidP="002E1203">
      <w:pPr>
        <w:pStyle w:val="H6"/>
        <w:rPr>
          <w:snapToGrid w:val="0"/>
        </w:rPr>
      </w:pPr>
      <w:r w:rsidRPr="00A53DC8">
        <w:rPr>
          <w:snapToGrid w:val="0"/>
        </w:rPr>
        <w:t>200 OK (Step 4)</w:t>
      </w:r>
    </w:p>
    <w:p w:rsidR="002E1203" w:rsidRPr="00A53DC8" w:rsidRDefault="002E1203" w:rsidP="002E1203">
      <w:r w:rsidRPr="00A53DC8">
        <w:t>Use the default message "200 OK for requests other than REGISTER or SUBSRIBE" in Annex A.3.1 of TS 34.229-1 [2] with conditions A1, A10, A19, and A21.</w:t>
      </w:r>
    </w:p>
    <w:p w:rsidR="002E1203" w:rsidRPr="00A53DC8" w:rsidRDefault="002E1203" w:rsidP="002E1203">
      <w:pPr>
        <w:pStyle w:val="H6"/>
        <w:rPr>
          <w:snapToGrid w:val="0"/>
        </w:rPr>
      </w:pPr>
      <w:r w:rsidRPr="00A53DC8">
        <w:rPr>
          <w:snapToGrid w:val="0"/>
        </w:rPr>
        <w:t>ACK (Step 5)</w:t>
      </w:r>
    </w:p>
    <w:p w:rsidR="002E1203" w:rsidRPr="00A53DC8" w:rsidRDefault="002E1203" w:rsidP="002E1203">
      <w:r w:rsidRPr="00A53DC8">
        <w:t>Use the default message "ACK" in Annex A.2.7 of TS 34.229-1 [2] with condition A1.</w:t>
      </w:r>
    </w:p>
    <w:p w:rsidR="00A8083B" w:rsidRPr="00A53DC8" w:rsidRDefault="005742DD" w:rsidP="005742DD">
      <w:pPr>
        <w:pStyle w:val="Heading1"/>
      </w:pPr>
      <w:bookmarkStart w:id="923" w:name="_Toc21078051"/>
      <w:bookmarkStart w:id="924" w:name="_Toc35972615"/>
      <w:bookmarkStart w:id="925" w:name="_Toc51774904"/>
      <w:bookmarkStart w:id="926" w:name="_Toc51835327"/>
      <w:bookmarkStart w:id="927" w:name="_Toc52220180"/>
      <w:bookmarkStart w:id="928" w:name="_Toc60916244"/>
      <w:r>
        <w:br w:type="page"/>
      </w:r>
      <w:r w:rsidR="00A8083B" w:rsidRPr="00A53DC8">
        <w:lastRenderedPageBreak/>
        <w:t>A.10</w:t>
      </w:r>
      <w:r w:rsidR="00A8083B" w:rsidRPr="00A53DC8">
        <w:tab/>
        <w:t>Default handling of PUBLISH requests</w:t>
      </w:r>
      <w:bookmarkEnd w:id="923"/>
      <w:bookmarkEnd w:id="924"/>
      <w:bookmarkEnd w:id="925"/>
      <w:bookmarkEnd w:id="926"/>
      <w:bookmarkEnd w:id="927"/>
      <w:bookmarkEnd w:id="928"/>
    </w:p>
    <w:p w:rsidR="00A8083B" w:rsidRPr="00A53DC8" w:rsidRDefault="00A8083B" w:rsidP="00A8083B">
      <w:r w:rsidRPr="00A53DC8">
        <w:t>This procedure may occur within 3 seconds after a successful IMS registration.</w:t>
      </w:r>
    </w:p>
    <w:p w:rsidR="00A8083B" w:rsidRPr="00A53DC8" w:rsidRDefault="00A8083B" w:rsidP="00A8083B">
      <w:pPr>
        <w:pStyle w:val="NO"/>
        <w:rPr>
          <w:snapToGrid w:val="0"/>
        </w:rPr>
      </w:pPr>
      <w:r w:rsidRPr="00A53DC8">
        <w:t>NOTE:</w:t>
      </w:r>
      <w:r w:rsidRPr="00A53DC8">
        <w:tab/>
        <w:t>For sake of testability and to mitigate detrimental effect on non-IMS test cases, it is assumed that such PUBLISH request arrives at SS within 3 seconds of sending 200 OK for REGISTER.</w:t>
      </w:r>
    </w:p>
    <w:p w:rsidR="00A8083B" w:rsidRPr="00A53DC8" w:rsidRDefault="00A8083B" w:rsidP="00A8083B">
      <w:r w:rsidRPr="00A53DC8">
        <w:t>The generic test procedure:</w:t>
      </w:r>
    </w:p>
    <w:p w:rsidR="00A8083B" w:rsidRPr="00A53DC8" w:rsidRDefault="00A8083B" w:rsidP="00A8083B">
      <w:pPr>
        <w:pStyle w:val="B10"/>
        <w:rPr>
          <w:snapToGrid w:val="0"/>
        </w:rPr>
      </w:pPr>
      <w:r w:rsidRPr="00A53DC8">
        <w:rPr>
          <w:snapToGrid w:val="0"/>
        </w:rPr>
        <w:t>1</w:t>
      </w:r>
      <w:r w:rsidRPr="00A53DC8">
        <w:rPr>
          <w:snapToGrid w:val="0"/>
        </w:rPr>
        <w:tab/>
        <w:t>SS receives from the UE a PUBLISH request.</w:t>
      </w:r>
    </w:p>
    <w:p w:rsidR="00A8083B" w:rsidRPr="00A53DC8" w:rsidRDefault="00A8083B" w:rsidP="00A8083B">
      <w:pPr>
        <w:pStyle w:val="B10"/>
        <w:rPr>
          <w:snapToGrid w:val="0"/>
        </w:rPr>
      </w:pPr>
      <w:r w:rsidRPr="00A53DC8">
        <w:rPr>
          <w:snapToGrid w:val="0"/>
        </w:rPr>
        <w:t>2</w:t>
      </w:r>
      <w:r w:rsidRPr="00A53DC8">
        <w:rPr>
          <w:snapToGrid w:val="0"/>
        </w:rPr>
        <w:tab/>
        <w:t>The SS responds to the PUBLISH request with a 503 Service Unavailable response carrying a Retry-after header field big enough to quench further publication traffic during test case execution.</w:t>
      </w:r>
    </w:p>
    <w:p w:rsidR="00A8083B" w:rsidRPr="00A53DC8" w:rsidRDefault="00A8083B" w:rsidP="00A8083B">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A8083B" w:rsidRPr="00A53DC8" w:rsidTr="00273214">
        <w:trPr>
          <w:cantSplit/>
          <w:jc w:val="center"/>
        </w:trPr>
        <w:tc>
          <w:tcPr>
            <w:tcW w:w="720" w:type="dxa"/>
            <w:tcBorders>
              <w:top w:val="single" w:sz="4" w:space="0" w:color="auto"/>
              <w:left w:val="single" w:sz="4" w:space="0" w:color="auto"/>
              <w:bottom w:val="nil"/>
              <w:right w:val="single" w:sz="4" w:space="0" w:color="auto"/>
            </w:tcBorders>
          </w:tcPr>
          <w:p w:rsidR="00A8083B" w:rsidRPr="00A53DC8" w:rsidRDefault="00A8083B" w:rsidP="00273214">
            <w:pPr>
              <w:pStyle w:val="TAH"/>
            </w:pPr>
            <w:r w:rsidRPr="00A53DC8">
              <w:t>Step</w:t>
            </w:r>
          </w:p>
        </w:tc>
        <w:tc>
          <w:tcPr>
            <w:tcW w:w="1260" w:type="dxa"/>
            <w:gridSpan w:val="2"/>
            <w:tcBorders>
              <w:left w:val="single" w:sz="4" w:space="0" w:color="auto"/>
              <w:right w:val="single" w:sz="4" w:space="0" w:color="auto"/>
            </w:tcBorders>
          </w:tcPr>
          <w:p w:rsidR="00A8083B" w:rsidRPr="00A53DC8" w:rsidRDefault="00A8083B"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A8083B" w:rsidRPr="00A53DC8" w:rsidRDefault="00A8083B" w:rsidP="00273214">
            <w:pPr>
              <w:pStyle w:val="TAH"/>
            </w:pPr>
            <w:r w:rsidRPr="00A53DC8">
              <w:t>Message</w:t>
            </w:r>
          </w:p>
        </w:tc>
        <w:tc>
          <w:tcPr>
            <w:tcW w:w="4288" w:type="dxa"/>
            <w:tcBorders>
              <w:top w:val="single" w:sz="4" w:space="0" w:color="auto"/>
              <w:left w:val="single" w:sz="4" w:space="0" w:color="auto"/>
              <w:bottom w:val="nil"/>
              <w:right w:val="single" w:sz="4" w:space="0" w:color="auto"/>
            </w:tcBorders>
          </w:tcPr>
          <w:p w:rsidR="00A8083B" w:rsidRPr="00A53DC8" w:rsidRDefault="00A8083B" w:rsidP="00273214">
            <w:pPr>
              <w:pStyle w:val="TAH"/>
            </w:pPr>
            <w:r w:rsidRPr="00A53DC8">
              <w:t>Comment</w:t>
            </w:r>
          </w:p>
        </w:tc>
      </w:tr>
      <w:tr w:rsidR="00A8083B"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A8083B" w:rsidRPr="00A53DC8" w:rsidRDefault="00A8083B" w:rsidP="00273214">
            <w:pPr>
              <w:pStyle w:val="TAC"/>
              <w:rPr>
                <w:rFonts w:eastAsia="MS Gothic"/>
              </w:rPr>
            </w:pPr>
          </w:p>
        </w:tc>
        <w:tc>
          <w:tcPr>
            <w:tcW w:w="630" w:type="dxa"/>
            <w:tcBorders>
              <w:left w:val="single" w:sz="4" w:space="0" w:color="auto"/>
            </w:tcBorders>
          </w:tcPr>
          <w:p w:rsidR="00A8083B" w:rsidRPr="00A53DC8" w:rsidRDefault="00A8083B" w:rsidP="00273214">
            <w:pPr>
              <w:pStyle w:val="TAH"/>
            </w:pPr>
            <w:r w:rsidRPr="00A53DC8">
              <w:t>UE</w:t>
            </w:r>
          </w:p>
        </w:tc>
        <w:tc>
          <w:tcPr>
            <w:tcW w:w="630" w:type="dxa"/>
            <w:tcBorders>
              <w:right w:val="single" w:sz="4" w:space="0" w:color="auto"/>
            </w:tcBorders>
          </w:tcPr>
          <w:p w:rsidR="00A8083B" w:rsidRPr="00A53DC8" w:rsidRDefault="00A8083B"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A8083B" w:rsidRPr="00A53DC8" w:rsidRDefault="00A8083B" w:rsidP="00273214">
            <w:pPr>
              <w:pStyle w:val="TAC"/>
            </w:pPr>
          </w:p>
        </w:tc>
        <w:tc>
          <w:tcPr>
            <w:tcW w:w="4288" w:type="dxa"/>
            <w:tcBorders>
              <w:top w:val="nil"/>
              <w:left w:val="single" w:sz="4" w:space="0" w:color="auto"/>
              <w:bottom w:val="single" w:sz="4" w:space="0" w:color="auto"/>
              <w:right w:val="single" w:sz="4" w:space="0" w:color="auto"/>
            </w:tcBorders>
          </w:tcPr>
          <w:p w:rsidR="00A8083B" w:rsidRPr="00A53DC8" w:rsidRDefault="00A8083B" w:rsidP="00273214">
            <w:pPr>
              <w:pStyle w:val="TAL"/>
              <w:rPr>
                <w:rFonts w:eastAsia="MS Gothic"/>
              </w:rPr>
            </w:pPr>
          </w:p>
        </w:tc>
      </w:tr>
      <w:tr w:rsidR="00A8083B" w:rsidRPr="00A53DC8" w:rsidTr="00273214">
        <w:trPr>
          <w:cantSplit/>
          <w:jc w:val="center"/>
        </w:trPr>
        <w:tc>
          <w:tcPr>
            <w:tcW w:w="720" w:type="dxa"/>
            <w:tcBorders>
              <w:top w:val="single" w:sz="4" w:space="0" w:color="auto"/>
            </w:tcBorders>
          </w:tcPr>
          <w:p w:rsidR="00A8083B" w:rsidRPr="00A53DC8" w:rsidRDefault="00A8083B" w:rsidP="00273214">
            <w:pPr>
              <w:pStyle w:val="TAC"/>
              <w:rPr>
                <w:rFonts w:eastAsia="MS Gothic"/>
              </w:rPr>
            </w:pPr>
            <w:r w:rsidRPr="00A53DC8">
              <w:rPr>
                <w:rFonts w:eastAsia="MS Gothic"/>
              </w:rPr>
              <w:t>1</w:t>
            </w:r>
          </w:p>
        </w:tc>
        <w:tc>
          <w:tcPr>
            <w:tcW w:w="1260" w:type="dxa"/>
            <w:gridSpan w:val="2"/>
          </w:tcPr>
          <w:p w:rsidR="00A8083B" w:rsidRPr="00A53DC8" w:rsidRDefault="00A8083B" w:rsidP="00273214">
            <w:pPr>
              <w:pStyle w:val="TAC"/>
              <w:rPr>
                <w:rFonts w:eastAsia="MS Gothic"/>
              </w:rPr>
            </w:pPr>
            <w:r w:rsidRPr="00A53DC8">
              <w:rPr>
                <w:rFonts w:eastAsia="MS Gothic"/>
              </w:rPr>
              <w:sym w:font="Wingdings" w:char="F0E0"/>
            </w:r>
          </w:p>
        </w:tc>
        <w:tc>
          <w:tcPr>
            <w:tcW w:w="3420" w:type="dxa"/>
            <w:tcBorders>
              <w:top w:val="single" w:sz="4" w:space="0" w:color="auto"/>
            </w:tcBorders>
          </w:tcPr>
          <w:p w:rsidR="00A8083B" w:rsidRPr="00A53DC8" w:rsidRDefault="00A8083B" w:rsidP="00273214">
            <w:pPr>
              <w:pStyle w:val="TAL"/>
              <w:rPr>
                <w:rFonts w:eastAsia="MS Gothic"/>
              </w:rPr>
            </w:pPr>
            <w:r w:rsidRPr="00A53DC8">
              <w:rPr>
                <w:rFonts w:eastAsia="MS Gothic"/>
              </w:rPr>
              <w:t>PUBLISH</w:t>
            </w:r>
          </w:p>
        </w:tc>
        <w:tc>
          <w:tcPr>
            <w:tcW w:w="4288" w:type="dxa"/>
            <w:tcBorders>
              <w:top w:val="single" w:sz="4" w:space="0" w:color="auto"/>
            </w:tcBorders>
          </w:tcPr>
          <w:p w:rsidR="00A8083B" w:rsidRPr="00A53DC8" w:rsidRDefault="00A8083B" w:rsidP="00273214">
            <w:pPr>
              <w:pStyle w:val="TAL"/>
              <w:rPr>
                <w:rFonts w:eastAsia="MS Gothic"/>
              </w:rPr>
            </w:pPr>
            <w:r w:rsidRPr="00A53DC8">
              <w:rPr>
                <w:rFonts w:eastAsia="MS Gothic"/>
              </w:rPr>
              <w:t>The UE sends a PUBLISH request (A.4.3).</w:t>
            </w:r>
          </w:p>
        </w:tc>
      </w:tr>
      <w:tr w:rsidR="00A8083B" w:rsidRPr="00A53DC8" w:rsidTr="00273214">
        <w:trPr>
          <w:cantSplit/>
          <w:jc w:val="center"/>
        </w:trPr>
        <w:tc>
          <w:tcPr>
            <w:tcW w:w="720" w:type="dxa"/>
            <w:tcBorders>
              <w:top w:val="single" w:sz="4" w:space="0" w:color="auto"/>
            </w:tcBorders>
          </w:tcPr>
          <w:p w:rsidR="00A8083B" w:rsidRPr="00A53DC8" w:rsidRDefault="00A8083B" w:rsidP="00273214">
            <w:pPr>
              <w:pStyle w:val="TAC"/>
              <w:rPr>
                <w:rFonts w:eastAsia="MS Gothic"/>
              </w:rPr>
            </w:pPr>
            <w:r w:rsidRPr="00A53DC8">
              <w:rPr>
                <w:rFonts w:eastAsia="MS Gothic"/>
              </w:rPr>
              <w:t>2</w:t>
            </w:r>
          </w:p>
        </w:tc>
        <w:tc>
          <w:tcPr>
            <w:tcW w:w="1260" w:type="dxa"/>
            <w:gridSpan w:val="2"/>
          </w:tcPr>
          <w:p w:rsidR="00A8083B" w:rsidRPr="00A53DC8" w:rsidRDefault="00A8083B" w:rsidP="00273214">
            <w:pPr>
              <w:pStyle w:val="TAC"/>
              <w:rPr>
                <w:rFonts w:eastAsia="MS Gothic"/>
              </w:rPr>
            </w:pPr>
            <w:r w:rsidRPr="00A53DC8">
              <w:rPr>
                <w:rFonts w:eastAsia="MS Gothic"/>
              </w:rPr>
              <w:sym w:font="Wingdings" w:char="F0DF"/>
            </w:r>
          </w:p>
        </w:tc>
        <w:tc>
          <w:tcPr>
            <w:tcW w:w="3420" w:type="dxa"/>
            <w:tcBorders>
              <w:top w:val="single" w:sz="4" w:space="0" w:color="auto"/>
            </w:tcBorders>
          </w:tcPr>
          <w:p w:rsidR="00A8083B" w:rsidRPr="00A53DC8" w:rsidRDefault="00A8083B" w:rsidP="00273214">
            <w:pPr>
              <w:pStyle w:val="TAL"/>
              <w:rPr>
                <w:rFonts w:eastAsia="MS Gothic"/>
              </w:rPr>
            </w:pPr>
            <w:r w:rsidRPr="00A53DC8">
              <w:rPr>
                <w:rFonts w:eastAsia="MS Gothic"/>
              </w:rPr>
              <w:t>503 Service Unavailable</w:t>
            </w:r>
          </w:p>
        </w:tc>
        <w:tc>
          <w:tcPr>
            <w:tcW w:w="4288" w:type="dxa"/>
            <w:tcBorders>
              <w:top w:val="single" w:sz="4" w:space="0" w:color="auto"/>
            </w:tcBorders>
          </w:tcPr>
          <w:p w:rsidR="00A8083B" w:rsidRPr="00A53DC8" w:rsidRDefault="00A8083B" w:rsidP="00273214">
            <w:pPr>
              <w:pStyle w:val="TAL"/>
              <w:rPr>
                <w:rFonts w:eastAsia="MS Gothic"/>
              </w:rPr>
            </w:pPr>
            <w:r w:rsidRPr="00A53DC8">
              <w:rPr>
                <w:rFonts w:eastAsia="MS Gothic"/>
              </w:rPr>
              <w:t>The SS responds with 503 Service Unavailable (A.4.2).</w:t>
            </w:r>
          </w:p>
        </w:tc>
      </w:tr>
    </w:tbl>
    <w:p w:rsidR="00A8083B" w:rsidRPr="00A53DC8" w:rsidRDefault="00A8083B" w:rsidP="00A53DC8">
      <w:pPr>
        <w:pStyle w:val="NO"/>
        <w:ind w:left="0" w:firstLine="0"/>
      </w:pPr>
    </w:p>
    <w:p w:rsidR="00A8083B" w:rsidRPr="00A53DC8" w:rsidRDefault="00A8083B" w:rsidP="00A8083B">
      <w:pPr>
        <w:pStyle w:val="H6"/>
      </w:pPr>
      <w:r w:rsidRPr="00A53DC8">
        <w:t>Specific Message Contents</w:t>
      </w:r>
    </w:p>
    <w:p w:rsidR="00A8083B" w:rsidRPr="00A53DC8" w:rsidRDefault="00A8083B" w:rsidP="00A8083B">
      <w:pPr>
        <w:pStyle w:val="H6"/>
      </w:pPr>
      <w:r w:rsidRPr="00A53DC8">
        <w:t>PUBLISH (Step 1)</w:t>
      </w:r>
    </w:p>
    <w:p w:rsidR="00A8083B" w:rsidRPr="00A53DC8" w:rsidRDefault="00A8083B" w:rsidP="00A8083B">
      <w:pPr>
        <w:keepNext/>
      </w:pPr>
      <w:r w:rsidRPr="00A53DC8">
        <w:t>Use the default message "PUBLISH" in Annex A.4.3 of TS 34.229-1 [2] applying conditions A1 and A5.</w:t>
      </w:r>
    </w:p>
    <w:p w:rsidR="00A8083B" w:rsidRPr="00A53DC8" w:rsidRDefault="00A8083B" w:rsidP="00A8083B">
      <w:pPr>
        <w:pStyle w:val="H6"/>
        <w:rPr>
          <w:snapToGrid w:val="0"/>
        </w:rPr>
      </w:pPr>
      <w:r w:rsidRPr="00A53DC8">
        <w:rPr>
          <w:snapToGrid w:val="0"/>
        </w:rPr>
        <w:t>503 Service Unavailable (Step 2)</w:t>
      </w:r>
    </w:p>
    <w:p w:rsidR="00A8083B" w:rsidRPr="00A53DC8" w:rsidRDefault="00A8083B" w:rsidP="00A8083B">
      <w:pPr>
        <w:keepNext/>
      </w:pPr>
      <w:r w:rsidRPr="00A53DC8">
        <w:t>Use the default message “503 Service Unavailable” in Annex A.4.2 of TS 34.229-1 [2] and with the following exceptions:</w:t>
      </w:r>
    </w:p>
    <w:tbl>
      <w:tblPr>
        <w:tblW w:w="0" w:type="auto"/>
        <w:jc w:val="center"/>
        <w:tblCellMar>
          <w:left w:w="28" w:type="dxa"/>
        </w:tblCellMar>
        <w:tblLook w:val="01E0" w:firstRow="1" w:lastRow="1" w:firstColumn="1" w:lastColumn="1" w:noHBand="0" w:noVBand="0"/>
      </w:tblPr>
      <w:tblGrid>
        <w:gridCol w:w="1943"/>
        <w:gridCol w:w="5467"/>
        <w:gridCol w:w="705"/>
        <w:gridCol w:w="1662"/>
      </w:tblGrid>
      <w:tr w:rsidR="00A8083B" w:rsidRPr="00A53DC8" w:rsidTr="00273214">
        <w:trPr>
          <w:tblHeader/>
          <w:jc w:val="center"/>
        </w:trPr>
        <w:tc>
          <w:tcPr>
            <w:tcW w:w="1951"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Header/param</w:t>
            </w:r>
          </w:p>
        </w:tc>
        <w:tc>
          <w:tcPr>
            <w:tcW w:w="5528"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Value/remark</w:t>
            </w:r>
          </w:p>
        </w:tc>
        <w:tc>
          <w:tcPr>
            <w:tcW w:w="709"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Rel</w:t>
            </w:r>
          </w:p>
        </w:tc>
        <w:tc>
          <w:tcPr>
            <w:tcW w:w="1669" w:type="dxa"/>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H"/>
            </w:pPr>
            <w:r w:rsidRPr="00A53DC8">
              <w:t>Reference</w:t>
            </w:r>
          </w:p>
        </w:tc>
      </w:tr>
      <w:tr w:rsidR="00A8083B" w:rsidRPr="00A53DC8" w:rsidTr="00273214">
        <w:trPr>
          <w:jc w:val="center"/>
        </w:trPr>
        <w:tc>
          <w:tcPr>
            <w:tcW w:w="1951" w:type="dxa"/>
            <w:tcBorders>
              <w:top w:val="single" w:sz="4" w:space="0" w:color="auto"/>
              <w:left w:val="single" w:sz="4" w:space="0" w:color="auto"/>
              <w:bottom w:val="nil"/>
              <w:right w:val="single" w:sz="4" w:space="0" w:color="auto"/>
            </w:tcBorders>
            <w:hideMark/>
          </w:tcPr>
          <w:p w:rsidR="00A8083B" w:rsidRPr="00A53DC8" w:rsidRDefault="00A8083B" w:rsidP="00273214">
            <w:pPr>
              <w:pStyle w:val="TAL"/>
              <w:rPr>
                <w:b/>
              </w:rPr>
            </w:pPr>
            <w:r w:rsidRPr="00A53DC8">
              <w:rPr>
                <w:b/>
              </w:rPr>
              <w:t>Retry-after</w:t>
            </w:r>
          </w:p>
        </w:tc>
        <w:tc>
          <w:tcPr>
            <w:tcW w:w="5528" w:type="dxa"/>
            <w:tcBorders>
              <w:top w:val="single" w:sz="4" w:space="0" w:color="auto"/>
              <w:left w:val="single" w:sz="4" w:space="0" w:color="auto"/>
              <w:bottom w:val="nil"/>
              <w:right w:val="single" w:sz="4" w:space="0" w:color="auto"/>
            </w:tcBorders>
          </w:tcPr>
          <w:p w:rsidR="00A8083B" w:rsidRPr="00A53DC8" w:rsidRDefault="00A8083B" w:rsidP="00273214">
            <w:pPr>
              <w:pStyle w:val="TAL"/>
            </w:pPr>
          </w:p>
        </w:tc>
        <w:tc>
          <w:tcPr>
            <w:tcW w:w="709" w:type="dxa"/>
            <w:vMerge w:val="restart"/>
            <w:tcBorders>
              <w:top w:val="single" w:sz="4" w:space="0" w:color="auto"/>
              <w:left w:val="single" w:sz="4" w:space="0" w:color="auto"/>
              <w:bottom w:val="single" w:sz="4" w:space="0" w:color="auto"/>
              <w:right w:val="single" w:sz="4" w:space="0" w:color="auto"/>
            </w:tcBorders>
          </w:tcPr>
          <w:p w:rsidR="00A8083B" w:rsidRPr="00A53DC8" w:rsidRDefault="00A8083B" w:rsidP="00273214">
            <w:pPr>
              <w:pStyle w:val="TAL"/>
            </w:pPr>
          </w:p>
        </w:tc>
        <w:tc>
          <w:tcPr>
            <w:tcW w:w="1669" w:type="dxa"/>
            <w:vMerge w:val="restart"/>
            <w:tcBorders>
              <w:top w:val="single" w:sz="4" w:space="0" w:color="auto"/>
              <w:left w:val="single" w:sz="4" w:space="0" w:color="auto"/>
              <w:bottom w:val="single" w:sz="4" w:space="0" w:color="auto"/>
              <w:right w:val="single" w:sz="4" w:space="0" w:color="auto"/>
            </w:tcBorders>
            <w:hideMark/>
          </w:tcPr>
          <w:p w:rsidR="00A8083B" w:rsidRPr="00A53DC8" w:rsidRDefault="00A8083B" w:rsidP="00273214">
            <w:pPr>
              <w:pStyle w:val="TAL"/>
            </w:pPr>
            <w:r w:rsidRPr="00A53DC8">
              <w:t>RFC 3261 [6]</w:t>
            </w:r>
            <w:r w:rsidRPr="00A53DC8">
              <w:br/>
            </w:r>
          </w:p>
        </w:tc>
      </w:tr>
      <w:tr w:rsidR="00A8083B" w:rsidRPr="00A53DC8" w:rsidTr="00273214">
        <w:trPr>
          <w:jc w:val="center"/>
        </w:trPr>
        <w:tc>
          <w:tcPr>
            <w:tcW w:w="1951" w:type="dxa"/>
            <w:tcBorders>
              <w:top w:val="nil"/>
              <w:left w:val="single" w:sz="4" w:space="0" w:color="auto"/>
              <w:bottom w:val="nil"/>
              <w:right w:val="single" w:sz="4" w:space="0" w:color="auto"/>
            </w:tcBorders>
            <w:hideMark/>
          </w:tcPr>
          <w:p w:rsidR="00A8083B" w:rsidRPr="00A53DC8" w:rsidRDefault="00A8083B" w:rsidP="00273214">
            <w:pPr>
              <w:pStyle w:val="TAL"/>
              <w:tabs>
                <w:tab w:val="left" w:pos="0"/>
              </w:tabs>
            </w:pPr>
            <w:r w:rsidRPr="00A53DC8">
              <w:tab/>
              <w:t>period</w:t>
            </w:r>
          </w:p>
        </w:tc>
        <w:tc>
          <w:tcPr>
            <w:tcW w:w="5528" w:type="dxa"/>
            <w:tcBorders>
              <w:top w:val="nil"/>
              <w:left w:val="single" w:sz="4" w:space="0" w:color="auto"/>
              <w:bottom w:val="nil"/>
              <w:right w:val="single" w:sz="4" w:space="0" w:color="auto"/>
            </w:tcBorders>
            <w:hideMark/>
          </w:tcPr>
          <w:p w:rsidR="00A8083B" w:rsidRPr="00A53DC8" w:rsidRDefault="00A8083B" w:rsidP="00273214">
            <w:pPr>
              <w:pStyle w:val="TAL"/>
              <w:tabs>
                <w:tab w:val="left" w:pos="1418"/>
              </w:tabs>
              <w:rPr>
                <w:i/>
              </w:rPr>
            </w:pPr>
            <w:r w:rsidRPr="00A53DC8">
              <w:rPr>
                <w:i/>
              </w:rPr>
              <w:t>7200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r>
      <w:tr w:rsidR="00A8083B" w:rsidRPr="00A53DC8" w:rsidTr="00273214">
        <w:trPr>
          <w:jc w:val="center"/>
        </w:trPr>
        <w:tc>
          <w:tcPr>
            <w:tcW w:w="1951" w:type="dxa"/>
            <w:tcBorders>
              <w:top w:val="nil"/>
              <w:left w:val="single" w:sz="4" w:space="0" w:color="auto"/>
              <w:bottom w:val="nil"/>
              <w:right w:val="single" w:sz="4" w:space="0" w:color="auto"/>
            </w:tcBorders>
            <w:hideMark/>
          </w:tcPr>
          <w:p w:rsidR="00A8083B" w:rsidRPr="00A53DC8" w:rsidRDefault="00A8083B" w:rsidP="00273214">
            <w:pPr>
              <w:pStyle w:val="TAL"/>
            </w:pPr>
            <w:r w:rsidRPr="00A53DC8">
              <w:tab/>
              <w:t xml:space="preserve">duration </w:t>
            </w:r>
          </w:p>
        </w:tc>
        <w:tc>
          <w:tcPr>
            <w:tcW w:w="5528" w:type="dxa"/>
            <w:tcBorders>
              <w:top w:val="nil"/>
              <w:left w:val="single" w:sz="4" w:space="0" w:color="auto"/>
              <w:bottom w:val="nil"/>
              <w:right w:val="single" w:sz="4" w:space="0" w:color="auto"/>
            </w:tcBorders>
            <w:hideMark/>
          </w:tcPr>
          <w:p w:rsidR="00A8083B" w:rsidRPr="00A53DC8" w:rsidRDefault="00A8083B" w:rsidP="00273214">
            <w:pPr>
              <w:pStyle w:val="TAL"/>
              <w:tabs>
                <w:tab w:val="left" w:pos="1418"/>
              </w:tabs>
            </w:pPr>
            <w:r w:rsidRPr="00A53DC8">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r>
      <w:tr w:rsidR="00A8083B" w:rsidRPr="00A53DC8" w:rsidTr="00273214">
        <w:trPr>
          <w:jc w:val="center"/>
        </w:trPr>
        <w:tc>
          <w:tcPr>
            <w:tcW w:w="1951" w:type="dxa"/>
            <w:tcBorders>
              <w:top w:val="nil"/>
              <w:left w:val="single" w:sz="4" w:space="0" w:color="auto"/>
              <w:bottom w:val="single" w:sz="4" w:space="0" w:color="auto"/>
              <w:right w:val="single" w:sz="4" w:space="0" w:color="auto"/>
            </w:tcBorders>
            <w:hideMark/>
          </w:tcPr>
          <w:p w:rsidR="00A8083B" w:rsidRPr="00A53DC8" w:rsidRDefault="00A8083B" w:rsidP="00273214">
            <w:pPr>
              <w:pStyle w:val="TAL"/>
            </w:pPr>
            <w:r w:rsidRPr="00A53DC8">
              <w:tab/>
              <w:t>comment</w:t>
            </w:r>
          </w:p>
        </w:tc>
        <w:tc>
          <w:tcPr>
            <w:tcW w:w="5528" w:type="dxa"/>
            <w:tcBorders>
              <w:top w:val="nil"/>
              <w:left w:val="single" w:sz="4" w:space="0" w:color="auto"/>
              <w:bottom w:val="single" w:sz="4" w:space="0" w:color="auto"/>
              <w:right w:val="single" w:sz="4" w:space="0" w:color="auto"/>
            </w:tcBorders>
            <w:hideMark/>
          </w:tcPr>
          <w:p w:rsidR="00A8083B" w:rsidRPr="00A53DC8" w:rsidRDefault="00A8083B" w:rsidP="00273214">
            <w:pPr>
              <w:pStyle w:val="TAL"/>
              <w:tabs>
                <w:tab w:val="left" w:pos="1418"/>
              </w:tabs>
            </w:pPr>
            <w:r w:rsidRPr="00A53DC8">
              <w:t>Not present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8083B" w:rsidRPr="00A53DC8" w:rsidRDefault="00A8083B" w:rsidP="00273214">
            <w:pPr>
              <w:spacing w:after="0"/>
              <w:rPr>
                <w:rFonts w:ascii="Arial" w:hAnsi="Arial"/>
                <w:sz w:val="18"/>
              </w:rPr>
            </w:pPr>
          </w:p>
        </w:tc>
      </w:tr>
    </w:tbl>
    <w:p w:rsidR="00A8083B" w:rsidRPr="00A53DC8" w:rsidRDefault="00A8083B" w:rsidP="00A53DC8"/>
    <w:p w:rsidR="002C5AA0" w:rsidRPr="00A53DC8" w:rsidRDefault="005742DD" w:rsidP="002C5AA0">
      <w:pPr>
        <w:pStyle w:val="Heading1"/>
      </w:pPr>
      <w:bookmarkStart w:id="929" w:name="_Toc21078096"/>
      <w:bookmarkStart w:id="930" w:name="_Toc35972660"/>
      <w:bookmarkStart w:id="931" w:name="_Toc51774949"/>
      <w:bookmarkStart w:id="932" w:name="_Toc51835372"/>
      <w:bookmarkStart w:id="933" w:name="_Toc52220225"/>
      <w:bookmarkStart w:id="934" w:name="_Toc60916245"/>
      <w:bookmarkStart w:id="935" w:name="_Toc21078116"/>
      <w:bookmarkStart w:id="936" w:name="_Toc35972680"/>
      <w:bookmarkStart w:id="937" w:name="_Toc51774969"/>
      <w:bookmarkStart w:id="938" w:name="_Toc51835392"/>
      <w:bookmarkStart w:id="939" w:name="_Toc52220245"/>
      <w:r>
        <w:br w:type="page"/>
      </w:r>
      <w:r w:rsidR="002C5AA0" w:rsidRPr="00A53DC8">
        <w:lastRenderedPageBreak/>
        <w:t>A.11</w:t>
      </w:r>
      <w:r w:rsidR="002C5AA0" w:rsidRPr="00A53DC8">
        <w:tab/>
        <w:t>Mobile Initiated De-Registration / 5GS</w:t>
      </w:r>
      <w:bookmarkEnd w:id="929"/>
      <w:bookmarkEnd w:id="930"/>
      <w:bookmarkEnd w:id="931"/>
      <w:bookmarkEnd w:id="932"/>
      <w:bookmarkEnd w:id="933"/>
      <w:bookmarkEnd w:id="934"/>
    </w:p>
    <w:p w:rsidR="002C5AA0" w:rsidRPr="00A53DC8" w:rsidRDefault="002C5AA0" w:rsidP="00A53DC8">
      <w:r w:rsidRPr="00A53DC8">
        <w:rPr>
          <w:snapToGrid w:val="0"/>
        </w:rPr>
        <w:t>IMS de-registration is initiated on the UE. The SS waits for the UE to send a REGISTER request, in accordance with</w:t>
      </w:r>
      <w:r w:rsidRPr="00A53DC8">
        <w:t xml:space="preserve"> </w:t>
      </w:r>
      <w:r w:rsidRPr="00A53DC8">
        <w:rPr>
          <w:snapToGrid w:val="0"/>
        </w:rPr>
        <w:t>3GPP T</w:t>
      </w:r>
      <w:r w:rsidRPr="00A53DC8">
        <w:t>S 24.229 [7], clause 5.1.1.6.</w:t>
      </w:r>
    </w:p>
    <w:p w:rsidR="002C5AA0" w:rsidRPr="00A53DC8" w:rsidRDefault="002C5AA0" w:rsidP="002C5AA0">
      <w:pPr>
        <w:rPr>
          <w:rFonts w:ascii="Arial" w:hAnsi="Arial" w:cs="Arial"/>
        </w:rPr>
      </w:pPr>
      <w:r w:rsidRPr="00A53DC8">
        <w:rPr>
          <w:rFonts w:ascii="Arial" w:hAnsi="Arial" w:cs="Arial"/>
        </w:rPr>
        <w:t>Expected sequence:</w:t>
      </w:r>
    </w:p>
    <w:tbl>
      <w:tblPr>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3663"/>
      </w:tblGrid>
      <w:tr w:rsidR="002C5AA0" w:rsidRPr="00A53DC8" w:rsidTr="00273214">
        <w:trPr>
          <w:cantSplit/>
          <w:jc w:val="center"/>
        </w:trPr>
        <w:tc>
          <w:tcPr>
            <w:tcW w:w="720" w:type="dxa"/>
            <w:tcBorders>
              <w:top w:val="single" w:sz="4" w:space="0" w:color="auto"/>
              <w:left w:val="single" w:sz="4" w:space="0" w:color="auto"/>
              <w:bottom w:val="nil"/>
              <w:right w:val="single" w:sz="4" w:space="0" w:color="auto"/>
            </w:tcBorders>
          </w:tcPr>
          <w:p w:rsidR="002C5AA0" w:rsidRPr="00A53DC8" w:rsidRDefault="002C5AA0" w:rsidP="00273214">
            <w:pPr>
              <w:pStyle w:val="TAH"/>
            </w:pPr>
            <w:r w:rsidRPr="00A53DC8">
              <w:t>Step</w:t>
            </w:r>
          </w:p>
        </w:tc>
        <w:tc>
          <w:tcPr>
            <w:tcW w:w="1260" w:type="dxa"/>
            <w:gridSpan w:val="2"/>
            <w:tcBorders>
              <w:left w:val="single" w:sz="4" w:space="0" w:color="auto"/>
              <w:right w:val="single" w:sz="4" w:space="0" w:color="auto"/>
            </w:tcBorders>
          </w:tcPr>
          <w:p w:rsidR="002C5AA0" w:rsidRPr="00A53DC8" w:rsidRDefault="002C5AA0"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2C5AA0" w:rsidRPr="00A53DC8" w:rsidRDefault="002C5AA0" w:rsidP="00273214">
            <w:pPr>
              <w:pStyle w:val="TAH"/>
            </w:pPr>
            <w:r w:rsidRPr="00A53DC8">
              <w:t>Message</w:t>
            </w:r>
          </w:p>
        </w:tc>
        <w:tc>
          <w:tcPr>
            <w:tcW w:w="3663" w:type="dxa"/>
            <w:tcBorders>
              <w:top w:val="single" w:sz="4" w:space="0" w:color="auto"/>
              <w:left w:val="single" w:sz="4" w:space="0" w:color="auto"/>
              <w:bottom w:val="nil"/>
              <w:right w:val="single" w:sz="4" w:space="0" w:color="auto"/>
            </w:tcBorders>
          </w:tcPr>
          <w:p w:rsidR="002C5AA0" w:rsidRPr="00A53DC8" w:rsidRDefault="002C5AA0" w:rsidP="00273214">
            <w:pPr>
              <w:pStyle w:val="TAH"/>
            </w:pPr>
            <w:r w:rsidRPr="00A53DC8">
              <w:t>Comment</w:t>
            </w:r>
          </w:p>
        </w:tc>
      </w:tr>
      <w:tr w:rsidR="002C5AA0"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p>
        </w:tc>
        <w:tc>
          <w:tcPr>
            <w:tcW w:w="630" w:type="dxa"/>
            <w:tcBorders>
              <w:left w:val="single" w:sz="4" w:space="0" w:color="auto"/>
            </w:tcBorders>
          </w:tcPr>
          <w:p w:rsidR="002C5AA0" w:rsidRPr="00A53DC8" w:rsidRDefault="002C5AA0" w:rsidP="00273214">
            <w:pPr>
              <w:pStyle w:val="TAH"/>
            </w:pPr>
            <w:r w:rsidRPr="00A53DC8">
              <w:t>UE</w:t>
            </w:r>
          </w:p>
        </w:tc>
        <w:tc>
          <w:tcPr>
            <w:tcW w:w="630" w:type="dxa"/>
            <w:tcBorders>
              <w:right w:val="single" w:sz="4" w:space="0" w:color="auto"/>
            </w:tcBorders>
          </w:tcPr>
          <w:p w:rsidR="002C5AA0" w:rsidRPr="00A53DC8" w:rsidRDefault="002C5AA0"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pP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rPr>
                <w:rFonts w:eastAsia="MS Gothic"/>
              </w:rPr>
            </w:pPr>
          </w:p>
        </w:tc>
      </w:tr>
      <w:tr w:rsidR="002C5AA0"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0A</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SUBSCRIBE</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Optional: The UE unsubscribes from one of its subscribed to event packages.</w:t>
            </w:r>
          </w:p>
        </w:tc>
      </w:tr>
      <w:tr w:rsidR="002C5AA0"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0B</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200 OK</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If the UE sent SUBSCRIBE, the SS responds to SUBSCRIBE with 200 OK.</w:t>
            </w:r>
          </w:p>
        </w:tc>
      </w:tr>
      <w:tr w:rsidR="002C5AA0"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0C</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rPr>
              <w:sym w:font="Wingdings" w:char="F0DF"/>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NOTIFY</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If the UE sent SUBSCRIBE, the SS sends a final NOTIFY</w:t>
            </w:r>
          </w:p>
        </w:tc>
      </w:tr>
      <w:tr w:rsidR="002C5AA0"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0D</w:t>
            </w:r>
          </w:p>
        </w:tc>
        <w:tc>
          <w:tcPr>
            <w:tcW w:w="1260" w:type="dxa"/>
            <w:gridSpan w:val="2"/>
            <w:tcBorders>
              <w:left w:val="single" w:sz="4" w:space="0" w:color="auto"/>
              <w:right w:val="single" w:sz="4" w:space="0" w:color="auto"/>
            </w:tcBorders>
          </w:tcPr>
          <w:p w:rsidR="002C5AA0" w:rsidRPr="00A53DC8" w:rsidRDefault="002C5AA0" w:rsidP="00273214">
            <w:pPr>
              <w:pStyle w:val="TAH"/>
              <w:rPr>
                <w:rFonts w:eastAsia="MS Gothic"/>
                <w:b w:val="0"/>
              </w:rPr>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200 OK</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If the UE sent SUBSCRIBE, the UE responds to NOTIFY with 200 OK.</w:t>
            </w:r>
          </w:p>
        </w:tc>
      </w:tr>
      <w:tr w:rsidR="002C5AA0"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2C5AA0" w:rsidRPr="00A53DC8" w:rsidRDefault="002C5AA0" w:rsidP="00273214">
            <w:pPr>
              <w:pStyle w:val="TAC"/>
              <w:rPr>
                <w:rFonts w:eastAsia="MS Gothic"/>
              </w:rPr>
            </w:pPr>
            <w:r w:rsidRPr="00A53DC8">
              <w:rPr>
                <w:rFonts w:eastAsia="MS Gothic"/>
              </w:rPr>
              <w:t>1</w:t>
            </w:r>
          </w:p>
        </w:tc>
        <w:tc>
          <w:tcPr>
            <w:tcW w:w="1260" w:type="dxa"/>
            <w:gridSpan w:val="2"/>
            <w:tcBorders>
              <w:left w:val="single" w:sz="4" w:space="0" w:color="auto"/>
              <w:right w:val="single" w:sz="4" w:space="0" w:color="auto"/>
            </w:tcBorders>
          </w:tcPr>
          <w:p w:rsidR="002C5AA0" w:rsidRPr="00A53DC8" w:rsidRDefault="002C5AA0" w:rsidP="00273214">
            <w:pPr>
              <w:pStyle w:val="TAH"/>
            </w:pPr>
            <w:r w:rsidRPr="00A53DC8">
              <w:rPr>
                <w:rFonts w:eastAsia="MS Gothic"/>
                <w:b w:val="0"/>
              </w:rPr>
              <w:sym w:font="Wingdings" w:char="F0E0"/>
            </w:r>
          </w:p>
        </w:tc>
        <w:tc>
          <w:tcPr>
            <w:tcW w:w="3420" w:type="dxa"/>
            <w:tcBorders>
              <w:top w:val="nil"/>
              <w:left w:val="single" w:sz="4" w:space="0" w:color="auto"/>
              <w:bottom w:val="single" w:sz="4" w:space="0" w:color="auto"/>
              <w:right w:val="single" w:sz="4" w:space="0" w:color="auto"/>
            </w:tcBorders>
          </w:tcPr>
          <w:p w:rsidR="002C5AA0" w:rsidRPr="00A53DC8" w:rsidRDefault="002C5AA0" w:rsidP="00273214">
            <w:pPr>
              <w:pStyle w:val="TAC"/>
              <w:jc w:val="left"/>
            </w:pPr>
            <w:r w:rsidRPr="00A53DC8">
              <w:t>REGISTER</w:t>
            </w:r>
          </w:p>
        </w:tc>
        <w:tc>
          <w:tcPr>
            <w:tcW w:w="3663" w:type="dxa"/>
            <w:tcBorders>
              <w:top w:val="nil"/>
              <w:left w:val="single" w:sz="4" w:space="0" w:color="auto"/>
              <w:bottom w:val="single" w:sz="4" w:space="0" w:color="auto"/>
              <w:right w:val="single" w:sz="4" w:space="0" w:color="auto"/>
            </w:tcBorders>
          </w:tcPr>
          <w:p w:rsidR="002C5AA0" w:rsidRPr="00A53DC8" w:rsidRDefault="002C5AA0" w:rsidP="00273214">
            <w:pPr>
              <w:pStyle w:val="TAL"/>
              <w:rPr>
                <w:rFonts w:eastAsia="MS Gothic"/>
              </w:rPr>
            </w:pPr>
            <w:r w:rsidRPr="00A53DC8">
              <w:t>The UE sends a de-registration request for IMS services.</w:t>
            </w:r>
          </w:p>
        </w:tc>
      </w:tr>
      <w:tr w:rsidR="002C5AA0" w:rsidRPr="00A53DC8" w:rsidTr="00273214">
        <w:trPr>
          <w:cantSplit/>
          <w:jc w:val="center"/>
        </w:trPr>
        <w:tc>
          <w:tcPr>
            <w:tcW w:w="720" w:type="dxa"/>
            <w:tcBorders>
              <w:top w:val="single" w:sz="4" w:space="0" w:color="auto"/>
              <w:bottom w:val="single" w:sz="4" w:space="0" w:color="auto"/>
            </w:tcBorders>
          </w:tcPr>
          <w:p w:rsidR="002C5AA0" w:rsidRPr="00A53DC8" w:rsidRDefault="002C5AA0" w:rsidP="00273214">
            <w:pPr>
              <w:pStyle w:val="TAC"/>
              <w:rPr>
                <w:rFonts w:eastAsia="MS Gothic"/>
              </w:rPr>
            </w:pPr>
            <w:r w:rsidRPr="00A53DC8">
              <w:rPr>
                <w:rFonts w:eastAsia="MS Gothic"/>
              </w:rPr>
              <w:t>2</w:t>
            </w:r>
          </w:p>
        </w:tc>
        <w:tc>
          <w:tcPr>
            <w:tcW w:w="1260" w:type="dxa"/>
            <w:gridSpan w:val="2"/>
          </w:tcPr>
          <w:p w:rsidR="002C5AA0" w:rsidRPr="00A53DC8" w:rsidRDefault="002C5AA0" w:rsidP="00273214">
            <w:pPr>
              <w:pStyle w:val="TAH"/>
              <w:rPr>
                <w:b w:val="0"/>
              </w:rPr>
            </w:pPr>
            <w:r w:rsidRPr="00A53DC8">
              <w:rPr>
                <w:rFonts w:eastAsia="MS Gothic"/>
              </w:rPr>
              <w:sym w:font="Wingdings" w:char="F0DF"/>
            </w:r>
          </w:p>
        </w:tc>
        <w:tc>
          <w:tcPr>
            <w:tcW w:w="3420" w:type="dxa"/>
            <w:tcBorders>
              <w:top w:val="single" w:sz="4" w:space="0" w:color="auto"/>
              <w:bottom w:val="single" w:sz="4" w:space="0" w:color="auto"/>
            </w:tcBorders>
          </w:tcPr>
          <w:p w:rsidR="002C5AA0" w:rsidRPr="00A53DC8" w:rsidRDefault="002C5AA0" w:rsidP="00273214">
            <w:pPr>
              <w:pStyle w:val="TAC"/>
              <w:jc w:val="left"/>
            </w:pPr>
            <w:r w:rsidRPr="00A53DC8">
              <w:t>200 OK</w:t>
            </w:r>
          </w:p>
        </w:tc>
        <w:tc>
          <w:tcPr>
            <w:tcW w:w="3663" w:type="dxa"/>
            <w:tcBorders>
              <w:top w:val="single" w:sz="4" w:space="0" w:color="auto"/>
              <w:bottom w:val="single" w:sz="4" w:space="0" w:color="auto"/>
            </w:tcBorders>
          </w:tcPr>
          <w:p w:rsidR="002C5AA0" w:rsidRPr="00A53DC8" w:rsidRDefault="002C5AA0" w:rsidP="00273214">
            <w:pPr>
              <w:pStyle w:val="TAL"/>
              <w:rPr>
                <w:rFonts w:eastAsia="MS Gothic"/>
              </w:rPr>
            </w:pPr>
            <w:r w:rsidRPr="00A53DC8">
              <w:t>The SS responds to REGISTER with 200 OK.</w:t>
            </w:r>
          </w:p>
        </w:tc>
      </w:tr>
      <w:tr w:rsidR="002C5AA0" w:rsidRPr="00A53DC8" w:rsidTr="00273214">
        <w:trPr>
          <w:cantSplit/>
          <w:jc w:val="center"/>
        </w:trPr>
        <w:tc>
          <w:tcPr>
            <w:tcW w:w="9063" w:type="dxa"/>
            <w:gridSpan w:val="5"/>
            <w:tcBorders>
              <w:top w:val="single" w:sz="4" w:space="0" w:color="auto"/>
            </w:tcBorders>
          </w:tcPr>
          <w:p w:rsidR="002C5AA0" w:rsidRPr="00A53DC8" w:rsidRDefault="002C5AA0" w:rsidP="00273214">
            <w:pPr>
              <w:pStyle w:val="TAN"/>
            </w:pPr>
            <w:r w:rsidRPr="00A53DC8">
              <w:t>Note 1:</w:t>
            </w:r>
            <w:r w:rsidRPr="00A53DC8">
              <w:tab/>
              <w:t>Steps 0A-0D may be repeated for any or all event packages subscribed to by the UE. It is the UE’s decision which unsubscriptions to perform.</w:t>
            </w:r>
          </w:p>
          <w:p w:rsidR="002C5AA0" w:rsidRPr="00A53DC8" w:rsidRDefault="002C5AA0" w:rsidP="00273214">
            <w:pPr>
              <w:pStyle w:val="TAN"/>
            </w:pPr>
            <w:r w:rsidRPr="00A53DC8">
              <w:t>Note 2:</w:t>
            </w:r>
            <w:r w:rsidRPr="00A53DC8">
              <w:tab/>
              <w:t>The UE can send the 200 OK for NOTIFY (step 0D) after the REGISTER request (step 1) or even not send it at all.</w:t>
            </w:r>
          </w:p>
          <w:p w:rsidR="002C5AA0" w:rsidRPr="00A53DC8" w:rsidRDefault="002C5AA0" w:rsidP="00273214">
            <w:pPr>
              <w:pStyle w:val="TAN"/>
            </w:pPr>
            <w:r w:rsidRPr="00A53DC8">
              <w:t>Editor’s Note: it is to be checked if RFC 6665 applies here (which requires the UE to send 200 OK for NOTIFY)</w:t>
            </w:r>
          </w:p>
          <w:p w:rsidR="002C5AA0" w:rsidRPr="00A53DC8" w:rsidRDefault="002C5AA0" w:rsidP="00273214">
            <w:pPr>
              <w:pStyle w:val="TAN"/>
            </w:pPr>
            <w:r w:rsidRPr="00A53DC8">
              <w:t>Editor’s Note: it is to be checked if the UE might send un-PUBLISH and receive an ACK for it.</w:t>
            </w:r>
          </w:p>
        </w:tc>
      </w:tr>
    </w:tbl>
    <w:p w:rsidR="002C5AA0" w:rsidRPr="00A53DC8" w:rsidRDefault="002C5AA0" w:rsidP="002C5AA0">
      <w:pPr>
        <w:rPr>
          <w:snapToGrid w:val="0"/>
        </w:rPr>
      </w:pPr>
    </w:p>
    <w:p w:rsidR="002C5AA0" w:rsidRPr="00A53DC8" w:rsidRDefault="002C5AA0" w:rsidP="002C5AA0">
      <w:pPr>
        <w:rPr>
          <w:rFonts w:ascii="Arial" w:hAnsi="Arial" w:cs="Arial"/>
        </w:rPr>
      </w:pPr>
      <w:r w:rsidRPr="00A53DC8">
        <w:rPr>
          <w:rFonts w:ascii="Arial" w:hAnsi="Arial" w:cs="Arial"/>
        </w:rPr>
        <w:t>Specific message contents</w:t>
      </w:r>
    </w:p>
    <w:p w:rsidR="002C5AA0" w:rsidRPr="00A53DC8" w:rsidRDefault="002C5AA0" w:rsidP="002C5AA0">
      <w:pPr>
        <w:rPr>
          <w:rFonts w:ascii="Arial" w:hAnsi="Arial" w:cs="Arial"/>
        </w:rPr>
      </w:pPr>
      <w:r w:rsidRPr="00A53DC8">
        <w:rPr>
          <w:rFonts w:ascii="Arial" w:hAnsi="Arial" w:cs="Arial"/>
        </w:rPr>
        <w:t>SUBSCRIBE (step 0A)</w:t>
      </w:r>
    </w:p>
    <w:p w:rsidR="002C5AA0" w:rsidRPr="00A53DC8" w:rsidRDefault="002C5AA0" w:rsidP="002C5AA0">
      <w:r w:rsidRPr="00A53DC8">
        <w:t>Use the default message “SUBSCRIBE for reg-event package” in Annex A.1.4 of TS 34.229-1 [2] or “SUBSCRIBE for conference event package” in Annex A.5.1 of TS 34.229-1 [2] or “SUBSCRIBE for message-summary event package” in Annex A.6.1 of TS 34.229-1 [2], and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A53DC8">
        <w:trPr>
          <w:cantSplit/>
          <w:tblHeader/>
          <w:jc w:val="center"/>
        </w:trPr>
        <w:tc>
          <w:tcPr>
            <w:tcW w:w="1758" w:type="dxa"/>
            <w:tcBorders>
              <w:bottom w:val="single" w:sz="4" w:space="0" w:color="auto"/>
            </w:tcBorders>
          </w:tcPr>
          <w:p w:rsidR="002C5AA0" w:rsidRPr="00A53DC8" w:rsidRDefault="002C5AA0" w:rsidP="00273214">
            <w:pPr>
              <w:pStyle w:val="TAH"/>
            </w:pPr>
            <w:r w:rsidRPr="00A53DC8">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From</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Same as in original SUBSCRIBE that set up the corresponding subscription</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t>Same as in original SUBSCRIBE that set up the corresponding subscription</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To</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As specified in TS 34.229-1 [2] Annex A.1.4/A.5.1/A.6.1</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Same as in 200 OK for original SUBSCRIBE that set up the corresponding subscription</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CSeq</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value</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value of the previous SUBSCRIBE sent by the UE for this dialog incremented by one</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method</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SUBSCRIBE</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delta-seconds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0</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bl>
    <w:p w:rsidR="002C5AA0" w:rsidRPr="00A53DC8" w:rsidRDefault="002C5AA0" w:rsidP="002C5AA0"/>
    <w:p w:rsidR="002C5AA0" w:rsidRPr="00A53DC8" w:rsidRDefault="002C5AA0" w:rsidP="002C5AA0">
      <w:pPr>
        <w:rPr>
          <w:rFonts w:ascii="Arial" w:hAnsi="Arial" w:cs="Arial"/>
        </w:rPr>
      </w:pPr>
      <w:r w:rsidRPr="00A53DC8">
        <w:rPr>
          <w:rFonts w:ascii="Arial" w:hAnsi="Arial" w:cs="Arial"/>
        </w:rPr>
        <w:t>200 OK for SUBSCRIBE (step 0B)</w:t>
      </w:r>
    </w:p>
    <w:p w:rsidR="002C5AA0" w:rsidRPr="00A53DC8" w:rsidRDefault="002C5AA0" w:rsidP="002C5AA0">
      <w:pPr>
        <w:rPr>
          <w:rFonts w:ascii="Arial" w:hAnsi="Arial" w:cs="Arial"/>
        </w:rPr>
      </w:pPr>
      <w:r w:rsidRPr="00A53DC8">
        <w:t>Use the default message “200 OK for SUBSCRIBE” in Annex A.1.5, A.5.2 or A.6.3 of TS 34.229-1 [2], whatever appropriate,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273214">
        <w:trPr>
          <w:cantSplit/>
          <w:tblHeader/>
          <w:jc w:val="center"/>
        </w:trPr>
        <w:tc>
          <w:tcPr>
            <w:tcW w:w="1758" w:type="dxa"/>
            <w:tcBorders>
              <w:bottom w:val="single" w:sz="4" w:space="0" w:color="auto"/>
            </w:tcBorders>
          </w:tcPr>
          <w:p w:rsidR="002C5AA0" w:rsidRPr="00A53DC8" w:rsidRDefault="002C5AA0" w:rsidP="00273214">
            <w:pPr>
              <w:pStyle w:val="TAH"/>
            </w:pPr>
            <w:r w:rsidRPr="00A53DC8">
              <w:lastRenderedPageBreak/>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To</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t>As specified in TS 34.229-1 [2] Annex A.1.4/A.5.1/A.6.1</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273214">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tag</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t>Same as in step 0A</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273214">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delta-seconds</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r w:rsidRPr="00A53DC8">
              <w:rPr>
                <w:i/>
              </w:rPr>
              <w:t>0</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bl>
    <w:p w:rsidR="002C5AA0" w:rsidRPr="00A53DC8" w:rsidRDefault="002C5AA0" w:rsidP="002C5AA0"/>
    <w:p w:rsidR="002C5AA0" w:rsidRPr="00A53DC8" w:rsidRDefault="002C5AA0" w:rsidP="002C5AA0">
      <w:pPr>
        <w:rPr>
          <w:rFonts w:ascii="Arial" w:hAnsi="Arial" w:cs="Arial"/>
        </w:rPr>
      </w:pPr>
      <w:r w:rsidRPr="00A53DC8">
        <w:rPr>
          <w:rFonts w:ascii="Arial" w:hAnsi="Arial" w:cs="Arial"/>
        </w:rPr>
        <w:t>NOTIFY (step 0C)</w:t>
      </w:r>
    </w:p>
    <w:tbl>
      <w:tblPr>
        <w:tblW w:w="0" w:type="auto"/>
        <w:jc w:val="center"/>
        <w:tblCellMar>
          <w:left w:w="28" w:type="dxa"/>
        </w:tblCellMar>
        <w:tblLook w:val="01E0" w:firstRow="1" w:lastRow="1" w:firstColumn="1" w:lastColumn="1" w:noHBand="0" w:noVBand="0"/>
      </w:tblPr>
      <w:tblGrid>
        <w:gridCol w:w="1758"/>
        <w:gridCol w:w="851"/>
        <w:gridCol w:w="4820"/>
        <w:gridCol w:w="794"/>
        <w:gridCol w:w="1418"/>
      </w:tblGrid>
      <w:tr w:rsidR="002C5AA0" w:rsidRPr="00A53DC8" w:rsidTr="00A53DC8">
        <w:trPr>
          <w:tblHeader/>
          <w:jc w:val="center"/>
        </w:trPr>
        <w:tc>
          <w:tcPr>
            <w:tcW w:w="175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H"/>
            </w:pPr>
            <w:r w:rsidRPr="00A53DC8">
              <w:t>Header/param</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C5AA0" w:rsidRPr="00A53DC8" w:rsidRDefault="002C5AA0" w:rsidP="00273214">
            <w:pPr>
              <w:pStyle w:val="TAH"/>
            </w:pPr>
            <w:r w:rsidRPr="00A53DC8">
              <w:t>Cond</w:t>
            </w:r>
          </w:p>
        </w:tc>
        <w:tc>
          <w:tcPr>
            <w:tcW w:w="4820" w:type="dxa"/>
            <w:tcBorders>
              <w:top w:val="single" w:sz="4" w:space="0" w:color="auto"/>
              <w:left w:val="single" w:sz="4" w:space="0" w:color="auto"/>
              <w:bottom w:val="single" w:sz="4" w:space="0" w:color="auto"/>
              <w:right w:val="single" w:sz="4" w:space="0" w:color="auto"/>
            </w:tcBorders>
            <w:shd w:val="clear" w:color="auto" w:fill="auto"/>
          </w:tcPr>
          <w:p w:rsidR="002C5AA0" w:rsidRPr="00A53DC8" w:rsidRDefault="002C5AA0" w:rsidP="00273214">
            <w:pPr>
              <w:pStyle w:val="TAH"/>
            </w:pPr>
            <w:r w:rsidRPr="00A53DC8">
              <w:t>Value/remark</w:t>
            </w:r>
          </w:p>
        </w:tc>
        <w:tc>
          <w:tcPr>
            <w:tcW w:w="794"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H"/>
            </w:pPr>
            <w:r w:rsidRPr="00A53DC8">
              <w:t>Rel</w:t>
            </w:r>
          </w:p>
        </w:tc>
        <w:tc>
          <w:tcPr>
            <w:tcW w:w="141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H"/>
            </w:pPr>
            <w:r w:rsidRPr="00A53DC8">
              <w:t>Reference</w:t>
            </w:r>
          </w:p>
        </w:tc>
      </w:tr>
      <w:tr w:rsidR="002C5AA0" w:rsidRPr="00A53DC8" w:rsidTr="00A53DC8">
        <w:trPr>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rPr>
                <w:b/>
              </w:rPr>
            </w:pPr>
            <w:r w:rsidRPr="00A53DC8">
              <w:rPr>
                <w:b/>
              </w:rPr>
              <w:t>Request-Line</w:t>
            </w:r>
          </w:p>
        </w:tc>
        <w:tc>
          <w:tcPr>
            <w:tcW w:w="851" w:type="dxa"/>
            <w:tcBorders>
              <w:top w:val="single" w:sz="4" w:space="0" w:color="auto"/>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single" w:sz="4" w:space="0" w:color="auto"/>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Method</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rPr>
              <w:t>NOTIFY</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Request-URI</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UE’s contact address in SIP URI form, as provided in the Contact header within the SUBSCRIBE creating the dialog</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SIP-Version</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rPr>
                <w:i/>
              </w:rPr>
              <w:t>SIP/2.0</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Via</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order of the parameters in this header must be like in this table</w:t>
            </w: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rPr>
                <w:b/>
              </w:rPr>
              <w:tab/>
              <w:t>via-param1:</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sent-protocol</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rPr>
              <w:t>SIP/2.0/UDP</w:t>
            </w:r>
            <w:r w:rsidRPr="00A53DC8">
              <w:t xml:space="preserve"> when using UDP or </w:t>
            </w:r>
            <w:r w:rsidRPr="00A53DC8">
              <w:br/>
            </w:r>
            <w:r w:rsidRPr="00A53DC8">
              <w:rPr>
                <w:i/>
              </w:rPr>
              <w:t xml:space="preserve">SIP/2.0/TCP </w:t>
            </w:r>
            <w:r w:rsidRPr="00A53DC8">
              <w:t>when using TCP</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sent-by</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Cs/>
              </w:rPr>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IP address and protected server port of SS</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via-branch</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value starting with ‘</w:t>
            </w:r>
            <w:r w:rsidRPr="00A53DC8">
              <w:rPr>
                <w:i/>
              </w:rPr>
              <w:t xml:space="preserve">z9hG4bK’ </w:t>
            </w:r>
            <w:r w:rsidRPr="00A53DC8">
              <w:t>(NOTE 1)</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rPr>
                <w:b/>
              </w:rPr>
              <w:tab/>
              <w:t>via-param2:</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sent-protocol</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rPr>
              <w:t>SIP/2.0/UDP</w:t>
            </w:r>
            <w:r w:rsidRPr="00A53DC8">
              <w:t xml:space="preserve"> when using UDP or </w:t>
            </w:r>
            <w:r w:rsidRPr="00A53DC8">
              <w:br/>
            </w:r>
            <w:r w:rsidRPr="00A53DC8">
              <w:rPr>
                <w:i/>
              </w:rPr>
              <w:t xml:space="preserve">SIP/2.0/TCP  </w:t>
            </w:r>
            <w:r w:rsidRPr="00A53DC8">
              <w:t>when using TCP</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r>
            <w:r w:rsidRPr="00A53DC8">
              <w:tab/>
              <w:t>sent-by</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rPr>
                <w:i/>
                <w:lang w:eastAsia="ja-JP"/>
              </w:rPr>
              <w:t>scscf.3gpp.org</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r>
            <w:r w:rsidRPr="00A53DC8">
              <w:tab/>
              <w:t>via-branch</w:t>
            </w:r>
            <w:r w:rsidRPr="00A53DC8">
              <w:tab/>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value starting with ‘</w:t>
            </w:r>
            <w:r w:rsidRPr="00A53DC8">
              <w:rPr>
                <w:i/>
              </w:rPr>
              <w:t xml:space="preserve">z9hG4bK’ </w:t>
            </w:r>
            <w:r w:rsidRPr="00A53DC8">
              <w:t>(NOTE 1)</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From</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addr-spec</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same URI as received in the To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tag</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same as to-tag in step 0A</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To</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addr-spec</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same URI as received in the From header of the corresponding SUBSCRIBE message</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tag</w:t>
            </w:r>
            <w:r w:rsidRPr="00A53DC8">
              <w:tab/>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same as from-tag in step 0A</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Call-ID</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callid</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same as value received in SUBSCRIBE message</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CSeq</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rPr>
                <w:b/>
              </w:rPr>
            </w:pPr>
            <w:r w:rsidRPr="00A53DC8">
              <w:tab/>
              <w:t>value</w:t>
            </w:r>
          </w:p>
        </w:tc>
        <w:tc>
          <w:tcPr>
            <w:tcW w:w="851"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nil"/>
              <w:right w:val="single" w:sz="4" w:space="0" w:color="auto"/>
            </w:tcBorders>
            <w:shd w:val="clear" w:color="auto" w:fill="auto"/>
          </w:tcPr>
          <w:p w:rsidR="002C5AA0" w:rsidRPr="00A53DC8" w:rsidRDefault="002C5AA0" w:rsidP="00273214">
            <w:pPr>
              <w:pStyle w:val="TAL"/>
              <w:rPr>
                <w:b/>
              </w:rPr>
            </w:pPr>
            <w:r w:rsidRPr="00A53DC8">
              <w:t>1</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method</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rPr>
                <w:i/>
              </w:rPr>
              <w:t>NOTIFY</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Contact</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addr-spec</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A1</w:t>
            </w: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t>&lt;</w:t>
            </w:r>
            <w:r w:rsidRPr="00A53DC8">
              <w:rPr>
                <w:i/>
              </w:rPr>
              <w:t>sip:</w:t>
            </w:r>
            <w:r w:rsidRPr="00A53DC8">
              <w:rPr>
                <w:i/>
                <w:lang w:eastAsia="ja-JP"/>
              </w:rPr>
              <w:t>scscf.3gpp.org</w:t>
            </w:r>
            <w:r w:rsidRPr="00A53DC8">
              <w:rPr>
                <w:i/>
              </w:rPr>
              <w:t>&gt;</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right w:val="single" w:sz="4" w:space="0" w:color="auto"/>
            </w:tcBorders>
            <w:shd w:val="clear" w:color="auto" w:fill="auto"/>
          </w:tcPr>
          <w:p w:rsidR="002C5AA0" w:rsidRPr="00A53DC8" w:rsidRDefault="002C5AA0" w:rsidP="00273214">
            <w:pPr>
              <w:pStyle w:val="TAL"/>
            </w:pPr>
            <w:r w:rsidRPr="00A53DC8">
              <w:t>A2</w:t>
            </w:r>
          </w:p>
        </w:tc>
        <w:tc>
          <w:tcPr>
            <w:tcW w:w="4820" w:type="dxa"/>
            <w:tcBorders>
              <w:top w:val="nil"/>
              <w:left w:val="single" w:sz="4" w:space="0" w:color="auto"/>
              <w:right w:val="single" w:sz="4" w:space="0" w:color="auto"/>
            </w:tcBorders>
            <w:shd w:val="clear" w:color="auto" w:fill="auto"/>
          </w:tcPr>
          <w:p w:rsidR="002C5AA0" w:rsidRPr="00A53DC8" w:rsidRDefault="002C5AA0" w:rsidP="00273214">
            <w:pPr>
              <w:pStyle w:val="TAL"/>
            </w:pPr>
            <w:r w:rsidRPr="00A53DC8">
              <w:rPr>
                <w:i/>
              </w:rPr>
              <w:t>sip:final@conf-factory.</w:t>
            </w:r>
            <w:r w:rsidRPr="00A53DC8">
              <w:t xml:space="preserve"> appended with px_IMS_HomeDomainName</w:t>
            </w:r>
          </w:p>
        </w:tc>
        <w:tc>
          <w:tcPr>
            <w:tcW w:w="794" w:type="dxa"/>
            <w:tcBorders>
              <w:top w:val="single" w:sz="4" w:space="0" w:color="auto"/>
              <w:left w:val="single" w:sz="4" w:space="0" w:color="auto"/>
              <w:right w:val="single" w:sz="4" w:space="0" w:color="auto"/>
            </w:tcBorders>
          </w:tcPr>
          <w:p w:rsidR="002C5AA0" w:rsidRPr="00A53DC8" w:rsidRDefault="002C5AA0" w:rsidP="00273214">
            <w:pPr>
              <w:pStyle w:val="TAL"/>
            </w:pPr>
          </w:p>
        </w:tc>
        <w:tc>
          <w:tcPr>
            <w:tcW w:w="1418" w:type="dxa"/>
            <w:tcBorders>
              <w:top w:val="single" w:sz="4" w:space="0" w:color="auto"/>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single" w:sz="4" w:space="0" w:color="auto"/>
              <w:right w:val="single" w:sz="4" w:space="0" w:color="auto"/>
            </w:tcBorders>
          </w:tcPr>
          <w:p w:rsidR="002C5AA0" w:rsidRPr="00A53DC8" w:rsidRDefault="002C5AA0" w:rsidP="00273214">
            <w:pPr>
              <w:pStyle w:val="TAL"/>
            </w:pPr>
            <w:r w:rsidRPr="00A53DC8">
              <w:tab/>
              <w:t>addr-spec</w:t>
            </w:r>
          </w:p>
        </w:tc>
        <w:tc>
          <w:tcPr>
            <w:tcW w:w="851"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A3</w:t>
            </w:r>
          </w:p>
        </w:tc>
        <w:tc>
          <w:tcPr>
            <w:tcW w:w="4820"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&lt;</w:t>
            </w:r>
            <w:r w:rsidRPr="00A53DC8">
              <w:rPr>
                <w:i/>
                <w:lang w:eastAsia="ja-JP"/>
              </w:rPr>
              <w:t>scscf.3gpp.org</w:t>
            </w:r>
            <w:r w:rsidRPr="00A53DC8">
              <w:rPr>
                <w:i/>
              </w:rPr>
              <w:t>&gt;</w:t>
            </w:r>
          </w:p>
        </w:tc>
        <w:tc>
          <w:tcPr>
            <w:tcW w:w="794" w:type="dxa"/>
            <w:tcBorders>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Event</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rPr>
                <w:b/>
              </w:rPr>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6665 [28]</w:t>
            </w:r>
            <w:r w:rsidRPr="00A53DC8">
              <w:br/>
              <w:t>RFC 3680 [18]</w:t>
            </w:r>
          </w:p>
        </w:tc>
      </w:tr>
      <w:tr w:rsidR="002C5AA0" w:rsidRPr="00A53DC8" w:rsidTr="00A53DC8">
        <w:trPr>
          <w:jc w:val="center"/>
        </w:trPr>
        <w:tc>
          <w:tcPr>
            <w:tcW w:w="1758" w:type="dxa"/>
            <w:tcBorders>
              <w:top w:val="nil"/>
              <w:left w:val="single" w:sz="4" w:space="0" w:color="auto"/>
              <w:right w:val="single" w:sz="4" w:space="0" w:color="auto"/>
            </w:tcBorders>
          </w:tcPr>
          <w:p w:rsidR="002C5AA0" w:rsidRPr="00A53DC8" w:rsidRDefault="002C5AA0" w:rsidP="00273214">
            <w:pPr>
              <w:pStyle w:val="TAL"/>
              <w:rPr>
                <w:b/>
              </w:rPr>
            </w:pPr>
            <w:r w:rsidRPr="00A53DC8">
              <w:tab/>
              <w:t>event-type</w:t>
            </w:r>
          </w:p>
        </w:tc>
        <w:tc>
          <w:tcPr>
            <w:tcW w:w="851" w:type="dxa"/>
            <w:tcBorders>
              <w:top w:val="nil"/>
              <w:left w:val="single" w:sz="4" w:space="0" w:color="auto"/>
              <w:right w:val="single" w:sz="4" w:space="0" w:color="auto"/>
            </w:tcBorders>
            <w:shd w:val="clear" w:color="auto" w:fill="auto"/>
          </w:tcPr>
          <w:p w:rsidR="002C5AA0" w:rsidRPr="00A53DC8" w:rsidRDefault="002C5AA0" w:rsidP="00273214">
            <w:pPr>
              <w:pStyle w:val="TAL"/>
            </w:pPr>
            <w:r w:rsidRPr="00A53DC8">
              <w:t>A1</w:t>
            </w:r>
          </w:p>
        </w:tc>
        <w:tc>
          <w:tcPr>
            <w:tcW w:w="4820" w:type="dxa"/>
            <w:tcBorders>
              <w:top w:val="nil"/>
              <w:left w:val="single" w:sz="4" w:space="0" w:color="auto"/>
              <w:right w:val="single" w:sz="4" w:space="0" w:color="auto"/>
            </w:tcBorders>
            <w:shd w:val="clear" w:color="auto" w:fill="auto"/>
          </w:tcPr>
          <w:p w:rsidR="002C5AA0" w:rsidRPr="00A53DC8" w:rsidRDefault="002C5AA0" w:rsidP="00273214">
            <w:pPr>
              <w:pStyle w:val="TAL"/>
              <w:rPr>
                <w:b/>
              </w:rPr>
            </w:pPr>
            <w:r w:rsidRPr="00A53DC8">
              <w:rPr>
                <w:i/>
              </w:rPr>
              <w:t>reg</w:t>
            </w:r>
          </w:p>
        </w:tc>
        <w:tc>
          <w:tcPr>
            <w:tcW w:w="794" w:type="dxa"/>
            <w:vMerge/>
            <w:tcBorders>
              <w:top w:val="single" w:sz="4" w:space="0" w:color="auto"/>
              <w:left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right w:val="single" w:sz="4" w:space="0" w:color="auto"/>
            </w:tcBorders>
          </w:tcPr>
          <w:p w:rsidR="002C5AA0" w:rsidRPr="00A53DC8" w:rsidRDefault="002C5AA0" w:rsidP="00273214">
            <w:pPr>
              <w:pStyle w:val="TAL"/>
            </w:pPr>
            <w:r w:rsidRPr="00A53DC8">
              <w:tab/>
              <w:t>event-type</w:t>
            </w:r>
          </w:p>
        </w:tc>
        <w:tc>
          <w:tcPr>
            <w:tcW w:w="851" w:type="dxa"/>
            <w:tcBorders>
              <w:left w:val="single" w:sz="4" w:space="0" w:color="auto"/>
              <w:right w:val="single" w:sz="4" w:space="0" w:color="auto"/>
            </w:tcBorders>
            <w:shd w:val="clear" w:color="auto" w:fill="auto"/>
          </w:tcPr>
          <w:p w:rsidR="002C5AA0" w:rsidRPr="00A53DC8" w:rsidRDefault="002C5AA0" w:rsidP="00273214">
            <w:pPr>
              <w:pStyle w:val="TAL"/>
            </w:pPr>
            <w:r w:rsidRPr="00A53DC8">
              <w:t>A2</w:t>
            </w:r>
          </w:p>
        </w:tc>
        <w:tc>
          <w:tcPr>
            <w:tcW w:w="4820" w:type="dxa"/>
            <w:tcBorders>
              <w:left w:val="single" w:sz="4" w:space="0" w:color="auto"/>
              <w:right w:val="single" w:sz="4" w:space="0" w:color="auto"/>
            </w:tcBorders>
            <w:shd w:val="clear" w:color="auto" w:fill="auto"/>
          </w:tcPr>
          <w:p w:rsidR="002C5AA0" w:rsidRPr="00A53DC8" w:rsidRDefault="002C5AA0" w:rsidP="00273214">
            <w:pPr>
              <w:pStyle w:val="TAL"/>
              <w:rPr>
                <w:i/>
              </w:rPr>
            </w:pPr>
            <w:r w:rsidRPr="00A53DC8">
              <w:rPr>
                <w:i/>
              </w:rPr>
              <w:t>conference</w:t>
            </w:r>
          </w:p>
        </w:tc>
        <w:tc>
          <w:tcPr>
            <w:tcW w:w="794" w:type="dxa"/>
            <w:tcBorders>
              <w:left w:val="single" w:sz="4" w:space="0" w:color="auto"/>
              <w:right w:val="single" w:sz="4" w:space="0" w:color="auto"/>
            </w:tcBorders>
          </w:tcPr>
          <w:p w:rsidR="002C5AA0" w:rsidRPr="00A53DC8" w:rsidRDefault="002C5AA0" w:rsidP="00273214">
            <w:pPr>
              <w:pStyle w:val="TAL"/>
            </w:pPr>
          </w:p>
        </w:tc>
        <w:tc>
          <w:tcPr>
            <w:tcW w:w="1418" w:type="dxa"/>
            <w:tcBorders>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single" w:sz="4" w:space="0" w:color="auto"/>
              <w:right w:val="single" w:sz="4" w:space="0" w:color="auto"/>
            </w:tcBorders>
          </w:tcPr>
          <w:p w:rsidR="002C5AA0" w:rsidRPr="00A53DC8" w:rsidRDefault="002C5AA0" w:rsidP="00273214">
            <w:pPr>
              <w:pStyle w:val="TAL"/>
            </w:pPr>
            <w:r w:rsidRPr="00A53DC8">
              <w:tab/>
              <w:t>event-type</w:t>
            </w:r>
          </w:p>
        </w:tc>
        <w:tc>
          <w:tcPr>
            <w:tcW w:w="851"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r w:rsidRPr="00A53DC8">
              <w:t>A3</w:t>
            </w:r>
          </w:p>
        </w:tc>
        <w:tc>
          <w:tcPr>
            <w:tcW w:w="4820"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r w:rsidRPr="00A53DC8">
              <w:rPr>
                <w:i/>
              </w:rPr>
              <w:t>message-summary</w:t>
            </w:r>
          </w:p>
        </w:tc>
        <w:tc>
          <w:tcPr>
            <w:tcW w:w="794" w:type="dxa"/>
            <w:tcBorders>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bottom w:val="nil"/>
              <w:right w:val="single" w:sz="4" w:space="0" w:color="auto"/>
            </w:tcBorders>
          </w:tcPr>
          <w:p w:rsidR="002C5AA0" w:rsidRPr="00A53DC8" w:rsidRDefault="002C5AA0" w:rsidP="00273214">
            <w:pPr>
              <w:pStyle w:val="TAL"/>
              <w:rPr>
                <w:b/>
              </w:rPr>
            </w:pPr>
            <w:r w:rsidRPr="00A53DC8">
              <w:rPr>
                <w:b/>
              </w:rPr>
              <w:t>Max-Forwards</w:t>
            </w:r>
          </w:p>
        </w:tc>
        <w:tc>
          <w:tcPr>
            <w:tcW w:w="851"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nil"/>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3261 [6]</w:t>
            </w: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value</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r w:rsidRPr="00A53DC8">
              <w:rPr>
                <w:i/>
              </w:rPr>
              <w:t>69</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left w:val="single" w:sz="4" w:space="0" w:color="auto"/>
              <w:right w:val="single" w:sz="4" w:space="0" w:color="auto"/>
            </w:tcBorders>
          </w:tcPr>
          <w:p w:rsidR="002C5AA0" w:rsidRPr="00A53DC8" w:rsidRDefault="002C5AA0" w:rsidP="00273214">
            <w:pPr>
              <w:pStyle w:val="TAL"/>
              <w:rPr>
                <w:b/>
              </w:rPr>
            </w:pPr>
            <w:r w:rsidRPr="00A53DC8">
              <w:rPr>
                <w:b/>
              </w:rPr>
              <w:t>Subscription-State</w:t>
            </w:r>
          </w:p>
        </w:tc>
        <w:tc>
          <w:tcPr>
            <w:tcW w:w="851" w:type="dxa"/>
            <w:tcBorders>
              <w:left w:val="single" w:sz="4" w:space="0" w:color="auto"/>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b/>
              </w:rPr>
            </w:pPr>
            <w:r w:rsidRPr="00A53DC8">
              <w:t>RFC 6665 [28]</w:t>
            </w:r>
          </w:p>
        </w:tc>
      </w:tr>
      <w:tr w:rsidR="002C5AA0" w:rsidRPr="00A53DC8" w:rsidTr="00A53DC8">
        <w:trPr>
          <w:jc w:val="center"/>
        </w:trPr>
        <w:tc>
          <w:tcPr>
            <w:tcW w:w="1758" w:type="dxa"/>
            <w:tcBorders>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substate-value</w:t>
            </w:r>
          </w:p>
        </w:tc>
        <w:tc>
          <w:tcPr>
            <w:tcW w:w="851"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left w:val="single" w:sz="4" w:space="0" w:color="auto"/>
              <w:bottom w:val="single" w:sz="4" w:space="0" w:color="auto"/>
              <w:right w:val="single" w:sz="4" w:space="0" w:color="auto"/>
            </w:tcBorders>
            <w:shd w:val="clear" w:color="auto" w:fill="auto"/>
          </w:tcPr>
          <w:p w:rsidR="002C5AA0" w:rsidRPr="00A53DC8" w:rsidRDefault="002C5AA0" w:rsidP="00273214">
            <w:pPr>
              <w:pStyle w:val="TAL"/>
              <w:rPr>
                <w:b/>
              </w:rPr>
            </w:pPr>
            <w:r w:rsidRPr="00A53DC8">
              <w:rPr>
                <w:i/>
              </w:rPr>
              <w:t>terminated</w:t>
            </w:r>
          </w:p>
        </w:tc>
        <w:tc>
          <w:tcPr>
            <w:tcW w:w="794"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single" w:sz="4" w:space="0" w:color="auto"/>
              <w:left w:val="single" w:sz="4" w:space="0" w:color="auto"/>
              <w:right w:val="single" w:sz="4" w:space="0" w:color="auto"/>
            </w:tcBorders>
          </w:tcPr>
          <w:p w:rsidR="002C5AA0" w:rsidRPr="00A53DC8" w:rsidRDefault="002C5AA0" w:rsidP="00273214">
            <w:pPr>
              <w:pStyle w:val="TAL"/>
              <w:rPr>
                <w:b/>
              </w:rPr>
            </w:pPr>
            <w:r w:rsidRPr="00A53DC8">
              <w:rPr>
                <w:b/>
              </w:rPr>
              <w:t>Content-Length</w:t>
            </w:r>
          </w:p>
        </w:tc>
        <w:tc>
          <w:tcPr>
            <w:tcW w:w="851" w:type="dxa"/>
            <w:tcBorders>
              <w:top w:val="single" w:sz="4" w:space="0" w:color="auto"/>
              <w:left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single" w:sz="4" w:space="0" w:color="auto"/>
              <w:left w:val="single" w:sz="4" w:space="0" w:color="auto"/>
              <w:right w:val="single" w:sz="4" w:space="0" w:color="auto"/>
            </w:tcBorders>
            <w:shd w:val="clear" w:color="auto" w:fill="auto"/>
          </w:tcPr>
          <w:p w:rsidR="002C5AA0" w:rsidRPr="00A53DC8" w:rsidRDefault="002C5AA0" w:rsidP="00273214">
            <w:pPr>
              <w:pStyle w:val="TAL"/>
            </w:pPr>
          </w:p>
        </w:tc>
        <w:tc>
          <w:tcPr>
            <w:tcW w:w="794" w:type="dxa"/>
            <w:vMerge w:val="restart"/>
            <w:tcBorders>
              <w:top w:val="single" w:sz="4" w:space="0" w:color="auto"/>
              <w:left w:val="single" w:sz="4" w:space="0" w:color="auto"/>
              <w:right w:val="single" w:sz="4" w:space="0" w:color="auto"/>
            </w:tcBorders>
          </w:tcPr>
          <w:p w:rsidR="002C5AA0" w:rsidRPr="00A53DC8" w:rsidRDefault="002C5AA0" w:rsidP="00273214">
            <w:pPr>
              <w:pStyle w:val="TAL"/>
            </w:pPr>
          </w:p>
        </w:tc>
        <w:tc>
          <w:tcPr>
            <w:tcW w:w="1418" w:type="dxa"/>
            <w:vMerge w:val="restart"/>
            <w:tcBorders>
              <w:top w:val="single" w:sz="4" w:space="0" w:color="auto"/>
              <w:left w:val="single" w:sz="4" w:space="0" w:color="auto"/>
              <w:right w:val="single" w:sz="4" w:space="0" w:color="auto"/>
            </w:tcBorders>
          </w:tcPr>
          <w:p w:rsidR="002C5AA0" w:rsidRPr="00A53DC8" w:rsidRDefault="002C5AA0" w:rsidP="00273214">
            <w:pPr>
              <w:pStyle w:val="TAL"/>
            </w:pPr>
          </w:p>
        </w:tc>
      </w:tr>
      <w:tr w:rsidR="002C5AA0" w:rsidRPr="00A53DC8" w:rsidTr="00A53DC8">
        <w:trPr>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rPr>
                <w:b/>
              </w:rPr>
            </w:pPr>
            <w:r w:rsidRPr="00A53DC8">
              <w:tab/>
              <w:t>value</w:t>
            </w:r>
          </w:p>
        </w:tc>
        <w:tc>
          <w:tcPr>
            <w:tcW w:w="851"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shd w:val="clear" w:color="auto" w:fill="auto"/>
          </w:tcPr>
          <w:p w:rsidR="002C5AA0" w:rsidRPr="00A53DC8" w:rsidRDefault="002C5AA0" w:rsidP="00273214">
            <w:pPr>
              <w:pStyle w:val="TAL"/>
              <w:rPr>
                <w:i/>
              </w:rPr>
            </w:pPr>
            <w:r w:rsidRPr="00A53DC8">
              <w:rPr>
                <w:i/>
              </w:rPr>
              <w:t>0</w:t>
            </w:r>
          </w:p>
        </w:tc>
        <w:tc>
          <w:tcPr>
            <w:tcW w:w="794" w:type="dxa"/>
            <w:vMerge/>
            <w:tcBorders>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vMerge/>
            <w:tcBorders>
              <w:left w:val="single" w:sz="4" w:space="0" w:color="auto"/>
              <w:bottom w:val="single" w:sz="4" w:space="0" w:color="auto"/>
              <w:right w:val="single" w:sz="4" w:space="0" w:color="auto"/>
            </w:tcBorders>
          </w:tcPr>
          <w:p w:rsidR="002C5AA0" w:rsidRPr="00A53DC8" w:rsidRDefault="002C5AA0" w:rsidP="00273214">
            <w:pPr>
              <w:pStyle w:val="TAL"/>
            </w:pPr>
          </w:p>
        </w:tc>
      </w:tr>
    </w:tbl>
    <w:p w:rsidR="002C5AA0" w:rsidRPr="00A53DC8" w:rsidRDefault="002C5AA0" w:rsidP="002C5AA0"/>
    <w:tbl>
      <w:tblPr>
        <w:tblW w:w="978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693"/>
      </w:tblGrid>
      <w:tr w:rsidR="002C5AA0" w:rsidRPr="00A53DC8" w:rsidTr="00273214">
        <w:trPr>
          <w:cantSplit/>
          <w:jc w:val="center"/>
        </w:trPr>
        <w:tc>
          <w:tcPr>
            <w:tcW w:w="2093" w:type="dxa"/>
            <w:tcBorders>
              <w:bottom w:val="single" w:sz="4" w:space="0" w:color="auto"/>
              <w:right w:val="single" w:sz="4" w:space="0" w:color="auto"/>
            </w:tcBorders>
          </w:tcPr>
          <w:p w:rsidR="002C5AA0" w:rsidRPr="00A53DC8" w:rsidRDefault="002C5AA0" w:rsidP="00273214">
            <w:pPr>
              <w:pStyle w:val="TAH"/>
              <w:keepNext w:val="0"/>
              <w:keepLines w:val="0"/>
            </w:pPr>
            <w:r w:rsidRPr="00A53DC8">
              <w:t>Condition</w:t>
            </w:r>
          </w:p>
        </w:tc>
        <w:tc>
          <w:tcPr>
            <w:tcW w:w="7693" w:type="dxa"/>
            <w:tcBorders>
              <w:left w:val="single" w:sz="4" w:space="0" w:color="auto"/>
              <w:bottom w:val="single" w:sz="4" w:space="0" w:color="auto"/>
            </w:tcBorders>
          </w:tcPr>
          <w:p w:rsidR="002C5AA0" w:rsidRPr="00A53DC8" w:rsidRDefault="002C5AA0" w:rsidP="00273214">
            <w:pPr>
              <w:pStyle w:val="TAH"/>
              <w:keepNext w:val="0"/>
              <w:keepLines w:val="0"/>
            </w:pPr>
            <w:r w:rsidRPr="00A53DC8">
              <w:t>Explanation</w:t>
            </w:r>
          </w:p>
        </w:tc>
      </w:tr>
      <w:tr w:rsidR="002C5AA0" w:rsidRPr="00A53DC8" w:rsidTr="00273214">
        <w:trPr>
          <w:cantSplit/>
          <w:jc w:val="center"/>
        </w:trPr>
        <w:tc>
          <w:tcPr>
            <w:tcW w:w="2093" w:type="dxa"/>
            <w:tcBorders>
              <w:top w:val="single" w:sz="4" w:space="0" w:color="auto"/>
              <w:bottom w:val="single" w:sz="4" w:space="0" w:color="auto"/>
              <w:right w:val="single" w:sz="4" w:space="0" w:color="auto"/>
            </w:tcBorders>
          </w:tcPr>
          <w:p w:rsidR="002C5AA0" w:rsidRPr="00A53DC8" w:rsidRDefault="002C5AA0" w:rsidP="00273214">
            <w:pPr>
              <w:pStyle w:val="TAL"/>
              <w:keepNext w:val="0"/>
              <w:keepLines w:val="0"/>
            </w:pPr>
            <w:r w:rsidRPr="00A53DC8">
              <w:t>A1</w:t>
            </w:r>
          </w:p>
        </w:tc>
        <w:tc>
          <w:tcPr>
            <w:tcW w:w="7693" w:type="dxa"/>
            <w:tcBorders>
              <w:top w:val="single" w:sz="4" w:space="0" w:color="auto"/>
              <w:left w:val="single" w:sz="4" w:space="0" w:color="auto"/>
              <w:bottom w:val="single" w:sz="4" w:space="0" w:color="auto"/>
            </w:tcBorders>
          </w:tcPr>
          <w:p w:rsidR="002C5AA0" w:rsidRPr="00A53DC8" w:rsidRDefault="002C5AA0" w:rsidP="00273214">
            <w:pPr>
              <w:pStyle w:val="TAL"/>
              <w:keepNext w:val="0"/>
              <w:keepLines w:val="0"/>
            </w:pPr>
            <w:r w:rsidRPr="00A53DC8">
              <w:rPr>
                <w:rFonts w:eastAsia="Batang"/>
              </w:rPr>
              <w:t>Final NOTIFY sent for reg-event</w:t>
            </w:r>
          </w:p>
        </w:tc>
      </w:tr>
      <w:tr w:rsidR="002C5AA0" w:rsidRPr="00A53DC8" w:rsidTr="00273214">
        <w:trPr>
          <w:cantSplit/>
          <w:jc w:val="center"/>
        </w:trPr>
        <w:tc>
          <w:tcPr>
            <w:tcW w:w="2093" w:type="dxa"/>
            <w:tcBorders>
              <w:top w:val="single" w:sz="4" w:space="0" w:color="auto"/>
              <w:bottom w:val="single" w:sz="4" w:space="0" w:color="auto"/>
              <w:right w:val="single" w:sz="4" w:space="0" w:color="auto"/>
            </w:tcBorders>
          </w:tcPr>
          <w:p w:rsidR="002C5AA0" w:rsidRPr="00A53DC8" w:rsidRDefault="002C5AA0" w:rsidP="00273214">
            <w:pPr>
              <w:pStyle w:val="TAL"/>
              <w:keepNext w:val="0"/>
              <w:keepLines w:val="0"/>
            </w:pPr>
            <w:r w:rsidRPr="00A53DC8">
              <w:t>A2</w:t>
            </w:r>
          </w:p>
        </w:tc>
        <w:tc>
          <w:tcPr>
            <w:tcW w:w="7693" w:type="dxa"/>
            <w:tcBorders>
              <w:top w:val="single" w:sz="4" w:space="0" w:color="auto"/>
              <w:left w:val="single" w:sz="4" w:space="0" w:color="auto"/>
              <w:bottom w:val="single" w:sz="4" w:space="0" w:color="auto"/>
            </w:tcBorders>
          </w:tcPr>
          <w:p w:rsidR="002C5AA0" w:rsidRPr="00A53DC8" w:rsidRDefault="002C5AA0" w:rsidP="00273214">
            <w:pPr>
              <w:pStyle w:val="TAL"/>
              <w:keepNext w:val="0"/>
              <w:keepLines w:val="0"/>
            </w:pPr>
            <w:r w:rsidRPr="00A53DC8">
              <w:rPr>
                <w:rFonts w:eastAsia="Batang"/>
              </w:rPr>
              <w:t>Final NOTIFY sent for conf-event</w:t>
            </w:r>
          </w:p>
        </w:tc>
      </w:tr>
      <w:tr w:rsidR="002C5AA0" w:rsidRPr="00A53DC8" w:rsidTr="00273214">
        <w:trPr>
          <w:cantSplit/>
          <w:jc w:val="center"/>
        </w:trPr>
        <w:tc>
          <w:tcPr>
            <w:tcW w:w="2093" w:type="dxa"/>
            <w:tcBorders>
              <w:top w:val="single" w:sz="4" w:space="0" w:color="auto"/>
              <w:bottom w:val="single" w:sz="4" w:space="0" w:color="auto"/>
              <w:right w:val="single" w:sz="4" w:space="0" w:color="auto"/>
            </w:tcBorders>
          </w:tcPr>
          <w:p w:rsidR="002C5AA0" w:rsidRPr="00A53DC8" w:rsidRDefault="002C5AA0" w:rsidP="00273214">
            <w:pPr>
              <w:pStyle w:val="TAL"/>
              <w:keepNext w:val="0"/>
              <w:keepLines w:val="0"/>
            </w:pPr>
            <w:r w:rsidRPr="00A53DC8">
              <w:t>A3</w:t>
            </w:r>
          </w:p>
        </w:tc>
        <w:tc>
          <w:tcPr>
            <w:tcW w:w="7693" w:type="dxa"/>
            <w:tcBorders>
              <w:top w:val="single" w:sz="4" w:space="0" w:color="auto"/>
              <w:left w:val="single" w:sz="4" w:space="0" w:color="auto"/>
              <w:bottom w:val="single" w:sz="4" w:space="0" w:color="auto"/>
            </w:tcBorders>
          </w:tcPr>
          <w:p w:rsidR="002C5AA0" w:rsidRPr="00A53DC8" w:rsidRDefault="002C5AA0" w:rsidP="00273214">
            <w:pPr>
              <w:pStyle w:val="TAL"/>
              <w:keepNext w:val="0"/>
              <w:keepLines w:val="0"/>
              <w:rPr>
                <w:rFonts w:eastAsia="Batang"/>
              </w:rPr>
            </w:pPr>
            <w:r w:rsidRPr="00A53DC8">
              <w:rPr>
                <w:rFonts w:eastAsia="Batang"/>
              </w:rPr>
              <w:t>Final NOTIFY sent for message-summary</w:t>
            </w:r>
          </w:p>
        </w:tc>
      </w:tr>
    </w:tbl>
    <w:p w:rsidR="002C5AA0" w:rsidRPr="00A53DC8" w:rsidRDefault="002C5AA0" w:rsidP="002C5AA0"/>
    <w:p w:rsidR="002C5AA0" w:rsidRPr="00A53DC8" w:rsidRDefault="002C5AA0" w:rsidP="002C5AA0">
      <w:pPr>
        <w:pStyle w:val="NO"/>
      </w:pPr>
      <w:r w:rsidRPr="00A53DC8">
        <w:t>NOTE 1:</w:t>
      </w:r>
      <w:r w:rsidRPr="00A53DC8">
        <w:tab/>
        <w:t>Branch parameter values sent by SS are different within a test case execution.</w:t>
      </w:r>
    </w:p>
    <w:p w:rsidR="002C5AA0" w:rsidRPr="00A53DC8" w:rsidRDefault="002C5AA0" w:rsidP="002C5AA0">
      <w:pPr>
        <w:rPr>
          <w:rFonts w:ascii="Arial" w:hAnsi="Arial" w:cs="Arial"/>
        </w:rPr>
      </w:pPr>
      <w:r w:rsidRPr="00A53DC8">
        <w:rPr>
          <w:rFonts w:ascii="Arial" w:hAnsi="Arial" w:cs="Arial"/>
        </w:rPr>
        <w:lastRenderedPageBreak/>
        <w:t>200 OK (step 0D)</w:t>
      </w:r>
    </w:p>
    <w:p w:rsidR="002C5AA0" w:rsidRPr="00A53DC8" w:rsidRDefault="002C5AA0" w:rsidP="002C5AA0">
      <w:pPr>
        <w:rPr>
          <w:rFonts w:ascii="Arial" w:hAnsi="Arial" w:cs="Arial"/>
        </w:rPr>
      </w:pPr>
      <w:r w:rsidRPr="00A53DC8">
        <w:t>Use the default message "200 OK for other requests than REGISTER or SUBSCRIBE" in Annex A.3.1 of TS 34.229-1 [2].</w:t>
      </w:r>
    </w:p>
    <w:p w:rsidR="002C5AA0" w:rsidRPr="00A53DC8" w:rsidRDefault="002C5AA0" w:rsidP="002C5AA0">
      <w:pPr>
        <w:rPr>
          <w:rFonts w:ascii="Arial" w:hAnsi="Arial" w:cs="Arial"/>
        </w:rPr>
      </w:pPr>
      <w:r w:rsidRPr="00A53DC8">
        <w:rPr>
          <w:rFonts w:ascii="Arial" w:hAnsi="Arial" w:cs="Arial"/>
        </w:rPr>
        <w:t>REGISTER (step 1)</w:t>
      </w:r>
    </w:p>
    <w:p w:rsidR="002C5AA0" w:rsidRPr="00A53DC8" w:rsidRDefault="002C5AA0" w:rsidP="00A53DC8">
      <w:pPr>
        <w:keepNext/>
      </w:pPr>
      <w:r w:rsidRPr="00A53DC8">
        <w:t>Use the default message “REGISTER” in Annex A.1.1 of TS 34.229-1 [1] with conditions A2 and A17 "UE initiated IMS re-registration or de-registration"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273214">
        <w:trPr>
          <w:cantSplit/>
          <w:tblHeader/>
          <w:jc w:val="center"/>
        </w:trPr>
        <w:tc>
          <w:tcPr>
            <w:tcW w:w="1758" w:type="dxa"/>
            <w:tcBorders>
              <w:bottom w:val="single" w:sz="4" w:space="0" w:color="auto"/>
            </w:tcBorders>
          </w:tcPr>
          <w:p w:rsidR="002C5AA0" w:rsidRPr="00A53DC8" w:rsidRDefault="002C5AA0" w:rsidP="00273214">
            <w:pPr>
              <w:pStyle w:val="TAH"/>
            </w:pPr>
            <w:r w:rsidRPr="00A53DC8">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Contact</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tabs>
                <w:tab w:val="left" w:pos="1410"/>
              </w:tabs>
            </w:pPr>
            <w:r w:rsidRPr="00A53DC8">
              <w:t xml:space="preserve">SIP URI with IP address or FQDN and protected server port of the UE, AND, </w:t>
            </w:r>
            <w:r w:rsidRPr="00A53DC8">
              <w:br/>
              <w:t>if the UE supports GRUU, the following parameter:</w:t>
            </w:r>
          </w:p>
          <w:p w:rsidR="002C5AA0" w:rsidRPr="00A53DC8" w:rsidRDefault="002C5AA0" w:rsidP="00A53DC8">
            <w:pPr>
              <w:pStyle w:val="TAL"/>
              <w:tabs>
                <w:tab w:val="left" w:pos="1410"/>
              </w:tabs>
            </w:pPr>
            <w:r w:rsidRPr="00A53DC8">
              <w:t>+</w:t>
            </w:r>
            <w:r w:rsidRPr="00A53DC8">
              <w:rPr>
                <w:i/>
              </w:rPr>
              <w:t>sip.instance</w:t>
            </w:r>
            <w:r w:rsidRPr="00A53DC8">
              <w:t>="&lt;</w:t>
            </w:r>
            <w:r w:rsidRPr="00A53DC8">
              <w:rPr>
                <w:i/>
              </w:rPr>
              <w:t>urn:gsma:imei:</w:t>
            </w:r>
            <w:r w:rsidRPr="00A53DC8">
              <w:t xml:space="preserve"> (gsma-specifier-defined-substring)&gt;”, OR</w:t>
            </w:r>
            <w:r w:rsidRPr="00A53DC8">
              <w:br/>
              <w:t>*</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273214">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expires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 xml:space="preserve">0 </w:t>
            </w:r>
            <w:r w:rsidRPr="00A53DC8">
              <w:t>(if present)</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nil"/>
              <w:right w:val="single" w:sz="4" w:space="0" w:color="auto"/>
            </w:tcBorders>
          </w:tcPr>
          <w:p w:rsidR="002C5AA0" w:rsidRPr="00A53DC8" w:rsidRDefault="002C5AA0" w:rsidP="00273214">
            <w:pPr>
              <w:pStyle w:val="TAL"/>
            </w:pPr>
            <w:r w:rsidRPr="00A53DC8">
              <w:rPr>
                <w:b/>
              </w:rPr>
              <w:t>Expires</w:t>
            </w:r>
          </w:p>
        </w:tc>
        <w:tc>
          <w:tcPr>
            <w:tcW w:w="851"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4820"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r w:rsidRPr="00A53DC8">
              <w:t>(must be present if addr-spec is *)</w:t>
            </w:r>
          </w:p>
        </w:tc>
        <w:tc>
          <w:tcPr>
            <w:tcW w:w="794"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p>
        </w:tc>
        <w:tc>
          <w:tcPr>
            <w:tcW w:w="1418" w:type="dxa"/>
            <w:tcBorders>
              <w:top w:val="single" w:sz="4" w:space="0" w:color="auto"/>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delta-seconds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rPr>
                <w:i/>
              </w:rPr>
              <w:t xml:space="preserve">0 </w:t>
            </w:r>
            <w:r w:rsidRPr="00A53DC8">
              <w:t>(if present)</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r w:rsidRPr="00A53DC8">
              <w:rPr>
                <w:b/>
              </w:rPr>
              <w:t>Supported</w:t>
            </w:r>
          </w:p>
        </w:tc>
        <w:tc>
          <w:tcPr>
            <w:tcW w:w="851"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r w:rsidRPr="00A53DC8">
              <w:t>header may be missing or it may contain any value</w:t>
            </w:r>
          </w:p>
        </w:tc>
        <w:tc>
          <w:tcPr>
            <w:tcW w:w="794"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r w:rsidRPr="00A53DC8">
              <w:rPr>
                <w:b/>
              </w:rPr>
              <w:t>Authorization</w:t>
            </w:r>
          </w:p>
        </w:tc>
        <w:tc>
          <w:tcPr>
            <w:tcW w:w="851"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4820"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r w:rsidRPr="00A53DC8">
              <w:t>value not checked</w:t>
            </w:r>
          </w:p>
        </w:tc>
        <w:tc>
          <w:tcPr>
            <w:tcW w:w="794"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pPr>
          </w:p>
        </w:tc>
        <w:tc>
          <w:tcPr>
            <w:tcW w:w="1418" w:type="dxa"/>
            <w:tcBorders>
              <w:top w:val="single" w:sz="4" w:space="0" w:color="auto"/>
              <w:left w:val="single" w:sz="4" w:space="0" w:color="auto"/>
              <w:bottom w:val="single" w:sz="4" w:space="0" w:color="auto"/>
              <w:right w:val="single" w:sz="4" w:space="0" w:color="auto"/>
            </w:tcBorders>
          </w:tcPr>
          <w:p w:rsidR="002C5AA0" w:rsidRPr="00A53DC8" w:rsidRDefault="002C5AA0" w:rsidP="00273214">
            <w:pPr>
              <w:pStyle w:val="TAL"/>
              <w:rPr>
                <w:i/>
              </w:rPr>
            </w:pPr>
          </w:p>
        </w:tc>
      </w:tr>
    </w:tbl>
    <w:p w:rsidR="002C5AA0" w:rsidRPr="00A53DC8" w:rsidRDefault="002C5AA0" w:rsidP="002C5AA0"/>
    <w:p w:rsidR="002C5AA0" w:rsidRPr="00A53DC8" w:rsidRDefault="002C5AA0" w:rsidP="002C5AA0">
      <w:pPr>
        <w:pStyle w:val="NO"/>
        <w:rPr>
          <w:rFonts w:ascii="Arial" w:hAnsi="Arial"/>
        </w:rPr>
      </w:pPr>
      <w:r w:rsidRPr="00A53DC8">
        <w:t>NOTE:</w:t>
      </w:r>
      <w:r w:rsidRPr="00A53DC8">
        <w:tab/>
        <w:t>In contrast to Annex A.1.1 of TS 34.229-1 [2], the Contact header does not have any further mandatory feature parameters.</w:t>
      </w:r>
    </w:p>
    <w:p w:rsidR="002C5AA0" w:rsidRPr="00A53DC8" w:rsidRDefault="002C5AA0" w:rsidP="002C5AA0">
      <w:pPr>
        <w:pStyle w:val="H6"/>
      </w:pPr>
      <w:r w:rsidRPr="00A53DC8">
        <w:t>200 OK (step 2)</w:t>
      </w:r>
    </w:p>
    <w:p w:rsidR="002C5AA0" w:rsidRPr="00A53DC8" w:rsidRDefault="002C5AA0" w:rsidP="00A53DC8">
      <w:pPr>
        <w:keepNext/>
      </w:pPr>
      <w:r w:rsidRPr="00A53DC8">
        <w:t>Use the default message “200 OK for REGISTER” in Annex A.1.3 of TS 34.229-1 [2] with the following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3" w:type="dxa"/>
        </w:tblCellMar>
        <w:tblLook w:val="01E0" w:firstRow="1" w:lastRow="1" w:firstColumn="1" w:lastColumn="1" w:noHBand="0" w:noVBand="0"/>
      </w:tblPr>
      <w:tblGrid>
        <w:gridCol w:w="1758"/>
        <w:gridCol w:w="851"/>
        <w:gridCol w:w="4820"/>
        <w:gridCol w:w="794"/>
        <w:gridCol w:w="1418"/>
      </w:tblGrid>
      <w:tr w:rsidR="002C5AA0" w:rsidRPr="00A53DC8" w:rsidTr="00273214">
        <w:trPr>
          <w:cantSplit/>
          <w:tblHeader/>
          <w:jc w:val="center"/>
        </w:trPr>
        <w:tc>
          <w:tcPr>
            <w:tcW w:w="1758" w:type="dxa"/>
            <w:tcBorders>
              <w:bottom w:val="single" w:sz="4" w:space="0" w:color="auto"/>
            </w:tcBorders>
          </w:tcPr>
          <w:p w:rsidR="002C5AA0" w:rsidRPr="00A53DC8" w:rsidRDefault="002C5AA0" w:rsidP="00273214">
            <w:pPr>
              <w:pStyle w:val="TAH"/>
            </w:pPr>
            <w:r w:rsidRPr="00A53DC8">
              <w:t>Header/param</w:t>
            </w:r>
          </w:p>
        </w:tc>
        <w:tc>
          <w:tcPr>
            <w:tcW w:w="851" w:type="dxa"/>
            <w:tcBorders>
              <w:bottom w:val="single" w:sz="4" w:space="0" w:color="auto"/>
            </w:tcBorders>
          </w:tcPr>
          <w:p w:rsidR="002C5AA0" w:rsidRPr="00A53DC8" w:rsidRDefault="002C5AA0" w:rsidP="00273214">
            <w:pPr>
              <w:pStyle w:val="TAH"/>
            </w:pPr>
            <w:r w:rsidRPr="00A53DC8">
              <w:t>Cond</w:t>
            </w:r>
          </w:p>
        </w:tc>
        <w:tc>
          <w:tcPr>
            <w:tcW w:w="4820" w:type="dxa"/>
            <w:tcBorders>
              <w:bottom w:val="single" w:sz="4" w:space="0" w:color="auto"/>
            </w:tcBorders>
          </w:tcPr>
          <w:p w:rsidR="002C5AA0" w:rsidRPr="00A53DC8" w:rsidRDefault="002C5AA0" w:rsidP="00273214">
            <w:pPr>
              <w:pStyle w:val="TAH"/>
            </w:pPr>
            <w:r w:rsidRPr="00A53DC8">
              <w:t>Value/remark</w:t>
            </w:r>
          </w:p>
        </w:tc>
        <w:tc>
          <w:tcPr>
            <w:tcW w:w="794" w:type="dxa"/>
            <w:tcBorders>
              <w:bottom w:val="single" w:sz="4" w:space="0" w:color="auto"/>
            </w:tcBorders>
          </w:tcPr>
          <w:p w:rsidR="002C5AA0" w:rsidRPr="00A53DC8" w:rsidRDefault="002C5AA0" w:rsidP="00273214">
            <w:pPr>
              <w:pStyle w:val="TAH"/>
            </w:pPr>
            <w:r w:rsidRPr="00A53DC8">
              <w:t>Rel</w:t>
            </w:r>
          </w:p>
        </w:tc>
        <w:tc>
          <w:tcPr>
            <w:tcW w:w="1418" w:type="dxa"/>
            <w:tcBorders>
              <w:bottom w:val="single" w:sz="4" w:space="0" w:color="auto"/>
            </w:tcBorders>
          </w:tcPr>
          <w:p w:rsidR="002C5AA0" w:rsidRPr="00A53DC8" w:rsidRDefault="002C5AA0" w:rsidP="00273214">
            <w:pPr>
              <w:pStyle w:val="TAH"/>
            </w:pPr>
            <w:r w:rsidRPr="00A53DC8">
              <w:t>Reference</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rPr>
                <w:b/>
              </w:rPr>
              <w:t>Contact</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273214">
            <w:pPr>
              <w:pStyle w:val="TAL"/>
            </w:pP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r w:rsidRPr="00A53DC8">
              <w:t>RFC 3261 [6]</w:t>
            </w:r>
          </w:p>
        </w:tc>
      </w:tr>
      <w:tr w:rsidR="002C5AA0" w:rsidRPr="00A53DC8" w:rsidTr="00273214">
        <w:trPr>
          <w:cantSplit/>
          <w:jc w:val="center"/>
        </w:trPr>
        <w:tc>
          <w:tcPr>
            <w:tcW w:w="1758" w:type="dxa"/>
            <w:tcBorders>
              <w:top w:val="nil"/>
              <w:left w:val="single" w:sz="4" w:space="0" w:color="auto"/>
              <w:bottom w:val="nil"/>
              <w:right w:val="single" w:sz="4" w:space="0" w:color="auto"/>
            </w:tcBorders>
          </w:tcPr>
          <w:p w:rsidR="002C5AA0" w:rsidRPr="00A53DC8" w:rsidRDefault="002C5AA0" w:rsidP="00273214">
            <w:pPr>
              <w:pStyle w:val="TAL"/>
            </w:pPr>
            <w:r w:rsidRPr="00A53DC8">
              <w:tab/>
              <w:t>addr-spec</w:t>
            </w:r>
          </w:p>
        </w:tc>
        <w:tc>
          <w:tcPr>
            <w:tcW w:w="851" w:type="dxa"/>
            <w:tcBorders>
              <w:top w:val="nil"/>
              <w:left w:val="single" w:sz="4" w:space="0" w:color="auto"/>
              <w:bottom w:val="nil"/>
              <w:right w:val="single" w:sz="4" w:space="0" w:color="auto"/>
            </w:tcBorders>
          </w:tcPr>
          <w:p w:rsidR="002C5AA0" w:rsidRPr="00A53DC8" w:rsidRDefault="002C5AA0" w:rsidP="00273214">
            <w:pPr>
              <w:pStyle w:val="TAL"/>
            </w:pPr>
          </w:p>
        </w:tc>
        <w:tc>
          <w:tcPr>
            <w:tcW w:w="4820" w:type="dxa"/>
            <w:tcBorders>
              <w:top w:val="nil"/>
              <w:left w:val="single" w:sz="4" w:space="0" w:color="auto"/>
              <w:bottom w:val="nil"/>
              <w:right w:val="single" w:sz="4" w:space="0" w:color="auto"/>
            </w:tcBorders>
          </w:tcPr>
          <w:p w:rsidR="002C5AA0" w:rsidRPr="00A53DC8" w:rsidRDefault="002C5AA0" w:rsidP="00A53DC8">
            <w:pPr>
              <w:pStyle w:val="TAL"/>
              <w:tabs>
                <w:tab w:val="left" w:pos="1410"/>
              </w:tabs>
            </w:pPr>
            <w:r w:rsidRPr="00A53DC8">
              <w:t>same value as in REGISTER request if "*" is not included in the Contact header field of the REGISTER request in step 1</w:t>
            </w:r>
            <w:r w:rsidRPr="00A53DC8">
              <w:br/>
              <w:t>same value as in the Contact header field of the "200 OK" response to the initial registration if "*" is included in the Contact header field of the REGISTER request in step 1 (NOTE)</w:t>
            </w:r>
          </w:p>
        </w:tc>
        <w:tc>
          <w:tcPr>
            <w:tcW w:w="794" w:type="dxa"/>
            <w:tcBorders>
              <w:top w:val="nil"/>
              <w:left w:val="single" w:sz="4" w:space="0" w:color="auto"/>
              <w:bottom w:val="nil"/>
              <w:right w:val="single" w:sz="4" w:space="0" w:color="auto"/>
            </w:tcBorders>
          </w:tcPr>
          <w:p w:rsidR="002C5AA0" w:rsidRPr="00A53DC8" w:rsidRDefault="002C5AA0" w:rsidP="00273214">
            <w:pPr>
              <w:pStyle w:val="TAL"/>
            </w:pPr>
          </w:p>
        </w:tc>
        <w:tc>
          <w:tcPr>
            <w:tcW w:w="1418" w:type="dxa"/>
            <w:tcBorders>
              <w:top w:val="nil"/>
              <w:left w:val="single" w:sz="4" w:space="0" w:color="auto"/>
              <w:bottom w:val="nil"/>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1758" w:type="dxa"/>
            <w:tcBorders>
              <w:top w:val="nil"/>
              <w:left w:val="single" w:sz="4" w:space="0" w:color="auto"/>
              <w:bottom w:val="single" w:sz="4" w:space="0" w:color="auto"/>
              <w:right w:val="single" w:sz="4" w:space="0" w:color="auto"/>
            </w:tcBorders>
          </w:tcPr>
          <w:p w:rsidR="002C5AA0" w:rsidRPr="00A53DC8" w:rsidRDefault="002C5AA0" w:rsidP="00273214">
            <w:pPr>
              <w:pStyle w:val="TAL"/>
            </w:pPr>
            <w:r w:rsidRPr="00A53DC8">
              <w:tab/>
              <w:t>expires</w:t>
            </w:r>
          </w:p>
        </w:tc>
        <w:tc>
          <w:tcPr>
            <w:tcW w:w="851"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4820"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r w:rsidRPr="00A53DC8">
              <w:rPr>
                <w:i/>
              </w:rPr>
              <w:t>0</w:t>
            </w:r>
          </w:p>
        </w:tc>
        <w:tc>
          <w:tcPr>
            <w:tcW w:w="794"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c>
          <w:tcPr>
            <w:tcW w:w="1418" w:type="dxa"/>
            <w:tcBorders>
              <w:top w:val="nil"/>
              <w:left w:val="single" w:sz="4" w:space="0" w:color="auto"/>
              <w:bottom w:val="single" w:sz="4" w:space="0" w:color="auto"/>
              <w:right w:val="single" w:sz="4" w:space="0" w:color="auto"/>
            </w:tcBorders>
          </w:tcPr>
          <w:p w:rsidR="002C5AA0" w:rsidRPr="00A53DC8" w:rsidRDefault="002C5AA0" w:rsidP="00273214">
            <w:pPr>
              <w:pStyle w:val="TAL"/>
              <w:rPr>
                <w:i/>
              </w:rPr>
            </w:pPr>
          </w:p>
        </w:tc>
      </w:tr>
      <w:tr w:rsidR="002C5AA0" w:rsidRPr="00A53DC8" w:rsidTr="00A53DC8">
        <w:trPr>
          <w:cantSplit/>
          <w:jc w:val="center"/>
        </w:trPr>
        <w:tc>
          <w:tcPr>
            <w:tcW w:w="9641" w:type="dxa"/>
            <w:gridSpan w:val="5"/>
            <w:tcBorders>
              <w:top w:val="single" w:sz="4" w:space="0" w:color="auto"/>
              <w:left w:val="single" w:sz="4" w:space="0" w:color="auto"/>
              <w:bottom w:val="single" w:sz="4" w:space="0" w:color="auto"/>
              <w:right w:val="single" w:sz="4" w:space="0" w:color="auto"/>
            </w:tcBorders>
          </w:tcPr>
          <w:p w:rsidR="002C5AA0" w:rsidRPr="00A53DC8" w:rsidRDefault="002C5AA0" w:rsidP="00A53DC8">
            <w:pPr>
              <w:pStyle w:val="TAN"/>
              <w:rPr>
                <w:i/>
              </w:rPr>
            </w:pPr>
            <w:r w:rsidRPr="00A53DC8">
              <w:t>NOTE:</w:t>
            </w:r>
            <w:r w:rsidRPr="00A53DC8">
              <w:tab/>
              <w:t xml:space="preserve">According to 3GPP TS 24.229 [7] clause 5.4.1.4.1 when the S-CSCF gets a wild-carded contact address for de-registration it shall include all de-registered contact addresses in the contact header of the 200 OK response </w:t>
            </w:r>
            <w:r w:rsidRPr="00A53DC8">
              <w:sym w:font="Symbol" w:char="F0DE"/>
            </w:r>
            <w:r w:rsidRPr="00A53DC8">
              <w:t xml:space="preserve"> there is no “*” in DL</w:t>
            </w:r>
          </w:p>
        </w:tc>
      </w:tr>
    </w:tbl>
    <w:p w:rsidR="002C5AA0" w:rsidRPr="00A53DC8" w:rsidRDefault="002C5AA0" w:rsidP="002C5AA0"/>
    <w:p w:rsidR="00565BFA" w:rsidRPr="00A53DC8" w:rsidRDefault="00565BFA" w:rsidP="00565BFA">
      <w:pPr>
        <w:pStyle w:val="Heading1"/>
      </w:pPr>
      <w:bookmarkStart w:id="940" w:name="_Toc60916246"/>
      <w:r w:rsidRPr="00A53DC8">
        <w:t>A.12</w:t>
      </w:r>
      <w:r w:rsidRPr="00A53DC8">
        <w:tab/>
        <w:t>IMS Re-Registration</w:t>
      </w:r>
      <w:bookmarkEnd w:id="935"/>
      <w:bookmarkEnd w:id="936"/>
      <w:bookmarkEnd w:id="937"/>
      <w:bookmarkEnd w:id="938"/>
      <w:bookmarkEnd w:id="939"/>
      <w:r w:rsidRPr="00A53DC8">
        <w:t xml:space="preserve"> / 5GS</w:t>
      </w:r>
      <w:bookmarkEnd w:id="940"/>
    </w:p>
    <w:p w:rsidR="00565BFA" w:rsidRPr="00A53DC8" w:rsidRDefault="00565BFA" w:rsidP="00565BFA">
      <w:r w:rsidRPr="00A53DC8">
        <w:t>The generic test procedure for IMS re-registration</w:t>
      </w:r>
    </w:p>
    <w:p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565BFA" w:rsidRPr="00A53DC8" w:rsidTr="00273214">
        <w:trPr>
          <w:cantSplit/>
          <w:jc w:val="center"/>
        </w:trPr>
        <w:tc>
          <w:tcPr>
            <w:tcW w:w="72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Step</w:t>
            </w:r>
          </w:p>
        </w:tc>
        <w:tc>
          <w:tcPr>
            <w:tcW w:w="126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Message</w:t>
            </w:r>
          </w:p>
        </w:tc>
        <w:tc>
          <w:tcPr>
            <w:tcW w:w="4288" w:type="dxa"/>
            <w:tcBorders>
              <w:top w:val="single" w:sz="4" w:space="0" w:color="auto"/>
              <w:left w:val="single" w:sz="4" w:space="0" w:color="auto"/>
              <w:bottom w:val="nil"/>
              <w:right w:val="single" w:sz="4" w:space="0" w:color="auto"/>
            </w:tcBorders>
            <w:hideMark/>
          </w:tcPr>
          <w:p w:rsidR="00565BFA" w:rsidRPr="00A53DC8" w:rsidRDefault="00565BFA" w:rsidP="00273214">
            <w:pPr>
              <w:pStyle w:val="TAH"/>
            </w:pPr>
            <w:r w:rsidRPr="00A53DC8">
              <w:t>Comment</w:t>
            </w:r>
          </w:p>
        </w:tc>
      </w:tr>
      <w:tr w:rsidR="00565BFA" w:rsidRPr="00A53DC8" w:rsidTr="00273214">
        <w:trPr>
          <w:cantSplit/>
          <w:jc w:val="center"/>
        </w:trPr>
        <w:tc>
          <w:tcPr>
            <w:tcW w:w="720" w:type="dxa"/>
            <w:tcBorders>
              <w:top w:val="nil"/>
              <w:left w:val="single" w:sz="4" w:space="0" w:color="auto"/>
              <w:bottom w:val="single" w:sz="4" w:space="0" w:color="auto"/>
              <w:right w:val="single" w:sz="4" w:space="0" w:color="auto"/>
            </w:tcBorders>
          </w:tcPr>
          <w:p w:rsidR="00565BFA" w:rsidRPr="00A53DC8" w:rsidRDefault="00565BFA" w:rsidP="00273214">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UE</w:t>
            </w:r>
          </w:p>
        </w:tc>
        <w:tc>
          <w:tcPr>
            <w:tcW w:w="63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565BFA" w:rsidRPr="00A53DC8" w:rsidRDefault="00565BFA" w:rsidP="00273214">
            <w:pPr>
              <w:pStyle w:val="TAC"/>
            </w:pPr>
          </w:p>
        </w:tc>
        <w:tc>
          <w:tcPr>
            <w:tcW w:w="4288" w:type="dxa"/>
            <w:tcBorders>
              <w:top w:val="nil"/>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p>
        </w:tc>
      </w:tr>
      <w:tr w:rsidR="00565BFA" w:rsidRPr="00A53DC8"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REGISTER</w:t>
            </w:r>
          </w:p>
        </w:tc>
        <w:tc>
          <w:tcPr>
            <w:tcW w:w="428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 xml:space="preserve">The UE sends a re-registration request. </w:t>
            </w:r>
          </w:p>
        </w:tc>
      </w:tr>
      <w:tr w:rsidR="00565BFA" w:rsidRPr="00A53DC8" w:rsidTr="00273214">
        <w:trPr>
          <w:cantSplit/>
          <w:jc w:val="center"/>
        </w:trPr>
        <w:tc>
          <w:tcPr>
            <w:tcW w:w="7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C"/>
              <w:rPr>
                <w:rFonts w:eastAsia="MS Gothic"/>
              </w:rPr>
            </w:pPr>
            <w:r w:rsidRPr="00A53DC8">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200 OK</w:t>
            </w:r>
          </w:p>
        </w:tc>
        <w:tc>
          <w:tcPr>
            <w:tcW w:w="4288" w:type="dxa"/>
            <w:tcBorders>
              <w:top w:val="single" w:sz="4" w:space="0" w:color="auto"/>
              <w:left w:val="single" w:sz="4" w:space="0" w:color="auto"/>
              <w:bottom w:val="single" w:sz="4" w:space="0" w:color="auto"/>
              <w:right w:val="single" w:sz="4" w:space="0" w:color="auto"/>
            </w:tcBorders>
            <w:hideMark/>
          </w:tcPr>
          <w:p w:rsidR="00565BFA" w:rsidRPr="00A53DC8" w:rsidRDefault="00565BFA" w:rsidP="00273214">
            <w:pPr>
              <w:pStyle w:val="TAL"/>
              <w:rPr>
                <w:rFonts w:eastAsia="MS Gothic"/>
              </w:rPr>
            </w:pPr>
            <w:r w:rsidRPr="00A53DC8">
              <w:rPr>
                <w:rFonts w:eastAsia="MS Gothic"/>
              </w:rPr>
              <w:t>The SS responds with 200 OK.</w:t>
            </w:r>
          </w:p>
        </w:tc>
      </w:tr>
    </w:tbl>
    <w:p w:rsidR="00565BFA" w:rsidRPr="00A53DC8" w:rsidRDefault="00565BFA" w:rsidP="00565BFA"/>
    <w:p w:rsidR="00565BFA" w:rsidRPr="00A53DC8" w:rsidRDefault="00565BFA" w:rsidP="00565BFA">
      <w:pPr>
        <w:pStyle w:val="H6"/>
        <w:rPr>
          <w:snapToGrid w:val="0"/>
        </w:rPr>
      </w:pPr>
      <w:r w:rsidRPr="00A53DC8">
        <w:rPr>
          <w:snapToGrid w:val="0"/>
        </w:rPr>
        <w:lastRenderedPageBreak/>
        <w:t>REGISTER (Step 1)</w:t>
      </w:r>
    </w:p>
    <w:p w:rsidR="00565BFA" w:rsidRPr="00A53DC8" w:rsidRDefault="00565BFA" w:rsidP="00565BFA">
      <w:pPr>
        <w:keepNext/>
      </w:pPr>
      <w:r w:rsidRPr="00A53DC8">
        <w:t>Use the default message “REGISTER” in Annex A.1.1 of TS 34.229-1 [2] with conditions A2 and A32.</w:t>
      </w:r>
    </w:p>
    <w:p w:rsidR="00565BFA" w:rsidRPr="00A53DC8" w:rsidRDefault="00565BFA" w:rsidP="00565BFA">
      <w:pPr>
        <w:pStyle w:val="Heading1"/>
      </w:pPr>
      <w:bookmarkStart w:id="941" w:name="_Toc60916247"/>
      <w:r w:rsidRPr="00A53DC8">
        <w:t>A.13</w:t>
      </w:r>
      <w:r w:rsidRPr="00A53DC8">
        <w:tab/>
        <w:t>IMS MO SMS / 5GS</w:t>
      </w:r>
      <w:bookmarkEnd w:id="941"/>
    </w:p>
    <w:p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A53DC8" w:rsidTr="00273214">
        <w:trPr>
          <w:cantSplit/>
          <w:jc w:val="center"/>
        </w:trPr>
        <w:tc>
          <w:tcPr>
            <w:tcW w:w="68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Step</w:t>
            </w:r>
          </w:p>
        </w:tc>
        <w:tc>
          <w:tcPr>
            <w:tcW w:w="1260" w:type="dxa"/>
            <w:gridSpan w:val="2"/>
            <w:tcBorders>
              <w:left w:val="single" w:sz="4" w:space="0" w:color="auto"/>
              <w:right w:val="single" w:sz="4" w:space="0" w:color="auto"/>
            </w:tcBorders>
          </w:tcPr>
          <w:p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Comment</w:t>
            </w:r>
          </w:p>
        </w:tc>
      </w:tr>
      <w:tr w:rsidR="00565BFA" w:rsidRPr="00A53DC8" w:rsidTr="00273214">
        <w:trPr>
          <w:cantSplit/>
          <w:jc w:val="center"/>
        </w:trPr>
        <w:tc>
          <w:tcPr>
            <w:tcW w:w="68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630" w:type="dxa"/>
            <w:tcBorders>
              <w:left w:val="single" w:sz="4" w:space="0" w:color="auto"/>
            </w:tcBorders>
          </w:tcPr>
          <w:p w:rsidR="00565BFA" w:rsidRPr="00A53DC8" w:rsidRDefault="00565BFA" w:rsidP="00273214">
            <w:pPr>
              <w:pStyle w:val="TAH"/>
            </w:pPr>
            <w:r w:rsidRPr="00A53DC8">
              <w:t>UE</w:t>
            </w:r>
          </w:p>
        </w:tc>
        <w:tc>
          <w:tcPr>
            <w:tcW w:w="630" w:type="dxa"/>
            <w:tcBorders>
              <w:right w:val="single" w:sz="4" w:space="0" w:color="auto"/>
            </w:tcBorders>
          </w:tcPr>
          <w:p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4196"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sends a SIP MESSAGE request including a vnd.3gpp.sms payload that contains a short message</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The SS responds with 202 Accepted</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SS sends a SIP MESSAGE request including a vnd.3gpp.sms payload that contains the short message submission report indicating a positive acknowledgement of the short message sent by the UE at Step 1</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responds with 200 OK</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5</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SS sends a SIP MESSAGE request including a vnd.3gpp.sms payload that contains a status report</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6</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responds with 200 OK</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7</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sends a SIP MESSAGE request including a vnd.3gpp.sms payload that contains an acknowledgement for the status report received at Step 6</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8</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The SS responds with 202 Accepted</w:t>
            </w:r>
          </w:p>
        </w:tc>
      </w:tr>
    </w:tbl>
    <w:p w:rsidR="00565BFA" w:rsidRPr="00A53DC8" w:rsidRDefault="00565BFA" w:rsidP="00565BFA"/>
    <w:p w:rsidR="00565BFA" w:rsidRPr="00A53DC8" w:rsidRDefault="00565BFA" w:rsidP="00565BFA">
      <w:pPr>
        <w:pStyle w:val="H6"/>
      </w:pPr>
      <w:r w:rsidRPr="00A53DC8">
        <w:t>Specific message contents:</w:t>
      </w:r>
    </w:p>
    <w:p w:rsidR="00565BFA" w:rsidRPr="00A53DC8" w:rsidRDefault="00565BFA" w:rsidP="00565BFA">
      <w:pPr>
        <w:pStyle w:val="H6"/>
      </w:pPr>
      <w:r w:rsidRPr="00A53DC8" w:rsidDel="002628EA">
        <w:t xml:space="preserve">SIP </w:t>
      </w:r>
      <w:r w:rsidRPr="00A53DC8">
        <w:t>MESSAGE (Step 1)</w:t>
      </w:r>
    </w:p>
    <w:p w:rsidR="00565BFA" w:rsidRPr="00A53DC8" w:rsidRDefault="00565BFA" w:rsidP="00565BFA">
      <w:r w:rsidRPr="00A53DC8">
        <w:t>Use the default “MESSAGE for MO SMS” in Annex A.7.3 of TS 34.229-1 [2] with conditions A2 and A5.</w:t>
      </w:r>
    </w:p>
    <w:p w:rsidR="00565BFA" w:rsidRPr="00A53DC8" w:rsidRDefault="00565BFA" w:rsidP="00565BFA">
      <w:pPr>
        <w:pStyle w:val="H6"/>
      </w:pPr>
      <w:r w:rsidRPr="00A53DC8">
        <w:t>202 Accepted (Step 2 and 8)</w:t>
      </w:r>
    </w:p>
    <w:p w:rsidR="00565BFA" w:rsidRPr="00A53DC8" w:rsidRDefault="00565BFA" w:rsidP="00565BFA">
      <w:r w:rsidRPr="00A53DC8">
        <w:t>Use the default “202 Accepted” in Annex A.3.3 of TS 34.229-1 [2].</w:t>
      </w:r>
    </w:p>
    <w:p w:rsidR="00565BFA" w:rsidRPr="00A53DC8" w:rsidRDefault="00565BFA" w:rsidP="00565BFA">
      <w:pPr>
        <w:pStyle w:val="H6"/>
      </w:pPr>
      <w:r w:rsidRPr="00A53DC8" w:rsidDel="002628EA">
        <w:t xml:space="preserve">SIP </w:t>
      </w:r>
      <w:r w:rsidRPr="00A53DC8">
        <w:t>MESSAGE (Step 3)</w:t>
      </w:r>
    </w:p>
    <w:p w:rsidR="00565BFA" w:rsidRPr="00A53DC8" w:rsidRDefault="00565BFA" w:rsidP="00565BFA">
      <w:r w:rsidRPr="00A53DC8">
        <w:t>Use the default “MESSAGE for submission report for MO SMS” in Annex A.7.4 of TS 34.229-1 [2].</w:t>
      </w:r>
    </w:p>
    <w:p w:rsidR="00565BFA" w:rsidRPr="00A53DC8" w:rsidRDefault="00565BFA" w:rsidP="00565BFA">
      <w:pPr>
        <w:pStyle w:val="H6"/>
      </w:pPr>
      <w:r w:rsidRPr="00A53DC8">
        <w:t>200 OK (step 4 and 6)</w:t>
      </w:r>
    </w:p>
    <w:p w:rsidR="00565BFA" w:rsidRPr="00A53DC8" w:rsidRDefault="00565BFA" w:rsidP="00565BFA">
      <w:r w:rsidRPr="00A53DC8">
        <w:t>Use the default message “200 OK for requests other than REGISTER or SUBSCRIBE” in Annex A.3.1 of TS 34.229-1 [2] with conditions A5 and A22</w:t>
      </w:r>
      <w:r w:rsidRPr="00A53DC8">
        <w:rPr>
          <w:rFonts w:eastAsia="Batang"/>
        </w:rPr>
        <w:t>.</w:t>
      </w:r>
    </w:p>
    <w:p w:rsidR="00565BFA" w:rsidRPr="00A53DC8" w:rsidRDefault="00565BFA" w:rsidP="00565BFA">
      <w:pPr>
        <w:pStyle w:val="H6"/>
      </w:pPr>
      <w:r w:rsidRPr="00A53DC8" w:rsidDel="002628EA">
        <w:t xml:space="preserve">SIP </w:t>
      </w:r>
      <w:r w:rsidRPr="00A53DC8">
        <w:t>MESSAGE (Step 5)</w:t>
      </w:r>
    </w:p>
    <w:p w:rsidR="00565BFA" w:rsidRPr="00A53DC8" w:rsidRDefault="00565BFA" w:rsidP="00565BFA">
      <w:r w:rsidRPr="00A53DC8">
        <w:t>Use the default “MESSAGE for status report for MO SMS” in Annex A.7.5 of TS 34.229-1 [2].</w:t>
      </w:r>
    </w:p>
    <w:p w:rsidR="00565BFA" w:rsidRPr="00A53DC8" w:rsidRDefault="00565BFA" w:rsidP="00565BFA">
      <w:pPr>
        <w:pStyle w:val="H6"/>
      </w:pPr>
      <w:r w:rsidRPr="00A53DC8" w:rsidDel="002628EA">
        <w:t xml:space="preserve">SIP </w:t>
      </w:r>
      <w:r w:rsidRPr="00A53DC8">
        <w:t>MESSAGE (Step 7)</w:t>
      </w:r>
    </w:p>
    <w:p w:rsidR="00565BFA" w:rsidRPr="00A53DC8" w:rsidRDefault="00565BFA" w:rsidP="00565BFA">
      <w:r w:rsidRPr="00A53DC8">
        <w:t>Use the default “MESSAGE for delivery report for MO SMS” in Annex A.7.6 of TS 34.229-1 [2].</w:t>
      </w:r>
    </w:p>
    <w:p w:rsidR="00565BFA" w:rsidRPr="00A53DC8" w:rsidRDefault="00565BFA" w:rsidP="00565BFA">
      <w:pPr>
        <w:pStyle w:val="Heading1"/>
      </w:pPr>
      <w:bookmarkStart w:id="942" w:name="_Toc60916248"/>
      <w:r w:rsidRPr="00A53DC8">
        <w:lastRenderedPageBreak/>
        <w:t>A.14</w:t>
      </w:r>
      <w:r w:rsidRPr="00A53DC8">
        <w:tab/>
        <w:t>IMS MT SMS / 5GS</w:t>
      </w:r>
      <w:bookmarkEnd w:id="942"/>
    </w:p>
    <w:p w:rsidR="00565BFA" w:rsidRPr="00A53DC8" w:rsidRDefault="00565BFA" w:rsidP="00565BFA">
      <w:pPr>
        <w:pStyle w:val="H6"/>
      </w:pPr>
      <w:r w:rsidRPr="00A53DC8">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565BFA" w:rsidRPr="00A53DC8" w:rsidTr="00273214">
        <w:trPr>
          <w:cantSplit/>
          <w:jc w:val="center"/>
        </w:trPr>
        <w:tc>
          <w:tcPr>
            <w:tcW w:w="68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Step</w:t>
            </w:r>
          </w:p>
        </w:tc>
        <w:tc>
          <w:tcPr>
            <w:tcW w:w="1260" w:type="dxa"/>
            <w:gridSpan w:val="2"/>
            <w:tcBorders>
              <w:left w:val="single" w:sz="4" w:space="0" w:color="auto"/>
              <w:right w:val="single" w:sz="4" w:space="0" w:color="auto"/>
            </w:tcBorders>
          </w:tcPr>
          <w:p w:rsidR="00565BFA" w:rsidRPr="00A53DC8" w:rsidRDefault="00565BFA" w:rsidP="00273214">
            <w:pPr>
              <w:pStyle w:val="TAH"/>
            </w:pPr>
            <w:r w:rsidRPr="00A53DC8">
              <w:t>Direction</w:t>
            </w:r>
          </w:p>
        </w:tc>
        <w:tc>
          <w:tcPr>
            <w:tcW w:w="3420"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Message/Procedure</w:t>
            </w:r>
          </w:p>
        </w:tc>
        <w:tc>
          <w:tcPr>
            <w:tcW w:w="4196" w:type="dxa"/>
            <w:tcBorders>
              <w:top w:val="single" w:sz="4" w:space="0" w:color="auto"/>
              <w:left w:val="single" w:sz="4" w:space="0" w:color="auto"/>
              <w:bottom w:val="nil"/>
              <w:right w:val="single" w:sz="4" w:space="0" w:color="auto"/>
            </w:tcBorders>
          </w:tcPr>
          <w:p w:rsidR="00565BFA" w:rsidRPr="00A53DC8" w:rsidRDefault="00565BFA" w:rsidP="00273214">
            <w:pPr>
              <w:pStyle w:val="TAH"/>
            </w:pPr>
            <w:r w:rsidRPr="00A53DC8">
              <w:t>Comment</w:t>
            </w:r>
          </w:p>
        </w:tc>
      </w:tr>
      <w:tr w:rsidR="00565BFA" w:rsidRPr="00A53DC8" w:rsidTr="00273214">
        <w:trPr>
          <w:cantSplit/>
          <w:jc w:val="center"/>
        </w:trPr>
        <w:tc>
          <w:tcPr>
            <w:tcW w:w="68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630" w:type="dxa"/>
            <w:tcBorders>
              <w:left w:val="single" w:sz="4" w:space="0" w:color="auto"/>
            </w:tcBorders>
          </w:tcPr>
          <w:p w:rsidR="00565BFA" w:rsidRPr="00A53DC8" w:rsidRDefault="00565BFA" w:rsidP="00273214">
            <w:pPr>
              <w:pStyle w:val="TAH"/>
            </w:pPr>
            <w:r w:rsidRPr="00A53DC8">
              <w:t>UE</w:t>
            </w:r>
          </w:p>
        </w:tc>
        <w:tc>
          <w:tcPr>
            <w:tcW w:w="630" w:type="dxa"/>
            <w:tcBorders>
              <w:right w:val="single" w:sz="4" w:space="0" w:color="auto"/>
            </w:tcBorders>
          </w:tcPr>
          <w:p w:rsidR="00565BFA" w:rsidRPr="00A53DC8" w:rsidRDefault="00565BFA" w:rsidP="00273214">
            <w:pPr>
              <w:pStyle w:val="TAH"/>
            </w:pPr>
            <w:r w:rsidRPr="00A53DC8">
              <w:t>SS</w:t>
            </w:r>
          </w:p>
        </w:tc>
        <w:tc>
          <w:tcPr>
            <w:tcW w:w="3420"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c>
          <w:tcPr>
            <w:tcW w:w="4196" w:type="dxa"/>
            <w:tcBorders>
              <w:top w:val="nil"/>
              <w:left w:val="single" w:sz="4" w:space="0" w:color="auto"/>
              <w:bottom w:val="single" w:sz="4" w:space="0" w:color="auto"/>
              <w:right w:val="single" w:sz="4" w:space="0" w:color="auto"/>
            </w:tcBorders>
          </w:tcPr>
          <w:p w:rsidR="00565BFA" w:rsidRPr="00A53DC8" w:rsidRDefault="00565BFA" w:rsidP="00273214">
            <w:pPr>
              <w:pStyle w:val="TAH"/>
            </w:pP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1</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SS sends a SIP MESSAGE request including a vnd.3gpp.sms payload that contains a short message</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2</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200 OK</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UE responds with 200 OK</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3</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DF"/>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sidDel="002628EA">
              <w:rPr>
                <w:rFonts w:eastAsia="MS Gothic"/>
              </w:rPr>
              <w:t>SIP MESSAGE</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 xml:space="preserve">UE sends a SIP MESSAGE request including a vnd.3gpp.sms payload that contains a delivery report </w:t>
            </w:r>
          </w:p>
        </w:tc>
      </w:tr>
      <w:tr w:rsidR="00565BFA" w:rsidRPr="00A53DC8" w:rsidTr="00273214">
        <w:trPr>
          <w:cantSplit/>
          <w:jc w:val="center"/>
        </w:trPr>
        <w:tc>
          <w:tcPr>
            <w:tcW w:w="68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t>4</w:t>
            </w:r>
          </w:p>
        </w:tc>
        <w:tc>
          <w:tcPr>
            <w:tcW w:w="1260" w:type="dxa"/>
            <w:gridSpan w:val="2"/>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C"/>
            </w:pPr>
            <w:r w:rsidRPr="00A53DC8">
              <w:sym w:font="Wingdings" w:char="F0E0"/>
            </w:r>
          </w:p>
        </w:tc>
        <w:tc>
          <w:tcPr>
            <w:tcW w:w="3420"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rPr>
                <w:rFonts w:eastAsia="MS Gothic"/>
              </w:rPr>
            </w:pPr>
            <w:r w:rsidRPr="00A53DC8">
              <w:rPr>
                <w:rFonts w:eastAsia="MS Gothic"/>
              </w:rPr>
              <w:t>202 Accepted</w:t>
            </w:r>
          </w:p>
        </w:tc>
        <w:tc>
          <w:tcPr>
            <w:tcW w:w="4196" w:type="dxa"/>
            <w:tcBorders>
              <w:top w:val="single" w:sz="4" w:space="0" w:color="auto"/>
              <w:left w:val="single" w:sz="4" w:space="0" w:color="auto"/>
              <w:bottom w:val="single" w:sz="4" w:space="0" w:color="auto"/>
              <w:right w:val="single" w:sz="4" w:space="0" w:color="auto"/>
            </w:tcBorders>
          </w:tcPr>
          <w:p w:rsidR="00565BFA" w:rsidRPr="00A53DC8" w:rsidRDefault="00565BFA" w:rsidP="00273214">
            <w:pPr>
              <w:pStyle w:val="TAL"/>
            </w:pPr>
            <w:r w:rsidRPr="00A53DC8">
              <w:t>The SS responds with 202 Accepted</w:t>
            </w:r>
          </w:p>
        </w:tc>
      </w:tr>
    </w:tbl>
    <w:p w:rsidR="00565BFA" w:rsidRPr="00A53DC8" w:rsidRDefault="00565BFA" w:rsidP="00565BFA"/>
    <w:p w:rsidR="00565BFA" w:rsidRPr="00A53DC8" w:rsidRDefault="00565BFA" w:rsidP="00565BFA">
      <w:pPr>
        <w:pStyle w:val="H6"/>
      </w:pPr>
      <w:r w:rsidRPr="00A53DC8">
        <w:t>Specific message contents:</w:t>
      </w:r>
    </w:p>
    <w:p w:rsidR="00565BFA" w:rsidRPr="00A53DC8" w:rsidRDefault="00565BFA" w:rsidP="00565BFA">
      <w:pPr>
        <w:pStyle w:val="H6"/>
      </w:pPr>
      <w:r w:rsidRPr="00A53DC8" w:rsidDel="002628EA">
        <w:t xml:space="preserve">SIP </w:t>
      </w:r>
      <w:r w:rsidRPr="00A53DC8">
        <w:t>MESSAGE (Step 1)</w:t>
      </w:r>
    </w:p>
    <w:p w:rsidR="00565BFA" w:rsidRPr="00A53DC8" w:rsidRDefault="00565BFA" w:rsidP="00565BFA">
      <w:r w:rsidRPr="00A53DC8">
        <w:t>Use the default “MESSAGE for status report for MO SMS” in Annex A.7.1 of TS 34.229-1 [2].</w:t>
      </w:r>
    </w:p>
    <w:p w:rsidR="00565BFA" w:rsidRPr="00A53DC8" w:rsidRDefault="00565BFA" w:rsidP="00565BFA">
      <w:pPr>
        <w:pStyle w:val="H6"/>
      </w:pPr>
      <w:r w:rsidRPr="00A53DC8">
        <w:t>200 OK (Step 2)</w:t>
      </w:r>
    </w:p>
    <w:p w:rsidR="00565BFA" w:rsidRPr="00A53DC8" w:rsidRDefault="00565BFA" w:rsidP="00565BFA">
      <w:r w:rsidRPr="00A53DC8">
        <w:t>Use the default message “200 OK for requests other than REGISTER or SUBSCRIBE” in Annex A.3.1 of TS 34.229-1 [2] with conditions A22</w:t>
      </w:r>
      <w:r w:rsidRPr="00A53DC8">
        <w:rPr>
          <w:rFonts w:eastAsia="Batang"/>
        </w:rPr>
        <w:t>.</w:t>
      </w:r>
    </w:p>
    <w:p w:rsidR="00565BFA" w:rsidRPr="00A53DC8" w:rsidRDefault="00565BFA" w:rsidP="00565BFA">
      <w:pPr>
        <w:pStyle w:val="H6"/>
      </w:pPr>
      <w:r w:rsidRPr="00A53DC8" w:rsidDel="00AB7E70">
        <w:t xml:space="preserve">SIP </w:t>
      </w:r>
      <w:r w:rsidRPr="00A53DC8">
        <w:t>MESSAGE (Step 3)</w:t>
      </w:r>
    </w:p>
    <w:p w:rsidR="00565BFA" w:rsidRPr="00A53DC8" w:rsidRDefault="00565BFA" w:rsidP="00565BFA">
      <w:r w:rsidRPr="00A53DC8">
        <w:t>Use the default “MESSAGE for delivery report for MT SMS” in Annex A.7.2 of TS 34.229-1 [2].</w:t>
      </w:r>
    </w:p>
    <w:p w:rsidR="00565BFA" w:rsidRPr="00A53DC8" w:rsidRDefault="00565BFA" w:rsidP="00565BFA">
      <w:pPr>
        <w:pStyle w:val="H6"/>
      </w:pPr>
      <w:r w:rsidRPr="00A53DC8">
        <w:t>202 Accepted (Step 4)</w:t>
      </w:r>
    </w:p>
    <w:p w:rsidR="00565BFA" w:rsidRPr="00A53DC8" w:rsidRDefault="00565BFA" w:rsidP="002E1203">
      <w:r w:rsidRPr="00A53DC8">
        <w:t>Use the default “202 Accepted” in Annex A.3.3 of TS 34.229-1 [2].</w:t>
      </w:r>
    </w:p>
    <w:p w:rsidR="00054A22" w:rsidRPr="00A53DC8" w:rsidRDefault="008264B1" w:rsidP="00E96E5B">
      <w:pPr>
        <w:pStyle w:val="Heading8"/>
      </w:pPr>
      <w:r w:rsidRPr="00A53DC8">
        <w:br w:type="page"/>
      </w:r>
      <w:bookmarkStart w:id="943" w:name="_Toc51948531"/>
      <w:bookmarkStart w:id="944" w:name="_Toc52162606"/>
      <w:bookmarkStart w:id="945" w:name="_Toc60916249"/>
      <w:r w:rsidR="00080512" w:rsidRPr="00A53DC8">
        <w:lastRenderedPageBreak/>
        <w:t>A</w:t>
      </w:r>
      <w:r w:rsidR="004329E4" w:rsidRPr="00A53DC8">
        <w:t>nnex B</w:t>
      </w:r>
      <w:r w:rsidR="00080512" w:rsidRPr="00A53DC8">
        <w:t xml:space="preserve"> (informative):</w:t>
      </w:r>
      <w:r w:rsidR="00080512" w:rsidRPr="00A53DC8">
        <w:br/>
        <w:t>Change history</w:t>
      </w:r>
      <w:bookmarkEnd w:id="907"/>
      <w:bookmarkEnd w:id="908"/>
      <w:bookmarkEnd w:id="909"/>
      <w:bookmarkEnd w:id="913"/>
      <w:bookmarkEnd w:id="943"/>
      <w:bookmarkEnd w:id="944"/>
      <w:bookmarkEnd w:id="9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70"/>
        <w:gridCol w:w="539"/>
        <w:gridCol w:w="311"/>
        <w:gridCol w:w="425"/>
        <w:gridCol w:w="4962"/>
        <w:gridCol w:w="708"/>
      </w:tblGrid>
      <w:tr w:rsidR="003C3971" w:rsidRPr="00A53DC8" w:rsidTr="00482465">
        <w:trPr>
          <w:cantSplit/>
        </w:trPr>
        <w:tc>
          <w:tcPr>
            <w:tcW w:w="9667" w:type="dxa"/>
            <w:gridSpan w:val="8"/>
            <w:tcBorders>
              <w:bottom w:val="nil"/>
            </w:tcBorders>
            <w:shd w:val="solid" w:color="FFFFFF" w:fill="auto"/>
          </w:tcPr>
          <w:p w:rsidR="003C3971" w:rsidRPr="00A53DC8" w:rsidRDefault="003C3971" w:rsidP="00C72833">
            <w:pPr>
              <w:pStyle w:val="TAL"/>
              <w:jc w:val="center"/>
              <w:rPr>
                <w:b/>
                <w:sz w:val="16"/>
              </w:rPr>
            </w:pPr>
            <w:r w:rsidRPr="00A53DC8">
              <w:rPr>
                <w:b/>
              </w:rPr>
              <w:t>Change history</w:t>
            </w:r>
          </w:p>
        </w:tc>
      </w:tr>
      <w:tr w:rsidR="003C3971" w:rsidRPr="00A53DC8" w:rsidTr="0031641D">
        <w:tc>
          <w:tcPr>
            <w:tcW w:w="800" w:type="dxa"/>
            <w:shd w:val="pct10" w:color="auto" w:fill="FFFFFF"/>
          </w:tcPr>
          <w:p w:rsidR="003C3971" w:rsidRPr="00A53DC8" w:rsidRDefault="003C3971" w:rsidP="00C72833">
            <w:pPr>
              <w:pStyle w:val="TAL"/>
              <w:rPr>
                <w:b/>
                <w:sz w:val="16"/>
              </w:rPr>
            </w:pPr>
            <w:r w:rsidRPr="00A53DC8">
              <w:rPr>
                <w:b/>
                <w:sz w:val="16"/>
              </w:rPr>
              <w:t>Date</w:t>
            </w:r>
          </w:p>
        </w:tc>
        <w:tc>
          <w:tcPr>
            <w:tcW w:w="952" w:type="dxa"/>
            <w:shd w:val="pct10" w:color="auto" w:fill="FFFFFF"/>
          </w:tcPr>
          <w:p w:rsidR="003C3971" w:rsidRPr="00A53DC8" w:rsidRDefault="00DF2B1F" w:rsidP="00C72833">
            <w:pPr>
              <w:pStyle w:val="TAL"/>
              <w:rPr>
                <w:b/>
                <w:sz w:val="16"/>
              </w:rPr>
            </w:pPr>
            <w:r w:rsidRPr="00A53DC8">
              <w:rPr>
                <w:b/>
                <w:sz w:val="16"/>
              </w:rPr>
              <w:t>Meeting</w:t>
            </w:r>
          </w:p>
        </w:tc>
        <w:tc>
          <w:tcPr>
            <w:tcW w:w="970" w:type="dxa"/>
            <w:shd w:val="pct10" w:color="auto" w:fill="FFFFFF"/>
          </w:tcPr>
          <w:p w:rsidR="003C3971" w:rsidRPr="00A53DC8" w:rsidRDefault="003C3971" w:rsidP="00DF2B1F">
            <w:pPr>
              <w:pStyle w:val="TAL"/>
              <w:rPr>
                <w:b/>
                <w:sz w:val="16"/>
              </w:rPr>
            </w:pPr>
            <w:r w:rsidRPr="00A53DC8">
              <w:rPr>
                <w:b/>
                <w:sz w:val="16"/>
              </w:rPr>
              <w:t>TDoc</w:t>
            </w:r>
          </w:p>
        </w:tc>
        <w:tc>
          <w:tcPr>
            <w:tcW w:w="539" w:type="dxa"/>
            <w:shd w:val="pct10" w:color="auto" w:fill="FFFFFF"/>
          </w:tcPr>
          <w:p w:rsidR="003C3971" w:rsidRPr="00A53DC8" w:rsidRDefault="003C3971" w:rsidP="00C72833">
            <w:pPr>
              <w:pStyle w:val="TAL"/>
              <w:rPr>
                <w:b/>
                <w:sz w:val="16"/>
              </w:rPr>
            </w:pPr>
            <w:r w:rsidRPr="00A53DC8">
              <w:rPr>
                <w:b/>
                <w:sz w:val="16"/>
              </w:rPr>
              <w:t>CR</w:t>
            </w:r>
          </w:p>
        </w:tc>
        <w:tc>
          <w:tcPr>
            <w:tcW w:w="311" w:type="dxa"/>
            <w:shd w:val="pct10" w:color="auto" w:fill="FFFFFF"/>
          </w:tcPr>
          <w:p w:rsidR="003C3971" w:rsidRPr="00A53DC8" w:rsidRDefault="003C3971" w:rsidP="00C72833">
            <w:pPr>
              <w:pStyle w:val="TAL"/>
              <w:rPr>
                <w:b/>
                <w:sz w:val="16"/>
              </w:rPr>
            </w:pPr>
            <w:r w:rsidRPr="00A53DC8">
              <w:rPr>
                <w:b/>
                <w:sz w:val="16"/>
              </w:rPr>
              <w:t>Rev</w:t>
            </w:r>
          </w:p>
        </w:tc>
        <w:tc>
          <w:tcPr>
            <w:tcW w:w="425" w:type="dxa"/>
            <w:shd w:val="pct10" w:color="auto" w:fill="FFFFFF"/>
          </w:tcPr>
          <w:p w:rsidR="003C3971" w:rsidRPr="00A53DC8" w:rsidRDefault="003C3971" w:rsidP="00C72833">
            <w:pPr>
              <w:pStyle w:val="TAL"/>
              <w:rPr>
                <w:b/>
                <w:sz w:val="16"/>
              </w:rPr>
            </w:pPr>
            <w:r w:rsidRPr="00A53DC8">
              <w:rPr>
                <w:b/>
                <w:sz w:val="16"/>
              </w:rPr>
              <w:t>Cat</w:t>
            </w:r>
          </w:p>
        </w:tc>
        <w:tc>
          <w:tcPr>
            <w:tcW w:w="4962" w:type="dxa"/>
            <w:shd w:val="pct10" w:color="auto" w:fill="FFFFFF"/>
          </w:tcPr>
          <w:p w:rsidR="003C3971" w:rsidRPr="00A53DC8" w:rsidRDefault="003C3971" w:rsidP="00C72833">
            <w:pPr>
              <w:pStyle w:val="TAL"/>
              <w:rPr>
                <w:b/>
                <w:sz w:val="16"/>
              </w:rPr>
            </w:pPr>
            <w:r w:rsidRPr="00A53DC8">
              <w:rPr>
                <w:b/>
                <w:sz w:val="16"/>
              </w:rPr>
              <w:t>Subject/Comment</w:t>
            </w:r>
          </w:p>
        </w:tc>
        <w:tc>
          <w:tcPr>
            <w:tcW w:w="708" w:type="dxa"/>
            <w:shd w:val="pct10" w:color="auto" w:fill="FFFFFF"/>
          </w:tcPr>
          <w:p w:rsidR="003C3971" w:rsidRPr="00A53DC8" w:rsidRDefault="003C3971" w:rsidP="00C72833">
            <w:pPr>
              <w:pStyle w:val="TAL"/>
              <w:rPr>
                <w:b/>
                <w:sz w:val="16"/>
              </w:rPr>
            </w:pPr>
            <w:r w:rsidRPr="00A53DC8">
              <w:rPr>
                <w:b/>
                <w:sz w:val="16"/>
              </w:rPr>
              <w:t>New vers</w:t>
            </w:r>
            <w:r w:rsidR="00DF2B1F" w:rsidRPr="00A53DC8">
              <w:rPr>
                <w:b/>
                <w:sz w:val="16"/>
              </w:rPr>
              <w:t>ion</w:t>
            </w:r>
          </w:p>
        </w:tc>
      </w:tr>
      <w:tr w:rsidR="003C3971" w:rsidRPr="00A53DC8" w:rsidTr="0031641D">
        <w:tc>
          <w:tcPr>
            <w:tcW w:w="800" w:type="dxa"/>
            <w:shd w:val="solid" w:color="FFFFFF" w:fill="auto"/>
          </w:tcPr>
          <w:p w:rsidR="003C3971" w:rsidRPr="00A53DC8" w:rsidRDefault="00813869" w:rsidP="0031641D">
            <w:pPr>
              <w:pStyle w:val="TAL"/>
              <w:rPr>
                <w:sz w:val="16"/>
                <w:szCs w:val="16"/>
              </w:rPr>
            </w:pPr>
            <w:r w:rsidRPr="00A53DC8">
              <w:rPr>
                <w:sz w:val="16"/>
                <w:szCs w:val="16"/>
              </w:rPr>
              <w:t>2019-10</w:t>
            </w:r>
          </w:p>
        </w:tc>
        <w:tc>
          <w:tcPr>
            <w:tcW w:w="952" w:type="dxa"/>
            <w:shd w:val="solid" w:color="FFFFFF" w:fill="auto"/>
          </w:tcPr>
          <w:p w:rsidR="003C3971" w:rsidRPr="00A53DC8" w:rsidRDefault="00813869" w:rsidP="0031641D">
            <w:pPr>
              <w:pStyle w:val="TAL"/>
              <w:rPr>
                <w:sz w:val="16"/>
                <w:szCs w:val="16"/>
              </w:rPr>
            </w:pPr>
            <w:r w:rsidRPr="00A53DC8">
              <w:rPr>
                <w:sz w:val="16"/>
                <w:szCs w:val="16"/>
              </w:rPr>
              <w:t>RAN5#85</w:t>
            </w:r>
          </w:p>
        </w:tc>
        <w:tc>
          <w:tcPr>
            <w:tcW w:w="970" w:type="dxa"/>
            <w:shd w:val="solid" w:color="FFFFFF" w:fill="auto"/>
          </w:tcPr>
          <w:p w:rsidR="003C3971" w:rsidRPr="00A53DC8" w:rsidRDefault="00813869" w:rsidP="0031641D">
            <w:pPr>
              <w:pStyle w:val="TAL"/>
              <w:rPr>
                <w:sz w:val="16"/>
                <w:szCs w:val="16"/>
              </w:rPr>
            </w:pPr>
            <w:r w:rsidRPr="00A53DC8">
              <w:rPr>
                <w:sz w:val="16"/>
                <w:szCs w:val="16"/>
              </w:rPr>
              <w:t>R5-197746</w:t>
            </w:r>
          </w:p>
        </w:tc>
        <w:tc>
          <w:tcPr>
            <w:tcW w:w="539" w:type="dxa"/>
            <w:shd w:val="solid" w:color="FFFFFF" w:fill="auto"/>
          </w:tcPr>
          <w:p w:rsidR="003C3971" w:rsidRPr="00A53DC8" w:rsidRDefault="00813869" w:rsidP="0031641D">
            <w:pPr>
              <w:pStyle w:val="TAL"/>
              <w:rPr>
                <w:sz w:val="16"/>
                <w:szCs w:val="16"/>
              </w:rPr>
            </w:pPr>
            <w:r w:rsidRPr="00A53DC8">
              <w:rPr>
                <w:sz w:val="16"/>
                <w:szCs w:val="16"/>
              </w:rPr>
              <w:t>-</w:t>
            </w:r>
          </w:p>
        </w:tc>
        <w:tc>
          <w:tcPr>
            <w:tcW w:w="311" w:type="dxa"/>
            <w:shd w:val="solid" w:color="FFFFFF" w:fill="auto"/>
          </w:tcPr>
          <w:p w:rsidR="003C3971" w:rsidRPr="00A53DC8" w:rsidRDefault="00813869" w:rsidP="0031641D">
            <w:pPr>
              <w:pStyle w:val="TAL"/>
              <w:rPr>
                <w:sz w:val="16"/>
                <w:szCs w:val="16"/>
              </w:rPr>
            </w:pPr>
            <w:r w:rsidRPr="00A53DC8">
              <w:rPr>
                <w:sz w:val="16"/>
                <w:szCs w:val="16"/>
              </w:rPr>
              <w:t>-</w:t>
            </w:r>
          </w:p>
        </w:tc>
        <w:tc>
          <w:tcPr>
            <w:tcW w:w="425" w:type="dxa"/>
            <w:shd w:val="solid" w:color="FFFFFF" w:fill="auto"/>
          </w:tcPr>
          <w:p w:rsidR="003C3971" w:rsidRPr="00A53DC8" w:rsidRDefault="00813869" w:rsidP="0031641D">
            <w:pPr>
              <w:pStyle w:val="TAL"/>
              <w:rPr>
                <w:sz w:val="16"/>
                <w:szCs w:val="16"/>
              </w:rPr>
            </w:pPr>
            <w:r w:rsidRPr="00A53DC8">
              <w:rPr>
                <w:sz w:val="16"/>
                <w:szCs w:val="16"/>
              </w:rPr>
              <w:t>-</w:t>
            </w:r>
          </w:p>
        </w:tc>
        <w:tc>
          <w:tcPr>
            <w:tcW w:w="4962" w:type="dxa"/>
            <w:shd w:val="solid" w:color="FFFFFF" w:fill="auto"/>
          </w:tcPr>
          <w:p w:rsidR="003C3971" w:rsidRPr="00A53DC8" w:rsidRDefault="00813869" w:rsidP="0031641D">
            <w:pPr>
              <w:pStyle w:val="TAL"/>
              <w:rPr>
                <w:sz w:val="16"/>
                <w:szCs w:val="16"/>
              </w:rPr>
            </w:pPr>
            <w:r w:rsidRPr="00A53DC8">
              <w:rPr>
                <w:sz w:val="16"/>
                <w:szCs w:val="16"/>
              </w:rPr>
              <w:t>First draft version V0.1.0 made available</w:t>
            </w:r>
          </w:p>
        </w:tc>
        <w:tc>
          <w:tcPr>
            <w:tcW w:w="708" w:type="dxa"/>
            <w:shd w:val="solid" w:color="FFFFFF" w:fill="auto"/>
          </w:tcPr>
          <w:p w:rsidR="003C3971" w:rsidRPr="00A53DC8" w:rsidRDefault="00C41C41" w:rsidP="0031641D">
            <w:pPr>
              <w:pStyle w:val="TAL"/>
              <w:rPr>
                <w:sz w:val="16"/>
                <w:szCs w:val="16"/>
              </w:rPr>
            </w:pPr>
            <w:r w:rsidRPr="00A53DC8">
              <w:rPr>
                <w:sz w:val="16"/>
                <w:szCs w:val="16"/>
              </w:rPr>
              <w:t>0.1.0</w:t>
            </w:r>
          </w:p>
        </w:tc>
      </w:tr>
      <w:tr w:rsidR="004D3F38" w:rsidRPr="00A53DC8" w:rsidTr="0031641D">
        <w:tc>
          <w:tcPr>
            <w:tcW w:w="800" w:type="dxa"/>
            <w:shd w:val="solid" w:color="FFFFFF" w:fill="auto"/>
          </w:tcPr>
          <w:p w:rsidR="004D3F38" w:rsidRPr="00A53DC8" w:rsidRDefault="00C41C41" w:rsidP="0031641D">
            <w:pPr>
              <w:pStyle w:val="TAL"/>
              <w:rPr>
                <w:sz w:val="16"/>
                <w:szCs w:val="16"/>
              </w:rPr>
            </w:pPr>
            <w:r w:rsidRPr="00A53DC8">
              <w:rPr>
                <w:sz w:val="16"/>
                <w:szCs w:val="16"/>
              </w:rPr>
              <w:t>2019-11</w:t>
            </w:r>
          </w:p>
        </w:tc>
        <w:tc>
          <w:tcPr>
            <w:tcW w:w="952" w:type="dxa"/>
            <w:shd w:val="solid" w:color="FFFFFF" w:fill="auto"/>
          </w:tcPr>
          <w:p w:rsidR="004D3F38" w:rsidRPr="00A53DC8" w:rsidRDefault="004D3F38" w:rsidP="0031641D">
            <w:pPr>
              <w:pStyle w:val="TAL"/>
              <w:rPr>
                <w:sz w:val="16"/>
                <w:szCs w:val="16"/>
              </w:rPr>
            </w:pPr>
            <w:r w:rsidRPr="00A53DC8">
              <w:rPr>
                <w:sz w:val="16"/>
                <w:szCs w:val="16"/>
              </w:rPr>
              <w:t>RAN5#85</w:t>
            </w:r>
          </w:p>
        </w:tc>
        <w:tc>
          <w:tcPr>
            <w:tcW w:w="970" w:type="dxa"/>
            <w:shd w:val="solid" w:color="FFFFFF" w:fill="auto"/>
          </w:tcPr>
          <w:p w:rsidR="004D3F38" w:rsidRPr="00A53DC8" w:rsidRDefault="004D3F38" w:rsidP="0031641D">
            <w:pPr>
              <w:pStyle w:val="TAL"/>
              <w:rPr>
                <w:sz w:val="16"/>
                <w:szCs w:val="16"/>
              </w:rPr>
            </w:pPr>
            <w:r w:rsidRPr="00A53DC8">
              <w:rPr>
                <w:sz w:val="16"/>
                <w:szCs w:val="16"/>
              </w:rPr>
              <w:t>R5-198832</w:t>
            </w:r>
          </w:p>
        </w:tc>
        <w:tc>
          <w:tcPr>
            <w:tcW w:w="539" w:type="dxa"/>
            <w:shd w:val="solid" w:color="FFFFFF" w:fill="auto"/>
          </w:tcPr>
          <w:p w:rsidR="004D3F38" w:rsidRPr="00A53DC8" w:rsidRDefault="00581155" w:rsidP="0031641D">
            <w:pPr>
              <w:pStyle w:val="TAL"/>
              <w:rPr>
                <w:sz w:val="16"/>
                <w:szCs w:val="16"/>
              </w:rPr>
            </w:pPr>
            <w:r w:rsidRPr="00A53DC8">
              <w:rPr>
                <w:sz w:val="16"/>
                <w:szCs w:val="16"/>
              </w:rPr>
              <w:t>-</w:t>
            </w:r>
          </w:p>
        </w:tc>
        <w:tc>
          <w:tcPr>
            <w:tcW w:w="311" w:type="dxa"/>
            <w:shd w:val="solid" w:color="FFFFFF" w:fill="auto"/>
          </w:tcPr>
          <w:p w:rsidR="004D3F38" w:rsidRPr="00A53DC8" w:rsidRDefault="00581155" w:rsidP="0031641D">
            <w:pPr>
              <w:pStyle w:val="TAL"/>
              <w:rPr>
                <w:sz w:val="16"/>
                <w:szCs w:val="16"/>
              </w:rPr>
            </w:pPr>
            <w:r w:rsidRPr="00A53DC8">
              <w:rPr>
                <w:sz w:val="16"/>
                <w:szCs w:val="16"/>
              </w:rPr>
              <w:t>-</w:t>
            </w:r>
          </w:p>
        </w:tc>
        <w:tc>
          <w:tcPr>
            <w:tcW w:w="425" w:type="dxa"/>
            <w:shd w:val="solid" w:color="FFFFFF" w:fill="auto"/>
          </w:tcPr>
          <w:p w:rsidR="004D3F38" w:rsidRPr="00A53DC8" w:rsidRDefault="00581155" w:rsidP="0031641D">
            <w:pPr>
              <w:pStyle w:val="TAL"/>
              <w:rPr>
                <w:sz w:val="16"/>
                <w:szCs w:val="16"/>
              </w:rPr>
            </w:pPr>
            <w:r w:rsidRPr="00A53DC8">
              <w:rPr>
                <w:sz w:val="16"/>
                <w:szCs w:val="16"/>
              </w:rPr>
              <w:t>-</w:t>
            </w:r>
          </w:p>
        </w:tc>
        <w:tc>
          <w:tcPr>
            <w:tcW w:w="4962" w:type="dxa"/>
            <w:shd w:val="solid" w:color="FFFFFF" w:fill="auto"/>
          </w:tcPr>
          <w:p w:rsidR="004D3F38" w:rsidRPr="00A53DC8" w:rsidRDefault="004D3F38" w:rsidP="0031641D">
            <w:pPr>
              <w:pStyle w:val="TAL"/>
              <w:rPr>
                <w:sz w:val="16"/>
                <w:szCs w:val="16"/>
              </w:rPr>
            </w:pPr>
            <w:r w:rsidRPr="00A53DC8">
              <w:rPr>
                <w:sz w:val="16"/>
                <w:szCs w:val="16"/>
              </w:rPr>
              <w:t xml:space="preserve">Second draft version V0.2.0 made available, implementing pCRs </w:t>
            </w:r>
            <w:r w:rsidRPr="00A53DC8">
              <w:rPr>
                <w:sz w:val="16"/>
                <w:szCs w:val="16"/>
              </w:rPr>
              <w:br/>
              <w:t>R5-197934, R5-198899, R5-198239, R5-198240, and R5-198241</w:t>
            </w:r>
          </w:p>
        </w:tc>
        <w:tc>
          <w:tcPr>
            <w:tcW w:w="708" w:type="dxa"/>
            <w:shd w:val="solid" w:color="FFFFFF" w:fill="auto"/>
          </w:tcPr>
          <w:p w:rsidR="004D3F38" w:rsidRPr="00A53DC8" w:rsidRDefault="00C41C41" w:rsidP="0031641D">
            <w:pPr>
              <w:pStyle w:val="TAL"/>
              <w:rPr>
                <w:sz w:val="16"/>
                <w:szCs w:val="16"/>
              </w:rPr>
            </w:pPr>
            <w:r w:rsidRPr="00A53DC8">
              <w:rPr>
                <w:sz w:val="16"/>
                <w:szCs w:val="16"/>
              </w:rPr>
              <w:t>0.2.0</w:t>
            </w:r>
          </w:p>
        </w:tc>
      </w:tr>
      <w:tr w:rsidR="005036E1" w:rsidRPr="00A53DC8" w:rsidTr="0031641D">
        <w:tc>
          <w:tcPr>
            <w:tcW w:w="800" w:type="dxa"/>
            <w:shd w:val="solid" w:color="FFFFFF" w:fill="auto"/>
          </w:tcPr>
          <w:p w:rsidR="005036E1" w:rsidRPr="00A53DC8" w:rsidRDefault="005036E1" w:rsidP="0031641D">
            <w:pPr>
              <w:pStyle w:val="TAL"/>
              <w:rPr>
                <w:sz w:val="16"/>
                <w:szCs w:val="16"/>
              </w:rPr>
            </w:pPr>
            <w:r w:rsidRPr="00A53DC8">
              <w:rPr>
                <w:sz w:val="16"/>
                <w:szCs w:val="16"/>
              </w:rPr>
              <w:t>2020-06</w:t>
            </w:r>
          </w:p>
        </w:tc>
        <w:tc>
          <w:tcPr>
            <w:tcW w:w="952" w:type="dxa"/>
            <w:shd w:val="solid" w:color="FFFFFF" w:fill="auto"/>
          </w:tcPr>
          <w:p w:rsidR="005036E1" w:rsidRPr="00A53DC8" w:rsidRDefault="005036E1" w:rsidP="0031641D">
            <w:pPr>
              <w:pStyle w:val="TAL"/>
              <w:rPr>
                <w:sz w:val="16"/>
                <w:szCs w:val="16"/>
              </w:rPr>
            </w:pPr>
            <w:r w:rsidRPr="00A53DC8">
              <w:rPr>
                <w:sz w:val="16"/>
                <w:szCs w:val="16"/>
              </w:rPr>
              <w:t>RAN5#87-e</w:t>
            </w:r>
          </w:p>
        </w:tc>
        <w:tc>
          <w:tcPr>
            <w:tcW w:w="970" w:type="dxa"/>
            <w:shd w:val="solid" w:color="FFFFFF" w:fill="auto"/>
          </w:tcPr>
          <w:p w:rsidR="005036E1" w:rsidRPr="00A53DC8" w:rsidRDefault="00581155" w:rsidP="0031641D">
            <w:pPr>
              <w:pStyle w:val="TAL"/>
              <w:rPr>
                <w:sz w:val="16"/>
                <w:szCs w:val="16"/>
              </w:rPr>
            </w:pPr>
            <w:r w:rsidRPr="00A53DC8">
              <w:rPr>
                <w:sz w:val="16"/>
                <w:szCs w:val="16"/>
              </w:rPr>
              <w:t>R5-201458</w:t>
            </w:r>
          </w:p>
        </w:tc>
        <w:tc>
          <w:tcPr>
            <w:tcW w:w="539" w:type="dxa"/>
            <w:shd w:val="solid" w:color="FFFFFF" w:fill="auto"/>
          </w:tcPr>
          <w:p w:rsidR="005036E1" w:rsidRPr="00A53DC8" w:rsidRDefault="00581155" w:rsidP="0031641D">
            <w:pPr>
              <w:pStyle w:val="TAL"/>
              <w:rPr>
                <w:sz w:val="16"/>
                <w:szCs w:val="16"/>
              </w:rPr>
            </w:pPr>
            <w:r w:rsidRPr="00A53DC8">
              <w:rPr>
                <w:sz w:val="16"/>
                <w:szCs w:val="16"/>
              </w:rPr>
              <w:t>-</w:t>
            </w:r>
          </w:p>
        </w:tc>
        <w:tc>
          <w:tcPr>
            <w:tcW w:w="311" w:type="dxa"/>
            <w:shd w:val="solid" w:color="FFFFFF" w:fill="auto"/>
          </w:tcPr>
          <w:p w:rsidR="005036E1" w:rsidRPr="00A53DC8" w:rsidRDefault="00581155" w:rsidP="0031641D">
            <w:pPr>
              <w:pStyle w:val="TAL"/>
              <w:rPr>
                <w:sz w:val="16"/>
                <w:szCs w:val="16"/>
              </w:rPr>
            </w:pPr>
            <w:r w:rsidRPr="00A53DC8">
              <w:rPr>
                <w:sz w:val="16"/>
                <w:szCs w:val="16"/>
              </w:rPr>
              <w:t>-</w:t>
            </w:r>
          </w:p>
        </w:tc>
        <w:tc>
          <w:tcPr>
            <w:tcW w:w="425" w:type="dxa"/>
            <w:shd w:val="solid" w:color="FFFFFF" w:fill="auto"/>
          </w:tcPr>
          <w:p w:rsidR="005036E1" w:rsidRPr="00A53DC8" w:rsidRDefault="00581155" w:rsidP="0031641D">
            <w:pPr>
              <w:pStyle w:val="TAL"/>
              <w:rPr>
                <w:sz w:val="16"/>
                <w:szCs w:val="16"/>
              </w:rPr>
            </w:pPr>
            <w:r w:rsidRPr="00A53DC8">
              <w:rPr>
                <w:sz w:val="16"/>
                <w:szCs w:val="16"/>
              </w:rPr>
              <w:t>-</w:t>
            </w:r>
          </w:p>
        </w:tc>
        <w:tc>
          <w:tcPr>
            <w:tcW w:w="4962" w:type="dxa"/>
            <w:shd w:val="solid" w:color="FFFFFF" w:fill="auto"/>
          </w:tcPr>
          <w:p w:rsidR="005036E1" w:rsidRPr="00A53DC8" w:rsidRDefault="005036E1" w:rsidP="0031641D">
            <w:pPr>
              <w:pStyle w:val="TAL"/>
              <w:rPr>
                <w:sz w:val="16"/>
                <w:szCs w:val="16"/>
              </w:rPr>
            </w:pPr>
            <w:r w:rsidRPr="00A53DC8">
              <w:rPr>
                <w:sz w:val="16"/>
                <w:szCs w:val="16"/>
              </w:rPr>
              <w:t>Third draft version V0.3.0 made available, implementing pCRs</w:t>
            </w:r>
            <w:r w:rsidR="00581155" w:rsidRPr="00A53DC8">
              <w:rPr>
                <w:sz w:val="16"/>
                <w:szCs w:val="16"/>
              </w:rPr>
              <w:t xml:space="preserve"> </w:t>
            </w:r>
            <w:r w:rsidR="00581155" w:rsidRPr="00A53DC8">
              <w:rPr>
                <w:sz w:val="16"/>
                <w:szCs w:val="16"/>
              </w:rPr>
              <w:br/>
              <w:t xml:space="preserve">R5-202693, R5-202686, R5-202687, R5-202688, R5-202689, </w:t>
            </w:r>
            <w:r w:rsidR="00581155" w:rsidRPr="00A53DC8">
              <w:rPr>
                <w:sz w:val="16"/>
                <w:szCs w:val="16"/>
              </w:rPr>
              <w:br/>
              <w:t xml:space="preserve">R5-202678, R5-202679, R5-202680, R5-202681, R5-202682, </w:t>
            </w:r>
            <w:r w:rsidR="00581155" w:rsidRPr="00A53DC8">
              <w:rPr>
                <w:sz w:val="16"/>
                <w:szCs w:val="16"/>
              </w:rPr>
              <w:br/>
              <w:t xml:space="preserve">R5-202690, R5-202683, R5-202684, R5-202685, R5-202691, </w:t>
            </w:r>
            <w:r w:rsidR="00581155" w:rsidRPr="00A53DC8">
              <w:rPr>
                <w:sz w:val="16"/>
                <w:szCs w:val="16"/>
              </w:rPr>
              <w:br/>
              <w:t>R5-202692</w:t>
            </w:r>
          </w:p>
        </w:tc>
        <w:tc>
          <w:tcPr>
            <w:tcW w:w="708" w:type="dxa"/>
            <w:shd w:val="solid" w:color="FFFFFF" w:fill="auto"/>
          </w:tcPr>
          <w:p w:rsidR="005036E1" w:rsidRPr="00A53DC8" w:rsidRDefault="005036E1" w:rsidP="0031641D">
            <w:pPr>
              <w:pStyle w:val="TAL"/>
              <w:rPr>
                <w:sz w:val="16"/>
                <w:szCs w:val="16"/>
              </w:rPr>
            </w:pPr>
            <w:r w:rsidRPr="00A53DC8">
              <w:rPr>
                <w:sz w:val="16"/>
                <w:szCs w:val="16"/>
              </w:rPr>
              <w:t>0.3.0</w:t>
            </w:r>
          </w:p>
        </w:tc>
      </w:tr>
      <w:tr w:rsidR="00D10585"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2020-06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RAN5#87-e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Raised to v15.0.0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10585" w:rsidRPr="00A53DC8" w:rsidRDefault="00D10585" w:rsidP="0031641D">
            <w:pPr>
              <w:pStyle w:val="TAL"/>
              <w:rPr>
                <w:sz w:val="16"/>
                <w:szCs w:val="16"/>
              </w:rPr>
            </w:pPr>
            <w:r w:rsidRPr="00A53DC8">
              <w:rPr>
                <w:sz w:val="16"/>
                <w:szCs w:val="16"/>
              </w:rPr>
              <w:t>15.0.0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R5-203437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A.2 on IMS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R5-203439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New generic procedure for MT Call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Adding references as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cases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R5-203448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R5-203452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R5-203453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R5-203454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R5-203461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MTSI MT Voice Call TC 7.6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R5-203462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Annex A.5.1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IMS NR TC 9.4-MT Concatenated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IMS NR TC 9.5-MO SMS RP-ERROR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IMS NR TC 10.1-emergency call with registration and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0005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Adding details for A.3 for IMS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0011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Corrections to test case 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new IMS 5GS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new IMS 5GS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New generic IMS procedures for use in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NR TC 8.18 Barring of All Incoming Calls / except for a specific user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NR TC 9.3 Mobile Originating Concatenated SMS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2C2BD4" w:rsidRPr="00A53DC8" w:rsidTr="0031641D">
        <w:tc>
          <w:tcPr>
            <w:tcW w:w="80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2020-09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RAN5#88-e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R5-204487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L"/>
              <w:rPr>
                <w:sz w:val="16"/>
                <w:szCs w:val="16"/>
              </w:rPr>
            </w:pPr>
            <w:r w:rsidRPr="00A53DC8">
              <w:rPr>
                <w:sz w:val="16"/>
                <w:szCs w:val="16"/>
              </w:rPr>
              <w:t>0026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2C2BD4">
            <w:pPr>
              <w:pStyle w:val="TAL"/>
              <w:rPr>
                <w:sz w:val="16"/>
                <w:szCs w:val="16"/>
              </w:rPr>
            </w:pPr>
            <w:r w:rsidRPr="00A53DC8">
              <w:rPr>
                <w:sz w:val="16"/>
                <w:szCs w:val="16"/>
              </w:rPr>
              <w:t>Addition of new IMS test case 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C2BD4" w:rsidRPr="00A53DC8" w:rsidRDefault="002C2BD4" w:rsidP="0031641D">
            <w:pPr>
              <w:pStyle w:val="TAC"/>
              <w:jc w:val="left"/>
              <w:rPr>
                <w:sz w:val="16"/>
                <w:szCs w:val="16"/>
              </w:rPr>
            </w:pPr>
            <w:r w:rsidRPr="00A53DC8">
              <w:rPr>
                <w:sz w:val="16"/>
                <w:szCs w:val="16"/>
              </w:rPr>
              <w:t>15.1.0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R5-205113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0029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A.9 on EPS Fallback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R5-205115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A.2 and addition of A.10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R5-205157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R5-205158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R5-205159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R5-205185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New generic procedure for Re-Registration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R5-205217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test case 6.6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R5-205219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0044</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R5-205220</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0045</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New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R5-205311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generic procedure A.4 on MO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R5-205312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generic procedure A.5 on MT Voice Call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R5-205518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0057</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Corrections to A.6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R5-205585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0063</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Clause 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R5-206287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test case 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0036</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New generic procedure for Mobile Initiated De-Registration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Introduction of generic procedures for IMS MO and MT SMS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0039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MTSI MT Voice Call Test Case 7.8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MTSI MT Voice Call Test Case 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R5-206377</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MTSI MT Voice Call Test Case 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Editorial correction to add the title of section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R5-206379</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0049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IMS NR TC 7.3-MO Voice 421 Extension Required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43481">
            <w:pPr>
              <w:pStyle w:val="TAC"/>
              <w:jc w:val="left"/>
              <w:rPr>
                <w:sz w:val="16"/>
                <w:szCs w:val="16"/>
              </w:rPr>
            </w:pPr>
            <w:r w:rsidRPr="00A53DC8">
              <w:rPr>
                <w:sz w:val="16"/>
                <w:szCs w:val="16"/>
              </w:rPr>
              <w:t>R5-206</w:t>
            </w:r>
            <w:r w:rsidR="00943481">
              <w:rPr>
                <w:sz w:val="16"/>
                <w:szCs w:val="16"/>
              </w:rPr>
              <w:t>468</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943481" w:rsidP="00565BFA">
            <w:pPr>
              <w:pStyle w:val="TAR"/>
              <w:jc w:val="left"/>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IMS NR TC 7.12-MO Voice MO-MT UE with-without preconditions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R5-206381</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0051</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IMS NR TC 7.10-MT Voice without preconditions and SDP offer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lastRenderedPageBreak/>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R5-206382</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0058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Update test case 7.4, 7.5, 7.6 and 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R5-206383</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0060</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TC 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R5-206384</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0062</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New IMS over 5GS TC 7.2 MTSI MO Voice Call / 504 Server Time-out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R5-206385</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0068</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Addition of new IMS over 5GS TC 7.1 MTSI MO Voice Call / 503 Service Unavailable /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061878" w:rsidRPr="00A53DC8" w:rsidTr="00061878">
        <w:tc>
          <w:tcPr>
            <w:tcW w:w="80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2020-12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9F2889">
            <w:pPr>
              <w:pStyle w:val="TAC"/>
              <w:jc w:val="left"/>
              <w:rPr>
                <w:sz w:val="16"/>
                <w:szCs w:val="16"/>
              </w:rPr>
            </w:pPr>
            <w:r w:rsidRPr="00A53DC8">
              <w:rPr>
                <w:sz w:val="16"/>
                <w:szCs w:val="16"/>
              </w:rPr>
              <w:t>R5-206386</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0069</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R"/>
              <w:jc w:val="left"/>
              <w:rPr>
                <w:sz w:val="16"/>
                <w:szCs w:val="16"/>
              </w:rPr>
            </w:pPr>
            <w:r w:rsidRPr="00A53DC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L"/>
              <w:rPr>
                <w:sz w:val="16"/>
                <w:szCs w:val="16"/>
              </w:rPr>
            </w:pPr>
            <w:r w:rsidRPr="00A53DC8">
              <w:rPr>
                <w:sz w:val="16"/>
                <w:szCs w:val="16"/>
              </w:rPr>
              <w:t>Correction to 5GS IMS TC 6.7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61878" w:rsidRPr="00A53DC8" w:rsidRDefault="00061878" w:rsidP="00565BFA">
            <w:pPr>
              <w:pStyle w:val="TAC"/>
              <w:jc w:val="left"/>
              <w:rPr>
                <w:sz w:val="16"/>
                <w:szCs w:val="16"/>
              </w:rPr>
            </w:pPr>
            <w:r w:rsidRPr="00A53DC8">
              <w:rPr>
                <w:sz w:val="16"/>
                <w:szCs w:val="16"/>
              </w:rPr>
              <w:t>15.2.0</w:t>
            </w:r>
          </w:p>
        </w:tc>
      </w:tr>
      <w:tr w:rsidR="00943481" w:rsidRPr="00A53DC8" w:rsidTr="00943481">
        <w:tc>
          <w:tcPr>
            <w:tcW w:w="800" w:type="dxa"/>
            <w:tcBorders>
              <w:top w:val="single" w:sz="6" w:space="0" w:color="auto"/>
              <w:left w:val="single" w:sz="6" w:space="0" w:color="auto"/>
              <w:bottom w:val="single" w:sz="6" w:space="0" w:color="auto"/>
              <w:right w:val="single" w:sz="6" w:space="0" w:color="auto"/>
            </w:tcBorders>
            <w:shd w:val="solid" w:color="FFFFFF" w:fill="auto"/>
          </w:tcPr>
          <w:p w:rsidR="00943481" w:rsidRPr="00A53DC8" w:rsidRDefault="00943481" w:rsidP="005742DD">
            <w:pPr>
              <w:pStyle w:val="TAC"/>
              <w:jc w:val="left"/>
              <w:rPr>
                <w:sz w:val="16"/>
                <w:szCs w:val="16"/>
              </w:rPr>
            </w:pPr>
            <w:r w:rsidRPr="00A53DC8">
              <w:rPr>
                <w:sz w:val="16"/>
                <w:szCs w:val="16"/>
              </w:rPr>
              <w:t>202</w:t>
            </w:r>
            <w:r>
              <w:rPr>
                <w:sz w:val="16"/>
                <w:szCs w:val="16"/>
              </w:rPr>
              <w:t>1</w:t>
            </w:r>
            <w:r w:rsidRPr="00A53DC8">
              <w:rPr>
                <w:sz w:val="16"/>
                <w:szCs w:val="16"/>
              </w:rPr>
              <w:t>-</w:t>
            </w:r>
            <w:r>
              <w:rPr>
                <w:sz w:val="16"/>
                <w:szCs w:val="16"/>
              </w:rPr>
              <w:t>0</w:t>
            </w:r>
            <w:r w:rsidRPr="00A53DC8">
              <w:rPr>
                <w:sz w:val="16"/>
                <w:szCs w:val="16"/>
              </w:rPr>
              <w:t>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43481" w:rsidRPr="00A53DC8" w:rsidRDefault="00943481" w:rsidP="005742DD">
            <w:pPr>
              <w:pStyle w:val="TAC"/>
              <w:jc w:val="left"/>
              <w:rPr>
                <w:sz w:val="16"/>
                <w:szCs w:val="16"/>
              </w:rPr>
            </w:pPr>
            <w:r w:rsidRPr="00A53DC8">
              <w:rPr>
                <w:sz w:val="16"/>
                <w:szCs w:val="16"/>
              </w:rPr>
              <w:t>RAN5#89-e</w:t>
            </w:r>
          </w:p>
        </w:tc>
        <w:tc>
          <w:tcPr>
            <w:tcW w:w="970" w:type="dxa"/>
            <w:tcBorders>
              <w:top w:val="single" w:sz="6" w:space="0" w:color="auto"/>
              <w:left w:val="single" w:sz="6" w:space="0" w:color="auto"/>
              <w:bottom w:val="single" w:sz="6" w:space="0" w:color="auto"/>
              <w:right w:val="single" w:sz="6" w:space="0" w:color="auto"/>
            </w:tcBorders>
            <w:shd w:val="solid" w:color="FFFFFF" w:fill="auto"/>
          </w:tcPr>
          <w:p w:rsidR="00943481" w:rsidRPr="00A53DC8" w:rsidRDefault="00943481" w:rsidP="005742DD">
            <w:pPr>
              <w:pStyle w:val="TAC"/>
              <w:jc w:val="left"/>
              <w:rPr>
                <w:sz w:val="16"/>
                <w:szCs w:val="16"/>
              </w:rPr>
            </w:pPr>
            <w:r>
              <w:rPr>
                <w:sz w:val="16"/>
                <w:szCs w:val="16"/>
              </w:rPr>
              <w:t>-</w:t>
            </w:r>
          </w:p>
        </w:tc>
        <w:tc>
          <w:tcPr>
            <w:tcW w:w="539" w:type="dxa"/>
            <w:tcBorders>
              <w:top w:val="single" w:sz="6" w:space="0" w:color="auto"/>
              <w:left w:val="single" w:sz="6" w:space="0" w:color="auto"/>
              <w:bottom w:val="single" w:sz="6" w:space="0" w:color="auto"/>
              <w:right w:val="single" w:sz="6" w:space="0" w:color="auto"/>
            </w:tcBorders>
            <w:shd w:val="solid" w:color="FFFFFF" w:fill="auto"/>
          </w:tcPr>
          <w:p w:rsidR="00943481" w:rsidRPr="00A53DC8" w:rsidRDefault="00943481" w:rsidP="005742DD">
            <w:pPr>
              <w:pStyle w:val="TAL"/>
              <w:rPr>
                <w:sz w:val="16"/>
                <w:szCs w:val="16"/>
              </w:rPr>
            </w:pPr>
            <w:r>
              <w:rPr>
                <w:sz w:val="16"/>
                <w:szCs w:val="16"/>
              </w:rPr>
              <w:t>-</w:t>
            </w:r>
          </w:p>
        </w:tc>
        <w:tc>
          <w:tcPr>
            <w:tcW w:w="311" w:type="dxa"/>
            <w:tcBorders>
              <w:top w:val="single" w:sz="6" w:space="0" w:color="auto"/>
              <w:left w:val="single" w:sz="6" w:space="0" w:color="auto"/>
              <w:bottom w:val="single" w:sz="6" w:space="0" w:color="auto"/>
              <w:right w:val="single" w:sz="6" w:space="0" w:color="auto"/>
            </w:tcBorders>
            <w:shd w:val="solid" w:color="FFFFFF" w:fill="auto"/>
          </w:tcPr>
          <w:p w:rsidR="00943481" w:rsidRPr="00A53DC8" w:rsidRDefault="00943481" w:rsidP="005742DD">
            <w:pPr>
              <w:pStyle w:val="TAR"/>
              <w:jc w:val="left"/>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43481" w:rsidRPr="00A53DC8" w:rsidRDefault="00943481" w:rsidP="005742DD">
            <w:pPr>
              <w:pStyle w:val="TAC"/>
              <w:jc w:val="left"/>
              <w:rPr>
                <w:sz w:val="16"/>
                <w:szCs w:val="16"/>
              </w:rPr>
            </w:pPr>
            <w:r>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43481" w:rsidRDefault="006C5F1C" w:rsidP="005742DD">
            <w:pPr>
              <w:pStyle w:val="TAL"/>
              <w:rPr>
                <w:sz w:val="16"/>
                <w:szCs w:val="16"/>
              </w:rPr>
            </w:pPr>
            <w:r>
              <w:rPr>
                <w:sz w:val="16"/>
                <w:szCs w:val="16"/>
              </w:rPr>
              <w:t>H</w:t>
            </w:r>
            <w:r w:rsidR="00943481">
              <w:rPr>
                <w:sz w:val="16"/>
                <w:szCs w:val="16"/>
              </w:rPr>
              <w:t xml:space="preserve">istory correction for </w:t>
            </w:r>
            <w:r w:rsidR="00943481" w:rsidRPr="00A53DC8">
              <w:rPr>
                <w:sz w:val="16"/>
                <w:szCs w:val="16"/>
              </w:rPr>
              <w:t>R5-206</w:t>
            </w:r>
            <w:r w:rsidR="00943481">
              <w:rPr>
                <w:sz w:val="16"/>
                <w:szCs w:val="16"/>
              </w:rPr>
              <w:t>468</w:t>
            </w:r>
            <w:r>
              <w:rPr>
                <w:sz w:val="16"/>
                <w:szCs w:val="16"/>
              </w:rPr>
              <w:t>.</w:t>
            </w:r>
          </w:p>
          <w:p w:rsidR="006C5F1C" w:rsidRPr="00A53DC8" w:rsidRDefault="006C5F1C" w:rsidP="005742DD">
            <w:pPr>
              <w:pStyle w:val="TAL"/>
              <w:rPr>
                <w:sz w:val="16"/>
                <w:szCs w:val="16"/>
              </w:rPr>
            </w:pPr>
            <w:r>
              <w:rPr>
                <w:sz w:val="16"/>
                <w:szCs w:val="16"/>
              </w:rPr>
              <w:t xml:space="preserve">Corrected parts of implementations of </w:t>
            </w:r>
            <w:r w:rsidRPr="006C5F1C">
              <w:rPr>
                <w:sz w:val="16"/>
                <w:szCs w:val="16"/>
              </w:rPr>
              <w:t>R5-206287</w:t>
            </w:r>
            <w:r>
              <w:rPr>
                <w:sz w:val="16"/>
                <w:szCs w:val="16"/>
              </w:rPr>
              <w:t xml:space="preserve"> and R5-206386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43481" w:rsidRPr="00A53DC8" w:rsidRDefault="00943481" w:rsidP="005742DD">
            <w:pPr>
              <w:pStyle w:val="TAC"/>
              <w:jc w:val="left"/>
              <w:rPr>
                <w:sz w:val="16"/>
                <w:szCs w:val="16"/>
              </w:rPr>
            </w:pPr>
            <w:r w:rsidRPr="00A53DC8">
              <w:rPr>
                <w:sz w:val="16"/>
                <w:szCs w:val="16"/>
              </w:rPr>
              <w:t>15.</w:t>
            </w:r>
            <w:r>
              <w:rPr>
                <w:sz w:val="16"/>
                <w:szCs w:val="16"/>
              </w:rPr>
              <w:t>2.1</w:t>
            </w:r>
          </w:p>
        </w:tc>
      </w:tr>
    </w:tbl>
    <w:p w:rsidR="00080512" w:rsidRPr="00A53DC8" w:rsidRDefault="00080512" w:rsidP="00B1502C">
      <w:bookmarkStart w:id="946" w:name="_GoBack"/>
      <w:bookmarkEnd w:id="946"/>
    </w:p>
    <w:sectPr w:rsidR="00080512" w:rsidRPr="00A53DC8">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307B" w:rsidRDefault="0049307B">
      <w:r>
        <w:separator/>
      </w:r>
    </w:p>
  </w:endnote>
  <w:endnote w:type="continuationSeparator" w:id="0">
    <w:p w:rsidR="0049307B" w:rsidRDefault="0049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T Extra">
    <w:panose1 w:val="05050102010205020202"/>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2DD" w:rsidRDefault="005742D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307B" w:rsidRDefault="0049307B">
      <w:r>
        <w:separator/>
      </w:r>
    </w:p>
  </w:footnote>
  <w:footnote w:type="continuationSeparator" w:id="0">
    <w:p w:rsidR="0049307B" w:rsidRDefault="00493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2DD" w:rsidRDefault="005742D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5F1C">
      <w:rPr>
        <w:rFonts w:ascii="Arial" w:hAnsi="Arial" w:cs="Arial"/>
        <w:b/>
        <w:noProof/>
        <w:sz w:val="18"/>
        <w:szCs w:val="18"/>
      </w:rPr>
      <w:t>3GPP TS 34.229-5 V15.2.1 (2021-01)</w:t>
    </w:r>
    <w:r>
      <w:rPr>
        <w:rFonts w:ascii="Arial" w:hAnsi="Arial" w:cs="Arial"/>
        <w:b/>
        <w:sz w:val="18"/>
        <w:szCs w:val="18"/>
      </w:rPr>
      <w:fldChar w:fldCharType="end"/>
    </w:r>
  </w:p>
  <w:p w:rsidR="005742DD" w:rsidRDefault="005742D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rsidR="005742DD" w:rsidRDefault="005742D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5F1C">
      <w:rPr>
        <w:rFonts w:ascii="Arial" w:hAnsi="Arial" w:cs="Arial"/>
        <w:b/>
        <w:noProof/>
        <w:sz w:val="18"/>
        <w:szCs w:val="18"/>
      </w:rPr>
      <w:t>Release 15</w:t>
    </w:r>
    <w:r>
      <w:rPr>
        <w:rFonts w:ascii="Arial" w:hAnsi="Arial" w:cs="Arial"/>
        <w:b/>
        <w:sz w:val="18"/>
        <w:szCs w:val="18"/>
      </w:rPr>
      <w:fldChar w:fldCharType="end"/>
    </w:r>
  </w:p>
  <w:p w:rsidR="005742DD" w:rsidRDefault="005742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3"/>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9"/>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28C"/>
    <w:rsid w:val="0000129C"/>
    <w:rsid w:val="00001BC0"/>
    <w:rsid w:val="00006005"/>
    <w:rsid w:val="00015263"/>
    <w:rsid w:val="00015947"/>
    <w:rsid w:val="000258AE"/>
    <w:rsid w:val="00032988"/>
    <w:rsid w:val="00033397"/>
    <w:rsid w:val="00040095"/>
    <w:rsid w:val="0004068D"/>
    <w:rsid w:val="00051834"/>
    <w:rsid w:val="00054A22"/>
    <w:rsid w:val="00054A6B"/>
    <w:rsid w:val="00056566"/>
    <w:rsid w:val="00061878"/>
    <w:rsid w:val="00062023"/>
    <w:rsid w:val="000655A6"/>
    <w:rsid w:val="000722F2"/>
    <w:rsid w:val="00076CA0"/>
    <w:rsid w:val="00080512"/>
    <w:rsid w:val="0008722E"/>
    <w:rsid w:val="00091AAD"/>
    <w:rsid w:val="000A74A3"/>
    <w:rsid w:val="000B57EB"/>
    <w:rsid w:val="000B69BE"/>
    <w:rsid w:val="000C2167"/>
    <w:rsid w:val="000C47C3"/>
    <w:rsid w:val="000D58AB"/>
    <w:rsid w:val="000E768E"/>
    <w:rsid w:val="00133525"/>
    <w:rsid w:val="00143E28"/>
    <w:rsid w:val="00143ED3"/>
    <w:rsid w:val="00145D14"/>
    <w:rsid w:val="0016559D"/>
    <w:rsid w:val="00180124"/>
    <w:rsid w:val="00180E85"/>
    <w:rsid w:val="00182808"/>
    <w:rsid w:val="00182A81"/>
    <w:rsid w:val="001874C7"/>
    <w:rsid w:val="0019539B"/>
    <w:rsid w:val="001A4C42"/>
    <w:rsid w:val="001B677B"/>
    <w:rsid w:val="001B6B93"/>
    <w:rsid w:val="001C21C3"/>
    <w:rsid w:val="001C36C9"/>
    <w:rsid w:val="001C4049"/>
    <w:rsid w:val="001C4FB3"/>
    <w:rsid w:val="001D02C2"/>
    <w:rsid w:val="001F0C1D"/>
    <w:rsid w:val="001F1132"/>
    <w:rsid w:val="001F168B"/>
    <w:rsid w:val="0020327C"/>
    <w:rsid w:val="00206DAB"/>
    <w:rsid w:val="0021564B"/>
    <w:rsid w:val="00232BE2"/>
    <w:rsid w:val="002347A2"/>
    <w:rsid w:val="002644F8"/>
    <w:rsid w:val="002675F0"/>
    <w:rsid w:val="002702B9"/>
    <w:rsid w:val="0027054A"/>
    <w:rsid w:val="00270E17"/>
    <w:rsid w:val="00273214"/>
    <w:rsid w:val="00283EDE"/>
    <w:rsid w:val="002A1A45"/>
    <w:rsid w:val="002A2ED6"/>
    <w:rsid w:val="002B21CA"/>
    <w:rsid w:val="002B6339"/>
    <w:rsid w:val="002B7B6B"/>
    <w:rsid w:val="002C1CD1"/>
    <w:rsid w:val="002C200D"/>
    <w:rsid w:val="002C2BD4"/>
    <w:rsid w:val="002C5AA0"/>
    <w:rsid w:val="002E00EE"/>
    <w:rsid w:val="002E1203"/>
    <w:rsid w:val="002F0419"/>
    <w:rsid w:val="0031641D"/>
    <w:rsid w:val="003172DC"/>
    <w:rsid w:val="0032065E"/>
    <w:rsid w:val="00324453"/>
    <w:rsid w:val="00325A7D"/>
    <w:rsid w:val="00341501"/>
    <w:rsid w:val="0035462D"/>
    <w:rsid w:val="003765B8"/>
    <w:rsid w:val="00396AE2"/>
    <w:rsid w:val="003A1CC3"/>
    <w:rsid w:val="003A6D32"/>
    <w:rsid w:val="003C3971"/>
    <w:rsid w:val="003C4BA6"/>
    <w:rsid w:val="003D1354"/>
    <w:rsid w:val="003D7C05"/>
    <w:rsid w:val="003E11B9"/>
    <w:rsid w:val="003F4038"/>
    <w:rsid w:val="00402450"/>
    <w:rsid w:val="00415F53"/>
    <w:rsid w:val="00422F86"/>
    <w:rsid w:val="00423334"/>
    <w:rsid w:val="0042388C"/>
    <w:rsid w:val="004329E4"/>
    <w:rsid w:val="004345EC"/>
    <w:rsid w:val="0046060F"/>
    <w:rsid w:val="004655C8"/>
    <w:rsid w:val="00473F3A"/>
    <w:rsid w:val="00482465"/>
    <w:rsid w:val="00483D40"/>
    <w:rsid w:val="00485117"/>
    <w:rsid w:val="00492672"/>
    <w:rsid w:val="0049307B"/>
    <w:rsid w:val="00496B69"/>
    <w:rsid w:val="004D2017"/>
    <w:rsid w:val="004D3578"/>
    <w:rsid w:val="004D3F38"/>
    <w:rsid w:val="004E213A"/>
    <w:rsid w:val="004E3796"/>
    <w:rsid w:val="004F0988"/>
    <w:rsid w:val="004F3340"/>
    <w:rsid w:val="004F3E94"/>
    <w:rsid w:val="004F51A3"/>
    <w:rsid w:val="005036E1"/>
    <w:rsid w:val="00523A11"/>
    <w:rsid w:val="0053388B"/>
    <w:rsid w:val="00535773"/>
    <w:rsid w:val="00536F60"/>
    <w:rsid w:val="00542A7E"/>
    <w:rsid w:val="00543E6C"/>
    <w:rsid w:val="0055109D"/>
    <w:rsid w:val="00556DB5"/>
    <w:rsid w:val="00565087"/>
    <w:rsid w:val="00565BFA"/>
    <w:rsid w:val="005662C6"/>
    <w:rsid w:val="005742DD"/>
    <w:rsid w:val="00581155"/>
    <w:rsid w:val="00585703"/>
    <w:rsid w:val="005956AA"/>
    <w:rsid w:val="005A3532"/>
    <w:rsid w:val="005B4DC3"/>
    <w:rsid w:val="005C5F5E"/>
    <w:rsid w:val="005D2E01"/>
    <w:rsid w:val="005D7526"/>
    <w:rsid w:val="005E28D5"/>
    <w:rsid w:val="005F0462"/>
    <w:rsid w:val="00601A1F"/>
    <w:rsid w:val="00601AB0"/>
    <w:rsid w:val="00602AEA"/>
    <w:rsid w:val="00603F76"/>
    <w:rsid w:val="00614AD5"/>
    <w:rsid w:val="00614FDF"/>
    <w:rsid w:val="00617C5E"/>
    <w:rsid w:val="0062527C"/>
    <w:rsid w:val="0063543D"/>
    <w:rsid w:val="00647114"/>
    <w:rsid w:val="006475F4"/>
    <w:rsid w:val="006734DC"/>
    <w:rsid w:val="00680861"/>
    <w:rsid w:val="00682013"/>
    <w:rsid w:val="006925AC"/>
    <w:rsid w:val="006947C6"/>
    <w:rsid w:val="006A232B"/>
    <w:rsid w:val="006A323F"/>
    <w:rsid w:val="006B0D9B"/>
    <w:rsid w:val="006B30D0"/>
    <w:rsid w:val="006B591A"/>
    <w:rsid w:val="006C3D95"/>
    <w:rsid w:val="006C5F1C"/>
    <w:rsid w:val="006E467C"/>
    <w:rsid w:val="006E5C86"/>
    <w:rsid w:val="006E5D75"/>
    <w:rsid w:val="006E7F1C"/>
    <w:rsid w:val="006F2227"/>
    <w:rsid w:val="00701166"/>
    <w:rsid w:val="00713C44"/>
    <w:rsid w:val="00723F8F"/>
    <w:rsid w:val="00734A5B"/>
    <w:rsid w:val="0074026F"/>
    <w:rsid w:val="007429F6"/>
    <w:rsid w:val="00744E76"/>
    <w:rsid w:val="00754C99"/>
    <w:rsid w:val="00755BFC"/>
    <w:rsid w:val="00756BB5"/>
    <w:rsid w:val="007636DD"/>
    <w:rsid w:val="007658C4"/>
    <w:rsid w:val="00772B75"/>
    <w:rsid w:val="00774DA4"/>
    <w:rsid w:val="00781F0F"/>
    <w:rsid w:val="00785E69"/>
    <w:rsid w:val="00792A79"/>
    <w:rsid w:val="007B00BB"/>
    <w:rsid w:val="007B600E"/>
    <w:rsid w:val="007D0524"/>
    <w:rsid w:val="007D38C2"/>
    <w:rsid w:val="007F0F4A"/>
    <w:rsid w:val="008028A4"/>
    <w:rsid w:val="0080650E"/>
    <w:rsid w:val="00813869"/>
    <w:rsid w:val="00816621"/>
    <w:rsid w:val="008264B1"/>
    <w:rsid w:val="00830747"/>
    <w:rsid w:val="008311BD"/>
    <w:rsid w:val="00843615"/>
    <w:rsid w:val="008446F9"/>
    <w:rsid w:val="00851561"/>
    <w:rsid w:val="00875BA4"/>
    <w:rsid w:val="0087681D"/>
    <w:rsid w:val="008768CA"/>
    <w:rsid w:val="00896C9E"/>
    <w:rsid w:val="008A377F"/>
    <w:rsid w:val="008B69D9"/>
    <w:rsid w:val="008C384C"/>
    <w:rsid w:val="008E6AAC"/>
    <w:rsid w:val="008E718F"/>
    <w:rsid w:val="008F43C4"/>
    <w:rsid w:val="0090271F"/>
    <w:rsid w:val="00902E23"/>
    <w:rsid w:val="00910575"/>
    <w:rsid w:val="009114D7"/>
    <w:rsid w:val="0091348E"/>
    <w:rsid w:val="00917CCB"/>
    <w:rsid w:val="0092064B"/>
    <w:rsid w:val="00923083"/>
    <w:rsid w:val="00923779"/>
    <w:rsid w:val="00923A34"/>
    <w:rsid w:val="00927C55"/>
    <w:rsid w:val="0093290E"/>
    <w:rsid w:val="00942EC2"/>
    <w:rsid w:val="00943481"/>
    <w:rsid w:val="0094534D"/>
    <w:rsid w:val="00987512"/>
    <w:rsid w:val="00992FAA"/>
    <w:rsid w:val="0099572C"/>
    <w:rsid w:val="00996431"/>
    <w:rsid w:val="009A26B6"/>
    <w:rsid w:val="009B1BAB"/>
    <w:rsid w:val="009B7871"/>
    <w:rsid w:val="009C0F0D"/>
    <w:rsid w:val="009D797E"/>
    <w:rsid w:val="009F01CF"/>
    <w:rsid w:val="009F2889"/>
    <w:rsid w:val="009F37B7"/>
    <w:rsid w:val="009F3FAD"/>
    <w:rsid w:val="009F48B5"/>
    <w:rsid w:val="00A10F02"/>
    <w:rsid w:val="00A119F7"/>
    <w:rsid w:val="00A15DD5"/>
    <w:rsid w:val="00A164B4"/>
    <w:rsid w:val="00A20284"/>
    <w:rsid w:val="00A22FDF"/>
    <w:rsid w:val="00A26956"/>
    <w:rsid w:val="00A32C6B"/>
    <w:rsid w:val="00A338AB"/>
    <w:rsid w:val="00A447CB"/>
    <w:rsid w:val="00A45A1A"/>
    <w:rsid w:val="00A5340F"/>
    <w:rsid w:val="00A53724"/>
    <w:rsid w:val="00A53DC8"/>
    <w:rsid w:val="00A56EF5"/>
    <w:rsid w:val="00A71F28"/>
    <w:rsid w:val="00A73129"/>
    <w:rsid w:val="00A8083B"/>
    <w:rsid w:val="00A82346"/>
    <w:rsid w:val="00A87DFE"/>
    <w:rsid w:val="00A92BA1"/>
    <w:rsid w:val="00A9635A"/>
    <w:rsid w:val="00AC155D"/>
    <w:rsid w:val="00AC25D1"/>
    <w:rsid w:val="00AC64C8"/>
    <w:rsid w:val="00AC6BC6"/>
    <w:rsid w:val="00AD63D6"/>
    <w:rsid w:val="00AE5C78"/>
    <w:rsid w:val="00B1502C"/>
    <w:rsid w:val="00B15449"/>
    <w:rsid w:val="00B154D7"/>
    <w:rsid w:val="00B245D6"/>
    <w:rsid w:val="00B31F89"/>
    <w:rsid w:val="00B377B3"/>
    <w:rsid w:val="00B407CE"/>
    <w:rsid w:val="00B41A8B"/>
    <w:rsid w:val="00B533AD"/>
    <w:rsid w:val="00B60F5F"/>
    <w:rsid w:val="00B87DF3"/>
    <w:rsid w:val="00B93086"/>
    <w:rsid w:val="00BA19ED"/>
    <w:rsid w:val="00BA4B8D"/>
    <w:rsid w:val="00BA65B2"/>
    <w:rsid w:val="00BB1326"/>
    <w:rsid w:val="00BB31F0"/>
    <w:rsid w:val="00BB7A39"/>
    <w:rsid w:val="00BC0F7D"/>
    <w:rsid w:val="00BC244A"/>
    <w:rsid w:val="00BC298E"/>
    <w:rsid w:val="00BD4185"/>
    <w:rsid w:val="00BD68EB"/>
    <w:rsid w:val="00BE3255"/>
    <w:rsid w:val="00BF128E"/>
    <w:rsid w:val="00BF43AD"/>
    <w:rsid w:val="00C01257"/>
    <w:rsid w:val="00C147C7"/>
    <w:rsid w:val="00C1496A"/>
    <w:rsid w:val="00C16859"/>
    <w:rsid w:val="00C16864"/>
    <w:rsid w:val="00C224A3"/>
    <w:rsid w:val="00C32488"/>
    <w:rsid w:val="00C33079"/>
    <w:rsid w:val="00C41C41"/>
    <w:rsid w:val="00C45231"/>
    <w:rsid w:val="00C51D4E"/>
    <w:rsid w:val="00C66A9F"/>
    <w:rsid w:val="00C72833"/>
    <w:rsid w:val="00C77071"/>
    <w:rsid w:val="00C80F1D"/>
    <w:rsid w:val="00C81002"/>
    <w:rsid w:val="00C8183A"/>
    <w:rsid w:val="00C856F8"/>
    <w:rsid w:val="00C86DD3"/>
    <w:rsid w:val="00C93F40"/>
    <w:rsid w:val="00C947C6"/>
    <w:rsid w:val="00CA3D0C"/>
    <w:rsid w:val="00CA5D53"/>
    <w:rsid w:val="00CB40D5"/>
    <w:rsid w:val="00CB63D2"/>
    <w:rsid w:val="00CC4E89"/>
    <w:rsid w:val="00CE1244"/>
    <w:rsid w:val="00CF0254"/>
    <w:rsid w:val="00CF618F"/>
    <w:rsid w:val="00D06369"/>
    <w:rsid w:val="00D10585"/>
    <w:rsid w:val="00D11EF5"/>
    <w:rsid w:val="00D17E66"/>
    <w:rsid w:val="00D319E2"/>
    <w:rsid w:val="00D361BF"/>
    <w:rsid w:val="00D3673C"/>
    <w:rsid w:val="00D44BAD"/>
    <w:rsid w:val="00D57972"/>
    <w:rsid w:val="00D61D5F"/>
    <w:rsid w:val="00D65DC8"/>
    <w:rsid w:val="00D675A9"/>
    <w:rsid w:val="00D738D6"/>
    <w:rsid w:val="00D755EB"/>
    <w:rsid w:val="00D8326D"/>
    <w:rsid w:val="00D87E00"/>
    <w:rsid w:val="00D9134D"/>
    <w:rsid w:val="00DA1A45"/>
    <w:rsid w:val="00DA7A03"/>
    <w:rsid w:val="00DB1818"/>
    <w:rsid w:val="00DB5E8C"/>
    <w:rsid w:val="00DC3022"/>
    <w:rsid w:val="00DC309B"/>
    <w:rsid w:val="00DC4DA2"/>
    <w:rsid w:val="00DD4C17"/>
    <w:rsid w:val="00DD6AC0"/>
    <w:rsid w:val="00DE2024"/>
    <w:rsid w:val="00DE3FF4"/>
    <w:rsid w:val="00DF2B1F"/>
    <w:rsid w:val="00DF5A6A"/>
    <w:rsid w:val="00DF62CD"/>
    <w:rsid w:val="00DF67BB"/>
    <w:rsid w:val="00E16509"/>
    <w:rsid w:val="00E17F5F"/>
    <w:rsid w:val="00E44582"/>
    <w:rsid w:val="00E459B0"/>
    <w:rsid w:val="00E526B8"/>
    <w:rsid w:val="00E5511C"/>
    <w:rsid w:val="00E56E6F"/>
    <w:rsid w:val="00E72842"/>
    <w:rsid w:val="00E740CA"/>
    <w:rsid w:val="00E77645"/>
    <w:rsid w:val="00E84295"/>
    <w:rsid w:val="00E9244D"/>
    <w:rsid w:val="00E92E7E"/>
    <w:rsid w:val="00E96E5B"/>
    <w:rsid w:val="00EA0C80"/>
    <w:rsid w:val="00EB3D4C"/>
    <w:rsid w:val="00EC4A25"/>
    <w:rsid w:val="00EC7187"/>
    <w:rsid w:val="00ED46A4"/>
    <w:rsid w:val="00EE1D44"/>
    <w:rsid w:val="00EF2FFA"/>
    <w:rsid w:val="00F025A2"/>
    <w:rsid w:val="00F02B95"/>
    <w:rsid w:val="00F04712"/>
    <w:rsid w:val="00F22EC7"/>
    <w:rsid w:val="00F325C8"/>
    <w:rsid w:val="00F33E11"/>
    <w:rsid w:val="00F434C3"/>
    <w:rsid w:val="00F441E9"/>
    <w:rsid w:val="00F466DB"/>
    <w:rsid w:val="00F642ED"/>
    <w:rsid w:val="00F653B8"/>
    <w:rsid w:val="00F67FCB"/>
    <w:rsid w:val="00F8267E"/>
    <w:rsid w:val="00F96845"/>
    <w:rsid w:val="00F97A1D"/>
    <w:rsid w:val="00FA1266"/>
    <w:rsid w:val="00FA54F1"/>
    <w:rsid w:val="00FB02D6"/>
    <w:rsid w:val="00FB52D7"/>
    <w:rsid w:val="00FB72DC"/>
    <w:rsid w:val="00FC1192"/>
    <w:rsid w:val="00FE0D5C"/>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1026"/>
    <o:shapelayout v:ext="edit">
      <o:idmap v:ext="edit" data="1"/>
    </o:shapelayout>
  </w:shapeDefaults>
  <w:decimalSymbol w:val=","/>
  <w:listSeparator w:val=";"/>
  <w14:docId w14:val="661BB624"/>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481"/>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943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4348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4348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43481"/>
    <w:pPr>
      <w:ind w:left="1418" w:hanging="1418"/>
      <w:outlineLvl w:val="3"/>
    </w:pPr>
    <w:rPr>
      <w:sz w:val="24"/>
    </w:rPr>
  </w:style>
  <w:style w:type="paragraph" w:styleId="Heading5">
    <w:name w:val="heading 5"/>
    <w:basedOn w:val="Heading4"/>
    <w:next w:val="Normal"/>
    <w:link w:val="Heading5Char"/>
    <w:qFormat/>
    <w:rsid w:val="00943481"/>
    <w:pPr>
      <w:ind w:left="1701" w:hanging="1701"/>
      <w:outlineLvl w:val="4"/>
    </w:pPr>
    <w:rPr>
      <w:sz w:val="22"/>
    </w:rPr>
  </w:style>
  <w:style w:type="paragraph" w:styleId="Heading6">
    <w:name w:val="heading 6"/>
    <w:basedOn w:val="H6"/>
    <w:next w:val="Normal"/>
    <w:link w:val="Heading6Char"/>
    <w:qFormat/>
    <w:rsid w:val="00943481"/>
    <w:pPr>
      <w:outlineLvl w:val="5"/>
    </w:pPr>
  </w:style>
  <w:style w:type="paragraph" w:styleId="Heading7">
    <w:name w:val="heading 7"/>
    <w:basedOn w:val="H6"/>
    <w:next w:val="Normal"/>
    <w:qFormat/>
    <w:rsid w:val="00943481"/>
    <w:pPr>
      <w:outlineLvl w:val="6"/>
    </w:pPr>
  </w:style>
  <w:style w:type="paragraph" w:styleId="Heading8">
    <w:name w:val="heading 8"/>
    <w:basedOn w:val="Heading1"/>
    <w:next w:val="Normal"/>
    <w:qFormat/>
    <w:rsid w:val="00943481"/>
    <w:pPr>
      <w:ind w:left="0" w:firstLine="0"/>
      <w:outlineLvl w:val="7"/>
    </w:pPr>
  </w:style>
  <w:style w:type="paragraph" w:styleId="Heading9">
    <w:name w:val="heading 9"/>
    <w:basedOn w:val="Heading8"/>
    <w:next w:val="Normal"/>
    <w:qFormat/>
    <w:rsid w:val="00943481"/>
    <w:pPr>
      <w:outlineLvl w:val="8"/>
    </w:pPr>
  </w:style>
  <w:style w:type="character" w:default="1" w:styleId="DefaultParagraphFont">
    <w:name w:val="Default Paragraph Font"/>
    <w:semiHidden/>
    <w:rsid w:val="009434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3481"/>
  </w:style>
  <w:style w:type="paragraph" w:customStyle="1" w:styleId="H6">
    <w:name w:val="H6"/>
    <w:basedOn w:val="Heading5"/>
    <w:next w:val="Normal"/>
    <w:link w:val="H6Char"/>
    <w:rsid w:val="00943481"/>
    <w:pPr>
      <w:ind w:left="1985" w:hanging="1985"/>
      <w:outlineLvl w:val="9"/>
    </w:pPr>
    <w:rPr>
      <w:sz w:val="20"/>
    </w:rPr>
  </w:style>
  <w:style w:type="paragraph" w:styleId="TOC9">
    <w:name w:val="toc 9"/>
    <w:basedOn w:val="TOC8"/>
    <w:rsid w:val="00943481"/>
    <w:pPr>
      <w:ind w:left="1418" w:hanging="1418"/>
    </w:pPr>
  </w:style>
  <w:style w:type="paragraph" w:styleId="TOC8">
    <w:name w:val="toc 8"/>
    <w:basedOn w:val="TOC1"/>
    <w:rsid w:val="00943481"/>
    <w:pPr>
      <w:spacing w:before="180"/>
      <w:ind w:left="2693" w:hanging="2693"/>
    </w:pPr>
    <w:rPr>
      <w:b/>
    </w:rPr>
  </w:style>
  <w:style w:type="paragraph" w:styleId="TOC1">
    <w:name w:val="toc 1"/>
    <w:rsid w:val="0094348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43481"/>
    <w:pPr>
      <w:keepLines/>
      <w:tabs>
        <w:tab w:val="center" w:pos="4536"/>
        <w:tab w:val="right" w:pos="9072"/>
      </w:tabs>
    </w:pPr>
    <w:rPr>
      <w:noProof/>
    </w:rPr>
  </w:style>
  <w:style w:type="character" w:customStyle="1" w:styleId="ZGSM">
    <w:name w:val="ZGSM"/>
    <w:rsid w:val="00943481"/>
  </w:style>
  <w:style w:type="paragraph" w:styleId="Header">
    <w:name w:val="header"/>
    <w:rsid w:val="0094348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434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943481"/>
    <w:pPr>
      <w:ind w:left="1701" w:hanging="1701"/>
    </w:pPr>
  </w:style>
  <w:style w:type="paragraph" w:styleId="TOC4">
    <w:name w:val="toc 4"/>
    <w:basedOn w:val="TOC3"/>
    <w:rsid w:val="00943481"/>
    <w:pPr>
      <w:ind w:left="1418" w:hanging="1418"/>
    </w:pPr>
  </w:style>
  <w:style w:type="paragraph" w:styleId="TOC3">
    <w:name w:val="toc 3"/>
    <w:basedOn w:val="TOC2"/>
    <w:rsid w:val="00943481"/>
    <w:pPr>
      <w:ind w:left="1134" w:hanging="1134"/>
    </w:pPr>
  </w:style>
  <w:style w:type="paragraph" w:styleId="TOC2">
    <w:name w:val="toc 2"/>
    <w:basedOn w:val="TOC1"/>
    <w:rsid w:val="00943481"/>
    <w:pPr>
      <w:keepNext w:val="0"/>
      <w:spacing w:before="0"/>
      <w:ind w:left="851" w:hanging="851"/>
    </w:pPr>
    <w:rPr>
      <w:sz w:val="20"/>
    </w:rPr>
  </w:style>
  <w:style w:type="paragraph" w:styleId="Footer">
    <w:name w:val="footer"/>
    <w:basedOn w:val="Header"/>
    <w:rsid w:val="00943481"/>
    <w:pPr>
      <w:jc w:val="center"/>
    </w:pPr>
    <w:rPr>
      <w:i/>
    </w:rPr>
  </w:style>
  <w:style w:type="paragraph" w:customStyle="1" w:styleId="TT">
    <w:name w:val="TT"/>
    <w:basedOn w:val="Heading1"/>
    <w:next w:val="Normal"/>
    <w:rsid w:val="00943481"/>
    <w:pPr>
      <w:outlineLvl w:val="9"/>
    </w:pPr>
  </w:style>
  <w:style w:type="paragraph" w:customStyle="1" w:styleId="NF">
    <w:name w:val="NF"/>
    <w:basedOn w:val="NO"/>
    <w:rsid w:val="00943481"/>
    <w:pPr>
      <w:keepNext/>
      <w:spacing w:after="0"/>
    </w:pPr>
    <w:rPr>
      <w:rFonts w:ascii="Arial" w:hAnsi="Arial"/>
      <w:sz w:val="18"/>
    </w:rPr>
  </w:style>
  <w:style w:type="paragraph" w:customStyle="1" w:styleId="NO">
    <w:name w:val="NO"/>
    <w:basedOn w:val="Normal"/>
    <w:link w:val="NOZchn"/>
    <w:rsid w:val="00943481"/>
    <w:pPr>
      <w:keepLines/>
      <w:ind w:left="1135" w:hanging="851"/>
    </w:pPr>
  </w:style>
  <w:style w:type="paragraph" w:customStyle="1" w:styleId="PL">
    <w:name w:val="PL"/>
    <w:link w:val="PLChar"/>
    <w:rsid w:val="00943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43481"/>
    <w:pPr>
      <w:jc w:val="right"/>
    </w:pPr>
  </w:style>
  <w:style w:type="paragraph" w:customStyle="1" w:styleId="TAL">
    <w:name w:val="TAL"/>
    <w:basedOn w:val="Normal"/>
    <w:link w:val="TALChar"/>
    <w:qFormat/>
    <w:rsid w:val="00943481"/>
    <w:pPr>
      <w:keepNext/>
      <w:keepLines/>
      <w:spacing w:after="0"/>
    </w:pPr>
    <w:rPr>
      <w:rFonts w:ascii="Arial" w:hAnsi="Arial"/>
      <w:sz w:val="18"/>
    </w:rPr>
  </w:style>
  <w:style w:type="paragraph" w:customStyle="1" w:styleId="TAH">
    <w:name w:val="TAH"/>
    <w:basedOn w:val="TAC"/>
    <w:link w:val="TAHCar"/>
    <w:rsid w:val="00943481"/>
    <w:rPr>
      <w:b/>
    </w:rPr>
  </w:style>
  <w:style w:type="paragraph" w:customStyle="1" w:styleId="TAC">
    <w:name w:val="TAC"/>
    <w:basedOn w:val="TAL"/>
    <w:link w:val="TACCar"/>
    <w:rsid w:val="00943481"/>
    <w:pPr>
      <w:jc w:val="center"/>
    </w:pPr>
  </w:style>
  <w:style w:type="paragraph" w:customStyle="1" w:styleId="LD">
    <w:name w:val="LD"/>
    <w:rsid w:val="0094348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43481"/>
    <w:pPr>
      <w:keepLines/>
      <w:ind w:left="1702" w:hanging="1418"/>
    </w:pPr>
  </w:style>
  <w:style w:type="paragraph" w:customStyle="1" w:styleId="FP">
    <w:name w:val="FP"/>
    <w:basedOn w:val="Normal"/>
    <w:rsid w:val="00943481"/>
    <w:pPr>
      <w:spacing w:after="0"/>
    </w:pPr>
  </w:style>
  <w:style w:type="paragraph" w:customStyle="1" w:styleId="NW">
    <w:name w:val="NW"/>
    <w:basedOn w:val="NO"/>
    <w:rsid w:val="00943481"/>
    <w:pPr>
      <w:spacing w:after="0"/>
    </w:pPr>
  </w:style>
  <w:style w:type="paragraph" w:customStyle="1" w:styleId="EW">
    <w:name w:val="EW"/>
    <w:basedOn w:val="EX"/>
    <w:rsid w:val="00943481"/>
    <w:pPr>
      <w:spacing w:after="0"/>
    </w:pPr>
  </w:style>
  <w:style w:type="paragraph" w:customStyle="1" w:styleId="B10">
    <w:name w:val="B1"/>
    <w:basedOn w:val="List"/>
    <w:link w:val="B1Char"/>
    <w:rsid w:val="00943481"/>
  </w:style>
  <w:style w:type="paragraph" w:styleId="TOC6">
    <w:name w:val="toc 6"/>
    <w:basedOn w:val="TOC5"/>
    <w:next w:val="Normal"/>
    <w:rsid w:val="00943481"/>
    <w:pPr>
      <w:ind w:left="1985" w:hanging="1985"/>
    </w:pPr>
  </w:style>
  <w:style w:type="paragraph" w:styleId="TOC7">
    <w:name w:val="toc 7"/>
    <w:basedOn w:val="TOC6"/>
    <w:next w:val="Normal"/>
    <w:rsid w:val="00943481"/>
    <w:pPr>
      <w:ind w:left="2268" w:hanging="2268"/>
    </w:pPr>
  </w:style>
  <w:style w:type="paragraph" w:customStyle="1" w:styleId="EditorsNote">
    <w:name w:val="Editor's Note"/>
    <w:basedOn w:val="NO"/>
    <w:rsid w:val="00943481"/>
    <w:rPr>
      <w:color w:val="FF0000"/>
    </w:rPr>
  </w:style>
  <w:style w:type="paragraph" w:customStyle="1" w:styleId="TH">
    <w:name w:val="TH"/>
    <w:basedOn w:val="Normal"/>
    <w:link w:val="THChar"/>
    <w:rsid w:val="00943481"/>
    <w:pPr>
      <w:keepNext/>
      <w:keepLines/>
      <w:spacing w:before="60"/>
      <w:jc w:val="center"/>
    </w:pPr>
    <w:rPr>
      <w:rFonts w:ascii="Arial" w:hAnsi="Arial"/>
      <w:b/>
    </w:rPr>
  </w:style>
  <w:style w:type="paragraph" w:customStyle="1" w:styleId="ZA">
    <w:name w:val="ZA"/>
    <w:rsid w:val="00943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43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434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43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43481"/>
    <w:pPr>
      <w:ind w:left="851" w:hanging="851"/>
    </w:pPr>
  </w:style>
  <w:style w:type="paragraph" w:customStyle="1" w:styleId="ZH">
    <w:name w:val="ZH"/>
    <w:rsid w:val="009434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943481"/>
    <w:pPr>
      <w:keepNext w:val="0"/>
      <w:spacing w:before="0" w:after="240"/>
    </w:pPr>
  </w:style>
  <w:style w:type="paragraph" w:customStyle="1" w:styleId="ZG">
    <w:name w:val="ZG"/>
    <w:rsid w:val="009434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43481"/>
  </w:style>
  <w:style w:type="paragraph" w:customStyle="1" w:styleId="B3">
    <w:name w:val="B3"/>
    <w:basedOn w:val="List3"/>
    <w:link w:val="B3Char"/>
    <w:rsid w:val="00943481"/>
  </w:style>
  <w:style w:type="paragraph" w:customStyle="1" w:styleId="B4">
    <w:name w:val="B4"/>
    <w:basedOn w:val="List4"/>
    <w:link w:val="B4Char"/>
    <w:rsid w:val="00943481"/>
  </w:style>
  <w:style w:type="paragraph" w:customStyle="1" w:styleId="B5">
    <w:name w:val="B5"/>
    <w:basedOn w:val="List5"/>
    <w:link w:val="B5Char"/>
    <w:rsid w:val="00943481"/>
  </w:style>
  <w:style w:type="paragraph" w:customStyle="1" w:styleId="ZTD">
    <w:name w:val="ZTD"/>
    <w:basedOn w:val="ZB"/>
    <w:rsid w:val="00943481"/>
    <w:pPr>
      <w:framePr w:hRule="auto" w:wrap="notBeside" w:y="852"/>
    </w:pPr>
    <w:rPr>
      <w:i w:val="0"/>
      <w:sz w:val="40"/>
    </w:rPr>
  </w:style>
  <w:style w:type="paragraph" w:customStyle="1" w:styleId="ZV">
    <w:name w:val="ZV"/>
    <w:basedOn w:val="ZU"/>
    <w:rsid w:val="00943481"/>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rsid w:val="009C0F0D"/>
    <w:rPr>
      <w:rFonts w:ascii="Arial" w:hAnsi="Arial"/>
      <w:sz w:val="18"/>
    </w:rPr>
  </w:style>
  <w:style w:type="paragraph" w:styleId="Index2">
    <w:name w:val="index 2"/>
    <w:basedOn w:val="Index1"/>
    <w:rsid w:val="00943481"/>
    <w:pPr>
      <w:ind w:left="284"/>
    </w:pPr>
  </w:style>
  <w:style w:type="paragraph" w:styleId="Index1">
    <w:name w:val="index 1"/>
    <w:basedOn w:val="Normal"/>
    <w:rsid w:val="00943481"/>
    <w:pPr>
      <w:keepLines/>
      <w:spacing w:after="0"/>
    </w:pPr>
  </w:style>
  <w:style w:type="paragraph" w:styleId="ListNumber2">
    <w:name w:val="List Number 2"/>
    <w:basedOn w:val="ListNumber"/>
    <w:rsid w:val="00943481"/>
    <w:pPr>
      <w:ind w:left="851"/>
    </w:pPr>
  </w:style>
  <w:style w:type="character" w:styleId="FootnoteReference">
    <w:name w:val="footnote reference"/>
    <w:rsid w:val="00943481"/>
    <w:rPr>
      <w:b/>
      <w:position w:val="6"/>
      <w:sz w:val="16"/>
    </w:rPr>
  </w:style>
  <w:style w:type="paragraph" w:styleId="FootnoteText">
    <w:name w:val="footnote text"/>
    <w:basedOn w:val="Normal"/>
    <w:link w:val="FootnoteTextChar"/>
    <w:rsid w:val="00943481"/>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943481"/>
    <w:pPr>
      <w:ind w:left="851"/>
    </w:pPr>
  </w:style>
  <w:style w:type="paragraph" w:styleId="ListBullet3">
    <w:name w:val="List Bullet 3"/>
    <w:basedOn w:val="ListBullet2"/>
    <w:rsid w:val="00943481"/>
    <w:pPr>
      <w:ind w:left="1135"/>
    </w:pPr>
  </w:style>
  <w:style w:type="paragraph" w:styleId="ListNumber">
    <w:name w:val="List Number"/>
    <w:basedOn w:val="List"/>
    <w:rsid w:val="00943481"/>
  </w:style>
  <w:style w:type="paragraph" w:styleId="List2">
    <w:name w:val="List 2"/>
    <w:basedOn w:val="List"/>
    <w:rsid w:val="00943481"/>
    <w:pPr>
      <w:ind w:left="851"/>
    </w:pPr>
  </w:style>
  <w:style w:type="paragraph" w:styleId="List3">
    <w:name w:val="List 3"/>
    <w:basedOn w:val="List2"/>
    <w:rsid w:val="00943481"/>
    <w:pPr>
      <w:ind w:left="1135"/>
    </w:pPr>
  </w:style>
  <w:style w:type="paragraph" w:styleId="List4">
    <w:name w:val="List 4"/>
    <w:basedOn w:val="List3"/>
    <w:rsid w:val="00943481"/>
    <w:pPr>
      <w:ind w:left="1418"/>
    </w:pPr>
  </w:style>
  <w:style w:type="paragraph" w:styleId="List5">
    <w:name w:val="List 5"/>
    <w:basedOn w:val="List4"/>
    <w:rsid w:val="00943481"/>
    <w:pPr>
      <w:ind w:left="1702"/>
    </w:pPr>
  </w:style>
  <w:style w:type="paragraph" w:styleId="List">
    <w:name w:val="List"/>
    <w:basedOn w:val="Normal"/>
    <w:rsid w:val="00943481"/>
    <w:pPr>
      <w:ind w:left="568" w:hanging="284"/>
    </w:pPr>
  </w:style>
  <w:style w:type="paragraph" w:styleId="ListBullet">
    <w:name w:val="List Bullet"/>
    <w:basedOn w:val="List"/>
    <w:rsid w:val="00943481"/>
  </w:style>
  <w:style w:type="paragraph" w:styleId="ListBullet4">
    <w:name w:val="List Bullet 4"/>
    <w:basedOn w:val="ListBullet3"/>
    <w:rsid w:val="00943481"/>
    <w:pPr>
      <w:ind w:left="1418"/>
    </w:pPr>
  </w:style>
  <w:style w:type="paragraph" w:styleId="ListBullet5">
    <w:name w:val="List Bullet 5"/>
    <w:basedOn w:val="ListBullet4"/>
    <w:rsid w:val="00943481"/>
    <w:pPr>
      <w:ind w:left="1702"/>
    </w:pPr>
  </w:style>
  <w:style w:type="character" w:customStyle="1" w:styleId="B3Char">
    <w:name w:val="B3 Char"/>
    <w:link w:val="B3"/>
    <w:rsid w:val="003E11B9"/>
  </w:style>
  <w:style w:type="character" w:customStyle="1" w:styleId="PLChar">
    <w:name w:val="PL Char"/>
    <w:link w:val="PL"/>
    <w:qFormat/>
    <w:rsid w:val="000C2167"/>
    <w:rPr>
      <w:rFonts w:ascii="Courier New" w:hAnsi="Courier New"/>
      <w:noProof/>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rPr>
      <w:lang w:val="en-GB"/>
    </w:rPr>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rPr>
      <w:lang w:eastAsia="en-US"/>
    </w:rPr>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lang w:eastAsia="en-U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rPr>
      <w:lang w:eastAsia="en-US"/>
    </w:rPr>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rsid w:val="00CB40D5"/>
    <w:pPr>
      <w:spacing w:after="120"/>
    </w:pPr>
    <w:rPr>
      <w:rFonts w:ascii="Arial" w:hAnsi="Arial"/>
      <w:lang w:eastAsia="en-US"/>
    </w:rPr>
  </w:style>
  <w:style w:type="character" w:customStyle="1" w:styleId="CRCoverPageChar">
    <w:name w:val="CR Cover Page Char"/>
    <w:link w:val="CRCoverPage"/>
    <w:rsid w:val="00CB40D5"/>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56A89-DADB-4B3A-8920-71A9E921F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Pages>
  <Words>60362</Words>
  <Characters>344070</Characters>
  <Application>Microsoft Office Word</Application>
  <DocSecurity>0</DocSecurity>
  <Lines>2867</Lines>
  <Paragraphs>807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403625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6386</cp:lastModifiedBy>
  <cp:revision>4</cp:revision>
  <cp:lastPrinted>2019-02-25T14:05:00Z</cp:lastPrinted>
  <dcterms:created xsi:type="dcterms:W3CDTF">2021-01-11T11:04:00Z</dcterms:created>
  <dcterms:modified xsi:type="dcterms:W3CDTF">2021-01-11T12:18:00Z</dcterms:modified>
</cp:coreProperties>
</file>