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F20CBD9" w:rsidR="004F0988" w:rsidRPr="00BE095F" w:rsidRDefault="004F0988" w:rsidP="0094567C">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r w:rsidR="0094567C">
              <w:t>3</w:t>
            </w:r>
            <w:r w:rsidRPr="00BE095F">
              <w:t>.</w:t>
            </w:r>
            <w:bookmarkEnd w:id="3"/>
            <w:r w:rsidR="00DD6030">
              <w:t>0</w:t>
            </w:r>
            <w:r w:rsidRPr="00BE095F">
              <w:t xml:space="preserve"> </w:t>
            </w:r>
            <w:r w:rsidRPr="00BE095F">
              <w:rPr>
                <w:sz w:val="32"/>
              </w:rPr>
              <w:t>(</w:t>
            </w:r>
            <w:bookmarkStart w:id="4" w:name="issueDate"/>
            <w:r w:rsidR="003A1779" w:rsidRPr="00BE095F">
              <w:rPr>
                <w:sz w:val="32"/>
              </w:rPr>
              <w:t>2021</w:t>
            </w:r>
            <w:r w:rsidRPr="00BE095F">
              <w:rPr>
                <w:sz w:val="32"/>
              </w:rPr>
              <w:t>-</w:t>
            </w:r>
            <w:bookmarkEnd w:id="4"/>
            <w:r w:rsidR="0094567C">
              <w:rPr>
                <w:sz w:val="32"/>
              </w:rPr>
              <w:t>11</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w:t>
            </w:r>
            <w:bookmarkStart w:id="7" w:name="_GoBack"/>
            <w:bookmarkEnd w:id="7"/>
            <w:r w:rsidRPr="00BE095F">
              <w:t>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8" w:name="specRelease"/>
            <w:r w:rsidR="00D82E6F" w:rsidRPr="00BE095F">
              <w:rPr>
                <w:rStyle w:val="ZGSM"/>
              </w:rPr>
              <w:t>1</w:t>
            </w:r>
            <w:r w:rsidRPr="00BE095F">
              <w:rPr>
                <w:rStyle w:val="ZGSM"/>
              </w:rPr>
              <w:t>7</w:t>
            </w:r>
            <w:bookmarkEnd w:id="8"/>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9"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9"/>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0"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0"/>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1"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2"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2"/>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3"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4" w:name="copyrightDate"/>
            <w:r w:rsidRPr="00BE5B32">
              <w:rPr>
                <w:noProof/>
                <w:sz w:val="18"/>
              </w:rPr>
              <w:t>2</w:t>
            </w:r>
            <w:r w:rsidR="008E2D68" w:rsidRPr="00BE5B32">
              <w:rPr>
                <w:noProof/>
                <w:sz w:val="18"/>
              </w:rPr>
              <w:t>021</w:t>
            </w:r>
            <w:bookmarkEnd w:id="14"/>
            <w:r w:rsidRPr="00BE5B32">
              <w:rPr>
                <w:noProof/>
                <w:sz w:val="18"/>
              </w:rPr>
              <w:t>, 3GPP Organizational Partners (ARIB, ATIS, CCSA, ETSI, TSDSI, TTA, TTC).</w:t>
            </w:r>
            <w:bookmarkStart w:id="15" w:name="copyrightaddon"/>
            <w:bookmarkEnd w:id="15"/>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3"/>
          </w:p>
          <w:p w14:paraId="26DA3D2F" w14:textId="77777777" w:rsidR="00E16509" w:rsidRPr="00BE5B32"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5B2D6E" w14:textId="77777777" w:rsidR="00A14BC5"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14BC5">
        <w:t>Foreword</w:t>
      </w:r>
      <w:r w:rsidR="00A14BC5">
        <w:tab/>
      </w:r>
      <w:r w:rsidR="00A14BC5">
        <w:fldChar w:fldCharType="begin"/>
      </w:r>
      <w:r w:rsidR="00A14BC5">
        <w:instrText xml:space="preserve"> PAGEREF _Toc88484742 \h </w:instrText>
      </w:r>
      <w:r w:rsidR="00A14BC5">
        <w:fldChar w:fldCharType="separate"/>
      </w:r>
      <w:r w:rsidR="00A14BC5">
        <w:t>4</w:t>
      </w:r>
      <w:r w:rsidR="00A14BC5">
        <w:fldChar w:fldCharType="end"/>
      </w:r>
    </w:p>
    <w:p w14:paraId="4BEAA6C8" w14:textId="77777777" w:rsidR="00A14BC5" w:rsidRDefault="00A14BC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_Toc88484743 \h </w:instrText>
      </w:r>
      <w:r>
        <w:fldChar w:fldCharType="separate"/>
      </w:r>
      <w:r>
        <w:t>6</w:t>
      </w:r>
      <w:r>
        <w:fldChar w:fldCharType="end"/>
      </w:r>
    </w:p>
    <w:p w14:paraId="040D2DFD" w14:textId="77777777" w:rsidR="00A14BC5" w:rsidRDefault="00A14BC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_Toc88484744 \h </w:instrText>
      </w:r>
      <w:r>
        <w:fldChar w:fldCharType="separate"/>
      </w:r>
      <w:r>
        <w:t>6</w:t>
      </w:r>
      <w:r>
        <w:fldChar w:fldCharType="end"/>
      </w:r>
    </w:p>
    <w:p w14:paraId="08A9E289" w14:textId="77777777" w:rsidR="00A14BC5" w:rsidRDefault="00A14BC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_Toc88484745 \h </w:instrText>
      </w:r>
      <w:r>
        <w:fldChar w:fldCharType="separate"/>
      </w:r>
      <w:r>
        <w:t>6</w:t>
      </w:r>
      <w:r>
        <w:fldChar w:fldCharType="end"/>
      </w:r>
    </w:p>
    <w:p w14:paraId="786447E8" w14:textId="77777777" w:rsidR="00A14BC5" w:rsidRDefault="00A14BC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_Toc88484746 \h </w:instrText>
      </w:r>
      <w:r>
        <w:fldChar w:fldCharType="separate"/>
      </w:r>
      <w:r>
        <w:t>6</w:t>
      </w:r>
      <w:r>
        <w:fldChar w:fldCharType="end"/>
      </w:r>
    </w:p>
    <w:p w14:paraId="3A277A94" w14:textId="77777777" w:rsidR="00A14BC5" w:rsidRDefault="00A14BC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_Toc88484747 \h </w:instrText>
      </w:r>
      <w:r>
        <w:fldChar w:fldCharType="separate"/>
      </w:r>
      <w:r>
        <w:t>7</w:t>
      </w:r>
      <w:r>
        <w:fldChar w:fldCharType="end"/>
      </w:r>
    </w:p>
    <w:p w14:paraId="17965DCE" w14:textId="77777777" w:rsidR="00A14BC5" w:rsidRDefault="00A14BC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_Toc88484748 \h </w:instrText>
      </w:r>
      <w:r>
        <w:fldChar w:fldCharType="separate"/>
      </w:r>
      <w:r>
        <w:t>7</w:t>
      </w:r>
      <w:r>
        <w:fldChar w:fldCharType="end"/>
      </w:r>
    </w:p>
    <w:p w14:paraId="7E9959BC" w14:textId="77777777" w:rsidR="00A14BC5" w:rsidRDefault="00A14BC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_Toc88484749 \h </w:instrText>
      </w:r>
      <w:r>
        <w:fldChar w:fldCharType="separate"/>
      </w:r>
      <w:r>
        <w:t>7</w:t>
      </w:r>
      <w:r>
        <w:fldChar w:fldCharType="end"/>
      </w:r>
    </w:p>
    <w:p w14:paraId="5C148073" w14:textId="77777777" w:rsidR="00A14BC5" w:rsidRDefault="00A14BC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_Toc88484750 \h </w:instrText>
      </w:r>
      <w:r>
        <w:fldChar w:fldCharType="separate"/>
      </w:r>
      <w:r>
        <w:t>7</w:t>
      </w:r>
      <w:r>
        <w:fldChar w:fldCharType="end"/>
      </w:r>
    </w:p>
    <w:p w14:paraId="19909F0F" w14:textId="77777777" w:rsidR="00A14BC5" w:rsidRDefault="00A14BC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 security requirements</w:t>
      </w:r>
      <w:r>
        <w:tab/>
      </w:r>
      <w:r>
        <w:fldChar w:fldCharType="begin"/>
      </w:r>
      <w:r>
        <w:instrText xml:space="preserve"> PAGEREF _Toc88484751 \h </w:instrText>
      </w:r>
      <w:r>
        <w:fldChar w:fldCharType="separate"/>
      </w:r>
      <w:r>
        <w:t>7</w:t>
      </w:r>
      <w:r>
        <w:fldChar w:fldCharType="end"/>
      </w:r>
    </w:p>
    <w:p w14:paraId="5C32CFC6" w14:textId="77777777" w:rsidR="00A14BC5" w:rsidRDefault="00A14BC5">
      <w:pPr>
        <w:pStyle w:val="30"/>
        <w:rPr>
          <w:rFonts w:asciiTheme="minorHAnsi" w:eastAsiaTheme="minorEastAsia" w:hAnsiTheme="minorHAnsi" w:cstheme="minorBidi"/>
          <w:kern w:val="2"/>
          <w:sz w:val="21"/>
          <w:szCs w:val="22"/>
          <w:lang w:val="en-US" w:eastAsia="zh-CN"/>
        </w:rPr>
      </w:pPr>
      <w:r>
        <w:t>5.1.1 Authentication and Authorization.</w:t>
      </w:r>
      <w:r>
        <w:tab/>
      </w:r>
      <w:r>
        <w:fldChar w:fldCharType="begin"/>
      </w:r>
      <w:r>
        <w:instrText xml:space="preserve"> PAGEREF _Toc88484752 \h </w:instrText>
      </w:r>
      <w:r>
        <w:fldChar w:fldCharType="separate"/>
      </w:r>
      <w:r>
        <w:t>7</w:t>
      </w:r>
      <w:r>
        <w:fldChar w:fldCharType="end"/>
      </w:r>
    </w:p>
    <w:p w14:paraId="2459CA27" w14:textId="77777777" w:rsidR="00A14BC5" w:rsidRDefault="00A14BC5">
      <w:pPr>
        <w:pStyle w:val="30"/>
        <w:rPr>
          <w:rFonts w:asciiTheme="minorHAnsi" w:eastAsiaTheme="minorEastAsia" w:hAnsiTheme="minorHAnsi" w:cstheme="minorBidi"/>
          <w:kern w:val="2"/>
          <w:sz w:val="21"/>
          <w:szCs w:val="22"/>
          <w:lang w:val="en-US" w:eastAsia="zh-CN"/>
        </w:rPr>
      </w:pPr>
      <w:r>
        <w:t>5.1.2 Interface security</w:t>
      </w:r>
      <w:r>
        <w:tab/>
      </w:r>
      <w:r>
        <w:fldChar w:fldCharType="begin"/>
      </w:r>
      <w:r>
        <w:instrText xml:space="preserve"> PAGEREF _Toc88484753 \h </w:instrText>
      </w:r>
      <w:r>
        <w:fldChar w:fldCharType="separate"/>
      </w:r>
      <w:r>
        <w:t>8</w:t>
      </w:r>
      <w:r>
        <w:fldChar w:fldCharType="end"/>
      </w:r>
    </w:p>
    <w:p w14:paraId="23AD113D" w14:textId="77777777" w:rsidR="00A14BC5" w:rsidRDefault="00A14BC5">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_Toc88484754 \h </w:instrText>
      </w:r>
      <w:r>
        <w:fldChar w:fldCharType="separate"/>
      </w:r>
      <w:r>
        <w:t>8</w:t>
      </w:r>
      <w:r>
        <w:fldChar w:fldCharType="end"/>
      </w:r>
    </w:p>
    <w:p w14:paraId="417B072F" w14:textId="77777777" w:rsidR="00A14BC5" w:rsidRDefault="00A14BC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Security for the EDGE interfaces</w:t>
      </w:r>
      <w:r>
        <w:tab/>
      </w:r>
      <w:r>
        <w:fldChar w:fldCharType="begin"/>
      </w:r>
      <w:r>
        <w:instrText xml:space="preserve"> PAGEREF _Toc88484755 \h </w:instrText>
      </w:r>
      <w:r>
        <w:fldChar w:fldCharType="separate"/>
      </w:r>
      <w:r>
        <w:t>8</w:t>
      </w:r>
      <w:r>
        <w:fldChar w:fldCharType="end"/>
      </w:r>
    </w:p>
    <w:p w14:paraId="27CF6E7E" w14:textId="77777777" w:rsidR="00A14BC5" w:rsidRDefault="00A14BC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Authentication and Authorization between EEC and ECS</w:t>
      </w:r>
      <w:r>
        <w:tab/>
      </w:r>
      <w:r>
        <w:fldChar w:fldCharType="begin"/>
      </w:r>
      <w:r>
        <w:instrText xml:space="preserve"> PAGEREF _Toc88484756 \h </w:instrText>
      </w:r>
      <w:r>
        <w:fldChar w:fldCharType="separate"/>
      </w:r>
      <w:r>
        <w:t>8</w:t>
      </w:r>
      <w:r>
        <w:fldChar w:fldCharType="end"/>
      </w:r>
    </w:p>
    <w:p w14:paraId="5BCE9823" w14:textId="77777777" w:rsidR="00A14BC5" w:rsidRDefault="00A14BC5">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_Toc88484757 \h </w:instrText>
      </w:r>
      <w:r>
        <w:fldChar w:fldCharType="separate"/>
      </w:r>
      <w:r>
        <w:t>8</w:t>
      </w:r>
      <w:r>
        <w:fldChar w:fldCharType="end"/>
      </w:r>
    </w:p>
    <w:p w14:paraId="1FAF51AE" w14:textId="77777777" w:rsidR="00A14BC5" w:rsidRDefault="00A14BC5">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Authentication and Authorization between EES and ECS</w:t>
      </w:r>
      <w:r>
        <w:tab/>
      </w:r>
      <w:r>
        <w:fldChar w:fldCharType="begin"/>
      </w:r>
      <w:r>
        <w:instrText xml:space="preserve"> PAGEREF _Toc88484758 \h </w:instrText>
      </w:r>
      <w:r>
        <w:fldChar w:fldCharType="separate"/>
      </w:r>
      <w:r>
        <w:t>9</w:t>
      </w:r>
      <w:r>
        <w:fldChar w:fldCharType="end"/>
      </w:r>
    </w:p>
    <w:p w14:paraId="23DD4752" w14:textId="77777777" w:rsidR="00A14BC5" w:rsidRDefault="00A14BC5">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_Toc88484759 \h </w:instrText>
      </w:r>
      <w:r>
        <w:fldChar w:fldCharType="separate"/>
      </w:r>
      <w:r>
        <w:t>9</w:t>
      </w:r>
      <w:r>
        <w:fldChar w:fldCharType="end"/>
      </w:r>
    </w:p>
    <w:p w14:paraId="7B05D6B9" w14:textId="77777777" w:rsidR="00A14BC5" w:rsidRDefault="00A14BC5">
      <w:pPr>
        <w:pStyle w:val="80"/>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_Toc88484760 \h </w:instrText>
      </w:r>
      <w:r>
        <w:fldChar w:fldCharType="separate"/>
      </w:r>
      <w:r>
        <w:t>10</w:t>
      </w:r>
      <w:r>
        <w:fldChar w:fldCharType="end"/>
      </w:r>
    </w:p>
    <w:p w14:paraId="2A0B716B" w14:textId="77777777" w:rsidR="00A14BC5" w:rsidRDefault="00A14BC5">
      <w:pPr>
        <w:pStyle w:val="80"/>
        <w:rPr>
          <w:rFonts w:asciiTheme="minorHAnsi" w:eastAsiaTheme="minorEastAsia"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_Toc88484761 \h </w:instrText>
      </w:r>
      <w:r>
        <w:fldChar w:fldCharType="separate"/>
      </w:r>
      <w:r>
        <w:t>11</w:t>
      </w:r>
      <w:r>
        <w:fldChar w:fldCharType="end"/>
      </w:r>
    </w:p>
    <w:p w14:paraId="140AD33E" w14:textId="77777777" w:rsidR="00A14BC5" w:rsidRDefault="00A14BC5">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_Toc88484762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7" w:name="foreword"/>
      <w:bookmarkStart w:id="18" w:name="_Toc88484742"/>
      <w:bookmarkEnd w:id="17"/>
      <w:r w:rsidRPr="004D3578">
        <w:lastRenderedPageBreak/>
        <w:t>Foreword</w:t>
      </w:r>
      <w:bookmarkEnd w:id="18"/>
    </w:p>
    <w:p w14:paraId="2511FBFA" w14:textId="4487E897" w:rsidR="00080512" w:rsidRPr="004D3578" w:rsidRDefault="00080512">
      <w:r w:rsidRPr="004D3578">
        <w:t xml:space="preserve">This Technical </w:t>
      </w:r>
      <w:bookmarkStart w:id="19" w:name="spectype3"/>
      <w:r w:rsidRPr="003A1779">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88484743"/>
      <w:bookmarkEnd w:id="21"/>
      <w:r w:rsidRPr="004D3578">
        <w:lastRenderedPageBreak/>
        <w:t>1</w:t>
      </w:r>
      <w:r w:rsidRPr="004D3578">
        <w:tab/>
        <w:t>Scope</w:t>
      </w:r>
      <w:bookmarkEnd w:id="22"/>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23" w:name="references"/>
      <w:bookmarkStart w:id="24" w:name="_Toc8848474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宋体"/>
          <w:lang w:eastAsia="zh-CN"/>
        </w:rPr>
        <w:t>[5]</w:t>
      </w:r>
      <w:r>
        <w:rPr>
          <w:rFonts w:eastAsia="宋体"/>
          <w:lang w:eastAsia="zh-CN"/>
        </w:rPr>
        <w:tab/>
      </w:r>
      <w:r>
        <w:t>3GPP TS 23.558: "Architecture for enabling Edge Applications."</w:t>
      </w:r>
    </w:p>
    <w:p w14:paraId="13325A3F" w14:textId="6D5F302C" w:rsidR="00081432" w:rsidRDefault="00081432" w:rsidP="00081432">
      <w:pPr>
        <w:pStyle w:val="EX"/>
        <w:rPr>
          <w:rFonts w:eastAsia="宋体"/>
          <w:lang w:eastAsia="zh-CN"/>
        </w:rPr>
      </w:pPr>
      <w:r>
        <w:rPr>
          <w:rFonts w:eastAsia="宋体"/>
          <w:lang w:eastAsia="zh-CN"/>
        </w:rPr>
        <w:t>[6]</w:t>
      </w:r>
      <w:r>
        <w:rPr>
          <w:rFonts w:eastAsia="宋体"/>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3D4D9695" w14:textId="4C85013E" w:rsidR="007C7695" w:rsidRDefault="007C7695" w:rsidP="0094567C">
      <w:pPr>
        <w:keepLines/>
        <w:overflowPunct w:val="0"/>
        <w:autoSpaceDE w:val="0"/>
        <w:autoSpaceDN w:val="0"/>
        <w:adjustRightInd w:val="0"/>
        <w:ind w:left="1702" w:hanging="1418"/>
        <w:textAlignment w:val="baseline"/>
      </w:pPr>
      <w:r>
        <w:t>[8]</w:t>
      </w:r>
      <w:r>
        <w:tab/>
        <w:t>3GPP TS 23.558: "Architecture for enabling Edge Applications."</w:t>
      </w:r>
    </w:p>
    <w:p w14:paraId="2F64ED89" w14:textId="4F7DBEA0" w:rsidR="0094567C" w:rsidRDefault="0094567C" w:rsidP="0094567C">
      <w:pPr>
        <w:pStyle w:val="EX"/>
        <w:rPr>
          <w:lang w:eastAsia="x-none"/>
        </w:rPr>
      </w:pPr>
      <w:r>
        <w:t>[9]</w:t>
      </w:r>
      <w:r>
        <w:tab/>
      </w:r>
      <w:r>
        <w:rPr>
          <w:lang w:eastAsia="zh-CN"/>
        </w:rPr>
        <w:t xml:space="preserve">IETF RFC 5246: </w:t>
      </w:r>
      <w:r>
        <w:t>"</w:t>
      </w:r>
      <w:r>
        <w:rPr>
          <w:lang w:eastAsia="zh-CN"/>
        </w:rPr>
        <w:t>The Transport Layer Security (TLS) Protocol Version 1.2</w:t>
      </w:r>
      <w:r>
        <w:t>".</w:t>
      </w:r>
    </w:p>
    <w:p w14:paraId="7A2F9690" w14:textId="3FBA4741" w:rsidR="0094567C" w:rsidRDefault="0094567C" w:rsidP="0094567C">
      <w:pPr>
        <w:keepLines/>
        <w:overflowPunct w:val="0"/>
        <w:autoSpaceDE w:val="0"/>
        <w:autoSpaceDN w:val="0"/>
        <w:adjustRightInd w:val="0"/>
        <w:ind w:left="1702" w:hanging="1418"/>
        <w:textAlignment w:val="baseline"/>
      </w:pPr>
      <w:r>
        <w:t>[10]</w:t>
      </w:r>
      <w:r>
        <w:tab/>
        <w:t>IETF RFC 8446: “The Transport Layer Security (TLS) Protocol Version 1.3".</w:t>
      </w:r>
    </w:p>
    <w:p w14:paraId="00AC5E17" w14:textId="5848860A" w:rsidR="0094567C" w:rsidRPr="007C7695" w:rsidRDefault="0094567C" w:rsidP="0094567C">
      <w:pPr>
        <w:keepLines/>
        <w:overflowPunct w:val="0"/>
        <w:autoSpaceDE w:val="0"/>
        <w:autoSpaceDN w:val="0"/>
        <w:adjustRightInd w:val="0"/>
        <w:ind w:left="1702" w:hanging="1418"/>
        <w:textAlignment w:val="baseline"/>
      </w:pPr>
      <w:r>
        <w:t>[11]</w:t>
      </w:r>
      <w:r>
        <w:tab/>
      </w:r>
      <w:r w:rsidRPr="007B0C8B">
        <w:t>3GPP TS 33.310: "Network Domain Security (NDS); Authentication Framework (AF)".</w:t>
      </w:r>
    </w:p>
    <w:p w14:paraId="24ACB616" w14:textId="77777777" w:rsidR="00080512" w:rsidRPr="004D3578" w:rsidRDefault="00080512">
      <w:pPr>
        <w:pStyle w:val="1"/>
      </w:pPr>
      <w:bookmarkStart w:id="25" w:name="definitions"/>
      <w:bookmarkStart w:id="26" w:name="_Toc884847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88484746"/>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8" w:name="_Toc88484747"/>
      <w:r w:rsidRPr="004D3578">
        <w:lastRenderedPageBreak/>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88484748"/>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DC10FFB" w:rsidR="00080512" w:rsidRPr="004D3578" w:rsidRDefault="0016629E">
      <w:pPr>
        <w:pStyle w:val="1"/>
      </w:pPr>
      <w:bookmarkStart w:id="30" w:name="clause4"/>
      <w:bookmarkStart w:id="31" w:name="_Toc88484749"/>
      <w:bookmarkEnd w:id="30"/>
      <w:r>
        <w:t>4</w:t>
      </w:r>
      <w:r w:rsidR="00080512" w:rsidRPr="004D3578">
        <w:tab/>
      </w:r>
      <w:r w:rsidR="00D63F32">
        <w:t>Overview</w:t>
      </w:r>
      <w:bookmarkEnd w:id="31"/>
      <w:r w:rsidR="00D63F32">
        <w:t xml:space="preserve"> </w:t>
      </w:r>
    </w:p>
    <w:p w14:paraId="5A8E1B50" w14:textId="38789DD7" w:rsidR="007C7695" w:rsidRDefault="007C7695" w:rsidP="007C7695">
      <w:pPr>
        <w:rPr>
          <w:rFonts w:eastAsia="宋体"/>
          <w:lang w:eastAsia="zh-CN"/>
        </w:rPr>
      </w:pPr>
      <w:r>
        <w:t>The overall application architecture for enabling Edge Applications that is given in TS 23.558 [8],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77777777" w:rsidR="007C7695" w:rsidRDefault="007C7695" w:rsidP="007C7695">
      <w:pPr>
        <w:pStyle w:val="B1"/>
      </w:pPr>
      <w:r>
        <w:t>-</w:t>
      </w:r>
      <w:r>
        <w:tab/>
        <w:t>Security for the EDGE interfaces: the set of security features that enable network nodes to securely exchange signalling data and user plane data.</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2CA69BE" w14:textId="77777777" w:rsidR="007C7695" w:rsidRDefault="007C7695" w:rsidP="007C7695">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A4765F4" w14:textId="5BDE0474" w:rsidR="007C7695" w:rsidRDefault="007C7695" w:rsidP="0094567C">
      <w:pPr>
        <w:pStyle w:val="EditorsNote"/>
      </w:pPr>
      <w:r>
        <w:t>Editor’s Note: EEC authentication towards EES/ECS to be confirmed.</w:t>
      </w:r>
    </w:p>
    <w:p w14:paraId="258D760D" w14:textId="77777777" w:rsidR="007C7695" w:rsidRPr="007C7695" w:rsidRDefault="007C7695" w:rsidP="0094567C"/>
    <w:p w14:paraId="4854B2D9" w14:textId="53364192" w:rsidR="0016629E" w:rsidRPr="004D3578" w:rsidRDefault="0016629E" w:rsidP="0016629E">
      <w:pPr>
        <w:pStyle w:val="1"/>
      </w:pPr>
      <w:bookmarkStart w:id="32" w:name="_Toc88484750"/>
      <w:r>
        <w:t>5</w:t>
      </w:r>
      <w:r w:rsidRPr="004D3578">
        <w:tab/>
      </w:r>
      <w:r>
        <w:t>Security requirements</w:t>
      </w:r>
      <w:bookmarkEnd w:id="32"/>
    </w:p>
    <w:p w14:paraId="5A0C072C" w14:textId="77777777" w:rsidR="005D539B" w:rsidRDefault="005D539B" w:rsidP="005D539B">
      <w:pPr>
        <w:pStyle w:val="2"/>
      </w:pPr>
      <w:bookmarkStart w:id="33" w:name="_Toc75276909"/>
      <w:bookmarkStart w:id="34" w:name="_Toc51167978"/>
      <w:bookmarkStart w:id="35" w:name="_Toc45274721"/>
      <w:bookmarkStart w:id="36" w:name="_Toc45274134"/>
      <w:bookmarkStart w:id="37" w:name="_Toc45028469"/>
      <w:bookmarkStart w:id="38" w:name="_Toc35533127"/>
      <w:bookmarkStart w:id="39" w:name="_Toc35528366"/>
      <w:bookmarkStart w:id="40" w:name="_Toc26875616"/>
      <w:bookmarkStart w:id="41" w:name="_Toc19634558"/>
      <w:bookmarkStart w:id="42" w:name="_Toc88484751"/>
      <w:r>
        <w:t>5.1</w:t>
      </w:r>
      <w:r>
        <w:tab/>
        <w:t>General security requirements</w:t>
      </w:r>
      <w:bookmarkEnd w:id="33"/>
      <w:bookmarkEnd w:id="34"/>
      <w:bookmarkEnd w:id="35"/>
      <w:bookmarkEnd w:id="36"/>
      <w:bookmarkEnd w:id="37"/>
      <w:bookmarkEnd w:id="38"/>
      <w:bookmarkEnd w:id="39"/>
      <w:bookmarkEnd w:id="40"/>
      <w:bookmarkEnd w:id="41"/>
      <w:bookmarkEnd w:id="42"/>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3"/>
      </w:pPr>
      <w:bookmarkStart w:id="43" w:name="_Toc88484752"/>
      <w:r>
        <w:t>5.1.1 Authentication and Authorization.</w:t>
      </w:r>
      <w:bookmarkEnd w:id="43"/>
    </w:p>
    <w:p w14:paraId="10207166" w14:textId="77777777"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be able to determine whether EEC is authorized to access ECS’s services.</w:t>
      </w:r>
    </w:p>
    <w:p w14:paraId="47AB1F56" w14:textId="6F5DC69B" w:rsidR="005D539B" w:rsidRDefault="005D539B" w:rsidP="005D539B">
      <w:pPr>
        <w:rPr>
          <w:lang w:eastAsia="ja-JP"/>
        </w:rPr>
      </w:pPr>
      <w:r w:rsidRPr="005C251D">
        <w:rPr>
          <w:b/>
        </w:rPr>
        <w:lastRenderedPageBreak/>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be able to provide mutual authentication with EEC over EDGE-1 Interface. EES shall be able to determine whether EEC is authorized to access EES’s services.</w:t>
      </w:r>
    </w:p>
    <w:p w14:paraId="0ADDF273" w14:textId="77777777"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be able to provide mutual authentication with EES over EDGE-6 Interface. ECS shall be able to determine whether EES is authorized to access ECS’s services.</w:t>
      </w:r>
    </w:p>
    <w:p w14:paraId="7FAACED6" w14:textId="77777777"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be able to provide mutual authentication with EAS over EDGE-3 Interface. EES shall be able to 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user's authorization in order to access to user's sensitive information (e.g. user's location).</w:t>
      </w:r>
    </w:p>
    <w:p w14:paraId="56CDD643" w14:textId="2294562C" w:rsidR="005D539B" w:rsidRDefault="005D539B" w:rsidP="005D539B">
      <w:pPr>
        <w:pStyle w:val="NO"/>
        <w:rPr>
          <w:lang w:eastAsia="ja-JP"/>
        </w:rPr>
      </w:pPr>
      <w:r>
        <w:rPr>
          <w:lang w:eastAsia="ja-JP"/>
        </w:rPr>
        <w:t>NOTE1: The corresponding security requirements defined in TS 23.558 is AR-5.2.6.2-a</w:t>
      </w:r>
      <w:r w:rsidR="0094567C">
        <w:rPr>
          <w:lang w:eastAsia="ja-JP"/>
        </w:rPr>
        <w:t>/b</w:t>
      </w:r>
      <w:r>
        <w:rPr>
          <w:lang w:eastAsia="ja-JP"/>
        </w:rPr>
        <w:t xml:space="preserve">/d/e/f/g. </w:t>
      </w:r>
    </w:p>
    <w:p w14:paraId="31A19F2F" w14:textId="77777777" w:rsidR="005D539B" w:rsidRPr="000868A8" w:rsidRDefault="005D539B" w:rsidP="005D539B">
      <w:pPr>
        <w:pStyle w:val="3"/>
      </w:pPr>
      <w:bookmarkStart w:id="44" w:name="_Toc88484753"/>
      <w:r>
        <w:t xml:space="preserve">5.1.2 </w:t>
      </w:r>
      <w:r w:rsidRPr="000868A8">
        <w:rPr>
          <w:rFonts w:hint="eastAsia"/>
        </w:rPr>
        <w:t>I</w:t>
      </w:r>
      <w:r w:rsidRPr="000868A8">
        <w:t>nterface security</w:t>
      </w:r>
      <w:bookmarkEnd w:id="44"/>
    </w:p>
    <w:p w14:paraId="2064958F" w14:textId="77777777" w:rsidR="005D539B" w:rsidRDefault="005D539B" w:rsidP="005D539B">
      <w:r>
        <w:t xml:space="preserve">Confidentiality protection, integrity protection, and replay-protection shall be supported on the </w:t>
      </w:r>
      <w:r>
        <w:rPr>
          <w:lang w:eastAsia="zh-CN"/>
        </w:rPr>
        <w:t>EDGE-1-4, and EDGE 6-9</w:t>
      </w:r>
      <w:r>
        <w:t xml:space="preserve"> interfaces.</w:t>
      </w:r>
    </w:p>
    <w:p w14:paraId="4DCA4D5D" w14:textId="7B991ACC" w:rsidR="005D539B" w:rsidRDefault="00A14BC5" w:rsidP="005D539B">
      <w:pPr>
        <w:pStyle w:val="NO"/>
        <w:rPr>
          <w:lang w:eastAsia="ja-JP"/>
        </w:rPr>
      </w:pPr>
      <w:r>
        <w:rPr>
          <w:lang w:eastAsia="ja-JP"/>
        </w:rPr>
        <w:t>NOTE1</w:t>
      </w:r>
      <w:r w:rsidR="005D539B">
        <w:rPr>
          <w:lang w:eastAsia="ja-JP"/>
        </w:rPr>
        <w:t>: The interfaces is defined in the</w:t>
      </w:r>
      <w:r w:rsidR="005D539B" w:rsidRPr="00577723">
        <w:t xml:space="preserve"> </w:t>
      </w:r>
      <w:r w:rsidR="005D539B">
        <w:t>Figure 6.2.4 of TS 23.558 [xx].</w:t>
      </w:r>
      <w:r w:rsidR="005D539B">
        <w:rPr>
          <w:lang w:eastAsia="ja-JP"/>
        </w:rPr>
        <w:t xml:space="preserve"> The corresponding security requirements defined in TS 23.558 [xx] is AR-5.2.6.2-c.</w:t>
      </w:r>
    </w:p>
    <w:p w14:paraId="6506CE63" w14:textId="3BA5F2EE" w:rsidR="005D539B" w:rsidRDefault="00A14BC5" w:rsidP="005D539B">
      <w:pPr>
        <w:pStyle w:val="NO"/>
        <w:rPr>
          <w:lang w:eastAsia="ja-JP"/>
        </w:rPr>
      </w:pPr>
      <w:r>
        <w:t>NOTE2</w:t>
      </w:r>
      <w:r w:rsidR="005D539B">
        <w:t xml:space="preserve">: </w:t>
      </w:r>
      <w:r w:rsidR="005D539B">
        <w:rPr>
          <w:lang w:val="en-IN"/>
        </w:rPr>
        <w:t>Security requirement of EDGE 5 is out of scope of this specification, since its details is out of scope of this release of this specification, according to TS 23.558 [xx].</w:t>
      </w:r>
    </w:p>
    <w:p w14:paraId="745E01C6" w14:textId="23A4EE81" w:rsidR="0016629E" w:rsidRPr="004D3578" w:rsidRDefault="005D539B" w:rsidP="009772DF">
      <w:r w:rsidRPr="005C251D">
        <w:rPr>
          <w:rFonts w:eastAsia="宋体"/>
          <w:lang w:eastAsia="zh-CN"/>
        </w:rPr>
        <w:t xml:space="preserve">The </w:t>
      </w:r>
      <w:r>
        <w:rPr>
          <w:lang w:eastAsia="ja-JP"/>
        </w:rPr>
        <w:t>privacy requirements AR-5.2.6.2-h defined in TS 23.558 [xx] is implicitly supported, since all the interfaces will be security protected.</w:t>
      </w:r>
    </w:p>
    <w:p w14:paraId="754EFAE4" w14:textId="01124382" w:rsidR="003A1779" w:rsidRDefault="0016629E" w:rsidP="002F73CA">
      <w:pPr>
        <w:pStyle w:val="1"/>
        <w:rPr>
          <w:lang w:eastAsia="zh-CN"/>
        </w:rPr>
      </w:pPr>
      <w:bookmarkStart w:id="45" w:name="_Toc88484754"/>
      <w:r>
        <w:rPr>
          <w:lang w:eastAsia="zh-CN"/>
        </w:rPr>
        <w:t>6</w:t>
      </w:r>
      <w:r w:rsidR="002F73CA">
        <w:rPr>
          <w:lang w:eastAsia="zh-CN"/>
        </w:rPr>
        <w:tab/>
        <w:t>Procedures</w:t>
      </w:r>
      <w:bookmarkEnd w:id="45"/>
    </w:p>
    <w:p w14:paraId="480FB05A" w14:textId="419D1363" w:rsidR="00080512" w:rsidRPr="004D3578" w:rsidRDefault="0016629E">
      <w:pPr>
        <w:pStyle w:val="2"/>
      </w:pPr>
      <w:bookmarkStart w:id="46" w:name="_Toc88484755"/>
      <w:r>
        <w:t>6</w:t>
      </w:r>
      <w:r w:rsidR="00080512" w:rsidRPr="004D3578">
        <w:t>.1</w:t>
      </w:r>
      <w:r w:rsidR="00080512" w:rsidRPr="004D3578">
        <w:tab/>
      </w:r>
      <w:r w:rsidR="002F73CA">
        <w:rPr>
          <w:lang w:eastAsia="zh-CN"/>
        </w:rPr>
        <w:t>Security for the EDGE interfaces</w:t>
      </w:r>
      <w:bookmarkEnd w:id="46"/>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1C8F21D2" w:rsidR="005D539B" w:rsidRDefault="005D539B" w:rsidP="005D539B">
      <w:pPr>
        <w:numPr>
          <w:ilvl w:val="0"/>
          <w:numId w:val="5"/>
        </w:numPr>
        <w:rPr>
          <w:lang w:eastAsia="zh-CN"/>
        </w:rPr>
      </w:pPr>
      <w:r>
        <w:rPr>
          <w:lang w:eastAsia="zh-CN"/>
        </w:rPr>
        <w:t>if the NEF APIs is selected, security aspects of Network Exposure Function including the protection of NEF-AF interface and support of CAPIF defined in TS 33.501 clause 12 [2] shall be reused, i.e. use of TLS.</w:t>
      </w:r>
    </w:p>
    <w:p w14:paraId="02FE9BC7" w14:textId="4066CC97" w:rsidR="005D539B" w:rsidRDefault="005D539B" w:rsidP="005D539B">
      <w:pPr>
        <w:numPr>
          <w:ilvl w:val="0"/>
          <w:numId w:val="5"/>
        </w:numPr>
        <w:rPr>
          <w:lang w:eastAsia="zh-CN"/>
        </w:rPr>
      </w:pPr>
      <w:r>
        <w:rPr>
          <w:lang w:eastAsia="zh-CN"/>
        </w:rPr>
        <w:t xml:space="preserve">if the SCEF APIs is selected, the </w:t>
      </w:r>
      <w:r>
        <w:t xml:space="preserve">Security procedures for reference point SCEF-SCS/AS </w:t>
      </w:r>
      <w:r>
        <w:rPr>
          <w:lang w:eastAsia="zh-CN"/>
        </w:rPr>
        <w:t>defined in TS 33.187 clause 5.5 [3] can be reused here, i.e. use of TLS.</w:t>
      </w:r>
    </w:p>
    <w:p w14:paraId="123FE821" w14:textId="6339EAB0" w:rsidR="005D539B" w:rsidRPr="004D3578" w:rsidRDefault="005D539B" w:rsidP="009772DF">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2"/>
      </w:pPr>
      <w:bookmarkStart w:id="47" w:name="_Toc88484756"/>
      <w:r>
        <w:t>6</w:t>
      </w:r>
      <w:r w:rsidR="00080512" w:rsidRPr="004D3578">
        <w:t>.2</w:t>
      </w:r>
      <w:r w:rsidR="00080512" w:rsidRPr="004D3578">
        <w:tab/>
      </w:r>
      <w:r w:rsidR="002F73CA">
        <w:t>Authentication and Authorization between EEC and ECS</w:t>
      </w:r>
      <w:bookmarkEnd w:id="47"/>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bookmarkStart w:id="48" w:name="_Toc88484757"/>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48"/>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bookmarkStart w:id="49" w:name="_Toc88484758"/>
      <w:r>
        <w:lastRenderedPageBreak/>
        <w:t>6</w:t>
      </w:r>
      <w:r w:rsidR="002F73CA" w:rsidRPr="004D3578">
        <w:t>.</w:t>
      </w:r>
      <w:r w:rsidR="002F73CA">
        <w:t>4</w:t>
      </w:r>
      <w:r w:rsidR="002F73CA" w:rsidRPr="004D3578">
        <w:tab/>
      </w:r>
      <w:r w:rsidR="002F73CA">
        <w:t>Authentication and Authorization between EES and ECS</w:t>
      </w:r>
      <w:bookmarkEnd w:id="49"/>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宋体"/>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A14BC5">
      <w:pPr>
        <w:pStyle w:val="a9"/>
      </w:pPr>
      <w:r>
        <w:t>- EES obtains onboarding information within the same PLMN domain or from a third-party domain. The information includes the Edge Configuration Server Address and Root CA certificate details, it may include an enrolment token.</w:t>
      </w:r>
    </w:p>
    <w:p w14:paraId="52F1102C" w14:textId="77777777" w:rsidR="00A14BC5" w:rsidRDefault="00A14BC5" w:rsidP="009772DF">
      <w:pPr>
        <w:pStyle w:val="NO"/>
      </w:pPr>
      <w:r>
        <w:t>NOTE1: The provisioning and usage of the onboarding information is out of the scope of this document.</w:t>
      </w:r>
    </w:p>
    <w:p w14:paraId="05064619" w14:textId="77777777" w:rsidR="00A14BC5" w:rsidRDefault="00A14BC5" w:rsidP="00A14BC5">
      <w:pPr>
        <w:pStyle w:val="a9"/>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883EE7F"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33.310[11].</w:t>
      </w:r>
      <w:r>
        <w:t xml:space="preserve"> </w:t>
      </w:r>
      <w:r>
        <w:rPr>
          <w:rFonts w:eastAsia="MS Mincho"/>
          <w:lang w:eastAsia="zh-CN"/>
        </w:rPr>
        <w:t>The identities in the end-entity certificates shall be used for authentication and policy checks.</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4E9CCD7A" w14:textId="2B629F4C" w:rsidR="002F73CA" w:rsidRDefault="00A14BC5" w:rsidP="002F73CA">
      <w:pPr>
        <w:pStyle w:val="EditorsNote"/>
        <w:rPr>
          <w:lang w:eastAsia="zh-CN"/>
        </w:rPr>
      </w:pPr>
      <w:r>
        <w:rPr>
          <w:lang w:eastAsia="zh-CN"/>
        </w:rPr>
        <w:t>Editor’s Note: Details of identities in certificates need to be added.</w:t>
      </w:r>
    </w:p>
    <w:p w14:paraId="5A56DE4D" w14:textId="419B4265" w:rsidR="002F73CA" w:rsidRDefault="0016629E" w:rsidP="002F73CA">
      <w:pPr>
        <w:pStyle w:val="2"/>
      </w:pPr>
      <w:bookmarkStart w:id="50" w:name="_Toc88484759"/>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50"/>
    </w:p>
    <w:p w14:paraId="546836DC" w14:textId="42E917B8" w:rsidR="002F73CA" w:rsidRDefault="00081432" w:rsidP="0094567C">
      <w:pPr>
        <w:rPr>
          <w:lang w:eastAsia="zh-CN"/>
        </w:rPr>
      </w:pPr>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p>
    <w:p w14:paraId="476B5362" w14:textId="77E95577" w:rsidR="0094567C" w:rsidRDefault="0094567C" w:rsidP="0094567C">
      <w:r>
        <w:rPr>
          <w:lang w:eastAsia="zh-CN"/>
        </w:rPr>
        <w:t>If CAPIF is not used, mutual authentication with TLS certificates using TLS defined in RFC 5246</w:t>
      </w:r>
      <w:r w:rsidR="00A14BC5">
        <w:rPr>
          <w:lang w:eastAsia="zh-CN"/>
        </w:rPr>
        <w:t xml:space="preserve"> </w:t>
      </w:r>
      <w:r>
        <w:rPr>
          <w:lang w:eastAsia="zh-CN"/>
        </w:rPr>
        <w:t>[9] and RFC 8446 [10] shall be used. The TLS and certificates shall follow the profiles defined in TS 33.210 [2] and TS 33.310 [11], and the authorization is based on local authorization policy at the EES.</w:t>
      </w:r>
      <w:r>
        <w:t xml:space="preserve"> </w:t>
      </w:r>
    </w:p>
    <w:p w14:paraId="7B6AAC2B" w14:textId="77777777" w:rsidR="0094567C" w:rsidRDefault="0094567C" w:rsidP="0094567C">
      <w:pPr>
        <w:pStyle w:val="NO"/>
        <w:rPr>
          <w:sz w:val="28"/>
        </w:rPr>
      </w:pPr>
      <w:r>
        <w:t>NOTE: Adaptations of the security protocol dependent on the lower layer protocols could be necessary, e.g. HTTPS instead of TLS if HTTP is used.</w:t>
      </w:r>
    </w:p>
    <w:p w14:paraId="12E398F2" w14:textId="77777777" w:rsidR="0094567C" w:rsidRPr="0094567C" w:rsidRDefault="0094567C" w:rsidP="0094567C"/>
    <w:p w14:paraId="0D50E35A" w14:textId="77777777" w:rsidR="002F73CA" w:rsidRPr="00081432" w:rsidRDefault="002F73CA" w:rsidP="002F73CA"/>
    <w:p w14:paraId="37796A3E" w14:textId="7B769DC0" w:rsidR="00080512" w:rsidRDefault="002F73CA">
      <w:pPr>
        <w:pStyle w:val="8"/>
      </w:pPr>
      <w:r>
        <w:br w:type="page"/>
      </w:r>
      <w:bookmarkStart w:id="51" w:name="_Toc8848476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1"/>
    </w:p>
    <w:p w14:paraId="665DAB86" w14:textId="77777777" w:rsidR="006B30D0" w:rsidRPr="007429F6" w:rsidRDefault="006B30D0" w:rsidP="006B30D0"/>
    <w:p w14:paraId="328A3262" w14:textId="77777777" w:rsidR="00080512" w:rsidRPr="004D3578" w:rsidRDefault="007429F6">
      <w:pPr>
        <w:pStyle w:val="8"/>
      </w:pPr>
      <w:r>
        <w:br w:type="page"/>
      </w:r>
      <w:bookmarkStart w:id="52" w:name="_Toc8848476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2"/>
    </w:p>
    <w:p w14:paraId="0EC2DD82" w14:textId="2692508A" w:rsidR="002675F0" w:rsidRPr="004D3578" w:rsidRDefault="002675F0" w:rsidP="002675F0">
      <w:pPr>
        <w:pStyle w:val="Guidance"/>
      </w:pPr>
    </w:p>
    <w:p w14:paraId="5CA5E6C2" w14:textId="070D8202" w:rsidR="00080512" w:rsidRPr="004D3578" w:rsidRDefault="00080512">
      <w:pPr>
        <w:pStyle w:val="8"/>
      </w:pPr>
      <w:bookmarkStart w:id="53" w:name="_Toc88484762"/>
      <w:r w:rsidRPr="004D3578">
        <w:t>Annex &lt;X&gt; (informative):</w:t>
      </w:r>
      <w:r w:rsidRPr="004D3578">
        <w:br/>
        <w:t>Change history</w:t>
      </w:r>
      <w:bookmarkEnd w:id="53"/>
    </w:p>
    <w:p w14:paraId="06FAD520" w14:textId="77777777" w:rsidR="00054A22" w:rsidRPr="00235394" w:rsidRDefault="00054A22" w:rsidP="00054A22">
      <w:pPr>
        <w:pStyle w:val="TH"/>
      </w:pPr>
      <w:bookmarkStart w:id="54" w:name="historyclause"/>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94567C">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94567C">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94567C">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94567C">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562874E8" w:rsidR="007C7695" w:rsidRDefault="007C7695"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2</w:t>
            </w:r>
            <w:r>
              <w:rPr>
                <w:sz w:val="16"/>
                <w:szCs w:val="16"/>
                <w:lang w:eastAsia="zh-CN"/>
              </w:rPr>
              <w:t>.0</w:t>
            </w:r>
          </w:p>
        </w:tc>
      </w:tr>
      <w:tr w:rsidR="0094567C" w:rsidRPr="00BE5B32" w14:paraId="31902791" w14:textId="77777777" w:rsidTr="0094567C">
        <w:tc>
          <w:tcPr>
            <w:tcW w:w="800" w:type="dxa"/>
            <w:shd w:val="solid" w:color="FFFFFF" w:fill="auto"/>
          </w:tcPr>
          <w:p w14:paraId="4211AFA9" w14:textId="767C1B68" w:rsidR="0094567C" w:rsidRDefault="0094567C" w:rsidP="0094567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3B8CCE9F" w14:textId="1DF70B4A" w:rsidR="0094567C" w:rsidRDefault="0094567C" w:rsidP="0094567C">
            <w:pPr>
              <w:pStyle w:val="TAC"/>
              <w:rPr>
                <w:sz w:val="16"/>
                <w:szCs w:val="16"/>
                <w:lang w:eastAsia="zh-CN"/>
              </w:rPr>
            </w:pPr>
            <w:r>
              <w:rPr>
                <w:rFonts w:hint="eastAsia"/>
                <w:sz w:val="16"/>
                <w:szCs w:val="16"/>
                <w:lang w:eastAsia="zh-CN"/>
              </w:rPr>
              <w:t>S</w:t>
            </w:r>
            <w:r>
              <w:rPr>
                <w:sz w:val="16"/>
                <w:szCs w:val="16"/>
                <w:lang w:eastAsia="zh-CN"/>
              </w:rPr>
              <w:t>A3 #105</w:t>
            </w:r>
            <w:r w:rsidR="00623FD5">
              <w:rPr>
                <w:sz w:val="16"/>
                <w:szCs w:val="16"/>
                <w:lang w:eastAsia="zh-CN"/>
              </w:rPr>
              <w:t>e</w:t>
            </w:r>
          </w:p>
        </w:tc>
        <w:tc>
          <w:tcPr>
            <w:tcW w:w="1094" w:type="dxa"/>
            <w:shd w:val="solid" w:color="FFFFFF" w:fill="auto"/>
          </w:tcPr>
          <w:p w14:paraId="23DF76A4" w14:textId="0A530C10" w:rsidR="0094567C" w:rsidRPr="004D3BCE" w:rsidRDefault="0094567C" w:rsidP="0094567C">
            <w:pPr>
              <w:pStyle w:val="TAC"/>
              <w:rPr>
                <w:sz w:val="16"/>
                <w:szCs w:val="16"/>
                <w:lang w:eastAsia="zh-CN"/>
              </w:rPr>
            </w:pPr>
            <w:r w:rsidRPr="004D3BCE">
              <w:rPr>
                <w:sz w:val="16"/>
                <w:szCs w:val="16"/>
                <w:lang w:eastAsia="zh-CN"/>
              </w:rPr>
              <w:t>S3-21</w:t>
            </w:r>
            <w:r>
              <w:rPr>
                <w:sz w:val="16"/>
                <w:szCs w:val="16"/>
                <w:lang w:eastAsia="zh-CN"/>
              </w:rPr>
              <w:t>4508</w:t>
            </w:r>
          </w:p>
        </w:tc>
        <w:tc>
          <w:tcPr>
            <w:tcW w:w="425" w:type="dxa"/>
            <w:shd w:val="solid" w:color="FFFFFF" w:fill="auto"/>
          </w:tcPr>
          <w:p w14:paraId="4ED732FD" w14:textId="77777777" w:rsidR="0094567C" w:rsidRPr="00BE5B32" w:rsidRDefault="0094567C" w:rsidP="0094567C">
            <w:pPr>
              <w:pStyle w:val="TAL"/>
              <w:rPr>
                <w:sz w:val="16"/>
                <w:szCs w:val="16"/>
              </w:rPr>
            </w:pPr>
          </w:p>
        </w:tc>
        <w:tc>
          <w:tcPr>
            <w:tcW w:w="425" w:type="dxa"/>
            <w:shd w:val="solid" w:color="FFFFFF" w:fill="auto"/>
          </w:tcPr>
          <w:p w14:paraId="30CC03B4" w14:textId="77777777" w:rsidR="0094567C" w:rsidRPr="00BE5B32" w:rsidRDefault="0094567C" w:rsidP="0094567C">
            <w:pPr>
              <w:pStyle w:val="TAR"/>
              <w:rPr>
                <w:sz w:val="16"/>
                <w:szCs w:val="16"/>
              </w:rPr>
            </w:pPr>
          </w:p>
        </w:tc>
        <w:tc>
          <w:tcPr>
            <w:tcW w:w="425" w:type="dxa"/>
            <w:shd w:val="solid" w:color="FFFFFF" w:fill="auto"/>
          </w:tcPr>
          <w:p w14:paraId="1DB6EA88" w14:textId="77777777" w:rsidR="0094567C" w:rsidRPr="00BE5B32" w:rsidRDefault="0094567C" w:rsidP="0094567C">
            <w:pPr>
              <w:pStyle w:val="TAC"/>
              <w:rPr>
                <w:sz w:val="16"/>
                <w:szCs w:val="16"/>
              </w:rPr>
            </w:pPr>
          </w:p>
        </w:tc>
        <w:tc>
          <w:tcPr>
            <w:tcW w:w="4962" w:type="dxa"/>
            <w:shd w:val="solid" w:color="FFFFFF" w:fill="auto"/>
          </w:tcPr>
          <w:p w14:paraId="0D502A97" w14:textId="6ED49320" w:rsidR="0094567C" w:rsidRDefault="0094567C" w:rsidP="0094567C">
            <w:pPr>
              <w:pStyle w:val="TAL"/>
              <w:rPr>
                <w:sz w:val="16"/>
                <w:szCs w:val="16"/>
              </w:rPr>
            </w:pPr>
            <w:r>
              <w:rPr>
                <w:sz w:val="16"/>
                <w:szCs w:val="16"/>
              </w:rPr>
              <w:t xml:space="preserve">Implemented S3-214271, </w:t>
            </w:r>
            <w:r w:rsidRPr="0094567C">
              <w:rPr>
                <w:sz w:val="16"/>
                <w:szCs w:val="16"/>
              </w:rPr>
              <w:t>S3-214489</w:t>
            </w:r>
            <w:r>
              <w:rPr>
                <w:sz w:val="16"/>
                <w:szCs w:val="16"/>
              </w:rPr>
              <w:t>, and S3-214502.</w:t>
            </w:r>
          </w:p>
        </w:tc>
        <w:tc>
          <w:tcPr>
            <w:tcW w:w="708" w:type="dxa"/>
            <w:shd w:val="solid" w:color="FFFFFF" w:fill="auto"/>
          </w:tcPr>
          <w:p w14:paraId="577EABC2" w14:textId="3D78086F" w:rsidR="0094567C" w:rsidRDefault="0094567C"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3</w:t>
            </w:r>
            <w:r>
              <w:rPr>
                <w:sz w:val="16"/>
                <w:szCs w:val="16"/>
                <w:lang w:eastAsia="zh-CN"/>
              </w:rPr>
              <w:t>.0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10D80" w14:textId="77777777" w:rsidR="00B11702" w:rsidRDefault="00B11702">
      <w:r>
        <w:separator/>
      </w:r>
    </w:p>
  </w:endnote>
  <w:endnote w:type="continuationSeparator" w:id="0">
    <w:p w14:paraId="1D21AE99" w14:textId="77777777" w:rsidR="00B11702" w:rsidRDefault="00B1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BCF02" w14:textId="77777777" w:rsidR="00B11702" w:rsidRDefault="00B11702">
      <w:r>
        <w:separator/>
      </w:r>
    </w:p>
  </w:footnote>
  <w:footnote w:type="continuationSeparator" w:id="0">
    <w:p w14:paraId="2F4EDC3C" w14:textId="77777777" w:rsidR="00B11702" w:rsidRDefault="00B11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2DF">
      <w:rPr>
        <w:rFonts w:ascii="Arial" w:hAnsi="Arial" w:cs="Arial"/>
        <w:b/>
        <w:noProof/>
        <w:sz w:val="18"/>
        <w:szCs w:val="18"/>
      </w:rPr>
      <w:t>3GPP TS 33.558 V0.3.0 (2021-11)</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72DF">
      <w:rPr>
        <w:rFonts w:ascii="Arial" w:hAnsi="Arial" w:cs="Arial"/>
        <w:b/>
        <w:noProof/>
        <w:sz w:val="18"/>
        <w:szCs w:val="18"/>
      </w:rPr>
      <w:t>10</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2DF">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40DB3"/>
    <w:rsid w:val="0035462D"/>
    <w:rsid w:val="00356555"/>
    <w:rsid w:val="003765B8"/>
    <w:rsid w:val="003A1779"/>
    <w:rsid w:val="003C3971"/>
    <w:rsid w:val="00423334"/>
    <w:rsid w:val="004345EC"/>
    <w:rsid w:val="0046012D"/>
    <w:rsid w:val="00465515"/>
    <w:rsid w:val="004969D6"/>
    <w:rsid w:val="0049751D"/>
    <w:rsid w:val="004C30AC"/>
    <w:rsid w:val="004D3578"/>
    <w:rsid w:val="004D3BCE"/>
    <w:rsid w:val="004E213A"/>
    <w:rsid w:val="004F0988"/>
    <w:rsid w:val="004F334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7695"/>
    <w:rsid w:val="007F0F4A"/>
    <w:rsid w:val="008028A4"/>
    <w:rsid w:val="00830747"/>
    <w:rsid w:val="0083620A"/>
    <w:rsid w:val="008675C1"/>
    <w:rsid w:val="008768CA"/>
    <w:rsid w:val="008C384C"/>
    <w:rsid w:val="008E2D68"/>
    <w:rsid w:val="008E4E78"/>
    <w:rsid w:val="008E6756"/>
    <w:rsid w:val="0090271F"/>
    <w:rsid w:val="00902E23"/>
    <w:rsid w:val="009114D7"/>
    <w:rsid w:val="0091348E"/>
    <w:rsid w:val="00917CCB"/>
    <w:rsid w:val="00933FB0"/>
    <w:rsid w:val="00942EC2"/>
    <w:rsid w:val="0094567C"/>
    <w:rsid w:val="009772DF"/>
    <w:rsid w:val="00985B0C"/>
    <w:rsid w:val="00994C28"/>
    <w:rsid w:val="009F37B7"/>
    <w:rsid w:val="00A10F02"/>
    <w:rsid w:val="00A14BC5"/>
    <w:rsid w:val="00A164B4"/>
    <w:rsid w:val="00A26956"/>
    <w:rsid w:val="00A27486"/>
    <w:rsid w:val="00A53724"/>
    <w:rsid w:val="00A56066"/>
    <w:rsid w:val="00A73129"/>
    <w:rsid w:val="00A82346"/>
    <w:rsid w:val="00A92BA1"/>
    <w:rsid w:val="00A95A32"/>
    <w:rsid w:val="00AB4A5D"/>
    <w:rsid w:val="00AC6BC6"/>
    <w:rsid w:val="00AE65E2"/>
    <w:rsid w:val="00AF1460"/>
    <w:rsid w:val="00B11702"/>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77645"/>
    <w:rsid w:val="00E83A42"/>
    <w:rsid w:val="00EA15B0"/>
    <w:rsid w:val="00EA5EA7"/>
    <w:rsid w:val="00EC4A25"/>
    <w:rsid w:val="00ED39B5"/>
    <w:rsid w:val="00EF608C"/>
    <w:rsid w:val="00F025A2"/>
    <w:rsid w:val="00F04712"/>
    <w:rsid w:val="00F13360"/>
    <w:rsid w:val="00F22EC7"/>
    <w:rsid w:val="00F325C8"/>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a9">
    <w:name w:val="List Paragraph"/>
    <w:basedOn w:val="a"/>
    <w:uiPriority w:val="34"/>
    <w:qFormat/>
    <w:rsid w:val="00A14BC5"/>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0B0D4-C545-4A9A-885E-FBA74183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7</cp:revision>
  <cp:lastPrinted>2019-02-25T14:05:00Z</cp:lastPrinted>
  <dcterms:created xsi:type="dcterms:W3CDTF">2021-11-22T06:33:00Z</dcterms:created>
  <dcterms:modified xsi:type="dcterms:W3CDTF">2021-11-26T06:28:00Z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ies>
</file>