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0C03F8" w14:textId="26ECA701"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6A61AA">
        <w:rPr>
          <w:noProof w:val="0"/>
        </w:rPr>
        <w:t>6</w:t>
      </w:r>
      <w:r w:rsidR="000F07AE" w:rsidRPr="00583848">
        <w:rPr>
          <w:noProof w:val="0"/>
        </w:rPr>
        <w:t>.</w:t>
      </w:r>
      <w:r w:rsidR="006A61AA">
        <w:rPr>
          <w:noProof w:val="0"/>
        </w:rPr>
        <w:t>0</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201</w:t>
      </w:r>
      <w:r w:rsidR="009238D0">
        <w:rPr>
          <w:noProof w:val="0"/>
          <w:sz w:val="32"/>
        </w:rPr>
        <w:t>9</w:t>
      </w:r>
      <w:r w:rsidRPr="00583848">
        <w:rPr>
          <w:noProof w:val="0"/>
          <w:sz w:val="32"/>
        </w:rPr>
        <w:t>-</w:t>
      </w:r>
      <w:r w:rsidR="009238D0">
        <w:rPr>
          <w:noProof w:val="0"/>
          <w:sz w:val="32"/>
        </w:rPr>
        <w:t>0</w:t>
      </w:r>
      <w:r w:rsidR="00580015">
        <w:rPr>
          <w:noProof w:val="0"/>
          <w:sz w:val="32"/>
        </w:rPr>
        <w:t>6</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7E942D9"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6A61AA">
        <w:rPr>
          <w:rStyle w:val="ZGSM"/>
        </w:rPr>
        <w:t>6</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604064B9" w:rsidR="00080512" w:rsidRPr="00583848" w:rsidRDefault="00DC309B" w:rsidP="00FA1266">
      <w:pPr>
        <w:pStyle w:val="FP"/>
        <w:framePr w:h="3057" w:hRule="exact" w:wrap="notBeside" w:vAnchor="page" w:hAnchor="margin" w:y="12605"/>
        <w:jc w:val="center"/>
        <w:rPr>
          <w:sz w:val="18"/>
        </w:rPr>
      </w:pPr>
      <w:r w:rsidRPr="00583848">
        <w:rPr>
          <w:sz w:val="18"/>
        </w:rPr>
        <w:t>© 20</w:t>
      </w:r>
      <w:r w:rsidR="00DB1818" w:rsidRPr="00583848">
        <w:rPr>
          <w:sz w:val="18"/>
        </w:rPr>
        <w:t>1</w:t>
      </w:r>
      <w:r w:rsidR="009238D0">
        <w:rPr>
          <w:sz w:val="18"/>
        </w:rPr>
        <w:t>9</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54321ACB" w14:textId="568584FE" w:rsidR="005F298E" w:rsidRDefault="005F298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_Toc9611402 \h </w:instrText>
      </w:r>
      <w:r>
        <w:fldChar w:fldCharType="separate"/>
      </w:r>
      <w:r>
        <w:t>6</w:t>
      </w:r>
      <w:r>
        <w:fldChar w:fldCharType="end"/>
      </w:r>
    </w:p>
    <w:p w14:paraId="213AC97F" w14:textId="6D84A074" w:rsidR="005F298E" w:rsidRDefault="005F298E">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_Toc9611403 \h </w:instrText>
      </w:r>
      <w:r>
        <w:fldChar w:fldCharType="separate"/>
      </w:r>
      <w:r>
        <w:t>6</w:t>
      </w:r>
      <w:r>
        <w:fldChar w:fldCharType="end"/>
      </w:r>
    </w:p>
    <w:p w14:paraId="6750C841" w14:textId="7D9E6803" w:rsidR="005F298E" w:rsidRDefault="005F298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_Toc9611404 \h </w:instrText>
      </w:r>
      <w:r>
        <w:fldChar w:fldCharType="separate"/>
      </w:r>
      <w:r>
        <w:t>7</w:t>
      </w:r>
      <w:r>
        <w:fldChar w:fldCharType="end"/>
      </w:r>
    </w:p>
    <w:p w14:paraId="211F4B85" w14:textId="54FDAE2A" w:rsidR="005F298E" w:rsidRDefault="005F298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_Toc9611405 \h </w:instrText>
      </w:r>
      <w:r>
        <w:fldChar w:fldCharType="separate"/>
      </w:r>
      <w:r>
        <w:t>7</w:t>
      </w:r>
      <w:r>
        <w:fldChar w:fldCharType="end"/>
      </w:r>
    </w:p>
    <w:p w14:paraId="48A0E1FE" w14:textId="6DC28365" w:rsidR="005F298E" w:rsidRDefault="005F298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_Toc9611406 \h </w:instrText>
      </w:r>
      <w:r>
        <w:fldChar w:fldCharType="separate"/>
      </w:r>
      <w:r>
        <w:t>8</w:t>
      </w:r>
      <w:r>
        <w:fldChar w:fldCharType="end"/>
      </w:r>
    </w:p>
    <w:p w14:paraId="5F0A9B59" w14:textId="3234FC24" w:rsidR="005F298E" w:rsidRDefault="005F298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_Toc9611407 \h </w:instrText>
      </w:r>
      <w:r>
        <w:fldChar w:fldCharType="separate"/>
      </w:r>
      <w:r>
        <w:t>8</w:t>
      </w:r>
      <w:r>
        <w:fldChar w:fldCharType="end"/>
      </w:r>
    </w:p>
    <w:p w14:paraId="34F68983" w14:textId="4D276C53" w:rsidR="005F298E" w:rsidRDefault="005F298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_Toc9611408 \h </w:instrText>
      </w:r>
      <w:r>
        <w:fldChar w:fldCharType="separate"/>
      </w:r>
      <w:r>
        <w:t>8</w:t>
      </w:r>
      <w:r>
        <w:fldChar w:fldCharType="end"/>
      </w:r>
    </w:p>
    <w:p w14:paraId="71063ACE" w14:textId="26DB7008" w:rsidR="005F298E" w:rsidRDefault="005F298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_Toc9611409 \h </w:instrText>
      </w:r>
      <w:r>
        <w:fldChar w:fldCharType="separate"/>
      </w:r>
      <w:r>
        <w:t>8</w:t>
      </w:r>
      <w:r>
        <w:fldChar w:fldCharType="end"/>
      </w:r>
    </w:p>
    <w:p w14:paraId="170AF756" w14:textId="42B56F43" w:rsidR="005F298E" w:rsidRDefault="005F298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_Toc9611410 \h </w:instrText>
      </w:r>
      <w:r>
        <w:fldChar w:fldCharType="separate"/>
      </w:r>
      <w:r>
        <w:t>9</w:t>
      </w:r>
      <w:r>
        <w:fldChar w:fldCharType="end"/>
      </w:r>
    </w:p>
    <w:p w14:paraId="1ABF5385" w14:textId="5940EEF0" w:rsidR="005F298E" w:rsidRDefault="005F298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_Toc9611411 \h </w:instrText>
      </w:r>
      <w:r>
        <w:fldChar w:fldCharType="separate"/>
      </w:r>
      <w:r>
        <w:t>10</w:t>
      </w:r>
      <w:r>
        <w:fldChar w:fldCharType="end"/>
      </w:r>
    </w:p>
    <w:p w14:paraId="38F3CE6A" w14:textId="158DFF1B" w:rsidR="005F298E" w:rsidRDefault="005F298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_Toc9611412 \h </w:instrText>
      </w:r>
      <w:r>
        <w:fldChar w:fldCharType="separate"/>
      </w:r>
      <w:r>
        <w:t>10</w:t>
      </w:r>
      <w:r>
        <w:fldChar w:fldCharType="end"/>
      </w:r>
    </w:p>
    <w:p w14:paraId="7C427BB7" w14:textId="4EE2791D" w:rsidR="005F298E" w:rsidRDefault="005F298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_Toc9611413 \h </w:instrText>
      </w:r>
      <w:r>
        <w:fldChar w:fldCharType="separate"/>
      </w:r>
      <w:r>
        <w:t>10</w:t>
      </w:r>
      <w:r>
        <w:fldChar w:fldCharType="end"/>
      </w:r>
    </w:p>
    <w:p w14:paraId="1D911910" w14:textId="199985D0" w:rsidR="005F298E" w:rsidRDefault="005F298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_Toc9611414 \h </w:instrText>
      </w:r>
      <w:r>
        <w:fldChar w:fldCharType="separate"/>
      </w:r>
      <w:r>
        <w:t>11</w:t>
      </w:r>
      <w:r>
        <w:fldChar w:fldCharType="end"/>
      </w:r>
    </w:p>
    <w:p w14:paraId="627B3EC5" w14:textId="45FC3A7E" w:rsidR="005F298E" w:rsidRDefault="005F298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_Toc9611415 \h </w:instrText>
      </w:r>
      <w:r>
        <w:fldChar w:fldCharType="separate"/>
      </w:r>
      <w:r>
        <w:t>11</w:t>
      </w:r>
      <w:r>
        <w:fldChar w:fldCharType="end"/>
      </w:r>
    </w:p>
    <w:p w14:paraId="2D24021B" w14:textId="5363ABEE" w:rsidR="005F298E" w:rsidRDefault="005F298E">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_Toc9611416 \h </w:instrText>
      </w:r>
      <w:r>
        <w:fldChar w:fldCharType="separate"/>
      </w:r>
      <w:r>
        <w:t>12</w:t>
      </w:r>
      <w:r>
        <w:fldChar w:fldCharType="end"/>
      </w:r>
    </w:p>
    <w:p w14:paraId="597186EC" w14:textId="53E99530" w:rsidR="005F298E" w:rsidRDefault="005F298E">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_Toc9611417 \h </w:instrText>
      </w:r>
      <w:r>
        <w:fldChar w:fldCharType="separate"/>
      </w:r>
      <w:r>
        <w:t>12</w:t>
      </w:r>
      <w:r>
        <w:fldChar w:fldCharType="end"/>
      </w:r>
    </w:p>
    <w:p w14:paraId="7351DFA7" w14:textId="4BA63DE1" w:rsidR="005F298E" w:rsidRDefault="005F298E">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_Toc9611418 \h </w:instrText>
      </w:r>
      <w:r>
        <w:fldChar w:fldCharType="separate"/>
      </w:r>
      <w:r>
        <w:t>12</w:t>
      </w:r>
      <w:r>
        <w:fldChar w:fldCharType="end"/>
      </w:r>
    </w:p>
    <w:p w14:paraId="26FDF44B" w14:textId="1741972E" w:rsidR="005F298E" w:rsidRDefault="005F298E">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_Toc9611419 \h </w:instrText>
      </w:r>
      <w:r>
        <w:fldChar w:fldCharType="separate"/>
      </w:r>
      <w:r>
        <w:t>12</w:t>
      </w:r>
      <w:r>
        <w:fldChar w:fldCharType="end"/>
      </w:r>
    </w:p>
    <w:p w14:paraId="7791A700" w14:textId="5F78F0FE" w:rsidR="005F298E" w:rsidRDefault="005F298E">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_Toc9611420 \h </w:instrText>
      </w:r>
      <w:r>
        <w:fldChar w:fldCharType="separate"/>
      </w:r>
      <w:r>
        <w:t>12</w:t>
      </w:r>
      <w:r>
        <w:fldChar w:fldCharType="end"/>
      </w:r>
    </w:p>
    <w:p w14:paraId="29C0AF53" w14:textId="2F0C5AB5" w:rsidR="005F298E" w:rsidRDefault="005F298E">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_Toc9611421 \h </w:instrText>
      </w:r>
      <w:r>
        <w:fldChar w:fldCharType="separate"/>
      </w:r>
      <w:r>
        <w:t>12</w:t>
      </w:r>
      <w:r>
        <w:fldChar w:fldCharType="end"/>
      </w:r>
    </w:p>
    <w:p w14:paraId="6012D499" w14:textId="6052D67C" w:rsidR="005F298E" w:rsidRDefault="005F298E">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_Toc9611422 \h </w:instrText>
      </w:r>
      <w:r>
        <w:fldChar w:fldCharType="separate"/>
      </w:r>
      <w:r>
        <w:t>12</w:t>
      </w:r>
      <w:r>
        <w:fldChar w:fldCharType="end"/>
      </w:r>
    </w:p>
    <w:p w14:paraId="4D72DC6E" w14:textId="0F4AF963" w:rsidR="005F298E" w:rsidRDefault="005F298E">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Administrative Function (ADMF)</w:t>
      </w:r>
      <w:r>
        <w:tab/>
      </w:r>
      <w:r>
        <w:fldChar w:fldCharType="begin" w:fldLock="1"/>
      </w:r>
      <w:r>
        <w:instrText xml:space="preserve"> PAGEREF _Toc9611423 \h </w:instrText>
      </w:r>
      <w:r>
        <w:fldChar w:fldCharType="separate"/>
      </w:r>
      <w:r>
        <w:t>13</w:t>
      </w:r>
      <w:r>
        <w:fldChar w:fldCharType="end"/>
      </w:r>
    </w:p>
    <w:p w14:paraId="4A7F428D" w14:textId="78295FF6" w:rsidR="005F298E" w:rsidRDefault="005F298E">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_Toc9611424 \h </w:instrText>
      </w:r>
      <w:r>
        <w:fldChar w:fldCharType="separate"/>
      </w:r>
      <w:r>
        <w:t>13</w:t>
      </w:r>
      <w:r>
        <w:fldChar w:fldCharType="end"/>
      </w:r>
    </w:p>
    <w:p w14:paraId="0F28E5DB" w14:textId="1AEC7920" w:rsidR="005F298E" w:rsidRDefault="005F298E">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_Toc9611425 \h </w:instrText>
      </w:r>
      <w:r>
        <w:fldChar w:fldCharType="separate"/>
      </w:r>
      <w:r>
        <w:t>14</w:t>
      </w:r>
      <w:r>
        <w:fldChar w:fldCharType="end"/>
      </w:r>
    </w:p>
    <w:p w14:paraId="2F06B2BD" w14:textId="55CEC902" w:rsidR="005F298E" w:rsidRDefault="005F298E">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_Toc9611426 \h </w:instrText>
      </w:r>
      <w:r>
        <w:fldChar w:fldCharType="separate"/>
      </w:r>
      <w:r>
        <w:t>14</w:t>
      </w:r>
      <w:r>
        <w:fldChar w:fldCharType="end"/>
      </w:r>
    </w:p>
    <w:p w14:paraId="2F03CEA2" w14:textId="79861A5A" w:rsidR="005F298E" w:rsidRDefault="005F298E">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_Toc9611427 \h </w:instrText>
      </w:r>
      <w:r>
        <w:fldChar w:fldCharType="separate"/>
      </w:r>
      <w:r>
        <w:t>14</w:t>
      </w:r>
      <w:r>
        <w:fldChar w:fldCharType="end"/>
      </w:r>
    </w:p>
    <w:p w14:paraId="401AEBC0" w14:textId="030B69FB" w:rsidR="005F298E" w:rsidRDefault="005F298E">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_Toc9611428 \h </w:instrText>
      </w:r>
      <w:r>
        <w:fldChar w:fldCharType="separate"/>
      </w:r>
      <w:r>
        <w:t>14</w:t>
      </w:r>
      <w:r>
        <w:fldChar w:fldCharType="end"/>
      </w:r>
    </w:p>
    <w:p w14:paraId="63D308DA" w14:textId="06F71C18" w:rsidR="005F298E" w:rsidRDefault="005F298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_Toc9611429 \h </w:instrText>
      </w:r>
      <w:r>
        <w:fldChar w:fldCharType="separate"/>
      </w:r>
      <w:r>
        <w:t>15</w:t>
      </w:r>
      <w:r>
        <w:fldChar w:fldCharType="end"/>
      </w:r>
    </w:p>
    <w:p w14:paraId="320786D0" w14:textId="71219BF8" w:rsidR="005F298E" w:rsidRDefault="005F298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_Toc9611430 \h </w:instrText>
      </w:r>
      <w:r>
        <w:fldChar w:fldCharType="separate"/>
      </w:r>
      <w:r>
        <w:t>15</w:t>
      </w:r>
      <w:r>
        <w:fldChar w:fldCharType="end"/>
      </w:r>
    </w:p>
    <w:p w14:paraId="65CB9774" w14:textId="6C572D74" w:rsidR="005F298E" w:rsidRDefault="005F298E">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_Toc9611431 \h </w:instrText>
      </w:r>
      <w:r>
        <w:fldChar w:fldCharType="separate"/>
      </w:r>
      <w:r>
        <w:t>15</w:t>
      </w:r>
      <w:r>
        <w:fldChar w:fldCharType="end"/>
      </w:r>
    </w:p>
    <w:p w14:paraId="4E7E1854" w14:textId="0EDB50AD" w:rsidR="005F298E" w:rsidRDefault="005F298E">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_Toc9611432 \h </w:instrText>
      </w:r>
      <w:r>
        <w:fldChar w:fldCharType="separate"/>
      </w:r>
      <w:r>
        <w:t>15</w:t>
      </w:r>
      <w:r>
        <w:fldChar w:fldCharType="end"/>
      </w:r>
    </w:p>
    <w:p w14:paraId="56782A87" w14:textId="2224E33E" w:rsidR="005F298E" w:rsidRDefault="005F298E">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_Toc9611433 \h </w:instrText>
      </w:r>
      <w:r>
        <w:fldChar w:fldCharType="separate"/>
      </w:r>
      <w:r>
        <w:t>16</w:t>
      </w:r>
      <w:r>
        <w:fldChar w:fldCharType="end"/>
      </w:r>
    </w:p>
    <w:p w14:paraId="5B0458FB" w14:textId="4A3C3DA8" w:rsidR="005F298E" w:rsidRDefault="005F298E">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_Toc9611434 \h </w:instrText>
      </w:r>
      <w:r>
        <w:fldChar w:fldCharType="separate"/>
      </w:r>
      <w:r>
        <w:t>16</w:t>
      </w:r>
      <w:r>
        <w:fldChar w:fldCharType="end"/>
      </w:r>
    </w:p>
    <w:p w14:paraId="50D66A27" w14:textId="0916CBD2" w:rsidR="005F298E" w:rsidRDefault="005F298E">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_Toc9611435 \h </w:instrText>
      </w:r>
      <w:r>
        <w:fldChar w:fldCharType="separate"/>
      </w:r>
      <w:r>
        <w:t>16</w:t>
      </w:r>
      <w:r>
        <w:fldChar w:fldCharType="end"/>
      </w:r>
    </w:p>
    <w:p w14:paraId="4CB33342" w14:textId="17B42506" w:rsidR="005F298E" w:rsidRDefault="005F298E">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_Toc9611436 \h </w:instrText>
      </w:r>
      <w:r>
        <w:fldChar w:fldCharType="separate"/>
      </w:r>
      <w:r>
        <w:t>16</w:t>
      </w:r>
      <w:r>
        <w:fldChar w:fldCharType="end"/>
      </w:r>
    </w:p>
    <w:p w14:paraId="11C243B2" w14:textId="7F9248DF" w:rsidR="005F298E" w:rsidRDefault="005F298E">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_Toc9611437 \h </w:instrText>
      </w:r>
      <w:r>
        <w:fldChar w:fldCharType="separate"/>
      </w:r>
      <w:r>
        <w:t>17</w:t>
      </w:r>
      <w:r>
        <w:fldChar w:fldCharType="end"/>
      </w:r>
    </w:p>
    <w:p w14:paraId="64ABB989" w14:textId="2B3A0F3A" w:rsidR="005F298E" w:rsidRDefault="005F298E">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_Toc9611438 \h </w:instrText>
      </w:r>
      <w:r>
        <w:fldChar w:fldCharType="separate"/>
      </w:r>
      <w:r>
        <w:t>17</w:t>
      </w:r>
      <w:r>
        <w:fldChar w:fldCharType="end"/>
      </w:r>
    </w:p>
    <w:p w14:paraId="2AF9AD9D" w14:textId="3F6E5FE7" w:rsidR="005F298E" w:rsidRDefault="005F298E">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_Toc9611439 \h </w:instrText>
      </w:r>
      <w:r>
        <w:fldChar w:fldCharType="separate"/>
      </w:r>
      <w:r>
        <w:t>17</w:t>
      </w:r>
      <w:r>
        <w:fldChar w:fldCharType="end"/>
      </w:r>
    </w:p>
    <w:p w14:paraId="478628A4" w14:textId="64D9569C" w:rsidR="005F298E" w:rsidRDefault="005F298E">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_Toc9611440 \h </w:instrText>
      </w:r>
      <w:r>
        <w:fldChar w:fldCharType="separate"/>
      </w:r>
      <w:r>
        <w:t>18</w:t>
      </w:r>
      <w:r>
        <w:fldChar w:fldCharType="end"/>
      </w:r>
    </w:p>
    <w:p w14:paraId="00D1F5CC" w14:textId="65C0B8CC" w:rsidR="005F298E" w:rsidRDefault="005F298E">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_Toc9611441 \h </w:instrText>
      </w:r>
      <w:r>
        <w:fldChar w:fldCharType="separate"/>
      </w:r>
      <w:r>
        <w:t>18</w:t>
      </w:r>
      <w:r>
        <w:fldChar w:fldCharType="end"/>
      </w:r>
    </w:p>
    <w:p w14:paraId="11CF3AE6" w14:textId="3EBBA538" w:rsidR="005F298E" w:rsidRDefault="005F298E">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_Toc9611442 \h </w:instrText>
      </w:r>
      <w:r>
        <w:fldChar w:fldCharType="separate"/>
      </w:r>
      <w:r>
        <w:t>18</w:t>
      </w:r>
      <w:r>
        <w:fldChar w:fldCharType="end"/>
      </w:r>
    </w:p>
    <w:p w14:paraId="56134E57" w14:textId="4270001C" w:rsidR="005F298E" w:rsidRDefault="005F298E">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_Toc9611443 \h </w:instrText>
      </w:r>
      <w:r>
        <w:fldChar w:fldCharType="separate"/>
      </w:r>
      <w:r>
        <w:t>18</w:t>
      </w:r>
      <w:r>
        <w:fldChar w:fldCharType="end"/>
      </w:r>
    </w:p>
    <w:p w14:paraId="3DB13B35" w14:textId="4281A69A" w:rsidR="005F298E" w:rsidRDefault="005F298E">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_Toc9611444 \h </w:instrText>
      </w:r>
      <w:r>
        <w:fldChar w:fldCharType="separate"/>
      </w:r>
      <w:r>
        <w:t>18</w:t>
      </w:r>
      <w:r>
        <w:fldChar w:fldCharType="end"/>
      </w:r>
    </w:p>
    <w:p w14:paraId="53392915" w14:textId="0AF5D388" w:rsidR="005F298E" w:rsidRDefault="005F298E">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_Toc9611445 \h </w:instrText>
      </w:r>
      <w:r>
        <w:fldChar w:fldCharType="separate"/>
      </w:r>
      <w:r>
        <w:t>18</w:t>
      </w:r>
      <w:r>
        <w:fldChar w:fldCharType="end"/>
      </w:r>
    </w:p>
    <w:p w14:paraId="52E9F9BF" w14:textId="408DEED5" w:rsidR="005F298E" w:rsidRDefault="005F298E">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_Toc9611446 \h </w:instrText>
      </w:r>
      <w:r>
        <w:fldChar w:fldCharType="separate"/>
      </w:r>
      <w:r>
        <w:t>19</w:t>
      </w:r>
      <w:r>
        <w:fldChar w:fldCharType="end"/>
      </w:r>
    </w:p>
    <w:p w14:paraId="751EFC89" w14:textId="2B9F205F" w:rsidR="005F298E" w:rsidRDefault="005F298E">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_Toc9611447 \h </w:instrText>
      </w:r>
      <w:r>
        <w:fldChar w:fldCharType="separate"/>
      </w:r>
      <w:r>
        <w:t>19</w:t>
      </w:r>
      <w:r>
        <w:fldChar w:fldCharType="end"/>
      </w:r>
    </w:p>
    <w:p w14:paraId="40CB000B" w14:textId="60C78525" w:rsidR="005F298E" w:rsidRDefault="005F298E">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_Toc9611448 \h </w:instrText>
      </w:r>
      <w:r>
        <w:fldChar w:fldCharType="separate"/>
      </w:r>
      <w:r>
        <w:t>19</w:t>
      </w:r>
      <w:r>
        <w:fldChar w:fldCharType="end"/>
      </w:r>
    </w:p>
    <w:p w14:paraId="46CD6B9B" w14:textId="3C613E6A" w:rsidR="005F298E" w:rsidRDefault="005F298E">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_Toc9611449 \h </w:instrText>
      </w:r>
      <w:r>
        <w:fldChar w:fldCharType="separate"/>
      </w:r>
      <w:r>
        <w:t>19</w:t>
      </w:r>
      <w:r>
        <w:fldChar w:fldCharType="end"/>
      </w:r>
    </w:p>
    <w:p w14:paraId="51A5E955" w14:textId="03F2C3C7" w:rsidR="005F298E" w:rsidRDefault="005F298E">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_Toc9611450 \h </w:instrText>
      </w:r>
      <w:r>
        <w:fldChar w:fldCharType="separate"/>
      </w:r>
      <w:r>
        <w:t>19</w:t>
      </w:r>
      <w:r>
        <w:fldChar w:fldCharType="end"/>
      </w:r>
    </w:p>
    <w:p w14:paraId="64F53B6B" w14:textId="6075D117" w:rsidR="005F298E" w:rsidRDefault="005F298E">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_Toc9611451 \h </w:instrText>
      </w:r>
      <w:r>
        <w:fldChar w:fldCharType="separate"/>
      </w:r>
      <w:r>
        <w:t>19</w:t>
      </w:r>
      <w:r>
        <w:fldChar w:fldCharType="end"/>
      </w:r>
    </w:p>
    <w:p w14:paraId="2EF55409" w14:textId="01E0C0D5" w:rsidR="005F298E" w:rsidRDefault="005F298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_Toc9611452 \h </w:instrText>
      </w:r>
      <w:r>
        <w:fldChar w:fldCharType="separate"/>
      </w:r>
      <w:r>
        <w:t>19</w:t>
      </w:r>
      <w:r>
        <w:fldChar w:fldCharType="end"/>
      </w:r>
    </w:p>
    <w:p w14:paraId="14A5A0C8" w14:textId="4B320836" w:rsidR="005F298E" w:rsidRDefault="005F298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_Toc9611453 \h </w:instrText>
      </w:r>
      <w:r>
        <w:fldChar w:fldCharType="separate"/>
      </w:r>
      <w:r>
        <w:t>20</w:t>
      </w:r>
      <w:r>
        <w:fldChar w:fldCharType="end"/>
      </w:r>
    </w:p>
    <w:p w14:paraId="3115E562" w14:textId="662139E0" w:rsidR="005F298E" w:rsidRDefault="005F298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_Toc9611454 \h </w:instrText>
      </w:r>
      <w:r>
        <w:fldChar w:fldCharType="separate"/>
      </w:r>
      <w:r>
        <w:t>20</w:t>
      </w:r>
      <w:r>
        <w:fldChar w:fldCharType="end"/>
      </w:r>
    </w:p>
    <w:p w14:paraId="300DBA71" w14:textId="5BC0BD80" w:rsidR="005F298E" w:rsidRDefault="005F298E">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_Toc9611455 \h </w:instrText>
      </w:r>
      <w:r>
        <w:fldChar w:fldCharType="separate"/>
      </w:r>
      <w:r>
        <w:t>20</w:t>
      </w:r>
      <w:r>
        <w:fldChar w:fldCharType="end"/>
      </w:r>
    </w:p>
    <w:p w14:paraId="19B652BA" w14:textId="4069457B" w:rsidR="005F298E" w:rsidRDefault="005F298E">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_Toc9611456 \h </w:instrText>
      </w:r>
      <w:r>
        <w:fldChar w:fldCharType="separate"/>
      </w:r>
      <w:r>
        <w:t>22</w:t>
      </w:r>
      <w:r>
        <w:fldChar w:fldCharType="end"/>
      </w:r>
    </w:p>
    <w:p w14:paraId="02905C9A" w14:textId="37E1BDF2" w:rsidR="005F298E" w:rsidRDefault="005F298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_Toc9611457 \h </w:instrText>
      </w:r>
      <w:r>
        <w:fldChar w:fldCharType="separate"/>
      </w:r>
      <w:r>
        <w:t>22</w:t>
      </w:r>
      <w:r>
        <w:fldChar w:fldCharType="end"/>
      </w:r>
    </w:p>
    <w:p w14:paraId="773D27CE" w14:textId="16BE83A5" w:rsidR="005F298E" w:rsidRDefault="005F298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_Toc9611458 \h </w:instrText>
      </w:r>
      <w:r>
        <w:fldChar w:fldCharType="separate"/>
      </w:r>
      <w:r>
        <w:t>22</w:t>
      </w:r>
      <w:r>
        <w:fldChar w:fldCharType="end"/>
      </w:r>
    </w:p>
    <w:p w14:paraId="002CFBF5" w14:textId="46B2CC03" w:rsidR="005F298E" w:rsidRDefault="005F298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_Toc9611459 \h </w:instrText>
      </w:r>
      <w:r>
        <w:fldChar w:fldCharType="separate"/>
      </w:r>
      <w:r>
        <w:t>22</w:t>
      </w:r>
      <w:r>
        <w:fldChar w:fldCharType="end"/>
      </w:r>
    </w:p>
    <w:p w14:paraId="58CAA29F" w14:textId="73E47153" w:rsidR="005F298E" w:rsidRDefault="005F298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_Toc9611460 \h </w:instrText>
      </w:r>
      <w:r>
        <w:fldChar w:fldCharType="separate"/>
      </w:r>
      <w:r>
        <w:t>23</w:t>
      </w:r>
      <w:r>
        <w:fldChar w:fldCharType="end"/>
      </w:r>
    </w:p>
    <w:p w14:paraId="70CD8594" w14:textId="080B5509" w:rsidR="005F298E" w:rsidRDefault="005F298E">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_Toc9611461 \h </w:instrText>
      </w:r>
      <w:r>
        <w:fldChar w:fldCharType="separate"/>
      </w:r>
      <w:r>
        <w:t>23</w:t>
      </w:r>
      <w:r>
        <w:fldChar w:fldCharType="end"/>
      </w:r>
    </w:p>
    <w:p w14:paraId="178A627F" w14:textId="36816E07" w:rsidR="005F298E" w:rsidRDefault="005F298E">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_Toc9611462 \h </w:instrText>
      </w:r>
      <w:r>
        <w:fldChar w:fldCharType="separate"/>
      </w:r>
      <w:r>
        <w:t>24</w:t>
      </w:r>
      <w:r>
        <w:fldChar w:fldCharType="end"/>
      </w:r>
    </w:p>
    <w:p w14:paraId="32F172FC" w14:textId="7C4AD2B5" w:rsidR="005F298E" w:rsidRDefault="005F298E">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_Toc9611463 \h </w:instrText>
      </w:r>
      <w:r>
        <w:fldChar w:fldCharType="separate"/>
      </w:r>
      <w:r>
        <w:t>25</w:t>
      </w:r>
      <w:r>
        <w:fldChar w:fldCharType="end"/>
      </w:r>
    </w:p>
    <w:p w14:paraId="73D50702" w14:textId="7790A44C" w:rsidR="005F298E" w:rsidRDefault="005F298E">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_Toc9611464 \h </w:instrText>
      </w:r>
      <w:r>
        <w:fldChar w:fldCharType="separate"/>
      </w:r>
      <w:r>
        <w:t>25</w:t>
      </w:r>
      <w:r>
        <w:fldChar w:fldCharType="end"/>
      </w:r>
    </w:p>
    <w:p w14:paraId="4E7AD348" w14:textId="765377C0" w:rsidR="005F298E" w:rsidRDefault="005F298E">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_Toc9611465 \h </w:instrText>
      </w:r>
      <w:r>
        <w:fldChar w:fldCharType="separate"/>
      </w:r>
      <w:r>
        <w:t>25</w:t>
      </w:r>
      <w:r>
        <w:fldChar w:fldCharType="end"/>
      </w:r>
    </w:p>
    <w:p w14:paraId="59085F3A" w14:textId="46FB8B59" w:rsidR="005F298E" w:rsidRDefault="005F298E">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_Toc9611466 \h </w:instrText>
      </w:r>
      <w:r>
        <w:fldChar w:fldCharType="separate"/>
      </w:r>
      <w:r>
        <w:t>26</w:t>
      </w:r>
      <w:r>
        <w:fldChar w:fldCharType="end"/>
      </w:r>
    </w:p>
    <w:p w14:paraId="313A0764" w14:textId="20FB6D3B" w:rsidR="005F298E" w:rsidRDefault="005F298E">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_Toc9611467 \h </w:instrText>
      </w:r>
      <w:r>
        <w:fldChar w:fldCharType="separate"/>
      </w:r>
      <w:r>
        <w:t>26</w:t>
      </w:r>
      <w:r>
        <w:fldChar w:fldCharType="end"/>
      </w:r>
    </w:p>
    <w:p w14:paraId="1A3A6092" w14:textId="69F4E6B8" w:rsidR="005F298E" w:rsidRDefault="005F298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_Toc9611468 \h </w:instrText>
      </w:r>
      <w:r>
        <w:fldChar w:fldCharType="separate"/>
      </w:r>
      <w:r>
        <w:t>26</w:t>
      </w:r>
      <w:r>
        <w:fldChar w:fldCharType="end"/>
      </w:r>
    </w:p>
    <w:p w14:paraId="4C978154" w14:textId="3A1156D1" w:rsidR="005F298E" w:rsidRDefault="005F298E">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_Toc9611469 \h </w:instrText>
      </w:r>
      <w:r>
        <w:fldChar w:fldCharType="separate"/>
      </w:r>
      <w:r>
        <w:t>26</w:t>
      </w:r>
      <w:r>
        <w:fldChar w:fldCharType="end"/>
      </w:r>
    </w:p>
    <w:p w14:paraId="6B494782" w14:textId="3AE8CF40" w:rsidR="005F298E" w:rsidRDefault="005F298E">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_Toc9611470 \h </w:instrText>
      </w:r>
      <w:r>
        <w:fldChar w:fldCharType="separate"/>
      </w:r>
      <w:r>
        <w:t>28</w:t>
      </w:r>
      <w:r>
        <w:fldChar w:fldCharType="end"/>
      </w:r>
    </w:p>
    <w:p w14:paraId="754937D1" w14:textId="695DD24E" w:rsidR="005F298E" w:rsidRDefault="005F298E">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_Toc9611471 \h </w:instrText>
      </w:r>
      <w:r>
        <w:fldChar w:fldCharType="separate"/>
      </w:r>
      <w:r>
        <w:t>29</w:t>
      </w:r>
      <w:r>
        <w:fldChar w:fldCharType="end"/>
      </w:r>
    </w:p>
    <w:p w14:paraId="14EF34DB" w14:textId="44C34E0A" w:rsidR="005F298E" w:rsidRDefault="005F298E">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_Toc9611472 \h </w:instrText>
      </w:r>
      <w:r>
        <w:fldChar w:fldCharType="separate"/>
      </w:r>
      <w:r>
        <w:t>29</w:t>
      </w:r>
      <w:r>
        <w:fldChar w:fldCharType="end"/>
      </w:r>
    </w:p>
    <w:p w14:paraId="37CB66A3" w14:textId="55A376FA" w:rsidR="005F298E" w:rsidRDefault="005F298E">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_Toc9611473 \h </w:instrText>
      </w:r>
      <w:r>
        <w:fldChar w:fldCharType="separate"/>
      </w:r>
      <w:r>
        <w:t>29</w:t>
      </w:r>
      <w:r>
        <w:fldChar w:fldCharType="end"/>
      </w:r>
    </w:p>
    <w:p w14:paraId="112D5415" w14:textId="36738507" w:rsidR="005F298E" w:rsidRDefault="005F298E">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_Toc9611474 \h </w:instrText>
      </w:r>
      <w:r>
        <w:fldChar w:fldCharType="separate"/>
      </w:r>
      <w:r>
        <w:t>29</w:t>
      </w:r>
      <w:r>
        <w:fldChar w:fldCharType="end"/>
      </w:r>
    </w:p>
    <w:p w14:paraId="12FF6D71" w14:textId="3D1E06FA" w:rsidR="005F298E" w:rsidRDefault="005F298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_Toc9611475 \h </w:instrText>
      </w:r>
      <w:r>
        <w:fldChar w:fldCharType="separate"/>
      </w:r>
      <w:r>
        <w:t>30</w:t>
      </w:r>
      <w:r>
        <w:fldChar w:fldCharType="end"/>
      </w:r>
    </w:p>
    <w:p w14:paraId="6C164A49" w14:textId="29F4FC63" w:rsidR="005F298E" w:rsidRDefault="005F298E">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_Toc9611476 \h </w:instrText>
      </w:r>
      <w:r>
        <w:fldChar w:fldCharType="separate"/>
      </w:r>
      <w:r>
        <w:t>30</w:t>
      </w:r>
      <w:r>
        <w:fldChar w:fldCharType="end"/>
      </w:r>
    </w:p>
    <w:p w14:paraId="2E2CC23D" w14:textId="0FF8019E" w:rsidR="005F298E" w:rsidRDefault="005F298E">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_Toc9611477 \h </w:instrText>
      </w:r>
      <w:r>
        <w:fldChar w:fldCharType="separate"/>
      </w:r>
      <w:r>
        <w:t>30</w:t>
      </w:r>
      <w:r>
        <w:fldChar w:fldCharType="end"/>
      </w:r>
    </w:p>
    <w:p w14:paraId="06247169" w14:textId="016CDECB" w:rsidR="005F298E" w:rsidRDefault="005F298E">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_Toc9611478 \h </w:instrText>
      </w:r>
      <w:r>
        <w:fldChar w:fldCharType="separate"/>
      </w:r>
      <w:r>
        <w:t>31</w:t>
      </w:r>
      <w:r>
        <w:fldChar w:fldCharType="end"/>
      </w:r>
    </w:p>
    <w:p w14:paraId="3F1F750E" w14:textId="66592B32" w:rsidR="005F298E" w:rsidRDefault="005F298E">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_Toc9611479 \h </w:instrText>
      </w:r>
      <w:r>
        <w:fldChar w:fldCharType="separate"/>
      </w:r>
      <w:r>
        <w:t>32</w:t>
      </w:r>
      <w:r>
        <w:fldChar w:fldCharType="end"/>
      </w:r>
    </w:p>
    <w:p w14:paraId="34DA5E7F" w14:textId="3A5008C2" w:rsidR="005F298E" w:rsidRDefault="005F298E">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_Toc9611480 \h </w:instrText>
      </w:r>
      <w:r>
        <w:fldChar w:fldCharType="separate"/>
      </w:r>
      <w:r>
        <w:t>32</w:t>
      </w:r>
      <w:r>
        <w:fldChar w:fldCharType="end"/>
      </w:r>
    </w:p>
    <w:p w14:paraId="386801C2" w14:textId="194833E5" w:rsidR="005F298E" w:rsidRDefault="005F298E">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_Toc9611481 \h </w:instrText>
      </w:r>
      <w:r>
        <w:fldChar w:fldCharType="separate"/>
      </w:r>
      <w:r>
        <w:t>32</w:t>
      </w:r>
      <w:r>
        <w:fldChar w:fldCharType="end"/>
      </w:r>
    </w:p>
    <w:p w14:paraId="09183E3B" w14:textId="1653E034" w:rsidR="005F298E" w:rsidRDefault="005F298E">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_Toc9611482 \h </w:instrText>
      </w:r>
      <w:r>
        <w:fldChar w:fldCharType="separate"/>
      </w:r>
      <w:r>
        <w:t>32</w:t>
      </w:r>
      <w:r>
        <w:fldChar w:fldCharType="end"/>
      </w:r>
    </w:p>
    <w:p w14:paraId="02180D3E" w14:textId="1A49815E" w:rsidR="005F298E" w:rsidRDefault="005F298E">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_Toc9611483 \h </w:instrText>
      </w:r>
      <w:r>
        <w:fldChar w:fldCharType="separate"/>
      </w:r>
      <w:r>
        <w:t>32</w:t>
      </w:r>
      <w:r>
        <w:fldChar w:fldCharType="end"/>
      </w:r>
    </w:p>
    <w:p w14:paraId="6FC0B2A7" w14:textId="5701FCE7" w:rsidR="005F298E" w:rsidRDefault="005F298E">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_Toc9611484 \h </w:instrText>
      </w:r>
      <w:r>
        <w:fldChar w:fldCharType="separate"/>
      </w:r>
      <w:r>
        <w:t>32</w:t>
      </w:r>
      <w:r>
        <w:fldChar w:fldCharType="end"/>
      </w:r>
    </w:p>
    <w:p w14:paraId="4E92942D" w14:textId="098AB31F" w:rsidR="005F298E" w:rsidRDefault="005F298E">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_Toc9611485 \h </w:instrText>
      </w:r>
      <w:r>
        <w:fldChar w:fldCharType="separate"/>
      </w:r>
      <w:r>
        <w:t>33</w:t>
      </w:r>
      <w:r>
        <w:fldChar w:fldCharType="end"/>
      </w:r>
    </w:p>
    <w:p w14:paraId="684B554B" w14:textId="3FE1DD2E" w:rsidR="005F298E" w:rsidRDefault="005F298E">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_Toc9611486 \h </w:instrText>
      </w:r>
      <w:r>
        <w:fldChar w:fldCharType="separate"/>
      </w:r>
      <w:r>
        <w:t>33</w:t>
      </w:r>
      <w:r>
        <w:fldChar w:fldCharType="end"/>
      </w:r>
    </w:p>
    <w:p w14:paraId="2D13FB02" w14:textId="71DD23F1" w:rsidR="005F298E" w:rsidRDefault="005F298E">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_Toc9611487 \h </w:instrText>
      </w:r>
      <w:r>
        <w:fldChar w:fldCharType="separate"/>
      </w:r>
      <w:r>
        <w:t>34</w:t>
      </w:r>
      <w:r>
        <w:fldChar w:fldCharType="end"/>
      </w:r>
    </w:p>
    <w:p w14:paraId="7291509E" w14:textId="1ACA223C" w:rsidR="005F298E" w:rsidRDefault="005F298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_Toc9611488 \h </w:instrText>
      </w:r>
      <w:r>
        <w:fldChar w:fldCharType="separate"/>
      </w:r>
      <w:r>
        <w:t>34</w:t>
      </w:r>
      <w:r>
        <w:fldChar w:fldCharType="end"/>
      </w:r>
    </w:p>
    <w:p w14:paraId="4BCEB5E2" w14:textId="5058C7F1" w:rsidR="005F298E" w:rsidRDefault="005F298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_Toc9611489 \h </w:instrText>
      </w:r>
      <w:r>
        <w:fldChar w:fldCharType="separate"/>
      </w:r>
      <w:r>
        <w:t>34</w:t>
      </w:r>
      <w:r>
        <w:fldChar w:fldCharType="end"/>
      </w:r>
    </w:p>
    <w:p w14:paraId="54247BF0" w14:textId="6AF78BE4" w:rsidR="005F298E" w:rsidRDefault="005F298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_Toc9611490 \h </w:instrText>
      </w:r>
      <w:r>
        <w:fldChar w:fldCharType="separate"/>
      </w:r>
      <w:r>
        <w:t>34</w:t>
      </w:r>
      <w:r>
        <w:fldChar w:fldCharType="end"/>
      </w:r>
    </w:p>
    <w:p w14:paraId="16B3820D" w14:textId="57F6E353" w:rsidR="005F298E" w:rsidRDefault="005F298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_Toc9611491 \h </w:instrText>
      </w:r>
      <w:r>
        <w:fldChar w:fldCharType="separate"/>
      </w:r>
      <w:r>
        <w:t>35</w:t>
      </w:r>
      <w:r>
        <w:fldChar w:fldCharType="end"/>
      </w:r>
    </w:p>
    <w:p w14:paraId="7F90FAB8" w14:textId="156E2711" w:rsidR="005F298E" w:rsidRDefault="005F298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_Toc9611492 \h </w:instrText>
      </w:r>
      <w:r>
        <w:fldChar w:fldCharType="separate"/>
      </w:r>
      <w:r>
        <w:t>35</w:t>
      </w:r>
      <w:r>
        <w:fldChar w:fldCharType="end"/>
      </w:r>
    </w:p>
    <w:p w14:paraId="77EF686A" w14:textId="12AF85E3" w:rsidR="005F298E" w:rsidRDefault="005F298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_Toc9611493 \h </w:instrText>
      </w:r>
      <w:r>
        <w:fldChar w:fldCharType="separate"/>
      </w:r>
      <w:r>
        <w:t>35</w:t>
      </w:r>
      <w:r>
        <w:fldChar w:fldCharType="end"/>
      </w:r>
    </w:p>
    <w:p w14:paraId="3685A936" w14:textId="2D8EB270" w:rsidR="005F298E" w:rsidRDefault="005F298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_Toc9611494 \h </w:instrText>
      </w:r>
      <w:r>
        <w:fldChar w:fldCharType="separate"/>
      </w:r>
      <w:r>
        <w:t>35</w:t>
      </w:r>
      <w:r>
        <w:fldChar w:fldCharType="end"/>
      </w:r>
    </w:p>
    <w:p w14:paraId="40B95C73" w14:textId="0DDF5869" w:rsidR="005F298E" w:rsidRDefault="005F298E">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_Toc9611495 \h </w:instrText>
      </w:r>
      <w:r>
        <w:fldChar w:fldCharType="separate"/>
      </w:r>
      <w:r>
        <w:t>35</w:t>
      </w:r>
      <w:r>
        <w:fldChar w:fldCharType="end"/>
      </w:r>
    </w:p>
    <w:p w14:paraId="221C8DD5" w14:textId="0735BB68" w:rsidR="005F298E" w:rsidRDefault="005F298E">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_Toc9611496 \h </w:instrText>
      </w:r>
      <w:r>
        <w:fldChar w:fldCharType="separate"/>
      </w:r>
      <w:r>
        <w:t>35</w:t>
      </w:r>
      <w:r>
        <w:fldChar w:fldCharType="end"/>
      </w:r>
    </w:p>
    <w:p w14:paraId="3C79E6FE" w14:textId="1E658419" w:rsidR="005F298E" w:rsidRDefault="005F298E">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_Toc9611497 \h </w:instrText>
      </w:r>
      <w:r>
        <w:fldChar w:fldCharType="separate"/>
      </w:r>
      <w:r>
        <w:t>36</w:t>
      </w:r>
      <w:r>
        <w:fldChar w:fldCharType="end"/>
      </w:r>
    </w:p>
    <w:p w14:paraId="2B9F641C" w14:textId="71B6C85A" w:rsidR="005F298E" w:rsidRDefault="005F298E">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_Toc9611498 \h </w:instrText>
      </w:r>
      <w:r>
        <w:fldChar w:fldCharType="separate"/>
      </w:r>
      <w:r>
        <w:t>37</w:t>
      </w:r>
      <w:r>
        <w:fldChar w:fldCharType="end"/>
      </w:r>
    </w:p>
    <w:p w14:paraId="1CD044BD" w14:textId="6065F498" w:rsidR="005F298E" w:rsidRDefault="005F298E">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_Toc9611499 \h </w:instrText>
      </w:r>
      <w:r>
        <w:fldChar w:fldCharType="separate"/>
      </w:r>
      <w:r>
        <w:t>37</w:t>
      </w:r>
      <w:r>
        <w:fldChar w:fldCharType="end"/>
      </w:r>
    </w:p>
    <w:p w14:paraId="7CE9D3D5" w14:textId="2988AA0A" w:rsidR="005F298E" w:rsidRDefault="005F298E">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_Toc9611500 \h </w:instrText>
      </w:r>
      <w:r>
        <w:fldChar w:fldCharType="separate"/>
      </w:r>
      <w:r>
        <w:t>37</w:t>
      </w:r>
      <w:r>
        <w:fldChar w:fldCharType="end"/>
      </w:r>
    </w:p>
    <w:p w14:paraId="31709607" w14:textId="22DF15C6" w:rsidR="005F298E" w:rsidRDefault="005F298E">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_Toc9611501 \h </w:instrText>
      </w:r>
      <w:r>
        <w:fldChar w:fldCharType="separate"/>
      </w:r>
      <w:r>
        <w:t>37</w:t>
      </w:r>
      <w:r>
        <w:fldChar w:fldCharType="end"/>
      </w:r>
    </w:p>
    <w:p w14:paraId="473869ED" w14:textId="1E1E8274" w:rsidR="005F298E" w:rsidRDefault="005F298E">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_Toc9611502 \h </w:instrText>
      </w:r>
      <w:r>
        <w:fldChar w:fldCharType="separate"/>
      </w:r>
      <w:r>
        <w:t>37</w:t>
      </w:r>
      <w:r>
        <w:fldChar w:fldCharType="end"/>
      </w:r>
    </w:p>
    <w:p w14:paraId="5A448BB4" w14:textId="573924CE" w:rsidR="005F298E" w:rsidRDefault="005F298E">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_Toc9611503 \h </w:instrText>
      </w:r>
      <w:r>
        <w:fldChar w:fldCharType="separate"/>
      </w:r>
      <w:r>
        <w:t>38</w:t>
      </w:r>
      <w:r>
        <w:fldChar w:fldCharType="end"/>
      </w:r>
    </w:p>
    <w:p w14:paraId="12B053BB" w14:textId="6B851A45" w:rsidR="005F298E" w:rsidRDefault="005F298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_Toc9611504 \h </w:instrText>
      </w:r>
      <w:r>
        <w:fldChar w:fldCharType="separate"/>
      </w:r>
      <w:r>
        <w:t>38</w:t>
      </w:r>
      <w:r>
        <w:fldChar w:fldCharType="end"/>
      </w:r>
    </w:p>
    <w:p w14:paraId="1188F086" w14:textId="62528CA3" w:rsidR="005F298E" w:rsidRDefault="005F298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_Toc9611505 \h </w:instrText>
      </w:r>
      <w:r>
        <w:fldChar w:fldCharType="separate"/>
      </w:r>
      <w:r>
        <w:t>38</w:t>
      </w:r>
      <w:r>
        <w:fldChar w:fldCharType="end"/>
      </w:r>
    </w:p>
    <w:p w14:paraId="4D7FF203" w14:textId="590E53D8" w:rsidR="005F298E" w:rsidRDefault="005F298E">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_Toc9611506 \h </w:instrText>
      </w:r>
      <w:r>
        <w:fldChar w:fldCharType="separate"/>
      </w:r>
      <w:r>
        <w:t>38</w:t>
      </w:r>
      <w:r>
        <w:fldChar w:fldCharType="end"/>
      </w:r>
    </w:p>
    <w:p w14:paraId="407432CF" w14:textId="09039EB7" w:rsidR="005F298E" w:rsidRDefault="005F298E">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_Toc9611507 \h </w:instrText>
      </w:r>
      <w:r>
        <w:fldChar w:fldCharType="separate"/>
      </w:r>
      <w:r>
        <w:t>38</w:t>
      </w:r>
      <w:r>
        <w:fldChar w:fldCharType="end"/>
      </w:r>
    </w:p>
    <w:p w14:paraId="44CE013F" w14:textId="2153B753" w:rsidR="005F298E" w:rsidRDefault="005F298E">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_Toc9611508 \h </w:instrText>
      </w:r>
      <w:r>
        <w:fldChar w:fldCharType="separate"/>
      </w:r>
      <w:r>
        <w:t>38</w:t>
      </w:r>
      <w:r>
        <w:fldChar w:fldCharType="end"/>
      </w:r>
    </w:p>
    <w:p w14:paraId="2E12A3C2" w14:textId="26711C99" w:rsidR="005F298E" w:rsidRDefault="005F298E">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_Toc9611509 \h </w:instrText>
      </w:r>
      <w:r>
        <w:fldChar w:fldCharType="separate"/>
      </w:r>
      <w:r>
        <w:t>38</w:t>
      </w:r>
      <w:r>
        <w:fldChar w:fldCharType="end"/>
      </w:r>
    </w:p>
    <w:p w14:paraId="1C210319" w14:textId="0417EB19" w:rsidR="005F298E" w:rsidRDefault="005F298E">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_Toc9611510 \h </w:instrText>
      </w:r>
      <w:r>
        <w:fldChar w:fldCharType="separate"/>
      </w:r>
      <w:r>
        <w:t>39</w:t>
      </w:r>
      <w:r>
        <w:fldChar w:fldCharType="end"/>
      </w:r>
    </w:p>
    <w:p w14:paraId="3980A3B5" w14:textId="3425384B" w:rsidR="005F298E" w:rsidRDefault="005F298E">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_Toc9611511 \h </w:instrText>
      </w:r>
      <w:r>
        <w:fldChar w:fldCharType="separate"/>
      </w:r>
      <w:r>
        <w:t>39</w:t>
      </w:r>
      <w:r>
        <w:fldChar w:fldCharType="end"/>
      </w:r>
    </w:p>
    <w:p w14:paraId="1715377D" w14:textId="4D68B1CA" w:rsidR="005F298E" w:rsidRDefault="005F298E">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_Toc9611512 \h </w:instrText>
      </w:r>
      <w:r>
        <w:fldChar w:fldCharType="separate"/>
      </w:r>
      <w:r>
        <w:t>39</w:t>
      </w:r>
      <w:r>
        <w:fldChar w:fldCharType="end"/>
      </w:r>
    </w:p>
    <w:p w14:paraId="23FE7CFF" w14:textId="0BEA06DD" w:rsidR="005F298E" w:rsidRDefault="005F298E">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_Toc9611513 \h </w:instrText>
      </w:r>
      <w:r>
        <w:fldChar w:fldCharType="separate"/>
      </w:r>
      <w:r>
        <w:t>39</w:t>
      </w:r>
      <w:r>
        <w:fldChar w:fldCharType="end"/>
      </w:r>
    </w:p>
    <w:p w14:paraId="750DFA28" w14:textId="57F15841" w:rsidR="005F298E" w:rsidRDefault="005F298E">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_Toc9611514 \h </w:instrText>
      </w:r>
      <w:r>
        <w:fldChar w:fldCharType="separate"/>
      </w:r>
      <w:r>
        <w:t>40</w:t>
      </w:r>
      <w:r>
        <w:fldChar w:fldCharType="end"/>
      </w:r>
    </w:p>
    <w:p w14:paraId="3442C139" w14:textId="3C6E19E2" w:rsidR="005F298E" w:rsidRDefault="005F298E">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_Toc9611515 \h </w:instrText>
      </w:r>
      <w:r>
        <w:fldChar w:fldCharType="separate"/>
      </w:r>
      <w:r>
        <w:t>40</w:t>
      </w:r>
      <w:r>
        <w:fldChar w:fldCharType="end"/>
      </w:r>
    </w:p>
    <w:p w14:paraId="7FFB88BC" w14:textId="7FB218A7" w:rsidR="005F298E" w:rsidRDefault="005F298E">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_Toc9611516 \h </w:instrText>
      </w:r>
      <w:r>
        <w:fldChar w:fldCharType="separate"/>
      </w:r>
      <w:r>
        <w:t>40</w:t>
      </w:r>
      <w:r>
        <w:fldChar w:fldCharType="end"/>
      </w:r>
    </w:p>
    <w:p w14:paraId="6FB99D1D" w14:textId="540743CB" w:rsidR="005F298E" w:rsidRDefault="005F298E">
      <w:pPr>
        <w:pStyle w:val="TOC4"/>
        <w:rPr>
          <w:rFonts w:asciiTheme="minorHAnsi" w:eastAsiaTheme="minorEastAsia" w:hAnsiTheme="minorHAnsi" w:cstheme="minorBidi"/>
          <w:sz w:val="22"/>
          <w:szCs w:val="22"/>
          <w:lang w:eastAsia="en-GB"/>
        </w:rPr>
      </w:pPr>
      <w:r>
        <w:lastRenderedPageBreak/>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_Toc9611517 \h </w:instrText>
      </w:r>
      <w:r>
        <w:fldChar w:fldCharType="separate"/>
      </w:r>
      <w:r>
        <w:t>41</w:t>
      </w:r>
      <w:r>
        <w:fldChar w:fldCharType="end"/>
      </w:r>
    </w:p>
    <w:p w14:paraId="3ECD5573" w14:textId="7D500142" w:rsidR="005F298E" w:rsidRDefault="005F298E">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_Toc9611518 \h </w:instrText>
      </w:r>
      <w:r>
        <w:fldChar w:fldCharType="separate"/>
      </w:r>
      <w:r>
        <w:t>42</w:t>
      </w:r>
      <w:r>
        <w:fldChar w:fldCharType="end"/>
      </w:r>
    </w:p>
    <w:p w14:paraId="6653F69D" w14:textId="0F2581DF" w:rsidR="005F298E" w:rsidRDefault="005F298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_Toc9611519 \h </w:instrText>
      </w:r>
      <w:r>
        <w:fldChar w:fldCharType="separate"/>
      </w:r>
      <w:r>
        <w:t>43</w:t>
      </w:r>
      <w:r>
        <w:fldChar w:fldCharType="end"/>
      </w:r>
    </w:p>
    <w:p w14:paraId="3E28DD12" w14:textId="4B19A98F" w:rsidR="005F298E" w:rsidRDefault="005F298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_Toc9611520 \h </w:instrText>
      </w:r>
      <w:r>
        <w:fldChar w:fldCharType="separate"/>
      </w:r>
      <w:r>
        <w:t>43</w:t>
      </w:r>
      <w:r>
        <w:fldChar w:fldCharType="end"/>
      </w:r>
    </w:p>
    <w:p w14:paraId="40B5D4EE" w14:textId="0C71438B" w:rsidR="005F298E" w:rsidRDefault="005F298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_Toc9611521 \h </w:instrText>
      </w:r>
      <w:r>
        <w:fldChar w:fldCharType="separate"/>
      </w:r>
      <w:r>
        <w:t>43</w:t>
      </w:r>
      <w:r>
        <w:fldChar w:fldCharType="end"/>
      </w:r>
    </w:p>
    <w:p w14:paraId="1AB67CB0" w14:textId="37F15FB6" w:rsidR="005F298E" w:rsidRDefault="005F298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_Toc9611522 \h </w:instrText>
      </w:r>
      <w:r>
        <w:fldChar w:fldCharType="separate"/>
      </w:r>
      <w:r>
        <w:t>44</w:t>
      </w:r>
      <w:r>
        <w:fldChar w:fldCharType="end"/>
      </w:r>
    </w:p>
    <w:p w14:paraId="65DA37B0" w14:textId="1495E85B" w:rsidR="005F298E" w:rsidRDefault="005F298E">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_Toc9611523 \h </w:instrText>
      </w:r>
      <w:r>
        <w:fldChar w:fldCharType="separate"/>
      </w:r>
      <w:r>
        <w:t>44</w:t>
      </w:r>
      <w:r>
        <w:fldChar w:fldCharType="end"/>
      </w:r>
    </w:p>
    <w:p w14:paraId="7F974D46" w14:textId="3FFCEEF0" w:rsidR="005F298E" w:rsidRDefault="005F298E">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_Toc9611524 \h </w:instrText>
      </w:r>
      <w:r>
        <w:fldChar w:fldCharType="separate"/>
      </w:r>
      <w:r>
        <w:t>44</w:t>
      </w:r>
      <w:r>
        <w:fldChar w:fldCharType="end"/>
      </w:r>
    </w:p>
    <w:p w14:paraId="6A7C7DAC" w14:textId="30C3F8D5" w:rsidR="005F298E" w:rsidRDefault="005F298E">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_Toc9611525 \h </w:instrText>
      </w:r>
      <w:r>
        <w:fldChar w:fldCharType="separate"/>
      </w:r>
      <w:r>
        <w:t>44</w:t>
      </w:r>
      <w:r>
        <w:fldChar w:fldCharType="end"/>
      </w:r>
    </w:p>
    <w:p w14:paraId="44EE2A71" w14:textId="5A95570D" w:rsidR="005F298E" w:rsidRDefault="005F298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_Toc9611526 \h </w:instrText>
      </w:r>
      <w:r>
        <w:fldChar w:fldCharType="separate"/>
      </w:r>
      <w:r>
        <w:t>44</w:t>
      </w:r>
      <w:r>
        <w:fldChar w:fldCharType="end"/>
      </w:r>
    </w:p>
    <w:p w14:paraId="7FDF0DA9" w14:textId="21D82E00" w:rsidR="005F298E" w:rsidRDefault="005F298E">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_Toc9611527 \h </w:instrText>
      </w:r>
      <w:r>
        <w:fldChar w:fldCharType="separate"/>
      </w:r>
      <w:r>
        <w:t>44</w:t>
      </w:r>
      <w:r>
        <w:fldChar w:fldCharType="end"/>
      </w:r>
    </w:p>
    <w:p w14:paraId="2B1BF9B7" w14:textId="009C0005" w:rsidR="005F298E" w:rsidRDefault="005F298E">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_Toc9611528 \h </w:instrText>
      </w:r>
      <w:r>
        <w:fldChar w:fldCharType="separate"/>
      </w:r>
      <w:r>
        <w:t>44</w:t>
      </w:r>
      <w:r>
        <w:fldChar w:fldCharType="end"/>
      </w:r>
    </w:p>
    <w:p w14:paraId="6B47BBEB" w14:textId="045400EB" w:rsidR="005F298E" w:rsidRDefault="005F298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_Toc9611529 \h </w:instrText>
      </w:r>
      <w:r>
        <w:fldChar w:fldCharType="separate"/>
      </w:r>
      <w:r>
        <w:t>45</w:t>
      </w:r>
      <w:r>
        <w:fldChar w:fldCharType="end"/>
      </w:r>
    </w:p>
    <w:p w14:paraId="3A01096D" w14:textId="4933D84C" w:rsidR="005F298E" w:rsidRDefault="005F298E">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_Toc9611530 \h </w:instrText>
      </w:r>
      <w:r>
        <w:fldChar w:fldCharType="separate"/>
      </w:r>
      <w:r>
        <w:t>45</w:t>
      </w:r>
      <w:r>
        <w:fldChar w:fldCharType="end"/>
      </w:r>
    </w:p>
    <w:p w14:paraId="54D37988" w14:textId="2A8C88A9" w:rsidR="005F298E" w:rsidRDefault="005F298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_Toc9611531 \h </w:instrText>
      </w:r>
      <w:r>
        <w:fldChar w:fldCharType="separate"/>
      </w:r>
      <w:r>
        <w:t>45</w:t>
      </w:r>
      <w:r>
        <w:fldChar w:fldCharType="end"/>
      </w:r>
    </w:p>
    <w:p w14:paraId="4FEA3591" w14:textId="4C3E9ECF" w:rsidR="005F298E" w:rsidRDefault="005F298E">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_Toc9611532 \h </w:instrText>
      </w:r>
      <w:r>
        <w:fldChar w:fldCharType="separate"/>
      </w:r>
      <w:r>
        <w:t>46</w:t>
      </w:r>
      <w:r>
        <w:fldChar w:fldCharType="end"/>
      </w:r>
    </w:p>
    <w:p w14:paraId="6715C960" w14:textId="6D7D4EC5" w:rsidR="005F298E" w:rsidRDefault="005F298E">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_Toc9611533 \h </w:instrText>
      </w:r>
      <w:r>
        <w:fldChar w:fldCharType="separate"/>
      </w:r>
      <w:r>
        <w:t>46</w:t>
      </w:r>
      <w:r>
        <w:fldChar w:fldCharType="end"/>
      </w:r>
    </w:p>
    <w:p w14:paraId="49DB4F93" w14:textId="6ADA25AE" w:rsidR="005F298E" w:rsidRDefault="005F298E">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_Toc9611534 \h </w:instrText>
      </w:r>
      <w:r>
        <w:fldChar w:fldCharType="separate"/>
      </w:r>
      <w:r>
        <w:t>46</w:t>
      </w:r>
      <w:r>
        <w:fldChar w:fldCharType="end"/>
      </w:r>
    </w:p>
    <w:p w14:paraId="7D88A339" w14:textId="26E81669" w:rsidR="005F298E" w:rsidRDefault="005F298E" w:rsidP="005F298E">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_Toc9611535 \h </w:instrText>
      </w:r>
      <w:r>
        <w:fldChar w:fldCharType="separate"/>
      </w:r>
      <w:r>
        <w:t>48</w:t>
      </w:r>
      <w:r>
        <w:fldChar w:fldCharType="end"/>
      </w:r>
    </w:p>
    <w:p w14:paraId="7DEAC654" w14:textId="14143A47" w:rsidR="005F298E" w:rsidRDefault="005F298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_Toc9611536 \h </w:instrText>
      </w:r>
      <w:r>
        <w:fldChar w:fldCharType="separate"/>
      </w:r>
      <w:r>
        <w:t>48</w:t>
      </w:r>
      <w:r>
        <w:fldChar w:fldCharType="end"/>
      </w:r>
    </w:p>
    <w:p w14:paraId="32C771D6" w14:textId="560343AE" w:rsidR="005F298E" w:rsidRDefault="005F298E">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_Toc9611537 \h </w:instrText>
      </w:r>
      <w:r>
        <w:fldChar w:fldCharType="separate"/>
      </w:r>
      <w:r>
        <w:t>48</w:t>
      </w:r>
      <w:r>
        <w:fldChar w:fldCharType="end"/>
      </w:r>
    </w:p>
    <w:p w14:paraId="2866F92F" w14:textId="0903F127" w:rsidR="005F298E" w:rsidRDefault="005F298E">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_Toc9611538 \h </w:instrText>
      </w:r>
      <w:r>
        <w:fldChar w:fldCharType="separate"/>
      </w:r>
      <w:r>
        <w:t>48</w:t>
      </w:r>
      <w:r>
        <w:fldChar w:fldCharType="end"/>
      </w:r>
    </w:p>
    <w:p w14:paraId="11723CC5" w14:textId="646D45F3" w:rsidR="005F298E" w:rsidRDefault="005F298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_Toc9611539 \h </w:instrText>
      </w:r>
      <w:r>
        <w:fldChar w:fldCharType="separate"/>
      </w:r>
      <w:r>
        <w:t>49</w:t>
      </w:r>
      <w:r>
        <w:fldChar w:fldCharType="end"/>
      </w:r>
    </w:p>
    <w:p w14:paraId="669209FC" w14:textId="5C4A067A" w:rsidR="005F298E" w:rsidRDefault="005F298E">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_Toc9611540 \h </w:instrText>
      </w:r>
      <w:r>
        <w:fldChar w:fldCharType="separate"/>
      </w:r>
      <w:r>
        <w:t>49</w:t>
      </w:r>
      <w:r>
        <w:fldChar w:fldCharType="end"/>
      </w:r>
    </w:p>
    <w:p w14:paraId="0B960023" w14:textId="59CA9704" w:rsidR="005F298E" w:rsidRDefault="005F298E">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_Toc9611541 \h </w:instrText>
      </w:r>
      <w:r>
        <w:fldChar w:fldCharType="separate"/>
      </w:r>
      <w:r>
        <w:t>50</w:t>
      </w:r>
      <w:r>
        <w:fldChar w:fldCharType="end"/>
      </w:r>
    </w:p>
    <w:p w14:paraId="148FEE4C" w14:textId="1BA13B59" w:rsidR="005F298E" w:rsidRDefault="005F298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_Toc9611542 \h </w:instrText>
      </w:r>
      <w:r>
        <w:fldChar w:fldCharType="separate"/>
      </w:r>
      <w:r>
        <w:t>52</w:t>
      </w:r>
      <w:r>
        <w:fldChar w:fldCharType="end"/>
      </w:r>
    </w:p>
    <w:p w14:paraId="70B59A32" w14:textId="4C9B89BE" w:rsidR="005F298E" w:rsidRDefault="005F298E">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_Toc9611543 \h </w:instrText>
      </w:r>
      <w:r>
        <w:fldChar w:fldCharType="separate"/>
      </w:r>
      <w:r>
        <w:t>52</w:t>
      </w:r>
      <w:r>
        <w:fldChar w:fldCharType="end"/>
      </w:r>
    </w:p>
    <w:p w14:paraId="01E96009" w14:textId="65904ACD" w:rsidR="005F298E" w:rsidRDefault="005F298E">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_Toc9611544 \h </w:instrText>
      </w:r>
      <w:r>
        <w:fldChar w:fldCharType="separate"/>
      </w:r>
      <w:r>
        <w:t>52</w:t>
      </w:r>
      <w:r>
        <w:fldChar w:fldCharType="end"/>
      </w:r>
    </w:p>
    <w:p w14:paraId="7115F416" w14:textId="54247653" w:rsidR="005F298E" w:rsidRDefault="005F298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_Toc9611545 \h </w:instrText>
      </w:r>
      <w:r>
        <w:fldChar w:fldCharType="separate"/>
      </w:r>
      <w:r>
        <w:t>54</w:t>
      </w:r>
      <w:r>
        <w:fldChar w:fldCharType="end"/>
      </w:r>
    </w:p>
    <w:p w14:paraId="7241E062" w14:textId="5F1B1F13" w:rsidR="005F298E" w:rsidRDefault="005F298E">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_Toc9611546 \h </w:instrText>
      </w:r>
      <w:r>
        <w:fldChar w:fldCharType="separate"/>
      </w:r>
      <w:r>
        <w:t>54</w:t>
      </w:r>
      <w:r>
        <w:fldChar w:fldCharType="end"/>
      </w:r>
    </w:p>
    <w:p w14:paraId="644A1233" w14:textId="3AA90BFC" w:rsidR="005F298E" w:rsidRDefault="005F298E">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_Toc9611547 \h </w:instrText>
      </w:r>
      <w:r>
        <w:fldChar w:fldCharType="separate"/>
      </w:r>
      <w:r>
        <w:t>54</w:t>
      </w:r>
      <w:r>
        <w:fldChar w:fldCharType="end"/>
      </w:r>
    </w:p>
    <w:p w14:paraId="08A91F73" w14:textId="1043C702" w:rsidR="005F298E" w:rsidRDefault="005F298E" w:rsidP="005F298E">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_Toc9611548 \h </w:instrText>
      </w:r>
      <w:r>
        <w:fldChar w:fldCharType="separate"/>
      </w:r>
      <w:r>
        <w:t>56</w:t>
      </w:r>
      <w:r>
        <w:fldChar w:fldCharType="end"/>
      </w:r>
    </w:p>
    <w:p w14:paraId="31C72BFF" w14:textId="016CD3A6" w:rsidR="00080512" w:rsidRPr="00583848" w:rsidRDefault="005F298E">
      <w:r>
        <w:rPr>
          <w:noProof/>
          <w:sz w:val="22"/>
        </w:rPr>
        <w:fldChar w:fldCharType="end"/>
      </w:r>
    </w:p>
    <w:p w14:paraId="40EFAA15" w14:textId="77777777" w:rsidR="00080512" w:rsidRPr="00583848" w:rsidRDefault="00080512">
      <w:pPr>
        <w:pStyle w:val="Heading1"/>
      </w:pPr>
      <w:r w:rsidRPr="00583848">
        <w:br w:type="page"/>
      </w:r>
      <w:bookmarkStart w:id="3" w:name="_Toc9611402"/>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9611403"/>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9611404"/>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9611405"/>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"Lawful</w:t>
      </w:r>
      <w:r w:rsidR="002819B1" w:rsidRPr="00583848">
        <w:t xml:space="preserve"> interception re</w:t>
      </w:r>
      <w:r w:rsidR="00B8430B" w:rsidRPr="00583848">
        <w:t>quirements".</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1DAD1BB1" w:rsidR="002819B1" w:rsidRDefault="00791291" w:rsidP="00CB28A6">
      <w:pPr>
        <w:pStyle w:val="EX"/>
      </w:pPr>
      <w:r w:rsidRPr="00583848">
        <w:t>[</w:t>
      </w:r>
      <w:r w:rsidR="00725E96" w:rsidRPr="00583848">
        <w:t>6</w:t>
      </w:r>
      <w:r w:rsidRPr="00583848">
        <w:t>]</w:t>
      </w:r>
      <w:r w:rsidRPr="00583848">
        <w:tab/>
        <w:t>OMA MLP: "Mobile Location Protocol V3.3</w:t>
      </w:r>
      <w:r w:rsidR="002819B1" w:rsidRPr="00583848">
        <w:t>"</w:t>
      </w:r>
      <w:r w:rsidR="002819B1">
        <w:t>.</w:t>
      </w:r>
    </w:p>
    <w:p w14:paraId="0B90CABF" w14:textId="0CA4EA58" w:rsidR="00791291" w:rsidRPr="00583848" w:rsidRDefault="002819B1" w:rsidP="00EC27C5">
      <w:pPr>
        <w:pStyle w:val="NO"/>
      </w:pPr>
      <w:r>
        <w:t>NOTE:</w:t>
      </w:r>
      <w:r>
        <w:tab/>
        <w:t xml:space="preserve">Available at </w:t>
      </w:r>
      <w:hyperlink r:id="rId11" w:history="1">
        <w:r w:rsidR="00791291" w:rsidRPr="002819B1">
          <w:rPr>
            <w:rStyle w:val="Hyperlink"/>
          </w:rPr>
          <w:t>http://www.openmobilealliance.org</w:t>
        </w:r>
      </w:hyperlink>
      <w:r>
        <w:t>.</w:t>
      </w:r>
    </w:p>
    <w:p w14:paraId="1E6078F0" w14:textId="547A5B8B"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11A3AB64" w:rsidR="007835C9" w:rsidRPr="00583848" w:rsidRDefault="00B8430B" w:rsidP="00CB28A6">
      <w:pPr>
        <w:pStyle w:val="EX"/>
      </w:pPr>
      <w:r w:rsidRPr="00583848">
        <w:t>[8]</w:t>
      </w:r>
      <w:r w:rsidRPr="00583848">
        <w:tab/>
        <w:t>ETSI TS 103 221-1: "</w:t>
      </w:r>
      <w:r w:rsidR="00F749ED" w:rsidRPr="00583848">
        <w:t>Lawful Interception (LI); Part 1: Internal Network Interface X1 for Lawful Interception</w:t>
      </w:r>
      <w:r w:rsidR="009537A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50B6E76B" w:rsidR="005F298E" w:rsidRPr="00583848" w:rsidRDefault="005F298E" w:rsidP="00CB28A6">
      <w:pPr>
        <w:pStyle w:val="EX"/>
      </w:pPr>
      <w:r>
        <w:t>[16]</w:t>
      </w:r>
      <w:r>
        <w:rPr>
          <w:lang w:val="en-US"/>
        </w:rPr>
        <w:tab/>
        <w:t xml:space="preserve">ETSI TS 103 221-2: </w:t>
      </w:r>
      <w:r>
        <w:rPr>
          <w:lang w:val="fr-FR"/>
        </w:rPr>
        <w:t>"</w:t>
      </w:r>
      <w:r>
        <w:rPr>
          <w:lang w:val="en-US"/>
        </w:rPr>
        <w:t>Lawful Interception: Internal Network Interface X2/X3</w:t>
      </w:r>
      <w:r>
        <w:rPr>
          <w:lang w:val="fr-FR"/>
        </w:rPr>
        <w:t>".</w:t>
      </w:r>
    </w:p>
    <w:p w14:paraId="79506962" w14:textId="77777777" w:rsidR="00080512" w:rsidRPr="00583848" w:rsidRDefault="00080512">
      <w:pPr>
        <w:pStyle w:val="Heading1"/>
      </w:pPr>
      <w:bookmarkStart w:id="11" w:name="_Toc9611406"/>
      <w:r w:rsidRPr="00583848">
        <w:lastRenderedPageBreak/>
        <w:t>3</w:t>
      </w:r>
      <w:r w:rsidRPr="00583848">
        <w:tab/>
        <w:t xml:space="preserve">Definitions, </w:t>
      </w:r>
      <w:r w:rsidR="008028A4" w:rsidRPr="00583848">
        <w:t>symbols and abbreviations</w:t>
      </w:r>
      <w:bookmarkEnd w:id="11"/>
    </w:p>
    <w:p w14:paraId="1CE7C106" w14:textId="77777777" w:rsidR="00080512" w:rsidRPr="00583848" w:rsidRDefault="00080512">
      <w:pPr>
        <w:pStyle w:val="Heading2"/>
      </w:pPr>
      <w:bookmarkStart w:id="12" w:name="_Toc9611407"/>
      <w:r w:rsidRPr="00583848">
        <w:t>3.1</w:t>
      </w:r>
      <w:r w:rsidRPr="00583848">
        <w:tab/>
        <w:t>Definitions</w:t>
      </w:r>
      <w:bookmarkEnd w:id="12"/>
    </w:p>
    <w:p w14:paraId="01E4D6BB" w14:textId="77777777" w:rsidR="00080512" w:rsidRPr="00583848" w:rsidRDefault="00080512">
      <w:r w:rsidRPr="00583848">
        <w:t xml:space="preserve">For the purposes of the present document, the terms and definitions given in </w:t>
      </w:r>
      <w:bookmarkStart w:id="13" w:name="OLE_LINK6"/>
      <w:bookmarkStart w:id="14" w:name="OLE_LINK7"/>
      <w:bookmarkStart w:id="15" w:name="OLE_LINK8"/>
      <w:r w:rsidR="00DF62CD" w:rsidRPr="00583848">
        <w:t xml:space="preserve">3GPP </w:t>
      </w:r>
      <w:bookmarkEnd w:id="13"/>
      <w:bookmarkEnd w:id="14"/>
      <w:bookmarkEnd w:id="15"/>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6" w:name="_Toc9611408"/>
      <w:r w:rsidRPr="00583848">
        <w:t>3.2</w:t>
      </w:r>
      <w:r w:rsidRPr="00583848">
        <w:tab/>
        <w:t>Symbols</w:t>
      </w:r>
      <w:bookmarkEnd w:id="16"/>
    </w:p>
    <w:p w14:paraId="547D39AA" w14:textId="77777777" w:rsidR="00080512" w:rsidRPr="00583848" w:rsidRDefault="00080512">
      <w:pPr>
        <w:pStyle w:val="Heading2"/>
      </w:pPr>
      <w:bookmarkStart w:id="17" w:name="_Toc9611409"/>
      <w:r w:rsidRPr="00583848">
        <w:t>3.3</w:t>
      </w:r>
      <w:r w:rsidRPr="00583848">
        <w:tab/>
        <w:t>Abbreviations</w:t>
      </w:r>
      <w:bookmarkEnd w:id="17"/>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09DF522A" w14:textId="77777777" w:rsidR="00DE41FF" w:rsidRPr="00583848" w:rsidRDefault="00DE41FF" w:rsidP="00791291">
      <w:pPr>
        <w:keepLines/>
        <w:spacing w:after="0"/>
        <w:ind w:left="1702" w:hanging="1418"/>
        <w:jc w:val="both"/>
      </w:pPr>
      <w:r w:rsidRPr="00583848">
        <w:t>AMF</w:t>
      </w:r>
      <w:r w:rsidRPr="00583848">
        <w:tab/>
        <w:t>Access Management Function</w:t>
      </w:r>
    </w:p>
    <w:p w14:paraId="575FC4C3" w14:textId="77777777" w:rsidR="007B68B1" w:rsidRPr="00583848" w:rsidRDefault="007B68B1" w:rsidP="00791291">
      <w:pPr>
        <w:keepLines/>
        <w:spacing w:after="0"/>
        <w:ind w:left="1702" w:hanging="1418"/>
        <w:jc w:val="both"/>
      </w:pPr>
      <w:r w:rsidRPr="00583848">
        <w:t>AUSF</w:t>
      </w:r>
      <w:r w:rsidRPr="00583848">
        <w:tab/>
        <w:t>Authentication Server Function</w:t>
      </w:r>
    </w:p>
    <w:p w14:paraId="100C4CD4" w14:textId="77777777" w:rsidR="002875A1" w:rsidRPr="00583848" w:rsidRDefault="002875A1" w:rsidP="00791291">
      <w:pPr>
        <w:keepLines/>
        <w:spacing w:after="0"/>
        <w:ind w:left="1702" w:hanging="1418"/>
        <w:jc w:val="both"/>
      </w:pPr>
      <w:r w:rsidRPr="00583848">
        <w:t>CC</w:t>
      </w:r>
      <w:r w:rsidRPr="00583848">
        <w:tab/>
        <w:t>Content of Communication</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lastRenderedPageBreak/>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3B5FAFC8" w14:textId="3CD4FB98" w:rsidR="00791291" w:rsidRPr="00583848" w:rsidRDefault="00791291" w:rsidP="00791291">
      <w:pPr>
        <w:keepLines/>
        <w:spacing w:after="0"/>
        <w:ind w:left="1702" w:hanging="1418"/>
        <w:jc w:val="both"/>
      </w:pPr>
      <w:r w:rsidRPr="00583848">
        <w:t>GPSI</w:t>
      </w:r>
      <w:r w:rsidRPr="00583848">
        <w:tab/>
        <w:t>Generic Public Subscription Identifier</w:t>
      </w:r>
    </w:p>
    <w:p w14:paraId="1E7017B4" w14:textId="3074860A" w:rsidR="00803F1B" w:rsidRDefault="00803F1B" w:rsidP="00F17946">
      <w:pPr>
        <w:keepLines/>
        <w:spacing w:after="0"/>
        <w:ind w:left="1702" w:hanging="1418"/>
        <w:jc w:val="both"/>
      </w:pPr>
      <w:r>
        <w:t>IP</w:t>
      </w:r>
      <w:r>
        <w:tab/>
      </w:r>
      <w:r w:rsidRPr="00583848">
        <w:t>Interception Product</w:t>
      </w:r>
    </w:p>
    <w:p w14:paraId="0FD7D190" w14:textId="73E11F06" w:rsidR="004A3E04" w:rsidRPr="00583848" w:rsidRDefault="00791291" w:rsidP="00F17946">
      <w:pPr>
        <w:keepLines/>
        <w:spacing w:after="0"/>
        <w:ind w:left="1702" w:hanging="1418"/>
        <w:jc w:val="both"/>
      </w:pPr>
      <w:r w:rsidRPr="00583848">
        <w:t>IRI</w:t>
      </w:r>
      <w:r w:rsidRPr="00583848">
        <w:tab/>
        <w:t>Intercept Related Information</w:t>
      </w:r>
    </w:p>
    <w:p w14:paraId="4170407D" w14:textId="19BD5D19" w:rsidR="002875A1" w:rsidRPr="00583848" w:rsidRDefault="0004387B" w:rsidP="00DF5FAB">
      <w:pPr>
        <w:keepLines/>
        <w:spacing w:after="0"/>
        <w:ind w:left="1702" w:hanging="1418"/>
        <w:jc w:val="both"/>
      </w:pPr>
      <w:r>
        <w:t>LALS</w:t>
      </w:r>
      <w:r w:rsidR="00791291" w:rsidRPr="00583848">
        <w:tab/>
        <w:t>Lawful Access Location Services</w:t>
      </w:r>
    </w:p>
    <w:p w14:paraId="0A66C212" w14:textId="77777777" w:rsidR="000A578B" w:rsidRPr="00583848" w:rsidRDefault="000A578B" w:rsidP="00791291">
      <w:pPr>
        <w:keepLines/>
        <w:spacing w:after="0"/>
        <w:ind w:left="1702" w:hanging="1418"/>
        <w:jc w:val="both"/>
      </w:pPr>
      <w:r w:rsidRPr="00583848">
        <w:t>LEA</w:t>
      </w:r>
      <w:r w:rsidRPr="00583848">
        <w:tab/>
        <w:t>Law Enforcement Agency</w:t>
      </w:r>
    </w:p>
    <w:p w14:paraId="232FEB08" w14:textId="6CF0C640" w:rsidR="00791291" w:rsidRPr="00583848" w:rsidRDefault="00791291" w:rsidP="00791291">
      <w:pPr>
        <w:keepLines/>
        <w:spacing w:after="0"/>
        <w:ind w:left="1702" w:hanging="1418"/>
        <w:jc w:val="both"/>
      </w:pPr>
      <w:r w:rsidRPr="00583848">
        <w:t>LEMF</w:t>
      </w:r>
      <w:r w:rsidRPr="00583848">
        <w:tab/>
        <w:t xml:space="preserve">Law Enforcement Monitoring </w:t>
      </w:r>
      <w:r w:rsidR="006D731B" w:rsidRPr="00583848">
        <w:t>Facility</w:t>
      </w:r>
    </w:p>
    <w:p w14:paraId="0058581E" w14:textId="1C8821B0" w:rsidR="00791291" w:rsidRPr="00583848" w:rsidRDefault="00791291" w:rsidP="00791291">
      <w:pPr>
        <w:keepLines/>
        <w:spacing w:after="0"/>
        <w:ind w:left="1702" w:hanging="1418"/>
        <w:jc w:val="both"/>
      </w:pPr>
      <w:r w:rsidRPr="00583848">
        <w:t>LI</w:t>
      </w:r>
      <w:r w:rsidRPr="00583848">
        <w:tab/>
        <w:t>Lawful Interception</w:t>
      </w:r>
    </w:p>
    <w:p w14:paraId="2D811343" w14:textId="29876AC2" w:rsidR="003172AB" w:rsidRPr="00583848" w:rsidRDefault="00453448" w:rsidP="00791291">
      <w:pPr>
        <w:keepLines/>
        <w:spacing w:after="0"/>
        <w:ind w:left="1702" w:hanging="1418"/>
        <w:jc w:val="both"/>
      </w:pPr>
      <w:r>
        <w:t>LI</w:t>
      </w:r>
      <w:r w:rsidR="003172AB" w:rsidRPr="00583848">
        <w:t>CA</w:t>
      </w:r>
      <w:r w:rsidR="003172AB" w:rsidRPr="00583848">
        <w:tab/>
        <w:t>L</w:t>
      </w:r>
      <w:r w:rsidR="00F17946" w:rsidRPr="00583848">
        <w:t>awful Interception</w:t>
      </w:r>
      <w:r w:rsidR="003172AB" w:rsidRPr="00583848">
        <w:t xml:space="preserve"> Certificate Authority</w:t>
      </w:r>
    </w:p>
    <w:p w14:paraId="583931F1" w14:textId="77777777" w:rsidR="00791291" w:rsidRPr="00583848" w:rsidRDefault="00791291" w:rsidP="00791291">
      <w:pPr>
        <w:keepLines/>
        <w:spacing w:after="0"/>
        <w:ind w:left="1702" w:hanging="1418"/>
        <w:jc w:val="both"/>
      </w:pPr>
      <w:r w:rsidRPr="00583848">
        <w:t>LICF</w:t>
      </w:r>
      <w:r w:rsidRPr="00583848">
        <w:tab/>
        <w:t>Lawful Interception Control Function</w:t>
      </w:r>
    </w:p>
    <w:p w14:paraId="4E678797" w14:textId="292D4849" w:rsidR="006D731B" w:rsidRPr="00583848" w:rsidRDefault="006D731B" w:rsidP="006D731B">
      <w:pPr>
        <w:keepLines/>
        <w:spacing w:after="0"/>
        <w:ind w:left="1702" w:hanging="1418"/>
        <w:jc w:val="both"/>
      </w:pPr>
      <w:r w:rsidRPr="00583848">
        <w:t>LI_HI1</w:t>
      </w:r>
      <w:r w:rsidRPr="00583848">
        <w:tab/>
        <w:t>L</w:t>
      </w:r>
      <w:r w:rsidR="00F17946" w:rsidRPr="00583848">
        <w:t xml:space="preserve">awful Interception </w:t>
      </w:r>
      <w:r w:rsidRPr="00583848">
        <w:t>Handover Interface 1</w:t>
      </w:r>
    </w:p>
    <w:p w14:paraId="74C99B1F" w14:textId="7317C01F" w:rsidR="006D731B" w:rsidRPr="00583848" w:rsidRDefault="006D731B" w:rsidP="006D731B">
      <w:pPr>
        <w:keepLines/>
        <w:spacing w:after="0"/>
        <w:ind w:left="1702" w:hanging="1418"/>
        <w:jc w:val="both"/>
      </w:pPr>
      <w:r w:rsidRPr="00583848">
        <w:t>LI_HI2</w:t>
      </w:r>
      <w:r w:rsidRPr="00583848">
        <w:tab/>
        <w:t>L</w:t>
      </w:r>
      <w:r w:rsidR="00F17946" w:rsidRPr="00583848">
        <w:t xml:space="preserve">awful Interception </w:t>
      </w:r>
      <w:r w:rsidRPr="00583848">
        <w:t>Handover Interface 2</w:t>
      </w:r>
    </w:p>
    <w:p w14:paraId="7550EA59" w14:textId="32325D05" w:rsidR="006D731B" w:rsidRPr="00583848" w:rsidRDefault="006D731B" w:rsidP="006D731B">
      <w:pPr>
        <w:keepLines/>
        <w:spacing w:after="0"/>
        <w:ind w:left="1702" w:hanging="1418"/>
        <w:jc w:val="both"/>
      </w:pPr>
      <w:r w:rsidRPr="00583848">
        <w:t>LI_HI3</w:t>
      </w:r>
      <w:r w:rsidRPr="00583848">
        <w:tab/>
        <w:t>L</w:t>
      </w:r>
      <w:r w:rsidR="00F17946" w:rsidRPr="00583848">
        <w:t xml:space="preserve">awful Interception </w:t>
      </w:r>
      <w:r w:rsidRPr="00583848">
        <w:t>Handover Interface 3</w:t>
      </w:r>
    </w:p>
    <w:p w14:paraId="59D58892" w14:textId="66D648E5" w:rsidR="00F17946" w:rsidRPr="00583848" w:rsidRDefault="00F17946" w:rsidP="006D731B">
      <w:pPr>
        <w:keepLines/>
        <w:spacing w:after="0"/>
        <w:ind w:left="1702" w:hanging="1418"/>
        <w:jc w:val="both"/>
      </w:pPr>
      <w:r w:rsidRPr="00583848">
        <w:t>LI_HI4</w:t>
      </w:r>
      <w:r w:rsidRPr="00583848">
        <w:tab/>
        <w:t>Lawful Interception Handover Interface 4</w:t>
      </w:r>
    </w:p>
    <w:p w14:paraId="7D23EB58" w14:textId="77777777" w:rsidR="009E1798" w:rsidRDefault="009E1798" w:rsidP="009E1798">
      <w:pPr>
        <w:keepLines/>
        <w:spacing w:after="0"/>
        <w:ind w:left="1702" w:hanging="1418"/>
        <w:jc w:val="both"/>
      </w:pPr>
      <w:r w:rsidRPr="00DC0D1D">
        <w:t>LIID</w:t>
      </w:r>
      <w:r w:rsidRPr="00DC0D1D">
        <w:tab/>
        <w:t>Lawful Interception Identifier</w:t>
      </w:r>
    </w:p>
    <w:p w14:paraId="3C3B3C5D" w14:textId="77777777" w:rsidR="006D731B" w:rsidRPr="00583848" w:rsidRDefault="006D731B" w:rsidP="00791291">
      <w:pPr>
        <w:keepLines/>
        <w:spacing w:after="0"/>
        <w:ind w:left="1702" w:hanging="1418"/>
        <w:jc w:val="both"/>
      </w:pPr>
      <w:r w:rsidRPr="00583848">
        <w:t>LIPF</w:t>
      </w:r>
      <w:r w:rsidRPr="00583848">
        <w:tab/>
        <w:t>Lawful Interception Provisioning Function</w:t>
      </w:r>
    </w:p>
    <w:p w14:paraId="47878225" w14:textId="77777777" w:rsidR="00791291" w:rsidRPr="00583848" w:rsidRDefault="00791291" w:rsidP="00791291">
      <w:pPr>
        <w:keepLines/>
        <w:spacing w:after="0"/>
        <w:ind w:left="1702" w:hanging="1418"/>
        <w:jc w:val="both"/>
      </w:pPr>
      <w:r w:rsidRPr="00583848">
        <w:t>LIR</w:t>
      </w:r>
      <w:r w:rsidRPr="00583848">
        <w:tab/>
        <w:t>Location Immediate Request</w:t>
      </w:r>
    </w:p>
    <w:p w14:paraId="34988E6C" w14:textId="77777777" w:rsidR="000A578B" w:rsidRPr="00583848" w:rsidRDefault="000A578B" w:rsidP="00791291">
      <w:pPr>
        <w:keepLines/>
        <w:spacing w:after="0"/>
        <w:ind w:left="1702" w:hanging="1418"/>
        <w:jc w:val="both"/>
      </w:pPr>
      <w:r w:rsidRPr="00583848">
        <w:t>LI_SI</w:t>
      </w:r>
      <w:r w:rsidRPr="00583848">
        <w:tab/>
        <w:t xml:space="preserve">Lawful Interception System Information </w:t>
      </w:r>
      <w:r w:rsidR="00DD6161" w:rsidRPr="00583848">
        <w:t>I</w:t>
      </w:r>
      <w:r w:rsidRPr="00583848">
        <w:t>nterface</w:t>
      </w:r>
    </w:p>
    <w:p w14:paraId="66E6D545" w14:textId="6C90E992" w:rsidR="003E4ACE" w:rsidRPr="00583848" w:rsidRDefault="003E4ACE" w:rsidP="005B3666">
      <w:pPr>
        <w:spacing w:after="0"/>
        <w:ind w:left="1702" w:hanging="1418"/>
        <w:jc w:val="both"/>
      </w:pPr>
      <w:r w:rsidRPr="00583848">
        <w:t>LI_X0</w:t>
      </w:r>
      <w:r w:rsidRPr="00583848">
        <w:tab/>
      </w:r>
      <w:r w:rsidRPr="00583848">
        <w:tab/>
        <w:t>Lawful Interception Internal Interface 0</w:t>
      </w:r>
    </w:p>
    <w:p w14:paraId="2216B302" w14:textId="3E0F2AB9" w:rsidR="00791291" w:rsidRPr="00583848" w:rsidRDefault="00791291" w:rsidP="00791291">
      <w:pPr>
        <w:keepLines/>
        <w:spacing w:after="0"/>
        <w:ind w:left="1702" w:hanging="1418"/>
        <w:jc w:val="both"/>
      </w:pPr>
      <w:r w:rsidRPr="00583848">
        <w:t>LI_X1</w:t>
      </w:r>
      <w:r w:rsidRPr="00583848">
        <w:tab/>
        <w:t>Lawful Interception Internal Interface 1</w:t>
      </w:r>
    </w:p>
    <w:p w14:paraId="5BDE1A62" w14:textId="77777777" w:rsidR="00791291" w:rsidRPr="00583848" w:rsidRDefault="00791291" w:rsidP="00791291">
      <w:pPr>
        <w:keepLines/>
        <w:spacing w:after="0"/>
        <w:ind w:left="1702" w:hanging="1418"/>
        <w:jc w:val="both"/>
      </w:pPr>
      <w:r w:rsidRPr="00583848">
        <w:t>LI_X2</w:t>
      </w:r>
      <w:r w:rsidRPr="00583848">
        <w:tab/>
        <w:t>Lawful Interception Internal Interface 2</w:t>
      </w:r>
    </w:p>
    <w:p w14:paraId="72A70674" w14:textId="77777777" w:rsidR="00791291" w:rsidRPr="00583848" w:rsidRDefault="00791291" w:rsidP="00791291">
      <w:pPr>
        <w:keepLines/>
        <w:spacing w:after="0"/>
        <w:ind w:left="1702" w:hanging="1418"/>
        <w:jc w:val="both"/>
      </w:pPr>
      <w:r w:rsidRPr="00583848">
        <w:t>LI_X3</w:t>
      </w:r>
      <w:r w:rsidRPr="00583848">
        <w:tab/>
        <w:t>Lawful Interception Internal Interface 3</w:t>
      </w:r>
    </w:p>
    <w:p w14:paraId="567D9CAA" w14:textId="77777777" w:rsidR="005F298E" w:rsidRPr="00583848" w:rsidRDefault="005F298E" w:rsidP="005F298E">
      <w:pPr>
        <w:keepLines/>
        <w:spacing w:after="0"/>
        <w:ind w:left="1702" w:hanging="1418"/>
        <w:jc w:val="both"/>
      </w:pPr>
      <w:r>
        <w:t>LI_X3A</w:t>
      </w:r>
      <w:r>
        <w:tab/>
        <w:t>Lawful Interception Internal Interface 3 Aggregator</w:t>
      </w:r>
    </w:p>
    <w:p w14:paraId="0CAF7CB7" w14:textId="77777777" w:rsidR="00791291" w:rsidRPr="00583848" w:rsidRDefault="00791291" w:rsidP="00791291">
      <w:pPr>
        <w:keepLines/>
        <w:spacing w:after="0"/>
        <w:ind w:left="1702" w:hanging="1418"/>
        <w:jc w:val="both"/>
      </w:pPr>
      <w:r w:rsidRPr="00583848">
        <w:t>LMF</w:t>
      </w:r>
      <w:r w:rsidRPr="00583848">
        <w:tab/>
      </w:r>
      <w:r w:rsidRPr="00583848">
        <w:rPr>
          <w:rStyle w:val="st"/>
        </w:rPr>
        <w:t>Location Management Function</w:t>
      </w:r>
    </w:p>
    <w:p w14:paraId="43503399" w14:textId="77777777" w:rsidR="00791291" w:rsidRPr="00583848" w:rsidRDefault="00791291" w:rsidP="00791291">
      <w:pPr>
        <w:keepLines/>
        <w:spacing w:after="0"/>
        <w:ind w:left="1702" w:hanging="1418"/>
        <w:jc w:val="both"/>
      </w:pPr>
      <w:r w:rsidRPr="00583848">
        <w:t>LTF</w:t>
      </w:r>
      <w:r w:rsidRPr="00583848">
        <w:tab/>
        <w:t>Location Triggering Function</w:t>
      </w:r>
    </w:p>
    <w:p w14:paraId="76D85A7B" w14:textId="6BF28719" w:rsidR="00791291" w:rsidRPr="00583848" w:rsidRDefault="00791291" w:rsidP="00791291">
      <w:pPr>
        <w:keepLines/>
        <w:spacing w:after="0"/>
        <w:ind w:left="1702" w:hanging="1418"/>
        <w:jc w:val="both"/>
      </w:pPr>
      <w:r w:rsidRPr="00583848">
        <w:t>MDF</w:t>
      </w:r>
      <w:r w:rsidRPr="00583848">
        <w:tab/>
        <w:t xml:space="preserve">Mediation </w:t>
      </w:r>
      <w:r w:rsidR="00DD6161" w:rsidRPr="00583848">
        <w:t xml:space="preserve">and </w:t>
      </w:r>
      <w:r w:rsidRPr="00583848">
        <w:t>Delivery Function</w:t>
      </w:r>
    </w:p>
    <w:p w14:paraId="65142215" w14:textId="7361F27D" w:rsidR="00791291" w:rsidRPr="00583848" w:rsidRDefault="00791291" w:rsidP="00791291">
      <w:pPr>
        <w:keepLines/>
        <w:spacing w:after="0"/>
        <w:ind w:left="1702" w:hanging="1418"/>
        <w:jc w:val="both"/>
      </w:pPr>
      <w:r w:rsidRPr="00583848">
        <w:t>MDF2</w:t>
      </w:r>
      <w:r w:rsidRPr="00583848">
        <w:tab/>
        <w:t xml:space="preserve">Mediation </w:t>
      </w:r>
      <w:r w:rsidR="00DD6161" w:rsidRPr="00583848">
        <w:t xml:space="preserve">and </w:t>
      </w:r>
      <w:r w:rsidRPr="00583848">
        <w:t>Delivery Function 2</w:t>
      </w:r>
    </w:p>
    <w:p w14:paraId="506C7424" w14:textId="20EA2A9D" w:rsidR="00791291" w:rsidRPr="00583848" w:rsidRDefault="00791291" w:rsidP="00791291">
      <w:pPr>
        <w:keepLines/>
        <w:spacing w:after="0"/>
        <w:ind w:left="1702" w:hanging="1418"/>
        <w:jc w:val="both"/>
      </w:pPr>
      <w:r w:rsidRPr="00583848">
        <w:t>MDF3</w:t>
      </w:r>
      <w:r w:rsidRPr="00583848">
        <w:tab/>
        <w:t xml:space="preserve">Mediation </w:t>
      </w:r>
      <w:r w:rsidR="00DD6161" w:rsidRPr="00583848">
        <w:t xml:space="preserve">and </w:t>
      </w:r>
      <w:r w:rsidRPr="00583848">
        <w:t>Delivery Function 3</w:t>
      </w:r>
    </w:p>
    <w:p w14:paraId="6B67A52B" w14:textId="77777777" w:rsidR="00DE41FF" w:rsidRPr="00583848" w:rsidRDefault="00DE41FF" w:rsidP="00791291">
      <w:pPr>
        <w:keepLines/>
        <w:spacing w:after="0"/>
        <w:ind w:left="1702" w:hanging="1418"/>
        <w:jc w:val="both"/>
      </w:pPr>
      <w:r w:rsidRPr="00583848">
        <w:t>N3IWF</w:t>
      </w:r>
      <w:r w:rsidRPr="00583848">
        <w:tab/>
        <w:t>Non 3GPP Inter Working Function</w:t>
      </w:r>
    </w:p>
    <w:p w14:paraId="437700FA" w14:textId="77777777" w:rsidR="00791291" w:rsidRPr="00583848" w:rsidRDefault="00791291" w:rsidP="00791291">
      <w:pPr>
        <w:keepLines/>
        <w:spacing w:after="0"/>
        <w:ind w:left="1702" w:hanging="1418"/>
        <w:jc w:val="both"/>
      </w:pPr>
      <w:r w:rsidRPr="00583848">
        <w:t>NPLI</w:t>
      </w:r>
      <w:r w:rsidRPr="00583848">
        <w:tab/>
        <w:t>Network Provided Location Information</w:t>
      </w:r>
    </w:p>
    <w:p w14:paraId="476D3D8E" w14:textId="77777777" w:rsidR="00DE41FF" w:rsidRPr="00583848" w:rsidRDefault="00DE41FF" w:rsidP="00791291">
      <w:pPr>
        <w:keepLines/>
        <w:spacing w:after="0"/>
        <w:ind w:left="1702" w:hanging="1418"/>
        <w:jc w:val="both"/>
      </w:pPr>
      <w:r w:rsidRPr="00583848">
        <w:t>NR</w:t>
      </w:r>
      <w:r w:rsidRPr="00583848">
        <w:tab/>
        <w:t>New Radio</w:t>
      </w:r>
    </w:p>
    <w:p w14:paraId="44DF4D0C" w14:textId="77777777" w:rsidR="001B35E3" w:rsidRPr="00583848" w:rsidRDefault="001B35E3" w:rsidP="00791291">
      <w:pPr>
        <w:keepLines/>
        <w:spacing w:after="0"/>
        <w:ind w:left="1702" w:hanging="1418"/>
        <w:jc w:val="both"/>
      </w:pPr>
      <w:r w:rsidRPr="00583848">
        <w:t>NRF</w:t>
      </w:r>
      <w:r w:rsidRPr="00583848">
        <w:tab/>
        <w:t>Network Repository Function</w:t>
      </w:r>
    </w:p>
    <w:p w14:paraId="459BA4BE" w14:textId="77777777" w:rsidR="00F22DE4" w:rsidRPr="00583848" w:rsidRDefault="00F22DE4" w:rsidP="00791291">
      <w:pPr>
        <w:keepLines/>
        <w:spacing w:after="0"/>
        <w:ind w:left="1702" w:hanging="1418"/>
        <w:jc w:val="both"/>
      </w:pPr>
      <w:r w:rsidRPr="00583848">
        <w:t>NSSF</w:t>
      </w:r>
      <w:r w:rsidRPr="00583848">
        <w:tab/>
        <w:t>Network Slice Selection Function</w:t>
      </w:r>
    </w:p>
    <w:p w14:paraId="48C0429B" w14:textId="77777777" w:rsidR="005F298E" w:rsidRPr="00583848" w:rsidRDefault="005F298E" w:rsidP="005F298E">
      <w:pPr>
        <w:keepLines/>
        <w:spacing w:after="0"/>
        <w:ind w:left="1702" w:hanging="1418"/>
        <w:jc w:val="both"/>
      </w:pPr>
      <w:r>
        <w:t>PAG</w:t>
      </w:r>
      <w:r>
        <w:tab/>
        <w:t>POI Aggregator</w:t>
      </w:r>
    </w:p>
    <w:p w14:paraId="7F0BEFA0" w14:textId="77777777" w:rsidR="00F22DE4" w:rsidRPr="00583848" w:rsidRDefault="00F22DE4" w:rsidP="00791291">
      <w:pPr>
        <w:keepLines/>
        <w:spacing w:after="0"/>
        <w:ind w:left="1702" w:hanging="1418"/>
        <w:jc w:val="both"/>
      </w:pPr>
      <w:r w:rsidRPr="00583848">
        <w:t>PCF</w:t>
      </w:r>
      <w:r w:rsidRPr="00583848">
        <w:tab/>
        <w:t>Policy Control Function</w:t>
      </w:r>
    </w:p>
    <w:p w14:paraId="07F4CED4" w14:textId="77777777" w:rsidR="004A3E04" w:rsidRPr="00583848" w:rsidRDefault="004A3E04" w:rsidP="00791291">
      <w:pPr>
        <w:keepLines/>
        <w:spacing w:after="0"/>
        <w:ind w:left="1702" w:hanging="1418"/>
        <w:jc w:val="both"/>
      </w:pPr>
      <w:r w:rsidRPr="00583848">
        <w:t>PEI</w:t>
      </w:r>
      <w:r w:rsidRPr="00583848">
        <w:tab/>
        <w:t>Permanent Equipment Identifier</w:t>
      </w:r>
    </w:p>
    <w:p w14:paraId="55AF5EAD" w14:textId="77777777" w:rsidR="00791291" w:rsidRPr="00583848" w:rsidRDefault="00791291" w:rsidP="00791291">
      <w:pPr>
        <w:keepLines/>
        <w:spacing w:after="0"/>
        <w:ind w:left="1702" w:hanging="1418"/>
        <w:jc w:val="both"/>
      </w:pPr>
      <w:r w:rsidRPr="00583848">
        <w:t>POI</w:t>
      </w:r>
      <w:r w:rsidRPr="00583848">
        <w:tab/>
        <w:t>Point Of Interception</w:t>
      </w:r>
    </w:p>
    <w:p w14:paraId="472559E8" w14:textId="77777777" w:rsidR="00DF5FAB" w:rsidRPr="00583848" w:rsidRDefault="000A578B" w:rsidP="00791291">
      <w:pPr>
        <w:keepLines/>
        <w:spacing w:after="0"/>
        <w:ind w:left="1702" w:hanging="1418"/>
        <w:jc w:val="both"/>
      </w:pPr>
      <w:r w:rsidRPr="00583848">
        <w:t>SIRF</w:t>
      </w:r>
      <w:r w:rsidRPr="00583848">
        <w:tab/>
        <w:t xml:space="preserve">System Information </w:t>
      </w:r>
      <w:r w:rsidR="002875A1" w:rsidRPr="00583848">
        <w:t>Retrieval</w:t>
      </w:r>
      <w:r w:rsidRPr="00583848">
        <w:t xml:space="preserve"> Function</w:t>
      </w:r>
    </w:p>
    <w:p w14:paraId="02B033EB" w14:textId="77777777" w:rsidR="00DE41FF" w:rsidRPr="00583848" w:rsidRDefault="00DE41FF" w:rsidP="00791291">
      <w:pPr>
        <w:keepLines/>
        <w:spacing w:after="0"/>
        <w:ind w:left="1702" w:hanging="1418"/>
        <w:jc w:val="both"/>
      </w:pPr>
      <w:r w:rsidRPr="00583848">
        <w:t>SMF</w:t>
      </w:r>
      <w:r w:rsidRPr="00583848">
        <w:tab/>
        <w:t>Session Management Function</w:t>
      </w:r>
    </w:p>
    <w:p w14:paraId="3CC46722" w14:textId="3A7E164D" w:rsidR="00F3636F" w:rsidRPr="00583848" w:rsidRDefault="00F3636F" w:rsidP="00791291">
      <w:pPr>
        <w:keepLines/>
        <w:spacing w:after="0"/>
        <w:ind w:left="1702" w:hanging="1418"/>
        <w:jc w:val="both"/>
      </w:pPr>
      <w:r w:rsidRPr="00583848">
        <w:t>SMSF</w:t>
      </w:r>
      <w:r w:rsidRPr="00583848">
        <w:tab/>
        <w:t>SMS-Function</w:t>
      </w:r>
    </w:p>
    <w:p w14:paraId="122A5201" w14:textId="30BBC497" w:rsidR="00A9033F" w:rsidRPr="00583848" w:rsidRDefault="00A9033F" w:rsidP="00791291">
      <w:pPr>
        <w:keepLines/>
        <w:spacing w:after="0"/>
        <w:ind w:left="1702" w:hanging="1418"/>
        <w:jc w:val="both"/>
      </w:pPr>
      <w:r w:rsidRPr="00583848">
        <w:t>SUCI</w:t>
      </w:r>
      <w:r w:rsidRPr="00583848">
        <w:tab/>
        <w:t>Subscriber Concealed Identifier</w:t>
      </w:r>
    </w:p>
    <w:p w14:paraId="55B55600" w14:textId="77777777" w:rsidR="00791291" w:rsidRPr="00583848" w:rsidRDefault="00791291" w:rsidP="00791291">
      <w:pPr>
        <w:keepLines/>
        <w:spacing w:after="0"/>
        <w:ind w:left="1702" w:hanging="1418"/>
        <w:jc w:val="both"/>
      </w:pPr>
      <w:r w:rsidRPr="00583848">
        <w:t>SUPI</w:t>
      </w:r>
      <w:r w:rsidRPr="00583848">
        <w:tab/>
        <w:t>Subscriber Permanent Identifier</w:t>
      </w:r>
    </w:p>
    <w:p w14:paraId="2CA1A824" w14:textId="5F9F0FFC" w:rsidR="00791291" w:rsidRPr="00583848" w:rsidRDefault="00791291" w:rsidP="00791291">
      <w:pPr>
        <w:keepLines/>
        <w:spacing w:after="0"/>
        <w:ind w:left="1702" w:hanging="1418"/>
        <w:jc w:val="both"/>
      </w:pPr>
      <w:r w:rsidRPr="00583848">
        <w:t>TF</w:t>
      </w:r>
      <w:r w:rsidRPr="00583848">
        <w:tab/>
      </w:r>
      <w:r w:rsidR="00D114D0" w:rsidRPr="00583848">
        <w:t xml:space="preserve">Triggering </w:t>
      </w:r>
      <w:r w:rsidRPr="00583848">
        <w:t>Function</w:t>
      </w:r>
    </w:p>
    <w:p w14:paraId="60B78587" w14:textId="4BA26839" w:rsidR="00791291" w:rsidRPr="00583848" w:rsidRDefault="00E44D45" w:rsidP="00791291">
      <w:pPr>
        <w:pStyle w:val="EW"/>
      </w:pPr>
      <w:r w:rsidRPr="00583848">
        <w:t>UDM</w:t>
      </w:r>
      <w:r w:rsidRPr="00583848">
        <w:tab/>
        <w:t>Unified Data Management</w:t>
      </w:r>
    </w:p>
    <w:p w14:paraId="30851F83" w14:textId="3FA78E94" w:rsidR="00DF5FAB" w:rsidRPr="00583848" w:rsidRDefault="00DF5FAB" w:rsidP="00791291">
      <w:pPr>
        <w:pStyle w:val="EW"/>
      </w:pPr>
      <w:r w:rsidRPr="00583848">
        <w:t>UDR</w:t>
      </w:r>
      <w:r w:rsidRPr="00583848">
        <w:tab/>
        <w:t>Unified Data Repository</w:t>
      </w:r>
    </w:p>
    <w:p w14:paraId="7B8A66A1" w14:textId="72C3CD6C" w:rsidR="00F71AE2" w:rsidRPr="00583848" w:rsidRDefault="00F71AE2" w:rsidP="00791291">
      <w:pPr>
        <w:pStyle w:val="EW"/>
      </w:pPr>
      <w:r w:rsidRPr="00583848">
        <w:t>UDSF</w:t>
      </w:r>
      <w:r w:rsidRPr="00583848">
        <w:tab/>
        <w:t>Unstructured Data Storage Function</w:t>
      </w:r>
    </w:p>
    <w:p w14:paraId="63C54D05" w14:textId="77777777" w:rsidR="00A9033F" w:rsidRPr="00583848" w:rsidRDefault="00A9033F" w:rsidP="00A9033F">
      <w:pPr>
        <w:keepLines/>
        <w:spacing w:after="0"/>
        <w:ind w:left="1702" w:hanging="1418"/>
        <w:jc w:val="both"/>
      </w:pPr>
      <w:r w:rsidRPr="00583848">
        <w:t>UPF</w:t>
      </w:r>
      <w:r w:rsidRPr="00583848">
        <w:tab/>
        <w:t>User Plane Function</w:t>
      </w:r>
    </w:p>
    <w:p w14:paraId="2FAE1F0D" w14:textId="0D481CD8" w:rsidR="002F1E51" w:rsidRPr="00583848" w:rsidRDefault="002F1E51" w:rsidP="00791291">
      <w:pPr>
        <w:pStyle w:val="EW"/>
      </w:pPr>
      <w:r w:rsidRPr="00583848">
        <w:t>xCC</w:t>
      </w:r>
      <w:r w:rsidRPr="00583848">
        <w:tab/>
      </w:r>
      <w:r w:rsidR="00F25638" w:rsidRPr="00583848">
        <w:t>LI_</w:t>
      </w:r>
      <w:r w:rsidRPr="00583848">
        <w:t>X3 Communications Con</w:t>
      </w:r>
      <w:r w:rsidR="00C31DA0">
        <w:t>tent</w:t>
      </w:r>
    </w:p>
    <w:p w14:paraId="20447AC4" w14:textId="0771279A" w:rsidR="002F1E51" w:rsidRPr="00583848" w:rsidRDefault="002F1E51" w:rsidP="00791291">
      <w:pPr>
        <w:pStyle w:val="EW"/>
      </w:pPr>
      <w:r w:rsidRPr="00583848">
        <w:t>xIRI</w:t>
      </w:r>
      <w:r w:rsidRPr="00583848">
        <w:tab/>
      </w:r>
      <w:r w:rsidR="00F25638" w:rsidRPr="00583848">
        <w:t>LI_</w:t>
      </w:r>
      <w:r w:rsidRPr="00583848">
        <w:t>X2 Intercept Related Information</w:t>
      </w:r>
    </w:p>
    <w:p w14:paraId="4AD7D3E5" w14:textId="26B804DF" w:rsidR="00080512" w:rsidRPr="00583848" w:rsidRDefault="00080512">
      <w:pPr>
        <w:pStyle w:val="Heading1"/>
      </w:pPr>
      <w:bookmarkStart w:id="18" w:name="_Toc9611410"/>
      <w:r w:rsidRPr="00583848">
        <w:t>4</w:t>
      </w:r>
      <w:r w:rsidRPr="00583848">
        <w:tab/>
      </w:r>
      <w:r w:rsidR="00453448">
        <w:t>Requirements r</w:t>
      </w:r>
      <w:r w:rsidR="004935CF" w:rsidRPr="00583848">
        <w:t>ealisation</w:t>
      </w:r>
      <w:bookmarkEnd w:id="18"/>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 xml:space="preserve">A CSP may deploy different network technologies or services considered in the present document. A CSP should consider each of these network technologies or services separately with respect to the present document, bearing in </w:t>
      </w:r>
      <w:r w:rsidRPr="00583848">
        <w:lastRenderedPageBreak/>
        <w:t>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19" w:name="_Toc9611411"/>
      <w:r>
        <w:t>5</w:t>
      </w:r>
      <w:r>
        <w:tab/>
        <w:t>Functional a</w:t>
      </w:r>
      <w:r w:rsidR="00B94078" w:rsidRPr="00583848">
        <w:t>rchitecture</w:t>
      </w:r>
      <w:bookmarkEnd w:id="19"/>
    </w:p>
    <w:p w14:paraId="4209C35E" w14:textId="77777777" w:rsidR="00A67795" w:rsidRPr="00583848" w:rsidRDefault="00A67795" w:rsidP="00761A74">
      <w:pPr>
        <w:pStyle w:val="Heading2"/>
      </w:pPr>
      <w:bookmarkStart w:id="20" w:name="_Toc9611412"/>
      <w:r w:rsidRPr="00583848">
        <w:t>5.1</w:t>
      </w:r>
      <w:r w:rsidRPr="00583848">
        <w:tab/>
        <w:t>General</w:t>
      </w:r>
      <w:bookmarkEnd w:id="20"/>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1" w:name="_Toc9611413"/>
      <w:r>
        <w:t>5.2</w:t>
      </w:r>
      <w:r>
        <w:tab/>
        <w:t>High-</w:t>
      </w:r>
      <w:r w:rsidR="00453448">
        <w:t>l</w:t>
      </w:r>
      <w:r w:rsidR="00A67795" w:rsidRPr="00583848">
        <w:t>evel</w:t>
      </w:r>
      <w:r w:rsidR="00453448">
        <w:t xml:space="preserve"> generic LI a</w:t>
      </w:r>
      <w:r w:rsidR="00A67795" w:rsidRPr="00583848">
        <w:t>rchitecture</w:t>
      </w:r>
      <w:bookmarkEnd w:id="21"/>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75pt;height:540pt" o:ole="">
            <v:imagedata r:id="rId12" o:title=""/>
          </v:shape>
          <o:OLEObject Type="Embed" ProgID="Visio.Drawing.15" ShapeID="_x0000_i1025" DrawAspect="Content" ObjectID="_1622292070" r:id="rId13"/>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2" w:name="_Toc9611414"/>
      <w:r w:rsidRPr="00583848">
        <w:t>5.3</w:t>
      </w:r>
      <w:r w:rsidR="00453448">
        <w:tab/>
        <w:t>Functional e</w:t>
      </w:r>
      <w:r w:rsidR="000026B6" w:rsidRPr="00583848">
        <w:t>ntities</w:t>
      </w:r>
      <w:bookmarkEnd w:id="22"/>
    </w:p>
    <w:p w14:paraId="27AD2729" w14:textId="77777777" w:rsidR="000026B6" w:rsidRPr="00583848" w:rsidRDefault="000026B6" w:rsidP="000026B6">
      <w:pPr>
        <w:pStyle w:val="Heading3"/>
      </w:pPr>
      <w:bookmarkStart w:id="23" w:name="_Toc9611415"/>
      <w:r w:rsidRPr="00583848">
        <w:t>5.3.1</w:t>
      </w:r>
      <w:r w:rsidRPr="00583848">
        <w:tab/>
        <w:t>Law Enforcement Agency (LEA)</w:t>
      </w:r>
      <w:bookmarkEnd w:id="23"/>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4" w:name="_Toc9611416"/>
      <w:r w:rsidRPr="00583848">
        <w:lastRenderedPageBreak/>
        <w:t>5.3.2</w:t>
      </w:r>
      <w:r w:rsidRPr="00583848">
        <w:tab/>
        <w:t>Point of Interception (POI)</w:t>
      </w:r>
      <w:bookmarkEnd w:id="24"/>
    </w:p>
    <w:p w14:paraId="5761EDDC" w14:textId="226DD2D8" w:rsidR="000026B6" w:rsidRPr="00583848" w:rsidRDefault="000026B6" w:rsidP="000026B6">
      <w:pPr>
        <w:pStyle w:val="Heading4"/>
      </w:pPr>
      <w:bookmarkStart w:id="25" w:name="_Toc9611417"/>
      <w:r w:rsidRPr="00583848">
        <w:t>5.3.2.1</w:t>
      </w:r>
      <w:r w:rsidRPr="00583848">
        <w:tab/>
        <w:t>General</w:t>
      </w:r>
      <w:bookmarkEnd w:id="25"/>
    </w:p>
    <w:p w14:paraId="011C8507" w14:textId="05E66896"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from the target communications and delivers the POI Output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6" w:name="_Toc9611418"/>
      <w:r w:rsidRPr="00583848">
        <w:t>5.</w:t>
      </w:r>
      <w:r w:rsidR="00453448">
        <w:t>3.2.2</w:t>
      </w:r>
      <w:r w:rsidR="00453448">
        <w:tab/>
        <w:t>Directly provisioned and t</w:t>
      </w:r>
      <w:r w:rsidRPr="00583848">
        <w:t>riggered POIs</w:t>
      </w:r>
      <w:bookmarkEnd w:id="26"/>
    </w:p>
    <w:p w14:paraId="5990194F" w14:textId="4EF70BBC" w:rsidR="00C846F0" w:rsidRPr="00583848" w:rsidRDefault="00C846F0" w:rsidP="00C846F0">
      <w:r w:rsidRPr="00583848">
        <w:t xml:space="preserve">POIs </w:t>
      </w:r>
      <w:r w:rsidR="00F25638" w:rsidRPr="00583848">
        <w:t>are</w:t>
      </w:r>
      <w:r w:rsidRPr="00583848">
        <w:t xml:space="preserve"> divided into two categories</w:t>
      </w:r>
      <w:r w:rsidR="008D03FB" w:rsidRPr="00583848">
        <w:t>:</w:t>
      </w:r>
      <w:r w:rsidRPr="00583848">
        <w:t xml:space="preserve"> </w:t>
      </w:r>
    </w:p>
    <w:p w14:paraId="0827D7C0" w14:textId="0488030F" w:rsidR="00C846F0" w:rsidRPr="00583848" w:rsidRDefault="00453448" w:rsidP="00AC1D13">
      <w:pPr>
        <w:pStyle w:val="B1"/>
        <w:numPr>
          <w:ilvl w:val="0"/>
          <w:numId w:val="23"/>
        </w:numPr>
      </w:pPr>
      <w:r>
        <w:t>Directly p</w:t>
      </w:r>
      <w:r w:rsidR="00C846F0" w:rsidRPr="00583848">
        <w:t>rovisioned P</w:t>
      </w:r>
      <w:r w:rsidR="00007CB4" w:rsidRPr="00583848">
        <w:t>OIs are provisioned by the LIPF</w:t>
      </w:r>
      <w:r w:rsidR="00EC27C5">
        <w:t>.</w:t>
      </w:r>
    </w:p>
    <w:p w14:paraId="7B8C9160" w14:textId="2333613A" w:rsidR="00C846F0" w:rsidRPr="00583848" w:rsidRDefault="00C846F0" w:rsidP="00AC1D13">
      <w:pPr>
        <w:pStyle w:val="B1"/>
        <w:numPr>
          <w:ilvl w:val="0"/>
          <w:numId w:val="23"/>
        </w:numPr>
      </w:pPr>
      <w:r w:rsidRPr="00583848">
        <w:t>Triggered POIs are triggered by a Triggering Function</w:t>
      </w:r>
      <w:r w:rsidR="00803F1B">
        <w:t xml:space="preserve"> (TF)</w:t>
      </w:r>
      <w:r w:rsidRPr="00583848">
        <w:t xml:space="preserve"> (see clause 5.3.3).</w:t>
      </w:r>
    </w:p>
    <w:p w14:paraId="24CB15FC" w14:textId="7026DE85"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detects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7" w:name="_Toc9611419"/>
      <w:r w:rsidRPr="00583848">
        <w:t>5.3.2.3</w:t>
      </w:r>
      <w:r w:rsidRPr="00583848">
        <w:tab/>
        <w:t>IRI-POIs and CC-POIs</w:t>
      </w:r>
      <w:bookmarkEnd w:id="27"/>
    </w:p>
    <w:p w14:paraId="7B760890" w14:textId="3C2484B0" w:rsidR="00C846F0" w:rsidRPr="00583848"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7A338906" w14:textId="2C07FD6E" w:rsidR="00C846F0" w:rsidRPr="00583848" w:rsidRDefault="00C846F0" w:rsidP="00AC1D13">
      <w:pPr>
        <w:pStyle w:val="B1"/>
        <w:numPr>
          <w:ilvl w:val="0"/>
          <w:numId w:val="23"/>
        </w:numPr>
      </w:pPr>
      <w:r w:rsidRPr="00583848">
        <w:t>IR</w:t>
      </w:r>
      <w:r w:rsidR="00007CB4" w:rsidRPr="00583848">
        <w:t>I-POI delivers xIRI to the MDF2</w:t>
      </w:r>
      <w:r w:rsidR="00EC27C5">
        <w:t>.</w:t>
      </w:r>
    </w:p>
    <w:p w14:paraId="261CB02E" w14:textId="49931E81" w:rsidR="00C846F0" w:rsidRPr="00583848" w:rsidRDefault="00C846F0" w:rsidP="00AC1D13">
      <w:pPr>
        <w:pStyle w:val="B1"/>
        <w:numPr>
          <w:ilvl w:val="0"/>
          <w:numId w:val="23"/>
        </w:numPr>
      </w:pP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5A1D9732" w14:textId="2EEDE99B" w:rsidR="005C17B3" w:rsidRPr="00583848" w:rsidRDefault="005C17B3" w:rsidP="00CC3428">
      <w:pPr>
        <w:pStyle w:val="Heading4"/>
      </w:pPr>
      <w:bookmarkStart w:id="28" w:name="_Toc9611420"/>
      <w:r w:rsidRPr="00583848">
        <w:t>5.3.2.4</w:t>
      </w:r>
      <w:r w:rsidRPr="00583848">
        <w:tab/>
      </w:r>
      <w:r w:rsidR="00453448">
        <w:t>Failure h</w:t>
      </w:r>
      <w:r w:rsidR="00FD7431" w:rsidRPr="00583848">
        <w:t>andling</w:t>
      </w:r>
      <w:bookmarkEnd w:id="28"/>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29" w:name="_Toc9611421"/>
      <w:r w:rsidRPr="00583848">
        <w:t>5.3.3</w:t>
      </w:r>
      <w:r w:rsidRPr="00583848">
        <w:tab/>
        <w:t>Triggering Function</w:t>
      </w:r>
      <w:bookmarkEnd w:id="29"/>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0" w:name="_Toc9611422"/>
      <w:r w:rsidRPr="00583848">
        <w:t>5.3.</w:t>
      </w:r>
      <w:r w:rsidR="00C846F0" w:rsidRPr="00583848">
        <w:t>4</w:t>
      </w:r>
      <w:r w:rsidRPr="00583848">
        <w:tab/>
        <w:t>Mediation and Delivery Function (MDF)</w:t>
      </w:r>
      <w:bookmarkEnd w:id="30"/>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lastRenderedPageBreak/>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7pt;height:281.25pt" o:ole="">
            <v:imagedata r:id="rId14" o:title=""/>
          </v:shape>
          <o:OLEObject Type="Embed" ProgID="Visio.Drawing.15" ShapeID="_x0000_i1026" DrawAspect="Content" ObjectID="_1622292071" r:id="rId15"/>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14F1600E" w:rsidR="000026B6" w:rsidRPr="00583848" w:rsidRDefault="000026B6" w:rsidP="000026B6">
      <w:pPr>
        <w:pStyle w:val="Heading3"/>
      </w:pPr>
      <w:bookmarkStart w:id="31" w:name="_Toc9611423"/>
      <w:r w:rsidRPr="00583848">
        <w:t>5.3.</w:t>
      </w:r>
      <w:r w:rsidR="00C846F0" w:rsidRPr="00583848">
        <w:t>5</w:t>
      </w:r>
      <w:r w:rsidRPr="00583848">
        <w:tab/>
        <w:t>Administrative Function (ADMF)</w:t>
      </w:r>
      <w:bookmarkEnd w:id="31"/>
    </w:p>
    <w:p w14:paraId="685821C6" w14:textId="314B230A" w:rsidR="001E250B" w:rsidRPr="00583848" w:rsidRDefault="001E250B" w:rsidP="00CC3428">
      <w:pPr>
        <w:pStyle w:val="Heading4"/>
      </w:pPr>
      <w:bookmarkStart w:id="32" w:name="_Toc9611424"/>
      <w:r w:rsidRPr="00583848">
        <w:t>5.3.</w:t>
      </w:r>
      <w:r w:rsidR="007E674C" w:rsidRPr="00583848">
        <w:t>5</w:t>
      </w:r>
      <w:r w:rsidRPr="00583848">
        <w:t>.1</w:t>
      </w:r>
      <w:r w:rsidRPr="00583848">
        <w:tab/>
        <w:t>General</w:t>
      </w:r>
      <w:bookmarkEnd w:id="32"/>
    </w:p>
    <w:p w14:paraId="1A47A133" w14:textId="1F1454D0" w:rsidR="000026B6" w:rsidRPr="00583848" w:rsidRDefault="000026B6" w:rsidP="000026B6">
      <w:r w:rsidRPr="00583848">
        <w:t xml:space="preserve">The </w:t>
      </w:r>
      <w:r w:rsidRPr="00583848">
        <w:rPr>
          <w:b/>
        </w:rPr>
        <w:t>Administration Function (ADMF)</w:t>
      </w:r>
      <w:r w:rsidRPr="00583848">
        <w:t xml:space="preserve">, responsible for the overall management of </w:t>
      </w:r>
      <w:r w:rsidR="00B135E7" w:rsidRPr="00583848">
        <w:t xml:space="preserve">the </w:t>
      </w:r>
      <w:r w:rsidRPr="00583848">
        <w:t>LI system, incl</w:t>
      </w:r>
      <w:r w:rsidR="000B442D" w:rsidRPr="00583848">
        <w:t>udes the two logical functions:</w:t>
      </w:r>
    </w:p>
    <w:p w14:paraId="48FFE0FC" w14:textId="15682000" w:rsidR="000026B6" w:rsidRPr="00583848" w:rsidRDefault="000026B6" w:rsidP="00AC1D13">
      <w:pPr>
        <w:pStyle w:val="B1"/>
        <w:numPr>
          <w:ilvl w:val="0"/>
          <w:numId w:val="23"/>
        </w:numPr>
      </w:pPr>
      <w:r w:rsidRPr="00583848">
        <w:t>Lawful In</w:t>
      </w:r>
      <w:r w:rsidR="000B442D" w:rsidRPr="00583848">
        <w:t>tercept Control Function (LICF)</w:t>
      </w:r>
      <w:r w:rsidR="00EC27C5">
        <w:t>.</w:t>
      </w:r>
    </w:p>
    <w:p w14:paraId="1B670ADB" w14:textId="5AD24A61" w:rsidR="000026B6" w:rsidRPr="00583848" w:rsidRDefault="000026B6" w:rsidP="00AC1D13">
      <w:pPr>
        <w:pStyle w:val="B1"/>
        <w:numPr>
          <w:ilvl w:val="0"/>
          <w:numId w:val="23"/>
        </w:numPr>
      </w:pPr>
      <w:r w:rsidRPr="00583848">
        <w:t>Lawful Intercep</w:t>
      </w:r>
      <w:r w:rsidR="001E1D33" w:rsidRPr="00583848">
        <w:t>t Provisioning Function (LIPF).</w:t>
      </w:r>
    </w:p>
    <w:p w14:paraId="30F142FA" w14:textId="48A619E1" w:rsidR="00B11725" w:rsidRPr="00583848" w:rsidRDefault="00B11725" w:rsidP="00F77F99">
      <w:pPr>
        <w:snapToGrid w:val="0"/>
      </w:pPr>
      <w:r w:rsidRPr="00583848">
        <w:t>Within one ADMF there is one LICF, and at least one, but possibly multiple LIPFs.</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2DC2153E" w14:textId="77777777" w:rsidR="007E674C" w:rsidRPr="00583848" w:rsidRDefault="007E674C" w:rsidP="007E674C">
      <w:pPr>
        <w:pStyle w:val="NO"/>
      </w:pPr>
      <w:r w:rsidRPr="00583848">
        <w:t>NOTE:</w:t>
      </w:r>
      <w:r w:rsidRPr="00583848">
        <w:tab/>
        <w:t>It is assumed that the LICF is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6DC43BEC" w14:textId="5E699DDB" w:rsidR="007E674C" w:rsidRPr="00583848" w:rsidRDefault="007E674C" w:rsidP="007E674C">
      <w:pPr>
        <w:pStyle w:val="Heading4"/>
      </w:pPr>
      <w:bookmarkStart w:id="33" w:name="_Toc9611425"/>
      <w:r w:rsidRPr="00583848">
        <w:lastRenderedPageBreak/>
        <w:t>5.3.5.2</w:t>
      </w:r>
      <w:r w:rsidRPr="00583848">
        <w:tab/>
        <w:t>LICF</w:t>
      </w:r>
      <w:bookmarkEnd w:id="33"/>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7259FEC6" w14:textId="5785A04E" w:rsidR="007E674C" w:rsidRPr="00583848" w:rsidRDefault="007E674C" w:rsidP="007E674C">
      <w:r w:rsidRPr="00583848">
        <w:t>The LICF also maintains and authorises the master list of POIs, TFs and MDFs. In dynamic networks the LIPF is responsible for providing the LICF with any necessary updates to the POI/TF and MDF list.</w:t>
      </w:r>
    </w:p>
    <w:p w14:paraId="130E3F5B" w14:textId="4C421460" w:rsidR="007E674C" w:rsidRPr="00583848" w:rsidRDefault="007E674C" w:rsidP="00CC3428">
      <w:pPr>
        <w:pStyle w:val="Heading4"/>
      </w:pPr>
      <w:bookmarkStart w:id="34" w:name="_Toc9611426"/>
      <w:r w:rsidRPr="00583848">
        <w:t>5.3.5.3</w:t>
      </w:r>
      <w:r w:rsidRPr="00583848">
        <w:tab/>
        <w:t>LIPF</w:t>
      </w:r>
      <w:bookmarkEnd w:id="34"/>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1D7E4E27" w14:textId="12F7C3FD" w:rsidR="000026B6" w:rsidRPr="00583848" w:rsidRDefault="000026B6" w:rsidP="000026B6">
      <w:pPr>
        <w:pStyle w:val="Heading3"/>
      </w:pPr>
      <w:bookmarkStart w:id="35" w:name="_Toc9611427"/>
      <w:r w:rsidRPr="00583848">
        <w:t>5.3.</w:t>
      </w:r>
      <w:r w:rsidR="00C846F0" w:rsidRPr="00583848">
        <w:t>6</w:t>
      </w:r>
      <w:r w:rsidRPr="00583848">
        <w:tab/>
        <w:t>System Information Retrieval Function (SIRF)</w:t>
      </w:r>
      <w:bookmarkEnd w:id="35"/>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1D4CDE6" w14:textId="2E806C59" w:rsidR="006A1F10" w:rsidRPr="00583848" w:rsidRDefault="00E44D7C" w:rsidP="00B9438E">
      <w:pPr>
        <w:pStyle w:val="NO"/>
      </w:pPr>
      <w:r w:rsidRPr="00583848">
        <w:t>NOTE:</w:t>
      </w:r>
      <w:r w:rsidR="00DF5FAB" w:rsidRPr="00583848">
        <w:tab/>
      </w:r>
      <w:r w:rsidR="006A1F10" w:rsidRPr="00583848">
        <w:t xml:space="preserve">The SIRF is not responsible for notifying the LIPF that a POI, TF or MDF has been instantiated. The LIPF is notified of these events directly by the relevant CSP management system, as described in </w:t>
      </w:r>
      <w:r w:rsidR="003B7B59" w:rsidRPr="00583848">
        <w:t>clause</w:t>
      </w:r>
      <w:r w:rsidR="00D659E8">
        <w:t xml:space="preserve"> </w:t>
      </w:r>
      <w:r w:rsidR="006A1F10" w:rsidRPr="00583848">
        <w:t>5.</w:t>
      </w:r>
      <w:r w:rsidR="00DD3296" w:rsidRPr="00583848">
        <w:t>5</w:t>
      </w:r>
      <w:r w:rsidR="006A1F10" w:rsidRPr="00583848">
        <w:t>, prior to any interaction with the SIRF. When the SIRF subsequently notifies the LIPF that, for example an NF associated with a POI has now been registered with the SIRF, the LIPF then knows the NF and POI is ready for live user traffic service.</w:t>
      </w:r>
    </w:p>
    <w:p w14:paraId="4D1CB367" w14:textId="73BC27A3" w:rsidR="000026B6" w:rsidRPr="00583848" w:rsidRDefault="000026B6" w:rsidP="000026B6">
      <w:pPr>
        <w:pStyle w:val="Heading3"/>
      </w:pPr>
      <w:bookmarkStart w:id="36" w:name="_Toc9611428"/>
      <w:r w:rsidRPr="00583848">
        <w:t>5.3.</w:t>
      </w:r>
      <w:r w:rsidR="00C846F0" w:rsidRPr="00583848">
        <w:t>7</w:t>
      </w:r>
      <w:r w:rsidRPr="00583848">
        <w:tab/>
        <w:t>LEMF – Law Enforcement Monitoring Facility</w:t>
      </w:r>
      <w:bookmarkEnd w:id="36"/>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37" w:name="_Toc9611429"/>
      <w:r>
        <w:lastRenderedPageBreak/>
        <w:t>5.4</w:t>
      </w:r>
      <w:r>
        <w:tab/>
        <w:t>LI i</w:t>
      </w:r>
      <w:r w:rsidR="000026B6" w:rsidRPr="00583848">
        <w:t>nterfaces</w:t>
      </w:r>
      <w:bookmarkEnd w:id="37"/>
    </w:p>
    <w:p w14:paraId="4372E37D" w14:textId="77777777" w:rsidR="000026B6" w:rsidRPr="00583848" w:rsidRDefault="000026B6" w:rsidP="000026B6">
      <w:pPr>
        <w:pStyle w:val="Heading3"/>
      </w:pPr>
      <w:bookmarkStart w:id="38" w:name="_Toc9611430"/>
      <w:r w:rsidRPr="00583848">
        <w:t>5.4.1</w:t>
      </w:r>
      <w:r w:rsidRPr="00583848">
        <w:tab/>
        <w:t>General</w:t>
      </w:r>
      <w:bookmarkEnd w:id="38"/>
    </w:p>
    <w:p w14:paraId="4B9DCC38" w14:textId="29B682C8" w:rsidR="000026B6" w:rsidRPr="00583848" w:rsidRDefault="000026B6" w:rsidP="00583848">
      <w:pPr>
        <w:rPr>
          <w:lang w:eastAsia="ja-JP"/>
        </w:rPr>
      </w:pPr>
      <w:r w:rsidRPr="00583848">
        <w:t>An L</w:t>
      </w:r>
      <w:r w:rsidR="00D659E8">
        <w:t>I architecture diagram showing point-to-p</w:t>
      </w:r>
      <w:r w:rsidRPr="00583848">
        <w:t xml:space="preserve">oint LI interfaces </w:t>
      </w:r>
      <w:r w:rsidR="001E1D33" w:rsidRPr="00583848">
        <w:t>is shown in figure 5.4-1 below.</w:t>
      </w:r>
    </w:p>
    <w:p w14:paraId="74C7CA9F" w14:textId="4EC386FF" w:rsidR="00A71013" w:rsidRPr="00583848" w:rsidRDefault="00A71013" w:rsidP="000B442D">
      <w:pPr>
        <w:pStyle w:val="TH"/>
      </w:pPr>
      <w:r w:rsidRPr="00583848">
        <w:object w:dxaOrig="19155" w:dyaOrig="16771" w14:anchorId="251FC489">
          <v:shape id="_x0000_i1027" type="#_x0000_t75" style="width:483pt;height:417.75pt" o:ole="">
            <v:imagedata r:id="rId16" o:title=""/>
          </v:shape>
          <o:OLEObject Type="Embed" ProgID="Visio.Drawing.15" ShapeID="_x0000_i1027" DrawAspect="Content" ObjectID="_1622292072" r:id="rId17"/>
        </w:object>
      </w:r>
    </w:p>
    <w:p w14:paraId="7FB06C3D" w14:textId="00BC9241" w:rsidR="000026B6" w:rsidRPr="00583848" w:rsidRDefault="000026B6" w:rsidP="00CB28A6">
      <w:pPr>
        <w:pStyle w:val="TF"/>
      </w:pPr>
      <w:r w:rsidRPr="00583848">
        <w:t>Figure 5.4-1: Arch</w:t>
      </w:r>
      <w:r w:rsidR="00D659E8">
        <w:t>itecture diagram with point-to-p</w:t>
      </w:r>
      <w:r w:rsidRPr="00583848">
        <w:t>oint LI interfaces</w:t>
      </w:r>
    </w:p>
    <w:p w14:paraId="4E3ABE80" w14:textId="7B7553DC" w:rsidR="000026B6" w:rsidRPr="00583848" w:rsidRDefault="000026B6" w:rsidP="000026B6">
      <w:pPr>
        <w:pStyle w:val="Heading3"/>
      </w:pPr>
      <w:bookmarkStart w:id="39" w:name="_Toc9611431"/>
      <w:r w:rsidRPr="00583848">
        <w:t>5.4.2</w:t>
      </w:r>
      <w:r w:rsidRPr="00583848">
        <w:tab/>
        <w:t>Interface LI_SI</w:t>
      </w:r>
      <w:bookmarkEnd w:id="39"/>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0" w:name="_Toc9611432"/>
      <w:r w:rsidRPr="00583848">
        <w:t>5.4.3</w:t>
      </w:r>
      <w:r w:rsidRPr="00583848">
        <w:tab/>
        <w:t>Interface LI_HI1</w:t>
      </w:r>
      <w:bookmarkEnd w:id="40"/>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lastRenderedPageBreak/>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7B59A8AE" w:rsidR="000026B6" w:rsidRPr="00583848" w:rsidRDefault="00583848" w:rsidP="00583848">
      <w:pPr>
        <w:pStyle w:val="B1"/>
      </w:pPr>
      <w:r>
        <w:t>-</w:t>
      </w:r>
      <w:r>
        <w:tab/>
      </w:r>
      <w:r w:rsidR="009E1798" w:rsidRPr="00DC0D1D">
        <w:t xml:space="preserve">Lawful Interception </w:t>
      </w:r>
      <w:r w:rsidR="009E1798">
        <w:t xml:space="preserve">Indentifier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1" w:name="_Toc9611433"/>
      <w:r w:rsidRPr="00583848">
        <w:t>5.4.4</w:t>
      </w:r>
      <w:r w:rsidRPr="00583848">
        <w:tab/>
        <w:t>Interface LI_X1</w:t>
      </w:r>
      <w:bookmarkEnd w:id="41"/>
    </w:p>
    <w:p w14:paraId="5B50319B" w14:textId="77777777" w:rsidR="000026B6" w:rsidRPr="00583848" w:rsidRDefault="000026B6" w:rsidP="000026B6">
      <w:pPr>
        <w:pStyle w:val="Heading4"/>
      </w:pPr>
      <w:bookmarkStart w:id="42" w:name="_Toc9611434"/>
      <w:r w:rsidRPr="00583848">
        <w:t>5.4.4.1</w:t>
      </w:r>
      <w:r w:rsidRPr="00583848">
        <w:tab/>
        <w:t>General</w:t>
      </w:r>
      <w:bookmarkEnd w:id="42"/>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3" w:name="_Toc9611435"/>
      <w:r w:rsidRPr="00583848">
        <w:t>5.4.4.2</w:t>
      </w:r>
      <w:r w:rsidRPr="00583848">
        <w:tab/>
        <w:t>LIPF and POI</w:t>
      </w:r>
      <w:bookmarkEnd w:id="43"/>
    </w:p>
    <w:p w14:paraId="04711A58" w14:textId="0F1B0153" w:rsidR="000026B6" w:rsidRPr="00583848" w:rsidRDefault="000026B6" w:rsidP="000026B6">
      <w:pPr>
        <w:rPr>
          <w:color w:val="000000"/>
        </w:rPr>
      </w:pPr>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73E5906" w:rsidR="00782FCC" w:rsidRPr="00583848" w:rsidRDefault="00782FCC" w:rsidP="00AC1D13">
      <w:pPr>
        <w:pStyle w:val="B1"/>
        <w:numPr>
          <w:ilvl w:val="0"/>
          <w:numId w:val="10"/>
        </w:numPr>
      </w:pPr>
      <w:r w:rsidRPr="00583848">
        <w:t>Information necessary to associate</w:t>
      </w:r>
      <w:r w:rsidR="001E1D33" w:rsidRPr="00583848">
        <w:t xml:space="preserve"> multiple xIRI/xCC at MDF2/MDF3</w:t>
      </w:r>
      <w:r w:rsidR="00EC27C5">
        <w:t>.</w:t>
      </w:r>
    </w:p>
    <w:p w14:paraId="020C4590" w14:textId="71304347" w:rsidR="000026B6" w:rsidRPr="00583848" w:rsidRDefault="000026B6" w:rsidP="00AC1D13">
      <w:pPr>
        <w:pStyle w:val="B1"/>
        <w:numPr>
          <w:ilvl w:val="0"/>
          <w:numId w:val="10"/>
        </w:numPr>
      </w:pPr>
      <w:r w:rsidRPr="00583848">
        <w:t xml:space="preserve">Target </w:t>
      </w:r>
      <w:r w:rsidR="002B1640">
        <w:t>i</w:t>
      </w:r>
      <w:r w:rsidRPr="00583848">
        <w:t>dentifier</w:t>
      </w:r>
      <w:r w:rsidR="00EC27C5">
        <w:t>.</w:t>
      </w:r>
    </w:p>
    <w:p w14:paraId="2BD56381" w14:textId="026C15FB" w:rsidR="000026B6" w:rsidRPr="00583848" w:rsidRDefault="002B1640" w:rsidP="00AC1D13">
      <w:pPr>
        <w:pStyle w:val="B1"/>
        <w:numPr>
          <w:ilvl w:val="0"/>
          <w:numId w:val="10"/>
        </w:numPr>
      </w:pPr>
      <w:r>
        <w:t>Type of i</w:t>
      </w:r>
      <w:r w:rsidR="000026B6" w:rsidRPr="00583848">
        <w:t>ntercept</w:t>
      </w:r>
      <w:r w:rsidR="00782FCC" w:rsidRPr="00583848">
        <w:t xml:space="preserve"> (IRI only; CC only; or IRI and CC)</w:t>
      </w:r>
      <w:r w:rsidR="00EC27C5">
        <w:t>.</w:t>
      </w:r>
    </w:p>
    <w:p w14:paraId="326E1D1B" w14:textId="52C07553" w:rsidR="00A215D7" w:rsidRPr="00583848" w:rsidRDefault="002B1640" w:rsidP="00AC1D13">
      <w:pPr>
        <w:pStyle w:val="B1"/>
        <w:numPr>
          <w:ilvl w:val="0"/>
          <w:numId w:val="10"/>
        </w:numPr>
      </w:pPr>
      <w:r>
        <w:t>Service s</w:t>
      </w:r>
      <w:r w:rsidR="00A215D7" w:rsidRPr="00583848">
        <w:t>coping</w:t>
      </w:r>
      <w:r w:rsidR="00EC27C5">
        <w:t>.</w:t>
      </w:r>
    </w:p>
    <w:p w14:paraId="54A5EA5F" w14:textId="1400C920" w:rsidR="00A215D7" w:rsidRPr="00583848" w:rsidRDefault="00A215D7" w:rsidP="00AC1D13">
      <w:pPr>
        <w:pStyle w:val="B1"/>
        <w:numPr>
          <w:ilvl w:val="0"/>
          <w:numId w:val="10"/>
        </w:numPr>
      </w:pPr>
      <w:r w:rsidRPr="00583848">
        <w:t>Further filtering criteria</w:t>
      </w:r>
      <w:r w:rsidR="00EC27C5">
        <w:t>.</w:t>
      </w:r>
    </w:p>
    <w:p w14:paraId="282EA090" w14:textId="1EEC2B2B" w:rsidR="00782FCC" w:rsidRPr="00583848" w:rsidRDefault="000026B6" w:rsidP="00AC1D13">
      <w:pPr>
        <w:pStyle w:val="B1"/>
        <w:numPr>
          <w:ilvl w:val="0"/>
          <w:numId w:val="10"/>
        </w:numPr>
      </w:pPr>
      <w:r w:rsidRPr="00583848">
        <w:t xml:space="preserve">Address of MDF2 </w:t>
      </w:r>
      <w:r w:rsidR="00A215D7" w:rsidRPr="00583848">
        <w:t>or</w:t>
      </w:r>
      <w:r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4" w:name="_Toc9611436"/>
      <w:r w:rsidRPr="00583848">
        <w:t>5.4.4.3</w:t>
      </w:r>
      <w:r w:rsidRPr="00583848">
        <w:tab/>
      </w:r>
      <w:r w:rsidR="00A215D7" w:rsidRPr="00583848">
        <w:t>LIPF and TF</w:t>
      </w:r>
      <w:bookmarkEnd w:id="44"/>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6538FF20" w:rsidR="00A215D7" w:rsidRPr="00583848" w:rsidRDefault="00A215D7" w:rsidP="00AC1D13">
      <w:pPr>
        <w:pStyle w:val="B1"/>
        <w:numPr>
          <w:ilvl w:val="0"/>
          <w:numId w:val="10"/>
        </w:numPr>
      </w:pPr>
      <w:r w:rsidRPr="00583848">
        <w:t xml:space="preserve">Information necessary to associate </w:t>
      </w:r>
      <w:r w:rsidR="00C111B7" w:rsidRPr="00583848">
        <w:t>multiple xIRI/xCC at MDF2/MDF3</w:t>
      </w:r>
      <w:r w:rsidR="00EC27C5">
        <w:t>.</w:t>
      </w:r>
    </w:p>
    <w:p w14:paraId="75BB2326" w14:textId="6EA678E2" w:rsidR="00A215D7" w:rsidRPr="00583848" w:rsidRDefault="00FF1F17" w:rsidP="00AC1D13">
      <w:pPr>
        <w:pStyle w:val="B1"/>
        <w:numPr>
          <w:ilvl w:val="0"/>
          <w:numId w:val="10"/>
        </w:numPr>
      </w:pPr>
      <w:r>
        <w:t>Target i</w:t>
      </w:r>
      <w:r w:rsidR="00C111B7" w:rsidRPr="00583848">
        <w:t>dentifier</w:t>
      </w:r>
      <w:r w:rsidR="00EC27C5">
        <w:t>.</w:t>
      </w:r>
    </w:p>
    <w:p w14:paraId="2740571A" w14:textId="53C62B6C" w:rsidR="00A215D7" w:rsidRPr="00583848" w:rsidRDefault="00FF1F17" w:rsidP="00AC1D13">
      <w:pPr>
        <w:pStyle w:val="B1"/>
        <w:numPr>
          <w:ilvl w:val="0"/>
          <w:numId w:val="10"/>
        </w:numPr>
      </w:pPr>
      <w:r>
        <w:t>Type of i</w:t>
      </w:r>
      <w:r w:rsidR="00A215D7" w:rsidRPr="00583848">
        <w:t>ntercept (IR</w:t>
      </w:r>
      <w:r w:rsidR="00C111B7" w:rsidRPr="00583848">
        <w:t>I only; CC only; or IRI and CC)</w:t>
      </w:r>
      <w:r w:rsidR="00EC27C5">
        <w:t>.</w:t>
      </w:r>
    </w:p>
    <w:p w14:paraId="6A5A424E" w14:textId="2DF58257" w:rsidR="00A215D7" w:rsidRPr="00583848" w:rsidRDefault="00E26D59" w:rsidP="00AC1D13">
      <w:pPr>
        <w:pStyle w:val="B1"/>
        <w:numPr>
          <w:ilvl w:val="0"/>
          <w:numId w:val="10"/>
        </w:numPr>
      </w:pPr>
      <w:r>
        <w:t>Service s</w:t>
      </w:r>
      <w:r w:rsidR="00C111B7" w:rsidRPr="00583848">
        <w:t>coping</w:t>
      </w:r>
      <w:r w:rsidR="00EC27C5">
        <w:t>.</w:t>
      </w:r>
    </w:p>
    <w:p w14:paraId="23AE9D94" w14:textId="50766921" w:rsidR="00A215D7" w:rsidRPr="00583848" w:rsidRDefault="00C111B7" w:rsidP="00AC1D13">
      <w:pPr>
        <w:pStyle w:val="B1"/>
        <w:numPr>
          <w:ilvl w:val="0"/>
          <w:numId w:val="10"/>
        </w:numPr>
      </w:pPr>
      <w:r w:rsidRPr="00583848">
        <w:t>Further filtering criteria</w:t>
      </w:r>
      <w:r w:rsidR="00EC27C5">
        <w:t>.</w:t>
      </w:r>
    </w:p>
    <w:p w14:paraId="7CDFF82D" w14:textId="249E8590" w:rsidR="00A215D7" w:rsidRPr="00583848" w:rsidRDefault="00583848" w:rsidP="00AC1D13">
      <w:pPr>
        <w:pStyle w:val="B1"/>
        <w:numPr>
          <w:ilvl w:val="0"/>
          <w:numId w:val="10"/>
        </w:numPr>
      </w:pPr>
      <w:r>
        <w:lastRenderedPageBreak/>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5" w:name="_Toc9611437"/>
      <w:bookmarkStart w:id="46" w:name="_Hlk532553380"/>
      <w:r w:rsidRPr="00583848">
        <w:t>5.4.4.4</w:t>
      </w:r>
      <w:r w:rsidRPr="00583848">
        <w:tab/>
      </w:r>
      <w:r w:rsidR="000026B6" w:rsidRPr="00583848">
        <w:t>LIPF and MDF2/MDF3</w:t>
      </w:r>
      <w:bookmarkEnd w:id="45"/>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AC1D13">
      <w:pPr>
        <w:pStyle w:val="B1"/>
        <w:numPr>
          <w:ilvl w:val="0"/>
          <w:numId w:val="10"/>
        </w:numPr>
      </w:pPr>
      <w:r w:rsidRPr="00583848">
        <w:t>Information necessary used to associate</w:t>
      </w:r>
      <w:r w:rsidR="00CB6121" w:rsidRPr="00583848">
        <w:t xml:space="preserve"> multiple xIRI/xCC at MDF2/MDF3</w:t>
      </w:r>
      <w:r w:rsidR="00EC27C5">
        <w:t>.</w:t>
      </w:r>
    </w:p>
    <w:p w14:paraId="28030DE2" w14:textId="11698AD5" w:rsidR="000026B6" w:rsidRPr="00583848" w:rsidRDefault="00E26D59" w:rsidP="00AC1D13">
      <w:pPr>
        <w:pStyle w:val="B1"/>
        <w:numPr>
          <w:ilvl w:val="0"/>
          <w:numId w:val="10"/>
        </w:numPr>
      </w:pPr>
      <w:r>
        <w:t>Target i</w:t>
      </w:r>
      <w:r w:rsidR="000026B6" w:rsidRPr="00583848">
        <w:t>dentifier</w:t>
      </w:r>
      <w:r w:rsidR="00EC27C5">
        <w:t>.</w:t>
      </w:r>
    </w:p>
    <w:p w14:paraId="18387058" w14:textId="7EAB7B20" w:rsidR="000026B6" w:rsidRPr="00583848" w:rsidRDefault="00E26D59" w:rsidP="00AC1D13">
      <w:pPr>
        <w:pStyle w:val="B1"/>
        <w:numPr>
          <w:ilvl w:val="0"/>
          <w:numId w:val="10"/>
        </w:numPr>
      </w:pPr>
      <w:r>
        <w:t>Lawful Interception i</w:t>
      </w:r>
      <w:r w:rsidR="000026B6" w:rsidRPr="00583848">
        <w:t>dentifier</w:t>
      </w:r>
      <w:r w:rsidR="00EC27C5">
        <w:t>.</w:t>
      </w:r>
    </w:p>
    <w:p w14:paraId="483AA042" w14:textId="1E09E726" w:rsidR="000026B6" w:rsidRPr="00583848" w:rsidRDefault="00E26D59" w:rsidP="00AC1D13">
      <w:pPr>
        <w:pStyle w:val="B1"/>
        <w:numPr>
          <w:ilvl w:val="0"/>
          <w:numId w:val="10"/>
        </w:numPr>
      </w:pPr>
      <w:r>
        <w:t>Type of i</w:t>
      </w:r>
      <w:r w:rsidR="000026B6" w:rsidRPr="00583848">
        <w:t>ntercept</w:t>
      </w:r>
      <w:r w:rsidR="00A215D7" w:rsidRPr="00583848">
        <w:t xml:space="preserve"> (IR</w:t>
      </w:r>
      <w:r w:rsidR="00CB6121" w:rsidRPr="00583848">
        <w:t>I only; CC only; or IRI and CC)</w:t>
      </w:r>
      <w:r w:rsidR="00EC27C5">
        <w:t>.</w:t>
      </w:r>
    </w:p>
    <w:p w14:paraId="53814045" w14:textId="2771431A" w:rsidR="00A215D7" w:rsidRPr="00583848" w:rsidRDefault="00A215D7" w:rsidP="00AC1D13">
      <w:pPr>
        <w:pStyle w:val="B1"/>
        <w:numPr>
          <w:ilvl w:val="0"/>
          <w:numId w:val="10"/>
        </w:numPr>
      </w:pPr>
      <w:r w:rsidRPr="00583848">
        <w:t xml:space="preserve">Service </w:t>
      </w:r>
      <w:r w:rsidR="00E26D59">
        <w:t>s</w:t>
      </w:r>
      <w:r w:rsidR="00CB6121" w:rsidRPr="00583848">
        <w:t>coping</w:t>
      </w:r>
      <w:r w:rsidR="00EC27C5">
        <w:t>.</w:t>
      </w:r>
    </w:p>
    <w:p w14:paraId="0A09D8D0" w14:textId="0DCC083D" w:rsidR="00A215D7" w:rsidRPr="00583848" w:rsidRDefault="00CB6121" w:rsidP="00AC1D13">
      <w:pPr>
        <w:pStyle w:val="B1"/>
        <w:numPr>
          <w:ilvl w:val="0"/>
          <w:numId w:val="10"/>
        </w:numPr>
      </w:pPr>
      <w:r w:rsidRPr="00583848">
        <w:t>Further filtering criteria</w:t>
      </w:r>
      <w:r w:rsidR="00EC27C5">
        <w:t>.</w:t>
      </w:r>
    </w:p>
    <w:p w14:paraId="0C22D7FA" w14:textId="0B015A4F" w:rsidR="000026B6" w:rsidRPr="00583848" w:rsidRDefault="00E26D59" w:rsidP="00AC1D13">
      <w:pPr>
        <w:pStyle w:val="B1"/>
        <w:numPr>
          <w:ilvl w:val="0"/>
          <w:numId w:val="10"/>
        </w:numPr>
      </w:pPr>
      <w:r>
        <w:t>LEMF a</w:t>
      </w:r>
      <w:r w:rsidR="00583848">
        <w:t>ddress</w:t>
      </w:r>
      <w:r w:rsidR="00EC27C5">
        <w:t>.</w:t>
      </w:r>
    </w:p>
    <w:p w14:paraId="05A4686F" w14:textId="150256DB" w:rsidR="00A215D7" w:rsidRPr="00583848" w:rsidRDefault="00A215D7" w:rsidP="00A215D7">
      <w:r w:rsidRPr="00583848">
        <w:t>The exact nature of the information passed depends on the role of the MDF.</w:t>
      </w:r>
    </w:p>
    <w:p w14:paraId="2FC436B0" w14:textId="2C3EF0B0" w:rsidR="000026B6" w:rsidRPr="00583848" w:rsidRDefault="000026B6" w:rsidP="000026B6">
      <w:pPr>
        <w:pStyle w:val="Heading3"/>
      </w:pPr>
      <w:bookmarkStart w:id="47" w:name="_Toc9611438"/>
      <w:bookmarkEnd w:id="46"/>
      <w:r w:rsidRPr="00583848">
        <w:t>5.4.5</w:t>
      </w:r>
      <w:r w:rsidRPr="00583848">
        <w:tab/>
        <w:t>Interface LI_X2</w:t>
      </w:r>
      <w:bookmarkEnd w:id="47"/>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62FA27E" w:rsidR="000026B6" w:rsidRPr="00583848" w:rsidRDefault="00C322AF" w:rsidP="00AC1D13">
      <w:pPr>
        <w:pStyle w:val="B1"/>
        <w:numPr>
          <w:ilvl w:val="0"/>
          <w:numId w:val="10"/>
        </w:numPr>
      </w:pPr>
      <w:r>
        <w:t>Target i</w:t>
      </w:r>
      <w:r w:rsidR="000026B6" w:rsidRPr="00583848">
        <w:t>dentifier</w:t>
      </w:r>
      <w:r w:rsidR="00EC27C5">
        <w:t>.</w:t>
      </w:r>
    </w:p>
    <w:p w14:paraId="7A6E68DD" w14:textId="1AD27F7B" w:rsidR="000026B6" w:rsidRPr="00583848" w:rsidRDefault="000026B6" w:rsidP="00AC1D13">
      <w:pPr>
        <w:pStyle w:val="B1"/>
        <w:numPr>
          <w:ilvl w:val="0"/>
          <w:numId w:val="10"/>
        </w:numPr>
      </w:pPr>
      <w:r w:rsidRPr="00583848">
        <w:t>Time stamp</w:t>
      </w:r>
      <w:r w:rsidR="00EC27C5">
        <w:t>.</w:t>
      </w:r>
    </w:p>
    <w:p w14:paraId="78B9D57A" w14:textId="2014CBC4" w:rsidR="000026B6" w:rsidRPr="00583848" w:rsidRDefault="00C322AF" w:rsidP="00AC1D13">
      <w:pPr>
        <w:pStyle w:val="B1"/>
        <w:numPr>
          <w:ilvl w:val="0"/>
          <w:numId w:val="10"/>
        </w:numPr>
      </w:pPr>
      <w:r>
        <w:t xml:space="preserve">Correlation </w:t>
      </w:r>
      <w:r w:rsidR="009E1798">
        <w:t>information</w:t>
      </w:r>
      <w:r w:rsidR="00EC27C5">
        <w:t>.</w:t>
      </w:r>
    </w:p>
    <w:p w14:paraId="0C3F9871" w14:textId="77AF7EB0" w:rsidR="000026B6" w:rsidRPr="00583848" w:rsidRDefault="003B5D03" w:rsidP="00AC1D13">
      <w:pPr>
        <w:pStyle w:val="B1"/>
        <w:numPr>
          <w:ilvl w:val="0"/>
          <w:numId w:val="10"/>
        </w:numPr>
      </w:pPr>
      <w:r w:rsidRPr="00583848">
        <w:t>IRI event resulting in xIRI</w:t>
      </w:r>
      <w:r w:rsidR="00EC27C5">
        <w:t>.</w:t>
      </w:r>
    </w:p>
    <w:p w14:paraId="7EC7E8E9" w14:textId="77777777" w:rsidR="000026B6" w:rsidRPr="00583848" w:rsidRDefault="000026B6" w:rsidP="000026B6">
      <w:pPr>
        <w:pStyle w:val="NO"/>
      </w:pPr>
      <w:r w:rsidRPr="00583848">
        <w:t xml:space="preserve">NOTE: </w:t>
      </w:r>
      <w:r w:rsidRPr="00583848">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583848" w:rsidRDefault="000026B6" w:rsidP="000026B6">
      <w:pPr>
        <w:pStyle w:val="Heading3"/>
      </w:pPr>
      <w:bookmarkStart w:id="48" w:name="_Toc9611439"/>
      <w:r w:rsidRPr="00583848">
        <w:t>5.4.6</w:t>
      </w:r>
      <w:r w:rsidRPr="00583848">
        <w:tab/>
        <w:t>Interface LI_X3</w:t>
      </w:r>
      <w:bookmarkEnd w:id="48"/>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2DF4A47C" w:rsidR="000026B6" w:rsidRPr="00583848" w:rsidRDefault="003E465B" w:rsidP="00AC1D13">
      <w:pPr>
        <w:pStyle w:val="B1"/>
        <w:numPr>
          <w:ilvl w:val="0"/>
          <w:numId w:val="10"/>
        </w:numPr>
      </w:pPr>
      <w:r>
        <w:t>Target i</w:t>
      </w:r>
      <w:r w:rsidR="000026B6" w:rsidRPr="00583848">
        <w:t>dentifier</w:t>
      </w:r>
      <w:r w:rsidR="00EC27C5">
        <w:t>.</w:t>
      </w:r>
    </w:p>
    <w:p w14:paraId="22E9366E" w14:textId="78E0AC33" w:rsidR="000026B6" w:rsidRPr="00583848" w:rsidRDefault="000026B6" w:rsidP="00AC1D13">
      <w:pPr>
        <w:pStyle w:val="B1"/>
        <w:numPr>
          <w:ilvl w:val="0"/>
          <w:numId w:val="10"/>
        </w:numPr>
      </w:pPr>
      <w:r w:rsidRPr="00583848">
        <w:t>Time stamp</w:t>
      </w:r>
      <w:r w:rsidR="00EC27C5">
        <w:t>.</w:t>
      </w:r>
    </w:p>
    <w:p w14:paraId="67D9DBD2" w14:textId="0BF7097A" w:rsidR="000026B6" w:rsidRPr="00583848" w:rsidRDefault="003E465B" w:rsidP="00AC1D13">
      <w:pPr>
        <w:pStyle w:val="B1"/>
        <w:numPr>
          <w:ilvl w:val="0"/>
          <w:numId w:val="10"/>
        </w:numPr>
      </w:pPr>
      <w:r>
        <w:t xml:space="preserve">Correlation </w:t>
      </w:r>
      <w:r w:rsidR="009E1798">
        <w:t>information</w:t>
      </w:r>
      <w:r w:rsidR="00EC27C5">
        <w:t>.</w:t>
      </w:r>
    </w:p>
    <w:p w14:paraId="2BD2FA88" w14:textId="55ABA0EC" w:rsidR="000026B6" w:rsidRPr="00583848" w:rsidRDefault="000026B6" w:rsidP="00AC1D13">
      <w:pPr>
        <w:pStyle w:val="B1"/>
        <w:numPr>
          <w:ilvl w:val="0"/>
          <w:numId w:val="10"/>
        </w:numPr>
        <w:rPr>
          <w:color w:val="000000"/>
        </w:rPr>
      </w:pPr>
      <w:r w:rsidRPr="00583848">
        <w:t>User plane packets.</w:t>
      </w:r>
    </w:p>
    <w:p w14:paraId="57E1F4D1" w14:textId="53E5AE4E" w:rsidR="000026B6" w:rsidRPr="00583848" w:rsidRDefault="00CB6121" w:rsidP="000026B6">
      <w:pPr>
        <w:pStyle w:val="NO"/>
      </w:pPr>
      <w:r w:rsidRPr="00583848">
        <w:t>NOTE:</w:t>
      </w:r>
      <w:r w:rsidR="000026B6" w:rsidRPr="00583848">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Pr="00583848" w:rsidRDefault="0040011B" w:rsidP="0040011B">
      <w:pPr>
        <w:pStyle w:val="Heading3"/>
      </w:pPr>
      <w:bookmarkStart w:id="49" w:name="_Toc9611440"/>
      <w:r w:rsidRPr="00583848">
        <w:lastRenderedPageBreak/>
        <w:t>5.4.7</w:t>
      </w:r>
      <w:r w:rsidRPr="00583848">
        <w:tab/>
        <w:t>Interface LI_T</w:t>
      </w:r>
      <w:bookmarkEnd w:id="49"/>
    </w:p>
    <w:p w14:paraId="518CC4DB" w14:textId="77777777" w:rsidR="0040011B" w:rsidRPr="00583848" w:rsidRDefault="0040011B" w:rsidP="0040011B">
      <w:pPr>
        <w:pStyle w:val="Heading4"/>
      </w:pPr>
      <w:bookmarkStart w:id="50" w:name="_Toc9611441"/>
      <w:r w:rsidRPr="00583848">
        <w:t>5.4.7.1</w:t>
      </w:r>
      <w:r w:rsidRPr="00583848">
        <w:tab/>
        <w:t>General</w:t>
      </w:r>
      <w:bookmarkEnd w:id="50"/>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29903B23" w:rsidR="0040011B" w:rsidRPr="00583848" w:rsidRDefault="0040011B" w:rsidP="00AC1D13">
      <w:pPr>
        <w:pStyle w:val="B1"/>
        <w:numPr>
          <w:ilvl w:val="0"/>
          <w:numId w:val="10"/>
        </w:numPr>
      </w:pPr>
      <w:r w:rsidRPr="00583848">
        <w:t>LI_T2</w:t>
      </w:r>
      <w:r w:rsidR="00EC27C5">
        <w:t>.</w:t>
      </w:r>
    </w:p>
    <w:p w14:paraId="7D841476" w14:textId="79C654BC" w:rsidR="0040011B" w:rsidRPr="00583848" w:rsidRDefault="000B114A" w:rsidP="00AC1D13">
      <w:pPr>
        <w:pStyle w:val="B1"/>
        <w:numPr>
          <w:ilvl w:val="0"/>
          <w:numId w:val="10"/>
        </w:numPr>
      </w:pPr>
      <w:r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1" w:name="_Toc9611442"/>
      <w:r w:rsidRPr="00583848">
        <w:t>5.4.7.</w:t>
      </w:r>
      <w:r w:rsidR="00FE61EF" w:rsidRPr="00583848">
        <w:t>2</w:t>
      </w:r>
      <w:r w:rsidRPr="00583848">
        <w:tab/>
        <w:t>Interface LI_T2</w:t>
      </w:r>
      <w:bookmarkEnd w:id="51"/>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61BF5B4E" w:rsidR="0040011B" w:rsidRPr="00583848" w:rsidRDefault="00801930" w:rsidP="00AC1D13">
      <w:pPr>
        <w:pStyle w:val="B1"/>
        <w:numPr>
          <w:ilvl w:val="0"/>
          <w:numId w:val="10"/>
        </w:numPr>
      </w:pPr>
      <w:r>
        <w:t>Target i</w:t>
      </w:r>
      <w:r w:rsidR="0040011B" w:rsidRPr="00583848">
        <w:t>dentifier</w:t>
      </w:r>
      <w:r w:rsidR="00EC27C5">
        <w:t>.</w:t>
      </w:r>
    </w:p>
    <w:p w14:paraId="6745F24D" w14:textId="349047FA" w:rsidR="0040011B" w:rsidRPr="00583848" w:rsidRDefault="0040011B" w:rsidP="00AC1D13">
      <w:pPr>
        <w:pStyle w:val="B1"/>
        <w:numPr>
          <w:ilvl w:val="0"/>
          <w:numId w:val="10"/>
        </w:numPr>
      </w:pPr>
      <w:r w:rsidRPr="00583848">
        <w:t>IRI intercep</w:t>
      </w:r>
      <w:r w:rsidR="000B114A" w:rsidRPr="00583848">
        <w:t>tion rules</w:t>
      </w:r>
      <w:r w:rsidR="00EC27C5">
        <w:t>.</w:t>
      </w:r>
    </w:p>
    <w:p w14:paraId="016D7022" w14:textId="10D88D00" w:rsidR="0040011B" w:rsidRPr="00583848" w:rsidRDefault="0040011B" w:rsidP="00AC1D13">
      <w:pPr>
        <w:pStyle w:val="B1"/>
        <w:numPr>
          <w:ilvl w:val="0"/>
          <w:numId w:val="10"/>
        </w:numPr>
      </w:pPr>
      <w:r w:rsidRPr="00583848">
        <w:t>MDF2 address</w:t>
      </w:r>
      <w:r w:rsidR="00EC27C5">
        <w:t>.</w:t>
      </w:r>
    </w:p>
    <w:p w14:paraId="5E737B00" w14:textId="7D600EEE" w:rsidR="0040011B" w:rsidRPr="00583848" w:rsidRDefault="00801930" w:rsidP="00AC1D13">
      <w:pPr>
        <w:pStyle w:val="B1"/>
        <w:numPr>
          <w:ilvl w:val="0"/>
          <w:numId w:val="10"/>
        </w:numPr>
      </w:pPr>
      <w:r>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2" w:name="_Toc9611443"/>
      <w:r w:rsidRPr="00583848">
        <w:t>5.4.7.3</w:t>
      </w:r>
      <w:r w:rsidRPr="00583848">
        <w:tab/>
        <w:t>Interface LI_T3</w:t>
      </w:r>
      <w:bookmarkEnd w:id="52"/>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098178CC" w:rsidR="0040011B" w:rsidRPr="00583848" w:rsidRDefault="00801930" w:rsidP="00AC1D13">
      <w:pPr>
        <w:pStyle w:val="B1"/>
        <w:numPr>
          <w:ilvl w:val="0"/>
          <w:numId w:val="10"/>
        </w:numPr>
      </w:pPr>
      <w:r>
        <w:t>Target i</w:t>
      </w:r>
      <w:r w:rsidR="0040011B" w:rsidRPr="00583848">
        <w:t>dentifier</w:t>
      </w:r>
      <w:r w:rsidR="00EC27C5">
        <w:t>.</w:t>
      </w:r>
    </w:p>
    <w:p w14:paraId="2B16D5B5" w14:textId="06C02102" w:rsidR="0040011B" w:rsidRPr="00583848" w:rsidRDefault="000B114A" w:rsidP="00AC1D13">
      <w:pPr>
        <w:pStyle w:val="B1"/>
        <w:numPr>
          <w:ilvl w:val="0"/>
          <w:numId w:val="10"/>
        </w:numPr>
      </w:pPr>
      <w:r w:rsidRPr="00583848">
        <w:t>CC interception rules</w:t>
      </w:r>
      <w:r w:rsidR="00EC27C5">
        <w:t>.</w:t>
      </w:r>
    </w:p>
    <w:p w14:paraId="26115068" w14:textId="5F6E8559" w:rsidR="0040011B" w:rsidRPr="00583848" w:rsidRDefault="0040011B" w:rsidP="00AC1D13">
      <w:pPr>
        <w:pStyle w:val="B1"/>
        <w:numPr>
          <w:ilvl w:val="0"/>
          <w:numId w:val="10"/>
        </w:numPr>
      </w:pPr>
      <w:r w:rsidRPr="00583848">
        <w:t>MDF3 address</w:t>
      </w:r>
      <w:r w:rsidR="00EC27C5">
        <w:t>.</w:t>
      </w:r>
    </w:p>
    <w:p w14:paraId="01465C7C" w14:textId="132BE132" w:rsidR="0040011B" w:rsidRPr="00583848" w:rsidRDefault="00801930" w:rsidP="00AC1D13">
      <w:pPr>
        <w:pStyle w:val="B1"/>
        <w:numPr>
          <w:ilvl w:val="0"/>
          <w:numId w:val="10"/>
        </w:numPr>
      </w:pPr>
      <w:r>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3" w:name="_Toc9611444"/>
      <w:r w:rsidRPr="00583848">
        <w:t>5.4.8</w:t>
      </w:r>
      <w:r w:rsidRPr="00583848">
        <w:tab/>
        <w:t>Interface LI_HI2</w:t>
      </w:r>
      <w:bookmarkEnd w:id="53"/>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4" w:name="_Toc9611445"/>
      <w:r w:rsidRPr="00583848">
        <w:t>5.4.9</w:t>
      </w:r>
      <w:r w:rsidRPr="00583848">
        <w:tab/>
        <w:t>Interface LI_HI3</w:t>
      </w:r>
      <w:bookmarkEnd w:id="54"/>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w:t>
      </w:r>
      <w:r w:rsidR="0082702C">
        <w:t>5</w:t>
      </w:r>
      <w:r w:rsidR="0082702C">
        <w:t>]</w:t>
      </w:r>
      <w:r w:rsidR="000F56A9" w:rsidRPr="00583848">
        <w:t>.</w:t>
      </w:r>
    </w:p>
    <w:p w14:paraId="0AE77658" w14:textId="2D5CA6EB" w:rsidR="00A71013" w:rsidRPr="00583848" w:rsidRDefault="00A71013" w:rsidP="009537A8">
      <w:pPr>
        <w:pStyle w:val="Heading3"/>
      </w:pPr>
      <w:bookmarkStart w:id="55" w:name="_Toc9611446"/>
      <w:r w:rsidRPr="00583848">
        <w:lastRenderedPageBreak/>
        <w:t>5.4.10</w:t>
      </w:r>
      <w:r w:rsidRPr="00583848">
        <w:tab/>
        <w:t>Interface LI_HI4</w:t>
      </w:r>
      <w:bookmarkEnd w:id="55"/>
    </w:p>
    <w:p w14:paraId="67080ED3" w14:textId="46246506" w:rsidR="00A71013" w:rsidRPr="00583848" w:rsidRDefault="00A71013" w:rsidP="00A71013">
      <w:pPr>
        <w:pStyle w:val="Heading4"/>
        <w:ind w:left="0" w:firstLine="0"/>
      </w:pPr>
      <w:bookmarkStart w:id="56" w:name="_Toc9611447"/>
      <w:r w:rsidRPr="00583848">
        <w:t>5.4.10.1</w:t>
      </w:r>
      <w:r w:rsidRPr="00583848">
        <w:tab/>
        <w:t>General</w:t>
      </w:r>
      <w:bookmarkEnd w:id="56"/>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57" w:name="_Toc9611448"/>
      <w:r>
        <w:t>5.4.10.2</w:t>
      </w:r>
      <w:r>
        <w:tab/>
        <w:t>LI operation n</w:t>
      </w:r>
      <w:r w:rsidR="00A71013" w:rsidRPr="00583848">
        <w:t>otification</w:t>
      </w:r>
      <w:bookmarkEnd w:id="57"/>
    </w:p>
    <w:p w14:paraId="639669A5" w14:textId="77777777" w:rsidR="00A71013" w:rsidRPr="00583848" w:rsidRDefault="00A71013" w:rsidP="00A71013">
      <w:r w:rsidRPr="00583848">
        <w:t>The MDF2 and MDF3 shall support reporting to the LEMF changes to provisioning, including:</w:t>
      </w:r>
    </w:p>
    <w:p w14:paraId="1C5FD16F" w14:textId="52FC7467" w:rsidR="00A71013" w:rsidRPr="00583848" w:rsidRDefault="00A71013" w:rsidP="00AC1D13">
      <w:pPr>
        <w:pStyle w:val="B1"/>
        <w:numPr>
          <w:ilvl w:val="0"/>
          <w:numId w:val="10"/>
        </w:numPr>
      </w:pPr>
      <w:r w:rsidRPr="00583848">
        <w:t>Activation of LI</w:t>
      </w:r>
      <w:r w:rsidR="00EC27C5">
        <w:t>.</w:t>
      </w:r>
    </w:p>
    <w:p w14:paraId="22F257C8" w14:textId="37FF3DAA" w:rsidR="00A71013" w:rsidRPr="00583848" w:rsidRDefault="00A71013" w:rsidP="00AC1D13">
      <w:pPr>
        <w:pStyle w:val="B1"/>
        <w:numPr>
          <w:ilvl w:val="0"/>
          <w:numId w:val="10"/>
        </w:numPr>
      </w:pPr>
      <w:r w:rsidRPr="00583848">
        <w:t>Modification of active LI</w:t>
      </w:r>
      <w:r w:rsidR="00EC27C5">
        <w:t>.</w:t>
      </w:r>
    </w:p>
    <w:p w14:paraId="461E5FEF" w14:textId="63786615" w:rsidR="00A71013" w:rsidRPr="00583848" w:rsidRDefault="00A71013" w:rsidP="00AC1D13">
      <w:pPr>
        <w:pStyle w:val="B1"/>
        <w:numPr>
          <w:ilvl w:val="0"/>
          <w:numId w:val="10"/>
        </w:numPr>
      </w:pPr>
      <w:r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58" w:name="_Toc9611449"/>
      <w:r w:rsidRPr="00583848">
        <w:t>5.4.10.3</w:t>
      </w:r>
      <w:r w:rsidRPr="00583848">
        <w:tab/>
        <w:t>Contents of the notification</w:t>
      </w:r>
      <w:bookmarkEnd w:id="58"/>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59" w:name="_Toc9611450"/>
      <w:r w:rsidRPr="00583848">
        <w:t>5.4.1</w:t>
      </w:r>
      <w:r w:rsidR="00DB0397" w:rsidRPr="00583848">
        <w:t>1</w:t>
      </w:r>
      <w:r w:rsidRPr="00583848">
        <w:tab/>
        <w:t>Interface LI_ADMF</w:t>
      </w:r>
      <w:bookmarkEnd w:id="59"/>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0" w:name="_Toc9611451"/>
      <w:r w:rsidRPr="00583848">
        <w:t>5.4.1</w:t>
      </w:r>
      <w:r w:rsidR="00DB0397" w:rsidRPr="00583848">
        <w:t>2</w:t>
      </w:r>
      <w:r w:rsidRPr="00583848">
        <w:tab/>
        <w:t>Interface LI_MDF</w:t>
      </w:r>
      <w:bookmarkEnd w:id="60"/>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5BA8F195" w14:textId="50621EC0" w:rsidR="00DD3296" w:rsidRPr="00583848" w:rsidRDefault="00F240E9" w:rsidP="007410AA">
      <w:pPr>
        <w:pStyle w:val="Heading2"/>
      </w:pPr>
      <w:bookmarkStart w:id="61" w:name="_Toc9611452"/>
      <w:r>
        <w:t>5.5</w:t>
      </w:r>
      <w:r>
        <w:tab/>
        <w:t>LI service d</w:t>
      </w:r>
      <w:r w:rsidR="00DD3296" w:rsidRPr="00583848">
        <w:t>iscovery</w:t>
      </w:r>
      <w:bookmarkEnd w:id="61"/>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62" w:name="_Toc9611453"/>
      <w:r>
        <w:t>5.6</w:t>
      </w:r>
      <w:r>
        <w:tab/>
      </w:r>
      <w:r w:rsidR="00F240E9">
        <w:t>LI in a virtualised e</w:t>
      </w:r>
      <w:r w:rsidR="00EE2463" w:rsidRPr="00583848">
        <w:t>nvironment</w:t>
      </w:r>
      <w:bookmarkEnd w:id="62"/>
    </w:p>
    <w:p w14:paraId="29DBA766" w14:textId="0B208CCC" w:rsidR="00EE2463" w:rsidRPr="00583848" w:rsidRDefault="00EE2463" w:rsidP="00EE2463">
      <w:pPr>
        <w:pStyle w:val="Heading3"/>
      </w:pPr>
      <w:bookmarkStart w:id="63" w:name="_Toc9611454"/>
      <w:r w:rsidRPr="00583848">
        <w:t>5.6.1</w:t>
      </w:r>
      <w:r w:rsidRPr="00583848">
        <w:tab/>
        <w:t>General</w:t>
      </w:r>
      <w:bookmarkEnd w:id="63"/>
    </w:p>
    <w:p w14:paraId="6AB1B22B" w14:textId="77777777" w:rsidR="00EE2463" w:rsidRPr="00583848" w:rsidRDefault="00EE2463" w:rsidP="00EE2463">
      <w:r w:rsidRPr="00583848">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13637DD7" w14:textId="309858A1" w:rsidR="00C942BF" w:rsidRDefault="00C942BF" w:rsidP="00C942BF">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w:t>
      </w:r>
      <w:r w:rsidR="0082702C">
        <w:t xml:space="preserve"> [1</w:t>
      </w:r>
      <w:r w:rsidR="0082702C">
        <w:t>1</w:t>
      </w:r>
      <w:r w:rsidR="0082702C">
        <w:t>]</w:t>
      </w:r>
      <w:r>
        <w:t xml:space="preserve"> reference points and functional elements substituted for their equivalent in the present document (e.g. POI is equivalent to ICE in TS 33.107</w:t>
      </w:r>
      <w:r w:rsidR="0082702C">
        <w:t xml:space="preserve"> [1</w:t>
      </w:r>
      <w:r w:rsidR="0082702C">
        <w:t>1</w:t>
      </w:r>
      <w:r w:rsidR="0082702C">
        <w:t>]</w:t>
      </w:r>
      <w:r>
        <w:t>, and LI_X2 is equivalent to X2).</w:t>
      </w:r>
    </w:p>
    <w:p w14:paraId="3E0D0BB7" w14:textId="5B09C405" w:rsidR="00EE2463" w:rsidRPr="00583848" w:rsidRDefault="00EE2463" w:rsidP="00EE2463">
      <w:pPr>
        <w:pStyle w:val="Heading3"/>
      </w:pPr>
      <w:bookmarkStart w:id="64" w:name="_Toc9611455"/>
      <w:r w:rsidRPr="00583848">
        <w:t>5</w:t>
      </w:r>
      <w:r w:rsidR="00D659E8">
        <w:t>.6.2</w:t>
      </w:r>
      <w:r w:rsidR="00D659E8">
        <w:tab/>
        <w:t>Virtualised deployment a</w:t>
      </w:r>
      <w:r w:rsidRPr="00583848">
        <w:t>rchitecture</w:t>
      </w:r>
      <w:bookmarkEnd w:id="64"/>
    </w:p>
    <w:p w14:paraId="15873B22" w14:textId="6C1D5A43" w:rsidR="00EE2463" w:rsidRPr="00583848" w:rsidRDefault="00EE2463" w:rsidP="00EE2463">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1ADDC781" w14:textId="33480A1C" w:rsidR="00C11617" w:rsidRPr="00583848" w:rsidRDefault="00CB6121" w:rsidP="00EE2463">
      <w:pPr>
        <w:jc w:val="center"/>
      </w:pPr>
      <w:r w:rsidRPr="00583848">
        <w:object w:dxaOrig="18751" w:dyaOrig="14661" w14:anchorId="33F75A18">
          <v:shape id="_x0000_i1028" type="#_x0000_t75" style="width:483pt;height:374.25pt" o:ole="">
            <v:imagedata r:id="rId18" o:title=""/>
          </v:shape>
          <o:OLEObject Type="Embed" ProgID="Visio.Drawing.15" ShapeID="_x0000_i1028" DrawAspect="Content" ObjectID="_1622292073" r:id="rId19"/>
        </w:object>
      </w:r>
    </w:p>
    <w:p w14:paraId="0A2E3889" w14:textId="2E288093" w:rsidR="00EE2463" w:rsidRPr="00583848" w:rsidRDefault="00EE2463" w:rsidP="00CB28A6">
      <w:pPr>
        <w:pStyle w:val="TF"/>
      </w:pPr>
      <w:r w:rsidRPr="00583848">
        <w:t>Figure 5.</w:t>
      </w:r>
      <w:r w:rsidR="0053380C" w:rsidRPr="00583848">
        <w:t>6</w:t>
      </w:r>
      <w:r w:rsidRPr="00583848">
        <w:t>-1</w:t>
      </w:r>
      <w:r w:rsidR="002E3EE8" w:rsidRPr="00583848">
        <w:t>:</w:t>
      </w:r>
      <w:r w:rsidR="00D659E8">
        <w:t xml:space="preserve"> Simplified virtualised LI s</w:t>
      </w:r>
      <w:r w:rsidRPr="00583848">
        <w:t>ystem with provisioning infrastructure</w:t>
      </w:r>
      <w:r w:rsidR="00DB7B88">
        <w:t xml:space="preserve"> for a direct provisioned POI</w:t>
      </w:r>
    </w:p>
    <w:p w14:paraId="51D0C984" w14:textId="0304CD1A" w:rsidR="00C0587F" w:rsidRPr="00583848" w:rsidRDefault="00C0587F" w:rsidP="00CB28A6">
      <w:pPr>
        <w:pStyle w:val="NO"/>
        <w:rPr>
          <w:rFonts w:eastAsia="Calibri"/>
        </w:rPr>
      </w:pPr>
      <w:r w:rsidRPr="00583848">
        <w:rPr>
          <w:rFonts w:eastAsia="Calibri"/>
        </w:rPr>
        <w:t>NOTE 1:</w:t>
      </w:r>
      <w:r w:rsidRPr="00583848">
        <w:rPr>
          <w:rFonts w:eastAsia="Calibri"/>
        </w:rPr>
        <w:tab/>
      </w:r>
      <w:r w:rsidRPr="00583848">
        <w:t>Figure 5.6-1 shows the LI NFV controller and NFV Management and Orchestration functions (MANO). However, for the purposes of the present document, other than needing to acknowledge that these functions exist within a CSP virtual network implementation, they are out of scope of the present document and not described further.</w:t>
      </w:r>
    </w:p>
    <w:p w14:paraId="2A3BA874" w14:textId="38D07245" w:rsidR="00EE2463" w:rsidRPr="00583848" w:rsidRDefault="00EE2463" w:rsidP="00EE2463">
      <w:r w:rsidRPr="00583848">
        <w:t xml:space="preserve">After a virtual function is </w:t>
      </w:r>
      <w:r w:rsidR="00FF6B64" w:rsidRPr="00583848">
        <w:t>instantiated</w:t>
      </w:r>
      <w:r w:rsidRPr="00583848">
        <w:t xml:space="preserve"> (e.g. using the procedures in ETSI </w:t>
      </w:r>
      <w:r w:rsidR="002819B1" w:rsidRPr="00583848">
        <w:t>NFV</w:t>
      </w:r>
      <w:r w:rsidR="002819B1">
        <w:t>-</w:t>
      </w:r>
      <w:r w:rsidRPr="00583848">
        <w:t>SEC 011</w:t>
      </w:r>
      <w:r w:rsidR="005B4D62" w:rsidRPr="00583848">
        <w:t xml:space="preserve"> </w:t>
      </w:r>
      <w:r w:rsidR="00C0587F" w:rsidRPr="00583848">
        <w:t>[10]</w:t>
      </w:r>
      <w:r w:rsidRPr="00583848">
        <w:t xml:space="preserve"> or equivalent),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Pr="00583848" w:rsidRDefault="00EE2463" w:rsidP="00EE2463">
      <w:r w:rsidRPr="00583848">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638D18F4" w:rsidR="006A0549" w:rsidRPr="00583848" w:rsidRDefault="00EE2463" w:rsidP="00B9438E">
      <w:pPr>
        <w:pStyle w:val="NO"/>
      </w:pPr>
      <w:r w:rsidRPr="00583848">
        <w:t>NOTE</w:t>
      </w:r>
      <w:r w:rsidR="00A76445" w:rsidRPr="00583848">
        <w:t xml:space="preserve"> </w:t>
      </w:r>
      <w:r w:rsidR="00C0587F" w:rsidRPr="00583848">
        <w:t>2</w:t>
      </w:r>
      <w:r w:rsidRPr="00583848">
        <w:t>:</w:t>
      </w:r>
      <w:r w:rsidR="00DF5FAB" w:rsidRPr="00583848">
        <w:tab/>
      </w:r>
      <w:r w:rsidRPr="00583848">
        <w:t>The exact mechanisms for the new POI/MDF to contact the LIPF</w:t>
      </w:r>
      <w:r w:rsidR="00C11617" w:rsidRPr="00583848">
        <w:t xml:space="preserve"> using LI_X0</w:t>
      </w:r>
      <w:r w:rsidRPr="00583848">
        <w:t xml:space="preserve"> and subsequent trust establishment and configuration are not described in the present document.</w:t>
      </w:r>
    </w:p>
    <w:p w14:paraId="57CD88F4" w14:textId="4510C4F0" w:rsidR="00A76445" w:rsidRPr="00583848" w:rsidRDefault="00A76445" w:rsidP="00B9438E">
      <w:pPr>
        <w:pStyle w:val="NO"/>
      </w:pPr>
      <w:r w:rsidRPr="00583848">
        <w:t xml:space="preserve">NOTE </w:t>
      </w:r>
      <w:r w:rsidR="00C0587F" w:rsidRPr="00583848">
        <w:t>3</w:t>
      </w:r>
      <w:r w:rsidRPr="00583848">
        <w:t>:</w:t>
      </w:r>
      <w:r w:rsidR="00DF5FAB" w:rsidRPr="00583848">
        <w:tab/>
      </w:r>
      <w:r w:rsidR="00047738" w:rsidRPr="00583848">
        <w:t>Figure 5.6-1 shows an example for a direct</w:t>
      </w:r>
      <w:r w:rsidR="00FF6B64" w:rsidRPr="00583848">
        <w:t>ly</w:t>
      </w:r>
      <w:r w:rsidR="00047738" w:rsidRPr="00583848">
        <w:t xml:space="preserve"> provisioned POI (i.e. a POI without an associated TF). </w:t>
      </w:r>
      <w:r w:rsidR="00047738" w:rsidRPr="00583848">
        <w:rPr>
          <w:color w:val="000000"/>
        </w:rPr>
        <w:t xml:space="preserve">Each virtual TF would be </w:t>
      </w:r>
      <w:r w:rsidR="00FF6B64" w:rsidRPr="00583848">
        <w:rPr>
          <w:color w:val="000000"/>
        </w:rPr>
        <w:t>instantiated</w:t>
      </w:r>
      <w:r w:rsidR="00047738" w:rsidRPr="00583848">
        <w:rPr>
          <w:color w:val="000000"/>
        </w:rPr>
        <w:t xml:space="preserve"> using the same basic LI_X0 and LI_X1 flows. </w:t>
      </w:r>
      <w:r w:rsidR="00047738" w:rsidRPr="00583848">
        <w:t>While the present document does not explicitly describe the triggered POIs case,</w:t>
      </w:r>
      <w:r w:rsidR="007410AA">
        <w:t xml:space="preserve"> </w:t>
      </w:r>
      <w:r w:rsidR="00047738" w:rsidRPr="00583848">
        <w:t>such</w:t>
      </w:r>
      <w:r w:rsidR="007410AA">
        <w:t xml:space="preserve"> </w:t>
      </w:r>
      <w:r w:rsidR="00047738" w:rsidRPr="00583848">
        <w:t xml:space="preserve">POIs along with the associated TFs would be </w:t>
      </w:r>
      <w:r w:rsidR="00FF6B64" w:rsidRPr="00583848">
        <w:t>instantiated</w:t>
      </w:r>
      <w:r w:rsidR="00047738" w:rsidRPr="00583848">
        <w:t xml:space="preserve"> using the same basic LI_X0 and LI_X1 flows. However, the LICF would need to verify the correct instantiation of groups of 1 or more triggered POIs and TFs rather than individually as per figure 5.6-1.</w:t>
      </w:r>
    </w:p>
    <w:p w14:paraId="4C544D5C" w14:textId="0E178C37" w:rsidR="00F10161" w:rsidRPr="00583848" w:rsidRDefault="008E1E79" w:rsidP="007F2C83">
      <w:pPr>
        <w:pStyle w:val="Heading1"/>
      </w:pPr>
      <w:bookmarkStart w:id="65" w:name="_Toc9611456"/>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65"/>
    </w:p>
    <w:p w14:paraId="6E24C6EF" w14:textId="1B3856FA" w:rsidR="00B80A46" w:rsidRPr="00583848" w:rsidRDefault="00B80A46" w:rsidP="006A0549">
      <w:pPr>
        <w:pStyle w:val="Heading2"/>
      </w:pPr>
      <w:bookmarkStart w:id="66" w:name="_Toc9611457"/>
      <w:r w:rsidRPr="00583848">
        <w:t>6.</w:t>
      </w:r>
      <w:r w:rsidR="000861F8" w:rsidRPr="00583848">
        <w:t>1</w:t>
      </w:r>
      <w:r w:rsidR="000861F8" w:rsidRPr="00583848">
        <w:tab/>
      </w:r>
      <w:r w:rsidRPr="00583848">
        <w:t>General</w:t>
      </w:r>
      <w:bookmarkEnd w:id="66"/>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67" w:name="_Toc9611458"/>
      <w:r w:rsidRPr="00583848">
        <w:t>6.</w:t>
      </w:r>
      <w:r w:rsidR="00BE77E9" w:rsidRPr="00583848">
        <w:t>2</w:t>
      </w:r>
      <w:r w:rsidRPr="00583848">
        <w:tab/>
      </w:r>
      <w:r w:rsidR="007C6153" w:rsidRPr="00583848">
        <w:t>5</w:t>
      </w:r>
      <w:r w:rsidRPr="00583848">
        <w:t>G</w:t>
      </w:r>
      <w:bookmarkEnd w:id="67"/>
    </w:p>
    <w:p w14:paraId="734AC16C" w14:textId="74AAC026" w:rsidR="007C6153" w:rsidRPr="00583848" w:rsidRDefault="007C6153" w:rsidP="00761A74">
      <w:pPr>
        <w:pStyle w:val="Heading3"/>
      </w:pPr>
      <w:bookmarkStart w:id="68" w:name="_Toc9611459"/>
      <w:r w:rsidRPr="00583848">
        <w:t>6.</w:t>
      </w:r>
      <w:r w:rsidR="00BE77E9" w:rsidRPr="00583848">
        <w:t>2</w:t>
      </w:r>
      <w:r w:rsidRPr="00583848">
        <w:t>.1</w:t>
      </w:r>
      <w:r w:rsidRPr="00583848">
        <w:tab/>
        <w:t>General</w:t>
      </w:r>
      <w:bookmarkEnd w:id="68"/>
    </w:p>
    <w:p w14:paraId="7B98DC32" w14:textId="40C29889" w:rsidR="00A75C0D" w:rsidRPr="00583848" w:rsidRDefault="00A75C0D" w:rsidP="00A75C0D">
      <w:pPr>
        <w:keepNext/>
        <w:keepLines/>
      </w:pPr>
      <w:r w:rsidRPr="00583848">
        <w:t>Figure 6.</w:t>
      </w:r>
      <w:r w:rsidR="00BE77E9" w:rsidRPr="00583848">
        <w:t>2</w:t>
      </w:r>
      <w:r w:rsidRPr="00583848">
        <w:t xml:space="preserve">-1 depicts the 5G EPC anchored LI architecture. The network </w:t>
      </w:r>
      <w:r w:rsidR="0080066F" w:rsidRPr="00583848">
        <w:t xml:space="preserve">functions </w:t>
      </w:r>
      <w:r w:rsidRPr="00583848">
        <w:t xml:space="preserve">are depicted in </w:t>
      </w:r>
      <w:r w:rsidR="00333056" w:rsidRPr="00583848">
        <w:t>grey</w:t>
      </w:r>
      <w:r w:rsidRPr="00583848">
        <w:t>, while the LI elements are depicted in blue.</w:t>
      </w:r>
    </w:p>
    <w:p w14:paraId="030828A0" w14:textId="3886B6B2" w:rsidR="00A75C0D" w:rsidRPr="00583848" w:rsidRDefault="00342338" w:rsidP="00617EA8">
      <w:pPr>
        <w:pStyle w:val="TH"/>
      </w:pPr>
      <w:r w:rsidRPr="00583848">
        <w:rPr>
          <w:noProof/>
          <w:lang w:eastAsia="en-GB"/>
        </w:rPr>
        <w:drawing>
          <wp:inline distT="0" distB="0" distL="0" distR="0" wp14:anchorId="231B9C43" wp14:editId="754688C2">
            <wp:extent cx="6120765" cy="3448685"/>
            <wp:effectExtent l="0" t="0" r="63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6.2-1_4G_Core.pdf"/>
                    <pic:cNvPicPr/>
                  </pic:nvPicPr>
                  <pic:blipFill>
                    <a:blip r:embed="rId20">
                      <a:extLst>
                        <a:ext uri="{28A0092B-C50C-407E-A947-70E740481C1C}">
                          <a14:useLocalDpi xmlns:a14="http://schemas.microsoft.com/office/drawing/2010/main" val="0"/>
                        </a:ext>
                      </a:extLst>
                    </a:blip>
                    <a:stretch>
                      <a:fillRect/>
                    </a:stretch>
                  </pic:blipFill>
                  <pic:spPr>
                    <a:xfrm>
                      <a:off x="0" y="0"/>
                      <a:ext cx="6120765" cy="3448685"/>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5FE2CFDC" w14:textId="025B8504" w:rsidR="00342338" w:rsidRPr="00583848" w:rsidRDefault="00342338" w:rsidP="0044367C">
      <w:pPr>
        <w:pStyle w:val="TH"/>
      </w:pPr>
      <w:r w:rsidRPr="00583848">
        <w:rPr>
          <w:noProof/>
          <w:lang w:eastAsia="en-GB"/>
        </w:rPr>
        <w:drawing>
          <wp:inline distT="0" distB="0" distL="0" distR="0" wp14:anchorId="0C0AA13B" wp14:editId="0ED81672">
            <wp:extent cx="6120765" cy="3503295"/>
            <wp:effectExtent l="0" t="0" r="635"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_6.2-2_5G_Core.pdf"/>
                    <pic:cNvPicPr/>
                  </pic:nvPicPr>
                  <pic:blipFill>
                    <a:blip r:embed="rId21">
                      <a:extLst>
                        <a:ext uri="{28A0092B-C50C-407E-A947-70E740481C1C}">
                          <a14:useLocalDpi xmlns:a14="http://schemas.microsoft.com/office/drawing/2010/main" val="0"/>
                        </a:ext>
                      </a:extLst>
                    </a:blip>
                    <a:stretch>
                      <a:fillRect/>
                    </a:stretch>
                  </pic:blipFill>
                  <pic:spPr>
                    <a:xfrm>
                      <a:off x="0" y="0"/>
                      <a:ext cx="6120765" cy="350329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69" w:name="_Toc9611460"/>
      <w:r w:rsidRPr="00583848">
        <w:t>6.</w:t>
      </w:r>
      <w:r w:rsidR="00BE77E9" w:rsidRPr="00583848">
        <w:t>2</w:t>
      </w:r>
      <w:r w:rsidR="004D3AC6" w:rsidRPr="00583848">
        <w:t>.2</w:t>
      </w:r>
      <w:r w:rsidRPr="00583848">
        <w:tab/>
        <w:t>LI at AMF</w:t>
      </w:r>
      <w:bookmarkEnd w:id="69"/>
    </w:p>
    <w:p w14:paraId="7017CFC6" w14:textId="4C8D9A78" w:rsidR="00491A30" w:rsidRPr="00583848" w:rsidRDefault="00491A30" w:rsidP="00182F94">
      <w:pPr>
        <w:pStyle w:val="Heading4"/>
      </w:pPr>
      <w:bookmarkStart w:id="70" w:name="_Toc9611461"/>
      <w:r w:rsidRPr="00583848">
        <w:t>6.</w:t>
      </w:r>
      <w:r w:rsidR="00BE77E9" w:rsidRPr="00583848">
        <w:t>2</w:t>
      </w:r>
      <w:r w:rsidRPr="00583848">
        <w:t>.</w:t>
      </w:r>
      <w:r w:rsidR="004D3AC6" w:rsidRPr="00583848">
        <w:t>2.</w:t>
      </w:r>
      <w:r w:rsidRPr="00583848">
        <w:t>1</w:t>
      </w:r>
      <w:r w:rsidRPr="00583848">
        <w:tab/>
        <w:t>Architecture</w:t>
      </w:r>
      <w:bookmarkEnd w:id="70"/>
    </w:p>
    <w:p w14:paraId="5C8AC74E" w14:textId="3EC98C52" w:rsidR="00491A30" w:rsidRPr="00583848" w:rsidRDefault="00491A30" w:rsidP="00491A30">
      <w:pPr>
        <w:spacing w:before="120" w:after="120"/>
        <w:rPr>
          <w:szCs w:val="22"/>
        </w:rPr>
      </w:pPr>
      <w:r w:rsidRPr="00583848">
        <w:rPr>
          <w:szCs w:val="22"/>
        </w:rPr>
        <w:t>In</w:t>
      </w:r>
      <w:r w:rsidR="00333056" w:rsidRPr="00583848">
        <w:rPr>
          <w:szCs w:val="22"/>
        </w:rPr>
        <w:t xml:space="preserve"> the</w:t>
      </w:r>
      <w:r w:rsidRPr="00583848">
        <w:rPr>
          <w:szCs w:val="22"/>
        </w:rPr>
        <w:t xml:space="preserve"> </w:t>
      </w:r>
      <w:r w:rsidR="000861F8" w:rsidRPr="00583848">
        <w:rPr>
          <w:szCs w:val="22"/>
        </w:rPr>
        <w:t>5GC</w:t>
      </w:r>
      <w:r w:rsidRPr="00583848">
        <w:rPr>
          <w:szCs w:val="22"/>
        </w:rPr>
        <w:t xml:space="preserve"> network, the AMF handles the access </w:t>
      </w:r>
      <w:r w:rsidR="00333056" w:rsidRPr="00583848">
        <w:rPr>
          <w:szCs w:val="22"/>
        </w:rPr>
        <w:t xml:space="preserve">and </w:t>
      </w:r>
      <w:r w:rsidRPr="00583848">
        <w:rPr>
          <w:szCs w:val="22"/>
        </w:rPr>
        <w:t>mobility functions. The AMF shall have LI capabilities to generate the target UE</w:t>
      </w:r>
      <w:r w:rsidR="00DB7B88">
        <w:rPr>
          <w:szCs w:val="22"/>
        </w:rPr>
        <w:t>'</w:t>
      </w:r>
      <w:r w:rsidRPr="00583848">
        <w:rPr>
          <w:szCs w:val="22"/>
        </w:rPr>
        <w:t xml:space="preserve">s network access, registration and connection management related </w:t>
      </w:r>
      <w:r w:rsidR="003B5D03" w:rsidRPr="00583848">
        <w:rPr>
          <w:szCs w:val="22"/>
        </w:rPr>
        <w:t>x</w:t>
      </w:r>
      <w:r w:rsidR="002F1E51" w:rsidRPr="00583848">
        <w:rPr>
          <w:szCs w:val="22"/>
        </w:rPr>
        <w:t>IRI</w:t>
      </w:r>
      <w:r w:rsidRPr="00583848">
        <w:rPr>
          <w:szCs w:val="22"/>
        </w:rPr>
        <w:t>.</w:t>
      </w:r>
      <w:r w:rsidR="003B7B59">
        <w:rPr>
          <w:szCs w:val="22"/>
        </w:rPr>
        <w:t xml:space="preserve"> </w:t>
      </w:r>
      <w:r w:rsidRPr="00583848">
        <w:rPr>
          <w:szCs w:val="22"/>
        </w:rPr>
        <w:t>Extending the generic LI architecture presented in claus</w:t>
      </w:r>
      <w:r w:rsidR="00040FCF" w:rsidRPr="00583848">
        <w:rPr>
          <w:szCs w:val="22"/>
        </w:rPr>
        <w:t xml:space="preserve">e 5, </w:t>
      </w:r>
      <w:r w:rsidRPr="00583848">
        <w:rPr>
          <w:szCs w:val="22"/>
        </w:rPr>
        <w:t xml:space="preserve">figure </w:t>
      </w:r>
      <w:r w:rsidR="00C64406" w:rsidRPr="00583848">
        <w:rPr>
          <w:szCs w:val="22"/>
        </w:rPr>
        <w:t>6.</w:t>
      </w:r>
      <w:r w:rsidR="00BE77E9" w:rsidRPr="00583848">
        <w:rPr>
          <w:szCs w:val="22"/>
        </w:rPr>
        <w:t>2</w:t>
      </w:r>
      <w:r w:rsidR="00C64406" w:rsidRPr="00583848">
        <w:rPr>
          <w:szCs w:val="22"/>
        </w:rPr>
        <w:t>-3</w:t>
      </w:r>
      <w:r w:rsidRPr="00583848">
        <w:rPr>
          <w:szCs w:val="22"/>
        </w:rPr>
        <w:t xml:space="preserve"> below gives a reference point representation </w:t>
      </w:r>
      <w:r w:rsidR="00333056" w:rsidRPr="00583848">
        <w:rPr>
          <w:szCs w:val="22"/>
        </w:rPr>
        <w:t xml:space="preserve">of </w:t>
      </w:r>
      <w:r w:rsidRPr="00583848">
        <w:rPr>
          <w:szCs w:val="22"/>
        </w:rPr>
        <w:t xml:space="preserve">the LI architecture with AMF as a CP NF providing the </w:t>
      </w:r>
      <w:r w:rsidR="004E022F" w:rsidRPr="00583848">
        <w:rPr>
          <w:szCs w:val="22"/>
        </w:rPr>
        <w:t xml:space="preserve">IRI-POI </w:t>
      </w:r>
      <w:r w:rsidR="003F6805" w:rsidRPr="00583848">
        <w:rPr>
          <w:szCs w:val="22"/>
        </w:rPr>
        <w:t>functions.</w:t>
      </w:r>
    </w:p>
    <w:p w14:paraId="7A896077" w14:textId="6A508CB6" w:rsidR="003736D5" w:rsidRPr="00583848" w:rsidRDefault="000936AE" w:rsidP="00016DD2">
      <w:pPr>
        <w:pStyle w:val="TH"/>
      </w:pPr>
      <w:r w:rsidRPr="00583848">
        <w:object w:dxaOrig="12041" w:dyaOrig="10490" w14:anchorId="0C210885">
          <v:shape id="_x0000_i1029" type="#_x0000_t75" style="width:482.25pt;height:417.75pt" o:ole="">
            <v:imagedata r:id="rId22" o:title=""/>
          </v:shape>
          <o:OLEObject Type="Embed" ProgID="Visio.Drawing.15" ShapeID="_x0000_i1029" DrawAspect="Content" ObjectID="_1622292074" r:id="rId23"/>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71" w:name="_Toc9611462"/>
      <w:r w:rsidRPr="00583848">
        <w:t>6.</w:t>
      </w:r>
      <w:r w:rsidR="00BE77E9" w:rsidRPr="00583848">
        <w:t>2</w:t>
      </w:r>
      <w:r w:rsidR="004D3AC6" w:rsidRPr="00583848">
        <w:t>.2</w:t>
      </w:r>
      <w:r w:rsidR="00D659E8">
        <w:t>.2</w:t>
      </w:r>
      <w:r w:rsidR="00D659E8">
        <w:tab/>
        <w:t>Target i</w:t>
      </w:r>
      <w:r w:rsidRPr="00583848">
        <w:t>dentities</w:t>
      </w:r>
      <w:bookmarkEnd w:id="71"/>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273E97A4" w:rsidR="00491A30" w:rsidRPr="00583848" w:rsidRDefault="00491A30" w:rsidP="00AC1D13">
      <w:pPr>
        <w:pStyle w:val="B1"/>
        <w:numPr>
          <w:ilvl w:val="0"/>
          <w:numId w:val="10"/>
        </w:numPr>
      </w:pPr>
      <w:r w:rsidRPr="00583848">
        <w:t>SUPI</w:t>
      </w:r>
      <w:r w:rsidR="00F64283">
        <w:t>.</w:t>
      </w:r>
    </w:p>
    <w:p w14:paraId="7B010C77" w14:textId="7D54DEE8" w:rsidR="00491A30" w:rsidRPr="00583848" w:rsidRDefault="00491A30" w:rsidP="00AC1D13">
      <w:pPr>
        <w:pStyle w:val="B1"/>
        <w:numPr>
          <w:ilvl w:val="0"/>
          <w:numId w:val="10"/>
        </w:numPr>
      </w:pPr>
      <w:r w:rsidRPr="00583848">
        <w:t>PEI</w:t>
      </w:r>
      <w:r w:rsidR="00F64283">
        <w:t>.</w:t>
      </w:r>
    </w:p>
    <w:p w14:paraId="72481D93" w14:textId="5EF9A15F" w:rsidR="00491A30" w:rsidRPr="00583848" w:rsidRDefault="00BE77E9" w:rsidP="00AC1D13">
      <w:pPr>
        <w:pStyle w:val="B1"/>
        <w:numPr>
          <w:ilvl w:val="0"/>
          <w:numId w:val="10"/>
        </w:numPr>
      </w:pPr>
      <w:r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72" w:name="_Toc9611463"/>
      <w:r w:rsidRPr="00583848">
        <w:lastRenderedPageBreak/>
        <w:t>6.</w:t>
      </w:r>
      <w:r w:rsidR="00BE77E9" w:rsidRPr="00583848">
        <w:t>2</w:t>
      </w:r>
      <w:r w:rsidRPr="00583848">
        <w:t>.2.3</w:t>
      </w:r>
      <w:r w:rsidRPr="00583848">
        <w:tab/>
        <w:t>Identit</w:t>
      </w:r>
      <w:r w:rsidR="0090709A">
        <w:t>y p</w:t>
      </w:r>
      <w:r w:rsidRPr="00583848">
        <w:t>rivacy</w:t>
      </w:r>
      <w:bookmarkEnd w:id="72"/>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73" w:name="_Toc9611464"/>
      <w:r w:rsidRPr="00583848">
        <w:t>6.</w:t>
      </w:r>
      <w:r w:rsidR="00BE77E9" w:rsidRPr="00583848">
        <w:t>2</w:t>
      </w:r>
      <w:r w:rsidR="004D3AC6" w:rsidRPr="00583848">
        <w:t>.2</w:t>
      </w:r>
      <w:r w:rsidRPr="00583848">
        <w:t>.</w:t>
      </w:r>
      <w:r w:rsidR="00A9033F" w:rsidRPr="00583848">
        <w:t>4</w:t>
      </w:r>
      <w:r w:rsidR="0090709A">
        <w:tab/>
        <w:t>IRI e</w:t>
      </w:r>
      <w:r w:rsidRPr="00583848">
        <w:t>vents</w:t>
      </w:r>
      <w:bookmarkEnd w:id="73"/>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2B6C51BC" w:rsidR="004B3EA1" w:rsidRPr="00583848" w:rsidRDefault="00617EA8" w:rsidP="00AC1D13">
      <w:pPr>
        <w:pStyle w:val="B1"/>
        <w:numPr>
          <w:ilvl w:val="0"/>
          <w:numId w:val="10"/>
        </w:numPr>
      </w:pPr>
      <w:r w:rsidRPr="00583848">
        <w:t>Registration</w:t>
      </w:r>
      <w:r w:rsidR="00F64283">
        <w:t>.</w:t>
      </w:r>
    </w:p>
    <w:p w14:paraId="4AFEBF6B" w14:textId="5D432E95" w:rsidR="004B3EA1" w:rsidRPr="00583848" w:rsidRDefault="004B3EA1" w:rsidP="00AC1D13">
      <w:pPr>
        <w:pStyle w:val="B1"/>
        <w:numPr>
          <w:ilvl w:val="0"/>
          <w:numId w:val="10"/>
        </w:numPr>
      </w:pPr>
      <w:r w:rsidRPr="00583848">
        <w:t>Deregistration</w:t>
      </w:r>
      <w:r w:rsidR="00F64283">
        <w:t>.</w:t>
      </w:r>
    </w:p>
    <w:p w14:paraId="2A025512" w14:textId="74B29D85" w:rsidR="004B3EA1" w:rsidRPr="00583848" w:rsidRDefault="0090709A" w:rsidP="00AC1D13">
      <w:pPr>
        <w:pStyle w:val="B1"/>
        <w:numPr>
          <w:ilvl w:val="0"/>
          <w:numId w:val="10"/>
        </w:numPr>
      </w:pPr>
      <w:r>
        <w:t>Location u</w:t>
      </w:r>
      <w:r w:rsidR="004B3EA1" w:rsidRPr="00583848">
        <w:t>pdate</w:t>
      </w:r>
      <w:r w:rsidR="00F64283">
        <w:t>.</w:t>
      </w:r>
    </w:p>
    <w:p w14:paraId="44E347DD" w14:textId="7B8B5150" w:rsidR="00C0587F" w:rsidRPr="00583848" w:rsidRDefault="0090709A" w:rsidP="00AC1D13">
      <w:pPr>
        <w:pStyle w:val="B1"/>
        <w:numPr>
          <w:ilvl w:val="0"/>
          <w:numId w:val="10"/>
        </w:numPr>
      </w:pPr>
      <w:r>
        <w:t>Start of interception with already r</w:t>
      </w:r>
      <w:r w:rsidR="004B3EA1" w:rsidRPr="00583848">
        <w:t>egistered UE</w:t>
      </w:r>
      <w:r w:rsidR="00F64283">
        <w:t>.</w:t>
      </w:r>
    </w:p>
    <w:p w14:paraId="36866E47" w14:textId="11CEB7E0" w:rsidR="004B3EA1" w:rsidRPr="00583848" w:rsidRDefault="00C0587F" w:rsidP="00AC1D13">
      <w:pPr>
        <w:pStyle w:val="B1"/>
        <w:numPr>
          <w:ilvl w:val="0"/>
          <w:numId w:val="10"/>
        </w:numPr>
      </w:pPr>
      <w:r w:rsidRPr="00583848">
        <w:t>Uns</w:t>
      </w:r>
      <w:r w:rsidR="00DB7B88">
        <w:t>u</w:t>
      </w:r>
      <w:r w:rsidR="0090709A">
        <w:t>ccessful communication 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09833281"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an UE-initiated or a network-initiated deregistration.</w:t>
      </w:r>
      <w:r w:rsidR="003B7B59">
        <w:t xml:space="preserve"> </w:t>
      </w:r>
    </w:p>
    <w:p w14:paraId="6B82DFA7" w14:textId="3A627CFE" w:rsidR="004B3EA1" w:rsidRPr="00583848" w:rsidRDefault="004B3EA1" w:rsidP="004B3EA1">
      <w:r w:rsidRPr="00583848">
        <w:t>Location update xIRI is generated each time the IRI-POI present in an AMF detects that the target</w:t>
      </w:r>
      <w:r w:rsidR="00DB7B88">
        <w:t>'</w:t>
      </w:r>
      <w:r w:rsidRPr="00583848">
        <w:t>s UE location is updated due to target</w:t>
      </w:r>
      <w:r w:rsidR="00DB7B88">
        <w:t>'</w:t>
      </w:r>
      <w:r w:rsidRPr="00583848">
        <w:t>s UE mobility (e.g. in case of Xn based inter NG-RAN handover).</w:t>
      </w:r>
      <w:r w:rsidR="003B7B59">
        <w:t xml:space="preserve"> </w:t>
      </w:r>
      <w:r w:rsidRPr="00583848">
        <w:t>The generation of such xIRI may be omitted if the updated UE location information is already included in other xIRIs (e.g. mobility registration) provided by the IRI-POI present in the same AMF.</w:t>
      </w:r>
      <w:r w:rsidR="003C2CD8">
        <w:t xml:space="preserve"> </w:t>
      </w:r>
      <w:r w:rsidR="003C2CD8" w:rsidRPr="008538C5">
        <w:t xml:space="preserve">If the </w:t>
      </w:r>
      <w:r w:rsidR="003C2CD8">
        <w:t>information in</w:t>
      </w:r>
      <w:r w:rsidR="003C2CD8" w:rsidRPr="008538C5">
        <w:t xml:space="preserve"> the </w:t>
      </w:r>
      <w:r w:rsidR="003C2CD8">
        <w:t>AMF</w:t>
      </w:r>
      <w:r w:rsidR="003C2CD8" w:rsidRPr="008538C5">
        <w:t xml:space="preserve"> </w:t>
      </w:r>
      <w:r w:rsidR="003C2CD8">
        <w:t>received over N2</w:t>
      </w:r>
      <w:r w:rsidR="003C2CD8" w:rsidRPr="008538C5">
        <w:t xml:space="preserve"> </w:t>
      </w:r>
      <w:r w:rsidR="003C2CD8">
        <w:t>(</w:t>
      </w:r>
      <w:r w:rsidR="003C2CD8" w:rsidRPr="008538C5">
        <w:rPr>
          <w:lang w:val="en-US"/>
        </w:rPr>
        <w:t>TS 3</w:t>
      </w:r>
      <w:r w:rsidR="003C2CD8">
        <w:rPr>
          <w:lang w:val="en-US"/>
        </w:rPr>
        <w:t>8</w:t>
      </w:r>
      <w:r w:rsidR="003C2CD8" w:rsidRPr="008538C5">
        <w:rPr>
          <w:lang w:val="en-US"/>
        </w:rPr>
        <w:t>.413</w:t>
      </w:r>
      <w:r w:rsidR="003C2CD8" w:rsidRPr="008538C5">
        <w:t xml:space="preserve"> [</w:t>
      </w:r>
      <w:r w:rsidR="003C2CD8">
        <w:t>14</w:t>
      </w:r>
      <w:r w:rsidR="003C2CD8" w:rsidRPr="008538C5">
        <w:t>]</w:t>
      </w:r>
      <w:r w:rsidR="003C2CD8">
        <w:t>)</w:t>
      </w:r>
      <w:r w:rsidR="003C2CD8" w:rsidRPr="008538C5">
        <w:t xml:space="preserve"> </w:t>
      </w:r>
      <w:r w:rsidR="003C2CD8">
        <w:t>includes one or more cell IDs</w:t>
      </w:r>
      <w:r w:rsidR="003C2CD8" w:rsidRPr="008538C5">
        <w:t xml:space="preserve">, </w:t>
      </w:r>
      <w:r w:rsidR="003C2CD8">
        <w:t>then all</w:t>
      </w:r>
      <w:r w:rsidR="003C2CD8" w:rsidRPr="008538C5">
        <w:t xml:space="preserve"> cell IDs shall be reported to the LEMF whenever location reporting is triggered</w:t>
      </w:r>
      <w:r w:rsidR="003C2CD8">
        <w:t xml:space="preserve"> at the AMF.</w:t>
      </w:r>
    </w:p>
    <w:p w14:paraId="16CAF50B" w14:textId="4BCAC475" w:rsidR="004B3EA1" w:rsidRPr="00583848" w:rsidRDefault="0090709A" w:rsidP="004B3EA1">
      <w:r>
        <w:t>The start of i</w:t>
      </w:r>
      <w:r w:rsidR="004B3EA1" w:rsidRPr="00583848">
        <w:t xml:space="preserve">nterception </w:t>
      </w:r>
      <w:r>
        <w:t>with already r</w:t>
      </w:r>
      <w:r w:rsidR="004B3EA1" w:rsidRPr="00583848">
        <w:t>egistered UE xIRI is generated when the IRI-POI present in an AMF detects that interception is activated on the target UE that has alre</w:t>
      </w:r>
      <w:r w:rsidR="003F6805" w:rsidRPr="00583848">
        <w:t>ady been registered in the 5GS.</w:t>
      </w:r>
    </w:p>
    <w:p w14:paraId="032765B7" w14:textId="36D0B20D" w:rsidR="004B3EA1" w:rsidRPr="00583848" w:rsidRDefault="004B3EA1" w:rsidP="004B3EA1">
      <w:r w:rsidRPr="00583848">
        <w:t>When additional warrants are activated on a target UE, MDF2 shall be able t</w:t>
      </w:r>
      <w:r w:rsidR="0090709A">
        <w:t>o generate and deliver the start of interception with already r</w:t>
      </w:r>
      <w:r w:rsidRPr="00583848">
        <w:t>egistered UE to the LEMF associated with the additional warrants without receiving a corresponding xIRI.</w:t>
      </w:r>
    </w:p>
    <w:p w14:paraId="15A3F981" w14:textId="150BAF53" w:rsidR="00491A30" w:rsidRPr="00583848" w:rsidRDefault="0090709A" w:rsidP="00AC1D13">
      <w:r>
        <w:t>The unsuccessful communication a</w:t>
      </w:r>
      <w:r w:rsidR="00C0587F" w:rsidRPr="00583848">
        <w:t>ttempt xIRI is generated when the IRI-POI present in an AMF detects that a target UE initiated</w:t>
      </w:r>
      <w:r>
        <w:t xml:space="preserve"> communication procedure (e.g. session e</w:t>
      </w:r>
      <w:r w:rsidR="00C0587F" w:rsidRPr="00583848">
        <w:t>stablishment, SMS) is rejected by the AMF before the proper NF handling the communication attempt itself is involved.</w:t>
      </w:r>
    </w:p>
    <w:p w14:paraId="4EA78056" w14:textId="19A20218" w:rsidR="00491A30" w:rsidRPr="00583848" w:rsidRDefault="00491A30" w:rsidP="00182F94">
      <w:pPr>
        <w:pStyle w:val="Heading4"/>
      </w:pPr>
      <w:bookmarkStart w:id="74" w:name="_Toc9611465"/>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74"/>
    </w:p>
    <w:p w14:paraId="03B3D587" w14:textId="0CB14C32" w:rsidR="004B3EA1" w:rsidRPr="00583848" w:rsidRDefault="004B3EA1" w:rsidP="004B3EA1">
      <w:r w:rsidRPr="00583848">
        <w:t>The detailed list of xIRI parameters are specified in TS 33.128</w:t>
      </w:r>
      <w:r w:rsidR="00B10D9E">
        <w:t xml:space="preserve"> [1</w:t>
      </w:r>
      <w:r w:rsidR="00B10D9E">
        <w:t>5</w:t>
      </w:r>
      <w:r w:rsidR="00B10D9E">
        <w:t>]</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lastRenderedPageBreak/>
        <w:t>-</w:t>
      </w:r>
      <w:r>
        <w:tab/>
        <w:t>Correlation information.</w:t>
      </w:r>
    </w:p>
    <w:p w14:paraId="42014A7C" w14:textId="69624DE6" w:rsidR="00491A30" w:rsidRPr="00583848" w:rsidRDefault="00491A30" w:rsidP="004D3AC6">
      <w:pPr>
        <w:pStyle w:val="Heading4"/>
      </w:pPr>
      <w:bookmarkStart w:id="75" w:name="_Toc9611466"/>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75"/>
    </w:p>
    <w:p w14:paraId="3347B99E" w14:textId="23B03D82" w:rsidR="004B3EA1" w:rsidRPr="00583848" w:rsidRDefault="004B3EA1" w:rsidP="004B3EA1">
      <w:pPr>
        <w:pStyle w:val="NO"/>
      </w:pPr>
      <w:r w:rsidRPr="00583848">
        <w:t>The detailed list of parameters in each xIRI are defined in TS 33.128</w:t>
      </w:r>
      <w:r w:rsidR="00B10D9E">
        <w:t xml:space="preserve"> [1</w:t>
      </w:r>
      <w:r w:rsidR="00B10D9E">
        <w:t>5</w:t>
      </w:r>
      <w:r w:rsidR="00B10D9E">
        <w:t>]</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33FC7FFC" w:rsidR="004B3EA1" w:rsidRPr="00583848" w:rsidRDefault="00AA1729" w:rsidP="00AC1D13">
      <w:pPr>
        <w:pStyle w:val="B1"/>
        <w:numPr>
          <w:ilvl w:val="0"/>
          <w:numId w:val="10"/>
        </w:numPr>
      </w:pPr>
      <w:r>
        <w:t>Registration t</w:t>
      </w:r>
      <w:r w:rsidR="000936AE" w:rsidRPr="00583848">
        <w:t>ype information</w:t>
      </w:r>
      <w:r w:rsidR="00F64283">
        <w:t>.</w:t>
      </w:r>
    </w:p>
    <w:p w14:paraId="23833DBF" w14:textId="30DDC14B" w:rsidR="004B3EA1" w:rsidRPr="00583848" w:rsidRDefault="00AA1729" w:rsidP="00AC1D13">
      <w:pPr>
        <w:pStyle w:val="B1"/>
        <w:numPr>
          <w:ilvl w:val="0"/>
          <w:numId w:val="10"/>
        </w:numPr>
      </w:pPr>
      <w:r>
        <w:t>Access t</w:t>
      </w:r>
      <w:r w:rsidR="004B3EA1" w:rsidRPr="00583848">
        <w:t>ype information</w:t>
      </w:r>
      <w:r w:rsidR="00F64283">
        <w:t>.</w:t>
      </w:r>
    </w:p>
    <w:p w14:paraId="7CE49808" w14:textId="30005BC9" w:rsidR="004B3EA1" w:rsidRPr="00583848" w:rsidRDefault="004B3EA1" w:rsidP="00AC1D13">
      <w:pPr>
        <w:pStyle w:val="B1"/>
        <w:numPr>
          <w:ilvl w:val="0"/>
          <w:numId w:val="10"/>
        </w:numPr>
      </w:pPr>
      <w:r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51E5A34D" w:rsidR="004B3EA1" w:rsidRPr="00583848" w:rsidRDefault="004B3EA1" w:rsidP="00AC1D13">
      <w:pPr>
        <w:pStyle w:val="B1"/>
        <w:numPr>
          <w:ilvl w:val="0"/>
          <w:numId w:val="10"/>
        </w:numPr>
      </w:pPr>
      <w:r w:rsidRPr="00583848">
        <w:t>UE initiated de-registration</w:t>
      </w:r>
      <w:r w:rsidR="00F64283">
        <w:t>.</w:t>
      </w:r>
    </w:p>
    <w:p w14:paraId="2F4278C0" w14:textId="1DD07406" w:rsidR="00F4549F" w:rsidRPr="00583848" w:rsidRDefault="00AA1729" w:rsidP="00AC1D13">
      <w:pPr>
        <w:pStyle w:val="B1"/>
        <w:numPr>
          <w:ilvl w:val="0"/>
          <w:numId w:val="10"/>
        </w:numPr>
      </w:pPr>
      <w:r>
        <w:t>Access t</w:t>
      </w:r>
      <w:r w:rsidR="00F4549F" w:rsidRPr="00583848">
        <w:t>ype information</w:t>
      </w:r>
      <w:r w:rsidR="00F64283">
        <w:t>.</w:t>
      </w:r>
    </w:p>
    <w:p w14:paraId="12AADAE7" w14:textId="2F1E3753" w:rsidR="004B3EA1" w:rsidRPr="00583848" w:rsidRDefault="004B3EA1" w:rsidP="00AC1D13">
      <w:pPr>
        <w:pStyle w:val="B1"/>
        <w:numPr>
          <w:ilvl w:val="0"/>
          <w:numId w:val="10"/>
        </w:numPr>
      </w:pPr>
      <w:r w:rsidRPr="00583848">
        <w:t>Net</w:t>
      </w:r>
      <w:r w:rsidR="00F64283">
        <w:t>work initiated de-registration.</w:t>
      </w:r>
    </w:p>
    <w:p w14:paraId="3F9C7FA6" w14:textId="109678DF" w:rsidR="004B3EA1" w:rsidRPr="00DB7B88" w:rsidRDefault="00AA1729" w:rsidP="004B3EA1">
      <w:pPr>
        <w:pStyle w:val="NO"/>
      </w:pPr>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0049F110" w:rsidR="004B3EA1" w:rsidRPr="00DB7B88" w:rsidRDefault="00B20BED" w:rsidP="00AC1D13">
      <w:pPr>
        <w:pStyle w:val="B1"/>
        <w:numPr>
          <w:ilvl w:val="0"/>
          <w:numId w:val="10"/>
        </w:numPr>
      </w:pPr>
      <w:r w:rsidRPr="00DB7B88">
        <w:t>L</w:t>
      </w:r>
      <w:r w:rsidR="004B3EA1" w:rsidRPr="00DB7B88">
        <w:t>ocation of the target UE (se</w:t>
      </w:r>
      <w:r w:rsidR="004B3EA1" w:rsidRPr="00DB7B88">
        <w:rPr>
          <w:rFonts w:eastAsia="Segoe UI Emoji"/>
        </w:rPr>
        <w:t>e clause 7.3)</w:t>
      </w:r>
      <w:r w:rsidR="000936AE" w:rsidRPr="00DB7B88">
        <w:t>.</w:t>
      </w:r>
    </w:p>
    <w:p w14:paraId="4C5399A4" w14:textId="1F657ACF" w:rsidR="004B3EA1" w:rsidRPr="00DB7B88" w:rsidRDefault="00AA1729" w:rsidP="004B3EA1">
      <w:pPr>
        <w:pStyle w:val="NO"/>
      </w:pPr>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44D8584D" w:rsidR="004B3EA1" w:rsidRPr="00DB7B88" w:rsidRDefault="00AA1729" w:rsidP="00AC1D13">
      <w:pPr>
        <w:pStyle w:val="B1"/>
        <w:numPr>
          <w:ilvl w:val="0"/>
          <w:numId w:val="10"/>
        </w:numPr>
      </w:pPr>
      <w:r>
        <w:t>Access t</w:t>
      </w:r>
      <w:r w:rsidR="004B3EA1" w:rsidRPr="00DB7B88">
        <w:t>ype information</w:t>
      </w:r>
      <w:r w:rsidR="00F64283">
        <w:t>.</w:t>
      </w:r>
    </w:p>
    <w:p w14:paraId="6FB31E13" w14:textId="134956D6" w:rsidR="004B3EA1" w:rsidRPr="00DB7B88" w:rsidRDefault="004B3EA1" w:rsidP="00AC1D13">
      <w:pPr>
        <w:pStyle w:val="B1"/>
        <w:numPr>
          <w:ilvl w:val="0"/>
          <w:numId w:val="10"/>
        </w:numPr>
      </w:pPr>
      <w:r w:rsidRPr="00DB7B88">
        <w:t>Requested slice information.</w:t>
      </w:r>
    </w:p>
    <w:p w14:paraId="23D7C853" w14:textId="60059B94" w:rsidR="00C0587F" w:rsidRPr="00583848" w:rsidRDefault="00AA1729" w:rsidP="00C0587F">
      <w:pPr>
        <w:pStyle w:val="NO"/>
      </w:pPr>
      <w:r>
        <w:t>The u</w:t>
      </w:r>
      <w:r w:rsidR="00C0587F" w:rsidRPr="00DB7B88">
        <w:t>nsucce</w:t>
      </w:r>
      <w:r>
        <w:t>ssful communication a</w:t>
      </w:r>
      <w:r w:rsidR="00C0587F" w:rsidRPr="00DB7B88">
        <w:t>ttempt xIRI</w:t>
      </w:r>
      <w:r w:rsidR="000936AE" w:rsidRPr="00DB7B88">
        <w:t xml:space="preserve"> shall include the following:</w:t>
      </w:r>
    </w:p>
    <w:p w14:paraId="282CDA04" w14:textId="258D4CF9" w:rsidR="00C0587F" w:rsidRPr="00583848" w:rsidRDefault="00C0587F" w:rsidP="00AC1D13">
      <w:pPr>
        <w:pStyle w:val="B1"/>
        <w:numPr>
          <w:ilvl w:val="0"/>
          <w:numId w:val="10"/>
        </w:numPr>
      </w:pPr>
      <w:r w:rsidRPr="00583848">
        <w:t>Rejected type of communication attempt</w:t>
      </w:r>
      <w:r w:rsidR="00F64283">
        <w:t>.</w:t>
      </w:r>
    </w:p>
    <w:p w14:paraId="11D3BC9E" w14:textId="33D1199E" w:rsidR="00F4549F" w:rsidRPr="00583848" w:rsidRDefault="00AA1729" w:rsidP="00AC1D13">
      <w:pPr>
        <w:pStyle w:val="B1"/>
        <w:numPr>
          <w:ilvl w:val="0"/>
          <w:numId w:val="10"/>
        </w:numPr>
      </w:pPr>
      <w:r>
        <w:t>Access t</w:t>
      </w:r>
      <w:r w:rsidR="00F4549F" w:rsidRPr="00583848">
        <w:t>ype information</w:t>
      </w:r>
      <w:r w:rsidR="00F64283">
        <w:t>.</w:t>
      </w:r>
    </w:p>
    <w:p w14:paraId="5BB49854" w14:textId="6C8B13E2" w:rsidR="00C0587F" w:rsidRPr="00583848" w:rsidRDefault="00AA1729" w:rsidP="00AC1D13">
      <w:pPr>
        <w:pStyle w:val="B1"/>
        <w:numPr>
          <w:ilvl w:val="0"/>
          <w:numId w:val="10"/>
        </w:numPr>
      </w:pPr>
      <w:r>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76" w:name="_Toc9611467"/>
      <w:r w:rsidRPr="00583848">
        <w:t>6.</w:t>
      </w:r>
      <w:r w:rsidR="00BE77E9" w:rsidRPr="00583848">
        <w:t>2</w:t>
      </w:r>
      <w:r w:rsidR="004D3AC6" w:rsidRPr="00583848">
        <w:t>.2</w:t>
      </w:r>
      <w:r w:rsidRPr="00583848">
        <w:t>.</w:t>
      </w:r>
      <w:r w:rsidR="00A9033F" w:rsidRPr="00583848">
        <w:t>7</w:t>
      </w:r>
      <w:r w:rsidR="00AA1729">
        <w:tab/>
        <w:t>Network t</w:t>
      </w:r>
      <w:r w:rsidRPr="00583848">
        <w:t>opologies</w:t>
      </w:r>
      <w:bookmarkEnd w:id="76"/>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0E74B7D" w:rsidR="00491A30" w:rsidRPr="00583848" w:rsidRDefault="00491A30" w:rsidP="00AC1D13">
      <w:pPr>
        <w:pStyle w:val="B1"/>
        <w:numPr>
          <w:ilvl w:val="0"/>
          <w:numId w:val="10"/>
        </w:numPr>
      </w:pPr>
      <w:r w:rsidRPr="00583848">
        <w:t>Non-roaming case</w:t>
      </w:r>
      <w:r w:rsidR="00F64283">
        <w:t>.</w:t>
      </w:r>
    </w:p>
    <w:p w14:paraId="2744AA9E" w14:textId="7D8DE2BA" w:rsidR="00BD7BE1" w:rsidRPr="00583848" w:rsidRDefault="00BD7BE1" w:rsidP="00AC1D13">
      <w:pPr>
        <w:pStyle w:val="B1"/>
        <w:numPr>
          <w:ilvl w:val="0"/>
          <w:numId w:val="10"/>
        </w:numPr>
      </w:pPr>
      <w:r w:rsidRPr="00583848">
        <w:t>Roaming case, in VPLMN</w:t>
      </w:r>
      <w:r w:rsidR="00F64283">
        <w:t>.</w:t>
      </w:r>
    </w:p>
    <w:p w14:paraId="4FF5A719" w14:textId="7E527882" w:rsidR="00C625A5" w:rsidRPr="00583848" w:rsidRDefault="00C625A5" w:rsidP="00AC1D13">
      <w:pPr>
        <w:pStyle w:val="B1"/>
        <w:numPr>
          <w:ilvl w:val="0"/>
          <w:numId w:val="10"/>
        </w:numPr>
      </w:pPr>
      <w:r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3D861537" w14:textId="751B9E3E" w:rsidR="005C04BA" w:rsidRPr="00583848" w:rsidRDefault="005C04BA" w:rsidP="00182F94">
      <w:pPr>
        <w:pStyle w:val="Heading3"/>
      </w:pPr>
      <w:bookmarkStart w:id="77" w:name="_Toc9611468"/>
      <w:r w:rsidRPr="00583848">
        <w:t>6.</w:t>
      </w:r>
      <w:r w:rsidR="00BE77E9" w:rsidRPr="00583848">
        <w:t>2</w:t>
      </w:r>
      <w:r w:rsidRPr="00583848">
        <w:t>.3</w:t>
      </w:r>
      <w:r w:rsidRPr="00583848">
        <w:tab/>
        <w:t>LI for SMF/UPF</w:t>
      </w:r>
      <w:bookmarkEnd w:id="77"/>
    </w:p>
    <w:p w14:paraId="5BE8B512" w14:textId="5D1107B7" w:rsidR="005C04BA" w:rsidRPr="00583848" w:rsidRDefault="005C04BA" w:rsidP="00182F94">
      <w:pPr>
        <w:pStyle w:val="Heading4"/>
      </w:pPr>
      <w:bookmarkStart w:id="78" w:name="_Toc9611469"/>
      <w:r w:rsidRPr="00583848">
        <w:t>6.</w:t>
      </w:r>
      <w:r w:rsidR="00BE77E9" w:rsidRPr="00583848">
        <w:t>2</w:t>
      </w:r>
      <w:r w:rsidRPr="00583848">
        <w:t>.3.1</w:t>
      </w:r>
      <w:r w:rsidRPr="00583848">
        <w:tab/>
        <w:t>Architecture</w:t>
      </w:r>
      <w:bookmarkEnd w:id="78"/>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3E535412" w:rsidR="003736D5" w:rsidRPr="00583848" w:rsidRDefault="000936AE" w:rsidP="00060C6D">
      <w:pPr>
        <w:pStyle w:val="TH"/>
        <w:rPr>
          <w:bCs/>
        </w:rPr>
      </w:pPr>
      <w:r w:rsidRPr="00583848">
        <w:object w:dxaOrig="14810" w:dyaOrig="14741" w14:anchorId="3DFA170E">
          <v:shape id="_x0000_i1030" type="#_x0000_t75" style="width:482.25pt;height:483pt" o:ole="">
            <v:imagedata r:id="rId24" o:title=""/>
          </v:shape>
          <o:OLEObject Type="Embed" ProgID="Visio.Drawing.15" ShapeID="_x0000_i1030" DrawAspect="Content" ObjectID="_1622292075" r:id="rId25"/>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08E0864D" w14:textId="3599E1B4" w:rsidR="00A74CB0" w:rsidRPr="00583848" w:rsidRDefault="00A74CB0" w:rsidP="00A74CB0">
      <w:r w:rsidRPr="00583848">
        <w:t>The LIPF present in the ADMF provisions IRI-POI (present in the SMF), MDF2 and MDF3 over the LI_X1 interfaces. To enable the interception of the target</w:t>
      </w:r>
      <w:r w:rsidR="00DB7B88">
        <w:t>'</w:t>
      </w:r>
      <w:r w:rsidRPr="00583848">
        <w:t>s user plane packets (e.g. when the warrant requires the interception of communication contents), the CC-TF present in the SMF is also considered to be provi</w:t>
      </w:r>
      <w:r w:rsidR="00F64283">
        <w:t>sioned with the intercept data.</w:t>
      </w:r>
    </w:p>
    <w:p w14:paraId="288CF232" w14:textId="20421E1F" w:rsidR="00A74CB0" w:rsidRPr="00583848" w:rsidRDefault="00A74CB0" w:rsidP="00A74CB0">
      <w:pPr>
        <w:pStyle w:val="NO"/>
      </w:pPr>
      <w:r w:rsidRPr="00583848">
        <w:t>NOTE 1:</w:t>
      </w:r>
      <w:r w:rsidRPr="00583848">
        <w:tab/>
        <w:t>The IRI-P</w:t>
      </w:r>
      <w:r w:rsidR="00040FCF" w:rsidRPr="00583848">
        <w:t xml:space="preserve">OI and CC-TF represented in </w:t>
      </w:r>
      <w:r w:rsidRPr="00583848">
        <w:t>figure 6.</w:t>
      </w:r>
      <w:r w:rsidR="00BE77E9" w:rsidRPr="00583848">
        <w:t>2</w:t>
      </w:r>
      <w:r w:rsidRPr="00583848">
        <w:t>-4 are logical functions, require a close coupling between the two and as such may be handled by the s</w:t>
      </w:r>
      <w:r w:rsidR="000936AE" w:rsidRPr="00583848">
        <w:t>ame process within the SMF.</w:t>
      </w:r>
    </w:p>
    <w:p w14:paraId="64DB8B53" w14:textId="179A84F4" w:rsidR="00A74CB0" w:rsidRPr="00583848" w:rsidRDefault="00A74CB0" w:rsidP="00A74CB0">
      <w:r w:rsidRPr="00583848">
        <w:t xml:space="preserve">The LIPF may interact with the SIRF (over LI_SI) present in the NRF to discover the SMFs and </w:t>
      </w:r>
      <w:r w:rsidR="00DD3296" w:rsidRPr="00583848">
        <w:t>UP</w:t>
      </w:r>
      <w:r w:rsidRPr="00583848">
        <w:t>Fs in the network. The IRI-POI present in the SMF detects the PDU session establishment, modification, and deletion related events, generates and delivers the related xIRI to the MDF2 over LI_X2.</w:t>
      </w:r>
      <w:r w:rsidR="003B7B59">
        <w:t xml:space="preserve"> </w:t>
      </w:r>
      <w:r w:rsidRPr="00583848">
        <w:t>The MDF2 delivers the IRI messages to the LEMF over LI_H</w:t>
      </w:r>
      <w:r w:rsidR="00031226" w:rsidRPr="00583848">
        <w:t>I</w:t>
      </w:r>
      <w:r w:rsidR="00E44D7C" w:rsidRPr="00583848">
        <w:t>2.</w:t>
      </w:r>
    </w:p>
    <w:p w14:paraId="557CDF18" w14:textId="21F16FE2" w:rsidR="00A74CB0" w:rsidRPr="00583848" w:rsidRDefault="00A74CB0" w:rsidP="00A74CB0">
      <w:r w:rsidRPr="00583848">
        <w:t>When interception of communication contents is required, the CC-TF present in the SMF sends a trigger to the CC-POI</w:t>
      </w:r>
      <w:r w:rsidR="003B7B59">
        <w:t xml:space="preserve"> </w:t>
      </w:r>
      <w:r w:rsidRPr="00583848">
        <w:t xml:space="preserve">present in the UPF over the LI_T3 interface which can be </w:t>
      </w:r>
      <w:r w:rsidR="001C4D0D" w:rsidRPr="00583848">
        <w:t>based on</w:t>
      </w:r>
      <w:r w:rsidRPr="00583848">
        <w:t xml:space="preserve"> N4 </w:t>
      </w:r>
      <w:r w:rsidR="001C4D0D" w:rsidRPr="00583848">
        <w:t xml:space="preserve">functionalities </w:t>
      </w:r>
      <w:r w:rsidRPr="00583848">
        <w:t>(between SMF and UPF) with LI specific securit</w:t>
      </w:r>
      <w:r w:rsidR="00E44D7C" w:rsidRPr="00583848">
        <w:t>y measures applied.</w:t>
      </w:r>
    </w:p>
    <w:p w14:paraId="328783CC" w14:textId="6173AD65" w:rsidR="00A74CB0" w:rsidRPr="00583848" w:rsidRDefault="00A74CB0" w:rsidP="00A74CB0">
      <w:r w:rsidRPr="00583848">
        <w:lastRenderedPageBreak/>
        <w:t xml:space="preserve">The trigger sent from the CC-TF to CC-POI includes the </w:t>
      </w:r>
      <w:r w:rsidR="000936AE" w:rsidRPr="00583848">
        <w:t>following information:</w:t>
      </w:r>
    </w:p>
    <w:p w14:paraId="13D7E80D" w14:textId="131B4118" w:rsidR="00A74CB0" w:rsidRPr="00583848" w:rsidRDefault="00A74CB0" w:rsidP="00AC1D13">
      <w:pPr>
        <w:pStyle w:val="B1"/>
        <w:numPr>
          <w:ilvl w:val="0"/>
          <w:numId w:val="10"/>
        </w:numPr>
      </w:pPr>
      <w:r w:rsidRPr="00583848">
        <w:t>User plane packet detection rules</w:t>
      </w:r>
      <w:r w:rsidR="00F64283">
        <w:t>.</w:t>
      </w:r>
    </w:p>
    <w:p w14:paraId="5CEE0460" w14:textId="70E6B0A1" w:rsidR="00A74CB0" w:rsidRPr="00583848" w:rsidRDefault="00A74CB0" w:rsidP="00AC1D13">
      <w:pPr>
        <w:pStyle w:val="B1"/>
        <w:numPr>
          <w:ilvl w:val="0"/>
          <w:numId w:val="10"/>
        </w:numPr>
      </w:pPr>
      <w:r w:rsidRPr="00583848">
        <w:t>Target identity</w:t>
      </w:r>
      <w:r w:rsidR="00F64283">
        <w:t>.</w:t>
      </w:r>
    </w:p>
    <w:p w14:paraId="322AC5EB" w14:textId="3608F00F" w:rsidR="00A74CB0" w:rsidRPr="00583848" w:rsidRDefault="00A74CB0" w:rsidP="00AC1D13">
      <w:pPr>
        <w:pStyle w:val="B1"/>
        <w:numPr>
          <w:ilvl w:val="0"/>
          <w:numId w:val="10"/>
        </w:numPr>
      </w:pPr>
      <w:r w:rsidRPr="00583848">
        <w:t xml:space="preserve">Correlation </w:t>
      </w:r>
      <w:r w:rsidR="005F298E">
        <w:t>information</w:t>
      </w:r>
      <w:r w:rsidR="00F64283">
        <w:t>.</w:t>
      </w:r>
    </w:p>
    <w:p w14:paraId="2DF7A98E" w14:textId="59D5EB84" w:rsidR="00A74CB0" w:rsidRPr="00583848" w:rsidRDefault="000936AE" w:rsidP="00AC1D13">
      <w:pPr>
        <w:pStyle w:val="B1"/>
        <w:numPr>
          <w:ilvl w:val="0"/>
          <w:numId w:val="10"/>
        </w:numPr>
      </w:pPr>
      <w:r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4032C80"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3DFC80BF"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the IRI-POI for the 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79" w:name="_Toc9611470"/>
      <w:r w:rsidRPr="00583848">
        <w:t>6.</w:t>
      </w:r>
      <w:r w:rsidR="00BE77E9" w:rsidRPr="00583848">
        <w:t>2</w:t>
      </w:r>
      <w:r w:rsidR="005066FA">
        <w:t>.3.2</w:t>
      </w:r>
      <w:r w:rsidR="005066FA">
        <w:tab/>
        <w:t>Target i</w:t>
      </w:r>
      <w:r w:rsidRPr="00583848">
        <w:t>dentities</w:t>
      </w:r>
      <w:bookmarkEnd w:id="79"/>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1F29F32E" w:rsidR="005C04BA" w:rsidRPr="00583848" w:rsidRDefault="005C04BA" w:rsidP="00AC1D13">
      <w:pPr>
        <w:pStyle w:val="B1"/>
        <w:numPr>
          <w:ilvl w:val="0"/>
          <w:numId w:val="10"/>
        </w:numPr>
      </w:pPr>
      <w:r w:rsidRPr="00583848">
        <w:t>SUPI</w:t>
      </w:r>
      <w:r w:rsidR="00E54341">
        <w:t>.</w:t>
      </w:r>
    </w:p>
    <w:p w14:paraId="43461E96" w14:textId="467D07B2" w:rsidR="005C04BA" w:rsidRPr="00583848" w:rsidRDefault="005C04BA" w:rsidP="00AC1D13">
      <w:pPr>
        <w:pStyle w:val="B1"/>
        <w:numPr>
          <w:ilvl w:val="0"/>
          <w:numId w:val="10"/>
        </w:numPr>
      </w:pPr>
      <w:r w:rsidRPr="00583848">
        <w:t>PEI</w:t>
      </w:r>
      <w:r w:rsidR="00E54341">
        <w:t>.</w:t>
      </w:r>
    </w:p>
    <w:p w14:paraId="7410280C" w14:textId="7562A8F6" w:rsidR="005C04BA" w:rsidRPr="00583848" w:rsidRDefault="00BE77E9" w:rsidP="00AC1D13">
      <w:pPr>
        <w:pStyle w:val="B1"/>
        <w:numPr>
          <w:ilvl w:val="0"/>
          <w:numId w:val="10"/>
        </w:numPr>
      </w:pPr>
      <w:r w:rsidRPr="00583848">
        <w:lastRenderedPageBreak/>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80" w:name="_Toc9611471"/>
      <w:r w:rsidRPr="00583848">
        <w:t>6.</w:t>
      </w:r>
      <w:r w:rsidR="00BE77E9" w:rsidRPr="00583848">
        <w:t>2</w:t>
      </w:r>
      <w:r w:rsidR="005066FA">
        <w:t>.3.3</w:t>
      </w:r>
      <w:r w:rsidR="005066FA">
        <w:tab/>
        <w:t>IRI e</w:t>
      </w:r>
      <w:r w:rsidRPr="00583848">
        <w:t>vents</w:t>
      </w:r>
      <w:bookmarkEnd w:id="80"/>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392B54F9" w:rsidR="00AE0C14" w:rsidRPr="00583848" w:rsidRDefault="005066FA" w:rsidP="00AC1D13">
      <w:pPr>
        <w:pStyle w:val="B1"/>
        <w:numPr>
          <w:ilvl w:val="0"/>
          <w:numId w:val="10"/>
        </w:numPr>
      </w:pPr>
      <w:r>
        <w:t>PDU session e</w:t>
      </w:r>
      <w:r w:rsidR="00AE0C14" w:rsidRPr="00583848">
        <w:t>stablishment</w:t>
      </w:r>
      <w:r w:rsidR="00E54341">
        <w:t>.</w:t>
      </w:r>
    </w:p>
    <w:p w14:paraId="3E9F567E" w14:textId="67FD93BA" w:rsidR="00AE0C14" w:rsidRPr="00583848" w:rsidRDefault="005066FA" w:rsidP="00AC1D13">
      <w:pPr>
        <w:pStyle w:val="B1"/>
        <w:numPr>
          <w:ilvl w:val="0"/>
          <w:numId w:val="10"/>
        </w:numPr>
      </w:pPr>
      <w:r>
        <w:t>PDU session m</w:t>
      </w:r>
      <w:r w:rsidR="00AE0C14" w:rsidRPr="00583848">
        <w:t>odification</w:t>
      </w:r>
      <w:r w:rsidR="00E54341">
        <w:t>.</w:t>
      </w:r>
    </w:p>
    <w:p w14:paraId="01C5F007" w14:textId="6A990E37" w:rsidR="00AE0C14" w:rsidRPr="00583848" w:rsidRDefault="005066FA" w:rsidP="00AC1D13">
      <w:pPr>
        <w:pStyle w:val="B1"/>
        <w:numPr>
          <w:ilvl w:val="0"/>
          <w:numId w:val="10"/>
        </w:numPr>
      </w:pPr>
      <w:r>
        <w:t>PDU session r</w:t>
      </w:r>
      <w:r w:rsidR="00AE0C14" w:rsidRPr="00583848">
        <w:t>elease</w:t>
      </w:r>
      <w:r w:rsidR="00E54341">
        <w:t>.</w:t>
      </w:r>
    </w:p>
    <w:p w14:paraId="2195DE43" w14:textId="56048B7C" w:rsidR="00AE0C14" w:rsidRPr="00583848" w:rsidRDefault="005066FA" w:rsidP="00AC1D13">
      <w:pPr>
        <w:pStyle w:val="B1"/>
        <w:numPr>
          <w:ilvl w:val="0"/>
          <w:numId w:val="10"/>
        </w:numPr>
      </w:pPr>
      <w:r>
        <w:t>Start of i</w:t>
      </w:r>
      <w:r w:rsidR="00AE0C14" w:rsidRPr="00583848">
        <w:t>nterception w</w:t>
      </w:r>
      <w:r>
        <w:t>ith an established PDU s</w:t>
      </w:r>
      <w:r w:rsidR="000936AE" w:rsidRPr="00583848">
        <w:t>ession.</w:t>
      </w:r>
    </w:p>
    <w:p w14:paraId="0D7C8025" w14:textId="3DCE2874" w:rsidR="00AE0C14" w:rsidRPr="00583848" w:rsidRDefault="005066FA" w:rsidP="00AE0C14">
      <w:r>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6EFF5606" w:rsidR="00AE0C14" w:rsidRPr="00583848" w:rsidRDefault="005066FA" w:rsidP="00AE0C14">
      <w:r>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6F010A1" w:rsidR="00AE0C14" w:rsidRPr="00583848" w:rsidRDefault="005066FA" w:rsidP="00AE0C14">
      <w:r>
        <w:t>PDU session r</w:t>
      </w:r>
      <w:r w:rsidR="00AE0C14" w:rsidRPr="00583848">
        <w:t>elease xIRI is generated when the IRI-POI present in the SMF detects that a PDU session is released for the target UE.</w:t>
      </w:r>
    </w:p>
    <w:p w14:paraId="67B2D2CC" w14:textId="77777777" w:rsidR="00AE0C14" w:rsidRPr="00583848" w:rsidRDefault="00AE0C14" w:rsidP="00AE0C14">
      <w:r w:rsidRPr="00583848">
        <w:t>The Start of Interception with an Established PDU Session xIRI is generated when the IRI-POI present in a SMF detects that interception is activated on the target UE that has an already established PDU session in the 5GS.</w:t>
      </w:r>
    </w:p>
    <w:p w14:paraId="524DBE57" w14:textId="444FF3D2" w:rsidR="00AE0C14" w:rsidRPr="00583848" w:rsidRDefault="00AE0C14" w:rsidP="00AE0C14">
      <w:r w:rsidRPr="00583848">
        <w:t>When a target UE has multiple PDU sessions, the above xIRI shall be sent for each PDU session with a different va</w:t>
      </w:r>
      <w:r w:rsidR="005040FF" w:rsidRPr="00583848">
        <w:t>lue of correlation information.</w:t>
      </w:r>
    </w:p>
    <w:p w14:paraId="0B8BEE78" w14:textId="7DCC52AA"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41A8BA4B" w:rsidR="00AE0C14" w:rsidRPr="00583848" w:rsidRDefault="00AE0C14" w:rsidP="00AC1D13">
      <w:pPr>
        <w:pStyle w:val="B1"/>
        <w:numPr>
          <w:ilvl w:val="0"/>
          <w:numId w:val="10"/>
        </w:numPr>
      </w:pPr>
      <w:r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81" w:name="_Toc9611472"/>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81"/>
    </w:p>
    <w:p w14:paraId="2E98D642" w14:textId="3C6DB3A0" w:rsidR="00461301" w:rsidRPr="00583848" w:rsidRDefault="00AE0C14" w:rsidP="00CB28A6">
      <w:r w:rsidRPr="00583848">
        <w:t>The list of xIRI parameters are specified in TS 33.128</w:t>
      </w:r>
      <w:r w:rsidR="00B10D9E">
        <w:t xml:space="preserve"> [1</w:t>
      </w:r>
      <w:r w:rsidR="00B10D9E">
        <w:t>5</w:t>
      </w:r>
      <w:r w:rsidR="00B10D9E">
        <w:t>]</w:t>
      </w:r>
      <w:r w:rsidRPr="00583848">
        <w:t>. Each xIRI shall include at the min</w:t>
      </w:r>
      <w:r w:rsidR="005040FF" w:rsidRPr="00583848">
        <w:t>imum the following information:</w:t>
      </w:r>
    </w:p>
    <w:p w14:paraId="329D9AE0" w14:textId="2D595518" w:rsidR="00AE0C14" w:rsidRPr="00583848" w:rsidRDefault="00281700" w:rsidP="00AC1D13">
      <w:pPr>
        <w:pStyle w:val="B1"/>
        <w:numPr>
          <w:ilvl w:val="0"/>
          <w:numId w:val="10"/>
        </w:numPr>
      </w:pPr>
      <w:r>
        <w:t>Target i</w:t>
      </w:r>
      <w:r w:rsidR="00AE0C14" w:rsidRPr="00583848">
        <w:t>dentity</w:t>
      </w:r>
      <w:r w:rsidR="00985273">
        <w:t>.</w:t>
      </w:r>
    </w:p>
    <w:p w14:paraId="634B611C" w14:textId="7A79641F" w:rsidR="00AE0C14" w:rsidRPr="00583848" w:rsidRDefault="00281700" w:rsidP="00AC1D13">
      <w:pPr>
        <w:pStyle w:val="B1"/>
        <w:numPr>
          <w:ilvl w:val="0"/>
          <w:numId w:val="10"/>
        </w:numPr>
      </w:pPr>
      <w:r>
        <w:t xml:space="preserve">Time </w:t>
      </w:r>
      <w:r w:rsidR="00AE0C14" w:rsidRPr="00583848">
        <w:t>stamp</w:t>
      </w:r>
      <w:r w:rsidR="00985273">
        <w:t>.</w:t>
      </w:r>
    </w:p>
    <w:p w14:paraId="5DD951ED" w14:textId="614FAFF7" w:rsidR="00AE0C14" w:rsidRPr="00583848" w:rsidRDefault="00281700" w:rsidP="00AC1D13">
      <w:pPr>
        <w:pStyle w:val="B1"/>
        <w:numPr>
          <w:ilvl w:val="0"/>
          <w:numId w:val="10"/>
        </w:numPr>
      </w:pPr>
      <w:r>
        <w:t>Correlation i</w:t>
      </w:r>
      <w:r w:rsidR="00AE0C14" w:rsidRPr="00583848">
        <w:t>nformation</w:t>
      </w:r>
      <w:r w:rsidR="00985273">
        <w:t>.</w:t>
      </w:r>
    </w:p>
    <w:p w14:paraId="7528DA5E" w14:textId="7C1B786A" w:rsidR="00AE0C14" w:rsidRPr="00583848" w:rsidRDefault="00281700" w:rsidP="00AC1D13">
      <w:pPr>
        <w:pStyle w:val="B1"/>
        <w:numPr>
          <w:ilvl w:val="0"/>
          <w:numId w:val="10"/>
        </w:numPr>
      </w:pPr>
      <w:r>
        <w:t>Location i</w:t>
      </w:r>
      <w:r w:rsidR="00AE0C14" w:rsidRPr="00583848">
        <w:t>nformation</w:t>
      </w:r>
      <w:r w:rsidR="00985273">
        <w:t>.</w:t>
      </w:r>
    </w:p>
    <w:p w14:paraId="3B4E5038" w14:textId="1F3FC36F" w:rsidR="00AE0C14" w:rsidRPr="00583848" w:rsidRDefault="000936AE" w:rsidP="00AC1D13">
      <w:pPr>
        <w:pStyle w:val="B1"/>
        <w:numPr>
          <w:ilvl w:val="0"/>
          <w:numId w:val="10"/>
        </w:numPr>
      </w:pPr>
      <w:r w:rsidRPr="00583848">
        <w:t>Session related information.</w:t>
      </w:r>
    </w:p>
    <w:p w14:paraId="097D970B" w14:textId="0B0907DD" w:rsidR="005C04BA" w:rsidRPr="00583848" w:rsidRDefault="005C04BA" w:rsidP="00182F94">
      <w:pPr>
        <w:pStyle w:val="Heading4"/>
      </w:pPr>
      <w:bookmarkStart w:id="82" w:name="_Toc9611473"/>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82"/>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w:t>
      </w:r>
      <w:r w:rsidR="00B10D9E">
        <w:t>5</w:t>
      </w:r>
      <w:r w:rsidR="00B10D9E">
        <w:t>]</w:t>
      </w:r>
      <w:r w:rsidR="005040FF" w:rsidRPr="00583848">
        <w:t>.</w:t>
      </w:r>
    </w:p>
    <w:p w14:paraId="62BAFF20" w14:textId="1457E141" w:rsidR="005C04BA" w:rsidRPr="00583848" w:rsidRDefault="005C04BA" w:rsidP="00182F94">
      <w:pPr>
        <w:pStyle w:val="Heading4"/>
      </w:pPr>
      <w:bookmarkStart w:id="83" w:name="_Toc9611474"/>
      <w:r w:rsidRPr="00583848">
        <w:t>6.</w:t>
      </w:r>
      <w:r w:rsidR="00BE77E9" w:rsidRPr="00583848">
        <w:t>2</w:t>
      </w:r>
      <w:r w:rsidR="005066FA">
        <w:t>.3.6</w:t>
      </w:r>
      <w:r w:rsidR="005066FA">
        <w:tab/>
        <w:t>Network t</w:t>
      </w:r>
      <w:r w:rsidRPr="00583848">
        <w:t>opologies</w:t>
      </w:r>
      <w:bookmarkEnd w:id="83"/>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3E8A3A43" w:rsidR="005C04BA" w:rsidRPr="00583848" w:rsidRDefault="005C04BA" w:rsidP="00AC1D13">
      <w:pPr>
        <w:pStyle w:val="B1"/>
        <w:numPr>
          <w:ilvl w:val="0"/>
          <w:numId w:val="10"/>
        </w:numPr>
      </w:pPr>
      <w:r w:rsidRPr="00583848">
        <w:t>Non-roaming case</w:t>
      </w:r>
      <w:r w:rsidR="00985273">
        <w:t>.</w:t>
      </w:r>
    </w:p>
    <w:p w14:paraId="259850B7" w14:textId="491947C3" w:rsidR="005C04BA" w:rsidRPr="00583848" w:rsidRDefault="005C04BA" w:rsidP="00AC1D13">
      <w:pPr>
        <w:pStyle w:val="B1"/>
        <w:numPr>
          <w:ilvl w:val="0"/>
          <w:numId w:val="10"/>
        </w:numPr>
      </w:pPr>
      <w:r w:rsidRPr="00583848">
        <w:t>Roaming case, in VPLMN</w:t>
      </w:r>
      <w:r w:rsidR="00985273">
        <w:t>.</w:t>
      </w:r>
    </w:p>
    <w:p w14:paraId="6FF74174" w14:textId="5A1B220C" w:rsidR="00AE0C14" w:rsidRPr="00583848" w:rsidRDefault="005C04BA" w:rsidP="00AC1D13">
      <w:pPr>
        <w:pStyle w:val="B1"/>
        <w:numPr>
          <w:ilvl w:val="0"/>
          <w:numId w:val="10"/>
        </w:numPr>
      </w:pPr>
      <w:r w:rsidRPr="00583848">
        <w:lastRenderedPageBreak/>
        <w:t>Roaming case, in HPLMN</w:t>
      </w:r>
      <w:r w:rsidR="00985273">
        <w:t>.</w:t>
      </w:r>
    </w:p>
    <w:p w14:paraId="5F5D3580" w14:textId="719CB8E6" w:rsidR="005C04BA" w:rsidRPr="00583848" w:rsidRDefault="00AE0C14" w:rsidP="00AC1D13">
      <w:pPr>
        <w:pStyle w:val="B1"/>
        <w:numPr>
          <w:ilvl w:val="0"/>
          <w:numId w:val="10"/>
        </w:numPr>
      </w:pPr>
      <w:r w:rsidRPr="00583848">
        <w:t>Non-3GPP access case, in the PLMN where N3IWF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17EE3214" w:rsidR="00AE0C14" w:rsidRPr="00583848" w:rsidRDefault="00AE0C14" w:rsidP="00AE0C14">
      <w:r w:rsidRPr="00583848">
        <w:t>When a target UE</w:t>
      </w:r>
      <w:r w:rsidR="00DB7B88">
        <w:t>'</w:t>
      </w:r>
      <w:r w:rsidRPr="00583848">
        <w:t>s PDU session involves multiple Data Network (DN) connections, the generation and delivery of xCC sh</w:t>
      </w:r>
      <w:r w:rsidR="001B4161" w:rsidRPr="00583848">
        <w:t>all be done in such a way that:</w:t>
      </w:r>
    </w:p>
    <w:p w14:paraId="39FD4660" w14:textId="1D1FAC36" w:rsidR="00AE0C14" w:rsidRPr="00583848" w:rsidRDefault="00AE0C14" w:rsidP="00AC1D13">
      <w:pPr>
        <w:pStyle w:val="B1"/>
        <w:numPr>
          <w:ilvl w:val="0"/>
          <w:numId w:val="10"/>
        </w:numPr>
      </w:pPr>
      <w:r w:rsidRPr="00583848">
        <w:t>All applicable user plane pack</w:t>
      </w:r>
      <w:r w:rsidR="000936AE" w:rsidRPr="00583848">
        <w:t>ets are captured and delivered</w:t>
      </w:r>
      <w:r w:rsidR="00985273">
        <w:t>.</w:t>
      </w:r>
    </w:p>
    <w:p w14:paraId="4481B342" w14:textId="4EEDB4BA" w:rsidR="00AE0C14" w:rsidRPr="00583848" w:rsidRDefault="00AE0C14" w:rsidP="00AC1D13">
      <w:pPr>
        <w:pStyle w:val="B1"/>
        <w:numPr>
          <w:ilvl w:val="0"/>
          <w:numId w:val="10"/>
        </w:numPr>
      </w:pPr>
      <w:r w:rsidRPr="00583848">
        <w:t>Duplicate delivery of CC is sup</w:t>
      </w:r>
      <w:r w:rsidR="005040FF" w:rsidRPr="00583848">
        <w:t>pressed to the extent possible.</w:t>
      </w:r>
    </w:p>
    <w:p w14:paraId="15DA521C" w14:textId="1C5BB13F"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two requirements. Furthermore, independent of which UPF is used to generate the xCC, the CC delivered from the MDF3 shall be correlated to the IRI messages related to the PDU session.</w:t>
      </w:r>
      <w:r w:rsidR="003B7B59">
        <w:t xml:space="preserve"> </w:t>
      </w:r>
    </w:p>
    <w:p w14:paraId="738CB125" w14:textId="751994B5" w:rsidR="005830F4" w:rsidRPr="00583848" w:rsidRDefault="005830F4" w:rsidP="00182F94">
      <w:pPr>
        <w:pStyle w:val="Heading3"/>
      </w:pPr>
      <w:bookmarkStart w:id="84" w:name="_Toc9611475"/>
      <w:r w:rsidRPr="00583848">
        <w:t>6.</w:t>
      </w:r>
      <w:r w:rsidR="00BE77E9" w:rsidRPr="00583848">
        <w:t>2</w:t>
      </w:r>
      <w:r w:rsidR="000C54E1" w:rsidRPr="00583848">
        <w:t>.4</w:t>
      </w:r>
      <w:r w:rsidRPr="00583848">
        <w:tab/>
        <w:t>LI at UDM for 5G</w:t>
      </w:r>
      <w:bookmarkEnd w:id="84"/>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85" w:name="_Toc9611476"/>
      <w:r w:rsidRPr="00583848">
        <w:t>6.2.5</w:t>
      </w:r>
      <w:r w:rsidRPr="00583848">
        <w:tab/>
        <w:t>LI at SMSF</w:t>
      </w:r>
      <w:bookmarkEnd w:id="85"/>
    </w:p>
    <w:p w14:paraId="72A1C56F" w14:textId="3693ECC0" w:rsidR="00BC3C99" w:rsidRPr="00583848" w:rsidRDefault="00BC3C99" w:rsidP="00BC3C99">
      <w:pPr>
        <w:pStyle w:val="Heading4"/>
      </w:pPr>
      <w:bookmarkStart w:id="86" w:name="_Toc9611477"/>
      <w:r w:rsidRPr="00583848">
        <w:t>6.2.5.1</w:t>
      </w:r>
      <w:r w:rsidRPr="00583848">
        <w:tab/>
        <w:t>Architecture</w:t>
      </w:r>
      <w:bookmarkEnd w:id="86"/>
    </w:p>
    <w:p w14:paraId="432026DD" w14:textId="5FAC09DF" w:rsidR="00BC3C99" w:rsidRPr="00583848" w:rsidRDefault="00BC3C99" w:rsidP="00BC3C99">
      <w:pPr>
        <w:spacing w:before="120" w:after="120"/>
        <w:rPr>
          <w:szCs w:val="22"/>
        </w:rPr>
      </w:pPr>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01D65D4B" w:rsidR="00BC3C99" w:rsidRPr="00583848" w:rsidRDefault="00365724" w:rsidP="005040FF">
      <w:pPr>
        <w:pStyle w:val="TH"/>
      </w:pPr>
      <w:r w:rsidRPr="00583848">
        <w:object w:dxaOrig="12041" w:dyaOrig="10490" w14:anchorId="2D466D28">
          <v:shape id="_x0000_i1031" type="#_x0000_t75" style="width:482.25pt;height:417.75pt" o:ole="">
            <v:imagedata r:id="rId26" o:title=""/>
          </v:shape>
          <o:OLEObject Type="Embed" ProgID="Visio.Drawing.15" ShapeID="_x0000_i1031" DrawAspect="Content" ObjectID="_1622292076" r:id="rId27"/>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87" w:name="_Toc9611478"/>
      <w:r>
        <w:t>6.2.5.2</w:t>
      </w:r>
      <w:r>
        <w:tab/>
        <w:t>Target i</w:t>
      </w:r>
      <w:r w:rsidR="00BC3C99" w:rsidRPr="00583848">
        <w:t>dentities</w:t>
      </w:r>
      <w:bookmarkEnd w:id="87"/>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746BA83B" w:rsidR="00BC3C99" w:rsidRPr="00583848" w:rsidRDefault="00BC3C99" w:rsidP="00AC1D13">
      <w:pPr>
        <w:pStyle w:val="B1"/>
        <w:numPr>
          <w:ilvl w:val="0"/>
          <w:numId w:val="10"/>
        </w:numPr>
      </w:pPr>
      <w:r w:rsidRPr="00583848">
        <w:t>SUPI</w:t>
      </w:r>
      <w:r w:rsidR="00985273">
        <w:t>.</w:t>
      </w:r>
    </w:p>
    <w:p w14:paraId="2011FDFD" w14:textId="5DFA8B17" w:rsidR="00BC3C99" w:rsidRPr="00583848" w:rsidRDefault="00BC3C99" w:rsidP="00AC1D13">
      <w:pPr>
        <w:pStyle w:val="B1"/>
        <w:numPr>
          <w:ilvl w:val="0"/>
          <w:numId w:val="10"/>
        </w:numPr>
      </w:pPr>
      <w:r w:rsidRPr="00583848">
        <w:t>PEI</w:t>
      </w:r>
      <w:r w:rsidR="00985273">
        <w:t>.</w:t>
      </w:r>
    </w:p>
    <w:p w14:paraId="6D498CFA" w14:textId="098982D6" w:rsidR="00BC3C99" w:rsidRPr="00583848" w:rsidRDefault="00087CA4" w:rsidP="00AC1D13">
      <w:pPr>
        <w:pStyle w:val="B1"/>
        <w:numPr>
          <w:ilvl w:val="0"/>
          <w:numId w:val="10"/>
        </w:numPr>
      </w:pPr>
      <w:r w:rsidRPr="00583848">
        <w:t>GPSI.</w:t>
      </w:r>
    </w:p>
    <w:p w14:paraId="39B24A42" w14:textId="1494706C" w:rsidR="00BC3C99" w:rsidRPr="00583848" w:rsidRDefault="00BC3C99" w:rsidP="00BC3C99">
      <w:r w:rsidRPr="00583848">
        <w:lastRenderedPageBreak/>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88" w:name="_Toc9611479"/>
      <w:r>
        <w:t>6.2.5.3</w:t>
      </w:r>
      <w:r>
        <w:tab/>
        <w:t>IRI e</w:t>
      </w:r>
      <w:r w:rsidR="00BC3C99" w:rsidRPr="00583848">
        <w:t>vents</w:t>
      </w:r>
      <w:bookmarkEnd w:id="88"/>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6A0E98C0" w:rsidR="00BC3C99" w:rsidRPr="00583848" w:rsidRDefault="00BC3C99" w:rsidP="00AC1D13">
      <w:pPr>
        <w:pStyle w:val="B1"/>
        <w:numPr>
          <w:ilvl w:val="0"/>
          <w:numId w:val="10"/>
        </w:numPr>
      </w:pPr>
      <w:r w:rsidRPr="00583848">
        <w:t>SMS.</w:t>
      </w:r>
    </w:p>
    <w:p w14:paraId="5A672176" w14:textId="1D9207A4" w:rsidR="00BC3C99" w:rsidRPr="00583848" w:rsidRDefault="00BC3C99" w:rsidP="00BC3C99">
      <w:r w:rsidRPr="00583848">
        <w:t>The SMS xIRI is generated when the IRI-POI present in an SMSF detects that a SM</w:t>
      </w:r>
      <w:r w:rsidR="00985273">
        <w:t>S for the target UE is handled.</w:t>
      </w:r>
    </w:p>
    <w:p w14:paraId="3E9F3611" w14:textId="0405BB56" w:rsidR="00BC3C99" w:rsidRPr="00583848" w:rsidRDefault="00BC3C99" w:rsidP="00BC3C99">
      <w:pPr>
        <w:pStyle w:val="Heading4"/>
      </w:pPr>
      <w:bookmarkStart w:id="89" w:name="_Toc9611480"/>
      <w:r w:rsidRPr="00583848">
        <w:t>6.2.5.4</w:t>
      </w:r>
      <w:r w:rsidRPr="00583848">
        <w:tab/>
      </w:r>
      <w:r w:rsidR="00417CDC" w:rsidRPr="00583848">
        <w:t xml:space="preserve">Common </w:t>
      </w:r>
      <w:r w:rsidR="00943EDC">
        <w:t>IRI p</w:t>
      </w:r>
      <w:r w:rsidRPr="00583848">
        <w:t>arameters</w:t>
      </w:r>
      <w:bookmarkEnd w:id="89"/>
    </w:p>
    <w:p w14:paraId="7CEA097B" w14:textId="4414C858" w:rsidR="00BC3C99" w:rsidRPr="00583848" w:rsidRDefault="00BC3C99" w:rsidP="00BC3C99">
      <w:r w:rsidRPr="00583848">
        <w:t>The list of xIRI parameters are specified in TS 33.128</w:t>
      </w:r>
      <w:r w:rsidR="00B10D9E">
        <w:t xml:space="preserve"> [1</w:t>
      </w:r>
      <w:r w:rsidR="00B10D9E">
        <w:t>5</w:t>
      </w:r>
      <w:r w:rsidR="00B10D9E">
        <w:t>]</w:t>
      </w:r>
      <w:r w:rsidRPr="00583848">
        <w:t>. The xIRI</w:t>
      </w:r>
      <w:r w:rsidR="00417CDC" w:rsidRPr="00583848">
        <w:t>s</w:t>
      </w:r>
      <w:r w:rsidRPr="00583848">
        <w:t xml:space="preserve"> shall include at the minimum the following information</w:t>
      </w:r>
      <w:r w:rsidR="00FC6D5A" w:rsidRPr="00583848">
        <w:t>:</w:t>
      </w:r>
    </w:p>
    <w:p w14:paraId="397AB5AF" w14:textId="5F9CB691" w:rsidR="00BC3C99" w:rsidRPr="00583848" w:rsidRDefault="00943EDC" w:rsidP="00AC1D13">
      <w:pPr>
        <w:pStyle w:val="B1"/>
        <w:numPr>
          <w:ilvl w:val="0"/>
          <w:numId w:val="10"/>
        </w:numPr>
      </w:pPr>
      <w:r>
        <w:t>Target i</w:t>
      </w:r>
      <w:r w:rsidR="00BC3C99" w:rsidRPr="00583848">
        <w:t>dentity</w:t>
      </w:r>
      <w:r w:rsidR="00985273">
        <w:t>.</w:t>
      </w:r>
    </w:p>
    <w:p w14:paraId="3398DA1C" w14:textId="3FA02923" w:rsidR="00BC3C99" w:rsidRPr="00583848" w:rsidRDefault="00BC3C99" w:rsidP="00AC1D13">
      <w:pPr>
        <w:pStyle w:val="B1"/>
        <w:numPr>
          <w:ilvl w:val="0"/>
          <w:numId w:val="10"/>
        </w:numPr>
      </w:pPr>
      <w:r w:rsidRPr="00583848">
        <w:t>Time</w:t>
      </w:r>
      <w:r w:rsidR="00FC6D5A" w:rsidRPr="00583848">
        <w:t xml:space="preserve"> </w:t>
      </w:r>
      <w:r w:rsidRPr="00583848">
        <w:t>stamp</w:t>
      </w:r>
      <w:r w:rsidR="00985273">
        <w:t>.</w:t>
      </w:r>
    </w:p>
    <w:p w14:paraId="09F42E5B" w14:textId="2F1F4E30" w:rsidR="00BC3C99" w:rsidRPr="00583848" w:rsidRDefault="00BC3C99" w:rsidP="00AC1D13">
      <w:pPr>
        <w:pStyle w:val="B1"/>
        <w:numPr>
          <w:ilvl w:val="0"/>
          <w:numId w:val="10"/>
        </w:numPr>
      </w:pPr>
      <w:r w:rsidRPr="00583848">
        <w:t>Location information</w:t>
      </w:r>
      <w:r w:rsidR="00985273">
        <w:t>.</w:t>
      </w:r>
    </w:p>
    <w:p w14:paraId="77A305CA" w14:textId="502157D7" w:rsidR="00BC3C99" w:rsidRPr="00583848" w:rsidRDefault="00943EDC" w:rsidP="00AC1D13">
      <w:pPr>
        <w:pStyle w:val="B1"/>
        <w:numPr>
          <w:ilvl w:val="0"/>
          <w:numId w:val="10"/>
        </w:numPr>
      </w:pPr>
      <w:r>
        <w:t>SMS direction (mobile originated, m</w:t>
      </w:r>
      <w:r w:rsidR="00BC3C99" w:rsidRPr="00583848">
        <w:t>ob</w:t>
      </w:r>
      <w:r>
        <w:t xml:space="preserve">ile </w:t>
      </w:r>
      <w:r w:rsidR="00E20F02">
        <w:t>t</w:t>
      </w:r>
      <w:r w:rsidR="00BC3C99" w:rsidRPr="00583848">
        <w:t>erminated)</w:t>
      </w:r>
      <w:r w:rsidR="00985273">
        <w:t>.</w:t>
      </w:r>
    </w:p>
    <w:p w14:paraId="44220115" w14:textId="510B9EB9" w:rsidR="00BC3C99" w:rsidRPr="00583848" w:rsidRDefault="00943EDC" w:rsidP="00AC1D13">
      <w:pPr>
        <w:pStyle w:val="B1"/>
        <w:numPr>
          <w:ilvl w:val="0"/>
          <w:numId w:val="10"/>
        </w:numPr>
      </w:pPr>
      <w:r>
        <w:t>SMS p</w:t>
      </w:r>
      <w:r w:rsidR="00BC3C99" w:rsidRPr="00583848">
        <w:t>ayload.</w:t>
      </w:r>
    </w:p>
    <w:p w14:paraId="36ADA642" w14:textId="16EC14C7" w:rsidR="00BC3C99" w:rsidRPr="00583848" w:rsidRDefault="00BC3C99" w:rsidP="00BC3C99">
      <w:pPr>
        <w:pStyle w:val="Heading4"/>
      </w:pPr>
      <w:bookmarkStart w:id="90" w:name="_Toc9611481"/>
      <w:r w:rsidRPr="00583848">
        <w:t>6.2.5.5</w:t>
      </w:r>
      <w:r w:rsidRPr="00583848">
        <w:tab/>
      </w:r>
      <w:r w:rsidR="00417CDC" w:rsidRPr="00583848">
        <w:t xml:space="preserve">Specific IRI </w:t>
      </w:r>
      <w:r w:rsidR="00943EDC">
        <w:t>p</w:t>
      </w:r>
      <w:r w:rsidRPr="00583848">
        <w:t>arameters</w:t>
      </w:r>
      <w:bookmarkEnd w:id="90"/>
    </w:p>
    <w:p w14:paraId="3ED003B9" w14:textId="6C3B2B65" w:rsidR="00BC3C99" w:rsidRPr="00583848" w:rsidRDefault="00BC3C99" w:rsidP="00BC3C99">
      <w:r w:rsidRPr="00583848">
        <w:t>The parameters in each xIRI are defined in TS 33.128</w:t>
      </w:r>
      <w:r w:rsidR="00B10D9E">
        <w:t xml:space="preserve"> [1</w:t>
      </w:r>
      <w:r w:rsidR="00B10D9E">
        <w:t>5</w:t>
      </w:r>
      <w:r w:rsidR="00B10D9E">
        <w:t>]</w:t>
      </w:r>
      <w:r w:rsidRPr="00583848">
        <w:t>.</w:t>
      </w:r>
    </w:p>
    <w:p w14:paraId="202174C8" w14:textId="382C3CE7" w:rsidR="00BC3C99" w:rsidRPr="00583848" w:rsidRDefault="00526D7B" w:rsidP="00BC3C99">
      <w:pPr>
        <w:pStyle w:val="Heading4"/>
      </w:pPr>
      <w:bookmarkStart w:id="91" w:name="_Toc9611482"/>
      <w:r>
        <w:t>6.2.5.6</w:t>
      </w:r>
      <w:r>
        <w:tab/>
        <w:t>Network t</w:t>
      </w:r>
      <w:r w:rsidR="00BC3C99" w:rsidRPr="00583848">
        <w:t>opologies</w:t>
      </w:r>
      <w:bookmarkEnd w:id="91"/>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43D66368" w:rsidR="00BC3C99" w:rsidRPr="00583848" w:rsidRDefault="00BC3C99" w:rsidP="00AC1D13">
      <w:pPr>
        <w:pStyle w:val="B1"/>
        <w:numPr>
          <w:ilvl w:val="0"/>
          <w:numId w:val="10"/>
        </w:numPr>
      </w:pPr>
      <w:r w:rsidRPr="00583848">
        <w:t>Non-roaming case</w:t>
      </w:r>
      <w:r w:rsidR="00985273">
        <w:t>.</w:t>
      </w:r>
    </w:p>
    <w:p w14:paraId="274D6A41" w14:textId="6FEC8DD2" w:rsidR="001F0BB3" w:rsidRPr="00583848" w:rsidRDefault="00087CA4" w:rsidP="00AC1D13">
      <w:pPr>
        <w:pStyle w:val="B1"/>
        <w:numPr>
          <w:ilvl w:val="0"/>
          <w:numId w:val="10"/>
        </w:numPr>
      </w:pPr>
      <w:r w:rsidRPr="00583848">
        <w:t>Roaming case, in VPLMN.</w:t>
      </w:r>
    </w:p>
    <w:p w14:paraId="37C55129" w14:textId="2A66C8AC"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SMS 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92" w:name="_Toc9611483"/>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92"/>
    </w:p>
    <w:p w14:paraId="5115467F" w14:textId="543B2CA1" w:rsidR="00C05541" w:rsidRPr="00583848" w:rsidRDefault="00C05541" w:rsidP="00CC3428">
      <w:pPr>
        <w:pStyle w:val="Heading4"/>
      </w:pPr>
      <w:bookmarkStart w:id="93" w:name="_Toc9611484"/>
      <w:r w:rsidRPr="00583848">
        <w:t>6.</w:t>
      </w:r>
      <w:r w:rsidR="00BE77E9" w:rsidRPr="00583848">
        <w:t>2</w:t>
      </w:r>
      <w:r w:rsidRPr="00583848">
        <w:t>.</w:t>
      </w:r>
      <w:r w:rsidR="00BC3C99" w:rsidRPr="00583848">
        <w:t>6</w:t>
      </w:r>
      <w:r w:rsidRPr="00583848">
        <w:t>.1</w:t>
      </w:r>
      <w:r w:rsidRPr="00583848">
        <w:tab/>
        <w:t>Architecture</w:t>
      </w:r>
      <w:bookmarkEnd w:id="93"/>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2" type="#_x0000_t75" style="width:3in;height:280.5pt" o:ole="">
            <v:imagedata r:id="rId28" o:title=""/>
          </v:shape>
          <o:OLEObject Type="Embed" ProgID="Visio.Drawing.15" ShapeID="_x0000_i1032" DrawAspect="Content" ObjectID="_1622292077" r:id="rId29"/>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94" w:name="_Toc9611485"/>
      <w:r w:rsidRPr="00583848">
        <w:t>6.</w:t>
      </w:r>
      <w:r w:rsidR="00BE77E9" w:rsidRPr="00583848">
        <w:t>2</w:t>
      </w:r>
      <w:r w:rsidRPr="00583848">
        <w:t>.</w:t>
      </w:r>
      <w:r w:rsidR="00BC3C99" w:rsidRPr="00583848">
        <w:t>6</w:t>
      </w:r>
      <w:r w:rsidR="00526D7B">
        <w:t>.2</w:t>
      </w:r>
      <w:r w:rsidR="00526D7B">
        <w:tab/>
        <w:t>LI_SI n</w:t>
      </w:r>
      <w:r w:rsidRPr="00583848">
        <w:t>otifications</w:t>
      </w:r>
      <w:bookmarkEnd w:id="94"/>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06788D82" w:rsidR="00C05541" w:rsidRPr="00583848" w:rsidRDefault="00526D7B" w:rsidP="00AC1D13">
      <w:pPr>
        <w:pStyle w:val="B1"/>
        <w:numPr>
          <w:ilvl w:val="0"/>
          <w:numId w:val="10"/>
        </w:numPr>
        <w:rPr>
          <w:lang w:eastAsia="en-GB"/>
        </w:rPr>
      </w:pPr>
      <w:r>
        <w:t>NF service r</w:t>
      </w:r>
      <w:r w:rsidR="00C05541" w:rsidRPr="00583848">
        <w:t>egistration</w:t>
      </w:r>
      <w:r w:rsidR="00985273">
        <w:t>.</w:t>
      </w:r>
    </w:p>
    <w:p w14:paraId="567A5D20" w14:textId="1F9D356C" w:rsidR="00C05541" w:rsidRPr="00583848" w:rsidRDefault="00526D7B" w:rsidP="00AC1D13">
      <w:pPr>
        <w:pStyle w:val="B1"/>
        <w:numPr>
          <w:ilvl w:val="0"/>
          <w:numId w:val="10"/>
        </w:numPr>
      </w:pPr>
      <w:r>
        <w:t>NF service u</w:t>
      </w:r>
      <w:r w:rsidR="00C05541" w:rsidRPr="00583848">
        <w:t>pdate</w:t>
      </w:r>
      <w:r w:rsidR="00985273">
        <w:t>.</w:t>
      </w:r>
    </w:p>
    <w:p w14:paraId="2F537A9B" w14:textId="2E132F34" w:rsidR="00C05541" w:rsidRPr="00583848" w:rsidRDefault="00526D7B" w:rsidP="00AC1D13">
      <w:pPr>
        <w:pStyle w:val="B1"/>
        <w:numPr>
          <w:ilvl w:val="0"/>
          <w:numId w:val="10"/>
        </w:numPr>
      </w:pPr>
      <w:r>
        <w:t>NF service d</w:t>
      </w:r>
      <w:r w:rsidR="00C05541" w:rsidRPr="00583848">
        <w:t>eregistration</w:t>
      </w:r>
      <w:r w:rsidR="00985273">
        <w:t>.</w:t>
      </w:r>
    </w:p>
    <w:p w14:paraId="309347F4" w14:textId="78C4D031" w:rsidR="00C05541" w:rsidRPr="00583848" w:rsidRDefault="00526D7B" w:rsidP="00AC1D13">
      <w:pPr>
        <w:pStyle w:val="B1"/>
        <w:numPr>
          <w:ilvl w:val="0"/>
          <w:numId w:val="10"/>
        </w:numPr>
      </w:pPr>
      <w:r>
        <w:t>NF service chain c</w:t>
      </w:r>
      <w:r w:rsidR="00C05541" w:rsidRPr="00583848">
        <w:t>hange</w:t>
      </w:r>
      <w:r w:rsidR="00FC6D5A" w:rsidRPr="00583848">
        <w:t>.</w:t>
      </w:r>
    </w:p>
    <w:p w14:paraId="1D3C2599" w14:textId="001F9E6A" w:rsidR="00C05541" w:rsidRPr="00583848" w:rsidRDefault="00C05541" w:rsidP="00C05541">
      <w:r w:rsidRPr="00583848">
        <w:t xml:space="preserve">The NF </w:t>
      </w:r>
      <w:r w:rsidR="00526D7B">
        <w:t>s</w:t>
      </w:r>
      <w:r w:rsidR="00100E9E" w:rsidRPr="00583848">
        <w:t xml:space="preserve">ervice </w:t>
      </w:r>
      <w:r w:rsidR="00526D7B">
        <w:t>chain c</w:t>
      </w:r>
      <w:r w:rsidRPr="00583848">
        <w:t>hange event shall be used whenever an NF is added to or removed from a service chain in response to NF discovery and selection events as defined in TS</w:t>
      </w:r>
      <w:r w:rsidR="00C57806" w:rsidRPr="00583848">
        <w:t xml:space="preserve"> </w:t>
      </w:r>
      <w:r w:rsidRPr="00583848">
        <w:t>23.502</w:t>
      </w:r>
      <w:r w:rsidR="005B4D62" w:rsidRPr="00583848">
        <w:t xml:space="preserve"> </w:t>
      </w:r>
      <w:r w:rsidRPr="00583848">
        <w:t>[</w:t>
      </w:r>
      <w:r w:rsidR="00A704A6" w:rsidRPr="00583848">
        <w:t>2</w:t>
      </w:r>
      <w:r w:rsidRPr="00583848">
        <w:t>]</w:t>
      </w:r>
      <w:r w:rsidR="00DB7B88">
        <w:t>,</w:t>
      </w:r>
      <w:r w:rsidRPr="00583848">
        <w:t xml:space="preserve"> clause 6.3.</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95" w:name="_Toc9611486"/>
      <w:r w:rsidRPr="00583848">
        <w:t>6.</w:t>
      </w:r>
      <w:r w:rsidR="00BE77E9" w:rsidRPr="00583848">
        <w:t>2</w:t>
      </w:r>
      <w:r w:rsidRPr="00583848">
        <w:t>.</w:t>
      </w:r>
      <w:r w:rsidR="00BC3C99" w:rsidRPr="00583848">
        <w:t>6</w:t>
      </w:r>
      <w:r w:rsidR="00526D7B">
        <w:t>.3</w:t>
      </w:r>
      <w:r w:rsidR="00526D7B">
        <w:tab/>
        <w:t>LI_SI p</w:t>
      </w:r>
      <w:r w:rsidRPr="00583848">
        <w:t>arameters</w:t>
      </w:r>
      <w:bookmarkEnd w:id="95"/>
    </w:p>
    <w:p w14:paraId="2FAE1AE4" w14:textId="47D02633" w:rsidR="00C05541" w:rsidRPr="00583848" w:rsidRDefault="00C05541" w:rsidP="00C05541">
      <w:r w:rsidRPr="00583848">
        <w:t>Events reported over LI_SI by the SIRF shall include the following information elements:</w:t>
      </w:r>
    </w:p>
    <w:p w14:paraId="454A63B6" w14:textId="246B584E" w:rsidR="00C05541" w:rsidRPr="00583848" w:rsidRDefault="00526D7B" w:rsidP="00AC1D13">
      <w:pPr>
        <w:pStyle w:val="B1"/>
        <w:numPr>
          <w:ilvl w:val="0"/>
          <w:numId w:val="10"/>
        </w:numPr>
      </w:pPr>
      <w:r>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0A8DF919" w:rsidR="00C05541" w:rsidRPr="00583848" w:rsidRDefault="00526D7B" w:rsidP="00AC1D13">
      <w:pPr>
        <w:pStyle w:val="B1"/>
        <w:numPr>
          <w:ilvl w:val="0"/>
          <w:numId w:val="10"/>
        </w:numPr>
      </w:pPr>
      <w:r>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96" w:name="_Toc9611487"/>
      <w:r w:rsidRPr="00583848">
        <w:lastRenderedPageBreak/>
        <w:t>6.</w:t>
      </w:r>
      <w:r w:rsidR="00BE77E9" w:rsidRPr="00583848">
        <w:t>2</w:t>
      </w:r>
      <w:r w:rsidRPr="00583848">
        <w:t>.</w:t>
      </w:r>
      <w:r w:rsidR="00BC3C99" w:rsidRPr="00583848">
        <w:t>7</w:t>
      </w:r>
      <w:r w:rsidR="00526D7B">
        <w:tab/>
        <w:t>External data s</w:t>
      </w:r>
      <w:r w:rsidRPr="00583848">
        <w:t>torage</w:t>
      </w:r>
      <w:bookmarkEnd w:id="96"/>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4590733A" w:rsidR="005A74DF" w:rsidRPr="00583848" w:rsidRDefault="005A74DF" w:rsidP="00A67795">
      <w:pPr>
        <w:pStyle w:val="Heading2"/>
      </w:pPr>
      <w:bookmarkStart w:id="97" w:name="_Toc9611488"/>
      <w:r w:rsidRPr="00583848">
        <w:t>6.</w:t>
      </w:r>
      <w:r w:rsidR="00BE77E9" w:rsidRPr="00583848">
        <w:t>3</w:t>
      </w:r>
      <w:r w:rsidRPr="00583848">
        <w:tab/>
        <w:t>4G</w:t>
      </w:r>
      <w:bookmarkEnd w:id="97"/>
    </w:p>
    <w:p w14:paraId="52FAF0F0" w14:textId="1AE6F394" w:rsidR="001E1F88" w:rsidRPr="00583848" w:rsidRDefault="00BE77E9" w:rsidP="00B80A46">
      <w:r w:rsidRPr="00583848">
        <w:t xml:space="preserve">The </w:t>
      </w:r>
      <w:r w:rsidR="00C942BF">
        <w:t>p</w:t>
      </w:r>
      <w:r w:rsidRPr="00583848">
        <w:t>resent document does not specif</w:t>
      </w:r>
      <w:r w:rsidR="00445D76" w:rsidRPr="00583848">
        <w:t>y</w:t>
      </w:r>
      <w:r w:rsidRPr="00583848">
        <w:t xml:space="preserve"> LI </w:t>
      </w:r>
      <w:r w:rsidR="00445D76" w:rsidRPr="00583848">
        <w:t>functionality</w:t>
      </w:r>
      <w:r w:rsidRPr="00583848">
        <w:t xml:space="preserve"> for 4G / LTE. LI capabilities for 4G / LTE for this</w:t>
      </w:r>
      <w:r w:rsidR="00A9606B" w:rsidRPr="00583848">
        <w:t xml:space="preserve"> release are specified in TS 33.</w:t>
      </w:r>
      <w:r w:rsidRPr="00583848">
        <w:t>107</w:t>
      </w:r>
      <w:r w:rsidR="005B4D62" w:rsidRPr="00583848">
        <w:t xml:space="preserve"> </w:t>
      </w:r>
      <w:r w:rsidRPr="00583848">
        <w:t>[</w:t>
      </w:r>
      <w:r w:rsidR="00445D76" w:rsidRPr="00583848">
        <w:t>11</w:t>
      </w:r>
      <w:r w:rsidRPr="00583848">
        <w:t>]</w:t>
      </w:r>
      <w:r w:rsidR="00445D76" w:rsidRPr="00583848">
        <w:t>.</w:t>
      </w:r>
    </w:p>
    <w:p w14:paraId="7FF9FD47" w14:textId="1E6B3AC1" w:rsidR="005A74DF" w:rsidRPr="00583848" w:rsidRDefault="005A74DF" w:rsidP="00A67795">
      <w:pPr>
        <w:pStyle w:val="Heading2"/>
      </w:pPr>
      <w:bookmarkStart w:id="98" w:name="_Toc9611489"/>
      <w:r w:rsidRPr="00583848">
        <w:t>6.</w:t>
      </w:r>
      <w:r w:rsidR="00BE77E9" w:rsidRPr="00583848">
        <w:t>4</w:t>
      </w:r>
      <w:r w:rsidRPr="00583848">
        <w:tab/>
      </w:r>
      <w:r w:rsidR="007C6153" w:rsidRPr="00583848">
        <w:t>3</w:t>
      </w:r>
      <w:r w:rsidRPr="00583848">
        <w:t>G</w:t>
      </w:r>
      <w:bookmarkEnd w:id="98"/>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99" w:name="_Toc9611490"/>
      <w:r>
        <w:t>6.5</w:t>
      </w:r>
      <w:r>
        <w:tab/>
        <w:t>VoNR</w:t>
      </w:r>
      <w:bookmarkEnd w:id="99"/>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2EBA0E9A" w14:textId="5FA0A8F1" w:rsidR="008E1E79" w:rsidRPr="00583848" w:rsidRDefault="008E1E79" w:rsidP="007F2C83">
      <w:pPr>
        <w:pStyle w:val="Heading1"/>
      </w:pPr>
      <w:bookmarkStart w:id="100" w:name="_Toc9611491"/>
      <w:r w:rsidRPr="00583848">
        <w:lastRenderedPageBreak/>
        <w:t>7</w:t>
      </w:r>
      <w:r w:rsidRPr="00583848">
        <w:tab/>
        <w:t xml:space="preserve">Service </w:t>
      </w:r>
      <w:r w:rsidR="001A525E">
        <w:t>l</w:t>
      </w:r>
      <w:r w:rsidR="000861F8" w:rsidRPr="00583848">
        <w:t xml:space="preserve">ayer </w:t>
      </w:r>
      <w:r w:rsidR="001A525E">
        <w:t>based i</w:t>
      </w:r>
      <w:r w:rsidRPr="00583848">
        <w:t>nterception</w:t>
      </w:r>
      <w:bookmarkEnd w:id="100"/>
    </w:p>
    <w:p w14:paraId="7933A5D2" w14:textId="77777777" w:rsidR="000C54E1" w:rsidRPr="00583848" w:rsidRDefault="000C54E1" w:rsidP="000C54E1">
      <w:pPr>
        <w:pStyle w:val="Heading2"/>
      </w:pPr>
      <w:bookmarkStart w:id="101" w:name="_Toc9611492"/>
      <w:r w:rsidRPr="00583848">
        <w:t>7.1</w:t>
      </w:r>
      <w:r w:rsidRPr="00583848">
        <w:tab/>
        <w:t>General</w:t>
      </w:r>
      <w:bookmarkEnd w:id="101"/>
    </w:p>
    <w:p w14:paraId="004F9E7B" w14:textId="1DC3AC3B"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02" w:name="_Toc9611493"/>
      <w:r>
        <w:t>7.2</w:t>
      </w:r>
      <w:r>
        <w:tab/>
        <w:t>Central s</w:t>
      </w:r>
      <w:r w:rsidR="000C54E1" w:rsidRPr="00583848">
        <w:t xml:space="preserve">ubscriber </w:t>
      </w:r>
      <w:r>
        <w:t>m</w:t>
      </w:r>
      <w:r w:rsidR="00A9033F" w:rsidRPr="00583848">
        <w:t>anagement</w:t>
      </w:r>
      <w:bookmarkEnd w:id="102"/>
    </w:p>
    <w:p w14:paraId="387E1664" w14:textId="77777777" w:rsidR="000C54E1" w:rsidRPr="00583848" w:rsidRDefault="000C54E1" w:rsidP="000C54E1">
      <w:pPr>
        <w:pStyle w:val="Heading3"/>
      </w:pPr>
      <w:bookmarkStart w:id="103" w:name="_Toc9611494"/>
      <w:r w:rsidRPr="00583848">
        <w:t>7.2.1</w:t>
      </w:r>
      <w:r w:rsidRPr="00583848">
        <w:tab/>
        <w:t>General</w:t>
      </w:r>
      <w:bookmarkEnd w:id="103"/>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04" w:name="_Toc9611495"/>
      <w:r w:rsidRPr="00583848">
        <w:t>7.2.2</w:t>
      </w:r>
      <w:r w:rsidRPr="00583848">
        <w:tab/>
        <w:t>LI at UDM</w:t>
      </w:r>
      <w:bookmarkEnd w:id="104"/>
    </w:p>
    <w:p w14:paraId="16D08E49" w14:textId="77777777" w:rsidR="000C54E1" w:rsidRPr="00583848" w:rsidRDefault="000C54E1" w:rsidP="00182F94">
      <w:pPr>
        <w:pStyle w:val="Heading4"/>
      </w:pPr>
      <w:bookmarkStart w:id="105" w:name="_Toc9611496"/>
      <w:r w:rsidRPr="00583848">
        <w:t>7.2.2.1</w:t>
      </w:r>
      <w:r w:rsidRPr="00583848">
        <w:tab/>
        <w:t>Architecture</w:t>
      </w:r>
      <w:bookmarkEnd w:id="105"/>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3" type="#_x0000_t75" style="width:482.25pt;height:417.75pt" o:ole="">
            <v:imagedata r:id="rId30" o:title=""/>
          </v:shape>
          <o:OLEObject Type="Embed" ProgID="Visio.Drawing.15" ShapeID="_x0000_i1033" DrawAspect="Content" ObjectID="_1622292078" r:id="rId31"/>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06" w:name="_Toc9611497"/>
      <w:r>
        <w:t>7.2.2.2</w:t>
      </w:r>
      <w:r>
        <w:tab/>
        <w:t>Target i</w:t>
      </w:r>
      <w:r w:rsidR="000C54E1" w:rsidRPr="00583848">
        <w:t>dentities</w:t>
      </w:r>
      <w:bookmarkEnd w:id="106"/>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lastRenderedPageBreak/>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07" w:name="_Toc9611498"/>
      <w:r>
        <w:t>7.2.2.3</w:t>
      </w:r>
      <w:r>
        <w:tab/>
        <w:t>Identity p</w:t>
      </w:r>
      <w:r w:rsidR="00A9033F" w:rsidRPr="00583848">
        <w:t>rivacy</w:t>
      </w:r>
      <w:bookmarkEnd w:id="107"/>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08" w:name="_Toc9611499"/>
      <w:r w:rsidRPr="00583848">
        <w:t>7.2.2.</w:t>
      </w:r>
      <w:r w:rsidR="00A9033F" w:rsidRPr="00583848">
        <w:t>4</w:t>
      </w:r>
      <w:r w:rsidR="00C31DA0">
        <w:tab/>
        <w:t>IRI e</w:t>
      </w:r>
      <w:r w:rsidRPr="00583848">
        <w:t>vents</w:t>
      </w:r>
      <w:bookmarkEnd w:id="108"/>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7159C413" w:rsidR="00030493" w:rsidRPr="00583848" w:rsidRDefault="00415384" w:rsidP="00AC1D13">
      <w:pPr>
        <w:pStyle w:val="B1"/>
        <w:numPr>
          <w:ilvl w:val="0"/>
          <w:numId w:val="10"/>
        </w:numPr>
      </w:pPr>
      <w:r>
        <w:t>Serving s</w:t>
      </w:r>
      <w:r w:rsidR="00612E08" w:rsidRPr="00583848">
        <w:t>ystem</w:t>
      </w:r>
      <w:r w:rsidR="00985273">
        <w:t>.</w:t>
      </w:r>
    </w:p>
    <w:p w14:paraId="13649344" w14:textId="2844BDB8" w:rsidR="00F069D8" w:rsidRPr="00583848" w:rsidRDefault="00415384" w:rsidP="00AC1D13">
      <w:pPr>
        <w:pStyle w:val="B1"/>
        <w:numPr>
          <w:ilvl w:val="0"/>
          <w:numId w:val="10"/>
        </w:numPr>
      </w:pPr>
      <w:r>
        <w:t>Subscriber record c</w:t>
      </w:r>
      <w:r w:rsidR="00F069D8" w:rsidRPr="00583848">
        <w:t>hange</w:t>
      </w:r>
      <w:r w:rsidR="00985273">
        <w:t>.</w:t>
      </w:r>
    </w:p>
    <w:p w14:paraId="1472481C" w14:textId="3A9790C9" w:rsidR="00F069D8" w:rsidRPr="00583848" w:rsidRDefault="00415384" w:rsidP="00AC1D13">
      <w:pPr>
        <w:pStyle w:val="B1"/>
        <w:numPr>
          <w:ilvl w:val="0"/>
          <w:numId w:val="10"/>
        </w:numPr>
      </w:pPr>
      <w:r>
        <w:t>Cancel l</w:t>
      </w:r>
      <w:r w:rsidR="00F069D8" w:rsidRPr="00583848">
        <w:t>ocation</w:t>
      </w:r>
      <w:r w:rsidR="00985273">
        <w:t>.</w:t>
      </w:r>
    </w:p>
    <w:p w14:paraId="7F451AAE" w14:textId="0A1E24B3" w:rsidR="00F069D8" w:rsidRPr="00583848" w:rsidRDefault="00415384" w:rsidP="00AC1D13">
      <w:pPr>
        <w:pStyle w:val="B1"/>
        <w:numPr>
          <w:ilvl w:val="0"/>
          <w:numId w:val="10"/>
        </w:numPr>
      </w:pPr>
      <w:r>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4338374"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09" w:name="_Toc9611500"/>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09"/>
    </w:p>
    <w:p w14:paraId="0790D39F" w14:textId="5C4B223B" w:rsidR="00030493" w:rsidRPr="00583848" w:rsidRDefault="00030493" w:rsidP="00030493">
      <w:r w:rsidRPr="00583848">
        <w:t>The list of xIRI parameters are specified in TS 33.128</w:t>
      </w:r>
      <w:r w:rsidR="00B10D9E">
        <w:t xml:space="preserve"> [1</w:t>
      </w:r>
      <w:r w:rsidR="00B10D9E">
        <w:t>5</w:t>
      </w:r>
      <w:r w:rsidR="00B10D9E">
        <w:t>]</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03E0E58D" w:rsidR="00030493" w:rsidRPr="00583848" w:rsidRDefault="00C31DA0" w:rsidP="00AC1D13">
      <w:pPr>
        <w:pStyle w:val="B1"/>
        <w:numPr>
          <w:ilvl w:val="0"/>
          <w:numId w:val="10"/>
        </w:numPr>
      </w:pPr>
      <w:r>
        <w:t>Target i</w:t>
      </w:r>
      <w:r w:rsidR="00030493" w:rsidRPr="00583848">
        <w:t>dentity</w:t>
      </w:r>
      <w:r w:rsidR="00985273">
        <w:t>.</w:t>
      </w:r>
    </w:p>
    <w:p w14:paraId="2C940F53" w14:textId="638177E6" w:rsidR="00030493" w:rsidRPr="00583848" w:rsidRDefault="00030493" w:rsidP="00AC1D13">
      <w:pPr>
        <w:pStyle w:val="B1"/>
        <w:numPr>
          <w:ilvl w:val="0"/>
          <w:numId w:val="10"/>
        </w:numPr>
      </w:pPr>
      <w:r w:rsidRPr="00583848">
        <w:t>Time</w:t>
      </w:r>
      <w:r w:rsidR="00FC6D5A" w:rsidRPr="00583848">
        <w:t xml:space="preserve"> </w:t>
      </w:r>
      <w:r w:rsidR="00C31DA0">
        <w:t>s</w:t>
      </w:r>
      <w:r w:rsidRPr="00583848">
        <w:t>tamp</w:t>
      </w:r>
      <w:r w:rsidR="00461301" w:rsidRPr="00583848">
        <w:t>.</w:t>
      </w:r>
    </w:p>
    <w:p w14:paraId="61B6852A" w14:textId="7BDC96E6" w:rsidR="000C54E1" w:rsidRPr="00583848" w:rsidRDefault="000C54E1" w:rsidP="00182F94">
      <w:pPr>
        <w:pStyle w:val="Heading4"/>
      </w:pPr>
      <w:bookmarkStart w:id="110" w:name="_Toc9611501"/>
      <w:r w:rsidRPr="00583848">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10"/>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w:t>
      </w:r>
      <w:r w:rsidR="00B10D9E">
        <w:t>5</w:t>
      </w:r>
      <w:r w:rsidR="00B10D9E">
        <w:t>]</w:t>
      </w:r>
      <w:r w:rsidR="00F2301B" w:rsidRPr="00583848">
        <w:t>.</w:t>
      </w:r>
    </w:p>
    <w:p w14:paraId="4AE8BC9E" w14:textId="4AA0AE84" w:rsidR="000C54E1" w:rsidRPr="00583848" w:rsidRDefault="000C54E1" w:rsidP="00182F94">
      <w:pPr>
        <w:pStyle w:val="Heading4"/>
      </w:pPr>
      <w:bookmarkStart w:id="111" w:name="_Toc9611502"/>
      <w:r w:rsidRPr="00583848">
        <w:t>7.2.</w:t>
      </w:r>
      <w:r w:rsidR="00BD7BE1" w:rsidRPr="00583848">
        <w:t>2</w:t>
      </w:r>
      <w:r w:rsidRPr="00583848">
        <w:t>.</w:t>
      </w:r>
      <w:r w:rsidR="00A9033F" w:rsidRPr="00583848">
        <w:t>7</w:t>
      </w:r>
      <w:r w:rsidR="00C31DA0">
        <w:tab/>
        <w:t>Network t</w:t>
      </w:r>
      <w:r w:rsidRPr="00583848">
        <w:t>opologies</w:t>
      </w:r>
      <w:bookmarkEnd w:id="111"/>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3DF431A7" w:rsidR="000C54E1" w:rsidRPr="00583848" w:rsidRDefault="000C54E1" w:rsidP="00AC1D13">
      <w:pPr>
        <w:pStyle w:val="B1"/>
        <w:numPr>
          <w:ilvl w:val="0"/>
          <w:numId w:val="10"/>
        </w:numPr>
      </w:pPr>
      <w:r w:rsidRPr="00583848">
        <w:t>Non-roaming case</w:t>
      </w:r>
      <w:r w:rsidR="00985273">
        <w:t>.</w:t>
      </w:r>
    </w:p>
    <w:p w14:paraId="01809149" w14:textId="7B08BC61" w:rsidR="000C54E1" w:rsidRPr="00583848" w:rsidRDefault="00A9606B" w:rsidP="00AC1D13">
      <w:pPr>
        <w:pStyle w:val="B1"/>
        <w:numPr>
          <w:ilvl w:val="0"/>
          <w:numId w:val="10"/>
        </w:numPr>
      </w:pPr>
      <w:r w:rsidRPr="00583848">
        <w:t>Roaming case, in HPLMN.</w:t>
      </w:r>
    </w:p>
    <w:p w14:paraId="3A2898C5" w14:textId="77777777" w:rsidR="000C54E1" w:rsidRPr="00583848" w:rsidRDefault="000C54E1" w:rsidP="00182F94">
      <w:pPr>
        <w:pStyle w:val="Heading3"/>
      </w:pPr>
      <w:bookmarkStart w:id="112" w:name="_Toc9611503"/>
      <w:r w:rsidRPr="00583848">
        <w:lastRenderedPageBreak/>
        <w:t>7.2.3</w:t>
      </w:r>
      <w:r w:rsidRPr="00583848">
        <w:tab/>
        <w:t>LI at HSS</w:t>
      </w:r>
      <w:bookmarkEnd w:id="112"/>
    </w:p>
    <w:p w14:paraId="4F9D6EA9" w14:textId="1550BDD7" w:rsidR="00445D76" w:rsidRPr="00583848" w:rsidRDefault="00C31DA0" w:rsidP="00445D76">
      <w:r>
        <w:t>The p</w:t>
      </w:r>
      <w:r w:rsidR="00445D76" w:rsidRPr="00583848">
        <w:t>resent document does not specify LI functionality for LI at HSS. LI capabilities for LI at HSS for this</w:t>
      </w:r>
      <w:r w:rsidR="0006365F" w:rsidRPr="00583848">
        <w:t xml:space="preserve"> release are specified in TS 33.</w:t>
      </w:r>
      <w:r w:rsidR="00445D76" w:rsidRPr="00583848">
        <w:t>107</w:t>
      </w:r>
      <w:r w:rsidR="005B4D62" w:rsidRPr="00583848">
        <w:t xml:space="preserve"> </w:t>
      </w:r>
      <w:r w:rsidR="00445D76" w:rsidRPr="00583848">
        <w:t>[11].</w:t>
      </w:r>
    </w:p>
    <w:p w14:paraId="6DE12788" w14:textId="77777777" w:rsidR="00791291" w:rsidRPr="00583848" w:rsidRDefault="00791291" w:rsidP="00791291">
      <w:pPr>
        <w:pStyle w:val="Heading2"/>
      </w:pPr>
      <w:bookmarkStart w:id="113" w:name="_Toc9611504"/>
      <w:r w:rsidRPr="00583848">
        <w:t>7.3</w:t>
      </w:r>
      <w:r w:rsidRPr="00583848">
        <w:tab/>
        <w:t>Location</w:t>
      </w:r>
      <w:bookmarkEnd w:id="113"/>
    </w:p>
    <w:p w14:paraId="71B68A95" w14:textId="77777777" w:rsidR="00791291" w:rsidRPr="00583848" w:rsidRDefault="00791291" w:rsidP="00725E96">
      <w:pPr>
        <w:pStyle w:val="Heading3"/>
      </w:pPr>
      <w:bookmarkStart w:id="114" w:name="_Toc9611505"/>
      <w:r w:rsidRPr="00583848">
        <w:t>7.3.1</w:t>
      </w:r>
      <w:r w:rsidRPr="00583848">
        <w:tab/>
        <w:t>General</w:t>
      </w:r>
      <w:bookmarkEnd w:id="114"/>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36EEF463" w14:textId="1E594FB7" w:rsidR="00791291" w:rsidRPr="00583848" w:rsidRDefault="00C31DA0" w:rsidP="00725E96">
      <w:pPr>
        <w:pStyle w:val="Heading3"/>
      </w:pPr>
      <w:bookmarkStart w:id="115" w:name="_Toc9611506"/>
      <w:r>
        <w:t>7.3.2</w:t>
      </w:r>
      <w:r>
        <w:tab/>
        <w:t>Service usage location r</w:t>
      </w:r>
      <w:r w:rsidR="00935F0A" w:rsidRPr="00583848">
        <w:t>eporting</w:t>
      </w:r>
      <w:bookmarkEnd w:id="115"/>
    </w:p>
    <w:p w14:paraId="46BAF58C" w14:textId="77777777" w:rsidR="005F4325" w:rsidRPr="00583848" w:rsidRDefault="005F4325" w:rsidP="005F4325">
      <w:pPr>
        <w:pStyle w:val="Heading4"/>
        <w:numPr>
          <w:ilvl w:val="3"/>
          <w:numId w:val="17"/>
        </w:numPr>
        <w:suppressAutoHyphens/>
        <w:ind w:left="1418" w:hanging="1418"/>
      </w:pPr>
      <w:bookmarkStart w:id="116" w:name="_Toc9611507"/>
      <w:r w:rsidRPr="00583848">
        <w:t>7.3.2.1</w:t>
      </w:r>
      <w:r w:rsidRPr="00583848">
        <w:tab/>
        <w:t>General</w:t>
      </w:r>
      <w:bookmarkEnd w:id="116"/>
    </w:p>
    <w:p w14:paraId="0D6AD22E" w14:textId="77777777" w:rsidR="005F4325" w:rsidRPr="00583848"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Pr="00583848" w:rsidRDefault="005F4325" w:rsidP="005F4325">
      <w:pPr>
        <w:pStyle w:val="Heading4"/>
        <w:numPr>
          <w:ilvl w:val="3"/>
          <w:numId w:val="17"/>
        </w:numPr>
        <w:suppressAutoHyphens/>
        <w:ind w:left="1418" w:hanging="1418"/>
      </w:pPr>
      <w:bookmarkStart w:id="117" w:name="_Toc9611508"/>
      <w:r w:rsidRPr="00583848">
        <w:t>7.3.2.2</w:t>
      </w:r>
      <w:r w:rsidRPr="00583848">
        <w:tab/>
        <w:t>Embedded location reporting</w:t>
      </w:r>
      <w:bookmarkEnd w:id="117"/>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30F63C53" w:rsidR="005F4325" w:rsidRPr="00583848" w:rsidRDefault="00C31DA0" w:rsidP="00CB28A6">
      <w:pPr>
        <w:pStyle w:val="B1"/>
      </w:pPr>
      <w:r>
        <w:t>-</w:t>
      </w:r>
      <w:r>
        <w:tab/>
        <w:t>S</w:t>
      </w:r>
      <w:r w:rsidR="005F4325" w:rsidRPr="00583848">
        <w:t>ource location information (if target location provided).</w:t>
      </w:r>
    </w:p>
    <w:p w14:paraId="33C88503" w14:textId="77777777" w:rsidR="005F4325" w:rsidRPr="00583848" w:rsidRDefault="005F4325" w:rsidP="005F4325">
      <w:pPr>
        <w:pStyle w:val="Heading4"/>
        <w:numPr>
          <w:ilvl w:val="3"/>
          <w:numId w:val="17"/>
        </w:numPr>
        <w:suppressAutoHyphens/>
        <w:ind w:left="1418" w:hanging="1418"/>
      </w:pPr>
      <w:bookmarkStart w:id="118" w:name="_Toc9611509"/>
      <w:r w:rsidRPr="00583848">
        <w:t>7.3.2.3</w:t>
      </w:r>
      <w:r w:rsidRPr="00583848">
        <w:tab/>
        <w:t>Separated location reporting</w:t>
      </w:r>
      <w:bookmarkEnd w:id="118"/>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lastRenderedPageBreak/>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19" w:name="_Toc9611510"/>
      <w:r w:rsidRPr="00583848">
        <w:t>7.</w:t>
      </w:r>
      <w:r w:rsidR="00935F0A" w:rsidRPr="00583848">
        <w:t>3.3</w:t>
      </w:r>
      <w:r w:rsidRPr="00583848">
        <w:tab/>
        <w:t>Lawful Access Location Services (LALS)</w:t>
      </w:r>
      <w:bookmarkEnd w:id="119"/>
    </w:p>
    <w:p w14:paraId="2D56EE8D" w14:textId="1A396750" w:rsidR="00277F1C" w:rsidRPr="00583848" w:rsidRDefault="00F2301B" w:rsidP="008B4543">
      <w:pPr>
        <w:pStyle w:val="Heading4"/>
      </w:pPr>
      <w:bookmarkStart w:id="120" w:name="_Toc9611511"/>
      <w:r w:rsidRPr="00583848">
        <w:t>7.3.3.1</w:t>
      </w:r>
      <w:r w:rsidRPr="00583848">
        <w:tab/>
        <w:t>General</w:t>
      </w:r>
      <w:bookmarkEnd w:id="120"/>
    </w:p>
    <w:p w14:paraId="7B0A67EB" w14:textId="721CE80A" w:rsidR="00277F1C" w:rsidRPr="00583848" w:rsidRDefault="00277F1C" w:rsidP="00277F1C">
      <w:pPr>
        <w:widowControl w:val="0"/>
      </w:pPr>
      <w:r w:rsidRPr="00583848">
        <w:t xml:space="preserve">LALS provides lawful access to the target's location. LALS is based on the </w:t>
      </w:r>
      <w:bookmarkStart w:id="121" w:name="_Hlk532587161"/>
      <w:r w:rsidRPr="00583848">
        <w:t>Location Services (LCS)</w:t>
      </w:r>
      <w:bookmarkEnd w:id="121"/>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22" w:name="_Toc9611512"/>
      <w:r>
        <w:t>7.3.3.2</w:t>
      </w:r>
      <w:r>
        <w:tab/>
        <w:t>Target p</w:t>
      </w:r>
      <w:r w:rsidR="00277F1C" w:rsidRPr="00583848">
        <w:t>ositioning</w:t>
      </w:r>
      <w:bookmarkEnd w:id="122"/>
    </w:p>
    <w:p w14:paraId="24FA516D" w14:textId="77777777" w:rsidR="00277F1C" w:rsidRPr="00583848" w:rsidRDefault="00277F1C" w:rsidP="008B4543">
      <w:pPr>
        <w:pStyle w:val="Heading5"/>
      </w:pPr>
      <w:bookmarkStart w:id="123" w:name="_Toc9611513"/>
      <w:r w:rsidRPr="00583848">
        <w:t>7.3.3.2.1</w:t>
      </w:r>
      <w:r w:rsidRPr="00583848">
        <w:tab/>
        <w:t>General</w:t>
      </w:r>
      <w:bookmarkEnd w:id="123"/>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08979AB8" w:rsidR="00277F1C" w:rsidRPr="00583848" w:rsidRDefault="00277F1C" w:rsidP="00CD4499">
      <w:pPr>
        <w:pStyle w:val="TH"/>
      </w:pPr>
      <w:r w:rsidRPr="00583848">
        <w:object w:dxaOrig="10680" w:dyaOrig="3566" w14:anchorId="747DD2F4">
          <v:shape id="_x0000_i1034" type="#_x0000_t75" style="width:482.25pt;height:158.25pt" o:ole="">
            <v:imagedata r:id="rId32" o:title=""/>
          </v:shape>
          <o:OLEObject Type="Embed" ProgID="Visio.Drawing.11" ShapeID="_x0000_i1034" DrawAspect="Content" ObjectID="_1622292079" r:id="rId33"/>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24" w:name="_Toc9611514"/>
      <w:r>
        <w:t>7.3.3.2.2</w:t>
      </w:r>
      <w:r>
        <w:tab/>
        <w:t>Immediate location p</w:t>
      </w:r>
      <w:r w:rsidR="00277F1C" w:rsidRPr="00583848">
        <w:t>rovision</w:t>
      </w:r>
      <w:bookmarkEnd w:id="124"/>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25" w:name="_Toc9611515"/>
      <w:r w:rsidRPr="00583848">
        <w:t>7.3</w:t>
      </w:r>
      <w:r w:rsidR="006F7BF7">
        <w:t>.3.2.3</w:t>
      </w:r>
      <w:r w:rsidR="006F7BF7">
        <w:tab/>
        <w:t>Periodic location p</w:t>
      </w:r>
      <w:r w:rsidRPr="00583848">
        <w:t>rovision</w:t>
      </w:r>
      <w:bookmarkEnd w:id="125"/>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26" w:name="_Toc9611516"/>
      <w:r>
        <w:t>7.3.3.3</w:t>
      </w:r>
      <w:r>
        <w:tab/>
        <w:t>Triggered l</w:t>
      </w:r>
      <w:r w:rsidR="00277F1C" w:rsidRPr="00583848">
        <w:t>ocation</w:t>
      </w:r>
      <w:bookmarkEnd w:id="126"/>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5E1AE6F" w14:textId="4DF8F6DF" w:rsidR="00277F1C" w:rsidRPr="00583848" w:rsidRDefault="00CC3058" w:rsidP="00277F1C">
      <w:pPr>
        <w:widowControl w:val="0"/>
      </w:pPr>
      <w:r>
        <w:t>The LALS triggered l</w:t>
      </w:r>
      <w:r w:rsidR="00277F1C" w:rsidRPr="00583848">
        <w:t xml:space="preserve">ocation architecture in Figures 7.3-2 and 7.3-3 depicts the </w:t>
      </w:r>
      <w:bookmarkStart w:id="127" w:name="_Hlk532588002"/>
      <w:r w:rsidR="00277F1C" w:rsidRPr="00583848">
        <w:t>LTF</w:t>
      </w:r>
      <w:bookmarkEnd w:id="127"/>
      <w:r w:rsidR="00277F1C" w:rsidRPr="00583848">
        <w:t>. The LTF is an IRI-TF embedded into an IRI-POI (e.g. AMF</w:t>
      </w:r>
      <w:r w:rsidR="001205E9" w:rsidRPr="00583848">
        <w:t>, etc.</w:t>
      </w:r>
      <w:r w:rsidR="00277F1C" w:rsidRPr="00583848">
        <w:t>), or into an MDF2. The LTF is responsible for triggering the LI-LCS Client when a specific event related to the target is observed at the IRI-POI, or received at the MDF2.</w:t>
      </w:r>
    </w:p>
    <w:p w14:paraId="0DED93BF" w14:textId="70A62635" w:rsidR="00277F1C" w:rsidRPr="00583848" w:rsidRDefault="00277F1C" w:rsidP="00277F1C">
      <w:r w:rsidRPr="00583848">
        <w:t xml:space="preserve">Figure 7.3-2 depicts the architecture of Triggered Location for IRI acquisition and delivery for the case when the </w:t>
      </w:r>
      <w:r w:rsidR="001653A7">
        <w:t>LTF</w:t>
      </w:r>
      <w:r w:rsidRPr="00583848">
        <w:t xml:space="preserve"> is embedded into an IRI-POI reporting IRI events for the target.</w:t>
      </w:r>
    </w:p>
    <w:p w14:paraId="6499542C" w14:textId="6F2F0948" w:rsidR="00277F1C" w:rsidRPr="00583848" w:rsidRDefault="00277F1C" w:rsidP="00CD4499">
      <w:pPr>
        <w:pStyle w:val="TH"/>
      </w:pPr>
      <w:r w:rsidRPr="00583848">
        <w:object w:dxaOrig="13304" w:dyaOrig="5610" w14:anchorId="1A12E303">
          <v:shape id="_x0000_i1035" type="#_x0000_t75" style="width:482.25pt;height:201.75pt" o:ole="">
            <v:imagedata r:id="rId34" o:title=""/>
          </v:shape>
          <o:OLEObject Type="Embed" ProgID="Visio.Drawing.11" ShapeID="_x0000_i1035" DrawAspect="Content" ObjectID="_1622292080" r:id="rId35"/>
        </w:object>
      </w:r>
    </w:p>
    <w:p w14:paraId="2FE50BC4" w14:textId="2A781479" w:rsidR="00277F1C" w:rsidRPr="00583848" w:rsidRDefault="005535C8" w:rsidP="00CB28A6">
      <w:pPr>
        <w:pStyle w:val="TF"/>
      </w:pPr>
      <w:r>
        <w:t>Figure 7.3-2: LALS model for triggered l</w:t>
      </w:r>
      <w:r w:rsidR="00277F1C" w:rsidRPr="00583848">
        <w:t>ocation (POI/LTF option)</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75AA617D" w:rsidR="00277F1C" w:rsidRPr="00583848" w:rsidRDefault="00277F1C" w:rsidP="00CD4499">
      <w:pPr>
        <w:pStyle w:val="TH"/>
      </w:pPr>
      <w:r w:rsidRPr="00583848">
        <w:object w:dxaOrig="14496" w:dyaOrig="5676" w14:anchorId="619BB40B">
          <v:shape id="_x0000_i1036" type="#_x0000_t75" style="width:483pt;height:186.75pt" o:ole="">
            <v:imagedata r:id="rId36" o:title=""/>
          </v:shape>
          <o:OLEObject Type="Embed" ProgID="Visio.Drawing.11" ShapeID="_x0000_i1036" DrawAspect="Content" ObjectID="_1622292081" r:id="rId37"/>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77777777" w:rsidR="00277F1C" w:rsidRPr="00583848" w:rsidRDefault="00277F1C" w:rsidP="00CB28A6">
      <w:pPr>
        <w:pStyle w:val="NO"/>
      </w:pPr>
      <w:r w:rsidRPr="00583848">
        <w:t>NOTE:</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28" w:name="_Toc9611517"/>
      <w:r>
        <w:t>7.3.3.4</w:t>
      </w:r>
      <w:r>
        <w:tab/>
        <w:t>LI_X2 interface for t</w:t>
      </w:r>
      <w:r w:rsidR="00742181">
        <w:t>arget positioning and triggered l</w:t>
      </w:r>
      <w:r w:rsidR="00277F1C" w:rsidRPr="00583848">
        <w:t>ocation</w:t>
      </w:r>
      <w:bookmarkEnd w:id="128"/>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lastRenderedPageBreak/>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29" w:name="_Toc9611518"/>
      <w:r w:rsidRPr="00583848">
        <w:t>7</w:t>
      </w:r>
      <w:r w:rsidR="00742181">
        <w:t>.3.4</w:t>
      </w:r>
      <w:r w:rsidR="00742181">
        <w:tab/>
        <w:t>Cell database information r</w:t>
      </w:r>
      <w:r w:rsidRPr="00583848">
        <w:t>eporting</w:t>
      </w:r>
      <w:bookmarkEnd w:id="129"/>
    </w:p>
    <w:p w14:paraId="7043DC5E" w14:textId="06DBC32C" w:rsidR="00B96563" w:rsidRPr="00583848" w:rsidRDefault="00742181" w:rsidP="00CD4499">
      <w:r>
        <w:t>When a cell i</w:t>
      </w:r>
      <w:r w:rsidR="00B96563" w:rsidRPr="00583848">
        <w:t>dentity is provided for the target's location in IRI, the CSP may als</w:t>
      </w:r>
      <w:r>
        <w:t>o provide CSI for the reported cell i</w:t>
      </w:r>
      <w:r w:rsidR="00B96563" w:rsidRPr="00583848">
        <w:t>dentity. The MDF2 may retrieve CSI by access to a CSP maintained database (referred to as CSP Cell Database) as shown in figure 7.3.4-1. When using CSI supplemental reporting and the CSP cannot deliver via IRI me</w:t>
      </w:r>
      <w:r>
        <w:t xml:space="preserve">ssages generated from the xIRI, </w:t>
      </w:r>
      <w:r w:rsidR="00B96563" w:rsidRPr="00583848">
        <w:t>the MDF2 shall generate a Cell Site Report (CSR) for location information specific to the cell identity reported.</w:t>
      </w:r>
    </w:p>
    <w:p w14:paraId="5937277B" w14:textId="77777777" w:rsidR="00B96563" w:rsidRPr="00583848" w:rsidRDefault="00B96563" w:rsidP="00CD4499">
      <w:r w:rsidRPr="00583848">
        <w:t>The following information shall be delivered when CSI is provided in IRI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24162C11"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dentity has been previously reported to the LEMF for the current interception, and if allowed by CSP-LEA mutual agreement, the CSP may not need to resend this specific CSI, unless it has changed.</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lastRenderedPageBreak/>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30" w:name="_Toc9611519"/>
      <w:r>
        <w:t>7.4</w:t>
      </w:r>
      <w:r>
        <w:tab/>
        <w:t>IMS</w:t>
      </w:r>
      <w:bookmarkEnd w:id="130"/>
    </w:p>
    <w:p w14:paraId="7F726C0E" w14:textId="77777777" w:rsidR="00400E3F" w:rsidRDefault="00400E3F" w:rsidP="00400E3F">
      <w:r>
        <w:t>IMS LI capabilities, (including those for S8HR) shall be used as defined in TS 33.107 [11].</w:t>
      </w:r>
    </w:p>
    <w:p w14:paraId="63A85D74" w14:textId="77777777" w:rsidR="00400E3F" w:rsidRDefault="00400E3F" w:rsidP="00400E3F">
      <w:r>
        <w:t xml:space="preserve">For non-roaming VoNR with 5GC based on IMS as defined in TS </w:t>
      </w:r>
      <w:r w:rsidRPr="003A4587">
        <w:t>23.228 [</w:t>
      </w:r>
      <w:r>
        <w:t>13]</w:t>
      </w:r>
      <w:r w:rsidRPr="003A4587">
        <w:t xml:space="preserve"> annex Y</w:t>
      </w:r>
      <w:r>
        <w:t>, the capabilities defined in TS 33.107 [11] shall be used to perform interception.</w:t>
      </w:r>
    </w:p>
    <w:p w14:paraId="4D161B75" w14:textId="413C58A7" w:rsidR="00400E3F" w:rsidRDefault="00400E3F" w:rsidP="00400E3F">
      <w:pPr>
        <w:pStyle w:val="NO"/>
      </w:pPr>
      <w:r>
        <w:t>NOTE 1:</w:t>
      </w:r>
      <w:r>
        <w:tab/>
        <w:t>For roaming scenarios, the present document does not support LI for the equivalent to S8HR in 4G) as this has not yet been specified by GSMA. However, in principle this could be implemented by implementing equivalent functionality to the BBIFF present in a 4G S-GW in an SMF and UPF and combining this with the LMISF as defined in TS 33.107</w:t>
      </w:r>
      <w:r w:rsidR="00B10D9E">
        <w:t xml:space="preserve"> [1</w:t>
      </w:r>
      <w:r w:rsidR="00B10D9E">
        <w:t>1</w:t>
      </w:r>
      <w:r w:rsidR="00B10D9E">
        <w:t>]</w:t>
      </w:r>
      <w:r>
        <w:t>.</w:t>
      </w:r>
    </w:p>
    <w:p w14:paraId="64283C0E" w14:textId="54F9C80A" w:rsidR="00400E3F" w:rsidRDefault="00400E3F" w:rsidP="00400E3F">
      <w:pPr>
        <w:pStyle w:val="NO"/>
      </w:pPr>
      <w:r>
        <w:t>NOTE 2:</w:t>
      </w:r>
      <w:r>
        <w:tab/>
        <w:t>The present document does not provide LI support for IMS voice CC interception at the UPF, which is the equivalent IMS voice CC interception based at the PGW in TS 33.107</w:t>
      </w:r>
      <w:r w:rsidR="00B10D9E">
        <w:t xml:space="preserve"> [1</w:t>
      </w:r>
      <w:r w:rsidR="00B10D9E">
        <w:t>1</w:t>
      </w:r>
      <w:bookmarkStart w:id="131" w:name="_GoBack"/>
      <w:bookmarkEnd w:id="131"/>
      <w:r w:rsidR="00B10D9E">
        <w:t>]</w:t>
      </w:r>
      <w:r w:rsidR="00B10D9E">
        <w:t>.</w:t>
      </w:r>
    </w:p>
    <w:p w14:paraId="7694DC25" w14:textId="6E0D7AC6" w:rsidR="00400E3F" w:rsidRDefault="00400E3F" w:rsidP="00400E3F">
      <w:pPr>
        <w:pStyle w:val="NO"/>
      </w:pPr>
      <w:r>
        <w:t>NOTE 3:</w:t>
      </w:r>
      <w:r>
        <w:tab/>
        <w:t>Standardisation of IMS LI capabilities (including voice in both roaming and non-roaming scenarios) will be included in a future release of the present document</w:t>
      </w:r>
      <w:r w:rsidR="008D105E">
        <w:t>)</w:t>
      </w:r>
      <w:r>
        <w:t>.</w:t>
      </w:r>
    </w:p>
    <w:p w14:paraId="711B0E37" w14:textId="3A3BD398" w:rsidR="007A116E" w:rsidRPr="00583848" w:rsidRDefault="00742181" w:rsidP="007A116E">
      <w:pPr>
        <w:pStyle w:val="Heading1"/>
      </w:pPr>
      <w:bookmarkStart w:id="132" w:name="_Toc9611520"/>
      <w:r>
        <w:t>8</w:t>
      </w:r>
      <w:r>
        <w:tab/>
        <w:t xml:space="preserve">LI security </w:t>
      </w:r>
      <w:r w:rsidR="005F298E">
        <w:t xml:space="preserve">and deployment </w:t>
      </w:r>
      <w:r>
        <w:t>c</w:t>
      </w:r>
      <w:r w:rsidR="007A116E" w:rsidRPr="00583848">
        <w:t>onsiderations</w:t>
      </w:r>
      <w:bookmarkEnd w:id="132"/>
    </w:p>
    <w:p w14:paraId="35FD4F8A" w14:textId="430C30F7" w:rsidR="007A116E" w:rsidRPr="00583848" w:rsidRDefault="007A116E" w:rsidP="007A116E">
      <w:pPr>
        <w:pStyle w:val="Heading2"/>
      </w:pPr>
      <w:bookmarkStart w:id="133" w:name="_Toc9611521"/>
      <w:r w:rsidRPr="00583848">
        <w:t>8</w:t>
      </w:r>
      <w:r w:rsidR="00CD4499" w:rsidRPr="00583848">
        <w:t>.1</w:t>
      </w:r>
      <w:r w:rsidR="00CD4499" w:rsidRPr="00583848">
        <w:tab/>
      </w:r>
      <w:r w:rsidRPr="00583848">
        <w:t>Introduction</w:t>
      </w:r>
      <w:bookmarkEnd w:id="133"/>
    </w:p>
    <w:p w14:paraId="51E128D7" w14:textId="6D6CC411"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The security measures used by the carrier to ensure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lastRenderedPageBreak/>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134" w:name="_Toc9611522"/>
      <w:r w:rsidRPr="00583848">
        <w:t>8.2</w:t>
      </w:r>
      <w:r w:rsidR="00A04A4B" w:rsidRPr="00583848">
        <w:tab/>
      </w:r>
      <w:r w:rsidR="00742181">
        <w:t>Architectural a</w:t>
      </w:r>
      <w:r w:rsidRPr="00583848">
        <w:t>lternatives</w:t>
      </w:r>
      <w:bookmarkEnd w:id="134"/>
    </w:p>
    <w:p w14:paraId="0EBD1966" w14:textId="2DD953EA" w:rsidR="007A116E" w:rsidRPr="00583848" w:rsidRDefault="007A116E" w:rsidP="007A116E">
      <w:pPr>
        <w:pStyle w:val="Heading3"/>
      </w:pPr>
      <w:bookmarkStart w:id="135" w:name="_Toc9611523"/>
      <w:r w:rsidRPr="00583848">
        <w:t>8.2.1</w:t>
      </w:r>
      <w:r w:rsidR="00A04A4B" w:rsidRPr="00583848">
        <w:tab/>
      </w:r>
      <w:r w:rsidR="00742181">
        <w:t>Full target list at every POI n</w:t>
      </w:r>
      <w:r w:rsidRPr="00583848">
        <w:t>ode</w:t>
      </w:r>
      <w:bookmarkEnd w:id="135"/>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136" w:name="_Toc9611524"/>
      <w:r w:rsidRPr="00583848">
        <w:t>8.2.2</w:t>
      </w:r>
      <w:r w:rsidR="00A04A4B" w:rsidRPr="00583848">
        <w:tab/>
      </w:r>
      <w:r w:rsidR="00742181">
        <w:t>Full target l</w:t>
      </w:r>
      <w:r w:rsidRPr="00583848">
        <w:t>ist only in LICF</w:t>
      </w:r>
      <w:bookmarkEnd w:id="136"/>
    </w:p>
    <w:p w14:paraId="607B752F" w14:textId="7E8BA243"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When the reply arrives, the POI can now take action if the reply was positive. If the reply is negative, the POI</w:t>
      </w:r>
      <w:r w:rsidR="00DB7B88">
        <w:t>'</w:t>
      </w:r>
      <w:r w:rsidRPr="00583848">
        <w:t>s involvement ends.</w:t>
      </w:r>
    </w:p>
    <w:p w14:paraId="7B4B6383" w14:textId="093162AD" w:rsidR="007A116E" w:rsidRPr="00583848"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163597D2" w14:textId="44682BA6" w:rsidR="007A116E" w:rsidRPr="00583848" w:rsidRDefault="00DB7B88" w:rsidP="00DB7B88">
      <w:pPr>
        <w:pStyle w:val="B1"/>
      </w:pPr>
      <w:r>
        <w:t>1)</w:t>
      </w:r>
      <w:r>
        <w:tab/>
      </w:r>
      <w:r w:rsidR="00254A58" w:rsidRPr="00583848">
        <w:t>t</w:t>
      </w:r>
      <w:r w:rsidR="007A116E" w:rsidRPr="00583848">
        <w:t xml:space="preserve">he carrier may choose to </w:t>
      </w:r>
      <w:r w:rsidR="002B326C" w:rsidRPr="00583848">
        <w:t>delay</w:t>
      </w:r>
      <w:r w:rsidR="00A148EF" w:rsidRPr="00583848">
        <w:t xml:space="preserve"> completion of the</w:t>
      </w:r>
      <w:r w:rsidR="007A116E" w:rsidRPr="00583848">
        <w:t xml:space="preserve"> registration</w:t>
      </w:r>
      <w:r w:rsidR="00C9138B" w:rsidRPr="00583848">
        <w:t xml:space="preserve"> for all users</w:t>
      </w:r>
      <w:r w:rsidR="007A116E" w:rsidRPr="00583848">
        <w:t xml:space="preserve"> for the time it takes the </w:t>
      </w:r>
      <w:r w:rsidR="00A7671A" w:rsidRPr="00583848">
        <w:t>ADMF/</w:t>
      </w:r>
      <w:r w:rsidR="007A116E" w:rsidRPr="00583848">
        <w:t>LICF to answer, thus inducing a registration delay in all registrations, whether the user is a target or not, or</w:t>
      </w:r>
    </w:p>
    <w:p w14:paraId="210E1740" w14:textId="1B4D1C53" w:rsidR="00254A58" w:rsidRPr="00583848" w:rsidRDefault="00DB7B88" w:rsidP="00DB7B88">
      <w:pPr>
        <w:pStyle w:val="B1"/>
      </w:pPr>
      <w:r>
        <w:t>2)</w:t>
      </w:r>
      <w:r>
        <w:tab/>
      </w:r>
      <w:r w:rsidR="00254A58" w:rsidRPr="00583848">
        <w:t>t</w:t>
      </w:r>
      <w:r w:rsidR="007A116E" w:rsidRPr="00583848">
        <w:t>he carrier may choose to cache the reportable registration events while the POI-</w:t>
      </w:r>
      <w:r w:rsidR="00A7671A" w:rsidRPr="00583848">
        <w:t>(ADMF/</w:t>
      </w:r>
      <w:r w:rsidR="007A116E" w:rsidRPr="00583848">
        <w:t>LICF</w:t>
      </w:r>
      <w:r w:rsidR="00A7671A" w:rsidRPr="00583848">
        <w:t>)</w:t>
      </w:r>
      <w:r w:rsidR="007A116E" w:rsidRPr="00583848">
        <w:t>-POI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137" w:name="_Toc9611525"/>
      <w:r w:rsidRPr="00583848">
        <w:t>8.2.3</w:t>
      </w:r>
      <w:r w:rsidR="00A04A4B" w:rsidRPr="00583848">
        <w:tab/>
      </w:r>
      <w:r w:rsidRPr="00583848">
        <w:t>Provisioning</w:t>
      </w:r>
      <w:r w:rsidR="002B6DE1">
        <w:t xml:space="preserve"> for registered u</w:t>
      </w:r>
      <w:r w:rsidR="003E4505" w:rsidRPr="00583848">
        <w:t>sers</w:t>
      </w:r>
      <w:bookmarkEnd w:id="137"/>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138" w:name="_Toc9611526"/>
      <w:r>
        <w:t>8.3</w:t>
      </w:r>
      <w:r>
        <w:tab/>
        <w:t>LI key m</w:t>
      </w:r>
      <w:r w:rsidR="005F4325" w:rsidRPr="00583848">
        <w:t>anagement at ADMF</w:t>
      </w:r>
      <w:bookmarkEnd w:id="138"/>
    </w:p>
    <w:p w14:paraId="538758AF" w14:textId="11C4EC8D" w:rsidR="005F4325" w:rsidRPr="00583848" w:rsidRDefault="005F4325" w:rsidP="007831F5">
      <w:pPr>
        <w:pStyle w:val="Heading3"/>
      </w:pPr>
      <w:bookmarkStart w:id="139" w:name="_Toc9611527"/>
      <w:r w:rsidRPr="00583848">
        <w:t>8.3.1</w:t>
      </w:r>
      <w:r w:rsidRPr="00583848">
        <w:tab/>
        <w:t>General</w:t>
      </w:r>
      <w:bookmarkEnd w:id="139"/>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140" w:name="_Toc9611528"/>
      <w:r>
        <w:t>8.3.2</w:t>
      </w:r>
      <w:r>
        <w:tab/>
        <w:t>Key m</w:t>
      </w:r>
      <w:r w:rsidR="005F4325" w:rsidRPr="00583848">
        <w:t>anagement</w:t>
      </w:r>
      <w:bookmarkEnd w:id="140"/>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lastRenderedPageBreak/>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141" w:name="_Toc9611529"/>
      <w:r w:rsidRPr="00583848">
        <w:t>8</w:t>
      </w:r>
      <w:r w:rsidR="002B6DE1">
        <w:t>.4</w:t>
      </w:r>
      <w:r w:rsidR="002B6DE1">
        <w:tab/>
        <w:t>Virtualised LI s</w:t>
      </w:r>
      <w:r w:rsidRPr="00583848">
        <w:t>ecurity</w:t>
      </w:r>
      <w:bookmarkEnd w:id="141"/>
    </w:p>
    <w:p w14:paraId="7A41E5F8" w14:textId="5AD65742" w:rsidR="00EE2463" w:rsidRPr="00583848" w:rsidRDefault="00EE2463" w:rsidP="00EE2463">
      <w:pPr>
        <w:pStyle w:val="Heading3"/>
      </w:pPr>
      <w:bookmarkStart w:id="142" w:name="_Toc9611530"/>
      <w:r w:rsidRPr="00583848">
        <w:t>8.4.1</w:t>
      </w:r>
      <w:r w:rsidRPr="00583848">
        <w:tab/>
        <w:t>General</w:t>
      </w:r>
      <w:bookmarkEnd w:id="142"/>
    </w:p>
    <w:p w14:paraId="4D204D22" w14:textId="77777777" w:rsidR="00EE2463" w:rsidRPr="00583848" w:rsidRDefault="00EE2463" w:rsidP="00EE2463">
      <w:r w:rsidRPr="00583848">
        <w:t>This clause provides requirements and deployment constraints relating to the virtualisation of LI in 3GPP networks.</w:t>
      </w:r>
    </w:p>
    <w:p w14:paraId="6B3BFCDF" w14:textId="7A36B442" w:rsidR="00EE2463" w:rsidRPr="00583848" w:rsidRDefault="00EE2463" w:rsidP="00EE2463">
      <w:pPr>
        <w:pStyle w:val="NO"/>
      </w:pPr>
      <w:r w:rsidRPr="00583848">
        <w:t>NOTE:</w:t>
      </w:r>
      <w:r w:rsidR="005B4D62" w:rsidRPr="00583848">
        <w:tab/>
      </w:r>
      <w:r w:rsidRPr="00583848">
        <w:t>Detailed security requirements for virtualised LI are not provided by the present document.</w:t>
      </w:r>
    </w:p>
    <w:p w14:paraId="74130443" w14:textId="1E4CA80F" w:rsidR="00EE4B98" w:rsidRPr="00583848" w:rsidRDefault="00D923A4" w:rsidP="00EE4B98">
      <w:pPr>
        <w:pStyle w:val="Heading2"/>
      </w:pPr>
      <w:bookmarkStart w:id="143" w:name="_Toc9611531"/>
      <w:r w:rsidRPr="00583848">
        <w:t>8.5</w:t>
      </w:r>
      <w:r w:rsidR="00E464A0" w:rsidRPr="00583848">
        <w:tab/>
      </w:r>
      <w:r w:rsidR="00EE4B98" w:rsidRPr="00583848">
        <w:t>Points of Interception</w:t>
      </w:r>
      <w:bookmarkEnd w:id="143"/>
    </w:p>
    <w:p w14:paraId="189762BF" w14:textId="6F3403CA" w:rsidR="00EE4B98" w:rsidRPr="00583848" w:rsidRDefault="00EE4B98" w:rsidP="00DB7B88">
      <w:r w:rsidRPr="00583848">
        <w:t xml:space="preserve">CSPs use a wide range of 3GPP NFs to provide services to users. In order to intercept a service, POIs are associated with specific NFs, as depicted in Figure 8.5-1. The manner in which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39">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40">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lastRenderedPageBreak/>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4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144" w:name="_Toc9611532"/>
      <w:r w:rsidRPr="00583848">
        <w:t>8.</w:t>
      </w:r>
      <w:r>
        <w:t>6</w:t>
      </w:r>
      <w:r w:rsidRPr="00583848">
        <w:tab/>
      </w:r>
      <w:r>
        <w:t>Deployment considerations</w:t>
      </w:r>
      <w:bookmarkEnd w:id="144"/>
    </w:p>
    <w:p w14:paraId="69E1DF2C" w14:textId="77777777" w:rsidR="005F298E" w:rsidRPr="00F57C54" w:rsidRDefault="005F298E" w:rsidP="005F298E">
      <w:pPr>
        <w:pStyle w:val="Heading3"/>
      </w:pPr>
      <w:bookmarkStart w:id="145" w:name="_Toc9611533"/>
      <w:r w:rsidRPr="00F57C54">
        <w:t>8.</w:t>
      </w:r>
      <w:r>
        <w:t>6</w:t>
      </w:r>
      <w:r w:rsidRPr="00F57C54">
        <w:t>.1</w:t>
      </w:r>
      <w:r w:rsidRPr="00F57C54">
        <w:tab/>
        <w:t>General</w:t>
      </w:r>
      <w:bookmarkEnd w:id="145"/>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146" w:name="_Toc9611534"/>
      <w:r w:rsidRPr="00F57C54">
        <w:t>8.</w:t>
      </w:r>
      <w:r>
        <w:t>6</w:t>
      </w:r>
      <w:r w:rsidRPr="00F57C54">
        <w:t>.2</w:t>
      </w:r>
      <w:r w:rsidRPr="005F298E">
        <w:tab/>
        <w:t>CC-PAG</w:t>
      </w:r>
      <w:bookmarkEnd w:id="146"/>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17697C3E" w14:textId="77777777" w:rsidR="005F298E" w:rsidRDefault="005F298E" w:rsidP="005F298E"/>
    <w:p w14:paraId="44D0079A" w14:textId="77777777" w:rsidR="005F298E" w:rsidRPr="00354B16" w:rsidRDefault="005F298E" w:rsidP="005F298E">
      <w:pPr>
        <w:pStyle w:val="TH"/>
        <w:rPr>
          <w:sz w:val="44"/>
          <w:szCs w:val="44"/>
        </w:rPr>
      </w:pPr>
      <w:r>
        <w:rPr>
          <w:noProof/>
        </w:rPr>
        <w:object w:dxaOrig="29131" w:dyaOrig="15621" w14:anchorId="4F43A45B">
          <v:shape id="_x0000_i1037" type="#_x0000_t75" style="width:480.75pt;height:258pt" o:ole="">
            <v:imagedata r:id="rId42" o:title=""/>
          </v:shape>
          <o:OLEObject Type="Embed" ProgID="Visio.Drawing.15" ShapeID="_x0000_i1037" DrawAspect="Content" ObjectID="_1622292082" r:id="rId43"/>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21C12A60" w14:textId="77777777" w:rsidR="005F298E" w:rsidRDefault="005F298E" w:rsidP="005F298E">
      <w:r>
        <w:t>The CC-PAG is an optional LI function and may be deployed in networks that need aggregation of xCC from potentially large number of CC-POIs towards the MDF3. The CC-POI may send xCC directly to the MDF3 or to CC-PAG as provisioned by the CC-TF (see Figure 8.6-1). The CC-PAG appears to the CC-POI as if it is an MDF3. The LI_X3A interface is the same as LI_X3 interface but may be used with other transport protocol options as described in ETSI TS 103 221-2 [16]. The CC-PAG is configured by the LIPF via the LI_X1 interface with the address of MDF3 and aggregates and forwards the xCC from the different CC-POIs. The xCC is not modified.</w:t>
      </w:r>
    </w:p>
    <w:p w14:paraId="0A836731" w14:textId="77777777" w:rsidR="005F298E" w:rsidRPr="00595F40" w:rsidRDefault="005F298E" w:rsidP="005F298E">
      <w:pPr>
        <w:rPr>
          <w:color w:val="000000"/>
          <w:lang w:val="en-US"/>
        </w:rPr>
      </w:pPr>
      <w:r>
        <w:rPr>
          <w:color w:val="000000"/>
          <w:lang w:val="en-US"/>
        </w:rPr>
        <w:lastRenderedPageBreak/>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highspeed LI. The system resources such as hardware interfaces, cpu</w:t>
      </w:r>
      <w:r>
        <w:rPr>
          <w:color w:val="000000"/>
          <w:lang w:val="en-US"/>
        </w:rPr>
        <w:t xml:space="preserve">s </w:t>
      </w:r>
      <w:r w:rsidRPr="005A3412">
        <w:rPr>
          <w:color w:val="000000"/>
          <w:lang w:val="en-US"/>
        </w:rPr>
        <w:t>and memory for the CC-PAG node may be tuned to balance the forwarding/reception capabilities of CC-POI and MDF3.</w:t>
      </w:r>
    </w:p>
    <w:p w14:paraId="0B46FB8E" w14:textId="28AC5EE1" w:rsidR="00080512" w:rsidRPr="00583848" w:rsidRDefault="00080512" w:rsidP="00AC1D13">
      <w:pPr>
        <w:pStyle w:val="Heading8"/>
        <w:pageBreakBefore/>
      </w:pPr>
      <w:bookmarkStart w:id="147" w:name="_Toc9611535"/>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147"/>
    </w:p>
    <w:p w14:paraId="0964E95E" w14:textId="50DD56C0" w:rsidR="00445D76" w:rsidRPr="00583848" w:rsidRDefault="00445D76" w:rsidP="00CB28A6">
      <w:pPr>
        <w:pStyle w:val="Heading1"/>
      </w:pPr>
      <w:bookmarkStart w:id="148" w:name="_Toc9611536"/>
      <w:r w:rsidRPr="00583848">
        <w:t>A.1</w:t>
      </w:r>
      <w:r w:rsidRPr="00583848">
        <w:tab/>
        <w:t>Non-roaming scenario</w:t>
      </w:r>
      <w:bookmarkEnd w:id="148"/>
    </w:p>
    <w:p w14:paraId="7F597836" w14:textId="38EF9DFA" w:rsidR="00445D76" w:rsidRPr="00583848" w:rsidRDefault="00445D76" w:rsidP="00CB28A6">
      <w:pPr>
        <w:pStyle w:val="Heading2"/>
      </w:pPr>
      <w:bookmarkStart w:id="149" w:name="_Toc9611537"/>
      <w:r w:rsidRPr="00583848">
        <w:t>A.1.1</w:t>
      </w:r>
      <w:r w:rsidRPr="00583848">
        <w:tab/>
        <w:t>General</w:t>
      </w:r>
      <w:bookmarkEnd w:id="149"/>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35003609" w:rsidR="00445D76" w:rsidRPr="00583848" w:rsidRDefault="00445D76" w:rsidP="00AC1D13">
      <w:pPr>
        <w:pStyle w:val="B1"/>
        <w:numPr>
          <w:ilvl w:val="0"/>
          <w:numId w:val="10"/>
        </w:numPr>
      </w:pPr>
      <w:r w:rsidRPr="00583848">
        <w:t>AMF</w:t>
      </w:r>
      <w:r w:rsidR="00985273">
        <w:t>.</w:t>
      </w:r>
    </w:p>
    <w:p w14:paraId="05673E6D" w14:textId="4DADAF8B" w:rsidR="00445D76" w:rsidRPr="00583848" w:rsidRDefault="00445D76" w:rsidP="00AC1D13">
      <w:pPr>
        <w:pStyle w:val="B1"/>
        <w:numPr>
          <w:ilvl w:val="0"/>
          <w:numId w:val="10"/>
        </w:numPr>
      </w:pPr>
      <w:r w:rsidRPr="00583848">
        <w:t>UDM</w:t>
      </w:r>
      <w:r w:rsidR="00985273">
        <w:t>.</w:t>
      </w:r>
    </w:p>
    <w:p w14:paraId="64D28255" w14:textId="17E8FEEA" w:rsidR="00445D76" w:rsidRPr="00583848" w:rsidRDefault="00445D76" w:rsidP="00AC1D13">
      <w:pPr>
        <w:pStyle w:val="B1"/>
        <w:numPr>
          <w:ilvl w:val="0"/>
          <w:numId w:val="10"/>
        </w:numPr>
      </w:pPr>
      <w:r w:rsidRPr="00583848">
        <w:t>SMF</w:t>
      </w:r>
      <w:r w:rsidR="00985273">
        <w:t>.</w:t>
      </w:r>
    </w:p>
    <w:p w14:paraId="7ADEF38E" w14:textId="62C11D2C" w:rsidR="00445D76" w:rsidRPr="00583848" w:rsidRDefault="00445D76" w:rsidP="00AC1D13">
      <w:pPr>
        <w:pStyle w:val="B1"/>
        <w:numPr>
          <w:ilvl w:val="0"/>
          <w:numId w:val="10"/>
        </w:numPr>
      </w:pPr>
      <w:r w:rsidRPr="00583848">
        <w:t>UPF</w:t>
      </w:r>
      <w:r w:rsidR="00985273">
        <w:t>.</w:t>
      </w:r>
    </w:p>
    <w:p w14:paraId="256B0436" w14:textId="08A1EEDD" w:rsidR="009D38AD" w:rsidRPr="00583848" w:rsidRDefault="009D38AD" w:rsidP="00AC1D13">
      <w:pPr>
        <w:pStyle w:val="B1"/>
        <w:numPr>
          <w:ilvl w:val="0"/>
          <w:numId w:val="10"/>
        </w:numPr>
      </w:pPr>
      <w:r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150" w:name="_Toc9611538"/>
      <w:r w:rsidRPr="00583848">
        <w:t>A.1.2</w:t>
      </w:r>
      <w:r w:rsidRPr="00583848">
        <w:tab/>
        <w:t>Service-based representation with point-to-point LI system</w:t>
      </w:r>
      <w:bookmarkEnd w:id="150"/>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38" type="#_x0000_t75" style="width:483pt;height:330.75pt" o:ole="">
            <v:imagedata r:id="rId44" o:title=""/>
          </v:shape>
          <o:OLEObject Type="Embed" ProgID="Visio.Drawing.15" ShapeID="_x0000_i1038" DrawAspect="Content" ObjectID="_1622292083" r:id="rId45"/>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151" w:name="_Toc9611539"/>
      <w:r w:rsidRPr="00583848">
        <w:t>A.</w:t>
      </w:r>
      <w:r w:rsidR="00077DDD" w:rsidRPr="00583848">
        <w:t>2</w:t>
      </w:r>
      <w:r w:rsidRPr="00583848">
        <w:tab/>
        <w:t>Interworking with EPC/E-UTRAN</w:t>
      </w:r>
      <w:bookmarkEnd w:id="151"/>
    </w:p>
    <w:p w14:paraId="56F7261E" w14:textId="77D8FD9A" w:rsidR="00445D76" w:rsidRPr="00583848" w:rsidRDefault="00445D76" w:rsidP="00CB28A6">
      <w:pPr>
        <w:pStyle w:val="Heading2"/>
      </w:pPr>
      <w:bookmarkStart w:id="152" w:name="_Toc9611540"/>
      <w:r w:rsidRPr="00583848">
        <w:t>A.</w:t>
      </w:r>
      <w:r w:rsidR="00077DDD" w:rsidRPr="00583848">
        <w:t>2</w:t>
      </w:r>
      <w:r w:rsidRPr="00583848">
        <w:t>.1</w:t>
      </w:r>
      <w:r w:rsidRPr="00583848">
        <w:tab/>
        <w:t>General</w:t>
      </w:r>
      <w:bookmarkEnd w:id="152"/>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2EDEE6B0" w:rsidR="00445D76" w:rsidRPr="00583848" w:rsidRDefault="00445D76" w:rsidP="00AC1D13">
      <w:pPr>
        <w:pStyle w:val="B1"/>
        <w:numPr>
          <w:ilvl w:val="0"/>
          <w:numId w:val="10"/>
        </w:numPr>
      </w:pPr>
      <w:r w:rsidRPr="00583848">
        <w:t>MME</w:t>
      </w:r>
      <w:r w:rsidR="00985273">
        <w:t>.</w:t>
      </w:r>
    </w:p>
    <w:p w14:paraId="4FF62208" w14:textId="24C39776" w:rsidR="00445D76" w:rsidRPr="00583848" w:rsidRDefault="00445D76" w:rsidP="00AC1D13">
      <w:pPr>
        <w:pStyle w:val="B1"/>
        <w:numPr>
          <w:ilvl w:val="0"/>
          <w:numId w:val="10"/>
        </w:numPr>
      </w:pPr>
      <w:r w:rsidRPr="00583848">
        <w:t>SGW</w:t>
      </w:r>
      <w:r w:rsidR="00985273">
        <w:t>.</w:t>
      </w:r>
    </w:p>
    <w:p w14:paraId="308466E5" w14:textId="2C07B628" w:rsidR="00445D76" w:rsidRPr="00583848" w:rsidRDefault="00445D76" w:rsidP="00AC1D13">
      <w:pPr>
        <w:pStyle w:val="B1"/>
        <w:numPr>
          <w:ilvl w:val="0"/>
          <w:numId w:val="10"/>
        </w:numPr>
      </w:pPr>
      <w:r w:rsidRPr="00583848">
        <w:t>PGW (optional)</w:t>
      </w:r>
      <w:r w:rsidR="00985273">
        <w:t>.</w:t>
      </w:r>
    </w:p>
    <w:p w14:paraId="626C3ECC" w14:textId="0B89581A" w:rsidR="00445D76" w:rsidRPr="00583848" w:rsidRDefault="00306FE2" w:rsidP="00AC1D13">
      <w:pPr>
        <w:pStyle w:val="B1"/>
        <w:numPr>
          <w:ilvl w:val="0"/>
          <w:numId w:val="10"/>
        </w:numPr>
      </w:pPr>
      <w:r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60B3C27B" w:rsidR="00445D76" w:rsidRPr="00583848" w:rsidRDefault="00445D76" w:rsidP="00AC1D13">
      <w:pPr>
        <w:pStyle w:val="B1"/>
        <w:numPr>
          <w:ilvl w:val="0"/>
          <w:numId w:val="10"/>
        </w:numPr>
      </w:pPr>
      <w:r w:rsidRPr="00583848">
        <w:t>AMF</w:t>
      </w:r>
      <w:r w:rsidR="00985273">
        <w:t>.</w:t>
      </w:r>
    </w:p>
    <w:p w14:paraId="2E64B885" w14:textId="6A70B5AC" w:rsidR="00445D76" w:rsidRPr="00583848" w:rsidRDefault="00A9606B" w:rsidP="00AC1D13">
      <w:pPr>
        <w:pStyle w:val="B1"/>
        <w:numPr>
          <w:ilvl w:val="0"/>
          <w:numId w:val="10"/>
        </w:numPr>
      </w:pPr>
      <w:r w:rsidRPr="00583848">
        <w:lastRenderedPageBreak/>
        <w:t>SMF/UPF</w:t>
      </w:r>
      <w:r w:rsidR="00985273">
        <w:t>.</w:t>
      </w:r>
    </w:p>
    <w:p w14:paraId="4421BA92" w14:textId="3F1D1476" w:rsidR="009D38AD" w:rsidRPr="00583848" w:rsidRDefault="00445D76" w:rsidP="00AC1D13">
      <w:pPr>
        <w:pStyle w:val="B1"/>
        <w:numPr>
          <w:ilvl w:val="0"/>
          <w:numId w:val="10"/>
        </w:numPr>
      </w:pPr>
      <w:r w:rsidRPr="00583848">
        <w:t>UDM</w:t>
      </w:r>
      <w:r w:rsidR="00985273">
        <w:t>.</w:t>
      </w:r>
    </w:p>
    <w:p w14:paraId="69079D62" w14:textId="1C611DBE" w:rsidR="00445D76" w:rsidRPr="00583848" w:rsidRDefault="009D38AD" w:rsidP="00AC1D13">
      <w:pPr>
        <w:pStyle w:val="B1"/>
        <w:numPr>
          <w:ilvl w:val="0"/>
          <w:numId w:val="10"/>
        </w:numPr>
      </w:pPr>
      <w:r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153" w:name="_Toc9611541"/>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153"/>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39" type="#_x0000_t75" style="width:482.25pt;height:510.75pt" o:ole="">
            <v:imagedata r:id="rId46" o:title=""/>
          </v:shape>
          <o:OLEObject Type="Embed" ProgID="Visio.Drawing.15" ShapeID="_x0000_i1039" DrawAspect="Content" ObjectID="_1622292084" r:id="rId47"/>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154" w:name="_Toc9611542"/>
      <w:r w:rsidRPr="00583848">
        <w:lastRenderedPageBreak/>
        <w:t>A</w:t>
      </w:r>
      <w:r w:rsidR="00DF78DB">
        <w:t>.3</w:t>
      </w:r>
      <w:r w:rsidR="00DF78DB">
        <w:tab/>
        <w:t>Multiple DN c</w:t>
      </w:r>
      <w:r w:rsidR="00445D76" w:rsidRPr="00583848">
        <w:t>onnections in a PDU session</w:t>
      </w:r>
      <w:bookmarkEnd w:id="154"/>
    </w:p>
    <w:p w14:paraId="0653E0DE" w14:textId="259930DE" w:rsidR="00445D76" w:rsidRPr="00583848" w:rsidRDefault="00077DDD" w:rsidP="00CB28A6">
      <w:pPr>
        <w:pStyle w:val="Heading2"/>
      </w:pPr>
      <w:bookmarkStart w:id="155" w:name="_Toc9611543"/>
      <w:r w:rsidRPr="00583848">
        <w:t>A</w:t>
      </w:r>
      <w:r w:rsidR="00445D76" w:rsidRPr="00583848">
        <w:t>.3.1</w:t>
      </w:r>
      <w:r w:rsidR="00445D76" w:rsidRPr="00583848">
        <w:tab/>
        <w:t>General</w:t>
      </w:r>
      <w:bookmarkEnd w:id="155"/>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450E9199" w:rsidR="00445D76" w:rsidRPr="00583848" w:rsidRDefault="00445D76" w:rsidP="00AC1D13">
      <w:pPr>
        <w:pStyle w:val="B1"/>
        <w:numPr>
          <w:ilvl w:val="0"/>
          <w:numId w:val="10"/>
        </w:numPr>
      </w:pPr>
      <w:r w:rsidRPr="00583848">
        <w:t xml:space="preserve">At one UPF </w:t>
      </w:r>
      <w:r w:rsidR="00342338" w:rsidRPr="00583848">
        <w:t xml:space="preserve">(branching UPF) </w:t>
      </w:r>
      <w:r w:rsidRPr="00583848">
        <w:t>through which all the user plane packets pass through</w:t>
      </w:r>
      <w:r w:rsidR="00985273">
        <w:t>.</w:t>
      </w:r>
    </w:p>
    <w:p w14:paraId="1B875951" w14:textId="6FA21E15" w:rsidR="00445D76" w:rsidRPr="00583848" w:rsidRDefault="00445D76" w:rsidP="00AC1D13">
      <w:pPr>
        <w:pStyle w:val="B1"/>
        <w:numPr>
          <w:ilvl w:val="0"/>
          <w:numId w:val="10"/>
        </w:numPr>
      </w:pPr>
      <w:r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156" w:name="_Toc9611544"/>
      <w:r w:rsidR="00077DDD" w:rsidRPr="00583848">
        <w:t>A</w:t>
      </w:r>
      <w:r w:rsidRPr="00583848">
        <w:t>.3.2</w:t>
      </w:r>
      <w:r w:rsidRPr="00583848">
        <w:tab/>
        <w:t>Topology view for a non-roaming scenario</w:t>
      </w:r>
      <w:bookmarkEnd w:id="156"/>
    </w:p>
    <w:p w14:paraId="41F2B54A" w14:textId="651ED60F" w:rsidR="00445D76" w:rsidRPr="00583848" w:rsidRDefault="00445D76" w:rsidP="00445D76">
      <w:r w:rsidRPr="00583848">
        <w:t xml:space="preserve">The overall network configurations to illustrate the LI with multiple DN connections 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024406AE" w:rsidR="00445D76" w:rsidRPr="00583848" w:rsidRDefault="009D4D6F" w:rsidP="00306FE2">
      <w:pPr>
        <w:pStyle w:val="TH"/>
      </w:pPr>
      <w:r w:rsidRPr="00583848">
        <w:object w:dxaOrig="18570" w:dyaOrig="14050" w14:anchorId="39621172">
          <v:shape id="_x0000_i1040" type="#_x0000_t75" style="width:483pt;height:367.5pt" o:ole="">
            <v:imagedata r:id="rId48" o:title=""/>
          </v:shape>
          <o:OLEObject Type="Embed" ProgID="Visio.Drawing.15" ShapeID="_x0000_i1040" DrawAspect="Content" ObjectID="_1622292085" r:id="rId49"/>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lastRenderedPageBreak/>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3834FF55" w:rsidR="00342338" w:rsidRPr="00583848" w:rsidRDefault="009A706F" w:rsidP="009A706F">
      <w:pPr>
        <w:pStyle w:val="TH"/>
      </w:pPr>
      <w:r w:rsidRPr="00583848">
        <w:object w:dxaOrig="19081" w:dyaOrig="14331" w14:anchorId="4420C511">
          <v:shape id="_x0000_i1041" type="#_x0000_t75" style="width:483pt;height:5in" o:ole="">
            <v:imagedata r:id="rId50" o:title=""/>
          </v:shape>
          <o:OLEObject Type="Embed" ProgID="Visio.Drawing.15" ShapeID="_x0000_i1041" DrawAspect="Content" ObjectID="_1622292086" r:id="rId51"/>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008E8069" w14:textId="10613AE1" w:rsidR="00445D76" w:rsidRPr="00583848" w:rsidRDefault="00445D76" w:rsidP="00445D76">
      <w:pPr>
        <w:spacing w:before="120"/>
      </w:pPr>
      <w:r w:rsidRPr="00583848">
        <w:t>The IRI-POIs present in the AMF, MME, UDM</w:t>
      </w:r>
      <w:r w:rsidR="009D4D6F" w:rsidRPr="00583848">
        <w:t>, SMSF</w:t>
      </w:r>
      <w:r w:rsidRPr="00583848">
        <w:t xml:space="preserve"> and SMF deliver the xIRI to the MDF2. </w:t>
      </w:r>
      <w:r w:rsidR="00342338" w:rsidRPr="00583848">
        <w:t>In this example, there is a branching UPF (UPF-B), an anchor UPF for DN-1 (UPF-A1) and an an</w:t>
      </w:r>
      <w:r w:rsidR="001205E9" w:rsidRPr="00583848">
        <w:t xml:space="preserve">chor UPF for DN-2 (UPF-A2). The </w:t>
      </w:r>
      <w:r w:rsidR="00342338" w:rsidRPr="00583848">
        <w:t xml:space="preserve">second approach (i.e. CC interception at the anchor UPFs) mentioned in A.3.1 is used to provide the CC interception. </w:t>
      </w:r>
      <w:r w:rsidR="00C076E7" w:rsidRPr="00583848">
        <w:t xml:space="preserve">The UPF-A1 </w:t>
      </w:r>
      <w:r w:rsidRPr="00583848">
        <w:t>delivers the xCC generated from the user plane packets that flow from UE to DN-1 to the MDF3. The CC-POI present in the UPF</w:t>
      </w:r>
      <w:r w:rsidR="00C076E7" w:rsidRPr="00583848">
        <w:t>-A2</w:t>
      </w:r>
      <w:r w:rsidR="001205E9" w:rsidRPr="00583848">
        <w:t xml:space="preserve"> </w:t>
      </w:r>
      <w:r w:rsidRPr="00583848">
        <w:t>delivers the xCC generated from the user plane packets that flow UE to DN-2 to the MDF3. The MDF3 address to CC-POIs present in UPF-1 and UPF-2 are provided by the CC-TF present in the SM</w:t>
      </w:r>
      <w:r w:rsidR="001205E9" w:rsidRPr="00583848">
        <w:t>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157" w:name="_Toc9611545"/>
      <w:r w:rsidRPr="00583848">
        <w:lastRenderedPageBreak/>
        <w:t>A</w:t>
      </w:r>
      <w:r w:rsidR="009D6ABC">
        <w:t>.4</w:t>
      </w:r>
      <w:r w:rsidR="009D6ABC">
        <w:tab/>
        <w:t>Non-3GPP a</w:t>
      </w:r>
      <w:r w:rsidR="00445D76" w:rsidRPr="00583848">
        <w:t>ccess in a non-roaming scenario</w:t>
      </w:r>
      <w:bookmarkEnd w:id="157"/>
    </w:p>
    <w:p w14:paraId="36B2D9AE" w14:textId="1BC5841C" w:rsidR="00445D76" w:rsidRPr="00583848" w:rsidRDefault="00077DDD" w:rsidP="00CB28A6">
      <w:pPr>
        <w:pStyle w:val="Heading2"/>
      </w:pPr>
      <w:bookmarkStart w:id="158" w:name="_Toc9611546"/>
      <w:r w:rsidRPr="00583848">
        <w:t>A</w:t>
      </w:r>
      <w:r w:rsidR="00445D76" w:rsidRPr="00583848">
        <w:t>.4.1</w:t>
      </w:r>
      <w:r w:rsidR="00445D76" w:rsidRPr="00583848">
        <w:tab/>
        <w:t>General</w:t>
      </w:r>
      <w:bookmarkEnd w:id="158"/>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4B336DCC" w:rsidR="00445D76" w:rsidRPr="00583848" w:rsidRDefault="00445D76" w:rsidP="00AC1D13">
      <w:pPr>
        <w:pStyle w:val="B1"/>
        <w:numPr>
          <w:ilvl w:val="0"/>
          <w:numId w:val="10"/>
        </w:numPr>
      </w:pPr>
      <w:r w:rsidRPr="00583848">
        <w:t>AMF</w:t>
      </w:r>
      <w:r w:rsidR="00985273">
        <w:t>.</w:t>
      </w:r>
    </w:p>
    <w:p w14:paraId="538C95E0" w14:textId="60229CBA" w:rsidR="00445D76" w:rsidRPr="00583848" w:rsidRDefault="00445D76" w:rsidP="00AC1D13">
      <w:pPr>
        <w:pStyle w:val="B1"/>
        <w:numPr>
          <w:ilvl w:val="0"/>
          <w:numId w:val="10"/>
        </w:numPr>
      </w:pPr>
      <w:r w:rsidRPr="00583848">
        <w:t>SMF</w:t>
      </w:r>
      <w:r w:rsidR="00985273">
        <w:t>.</w:t>
      </w:r>
    </w:p>
    <w:p w14:paraId="38EB7177" w14:textId="5F210A62" w:rsidR="009D4D6F" w:rsidRPr="00583848" w:rsidRDefault="00445D76" w:rsidP="00AC1D13">
      <w:pPr>
        <w:pStyle w:val="B1"/>
        <w:numPr>
          <w:ilvl w:val="0"/>
          <w:numId w:val="10"/>
        </w:numPr>
      </w:pPr>
      <w:r w:rsidRPr="00583848">
        <w:t>UPF</w:t>
      </w:r>
      <w:r w:rsidR="00985273">
        <w:t>.</w:t>
      </w:r>
    </w:p>
    <w:p w14:paraId="535E931B" w14:textId="1B91B681" w:rsidR="00445D76" w:rsidRPr="00583848" w:rsidRDefault="009D4D6F" w:rsidP="00AC1D13">
      <w:pPr>
        <w:pStyle w:val="B1"/>
        <w:numPr>
          <w:ilvl w:val="0"/>
          <w:numId w:val="10"/>
        </w:numPr>
      </w:pPr>
      <w:r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159" w:name="_Toc9611547"/>
      <w:r w:rsidR="00077DDD" w:rsidRPr="00583848">
        <w:t>A</w:t>
      </w:r>
      <w:r w:rsidRPr="00583848">
        <w:t>.4.2</w:t>
      </w:r>
      <w:r w:rsidRPr="00583848">
        <w:tab/>
        <w:t>Topology view</w:t>
      </w:r>
      <w:bookmarkEnd w:id="159"/>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2" type="#_x0000_t75" style="width:6in;height:374.25pt" o:ole="">
            <v:imagedata r:id="rId52" o:title=""/>
          </v:shape>
          <o:OLEObject Type="Embed" ProgID="Visio.Drawing.15" ShapeID="_x0000_i1042" DrawAspect="Content" ObjectID="_1622292087" r:id="rId53"/>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2686701B" w:rsidR="00445D76" w:rsidRPr="00583848" w:rsidRDefault="00E3691A" w:rsidP="00445D76">
      <w:r w:rsidRPr="00583848">
        <w:t>F</w:t>
      </w:r>
      <w:r w:rsidR="00445D76" w:rsidRPr="00583848">
        <w:t xml:space="preserve">igure </w:t>
      </w:r>
      <w:r w:rsidR="00FB3579" w:rsidRPr="00583848">
        <w:t>A</w:t>
      </w:r>
      <w:r w:rsidR="00445D76" w:rsidRPr="00583848">
        <w:t xml:space="preserve">.4-1 shows the network topology of 5G system in a service-based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274561A2" w:rsidR="00445D76" w:rsidRPr="00583848"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26DCC152" w14:textId="77777777" w:rsidR="00DB7B88" w:rsidRDefault="00DB7B88">
      <w:pPr>
        <w:overflowPunct/>
        <w:autoSpaceDE/>
        <w:autoSpaceDN/>
        <w:adjustRightInd/>
        <w:spacing w:after="0"/>
        <w:textAlignment w:val="auto"/>
        <w:rPr>
          <w:rFonts w:ascii="Arial" w:hAnsi="Arial"/>
          <w:sz w:val="36"/>
        </w:rPr>
      </w:pPr>
      <w:bookmarkStart w:id="160" w:name="historyclause"/>
      <w:r>
        <w:br w:type="page"/>
      </w:r>
    </w:p>
    <w:p w14:paraId="70C9AB74" w14:textId="60ACAA9F" w:rsidR="00054A22" w:rsidRPr="00583848" w:rsidRDefault="00080512" w:rsidP="00DB7B88">
      <w:pPr>
        <w:pStyle w:val="Heading8"/>
      </w:pPr>
      <w:bookmarkStart w:id="161" w:name="_Toc9611548"/>
      <w:r w:rsidRPr="00583848">
        <w:lastRenderedPageBreak/>
        <w:t xml:space="preserve">Annex </w:t>
      </w:r>
      <w:r w:rsidR="00B94078" w:rsidRPr="00583848">
        <w:t>Z</w:t>
      </w:r>
      <w:r w:rsidRPr="00583848">
        <w:t xml:space="preserve"> (informative):</w:t>
      </w:r>
      <w:r w:rsidRPr="00583848">
        <w:br/>
        <w:t>Change history</w:t>
      </w:r>
      <w:bookmarkEnd w:id="160"/>
      <w:bookmarkEnd w:id="1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615"/>
        <w:gridCol w:w="425"/>
        <w:gridCol w:w="425"/>
        <w:gridCol w:w="4962"/>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6926AC">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615"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425"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425"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4962"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6926AC">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615" w:type="dxa"/>
            <w:shd w:val="solid" w:color="FFFFFF" w:fill="auto"/>
          </w:tcPr>
          <w:p w14:paraId="2BDB4726" w14:textId="5D9EAD47" w:rsidR="006926AC" w:rsidRPr="00583848" w:rsidRDefault="006926AC" w:rsidP="006926AC">
            <w:pPr>
              <w:pStyle w:val="TAL"/>
              <w:rPr>
                <w:sz w:val="16"/>
                <w:szCs w:val="16"/>
              </w:rPr>
            </w:pPr>
          </w:p>
        </w:tc>
        <w:tc>
          <w:tcPr>
            <w:tcW w:w="425" w:type="dxa"/>
            <w:shd w:val="solid" w:color="FFFFFF" w:fill="auto"/>
          </w:tcPr>
          <w:p w14:paraId="164558F8" w14:textId="77777777" w:rsidR="006926AC" w:rsidRPr="00583848" w:rsidRDefault="006926AC" w:rsidP="006926AC">
            <w:pPr>
              <w:pStyle w:val="TAR"/>
              <w:jc w:val="center"/>
              <w:rPr>
                <w:sz w:val="16"/>
                <w:szCs w:val="16"/>
              </w:rPr>
            </w:pPr>
          </w:p>
        </w:tc>
        <w:tc>
          <w:tcPr>
            <w:tcW w:w="425" w:type="dxa"/>
            <w:shd w:val="solid" w:color="FFFFFF" w:fill="auto"/>
          </w:tcPr>
          <w:p w14:paraId="7D72E59A" w14:textId="77777777" w:rsidR="006926AC" w:rsidRPr="00583848" w:rsidRDefault="006926AC" w:rsidP="006926AC">
            <w:pPr>
              <w:pStyle w:val="TAC"/>
              <w:rPr>
                <w:sz w:val="16"/>
                <w:szCs w:val="16"/>
              </w:rPr>
            </w:pPr>
          </w:p>
        </w:tc>
        <w:tc>
          <w:tcPr>
            <w:tcW w:w="4962"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9E1798">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425"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425"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4962" w:type="dxa"/>
            <w:shd w:val="solid" w:color="FFFFFF" w:fill="auto"/>
          </w:tcPr>
          <w:p w14:paraId="78E6B637" w14:textId="2DB062ED" w:rsidR="00CE77CA" w:rsidRPr="00583848" w:rsidRDefault="00CE77CA" w:rsidP="009E1798">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9E1798">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425"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425"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4962"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6926AC">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615"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425"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425"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4962"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9E1798">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615" w:type="dxa"/>
            <w:shd w:val="solid" w:color="FFFFFF" w:fill="auto"/>
          </w:tcPr>
          <w:p w14:paraId="3FBD283D" w14:textId="41F74151" w:rsidR="00C73572" w:rsidRDefault="00C73572" w:rsidP="009E1798">
            <w:pPr>
              <w:pStyle w:val="TAL"/>
              <w:rPr>
                <w:sz w:val="16"/>
                <w:szCs w:val="16"/>
              </w:rPr>
            </w:pPr>
            <w:r>
              <w:rPr>
                <w:sz w:val="16"/>
                <w:szCs w:val="16"/>
              </w:rPr>
              <w:t>0014</w:t>
            </w:r>
          </w:p>
        </w:tc>
        <w:tc>
          <w:tcPr>
            <w:tcW w:w="425"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425" w:type="dxa"/>
            <w:shd w:val="solid" w:color="FFFFFF" w:fill="auto"/>
          </w:tcPr>
          <w:p w14:paraId="3D497C83" w14:textId="4DFAD8A8" w:rsidR="00C73572" w:rsidRDefault="00C73572" w:rsidP="009E1798">
            <w:pPr>
              <w:pStyle w:val="TAC"/>
              <w:rPr>
                <w:sz w:val="16"/>
                <w:szCs w:val="16"/>
              </w:rPr>
            </w:pPr>
            <w:r>
              <w:rPr>
                <w:sz w:val="16"/>
                <w:szCs w:val="16"/>
              </w:rPr>
              <w:t>B</w:t>
            </w:r>
          </w:p>
        </w:tc>
        <w:tc>
          <w:tcPr>
            <w:tcW w:w="4962"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6926AC">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615" w:type="dxa"/>
            <w:shd w:val="solid" w:color="FFFFFF" w:fill="auto"/>
          </w:tcPr>
          <w:p w14:paraId="12995826" w14:textId="4D148FA3" w:rsidR="00A2160B" w:rsidRDefault="00C73572" w:rsidP="00A2160B">
            <w:pPr>
              <w:pStyle w:val="TAL"/>
              <w:rPr>
                <w:sz w:val="16"/>
                <w:szCs w:val="16"/>
              </w:rPr>
            </w:pPr>
            <w:r>
              <w:rPr>
                <w:sz w:val="16"/>
                <w:szCs w:val="16"/>
              </w:rPr>
              <w:t>0015</w:t>
            </w:r>
          </w:p>
        </w:tc>
        <w:tc>
          <w:tcPr>
            <w:tcW w:w="425"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425" w:type="dxa"/>
            <w:shd w:val="solid" w:color="FFFFFF" w:fill="auto"/>
          </w:tcPr>
          <w:p w14:paraId="2747409E" w14:textId="03A89A3F" w:rsidR="00A2160B" w:rsidRDefault="00C73572" w:rsidP="00A2160B">
            <w:pPr>
              <w:pStyle w:val="TAC"/>
              <w:rPr>
                <w:sz w:val="16"/>
                <w:szCs w:val="16"/>
              </w:rPr>
            </w:pPr>
            <w:r>
              <w:rPr>
                <w:sz w:val="16"/>
                <w:szCs w:val="16"/>
              </w:rPr>
              <w:t>F</w:t>
            </w:r>
          </w:p>
        </w:tc>
        <w:tc>
          <w:tcPr>
            <w:tcW w:w="4962"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9E1798">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615" w:type="dxa"/>
            <w:shd w:val="solid" w:color="FFFFFF" w:fill="auto"/>
          </w:tcPr>
          <w:p w14:paraId="04D5ED67" w14:textId="19F4E5B6" w:rsidR="00086A21" w:rsidRDefault="00086A21" w:rsidP="009E1798">
            <w:pPr>
              <w:pStyle w:val="TAL"/>
              <w:rPr>
                <w:sz w:val="16"/>
                <w:szCs w:val="16"/>
              </w:rPr>
            </w:pPr>
            <w:r>
              <w:rPr>
                <w:sz w:val="16"/>
                <w:szCs w:val="16"/>
              </w:rPr>
              <w:t>0010</w:t>
            </w:r>
          </w:p>
        </w:tc>
        <w:tc>
          <w:tcPr>
            <w:tcW w:w="425"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425" w:type="dxa"/>
            <w:shd w:val="solid" w:color="FFFFFF" w:fill="auto"/>
          </w:tcPr>
          <w:p w14:paraId="31AB5A1D" w14:textId="32C6FCDD" w:rsidR="00086A21" w:rsidRDefault="00086A21" w:rsidP="009E1798">
            <w:pPr>
              <w:pStyle w:val="TAC"/>
              <w:rPr>
                <w:sz w:val="16"/>
                <w:szCs w:val="16"/>
              </w:rPr>
            </w:pPr>
            <w:r>
              <w:rPr>
                <w:sz w:val="16"/>
                <w:szCs w:val="16"/>
              </w:rPr>
              <w:t>F</w:t>
            </w:r>
          </w:p>
        </w:tc>
        <w:tc>
          <w:tcPr>
            <w:tcW w:w="4962"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9E1798">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615" w:type="dxa"/>
            <w:shd w:val="solid" w:color="FFFFFF" w:fill="auto"/>
          </w:tcPr>
          <w:p w14:paraId="5692C369" w14:textId="2D8C97BA" w:rsidR="00086A21" w:rsidRDefault="00086A21" w:rsidP="009E1798">
            <w:pPr>
              <w:pStyle w:val="TAL"/>
              <w:rPr>
                <w:sz w:val="16"/>
                <w:szCs w:val="16"/>
              </w:rPr>
            </w:pPr>
            <w:r>
              <w:rPr>
                <w:sz w:val="16"/>
                <w:szCs w:val="16"/>
              </w:rPr>
              <w:t>0011</w:t>
            </w:r>
          </w:p>
        </w:tc>
        <w:tc>
          <w:tcPr>
            <w:tcW w:w="425"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425" w:type="dxa"/>
            <w:shd w:val="solid" w:color="FFFFFF" w:fill="auto"/>
          </w:tcPr>
          <w:p w14:paraId="0357CC0D" w14:textId="73FD78A3" w:rsidR="00086A21" w:rsidRDefault="00086A21" w:rsidP="009E1798">
            <w:pPr>
              <w:pStyle w:val="TAC"/>
              <w:rPr>
                <w:sz w:val="16"/>
                <w:szCs w:val="16"/>
              </w:rPr>
            </w:pPr>
            <w:r>
              <w:rPr>
                <w:sz w:val="16"/>
                <w:szCs w:val="16"/>
              </w:rPr>
              <w:t>B</w:t>
            </w:r>
          </w:p>
        </w:tc>
        <w:tc>
          <w:tcPr>
            <w:tcW w:w="4962" w:type="dxa"/>
            <w:shd w:val="solid" w:color="FFFFFF" w:fill="auto"/>
          </w:tcPr>
          <w:p w14:paraId="5A3BB65C" w14:textId="12738226" w:rsidR="00086A21" w:rsidRDefault="00086A21" w:rsidP="009E1798">
            <w:pPr>
              <w:pStyle w:val="TAL"/>
              <w:rPr>
                <w:rFonts w:cs="Arial"/>
                <w:sz w:val="16"/>
              </w:rPr>
            </w:pPr>
            <w:r>
              <w:rPr>
                <w:rFonts w:cs="Arial"/>
                <w:sz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6926AC">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615" w:type="dxa"/>
            <w:shd w:val="solid" w:color="FFFFFF" w:fill="auto"/>
          </w:tcPr>
          <w:p w14:paraId="197855FC" w14:textId="66ED7F53" w:rsidR="00086A21" w:rsidRDefault="00086A21" w:rsidP="00086A21">
            <w:pPr>
              <w:pStyle w:val="TAL"/>
              <w:rPr>
                <w:sz w:val="16"/>
                <w:szCs w:val="16"/>
              </w:rPr>
            </w:pPr>
            <w:r>
              <w:rPr>
                <w:sz w:val="16"/>
                <w:szCs w:val="16"/>
              </w:rPr>
              <w:t>0019</w:t>
            </w:r>
          </w:p>
        </w:tc>
        <w:tc>
          <w:tcPr>
            <w:tcW w:w="425"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425" w:type="dxa"/>
            <w:shd w:val="solid" w:color="FFFFFF" w:fill="auto"/>
          </w:tcPr>
          <w:p w14:paraId="3C488458" w14:textId="2A2E16F2" w:rsidR="00086A21" w:rsidRDefault="00086A21" w:rsidP="00086A21">
            <w:pPr>
              <w:pStyle w:val="TAC"/>
              <w:rPr>
                <w:sz w:val="16"/>
                <w:szCs w:val="16"/>
              </w:rPr>
            </w:pPr>
            <w:r>
              <w:rPr>
                <w:sz w:val="16"/>
                <w:szCs w:val="16"/>
              </w:rPr>
              <w:t>C</w:t>
            </w:r>
          </w:p>
        </w:tc>
        <w:tc>
          <w:tcPr>
            <w:tcW w:w="4962" w:type="dxa"/>
            <w:shd w:val="solid" w:color="FFFFFF" w:fill="auto"/>
          </w:tcPr>
          <w:p w14:paraId="4509E7DB" w14:textId="440ECEA1" w:rsidR="00086A21" w:rsidRDefault="00086A21" w:rsidP="00086A21">
            <w:pPr>
              <w:pStyle w:val="TAL"/>
              <w:rPr>
                <w:rFonts w:cs="Arial"/>
                <w:sz w:val="16"/>
              </w:rPr>
            </w:pPr>
            <w:r w:rsidRPr="00225629">
              <w:rPr>
                <w:rFonts w:cs="Arial"/>
                <w:sz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bl>
    <w:p w14:paraId="129A5B22" w14:textId="2DDDD122" w:rsidR="003C3971" w:rsidRPr="00583848" w:rsidRDefault="003C3971" w:rsidP="003C3971"/>
    <w:sectPr w:rsidR="003C3971" w:rsidRPr="0058384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B4C419" w14:textId="77777777" w:rsidR="00D77F45" w:rsidRDefault="00D77F45">
      <w:r>
        <w:separator/>
      </w:r>
    </w:p>
  </w:endnote>
  <w:endnote w:type="continuationSeparator" w:id="0">
    <w:p w14:paraId="1ACDBB5F" w14:textId="77777777" w:rsidR="00D77F45" w:rsidRDefault="00D77F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45A1AE" w14:textId="77777777" w:rsidR="009E1798" w:rsidRDefault="009E179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EA3F06" w14:textId="77777777" w:rsidR="00D77F45" w:rsidRDefault="00D77F45">
      <w:r>
        <w:separator/>
      </w:r>
    </w:p>
  </w:footnote>
  <w:footnote w:type="continuationSeparator" w:id="0">
    <w:p w14:paraId="2A2BD1CD" w14:textId="77777777" w:rsidR="00D77F45" w:rsidRDefault="00D77F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0A193" w14:textId="612471AC" w:rsidR="009E1798" w:rsidRDefault="009E179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0D9E">
      <w:rPr>
        <w:rFonts w:ascii="Arial" w:hAnsi="Arial" w:cs="Arial"/>
        <w:b/>
        <w:noProof/>
        <w:sz w:val="18"/>
        <w:szCs w:val="18"/>
      </w:rPr>
      <w:t>3GPP TS 33.127 V16.0.0 (2019-06)</w:t>
    </w:r>
    <w:r>
      <w:rPr>
        <w:rFonts w:ascii="Arial" w:hAnsi="Arial" w:cs="Arial"/>
        <w:b/>
        <w:sz w:val="18"/>
        <w:szCs w:val="18"/>
      </w:rPr>
      <w:fldChar w:fldCharType="end"/>
    </w:r>
  </w:p>
  <w:p w14:paraId="1EB339AE" w14:textId="70B0FD80" w:rsidR="009E1798" w:rsidRDefault="009E179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3412AAFA" w:rsidR="009E1798" w:rsidRDefault="009E179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0D9E">
      <w:rPr>
        <w:rFonts w:ascii="Arial" w:hAnsi="Arial" w:cs="Arial"/>
        <w:b/>
        <w:noProof/>
        <w:sz w:val="18"/>
        <w:szCs w:val="18"/>
      </w:rPr>
      <w:t>Release 16</w:t>
    </w:r>
    <w:r>
      <w:rPr>
        <w:rFonts w:ascii="Arial" w:hAnsi="Arial" w:cs="Arial"/>
        <w:b/>
        <w:sz w:val="18"/>
        <w:szCs w:val="18"/>
      </w:rPr>
      <w:fldChar w:fldCharType="end"/>
    </w:r>
  </w:p>
  <w:p w14:paraId="2D458DEA" w14:textId="77777777" w:rsidR="009E1798" w:rsidRDefault="009E17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27"/>
  </w:num>
  <w:num w:numId="5">
    <w:abstractNumId w:val="25"/>
  </w:num>
  <w:num w:numId="6">
    <w:abstractNumId w:val="14"/>
  </w:num>
  <w:num w:numId="7">
    <w:abstractNumId w:val="19"/>
  </w:num>
  <w:num w:numId="8">
    <w:abstractNumId w:val="22"/>
  </w:num>
  <w:num w:numId="9">
    <w:abstractNumId w:val="25"/>
  </w:num>
  <w:num w:numId="10">
    <w:abstractNumId w:val="14"/>
  </w:num>
  <w:num w:numId="11">
    <w:abstractNumId w:val="26"/>
  </w:num>
  <w:num w:numId="12">
    <w:abstractNumId w:val="16"/>
  </w:num>
  <w:num w:numId="13">
    <w:abstractNumId w:val="20"/>
  </w:num>
  <w:num w:numId="14">
    <w:abstractNumId w:val="21"/>
  </w:num>
  <w:num w:numId="15">
    <w:abstractNumId w:val="24"/>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11"/>
  </w:num>
  <w:num w:numId="20">
    <w:abstractNumId w:val="18"/>
  </w:num>
  <w:num w:numId="21">
    <w:abstractNumId w:val="17"/>
  </w:num>
  <w:num w:numId="22">
    <w:abstractNumId w:val="23"/>
  </w:num>
  <w:num w:numId="23">
    <w:abstractNumId w:val="13"/>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7CB4"/>
    <w:rsid w:val="00010B77"/>
    <w:rsid w:val="00016DD2"/>
    <w:rsid w:val="00021C40"/>
    <w:rsid w:val="00025E86"/>
    <w:rsid w:val="00030493"/>
    <w:rsid w:val="00031226"/>
    <w:rsid w:val="00033397"/>
    <w:rsid w:val="000336EB"/>
    <w:rsid w:val="0003789F"/>
    <w:rsid w:val="00040095"/>
    <w:rsid w:val="00040E24"/>
    <w:rsid w:val="00040FCF"/>
    <w:rsid w:val="0004387B"/>
    <w:rsid w:val="000472D8"/>
    <w:rsid w:val="00047738"/>
    <w:rsid w:val="00051834"/>
    <w:rsid w:val="000518C2"/>
    <w:rsid w:val="00054A22"/>
    <w:rsid w:val="000550EB"/>
    <w:rsid w:val="00060C6D"/>
    <w:rsid w:val="000619E9"/>
    <w:rsid w:val="000628E7"/>
    <w:rsid w:val="0006365F"/>
    <w:rsid w:val="000655A6"/>
    <w:rsid w:val="00077DDD"/>
    <w:rsid w:val="00080512"/>
    <w:rsid w:val="000807F5"/>
    <w:rsid w:val="00083195"/>
    <w:rsid w:val="000861F8"/>
    <w:rsid w:val="00086A21"/>
    <w:rsid w:val="00086DF9"/>
    <w:rsid w:val="00087CA4"/>
    <w:rsid w:val="00090A1D"/>
    <w:rsid w:val="000936AE"/>
    <w:rsid w:val="000A11D3"/>
    <w:rsid w:val="000A170F"/>
    <w:rsid w:val="000A2451"/>
    <w:rsid w:val="000A578B"/>
    <w:rsid w:val="000A6B57"/>
    <w:rsid w:val="000B114A"/>
    <w:rsid w:val="000B26AC"/>
    <w:rsid w:val="000B3E1F"/>
    <w:rsid w:val="000B40F6"/>
    <w:rsid w:val="000B442D"/>
    <w:rsid w:val="000B4ADD"/>
    <w:rsid w:val="000B76B0"/>
    <w:rsid w:val="000C31E5"/>
    <w:rsid w:val="000C54E1"/>
    <w:rsid w:val="000D2229"/>
    <w:rsid w:val="000D58AB"/>
    <w:rsid w:val="000E5393"/>
    <w:rsid w:val="000F0326"/>
    <w:rsid w:val="000F07AE"/>
    <w:rsid w:val="000F19F0"/>
    <w:rsid w:val="000F1D1A"/>
    <w:rsid w:val="000F56A9"/>
    <w:rsid w:val="00100E9E"/>
    <w:rsid w:val="001132A6"/>
    <w:rsid w:val="00114AE5"/>
    <w:rsid w:val="001205E9"/>
    <w:rsid w:val="00122E8D"/>
    <w:rsid w:val="0012473B"/>
    <w:rsid w:val="001275AA"/>
    <w:rsid w:val="00134A4C"/>
    <w:rsid w:val="00154C72"/>
    <w:rsid w:val="00156968"/>
    <w:rsid w:val="0016309B"/>
    <w:rsid w:val="001653A7"/>
    <w:rsid w:val="00165CC2"/>
    <w:rsid w:val="00166612"/>
    <w:rsid w:val="00167E84"/>
    <w:rsid w:val="0017134D"/>
    <w:rsid w:val="001714D5"/>
    <w:rsid w:val="00174B5F"/>
    <w:rsid w:val="00182F94"/>
    <w:rsid w:val="00185CA6"/>
    <w:rsid w:val="001942EB"/>
    <w:rsid w:val="00196019"/>
    <w:rsid w:val="00197499"/>
    <w:rsid w:val="001A525E"/>
    <w:rsid w:val="001A7A32"/>
    <w:rsid w:val="001B20D4"/>
    <w:rsid w:val="001B35E3"/>
    <w:rsid w:val="001B4161"/>
    <w:rsid w:val="001B6792"/>
    <w:rsid w:val="001C040D"/>
    <w:rsid w:val="001C1016"/>
    <w:rsid w:val="001C4D0D"/>
    <w:rsid w:val="001D02C2"/>
    <w:rsid w:val="001D2B33"/>
    <w:rsid w:val="001E1D33"/>
    <w:rsid w:val="001E1F88"/>
    <w:rsid w:val="001E250B"/>
    <w:rsid w:val="001E4141"/>
    <w:rsid w:val="001E7903"/>
    <w:rsid w:val="001F0BB3"/>
    <w:rsid w:val="001F168B"/>
    <w:rsid w:val="0020192A"/>
    <w:rsid w:val="00201D01"/>
    <w:rsid w:val="002265DA"/>
    <w:rsid w:val="002347A2"/>
    <w:rsid w:val="00237C6D"/>
    <w:rsid w:val="0024378C"/>
    <w:rsid w:val="00254A58"/>
    <w:rsid w:val="00255DE4"/>
    <w:rsid w:val="00265922"/>
    <w:rsid w:val="00266EB4"/>
    <w:rsid w:val="002775EA"/>
    <w:rsid w:val="00277F1C"/>
    <w:rsid w:val="00281700"/>
    <w:rsid w:val="002819B1"/>
    <w:rsid w:val="002875A1"/>
    <w:rsid w:val="00294821"/>
    <w:rsid w:val="002B06AC"/>
    <w:rsid w:val="002B1640"/>
    <w:rsid w:val="002B326C"/>
    <w:rsid w:val="002B6DE1"/>
    <w:rsid w:val="002C7F31"/>
    <w:rsid w:val="002D3966"/>
    <w:rsid w:val="002D3AC0"/>
    <w:rsid w:val="002E1B50"/>
    <w:rsid w:val="002E32F6"/>
    <w:rsid w:val="002E3EE8"/>
    <w:rsid w:val="002F11F1"/>
    <w:rsid w:val="002F1E51"/>
    <w:rsid w:val="00301B01"/>
    <w:rsid w:val="00303150"/>
    <w:rsid w:val="00303A3C"/>
    <w:rsid w:val="003051FC"/>
    <w:rsid w:val="00306FE2"/>
    <w:rsid w:val="0030740B"/>
    <w:rsid w:val="003160F1"/>
    <w:rsid w:val="003172AB"/>
    <w:rsid w:val="003172DC"/>
    <w:rsid w:val="00323431"/>
    <w:rsid w:val="00326D1B"/>
    <w:rsid w:val="00333056"/>
    <w:rsid w:val="0034034D"/>
    <w:rsid w:val="003418F3"/>
    <w:rsid w:val="00341AC7"/>
    <w:rsid w:val="00342338"/>
    <w:rsid w:val="0034344F"/>
    <w:rsid w:val="0035232B"/>
    <w:rsid w:val="0035462D"/>
    <w:rsid w:val="00365724"/>
    <w:rsid w:val="00365EA0"/>
    <w:rsid w:val="003664C6"/>
    <w:rsid w:val="00366C5F"/>
    <w:rsid w:val="003736D5"/>
    <w:rsid w:val="00386D94"/>
    <w:rsid w:val="003912B0"/>
    <w:rsid w:val="00393929"/>
    <w:rsid w:val="003A0AFF"/>
    <w:rsid w:val="003B5D03"/>
    <w:rsid w:val="003B7B59"/>
    <w:rsid w:val="003C2CD8"/>
    <w:rsid w:val="003C3971"/>
    <w:rsid w:val="003D6FEE"/>
    <w:rsid w:val="003E008B"/>
    <w:rsid w:val="003E4505"/>
    <w:rsid w:val="003E465B"/>
    <w:rsid w:val="003E4ACE"/>
    <w:rsid w:val="003F5609"/>
    <w:rsid w:val="003F6805"/>
    <w:rsid w:val="003F709A"/>
    <w:rsid w:val="003F750C"/>
    <w:rsid w:val="0040011B"/>
    <w:rsid w:val="00400E3F"/>
    <w:rsid w:val="00415384"/>
    <w:rsid w:val="00417CDC"/>
    <w:rsid w:val="0042453E"/>
    <w:rsid w:val="00436104"/>
    <w:rsid w:val="004362E5"/>
    <w:rsid w:val="0043684F"/>
    <w:rsid w:val="0044367C"/>
    <w:rsid w:val="00445D76"/>
    <w:rsid w:val="00453448"/>
    <w:rsid w:val="00461301"/>
    <w:rsid w:val="004652A6"/>
    <w:rsid w:val="00466CF0"/>
    <w:rsid w:val="004818C8"/>
    <w:rsid w:val="00484865"/>
    <w:rsid w:val="00491A30"/>
    <w:rsid w:val="004935CF"/>
    <w:rsid w:val="004A3521"/>
    <w:rsid w:val="004A3CB1"/>
    <w:rsid w:val="004A3E04"/>
    <w:rsid w:val="004B3EA1"/>
    <w:rsid w:val="004D25B9"/>
    <w:rsid w:val="004D3578"/>
    <w:rsid w:val="004D3AC6"/>
    <w:rsid w:val="004E022F"/>
    <w:rsid w:val="004E213A"/>
    <w:rsid w:val="004F6AF1"/>
    <w:rsid w:val="005040FF"/>
    <w:rsid w:val="005066FA"/>
    <w:rsid w:val="00510603"/>
    <w:rsid w:val="005109DB"/>
    <w:rsid w:val="005162CB"/>
    <w:rsid w:val="00520E74"/>
    <w:rsid w:val="00525734"/>
    <w:rsid w:val="00526D7B"/>
    <w:rsid w:val="00527B2B"/>
    <w:rsid w:val="0053380C"/>
    <w:rsid w:val="00534988"/>
    <w:rsid w:val="00543E6C"/>
    <w:rsid w:val="005535C8"/>
    <w:rsid w:val="0055552A"/>
    <w:rsid w:val="005578B5"/>
    <w:rsid w:val="00561F93"/>
    <w:rsid w:val="00565087"/>
    <w:rsid w:val="00576DDA"/>
    <w:rsid w:val="00580015"/>
    <w:rsid w:val="00580400"/>
    <w:rsid w:val="005830F4"/>
    <w:rsid w:val="00583848"/>
    <w:rsid w:val="00584911"/>
    <w:rsid w:val="00584F2B"/>
    <w:rsid w:val="00594E38"/>
    <w:rsid w:val="00597822"/>
    <w:rsid w:val="005A74DF"/>
    <w:rsid w:val="005B0F76"/>
    <w:rsid w:val="005B2573"/>
    <w:rsid w:val="005B3666"/>
    <w:rsid w:val="005B4D62"/>
    <w:rsid w:val="005C04BA"/>
    <w:rsid w:val="005C0557"/>
    <w:rsid w:val="005C17B3"/>
    <w:rsid w:val="005C3318"/>
    <w:rsid w:val="005D2E01"/>
    <w:rsid w:val="005D582F"/>
    <w:rsid w:val="005E353C"/>
    <w:rsid w:val="005E6272"/>
    <w:rsid w:val="005E6AD3"/>
    <w:rsid w:val="005E6B0D"/>
    <w:rsid w:val="005E77BC"/>
    <w:rsid w:val="005F298E"/>
    <w:rsid w:val="005F4325"/>
    <w:rsid w:val="006073D3"/>
    <w:rsid w:val="00611A8B"/>
    <w:rsid w:val="00612255"/>
    <w:rsid w:val="00612E08"/>
    <w:rsid w:val="00614FDF"/>
    <w:rsid w:val="00617EA8"/>
    <w:rsid w:val="006203A4"/>
    <w:rsid w:val="00626362"/>
    <w:rsid w:val="006268FF"/>
    <w:rsid w:val="006271FC"/>
    <w:rsid w:val="00627EFA"/>
    <w:rsid w:val="00630FD2"/>
    <w:rsid w:val="006566CD"/>
    <w:rsid w:val="00660CEE"/>
    <w:rsid w:val="00662A62"/>
    <w:rsid w:val="00675F82"/>
    <w:rsid w:val="00683D84"/>
    <w:rsid w:val="006926AC"/>
    <w:rsid w:val="006A0549"/>
    <w:rsid w:val="006A1F10"/>
    <w:rsid w:val="006A3A98"/>
    <w:rsid w:val="006A61AA"/>
    <w:rsid w:val="006A7A9C"/>
    <w:rsid w:val="006B0A88"/>
    <w:rsid w:val="006C1048"/>
    <w:rsid w:val="006C29B7"/>
    <w:rsid w:val="006C752F"/>
    <w:rsid w:val="006D731B"/>
    <w:rsid w:val="006E5C86"/>
    <w:rsid w:val="006F1888"/>
    <w:rsid w:val="006F251A"/>
    <w:rsid w:val="006F7BF7"/>
    <w:rsid w:val="00702109"/>
    <w:rsid w:val="00710AE4"/>
    <w:rsid w:val="00725E96"/>
    <w:rsid w:val="007327B2"/>
    <w:rsid w:val="00733937"/>
    <w:rsid w:val="00734A5B"/>
    <w:rsid w:val="0074103B"/>
    <w:rsid w:val="007410AA"/>
    <w:rsid w:val="00742181"/>
    <w:rsid w:val="00742347"/>
    <w:rsid w:val="00744E76"/>
    <w:rsid w:val="007457F6"/>
    <w:rsid w:val="00750B25"/>
    <w:rsid w:val="0075157F"/>
    <w:rsid w:val="0075436B"/>
    <w:rsid w:val="00761A74"/>
    <w:rsid w:val="00762433"/>
    <w:rsid w:val="00762799"/>
    <w:rsid w:val="0076578F"/>
    <w:rsid w:val="00774173"/>
    <w:rsid w:val="00775484"/>
    <w:rsid w:val="00780782"/>
    <w:rsid w:val="00781F0F"/>
    <w:rsid w:val="00782FCC"/>
    <w:rsid w:val="007831F5"/>
    <w:rsid w:val="007835C9"/>
    <w:rsid w:val="00791291"/>
    <w:rsid w:val="007952FB"/>
    <w:rsid w:val="00795915"/>
    <w:rsid w:val="00797B11"/>
    <w:rsid w:val="007A116E"/>
    <w:rsid w:val="007A42F4"/>
    <w:rsid w:val="007B2717"/>
    <w:rsid w:val="007B68B1"/>
    <w:rsid w:val="007C47D7"/>
    <w:rsid w:val="007C567B"/>
    <w:rsid w:val="007C6153"/>
    <w:rsid w:val="007E1856"/>
    <w:rsid w:val="007E1955"/>
    <w:rsid w:val="007E674C"/>
    <w:rsid w:val="007E72B1"/>
    <w:rsid w:val="007F2C83"/>
    <w:rsid w:val="007F61A4"/>
    <w:rsid w:val="0080066F"/>
    <w:rsid w:val="00801930"/>
    <w:rsid w:val="008028A4"/>
    <w:rsid w:val="00803E21"/>
    <w:rsid w:val="00803F1B"/>
    <w:rsid w:val="00811538"/>
    <w:rsid w:val="00816B9D"/>
    <w:rsid w:val="008219DD"/>
    <w:rsid w:val="00825298"/>
    <w:rsid w:val="0082702C"/>
    <w:rsid w:val="0083075D"/>
    <w:rsid w:val="0083083D"/>
    <w:rsid w:val="008310FA"/>
    <w:rsid w:val="00835585"/>
    <w:rsid w:val="008368B6"/>
    <w:rsid w:val="0084035E"/>
    <w:rsid w:val="008518F1"/>
    <w:rsid w:val="00856CB3"/>
    <w:rsid w:val="008646BB"/>
    <w:rsid w:val="00871F20"/>
    <w:rsid w:val="008745FD"/>
    <w:rsid w:val="00876188"/>
    <w:rsid w:val="008768CA"/>
    <w:rsid w:val="008868B6"/>
    <w:rsid w:val="00891C99"/>
    <w:rsid w:val="00896BA0"/>
    <w:rsid w:val="008B020E"/>
    <w:rsid w:val="008B4543"/>
    <w:rsid w:val="008B7101"/>
    <w:rsid w:val="008D03FB"/>
    <w:rsid w:val="008D105E"/>
    <w:rsid w:val="008E1E79"/>
    <w:rsid w:val="008E4E76"/>
    <w:rsid w:val="008E7B34"/>
    <w:rsid w:val="00901EDD"/>
    <w:rsid w:val="0090271F"/>
    <w:rsid w:val="00902E23"/>
    <w:rsid w:val="0090709A"/>
    <w:rsid w:val="0091348E"/>
    <w:rsid w:val="00916D96"/>
    <w:rsid w:val="00917CCB"/>
    <w:rsid w:val="009238D0"/>
    <w:rsid w:val="00924D95"/>
    <w:rsid w:val="00927F12"/>
    <w:rsid w:val="00930FE2"/>
    <w:rsid w:val="00935F0A"/>
    <w:rsid w:val="00942EC2"/>
    <w:rsid w:val="00943EDC"/>
    <w:rsid w:val="00945D90"/>
    <w:rsid w:val="00947007"/>
    <w:rsid w:val="009537A8"/>
    <w:rsid w:val="00954621"/>
    <w:rsid w:val="0095740D"/>
    <w:rsid w:val="00972021"/>
    <w:rsid w:val="00985273"/>
    <w:rsid w:val="009861C7"/>
    <w:rsid w:val="00990383"/>
    <w:rsid w:val="00995237"/>
    <w:rsid w:val="009A07B7"/>
    <w:rsid w:val="009A082C"/>
    <w:rsid w:val="009A706F"/>
    <w:rsid w:val="009B1A47"/>
    <w:rsid w:val="009B31DC"/>
    <w:rsid w:val="009B3264"/>
    <w:rsid w:val="009B38E3"/>
    <w:rsid w:val="009B610E"/>
    <w:rsid w:val="009B7FA8"/>
    <w:rsid w:val="009D16F8"/>
    <w:rsid w:val="009D38AD"/>
    <w:rsid w:val="009D4D6F"/>
    <w:rsid w:val="009D6ABC"/>
    <w:rsid w:val="009E1798"/>
    <w:rsid w:val="009E254F"/>
    <w:rsid w:val="009E3D34"/>
    <w:rsid w:val="009E4379"/>
    <w:rsid w:val="009F37B7"/>
    <w:rsid w:val="00A04A4B"/>
    <w:rsid w:val="00A10F02"/>
    <w:rsid w:val="00A148EF"/>
    <w:rsid w:val="00A164B4"/>
    <w:rsid w:val="00A214E7"/>
    <w:rsid w:val="00A215D7"/>
    <w:rsid w:val="00A2160B"/>
    <w:rsid w:val="00A2365C"/>
    <w:rsid w:val="00A262B6"/>
    <w:rsid w:val="00A33539"/>
    <w:rsid w:val="00A3545B"/>
    <w:rsid w:val="00A358E3"/>
    <w:rsid w:val="00A37436"/>
    <w:rsid w:val="00A37F83"/>
    <w:rsid w:val="00A41563"/>
    <w:rsid w:val="00A41CE3"/>
    <w:rsid w:val="00A46D9E"/>
    <w:rsid w:val="00A47183"/>
    <w:rsid w:val="00A5118F"/>
    <w:rsid w:val="00A51A00"/>
    <w:rsid w:val="00A5243D"/>
    <w:rsid w:val="00A532D3"/>
    <w:rsid w:val="00A53724"/>
    <w:rsid w:val="00A56F95"/>
    <w:rsid w:val="00A654EA"/>
    <w:rsid w:val="00A65DB1"/>
    <w:rsid w:val="00A67795"/>
    <w:rsid w:val="00A704A6"/>
    <w:rsid w:val="00A70BC1"/>
    <w:rsid w:val="00A71013"/>
    <w:rsid w:val="00A717E5"/>
    <w:rsid w:val="00A71A45"/>
    <w:rsid w:val="00A74CB0"/>
    <w:rsid w:val="00A75BBB"/>
    <w:rsid w:val="00A75C0D"/>
    <w:rsid w:val="00A76445"/>
    <w:rsid w:val="00A7671A"/>
    <w:rsid w:val="00A8044B"/>
    <w:rsid w:val="00A81017"/>
    <w:rsid w:val="00A82346"/>
    <w:rsid w:val="00A9033F"/>
    <w:rsid w:val="00A92A52"/>
    <w:rsid w:val="00A92ED3"/>
    <w:rsid w:val="00A94526"/>
    <w:rsid w:val="00A9606B"/>
    <w:rsid w:val="00A96316"/>
    <w:rsid w:val="00AA1729"/>
    <w:rsid w:val="00AB7956"/>
    <w:rsid w:val="00AC1D13"/>
    <w:rsid w:val="00AC6557"/>
    <w:rsid w:val="00AD2E84"/>
    <w:rsid w:val="00AD68FB"/>
    <w:rsid w:val="00AD6A8D"/>
    <w:rsid w:val="00AE0C14"/>
    <w:rsid w:val="00B01625"/>
    <w:rsid w:val="00B10D9E"/>
    <w:rsid w:val="00B11725"/>
    <w:rsid w:val="00B135E7"/>
    <w:rsid w:val="00B15449"/>
    <w:rsid w:val="00B15835"/>
    <w:rsid w:val="00B20BED"/>
    <w:rsid w:val="00B348DD"/>
    <w:rsid w:val="00B47FA1"/>
    <w:rsid w:val="00B5157A"/>
    <w:rsid w:val="00B54207"/>
    <w:rsid w:val="00B64705"/>
    <w:rsid w:val="00B66E16"/>
    <w:rsid w:val="00B73E28"/>
    <w:rsid w:val="00B80A46"/>
    <w:rsid w:val="00B82FD9"/>
    <w:rsid w:val="00B8430B"/>
    <w:rsid w:val="00B911A4"/>
    <w:rsid w:val="00B94078"/>
    <w:rsid w:val="00B9438E"/>
    <w:rsid w:val="00B96563"/>
    <w:rsid w:val="00BA6918"/>
    <w:rsid w:val="00BB4F8A"/>
    <w:rsid w:val="00BC0F7D"/>
    <w:rsid w:val="00BC3C99"/>
    <w:rsid w:val="00BD18CC"/>
    <w:rsid w:val="00BD37EF"/>
    <w:rsid w:val="00BD7BE1"/>
    <w:rsid w:val="00BE4690"/>
    <w:rsid w:val="00BE6B47"/>
    <w:rsid w:val="00BE77E9"/>
    <w:rsid w:val="00BF08ED"/>
    <w:rsid w:val="00BF12E1"/>
    <w:rsid w:val="00C006A3"/>
    <w:rsid w:val="00C05541"/>
    <w:rsid w:val="00C0587F"/>
    <w:rsid w:val="00C06DD1"/>
    <w:rsid w:val="00C076E7"/>
    <w:rsid w:val="00C07F4D"/>
    <w:rsid w:val="00C111B7"/>
    <w:rsid w:val="00C11617"/>
    <w:rsid w:val="00C116C5"/>
    <w:rsid w:val="00C1271A"/>
    <w:rsid w:val="00C147F5"/>
    <w:rsid w:val="00C2557F"/>
    <w:rsid w:val="00C31DA0"/>
    <w:rsid w:val="00C322AF"/>
    <w:rsid w:val="00C33079"/>
    <w:rsid w:val="00C37E42"/>
    <w:rsid w:val="00C45231"/>
    <w:rsid w:val="00C46A01"/>
    <w:rsid w:val="00C55CAC"/>
    <w:rsid w:val="00C57806"/>
    <w:rsid w:val="00C625A5"/>
    <w:rsid w:val="00C64406"/>
    <w:rsid w:val="00C65DFA"/>
    <w:rsid w:val="00C72833"/>
    <w:rsid w:val="00C73572"/>
    <w:rsid w:val="00C76B05"/>
    <w:rsid w:val="00C81603"/>
    <w:rsid w:val="00C83E3D"/>
    <w:rsid w:val="00C846F0"/>
    <w:rsid w:val="00C9138B"/>
    <w:rsid w:val="00C92DCE"/>
    <w:rsid w:val="00C93F40"/>
    <w:rsid w:val="00C942BF"/>
    <w:rsid w:val="00C94365"/>
    <w:rsid w:val="00CA3D0C"/>
    <w:rsid w:val="00CA460C"/>
    <w:rsid w:val="00CB28A6"/>
    <w:rsid w:val="00CB6121"/>
    <w:rsid w:val="00CC3058"/>
    <w:rsid w:val="00CC3428"/>
    <w:rsid w:val="00CD342B"/>
    <w:rsid w:val="00CD4499"/>
    <w:rsid w:val="00CE77CA"/>
    <w:rsid w:val="00D114D0"/>
    <w:rsid w:val="00D11BA5"/>
    <w:rsid w:val="00D12EAA"/>
    <w:rsid w:val="00D2063F"/>
    <w:rsid w:val="00D217B6"/>
    <w:rsid w:val="00D25DE3"/>
    <w:rsid w:val="00D31A3C"/>
    <w:rsid w:val="00D42D7D"/>
    <w:rsid w:val="00D5076B"/>
    <w:rsid w:val="00D53F9D"/>
    <w:rsid w:val="00D54457"/>
    <w:rsid w:val="00D609AA"/>
    <w:rsid w:val="00D60DC9"/>
    <w:rsid w:val="00D659E8"/>
    <w:rsid w:val="00D66AFC"/>
    <w:rsid w:val="00D7170A"/>
    <w:rsid w:val="00D727B0"/>
    <w:rsid w:val="00D738D6"/>
    <w:rsid w:val="00D755EB"/>
    <w:rsid w:val="00D77F45"/>
    <w:rsid w:val="00D81AE4"/>
    <w:rsid w:val="00D858AC"/>
    <w:rsid w:val="00D87E00"/>
    <w:rsid w:val="00D9134D"/>
    <w:rsid w:val="00D923A4"/>
    <w:rsid w:val="00DA7A03"/>
    <w:rsid w:val="00DB0397"/>
    <w:rsid w:val="00DB118A"/>
    <w:rsid w:val="00DB1818"/>
    <w:rsid w:val="00DB7B88"/>
    <w:rsid w:val="00DC0DC7"/>
    <w:rsid w:val="00DC309B"/>
    <w:rsid w:val="00DC4DA2"/>
    <w:rsid w:val="00DC5085"/>
    <w:rsid w:val="00DC666B"/>
    <w:rsid w:val="00DD2628"/>
    <w:rsid w:val="00DD3296"/>
    <w:rsid w:val="00DD4287"/>
    <w:rsid w:val="00DD5669"/>
    <w:rsid w:val="00DD6161"/>
    <w:rsid w:val="00DE065F"/>
    <w:rsid w:val="00DE41FF"/>
    <w:rsid w:val="00DF2427"/>
    <w:rsid w:val="00DF2B1F"/>
    <w:rsid w:val="00DF5FAB"/>
    <w:rsid w:val="00DF62CD"/>
    <w:rsid w:val="00DF78DB"/>
    <w:rsid w:val="00E1163D"/>
    <w:rsid w:val="00E170F0"/>
    <w:rsid w:val="00E20F02"/>
    <w:rsid w:val="00E20F21"/>
    <w:rsid w:val="00E22841"/>
    <w:rsid w:val="00E26A13"/>
    <w:rsid w:val="00E26D59"/>
    <w:rsid w:val="00E27F00"/>
    <w:rsid w:val="00E318B8"/>
    <w:rsid w:val="00E3691A"/>
    <w:rsid w:val="00E438CF"/>
    <w:rsid w:val="00E44D45"/>
    <w:rsid w:val="00E44D7C"/>
    <w:rsid w:val="00E464A0"/>
    <w:rsid w:val="00E50A5B"/>
    <w:rsid w:val="00E518AA"/>
    <w:rsid w:val="00E54341"/>
    <w:rsid w:val="00E57431"/>
    <w:rsid w:val="00E7444D"/>
    <w:rsid w:val="00E77645"/>
    <w:rsid w:val="00E9095F"/>
    <w:rsid w:val="00E90B98"/>
    <w:rsid w:val="00E9441E"/>
    <w:rsid w:val="00EB7A04"/>
    <w:rsid w:val="00EC0791"/>
    <w:rsid w:val="00EC27C5"/>
    <w:rsid w:val="00EC4A25"/>
    <w:rsid w:val="00ED71E2"/>
    <w:rsid w:val="00EE2463"/>
    <w:rsid w:val="00EE2B9E"/>
    <w:rsid w:val="00EE4B98"/>
    <w:rsid w:val="00F025A2"/>
    <w:rsid w:val="00F03FA0"/>
    <w:rsid w:val="00F04712"/>
    <w:rsid w:val="00F0570D"/>
    <w:rsid w:val="00F069D8"/>
    <w:rsid w:val="00F06C0F"/>
    <w:rsid w:val="00F10161"/>
    <w:rsid w:val="00F154E4"/>
    <w:rsid w:val="00F156DA"/>
    <w:rsid w:val="00F16DF4"/>
    <w:rsid w:val="00F17946"/>
    <w:rsid w:val="00F22311"/>
    <w:rsid w:val="00F22DE4"/>
    <w:rsid w:val="00F22EC7"/>
    <w:rsid w:val="00F2301B"/>
    <w:rsid w:val="00F240E9"/>
    <w:rsid w:val="00F2508A"/>
    <w:rsid w:val="00F25638"/>
    <w:rsid w:val="00F32205"/>
    <w:rsid w:val="00F32BAE"/>
    <w:rsid w:val="00F3636F"/>
    <w:rsid w:val="00F36CE0"/>
    <w:rsid w:val="00F4549F"/>
    <w:rsid w:val="00F47487"/>
    <w:rsid w:val="00F5083C"/>
    <w:rsid w:val="00F542B1"/>
    <w:rsid w:val="00F57ABD"/>
    <w:rsid w:val="00F63343"/>
    <w:rsid w:val="00F64283"/>
    <w:rsid w:val="00F653B8"/>
    <w:rsid w:val="00F65457"/>
    <w:rsid w:val="00F71AE2"/>
    <w:rsid w:val="00F748D5"/>
    <w:rsid w:val="00F749ED"/>
    <w:rsid w:val="00F77F99"/>
    <w:rsid w:val="00F81327"/>
    <w:rsid w:val="00F8372E"/>
    <w:rsid w:val="00F84091"/>
    <w:rsid w:val="00FA1266"/>
    <w:rsid w:val="00FB3579"/>
    <w:rsid w:val="00FB46D7"/>
    <w:rsid w:val="00FB54A4"/>
    <w:rsid w:val="00FC1192"/>
    <w:rsid w:val="00FC293C"/>
    <w:rsid w:val="00FC6D5A"/>
    <w:rsid w:val="00FD0468"/>
    <w:rsid w:val="00FD2D92"/>
    <w:rsid w:val="00FD56C4"/>
    <w:rsid w:val="00FD7431"/>
    <w:rsid w:val="00FE552C"/>
    <w:rsid w:val="00FE61EF"/>
    <w:rsid w:val="00FF1F17"/>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semiHidden/>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rsid w:val="00F57ABD"/>
    <w:pPr>
      <w:keepNext/>
      <w:keepLines/>
      <w:spacing w:after="0"/>
    </w:pPr>
    <w:rPr>
      <w:rFonts w:ascii="Arial" w:hAnsi="Arial"/>
      <w:sz w:val="18"/>
    </w:rPr>
  </w:style>
  <w:style w:type="paragraph" w:customStyle="1" w:styleId="TAH">
    <w:name w:val="TAH"/>
    <w:basedOn w:val="TAC"/>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rsid w:val="00F57ABD"/>
  </w:style>
  <w:style w:type="paragraph" w:styleId="TOC6">
    <w:name w:val="toc 6"/>
    <w:basedOn w:val="TOC5"/>
    <w:next w:val="Normal"/>
    <w:semiHidden/>
    <w:rsid w:val="00F57ABD"/>
    <w:pPr>
      <w:ind w:left="1985" w:hanging="1985"/>
    </w:pPr>
  </w:style>
  <w:style w:type="paragraph" w:styleId="TOC7">
    <w:name w:val="toc 7"/>
    <w:basedOn w:val="TOC6"/>
    <w:next w:val="Normal"/>
    <w:semiHidden/>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21.emf"/><Relationship Id="rId47" Type="http://schemas.openxmlformats.org/officeDocument/2006/relationships/package" Target="embeddings/Microsoft_Visio_Drawing10.vsdx"/><Relationship Id="rId50" Type="http://schemas.openxmlformats.org/officeDocument/2006/relationships/image" Target="media/image25.emf"/><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5.vsdx"/><Relationship Id="rId33" Type="http://schemas.openxmlformats.org/officeDocument/2006/relationships/oleObject" Target="embeddings/Microsoft_Visio_2003-2010_Drawing.vsd"/><Relationship Id="rId38" Type="http://schemas.openxmlformats.org/officeDocument/2006/relationships/image" Target="media/image17.emf"/><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7.vsdx"/><Relationship Id="rId41" Type="http://schemas.openxmlformats.org/officeDocument/2006/relationships/image" Target="media/image20.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openmobilealliance.org" TargetMode="External"/><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2.vsd"/><Relationship Id="rId40" Type="http://schemas.openxmlformats.org/officeDocument/2006/relationships/image" Target="media/image19.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1.vsdx"/><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8.vsdx"/><Relationship Id="rId44" Type="http://schemas.openxmlformats.org/officeDocument/2006/relationships/image" Target="media/image22.emf"/><Relationship Id="rId52" Type="http://schemas.openxmlformats.org/officeDocument/2006/relationships/image" Target="media/image26.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package" Target="embeddings/Microsoft_Visio_Drawing6.vsdx"/><Relationship Id="rId30" Type="http://schemas.openxmlformats.org/officeDocument/2006/relationships/image" Target="media/image13.emf"/><Relationship Id="rId35" Type="http://schemas.openxmlformats.org/officeDocument/2006/relationships/oleObject" Target="embeddings/Microsoft_Visio_2003-2010_Drawing1.vsd"/><Relationship Id="rId43" Type="http://schemas.openxmlformats.org/officeDocument/2006/relationships/oleObject" Target="embeddings/oleObject1.bin"/><Relationship Id="rId48" Type="http://schemas.openxmlformats.org/officeDocument/2006/relationships/image" Target="media/image24.emf"/><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2.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30AC65-DDD5-4D9A-81A8-CED1AA89D4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56</Pages>
  <Words>14812</Words>
  <Characters>84431</Characters>
  <Application>Microsoft Office Word</Application>
  <DocSecurity>0</DocSecurity>
  <Lines>703</Lines>
  <Paragraphs>198</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99045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Carmine Rizzo</cp:lastModifiedBy>
  <cp:revision>8</cp:revision>
  <cp:lastPrinted>2018-12-17T13:30:00Z</cp:lastPrinted>
  <dcterms:created xsi:type="dcterms:W3CDTF">2019-05-24T13:53:00Z</dcterms:created>
  <dcterms:modified xsi:type="dcterms:W3CDTF">2019-06-17T13:53:00Z</dcterms:modified>
</cp:coreProperties>
</file>