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3599C903" w14:textId="77777777" w:rsidR="00BD7469" w:rsidRPr="0046266F" w:rsidRDefault="00BD7469" w:rsidP="006D15BF">
            <w:pPr>
              <w:keepNext/>
              <w:keepLines/>
              <w:spacing w:after="0"/>
              <w:rPr>
                <w:rFonts w:ascii="Arial" w:hAnsi="Arial"/>
                <w:sz w:val="18"/>
              </w:rPr>
            </w:pPr>
          </w:p>
        </w:tc>
        <w:tc>
          <w:tcPr>
            <w:tcW w:w="782" w:type="dxa"/>
          </w:tcPr>
          <w:p w14:paraId="67C13F1F" w14:textId="77777777" w:rsidR="00BD7469" w:rsidRPr="0046266F" w:rsidRDefault="00BD7469" w:rsidP="006D15BF">
            <w:pPr>
              <w:keepNext/>
              <w:keepLines/>
              <w:spacing w:after="0"/>
              <w:rPr>
                <w:rFonts w:ascii="Arial" w:hAnsi="Arial"/>
                <w:sz w:val="18"/>
              </w:rPr>
            </w:pPr>
          </w:p>
        </w:tc>
        <w:tc>
          <w:tcPr>
            <w:tcW w:w="782" w:type="dxa"/>
          </w:tcPr>
          <w:p w14:paraId="7B9F6997" w14:textId="77777777" w:rsidR="00BD7469" w:rsidRPr="0046266F" w:rsidRDefault="00BD7469" w:rsidP="006D15BF">
            <w:pPr>
              <w:keepNext/>
              <w:keepLines/>
              <w:spacing w:after="0"/>
              <w:rPr>
                <w:rFonts w:ascii="Arial" w:hAnsi="Arial"/>
                <w:sz w:val="18"/>
              </w:rPr>
            </w:pPr>
          </w:p>
        </w:tc>
        <w:tc>
          <w:tcPr>
            <w:tcW w:w="782" w:type="dxa"/>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2A38327" w14:textId="77777777" w:rsidR="00BD7469" w:rsidRPr="0046266F" w:rsidRDefault="00BD7469" w:rsidP="006D15BF">
            <w:pPr>
              <w:keepNext/>
              <w:keepLines/>
              <w:spacing w:after="0"/>
              <w:rPr>
                <w:rFonts w:ascii="Arial" w:hAnsi="Arial"/>
                <w:sz w:val="18"/>
              </w:rPr>
            </w:pPr>
          </w:p>
        </w:tc>
        <w:tc>
          <w:tcPr>
            <w:tcW w:w="782" w:type="dxa"/>
          </w:tcPr>
          <w:p w14:paraId="35EB6482" w14:textId="77777777" w:rsidR="00BD7469" w:rsidRPr="0046266F" w:rsidRDefault="00BD7469" w:rsidP="006D15BF">
            <w:pPr>
              <w:keepNext/>
              <w:keepLines/>
              <w:spacing w:after="0"/>
              <w:rPr>
                <w:rFonts w:ascii="Arial" w:hAnsi="Arial"/>
                <w:sz w:val="18"/>
              </w:rPr>
            </w:pPr>
          </w:p>
        </w:tc>
        <w:tc>
          <w:tcPr>
            <w:tcW w:w="782" w:type="dxa"/>
          </w:tcPr>
          <w:p w14:paraId="227B93F0" w14:textId="77777777" w:rsidR="00BD7469" w:rsidRPr="0046266F" w:rsidRDefault="00BD7469" w:rsidP="006D15BF">
            <w:pPr>
              <w:keepNext/>
              <w:keepLines/>
              <w:spacing w:after="0"/>
              <w:rPr>
                <w:rFonts w:ascii="Arial" w:hAnsi="Arial"/>
                <w:sz w:val="18"/>
              </w:rPr>
            </w:pPr>
          </w:p>
        </w:tc>
        <w:tc>
          <w:tcPr>
            <w:tcW w:w="782" w:type="dxa"/>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D8D79C5" w14:textId="77777777" w:rsidR="00BD7469" w:rsidRPr="0046266F" w:rsidRDefault="00BD7469" w:rsidP="006D15BF">
            <w:pPr>
              <w:keepNext/>
              <w:keepLines/>
              <w:spacing w:after="0"/>
              <w:rPr>
                <w:rFonts w:ascii="Arial" w:hAnsi="Arial"/>
                <w:sz w:val="18"/>
              </w:rPr>
            </w:pPr>
          </w:p>
        </w:tc>
        <w:tc>
          <w:tcPr>
            <w:tcW w:w="782" w:type="dxa"/>
          </w:tcPr>
          <w:p w14:paraId="078540EE" w14:textId="77777777" w:rsidR="00BD7469" w:rsidRPr="0046266F" w:rsidRDefault="00BD7469" w:rsidP="006D15BF">
            <w:pPr>
              <w:keepNext/>
              <w:keepLines/>
              <w:spacing w:after="0"/>
              <w:rPr>
                <w:rFonts w:ascii="Arial" w:hAnsi="Arial"/>
                <w:sz w:val="18"/>
              </w:rPr>
            </w:pPr>
          </w:p>
        </w:tc>
        <w:tc>
          <w:tcPr>
            <w:tcW w:w="782" w:type="dxa"/>
          </w:tcPr>
          <w:p w14:paraId="1E188D15" w14:textId="77777777" w:rsidR="00BD7469" w:rsidRPr="0046266F" w:rsidRDefault="00BD7469" w:rsidP="006D15BF">
            <w:pPr>
              <w:keepNext/>
              <w:keepLines/>
              <w:spacing w:after="0"/>
              <w:rPr>
                <w:rFonts w:ascii="Arial" w:hAnsi="Arial"/>
                <w:sz w:val="18"/>
              </w:rPr>
            </w:pPr>
          </w:p>
        </w:tc>
        <w:tc>
          <w:tcPr>
            <w:tcW w:w="782" w:type="dxa"/>
          </w:tcPr>
          <w:p w14:paraId="2EE90EF6" w14:textId="77777777" w:rsidR="00BD7469" w:rsidRPr="0046266F" w:rsidRDefault="00BD7469" w:rsidP="006D15BF">
            <w:pPr>
              <w:keepNext/>
              <w:keepLines/>
              <w:spacing w:after="0"/>
              <w:rPr>
                <w:rFonts w:ascii="Arial" w:hAnsi="Arial"/>
                <w:sz w:val="18"/>
              </w:rPr>
            </w:pPr>
          </w:p>
        </w:tc>
        <w:tc>
          <w:tcPr>
            <w:tcW w:w="782" w:type="dxa"/>
          </w:tcPr>
          <w:p w14:paraId="3DEFACEA" w14:textId="77777777" w:rsidR="00BD7469" w:rsidRPr="0046266F" w:rsidRDefault="00BD7469" w:rsidP="006D15BF">
            <w:pPr>
              <w:keepNext/>
              <w:keepLines/>
              <w:spacing w:after="0"/>
              <w:rPr>
                <w:rFonts w:ascii="Arial" w:hAnsi="Arial"/>
                <w:sz w:val="18"/>
              </w:rPr>
            </w:pPr>
          </w:p>
        </w:tc>
        <w:tc>
          <w:tcPr>
            <w:tcW w:w="782" w:type="dxa"/>
          </w:tcPr>
          <w:p w14:paraId="2EC953AB" w14:textId="77777777" w:rsidR="00BD7469" w:rsidRPr="0046266F" w:rsidRDefault="00BD7469" w:rsidP="006D15BF">
            <w:pPr>
              <w:keepNext/>
              <w:keepLines/>
              <w:spacing w:after="0"/>
              <w:rPr>
                <w:rFonts w:ascii="Arial" w:hAnsi="Arial"/>
                <w:sz w:val="18"/>
              </w:rPr>
            </w:pPr>
          </w:p>
        </w:tc>
        <w:tc>
          <w:tcPr>
            <w:tcW w:w="782" w:type="dxa"/>
          </w:tcPr>
          <w:p w14:paraId="7C9B859C" w14:textId="77777777" w:rsidR="00BD7469" w:rsidRPr="0046266F" w:rsidRDefault="00BD7469" w:rsidP="006D15BF">
            <w:pPr>
              <w:keepNext/>
              <w:keepLines/>
              <w:spacing w:after="0"/>
              <w:rPr>
                <w:rFonts w:ascii="Arial" w:hAnsi="Arial"/>
                <w:sz w:val="18"/>
              </w:rPr>
            </w:pPr>
          </w:p>
        </w:tc>
        <w:tc>
          <w:tcPr>
            <w:tcW w:w="782" w:type="dxa"/>
          </w:tcPr>
          <w:p w14:paraId="75619E3D" w14:textId="77777777" w:rsidR="00BD7469" w:rsidRPr="0046266F" w:rsidRDefault="00BD7469" w:rsidP="006D15BF">
            <w:pPr>
              <w:keepNext/>
              <w:keepLines/>
              <w:spacing w:after="0"/>
              <w:rPr>
                <w:rFonts w:ascii="Arial" w:hAnsi="Arial"/>
                <w:sz w:val="18"/>
              </w:rPr>
            </w:pPr>
          </w:p>
        </w:tc>
        <w:tc>
          <w:tcPr>
            <w:tcW w:w="782" w:type="dxa"/>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40DD8EE" w14:textId="77777777" w:rsidR="00BD7469" w:rsidRPr="0046266F" w:rsidRDefault="00BD7469" w:rsidP="006D15BF">
            <w:pPr>
              <w:keepNext/>
              <w:keepLines/>
              <w:spacing w:after="0"/>
              <w:rPr>
                <w:rFonts w:ascii="Arial" w:hAnsi="Arial"/>
                <w:sz w:val="18"/>
              </w:rPr>
            </w:pPr>
          </w:p>
        </w:tc>
        <w:tc>
          <w:tcPr>
            <w:tcW w:w="782" w:type="dxa"/>
          </w:tcPr>
          <w:p w14:paraId="6247EE10" w14:textId="77777777" w:rsidR="00BD7469" w:rsidRPr="0046266F" w:rsidRDefault="00BD7469" w:rsidP="006D15BF">
            <w:pPr>
              <w:keepNext/>
              <w:keepLines/>
              <w:spacing w:after="0"/>
              <w:rPr>
                <w:rFonts w:ascii="Arial" w:hAnsi="Arial"/>
                <w:sz w:val="18"/>
              </w:rPr>
            </w:pPr>
          </w:p>
        </w:tc>
        <w:tc>
          <w:tcPr>
            <w:tcW w:w="782" w:type="dxa"/>
          </w:tcPr>
          <w:p w14:paraId="7C84C037" w14:textId="77777777" w:rsidR="00BD7469" w:rsidRPr="0046266F" w:rsidRDefault="00BD7469" w:rsidP="006D15BF">
            <w:pPr>
              <w:keepNext/>
              <w:keepLines/>
              <w:spacing w:after="0"/>
              <w:rPr>
                <w:rFonts w:ascii="Arial" w:hAnsi="Arial"/>
                <w:sz w:val="18"/>
              </w:rPr>
            </w:pPr>
          </w:p>
        </w:tc>
        <w:tc>
          <w:tcPr>
            <w:tcW w:w="782" w:type="dxa"/>
          </w:tcPr>
          <w:p w14:paraId="0BCEE71C" w14:textId="77777777" w:rsidR="00BD7469" w:rsidRPr="0046266F" w:rsidRDefault="00BD7469" w:rsidP="006D15BF">
            <w:pPr>
              <w:keepNext/>
              <w:keepLines/>
              <w:spacing w:after="0"/>
              <w:rPr>
                <w:rFonts w:ascii="Arial" w:hAnsi="Arial"/>
                <w:sz w:val="18"/>
              </w:rPr>
            </w:pPr>
          </w:p>
        </w:tc>
        <w:tc>
          <w:tcPr>
            <w:tcW w:w="782" w:type="dxa"/>
          </w:tcPr>
          <w:p w14:paraId="1B84CAA8" w14:textId="77777777" w:rsidR="00BD7469" w:rsidRPr="0046266F" w:rsidRDefault="00BD7469" w:rsidP="006D15BF">
            <w:pPr>
              <w:keepNext/>
              <w:keepLines/>
              <w:spacing w:after="0"/>
              <w:rPr>
                <w:rFonts w:ascii="Arial" w:hAnsi="Arial"/>
                <w:sz w:val="18"/>
              </w:rPr>
            </w:pPr>
          </w:p>
        </w:tc>
        <w:tc>
          <w:tcPr>
            <w:tcW w:w="782" w:type="dxa"/>
          </w:tcPr>
          <w:p w14:paraId="505F4C52" w14:textId="77777777" w:rsidR="00BD7469" w:rsidRPr="0046266F" w:rsidRDefault="00BD7469" w:rsidP="006D15BF">
            <w:pPr>
              <w:keepNext/>
              <w:keepLines/>
              <w:spacing w:after="0"/>
              <w:rPr>
                <w:rFonts w:ascii="Arial" w:hAnsi="Arial"/>
                <w:sz w:val="18"/>
              </w:rPr>
            </w:pPr>
          </w:p>
        </w:tc>
        <w:tc>
          <w:tcPr>
            <w:tcW w:w="782" w:type="dxa"/>
          </w:tcPr>
          <w:p w14:paraId="72FFD5F4" w14:textId="77777777" w:rsidR="00BD7469" w:rsidRPr="0046266F" w:rsidRDefault="00BD7469" w:rsidP="006D15BF">
            <w:pPr>
              <w:keepNext/>
              <w:keepLines/>
              <w:spacing w:after="0"/>
              <w:rPr>
                <w:rFonts w:ascii="Arial" w:hAnsi="Arial"/>
                <w:sz w:val="18"/>
              </w:rPr>
            </w:pPr>
          </w:p>
        </w:tc>
        <w:tc>
          <w:tcPr>
            <w:tcW w:w="782" w:type="dxa"/>
          </w:tcPr>
          <w:p w14:paraId="5BBFEE9F" w14:textId="77777777" w:rsidR="00BD7469" w:rsidRPr="0046266F" w:rsidRDefault="00BD7469" w:rsidP="006D15BF">
            <w:pPr>
              <w:keepNext/>
              <w:keepLines/>
              <w:spacing w:after="0"/>
              <w:rPr>
                <w:rFonts w:ascii="Arial" w:hAnsi="Arial"/>
                <w:sz w:val="18"/>
              </w:rPr>
            </w:pPr>
          </w:p>
        </w:tc>
        <w:tc>
          <w:tcPr>
            <w:tcW w:w="782" w:type="dxa"/>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A5DA220" w14:textId="77777777" w:rsidR="00BD7469" w:rsidRPr="0046266F" w:rsidRDefault="00BD7469" w:rsidP="006D15BF">
            <w:pPr>
              <w:keepNext/>
              <w:keepLines/>
              <w:spacing w:after="0"/>
              <w:rPr>
                <w:rFonts w:ascii="Arial" w:hAnsi="Arial"/>
                <w:sz w:val="18"/>
              </w:rPr>
            </w:pPr>
          </w:p>
        </w:tc>
        <w:tc>
          <w:tcPr>
            <w:tcW w:w="782" w:type="dxa"/>
          </w:tcPr>
          <w:p w14:paraId="2521A1B5" w14:textId="77777777" w:rsidR="00BD7469" w:rsidRPr="0046266F" w:rsidRDefault="00BD7469" w:rsidP="006D15BF">
            <w:pPr>
              <w:keepNext/>
              <w:keepLines/>
              <w:spacing w:after="0"/>
              <w:rPr>
                <w:rFonts w:ascii="Arial" w:hAnsi="Arial"/>
                <w:sz w:val="18"/>
              </w:rPr>
            </w:pPr>
          </w:p>
        </w:tc>
        <w:tc>
          <w:tcPr>
            <w:tcW w:w="782" w:type="dxa"/>
          </w:tcPr>
          <w:p w14:paraId="16456ECE" w14:textId="77777777" w:rsidR="00BD7469" w:rsidRPr="0046266F" w:rsidRDefault="00BD7469" w:rsidP="006D15BF">
            <w:pPr>
              <w:keepNext/>
              <w:keepLines/>
              <w:spacing w:after="0"/>
              <w:rPr>
                <w:rFonts w:ascii="Arial" w:hAnsi="Arial"/>
                <w:sz w:val="18"/>
              </w:rPr>
            </w:pPr>
          </w:p>
        </w:tc>
        <w:tc>
          <w:tcPr>
            <w:tcW w:w="782" w:type="dxa"/>
          </w:tcPr>
          <w:p w14:paraId="00B88458" w14:textId="77777777" w:rsidR="00BD7469" w:rsidRPr="0046266F" w:rsidRDefault="00BD7469" w:rsidP="006D15BF">
            <w:pPr>
              <w:keepNext/>
              <w:keepLines/>
              <w:spacing w:after="0"/>
              <w:rPr>
                <w:rFonts w:ascii="Arial" w:hAnsi="Arial"/>
                <w:sz w:val="18"/>
              </w:rPr>
            </w:pPr>
          </w:p>
        </w:tc>
        <w:tc>
          <w:tcPr>
            <w:tcW w:w="782" w:type="dxa"/>
          </w:tcPr>
          <w:p w14:paraId="41B9DD97" w14:textId="77777777" w:rsidR="00BD7469" w:rsidRPr="0046266F" w:rsidRDefault="00BD7469" w:rsidP="006D15BF">
            <w:pPr>
              <w:keepNext/>
              <w:keepLines/>
              <w:spacing w:after="0"/>
              <w:rPr>
                <w:rFonts w:ascii="Arial" w:hAnsi="Arial"/>
                <w:sz w:val="18"/>
              </w:rPr>
            </w:pPr>
          </w:p>
        </w:tc>
        <w:tc>
          <w:tcPr>
            <w:tcW w:w="782" w:type="dxa"/>
          </w:tcPr>
          <w:p w14:paraId="1276B77C" w14:textId="77777777" w:rsidR="00BD7469" w:rsidRPr="0046266F" w:rsidRDefault="00BD7469" w:rsidP="006D15BF">
            <w:pPr>
              <w:keepNext/>
              <w:keepLines/>
              <w:spacing w:after="0"/>
              <w:rPr>
                <w:rFonts w:ascii="Arial" w:hAnsi="Arial"/>
                <w:sz w:val="18"/>
              </w:rPr>
            </w:pPr>
          </w:p>
        </w:tc>
        <w:tc>
          <w:tcPr>
            <w:tcW w:w="782" w:type="dxa"/>
          </w:tcPr>
          <w:p w14:paraId="6F69D5E1" w14:textId="77777777" w:rsidR="00BD7469" w:rsidRPr="0046266F" w:rsidRDefault="00BD7469" w:rsidP="006D15BF">
            <w:pPr>
              <w:keepNext/>
              <w:keepLines/>
              <w:spacing w:after="0"/>
              <w:rPr>
                <w:rFonts w:ascii="Arial" w:hAnsi="Arial"/>
                <w:sz w:val="18"/>
              </w:rPr>
            </w:pPr>
          </w:p>
        </w:tc>
        <w:tc>
          <w:tcPr>
            <w:tcW w:w="782" w:type="dxa"/>
          </w:tcPr>
          <w:p w14:paraId="4A3EFDAB" w14:textId="77777777" w:rsidR="00BD7469" w:rsidRPr="0046266F" w:rsidRDefault="00BD7469" w:rsidP="006D15BF">
            <w:pPr>
              <w:keepNext/>
              <w:keepLines/>
              <w:spacing w:after="0"/>
              <w:rPr>
                <w:rFonts w:ascii="Arial" w:hAnsi="Arial"/>
                <w:sz w:val="18"/>
              </w:rPr>
            </w:pPr>
          </w:p>
        </w:tc>
        <w:tc>
          <w:tcPr>
            <w:tcW w:w="782" w:type="dxa"/>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EF2F2DE" w14:textId="77777777" w:rsidR="00BD7469" w:rsidRPr="0046266F" w:rsidRDefault="00BD7469" w:rsidP="006D15BF">
            <w:pPr>
              <w:keepNext/>
              <w:keepLines/>
              <w:spacing w:after="0"/>
              <w:rPr>
                <w:rFonts w:ascii="Arial" w:hAnsi="Arial"/>
                <w:sz w:val="18"/>
              </w:rPr>
            </w:pPr>
          </w:p>
        </w:tc>
        <w:tc>
          <w:tcPr>
            <w:tcW w:w="782" w:type="dxa"/>
          </w:tcPr>
          <w:p w14:paraId="495C270F" w14:textId="77777777" w:rsidR="00BD7469" w:rsidRPr="0046266F" w:rsidRDefault="00BD7469" w:rsidP="006D15BF">
            <w:pPr>
              <w:keepNext/>
              <w:keepLines/>
              <w:spacing w:after="0"/>
              <w:rPr>
                <w:rFonts w:ascii="Arial" w:hAnsi="Arial"/>
                <w:sz w:val="18"/>
              </w:rPr>
            </w:pPr>
          </w:p>
        </w:tc>
        <w:tc>
          <w:tcPr>
            <w:tcW w:w="782" w:type="dxa"/>
          </w:tcPr>
          <w:p w14:paraId="6F534064" w14:textId="77777777" w:rsidR="00BD7469" w:rsidRPr="0046266F" w:rsidRDefault="00BD7469" w:rsidP="006D15BF">
            <w:pPr>
              <w:keepNext/>
              <w:keepLines/>
              <w:spacing w:after="0"/>
              <w:rPr>
                <w:rFonts w:ascii="Arial" w:hAnsi="Arial"/>
                <w:sz w:val="18"/>
              </w:rPr>
            </w:pPr>
          </w:p>
        </w:tc>
        <w:tc>
          <w:tcPr>
            <w:tcW w:w="782" w:type="dxa"/>
          </w:tcPr>
          <w:p w14:paraId="67DA2347" w14:textId="77777777" w:rsidR="00BD7469" w:rsidRPr="0046266F" w:rsidRDefault="00BD7469" w:rsidP="006D15BF">
            <w:pPr>
              <w:keepNext/>
              <w:keepLines/>
              <w:spacing w:after="0"/>
              <w:rPr>
                <w:rFonts w:ascii="Arial" w:hAnsi="Arial"/>
                <w:sz w:val="18"/>
              </w:rPr>
            </w:pPr>
          </w:p>
        </w:tc>
        <w:tc>
          <w:tcPr>
            <w:tcW w:w="782" w:type="dxa"/>
          </w:tcPr>
          <w:p w14:paraId="36884AD0" w14:textId="77777777" w:rsidR="00BD7469" w:rsidRPr="0046266F" w:rsidRDefault="00BD7469" w:rsidP="006D15BF">
            <w:pPr>
              <w:keepNext/>
              <w:keepLines/>
              <w:spacing w:after="0"/>
              <w:rPr>
                <w:rFonts w:ascii="Arial" w:hAnsi="Arial"/>
                <w:sz w:val="18"/>
              </w:rPr>
            </w:pPr>
          </w:p>
        </w:tc>
        <w:tc>
          <w:tcPr>
            <w:tcW w:w="782" w:type="dxa"/>
          </w:tcPr>
          <w:p w14:paraId="25AAD63F" w14:textId="77777777" w:rsidR="00BD7469" w:rsidRPr="0046266F" w:rsidRDefault="00BD7469" w:rsidP="006D15BF">
            <w:pPr>
              <w:keepNext/>
              <w:keepLines/>
              <w:spacing w:after="0"/>
              <w:rPr>
                <w:rFonts w:ascii="Arial" w:hAnsi="Arial"/>
                <w:sz w:val="18"/>
              </w:rPr>
            </w:pPr>
          </w:p>
        </w:tc>
        <w:tc>
          <w:tcPr>
            <w:tcW w:w="782" w:type="dxa"/>
          </w:tcPr>
          <w:p w14:paraId="25E9E9B5" w14:textId="77777777" w:rsidR="00BD7469" w:rsidRPr="0046266F" w:rsidRDefault="00BD7469" w:rsidP="006D15BF">
            <w:pPr>
              <w:keepNext/>
              <w:keepLines/>
              <w:spacing w:after="0"/>
              <w:rPr>
                <w:rFonts w:ascii="Arial" w:hAnsi="Arial"/>
                <w:sz w:val="18"/>
              </w:rPr>
            </w:pPr>
          </w:p>
        </w:tc>
        <w:tc>
          <w:tcPr>
            <w:tcW w:w="782" w:type="dxa"/>
          </w:tcPr>
          <w:p w14:paraId="19B78EC9" w14:textId="77777777" w:rsidR="00BD7469" w:rsidRPr="0046266F" w:rsidRDefault="00BD7469" w:rsidP="006D15BF">
            <w:pPr>
              <w:keepNext/>
              <w:keepLines/>
              <w:spacing w:after="0"/>
              <w:rPr>
                <w:rFonts w:ascii="Arial" w:hAnsi="Arial"/>
                <w:sz w:val="18"/>
              </w:rPr>
            </w:pPr>
          </w:p>
        </w:tc>
        <w:tc>
          <w:tcPr>
            <w:tcW w:w="782" w:type="dxa"/>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3E732875" w14:textId="77777777" w:rsidR="00BD7469" w:rsidRPr="0046266F" w:rsidRDefault="00BD7469" w:rsidP="006D15BF">
            <w:pPr>
              <w:keepNext/>
              <w:keepLines/>
              <w:spacing w:after="0"/>
              <w:rPr>
                <w:rFonts w:ascii="Arial" w:hAnsi="Arial"/>
                <w:sz w:val="18"/>
              </w:rPr>
            </w:pPr>
          </w:p>
        </w:tc>
        <w:tc>
          <w:tcPr>
            <w:tcW w:w="782" w:type="dxa"/>
          </w:tcPr>
          <w:p w14:paraId="62E3EB8A" w14:textId="77777777" w:rsidR="00BD7469" w:rsidRPr="0046266F" w:rsidRDefault="00BD7469" w:rsidP="006D15BF">
            <w:pPr>
              <w:keepNext/>
              <w:keepLines/>
              <w:spacing w:after="0"/>
              <w:rPr>
                <w:rFonts w:ascii="Arial" w:hAnsi="Arial"/>
                <w:sz w:val="18"/>
              </w:rPr>
            </w:pPr>
          </w:p>
        </w:tc>
        <w:tc>
          <w:tcPr>
            <w:tcW w:w="782" w:type="dxa"/>
          </w:tcPr>
          <w:p w14:paraId="5CD00192" w14:textId="77777777" w:rsidR="00BD7469" w:rsidRPr="0046266F" w:rsidRDefault="00BD7469" w:rsidP="006D15BF">
            <w:pPr>
              <w:keepNext/>
              <w:keepLines/>
              <w:spacing w:after="0"/>
              <w:rPr>
                <w:rFonts w:ascii="Arial" w:hAnsi="Arial"/>
                <w:sz w:val="18"/>
              </w:rPr>
            </w:pPr>
          </w:p>
        </w:tc>
        <w:tc>
          <w:tcPr>
            <w:tcW w:w="782" w:type="dxa"/>
          </w:tcPr>
          <w:p w14:paraId="32D92238" w14:textId="77777777" w:rsidR="00BD7469" w:rsidRPr="0046266F" w:rsidRDefault="00BD7469" w:rsidP="006D15BF">
            <w:pPr>
              <w:keepNext/>
              <w:keepLines/>
              <w:spacing w:after="0"/>
              <w:rPr>
                <w:rFonts w:ascii="Arial" w:hAnsi="Arial"/>
                <w:sz w:val="18"/>
              </w:rPr>
            </w:pPr>
          </w:p>
        </w:tc>
        <w:tc>
          <w:tcPr>
            <w:tcW w:w="782" w:type="dxa"/>
          </w:tcPr>
          <w:p w14:paraId="4F029290" w14:textId="77777777" w:rsidR="00BD7469" w:rsidRPr="0046266F" w:rsidRDefault="00BD7469" w:rsidP="006D15BF">
            <w:pPr>
              <w:keepNext/>
              <w:keepLines/>
              <w:spacing w:after="0"/>
              <w:rPr>
                <w:rFonts w:ascii="Arial" w:hAnsi="Arial"/>
                <w:sz w:val="18"/>
              </w:rPr>
            </w:pPr>
          </w:p>
        </w:tc>
        <w:tc>
          <w:tcPr>
            <w:tcW w:w="782" w:type="dxa"/>
          </w:tcPr>
          <w:p w14:paraId="30BD7E72" w14:textId="77777777" w:rsidR="00BD7469" w:rsidRPr="0046266F" w:rsidRDefault="00BD7469" w:rsidP="006D15BF">
            <w:pPr>
              <w:keepNext/>
              <w:keepLines/>
              <w:spacing w:after="0"/>
              <w:rPr>
                <w:rFonts w:ascii="Arial" w:hAnsi="Arial"/>
                <w:sz w:val="18"/>
              </w:rPr>
            </w:pPr>
          </w:p>
        </w:tc>
        <w:tc>
          <w:tcPr>
            <w:tcW w:w="782" w:type="dxa"/>
          </w:tcPr>
          <w:p w14:paraId="70A8B6F9" w14:textId="77777777" w:rsidR="00BD7469" w:rsidRPr="0046266F" w:rsidRDefault="00BD7469" w:rsidP="006D15BF">
            <w:pPr>
              <w:keepNext/>
              <w:keepLines/>
              <w:spacing w:after="0"/>
              <w:rPr>
                <w:rFonts w:ascii="Arial" w:hAnsi="Arial"/>
                <w:sz w:val="18"/>
              </w:rPr>
            </w:pPr>
          </w:p>
        </w:tc>
        <w:tc>
          <w:tcPr>
            <w:tcW w:w="782" w:type="dxa"/>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804E6E0" w14:textId="77777777" w:rsidR="00BD7469" w:rsidRPr="0046266F" w:rsidRDefault="00BD7469" w:rsidP="006D15BF">
            <w:pPr>
              <w:keepNext/>
              <w:keepLines/>
              <w:spacing w:after="0"/>
              <w:rPr>
                <w:rFonts w:ascii="Arial" w:hAnsi="Arial"/>
                <w:sz w:val="18"/>
              </w:rPr>
            </w:pPr>
          </w:p>
        </w:tc>
        <w:tc>
          <w:tcPr>
            <w:tcW w:w="782" w:type="dxa"/>
          </w:tcPr>
          <w:p w14:paraId="2F19FFCF" w14:textId="77777777" w:rsidR="00BD7469" w:rsidRPr="0046266F" w:rsidRDefault="00BD7469" w:rsidP="006D15BF">
            <w:pPr>
              <w:keepNext/>
              <w:keepLines/>
              <w:spacing w:after="0"/>
              <w:rPr>
                <w:rFonts w:ascii="Arial" w:hAnsi="Arial"/>
                <w:sz w:val="18"/>
              </w:rPr>
            </w:pPr>
          </w:p>
        </w:tc>
        <w:tc>
          <w:tcPr>
            <w:tcW w:w="782" w:type="dxa"/>
          </w:tcPr>
          <w:p w14:paraId="13777946" w14:textId="77777777" w:rsidR="00BD7469" w:rsidRPr="0046266F" w:rsidRDefault="00BD7469" w:rsidP="006D15BF">
            <w:pPr>
              <w:keepNext/>
              <w:keepLines/>
              <w:spacing w:after="0"/>
              <w:rPr>
                <w:rFonts w:ascii="Arial" w:hAnsi="Arial"/>
                <w:sz w:val="18"/>
              </w:rPr>
            </w:pPr>
          </w:p>
        </w:tc>
        <w:tc>
          <w:tcPr>
            <w:tcW w:w="782" w:type="dxa"/>
          </w:tcPr>
          <w:p w14:paraId="69743A6F" w14:textId="77777777" w:rsidR="00BD7469" w:rsidRPr="0046266F" w:rsidRDefault="00BD7469" w:rsidP="006D15BF">
            <w:pPr>
              <w:keepNext/>
              <w:keepLines/>
              <w:spacing w:after="0"/>
              <w:rPr>
                <w:rFonts w:ascii="Arial" w:hAnsi="Arial"/>
                <w:sz w:val="18"/>
              </w:rPr>
            </w:pPr>
          </w:p>
        </w:tc>
        <w:tc>
          <w:tcPr>
            <w:tcW w:w="782" w:type="dxa"/>
          </w:tcPr>
          <w:p w14:paraId="2AF2A385" w14:textId="77777777" w:rsidR="00BD7469" w:rsidRPr="0046266F" w:rsidRDefault="00BD7469" w:rsidP="006D15BF">
            <w:pPr>
              <w:keepNext/>
              <w:keepLines/>
              <w:spacing w:after="0"/>
              <w:rPr>
                <w:rFonts w:ascii="Arial" w:hAnsi="Arial"/>
                <w:sz w:val="18"/>
              </w:rPr>
            </w:pPr>
          </w:p>
        </w:tc>
        <w:tc>
          <w:tcPr>
            <w:tcW w:w="782" w:type="dxa"/>
          </w:tcPr>
          <w:p w14:paraId="3977EE13" w14:textId="77777777" w:rsidR="00BD7469" w:rsidRPr="0046266F" w:rsidRDefault="00BD7469" w:rsidP="006D15BF">
            <w:pPr>
              <w:keepNext/>
              <w:keepLines/>
              <w:spacing w:after="0"/>
              <w:rPr>
                <w:rFonts w:ascii="Arial" w:hAnsi="Arial"/>
                <w:sz w:val="18"/>
              </w:rPr>
            </w:pPr>
          </w:p>
        </w:tc>
        <w:tc>
          <w:tcPr>
            <w:tcW w:w="782" w:type="dxa"/>
          </w:tcPr>
          <w:p w14:paraId="48F510B0" w14:textId="77777777" w:rsidR="00BD7469" w:rsidRPr="0046266F" w:rsidRDefault="00BD7469" w:rsidP="006D15BF">
            <w:pPr>
              <w:keepNext/>
              <w:keepLines/>
              <w:spacing w:after="0"/>
              <w:rPr>
                <w:rFonts w:ascii="Arial" w:hAnsi="Arial"/>
                <w:sz w:val="18"/>
              </w:rPr>
            </w:pPr>
          </w:p>
        </w:tc>
        <w:tc>
          <w:tcPr>
            <w:tcW w:w="782" w:type="dxa"/>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565A8FC2" w14:textId="77777777" w:rsidR="00BD7469" w:rsidRPr="0046266F" w:rsidRDefault="00BD7469" w:rsidP="006D15BF">
            <w:pPr>
              <w:keepNext/>
              <w:keepLines/>
              <w:spacing w:after="0"/>
              <w:rPr>
                <w:rFonts w:ascii="Arial" w:hAnsi="Arial"/>
                <w:sz w:val="18"/>
              </w:rPr>
            </w:pPr>
          </w:p>
        </w:tc>
        <w:tc>
          <w:tcPr>
            <w:tcW w:w="782" w:type="dxa"/>
          </w:tcPr>
          <w:p w14:paraId="6B49DAE4" w14:textId="77777777" w:rsidR="00BD7469" w:rsidRPr="0046266F" w:rsidRDefault="00BD7469" w:rsidP="006D15BF">
            <w:pPr>
              <w:keepNext/>
              <w:keepLines/>
              <w:spacing w:after="0"/>
              <w:rPr>
                <w:rFonts w:ascii="Arial" w:hAnsi="Arial"/>
                <w:sz w:val="18"/>
              </w:rPr>
            </w:pPr>
          </w:p>
        </w:tc>
        <w:tc>
          <w:tcPr>
            <w:tcW w:w="782" w:type="dxa"/>
          </w:tcPr>
          <w:p w14:paraId="0B5F5FBB" w14:textId="77777777" w:rsidR="00BD7469" w:rsidRPr="0046266F" w:rsidRDefault="00BD7469" w:rsidP="006D15BF">
            <w:pPr>
              <w:keepNext/>
              <w:keepLines/>
              <w:spacing w:after="0"/>
              <w:rPr>
                <w:rFonts w:ascii="Arial" w:hAnsi="Arial"/>
                <w:sz w:val="18"/>
              </w:rPr>
            </w:pPr>
          </w:p>
        </w:tc>
        <w:tc>
          <w:tcPr>
            <w:tcW w:w="782" w:type="dxa"/>
          </w:tcPr>
          <w:p w14:paraId="64E848FF" w14:textId="77777777" w:rsidR="00BD7469" w:rsidRPr="0046266F" w:rsidRDefault="00BD7469" w:rsidP="006D15BF">
            <w:pPr>
              <w:keepNext/>
              <w:keepLines/>
              <w:spacing w:after="0"/>
              <w:rPr>
                <w:rFonts w:ascii="Arial" w:hAnsi="Arial"/>
                <w:sz w:val="18"/>
              </w:rPr>
            </w:pPr>
          </w:p>
        </w:tc>
        <w:tc>
          <w:tcPr>
            <w:tcW w:w="782" w:type="dxa"/>
          </w:tcPr>
          <w:p w14:paraId="3E454417" w14:textId="77777777" w:rsidR="00BD7469" w:rsidRPr="0046266F" w:rsidRDefault="00BD7469" w:rsidP="006D15BF">
            <w:pPr>
              <w:keepNext/>
              <w:keepLines/>
              <w:spacing w:after="0"/>
              <w:rPr>
                <w:rFonts w:ascii="Arial" w:hAnsi="Arial"/>
                <w:sz w:val="18"/>
              </w:rPr>
            </w:pPr>
          </w:p>
        </w:tc>
        <w:tc>
          <w:tcPr>
            <w:tcW w:w="782" w:type="dxa"/>
          </w:tcPr>
          <w:p w14:paraId="0251FDF3" w14:textId="77777777" w:rsidR="00BD7469" w:rsidRPr="0046266F" w:rsidRDefault="00BD7469" w:rsidP="006D15BF">
            <w:pPr>
              <w:keepNext/>
              <w:keepLines/>
              <w:spacing w:after="0"/>
              <w:rPr>
                <w:rFonts w:ascii="Arial" w:hAnsi="Arial"/>
                <w:sz w:val="18"/>
              </w:rPr>
            </w:pPr>
          </w:p>
        </w:tc>
        <w:tc>
          <w:tcPr>
            <w:tcW w:w="782" w:type="dxa"/>
          </w:tcPr>
          <w:p w14:paraId="1E8813B8" w14:textId="77777777" w:rsidR="00BD7469" w:rsidRPr="0046266F" w:rsidRDefault="00BD7469" w:rsidP="006D15BF">
            <w:pPr>
              <w:keepNext/>
              <w:keepLines/>
              <w:spacing w:after="0"/>
              <w:rPr>
                <w:rFonts w:ascii="Arial" w:hAnsi="Arial"/>
                <w:sz w:val="18"/>
              </w:rPr>
            </w:pPr>
          </w:p>
        </w:tc>
        <w:tc>
          <w:tcPr>
            <w:tcW w:w="782" w:type="dxa"/>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2AE86237" w14:textId="77777777" w:rsidR="00BD7469" w:rsidRPr="0046266F" w:rsidRDefault="00BD7469" w:rsidP="006D15BF">
            <w:pPr>
              <w:keepNext/>
              <w:keepLines/>
              <w:spacing w:after="0"/>
              <w:rPr>
                <w:rFonts w:ascii="Arial" w:hAnsi="Arial"/>
                <w:sz w:val="18"/>
              </w:rPr>
            </w:pPr>
          </w:p>
        </w:tc>
        <w:tc>
          <w:tcPr>
            <w:tcW w:w="782" w:type="dxa"/>
          </w:tcPr>
          <w:p w14:paraId="300CA3E2" w14:textId="77777777" w:rsidR="00BD7469" w:rsidRPr="0046266F" w:rsidRDefault="00BD7469" w:rsidP="006D15BF">
            <w:pPr>
              <w:keepNext/>
              <w:keepLines/>
              <w:spacing w:after="0"/>
              <w:rPr>
                <w:rFonts w:ascii="Arial" w:hAnsi="Arial"/>
                <w:sz w:val="18"/>
              </w:rPr>
            </w:pPr>
          </w:p>
        </w:tc>
        <w:tc>
          <w:tcPr>
            <w:tcW w:w="782" w:type="dxa"/>
          </w:tcPr>
          <w:p w14:paraId="6FF7EF03" w14:textId="77777777" w:rsidR="00BD7469" w:rsidRPr="0046266F" w:rsidRDefault="00BD7469" w:rsidP="006D15BF">
            <w:pPr>
              <w:keepNext/>
              <w:keepLines/>
              <w:spacing w:after="0"/>
              <w:rPr>
                <w:rFonts w:ascii="Arial" w:hAnsi="Arial"/>
                <w:sz w:val="18"/>
              </w:rPr>
            </w:pPr>
          </w:p>
        </w:tc>
        <w:tc>
          <w:tcPr>
            <w:tcW w:w="782" w:type="dxa"/>
          </w:tcPr>
          <w:p w14:paraId="15994519" w14:textId="77777777" w:rsidR="00BD7469" w:rsidRPr="0046266F" w:rsidRDefault="00BD7469" w:rsidP="006D15BF">
            <w:pPr>
              <w:keepNext/>
              <w:keepLines/>
              <w:spacing w:after="0"/>
              <w:rPr>
                <w:rFonts w:ascii="Arial" w:hAnsi="Arial"/>
                <w:sz w:val="18"/>
              </w:rPr>
            </w:pPr>
          </w:p>
        </w:tc>
        <w:tc>
          <w:tcPr>
            <w:tcW w:w="782" w:type="dxa"/>
          </w:tcPr>
          <w:p w14:paraId="33FC7F10" w14:textId="77777777" w:rsidR="00BD7469" w:rsidRPr="0046266F" w:rsidRDefault="00BD7469" w:rsidP="006D15BF">
            <w:pPr>
              <w:keepNext/>
              <w:keepLines/>
              <w:spacing w:after="0"/>
              <w:rPr>
                <w:rFonts w:ascii="Arial" w:hAnsi="Arial"/>
                <w:sz w:val="18"/>
              </w:rPr>
            </w:pPr>
          </w:p>
        </w:tc>
        <w:tc>
          <w:tcPr>
            <w:tcW w:w="782" w:type="dxa"/>
          </w:tcPr>
          <w:p w14:paraId="78A35E61" w14:textId="77777777" w:rsidR="00BD7469" w:rsidRPr="0046266F" w:rsidRDefault="00BD7469" w:rsidP="006D15BF">
            <w:pPr>
              <w:keepNext/>
              <w:keepLines/>
              <w:spacing w:after="0"/>
              <w:rPr>
                <w:rFonts w:ascii="Arial" w:hAnsi="Arial"/>
                <w:sz w:val="18"/>
              </w:rPr>
            </w:pPr>
          </w:p>
        </w:tc>
        <w:tc>
          <w:tcPr>
            <w:tcW w:w="782" w:type="dxa"/>
          </w:tcPr>
          <w:p w14:paraId="2E6899B6" w14:textId="77777777" w:rsidR="00BD7469" w:rsidRPr="0046266F" w:rsidRDefault="00BD7469" w:rsidP="006D15BF">
            <w:pPr>
              <w:keepNext/>
              <w:keepLines/>
              <w:spacing w:after="0"/>
              <w:rPr>
                <w:rFonts w:ascii="Arial" w:hAnsi="Arial"/>
                <w:sz w:val="18"/>
              </w:rPr>
            </w:pPr>
          </w:p>
        </w:tc>
        <w:tc>
          <w:tcPr>
            <w:tcW w:w="782" w:type="dxa"/>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tcPr>
          <w:p w14:paraId="4B746E51" w14:textId="77777777" w:rsidR="00BD7469" w:rsidRPr="0046266F" w:rsidRDefault="00BD7469" w:rsidP="006D15BF">
            <w:pPr>
              <w:keepNext/>
              <w:keepLines/>
              <w:spacing w:after="0"/>
              <w:rPr>
                <w:rFonts w:ascii="Arial" w:hAnsi="Arial"/>
                <w:sz w:val="18"/>
              </w:rPr>
            </w:pPr>
          </w:p>
        </w:tc>
        <w:tc>
          <w:tcPr>
            <w:tcW w:w="782" w:type="dxa"/>
          </w:tcPr>
          <w:p w14:paraId="4CB902B3" w14:textId="77777777" w:rsidR="00BD7469" w:rsidRPr="0046266F" w:rsidRDefault="00BD7469" w:rsidP="006D15BF">
            <w:pPr>
              <w:keepNext/>
              <w:keepLines/>
              <w:spacing w:after="0"/>
              <w:rPr>
                <w:rFonts w:ascii="Arial" w:hAnsi="Arial"/>
                <w:sz w:val="18"/>
              </w:rPr>
            </w:pPr>
          </w:p>
        </w:tc>
        <w:tc>
          <w:tcPr>
            <w:tcW w:w="782" w:type="dxa"/>
          </w:tcPr>
          <w:p w14:paraId="70A96EBB" w14:textId="77777777" w:rsidR="00BD7469" w:rsidRPr="0046266F" w:rsidRDefault="00BD7469" w:rsidP="006D15BF">
            <w:pPr>
              <w:keepNext/>
              <w:keepLines/>
              <w:spacing w:after="0"/>
              <w:rPr>
                <w:rFonts w:ascii="Arial" w:hAnsi="Arial"/>
                <w:sz w:val="18"/>
              </w:rPr>
            </w:pPr>
          </w:p>
        </w:tc>
        <w:tc>
          <w:tcPr>
            <w:tcW w:w="782" w:type="dxa"/>
          </w:tcPr>
          <w:p w14:paraId="2F09F6BE" w14:textId="77777777" w:rsidR="00BD7469" w:rsidRPr="0046266F" w:rsidRDefault="00BD7469" w:rsidP="006D15BF">
            <w:pPr>
              <w:keepNext/>
              <w:keepLines/>
              <w:spacing w:after="0"/>
              <w:rPr>
                <w:rFonts w:ascii="Arial" w:hAnsi="Arial"/>
                <w:sz w:val="18"/>
              </w:rPr>
            </w:pPr>
          </w:p>
        </w:tc>
        <w:tc>
          <w:tcPr>
            <w:tcW w:w="782" w:type="dxa"/>
          </w:tcPr>
          <w:p w14:paraId="2C4BA5C6" w14:textId="77777777" w:rsidR="00BD7469" w:rsidRPr="0046266F" w:rsidRDefault="00BD7469" w:rsidP="006D15BF">
            <w:pPr>
              <w:keepNext/>
              <w:keepLines/>
              <w:spacing w:after="0"/>
              <w:rPr>
                <w:rFonts w:ascii="Arial" w:hAnsi="Arial"/>
                <w:sz w:val="18"/>
              </w:rPr>
            </w:pPr>
          </w:p>
        </w:tc>
        <w:tc>
          <w:tcPr>
            <w:tcW w:w="782" w:type="dxa"/>
          </w:tcPr>
          <w:p w14:paraId="6D237318" w14:textId="77777777" w:rsidR="00BD7469" w:rsidRPr="0046266F" w:rsidRDefault="00BD7469" w:rsidP="006D15BF">
            <w:pPr>
              <w:keepNext/>
              <w:keepLines/>
              <w:spacing w:after="0"/>
              <w:rPr>
                <w:rFonts w:ascii="Arial" w:hAnsi="Arial"/>
                <w:sz w:val="18"/>
              </w:rPr>
            </w:pPr>
          </w:p>
        </w:tc>
        <w:tc>
          <w:tcPr>
            <w:tcW w:w="782" w:type="dxa"/>
          </w:tcPr>
          <w:p w14:paraId="04035B94" w14:textId="77777777" w:rsidR="00BD7469" w:rsidRPr="0046266F" w:rsidRDefault="00BD7469" w:rsidP="006D15BF">
            <w:pPr>
              <w:keepNext/>
              <w:keepLines/>
              <w:spacing w:after="0"/>
              <w:rPr>
                <w:rFonts w:ascii="Arial" w:hAnsi="Arial"/>
                <w:sz w:val="18"/>
              </w:rPr>
            </w:pPr>
          </w:p>
        </w:tc>
        <w:tc>
          <w:tcPr>
            <w:tcW w:w="782" w:type="dxa"/>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Pr>
          <w:p w14:paraId="74587260" w14:textId="77777777" w:rsidR="00BD7469" w:rsidRPr="0046266F" w:rsidRDefault="00BD7469" w:rsidP="006D15BF">
            <w:pPr>
              <w:keepNext/>
              <w:keepLines/>
              <w:spacing w:after="0"/>
              <w:rPr>
                <w:rFonts w:ascii="Arial" w:hAnsi="Arial"/>
                <w:sz w:val="18"/>
              </w:rPr>
            </w:pPr>
          </w:p>
        </w:tc>
        <w:tc>
          <w:tcPr>
            <w:tcW w:w="782" w:type="dxa"/>
          </w:tcPr>
          <w:p w14:paraId="0028D480" w14:textId="77777777" w:rsidR="00BD7469" w:rsidRPr="0046266F" w:rsidRDefault="00BD7469" w:rsidP="006D15BF">
            <w:pPr>
              <w:keepNext/>
              <w:keepLines/>
              <w:spacing w:after="0"/>
              <w:rPr>
                <w:rFonts w:ascii="Arial" w:hAnsi="Arial"/>
                <w:sz w:val="18"/>
              </w:rPr>
            </w:pPr>
          </w:p>
        </w:tc>
        <w:tc>
          <w:tcPr>
            <w:tcW w:w="782" w:type="dxa"/>
          </w:tcPr>
          <w:p w14:paraId="396CDD49" w14:textId="77777777" w:rsidR="00BD7469" w:rsidRPr="0046266F" w:rsidRDefault="00BD7469" w:rsidP="006D15BF">
            <w:pPr>
              <w:keepNext/>
              <w:keepLines/>
              <w:spacing w:after="0"/>
              <w:rPr>
                <w:rFonts w:ascii="Arial" w:hAnsi="Arial"/>
                <w:sz w:val="18"/>
              </w:rPr>
            </w:pPr>
          </w:p>
        </w:tc>
        <w:tc>
          <w:tcPr>
            <w:tcW w:w="782" w:type="dxa"/>
          </w:tcPr>
          <w:p w14:paraId="2072087F" w14:textId="77777777" w:rsidR="00BD7469" w:rsidRPr="0046266F" w:rsidRDefault="00BD7469" w:rsidP="006D15BF">
            <w:pPr>
              <w:keepNext/>
              <w:keepLines/>
              <w:spacing w:after="0"/>
              <w:rPr>
                <w:rFonts w:ascii="Arial" w:hAnsi="Arial"/>
                <w:sz w:val="18"/>
              </w:rPr>
            </w:pPr>
          </w:p>
        </w:tc>
        <w:tc>
          <w:tcPr>
            <w:tcW w:w="782" w:type="dxa"/>
          </w:tcPr>
          <w:p w14:paraId="51BCC33B" w14:textId="77777777" w:rsidR="00BD7469" w:rsidRPr="0046266F" w:rsidRDefault="00BD7469" w:rsidP="006D15BF">
            <w:pPr>
              <w:keepNext/>
              <w:keepLines/>
              <w:spacing w:after="0"/>
              <w:rPr>
                <w:rFonts w:ascii="Arial" w:hAnsi="Arial"/>
                <w:sz w:val="18"/>
              </w:rPr>
            </w:pPr>
          </w:p>
        </w:tc>
        <w:tc>
          <w:tcPr>
            <w:tcW w:w="782" w:type="dxa"/>
          </w:tcPr>
          <w:p w14:paraId="519A9921" w14:textId="77777777" w:rsidR="00BD7469" w:rsidRPr="0046266F" w:rsidRDefault="00BD7469" w:rsidP="006D15BF">
            <w:pPr>
              <w:keepNext/>
              <w:keepLines/>
              <w:spacing w:after="0"/>
              <w:rPr>
                <w:rFonts w:ascii="Arial" w:hAnsi="Arial"/>
                <w:sz w:val="18"/>
              </w:rPr>
            </w:pPr>
          </w:p>
        </w:tc>
        <w:tc>
          <w:tcPr>
            <w:tcW w:w="782" w:type="dxa"/>
          </w:tcPr>
          <w:p w14:paraId="32F17A01" w14:textId="77777777" w:rsidR="00BD7469" w:rsidRPr="0046266F" w:rsidRDefault="00BD7469" w:rsidP="006D15BF">
            <w:pPr>
              <w:keepNext/>
              <w:keepLines/>
              <w:spacing w:after="0"/>
              <w:rPr>
                <w:rFonts w:ascii="Arial" w:hAnsi="Arial"/>
                <w:sz w:val="18"/>
              </w:rPr>
            </w:pPr>
          </w:p>
        </w:tc>
        <w:tc>
          <w:tcPr>
            <w:tcW w:w="782" w:type="dxa"/>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tcPr>
          <w:p w14:paraId="7D0A2899" w14:textId="77777777" w:rsidR="00E33ABA" w:rsidRDefault="00E33ABA" w:rsidP="006D7FE5">
            <w:pPr>
              <w:keepNext/>
              <w:keepLines/>
              <w:spacing w:after="0"/>
              <w:rPr>
                <w:rFonts w:ascii="Arial" w:hAnsi="Arial"/>
                <w:sz w:val="18"/>
              </w:rPr>
            </w:pPr>
          </w:p>
        </w:tc>
        <w:tc>
          <w:tcPr>
            <w:tcW w:w="782" w:type="dxa"/>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tcPr>
          <w:p w14:paraId="3DA3D516" w14:textId="77777777" w:rsidR="00E33ABA" w:rsidRDefault="00E33ABA" w:rsidP="006D7FE5">
            <w:pPr>
              <w:keepNext/>
              <w:keepLines/>
              <w:spacing w:after="0"/>
              <w:rPr>
                <w:rFonts w:ascii="Arial" w:hAnsi="Arial"/>
                <w:sz w:val="18"/>
              </w:rPr>
            </w:pPr>
          </w:p>
        </w:tc>
        <w:tc>
          <w:tcPr>
            <w:tcW w:w="782" w:type="dxa"/>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6F93DFB5"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r w:rsidR="00087958">
        <w:t>.</w:t>
      </w:r>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12A65F00" w14:textId="77777777" w:rsidR="00087958" w:rsidRPr="0046266F" w:rsidRDefault="00087958" w:rsidP="00087958">
      <w:pPr>
        <w:pStyle w:val="B1"/>
      </w:pPr>
      <w:r w:rsidRPr="0046266F">
        <w:t>3)</w:t>
      </w:r>
      <w:r w:rsidRPr="0046266F">
        <w:tab/>
      </w:r>
      <w:bookmarkStart w:id="3222" w:name="_Hlk9873620"/>
      <w:r w:rsidRPr="0046266F">
        <w:t xml:space="preserve">The </w:t>
      </w:r>
      <w:bookmarkStart w:id="3223" w:name="_Hlk9872608"/>
      <w:r w:rsidRPr="0046266F">
        <w:t>ME shall compute RES* from RES according to Annex A.4 TS 33.501</w:t>
      </w:r>
      <w:r>
        <w:t xml:space="preserve"> </w:t>
      </w:r>
      <w:r w:rsidRPr="0046266F">
        <w:t xml:space="preserve">[41]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21D517E1" w14:textId="77777777" w:rsidR="00087958" w:rsidRPr="0046266F" w:rsidRDefault="00087958" w:rsidP="00087958">
      <w:pPr>
        <w:pStyle w:val="B1"/>
      </w:pPr>
      <w:bookmarkStart w:id="3229" w:name="_Toc50983745"/>
      <w:bookmarkStart w:id="3230" w:name="_Toc50985916"/>
      <w:bookmarkStart w:id="3231" w:name="_Toc57113146"/>
      <w:bookmarkEnd w:id="3220"/>
      <w:bookmarkEnd w:id="3228"/>
      <w:r w:rsidRPr="0046266F">
        <w:t>a)</w:t>
      </w:r>
      <w:r w:rsidRPr="0046266F">
        <w:tab/>
        <w:t>Bring up Cell A and the UE is switched on.</w:t>
      </w:r>
    </w:p>
    <w:p w14:paraId="0701CEAF" w14:textId="77777777" w:rsidR="00087958" w:rsidRPr="0046266F" w:rsidRDefault="00087958" w:rsidP="00087958">
      <w:pPr>
        <w:pStyle w:val="B1"/>
      </w:pPr>
      <w:bookmarkStart w:id="3232" w:name="_Hlk9867787"/>
      <w:bookmarkStart w:id="3233" w:name="_Hlk10196680"/>
      <w:r w:rsidRPr="0046266F">
        <w:t>b)</w:t>
      </w:r>
      <w:r w:rsidRPr="0046266F">
        <w:tab/>
        <w:t xml:space="preserve">Upon reception of </w:t>
      </w:r>
      <w:bookmarkEnd w:id="3232"/>
      <w:r w:rsidRPr="0046266F">
        <w:t xml:space="preserve">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6B62CF09"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48AD86B4" w14:textId="77777777" w:rsidR="00087958" w:rsidRPr="0046266F" w:rsidRDefault="00087958" w:rsidP="00087958">
      <w:pPr>
        <w:pStyle w:val="B3"/>
      </w:pPr>
      <w:r w:rsidRPr="0046266F">
        <w:t>ngKSI:</w:t>
      </w:r>
    </w:p>
    <w:p w14:paraId="441579B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06EC130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29A33622" w14:textId="77777777" w:rsidR="00087958" w:rsidRPr="0046266F" w:rsidRDefault="00087958" w:rsidP="00A15D49">
      <w:pPr>
        <w:pStyle w:val="B3"/>
      </w:pPr>
      <w:r w:rsidRPr="0046266F">
        <w:t>Authentication parameter RAND (5G authentication challenge):</w:t>
      </w:r>
      <w:r>
        <w:tab/>
      </w:r>
      <w:r w:rsidRPr="0046266F">
        <w:t>128 bits value</w:t>
      </w:r>
    </w:p>
    <w:p w14:paraId="75608579" w14:textId="77777777" w:rsidR="00087958" w:rsidRPr="0046266F" w:rsidRDefault="00087958" w:rsidP="00A15D49">
      <w:pPr>
        <w:pStyle w:val="B3"/>
      </w:pPr>
      <w:r w:rsidRPr="0046266F">
        <w:t>Authentication parameter AUTN (5G Authentication challenge).</w:t>
      </w:r>
      <w:r w:rsidRPr="0046266F">
        <w:tab/>
        <w:t>128 bits value</w:t>
      </w:r>
      <w:bookmarkStart w:id="3234" w:name="_Hlk9867760"/>
    </w:p>
    <w:p w14:paraId="12ED6BF8" w14:textId="77777777" w:rsidR="00087958" w:rsidRPr="0046266F" w:rsidRDefault="00087958" w:rsidP="00087958">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234"/>
    </w:p>
    <w:bookmarkEnd w:id="3233"/>
    <w:p w14:paraId="3953CA0F" w14:textId="77777777" w:rsidR="00087958" w:rsidRPr="0046266F" w:rsidRDefault="00087958" w:rsidP="00087958">
      <w:pPr>
        <w:pStyle w:val="B1"/>
      </w:pPr>
      <w:r w:rsidRPr="0046266F">
        <w:t>e)</w:t>
      </w:r>
      <w:r w:rsidRPr="0046266F">
        <w:tab/>
        <w:t xml:space="preserve">Upon reception of </w:t>
      </w:r>
      <w:bookmarkStart w:id="3235" w:name="_Hlk9872520"/>
      <w:r w:rsidRPr="0046266F">
        <w:rPr>
          <w:i/>
        </w:rPr>
        <w:t>AUTHENTICATION RESPONSE</w:t>
      </w:r>
      <w:r w:rsidRPr="0046266F">
        <w:t xml:space="preserve"> message </w:t>
      </w:r>
      <w:bookmarkEnd w:id="3235"/>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5E7B676E" w14:textId="77777777" w:rsidR="00087958" w:rsidRPr="0046266F" w:rsidRDefault="00087958" w:rsidP="00087958">
      <w:pPr>
        <w:pStyle w:val="B1"/>
      </w:pPr>
      <w:r w:rsidRPr="0046266F">
        <w:t>f)</w:t>
      </w:r>
      <w:r w:rsidRPr="0046266F">
        <w:tab/>
        <w:t xml:space="preserve">The NG-SS sends a </w:t>
      </w:r>
      <w:r w:rsidRPr="0046266F">
        <w:rPr>
          <w:i/>
        </w:rPr>
        <w:t>REGISTRATION ACCEPT</w:t>
      </w:r>
      <w:r w:rsidRPr="0046266F">
        <w:t xml:space="preserve"> message.</w:t>
      </w:r>
    </w:p>
    <w:p w14:paraId="3F3BD9D4" w14:textId="77777777" w:rsidR="00087958" w:rsidRPr="0046266F" w:rsidRDefault="00087958" w:rsidP="00087958">
      <w:pPr>
        <w:pStyle w:val="B3"/>
      </w:pPr>
      <w:r w:rsidRPr="0046266F">
        <w:t>5G-GUTI:</w:t>
      </w:r>
      <w:r>
        <w:tab/>
      </w:r>
      <w:r w:rsidRPr="0046266F">
        <w:t>24408300010266436587</w:t>
      </w:r>
    </w:p>
    <w:p w14:paraId="76205EF2" w14:textId="77777777" w:rsidR="00087958" w:rsidRPr="0046266F" w:rsidRDefault="00087958" w:rsidP="00087958">
      <w:pPr>
        <w:pStyle w:val="B3"/>
      </w:pPr>
      <w:r w:rsidRPr="0046266F">
        <w:t>TAI:</w:t>
      </w:r>
      <w:r w:rsidRPr="0046266F">
        <w:tab/>
        <w:t>42 34 80 00 00 01</w:t>
      </w:r>
    </w:p>
    <w:p w14:paraId="52E76E50" w14:textId="77777777" w:rsidR="00087958" w:rsidRDefault="00087958" w:rsidP="00087958">
      <w:pPr>
        <w:pStyle w:val="B1"/>
      </w:pPr>
      <w:r w:rsidRPr="0046266F">
        <w:t>g)</w:t>
      </w:r>
      <w:r w:rsidRPr="0046266F">
        <w:tab/>
        <w:t xml:space="preserve">The UE sends a </w:t>
      </w:r>
      <w:r w:rsidRPr="0046266F">
        <w:rPr>
          <w:i/>
        </w:rPr>
        <w:t>REGISTRATION COMPLETE</w:t>
      </w:r>
      <w:r w:rsidRPr="0046266F">
        <w:t xml:space="preserve"> message.</w:t>
      </w:r>
    </w:p>
    <w:p w14:paraId="137FCB68" w14:textId="77777777" w:rsidR="00087958" w:rsidRPr="0046266F" w:rsidRDefault="00087958" w:rsidP="00087958">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7ECA6E93" w14:textId="77777777" w:rsidR="00087958" w:rsidRPr="0046266F" w:rsidRDefault="00087958" w:rsidP="00087958">
      <w:pPr>
        <w:pStyle w:val="B3"/>
      </w:pPr>
      <w:r w:rsidRPr="0046266F">
        <w:t>ngKSI:</w:t>
      </w:r>
      <w:r w:rsidRPr="0046266F">
        <w:tab/>
      </w:r>
      <w:r>
        <w:rPr>
          <w:noProof/>
        </w:rPr>
        <w:t>'</w:t>
      </w:r>
      <w:r w:rsidRPr="0046266F">
        <w:t>00</w:t>
      </w:r>
      <w:r>
        <w:rPr>
          <w:noProof/>
        </w:rPr>
        <w:t>'</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29"/>
      <w:bookmarkEnd w:id="3230"/>
      <w:bookmarkEnd w:id="3231"/>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809AA97" w14:textId="77777777" w:rsidR="00087958" w:rsidRDefault="00087958" w:rsidP="00087958">
      <w:pPr>
        <w:tabs>
          <w:tab w:val="left" w:pos="2835"/>
        </w:tabs>
        <w:ind w:left="284" w:hanging="284"/>
      </w:pPr>
      <w:bookmarkStart w:id="3353" w:name="_Hlk209064085"/>
      <w:bookmarkStart w:id="3354" w:name="_Toc146300426"/>
      <w:r w:rsidRPr="0046266F">
        <w:t>The 5G-NR UICC</w:t>
      </w:r>
      <w:r>
        <w:t xml:space="preserve"> - </w:t>
      </w:r>
      <w:r>
        <w:rPr>
          <w:lang w:val="en-US" w:eastAsia="fr-FR"/>
        </w:rPr>
        <w:t>support of Rel-16 features</w:t>
      </w:r>
      <w:r w:rsidRPr="0046266F">
        <w:t xml:space="preserve"> is used </w:t>
      </w:r>
      <w:r>
        <w:t>with following exceptions</w:t>
      </w:r>
      <w:r w:rsidRPr="0046266F">
        <w:t xml:space="preserve"> and the UICC is installed into the ME.</w:t>
      </w:r>
    </w:p>
    <w:p w14:paraId="25E2592B" w14:textId="77777777" w:rsidR="00087958" w:rsidRPr="00AC6077" w:rsidRDefault="00087958" w:rsidP="00087958">
      <w:pPr>
        <w:spacing w:after="120"/>
      </w:pPr>
      <w:r w:rsidRPr="0046266F">
        <w:rPr>
          <w:b/>
        </w:rPr>
        <w:t>EF</w:t>
      </w:r>
      <w:r w:rsidRPr="0046266F">
        <w:rPr>
          <w:b/>
          <w:vertAlign w:val="subscript"/>
        </w:rPr>
        <w:t>5GS3GPPNSC</w:t>
      </w:r>
      <w:r w:rsidRPr="0046266F">
        <w:rPr>
          <w:b/>
        </w:rPr>
        <w:t xml:space="preserve"> (5GS 3GPP Access NAS Security Context)</w:t>
      </w:r>
    </w:p>
    <w:p w14:paraId="77839944" w14:textId="77777777" w:rsidR="00087958" w:rsidRDefault="00087958" w:rsidP="00087958">
      <w:r>
        <w:lastRenderedPageBreak/>
        <w:t>Logically:</w:t>
      </w:r>
    </w:p>
    <w:p w14:paraId="19C7D01B" w14:textId="77777777" w:rsidR="001C2F77" w:rsidRPr="002769A6" w:rsidRDefault="001C2F77" w:rsidP="001C2F77">
      <w:pPr>
        <w:keepLines/>
        <w:tabs>
          <w:tab w:val="left" w:pos="4678"/>
        </w:tabs>
        <w:spacing w:after="0"/>
        <w:ind w:left="1702" w:hanging="1418"/>
        <w:rPr>
          <w:rFonts w:eastAsia="SimSun"/>
        </w:rPr>
      </w:pPr>
      <w:r w:rsidRPr="002769A6">
        <w:rPr>
          <w:rFonts w:eastAsia="SimSun"/>
        </w:rPr>
        <w:t>First record</w:t>
      </w:r>
      <w:r>
        <w:rPr>
          <w:rFonts w:eastAsia="SimSun"/>
        </w:rPr>
        <w:t>:</w:t>
      </w:r>
    </w:p>
    <w:p w14:paraId="0546F22C" w14:textId="77777777" w:rsidR="00087958" w:rsidRPr="007559E7" w:rsidRDefault="00087958" w:rsidP="00087958">
      <w:pPr>
        <w:keepLines/>
        <w:tabs>
          <w:tab w:val="left" w:pos="4678"/>
        </w:tabs>
        <w:spacing w:after="0"/>
        <w:ind w:left="1702" w:hanging="1418"/>
        <w:rPr>
          <w:lang w:val="en-US"/>
        </w:rPr>
      </w:pPr>
      <w:r>
        <w:tab/>
      </w:r>
      <w:r w:rsidRPr="0046266F">
        <w:t>Identifiers of selected NAS integrity</w:t>
      </w:r>
      <w:r w:rsidRPr="0046266F">
        <w:br/>
        <w:t>and encryption algorithms</w:t>
      </w:r>
      <w:r>
        <w:t>:</w:t>
      </w:r>
      <w:r>
        <w:tab/>
        <w:t>'11'H</w:t>
      </w:r>
    </w:p>
    <w:p w14:paraId="0DC53A2F" w14:textId="77777777" w:rsidR="00087958" w:rsidRDefault="00087958" w:rsidP="00087958">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C1CFA64"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5D964"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1B3A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533A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C6E4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F925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E6A8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8883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0F80E6"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0D16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DE15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B865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087958" w14:paraId="75A6A4B4"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3EBE98CF" w14:textId="77777777" w:rsidR="00087958" w:rsidRDefault="00087958" w:rsidP="00B25534">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0F905CE" w14:textId="77777777" w:rsidR="00087958" w:rsidRDefault="00087958" w:rsidP="00B25534">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C608A0C" w14:textId="77777777" w:rsidR="00087958" w:rsidRDefault="00087958" w:rsidP="00B25534">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7E9CE2DF" w14:textId="77777777" w:rsidR="00087958" w:rsidRDefault="00087958" w:rsidP="00B25534">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3B87028"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3A525" w14:textId="77777777" w:rsidR="00087958" w:rsidRDefault="00087958" w:rsidP="00B25534">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47D34486" w14:textId="77777777" w:rsidR="00087958" w:rsidRDefault="00087958" w:rsidP="00B25534">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EF8987B" w14:textId="77777777" w:rsidR="00087958" w:rsidRDefault="00087958" w:rsidP="00B25534">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71FE6B51"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4867EAF3" w14:textId="77777777" w:rsidR="00087958" w:rsidRDefault="00087958" w:rsidP="00B25534">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5AD551A" w14:textId="77777777" w:rsidR="00087958" w:rsidRDefault="00087958" w:rsidP="00B25534">
            <w:pPr>
              <w:keepNext/>
              <w:keepLines/>
              <w:spacing w:after="0"/>
              <w:jc w:val="center"/>
              <w:rPr>
                <w:rFonts w:ascii="Arial" w:hAnsi="Arial"/>
                <w:sz w:val="18"/>
                <w:lang w:val="fr-FR"/>
              </w:rPr>
            </w:pPr>
            <w:r>
              <w:rPr>
                <w:rFonts w:ascii="Arial" w:hAnsi="Arial"/>
                <w:sz w:val="18"/>
                <w:lang w:val="fr-FR"/>
              </w:rPr>
              <w:t>xx</w:t>
            </w:r>
          </w:p>
        </w:tc>
      </w:tr>
      <w:tr w:rsidR="00087958" w14:paraId="2D951C9D" w14:textId="77777777" w:rsidTr="00B25534">
        <w:tc>
          <w:tcPr>
            <w:tcW w:w="992" w:type="dxa"/>
            <w:tcBorders>
              <w:top w:val="single" w:sz="4" w:space="0" w:color="auto"/>
              <w:left w:val="nil"/>
              <w:bottom w:val="nil"/>
              <w:right w:val="single" w:sz="4" w:space="0" w:color="auto"/>
            </w:tcBorders>
          </w:tcPr>
          <w:p w14:paraId="15097A90"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FB2D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BC0D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295F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CFB04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A1FD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4F7C3"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1E09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40BD4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AABCF0"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F232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46BB26A1" w14:textId="77777777" w:rsidTr="00B25534">
        <w:tc>
          <w:tcPr>
            <w:tcW w:w="992" w:type="dxa"/>
            <w:tcBorders>
              <w:top w:val="nil"/>
              <w:left w:val="nil"/>
              <w:bottom w:val="nil"/>
              <w:right w:val="single" w:sz="4" w:space="0" w:color="auto"/>
            </w:tcBorders>
          </w:tcPr>
          <w:p w14:paraId="4C776D67"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ACF55E"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24DCEAC"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DFE66D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3BB1A9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F81BC0"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84D691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CC691F8"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08DAAA6B"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7C87DBF"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8CEF09"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7E96052C" w14:textId="77777777" w:rsidTr="00B25534">
        <w:trPr>
          <w:gridAfter w:val="2"/>
          <w:wAfter w:w="1248" w:type="dxa"/>
        </w:trPr>
        <w:tc>
          <w:tcPr>
            <w:tcW w:w="992" w:type="dxa"/>
            <w:tcBorders>
              <w:top w:val="nil"/>
              <w:left w:val="nil"/>
              <w:bottom w:val="nil"/>
              <w:right w:val="single" w:sz="4" w:space="0" w:color="auto"/>
            </w:tcBorders>
          </w:tcPr>
          <w:p w14:paraId="14C5B9CB"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5694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49C0A"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2FDE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37D31"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6A31B"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C28A3"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FC95C"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CA795"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r>
      <w:tr w:rsidR="00087958" w14:paraId="3828D4A8" w14:textId="77777777" w:rsidTr="00B25534">
        <w:trPr>
          <w:gridAfter w:val="2"/>
          <w:wAfter w:w="1248" w:type="dxa"/>
        </w:trPr>
        <w:tc>
          <w:tcPr>
            <w:tcW w:w="992" w:type="dxa"/>
            <w:tcBorders>
              <w:top w:val="nil"/>
              <w:left w:val="nil"/>
              <w:bottom w:val="nil"/>
              <w:right w:val="single" w:sz="4" w:space="0" w:color="auto"/>
            </w:tcBorders>
          </w:tcPr>
          <w:p w14:paraId="5C516789"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9FDEB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D2E59D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6394EF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F974CF8"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A70ADDF"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6FCB0D84"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BD2620F"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108C2E0"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r>
    </w:tbl>
    <w:p w14:paraId="1172FD3D" w14:textId="77777777" w:rsidR="00087958" w:rsidRDefault="00087958" w:rsidP="00087958">
      <w:pPr>
        <w:keepLines/>
        <w:tabs>
          <w:tab w:val="left" w:pos="4678"/>
        </w:tabs>
        <w:spacing w:after="0"/>
        <w:ind w:left="1702" w:hanging="1418"/>
      </w:pPr>
    </w:p>
    <w:p w14:paraId="16B14519" w14:textId="77777777" w:rsidR="001C2F77" w:rsidRPr="002769A6" w:rsidRDefault="001C2F77" w:rsidP="001C2F77">
      <w:pPr>
        <w:keepLines/>
        <w:tabs>
          <w:tab w:val="left" w:pos="4678"/>
        </w:tabs>
        <w:spacing w:after="0"/>
        <w:ind w:left="1702" w:hanging="1418"/>
        <w:rPr>
          <w:rFonts w:eastAsia="SimSun"/>
        </w:rPr>
      </w:pPr>
      <w:r w:rsidRPr="002769A6">
        <w:rPr>
          <w:rFonts w:eastAsia="SimSun"/>
        </w:rPr>
        <w:t>Second record</w:t>
      </w:r>
      <w:r>
        <w:rPr>
          <w:rFonts w:eastAsia="SimSun"/>
        </w:rPr>
        <w:t>:</w:t>
      </w:r>
    </w:p>
    <w:p w14:paraId="098070DE" w14:textId="77777777" w:rsidR="00087958" w:rsidRDefault="00087958" w:rsidP="00087958">
      <w:pPr>
        <w:keepLines/>
        <w:tabs>
          <w:tab w:val="left" w:pos="4678"/>
        </w:tabs>
        <w:spacing w:after="0"/>
        <w:ind w:left="1702" w:hanging="1418"/>
      </w:pPr>
      <w:r>
        <w:tab/>
      </w:r>
      <w:r w:rsidRPr="0046266F">
        <w:t>Identifiers of selected NAS integrity</w:t>
      </w:r>
      <w:r w:rsidRPr="0046266F">
        <w:br/>
        <w:t>and encryption algorithms</w:t>
      </w:r>
      <w:r>
        <w:t>:</w:t>
      </w:r>
      <w:r>
        <w:tab/>
        <w:t>'11'H</w:t>
      </w:r>
    </w:p>
    <w:p w14:paraId="1F76A50E" w14:textId="77777777" w:rsidR="00087958" w:rsidRDefault="00087958" w:rsidP="00087958">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87958" w14:paraId="3185AE5E" w14:textId="77777777" w:rsidTr="00B25534">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6CA9A" w14:textId="77777777" w:rsidR="00087958" w:rsidRDefault="00087958" w:rsidP="00B25534">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7387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FEABE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15F2B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C637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0AD0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262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4B2D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DACC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B5EB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D39F8"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B39</w:t>
            </w:r>
          </w:p>
        </w:tc>
      </w:tr>
      <w:tr w:rsidR="001C2F77" w14:paraId="1D1C5E79" w14:textId="77777777" w:rsidTr="00B25534">
        <w:tc>
          <w:tcPr>
            <w:tcW w:w="992" w:type="dxa"/>
            <w:tcBorders>
              <w:top w:val="single" w:sz="4" w:space="0" w:color="auto"/>
              <w:left w:val="single" w:sz="4" w:space="0" w:color="auto"/>
              <w:bottom w:val="single" w:sz="4" w:space="0" w:color="auto"/>
              <w:right w:val="single" w:sz="4" w:space="0" w:color="auto"/>
            </w:tcBorders>
            <w:hideMark/>
          </w:tcPr>
          <w:p w14:paraId="707F2CBA" w14:textId="77777777" w:rsidR="001C2F77" w:rsidRDefault="001C2F77" w:rsidP="001C2F77">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9E3E0F1" w14:textId="77777777" w:rsidR="001C2F77" w:rsidRDefault="001C2F77" w:rsidP="001C2F7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63963AE" w14:textId="5B11ED02" w:rsidR="001C2F77" w:rsidRDefault="001C2F77" w:rsidP="001C2F77">
            <w:pPr>
              <w:keepNext/>
              <w:keepLines/>
              <w:spacing w:after="0"/>
              <w:jc w:val="center"/>
              <w:rPr>
                <w:rFonts w:ascii="Arial" w:hAnsi="Arial"/>
                <w:sz w:val="18"/>
                <w:lang w:val="fr-FR"/>
              </w:rPr>
            </w:pPr>
            <w:r>
              <w:rPr>
                <w:rFonts w:ascii="Arial" w:eastAsia="SimSun" w:hAnsi="Arial"/>
                <w:sz w:val="18"/>
                <w:lang w:val="fr-FR"/>
              </w:rPr>
              <w:t>3C</w:t>
            </w:r>
          </w:p>
        </w:tc>
        <w:tc>
          <w:tcPr>
            <w:tcW w:w="624" w:type="dxa"/>
            <w:tcBorders>
              <w:top w:val="single" w:sz="4" w:space="0" w:color="auto"/>
              <w:left w:val="single" w:sz="4" w:space="0" w:color="auto"/>
              <w:bottom w:val="single" w:sz="4" w:space="0" w:color="auto"/>
              <w:right w:val="single" w:sz="4" w:space="0" w:color="auto"/>
            </w:tcBorders>
            <w:hideMark/>
          </w:tcPr>
          <w:p w14:paraId="32B1D3CB" w14:textId="77777777" w:rsidR="001C2F77" w:rsidRDefault="001C2F77" w:rsidP="001C2F7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B16D475" w14:textId="77777777" w:rsidR="001C2F77" w:rsidRDefault="001C2F77" w:rsidP="001C2F7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5E171CE" w14:textId="77777777" w:rsidR="001C2F77" w:rsidRDefault="001C2F77" w:rsidP="001C2F7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14D7DBDB" w14:textId="77777777" w:rsidR="001C2F77" w:rsidRDefault="001C2F77" w:rsidP="001C2F7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81A293D" w14:textId="77777777" w:rsidR="001C2F77" w:rsidRDefault="001C2F77" w:rsidP="001C2F7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EACEA57"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AA6FC00" w14:textId="77777777" w:rsidR="001C2F77" w:rsidRDefault="001C2F77" w:rsidP="001C2F7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31E5128" w14:textId="77777777" w:rsidR="001C2F77" w:rsidRDefault="001C2F77" w:rsidP="001C2F77">
            <w:pPr>
              <w:keepNext/>
              <w:keepLines/>
              <w:spacing w:after="0"/>
              <w:jc w:val="center"/>
              <w:rPr>
                <w:rFonts w:ascii="Arial" w:hAnsi="Arial"/>
                <w:sz w:val="18"/>
                <w:lang w:val="fr-FR"/>
              </w:rPr>
            </w:pPr>
            <w:r>
              <w:rPr>
                <w:rFonts w:ascii="Arial" w:hAnsi="Arial"/>
                <w:sz w:val="18"/>
                <w:lang w:val="fr-FR"/>
              </w:rPr>
              <w:t>xx</w:t>
            </w:r>
          </w:p>
        </w:tc>
      </w:tr>
      <w:tr w:rsidR="00087958" w14:paraId="5733178B" w14:textId="77777777" w:rsidTr="00B25534">
        <w:tc>
          <w:tcPr>
            <w:tcW w:w="992" w:type="dxa"/>
            <w:tcBorders>
              <w:top w:val="single" w:sz="4" w:space="0" w:color="auto"/>
              <w:left w:val="nil"/>
              <w:bottom w:val="nil"/>
              <w:right w:val="single" w:sz="4" w:space="0" w:color="auto"/>
            </w:tcBorders>
          </w:tcPr>
          <w:p w14:paraId="646113DC"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3B8D5"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6C26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BFEF2"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05F8F"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BEBC07"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03289"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DF6B04"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9499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967EB"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848D71"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B49</w:t>
            </w:r>
          </w:p>
        </w:tc>
      </w:tr>
      <w:tr w:rsidR="00087958" w14:paraId="005212C4" w14:textId="77777777" w:rsidTr="00B25534">
        <w:tc>
          <w:tcPr>
            <w:tcW w:w="992" w:type="dxa"/>
            <w:tcBorders>
              <w:top w:val="nil"/>
              <w:left w:val="nil"/>
              <w:bottom w:val="nil"/>
              <w:right w:val="single" w:sz="4" w:space="0" w:color="auto"/>
            </w:tcBorders>
          </w:tcPr>
          <w:p w14:paraId="5E1B142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4FDFE74A" w14:textId="77777777" w:rsidR="00087958" w:rsidRDefault="00087958" w:rsidP="00B25534">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5BB8EFA7"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0CEB77A"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561AD0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F386426"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66E80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E08022" w14:textId="77777777" w:rsidR="00087958" w:rsidRDefault="00087958" w:rsidP="00B25534">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6A04A55" w14:textId="77777777" w:rsidR="00087958" w:rsidRDefault="00087958" w:rsidP="00B25534">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505845"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B575484"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r w:rsidR="00087958" w14:paraId="5A080D95" w14:textId="77777777" w:rsidTr="00B25534">
        <w:tc>
          <w:tcPr>
            <w:tcW w:w="992" w:type="dxa"/>
            <w:tcBorders>
              <w:top w:val="nil"/>
              <w:left w:val="nil"/>
              <w:bottom w:val="nil"/>
              <w:right w:val="single" w:sz="4" w:space="0" w:color="auto"/>
            </w:tcBorders>
          </w:tcPr>
          <w:p w14:paraId="67A68F44"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3080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E80B72"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C0E07"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2CE74"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6FC8E"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8380D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2AD38"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C1384" w14:textId="77777777" w:rsidR="00087958" w:rsidRDefault="00087958" w:rsidP="00B25534">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55E15"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E72F22" w14:textId="77777777" w:rsidR="00087958" w:rsidRDefault="00087958" w:rsidP="00B25534">
            <w:pPr>
              <w:keepNext/>
              <w:keepLines/>
              <w:spacing w:after="0"/>
              <w:jc w:val="center"/>
              <w:rPr>
                <w:rFonts w:ascii="Arial" w:hAnsi="Arial"/>
                <w:sz w:val="18"/>
                <w:lang w:val="fr-FR"/>
              </w:rPr>
            </w:pPr>
            <w:r>
              <w:rPr>
                <w:rFonts w:ascii="Arial" w:hAnsi="Arial" w:cs="Arial"/>
                <w:b/>
                <w:sz w:val="18"/>
                <w:szCs w:val="18"/>
                <w:lang w:val="fr-FR"/>
              </w:rPr>
              <w:t>B59</w:t>
            </w:r>
          </w:p>
        </w:tc>
      </w:tr>
      <w:tr w:rsidR="00087958" w14:paraId="281DDC4C" w14:textId="77777777" w:rsidTr="00B25534">
        <w:tc>
          <w:tcPr>
            <w:tcW w:w="992" w:type="dxa"/>
            <w:tcBorders>
              <w:top w:val="nil"/>
              <w:left w:val="nil"/>
              <w:bottom w:val="nil"/>
              <w:right w:val="single" w:sz="4" w:space="0" w:color="auto"/>
            </w:tcBorders>
          </w:tcPr>
          <w:p w14:paraId="01FDEBFE"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553211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129B445"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F59307" w14:textId="77777777" w:rsidR="00087958" w:rsidRDefault="00087958" w:rsidP="00B25534">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316212D"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038693"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11</w:t>
            </w:r>
          </w:p>
        </w:tc>
        <w:tc>
          <w:tcPr>
            <w:tcW w:w="624" w:type="dxa"/>
            <w:tcBorders>
              <w:top w:val="single" w:sz="4" w:space="0" w:color="auto"/>
              <w:left w:val="single" w:sz="4" w:space="0" w:color="auto"/>
              <w:bottom w:val="single" w:sz="4" w:space="0" w:color="auto"/>
              <w:right w:val="single" w:sz="4" w:space="0" w:color="auto"/>
            </w:tcBorders>
          </w:tcPr>
          <w:p w14:paraId="794E9D53" w14:textId="77777777" w:rsidR="00087958" w:rsidRDefault="00087958" w:rsidP="00B25534">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F676E2"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53B8E26" w14:textId="77777777" w:rsidR="00087958" w:rsidRDefault="00087958" w:rsidP="00B25534">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C91DAB"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6842F77" w14:textId="77777777" w:rsidR="00087958" w:rsidRDefault="00087958" w:rsidP="00B25534">
            <w:pPr>
              <w:keepNext/>
              <w:keepLines/>
              <w:spacing w:after="0"/>
              <w:jc w:val="center"/>
              <w:rPr>
                <w:rFonts w:ascii="Arial" w:hAnsi="Arial"/>
                <w:sz w:val="18"/>
                <w:lang w:val="fr-FR"/>
              </w:rPr>
            </w:pPr>
            <w:r>
              <w:rPr>
                <w:rFonts w:ascii="Arial" w:hAnsi="Arial" w:cs="Arial"/>
                <w:sz w:val="18"/>
                <w:szCs w:val="18"/>
                <w:lang w:val="fr-FR"/>
              </w:rPr>
              <w:t>03</w:t>
            </w:r>
          </w:p>
        </w:tc>
      </w:tr>
      <w:tr w:rsidR="00087958" w14:paraId="517950EC" w14:textId="77777777" w:rsidTr="00B25534">
        <w:trPr>
          <w:gridAfter w:val="7"/>
          <w:wAfter w:w="4368" w:type="dxa"/>
        </w:trPr>
        <w:tc>
          <w:tcPr>
            <w:tcW w:w="992" w:type="dxa"/>
            <w:tcBorders>
              <w:top w:val="nil"/>
              <w:left w:val="nil"/>
              <w:bottom w:val="nil"/>
              <w:right w:val="single" w:sz="4" w:space="0" w:color="auto"/>
            </w:tcBorders>
          </w:tcPr>
          <w:p w14:paraId="1C9910F3" w14:textId="77777777" w:rsidR="00087958" w:rsidRDefault="00087958" w:rsidP="00B25534">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2BFCBD"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8BBCEC"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B708A" w14:textId="77777777" w:rsidR="00087958" w:rsidRDefault="00087958" w:rsidP="00B25534">
            <w:pPr>
              <w:keepNext/>
              <w:keepLines/>
              <w:spacing w:after="0"/>
              <w:jc w:val="center"/>
              <w:rPr>
                <w:rFonts w:ascii="Arial" w:hAnsi="Arial"/>
                <w:b/>
                <w:sz w:val="18"/>
                <w:lang w:val="fr-FR"/>
              </w:rPr>
            </w:pPr>
            <w:r>
              <w:rPr>
                <w:rFonts w:ascii="Arial" w:hAnsi="Arial"/>
                <w:b/>
                <w:sz w:val="18"/>
                <w:lang w:val="fr-FR"/>
              </w:rPr>
              <w:t>B62</w:t>
            </w:r>
          </w:p>
        </w:tc>
      </w:tr>
      <w:tr w:rsidR="00087958" w14:paraId="40F2AA5F" w14:textId="77777777" w:rsidTr="00B25534">
        <w:trPr>
          <w:gridAfter w:val="7"/>
          <w:wAfter w:w="4368" w:type="dxa"/>
        </w:trPr>
        <w:tc>
          <w:tcPr>
            <w:tcW w:w="992" w:type="dxa"/>
            <w:tcBorders>
              <w:top w:val="nil"/>
              <w:left w:val="nil"/>
              <w:bottom w:val="nil"/>
              <w:right w:val="single" w:sz="4" w:space="0" w:color="auto"/>
            </w:tcBorders>
          </w:tcPr>
          <w:p w14:paraId="36225210" w14:textId="77777777" w:rsidR="00087958" w:rsidRDefault="00087958" w:rsidP="00B25534">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DB311F8"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9C52EFC"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CA855DB" w14:textId="77777777" w:rsidR="00087958" w:rsidRDefault="00087958" w:rsidP="00B25534">
            <w:pPr>
              <w:keepNext/>
              <w:keepLines/>
              <w:spacing w:after="0"/>
              <w:jc w:val="center"/>
              <w:rPr>
                <w:rFonts w:ascii="Arial" w:hAnsi="Arial"/>
                <w:sz w:val="18"/>
                <w:lang w:val="fr-FR"/>
              </w:rPr>
            </w:pPr>
            <w:r>
              <w:rPr>
                <w:rFonts w:ascii="Arial" w:hAnsi="Arial"/>
                <w:sz w:val="18"/>
                <w:lang w:val="fr-FR"/>
              </w:rPr>
              <w:t>00</w:t>
            </w:r>
          </w:p>
        </w:tc>
      </w:tr>
    </w:tbl>
    <w:p w14:paraId="387EC2FF" w14:textId="77777777" w:rsidR="00087958" w:rsidRPr="0046266F" w:rsidRDefault="00087958" w:rsidP="00087958">
      <w:pPr>
        <w:tabs>
          <w:tab w:val="left" w:pos="2835"/>
        </w:tabs>
        <w:ind w:left="284" w:hanging="284"/>
      </w:pPr>
    </w:p>
    <w:bookmarkEnd w:id="3353"/>
    <w:p w14:paraId="2BD76E74" w14:textId="1335BCB5" w:rsidR="000D66A4" w:rsidRPr="0046266F" w:rsidRDefault="000D66A4" w:rsidP="000D66A4">
      <w:pPr>
        <w:pStyle w:val="Heading5"/>
      </w:pPr>
      <w:r w:rsidRPr="0046266F">
        <w:t>15.2.</w:t>
      </w:r>
      <w:r>
        <w:t>5</w:t>
      </w:r>
      <w:r w:rsidRPr="0046266F">
        <w:t>.</w:t>
      </w:r>
      <w:r>
        <w:t>4.</w:t>
      </w:r>
      <w:r w:rsidRPr="0046266F">
        <w:t>2</w:t>
      </w:r>
      <w:r w:rsidRPr="0046266F">
        <w:tab/>
        <w:t>Procedure</w:t>
      </w:r>
      <w:bookmarkEnd w:id="3354"/>
    </w:p>
    <w:p w14:paraId="2F1CC109" w14:textId="77777777" w:rsidR="00087958" w:rsidRPr="0046266F" w:rsidRDefault="00087958" w:rsidP="00087958">
      <w:pPr>
        <w:pStyle w:val="B1"/>
      </w:pPr>
      <w:bookmarkStart w:id="3355" w:name="_Toc146300427"/>
      <w:r w:rsidRPr="0046266F">
        <w:t>a)</w:t>
      </w:r>
      <w:r w:rsidRPr="0046266F">
        <w:tab/>
        <w:t>Bring up Cell A and the UE is switched on.</w:t>
      </w:r>
    </w:p>
    <w:p w14:paraId="7D265580" w14:textId="77777777" w:rsidR="00087958" w:rsidRPr="0046266F" w:rsidRDefault="00087958" w:rsidP="00087958">
      <w:pPr>
        <w:pStyle w:val="B1"/>
      </w:pPr>
      <w:r w:rsidRPr="0046266F">
        <w:t>b)</w:t>
      </w:r>
      <w:r w:rsidRPr="0046266F">
        <w:tab/>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2AB0A88" w14:textId="77777777" w:rsidR="00087958" w:rsidRPr="0046266F" w:rsidRDefault="00087958" w:rsidP="00087958">
      <w:pPr>
        <w:pStyle w:val="B1"/>
      </w:pPr>
      <w:r w:rsidRPr="0046266F">
        <w:t>c)</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36BFE723" w14:textId="77777777" w:rsidR="00087958" w:rsidRPr="0046266F" w:rsidRDefault="00087958" w:rsidP="00087958">
      <w:pPr>
        <w:pStyle w:val="B3"/>
      </w:pPr>
      <w:r w:rsidRPr="0046266F">
        <w:t>ngKSI:</w:t>
      </w:r>
    </w:p>
    <w:p w14:paraId="7B12FA7C"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'000'</w:t>
      </w:r>
    </w:p>
    <w:p w14:paraId="22205FE9"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4F0C20AC" w14:textId="77777777" w:rsidR="00087958" w:rsidRPr="00AC3BAC" w:rsidRDefault="00087958" w:rsidP="00A15D49">
      <w:pPr>
        <w:pStyle w:val="B3"/>
      </w:pPr>
      <w:r w:rsidRPr="00AC3BAC">
        <w:t>Authentication parameter RAND (5G authentication challenge):</w:t>
      </w:r>
      <w:r w:rsidRPr="00AC3BAC">
        <w:tab/>
        <w:t>128 bits value</w:t>
      </w:r>
    </w:p>
    <w:p w14:paraId="1F4E34B6" w14:textId="77777777" w:rsidR="00087958" w:rsidRPr="00AC3BAC" w:rsidRDefault="00087958" w:rsidP="00A15D49">
      <w:pPr>
        <w:pStyle w:val="B3"/>
      </w:pPr>
      <w:r w:rsidRPr="00AC3BAC">
        <w:t>Authentication parameter AUTN (5G Authentication challenge).</w:t>
      </w:r>
      <w:r w:rsidRPr="00AC3BAC">
        <w:tab/>
        <w:t>128 bits value</w:t>
      </w:r>
    </w:p>
    <w:p w14:paraId="1648F5DF" w14:textId="77777777" w:rsidR="00087958" w:rsidRPr="00AC3BAC" w:rsidRDefault="00087958" w:rsidP="00087958">
      <w:pPr>
        <w:pStyle w:val="B1"/>
      </w:pPr>
      <w:r w:rsidRPr="00AC3BAC">
        <w:t>d)</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80D37FE" w14:textId="77777777" w:rsidR="00087958" w:rsidRPr="00AC3BAC" w:rsidRDefault="00087958" w:rsidP="00087958">
      <w:pPr>
        <w:pStyle w:val="B1"/>
      </w:pPr>
      <w:r w:rsidRPr="00AC3BAC">
        <w:t>e)</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7E29C5CA" w14:textId="77777777" w:rsidR="00087958" w:rsidRPr="00AC3BAC" w:rsidRDefault="00087958" w:rsidP="00087958">
      <w:pPr>
        <w:pStyle w:val="B1"/>
      </w:pPr>
      <w:r w:rsidRPr="00AC3BAC">
        <w:t>f)</w:t>
      </w:r>
      <w:r w:rsidRPr="00AC3BAC">
        <w:tab/>
        <w:t xml:space="preserve">The NG-SS sends a </w:t>
      </w:r>
      <w:r w:rsidRPr="00A15D49">
        <w:rPr>
          <w:i/>
          <w:iCs/>
        </w:rPr>
        <w:t>REGISTRATION ACCEPT</w:t>
      </w:r>
      <w:r w:rsidRPr="00AC3BAC">
        <w:t xml:space="preserve"> message.</w:t>
      </w:r>
    </w:p>
    <w:p w14:paraId="2395D144" w14:textId="77777777" w:rsidR="00087958" w:rsidRPr="00AC3BAC" w:rsidRDefault="00087958" w:rsidP="00087958">
      <w:pPr>
        <w:pStyle w:val="B3"/>
      </w:pPr>
      <w:r w:rsidRPr="00AC3BAC">
        <w:t>5G-GUTI:</w:t>
      </w:r>
      <w:r w:rsidRPr="00AC3BAC">
        <w:tab/>
        <w:t>24408300010266436587</w:t>
      </w:r>
    </w:p>
    <w:p w14:paraId="4589F359" w14:textId="77777777" w:rsidR="00087958" w:rsidRPr="00AC3BAC" w:rsidRDefault="00087958" w:rsidP="00087958">
      <w:pPr>
        <w:pStyle w:val="B3"/>
      </w:pPr>
      <w:r w:rsidRPr="00AC3BAC">
        <w:t>TAI:</w:t>
      </w:r>
      <w:r w:rsidRPr="00AC3BAC">
        <w:tab/>
        <w:t>42 34 80 00 00 01</w:t>
      </w:r>
    </w:p>
    <w:p w14:paraId="58496869" w14:textId="77777777" w:rsidR="00087958" w:rsidRPr="00AC3BAC" w:rsidRDefault="00087958" w:rsidP="00087958">
      <w:pPr>
        <w:pStyle w:val="B1"/>
      </w:pPr>
      <w:r w:rsidRPr="00AC3BAC">
        <w:t>g)</w:t>
      </w:r>
      <w:r w:rsidRPr="00AC3BAC">
        <w:tab/>
        <w:t xml:space="preserve">The UE sends a </w:t>
      </w:r>
      <w:r w:rsidRPr="00A15D49">
        <w:rPr>
          <w:i/>
          <w:iCs/>
        </w:rPr>
        <w:t>REGISTRATION COMPLETE</w:t>
      </w:r>
      <w:r w:rsidRPr="00AC3BAC">
        <w:t xml:space="preserve"> message.</w:t>
      </w:r>
    </w:p>
    <w:p w14:paraId="13375E23" w14:textId="77777777" w:rsidR="00087958" w:rsidRDefault="00087958" w:rsidP="00087958">
      <w:pPr>
        <w:pStyle w:val="B1"/>
      </w:pPr>
      <w:r>
        <w:t>h</w:t>
      </w:r>
      <w:r w:rsidRPr="0046266F">
        <w:t>)</w:t>
      </w:r>
      <w:r w:rsidRPr="0046266F">
        <w:tab/>
        <w:t xml:space="preserve">The UE is </w:t>
      </w:r>
      <w:r>
        <w:t>powered down.</w:t>
      </w:r>
    </w:p>
    <w:p w14:paraId="4E231DF6" w14:textId="77777777" w:rsidR="00087958" w:rsidRPr="00FC266F" w:rsidRDefault="00087958" w:rsidP="00087958">
      <w:pPr>
        <w:pStyle w:val="B1"/>
      </w:pPr>
      <w:r>
        <w:lastRenderedPageBreak/>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4413784" w14:textId="77777777" w:rsidR="00087958" w:rsidRPr="0046266F" w:rsidRDefault="00087958" w:rsidP="00087958">
      <w:pPr>
        <w:pStyle w:val="B1"/>
      </w:pPr>
      <w:r>
        <w:t>j)</w:t>
      </w:r>
      <w:r>
        <w:tab/>
        <w:t xml:space="preserve">The UE is powered on. The UE reads the first record of the 5G 3GPP NAS security context from the USIM to construct a </w:t>
      </w:r>
      <w:r w:rsidRPr="00A15D49">
        <w:rPr>
          <w:i/>
          <w:iCs/>
        </w:rPr>
        <w:t>REGISTRATION REQUEST</w:t>
      </w:r>
      <w:r>
        <w:t xml:space="preserve"> message. </w:t>
      </w:r>
      <w:r w:rsidRPr="0046266F">
        <w:t xml:space="preserve">Upon reception of an </w:t>
      </w:r>
      <w:r w:rsidRPr="0046266F">
        <w:rPr>
          <w:i/>
        </w:rPr>
        <w:t>RRCSetupRequest</w:t>
      </w:r>
      <w:r w:rsidRPr="0046266F">
        <w:t xml:space="preserve"> message from the UE, NG-SS transmits an </w:t>
      </w:r>
      <w:r w:rsidRPr="00A15D49">
        <w:rPr>
          <w:i/>
          <w:iCs/>
        </w:rPr>
        <w:t>RRCSetup</w:t>
      </w:r>
      <w:r w:rsidRPr="0046266F">
        <w:t xml:space="preserve"> message to the UE followed by reception of an </w:t>
      </w:r>
      <w:r w:rsidRPr="0046266F">
        <w:rPr>
          <w:i/>
        </w:rPr>
        <w:t>RRCSetupComplete</w:t>
      </w:r>
      <w:r w:rsidRPr="0046266F">
        <w:t xml:space="preserve"> message from the UE.</w:t>
      </w:r>
    </w:p>
    <w:p w14:paraId="44FB91ED" w14:textId="77777777" w:rsidR="00087958" w:rsidRPr="0046266F" w:rsidRDefault="00087958" w:rsidP="00087958">
      <w:pPr>
        <w:pStyle w:val="B1"/>
      </w:pPr>
      <w:r>
        <w:t>k</w:t>
      </w:r>
      <w:r w:rsidRPr="0046266F">
        <w:t>)</w:t>
      </w:r>
      <w:r w:rsidRPr="0046266F">
        <w:tab/>
        <w:t xml:space="preserve">After receipt of a </w:t>
      </w:r>
      <w:r w:rsidRPr="00A15D49">
        <w:rPr>
          <w:i/>
          <w:iCs/>
        </w:rPr>
        <w:t>REGISTRATION REQUEST</w:t>
      </w:r>
      <w:r w:rsidRPr="0046266F">
        <w:t xml:space="preserve"> message from the UE during registration, the UE, NG-SS initiates the 5G AKA authentication procedure and sends 5G AKA-Challenge message in the </w:t>
      </w:r>
      <w:r w:rsidRPr="00A15D49">
        <w:rPr>
          <w:i/>
          <w:iCs/>
        </w:rPr>
        <w:t>AUTHENTICATION REQUEST</w:t>
      </w:r>
      <w:r w:rsidRPr="0046266F">
        <w:t xml:space="preserve"> message, uses:</w:t>
      </w:r>
    </w:p>
    <w:p w14:paraId="021A1C2D" w14:textId="77777777" w:rsidR="00087958" w:rsidRPr="0046266F" w:rsidRDefault="00087958" w:rsidP="00087958">
      <w:pPr>
        <w:pStyle w:val="B3"/>
      </w:pPr>
      <w:r w:rsidRPr="0046266F">
        <w:t>ngKSI:</w:t>
      </w:r>
    </w:p>
    <w:p w14:paraId="3EB78D1D" w14:textId="77777777" w:rsidR="00087958" w:rsidRPr="00A15D49" w:rsidRDefault="00087958" w:rsidP="00A15D49">
      <w:pPr>
        <w:pStyle w:val="B4"/>
        <w:rPr>
          <w:rFonts w:eastAsiaTheme="minorEastAsia"/>
        </w:rPr>
      </w:pPr>
      <w:r w:rsidRPr="00A15D49">
        <w:rPr>
          <w:rFonts w:eastAsiaTheme="minorEastAsia"/>
        </w:rPr>
        <w:t>NAS key set identifier</w:t>
      </w:r>
      <w:r>
        <w:rPr>
          <w:rFonts w:eastAsiaTheme="minorEastAsia"/>
        </w:rPr>
        <w:t xml:space="preserve"> bits</w:t>
      </w:r>
      <w:r w:rsidRPr="00A15D49">
        <w:rPr>
          <w:rFonts w:eastAsiaTheme="minorEastAsia"/>
        </w:rPr>
        <w:t>:</w:t>
      </w:r>
      <w:r w:rsidRPr="00A15D49">
        <w:rPr>
          <w:rFonts w:eastAsiaTheme="minorEastAsia"/>
        </w:rPr>
        <w:tab/>
        <w:t>'001'</w:t>
      </w:r>
    </w:p>
    <w:p w14:paraId="22AD762B" w14:textId="77777777" w:rsidR="00087958" w:rsidRPr="00A15D49" w:rsidRDefault="00087958" w:rsidP="00A15D49">
      <w:pPr>
        <w:pStyle w:val="B4"/>
        <w:rPr>
          <w:rFonts w:eastAsiaTheme="minorEastAsia"/>
        </w:rPr>
      </w:pPr>
      <w:r w:rsidRPr="00A15D49">
        <w:rPr>
          <w:rFonts w:eastAsiaTheme="minorEastAsia"/>
        </w:rPr>
        <w:t>TSC</w:t>
      </w:r>
      <w:r>
        <w:rPr>
          <w:rFonts w:eastAsiaTheme="minorEastAsia"/>
        </w:rPr>
        <w:t xml:space="preserve"> bit</w:t>
      </w:r>
      <w:r w:rsidRPr="00A15D49">
        <w:rPr>
          <w:rFonts w:eastAsiaTheme="minorEastAsia"/>
        </w:rPr>
        <w:t>:</w:t>
      </w:r>
      <w:r w:rsidRPr="00A15D49">
        <w:rPr>
          <w:rFonts w:eastAsiaTheme="minorEastAsia"/>
        </w:rPr>
        <w:tab/>
        <w:t>'0'</w:t>
      </w:r>
    </w:p>
    <w:p w14:paraId="739B17ED" w14:textId="77777777" w:rsidR="00087958" w:rsidRPr="00AC3BAC" w:rsidRDefault="00087958" w:rsidP="00A15D49">
      <w:pPr>
        <w:pStyle w:val="B3"/>
      </w:pPr>
      <w:r w:rsidRPr="00AC3BAC">
        <w:t>Authentication parameter RAND (5G authentication challenge):</w:t>
      </w:r>
      <w:r w:rsidRPr="00AC3BAC">
        <w:tab/>
        <w:t>128 bits value</w:t>
      </w:r>
    </w:p>
    <w:p w14:paraId="1FF1C3CE" w14:textId="77777777" w:rsidR="00087958" w:rsidRPr="00AC3BAC" w:rsidRDefault="00087958" w:rsidP="00A15D49">
      <w:pPr>
        <w:pStyle w:val="B3"/>
      </w:pPr>
      <w:r w:rsidRPr="00AC3BAC">
        <w:t>Authentication parameter AUTN (5G Authentication challenge).</w:t>
      </w:r>
      <w:r w:rsidRPr="00AC3BAC">
        <w:tab/>
        <w:t>128 bits value</w:t>
      </w:r>
    </w:p>
    <w:p w14:paraId="18F16E1C" w14:textId="77777777" w:rsidR="00087958" w:rsidRPr="00AC3BAC" w:rsidRDefault="00087958" w:rsidP="00087958">
      <w:pPr>
        <w:pStyle w:val="B1"/>
      </w:pPr>
      <w:r>
        <w:t>l</w:t>
      </w:r>
      <w:r w:rsidRPr="00AC3BAC">
        <w:t>)</w:t>
      </w:r>
      <w:r w:rsidRPr="00AC3BAC">
        <w:tab/>
        <w:t xml:space="preserve">Using the 5G authentication challenge data received in </w:t>
      </w:r>
      <w:r w:rsidRPr="00A15D49">
        <w:rPr>
          <w:i/>
          <w:iCs/>
        </w:rPr>
        <w:t>AUTHENTICATION REQUEST</w:t>
      </w:r>
      <w:r w:rsidRPr="00AC3BAC">
        <w:t xml:space="preserve"> message the ME pass the RAND and AUTN to the USIM.</w:t>
      </w:r>
    </w:p>
    <w:p w14:paraId="0119EB76" w14:textId="77777777" w:rsidR="00087958" w:rsidRPr="00AC3BAC" w:rsidRDefault="00087958" w:rsidP="00087958">
      <w:pPr>
        <w:pStyle w:val="B1"/>
      </w:pPr>
      <w:r>
        <w:t>m</w:t>
      </w:r>
      <w:r w:rsidRPr="00AC3BAC">
        <w:t>)</w:t>
      </w:r>
      <w:r w:rsidRPr="00AC3BAC">
        <w:tab/>
        <w:t xml:space="preserve">Upon reception of </w:t>
      </w:r>
      <w:r w:rsidRPr="00A15D49">
        <w:rPr>
          <w:i/>
          <w:iCs/>
        </w:rPr>
        <w:t>AUTHENTICATION RESPONSE</w:t>
      </w:r>
      <w:r w:rsidRPr="00AC3BAC">
        <w:t xml:space="preserve"> message from the UE, the NG-SS sends a </w:t>
      </w:r>
      <w:r w:rsidRPr="00A15D49">
        <w:rPr>
          <w:i/>
          <w:iCs/>
        </w:rPr>
        <w:t>SECURITY MODE COMMAND</w:t>
      </w:r>
      <w:r w:rsidRPr="00AC3BAC">
        <w:t xml:space="preserve"> message. The UE sends a </w:t>
      </w:r>
      <w:r w:rsidRPr="00A15D49">
        <w:rPr>
          <w:i/>
          <w:iCs/>
        </w:rPr>
        <w:t>SECURITY MODE COMPLETE</w:t>
      </w:r>
      <w:r w:rsidRPr="00AC3BAC">
        <w:t xml:space="preserve"> message.</w:t>
      </w:r>
    </w:p>
    <w:p w14:paraId="5A6AC5B0" w14:textId="77777777" w:rsidR="00087958" w:rsidRPr="00AC3BAC" w:rsidRDefault="00087958" w:rsidP="00087958">
      <w:pPr>
        <w:pStyle w:val="B1"/>
      </w:pPr>
      <w:r>
        <w:t>n</w:t>
      </w:r>
      <w:r w:rsidRPr="00AC3BAC">
        <w:t>)</w:t>
      </w:r>
      <w:r w:rsidRPr="00AC3BAC">
        <w:tab/>
        <w:t xml:space="preserve">The NG-SS sends a </w:t>
      </w:r>
      <w:r w:rsidRPr="00A15D49">
        <w:rPr>
          <w:i/>
          <w:iCs/>
        </w:rPr>
        <w:t>REGISTRATION ACCEPT</w:t>
      </w:r>
      <w:r w:rsidRPr="00AC3BAC">
        <w:t xml:space="preserve"> message.</w:t>
      </w:r>
    </w:p>
    <w:p w14:paraId="4D2ED724" w14:textId="77777777" w:rsidR="00087958" w:rsidRPr="00AC3BAC" w:rsidRDefault="00087958" w:rsidP="00087958">
      <w:pPr>
        <w:pStyle w:val="B3"/>
      </w:pPr>
      <w:r w:rsidRPr="00AC3BAC">
        <w:t>5G-GUTI:</w:t>
      </w:r>
      <w:r w:rsidRPr="00AC3BAC">
        <w:tab/>
        <w:t>24408</w:t>
      </w:r>
      <w:r>
        <w:t>4</w:t>
      </w:r>
      <w:r w:rsidRPr="00AC3BAC">
        <w:t>00010266436587</w:t>
      </w:r>
    </w:p>
    <w:p w14:paraId="19005C18" w14:textId="77777777" w:rsidR="00087958" w:rsidRPr="00AC3BAC" w:rsidRDefault="00087958" w:rsidP="00087958">
      <w:pPr>
        <w:pStyle w:val="B3"/>
      </w:pPr>
      <w:r w:rsidRPr="00AC3BAC">
        <w:t>TAI:</w:t>
      </w:r>
      <w:r w:rsidRPr="00AC3BAC">
        <w:tab/>
        <w:t>42 34 80 00 00 01</w:t>
      </w:r>
    </w:p>
    <w:p w14:paraId="3DD9BA4B" w14:textId="77777777" w:rsidR="00087958" w:rsidRPr="00AC3BAC" w:rsidRDefault="00087958" w:rsidP="00087958">
      <w:pPr>
        <w:pStyle w:val="B1"/>
      </w:pPr>
      <w:r>
        <w:t>o</w:t>
      </w:r>
      <w:r w:rsidRPr="00AC3BAC">
        <w:t>)</w:t>
      </w:r>
      <w:r w:rsidRPr="00AC3BAC">
        <w:tab/>
        <w:t xml:space="preserve">The UE sends a </w:t>
      </w:r>
      <w:r w:rsidRPr="00A15D49">
        <w:rPr>
          <w:i/>
          <w:iCs/>
        </w:rPr>
        <w:t>REGISTRATION COMPLETE</w:t>
      </w:r>
      <w:r w:rsidRPr="00AC3BAC">
        <w:t xml:space="preserve"> message.</w:t>
      </w:r>
    </w:p>
    <w:p w14:paraId="64CCA436" w14:textId="77777777" w:rsidR="00087958" w:rsidRDefault="00087958" w:rsidP="00087958">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r w:rsidRPr="0046266F">
        <w:t>15.2.</w:t>
      </w:r>
      <w:r>
        <w:t>5</w:t>
      </w:r>
      <w:r w:rsidRPr="0046266F">
        <w:t>.5</w:t>
      </w:r>
      <w:r w:rsidRPr="0046266F">
        <w:tab/>
        <w:t>Acceptance criteria</w:t>
      </w:r>
      <w:bookmarkEnd w:id="3355"/>
    </w:p>
    <w:p w14:paraId="76F4107C" w14:textId="77777777" w:rsidR="00087958" w:rsidRPr="0046266F" w:rsidRDefault="00087958" w:rsidP="00087958">
      <w:pPr>
        <w:pStyle w:val="B1"/>
      </w:pPr>
      <w:bookmarkStart w:id="3356" w:name="_Toc57113170"/>
      <w:bookmarkStart w:id="3357" w:name="_Toc146300428"/>
      <w:bookmarkEnd w:id="3349"/>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C2969F9" w14:textId="77777777" w:rsidR="00087958" w:rsidRPr="0046266F" w:rsidRDefault="00087958" w:rsidP="00087958">
      <w:pPr>
        <w:pStyle w:val="B1"/>
      </w:pPr>
      <w:r w:rsidRPr="0046266F">
        <w:t>2)</w:t>
      </w:r>
      <w:r w:rsidRPr="0046266F">
        <w:tab/>
        <w:t xml:space="preserve">During step c) the UE shall indicate within the </w:t>
      </w:r>
      <w:r w:rsidRPr="00A15D49">
        <w:rPr>
          <w:i/>
          <w:iCs/>
        </w:rPr>
        <w:t>REGISTRATION REQUEST</w:t>
      </w:r>
      <w:r w:rsidRPr="0046266F">
        <w:t xml:space="preserve"> for the NAS key set identifier that no key is available.</w:t>
      </w:r>
    </w:p>
    <w:p w14:paraId="2BD331ED" w14:textId="77777777" w:rsidR="00087958" w:rsidRPr="00FF40C1" w:rsidRDefault="00087958" w:rsidP="00087958">
      <w:pPr>
        <w:pStyle w:val="B1"/>
      </w:pPr>
      <w:r w:rsidRPr="00FF40C1">
        <w:t>3)</w:t>
      </w:r>
      <w:r w:rsidRPr="00FF40C1">
        <w:tab/>
        <w:t xml:space="preserve">In step d) the ME forwards the RAND and AUTN received in </w:t>
      </w:r>
      <w:r w:rsidRPr="00A15D49">
        <w:rPr>
          <w:i/>
          <w:iCs/>
        </w:rPr>
        <w:t>AUTHENTICATION REQUEST</w:t>
      </w:r>
      <w:r w:rsidRPr="00FF40C1">
        <w:t xml:space="preserve"> message to the USIM.</w:t>
      </w:r>
    </w:p>
    <w:p w14:paraId="602F1AFA" w14:textId="77777777" w:rsidR="00087958" w:rsidRPr="00FF40C1" w:rsidRDefault="00087958" w:rsidP="00087958">
      <w:pPr>
        <w:pStyle w:val="B1"/>
      </w:pPr>
      <w:r w:rsidRPr="00FF40C1">
        <w:t>4)</w:t>
      </w:r>
      <w:r w:rsidRPr="00FF40C1">
        <w:tab/>
        <w:t xml:space="preserve">During step e) the UE sends an </w:t>
      </w:r>
      <w:r w:rsidRPr="00A15D49">
        <w:rPr>
          <w:i/>
          <w:iCs/>
        </w:rPr>
        <w:t>AUTHENTICATION RESPONSE</w:t>
      </w:r>
      <w:r w:rsidRPr="00FF40C1">
        <w:t xml:space="preserve"> message contains:</w:t>
      </w:r>
    </w:p>
    <w:p w14:paraId="0A2AC669" w14:textId="77777777" w:rsidR="00087958" w:rsidRPr="0098683A" w:rsidRDefault="00087958" w:rsidP="00087958">
      <w:pPr>
        <w:pStyle w:val="B3"/>
      </w:pPr>
      <w:r w:rsidRPr="0098683A">
        <w:t>Authentication response parameter:</w:t>
      </w:r>
      <w:r w:rsidRPr="0098683A">
        <w:tab/>
        <w:t>16 octets RES* value calculated according to 3GPP TS 24.501 [42]</w:t>
      </w:r>
    </w:p>
    <w:p w14:paraId="260A589A" w14:textId="77777777" w:rsidR="00087958" w:rsidRPr="00FF40C1" w:rsidRDefault="00087958" w:rsidP="00087958">
      <w:pPr>
        <w:pStyle w:val="B1"/>
      </w:pPr>
      <w:r w:rsidRPr="00FF40C1">
        <w:t>5)</w:t>
      </w:r>
      <w:r w:rsidRPr="00FF40C1">
        <w:tab/>
        <w:t xml:space="preserve">In step e) the UE shall send </w:t>
      </w:r>
      <w:r w:rsidRPr="00A15D49">
        <w:rPr>
          <w:i/>
          <w:iCs/>
        </w:rPr>
        <w:t>SECURITY MODE COMPLETE</w:t>
      </w:r>
      <w:r w:rsidRPr="00FF40C1">
        <w:t xml:space="preserve"> message.</w:t>
      </w:r>
    </w:p>
    <w:p w14:paraId="75F5D718" w14:textId="77777777" w:rsidR="00087958" w:rsidRPr="00FF40C1" w:rsidRDefault="00087958" w:rsidP="00087958">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lastRenderedPageBreak/>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75164F89" w14:textId="1214D577"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0</w:t>
      </w:r>
      <w:r>
        <w:rPr>
          <w:noProof/>
        </w:rPr>
        <w:t>'</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51929D3B" w14:textId="444DF7FB"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1A70A851"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1D553854" w14:textId="77777777" w:rsidR="00087958" w:rsidRPr="0046266F" w:rsidRDefault="00087958" w:rsidP="00087958">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A15D49">
        <w:rPr>
          <w:i/>
          <w:iCs/>
        </w:rPr>
        <w:t>REGISTRATION REQUEST</w:t>
      </w:r>
      <w:r w:rsidRPr="0046266F">
        <w:t xml:space="preserve"> for the NAS key set identifier </w:t>
      </w:r>
      <w:r>
        <w:t xml:space="preserve">the value </w:t>
      </w:r>
      <w:r w:rsidRPr="0046266F">
        <w:t>'000'.</w:t>
      </w:r>
    </w:p>
    <w:p w14:paraId="695EAF7A" w14:textId="77777777" w:rsidR="00087958" w:rsidRPr="00FF40C1" w:rsidRDefault="00087958" w:rsidP="00087958">
      <w:pPr>
        <w:pStyle w:val="B1"/>
      </w:pPr>
      <w:r>
        <w:lastRenderedPageBreak/>
        <w:t>9)</w:t>
      </w:r>
      <w:r>
        <w:tab/>
        <w:t>In step k</w:t>
      </w:r>
      <w:r w:rsidRPr="00FF40C1">
        <w:t xml:space="preserve">) the ME forwards the RAND and AUTN received in </w:t>
      </w:r>
      <w:r w:rsidRPr="00A15D49">
        <w:rPr>
          <w:i/>
          <w:iCs/>
        </w:rPr>
        <w:t>AUTHENTICATION REQUEST</w:t>
      </w:r>
      <w:r w:rsidRPr="00FF40C1">
        <w:t xml:space="preserve"> message to the USIM.</w:t>
      </w:r>
    </w:p>
    <w:p w14:paraId="707EC7AA" w14:textId="77777777" w:rsidR="00087958" w:rsidRPr="00FF40C1" w:rsidRDefault="00087958" w:rsidP="00087958">
      <w:pPr>
        <w:pStyle w:val="B1"/>
      </w:pPr>
      <w:r>
        <w:t>10</w:t>
      </w:r>
      <w:r w:rsidRPr="00FF40C1">
        <w:t>)</w:t>
      </w:r>
      <w:r w:rsidRPr="00FF40C1">
        <w:tab/>
        <w:t xml:space="preserve">During step </w:t>
      </w:r>
      <w:r>
        <w:t>m</w:t>
      </w:r>
      <w:r w:rsidRPr="00FF40C1">
        <w:t xml:space="preserve">) the UE sends an </w:t>
      </w:r>
      <w:r w:rsidRPr="00A15D49">
        <w:rPr>
          <w:i/>
          <w:iCs/>
        </w:rPr>
        <w:t>AUTHENTICATION RESPONSE</w:t>
      </w:r>
      <w:r w:rsidRPr="00FF40C1">
        <w:t xml:space="preserve"> message contains:</w:t>
      </w:r>
    </w:p>
    <w:p w14:paraId="4ABEB79F" w14:textId="77777777" w:rsidR="00087958" w:rsidRPr="005748FF" w:rsidRDefault="00087958" w:rsidP="00087958">
      <w:pPr>
        <w:pStyle w:val="B3"/>
      </w:pPr>
      <w:r w:rsidRPr="005748FF">
        <w:t>Authentication response parameter:</w:t>
      </w:r>
      <w:r w:rsidRPr="005748FF">
        <w:tab/>
        <w:t>16 octets RES* value calculated according to 3GPP TS 24.501 [42]</w:t>
      </w:r>
    </w:p>
    <w:p w14:paraId="11973A23" w14:textId="77777777" w:rsidR="00087958" w:rsidRPr="00FF40C1" w:rsidRDefault="00087958" w:rsidP="00087958">
      <w:pPr>
        <w:pStyle w:val="B1"/>
      </w:pPr>
      <w:r>
        <w:t>11</w:t>
      </w:r>
      <w:r w:rsidRPr="005748FF">
        <w:t>)</w:t>
      </w:r>
      <w:r w:rsidRPr="005748FF">
        <w:tab/>
        <w:t xml:space="preserve">In step </w:t>
      </w:r>
      <w:r>
        <w:t>m</w:t>
      </w:r>
      <w:r w:rsidRPr="005748FF">
        <w:t xml:space="preserve">) the UE shall send </w:t>
      </w:r>
      <w:r w:rsidRPr="00A15D49">
        <w:rPr>
          <w:i/>
          <w:iCs/>
        </w:rPr>
        <w:t>SECURITY MODE COMPLETE</w:t>
      </w:r>
      <w:r w:rsidRPr="00FF40C1">
        <w:t xml:space="preserve"> message.</w:t>
      </w:r>
    </w:p>
    <w:p w14:paraId="719E0F5A" w14:textId="77777777" w:rsidR="00087958" w:rsidRPr="005748FF" w:rsidRDefault="00087958" w:rsidP="00087958">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75E03923" w14:textId="7E2F2DC9"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1</w:t>
      </w:r>
      <w:r>
        <w:rPr>
          <w:noProof/>
        </w:rPr>
        <w:t>'</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8"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8"/>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3C1D644F" w14:textId="72FC7931" w:rsidR="00087958" w:rsidRPr="0046266F" w:rsidRDefault="00087958" w:rsidP="00087958">
      <w:pPr>
        <w:pStyle w:val="B3"/>
      </w:pPr>
      <w:r w:rsidRPr="0046266F">
        <w:t>ngKSI:</w:t>
      </w:r>
      <w:r w:rsidRPr="0046266F">
        <w:tab/>
      </w:r>
      <w:r>
        <w:tab/>
      </w:r>
      <w:r>
        <w:tab/>
      </w:r>
      <w:r>
        <w:tab/>
      </w:r>
      <w:r>
        <w:tab/>
      </w:r>
      <w:r>
        <w:tab/>
      </w:r>
      <w:r>
        <w:tab/>
      </w:r>
      <w:r>
        <w:tab/>
      </w:r>
      <w:r>
        <w:rPr>
          <w:noProof/>
        </w:rPr>
        <w:t>'</w:t>
      </w:r>
      <w:r w:rsidRPr="0046266F">
        <w:t>0</w:t>
      </w:r>
      <w:r>
        <w:t>7</w:t>
      </w:r>
      <w:r>
        <w:rPr>
          <w:noProof/>
        </w:rPr>
        <w:t>'</w:t>
      </w:r>
      <w:r>
        <w:t xml:space="preserve">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lastRenderedPageBreak/>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44C1A0BF" w14:textId="77777777" w:rsidR="00087958" w:rsidRPr="0046266F" w:rsidRDefault="00087958" w:rsidP="00087958">
      <w:pPr>
        <w:pStyle w:val="B3"/>
      </w:pPr>
      <w:r>
        <w:t>PLMN</w:t>
      </w:r>
      <w:r w:rsidRPr="00C51328">
        <w:t xml:space="preserve"> </w:t>
      </w:r>
      <w:r>
        <w:t>identifier</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lastRenderedPageBreak/>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9" w:name="_Toc139881799"/>
      <w:r w:rsidRPr="0016029B">
        <w:t>15.3.1.4</w:t>
      </w:r>
      <w:r w:rsidRPr="0016029B">
        <w:tab/>
        <w:t>Method of test</w:t>
      </w:r>
      <w:bookmarkEnd w:id="3359"/>
    </w:p>
    <w:p w14:paraId="3AB7FF67" w14:textId="5B542B2F" w:rsidR="0016029B" w:rsidRPr="0016029B" w:rsidRDefault="0016029B" w:rsidP="0016029B">
      <w:pPr>
        <w:pStyle w:val="Heading5"/>
      </w:pPr>
      <w:bookmarkStart w:id="3360" w:name="_Toc139881800"/>
      <w:r w:rsidRPr="0016029B">
        <w:t>15.3.1.4.1</w:t>
      </w:r>
      <w:r w:rsidRPr="0016029B">
        <w:tab/>
        <w:t>Initial conditions</w:t>
      </w:r>
      <w:bookmarkEnd w:id="3360"/>
    </w:p>
    <w:p w14:paraId="26F58456" w14:textId="5AC252B2" w:rsidR="0076552C"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the N3IWF are in the PLMN 246/081.</w:t>
      </w:r>
    </w:p>
    <w:p w14:paraId="33E28B9E" w14:textId="77777777" w:rsidR="0076552C" w:rsidRPr="0016029B" w:rsidRDefault="0076552C" w:rsidP="0076552C">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51304F7" w14:textId="77777777" w:rsidR="0076552C" w:rsidRPr="0016029B" w:rsidRDefault="0076552C" w:rsidP="0076552C">
      <w:pPr>
        <w:pStyle w:val="Heading5"/>
      </w:pPr>
      <w:r w:rsidRPr="0016029B">
        <w:t>15.3.1.4.2</w:t>
      </w:r>
      <w:r w:rsidRPr="0016029B">
        <w:tab/>
        <w:t>Procedure</w:t>
      </w:r>
    </w:p>
    <w:p w14:paraId="15B24609" w14:textId="77777777" w:rsidR="0076552C" w:rsidRPr="0016029B" w:rsidRDefault="0076552C" w:rsidP="0076552C">
      <w:pPr>
        <w:pStyle w:val="B1"/>
        <w:numPr>
          <w:ilvl w:val="0"/>
          <w:numId w:val="12"/>
        </w:numPr>
      </w:pPr>
      <w:r w:rsidRPr="0016029B">
        <w:t>Bring up WLAN AP Cell A</w:t>
      </w:r>
      <w:r w:rsidRPr="0016029B">
        <w:rPr>
          <w:vertAlign w:val="subscript"/>
        </w:rPr>
        <w:t>w</w:t>
      </w:r>
      <w:r w:rsidRPr="0016029B">
        <w:t xml:space="preserve"> and the UE is switched on.</w:t>
      </w:r>
    </w:p>
    <w:p w14:paraId="733573A0" w14:textId="77777777" w:rsidR="0076552C" w:rsidRPr="0016029B" w:rsidRDefault="0076552C" w:rsidP="0076552C">
      <w:pPr>
        <w:pStyle w:val="B1"/>
        <w:numPr>
          <w:ilvl w:val="0"/>
          <w:numId w:val="12"/>
        </w:numPr>
      </w:pPr>
      <w:r w:rsidRPr="0016029B">
        <w:t>UE connects to the untrusted non-3GPP access using the WLAN AP. UE associates with the WLAN AP and obtains the local IP address.</w:t>
      </w:r>
    </w:p>
    <w:p w14:paraId="64A1AF58" w14:textId="77777777" w:rsidR="0076552C" w:rsidRPr="0016029B" w:rsidRDefault="0076552C" w:rsidP="0076552C">
      <w:pPr>
        <w:pStyle w:val="B1"/>
        <w:numPr>
          <w:ilvl w:val="0"/>
          <w:numId w:val="12"/>
        </w:numPr>
      </w:pPr>
      <w:r w:rsidRPr="0016029B">
        <w:t>UE selects the N3IWF and obtains its IP address.</w:t>
      </w:r>
    </w:p>
    <w:p w14:paraId="29D0A44D" w14:textId="6BEB6747" w:rsidR="0076552C" w:rsidRPr="0016029B" w:rsidRDefault="0076552C" w:rsidP="0076552C">
      <w:pPr>
        <w:pStyle w:val="B1"/>
        <w:numPr>
          <w:ilvl w:val="0"/>
          <w:numId w:val="12"/>
        </w:numPr>
      </w:pPr>
      <w:r w:rsidRPr="0016029B">
        <w:lastRenderedPageBreak/>
        <w:t>The UE establishes an IPsec tunnel as per the IKEv2 protocol as defined in TS 23.502 [</w:t>
      </w:r>
      <w:r>
        <w:t>58</w:t>
      </w:r>
      <w:r w:rsidRPr="0016029B">
        <w:t>] clause 4.12.2.2 figure 4.12.2.2-1.</w:t>
      </w:r>
    </w:p>
    <w:p w14:paraId="443BF5F0" w14:textId="77777777" w:rsidR="0076552C" w:rsidRPr="0016029B" w:rsidRDefault="0076552C" w:rsidP="0076552C">
      <w:pPr>
        <w:pStyle w:val="B1"/>
        <w:numPr>
          <w:ilvl w:val="0"/>
          <w:numId w:val="12"/>
        </w:numPr>
      </w:pPr>
      <w:r w:rsidRPr="0016029B">
        <w:t>The NG-SS transmit EAP-Request/5G-Start.</w:t>
      </w:r>
    </w:p>
    <w:p w14:paraId="4B56DB78" w14:textId="77777777" w:rsidR="0076552C" w:rsidRPr="0016029B" w:rsidRDefault="0076552C" w:rsidP="0076552C">
      <w:pPr>
        <w:pStyle w:val="B1"/>
        <w:numPr>
          <w:ilvl w:val="0"/>
          <w:numId w:val="12"/>
        </w:numPr>
      </w:pPr>
      <w:r w:rsidRPr="0016029B">
        <w:t>The UE transmits EAP-Response/5G-NAS with NAS PDU [REGISTRATION REQUEST] message.</w:t>
      </w:r>
    </w:p>
    <w:p w14:paraId="5E2E57EB" w14:textId="77777777" w:rsidR="0076552C" w:rsidRPr="0016029B" w:rsidRDefault="0076552C" w:rsidP="0076552C">
      <w:pPr>
        <w:pStyle w:val="B1"/>
        <w:numPr>
          <w:ilvl w:val="0"/>
          <w:numId w:val="12"/>
        </w:numPr>
      </w:pPr>
      <w:r w:rsidRPr="0016029B">
        <w:t>The NG-SS transmits an EAP-Request/5G-NAS with NAS PDU [AUTHENTICATION REQUEST] message including EAP/5G AKA Challenge.</w:t>
      </w:r>
    </w:p>
    <w:p w14:paraId="32EFBD98" w14:textId="77777777" w:rsidR="0076552C" w:rsidRPr="0016029B" w:rsidRDefault="0076552C" w:rsidP="0076552C">
      <w:pPr>
        <w:pStyle w:val="B3"/>
        <w:ind w:left="852" w:firstLine="0"/>
      </w:pPr>
      <w:r w:rsidRPr="0016029B">
        <w:t>ngKSI:</w:t>
      </w:r>
    </w:p>
    <w:p w14:paraId="32494749" w14:textId="77777777" w:rsidR="0076552C" w:rsidRPr="0016029B" w:rsidRDefault="0076552C" w:rsidP="0076552C">
      <w:pPr>
        <w:pStyle w:val="B3"/>
        <w:ind w:left="1136" w:firstLine="0"/>
      </w:pPr>
      <w:r w:rsidRPr="0016029B">
        <w:t>NAS key set identifier:</w:t>
      </w:r>
      <w:r w:rsidRPr="0016029B">
        <w:tab/>
        <w:t>'000'</w:t>
      </w:r>
    </w:p>
    <w:p w14:paraId="404097E8" w14:textId="77777777" w:rsidR="0076552C" w:rsidRPr="0016029B" w:rsidRDefault="0076552C" w:rsidP="0076552C">
      <w:pPr>
        <w:pStyle w:val="B3"/>
        <w:ind w:left="1136" w:firstLine="0"/>
      </w:pPr>
      <w:r w:rsidRPr="0016029B">
        <w:t>TSC:</w:t>
      </w:r>
      <w:r w:rsidRPr="0016029B">
        <w:tab/>
      </w:r>
      <w:r w:rsidRPr="0016029B">
        <w:tab/>
      </w:r>
      <w:r w:rsidRPr="0016029B">
        <w:tab/>
      </w:r>
      <w:r w:rsidRPr="0016029B">
        <w:tab/>
      </w:r>
      <w:r w:rsidRPr="0016029B">
        <w:tab/>
      </w:r>
      <w:r w:rsidRPr="0016029B">
        <w:tab/>
        <w:t>'0'</w:t>
      </w:r>
    </w:p>
    <w:p w14:paraId="091077B3" w14:textId="77777777" w:rsidR="0076552C" w:rsidRPr="0016029B" w:rsidRDefault="0076552C" w:rsidP="0076552C">
      <w:pPr>
        <w:pStyle w:val="B2"/>
        <w:ind w:left="852" w:firstLine="0"/>
      </w:pPr>
      <w:r w:rsidRPr="0016029B">
        <w:t>Authentication parameter RAND (5G authentication challenge):</w:t>
      </w:r>
      <w:r w:rsidRPr="0016029B">
        <w:tab/>
        <w:t>128 bits value</w:t>
      </w:r>
    </w:p>
    <w:p w14:paraId="57CCCE64" w14:textId="77777777" w:rsidR="0076552C" w:rsidRPr="0016029B" w:rsidRDefault="0076552C" w:rsidP="0076552C">
      <w:pPr>
        <w:pStyle w:val="B2"/>
        <w:ind w:left="852" w:firstLine="0"/>
      </w:pPr>
      <w:r w:rsidRPr="0016029B">
        <w:t>Authentication parameter AUTN (5G Authentication challenge).</w:t>
      </w:r>
      <w:r w:rsidRPr="0016029B">
        <w:tab/>
        <w:t>128 bits value</w:t>
      </w:r>
    </w:p>
    <w:p w14:paraId="6716AD4A" w14:textId="77777777" w:rsidR="0076552C" w:rsidRPr="0016029B" w:rsidRDefault="0076552C" w:rsidP="0076552C">
      <w:pPr>
        <w:pStyle w:val="B1"/>
        <w:numPr>
          <w:ilvl w:val="0"/>
          <w:numId w:val="12"/>
        </w:numPr>
      </w:pPr>
      <w:r w:rsidRPr="0016029B">
        <w:t>Using the 5G authentication challenge data received in AUTHENTICATION REQUEST message the ME pass the RAND and AUTN to the USIM.</w:t>
      </w:r>
    </w:p>
    <w:p w14:paraId="6C02DD5A" w14:textId="77777777" w:rsidR="0076552C" w:rsidRPr="0016029B" w:rsidRDefault="0076552C" w:rsidP="0076552C">
      <w:pPr>
        <w:pStyle w:val="B1"/>
        <w:numPr>
          <w:ilvl w:val="0"/>
          <w:numId w:val="12"/>
        </w:numPr>
      </w:pPr>
      <w:r w:rsidRPr="0016029B">
        <w:t>The UE transmits an EAP-Response/5G-NAS [AUTHENTICATION RESPONSE] message including EAP/5G AKA Challenge with the response received from the USIM.</w:t>
      </w:r>
    </w:p>
    <w:p w14:paraId="44F2ADFF" w14:textId="40E60F38" w:rsidR="0076552C" w:rsidRPr="0016029B" w:rsidRDefault="0076552C" w:rsidP="0076552C">
      <w:pPr>
        <w:pStyle w:val="B1"/>
        <w:numPr>
          <w:ilvl w:val="0"/>
          <w:numId w:val="12"/>
        </w:numPr>
      </w:pPr>
      <w:r w:rsidRPr="0016029B">
        <w:t>Upon reception of AUTHENTICATION RESPONSE message from the UE, The NG-SS transmits an EAP-Request/5G-NAS with NAS PDU [SECURITY MODE COMMAND] message including EAP-Success.</w:t>
      </w:r>
    </w:p>
    <w:p w14:paraId="2D09E37C" w14:textId="77777777" w:rsidR="0076552C" w:rsidRPr="0016029B" w:rsidRDefault="0076552C" w:rsidP="0076552C">
      <w:pPr>
        <w:pStyle w:val="B1"/>
        <w:numPr>
          <w:ilvl w:val="0"/>
          <w:numId w:val="12"/>
        </w:numPr>
      </w:pPr>
      <w:r w:rsidRPr="0016029B">
        <w:t>The UE transmits EAP-Response/5G-NAS with NAS PDU [SECURITY MODE COMPLETE] message.</w:t>
      </w:r>
    </w:p>
    <w:p w14:paraId="6F68C956" w14:textId="77777777" w:rsidR="0076552C" w:rsidRPr="0016029B" w:rsidRDefault="0076552C" w:rsidP="0076552C">
      <w:pPr>
        <w:pStyle w:val="B1"/>
        <w:numPr>
          <w:ilvl w:val="0"/>
          <w:numId w:val="12"/>
        </w:numPr>
      </w:pPr>
      <w:r w:rsidRPr="0016029B">
        <w:t>The NG-SS transmits EAP-Success and the IPSec SA is established.</w:t>
      </w:r>
    </w:p>
    <w:p w14:paraId="2200D869" w14:textId="77777777" w:rsidR="0076552C" w:rsidRPr="0016029B" w:rsidRDefault="0076552C" w:rsidP="0076552C">
      <w:pPr>
        <w:pStyle w:val="B1"/>
        <w:numPr>
          <w:ilvl w:val="0"/>
          <w:numId w:val="12"/>
        </w:numPr>
      </w:pPr>
      <w:r w:rsidRPr="0016029B">
        <w:t>The NG-SS transmits a REGISTRATION ACCEPT message over IPSec SA.</w:t>
      </w:r>
    </w:p>
    <w:p w14:paraId="157B0AD7" w14:textId="77777777" w:rsidR="0076552C" w:rsidRPr="0016029B" w:rsidRDefault="0076552C" w:rsidP="0076552C">
      <w:pPr>
        <w:pStyle w:val="B3"/>
        <w:ind w:left="852" w:firstLine="0"/>
      </w:pPr>
      <w:r w:rsidRPr="0016029B">
        <w:t>5G-GUTI:</w:t>
      </w:r>
      <w:r w:rsidRPr="0016029B">
        <w:tab/>
        <w:t>24408300010266436587</w:t>
      </w:r>
    </w:p>
    <w:p w14:paraId="2C5B93A7" w14:textId="77777777" w:rsidR="0076552C" w:rsidRPr="0016029B" w:rsidRDefault="0076552C" w:rsidP="0076552C">
      <w:pPr>
        <w:pStyle w:val="B3"/>
        <w:ind w:left="852" w:firstLine="0"/>
      </w:pPr>
      <w:r w:rsidRPr="0016029B">
        <w:t>TAI:</w:t>
      </w:r>
      <w:r w:rsidRPr="0016029B">
        <w:tab/>
      </w:r>
      <w:r w:rsidRPr="0016029B">
        <w:tab/>
        <w:t>42 34 80 00 00 01</w:t>
      </w:r>
    </w:p>
    <w:p w14:paraId="503C3453" w14:textId="77777777" w:rsidR="0076552C" w:rsidRPr="0016029B" w:rsidRDefault="0076552C" w:rsidP="0076552C">
      <w:pPr>
        <w:pStyle w:val="B1"/>
        <w:numPr>
          <w:ilvl w:val="0"/>
          <w:numId w:val="12"/>
        </w:numPr>
      </w:pPr>
      <w:r w:rsidRPr="0016029B">
        <w:t>The UE transmits a REGISTRATION COMPLETE message over IPSec SA.</w:t>
      </w:r>
    </w:p>
    <w:p w14:paraId="30B03902" w14:textId="77777777" w:rsidR="0076552C" w:rsidRPr="0016029B" w:rsidRDefault="0076552C" w:rsidP="0076552C">
      <w:pPr>
        <w:pStyle w:val="B1"/>
        <w:numPr>
          <w:ilvl w:val="0"/>
          <w:numId w:val="12"/>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lastRenderedPageBreak/>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954D51A"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468050C3"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0692FC1D" w:rsidR="0016029B" w:rsidRPr="0016029B" w:rsidRDefault="0016029B" w:rsidP="0016029B">
      <w:pPr>
        <w:pStyle w:val="B3"/>
      </w:pPr>
      <w:r w:rsidRPr="0016029B">
        <w:lastRenderedPageBreak/>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3A2B18F0"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2B6C26C1" w14:textId="77777777" w:rsidTr="00E55362">
        <w:tc>
          <w:tcPr>
            <w:tcW w:w="959" w:type="dxa"/>
            <w:shd w:val="clear" w:color="auto" w:fill="F2F2F2" w:themeFill="background1" w:themeFillShade="F2"/>
          </w:tcPr>
          <w:p w14:paraId="226881FC" w14:textId="77777777" w:rsidR="0076552C" w:rsidRPr="0016029B" w:rsidRDefault="0076552C" w:rsidP="00E55362">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4F6F60"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68706CA5"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3C04EDAD"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241EE9BB"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50F96347"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0A628B6A"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18B1536"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4FB978D5"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195D5069"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2BE28099" w14:textId="77777777" w:rsidR="0076552C" w:rsidRPr="0016029B" w:rsidRDefault="0076552C" w:rsidP="00E55362">
            <w:pPr>
              <w:pStyle w:val="TAC"/>
              <w:rPr>
                <w:b/>
              </w:rPr>
            </w:pPr>
            <w:r w:rsidRPr="0016029B">
              <w:rPr>
                <w:b/>
              </w:rPr>
              <w:t>Bx</w:t>
            </w:r>
          </w:p>
        </w:tc>
      </w:tr>
      <w:tr w:rsidR="0076552C" w:rsidRPr="0016029B" w14:paraId="579C2094" w14:textId="77777777" w:rsidTr="00E55362">
        <w:tc>
          <w:tcPr>
            <w:tcW w:w="959" w:type="dxa"/>
          </w:tcPr>
          <w:p w14:paraId="6F17844A" w14:textId="77777777" w:rsidR="0076552C" w:rsidRPr="0016029B" w:rsidRDefault="0076552C" w:rsidP="00E55362">
            <w:pPr>
              <w:keepNext/>
              <w:keepLines/>
              <w:spacing w:after="0"/>
              <w:jc w:val="center"/>
              <w:rPr>
                <w:rFonts w:ascii="Arial" w:hAnsi="Arial"/>
                <w:sz w:val="18"/>
              </w:rPr>
            </w:pPr>
            <w:r w:rsidRPr="0016029B">
              <w:rPr>
                <w:rFonts w:ascii="Arial" w:hAnsi="Arial"/>
                <w:sz w:val="18"/>
              </w:rPr>
              <w:t>Hex</w:t>
            </w:r>
          </w:p>
        </w:tc>
        <w:tc>
          <w:tcPr>
            <w:tcW w:w="717" w:type="dxa"/>
          </w:tcPr>
          <w:p w14:paraId="743B0457" w14:textId="77777777" w:rsidR="0076552C" w:rsidRPr="0016029B" w:rsidRDefault="0076552C" w:rsidP="00E55362">
            <w:pPr>
              <w:pStyle w:val="TAC"/>
            </w:pPr>
            <w:r w:rsidRPr="0016029B">
              <w:t>A0</w:t>
            </w:r>
          </w:p>
        </w:tc>
        <w:tc>
          <w:tcPr>
            <w:tcW w:w="717" w:type="dxa"/>
          </w:tcPr>
          <w:p w14:paraId="17226862" w14:textId="77777777" w:rsidR="0076552C" w:rsidRPr="0016029B" w:rsidRDefault="0076552C" w:rsidP="00E55362">
            <w:pPr>
              <w:pStyle w:val="TAC"/>
            </w:pPr>
            <w:r w:rsidRPr="0016029B">
              <w:t>xx</w:t>
            </w:r>
          </w:p>
        </w:tc>
        <w:tc>
          <w:tcPr>
            <w:tcW w:w="717" w:type="dxa"/>
          </w:tcPr>
          <w:p w14:paraId="1E0B24F0" w14:textId="77777777" w:rsidR="0076552C" w:rsidRPr="0016029B" w:rsidRDefault="0076552C" w:rsidP="00E55362">
            <w:pPr>
              <w:pStyle w:val="TAC"/>
            </w:pPr>
            <w:r w:rsidRPr="0016029B">
              <w:t>80</w:t>
            </w:r>
          </w:p>
        </w:tc>
        <w:tc>
          <w:tcPr>
            <w:tcW w:w="717" w:type="dxa"/>
          </w:tcPr>
          <w:p w14:paraId="2C94BA8B" w14:textId="54E2BE12" w:rsidR="0076552C" w:rsidRPr="0016029B" w:rsidRDefault="0076552C" w:rsidP="00E55362">
            <w:pPr>
              <w:pStyle w:val="TAC"/>
            </w:pPr>
            <w:r w:rsidRPr="0016029B">
              <w:t>0</w:t>
            </w:r>
            <w:r>
              <w:t>1</w:t>
            </w:r>
          </w:p>
        </w:tc>
        <w:tc>
          <w:tcPr>
            <w:tcW w:w="717" w:type="dxa"/>
          </w:tcPr>
          <w:p w14:paraId="60C5388A" w14:textId="19A29381" w:rsidR="0076552C" w:rsidRPr="0016029B" w:rsidRDefault="0076552C" w:rsidP="00E55362">
            <w:pPr>
              <w:pStyle w:val="TAC"/>
            </w:pPr>
            <w:r w:rsidRPr="0016029B">
              <w:t>0</w:t>
            </w:r>
            <w:r>
              <w:t>7</w:t>
            </w:r>
          </w:p>
        </w:tc>
        <w:tc>
          <w:tcPr>
            <w:tcW w:w="717" w:type="dxa"/>
          </w:tcPr>
          <w:p w14:paraId="0917025E" w14:textId="77777777" w:rsidR="0076552C" w:rsidRPr="0016029B" w:rsidRDefault="0076552C" w:rsidP="00E55362">
            <w:pPr>
              <w:pStyle w:val="TAC"/>
            </w:pPr>
            <w:r w:rsidRPr="0016029B">
              <w:t>81</w:t>
            </w:r>
          </w:p>
        </w:tc>
        <w:tc>
          <w:tcPr>
            <w:tcW w:w="717" w:type="dxa"/>
          </w:tcPr>
          <w:p w14:paraId="52C289C4" w14:textId="77777777" w:rsidR="0076552C" w:rsidRPr="0016029B" w:rsidRDefault="0076552C" w:rsidP="00E55362">
            <w:pPr>
              <w:pStyle w:val="TAC"/>
            </w:pPr>
            <w:r w:rsidRPr="0016029B">
              <w:t>FF</w:t>
            </w:r>
          </w:p>
        </w:tc>
        <w:tc>
          <w:tcPr>
            <w:tcW w:w="717" w:type="dxa"/>
          </w:tcPr>
          <w:p w14:paraId="0C2C1832" w14:textId="77777777" w:rsidR="0076552C" w:rsidRPr="0016029B" w:rsidRDefault="0076552C" w:rsidP="00E55362">
            <w:pPr>
              <w:pStyle w:val="TAC"/>
            </w:pPr>
            <w:r w:rsidRPr="0016029B">
              <w:t>FF</w:t>
            </w:r>
          </w:p>
        </w:tc>
        <w:tc>
          <w:tcPr>
            <w:tcW w:w="717" w:type="dxa"/>
          </w:tcPr>
          <w:p w14:paraId="12A8F089" w14:textId="77777777" w:rsidR="0076552C" w:rsidRPr="0016029B" w:rsidRDefault="0076552C" w:rsidP="00E55362">
            <w:pPr>
              <w:pStyle w:val="TAC"/>
            </w:pPr>
            <w:r w:rsidRPr="0016029B">
              <w:t>…</w:t>
            </w:r>
          </w:p>
        </w:tc>
        <w:tc>
          <w:tcPr>
            <w:tcW w:w="717" w:type="dxa"/>
          </w:tcPr>
          <w:p w14:paraId="76207E59" w14:textId="77777777" w:rsidR="0076552C" w:rsidRPr="0016029B" w:rsidRDefault="0076552C" w:rsidP="00E55362">
            <w:pPr>
              <w:pStyle w:val="TAC"/>
            </w:pPr>
            <w:r w:rsidRPr="0016029B">
              <w:t>FF</w:t>
            </w:r>
          </w:p>
        </w:tc>
      </w:tr>
    </w:tbl>
    <w:p w14:paraId="1B9ABE89" w14:textId="77777777" w:rsidR="0076552C" w:rsidRDefault="0076552C" w:rsidP="0076552C"/>
    <w:p w14:paraId="45953791" w14:textId="7669CFA6" w:rsidR="0016029B" w:rsidRPr="0016029B" w:rsidRDefault="0016029B" w:rsidP="0016029B">
      <w:pPr>
        <w:pStyle w:val="Heading2"/>
      </w:pPr>
      <w:r w:rsidRPr="0016029B">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pPr>
        <w:pStyle w:val="B1"/>
        <w:numPr>
          <w:ilvl w:val="0"/>
          <w:numId w:val="13"/>
        </w:numPr>
      </w:pPr>
      <w:r w:rsidRPr="0016029B">
        <w:t>The UE shall support the 5G AKA based primary authentication and key agreement procedure.</w:t>
      </w:r>
    </w:p>
    <w:p w14:paraId="0E7EB69B" w14:textId="77777777" w:rsidR="0016029B" w:rsidRPr="0016029B" w:rsidRDefault="0016029B">
      <w:pPr>
        <w:pStyle w:val="B1"/>
        <w:numPr>
          <w:ilvl w:val="0"/>
          <w:numId w:val="13"/>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lastRenderedPageBreak/>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pPr>
        <w:pStyle w:val="B1"/>
        <w:numPr>
          <w:ilvl w:val="0"/>
          <w:numId w:val="15"/>
        </w:numPr>
      </w:pPr>
      <w:r w:rsidRPr="0016029B">
        <w:t>To verify that ME starts 'EAP-5G' (EAP Response/5G-NAS) between the UE and the N3IWF and is utilized for encapsulating NAS messages.</w:t>
      </w:r>
    </w:p>
    <w:p w14:paraId="37EC8965" w14:textId="77777777" w:rsidR="0016029B" w:rsidRPr="0016029B" w:rsidRDefault="0016029B">
      <w:pPr>
        <w:pStyle w:val="B1"/>
        <w:numPr>
          <w:ilvl w:val="0"/>
          <w:numId w:val="15"/>
        </w:numPr>
      </w:pPr>
      <w:r w:rsidRPr="0016029B">
        <w:t>To verify that ME transmits EAP-Response/5G-NAS with NAS PDU [REGISTRATION REQUEST] message protected, and integrity is verified successfully.</w:t>
      </w:r>
    </w:p>
    <w:p w14:paraId="085FC521" w14:textId="77777777" w:rsidR="0016029B" w:rsidRPr="0016029B" w:rsidRDefault="0016029B">
      <w:pPr>
        <w:pStyle w:val="B1"/>
        <w:numPr>
          <w:ilvl w:val="0"/>
          <w:numId w:val="15"/>
        </w:numPr>
      </w:pPr>
      <w:r w:rsidRPr="0016029B">
        <w:t xml:space="preserve">To verify that ME receives EAP-Success from N3IWF and IPSec SA is established. </w:t>
      </w:r>
    </w:p>
    <w:p w14:paraId="5D1A49DE" w14:textId="77777777" w:rsidR="0016029B" w:rsidRPr="0016029B" w:rsidRDefault="0016029B">
      <w:pPr>
        <w:pStyle w:val="B1"/>
        <w:numPr>
          <w:ilvl w:val="0"/>
          <w:numId w:val="15"/>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pPr>
        <w:pStyle w:val="B1"/>
        <w:numPr>
          <w:ilvl w:val="0"/>
          <w:numId w:val="15"/>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pPr>
        <w:pStyle w:val="B1"/>
        <w:numPr>
          <w:ilvl w:val="0"/>
          <w:numId w:val="14"/>
        </w:numPr>
      </w:pPr>
      <w:r w:rsidRPr="0016029B">
        <w:t>Bring up Cell A and the UE is switched on.</w:t>
      </w:r>
    </w:p>
    <w:p w14:paraId="48C85BDB" w14:textId="77777777" w:rsidR="0016029B" w:rsidRPr="0016029B" w:rsidRDefault="0016029B">
      <w:pPr>
        <w:pStyle w:val="B1"/>
        <w:numPr>
          <w:ilvl w:val="0"/>
          <w:numId w:val="14"/>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pPr>
        <w:pStyle w:val="B1"/>
        <w:numPr>
          <w:ilvl w:val="0"/>
          <w:numId w:val="14"/>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lastRenderedPageBreak/>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pPr>
        <w:pStyle w:val="B1"/>
        <w:numPr>
          <w:ilvl w:val="0"/>
          <w:numId w:val="14"/>
        </w:numPr>
      </w:pPr>
      <w:r w:rsidRPr="0016029B">
        <w:t>Using the 5G authentication challenge data received in AUTHENTICATION REQUEST message the ME pass the RAND and AUTN to the USIM.</w:t>
      </w:r>
    </w:p>
    <w:p w14:paraId="6AA0A43B" w14:textId="77777777" w:rsidR="0016029B" w:rsidRPr="0016029B" w:rsidRDefault="0016029B">
      <w:pPr>
        <w:pStyle w:val="B1"/>
        <w:numPr>
          <w:ilvl w:val="0"/>
          <w:numId w:val="14"/>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pPr>
        <w:pStyle w:val="B1"/>
        <w:numPr>
          <w:ilvl w:val="0"/>
          <w:numId w:val="14"/>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pPr>
        <w:pStyle w:val="B1"/>
        <w:numPr>
          <w:ilvl w:val="0"/>
          <w:numId w:val="14"/>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pPr>
        <w:pStyle w:val="B1"/>
        <w:numPr>
          <w:ilvl w:val="0"/>
          <w:numId w:val="14"/>
        </w:numPr>
      </w:pPr>
      <w:r w:rsidRPr="0016029B">
        <w:t>Bring up WLAN AP Cell Aw.</w:t>
      </w:r>
    </w:p>
    <w:p w14:paraId="2E9D43DF" w14:textId="77777777" w:rsidR="0016029B" w:rsidRPr="0016029B" w:rsidRDefault="0016029B">
      <w:pPr>
        <w:pStyle w:val="B1"/>
        <w:numPr>
          <w:ilvl w:val="0"/>
          <w:numId w:val="14"/>
        </w:numPr>
      </w:pPr>
      <w:r w:rsidRPr="0016029B">
        <w:t>UE connects to the untrusted non-3GPP access using the WLAN AP. UE associates with the WLAN AP and obtains the local IP address.</w:t>
      </w:r>
    </w:p>
    <w:p w14:paraId="62417C4E" w14:textId="77777777" w:rsidR="0016029B" w:rsidRPr="0016029B" w:rsidRDefault="0016029B">
      <w:pPr>
        <w:pStyle w:val="B1"/>
        <w:numPr>
          <w:ilvl w:val="0"/>
          <w:numId w:val="14"/>
        </w:numPr>
      </w:pPr>
      <w:r w:rsidRPr="0016029B">
        <w:t>UE selects the N3IWF and obtains its IP address.</w:t>
      </w:r>
    </w:p>
    <w:p w14:paraId="054AA251" w14:textId="77777777" w:rsidR="0016029B" w:rsidRPr="0016029B" w:rsidRDefault="0016029B">
      <w:pPr>
        <w:pStyle w:val="B1"/>
        <w:numPr>
          <w:ilvl w:val="0"/>
          <w:numId w:val="14"/>
        </w:numPr>
      </w:pPr>
      <w:r w:rsidRPr="0016029B">
        <w:t xml:space="preserve">The UE establishes an IPsec tunnel as per the IKEv2 protocol as defined in TS 23.502 [xx] clause 4.12.2.2 figure 4.12.2.2-1. </w:t>
      </w:r>
    </w:p>
    <w:p w14:paraId="1B41B912" w14:textId="77777777" w:rsidR="0016029B" w:rsidRPr="0016029B" w:rsidRDefault="0016029B">
      <w:pPr>
        <w:pStyle w:val="B1"/>
        <w:numPr>
          <w:ilvl w:val="0"/>
          <w:numId w:val="14"/>
        </w:numPr>
      </w:pPr>
      <w:r w:rsidRPr="0016029B">
        <w:t>The NG-SS transmit EAP-Request/5G-Start.</w:t>
      </w:r>
    </w:p>
    <w:p w14:paraId="4365B17E" w14:textId="77777777" w:rsidR="0016029B" w:rsidRPr="0016029B" w:rsidRDefault="0016029B">
      <w:pPr>
        <w:pStyle w:val="B1"/>
        <w:numPr>
          <w:ilvl w:val="0"/>
          <w:numId w:val="14"/>
        </w:numPr>
      </w:pPr>
      <w:r w:rsidRPr="0016029B">
        <w:t>The UE transmits EAP-Response/5G-NAS with NAS PDU [REGISTRATION REQUEST] message protected.</w:t>
      </w:r>
    </w:p>
    <w:p w14:paraId="2F571354" w14:textId="77777777" w:rsidR="0016029B" w:rsidRPr="0016029B" w:rsidRDefault="0016029B">
      <w:pPr>
        <w:pStyle w:val="B1"/>
        <w:numPr>
          <w:ilvl w:val="0"/>
          <w:numId w:val="14"/>
        </w:numPr>
      </w:pPr>
      <w:r w:rsidRPr="0016029B">
        <w:t>The NG-SS transmits EAP-Success and the IPSec SA is established.</w:t>
      </w:r>
    </w:p>
    <w:p w14:paraId="3A8D4E37" w14:textId="77777777" w:rsidR="0016029B" w:rsidRPr="0016029B" w:rsidRDefault="0016029B">
      <w:pPr>
        <w:pStyle w:val="B1"/>
        <w:numPr>
          <w:ilvl w:val="0"/>
          <w:numId w:val="14"/>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pPr>
        <w:pStyle w:val="B1"/>
        <w:numPr>
          <w:ilvl w:val="0"/>
          <w:numId w:val="14"/>
        </w:numPr>
      </w:pPr>
      <w:r w:rsidRPr="0016029B">
        <w:t>The UE transmits a REGISTRATION COMPLETE message over IPSec SA.</w:t>
      </w:r>
    </w:p>
    <w:p w14:paraId="441799F9" w14:textId="77777777" w:rsidR="0016029B" w:rsidRPr="0016029B" w:rsidRDefault="0016029B">
      <w:pPr>
        <w:pStyle w:val="B1"/>
        <w:numPr>
          <w:ilvl w:val="0"/>
          <w:numId w:val="14"/>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lastRenderedPageBreak/>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4FDE990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29A2BAF4"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lastRenderedPageBreak/>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3037F66"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683B6C2E"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0E29A292"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1" w:name="_Toc138678094"/>
      <w:r w:rsidRPr="0016029B">
        <w:rPr>
          <w:rFonts w:ascii="Arial" w:hAnsi="Arial"/>
          <w:sz w:val="24"/>
        </w:rPr>
        <w:t>15.4.2.2</w:t>
      </w:r>
      <w:r w:rsidRPr="0016029B">
        <w:rPr>
          <w:rFonts w:ascii="Arial" w:hAnsi="Arial"/>
          <w:sz w:val="24"/>
        </w:rPr>
        <w:tab/>
        <w:t>Conformance requirement</w:t>
      </w:r>
    </w:p>
    <w:p w14:paraId="74022CBD" w14:textId="77777777" w:rsidR="0076552C" w:rsidRPr="0016029B" w:rsidRDefault="0076552C" w:rsidP="0076552C">
      <w:pPr>
        <w:pStyle w:val="B1"/>
        <w:ind w:left="0" w:firstLine="0"/>
      </w:pPr>
      <w:r w:rsidRPr="0016029B">
        <w:t>For 3GPP Access, PLMN A:</w:t>
      </w:r>
    </w:p>
    <w:p w14:paraId="127B3F6E" w14:textId="77777777" w:rsidR="0076552C" w:rsidRPr="0016029B" w:rsidRDefault="0076552C" w:rsidP="0076552C">
      <w:pPr>
        <w:pStyle w:val="B1"/>
        <w:numPr>
          <w:ilvl w:val="0"/>
          <w:numId w:val="16"/>
        </w:numPr>
      </w:pPr>
      <w:r w:rsidRPr="0016029B">
        <w:t>The UE shall support the 5G AKA based primary authentication and key agreement procedure.</w:t>
      </w:r>
    </w:p>
    <w:p w14:paraId="1D3D20AD" w14:textId="77777777" w:rsidR="0076552C" w:rsidRPr="0016029B" w:rsidRDefault="0076552C" w:rsidP="0076552C">
      <w:pPr>
        <w:pStyle w:val="B1"/>
        <w:numPr>
          <w:ilvl w:val="0"/>
          <w:numId w:val="16"/>
        </w:numPr>
      </w:pPr>
      <w:r w:rsidRPr="0016029B">
        <w:t xml:space="preserve">The ME shall forward the RAND and AUTN received in </w:t>
      </w:r>
      <w:r w:rsidRPr="0016029B">
        <w:rPr>
          <w:i/>
        </w:rPr>
        <w:t xml:space="preserve">AUTHENTICATION REQUEST </w:t>
      </w:r>
      <w:r w:rsidRPr="0016029B">
        <w:t>message to the USIM.</w:t>
      </w:r>
    </w:p>
    <w:p w14:paraId="4D1B4BC9" w14:textId="77777777" w:rsidR="0076552C" w:rsidRPr="0016029B" w:rsidRDefault="0076552C" w:rsidP="0076552C">
      <w:pPr>
        <w:pStyle w:val="B1"/>
        <w:numPr>
          <w:ilvl w:val="0"/>
          <w:numId w:val="16"/>
        </w:numPr>
      </w:pPr>
      <w:r w:rsidRPr="0016029B">
        <w:t xml:space="preserve">The ME shall compute RES* from RES according to TS 33.501[41], Annex A.4 and return it in </w:t>
      </w:r>
      <w:r w:rsidRPr="0016029B">
        <w:rPr>
          <w:i/>
        </w:rPr>
        <w:t>AUTHENTICATION RESPONSE</w:t>
      </w:r>
      <w:r w:rsidRPr="0016029B">
        <w:t xml:space="preserve"> message.</w:t>
      </w:r>
    </w:p>
    <w:p w14:paraId="2B374E0A" w14:textId="77777777" w:rsidR="0076552C" w:rsidRPr="0016029B" w:rsidRDefault="0076552C" w:rsidP="0076552C">
      <w:pPr>
        <w:pStyle w:val="B1"/>
        <w:numPr>
          <w:ilvl w:val="0"/>
          <w:numId w:val="16"/>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03B99E51" w14:textId="77777777" w:rsidR="0076552C" w:rsidRPr="0016029B" w:rsidRDefault="0076552C" w:rsidP="0076552C">
      <w:pPr>
        <w:pStyle w:val="B1"/>
        <w:numPr>
          <w:ilvl w:val="0"/>
          <w:numId w:val="16"/>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t>.</w:t>
      </w:r>
    </w:p>
    <w:p w14:paraId="02FB4440" w14:textId="77777777" w:rsidR="0076552C" w:rsidRPr="0016029B" w:rsidRDefault="0076552C" w:rsidP="0076552C">
      <w:pPr>
        <w:pStyle w:val="B1"/>
        <w:ind w:left="0" w:firstLine="0"/>
      </w:pPr>
      <w:r w:rsidRPr="0016029B">
        <w:t>For non-3GPP access, PLMN A:</w:t>
      </w:r>
    </w:p>
    <w:p w14:paraId="7C75EEEA" w14:textId="77777777" w:rsidR="0076552C" w:rsidRPr="0016029B" w:rsidRDefault="0076552C" w:rsidP="0076552C">
      <w:pPr>
        <w:pStyle w:val="B1"/>
        <w:numPr>
          <w:ilvl w:val="0"/>
          <w:numId w:val="16"/>
        </w:numPr>
      </w:pPr>
      <w:r w:rsidRPr="0016029B">
        <w:lastRenderedPageBreak/>
        <w:t>The UE shall use vendor-specific EAP method 'EAP-5G' between the UE and the N3IWF and is utilized for encapsulating NAS messages.</w:t>
      </w:r>
    </w:p>
    <w:p w14:paraId="535B7288" w14:textId="77777777" w:rsidR="0076552C" w:rsidRPr="0016029B" w:rsidRDefault="0076552C" w:rsidP="0076552C">
      <w:pPr>
        <w:pStyle w:val="B1"/>
        <w:numPr>
          <w:ilvl w:val="0"/>
          <w:numId w:val="16"/>
        </w:numPr>
      </w:pPr>
      <w:r w:rsidRPr="0016029B">
        <w:t>The UE transmits EAP-Response/5G-NAS with NAS PDU [REGISTRATION REQUEST] message protected using the common NAS security context (generated during 3GPP access Authentication) and the NAS COUNTs as 0.</w:t>
      </w:r>
    </w:p>
    <w:p w14:paraId="7645AEFC" w14:textId="77777777" w:rsidR="0076552C" w:rsidRPr="0016029B" w:rsidRDefault="0076552C" w:rsidP="0076552C">
      <w:pPr>
        <w:pStyle w:val="B1"/>
        <w:numPr>
          <w:ilvl w:val="0"/>
          <w:numId w:val="16"/>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6A56E2BE" w14:textId="77777777" w:rsidR="0076552C" w:rsidRPr="0016029B" w:rsidRDefault="0076552C" w:rsidP="0076552C">
      <w:pPr>
        <w:pStyle w:val="B1"/>
        <w:numPr>
          <w:ilvl w:val="0"/>
          <w:numId w:val="16"/>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22459421" w14:textId="77777777" w:rsidR="0076552C" w:rsidRPr="0016029B" w:rsidRDefault="0076552C" w:rsidP="0076552C">
      <w:pPr>
        <w:pStyle w:val="B1"/>
        <w:ind w:left="0" w:firstLine="0"/>
      </w:pPr>
      <w:r w:rsidRPr="0016029B">
        <w:t>For 3GPP Access, PLMN B:</w:t>
      </w:r>
    </w:p>
    <w:p w14:paraId="62506830" w14:textId="77777777" w:rsidR="0076552C" w:rsidRPr="0016029B" w:rsidRDefault="0076552C" w:rsidP="0076552C">
      <w:pPr>
        <w:pStyle w:val="B1"/>
        <w:numPr>
          <w:ilvl w:val="0"/>
          <w:numId w:val="16"/>
        </w:numPr>
      </w:pPr>
      <w:r w:rsidRPr="0016029B">
        <w:t>The UE shall support the 5G AKA based primary authentication and key agreement procedure for 3GPP access on a new PLMN.</w:t>
      </w:r>
    </w:p>
    <w:p w14:paraId="41B9EE1A" w14:textId="77777777" w:rsidR="0076552C" w:rsidRPr="0016029B" w:rsidRDefault="0076552C" w:rsidP="0076552C">
      <w:pPr>
        <w:pStyle w:val="B1"/>
        <w:numPr>
          <w:ilvl w:val="0"/>
          <w:numId w:val="16"/>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14F02E2B" w14:textId="77777777" w:rsidR="0076552C" w:rsidRPr="0016029B" w:rsidRDefault="0076552C" w:rsidP="0076552C">
      <w:pPr>
        <w:pStyle w:val="B1"/>
        <w:numPr>
          <w:ilvl w:val="0"/>
          <w:numId w:val="16"/>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r>
        <w:t>.</w:t>
      </w:r>
    </w:p>
    <w:p w14:paraId="5D27EF7A" w14:textId="77777777" w:rsidR="0076552C" w:rsidRPr="0016029B" w:rsidRDefault="0076552C" w:rsidP="0076552C">
      <w:r w:rsidRPr="0016029B">
        <w:t>Reference:</w:t>
      </w:r>
    </w:p>
    <w:p w14:paraId="601AFC93" w14:textId="77777777" w:rsidR="0076552C" w:rsidRPr="0016029B" w:rsidRDefault="0076552C" w:rsidP="0076552C">
      <w:pPr>
        <w:pStyle w:val="B1"/>
      </w:pPr>
      <w:r w:rsidRPr="0016029B">
        <w:t>-</w:t>
      </w:r>
      <w:r w:rsidRPr="0016029B">
        <w:tab/>
        <w:t>TS 31.102 [4], clauses 4.4.11.3, 4.4.11.4, 4.4.11.6 and Annex O;</w:t>
      </w:r>
    </w:p>
    <w:p w14:paraId="06588AC4" w14:textId="77777777" w:rsidR="0076552C" w:rsidRPr="0016029B" w:rsidRDefault="0076552C" w:rsidP="0076552C">
      <w:pPr>
        <w:pStyle w:val="B1"/>
      </w:pPr>
      <w:r w:rsidRPr="0016029B">
        <w:t>-</w:t>
      </w:r>
      <w:r w:rsidRPr="0016029B">
        <w:tab/>
        <w:t>TS 33.501 [41], clauses 6.1.1.3, 6.1.3.2, 7.2.1, 6.3.2.2, 6.4.2.2</w:t>
      </w:r>
    </w:p>
    <w:p w14:paraId="0DD0423F" w14:textId="77777777" w:rsidR="0076552C" w:rsidRPr="0016029B" w:rsidRDefault="0076552C" w:rsidP="0076552C">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pPr>
        <w:pStyle w:val="B1"/>
        <w:numPr>
          <w:ilvl w:val="0"/>
          <w:numId w:val="17"/>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pPr>
        <w:pStyle w:val="B1"/>
        <w:numPr>
          <w:ilvl w:val="0"/>
          <w:numId w:val="17"/>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pPr>
        <w:pStyle w:val="B1"/>
        <w:numPr>
          <w:ilvl w:val="0"/>
          <w:numId w:val="17"/>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pPr>
        <w:pStyle w:val="B1"/>
        <w:numPr>
          <w:ilvl w:val="0"/>
          <w:numId w:val="17"/>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pPr>
        <w:pStyle w:val="B1"/>
        <w:numPr>
          <w:ilvl w:val="0"/>
          <w:numId w:val="17"/>
        </w:numPr>
      </w:pPr>
      <w:r w:rsidRPr="0016029B">
        <w:t>To verify that ME starts 'EAP-5G' (EAP Response/5G-NAS) between the UE and the N3IWF and is utilized for encapsulating NAS messages.</w:t>
      </w:r>
    </w:p>
    <w:p w14:paraId="6F72CC2E" w14:textId="77777777" w:rsidR="0016029B" w:rsidRPr="0016029B" w:rsidRDefault="0016029B">
      <w:pPr>
        <w:pStyle w:val="B1"/>
        <w:numPr>
          <w:ilvl w:val="0"/>
          <w:numId w:val="17"/>
        </w:numPr>
      </w:pPr>
      <w:r w:rsidRPr="0016029B">
        <w:t>To verify that ME transmits EAP-Response/5G-NAS with NAS PDU [REGISTRATION REQUEST] message protected, and integrity is verified successfully.</w:t>
      </w:r>
    </w:p>
    <w:p w14:paraId="220FF860" w14:textId="77777777" w:rsidR="0016029B" w:rsidRPr="0016029B" w:rsidRDefault="0016029B">
      <w:pPr>
        <w:pStyle w:val="B1"/>
        <w:numPr>
          <w:ilvl w:val="0"/>
          <w:numId w:val="17"/>
        </w:numPr>
      </w:pPr>
      <w:r w:rsidRPr="0016029B">
        <w:t xml:space="preserve">To verify that ME receives EAP-Success from N3IWF and IPSec SA is established. </w:t>
      </w:r>
    </w:p>
    <w:p w14:paraId="59B8317F" w14:textId="77777777" w:rsidR="0016029B" w:rsidRPr="0016029B" w:rsidRDefault="0016029B">
      <w:pPr>
        <w:pStyle w:val="B1"/>
        <w:numPr>
          <w:ilvl w:val="0"/>
          <w:numId w:val="17"/>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pPr>
        <w:pStyle w:val="B1"/>
        <w:numPr>
          <w:ilvl w:val="0"/>
          <w:numId w:val="17"/>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pPr>
        <w:pStyle w:val="B1"/>
        <w:numPr>
          <w:ilvl w:val="0"/>
          <w:numId w:val="17"/>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pPr>
        <w:pStyle w:val="B1"/>
        <w:numPr>
          <w:ilvl w:val="0"/>
          <w:numId w:val="17"/>
        </w:numPr>
      </w:pPr>
      <w:r w:rsidRPr="0016029B">
        <w:t>To verify that the ME sends AUTHENTICATION RESPONSE message contains the calculated RES* in response to AUTHENTICATION REQUEST message.</w:t>
      </w:r>
    </w:p>
    <w:p w14:paraId="6ADBF078" w14:textId="77777777" w:rsidR="0016029B" w:rsidRPr="0016029B" w:rsidRDefault="0016029B">
      <w:pPr>
        <w:pStyle w:val="B1"/>
        <w:numPr>
          <w:ilvl w:val="0"/>
          <w:numId w:val="17"/>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291A5815" w:rsidR="0016029B" w:rsidRPr="0016029B" w:rsidRDefault="0016029B">
      <w:pPr>
        <w:pStyle w:val="B1"/>
        <w:numPr>
          <w:ilvl w:val="0"/>
          <w:numId w:val="17"/>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w:t>
      </w:r>
      <w:r w:rsidR="0076552C">
        <w:t>.</w:t>
      </w:r>
    </w:p>
    <w:p w14:paraId="62356965" w14:textId="50A2A5EA" w:rsidR="0016029B" w:rsidRPr="0016029B" w:rsidRDefault="0016029B" w:rsidP="0016029B">
      <w:pPr>
        <w:pStyle w:val="Heading4"/>
      </w:pPr>
      <w:bookmarkStart w:id="3362" w:name="_Toc138678066"/>
      <w:bookmarkEnd w:id="3361"/>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0D0182F9" w:rsidR="0016029B" w:rsidRPr="0016029B" w:rsidRDefault="0076552C" w:rsidP="0076552C">
      <w:r w:rsidRPr="0016029B">
        <w:t>The NG-SS WLAN Cell A</w:t>
      </w:r>
      <w:r w:rsidRPr="0016029B">
        <w:rPr>
          <w:vertAlign w:val="subscript"/>
        </w:rPr>
        <w:t>w</w:t>
      </w:r>
      <w:r w:rsidRPr="0016029B">
        <w:t xml:space="preserve"> and UE are configured as in clause 4</w:t>
      </w:r>
      <w:r>
        <w:t>.14</w:t>
      </w:r>
      <w:r w:rsidRPr="0016029B">
        <w:t>.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2"/>
    <w:p w14:paraId="27E435D8" w14:textId="7FB20CA1" w:rsidR="0016029B" w:rsidRPr="0016029B" w:rsidRDefault="0016029B" w:rsidP="0016029B">
      <w:pPr>
        <w:pStyle w:val="Heading5"/>
      </w:pPr>
      <w:r w:rsidRPr="0016029B">
        <w:t>15.4.2.4.2</w:t>
      </w:r>
      <w:r w:rsidRPr="0016029B">
        <w:tab/>
        <w:t>Procedure</w:t>
      </w:r>
    </w:p>
    <w:p w14:paraId="743EAED8" w14:textId="77777777" w:rsidR="0076552C" w:rsidRPr="0016029B" w:rsidRDefault="0076552C" w:rsidP="0076552C">
      <w:pPr>
        <w:pStyle w:val="B1"/>
        <w:ind w:left="0" w:firstLine="0"/>
      </w:pPr>
      <w:r w:rsidRPr="0016029B">
        <w:t>For 3GPP access, PLMN-A:</w:t>
      </w:r>
    </w:p>
    <w:p w14:paraId="23C68863" w14:textId="77777777" w:rsidR="0076552C" w:rsidRPr="0016029B" w:rsidRDefault="0076552C" w:rsidP="0076552C">
      <w:pPr>
        <w:pStyle w:val="B1"/>
        <w:numPr>
          <w:ilvl w:val="0"/>
          <w:numId w:val="18"/>
        </w:numPr>
      </w:pPr>
      <w:r w:rsidRPr="0016029B">
        <w:t>Bring up Cell A and the UE is switched on.</w:t>
      </w:r>
    </w:p>
    <w:p w14:paraId="126AF172" w14:textId="77777777" w:rsidR="0076552C" w:rsidRPr="0016029B" w:rsidRDefault="0076552C" w:rsidP="0076552C">
      <w:pPr>
        <w:pStyle w:val="B1"/>
        <w:numPr>
          <w:ilvl w:val="0"/>
          <w:numId w:val="18"/>
        </w:numPr>
      </w:pPr>
      <w:r w:rsidRPr="0016029B">
        <w:t>Upon reception of an RRCSetupRequest message from the UE, NG-SS transmits an RRCSetup message to the UE followed by reception of an RRCSetupComplete message from the UE.</w:t>
      </w:r>
    </w:p>
    <w:p w14:paraId="2BBD4D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185B8B99" w14:textId="77777777" w:rsidR="0076552C" w:rsidRPr="0016029B" w:rsidRDefault="0076552C" w:rsidP="0076552C">
      <w:pPr>
        <w:pStyle w:val="B3"/>
      </w:pPr>
      <w:r w:rsidRPr="0016029B">
        <w:t>ngKSI:</w:t>
      </w:r>
    </w:p>
    <w:p w14:paraId="0B073AD0" w14:textId="77777777" w:rsidR="0076552C" w:rsidRPr="0016029B" w:rsidRDefault="0076552C" w:rsidP="0076552C">
      <w:pPr>
        <w:pStyle w:val="B3"/>
        <w:ind w:left="1419"/>
      </w:pPr>
      <w:r w:rsidRPr="0016029B">
        <w:t>NAS key set identifier:</w:t>
      </w:r>
      <w:r w:rsidRPr="0016029B">
        <w:tab/>
        <w:t>'000'</w:t>
      </w:r>
    </w:p>
    <w:p w14:paraId="2F67E2F4"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3F7A769E"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58256C48"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2EB7DAAD"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5E4CF47D" w14:textId="77777777" w:rsidR="0076552C" w:rsidRPr="0016029B" w:rsidRDefault="0076552C" w:rsidP="0076552C">
      <w:pPr>
        <w:pStyle w:val="B1"/>
        <w:numPr>
          <w:ilvl w:val="0"/>
          <w:numId w:val="18"/>
        </w:numPr>
      </w:pPr>
      <w:r w:rsidRPr="0016029B">
        <w:lastRenderedPageBreak/>
        <w:t>Upon reception of AUTHENTICATION RESPONSE message from the UE, the NG-SS sends a SECURITY MODE COMMAND message. The UE sends a SECURITY MODE COMPLETE message.</w:t>
      </w:r>
    </w:p>
    <w:p w14:paraId="494C50DA" w14:textId="77777777" w:rsidR="0076552C" w:rsidRPr="0016029B" w:rsidRDefault="0076552C" w:rsidP="0076552C">
      <w:pPr>
        <w:pStyle w:val="B1"/>
        <w:numPr>
          <w:ilvl w:val="0"/>
          <w:numId w:val="18"/>
        </w:numPr>
      </w:pPr>
      <w:r w:rsidRPr="0016029B">
        <w:t>The NG-SS sends a REGISTRATION ACCEPT message.</w:t>
      </w:r>
    </w:p>
    <w:p w14:paraId="0FC69530" w14:textId="77777777" w:rsidR="0076552C" w:rsidRPr="0016029B" w:rsidRDefault="0076552C" w:rsidP="0076552C">
      <w:pPr>
        <w:pStyle w:val="B3"/>
      </w:pPr>
      <w:r w:rsidRPr="0016029B">
        <w:t>5G-GUTI:</w:t>
      </w:r>
      <w:r w:rsidRPr="0016029B">
        <w:tab/>
        <w:t>24408300010266436587</w:t>
      </w:r>
    </w:p>
    <w:p w14:paraId="50560BAF" w14:textId="77777777" w:rsidR="0076552C" w:rsidRPr="0016029B" w:rsidRDefault="0076552C" w:rsidP="0076552C">
      <w:pPr>
        <w:pStyle w:val="B3"/>
      </w:pPr>
      <w:r w:rsidRPr="0016029B">
        <w:t>TAI:</w:t>
      </w:r>
      <w:r w:rsidRPr="0016029B">
        <w:tab/>
      </w:r>
      <w:r w:rsidRPr="0016029B">
        <w:tab/>
        <w:t>42 34 80 00 00 01</w:t>
      </w:r>
    </w:p>
    <w:p w14:paraId="100B09BA" w14:textId="77777777" w:rsidR="0076552C" w:rsidRPr="0016029B" w:rsidRDefault="0076552C" w:rsidP="0076552C">
      <w:pPr>
        <w:pStyle w:val="B1"/>
        <w:numPr>
          <w:ilvl w:val="0"/>
          <w:numId w:val="18"/>
        </w:numPr>
      </w:pPr>
      <w:r w:rsidRPr="0016029B">
        <w:t>The UE sends a REGISTRATION COMPLETE message.</w:t>
      </w:r>
    </w:p>
    <w:p w14:paraId="1280CD2F" w14:textId="77777777" w:rsidR="0076552C" w:rsidRPr="0016029B" w:rsidRDefault="0076552C" w:rsidP="0076552C">
      <w:pPr>
        <w:pStyle w:val="B1"/>
        <w:ind w:left="0" w:firstLine="0"/>
      </w:pPr>
      <w:r w:rsidRPr="0016029B">
        <w:t>For non-3GPP access, PLMN-A:</w:t>
      </w:r>
    </w:p>
    <w:p w14:paraId="724C48C8" w14:textId="77777777" w:rsidR="0076552C" w:rsidRPr="0016029B" w:rsidRDefault="0076552C" w:rsidP="0076552C">
      <w:pPr>
        <w:pStyle w:val="B1"/>
        <w:numPr>
          <w:ilvl w:val="0"/>
          <w:numId w:val="18"/>
        </w:numPr>
      </w:pPr>
      <w:r w:rsidRPr="0016029B">
        <w:t>Bring up WLAN AP Cell Aw.</w:t>
      </w:r>
    </w:p>
    <w:p w14:paraId="73911026" w14:textId="77777777" w:rsidR="0076552C" w:rsidRPr="0016029B" w:rsidRDefault="0076552C" w:rsidP="0076552C">
      <w:pPr>
        <w:pStyle w:val="B1"/>
        <w:numPr>
          <w:ilvl w:val="0"/>
          <w:numId w:val="18"/>
        </w:numPr>
      </w:pPr>
      <w:r w:rsidRPr="0016029B">
        <w:t>UE connects to the untrusted non-3GPP access using the WLAN AP. UE associates with the WLAN AP and obtains the local IP address.</w:t>
      </w:r>
    </w:p>
    <w:p w14:paraId="1F256670" w14:textId="77777777" w:rsidR="0076552C" w:rsidRPr="0016029B" w:rsidRDefault="0076552C" w:rsidP="0076552C">
      <w:pPr>
        <w:pStyle w:val="B1"/>
        <w:numPr>
          <w:ilvl w:val="0"/>
          <w:numId w:val="18"/>
        </w:numPr>
      </w:pPr>
      <w:r w:rsidRPr="0016029B">
        <w:t>UE selects the N3IWF and obtains its IP address.</w:t>
      </w:r>
    </w:p>
    <w:p w14:paraId="78D78810" w14:textId="0E0A4C66" w:rsidR="0076552C" w:rsidRPr="0016029B" w:rsidRDefault="0076552C" w:rsidP="0076552C">
      <w:pPr>
        <w:pStyle w:val="B1"/>
        <w:numPr>
          <w:ilvl w:val="0"/>
          <w:numId w:val="18"/>
        </w:numPr>
      </w:pPr>
      <w:r w:rsidRPr="0016029B">
        <w:t>The UE establishes an IPsec tunnel as per the IKEv2 protocol as defined in TS 23.502 [</w:t>
      </w:r>
      <w:r>
        <w:t>58</w:t>
      </w:r>
      <w:r w:rsidRPr="0016029B">
        <w:t xml:space="preserve">] clause 4.12.2.2 figure 4.12.2.2-1. </w:t>
      </w:r>
    </w:p>
    <w:p w14:paraId="7F8BC28C" w14:textId="77777777" w:rsidR="0076552C" w:rsidRPr="0016029B" w:rsidRDefault="0076552C" w:rsidP="0076552C">
      <w:pPr>
        <w:pStyle w:val="B1"/>
        <w:numPr>
          <w:ilvl w:val="0"/>
          <w:numId w:val="18"/>
        </w:numPr>
      </w:pPr>
      <w:r w:rsidRPr="0016029B">
        <w:t>The NG-SS transmit EAP-Request/5G-Start.</w:t>
      </w:r>
    </w:p>
    <w:p w14:paraId="2FB37510" w14:textId="77777777" w:rsidR="0076552C" w:rsidRPr="0016029B" w:rsidRDefault="0076552C" w:rsidP="0076552C">
      <w:pPr>
        <w:pStyle w:val="B1"/>
        <w:numPr>
          <w:ilvl w:val="0"/>
          <w:numId w:val="18"/>
        </w:numPr>
      </w:pPr>
      <w:r w:rsidRPr="0016029B">
        <w:t>The UE transmits EAP-Response/5G-NAS with NAS PDU [REGISTRATION REQUEST] message protected.</w:t>
      </w:r>
    </w:p>
    <w:p w14:paraId="129EB890" w14:textId="77777777" w:rsidR="0076552C" w:rsidRPr="0016029B" w:rsidRDefault="0076552C" w:rsidP="0076552C">
      <w:pPr>
        <w:pStyle w:val="B1"/>
        <w:numPr>
          <w:ilvl w:val="0"/>
          <w:numId w:val="18"/>
        </w:numPr>
      </w:pPr>
      <w:r w:rsidRPr="0016029B">
        <w:t>The NG-SS transmits EAP-Success and the IPSec SA is established.</w:t>
      </w:r>
    </w:p>
    <w:p w14:paraId="6E1B264E" w14:textId="77777777" w:rsidR="0076552C" w:rsidRPr="0016029B" w:rsidRDefault="0076552C" w:rsidP="0076552C">
      <w:pPr>
        <w:pStyle w:val="B1"/>
        <w:numPr>
          <w:ilvl w:val="0"/>
          <w:numId w:val="18"/>
        </w:numPr>
      </w:pPr>
      <w:r w:rsidRPr="0016029B">
        <w:t>The NG-SS transmits a REGISTRATION ACCEPT message over IPSec SA.</w:t>
      </w:r>
    </w:p>
    <w:p w14:paraId="22996ECE" w14:textId="77777777" w:rsidR="0076552C" w:rsidRPr="0016029B" w:rsidRDefault="0076552C" w:rsidP="0076552C">
      <w:pPr>
        <w:pStyle w:val="B3"/>
        <w:ind w:left="852" w:firstLine="0"/>
      </w:pPr>
      <w:r w:rsidRPr="0016029B">
        <w:t>5G-GUTI:</w:t>
      </w:r>
      <w:r w:rsidRPr="0016029B">
        <w:tab/>
        <w:t>24408300010266436587</w:t>
      </w:r>
    </w:p>
    <w:p w14:paraId="733CA109" w14:textId="77777777" w:rsidR="0076552C" w:rsidRPr="0016029B" w:rsidRDefault="0076552C" w:rsidP="0076552C">
      <w:pPr>
        <w:pStyle w:val="B3"/>
        <w:ind w:left="852" w:firstLine="0"/>
      </w:pPr>
      <w:r w:rsidRPr="0016029B">
        <w:t>TAI:</w:t>
      </w:r>
      <w:r w:rsidRPr="0016029B">
        <w:tab/>
      </w:r>
      <w:r w:rsidRPr="0016029B">
        <w:tab/>
        <w:t>42 34 80 00 00 01</w:t>
      </w:r>
    </w:p>
    <w:p w14:paraId="77FACC0E" w14:textId="77777777" w:rsidR="0076552C" w:rsidRPr="0016029B" w:rsidRDefault="0076552C" w:rsidP="0076552C">
      <w:pPr>
        <w:pStyle w:val="B1"/>
        <w:numPr>
          <w:ilvl w:val="0"/>
          <w:numId w:val="18"/>
        </w:numPr>
      </w:pPr>
      <w:r w:rsidRPr="0016029B">
        <w:t>The UE transmits a REGISTRATION COMPLETE message over IPSec SA.</w:t>
      </w:r>
    </w:p>
    <w:p w14:paraId="6B73239A" w14:textId="77777777" w:rsidR="0076552C" w:rsidRPr="0016029B" w:rsidRDefault="0076552C" w:rsidP="0076552C">
      <w:pPr>
        <w:pStyle w:val="B1"/>
        <w:ind w:left="0" w:firstLine="0"/>
      </w:pPr>
      <w:r w:rsidRPr="0016029B">
        <w:t>For 3GPP access, PLMN-B:</w:t>
      </w:r>
    </w:p>
    <w:p w14:paraId="3B29C827" w14:textId="77777777" w:rsidR="0076552C" w:rsidRPr="0016029B" w:rsidRDefault="0076552C" w:rsidP="0076552C">
      <w:pPr>
        <w:pStyle w:val="B1"/>
        <w:numPr>
          <w:ilvl w:val="0"/>
          <w:numId w:val="18"/>
        </w:numPr>
      </w:pPr>
      <w:r w:rsidRPr="0016029B">
        <w:t>Turn off Cell A and bring up Cell B.</w:t>
      </w:r>
    </w:p>
    <w:p w14:paraId="4CF047B9" w14:textId="77777777" w:rsidR="0076552C" w:rsidRPr="0016029B" w:rsidRDefault="0076552C" w:rsidP="0076552C">
      <w:pPr>
        <w:pStyle w:val="B1"/>
        <w:numPr>
          <w:ilvl w:val="0"/>
          <w:numId w:val="18"/>
        </w:numPr>
      </w:pPr>
      <w:r w:rsidRPr="0016029B">
        <w:t>After receipt of a REGISTRATION REQUEST message from the UE during registration, the UE, NG-SS initiates the 5G AKA authentication procedure and sends 5G AKA-Challenge message in the AUTHENTICATION REQUEST message, uses:</w:t>
      </w:r>
    </w:p>
    <w:p w14:paraId="38FC6FF4" w14:textId="77777777" w:rsidR="0076552C" w:rsidRPr="0016029B" w:rsidRDefault="0076552C" w:rsidP="0076552C">
      <w:pPr>
        <w:pStyle w:val="B3"/>
      </w:pPr>
      <w:r w:rsidRPr="0016029B">
        <w:t>ngKSI:</w:t>
      </w:r>
    </w:p>
    <w:p w14:paraId="475FC51F" w14:textId="77777777" w:rsidR="0076552C" w:rsidRPr="0016029B" w:rsidRDefault="0076552C" w:rsidP="0076552C">
      <w:pPr>
        <w:pStyle w:val="B3"/>
        <w:ind w:left="1419"/>
      </w:pPr>
      <w:r w:rsidRPr="0016029B">
        <w:t>NAS key set identifier:</w:t>
      </w:r>
      <w:r w:rsidRPr="0016029B">
        <w:tab/>
        <w:t>'001'</w:t>
      </w:r>
    </w:p>
    <w:p w14:paraId="401A1C2A" w14:textId="77777777" w:rsidR="0076552C" w:rsidRPr="0016029B" w:rsidRDefault="0076552C" w:rsidP="0076552C">
      <w:pPr>
        <w:pStyle w:val="B3"/>
        <w:ind w:left="1419"/>
      </w:pPr>
      <w:r w:rsidRPr="0016029B">
        <w:t>TSC:</w:t>
      </w:r>
      <w:r w:rsidRPr="0016029B">
        <w:tab/>
      </w:r>
      <w:r w:rsidRPr="0016029B">
        <w:tab/>
      </w:r>
      <w:r w:rsidRPr="0016029B">
        <w:tab/>
      </w:r>
      <w:r w:rsidRPr="0016029B">
        <w:tab/>
      </w:r>
      <w:r w:rsidRPr="0016029B">
        <w:tab/>
      </w:r>
      <w:r w:rsidRPr="0016029B">
        <w:tab/>
        <w:t>'0'</w:t>
      </w:r>
    </w:p>
    <w:p w14:paraId="44B7524C" w14:textId="77777777" w:rsidR="0076552C" w:rsidRPr="0016029B" w:rsidRDefault="0076552C" w:rsidP="00A15D49">
      <w:pPr>
        <w:pStyle w:val="B2"/>
        <w:ind w:leftChars="100" w:left="200" w:firstLineChars="300" w:firstLine="600"/>
      </w:pPr>
      <w:r w:rsidRPr="0016029B">
        <w:t>Authentication parameter RAND (5G authentication challenge):</w:t>
      </w:r>
      <w:r w:rsidRPr="0016029B">
        <w:tab/>
        <w:t>128 bits value</w:t>
      </w:r>
    </w:p>
    <w:p w14:paraId="47DCFBAF" w14:textId="77777777" w:rsidR="0076552C" w:rsidRPr="0016029B" w:rsidRDefault="0076552C" w:rsidP="00A15D49">
      <w:pPr>
        <w:pStyle w:val="B2"/>
        <w:ind w:leftChars="100" w:left="200" w:firstLineChars="300" w:firstLine="600"/>
      </w:pPr>
      <w:r w:rsidRPr="0016029B">
        <w:t>Authentication parameter AUTN (5G Authentication challenge).</w:t>
      </w:r>
      <w:r w:rsidRPr="0016029B">
        <w:tab/>
        <w:t>128 bits value</w:t>
      </w:r>
    </w:p>
    <w:p w14:paraId="03B04CC2" w14:textId="77777777" w:rsidR="0076552C" w:rsidRPr="0016029B" w:rsidRDefault="0076552C" w:rsidP="0076552C">
      <w:pPr>
        <w:pStyle w:val="B1"/>
        <w:numPr>
          <w:ilvl w:val="0"/>
          <w:numId w:val="18"/>
        </w:numPr>
      </w:pPr>
      <w:r w:rsidRPr="0016029B">
        <w:t>Using the 5G authentication challenge data received in AUTHENTICATION REQUEST message the ME pass the RAND and AUTN to the USIM.</w:t>
      </w:r>
    </w:p>
    <w:p w14:paraId="1D7D5C56" w14:textId="77777777" w:rsidR="0076552C" w:rsidRPr="0016029B" w:rsidRDefault="0076552C" w:rsidP="0076552C">
      <w:pPr>
        <w:pStyle w:val="B1"/>
        <w:numPr>
          <w:ilvl w:val="0"/>
          <w:numId w:val="18"/>
        </w:numPr>
      </w:pPr>
      <w:r w:rsidRPr="0016029B">
        <w:t>Upon reception of AUTHENTICATION RESPONSE message from the UE, the NG-SS sends a SECURITY MODE COMMAND message. The UE sends a SECURITY MODE COMPLETE message.</w:t>
      </w:r>
    </w:p>
    <w:p w14:paraId="6D4C0902" w14:textId="77777777" w:rsidR="0076552C" w:rsidRPr="0016029B" w:rsidRDefault="0076552C" w:rsidP="0076552C">
      <w:pPr>
        <w:pStyle w:val="B1"/>
        <w:numPr>
          <w:ilvl w:val="0"/>
          <w:numId w:val="18"/>
        </w:numPr>
      </w:pPr>
      <w:r w:rsidRPr="0016029B">
        <w:t>The NG-SS sends a REGISTRATION ACCEPT message.</w:t>
      </w:r>
    </w:p>
    <w:p w14:paraId="190293A8" w14:textId="77777777" w:rsidR="0076552C" w:rsidRPr="0016029B" w:rsidRDefault="0076552C" w:rsidP="0076552C">
      <w:pPr>
        <w:pStyle w:val="B3"/>
      </w:pPr>
      <w:r w:rsidRPr="0016029B">
        <w:t>5G-GUTI:</w:t>
      </w:r>
      <w:r w:rsidRPr="0016029B">
        <w:tab/>
        <w:t>24408400010266436587</w:t>
      </w:r>
    </w:p>
    <w:p w14:paraId="12E74650" w14:textId="77777777" w:rsidR="0076552C" w:rsidRPr="0016029B" w:rsidRDefault="0076552C" w:rsidP="0076552C">
      <w:pPr>
        <w:pStyle w:val="B3"/>
      </w:pPr>
      <w:r w:rsidRPr="0016029B">
        <w:t>TAI:</w:t>
      </w:r>
      <w:r w:rsidRPr="0016029B">
        <w:tab/>
      </w:r>
      <w:r w:rsidRPr="0016029B">
        <w:tab/>
        <w:t>42 44 80 00 00 01</w:t>
      </w:r>
    </w:p>
    <w:p w14:paraId="4D8119F8" w14:textId="77777777" w:rsidR="0076552C" w:rsidRPr="0016029B" w:rsidRDefault="0076552C" w:rsidP="0076552C">
      <w:pPr>
        <w:pStyle w:val="B1"/>
        <w:numPr>
          <w:ilvl w:val="0"/>
          <w:numId w:val="18"/>
        </w:numPr>
      </w:pPr>
      <w:r w:rsidRPr="0016029B">
        <w:t>The UE sends a REGISTRATION COMPLETE message.</w:t>
      </w:r>
    </w:p>
    <w:p w14:paraId="6CCE0DB1" w14:textId="77777777" w:rsidR="0076552C" w:rsidRPr="0016029B" w:rsidRDefault="0076552C" w:rsidP="0076552C">
      <w:pPr>
        <w:pStyle w:val="B1"/>
        <w:numPr>
          <w:ilvl w:val="0"/>
          <w:numId w:val="18"/>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36F91001" w14:textId="77777777" w:rsidR="0076552C" w:rsidRPr="0016029B" w:rsidRDefault="0076552C" w:rsidP="0076552C">
      <w:pPr>
        <w:pStyle w:val="B1"/>
        <w:numPr>
          <w:ilvl w:val="0"/>
          <w:numId w:val="19"/>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r w:rsidRPr="00A15D49">
        <w:t>.</w:t>
      </w:r>
    </w:p>
    <w:p w14:paraId="0BE7BFDF" w14:textId="77777777" w:rsidR="0076552C" w:rsidRPr="0016029B" w:rsidRDefault="0076552C" w:rsidP="0076552C">
      <w:pPr>
        <w:pStyle w:val="B1"/>
        <w:numPr>
          <w:ilvl w:val="0"/>
          <w:numId w:val="19"/>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pPr>
        <w:pStyle w:val="B1"/>
        <w:numPr>
          <w:ilvl w:val="0"/>
          <w:numId w:val="19"/>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pPr>
        <w:pStyle w:val="B1"/>
        <w:numPr>
          <w:ilvl w:val="0"/>
          <w:numId w:val="19"/>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pPr>
        <w:pStyle w:val="B1"/>
        <w:numPr>
          <w:ilvl w:val="0"/>
          <w:numId w:val="19"/>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pPr>
        <w:pStyle w:val="B1"/>
        <w:numPr>
          <w:ilvl w:val="0"/>
          <w:numId w:val="19"/>
        </w:numPr>
      </w:pPr>
      <w:r w:rsidRPr="0016029B">
        <w:t>During step m) the UE transmits EAP-Response/5G-NAS with NAS PDU [REGISTRATION REQUEST] message protected and NG-SS verifies Integrity successfully.</w:t>
      </w:r>
    </w:p>
    <w:p w14:paraId="1E3AD958" w14:textId="77777777" w:rsidR="0016029B" w:rsidRPr="0016029B" w:rsidRDefault="0016029B">
      <w:pPr>
        <w:pStyle w:val="B1"/>
        <w:numPr>
          <w:ilvl w:val="0"/>
          <w:numId w:val="19"/>
        </w:numPr>
      </w:pPr>
      <w:r w:rsidRPr="0016029B">
        <w:t>In step n) UE receives EAP-Success to confirm IPSec SA is established.</w:t>
      </w:r>
    </w:p>
    <w:p w14:paraId="52B0B67F" w14:textId="77777777" w:rsidR="0016029B" w:rsidRPr="0016029B" w:rsidRDefault="0016029B">
      <w:pPr>
        <w:pStyle w:val="B1"/>
        <w:numPr>
          <w:ilvl w:val="0"/>
          <w:numId w:val="19"/>
        </w:numPr>
      </w:pPr>
      <w:r w:rsidRPr="0016029B">
        <w:t>In step r) UE initiates REGISTARTION REQUEST over 3GPP access on the new PLMN.</w:t>
      </w:r>
    </w:p>
    <w:p w14:paraId="60560272" w14:textId="77777777" w:rsidR="0016029B" w:rsidRPr="0016029B" w:rsidRDefault="0016029B">
      <w:pPr>
        <w:pStyle w:val="B1"/>
        <w:numPr>
          <w:ilvl w:val="0"/>
          <w:numId w:val="19"/>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pPr>
        <w:pStyle w:val="B1"/>
        <w:numPr>
          <w:ilvl w:val="0"/>
          <w:numId w:val="19"/>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pPr>
        <w:pStyle w:val="B1"/>
        <w:numPr>
          <w:ilvl w:val="0"/>
          <w:numId w:val="19"/>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6E4E6BB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F7D1719" w14:textId="77777777" w:rsidR="0076552C" w:rsidRPr="0016029B" w:rsidRDefault="0076552C" w:rsidP="0076552C">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76552C" w:rsidRPr="0016029B" w14:paraId="14C474FD" w14:textId="77777777" w:rsidTr="00E55362">
        <w:tc>
          <w:tcPr>
            <w:tcW w:w="959" w:type="dxa"/>
            <w:shd w:val="clear" w:color="auto" w:fill="F2F2F2" w:themeFill="background1" w:themeFillShade="F2"/>
          </w:tcPr>
          <w:p w14:paraId="5CEBF9EA" w14:textId="77777777" w:rsidR="0076552C" w:rsidRPr="0016029B" w:rsidRDefault="0076552C" w:rsidP="00E55362">
            <w:pPr>
              <w:pStyle w:val="TAC"/>
              <w:jc w:val="left"/>
              <w:rPr>
                <w:b/>
              </w:rPr>
            </w:pPr>
            <w:r w:rsidRPr="0016029B">
              <w:rPr>
                <w:b/>
              </w:rPr>
              <w:t>Byte</w:t>
            </w:r>
          </w:p>
        </w:tc>
        <w:tc>
          <w:tcPr>
            <w:tcW w:w="717" w:type="dxa"/>
            <w:shd w:val="clear" w:color="auto" w:fill="F2F2F2" w:themeFill="background1" w:themeFillShade="F2"/>
          </w:tcPr>
          <w:p w14:paraId="63DF6C0F" w14:textId="77777777" w:rsidR="0076552C" w:rsidRPr="0016029B" w:rsidRDefault="0076552C" w:rsidP="00E55362">
            <w:pPr>
              <w:pStyle w:val="TAC"/>
              <w:rPr>
                <w:b/>
              </w:rPr>
            </w:pPr>
            <w:r w:rsidRPr="0016029B">
              <w:rPr>
                <w:b/>
              </w:rPr>
              <w:t>B1</w:t>
            </w:r>
          </w:p>
        </w:tc>
        <w:tc>
          <w:tcPr>
            <w:tcW w:w="717" w:type="dxa"/>
            <w:shd w:val="clear" w:color="auto" w:fill="F2F2F2" w:themeFill="background1" w:themeFillShade="F2"/>
          </w:tcPr>
          <w:p w14:paraId="0D41646D" w14:textId="77777777" w:rsidR="0076552C" w:rsidRPr="0016029B" w:rsidRDefault="0076552C" w:rsidP="00E55362">
            <w:pPr>
              <w:pStyle w:val="TAC"/>
              <w:rPr>
                <w:b/>
              </w:rPr>
            </w:pPr>
            <w:r w:rsidRPr="0016029B">
              <w:rPr>
                <w:b/>
              </w:rPr>
              <w:t>B2</w:t>
            </w:r>
          </w:p>
        </w:tc>
        <w:tc>
          <w:tcPr>
            <w:tcW w:w="717" w:type="dxa"/>
            <w:shd w:val="clear" w:color="auto" w:fill="F2F2F2" w:themeFill="background1" w:themeFillShade="F2"/>
          </w:tcPr>
          <w:p w14:paraId="20B66F6F" w14:textId="77777777" w:rsidR="0076552C" w:rsidRPr="0016029B" w:rsidRDefault="0076552C" w:rsidP="00E55362">
            <w:pPr>
              <w:pStyle w:val="TAC"/>
              <w:rPr>
                <w:b/>
              </w:rPr>
            </w:pPr>
            <w:r w:rsidRPr="0016029B">
              <w:rPr>
                <w:b/>
              </w:rPr>
              <w:t>B3</w:t>
            </w:r>
          </w:p>
        </w:tc>
        <w:tc>
          <w:tcPr>
            <w:tcW w:w="717" w:type="dxa"/>
            <w:shd w:val="clear" w:color="auto" w:fill="F2F2F2" w:themeFill="background1" w:themeFillShade="F2"/>
          </w:tcPr>
          <w:p w14:paraId="11DDB3E4" w14:textId="77777777" w:rsidR="0076552C" w:rsidRPr="0016029B" w:rsidRDefault="0076552C" w:rsidP="00E55362">
            <w:pPr>
              <w:pStyle w:val="TAC"/>
              <w:rPr>
                <w:b/>
              </w:rPr>
            </w:pPr>
            <w:r w:rsidRPr="0016029B">
              <w:rPr>
                <w:b/>
              </w:rPr>
              <w:t>B4</w:t>
            </w:r>
          </w:p>
        </w:tc>
        <w:tc>
          <w:tcPr>
            <w:tcW w:w="717" w:type="dxa"/>
            <w:shd w:val="clear" w:color="auto" w:fill="F2F2F2" w:themeFill="background1" w:themeFillShade="F2"/>
          </w:tcPr>
          <w:p w14:paraId="014AFF02" w14:textId="77777777" w:rsidR="0076552C" w:rsidRPr="0016029B" w:rsidRDefault="0076552C" w:rsidP="00E55362">
            <w:pPr>
              <w:pStyle w:val="TAC"/>
              <w:rPr>
                <w:b/>
              </w:rPr>
            </w:pPr>
            <w:r w:rsidRPr="0016029B">
              <w:rPr>
                <w:b/>
              </w:rPr>
              <w:t>B5</w:t>
            </w:r>
          </w:p>
        </w:tc>
        <w:tc>
          <w:tcPr>
            <w:tcW w:w="717" w:type="dxa"/>
            <w:shd w:val="clear" w:color="auto" w:fill="F2F2F2" w:themeFill="background1" w:themeFillShade="F2"/>
          </w:tcPr>
          <w:p w14:paraId="3525A6A6" w14:textId="77777777" w:rsidR="0076552C" w:rsidRPr="0016029B" w:rsidRDefault="0076552C" w:rsidP="00E55362">
            <w:pPr>
              <w:pStyle w:val="TAC"/>
              <w:rPr>
                <w:b/>
              </w:rPr>
            </w:pPr>
            <w:r w:rsidRPr="0016029B">
              <w:rPr>
                <w:b/>
              </w:rPr>
              <w:t>B6</w:t>
            </w:r>
          </w:p>
        </w:tc>
        <w:tc>
          <w:tcPr>
            <w:tcW w:w="717" w:type="dxa"/>
            <w:shd w:val="clear" w:color="auto" w:fill="F2F2F2" w:themeFill="background1" w:themeFillShade="F2"/>
          </w:tcPr>
          <w:p w14:paraId="00770D9E" w14:textId="77777777" w:rsidR="0076552C" w:rsidRPr="0016029B" w:rsidRDefault="0076552C" w:rsidP="00E55362">
            <w:pPr>
              <w:pStyle w:val="TAC"/>
              <w:rPr>
                <w:b/>
              </w:rPr>
            </w:pPr>
            <w:r w:rsidRPr="0016029B">
              <w:rPr>
                <w:b/>
              </w:rPr>
              <w:t>B7</w:t>
            </w:r>
          </w:p>
        </w:tc>
        <w:tc>
          <w:tcPr>
            <w:tcW w:w="717" w:type="dxa"/>
            <w:shd w:val="clear" w:color="auto" w:fill="F2F2F2" w:themeFill="background1" w:themeFillShade="F2"/>
          </w:tcPr>
          <w:p w14:paraId="7252272C" w14:textId="77777777" w:rsidR="0076552C" w:rsidRPr="0016029B" w:rsidRDefault="0076552C" w:rsidP="00E55362">
            <w:pPr>
              <w:pStyle w:val="TAC"/>
              <w:rPr>
                <w:b/>
              </w:rPr>
            </w:pPr>
            <w:r w:rsidRPr="0016029B">
              <w:rPr>
                <w:b/>
              </w:rPr>
              <w:t>B8</w:t>
            </w:r>
          </w:p>
        </w:tc>
        <w:tc>
          <w:tcPr>
            <w:tcW w:w="717" w:type="dxa"/>
            <w:shd w:val="clear" w:color="auto" w:fill="F2F2F2" w:themeFill="background1" w:themeFillShade="F2"/>
          </w:tcPr>
          <w:p w14:paraId="54B5B117" w14:textId="77777777" w:rsidR="0076552C" w:rsidRPr="0016029B" w:rsidRDefault="0076552C" w:rsidP="00E55362">
            <w:pPr>
              <w:pStyle w:val="TAC"/>
              <w:rPr>
                <w:b/>
              </w:rPr>
            </w:pPr>
            <w:r w:rsidRPr="0016029B">
              <w:rPr>
                <w:b/>
              </w:rPr>
              <w:t>B9</w:t>
            </w:r>
          </w:p>
        </w:tc>
        <w:tc>
          <w:tcPr>
            <w:tcW w:w="717" w:type="dxa"/>
            <w:shd w:val="clear" w:color="auto" w:fill="F2F2F2" w:themeFill="background1" w:themeFillShade="F2"/>
          </w:tcPr>
          <w:p w14:paraId="5957B4EB" w14:textId="77777777" w:rsidR="0076552C" w:rsidRPr="0016029B" w:rsidRDefault="0076552C" w:rsidP="00E55362">
            <w:pPr>
              <w:pStyle w:val="TAC"/>
              <w:rPr>
                <w:b/>
              </w:rPr>
            </w:pPr>
            <w:r w:rsidRPr="0016029B">
              <w:rPr>
                <w:b/>
              </w:rPr>
              <w:t>Bx</w:t>
            </w:r>
          </w:p>
        </w:tc>
      </w:tr>
      <w:tr w:rsidR="0076552C" w:rsidRPr="0016029B" w14:paraId="45EB5300" w14:textId="77777777" w:rsidTr="00E55362">
        <w:tc>
          <w:tcPr>
            <w:tcW w:w="959" w:type="dxa"/>
          </w:tcPr>
          <w:p w14:paraId="4FC8CAAD" w14:textId="77777777" w:rsidR="0076552C" w:rsidRPr="0016029B" w:rsidRDefault="0076552C" w:rsidP="00E55362">
            <w:pPr>
              <w:pStyle w:val="TAC"/>
              <w:jc w:val="left"/>
            </w:pPr>
            <w:r w:rsidRPr="0016029B">
              <w:t>Hex</w:t>
            </w:r>
          </w:p>
        </w:tc>
        <w:tc>
          <w:tcPr>
            <w:tcW w:w="717" w:type="dxa"/>
          </w:tcPr>
          <w:p w14:paraId="65143499" w14:textId="77777777" w:rsidR="0076552C" w:rsidRPr="0016029B" w:rsidRDefault="0076552C" w:rsidP="00E55362">
            <w:pPr>
              <w:pStyle w:val="TAC"/>
            </w:pPr>
            <w:r w:rsidRPr="0016029B">
              <w:t>A0</w:t>
            </w:r>
          </w:p>
        </w:tc>
        <w:tc>
          <w:tcPr>
            <w:tcW w:w="717" w:type="dxa"/>
          </w:tcPr>
          <w:p w14:paraId="5332C50C" w14:textId="77777777" w:rsidR="0076552C" w:rsidRPr="0016029B" w:rsidRDefault="0076552C" w:rsidP="00E55362">
            <w:pPr>
              <w:pStyle w:val="TAC"/>
            </w:pPr>
            <w:r w:rsidRPr="0016029B">
              <w:t>xx</w:t>
            </w:r>
          </w:p>
        </w:tc>
        <w:tc>
          <w:tcPr>
            <w:tcW w:w="717" w:type="dxa"/>
          </w:tcPr>
          <w:p w14:paraId="5DBE33AD" w14:textId="77777777" w:rsidR="0076552C" w:rsidRPr="0016029B" w:rsidRDefault="0076552C" w:rsidP="00E55362">
            <w:pPr>
              <w:pStyle w:val="TAC"/>
            </w:pPr>
            <w:r w:rsidRPr="0016029B">
              <w:t>80</w:t>
            </w:r>
          </w:p>
        </w:tc>
        <w:tc>
          <w:tcPr>
            <w:tcW w:w="717" w:type="dxa"/>
          </w:tcPr>
          <w:p w14:paraId="64D15747" w14:textId="77777777" w:rsidR="0076552C" w:rsidRPr="0016029B" w:rsidRDefault="0076552C" w:rsidP="00E55362">
            <w:pPr>
              <w:pStyle w:val="TAC"/>
            </w:pPr>
            <w:r w:rsidRPr="0016029B">
              <w:t>01</w:t>
            </w:r>
          </w:p>
        </w:tc>
        <w:tc>
          <w:tcPr>
            <w:tcW w:w="717" w:type="dxa"/>
          </w:tcPr>
          <w:p w14:paraId="4E0E1A0E" w14:textId="3C219289" w:rsidR="0076552C" w:rsidRPr="0016029B" w:rsidRDefault="0076552C" w:rsidP="00E55362">
            <w:pPr>
              <w:pStyle w:val="TAC"/>
            </w:pPr>
            <w:r w:rsidRPr="0016029B">
              <w:t>0</w:t>
            </w:r>
            <w:r>
              <w:t>1</w:t>
            </w:r>
          </w:p>
        </w:tc>
        <w:tc>
          <w:tcPr>
            <w:tcW w:w="717" w:type="dxa"/>
          </w:tcPr>
          <w:p w14:paraId="0E0A6E12" w14:textId="77777777" w:rsidR="0076552C" w:rsidRPr="0016029B" w:rsidRDefault="0076552C" w:rsidP="00E55362">
            <w:pPr>
              <w:pStyle w:val="TAC"/>
            </w:pPr>
            <w:r w:rsidRPr="0016029B">
              <w:t>81</w:t>
            </w:r>
          </w:p>
        </w:tc>
        <w:tc>
          <w:tcPr>
            <w:tcW w:w="717" w:type="dxa"/>
          </w:tcPr>
          <w:p w14:paraId="412D59FE" w14:textId="77777777" w:rsidR="0076552C" w:rsidRPr="0016029B" w:rsidRDefault="0076552C" w:rsidP="00E55362">
            <w:pPr>
              <w:pStyle w:val="TAC"/>
            </w:pPr>
            <w:r w:rsidRPr="0016029B">
              <w:t>xx</w:t>
            </w:r>
          </w:p>
        </w:tc>
        <w:tc>
          <w:tcPr>
            <w:tcW w:w="717" w:type="dxa"/>
          </w:tcPr>
          <w:p w14:paraId="03E23A9F" w14:textId="77777777" w:rsidR="0076552C" w:rsidRPr="0016029B" w:rsidRDefault="0076552C" w:rsidP="00E55362">
            <w:pPr>
              <w:pStyle w:val="TAC"/>
            </w:pPr>
            <w:r w:rsidRPr="0016029B">
              <w:t>xx</w:t>
            </w:r>
          </w:p>
        </w:tc>
        <w:tc>
          <w:tcPr>
            <w:tcW w:w="717" w:type="dxa"/>
          </w:tcPr>
          <w:p w14:paraId="18EF94F8" w14:textId="77777777" w:rsidR="0076552C" w:rsidRPr="0016029B" w:rsidRDefault="0076552C" w:rsidP="00E55362">
            <w:pPr>
              <w:pStyle w:val="TAC"/>
            </w:pPr>
            <w:r w:rsidRPr="0016029B">
              <w:t>…</w:t>
            </w:r>
          </w:p>
        </w:tc>
        <w:tc>
          <w:tcPr>
            <w:tcW w:w="717" w:type="dxa"/>
          </w:tcPr>
          <w:p w14:paraId="3A32B234" w14:textId="77777777" w:rsidR="0076552C" w:rsidRPr="0016029B" w:rsidRDefault="0076552C" w:rsidP="00E55362">
            <w:pPr>
              <w:pStyle w:val="TAC"/>
            </w:pPr>
            <w:r w:rsidRPr="0016029B">
              <w:t>xx</w:t>
            </w:r>
          </w:p>
        </w:tc>
      </w:tr>
    </w:tbl>
    <w:p w14:paraId="6FDC063B" w14:textId="77777777" w:rsidR="0076552C" w:rsidRPr="0016029B" w:rsidRDefault="0076552C" w:rsidP="0076552C">
      <w:pPr>
        <w:pStyle w:val="B1"/>
      </w:pPr>
    </w:p>
    <w:p w14:paraId="029EB61A" w14:textId="77777777" w:rsidR="0016029B" w:rsidRPr="0016029B" w:rsidRDefault="0016029B" w:rsidP="0016029B">
      <w:pPr>
        <w:pStyle w:val="B2"/>
      </w:pPr>
      <w:r w:rsidRPr="0016029B">
        <w:t>5GS NAS Security Context second record:</w:t>
      </w:r>
    </w:p>
    <w:p w14:paraId="1DBCAC5C" w14:textId="51883469" w:rsidR="0016029B" w:rsidRPr="0016029B" w:rsidRDefault="0016029B" w:rsidP="0016029B">
      <w:pPr>
        <w:pStyle w:val="B3"/>
      </w:pPr>
      <w:r w:rsidRPr="0016029B">
        <w:t>ngKSI:</w:t>
      </w:r>
      <w:r w:rsidRPr="0016029B">
        <w:tab/>
        <w:t>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0B8E736A"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2EE5736"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3C94AB2D"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28009459" w:rsidR="0016029B" w:rsidRPr="0016029B" w:rsidRDefault="0016029B" w:rsidP="0016029B">
      <w:pPr>
        <w:pStyle w:val="B3"/>
      </w:pPr>
      <w:r w:rsidRPr="0016029B">
        <w:t>PLMN</w:t>
      </w:r>
      <w:r w:rsidR="00624F7A">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6"/>
      <w:bookmarkEnd w:id="3357"/>
    </w:p>
    <w:p w14:paraId="7DD1037C" w14:textId="2AD51D14" w:rsidR="009521E6" w:rsidRPr="0046266F" w:rsidRDefault="009521E6" w:rsidP="009521E6">
      <w:pPr>
        <w:pStyle w:val="Heading2"/>
      </w:pPr>
      <w:bookmarkStart w:id="3363" w:name="_Toc57113171"/>
      <w:bookmarkStart w:id="3364" w:name="_Toc146300429"/>
      <w:r w:rsidRPr="0046266F">
        <w:t>16.1</w:t>
      </w:r>
      <w:r w:rsidRPr="0046266F">
        <w:tab/>
        <w:t>Pre-configured URSP rules</w:t>
      </w:r>
      <w:bookmarkEnd w:id="3363"/>
      <w:bookmarkEnd w:id="3364"/>
    </w:p>
    <w:p w14:paraId="567FB3BE" w14:textId="2F3D628E" w:rsidR="009521E6" w:rsidRPr="0046266F" w:rsidRDefault="009521E6" w:rsidP="00C2135E">
      <w:pPr>
        <w:pStyle w:val="Heading3"/>
      </w:pPr>
      <w:bookmarkStart w:id="3365" w:name="_Toc57113172"/>
      <w:bookmarkStart w:id="3366" w:name="_Toc146300430"/>
      <w:r w:rsidRPr="0046266F">
        <w:t>16.1.1</w:t>
      </w:r>
      <w:r w:rsidRPr="0046266F">
        <w:tab/>
      </w:r>
      <w:r w:rsidRPr="0046266F">
        <w:rPr>
          <w:lang w:val="en-US"/>
        </w:rPr>
        <w:t>Support for URSP by USIM</w:t>
      </w:r>
      <w:bookmarkEnd w:id="3365"/>
      <w:bookmarkEnd w:id="3366"/>
    </w:p>
    <w:p w14:paraId="7C1F5810" w14:textId="48428E6E" w:rsidR="009521E6" w:rsidRPr="0046266F" w:rsidRDefault="009521E6" w:rsidP="009521E6">
      <w:pPr>
        <w:pStyle w:val="Heading4"/>
      </w:pPr>
      <w:bookmarkStart w:id="3367" w:name="_Toc57113173"/>
      <w:bookmarkStart w:id="3368" w:name="_Toc146300431"/>
      <w:r w:rsidRPr="0046266F">
        <w:t>16.1.1.1</w:t>
      </w:r>
      <w:r w:rsidRPr="0046266F">
        <w:tab/>
        <w:t>Definition and applicability</w:t>
      </w:r>
      <w:bookmarkEnd w:id="3367"/>
      <w:bookmarkEnd w:id="3368"/>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9"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70" w:name="_Toc146300432"/>
      <w:r w:rsidRPr="0046266F">
        <w:t>16.1.1.2</w:t>
      </w:r>
      <w:r w:rsidRPr="0046266F">
        <w:tab/>
        <w:t>Conformance requirement</w:t>
      </w:r>
      <w:bookmarkEnd w:id="3369"/>
      <w:bookmarkEnd w:id="3370"/>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0AF2CE8B" w14:textId="59BE579E" w:rsidR="00DC04A7" w:rsidRDefault="00DC04A7" w:rsidP="00DC04A7">
      <w:pPr>
        <w:pStyle w:val="B1"/>
        <w:rPr>
          <w:lang w:val="en-US"/>
        </w:rPr>
      </w:pPr>
      <w:r>
        <w:t>-</w:t>
      </w:r>
      <w:r>
        <w:tab/>
        <w:t>3GPP TS 2</w:t>
      </w:r>
      <w:r>
        <w:rPr>
          <w:lang w:val="en-US"/>
        </w:rPr>
        <w:t>3</w:t>
      </w:r>
      <w:r>
        <w:t>.</w:t>
      </w:r>
      <w:r>
        <w:rPr>
          <w:lang w:val="en-US"/>
        </w:rPr>
        <w:t>5</w:t>
      </w:r>
      <w:r>
        <w:t>01 [49], cl</w:t>
      </w:r>
      <w:r>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1" w:name="_Toc57113175"/>
      <w:bookmarkStart w:id="3372" w:name="_Toc146300433"/>
      <w:r w:rsidRPr="0046266F">
        <w:t>16.1.1.3</w:t>
      </w:r>
      <w:r w:rsidRPr="0046266F">
        <w:tab/>
        <w:t>Test purpose</w:t>
      </w:r>
      <w:bookmarkEnd w:id="3371"/>
      <w:bookmarkEnd w:id="3372"/>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3" w:name="_Toc57113176"/>
      <w:bookmarkStart w:id="3374" w:name="_Toc146300434"/>
      <w:r w:rsidRPr="0046266F">
        <w:t>16.1.1.4</w:t>
      </w:r>
      <w:r w:rsidRPr="0046266F">
        <w:tab/>
        <w:t>Method of test</w:t>
      </w:r>
      <w:bookmarkEnd w:id="3373"/>
      <w:bookmarkEnd w:id="3374"/>
    </w:p>
    <w:p w14:paraId="027C5650" w14:textId="79DAB032" w:rsidR="009521E6" w:rsidRPr="0046266F" w:rsidRDefault="009521E6" w:rsidP="009521E6">
      <w:pPr>
        <w:pStyle w:val="Heading5"/>
      </w:pPr>
      <w:bookmarkStart w:id="3375" w:name="_Toc57113177"/>
      <w:bookmarkStart w:id="3376" w:name="_Toc146300435"/>
      <w:r w:rsidRPr="0046266F">
        <w:t>16.1.1.4.1</w:t>
      </w:r>
      <w:r w:rsidRPr="0046266F">
        <w:tab/>
        <w:t>Initial conditions</w:t>
      </w:r>
      <w:bookmarkEnd w:id="3375"/>
      <w:bookmarkEnd w:id="3376"/>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7"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8" w:name="_Toc146300436"/>
      <w:r w:rsidRPr="00A73999">
        <w:lastRenderedPageBreak/>
        <w:t>16.1.1.4.2</w:t>
      </w:r>
      <w:r w:rsidRPr="00A73999">
        <w:tab/>
        <w:t>Procedure</w:t>
      </w:r>
      <w:bookmarkEnd w:id="3378"/>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9" w:name="_Toc146300437"/>
      <w:r w:rsidRPr="00A73999">
        <w:t>16.1.1.5</w:t>
      </w:r>
      <w:r w:rsidRPr="00A73999">
        <w:tab/>
        <w:t>Acceptance criteria</w:t>
      </w:r>
      <w:bookmarkEnd w:id="3377"/>
      <w:bookmarkEnd w:id="3379"/>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80" w:name="_Toc146300438"/>
      <w:r>
        <w:t>16.1.2</w:t>
      </w:r>
      <w:r w:rsidRPr="0046266F">
        <w:tab/>
        <w:t xml:space="preserve">Support for URSP by </w:t>
      </w:r>
      <w:r>
        <w:t>ME</w:t>
      </w:r>
      <w:bookmarkEnd w:id="3380"/>
    </w:p>
    <w:p w14:paraId="3973636E" w14:textId="23FB4236" w:rsidR="00587958" w:rsidRPr="004F5157" w:rsidRDefault="00587958" w:rsidP="00587958">
      <w:pPr>
        <w:pStyle w:val="Heading4"/>
      </w:pPr>
      <w:bookmarkStart w:id="3381" w:name="_Toc68608817"/>
      <w:bookmarkStart w:id="3382" w:name="_Toc146300439"/>
      <w:r>
        <w:t>16.1.2</w:t>
      </w:r>
      <w:r w:rsidRPr="004F5157">
        <w:t>.1</w:t>
      </w:r>
      <w:r w:rsidRPr="004F5157">
        <w:tab/>
        <w:t>Definition and applicability</w:t>
      </w:r>
      <w:bookmarkEnd w:id="3381"/>
      <w:bookmarkEnd w:id="3382"/>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3" w:name="_Toc68608818"/>
      <w:bookmarkStart w:id="3384" w:name="_Toc146300440"/>
      <w:r>
        <w:t>16.1.2</w:t>
      </w:r>
      <w:r w:rsidRPr="004F5157">
        <w:t>.2</w:t>
      </w:r>
      <w:r w:rsidRPr="004F5157">
        <w:tab/>
        <w:t>Conformance requirement</w:t>
      </w:r>
      <w:bookmarkEnd w:id="3383"/>
      <w:bookmarkEnd w:id="3384"/>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5" w:name="_Toc68608819"/>
      <w:bookmarkStart w:id="3386" w:name="_Toc146300441"/>
      <w:r>
        <w:t>16.1.2</w:t>
      </w:r>
      <w:r w:rsidRPr="00020A05">
        <w:t>.3</w:t>
      </w:r>
      <w:r w:rsidRPr="00020A05">
        <w:tab/>
        <w:t>Test purpose</w:t>
      </w:r>
      <w:bookmarkEnd w:id="3385"/>
      <w:bookmarkEnd w:id="3386"/>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7" w:name="_Toc68608820"/>
      <w:bookmarkStart w:id="3388" w:name="_Toc146300442"/>
      <w:r>
        <w:t>16.1.2</w:t>
      </w:r>
      <w:r w:rsidRPr="00020A05">
        <w:t>.4</w:t>
      </w:r>
      <w:r w:rsidRPr="00020A05">
        <w:tab/>
        <w:t>Method of test</w:t>
      </w:r>
      <w:bookmarkEnd w:id="3387"/>
      <w:bookmarkEnd w:id="3388"/>
    </w:p>
    <w:p w14:paraId="2F8FF74D" w14:textId="5986AA0E" w:rsidR="00587958" w:rsidRPr="00020A05" w:rsidRDefault="00587958" w:rsidP="00587958">
      <w:pPr>
        <w:pStyle w:val="Heading5"/>
      </w:pPr>
      <w:bookmarkStart w:id="3389" w:name="_Toc68608821"/>
      <w:bookmarkStart w:id="3390" w:name="_Toc146300443"/>
      <w:r>
        <w:t>16.1.2</w:t>
      </w:r>
      <w:r w:rsidRPr="00020A05">
        <w:t>.4.1</w:t>
      </w:r>
      <w:r w:rsidRPr="00020A05">
        <w:tab/>
        <w:t>Initial conditions</w:t>
      </w:r>
      <w:bookmarkEnd w:id="3389"/>
      <w:bookmarkEnd w:id="3390"/>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1" w:name="_Toc68608822"/>
    </w:p>
    <w:p w14:paraId="2F22607E" w14:textId="742D68CA" w:rsidR="00587958" w:rsidRPr="00A73999" w:rsidRDefault="00587958" w:rsidP="00587958">
      <w:pPr>
        <w:pStyle w:val="Heading5"/>
      </w:pPr>
      <w:bookmarkStart w:id="3392" w:name="_Toc146300444"/>
      <w:r>
        <w:t>16.1.2</w:t>
      </w:r>
      <w:r w:rsidRPr="00A73999">
        <w:t>.4.2</w:t>
      </w:r>
      <w:r w:rsidRPr="00A73999">
        <w:tab/>
        <w:t>Procedure</w:t>
      </w:r>
      <w:bookmarkEnd w:id="3391"/>
      <w:bookmarkEnd w:id="3392"/>
    </w:p>
    <w:p w14:paraId="3FEBF849" w14:textId="77777777" w:rsidR="009D3105" w:rsidRPr="0046266F" w:rsidRDefault="009D3105" w:rsidP="009D3105">
      <w:pPr>
        <w:pStyle w:val="B1"/>
      </w:pPr>
      <w:bookmarkStart w:id="3393"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4" w:name="_Toc146300445"/>
      <w:r>
        <w:t>16.1.2</w:t>
      </w:r>
      <w:r w:rsidRPr="00A73999">
        <w:t>.5</w:t>
      </w:r>
      <w:r w:rsidRPr="00A73999">
        <w:tab/>
        <w:t>Acceptance criteria</w:t>
      </w:r>
      <w:bookmarkEnd w:id="3393"/>
      <w:bookmarkEnd w:id="3394"/>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5" w:name="_Toc146300446"/>
      <w:r>
        <w:t>16.1.3</w:t>
      </w:r>
      <w:r>
        <w:tab/>
        <w:t>Support of Signalled URSP</w:t>
      </w:r>
      <w:bookmarkEnd w:id="3395"/>
    </w:p>
    <w:p w14:paraId="7E65AA13" w14:textId="0810802C" w:rsidR="00896716" w:rsidRDefault="00896716" w:rsidP="00896716">
      <w:pPr>
        <w:pStyle w:val="Heading4"/>
      </w:pPr>
      <w:bookmarkStart w:id="3396" w:name="_Toc146300447"/>
      <w:r>
        <w:t>16.1.3.1</w:t>
      </w:r>
      <w:r>
        <w:tab/>
        <w:t>Definition and applicability</w:t>
      </w:r>
      <w:bookmarkEnd w:id="3396"/>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7" w:name="_Toc146300448"/>
      <w:r>
        <w:t>16.1.3.2</w:t>
      </w:r>
      <w:r>
        <w:tab/>
        <w:t>Conformance requirement</w:t>
      </w:r>
      <w:bookmarkEnd w:id="3397"/>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8" w:name="_Toc146300449"/>
      <w:r>
        <w:t>16.1.3.3</w:t>
      </w:r>
      <w:r>
        <w:tab/>
        <w:t>Test purpose</w:t>
      </w:r>
      <w:bookmarkEnd w:id="3398"/>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9" w:name="_Toc146300450"/>
      <w:r>
        <w:t>16.1.3.4</w:t>
      </w:r>
      <w:r>
        <w:tab/>
        <w:t>Method of test</w:t>
      </w:r>
      <w:bookmarkEnd w:id="3399"/>
    </w:p>
    <w:p w14:paraId="77D90DFD" w14:textId="4C8111C4" w:rsidR="00896716" w:rsidRDefault="00896716" w:rsidP="00896716">
      <w:pPr>
        <w:pStyle w:val="Heading5"/>
      </w:pPr>
      <w:bookmarkStart w:id="3400" w:name="_Toc146300451"/>
      <w:r>
        <w:t>16.1.3.4.1</w:t>
      </w:r>
      <w:r>
        <w:tab/>
        <w:t>Initial conditions</w:t>
      </w:r>
      <w:bookmarkEnd w:id="3400"/>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1" w:name="_Toc146300452"/>
      <w:r>
        <w:t>16.1.3.4.2</w:t>
      </w:r>
      <w:r>
        <w:tab/>
        <w:t>Procedure</w:t>
      </w:r>
      <w:bookmarkEnd w:id="3401"/>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2" w:name="_Toc146300453"/>
      <w:r>
        <w:t>16.1.3.5</w:t>
      </w:r>
      <w:r>
        <w:tab/>
        <w:t>Acceptance criteria</w:t>
      </w:r>
      <w:bookmarkEnd w:id="3402"/>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3" w:name="_Toc146300454"/>
      <w:r w:rsidRPr="008D7C76">
        <w:lastRenderedPageBreak/>
        <w:t>17</w:t>
      </w:r>
      <w:r w:rsidRPr="0078245B">
        <w:tab/>
        <w:t>CAG list handling</w:t>
      </w:r>
      <w:bookmarkEnd w:id="3403"/>
    </w:p>
    <w:p w14:paraId="580899ED" w14:textId="77777777" w:rsidR="00653720" w:rsidRPr="0078245B" w:rsidRDefault="00653720" w:rsidP="00D27492">
      <w:pPr>
        <w:pStyle w:val="Heading2"/>
      </w:pPr>
      <w:bookmarkStart w:id="3404" w:name="_Toc132275122"/>
      <w:bookmarkStart w:id="3405" w:name="_Toc146300455"/>
      <w:r w:rsidRPr="008D7C76">
        <w:t>17.1</w:t>
      </w:r>
      <w:r w:rsidRPr="0078245B">
        <w:tab/>
      </w:r>
      <w:bookmarkEnd w:id="3404"/>
      <w:r w:rsidRPr="0078245B">
        <w:t xml:space="preserve">CAG list handling for </w:t>
      </w:r>
      <w:r>
        <w:t>5G</w:t>
      </w:r>
      <w:bookmarkEnd w:id="3405"/>
    </w:p>
    <w:p w14:paraId="5D05F7CE" w14:textId="77777777" w:rsidR="00653720" w:rsidRPr="0078245B" w:rsidRDefault="00653720" w:rsidP="00D27492">
      <w:pPr>
        <w:pStyle w:val="Heading3"/>
      </w:pPr>
      <w:bookmarkStart w:id="3406" w:name="_Toc132275765"/>
      <w:bookmarkStart w:id="3407"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6"/>
      <w:bookmarkEnd w:id="3407"/>
      <w:r>
        <w:t xml:space="preserve"> </w:t>
      </w:r>
    </w:p>
    <w:p w14:paraId="49008A74" w14:textId="77777777" w:rsidR="00653720" w:rsidRPr="001D1519" w:rsidRDefault="00653720" w:rsidP="00D27492">
      <w:pPr>
        <w:pStyle w:val="Heading4"/>
      </w:pPr>
      <w:bookmarkStart w:id="3408" w:name="_Toc132275123"/>
      <w:bookmarkStart w:id="3409" w:name="_Toc146300457"/>
      <w:r w:rsidRPr="008D7C76">
        <w:t>17.1.1.1</w:t>
      </w:r>
      <w:r w:rsidRPr="001D1519">
        <w:tab/>
        <w:t>Definition and applicability</w:t>
      </w:r>
      <w:bookmarkEnd w:id="3408"/>
      <w:bookmarkEnd w:id="3409"/>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pPr>
        <w:pStyle w:val="ListParagraph"/>
        <w:numPr>
          <w:ilvl w:val="0"/>
          <w:numId w:val="11"/>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pPr>
        <w:pStyle w:val="ListParagraph"/>
        <w:numPr>
          <w:ilvl w:val="0"/>
          <w:numId w:val="11"/>
        </w:numPr>
        <w:overflowPunct w:val="0"/>
        <w:autoSpaceDE w:val="0"/>
        <w:autoSpaceDN w:val="0"/>
        <w:adjustRightInd w:val="0"/>
        <w:textAlignment w:val="baseline"/>
      </w:pPr>
      <w:r>
        <w:t>the cell is not a CAG cell and:</w:t>
      </w:r>
    </w:p>
    <w:p w14:paraId="4B5D1A1C" w14:textId="77777777" w:rsidR="00653720" w:rsidRDefault="00653720">
      <w:pPr>
        <w:pStyle w:val="ListParagraph"/>
        <w:numPr>
          <w:ilvl w:val="1"/>
          <w:numId w:val="11"/>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pPr>
        <w:pStyle w:val="ListParagraph"/>
        <w:numPr>
          <w:ilvl w:val="1"/>
          <w:numId w:val="11"/>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10" w:name="_Toc132275124"/>
      <w:bookmarkStart w:id="3411" w:name="_Toc146300458"/>
      <w:r>
        <w:t>17</w:t>
      </w:r>
      <w:r w:rsidRPr="001D1519">
        <w:t>.</w:t>
      </w:r>
      <w:r>
        <w:t>1</w:t>
      </w:r>
      <w:r w:rsidRPr="001D1519">
        <w:t>.1.2</w:t>
      </w:r>
      <w:r w:rsidRPr="001D1519">
        <w:tab/>
        <w:t>Conformance requirement</w:t>
      </w:r>
      <w:bookmarkEnd w:id="3410"/>
      <w:bookmarkEnd w:id="3411"/>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2"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3" w:name="_Toc146300459"/>
      <w:r>
        <w:t>17</w:t>
      </w:r>
      <w:r w:rsidRPr="001D1519">
        <w:t>.</w:t>
      </w:r>
      <w:r>
        <w:t>1</w:t>
      </w:r>
      <w:r w:rsidRPr="001D1519">
        <w:t>.1.3</w:t>
      </w:r>
      <w:r w:rsidRPr="001D1519">
        <w:tab/>
        <w:t>Test purpose</w:t>
      </w:r>
      <w:bookmarkEnd w:id="3412"/>
      <w:bookmarkEnd w:id="3413"/>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4" w:name="_Toc132275126"/>
      <w:bookmarkStart w:id="3415" w:name="_Toc146300460"/>
      <w:r>
        <w:t>17</w:t>
      </w:r>
      <w:r w:rsidRPr="001D1519">
        <w:t>.</w:t>
      </w:r>
      <w:r>
        <w:t>1</w:t>
      </w:r>
      <w:r w:rsidRPr="001D1519">
        <w:t>.1.4</w:t>
      </w:r>
      <w:r w:rsidRPr="001D1519">
        <w:tab/>
        <w:t>Method of tests</w:t>
      </w:r>
      <w:bookmarkEnd w:id="3414"/>
      <w:bookmarkEnd w:id="3415"/>
    </w:p>
    <w:p w14:paraId="1AC50AFA" w14:textId="77777777" w:rsidR="00653720" w:rsidRDefault="00653720" w:rsidP="00D27492">
      <w:pPr>
        <w:pStyle w:val="Heading5"/>
      </w:pPr>
      <w:bookmarkStart w:id="3416" w:name="_Toc132275127"/>
      <w:bookmarkStart w:id="3417" w:name="_Toc146300461"/>
      <w:r>
        <w:t>17</w:t>
      </w:r>
      <w:r w:rsidRPr="001D1519">
        <w:t>.</w:t>
      </w:r>
      <w:r>
        <w:t>1</w:t>
      </w:r>
      <w:r w:rsidRPr="001D1519">
        <w:t>.1.4.1</w:t>
      </w:r>
      <w:r w:rsidRPr="001D1519">
        <w:tab/>
        <w:t>Initial conditions</w:t>
      </w:r>
      <w:bookmarkEnd w:id="3416"/>
      <w:bookmarkEnd w:id="3417"/>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8" w:name="_Toc132275128"/>
      <w:bookmarkStart w:id="3419" w:name="_Toc146300462"/>
      <w:bookmarkEnd w:id="3348"/>
      <w:r>
        <w:t>17</w:t>
      </w:r>
      <w:r w:rsidRPr="001D1519">
        <w:t>.</w:t>
      </w:r>
      <w:r>
        <w:t>1</w:t>
      </w:r>
      <w:r w:rsidRPr="001D1519">
        <w:t>.1.4.2</w:t>
      </w:r>
      <w:r w:rsidRPr="001D1519">
        <w:tab/>
        <w:t>Procedure</w:t>
      </w:r>
      <w:bookmarkEnd w:id="3418"/>
      <w:bookmarkEnd w:id="3419"/>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20" w:name="_Toc132275129"/>
      <w:bookmarkStart w:id="3421" w:name="_Toc146300463"/>
      <w:r>
        <w:t>17</w:t>
      </w:r>
      <w:r w:rsidRPr="001D1519">
        <w:t>.</w:t>
      </w:r>
      <w:r>
        <w:t>1</w:t>
      </w:r>
      <w:r w:rsidRPr="001D1519">
        <w:t>.1.4.3</w:t>
      </w:r>
      <w:r w:rsidRPr="001D1519">
        <w:tab/>
        <w:t>Acceptance criteria</w:t>
      </w:r>
      <w:bookmarkEnd w:id="3420"/>
      <w:bookmarkEnd w:id="3421"/>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pPr>
        <w:pStyle w:val="ListParagraph"/>
        <w:numPr>
          <w:ilvl w:val="0"/>
          <w:numId w:val="22"/>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pPr>
        <w:pStyle w:val="ListParagraph"/>
        <w:numPr>
          <w:ilvl w:val="0"/>
          <w:numId w:val="22"/>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pPr>
        <w:pStyle w:val="ListParagraph"/>
        <w:numPr>
          <w:ilvl w:val="0"/>
          <w:numId w:val="23"/>
        </w:numPr>
        <w:contextualSpacing w:val="0"/>
      </w:pPr>
      <w:r w:rsidRPr="00AE0DA0">
        <w:t>To verify that the ME identifies and selects the SSIM supported on the UICC</w:t>
      </w:r>
    </w:p>
    <w:p w14:paraId="2A18FD6F" w14:textId="77777777" w:rsidR="00AE0DA0" w:rsidRPr="00AE0DA0" w:rsidRDefault="00AE0DA0">
      <w:pPr>
        <w:pStyle w:val="ListParagraph"/>
        <w:numPr>
          <w:ilvl w:val="0"/>
          <w:numId w:val="23"/>
        </w:numPr>
        <w:contextualSpacing w:val="0"/>
      </w:pPr>
      <w:r w:rsidRPr="00AE0DA0">
        <w:t>To verify that the ME presents the appropriate PIN prior to retrieve from the SSIM the supported S-NSSAI list</w:t>
      </w:r>
    </w:p>
    <w:p w14:paraId="1BBF4D30" w14:textId="77777777" w:rsidR="00AE0DA0" w:rsidRPr="00AE0DA0" w:rsidRDefault="00AE0DA0">
      <w:pPr>
        <w:pStyle w:val="ListParagraph"/>
        <w:numPr>
          <w:ilvl w:val="0"/>
          <w:numId w:val="23"/>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pPr>
        <w:pStyle w:val="ListParagraph"/>
        <w:numPr>
          <w:ilvl w:val="0"/>
          <w:numId w:val="23"/>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2" w:name="_Hlk174358215"/>
      <w:r w:rsidRPr="00AE0DA0">
        <w:t>The ME shall have been cleared all Allowed-NSSAI and Rejected-NSSAI.</w:t>
      </w:r>
    </w:p>
    <w:bookmarkEnd w:id="3422"/>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3" w:name="MCCQCTEMPBM_00000037"/>
      <w:r w:rsidRPr="00AE0DA0">
        <w:t>DNN = TestGp.rs</w:t>
      </w:r>
    </w:p>
    <w:bookmarkEnd w:id="3423"/>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5" w:name="MCCQCTEMPBM_00000039"/>
      <w:bookmarkEnd w:id="3424"/>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6" w:name="MCCQCTEMPBM_00000040"/>
      <w:bookmarkEnd w:id="3425"/>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7" w:name="MCCQCTEMPBM_00000041"/>
      <w:bookmarkEnd w:id="3426"/>
      <w:r w:rsidRPr="00AE0DA0">
        <w:rPr>
          <w:rFonts w:eastAsia="SimSun"/>
        </w:rPr>
        <w:t>Access Type preference:</w:t>
      </w:r>
      <w:r w:rsidRPr="00AE0DA0">
        <w:rPr>
          <w:rFonts w:eastAsia="SimSun"/>
        </w:rPr>
        <w:tab/>
      </w:r>
      <w:r w:rsidRPr="00AE0DA0">
        <w:rPr>
          <w:rFonts w:eastAsia="SimSun"/>
        </w:rPr>
        <w:tab/>
        <w:t>3GPP access</w:t>
      </w:r>
    </w:p>
    <w:bookmarkEnd w:id="3427"/>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8" w:name="MCCQCTEMPBM_00000042"/>
      <w:r w:rsidRPr="00AE0DA0">
        <w:t>DNN = Test12.rs</w:t>
      </w:r>
    </w:p>
    <w:bookmarkEnd w:id="3428"/>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30" w:name="MCCQCTEMPBM_00000044"/>
      <w:bookmarkEnd w:id="3429"/>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1" w:name="MCCQCTEMPBM_00000045"/>
      <w:bookmarkEnd w:id="3430"/>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2" w:name="MCCQCTEMPBM_00000046"/>
      <w:bookmarkEnd w:id="3431"/>
      <w:r w:rsidRPr="00AE0DA0">
        <w:rPr>
          <w:rFonts w:eastAsia="SimSun"/>
        </w:rPr>
        <w:t>Access Type preference:</w:t>
      </w:r>
      <w:r w:rsidRPr="00AE0DA0">
        <w:rPr>
          <w:rFonts w:eastAsia="SimSun"/>
        </w:rPr>
        <w:tab/>
      </w:r>
      <w:r w:rsidRPr="00AE0DA0">
        <w:rPr>
          <w:rFonts w:eastAsia="SimSun"/>
        </w:rPr>
        <w:tab/>
        <w:t>3GPP access</w:t>
      </w:r>
    </w:p>
    <w:bookmarkEnd w:id="3432"/>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3"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4" w:name="MCCQCTEMPBM_00000048"/>
      <w:bookmarkEnd w:id="3433"/>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5" w:name="MCCQCTEMPBM_00000049"/>
      <w:bookmarkEnd w:id="3434"/>
      <w:r w:rsidRPr="00AE0DA0">
        <w:rPr>
          <w:rFonts w:eastAsia="SimSun"/>
        </w:rPr>
        <w:t>Access Type preference:</w:t>
      </w:r>
      <w:r w:rsidRPr="00AE0DA0">
        <w:rPr>
          <w:rFonts w:eastAsia="SimSun"/>
        </w:rPr>
        <w:tab/>
        <w:t>3GPP access</w:t>
      </w:r>
    </w:p>
    <w:bookmarkEnd w:id="3435"/>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pPr>
        <w:pStyle w:val="B1"/>
        <w:numPr>
          <w:ilvl w:val="0"/>
          <w:numId w:val="20"/>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pPr>
        <w:pStyle w:val="B1"/>
        <w:numPr>
          <w:ilvl w:val="0"/>
          <w:numId w:val="20"/>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pPr>
        <w:pStyle w:val="B1"/>
        <w:numPr>
          <w:ilvl w:val="0"/>
          <w:numId w:val="20"/>
        </w:numPr>
        <w:rPr>
          <w:lang w:eastAsia="en-GB"/>
        </w:rPr>
      </w:pPr>
      <w:r w:rsidRPr="00AE0DA0">
        <w:t>The primary authentication and key agreement procedure is successfully completed.</w:t>
      </w:r>
    </w:p>
    <w:p w14:paraId="1CA5961C" w14:textId="77777777" w:rsidR="00AE0DA0" w:rsidRPr="00AE0DA0" w:rsidRDefault="00AE0DA0">
      <w:pPr>
        <w:pStyle w:val="B1"/>
        <w:numPr>
          <w:ilvl w:val="0"/>
          <w:numId w:val="20"/>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pPr>
        <w:pStyle w:val="B1"/>
        <w:numPr>
          <w:ilvl w:val="0"/>
          <w:numId w:val="20"/>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pPr>
        <w:pStyle w:val="B1"/>
        <w:numPr>
          <w:ilvl w:val="0"/>
          <w:numId w:val="20"/>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pPr>
        <w:pStyle w:val="B1"/>
        <w:numPr>
          <w:ilvl w:val="0"/>
          <w:numId w:val="20"/>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pPr>
        <w:pStyle w:val="B1"/>
        <w:numPr>
          <w:ilvl w:val="0"/>
          <w:numId w:val="20"/>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pPr>
        <w:pStyle w:val="B1"/>
        <w:numPr>
          <w:ilvl w:val="0"/>
          <w:numId w:val="20"/>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4728D02D" w:rsidR="00AE0DA0" w:rsidRPr="00AE0DA0" w:rsidRDefault="001352D4" w:rsidP="001352D4">
      <w:pPr>
        <w:pStyle w:val="B1"/>
      </w:pPr>
      <w:r>
        <w:t>1)</w:t>
      </w:r>
      <w:r>
        <w:tab/>
      </w:r>
      <w:r w:rsidR="00AE0DA0" w:rsidRPr="00AE0DA0">
        <w:t>Before step d) the ME selects the SSIM, presents the appropriate PIN and reads all records of EF</w:t>
      </w:r>
      <w:r w:rsidR="00AE0DA0" w:rsidRPr="00AE0DA0">
        <w:rPr>
          <w:vertAlign w:val="subscript"/>
        </w:rPr>
        <w:t>NSSAI</w:t>
      </w:r>
      <w:r w:rsidR="00AE0DA0" w:rsidRPr="00AE0DA0">
        <w:t>.</w:t>
      </w:r>
    </w:p>
    <w:p w14:paraId="3B2DC369" w14:textId="5DE57F99" w:rsidR="00AE0DA0" w:rsidRDefault="001352D4" w:rsidP="001352D4">
      <w:pPr>
        <w:pStyle w:val="B1"/>
      </w:pPr>
      <w:r>
        <w:t>2)</w:t>
      </w:r>
      <w:r>
        <w:tab/>
      </w:r>
      <w:r w:rsidR="00AE0DA0" w:rsidRPr="00AE0DA0">
        <w:t xml:space="preserve">At step e),the ME relays </w:t>
      </w:r>
      <w:r w:rsidR="00AE0DA0" w:rsidRPr="00AE0DA0">
        <w:rPr>
          <w:lang w:eastAsia="en-GB"/>
        </w:rPr>
        <w:t>EAP-Request</w:t>
      </w:r>
      <w:r w:rsidR="00AE0DA0" w:rsidRPr="00AE0DA0">
        <w:t xml:space="preserve"> from EAP message IE </w:t>
      </w:r>
      <w:r w:rsidR="00AE0DA0" w:rsidRPr="00AE0DA0">
        <w:rPr>
          <w:lang w:eastAsia="en-GB"/>
        </w:rPr>
        <w:t xml:space="preserve">to </w:t>
      </w:r>
      <w:r w:rsidR="00AE0DA0" w:rsidRPr="00AE0DA0">
        <w:t xml:space="preserve">the appropriate SSIM supporting the S-NSSAI </w:t>
      </w:r>
      <w:r w:rsidR="00AE0DA0" w:rsidRPr="00AE0DA0">
        <w:rPr>
          <w:lang w:eastAsia="en-GB"/>
        </w:rPr>
        <w:t xml:space="preserve">01010102 </w:t>
      </w:r>
      <w:r w:rsidR="00AE0DA0" w:rsidRPr="00AE0DA0">
        <w:t>using AUTHENTICATE command</w:t>
      </w:r>
      <w:r>
        <w:t>.</w:t>
      </w:r>
    </w:p>
    <w:p w14:paraId="467A5A03" w14:textId="460A2694" w:rsidR="001352D4" w:rsidRPr="00815DC7" w:rsidRDefault="001352D4" w:rsidP="001352D4">
      <w:pPr>
        <w:pStyle w:val="Heading3"/>
      </w:pPr>
      <w:r w:rsidRPr="00815DC7">
        <w:t>1</w:t>
      </w:r>
      <w:r>
        <w:t>8</w:t>
      </w:r>
      <w:r w:rsidRPr="00815DC7">
        <w:t>.1.</w:t>
      </w:r>
      <w:r>
        <w:t>2</w:t>
      </w:r>
      <w:r w:rsidRPr="00815DC7">
        <w:tab/>
      </w:r>
      <w:r w:rsidRPr="00617B77">
        <w:t xml:space="preserve">S-NSSAI Authentication status verification procedure, authentication </w:t>
      </w:r>
      <w:r w:rsidRPr="00DE34D0">
        <w:t>is successful</w:t>
      </w:r>
    </w:p>
    <w:p w14:paraId="5EDC03F3" w14:textId="7DAE86D8" w:rsidR="001352D4" w:rsidRPr="0079661D" w:rsidRDefault="001352D4" w:rsidP="001352D4">
      <w:pPr>
        <w:pStyle w:val="Heading4"/>
      </w:pPr>
      <w:r w:rsidRPr="0079661D">
        <w:t>18.1.</w:t>
      </w:r>
      <w:r>
        <w:t>2</w:t>
      </w:r>
      <w:r w:rsidRPr="0079661D">
        <w:t>.1</w:t>
      </w:r>
      <w:r w:rsidRPr="0079661D">
        <w:tab/>
        <w:t>Definition and applicability</w:t>
      </w:r>
    </w:p>
    <w:p w14:paraId="39905978" w14:textId="77777777" w:rsidR="001352D4" w:rsidRPr="00D01B8B" w:rsidRDefault="001352D4" w:rsidP="001352D4">
      <w:r>
        <w:t xml:space="preserve">If a S-NSSAI supported by the SSIM application </w:t>
      </w:r>
      <w:r w:rsidRPr="00AE0DA0">
        <w:t>require</w:t>
      </w:r>
      <w:r>
        <w:t>s</w:t>
      </w:r>
      <w:r w:rsidRPr="00AE0DA0">
        <w:t xml:space="preserve"> Network Slice-Specific Authentication and Authorization</w:t>
      </w:r>
      <w:r>
        <w:t xml:space="preserve">, then this S-NSSAI shall be part of the </w:t>
      </w:r>
      <w:r w:rsidRPr="00D94541">
        <w:t xml:space="preserve">S-NSSAI List </w:t>
      </w:r>
      <w:r>
        <w:t xml:space="preserve">in </w:t>
      </w:r>
      <w:r w:rsidRPr="00D94541">
        <w:t>EF</w:t>
      </w:r>
      <w:r w:rsidRPr="00D94541">
        <w:rPr>
          <w:vertAlign w:val="subscript"/>
        </w:rPr>
        <w:t>NSSAI</w:t>
      </w:r>
      <w:r>
        <w:t xml:space="preserve">, its </w:t>
      </w:r>
      <w:r w:rsidRPr="00D94541">
        <w:t>authentication status</w:t>
      </w:r>
      <w:r>
        <w:t xml:space="preserve"> shall be read by the ME in the </w:t>
      </w:r>
      <w:r w:rsidRPr="00D94541">
        <w:t>EF</w:t>
      </w:r>
      <w:r w:rsidRPr="00E83563">
        <w:rPr>
          <w:vertAlign w:val="subscript"/>
        </w:rPr>
        <w:t>EAPSTATUS</w:t>
      </w:r>
      <w:r>
        <w:t xml:space="preserve"> and to be equal to '</w:t>
      </w:r>
      <w:r w:rsidRPr="00BE3A40">
        <w:t>Authenticated</w:t>
      </w:r>
      <w:r>
        <w:t xml:space="preserve">' before using this S-NSSAI when declared in </w:t>
      </w:r>
      <w:r w:rsidRPr="0085296D">
        <w:t>Allowed NSSAI</w:t>
      </w:r>
      <w:r>
        <w:t xml:space="preserve"> by the network.</w:t>
      </w:r>
    </w:p>
    <w:p w14:paraId="71C5226A" w14:textId="3482D726" w:rsidR="001352D4" w:rsidRPr="004D71C7" w:rsidRDefault="001352D4" w:rsidP="001352D4">
      <w:pPr>
        <w:pStyle w:val="Heading4"/>
      </w:pPr>
      <w:r w:rsidRPr="004D71C7">
        <w:t>18.1.</w:t>
      </w:r>
      <w:r>
        <w:t>2</w:t>
      </w:r>
      <w:r w:rsidRPr="004D71C7">
        <w:t>.2</w:t>
      </w:r>
      <w:r w:rsidRPr="004D71C7">
        <w:tab/>
      </w:r>
      <w:bookmarkStart w:id="3436" w:name="_Hlk190896278"/>
      <w:r w:rsidRPr="004D71C7">
        <w:t>Conformance requirement</w:t>
      </w:r>
      <w:bookmarkEnd w:id="3436"/>
    </w:p>
    <w:p w14:paraId="32C623D6" w14:textId="77777777" w:rsidR="001352D4" w:rsidRPr="00220F9A" w:rsidRDefault="001352D4">
      <w:pPr>
        <w:pStyle w:val="ListParagraph"/>
        <w:numPr>
          <w:ilvl w:val="0"/>
          <w:numId w:val="40"/>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w:t>
      </w:r>
      <w:r w:rsidRPr="00220F9A">
        <w:t>identify the S-NSSAIs supported by the SSIM.</w:t>
      </w:r>
    </w:p>
    <w:p w14:paraId="76598ECC" w14:textId="77777777" w:rsidR="001352D4" w:rsidRPr="00220F9A" w:rsidRDefault="001352D4">
      <w:pPr>
        <w:pStyle w:val="ListParagraph"/>
        <w:numPr>
          <w:ilvl w:val="0"/>
          <w:numId w:val="40"/>
        </w:numPr>
      </w:pPr>
      <w:r w:rsidRPr="00220F9A">
        <w:t>If one of the S-NSSAI supported by the SSIM requires authentication and authorization during NSSAA procedure, then the ME shall relay the EAP packets between the AAA Server (AAA-S) and the SSIM using the SSIM AUTHENTICATE command from associated NSSAA procedure.</w:t>
      </w:r>
    </w:p>
    <w:p w14:paraId="64C821F1" w14:textId="77777777" w:rsidR="001352D4" w:rsidRPr="00220F9A" w:rsidRDefault="001352D4" w:rsidP="001352D4">
      <w:pPr>
        <w:pStyle w:val="ListParagraph"/>
      </w:pPr>
    </w:p>
    <w:p w14:paraId="6CCB01E0" w14:textId="77777777" w:rsidR="001352D4" w:rsidRPr="00220F9A" w:rsidRDefault="001352D4">
      <w:pPr>
        <w:pStyle w:val="ListParagraph"/>
        <w:numPr>
          <w:ilvl w:val="0"/>
          <w:numId w:val="40"/>
        </w:numPr>
        <w:contextualSpacing w:val="0"/>
      </w:pPr>
      <w:r w:rsidRPr="00220F9A">
        <w:t>If a new Allowed NSSAI needs to be delivered to the UE, then the NG-SS sends UE Configuration Update procedure to update the Allowed NSSAI based on the NSSAA procedure result.</w:t>
      </w:r>
    </w:p>
    <w:p w14:paraId="4313DAB9" w14:textId="77777777" w:rsidR="001352D4" w:rsidRPr="00220F9A" w:rsidRDefault="001352D4">
      <w:pPr>
        <w:pStyle w:val="ListParagraph"/>
        <w:numPr>
          <w:ilvl w:val="0"/>
          <w:numId w:val="40"/>
        </w:numPr>
        <w:contextualSpacing w:val="0"/>
      </w:pPr>
      <w:r w:rsidRPr="00220F9A">
        <w:t>The ME shall follow the S-NSSAI Authentication status verification procedure.</w:t>
      </w:r>
    </w:p>
    <w:p w14:paraId="6BBAB7DB" w14:textId="77777777" w:rsidR="001352D4" w:rsidRPr="00220F9A" w:rsidRDefault="001352D4">
      <w:pPr>
        <w:pStyle w:val="ListParagraph"/>
        <w:numPr>
          <w:ilvl w:val="0"/>
          <w:numId w:val="40"/>
        </w:numPr>
        <w:contextualSpacing w:val="0"/>
      </w:pPr>
      <w:r w:rsidRPr="00220F9A">
        <w:t xml:space="preserve">If the </w:t>
      </w:r>
      <w:r w:rsidRPr="00220F9A">
        <w:rPr>
          <w:lang w:eastAsia="en-GB"/>
        </w:rPr>
        <w:t>Authentication status for this S-NSSAI is ‘</w:t>
      </w:r>
      <w:r w:rsidRPr="00220F9A">
        <w:t>Authenticated</w:t>
      </w:r>
      <w:r w:rsidRPr="00220F9A">
        <w:rPr>
          <w:lang w:eastAsia="en-GB"/>
        </w:rPr>
        <w:t>’ in EF</w:t>
      </w:r>
      <w:r w:rsidRPr="00220F9A">
        <w:rPr>
          <w:vertAlign w:val="subscript"/>
          <w:lang w:eastAsia="en-GB"/>
        </w:rPr>
        <w:t xml:space="preserve">EAPSTATUS, </w:t>
      </w:r>
      <w:r w:rsidRPr="00220F9A">
        <w:t xml:space="preserve">then a PDU session is established with this S-NSSAI. </w:t>
      </w:r>
    </w:p>
    <w:p w14:paraId="752C45CA" w14:textId="77777777" w:rsidR="001352D4" w:rsidRPr="00AE0DA0" w:rsidRDefault="001352D4" w:rsidP="001352D4">
      <w:r w:rsidRPr="00AE0DA0">
        <w:t>Reference:</w:t>
      </w:r>
    </w:p>
    <w:p w14:paraId="3E7E52B0" w14:textId="77777777" w:rsidR="001352D4" w:rsidRPr="00AE0DA0" w:rsidRDefault="001352D4" w:rsidP="001352D4">
      <w:pPr>
        <w:pStyle w:val="B1"/>
      </w:pPr>
      <w:r w:rsidRPr="00AE0DA0">
        <w:t>-</w:t>
      </w:r>
      <w:r w:rsidRPr="00AE0DA0">
        <w:tab/>
        <w:t>TS 31.105 </w:t>
      </w:r>
      <w:r>
        <w:t>[59]</w:t>
      </w:r>
      <w:r w:rsidRPr="00AE0DA0">
        <w:t xml:space="preserve">, clauses </w:t>
      </w:r>
      <w:r w:rsidRPr="005162D3">
        <w:t xml:space="preserve">5.1.0. 5,1.1, </w:t>
      </w:r>
      <w:r>
        <w:t>5.1.5, 5.1.6</w:t>
      </w:r>
    </w:p>
    <w:p w14:paraId="0F3710F8" w14:textId="77777777" w:rsidR="001352D4" w:rsidRPr="00AE0DA0" w:rsidRDefault="001352D4" w:rsidP="001352D4">
      <w:pPr>
        <w:pStyle w:val="B1"/>
      </w:pPr>
      <w:r w:rsidRPr="00AE0DA0">
        <w:t>-</w:t>
      </w:r>
      <w:r w:rsidRPr="00AE0DA0">
        <w:tab/>
        <w:t>TS 33.501 [41], clause 16.3</w:t>
      </w:r>
    </w:p>
    <w:p w14:paraId="4E92A434" w14:textId="77777777" w:rsidR="001352D4" w:rsidRPr="00AE0DA0" w:rsidRDefault="001352D4" w:rsidP="001352D4">
      <w:pPr>
        <w:pStyle w:val="B1"/>
      </w:pPr>
      <w:r w:rsidRPr="00AE0DA0">
        <w:t>-</w:t>
      </w:r>
      <w:r w:rsidRPr="00AE0DA0">
        <w:tab/>
        <w:t>TS 23.501 [49], clauses 5.15.5.2.1, 5.15.10</w:t>
      </w:r>
    </w:p>
    <w:p w14:paraId="6AB23BE0" w14:textId="77777777" w:rsidR="001352D4" w:rsidRPr="00AE0DA0" w:rsidRDefault="001352D4" w:rsidP="001352D4">
      <w:pPr>
        <w:pStyle w:val="B1"/>
      </w:pPr>
      <w:r w:rsidRPr="00AE0DA0">
        <w:t>-</w:t>
      </w:r>
      <w:r w:rsidRPr="00AE0DA0">
        <w:tab/>
        <w:t>TS 23.502 [58], clause 4.2.9</w:t>
      </w:r>
      <w:r w:rsidRPr="00AE0DA0">
        <w:tab/>
      </w:r>
    </w:p>
    <w:p w14:paraId="52AFEA2C" w14:textId="77777777" w:rsidR="001352D4" w:rsidRPr="00AE0DA0" w:rsidRDefault="001352D4" w:rsidP="001352D4">
      <w:pPr>
        <w:pStyle w:val="B1"/>
      </w:pPr>
      <w:r w:rsidRPr="00AE0DA0">
        <w:lastRenderedPageBreak/>
        <w:t>-</w:t>
      </w:r>
      <w:r w:rsidRPr="00AE0DA0">
        <w:tab/>
        <w:t>TS 24.501 [42], clauses 5.4.7, 8.2.31, 8.2.32, 8.2.33</w:t>
      </w:r>
    </w:p>
    <w:p w14:paraId="41B7861B" w14:textId="6EF9AE1A" w:rsidR="001352D4" w:rsidRPr="00815DC7" w:rsidRDefault="001352D4" w:rsidP="001352D4">
      <w:pPr>
        <w:pStyle w:val="Heading4"/>
      </w:pPr>
      <w:r w:rsidRPr="00815DC7">
        <w:t>1</w:t>
      </w:r>
      <w:r>
        <w:t>8</w:t>
      </w:r>
      <w:r w:rsidRPr="00815DC7">
        <w:t>.1.</w:t>
      </w:r>
      <w:r>
        <w:t>2</w:t>
      </w:r>
      <w:r w:rsidRPr="00815DC7">
        <w:t>.3</w:t>
      </w:r>
      <w:r w:rsidRPr="00815DC7">
        <w:tab/>
      </w:r>
      <w:bookmarkStart w:id="3437" w:name="_Hlk190896370"/>
      <w:r w:rsidRPr="00815DC7">
        <w:t>Test purpose</w:t>
      </w:r>
      <w:bookmarkEnd w:id="3437"/>
    </w:p>
    <w:p w14:paraId="38A097C5" w14:textId="77777777" w:rsidR="001352D4" w:rsidRDefault="001352D4">
      <w:pPr>
        <w:pStyle w:val="ListParagraph"/>
        <w:numPr>
          <w:ilvl w:val="0"/>
          <w:numId w:val="38"/>
        </w:numPr>
        <w:contextualSpacing w:val="0"/>
      </w:pPr>
      <w:r>
        <w:t>To verify that the S-NSSAI Authentication status verification procedure is performed correctly by the ME at the end of the NSSAA procedure</w:t>
      </w:r>
      <w:r>
        <w:rPr>
          <w:lang w:eastAsia="en-GB"/>
        </w:rPr>
        <w:t>.</w:t>
      </w:r>
    </w:p>
    <w:p w14:paraId="03EB31DE" w14:textId="77777777" w:rsidR="001352D4" w:rsidRDefault="001352D4">
      <w:pPr>
        <w:pStyle w:val="ListParagraph"/>
        <w:numPr>
          <w:ilvl w:val="0"/>
          <w:numId w:val="38"/>
        </w:numPr>
        <w:contextualSpacing w:val="0"/>
      </w:pPr>
      <w:r>
        <w:t>To verify that a PDU session is established using authenticated S-NSSAI.</w:t>
      </w:r>
    </w:p>
    <w:p w14:paraId="70E4C832" w14:textId="387C4705" w:rsidR="001352D4" w:rsidRPr="00815DC7" w:rsidRDefault="001352D4" w:rsidP="001352D4">
      <w:pPr>
        <w:pStyle w:val="Heading4"/>
      </w:pPr>
      <w:r w:rsidRPr="00815DC7">
        <w:t>1</w:t>
      </w:r>
      <w:r>
        <w:t>8</w:t>
      </w:r>
      <w:r w:rsidRPr="00815DC7">
        <w:t>.1.</w:t>
      </w:r>
      <w:r>
        <w:t>2</w:t>
      </w:r>
      <w:r w:rsidRPr="00815DC7">
        <w:t>.4</w:t>
      </w:r>
      <w:r w:rsidRPr="00815DC7">
        <w:tab/>
        <w:t>Method of tests</w:t>
      </w:r>
    </w:p>
    <w:p w14:paraId="13E108FF" w14:textId="05CE5E16" w:rsidR="001352D4" w:rsidRPr="00815DC7" w:rsidRDefault="001352D4" w:rsidP="001352D4">
      <w:pPr>
        <w:pStyle w:val="Heading5"/>
      </w:pPr>
      <w:r w:rsidRPr="00815DC7">
        <w:t>1</w:t>
      </w:r>
      <w:r>
        <w:t>8</w:t>
      </w:r>
      <w:r w:rsidRPr="00815DC7">
        <w:t>.1.</w:t>
      </w:r>
      <w:r>
        <w:t>2</w:t>
      </w:r>
      <w:r w:rsidRPr="00815DC7">
        <w:t>.4.1</w:t>
      </w:r>
      <w:r w:rsidRPr="00815DC7">
        <w:tab/>
        <w:t>Initial conditions</w:t>
      </w:r>
    </w:p>
    <w:p w14:paraId="3B22E897" w14:textId="77777777" w:rsidR="001352D4" w:rsidRDefault="001352D4" w:rsidP="001352D4">
      <w:r w:rsidRPr="0019515C">
        <w:t>The ME shall have cleared all Allowed-NSSAI and Rejected-NSSAI.</w:t>
      </w:r>
    </w:p>
    <w:p w14:paraId="4541CD69" w14:textId="77777777" w:rsidR="001352D4" w:rsidRPr="00AE0DA0" w:rsidRDefault="001352D4" w:rsidP="001352D4">
      <w:r w:rsidRPr="00AE0DA0">
        <w:t>The ME is pre-configured with the following Configured-NSSAI:</w:t>
      </w:r>
    </w:p>
    <w:p w14:paraId="087205D9" w14:textId="77777777" w:rsidR="001352D4" w:rsidRPr="00AE0DA0" w:rsidRDefault="001352D4" w:rsidP="001352D4">
      <w:pPr>
        <w:pStyle w:val="B1"/>
      </w:pPr>
      <w:r w:rsidRPr="00AE0DA0">
        <w:t>PLMN</w:t>
      </w:r>
      <w:r w:rsidRPr="00930D4D">
        <w:t>: 001 01</w:t>
      </w:r>
    </w:p>
    <w:p w14:paraId="1956FB00" w14:textId="77777777" w:rsidR="001352D4" w:rsidRPr="00D73CD8" w:rsidRDefault="001352D4" w:rsidP="001352D4">
      <w:pPr>
        <w:pStyle w:val="B3"/>
        <w:numPr>
          <w:ilvl w:val="0"/>
          <w:numId w:val="2"/>
        </w:numPr>
        <w:tabs>
          <w:tab w:val="clear" w:pos="644"/>
        </w:tabs>
        <w:ind w:left="1135" w:hanging="284"/>
      </w:pPr>
      <w:r w:rsidRPr="00D73CD8">
        <w:rPr>
          <w:rFonts w:eastAsia="SimSun"/>
        </w:rPr>
        <w:t>S-NSSAI:</w:t>
      </w:r>
      <w:r w:rsidRPr="00D73CD8">
        <w:rPr>
          <w:rFonts w:eastAsia="SimSun"/>
        </w:rPr>
        <w:tab/>
        <w:t>01 01 01 0</w:t>
      </w:r>
      <w:r>
        <w:rPr>
          <w:rFonts w:eastAsia="SimSun"/>
        </w:rPr>
        <w:t>1</w:t>
      </w:r>
      <w:r w:rsidRPr="00D73CD8">
        <w:rPr>
          <w:rFonts w:eastAsia="SimSun"/>
        </w:rPr>
        <w:t xml:space="preserve"> (SST: eMBB, SD: 01010</w:t>
      </w:r>
      <w:r>
        <w:rPr>
          <w:rFonts w:eastAsia="SimSun"/>
        </w:rPr>
        <w:t>1</w:t>
      </w:r>
      <w:r w:rsidRPr="00D73CD8">
        <w:rPr>
          <w:rFonts w:eastAsia="SimSun"/>
        </w:rPr>
        <w:t>)</w:t>
      </w:r>
    </w:p>
    <w:p w14:paraId="38E7E613" w14:textId="77777777" w:rsidR="001352D4" w:rsidRPr="00AE0DA0" w:rsidRDefault="001352D4" w:rsidP="001352D4">
      <w:r w:rsidRPr="00AE0DA0">
        <w:t>The ME is pre-configured with the following URSP rules:</w:t>
      </w:r>
    </w:p>
    <w:p w14:paraId="33722DC9" w14:textId="77777777" w:rsidR="001352D4" w:rsidRPr="00AE0DA0" w:rsidRDefault="001352D4" w:rsidP="001352D4">
      <w:pPr>
        <w:tabs>
          <w:tab w:val="left" w:pos="851"/>
          <w:tab w:val="left" w:pos="2835"/>
        </w:tabs>
      </w:pPr>
      <w:r w:rsidRPr="00AE0DA0">
        <w:t>USRP rules for one PLMN only (PLMN: 244 83):</w:t>
      </w:r>
    </w:p>
    <w:p w14:paraId="3E534B6A" w14:textId="77777777" w:rsidR="001352D4" w:rsidRPr="00AE0DA0" w:rsidRDefault="001352D4" w:rsidP="001352D4">
      <w:pPr>
        <w:pStyle w:val="B1"/>
      </w:pPr>
      <w:r w:rsidRPr="00AE0DA0">
        <w:t>Rule Precedence =</w:t>
      </w:r>
      <w:r>
        <w:t>1</w:t>
      </w:r>
    </w:p>
    <w:p w14:paraId="1C8101B8" w14:textId="77777777" w:rsidR="001352D4" w:rsidRPr="00AE0DA0" w:rsidRDefault="001352D4" w:rsidP="001352D4">
      <w:pPr>
        <w:pStyle w:val="B2"/>
      </w:pPr>
      <w:r w:rsidRPr="00AE0DA0">
        <w:t>Traffic Descriptor:</w:t>
      </w:r>
    </w:p>
    <w:p w14:paraId="1C2BAC04" w14:textId="77777777" w:rsidR="001352D4" w:rsidRPr="00AE0DA0" w:rsidRDefault="001352D4" w:rsidP="001352D4">
      <w:pPr>
        <w:pStyle w:val="B3"/>
        <w:numPr>
          <w:ilvl w:val="0"/>
          <w:numId w:val="2"/>
        </w:numPr>
        <w:tabs>
          <w:tab w:val="clear" w:pos="644"/>
        </w:tabs>
        <w:ind w:left="1135" w:hanging="284"/>
      </w:pPr>
      <w:r w:rsidRPr="00AE0DA0">
        <w:t>DNN = Test12.rs</w:t>
      </w:r>
    </w:p>
    <w:p w14:paraId="5272C375" w14:textId="77777777" w:rsidR="001352D4" w:rsidRPr="00AE0DA0" w:rsidRDefault="001352D4" w:rsidP="001352D4">
      <w:pPr>
        <w:pStyle w:val="B2"/>
        <w:rPr>
          <w:rFonts w:eastAsia="SimSun"/>
        </w:rPr>
      </w:pPr>
      <w:r w:rsidRPr="00AE0DA0">
        <w:rPr>
          <w:rFonts w:eastAsia="SimSun"/>
        </w:rPr>
        <w:t>Route Selection Descriptor:</w:t>
      </w:r>
    </w:p>
    <w:p w14:paraId="17C14D94"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6DC9D3B8"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Network Slice Selection:</w:t>
      </w:r>
      <w:r w:rsidRPr="00AE0DA0">
        <w:rPr>
          <w:rFonts w:eastAsia="SimSun"/>
        </w:rPr>
        <w:tab/>
        <w:t>S-NSSAI: 01 01 01 02 (SST: eMBB, SD: 010102)</w:t>
      </w:r>
    </w:p>
    <w:p w14:paraId="72CC3972"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FC4B125"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r>
      <w:r w:rsidRPr="00AE0DA0">
        <w:rPr>
          <w:rFonts w:eastAsia="SimSun"/>
        </w:rPr>
        <w:tab/>
        <w:t>3GPP access</w:t>
      </w:r>
    </w:p>
    <w:p w14:paraId="57CC8D1D" w14:textId="77777777" w:rsidR="001352D4" w:rsidRPr="00AE0DA0" w:rsidRDefault="001352D4" w:rsidP="001352D4">
      <w:pPr>
        <w:pStyle w:val="B1"/>
        <w:rPr>
          <w:rFonts w:eastAsia="SimSun"/>
        </w:rPr>
      </w:pPr>
      <w:r w:rsidRPr="00AE0DA0">
        <w:rPr>
          <w:rFonts w:eastAsia="SimSun"/>
        </w:rPr>
        <w:t>Rule Precedence = &lt;lowest priority&gt;</w:t>
      </w:r>
    </w:p>
    <w:p w14:paraId="5D4E85F9" w14:textId="77777777" w:rsidR="001352D4" w:rsidRPr="00AE0DA0" w:rsidRDefault="001352D4" w:rsidP="001352D4">
      <w:pPr>
        <w:pStyle w:val="B2"/>
      </w:pPr>
      <w:r w:rsidRPr="00AE0DA0">
        <w:rPr>
          <w:rFonts w:eastAsia="SimSun"/>
        </w:rPr>
        <w:t xml:space="preserve">Traffic Descriptor: </w:t>
      </w:r>
      <w:r w:rsidRPr="00AE0DA0">
        <w:t>*</w:t>
      </w:r>
    </w:p>
    <w:p w14:paraId="287685A3" w14:textId="77777777" w:rsidR="001352D4" w:rsidRPr="00AE0DA0" w:rsidRDefault="001352D4" w:rsidP="001352D4">
      <w:pPr>
        <w:pStyle w:val="B2"/>
        <w:rPr>
          <w:rFonts w:eastAsia="SimSun"/>
        </w:rPr>
      </w:pPr>
      <w:r w:rsidRPr="00AE0DA0">
        <w:rPr>
          <w:rFonts w:eastAsia="SimSun"/>
        </w:rPr>
        <w:t>Route Selection Descriptor:</w:t>
      </w:r>
    </w:p>
    <w:p w14:paraId="65F1926F" w14:textId="77777777" w:rsidR="001352D4" w:rsidRPr="00AE0DA0" w:rsidRDefault="001352D4" w:rsidP="001352D4">
      <w:pPr>
        <w:pStyle w:val="B3"/>
        <w:numPr>
          <w:ilvl w:val="0"/>
          <w:numId w:val="2"/>
        </w:numPr>
        <w:tabs>
          <w:tab w:val="clear" w:pos="644"/>
        </w:tabs>
        <w:ind w:left="1135" w:hanging="284"/>
        <w:rPr>
          <w:rFonts w:eastAsia="SimSun"/>
        </w:rPr>
      </w:pPr>
      <w:r w:rsidRPr="00AE0DA0">
        <w:rPr>
          <w:rFonts w:eastAsia="SimSun"/>
        </w:rPr>
        <w:t>Precedence = 1</w:t>
      </w:r>
    </w:p>
    <w:p w14:paraId="7F8B8C74" w14:textId="77777777" w:rsidR="001352D4" w:rsidRPr="00AE0DA0" w:rsidRDefault="001352D4" w:rsidP="001352D4">
      <w:pPr>
        <w:pStyle w:val="B3"/>
        <w:numPr>
          <w:ilvl w:val="0"/>
          <w:numId w:val="2"/>
        </w:numPr>
        <w:tabs>
          <w:tab w:val="clear" w:pos="644"/>
        </w:tabs>
        <w:ind w:left="1135" w:hanging="284"/>
        <w:rPr>
          <w:rFonts w:eastAsia="SimSun"/>
          <w:lang w:val="fr-FR"/>
        </w:rPr>
      </w:pPr>
      <w:r w:rsidRPr="00AE0DA0">
        <w:rPr>
          <w:rFonts w:eastAsia="SimSun"/>
          <w:lang w:val="fr-FR"/>
        </w:rPr>
        <w:t>SSC Mode Selection:</w:t>
      </w:r>
      <w:r w:rsidRPr="00AE0DA0">
        <w:rPr>
          <w:rFonts w:eastAsia="SimSun"/>
          <w:lang w:val="fr-FR"/>
        </w:rPr>
        <w:tab/>
        <w:t>SSC Mode 1</w:t>
      </w:r>
    </w:p>
    <w:p w14:paraId="27984011" w14:textId="77777777" w:rsidR="001352D4" w:rsidRPr="00AE0DA0" w:rsidRDefault="001352D4" w:rsidP="001352D4">
      <w:pPr>
        <w:pStyle w:val="B3"/>
        <w:numPr>
          <w:ilvl w:val="0"/>
          <w:numId w:val="2"/>
        </w:numPr>
        <w:tabs>
          <w:tab w:val="clear" w:pos="644"/>
        </w:tabs>
        <w:ind w:left="1135" w:hanging="284"/>
      </w:pPr>
      <w:r w:rsidRPr="00AE0DA0">
        <w:rPr>
          <w:rFonts w:eastAsia="SimSun"/>
        </w:rPr>
        <w:t>Access Type preference:</w:t>
      </w:r>
      <w:r w:rsidRPr="00AE0DA0">
        <w:rPr>
          <w:rFonts w:eastAsia="SimSun"/>
        </w:rPr>
        <w:tab/>
        <w:t>3GPP access</w:t>
      </w:r>
    </w:p>
    <w:p w14:paraId="16DEA4D2" w14:textId="77777777" w:rsidR="001352D4" w:rsidRPr="00AE0DA0" w:rsidRDefault="001352D4" w:rsidP="001352D4">
      <w:r w:rsidRPr="00AE0DA0">
        <w:t>The NG-SS is configured with the following network parameters, and cell</w:t>
      </w:r>
      <w:r>
        <w:t xml:space="preserve"> A is</w:t>
      </w:r>
      <w:r w:rsidRPr="00AE0DA0">
        <w:t xml:space="preserve"> switched on</w:t>
      </w:r>
      <w:r>
        <w:t xml:space="preserve"> with</w:t>
      </w:r>
      <w:r w:rsidRPr="00AE0DA0">
        <w:t>:</w:t>
      </w:r>
    </w:p>
    <w:p w14:paraId="7665BB31" w14:textId="77777777" w:rsidR="001352D4" w:rsidRPr="00AE0DA0" w:rsidRDefault="001352D4" w:rsidP="001352D4">
      <w:pPr>
        <w:pStyle w:val="B1"/>
      </w:pPr>
      <w:r w:rsidRPr="00AE0DA0">
        <w:t>-</w:t>
      </w:r>
      <w:r w:rsidRPr="00AE0DA0">
        <w:tab/>
        <w:t>Mobile Country Code (MCC):</w:t>
      </w:r>
      <w:r w:rsidRPr="00AE0DA0">
        <w:tab/>
        <w:t>244;</w:t>
      </w:r>
    </w:p>
    <w:p w14:paraId="37CB3BC4" w14:textId="77777777" w:rsidR="001352D4" w:rsidRPr="00AE0DA0" w:rsidRDefault="001352D4" w:rsidP="001352D4">
      <w:pPr>
        <w:pStyle w:val="B1"/>
      </w:pPr>
      <w:r w:rsidRPr="00AE0DA0">
        <w:t>-</w:t>
      </w:r>
      <w:r w:rsidRPr="00AE0DA0">
        <w:tab/>
        <w:t>Mobile Network Code (MNC):</w:t>
      </w:r>
      <w:r w:rsidRPr="00AE0DA0">
        <w:tab/>
        <w:t>83;</w:t>
      </w:r>
    </w:p>
    <w:p w14:paraId="0AC09683" w14:textId="77777777" w:rsidR="001352D4" w:rsidRPr="00AE0DA0" w:rsidRDefault="001352D4" w:rsidP="001352D4">
      <w:pPr>
        <w:pStyle w:val="B1"/>
      </w:pPr>
      <w:r w:rsidRPr="00AE0DA0">
        <w:t>-</w:t>
      </w:r>
      <w:r w:rsidRPr="00AE0DA0">
        <w:tab/>
        <w:t>Tracking Area Code (TAC):</w:t>
      </w:r>
      <w:r w:rsidRPr="00AE0DA0">
        <w:tab/>
      </w:r>
      <w:r w:rsidRPr="00AE0DA0">
        <w:tab/>
        <w:t>000001;</w:t>
      </w:r>
    </w:p>
    <w:p w14:paraId="195ADDEF" w14:textId="77777777" w:rsidR="001352D4" w:rsidRPr="00AE0DA0" w:rsidRDefault="001352D4" w:rsidP="001352D4">
      <w:pPr>
        <w:pStyle w:val="B1"/>
      </w:pPr>
      <w:r w:rsidRPr="00AE0DA0">
        <w:t>-</w:t>
      </w:r>
      <w:r w:rsidRPr="00AE0DA0">
        <w:tab/>
        <w:t>NG-RAN Cell Identity value:</w:t>
      </w:r>
      <w:r w:rsidRPr="00AE0DA0">
        <w:tab/>
        <w:t>0001 (36 bits);</w:t>
      </w:r>
    </w:p>
    <w:p w14:paraId="4E00D218" w14:textId="77777777" w:rsidR="001352D4" w:rsidRPr="00AE0DA0" w:rsidRDefault="001352D4" w:rsidP="001352D4">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1088CC5F" w14:textId="77777777" w:rsidR="001352D4" w:rsidRPr="00AE0DA0" w:rsidRDefault="001352D4" w:rsidP="001352D4">
      <w:r w:rsidRPr="00AE0DA0">
        <w:t>The ME is connected to Cell A.</w:t>
      </w:r>
    </w:p>
    <w:p w14:paraId="6B151055" w14:textId="77777777" w:rsidR="001352D4" w:rsidRPr="00AE0DA0" w:rsidRDefault="001352D4" w:rsidP="001352D4">
      <w:pPr>
        <w:tabs>
          <w:tab w:val="left" w:pos="2835"/>
        </w:tabs>
      </w:pPr>
      <w:r w:rsidRPr="00AE0DA0">
        <w:lastRenderedPageBreak/>
        <w:t>The default 5G-NR SSIM-UICC supporting SSIM features is used and the UICC is installed into the Terminal.</w:t>
      </w:r>
    </w:p>
    <w:p w14:paraId="22207315" w14:textId="5EBFE109" w:rsidR="001352D4" w:rsidRPr="00815DC7" w:rsidRDefault="001352D4" w:rsidP="001352D4">
      <w:pPr>
        <w:pStyle w:val="Heading5"/>
      </w:pPr>
      <w:r w:rsidRPr="00815DC7">
        <w:t>1</w:t>
      </w:r>
      <w:r>
        <w:t>8</w:t>
      </w:r>
      <w:r w:rsidRPr="00815DC7">
        <w:t>.1.</w:t>
      </w:r>
      <w:r>
        <w:t>2</w:t>
      </w:r>
      <w:r w:rsidRPr="00815DC7">
        <w:t>.4.2</w:t>
      </w:r>
      <w:r w:rsidRPr="00815DC7">
        <w:tab/>
      </w:r>
      <w:bookmarkStart w:id="3438" w:name="_Hlk190899186"/>
      <w:r w:rsidRPr="00815DC7">
        <w:t>Procedure</w:t>
      </w:r>
      <w:bookmarkEnd w:id="3438"/>
    </w:p>
    <w:p w14:paraId="51EBBD2D" w14:textId="77777777" w:rsidR="001352D4" w:rsidRPr="00AE0DA0" w:rsidRDefault="001352D4">
      <w:pPr>
        <w:pStyle w:val="B1"/>
        <w:numPr>
          <w:ilvl w:val="0"/>
          <w:numId w:val="39"/>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01010102 </w:t>
      </w:r>
      <w:r w:rsidRPr="00AE0DA0">
        <w:rPr>
          <w:rFonts w:eastAsia="SimSun"/>
        </w:rPr>
        <w:t>(SST: eMBB, SD: 010102) and indicating NSSAA support in 5GMM capability</w:t>
      </w:r>
      <w:r w:rsidRPr="00AE0DA0">
        <w:t>.</w:t>
      </w:r>
    </w:p>
    <w:p w14:paraId="5BC54B4D" w14:textId="77777777" w:rsidR="001352D4" w:rsidRPr="00AE0DA0" w:rsidRDefault="001352D4">
      <w:pPr>
        <w:pStyle w:val="B1"/>
        <w:numPr>
          <w:ilvl w:val="0"/>
          <w:numId w:val="39"/>
        </w:numPr>
        <w:rPr>
          <w:lang w:eastAsia="en-GB"/>
        </w:rPr>
      </w:pPr>
      <w:r w:rsidRPr="00AE0DA0">
        <w:t>The NG-SS send</w:t>
      </w:r>
      <w:r>
        <w:t>s</w:t>
      </w:r>
      <w:r w:rsidRPr="00AE0DA0">
        <w:t xml:space="preserve"> REGISTRATION </w:t>
      </w:r>
      <w:r w:rsidRPr="0019515C">
        <w:t>ACCEPT to the UE and indicates "NSSAA to be</w:t>
      </w:r>
      <w:r w:rsidRPr="00AE0DA0">
        <w:t xml:space="preserve"> performed" in 5GS registration result.</w:t>
      </w:r>
    </w:p>
    <w:p w14:paraId="3AE6AEA7" w14:textId="77777777" w:rsidR="001352D4" w:rsidRPr="00AE0DA0" w:rsidRDefault="001352D4">
      <w:pPr>
        <w:pStyle w:val="B1"/>
        <w:numPr>
          <w:ilvl w:val="0"/>
          <w:numId w:val="39"/>
        </w:numPr>
        <w:rPr>
          <w:lang w:eastAsia="en-GB"/>
        </w:rPr>
      </w:pPr>
      <w:r w:rsidRPr="00AE0DA0">
        <w:t>The primary authentication and key agreement procedure is successfully completed.</w:t>
      </w:r>
    </w:p>
    <w:p w14:paraId="3EC702CD" w14:textId="77777777" w:rsidR="001352D4" w:rsidRDefault="001352D4">
      <w:pPr>
        <w:pStyle w:val="B1"/>
        <w:numPr>
          <w:ilvl w:val="0"/>
          <w:numId w:val="39"/>
        </w:numPr>
        <w:rPr>
          <w:lang w:eastAsia="en-GB"/>
        </w:rPr>
      </w:pPr>
      <w:r w:rsidRPr="00AE0DA0">
        <w:rPr>
          <w:lang w:eastAsia="en-GB"/>
        </w:rPr>
        <w:t>The NG-SS sends first NETWORK SLICE-SPECIFIC AUTHENTICATION COMMAND to the UE with an EAP-Request message and including S-NSSAI IE set to 01010102 (SST: eMBB, SD: 010102).</w:t>
      </w:r>
    </w:p>
    <w:p w14:paraId="73C34CE9" w14:textId="77777777" w:rsidR="001352D4" w:rsidRPr="00AE0DA0" w:rsidRDefault="001352D4">
      <w:pPr>
        <w:pStyle w:val="B1"/>
        <w:numPr>
          <w:ilvl w:val="0"/>
          <w:numId w:val="39"/>
        </w:numPr>
        <w:rPr>
          <w:lang w:eastAsia="en-GB"/>
        </w:rPr>
      </w:pPr>
      <w:r>
        <w:rPr>
          <w:lang w:eastAsia="en-GB"/>
        </w:rPr>
        <w:t xml:space="preserve">The UE and the NG-SS exchange successive </w:t>
      </w:r>
      <w:r w:rsidRPr="00AE0DA0">
        <w:rPr>
          <w:lang w:eastAsia="en-GB"/>
        </w:rPr>
        <w:t>EAP-Request</w:t>
      </w:r>
      <w:r>
        <w:rPr>
          <w:lang w:eastAsia="en-GB"/>
        </w:rPr>
        <w:t>/Response</w:t>
      </w:r>
      <w:r w:rsidRPr="00AE0DA0">
        <w:rPr>
          <w:lang w:eastAsia="en-GB"/>
        </w:rPr>
        <w:t xml:space="preserve"> packet</w:t>
      </w:r>
      <w:r>
        <w:rPr>
          <w:lang w:eastAsia="en-GB"/>
        </w:rPr>
        <w:t>s, relayed to/from the SSIM using AUTHENTICATE command.</w:t>
      </w:r>
    </w:p>
    <w:p w14:paraId="266A69B4" w14:textId="77777777" w:rsidR="001352D4" w:rsidRDefault="001352D4">
      <w:pPr>
        <w:pStyle w:val="B1"/>
        <w:numPr>
          <w:ilvl w:val="0"/>
          <w:numId w:val="39"/>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w:t>
      </w:r>
      <w:r>
        <w:rPr>
          <w:lang w:eastAsia="en-GB"/>
        </w:rPr>
        <w:t>.</w:t>
      </w:r>
    </w:p>
    <w:p w14:paraId="5B65D6F6" w14:textId="77777777" w:rsidR="001352D4" w:rsidRPr="0019515C" w:rsidRDefault="001352D4">
      <w:pPr>
        <w:pStyle w:val="B1"/>
        <w:numPr>
          <w:ilvl w:val="0"/>
          <w:numId w:val="39"/>
        </w:numPr>
        <w:rPr>
          <w:lang w:eastAsia="en-GB"/>
        </w:rPr>
      </w:pPr>
      <w:r w:rsidRPr="0019515C">
        <w:rPr>
          <w:lang w:eastAsia="en-GB"/>
        </w:rPr>
        <w:t xml:space="preserve">SSIM updates Authentication status for </w:t>
      </w:r>
      <w:r>
        <w:rPr>
          <w:lang w:eastAsia="en-GB"/>
        </w:rPr>
        <w:t>the terminated</w:t>
      </w:r>
      <w:r w:rsidRPr="0019515C">
        <w:rPr>
          <w:lang w:eastAsia="en-GB"/>
        </w:rPr>
        <w:t xml:space="preserve"> NSSAA procedure associated with S-NSSAI 01010102 (SST: eMBB, SD: 010102) with value '</w:t>
      </w:r>
      <w:r w:rsidRPr="0019515C">
        <w:t>Authenticated'</w:t>
      </w:r>
      <w:r w:rsidRPr="0019515C">
        <w:rPr>
          <w:lang w:eastAsia="en-GB"/>
        </w:rPr>
        <w:t>.</w:t>
      </w:r>
    </w:p>
    <w:p w14:paraId="6CF47A86" w14:textId="77777777" w:rsidR="001352D4" w:rsidRDefault="001352D4">
      <w:pPr>
        <w:pStyle w:val="B1"/>
        <w:numPr>
          <w:ilvl w:val="0"/>
          <w:numId w:val="39"/>
        </w:numPr>
        <w:rPr>
          <w:lang w:eastAsia="en-GB"/>
        </w:rPr>
      </w:pPr>
      <w:r>
        <w:rPr>
          <w:lang w:eastAsia="en-GB"/>
        </w:rPr>
        <w:t xml:space="preserve">The NG-SS to </w:t>
      </w:r>
      <w:r w:rsidRPr="00135BEE">
        <w:t xml:space="preserve">send </w:t>
      </w:r>
      <w:r w:rsidRPr="007F2770">
        <w:t>CONFIGURATION UPDATE COMMAND</w:t>
      </w:r>
      <w:r w:rsidRPr="00135BEE">
        <w:t xml:space="preserve"> </w:t>
      </w:r>
      <w:r>
        <w:t xml:space="preserve">with </w:t>
      </w:r>
      <w:r w:rsidRPr="007F2770">
        <w:t>Allowed NSSAI</w:t>
      </w:r>
      <w:r w:rsidRPr="00135BEE">
        <w:t xml:space="preserve"> </w:t>
      </w:r>
      <w:r w:rsidRPr="00AE0DA0">
        <w:rPr>
          <w:lang w:eastAsia="en-GB"/>
        </w:rPr>
        <w:t xml:space="preserve">IE </w:t>
      </w:r>
      <w:r>
        <w:rPr>
          <w:lang w:eastAsia="en-GB"/>
        </w:rPr>
        <w:t xml:space="preserve">including the authenticated S-NSSAI </w:t>
      </w:r>
      <w:r w:rsidRPr="00AE0DA0">
        <w:rPr>
          <w:lang w:eastAsia="en-GB"/>
        </w:rPr>
        <w:t>01010102 (SST: eMBB, SD: 010102)</w:t>
      </w:r>
      <w:r>
        <w:t>.</w:t>
      </w:r>
    </w:p>
    <w:p w14:paraId="7A0D5ABE" w14:textId="77777777" w:rsidR="001352D4" w:rsidRDefault="001352D4">
      <w:pPr>
        <w:pStyle w:val="B1"/>
        <w:numPr>
          <w:ilvl w:val="0"/>
          <w:numId w:val="39"/>
        </w:numPr>
        <w:rPr>
          <w:lang w:eastAsia="en-GB"/>
        </w:rPr>
      </w:pPr>
      <w:r>
        <w:rPr>
          <w:lang w:eastAsia="en-GB"/>
        </w:rPr>
        <w:t xml:space="preserve">The ME to read Authentication status corresponding to </w:t>
      </w:r>
      <w:r w:rsidRPr="00AE0DA0">
        <w:rPr>
          <w:lang w:eastAsia="en-GB"/>
        </w:rPr>
        <w:t>S-NSSAI</w:t>
      </w:r>
      <w:r>
        <w:rPr>
          <w:lang w:eastAsia="en-GB"/>
        </w:rPr>
        <w:t xml:space="preserve"> </w:t>
      </w:r>
      <w:r w:rsidRPr="00AE0DA0">
        <w:rPr>
          <w:lang w:eastAsia="en-GB"/>
        </w:rPr>
        <w:t>01010102 (SST: eMBB, SD: 010102)</w:t>
      </w:r>
      <w:r>
        <w:rPr>
          <w:lang w:eastAsia="en-GB"/>
        </w:rPr>
        <w:t xml:space="preserve"> from EF</w:t>
      </w:r>
      <w:r w:rsidRPr="009C42EE">
        <w:rPr>
          <w:vertAlign w:val="subscript"/>
          <w:lang w:eastAsia="en-GB"/>
        </w:rPr>
        <w:t>EAPSTATUS</w:t>
      </w:r>
      <w:r>
        <w:rPr>
          <w:lang w:eastAsia="en-GB"/>
        </w:rPr>
        <w:t>.</w:t>
      </w:r>
    </w:p>
    <w:p w14:paraId="6D5F12CC" w14:textId="77777777" w:rsidR="001352D4" w:rsidRDefault="001352D4">
      <w:pPr>
        <w:pStyle w:val="B1"/>
        <w:numPr>
          <w:ilvl w:val="0"/>
          <w:numId w:val="39"/>
        </w:numPr>
        <w:rPr>
          <w:lang w:eastAsia="en-GB"/>
        </w:rPr>
      </w:pPr>
      <w:r>
        <w:rPr>
          <w:lang w:eastAsia="en-GB"/>
        </w:rPr>
        <w:t>The ME to initiate a PDU session establishment procedure with PDU SESSION ESTABLISHMENT REQUEST command.</w:t>
      </w:r>
    </w:p>
    <w:p w14:paraId="73610BF9" w14:textId="77777777" w:rsidR="001352D4" w:rsidRPr="00AE0DA0" w:rsidRDefault="001352D4">
      <w:pPr>
        <w:pStyle w:val="B1"/>
        <w:numPr>
          <w:ilvl w:val="0"/>
          <w:numId w:val="39"/>
        </w:numPr>
        <w:rPr>
          <w:lang w:eastAsia="en-GB"/>
        </w:rPr>
      </w:pPr>
      <w:r>
        <w:rPr>
          <w:lang w:eastAsia="en-GB"/>
        </w:rPr>
        <w:t xml:space="preserve">The NG-SS to accept the session establishment with PDU SESSION ESTABLISHMENT ACCEPT including </w:t>
      </w:r>
      <w:r w:rsidRPr="00AE0DA0">
        <w:rPr>
          <w:lang w:eastAsia="en-GB"/>
        </w:rPr>
        <w:t>S-NSSAI</w:t>
      </w:r>
      <w:r>
        <w:rPr>
          <w:lang w:eastAsia="en-GB"/>
        </w:rPr>
        <w:t xml:space="preserve"> </w:t>
      </w:r>
      <w:r w:rsidRPr="00AE0DA0">
        <w:rPr>
          <w:lang w:eastAsia="en-GB"/>
        </w:rPr>
        <w:t>01010102 (SST: eMBB, SD: 010102)</w:t>
      </w:r>
      <w:r>
        <w:rPr>
          <w:lang w:eastAsia="en-GB"/>
        </w:rPr>
        <w:t xml:space="preserve"> in IE S-NSSAI.</w:t>
      </w:r>
    </w:p>
    <w:p w14:paraId="6D155700" w14:textId="7BA684C4" w:rsidR="001352D4" w:rsidRPr="00815DC7" w:rsidRDefault="001352D4" w:rsidP="001352D4">
      <w:pPr>
        <w:pStyle w:val="Heading5"/>
      </w:pPr>
      <w:r w:rsidRPr="00815DC7">
        <w:t>1</w:t>
      </w:r>
      <w:r>
        <w:t>8</w:t>
      </w:r>
      <w:r w:rsidRPr="00815DC7">
        <w:t>.1.</w:t>
      </w:r>
      <w:r>
        <w:t>2</w:t>
      </w:r>
      <w:r w:rsidRPr="00815DC7">
        <w:t>.4.3</w:t>
      </w:r>
      <w:r w:rsidRPr="00815DC7">
        <w:tab/>
        <w:t>Acceptance criteria</w:t>
      </w:r>
    </w:p>
    <w:p w14:paraId="66B78B77" w14:textId="77777777" w:rsidR="001352D4" w:rsidRPr="0019515C" w:rsidRDefault="001352D4">
      <w:pPr>
        <w:pStyle w:val="B1"/>
        <w:keepNext/>
        <w:keepLines/>
        <w:numPr>
          <w:ilvl w:val="0"/>
          <w:numId w:val="35"/>
        </w:numPr>
      </w:pPr>
      <w:r w:rsidRPr="00AE0DA0">
        <w:t xml:space="preserve">At </w:t>
      </w:r>
      <w:r w:rsidRPr="0019515C">
        <w:t xml:space="preserve">step i), the ME </w:t>
      </w:r>
      <w:r w:rsidRPr="0019515C">
        <w:rPr>
          <w:lang w:eastAsia="en-GB"/>
        </w:rPr>
        <w:t>checks Authentication status corresponding to S-NSSAI 01010102 is '</w:t>
      </w:r>
      <w:r w:rsidRPr="0019515C">
        <w:t>Authenticated</w:t>
      </w:r>
      <w:r w:rsidRPr="0019515C">
        <w:rPr>
          <w:lang w:eastAsia="en-GB"/>
        </w:rPr>
        <w:t>'.</w:t>
      </w:r>
    </w:p>
    <w:p w14:paraId="2EF34A69" w14:textId="31CFB84B" w:rsidR="001352D4" w:rsidRPr="00AE0DA0" w:rsidRDefault="001352D4">
      <w:pPr>
        <w:pStyle w:val="B1"/>
        <w:keepNext/>
        <w:keepLines/>
        <w:numPr>
          <w:ilvl w:val="0"/>
          <w:numId w:val="35"/>
        </w:numPr>
      </w:pPr>
      <w:r w:rsidRPr="0019515C">
        <w:t>Steps j) and k) are</w:t>
      </w:r>
      <w:r>
        <w:t xml:space="preserve"> performed successfully.</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lastRenderedPageBreak/>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pPr>
        <w:pStyle w:val="ListParagraph"/>
        <w:numPr>
          <w:ilvl w:val="0"/>
          <w:numId w:val="24"/>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pPr>
        <w:pStyle w:val="ListParagraph"/>
        <w:numPr>
          <w:ilvl w:val="0"/>
          <w:numId w:val="24"/>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pPr>
        <w:pStyle w:val="ListParagraph"/>
        <w:numPr>
          <w:ilvl w:val="0"/>
          <w:numId w:val="21"/>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pPr>
        <w:pStyle w:val="ListParagraph"/>
        <w:numPr>
          <w:ilvl w:val="0"/>
          <w:numId w:val="25"/>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pPr>
        <w:pStyle w:val="ListParagraph"/>
        <w:numPr>
          <w:ilvl w:val="0"/>
          <w:numId w:val="25"/>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pPr>
        <w:pStyle w:val="ListParagraph"/>
        <w:numPr>
          <w:ilvl w:val="0"/>
          <w:numId w:val="25"/>
        </w:numPr>
        <w:contextualSpacing w:val="0"/>
      </w:pPr>
      <w:r w:rsidRPr="00AE0DA0">
        <w:t>All AUTHENTICATE commands are ODD INS only with a BER-TLV structure.</w:t>
      </w:r>
    </w:p>
    <w:p w14:paraId="62B038D8" w14:textId="77777777" w:rsidR="00AE0DA0" w:rsidRPr="00AE0DA0" w:rsidRDefault="00AE0DA0">
      <w:pPr>
        <w:pStyle w:val="ListParagraph"/>
        <w:numPr>
          <w:ilvl w:val="0"/>
          <w:numId w:val="25"/>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lastRenderedPageBreak/>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pPr>
        <w:pStyle w:val="ListParagraph"/>
        <w:numPr>
          <w:ilvl w:val="0"/>
          <w:numId w:val="26"/>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pPr>
        <w:pStyle w:val="ListParagraph"/>
        <w:numPr>
          <w:ilvl w:val="0"/>
          <w:numId w:val="26"/>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pPr>
        <w:pStyle w:val="ListParagraph"/>
        <w:numPr>
          <w:ilvl w:val="0"/>
          <w:numId w:val="27"/>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lastRenderedPageBreak/>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pPr>
        <w:pStyle w:val="ListParagraph"/>
        <w:numPr>
          <w:ilvl w:val="0"/>
          <w:numId w:val="28"/>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pPr>
        <w:pStyle w:val="ListParagraph"/>
        <w:numPr>
          <w:ilvl w:val="0"/>
          <w:numId w:val="28"/>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pPr>
        <w:pStyle w:val="ListParagraph"/>
        <w:numPr>
          <w:ilvl w:val="0"/>
          <w:numId w:val="28"/>
        </w:numPr>
        <w:contextualSpacing w:val="0"/>
      </w:pPr>
      <w:r w:rsidRPr="00AE0DA0">
        <w:t>All AUTHENTICATE commands are ODD INS only with a BER-TLV structure.</w:t>
      </w:r>
    </w:p>
    <w:p w14:paraId="0469A147" w14:textId="77777777" w:rsidR="00AE0DA0" w:rsidRPr="00AE0DA0" w:rsidRDefault="00AE0DA0">
      <w:pPr>
        <w:pStyle w:val="ListParagraph"/>
        <w:numPr>
          <w:ilvl w:val="0"/>
          <w:numId w:val="28"/>
        </w:numPr>
        <w:contextualSpacing w:val="0"/>
      </w:pPr>
      <w:r w:rsidRPr="00AE0DA0">
        <w:t>Only for 'First block of authentication data' (b8b7b6 of P1 set to '100') AUTHENTICATE command the S-NSSAI field is present in command data and set to 01010102.</w:t>
      </w:r>
    </w:p>
    <w:p w14:paraId="635CD9F6" w14:textId="77777777" w:rsidR="00AE0DA0" w:rsidRPr="00AE0DA0" w:rsidRDefault="00AE0DA0">
      <w:pPr>
        <w:pStyle w:val="ListParagraph"/>
        <w:numPr>
          <w:ilvl w:val="0"/>
          <w:numId w:val="28"/>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pPr>
        <w:pStyle w:val="ListParagraph"/>
        <w:numPr>
          <w:ilvl w:val="0"/>
          <w:numId w:val="29"/>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pPr>
        <w:pStyle w:val="ListParagraph"/>
        <w:numPr>
          <w:ilvl w:val="0"/>
          <w:numId w:val="30"/>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lastRenderedPageBreak/>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pPr>
        <w:pStyle w:val="ListParagraph"/>
        <w:numPr>
          <w:ilvl w:val="0"/>
          <w:numId w:val="31"/>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pPr>
        <w:pStyle w:val="ListParagraph"/>
        <w:numPr>
          <w:ilvl w:val="0"/>
          <w:numId w:val="31"/>
        </w:numPr>
        <w:contextualSpacing w:val="0"/>
      </w:pPr>
      <w:r w:rsidRPr="00AE0DA0">
        <w:t>The AUTHENTICATE command is ODD INS only with a BER-TLV structure.</w:t>
      </w:r>
    </w:p>
    <w:p w14:paraId="1AD47FF5" w14:textId="77777777" w:rsidR="00AE0DA0" w:rsidRPr="00AE0DA0" w:rsidRDefault="00AE0DA0">
      <w:pPr>
        <w:pStyle w:val="ListParagraph"/>
        <w:numPr>
          <w:ilvl w:val="0"/>
          <w:numId w:val="31"/>
        </w:numPr>
        <w:contextualSpacing w:val="0"/>
      </w:pPr>
      <w:r w:rsidRPr="00AE0DA0">
        <w:t>Only for 'First block of authentication data' (b8b7b6 of P1 set to '100') AUTHENTICATE command the S-NSSAI field is present in command data and set to 01010102.</w:t>
      </w:r>
    </w:p>
    <w:p w14:paraId="22FD5E55" w14:textId="62B8294C" w:rsidR="003B284F" w:rsidRPr="00815DC7" w:rsidRDefault="00815DC7" w:rsidP="003B284F">
      <w:pPr>
        <w:pStyle w:val="Heading1"/>
      </w:pPr>
      <w:r w:rsidRPr="00815DC7">
        <w:t>19</w:t>
      </w:r>
      <w:r w:rsidR="003B284F" w:rsidRPr="00815DC7">
        <w:tab/>
        <w:t>SOR-CMCI</w:t>
      </w:r>
    </w:p>
    <w:p w14:paraId="6D1898C0" w14:textId="20B6EF53" w:rsidR="003B284F" w:rsidRPr="00815DC7" w:rsidRDefault="00815DC7" w:rsidP="003B284F">
      <w:pPr>
        <w:pStyle w:val="Heading2"/>
        <w:rPr>
          <w:lang w:val="fr-FR"/>
        </w:rPr>
      </w:pPr>
      <w:r w:rsidRPr="00815DC7">
        <w:rPr>
          <w:lang w:val="fr-FR"/>
        </w:rPr>
        <w:t>19</w:t>
      </w:r>
      <w:r w:rsidR="003B284F" w:rsidRPr="00815DC7">
        <w:rPr>
          <w:lang w:val="fr-FR"/>
        </w:rPr>
        <w:t>.1</w:t>
      </w:r>
      <w:r w:rsidR="003B284F" w:rsidRPr="00815DC7">
        <w:rPr>
          <w:lang w:val="fr-FR"/>
        </w:rPr>
        <w:tab/>
        <w:t>SOR-CMCI PDU session</w:t>
      </w:r>
    </w:p>
    <w:p w14:paraId="63A8EE97" w14:textId="3FA9B7D9" w:rsidR="003B284F" w:rsidRPr="00815DC7" w:rsidRDefault="00815DC7" w:rsidP="003B284F">
      <w:pPr>
        <w:pStyle w:val="Heading3"/>
        <w:rPr>
          <w:lang w:val="fr-FR"/>
        </w:rPr>
      </w:pPr>
      <w:r w:rsidRPr="00815DC7">
        <w:rPr>
          <w:lang w:val="fr-FR"/>
        </w:rPr>
        <w:t>19</w:t>
      </w:r>
      <w:r w:rsidR="003B284F" w:rsidRPr="00815DC7">
        <w:rPr>
          <w:lang w:val="fr-FR"/>
        </w:rPr>
        <w:t>.1.1</w:t>
      </w:r>
      <w:r w:rsidR="003B284F" w:rsidRPr="00815DC7">
        <w:rPr>
          <w:lang w:val="fr-FR"/>
        </w:rPr>
        <w:tab/>
        <w:t>SOR-CMCI PDU session 'DNN'</w:t>
      </w:r>
    </w:p>
    <w:p w14:paraId="62D605F9" w14:textId="06C0BADE" w:rsidR="003B284F" w:rsidRPr="00815DC7" w:rsidRDefault="00815DC7" w:rsidP="003B284F">
      <w:pPr>
        <w:pStyle w:val="Heading4"/>
      </w:pPr>
      <w:r w:rsidRPr="00815DC7">
        <w:t>19</w:t>
      </w:r>
      <w:r w:rsidR="003B284F" w:rsidRPr="00815DC7">
        <w:t>.1.1.1</w:t>
      </w:r>
      <w:r w:rsidR="003B284F" w:rsidRPr="00815DC7">
        <w:tab/>
        <w:t>Definition and applicability</w:t>
      </w:r>
    </w:p>
    <w:p w14:paraId="47B0099B" w14:textId="77777777" w:rsidR="003B284F" w:rsidRPr="00815DC7" w:rsidRDefault="003B284F" w:rsidP="003B284F">
      <w:pPr>
        <w:rPr>
          <w:lang w:val="en-US"/>
        </w:rPr>
      </w:pPr>
      <w:r w:rsidRPr="00815DC7">
        <w:t xml:space="preserve">During </w:t>
      </w:r>
      <w:bookmarkStart w:id="3439" w:name="_Hlk180512861"/>
      <w:r w:rsidRPr="00815DC7">
        <w:t xml:space="preserve">SOR procedure </w:t>
      </w:r>
      <w:bookmarkEnd w:id="3439"/>
      <w:r w:rsidRPr="00815DC7">
        <w:t>and while applying SOR-CMCI, the UE shall determine the time to release the PDU session when provided by the USIM.</w:t>
      </w:r>
      <w:r w:rsidRPr="00815DC7">
        <w:rPr>
          <w:rFonts w:eastAsia="SimSun"/>
        </w:rPr>
        <w:t xml:space="preserve"> When a </w:t>
      </w:r>
      <w:r w:rsidRPr="00815DC7">
        <w:t>'DNN' of the PDU session</w:t>
      </w:r>
      <w:r w:rsidRPr="00815DC7">
        <w:rPr>
          <w:rFonts w:eastAsia="SimSun"/>
        </w:rPr>
        <w:t xml:space="preserve"> is included in SOR-CMCI, the UE shall check whether it has a PDU session with a </w:t>
      </w:r>
      <w:r w:rsidRPr="00815DC7">
        <w:t>'</w:t>
      </w:r>
      <w:r w:rsidRPr="00815DC7">
        <w:rPr>
          <w:rFonts w:eastAsia="SimSun"/>
        </w:rPr>
        <w:t>DNN</w:t>
      </w:r>
      <w:r w:rsidRPr="00815DC7">
        <w:t>'</w:t>
      </w:r>
      <w:r w:rsidRPr="00815DC7">
        <w:rPr>
          <w:rFonts w:eastAsia="SimSun"/>
        </w:rPr>
        <w:t xml:space="preserve"> matching to the </w:t>
      </w:r>
      <w:r w:rsidRPr="00815DC7">
        <w:t>'</w:t>
      </w:r>
      <w:r w:rsidRPr="00815DC7">
        <w:rPr>
          <w:rFonts w:eastAsia="SimSun"/>
        </w:rPr>
        <w:t>DNN</w:t>
      </w:r>
      <w:r w:rsidRPr="00815DC7">
        <w:t>'</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476D6B94" w14:textId="2C60A678" w:rsidR="003B284F" w:rsidRPr="00815DC7" w:rsidRDefault="00815DC7" w:rsidP="003B284F">
      <w:pPr>
        <w:pStyle w:val="Heading4"/>
      </w:pPr>
      <w:r w:rsidRPr="00815DC7">
        <w:t>19</w:t>
      </w:r>
      <w:r w:rsidR="003B284F" w:rsidRPr="00815DC7">
        <w:t>.1.1.2</w:t>
      </w:r>
      <w:r w:rsidR="003B284F" w:rsidRPr="00815DC7">
        <w:tab/>
        <w:t>Conformance requirement</w:t>
      </w:r>
    </w:p>
    <w:p w14:paraId="4BC4F8A9"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5E845AD0"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169CBB3A" w14:textId="77777777" w:rsidR="003B284F" w:rsidRPr="00815DC7" w:rsidRDefault="003B284F" w:rsidP="003B284F">
      <w:r w:rsidRPr="00815DC7">
        <w:t>The ME shall use the SOR-CMCI rules from the USIM.</w:t>
      </w:r>
    </w:p>
    <w:p w14:paraId="15C7557F" w14:textId="77777777" w:rsidR="003B284F" w:rsidRPr="00815DC7" w:rsidRDefault="003B284F" w:rsidP="003B284F">
      <w:r w:rsidRPr="00815DC7">
        <w:t>The ME shall release PDU session after a Tsor-cm period read in the USIM.</w:t>
      </w:r>
    </w:p>
    <w:p w14:paraId="1B27B02C" w14:textId="77777777" w:rsidR="003B284F" w:rsidRPr="00815DC7" w:rsidRDefault="003B284F" w:rsidP="003B284F">
      <w:r w:rsidRPr="00815DC7">
        <w:t>References:</w:t>
      </w:r>
    </w:p>
    <w:p w14:paraId="5C9E42F4" w14:textId="77777777" w:rsidR="003B284F" w:rsidRPr="00815DC7" w:rsidRDefault="003B284F" w:rsidP="003B284F">
      <w:pPr>
        <w:pStyle w:val="B2"/>
      </w:pPr>
      <w:r w:rsidRPr="00815DC7">
        <w:t>-</w:t>
      </w:r>
      <w:r w:rsidRPr="00815DC7">
        <w:tab/>
        <w:t>TS 31.102 [4], clause 4.4.11.15,</w:t>
      </w:r>
    </w:p>
    <w:p w14:paraId="3E7B629B"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E82B797" w14:textId="77777777" w:rsidR="003B284F" w:rsidRPr="00815DC7" w:rsidRDefault="003B284F" w:rsidP="003B284F">
      <w:pPr>
        <w:pStyle w:val="B2"/>
      </w:pPr>
      <w:r w:rsidRPr="00815DC7">
        <w:t>-</w:t>
      </w:r>
      <w:r w:rsidRPr="00815DC7">
        <w:tab/>
        <w:t>TS 24.501 [42], clause 9.11.3.51.</w:t>
      </w:r>
    </w:p>
    <w:p w14:paraId="17C9E92F" w14:textId="11B61529" w:rsidR="003B284F" w:rsidRPr="00815DC7" w:rsidRDefault="00815DC7" w:rsidP="003B284F">
      <w:pPr>
        <w:pStyle w:val="Heading4"/>
      </w:pPr>
      <w:r w:rsidRPr="00815DC7">
        <w:t>19</w:t>
      </w:r>
      <w:r w:rsidR="003B284F" w:rsidRPr="00815DC7">
        <w:t>.1.1.3</w:t>
      </w:r>
      <w:r w:rsidR="003B284F" w:rsidRPr="00815DC7">
        <w:tab/>
        <w:t>Test purpose</w:t>
      </w:r>
    </w:p>
    <w:p w14:paraId="380374EF" w14:textId="77777777" w:rsidR="003B284F" w:rsidRPr="00815DC7" w:rsidRDefault="003B284F">
      <w:pPr>
        <w:pStyle w:val="B1"/>
        <w:numPr>
          <w:ilvl w:val="0"/>
          <w:numId w:val="32"/>
        </w:numPr>
        <w:ind w:left="568" w:hanging="284"/>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77A9CBE3" w14:textId="77777777" w:rsidR="003B284F" w:rsidRPr="00815DC7" w:rsidRDefault="003B284F">
      <w:pPr>
        <w:pStyle w:val="B1"/>
        <w:numPr>
          <w:ilvl w:val="0"/>
          <w:numId w:val="32"/>
        </w:numPr>
        <w:ind w:left="568" w:hanging="284"/>
      </w:pPr>
      <w:r w:rsidRPr="00815DC7">
        <w:lastRenderedPageBreak/>
        <w:t>To verify that the ME checks whether it has a PDU session with a DNN matching to the 'DNN' included in EF</w:t>
      </w:r>
      <w:r w:rsidRPr="00815DC7">
        <w:rPr>
          <w:vertAlign w:val="subscript"/>
        </w:rPr>
        <w:t>SOR</w:t>
      </w:r>
      <w:r w:rsidRPr="00815DC7">
        <w:rPr>
          <w:vertAlign w:val="subscript"/>
        </w:rPr>
        <w:noBreakHyphen/>
        <w:t>CMCI</w:t>
      </w:r>
      <w:r w:rsidRPr="00815DC7">
        <w:t>.</w:t>
      </w:r>
    </w:p>
    <w:p w14:paraId="47FFC637" w14:textId="77777777" w:rsidR="003B284F" w:rsidRPr="00815DC7" w:rsidRDefault="003B284F">
      <w:pPr>
        <w:pStyle w:val="B1"/>
        <w:numPr>
          <w:ilvl w:val="0"/>
          <w:numId w:val="32"/>
        </w:numPr>
        <w:ind w:left="568" w:hanging="284"/>
      </w:pPr>
      <w:r w:rsidRPr="00815DC7">
        <w:t>To verify that the ME, on PDU session established with 'DNN', starts a Tsor-cm with the value specified in the SOR-CMCI rule from EF</w:t>
      </w:r>
      <w:r w:rsidRPr="00815DC7">
        <w:rPr>
          <w:vertAlign w:val="subscript"/>
        </w:rPr>
        <w:t>SOR</w:t>
      </w:r>
      <w:r w:rsidRPr="00815DC7">
        <w:rPr>
          <w:vertAlign w:val="subscript"/>
        </w:rPr>
        <w:noBreakHyphen/>
        <w:t>CMCI</w:t>
      </w:r>
      <w:r w:rsidRPr="00815DC7">
        <w:t xml:space="preserve"> matching the 'DNN' of the PDU session.</w:t>
      </w:r>
    </w:p>
    <w:p w14:paraId="3A640479" w14:textId="77777777" w:rsidR="003B284F" w:rsidRPr="00815DC7" w:rsidRDefault="003B284F">
      <w:pPr>
        <w:pStyle w:val="B1"/>
        <w:numPr>
          <w:ilvl w:val="0"/>
          <w:numId w:val="32"/>
        </w:numPr>
        <w:ind w:left="568" w:hanging="284"/>
      </w:pPr>
      <w:r w:rsidRPr="00815DC7">
        <w:t>To verify that the ME releases the PDU session after the Tsor-cm period.</w:t>
      </w:r>
    </w:p>
    <w:p w14:paraId="2A0C5D4A" w14:textId="3D8682AB" w:rsidR="003B284F" w:rsidRPr="00815DC7" w:rsidRDefault="00815DC7" w:rsidP="003B284F">
      <w:pPr>
        <w:pStyle w:val="Heading4"/>
      </w:pPr>
      <w:r w:rsidRPr="00815DC7">
        <w:t>19</w:t>
      </w:r>
      <w:r w:rsidR="003B284F" w:rsidRPr="00815DC7">
        <w:t>.1.1.4</w:t>
      </w:r>
      <w:r w:rsidR="003B284F" w:rsidRPr="00815DC7">
        <w:tab/>
        <w:t>Method of tests</w:t>
      </w:r>
    </w:p>
    <w:p w14:paraId="3763B6BA" w14:textId="462E1344" w:rsidR="003B284F" w:rsidRPr="00815DC7" w:rsidRDefault="00815DC7" w:rsidP="003B284F">
      <w:pPr>
        <w:pStyle w:val="Heading5"/>
      </w:pPr>
      <w:r w:rsidRPr="00815DC7">
        <w:t>19</w:t>
      </w:r>
      <w:r w:rsidR="003B284F" w:rsidRPr="00815DC7">
        <w:t>.1.1.4.1</w:t>
      </w:r>
      <w:r w:rsidR="003B284F" w:rsidRPr="00815DC7">
        <w:tab/>
        <w:t>Initial conditions</w:t>
      </w:r>
    </w:p>
    <w:p w14:paraId="0765C50E" w14:textId="77777777" w:rsidR="003B284F" w:rsidRPr="00815DC7" w:rsidRDefault="003B284F" w:rsidP="003B284F">
      <w:r w:rsidRPr="00815DC7">
        <w:t>If any, all stored SOR-CMCI in the non-volatile memory of the ME have to be deleted.</w:t>
      </w:r>
    </w:p>
    <w:p w14:paraId="66456880" w14:textId="77777777" w:rsidR="003B284F" w:rsidRPr="00815DC7" w:rsidRDefault="003B284F" w:rsidP="003B284F">
      <w:r w:rsidRPr="00815DC7">
        <w:t>The ME does not establish any PDU session.</w:t>
      </w:r>
    </w:p>
    <w:p w14:paraId="0FC6DC1B" w14:textId="77777777" w:rsidR="003B284F" w:rsidRPr="00815DC7" w:rsidRDefault="003B284F" w:rsidP="003B284F">
      <w:r w:rsidRPr="00815DC7">
        <w:t>The NG-SS transmits on BCCH with the following network parameters:</w:t>
      </w:r>
    </w:p>
    <w:p w14:paraId="5AF6B6F9"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45D64D04"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49557522" w14:textId="77777777" w:rsidR="003B284F" w:rsidRPr="00815DC7" w:rsidRDefault="003B284F" w:rsidP="003B284F">
      <w:r w:rsidRPr="00815DC7">
        <w:t>The UICC is installed into the Terminal and the UE is set to automatic PLMN selection mode.</w:t>
      </w:r>
    </w:p>
    <w:p w14:paraId="6E7B7BA8"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1243C1DD"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C70E911"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5E6E56A5" w14:textId="77777777" w:rsidTr="00EF1776">
        <w:trPr>
          <w:trHeight w:val="209"/>
        </w:trPr>
        <w:tc>
          <w:tcPr>
            <w:tcW w:w="1474" w:type="dxa"/>
          </w:tcPr>
          <w:p w14:paraId="22AA0A58"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705B8B49" w14:textId="77777777" w:rsidR="003B284F" w:rsidRPr="00815DC7" w:rsidRDefault="003B284F" w:rsidP="00EF1776">
            <w:pPr>
              <w:spacing w:after="0"/>
              <w:ind w:left="34"/>
              <w:rPr>
                <w:rFonts w:ascii="Arial" w:hAnsi="Arial"/>
                <w:sz w:val="18"/>
              </w:rPr>
            </w:pPr>
          </w:p>
        </w:tc>
        <w:tc>
          <w:tcPr>
            <w:tcW w:w="4706" w:type="dxa"/>
          </w:tcPr>
          <w:p w14:paraId="02FB6E01"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02B7C0DC"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78FBCF21" w14:textId="77777777" w:rsidTr="00EF1776">
        <w:trPr>
          <w:trHeight w:val="209"/>
        </w:trPr>
        <w:tc>
          <w:tcPr>
            <w:tcW w:w="1474" w:type="dxa"/>
          </w:tcPr>
          <w:p w14:paraId="49FED48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02CE489" w14:textId="77777777" w:rsidR="003B284F" w:rsidRPr="00815DC7" w:rsidRDefault="003B284F" w:rsidP="00EF1776">
            <w:pPr>
              <w:spacing w:after="0"/>
              <w:ind w:left="34"/>
              <w:rPr>
                <w:rFonts w:ascii="Arial" w:hAnsi="Arial"/>
                <w:sz w:val="18"/>
              </w:rPr>
            </w:pPr>
          </w:p>
        </w:tc>
        <w:tc>
          <w:tcPr>
            <w:tcW w:w="4706" w:type="dxa"/>
          </w:tcPr>
          <w:p w14:paraId="65484844"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21093325"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6F462A22" w14:textId="77777777" w:rsidR="003B284F" w:rsidRPr="00815DC7" w:rsidRDefault="003B284F" w:rsidP="003B284F">
      <w:pPr>
        <w:pStyle w:val="EW"/>
      </w:pPr>
      <w:r w:rsidRPr="00815DC7">
        <w:t>Coding:</w:t>
      </w:r>
    </w:p>
    <w:p w14:paraId="71CB5202"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0F798DB" w14:textId="77777777" w:rsidTr="00EF1776">
        <w:tc>
          <w:tcPr>
            <w:tcW w:w="907" w:type="dxa"/>
            <w:tcBorders>
              <w:top w:val="single" w:sz="4" w:space="0" w:color="auto"/>
              <w:left w:val="single" w:sz="4" w:space="0" w:color="auto"/>
              <w:bottom w:val="single" w:sz="4" w:space="0" w:color="auto"/>
              <w:right w:val="single" w:sz="4" w:space="0" w:color="auto"/>
            </w:tcBorders>
          </w:tcPr>
          <w:p w14:paraId="20161A14"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AF334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F3C830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F7B30A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4066EB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5D1C8C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C106EF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D7D7FB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299C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2DD1745" w14:textId="77777777" w:rsidTr="00EF1776">
        <w:tc>
          <w:tcPr>
            <w:tcW w:w="907" w:type="dxa"/>
            <w:tcBorders>
              <w:top w:val="single" w:sz="4" w:space="0" w:color="auto"/>
              <w:left w:val="single" w:sz="4" w:space="0" w:color="auto"/>
              <w:bottom w:val="single" w:sz="4" w:space="0" w:color="auto"/>
              <w:right w:val="single" w:sz="4" w:space="0" w:color="auto"/>
            </w:tcBorders>
          </w:tcPr>
          <w:p w14:paraId="55AFDA8E"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6060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A7596D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2964A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07B96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618B79"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308AF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5099ED"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2DCB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568E3A6B" w14:textId="77777777" w:rsidTr="00EF1776">
        <w:tc>
          <w:tcPr>
            <w:tcW w:w="907" w:type="dxa"/>
            <w:tcBorders>
              <w:top w:val="single" w:sz="4" w:space="0" w:color="auto"/>
              <w:right w:val="single" w:sz="4" w:space="0" w:color="auto"/>
            </w:tcBorders>
          </w:tcPr>
          <w:p w14:paraId="56D2AB26"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AFCBF0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7D392A6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51DD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5876FC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7D88A6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433C9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6378EB4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30E8303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44D99D84" w14:textId="77777777" w:rsidTr="00EF1776">
        <w:tc>
          <w:tcPr>
            <w:tcW w:w="907" w:type="dxa"/>
            <w:tcBorders>
              <w:right w:val="single" w:sz="4" w:space="0" w:color="auto"/>
            </w:tcBorders>
          </w:tcPr>
          <w:p w14:paraId="2963FA8E"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B8FF1B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851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91A30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28CFF0"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BDF63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B9C6A03"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5A9BC57D"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4F4226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B7CBCB3" w14:textId="77777777" w:rsidR="003B284F" w:rsidRPr="00815DC7" w:rsidRDefault="003B284F" w:rsidP="003B284F">
      <w:pPr>
        <w:rPr>
          <w:lang w:eastAsia="fr-FR"/>
        </w:rPr>
      </w:pPr>
    </w:p>
    <w:p w14:paraId="2B60008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1D006135" w14:textId="77777777" w:rsidR="003B284F" w:rsidRPr="00815DC7" w:rsidRDefault="003B284F" w:rsidP="003B284F">
      <w:pPr>
        <w:ind w:left="568" w:hanging="284"/>
      </w:pPr>
      <w:r w:rsidRPr="00815DC7">
        <w:t>Logically:</w:t>
      </w:r>
    </w:p>
    <w:p w14:paraId="329DE9E6" w14:textId="77777777" w:rsidR="003B284F" w:rsidRPr="00815DC7" w:rsidRDefault="003B284F" w:rsidP="003B284F">
      <w:pPr>
        <w:pStyle w:val="B3"/>
        <w:ind w:left="284" w:firstLine="284"/>
      </w:pPr>
      <w:r w:rsidRPr="00815DC7">
        <w:t>SOR-CMCI rule 1:</w:t>
      </w:r>
    </w:p>
    <w:p w14:paraId="6F22E682"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28F1EDC8"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643BE281"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p w14:paraId="2C5ABFC8"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D82CA96" w14:textId="77777777" w:rsidTr="00B25534">
        <w:tc>
          <w:tcPr>
            <w:tcW w:w="959" w:type="dxa"/>
            <w:tcBorders>
              <w:top w:val="single" w:sz="4" w:space="0" w:color="auto"/>
              <w:left w:val="single" w:sz="4" w:space="0" w:color="auto"/>
              <w:bottom w:val="single" w:sz="4" w:space="0" w:color="auto"/>
              <w:right w:val="single" w:sz="4" w:space="0" w:color="auto"/>
            </w:tcBorders>
          </w:tcPr>
          <w:p w14:paraId="307C290F"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263FF047"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7DF1A6BC"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3A967D6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3A566D47"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20AB1C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5F7EABCA"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199140FF"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4773D97"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91B6FFC" w14:textId="77777777" w:rsidTr="00B25534">
        <w:tc>
          <w:tcPr>
            <w:tcW w:w="959" w:type="dxa"/>
            <w:tcBorders>
              <w:top w:val="single" w:sz="4" w:space="0" w:color="auto"/>
              <w:left w:val="single" w:sz="4" w:space="0" w:color="auto"/>
              <w:bottom w:val="single" w:sz="4" w:space="0" w:color="auto"/>
              <w:right w:val="single" w:sz="4" w:space="0" w:color="auto"/>
            </w:tcBorders>
          </w:tcPr>
          <w:p w14:paraId="3DA2925E"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20D5EAA1"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996EB18" w14:textId="6EFF756C" w:rsidR="00260206" w:rsidRPr="00815DC7" w:rsidRDefault="00260206" w:rsidP="00B25534">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tcPr>
          <w:p w14:paraId="3DC5D1EF" w14:textId="5948A067"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69138BF9" w14:textId="523E661C" w:rsidR="00260206" w:rsidRPr="00815DC7" w:rsidRDefault="00260206" w:rsidP="00B25534">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tcPr>
          <w:p w14:paraId="2DEDBA9B" w14:textId="3EE02015" w:rsidR="00260206" w:rsidRPr="00815DC7" w:rsidRDefault="00260206" w:rsidP="00B25534">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41C9C69" w14:textId="373B8C4A"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8A9224A" w14:textId="0281B161"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7B9548EC" w14:textId="447E7615"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5982C46D" w14:textId="77777777" w:rsidTr="00B25534">
        <w:tc>
          <w:tcPr>
            <w:tcW w:w="959" w:type="dxa"/>
            <w:tcBorders>
              <w:top w:val="single" w:sz="4" w:space="0" w:color="auto"/>
              <w:left w:val="nil"/>
              <w:bottom w:val="nil"/>
              <w:right w:val="single" w:sz="4" w:space="0" w:color="auto"/>
            </w:tcBorders>
          </w:tcPr>
          <w:p w14:paraId="1CA3DFE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D17416"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5F5F61A8"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93258EC"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4B8A4F58"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412B53E"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2CBFCFEF"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598D771"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38DFF29"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6ADBE64E" w14:textId="77777777" w:rsidTr="00B25534">
        <w:tc>
          <w:tcPr>
            <w:tcW w:w="959" w:type="dxa"/>
            <w:tcBorders>
              <w:top w:val="nil"/>
              <w:left w:val="nil"/>
              <w:bottom w:val="nil"/>
              <w:right w:val="single" w:sz="4" w:space="0" w:color="auto"/>
            </w:tcBorders>
          </w:tcPr>
          <w:p w14:paraId="08B65F18"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6AD8DC" w14:textId="4284E50A"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390E5227" w14:textId="7F538034"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75728106" w14:textId="416A4759"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44CCC1BC" w14:textId="253FEFEF"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7E311B31" w14:textId="20E46C0F"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3CED1519" w14:textId="761232D1"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E4F21F1" w14:textId="3334850C"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6CD60DCA" w14:textId="00E0E06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7BFCA519" w14:textId="77777777" w:rsidTr="00B25534">
        <w:tc>
          <w:tcPr>
            <w:tcW w:w="959" w:type="dxa"/>
            <w:tcBorders>
              <w:top w:val="nil"/>
              <w:left w:val="nil"/>
              <w:bottom w:val="nil"/>
              <w:right w:val="single" w:sz="4" w:space="0" w:color="auto"/>
            </w:tcBorders>
          </w:tcPr>
          <w:p w14:paraId="111F3C2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6530A04"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AB42C98"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D1FA7DA"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277077F"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6780E9"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1CC92218"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6B2DB614"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3AF026B"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7D410FC4" w14:textId="77777777" w:rsidTr="00B25534">
        <w:tc>
          <w:tcPr>
            <w:tcW w:w="959" w:type="dxa"/>
            <w:tcBorders>
              <w:top w:val="nil"/>
              <w:left w:val="nil"/>
              <w:bottom w:val="nil"/>
              <w:right w:val="single" w:sz="4" w:space="0" w:color="auto"/>
            </w:tcBorders>
          </w:tcPr>
          <w:p w14:paraId="2656B54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649A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F5519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4886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658976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FB5F60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2AD5F89"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36EC8D"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61DB8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2F22FEB" w14:textId="77777777" w:rsidTr="00B25534">
        <w:tc>
          <w:tcPr>
            <w:tcW w:w="959" w:type="dxa"/>
            <w:tcBorders>
              <w:top w:val="nil"/>
              <w:left w:val="nil"/>
              <w:bottom w:val="nil"/>
              <w:right w:val="single" w:sz="4" w:space="0" w:color="auto"/>
            </w:tcBorders>
          </w:tcPr>
          <w:p w14:paraId="4406C824"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38E352"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8759D40"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1E7FA2"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4134C76"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1368FFD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E2BC50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30337DC8"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26D3760" w14:textId="77777777" w:rsidR="00260206" w:rsidRPr="00815DC7" w:rsidRDefault="00260206" w:rsidP="00B25534">
            <w:pPr>
              <w:keepNext/>
              <w:keepLines/>
              <w:spacing w:after="0"/>
              <w:rPr>
                <w:rFonts w:ascii="Arial" w:hAnsi="Arial"/>
                <w:bCs/>
                <w:sz w:val="18"/>
              </w:rPr>
            </w:pPr>
          </w:p>
        </w:tc>
      </w:tr>
      <w:tr w:rsidR="00260206" w:rsidRPr="00815DC7" w14:paraId="5ECABFC2" w14:textId="77777777" w:rsidTr="00B25534">
        <w:tc>
          <w:tcPr>
            <w:tcW w:w="959" w:type="dxa"/>
            <w:tcBorders>
              <w:top w:val="nil"/>
              <w:left w:val="nil"/>
              <w:bottom w:val="nil"/>
              <w:right w:val="single" w:sz="4" w:space="0" w:color="auto"/>
            </w:tcBorders>
          </w:tcPr>
          <w:p w14:paraId="5025469A"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12621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94974D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213C18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F35FA3"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05A8A7AA"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34E81F"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32B9AC0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180A50CE" w14:textId="77777777" w:rsidR="00260206" w:rsidRPr="00815DC7" w:rsidRDefault="00260206" w:rsidP="00B25534">
            <w:pPr>
              <w:keepNext/>
              <w:keepLines/>
              <w:spacing w:after="0"/>
              <w:rPr>
                <w:rFonts w:ascii="Arial" w:hAnsi="Arial"/>
                <w:bCs/>
                <w:sz w:val="18"/>
              </w:rPr>
            </w:pPr>
          </w:p>
        </w:tc>
      </w:tr>
    </w:tbl>
    <w:p w14:paraId="232B55E9" w14:textId="77777777" w:rsidR="00260206" w:rsidRPr="00815DC7" w:rsidRDefault="00260206" w:rsidP="00260206"/>
    <w:p w14:paraId="087DF218" w14:textId="46B7463D" w:rsidR="003B284F" w:rsidRPr="00815DC7" w:rsidRDefault="00815DC7" w:rsidP="003B284F">
      <w:pPr>
        <w:pStyle w:val="Heading5"/>
      </w:pPr>
      <w:r w:rsidRPr="00815DC7">
        <w:t>19</w:t>
      </w:r>
      <w:r w:rsidR="003B284F" w:rsidRPr="00815DC7">
        <w:t>.1.1.4.2</w:t>
      </w:r>
      <w:r w:rsidR="003B284F" w:rsidRPr="00815DC7">
        <w:tab/>
        <w:t>Procedure</w:t>
      </w:r>
    </w:p>
    <w:p w14:paraId="62BD4B06" w14:textId="77777777" w:rsidR="003B284F" w:rsidRPr="00815DC7" w:rsidRDefault="003B284F" w:rsidP="003B284F">
      <w:pPr>
        <w:pStyle w:val="B1"/>
      </w:pPr>
      <w:r w:rsidRPr="00815DC7">
        <w:t>a) The UE is switched on.</w:t>
      </w:r>
    </w:p>
    <w:p w14:paraId="12F409E3" w14:textId="77777777" w:rsidR="003B284F" w:rsidRPr="00815DC7" w:rsidRDefault="003B284F" w:rsidP="003B284F">
      <w:pPr>
        <w:pStyle w:val="B1"/>
      </w:pPr>
      <w:r w:rsidRPr="00815DC7">
        <w:t>b) The UE is successfull authenticated to PLMN 244 005 and no SOR-CMCI was provided during registration.</w:t>
      </w:r>
    </w:p>
    <w:p w14:paraId="372C01BD" w14:textId="77777777" w:rsidR="003B284F" w:rsidRPr="00815DC7" w:rsidRDefault="003B284F" w:rsidP="003B284F">
      <w:pPr>
        <w:pStyle w:val="B1"/>
      </w:pPr>
      <w:r w:rsidRPr="00815DC7">
        <w:lastRenderedPageBreak/>
        <w:t>c) The UE establishes a PDU session with 'DNN' = internet, an internal timer shall start to run.</w:t>
      </w:r>
    </w:p>
    <w:p w14:paraId="2E4B72F2" w14:textId="77777777" w:rsidR="003B284F" w:rsidRPr="00815DC7" w:rsidRDefault="003B284F" w:rsidP="003B284F">
      <w:pPr>
        <w:pStyle w:val="B1"/>
      </w:pPr>
      <w:r w:rsidRPr="00815DC7">
        <w:t>d) The UE releases the PDU Session after Tsor-cm expiration.</w:t>
      </w:r>
    </w:p>
    <w:p w14:paraId="1F858C1A" w14:textId="43F331F1" w:rsidR="003B284F" w:rsidRPr="00815DC7" w:rsidRDefault="00815DC7" w:rsidP="003B284F">
      <w:pPr>
        <w:pStyle w:val="Heading5"/>
      </w:pPr>
      <w:r w:rsidRPr="00815DC7">
        <w:t>19</w:t>
      </w:r>
      <w:r w:rsidR="003B284F" w:rsidRPr="00815DC7">
        <w:t>.1.1.4.3</w:t>
      </w:r>
      <w:r w:rsidR="003B284F" w:rsidRPr="00815DC7">
        <w:tab/>
        <w:t>Acceptance criteria</w:t>
      </w:r>
    </w:p>
    <w:p w14:paraId="615C8148" w14:textId="77777777" w:rsidR="003B284F" w:rsidRPr="00815DC7" w:rsidRDefault="003B284F">
      <w:pPr>
        <w:pStyle w:val="B1"/>
        <w:numPr>
          <w:ilvl w:val="0"/>
          <w:numId w:val="33"/>
        </w:numPr>
        <w:ind w:left="568" w:hanging="284"/>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4D89E12" w14:textId="77777777" w:rsidR="003B284F" w:rsidRPr="00815DC7" w:rsidRDefault="003B284F">
      <w:pPr>
        <w:pStyle w:val="B1"/>
        <w:numPr>
          <w:ilvl w:val="0"/>
          <w:numId w:val="33"/>
        </w:numPr>
        <w:ind w:left="568" w:hanging="284"/>
      </w:pPr>
      <w:r w:rsidRPr="00815DC7">
        <w:t>On step b) no SOR-CMCI is provided to the UE.</w:t>
      </w:r>
    </w:p>
    <w:p w14:paraId="7534D621" w14:textId="77777777" w:rsidR="003B284F" w:rsidRPr="00815DC7" w:rsidRDefault="003B284F">
      <w:pPr>
        <w:pStyle w:val="B1"/>
        <w:numPr>
          <w:ilvl w:val="0"/>
          <w:numId w:val="33"/>
        </w:numPr>
        <w:ind w:left="568" w:hanging="284"/>
      </w:pPr>
      <w:r w:rsidRPr="00815DC7">
        <w:t>On Step d) the PDU Session is released after 1 minute + 10% (Tsor-cm coming from 'DNN' matching rule from EF</w:t>
      </w:r>
      <w:r w:rsidRPr="00815DC7">
        <w:rPr>
          <w:vertAlign w:val="subscript"/>
        </w:rPr>
        <w:t>SOR</w:t>
      </w:r>
      <w:r w:rsidRPr="00815DC7">
        <w:rPr>
          <w:vertAlign w:val="subscript"/>
        </w:rPr>
        <w:noBreakHyphen/>
        <w:t>CMCI</w:t>
      </w:r>
      <w:r w:rsidRPr="00815DC7">
        <w:t>).</w:t>
      </w:r>
    </w:p>
    <w:p w14:paraId="070795AB" w14:textId="31FF0E8C" w:rsidR="003B284F" w:rsidRPr="00815DC7" w:rsidRDefault="00815DC7" w:rsidP="003B284F">
      <w:pPr>
        <w:pStyle w:val="Heading3"/>
      </w:pPr>
      <w:r w:rsidRPr="00815DC7">
        <w:t>19</w:t>
      </w:r>
      <w:r w:rsidR="003B284F" w:rsidRPr="00815DC7">
        <w:t>.1.2</w:t>
      </w:r>
      <w:r w:rsidR="003B284F" w:rsidRPr="00815DC7">
        <w:tab/>
        <w:t>SOR-CMCI PDU session 'S-NSSAI SST and SD'</w:t>
      </w:r>
    </w:p>
    <w:p w14:paraId="49058754" w14:textId="7AE69931" w:rsidR="003B284F" w:rsidRPr="00815DC7" w:rsidRDefault="00815DC7" w:rsidP="003B284F">
      <w:pPr>
        <w:pStyle w:val="Heading4"/>
      </w:pPr>
      <w:r w:rsidRPr="00815DC7">
        <w:t>19</w:t>
      </w:r>
      <w:r w:rsidR="003B284F" w:rsidRPr="00815DC7">
        <w:t>.1.2.1</w:t>
      </w:r>
      <w:r w:rsidR="003B284F" w:rsidRPr="00815DC7">
        <w:tab/>
        <w:t>Definition and applicability</w:t>
      </w:r>
    </w:p>
    <w:p w14:paraId="742582EB" w14:textId="77777777" w:rsidR="003B284F" w:rsidRPr="00815DC7" w:rsidRDefault="003B284F" w:rsidP="003B284F">
      <w:pPr>
        <w:rPr>
          <w:lang w:val="en-US"/>
        </w:rPr>
      </w:pPr>
      <w:r w:rsidRPr="00815DC7">
        <w:t>During SOR procedure and while applying SOR-CMCI, the UE shall determine the time to release the PDU session when provided by the USIM.</w:t>
      </w:r>
      <w:r w:rsidRPr="00815DC7">
        <w:rPr>
          <w:rFonts w:eastAsia="SimSun"/>
        </w:rPr>
        <w:t xml:space="preserve"> When a </w:t>
      </w:r>
      <w:r w:rsidRPr="00815DC7">
        <w:t>'S-NSSAI SST and SD' of the PDU session</w:t>
      </w:r>
      <w:r w:rsidRPr="00815DC7">
        <w:rPr>
          <w:rFonts w:eastAsia="SimSun"/>
        </w:rPr>
        <w:t xml:space="preserve"> is included in SOR-CMCI, the UE shall check whether it has a PDU session with a </w:t>
      </w:r>
      <w:r w:rsidRPr="00815DC7">
        <w:t>'</w:t>
      </w:r>
      <w:r w:rsidRPr="00815DC7">
        <w:rPr>
          <w:rFonts w:eastAsia="SimSun"/>
        </w:rPr>
        <w:t>S-NSSAI SST and SD</w:t>
      </w:r>
      <w:r w:rsidRPr="00815DC7">
        <w:t>'</w:t>
      </w:r>
      <w:r w:rsidRPr="00815DC7">
        <w:rPr>
          <w:rFonts w:eastAsia="SimSun"/>
        </w:rPr>
        <w:t xml:space="preserve"> matching to the </w:t>
      </w:r>
      <w:r w:rsidRPr="00815DC7">
        <w:t>'S-NSSAI SST and SD'</w:t>
      </w:r>
      <w:r w:rsidRPr="00815DC7">
        <w:rPr>
          <w:rFonts w:eastAsia="SimSun"/>
        </w:rPr>
        <w:t xml:space="preserve"> included in SOR-CMCI. If so, the UE shall</w:t>
      </w:r>
      <w:r w:rsidRPr="00815DC7">
        <w:t xml:space="preserve"> start an associated Tsor-cm timer with the value included in the SOR-CMCI (if the timer value is not zero). The ME shall release the PDU sessions and entering idle mode on Tsor-cm timer expiration.</w:t>
      </w:r>
    </w:p>
    <w:p w14:paraId="5E1C76AB" w14:textId="57C6DC40" w:rsidR="003B284F" w:rsidRPr="00815DC7" w:rsidRDefault="00815DC7" w:rsidP="003B284F">
      <w:pPr>
        <w:pStyle w:val="Heading4"/>
      </w:pPr>
      <w:r w:rsidRPr="00815DC7">
        <w:t>19</w:t>
      </w:r>
      <w:r w:rsidR="003B284F" w:rsidRPr="00815DC7">
        <w:t>.1.2.2</w:t>
      </w:r>
      <w:r w:rsidR="003B284F" w:rsidRPr="00815DC7">
        <w:tab/>
        <w:t>Conformance requirement</w:t>
      </w:r>
    </w:p>
    <w:p w14:paraId="05015D5C"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206740BB"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342B0327" w14:textId="77777777" w:rsidR="003B284F" w:rsidRPr="00815DC7" w:rsidRDefault="003B284F" w:rsidP="003B284F">
      <w:r w:rsidRPr="00815DC7">
        <w:t>The ME shall use the SOR-CMCI rules from the USIM.</w:t>
      </w:r>
    </w:p>
    <w:p w14:paraId="7124B200" w14:textId="77777777" w:rsidR="003B284F" w:rsidRPr="00815DC7" w:rsidRDefault="003B284F" w:rsidP="003B284F">
      <w:r w:rsidRPr="00815DC7">
        <w:t>The ME shall release PDU session after a Tsor-cm period read in the USIM.</w:t>
      </w:r>
    </w:p>
    <w:p w14:paraId="27CDAB1A" w14:textId="77777777" w:rsidR="003B284F" w:rsidRPr="00815DC7" w:rsidRDefault="003B284F" w:rsidP="003B284F">
      <w:r w:rsidRPr="00815DC7">
        <w:t>References:</w:t>
      </w:r>
    </w:p>
    <w:p w14:paraId="1829DD17" w14:textId="77777777" w:rsidR="003B284F" w:rsidRPr="00815DC7" w:rsidRDefault="003B284F" w:rsidP="003B284F">
      <w:pPr>
        <w:pStyle w:val="B2"/>
      </w:pPr>
      <w:r w:rsidRPr="00815DC7">
        <w:t>-</w:t>
      </w:r>
      <w:r w:rsidRPr="00815DC7">
        <w:tab/>
        <w:t>TS 31.102 [4], clause 4.4.11.15,</w:t>
      </w:r>
    </w:p>
    <w:p w14:paraId="19136A43"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18E05AF1" w14:textId="77777777" w:rsidR="003B284F" w:rsidRPr="00815DC7" w:rsidRDefault="003B284F" w:rsidP="003B284F">
      <w:pPr>
        <w:pStyle w:val="B2"/>
      </w:pPr>
      <w:r w:rsidRPr="00815DC7">
        <w:t>-</w:t>
      </w:r>
      <w:r w:rsidRPr="00815DC7">
        <w:tab/>
        <w:t>TS 24.501 [42], clause 9.11.3.51.</w:t>
      </w:r>
    </w:p>
    <w:p w14:paraId="720D97C7" w14:textId="274404C1" w:rsidR="003B284F" w:rsidRPr="00815DC7" w:rsidRDefault="00815DC7" w:rsidP="003B284F">
      <w:pPr>
        <w:pStyle w:val="Heading4"/>
      </w:pPr>
      <w:r w:rsidRPr="00815DC7">
        <w:t>19</w:t>
      </w:r>
      <w:r w:rsidR="003B284F" w:rsidRPr="00815DC7">
        <w:t>.1.2.3</w:t>
      </w:r>
      <w:r w:rsidR="003B284F" w:rsidRPr="00815DC7">
        <w:tab/>
        <w:t>Test purpose</w:t>
      </w:r>
    </w:p>
    <w:p w14:paraId="0E84B165" w14:textId="77777777" w:rsidR="003B284F" w:rsidRPr="00815DC7" w:rsidRDefault="003B284F">
      <w:pPr>
        <w:pStyle w:val="B1"/>
        <w:numPr>
          <w:ilvl w:val="0"/>
          <w:numId w:val="34"/>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13962C29" w14:textId="77777777" w:rsidR="003B284F" w:rsidRPr="00815DC7" w:rsidRDefault="003B284F">
      <w:pPr>
        <w:pStyle w:val="B1"/>
        <w:numPr>
          <w:ilvl w:val="0"/>
          <w:numId w:val="34"/>
        </w:numPr>
      </w:pPr>
      <w:r w:rsidRPr="00815DC7">
        <w:t>To verify that the ME checks whether it has a PDU session with a 'S-NSSAI SST and SD' matching to the 'S</w:t>
      </w:r>
      <w:r w:rsidRPr="00815DC7">
        <w:noBreakHyphen/>
        <w:t>NSSAI SST and SD' included in EF</w:t>
      </w:r>
      <w:r w:rsidRPr="00815DC7">
        <w:rPr>
          <w:vertAlign w:val="subscript"/>
        </w:rPr>
        <w:t>SOR</w:t>
      </w:r>
      <w:r w:rsidRPr="00815DC7">
        <w:rPr>
          <w:vertAlign w:val="subscript"/>
        </w:rPr>
        <w:noBreakHyphen/>
        <w:t>CMCI</w:t>
      </w:r>
      <w:r w:rsidRPr="00815DC7">
        <w:t>.</w:t>
      </w:r>
    </w:p>
    <w:p w14:paraId="0328EAC7" w14:textId="77777777" w:rsidR="003B284F" w:rsidRPr="00815DC7" w:rsidRDefault="003B284F">
      <w:pPr>
        <w:pStyle w:val="B1"/>
        <w:numPr>
          <w:ilvl w:val="0"/>
          <w:numId w:val="34"/>
        </w:numPr>
      </w:pPr>
      <w:r w:rsidRPr="00815DC7">
        <w:t>To verify that the ME, on PDU session established with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of the PDU session.</w:t>
      </w:r>
    </w:p>
    <w:p w14:paraId="53C38B84" w14:textId="77777777" w:rsidR="003B284F" w:rsidRPr="00815DC7" w:rsidRDefault="003B284F">
      <w:pPr>
        <w:pStyle w:val="B1"/>
        <w:numPr>
          <w:ilvl w:val="0"/>
          <w:numId w:val="34"/>
        </w:numPr>
      </w:pPr>
      <w:r w:rsidRPr="00815DC7">
        <w:t>To verify that the ME releases the PDU session after the Tsor-cm period.</w:t>
      </w:r>
    </w:p>
    <w:p w14:paraId="0FCC1BC7" w14:textId="2EDE2908" w:rsidR="003B284F" w:rsidRPr="00815DC7" w:rsidRDefault="00815DC7" w:rsidP="003B284F">
      <w:pPr>
        <w:pStyle w:val="Heading4"/>
      </w:pPr>
      <w:r w:rsidRPr="00815DC7">
        <w:t>19</w:t>
      </w:r>
      <w:r w:rsidR="003B284F" w:rsidRPr="00815DC7">
        <w:t>.1.2.4</w:t>
      </w:r>
      <w:r w:rsidR="003B284F" w:rsidRPr="00815DC7">
        <w:tab/>
        <w:t>Method of tests</w:t>
      </w:r>
    </w:p>
    <w:p w14:paraId="24525D16" w14:textId="6A019D9D" w:rsidR="003B284F" w:rsidRPr="00815DC7" w:rsidRDefault="00815DC7" w:rsidP="003B284F">
      <w:pPr>
        <w:pStyle w:val="Heading5"/>
      </w:pPr>
      <w:r w:rsidRPr="00815DC7">
        <w:t>19</w:t>
      </w:r>
      <w:r w:rsidR="003B284F" w:rsidRPr="00815DC7">
        <w:t>.1.2.4.1</w:t>
      </w:r>
      <w:r w:rsidR="003B284F" w:rsidRPr="00815DC7">
        <w:tab/>
        <w:t>Initial conditions</w:t>
      </w:r>
    </w:p>
    <w:p w14:paraId="06C9ECE3" w14:textId="77777777" w:rsidR="003B284F" w:rsidRPr="00815DC7" w:rsidRDefault="003B284F" w:rsidP="003B284F">
      <w:r w:rsidRPr="00815DC7">
        <w:t>If any, all stored SOR-CMCI in the non-volatile memory of the ME have to be deleted.</w:t>
      </w:r>
    </w:p>
    <w:p w14:paraId="0B91766B" w14:textId="77777777" w:rsidR="003B284F" w:rsidRPr="00815DC7" w:rsidRDefault="003B284F" w:rsidP="003B284F">
      <w:r w:rsidRPr="00815DC7">
        <w:lastRenderedPageBreak/>
        <w:t>The ME does not establish any PDU session.</w:t>
      </w:r>
    </w:p>
    <w:p w14:paraId="667891F4" w14:textId="77777777" w:rsidR="003B284F" w:rsidRPr="00815DC7" w:rsidRDefault="003B284F" w:rsidP="003B284F">
      <w:r w:rsidRPr="00815DC7">
        <w:t>The NG-SS transmits on BCCH with the following network parameters:</w:t>
      </w:r>
    </w:p>
    <w:p w14:paraId="3A84287D" w14:textId="77777777" w:rsidR="003B284F" w:rsidRPr="00815DC7" w:rsidRDefault="003B284F" w:rsidP="003B284F">
      <w:pPr>
        <w:pStyle w:val="B1"/>
        <w:tabs>
          <w:tab w:val="left" w:pos="2835"/>
        </w:tabs>
      </w:pPr>
      <w:r w:rsidRPr="00815DC7">
        <w:t>-</w:t>
      </w:r>
      <w:r w:rsidRPr="00815DC7">
        <w:tab/>
        <w:t>TAI (MCC/MNC/TAC):</w:t>
      </w:r>
      <w:r w:rsidRPr="00815DC7">
        <w:tab/>
        <w:t>244/005/000001.</w:t>
      </w:r>
    </w:p>
    <w:p w14:paraId="7B121DFF"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0115B0A2" w14:textId="77777777" w:rsidR="003B284F" w:rsidRPr="00815DC7" w:rsidRDefault="003B284F" w:rsidP="003B284F">
      <w:pPr>
        <w:pStyle w:val="B1"/>
        <w:tabs>
          <w:tab w:val="left" w:pos="2835"/>
        </w:tabs>
        <w:ind w:left="0" w:firstLine="0"/>
      </w:pPr>
      <w:r w:rsidRPr="00815DC7">
        <w:t>The Allowed S-NSSAI list is configured in NG-SS as '01 01 01 01'.</w:t>
      </w:r>
    </w:p>
    <w:p w14:paraId="3825E708" w14:textId="77777777" w:rsidR="003B284F" w:rsidRPr="00815DC7" w:rsidRDefault="003B284F" w:rsidP="003B284F">
      <w:r w:rsidRPr="00815DC7">
        <w:t>The UICC is installed into the Terminal and the UE is set to automatic PLMN selection mode.</w:t>
      </w:r>
    </w:p>
    <w:p w14:paraId="211CEFE2"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6E2B6519"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11D2728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44DE3326" w14:textId="77777777" w:rsidTr="00EF1776">
        <w:trPr>
          <w:trHeight w:val="209"/>
        </w:trPr>
        <w:tc>
          <w:tcPr>
            <w:tcW w:w="1474" w:type="dxa"/>
          </w:tcPr>
          <w:p w14:paraId="5180AE6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0AEE3C8" w14:textId="77777777" w:rsidR="003B284F" w:rsidRPr="00815DC7" w:rsidRDefault="003B284F" w:rsidP="00EF1776">
            <w:pPr>
              <w:spacing w:after="0"/>
              <w:ind w:left="34"/>
              <w:rPr>
                <w:rFonts w:ascii="Arial" w:hAnsi="Arial"/>
                <w:sz w:val="18"/>
              </w:rPr>
            </w:pPr>
          </w:p>
        </w:tc>
        <w:tc>
          <w:tcPr>
            <w:tcW w:w="4706" w:type="dxa"/>
          </w:tcPr>
          <w:p w14:paraId="606544FF"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2814E692"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02C0DE71" w14:textId="77777777" w:rsidTr="00EF1776">
        <w:trPr>
          <w:trHeight w:val="209"/>
        </w:trPr>
        <w:tc>
          <w:tcPr>
            <w:tcW w:w="1474" w:type="dxa"/>
          </w:tcPr>
          <w:p w14:paraId="1B5D16EB"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D44EE3D" w14:textId="77777777" w:rsidR="003B284F" w:rsidRPr="00815DC7" w:rsidRDefault="003B284F" w:rsidP="00EF1776">
            <w:pPr>
              <w:spacing w:after="0"/>
              <w:ind w:left="34"/>
              <w:rPr>
                <w:rFonts w:ascii="Arial" w:hAnsi="Arial"/>
                <w:sz w:val="18"/>
              </w:rPr>
            </w:pPr>
          </w:p>
        </w:tc>
        <w:tc>
          <w:tcPr>
            <w:tcW w:w="4706" w:type="dxa"/>
          </w:tcPr>
          <w:p w14:paraId="38749531"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6B8C5C61"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3C22496D" w14:textId="77777777" w:rsidR="003B284F" w:rsidRPr="00815DC7" w:rsidRDefault="003B284F" w:rsidP="003B284F">
      <w:pPr>
        <w:pStyle w:val="EW"/>
      </w:pPr>
      <w:r w:rsidRPr="00815DC7">
        <w:t>Coding:</w:t>
      </w:r>
    </w:p>
    <w:p w14:paraId="0A67B32B"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2A22C97E" w14:textId="77777777" w:rsidTr="00EF1776">
        <w:tc>
          <w:tcPr>
            <w:tcW w:w="907" w:type="dxa"/>
            <w:tcBorders>
              <w:top w:val="single" w:sz="4" w:space="0" w:color="auto"/>
              <w:left w:val="single" w:sz="4" w:space="0" w:color="auto"/>
              <w:bottom w:val="single" w:sz="4" w:space="0" w:color="auto"/>
              <w:right w:val="single" w:sz="4" w:space="0" w:color="auto"/>
            </w:tcBorders>
          </w:tcPr>
          <w:p w14:paraId="47513790"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1CD58F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DDAEAC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6D8F1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18159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70020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AF87E5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A12DBB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082EF4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63F7F230" w14:textId="77777777" w:rsidTr="00EF1776">
        <w:tc>
          <w:tcPr>
            <w:tcW w:w="907" w:type="dxa"/>
            <w:tcBorders>
              <w:top w:val="single" w:sz="4" w:space="0" w:color="auto"/>
              <w:left w:val="single" w:sz="4" w:space="0" w:color="auto"/>
              <w:bottom w:val="single" w:sz="4" w:space="0" w:color="auto"/>
              <w:right w:val="single" w:sz="4" w:space="0" w:color="auto"/>
            </w:tcBorders>
          </w:tcPr>
          <w:p w14:paraId="1398B7EC"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D4A7B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32B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764F2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7231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9941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755A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E1235"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1D3E9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01C11CA5" w14:textId="77777777" w:rsidTr="00EF1776">
        <w:tc>
          <w:tcPr>
            <w:tcW w:w="907" w:type="dxa"/>
            <w:tcBorders>
              <w:top w:val="single" w:sz="4" w:space="0" w:color="auto"/>
              <w:right w:val="single" w:sz="4" w:space="0" w:color="auto"/>
            </w:tcBorders>
          </w:tcPr>
          <w:p w14:paraId="3A12FD85"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94A83E"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3070C98"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07AF44B"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7FAA94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3BEB71"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3C43D2C"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A6B82C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984AB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50DD7DBA" w14:textId="77777777" w:rsidTr="00EF1776">
        <w:tc>
          <w:tcPr>
            <w:tcW w:w="907" w:type="dxa"/>
            <w:tcBorders>
              <w:right w:val="single" w:sz="4" w:space="0" w:color="auto"/>
            </w:tcBorders>
          </w:tcPr>
          <w:p w14:paraId="687488A2"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9AA8C8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EDD706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02D1D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D425E9"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EBF142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3748145"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679005E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B3EBCCB"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5C2D3B6F" w14:textId="77777777" w:rsidR="003B284F" w:rsidRPr="00815DC7" w:rsidRDefault="003B284F" w:rsidP="003B284F">
      <w:pPr>
        <w:rPr>
          <w:lang w:eastAsia="fr-FR"/>
        </w:rPr>
      </w:pPr>
    </w:p>
    <w:p w14:paraId="4E4DFC9F"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20E13DCD" w14:textId="77777777" w:rsidR="003B284F" w:rsidRPr="00815DC7" w:rsidRDefault="003B284F" w:rsidP="003B284F">
      <w:pPr>
        <w:ind w:left="568" w:hanging="284"/>
      </w:pPr>
      <w:r w:rsidRPr="00815DC7">
        <w:t>Logically:</w:t>
      </w:r>
    </w:p>
    <w:p w14:paraId="7C0C935F" w14:textId="77777777" w:rsidR="003B284F" w:rsidRPr="00815DC7" w:rsidRDefault="003B284F" w:rsidP="003B284F">
      <w:pPr>
        <w:pStyle w:val="B3"/>
        <w:ind w:left="284" w:firstLine="284"/>
      </w:pPr>
      <w:r w:rsidRPr="00815DC7">
        <w:t>SOR-CMCI rule 1:</w:t>
      </w:r>
    </w:p>
    <w:p w14:paraId="097EA2AB"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5A33370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79D347F5" w14:textId="77777777" w:rsidR="003B284F" w:rsidRPr="00815DC7" w:rsidRDefault="003B284F" w:rsidP="003B284F">
      <w:pPr>
        <w:keepLines/>
        <w:tabs>
          <w:tab w:val="left" w:pos="4678"/>
        </w:tabs>
        <w:spacing w:after="0"/>
        <w:ind w:left="1702" w:hanging="1418"/>
      </w:pPr>
      <w:r w:rsidRPr="00815DC7">
        <w:tab/>
        <w:t>Criterion value:</w:t>
      </w:r>
      <w:r w:rsidRPr="00815DC7">
        <w:tab/>
      </w:r>
      <w:bookmarkStart w:id="3440" w:name="_Hlk181193404"/>
      <w:r w:rsidRPr="00815DC7">
        <w:rPr>
          <w:lang w:eastAsia="fr-FR"/>
        </w:rPr>
        <w:t>'</w:t>
      </w:r>
      <w:r w:rsidRPr="00815DC7">
        <w:t>01 01 01 01</w:t>
      </w:r>
      <w:r w:rsidRPr="00815DC7">
        <w:rPr>
          <w:lang w:eastAsia="fr-FR"/>
        </w:rPr>
        <w:t>'</w:t>
      </w:r>
      <w:r w:rsidRPr="00815DC7">
        <w:t xml:space="preserve"> (SST: eMBB, SD: </w:t>
      </w:r>
      <w:r w:rsidRPr="00815DC7">
        <w:rPr>
          <w:lang w:eastAsia="fr-FR"/>
        </w:rPr>
        <w:t>'</w:t>
      </w:r>
      <w:r w:rsidRPr="00815DC7">
        <w:t>010101</w:t>
      </w:r>
      <w:r w:rsidRPr="00815DC7">
        <w:rPr>
          <w:lang w:eastAsia="fr-FR"/>
        </w:rPr>
        <w:t>'</w:t>
      </w:r>
      <w:r w:rsidRPr="00815DC7">
        <w:t>)</w:t>
      </w:r>
      <w:bookmarkEnd w:id="3440"/>
    </w:p>
    <w:p w14:paraId="029F3F24"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42D515F4" w14:textId="77777777" w:rsidTr="00B25534">
        <w:tc>
          <w:tcPr>
            <w:tcW w:w="959" w:type="dxa"/>
            <w:tcBorders>
              <w:top w:val="single" w:sz="4" w:space="0" w:color="auto"/>
              <w:left w:val="single" w:sz="4" w:space="0" w:color="auto"/>
              <w:bottom w:val="single" w:sz="4" w:space="0" w:color="auto"/>
              <w:right w:val="single" w:sz="4" w:space="0" w:color="auto"/>
            </w:tcBorders>
          </w:tcPr>
          <w:p w14:paraId="3245E839" w14:textId="77777777" w:rsidR="00260206" w:rsidRPr="00815DC7" w:rsidRDefault="00260206" w:rsidP="00B25534">
            <w:pPr>
              <w:keepNext/>
              <w:keepLines/>
              <w:spacing w:after="0"/>
              <w:rPr>
                <w:rFonts w:ascii="Arial" w:hAnsi="Arial"/>
                <w:sz w:val="18"/>
              </w:rPr>
            </w:pPr>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3EEAA9A0"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4B7A449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2CA5B95C"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6CC4BEDC"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DADFDA"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31CA979F"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427780B"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39350A33"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34B5778A" w14:textId="77777777" w:rsidTr="00B25534">
        <w:tc>
          <w:tcPr>
            <w:tcW w:w="959" w:type="dxa"/>
            <w:tcBorders>
              <w:top w:val="single" w:sz="4" w:space="0" w:color="auto"/>
              <w:left w:val="single" w:sz="4" w:space="0" w:color="auto"/>
              <w:bottom w:val="single" w:sz="4" w:space="0" w:color="auto"/>
              <w:right w:val="single" w:sz="4" w:space="0" w:color="auto"/>
            </w:tcBorders>
          </w:tcPr>
          <w:p w14:paraId="03B7F9CD"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43F6DDE0"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0AAC140" w14:textId="4E0E5884" w:rsidR="00260206" w:rsidRPr="00815DC7" w:rsidRDefault="00260206" w:rsidP="00B25534">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tcPr>
          <w:p w14:paraId="61C49D26" w14:textId="17668C29"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ECDA008" w14:textId="541BB56B"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41813BF5" w14:textId="460BB05F"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15E5F2CF" w14:textId="497A18EF" w:rsidR="00260206" w:rsidRPr="00815DC7" w:rsidRDefault="00260206" w:rsidP="00B25534">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31A0A9A5"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B98EC7D"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1C57A12E" w14:textId="77777777" w:rsidTr="00B25534">
        <w:tc>
          <w:tcPr>
            <w:tcW w:w="959" w:type="dxa"/>
            <w:tcBorders>
              <w:top w:val="single" w:sz="4" w:space="0" w:color="auto"/>
              <w:left w:val="nil"/>
              <w:bottom w:val="nil"/>
              <w:right w:val="single" w:sz="4" w:space="0" w:color="auto"/>
            </w:tcBorders>
          </w:tcPr>
          <w:p w14:paraId="30B7B3F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80B5FF"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ED2BD3E"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25B2E9E9"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BC4692F"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19040C3D"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4B5643AC"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76EEA3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051BF376"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70CE226A" w14:textId="77777777" w:rsidTr="00B25534">
        <w:tc>
          <w:tcPr>
            <w:tcW w:w="959" w:type="dxa"/>
            <w:tcBorders>
              <w:top w:val="nil"/>
              <w:left w:val="nil"/>
              <w:bottom w:val="nil"/>
              <w:right w:val="single" w:sz="4" w:space="0" w:color="auto"/>
            </w:tcBorders>
          </w:tcPr>
          <w:p w14:paraId="68CF14BC"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5B64E2" w14:textId="77777777"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C3A2438" w14:textId="6C1B5C4B" w:rsidR="00260206" w:rsidRPr="00815DC7" w:rsidRDefault="00260206" w:rsidP="00B25534">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4D8C446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928BE8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B22AAE5"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C02E93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6B9842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61077B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4D4B1D1F" w14:textId="77777777" w:rsidTr="00B25534">
        <w:tc>
          <w:tcPr>
            <w:tcW w:w="959" w:type="dxa"/>
            <w:tcBorders>
              <w:top w:val="nil"/>
              <w:left w:val="nil"/>
              <w:bottom w:val="nil"/>
              <w:right w:val="single" w:sz="4" w:space="0" w:color="auto"/>
            </w:tcBorders>
          </w:tcPr>
          <w:p w14:paraId="2F0B22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36D120"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701AFEA"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6C65E15"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313F658"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FDE2F9D"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D562DD"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A3EBE69"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41B7B04"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6217B564" w14:textId="77777777" w:rsidTr="00B25534">
        <w:tc>
          <w:tcPr>
            <w:tcW w:w="959" w:type="dxa"/>
            <w:tcBorders>
              <w:top w:val="nil"/>
              <w:left w:val="nil"/>
              <w:bottom w:val="nil"/>
              <w:right w:val="single" w:sz="4" w:space="0" w:color="auto"/>
            </w:tcBorders>
          </w:tcPr>
          <w:p w14:paraId="55A911D7"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1E4E4E"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AEE112"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2FD6E7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83C00B"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6B46A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A825ACC"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5E20DB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340104"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r>
      <w:tr w:rsidR="00260206" w:rsidRPr="00815DC7" w14:paraId="71EB8348" w14:textId="77777777" w:rsidTr="00B25534">
        <w:tc>
          <w:tcPr>
            <w:tcW w:w="959" w:type="dxa"/>
            <w:tcBorders>
              <w:top w:val="nil"/>
              <w:left w:val="nil"/>
              <w:bottom w:val="nil"/>
              <w:right w:val="single" w:sz="4" w:space="0" w:color="auto"/>
            </w:tcBorders>
          </w:tcPr>
          <w:p w14:paraId="4296AD5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84F804"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2B6C45"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5E58376"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0F10B07"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nil"/>
              <w:right w:val="nil"/>
            </w:tcBorders>
          </w:tcPr>
          <w:p w14:paraId="7A40D81E"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24AFE92B"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0B90CA40" w14:textId="77777777" w:rsidR="00260206" w:rsidRPr="00815DC7" w:rsidRDefault="00260206" w:rsidP="00B25534">
            <w:pPr>
              <w:keepNext/>
              <w:keepLines/>
              <w:spacing w:after="0"/>
              <w:rPr>
                <w:rFonts w:ascii="Arial" w:hAnsi="Arial"/>
                <w:bCs/>
                <w:sz w:val="18"/>
              </w:rPr>
            </w:pPr>
          </w:p>
        </w:tc>
        <w:tc>
          <w:tcPr>
            <w:tcW w:w="717" w:type="dxa"/>
            <w:tcBorders>
              <w:top w:val="single" w:sz="4" w:space="0" w:color="auto"/>
              <w:left w:val="nil"/>
              <w:bottom w:val="nil"/>
              <w:right w:val="nil"/>
            </w:tcBorders>
          </w:tcPr>
          <w:p w14:paraId="4CABB27F" w14:textId="77777777" w:rsidR="00260206" w:rsidRPr="00815DC7" w:rsidRDefault="00260206" w:rsidP="00B25534">
            <w:pPr>
              <w:keepNext/>
              <w:keepLines/>
              <w:spacing w:after="0"/>
              <w:rPr>
                <w:rFonts w:ascii="Arial" w:hAnsi="Arial"/>
                <w:bCs/>
                <w:sz w:val="18"/>
              </w:rPr>
            </w:pPr>
          </w:p>
        </w:tc>
      </w:tr>
      <w:tr w:rsidR="00260206" w:rsidRPr="00815DC7" w14:paraId="3718E600" w14:textId="77777777" w:rsidTr="00B25534">
        <w:tc>
          <w:tcPr>
            <w:tcW w:w="959" w:type="dxa"/>
            <w:tcBorders>
              <w:top w:val="nil"/>
              <w:left w:val="nil"/>
              <w:bottom w:val="nil"/>
              <w:right w:val="single" w:sz="4" w:space="0" w:color="auto"/>
            </w:tcBorders>
          </w:tcPr>
          <w:p w14:paraId="7318567E"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BB0B00"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DA1AFC8"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EE148A6"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3ACDC9A" w14:textId="77777777" w:rsidR="00260206" w:rsidRPr="00815DC7" w:rsidRDefault="00260206" w:rsidP="00B25534">
            <w:pPr>
              <w:keepNext/>
              <w:keepLines/>
              <w:spacing w:after="0"/>
              <w:rPr>
                <w:rFonts w:ascii="Arial" w:hAnsi="Arial"/>
                <w:bCs/>
                <w:sz w:val="18"/>
              </w:rPr>
            </w:pPr>
            <w:r w:rsidRPr="00815DC7">
              <w:rPr>
                <w:rFonts w:ascii="Arial" w:hAnsi="Arial"/>
                <w:bCs/>
                <w:sz w:val="18"/>
              </w:rPr>
              <w:t>FF</w:t>
            </w:r>
          </w:p>
        </w:tc>
        <w:tc>
          <w:tcPr>
            <w:tcW w:w="717" w:type="dxa"/>
            <w:tcBorders>
              <w:top w:val="nil"/>
              <w:left w:val="single" w:sz="4" w:space="0" w:color="auto"/>
              <w:bottom w:val="nil"/>
              <w:right w:val="nil"/>
            </w:tcBorders>
          </w:tcPr>
          <w:p w14:paraId="6997C0AE"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DC7D103"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75AA5F51" w14:textId="77777777" w:rsidR="00260206" w:rsidRPr="00815DC7" w:rsidRDefault="00260206" w:rsidP="00B25534">
            <w:pPr>
              <w:keepNext/>
              <w:keepLines/>
              <w:spacing w:after="0"/>
              <w:rPr>
                <w:rFonts w:ascii="Arial" w:hAnsi="Arial"/>
                <w:bCs/>
                <w:sz w:val="18"/>
              </w:rPr>
            </w:pPr>
          </w:p>
        </w:tc>
        <w:tc>
          <w:tcPr>
            <w:tcW w:w="717" w:type="dxa"/>
            <w:tcBorders>
              <w:top w:val="nil"/>
              <w:left w:val="nil"/>
              <w:bottom w:val="nil"/>
              <w:right w:val="nil"/>
            </w:tcBorders>
          </w:tcPr>
          <w:p w14:paraId="241790C0" w14:textId="77777777" w:rsidR="00260206" w:rsidRPr="00815DC7" w:rsidRDefault="00260206" w:rsidP="00B25534">
            <w:pPr>
              <w:keepNext/>
              <w:keepLines/>
              <w:spacing w:after="0"/>
              <w:rPr>
                <w:rFonts w:ascii="Arial" w:hAnsi="Arial"/>
                <w:bCs/>
                <w:sz w:val="18"/>
              </w:rPr>
            </w:pPr>
          </w:p>
        </w:tc>
      </w:tr>
    </w:tbl>
    <w:p w14:paraId="513C5615" w14:textId="77777777" w:rsidR="00260206" w:rsidRPr="00815DC7" w:rsidRDefault="00260206" w:rsidP="00260206"/>
    <w:p w14:paraId="5B5FA51D" w14:textId="6DF7BADA" w:rsidR="003B284F" w:rsidRPr="00815DC7" w:rsidRDefault="00815DC7" w:rsidP="003B284F">
      <w:pPr>
        <w:pStyle w:val="Heading5"/>
      </w:pPr>
      <w:r w:rsidRPr="00815DC7">
        <w:t>19</w:t>
      </w:r>
      <w:r w:rsidR="003B284F" w:rsidRPr="00815DC7">
        <w:t>.1.2.4.2</w:t>
      </w:r>
      <w:r w:rsidR="003B284F" w:rsidRPr="00815DC7">
        <w:tab/>
        <w:t>Procedure</w:t>
      </w:r>
    </w:p>
    <w:p w14:paraId="7F4E2206" w14:textId="77777777" w:rsidR="003B284F" w:rsidRPr="00815DC7" w:rsidRDefault="003B284F" w:rsidP="003B284F">
      <w:pPr>
        <w:rPr>
          <w:lang w:eastAsia="fr-FR"/>
        </w:rPr>
      </w:pPr>
      <w:r w:rsidRPr="00815DC7">
        <w:rPr>
          <w:lang w:eastAsia="fr-FR"/>
        </w:rPr>
        <w:t>a) The UE is switched on.</w:t>
      </w:r>
    </w:p>
    <w:p w14:paraId="737C2DDF" w14:textId="77777777" w:rsidR="003B284F" w:rsidRPr="00815DC7" w:rsidRDefault="003B284F" w:rsidP="003B284F">
      <w:pPr>
        <w:rPr>
          <w:lang w:eastAsia="fr-FR"/>
        </w:rPr>
      </w:pPr>
      <w:r w:rsidRPr="00815DC7">
        <w:rPr>
          <w:lang w:eastAsia="fr-FR"/>
        </w:rPr>
        <w:t>b) The UE is successfull authenticated to PLMN 244 005, and the NG-SS indicates Allowed S-NSSAI list as '01 01 01 01'. No SOR-CMCI was provided during registration.</w:t>
      </w:r>
    </w:p>
    <w:p w14:paraId="7DF8C137" w14:textId="77777777" w:rsidR="003B284F" w:rsidRPr="00815DC7" w:rsidRDefault="003B284F" w:rsidP="003B284F">
      <w:pPr>
        <w:rPr>
          <w:lang w:eastAsia="fr-FR"/>
        </w:rPr>
      </w:pPr>
      <w:r w:rsidRPr="00815DC7">
        <w:rPr>
          <w:lang w:eastAsia="fr-FR"/>
        </w:rPr>
        <w:t>c) The UE establishes a PDU session with S-NSSAI set to '01 01 01 01', an</w:t>
      </w:r>
      <w:r w:rsidRPr="00815DC7">
        <w:t xml:space="preserve"> internal timer shall start to run.</w:t>
      </w:r>
    </w:p>
    <w:p w14:paraId="4B1948E6" w14:textId="77777777" w:rsidR="003B284F" w:rsidRPr="00815DC7" w:rsidRDefault="003B284F" w:rsidP="003B284F">
      <w:pPr>
        <w:autoSpaceDE w:val="0"/>
        <w:autoSpaceDN w:val="0"/>
        <w:adjustRightInd w:val="0"/>
        <w:spacing w:after="0"/>
        <w:rPr>
          <w:lang w:eastAsia="fr-FR"/>
        </w:rPr>
      </w:pPr>
      <w:r w:rsidRPr="00815DC7">
        <w:rPr>
          <w:lang w:eastAsia="fr-FR"/>
        </w:rPr>
        <w:t>d) The UE releases the PDU Session.</w:t>
      </w:r>
    </w:p>
    <w:p w14:paraId="240E8B61" w14:textId="77777777" w:rsidR="003B284F" w:rsidRPr="00815DC7" w:rsidRDefault="003B284F" w:rsidP="003B284F">
      <w:pPr>
        <w:autoSpaceDE w:val="0"/>
        <w:autoSpaceDN w:val="0"/>
        <w:adjustRightInd w:val="0"/>
        <w:spacing w:after="0"/>
        <w:rPr>
          <w:lang w:eastAsia="fr-FR"/>
        </w:rPr>
      </w:pPr>
    </w:p>
    <w:p w14:paraId="5D05CA53" w14:textId="441641BB" w:rsidR="003B284F" w:rsidRPr="00815DC7" w:rsidRDefault="00815DC7" w:rsidP="003B284F">
      <w:pPr>
        <w:pStyle w:val="Heading5"/>
      </w:pPr>
      <w:r w:rsidRPr="00815DC7">
        <w:lastRenderedPageBreak/>
        <w:t>19</w:t>
      </w:r>
      <w:r w:rsidR="003B284F" w:rsidRPr="00815DC7">
        <w:t>.1.2.4.3</w:t>
      </w:r>
      <w:r w:rsidR="003B284F" w:rsidRPr="00815DC7">
        <w:tab/>
        <w:t>Acceptance criteria</w:t>
      </w:r>
    </w:p>
    <w:p w14:paraId="422FB3EF" w14:textId="77777777" w:rsidR="003B284F" w:rsidRPr="00815DC7" w:rsidRDefault="003B284F">
      <w:pPr>
        <w:pStyle w:val="B1"/>
        <w:keepNext/>
        <w:keepLines/>
        <w:numPr>
          <w:ilvl w:val="0"/>
          <w:numId w:val="35"/>
        </w:numPr>
      </w:pPr>
      <w:r w:rsidRPr="00815DC7">
        <w:t>After step a) the UE shall read EF</w:t>
      </w:r>
      <w:r w:rsidRPr="00815DC7">
        <w:rPr>
          <w:vertAlign w:val="subscript"/>
        </w:rPr>
        <w:t>UST</w:t>
      </w:r>
      <w:r w:rsidRPr="00815DC7">
        <w:t xml:space="preserve"> and EF</w:t>
      </w:r>
      <w:r w:rsidRPr="00815DC7">
        <w:rPr>
          <w:vertAlign w:val="subscript"/>
        </w:rPr>
        <w:t>SOR</w:t>
      </w:r>
      <w:r w:rsidRPr="00815DC7">
        <w:rPr>
          <w:vertAlign w:val="subscript"/>
        </w:rPr>
        <w:noBreakHyphen/>
        <w:t>CMCI</w:t>
      </w:r>
      <w:r w:rsidRPr="00815DC7">
        <w:t>.</w:t>
      </w:r>
    </w:p>
    <w:p w14:paraId="3B16B33D" w14:textId="77777777" w:rsidR="003B284F" w:rsidRPr="00815DC7" w:rsidRDefault="003B284F">
      <w:pPr>
        <w:pStyle w:val="B1"/>
        <w:keepNext/>
        <w:keepLines/>
        <w:numPr>
          <w:ilvl w:val="0"/>
          <w:numId w:val="35"/>
        </w:numPr>
      </w:pPr>
      <w:r w:rsidRPr="00815DC7">
        <w:t>On step b) no SOR-CMCI is provided to the UE.</w:t>
      </w:r>
    </w:p>
    <w:p w14:paraId="70E6F5B6" w14:textId="77777777" w:rsidR="003B284F" w:rsidRPr="00815DC7" w:rsidRDefault="003B284F">
      <w:pPr>
        <w:pStyle w:val="B1"/>
        <w:keepNext/>
        <w:keepLines/>
        <w:numPr>
          <w:ilvl w:val="0"/>
          <w:numId w:val="35"/>
        </w:numPr>
      </w:pPr>
      <w:r w:rsidRPr="00815DC7">
        <w:t>On Step d) the PDU Session is released after 1 minute + 10% (Tsor-cm coming from 'S-NSSAI SST and SD' ('01 01 01 01') matching rule from EF</w:t>
      </w:r>
      <w:r w:rsidRPr="00815DC7">
        <w:rPr>
          <w:vertAlign w:val="subscript"/>
        </w:rPr>
        <w:t>SOR</w:t>
      </w:r>
      <w:r w:rsidRPr="00815DC7">
        <w:rPr>
          <w:vertAlign w:val="subscript"/>
        </w:rPr>
        <w:noBreakHyphen/>
        <w:t>CMCI</w:t>
      </w:r>
      <w:r w:rsidRPr="00815DC7">
        <w:t>).</w:t>
      </w:r>
    </w:p>
    <w:p w14:paraId="676D3D0D" w14:textId="6F2B8BBA" w:rsidR="003B284F" w:rsidRPr="00815DC7" w:rsidRDefault="00815DC7" w:rsidP="003B284F">
      <w:pPr>
        <w:pStyle w:val="Heading3"/>
      </w:pPr>
      <w:r w:rsidRPr="00815DC7">
        <w:t>19</w:t>
      </w:r>
      <w:r w:rsidR="003B284F" w:rsidRPr="00815DC7">
        <w:t>.1.3</w:t>
      </w:r>
      <w:r w:rsidR="003B284F" w:rsidRPr="00815DC7">
        <w:tab/>
        <w:t>SOR-CMCI PDU session with multiple rules 'DNN' and 'S-NSSAI SST and SD'</w:t>
      </w:r>
    </w:p>
    <w:p w14:paraId="64CC1854" w14:textId="292CBA4F" w:rsidR="003B284F" w:rsidRPr="00815DC7" w:rsidRDefault="00815DC7" w:rsidP="003B284F">
      <w:pPr>
        <w:pStyle w:val="Heading4"/>
      </w:pPr>
      <w:r w:rsidRPr="00815DC7">
        <w:t>19</w:t>
      </w:r>
      <w:r w:rsidR="003B284F" w:rsidRPr="00815DC7">
        <w:t>.1.3.1</w:t>
      </w:r>
      <w:r w:rsidR="003B284F" w:rsidRPr="00815DC7">
        <w:tab/>
        <w:t>Definition and applicability</w:t>
      </w:r>
    </w:p>
    <w:p w14:paraId="04CE2AFB" w14:textId="77777777" w:rsidR="003B284F" w:rsidRPr="00815DC7" w:rsidRDefault="003B284F" w:rsidP="003B284F">
      <w:r w:rsidRPr="00815DC7">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39833" w14:textId="39621F92" w:rsidR="003B284F" w:rsidRPr="00815DC7" w:rsidRDefault="00815DC7" w:rsidP="003B284F">
      <w:pPr>
        <w:pStyle w:val="Heading4"/>
      </w:pPr>
      <w:r w:rsidRPr="00815DC7">
        <w:t>19</w:t>
      </w:r>
      <w:r w:rsidR="003B284F" w:rsidRPr="00815DC7">
        <w:t>.1.3.2</w:t>
      </w:r>
      <w:r w:rsidR="003B284F" w:rsidRPr="00815DC7">
        <w:tab/>
        <w:t>Conformance requirement</w:t>
      </w:r>
    </w:p>
    <w:p w14:paraId="4602E57F" w14:textId="77777777" w:rsidR="003B284F" w:rsidRPr="00815DC7" w:rsidRDefault="003B284F" w:rsidP="003B284F">
      <w:r w:rsidRPr="00815DC7">
        <w:rPr>
          <w:lang w:eastAsia="fr-FR"/>
        </w:rPr>
        <w:t xml:space="preserve">The UE shall support the </w:t>
      </w:r>
      <w:r w:rsidRPr="00815DC7">
        <w:t>SOR procedure</w:t>
      </w:r>
      <w:r w:rsidRPr="00815DC7">
        <w:rPr>
          <w:lang w:eastAsia="fr-FR"/>
        </w:rPr>
        <w:t>.</w:t>
      </w:r>
    </w:p>
    <w:p w14:paraId="782B1479" w14:textId="77777777" w:rsidR="003B284F" w:rsidRPr="00815DC7" w:rsidRDefault="003B284F" w:rsidP="003B284F">
      <w:r w:rsidRPr="00815DC7">
        <w:t>If service n°138 is "available" in EF</w:t>
      </w:r>
      <w:r w:rsidRPr="00815DC7">
        <w:rPr>
          <w:vertAlign w:val="subscript"/>
        </w:rPr>
        <w:t>UST</w:t>
      </w:r>
      <w:r w:rsidRPr="00815DC7">
        <w:t>, the ME perfoms the reading procedure with EF</w:t>
      </w:r>
      <w:r w:rsidRPr="00815DC7">
        <w:rPr>
          <w:vertAlign w:val="subscript"/>
        </w:rPr>
        <w:t>SOR</w:t>
      </w:r>
      <w:r w:rsidRPr="00815DC7">
        <w:rPr>
          <w:vertAlign w:val="subscript"/>
        </w:rPr>
        <w:noBreakHyphen/>
        <w:t>CMCI</w:t>
      </w:r>
      <w:r w:rsidRPr="00815DC7">
        <w:t>.</w:t>
      </w:r>
    </w:p>
    <w:p w14:paraId="27BD4FE8" w14:textId="77777777" w:rsidR="003B284F" w:rsidRPr="00815DC7" w:rsidRDefault="003B284F" w:rsidP="003B284F">
      <w:r w:rsidRPr="00815DC7">
        <w:t>The ME shall use the SOR-CMCI rules from the USIM.</w:t>
      </w:r>
    </w:p>
    <w:p w14:paraId="24AF4B21" w14:textId="77777777" w:rsidR="003B284F" w:rsidRPr="00815DC7" w:rsidRDefault="003B284F" w:rsidP="003B284F">
      <w:r w:rsidRPr="00815DC7">
        <w:t>The ME shall release PDU session after a Tsor-cm period read in the USIM.</w:t>
      </w:r>
    </w:p>
    <w:p w14:paraId="73E1EE47" w14:textId="77777777" w:rsidR="003B284F" w:rsidRPr="00815DC7" w:rsidRDefault="003B284F" w:rsidP="003B284F">
      <w:r w:rsidRPr="00815DC7">
        <w:t>References:</w:t>
      </w:r>
    </w:p>
    <w:p w14:paraId="3D7F09F6" w14:textId="77777777" w:rsidR="003B284F" w:rsidRPr="00815DC7" w:rsidRDefault="003B284F" w:rsidP="003B284F">
      <w:pPr>
        <w:pStyle w:val="B2"/>
      </w:pPr>
      <w:r w:rsidRPr="00815DC7">
        <w:t>-</w:t>
      </w:r>
      <w:r w:rsidRPr="00815DC7">
        <w:tab/>
        <w:t>TS 31.102 [4], clause 4.4.11.15,</w:t>
      </w:r>
    </w:p>
    <w:p w14:paraId="4DADF90F" w14:textId="77777777" w:rsidR="003B284F" w:rsidRPr="00815DC7" w:rsidRDefault="003B284F" w:rsidP="003B284F">
      <w:pPr>
        <w:pStyle w:val="B2"/>
        <w:rPr>
          <w:lang w:eastAsia="fr-FR"/>
        </w:rPr>
      </w:pPr>
      <w:r w:rsidRPr="00815DC7">
        <w:rPr>
          <w:lang w:eastAsia="fr-FR"/>
        </w:rPr>
        <w:t>-</w:t>
      </w:r>
      <w:r w:rsidRPr="00815DC7">
        <w:rPr>
          <w:lang w:eastAsia="fr-FR"/>
        </w:rPr>
        <w:tab/>
        <w:t xml:space="preserve">TS 23.122 [31] Annex C.4, </w:t>
      </w:r>
    </w:p>
    <w:p w14:paraId="2638945C" w14:textId="77777777" w:rsidR="003B284F" w:rsidRPr="00815DC7" w:rsidRDefault="003B284F" w:rsidP="003B284F">
      <w:pPr>
        <w:pStyle w:val="B2"/>
      </w:pPr>
      <w:r w:rsidRPr="00815DC7">
        <w:t>-</w:t>
      </w:r>
      <w:r w:rsidRPr="00815DC7">
        <w:tab/>
        <w:t>TS 24.501 [42], clause 9.11.3.51.</w:t>
      </w:r>
    </w:p>
    <w:p w14:paraId="63A05414" w14:textId="3AA0DD17" w:rsidR="003B284F" w:rsidRPr="00815DC7" w:rsidRDefault="00815DC7" w:rsidP="003B284F">
      <w:pPr>
        <w:pStyle w:val="Heading4"/>
      </w:pPr>
      <w:r w:rsidRPr="00815DC7">
        <w:t>19</w:t>
      </w:r>
      <w:r w:rsidR="003B284F" w:rsidRPr="00815DC7">
        <w:t>.1.3.3</w:t>
      </w:r>
      <w:r w:rsidR="003B284F" w:rsidRPr="00815DC7">
        <w:tab/>
        <w:t>Test purpose</w:t>
      </w:r>
    </w:p>
    <w:p w14:paraId="18C6681F" w14:textId="77777777" w:rsidR="003B284F" w:rsidRPr="00815DC7" w:rsidRDefault="003B284F">
      <w:pPr>
        <w:pStyle w:val="B1"/>
        <w:numPr>
          <w:ilvl w:val="0"/>
          <w:numId w:val="36"/>
        </w:numPr>
      </w:pPr>
      <w:r w:rsidRPr="00815DC7">
        <w:t>To verify that the ME performs the reading procedure with EF</w:t>
      </w:r>
      <w:r w:rsidRPr="00815DC7">
        <w:rPr>
          <w:vertAlign w:val="subscript"/>
        </w:rPr>
        <w:t>SOR</w:t>
      </w:r>
      <w:r w:rsidRPr="00815DC7">
        <w:rPr>
          <w:vertAlign w:val="subscript"/>
        </w:rPr>
        <w:noBreakHyphen/>
        <w:t>CMCI</w:t>
      </w:r>
      <w:r w:rsidRPr="00815DC7">
        <w:t xml:space="preserve"> from USIM if service n°138 is "available".</w:t>
      </w:r>
    </w:p>
    <w:p w14:paraId="0E953379" w14:textId="77777777" w:rsidR="003B284F" w:rsidRPr="00815DC7" w:rsidRDefault="003B284F">
      <w:pPr>
        <w:pStyle w:val="B1"/>
        <w:numPr>
          <w:ilvl w:val="0"/>
          <w:numId w:val="36"/>
        </w:numPr>
      </w:pPr>
      <w:r w:rsidRPr="00815DC7">
        <w:t>To verify that the ME checks whether it has a PDU session with a 'DNN' and 'S-NSSAI SST and SD' matching to the 'DNN' and 'S-NSSAI SST and SD' criterion included in EF</w:t>
      </w:r>
      <w:r w:rsidRPr="00815DC7">
        <w:rPr>
          <w:vertAlign w:val="subscript"/>
        </w:rPr>
        <w:t>SOR</w:t>
      </w:r>
      <w:r w:rsidRPr="00815DC7">
        <w:rPr>
          <w:vertAlign w:val="subscript"/>
        </w:rPr>
        <w:noBreakHyphen/>
        <w:t>CMCI</w:t>
      </w:r>
      <w:r w:rsidRPr="00815DC7">
        <w:t>.</w:t>
      </w:r>
    </w:p>
    <w:p w14:paraId="0CE46401" w14:textId="77777777" w:rsidR="003B284F" w:rsidRPr="00815DC7" w:rsidRDefault="003B284F">
      <w:pPr>
        <w:pStyle w:val="B1"/>
        <w:numPr>
          <w:ilvl w:val="0"/>
          <w:numId w:val="36"/>
        </w:numPr>
      </w:pPr>
      <w:r w:rsidRPr="00815DC7">
        <w:t>To verify that the ME, on PDU session established with 'DNN' and 'S-NSSAI SST and SD', starts a Tsor-cm timer with the value specified in the SOR-CMCI rule from EF</w:t>
      </w:r>
      <w:r w:rsidRPr="00815DC7">
        <w:rPr>
          <w:vertAlign w:val="subscript"/>
        </w:rPr>
        <w:t>SOR</w:t>
      </w:r>
      <w:r w:rsidRPr="00815DC7">
        <w:rPr>
          <w:vertAlign w:val="subscript"/>
        </w:rPr>
        <w:noBreakHyphen/>
        <w:t>CMCI</w:t>
      </w:r>
      <w:r w:rsidRPr="00815DC7">
        <w:t xml:space="preserve"> matching the 'S-NSSAI SST and SD' (highest value of the two matching criterions) of the PDU session.</w:t>
      </w:r>
    </w:p>
    <w:p w14:paraId="30DD32EF" w14:textId="77777777" w:rsidR="003B284F" w:rsidRPr="00815DC7" w:rsidRDefault="003B284F">
      <w:pPr>
        <w:pStyle w:val="B1"/>
        <w:numPr>
          <w:ilvl w:val="0"/>
          <w:numId w:val="36"/>
        </w:numPr>
      </w:pPr>
      <w:r w:rsidRPr="00815DC7">
        <w:t>To verify that the ME releases the PDU session after the Tsor-cm period.</w:t>
      </w:r>
    </w:p>
    <w:p w14:paraId="30F7D9FC" w14:textId="06829616" w:rsidR="003B284F" w:rsidRPr="00815DC7" w:rsidRDefault="00815DC7" w:rsidP="003B284F">
      <w:pPr>
        <w:pStyle w:val="Heading4"/>
      </w:pPr>
      <w:r w:rsidRPr="00815DC7">
        <w:t>19</w:t>
      </w:r>
      <w:r w:rsidR="003B284F" w:rsidRPr="00815DC7">
        <w:t>.1.3.4</w:t>
      </w:r>
      <w:r w:rsidR="003B284F" w:rsidRPr="00815DC7">
        <w:tab/>
        <w:t>Method of tests</w:t>
      </w:r>
    </w:p>
    <w:p w14:paraId="2F726640" w14:textId="3EA0FB2E" w:rsidR="003B284F" w:rsidRPr="00815DC7" w:rsidRDefault="00815DC7" w:rsidP="003B284F">
      <w:pPr>
        <w:pStyle w:val="Heading5"/>
      </w:pPr>
      <w:r w:rsidRPr="00815DC7">
        <w:t>19</w:t>
      </w:r>
      <w:r w:rsidR="003B284F" w:rsidRPr="00815DC7">
        <w:t>.1.3.4.1</w:t>
      </w:r>
      <w:r w:rsidR="003B284F" w:rsidRPr="00815DC7">
        <w:tab/>
        <w:t>Initial conditions</w:t>
      </w:r>
    </w:p>
    <w:p w14:paraId="52C96696" w14:textId="77777777" w:rsidR="003B284F" w:rsidRPr="00815DC7" w:rsidRDefault="003B284F" w:rsidP="003B284F">
      <w:r w:rsidRPr="00815DC7">
        <w:t>If any, all stored SOR-CMCI in the non-volatile memory of the ME have to be deleted.</w:t>
      </w:r>
    </w:p>
    <w:p w14:paraId="13717152" w14:textId="77777777" w:rsidR="003B284F" w:rsidRPr="00815DC7" w:rsidRDefault="003B284F" w:rsidP="003B284F">
      <w:r w:rsidRPr="00815DC7">
        <w:t>The ME does not establish any PDU session.</w:t>
      </w:r>
    </w:p>
    <w:p w14:paraId="02150EB1" w14:textId="77777777" w:rsidR="003B284F" w:rsidRPr="00815DC7" w:rsidRDefault="003B284F" w:rsidP="003B284F">
      <w:r w:rsidRPr="00815DC7">
        <w:t>The NG-SS transmits on BCCH with the following network parameters:</w:t>
      </w:r>
    </w:p>
    <w:p w14:paraId="7CE13CBE" w14:textId="77777777" w:rsidR="003B284F" w:rsidRPr="00815DC7" w:rsidRDefault="003B284F" w:rsidP="003B284F">
      <w:pPr>
        <w:pStyle w:val="B1"/>
        <w:tabs>
          <w:tab w:val="left" w:pos="2835"/>
        </w:tabs>
      </w:pPr>
      <w:r w:rsidRPr="00815DC7">
        <w:lastRenderedPageBreak/>
        <w:t>-</w:t>
      </w:r>
      <w:r w:rsidRPr="00815DC7">
        <w:tab/>
        <w:t>TAI (MCC/MNC/TAC):</w:t>
      </w:r>
      <w:r w:rsidRPr="00815DC7">
        <w:tab/>
        <w:t>244/005/000001.</w:t>
      </w:r>
    </w:p>
    <w:p w14:paraId="67E437D0" w14:textId="77777777" w:rsidR="003B284F" w:rsidRPr="00815DC7" w:rsidRDefault="003B284F" w:rsidP="003B284F">
      <w:pPr>
        <w:pStyle w:val="B1"/>
        <w:tabs>
          <w:tab w:val="left" w:pos="2835"/>
        </w:tabs>
      </w:pPr>
      <w:r w:rsidRPr="00815DC7">
        <w:t>-</w:t>
      </w:r>
      <w:r w:rsidRPr="00815DC7">
        <w:tab/>
        <w:t>Access control:</w:t>
      </w:r>
      <w:r w:rsidRPr="00815DC7">
        <w:tab/>
        <w:t>unrestricted.</w:t>
      </w:r>
    </w:p>
    <w:p w14:paraId="393E21F8" w14:textId="77777777" w:rsidR="003B284F" w:rsidRPr="00815DC7" w:rsidRDefault="003B284F" w:rsidP="003B284F">
      <w:pPr>
        <w:pStyle w:val="B1"/>
        <w:tabs>
          <w:tab w:val="left" w:pos="2835"/>
        </w:tabs>
        <w:ind w:left="0" w:firstLine="0"/>
      </w:pPr>
      <w:r w:rsidRPr="00815DC7">
        <w:t>The Allowed S-NSSAI list is configured in NG-SS as '01 01 01 01'.</w:t>
      </w:r>
    </w:p>
    <w:p w14:paraId="1FAA0727" w14:textId="77777777" w:rsidR="003B284F" w:rsidRPr="00815DC7" w:rsidRDefault="003B284F" w:rsidP="003B284F">
      <w:r w:rsidRPr="00815DC7">
        <w:t>The UICC is installed into the Terminal and the UE is set to automatic PLMN selection mode.</w:t>
      </w:r>
    </w:p>
    <w:p w14:paraId="58E137C3" w14:textId="77777777" w:rsidR="003B284F" w:rsidRPr="00815DC7" w:rsidRDefault="003B284F" w:rsidP="003B284F">
      <w:pPr>
        <w:rPr>
          <w:lang w:eastAsia="fr-FR"/>
        </w:rPr>
      </w:pPr>
      <w:r w:rsidRPr="00815DC7">
        <w:rPr>
          <w:lang w:eastAsia="fr-FR"/>
        </w:rPr>
        <w:t xml:space="preserve">The default </w:t>
      </w:r>
      <w:r w:rsidRPr="00815DC7">
        <w:t xml:space="preserve">5G-NR UICC supporting Rel-17 features </w:t>
      </w:r>
      <w:r w:rsidRPr="00815DC7">
        <w:rPr>
          <w:lang w:eastAsia="fr-FR"/>
        </w:rPr>
        <w:t>is used, with the following exception:</w:t>
      </w:r>
    </w:p>
    <w:p w14:paraId="53251073" w14:textId="77777777" w:rsidR="003B284F" w:rsidRPr="00815DC7" w:rsidRDefault="003B284F" w:rsidP="003B284F">
      <w:pPr>
        <w:rPr>
          <w:b/>
        </w:rPr>
      </w:pPr>
      <w:r w:rsidRPr="00815DC7">
        <w:rPr>
          <w:b/>
        </w:rPr>
        <w:t>EF</w:t>
      </w:r>
      <w:r w:rsidRPr="00815DC7">
        <w:rPr>
          <w:b/>
          <w:vertAlign w:val="subscript"/>
        </w:rPr>
        <w:t>UST</w:t>
      </w:r>
      <w:r w:rsidRPr="00815DC7">
        <w:rPr>
          <w:b/>
        </w:rPr>
        <w:t xml:space="preserve"> (USIM Service Table)</w:t>
      </w:r>
    </w:p>
    <w:p w14:paraId="4FF4F919" w14:textId="77777777" w:rsidR="003B284F" w:rsidRPr="00815DC7" w:rsidRDefault="003B284F" w:rsidP="003B284F">
      <w:pPr>
        <w:ind w:left="568" w:hanging="284"/>
      </w:pPr>
      <w:r w:rsidRPr="00815DC7">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3B284F" w:rsidRPr="00815DC7" w14:paraId="72F483F3" w14:textId="77777777" w:rsidTr="00EF1776">
        <w:trPr>
          <w:trHeight w:val="209"/>
        </w:trPr>
        <w:tc>
          <w:tcPr>
            <w:tcW w:w="1474" w:type="dxa"/>
          </w:tcPr>
          <w:p w14:paraId="04050E73" w14:textId="77777777" w:rsidR="003B284F" w:rsidRPr="00815DC7" w:rsidRDefault="003B284F" w:rsidP="00EF1776">
            <w:pPr>
              <w:spacing w:after="0"/>
              <w:ind w:left="34"/>
              <w:rPr>
                <w:rFonts w:ascii="Arial" w:hAnsi="Arial"/>
                <w:sz w:val="18"/>
              </w:rPr>
            </w:pPr>
            <w:r w:rsidRPr="00815DC7">
              <w:rPr>
                <w:rFonts w:ascii="Arial" w:hAnsi="Arial" w:cs="Arial"/>
                <w:sz w:val="18"/>
                <w:szCs w:val="18"/>
                <w:lang w:val="fr-FR" w:eastAsia="fr-FR"/>
              </w:rPr>
              <w:t>Service n°132:</w:t>
            </w:r>
          </w:p>
        </w:tc>
        <w:tc>
          <w:tcPr>
            <w:tcW w:w="236" w:type="dxa"/>
          </w:tcPr>
          <w:p w14:paraId="51080780" w14:textId="77777777" w:rsidR="003B284F" w:rsidRPr="00815DC7" w:rsidRDefault="003B284F" w:rsidP="00EF1776">
            <w:pPr>
              <w:spacing w:after="0"/>
              <w:ind w:left="34"/>
              <w:rPr>
                <w:rFonts w:ascii="Arial" w:hAnsi="Arial"/>
                <w:sz w:val="18"/>
              </w:rPr>
            </w:pPr>
          </w:p>
        </w:tc>
        <w:tc>
          <w:tcPr>
            <w:tcW w:w="4706" w:type="dxa"/>
          </w:tcPr>
          <w:p w14:paraId="3C149C68" w14:textId="77777777" w:rsidR="003B284F" w:rsidRPr="00815DC7" w:rsidRDefault="003B284F" w:rsidP="00EF1776">
            <w:pPr>
              <w:pStyle w:val="Default"/>
              <w:rPr>
                <w:sz w:val="18"/>
                <w:szCs w:val="18"/>
              </w:rPr>
            </w:pPr>
            <w:r w:rsidRPr="00815DC7">
              <w:rPr>
                <w:sz w:val="18"/>
                <w:szCs w:val="18"/>
              </w:rPr>
              <w:t>Support for URSP by USIM</w:t>
            </w:r>
          </w:p>
        </w:tc>
        <w:tc>
          <w:tcPr>
            <w:tcW w:w="1361" w:type="dxa"/>
          </w:tcPr>
          <w:p w14:paraId="7DC112A0" w14:textId="77777777" w:rsidR="003B284F" w:rsidRPr="00815DC7" w:rsidRDefault="003B284F" w:rsidP="00EF1776">
            <w:pPr>
              <w:spacing w:after="0"/>
              <w:ind w:left="34"/>
              <w:rPr>
                <w:rFonts w:ascii="Arial" w:hAnsi="Arial"/>
                <w:sz w:val="18"/>
              </w:rPr>
            </w:pPr>
            <w:r w:rsidRPr="00815DC7">
              <w:rPr>
                <w:rFonts w:ascii="Arial" w:hAnsi="Arial"/>
                <w:sz w:val="18"/>
              </w:rPr>
              <w:t>not available</w:t>
            </w:r>
          </w:p>
        </w:tc>
      </w:tr>
      <w:tr w:rsidR="003B284F" w:rsidRPr="00815DC7" w14:paraId="468ED72E" w14:textId="77777777" w:rsidTr="00EF1776">
        <w:trPr>
          <w:trHeight w:val="209"/>
        </w:trPr>
        <w:tc>
          <w:tcPr>
            <w:tcW w:w="1474" w:type="dxa"/>
          </w:tcPr>
          <w:p w14:paraId="2976FCFC" w14:textId="77777777" w:rsidR="003B284F" w:rsidRPr="00815DC7" w:rsidRDefault="003B284F" w:rsidP="00EF1776">
            <w:pPr>
              <w:spacing w:after="0"/>
              <w:ind w:left="34"/>
              <w:rPr>
                <w:rFonts w:ascii="Arial" w:hAnsi="Arial"/>
                <w:sz w:val="18"/>
              </w:rPr>
            </w:pPr>
            <w:r w:rsidRPr="00815DC7">
              <w:rPr>
                <w:rFonts w:ascii="Arial" w:hAnsi="Arial"/>
                <w:sz w:val="18"/>
              </w:rPr>
              <w:t>Service n°138:</w:t>
            </w:r>
          </w:p>
        </w:tc>
        <w:tc>
          <w:tcPr>
            <w:tcW w:w="236" w:type="dxa"/>
          </w:tcPr>
          <w:p w14:paraId="54D42530" w14:textId="77777777" w:rsidR="003B284F" w:rsidRPr="00815DC7" w:rsidRDefault="003B284F" w:rsidP="00EF1776">
            <w:pPr>
              <w:spacing w:after="0"/>
              <w:ind w:left="34"/>
              <w:rPr>
                <w:rFonts w:ascii="Arial" w:hAnsi="Arial"/>
                <w:sz w:val="18"/>
              </w:rPr>
            </w:pPr>
          </w:p>
        </w:tc>
        <w:tc>
          <w:tcPr>
            <w:tcW w:w="4706" w:type="dxa"/>
          </w:tcPr>
          <w:p w14:paraId="69A393E0" w14:textId="77777777" w:rsidR="003B284F" w:rsidRPr="00815DC7" w:rsidRDefault="003B284F" w:rsidP="00EF1776">
            <w:pPr>
              <w:pStyle w:val="Default"/>
              <w:rPr>
                <w:sz w:val="18"/>
                <w:szCs w:val="18"/>
              </w:rPr>
            </w:pPr>
            <w:r w:rsidRPr="00815DC7">
              <w:rPr>
                <w:sz w:val="18"/>
                <w:szCs w:val="18"/>
              </w:rPr>
              <w:t>SOR-CMCI storage in USIM</w:t>
            </w:r>
          </w:p>
        </w:tc>
        <w:tc>
          <w:tcPr>
            <w:tcW w:w="1361" w:type="dxa"/>
          </w:tcPr>
          <w:p w14:paraId="436CF8BA" w14:textId="77777777" w:rsidR="003B284F" w:rsidRPr="00815DC7" w:rsidRDefault="003B284F" w:rsidP="00EF1776">
            <w:pPr>
              <w:spacing w:after="0"/>
              <w:ind w:left="34"/>
              <w:rPr>
                <w:rFonts w:ascii="Arial" w:hAnsi="Arial"/>
                <w:sz w:val="18"/>
              </w:rPr>
            </w:pPr>
            <w:r w:rsidRPr="00815DC7">
              <w:rPr>
                <w:rFonts w:ascii="Arial" w:hAnsi="Arial"/>
                <w:sz w:val="18"/>
              </w:rPr>
              <w:t>available</w:t>
            </w:r>
          </w:p>
        </w:tc>
      </w:tr>
    </w:tbl>
    <w:p w14:paraId="70E1D0DB" w14:textId="77777777" w:rsidR="003B284F" w:rsidRPr="00815DC7" w:rsidRDefault="003B284F" w:rsidP="003B284F">
      <w:pPr>
        <w:pStyle w:val="EW"/>
      </w:pPr>
      <w:r w:rsidRPr="00815DC7">
        <w:t>Coding:</w:t>
      </w:r>
    </w:p>
    <w:p w14:paraId="221656E6" w14:textId="77777777" w:rsidR="003B284F" w:rsidRPr="00815DC7" w:rsidRDefault="003B284F" w:rsidP="003B284F">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B284F" w:rsidRPr="00815DC7" w14:paraId="1B07ABE1" w14:textId="77777777" w:rsidTr="00EF1776">
        <w:tc>
          <w:tcPr>
            <w:tcW w:w="907" w:type="dxa"/>
            <w:tcBorders>
              <w:top w:val="single" w:sz="4" w:space="0" w:color="auto"/>
              <w:left w:val="single" w:sz="4" w:space="0" w:color="auto"/>
              <w:bottom w:val="single" w:sz="4" w:space="0" w:color="auto"/>
              <w:right w:val="single" w:sz="4" w:space="0" w:color="auto"/>
            </w:tcBorders>
          </w:tcPr>
          <w:p w14:paraId="4E107A6A" w14:textId="77777777" w:rsidR="003B284F" w:rsidRPr="00815DC7" w:rsidRDefault="003B284F" w:rsidP="00EF1776">
            <w:pPr>
              <w:keepNext/>
              <w:keepLines/>
              <w:spacing w:after="0"/>
              <w:rPr>
                <w:rFonts w:ascii="Arial" w:hAnsi="Arial"/>
                <w:b/>
                <w:sz w:val="18"/>
              </w:rPr>
            </w:pPr>
            <w:r w:rsidRPr="00815DC7">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350B9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3309E2C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1D4E37C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5CBF73D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CBB3B5"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CB9EDD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23E6F939"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EF3D38D"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B8</w:t>
            </w:r>
          </w:p>
        </w:tc>
      </w:tr>
      <w:tr w:rsidR="003B284F" w:rsidRPr="00815DC7" w14:paraId="3C2B67D2" w14:textId="77777777" w:rsidTr="00EF1776">
        <w:tc>
          <w:tcPr>
            <w:tcW w:w="907" w:type="dxa"/>
            <w:tcBorders>
              <w:top w:val="single" w:sz="4" w:space="0" w:color="auto"/>
              <w:left w:val="single" w:sz="4" w:space="0" w:color="auto"/>
              <w:bottom w:val="single" w:sz="4" w:space="0" w:color="auto"/>
              <w:right w:val="single" w:sz="4" w:space="0" w:color="auto"/>
            </w:tcBorders>
          </w:tcPr>
          <w:p w14:paraId="1059A0B2" w14:textId="77777777" w:rsidR="003B284F" w:rsidRPr="00815DC7" w:rsidRDefault="003B284F" w:rsidP="00EF1776">
            <w:pPr>
              <w:keepNext/>
              <w:keepLines/>
              <w:spacing w:after="0"/>
              <w:rPr>
                <w:rFonts w:ascii="Arial" w:hAnsi="Arial"/>
                <w:sz w:val="18"/>
              </w:rPr>
            </w:pPr>
            <w:r w:rsidRPr="00815DC7">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768ADA"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B9C44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8AAE380"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E6A94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1F9B5EF"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C545D3"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148BBE"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41CB92"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r w:rsidR="003B284F" w:rsidRPr="00815DC7" w14:paraId="1C6A10A5" w14:textId="77777777" w:rsidTr="00EF1776">
        <w:tc>
          <w:tcPr>
            <w:tcW w:w="907" w:type="dxa"/>
            <w:tcBorders>
              <w:top w:val="single" w:sz="4" w:space="0" w:color="auto"/>
              <w:right w:val="single" w:sz="4" w:space="0" w:color="auto"/>
            </w:tcBorders>
          </w:tcPr>
          <w:p w14:paraId="683ABD93"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87ABE3"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5FD9E420"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511967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EC609DA"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E74D9FF"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3DBD166"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2FCEDA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5C35F0F7" w14:textId="77777777" w:rsidR="003B284F" w:rsidRPr="00815DC7" w:rsidRDefault="003B284F" w:rsidP="00EF1776">
            <w:pPr>
              <w:keepNext/>
              <w:keepLines/>
              <w:spacing w:after="0"/>
              <w:jc w:val="center"/>
              <w:rPr>
                <w:rFonts w:ascii="Arial" w:hAnsi="Arial"/>
                <w:b/>
                <w:sz w:val="18"/>
              </w:rPr>
            </w:pPr>
            <w:r w:rsidRPr="00815DC7">
              <w:rPr>
                <w:rFonts w:ascii="Arial" w:hAnsi="Arial"/>
                <w:b/>
                <w:sz w:val="18"/>
              </w:rPr>
              <w:t>B19</w:t>
            </w:r>
          </w:p>
        </w:tc>
      </w:tr>
      <w:tr w:rsidR="003B284F" w:rsidRPr="00815DC7" w14:paraId="69865360" w14:textId="77777777" w:rsidTr="00EF1776">
        <w:tc>
          <w:tcPr>
            <w:tcW w:w="907" w:type="dxa"/>
            <w:tcBorders>
              <w:right w:val="single" w:sz="4" w:space="0" w:color="auto"/>
            </w:tcBorders>
          </w:tcPr>
          <w:p w14:paraId="2C0D4669" w14:textId="77777777" w:rsidR="003B284F" w:rsidRPr="00815DC7" w:rsidRDefault="003B284F"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452F407"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6867C4"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619F0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1E7455" w14:textId="77777777" w:rsidR="003B284F" w:rsidRPr="00815DC7" w:rsidRDefault="003B284F" w:rsidP="00EF1776">
            <w:pPr>
              <w:keepNext/>
              <w:keepLines/>
              <w:spacing w:after="0"/>
              <w:jc w:val="center"/>
              <w:rPr>
                <w:rFonts w:ascii="Arial" w:hAnsi="Arial"/>
                <w:sz w:val="18"/>
              </w:rPr>
            </w:pPr>
            <w:r w:rsidRPr="00815DC7">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61C1D6"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9560A62" w14:textId="77777777" w:rsidR="003B284F" w:rsidRPr="00815DC7" w:rsidRDefault="003B284F" w:rsidP="00EF1776">
            <w:pPr>
              <w:keepNext/>
              <w:keepLines/>
              <w:spacing w:after="0"/>
              <w:rPr>
                <w:rFonts w:ascii="Arial" w:hAnsi="Arial"/>
                <w:sz w:val="18"/>
              </w:rPr>
            </w:pPr>
            <w:r w:rsidRPr="00815DC7">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tcPr>
          <w:p w14:paraId="14D90AB3" w14:textId="77777777" w:rsidR="003B284F" w:rsidRPr="00815DC7" w:rsidRDefault="003B284F" w:rsidP="00EF1776">
            <w:pPr>
              <w:keepNext/>
              <w:keepLines/>
              <w:spacing w:after="0"/>
              <w:rPr>
                <w:rFonts w:ascii="Arial" w:hAnsi="Arial"/>
                <w:sz w:val="18"/>
              </w:rPr>
            </w:pPr>
            <w:r w:rsidRPr="00815DC7">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57C383C" w14:textId="77777777" w:rsidR="003B284F" w:rsidRPr="00815DC7" w:rsidRDefault="003B284F" w:rsidP="00EF1776">
            <w:pPr>
              <w:keepNext/>
              <w:keepLines/>
              <w:spacing w:after="0"/>
              <w:rPr>
                <w:rFonts w:ascii="Arial" w:hAnsi="Arial"/>
                <w:sz w:val="18"/>
              </w:rPr>
            </w:pPr>
            <w:r w:rsidRPr="00815DC7">
              <w:rPr>
                <w:rFonts w:ascii="Arial" w:hAnsi="Arial"/>
                <w:sz w:val="18"/>
              </w:rPr>
              <w:t>xxxx xxxx</w:t>
            </w:r>
          </w:p>
        </w:tc>
      </w:tr>
    </w:tbl>
    <w:p w14:paraId="61397432" w14:textId="77777777" w:rsidR="003B284F" w:rsidRPr="00815DC7" w:rsidRDefault="003B284F" w:rsidP="003B284F">
      <w:pPr>
        <w:rPr>
          <w:lang w:eastAsia="fr-FR"/>
        </w:rPr>
      </w:pPr>
    </w:p>
    <w:p w14:paraId="742B98B3" w14:textId="77777777" w:rsidR="003B284F" w:rsidRPr="00815DC7" w:rsidRDefault="003B284F" w:rsidP="003B284F">
      <w:pPr>
        <w:rPr>
          <w:b/>
        </w:rPr>
      </w:pPr>
      <w:r w:rsidRPr="00815DC7">
        <w:rPr>
          <w:b/>
        </w:rPr>
        <w:t>EF</w:t>
      </w:r>
      <w:r w:rsidRPr="00815DC7">
        <w:rPr>
          <w:b/>
          <w:vertAlign w:val="subscript"/>
        </w:rPr>
        <w:t xml:space="preserve">SOR-CMCI </w:t>
      </w:r>
      <w:r w:rsidRPr="00815DC7">
        <w:rPr>
          <w:b/>
        </w:rPr>
        <w:t>(Steering Of Roaming - Connected Mode Control Information)</w:t>
      </w:r>
    </w:p>
    <w:p w14:paraId="478DF281" w14:textId="77777777" w:rsidR="003B284F" w:rsidRPr="00815DC7" w:rsidRDefault="003B284F" w:rsidP="003B284F">
      <w:pPr>
        <w:ind w:left="568" w:hanging="284"/>
      </w:pPr>
      <w:r w:rsidRPr="00815DC7">
        <w:t>Logically:</w:t>
      </w:r>
    </w:p>
    <w:p w14:paraId="2B9D12DC" w14:textId="77777777" w:rsidR="003B284F" w:rsidRPr="00815DC7" w:rsidRDefault="003B284F" w:rsidP="003B284F">
      <w:pPr>
        <w:pStyle w:val="B3"/>
        <w:ind w:left="284" w:firstLine="284"/>
      </w:pPr>
      <w:bookmarkStart w:id="3441" w:name="_Hlk181197942"/>
      <w:r w:rsidRPr="00815DC7">
        <w:t xml:space="preserve">SOR-CMCI </w:t>
      </w:r>
      <w:bookmarkStart w:id="3442" w:name="_Hlk181197916"/>
      <w:r w:rsidRPr="00815DC7">
        <w:t>rule 1</w:t>
      </w:r>
      <w:bookmarkEnd w:id="3442"/>
      <w:r w:rsidRPr="00815DC7">
        <w:t>:</w:t>
      </w:r>
    </w:p>
    <w:p w14:paraId="43E94D26" w14:textId="77777777" w:rsidR="003B284F" w:rsidRPr="00815DC7" w:rsidRDefault="003B284F" w:rsidP="003B284F">
      <w:pPr>
        <w:keepLines/>
        <w:tabs>
          <w:tab w:val="left" w:pos="4678"/>
        </w:tabs>
        <w:spacing w:after="0"/>
        <w:ind w:left="1702" w:hanging="1418"/>
      </w:pPr>
      <w:r w:rsidRPr="00815DC7">
        <w:tab/>
        <w:t>Tsor-cm timer value:</w:t>
      </w:r>
      <w:r w:rsidRPr="00815DC7">
        <w:tab/>
        <w:t>′00100001′ (1 minute)</w:t>
      </w:r>
    </w:p>
    <w:p w14:paraId="684192BA" w14:textId="77777777" w:rsidR="003B284F" w:rsidRPr="00815DC7" w:rsidRDefault="003B284F" w:rsidP="003B284F">
      <w:pPr>
        <w:keepLines/>
        <w:tabs>
          <w:tab w:val="left" w:pos="4678"/>
        </w:tabs>
        <w:spacing w:after="0"/>
        <w:ind w:left="1702" w:hanging="1418"/>
      </w:pPr>
      <w:r w:rsidRPr="00815DC7">
        <w:tab/>
        <w:t>Criterion type:</w:t>
      </w:r>
      <w:r w:rsidRPr="00815DC7">
        <w:tab/>
        <w:t>DNN</w:t>
      </w:r>
    </w:p>
    <w:p w14:paraId="36A6E74D" w14:textId="77777777" w:rsidR="003B284F" w:rsidRPr="00815DC7" w:rsidRDefault="003B284F" w:rsidP="003B284F">
      <w:pPr>
        <w:keepLines/>
        <w:tabs>
          <w:tab w:val="left" w:pos="4678"/>
        </w:tabs>
        <w:spacing w:after="0"/>
        <w:ind w:left="1702" w:hanging="1418"/>
      </w:pPr>
      <w:r w:rsidRPr="00815DC7">
        <w:tab/>
        <w:t>Criterion value:</w:t>
      </w:r>
      <w:r w:rsidRPr="00815DC7">
        <w:tab/>
        <w:t>internet</w:t>
      </w:r>
    </w:p>
    <w:bookmarkEnd w:id="3441"/>
    <w:p w14:paraId="3C0446DF" w14:textId="77777777" w:rsidR="003B284F" w:rsidRPr="00815DC7" w:rsidRDefault="003B284F" w:rsidP="003B284F">
      <w:pPr>
        <w:keepLines/>
        <w:tabs>
          <w:tab w:val="left" w:pos="4678"/>
        </w:tabs>
        <w:spacing w:after="0"/>
        <w:ind w:left="1702" w:hanging="1418"/>
      </w:pPr>
    </w:p>
    <w:p w14:paraId="0B1FA0F2" w14:textId="77777777" w:rsidR="003B284F" w:rsidRPr="00815DC7" w:rsidRDefault="003B284F" w:rsidP="003B284F">
      <w:pPr>
        <w:pStyle w:val="B3"/>
        <w:ind w:left="284" w:firstLine="284"/>
      </w:pPr>
      <w:r w:rsidRPr="00815DC7">
        <w:t>SOR-CMCI rule 2:</w:t>
      </w:r>
    </w:p>
    <w:p w14:paraId="576E25C6" w14:textId="77777777" w:rsidR="003B284F" w:rsidRPr="00815DC7" w:rsidRDefault="003B284F" w:rsidP="003B284F">
      <w:pPr>
        <w:keepLines/>
        <w:tabs>
          <w:tab w:val="left" w:pos="4678"/>
        </w:tabs>
        <w:spacing w:after="0"/>
        <w:ind w:left="1702" w:hanging="1418"/>
      </w:pPr>
      <w:r w:rsidRPr="00815DC7">
        <w:tab/>
        <w:t>Tsor-cm timer value:</w:t>
      </w:r>
      <w:r w:rsidRPr="00815DC7">
        <w:tab/>
        <w:t>′00100010′ (2 minutes)</w:t>
      </w:r>
    </w:p>
    <w:p w14:paraId="37AC102C"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5EF52965" w14:textId="77777777" w:rsidR="003B284F" w:rsidRPr="00815DC7" w:rsidRDefault="003B284F" w:rsidP="003B284F">
      <w:pPr>
        <w:keepLines/>
        <w:tabs>
          <w:tab w:val="left" w:pos="4678"/>
        </w:tabs>
        <w:spacing w:after="0"/>
        <w:ind w:left="1702" w:hanging="1418"/>
      </w:pPr>
      <w:r w:rsidRPr="00815DC7">
        <w:tab/>
        <w:t>Criterion value:</w:t>
      </w:r>
      <w:r w:rsidRPr="00815DC7">
        <w:tab/>
        <w:t>′01 01 01 01′ (SST: eMBB, SD: ′010101′)</w:t>
      </w:r>
    </w:p>
    <w:p w14:paraId="7E41F77B" w14:textId="77777777" w:rsidR="003B284F" w:rsidRPr="00815DC7" w:rsidRDefault="003B284F" w:rsidP="003B284F">
      <w:pPr>
        <w:keepLines/>
        <w:tabs>
          <w:tab w:val="left" w:pos="4678"/>
        </w:tabs>
        <w:spacing w:after="0"/>
        <w:ind w:left="1702" w:hanging="1418"/>
      </w:pPr>
    </w:p>
    <w:p w14:paraId="43C02A30" w14:textId="77777777" w:rsidR="003B284F" w:rsidRPr="00815DC7" w:rsidRDefault="003B284F" w:rsidP="003B284F">
      <w:pPr>
        <w:pStyle w:val="B3"/>
        <w:ind w:left="284" w:firstLine="284"/>
      </w:pPr>
      <w:r w:rsidRPr="00815DC7">
        <w:t>SOR-CMCI rule 3:</w:t>
      </w:r>
    </w:p>
    <w:p w14:paraId="3E1F3AB2" w14:textId="77777777" w:rsidR="003B284F" w:rsidRPr="00815DC7" w:rsidRDefault="003B284F" w:rsidP="003B284F">
      <w:pPr>
        <w:keepLines/>
        <w:tabs>
          <w:tab w:val="left" w:pos="4678"/>
        </w:tabs>
        <w:spacing w:after="0"/>
        <w:ind w:left="1702" w:hanging="1418"/>
      </w:pPr>
      <w:r w:rsidRPr="00815DC7">
        <w:tab/>
        <w:t>Tsor-cm timer value:</w:t>
      </w:r>
      <w:r w:rsidRPr="00815DC7">
        <w:rPr>
          <w:color w:val="FF0000"/>
        </w:rPr>
        <w:tab/>
        <w:t>′</w:t>
      </w:r>
      <w:r w:rsidRPr="00815DC7">
        <w:t>00100011′ (3 minutes)</w:t>
      </w:r>
    </w:p>
    <w:p w14:paraId="4F1B8E89" w14:textId="77777777" w:rsidR="003B284F" w:rsidRPr="00815DC7" w:rsidRDefault="003B284F" w:rsidP="003B284F">
      <w:pPr>
        <w:keepLines/>
        <w:tabs>
          <w:tab w:val="left" w:pos="4678"/>
        </w:tabs>
        <w:spacing w:after="0"/>
        <w:ind w:left="1702" w:hanging="1418"/>
      </w:pPr>
      <w:r w:rsidRPr="00815DC7">
        <w:tab/>
        <w:t>Criterion type:</w:t>
      </w:r>
      <w:r w:rsidRPr="00815DC7">
        <w:tab/>
        <w:t>S-NSSAI SST and SD</w:t>
      </w:r>
    </w:p>
    <w:p w14:paraId="6F380FBC" w14:textId="77777777" w:rsidR="003B284F" w:rsidRPr="00815DC7" w:rsidRDefault="003B284F" w:rsidP="003B284F">
      <w:pPr>
        <w:keepLines/>
        <w:tabs>
          <w:tab w:val="left" w:pos="4678"/>
        </w:tabs>
        <w:spacing w:after="0"/>
        <w:ind w:left="1702" w:hanging="1418"/>
      </w:pPr>
      <w:r w:rsidRPr="00815DC7">
        <w:tab/>
        <w:t>Criterion value:</w:t>
      </w:r>
      <w:r w:rsidRPr="00815DC7">
        <w:tab/>
        <w:t>′01 01 01 02′ (SST: eMBB, SD: ′010102′)</w:t>
      </w:r>
    </w:p>
    <w:p w14:paraId="1A27791F" w14:textId="77777777" w:rsidR="00260206" w:rsidRPr="00815DC7" w:rsidRDefault="00260206" w:rsidP="00260206">
      <w:pPr>
        <w:ind w:left="568" w:hanging="284"/>
      </w:pPr>
      <w:r w:rsidRPr="00815DC7">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60206" w:rsidRPr="00815DC7" w14:paraId="1A1FB6CA" w14:textId="77777777" w:rsidTr="00B25534">
        <w:tc>
          <w:tcPr>
            <w:tcW w:w="959" w:type="dxa"/>
            <w:tcBorders>
              <w:top w:val="single" w:sz="4" w:space="0" w:color="auto"/>
              <w:left w:val="single" w:sz="4" w:space="0" w:color="auto"/>
              <w:bottom w:val="single" w:sz="4" w:space="0" w:color="auto"/>
              <w:right w:val="single" w:sz="4" w:space="0" w:color="auto"/>
            </w:tcBorders>
          </w:tcPr>
          <w:p w14:paraId="775E518E" w14:textId="77777777" w:rsidR="00260206" w:rsidRPr="00815DC7" w:rsidRDefault="00260206" w:rsidP="00B25534">
            <w:pPr>
              <w:keepNext/>
              <w:keepLines/>
              <w:spacing w:after="0"/>
              <w:rPr>
                <w:rFonts w:ascii="Arial" w:hAnsi="Arial"/>
                <w:sz w:val="18"/>
              </w:rPr>
            </w:pPr>
            <w:bookmarkStart w:id="3443" w:name="_Hlk181193609"/>
            <w:r w:rsidRPr="00815DC7">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786BB6BC" w14:textId="77777777" w:rsidR="00260206" w:rsidRPr="00815DC7" w:rsidRDefault="00260206" w:rsidP="00B25534">
            <w:pPr>
              <w:keepNext/>
              <w:keepLines/>
              <w:spacing w:after="0"/>
              <w:rPr>
                <w:rFonts w:ascii="Arial" w:hAnsi="Arial"/>
                <w:b/>
                <w:sz w:val="18"/>
              </w:rPr>
            </w:pPr>
            <w:r w:rsidRPr="00815DC7">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74E37C4" w14:textId="77777777" w:rsidR="00260206" w:rsidRPr="00815DC7" w:rsidRDefault="00260206" w:rsidP="00B25534">
            <w:pPr>
              <w:keepNext/>
              <w:keepLines/>
              <w:spacing w:after="0"/>
              <w:rPr>
                <w:rFonts w:ascii="Arial" w:hAnsi="Arial"/>
                <w:b/>
                <w:sz w:val="18"/>
              </w:rPr>
            </w:pPr>
            <w:r w:rsidRPr="00815DC7">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6EBE4293" w14:textId="77777777" w:rsidR="00260206" w:rsidRPr="00815DC7" w:rsidRDefault="00260206" w:rsidP="00B25534">
            <w:pPr>
              <w:keepNext/>
              <w:keepLines/>
              <w:spacing w:after="0"/>
              <w:rPr>
                <w:rFonts w:ascii="Arial" w:hAnsi="Arial"/>
                <w:b/>
                <w:sz w:val="18"/>
              </w:rPr>
            </w:pPr>
            <w:r w:rsidRPr="00815DC7">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40D0295" w14:textId="77777777" w:rsidR="00260206" w:rsidRPr="00815DC7" w:rsidRDefault="00260206" w:rsidP="00B25534">
            <w:pPr>
              <w:keepNext/>
              <w:keepLines/>
              <w:spacing w:after="0"/>
              <w:rPr>
                <w:rFonts w:ascii="Arial" w:hAnsi="Arial"/>
                <w:b/>
                <w:sz w:val="18"/>
              </w:rPr>
            </w:pPr>
            <w:r w:rsidRPr="00815DC7">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5228C74C" w14:textId="77777777" w:rsidR="00260206" w:rsidRPr="00815DC7" w:rsidRDefault="00260206" w:rsidP="00B25534">
            <w:pPr>
              <w:keepNext/>
              <w:keepLines/>
              <w:spacing w:after="0"/>
              <w:rPr>
                <w:rFonts w:ascii="Arial" w:hAnsi="Arial"/>
                <w:b/>
                <w:sz w:val="18"/>
              </w:rPr>
            </w:pPr>
            <w:r w:rsidRPr="00815DC7">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01729F28" w14:textId="77777777" w:rsidR="00260206" w:rsidRPr="00815DC7" w:rsidRDefault="00260206" w:rsidP="00B25534">
            <w:pPr>
              <w:keepNext/>
              <w:keepLines/>
              <w:spacing w:after="0"/>
              <w:rPr>
                <w:rFonts w:ascii="Arial" w:hAnsi="Arial"/>
                <w:b/>
                <w:sz w:val="18"/>
              </w:rPr>
            </w:pPr>
            <w:r w:rsidRPr="00815DC7">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25506E44" w14:textId="77777777" w:rsidR="00260206" w:rsidRPr="00815DC7" w:rsidRDefault="00260206" w:rsidP="00B25534">
            <w:pPr>
              <w:keepNext/>
              <w:keepLines/>
              <w:spacing w:after="0"/>
              <w:rPr>
                <w:rFonts w:ascii="Arial" w:hAnsi="Arial"/>
                <w:b/>
                <w:sz w:val="18"/>
              </w:rPr>
            </w:pPr>
            <w:r w:rsidRPr="00815DC7">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19A2EB0B" w14:textId="77777777" w:rsidR="00260206" w:rsidRPr="00815DC7" w:rsidRDefault="00260206" w:rsidP="00B25534">
            <w:pPr>
              <w:keepNext/>
              <w:keepLines/>
              <w:spacing w:after="0"/>
              <w:rPr>
                <w:rFonts w:ascii="Arial" w:hAnsi="Arial"/>
                <w:b/>
                <w:sz w:val="18"/>
              </w:rPr>
            </w:pPr>
            <w:r w:rsidRPr="00815DC7">
              <w:rPr>
                <w:rFonts w:ascii="Arial" w:hAnsi="Arial"/>
                <w:b/>
                <w:sz w:val="18"/>
              </w:rPr>
              <w:t>B8</w:t>
            </w:r>
          </w:p>
        </w:tc>
      </w:tr>
      <w:tr w:rsidR="00260206" w:rsidRPr="00815DC7" w14:paraId="2A1D534A" w14:textId="77777777" w:rsidTr="00B25534">
        <w:tc>
          <w:tcPr>
            <w:tcW w:w="959" w:type="dxa"/>
            <w:tcBorders>
              <w:top w:val="single" w:sz="4" w:space="0" w:color="auto"/>
              <w:left w:val="single" w:sz="4" w:space="0" w:color="auto"/>
              <w:bottom w:val="single" w:sz="4" w:space="0" w:color="auto"/>
              <w:right w:val="single" w:sz="4" w:space="0" w:color="auto"/>
            </w:tcBorders>
          </w:tcPr>
          <w:p w14:paraId="4DB41E8A" w14:textId="77777777" w:rsidR="00260206" w:rsidRPr="00815DC7" w:rsidRDefault="00260206" w:rsidP="00B25534">
            <w:pPr>
              <w:keepNext/>
              <w:keepLines/>
              <w:spacing w:after="0"/>
              <w:rPr>
                <w:rFonts w:ascii="Arial" w:hAnsi="Arial"/>
                <w:sz w:val="18"/>
              </w:rPr>
            </w:pPr>
            <w:r w:rsidRPr="00815DC7">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2046A57" w14:textId="77777777" w:rsidR="00260206" w:rsidRPr="00815DC7" w:rsidRDefault="00260206" w:rsidP="00B25534">
            <w:pPr>
              <w:keepNext/>
              <w:keepLines/>
              <w:spacing w:after="0"/>
              <w:rPr>
                <w:rFonts w:ascii="Arial" w:hAnsi="Arial"/>
                <w:bCs/>
                <w:sz w:val="18"/>
              </w:rPr>
            </w:pPr>
            <w:r w:rsidRPr="00815DC7">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4E705170" w14:textId="70B0906B" w:rsidR="00260206" w:rsidRPr="00815DC7" w:rsidRDefault="00260206" w:rsidP="00B25534">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tcPr>
          <w:p w14:paraId="45F11A9E" w14:textId="40A15DB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4D96EC93" w14:textId="099537A2" w:rsidR="00260206" w:rsidRPr="00815DC7" w:rsidRDefault="00260206" w:rsidP="00B25534">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tcPr>
          <w:p w14:paraId="31FEA0B0" w14:textId="3C8408E2" w:rsidR="00260206" w:rsidRPr="00815DC7" w:rsidRDefault="00260206" w:rsidP="00B25534">
            <w:pPr>
              <w:keepNext/>
              <w:keepLines/>
              <w:spacing w:after="0"/>
              <w:rPr>
                <w:rFonts w:ascii="Arial" w:hAnsi="Arial"/>
                <w:bCs/>
                <w:sz w:val="18"/>
              </w:rPr>
            </w:pPr>
            <w:r w:rsidRPr="00815DC7">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tcPr>
          <w:p w14:paraId="10675F40" w14:textId="3055A76F"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8BDCF86" w14:textId="6105254A" w:rsidR="00260206" w:rsidRPr="00815DC7" w:rsidRDefault="00260206" w:rsidP="00B25534">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tcPr>
          <w:p w14:paraId="54CF2723" w14:textId="1D746B2A" w:rsidR="00260206" w:rsidRPr="00815DC7" w:rsidRDefault="00260206" w:rsidP="00B25534">
            <w:pPr>
              <w:keepNext/>
              <w:keepLines/>
              <w:spacing w:after="0"/>
              <w:rPr>
                <w:rFonts w:ascii="Arial" w:hAnsi="Arial"/>
                <w:bCs/>
                <w:sz w:val="18"/>
              </w:rPr>
            </w:pPr>
            <w:r>
              <w:rPr>
                <w:rFonts w:ascii="Arial" w:hAnsi="Arial"/>
                <w:bCs/>
                <w:sz w:val="18"/>
              </w:rPr>
              <w:t>08</w:t>
            </w:r>
          </w:p>
        </w:tc>
      </w:tr>
      <w:tr w:rsidR="00260206" w:rsidRPr="00815DC7" w14:paraId="3035AD3E" w14:textId="77777777" w:rsidTr="00B25534">
        <w:tc>
          <w:tcPr>
            <w:tcW w:w="959" w:type="dxa"/>
            <w:tcBorders>
              <w:top w:val="single" w:sz="4" w:space="0" w:color="auto"/>
              <w:left w:val="nil"/>
              <w:bottom w:val="nil"/>
              <w:right w:val="single" w:sz="4" w:space="0" w:color="auto"/>
            </w:tcBorders>
          </w:tcPr>
          <w:p w14:paraId="4211151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634A68" w14:textId="77777777" w:rsidR="00260206" w:rsidRPr="00815DC7" w:rsidRDefault="00260206" w:rsidP="00B25534">
            <w:pPr>
              <w:keepNext/>
              <w:keepLines/>
              <w:spacing w:after="0"/>
              <w:rPr>
                <w:rFonts w:ascii="Arial" w:hAnsi="Arial"/>
                <w:b/>
                <w:sz w:val="18"/>
              </w:rPr>
            </w:pPr>
            <w:r w:rsidRPr="00815DC7">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2A47F5" w14:textId="77777777" w:rsidR="00260206" w:rsidRPr="00815DC7" w:rsidRDefault="00260206" w:rsidP="00B25534">
            <w:pPr>
              <w:keepNext/>
              <w:keepLines/>
              <w:spacing w:after="0"/>
              <w:rPr>
                <w:rFonts w:ascii="Arial" w:hAnsi="Arial"/>
                <w:b/>
                <w:sz w:val="18"/>
              </w:rPr>
            </w:pPr>
            <w:r w:rsidRPr="00815DC7">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4117431E" w14:textId="77777777" w:rsidR="00260206" w:rsidRPr="00815DC7" w:rsidRDefault="00260206" w:rsidP="00B25534">
            <w:pPr>
              <w:keepNext/>
              <w:keepLines/>
              <w:spacing w:after="0"/>
              <w:rPr>
                <w:rFonts w:ascii="Arial" w:hAnsi="Arial"/>
                <w:b/>
                <w:sz w:val="18"/>
              </w:rPr>
            </w:pPr>
            <w:r w:rsidRPr="00815DC7">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3476A9D2" w14:textId="77777777" w:rsidR="00260206" w:rsidRPr="00815DC7" w:rsidRDefault="00260206" w:rsidP="00B25534">
            <w:pPr>
              <w:keepNext/>
              <w:keepLines/>
              <w:spacing w:after="0"/>
              <w:rPr>
                <w:rFonts w:ascii="Arial" w:hAnsi="Arial"/>
                <w:b/>
                <w:sz w:val="18"/>
              </w:rPr>
            </w:pPr>
            <w:r w:rsidRPr="00815DC7">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475DA18C" w14:textId="77777777" w:rsidR="00260206" w:rsidRPr="00815DC7" w:rsidRDefault="00260206" w:rsidP="00B25534">
            <w:pPr>
              <w:keepNext/>
              <w:keepLines/>
              <w:spacing w:after="0"/>
              <w:rPr>
                <w:rFonts w:ascii="Arial" w:hAnsi="Arial"/>
                <w:b/>
                <w:sz w:val="18"/>
              </w:rPr>
            </w:pPr>
            <w:r w:rsidRPr="00815DC7">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6E0B63E7" w14:textId="77777777" w:rsidR="00260206" w:rsidRPr="00815DC7" w:rsidRDefault="00260206" w:rsidP="00B25534">
            <w:pPr>
              <w:keepNext/>
              <w:keepLines/>
              <w:spacing w:after="0"/>
              <w:rPr>
                <w:rFonts w:ascii="Arial" w:hAnsi="Arial"/>
                <w:b/>
                <w:sz w:val="18"/>
              </w:rPr>
            </w:pPr>
            <w:r w:rsidRPr="00815DC7">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46049246" w14:textId="77777777" w:rsidR="00260206" w:rsidRPr="00815DC7" w:rsidRDefault="00260206" w:rsidP="00B25534">
            <w:pPr>
              <w:keepNext/>
              <w:keepLines/>
              <w:spacing w:after="0"/>
              <w:rPr>
                <w:rFonts w:ascii="Arial" w:hAnsi="Arial"/>
                <w:b/>
                <w:sz w:val="18"/>
              </w:rPr>
            </w:pPr>
            <w:r w:rsidRPr="00815DC7">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386C5CEC" w14:textId="77777777" w:rsidR="00260206" w:rsidRPr="00815DC7" w:rsidRDefault="00260206" w:rsidP="00B25534">
            <w:pPr>
              <w:keepNext/>
              <w:keepLines/>
              <w:spacing w:after="0"/>
              <w:rPr>
                <w:rFonts w:ascii="Arial" w:hAnsi="Arial"/>
                <w:b/>
                <w:sz w:val="18"/>
              </w:rPr>
            </w:pPr>
            <w:r w:rsidRPr="00815DC7">
              <w:rPr>
                <w:rFonts w:ascii="Arial" w:hAnsi="Arial"/>
                <w:b/>
                <w:sz w:val="18"/>
              </w:rPr>
              <w:t>B16</w:t>
            </w:r>
          </w:p>
        </w:tc>
      </w:tr>
      <w:tr w:rsidR="00260206" w:rsidRPr="00815DC7" w14:paraId="08B0B34C" w14:textId="77777777" w:rsidTr="00B25534">
        <w:tc>
          <w:tcPr>
            <w:tcW w:w="959" w:type="dxa"/>
            <w:tcBorders>
              <w:top w:val="nil"/>
              <w:left w:val="nil"/>
              <w:bottom w:val="nil"/>
              <w:right w:val="single" w:sz="4" w:space="0" w:color="auto"/>
            </w:tcBorders>
          </w:tcPr>
          <w:p w14:paraId="1643DF65"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DDE30" w14:textId="163FF796" w:rsidR="00260206" w:rsidRPr="00815DC7" w:rsidRDefault="00260206" w:rsidP="00B25534">
            <w:pPr>
              <w:keepNext/>
              <w:keepLines/>
              <w:spacing w:after="0"/>
              <w:rPr>
                <w:rFonts w:ascii="Arial" w:hAnsi="Arial"/>
                <w:bCs/>
                <w:sz w:val="18"/>
              </w:rPr>
            </w:pPr>
            <w:r w:rsidRPr="00815DC7">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tcPr>
          <w:p w14:paraId="0EA1AFA2" w14:textId="2F09FA5A"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BDB854F" w14:textId="2CD625C3" w:rsidR="00260206" w:rsidRPr="00815DC7" w:rsidRDefault="00260206" w:rsidP="00B25534">
            <w:pPr>
              <w:keepNext/>
              <w:keepLines/>
              <w:spacing w:after="0"/>
              <w:rPr>
                <w:rFonts w:ascii="Arial" w:hAnsi="Arial"/>
                <w:bCs/>
                <w:sz w:val="18"/>
              </w:rPr>
            </w:pPr>
            <w:r w:rsidRPr="00815DC7">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tcPr>
          <w:p w14:paraId="5F960F06" w14:textId="2E73863A"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ACB459B" w14:textId="20F1377D" w:rsidR="00260206" w:rsidRPr="00815DC7" w:rsidRDefault="00260206" w:rsidP="00B25534">
            <w:pPr>
              <w:keepNext/>
              <w:keepLines/>
              <w:spacing w:after="0"/>
              <w:rPr>
                <w:rFonts w:ascii="Arial" w:hAnsi="Arial"/>
                <w:bCs/>
                <w:sz w:val="18"/>
              </w:rPr>
            </w:pPr>
            <w:r w:rsidRPr="00815DC7">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tcPr>
          <w:p w14:paraId="0339F86B" w14:textId="60EA76C6" w:rsidR="00260206" w:rsidRPr="00815DC7" w:rsidRDefault="00260206" w:rsidP="00B25534">
            <w:pPr>
              <w:keepNext/>
              <w:keepLines/>
              <w:spacing w:after="0"/>
              <w:rPr>
                <w:rFonts w:ascii="Arial" w:hAnsi="Arial"/>
                <w:bCs/>
                <w:sz w:val="18"/>
              </w:rPr>
            </w:pPr>
            <w:r w:rsidRPr="00815DC7">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tcPr>
          <w:p w14:paraId="61FBE1AF" w14:textId="1DDB64E5" w:rsidR="00260206" w:rsidRPr="00815DC7" w:rsidRDefault="00260206" w:rsidP="00B25534">
            <w:pPr>
              <w:keepNext/>
              <w:keepLines/>
              <w:spacing w:after="0"/>
              <w:rPr>
                <w:rFonts w:ascii="Arial" w:hAnsi="Arial"/>
                <w:bCs/>
                <w:sz w:val="18"/>
              </w:rPr>
            </w:pPr>
            <w:r w:rsidRPr="00815DC7">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tcPr>
          <w:p w14:paraId="170DD4FD" w14:textId="04BA6C4D" w:rsidR="00260206" w:rsidRPr="00815DC7" w:rsidRDefault="00260206" w:rsidP="00B25534">
            <w:pPr>
              <w:keepNext/>
              <w:keepLines/>
              <w:spacing w:after="0"/>
              <w:rPr>
                <w:rFonts w:ascii="Arial" w:hAnsi="Arial"/>
                <w:bCs/>
                <w:sz w:val="18"/>
              </w:rPr>
            </w:pPr>
            <w:r w:rsidRPr="00815DC7">
              <w:rPr>
                <w:rFonts w:ascii="Arial" w:hAnsi="Arial"/>
                <w:bCs/>
                <w:sz w:val="18"/>
              </w:rPr>
              <w:t>74</w:t>
            </w:r>
          </w:p>
        </w:tc>
      </w:tr>
      <w:tr w:rsidR="00260206" w:rsidRPr="00815DC7" w14:paraId="46FE8DE9" w14:textId="77777777" w:rsidTr="00B25534">
        <w:tc>
          <w:tcPr>
            <w:tcW w:w="959" w:type="dxa"/>
            <w:tcBorders>
              <w:top w:val="nil"/>
              <w:left w:val="nil"/>
              <w:bottom w:val="nil"/>
              <w:right w:val="single" w:sz="4" w:space="0" w:color="auto"/>
            </w:tcBorders>
          </w:tcPr>
          <w:p w14:paraId="7DDB25B9"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B433679" w14:textId="77777777" w:rsidR="00260206" w:rsidRPr="00815DC7" w:rsidRDefault="00260206" w:rsidP="00B25534">
            <w:pPr>
              <w:keepNext/>
              <w:keepLines/>
              <w:spacing w:after="0"/>
              <w:rPr>
                <w:rFonts w:ascii="Arial" w:hAnsi="Arial"/>
                <w:b/>
                <w:sz w:val="18"/>
              </w:rPr>
            </w:pPr>
            <w:r w:rsidRPr="00815DC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8D9AFF" w14:textId="77777777" w:rsidR="00260206" w:rsidRPr="00815DC7" w:rsidRDefault="00260206" w:rsidP="00B25534">
            <w:pPr>
              <w:keepNext/>
              <w:keepLines/>
              <w:spacing w:after="0"/>
              <w:rPr>
                <w:rFonts w:ascii="Arial" w:hAnsi="Arial"/>
                <w:b/>
                <w:sz w:val="18"/>
              </w:rPr>
            </w:pPr>
            <w:r w:rsidRPr="00815DC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F7FF6B7" w14:textId="77777777" w:rsidR="00260206" w:rsidRPr="00815DC7" w:rsidRDefault="00260206" w:rsidP="00B25534">
            <w:pPr>
              <w:keepNext/>
              <w:keepLines/>
              <w:spacing w:after="0"/>
              <w:rPr>
                <w:rFonts w:ascii="Arial" w:hAnsi="Arial"/>
                <w:b/>
                <w:sz w:val="18"/>
              </w:rPr>
            </w:pPr>
            <w:r w:rsidRPr="00815DC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B28884D" w14:textId="77777777" w:rsidR="00260206" w:rsidRPr="00815DC7" w:rsidRDefault="00260206" w:rsidP="00B25534">
            <w:pPr>
              <w:keepNext/>
              <w:keepLines/>
              <w:spacing w:after="0"/>
              <w:rPr>
                <w:rFonts w:ascii="Arial" w:hAnsi="Arial"/>
                <w:b/>
                <w:sz w:val="18"/>
              </w:rPr>
            </w:pPr>
            <w:r w:rsidRPr="00815DC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D019FD5" w14:textId="77777777" w:rsidR="00260206" w:rsidRPr="00815DC7" w:rsidRDefault="00260206" w:rsidP="00B25534">
            <w:pPr>
              <w:keepNext/>
              <w:keepLines/>
              <w:spacing w:after="0"/>
              <w:rPr>
                <w:rFonts w:ascii="Arial" w:hAnsi="Arial"/>
                <w:b/>
                <w:sz w:val="18"/>
              </w:rPr>
            </w:pPr>
            <w:r w:rsidRPr="00815DC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25D6826" w14:textId="77777777" w:rsidR="00260206" w:rsidRPr="00815DC7" w:rsidRDefault="00260206" w:rsidP="00B25534">
            <w:pPr>
              <w:keepNext/>
              <w:keepLines/>
              <w:spacing w:after="0"/>
              <w:rPr>
                <w:rFonts w:ascii="Arial" w:hAnsi="Arial"/>
                <w:b/>
                <w:sz w:val="18"/>
              </w:rPr>
            </w:pPr>
            <w:r w:rsidRPr="00815DC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471555E" w14:textId="77777777" w:rsidR="00260206" w:rsidRPr="00815DC7" w:rsidRDefault="00260206" w:rsidP="00B25534">
            <w:pPr>
              <w:keepNext/>
              <w:keepLines/>
              <w:spacing w:after="0"/>
              <w:rPr>
                <w:rFonts w:ascii="Arial" w:hAnsi="Arial"/>
                <w:b/>
                <w:sz w:val="18"/>
              </w:rPr>
            </w:pPr>
            <w:r w:rsidRPr="00815DC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AE4CFA3" w14:textId="77777777" w:rsidR="00260206" w:rsidRPr="00815DC7" w:rsidRDefault="00260206" w:rsidP="00B25534">
            <w:pPr>
              <w:keepNext/>
              <w:keepLines/>
              <w:spacing w:after="0"/>
              <w:rPr>
                <w:rFonts w:ascii="Arial" w:hAnsi="Arial"/>
                <w:b/>
                <w:sz w:val="18"/>
              </w:rPr>
            </w:pPr>
            <w:r w:rsidRPr="00815DC7">
              <w:rPr>
                <w:rFonts w:ascii="Arial" w:hAnsi="Arial"/>
                <w:b/>
                <w:sz w:val="18"/>
              </w:rPr>
              <w:t>B24</w:t>
            </w:r>
          </w:p>
        </w:tc>
      </w:tr>
      <w:tr w:rsidR="00260206" w:rsidRPr="00815DC7" w14:paraId="15B6D791" w14:textId="77777777" w:rsidTr="00B25534">
        <w:tc>
          <w:tcPr>
            <w:tcW w:w="959" w:type="dxa"/>
            <w:tcBorders>
              <w:top w:val="nil"/>
              <w:left w:val="nil"/>
              <w:bottom w:val="nil"/>
              <w:right w:val="single" w:sz="4" w:space="0" w:color="auto"/>
            </w:tcBorders>
          </w:tcPr>
          <w:p w14:paraId="2E96FA7D"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11454E4" w14:textId="7ED987E8" w:rsidR="00260206" w:rsidRPr="00815DC7" w:rsidRDefault="00260206" w:rsidP="00B25534">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3409939C" w14:textId="7A3FC97C" w:rsidR="00260206" w:rsidRPr="00815DC7" w:rsidRDefault="00260206" w:rsidP="00B25534">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6E7086FC" w14:textId="7C21A423" w:rsidR="00260206" w:rsidRPr="00815DC7" w:rsidRDefault="00260206" w:rsidP="00B25534">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tcPr>
          <w:p w14:paraId="6DF75E0A" w14:textId="31A2C9ED" w:rsidR="00260206" w:rsidRPr="00815DC7" w:rsidRDefault="00260206" w:rsidP="00B25534">
            <w:pPr>
              <w:keepNext/>
              <w:keepLines/>
              <w:spacing w:after="0"/>
              <w:rPr>
                <w:rFonts w:ascii="Arial" w:hAnsi="Arial"/>
                <w:bCs/>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45DFA66F" w14:textId="4D2962A3"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3000D375" w14:textId="47B9E36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ABCEEE5" w14:textId="4154C3C0" w:rsidR="00260206" w:rsidRPr="00815DC7" w:rsidRDefault="00260206" w:rsidP="00B25534">
            <w:pPr>
              <w:keepNext/>
              <w:keepLines/>
              <w:spacing w:after="0"/>
              <w:rPr>
                <w:rFonts w:ascii="Arial" w:hAnsi="Arial"/>
                <w:bCs/>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2D25944B" w14:textId="6BE66979" w:rsidR="00260206" w:rsidRPr="00815DC7" w:rsidRDefault="00260206" w:rsidP="00B25534">
            <w:pPr>
              <w:keepNext/>
              <w:keepLines/>
              <w:spacing w:after="0"/>
              <w:rPr>
                <w:rFonts w:ascii="Arial" w:hAnsi="Arial"/>
                <w:bCs/>
                <w:sz w:val="18"/>
              </w:rPr>
            </w:pPr>
            <w:r w:rsidRPr="00815DC7">
              <w:rPr>
                <w:rFonts w:ascii="Arial" w:hAnsi="Arial"/>
                <w:bCs/>
                <w:sz w:val="18"/>
              </w:rPr>
              <w:t>01</w:t>
            </w:r>
          </w:p>
        </w:tc>
      </w:tr>
      <w:tr w:rsidR="00260206" w:rsidRPr="00815DC7" w14:paraId="79D451F9" w14:textId="77777777" w:rsidTr="00B25534">
        <w:tc>
          <w:tcPr>
            <w:tcW w:w="959" w:type="dxa"/>
            <w:tcBorders>
              <w:top w:val="nil"/>
              <w:left w:val="nil"/>
              <w:bottom w:val="nil"/>
              <w:right w:val="single" w:sz="4" w:space="0" w:color="auto"/>
            </w:tcBorders>
          </w:tcPr>
          <w:p w14:paraId="227892BF"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A25E4A" w14:textId="77777777" w:rsidR="00260206" w:rsidRPr="00815DC7" w:rsidRDefault="00260206" w:rsidP="00B25534">
            <w:pPr>
              <w:keepNext/>
              <w:keepLines/>
              <w:spacing w:after="0"/>
              <w:rPr>
                <w:rFonts w:ascii="Arial" w:hAnsi="Arial"/>
                <w:b/>
                <w:sz w:val="18"/>
              </w:rPr>
            </w:pPr>
            <w:r w:rsidRPr="00815DC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E07F981" w14:textId="77777777" w:rsidR="00260206" w:rsidRPr="00815DC7" w:rsidRDefault="00260206" w:rsidP="00B25534">
            <w:pPr>
              <w:keepNext/>
              <w:keepLines/>
              <w:spacing w:after="0"/>
              <w:rPr>
                <w:rFonts w:ascii="Arial" w:hAnsi="Arial"/>
                <w:b/>
                <w:sz w:val="18"/>
              </w:rPr>
            </w:pPr>
            <w:r w:rsidRPr="00815DC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2FB7B51" w14:textId="77777777" w:rsidR="00260206" w:rsidRPr="00815DC7" w:rsidRDefault="00260206" w:rsidP="00B25534">
            <w:pPr>
              <w:keepNext/>
              <w:keepLines/>
              <w:spacing w:after="0"/>
              <w:rPr>
                <w:rFonts w:ascii="Arial" w:hAnsi="Arial"/>
                <w:b/>
                <w:sz w:val="18"/>
              </w:rPr>
            </w:pPr>
            <w:r w:rsidRPr="00815DC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4B6A7C4" w14:textId="77777777" w:rsidR="00260206" w:rsidRPr="00815DC7" w:rsidRDefault="00260206" w:rsidP="00B25534">
            <w:pPr>
              <w:keepNext/>
              <w:keepLines/>
              <w:spacing w:after="0"/>
              <w:rPr>
                <w:rFonts w:ascii="Arial" w:hAnsi="Arial"/>
                <w:b/>
                <w:sz w:val="18"/>
              </w:rPr>
            </w:pPr>
            <w:r w:rsidRPr="00815DC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E4F0623" w14:textId="77777777" w:rsidR="00260206" w:rsidRPr="00815DC7" w:rsidRDefault="00260206" w:rsidP="00B25534">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8AB30F9" w14:textId="77777777" w:rsidR="00260206" w:rsidRPr="00815DC7" w:rsidRDefault="00260206" w:rsidP="00B25534">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A82AC81" w14:textId="77777777" w:rsidR="00260206" w:rsidRPr="00815DC7" w:rsidRDefault="00260206" w:rsidP="00B25534">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20A7DB" w14:textId="77777777" w:rsidR="00260206" w:rsidRPr="00815DC7" w:rsidRDefault="00260206" w:rsidP="00B25534">
            <w:pPr>
              <w:keepNext/>
              <w:keepLines/>
              <w:spacing w:after="0"/>
              <w:rPr>
                <w:rFonts w:ascii="Arial" w:hAnsi="Arial"/>
                <w:b/>
                <w:sz w:val="18"/>
              </w:rPr>
            </w:pPr>
            <w:r>
              <w:rPr>
                <w:rFonts w:ascii="Arial" w:hAnsi="Arial"/>
                <w:b/>
                <w:sz w:val="18"/>
              </w:rPr>
              <w:t>B32</w:t>
            </w:r>
          </w:p>
        </w:tc>
      </w:tr>
      <w:tr w:rsidR="00260206" w:rsidRPr="00815DC7" w14:paraId="0561C30B" w14:textId="77777777" w:rsidTr="00B25534">
        <w:tc>
          <w:tcPr>
            <w:tcW w:w="959" w:type="dxa"/>
            <w:tcBorders>
              <w:top w:val="nil"/>
              <w:left w:val="nil"/>
              <w:bottom w:val="nil"/>
              <w:right w:val="single" w:sz="4" w:space="0" w:color="auto"/>
            </w:tcBorders>
          </w:tcPr>
          <w:p w14:paraId="6159C05B" w14:textId="77777777" w:rsidR="00260206" w:rsidRPr="00815DC7" w:rsidRDefault="00260206" w:rsidP="00B2553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35497C" w14:textId="0169472A" w:rsidR="00260206" w:rsidRPr="00815DC7" w:rsidRDefault="00260206" w:rsidP="00B25534">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tcPr>
          <w:p w14:paraId="5650FF80" w14:textId="3EDBC1A4" w:rsidR="00260206" w:rsidRPr="00815DC7" w:rsidRDefault="00260206" w:rsidP="00B25534">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tcPr>
          <w:p w14:paraId="7C66A916" w14:textId="0FA090F1" w:rsidR="00260206" w:rsidRPr="00815DC7" w:rsidRDefault="00260206" w:rsidP="00B25534">
            <w:pPr>
              <w:keepNext/>
              <w:keepLines/>
              <w:spacing w:after="0"/>
              <w:rPr>
                <w:rFonts w:ascii="Arial" w:hAnsi="Arial"/>
                <w:b/>
                <w:sz w:val="18"/>
              </w:rPr>
            </w:pPr>
            <w:r w:rsidRPr="00815DC7">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tcPr>
          <w:p w14:paraId="0971BE29" w14:textId="1DE51CC2" w:rsidR="00260206" w:rsidRPr="00815DC7" w:rsidRDefault="00260206" w:rsidP="00B25534">
            <w:pPr>
              <w:keepNext/>
              <w:keepLines/>
              <w:spacing w:after="0"/>
              <w:rPr>
                <w:rFonts w:ascii="Arial" w:hAnsi="Arial"/>
                <w:b/>
                <w:sz w:val="18"/>
              </w:rPr>
            </w:pPr>
            <w:r w:rsidRPr="00815DC7">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tcPr>
          <w:p w14:paraId="6B98E676"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63CE2637"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69CF4CD" w14:textId="77777777" w:rsidR="00260206" w:rsidRPr="00815DC7" w:rsidRDefault="00260206" w:rsidP="00B25534">
            <w:pPr>
              <w:keepNext/>
              <w:keepLines/>
              <w:spacing w:after="0"/>
              <w:rPr>
                <w:rFonts w:ascii="Arial" w:hAnsi="Arial"/>
                <w:b/>
                <w:sz w:val="18"/>
              </w:rPr>
            </w:pPr>
            <w:r w:rsidRPr="00815DC7">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tcPr>
          <w:p w14:paraId="7E686118" w14:textId="77777777" w:rsidR="00260206" w:rsidRPr="00815DC7" w:rsidRDefault="00260206" w:rsidP="00B25534">
            <w:pPr>
              <w:keepNext/>
              <w:keepLines/>
              <w:spacing w:after="0"/>
              <w:rPr>
                <w:rFonts w:ascii="Arial" w:hAnsi="Arial"/>
                <w:b/>
                <w:sz w:val="18"/>
              </w:rPr>
            </w:pPr>
            <w:r w:rsidRPr="00815DC7">
              <w:rPr>
                <w:rFonts w:ascii="Arial" w:hAnsi="Arial"/>
                <w:bCs/>
                <w:sz w:val="18"/>
              </w:rPr>
              <w:t>02</w:t>
            </w:r>
          </w:p>
        </w:tc>
      </w:tr>
      <w:bookmarkEnd w:id="3443"/>
    </w:tbl>
    <w:p w14:paraId="12843113" w14:textId="77777777" w:rsidR="00260206" w:rsidRDefault="00260206" w:rsidP="00260206"/>
    <w:p w14:paraId="5DE1A907" w14:textId="53490275" w:rsidR="003B284F" w:rsidRPr="00815DC7" w:rsidRDefault="00815DC7" w:rsidP="003B284F">
      <w:pPr>
        <w:pStyle w:val="Heading5"/>
      </w:pPr>
      <w:r w:rsidRPr="00815DC7">
        <w:t>19</w:t>
      </w:r>
      <w:r w:rsidR="003B284F" w:rsidRPr="00815DC7">
        <w:t>.1.3.4.2</w:t>
      </w:r>
      <w:r w:rsidR="003B284F" w:rsidRPr="00815DC7">
        <w:tab/>
        <w:t>Procedure</w:t>
      </w:r>
    </w:p>
    <w:p w14:paraId="351E4C22" w14:textId="77777777" w:rsidR="003B284F" w:rsidRPr="00815DC7" w:rsidRDefault="003B284F" w:rsidP="00815DC7">
      <w:pPr>
        <w:pStyle w:val="B1"/>
      </w:pPr>
      <w:r w:rsidRPr="00815DC7">
        <w:t>a) The UE is switched on.</w:t>
      </w:r>
    </w:p>
    <w:p w14:paraId="665B7EFA" w14:textId="77777777" w:rsidR="003B284F" w:rsidRPr="00815DC7" w:rsidRDefault="003B284F" w:rsidP="00815DC7">
      <w:pPr>
        <w:pStyle w:val="B1"/>
      </w:pPr>
      <w:r w:rsidRPr="00815DC7">
        <w:t>b) The UE is successfull authenticated to PLMN 244 005 and no SOR-CMCI was provided during registration.</w:t>
      </w:r>
    </w:p>
    <w:p w14:paraId="5F2339B9" w14:textId="77777777" w:rsidR="003B284F" w:rsidRPr="00815DC7" w:rsidRDefault="003B284F" w:rsidP="00815DC7">
      <w:pPr>
        <w:pStyle w:val="B1"/>
      </w:pPr>
      <w:r w:rsidRPr="00815DC7">
        <w:t xml:space="preserve">c) The UE establishes a PDU session with DNN = internet and S-NSSAI </w:t>
      </w:r>
      <w:r w:rsidRPr="00815DC7">
        <w:rPr>
          <w:lang w:eastAsia="fr-FR"/>
        </w:rPr>
        <w:t>set to '01 01 01 01'</w:t>
      </w:r>
      <w:r w:rsidRPr="00815DC7">
        <w:t>, an internal timer shall start to run.</w:t>
      </w:r>
    </w:p>
    <w:p w14:paraId="656A668A" w14:textId="77777777" w:rsidR="003B284F" w:rsidRPr="00815DC7" w:rsidRDefault="003B284F" w:rsidP="00815DC7">
      <w:pPr>
        <w:pStyle w:val="B1"/>
      </w:pPr>
      <w:r w:rsidRPr="00815DC7">
        <w:t>d) The UE releases the PDU Session.</w:t>
      </w:r>
    </w:p>
    <w:p w14:paraId="3DECB165" w14:textId="31CA4EA8" w:rsidR="003B284F" w:rsidRPr="00815DC7" w:rsidRDefault="00815DC7" w:rsidP="003B284F">
      <w:pPr>
        <w:pStyle w:val="Heading5"/>
      </w:pPr>
      <w:r w:rsidRPr="00815DC7">
        <w:lastRenderedPageBreak/>
        <w:t>19</w:t>
      </w:r>
      <w:r w:rsidR="003B284F" w:rsidRPr="00815DC7">
        <w:t>.1.3.4.3</w:t>
      </w:r>
      <w:r w:rsidR="003B284F" w:rsidRPr="00815DC7">
        <w:tab/>
        <w:t>Acceptance criteria</w:t>
      </w:r>
    </w:p>
    <w:p w14:paraId="3C5E53CC" w14:textId="48B021DF" w:rsidR="003B284F" w:rsidRPr="00815DC7" w:rsidRDefault="00815DC7" w:rsidP="00815DC7">
      <w:pPr>
        <w:pStyle w:val="B1"/>
      </w:pPr>
      <w:r>
        <w:t>1)</w:t>
      </w:r>
      <w:r>
        <w:tab/>
      </w:r>
      <w:r w:rsidR="003B284F" w:rsidRPr="00815DC7">
        <w:t>After step a) the UE shall read EF</w:t>
      </w:r>
      <w:r w:rsidR="003B284F" w:rsidRPr="00815DC7">
        <w:rPr>
          <w:vertAlign w:val="subscript"/>
        </w:rPr>
        <w:t>UST</w:t>
      </w:r>
      <w:r w:rsidR="003B284F" w:rsidRPr="00815DC7">
        <w:t xml:space="preserve"> and EF</w:t>
      </w:r>
      <w:r w:rsidR="003B284F" w:rsidRPr="00815DC7">
        <w:rPr>
          <w:vertAlign w:val="subscript"/>
        </w:rPr>
        <w:t>SOR</w:t>
      </w:r>
      <w:r w:rsidR="003B284F" w:rsidRPr="00815DC7">
        <w:rPr>
          <w:vertAlign w:val="subscript"/>
        </w:rPr>
        <w:noBreakHyphen/>
        <w:t>CMCI</w:t>
      </w:r>
      <w:r w:rsidR="003B284F" w:rsidRPr="00815DC7">
        <w:t>.</w:t>
      </w:r>
    </w:p>
    <w:p w14:paraId="09C1865D" w14:textId="2AEF4DCE" w:rsidR="003B284F" w:rsidRPr="00815DC7" w:rsidRDefault="00815DC7" w:rsidP="00815DC7">
      <w:pPr>
        <w:pStyle w:val="B1"/>
      </w:pPr>
      <w:r>
        <w:t>2)</w:t>
      </w:r>
      <w:r>
        <w:tab/>
      </w:r>
      <w:r w:rsidR="003B284F" w:rsidRPr="00815DC7">
        <w:t>On step b) no SOR-CMCI is provided to the UE.</w:t>
      </w:r>
    </w:p>
    <w:p w14:paraId="1BBDE11B" w14:textId="06252F7C" w:rsidR="00080512" w:rsidRDefault="00815DC7" w:rsidP="00815DC7">
      <w:pPr>
        <w:pStyle w:val="B1"/>
      </w:pPr>
      <w:r>
        <w:t>3)</w:t>
      </w:r>
      <w:r>
        <w:tab/>
      </w:r>
      <w:r w:rsidR="003B284F" w:rsidRPr="00815DC7">
        <w:t>On Step d) the PDU Session is released after 2 minutes + 10% (Tsor-cm coming from 'S-NSSAI SST and SD' ('01 01 01 01') matching rule with highest value on two matching from EF</w:t>
      </w:r>
      <w:r w:rsidR="003B284F" w:rsidRPr="00815DC7">
        <w:rPr>
          <w:vertAlign w:val="subscript"/>
        </w:rPr>
        <w:t>SOR</w:t>
      </w:r>
      <w:r w:rsidR="003B284F" w:rsidRPr="00815DC7">
        <w:rPr>
          <w:vertAlign w:val="subscript"/>
        </w:rPr>
        <w:noBreakHyphen/>
        <w:t>CMCI</w:t>
      </w:r>
      <w:r w:rsidR="003B284F" w:rsidRPr="00815DC7">
        <w:t>).</w:t>
      </w:r>
    </w:p>
    <w:p w14:paraId="64868751" w14:textId="46673237" w:rsidR="004E45E5" w:rsidRPr="004E45E5" w:rsidRDefault="004E45E5" w:rsidP="004E45E5">
      <w:pPr>
        <w:pStyle w:val="Heading2"/>
      </w:pPr>
      <w:bookmarkStart w:id="3444" w:name="_Toc10738979"/>
      <w:bookmarkStart w:id="3445" w:name="_Toc20396831"/>
      <w:bookmarkStart w:id="3446" w:name="_Toc29398484"/>
      <w:bookmarkStart w:id="3447" w:name="_Toc29399606"/>
      <w:bookmarkStart w:id="3448" w:name="_Toc36649616"/>
      <w:bookmarkStart w:id="3449" w:name="_Toc36655458"/>
      <w:bookmarkStart w:id="3450" w:name="_Toc44961761"/>
      <w:bookmarkStart w:id="3451" w:name="_Toc50983424"/>
      <w:bookmarkStart w:id="3452" w:name="_Toc50985595"/>
      <w:bookmarkStart w:id="3453" w:name="_Toc57112855"/>
      <w:bookmarkStart w:id="3454" w:name="_Toc146300014"/>
      <w:r w:rsidRPr="004E45E5">
        <w:t>20</w:t>
      </w:r>
      <w:r w:rsidRPr="004E45E5">
        <w:tab/>
      </w:r>
      <w:bookmarkEnd w:id="3444"/>
      <w:bookmarkEnd w:id="3445"/>
      <w:bookmarkEnd w:id="3446"/>
      <w:bookmarkEnd w:id="3447"/>
      <w:bookmarkEnd w:id="3448"/>
      <w:bookmarkEnd w:id="3449"/>
      <w:bookmarkEnd w:id="3450"/>
      <w:bookmarkEnd w:id="3451"/>
      <w:bookmarkEnd w:id="3452"/>
      <w:bookmarkEnd w:id="3453"/>
      <w:bookmarkEnd w:id="3454"/>
      <w:r w:rsidRPr="004E45E5">
        <w:t>SENSE</w:t>
      </w:r>
    </w:p>
    <w:p w14:paraId="18022A36" w14:textId="55993DCE" w:rsidR="004E45E5" w:rsidRPr="004E45E5" w:rsidRDefault="004E45E5" w:rsidP="004E45E5">
      <w:pPr>
        <w:pStyle w:val="Heading3"/>
      </w:pPr>
      <w:bookmarkStart w:id="3455" w:name="_Toc10738839"/>
      <w:bookmarkStart w:id="3456" w:name="_Toc20396691"/>
      <w:bookmarkStart w:id="3457" w:name="_Toc29398344"/>
      <w:bookmarkStart w:id="3458" w:name="_Toc29399466"/>
      <w:bookmarkStart w:id="3459" w:name="_Toc36649476"/>
      <w:bookmarkStart w:id="3460" w:name="_Toc36655318"/>
      <w:bookmarkStart w:id="3461" w:name="_Toc44961621"/>
      <w:bookmarkStart w:id="3462" w:name="_Toc50983284"/>
      <w:bookmarkStart w:id="3463" w:name="_Toc50985455"/>
      <w:bookmarkStart w:id="3464" w:name="_Toc57112715"/>
      <w:bookmarkStart w:id="3465" w:name="_Toc146299866"/>
      <w:r w:rsidRPr="004E45E5">
        <w:t>20.1</w:t>
      </w:r>
      <w:r w:rsidRPr="004E45E5">
        <w:tab/>
      </w:r>
      <w:bookmarkEnd w:id="3455"/>
      <w:bookmarkEnd w:id="3456"/>
      <w:bookmarkEnd w:id="3457"/>
      <w:bookmarkEnd w:id="3458"/>
      <w:bookmarkEnd w:id="3459"/>
      <w:bookmarkEnd w:id="3460"/>
      <w:bookmarkEnd w:id="3461"/>
      <w:bookmarkEnd w:id="3462"/>
      <w:bookmarkEnd w:id="3463"/>
      <w:bookmarkEnd w:id="3464"/>
      <w:bookmarkEnd w:id="3465"/>
      <w:r w:rsidRPr="004E45E5">
        <w:t xml:space="preserve">Usage of </w:t>
      </w:r>
      <w:r w:rsidRPr="004E45E5">
        <w:rPr>
          <w:rFonts w:ascii="Helvetica" w:hAnsi="Helvetica" w:cs="Calibri"/>
          <w:color w:val="000000"/>
        </w:rPr>
        <w:t>Operator Controlled Signal threshold per ACT (operator enabled SENSE usage) on E-UTRAN</w:t>
      </w:r>
    </w:p>
    <w:p w14:paraId="261A0FCB" w14:textId="52257658" w:rsidR="004E45E5" w:rsidRPr="004E45E5" w:rsidRDefault="004E45E5" w:rsidP="004E45E5">
      <w:pPr>
        <w:pStyle w:val="Heading4"/>
      </w:pPr>
      <w:bookmarkStart w:id="3466" w:name="_Toc10738840"/>
      <w:bookmarkStart w:id="3467" w:name="_Toc20396692"/>
      <w:bookmarkStart w:id="3468" w:name="_Toc29398345"/>
      <w:bookmarkStart w:id="3469" w:name="_Toc29399467"/>
      <w:bookmarkStart w:id="3470" w:name="_Toc36649477"/>
      <w:bookmarkStart w:id="3471" w:name="_Toc36655319"/>
      <w:bookmarkStart w:id="3472" w:name="_Toc44961622"/>
      <w:bookmarkStart w:id="3473" w:name="_Toc50983285"/>
      <w:bookmarkStart w:id="3474" w:name="_Toc50985456"/>
      <w:bookmarkStart w:id="3475" w:name="_Toc57112716"/>
      <w:bookmarkStart w:id="3476" w:name="_Toc146299867"/>
      <w:r w:rsidRPr="004E45E5">
        <w:t>20.1.1</w:t>
      </w:r>
      <w:r w:rsidRPr="004E45E5">
        <w:tab/>
        <w:t>Definition and applicability</w:t>
      </w:r>
      <w:bookmarkEnd w:id="3466"/>
      <w:bookmarkEnd w:id="3467"/>
      <w:bookmarkEnd w:id="3468"/>
      <w:bookmarkEnd w:id="3469"/>
      <w:bookmarkEnd w:id="3470"/>
      <w:bookmarkEnd w:id="3471"/>
      <w:bookmarkEnd w:id="3472"/>
      <w:bookmarkEnd w:id="3473"/>
      <w:bookmarkEnd w:id="3474"/>
      <w:bookmarkEnd w:id="3475"/>
      <w:bookmarkEnd w:id="3476"/>
    </w:p>
    <w:p w14:paraId="50DC9EBC" w14:textId="77777777" w:rsidR="004E45E5" w:rsidRPr="004E45E5" w:rsidRDefault="004E45E5" w:rsidP="004E45E5">
      <w:r w:rsidRPr="004E45E5">
        <w:t>If "Operator controlled signal threshold per access technology"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while in Automatic Network Selection Mode (see clause 4.4.3.1.1, TS 23.122 [31]).</w:t>
      </w:r>
    </w:p>
    <w:p w14:paraId="3AC270C8" w14:textId="77777777" w:rsidR="004E45E5" w:rsidRPr="004E45E5" w:rsidRDefault="004E45E5" w:rsidP="004E45E5">
      <w:r w:rsidRPr="004E45E5">
        <w:t>Signal level enhanced network selection applies only to NB-IoT, GERAN EC-GSM-IoT and Category M1 or M2 of EUTRA. An MS supporting any, or a combination, of NB-IoT, GERAN EC-GSM-IoT and Category M1 or M2 of EUTRA shall apply signal level enhanced network selection if the conditions defined in clause 3.11, TS 23.122 [31] is fulfilled.</w:t>
      </w:r>
    </w:p>
    <w:p w14:paraId="506D845E" w14:textId="067E13D6" w:rsidR="004E45E5" w:rsidRPr="004E45E5" w:rsidRDefault="004E45E5" w:rsidP="004E45E5">
      <w:pPr>
        <w:pStyle w:val="Heading4"/>
      </w:pPr>
      <w:bookmarkStart w:id="3477" w:name="_Toc10738841"/>
      <w:bookmarkStart w:id="3478" w:name="_Toc20396693"/>
      <w:bookmarkStart w:id="3479" w:name="_Toc29398346"/>
      <w:bookmarkStart w:id="3480" w:name="_Toc29399468"/>
      <w:bookmarkStart w:id="3481" w:name="_Toc36649478"/>
      <w:bookmarkStart w:id="3482" w:name="_Toc36655320"/>
      <w:bookmarkStart w:id="3483" w:name="_Toc44961623"/>
      <w:bookmarkStart w:id="3484" w:name="_Toc50983286"/>
      <w:bookmarkStart w:id="3485" w:name="_Toc50985457"/>
      <w:bookmarkStart w:id="3486" w:name="_Toc57112717"/>
      <w:bookmarkStart w:id="3487" w:name="_Toc146299868"/>
      <w:r w:rsidRPr="004E45E5">
        <w:t>20.1.2</w:t>
      </w:r>
      <w:r w:rsidRPr="004E45E5">
        <w:tab/>
        <w:t>Conformance requirement</w:t>
      </w:r>
      <w:bookmarkEnd w:id="3477"/>
      <w:bookmarkEnd w:id="3478"/>
      <w:bookmarkEnd w:id="3479"/>
      <w:bookmarkEnd w:id="3480"/>
      <w:bookmarkEnd w:id="3481"/>
      <w:bookmarkEnd w:id="3482"/>
      <w:bookmarkEnd w:id="3483"/>
      <w:bookmarkEnd w:id="3484"/>
      <w:bookmarkEnd w:id="3485"/>
      <w:bookmarkEnd w:id="3486"/>
      <w:bookmarkEnd w:id="3487"/>
    </w:p>
    <w:p w14:paraId="147BF094"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1C91CDA"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4B64D526"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7651F9AE" w14:textId="77777777" w:rsidR="004E45E5" w:rsidRPr="004E45E5" w:rsidRDefault="004E45E5" w:rsidP="004E45E5">
      <w:r w:rsidRPr="004E45E5">
        <w:t>Reference:</w:t>
      </w:r>
    </w:p>
    <w:p w14:paraId="41E4711C" w14:textId="77777777" w:rsidR="004E45E5" w:rsidRPr="004E45E5" w:rsidRDefault="004E45E5" w:rsidP="004E45E5">
      <w:pPr>
        <w:pStyle w:val="B1"/>
      </w:pPr>
      <w:r w:rsidRPr="004E45E5">
        <w:t>-</w:t>
      </w:r>
      <w:r w:rsidRPr="004E45E5">
        <w:tab/>
        <w:t>TS 23.122 [31], clauses 3.11, 4.4.3.5.</w:t>
      </w:r>
    </w:p>
    <w:p w14:paraId="73D42466" w14:textId="782519D2" w:rsidR="004E45E5" w:rsidRPr="004E45E5" w:rsidRDefault="004E45E5" w:rsidP="004E45E5">
      <w:pPr>
        <w:pStyle w:val="Heading4"/>
      </w:pPr>
      <w:bookmarkStart w:id="3488" w:name="_Toc10738842"/>
      <w:bookmarkStart w:id="3489" w:name="_Toc20396694"/>
      <w:bookmarkStart w:id="3490" w:name="_Toc29398347"/>
      <w:bookmarkStart w:id="3491" w:name="_Toc29399469"/>
      <w:bookmarkStart w:id="3492" w:name="_Toc36649479"/>
      <w:bookmarkStart w:id="3493" w:name="_Toc36655321"/>
      <w:bookmarkStart w:id="3494" w:name="_Toc44961624"/>
      <w:bookmarkStart w:id="3495" w:name="_Toc50983287"/>
      <w:bookmarkStart w:id="3496" w:name="_Toc50985458"/>
      <w:bookmarkStart w:id="3497" w:name="_Toc57112718"/>
      <w:bookmarkStart w:id="3498" w:name="_Toc146299869"/>
      <w:r w:rsidRPr="004E45E5">
        <w:t>20.1.3</w:t>
      </w:r>
      <w:r w:rsidRPr="004E45E5">
        <w:tab/>
        <w:t>Test purpose</w:t>
      </w:r>
      <w:bookmarkEnd w:id="3488"/>
      <w:bookmarkEnd w:id="3489"/>
      <w:bookmarkEnd w:id="3490"/>
      <w:bookmarkEnd w:id="3491"/>
      <w:bookmarkEnd w:id="3492"/>
      <w:bookmarkEnd w:id="3493"/>
      <w:bookmarkEnd w:id="3494"/>
      <w:bookmarkEnd w:id="3495"/>
      <w:bookmarkEnd w:id="3496"/>
      <w:bookmarkEnd w:id="3497"/>
      <w:bookmarkEnd w:id="3498"/>
    </w:p>
    <w:p w14:paraId="2C85461B" w14:textId="77777777" w:rsidR="004E45E5" w:rsidRPr="004E45E5" w:rsidRDefault="004E45E5" w:rsidP="004E45E5">
      <w:r w:rsidRPr="004E45E5">
        <w:t>To verify that ME reads the "Operator controlled signal threshold per access technology" in USIM. If  "SENSE is enabled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attempt to obtain service on an allowable PLMN/access technology combination where the received signal quality is equal to or greater than the signal quality configured in EF</w:t>
      </w:r>
      <w:r w:rsidRPr="004E45E5">
        <w:rPr>
          <w:vertAlign w:val="subscript"/>
        </w:rPr>
        <w:t>OCST</w:t>
      </w:r>
      <w:r w:rsidRPr="004E45E5">
        <w:t>.</w:t>
      </w:r>
    </w:p>
    <w:p w14:paraId="0FDF46C3" w14:textId="6FC329A0" w:rsidR="004E45E5" w:rsidRPr="004E45E5" w:rsidRDefault="004E45E5" w:rsidP="004E45E5">
      <w:pPr>
        <w:pStyle w:val="Heading4"/>
      </w:pPr>
      <w:bookmarkStart w:id="3499" w:name="_Toc10738843"/>
      <w:bookmarkStart w:id="3500" w:name="_Toc20396695"/>
      <w:bookmarkStart w:id="3501" w:name="_Toc29398348"/>
      <w:bookmarkStart w:id="3502" w:name="_Toc29399470"/>
      <w:bookmarkStart w:id="3503" w:name="_Toc36649480"/>
      <w:bookmarkStart w:id="3504" w:name="_Toc36655322"/>
      <w:bookmarkStart w:id="3505" w:name="_Toc44961625"/>
      <w:bookmarkStart w:id="3506" w:name="_Toc50983288"/>
      <w:bookmarkStart w:id="3507" w:name="_Toc50985459"/>
      <w:bookmarkStart w:id="3508" w:name="_Toc57112719"/>
      <w:bookmarkStart w:id="3509" w:name="_Toc146299870"/>
      <w:r w:rsidRPr="004E45E5">
        <w:lastRenderedPageBreak/>
        <w:t>20.1.4</w:t>
      </w:r>
      <w:r w:rsidRPr="004E45E5">
        <w:tab/>
        <w:t>Method of test</w:t>
      </w:r>
      <w:bookmarkEnd w:id="3499"/>
      <w:bookmarkEnd w:id="3500"/>
      <w:bookmarkEnd w:id="3501"/>
      <w:bookmarkEnd w:id="3502"/>
      <w:bookmarkEnd w:id="3503"/>
      <w:bookmarkEnd w:id="3504"/>
      <w:bookmarkEnd w:id="3505"/>
      <w:bookmarkEnd w:id="3506"/>
      <w:bookmarkEnd w:id="3507"/>
      <w:bookmarkEnd w:id="3508"/>
      <w:bookmarkEnd w:id="3509"/>
    </w:p>
    <w:p w14:paraId="03AA6F39" w14:textId="5F66DF3B" w:rsidR="004E45E5" w:rsidRPr="004E45E5" w:rsidRDefault="004E45E5" w:rsidP="004E45E5">
      <w:pPr>
        <w:pStyle w:val="Heading5"/>
      </w:pPr>
      <w:bookmarkStart w:id="3510" w:name="_Toc10738844"/>
      <w:bookmarkStart w:id="3511" w:name="_Toc20396696"/>
      <w:bookmarkStart w:id="3512" w:name="_Toc29398349"/>
      <w:bookmarkStart w:id="3513" w:name="_Toc29399471"/>
      <w:bookmarkStart w:id="3514" w:name="_Toc36649481"/>
      <w:bookmarkStart w:id="3515" w:name="_Toc36655323"/>
      <w:bookmarkStart w:id="3516" w:name="_Toc44961626"/>
      <w:bookmarkStart w:id="3517" w:name="_Toc50983289"/>
      <w:bookmarkStart w:id="3518" w:name="_Toc50985460"/>
      <w:bookmarkStart w:id="3519" w:name="_Toc57112720"/>
      <w:bookmarkStart w:id="3520" w:name="_Toc146299871"/>
      <w:r w:rsidRPr="004E45E5">
        <w:t>20.1.4.1</w:t>
      </w:r>
      <w:r w:rsidRPr="004E45E5">
        <w:tab/>
        <w:t>Initial conditions</w:t>
      </w:r>
      <w:bookmarkEnd w:id="3510"/>
      <w:bookmarkEnd w:id="3511"/>
      <w:bookmarkEnd w:id="3512"/>
      <w:bookmarkEnd w:id="3513"/>
      <w:bookmarkEnd w:id="3514"/>
      <w:bookmarkEnd w:id="3515"/>
      <w:bookmarkEnd w:id="3516"/>
      <w:bookmarkEnd w:id="3517"/>
      <w:bookmarkEnd w:id="3518"/>
      <w:bookmarkEnd w:id="3519"/>
      <w:bookmarkEnd w:id="3520"/>
    </w:p>
    <w:p w14:paraId="3C79A304" w14:textId="77777777" w:rsidR="004E45E5" w:rsidRPr="004E45E5" w:rsidRDefault="004E45E5" w:rsidP="004E45E5">
      <w:bookmarkStart w:id="3521" w:name="_Toc10738845"/>
      <w:bookmarkStart w:id="3522" w:name="_Toc20396697"/>
      <w:bookmarkStart w:id="3523" w:name="_Toc29398350"/>
      <w:bookmarkStart w:id="3524" w:name="_Toc29399472"/>
      <w:bookmarkStart w:id="3525" w:name="_Toc36649482"/>
      <w:bookmarkStart w:id="3526" w:name="_Toc36655324"/>
      <w:bookmarkStart w:id="3527" w:name="_Toc44961627"/>
      <w:bookmarkStart w:id="3528" w:name="_Toc50983290"/>
      <w:bookmarkStart w:id="3529" w:name="_Toc50985461"/>
      <w:bookmarkStart w:id="3530" w:name="_Toc57112721"/>
      <w:bookmarkStart w:id="3531" w:name="_Toc146299872"/>
      <w:r w:rsidRPr="004E45E5">
        <w:t>For this test a E-UTRAN E-USS is required with Cell A, Cell B and Cell C.</w:t>
      </w:r>
    </w:p>
    <w:p w14:paraId="216FAAF8" w14:textId="77777777" w:rsidR="004E45E5" w:rsidRPr="004E45E5" w:rsidRDefault="004E45E5" w:rsidP="004E45E5">
      <w:r w:rsidRPr="004E45E5">
        <w:t>The E-USS transmits on BCCH, with the following network parameters when switched on:</w:t>
      </w:r>
    </w:p>
    <w:p w14:paraId="53FEAFC1" w14:textId="77777777" w:rsidR="004E45E5" w:rsidRPr="004E45E5" w:rsidRDefault="004E45E5" w:rsidP="004E45E5">
      <w:r w:rsidRPr="004E45E5">
        <w:t>Cell A:</w:t>
      </w:r>
    </w:p>
    <w:p w14:paraId="6CA959C6" w14:textId="77777777" w:rsidR="004E45E5" w:rsidRPr="004E45E5" w:rsidRDefault="004E45E5" w:rsidP="004E45E5">
      <w:pPr>
        <w:pStyle w:val="B1"/>
        <w:tabs>
          <w:tab w:val="left" w:pos="2835"/>
        </w:tabs>
      </w:pPr>
      <w:r w:rsidRPr="004E45E5">
        <w:t>--</w:t>
      </w:r>
      <w:r w:rsidRPr="004E45E5">
        <w:tab/>
        <w:t>TAI (MCC/MNC/TAC):</w:t>
      </w:r>
      <w:r w:rsidRPr="004E45E5">
        <w:tab/>
        <w:t>244/081/0001.</w:t>
      </w:r>
    </w:p>
    <w:p w14:paraId="37E5F8E4"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0C8A1554" w14:textId="77777777" w:rsidR="004E45E5" w:rsidRPr="004E45E5" w:rsidRDefault="004E45E5" w:rsidP="004E45E5">
      <w:r w:rsidRPr="004E45E5">
        <w:t>Cell B:</w:t>
      </w:r>
    </w:p>
    <w:p w14:paraId="2860EA78" w14:textId="77777777" w:rsidR="004E45E5" w:rsidRPr="004E45E5" w:rsidRDefault="004E45E5" w:rsidP="004E45E5">
      <w:pPr>
        <w:pStyle w:val="B1"/>
        <w:tabs>
          <w:tab w:val="left" w:pos="2835"/>
        </w:tabs>
      </w:pPr>
      <w:r w:rsidRPr="004E45E5">
        <w:t>-</w:t>
      </w:r>
      <w:r w:rsidRPr="004E45E5">
        <w:tab/>
        <w:t>TAI (MCC/MNC/TAC):</w:t>
      </w:r>
      <w:r w:rsidRPr="004E45E5">
        <w:tab/>
        <w:t>244/008/0001.</w:t>
      </w:r>
    </w:p>
    <w:p w14:paraId="290FC4DA"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5CFFAF11" w14:textId="77777777" w:rsidR="004E45E5" w:rsidRPr="004E45E5" w:rsidRDefault="004E45E5" w:rsidP="004E45E5">
      <w:r w:rsidRPr="004E45E5">
        <w:t>Cell C:</w:t>
      </w:r>
    </w:p>
    <w:p w14:paraId="57EC1124" w14:textId="77777777" w:rsidR="004E45E5" w:rsidRPr="004E45E5" w:rsidRDefault="004E45E5" w:rsidP="004E45E5">
      <w:pPr>
        <w:pStyle w:val="B1"/>
        <w:tabs>
          <w:tab w:val="left" w:pos="2835"/>
        </w:tabs>
      </w:pPr>
      <w:r w:rsidRPr="004E45E5">
        <w:t>-</w:t>
      </w:r>
      <w:r w:rsidRPr="004E45E5">
        <w:tab/>
        <w:t>TAI (MCC/MNC/TAC):</w:t>
      </w:r>
      <w:r w:rsidRPr="004E45E5">
        <w:tab/>
        <w:t>246/081/0001.</w:t>
      </w:r>
    </w:p>
    <w:p w14:paraId="165A767C" w14:textId="77777777" w:rsidR="004E45E5" w:rsidRPr="004E45E5" w:rsidRDefault="004E45E5" w:rsidP="004E45E5">
      <w:pPr>
        <w:pStyle w:val="B1"/>
        <w:tabs>
          <w:tab w:val="left" w:pos="2835"/>
        </w:tabs>
      </w:pPr>
      <w:r w:rsidRPr="004E45E5">
        <w:t>--</w:t>
      </w:r>
      <w:r w:rsidRPr="004E45E5">
        <w:tab/>
        <w:t>Access control:</w:t>
      </w:r>
      <w:r w:rsidRPr="004E45E5">
        <w:tab/>
        <w:t>unrestricted.</w:t>
      </w:r>
    </w:p>
    <w:p w14:paraId="278035CF" w14:textId="77777777" w:rsidR="004E45E5" w:rsidRPr="004E45E5" w:rsidRDefault="004E45E5" w:rsidP="004E45E5">
      <w:pPr>
        <w:keepNext/>
      </w:pPr>
      <w:r w:rsidRPr="004E45E5">
        <w:t>The default '5G-NR UICC – support of Rel-18 features' as defined in clause 4 is used with the following exception:</w:t>
      </w:r>
    </w:p>
    <w:p w14:paraId="7C9D19F7" w14:textId="77777777" w:rsidR="004E45E5" w:rsidRPr="004E45E5" w:rsidRDefault="004E45E5" w:rsidP="004E45E5">
      <w:pPr>
        <w:pStyle w:val="B1"/>
        <w:ind w:left="0" w:firstLine="0"/>
        <w:rPr>
          <w:b/>
          <w:bCs/>
        </w:rPr>
      </w:pPr>
      <w:r w:rsidRPr="004E45E5">
        <w:rPr>
          <w:b/>
          <w:bCs/>
        </w:rPr>
        <w:t>EF</w:t>
      </w:r>
      <w:r w:rsidRPr="004E45E5">
        <w:rPr>
          <w:b/>
          <w:bCs/>
          <w:vertAlign w:val="subscript"/>
        </w:rPr>
        <w:t>PLMNwACT</w:t>
      </w:r>
      <w:r w:rsidRPr="004E45E5">
        <w:rPr>
          <w:b/>
          <w:bCs/>
        </w:rPr>
        <w:t xml:space="preserve"> (User Controlled PLMN Selector with Access Technology)</w:t>
      </w:r>
    </w:p>
    <w:p w14:paraId="31FA1BC8" w14:textId="77777777" w:rsidR="004E45E5" w:rsidRPr="004E45E5" w:rsidRDefault="004E45E5" w:rsidP="004E45E5">
      <w:pPr>
        <w:keepLines/>
        <w:tabs>
          <w:tab w:val="left" w:pos="2835"/>
        </w:tabs>
        <w:spacing w:after="0"/>
        <w:ind w:left="1702" w:hanging="1418"/>
      </w:pPr>
      <w:r w:rsidRPr="004E45E5">
        <w:t>Logically:</w:t>
      </w:r>
      <w:r w:rsidRPr="004E45E5">
        <w:tab/>
        <w:t>1</w:t>
      </w:r>
      <w:r w:rsidRPr="004E45E5">
        <w:rPr>
          <w:vertAlign w:val="superscript"/>
        </w:rPr>
        <w:t>st</w:t>
      </w:r>
      <w:r w:rsidRPr="004E45E5">
        <w:t xml:space="preserve"> PLMN:</w:t>
      </w:r>
      <w:r w:rsidRPr="004E45E5">
        <w:tab/>
        <w:t>244 081 (MCC MNC)</w:t>
      </w:r>
    </w:p>
    <w:p w14:paraId="630895A8" w14:textId="77777777" w:rsidR="004E45E5" w:rsidRPr="004E45E5" w:rsidRDefault="004E45E5" w:rsidP="004E45E5">
      <w:pPr>
        <w:keepLines/>
        <w:tabs>
          <w:tab w:val="left" w:pos="2835"/>
        </w:tabs>
        <w:spacing w:after="0"/>
        <w:ind w:left="1702" w:hanging="1418"/>
      </w:pPr>
      <w:r w:rsidRPr="004E45E5">
        <w:tab/>
        <w:t>1</w:t>
      </w:r>
      <w:r w:rsidRPr="004E45E5">
        <w:rPr>
          <w:vertAlign w:val="superscript"/>
        </w:rPr>
        <w:t>st</w:t>
      </w:r>
      <w:r w:rsidRPr="004E45E5">
        <w:t xml:space="preserve"> ACT:</w:t>
      </w:r>
      <w:r w:rsidRPr="004E45E5">
        <w:tab/>
        <w:t xml:space="preserve">E-UTRAN </w:t>
      </w:r>
    </w:p>
    <w:p w14:paraId="5B622B3E"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PLMN:</w:t>
      </w:r>
      <w:r w:rsidRPr="004E45E5">
        <w:tab/>
        <w:t xml:space="preserve">244 008 </w:t>
      </w:r>
    </w:p>
    <w:p w14:paraId="6021C1DD" w14:textId="77777777" w:rsidR="004E45E5" w:rsidRPr="004E45E5" w:rsidRDefault="004E45E5" w:rsidP="004E45E5">
      <w:pPr>
        <w:keepLines/>
        <w:tabs>
          <w:tab w:val="left" w:pos="2835"/>
        </w:tabs>
        <w:spacing w:after="0"/>
        <w:ind w:left="1702" w:hanging="1418"/>
      </w:pPr>
      <w:r w:rsidRPr="004E45E5">
        <w:tab/>
        <w:t>2</w:t>
      </w:r>
      <w:r w:rsidRPr="004E45E5">
        <w:rPr>
          <w:vertAlign w:val="superscript"/>
        </w:rPr>
        <w:t>nd</w:t>
      </w:r>
      <w:r w:rsidRPr="004E45E5">
        <w:t xml:space="preserve"> ACT:</w:t>
      </w:r>
      <w:r w:rsidRPr="004E45E5">
        <w:tab/>
        <w:t xml:space="preserve">E-UTRAN </w:t>
      </w:r>
    </w:p>
    <w:p w14:paraId="0A171B0C" w14:textId="77777777" w:rsidR="004E45E5" w:rsidRPr="004E45E5" w:rsidRDefault="004E45E5" w:rsidP="004E45E5">
      <w:pPr>
        <w:keepLines/>
        <w:tabs>
          <w:tab w:val="left" w:pos="2835"/>
        </w:tabs>
        <w:spacing w:after="0"/>
        <w:ind w:left="1702" w:hanging="1418"/>
      </w:pPr>
    </w:p>
    <w:tbl>
      <w:tblPr>
        <w:tblW w:w="7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tblGrid>
      <w:tr w:rsidR="004E45E5" w:rsidRPr="004E45E5" w14:paraId="6FA95625" w14:textId="77777777" w:rsidTr="00EF1776">
        <w:tc>
          <w:tcPr>
            <w:tcW w:w="907" w:type="dxa"/>
            <w:tcBorders>
              <w:bottom w:val="single" w:sz="4" w:space="0" w:color="auto"/>
            </w:tcBorders>
          </w:tcPr>
          <w:p w14:paraId="33755415"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3727705D"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Pr>
          <w:p w14:paraId="7F0E653D"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664EE3F9"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7B8CA96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5E4B2450"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3BCF9E4"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c>
          <w:tcPr>
            <w:tcW w:w="624" w:type="dxa"/>
          </w:tcPr>
          <w:p w14:paraId="03CB57BB" w14:textId="77777777" w:rsidR="004E45E5" w:rsidRPr="004E45E5" w:rsidRDefault="004E45E5" w:rsidP="00EF1776">
            <w:pPr>
              <w:keepNext/>
              <w:keepLines/>
              <w:spacing w:after="0"/>
              <w:rPr>
                <w:rFonts w:ascii="Arial" w:hAnsi="Arial"/>
                <w:sz w:val="18"/>
              </w:rPr>
            </w:pPr>
            <w:r w:rsidRPr="004E45E5">
              <w:rPr>
                <w:rFonts w:ascii="Arial" w:hAnsi="Arial"/>
                <w:sz w:val="18"/>
              </w:rPr>
              <w:t>B7</w:t>
            </w:r>
          </w:p>
        </w:tc>
        <w:tc>
          <w:tcPr>
            <w:tcW w:w="624" w:type="dxa"/>
          </w:tcPr>
          <w:p w14:paraId="2AF14161" w14:textId="77777777" w:rsidR="004E45E5" w:rsidRPr="004E45E5" w:rsidRDefault="004E45E5" w:rsidP="00EF1776">
            <w:pPr>
              <w:keepNext/>
              <w:keepLines/>
              <w:spacing w:after="0"/>
              <w:rPr>
                <w:rFonts w:ascii="Arial" w:hAnsi="Arial"/>
                <w:sz w:val="18"/>
              </w:rPr>
            </w:pPr>
            <w:r w:rsidRPr="004E45E5">
              <w:rPr>
                <w:rFonts w:ascii="Arial" w:hAnsi="Arial"/>
                <w:sz w:val="18"/>
              </w:rPr>
              <w:t>B8</w:t>
            </w:r>
          </w:p>
        </w:tc>
        <w:tc>
          <w:tcPr>
            <w:tcW w:w="624" w:type="dxa"/>
          </w:tcPr>
          <w:p w14:paraId="0465F2AB" w14:textId="77777777" w:rsidR="004E45E5" w:rsidRPr="004E45E5" w:rsidRDefault="004E45E5" w:rsidP="00EF1776">
            <w:pPr>
              <w:keepNext/>
              <w:keepLines/>
              <w:spacing w:after="0"/>
              <w:rPr>
                <w:rFonts w:ascii="Arial" w:hAnsi="Arial"/>
                <w:sz w:val="18"/>
              </w:rPr>
            </w:pPr>
            <w:r w:rsidRPr="004E45E5">
              <w:rPr>
                <w:rFonts w:ascii="Arial" w:hAnsi="Arial"/>
                <w:sz w:val="18"/>
              </w:rPr>
              <w:t>B9</w:t>
            </w:r>
          </w:p>
        </w:tc>
        <w:tc>
          <w:tcPr>
            <w:tcW w:w="624" w:type="dxa"/>
          </w:tcPr>
          <w:p w14:paraId="561B4816" w14:textId="77777777" w:rsidR="004E45E5" w:rsidRPr="004E45E5" w:rsidRDefault="004E45E5" w:rsidP="00EF1776">
            <w:pPr>
              <w:keepNext/>
              <w:keepLines/>
              <w:spacing w:after="0"/>
              <w:rPr>
                <w:rFonts w:ascii="Arial" w:hAnsi="Arial"/>
                <w:sz w:val="18"/>
              </w:rPr>
            </w:pPr>
            <w:r w:rsidRPr="004E45E5">
              <w:rPr>
                <w:rFonts w:ascii="Arial" w:hAnsi="Arial"/>
                <w:sz w:val="18"/>
              </w:rPr>
              <w:t>B10</w:t>
            </w:r>
          </w:p>
        </w:tc>
      </w:tr>
      <w:tr w:rsidR="004E45E5" w:rsidRPr="004E45E5" w14:paraId="56C9C0F0" w14:textId="77777777" w:rsidTr="00EF1776">
        <w:tc>
          <w:tcPr>
            <w:tcW w:w="907" w:type="dxa"/>
            <w:tcBorders>
              <w:bottom w:val="single" w:sz="4" w:space="0" w:color="auto"/>
            </w:tcBorders>
          </w:tcPr>
          <w:p w14:paraId="4E5AC7B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0BABD40E"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59F2CF23" w14:textId="77777777" w:rsidR="004E45E5" w:rsidRPr="004E45E5" w:rsidRDefault="004E45E5" w:rsidP="00EF1776">
            <w:pPr>
              <w:keepNext/>
              <w:keepLines/>
              <w:spacing w:after="0"/>
              <w:rPr>
                <w:rFonts w:ascii="Arial" w:hAnsi="Arial"/>
                <w:sz w:val="18"/>
              </w:rPr>
            </w:pPr>
            <w:r w:rsidRPr="004E45E5">
              <w:rPr>
                <w:rFonts w:ascii="Arial" w:hAnsi="Arial"/>
                <w:sz w:val="18"/>
              </w:rPr>
              <w:t>14</w:t>
            </w:r>
          </w:p>
        </w:tc>
        <w:tc>
          <w:tcPr>
            <w:tcW w:w="624" w:type="dxa"/>
          </w:tcPr>
          <w:p w14:paraId="53015871"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75AAC203"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32E1DA90"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1D8A8854" w14:textId="77777777" w:rsidR="004E45E5" w:rsidRPr="004E45E5" w:rsidRDefault="004E45E5" w:rsidP="00EF1776">
            <w:pPr>
              <w:keepNext/>
              <w:keepLines/>
              <w:spacing w:after="0"/>
              <w:rPr>
                <w:rFonts w:ascii="Arial" w:hAnsi="Arial"/>
                <w:sz w:val="18"/>
              </w:rPr>
            </w:pPr>
            <w:r w:rsidRPr="004E45E5">
              <w:rPr>
                <w:rFonts w:ascii="Arial" w:hAnsi="Arial"/>
                <w:sz w:val="18"/>
              </w:rPr>
              <w:t>42</w:t>
            </w:r>
          </w:p>
        </w:tc>
        <w:tc>
          <w:tcPr>
            <w:tcW w:w="624" w:type="dxa"/>
          </w:tcPr>
          <w:p w14:paraId="669CB2F7" w14:textId="77777777" w:rsidR="004E45E5" w:rsidRPr="004E45E5" w:rsidRDefault="004E45E5" w:rsidP="00EF1776">
            <w:pPr>
              <w:keepNext/>
              <w:keepLines/>
              <w:spacing w:after="0"/>
              <w:rPr>
                <w:rFonts w:ascii="Arial" w:hAnsi="Arial"/>
                <w:sz w:val="18"/>
              </w:rPr>
            </w:pPr>
            <w:r w:rsidRPr="004E45E5">
              <w:rPr>
                <w:rFonts w:ascii="Arial" w:hAnsi="Arial"/>
                <w:sz w:val="18"/>
              </w:rPr>
              <w:t>84</w:t>
            </w:r>
          </w:p>
        </w:tc>
        <w:tc>
          <w:tcPr>
            <w:tcW w:w="624" w:type="dxa"/>
          </w:tcPr>
          <w:p w14:paraId="248A8D44"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725A33E1" w14:textId="77777777" w:rsidR="004E45E5" w:rsidRPr="004E45E5" w:rsidRDefault="004E45E5" w:rsidP="00EF1776">
            <w:pPr>
              <w:keepNext/>
              <w:keepLines/>
              <w:spacing w:after="0"/>
              <w:rPr>
                <w:rFonts w:ascii="Arial" w:hAnsi="Arial"/>
                <w:sz w:val="18"/>
              </w:rPr>
            </w:pPr>
            <w:r w:rsidRPr="004E45E5">
              <w:rPr>
                <w:rFonts w:ascii="Arial" w:hAnsi="Arial"/>
                <w:sz w:val="18"/>
              </w:rPr>
              <w:t>70</w:t>
            </w:r>
          </w:p>
        </w:tc>
        <w:tc>
          <w:tcPr>
            <w:tcW w:w="624" w:type="dxa"/>
          </w:tcPr>
          <w:p w14:paraId="0985383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r>
    </w:tbl>
    <w:p w14:paraId="14FB8ACF" w14:textId="77777777" w:rsidR="004E45E5" w:rsidRPr="004E45E5" w:rsidRDefault="004E45E5" w:rsidP="004E45E5"/>
    <w:p w14:paraId="1108F5F4"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1FD04172" w14:textId="77777777" w:rsidR="004E45E5" w:rsidRPr="004E45E5" w:rsidRDefault="004E45E5" w:rsidP="004E45E5">
      <w:pPr>
        <w:pStyle w:val="EX"/>
      </w:pPr>
      <w:r w:rsidRPr="004E45E5">
        <w:t>Logically:</w:t>
      </w:r>
      <w:r w:rsidRPr="004E45E5">
        <w:tab/>
        <w:t>Operator has configured UE to use SENSE</w:t>
      </w:r>
    </w:p>
    <w:p w14:paraId="136B87E9"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1F49B2CA"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DBC5E1C" w14:textId="77777777" w:rsidTr="00EF1776">
        <w:tc>
          <w:tcPr>
            <w:tcW w:w="907" w:type="dxa"/>
            <w:tcBorders>
              <w:bottom w:val="single" w:sz="4" w:space="0" w:color="auto"/>
            </w:tcBorders>
          </w:tcPr>
          <w:p w14:paraId="695CAB40"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2322951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00BF2B5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0EF609B"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3A5A01A3"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9FD9BAA"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01498D3F"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26BC658D" w14:textId="77777777" w:rsidTr="00EF1776">
        <w:tc>
          <w:tcPr>
            <w:tcW w:w="907" w:type="dxa"/>
            <w:tcBorders>
              <w:bottom w:val="single" w:sz="4" w:space="0" w:color="auto"/>
            </w:tcBorders>
          </w:tcPr>
          <w:p w14:paraId="3E73492A"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67CAB256"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c>
          <w:tcPr>
            <w:tcW w:w="624" w:type="dxa"/>
            <w:tcBorders>
              <w:bottom w:val="single" w:sz="4" w:space="0" w:color="auto"/>
            </w:tcBorders>
          </w:tcPr>
          <w:p w14:paraId="66288487"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B710F7A"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7B6B8C64"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67F5C6B2"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5AD489EE"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24908FE4" w14:textId="77777777" w:rsidR="004E45E5" w:rsidRPr="004E45E5" w:rsidRDefault="004E45E5" w:rsidP="004E45E5"/>
    <w:p w14:paraId="58ECE41C" w14:textId="77777777" w:rsidR="004E45E5" w:rsidRPr="004E45E5" w:rsidRDefault="004E45E5" w:rsidP="004E45E5">
      <w:pPr>
        <w:rPr>
          <w:b/>
        </w:rPr>
      </w:pPr>
      <w:r w:rsidRPr="004E45E5">
        <w:rPr>
          <w:b/>
        </w:rPr>
        <w:t>EF</w:t>
      </w:r>
      <w:r w:rsidRPr="004E45E5">
        <w:rPr>
          <w:b/>
          <w:vertAlign w:val="subscript"/>
        </w:rPr>
        <w:t>HPPLMN</w:t>
      </w:r>
      <w:r w:rsidRPr="004E45E5">
        <w:rPr>
          <w:b/>
        </w:rPr>
        <w:t xml:space="preserve"> (Higher Priority PLMN s)</w:t>
      </w:r>
    </w:p>
    <w:p w14:paraId="12F7EE8D" w14:textId="77777777" w:rsidR="004E45E5" w:rsidRPr="004E45E5" w:rsidRDefault="004E45E5" w:rsidP="004E45E5">
      <w:pPr>
        <w:pStyle w:val="EX"/>
      </w:pPr>
      <w:r w:rsidRPr="004E45E5">
        <w:t>Logically:</w:t>
      </w:r>
      <w:r w:rsidRPr="004E45E5">
        <w:tab/>
        <w:t>For an MS that only support any of the following or a combination of NB-S1 mode or GERAN EC-GSM-IoT or Category M1 of E-UTRAN enhanced-MTC mode, T is 2 hours.  Otherwise T is 6 mins.</w:t>
      </w:r>
    </w:p>
    <w:tbl>
      <w:tblPr>
        <w:tblW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4E45E5" w:rsidRPr="004E45E5" w14:paraId="2254BAFF" w14:textId="77777777" w:rsidTr="00EF1776">
        <w:tc>
          <w:tcPr>
            <w:tcW w:w="907" w:type="dxa"/>
            <w:tcBorders>
              <w:bottom w:val="single" w:sz="4" w:space="0" w:color="auto"/>
            </w:tcBorders>
          </w:tcPr>
          <w:p w14:paraId="4C874BAC" w14:textId="77777777" w:rsidR="004E45E5" w:rsidRPr="004E45E5" w:rsidRDefault="004E45E5" w:rsidP="00EF1776">
            <w:pPr>
              <w:keepNext/>
              <w:keepLines/>
              <w:spacing w:after="0"/>
              <w:rPr>
                <w:rFonts w:ascii="Arial" w:hAnsi="Arial"/>
                <w:sz w:val="18"/>
              </w:rPr>
            </w:pPr>
            <w:r w:rsidRPr="004E45E5">
              <w:rPr>
                <w:rFonts w:ascii="Arial" w:hAnsi="Arial"/>
                <w:sz w:val="18"/>
              </w:rPr>
              <w:t>Coding:</w:t>
            </w:r>
          </w:p>
        </w:tc>
        <w:tc>
          <w:tcPr>
            <w:tcW w:w="624" w:type="dxa"/>
            <w:tcBorders>
              <w:bottom w:val="single" w:sz="4" w:space="0" w:color="auto"/>
            </w:tcBorders>
          </w:tcPr>
          <w:p w14:paraId="7D6EE504"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r>
      <w:tr w:rsidR="004E45E5" w:rsidRPr="004E45E5" w14:paraId="53DFCA49" w14:textId="77777777" w:rsidTr="00EF1776">
        <w:tc>
          <w:tcPr>
            <w:tcW w:w="907" w:type="dxa"/>
            <w:tcBorders>
              <w:bottom w:val="single" w:sz="4" w:space="0" w:color="auto"/>
            </w:tcBorders>
          </w:tcPr>
          <w:p w14:paraId="27969BE2"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57E6FF5F" w14:textId="77777777" w:rsidR="004E45E5" w:rsidRPr="004E45E5" w:rsidRDefault="004E45E5" w:rsidP="00EF1776">
            <w:pPr>
              <w:keepNext/>
              <w:keepLines/>
              <w:spacing w:after="0"/>
              <w:rPr>
                <w:rFonts w:ascii="Arial" w:hAnsi="Arial"/>
                <w:sz w:val="18"/>
              </w:rPr>
            </w:pPr>
            <w:r w:rsidRPr="004E45E5">
              <w:rPr>
                <w:rFonts w:ascii="Arial" w:hAnsi="Arial"/>
                <w:sz w:val="18"/>
              </w:rPr>
              <w:t>01</w:t>
            </w:r>
          </w:p>
        </w:tc>
      </w:tr>
    </w:tbl>
    <w:p w14:paraId="4B602624" w14:textId="77777777" w:rsidR="004E45E5" w:rsidRPr="004E45E5" w:rsidRDefault="004E45E5" w:rsidP="004E45E5"/>
    <w:p w14:paraId="42A401D4" w14:textId="77777777" w:rsidR="004E45E5" w:rsidRPr="004E45E5" w:rsidRDefault="004E45E5" w:rsidP="004E45E5">
      <w:pPr>
        <w:rPr>
          <w:b/>
        </w:rPr>
      </w:pPr>
      <w:r w:rsidRPr="004E45E5">
        <w:rPr>
          <w:b/>
        </w:rPr>
        <w:t>EF</w:t>
      </w:r>
      <w:r w:rsidRPr="004E45E5">
        <w:rPr>
          <w:b/>
          <w:vertAlign w:val="subscript"/>
        </w:rPr>
        <w:t>UST</w:t>
      </w:r>
      <w:r w:rsidRPr="004E45E5">
        <w:rPr>
          <w:b/>
        </w:rPr>
        <w:t xml:space="preserve"> (USIM Service Table)</w:t>
      </w:r>
    </w:p>
    <w:p w14:paraId="28E6F82F" w14:textId="77777777" w:rsidR="004E45E5" w:rsidRPr="004E45E5" w:rsidRDefault="004E45E5" w:rsidP="004E45E5">
      <w:pPr>
        <w:ind w:left="568" w:hanging="284"/>
      </w:pPr>
      <w:r w:rsidRPr="004E45E5">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4E45E5" w:rsidRPr="004E45E5" w14:paraId="4A6F2456" w14:textId="77777777" w:rsidTr="00EF1776">
        <w:tc>
          <w:tcPr>
            <w:tcW w:w="1474" w:type="dxa"/>
          </w:tcPr>
          <w:p w14:paraId="3FCBF891" w14:textId="77777777" w:rsidR="004E45E5" w:rsidRPr="004E45E5" w:rsidRDefault="004E45E5" w:rsidP="00EF1776">
            <w:pPr>
              <w:spacing w:after="0"/>
              <w:ind w:left="34"/>
              <w:rPr>
                <w:rFonts w:ascii="Arial" w:hAnsi="Arial"/>
                <w:sz w:val="18"/>
              </w:rPr>
            </w:pPr>
            <w:r w:rsidRPr="004E45E5">
              <w:rPr>
                <w:rFonts w:ascii="Arial" w:hAnsi="Arial"/>
                <w:sz w:val="18"/>
              </w:rPr>
              <w:t>Service n°148:</w:t>
            </w:r>
          </w:p>
        </w:tc>
        <w:tc>
          <w:tcPr>
            <w:tcW w:w="236" w:type="dxa"/>
          </w:tcPr>
          <w:p w14:paraId="0F0BB62F" w14:textId="77777777" w:rsidR="004E45E5" w:rsidRPr="004E45E5" w:rsidRDefault="004E45E5" w:rsidP="00EF1776">
            <w:pPr>
              <w:spacing w:after="0"/>
              <w:ind w:left="34"/>
              <w:rPr>
                <w:rFonts w:ascii="Arial" w:hAnsi="Arial"/>
                <w:sz w:val="18"/>
              </w:rPr>
            </w:pPr>
          </w:p>
        </w:tc>
        <w:tc>
          <w:tcPr>
            <w:tcW w:w="4706" w:type="dxa"/>
          </w:tcPr>
          <w:p w14:paraId="4F58E4F1" w14:textId="77777777" w:rsidR="004E45E5" w:rsidRPr="004E45E5" w:rsidRDefault="004E45E5" w:rsidP="00EF1776">
            <w:pPr>
              <w:pStyle w:val="Default"/>
              <w:rPr>
                <w:rFonts w:ascii="Arial" w:hAnsi="Arial" w:cs="Arial"/>
                <w:sz w:val="18"/>
                <w:szCs w:val="18"/>
              </w:rPr>
            </w:pPr>
            <w:r w:rsidRPr="004E45E5">
              <w:rPr>
                <w:rFonts w:ascii="Arial" w:hAnsi="Arial" w:cs="Arial"/>
                <w:sz w:val="18"/>
                <w:szCs w:val="18"/>
              </w:rPr>
              <w:t>UE configured for using "Operator controlled signal threshold per access technology"</w:t>
            </w:r>
          </w:p>
        </w:tc>
        <w:tc>
          <w:tcPr>
            <w:tcW w:w="1361" w:type="dxa"/>
          </w:tcPr>
          <w:p w14:paraId="2053D06A" w14:textId="77777777" w:rsidR="004E45E5" w:rsidRPr="004E45E5" w:rsidRDefault="004E45E5" w:rsidP="00EF1776">
            <w:pPr>
              <w:spacing w:after="0"/>
              <w:ind w:left="34"/>
              <w:rPr>
                <w:rFonts w:ascii="Arial" w:hAnsi="Arial"/>
                <w:sz w:val="18"/>
              </w:rPr>
            </w:pPr>
            <w:r w:rsidRPr="004E45E5">
              <w:rPr>
                <w:rFonts w:ascii="Arial" w:hAnsi="Arial"/>
                <w:sz w:val="18"/>
              </w:rPr>
              <w:t>available</w:t>
            </w:r>
          </w:p>
        </w:tc>
      </w:tr>
    </w:tbl>
    <w:p w14:paraId="24D1C911" w14:textId="77777777" w:rsidR="004E45E5" w:rsidRPr="004E45E5" w:rsidRDefault="004E45E5" w:rsidP="004E45E5">
      <w:pPr>
        <w:pStyle w:val="EW"/>
      </w:pPr>
    </w:p>
    <w:p w14:paraId="1F1B5224" w14:textId="77777777" w:rsidR="004E45E5" w:rsidRPr="004E45E5" w:rsidRDefault="004E45E5" w:rsidP="004E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E45E5" w:rsidRPr="004E45E5" w14:paraId="004F3A5E" w14:textId="77777777" w:rsidTr="00EF1776">
        <w:tc>
          <w:tcPr>
            <w:tcW w:w="907" w:type="dxa"/>
            <w:tcBorders>
              <w:top w:val="single" w:sz="4" w:space="0" w:color="auto"/>
              <w:left w:val="single" w:sz="4" w:space="0" w:color="auto"/>
              <w:bottom w:val="single" w:sz="4" w:space="0" w:color="auto"/>
              <w:right w:val="single" w:sz="4" w:space="0" w:color="auto"/>
            </w:tcBorders>
          </w:tcPr>
          <w:p w14:paraId="762AF50F" w14:textId="77777777" w:rsidR="004E45E5" w:rsidRPr="004E45E5" w:rsidRDefault="004E45E5" w:rsidP="00EF1776">
            <w:pPr>
              <w:keepNext/>
              <w:keepLines/>
              <w:spacing w:after="0"/>
              <w:rPr>
                <w:rFonts w:ascii="Arial" w:hAnsi="Arial"/>
                <w:b/>
                <w:sz w:val="18"/>
              </w:rPr>
            </w:pPr>
            <w:r w:rsidRPr="004E45E5">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908335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AA56F6E"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7B0DA54"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49CAA"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29EAD89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182C5A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0E4AFF9"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603F87F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B8</w:t>
            </w:r>
          </w:p>
        </w:tc>
      </w:tr>
      <w:tr w:rsidR="004E45E5" w:rsidRPr="004E45E5" w14:paraId="46C83C7E" w14:textId="77777777" w:rsidTr="00EF1776">
        <w:tc>
          <w:tcPr>
            <w:tcW w:w="907" w:type="dxa"/>
            <w:tcBorders>
              <w:top w:val="single" w:sz="4" w:space="0" w:color="auto"/>
              <w:left w:val="single" w:sz="4" w:space="0" w:color="auto"/>
              <w:bottom w:val="single" w:sz="4" w:space="0" w:color="auto"/>
              <w:right w:val="single" w:sz="4" w:space="0" w:color="auto"/>
            </w:tcBorders>
          </w:tcPr>
          <w:p w14:paraId="7A7ED2DB" w14:textId="77777777" w:rsidR="004E45E5" w:rsidRPr="004E45E5" w:rsidRDefault="004E45E5" w:rsidP="00EF1776">
            <w:pPr>
              <w:keepNext/>
              <w:keepLines/>
              <w:spacing w:after="0"/>
              <w:rPr>
                <w:rFonts w:ascii="Arial" w:hAnsi="Arial"/>
                <w:sz w:val="18"/>
              </w:rPr>
            </w:pPr>
            <w:r w:rsidRPr="004E45E5">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6C09ED" w14:textId="77777777" w:rsidR="004E45E5" w:rsidRPr="004E45E5" w:rsidRDefault="004E45E5" w:rsidP="00EF1776">
            <w:pPr>
              <w:keepNext/>
              <w:keepLines/>
              <w:spacing w:after="0"/>
              <w:rPr>
                <w:rFonts w:ascii="Arial" w:hAnsi="Arial"/>
                <w:sz w:val="18"/>
              </w:rPr>
            </w:pPr>
            <w:r w:rsidRPr="004E45E5">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5C6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66A51D" w14:textId="77777777" w:rsidR="004E45E5" w:rsidRPr="004E45E5" w:rsidRDefault="004E45E5" w:rsidP="00EF1776">
            <w:pPr>
              <w:keepNext/>
              <w:keepLines/>
              <w:spacing w:after="0"/>
              <w:rPr>
                <w:rFonts w:ascii="Arial" w:hAnsi="Arial"/>
                <w:sz w:val="18"/>
              </w:rPr>
            </w:pPr>
            <w:r w:rsidRPr="004E45E5">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D942EC" w14:textId="77777777" w:rsidR="004E45E5" w:rsidRPr="004E45E5" w:rsidRDefault="004E45E5" w:rsidP="00EF1776">
            <w:pPr>
              <w:keepNext/>
              <w:keepLines/>
              <w:spacing w:after="0"/>
              <w:rPr>
                <w:rFonts w:ascii="Arial" w:hAnsi="Arial"/>
                <w:sz w:val="18"/>
              </w:rPr>
            </w:pPr>
            <w:r w:rsidRPr="004E45E5">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8E9151A" w14:textId="77777777" w:rsidR="004E45E5" w:rsidRPr="004E45E5" w:rsidRDefault="004E45E5" w:rsidP="00EF1776">
            <w:pPr>
              <w:keepNext/>
              <w:keepLines/>
              <w:spacing w:after="0"/>
              <w:rPr>
                <w:rFonts w:ascii="Arial" w:hAnsi="Arial"/>
                <w:sz w:val="18"/>
              </w:rPr>
            </w:pPr>
            <w:r w:rsidRPr="004E45E5">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DB5739"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ADD1D7"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57FE6C"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r>
      <w:tr w:rsidR="004E45E5" w:rsidRPr="004E45E5" w14:paraId="19B0D950" w14:textId="77777777" w:rsidTr="00EF1776">
        <w:tc>
          <w:tcPr>
            <w:tcW w:w="907" w:type="dxa"/>
            <w:tcBorders>
              <w:top w:val="single" w:sz="4" w:space="0" w:color="auto"/>
              <w:right w:val="single" w:sz="4" w:space="0" w:color="auto"/>
            </w:tcBorders>
          </w:tcPr>
          <w:p w14:paraId="0AC57DA7"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57214E8"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498ECB0"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9BCDEB3"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DB84C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2670ACB"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616021C"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255BC962"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tcPr>
          <w:p w14:paraId="4D498CF1" w14:textId="77777777" w:rsidR="004E45E5" w:rsidRPr="004E45E5" w:rsidRDefault="004E45E5" w:rsidP="00EF1776">
            <w:pPr>
              <w:keepNext/>
              <w:keepLines/>
              <w:spacing w:after="0"/>
              <w:jc w:val="center"/>
              <w:rPr>
                <w:rFonts w:ascii="Arial" w:hAnsi="Arial"/>
                <w:b/>
                <w:sz w:val="18"/>
              </w:rPr>
            </w:pPr>
            <w:r w:rsidRPr="004E45E5">
              <w:rPr>
                <w:rFonts w:ascii="Arial" w:hAnsi="Arial"/>
                <w:b/>
                <w:sz w:val="18"/>
              </w:rPr>
              <w:t>B19</w:t>
            </w:r>
          </w:p>
        </w:tc>
      </w:tr>
      <w:tr w:rsidR="004E45E5" w:rsidRPr="004E45E5" w14:paraId="6E6F88A1" w14:textId="77777777" w:rsidTr="00EF1776">
        <w:tc>
          <w:tcPr>
            <w:tcW w:w="907" w:type="dxa"/>
            <w:tcBorders>
              <w:right w:val="single" w:sz="4" w:space="0" w:color="auto"/>
            </w:tcBorders>
          </w:tcPr>
          <w:p w14:paraId="308D8AC9" w14:textId="77777777" w:rsidR="004E45E5" w:rsidRPr="004E45E5" w:rsidRDefault="004E45E5"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11207C1"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C03C92"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E0957D" w14:textId="77777777" w:rsidR="004E45E5" w:rsidRPr="004E45E5" w:rsidRDefault="004E45E5" w:rsidP="00EF1776">
            <w:pPr>
              <w:keepNext/>
              <w:keepLines/>
              <w:spacing w:after="0"/>
              <w:rPr>
                <w:rFonts w:ascii="Arial" w:hAnsi="Arial"/>
                <w:sz w:val="18"/>
              </w:rPr>
            </w:pPr>
            <w:r w:rsidRPr="004E45E5">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AD3BE57" w14:textId="77777777" w:rsidR="004E45E5" w:rsidRPr="004E45E5" w:rsidRDefault="004E45E5" w:rsidP="00EF1776">
            <w:pPr>
              <w:keepNext/>
              <w:keepLines/>
              <w:spacing w:after="0"/>
              <w:jc w:val="center"/>
              <w:rPr>
                <w:rFonts w:ascii="Arial" w:hAnsi="Arial"/>
                <w:sz w:val="18"/>
              </w:rPr>
            </w:pPr>
            <w:r w:rsidRPr="004E45E5">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839F8F4" w14:textId="77777777" w:rsidR="004E45E5" w:rsidRPr="004E45E5" w:rsidRDefault="004E45E5" w:rsidP="00EF1776">
            <w:pPr>
              <w:keepNext/>
              <w:keepLines/>
              <w:spacing w:after="0"/>
              <w:rPr>
                <w:rFonts w:ascii="Arial" w:hAnsi="Arial"/>
                <w:sz w:val="18"/>
              </w:rPr>
            </w:pPr>
            <w:r w:rsidRPr="004E45E5">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43109177" w14:textId="77777777" w:rsidR="004E45E5" w:rsidRPr="004E45E5" w:rsidRDefault="004E45E5" w:rsidP="00EF1776">
            <w:pPr>
              <w:keepNext/>
              <w:keepLines/>
              <w:spacing w:after="0"/>
              <w:rPr>
                <w:rFonts w:ascii="Arial" w:hAnsi="Arial"/>
                <w:sz w:val="18"/>
              </w:rPr>
            </w:pPr>
            <w:r w:rsidRPr="004E45E5">
              <w:rPr>
                <w:rFonts w:ascii="Arial" w:hAnsi="Arial"/>
                <w:sz w:val="18"/>
              </w:rPr>
              <w:t>1xx1 xxxx</w:t>
            </w:r>
          </w:p>
        </w:tc>
        <w:tc>
          <w:tcPr>
            <w:tcW w:w="1077" w:type="dxa"/>
            <w:tcBorders>
              <w:top w:val="single" w:sz="4" w:space="0" w:color="auto"/>
              <w:left w:val="single" w:sz="4" w:space="0" w:color="auto"/>
              <w:bottom w:val="single" w:sz="4" w:space="0" w:color="auto"/>
              <w:right w:val="single" w:sz="4" w:space="0" w:color="auto"/>
            </w:tcBorders>
          </w:tcPr>
          <w:p w14:paraId="6DA9607D" w14:textId="77777777" w:rsidR="004E45E5" w:rsidRPr="004E45E5" w:rsidRDefault="004E45E5" w:rsidP="00EF1776">
            <w:pPr>
              <w:keepNext/>
              <w:keepLines/>
              <w:spacing w:after="0"/>
              <w:rPr>
                <w:rFonts w:ascii="Arial" w:hAnsi="Arial"/>
                <w:sz w:val="18"/>
              </w:rPr>
            </w:pPr>
            <w:r w:rsidRPr="004E45E5">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E78895" w14:textId="77777777" w:rsidR="004E45E5" w:rsidRPr="004E45E5" w:rsidRDefault="004E45E5" w:rsidP="00EF1776">
            <w:pPr>
              <w:keepNext/>
              <w:keepLines/>
              <w:spacing w:after="0"/>
              <w:rPr>
                <w:rFonts w:ascii="Arial" w:hAnsi="Arial"/>
                <w:sz w:val="18"/>
              </w:rPr>
            </w:pPr>
            <w:r w:rsidRPr="004E45E5">
              <w:rPr>
                <w:rFonts w:ascii="Arial" w:hAnsi="Arial"/>
                <w:sz w:val="18"/>
              </w:rPr>
              <w:t>xxxx 1xxx</w:t>
            </w:r>
          </w:p>
        </w:tc>
      </w:tr>
    </w:tbl>
    <w:p w14:paraId="47D973C9" w14:textId="77777777" w:rsidR="004E45E5" w:rsidRPr="004E45E5" w:rsidRDefault="004E45E5" w:rsidP="004E45E5"/>
    <w:p w14:paraId="7C3BC40D" w14:textId="77777777" w:rsidR="004E45E5" w:rsidRPr="004E45E5" w:rsidRDefault="004E45E5" w:rsidP="004E45E5">
      <w:r w:rsidRPr="004E45E5">
        <w:t>The UICC shall be installed into the Terminal and the UE shall be set to automatic PLMN selection mode.</w:t>
      </w:r>
    </w:p>
    <w:p w14:paraId="1BDD255B" w14:textId="6952A8CF" w:rsidR="004E45E5" w:rsidRPr="004E45E5" w:rsidRDefault="004E45E5" w:rsidP="004E45E5">
      <w:pPr>
        <w:pStyle w:val="Heading5"/>
      </w:pPr>
      <w:r w:rsidRPr="004E45E5">
        <w:t>20.1.4.2</w:t>
      </w:r>
      <w:r w:rsidRPr="004E45E5">
        <w:tab/>
        <w:t>Procedure</w:t>
      </w:r>
      <w:bookmarkEnd w:id="3521"/>
      <w:bookmarkEnd w:id="3522"/>
      <w:bookmarkEnd w:id="3523"/>
      <w:bookmarkEnd w:id="3524"/>
      <w:bookmarkEnd w:id="3525"/>
      <w:bookmarkEnd w:id="3526"/>
      <w:bookmarkEnd w:id="3527"/>
      <w:bookmarkEnd w:id="3528"/>
      <w:bookmarkEnd w:id="3529"/>
      <w:bookmarkEnd w:id="3530"/>
      <w:bookmarkEnd w:id="3531"/>
    </w:p>
    <w:p w14:paraId="0DEEC6A3" w14:textId="77777777" w:rsidR="004E45E5" w:rsidRPr="004E45E5" w:rsidRDefault="004E45E5" w:rsidP="004E45E5">
      <w:pPr>
        <w:pStyle w:val="B1"/>
      </w:pPr>
      <w:r w:rsidRPr="004E45E5">
        <w:t>a)</w:t>
      </w:r>
      <w:r w:rsidRPr="004E45E5">
        <w:tab/>
        <w:t>Power up Cell A at -80 dBm and the UE is switched on.</w:t>
      </w:r>
    </w:p>
    <w:p w14:paraId="1C4725FF"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708965C0"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21166D7"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0A33C1E"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214627F6"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1B77D2C6" w14:textId="77777777" w:rsidR="004E45E5" w:rsidRPr="004E45E5" w:rsidRDefault="004E45E5" w:rsidP="004E45E5">
      <w:pPr>
        <w:pStyle w:val="B1"/>
      </w:pPr>
      <w:r w:rsidRPr="004E45E5">
        <w:t>e)  Cell B is powered up at -80 dBm and Cell A is lowered to -100 dBm.</w:t>
      </w:r>
    </w:p>
    <w:p w14:paraId="5EDDB791"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7AD81402" w14:textId="77777777" w:rsidR="004E45E5" w:rsidRPr="004E45E5" w:rsidRDefault="004E45E5" w:rsidP="004E45E5">
      <w:pPr>
        <w:pStyle w:val="B1"/>
      </w:pPr>
      <w:r w:rsidRPr="004E45E5">
        <w:t xml:space="preserve">g) After receipt of an </w:t>
      </w:r>
      <w:r w:rsidRPr="004E45E5">
        <w:rPr>
          <w:i/>
        </w:rPr>
        <w:t>RRCConnectionRequest</w:t>
      </w:r>
      <w:r w:rsidRPr="004E45E5">
        <w:t xml:space="preserve"> from the UE on the Cell B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E8484DD" w14:textId="77777777" w:rsidR="004E45E5" w:rsidRPr="004E45E5" w:rsidRDefault="004E45E5" w:rsidP="004E45E5">
      <w:pPr>
        <w:pStyle w:val="B1"/>
        <w:keepNext/>
        <w:keepLines/>
      </w:pPr>
      <w:r w:rsidRPr="004E45E5">
        <w:t>h)</w:t>
      </w:r>
      <w:r w:rsidRPr="004E45E5">
        <w:tab/>
        <w:t xml:space="preserve">During registration and after receipt of a </w:t>
      </w:r>
      <w:r w:rsidRPr="004E45E5">
        <w:rPr>
          <w:i/>
        </w:rPr>
        <w:t>TrackingAreaUpdateRequest</w:t>
      </w:r>
      <w:r w:rsidRPr="004E45E5">
        <w:t xml:space="preserve"> from the UE, the E-USS initiates authentication, starts integrity by using the security procedure and sends </w:t>
      </w:r>
      <w:r w:rsidRPr="004E45E5">
        <w:rPr>
          <w:i/>
        </w:rPr>
        <w:t>TrackingAreaUpdateAccept</w:t>
      </w:r>
      <w:r w:rsidRPr="004E45E5">
        <w:t xml:space="preserve"> to the UE, with:</w:t>
      </w:r>
    </w:p>
    <w:p w14:paraId="4CEA011B"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244/008/ 0001</w:t>
      </w:r>
    </w:p>
    <w:p w14:paraId="48393516" w14:textId="77777777" w:rsidR="004E45E5" w:rsidRPr="004E45E5" w:rsidRDefault="004E45E5" w:rsidP="004E45E5">
      <w:pPr>
        <w:pStyle w:val="B2"/>
        <w:rPr>
          <w:lang w:val="fr-FR"/>
        </w:rPr>
      </w:pPr>
      <w:r w:rsidRPr="004E45E5">
        <w:rPr>
          <w:lang w:val="fr-FR"/>
        </w:rPr>
        <w:tab/>
        <w:t>GUTI:</w:t>
      </w:r>
      <w:r w:rsidRPr="004E45E5">
        <w:rPr>
          <w:lang w:val="fr-FR"/>
        </w:rPr>
        <w:tab/>
        <w:t>"24400800010266436587"</w:t>
      </w:r>
    </w:p>
    <w:p w14:paraId="55B66362" w14:textId="77777777" w:rsidR="004E45E5" w:rsidRPr="004E45E5" w:rsidRDefault="004E45E5" w:rsidP="004E45E5">
      <w:pPr>
        <w:pStyle w:val="B1"/>
      </w:pPr>
      <w:r w:rsidRPr="004E45E5">
        <w:t>i)</w:t>
      </w:r>
      <w:r w:rsidRPr="004E45E5">
        <w:tab/>
        <w:t xml:space="preserve">After receipt of the </w:t>
      </w:r>
      <w:r w:rsidRPr="004E45E5">
        <w:rPr>
          <w:i/>
        </w:rPr>
        <w:t>TrackingAreaUpdateComplete</w:t>
      </w:r>
      <w:r w:rsidRPr="004E45E5">
        <w:t xml:space="preserve"> during registration from the UE, the E-USS sends </w:t>
      </w:r>
      <w:r w:rsidRPr="004E45E5">
        <w:rPr>
          <w:i/>
        </w:rPr>
        <w:t>RRCConnectionRelease</w:t>
      </w:r>
      <w:r w:rsidRPr="004E45E5">
        <w:t>.</w:t>
      </w:r>
    </w:p>
    <w:p w14:paraId="510F9100" w14:textId="77777777" w:rsidR="004E45E5" w:rsidRPr="004E45E5" w:rsidRDefault="004E45E5" w:rsidP="004E45E5">
      <w:pPr>
        <w:pStyle w:val="B1"/>
      </w:pPr>
      <w:r w:rsidRPr="004E45E5">
        <w:t>j)</w:t>
      </w:r>
      <w:r w:rsidRPr="004E45E5">
        <w:tab/>
        <w:t>Cell A is powered off, and Cell C is powered on at -100dBm. Wait for High priority PLMN search timer to expire (6 mins).</w:t>
      </w:r>
    </w:p>
    <w:p w14:paraId="5D3A8424" w14:textId="77777777" w:rsidR="004E45E5" w:rsidRPr="004E45E5" w:rsidRDefault="004E45E5" w:rsidP="004E45E5">
      <w:pPr>
        <w:pStyle w:val="B1"/>
      </w:pPr>
      <w:r w:rsidRPr="004E45E5">
        <w:t>k)   The UE is soft powered down after 8 min.</w:t>
      </w:r>
    </w:p>
    <w:p w14:paraId="28EC3C6F"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D7429F" w14:textId="11F9E346" w:rsidR="004E45E5" w:rsidRPr="004E45E5" w:rsidRDefault="004E45E5" w:rsidP="004E45E5">
      <w:pPr>
        <w:pStyle w:val="Heading4"/>
      </w:pPr>
      <w:bookmarkStart w:id="3532" w:name="_Toc10738846"/>
      <w:bookmarkStart w:id="3533" w:name="_Toc20396698"/>
      <w:bookmarkStart w:id="3534" w:name="_Toc29398351"/>
      <w:bookmarkStart w:id="3535" w:name="_Toc29399473"/>
      <w:bookmarkStart w:id="3536" w:name="_Toc36649483"/>
      <w:bookmarkStart w:id="3537" w:name="_Toc36655325"/>
      <w:bookmarkStart w:id="3538" w:name="_Toc44961628"/>
      <w:bookmarkStart w:id="3539" w:name="_Toc50983291"/>
      <w:bookmarkStart w:id="3540" w:name="_Toc50985462"/>
      <w:bookmarkStart w:id="3541" w:name="_Toc57112722"/>
      <w:bookmarkStart w:id="3542" w:name="_Toc146299873"/>
      <w:r w:rsidRPr="004E45E5">
        <w:t>20.1.5</w:t>
      </w:r>
      <w:r w:rsidRPr="004E45E5">
        <w:tab/>
        <w:t>Acceptance criteria</w:t>
      </w:r>
      <w:bookmarkEnd w:id="3532"/>
      <w:bookmarkEnd w:id="3533"/>
      <w:bookmarkEnd w:id="3534"/>
      <w:bookmarkEnd w:id="3535"/>
      <w:bookmarkEnd w:id="3536"/>
      <w:bookmarkEnd w:id="3537"/>
      <w:bookmarkEnd w:id="3538"/>
      <w:bookmarkEnd w:id="3539"/>
      <w:bookmarkEnd w:id="3540"/>
      <w:bookmarkEnd w:id="3541"/>
      <w:bookmarkEnd w:id="3542"/>
    </w:p>
    <w:p w14:paraId="22238E80" w14:textId="77777777" w:rsidR="004E45E5" w:rsidRPr="004E45E5" w:rsidRDefault="004E45E5" w:rsidP="004E45E5">
      <w:pPr>
        <w:pStyle w:val="B1"/>
        <w:keepNext/>
        <w:keepLines/>
      </w:pPr>
      <w:r w:rsidRPr="004E45E5">
        <w:t xml:space="preserve">1) At step g) the UE shall send a </w:t>
      </w:r>
      <w:r w:rsidRPr="004E45E5">
        <w:rPr>
          <w:i/>
        </w:rPr>
        <w:t>RRCConnectionRequest</w:t>
      </w:r>
      <w:r w:rsidRPr="004E45E5">
        <w:t xml:space="preserve"> on the E-UTRAN-cell B (MCC/MNC 244/008) to the E-USS.</w:t>
      </w:r>
    </w:p>
    <w:p w14:paraId="491E9BF1" w14:textId="77777777" w:rsidR="004E45E5" w:rsidRPr="004E45E5" w:rsidRDefault="004E45E5" w:rsidP="004E45E5">
      <w:pPr>
        <w:pStyle w:val="B1"/>
      </w:pPr>
      <w:r w:rsidRPr="004E45E5">
        <w:t>2)</w:t>
      </w:r>
      <w:r w:rsidRPr="004E45E5">
        <w:tab/>
        <w:t xml:space="preserve">At step h) the terminal shall send </w:t>
      </w:r>
      <w:r w:rsidRPr="004E45E5">
        <w:rPr>
          <w:i/>
        </w:rPr>
        <w:t>TrackingAreaUpdateRequest</w:t>
      </w:r>
      <w:r w:rsidRPr="004E45E5">
        <w:t xml:space="preserve"> to the E-USS.</w:t>
      </w:r>
    </w:p>
    <w:p w14:paraId="3651456B" w14:textId="77777777" w:rsidR="004E45E5" w:rsidRPr="004E45E5" w:rsidRDefault="004E45E5" w:rsidP="004E45E5">
      <w:pPr>
        <w:pStyle w:val="B1"/>
      </w:pPr>
      <w:r w:rsidRPr="004E45E5">
        <w:t>3)</w:t>
      </w:r>
      <w:r w:rsidRPr="004E45E5">
        <w:tab/>
        <w:t xml:space="preserve">After step h) the terminal shall respond with </w:t>
      </w:r>
      <w:r w:rsidRPr="004E45E5">
        <w:rPr>
          <w:i/>
        </w:rPr>
        <w:t xml:space="preserve">TrackingAreaUpdateComplete </w:t>
      </w:r>
      <w:r w:rsidRPr="004E45E5">
        <w:t>during registration.</w:t>
      </w:r>
    </w:p>
    <w:p w14:paraId="66E0DDAE" w14:textId="77777777" w:rsidR="004E45E5" w:rsidRPr="004E45E5" w:rsidRDefault="004E45E5" w:rsidP="004E45E5">
      <w:pPr>
        <w:pStyle w:val="B1"/>
      </w:pPr>
      <w:r w:rsidRPr="004E45E5">
        <w:t>4)</w:t>
      </w:r>
      <w:r w:rsidRPr="004E45E5">
        <w:tab/>
        <w:t>After step i) the USIM shall contain the following values:</w:t>
      </w:r>
    </w:p>
    <w:p w14:paraId="5BA544CF" w14:textId="77777777" w:rsidR="004E45E5" w:rsidRPr="004E45E5" w:rsidRDefault="004E45E5" w:rsidP="004E45E5">
      <w:pPr>
        <w:keepNext/>
        <w:rPr>
          <w:b/>
        </w:rPr>
      </w:pPr>
      <w:r w:rsidRPr="004E45E5">
        <w:rPr>
          <w:b/>
        </w:rPr>
        <w:t>EF</w:t>
      </w:r>
      <w:r w:rsidRPr="004E45E5">
        <w:rPr>
          <w:b/>
          <w:vertAlign w:val="subscript"/>
        </w:rPr>
        <w:t>EPSLOCI</w:t>
      </w:r>
      <w:r w:rsidRPr="004E45E5">
        <w:rPr>
          <w:b/>
        </w:rPr>
        <w:t xml:space="preserve"> (EPS Information)</w:t>
      </w:r>
    </w:p>
    <w:p w14:paraId="6E4DA8EA" w14:textId="77777777" w:rsidR="004E45E5" w:rsidRPr="004E45E5" w:rsidRDefault="004E45E5" w:rsidP="004E45E5">
      <w:pPr>
        <w:pStyle w:val="EW"/>
        <w:tabs>
          <w:tab w:val="left" w:pos="2835"/>
        </w:tabs>
      </w:pPr>
      <w:r w:rsidRPr="004E45E5">
        <w:t>Logically:</w:t>
      </w:r>
      <w:r w:rsidRPr="004E45E5">
        <w:tab/>
        <w:t>GUTI:</w:t>
      </w:r>
      <w:r w:rsidRPr="004E45E5">
        <w:tab/>
        <w:t>24400800010266436587</w:t>
      </w:r>
    </w:p>
    <w:p w14:paraId="3456128B" w14:textId="77777777" w:rsidR="004E45E5" w:rsidRPr="004E45E5" w:rsidRDefault="004E45E5" w:rsidP="004E45E5">
      <w:pPr>
        <w:pStyle w:val="EW"/>
        <w:tabs>
          <w:tab w:val="left" w:pos="2835"/>
        </w:tabs>
      </w:pPr>
      <w:r w:rsidRPr="004E45E5">
        <w:tab/>
        <w:t>Last visited registered TAI:</w:t>
      </w:r>
      <w:r w:rsidRPr="004E45E5">
        <w:tab/>
        <w:t>244/008/0001</w:t>
      </w:r>
    </w:p>
    <w:p w14:paraId="651229F2" w14:textId="77777777" w:rsidR="004E45E5" w:rsidRPr="004E45E5" w:rsidRDefault="004E45E5" w:rsidP="004E45E5">
      <w:pPr>
        <w:pStyle w:val="EW"/>
        <w:tabs>
          <w:tab w:val="left" w:pos="2835"/>
        </w:tabs>
      </w:pPr>
      <w:r w:rsidRPr="004E45E5">
        <w:lastRenderedPageBreak/>
        <w:tab/>
        <w:t>EPS update status:</w:t>
      </w:r>
      <w:r w:rsidRPr="004E45E5">
        <w:tab/>
        <w:t>updated</w:t>
      </w:r>
    </w:p>
    <w:p w14:paraId="04E025C0" w14:textId="77777777" w:rsidR="004E45E5" w:rsidRPr="004E45E5" w:rsidRDefault="004E45E5" w:rsidP="004E45E5">
      <w:pPr>
        <w:pStyle w:val="EW"/>
        <w:tabs>
          <w:tab w:val="left" w:pos="2835"/>
        </w:tabs>
      </w:pPr>
    </w:p>
    <w:p w14:paraId="2614DB64"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9F1B996" w14:textId="77777777" w:rsidTr="00EF1776">
        <w:tc>
          <w:tcPr>
            <w:tcW w:w="959" w:type="dxa"/>
            <w:tcBorders>
              <w:top w:val="single" w:sz="4" w:space="0" w:color="auto"/>
              <w:left w:val="single" w:sz="4" w:space="0" w:color="auto"/>
              <w:bottom w:val="single" w:sz="4" w:space="0" w:color="auto"/>
              <w:right w:val="single" w:sz="4" w:space="0" w:color="auto"/>
            </w:tcBorders>
          </w:tcPr>
          <w:p w14:paraId="09315E5A"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45FD60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245B1696"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557E4AF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690FA539"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18426954"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46CF8B64"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232346EF"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1B64FCDE"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0C45936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434F6EA"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5EF14BB1" w14:textId="77777777" w:rsidR="004E45E5" w:rsidRPr="004E45E5" w:rsidRDefault="004E45E5" w:rsidP="00EF1776">
            <w:pPr>
              <w:pStyle w:val="TAL"/>
            </w:pPr>
            <w:r w:rsidRPr="004E45E5">
              <w:t>B11</w:t>
            </w:r>
          </w:p>
        </w:tc>
      </w:tr>
      <w:tr w:rsidR="004E45E5" w:rsidRPr="004E45E5" w14:paraId="7188FB80" w14:textId="77777777" w:rsidTr="00EF1776">
        <w:tc>
          <w:tcPr>
            <w:tcW w:w="959" w:type="dxa"/>
            <w:tcBorders>
              <w:top w:val="single" w:sz="4" w:space="0" w:color="auto"/>
              <w:left w:val="single" w:sz="4" w:space="0" w:color="auto"/>
              <w:bottom w:val="single" w:sz="4" w:space="0" w:color="auto"/>
              <w:right w:val="single" w:sz="4" w:space="0" w:color="auto"/>
            </w:tcBorders>
          </w:tcPr>
          <w:p w14:paraId="7969AC18"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65FC178B"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3200F08"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4FED7016"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62F1CF16"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71A269B0"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EBD77F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5AF9E9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7D63BD53"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6631B60"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531E2663"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46B38F30" w14:textId="77777777" w:rsidR="004E45E5" w:rsidRPr="004E45E5" w:rsidRDefault="004E45E5" w:rsidP="00EF1776">
            <w:pPr>
              <w:pStyle w:val="TAL"/>
            </w:pPr>
            <w:r w:rsidRPr="004E45E5">
              <w:t>65</w:t>
            </w:r>
          </w:p>
        </w:tc>
      </w:tr>
      <w:tr w:rsidR="004E45E5" w:rsidRPr="004E45E5" w14:paraId="3A0CA86B" w14:textId="77777777" w:rsidTr="00EF1776">
        <w:tc>
          <w:tcPr>
            <w:tcW w:w="959" w:type="dxa"/>
            <w:tcBorders>
              <w:right w:val="single" w:sz="4" w:space="0" w:color="auto"/>
            </w:tcBorders>
          </w:tcPr>
          <w:p w14:paraId="2F256040"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47EA4FBD"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0301F35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7CE1C0E6"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7BB22566"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7C51B5E8"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65BC8F39"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0DCF66FC"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68AE8CE3"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B5FDB47"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76BDB1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FC16A01" w14:textId="77777777" w:rsidR="004E45E5" w:rsidRPr="004E45E5" w:rsidRDefault="004E45E5" w:rsidP="00EF1776">
            <w:pPr>
              <w:pStyle w:val="TAL"/>
            </w:pPr>
          </w:p>
        </w:tc>
      </w:tr>
      <w:tr w:rsidR="004E45E5" w:rsidRPr="004E45E5" w14:paraId="306C59A7" w14:textId="77777777" w:rsidTr="00EF1776">
        <w:tc>
          <w:tcPr>
            <w:tcW w:w="959" w:type="dxa"/>
            <w:tcBorders>
              <w:right w:val="single" w:sz="4" w:space="0" w:color="auto"/>
            </w:tcBorders>
          </w:tcPr>
          <w:p w14:paraId="12A5D4A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EDCFFCF"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7F4E97EA"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526E59F" w14:textId="77777777" w:rsidR="004E45E5" w:rsidRPr="004E45E5" w:rsidRDefault="004E45E5" w:rsidP="00EF1776">
            <w:pPr>
              <w:pStyle w:val="TAL"/>
            </w:pPr>
            <w:r w:rsidRPr="004E45E5">
              <w:t>84</w:t>
            </w:r>
          </w:p>
        </w:tc>
        <w:tc>
          <w:tcPr>
            <w:tcW w:w="782" w:type="dxa"/>
            <w:tcBorders>
              <w:top w:val="single" w:sz="4" w:space="0" w:color="auto"/>
              <w:left w:val="single" w:sz="4" w:space="0" w:color="auto"/>
              <w:bottom w:val="single" w:sz="4" w:space="0" w:color="auto"/>
              <w:right w:val="single" w:sz="4" w:space="0" w:color="auto"/>
            </w:tcBorders>
          </w:tcPr>
          <w:p w14:paraId="4043B0BF"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7FE05AC3"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D06E0B3"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BE72896"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1E0D027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42498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B03D6F6"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1D5A689F" w14:textId="77777777" w:rsidR="004E45E5" w:rsidRPr="004E45E5" w:rsidRDefault="004E45E5" w:rsidP="00EF1776">
            <w:pPr>
              <w:pStyle w:val="TAL"/>
            </w:pPr>
          </w:p>
        </w:tc>
      </w:tr>
    </w:tbl>
    <w:p w14:paraId="47B836DB" w14:textId="77777777" w:rsidR="004E45E5" w:rsidRPr="004E45E5" w:rsidRDefault="004E45E5" w:rsidP="004E45E5">
      <w:pPr>
        <w:pStyle w:val="B1"/>
      </w:pPr>
    </w:p>
    <w:p w14:paraId="5BE8FBFA" w14:textId="5CE20D1F" w:rsidR="004E45E5" w:rsidRPr="004E45E5" w:rsidRDefault="004E45E5" w:rsidP="00900760">
      <w:pPr>
        <w:pStyle w:val="B1"/>
      </w:pPr>
      <w:r w:rsidRPr="004E45E5">
        <w:t>5)</w:t>
      </w:r>
      <w:r w:rsidRPr="004E45E5">
        <w:tab/>
        <w:t xml:space="preserve">After step j) the UE shall not send a </w:t>
      </w:r>
      <w:r w:rsidRPr="004E45E5">
        <w:rPr>
          <w:i/>
        </w:rPr>
        <w:t>RRCConnectionRequest</w:t>
      </w:r>
      <w:r w:rsidRPr="004E45E5">
        <w:t xml:space="preserve"> on the E-UTRAN-cell C (MCC/MNC 244/081) to the E-USS.</w:t>
      </w:r>
    </w:p>
    <w:p w14:paraId="14177ACB" w14:textId="5E0FB837" w:rsidR="004E45E5" w:rsidRPr="004E45E5" w:rsidRDefault="004E45E5" w:rsidP="004E45E5">
      <w:pPr>
        <w:pStyle w:val="Heading3"/>
      </w:pPr>
      <w:r w:rsidRPr="004E45E5">
        <w:t>20.2</w:t>
      </w:r>
      <w:r w:rsidRPr="004E45E5">
        <w:tab/>
        <w:t xml:space="preserve">Usage of </w:t>
      </w:r>
      <w:r w:rsidRPr="004E45E5">
        <w:rPr>
          <w:rFonts w:ascii="Helvetica" w:hAnsi="Helvetica" w:cs="Calibri"/>
          <w:color w:val="000000"/>
        </w:rPr>
        <w:t>Operator Controlled Signal threshold per ACT (operator disabled SENSE usage) on E-UTRAN</w:t>
      </w:r>
    </w:p>
    <w:p w14:paraId="63CE7BEF" w14:textId="514C7301" w:rsidR="004E45E5" w:rsidRPr="004E45E5" w:rsidRDefault="004E45E5" w:rsidP="004E45E5">
      <w:pPr>
        <w:pStyle w:val="Heading4"/>
      </w:pPr>
      <w:r w:rsidRPr="004E45E5">
        <w:t>20.2.1</w:t>
      </w:r>
      <w:r w:rsidRPr="004E45E5">
        <w:tab/>
        <w:t>Definition and applicability</w:t>
      </w:r>
    </w:p>
    <w:p w14:paraId="037576E4" w14:textId="77777777" w:rsidR="004E45E5" w:rsidRPr="004E45E5" w:rsidRDefault="004E45E5" w:rsidP="004E45E5">
      <w:r w:rsidRPr="004E45E5">
        <w:t>If signal level enhanced network selection is supported by the UE and the received signal quality of registered PLMN observed over averaging window is lower than the "Operator controlled signal threshold per access technology" the MS shall periodically attempt to obtain service on an allowable PLMN/access technology combination for which the received signal quality of the candidate PLMN/access technology combination is equal to or greater than the "Operator controlled signal threshold per access technology" in accordance with the Automatic Network Selection Mode as defined in clause 4.4.3.1.1 , TS 23.122 [31].</w:t>
      </w:r>
    </w:p>
    <w:p w14:paraId="4C5EADFE" w14:textId="6E1A1A50" w:rsidR="004E45E5" w:rsidRPr="004E45E5" w:rsidRDefault="004E45E5" w:rsidP="004E45E5">
      <w:pPr>
        <w:pStyle w:val="Heading4"/>
      </w:pPr>
      <w:r w:rsidRPr="004E45E5">
        <w:t>20.2.2</w:t>
      </w:r>
      <w:r w:rsidRPr="004E45E5">
        <w:tab/>
        <w:t>Conformance requirement</w:t>
      </w:r>
    </w:p>
    <w:p w14:paraId="6745C6B5" w14:textId="77777777" w:rsidR="004E45E5" w:rsidRPr="004E45E5" w:rsidRDefault="004E45E5" w:rsidP="004E45E5">
      <w:r w:rsidRPr="004E45E5">
        <w:t>When the UE detects that the received signal quality of the registered PLMN is below the "Operator controlled signal threshold per access technology" the UE shall start the T</w:t>
      </w:r>
      <w:r w:rsidRPr="004E45E5">
        <w:rPr>
          <w:vertAlign w:val="subscript"/>
        </w:rPr>
        <w:t>SENSE</w:t>
      </w:r>
      <w:r w:rsidRPr="004E45E5">
        <w:t xml:space="preserve"> timer. </w:t>
      </w:r>
    </w:p>
    <w:p w14:paraId="7AE4FAFF"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equal to or greater than the "Operator controlled signal threshold per access technology" the MS shall stay on the current selected PLMN.</w:t>
      </w:r>
    </w:p>
    <w:p w14:paraId="3D7E0265" w14:textId="77777777" w:rsidR="004E45E5" w:rsidRPr="004E45E5" w:rsidRDefault="004E45E5" w:rsidP="004E45E5">
      <w:r w:rsidRPr="004E45E5">
        <w:t>If upon expiry of the timer T</w:t>
      </w:r>
      <w:r w:rsidRPr="004E45E5">
        <w:rPr>
          <w:vertAlign w:val="subscript"/>
        </w:rPr>
        <w:t>SENSE</w:t>
      </w:r>
      <w:r w:rsidRPr="004E45E5">
        <w:t>, the received signal quality of the registered PLMN observed over an averaging window is less than the "Operator controlled signal threshold per access technology" the UE shall attempt to obtain service on an allowable PLMN/access technology combination, provided the received signal quality of the candidate PLMN/access technology combination is equal to or greater than the "Operator controlled signal threshold per access technology".</w:t>
      </w:r>
    </w:p>
    <w:p w14:paraId="262EBCFA" w14:textId="77777777" w:rsidR="004E45E5" w:rsidRPr="004E45E5" w:rsidRDefault="004E45E5" w:rsidP="004E45E5">
      <w:pPr>
        <w:pStyle w:val="B1"/>
      </w:pPr>
      <w:r w:rsidRPr="004E45E5">
        <w:t>-</w:t>
      </w:r>
      <w:r w:rsidRPr="004E45E5">
        <w:tab/>
        <w:t>TS 23.122 [31], clauses 3.11, 4.4.3.5.</w:t>
      </w:r>
    </w:p>
    <w:p w14:paraId="6A1485F4" w14:textId="43EB3229" w:rsidR="004E45E5" w:rsidRPr="004E45E5" w:rsidRDefault="004E45E5" w:rsidP="004E45E5">
      <w:pPr>
        <w:pStyle w:val="Heading4"/>
      </w:pPr>
      <w:r w:rsidRPr="004E45E5">
        <w:t>20.2.3</w:t>
      </w:r>
      <w:r w:rsidRPr="004E45E5">
        <w:tab/>
        <w:t>Test purpose</w:t>
      </w:r>
    </w:p>
    <w:p w14:paraId="3063D841" w14:textId="77777777" w:rsidR="004E45E5" w:rsidRPr="004E45E5" w:rsidRDefault="004E45E5" w:rsidP="004E45E5">
      <w:r w:rsidRPr="004E45E5">
        <w:t>To verify that ME reads the "Operator controlled signal threshold per access technology" in USIM. If  "SENSE is disabled by operator", and when the currently registered PLMN cell received signal level is reduced to a value lower than the signal quality configured in EF</w:t>
      </w:r>
      <w:r w:rsidRPr="004E45E5">
        <w:rPr>
          <w:vertAlign w:val="subscript"/>
        </w:rPr>
        <w:t>OCST</w:t>
      </w:r>
      <w:r w:rsidRPr="004E45E5">
        <w:t xml:space="preserve"> (for the entire duration of T</w:t>
      </w:r>
      <w:r w:rsidRPr="004E45E5">
        <w:rPr>
          <w:vertAlign w:val="subscript"/>
        </w:rPr>
        <w:t>SENSE</w:t>
      </w:r>
      <w:r w:rsidRPr="004E45E5">
        <w:t>), then upon expiry of the timer T</w:t>
      </w:r>
      <w:r w:rsidRPr="004E45E5">
        <w:rPr>
          <w:vertAlign w:val="subscript"/>
        </w:rPr>
        <w:t>SENSE</w:t>
      </w:r>
      <w:r w:rsidRPr="004E45E5">
        <w:t xml:space="preserve">  UE shall not attempt to obtain service on an allowable PLMN/access technology combination although the received signal quality is equal to or greater than the signal quality configured in EF</w:t>
      </w:r>
      <w:r w:rsidRPr="004E45E5">
        <w:rPr>
          <w:vertAlign w:val="subscript"/>
        </w:rPr>
        <w:t>OCST</w:t>
      </w:r>
      <w:r w:rsidRPr="004E45E5">
        <w:t>.</w:t>
      </w:r>
    </w:p>
    <w:p w14:paraId="016BFDB3" w14:textId="087444AE" w:rsidR="004E45E5" w:rsidRPr="004E45E5" w:rsidRDefault="004E45E5" w:rsidP="004E45E5">
      <w:pPr>
        <w:pStyle w:val="Heading4"/>
      </w:pPr>
      <w:r w:rsidRPr="004E45E5">
        <w:t>20.2.4</w:t>
      </w:r>
      <w:r w:rsidRPr="004E45E5">
        <w:tab/>
        <w:t>Method of test</w:t>
      </w:r>
    </w:p>
    <w:p w14:paraId="26F06577" w14:textId="6EA0094C" w:rsidR="004E45E5" w:rsidRPr="004E45E5" w:rsidRDefault="004E45E5" w:rsidP="004E45E5">
      <w:pPr>
        <w:pStyle w:val="Heading5"/>
      </w:pPr>
      <w:r w:rsidRPr="004E45E5">
        <w:t>20.2.4.1</w:t>
      </w:r>
      <w:r w:rsidRPr="004E45E5">
        <w:tab/>
        <w:t>Initial conditions</w:t>
      </w:r>
    </w:p>
    <w:p w14:paraId="6F714ADD" w14:textId="496817EF" w:rsidR="004E45E5" w:rsidRPr="004E45E5" w:rsidRDefault="004E45E5" w:rsidP="004E45E5">
      <w:r w:rsidRPr="004E45E5">
        <w:t>The initial conditions defined in 20.1.4.1 is used with the following exception.</w:t>
      </w:r>
    </w:p>
    <w:p w14:paraId="6851F44F" w14:textId="77777777" w:rsidR="004E45E5" w:rsidRPr="004E45E5" w:rsidRDefault="004E45E5" w:rsidP="004E45E5">
      <w:pPr>
        <w:rPr>
          <w:b/>
        </w:rPr>
      </w:pPr>
      <w:r w:rsidRPr="004E45E5">
        <w:rPr>
          <w:b/>
        </w:rPr>
        <w:t>EF</w:t>
      </w:r>
      <w:r w:rsidRPr="004E45E5">
        <w:rPr>
          <w:b/>
          <w:vertAlign w:val="subscript"/>
        </w:rPr>
        <w:t>OCST</w:t>
      </w:r>
      <w:r w:rsidRPr="004E45E5">
        <w:rPr>
          <w:b/>
        </w:rPr>
        <w:t xml:space="preserve"> (Operator controlled signal threshold per access technology)</w:t>
      </w:r>
    </w:p>
    <w:p w14:paraId="2B167236" w14:textId="77777777" w:rsidR="004E45E5" w:rsidRPr="004E45E5" w:rsidRDefault="004E45E5" w:rsidP="004E45E5">
      <w:pPr>
        <w:pStyle w:val="EX"/>
      </w:pPr>
      <w:r w:rsidRPr="004E45E5">
        <w:t>Logically:</w:t>
      </w:r>
      <w:r w:rsidRPr="004E45E5">
        <w:tab/>
        <w:t>Operator has disabled UE to use SENSE</w:t>
      </w:r>
    </w:p>
    <w:p w14:paraId="17285098" w14:textId="77777777" w:rsidR="004E45E5" w:rsidRPr="004E45E5" w:rsidRDefault="004E45E5" w:rsidP="004E45E5">
      <w:pPr>
        <w:pStyle w:val="EX"/>
        <w:ind w:firstLine="0"/>
      </w:pPr>
      <w:r w:rsidRPr="004E45E5">
        <w:t>1</w:t>
      </w:r>
      <w:r w:rsidRPr="004E45E5">
        <w:rPr>
          <w:vertAlign w:val="superscript"/>
        </w:rPr>
        <w:t>st</w:t>
      </w:r>
      <w:r w:rsidRPr="004E45E5">
        <w:t xml:space="preserve"> ACT:</w:t>
      </w:r>
      <w:r w:rsidRPr="004E45E5">
        <w:tab/>
        <w:t>E-UTRAN</w:t>
      </w:r>
    </w:p>
    <w:p w14:paraId="00A89BEF" w14:textId="77777777" w:rsidR="004E45E5" w:rsidRPr="004E45E5" w:rsidRDefault="004E45E5" w:rsidP="004E45E5">
      <w:pPr>
        <w:pStyle w:val="EX"/>
      </w:pPr>
      <w:r w:rsidRPr="004E45E5">
        <w:tab/>
        <w:t>Operator controlled signal threshold per access technology: -90 dBm</w:t>
      </w:r>
    </w:p>
    <w:tbl>
      <w:tblPr>
        <w:tblW w:w="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tblGrid>
      <w:tr w:rsidR="004E45E5" w:rsidRPr="004E45E5" w14:paraId="7B86A08D" w14:textId="77777777" w:rsidTr="00EF1776">
        <w:tc>
          <w:tcPr>
            <w:tcW w:w="907" w:type="dxa"/>
            <w:tcBorders>
              <w:bottom w:val="single" w:sz="4" w:space="0" w:color="auto"/>
            </w:tcBorders>
          </w:tcPr>
          <w:p w14:paraId="5F72C297" w14:textId="77777777" w:rsidR="004E45E5" w:rsidRPr="004E45E5" w:rsidRDefault="004E45E5" w:rsidP="00EF1776">
            <w:pPr>
              <w:keepNext/>
              <w:keepLines/>
              <w:spacing w:after="0"/>
              <w:rPr>
                <w:rFonts w:ascii="Arial" w:hAnsi="Arial"/>
                <w:sz w:val="18"/>
              </w:rPr>
            </w:pPr>
            <w:r w:rsidRPr="004E45E5">
              <w:rPr>
                <w:rFonts w:ascii="Arial" w:hAnsi="Arial"/>
                <w:sz w:val="18"/>
              </w:rPr>
              <w:lastRenderedPageBreak/>
              <w:t>Coding:</w:t>
            </w:r>
          </w:p>
        </w:tc>
        <w:tc>
          <w:tcPr>
            <w:tcW w:w="624" w:type="dxa"/>
            <w:tcBorders>
              <w:bottom w:val="single" w:sz="4" w:space="0" w:color="auto"/>
            </w:tcBorders>
          </w:tcPr>
          <w:p w14:paraId="509FFF7C" w14:textId="77777777" w:rsidR="004E45E5" w:rsidRPr="004E45E5" w:rsidRDefault="004E45E5" w:rsidP="00EF1776">
            <w:pPr>
              <w:keepNext/>
              <w:keepLines/>
              <w:spacing w:after="0"/>
              <w:rPr>
                <w:rFonts w:ascii="Arial" w:hAnsi="Arial"/>
                <w:sz w:val="18"/>
              </w:rPr>
            </w:pPr>
            <w:r w:rsidRPr="004E45E5">
              <w:rPr>
                <w:rFonts w:ascii="Arial" w:hAnsi="Arial"/>
                <w:sz w:val="18"/>
              </w:rPr>
              <w:t>B1</w:t>
            </w:r>
          </w:p>
        </w:tc>
        <w:tc>
          <w:tcPr>
            <w:tcW w:w="624" w:type="dxa"/>
            <w:tcBorders>
              <w:bottom w:val="single" w:sz="4" w:space="0" w:color="auto"/>
            </w:tcBorders>
          </w:tcPr>
          <w:p w14:paraId="25191B2E" w14:textId="77777777" w:rsidR="004E45E5" w:rsidRPr="004E45E5" w:rsidRDefault="004E45E5" w:rsidP="00EF1776">
            <w:pPr>
              <w:keepNext/>
              <w:keepLines/>
              <w:spacing w:after="0"/>
              <w:rPr>
                <w:rFonts w:ascii="Arial" w:hAnsi="Arial"/>
                <w:sz w:val="18"/>
              </w:rPr>
            </w:pPr>
            <w:r w:rsidRPr="004E45E5">
              <w:rPr>
                <w:rFonts w:ascii="Arial" w:hAnsi="Arial"/>
                <w:sz w:val="18"/>
              </w:rPr>
              <w:t>B2</w:t>
            </w:r>
          </w:p>
        </w:tc>
        <w:tc>
          <w:tcPr>
            <w:tcW w:w="624" w:type="dxa"/>
          </w:tcPr>
          <w:p w14:paraId="4F34731A" w14:textId="77777777" w:rsidR="004E45E5" w:rsidRPr="004E45E5" w:rsidRDefault="004E45E5" w:rsidP="00EF1776">
            <w:pPr>
              <w:keepNext/>
              <w:keepLines/>
              <w:spacing w:after="0"/>
              <w:rPr>
                <w:rFonts w:ascii="Arial" w:hAnsi="Arial"/>
                <w:sz w:val="18"/>
              </w:rPr>
            </w:pPr>
            <w:r w:rsidRPr="004E45E5">
              <w:rPr>
                <w:rFonts w:ascii="Arial" w:hAnsi="Arial"/>
                <w:sz w:val="18"/>
              </w:rPr>
              <w:t>B3</w:t>
            </w:r>
          </w:p>
        </w:tc>
        <w:tc>
          <w:tcPr>
            <w:tcW w:w="624" w:type="dxa"/>
          </w:tcPr>
          <w:p w14:paraId="2A30798C" w14:textId="77777777" w:rsidR="004E45E5" w:rsidRPr="004E45E5" w:rsidRDefault="004E45E5" w:rsidP="00EF1776">
            <w:pPr>
              <w:keepNext/>
              <w:keepLines/>
              <w:spacing w:after="0"/>
              <w:rPr>
                <w:rFonts w:ascii="Arial" w:hAnsi="Arial"/>
                <w:sz w:val="18"/>
              </w:rPr>
            </w:pPr>
            <w:r w:rsidRPr="004E45E5">
              <w:rPr>
                <w:rFonts w:ascii="Arial" w:hAnsi="Arial"/>
                <w:sz w:val="18"/>
              </w:rPr>
              <w:t>B4</w:t>
            </w:r>
          </w:p>
        </w:tc>
        <w:tc>
          <w:tcPr>
            <w:tcW w:w="624" w:type="dxa"/>
          </w:tcPr>
          <w:p w14:paraId="20B3C62E" w14:textId="77777777" w:rsidR="004E45E5" w:rsidRPr="004E45E5" w:rsidRDefault="004E45E5" w:rsidP="00EF1776">
            <w:pPr>
              <w:keepNext/>
              <w:keepLines/>
              <w:spacing w:after="0"/>
              <w:rPr>
                <w:rFonts w:ascii="Arial" w:hAnsi="Arial"/>
                <w:sz w:val="18"/>
              </w:rPr>
            </w:pPr>
            <w:r w:rsidRPr="004E45E5">
              <w:rPr>
                <w:rFonts w:ascii="Arial" w:hAnsi="Arial"/>
                <w:sz w:val="18"/>
              </w:rPr>
              <w:t>B5</w:t>
            </w:r>
          </w:p>
        </w:tc>
        <w:tc>
          <w:tcPr>
            <w:tcW w:w="624" w:type="dxa"/>
          </w:tcPr>
          <w:p w14:paraId="2BC68FC7" w14:textId="77777777" w:rsidR="004E45E5" w:rsidRPr="004E45E5" w:rsidRDefault="004E45E5" w:rsidP="00EF1776">
            <w:pPr>
              <w:keepNext/>
              <w:keepLines/>
              <w:spacing w:after="0"/>
              <w:rPr>
                <w:rFonts w:ascii="Arial" w:hAnsi="Arial"/>
                <w:sz w:val="18"/>
              </w:rPr>
            </w:pPr>
            <w:r w:rsidRPr="004E45E5">
              <w:rPr>
                <w:rFonts w:ascii="Arial" w:hAnsi="Arial"/>
                <w:sz w:val="18"/>
              </w:rPr>
              <w:t>B6</w:t>
            </w:r>
          </w:p>
        </w:tc>
      </w:tr>
      <w:tr w:rsidR="004E45E5" w:rsidRPr="004E45E5" w14:paraId="372B9A07" w14:textId="77777777" w:rsidTr="00EF1776">
        <w:tc>
          <w:tcPr>
            <w:tcW w:w="907" w:type="dxa"/>
            <w:tcBorders>
              <w:bottom w:val="single" w:sz="4" w:space="0" w:color="auto"/>
            </w:tcBorders>
          </w:tcPr>
          <w:p w14:paraId="76CA4A90" w14:textId="77777777" w:rsidR="004E45E5" w:rsidRPr="004E45E5" w:rsidRDefault="004E45E5" w:rsidP="00EF1776">
            <w:pPr>
              <w:keepNext/>
              <w:keepLines/>
              <w:spacing w:after="0"/>
              <w:rPr>
                <w:rFonts w:ascii="Arial" w:hAnsi="Arial"/>
                <w:sz w:val="18"/>
              </w:rPr>
            </w:pPr>
            <w:r w:rsidRPr="004E45E5">
              <w:rPr>
                <w:rFonts w:ascii="Arial" w:hAnsi="Arial"/>
                <w:sz w:val="18"/>
              </w:rPr>
              <w:t>Hex</w:t>
            </w:r>
          </w:p>
        </w:tc>
        <w:tc>
          <w:tcPr>
            <w:tcW w:w="624" w:type="dxa"/>
            <w:tcBorders>
              <w:bottom w:val="single" w:sz="4" w:space="0" w:color="auto"/>
            </w:tcBorders>
          </w:tcPr>
          <w:p w14:paraId="499B7491"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Borders>
              <w:bottom w:val="single" w:sz="4" w:space="0" w:color="auto"/>
            </w:tcBorders>
          </w:tcPr>
          <w:p w14:paraId="6BD3BB0F" w14:textId="77777777" w:rsidR="004E45E5" w:rsidRPr="004E45E5" w:rsidRDefault="004E45E5" w:rsidP="00EF1776">
            <w:pPr>
              <w:keepNext/>
              <w:keepLines/>
              <w:spacing w:after="0"/>
              <w:rPr>
                <w:rFonts w:ascii="Arial" w:hAnsi="Arial"/>
                <w:sz w:val="18"/>
              </w:rPr>
            </w:pPr>
            <w:r w:rsidRPr="004E45E5">
              <w:rPr>
                <w:rFonts w:ascii="Arial" w:hAnsi="Arial"/>
                <w:sz w:val="18"/>
              </w:rPr>
              <w:t>80</w:t>
            </w:r>
          </w:p>
        </w:tc>
        <w:tc>
          <w:tcPr>
            <w:tcW w:w="624" w:type="dxa"/>
          </w:tcPr>
          <w:p w14:paraId="34BC2D3B" w14:textId="77777777" w:rsidR="004E45E5" w:rsidRPr="004E45E5" w:rsidRDefault="004E45E5" w:rsidP="00EF1776">
            <w:pPr>
              <w:keepNext/>
              <w:keepLines/>
              <w:spacing w:after="0"/>
              <w:rPr>
                <w:rFonts w:ascii="Arial" w:hAnsi="Arial"/>
                <w:sz w:val="18"/>
              </w:rPr>
            </w:pPr>
            <w:r w:rsidRPr="004E45E5">
              <w:rPr>
                <w:rFonts w:ascii="Arial" w:hAnsi="Arial"/>
                <w:sz w:val="18"/>
              </w:rPr>
              <w:t>03</w:t>
            </w:r>
          </w:p>
        </w:tc>
        <w:tc>
          <w:tcPr>
            <w:tcW w:w="624" w:type="dxa"/>
          </w:tcPr>
          <w:p w14:paraId="321FF0CC" w14:textId="77777777" w:rsidR="004E45E5" w:rsidRPr="004E45E5" w:rsidRDefault="004E45E5" w:rsidP="00EF1776">
            <w:pPr>
              <w:keepNext/>
              <w:keepLines/>
              <w:spacing w:after="0"/>
              <w:rPr>
                <w:rFonts w:ascii="Arial" w:hAnsi="Arial"/>
                <w:sz w:val="18"/>
              </w:rPr>
            </w:pPr>
            <w:r w:rsidRPr="004E45E5">
              <w:rPr>
                <w:rFonts w:ascii="Arial" w:hAnsi="Arial"/>
                <w:sz w:val="18"/>
              </w:rPr>
              <w:t>40</w:t>
            </w:r>
          </w:p>
        </w:tc>
        <w:tc>
          <w:tcPr>
            <w:tcW w:w="624" w:type="dxa"/>
          </w:tcPr>
          <w:p w14:paraId="0E659D13" w14:textId="77777777" w:rsidR="004E45E5" w:rsidRPr="004E45E5" w:rsidRDefault="004E45E5" w:rsidP="00EF1776">
            <w:pPr>
              <w:keepNext/>
              <w:keepLines/>
              <w:spacing w:after="0"/>
              <w:rPr>
                <w:rFonts w:ascii="Arial" w:hAnsi="Arial"/>
                <w:sz w:val="18"/>
              </w:rPr>
            </w:pPr>
            <w:r w:rsidRPr="004E45E5">
              <w:rPr>
                <w:rFonts w:ascii="Arial" w:hAnsi="Arial"/>
                <w:sz w:val="18"/>
              </w:rPr>
              <w:t>00</w:t>
            </w:r>
          </w:p>
        </w:tc>
        <w:tc>
          <w:tcPr>
            <w:tcW w:w="624" w:type="dxa"/>
          </w:tcPr>
          <w:p w14:paraId="6B47A902" w14:textId="77777777" w:rsidR="004E45E5" w:rsidRPr="004E45E5" w:rsidRDefault="004E45E5" w:rsidP="00EF1776">
            <w:pPr>
              <w:keepNext/>
              <w:keepLines/>
              <w:spacing w:after="0"/>
              <w:rPr>
                <w:rFonts w:ascii="Arial" w:hAnsi="Arial"/>
                <w:sz w:val="18"/>
              </w:rPr>
            </w:pPr>
            <w:r w:rsidRPr="004E45E5">
              <w:rPr>
                <w:rFonts w:ascii="Arial" w:hAnsi="Arial"/>
                <w:sz w:val="18"/>
              </w:rPr>
              <w:t>5A</w:t>
            </w:r>
          </w:p>
        </w:tc>
      </w:tr>
    </w:tbl>
    <w:p w14:paraId="1EC0D264" w14:textId="77777777" w:rsidR="004E45E5" w:rsidRPr="004E45E5" w:rsidRDefault="004E45E5" w:rsidP="004E45E5"/>
    <w:p w14:paraId="6654039E" w14:textId="77777777" w:rsidR="004E45E5" w:rsidRPr="004E45E5" w:rsidRDefault="004E45E5" w:rsidP="004E45E5">
      <w:r w:rsidRPr="004E45E5">
        <w:t>The UICC shall be installed into the Terminal and the UE shall be set to automatic PLMN selection mode.</w:t>
      </w:r>
    </w:p>
    <w:p w14:paraId="401BB491" w14:textId="57B1545B" w:rsidR="004E45E5" w:rsidRPr="004E45E5" w:rsidRDefault="004E45E5" w:rsidP="004E45E5">
      <w:pPr>
        <w:pStyle w:val="Heading5"/>
      </w:pPr>
      <w:r w:rsidRPr="004E45E5">
        <w:t>20.2.4.2</w:t>
      </w:r>
      <w:r w:rsidRPr="004E45E5">
        <w:tab/>
        <w:t>Procedure</w:t>
      </w:r>
    </w:p>
    <w:p w14:paraId="01EAF54C" w14:textId="77777777" w:rsidR="004E45E5" w:rsidRPr="004E45E5" w:rsidRDefault="004E45E5" w:rsidP="004E45E5">
      <w:pPr>
        <w:pStyle w:val="B1"/>
      </w:pPr>
      <w:r w:rsidRPr="004E45E5">
        <w:t>a)</w:t>
      </w:r>
      <w:r w:rsidRPr="004E45E5">
        <w:tab/>
        <w:t>Bring up Cell A at -80 dBm and the UE is switched on.</w:t>
      </w:r>
    </w:p>
    <w:p w14:paraId="2DD11730" w14:textId="77777777" w:rsidR="004E45E5" w:rsidRPr="004E45E5" w:rsidRDefault="004E45E5" w:rsidP="004E45E5">
      <w:pPr>
        <w:pStyle w:val="B1"/>
      </w:pPr>
      <w:r w:rsidRPr="004E45E5">
        <w:t>b)</w:t>
      </w:r>
      <w:r w:rsidRPr="004E45E5">
        <w:tab/>
        <w:t xml:space="preserve">After receipt of an </w:t>
      </w:r>
      <w:r w:rsidRPr="004E45E5">
        <w:rPr>
          <w:i/>
        </w:rPr>
        <w:t>RRCConnectionRequest</w:t>
      </w:r>
      <w:r w:rsidRPr="004E45E5">
        <w:t xml:space="preserve"> from the UE on the Cell A the E-UTRAN E-USS sends </w:t>
      </w:r>
      <w:r w:rsidRPr="004E45E5">
        <w:rPr>
          <w:i/>
        </w:rPr>
        <w:t>RRCConnectionSetup</w:t>
      </w:r>
      <w:r w:rsidRPr="004E45E5">
        <w:t xml:space="preserve"> to the UE, followed by </w:t>
      </w:r>
      <w:r w:rsidRPr="004E45E5">
        <w:rPr>
          <w:i/>
        </w:rPr>
        <w:t>RRCConnectionSetupComplete</w:t>
      </w:r>
      <w:r w:rsidRPr="004E45E5">
        <w:t xml:space="preserve"> sent by the UE to the E-USS.</w:t>
      </w:r>
    </w:p>
    <w:p w14:paraId="49735738" w14:textId="77777777" w:rsidR="004E45E5" w:rsidRPr="004E45E5" w:rsidRDefault="004E45E5" w:rsidP="004E45E5">
      <w:pPr>
        <w:pStyle w:val="B1"/>
      </w:pPr>
      <w:r w:rsidRPr="004E45E5">
        <w:t>c)</w:t>
      </w:r>
      <w:r w:rsidRPr="004E45E5">
        <w:tab/>
        <w:t xml:space="preserve">During registration and after receipt of a </w:t>
      </w:r>
      <w:r w:rsidRPr="004E45E5">
        <w:rPr>
          <w:i/>
        </w:rPr>
        <w:t>AttachRequest</w:t>
      </w:r>
      <w:r w:rsidRPr="004E45E5">
        <w:t xml:space="preserve"> from the UE, the E-USS initiates authentication, starts integrity by using the security procedure and sends </w:t>
      </w:r>
      <w:r w:rsidRPr="004E45E5">
        <w:rPr>
          <w:i/>
        </w:rPr>
        <w:t>AttachAccept</w:t>
      </w:r>
      <w:r w:rsidRPr="004E45E5">
        <w:t xml:space="preserve"> to the UE, with:</w:t>
      </w:r>
    </w:p>
    <w:p w14:paraId="68E5D476" w14:textId="77777777" w:rsidR="004E45E5" w:rsidRPr="004E45E5" w:rsidRDefault="004E45E5" w:rsidP="004E45E5">
      <w:pPr>
        <w:pStyle w:val="B2"/>
        <w:rPr>
          <w:lang w:val="fr-FR"/>
        </w:rPr>
      </w:pPr>
      <w:r w:rsidRPr="004E45E5">
        <w:tab/>
      </w:r>
      <w:r w:rsidRPr="004E45E5">
        <w:rPr>
          <w:lang w:val="fr-FR"/>
        </w:rPr>
        <w:t>TAI (MCC/MNC/TAC):</w:t>
      </w:r>
      <w:r w:rsidRPr="004E45E5">
        <w:rPr>
          <w:lang w:val="fr-FR"/>
        </w:rPr>
        <w:tab/>
        <w:t>244/081/ 0001</w:t>
      </w:r>
    </w:p>
    <w:p w14:paraId="541499E5" w14:textId="77777777" w:rsidR="004E45E5" w:rsidRPr="004E45E5" w:rsidRDefault="004E45E5" w:rsidP="004E45E5">
      <w:pPr>
        <w:pStyle w:val="B2"/>
        <w:rPr>
          <w:lang w:val="fr-FR"/>
        </w:rPr>
      </w:pPr>
      <w:r w:rsidRPr="004E45E5">
        <w:rPr>
          <w:lang w:val="fr-FR"/>
        </w:rPr>
        <w:tab/>
        <w:t>GUTI:</w:t>
      </w:r>
      <w:r w:rsidRPr="004E45E5">
        <w:rPr>
          <w:lang w:val="fr-FR"/>
        </w:rPr>
        <w:tab/>
        <w:t>"24408100010266436587"</w:t>
      </w:r>
    </w:p>
    <w:p w14:paraId="3560B6AA" w14:textId="77777777" w:rsidR="004E45E5" w:rsidRPr="004E45E5" w:rsidRDefault="004E45E5" w:rsidP="004E45E5">
      <w:pPr>
        <w:pStyle w:val="B1"/>
        <w:rPr>
          <w:i/>
        </w:rPr>
      </w:pPr>
      <w:r w:rsidRPr="004E45E5">
        <w:t>d)</w:t>
      </w:r>
      <w:r w:rsidRPr="004E45E5">
        <w:tab/>
        <w:t xml:space="preserve">After receipt of the </w:t>
      </w:r>
      <w:r w:rsidRPr="004E45E5">
        <w:rPr>
          <w:i/>
        </w:rPr>
        <w:t>AttachComplete</w:t>
      </w:r>
      <w:r w:rsidRPr="004E45E5">
        <w:t xml:space="preserve"> during registration from the UE, the E-USS sends </w:t>
      </w:r>
      <w:r w:rsidRPr="004E45E5">
        <w:rPr>
          <w:i/>
        </w:rPr>
        <w:t>RRCConnectionRelease.</w:t>
      </w:r>
    </w:p>
    <w:p w14:paraId="5A4C74BE" w14:textId="77777777" w:rsidR="004E45E5" w:rsidRPr="004E45E5" w:rsidRDefault="004E45E5" w:rsidP="004E45E5">
      <w:pPr>
        <w:pStyle w:val="B1"/>
      </w:pPr>
      <w:r w:rsidRPr="004E45E5">
        <w:t>e)  Cell A is lowered to -100 dBm, and Cell B is powered up at -80 dBm</w:t>
      </w:r>
    </w:p>
    <w:p w14:paraId="422786D3" w14:textId="77777777" w:rsidR="004E45E5" w:rsidRPr="004E45E5" w:rsidRDefault="004E45E5" w:rsidP="004E45E5">
      <w:pPr>
        <w:pStyle w:val="B1"/>
      </w:pPr>
      <w:r w:rsidRPr="004E45E5">
        <w:t>f) Wait for T</w:t>
      </w:r>
      <w:r w:rsidRPr="004E45E5">
        <w:rPr>
          <w:vertAlign w:val="subscript"/>
        </w:rPr>
        <w:t xml:space="preserve">SENSE </w:t>
      </w:r>
      <w:r w:rsidRPr="004E45E5">
        <w:t xml:space="preserve">duration. </w:t>
      </w:r>
    </w:p>
    <w:p w14:paraId="016C126A" w14:textId="77777777" w:rsidR="004E45E5" w:rsidRPr="004E45E5" w:rsidRDefault="004E45E5" w:rsidP="004E45E5">
      <w:pPr>
        <w:pStyle w:val="B1"/>
      </w:pPr>
      <w:r w:rsidRPr="004E45E5">
        <w:t>g) Wait for a period of 3 mins.</w:t>
      </w:r>
    </w:p>
    <w:p w14:paraId="2A0B241B" w14:textId="77777777" w:rsidR="004E45E5" w:rsidRPr="004E45E5" w:rsidRDefault="004E45E5" w:rsidP="004E45E5">
      <w:pPr>
        <w:pStyle w:val="B1"/>
      </w:pPr>
      <w:r w:rsidRPr="004E45E5">
        <w:t>h)</w:t>
      </w:r>
      <w:r w:rsidRPr="004E45E5">
        <w:tab/>
        <w:t>The UE is soft powered down.</w:t>
      </w:r>
    </w:p>
    <w:p w14:paraId="0874F11C" w14:textId="77777777" w:rsidR="004E45E5" w:rsidRPr="004E45E5" w:rsidRDefault="004E45E5" w:rsidP="004E45E5">
      <w:pPr>
        <w:pStyle w:val="NO"/>
        <w:rPr>
          <w:lang w:val="en-US"/>
        </w:rPr>
      </w:pPr>
      <w:r w:rsidRPr="004E45E5">
        <w:rPr>
          <w:lang w:val="en-US"/>
        </w:rPr>
        <w:t xml:space="preserve">NOTE : </w:t>
      </w:r>
      <w:r w:rsidRPr="004E45E5">
        <w:rPr>
          <w:lang w:val="en-US"/>
        </w:rPr>
        <w:tab/>
        <w:t xml:space="preserve">For </w:t>
      </w:r>
      <w:r w:rsidRPr="004E45E5">
        <w:t>testing purposes, and to not extend the test execution time the implementation specific T</w:t>
      </w:r>
      <w:r w:rsidRPr="004E45E5">
        <w:rPr>
          <w:vertAlign w:val="subscript"/>
        </w:rPr>
        <w:t xml:space="preserve">SENSE </w:t>
      </w:r>
      <w:r w:rsidRPr="004E45E5">
        <w:t>counter is set to 2 mins</w:t>
      </w:r>
      <w:r w:rsidRPr="004E45E5">
        <w:rPr>
          <w:lang w:val="en-US"/>
        </w:rPr>
        <w:t xml:space="preserve"> before starting the test.  </w:t>
      </w:r>
    </w:p>
    <w:p w14:paraId="0952813A" w14:textId="52A93268" w:rsidR="004E45E5" w:rsidRPr="004E45E5" w:rsidRDefault="004E45E5" w:rsidP="004E45E5">
      <w:pPr>
        <w:pStyle w:val="Heading4"/>
      </w:pPr>
      <w:r w:rsidRPr="004E45E5">
        <w:t>20.2.5</w:t>
      </w:r>
      <w:r w:rsidRPr="004E45E5">
        <w:tab/>
        <w:t>Acceptance criteria</w:t>
      </w:r>
    </w:p>
    <w:p w14:paraId="3D3432D3" w14:textId="77777777" w:rsidR="004E45E5" w:rsidRPr="004E45E5" w:rsidRDefault="004E45E5">
      <w:pPr>
        <w:pStyle w:val="B1"/>
        <w:keepNext/>
        <w:keepLines/>
        <w:numPr>
          <w:ilvl w:val="0"/>
          <w:numId w:val="37"/>
        </w:numPr>
      </w:pPr>
      <w:r w:rsidRPr="004E45E5">
        <w:t xml:space="preserve">At step g) the UE shall not send a </w:t>
      </w:r>
      <w:r w:rsidRPr="004E45E5">
        <w:rPr>
          <w:i/>
        </w:rPr>
        <w:t>RRCConnectionRequest</w:t>
      </w:r>
      <w:r w:rsidRPr="004E45E5">
        <w:t xml:space="preserve"> on the E-UTRAN-cell B (MCC/MNC 244/008) to the E-USS.</w:t>
      </w:r>
    </w:p>
    <w:p w14:paraId="168E92F2" w14:textId="77777777" w:rsidR="004E45E5" w:rsidRPr="004E45E5" w:rsidRDefault="004E45E5">
      <w:pPr>
        <w:pStyle w:val="B1"/>
        <w:keepNext/>
        <w:keepLines/>
        <w:numPr>
          <w:ilvl w:val="0"/>
          <w:numId w:val="37"/>
        </w:numPr>
      </w:pPr>
      <w:r w:rsidRPr="004E45E5">
        <w:t>After step h) the USIM shall contain the following values:</w:t>
      </w:r>
    </w:p>
    <w:p w14:paraId="76A8183D" w14:textId="77777777" w:rsidR="004E45E5" w:rsidRPr="004E45E5" w:rsidRDefault="004E45E5" w:rsidP="004E45E5">
      <w:pPr>
        <w:keepNext/>
        <w:ind w:firstLine="284"/>
        <w:rPr>
          <w:b/>
        </w:rPr>
      </w:pPr>
      <w:r w:rsidRPr="004E45E5">
        <w:rPr>
          <w:b/>
        </w:rPr>
        <w:t>EF</w:t>
      </w:r>
      <w:r w:rsidRPr="004E45E5">
        <w:rPr>
          <w:b/>
          <w:vertAlign w:val="subscript"/>
        </w:rPr>
        <w:t>EPSLOCI</w:t>
      </w:r>
      <w:r w:rsidRPr="004E45E5">
        <w:rPr>
          <w:b/>
        </w:rPr>
        <w:t xml:space="preserve"> (EPS Information)</w:t>
      </w:r>
    </w:p>
    <w:p w14:paraId="29B6E38F" w14:textId="77777777" w:rsidR="004E45E5" w:rsidRPr="004E45E5" w:rsidRDefault="004E45E5" w:rsidP="004E45E5">
      <w:pPr>
        <w:pStyle w:val="EW"/>
        <w:tabs>
          <w:tab w:val="left" w:pos="2835"/>
        </w:tabs>
      </w:pPr>
      <w:r w:rsidRPr="004E45E5">
        <w:t xml:space="preserve">    Logically:</w:t>
      </w:r>
      <w:r w:rsidRPr="004E45E5">
        <w:tab/>
        <w:t>GUTI:</w:t>
      </w:r>
      <w:r w:rsidRPr="004E45E5">
        <w:tab/>
      </w:r>
      <w:r w:rsidRPr="004E45E5">
        <w:rPr>
          <w:lang w:val="fr-FR"/>
        </w:rPr>
        <w:t>24408100010266436587</w:t>
      </w:r>
    </w:p>
    <w:p w14:paraId="6844A11D" w14:textId="77777777" w:rsidR="004E45E5" w:rsidRPr="004E45E5" w:rsidRDefault="004E45E5" w:rsidP="004E45E5">
      <w:pPr>
        <w:pStyle w:val="EW"/>
        <w:tabs>
          <w:tab w:val="left" w:pos="2835"/>
        </w:tabs>
      </w:pPr>
      <w:r w:rsidRPr="004E45E5">
        <w:tab/>
        <w:t>Last visited registered TAI:</w:t>
      </w:r>
      <w:r w:rsidRPr="004E45E5">
        <w:tab/>
        <w:t>244/081/0001</w:t>
      </w:r>
    </w:p>
    <w:p w14:paraId="2BE5D045" w14:textId="77777777" w:rsidR="004E45E5" w:rsidRPr="004E45E5" w:rsidRDefault="004E45E5" w:rsidP="004E45E5">
      <w:pPr>
        <w:pStyle w:val="EW"/>
        <w:tabs>
          <w:tab w:val="left" w:pos="2835"/>
        </w:tabs>
      </w:pPr>
      <w:r w:rsidRPr="004E45E5">
        <w:tab/>
        <w:t>EPS update status:</w:t>
      </w:r>
      <w:r w:rsidRPr="004E45E5">
        <w:tab/>
        <w:t>updated</w:t>
      </w:r>
    </w:p>
    <w:p w14:paraId="2A73AEC6" w14:textId="77777777" w:rsidR="004E45E5" w:rsidRPr="004E45E5" w:rsidRDefault="004E45E5" w:rsidP="004E45E5">
      <w:pPr>
        <w:pStyle w:val="EW"/>
        <w:tabs>
          <w:tab w:val="left" w:pos="2835"/>
        </w:tabs>
      </w:pPr>
    </w:p>
    <w:p w14:paraId="3304B540" w14:textId="77777777" w:rsidR="004E45E5" w:rsidRPr="004E45E5" w:rsidRDefault="004E45E5" w:rsidP="004E45E5">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E45E5" w:rsidRPr="004E45E5" w14:paraId="6AF9ABC8" w14:textId="77777777" w:rsidTr="00EF1776">
        <w:tc>
          <w:tcPr>
            <w:tcW w:w="959" w:type="dxa"/>
            <w:tcBorders>
              <w:top w:val="single" w:sz="4" w:space="0" w:color="auto"/>
              <w:left w:val="single" w:sz="4" w:space="0" w:color="auto"/>
              <w:bottom w:val="single" w:sz="4" w:space="0" w:color="auto"/>
              <w:right w:val="single" w:sz="4" w:space="0" w:color="auto"/>
            </w:tcBorders>
          </w:tcPr>
          <w:p w14:paraId="56AA317D" w14:textId="77777777" w:rsidR="004E45E5" w:rsidRPr="004E45E5" w:rsidRDefault="004E45E5" w:rsidP="00EF1776">
            <w:pPr>
              <w:pStyle w:val="TAL"/>
            </w:pPr>
            <w:r w:rsidRPr="004E45E5">
              <w:t>Coding:</w:t>
            </w:r>
          </w:p>
        </w:tc>
        <w:tc>
          <w:tcPr>
            <w:tcW w:w="782" w:type="dxa"/>
            <w:tcBorders>
              <w:top w:val="single" w:sz="4" w:space="0" w:color="auto"/>
              <w:left w:val="single" w:sz="4" w:space="0" w:color="auto"/>
              <w:bottom w:val="single" w:sz="4" w:space="0" w:color="auto"/>
              <w:right w:val="single" w:sz="4" w:space="0" w:color="auto"/>
            </w:tcBorders>
          </w:tcPr>
          <w:p w14:paraId="5A396F10" w14:textId="77777777" w:rsidR="004E45E5" w:rsidRPr="004E45E5" w:rsidRDefault="004E45E5" w:rsidP="00EF1776">
            <w:pPr>
              <w:pStyle w:val="TAL"/>
            </w:pPr>
            <w:r w:rsidRPr="004E45E5">
              <w:t>B1</w:t>
            </w:r>
          </w:p>
        </w:tc>
        <w:tc>
          <w:tcPr>
            <w:tcW w:w="782" w:type="dxa"/>
            <w:tcBorders>
              <w:top w:val="single" w:sz="4" w:space="0" w:color="auto"/>
              <w:left w:val="single" w:sz="4" w:space="0" w:color="auto"/>
              <w:bottom w:val="single" w:sz="4" w:space="0" w:color="auto"/>
              <w:right w:val="single" w:sz="4" w:space="0" w:color="auto"/>
            </w:tcBorders>
          </w:tcPr>
          <w:p w14:paraId="68668CCE" w14:textId="77777777" w:rsidR="004E45E5" w:rsidRPr="004E45E5" w:rsidRDefault="004E45E5" w:rsidP="00EF1776">
            <w:pPr>
              <w:pStyle w:val="TAL"/>
            </w:pPr>
            <w:r w:rsidRPr="004E45E5">
              <w:t>B2</w:t>
            </w:r>
          </w:p>
        </w:tc>
        <w:tc>
          <w:tcPr>
            <w:tcW w:w="782" w:type="dxa"/>
            <w:tcBorders>
              <w:top w:val="single" w:sz="4" w:space="0" w:color="auto"/>
              <w:left w:val="single" w:sz="4" w:space="0" w:color="auto"/>
              <w:bottom w:val="single" w:sz="4" w:space="0" w:color="auto"/>
              <w:right w:val="single" w:sz="4" w:space="0" w:color="auto"/>
            </w:tcBorders>
          </w:tcPr>
          <w:p w14:paraId="4134AC6D" w14:textId="77777777" w:rsidR="004E45E5" w:rsidRPr="004E45E5" w:rsidRDefault="004E45E5" w:rsidP="00EF1776">
            <w:pPr>
              <w:pStyle w:val="TAL"/>
            </w:pPr>
            <w:r w:rsidRPr="004E45E5">
              <w:t>B3</w:t>
            </w:r>
          </w:p>
        </w:tc>
        <w:tc>
          <w:tcPr>
            <w:tcW w:w="782" w:type="dxa"/>
            <w:tcBorders>
              <w:top w:val="single" w:sz="4" w:space="0" w:color="auto"/>
              <w:left w:val="single" w:sz="4" w:space="0" w:color="auto"/>
              <w:bottom w:val="single" w:sz="4" w:space="0" w:color="auto"/>
              <w:right w:val="single" w:sz="4" w:space="0" w:color="auto"/>
            </w:tcBorders>
          </w:tcPr>
          <w:p w14:paraId="1CC7B987" w14:textId="77777777" w:rsidR="004E45E5" w:rsidRPr="004E45E5" w:rsidRDefault="004E45E5" w:rsidP="00EF1776">
            <w:pPr>
              <w:pStyle w:val="TAL"/>
            </w:pPr>
            <w:r w:rsidRPr="004E45E5">
              <w:t>B4</w:t>
            </w:r>
          </w:p>
        </w:tc>
        <w:tc>
          <w:tcPr>
            <w:tcW w:w="782" w:type="dxa"/>
            <w:tcBorders>
              <w:top w:val="single" w:sz="4" w:space="0" w:color="auto"/>
              <w:left w:val="single" w:sz="4" w:space="0" w:color="auto"/>
              <w:bottom w:val="single" w:sz="4" w:space="0" w:color="auto"/>
              <w:right w:val="single" w:sz="4" w:space="0" w:color="auto"/>
            </w:tcBorders>
          </w:tcPr>
          <w:p w14:paraId="3525210C" w14:textId="77777777" w:rsidR="004E45E5" w:rsidRPr="004E45E5" w:rsidRDefault="004E45E5" w:rsidP="00EF1776">
            <w:pPr>
              <w:pStyle w:val="TAL"/>
            </w:pPr>
            <w:r w:rsidRPr="004E45E5">
              <w:t>B5</w:t>
            </w:r>
          </w:p>
        </w:tc>
        <w:tc>
          <w:tcPr>
            <w:tcW w:w="782" w:type="dxa"/>
            <w:tcBorders>
              <w:top w:val="single" w:sz="4" w:space="0" w:color="auto"/>
              <w:left w:val="single" w:sz="4" w:space="0" w:color="auto"/>
              <w:bottom w:val="single" w:sz="4" w:space="0" w:color="auto"/>
              <w:right w:val="single" w:sz="4" w:space="0" w:color="auto"/>
            </w:tcBorders>
          </w:tcPr>
          <w:p w14:paraId="6C719B41" w14:textId="77777777" w:rsidR="004E45E5" w:rsidRPr="004E45E5" w:rsidRDefault="004E45E5" w:rsidP="00EF1776">
            <w:pPr>
              <w:pStyle w:val="TAL"/>
            </w:pPr>
            <w:r w:rsidRPr="004E45E5">
              <w:t>B6</w:t>
            </w:r>
          </w:p>
        </w:tc>
        <w:tc>
          <w:tcPr>
            <w:tcW w:w="782" w:type="dxa"/>
            <w:tcBorders>
              <w:top w:val="single" w:sz="4" w:space="0" w:color="auto"/>
              <w:left w:val="single" w:sz="4" w:space="0" w:color="auto"/>
              <w:bottom w:val="single" w:sz="4" w:space="0" w:color="auto"/>
              <w:right w:val="single" w:sz="4" w:space="0" w:color="auto"/>
            </w:tcBorders>
          </w:tcPr>
          <w:p w14:paraId="5D5DFAE8" w14:textId="77777777" w:rsidR="004E45E5" w:rsidRPr="004E45E5" w:rsidRDefault="004E45E5" w:rsidP="00EF1776">
            <w:pPr>
              <w:pStyle w:val="TAL"/>
            </w:pPr>
            <w:r w:rsidRPr="004E45E5">
              <w:t>B7</w:t>
            </w:r>
          </w:p>
        </w:tc>
        <w:tc>
          <w:tcPr>
            <w:tcW w:w="782" w:type="dxa"/>
            <w:tcBorders>
              <w:top w:val="single" w:sz="4" w:space="0" w:color="auto"/>
              <w:left w:val="single" w:sz="4" w:space="0" w:color="auto"/>
              <w:bottom w:val="single" w:sz="4" w:space="0" w:color="auto"/>
              <w:right w:val="single" w:sz="4" w:space="0" w:color="auto"/>
            </w:tcBorders>
          </w:tcPr>
          <w:p w14:paraId="796F7E81" w14:textId="77777777" w:rsidR="004E45E5" w:rsidRPr="004E45E5" w:rsidRDefault="004E45E5" w:rsidP="00EF1776">
            <w:pPr>
              <w:pStyle w:val="TAL"/>
            </w:pPr>
            <w:r w:rsidRPr="004E45E5">
              <w:t>B8</w:t>
            </w:r>
          </w:p>
        </w:tc>
        <w:tc>
          <w:tcPr>
            <w:tcW w:w="782" w:type="dxa"/>
            <w:tcBorders>
              <w:top w:val="single" w:sz="4" w:space="0" w:color="auto"/>
              <w:left w:val="single" w:sz="4" w:space="0" w:color="auto"/>
              <w:bottom w:val="single" w:sz="4" w:space="0" w:color="auto"/>
              <w:right w:val="single" w:sz="4" w:space="0" w:color="auto"/>
            </w:tcBorders>
          </w:tcPr>
          <w:p w14:paraId="45550E1A" w14:textId="77777777" w:rsidR="004E45E5" w:rsidRPr="004E45E5" w:rsidRDefault="004E45E5" w:rsidP="00EF1776">
            <w:pPr>
              <w:pStyle w:val="TAL"/>
            </w:pPr>
            <w:r w:rsidRPr="004E45E5">
              <w:t>B9</w:t>
            </w:r>
          </w:p>
        </w:tc>
        <w:tc>
          <w:tcPr>
            <w:tcW w:w="782" w:type="dxa"/>
            <w:tcBorders>
              <w:top w:val="single" w:sz="4" w:space="0" w:color="auto"/>
              <w:left w:val="single" w:sz="4" w:space="0" w:color="auto"/>
              <w:bottom w:val="single" w:sz="4" w:space="0" w:color="auto"/>
              <w:right w:val="single" w:sz="4" w:space="0" w:color="auto"/>
            </w:tcBorders>
          </w:tcPr>
          <w:p w14:paraId="6B0AE35E" w14:textId="77777777" w:rsidR="004E45E5" w:rsidRPr="004E45E5" w:rsidRDefault="004E45E5" w:rsidP="00EF1776">
            <w:pPr>
              <w:pStyle w:val="TAL"/>
            </w:pPr>
            <w:r w:rsidRPr="004E45E5">
              <w:t>B10</w:t>
            </w:r>
          </w:p>
        </w:tc>
        <w:tc>
          <w:tcPr>
            <w:tcW w:w="782" w:type="dxa"/>
            <w:tcBorders>
              <w:top w:val="single" w:sz="4" w:space="0" w:color="auto"/>
              <w:left w:val="single" w:sz="4" w:space="0" w:color="auto"/>
              <w:bottom w:val="single" w:sz="4" w:space="0" w:color="auto"/>
              <w:right w:val="single" w:sz="4" w:space="0" w:color="auto"/>
            </w:tcBorders>
          </w:tcPr>
          <w:p w14:paraId="1BC18AE1" w14:textId="77777777" w:rsidR="004E45E5" w:rsidRPr="004E45E5" w:rsidRDefault="004E45E5" w:rsidP="00EF1776">
            <w:pPr>
              <w:pStyle w:val="TAL"/>
            </w:pPr>
            <w:r w:rsidRPr="004E45E5">
              <w:t>B11</w:t>
            </w:r>
          </w:p>
        </w:tc>
      </w:tr>
      <w:tr w:rsidR="004E45E5" w:rsidRPr="004E45E5" w14:paraId="5E1FB004" w14:textId="77777777" w:rsidTr="00EF1776">
        <w:tc>
          <w:tcPr>
            <w:tcW w:w="959" w:type="dxa"/>
            <w:tcBorders>
              <w:top w:val="single" w:sz="4" w:space="0" w:color="auto"/>
              <w:left w:val="single" w:sz="4" w:space="0" w:color="auto"/>
              <w:bottom w:val="single" w:sz="4" w:space="0" w:color="auto"/>
              <w:right w:val="single" w:sz="4" w:space="0" w:color="auto"/>
            </w:tcBorders>
          </w:tcPr>
          <w:p w14:paraId="074013E4" w14:textId="77777777" w:rsidR="004E45E5" w:rsidRPr="004E45E5" w:rsidRDefault="004E45E5" w:rsidP="00EF1776">
            <w:pPr>
              <w:pStyle w:val="TAL"/>
            </w:pPr>
            <w:r w:rsidRPr="004E45E5">
              <w:t>Hex</w:t>
            </w:r>
          </w:p>
        </w:tc>
        <w:tc>
          <w:tcPr>
            <w:tcW w:w="782" w:type="dxa"/>
            <w:tcBorders>
              <w:top w:val="single" w:sz="4" w:space="0" w:color="auto"/>
              <w:left w:val="single" w:sz="4" w:space="0" w:color="auto"/>
              <w:bottom w:val="single" w:sz="4" w:space="0" w:color="auto"/>
              <w:right w:val="single" w:sz="4" w:space="0" w:color="auto"/>
            </w:tcBorders>
          </w:tcPr>
          <w:p w14:paraId="4047CB99" w14:textId="77777777" w:rsidR="004E45E5" w:rsidRPr="004E45E5" w:rsidRDefault="004E45E5" w:rsidP="00EF1776">
            <w:pPr>
              <w:pStyle w:val="TAL"/>
            </w:pPr>
            <w:r w:rsidRPr="004E45E5">
              <w:t>0B</w:t>
            </w:r>
          </w:p>
        </w:tc>
        <w:tc>
          <w:tcPr>
            <w:tcW w:w="782" w:type="dxa"/>
            <w:tcBorders>
              <w:top w:val="single" w:sz="4" w:space="0" w:color="auto"/>
              <w:left w:val="single" w:sz="4" w:space="0" w:color="auto"/>
              <w:bottom w:val="single" w:sz="4" w:space="0" w:color="auto"/>
              <w:right w:val="single" w:sz="4" w:space="0" w:color="auto"/>
            </w:tcBorders>
          </w:tcPr>
          <w:p w14:paraId="1D5A8826" w14:textId="77777777" w:rsidR="004E45E5" w:rsidRPr="004E45E5" w:rsidRDefault="004E45E5" w:rsidP="00EF1776">
            <w:pPr>
              <w:pStyle w:val="TAL"/>
            </w:pPr>
            <w:r w:rsidRPr="004E45E5">
              <w:t>F6</w:t>
            </w:r>
          </w:p>
        </w:tc>
        <w:tc>
          <w:tcPr>
            <w:tcW w:w="782" w:type="dxa"/>
            <w:tcBorders>
              <w:top w:val="single" w:sz="4" w:space="0" w:color="auto"/>
              <w:left w:val="single" w:sz="4" w:space="0" w:color="auto"/>
              <w:bottom w:val="single" w:sz="4" w:space="0" w:color="auto"/>
              <w:right w:val="single" w:sz="4" w:space="0" w:color="auto"/>
            </w:tcBorders>
          </w:tcPr>
          <w:p w14:paraId="3525CBEF"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060D5729"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48D5705F"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3F44DA5B"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F79B9D6"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0BDB2C59" w14:textId="77777777" w:rsidR="004E45E5" w:rsidRPr="004E45E5" w:rsidRDefault="004E45E5" w:rsidP="00EF1776">
            <w:pPr>
              <w:pStyle w:val="TAL"/>
            </w:pPr>
            <w:r w:rsidRPr="004E45E5">
              <w:t>02</w:t>
            </w:r>
          </w:p>
        </w:tc>
        <w:tc>
          <w:tcPr>
            <w:tcW w:w="782" w:type="dxa"/>
            <w:tcBorders>
              <w:top w:val="single" w:sz="4" w:space="0" w:color="auto"/>
              <w:left w:val="single" w:sz="4" w:space="0" w:color="auto"/>
              <w:bottom w:val="single" w:sz="4" w:space="0" w:color="auto"/>
              <w:right w:val="single" w:sz="4" w:space="0" w:color="auto"/>
            </w:tcBorders>
          </w:tcPr>
          <w:p w14:paraId="7241117E" w14:textId="77777777" w:rsidR="004E45E5" w:rsidRPr="004E45E5" w:rsidRDefault="004E45E5" w:rsidP="00EF1776">
            <w:pPr>
              <w:pStyle w:val="TAL"/>
            </w:pPr>
            <w:r w:rsidRPr="004E45E5">
              <w:t>66</w:t>
            </w:r>
          </w:p>
        </w:tc>
        <w:tc>
          <w:tcPr>
            <w:tcW w:w="782" w:type="dxa"/>
            <w:tcBorders>
              <w:top w:val="single" w:sz="4" w:space="0" w:color="auto"/>
              <w:left w:val="single" w:sz="4" w:space="0" w:color="auto"/>
              <w:bottom w:val="single" w:sz="4" w:space="0" w:color="auto"/>
              <w:right w:val="single" w:sz="4" w:space="0" w:color="auto"/>
            </w:tcBorders>
          </w:tcPr>
          <w:p w14:paraId="454913B2" w14:textId="77777777" w:rsidR="004E45E5" w:rsidRPr="004E45E5" w:rsidRDefault="004E45E5" w:rsidP="00EF1776">
            <w:pPr>
              <w:pStyle w:val="TAL"/>
            </w:pPr>
            <w:r w:rsidRPr="004E45E5">
              <w:t>43</w:t>
            </w:r>
          </w:p>
        </w:tc>
        <w:tc>
          <w:tcPr>
            <w:tcW w:w="782" w:type="dxa"/>
            <w:tcBorders>
              <w:top w:val="single" w:sz="4" w:space="0" w:color="auto"/>
              <w:left w:val="single" w:sz="4" w:space="0" w:color="auto"/>
              <w:bottom w:val="single" w:sz="4" w:space="0" w:color="auto"/>
              <w:right w:val="single" w:sz="4" w:space="0" w:color="auto"/>
            </w:tcBorders>
          </w:tcPr>
          <w:p w14:paraId="1F85767F" w14:textId="77777777" w:rsidR="004E45E5" w:rsidRPr="004E45E5" w:rsidRDefault="004E45E5" w:rsidP="00EF1776">
            <w:pPr>
              <w:pStyle w:val="TAL"/>
            </w:pPr>
            <w:r w:rsidRPr="004E45E5">
              <w:t>65</w:t>
            </w:r>
          </w:p>
        </w:tc>
      </w:tr>
      <w:tr w:rsidR="004E45E5" w:rsidRPr="004E45E5" w14:paraId="0FD5ABCC" w14:textId="77777777" w:rsidTr="00EF1776">
        <w:tc>
          <w:tcPr>
            <w:tcW w:w="959" w:type="dxa"/>
            <w:tcBorders>
              <w:right w:val="single" w:sz="4" w:space="0" w:color="auto"/>
            </w:tcBorders>
          </w:tcPr>
          <w:p w14:paraId="00B0670B"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0A6DBF75" w14:textId="77777777" w:rsidR="004E45E5" w:rsidRPr="004E45E5" w:rsidRDefault="004E45E5" w:rsidP="00EF1776">
            <w:pPr>
              <w:pStyle w:val="TAL"/>
            </w:pPr>
            <w:r w:rsidRPr="004E45E5">
              <w:t>B12</w:t>
            </w:r>
          </w:p>
        </w:tc>
        <w:tc>
          <w:tcPr>
            <w:tcW w:w="782" w:type="dxa"/>
            <w:tcBorders>
              <w:top w:val="single" w:sz="4" w:space="0" w:color="auto"/>
              <w:left w:val="single" w:sz="4" w:space="0" w:color="auto"/>
              <w:bottom w:val="single" w:sz="4" w:space="0" w:color="auto"/>
              <w:right w:val="single" w:sz="4" w:space="0" w:color="auto"/>
            </w:tcBorders>
          </w:tcPr>
          <w:p w14:paraId="2F56904C" w14:textId="77777777" w:rsidR="004E45E5" w:rsidRPr="004E45E5" w:rsidRDefault="004E45E5" w:rsidP="00EF1776">
            <w:pPr>
              <w:pStyle w:val="TAL"/>
            </w:pPr>
            <w:r w:rsidRPr="004E45E5">
              <w:t>B13</w:t>
            </w:r>
          </w:p>
        </w:tc>
        <w:tc>
          <w:tcPr>
            <w:tcW w:w="782" w:type="dxa"/>
            <w:tcBorders>
              <w:top w:val="single" w:sz="4" w:space="0" w:color="auto"/>
              <w:left w:val="single" w:sz="4" w:space="0" w:color="auto"/>
              <w:bottom w:val="single" w:sz="4" w:space="0" w:color="auto"/>
              <w:right w:val="single" w:sz="4" w:space="0" w:color="auto"/>
            </w:tcBorders>
          </w:tcPr>
          <w:p w14:paraId="26EA79B5" w14:textId="77777777" w:rsidR="004E45E5" w:rsidRPr="004E45E5" w:rsidRDefault="004E45E5" w:rsidP="00EF1776">
            <w:pPr>
              <w:pStyle w:val="TAL"/>
            </w:pPr>
            <w:r w:rsidRPr="004E45E5">
              <w:t>B14</w:t>
            </w:r>
          </w:p>
        </w:tc>
        <w:tc>
          <w:tcPr>
            <w:tcW w:w="782" w:type="dxa"/>
            <w:tcBorders>
              <w:top w:val="single" w:sz="4" w:space="0" w:color="auto"/>
              <w:left w:val="single" w:sz="4" w:space="0" w:color="auto"/>
              <w:bottom w:val="single" w:sz="4" w:space="0" w:color="auto"/>
              <w:right w:val="single" w:sz="4" w:space="0" w:color="auto"/>
            </w:tcBorders>
          </w:tcPr>
          <w:p w14:paraId="0C4BD888" w14:textId="77777777" w:rsidR="004E45E5" w:rsidRPr="004E45E5" w:rsidRDefault="004E45E5" w:rsidP="00EF1776">
            <w:pPr>
              <w:pStyle w:val="TAL"/>
            </w:pPr>
            <w:r w:rsidRPr="004E45E5">
              <w:t>B15</w:t>
            </w:r>
          </w:p>
        </w:tc>
        <w:tc>
          <w:tcPr>
            <w:tcW w:w="782" w:type="dxa"/>
            <w:tcBorders>
              <w:top w:val="single" w:sz="4" w:space="0" w:color="auto"/>
              <w:left w:val="single" w:sz="4" w:space="0" w:color="auto"/>
              <w:bottom w:val="single" w:sz="4" w:space="0" w:color="auto"/>
              <w:right w:val="single" w:sz="4" w:space="0" w:color="auto"/>
            </w:tcBorders>
          </w:tcPr>
          <w:p w14:paraId="54BE84FA" w14:textId="77777777" w:rsidR="004E45E5" w:rsidRPr="004E45E5" w:rsidRDefault="004E45E5" w:rsidP="00EF1776">
            <w:pPr>
              <w:pStyle w:val="TAL"/>
            </w:pPr>
            <w:r w:rsidRPr="004E45E5">
              <w:t>B16</w:t>
            </w:r>
          </w:p>
        </w:tc>
        <w:tc>
          <w:tcPr>
            <w:tcW w:w="782" w:type="dxa"/>
            <w:tcBorders>
              <w:top w:val="single" w:sz="4" w:space="0" w:color="auto"/>
              <w:left w:val="single" w:sz="4" w:space="0" w:color="auto"/>
              <w:bottom w:val="single" w:sz="4" w:space="0" w:color="auto"/>
              <w:right w:val="single" w:sz="4" w:space="0" w:color="auto"/>
            </w:tcBorders>
          </w:tcPr>
          <w:p w14:paraId="2C00496B" w14:textId="77777777" w:rsidR="004E45E5" w:rsidRPr="004E45E5" w:rsidRDefault="004E45E5" w:rsidP="00EF1776">
            <w:pPr>
              <w:pStyle w:val="TAL"/>
            </w:pPr>
            <w:r w:rsidRPr="004E45E5">
              <w:t>B17</w:t>
            </w:r>
          </w:p>
        </w:tc>
        <w:tc>
          <w:tcPr>
            <w:tcW w:w="782" w:type="dxa"/>
            <w:tcBorders>
              <w:top w:val="single" w:sz="4" w:space="0" w:color="auto"/>
              <w:left w:val="single" w:sz="4" w:space="0" w:color="auto"/>
              <w:bottom w:val="single" w:sz="4" w:space="0" w:color="auto"/>
              <w:right w:val="single" w:sz="4" w:space="0" w:color="auto"/>
            </w:tcBorders>
          </w:tcPr>
          <w:p w14:paraId="220D60E5" w14:textId="77777777" w:rsidR="004E45E5" w:rsidRPr="004E45E5" w:rsidRDefault="004E45E5" w:rsidP="00EF1776">
            <w:pPr>
              <w:pStyle w:val="TAL"/>
            </w:pPr>
            <w:r w:rsidRPr="004E45E5">
              <w:t>B18</w:t>
            </w:r>
          </w:p>
        </w:tc>
        <w:tc>
          <w:tcPr>
            <w:tcW w:w="782" w:type="dxa"/>
            <w:tcBorders>
              <w:top w:val="single" w:sz="4" w:space="0" w:color="auto"/>
              <w:left w:val="single" w:sz="4" w:space="0" w:color="auto"/>
              <w:bottom w:val="single" w:sz="4" w:space="0" w:color="auto"/>
              <w:right w:val="single" w:sz="4" w:space="0" w:color="auto"/>
            </w:tcBorders>
          </w:tcPr>
          <w:p w14:paraId="764AEE8E"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33AEB4B9"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057EFDA"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8996572" w14:textId="77777777" w:rsidR="004E45E5" w:rsidRPr="004E45E5" w:rsidRDefault="004E45E5" w:rsidP="00EF1776">
            <w:pPr>
              <w:pStyle w:val="TAL"/>
            </w:pPr>
          </w:p>
        </w:tc>
      </w:tr>
      <w:tr w:rsidR="004E45E5" w:rsidRPr="0046266F" w14:paraId="3A991154" w14:textId="77777777" w:rsidTr="00EF1776">
        <w:tc>
          <w:tcPr>
            <w:tcW w:w="959" w:type="dxa"/>
            <w:tcBorders>
              <w:right w:val="single" w:sz="4" w:space="0" w:color="auto"/>
            </w:tcBorders>
          </w:tcPr>
          <w:p w14:paraId="132C5B5F" w14:textId="77777777" w:rsidR="004E45E5" w:rsidRPr="004E45E5"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27BA1013" w14:textId="77777777" w:rsidR="004E45E5" w:rsidRPr="004E45E5" w:rsidRDefault="004E45E5" w:rsidP="00EF1776">
            <w:pPr>
              <w:pStyle w:val="TAL"/>
            </w:pPr>
            <w:r w:rsidRPr="004E45E5">
              <w:t>87</w:t>
            </w:r>
          </w:p>
        </w:tc>
        <w:tc>
          <w:tcPr>
            <w:tcW w:w="782" w:type="dxa"/>
            <w:tcBorders>
              <w:top w:val="single" w:sz="4" w:space="0" w:color="auto"/>
              <w:left w:val="single" w:sz="4" w:space="0" w:color="auto"/>
              <w:bottom w:val="single" w:sz="4" w:space="0" w:color="auto"/>
              <w:right w:val="single" w:sz="4" w:space="0" w:color="auto"/>
            </w:tcBorders>
          </w:tcPr>
          <w:p w14:paraId="28076419" w14:textId="77777777" w:rsidR="004E45E5" w:rsidRPr="004E45E5" w:rsidRDefault="004E45E5" w:rsidP="00EF1776">
            <w:pPr>
              <w:pStyle w:val="TAL"/>
            </w:pPr>
            <w:r w:rsidRPr="004E45E5">
              <w:t>42</w:t>
            </w:r>
          </w:p>
        </w:tc>
        <w:tc>
          <w:tcPr>
            <w:tcW w:w="782" w:type="dxa"/>
            <w:tcBorders>
              <w:top w:val="single" w:sz="4" w:space="0" w:color="auto"/>
              <w:left w:val="single" w:sz="4" w:space="0" w:color="auto"/>
              <w:bottom w:val="single" w:sz="4" w:space="0" w:color="auto"/>
              <w:right w:val="single" w:sz="4" w:space="0" w:color="auto"/>
            </w:tcBorders>
          </w:tcPr>
          <w:p w14:paraId="3E97D997" w14:textId="77777777" w:rsidR="004E45E5" w:rsidRPr="004E45E5" w:rsidRDefault="004E45E5" w:rsidP="00EF1776">
            <w:pPr>
              <w:pStyle w:val="TAL"/>
            </w:pPr>
            <w:r w:rsidRPr="004E45E5">
              <w:t>14</w:t>
            </w:r>
          </w:p>
        </w:tc>
        <w:tc>
          <w:tcPr>
            <w:tcW w:w="782" w:type="dxa"/>
            <w:tcBorders>
              <w:top w:val="single" w:sz="4" w:space="0" w:color="auto"/>
              <w:left w:val="single" w:sz="4" w:space="0" w:color="auto"/>
              <w:bottom w:val="single" w:sz="4" w:space="0" w:color="auto"/>
              <w:right w:val="single" w:sz="4" w:space="0" w:color="auto"/>
            </w:tcBorders>
          </w:tcPr>
          <w:p w14:paraId="62834CC5" w14:textId="77777777" w:rsidR="004E45E5" w:rsidRPr="004E45E5" w:rsidRDefault="004E45E5" w:rsidP="00EF1776">
            <w:pPr>
              <w:pStyle w:val="TAL"/>
            </w:pPr>
            <w:r w:rsidRPr="004E45E5">
              <w:t>80</w:t>
            </w:r>
          </w:p>
        </w:tc>
        <w:tc>
          <w:tcPr>
            <w:tcW w:w="782" w:type="dxa"/>
            <w:tcBorders>
              <w:top w:val="single" w:sz="4" w:space="0" w:color="auto"/>
              <w:left w:val="single" w:sz="4" w:space="0" w:color="auto"/>
              <w:bottom w:val="single" w:sz="4" w:space="0" w:color="auto"/>
              <w:right w:val="single" w:sz="4" w:space="0" w:color="auto"/>
            </w:tcBorders>
          </w:tcPr>
          <w:p w14:paraId="62251661" w14:textId="77777777" w:rsidR="004E45E5" w:rsidRPr="004E45E5"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43D867E5" w14:textId="77777777" w:rsidR="004E45E5" w:rsidRPr="004E45E5" w:rsidRDefault="004E45E5" w:rsidP="00EF1776">
            <w:pPr>
              <w:pStyle w:val="TAL"/>
            </w:pPr>
            <w:r w:rsidRPr="004E45E5">
              <w:t>01</w:t>
            </w:r>
          </w:p>
        </w:tc>
        <w:tc>
          <w:tcPr>
            <w:tcW w:w="782" w:type="dxa"/>
            <w:tcBorders>
              <w:top w:val="single" w:sz="4" w:space="0" w:color="auto"/>
              <w:left w:val="single" w:sz="4" w:space="0" w:color="auto"/>
              <w:bottom w:val="single" w:sz="4" w:space="0" w:color="auto"/>
              <w:right w:val="single" w:sz="4" w:space="0" w:color="auto"/>
            </w:tcBorders>
          </w:tcPr>
          <w:p w14:paraId="6016A22B" w14:textId="77777777" w:rsidR="004E45E5" w:rsidRPr="0046266F" w:rsidRDefault="004E45E5" w:rsidP="00EF1776">
            <w:pPr>
              <w:pStyle w:val="TAL"/>
            </w:pPr>
            <w:r w:rsidRPr="004E45E5">
              <w:t>00</w:t>
            </w:r>
          </w:p>
        </w:tc>
        <w:tc>
          <w:tcPr>
            <w:tcW w:w="782" w:type="dxa"/>
            <w:tcBorders>
              <w:top w:val="single" w:sz="4" w:space="0" w:color="auto"/>
              <w:left w:val="single" w:sz="4" w:space="0" w:color="auto"/>
              <w:bottom w:val="single" w:sz="4" w:space="0" w:color="auto"/>
              <w:right w:val="single" w:sz="4" w:space="0" w:color="auto"/>
            </w:tcBorders>
          </w:tcPr>
          <w:p w14:paraId="5F582DA0"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4DB4371"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7AB72A9A" w14:textId="77777777" w:rsidR="004E45E5" w:rsidRPr="0046266F" w:rsidRDefault="004E45E5" w:rsidP="00EF1776">
            <w:pPr>
              <w:pStyle w:val="TAL"/>
            </w:pPr>
          </w:p>
        </w:tc>
        <w:tc>
          <w:tcPr>
            <w:tcW w:w="782" w:type="dxa"/>
            <w:tcBorders>
              <w:top w:val="single" w:sz="4" w:space="0" w:color="auto"/>
              <w:left w:val="single" w:sz="4" w:space="0" w:color="auto"/>
              <w:bottom w:val="single" w:sz="4" w:space="0" w:color="auto"/>
              <w:right w:val="single" w:sz="4" w:space="0" w:color="auto"/>
            </w:tcBorders>
          </w:tcPr>
          <w:p w14:paraId="5FEA4D01" w14:textId="77777777" w:rsidR="004E45E5" w:rsidRPr="0046266F" w:rsidRDefault="004E45E5" w:rsidP="00EF1776">
            <w:pPr>
              <w:pStyle w:val="TAL"/>
            </w:pPr>
          </w:p>
        </w:tc>
      </w:tr>
    </w:tbl>
    <w:p w14:paraId="14824465" w14:textId="77777777" w:rsidR="004E45E5" w:rsidRDefault="004E45E5" w:rsidP="004E45E5"/>
    <w:sectPr w:rsidR="004E45E5" w:rsidSect="009E0D4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5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5AD8" w14:textId="77777777" w:rsidR="00CD7998" w:rsidRDefault="00CD7998">
      <w:r>
        <w:separator/>
      </w:r>
    </w:p>
  </w:endnote>
  <w:endnote w:type="continuationSeparator" w:id="0">
    <w:p w14:paraId="509B3628" w14:textId="77777777" w:rsidR="00CD7998" w:rsidRDefault="00CD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F7E6" w14:textId="77777777" w:rsidR="009E0D45" w:rsidRDefault="009E0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0B7E2A4" w:rsidR="00C168B2" w:rsidRDefault="009E0D4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4C6E6" w14:textId="77777777" w:rsidR="009E0D45" w:rsidRDefault="009E0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44C74" w14:textId="77777777" w:rsidR="00CD7998" w:rsidRDefault="00CD7998">
      <w:r>
        <w:separator/>
      </w:r>
    </w:p>
  </w:footnote>
  <w:footnote w:type="continuationSeparator" w:id="0">
    <w:p w14:paraId="756D51C2" w14:textId="77777777" w:rsidR="00CD7998" w:rsidRDefault="00CD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18E5" w14:textId="77777777" w:rsidR="009E0D45" w:rsidRDefault="009E0D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4AE04E56" w:rsidR="00C168B2" w:rsidRDefault="009E0D45">
    <w:pPr>
      <w:framePr w:h="284" w:hRule="exact" w:wrap="around" w:vAnchor="text" w:hAnchor="margin" w:xAlign="right" w:y="1"/>
      <w:rPr>
        <w:rFonts w:ascii="Arial" w:hAnsi="Arial" w:cs="Arial"/>
        <w:b/>
        <w:sz w:val="18"/>
        <w:szCs w:val="18"/>
      </w:rPr>
    </w:pPr>
    <w:r>
      <w:rPr>
        <w:rFonts w:ascii="Arial" w:hAnsi="Arial" w:cs="Arial"/>
        <w:b/>
        <w:sz w:val="18"/>
        <w:szCs w:val="18"/>
      </w:rPr>
      <w:t>3GPP TS 31.121 V18.5.0 (2025-12)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CEB4A20" w:rsidR="00C168B2" w:rsidRDefault="009E0D45">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4E59" w14:textId="77777777" w:rsidR="009E0D45" w:rsidRDefault="009E0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38"/>
  </w:num>
  <w:num w:numId="3" w16cid:durableId="560677956">
    <w:abstractNumId w:val="9"/>
  </w:num>
  <w:num w:numId="4" w16cid:durableId="1425566681">
    <w:abstractNumId w:val="26"/>
  </w:num>
  <w:num w:numId="5" w16cid:durableId="1026246661">
    <w:abstractNumId w:val="33"/>
  </w:num>
  <w:num w:numId="6" w16cid:durableId="1173102635">
    <w:abstractNumId w:val="28"/>
  </w:num>
  <w:num w:numId="7" w16cid:durableId="700128406">
    <w:abstractNumId w:val="3"/>
  </w:num>
  <w:num w:numId="8" w16cid:durableId="1131751699">
    <w:abstractNumId w:val="2"/>
  </w:num>
  <w:num w:numId="9" w16cid:durableId="1053309796">
    <w:abstractNumId w:val="1"/>
  </w:num>
  <w:num w:numId="10" w16cid:durableId="2000647942">
    <w:abstractNumId w:val="0"/>
  </w:num>
  <w:num w:numId="11" w16cid:durableId="912735478">
    <w:abstractNumId w:val="24"/>
  </w:num>
  <w:num w:numId="12" w16cid:durableId="1807502577">
    <w:abstractNumId w:val="10"/>
  </w:num>
  <w:num w:numId="13" w16cid:durableId="318121968">
    <w:abstractNumId w:val="18"/>
  </w:num>
  <w:num w:numId="14" w16cid:durableId="899484861">
    <w:abstractNumId w:val="23"/>
  </w:num>
  <w:num w:numId="15" w16cid:durableId="2030832881">
    <w:abstractNumId w:val="32"/>
  </w:num>
  <w:num w:numId="16" w16cid:durableId="1282300574">
    <w:abstractNumId w:val="4"/>
  </w:num>
  <w:num w:numId="17" w16cid:durableId="724064862">
    <w:abstractNumId w:val="19"/>
  </w:num>
  <w:num w:numId="18" w16cid:durableId="450826287">
    <w:abstractNumId w:val="27"/>
  </w:num>
  <w:num w:numId="19" w16cid:durableId="511339754">
    <w:abstractNumId w:val="35"/>
  </w:num>
  <w:num w:numId="20" w16cid:durableId="615134876">
    <w:abstractNumId w:val="13"/>
  </w:num>
  <w:num w:numId="21" w16cid:durableId="665137454">
    <w:abstractNumId w:val="6"/>
  </w:num>
  <w:num w:numId="22" w16cid:durableId="1260679675">
    <w:abstractNumId w:val="36"/>
  </w:num>
  <w:num w:numId="23" w16cid:durableId="1631399203">
    <w:abstractNumId w:val="31"/>
  </w:num>
  <w:num w:numId="24" w16cid:durableId="2092385283">
    <w:abstractNumId w:val="39"/>
  </w:num>
  <w:num w:numId="25" w16cid:durableId="1970620663">
    <w:abstractNumId w:val="21"/>
  </w:num>
  <w:num w:numId="26" w16cid:durableId="417755474">
    <w:abstractNumId w:val="14"/>
  </w:num>
  <w:num w:numId="27" w16cid:durableId="509681669">
    <w:abstractNumId w:val="8"/>
  </w:num>
  <w:num w:numId="28" w16cid:durableId="1908346069">
    <w:abstractNumId w:val="7"/>
  </w:num>
  <w:num w:numId="29" w16cid:durableId="1574660753">
    <w:abstractNumId w:val="37"/>
  </w:num>
  <w:num w:numId="30" w16cid:durableId="1586648093">
    <w:abstractNumId w:val="16"/>
  </w:num>
  <w:num w:numId="31" w16cid:durableId="2066487254">
    <w:abstractNumId w:val="17"/>
  </w:num>
  <w:num w:numId="32" w16cid:durableId="1892303874">
    <w:abstractNumId w:val="5"/>
  </w:num>
  <w:num w:numId="33" w16cid:durableId="1055352630">
    <w:abstractNumId w:val="15"/>
  </w:num>
  <w:num w:numId="34" w16cid:durableId="598753600">
    <w:abstractNumId w:val="25"/>
  </w:num>
  <w:num w:numId="35" w16cid:durableId="535117242">
    <w:abstractNumId w:val="11"/>
  </w:num>
  <w:num w:numId="36" w16cid:durableId="701170655">
    <w:abstractNumId w:val="30"/>
  </w:num>
  <w:num w:numId="37" w16cid:durableId="1416778777">
    <w:abstractNumId w:val="12"/>
  </w:num>
  <w:num w:numId="38" w16cid:durableId="1667980647">
    <w:abstractNumId w:val="20"/>
  </w:num>
  <w:num w:numId="39" w16cid:durableId="1244952638">
    <w:abstractNumId w:val="34"/>
  </w:num>
  <w:num w:numId="40" w16cid:durableId="5840002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5E2C"/>
    <w:rsid w:val="00021E09"/>
    <w:rsid w:val="000275A3"/>
    <w:rsid w:val="00033397"/>
    <w:rsid w:val="00035CA0"/>
    <w:rsid w:val="00040095"/>
    <w:rsid w:val="00041038"/>
    <w:rsid w:val="00051834"/>
    <w:rsid w:val="00054A22"/>
    <w:rsid w:val="0005690A"/>
    <w:rsid w:val="000615D8"/>
    <w:rsid w:val="00062023"/>
    <w:rsid w:val="000655A6"/>
    <w:rsid w:val="00080512"/>
    <w:rsid w:val="00087958"/>
    <w:rsid w:val="000A4116"/>
    <w:rsid w:val="000C47C3"/>
    <w:rsid w:val="000D0BEB"/>
    <w:rsid w:val="000D58AB"/>
    <w:rsid w:val="000D66A4"/>
    <w:rsid w:val="000F096C"/>
    <w:rsid w:val="001022B9"/>
    <w:rsid w:val="00105EFA"/>
    <w:rsid w:val="001137C9"/>
    <w:rsid w:val="00133525"/>
    <w:rsid w:val="00133B57"/>
    <w:rsid w:val="001352D4"/>
    <w:rsid w:val="001373E1"/>
    <w:rsid w:val="00147A14"/>
    <w:rsid w:val="00152215"/>
    <w:rsid w:val="0016029B"/>
    <w:rsid w:val="00161D62"/>
    <w:rsid w:val="0018242A"/>
    <w:rsid w:val="00190B8A"/>
    <w:rsid w:val="001937FB"/>
    <w:rsid w:val="001A3292"/>
    <w:rsid w:val="001A4C42"/>
    <w:rsid w:val="001A7420"/>
    <w:rsid w:val="001B6637"/>
    <w:rsid w:val="001C21C3"/>
    <w:rsid w:val="001C2F77"/>
    <w:rsid w:val="001C5C3E"/>
    <w:rsid w:val="001D02C2"/>
    <w:rsid w:val="001D5389"/>
    <w:rsid w:val="001D569F"/>
    <w:rsid w:val="001D5739"/>
    <w:rsid w:val="001D6147"/>
    <w:rsid w:val="001D6D32"/>
    <w:rsid w:val="001D7D7E"/>
    <w:rsid w:val="001E3EBC"/>
    <w:rsid w:val="001F0C1D"/>
    <w:rsid w:val="001F1132"/>
    <w:rsid w:val="001F168B"/>
    <w:rsid w:val="0020222A"/>
    <w:rsid w:val="002228FA"/>
    <w:rsid w:val="002347A2"/>
    <w:rsid w:val="002415CD"/>
    <w:rsid w:val="002527C9"/>
    <w:rsid w:val="00260206"/>
    <w:rsid w:val="00266719"/>
    <w:rsid w:val="002675F0"/>
    <w:rsid w:val="0027584B"/>
    <w:rsid w:val="0027613A"/>
    <w:rsid w:val="002B1298"/>
    <w:rsid w:val="002B6339"/>
    <w:rsid w:val="002E00EE"/>
    <w:rsid w:val="002F127A"/>
    <w:rsid w:val="002F6C52"/>
    <w:rsid w:val="0030210F"/>
    <w:rsid w:val="0030455D"/>
    <w:rsid w:val="00310039"/>
    <w:rsid w:val="003172DC"/>
    <w:rsid w:val="003365BB"/>
    <w:rsid w:val="00341726"/>
    <w:rsid w:val="0035462D"/>
    <w:rsid w:val="00355D00"/>
    <w:rsid w:val="0035637F"/>
    <w:rsid w:val="00362EC7"/>
    <w:rsid w:val="00366449"/>
    <w:rsid w:val="003754B2"/>
    <w:rsid w:val="003765B8"/>
    <w:rsid w:val="0038019C"/>
    <w:rsid w:val="0038398C"/>
    <w:rsid w:val="00397669"/>
    <w:rsid w:val="003B20EA"/>
    <w:rsid w:val="003B284F"/>
    <w:rsid w:val="003C3971"/>
    <w:rsid w:val="003C3FD6"/>
    <w:rsid w:val="003C5188"/>
    <w:rsid w:val="003D2488"/>
    <w:rsid w:val="003D38B8"/>
    <w:rsid w:val="003D410B"/>
    <w:rsid w:val="003E3F88"/>
    <w:rsid w:val="003F3FFC"/>
    <w:rsid w:val="00402462"/>
    <w:rsid w:val="00415FEA"/>
    <w:rsid w:val="00423334"/>
    <w:rsid w:val="004345EC"/>
    <w:rsid w:val="004445BB"/>
    <w:rsid w:val="00446BCC"/>
    <w:rsid w:val="004509A1"/>
    <w:rsid w:val="00456F25"/>
    <w:rsid w:val="0046177E"/>
    <w:rsid w:val="0046266F"/>
    <w:rsid w:val="00465515"/>
    <w:rsid w:val="00472871"/>
    <w:rsid w:val="0047401D"/>
    <w:rsid w:val="00493A9F"/>
    <w:rsid w:val="0049720A"/>
    <w:rsid w:val="004C643C"/>
    <w:rsid w:val="004D3578"/>
    <w:rsid w:val="004D5299"/>
    <w:rsid w:val="004E213A"/>
    <w:rsid w:val="004E45E5"/>
    <w:rsid w:val="004F0988"/>
    <w:rsid w:val="004F3340"/>
    <w:rsid w:val="00500A88"/>
    <w:rsid w:val="00517741"/>
    <w:rsid w:val="005270B6"/>
    <w:rsid w:val="0053388B"/>
    <w:rsid w:val="00534775"/>
    <w:rsid w:val="00535773"/>
    <w:rsid w:val="005412DA"/>
    <w:rsid w:val="00543E6C"/>
    <w:rsid w:val="00565087"/>
    <w:rsid w:val="00567689"/>
    <w:rsid w:val="00581AE6"/>
    <w:rsid w:val="00584F49"/>
    <w:rsid w:val="00587958"/>
    <w:rsid w:val="00597B11"/>
    <w:rsid w:val="005C36DF"/>
    <w:rsid w:val="005C522A"/>
    <w:rsid w:val="005D2E01"/>
    <w:rsid w:val="005D7526"/>
    <w:rsid w:val="005E15DA"/>
    <w:rsid w:val="005E4BB2"/>
    <w:rsid w:val="005E4F66"/>
    <w:rsid w:val="00602AEA"/>
    <w:rsid w:val="00614FDF"/>
    <w:rsid w:val="00616B4C"/>
    <w:rsid w:val="00616D31"/>
    <w:rsid w:val="00624F7A"/>
    <w:rsid w:val="0063543D"/>
    <w:rsid w:val="00644D4B"/>
    <w:rsid w:val="00647114"/>
    <w:rsid w:val="00653720"/>
    <w:rsid w:val="00656019"/>
    <w:rsid w:val="00656C6E"/>
    <w:rsid w:val="0068526B"/>
    <w:rsid w:val="00686C16"/>
    <w:rsid w:val="0069014B"/>
    <w:rsid w:val="00691E4D"/>
    <w:rsid w:val="006974E5"/>
    <w:rsid w:val="006A323F"/>
    <w:rsid w:val="006B30D0"/>
    <w:rsid w:val="006B3706"/>
    <w:rsid w:val="006B5D8F"/>
    <w:rsid w:val="006B7C6F"/>
    <w:rsid w:val="006C1887"/>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56E25"/>
    <w:rsid w:val="007578DF"/>
    <w:rsid w:val="00762957"/>
    <w:rsid w:val="00764BD6"/>
    <w:rsid w:val="0076552C"/>
    <w:rsid w:val="00774DA4"/>
    <w:rsid w:val="00781F0F"/>
    <w:rsid w:val="0078449D"/>
    <w:rsid w:val="00795845"/>
    <w:rsid w:val="00796DA0"/>
    <w:rsid w:val="007B600E"/>
    <w:rsid w:val="007C1FAF"/>
    <w:rsid w:val="007D35CB"/>
    <w:rsid w:val="007E2E59"/>
    <w:rsid w:val="007F0F4A"/>
    <w:rsid w:val="007F7A1A"/>
    <w:rsid w:val="008028A4"/>
    <w:rsid w:val="00815DC7"/>
    <w:rsid w:val="00816CDF"/>
    <w:rsid w:val="00817F1D"/>
    <w:rsid w:val="00827619"/>
    <w:rsid w:val="00830747"/>
    <w:rsid w:val="008343C4"/>
    <w:rsid w:val="008357F9"/>
    <w:rsid w:val="00835DB1"/>
    <w:rsid w:val="00835E23"/>
    <w:rsid w:val="00861161"/>
    <w:rsid w:val="00870FBA"/>
    <w:rsid w:val="008768CA"/>
    <w:rsid w:val="00877BBD"/>
    <w:rsid w:val="008809E4"/>
    <w:rsid w:val="00896716"/>
    <w:rsid w:val="008A3BC9"/>
    <w:rsid w:val="008A695B"/>
    <w:rsid w:val="008A7AB4"/>
    <w:rsid w:val="008B4894"/>
    <w:rsid w:val="008C384C"/>
    <w:rsid w:val="008C3AC0"/>
    <w:rsid w:val="008E13F8"/>
    <w:rsid w:val="00900760"/>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0D45"/>
    <w:rsid w:val="009E252E"/>
    <w:rsid w:val="009E4F9D"/>
    <w:rsid w:val="009F37B7"/>
    <w:rsid w:val="00A00221"/>
    <w:rsid w:val="00A004CE"/>
    <w:rsid w:val="00A035B0"/>
    <w:rsid w:val="00A10F02"/>
    <w:rsid w:val="00A15D49"/>
    <w:rsid w:val="00A164B4"/>
    <w:rsid w:val="00A26956"/>
    <w:rsid w:val="00A27486"/>
    <w:rsid w:val="00A369F9"/>
    <w:rsid w:val="00A51FDE"/>
    <w:rsid w:val="00A53724"/>
    <w:rsid w:val="00A56066"/>
    <w:rsid w:val="00A6310E"/>
    <w:rsid w:val="00A6352C"/>
    <w:rsid w:val="00A73129"/>
    <w:rsid w:val="00A7603F"/>
    <w:rsid w:val="00A82346"/>
    <w:rsid w:val="00A92BA1"/>
    <w:rsid w:val="00A97FC1"/>
    <w:rsid w:val="00AA0B5F"/>
    <w:rsid w:val="00AC2594"/>
    <w:rsid w:val="00AC5CD5"/>
    <w:rsid w:val="00AC6BC6"/>
    <w:rsid w:val="00AE0DA0"/>
    <w:rsid w:val="00AE65E2"/>
    <w:rsid w:val="00B15449"/>
    <w:rsid w:val="00B37EB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40B1"/>
    <w:rsid w:val="00C074DD"/>
    <w:rsid w:val="00C1232E"/>
    <w:rsid w:val="00C1496A"/>
    <w:rsid w:val="00C168B2"/>
    <w:rsid w:val="00C16EDE"/>
    <w:rsid w:val="00C17799"/>
    <w:rsid w:val="00C2135E"/>
    <w:rsid w:val="00C277D7"/>
    <w:rsid w:val="00C33079"/>
    <w:rsid w:val="00C451D5"/>
    <w:rsid w:val="00C45231"/>
    <w:rsid w:val="00C46C69"/>
    <w:rsid w:val="00C513CE"/>
    <w:rsid w:val="00C57E91"/>
    <w:rsid w:val="00C72833"/>
    <w:rsid w:val="00C80F1D"/>
    <w:rsid w:val="00C837AE"/>
    <w:rsid w:val="00C90242"/>
    <w:rsid w:val="00C93F40"/>
    <w:rsid w:val="00CA3D0C"/>
    <w:rsid w:val="00CA74C5"/>
    <w:rsid w:val="00CB15F9"/>
    <w:rsid w:val="00CC2040"/>
    <w:rsid w:val="00CC5556"/>
    <w:rsid w:val="00CD6546"/>
    <w:rsid w:val="00CD7998"/>
    <w:rsid w:val="00CF1CFB"/>
    <w:rsid w:val="00CF4A74"/>
    <w:rsid w:val="00D17058"/>
    <w:rsid w:val="00D22216"/>
    <w:rsid w:val="00D25087"/>
    <w:rsid w:val="00D27492"/>
    <w:rsid w:val="00D32879"/>
    <w:rsid w:val="00D5281E"/>
    <w:rsid w:val="00D57972"/>
    <w:rsid w:val="00D675A9"/>
    <w:rsid w:val="00D738D6"/>
    <w:rsid w:val="00D73C75"/>
    <w:rsid w:val="00D755EB"/>
    <w:rsid w:val="00D76048"/>
    <w:rsid w:val="00D77978"/>
    <w:rsid w:val="00D8670E"/>
    <w:rsid w:val="00D87E00"/>
    <w:rsid w:val="00D90ADD"/>
    <w:rsid w:val="00D9134D"/>
    <w:rsid w:val="00DA7A03"/>
    <w:rsid w:val="00DB1818"/>
    <w:rsid w:val="00DB322A"/>
    <w:rsid w:val="00DC04A7"/>
    <w:rsid w:val="00DC309B"/>
    <w:rsid w:val="00DC4DA2"/>
    <w:rsid w:val="00DD4C17"/>
    <w:rsid w:val="00DD74A5"/>
    <w:rsid w:val="00DE13F7"/>
    <w:rsid w:val="00DF1D2B"/>
    <w:rsid w:val="00DF2B1F"/>
    <w:rsid w:val="00DF43F9"/>
    <w:rsid w:val="00DF62CD"/>
    <w:rsid w:val="00E14862"/>
    <w:rsid w:val="00E16509"/>
    <w:rsid w:val="00E20B53"/>
    <w:rsid w:val="00E33ABA"/>
    <w:rsid w:val="00E36543"/>
    <w:rsid w:val="00E44582"/>
    <w:rsid w:val="00E458A0"/>
    <w:rsid w:val="00E47552"/>
    <w:rsid w:val="00E54022"/>
    <w:rsid w:val="00E77645"/>
    <w:rsid w:val="00E90E72"/>
    <w:rsid w:val="00E93C03"/>
    <w:rsid w:val="00E951E9"/>
    <w:rsid w:val="00E9681A"/>
    <w:rsid w:val="00EA15B0"/>
    <w:rsid w:val="00EA5EA7"/>
    <w:rsid w:val="00EC4A25"/>
    <w:rsid w:val="00ED6DCA"/>
    <w:rsid w:val="00ED76E4"/>
    <w:rsid w:val="00EE47CB"/>
    <w:rsid w:val="00EF0CF5"/>
    <w:rsid w:val="00F025A2"/>
    <w:rsid w:val="00F04712"/>
    <w:rsid w:val="00F13360"/>
    <w:rsid w:val="00F14FD0"/>
    <w:rsid w:val="00F22EC7"/>
    <w:rsid w:val="00F26758"/>
    <w:rsid w:val="00F27F87"/>
    <w:rsid w:val="00F31EAE"/>
    <w:rsid w:val="00F325C8"/>
    <w:rsid w:val="00F3608D"/>
    <w:rsid w:val="00F408EC"/>
    <w:rsid w:val="00F47176"/>
    <w:rsid w:val="00F4792E"/>
    <w:rsid w:val="00F56200"/>
    <w:rsid w:val="00F653B8"/>
    <w:rsid w:val="00F6552E"/>
    <w:rsid w:val="00F70B85"/>
    <w:rsid w:val="00F9008D"/>
    <w:rsid w:val="00F91D1D"/>
    <w:rsid w:val="00F958E9"/>
    <w:rsid w:val="00FA1266"/>
    <w:rsid w:val="00FA5AA4"/>
    <w:rsid w:val="00FA7306"/>
    <w:rsid w:val="00FB16E0"/>
    <w:rsid w:val="00FC1192"/>
    <w:rsid w:val="00FC70B4"/>
    <w:rsid w:val="00FE2606"/>
    <w:rsid w:val="00FE2A08"/>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8"/>
      </w:numPr>
      <w:contextualSpacing/>
    </w:pPr>
  </w:style>
  <w:style w:type="paragraph" w:styleId="ListNumber4">
    <w:name w:val="List Number 4"/>
    <w:basedOn w:val="Normal"/>
    <w:rsid w:val="00584F49"/>
    <w:pPr>
      <w:numPr>
        <w:numId w:val="9"/>
      </w:numPr>
      <w:contextualSpacing/>
    </w:pPr>
  </w:style>
  <w:style w:type="paragraph" w:styleId="ListNumber5">
    <w:name w:val="List Number 5"/>
    <w:basedOn w:val="Normal"/>
    <w:rsid w:val="00584F49"/>
    <w:pPr>
      <w:numPr>
        <w:numId w:val="10"/>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 w:type="character" w:customStyle="1" w:styleId="TANChar">
    <w:name w:val="TAN Char"/>
    <w:link w:val="TAN"/>
    <w:qFormat/>
    <w:rsid w:val="003B284F"/>
    <w:rPr>
      <w:rFonts w:ascii="Arial" w:hAnsi="Arial"/>
      <w:sz w:val="18"/>
      <w:lang w:eastAsia="en-US"/>
    </w:rPr>
  </w:style>
  <w:style w:type="character" w:customStyle="1" w:styleId="CRCoverPageChar">
    <w:name w:val="CR Cover Page Char"/>
    <w:link w:val="CRCoverPage"/>
    <w:rsid w:val="003B284F"/>
    <w:rPr>
      <w:rFonts w:ascii="Arial" w:hAnsi="Arial"/>
      <w:lang w:eastAsia="en-US"/>
    </w:rPr>
  </w:style>
  <w:style w:type="character" w:customStyle="1" w:styleId="abstractlabel">
    <w:name w:val="abstractlabel"/>
    <w:rsid w:val="003B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153</Pages>
  <Words>48825</Words>
  <Characters>278305</Characters>
  <Application>Microsoft Office Word</Application>
  <DocSecurity>0</DocSecurity>
  <Lines>2319</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58</cp:revision>
  <cp:lastPrinted>2019-02-25T14:05:00Z</cp:lastPrinted>
  <dcterms:created xsi:type="dcterms:W3CDTF">2023-09-22T16:53:00Z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