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6C5CEBB4" w:rsidR="00E66CCF" w:rsidRDefault="00000000">
      <w:pPr>
        <w:pStyle w:val="ZA"/>
        <w:framePr w:wrap="notBeside"/>
      </w:pPr>
      <w:bookmarkStart w:id="0" w:name="page1"/>
      <w:r>
        <w:rPr>
          <w:sz w:val="64"/>
        </w:rPr>
        <w:t xml:space="preserve">3GPP TR 30.531 </w:t>
      </w:r>
      <w:r>
        <w:t>V1.</w:t>
      </w:r>
      <w:r w:rsidR="001F4093">
        <w:rPr>
          <w:rFonts w:eastAsia="Malgun Gothic" w:hint="eastAsia"/>
        </w:rPr>
        <w:t>61</w:t>
      </w:r>
      <w:r>
        <w:t xml:space="preserve">.0 </w:t>
      </w:r>
      <w:r>
        <w:rPr>
          <w:sz w:val="32"/>
        </w:rPr>
        <w:t>(</w:t>
      </w:r>
      <w:r w:rsidR="00E82DEE">
        <w:rPr>
          <w:sz w:val="32"/>
        </w:rPr>
        <w:t>2025</w:t>
      </w:r>
      <w:r>
        <w:rPr>
          <w:sz w:val="32"/>
        </w:rPr>
        <w:t>-</w:t>
      </w:r>
      <w:r w:rsidR="001F4093">
        <w:rPr>
          <w:rFonts w:eastAsia="Malgun Gothic" w:hint="eastAsia"/>
          <w:sz w:val="32"/>
        </w:rPr>
        <w:t>11</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pt;height:70.1pt" o:ole="">
            <v:imagedata r:id="rId8" o:title=""/>
          </v:shape>
          <o:OLEObject Type="Embed" ProgID="Word.Picture.8" ShapeID="_x0000_i1025" DrawAspect="Content" ObjectID="_1823755162" r:id="rId9"/>
        </w:object>
      </w:r>
      <w:r>
        <w:rPr>
          <w:i/>
        </w:rPr>
        <w:tab/>
      </w:r>
      <w:r w:rsidR="00000000">
        <w:rPr>
          <w:i/>
        </w:rPr>
        <w:pict w14:anchorId="783647ED">
          <v:shape id="_x0000_i1026" type="#_x0000_t75" style="width:127.4pt;height:75.3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3EB64CAA" w:rsidR="00CC10C9" w:rsidRPr="00710A9B" w:rsidRDefault="00CC10C9" w:rsidP="00CC10C9">
            <w:pPr>
              <w:pStyle w:val="TAL0"/>
              <w:keepNext w:val="0"/>
              <w:keepLines w:val="0"/>
            </w:pPr>
            <w:r w:rsidRPr="00270469">
              <w:rPr>
                <w:rFonts w:cs="Arial"/>
                <w:color w:val="000000"/>
                <w:szCs w:val="18"/>
              </w:rPr>
              <w:t>FS_Sensing_NR_Ph2</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0870837A" w:rsidR="00CC10C9" w:rsidRDefault="00CC10C9" w:rsidP="00CC10C9">
            <w:pPr>
              <w:pStyle w:val="TAL0"/>
            </w:pPr>
            <w:hyperlink r:id="rId206" w:history="1">
              <w:r w:rsidRPr="00CA5B3B">
                <w:t>RP-252819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5F709C76" w:rsidR="00CC10C9" w:rsidRPr="00AB5B2E" w:rsidRDefault="00CC10C9" w:rsidP="00CC10C9">
            <w:pPr>
              <w:pStyle w:val="TAL0"/>
            </w:pPr>
            <w:r w:rsidRPr="00CA5B3B">
              <w:t>RP-252200</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5DA7E3E4" w:rsidR="00CC10C9" w:rsidRDefault="00CC10C9" w:rsidP="00CC10C9">
            <w:pPr>
              <w:pStyle w:val="TAL0"/>
            </w:pPr>
            <w:hyperlink r:id="rId207" w:history="1">
              <w:r w:rsidRPr="00CA5B3B">
                <w:t>RP-252912</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DE81AA" w:rsidR="00CC10C9" w:rsidRPr="00AB5B2E" w:rsidRDefault="00CC10C9" w:rsidP="00CC10C9">
            <w:pPr>
              <w:pStyle w:val="TAL0"/>
            </w:pPr>
            <w:r w:rsidRPr="00CA5B3B">
              <w:t>RP-252475</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366FC64" w:rsidR="00CC10C9" w:rsidRDefault="00CC10C9" w:rsidP="00CC10C9">
            <w:pPr>
              <w:pStyle w:val="TAL0"/>
            </w:pPr>
            <w:hyperlink r:id="rId208" w:history="1">
              <w:r w:rsidRPr="00CA5B3B">
                <w:t>RP-252445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60ED4E29" w:rsidR="00CC10C9" w:rsidRPr="00AB5B2E" w:rsidRDefault="00CC10C9" w:rsidP="00CC10C9">
            <w:pPr>
              <w:pStyle w:val="TAL0"/>
            </w:pPr>
            <w:r w:rsidRPr="00CA5B3B">
              <w:t>RP-252444</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4354EED4" w:rsidR="00CC10C9" w:rsidRDefault="00CC10C9" w:rsidP="00CC10C9">
            <w:pPr>
              <w:pStyle w:val="TAL0"/>
            </w:pPr>
            <w:hyperlink r:id="rId209"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2C5B184E" w:rsidR="00CC10C9" w:rsidRPr="00AB5B2E" w:rsidRDefault="00CC10C9" w:rsidP="00CC10C9">
            <w:pPr>
              <w:pStyle w:val="TAL0"/>
            </w:pPr>
            <w:r w:rsidRPr="00CA5B3B">
              <w:t>RP-252361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10"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68772534" w:rsidR="00CC10C9" w:rsidRPr="00AB5B2E" w:rsidRDefault="00CC10C9" w:rsidP="00CC10C9">
            <w:pPr>
              <w:pStyle w:val="TAL0"/>
            </w:pPr>
            <w:r w:rsidRPr="00CA5B3B">
              <w:t>RP-252112</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11"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792B88BC" w:rsidR="00CC10C9" w:rsidRPr="00AB5B2E" w:rsidRDefault="00CC10C9" w:rsidP="00CC10C9">
            <w:pPr>
              <w:pStyle w:val="TAL0"/>
            </w:pPr>
            <w:r w:rsidRPr="00CA5B3B">
              <w:t>RP-252754</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52BFF501" w:rsidR="00CC10C9" w:rsidRPr="00270469" w:rsidRDefault="00CC10C9" w:rsidP="00CC10C9">
            <w:pPr>
              <w:pStyle w:val="TAL0"/>
            </w:pPr>
            <w:hyperlink r:id="rId212"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29270939" w:rsidR="00CC10C9" w:rsidRPr="00270469" w:rsidRDefault="00CC10C9" w:rsidP="00CC10C9">
            <w:pPr>
              <w:pStyle w:val="TAL0"/>
            </w:pPr>
            <w:r w:rsidRPr="00CA5B3B">
              <w:t>RP-252455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72922500" w:rsidR="00CC10C9" w:rsidRPr="00270469" w:rsidRDefault="00CC10C9" w:rsidP="00CC10C9">
            <w:pPr>
              <w:pStyle w:val="TAL0"/>
            </w:pPr>
            <w:hyperlink r:id="rId213" w:history="1">
              <w:r w:rsidRPr="00CA5B3B">
                <w:t>RP-252560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6BA2674F" w:rsidR="00CC10C9" w:rsidRPr="00270469" w:rsidRDefault="00CC10C9" w:rsidP="00CC10C9">
            <w:pPr>
              <w:pStyle w:val="TAL0"/>
            </w:pPr>
            <w:r w:rsidRPr="00CA5B3B">
              <w:t>RP-252561</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E82DEE">
        <w:t xml:space="preserve">2025 </w:t>
      </w:r>
      <w:r>
        <w:t xml:space="preserve">and </w:t>
      </w:r>
      <w:r w:rsidR="00E82DEE">
        <w:t>2026</w:t>
      </w:r>
      <w:bookmarkEnd w:id="275"/>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367B3571" w:rsidR="00B27CB7" w:rsidRDefault="00AF0659" w:rsidP="00E80054">
            <w:pPr>
              <w:pStyle w:val="TAL0"/>
              <w:keepNext w:val="0"/>
              <w:keepLines w:val="0"/>
              <w:widowControl w:val="0"/>
              <w:rPr>
                <w:rFonts w:eastAsia="Malgun Gothic"/>
                <w:b/>
                <w:bCs/>
              </w:rPr>
            </w:pPr>
            <w:r>
              <w:rPr>
                <w:rFonts w:eastAsia="Malgun Gothic" w:hint="eastAsia"/>
              </w:rPr>
              <w:t>Beijing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r w:rsidRPr="00C8336A">
              <w:rPr>
                <w:b/>
                <w:bCs/>
              </w:rPr>
              <w:t>Stor-Göteborg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9B66" w14:textId="77777777" w:rsidR="00F443A7" w:rsidRDefault="00F443A7">
      <w:pPr>
        <w:spacing w:after="0"/>
      </w:pPr>
      <w:r>
        <w:separator/>
      </w:r>
    </w:p>
  </w:endnote>
  <w:endnote w:type="continuationSeparator" w:id="0">
    <w:p w14:paraId="7F0A9294" w14:textId="77777777" w:rsidR="00F443A7" w:rsidRDefault="00F44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97EC" w14:textId="77777777" w:rsidR="00F443A7" w:rsidRDefault="00F443A7">
      <w:pPr>
        <w:spacing w:after="0"/>
      </w:pPr>
      <w:r>
        <w:separator/>
      </w:r>
    </w:p>
  </w:footnote>
  <w:footnote w:type="continuationSeparator" w:id="0">
    <w:p w14:paraId="2ED9864F" w14:textId="77777777" w:rsidR="00F443A7" w:rsidRDefault="00F44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75DC5AF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01270D">
      <w:rPr>
        <w:noProof/>
      </w:rPr>
      <w:t>3GPP TR 30.531 V1.61.0 (2025-11)</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BF3ED83" w:rsidR="00E66CCF" w:rsidRDefault="00000000">
    <w:pPr>
      <w:pStyle w:val="Header"/>
      <w:framePr w:wrap="around" w:vAnchor="text" w:hAnchor="margin" w:y="1"/>
      <w:widowControl/>
    </w:pPr>
    <w:r>
      <w:fldChar w:fldCharType="begin"/>
    </w:r>
    <w:r>
      <w:instrText xml:space="preserve"> STYLEREF ZGSM </w:instrText>
    </w:r>
    <w:r>
      <w:fldChar w:fldCharType="separate"/>
    </w:r>
    <w:r w:rsidR="0001270D">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78F"/>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4BCE"/>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hyperlink" Target="https://www.3gpp.org/ftp/Information/WI_Sheet/RP-252755.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19.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3gpp.org/ftp/Information/WI_Sheet/RP-252867.zip" TargetMode="Externa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912.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13" Type="http://schemas.openxmlformats.org/officeDocument/2006/relationships/hyperlink" Target="https://www.3gpp.org/ftp/Information/WI_Sheet/RP-252560.zip"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44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94.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hyperlink" Target="https://www.3gpp.org/ftp/Information/WI_Sheet/RP-252113.zip" TargetMode="External"/><Relationship Id="rId215" Type="http://schemas.openxmlformats.org/officeDocument/2006/relationships/theme" Target="theme/theme1.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20323</Words>
  <Characters>115842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2025-11-04T08:52:00Z</dcterms:created>
  <dcterms:modified xsi:type="dcterms:W3CDTF">2025-11-04T08:53:00Z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