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211D9E"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r w:rsidR="00E66078">
              <w:t>0</w:t>
            </w:r>
            <w:r w:rsidR="00E134FC">
              <w:t>.0</w:t>
            </w:r>
            <w:r w:rsidRPr="004D3578">
              <w:t xml:space="preserve"> </w:t>
            </w:r>
            <w:r w:rsidRPr="00133525">
              <w:rPr>
                <w:sz w:val="32"/>
              </w:rPr>
              <w:t>(</w:t>
            </w:r>
            <w:r w:rsidR="00E134FC">
              <w:rPr>
                <w:sz w:val="32"/>
              </w:rPr>
              <w:t>2022-</w:t>
            </w:r>
            <w:r w:rsidR="00E66078">
              <w:rPr>
                <w:sz w:val="32"/>
              </w:rPr>
              <w:t>12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02.55pt;height:62.5pt" o:ole="">
                  <v:imagedata r:id="rId9" o:title=""/>
                </v:shape>
                <o:OLEObject Type="Embed" ProgID="Word.Picture.8" ShapeID="_x0000_i1065" DrawAspect="Content" ObjectID="_1732711627" r:id="rId10"/>
              </w:object>
            </w:r>
          </w:p>
        </w:tc>
        <w:tc>
          <w:tcPr>
            <w:tcW w:w="5540" w:type="dxa"/>
            <w:shd w:val="clear" w:color="auto" w:fill="auto"/>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E12D4B" w:rsidR="00E16509" w:rsidRPr="00133525" w:rsidRDefault="00E16509" w:rsidP="00133525">
            <w:pPr>
              <w:pStyle w:val="FP"/>
              <w:jc w:val="center"/>
              <w:rPr>
                <w:noProof/>
                <w:sz w:val="18"/>
              </w:rPr>
            </w:pPr>
            <w:r w:rsidRPr="00133525">
              <w:rPr>
                <w:noProof/>
                <w:sz w:val="18"/>
              </w:rPr>
              <w:t xml:space="preserve">© </w:t>
            </w:r>
            <w:r w:rsidR="00E134FC">
              <w:rPr>
                <w:noProof/>
                <w:sz w:val="18"/>
              </w:rPr>
              <w:t>2022</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363B70AA" w14:textId="4B727F2C" w:rsidR="00A94E26" w:rsidRDefault="00E66078">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94E26">
        <w:rPr>
          <w:noProof/>
        </w:rPr>
        <w:t>Foreword</w:t>
      </w:r>
      <w:r w:rsidR="00A94E26">
        <w:rPr>
          <w:noProof/>
        </w:rPr>
        <w:tab/>
      </w:r>
      <w:r w:rsidR="00A94E26">
        <w:rPr>
          <w:noProof/>
        </w:rPr>
        <w:fldChar w:fldCharType="begin" w:fldLock="1"/>
      </w:r>
      <w:r w:rsidR="00A94E26">
        <w:rPr>
          <w:noProof/>
        </w:rPr>
        <w:instrText xml:space="preserve"> PAGEREF _Toc122098487 \h </w:instrText>
      </w:r>
      <w:r w:rsidR="00A94E26">
        <w:rPr>
          <w:noProof/>
        </w:rPr>
      </w:r>
      <w:r w:rsidR="00A94E26">
        <w:rPr>
          <w:noProof/>
        </w:rPr>
        <w:fldChar w:fldCharType="separate"/>
      </w:r>
      <w:r w:rsidR="00A94E26">
        <w:rPr>
          <w:noProof/>
        </w:rPr>
        <w:t>8</w:t>
      </w:r>
      <w:r w:rsidR="00A94E26">
        <w:rPr>
          <w:noProof/>
        </w:rPr>
        <w:fldChar w:fldCharType="end"/>
      </w:r>
    </w:p>
    <w:p w14:paraId="215DFA15" w14:textId="1D799F86" w:rsidR="00A94E26" w:rsidRDefault="00A94E2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_Toc122098488 \h </w:instrText>
      </w:r>
      <w:r>
        <w:rPr>
          <w:noProof/>
        </w:rPr>
      </w:r>
      <w:r>
        <w:rPr>
          <w:noProof/>
        </w:rPr>
        <w:fldChar w:fldCharType="separate"/>
      </w:r>
      <w:r>
        <w:rPr>
          <w:noProof/>
        </w:rPr>
        <w:t>9</w:t>
      </w:r>
      <w:r>
        <w:rPr>
          <w:noProof/>
        </w:rPr>
        <w:fldChar w:fldCharType="end"/>
      </w:r>
    </w:p>
    <w:p w14:paraId="2D4FC6AE" w14:textId="143EE084" w:rsidR="00A94E26" w:rsidRDefault="00A94E2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_Toc122098489 \h </w:instrText>
      </w:r>
      <w:r>
        <w:rPr>
          <w:noProof/>
        </w:rPr>
      </w:r>
      <w:r>
        <w:rPr>
          <w:noProof/>
        </w:rPr>
        <w:fldChar w:fldCharType="separate"/>
      </w:r>
      <w:r>
        <w:rPr>
          <w:noProof/>
        </w:rPr>
        <w:t>9</w:t>
      </w:r>
      <w:r>
        <w:rPr>
          <w:noProof/>
        </w:rPr>
        <w:fldChar w:fldCharType="end"/>
      </w:r>
    </w:p>
    <w:p w14:paraId="6885CCE3" w14:textId="7CFA4548" w:rsidR="00A94E26" w:rsidRDefault="00A94E2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_Toc122098490 \h </w:instrText>
      </w:r>
      <w:r>
        <w:rPr>
          <w:noProof/>
        </w:rPr>
      </w:r>
      <w:r>
        <w:rPr>
          <w:noProof/>
        </w:rPr>
        <w:fldChar w:fldCharType="separate"/>
      </w:r>
      <w:r>
        <w:rPr>
          <w:noProof/>
        </w:rPr>
        <w:t>10</w:t>
      </w:r>
      <w:r>
        <w:rPr>
          <w:noProof/>
        </w:rPr>
        <w:fldChar w:fldCharType="end"/>
      </w:r>
    </w:p>
    <w:p w14:paraId="70120BD6" w14:textId="07A55C2A" w:rsidR="00A94E26" w:rsidRDefault="00A94E2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_Toc122098491 \h </w:instrText>
      </w:r>
      <w:r>
        <w:rPr>
          <w:noProof/>
        </w:rPr>
      </w:r>
      <w:r>
        <w:rPr>
          <w:noProof/>
        </w:rPr>
        <w:fldChar w:fldCharType="separate"/>
      </w:r>
      <w:r>
        <w:rPr>
          <w:noProof/>
        </w:rPr>
        <w:t>10</w:t>
      </w:r>
      <w:r>
        <w:rPr>
          <w:noProof/>
        </w:rPr>
        <w:fldChar w:fldCharType="end"/>
      </w:r>
    </w:p>
    <w:p w14:paraId="7F5CF5BE" w14:textId="6288C264" w:rsidR="00A94E26" w:rsidRDefault="00A94E2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_Toc122098492 \h </w:instrText>
      </w:r>
      <w:r>
        <w:rPr>
          <w:noProof/>
        </w:rPr>
      </w:r>
      <w:r>
        <w:rPr>
          <w:noProof/>
        </w:rPr>
        <w:fldChar w:fldCharType="separate"/>
      </w:r>
      <w:r>
        <w:rPr>
          <w:noProof/>
        </w:rPr>
        <w:t>10</w:t>
      </w:r>
      <w:r>
        <w:rPr>
          <w:noProof/>
        </w:rPr>
        <w:fldChar w:fldCharType="end"/>
      </w:r>
    </w:p>
    <w:p w14:paraId="2C4C7488" w14:textId="02879606" w:rsidR="00A94E26" w:rsidRDefault="00A94E2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_Toc122098493 \h </w:instrText>
      </w:r>
      <w:r>
        <w:rPr>
          <w:noProof/>
        </w:rPr>
      </w:r>
      <w:r>
        <w:rPr>
          <w:noProof/>
        </w:rPr>
        <w:fldChar w:fldCharType="separate"/>
      </w:r>
      <w:r>
        <w:rPr>
          <w:noProof/>
        </w:rPr>
        <w:t>10</w:t>
      </w:r>
      <w:r>
        <w:rPr>
          <w:noProof/>
        </w:rPr>
        <w:fldChar w:fldCharType="end"/>
      </w:r>
    </w:p>
    <w:p w14:paraId="0C1F5EA6" w14:textId="00E64B9D" w:rsidR="00A94E26" w:rsidRDefault="00A94E2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_Toc122098494 \h </w:instrText>
      </w:r>
      <w:r>
        <w:rPr>
          <w:noProof/>
        </w:rPr>
      </w:r>
      <w:r>
        <w:rPr>
          <w:noProof/>
        </w:rPr>
        <w:fldChar w:fldCharType="separate"/>
      </w:r>
      <w:r>
        <w:rPr>
          <w:noProof/>
        </w:rPr>
        <w:t>10</w:t>
      </w:r>
      <w:r>
        <w:rPr>
          <w:noProof/>
        </w:rPr>
        <w:fldChar w:fldCharType="end"/>
      </w:r>
    </w:p>
    <w:p w14:paraId="2A7EC698" w14:textId="3856FF71" w:rsidR="00A94E26" w:rsidRDefault="00A94E2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UDSF</w:t>
      </w:r>
      <w:r>
        <w:rPr>
          <w:noProof/>
        </w:rPr>
        <w:tab/>
      </w:r>
      <w:r>
        <w:rPr>
          <w:noProof/>
        </w:rPr>
        <w:fldChar w:fldCharType="begin" w:fldLock="1"/>
      </w:r>
      <w:r>
        <w:rPr>
          <w:noProof/>
        </w:rPr>
        <w:instrText xml:space="preserve"> PAGEREF _Toc122098495 \h </w:instrText>
      </w:r>
      <w:r>
        <w:rPr>
          <w:noProof/>
        </w:rPr>
      </w:r>
      <w:r>
        <w:rPr>
          <w:noProof/>
        </w:rPr>
        <w:fldChar w:fldCharType="separate"/>
      </w:r>
      <w:r>
        <w:rPr>
          <w:noProof/>
        </w:rPr>
        <w:t>11</w:t>
      </w:r>
      <w:r>
        <w:rPr>
          <w:noProof/>
        </w:rPr>
        <w:fldChar w:fldCharType="end"/>
      </w:r>
    </w:p>
    <w:p w14:paraId="5C958936" w14:textId="0E86E0C3" w:rsidR="00A94E26" w:rsidRDefault="00A94E2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_Toc122098496 \h </w:instrText>
      </w:r>
      <w:r>
        <w:rPr>
          <w:noProof/>
        </w:rPr>
      </w:r>
      <w:r>
        <w:rPr>
          <w:noProof/>
        </w:rPr>
        <w:fldChar w:fldCharType="separate"/>
      </w:r>
      <w:r>
        <w:rPr>
          <w:noProof/>
        </w:rPr>
        <w:t>11</w:t>
      </w:r>
      <w:r>
        <w:rPr>
          <w:noProof/>
        </w:rPr>
        <w:fldChar w:fldCharType="end"/>
      </w:r>
    </w:p>
    <w:p w14:paraId="6FBDCE35" w14:textId="2E518C67" w:rsidR="00A94E26" w:rsidRDefault="00A94E2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Nudsf_DataRepository Service</w:t>
      </w:r>
      <w:r>
        <w:rPr>
          <w:noProof/>
        </w:rPr>
        <w:tab/>
      </w:r>
      <w:r>
        <w:rPr>
          <w:noProof/>
        </w:rPr>
        <w:fldChar w:fldCharType="begin" w:fldLock="1"/>
      </w:r>
      <w:r>
        <w:rPr>
          <w:noProof/>
        </w:rPr>
        <w:instrText xml:space="preserve"> PAGEREF _Toc122098497 \h </w:instrText>
      </w:r>
      <w:r>
        <w:rPr>
          <w:noProof/>
        </w:rPr>
      </w:r>
      <w:r>
        <w:rPr>
          <w:noProof/>
        </w:rPr>
        <w:fldChar w:fldCharType="separate"/>
      </w:r>
      <w:r>
        <w:rPr>
          <w:noProof/>
        </w:rPr>
        <w:t>11</w:t>
      </w:r>
      <w:r>
        <w:rPr>
          <w:noProof/>
        </w:rPr>
        <w:fldChar w:fldCharType="end"/>
      </w:r>
    </w:p>
    <w:p w14:paraId="5F9CAF2E" w14:textId="0A3A3D41" w:rsidR="00A94E26" w:rsidRDefault="00A94E2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_Toc122098498 \h </w:instrText>
      </w:r>
      <w:r>
        <w:rPr>
          <w:noProof/>
        </w:rPr>
      </w:r>
      <w:r>
        <w:rPr>
          <w:noProof/>
        </w:rPr>
        <w:fldChar w:fldCharType="separate"/>
      </w:r>
      <w:r>
        <w:rPr>
          <w:noProof/>
        </w:rPr>
        <w:t>11</w:t>
      </w:r>
      <w:r>
        <w:rPr>
          <w:noProof/>
        </w:rPr>
        <w:fldChar w:fldCharType="end"/>
      </w:r>
    </w:p>
    <w:p w14:paraId="18F94F28" w14:textId="3B6282C8" w:rsidR="00A94E26" w:rsidRDefault="00A94E2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_Toc122098499 \h </w:instrText>
      </w:r>
      <w:r>
        <w:rPr>
          <w:noProof/>
        </w:rPr>
      </w:r>
      <w:r>
        <w:rPr>
          <w:noProof/>
        </w:rPr>
        <w:fldChar w:fldCharType="separate"/>
      </w:r>
      <w:r>
        <w:rPr>
          <w:noProof/>
        </w:rPr>
        <w:t>11</w:t>
      </w:r>
      <w:r>
        <w:rPr>
          <w:noProof/>
        </w:rPr>
        <w:fldChar w:fldCharType="end"/>
      </w:r>
    </w:p>
    <w:p w14:paraId="2F5E6409" w14:textId="11D4E435" w:rsidR="00A94E26" w:rsidRDefault="00A94E26">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_Toc122098500 \h </w:instrText>
      </w:r>
      <w:r>
        <w:rPr>
          <w:noProof/>
        </w:rPr>
      </w:r>
      <w:r>
        <w:rPr>
          <w:noProof/>
        </w:rPr>
        <w:fldChar w:fldCharType="separate"/>
      </w:r>
      <w:r>
        <w:rPr>
          <w:noProof/>
        </w:rPr>
        <w:t>11</w:t>
      </w:r>
      <w:r>
        <w:rPr>
          <w:noProof/>
        </w:rPr>
        <w:fldChar w:fldCharType="end"/>
      </w:r>
    </w:p>
    <w:p w14:paraId="53307114" w14:textId="1FAA58B5" w:rsidR="00A94E26" w:rsidRDefault="00A94E26">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Query</w:t>
      </w:r>
      <w:r>
        <w:rPr>
          <w:noProof/>
        </w:rPr>
        <w:tab/>
      </w:r>
      <w:r>
        <w:rPr>
          <w:noProof/>
        </w:rPr>
        <w:fldChar w:fldCharType="begin" w:fldLock="1"/>
      </w:r>
      <w:r>
        <w:rPr>
          <w:noProof/>
        </w:rPr>
        <w:instrText xml:space="preserve"> PAGEREF _Toc122098501 \h </w:instrText>
      </w:r>
      <w:r>
        <w:rPr>
          <w:noProof/>
        </w:rPr>
      </w:r>
      <w:r>
        <w:rPr>
          <w:noProof/>
        </w:rPr>
        <w:fldChar w:fldCharType="separate"/>
      </w:r>
      <w:r>
        <w:rPr>
          <w:noProof/>
        </w:rPr>
        <w:t>12</w:t>
      </w:r>
      <w:r>
        <w:rPr>
          <w:noProof/>
        </w:rPr>
        <w:fldChar w:fldCharType="end"/>
      </w:r>
    </w:p>
    <w:p w14:paraId="046EF4DF" w14:textId="68B78226" w:rsidR="00A94E26" w:rsidRDefault="00A94E26">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_Toc122098502 \h </w:instrText>
      </w:r>
      <w:r>
        <w:rPr>
          <w:noProof/>
        </w:rPr>
      </w:r>
      <w:r>
        <w:rPr>
          <w:noProof/>
        </w:rPr>
        <w:fldChar w:fldCharType="separate"/>
      </w:r>
      <w:r>
        <w:rPr>
          <w:noProof/>
        </w:rPr>
        <w:t>12</w:t>
      </w:r>
      <w:r>
        <w:rPr>
          <w:noProof/>
        </w:rPr>
        <w:fldChar w:fldCharType="end"/>
      </w:r>
    </w:p>
    <w:p w14:paraId="2FB4B201" w14:textId="61CD6026" w:rsidR="00A94E26" w:rsidRDefault="00A94E26">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Record Retrieval</w:t>
      </w:r>
      <w:r>
        <w:rPr>
          <w:noProof/>
        </w:rPr>
        <w:tab/>
      </w:r>
      <w:r>
        <w:rPr>
          <w:noProof/>
        </w:rPr>
        <w:fldChar w:fldCharType="begin" w:fldLock="1"/>
      </w:r>
      <w:r>
        <w:rPr>
          <w:noProof/>
        </w:rPr>
        <w:instrText xml:space="preserve"> PAGEREF _Toc122098503 \h </w:instrText>
      </w:r>
      <w:r>
        <w:rPr>
          <w:noProof/>
        </w:rPr>
      </w:r>
      <w:r>
        <w:rPr>
          <w:noProof/>
        </w:rPr>
        <w:fldChar w:fldCharType="separate"/>
      </w:r>
      <w:r>
        <w:rPr>
          <w:noProof/>
        </w:rPr>
        <w:t>12</w:t>
      </w:r>
      <w:r>
        <w:rPr>
          <w:noProof/>
        </w:rPr>
        <w:fldChar w:fldCharType="end"/>
      </w:r>
    </w:p>
    <w:p w14:paraId="421DA389" w14:textId="01741FFE" w:rsidR="00A94E26" w:rsidRDefault="00A94E26">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Meta Retrieval</w:t>
      </w:r>
      <w:r>
        <w:rPr>
          <w:noProof/>
        </w:rPr>
        <w:tab/>
      </w:r>
      <w:r>
        <w:rPr>
          <w:noProof/>
        </w:rPr>
        <w:fldChar w:fldCharType="begin" w:fldLock="1"/>
      </w:r>
      <w:r>
        <w:rPr>
          <w:noProof/>
        </w:rPr>
        <w:instrText xml:space="preserve"> PAGEREF _Toc122098504 \h </w:instrText>
      </w:r>
      <w:r>
        <w:rPr>
          <w:noProof/>
        </w:rPr>
      </w:r>
      <w:r>
        <w:rPr>
          <w:noProof/>
        </w:rPr>
        <w:fldChar w:fldCharType="separate"/>
      </w:r>
      <w:r>
        <w:rPr>
          <w:noProof/>
        </w:rPr>
        <w:t>13</w:t>
      </w:r>
      <w:r>
        <w:rPr>
          <w:noProof/>
        </w:rPr>
        <w:fldChar w:fldCharType="end"/>
      </w:r>
    </w:p>
    <w:p w14:paraId="06178A14" w14:textId="6F3E9BC6" w:rsidR="00A94E26" w:rsidRDefault="00A94E26">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Blocks Retrieval</w:t>
      </w:r>
      <w:r>
        <w:rPr>
          <w:noProof/>
        </w:rPr>
        <w:tab/>
      </w:r>
      <w:r>
        <w:rPr>
          <w:noProof/>
        </w:rPr>
        <w:fldChar w:fldCharType="begin" w:fldLock="1"/>
      </w:r>
      <w:r>
        <w:rPr>
          <w:noProof/>
        </w:rPr>
        <w:instrText xml:space="preserve"> PAGEREF _Toc122098505 \h </w:instrText>
      </w:r>
      <w:r>
        <w:rPr>
          <w:noProof/>
        </w:rPr>
      </w:r>
      <w:r>
        <w:rPr>
          <w:noProof/>
        </w:rPr>
        <w:fldChar w:fldCharType="separate"/>
      </w:r>
      <w:r>
        <w:rPr>
          <w:noProof/>
        </w:rPr>
        <w:t>13</w:t>
      </w:r>
      <w:r>
        <w:rPr>
          <w:noProof/>
        </w:rPr>
        <w:fldChar w:fldCharType="end"/>
      </w:r>
    </w:p>
    <w:p w14:paraId="5018C36F" w14:textId="158D2687" w:rsidR="00A94E26" w:rsidRDefault="00A94E26">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Block Retrieval</w:t>
      </w:r>
      <w:r>
        <w:rPr>
          <w:noProof/>
        </w:rPr>
        <w:tab/>
      </w:r>
      <w:r>
        <w:rPr>
          <w:noProof/>
        </w:rPr>
        <w:fldChar w:fldCharType="begin" w:fldLock="1"/>
      </w:r>
      <w:r>
        <w:rPr>
          <w:noProof/>
        </w:rPr>
        <w:instrText xml:space="preserve"> PAGEREF _Toc122098506 \h </w:instrText>
      </w:r>
      <w:r>
        <w:rPr>
          <w:noProof/>
        </w:rPr>
      </w:r>
      <w:r>
        <w:rPr>
          <w:noProof/>
        </w:rPr>
        <w:fldChar w:fldCharType="separate"/>
      </w:r>
      <w:r>
        <w:rPr>
          <w:noProof/>
        </w:rPr>
        <w:t>14</w:t>
      </w:r>
      <w:r>
        <w:rPr>
          <w:noProof/>
        </w:rPr>
        <w:fldChar w:fldCharType="end"/>
      </w:r>
    </w:p>
    <w:p w14:paraId="610E4C91" w14:textId="26D1F00C" w:rsidR="00A94E26" w:rsidRDefault="00A94E26">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_Toc122098507 \h </w:instrText>
      </w:r>
      <w:r>
        <w:rPr>
          <w:noProof/>
        </w:rPr>
      </w:r>
      <w:r>
        <w:rPr>
          <w:noProof/>
        </w:rPr>
        <w:fldChar w:fldCharType="separate"/>
      </w:r>
      <w:r>
        <w:rPr>
          <w:noProof/>
        </w:rPr>
        <w:t>14</w:t>
      </w:r>
      <w:r>
        <w:rPr>
          <w:noProof/>
        </w:rPr>
        <w:fldChar w:fldCharType="end"/>
      </w:r>
    </w:p>
    <w:p w14:paraId="7C9C4F4F" w14:textId="662E04D9" w:rsidR="00A94E26" w:rsidRDefault="00A94E26">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Subscriptions Retrieval</w:t>
      </w:r>
      <w:r>
        <w:rPr>
          <w:noProof/>
        </w:rPr>
        <w:tab/>
      </w:r>
      <w:r>
        <w:rPr>
          <w:noProof/>
        </w:rPr>
        <w:fldChar w:fldCharType="begin" w:fldLock="1"/>
      </w:r>
      <w:r>
        <w:rPr>
          <w:noProof/>
        </w:rPr>
        <w:instrText xml:space="preserve"> PAGEREF _Toc122098508 \h </w:instrText>
      </w:r>
      <w:r>
        <w:rPr>
          <w:noProof/>
        </w:rPr>
      </w:r>
      <w:r>
        <w:rPr>
          <w:noProof/>
        </w:rPr>
        <w:fldChar w:fldCharType="separate"/>
      </w:r>
      <w:r>
        <w:rPr>
          <w:noProof/>
        </w:rPr>
        <w:t>15</w:t>
      </w:r>
      <w:r>
        <w:rPr>
          <w:noProof/>
        </w:rPr>
        <w:fldChar w:fldCharType="end"/>
      </w:r>
    </w:p>
    <w:p w14:paraId="139B747A" w14:textId="5B319393" w:rsidR="00A94E26" w:rsidRDefault="00A94E26">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Individual Subscription Retrieval</w:t>
      </w:r>
      <w:r>
        <w:rPr>
          <w:noProof/>
        </w:rPr>
        <w:tab/>
      </w:r>
      <w:r>
        <w:rPr>
          <w:noProof/>
        </w:rPr>
        <w:fldChar w:fldCharType="begin" w:fldLock="1"/>
      </w:r>
      <w:r>
        <w:rPr>
          <w:noProof/>
        </w:rPr>
        <w:instrText xml:space="preserve"> PAGEREF _Toc122098509 \h </w:instrText>
      </w:r>
      <w:r>
        <w:rPr>
          <w:noProof/>
        </w:rPr>
      </w:r>
      <w:r>
        <w:rPr>
          <w:noProof/>
        </w:rPr>
        <w:fldChar w:fldCharType="separate"/>
      </w:r>
      <w:r>
        <w:rPr>
          <w:noProof/>
        </w:rPr>
        <w:t>15</w:t>
      </w:r>
      <w:r>
        <w:rPr>
          <w:noProof/>
        </w:rPr>
        <w:fldChar w:fldCharType="end"/>
      </w:r>
    </w:p>
    <w:p w14:paraId="4DD019A7" w14:textId="29EFBEB8" w:rsidR="00A94E26" w:rsidRDefault="00A94E26">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Meta Schema Retrieval</w:t>
      </w:r>
      <w:r>
        <w:rPr>
          <w:noProof/>
        </w:rPr>
        <w:tab/>
      </w:r>
      <w:r>
        <w:rPr>
          <w:noProof/>
        </w:rPr>
        <w:fldChar w:fldCharType="begin" w:fldLock="1"/>
      </w:r>
      <w:r>
        <w:rPr>
          <w:noProof/>
        </w:rPr>
        <w:instrText xml:space="preserve"> PAGEREF _Toc122098510 \h </w:instrText>
      </w:r>
      <w:r>
        <w:rPr>
          <w:noProof/>
        </w:rPr>
      </w:r>
      <w:r>
        <w:rPr>
          <w:noProof/>
        </w:rPr>
        <w:fldChar w:fldCharType="separate"/>
      </w:r>
      <w:r>
        <w:rPr>
          <w:noProof/>
        </w:rPr>
        <w:t>15</w:t>
      </w:r>
      <w:r>
        <w:rPr>
          <w:noProof/>
        </w:rPr>
        <w:fldChar w:fldCharType="end"/>
      </w:r>
    </w:p>
    <w:p w14:paraId="4374F163" w14:textId="0BFF9E13" w:rsidR="00A94E26" w:rsidRDefault="00A94E26">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_Toc122098511 \h </w:instrText>
      </w:r>
      <w:r>
        <w:rPr>
          <w:noProof/>
        </w:rPr>
      </w:r>
      <w:r>
        <w:rPr>
          <w:noProof/>
        </w:rPr>
        <w:fldChar w:fldCharType="separate"/>
      </w:r>
      <w:r>
        <w:rPr>
          <w:noProof/>
        </w:rPr>
        <w:t>16</w:t>
      </w:r>
      <w:r>
        <w:rPr>
          <w:noProof/>
        </w:rPr>
        <w:fldChar w:fldCharType="end"/>
      </w:r>
    </w:p>
    <w:p w14:paraId="785D3502" w14:textId="7040107B" w:rsidR="00A94E26" w:rsidRDefault="00A94E26">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_Toc122098512 \h </w:instrText>
      </w:r>
      <w:r>
        <w:rPr>
          <w:noProof/>
        </w:rPr>
      </w:r>
      <w:r>
        <w:rPr>
          <w:noProof/>
        </w:rPr>
        <w:fldChar w:fldCharType="separate"/>
      </w:r>
      <w:r>
        <w:rPr>
          <w:noProof/>
        </w:rPr>
        <w:t>16</w:t>
      </w:r>
      <w:r>
        <w:rPr>
          <w:noProof/>
        </w:rPr>
        <w:fldChar w:fldCharType="end"/>
      </w:r>
    </w:p>
    <w:p w14:paraId="2AC789F6" w14:textId="238E0933" w:rsidR="00A94E26" w:rsidRDefault="00A94E26">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Record Create</w:t>
      </w:r>
      <w:r>
        <w:rPr>
          <w:noProof/>
        </w:rPr>
        <w:tab/>
      </w:r>
      <w:r>
        <w:rPr>
          <w:noProof/>
        </w:rPr>
        <w:fldChar w:fldCharType="begin" w:fldLock="1"/>
      </w:r>
      <w:r>
        <w:rPr>
          <w:noProof/>
        </w:rPr>
        <w:instrText xml:space="preserve"> PAGEREF _Toc122098513 \h </w:instrText>
      </w:r>
      <w:r>
        <w:rPr>
          <w:noProof/>
        </w:rPr>
      </w:r>
      <w:r>
        <w:rPr>
          <w:noProof/>
        </w:rPr>
        <w:fldChar w:fldCharType="separate"/>
      </w:r>
      <w:r>
        <w:rPr>
          <w:noProof/>
        </w:rPr>
        <w:t>16</w:t>
      </w:r>
      <w:r>
        <w:rPr>
          <w:noProof/>
        </w:rPr>
        <w:fldChar w:fldCharType="end"/>
      </w:r>
    </w:p>
    <w:p w14:paraId="44045C23" w14:textId="72D4ECB9" w:rsidR="00A94E26" w:rsidRDefault="00A94E26">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Block Create</w:t>
      </w:r>
      <w:r>
        <w:rPr>
          <w:noProof/>
        </w:rPr>
        <w:tab/>
      </w:r>
      <w:r>
        <w:rPr>
          <w:noProof/>
        </w:rPr>
        <w:fldChar w:fldCharType="begin" w:fldLock="1"/>
      </w:r>
      <w:r>
        <w:rPr>
          <w:noProof/>
        </w:rPr>
        <w:instrText xml:space="preserve"> PAGEREF _Toc122098514 \h </w:instrText>
      </w:r>
      <w:r>
        <w:rPr>
          <w:noProof/>
        </w:rPr>
      </w:r>
      <w:r>
        <w:rPr>
          <w:noProof/>
        </w:rPr>
        <w:fldChar w:fldCharType="separate"/>
      </w:r>
      <w:r>
        <w:rPr>
          <w:noProof/>
        </w:rPr>
        <w:t>17</w:t>
      </w:r>
      <w:r>
        <w:rPr>
          <w:noProof/>
        </w:rPr>
        <w:fldChar w:fldCharType="end"/>
      </w:r>
    </w:p>
    <w:p w14:paraId="764F8646" w14:textId="34EA7769" w:rsidR="00A94E26" w:rsidRDefault="00A94E26">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Meta Schema Create</w:t>
      </w:r>
      <w:r>
        <w:rPr>
          <w:noProof/>
        </w:rPr>
        <w:tab/>
      </w:r>
      <w:r>
        <w:rPr>
          <w:noProof/>
        </w:rPr>
        <w:fldChar w:fldCharType="begin" w:fldLock="1"/>
      </w:r>
      <w:r>
        <w:rPr>
          <w:noProof/>
        </w:rPr>
        <w:instrText xml:space="preserve"> PAGEREF _Toc122098515 \h </w:instrText>
      </w:r>
      <w:r>
        <w:rPr>
          <w:noProof/>
        </w:rPr>
      </w:r>
      <w:r>
        <w:rPr>
          <w:noProof/>
        </w:rPr>
        <w:fldChar w:fldCharType="separate"/>
      </w:r>
      <w:r>
        <w:rPr>
          <w:noProof/>
        </w:rPr>
        <w:t>17</w:t>
      </w:r>
      <w:r>
        <w:rPr>
          <w:noProof/>
        </w:rPr>
        <w:fldChar w:fldCharType="end"/>
      </w:r>
    </w:p>
    <w:p w14:paraId="63DF2A48" w14:textId="7105F234" w:rsidR="00A94E26" w:rsidRDefault="00A94E26">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_Toc122098516 \h </w:instrText>
      </w:r>
      <w:r>
        <w:rPr>
          <w:noProof/>
        </w:rPr>
      </w:r>
      <w:r>
        <w:rPr>
          <w:noProof/>
        </w:rPr>
        <w:fldChar w:fldCharType="separate"/>
      </w:r>
      <w:r>
        <w:rPr>
          <w:noProof/>
        </w:rPr>
        <w:t>18</w:t>
      </w:r>
      <w:r>
        <w:rPr>
          <w:noProof/>
        </w:rPr>
        <w:fldChar w:fldCharType="end"/>
      </w:r>
    </w:p>
    <w:p w14:paraId="0365F9EE" w14:textId="7003A0BE" w:rsidR="00A94E26" w:rsidRDefault="00A94E26">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_Toc122098517 \h </w:instrText>
      </w:r>
      <w:r>
        <w:rPr>
          <w:noProof/>
        </w:rPr>
      </w:r>
      <w:r>
        <w:rPr>
          <w:noProof/>
        </w:rPr>
        <w:fldChar w:fldCharType="separate"/>
      </w:r>
      <w:r>
        <w:rPr>
          <w:noProof/>
        </w:rPr>
        <w:t>18</w:t>
      </w:r>
      <w:r>
        <w:rPr>
          <w:noProof/>
        </w:rPr>
        <w:fldChar w:fldCharType="end"/>
      </w:r>
    </w:p>
    <w:p w14:paraId="7A31D6E8" w14:textId="25E465C0" w:rsidR="00A94E26" w:rsidRDefault="00A94E26">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Record Update</w:t>
      </w:r>
      <w:r>
        <w:rPr>
          <w:noProof/>
        </w:rPr>
        <w:tab/>
      </w:r>
      <w:r>
        <w:rPr>
          <w:noProof/>
        </w:rPr>
        <w:fldChar w:fldCharType="begin" w:fldLock="1"/>
      </w:r>
      <w:r>
        <w:rPr>
          <w:noProof/>
        </w:rPr>
        <w:instrText xml:space="preserve"> PAGEREF _Toc122098518 \h </w:instrText>
      </w:r>
      <w:r>
        <w:rPr>
          <w:noProof/>
        </w:rPr>
      </w:r>
      <w:r>
        <w:rPr>
          <w:noProof/>
        </w:rPr>
        <w:fldChar w:fldCharType="separate"/>
      </w:r>
      <w:r>
        <w:rPr>
          <w:noProof/>
        </w:rPr>
        <w:t>18</w:t>
      </w:r>
      <w:r>
        <w:rPr>
          <w:noProof/>
        </w:rPr>
        <w:fldChar w:fldCharType="end"/>
      </w:r>
    </w:p>
    <w:p w14:paraId="650E6C01" w14:textId="62A573BC" w:rsidR="00A94E26" w:rsidRDefault="00A94E26">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Block Update</w:t>
      </w:r>
      <w:r>
        <w:rPr>
          <w:noProof/>
        </w:rPr>
        <w:tab/>
      </w:r>
      <w:r>
        <w:rPr>
          <w:noProof/>
        </w:rPr>
        <w:fldChar w:fldCharType="begin" w:fldLock="1"/>
      </w:r>
      <w:r>
        <w:rPr>
          <w:noProof/>
        </w:rPr>
        <w:instrText xml:space="preserve"> PAGEREF _Toc122098519 \h </w:instrText>
      </w:r>
      <w:r>
        <w:rPr>
          <w:noProof/>
        </w:rPr>
      </w:r>
      <w:r>
        <w:rPr>
          <w:noProof/>
        </w:rPr>
        <w:fldChar w:fldCharType="separate"/>
      </w:r>
      <w:r>
        <w:rPr>
          <w:noProof/>
        </w:rPr>
        <w:t>19</w:t>
      </w:r>
      <w:r>
        <w:rPr>
          <w:noProof/>
        </w:rPr>
        <w:fldChar w:fldCharType="end"/>
      </w:r>
    </w:p>
    <w:p w14:paraId="75524797" w14:textId="570969DF" w:rsidR="00A94E26" w:rsidRDefault="00A94E26">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Meta Update</w:t>
      </w:r>
      <w:r>
        <w:rPr>
          <w:noProof/>
        </w:rPr>
        <w:tab/>
      </w:r>
      <w:r>
        <w:rPr>
          <w:noProof/>
        </w:rPr>
        <w:fldChar w:fldCharType="begin" w:fldLock="1"/>
      </w:r>
      <w:r>
        <w:rPr>
          <w:noProof/>
        </w:rPr>
        <w:instrText xml:space="preserve"> PAGEREF _Toc122098520 \h </w:instrText>
      </w:r>
      <w:r>
        <w:rPr>
          <w:noProof/>
        </w:rPr>
      </w:r>
      <w:r>
        <w:rPr>
          <w:noProof/>
        </w:rPr>
        <w:fldChar w:fldCharType="separate"/>
      </w:r>
      <w:r>
        <w:rPr>
          <w:noProof/>
        </w:rPr>
        <w:t>19</w:t>
      </w:r>
      <w:r>
        <w:rPr>
          <w:noProof/>
        </w:rPr>
        <w:fldChar w:fldCharType="end"/>
      </w:r>
    </w:p>
    <w:p w14:paraId="709154E7" w14:textId="4D6AB494" w:rsidR="00A94E26" w:rsidRDefault="00A94E26">
      <w:pPr>
        <w:pStyle w:val="TOC5"/>
        <w:rPr>
          <w:rFonts w:asciiTheme="minorHAnsi" w:eastAsiaTheme="minorEastAsia" w:hAnsiTheme="minorHAnsi" w:cstheme="minorBidi"/>
          <w:noProof/>
          <w:sz w:val="22"/>
          <w:szCs w:val="22"/>
          <w:lang w:eastAsia="en-GB"/>
        </w:rPr>
      </w:pPr>
      <w:r>
        <w:rPr>
          <w:noProof/>
        </w:rPr>
        <w:t>5.2.2.4.5</w:t>
      </w:r>
      <w:r>
        <w:rPr>
          <w:rFonts w:asciiTheme="minorHAnsi" w:eastAsiaTheme="minorEastAsia" w:hAnsiTheme="minorHAnsi" w:cstheme="minorBidi"/>
          <w:noProof/>
          <w:sz w:val="22"/>
          <w:szCs w:val="22"/>
          <w:lang w:eastAsia="en-GB"/>
        </w:rPr>
        <w:tab/>
      </w:r>
      <w:r>
        <w:rPr>
          <w:noProof/>
        </w:rPr>
        <w:t>Subscription Notification Update</w:t>
      </w:r>
      <w:r>
        <w:rPr>
          <w:noProof/>
        </w:rPr>
        <w:tab/>
      </w:r>
      <w:r>
        <w:rPr>
          <w:noProof/>
        </w:rPr>
        <w:fldChar w:fldCharType="begin" w:fldLock="1"/>
      </w:r>
      <w:r>
        <w:rPr>
          <w:noProof/>
        </w:rPr>
        <w:instrText xml:space="preserve"> PAGEREF _Toc122098521 \h </w:instrText>
      </w:r>
      <w:r>
        <w:rPr>
          <w:noProof/>
        </w:rPr>
      </w:r>
      <w:r>
        <w:rPr>
          <w:noProof/>
        </w:rPr>
        <w:fldChar w:fldCharType="separate"/>
      </w:r>
      <w:r>
        <w:rPr>
          <w:noProof/>
        </w:rPr>
        <w:t>20</w:t>
      </w:r>
      <w:r>
        <w:rPr>
          <w:noProof/>
        </w:rPr>
        <w:fldChar w:fldCharType="end"/>
      </w:r>
    </w:p>
    <w:p w14:paraId="1273153C" w14:textId="391AB513" w:rsidR="00A94E26" w:rsidRDefault="00A94E26">
      <w:pPr>
        <w:pStyle w:val="TOC5"/>
        <w:rPr>
          <w:rFonts w:asciiTheme="minorHAnsi" w:eastAsiaTheme="minorEastAsia" w:hAnsiTheme="minorHAnsi" w:cstheme="minorBidi"/>
          <w:noProof/>
          <w:sz w:val="22"/>
          <w:szCs w:val="22"/>
          <w:lang w:eastAsia="en-GB"/>
        </w:rPr>
      </w:pPr>
      <w:r>
        <w:rPr>
          <w:noProof/>
        </w:rPr>
        <w:t>5.2.2.4.6</w:t>
      </w:r>
      <w:r>
        <w:rPr>
          <w:rFonts w:asciiTheme="minorHAnsi" w:eastAsiaTheme="minorEastAsia" w:hAnsiTheme="minorHAnsi" w:cstheme="minorBidi"/>
          <w:noProof/>
          <w:sz w:val="22"/>
          <w:szCs w:val="22"/>
          <w:lang w:eastAsia="en-GB"/>
        </w:rPr>
        <w:tab/>
      </w:r>
      <w:r>
        <w:rPr>
          <w:noProof/>
        </w:rPr>
        <w:t>Subscription Notification Update using PUT</w:t>
      </w:r>
      <w:r>
        <w:rPr>
          <w:noProof/>
        </w:rPr>
        <w:tab/>
      </w:r>
      <w:r>
        <w:rPr>
          <w:noProof/>
        </w:rPr>
        <w:fldChar w:fldCharType="begin" w:fldLock="1"/>
      </w:r>
      <w:r>
        <w:rPr>
          <w:noProof/>
        </w:rPr>
        <w:instrText xml:space="preserve"> PAGEREF _Toc122098522 \h </w:instrText>
      </w:r>
      <w:r>
        <w:rPr>
          <w:noProof/>
        </w:rPr>
      </w:r>
      <w:r>
        <w:rPr>
          <w:noProof/>
        </w:rPr>
        <w:fldChar w:fldCharType="separate"/>
      </w:r>
      <w:r>
        <w:rPr>
          <w:noProof/>
        </w:rPr>
        <w:t>20</w:t>
      </w:r>
      <w:r>
        <w:rPr>
          <w:noProof/>
        </w:rPr>
        <w:fldChar w:fldCharType="end"/>
      </w:r>
    </w:p>
    <w:p w14:paraId="64026740" w14:textId="0F2DC483" w:rsidR="00A94E26" w:rsidRDefault="00A94E26">
      <w:pPr>
        <w:pStyle w:val="TOC5"/>
        <w:rPr>
          <w:rFonts w:asciiTheme="minorHAnsi" w:eastAsiaTheme="minorEastAsia" w:hAnsiTheme="minorHAnsi" w:cstheme="minorBidi"/>
          <w:noProof/>
          <w:sz w:val="22"/>
          <w:szCs w:val="22"/>
          <w:lang w:eastAsia="en-GB"/>
        </w:rPr>
      </w:pPr>
      <w:r>
        <w:rPr>
          <w:noProof/>
        </w:rPr>
        <w:t>5.2.2.4.7</w:t>
      </w:r>
      <w:r>
        <w:rPr>
          <w:rFonts w:asciiTheme="minorHAnsi" w:eastAsiaTheme="minorEastAsia" w:hAnsiTheme="minorHAnsi" w:cstheme="minorBidi"/>
          <w:noProof/>
          <w:sz w:val="22"/>
          <w:szCs w:val="22"/>
          <w:lang w:eastAsia="en-GB"/>
        </w:rPr>
        <w:tab/>
      </w:r>
      <w:r>
        <w:rPr>
          <w:noProof/>
        </w:rPr>
        <w:t>Meta Schema Update</w:t>
      </w:r>
      <w:r>
        <w:rPr>
          <w:noProof/>
        </w:rPr>
        <w:tab/>
      </w:r>
      <w:r>
        <w:rPr>
          <w:noProof/>
        </w:rPr>
        <w:fldChar w:fldCharType="begin" w:fldLock="1"/>
      </w:r>
      <w:r>
        <w:rPr>
          <w:noProof/>
        </w:rPr>
        <w:instrText xml:space="preserve"> PAGEREF _Toc122098523 \h </w:instrText>
      </w:r>
      <w:r>
        <w:rPr>
          <w:noProof/>
        </w:rPr>
      </w:r>
      <w:r>
        <w:rPr>
          <w:noProof/>
        </w:rPr>
        <w:fldChar w:fldCharType="separate"/>
      </w:r>
      <w:r>
        <w:rPr>
          <w:noProof/>
        </w:rPr>
        <w:t>21</w:t>
      </w:r>
      <w:r>
        <w:rPr>
          <w:noProof/>
        </w:rPr>
        <w:fldChar w:fldCharType="end"/>
      </w:r>
    </w:p>
    <w:p w14:paraId="4B3FF4E4" w14:textId="66F6F26F" w:rsidR="00A94E26" w:rsidRDefault="00A94E26">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_Toc122098524 \h </w:instrText>
      </w:r>
      <w:r>
        <w:rPr>
          <w:noProof/>
        </w:rPr>
      </w:r>
      <w:r>
        <w:rPr>
          <w:noProof/>
        </w:rPr>
        <w:fldChar w:fldCharType="separate"/>
      </w:r>
      <w:r>
        <w:rPr>
          <w:noProof/>
        </w:rPr>
        <w:t>22</w:t>
      </w:r>
      <w:r>
        <w:rPr>
          <w:noProof/>
        </w:rPr>
        <w:fldChar w:fldCharType="end"/>
      </w:r>
    </w:p>
    <w:p w14:paraId="6FA2A538" w14:textId="161B5BE9" w:rsidR="00A94E26" w:rsidRDefault="00A94E26">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_Toc122098525 \h </w:instrText>
      </w:r>
      <w:r>
        <w:rPr>
          <w:noProof/>
        </w:rPr>
      </w:r>
      <w:r>
        <w:rPr>
          <w:noProof/>
        </w:rPr>
        <w:fldChar w:fldCharType="separate"/>
      </w:r>
      <w:r>
        <w:rPr>
          <w:noProof/>
        </w:rPr>
        <w:t>22</w:t>
      </w:r>
      <w:r>
        <w:rPr>
          <w:noProof/>
        </w:rPr>
        <w:fldChar w:fldCharType="end"/>
      </w:r>
    </w:p>
    <w:p w14:paraId="4DA93FBE" w14:textId="099B9E67" w:rsidR="00A94E26" w:rsidRDefault="00A94E26">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Record Delete</w:t>
      </w:r>
      <w:r>
        <w:rPr>
          <w:noProof/>
        </w:rPr>
        <w:tab/>
      </w:r>
      <w:r>
        <w:rPr>
          <w:noProof/>
        </w:rPr>
        <w:fldChar w:fldCharType="begin" w:fldLock="1"/>
      </w:r>
      <w:r>
        <w:rPr>
          <w:noProof/>
        </w:rPr>
        <w:instrText xml:space="preserve"> PAGEREF _Toc122098526 \h </w:instrText>
      </w:r>
      <w:r>
        <w:rPr>
          <w:noProof/>
        </w:rPr>
      </w:r>
      <w:r>
        <w:rPr>
          <w:noProof/>
        </w:rPr>
        <w:fldChar w:fldCharType="separate"/>
      </w:r>
      <w:r>
        <w:rPr>
          <w:noProof/>
        </w:rPr>
        <w:t>22</w:t>
      </w:r>
      <w:r>
        <w:rPr>
          <w:noProof/>
        </w:rPr>
        <w:fldChar w:fldCharType="end"/>
      </w:r>
    </w:p>
    <w:p w14:paraId="70FF332A" w14:textId="2EF67474" w:rsidR="00A94E26" w:rsidRDefault="00A94E26">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Block Delete</w:t>
      </w:r>
      <w:r>
        <w:rPr>
          <w:noProof/>
        </w:rPr>
        <w:tab/>
      </w:r>
      <w:r>
        <w:rPr>
          <w:noProof/>
        </w:rPr>
        <w:fldChar w:fldCharType="begin" w:fldLock="1"/>
      </w:r>
      <w:r>
        <w:rPr>
          <w:noProof/>
        </w:rPr>
        <w:instrText xml:space="preserve"> PAGEREF _Toc122098527 \h </w:instrText>
      </w:r>
      <w:r>
        <w:rPr>
          <w:noProof/>
        </w:rPr>
      </w:r>
      <w:r>
        <w:rPr>
          <w:noProof/>
        </w:rPr>
        <w:fldChar w:fldCharType="separate"/>
      </w:r>
      <w:r>
        <w:rPr>
          <w:noProof/>
        </w:rPr>
        <w:t>22</w:t>
      </w:r>
      <w:r>
        <w:rPr>
          <w:noProof/>
        </w:rPr>
        <w:fldChar w:fldCharType="end"/>
      </w:r>
    </w:p>
    <w:p w14:paraId="095AB59E" w14:textId="58C312B3" w:rsidR="00A94E26" w:rsidRDefault="00A94E26">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Meta Schema Delete</w:t>
      </w:r>
      <w:r>
        <w:rPr>
          <w:noProof/>
        </w:rPr>
        <w:tab/>
      </w:r>
      <w:r>
        <w:rPr>
          <w:noProof/>
        </w:rPr>
        <w:fldChar w:fldCharType="begin" w:fldLock="1"/>
      </w:r>
      <w:r>
        <w:rPr>
          <w:noProof/>
        </w:rPr>
        <w:instrText xml:space="preserve"> PAGEREF _Toc122098528 \h </w:instrText>
      </w:r>
      <w:r>
        <w:rPr>
          <w:noProof/>
        </w:rPr>
      </w:r>
      <w:r>
        <w:rPr>
          <w:noProof/>
        </w:rPr>
        <w:fldChar w:fldCharType="separate"/>
      </w:r>
      <w:r>
        <w:rPr>
          <w:noProof/>
        </w:rPr>
        <w:t>23</w:t>
      </w:r>
      <w:r>
        <w:rPr>
          <w:noProof/>
        </w:rPr>
        <w:fldChar w:fldCharType="end"/>
      </w:r>
    </w:p>
    <w:p w14:paraId="77F61C7A" w14:textId="577DAFE2" w:rsidR="00A94E26" w:rsidRDefault="00A94E26">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Bulk Records Delete</w:t>
      </w:r>
      <w:r>
        <w:rPr>
          <w:noProof/>
        </w:rPr>
        <w:tab/>
      </w:r>
      <w:r>
        <w:rPr>
          <w:noProof/>
        </w:rPr>
        <w:fldChar w:fldCharType="begin" w:fldLock="1"/>
      </w:r>
      <w:r>
        <w:rPr>
          <w:noProof/>
        </w:rPr>
        <w:instrText xml:space="preserve"> PAGEREF _Toc122098529 \h </w:instrText>
      </w:r>
      <w:r>
        <w:rPr>
          <w:noProof/>
        </w:rPr>
      </w:r>
      <w:r>
        <w:rPr>
          <w:noProof/>
        </w:rPr>
        <w:fldChar w:fldCharType="separate"/>
      </w:r>
      <w:r>
        <w:rPr>
          <w:noProof/>
        </w:rPr>
        <w:t>24</w:t>
      </w:r>
      <w:r>
        <w:rPr>
          <w:noProof/>
        </w:rPr>
        <w:fldChar w:fldCharType="end"/>
      </w:r>
    </w:p>
    <w:p w14:paraId="37AF695C" w14:textId="1046CBCB" w:rsidR="00A94E26" w:rsidRDefault="00A94E26">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_Toc122098530 \h </w:instrText>
      </w:r>
      <w:r>
        <w:rPr>
          <w:noProof/>
        </w:rPr>
      </w:r>
      <w:r>
        <w:rPr>
          <w:noProof/>
        </w:rPr>
        <w:fldChar w:fldCharType="separate"/>
      </w:r>
      <w:r>
        <w:rPr>
          <w:noProof/>
        </w:rPr>
        <w:t>24</w:t>
      </w:r>
      <w:r>
        <w:rPr>
          <w:noProof/>
        </w:rPr>
        <w:fldChar w:fldCharType="end"/>
      </w:r>
    </w:p>
    <w:p w14:paraId="5F69BDC5" w14:textId="73F09A4F" w:rsidR="00A94E26" w:rsidRDefault="00A94E26">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_Toc122098531 \h </w:instrText>
      </w:r>
      <w:r>
        <w:rPr>
          <w:noProof/>
        </w:rPr>
      </w:r>
      <w:r>
        <w:rPr>
          <w:noProof/>
        </w:rPr>
        <w:fldChar w:fldCharType="separate"/>
      </w:r>
      <w:r>
        <w:rPr>
          <w:noProof/>
        </w:rPr>
        <w:t>24</w:t>
      </w:r>
      <w:r>
        <w:rPr>
          <w:noProof/>
        </w:rPr>
        <w:fldChar w:fldCharType="end"/>
      </w:r>
    </w:p>
    <w:p w14:paraId="76A2161D" w14:textId="3F07F4B7" w:rsidR="00A94E26" w:rsidRDefault="00A94E26">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Record Expiry Notify</w:t>
      </w:r>
      <w:r>
        <w:rPr>
          <w:noProof/>
        </w:rPr>
        <w:tab/>
      </w:r>
      <w:r>
        <w:rPr>
          <w:noProof/>
        </w:rPr>
        <w:fldChar w:fldCharType="begin" w:fldLock="1"/>
      </w:r>
      <w:r>
        <w:rPr>
          <w:noProof/>
        </w:rPr>
        <w:instrText xml:space="preserve"> PAGEREF _Toc122098532 \h </w:instrText>
      </w:r>
      <w:r>
        <w:rPr>
          <w:noProof/>
        </w:rPr>
      </w:r>
      <w:r>
        <w:rPr>
          <w:noProof/>
        </w:rPr>
        <w:fldChar w:fldCharType="separate"/>
      </w:r>
      <w:r>
        <w:rPr>
          <w:noProof/>
        </w:rPr>
        <w:t>24</w:t>
      </w:r>
      <w:r>
        <w:rPr>
          <w:noProof/>
        </w:rPr>
        <w:fldChar w:fldCharType="end"/>
      </w:r>
    </w:p>
    <w:p w14:paraId="433757C9" w14:textId="2CD940FD" w:rsidR="00A94E26" w:rsidRDefault="00A94E26">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_Toc122098533 \h </w:instrText>
      </w:r>
      <w:r>
        <w:rPr>
          <w:noProof/>
        </w:rPr>
      </w:r>
      <w:r>
        <w:rPr>
          <w:noProof/>
        </w:rPr>
        <w:fldChar w:fldCharType="separate"/>
      </w:r>
      <w:r>
        <w:rPr>
          <w:noProof/>
        </w:rPr>
        <w:t>25</w:t>
      </w:r>
      <w:r>
        <w:rPr>
          <w:noProof/>
        </w:rPr>
        <w:fldChar w:fldCharType="end"/>
      </w:r>
    </w:p>
    <w:p w14:paraId="3D2FA099" w14:textId="697ED83E" w:rsidR="00A94E26" w:rsidRDefault="00A94E26">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_Toc122098534 \h </w:instrText>
      </w:r>
      <w:r>
        <w:rPr>
          <w:noProof/>
        </w:rPr>
      </w:r>
      <w:r>
        <w:rPr>
          <w:noProof/>
        </w:rPr>
        <w:fldChar w:fldCharType="separate"/>
      </w:r>
      <w:r>
        <w:rPr>
          <w:noProof/>
        </w:rPr>
        <w:t>25</w:t>
      </w:r>
      <w:r>
        <w:rPr>
          <w:noProof/>
        </w:rPr>
        <w:fldChar w:fldCharType="end"/>
      </w:r>
    </w:p>
    <w:p w14:paraId="6730DA9B" w14:textId="61AC6DFC" w:rsidR="00A94E26" w:rsidRDefault="00A94E26">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_Toc122098535 \h </w:instrText>
      </w:r>
      <w:r>
        <w:rPr>
          <w:noProof/>
        </w:rPr>
      </w:r>
      <w:r>
        <w:rPr>
          <w:noProof/>
        </w:rPr>
        <w:fldChar w:fldCharType="separate"/>
      </w:r>
      <w:r>
        <w:rPr>
          <w:noProof/>
        </w:rPr>
        <w:t>26</w:t>
      </w:r>
      <w:r>
        <w:rPr>
          <w:noProof/>
        </w:rPr>
        <w:fldChar w:fldCharType="end"/>
      </w:r>
    </w:p>
    <w:p w14:paraId="583F6205" w14:textId="700721F6" w:rsidR="00A94E26" w:rsidRDefault="00A94E26">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_Toc122098536 \h </w:instrText>
      </w:r>
      <w:r>
        <w:rPr>
          <w:noProof/>
        </w:rPr>
      </w:r>
      <w:r>
        <w:rPr>
          <w:noProof/>
        </w:rPr>
        <w:fldChar w:fldCharType="separate"/>
      </w:r>
      <w:r>
        <w:rPr>
          <w:noProof/>
        </w:rPr>
        <w:t>26</w:t>
      </w:r>
      <w:r>
        <w:rPr>
          <w:noProof/>
        </w:rPr>
        <w:fldChar w:fldCharType="end"/>
      </w:r>
    </w:p>
    <w:p w14:paraId="12A0415F" w14:textId="7BDD69EB" w:rsidR="00A94E26" w:rsidRDefault="00A94E26">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_Toc122098537 \h </w:instrText>
      </w:r>
      <w:r>
        <w:rPr>
          <w:noProof/>
        </w:rPr>
      </w:r>
      <w:r>
        <w:rPr>
          <w:noProof/>
        </w:rPr>
        <w:fldChar w:fldCharType="separate"/>
      </w:r>
      <w:r>
        <w:rPr>
          <w:noProof/>
        </w:rPr>
        <w:t>26</w:t>
      </w:r>
      <w:r>
        <w:rPr>
          <w:noProof/>
        </w:rPr>
        <w:fldChar w:fldCharType="end"/>
      </w:r>
    </w:p>
    <w:p w14:paraId="28F88E0A" w14:textId="35039796" w:rsidR="00A94E26" w:rsidRDefault="00A94E26">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_Toc122098538 \h </w:instrText>
      </w:r>
      <w:r>
        <w:rPr>
          <w:noProof/>
        </w:rPr>
      </w:r>
      <w:r>
        <w:rPr>
          <w:noProof/>
        </w:rPr>
        <w:fldChar w:fldCharType="separate"/>
      </w:r>
      <w:r>
        <w:rPr>
          <w:noProof/>
        </w:rPr>
        <w:t>26</w:t>
      </w:r>
      <w:r>
        <w:rPr>
          <w:noProof/>
        </w:rPr>
        <w:fldChar w:fldCharType="end"/>
      </w:r>
    </w:p>
    <w:p w14:paraId="626DD5C5" w14:textId="6B8C101D" w:rsidR="00A94E26" w:rsidRDefault="00A94E26">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_Toc122098539 \h </w:instrText>
      </w:r>
      <w:r>
        <w:rPr>
          <w:noProof/>
        </w:rPr>
      </w:r>
      <w:r>
        <w:rPr>
          <w:noProof/>
        </w:rPr>
        <w:fldChar w:fldCharType="separate"/>
      </w:r>
      <w:r>
        <w:rPr>
          <w:noProof/>
        </w:rPr>
        <w:t>26</w:t>
      </w:r>
      <w:r>
        <w:rPr>
          <w:noProof/>
        </w:rPr>
        <w:fldChar w:fldCharType="end"/>
      </w:r>
    </w:p>
    <w:p w14:paraId="2AAED2FD" w14:textId="795F27BE" w:rsidR="00A94E26" w:rsidRDefault="00A94E26">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Unsubscription to notifications of data change</w:t>
      </w:r>
      <w:r>
        <w:rPr>
          <w:noProof/>
        </w:rPr>
        <w:tab/>
      </w:r>
      <w:r>
        <w:rPr>
          <w:noProof/>
        </w:rPr>
        <w:fldChar w:fldCharType="begin" w:fldLock="1"/>
      </w:r>
      <w:r>
        <w:rPr>
          <w:noProof/>
        </w:rPr>
        <w:instrText xml:space="preserve"> PAGEREF _Toc122098540 \h </w:instrText>
      </w:r>
      <w:r>
        <w:rPr>
          <w:noProof/>
        </w:rPr>
      </w:r>
      <w:r>
        <w:rPr>
          <w:noProof/>
        </w:rPr>
        <w:fldChar w:fldCharType="separate"/>
      </w:r>
      <w:r>
        <w:rPr>
          <w:noProof/>
        </w:rPr>
        <w:t>27</w:t>
      </w:r>
      <w:r>
        <w:rPr>
          <w:noProof/>
        </w:rPr>
        <w:fldChar w:fldCharType="end"/>
      </w:r>
    </w:p>
    <w:p w14:paraId="0FE10762" w14:textId="290EF6DC" w:rsidR="00A94E26" w:rsidRDefault="00A94E2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Nudsf_Timer Service</w:t>
      </w:r>
      <w:r>
        <w:rPr>
          <w:noProof/>
        </w:rPr>
        <w:tab/>
      </w:r>
      <w:r>
        <w:rPr>
          <w:noProof/>
        </w:rPr>
        <w:fldChar w:fldCharType="begin" w:fldLock="1"/>
      </w:r>
      <w:r>
        <w:rPr>
          <w:noProof/>
        </w:rPr>
        <w:instrText xml:space="preserve"> PAGEREF _Toc122098541 \h </w:instrText>
      </w:r>
      <w:r>
        <w:rPr>
          <w:noProof/>
        </w:rPr>
      </w:r>
      <w:r>
        <w:rPr>
          <w:noProof/>
        </w:rPr>
        <w:fldChar w:fldCharType="separate"/>
      </w:r>
      <w:r>
        <w:rPr>
          <w:noProof/>
        </w:rPr>
        <w:t>27</w:t>
      </w:r>
      <w:r>
        <w:rPr>
          <w:noProof/>
        </w:rPr>
        <w:fldChar w:fldCharType="end"/>
      </w:r>
    </w:p>
    <w:p w14:paraId="46E4FB6A" w14:textId="217BB733" w:rsidR="00A94E26" w:rsidRDefault="00A94E26">
      <w:pPr>
        <w:pStyle w:val="TOC3"/>
        <w:rPr>
          <w:rFonts w:asciiTheme="minorHAnsi" w:eastAsiaTheme="minorEastAsia" w:hAnsiTheme="minorHAnsi" w:cstheme="minorBidi"/>
          <w:noProof/>
          <w:sz w:val="22"/>
          <w:szCs w:val="22"/>
          <w:lang w:eastAsia="en-GB"/>
        </w:rPr>
      </w:pPr>
      <w:r>
        <w:rPr>
          <w:noProof/>
        </w:rPr>
        <w:lastRenderedPageBreak/>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_Toc122098542 \h </w:instrText>
      </w:r>
      <w:r>
        <w:rPr>
          <w:noProof/>
        </w:rPr>
      </w:r>
      <w:r>
        <w:rPr>
          <w:noProof/>
        </w:rPr>
        <w:fldChar w:fldCharType="separate"/>
      </w:r>
      <w:r>
        <w:rPr>
          <w:noProof/>
        </w:rPr>
        <w:t>27</w:t>
      </w:r>
      <w:r>
        <w:rPr>
          <w:noProof/>
        </w:rPr>
        <w:fldChar w:fldCharType="end"/>
      </w:r>
    </w:p>
    <w:p w14:paraId="598DEFEB" w14:textId="105520B6" w:rsidR="00A94E26" w:rsidRDefault="00A94E2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_Toc122098543 \h </w:instrText>
      </w:r>
      <w:r>
        <w:rPr>
          <w:noProof/>
        </w:rPr>
      </w:r>
      <w:r>
        <w:rPr>
          <w:noProof/>
        </w:rPr>
        <w:fldChar w:fldCharType="separate"/>
      </w:r>
      <w:r>
        <w:rPr>
          <w:noProof/>
        </w:rPr>
        <w:t>27</w:t>
      </w:r>
      <w:r>
        <w:rPr>
          <w:noProof/>
        </w:rPr>
        <w:fldChar w:fldCharType="end"/>
      </w:r>
    </w:p>
    <w:p w14:paraId="3539DF1E" w14:textId="710E1767" w:rsidR="00A94E26" w:rsidRDefault="00A94E26">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_Toc122098544 \h </w:instrText>
      </w:r>
      <w:r>
        <w:rPr>
          <w:noProof/>
        </w:rPr>
      </w:r>
      <w:r>
        <w:rPr>
          <w:noProof/>
        </w:rPr>
        <w:fldChar w:fldCharType="separate"/>
      </w:r>
      <w:r>
        <w:rPr>
          <w:noProof/>
        </w:rPr>
        <w:t>27</w:t>
      </w:r>
      <w:r>
        <w:rPr>
          <w:noProof/>
        </w:rPr>
        <w:fldChar w:fldCharType="end"/>
      </w:r>
    </w:p>
    <w:p w14:paraId="08314616" w14:textId="4295D65B" w:rsidR="00A94E26" w:rsidRDefault="00A94E26">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Start</w:t>
      </w:r>
      <w:r>
        <w:rPr>
          <w:noProof/>
        </w:rPr>
        <w:tab/>
      </w:r>
      <w:r>
        <w:rPr>
          <w:noProof/>
        </w:rPr>
        <w:fldChar w:fldCharType="begin" w:fldLock="1"/>
      </w:r>
      <w:r>
        <w:rPr>
          <w:noProof/>
        </w:rPr>
        <w:instrText xml:space="preserve"> PAGEREF _Toc122098545 \h </w:instrText>
      </w:r>
      <w:r>
        <w:rPr>
          <w:noProof/>
        </w:rPr>
      </w:r>
      <w:r>
        <w:rPr>
          <w:noProof/>
        </w:rPr>
        <w:fldChar w:fldCharType="separate"/>
      </w:r>
      <w:r>
        <w:rPr>
          <w:noProof/>
        </w:rPr>
        <w:t>28</w:t>
      </w:r>
      <w:r>
        <w:rPr>
          <w:noProof/>
        </w:rPr>
        <w:fldChar w:fldCharType="end"/>
      </w:r>
    </w:p>
    <w:p w14:paraId="655A78B5" w14:textId="36F4C356" w:rsidR="00A94E26" w:rsidRDefault="00A94E26">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_Toc122098546 \h </w:instrText>
      </w:r>
      <w:r>
        <w:rPr>
          <w:noProof/>
        </w:rPr>
      </w:r>
      <w:r>
        <w:rPr>
          <w:noProof/>
        </w:rPr>
        <w:fldChar w:fldCharType="separate"/>
      </w:r>
      <w:r>
        <w:rPr>
          <w:noProof/>
        </w:rPr>
        <w:t>28</w:t>
      </w:r>
      <w:r>
        <w:rPr>
          <w:noProof/>
        </w:rPr>
        <w:fldChar w:fldCharType="end"/>
      </w:r>
    </w:p>
    <w:p w14:paraId="5AD592DE" w14:textId="64157095" w:rsidR="00A94E26" w:rsidRDefault="00A94E26">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Timer Start</w:t>
      </w:r>
      <w:r>
        <w:rPr>
          <w:noProof/>
        </w:rPr>
        <w:tab/>
      </w:r>
      <w:r>
        <w:rPr>
          <w:noProof/>
        </w:rPr>
        <w:fldChar w:fldCharType="begin" w:fldLock="1"/>
      </w:r>
      <w:r>
        <w:rPr>
          <w:noProof/>
        </w:rPr>
        <w:instrText xml:space="preserve"> PAGEREF _Toc122098547 \h </w:instrText>
      </w:r>
      <w:r>
        <w:rPr>
          <w:noProof/>
        </w:rPr>
      </w:r>
      <w:r>
        <w:rPr>
          <w:noProof/>
        </w:rPr>
        <w:fldChar w:fldCharType="separate"/>
      </w:r>
      <w:r>
        <w:rPr>
          <w:noProof/>
        </w:rPr>
        <w:t>28</w:t>
      </w:r>
      <w:r>
        <w:rPr>
          <w:noProof/>
        </w:rPr>
        <w:fldChar w:fldCharType="end"/>
      </w:r>
    </w:p>
    <w:p w14:paraId="4E7023B1" w14:textId="61FD66A8" w:rsidR="00A94E26" w:rsidRDefault="00A94E26">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_Toc122098548 \h </w:instrText>
      </w:r>
      <w:r>
        <w:rPr>
          <w:noProof/>
        </w:rPr>
      </w:r>
      <w:r>
        <w:rPr>
          <w:noProof/>
        </w:rPr>
        <w:fldChar w:fldCharType="separate"/>
      </w:r>
      <w:r>
        <w:rPr>
          <w:noProof/>
        </w:rPr>
        <w:t>28</w:t>
      </w:r>
      <w:r>
        <w:rPr>
          <w:noProof/>
        </w:rPr>
        <w:fldChar w:fldCharType="end"/>
      </w:r>
    </w:p>
    <w:p w14:paraId="3F161D5C" w14:textId="4015B828" w:rsidR="00A94E26" w:rsidRDefault="00A94E26">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_Toc122098549 \h </w:instrText>
      </w:r>
      <w:r>
        <w:rPr>
          <w:noProof/>
        </w:rPr>
      </w:r>
      <w:r>
        <w:rPr>
          <w:noProof/>
        </w:rPr>
        <w:fldChar w:fldCharType="separate"/>
      </w:r>
      <w:r>
        <w:rPr>
          <w:noProof/>
        </w:rPr>
        <w:t>28</w:t>
      </w:r>
      <w:r>
        <w:rPr>
          <w:noProof/>
        </w:rPr>
        <w:fldChar w:fldCharType="end"/>
      </w:r>
    </w:p>
    <w:p w14:paraId="4E712704" w14:textId="4E81FF5C" w:rsidR="00A94E26" w:rsidRDefault="00A94E26">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Timer Update</w:t>
      </w:r>
      <w:r>
        <w:rPr>
          <w:noProof/>
        </w:rPr>
        <w:tab/>
      </w:r>
      <w:r>
        <w:rPr>
          <w:noProof/>
        </w:rPr>
        <w:fldChar w:fldCharType="begin" w:fldLock="1"/>
      </w:r>
      <w:r>
        <w:rPr>
          <w:noProof/>
        </w:rPr>
        <w:instrText xml:space="preserve"> PAGEREF _Toc122098550 \h </w:instrText>
      </w:r>
      <w:r>
        <w:rPr>
          <w:noProof/>
        </w:rPr>
      </w:r>
      <w:r>
        <w:rPr>
          <w:noProof/>
        </w:rPr>
        <w:fldChar w:fldCharType="separate"/>
      </w:r>
      <w:r>
        <w:rPr>
          <w:noProof/>
        </w:rPr>
        <w:t>28</w:t>
      </w:r>
      <w:r>
        <w:rPr>
          <w:noProof/>
        </w:rPr>
        <w:fldChar w:fldCharType="end"/>
      </w:r>
    </w:p>
    <w:p w14:paraId="65F2A110" w14:textId="08FD71E7" w:rsidR="00A94E26" w:rsidRDefault="00A94E26">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Stop</w:t>
      </w:r>
      <w:r>
        <w:rPr>
          <w:noProof/>
        </w:rPr>
        <w:tab/>
      </w:r>
      <w:r>
        <w:rPr>
          <w:noProof/>
        </w:rPr>
        <w:fldChar w:fldCharType="begin" w:fldLock="1"/>
      </w:r>
      <w:r>
        <w:rPr>
          <w:noProof/>
        </w:rPr>
        <w:instrText xml:space="preserve"> PAGEREF _Toc122098551 \h </w:instrText>
      </w:r>
      <w:r>
        <w:rPr>
          <w:noProof/>
        </w:rPr>
      </w:r>
      <w:r>
        <w:rPr>
          <w:noProof/>
        </w:rPr>
        <w:fldChar w:fldCharType="separate"/>
      </w:r>
      <w:r>
        <w:rPr>
          <w:noProof/>
        </w:rPr>
        <w:t>29</w:t>
      </w:r>
      <w:r>
        <w:rPr>
          <w:noProof/>
        </w:rPr>
        <w:fldChar w:fldCharType="end"/>
      </w:r>
    </w:p>
    <w:p w14:paraId="2819D022" w14:textId="0B60173B" w:rsidR="00A94E26" w:rsidRDefault="00A94E26">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_Toc122098552 \h </w:instrText>
      </w:r>
      <w:r>
        <w:rPr>
          <w:noProof/>
        </w:rPr>
      </w:r>
      <w:r>
        <w:rPr>
          <w:noProof/>
        </w:rPr>
        <w:fldChar w:fldCharType="separate"/>
      </w:r>
      <w:r>
        <w:rPr>
          <w:noProof/>
        </w:rPr>
        <w:t>29</w:t>
      </w:r>
      <w:r>
        <w:rPr>
          <w:noProof/>
        </w:rPr>
        <w:fldChar w:fldCharType="end"/>
      </w:r>
    </w:p>
    <w:p w14:paraId="015282B8" w14:textId="5A6EB668" w:rsidR="00A94E26" w:rsidRDefault="00A94E26">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Single Timer Stop</w:t>
      </w:r>
      <w:r>
        <w:rPr>
          <w:noProof/>
        </w:rPr>
        <w:tab/>
      </w:r>
      <w:r>
        <w:rPr>
          <w:noProof/>
        </w:rPr>
        <w:fldChar w:fldCharType="begin" w:fldLock="1"/>
      </w:r>
      <w:r>
        <w:rPr>
          <w:noProof/>
        </w:rPr>
        <w:instrText xml:space="preserve"> PAGEREF _Toc122098553 \h </w:instrText>
      </w:r>
      <w:r>
        <w:rPr>
          <w:noProof/>
        </w:rPr>
      </w:r>
      <w:r>
        <w:rPr>
          <w:noProof/>
        </w:rPr>
        <w:fldChar w:fldCharType="separate"/>
      </w:r>
      <w:r>
        <w:rPr>
          <w:noProof/>
        </w:rPr>
        <w:t>29</w:t>
      </w:r>
      <w:r>
        <w:rPr>
          <w:noProof/>
        </w:rPr>
        <w:fldChar w:fldCharType="end"/>
      </w:r>
    </w:p>
    <w:p w14:paraId="556D8291" w14:textId="4BC95AA6" w:rsidR="00A94E26" w:rsidRDefault="00A94E26">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Multiple Timer Stop</w:t>
      </w:r>
      <w:r>
        <w:rPr>
          <w:noProof/>
        </w:rPr>
        <w:tab/>
      </w:r>
      <w:r>
        <w:rPr>
          <w:noProof/>
        </w:rPr>
        <w:fldChar w:fldCharType="begin" w:fldLock="1"/>
      </w:r>
      <w:r>
        <w:rPr>
          <w:noProof/>
        </w:rPr>
        <w:instrText xml:space="preserve"> PAGEREF _Toc122098554 \h </w:instrText>
      </w:r>
      <w:r>
        <w:rPr>
          <w:noProof/>
        </w:rPr>
      </w:r>
      <w:r>
        <w:rPr>
          <w:noProof/>
        </w:rPr>
        <w:fldChar w:fldCharType="separate"/>
      </w:r>
      <w:r>
        <w:rPr>
          <w:noProof/>
        </w:rPr>
        <w:t>30</w:t>
      </w:r>
      <w:r>
        <w:rPr>
          <w:noProof/>
        </w:rPr>
        <w:fldChar w:fldCharType="end"/>
      </w:r>
    </w:p>
    <w:p w14:paraId="6536D795" w14:textId="4BD46E7D" w:rsidR="00A94E26" w:rsidRDefault="00A94E26">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Search</w:t>
      </w:r>
      <w:r>
        <w:rPr>
          <w:noProof/>
        </w:rPr>
        <w:tab/>
      </w:r>
      <w:r>
        <w:rPr>
          <w:noProof/>
        </w:rPr>
        <w:fldChar w:fldCharType="begin" w:fldLock="1"/>
      </w:r>
      <w:r>
        <w:rPr>
          <w:noProof/>
        </w:rPr>
        <w:instrText xml:space="preserve"> PAGEREF _Toc122098555 \h </w:instrText>
      </w:r>
      <w:r>
        <w:rPr>
          <w:noProof/>
        </w:rPr>
      </w:r>
      <w:r>
        <w:rPr>
          <w:noProof/>
        </w:rPr>
        <w:fldChar w:fldCharType="separate"/>
      </w:r>
      <w:r>
        <w:rPr>
          <w:noProof/>
        </w:rPr>
        <w:t>30</w:t>
      </w:r>
      <w:r>
        <w:rPr>
          <w:noProof/>
        </w:rPr>
        <w:fldChar w:fldCharType="end"/>
      </w:r>
    </w:p>
    <w:p w14:paraId="03F94B72" w14:textId="01854AE3" w:rsidR="00A94E26" w:rsidRDefault="00A94E26">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_Toc122098556 \h </w:instrText>
      </w:r>
      <w:r>
        <w:rPr>
          <w:noProof/>
        </w:rPr>
      </w:r>
      <w:r>
        <w:rPr>
          <w:noProof/>
        </w:rPr>
        <w:fldChar w:fldCharType="separate"/>
      </w:r>
      <w:r>
        <w:rPr>
          <w:noProof/>
        </w:rPr>
        <w:t>30</w:t>
      </w:r>
      <w:r>
        <w:rPr>
          <w:noProof/>
        </w:rPr>
        <w:fldChar w:fldCharType="end"/>
      </w:r>
    </w:p>
    <w:p w14:paraId="0DCFFF80" w14:textId="55E5A26C" w:rsidR="00A94E26" w:rsidRDefault="00A94E26">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Expired Timer Search</w:t>
      </w:r>
      <w:r>
        <w:rPr>
          <w:noProof/>
        </w:rPr>
        <w:tab/>
      </w:r>
      <w:r>
        <w:rPr>
          <w:noProof/>
        </w:rPr>
        <w:fldChar w:fldCharType="begin" w:fldLock="1"/>
      </w:r>
      <w:r>
        <w:rPr>
          <w:noProof/>
        </w:rPr>
        <w:instrText xml:space="preserve"> PAGEREF _Toc122098557 \h </w:instrText>
      </w:r>
      <w:r>
        <w:rPr>
          <w:noProof/>
        </w:rPr>
      </w:r>
      <w:r>
        <w:rPr>
          <w:noProof/>
        </w:rPr>
        <w:fldChar w:fldCharType="separate"/>
      </w:r>
      <w:r>
        <w:rPr>
          <w:noProof/>
        </w:rPr>
        <w:t>30</w:t>
      </w:r>
      <w:r>
        <w:rPr>
          <w:noProof/>
        </w:rPr>
        <w:fldChar w:fldCharType="end"/>
      </w:r>
    </w:p>
    <w:p w14:paraId="7F8995FB" w14:textId="4B0A6831" w:rsidR="00A94E26" w:rsidRDefault="00A94E26">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Tagged Timer Search</w:t>
      </w:r>
      <w:r>
        <w:rPr>
          <w:noProof/>
        </w:rPr>
        <w:tab/>
      </w:r>
      <w:r>
        <w:rPr>
          <w:noProof/>
        </w:rPr>
        <w:fldChar w:fldCharType="begin" w:fldLock="1"/>
      </w:r>
      <w:r>
        <w:rPr>
          <w:noProof/>
        </w:rPr>
        <w:instrText xml:space="preserve"> PAGEREF _Toc122098558 \h </w:instrText>
      </w:r>
      <w:r>
        <w:rPr>
          <w:noProof/>
        </w:rPr>
      </w:r>
      <w:r>
        <w:rPr>
          <w:noProof/>
        </w:rPr>
        <w:fldChar w:fldCharType="separate"/>
      </w:r>
      <w:r>
        <w:rPr>
          <w:noProof/>
        </w:rPr>
        <w:t>31</w:t>
      </w:r>
      <w:r>
        <w:rPr>
          <w:noProof/>
        </w:rPr>
        <w:fldChar w:fldCharType="end"/>
      </w:r>
    </w:p>
    <w:p w14:paraId="5C4BBF22" w14:textId="244FA98F" w:rsidR="00A94E26" w:rsidRDefault="00A94E26">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_Toc122098559 \h </w:instrText>
      </w:r>
      <w:r>
        <w:rPr>
          <w:noProof/>
        </w:rPr>
      </w:r>
      <w:r>
        <w:rPr>
          <w:noProof/>
        </w:rPr>
        <w:fldChar w:fldCharType="separate"/>
      </w:r>
      <w:r>
        <w:rPr>
          <w:noProof/>
        </w:rPr>
        <w:t>31</w:t>
      </w:r>
      <w:r>
        <w:rPr>
          <w:noProof/>
        </w:rPr>
        <w:fldChar w:fldCharType="end"/>
      </w:r>
    </w:p>
    <w:p w14:paraId="60F06C6B" w14:textId="2FC006F3" w:rsidR="00A94E26" w:rsidRDefault="00A94E26">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_Toc122098560 \h </w:instrText>
      </w:r>
      <w:r>
        <w:rPr>
          <w:noProof/>
        </w:rPr>
      </w:r>
      <w:r>
        <w:rPr>
          <w:noProof/>
        </w:rPr>
        <w:fldChar w:fldCharType="separate"/>
      </w:r>
      <w:r>
        <w:rPr>
          <w:noProof/>
        </w:rPr>
        <w:t>31</w:t>
      </w:r>
      <w:r>
        <w:rPr>
          <w:noProof/>
        </w:rPr>
        <w:fldChar w:fldCharType="end"/>
      </w:r>
    </w:p>
    <w:p w14:paraId="027C2263" w14:textId="37FFEAF0" w:rsidR="00A94E26" w:rsidRDefault="00A94E26">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Timer Expiry Notify</w:t>
      </w:r>
      <w:r>
        <w:rPr>
          <w:noProof/>
        </w:rPr>
        <w:tab/>
      </w:r>
      <w:r>
        <w:rPr>
          <w:noProof/>
        </w:rPr>
        <w:fldChar w:fldCharType="begin" w:fldLock="1"/>
      </w:r>
      <w:r>
        <w:rPr>
          <w:noProof/>
        </w:rPr>
        <w:instrText xml:space="preserve"> PAGEREF _Toc122098561 \h </w:instrText>
      </w:r>
      <w:r>
        <w:rPr>
          <w:noProof/>
        </w:rPr>
      </w:r>
      <w:r>
        <w:rPr>
          <w:noProof/>
        </w:rPr>
        <w:fldChar w:fldCharType="separate"/>
      </w:r>
      <w:r>
        <w:rPr>
          <w:noProof/>
        </w:rPr>
        <w:t>31</w:t>
      </w:r>
      <w:r>
        <w:rPr>
          <w:noProof/>
        </w:rPr>
        <w:fldChar w:fldCharType="end"/>
      </w:r>
    </w:p>
    <w:p w14:paraId="6F3FD773" w14:textId="0C3C72EE" w:rsidR="00A94E26" w:rsidRDefault="00A94E2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_Toc122098562 \h </w:instrText>
      </w:r>
      <w:r>
        <w:rPr>
          <w:noProof/>
        </w:rPr>
      </w:r>
      <w:r>
        <w:rPr>
          <w:noProof/>
        </w:rPr>
        <w:fldChar w:fldCharType="separate"/>
      </w:r>
      <w:r>
        <w:rPr>
          <w:noProof/>
        </w:rPr>
        <w:t>32</w:t>
      </w:r>
      <w:r>
        <w:rPr>
          <w:noProof/>
        </w:rPr>
        <w:fldChar w:fldCharType="end"/>
      </w:r>
    </w:p>
    <w:p w14:paraId="7F394C6A" w14:textId="1FDA0F87" w:rsidR="00A94E26" w:rsidRDefault="00A94E2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Nudsf_DataRepository Service API</w:t>
      </w:r>
      <w:r>
        <w:rPr>
          <w:noProof/>
        </w:rPr>
        <w:tab/>
      </w:r>
      <w:r>
        <w:rPr>
          <w:noProof/>
        </w:rPr>
        <w:fldChar w:fldCharType="begin" w:fldLock="1"/>
      </w:r>
      <w:r>
        <w:rPr>
          <w:noProof/>
        </w:rPr>
        <w:instrText xml:space="preserve"> PAGEREF _Toc122098563 \h </w:instrText>
      </w:r>
      <w:r>
        <w:rPr>
          <w:noProof/>
        </w:rPr>
      </w:r>
      <w:r>
        <w:rPr>
          <w:noProof/>
        </w:rPr>
        <w:fldChar w:fldCharType="separate"/>
      </w:r>
      <w:r>
        <w:rPr>
          <w:noProof/>
        </w:rPr>
        <w:t>32</w:t>
      </w:r>
      <w:r>
        <w:rPr>
          <w:noProof/>
        </w:rPr>
        <w:fldChar w:fldCharType="end"/>
      </w:r>
    </w:p>
    <w:p w14:paraId="5435762B" w14:textId="06312A0E" w:rsidR="00A94E26" w:rsidRDefault="00A94E26">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_Toc122098564 \h </w:instrText>
      </w:r>
      <w:r>
        <w:rPr>
          <w:noProof/>
        </w:rPr>
      </w:r>
      <w:r>
        <w:rPr>
          <w:noProof/>
        </w:rPr>
        <w:fldChar w:fldCharType="separate"/>
      </w:r>
      <w:r>
        <w:rPr>
          <w:noProof/>
        </w:rPr>
        <w:t>32</w:t>
      </w:r>
      <w:r>
        <w:rPr>
          <w:noProof/>
        </w:rPr>
        <w:fldChar w:fldCharType="end"/>
      </w:r>
    </w:p>
    <w:p w14:paraId="22032C9C" w14:textId="341074A5" w:rsidR="00A94E26" w:rsidRDefault="00A94E26">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_Toc122098565 \h </w:instrText>
      </w:r>
      <w:r>
        <w:rPr>
          <w:noProof/>
        </w:rPr>
      </w:r>
      <w:r>
        <w:rPr>
          <w:noProof/>
        </w:rPr>
        <w:fldChar w:fldCharType="separate"/>
      </w:r>
      <w:r>
        <w:rPr>
          <w:noProof/>
        </w:rPr>
        <w:t>32</w:t>
      </w:r>
      <w:r>
        <w:rPr>
          <w:noProof/>
        </w:rPr>
        <w:fldChar w:fldCharType="end"/>
      </w:r>
    </w:p>
    <w:p w14:paraId="6ED3201B" w14:textId="4B0A675D" w:rsidR="00A94E26" w:rsidRDefault="00A94E26">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_Toc122098566 \h </w:instrText>
      </w:r>
      <w:r>
        <w:rPr>
          <w:noProof/>
        </w:rPr>
      </w:r>
      <w:r>
        <w:rPr>
          <w:noProof/>
        </w:rPr>
        <w:fldChar w:fldCharType="separate"/>
      </w:r>
      <w:r>
        <w:rPr>
          <w:noProof/>
        </w:rPr>
        <w:t>32</w:t>
      </w:r>
      <w:r>
        <w:rPr>
          <w:noProof/>
        </w:rPr>
        <w:fldChar w:fldCharType="end"/>
      </w:r>
    </w:p>
    <w:p w14:paraId="348397EE" w14:textId="18CCB9CE" w:rsidR="00A94E26" w:rsidRDefault="00A94E26">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_Toc122098567 \h </w:instrText>
      </w:r>
      <w:r>
        <w:rPr>
          <w:noProof/>
        </w:rPr>
      </w:r>
      <w:r>
        <w:rPr>
          <w:noProof/>
        </w:rPr>
        <w:fldChar w:fldCharType="separate"/>
      </w:r>
      <w:r>
        <w:rPr>
          <w:noProof/>
        </w:rPr>
        <w:t>33</w:t>
      </w:r>
      <w:r>
        <w:rPr>
          <w:noProof/>
        </w:rPr>
        <w:fldChar w:fldCharType="end"/>
      </w:r>
    </w:p>
    <w:p w14:paraId="3768637F" w14:textId="72FCDE21" w:rsidR="00A94E26" w:rsidRDefault="00A94E26">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_Toc122098568 \h </w:instrText>
      </w:r>
      <w:r>
        <w:rPr>
          <w:noProof/>
        </w:rPr>
      </w:r>
      <w:r>
        <w:rPr>
          <w:noProof/>
        </w:rPr>
        <w:fldChar w:fldCharType="separate"/>
      </w:r>
      <w:r>
        <w:rPr>
          <w:noProof/>
        </w:rPr>
        <w:t>33</w:t>
      </w:r>
      <w:r>
        <w:rPr>
          <w:noProof/>
        </w:rPr>
        <w:fldChar w:fldCharType="end"/>
      </w:r>
    </w:p>
    <w:p w14:paraId="3ABDD767" w14:textId="70264AA1" w:rsidR="00A94E26" w:rsidRDefault="00A94E26">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_Toc122098569 \h </w:instrText>
      </w:r>
      <w:r>
        <w:rPr>
          <w:noProof/>
        </w:rPr>
      </w:r>
      <w:r>
        <w:rPr>
          <w:noProof/>
        </w:rPr>
        <w:fldChar w:fldCharType="separate"/>
      </w:r>
      <w:r>
        <w:rPr>
          <w:noProof/>
        </w:rPr>
        <w:t>33</w:t>
      </w:r>
      <w:r>
        <w:rPr>
          <w:noProof/>
        </w:rPr>
        <w:fldChar w:fldCharType="end"/>
      </w:r>
    </w:p>
    <w:p w14:paraId="1FFD6336" w14:textId="0360C96D" w:rsidR="00A94E26" w:rsidRDefault="00A94E26">
      <w:pPr>
        <w:pStyle w:val="TOC5"/>
        <w:rPr>
          <w:rFonts w:asciiTheme="minorHAnsi" w:eastAsiaTheme="minorEastAsia" w:hAnsiTheme="minorHAnsi" w:cstheme="minorBidi"/>
          <w:noProof/>
          <w:sz w:val="22"/>
          <w:szCs w:val="22"/>
          <w:lang w:eastAsia="en-GB"/>
        </w:rPr>
      </w:pPr>
      <w:r w:rsidRPr="00725EE3">
        <w:rPr>
          <w:noProof/>
          <w:lang w:val="es-ES"/>
        </w:rPr>
        <w:t>6.1.2.2.3</w:t>
      </w:r>
      <w:r>
        <w:rPr>
          <w:rFonts w:asciiTheme="minorHAnsi" w:eastAsiaTheme="minorEastAsia" w:hAnsiTheme="minorHAnsi" w:cstheme="minorBidi"/>
          <w:noProof/>
          <w:sz w:val="22"/>
          <w:szCs w:val="22"/>
          <w:lang w:eastAsia="en-GB"/>
        </w:rPr>
        <w:tab/>
      </w:r>
      <w:r w:rsidRPr="00725EE3">
        <w:rPr>
          <w:noProof/>
          <w:lang w:val="es-ES"/>
        </w:rPr>
        <w:t>Cache-Control</w:t>
      </w:r>
      <w:r>
        <w:rPr>
          <w:noProof/>
        </w:rPr>
        <w:tab/>
      </w:r>
      <w:r>
        <w:rPr>
          <w:noProof/>
        </w:rPr>
        <w:fldChar w:fldCharType="begin" w:fldLock="1"/>
      </w:r>
      <w:r>
        <w:rPr>
          <w:noProof/>
        </w:rPr>
        <w:instrText xml:space="preserve"> PAGEREF _Toc122098570 \h </w:instrText>
      </w:r>
      <w:r>
        <w:rPr>
          <w:noProof/>
        </w:rPr>
      </w:r>
      <w:r>
        <w:rPr>
          <w:noProof/>
        </w:rPr>
        <w:fldChar w:fldCharType="separate"/>
      </w:r>
      <w:r>
        <w:rPr>
          <w:noProof/>
        </w:rPr>
        <w:t>33</w:t>
      </w:r>
      <w:r>
        <w:rPr>
          <w:noProof/>
        </w:rPr>
        <w:fldChar w:fldCharType="end"/>
      </w:r>
    </w:p>
    <w:p w14:paraId="56D3CB75" w14:textId="5720C15B" w:rsidR="00A94E26" w:rsidRDefault="00A94E26">
      <w:pPr>
        <w:pStyle w:val="TOC5"/>
        <w:rPr>
          <w:rFonts w:asciiTheme="minorHAnsi" w:eastAsiaTheme="minorEastAsia" w:hAnsiTheme="minorHAnsi" w:cstheme="minorBidi"/>
          <w:noProof/>
          <w:sz w:val="22"/>
          <w:szCs w:val="22"/>
          <w:lang w:eastAsia="en-GB"/>
        </w:rPr>
      </w:pPr>
      <w:r>
        <w:rPr>
          <w:noProof/>
        </w:rPr>
        <w:t>6.1.2.2.4</w:t>
      </w:r>
      <w:r>
        <w:rPr>
          <w:rFonts w:asciiTheme="minorHAnsi" w:eastAsiaTheme="minorEastAsia" w:hAnsiTheme="minorHAnsi" w:cstheme="minorBidi"/>
          <w:noProof/>
          <w:sz w:val="22"/>
          <w:szCs w:val="22"/>
          <w:lang w:eastAsia="en-GB"/>
        </w:rPr>
        <w:tab/>
      </w:r>
      <w:r>
        <w:rPr>
          <w:noProof/>
        </w:rPr>
        <w:t>ETag</w:t>
      </w:r>
      <w:r>
        <w:rPr>
          <w:noProof/>
        </w:rPr>
        <w:tab/>
      </w:r>
      <w:r>
        <w:rPr>
          <w:noProof/>
        </w:rPr>
        <w:fldChar w:fldCharType="begin" w:fldLock="1"/>
      </w:r>
      <w:r>
        <w:rPr>
          <w:noProof/>
        </w:rPr>
        <w:instrText xml:space="preserve"> PAGEREF _Toc122098571 \h </w:instrText>
      </w:r>
      <w:r>
        <w:rPr>
          <w:noProof/>
        </w:rPr>
      </w:r>
      <w:r>
        <w:rPr>
          <w:noProof/>
        </w:rPr>
        <w:fldChar w:fldCharType="separate"/>
      </w:r>
      <w:r>
        <w:rPr>
          <w:noProof/>
        </w:rPr>
        <w:t>33</w:t>
      </w:r>
      <w:r>
        <w:rPr>
          <w:noProof/>
        </w:rPr>
        <w:fldChar w:fldCharType="end"/>
      </w:r>
    </w:p>
    <w:p w14:paraId="1631343A" w14:textId="67BEB63B" w:rsidR="00A94E26" w:rsidRDefault="00A94E26">
      <w:pPr>
        <w:pStyle w:val="TOC5"/>
        <w:rPr>
          <w:rFonts w:asciiTheme="minorHAnsi" w:eastAsiaTheme="minorEastAsia" w:hAnsiTheme="minorHAnsi" w:cstheme="minorBidi"/>
          <w:noProof/>
          <w:sz w:val="22"/>
          <w:szCs w:val="22"/>
          <w:lang w:eastAsia="en-GB"/>
        </w:rPr>
      </w:pPr>
      <w:r>
        <w:rPr>
          <w:noProof/>
        </w:rPr>
        <w:t>6.1.2.2.5</w:t>
      </w:r>
      <w:r>
        <w:rPr>
          <w:rFonts w:asciiTheme="minorHAnsi" w:eastAsiaTheme="minorEastAsia" w:hAnsiTheme="minorHAnsi" w:cstheme="minorBidi"/>
          <w:noProof/>
          <w:sz w:val="22"/>
          <w:szCs w:val="22"/>
          <w:lang w:eastAsia="en-GB"/>
        </w:rPr>
        <w:tab/>
      </w:r>
      <w:r>
        <w:rPr>
          <w:noProof/>
        </w:rPr>
        <w:t>If-None-Match</w:t>
      </w:r>
      <w:r>
        <w:rPr>
          <w:noProof/>
        </w:rPr>
        <w:tab/>
      </w:r>
      <w:r>
        <w:rPr>
          <w:noProof/>
        </w:rPr>
        <w:fldChar w:fldCharType="begin" w:fldLock="1"/>
      </w:r>
      <w:r>
        <w:rPr>
          <w:noProof/>
        </w:rPr>
        <w:instrText xml:space="preserve"> PAGEREF _Toc122098572 \h </w:instrText>
      </w:r>
      <w:r>
        <w:rPr>
          <w:noProof/>
        </w:rPr>
      </w:r>
      <w:r>
        <w:rPr>
          <w:noProof/>
        </w:rPr>
        <w:fldChar w:fldCharType="separate"/>
      </w:r>
      <w:r>
        <w:rPr>
          <w:noProof/>
        </w:rPr>
        <w:t>33</w:t>
      </w:r>
      <w:r>
        <w:rPr>
          <w:noProof/>
        </w:rPr>
        <w:fldChar w:fldCharType="end"/>
      </w:r>
    </w:p>
    <w:p w14:paraId="78AD5E0C" w14:textId="45648468" w:rsidR="00A94E26" w:rsidRDefault="00A94E26">
      <w:pPr>
        <w:pStyle w:val="TOC5"/>
        <w:rPr>
          <w:rFonts w:asciiTheme="minorHAnsi" w:eastAsiaTheme="minorEastAsia" w:hAnsiTheme="minorHAnsi" w:cstheme="minorBidi"/>
          <w:noProof/>
          <w:sz w:val="22"/>
          <w:szCs w:val="22"/>
          <w:lang w:eastAsia="en-GB"/>
        </w:rPr>
      </w:pPr>
      <w:r>
        <w:rPr>
          <w:noProof/>
        </w:rPr>
        <w:t>6.1.2.2.6</w:t>
      </w:r>
      <w:r>
        <w:rPr>
          <w:rFonts w:asciiTheme="minorHAnsi" w:eastAsiaTheme="minorEastAsia" w:hAnsiTheme="minorHAnsi" w:cstheme="minorBidi"/>
          <w:noProof/>
          <w:sz w:val="22"/>
          <w:szCs w:val="22"/>
          <w:lang w:eastAsia="en-GB"/>
        </w:rPr>
        <w:tab/>
      </w:r>
      <w:r>
        <w:rPr>
          <w:noProof/>
        </w:rPr>
        <w:t>If-Match</w:t>
      </w:r>
      <w:r>
        <w:rPr>
          <w:noProof/>
        </w:rPr>
        <w:tab/>
      </w:r>
      <w:r>
        <w:rPr>
          <w:noProof/>
        </w:rPr>
        <w:fldChar w:fldCharType="begin" w:fldLock="1"/>
      </w:r>
      <w:r>
        <w:rPr>
          <w:noProof/>
        </w:rPr>
        <w:instrText xml:space="preserve"> PAGEREF _Toc122098573 \h </w:instrText>
      </w:r>
      <w:r>
        <w:rPr>
          <w:noProof/>
        </w:rPr>
      </w:r>
      <w:r>
        <w:rPr>
          <w:noProof/>
        </w:rPr>
        <w:fldChar w:fldCharType="separate"/>
      </w:r>
      <w:r>
        <w:rPr>
          <w:noProof/>
        </w:rPr>
        <w:t>33</w:t>
      </w:r>
      <w:r>
        <w:rPr>
          <w:noProof/>
        </w:rPr>
        <w:fldChar w:fldCharType="end"/>
      </w:r>
    </w:p>
    <w:p w14:paraId="2DFDEF6B" w14:textId="4D90347C" w:rsidR="00A94E26" w:rsidRDefault="00A94E26">
      <w:pPr>
        <w:pStyle w:val="TOC5"/>
        <w:rPr>
          <w:rFonts w:asciiTheme="minorHAnsi" w:eastAsiaTheme="minorEastAsia" w:hAnsiTheme="minorHAnsi" w:cstheme="minorBidi"/>
          <w:noProof/>
          <w:sz w:val="22"/>
          <w:szCs w:val="22"/>
          <w:lang w:eastAsia="en-GB"/>
        </w:rPr>
      </w:pPr>
      <w:r>
        <w:rPr>
          <w:noProof/>
        </w:rPr>
        <w:t>6.1.2.2.7</w:t>
      </w:r>
      <w:r>
        <w:rPr>
          <w:rFonts w:asciiTheme="minorHAnsi" w:eastAsiaTheme="minorEastAsia" w:hAnsiTheme="minorHAnsi" w:cstheme="minorBidi"/>
          <w:noProof/>
          <w:sz w:val="22"/>
          <w:szCs w:val="22"/>
          <w:lang w:eastAsia="en-GB"/>
        </w:rPr>
        <w:tab/>
      </w:r>
      <w:r>
        <w:rPr>
          <w:noProof/>
        </w:rPr>
        <w:t>Last-Modified</w:t>
      </w:r>
      <w:r>
        <w:rPr>
          <w:noProof/>
        </w:rPr>
        <w:tab/>
      </w:r>
      <w:r>
        <w:rPr>
          <w:noProof/>
        </w:rPr>
        <w:fldChar w:fldCharType="begin" w:fldLock="1"/>
      </w:r>
      <w:r>
        <w:rPr>
          <w:noProof/>
        </w:rPr>
        <w:instrText xml:space="preserve"> PAGEREF _Toc122098574 \h </w:instrText>
      </w:r>
      <w:r>
        <w:rPr>
          <w:noProof/>
        </w:rPr>
      </w:r>
      <w:r>
        <w:rPr>
          <w:noProof/>
        </w:rPr>
        <w:fldChar w:fldCharType="separate"/>
      </w:r>
      <w:r>
        <w:rPr>
          <w:noProof/>
        </w:rPr>
        <w:t>33</w:t>
      </w:r>
      <w:r>
        <w:rPr>
          <w:noProof/>
        </w:rPr>
        <w:fldChar w:fldCharType="end"/>
      </w:r>
    </w:p>
    <w:p w14:paraId="01D6957F" w14:textId="542092E2" w:rsidR="00A94E26" w:rsidRDefault="00A94E26">
      <w:pPr>
        <w:pStyle w:val="TOC5"/>
        <w:rPr>
          <w:rFonts w:asciiTheme="minorHAnsi" w:eastAsiaTheme="minorEastAsia" w:hAnsiTheme="minorHAnsi" w:cstheme="minorBidi"/>
          <w:noProof/>
          <w:sz w:val="22"/>
          <w:szCs w:val="22"/>
          <w:lang w:eastAsia="en-GB"/>
        </w:rPr>
      </w:pPr>
      <w:r>
        <w:rPr>
          <w:noProof/>
        </w:rPr>
        <w:t>6.1.2.2.8</w:t>
      </w:r>
      <w:r>
        <w:rPr>
          <w:rFonts w:asciiTheme="minorHAnsi" w:eastAsiaTheme="minorEastAsia" w:hAnsiTheme="minorHAnsi" w:cstheme="minorBidi"/>
          <w:noProof/>
          <w:sz w:val="22"/>
          <w:szCs w:val="22"/>
          <w:lang w:eastAsia="en-GB"/>
        </w:rPr>
        <w:tab/>
      </w:r>
      <w:r>
        <w:rPr>
          <w:noProof/>
        </w:rPr>
        <w:t>If-Modified-Since</w:t>
      </w:r>
      <w:r>
        <w:rPr>
          <w:noProof/>
        </w:rPr>
        <w:tab/>
      </w:r>
      <w:r>
        <w:rPr>
          <w:noProof/>
        </w:rPr>
        <w:fldChar w:fldCharType="begin" w:fldLock="1"/>
      </w:r>
      <w:r>
        <w:rPr>
          <w:noProof/>
        </w:rPr>
        <w:instrText xml:space="preserve"> PAGEREF _Toc122098575 \h </w:instrText>
      </w:r>
      <w:r>
        <w:rPr>
          <w:noProof/>
        </w:rPr>
      </w:r>
      <w:r>
        <w:rPr>
          <w:noProof/>
        </w:rPr>
        <w:fldChar w:fldCharType="separate"/>
      </w:r>
      <w:r>
        <w:rPr>
          <w:noProof/>
        </w:rPr>
        <w:t>34</w:t>
      </w:r>
      <w:r>
        <w:rPr>
          <w:noProof/>
        </w:rPr>
        <w:fldChar w:fldCharType="end"/>
      </w:r>
    </w:p>
    <w:p w14:paraId="2031D067" w14:textId="48BF30F5" w:rsidR="00A94E26" w:rsidRDefault="00A94E26">
      <w:pPr>
        <w:pStyle w:val="TOC5"/>
        <w:rPr>
          <w:rFonts w:asciiTheme="minorHAnsi" w:eastAsiaTheme="minorEastAsia" w:hAnsiTheme="minorHAnsi" w:cstheme="minorBidi"/>
          <w:noProof/>
          <w:sz w:val="22"/>
          <w:szCs w:val="22"/>
          <w:lang w:eastAsia="en-GB"/>
        </w:rPr>
      </w:pPr>
      <w:r>
        <w:rPr>
          <w:noProof/>
        </w:rPr>
        <w:t>6.1.2.2.9</w:t>
      </w:r>
      <w:r>
        <w:rPr>
          <w:rFonts w:asciiTheme="minorHAnsi" w:eastAsiaTheme="minorEastAsia" w:hAnsiTheme="minorHAnsi" w:cstheme="minorBidi"/>
          <w:noProof/>
          <w:sz w:val="22"/>
          <w:szCs w:val="22"/>
          <w:lang w:eastAsia="en-GB"/>
        </w:rPr>
        <w:tab/>
      </w:r>
      <w:r>
        <w:rPr>
          <w:noProof/>
        </w:rPr>
        <w:t>When to Use Entity-Tags and Last-Modified Dates</w:t>
      </w:r>
      <w:r>
        <w:rPr>
          <w:noProof/>
        </w:rPr>
        <w:tab/>
      </w:r>
      <w:r>
        <w:rPr>
          <w:noProof/>
        </w:rPr>
        <w:fldChar w:fldCharType="begin" w:fldLock="1"/>
      </w:r>
      <w:r>
        <w:rPr>
          <w:noProof/>
        </w:rPr>
        <w:instrText xml:space="preserve"> PAGEREF _Toc122098576 \h </w:instrText>
      </w:r>
      <w:r>
        <w:rPr>
          <w:noProof/>
        </w:rPr>
      </w:r>
      <w:r>
        <w:rPr>
          <w:noProof/>
        </w:rPr>
        <w:fldChar w:fldCharType="separate"/>
      </w:r>
      <w:r>
        <w:rPr>
          <w:noProof/>
        </w:rPr>
        <w:t>34</w:t>
      </w:r>
      <w:r>
        <w:rPr>
          <w:noProof/>
        </w:rPr>
        <w:fldChar w:fldCharType="end"/>
      </w:r>
    </w:p>
    <w:p w14:paraId="3214B9CA" w14:textId="366F78E2" w:rsidR="00A94E26" w:rsidRDefault="00A94E26">
      <w:pPr>
        <w:pStyle w:val="TOC5"/>
        <w:rPr>
          <w:rFonts w:asciiTheme="minorHAnsi" w:eastAsiaTheme="minorEastAsia" w:hAnsiTheme="minorHAnsi" w:cstheme="minorBidi"/>
          <w:noProof/>
          <w:sz w:val="22"/>
          <w:szCs w:val="22"/>
          <w:lang w:eastAsia="en-GB"/>
        </w:rPr>
      </w:pPr>
      <w:r>
        <w:rPr>
          <w:noProof/>
        </w:rPr>
        <w:t>6.1.2.2.10</w:t>
      </w:r>
      <w:r>
        <w:rPr>
          <w:rFonts w:asciiTheme="minorHAnsi" w:eastAsiaTheme="minorEastAsia" w:hAnsiTheme="minorHAnsi" w:cstheme="minorBidi"/>
          <w:noProof/>
          <w:sz w:val="22"/>
          <w:szCs w:val="22"/>
          <w:lang w:eastAsia="en-GB"/>
        </w:rPr>
        <w:tab/>
      </w:r>
      <w:r>
        <w:rPr>
          <w:noProof/>
        </w:rPr>
        <w:t>Content-Location</w:t>
      </w:r>
      <w:r>
        <w:rPr>
          <w:noProof/>
        </w:rPr>
        <w:tab/>
      </w:r>
      <w:r>
        <w:rPr>
          <w:noProof/>
        </w:rPr>
        <w:fldChar w:fldCharType="begin" w:fldLock="1"/>
      </w:r>
      <w:r>
        <w:rPr>
          <w:noProof/>
        </w:rPr>
        <w:instrText xml:space="preserve"> PAGEREF _Toc122098577 \h </w:instrText>
      </w:r>
      <w:r>
        <w:rPr>
          <w:noProof/>
        </w:rPr>
      </w:r>
      <w:r>
        <w:rPr>
          <w:noProof/>
        </w:rPr>
        <w:fldChar w:fldCharType="separate"/>
      </w:r>
      <w:r>
        <w:rPr>
          <w:noProof/>
        </w:rPr>
        <w:t>34</w:t>
      </w:r>
      <w:r>
        <w:rPr>
          <w:noProof/>
        </w:rPr>
        <w:fldChar w:fldCharType="end"/>
      </w:r>
    </w:p>
    <w:p w14:paraId="602857F7" w14:textId="38D8EF1F" w:rsidR="00A94E26" w:rsidRDefault="00A94E26">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_Toc122098578 \h </w:instrText>
      </w:r>
      <w:r>
        <w:rPr>
          <w:noProof/>
        </w:rPr>
      </w:r>
      <w:r>
        <w:rPr>
          <w:noProof/>
        </w:rPr>
        <w:fldChar w:fldCharType="separate"/>
      </w:r>
      <w:r>
        <w:rPr>
          <w:noProof/>
        </w:rPr>
        <w:t>34</w:t>
      </w:r>
      <w:r>
        <w:rPr>
          <w:noProof/>
        </w:rPr>
        <w:fldChar w:fldCharType="end"/>
      </w:r>
    </w:p>
    <w:p w14:paraId="06C399EB" w14:textId="798EE64F" w:rsidR="00A94E26" w:rsidRDefault="00A94E26">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_Toc122098579 \h </w:instrText>
      </w:r>
      <w:r>
        <w:rPr>
          <w:noProof/>
        </w:rPr>
      </w:r>
      <w:r>
        <w:rPr>
          <w:noProof/>
        </w:rPr>
        <w:fldChar w:fldCharType="separate"/>
      </w:r>
      <w:r>
        <w:rPr>
          <w:noProof/>
        </w:rPr>
        <w:t>34</w:t>
      </w:r>
      <w:r>
        <w:rPr>
          <w:noProof/>
        </w:rPr>
        <w:fldChar w:fldCharType="end"/>
      </w:r>
    </w:p>
    <w:p w14:paraId="18F4712A" w14:textId="015D580D" w:rsidR="00A94E26" w:rsidRDefault="00A94E26">
      <w:pPr>
        <w:pStyle w:val="TOC5"/>
        <w:rPr>
          <w:rFonts w:asciiTheme="minorHAnsi" w:eastAsiaTheme="minorEastAsia" w:hAnsiTheme="minorHAnsi" w:cstheme="minorBidi"/>
          <w:noProof/>
          <w:sz w:val="22"/>
          <w:szCs w:val="22"/>
          <w:lang w:eastAsia="en-GB"/>
        </w:rPr>
      </w:pPr>
      <w:r>
        <w:rPr>
          <w:noProof/>
        </w:rPr>
        <w:t>6.1.2.4.1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_Toc122098580 \h </w:instrText>
      </w:r>
      <w:r>
        <w:rPr>
          <w:noProof/>
        </w:rPr>
      </w:r>
      <w:r>
        <w:rPr>
          <w:noProof/>
        </w:rPr>
        <w:fldChar w:fldCharType="separate"/>
      </w:r>
      <w:r>
        <w:rPr>
          <w:noProof/>
        </w:rPr>
        <w:t>34</w:t>
      </w:r>
      <w:r>
        <w:rPr>
          <w:noProof/>
        </w:rPr>
        <w:fldChar w:fldCharType="end"/>
      </w:r>
    </w:p>
    <w:p w14:paraId="74A612D9" w14:textId="65F8B341" w:rsidR="00A94E26" w:rsidRDefault="00A94E26">
      <w:pPr>
        <w:pStyle w:val="TOC5"/>
        <w:rPr>
          <w:rFonts w:asciiTheme="minorHAnsi" w:eastAsiaTheme="minorEastAsia" w:hAnsiTheme="minorHAnsi" w:cstheme="minorBidi"/>
          <w:noProof/>
          <w:sz w:val="22"/>
          <w:szCs w:val="22"/>
          <w:lang w:eastAsia="en-GB"/>
        </w:rPr>
      </w:pPr>
      <w:r>
        <w:rPr>
          <w:noProof/>
        </w:rPr>
        <w:t>6.1.2.4.2</w:t>
      </w:r>
      <w:r>
        <w:rPr>
          <w:rFonts w:asciiTheme="minorHAnsi" w:eastAsiaTheme="minorEastAsia" w:hAnsiTheme="minorHAnsi" w:cstheme="minorBidi"/>
          <w:noProof/>
          <w:sz w:val="22"/>
          <w:szCs w:val="22"/>
          <w:lang w:eastAsia="en-GB"/>
        </w:rPr>
        <w:tab/>
      </w:r>
      <w:r>
        <w:rPr>
          <w:noProof/>
        </w:rPr>
        <w:t>Record</w:t>
      </w:r>
      <w:r>
        <w:rPr>
          <w:noProof/>
        </w:rPr>
        <w:tab/>
      </w:r>
      <w:r>
        <w:rPr>
          <w:noProof/>
        </w:rPr>
        <w:fldChar w:fldCharType="begin" w:fldLock="1"/>
      </w:r>
      <w:r>
        <w:rPr>
          <w:noProof/>
        </w:rPr>
        <w:instrText xml:space="preserve"> PAGEREF _Toc122098581 \h </w:instrText>
      </w:r>
      <w:r>
        <w:rPr>
          <w:noProof/>
        </w:rPr>
      </w:r>
      <w:r>
        <w:rPr>
          <w:noProof/>
        </w:rPr>
        <w:fldChar w:fldCharType="separate"/>
      </w:r>
      <w:r>
        <w:rPr>
          <w:noProof/>
        </w:rPr>
        <w:t>34</w:t>
      </w:r>
      <w:r>
        <w:rPr>
          <w:noProof/>
        </w:rPr>
        <w:fldChar w:fldCharType="end"/>
      </w:r>
    </w:p>
    <w:p w14:paraId="222E10AF" w14:textId="67C6B6F3" w:rsidR="00A94E26" w:rsidRDefault="00A94E26">
      <w:pPr>
        <w:pStyle w:val="TOC5"/>
        <w:rPr>
          <w:rFonts w:asciiTheme="minorHAnsi" w:eastAsiaTheme="minorEastAsia" w:hAnsiTheme="minorHAnsi" w:cstheme="minorBidi"/>
          <w:noProof/>
          <w:sz w:val="22"/>
          <w:szCs w:val="22"/>
          <w:lang w:eastAsia="en-GB"/>
        </w:rPr>
      </w:pPr>
      <w:r>
        <w:rPr>
          <w:noProof/>
        </w:rPr>
        <w:t>6.1.2.4.3</w:t>
      </w:r>
      <w:r>
        <w:rPr>
          <w:rFonts w:asciiTheme="minorHAnsi" w:eastAsiaTheme="minorEastAsia" w:hAnsiTheme="minorHAnsi" w:cstheme="minorBidi"/>
          <w:noProof/>
          <w:sz w:val="22"/>
          <w:szCs w:val="22"/>
          <w:lang w:eastAsia="en-GB"/>
        </w:rPr>
        <w:tab/>
      </w:r>
      <w:r>
        <w:rPr>
          <w:noProof/>
        </w:rPr>
        <w:t>BlockCollection</w:t>
      </w:r>
      <w:r>
        <w:rPr>
          <w:noProof/>
        </w:rPr>
        <w:tab/>
      </w:r>
      <w:r>
        <w:rPr>
          <w:noProof/>
        </w:rPr>
        <w:fldChar w:fldCharType="begin" w:fldLock="1"/>
      </w:r>
      <w:r>
        <w:rPr>
          <w:noProof/>
        </w:rPr>
        <w:instrText xml:space="preserve"> PAGEREF _Toc122098582 \h </w:instrText>
      </w:r>
      <w:r>
        <w:rPr>
          <w:noProof/>
        </w:rPr>
      </w:r>
      <w:r>
        <w:rPr>
          <w:noProof/>
        </w:rPr>
        <w:fldChar w:fldCharType="separate"/>
      </w:r>
      <w:r>
        <w:rPr>
          <w:noProof/>
        </w:rPr>
        <w:t>35</w:t>
      </w:r>
      <w:r>
        <w:rPr>
          <w:noProof/>
        </w:rPr>
        <w:fldChar w:fldCharType="end"/>
      </w:r>
    </w:p>
    <w:p w14:paraId="5C42DB2B" w14:textId="00DCD851" w:rsidR="00A94E26" w:rsidRDefault="00A94E26">
      <w:pPr>
        <w:pStyle w:val="TOC5"/>
        <w:rPr>
          <w:rFonts w:asciiTheme="minorHAnsi" w:eastAsiaTheme="minorEastAsia" w:hAnsiTheme="minorHAnsi" w:cstheme="minorBidi"/>
          <w:noProof/>
          <w:sz w:val="22"/>
          <w:szCs w:val="22"/>
          <w:lang w:eastAsia="en-GB"/>
        </w:rPr>
      </w:pPr>
      <w:r>
        <w:rPr>
          <w:noProof/>
        </w:rPr>
        <w:t>6.1.2.4.4</w:t>
      </w:r>
      <w:r>
        <w:rPr>
          <w:rFonts w:asciiTheme="minorHAnsi" w:eastAsiaTheme="minorEastAsia" w:hAnsiTheme="minorHAnsi" w:cstheme="minorBidi"/>
          <w:noProof/>
          <w:sz w:val="22"/>
          <w:szCs w:val="22"/>
          <w:lang w:eastAsia="en-GB"/>
        </w:rPr>
        <w:tab/>
      </w:r>
      <w:r>
        <w:rPr>
          <w:noProof/>
        </w:rPr>
        <w:t>RecordNotification</w:t>
      </w:r>
      <w:r>
        <w:rPr>
          <w:noProof/>
        </w:rPr>
        <w:tab/>
      </w:r>
      <w:r>
        <w:rPr>
          <w:noProof/>
        </w:rPr>
        <w:fldChar w:fldCharType="begin" w:fldLock="1"/>
      </w:r>
      <w:r>
        <w:rPr>
          <w:noProof/>
        </w:rPr>
        <w:instrText xml:space="preserve"> PAGEREF _Toc122098583 \h </w:instrText>
      </w:r>
      <w:r>
        <w:rPr>
          <w:noProof/>
        </w:rPr>
      </w:r>
      <w:r>
        <w:rPr>
          <w:noProof/>
        </w:rPr>
        <w:fldChar w:fldCharType="separate"/>
      </w:r>
      <w:r>
        <w:rPr>
          <w:noProof/>
        </w:rPr>
        <w:t>35</w:t>
      </w:r>
      <w:r>
        <w:rPr>
          <w:noProof/>
        </w:rPr>
        <w:fldChar w:fldCharType="end"/>
      </w:r>
    </w:p>
    <w:p w14:paraId="0BDEF969" w14:textId="5029F510" w:rsidR="00A94E26" w:rsidRDefault="00A94E26">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_Toc122098584 \h </w:instrText>
      </w:r>
      <w:r>
        <w:rPr>
          <w:noProof/>
        </w:rPr>
      </w:r>
      <w:r>
        <w:rPr>
          <w:noProof/>
        </w:rPr>
        <w:fldChar w:fldCharType="separate"/>
      </w:r>
      <w:r>
        <w:rPr>
          <w:noProof/>
        </w:rPr>
        <w:t>36</w:t>
      </w:r>
      <w:r>
        <w:rPr>
          <w:noProof/>
        </w:rPr>
        <w:fldChar w:fldCharType="end"/>
      </w:r>
    </w:p>
    <w:p w14:paraId="0412DD22" w14:textId="22C54771" w:rsidR="00A94E26" w:rsidRDefault="00A94E26">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_Toc122098585 \h </w:instrText>
      </w:r>
      <w:r>
        <w:rPr>
          <w:noProof/>
        </w:rPr>
      </w:r>
      <w:r>
        <w:rPr>
          <w:noProof/>
        </w:rPr>
        <w:fldChar w:fldCharType="separate"/>
      </w:r>
      <w:r>
        <w:rPr>
          <w:noProof/>
        </w:rPr>
        <w:t>36</w:t>
      </w:r>
      <w:r>
        <w:rPr>
          <w:noProof/>
        </w:rPr>
        <w:fldChar w:fldCharType="end"/>
      </w:r>
    </w:p>
    <w:p w14:paraId="62BA065D" w14:textId="0359E303" w:rsidR="00A94E26" w:rsidRDefault="00A94E26">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RecordCollection (Collection)</w:t>
      </w:r>
      <w:r>
        <w:rPr>
          <w:noProof/>
        </w:rPr>
        <w:tab/>
      </w:r>
      <w:r>
        <w:rPr>
          <w:noProof/>
        </w:rPr>
        <w:fldChar w:fldCharType="begin" w:fldLock="1"/>
      </w:r>
      <w:r>
        <w:rPr>
          <w:noProof/>
        </w:rPr>
        <w:instrText xml:space="preserve"> PAGEREF _Toc122098586 \h </w:instrText>
      </w:r>
      <w:r>
        <w:rPr>
          <w:noProof/>
        </w:rPr>
      </w:r>
      <w:r>
        <w:rPr>
          <w:noProof/>
        </w:rPr>
        <w:fldChar w:fldCharType="separate"/>
      </w:r>
      <w:r>
        <w:rPr>
          <w:noProof/>
        </w:rPr>
        <w:t>37</w:t>
      </w:r>
      <w:r>
        <w:rPr>
          <w:noProof/>
        </w:rPr>
        <w:fldChar w:fldCharType="end"/>
      </w:r>
    </w:p>
    <w:p w14:paraId="159313A6" w14:textId="4EE2384C" w:rsidR="00A94E26" w:rsidRDefault="00A94E26">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_Toc122098587 \h </w:instrText>
      </w:r>
      <w:r>
        <w:rPr>
          <w:noProof/>
        </w:rPr>
      </w:r>
      <w:r>
        <w:rPr>
          <w:noProof/>
        </w:rPr>
        <w:fldChar w:fldCharType="separate"/>
      </w:r>
      <w:r>
        <w:rPr>
          <w:noProof/>
        </w:rPr>
        <w:t>37</w:t>
      </w:r>
      <w:r>
        <w:rPr>
          <w:noProof/>
        </w:rPr>
        <w:fldChar w:fldCharType="end"/>
      </w:r>
    </w:p>
    <w:p w14:paraId="4665966E" w14:textId="7740FC03" w:rsidR="00A94E26" w:rsidRDefault="00A94E26">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_Toc122098588 \h </w:instrText>
      </w:r>
      <w:r>
        <w:rPr>
          <w:noProof/>
        </w:rPr>
      </w:r>
      <w:r>
        <w:rPr>
          <w:noProof/>
        </w:rPr>
        <w:fldChar w:fldCharType="separate"/>
      </w:r>
      <w:r>
        <w:rPr>
          <w:noProof/>
        </w:rPr>
        <w:t>37</w:t>
      </w:r>
      <w:r>
        <w:rPr>
          <w:noProof/>
        </w:rPr>
        <w:fldChar w:fldCharType="end"/>
      </w:r>
    </w:p>
    <w:p w14:paraId="4248CC9B" w14:textId="29732CAB" w:rsidR="00A94E26" w:rsidRDefault="00A94E26">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_Toc122098589 \h </w:instrText>
      </w:r>
      <w:r>
        <w:rPr>
          <w:noProof/>
        </w:rPr>
      </w:r>
      <w:r>
        <w:rPr>
          <w:noProof/>
        </w:rPr>
        <w:fldChar w:fldCharType="separate"/>
      </w:r>
      <w:r>
        <w:rPr>
          <w:noProof/>
        </w:rPr>
        <w:t>38</w:t>
      </w:r>
      <w:r>
        <w:rPr>
          <w:noProof/>
        </w:rPr>
        <w:fldChar w:fldCharType="end"/>
      </w:r>
    </w:p>
    <w:p w14:paraId="7DDE3D8E" w14:textId="361807DE" w:rsidR="00A94E26" w:rsidRDefault="00A94E26">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Record (Document)</w:t>
      </w:r>
      <w:r>
        <w:rPr>
          <w:noProof/>
        </w:rPr>
        <w:tab/>
      </w:r>
      <w:r>
        <w:rPr>
          <w:noProof/>
        </w:rPr>
        <w:fldChar w:fldCharType="begin" w:fldLock="1"/>
      </w:r>
      <w:r>
        <w:rPr>
          <w:noProof/>
        </w:rPr>
        <w:instrText xml:space="preserve"> PAGEREF _Toc122098590 \h </w:instrText>
      </w:r>
      <w:r>
        <w:rPr>
          <w:noProof/>
        </w:rPr>
      </w:r>
      <w:r>
        <w:rPr>
          <w:noProof/>
        </w:rPr>
        <w:fldChar w:fldCharType="separate"/>
      </w:r>
      <w:r>
        <w:rPr>
          <w:noProof/>
        </w:rPr>
        <w:t>39</w:t>
      </w:r>
      <w:r>
        <w:rPr>
          <w:noProof/>
        </w:rPr>
        <w:fldChar w:fldCharType="end"/>
      </w:r>
    </w:p>
    <w:p w14:paraId="51EC7C54" w14:textId="3E5C062E" w:rsidR="00A94E26" w:rsidRDefault="00A94E26">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_Toc122098591 \h </w:instrText>
      </w:r>
      <w:r>
        <w:rPr>
          <w:noProof/>
        </w:rPr>
      </w:r>
      <w:r>
        <w:rPr>
          <w:noProof/>
        </w:rPr>
        <w:fldChar w:fldCharType="separate"/>
      </w:r>
      <w:r>
        <w:rPr>
          <w:noProof/>
        </w:rPr>
        <w:t>39</w:t>
      </w:r>
      <w:r>
        <w:rPr>
          <w:noProof/>
        </w:rPr>
        <w:fldChar w:fldCharType="end"/>
      </w:r>
    </w:p>
    <w:p w14:paraId="786A7336" w14:textId="32982D8B" w:rsidR="00A94E26" w:rsidRDefault="00A94E26">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_Toc122098592 \h </w:instrText>
      </w:r>
      <w:r>
        <w:rPr>
          <w:noProof/>
        </w:rPr>
      </w:r>
      <w:r>
        <w:rPr>
          <w:noProof/>
        </w:rPr>
        <w:fldChar w:fldCharType="separate"/>
      </w:r>
      <w:r>
        <w:rPr>
          <w:noProof/>
        </w:rPr>
        <w:t>39</w:t>
      </w:r>
      <w:r>
        <w:rPr>
          <w:noProof/>
        </w:rPr>
        <w:fldChar w:fldCharType="end"/>
      </w:r>
    </w:p>
    <w:p w14:paraId="26D2D083" w14:textId="4E4AA010" w:rsidR="00A94E26" w:rsidRDefault="00A94E26">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_Toc122098593 \h </w:instrText>
      </w:r>
      <w:r>
        <w:rPr>
          <w:noProof/>
        </w:rPr>
      </w:r>
      <w:r>
        <w:rPr>
          <w:noProof/>
        </w:rPr>
        <w:fldChar w:fldCharType="separate"/>
      </w:r>
      <w:r>
        <w:rPr>
          <w:noProof/>
        </w:rPr>
        <w:t>40</w:t>
      </w:r>
      <w:r>
        <w:rPr>
          <w:noProof/>
        </w:rPr>
        <w:fldChar w:fldCharType="end"/>
      </w:r>
    </w:p>
    <w:p w14:paraId="0095E8AB" w14:textId="0EF2824F" w:rsidR="00A94E26" w:rsidRDefault="00A94E26">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Meta (Document)</w:t>
      </w:r>
      <w:r>
        <w:rPr>
          <w:noProof/>
        </w:rPr>
        <w:tab/>
      </w:r>
      <w:r>
        <w:rPr>
          <w:noProof/>
        </w:rPr>
        <w:fldChar w:fldCharType="begin" w:fldLock="1"/>
      </w:r>
      <w:r>
        <w:rPr>
          <w:noProof/>
        </w:rPr>
        <w:instrText xml:space="preserve"> PAGEREF _Toc122098594 \h </w:instrText>
      </w:r>
      <w:r>
        <w:rPr>
          <w:noProof/>
        </w:rPr>
      </w:r>
      <w:r>
        <w:rPr>
          <w:noProof/>
        </w:rPr>
        <w:fldChar w:fldCharType="separate"/>
      </w:r>
      <w:r>
        <w:rPr>
          <w:noProof/>
        </w:rPr>
        <w:t>42</w:t>
      </w:r>
      <w:r>
        <w:rPr>
          <w:noProof/>
        </w:rPr>
        <w:fldChar w:fldCharType="end"/>
      </w:r>
    </w:p>
    <w:p w14:paraId="120B88A5" w14:textId="30A849B9" w:rsidR="00A94E26" w:rsidRDefault="00A94E26">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_Toc122098595 \h </w:instrText>
      </w:r>
      <w:r>
        <w:rPr>
          <w:noProof/>
        </w:rPr>
      </w:r>
      <w:r>
        <w:rPr>
          <w:noProof/>
        </w:rPr>
        <w:fldChar w:fldCharType="separate"/>
      </w:r>
      <w:r>
        <w:rPr>
          <w:noProof/>
        </w:rPr>
        <w:t>42</w:t>
      </w:r>
      <w:r>
        <w:rPr>
          <w:noProof/>
        </w:rPr>
        <w:fldChar w:fldCharType="end"/>
      </w:r>
    </w:p>
    <w:p w14:paraId="5F85CEF9" w14:textId="58419BD1" w:rsidR="00A94E26" w:rsidRDefault="00A94E26">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_Toc122098596 \h </w:instrText>
      </w:r>
      <w:r>
        <w:rPr>
          <w:noProof/>
        </w:rPr>
      </w:r>
      <w:r>
        <w:rPr>
          <w:noProof/>
        </w:rPr>
        <w:fldChar w:fldCharType="separate"/>
      </w:r>
      <w:r>
        <w:rPr>
          <w:noProof/>
        </w:rPr>
        <w:t>42</w:t>
      </w:r>
      <w:r>
        <w:rPr>
          <w:noProof/>
        </w:rPr>
        <w:fldChar w:fldCharType="end"/>
      </w:r>
    </w:p>
    <w:p w14:paraId="2B62122B" w14:textId="58F57760" w:rsidR="00A94E26" w:rsidRDefault="00A94E26">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_Toc122098597 \h </w:instrText>
      </w:r>
      <w:r>
        <w:rPr>
          <w:noProof/>
        </w:rPr>
      </w:r>
      <w:r>
        <w:rPr>
          <w:noProof/>
        </w:rPr>
        <w:fldChar w:fldCharType="separate"/>
      </w:r>
      <w:r>
        <w:rPr>
          <w:noProof/>
        </w:rPr>
        <w:t>42</w:t>
      </w:r>
      <w:r>
        <w:rPr>
          <w:noProof/>
        </w:rPr>
        <w:fldChar w:fldCharType="end"/>
      </w:r>
    </w:p>
    <w:p w14:paraId="6C5FC666" w14:textId="3056A68F" w:rsidR="00A94E26" w:rsidRDefault="00A94E26">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BlockCollection (Collection)</w:t>
      </w:r>
      <w:r>
        <w:rPr>
          <w:noProof/>
        </w:rPr>
        <w:tab/>
      </w:r>
      <w:r>
        <w:rPr>
          <w:noProof/>
        </w:rPr>
        <w:fldChar w:fldCharType="begin" w:fldLock="1"/>
      </w:r>
      <w:r>
        <w:rPr>
          <w:noProof/>
        </w:rPr>
        <w:instrText xml:space="preserve"> PAGEREF _Toc122098598 \h </w:instrText>
      </w:r>
      <w:r>
        <w:rPr>
          <w:noProof/>
        </w:rPr>
      </w:r>
      <w:r>
        <w:rPr>
          <w:noProof/>
        </w:rPr>
        <w:fldChar w:fldCharType="separate"/>
      </w:r>
      <w:r>
        <w:rPr>
          <w:noProof/>
        </w:rPr>
        <w:t>44</w:t>
      </w:r>
      <w:r>
        <w:rPr>
          <w:noProof/>
        </w:rPr>
        <w:fldChar w:fldCharType="end"/>
      </w:r>
    </w:p>
    <w:p w14:paraId="314B1B89" w14:textId="25342D6D" w:rsidR="00A94E26" w:rsidRDefault="00A94E26">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_Toc122098599 \h </w:instrText>
      </w:r>
      <w:r>
        <w:rPr>
          <w:noProof/>
        </w:rPr>
      </w:r>
      <w:r>
        <w:rPr>
          <w:noProof/>
        </w:rPr>
        <w:fldChar w:fldCharType="separate"/>
      </w:r>
      <w:r>
        <w:rPr>
          <w:noProof/>
        </w:rPr>
        <w:t>44</w:t>
      </w:r>
      <w:r>
        <w:rPr>
          <w:noProof/>
        </w:rPr>
        <w:fldChar w:fldCharType="end"/>
      </w:r>
    </w:p>
    <w:p w14:paraId="296C2093" w14:textId="45887684" w:rsidR="00A94E26" w:rsidRDefault="00A94E26">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_Toc122098600 \h </w:instrText>
      </w:r>
      <w:r>
        <w:rPr>
          <w:noProof/>
        </w:rPr>
      </w:r>
      <w:r>
        <w:rPr>
          <w:noProof/>
        </w:rPr>
        <w:fldChar w:fldCharType="separate"/>
      </w:r>
      <w:r>
        <w:rPr>
          <w:noProof/>
        </w:rPr>
        <w:t>44</w:t>
      </w:r>
      <w:r>
        <w:rPr>
          <w:noProof/>
        </w:rPr>
        <w:fldChar w:fldCharType="end"/>
      </w:r>
    </w:p>
    <w:p w14:paraId="342A7E05" w14:textId="450645CD" w:rsidR="00A94E26" w:rsidRDefault="00A94E26">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_Toc122098601 \h </w:instrText>
      </w:r>
      <w:r>
        <w:rPr>
          <w:noProof/>
        </w:rPr>
      </w:r>
      <w:r>
        <w:rPr>
          <w:noProof/>
        </w:rPr>
        <w:fldChar w:fldCharType="separate"/>
      </w:r>
      <w:r>
        <w:rPr>
          <w:noProof/>
        </w:rPr>
        <w:t>44</w:t>
      </w:r>
      <w:r>
        <w:rPr>
          <w:noProof/>
        </w:rPr>
        <w:fldChar w:fldCharType="end"/>
      </w:r>
    </w:p>
    <w:p w14:paraId="5D315EC1" w14:textId="35DEDB5F" w:rsidR="00A94E26" w:rsidRDefault="00A94E26">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Block (Document)</w:t>
      </w:r>
      <w:r>
        <w:rPr>
          <w:noProof/>
        </w:rPr>
        <w:tab/>
      </w:r>
      <w:r>
        <w:rPr>
          <w:noProof/>
        </w:rPr>
        <w:fldChar w:fldCharType="begin" w:fldLock="1"/>
      </w:r>
      <w:r>
        <w:rPr>
          <w:noProof/>
        </w:rPr>
        <w:instrText xml:space="preserve"> PAGEREF _Toc122098602 \h </w:instrText>
      </w:r>
      <w:r>
        <w:rPr>
          <w:noProof/>
        </w:rPr>
      </w:r>
      <w:r>
        <w:rPr>
          <w:noProof/>
        </w:rPr>
        <w:fldChar w:fldCharType="separate"/>
      </w:r>
      <w:r>
        <w:rPr>
          <w:noProof/>
        </w:rPr>
        <w:t>44</w:t>
      </w:r>
      <w:r>
        <w:rPr>
          <w:noProof/>
        </w:rPr>
        <w:fldChar w:fldCharType="end"/>
      </w:r>
    </w:p>
    <w:p w14:paraId="4A0D0341" w14:textId="26DB94EC" w:rsidR="00A94E26" w:rsidRDefault="00A94E26">
      <w:pPr>
        <w:pStyle w:val="TOC5"/>
        <w:rPr>
          <w:rFonts w:asciiTheme="minorHAnsi" w:eastAsiaTheme="minorEastAsia" w:hAnsiTheme="minorHAnsi" w:cstheme="minorBidi"/>
          <w:noProof/>
          <w:sz w:val="22"/>
          <w:szCs w:val="22"/>
          <w:lang w:eastAsia="en-GB"/>
        </w:rPr>
      </w:pPr>
      <w:r>
        <w:rPr>
          <w:noProof/>
        </w:rPr>
        <w:lastRenderedPageBreak/>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_Toc122098603 \h </w:instrText>
      </w:r>
      <w:r>
        <w:rPr>
          <w:noProof/>
        </w:rPr>
      </w:r>
      <w:r>
        <w:rPr>
          <w:noProof/>
        </w:rPr>
        <w:fldChar w:fldCharType="separate"/>
      </w:r>
      <w:r>
        <w:rPr>
          <w:noProof/>
        </w:rPr>
        <w:t>44</w:t>
      </w:r>
      <w:r>
        <w:rPr>
          <w:noProof/>
        </w:rPr>
        <w:fldChar w:fldCharType="end"/>
      </w:r>
    </w:p>
    <w:p w14:paraId="7042B917" w14:textId="6FA4D930" w:rsidR="00A94E26" w:rsidRDefault="00A94E26">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_Toc122098604 \h </w:instrText>
      </w:r>
      <w:r>
        <w:rPr>
          <w:noProof/>
        </w:rPr>
      </w:r>
      <w:r>
        <w:rPr>
          <w:noProof/>
        </w:rPr>
        <w:fldChar w:fldCharType="separate"/>
      </w:r>
      <w:r>
        <w:rPr>
          <w:noProof/>
        </w:rPr>
        <w:t>45</w:t>
      </w:r>
      <w:r>
        <w:rPr>
          <w:noProof/>
        </w:rPr>
        <w:fldChar w:fldCharType="end"/>
      </w:r>
    </w:p>
    <w:p w14:paraId="4AC39773" w14:textId="102C44DB" w:rsidR="00A94E26" w:rsidRDefault="00A94E26">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_Toc122098605 \h </w:instrText>
      </w:r>
      <w:r>
        <w:rPr>
          <w:noProof/>
        </w:rPr>
      </w:r>
      <w:r>
        <w:rPr>
          <w:noProof/>
        </w:rPr>
        <w:fldChar w:fldCharType="separate"/>
      </w:r>
      <w:r>
        <w:rPr>
          <w:noProof/>
        </w:rPr>
        <w:t>45</w:t>
      </w:r>
      <w:r>
        <w:rPr>
          <w:noProof/>
        </w:rPr>
        <w:fldChar w:fldCharType="end"/>
      </w:r>
    </w:p>
    <w:p w14:paraId="4C95E66D" w14:textId="2E70E059" w:rsidR="00A94E26" w:rsidRDefault="00A94E26">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NotificationSubscriptions</w:t>
      </w:r>
      <w:r>
        <w:rPr>
          <w:noProof/>
        </w:rPr>
        <w:tab/>
      </w:r>
      <w:r>
        <w:rPr>
          <w:noProof/>
        </w:rPr>
        <w:fldChar w:fldCharType="begin" w:fldLock="1"/>
      </w:r>
      <w:r>
        <w:rPr>
          <w:noProof/>
        </w:rPr>
        <w:instrText xml:space="preserve"> PAGEREF _Toc122098606 \h </w:instrText>
      </w:r>
      <w:r>
        <w:rPr>
          <w:noProof/>
        </w:rPr>
      </w:r>
      <w:r>
        <w:rPr>
          <w:noProof/>
        </w:rPr>
        <w:fldChar w:fldCharType="separate"/>
      </w:r>
      <w:r>
        <w:rPr>
          <w:noProof/>
        </w:rPr>
        <w:t>47</w:t>
      </w:r>
      <w:r>
        <w:rPr>
          <w:noProof/>
        </w:rPr>
        <w:fldChar w:fldCharType="end"/>
      </w:r>
    </w:p>
    <w:p w14:paraId="2DB5C0A9" w14:textId="50199E65" w:rsidR="00A94E26" w:rsidRDefault="00A94E26">
      <w:pPr>
        <w:pStyle w:val="TOC5"/>
        <w:rPr>
          <w:rFonts w:asciiTheme="minorHAnsi" w:eastAsiaTheme="minorEastAsia" w:hAnsiTheme="minorHAnsi" w:cstheme="minorBidi"/>
          <w:noProof/>
          <w:sz w:val="22"/>
          <w:szCs w:val="22"/>
          <w:lang w:eastAsia="en-GB"/>
        </w:rPr>
      </w:pPr>
      <w:r w:rsidRPr="00725EE3">
        <w:rPr>
          <w:rFonts w:eastAsia="DengXian"/>
          <w:noProof/>
        </w:rPr>
        <w:t>6.1.3</w:t>
      </w:r>
      <w:r>
        <w:rPr>
          <w:noProof/>
        </w:rPr>
        <w:t>.7</w:t>
      </w:r>
      <w:r w:rsidRPr="00725EE3">
        <w:rPr>
          <w:rFonts w:eastAsia="DengXian"/>
          <w:noProof/>
        </w:rPr>
        <w:t>.1</w:t>
      </w:r>
      <w:r>
        <w:rPr>
          <w:rFonts w:asciiTheme="minorHAnsi" w:eastAsiaTheme="minorEastAsia" w:hAnsiTheme="minorHAnsi" w:cstheme="minorBidi"/>
          <w:noProof/>
          <w:sz w:val="22"/>
          <w:szCs w:val="22"/>
          <w:lang w:eastAsia="en-GB"/>
        </w:rPr>
        <w:tab/>
      </w:r>
      <w:r w:rsidRPr="00725EE3">
        <w:rPr>
          <w:rFonts w:eastAsia="DengXian"/>
          <w:noProof/>
        </w:rPr>
        <w:t>Description</w:t>
      </w:r>
      <w:r>
        <w:rPr>
          <w:noProof/>
        </w:rPr>
        <w:tab/>
      </w:r>
      <w:r>
        <w:rPr>
          <w:noProof/>
        </w:rPr>
        <w:fldChar w:fldCharType="begin" w:fldLock="1"/>
      </w:r>
      <w:r>
        <w:rPr>
          <w:noProof/>
        </w:rPr>
        <w:instrText xml:space="preserve"> PAGEREF _Toc122098607 \h </w:instrText>
      </w:r>
      <w:r>
        <w:rPr>
          <w:noProof/>
        </w:rPr>
      </w:r>
      <w:r>
        <w:rPr>
          <w:noProof/>
        </w:rPr>
        <w:fldChar w:fldCharType="separate"/>
      </w:r>
      <w:r>
        <w:rPr>
          <w:noProof/>
        </w:rPr>
        <w:t>47</w:t>
      </w:r>
      <w:r>
        <w:rPr>
          <w:noProof/>
        </w:rPr>
        <w:fldChar w:fldCharType="end"/>
      </w:r>
    </w:p>
    <w:p w14:paraId="30ACDDCD" w14:textId="470D7B89" w:rsidR="00A94E26" w:rsidRDefault="00A94E26">
      <w:pPr>
        <w:pStyle w:val="TOC5"/>
        <w:rPr>
          <w:rFonts w:asciiTheme="minorHAnsi" w:eastAsiaTheme="minorEastAsia" w:hAnsiTheme="minorHAnsi" w:cstheme="minorBidi"/>
          <w:noProof/>
          <w:sz w:val="22"/>
          <w:szCs w:val="22"/>
          <w:lang w:eastAsia="en-GB"/>
        </w:rPr>
      </w:pPr>
      <w:r w:rsidRPr="00725EE3">
        <w:rPr>
          <w:rFonts w:eastAsia="DengXian"/>
          <w:noProof/>
        </w:rPr>
        <w:t>6.1.3</w:t>
      </w:r>
      <w:r>
        <w:rPr>
          <w:noProof/>
        </w:rPr>
        <w:t>.7</w:t>
      </w:r>
      <w:r w:rsidRPr="00725EE3">
        <w:rPr>
          <w:rFonts w:eastAsia="DengXian"/>
          <w:noProof/>
        </w:rPr>
        <w:t>.2</w:t>
      </w:r>
      <w:r>
        <w:rPr>
          <w:rFonts w:asciiTheme="minorHAnsi" w:eastAsiaTheme="minorEastAsia" w:hAnsiTheme="minorHAnsi" w:cstheme="minorBidi"/>
          <w:noProof/>
          <w:sz w:val="22"/>
          <w:szCs w:val="22"/>
          <w:lang w:eastAsia="en-GB"/>
        </w:rPr>
        <w:tab/>
      </w:r>
      <w:r w:rsidRPr="00725EE3">
        <w:rPr>
          <w:rFonts w:eastAsia="DengXian"/>
          <w:noProof/>
        </w:rPr>
        <w:t>Resource Definition</w:t>
      </w:r>
      <w:r>
        <w:rPr>
          <w:noProof/>
        </w:rPr>
        <w:tab/>
      </w:r>
      <w:r>
        <w:rPr>
          <w:noProof/>
        </w:rPr>
        <w:fldChar w:fldCharType="begin" w:fldLock="1"/>
      </w:r>
      <w:r>
        <w:rPr>
          <w:noProof/>
        </w:rPr>
        <w:instrText xml:space="preserve"> PAGEREF _Toc122098608 \h </w:instrText>
      </w:r>
      <w:r>
        <w:rPr>
          <w:noProof/>
        </w:rPr>
      </w:r>
      <w:r>
        <w:rPr>
          <w:noProof/>
        </w:rPr>
        <w:fldChar w:fldCharType="separate"/>
      </w:r>
      <w:r>
        <w:rPr>
          <w:noProof/>
        </w:rPr>
        <w:t>47</w:t>
      </w:r>
      <w:r>
        <w:rPr>
          <w:noProof/>
        </w:rPr>
        <w:fldChar w:fldCharType="end"/>
      </w:r>
    </w:p>
    <w:p w14:paraId="72C5C31B" w14:textId="7DD8AC40" w:rsidR="00A94E26" w:rsidRDefault="00A94E26">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_Toc122098609 \h </w:instrText>
      </w:r>
      <w:r>
        <w:rPr>
          <w:noProof/>
        </w:rPr>
      </w:r>
      <w:r>
        <w:rPr>
          <w:noProof/>
        </w:rPr>
        <w:fldChar w:fldCharType="separate"/>
      </w:r>
      <w:r>
        <w:rPr>
          <w:noProof/>
        </w:rPr>
        <w:t>47</w:t>
      </w:r>
      <w:r>
        <w:rPr>
          <w:noProof/>
        </w:rPr>
        <w:fldChar w:fldCharType="end"/>
      </w:r>
    </w:p>
    <w:p w14:paraId="27DAE782" w14:textId="1327E728" w:rsidR="00A94E26" w:rsidRDefault="00A94E26">
      <w:pPr>
        <w:pStyle w:val="TOC4"/>
        <w:rPr>
          <w:rFonts w:asciiTheme="minorHAnsi" w:eastAsiaTheme="minorEastAsia" w:hAnsiTheme="minorHAnsi" w:cstheme="minorBidi"/>
          <w:noProof/>
          <w:sz w:val="22"/>
          <w:szCs w:val="22"/>
          <w:lang w:eastAsia="en-GB"/>
        </w:rPr>
      </w:pPr>
      <w:r w:rsidRPr="00725EE3">
        <w:rPr>
          <w:rFonts w:eastAsia="DengXian"/>
          <w:noProof/>
        </w:rPr>
        <w:t>6.1.3.8</w:t>
      </w:r>
      <w:r>
        <w:rPr>
          <w:rFonts w:asciiTheme="minorHAnsi" w:eastAsiaTheme="minorEastAsia" w:hAnsiTheme="minorHAnsi" w:cstheme="minorBidi"/>
          <w:noProof/>
          <w:sz w:val="22"/>
          <w:szCs w:val="22"/>
          <w:lang w:eastAsia="en-GB"/>
        </w:rPr>
        <w:tab/>
      </w:r>
      <w:r w:rsidRPr="00725EE3">
        <w:rPr>
          <w:rFonts w:eastAsia="DengXian"/>
          <w:noProof/>
        </w:rPr>
        <w:t>Resource: IndividualNotificationSubscription</w:t>
      </w:r>
      <w:r>
        <w:rPr>
          <w:noProof/>
        </w:rPr>
        <w:tab/>
      </w:r>
      <w:r>
        <w:rPr>
          <w:noProof/>
        </w:rPr>
        <w:fldChar w:fldCharType="begin" w:fldLock="1"/>
      </w:r>
      <w:r>
        <w:rPr>
          <w:noProof/>
        </w:rPr>
        <w:instrText xml:space="preserve"> PAGEREF _Toc122098610 \h </w:instrText>
      </w:r>
      <w:r>
        <w:rPr>
          <w:noProof/>
        </w:rPr>
      </w:r>
      <w:r>
        <w:rPr>
          <w:noProof/>
        </w:rPr>
        <w:fldChar w:fldCharType="separate"/>
      </w:r>
      <w:r>
        <w:rPr>
          <w:noProof/>
        </w:rPr>
        <w:t>48</w:t>
      </w:r>
      <w:r>
        <w:rPr>
          <w:noProof/>
        </w:rPr>
        <w:fldChar w:fldCharType="end"/>
      </w:r>
    </w:p>
    <w:p w14:paraId="13F03414" w14:textId="62B2F191" w:rsidR="00A94E26" w:rsidRDefault="00A94E26">
      <w:pPr>
        <w:pStyle w:val="TOC5"/>
        <w:rPr>
          <w:rFonts w:asciiTheme="minorHAnsi" w:eastAsiaTheme="minorEastAsia" w:hAnsiTheme="minorHAnsi" w:cstheme="minorBidi"/>
          <w:noProof/>
          <w:sz w:val="22"/>
          <w:szCs w:val="22"/>
          <w:lang w:eastAsia="en-GB"/>
        </w:rPr>
      </w:pPr>
      <w:r w:rsidRPr="00725EE3">
        <w:rPr>
          <w:rFonts w:eastAsia="DengXian"/>
          <w:noProof/>
        </w:rPr>
        <w:t>6.1.3.8.1</w:t>
      </w:r>
      <w:r>
        <w:rPr>
          <w:rFonts w:asciiTheme="minorHAnsi" w:eastAsiaTheme="minorEastAsia" w:hAnsiTheme="minorHAnsi" w:cstheme="minorBidi"/>
          <w:noProof/>
          <w:sz w:val="22"/>
          <w:szCs w:val="22"/>
          <w:lang w:eastAsia="en-GB"/>
        </w:rPr>
        <w:tab/>
      </w:r>
      <w:r w:rsidRPr="00725EE3">
        <w:rPr>
          <w:rFonts w:eastAsia="DengXian"/>
          <w:noProof/>
        </w:rPr>
        <w:t>Description</w:t>
      </w:r>
      <w:r>
        <w:rPr>
          <w:noProof/>
        </w:rPr>
        <w:tab/>
      </w:r>
      <w:r>
        <w:rPr>
          <w:noProof/>
        </w:rPr>
        <w:fldChar w:fldCharType="begin" w:fldLock="1"/>
      </w:r>
      <w:r>
        <w:rPr>
          <w:noProof/>
        </w:rPr>
        <w:instrText xml:space="preserve"> PAGEREF _Toc122098611 \h </w:instrText>
      </w:r>
      <w:r>
        <w:rPr>
          <w:noProof/>
        </w:rPr>
      </w:r>
      <w:r>
        <w:rPr>
          <w:noProof/>
        </w:rPr>
        <w:fldChar w:fldCharType="separate"/>
      </w:r>
      <w:r>
        <w:rPr>
          <w:noProof/>
        </w:rPr>
        <w:t>48</w:t>
      </w:r>
      <w:r>
        <w:rPr>
          <w:noProof/>
        </w:rPr>
        <w:fldChar w:fldCharType="end"/>
      </w:r>
    </w:p>
    <w:p w14:paraId="010AB28B" w14:textId="34FBE08C" w:rsidR="00A94E26" w:rsidRDefault="00A94E26">
      <w:pPr>
        <w:pStyle w:val="TOC5"/>
        <w:rPr>
          <w:rFonts w:asciiTheme="minorHAnsi" w:eastAsiaTheme="minorEastAsia" w:hAnsiTheme="minorHAnsi" w:cstheme="minorBidi"/>
          <w:noProof/>
          <w:sz w:val="22"/>
          <w:szCs w:val="22"/>
          <w:lang w:eastAsia="en-GB"/>
        </w:rPr>
      </w:pPr>
      <w:r w:rsidRPr="00725EE3">
        <w:rPr>
          <w:rFonts w:eastAsia="DengXian"/>
          <w:noProof/>
        </w:rPr>
        <w:t>6.1.3.8.2</w:t>
      </w:r>
      <w:r>
        <w:rPr>
          <w:rFonts w:asciiTheme="minorHAnsi" w:eastAsiaTheme="minorEastAsia" w:hAnsiTheme="minorHAnsi" w:cstheme="minorBidi"/>
          <w:noProof/>
          <w:sz w:val="22"/>
          <w:szCs w:val="22"/>
          <w:lang w:eastAsia="en-GB"/>
        </w:rPr>
        <w:tab/>
      </w:r>
      <w:r w:rsidRPr="00725EE3">
        <w:rPr>
          <w:rFonts w:eastAsia="DengXian"/>
          <w:noProof/>
        </w:rPr>
        <w:t>Resource Definition</w:t>
      </w:r>
      <w:r>
        <w:rPr>
          <w:noProof/>
        </w:rPr>
        <w:tab/>
      </w:r>
      <w:r>
        <w:rPr>
          <w:noProof/>
        </w:rPr>
        <w:fldChar w:fldCharType="begin" w:fldLock="1"/>
      </w:r>
      <w:r>
        <w:rPr>
          <w:noProof/>
        </w:rPr>
        <w:instrText xml:space="preserve"> PAGEREF _Toc122098612 \h </w:instrText>
      </w:r>
      <w:r>
        <w:rPr>
          <w:noProof/>
        </w:rPr>
      </w:r>
      <w:r>
        <w:rPr>
          <w:noProof/>
        </w:rPr>
        <w:fldChar w:fldCharType="separate"/>
      </w:r>
      <w:r>
        <w:rPr>
          <w:noProof/>
        </w:rPr>
        <w:t>48</w:t>
      </w:r>
      <w:r>
        <w:rPr>
          <w:noProof/>
        </w:rPr>
        <w:fldChar w:fldCharType="end"/>
      </w:r>
    </w:p>
    <w:p w14:paraId="127038B8" w14:textId="386EA271" w:rsidR="00A94E26" w:rsidRDefault="00A94E26">
      <w:pPr>
        <w:pStyle w:val="TOC5"/>
        <w:rPr>
          <w:rFonts w:asciiTheme="minorHAnsi" w:eastAsiaTheme="minorEastAsia" w:hAnsiTheme="minorHAnsi" w:cstheme="minorBidi"/>
          <w:noProof/>
          <w:sz w:val="22"/>
          <w:szCs w:val="22"/>
          <w:lang w:eastAsia="en-GB"/>
        </w:rPr>
      </w:pPr>
      <w:r w:rsidRPr="00725EE3">
        <w:rPr>
          <w:rFonts w:eastAsia="DengXian"/>
          <w:noProof/>
        </w:rPr>
        <w:t>6.1.3.8.3</w:t>
      </w:r>
      <w:r>
        <w:rPr>
          <w:rFonts w:asciiTheme="minorHAnsi" w:eastAsiaTheme="minorEastAsia" w:hAnsiTheme="minorHAnsi" w:cstheme="minorBidi"/>
          <w:noProof/>
          <w:sz w:val="22"/>
          <w:szCs w:val="22"/>
          <w:lang w:eastAsia="en-GB"/>
        </w:rPr>
        <w:tab/>
      </w:r>
      <w:r w:rsidRPr="00725EE3">
        <w:rPr>
          <w:rFonts w:eastAsia="DengXian"/>
          <w:noProof/>
        </w:rPr>
        <w:t>Resource Standard Methods</w:t>
      </w:r>
      <w:r>
        <w:rPr>
          <w:noProof/>
        </w:rPr>
        <w:tab/>
      </w:r>
      <w:r>
        <w:rPr>
          <w:noProof/>
        </w:rPr>
        <w:fldChar w:fldCharType="begin" w:fldLock="1"/>
      </w:r>
      <w:r>
        <w:rPr>
          <w:noProof/>
        </w:rPr>
        <w:instrText xml:space="preserve"> PAGEREF _Toc122098613 \h </w:instrText>
      </w:r>
      <w:r>
        <w:rPr>
          <w:noProof/>
        </w:rPr>
      </w:r>
      <w:r>
        <w:rPr>
          <w:noProof/>
        </w:rPr>
        <w:fldChar w:fldCharType="separate"/>
      </w:r>
      <w:r>
        <w:rPr>
          <w:noProof/>
        </w:rPr>
        <w:t>48</w:t>
      </w:r>
      <w:r>
        <w:rPr>
          <w:noProof/>
        </w:rPr>
        <w:fldChar w:fldCharType="end"/>
      </w:r>
    </w:p>
    <w:p w14:paraId="763CA37D" w14:textId="3C11FEFD" w:rsidR="00A94E26" w:rsidRDefault="00A94E26">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Meta Schema (Document)</w:t>
      </w:r>
      <w:r>
        <w:rPr>
          <w:noProof/>
        </w:rPr>
        <w:tab/>
      </w:r>
      <w:r>
        <w:rPr>
          <w:noProof/>
        </w:rPr>
        <w:fldChar w:fldCharType="begin" w:fldLock="1"/>
      </w:r>
      <w:r>
        <w:rPr>
          <w:noProof/>
        </w:rPr>
        <w:instrText xml:space="preserve"> PAGEREF _Toc122098614 \h </w:instrText>
      </w:r>
      <w:r>
        <w:rPr>
          <w:noProof/>
        </w:rPr>
      </w:r>
      <w:r>
        <w:rPr>
          <w:noProof/>
        </w:rPr>
        <w:fldChar w:fldCharType="separate"/>
      </w:r>
      <w:r>
        <w:rPr>
          <w:noProof/>
        </w:rPr>
        <w:t>51</w:t>
      </w:r>
      <w:r>
        <w:rPr>
          <w:noProof/>
        </w:rPr>
        <w:fldChar w:fldCharType="end"/>
      </w:r>
    </w:p>
    <w:p w14:paraId="0F58E40B" w14:textId="0EA24D1E" w:rsidR="00A94E26" w:rsidRDefault="00A94E26">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_Toc122098615 \h </w:instrText>
      </w:r>
      <w:r>
        <w:rPr>
          <w:noProof/>
        </w:rPr>
      </w:r>
      <w:r>
        <w:rPr>
          <w:noProof/>
        </w:rPr>
        <w:fldChar w:fldCharType="separate"/>
      </w:r>
      <w:r>
        <w:rPr>
          <w:noProof/>
        </w:rPr>
        <w:t>51</w:t>
      </w:r>
      <w:r>
        <w:rPr>
          <w:noProof/>
        </w:rPr>
        <w:fldChar w:fldCharType="end"/>
      </w:r>
    </w:p>
    <w:p w14:paraId="60312BF9" w14:textId="2689DA9B" w:rsidR="00A94E26" w:rsidRDefault="00A94E26">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_Toc122098616 \h </w:instrText>
      </w:r>
      <w:r>
        <w:rPr>
          <w:noProof/>
        </w:rPr>
      </w:r>
      <w:r>
        <w:rPr>
          <w:noProof/>
        </w:rPr>
        <w:fldChar w:fldCharType="separate"/>
      </w:r>
      <w:r>
        <w:rPr>
          <w:noProof/>
        </w:rPr>
        <w:t>51</w:t>
      </w:r>
      <w:r>
        <w:rPr>
          <w:noProof/>
        </w:rPr>
        <w:fldChar w:fldCharType="end"/>
      </w:r>
    </w:p>
    <w:p w14:paraId="5970CF37" w14:textId="1098165F" w:rsidR="00A94E26" w:rsidRDefault="00A94E26">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_Toc122098617 \h </w:instrText>
      </w:r>
      <w:r>
        <w:rPr>
          <w:noProof/>
        </w:rPr>
      </w:r>
      <w:r>
        <w:rPr>
          <w:noProof/>
        </w:rPr>
        <w:fldChar w:fldCharType="separate"/>
      </w:r>
      <w:r>
        <w:rPr>
          <w:noProof/>
        </w:rPr>
        <w:t>52</w:t>
      </w:r>
      <w:r>
        <w:rPr>
          <w:noProof/>
        </w:rPr>
        <w:fldChar w:fldCharType="end"/>
      </w:r>
    </w:p>
    <w:p w14:paraId="57CA5010" w14:textId="1AC73AD5" w:rsidR="00A94E26" w:rsidRDefault="00A94E26">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_Toc122098618 \h </w:instrText>
      </w:r>
      <w:r>
        <w:rPr>
          <w:noProof/>
        </w:rPr>
      </w:r>
      <w:r>
        <w:rPr>
          <w:noProof/>
        </w:rPr>
        <w:fldChar w:fldCharType="separate"/>
      </w:r>
      <w:r>
        <w:rPr>
          <w:noProof/>
        </w:rPr>
        <w:t>54</w:t>
      </w:r>
      <w:r>
        <w:rPr>
          <w:noProof/>
        </w:rPr>
        <w:fldChar w:fldCharType="end"/>
      </w:r>
    </w:p>
    <w:p w14:paraId="076E62E9" w14:textId="526EF159" w:rsidR="00A94E26" w:rsidRDefault="00A94E26">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_Toc122098619 \h </w:instrText>
      </w:r>
      <w:r>
        <w:rPr>
          <w:noProof/>
        </w:rPr>
      </w:r>
      <w:r>
        <w:rPr>
          <w:noProof/>
        </w:rPr>
        <w:fldChar w:fldCharType="separate"/>
      </w:r>
      <w:r>
        <w:rPr>
          <w:noProof/>
        </w:rPr>
        <w:t>54</w:t>
      </w:r>
      <w:r>
        <w:rPr>
          <w:noProof/>
        </w:rPr>
        <w:fldChar w:fldCharType="end"/>
      </w:r>
    </w:p>
    <w:p w14:paraId="30D54A1B" w14:textId="57F2F6BE" w:rsidR="00A94E26" w:rsidRDefault="00A94E26">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_Toc122098620 \h </w:instrText>
      </w:r>
      <w:r>
        <w:rPr>
          <w:noProof/>
        </w:rPr>
      </w:r>
      <w:r>
        <w:rPr>
          <w:noProof/>
        </w:rPr>
        <w:fldChar w:fldCharType="separate"/>
      </w:r>
      <w:r>
        <w:rPr>
          <w:noProof/>
        </w:rPr>
        <w:t>54</w:t>
      </w:r>
      <w:r>
        <w:rPr>
          <w:noProof/>
        </w:rPr>
        <w:fldChar w:fldCharType="end"/>
      </w:r>
    </w:p>
    <w:p w14:paraId="0188AFE6" w14:textId="1A90E5ED" w:rsidR="00A94E26" w:rsidRDefault="00A94E26">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_Toc122098621 \h </w:instrText>
      </w:r>
      <w:r>
        <w:rPr>
          <w:noProof/>
        </w:rPr>
      </w:r>
      <w:r>
        <w:rPr>
          <w:noProof/>
        </w:rPr>
        <w:fldChar w:fldCharType="separate"/>
      </w:r>
      <w:r>
        <w:rPr>
          <w:noProof/>
        </w:rPr>
        <w:t>54</w:t>
      </w:r>
      <w:r>
        <w:rPr>
          <w:noProof/>
        </w:rPr>
        <w:fldChar w:fldCharType="end"/>
      </w:r>
    </w:p>
    <w:p w14:paraId="73D0C5F8" w14:textId="2F7C56D4" w:rsidR="00A94E26" w:rsidRDefault="00A94E26">
      <w:pPr>
        <w:pStyle w:val="TOC5"/>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_Toc122098622 \h </w:instrText>
      </w:r>
      <w:r>
        <w:rPr>
          <w:noProof/>
        </w:rPr>
      </w:r>
      <w:r>
        <w:rPr>
          <w:noProof/>
        </w:rPr>
        <w:fldChar w:fldCharType="separate"/>
      </w:r>
      <w:r>
        <w:rPr>
          <w:noProof/>
        </w:rPr>
        <w:t>54</w:t>
      </w:r>
      <w:r>
        <w:rPr>
          <w:noProof/>
        </w:rPr>
        <w:fldChar w:fldCharType="end"/>
      </w:r>
    </w:p>
    <w:p w14:paraId="2B47BCDF" w14:textId="1379846F" w:rsidR="00A94E26" w:rsidRDefault="00A94E26">
      <w:pPr>
        <w:pStyle w:val="TOC5"/>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_Toc122098623 \h </w:instrText>
      </w:r>
      <w:r>
        <w:rPr>
          <w:noProof/>
        </w:rPr>
      </w:r>
      <w:r>
        <w:rPr>
          <w:noProof/>
        </w:rPr>
        <w:fldChar w:fldCharType="separate"/>
      </w:r>
      <w:r>
        <w:rPr>
          <w:noProof/>
        </w:rPr>
        <w:t>54</w:t>
      </w:r>
      <w:r>
        <w:rPr>
          <w:noProof/>
        </w:rPr>
        <w:fldChar w:fldCharType="end"/>
      </w:r>
    </w:p>
    <w:p w14:paraId="7A258D1A" w14:textId="4672E5D3" w:rsidR="00A94E26" w:rsidRDefault="00A94E26">
      <w:pPr>
        <w:pStyle w:val="TOC5"/>
        <w:rPr>
          <w:rFonts w:asciiTheme="minorHAnsi" w:eastAsiaTheme="minorEastAsia" w:hAnsiTheme="minorHAnsi" w:cstheme="minorBidi"/>
          <w:noProof/>
          <w:sz w:val="22"/>
          <w:szCs w:val="22"/>
          <w:lang w:eastAsia="en-GB"/>
        </w:rPr>
      </w:pPr>
      <w:r>
        <w:rPr>
          <w:noProof/>
        </w:rPr>
        <w:t>6.1.5.2.3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_Toc122098624 \h </w:instrText>
      </w:r>
      <w:r>
        <w:rPr>
          <w:noProof/>
        </w:rPr>
      </w:r>
      <w:r>
        <w:rPr>
          <w:noProof/>
        </w:rPr>
        <w:fldChar w:fldCharType="separate"/>
      </w:r>
      <w:r>
        <w:rPr>
          <w:noProof/>
        </w:rPr>
        <w:t>54</w:t>
      </w:r>
      <w:r>
        <w:rPr>
          <w:noProof/>
        </w:rPr>
        <w:fldChar w:fldCharType="end"/>
      </w:r>
    </w:p>
    <w:p w14:paraId="0DA31356" w14:textId="63D95FC3" w:rsidR="00A94E26" w:rsidRDefault="00A94E26">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Notification due to Data Change</w:t>
      </w:r>
      <w:r>
        <w:rPr>
          <w:noProof/>
        </w:rPr>
        <w:tab/>
      </w:r>
      <w:r>
        <w:rPr>
          <w:noProof/>
        </w:rPr>
        <w:fldChar w:fldCharType="begin" w:fldLock="1"/>
      </w:r>
      <w:r>
        <w:rPr>
          <w:noProof/>
        </w:rPr>
        <w:instrText xml:space="preserve"> PAGEREF _Toc122098625 \h </w:instrText>
      </w:r>
      <w:r>
        <w:rPr>
          <w:noProof/>
        </w:rPr>
      </w:r>
      <w:r>
        <w:rPr>
          <w:noProof/>
        </w:rPr>
        <w:fldChar w:fldCharType="separate"/>
      </w:r>
      <w:r>
        <w:rPr>
          <w:noProof/>
        </w:rPr>
        <w:t>55</w:t>
      </w:r>
      <w:r>
        <w:rPr>
          <w:noProof/>
        </w:rPr>
        <w:fldChar w:fldCharType="end"/>
      </w:r>
    </w:p>
    <w:p w14:paraId="44298B81" w14:textId="096A403B" w:rsidR="00A94E26" w:rsidRDefault="00A94E26">
      <w:pPr>
        <w:pStyle w:val="TOC5"/>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_Toc122098626 \h </w:instrText>
      </w:r>
      <w:r>
        <w:rPr>
          <w:noProof/>
        </w:rPr>
      </w:r>
      <w:r>
        <w:rPr>
          <w:noProof/>
        </w:rPr>
        <w:fldChar w:fldCharType="separate"/>
      </w:r>
      <w:r>
        <w:rPr>
          <w:noProof/>
        </w:rPr>
        <w:t>55</w:t>
      </w:r>
      <w:r>
        <w:rPr>
          <w:noProof/>
        </w:rPr>
        <w:fldChar w:fldCharType="end"/>
      </w:r>
    </w:p>
    <w:p w14:paraId="08D9B5B9" w14:textId="1EECA643" w:rsidR="00A94E26" w:rsidRDefault="00A94E26">
      <w:pPr>
        <w:pStyle w:val="TOC5"/>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_Toc122098627 \h </w:instrText>
      </w:r>
      <w:r>
        <w:rPr>
          <w:noProof/>
        </w:rPr>
      </w:r>
      <w:r>
        <w:rPr>
          <w:noProof/>
        </w:rPr>
        <w:fldChar w:fldCharType="separate"/>
      </w:r>
      <w:r>
        <w:rPr>
          <w:noProof/>
        </w:rPr>
        <w:t>55</w:t>
      </w:r>
      <w:r>
        <w:rPr>
          <w:noProof/>
        </w:rPr>
        <w:fldChar w:fldCharType="end"/>
      </w:r>
    </w:p>
    <w:p w14:paraId="231D363A" w14:textId="00280D34" w:rsidR="00A94E26" w:rsidRDefault="00A94E26">
      <w:pPr>
        <w:pStyle w:val="TOC5"/>
        <w:rPr>
          <w:rFonts w:asciiTheme="minorHAnsi" w:eastAsiaTheme="minorEastAsia" w:hAnsiTheme="minorHAnsi" w:cstheme="minorBidi"/>
          <w:noProof/>
          <w:sz w:val="22"/>
          <w:szCs w:val="22"/>
          <w:lang w:eastAsia="en-GB"/>
        </w:rPr>
      </w:pPr>
      <w:r>
        <w:rPr>
          <w:noProof/>
        </w:rPr>
        <w:t>6.1.5.3.3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_Toc122098628 \h </w:instrText>
      </w:r>
      <w:r>
        <w:rPr>
          <w:noProof/>
        </w:rPr>
      </w:r>
      <w:r>
        <w:rPr>
          <w:noProof/>
        </w:rPr>
        <w:fldChar w:fldCharType="separate"/>
      </w:r>
      <w:r>
        <w:rPr>
          <w:noProof/>
        </w:rPr>
        <w:t>55</w:t>
      </w:r>
      <w:r>
        <w:rPr>
          <w:noProof/>
        </w:rPr>
        <w:fldChar w:fldCharType="end"/>
      </w:r>
    </w:p>
    <w:p w14:paraId="32B61581" w14:textId="7C331989" w:rsidR="00A94E26" w:rsidRDefault="00A94E26">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Subscription Expiry Notification</w:t>
      </w:r>
      <w:r>
        <w:rPr>
          <w:noProof/>
        </w:rPr>
        <w:tab/>
      </w:r>
      <w:r>
        <w:rPr>
          <w:noProof/>
        </w:rPr>
        <w:fldChar w:fldCharType="begin" w:fldLock="1"/>
      </w:r>
      <w:r>
        <w:rPr>
          <w:noProof/>
        </w:rPr>
        <w:instrText xml:space="preserve"> PAGEREF _Toc122098629 \h </w:instrText>
      </w:r>
      <w:r>
        <w:rPr>
          <w:noProof/>
        </w:rPr>
      </w:r>
      <w:r>
        <w:rPr>
          <w:noProof/>
        </w:rPr>
        <w:fldChar w:fldCharType="separate"/>
      </w:r>
      <w:r>
        <w:rPr>
          <w:noProof/>
        </w:rPr>
        <w:t>55</w:t>
      </w:r>
      <w:r>
        <w:rPr>
          <w:noProof/>
        </w:rPr>
        <w:fldChar w:fldCharType="end"/>
      </w:r>
    </w:p>
    <w:p w14:paraId="0E63C5D1" w14:textId="21AB60A2" w:rsidR="00A94E26" w:rsidRDefault="00A94E26">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_Toc122098630 \h </w:instrText>
      </w:r>
      <w:r>
        <w:rPr>
          <w:noProof/>
        </w:rPr>
      </w:r>
      <w:r>
        <w:rPr>
          <w:noProof/>
        </w:rPr>
        <w:fldChar w:fldCharType="separate"/>
      </w:r>
      <w:r>
        <w:rPr>
          <w:noProof/>
        </w:rPr>
        <w:t>55</w:t>
      </w:r>
      <w:r>
        <w:rPr>
          <w:noProof/>
        </w:rPr>
        <w:fldChar w:fldCharType="end"/>
      </w:r>
    </w:p>
    <w:p w14:paraId="24A88F23" w14:textId="6525B4AC" w:rsidR="00A94E26" w:rsidRDefault="00A94E26">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_Toc122098631 \h </w:instrText>
      </w:r>
      <w:r>
        <w:rPr>
          <w:noProof/>
        </w:rPr>
      </w:r>
      <w:r>
        <w:rPr>
          <w:noProof/>
        </w:rPr>
        <w:fldChar w:fldCharType="separate"/>
      </w:r>
      <w:r>
        <w:rPr>
          <w:noProof/>
        </w:rPr>
        <w:t>55</w:t>
      </w:r>
      <w:r>
        <w:rPr>
          <w:noProof/>
        </w:rPr>
        <w:fldChar w:fldCharType="end"/>
      </w:r>
    </w:p>
    <w:p w14:paraId="7187EBA2" w14:textId="466FB34A" w:rsidR="00A94E26" w:rsidRDefault="00A94E26">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_Toc122098632 \h </w:instrText>
      </w:r>
      <w:r>
        <w:rPr>
          <w:noProof/>
        </w:rPr>
      </w:r>
      <w:r>
        <w:rPr>
          <w:noProof/>
        </w:rPr>
        <w:fldChar w:fldCharType="separate"/>
      </w:r>
      <w:r>
        <w:rPr>
          <w:noProof/>
        </w:rPr>
        <w:t>56</w:t>
      </w:r>
      <w:r>
        <w:rPr>
          <w:noProof/>
        </w:rPr>
        <w:fldChar w:fldCharType="end"/>
      </w:r>
    </w:p>
    <w:p w14:paraId="06678F5B" w14:textId="597B5FC5" w:rsidR="00A94E26" w:rsidRDefault="00A94E26">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_Toc122098633 \h </w:instrText>
      </w:r>
      <w:r>
        <w:rPr>
          <w:noProof/>
        </w:rPr>
      </w:r>
      <w:r>
        <w:rPr>
          <w:noProof/>
        </w:rPr>
        <w:fldChar w:fldCharType="separate"/>
      </w:r>
      <w:r>
        <w:rPr>
          <w:noProof/>
        </w:rPr>
        <w:t>56</w:t>
      </w:r>
      <w:r>
        <w:rPr>
          <w:noProof/>
        </w:rPr>
        <w:fldChar w:fldCharType="end"/>
      </w:r>
    </w:p>
    <w:p w14:paraId="4DF33FF1" w14:textId="3487AFB4" w:rsidR="00A94E26" w:rsidRDefault="00A94E26">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_Toc122098634 \h </w:instrText>
      </w:r>
      <w:r>
        <w:rPr>
          <w:noProof/>
        </w:rPr>
      </w:r>
      <w:r>
        <w:rPr>
          <w:noProof/>
        </w:rPr>
        <w:fldChar w:fldCharType="separate"/>
      </w:r>
      <w:r>
        <w:rPr>
          <w:noProof/>
        </w:rPr>
        <w:t>56</w:t>
      </w:r>
      <w:r>
        <w:rPr>
          <w:noProof/>
        </w:rPr>
        <w:fldChar w:fldCharType="end"/>
      </w:r>
    </w:p>
    <w:p w14:paraId="07E8EF00" w14:textId="2D81FE19" w:rsidR="00A94E26" w:rsidRDefault="00A94E26">
      <w:pPr>
        <w:pStyle w:val="TOC4"/>
        <w:rPr>
          <w:rFonts w:asciiTheme="minorHAnsi" w:eastAsiaTheme="minorEastAsia" w:hAnsiTheme="minorHAnsi" w:cstheme="minorBidi"/>
          <w:noProof/>
          <w:sz w:val="22"/>
          <w:szCs w:val="22"/>
          <w:lang w:eastAsia="en-GB"/>
        </w:rPr>
      </w:pPr>
      <w:r w:rsidRPr="00725EE3">
        <w:rPr>
          <w:noProof/>
          <w:lang w:val="en-US"/>
        </w:rPr>
        <w:t>6.1.6.2</w:t>
      </w:r>
      <w:r>
        <w:rPr>
          <w:rFonts w:asciiTheme="minorHAnsi" w:eastAsiaTheme="minorEastAsia" w:hAnsiTheme="minorHAnsi" w:cstheme="minorBidi"/>
          <w:noProof/>
          <w:sz w:val="22"/>
          <w:szCs w:val="22"/>
          <w:lang w:eastAsia="en-GB"/>
        </w:rPr>
        <w:tab/>
      </w:r>
      <w:r w:rsidRPr="00725EE3">
        <w:rPr>
          <w:noProof/>
          <w:lang w:val="en-US"/>
        </w:rPr>
        <w:t>Structured data types</w:t>
      </w:r>
      <w:r>
        <w:rPr>
          <w:noProof/>
        </w:rPr>
        <w:tab/>
      </w:r>
      <w:r>
        <w:rPr>
          <w:noProof/>
        </w:rPr>
        <w:fldChar w:fldCharType="begin" w:fldLock="1"/>
      </w:r>
      <w:r>
        <w:rPr>
          <w:noProof/>
        </w:rPr>
        <w:instrText xml:space="preserve"> PAGEREF _Toc122098635 \h </w:instrText>
      </w:r>
      <w:r>
        <w:rPr>
          <w:noProof/>
        </w:rPr>
      </w:r>
      <w:r>
        <w:rPr>
          <w:noProof/>
        </w:rPr>
        <w:fldChar w:fldCharType="separate"/>
      </w:r>
      <w:r>
        <w:rPr>
          <w:noProof/>
        </w:rPr>
        <w:t>57</w:t>
      </w:r>
      <w:r>
        <w:rPr>
          <w:noProof/>
        </w:rPr>
        <w:fldChar w:fldCharType="end"/>
      </w:r>
    </w:p>
    <w:p w14:paraId="0E257C70" w14:textId="4B6777F0" w:rsidR="00A94E26" w:rsidRDefault="00A94E26">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_Toc122098636 \h </w:instrText>
      </w:r>
      <w:r>
        <w:rPr>
          <w:noProof/>
        </w:rPr>
      </w:r>
      <w:r>
        <w:rPr>
          <w:noProof/>
        </w:rPr>
        <w:fldChar w:fldCharType="separate"/>
      </w:r>
      <w:r>
        <w:rPr>
          <w:noProof/>
        </w:rPr>
        <w:t>57</w:t>
      </w:r>
      <w:r>
        <w:rPr>
          <w:noProof/>
        </w:rPr>
        <w:fldChar w:fldCharType="end"/>
      </w:r>
    </w:p>
    <w:p w14:paraId="4F239952" w14:textId="6ED0D21A" w:rsidR="00A94E26" w:rsidRDefault="00A94E26">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RecordSearchResult</w:t>
      </w:r>
      <w:r>
        <w:rPr>
          <w:noProof/>
        </w:rPr>
        <w:tab/>
      </w:r>
      <w:r>
        <w:rPr>
          <w:noProof/>
        </w:rPr>
        <w:fldChar w:fldCharType="begin" w:fldLock="1"/>
      </w:r>
      <w:r>
        <w:rPr>
          <w:noProof/>
        </w:rPr>
        <w:instrText xml:space="preserve"> PAGEREF _Toc122098637 \h </w:instrText>
      </w:r>
      <w:r>
        <w:rPr>
          <w:noProof/>
        </w:rPr>
      </w:r>
      <w:r>
        <w:rPr>
          <w:noProof/>
        </w:rPr>
        <w:fldChar w:fldCharType="separate"/>
      </w:r>
      <w:r>
        <w:rPr>
          <w:noProof/>
        </w:rPr>
        <w:t>58</w:t>
      </w:r>
      <w:r>
        <w:rPr>
          <w:noProof/>
        </w:rPr>
        <w:fldChar w:fldCharType="end"/>
      </w:r>
    </w:p>
    <w:p w14:paraId="23BDC751" w14:textId="6BA192B1" w:rsidR="00A94E26" w:rsidRDefault="00A94E26">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RecordMeta</w:t>
      </w:r>
      <w:r>
        <w:rPr>
          <w:noProof/>
        </w:rPr>
        <w:tab/>
      </w:r>
      <w:r>
        <w:rPr>
          <w:noProof/>
        </w:rPr>
        <w:fldChar w:fldCharType="begin" w:fldLock="1"/>
      </w:r>
      <w:r>
        <w:rPr>
          <w:noProof/>
        </w:rPr>
        <w:instrText xml:space="preserve"> PAGEREF _Toc122098638 \h </w:instrText>
      </w:r>
      <w:r>
        <w:rPr>
          <w:noProof/>
        </w:rPr>
      </w:r>
      <w:r>
        <w:rPr>
          <w:noProof/>
        </w:rPr>
        <w:fldChar w:fldCharType="separate"/>
      </w:r>
      <w:r>
        <w:rPr>
          <w:noProof/>
        </w:rPr>
        <w:t>58</w:t>
      </w:r>
      <w:r>
        <w:rPr>
          <w:noProof/>
        </w:rPr>
        <w:fldChar w:fldCharType="end"/>
      </w:r>
    </w:p>
    <w:p w14:paraId="429430D0" w14:textId="7F49831E" w:rsidR="00A94E26" w:rsidRDefault="00A94E26">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RecordBody</w:t>
      </w:r>
      <w:r>
        <w:rPr>
          <w:noProof/>
        </w:rPr>
        <w:tab/>
      </w:r>
      <w:r>
        <w:rPr>
          <w:noProof/>
        </w:rPr>
        <w:fldChar w:fldCharType="begin" w:fldLock="1"/>
      </w:r>
      <w:r>
        <w:rPr>
          <w:noProof/>
        </w:rPr>
        <w:instrText xml:space="preserve"> PAGEREF _Toc122098639 \h </w:instrText>
      </w:r>
      <w:r>
        <w:rPr>
          <w:noProof/>
        </w:rPr>
      </w:r>
      <w:r>
        <w:rPr>
          <w:noProof/>
        </w:rPr>
        <w:fldChar w:fldCharType="separate"/>
      </w:r>
      <w:r>
        <w:rPr>
          <w:noProof/>
        </w:rPr>
        <w:t>58</w:t>
      </w:r>
      <w:r>
        <w:rPr>
          <w:noProof/>
        </w:rPr>
        <w:fldChar w:fldCharType="end"/>
      </w:r>
    </w:p>
    <w:p w14:paraId="4A2172DB" w14:textId="70E3D897" w:rsidR="00A94E26" w:rsidRDefault="00A94E26">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Record</w:t>
      </w:r>
      <w:r>
        <w:rPr>
          <w:noProof/>
        </w:rPr>
        <w:tab/>
      </w:r>
      <w:r>
        <w:rPr>
          <w:noProof/>
        </w:rPr>
        <w:fldChar w:fldCharType="begin" w:fldLock="1"/>
      </w:r>
      <w:r>
        <w:rPr>
          <w:noProof/>
        </w:rPr>
        <w:instrText xml:space="preserve"> PAGEREF _Toc122098640 \h </w:instrText>
      </w:r>
      <w:r>
        <w:rPr>
          <w:noProof/>
        </w:rPr>
      </w:r>
      <w:r>
        <w:rPr>
          <w:noProof/>
        </w:rPr>
        <w:fldChar w:fldCharType="separate"/>
      </w:r>
      <w:r>
        <w:rPr>
          <w:noProof/>
        </w:rPr>
        <w:t>59</w:t>
      </w:r>
      <w:r>
        <w:rPr>
          <w:noProof/>
        </w:rPr>
        <w:fldChar w:fldCharType="end"/>
      </w:r>
    </w:p>
    <w:p w14:paraId="0040067E" w14:textId="23364889" w:rsidR="00A94E26" w:rsidRDefault="00A94E26">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BlockBody</w:t>
      </w:r>
      <w:r>
        <w:rPr>
          <w:noProof/>
        </w:rPr>
        <w:tab/>
      </w:r>
      <w:r>
        <w:rPr>
          <w:noProof/>
        </w:rPr>
        <w:fldChar w:fldCharType="begin" w:fldLock="1"/>
      </w:r>
      <w:r>
        <w:rPr>
          <w:noProof/>
        </w:rPr>
        <w:instrText xml:space="preserve"> PAGEREF _Toc122098641 \h </w:instrText>
      </w:r>
      <w:r>
        <w:rPr>
          <w:noProof/>
        </w:rPr>
      </w:r>
      <w:r>
        <w:rPr>
          <w:noProof/>
        </w:rPr>
        <w:fldChar w:fldCharType="separate"/>
      </w:r>
      <w:r>
        <w:rPr>
          <w:noProof/>
        </w:rPr>
        <w:t>59</w:t>
      </w:r>
      <w:r>
        <w:rPr>
          <w:noProof/>
        </w:rPr>
        <w:fldChar w:fldCharType="end"/>
      </w:r>
    </w:p>
    <w:p w14:paraId="3345B577" w14:textId="281CEAE8" w:rsidR="00A94E26" w:rsidRDefault="00A94E26">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Block</w:t>
      </w:r>
      <w:r>
        <w:rPr>
          <w:noProof/>
        </w:rPr>
        <w:tab/>
      </w:r>
      <w:r>
        <w:rPr>
          <w:noProof/>
        </w:rPr>
        <w:fldChar w:fldCharType="begin" w:fldLock="1"/>
      </w:r>
      <w:r>
        <w:rPr>
          <w:noProof/>
        </w:rPr>
        <w:instrText xml:space="preserve"> PAGEREF _Toc122098642 \h </w:instrText>
      </w:r>
      <w:r>
        <w:rPr>
          <w:noProof/>
        </w:rPr>
      </w:r>
      <w:r>
        <w:rPr>
          <w:noProof/>
        </w:rPr>
        <w:fldChar w:fldCharType="separate"/>
      </w:r>
      <w:r>
        <w:rPr>
          <w:noProof/>
        </w:rPr>
        <w:t>59</w:t>
      </w:r>
      <w:r>
        <w:rPr>
          <w:noProof/>
        </w:rPr>
        <w:fldChar w:fldCharType="end"/>
      </w:r>
    </w:p>
    <w:p w14:paraId="144F57B9" w14:textId="6A6F9B7D" w:rsidR="00A94E26" w:rsidRDefault="00A94E26">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_Toc122098643 \h </w:instrText>
      </w:r>
      <w:r>
        <w:rPr>
          <w:noProof/>
        </w:rPr>
      </w:r>
      <w:r>
        <w:rPr>
          <w:noProof/>
        </w:rPr>
        <w:fldChar w:fldCharType="separate"/>
      </w:r>
      <w:r>
        <w:rPr>
          <w:noProof/>
        </w:rPr>
        <w:t>59</w:t>
      </w:r>
      <w:r>
        <w:rPr>
          <w:noProof/>
        </w:rPr>
        <w:fldChar w:fldCharType="end"/>
      </w:r>
    </w:p>
    <w:p w14:paraId="42E50CA1" w14:textId="28C2CFD4" w:rsidR="00A94E26" w:rsidRDefault="00A94E26">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lang w:eastAsia="zh-CN"/>
        </w:rPr>
        <w:t>SearchComparison</w:t>
      </w:r>
      <w:r>
        <w:rPr>
          <w:noProof/>
        </w:rPr>
        <w:tab/>
      </w:r>
      <w:r>
        <w:rPr>
          <w:noProof/>
        </w:rPr>
        <w:fldChar w:fldCharType="begin" w:fldLock="1"/>
      </w:r>
      <w:r>
        <w:rPr>
          <w:noProof/>
        </w:rPr>
        <w:instrText xml:space="preserve"> PAGEREF _Toc122098644 \h </w:instrText>
      </w:r>
      <w:r>
        <w:rPr>
          <w:noProof/>
        </w:rPr>
      </w:r>
      <w:r>
        <w:rPr>
          <w:noProof/>
        </w:rPr>
        <w:fldChar w:fldCharType="separate"/>
      </w:r>
      <w:r>
        <w:rPr>
          <w:noProof/>
        </w:rPr>
        <w:t>60</w:t>
      </w:r>
      <w:r>
        <w:rPr>
          <w:noProof/>
        </w:rPr>
        <w:fldChar w:fldCharType="end"/>
      </w:r>
    </w:p>
    <w:p w14:paraId="68224DB5" w14:textId="74B9C334" w:rsidR="00A94E26" w:rsidRDefault="00A94E26">
      <w:pPr>
        <w:pStyle w:val="TOC5"/>
        <w:rPr>
          <w:rFonts w:asciiTheme="minorHAnsi" w:eastAsiaTheme="minorEastAsia" w:hAnsiTheme="minorHAnsi" w:cstheme="minorBidi"/>
          <w:noProof/>
          <w:sz w:val="22"/>
          <w:szCs w:val="22"/>
          <w:lang w:eastAsia="en-GB"/>
        </w:rPr>
      </w:pPr>
      <w:r w:rsidRPr="00725EE3">
        <w:rPr>
          <w:rFonts w:eastAsia="DengXian"/>
          <w:noProof/>
        </w:rPr>
        <w:t>6.1.6.2.10</w:t>
      </w:r>
      <w:r>
        <w:rPr>
          <w:rFonts w:asciiTheme="minorHAnsi" w:eastAsiaTheme="minorEastAsia" w:hAnsiTheme="minorHAnsi" w:cstheme="minorBidi"/>
          <w:noProof/>
          <w:sz w:val="22"/>
          <w:szCs w:val="22"/>
          <w:lang w:eastAsia="en-GB"/>
        </w:rPr>
        <w:tab/>
      </w:r>
      <w:r w:rsidRPr="00725EE3">
        <w:rPr>
          <w:rFonts w:eastAsia="DengXian"/>
          <w:noProof/>
        </w:rPr>
        <w:t>Type: NotificationSubscription</w:t>
      </w:r>
      <w:r>
        <w:rPr>
          <w:noProof/>
        </w:rPr>
        <w:tab/>
      </w:r>
      <w:r>
        <w:rPr>
          <w:noProof/>
        </w:rPr>
        <w:fldChar w:fldCharType="begin" w:fldLock="1"/>
      </w:r>
      <w:r>
        <w:rPr>
          <w:noProof/>
        </w:rPr>
        <w:instrText xml:space="preserve"> PAGEREF _Toc122098645 \h </w:instrText>
      </w:r>
      <w:r>
        <w:rPr>
          <w:noProof/>
        </w:rPr>
      </w:r>
      <w:r>
        <w:rPr>
          <w:noProof/>
        </w:rPr>
        <w:fldChar w:fldCharType="separate"/>
      </w:r>
      <w:r>
        <w:rPr>
          <w:noProof/>
        </w:rPr>
        <w:t>61</w:t>
      </w:r>
      <w:r>
        <w:rPr>
          <w:noProof/>
        </w:rPr>
        <w:fldChar w:fldCharType="end"/>
      </w:r>
    </w:p>
    <w:p w14:paraId="070C1510" w14:textId="1B52A87D" w:rsidR="00A94E26" w:rsidRDefault="00A94E26">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RecordNotification</w:t>
      </w:r>
      <w:r>
        <w:rPr>
          <w:noProof/>
        </w:rPr>
        <w:tab/>
      </w:r>
      <w:r>
        <w:rPr>
          <w:noProof/>
        </w:rPr>
        <w:fldChar w:fldCharType="begin" w:fldLock="1"/>
      </w:r>
      <w:r>
        <w:rPr>
          <w:noProof/>
        </w:rPr>
        <w:instrText xml:space="preserve"> PAGEREF _Toc122098646 \h </w:instrText>
      </w:r>
      <w:r>
        <w:rPr>
          <w:noProof/>
        </w:rPr>
      </w:r>
      <w:r>
        <w:rPr>
          <w:noProof/>
        </w:rPr>
        <w:fldChar w:fldCharType="separate"/>
      </w:r>
      <w:r>
        <w:rPr>
          <w:noProof/>
        </w:rPr>
        <w:t>64</w:t>
      </w:r>
      <w:r>
        <w:rPr>
          <w:noProof/>
        </w:rPr>
        <w:fldChar w:fldCharType="end"/>
      </w:r>
    </w:p>
    <w:p w14:paraId="7590C766" w14:textId="6F02319B" w:rsidR="00A94E26" w:rsidRDefault="00A94E26">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NotificationDescription</w:t>
      </w:r>
      <w:r>
        <w:rPr>
          <w:noProof/>
        </w:rPr>
        <w:tab/>
      </w:r>
      <w:r>
        <w:rPr>
          <w:noProof/>
        </w:rPr>
        <w:fldChar w:fldCharType="begin" w:fldLock="1"/>
      </w:r>
      <w:r>
        <w:rPr>
          <w:noProof/>
        </w:rPr>
        <w:instrText xml:space="preserve"> PAGEREF _Toc122098647 \h </w:instrText>
      </w:r>
      <w:r>
        <w:rPr>
          <w:noProof/>
        </w:rPr>
      </w:r>
      <w:r>
        <w:rPr>
          <w:noProof/>
        </w:rPr>
        <w:fldChar w:fldCharType="separate"/>
      </w:r>
      <w:r>
        <w:rPr>
          <w:noProof/>
        </w:rPr>
        <w:t>64</w:t>
      </w:r>
      <w:r>
        <w:rPr>
          <w:noProof/>
        </w:rPr>
        <w:fldChar w:fldCharType="end"/>
      </w:r>
    </w:p>
    <w:p w14:paraId="4E3E83EC" w14:textId="406319F0" w:rsidR="00A94E26" w:rsidRDefault="00A94E26">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SubscriptionFilter</w:t>
      </w:r>
      <w:r>
        <w:rPr>
          <w:noProof/>
        </w:rPr>
        <w:tab/>
      </w:r>
      <w:r>
        <w:rPr>
          <w:noProof/>
        </w:rPr>
        <w:fldChar w:fldCharType="begin" w:fldLock="1"/>
      </w:r>
      <w:r>
        <w:rPr>
          <w:noProof/>
        </w:rPr>
        <w:instrText xml:space="preserve"> PAGEREF _Toc122098648 \h </w:instrText>
      </w:r>
      <w:r>
        <w:rPr>
          <w:noProof/>
        </w:rPr>
      </w:r>
      <w:r>
        <w:rPr>
          <w:noProof/>
        </w:rPr>
        <w:fldChar w:fldCharType="separate"/>
      </w:r>
      <w:r>
        <w:rPr>
          <w:noProof/>
        </w:rPr>
        <w:t>65</w:t>
      </w:r>
      <w:r>
        <w:rPr>
          <w:noProof/>
        </w:rPr>
        <w:fldChar w:fldCharType="end"/>
      </w:r>
    </w:p>
    <w:p w14:paraId="4F57D5EA" w14:textId="2143580E" w:rsidR="00A94E26" w:rsidRDefault="00A94E26">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ClientId</w:t>
      </w:r>
      <w:r>
        <w:rPr>
          <w:noProof/>
        </w:rPr>
        <w:tab/>
      </w:r>
      <w:r>
        <w:rPr>
          <w:noProof/>
        </w:rPr>
        <w:fldChar w:fldCharType="begin" w:fldLock="1"/>
      </w:r>
      <w:r>
        <w:rPr>
          <w:noProof/>
        </w:rPr>
        <w:instrText xml:space="preserve"> PAGEREF _Toc122098649 \h </w:instrText>
      </w:r>
      <w:r>
        <w:rPr>
          <w:noProof/>
        </w:rPr>
      </w:r>
      <w:r>
        <w:rPr>
          <w:noProof/>
        </w:rPr>
        <w:fldChar w:fldCharType="separate"/>
      </w:r>
      <w:r>
        <w:rPr>
          <w:noProof/>
        </w:rPr>
        <w:t>65</w:t>
      </w:r>
      <w:r>
        <w:rPr>
          <w:noProof/>
        </w:rPr>
        <w:fldChar w:fldCharType="end"/>
      </w:r>
    </w:p>
    <w:p w14:paraId="77B66266" w14:textId="3977BC57" w:rsidR="00A94E26" w:rsidRDefault="00A94E26">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MetaSchema</w:t>
      </w:r>
      <w:r>
        <w:rPr>
          <w:noProof/>
        </w:rPr>
        <w:tab/>
      </w:r>
      <w:r>
        <w:rPr>
          <w:noProof/>
        </w:rPr>
        <w:fldChar w:fldCharType="begin" w:fldLock="1"/>
      </w:r>
      <w:r>
        <w:rPr>
          <w:noProof/>
        </w:rPr>
        <w:instrText xml:space="preserve"> PAGEREF _Toc122098650 \h </w:instrText>
      </w:r>
      <w:r>
        <w:rPr>
          <w:noProof/>
        </w:rPr>
      </w:r>
      <w:r>
        <w:rPr>
          <w:noProof/>
        </w:rPr>
        <w:fldChar w:fldCharType="separate"/>
      </w:r>
      <w:r>
        <w:rPr>
          <w:noProof/>
        </w:rPr>
        <w:t>66</w:t>
      </w:r>
      <w:r>
        <w:rPr>
          <w:noProof/>
        </w:rPr>
        <w:fldChar w:fldCharType="end"/>
      </w:r>
    </w:p>
    <w:p w14:paraId="2AE9CE94" w14:textId="4CAE3647" w:rsidR="00A94E26" w:rsidRDefault="00A94E26">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TagType</w:t>
      </w:r>
      <w:r>
        <w:rPr>
          <w:noProof/>
        </w:rPr>
        <w:tab/>
      </w:r>
      <w:r>
        <w:rPr>
          <w:noProof/>
        </w:rPr>
        <w:fldChar w:fldCharType="begin" w:fldLock="1"/>
      </w:r>
      <w:r>
        <w:rPr>
          <w:noProof/>
        </w:rPr>
        <w:instrText xml:space="preserve"> PAGEREF _Toc122098651 \h </w:instrText>
      </w:r>
      <w:r>
        <w:rPr>
          <w:noProof/>
        </w:rPr>
      </w:r>
      <w:r>
        <w:rPr>
          <w:noProof/>
        </w:rPr>
        <w:fldChar w:fldCharType="separate"/>
      </w:r>
      <w:r>
        <w:rPr>
          <w:noProof/>
        </w:rPr>
        <w:t>66</w:t>
      </w:r>
      <w:r>
        <w:rPr>
          <w:noProof/>
        </w:rPr>
        <w:fldChar w:fldCharType="end"/>
      </w:r>
    </w:p>
    <w:p w14:paraId="66A6D06A" w14:textId="00044E90" w:rsidR="00A94E26" w:rsidRDefault="00A94E26">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RecordIdList</w:t>
      </w:r>
      <w:r>
        <w:rPr>
          <w:noProof/>
        </w:rPr>
        <w:tab/>
      </w:r>
      <w:r>
        <w:rPr>
          <w:noProof/>
        </w:rPr>
        <w:fldChar w:fldCharType="begin" w:fldLock="1"/>
      </w:r>
      <w:r>
        <w:rPr>
          <w:noProof/>
        </w:rPr>
        <w:instrText xml:space="preserve"> PAGEREF _Toc122098652 \h </w:instrText>
      </w:r>
      <w:r>
        <w:rPr>
          <w:noProof/>
        </w:rPr>
      </w:r>
      <w:r>
        <w:rPr>
          <w:noProof/>
        </w:rPr>
        <w:fldChar w:fldCharType="separate"/>
      </w:r>
      <w:r>
        <w:rPr>
          <w:noProof/>
        </w:rPr>
        <w:t>66</w:t>
      </w:r>
      <w:r>
        <w:rPr>
          <w:noProof/>
        </w:rPr>
        <w:fldChar w:fldCharType="end"/>
      </w:r>
    </w:p>
    <w:p w14:paraId="28966BBE" w14:textId="03AF06B8" w:rsidR="00A94E26" w:rsidRDefault="00A94E26">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NotificationInfo</w:t>
      </w:r>
      <w:r>
        <w:rPr>
          <w:noProof/>
        </w:rPr>
        <w:tab/>
      </w:r>
      <w:r>
        <w:rPr>
          <w:noProof/>
        </w:rPr>
        <w:fldChar w:fldCharType="begin" w:fldLock="1"/>
      </w:r>
      <w:r>
        <w:rPr>
          <w:noProof/>
        </w:rPr>
        <w:instrText xml:space="preserve"> PAGEREF _Toc122098653 \h </w:instrText>
      </w:r>
      <w:r>
        <w:rPr>
          <w:noProof/>
        </w:rPr>
      </w:r>
      <w:r>
        <w:rPr>
          <w:noProof/>
        </w:rPr>
        <w:fldChar w:fldCharType="separate"/>
      </w:r>
      <w:r>
        <w:rPr>
          <w:noProof/>
        </w:rPr>
        <w:t>66</w:t>
      </w:r>
      <w:r>
        <w:rPr>
          <w:noProof/>
        </w:rPr>
        <w:fldChar w:fldCharType="end"/>
      </w:r>
    </w:p>
    <w:p w14:paraId="2DB02DD1" w14:textId="65C22A38" w:rsidR="00A94E26" w:rsidRDefault="00A94E26">
      <w:pPr>
        <w:pStyle w:val="TOC4"/>
        <w:rPr>
          <w:rFonts w:asciiTheme="minorHAnsi" w:eastAsiaTheme="minorEastAsia" w:hAnsiTheme="minorHAnsi" w:cstheme="minorBidi"/>
          <w:noProof/>
          <w:sz w:val="22"/>
          <w:szCs w:val="22"/>
          <w:lang w:eastAsia="en-GB"/>
        </w:rPr>
      </w:pPr>
      <w:r w:rsidRPr="00725EE3">
        <w:rPr>
          <w:noProof/>
          <w:lang w:val="en-US"/>
        </w:rPr>
        <w:t>6.1.6.3</w:t>
      </w:r>
      <w:r>
        <w:rPr>
          <w:rFonts w:asciiTheme="minorHAnsi" w:eastAsiaTheme="minorEastAsia" w:hAnsiTheme="minorHAnsi" w:cstheme="minorBidi"/>
          <w:noProof/>
          <w:sz w:val="22"/>
          <w:szCs w:val="22"/>
          <w:lang w:eastAsia="en-GB"/>
        </w:rPr>
        <w:tab/>
      </w:r>
      <w:r w:rsidRPr="00725EE3">
        <w:rPr>
          <w:noProof/>
          <w:lang w:val="en-US"/>
        </w:rPr>
        <w:t>Simple data types and enumerations</w:t>
      </w:r>
      <w:r>
        <w:rPr>
          <w:noProof/>
        </w:rPr>
        <w:tab/>
      </w:r>
      <w:r>
        <w:rPr>
          <w:noProof/>
        </w:rPr>
        <w:fldChar w:fldCharType="begin" w:fldLock="1"/>
      </w:r>
      <w:r>
        <w:rPr>
          <w:noProof/>
        </w:rPr>
        <w:instrText xml:space="preserve"> PAGEREF _Toc122098654 \h </w:instrText>
      </w:r>
      <w:r>
        <w:rPr>
          <w:noProof/>
        </w:rPr>
      </w:r>
      <w:r>
        <w:rPr>
          <w:noProof/>
        </w:rPr>
        <w:fldChar w:fldCharType="separate"/>
      </w:r>
      <w:r>
        <w:rPr>
          <w:noProof/>
        </w:rPr>
        <w:t>67</w:t>
      </w:r>
      <w:r>
        <w:rPr>
          <w:noProof/>
        </w:rPr>
        <w:fldChar w:fldCharType="end"/>
      </w:r>
    </w:p>
    <w:p w14:paraId="5ADA83F0" w14:textId="2A237178" w:rsidR="00A94E26" w:rsidRDefault="00A94E26">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_Toc122098655 \h </w:instrText>
      </w:r>
      <w:r>
        <w:rPr>
          <w:noProof/>
        </w:rPr>
      </w:r>
      <w:r>
        <w:rPr>
          <w:noProof/>
        </w:rPr>
        <w:fldChar w:fldCharType="separate"/>
      </w:r>
      <w:r>
        <w:rPr>
          <w:noProof/>
        </w:rPr>
        <w:t>67</w:t>
      </w:r>
      <w:r>
        <w:rPr>
          <w:noProof/>
        </w:rPr>
        <w:fldChar w:fldCharType="end"/>
      </w:r>
    </w:p>
    <w:p w14:paraId="0C04864D" w14:textId="4CE10352" w:rsidR="00A94E26" w:rsidRDefault="00A94E26">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_Toc122098656 \h </w:instrText>
      </w:r>
      <w:r>
        <w:rPr>
          <w:noProof/>
        </w:rPr>
      </w:r>
      <w:r>
        <w:rPr>
          <w:noProof/>
        </w:rPr>
        <w:fldChar w:fldCharType="separate"/>
      </w:r>
      <w:r>
        <w:rPr>
          <w:noProof/>
        </w:rPr>
        <w:t>67</w:t>
      </w:r>
      <w:r>
        <w:rPr>
          <w:noProof/>
        </w:rPr>
        <w:fldChar w:fldCharType="end"/>
      </w:r>
    </w:p>
    <w:p w14:paraId="24A0F1F8" w14:textId="649CE0E0" w:rsidR="00A94E26" w:rsidRDefault="00A94E26">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_Toc122098657 \h </w:instrText>
      </w:r>
      <w:r>
        <w:rPr>
          <w:noProof/>
        </w:rPr>
      </w:r>
      <w:r>
        <w:rPr>
          <w:noProof/>
        </w:rPr>
        <w:fldChar w:fldCharType="separate"/>
      </w:r>
      <w:r>
        <w:rPr>
          <w:noProof/>
        </w:rPr>
        <w:t>67</w:t>
      </w:r>
      <w:r>
        <w:rPr>
          <w:noProof/>
        </w:rPr>
        <w:fldChar w:fldCharType="end"/>
      </w:r>
    </w:p>
    <w:p w14:paraId="4D6F8133" w14:textId="1AE13983" w:rsidR="00A94E26" w:rsidRDefault="00A94E26">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_Toc122098658 \h </w:instrText>
      </w:r>
      <w:r>
        <w:rPr>
          <w:noProof/>
        </w:rPr>
      </w:r>
      <w:r>
        <w:rPr>
          <w:noProof/>
        </w:rPr>
        <w:fldChar w:fldCharType="separate"/>
      </w:r>
      <w:r>
        <w:rPr>
          <w:noProof/>
        </w:rPr>
        <w:t>67</w:t>
      </w:r>
      <w:r>
        <w:rPr>
          <w:noProof/>
        </w:rPr>
        <w:fldChar w:fldCharType="end"/>
      </w:r>
    </w:p>
    <w:p w14:paraId="49BC4DA7" w14:textId="1204CCD0" w:rsidR="00A94E26" w:rsidRDefault="00A94E26">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_Toc122098659 \h </w:instrText>
      </w:r>
      <w:r>
        <w:rPr>
          <w:noProof/>
        </w:rPr>
      </w:r>
      <w:r>
        <w:rPr>
          <w:noProof/>
        </w:rPr>
        <w:fldChar w:fldCharType="separate"/>
      </w:r>
      <w:r>
        <w:rPr>
          <w:noProof/>
        </w:rPr>
        <w:t>67</w:t>
      </w:r>
      <w:r>
        <w:rPr>
          <w:noProof/>
        </w:rPr>
        <w:fldChar w:fldCharType="end"/>
      </w:r>
    </w:p>
    <w:p w14:paraId="57FBEE7C" w14:textId="10835691" w:rsidR="00A94E26" w:rsidRDefault="00A94E26">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KeyType</w:t>
      </w:r>
      <w:r>
        <w:rPr>
          <w:noProof/>
        </w:rPr>
        <w:tab/>
      </w:r>
      <w:r>
        <w:rPr>
          <w:noProof/>
        </w:rPr>
        <w:fldChar w:fldCharType="begin" w:fldLock="1"/>
      </w:r>
      <w:r>
        <w:rPr>
          <w:noProof/>
        </w:rPr>
        <w:instrText xml:space="preserve"> PAGEREF _Toc122098660 \h </w:instrText>
      </w:r>
      <w:r>
        <w:rPr>
          <w:noProof/>
        </w:rPr>
      </w:r>
      <w:r>
        <w:rPr>
          <w:noProof/>
        </w:rPr>
        <w:fldChar w:fldCharType="separate"/>
      </w:r>
      <w:r>
        <w:rPr>
          <w:noProof/>
        </w:rPr>
        <w:t>68</w:t>
      </w:r>
      <w:r>
        <w:rPr>
          <w:noProof/>
        </w:rPr>
        <w:fldChar w:fldCharType="end"/>
      </w:r>
    </w:p>
    <w:p w14:paraId="76F8FDAF" w14:textId="764475AB" w:rsidR="00A94E26" w:rsidRDefault="00A94E26">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RetrieveRecords</w:t>
      </w:r>
      <w:r>
        <w:rPr>
          <w:noProof/>
        </w:rPr>
        <w:tab/>
      </w:r>
      <w:r>
        <w:rPr>
          <w:noProof/>
        </w:rPr>
        <w:fldChar w:fldCharType="begin" w:fldLock="1"/>
      </w:r>
      <w:r>
        <w:rPr>
          <w:noProof/>
        </w:rPr>
        <w:instrText xml:space="preserve"> PAGEREF _Toc122098661 \h </w:instrText>
      </w:r>
      <w:r>
        <w:rPr>
          <w:noProof/>
        </w:rPr>
      </w:r>
      <w:r>
        <w:rPr>
          <w:noProof/>
        </w:rPr>
        <w:fldChar w:fldCharType="separate"/>
      </w:r>
      <w:r>
        <w:rPr>
          <w:noProof/>
        </w:rPr>
        <w:t>68</w:t>
      </w:r>
      <w:r>
        <w:rPr>
          <w:noProof/>
        </w:rPr>
        <w:fldChar w:fldCharType="end"/>
      </w:r>
    </w:p>
    <w:p w14:paraId="49291F54" w14:textId="0AE4B8B9" w:rsidR="00A94E26" w:rsidRDefault="00A94E26">
      <w:pPr>
        <w:pStyle w:val="TOC4"/>
        <w:rPr>
          <w:rFonts w:asciiTheme="minorHAnsi" w:eastAsiaTheme="minorEastAsia" w:hAnsiTheme="minorHAnsi" w:cstheme="minorBidi"/>
          <w:noProof/>
          <w:sz w:val="22"/>
          <w:szCs w:val="22"/>
          <w:lang w:eastAsia="en-GB"/>
        </w:rPr>
      </w:pPr>
      <w:r w:rsidRPr="00725EE3">
        <w:rPr>
          <w:noProof/>
          <w:lang w:val="en-US"/>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_Toc122098662 \h </w:instrText>
      </w:r>
      <w:r>
        <w:rPr>
          <w:noProof/>
        </w:rPr>
      </w:r>
      <w:r>
        <w:rPr>
          <w:noProof/>
        </w:rPr>
        <w:fldChar w:fldCharType="separate"/>
      </w:r>
      <w:r>
        <w:rPr>
          <w:noProof/>
        </w:rPr>
        <w:t>68</w:t>
      </w:r>
      <w:r>
        <w:rPr>
          <w:noProof/>
        </w:rPr>
        <w:fldChar w:fldCharType="end"/>
      </w:r>
    </w:p>
    <w:p w14:paraId="49A3C3FD" w14:textId="3FF0A64E" w:rsidR="00A94E26" w:rsidRDefault="00A94E26">
      <w:pPr>
        <w:pStyle w:val="TOC5"/>
        <w:rPr>
          <w:rFonts w:asciiTheme="minorHAnsi" w:eastAsiaTheme="minorEastAsia" w:hAnsiTheme="minorHAnsi" w:cstheme="minorBidi"/>
          <w:noProof/>
          <w:sz w:val="22"/>
          <w:szCs w:val="22"/>
          <w:lang w:eastAsia="en-GB"/>
        </w:rPr>
      </w:pPr>
      <w:r>
        <w:rPr>
          <w:noProof/>
        </w:rPr>
        <w:t>6.1.6.4.1</w:t>
      </w:r>
      <w:r>
        <w:rPr>
          <w:rFonts w:asciiTheme="minorHAnsi" w:eastAsiaTheme="minorEastAsia" w:hAnsiTheme="minorHAnsi" w:cstheme="minorBidi"/>
          <w:noProof/>
          <w:sz w:val="22"/>
          <w:szCs w:val="22"/>
          <w:lang w:eastAsia="en-GB"/>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_Toc122098663 \h </w:instrText>
      </w:r>
      <w:r>
        <w:rPr>
          <w:noProof/>
        </w:rPr>
      </w:r>
      <w:r>
        <w:rPr>
          <w:noProof/>
        </w:rPr>
        <w:fldChar w:fldCharType="separate"/>
      </w:r>
      <w:r>
        <w:rPr>
          <w:noProof/>
        </w:rPr>
        <w:t>68</w:t>
      </w:r>
      <w:r>
        <w:rPr>
          <w:noProof/>
        </w:rPr>
        <w:fldChar w:fldCharType="end"/>
      </w:r>
    </w:p>
    <w:p w14:paraId="2AA29F06" w14:textId="7B010951" w:rsidR="00A94E26" w:rsidRDefault="00A94E26">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_Toc122098664 \h </w:instrText>
      </w:r>
      <w:r>
        <w:rPr>
          <w:noProof/>
        </w:rPr>
      </w:r>
      <w:r>
        <w:rPr>
          <w:noProof/>
        </w:rPr>
        <w:fldChar w:fldCharType="separate"/>
      </w:r>
      <w:r>
        <w:rPr>
          <w:noProof/>
        </w:rPr>
        <w:t>68</w:t>
      </w:r>
      <w:r>
        <w:rPr>
          <w:noProof/>
        </w:rPr>
        <w:fldChar w:fldCharType="end"/>
      </w:r>
    </w:p>
    <w:p w14:paraId="3BBB620D" w14:textId="3E4133BB" w:rsidR="00A94E26" w:rsidRDefault="00A94E26">
      <w:pPr>
        <w:pStyle w:val="TOC4"/>
        <w:rPr>
          <w:rFonts w:asciiTheme="minorHAnsi" w:eastAsiaTheme="minorEastAsia" w:hAnsiTheme="minorHAnsi" w:cstheme="minorBidi"/>
          <w:noProof/>
          <w:sz w:val="22"/>
          <w:szCs w:val="22"/>
          <w:lang w:eastAsia="en-GB"/>
        </w:rPr>
      </w:pPr>
      <w:r>
        <w:rPr>
          <w:noProof/>
        </w:rPr>
        <w:lastRenderedPageBreak/>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_Toc122098665 \h </w:instrText>
      </w:r>
      <w:r>
        <w:rPr>
          <w:noProof/>
        </w:rPr>
      </w:r>
      <w:r>
        <w:rPr>
          <w:noProof/>
        </w:rPr>
        <w:fldChar w:fldCharType="separate"/>
      </w:r>
      <w:r>
        <w:rPr>
          <w:noProof/>
        </w:rPr>
        <w:t>68</w:t>
      </w:r>
      <w:r>
        <w:rPr>
          <w:noProof/>
        </w:rPr>
        <w:fldChar w:fldCharType="end"/>
      </w:r>
    </w:p>
    <w:p w14:paraId="1EAD6165" w14:textId="06C8D8A0" w:rsidR="00A94E26" w:rsidRDefault="00A94E26">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_Toc122098666 \h </w:instrText>
      </w:r>
      <w:r>
        <w:rPr>
          <w:noProof/>
        </w:rPr>
      </w:r>
      <w:r>
        <w:rPr>
          <w:noProof/>
        </w:rPr>
        <w:fldChar w:fldCharType="separate"/>
      </w:r>
      <w:r>
        <w:rPr>
          <w:noProof/>
        </w:rPr>
        <w:t>68</w:t>
      </w:r>
      <w:r>
        <w:rPr>
          <w:noProof/>
        </w:rPr>
        <w:fldChar w:fldCharType="end"/>
      </w:r>
    </w:p>
    <w:p w14:paraId="7C7E1CE8" w14:textId="1B441D3A" w:rsidR="00A94E26" w:rsidRDefault="00A94E26">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_Toc122098667 \h </w:instrText>
      </w:r>
      <w:r>
        <w:rPr>
          <w:noProof/>
        </w:rPr>
      </w:r>
      <w:r>
        <w:rPr>
          <w:noProof/>
        </w:rPr>
        <w:fldChar w:fldCharType="separate"/>
      </w:r>
      <w:r>
        <w:rPr>
          <w:noProof/>
        </w:rPr>
        <w:t>68</w:t>
      </w:r>
      <w:r>
        <w:rPr>
          <w:noProof/>
        </w:rPr>
        <w:fldChar w:fldCharType="end"/>
      </w:r>
    </w:p>
    <w:p w14:paraId="0D27D97C" w14:textId="75FDD0F2" w:rsidR="00A94E26" w:rsidRDefault="00A94E26">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_Toc122098668 \h </w:instrText>
      </w:r>
      <w:r>
        <w:rPr>
          <w:noProof/>
        </w:rPr>
      </w:r>
      <w:r>
        <w:rPr>
          <w:noProof/>
        </w:rPr>
        <w:fldChar w:fldCharType="separate"/>
      </w:r>
      <w:r>
        <w:rPr>
          <w:noProof/>
        </w:rPr>
        <w:t>69</w:t>
      </w:r>
      <w:r>
        <w:rPr>
          <w:noProof/>
        </w:rPr>
        <w:fldChar w:fldCharType="end"/>
      </w:r>
    </w:p>
    <w:p w14:paraId="4CCF1E6C" w14:textId="468D76BD" w:rsidR="00A94E26" w:rsidRDefault="00A94E26">
      <w:pPr>
        <w:pStyle w:val="TOC3"/>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_Toc122098669 \h </w:instrText>
      </w:r>
      <w:r>
        <w:rPr>
          <w:noProof/>
        </w:rPr>
      </w:r>
      <w:r>
        <w:rPr>
          <w:noProof/>
        </w:rPr>
        <w:fldChar w:fldCharType="separate"/>
      </w:r>
      <w:r>
        <w:rPr>
          <w:noProof/>
        </w:rPr>
        <w:t>70</w:t>
      </w:r>
      <w:r>
        <w:rPr>
          <w:noProof/>
        </w:rPr>
        <w:fldChar w:fldCharType="end"/>
      </w:r>
    </w:p>
    <w:p w14:paraId="40CEEDCD" w14:textId="59A5A0D1" w:rsidR="00A94E26" w:rsidRDefault="00A94E2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Nudsf_Timer Service API</w:t>
      </w:r>
      <w:r>
        <w:rPr>
          <w:noProof/>
        </w:rPr>
        <w:tab/>
      </w:r>
      <w:r>
        <w:rPr>
          <w:noProof/>
        </w:rPr>
        <w:fldChar w:fldCharType="begin" w:fldLock="1"/>
      </w:r>
      <w:r>
        <w:rPr>
          <w:noProof/>
        </w:rPr>
        <w:instrText xml:space="preserve"> PAGEREF _Toc122098670 \h </w:instrText>
      </w:r>
      <w:r>
        <w:rPr>
          <w:noProof/>
        </w:rPr>
      </w:r>
      <w:r>
        <w:rPr>
          <w:noProof/>
        </w:rPr>
        <w:fldChar w:fldCharType="separate"/>
      </w:r>
      <w:r>
        <w:rPr>
          <w:noProof/>
        </w:rPr>
        <w:t>70</w:t>
      </w:r>
      <w:r>
        <w:rPr>
          <w:noProof/>
        </w:rPr>
        <w:fldChar w:fldCharType="end"/>
      </w:r>
    </w:p>
    <w:p w14:paraId="5D859FC5" w14:textId="6367AB16" w:rsidR="00A94E26" w:rsidRDefault="00A94E2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_Toc122098671 \h </w:instrText>
      </w:r>
      <w:r>
        <w:rPr>
          <w:noProof/>
        </w:rPr>
      </w:r>
      <w:r>
        <w:rPr>
          <w:noProof/>
        </w:rPr>
        <w:fldChar w:fldCharType="separate"/>
      </w:r>
      <w:r>
        <w:rPr>
          <w:noProof/>
        </w:rPr>
        <w:t>70</w:t>
      </w:r>
      <w:r>
        <w:rPr>
          <w:noProof/>
        </w:rPr>
        <w:fldChar w:fldCharType="end"/>
      </w:r>
    </w:p>
    <w:p w14:paraId="6A4F41A6" w14:textId="6D40CEA0" w:rsidR="00A94E26" w:rsidRDefault="00A94E26">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_Toc122098672 \h </w:instrText>
      </w:r>
      <w:r>
        <w:rPr>
          <w:noProof/>
        </w:rPr>
      </w:r>
      <w:r>
        <w:rPr>
          <w:noProof/>
        </w:rPr>
        <w:fldChar w:fldCharType="separate"/>
      </w:r>
      <w:r>
        <w:rPr>
          <w:noProof/>
        </w:rPr>
        <w:t>70</w:t>
      </w:r>
      <w:r>
        <w:rPr>
          <w:noProof/>
        </w:rPr>
        <w:fldChar w:fldCharType="end"/>
      </w:r>
    </w:p>
    <w:p w14:paraId="7D966B85" w14:textId="740B5D50" w:rsidR="00A94E26" w:rsidRDefault="00A94E26">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_Toc122098673 \h </w:instrText>
      </w:r>
      <w:r>
        <w:rPr>
          <w:noProof/>
        </w:rPr>
      </w:r>
      <w:r>
        <w:rPr>
          <w:noProof/>
        </w:rPr>
        <w:fldChar w:fldCharType="separate"/>
      </w:r>
      <w:r>
        <w:rPr>
          <w:noProof/>
        </w:rPr>
        <w:t>70</w:t>
      </w:r>
      <w:r>
        <w:rPr>
          <w:noProof/>
        </w:rPr>
        <w:fldChar w:fldCharType="end"/>
      </w:r>
    </w:p>
    <w:p w14:paraId="0EA7D4F1" w14:textId="1F97DA3C" w:rsidR="00A94E26" w:rsidRDefault="00A94E26">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_Toc122098674 \h </w:instrText>
      </w:r>
      <w:r>
        <w:rPr>
          <w:noProof/>
        </w:rPr>
      </w:r>
      <w:r>
        <w:rPr>
          <w:noProof/>
        </w:rPr>
        <w:fldChar w:fldCharType="separate"/>
      </w:r>
      <w:r>
        <w:rPr>
          <w:noProof/>
        </w:rPr>
        <w:t>70</w:t>
      </w:r>
      <w:r>
        <w:rPr>
          <w:noProof/>
        </w:rPr>
        <w:fldChar w:fldCharType="end"/>
      </w:r>
    </w:p>
    <w:p w14:paraId="57A0CC55" w14:textId="523B65CC" w:rsidR="00A94E26" w:rsidRDefault="00A94E26">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_Toc122098675 \h </w:instrText>
      </w:r>
      <w:r>
        <w:rPr>
          <w:noProof/>
        </w:rPr>
      </w:r>
      <w:r>
        <w:rPr>
          <w:noProof/>
        </w:rPr>
        <w:fldChar w:fldCharType="separate"/>
      </w:r>
      <w:r>
        <w:rPr>
          <w:noProof/>
        </w:rPr>
        <w:t>70</w:t>
      </w:r>
      <w:r>
        <w:rPr>
          <w:noProof/>
        </w:rPr>
        <w:fldChar w:fldCharType="end"/>
      </w:r>
    </w:p>
    <w:p w14:paraId="4ECBCE37" w14:textId="1EA29E63" w:rsidR="00A94E26" w:rsidRDefault="00A94E26">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_Toc122098676 \h </w:instrText>
      </w:r>
      <w:r>
        <w:rPr>
          <w:noProof/>
        </w:rPr>
      </w:r>
      <w:r>
        <w:rPr>
          <w:noProof/>
        </w:rPr>
        <w:fldChar w:fldCharType="separate"/>
      </w:r>
      <w:r>
        <w:rPr>
          <w:noProof/>
        </w:rPr>
        <w:t>70</w:t>
      </w:r>
      <w:r>
        <w:rPr>
          <w:noProof/>
        </w:rPr>
        <w:fldChar w:fldCharType="end"/>
      </w:r>
    </w:p>
    <w:p w14:paraId="7BB2FF0D" w14:textId="1F475327" w:rsidR="00A94E26" w:rsidRDefault="00A94E26">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_Toc122098677 \h </w:instrText>
      </w:r>
      <w:r>
        <w:rPr>
          <w:noProof/>
        </w:rPr>
      </w:r>
      <w:r>
        <w:rPr>
          <w:noProof/>
        </w:rPr>
        <w:fldChar w:fldCharType="separate"/>
      </w:r>
      <w:r>
        <w:rPr>
          <w:noProof/>
        </w:rPr>
        <w:t>71</w:t>
      </w:r>
      <w:r>
        <w:rPr>
          <w:noProof/>
        </w:rPr>
        <w:fldChar w:fldCharType="end"/>
      </w:r>
    </w:p>
    <w:p w14:paraId="1CEF8538" w14:textId="618B7C1F" w:rsidR="00A94E26" w:rsidRDefault="00A94E26">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_Toc122098678 \h </w:instrText>
      </w:r>
      <w:r>
        <w:rPr>
          <w:noProof/>
        </w:rPr>
      </w:r>
      <w:r>
        <w:rPr>
          <w:noProof/>
        </w:rPr>
        <w:fldChar w:fldCharType="separate"/>
      </w:r>
      <w:r>
        <w:rPr>
          <w:noProof/>
        </w:rPr>
        <w:t>71</w:t>
      </w:r>
      <w:r>
        <w:rPr>
          <w:noProof/>
        </w:rPr>
        <w:fldChar w:fldCharType="end"/>
      </w:r>
    </w:p>
    <w:p w14:paraId="2BD6739C" w14:textId="46AF8EAF" w:rsidR="00A94E26" w:rsidRDefault="00A94E26">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_Toc122098679 \h </w:instrText>
      </w:r>
      <w:r>
        <w:rPr>
          <w:noProof/>
        </w:rPr>
      </w:r>
      <w:r>
        <w:rPr>
          <w:noProof/>
        </w:rPr>
        <w:fldChar w:fldCharType="separate"/>
      </w:r>
      <w:r>
        <w:rPr>
          <w:noProof/>
        </w:rPr>
        <w:t>71</w:t>
      </w:r>
      <w:r>
        <w:rPr>
          <w:noProof/>
        </w:rPr>
        <w:fldChar w:fldCharType="end"/>
      </w:r>
    </w:p>
    <w:p w14:paraId="5D1DFF56" w14:textId="1340E804" w:rsidR="00A94E26" w:rsidRDefault="00A94E2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Timers (Store)</w:t>
      </w:r>
      <w:r>
        <w:rPr>
          <w:noProof/>
        </w:rPr>
        <w:tab/>
      </w:r>
      <w:r>
        <w:rPr>
          <w:noProof/>
        </w:rPr>
        <w:fldChar w:fldCharType="begin" w:fldLock="1"/>
      </w:r>
      <w:r>
        <w:rPr>
          <w:noProof/>
        </w:rPr>
        <w:instrText xml:space="preserve"> PAGEREF _Toc122098680 \h </w:instrText>
      </w:r>
      <w:r>
        <w:rPr>
          <w:noProof/>
        </w:rPr>
      </w:r>
      <w:r>
        <w:rPr>
          <w:noProof/>
        </w:rPr>
        <w:fldChar w:fldCharType="separate"/>
      </w:r>
      <w:r>
        <w:rPr>
          <w:noProof/>
        </w:rPr>
        <w:t>72</w:t>
      </w:r>
      <w:r>
        <w:rPr>
          <w:noProof/>
        </w:rPr>
        <w:fldChar w:fldCharType="end"/>
      </w:r>
    </w:p>
    <w:p w14:paraId="62D97403" w14:textId="267BB53A" w:rsidR="00A94E26" w:rsidRDefault="00A94E26">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_Toc122098681 \h </w:instrText>
      </w:r>
      <w:r>
        <w:rPr>
          <w:noProof/>
        </w:rPr>
      </w:r>
      <w:r>
        <w:rPr>
          <w:noProof/>
        </w:rPr>
        <w:fldChar w:fldCharType="separate"/>
      </w:r>
      <w:r>
        <w:rPr>
          <w:noProof/>
        </w:rPr>
        <w:t>72</w:t>
      </w:r>
      <w:r>
        <w:rPr>
          <w:noProof/>
        </w:rPr>
        <w:fldChar w:fldCharType="end"/>
      </w:r>
    </w:p>
    <w:p w14:paraId="4B4474E6" w14:textId="0BF5A058" w:rsidR="00A94E26" w:rsidRDefault="00A94E26">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_Toc122098682 \h </w:instrText>
      </w:r>
      <w:r>
        <w:rPr>
          <w:noProof/>
        </w:rPr>
      </w:r>
      <w:r>
        <w:rPr>
          <w:noProof/>
        </w:rPr>
        <w:fldChar w:fldCharType="separate"/>
      </w:r>
      <w:r>
        <w:rPr>
          <w:noProof/>
        </w:rPr>
        <w:t>72</w:t>
      </w:r>
      <w:r>
        <w:rPr>
          <w:noProof/>
        </w:rPr>
        <w:fldChar w:fldCharType="end"/>
      </w:r>
    </w:p>
    <w:p w14:paraId="1C458548" w14:textId="5A7183DC" w:rsidR="00A94E26" w:rsidRDefault="00A94E26">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_Toc122098683 \h </w:instrText>
      </w:r>
      <w:r>
        <w:rPr>
          <w:noProof/>
        </w:rPr>
      </w:r>
      <w:r>
        <w:rPr>
          <w:noProof/>
        </w:rPr>
        <w:fldChar w:fldCharType="separate"/>
      </w:r>
      <w:r>
        <w:rPr>
          <w:noProof/>
        </w:rPr>
        <w:t>72</w:t>
      </w:r>
      <w:r>
        <w:rPr>
          <w:noProof/>
        </w:rPr>
        <w:fldChar w:fldCharType="end"/>
      </w:r>
    </w:p>
    <w:p w14:paraId="3216D9F3" w14:textId="1251B25C" w:rsidR="00A94E26" w:rsidRDefault="00A94E26">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Individual Timer (Document)</w:t>
      </w:r>
      <w:r>
        <w:rPr>
          <w:noProof/>
        </w:rPr>
        <w:tab/>
      </w:r>
      <w:r>
        <w:rPr>
          <w:noProof/>
        </w:rPr>
        <w:fldChar w:fldCharType="begin" w:fldLock="1"/>
      </w:r>
      <w:r>
        <w:rPr>
          <w:noProof/>
        </w:rPr>
        <w:instrText xml:space="preserve"> PAGEREF _Toc122098684 \h </w:instrText>
      </w:r>
      <w:r>
        <w:rPr>
          <w:noProof/>
        </w:rPr>
      </w:r>
      <w:r>
        <w:rPr>
          <w:noProof/>
        </w:rPr>
        <w:fldChar w:fldCharType="separate"/>
      </w:r>
      <w:r>
        <w:rPr>
          <w:noProof/>
        </w:rPr>
        <w:t>74</w:t>
      </w:r>
      <w:r>
        <w:rPr>
          <w:noProof/>
        </w:rPr>
        <w:fldChar w:fldCharType="end"/>
      </w:r>
    </w:p>
    <w:p w14:paraId="31B3FAFF" w14:textId="2A786B4A" w:rsidR="00A94E26" w:rsidRDefault="00A94E26">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_Toc122098685 \h </w:instrText>
      </w:r>
      <w:r>
        <w:rPr>
          <w:noProof/>
        </w:rPr>
      </w:r>
      <w:r>
        <w:rPr>
          <w:noProof/>
        </w:rPr>
        <w:fldChar w:fldCharType="separate"/>
      </w:r>
      <w:r>
        <w:rPr>
          <w:noProof/>
        </w:rPr>
        <w:t>74</w:t>
      </w:r>
      <w:r>
        <w:rPr>
          <w:noProof/>
        </w:rPr>
        <w:fldChar w:fldCharType="end"/>
      </w:r>
    </w:p>
    <w:p w14:paraId="60B0D98F" w14:textId="718DBA35" w:rsidR="00A94E26" w:rsidRDefault="00A94E26">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_Toc122098686 \h </w:instrText>
      </w:r>
      <w:r>
        <w:rPr>
          <w:noProof/>
        </w:rPr>
      </w:r>
      <w:r>
        <w:rPr>
          <w:noProof/>
        </w:rPr>
        <w:fldChar w:fldCharType="separate"/>
      </w:r>
      <w:r>
        <w:rPr>
          <w:noProof/>
        </w:rPr>
        <w:t>74</w:t>
      </w:r>
      <w:r>
        <w:rPr>
          <w:noProof/>
        </w:rPr>
        <w:fldChar w:fldCharType="end"/>
      </w:r>
    </w:p>
    <w:p w14:paraId="7B972361" w14:textId="5DF19FE3" w:rsidR="00A94E26" w:rsidRDefault="00A94E26">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_Toc122098687 \h </w:instrText>
      </w:r>
      <w:r>
        <w:rPr>
          <w:noProof/>
        </w:rPr>
      </w:r>
      <w:r>
        <w:rPr>
          <w:noProof/>
        </w:rPr>
        <w:fldChar w:fldCharType="separate"/>
      </w:r>
      <w:r>
        <w:rPr>
          <w:noProof/>
        </w:rPr>
        <w:t>74</w:t>
      </w:r>
      <w:r>
        <w:rPr>
          <w:noProof/>
        </w:rPr>
        <w:fldChar w:fldCharType="end"/>
      </w:r>
    </w:p>
    <w:p w14:paraId="703537AC" w14:textId="7D5BF539" w:rsidR="00A94E26" w:rsidRDefault="00A94E2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_Toc122098688 \h </w:instrText>
      </w:r>
      <w:r>
        <w:rPr>
          <w:noProof/>
        </w:rPr>
      </w:r>
      <w:r>
        <w:rPr>
          <w:noProof/>
        </w:rPr>
        <w:fldChar w:fldCharType="separate"/>
      </w:r>
      <w:r>
        <w:rPr>
          <w:noProof/>
        </w:rPr>
        <w:t>76</w:t>
      </w:r>
      <w:r>
        <w:rPr>
          <w:noProof/>
        </w:rPr>
        <w:fldChar w:fldCharType="end"/>
      </w:r>
    </w:p>
    <w:p w14:paraId="44A5B001" w14:textId="51C9CAFA" w:rsidR="00A94E26" w:rsidRDefault="00A94E2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_Toc122098689 \h </w:instrText>
      </w:r>
      <w:r>
        <w:rPr>
          <w:noProof/>
        </w:rPr>
      </w:r>
      <w:r>
        <w:rPr>
          <w:noProof/>
        </w:rPr>
        <w:fldChar w:fldCharType="separate"/>
      </w:r>
      <w:r>
        <w:rPr>
          <w:noProof/>
        </w:rPr>
        <w:t>76</w:t>
      </w:r>
      <w:r>
        <w:rPr>
          <w:noProof/>
        </w:rPr>
        <w:fldChar w:fldCharType="end"/>
      </w:r>
    </w:p>
    <w:p w14:paraId="235DED35" w14:textId="73C9E0AA" w:rsidR="00A94E26" w:rsidRDefault="00A94E2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_Toc122098690 \h </w:instrText>
      </w:r>
      <w:r>
        <w:rPr>
          <w:noProof/>
        </w:rPr>
      </w:r>
      <w:r>
        <w:rPr>
          <w:noProof/>
        </w:rPr>
        <w:fldChar w:fldCharType="separate"/>
      </w:r>
      <w:r>
        <w:rPr>
          <w:noProof/>
        </w:rPr>
        <w:t>76</w:t>
      </w:r>
      <w:r>
        <w:rPr>
          <w:noProof/>
        </w:rPr>
        <w:fldChar w:fldCharType="end"/>
      </w:r>
    </w:p>
    <w:p w14:paraId="6561D1BC" w14:textId="1598C82E" w:rsidR="00A94E26" w:rsidRDefault="00A94E26">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Timer Expiry Notification</w:t>
      </w:r>
      <w:r>
        <w:rPr>
          <w:noProof/>
        </w:rPr>
        <w:tab/>
      </w:r>
      <w:r>
        <w:rPr>
          <w:noProof/>
        </w:rPr>
        <w:fldChar w:fldCharType="begin" w:fldLock="1"/>
      </w:r>
      <w:r>
        <w:rPr>
          <w:noProof/>
        </w:rPr>
        <w:instrText xml:space="preserve"> PAGEREF _Toc122098691 \h </w:instrText>
      </w:r>
      <w:r>
        <w:rPr>
          <w:noProof/>
        </w:rPr>
      </w:r>
      <w:r>
        <w:rPr>
          <w:noProof/>
        </w:rPr>
        <w:fldChar w:fldCharType="separate"/>
      </w:r>
      <w:r>
        <w:rPr>
          <w:noProof/>
        </w:rPr>
        <w:t>77</w:t>
      </w:r>
      <w:r>
        <w:rPr>
          <w:noProof/>
        </w:rPr>
        <w:fldChar w:fldCharType="end"/>
      </w:r>
    </w:p>
    <w:p w14:paraId="74B7FE13" w14:textId="4B43C6A7" w:rsidR="00A94E26" w:rsidRDefault="00A94E26">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_Toc122098692 \h </w:instrText>
      </w:r>
      <w:r>
        <w:rPr>
          <w:noProof/>
        </w:rPr>
      </w:r>
      <w:r>
        <w:rPr>
          <w:noProof/>
        </w:rPr>
        <w:fldChar w:fldCharType="separate"/>
      </w:r>
      <w:r>
        <w:rPr>
          <w:noProof/>
        </w:rPr>
        <w:t>77</w:t>
      </w:r>
      <w:r>
        <w:rPr>
          <w:noProof/>
        </w:rPr>
        <w:fldChar w:fldCharType="end"/>
      </w:r>
    </w:p>
    <w:p w14:paraId="519B0481" w14:textId="2BBF4A5F" w:rsidR="00A94E26" w:rsidRDefault="00A94E26">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Target URI</w:t>
      </w:r>
      <w:r>
        <w:rPr>
          <w:noProof/>
        </w:rPr>
        <w:tab/>
      </w:r>
      <w:r>
        <w:rPr>
          <w:noProof/>
        </w:rPr>
        <w:fldChar w:fldCharType="begin" w:fldLock="1"/>
      </w:r>
      <w:r>
        <w:rPr>
          <w:noProof/>
        </w:rPr>
        <w:instrText xml:space="preserve"> PAGEREF _Toc122098693 \h </w:instrText>
      </w:r>
      <w:r>
        <w:rPr>
          <w:noProof/>
        </w:rPr>
      </w:r>
      <w:r>
        <w:rPr>
          <w:noProof/>
        </w:rPr>
        <w:fldChar w:fldCharType="separate"/>
      </w:r>
      <w:r>
        <w:rPr>
          <w:noProof/>
        </w:rPr>
        <w:t>77</w:t>
      </w:r>
      <w:r>
        <w:rPr>
          <w:noProof/>
        </w:rPr>
        <w:fldChar w:fldCharType="end"/>
      </w:r>
    </w:p>
    <w:p w14:paraId="4308AE64" w14:textId="32AC9BE6" w:rsidR="00A94E26" w:rsidRDefault="00A94E26">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Standard Methods</w:t>
      </w:r>
      <w:r>
        <w:rPr>
          <w:noProof/>
        </w:rPr>
        <w:tab/>
      </w:r>
      <w:r>
        <w:rPr>
          <w:noProof/>
        </w:rPr>
        <w:fldChar w:fldCharType="begin" w:fldLock="1"/>
      </w:r>
      <w:r>
        <w:rPr>
          <w:noProof/>
        </w:rPr>
        <w:instrText xml:space="preserve"> PAGEREF _Toc122098694 \h </w:instrText>
      </w:r>
      <w:r>
        <w:rPr>
          <w:noProof/>
        </w:rPr>
      </w:r>
      <w:r>
        <w:rPr>
          <w:noProof/>
        </w:rPr>
        <w:fldChar w:fldCharType="separate"/>
      </w:r>
      <w:r>
        <w:rPr>
          <w:noProof/>
        </w:rPr>
        <w:t>77</w:t>
      </w:r>
      <w:r>
        <w:rPr>
          <w:noProof/>
        </w:rPr>
        <w:fldChar w:fldCharType="end"/>
      </w:r>
    </w:p>
    <w:p w14:paraId="3F1710E3" w14:textId="1F7527FF" w:rsidR="00A94E26" w:rsidRDefault="00A94E26">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_Toc122098695 \h </w:instrText>
      </w:r>
      <w:r>
        <w:rPr>
          <w:noProof/>
        </w:rPr>
      </w:r>
      <w:r>
        <w:rPr>
          <w:noProof/>
        </w:rPr>
        <w:fldChar w:fldCharType="separate"/>
      </w:r>
      <w:r>
        <w:rPr>
          <w:noProof/>
        </w:rPr>
        <w:t>77</w:t>
      </w:r>
      <w:r>
        <w:rPr>
          <w:noProof/>
        </w:rPr>
        <w:fldChar w:fldCharType="end"/>
      </w:r>
    </w:p>
    <w:p w14:paraId="72EFB725" w14:textId="44B44ABF" w:rsidR="00A94E26" w:rsidRDefault="00A94E26">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_Toc122098696 \h </w:instrText>
      </w:r>
      <w:r>
        <w:rPr>
          <w:noProof/>
        </w:rPr>
      </w:r>
      <w:r>
        <w:rPr>
          <w:noProof/>
        </w:rPr>
        <w:fldChar w:fldCharType="separate"/>
      </w:r>
      <w:r>
        <w:rPr>
          <w:noProof/>
        </w:rPr>
        <w:t>77</w:t>
      </w:r>
      <w:r>
        <w:rPr>
          <w:noProof/>
        </w:rPr>
        <w:fldChar w:fldCharType="end"/>
      </w:r>
    </w:p>
    <w:p w14:paraId="7151E8BF" w14:textId="038717D7" w:rsidR="00A94E26" w:rsidRDefault="00A94E26">
      <w:pPr>
        <w:pStyle w:val="TOC4"/>
        <w:rPr>
          <w:rFonts w:asciiTheme="minorHAnsi" w:eastAsiaTheme="minorEastAsia" w:hAnsiTheme="minorHAnsi" w:cstheme="minorBidi"/>
          <w:noProof/>
          <w:sz w:val="22"/>
          <w:szCs w:val="22"/>
          <w:lang w:eastAsia="en-GB"/>
        </w:rPr>
      </w:pPr>
      <w:r w:rsidRPr="00725EE3">
        <w:rPr>
          <w:noProof/>
          <w:lang w:val="en-US"/>
        </w:rPr>
        <w:t>6.2.6.2</w:t>
      </w:r>
      <w:r>
        <w:rPr>
          <w:rFonts w:asciiTheme="minorHAnsi" w:eastAsiaTheme="minorEastAsia" w:hAnsiTheme="minorHAnsi" w:cstheme="minorBidi"/>
          <w:noProof/>
          <w:sz w:val="22"/>
          <w:szCs w:val="22"/>
          <w:lang w:eastAsia="en-GB"/>
        </w:rPr>
        <w:tab/>
      </w:r>
      <w:r w:rsidRPr="00725EE3">
        <w:rPr>
          <w:noProof/>
          <w:lang w:val="en-US"/>
        </w:rPr>
        <w:t>Structured data types</w:t>
      </w:r>
      <w:r>
        <w:rPr>
          <w:noProof/>
        </w:rPr>
        <w:tab/>
      </w:r>
      <w:r>
        <w:rPr>
          <w:noProof/>
        </w:rPr>
        <w:fldChar w:fldCharType="begin" w:fldLock="1"/>
      </w:r>
      <w:r>
        <w:rPr>
          <w:noProof/>
        </w:rPr>
        <w:instrText xml:space="preserve"> PAGEREF _Toc122098697 \h </w:instrText>
      </w:r>
      <w:r>
        <w:rPr>
          <w:noProof/>
        </w:rPr>
      </w:r>
      <w:r>
        <w:rPr>
          <w:noProof/>
        </w:rPr>
        <w:fldChar w:fldCharType="separate"/>
      </w:r>
      <w:r>
        <w:rPr>
          <w:noProof/>
        </w:rPr>
        <w:t>78</w:t>
      </w:r>
      <w:r>
        <w:rPr>
          <w:noProof/>
        </w:rPr>
        <w:fldChar w:fldCharType="end"/>
      </w:r>
    </w:p>
    <w:p w14:paraId="6E5ACD36" w14:textId="274E5615" w:rsidR="00A94E26" w:rsidRDefault="00A94E26">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_Toc122098698 \h </w:instrText>
      </w:r>
      <w:r>
        <w:rPr>
          <w:noProof/>
        </w:rPr>
      </w:r>
      <w:r>
        <w:rPr>
          <w:noProof/>
        </w:rPr>
        <w:fldChar w:fldCharType="separate"/>
      </w:r>
      <w:r>
        <w:rPr>
          <w:noProof/>
        </w:rPr>
        <w:t>78</w:t>
      </w:r>
      <w:r>
        <w:rPr>
          <w:noProof/>
        </w:rPr>
        <w:fldChar w:fldCharType="end"/>
      </w:r>
    </w:p>
    <w:p w14:paraId="2C7F8B20" w14:textId="53A57BFF" w:rsidR="00A94E26" w:rsidRDefault="00A94E26">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Timer</w:t>
      </w:r>
      <w:r>
        <w:rPr>
          <w:noProof/>
        </w:rPr>
        <w:tab/>
      </w:r>
      <w:r>
        <w:rPr>
          <w:noProof/>
        </w:rPr>
        <w:fldChar w:fldCharType="begin" w:fldLock="1"/>
      </w:r>
      <w:r>
        <w:rPr>
          <w:noProof/>
        </w:rPr>
        <w:instrText xml:space="preserve"> PAGEREF _Toc122098699 \h </w:instrText>
      </w:r>
      <w:r>
        <w:rPr>
          <w:noProof/>
        </w:rPr>
      </w:r>
      <w:r>
        <w:rPr>
          <w:noProof/>
        </w:rPr>
        <w:fldChar w:fldCharType="separate"/>
      </w:r>
      <w:r>
        <w:rPr>
          <w:noProof/>
        </w:rPr>
        <w:t>78</w:t>
      </w:r>
      <w:r>
        <w:rPr>
          <w:noProof/>
        </w:rPr>
        <w:fldChar w:fldCharType="end"/>
      </w:r>
    </w:p>
    <w:p w14:paraId="340923DE" w14:textId="426020A8" w:rsidR="00A94E26" w:rsidRDefault="00A94E26">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TimerIdList</w:t>
      </w:r>
      <w:r>
        <w:rPr>
          <w:noProof/>
        </w:rPr>
        <w:tab/>
      </w:r>
      <w:r>
        <w:rPr>
          <w:noProof/>
        </w:rPr>
        <w:fldChar w:fldCharType="begin" w:fldLock="1"/>
      </w:r>
      <w:r>
        <w:rPr>
          <w:noProof/>
        </w:rPr>
        <w:instrText xml:space="preserve"> PAGEREF _Toc122098700 \h </w:instrText>
      </w:r>
      <w:r>
        <w:rPr>
          <w:noProof/>
        </w:rPr>
      </w:r>
      <w:r>
        <w:rPr>
          <w:noProof/>
        </w:rPr>
        <w:fldChar w:fldCharType="separate"/>
      </w:r>
      <w:r>
        <w:rPr>
          <w:noProof/>
        </w:rPr>
        <w:t>78</w:t>
      </w:r>
      <w:r>
        <w:rPr>
          <w:noProof/>
        </w:rPr>
        <w:fldChar w:fldCharType="end"/>
      </w:r>
    </w:p>
    <w:p w14:paraId="5DB1BBEF" w14:textId="196B5EFE" w:rsidR="00A94E26" w:rsidRDefault="00A94E26">
      <w:pPr>
        <w:pStyle w:val="TOC4"/>
        <w:rPr>
          <w:rFonts w:asciiTheme="minorHAnsi" w:eastAsiaTheme="minorEastAsia" w:hAnsiTheme="minorHAnsi" w:cstheme="minorBidi"/>
          <w:noProof/>
          <w:sz w:val="22"/>
          <w:szCs w:val="22"/>
          <w:lang w:eastAsia="en-GB"/>
        </w:rPr>
      </w:pPr>
      <w:r w:rsidRPr="00725EE3">
        <w:rPr>
          <w:noProof/>
          <w:lang w:val="en-US"/>
        </w:rPr>
        <w:t>6.2.6.3</w:t>
      </w:r>
      <w:r>
        <w:rPr>
          <w:rFonts w:asciiTheme="minorHAnsi" w:eastAsiaTheme="minorEastAsia" w:hAnsiTheme="minorHAnsi" w:cstheme="minorBidi"/>
          <w:noProof/>
          <w:sz w:val="22"/>
          <w:szCs w:val="22"/>
          <w:lang w:eastAsia="en-GB"/>
        </w:rPr>
        <w:tab/>
      </w:r>
      <w:r w:rsidRPr="00725EE3">
        <w:rPr>
          <w:noProof/>
          <w:lang w:val="en-US"/>
        </w:rPr>
        <w:t>Simple data types and enumerations</w:t>
      </w:r>
      <w:r>
        <w:rPr>
          <w:noProof/>
        </w:rPr>
        <w:tab/>
      </w:r>
      <w:r>
        <w:rPr>
          <w:noProof/>
        </w:rPr>
        <w:fldChar w:fldCharType="begin" w:fldLock="1"/>
      </w:r>
      <w:r>
        <w:rPr>
          <w:noProof/>
        </w:rPr>
        <w:instrText xml:space="preserve"> PAGEREF _Toc122098701 \h </w:instrText>
      </w:r>
      <w:r>
        <w:rPr>
          <w:noProof/>
        </w:rPr>
      </w:r>
      <w:r>
        <w:rPr>
          <w:noProof/>
        </w:rPr>
        <w:fldChar w:fldCharType="separate"/>
      </w:r>
      <w:r>
        <w:rPr>
          <w:noProof/>
        </w:rPr>
        <w:t>78</w:t>
      </w:r>
      <w:r>
        <w:rPr>
          <w:noProof/>
        </w:rPr>
        <w:fldChar w:fldCharType="end"/>
      </w:r>
    </w:p>
    <w:p w14:paraId="0683BA30" w14:textId="4988789F" w:rsidR="00A94E26" w:rsidRDefault="00A94E26">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_Toc122098702 \h </w:instrText>
      </w:r>
      <w:r>
        <w:rPr>
          <w:noProof/>
        </w:rPr>
      </w:r>
      <w:r>
        <w:rPr>
          <w:noProof/>
        </w:rPr>
        <w:fldChar w:fldCharType="separate"/>
      </w:r>
      <w:r>
        <w:rPr>
          <w:noProof/>
        </w:rPr>
        <w:t>78</w:t>
      </w:r>
      <w:r>
        <w:rPr>
          <w:noProof/>
        </w:rPr>
        <w:fldChar w:fldCharType="end"/>
      </w:r>
    </w:p>
    <w:p w14:paraId="068A684E" w14:textId="21B3A3A9" w:rsidR="00A94E26" w:rsidRDefault="00A94E26">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_Toc122098703 \h </w:instrText>
      </w:r>
      <w:r>
        <w:rPr>
          <w:noProof/>
        </w:rPr>
      </w:r>
      <w:r>
        <w:rPr>
          <w:noProof/>
        </w:rPr>
        <w:fldChar w:fldCharType="separate"/>
      </w:r>
      <w:r>
        <w:rPr>
          <w:noProof/>
        </w:rPr>
        <w:t>78</w:t>
      </w:r>
      <w:r>
        <w:rPr>
          <w:noProof/>
        </w:rPr>
        <w:fldChar w:fldCharType="end"/>
      </w:r>
    </w:p>
    <w:p w14:paraId="06D039E7" w14:textId="66405B30" w:rsidR="00A94E26" w:rsidRDefault="00A94E26">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_Toc122098704 \h </w:instrText>
      </w:r>
      <w:r>
        <w:rPr>
          <w:noProof/>
        </w:rPr>
      </w:r>
      <w:r>
        <w:rPr>
          <w:noProof/>
        </w:rPr>
        <w:fldChar w:fldCharType="separate"/>
      </w:r>
      <w:r>
        <w:rPr>
          <w:noProof/>
        </w:rPr>
        <w:t>79</w:t>
      </w:r>
      <w:r>
        <w:rPr>
          <w:noProof/>
        </w:rPr>
        <w:fldChar w:fldCharType="end"/>
      </w:r>
    </w:p>
    <w:p w14:paraId="7D4A03EB" w14:textId="610EA8AD" w:rsidR="00A94E26" w:rsidRDefault="00A94E26">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_Toc122098705 \h </w:instrText>
      </w:r>
      <w:r>
        <w:rPr>
          <w:noProof/>
        </w:rPr>
      </w:r>
      <w:r>
        <w:rPr>
          <w:noProof/>
        </w:rPr>
        <w:fldChar w:fldCharType="separate"/>
      </w:r>
      <w:r>
        <w:rPr>
          <w:noProof/>
        </w:rPr>
        <w:t>79</w:t>
      </w:r>
      <w:r>
        <w:rPr>
          <w:noProof/>
        </w:rPr>
        <w:fldChar w:fldCharType="end"/>
      </w:r>
    </w:p>
    <w:p w14:paraId="1B8546A2" w14:textId="6EB96341" w:rsidR="00A94E26" w:rsidRDefault="00A94E26">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_Toc122098706 \h </w:instrText>
      </w:r>
      <w:r>
        <w:rPr>
          <w:noProof/>
        </w:rPr>
      </w:r>
      <w:r>
        <w:rPr>
          <w:noProof/>
        </w:rPr>
        <w:fldChar w:fldCharType="separate"/>
      </w:r>
      <w:r>
        <w:rPr>
          <w:noProof/>
        </w:rPr>
        <w:t>79</w:t>
      </w:r>
      <w:r>
        <w:rPr>
          <w:noProof/>
        </w:rPr>
        <w:fldChar w:fldCharType="end"/>
      </w:r>
    </w:p>
    <w:p w14:paraId="62F37CDB" w14:textId="1EFF3BDD" w:rsidR="00A94E26" w:rsidRDefault="00A94E26">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_Toc122098707 \h </w:instrText>
      </w:r>
      <w:r>
        <w:rPr>
          <w:noProof/>
        </w:rPr>
      </w:r>
      <w:r>
        <w:rPr>
          <w:noProof/>
        </w:rPr>
        <w:fldChar w:fldCharType="separate"/>
      </w:r>
      <w:r>
        <w:rPr>
          <w:noProof/>
        </w:rPr>
        <w:t>79</w:t>
      </w:r>
      <w:r>
        <w:rPr>
          <w:noProof/>
        </w:rPr>
        <w:fldChar w:fldCharType="end"/>
      </w:r>
    </w:p>
    <w:p w14:paraId="3209CCC1" w14:textId="3E5AED2E" w:rsidR="00A94E26" w:rsidRDefault="00A94E2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_Toc122098708 \h </w:instrText>
      </w:r>
      <w:r>
        <w:rPr>
          <w:noProof/>
        </w:rPr>
      </w:r>
      <w:r>
        <w:rPr>
          <w:noProof/>
        </w:rPr>
        <w:fldChar w:fldCharType="separate"/>
      </w:r>
      <w:r>
        <w:rPr>
          <w:noProof/>
        </w:rPr>
        <w:t>79</w:t>
      </w:r>
      <w:r>
        <w:rPr>
          <w:noProof/>
        </w:rPr>
        <w:fldChar w:fldCharType="end"/>
      </w:r>
    </w:p>
    <w:p w14:paraId="3D00D0DF" w14:textId="41A03F7A" w:rsidR="00A94E26" w:rsidRDefault="00A94E26">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Security</w:t>
      </w:r>
      <w:r>
        <w:rPr>
          <w:noProof/>
        </w:rPr>
        <w:tab/>
      </w:r>
      <w:r>
        <w:rPr>
          <w:noProof/>
        </w:rPr>
        <w:fldChar w:fldCharType="begin" w:fldLock="1"/>
      </w:r>
      <w:r>
        <w:rPr>
          <w:noProof/>
        </w:rPr>
        <w:instrText xml:space="preserve"> PAGEREF _Toc122098709 \h </w:instrText>
      </w:r>
      <w:r>
        <w:rPr>
          <w:noProof/>
        </w:rPr>
      </w:r>
      <w:r>
        <w:rPr>
          <w:noProof/>
        </w:rPr>
        <w:fldChar w:fldCharType="separate"/>
      </w:r>
      <w:r>
        <w:rPr>
          <w:noProof/>
        </w:rPr>
        <w:t>79</w:t>
      </w:r>
      <w:r>
        <w:rPr>
          <w:noProof/>
        </w:rPr>
        <w:fldChar w:fldCharType="end"/>
      </w:r>
    </w:p>
    <w:p w14:paraId="6359BCCC" w14:textId="5361C578" w:rsidR="00A94E26" w:rsidRDefault="00A94E26" w:rsidP="00A94E26">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_Toc122098710 \h </w:instrText>
      </w:r>
      <w:r>
        <w:rPr>
          <w:noProof/>
        </w:rPr>
      </w:r>
      <w:r>
        <w:rPr>
          <w:noProof/>
        </w:rPr>
        <w:fldChar w:fldCharType="separate"/>
      </w:r>
      <w:r>
        <w:rPr>
          <w:noProof/>
        </w:rPr>
        <w:t>81</w:t>
      </w:r>
      <w:r>
        <w:rPr>
          <w:noProof/>
        </w:rPr>
        <w:fldChar w:fldCharType="end"/>
      </w:r>
    </w:p>
    <w:p w14:paraId="04ACCA62" w14:textId="152F1806" w:rsidR="00A94E26" w:rsidRDefault="00A94E26">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_Toc122098711 \h </w:instrText>
      </w:r>
      <w:r>
        <w:rPr>
          <w:noProof/>
        </w:rPr>
      </w:r>
      <w:r>
        <w:rPr>
          <w:noProof/>
        </w:rPr>
        <w:fldChar w:fldCharType="separate"/>
      </w:r>
      <w:r>
        <w:rPr>
          <w:noProof/>
        </w:rPr>
        <w:t>81</w:t>
      </w:r>
      <w:r>
        <w:rPr>
          <w:noProof/>
        </w:rPr>
        <w:fldChar w:fldCharType="end"/>
      </w:r>
    </w:p>
    <w:p w14:paraId="73DCD722" w14:textId="265DDBA9" w:rsidR="00A94E26" w:rsidRDefault="00A94E26">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Nudsf_DataRepository API</w:t>
      </w:r>
      <w:r>
        <w:rPr>
          <w:noProof/>
        </w:rPr>
        <w:tab/>
      </w:r>
      <w:r>
        <w:rPr>
          <w:noProof/>
        </w:rPr>
        <w:fldChar w:fldCharType="begin" w:fldLock="1"/>
      </w:r>
      <w:r>
        <w:rPr>
          <w:noProof/>
        </w:rPr>
        <w:instrText xml:space="preserve"> PAGEREF _Toc122098712 \h </w:instrText>
      </w:r>
      <w:r>
        <w:rPr>
          <w:noProof/>
        </w:rPr>
      </w:r>
      <w:r>
        <w:rPr>
          <w:noProof/>
        </w:rPr>
        <w:fldChar w:fldCharType="separate"/>
      </w:r>
      <w:r>
        <w:rPr>
          <w:noProof/>
        </w:rPr>
        <w:t>81</w:t>
      </w:r>
      <w:r>
        <w:rPr>
          <w:noProof/>
        </w:rPr>
        <w:fldChar w:fldCharType="end"/>
      </w:r>
    </w:p>
    <w:p w14:paraId="7A3622C4" w14:textId="21729060" w:rsidR="00A94E26" w:rsidRDefault="00A94E26">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Nudsf_Timer API</w:t>
      </w:r>
      <w:r>
        <w:rPr>
          <w:noProof/>
        </w:rPr>
        <w:tab/>
      </w:r>
      <w:r>
        <w:rPr>
          <w:noProof/>
        </w:rPr>
        <w:fldChar w:fldCharType="begin" w:fldLock="1"/>
      </w:r>
      <w:r>
        <w:rPr>
          <w:noProof/>
        </w:rPr>
        <w:instrText xml:space="preserve"> PAGEREF _Toc122098713 \h </w:instrText>
      </w:r>
      <w:r>
        <w:rPr>
          <w:noProof/>
        </w:rPr>
      </w:r>
      <w:r>
        <w:rPr>
          <w:noProof/>
        </w:rPr>
        <w:fldChar w:fldCharType="separate"/>
      </w:r>
      <w:r>
        <w:rPr>
          <w:noProof/>
        </w:rPr>
        <w:t>112</w:t>
      </w:r>
      <w:r>
        <w:rPr>
          <w:noProof/>
        </w:rPr>
        <w:fldChar w:fldCharType="end"/>
      </w:r>
    </w:p>
    <w:p w14:paraId="09E0BD4E" w14:textId="4AC9DDDA" w:rsidR="00A94E26" w:rsidRDefault="00A94E26" w:rsidP="00A94E26">
      <w:pPr>
        <w:pStyle w:val="TOC8"/>
        <w:rPr>
          <w:rFonts w:asciiTheme="minorHAnsi" w:eastAsiaTheme="minorEastAsia" w:hAnsiTheme="minorHAnsi" w:cstheme="minorBidi"/>
          <w:b w:val="0"/>
          <w:noProof/>
          <w:szCs w:val="22"/>
          <w:lang w:eastAsia="en-GB"/>
        </w:rPr>
      </w:pPr>
      <w:r>
        <w:rPr>
          <w:noProof/>
        </w:rPr>
        <w:t>Annex B (informative): Search Examples</w:t>
      </w:r>
      <w:r>
        <w:rPr>
          <w:noProof/>
        </w:rPr>
        <w:tab/>
      </w:r>
      <w:r>
        <w:rPr>
          <w:noProof/>
        </w:rPr>
        <w:fldChar w:fldCharType="begin" w:fldLock="1"/>
      </w:r>
      <w:r>
        <w:rPr>
          <w:noProof/>
        </w:rPr>
        <w:instrText xml:space="preserve"> PAGEREF _Toc122098714 \h </w:instrText>
      </w:r>
      <w:r>
        <w:rPr>
          <w:noProof/>
        </w:rPr>
      </w:r>
      <w:r>
        <w:rPr>
          <w:noProof/>
        </w:rPr>
        <w:fldChar w:fldCharType="separate"/>
      </w:r>
      <w:r>
        <w:rPr>
          <w:noProof/>
        </w:rPr>
        <w:t>120</w:t>
      </w:r>
      <w:r>
        <w:rPr>
          <w:noProof/>
        </w:rPr>
        <w:fldChar w:fldCharType="end"/>
      </w:r>
    </w:p>
    <w:p w14:paraId="0DCB15CE" w14:textId="42FB6576" w:rsidR="00A94E26" w:rsidRDefault="00A94E26" w:rsidP="00A94E26">
      <w:pPr>
        <w:pStyle w:val="TOC8"/>
        <w:rPr>
          <w:rFonts w:asciiTheme="minorHAnsi" w:eastAsiaTheme="minorEastAsia" w:hAnsiTheme="minorHAnsi" w:cstheme="minorBidi"/>
          <w:b w:val="0"/>
          <w:noProof/>
          <w:szCs w:val="22"/>
          <w:lang w:eastAsia="en-GB"/>
        </w:rPr>
      </w:pPr>
      <w:r>
        <w:rPr>
          <w:noProof/>
        </w:rPr>
        <w:t>Annex C (informative): HTTP Multipart Examples</w:t>
      </w:r>
      <w:r>
        <w:rPr>
          <w:noProof/>
        </w:rPr>
        <w:tab/>
      </w:r>
      <w:r>
        <w:rPr>
          <w:noProof/>
        </w:rPr>
        <w:fldChar w:fldCharType="begin" w:fldLock="1"/>
      </w:r>
      <w:r>
        <w:rPr>
          <w:noProof/>
        </w:rPr>
        <w:instrText xml:space="preserve"> PAGEREF _Toc122098715 \h </w:instrText>
      </w:r>
      <w:r>
        <w:rPr>
          <w:noProof/>
        </w:rPr>
      </w:r>
      <w:r>
        <w:rPr>
          <w:noProof/>
        </w:rPr>
        <w:fldChar w:fldCharType="separate"/>
      </w:r>
      <w:r>
        <w:rPr>
          <w:noProof/>
        </w:rPr>
        <w:t>121</w:t>
      </w:r>
      <w:r>
        <w:rPr>
          <w:noProof/>
        </w:rPr>
        <w:fldChar w:fldCharType="end"/>
      </w:r>
    </w:p>
    <w:p w14:paraId="431049B7" w14:textId="7D88C082" w:rsidR="00A94E26" w:rsidRDefault="00A94E26">
      <w:pPr>
        <w:pStyle w:val="TOC1"/>
        <w:rPr>
          <w:rFonts w:asciiTheme="minorHAnsi" w:eastAsiaTheme="minorEastAsia" w:hAnsiTheme="minorHAnsi" w:cstheme="minorBidi"/>
          <w:noProof/>
          <w:szCs w:val="22"/>
          <w:lang w:eastAsia="en-GB"/>
        </w:rPr>
      </w:pPr>
      <w:r w:rsidRPr="00725EE3">
        <w:rPr>
          <w:noProof/>
          <w:lang w:val="en-US"/>
        </w:rPr>
        <w:t>C.1</w:t>
      </w:r>
      <w:r>
        <w:rPr>
          <w:rFonts w:asciiTheme="minorHAnsi" w:eastAsiaTheme="minorEastAsia" w:hAnsiTheme="minorHAnsi" w:cstheme="minorBidi"/>
          <w:noProof/>
          <w:szCs w:val="22"/>
          <w:lang w:eastAsia="en-GB"/>
        </w:rPr>
        <w:tab/>
      </w:r>
      <w:r w:rsidRPr="00725EE3">
        <w:rPr>
          <w:noProof/>
          <w:lang w:val="en-US"/>
        </w:rPr>
        <w:t>General</w:t>
      </w:r>
      <w:r>
        <w:rPr>
          <w:noProof/>
        </w:rPr>
        <w:tab/>
      </w:r>
      <w:r>
        <w:rPr>
          <w:noProof/>
        </w:rPr>
        <w:fldChar w:fldCharType="begin" w:fldLock="1"/>
      </w:r>
      <w:r>
        <w:rPr>
          <w:noProof/>
        </w:rPr>
        <w:instrText xml:space="preserve"> PAGEREF _Toc122098716 \h </w:instrText>
      </w:r>
      <w:r>
        <w:rPr>
          <w:noProof/>
        </w:rPr>
      </w:r>
      <w:r>
        <w:rPr>
          <w:noProof/>
        </w:rPr>
        <w:fldChar w:fldCharType="separate"/>
      </w:r>
      <w:r>
        <w:rPr>
          <w:noProof/>
        </w:rPr>
        <w:t>121</w:t>
      </w:r>
      <w:r>
        <w:rPr>
          <w:noProof/>
        </w:rPr>
        <w:fldChar w:fldCharType="end"/>
      </w:r>
    </w:p>
    <w:p w14:paraId="62E8CF10" w14:textId="61F4F099" w:rsidR="00A94E26" w:rsidRDefault="00A94E26">
      <w:pPr>
        <w:pStyle w:val="TOC1"/>
        <w:rPr>
          <w:rFonts w:asciiTheme="minorHAnsi" w:eastAsiaTheme="minorEastAsia" w:hAnsiTheme="minorHAnsi" w:cstheme="minorBidi"/>
          <w:noProof/>
          <w:szCs w:val="22"/>
          <w:lang w:eastAsia="en-GB"/>
        </w:rPr>
      </w:pPr>
      <w:r w:rsidRPr="00725EE3">
        <w:rPr>
          <w:noProof/>
          <w:lang w:val="en-US"/>
        </w:rPr>
        <w:t>C.2</w:t>
      </w:r>
      <w:r>
        <w:rPr>
          <w:rFonts w:asciiTheme="minorHAnsi" w:eastAsiaTheme="minorEastAsia" w:hAnsiTheme="minorHAnsi" w:cstheme="minorBidi"/>
          <w:noProof/>
          <w:szCs w:val="22"/>
          <w:lang w:eastAsia="en-GB"/>
        </w:rPr>
        <w:tab/>
      </w:r>
      <w:r w:rsidRPr="00725EE3">
        <w:rPr>
          <w:noProof/>
          <w:lang w:val="en-US"/>
        </w:rPr>
        <w:t>Example HTTP multipart Record</w:t>
      </w:r>
      <w:r>
        <w:rPr>
          <w:noProof/>
        </w:rPr>
        <w:tab/>
      </w:r>
      <w:r>
        <w:rPr>
          <w:noProof/>
        </w:rPr>
        <w:fldChar w:fldCharType="begin" w:fldLock="1"/>
      </w:r>
      <w:r>
        <w:rPr>
          <w:noProof/>
        </w:rPr>
        <w:instrText xml:space="preserve"> PAGEREF _Toc122098717 \h </w:instrText>
      </w:r>
      <w:r>
        <w:rPr>
          <w:noProof/>
        </w:rPr>
      </w:r>
      <w:r>
        <w:rPr>
          <w:noProof/>
        </w:rPr>
        <w:fldChar w:fldCharType="separate"/>
      </w:r>
      <w:r>
        <w:rPr>
          <w:noProof/>
        </w:rPr>
        <w:t>121</w:t>
      </w:r>
      <w:r>
        <w:rPr>
          <w:noProof/>
        </w:rPr>
        <w:fldChar w:fldCharType="end"/>
      </w:r>
    </w:p>
    <w:p w14:paraId="185C93FF" w14:textId="0967FB24" w:rsidR="00A94E26" w:rsidRDefault="00A94E26">
      <w:pPr>
        <w:pStyle w:val="TOC1"/>
        <w:rPr>
          <w:rFonts w:asciiTheme="minorHAnsi" w:eastAsiaTheme="minorEastAsia" w:hAnsiTheme="minorHAnsi" w:cstheme="minorBidi"/>
          <w:noProof/>
          <w:szCs w:val="22"/>
          <w:lang w:eastAsia="en-GB"/>
        </w:rPr>
      </w:pPr>
      <w:r w:rsidRPr="00725EE3">
        <w:rPr>
          <w:noProof/>
          <w:lang w:val="en-US"/>
        </w:rPr>
        <w:t>C.3</w:t>
      </w:r>
      <w:r>
        <w:rPr>
          <w:rFonts w:asciiTheme="minorHAnsi" w:eastAsiaTheme="minorEastAsia" w:hAnsiTheme="minorHAnsi" w:cstheme="minorBidi"/>
          <w:noProof/>
          <w:szCs w:val="22"/>
          <w:lang w:eastAsia="en-GB"/>
        </w:rPr>
        <w:tab/>
      </w:r>
      <w:r w:rsidRPr="00725EE3">
        <w:rPr>
          <w:noProof/>
          <w:lang w:val="en-US"/>
        </w:rPr>
        <w:t>Example HTTP multipart BlockCollection</w:t>
      </w:r>
      <w:r>
        <w:rPr>
          <w:noProof/>
        </w:rPr>
        <w:tab/>
      </w:r>
      <w:r>
        <w:rPr>
          <w:noProof/>
        </w:rPr>
        <w:fldChar w:fldCharType="begin" w:fldLock="1"/>
      </w:r>
      <w:r>
        <w:rPr>
          <w:noProof/>
        </w:rPr>
        <w:instrText xml:space="preserve"> PAGEREF _Toc122098718 \h </w:instrText>
      </w:r>
      <w:r>
        <w:rPr>
          <w:noProof/>
        </w:rPr>
      </w:r>
      <w:r>
        <w:rPr>
          <w:noProof/>
        </w:rPr>
        <w:fldChar w:fldCharType="separate"/>
      </w:r>
      <w:r>
        <w:rPr>
          <w:noProof/>
        </w:rPr>
        <w:t>121</w:t>
      </w:r>
      <w:r>
        <w:rPr>
          <w:noProof/>
        </w:rPr>
        <w:fldChar w:fldCharType="end"/>
      </w:r>
    </w:p>
    <w:p w14:paraId="32A668CA" w14:textId="69154494" w:rsidR="00A94E26" w:rsidRDefault="00A94E26">
      <w:pPr>
        <w:pStyle w:val="TOC1"/>
        <w:rPr>
          <w:rFonts w:asciiTheme="minorHAnsi" w:eastAsiaTheme="minorEastAsia" w:hAnsiTheme="minorHAnsi" w:cstheme="minorBidi"/>
          <w:noProof/>
          <w:szCs w:val="22"/>
          <w:lang w:eastAsia="en-GB"/>
        </w:rPr>
      </w:pPr>
      <w:r w:rsidRPr="00725EE3">
        <w:rPr>
          <w:noProof/>
          <w:lang w:val="en-US"/>
        </w:rPr>
        <w:t>C.4</w:t>
      </w:r>
      <w:r>
        <w:rPr>
          <w:rFonts w:asciiTheme="minorHAnsi" w:eastAsiaTheme="minorEastAsia" w:hAnsiTheme="minorHAnsi" w:cstheme="minorBidi"/>
          <w:noProof/>
          <w:szCs w:val="22"/>
          <w:lang w:eastAsia="en-GB"/>
        </w:rPr>
        <w:tab/>
      </w:r>
      <w:r w:rsidRPr="00725EE3">
        <w:rPr>
          <w:noProof/>
          <w:lang w:val="en-US"/>
        </w:rPr>
        <w:t>Example HTTP multipart RecordNotification</w:t>
      </w:r>
      <w:r>
        <w:rPr>
          <w:noProof/>
        </w:rPr>
        <w:tab/>
      </w:r>
      <w:r>
        <w:rPr>
          <w:noProof/>
        </w:rPr>
        <w:fldChar w:fldCharType="begin" w:fldLock="1"/>
      </w:r>
      <w:r>
        <w:rPr>
          <w:noProof/>
        </w:rPr>
        <w:instrText xml:space="preserve"> PAGEREF _Toc122098719 \h </w:instrText>
      </w:r>
      <w:r>
        <w:rPr>
          <w:noProof/>
        </w:rPr>
      </w:r>
      <w:r>
        <w:rPr>
          <w:noProof/>
        </w:rPr>
        <w:fldChar w:fldCharType="separate"/>
      </w:r>
      <w:r>
        <w:rPr>
          <w:noProof/>
        </w:rPr>
        <w:t>122</w:t>
      </w:r>
      <w:r>
        <w:rPr>
          <w:noProof/>
        </w:rPr>
        <w:fldChar w:fldCharType="end"/>
      </w:r>
    </w:p>
    <w:p w14:paraId="350EEE57" w14:textId="19633BB8" w:rsidR="00A94E26" w:rsidRDefault="00A94E26" w:rsidP="00A94E26">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_Toc122098720 \h </w:instrText>
      </w:r>
      <w:r>
        <w:rPr>
          <w:noProof/>
        </w:rPr>
      </w:r>
      <w:r>
        <w:rPr>
          <w:noProof/>
        </w:rPr>
        <w:fldChar w:fldCharType="separate"/>
      </w:r>
      <w:r>
        <w:rPr>
          <w:noProof/>
        </w:rPr>
        <w:t>123</w:t>
      </w:r>
      <w:r>
        <w:rPr>
          <w:noProof/>
        </w:rPr>
        <w:fldChar w:fldCharType="end"/>
      </w:r>
    </w:p>
    <w:p w14:paraId="0B9E3498" w14:textId="18DA5B18" w:rsidR="00080512" w:rsidRPr="004D3578" w:rsidRDefault="00E66078">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End w:id="10"/>
      <w:r w:rsidRPr="004D3578">
        <w:lastRenderedPageBreak/>
        <w:t>Foreword</w:t>
      </w:r>
      <w:bookmarkEnd w:id="11"/>
      <w:bookmarkEnd w:id="12"/>
      <w:bookmarkEnd w:id="13"/>
    </w:p>
    <w:p w14:paraId="2511FBFA" w14:textId="47EDC463" w:rsidR="00080512" w:rsidRPr="004D3578" w:rsidRDefault="00080512">
      <w:r w:rsidRPr="004D3578">
        <w:t>This Technic</w:t>
      </w:r>
      <w:r w:rsidRPr="00E134FC">
        <w:t xml:space="preserve">al </w:t>
      </w:r>
      <w:bookmarkStart w:id="14" w:name="spectype3"/>
      <w:r w:rsidRPr="00E134FC">
        <w:t>Specification</w:t>
      </w:r>
      <w:bookmarkEnd w:id="14"/>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5" w:name="introduction"/>
      <w:bookmarkStart w:id="16" w:name="_Toc22187525"/>
      <w:bookmarkStart w:id="17" w:name="_Toc22630747"/>
      <w:bookmarkStart w:id="18" w:name="_Toc34226999"/>
      <w:bookmarkStart w:id="19" w:name="_Toc34749714"/>
      <w:bookmarkStart w:id="20" w:name="_Toc34750272"/>
      <w:bookmarkStart w:id="21" w:name="_Toc34750462"/>
      <w:bookmarkStart w:id="22" w:name="_Toc35940868"/>
      <w:bookmarkStart w:id="23" w:name="_Toc35937301"/>
      <w:bookmarkStart w:id="24" w:name="_Toc36463695"/>
      <w:bookmarkStart w:id="25" w:name="_Toc43131618"/>
      <w:bookmarkStart w:id="26" w:name="_Toc45032453"/>
      <w:bookmarkStart w:id="27" w:name="_Toc49782147"/>
      <w:bookmarkStart w:id="28" w:name="_Toc51873583"/>
      <w:bookmarkStart w:id="29" w:name="_Toc57209062"/>
      <w:bookmarkStart w:id="30" w:name="_Toc58588405"/>
      <w:bookmarkStart w:id="31" w:name="_Toc66114745"/>
      <w:bookmarkStart w:id="32" w:name="_Toc67686256"/>
      <w:bookmarkStart w:id="33" w:name="_Toc74994545"/>
      <w:bookmarkStart w:id="34" w:name="_Toc85467798"/>
      <w:bookmarkStart w:id="35" w:name="_Toc89181497"/>
      <w:bookmarkStart w:id="36" w:name="_Toc89182839"/>
      <w:bookmarkStart w:id="37" w:name="_Toc90651141"/>
      <w:bookmarkStart w:id="38" w:name="_Toc96933291"/>
      <w:bookmarkStart w:id="39" w:name="_Toc98507158"/>
      <w:bookmarkStart w:id="40" w:name="_Toc98507611"/>
      <w:bookmarkStart w:id="41" w:name="_Toc106640614"/>
      <w:bookmarkStart w:id="42" w:name="_Toc122098488"/>
      <w:bookmarkEnd w:id="15"/>
      <w:r w:rsidRPr="00616F0C">
        <w:t>1</w:t>
      </w:r>
      <w:r w:rsidRPr="00616F0C">
        <w:tab/>
        <w:t>Scope</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43" w:name="_Toc22187526"/>
      <w:bookmarkStart w:id="44" w:name="_Toc22630748"/>
      <w:bookmarkStart w:id="45" w:name="_Toc34227000"/>
      <w:bookmarkStart w:id="46" w:name="_Toc34749715"/>
      <w:bookmarkStart w:id="47" w:name="_Toc34750273"/>
      <w:bookmarkStart w:id="48" w:name="_Toc34750463"/>
      <w:bookmarkStart w:id="49" w:name="_Toc35940869"/>
      <w:bookmarkStart w:id="50" w:name="_Toc35937302"/>
      <w:bookmarkStart w:id="51" w:name="_Toc36463696"/>
      <w:bookmarkStart w:id="52" w:name="_Toc43131619"/>
      <w:bookmarkStart w:id="53" w:name="_Toc45032454"/>
      <w:bookmarkStart w:id="54" w:name="_Toc49782148"/>
      <w:bookmarkStart w:id="55" w:name="_Toc51873584"/>
      <w:bookmarkStart w:id="56" w:name="_Toc57209063"/>
      <w:bookmarkStart w:id="57" w:name="_Toc58588406"/>
      <w:bookmarkStart w:id="58" w:name="_Toc66114746"/>
      <w:bookmarkStart w:id="59" w:name="_Toc67686257"/>
      <w:bookmarkStart w:id="60" w:name="_Toc74994546"/>
      <w:bookmarkStart w:id="61" w:name="_Toc85467799"/>
      <w:bookmarkStart w:id="62" w:name="_Toc89181498"/>
      <w:bookmarkStart w:id="63" w:name="_Toc89182840"/>
      <w:bookmarkStart w:id="64" w:name="_Toc90651142"/>
      <w:bookmarkStart w:id="65" w:name="_Toc96933292"/>
      <w:bookmarkStart w:id="66" w:name="_Toc98507159"/>
      <w:bookmarkStart w:id="67" w:name="_Toc98507612"/>
      <w:bookmarkStart w:id="68" w:name="_Toc106640615"/>
      <w:bookmarkStart w:id="69" w:name="_Toc122098489"/>
      <w:r w:rsidRPr="00616F0C">
        <w:t>2</w:t>
      </w:r>
      <w:r w:rsidRPr="00616F0C">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70"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70"/>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71" w:name="_Toc34750274"/>
      <w:bookmarkStart w:id="72" w:name="_Toc34750464"/>
      <w:bookmarkStart w:id="73" w:name="_Toc35940870"/>
      <w:bookmarkStart w:id="74" w:name="_Toc35937303"/>
      <w:bookmarkStart w:id="75" w:name="_Toc36463697"/>
      <w:bookmarkStart w:id="76" w:name="_Toc43131620"/>
      <w:bookmarkStart w:id="77" w:name="_Toc45032455"/>
      <w:bookmarkStart w:id="78" w:name="_Toc49782149"/>
      <w:bookmarkStart w:id="79" w:name="_Toc51873585"/>
      <w:bookmarkStart w:id="80" w:name="_Toc57209064"/>
      <w:bookmarkStart w:id="81" w:name="_Toc58588407"/>
      <w:bookmarkStart w:id="82" w:name="_Toc66114747"/>
      <w:bookmarkStart w:id="83" w:name="_Toc67686258"/>
      <w:bookmarkStart w:id="84" w:name="_Toc74994547"/>
      <w:bookmarkStart w:id="85" w:name="_Toc85467800"/>
      <w:bookmarkStart w:id="86" w:name="_Toc89181499"/>
      <w:bookmarkStart w:id="87" w:name="_Toc89182841"/>
      <w:bookmarkStart w:id="88" w:name="_Toc90651143"/>
      <w:bookmarkStart w:id="89" w:name="_Toc96933293"/>
      <w:bookmarkStart w:id="90" w:name="_Toc98507160"/>
      <w:bookmarkStart w:id="91" w:name="_Toc98507613"/>
      <w:bookmarkStart w:id="92" w:name="_Toc106640616"/>
      <w:bookmarkStart w:id="93" w:name="_Toc122098490"/>
      <w:r w:rsidRPr="004D3578">
        <w:t>3</w:t>
      </w:r>
      <w:r w:rsidRPr="004D3578">
        <w:tab/>
        <w:t>Definitions</w:t>
      </w:r>
      <w:r>
        <w:t xml:space="preserve">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2552E77E" w14:textId="77777777" w:rsidR="00E134FC" w:rsidRDefault="00E134FC" w:rsidP="00E134FC">
      <w:pPr>
        <w:pStyle w:val="Heading2"/>
      </w:pPr>
      <w:bookmarkStart w:id="94" w:name="_Toc34750275"/>
      <w:bookmarkStart w:id="95" w:name="_Toc34750465"/>
      <w:bookmarkStart w:id="96" w:name="_Toc35940871"/>
      <w:bookmarkStart w:id="97" w:name="_Toc35937304"/>
      <w:bookmarkStart w:id="98" w:name="_Toc36463698"/>
      <w:bookmarkStart w:id="99" w:name="_Toc43131621"/>
      <w:bookmarkStart w:id="100" w:name="_Toc45032456"/>
      <w:bookmarkStart w:id="101" w:name="_Toc49782150"/>
      <w:bookmarkStart w:id="102" w:name="_Toc51873586"/>
      <w:bookmarkStart w:id="103" w:name="_Toc57209065"/>
      <w:bookmarkStart w:id="104" w:name="_Toc58588408"/>
      <w:bookmarkStart w:id="105" w:name="_Toc66114748"/>
      <w:bookmarkStart w:id="106" w:name="_Toc67686259"/>
      <w:bookmarkStart w:id="107" w:name="_Toc74994548"/>
      <w:bookmarkStart w:id="108" w:name="_Toc85467801"/>
      <w:bookmarkStart w:id="109" w:name="_Toc89181500"/>
      <w:bookmarkStart w:id="110" w:name="_Toc89182842"/>
      <w:bookmarkStart w:id="111" w:name="_Toc90651144"/>
      <w:bookmarkStart w:id="112" w:name="_Toc96933294"/>
      <w:bookmarkStart w:id="113" w:name="_Toc98507161"/>
      <w:bookmarkStart w:id="114" w:name="_Toc98507614"/>
      <w:bookmarkStart w:id="115" w:name="_Toc106640617"/>
      <w:bookmarkStart w:id="116" w:name="_Toc122098491"/>
      <w:r w:rsidRPr="004D3578">
        <w:t>3.1</w:t>
      </w:r>
      <w:r w:rsidRPr="004D3578">
        <w:tab/>
      </w:r>
      <w:r>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17" w:name="_Toc34750276"/>
      <w:bookmarkStart w:id="118" w:name="_Toc34750466"/>
      <w:bookmarkStart w:id="119" w:name="_Toc35940872"/>
      <w:bookmarkStart w:id="120" w:name="_Toc35937305"/>
      <w:bookmarkStart w:id="121" w:name="_Toc36463699"/>
      <w:bookmarkStart w:id="122" w:name="_Toc43131622"/>
      <w:bookmarkStart w:id="123" w:name="_Toc45032457"/>
      <w:bookmarkStart w:id="124" w:name="_Toc49782151"/>
      <w:bookmarkStart w:id="125" w:name="_Toc51873587"/>
      <w:bookmarkStart w:id="126" w:name="_Toc57209066"/>
      <w:bookmarkStart w:id="127" w:name="_Toc58588409"/>
      <w:bookmarkStart w:id="128" w:name="_Toc66114749"/>
      <w:bookmarkStart w:id="129" w:name="_Toc67686260"/>
      <w:bookmarkStart w:id="130" w:name="_Toc74994549"/>
      <w:bookmarkStart w:id="131" w:name="_Toc85467802"/>
      <w:bookmarkStart w:id="132" w:name="_Toc89181501"/>
      <w:bookmarkStart w:id="133" w:name="_Toc89182843"/>
      <w:bookmarkStart w:id="134" w:name="_Toc90651145"/>
      <w:bookmarkStart w:id="135" w:name="_Toc96933295"/>
      <w:bookmarkStart w:id="136" w:name="_Toc98507162"/>
      <w:bookmarkStart w:id="137" w:name="_Toc98507615"/>
      <w:bookmarkStart w:id="138" w:name="_Toc106640618"/>
      <w:bookmarkStart w:id="139" w:name="_Toc122098492"/>
      <w:r w:rsidRPr="004D3578">
        <w:t>3.2</w:t>
      </w:r>
      <w:r w:rsidRPr="004D3578">
        <w:tab/>
        <w:t>Symbols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40" w:name="_Toc34750277"/>
      <w:bookmarkStart w:id="141" w:name="_Toc34750467"/>
      <w:bookmarkStart w:id="142" w:name="_Toc35940873"/>
      <w:bookmarkStart w:id="143" w:name="_Toc35937306"/>
      <w:bookmarkStart w:id="144" w:name="_Toc36463700"/>
      <w:bookmarkStart w:id="145" w:name="_Toc43131623"/>
      <w:bookmarkStart w:id="146" w:name="_Toc45032458"/>
      <w:bookmarkStart w:id="147" w:name="_Toc49782152"/>
      <w:bookmarkStart w:id="148" w:name="_Toc51873588"/>
      <w:bookmarkStart w:id="149" w:name="_Toc57209067"/>
      <w:bookmarkStart w:id="150" w:name="_Toc58588410"/>
      <w:bookmarkStart w:id="151" w:name="_Toc66114750"/>
      <w:bookmarkStart w:id="152" w:name="_Toc67686261"/>
      <w:bookmarkStart w:id="153" w:name="_Toc74994550"/>
      <w:bookmarkStart w:id="154" w:name="_Toc85467803"/>
      <w:bookmarkStart w:id="155" w:name="_Toc89181502"/>
      <w:bookmarkStart w:id="156" w:name="_Toc89182844"/>
      <w:bookmarkStart w:id="157" w:name="_Toc90651146"/>
      <w:bookmarkStart w:id="158" w:name="_Toc96933296"/>
      <w:bookmarkStart w:id="159" w:name="_Toc98507163"/>
      <w:bookmarkStart w:id="160" w:name="_Toc98507616"/>
      <w:bookmarkStart w:id="161" w:name="_Toc106640619"/>
      <w:bookmarkStart w:id="162" w:name="_Toc122098493"/>
      <w:r w:rsidRPr="004D3578">
        <w:t>3.3</w:t>
      </w:r>
      <w:r w:rsidRPr="004D3578">
        <w:tab/>
        <w:t>Abbreviations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63" w:name="_Toc22187531"/>
      <w:bookmarkStart w:id="164" w:name="_Toc22630753"/>
      <w:bookmarkStart w:id="165" w:name="_Toc34227003"/>
      <w:bookmarkStart w:id="166" w:name="_Toc34749718"/>
      <w:bookmarkStart w:id="167" w:name="_Toc34750278"/>
      <w:bookmarkStart w:id="168" w:name="_Toc34750468"/>
      <w:bookmarkStart w:id="169" w:name="_Toc35940874"/>
      <w:bookmarkStart w:id="170" w:name="_Toc35937307"/>
      <w:bookmarkStart w:id="171" w:name="_Toc36463701"/>
      <w:bookmarkStart w:id="172" w:name="_Toc43131624"/>
      <w:bookmarkStart w:id="173" w:name="_Toc45032459"/>
      <w:bookmarkStart w:id="174" w:name="_Toc49782153"/>
      <w:bookmarkStart w:id="175" w:name="_Toc51873589"/>
      <w:bookmarkStart w:id="176" w:name="_Toc57209068"/>
      <w:bookmarkStart w:id="177" w:name="_Toc58588411"/>
      <w:bookmarkStart w:id="178" w:name="_Toc66114751"/>
      <w:bookmarkStart w:id="179" w:name="_Toc67686262"/>
      <w:bookmarkStart w:id="180" w:name="_Toc74994551"/>
      <w:bookmarkStart w:id="181" w:name="_Toc85467804"/>
      <w:bookmarkStart w:id="182" w:name="_Toc89181503"/>
      <w:bookmarkStart w:id="183" w:name="_Toc89182845"/>
      <w:bookmarkStart w:id="184" w:name="_Toc90651147"/>
      <w:bookmarkStart w:id="185" w:name="_Toc96933297"/>
      <w:bookmarkStart w:id="186" w:name="_Toc98507164"/>
      <w:bookmarkStart w:id="187" w:name="_Toc98507617"/>
      <w:bookmarkStart w:id="188" w:name="_Toc106640620"/>
      <w:bookmarkStart w:id="189" w:name="_Toc122098494"/>
      <w:r w:rsidRPr="00616F0C">
        <w:t>4</w:t>
      </w:r>
      <w:r w:rsidRPr="00616F0C">
        <w:tab/>
        <w:t>Overview</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5" type="#_x0000_t75" style="width:6in;height:2in" o:ole="">
            <v:imagedata r:id="rId13" o:title=""/>
          </v:shape>
          <o:OLEObject Type="Embed" ProgID="Visio.Drawing.11" ShapeID="_x0000_i1025" DrawAspect="Content" ObjectID="_1732711628"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90" w:name="_Toc22187532"/>
      <w:bookmarkStart w:id="191" w:name="_Toc22630754"/>
      <w:bookmarkStart w:id="192" w:name="_Toc34227004"/>
      <w:bookmarkStart w:id="193" w:name="_Toc34749719"/>
      <w:bookmarkStart w:id="194" w:name="_Toc34750279"/>
      <w:bookmarkStart w:id="195" w:name="_Toc34750469"/>
      <w:bookmarkStart w:id="196" w:name="_Toc35940875"/>
      <w:bookmarkStart w:id="197" w:name="_Toc35937308"/>
      <w:bookmarkStart w:id="198" w:name="_Toc36463702"/>
      <w:bookmarkStart w:id="199" w:name="_Toc43131625"/>
      <w:bookmarkStart w:id="200" w:name="_Toc45032460"/>
      <w:bookmarkStart w:id="201" w:name="_Toc49782154"/>
      <w:bookmarkStart w:id="202" w:name="_Toc51873590"/>
      <w:bookmarkStart w:id="203" w:name="_Toc57209069"/>
      <w:bookmarkStart w:id="204" w:name="_Toc58588412"/>
      <w:bookmarkStart w:id="205" w:name="_Toc66114752"/>
      <w:bookmarkStart w:id="206" w:name="_Toc67686263"/>
      <w:bookmarkStart w:id="207" w:name="_Toc74994552"/>
      <w:bookmarkStart w:id="208" w:name="_Toc85467805"/>
      <w:bookmarkStart w:id="209" w:name="_Toc89181504"/>
      <w:bookmarkStart w:id="210" w:name="_Toc89182846"/>
      <w:bookmarkStart w:id="211" w:name="_Toc90651148"/>
      <w:bookmarkStart w:id="212" w:name="_Toc96933298"/>
      <w:bookmarkStart w:id="213" w:name="_Toc98507165"/>
      <w:bookmarkStart w:id="214" w:name="_Toc98507618"/>
      <w:bookmarkStart w:id="215" w:name="_Toc106640621"/>
      <w:bookmarkStart w:id="216" w:name="_Toc122098495"/>
      <w:r w:rsidRPr="00616F0C">
        <w:t>5</w:t>
      </w:r>
      <w:r w:rsidRPr="00616F0C">
        <w:tab/>
        <w:t>Services offered by the UDSF</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344D3D55" w14:textId="77777777" w:rsidR="00E134FC" w:rsidRPr="00616F0C" w:rsidRDefault="00E134FC" w:rsidP="00E134FC">
      <w:pPr>
        <w:pStyle w:val="Heading2"/>
      </w:pPr>
      <w:bookmarkStart w:id="217" w:name="_Toc22187533"/>
      <w:bookmarkStart w:id="218" w:name="_Toc22630755"/>
      <w:bookmarkStart w:id="219" w:name="_Toc34227005"/>
      <w:bookmarkStart w:id="220" w:name="_Toc34749720"/>
      <w:bookmarkStart w:id="221" w:name="_Toc34750280"/>
      <w:bookmarkStart w:id="222" w:name="_Toc34750470"/>
      <w:bookmarkStart w:id="223" w:name="_Toc35940876"/>
      <w:bookmarkStart w:id="224" w:name="_Toc35937309"/>
      <w:bookmarkStart w:id="225" w:name="_Toc36463703"/>
      <w:bookmarkStart w:id="226" w:name="_Toc43131626"/>
      <w:bookmarkStart w:id="227" w:name="_Toc45032461"/>
      <w:bookmarkStart w:id="228" w:name="_Toc49782155"/>
      <w:bookmarkStart w:id="229" w:name="_Toc51873591"/>
      <w:bookmarkStart w:id="230" w:name="_Toc57209070"/>
      <w:bookmarkStart w:id="231" w:name="_Toc58588413"/>
      <w:bookmarkStart w:id="232" w:name="_Toc66114753"/>
      <w:bookmarkStart w:id="233" w:name="_Toc67686264"/>
      <w:bookmarkStart w:id="234" w:name="_Toc74994553"/>
      <w:bookmarkStart w:id="235" w:name="_Toc85467806"/>
      <w:bookmarkStart w:id="236" w:name="_Toc89181505"/>
      <w:bookmarkStart w:id="237" w:name="_Toc89182847"/>
      <w:bookmarkStart w:id="238" w:name="_Toc90651149"/>
      <w:bookmarkStart w:id="239" w:name="_Toc96933299"/>
      <w:bookmarkStart w:id="240" w:name="_Toc98507166"/>
      <w:bookmarkStart w:id="241" w:name="_Toc98507619"/>
      <w:bookmarkStart w:id="242" w:name="_Toc106640622"/>
      <w:bookmarkStart w:id="243" w:name="_Toc122098496"/>
      <w:r w:rsidRPr="00616F0C">
        <w:t>5.1</w:t>
      </w:r>
      <w:r w:rsidRPr="00616F0C">
        <w:tab/>
        <w:t>Introduction</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44" w:name="_Toc22187534"/>
      <w:bookmarkStart w:id="245" w:name="_Toc22630756"/>
      <w:bookmarkStart w:id="246" w:name="_Toc34227006"/>
      <w:bookmarkStart w:id="247" w:name="_Toc34749721"/>
      <w:bookmarkStart w:id="248" w:name="_Toc34750281"/>
      <w:bookmarkStart w:id="249" w:name="_Toc34750471"/>
      <w:bookmarkStart w:id="250" w:name="_Toc35940877"/>
      <w:bookmarkStart w:id="251" w:name="_Toc35937310"/>
      <w:bookmarkStart w:id="252" w:name="_Toc36463704"/>
      <w:bookmarkStart w:id="253" w:name="_Toc43131627"/>
      <w:bookmarkStart w:id="254" w:name="_Toc45032462"/>
      <w:bookmarkStart w:id="255" w:name="_Toc49782156"/>
      <w:bookmarkStart w:id="256" w:name="_Toc51873592"/>
      <w:bookmarkStart w:id="257" w:name="_Toc57209071"/>
      <w:bookmarkStart w:id="258" w:name="_Toc58588414"/>
      <w:bookmarkStart w:id="259" w:name="_Toc66114754"/>
      <w:bookmarkStart w:id="260" w:name="_Toc67686265"/>
      <w:bookmarkStart w:id="261" w:name="_Toc74994554"/>
      <w:bookmarkStart w:id="262" w:name="_Toc85467807"/>
      <w:bookmarkStart w:id="263" w:name="_Toc89181506"/>
      <w:bookmarkStart w:id="264" w:name="_Toc89182848"/>
      <w:bookmarkStart w:id="265" w:name="_Toc90651150"/>
      <w:bookmarkStart w:id="266" w:name="_Toc96933300"/>
      <w:bookmarkStart w:id="267" w:name="_Toc98507167"/>
      <w:bookmarkStart w:id="268" w:name="_Toc98507620"/>
      <w:bookmarkStart w:id="269" w:name="_Toc106640623"/>
      <w:bookmarkStart w:id="270" w:name="_Toc122098497"/>
      <w:r w:rsidRPr="00616F0C">
        <w:t>5.2</w:t>
      </w:r>
      <w:r w:rsidRPr="00616F0C">
        <w:tab/>
        <w:t>Nudsf_DataRepository Service</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6840AA01" w14:textId="77777777" w:rsidR="00E134FC" w:rsidRPr="00616F0C" w:rsidRDefault="00E134FC" w:rsidP="00E134FC">
      <w:pPr>
        <w:pStyle w:val="Heading3"/>
      </w:pPr>
      <w:bookmarkStart w:id="271" w:name="_Toc22187535"/>
      <w:bookmarkStart w:id="272" w:name="_Toc22630757"/>
      <w:bookmarkStart w:id="273" w:name="_Toc34227007"/>
      <w:bookmarkStart w:id="274" w:name="_Toc34749722"/>
      <w:bookmarkStart w:id="275" w:name="_Toc34750282"/>
      <w:bookmarkStart w:id="276" w:name="_Toc34750472"/>
      <w:bookmarkStart w:id="277" w:name="_Toc35940878"/>
      <w:bookmarkStart w:id="278" w:name="_Toc35937311"/>
      <w:bookmarkStart w:id="279" w:name="_Toc36463705"/>
      <w:bookmarkStart w:id="280" w:name="_Toc43131628"/>
      <w:bookmarkStart w:id="281" w:name="_Toc45032463"/>
      <w:bookmarkStart w:id="282" w:name="_Toc49782157"/>
      <w:bookmarkStart w:id="283" w:name="_Toc51873593"/>
      <w:bookmarkStart w:id="284" w:name="_Toc57209072"/>
      <w:bookmarkStart w:id="285" w:name="_Toc58588415"/>
      <w:bookmarkStart w:id="286" w:name="_Toc66114755"/>
      <w:bookmarkStart w:id="287" w:name="_Toc67686266"/>
      <w:bookmarkStart w:id="288" w:name="_Toc74994555"/>
      <w:bookmarkStart w:id="289" w:name="_Toc85467808"/>
      <w:bookmarkStart w:id="290" w:name="_Toc89181507"/>
      <w:bookmarkStart w:id="291" w:name="_Toc89182849"/>
      <w:bookmarkStart w:id="292" w:name="_Toc90651151"/>
      <w:bookmarkStart w:id="293" w:name="_Toc96933301"/>
      <w:bookmarkStart w:id="294" w:name="_Toc98507168"/>
      <w:bookmarkStart w:id="295" w:name="_Toc98507621"/>
      <w:bookmarkStart w:id="296" w:name="_Toc106640624"/>
      <w:bookmarkStart w:id="297" w:name="_Toc122098498"/>
      <w:r w:rsidRPr="00616F0C">
        <w:t>5.2.1</w:t>
      </w:r>
      <w:r w:rsidRPr="00616F0C">
        <w:tab/>
        <w:t>Service Description</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298" w:name="_Toc22187536"/>
      <w:bookmarkStart w:id="299" w:name="_Toc22630758"/>
      <w:bookmarkStart w:id="300" w:name="_Toc34227008"/>
      <w:bookmarkStart w:id="301" w:name="_Toc34749723"/>
      <w:bookmarkStart w:id="302" w:name="_Toc34750283"/>
      <w:bookmarkStart w:id="303" w:name="_Toc34750473"/>
      <w:bookmarkStart w:id="304" w:name="_Toc35940879"/>
      <w:bookmarkStart w:id="305" w:name="_Toc35937312"/>
      <w:bookmarkStart w:id="306" w:name="_Toc36463706"/>
      <w:bookmarkStart w:id="307" w:name="_Toc43131629"/>
      <w:bookmarkStart w:id="308" w:name="_Toc45032464"/>
      <w:bookmarkStart w:id="309" w:name="_Toc49782158"/>
      <w:bookmarkStart w:id="310" w:name="_Toc51873594"/>
      <w:bookmarkStart w:id="311" w:name="_Toc57209073"/>
      <w:bookmarkStart w:id="312" w:name="_Toc58588416"/>
      <w:bookmarkStart w:id="313" w:name="_Toc66114756"/>
      <w:bookmarkStart w:id="314" w:name="_Toc67686267"/>
      <w:bookmarkStart w:id="315" w:name="_Toc74994556"/>
      <w:bookmarkStart w:id="316" w:name="_Toc85467809"/>
      <w:bookmarkStart w:id="317" w:name="_Toc89181508"/>
      <w:bookmarkStart w:id="318" w:name="_Toc89182850"/>
      <w:bookmarkStart w:id="319" w:name="_Toc90651152"/>
      <w:bookmarkStart w:id="320" w:name="_Toc96933302"/>
      <w:bookmarkStart w:id="321" w:name="_Toc98507169"/>
      <w:bookmarkStart w:id="322" w:name="_Toc98507622"/>
      <w:bookmarkStart w:id="323" w:name="_Toc106640625"/>
      <w:bookmarkStart w:id="324" w:name="_Toc122098499"/>
      <w:r w:rsidRPr="00616F0C">
        <w:t>5.2.2</w:t>
      </w:r>
      <w:r w:rsidRPr="00616F0C">
        <w:tab/>
        <w:t>Service Operations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2809A8B" w14:textId="77777777" w:rsidR="00E134FC" w:rsidRPr="00616F0C" w:rsidRDefault="00E134FC" w:rsidP="00E134FC">
      <w:pPr>
        <w:pStyle w:val="Heading4"/>
      </w:pPr>
      <w:bookmarkStart w:id="325" w:name="_Toc22187537"/>
      <w:bookmarkStart w:id="326" w:name="_Toc22630759"/>
      <w:bookmarkStart w:id="327" w:name="_Toc34227009"/>
      <w:bookmarkStart w:id="328" w:name="_Toc34749724"/>
      <w:bookmarkStart w:id="329" w:name="_Toc34750284"/>
      <w:bookmarkStart w:id="330" w:name="_Toc34750474"/>
      <w:bookmarkStart w:id="331" w:name="_Toc35940880"/>
      <w:bookmarkStart w:id="332" w:name="_Toc35937313"/>
      <w:bookmarkStart w:id="333" w:name="_Toc36463707"/>
      <w:bookmarkStart w:id="334" w:name="_Toc43131630"/>
      <w:bookmarkStart w:id="335" w:name="_Toc45032465"/>
      <w:bookmarkStart w:id="336" w:name="_Toc49782159"/>
      <w:bookmarkStart w:id="337" w:name="_Toc51873595"/>
      <w:bookmarkStart w:id="338" w:name="_Toc57209074"/>
      <w:bookmarkStart w:id="339" w:name="_Toc58588417"/>
      <w:bookmarkStart w:id="340" w:name="_Toc66114757"/>
      <w:bookmarkStart w:id="341" w:name="_Toc67686268"/>
      <w:bookmarkStart w:id="342" w:name="_Toc74994557"/>
      <w:bookmarkStart w:id="343" w:name="_Toc85467810"/>
      <w:bookmarkStart w:id="344" w:name="_Toc89182851"/>
      <w:bookmarkStart w:id="345" w:name="_Toc90651153"/>
      <w:bookmarkStart w:id="346" w:name="_Toc96933303"/>
      <w:bookmarkStart w:id="347" w:name="_Toc98507170"/>
      <w:bookmarkStart w:id="348" w:name="_Toc98507623"/>
      <w:bookmarkStart w:id="349" w:name="_Toc106640626"/>
      <w:bookmarkStart w:id="350" w:name="_Toc122098500"/>
      <w:r w:rsidRPr="00616F0C">
        <w:t>5.2.2.1</w:t>
      </w:r>
      <w:r w:rsidRPr="00616F0C">
        <w:tab/>
        <w:t>Introduction</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51" w:name="_Toc22187538"/>
      <w:bookmarkStart w:id="352" w:name="_Toc22630760"/>
      <w:bookmarkStart w:id="353" w:name="_Toc34227010"/>
      <w:bookmarkStart w:id="354" w:name="_Toc34749725"/>
      <w:bookmarkStart w:id="355" w:name="_Toc34750285"/>
      <w:bookmarkStart w:id="356" w:name="_Toc34750475"/>
      <w:bookmarkStart w:id="357" w:name="_Toc35940881"/>
      <w:bookmarkStart w:id="358" w:name="_Toc35937314"/>
      <w:bookmarkStart w:id="359" w:name="_Toc36463708"/>
      <w:bookmarkStart w:id="360" w:name="_Toc43131631"/>
      <w:bookmarkStart w:id="361" w:name="_Toc45032466"/>
      <w:bookmarkStart w:id="362" w:name="_Toc49782160"/>
      <w:bookmarkStart w:id="363" w:name="_Toc51873596"/>
      <w:bookmarkStart w:id="364" w:name="_Toc57209075"/>
      <w:bookmarkStart w:id="365" w:name="_Toc58588418"/>
      <w:bookmarkStart w:id="366" w:name="_Toc66114758"/>
      <w:bookmarkStart w:id="367" w:name="_Toc67686269"/>
      <w:bookmarkStart w:id="368" w:name="_Toc74994558"/>
      <w:bookmarkStart w:id="369" w:name="_Toc85467811"/>
      <w:bookmarkStart w:id="370" w:name="_Toc89182852"/>
      <w:bookmarkStart w:id="371" w:name="_Toc90651154"/>
      <w:bookmarkStart w:id="372" w:name="_Toc96933304"/>
      <w:bookmarkStart w:id="373" w:name="_Toc98507171"/>
      <w:bookmarkStart w:id="374" w:name="_Toc98507624"/>
      <w:bookmarkStart w:id="375" w:name="_Toc106640627"/>
      <w:bookmarkStart w:id="376" w:name="_Toc122098501"/>
      <w:r w:rsidRPr="00616F0C">
        <w:t>5.2.2.2</w:t>
      </w:r>
      <w:r w:rsidRPr="00616F0C">
        <w:tab/>
        <w:t>Query</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6DDA0FF1" w14:textId="77777777" w:rsidR="00E134FC" w:rsidRPr="00616F0C" w:rsidRDefault="00E134FC" w:rsidP="00E134FC">
      <w:pPr>
        <w:pStyle w:val="Heading5"/>
      </w:pPr>
      <w:bookmarkStart w:id="377" w:name="_Toc22187539"/>
      <w:bookmarkStart w:id="378" w:name="_Toc22630761"/>
      <w:bookmarkStart w:id="379" w:name="_Toc34227011"/>
      <w:bookmarkStart w:id="380" w:name="_Toc34749726"/>
      <w:bookmarkStart w:id="381" w:name="_Toc34750286"/>
      <w:bookmarkStart w:id="382" w:name="_Toc34750476"/>
      <w:bookmarkStart w:id="383" w:name="_Toc35940882"/>
      <w:bookmarkStart w:id="384" w:name="_Toc35937315"/>
      <w:bookmarkStart w:id="385" w:name="_Toc36463709"/>
      <w:bookmarkStart w:id="386" w:name="_Toc43131632"/>
      <w:bookmarkStart w:id="387" w:name="_Toc45032467"/>
      <w:bookmarkStart w:id="388" w:name="_Toc49782161"/>
      <w:bookmarkStart w:id="389" w:name="_Toc51873597"/>
      <w:bookmarkStart w:id="390" w:name="_Toc57209076"/>
      <w:bookmarkStart w:id="391" w:name="_Toc58588419"/>
      <w:bookmarkStart w:id="392" w:name="_Toc66114759"/>
      <w:bookmarkStart w:id="393" w:name="_Toc67686270"/>
      <w:bookmarkStart w:id="394" w:name="_Toc74994559"/>
      <w:bookmarkStart w:id="395" w:name="_Toc85467812"/>
      <w:bookmarkStart w:id="396" w:name="_Toc89182853"/>
      <w:bookmarkStart w:id="397" w:name="_Toc90651155"/>
      <w:bookmarkStart w:id="398" w:name="_Toc96933305"/>
      <w:bookmarkStart w:id="399" w:name="_Toc98507172"/>
      <w:bookmarkStart w:id="400" w:name="_Toc98507625"/>
      <w:bookmarkStart w:id="401" w:name="_Toc106640628"/>
      <w:bookmarkStart w:id="402" w:name="_Toc122098502"/>
      <w:r w:rsidRPr="00616F0C">
        <w:t>5.2.2.2.1</w:t>
      </w:r>
      <w:r w:rsidRPr="00616F0C">
        <w:tab/>
        <w:t>General</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03" w:name="_Toc22187540"/>
      <w:bookmarkStart w:id="404" w:name="_Toc22630762"/>
      <w:bookmarkStart w:id="405" w:name="_Toc34227012"/>
      <w:bookmarkStart w:id="406" w:name="_Toc34749727"/>
      <w:bookmarkStart w:id="407" w:name="_Toc34750287"/>
      <w:bookmarkStart w:id="408" w:name="_Toc34750477"/>
      <w:bookmarkStart w:id="409" w:name="_Toc35940883"/>
      <w:bookmarkStart w:id="410" w:name="_Toc35937316"/>
      <w:bookmarkStart w:id="411" w:name="_Toc36463710"/>
      <w:bookmarkStart w:id="412" w:name="_Toc43131633"/>
      <w:bookmarkStart w:id="413" w:name="_Toc45032468"/>
      <w:bookmarkStart w:id="414" w:name="_Toc49782162"/>
      <w:bookmarkStart w:id="415" w:name="_Toc51873598"/>
      <w:bookmarkStart w:id="416" w:name="_Toc57209077"/>
      <w:bookmarkStart w:id="417" w:name="_Toc58588420"/>
      <w:bookmarkStart w:id="418" w:name="_Toc66114760"/>
      <w:bookmarkStart w:id="419" w:name="_Toc67686271"/>
      <w:bookmarkStart w:id="420" w:name="_Toc74994560"/>
      <w:bookmarkStart w:id="421" w:name="_Toc85467813"/>
      <w:bookmarkStart w:id="422" w:name="_Toc89182854"/>
      <w:bookmarkStart w:id="423" w:name="_Toc90651156"/>
      <w:bookmarkStart w:id="424" w:name="_Toc96933306"/>
      <w:bookmarkStart w:id="425" w:name="_Toc98507173"/>
      <w:bookmarkStart w:id="426" w:name="_Toc98507626"/>
      <w:bookmarkStart w:id="427" w:name="_Toc106640629"/>
      <w:bookmarkStart w:id="428" w:name="_Toc122098503"/>
      <w:r w:rsidRPr="00616F0C">
        <w:t>5.2.2.2.2</w:t>
      </w:r>
      <w:r w:rsidRPr="00616F0C">
        <w:tab/>
        <w:t>Record Retrieval</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6in;height:116.15pt" o:ole="">
            <v:imagedata r:id="rId15" o:title=""/>
          </v:shape>
          <o:OLEObject Type="Embed" ProgID="Visio.Drawing.11" ShapeID="_x0000_i1026" DrawAspect="Content" ObjectID="_1732711629"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29" w:name="_Toc22187541"/>
      <w:bookmarkStart w:id="430" w:name="_Toc22630763"/>
      <w:bookmarkStart w:id="431" w:name="_Toc34227013"/>
      <w:bookmarkStart w:id="432" w:name="_Toc34749728"/>
      <w:bookmarkStart w:id="433" w:name="_Toc34750288"/>
      <w:bookmarkStart w:id="434" w:name="_Toc34750478"/>
      <w:bookmarkStart w:id="435" w:name="_Toc35940884"/>
      <w:bookmarkStart w:id="436" w:name="_Toc35937317"/>
      <w:bookmarkStart w:id="437" w:name="_Toc36463711"/>
      <w:bookmarkStart w:id="438" w:name="_Toc43131634"/>
      <w:bookmarkStart w:id="439" w:name="_Toc45032469"/>
      <w:bookmarkStart w:id="440" w:name="_Toc49782163"/>
      <w:bookmarkStart w:id="441" w:name="_Toc51873599"/>
      <w:bookmarkStart w:id="442" w:name="_Toc57209078"/>
      <w:bookmarkStart w:id="443" w:name="_Toc58588421"/>
      <w:bookmarkStart w:id="444" w:name="_Toc66114761"/>
      <w:bookmarkStart w:id="445" w:name="_Toc67686272"/>
      <w:bookmarkStart w:id="446" w:name="_Toc74994561"/>
      <w:bookmarkStart w:id="447" w:name="_Toc85467814"/>
      <w:bookmarkStart w:id="448" w:name="_Toc89182855"/>
      <w:bookmarkStart w:id="449" w:name="_Toc90651157"/>
      <w:bookmarkStart w:id="450" w:name="_Toc96933307"/>
      <w:bookmarkStart w:id="451" w:name="_Toc98507174"/>
      <w:bookmarkStart w:id="452" w:name="_Toc98507627"/>
      <w:bookmarkStart w:id="453" w:name="_Toc106640630"/>
      <w:bookmarkStart w:id="454" w:name="_Toc122098504"/>
      <w:r w:rsidRPr="00616F0C">
        <w:lastRenderedPageBreak/>
        <w:t>5.2.2.2.3</w:t>
      </w:r>
      <w:r w:rsidRPr="00616F0C">
        <w:tab/>
        <w:t>Meta Retrieval</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6in;height:116.15pt" o:ole="">
            <v:imagedata r:id="rId17" o:title=""/>
          </v:shape>
          <o:OLEObject Type="Embed" ProgID="Visio.Drawing.11" ShapeID="_x0000_i1027" DrawAspect="Content" ObjectID="_1732711630"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55" w:name="_Toc34227014"/>
      <w:bookmarkStart w:id="456" w:name="_Toc34749729"/>
      <w:bookmarkStart w:id="457" w:name="_Toc34750289"/>
      <w:bookmarkStart w:id="458" w:name="_Toc34750479"/>
      <w:bookmarkStart w:id="459" w:name="_Toc35940885"/>
      <w:bookmarkStart w:id="460" w:name="_Toc35937318"/>
      <w:bookmarkStart w:id="461" w:name="_Toc36463712"/>
      <w:bookmarkStart w:id="462" w:name="_Toc43131635"/>
      <w:bookmarkStart w:id="463" w:name="_Toc45032470"/>
      <w:bookmarkStart w:id="464" w:name="_Toc49782164"/>
      <w:bookmarkStart w:id="465" w:name="_Toc51873600"/>
      <w:bookmarkStart w:id="466" w:name="_Toc57209079"/>
      <w:bookmarkStart w:id="467" w:name="_Toc58588422"/>
      <w:bookmarkStart w:id="468" w:name="_Toc66114762"/>
      <w:bookmarkStart w:id="469" w:name="_Toc67686273"/>
      <w:bookmarkStart w:id="470" w:name="_Toc74994562"/>
      <w:bookmarkStart w:id="471" w:name="_Toc85467815"/>
      <w:bookmarkStart w:id="472" w:name="_Toc89182856"/>
      <w:bookmarkStart w:id="473" w:name="_Toc90651158"/>
      <w:bookmarkStart w:id="474" w:name="_Toc96933308"/>
      <w:bookmarkStart w:id="475" w:name="_Toc98507175"/>
      <w:bookmarkStart w:id="476" w:name="_Toc98507628"/>
      <w:bookmarkStart w:id="477" w:name="_Toc106640631"/>
      <w:bookmarkStart w:id="478" w:name="_Toc122098505"/>
      <w:r w:rsidRPr="00616F0C">
        <w:t>5.2.2.2.4</w:t>
      </w:r>
      <w:r w:rsidRPr="00616F0C">
        <w:tab/>
        <w:t>Blocks Retrieval</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6in;height:116.15pt" o:ole="">
            <v:imagedata r:id="rId19" o:title=""/>
          </v:shape>
          <o:OLEObject Type="Embed" ProgID="Visio.Drawing.11" ShapeID="_x0000_i1028" DrawAspect="Content" ObjectID="_1732711631"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479" w:name="_Toc34227015"/>
      <w:bookmarkStart w:id="480" w:name="_Toc34749730"/>
      <w:bookmarkStart w:id="481" w:name="_Toc34750290"/>
      <w:bookmarkStart w:id="482" w:name="_Toc34750480"/>
      <w:bookmarkStart w:id="483" w:name="_Toc35940886"/>
      <w:bookmarkStart w:id="484" w:name="_Toc35937319"/>
      <w:bookmarkStart w:id="485" w:name="_Toc36463713"/>
      <w:bookmarkStart w:id="486" w:name="_Toc43131636"/>
      <w:bookmarkStart w:id="487" w:name="_Toc45032471"/>
      <w:bookmarkStart w:id="488" w:name="_Toc49782165"/>
      <w:bookmarkStart w:id="489" w:name="_Toc51873601"/>
      <w:bookmarkStart w:id="490" w:name="_Toc57209080"/>
      <w:bookmarkStart w:id="491" w:name="_Toc58588423"/>
      <w:bookmarkStart w:id="492" w:name="_Toc66114763"/>
      <w:bookmarkStart w:id="493" w:name="_Toc67686274"/>
      <w:bookmarkStart w:id="494" w:name="_Toc74994563"/>
      <w:bookmarkStart w:id="495" w:name="_Toc85467816"/>
      <w:bookmarkStart w:id="496" w:name="_Toc89182857"/>
      <w:bookmarkStart w:id="497" w:name="_Toc90651159"/>
      <w:bookmarkStart w:id="498" w:name="_Toc96933309"/>
      <w:bookmarkStart w:id="499" w:name="_Toc98507176"/>
      <w:bookmarkStart w:id="500" w:name="_Toc98507629"/>
      <w:bookmarkStart w:id="501" w:name="_Toc106640632"/>
      <w:bookmarkStart w:id="502" w:name="_Toc122098506"/>
      <w:r w:rsidRPr="00616F0C">
        <w:lastRenderedPageBreak/>
        <w:t>5.2.2.2.5</w:t>
      </w:r>
      <w:r w:rsidRPr="00616F0C">
        <w:tab/>
        <w:t>Block Retrieval</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6in;height:116.15pt" o:ole="">
            <v:imagedata r:id="rId21" o:title=""/>
          </v:shape>
          <o:OLEObject Type="Embed" ProgID="Visio.Drawing.11" ShapeID="_x0000_i1029" DrawAspect="Content" ObjectID="_1732711632"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03" w:name="_Toc34227016"/>
      <w:bookmarkStart w:id="504" w:name="_Toc34749731"/>
      <w:bookmarkStart w:id="505" w:name="_Toc34750291"/>
      <w:bookmarkStart w:id="506" w:name="_Toc34750481"/>
      <w:bookmarkStart w:id="507" w:name="_Toc35940887"/>
      <w:bookmarkStart w:id="508" w:name="_Toc35937320"/>
      <w:bookmarkStart w:id="509" w:name="_Toc36463714"/>
      <w:bookmarkStart w:id="510" w:name="_Toc43131637"/>
      <w:bookmarkStart w:id="511" w:name="_Toc45032472"/>
      <w:bookmarkStart w:id="512" w:name="_Toc49782166"/>
      <w:bookmarkStart w:id="513" w:name="_Toc51873602"/>
      <w:bookmarkStart w:id="514" w:name="_Toc57209081"/>
      <w:bookmarkStart w:id="515" w:name="_Toc58588424"/>
      <w:bookmarkStart w:id="516" w:name="_Toc66114764"/>
      <w:bookmarkStart w:id="517" w:name="_Toc67686275"/>
      <w:bookmarkStart w:id="518" w:name="_Toc74994564"/>
      <w:bookmarkStart w:id="519" w:name="_Toc85467817"/>
      <w:bookmarkStart w:id="520" w:name="_Toc89182858"/>
      <w:bookmarkStart w:id="521" w:name="_Toc90651160"/>
      <w:bookmarkStart w:id="522" w:name="_Toc96933310"/>
      <w:bookmarkStart w:id="523" w:name="_Toc98507177"/>
      <w:bookmarkStart w:id="524" w:name="_Toc98507630"/>
      <w:bookmarkStart w:id="525" w:name="_Toc106640633"/>
      <w:bookmarkStart w:id="526" w:name="_Toc122098507"/>
      <w:r w:rsidRPr="00616F0C">
        <w:t>5.2.2.2.6</w:t>
      </w:r>
      <w:r w:rsidRPr="00616F0C">
        <w:tab/>
        <w:t>Search</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777777" w:rsidR="00E134FC" w:rsidRPr="00616F0C" w:rsidRDefault="00E134FC" w:rsidP="00E134FC">
      <w:pPr>
        <w:pStyle w:val="TH"/>
      </w:pPr>
      <w:r w:rsidRPr="00616F0C">
        <w:object w:dxaOrig="8701" w:dyaOrig="2320" w14:anchorId="1DF5FED2">
          <v:shape id="_x0000_i1030" type="#_x0000_t75" style="width:6in;height:116.15pt" o:ole="">
            <v:imagedata r:id="rId23" o:title=""/>
          </v:shape>
          <o:OLEObject Type="Embed" ProgID="Visio.Drawing.11" ShapeID="_x0000_i1030" DrawAspect="Content" ObjectID="_1732711633"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lastRenderedPageBreak/>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27" w:name="_Toc43131638"/>
      <w:bookmarkStart w:id="528" w:name="_Toc45032473"/>
      <w:bookmarkStart w:id="529" w:name="_Toc49782167"/>
      <w:bookmarkStart w:id="530" w:name="_Toc51873603"/>
      <w:bookmarkStart w:id="531" w:name="_Toc57209082"/>
      <w:bookmarkStart w:id="532" w:name="_Toc58588425"/>
      <w:bookmarkStart w:id="533" w:name="_Toc66114765"/>
      <w:bookmarkStart w:id="534" w:name="_Toc67686276"/>
      <w:bookmarkStart w:id="535" w:name="_Toc74994565"/>
      <w:bookmarkStart w:id="536" w:name="_Toc85467818"/>
      <w:bookmarkStart w:id="537" w:name="_Toc89182859"/>
      <w:bookmarkStart w:id="538" w:name="_Toc90651161"/>
      <w:bookmarkStart w:id="539" w:name="_Toc96933311"/>
      <w:bookmarkStart w:id="540" w:name="_Toc98507178"/>
      <w:bookmarkStart w:id="541" w:name="_Toc98507631"/>
      <w:bookmarkStart w:id="542" w:name="_Toc106640634"/>
      <w:bookmarkStart w:id="543" w:name="_Toc122098508"/>
      <w:r w:rsidRPr="00616F0C">
        <w:t>5.2.2.2</w:t>
      </w:r>
      <w:r>
        <w:t>.7</w:t>
      </w:r>
      <w:r w:rsidRPr="00616F0C">
        <w:tab/>
      </w:r>
      <w:r>
        <w:t>Subscriptions</w:t>
      </w:r>
      <w:r w:rsidRPr="00616F0C">
        <w:t xml:space="preserve"> Retrieval</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6in;height:114.8pt" o:ole="">
            <v:imagedata r:id="rId25" o:title=""/>
          </v:shape>
          <o:OLEObject Type="Embed" ProgID="Visio.Drawing.11" ShapeID="_x0000_i1031" DrawAspect="Content" ObjectID="_1732711634"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44" w:name="_Toc43131639"/>
      <w:bookmarkStart w:id="545" w:name="_Toc45032474"/>
      <w:bookmarkStart w:id="546" w:name="_Toc49782168"/>
      <w:bookmarkStart w:id="547" w:name="_Toc51873604"/>
      <w:bookmarkStart w:id="548" w:name="_Toc57209083"/>
      <w:bookmarkStart w:id="549" w:name="_Toc58588426"/>
      <w:bookmarkStart w:id="550" w:name="_Toc66114766"/>
      <w:bookmarkStart w:id="551" w:name="_Toc67686277"/>
      <w:bookmarkStart w:id="552" w:name="_Toc74994566"/>
      <w:bookmarkStart w:id="553" w:name="_Toc85467819"/>
      <w:bookmarkStart w:id="554" w:name="_Toc89182860"/>
      <w:bookmarkStart w:id="555" w:name="_Toc90651162"/>
      <w:bookmarkStart w:id="556" w:name="_Toc96933312"/>
      <w:bookmarkStart w:id="557" w:name="_Toc98507179"/>
      <w:bookmarkStart w:id="558" w:name="_Toc98507632"/>
      <w:bookmarkStart w:id="559" w:name="_Toc106640635"/>
      <w:bookmarkStart w:id="560" w:name="_Toc122098509"/>
      <w:r>
        <w:t>5.2.2.2.8</w:t>
      </w:r>
      <w:r w:rsidRPr="00616F0C">
        <w:tab/>
      </w:r>
      <w:r>
        <w:t>Individual Subscription</w:t>
      </w:r>
      <w:r w:rsidRPr="00616F0C">
        <w:t xml:space="preserve"> Retrieval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6in;height:114.8pt" o:ole="">
            <v:imagedata r:id="rId27" o:title=""/>
          </v:shape>
          <o:OLEObject Type="Embed" ProgID="Visio.Drawing.11" ShapeID="_x0000_i1032" DrawAspect="Content" ObjectID="_1732711635"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561" w:name="_Toc57209084"/>
      <w:bookmarkStart w:id="562" w:name="_Toc58588427"/>
      <w:bookmarkStart w:id="563" w:name="_Toc66114767"/>
      <w:bookmarkStart w:id="564" w:name="_Toc67686278"/>
      <w:bookmarkStart w:id="565" w:name="_Toc74994567"/>
      <w:bookmarkStart w:id="566" w:name="_Toc85467820"/>
      <w:bookmarkStart w:id="567" w:name="_Toc89182861"/>
      <w:bookmarkStart w:id="568" w:name="_Toc90651163"/>
      <w:bookmarkStart w:id="569" w:name="_Toc96933313"/>
      <w:bookmarkStart w:id="570" w:name="_Toc98507180"/>
      <w:bookmarkStart w:id="571" w:name="_Toc98507633"/>
      <w:bookmarkStart w:id="572" w:name="_Toc106640636"/>
      <w:bookmarkStart w:id="573" w:name="_Toc122098510"/>
      <w:r w:rsidRPr="00616F0C">
        <w:t>5.2.2.2.</w:t>
      </w:r>
      <w:r w:rsidRPr="00A31EAF">
        <w:t>9</w:t>
      </w:r>
      <w:r w:rsidRPr="00616F0C">
        <w:tab/>
      </w:r>
      <w:r>
        <w:t>Meta Schema</w:t>
      </w:r>
      <w:r w:rsidRPr="00616F0C">
        <w:t xml:space="preserve"> Retrieval</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pt;height:150.8pt" o:ole="">
            <v:imagedata r:id="rId29" o:title=""/>
          </v:shape>
          <o:OLEObject Type="Embed" ProgID="Visio.Drawing.11" ShapeID="_x0000_i1033" DrawAspect="Content" ObjectID="_1732711636"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574" w:name="_Toc22187542"/>
      <w:bookmarkStart w:id="575" w:name="_Toc22630764"/>
      <w:bookmarkStart w:id="576" w:name="_Toc34227017"/>
      <w:bookmarkStart w:id="577" w:name="_Toc34749732"/>
      <w:bookmarkStart w:id="578" w:name="_Toc34750292"/>
      <w:bookmarkStart w:id="579" w:name="_Toc34750482"/>
      <w:bookmarkStart w:id="580" w:name="_Toc35940888"/>
      <w:bookmarkStart w:id="581" w:name="_Toc35937321"/>
      <w:bookmarkStart w:id="582" w:name="_Toc36463715"/>
      <w:bookmarkStart w:id="583" w:name="_Toc43131640"/>
      <w:bookmarkStart w:id="584" w:name="_Toc45032475"/>
      <w:bookmarkStart w:id="585" w:name="_Toc49782169"/>
      <w:bookmarkStart w:id="586" w:name="_Toc51873605"/>
      <w:bookmarkStart w:id="587" w:name="_Toc57209085"/>
      <w:bookmarkStart w:id="588" w:name="_Toc58588428"/>
      <w:bookmarkStart w:id="589" w:name="_Toc66114768"/>
      <w:bookmarkStart w:id="590" w:name="_Toc67686279"/>
      <w:bookmarkStart w:id="591" w:name="_Toc74994568"/>
      <w:bookmarkStart w:id="592" w:name="_Toc85467821"/>
      <w:bookmarkStart w:id="593" w:name="_Toc89182862"/>
      <w:bookmarkStart w:id="594" w:name="_Toc90651164"/>
      <w:bookmarkStart w:id="595" w:name="_Toc96933314"/>
      <w:bookmarkStart w:id="596" w:name="_Toc98507181"/>
      <w:bookmarkStart w:id="597" w:name="_Toc98507634"/>
      <w:bookmarkStart w:id="598" w:name="_Toc106640637"/>
      <w:bookmarkStart w:id="599" w:name="_Toc122098511"/>
      <w:r w:rsidRPr="00616F0C">
        <w:t>5.2.2.3</w:t>
      </w:r>
      <w:r w:rsidRPr="00616F0C">
        <w:tab/>
      </w:r>
      <w:bookmarkEnd w:id="574"/>
      <w:bookmarkEnd w:id="575"/>
      <w:r w:rsidRPr="00616F0C">
        <w:t>Create</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1393EA55" w14:textId="77777777" w:rsidR="00E134FC" w:rsidRPr="00616F0C" w:rsidRDefault="00E134FC" w:rsidP="00E134FC">
      <w:pPr>
        <w:pStyle w:val="Heading5"/>
      </w:pPr>
      <w:bookmarkStart w:id="600" w:name="_Toc34227018"/>
      <w:bookmarkStart w:id="601" w:name="_Toc34749733"/>
      <w:bookmarkStart w:id="602" w:name="_Toc34750293"/>
      <w:bookmarkStart w:id="603" w:name="_Toc34750483"/>
      <w:bookmarkStart w:id="604" w:name="_Toc35940889"/>
      <w:bookmarkStart w:id="605" w:name="_Toc35937322"/>
      <w:bookmarkStart w:id="606" w:name="_Toc36463716"/>
      <w:bookmarkStart w:id="607" w:name="_Toc43131641"/>
      <w:bookmarkStart w:id="608" w:name="_Toc45032476"/>
      <w:bookmarkStart w:id="609" w:name="_Toc49782170"/>
      <w:bookmarkStart w:id="610" w:name="_Toc51873606"/>
      <w:bookmarkStart w:id="611" w:name="_Toc57209086"/>
      <w:bookmarkStart w:id="612" w:name="_Toc58588429"/>
      <w:bookmarkStart w:id="613" w:name="_Toc66114769"/>
      <w:bookmarkStart w:id="614" w:name="_Toc67686280"/>
      <w:bookmarkStart w:id="615" w:name="_Toc74994569"/>
      <w:bookmarkStart w:id="616" w:name="_Toc85467822"/>
      <w:bookmarkStart w:id="617" w:name="_Toc89182863"/>
      <w:bookmarkStart w:id="618" w:name="_Toc90651165"/>
      <w:bookmarkStart w:id="619" w:name="_Toc96933315"/>
      <w:bookmarkStart w:id="620" w:name="_Toc98507182"/>
      <w:bookmarkStart w:id="621" w:name="_Toc98507635"/>
      <w:bookmarkStart w:id="622" w:name="_Toc106640638"/>
      <w:bookmarkStart w:id="623" w:name="_Toc122098512"/>
      <w:r w:rsidRPr="00616F0C">
        <w:t>5.2.2.3.1</w:t>
      </w:r>
      <w:r w:rsidRPr="00616F0C">
        <w:tab/>
        <w:t>General</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624" w:name="_Toc34227019"/>
      <w:bookmarkStart w:id="625" w:name="_Toc34749734"/>
      <w:bookmarkStart w:id="626" w:name="_Toc34750294"/>
      <w:bookmarkStart w:id="627" w:name="_Toc34750484"/>
      <w:bookmarkStart w:id="628" w:name="_Toc35940890"/>
      <w:bookmarkStart w:id="629" w:name="_Toc35937323"/>
      <w:bookmarkStart w:id="630" w:name="_Toc36463717"/>
      <w:bookmarkStart w:id="631" w:name="_Toc43131642"/>
      <w:bookmarkStart w:id="632" w:name="_Toc45032477"/>
      <w:bookmarkStart w:id="633" w:name="_Toc49782171"/>
      <w:bookmarkStart w:id="634" w:name="_Toc51873607"/>
      <w:bookmarkStart w:id="635" w:name="_Toc57209087"/>
      <w:bookmarkStart w:id="636" w:name="_Toc58588430"/>
      <w:bookmarkStart w:id="637" w:name="_Toc66114770"/>
      <w:bookmarkStart w:id="638" w:name="_Toc67686281"/>
      <w:bookmarkStart w:id="639" w:name="_Toc74994570"/>
      <w:bookmarkStart w:id="640" w:name="_Toc85467823"/>
      <w:bookmarkStart w:id="641" w:name="_Toc89182864"/>
      <w:bookmarkStart w:id="642" w:name="_Toc90651166"/>
      <w:bookmarkStart w:id="643" w:name="_Toc96933316"/>
      <w:bookmarkStart w:id="644" w:name="_Toc98507183"/>
      <w:bookmarkStart w:id="645" w:name="_Toc98507636"/>
      <w:bookmarkStart w:id="646" w:name="_Toc106640639"/>
      <w:bookmarkStart w:id="647" w:name="_Toc122098513"/>
      <w:r w:rsidRPr="00616F0C">
        <w:t>5.2.2.3.2</w:t>
      </w:r>
      <w:r w:rsidRPr="00616F0C">
        <w:tab/>
        <w:t>Record Create</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6in;height:114.8pt" o:ole="">
            <v:imagedata r:id="rId31" o:title=""/>
          </v:shape>
          <o:OLEObject Type="Embed" ProgID="Visio.Drawing.11" ShapeID="_x0000_i1034" DrawAspect="Content" ObjectID="_1732711637"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648" w:name="_Toc34227020"/>
      <w:bookmarkStart w:id="649" w:name="_Toc34749735"/>
      <w:bookmarkStart w:id="650" w:name="_Toc34750295"/>
      <w:bookmarkStart w:id="651" w:name="_Toc34750485"/>
      <w:bookmarkStart w:id="652" w:name="_Toc35940891"/>
      <w:bookmarkStart w:id="653" w:name="_Toc35937324"/>
      <w:bookmarkStart w:id="654" w:name="_Toc36463718"/>
      <w:bookmarkStart w:id="655" w:name="_Toc43131643"/>
      <w:bookmarkStart w:id="656" w:name="_Toc45032478"/>
      <w:bookmarkStart w:id="657" w:name="_Toc49782172"/>
      <w:bookmarkStart w:id="658" w:name="_Toc51873608"/>
      <w:bookmarkStart w:id="659" w:name="_Toc57209088"/>
      <w:bookmarkStart w:id="660" w:name="_Toc58588431"/>
      <w:bookmarkStart w:id="661" w:name="_Toc66114771"/>
      <w:bookmarkStart w:id="662" w:name="_Toc67686282"/>
      <w:bookmarkStart w:id="663" w:name="_Toc74994571"/>
      <w:bookmarkStart w:id="664" w:name="_Toc85467824"/>
      <w:bookmarkStart w:id="665" w:name="_Toc89182865"/>
      <w:bookmarkStart w:id="666" w:name="_Toc90651167"/>
      <w:bookmarkStart w:id="667" w:name="_Toc96933317"/>
      <w:bookmarkStart w:id="668" w:name="_Toc98507184"/>
      <w:bookmarkStart w:id="669" w:name="_Toc98507637"/>
      <w:bookmarkStart w:id="670" w:name="_Toc106640640"/>
      <w:bookmarkStart w:id="671" w:name="_Toc122098514"/>
      <w:r w:rsidRPr="00616F0C">
        <w:t>5.2.2.3.3</w:t>
      </w:r>
      <w:r w:rsidRPr="00616F0C">
        <w:tab/>
        <w:t>Block Create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6in;height:114.8pt" o:ole="">
            <v:imagedata r:id="rId33" o:title=""/>
          </v:shape>
          <o:OLEObject Type="Embed" ProgID="Visio.Drawing.11" ShapeID="_x0000_i1035" DrawAspect="Content" ObjectID="_1732711638"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672" w:name="_Toc57209089"/>
      <w:bookmarkStart w:id="673" w:name="_Toc58588432"/>
      <w:bookmarkStart w:id="674" w:name="_Toc66114772"/>
      <w:bookmarkStart w:id="675" w:name="_Toc67686283"/>
      <w:bookmarkStart w:id="676" w:name="_Toc74994572"/>
      <w:bookmarkStart w:id="677" w:name="_Toc85467825"/>
      <w:bookmarkStart w:id="678" w:name="_Toc89182866"/>
      <w:bookmarkStart w:id="679" w:name="_Toc90651168"/>
      <w:bookmarkStart w:id="680" w:name="_Toc96933318"/>
      <w:bookmarkStart w:id="681" w:name="_Toc98507185"/>
      <w:bookmarkStart w:id="682" w:name="_Toc98507638"/>
      <w:bookmarkStart w:id="683" w:name="_Toc106640641"/>
      <w:bookmarkStart w:id="684" w:name="_Toc34227021"/>
      <w:bookmarkStart w:id="685" w:name="_Toc34749736"/>
      <w:bookmarkStart w:id="686" w:name="_Toc34750296"/>
      <w:bookmarkStart w:id="687" w:name="_Toc34750486"/>
      <w:bookmarkStart w:id="688" w:name="_Toc35940892"/>
      <w:bookmarkStart w:id="689" w:name="_Toc35937325"/>
      <w:bookmarkStart w:id="690" w:name="_Toc36463719"/>
      <w:bookmarkStart w:id="691" w:name="_Toc43131644"/>
      <w:bookmarkStart w:id="692" w:name="_Toc45032479"/>
      <w:bookmarkStart w:id="693" w:name="_Toc49782173"/>
      <w:bookmarkStart w:id="694" w:name="_Toc51873609"/>
      <w:bookmarkStart w:id="695" w:name="_Toc122098515"/>
      <w:r w:rsidRPr="00616F0C">
        <w:t>5.2.2.3.</w:t>
      </w:r>
      <w:r>
        <w:t>4</w:t>
      </w:r>
      <w:r w:rsidRPr="00616F0C">
        <w:tab/>
      </w:r>
      <w:r>
        <w:t>Meta Schema</w:t>
      </w:r>
      <w:r w:rsidRPr="00616F0C">
        <w:t xml:space="preserve"> Create</w:t>
      </w:r>
      <w:bookmarkEnd w:id="672"/>
      <w:bookmarkEnd w:id="673"/>
      <w:bookmarkEnd w:id="674"/>
      <w:bookmarkEnd w:id="675"/>
      <w:bookmarkEnd w:id="676"/>
      <w:bookmarkEnd w:id="677"/>
      <w:bookmarkEnd w:id="678"/>
      <w:bookmarkEnd w:id="679"/>
      <w:bookmarkEnd w:id="680"/>
      <w:bookmarkEnd w:id="681"/>
      <w:bookmarkEnd w:id="682"/>
      <w:bookmarkEnd w:id="683"/>
      <w:bookmarkEnd w:id="695"/>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4.8pt" o:ole="">
            <v:imagedata r:id="rId35" o:title=""/>
          </v:shape>
          <o:OLEObject Type="Embed" ProgID="Visio.Drawing.11" ShapeID="_x0000_i1036" DrawAspect="Content" ObjectID="_1732711639"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696" w:name="_Toc57209090"/>
      <w:bookmarkStart w:id="697" w:name="_Toc58588433"/>
      <w:bookmarkStart w:id="698" w:name="_Toc66114773"/>
      <w:bookmarkStart w:id="699" w:name="_Toc67686284"/>
      <w:bookmarkStart w:id="700" w:name="_Toc74994573"/>
      <w:bookmarkStart w:id="701" w:name="_Toc85467826"/>
      <w:bookmarkStart w:id="702" w:name="_Toc89182867"/>
      <w:bookmarkStart w:id="703" w:name="_Toc90651169"/>
      <w:bookmarkStart w:id="704" w:name="_Toc96933319"/>
      <w:bookmarkStart w:id="705" w:name="_Toc98507186"/>
      <w:bookmarkStart w:id="706" w:name="_Toc98507639"/>
      <w:bookmarkStart w:id="707" w:name="_Toc106640642"/>
      <w:bookmarkStart w:id="708" w:name="_Toc122098516"/>
      <w:r w:rsidRPr="00616F0C">
        <w:t>5.2.2.4</w:t>
      </w:r>
      <w:r w:rsidRPr="00616F0C">
        <w:tab/>
        <w:t>Update</w:t>
      </w:r>
      <w:bookmarkEnd w:id="684"/>
      <w:bookmarkEnd w:id="685"/>
      <w:bookmarkEnd w:id="686"/>
      <w:bookmarkEnd w:id="687"/>
      <w:bookmarkEnd w:id="688"/>
      <w:bookmarkEnd w:id="689"/>
      <w:bookmarkEnd w:id="690"/>
      <w:bookmarkEnd w:id="691"/>
      <w:bookmarkEnd w:id="692"/>
      <w:bookmarkEnd w:id="693"/>
      <w:bookmarkEnd w:id="694"/>
      <w:bookmarkEnd w:id="696"/>
      <w:bookmarkEnd w:id="697"/>
      <w:bookmarkEnd w:id="698"/>
      <w:bookmarkEnd w:id="699"/>
      <w:bookmarkEnd w:id="700"/>
      <w:bookmarkEnd w:id="701"/>
      <w:bookmarkEnd w:id="702"/>
      <w:bookmarkEnd w:id="703"/>
      <w:bookmarkEnd w:id="704"/>
      <w:bookmarkEnd w:id="705"/>
      <w:bookmarkEnd w:id="706"/>
      <w:bookmarkEnd w:id="707"/>
      <w:bookmarkEnd w:id="708"/>
    </w:p>
    <w:p w14:paraId="288E14EA" w14:textId="77777777" w:rsidR="00E134FC" w:rsidRPr="00616F0C" w:rsidRDefault="00E134FC" w:rsidP="00E134FC">
      <w:pPr>
        <w:pStyle w:val="Heading5"/>
      </w:pPr>
      <w:bookmarkStart w:id="709" w:name="_Toc34227022"/>
      <w:bookmarkStart w:id="710" w:name="_Toc34749737"/>
      <w:bookmarkStart w:id="711" w:name="_Toc34750297"/>
      <w:bookmarkStart w:id="712" w:name="_Toc34750487"/>
      <w:bookmarkStart w:id="713" w:name="_Toc35940893"/>
      <w:bookmarkStart w:id="714" w:name="_Toc35937326"/>
      <w:bookmarkStart w:id="715" w:name="_Toc36463720"/>
      <w:bookmarkStart w:id="716" w:name="_Toc43131645"/>
      <w:bookmarkStart w:id="717" w:name="_Toc45032480"/>
      <w:bookmarkStart w:id="718" w:name="_Toc49782174"/>
      <w:bookmarkStart w:id="719" w:name="_Toc51873610"/>
      <w:bookmarkStart w:id="720" w:name="_Toc57209091"/>
      <w:bookmarkStart w:id="721" w:name="_Toc58588434"/>
      <w:bookmarkStart w:id="722" w:name="_Toc66114774"/>
      <w:bookmarkStart w:id="723" w:name="_Toc67686285"/>
      <w:bookmarkStart w:id="724" w:name="_Toc74994574"/>
      <w:bookmarkStart w:id="725" w:name="_Toc85467827"/>
      <w:bookmarkStart w:id="726" w:name="_Toc89182868"/>
      <w:bookmarkStart w:id="727" w:name="_Toc90651170"/>
      <w:bookmarkStart w:id="728" w:name="_Toc96933320"/>
      <w:bookmarkStart w:id="729" w:name="_Toc98507187"/>
      <w:bookmarkStart w:id="730" w:name="_Toc98507640"/>
      <w:bookmarkStart w:id="731" w:name="_Toc106640643"/>
      <w:bookmarkStart w:id="732" w:name="_Toc122098517"/>
      <w:r w:rsidRPr="00616F0C">
        <w:t>5.2.2.4.1</w:t>
      </w:r>
      <w:r w:rsidRPr="00616F0C">
        <w:tab/>
        <w:t>General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33" w:name="_Toc34227023"/>
      <w:bookmarkStart w:id="734" w:name="_Toc34749738"/>
      <w:bookmarkStart w:id="735" w:name="_Toc34750298"/>
      <w:bookmarkStart w:id="736" w:name="_Toc34750488"/>
      <w:bookmarkStart w:id="737" w:name="_Toc35940894"/>
      <w:bookmarkStart w:id="738" w:name="_Toc35937327"/>
      <w:bookmarkStart w:id="739" w:name="_Toc36463721"/>
      <w:bookmarkStart w:id="740" w:name="_Toc43131646"/>
      <w:bookmarkStart w:id="741" w:name="_Toc45032481"/>
      <w:bookmarkStart w:id="742" w:name="_Toc49782175"/>
      <w:bookmarkStart w:id="743" w:name="_Toc51873611"/>
      <w:r>
        <w:t>-</w:t>
      </w:r>
      <w:r>
        <w:tab/>
        <w:t>Meta Schema Update</w:t>
      </w:r>
    </w:p>
    <w:p w14:paraId="232274C1" w14:textId="77777777" w:rsidR="00E134FC" w:rsidRPr="00616F0C" w:rsidRDefault="00E134FC" w:rsidP="00E134FC">
      <w:pPr>
        <w:pStyle w:val="Heading5"/>
      </w:pPr>
      <w:bookmarkStart w:id="744" w:name="_Toc57209092"/>
      <w:bookmarkStart w:id="745" w:name="_Toc58588435"/>
      <w:bookmarkStart w:id="746" w:name="_Toc66114775"/>
      <w:bookmarkStart w:id="747" w:name="_Toc67686286"/>
      <w:bookmarkStart w:id="748" w:name="_Toc74994575"/>
      <w:bookmarkStart w:id="749" w:name="_Toc85467828"/>
      <w:bookmarkStart w:id="750" w:name="_Toc89182869"/>
      <w:bookmarkStart w:id="751" w:name="_Toc90651171"/>
      <w:bookmarkStart w:id="752" w:name="_Toc96933321"/>
      <w:bookmarkStart w:id="753" w:name="_Toc98507188"/>
      <w:bookmarkStart w:id="754" w:name="_Toc98507641"/>
      <w:bookmarkStart w:id="755" w:name="_Toc106640644"/>
      <w:bookmarkStart w:id="756" w:name="_Toc122098518"/>
      <w:r w:rsidRPr="00616F0C">
        <w:t>5.2.2.4.2</w:t>
      </w:r>
      <w:r w:rsidRPr="00616F0C">
        <w:tab/>
        <w:t>Record Update</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6in;height:114.1pt" o:ole="">
            <v:imagedata r:id="rId37" o:title=""/>
          </v:shape>
          <o:OLEObject Type="Embed" ProgID="Visio.Drawing.11" ShapeID="_x0000_i1037" DrawAspect="Content" ObjectID="_1732711640"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757" w:name="_Toc34227024"/>
      <w:bookmarkStart w:id="758" w:name="_Toc34749739"/>
      <w:bookmarkStart w:id="759" w:name="_Toc34750299"/>
      <w:bookmarkStart w:id="760" w:name="_Toc34750489"/>
      <w:bookmarkStart w:id="761" w:name="_Toc35940895"/>
      <w:bookmarkStart w:id="762" w:name="_Toc35937328"/>
      <w:bookmarkStart w:id="763" w:name="_Toc36463722"/>
      <w:bookmarkStart w:id="764" w:name="_Toc43131647"/>
      <w:bookmarkStart w:id="765" w:name="_Toc45032482"/>
      <w:bookmarkStart w:id="766" w:name="_Toc49782176"/>
      <w:bookmarkStart w:id="767" w:name="_Toc51873612"/>
      <w:bookmarkStart w:id="768" w:name="_Toc57209093"/>
      <w:bookmarkStart w:id="769" w:name="_Toc58588436"/>
      <w:bookmarkStart w:id="770" w:name="_Toc66114776"/>
      <w:bookmarkStart w:id="771" w:name="_Toc67686287"/>
      <w:bookmarkStart w:id="772" w:name="_Toc74994576"/>
      <w:bookmarkStart w:id="773" w:name="_Toc85467829"/>
      <w:bookmarkStart w:id="774" w:name="_Toc89182870"/>
      <w:bookmarkStart w:id="775" w:name="_Toc90651172"/>
      <w:bookmarkStart w:id="776" w:name="_Toc96933322"/>
      <w:bookmarkStart w:id="777" w:name="_Toc98507189"/>
      <w:bookmarkStart w:id="778" w:name="_Toc98507642"/>
      <w:bookmarkStart w:id="779" w:name="_Toc106640645"/>
      <w:bookmarkStart w:id="780" w:name="_Toc122098519"/>
      <w:r w:rsidRPr="00616F0C">
        <w:t>5.2.2.4.3</w:t>
      </w:r>
      <w:r w:rsidRPr="00616F0C">
        <w:tab/>
        <w:t>Block Update</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6in;height:114.1pt" o:ole="">
            <v:imagedata r:id="rId39" o:title=""/>
          </v:shape>
          <o:OLEObject Type="Embed" ProgID="Visio.Drawing.11" ShapeID="_x0000_i1038" DrawAspect="Content" ObjectID="_1732711641"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781" w:name="_Toc34227025"/>
      <w:bookmarkStart w:id="782" w:name="_Toc34749740"/>
      <w:bookmarkStart w:id="783" w:name="_Toc34750300"/>
      <w:bookmarkStart w:id="784" w:name="_Toc34750490"/>
      <w:bookmarkStart w:id="785" w:name="_Toc35940896"/>
      <w:bookmarkStart w:id="786" w:name="_Toc35937329"/>
      <w:bookmarkStart w:id="787" w:name="_Toc36463723"/>
      <w:bookmarkStart w:id="788" w:name="_Toc43131648"/>
      <w:bookmarkStart w:id="789" w:name="_Toc45032483"/>
      <w:bookmarkStart w:id="790" w:name="_Toc49782177"/>
      <w:bookmarkStart w:id="791" w:name="_Toc51873613"/>
      <w:bookmarkStart w:id="792" w:name="_Toc57209094"/>
      <w:bookmarkStart w:id="793" w:name="_Toc58588437"/>
      <w:bookmarkStart w:id="794" w:name="_Toc66114777"/>
      <w:bookmarkStart w:id="795" w:name="_Toc67686288"/>
      <w:bookmarkStart w:id="796" w:name="_Toc74994577"/>
      <w:bookmarkStart w:id="797" w:name="_Toc85467830"/>
      <w:bookmarkStart w:id="798" w:name="_Toc89182871"/>
      <w:bookmarkStart w:id="799" w:name="_Toc90651173"/>
      <w:bookmarkStart w:id="800" w:name="_Toc96933323"/>
      <w:bookmarkStart w:id="801" w:name="_Toc98507190"/>
      <w:bookmarkStart w:id="802" w:name="_Toc98507643"/>
      <w:bookmarkStart w:id="803" w:name="_Toc106640646"/>
      <w:bookmarkStart w:id="804" w:name="_Toc122098520"/>
      <w:r w:rsidRPr="00616F0C">
        <w:t>5.2.2.4.4</w:t>
      </w:r>
      <w:r w:rsidRPr="00616F0C">
        <w:tab/>
        <w:t>Meta Update</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6in;height:114.1pt" o:ole="">
            <v:imagedata r:id="rId41" o:title=""/>
          </v:shape>
          <o:OLEObject Type="Embed" ProgID="Visio.Drawing.11" ShapeID="_x0000_i1039" DrawAspect="Content" ObjectID="_1732711642"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805" w:name="_Toc43131649"/>
      <w:bookmarkStart w:id="806" w:name="_Toc45032484"/>
      <w:bookmarkStart w:id="807" w:name="_Toc49782178"/>
      <w:bookmarkStart w:id="808" w:name="_Toc51873614"/>
      <w:bookmarkStart w:id="809" w:name="_Toc57209095"/>
      <w:bookmarkStart w:id="810" w:name="_Toc58588438"/>
      <w:bookmarkStart w:id="811" w:name="_Toc66114778"/>
      <w:bookmarkStart w:id="812" w:name="_Toc67686289"/>
      <w:bookmarkStart w:id="813" w:name="_Toc74994578"/>
      <w:bookmarkStart w:id="814" w:name="_Toc85467831"/>
      <w:bookmarkStart w:id="815" w:name="_Toc89182872"/>
      <w:bookmarkStart w:id="816" w:name="_Toc90651174"/>
      <w:bookmarkStart w:id="817" w:name="_Toc96933324"/>
      <w:bookmarkStart w:id="818" w:name="_Toc98507191"/>
      <w:bookmarkStart w:id="819" w:name="_Toc98507644"/>
      <w:bookmarkStart w:id="820" w:name="_Toc106640647"/>
      <w:bookmarkStart w:id="821" w:name="_Toc122098521"/>
      <w:r>
        <w:t>5.2.2.4.5</w:t>
      </w:r>
      <w:r w:rsidRPr="00616F0C">
        <w:tab/>
      </w:r>
      <w:r>
        <w:t>Subscription</w:t>
      </w:r>
      <w:r w:rsidRPr="00616F0C">
        <w:t xml:space="preserve"> </w:t>
      </w:r>
      <w:r>
        <w:t xml:space="preserve">Notification </w:t>
      </w:r>
      <w:r w:rsidRPr="00616F0C">
        <w:t>Update</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6in;height:114.1pt" o:ole="">
            <v:imagedata r:id="rId43" o:title=""/>
          </v:shape>
          <o:OLEObject Type="Embed" ProgID="Visio.Drawing.11" ShapeID="_x0000_i1040" DrawAspect="Content" ObjectID="_1732711643"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822" w:name="_Toc43131650"/>
      <w:bookmarkStart w:id="823" w:name="_Toc45032485"/>
      <w:bookmarkStart w:id="824" w:name="_Toc49782179"/>
      <w:bookmarkStart w:id="825" w:name="_Toc51873615"/>
      <w:bookmarkStart w:id="826" w:name="_Toc57209096"/>
      <w:bookmarkStart w:id="827" w:name="_Toc58588439"/>
      <w:bookmarkStart w:id="828" w:name="_Toc66114779"/>
      <w:bookmarkStart w:id="829" w:name="_Toc67686290"/>
      <w:bookmarkStart w:id="830" w:name="_Toc74994579"/>
      <w:bookmarkStart w:id="831" w:name="_Toc85467832"/>
      <w:bookmarkStart w:id="832" w:name="_Toc89182873"/>
      <w:bookmarkStart w:id="833" w:name="_Toc90651175"/>
      <w:bookmarkStart w:id="834" w:name="_Toc96933325"/>
      <w:bookmarkStart w:id="835" w:name="_Toc98507192"/>
      <w:bookmarkStart w:id="836" w:name="_Toc98507645"/>
      <w:bookmarkStart w:id="837" w:name="_Toc106640648"/>
      <w:bookmarkStart w:id="838" w:name="_Toc122098522"/>
      <w:r>
        <w:t>5.2.2.4.6</w:t>
      </w:r>
      <w:r w:rsidRPr="00B3056F">
        <w:tab/>
      </w:r>
      <w:r>
        <w:t>Subscription</w:t>
      </w:r>
      <w:r w:rsidRPr="00616F0C">
        <w:t xml:space="preserve"> </w:t>
      </w:r>
      <w:r>
        <w:t xml:space="preserve">Notification </w:t>
      </w:r>
      <w:r w:rsidRPr="00616F0C">
        <w:t>Update</w:t>
      </w:r>
      <w:r>
        <w:t xml:space="preserve"> using PUT</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6in;height:2in" o:ole="">
            <v:imagedata r:id="rId45" o:title=""/>
          </v:shape>
          <o:OLEObject Type="Embed" ProgID="Visio.Drawing.11" ShapeID="_x0000_i1041" DrawAspect="Content" ObjectID="_1732711644"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839" w:name="_Toc57209097"/>
      <w:bookmarkStart w:id="840" w:name="_Toc58588440"/>
      <w:bookmarkStart w:id="841" w:name="_Toc66114780"/>
      <w:bookmarkStart w:id="842" w:name="_Toc67686291"/>
      <w:bookmarkStart w:id="843" w:name="_Toc74994580"/>
      <w:bookmarkStart w:id="844" w:name="_Toc85467833"/>
      <w:bookmarkStart w:id="845" w:name="_Toc89182874"/>
      <w:bookmarkStart w:id="846" w:name="_Toc90651176"/>
      <w:bookmarkStart w:id="847" w:name="_Toc96933326"/>
      <w:bookmarkStart w:id="848" w:name="_Toc98507193"/>
      <w:bookmarkStart w:id="849" w:name="_Toc98507646"/>
      <w:bookmarkStart w:id="850" w:name="_Toc106640649"/>
      <w:bookmarkStart w:id="851" w:name="_Toc34227026"/>
      <w:bookmarkStart w:id="852" w:name="_Toc34749741"/>
      <w:bookmarkStart w:id="853" w:name="_Toc34750301"/>
      <w:bookmarkStart w:id="854" w:name="_Toc34750491"/>
      <w:bookmarkStart w:id="855" w:name="_Toc35940897"/>
      <w:bookmarkStart w:id="856" w:name="_Toc35937330"/>
      <w:bookmarkStart w:id="857" w:name="_Toc36463724"/>
      <w:bookmarkStart w:id="858" w:name="_Toc43131651"/>
      <w:bookmarkStart w:id="859" w:name="_Toc45032486"/>
      <w:bookmarkStart w:id="860" w:name="_Toc49782180"/>
      <w:bookmarkStart w:id="861" w:name="_Toc51873616"/>
      <w:bookmarkStart w:id="862" w:name="_Toc122098523"/>
      <w:r w:rsidRPr="00616F0C">
        <w:t>5.2.2.4.</w:t>
      </w:r>
      <w:r>
        <w:t>7</w:t>
      </w:r>
      <w:r w:rsidRPr="00616F0C">
        <w:tab/>
      </w:r>
      <w:r>
        <w:t>Meta Schema</w:t>
      </w:r>
      <w:r w:rsidRPr="00616F0C">
        <w:t xml:space="preserve"> Update</w:t>
      </w:r>
      <w:bookmarkEnd w:id="839"/>
      <w:bookmarkEnd w:id="840"/>
      <w:bookmarkEnd w:id="841"/>
      <w:bookmarkEnd w:id="842"/>
      <w:bookmarkEnd w:id="843"/>
      <w:bookmarkEnd w:id="844"/>
      <w:bookmarkEnd w:id="845"/>
      <w:bookmarkEnd w:id="846"/>
      <w:bookmarkEnd w:id="847"/>
      <w:bookmarkEnd w:id="848"/>
      <w:bookmarkEnd w:id="849"/>
      <w:bookmarkEnd w:id="850"/>
      <w:bookmarkEnd w:id="862"/>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pt;height:158.25pt" o:ole="">
            <v:imagedata r:id="rId47" o:title=""/>
          </v:shape>
          <o:OLEObject Type="Embed" ProgID="Visio.Drawing.11" ShapeID="_x0000_i1042" DrawAspect="Content" ObjectID="_1732711645"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863" w:name="_Toc57209098"/>
      <w:bookmarkStart w:id="864" w:name="_Toc58588441"/>
      <w:bookmarkStart w:id="865" w:name="_Toc66114781"/>
      <w:bookmarkStart w:id="866" w:name="_Toc67686292"/>
      <w:bookmarkStart w:id="867" w:name="_Toc74994581"/>
      <w:bookmarkStart w:id="868" w:name="_Toc85467834"/>
      <w:bookmarkStart w:id="869" w:name="_Toc89182875"/>
      <w:bookmarkStart w:id="870" w:name="_Toc90651177"/>
      <w:bookmarkStart w:id="871" w:name="_Toc96933327"/>
      <w:bookmarkStart w:id="872" w:name="_Toc98507194"/>
      <w:bookmarkStart w:id="873" w:name="_Toc98507647"/>
      <w:bookmarkStart w:id="874" w:name="_Toc106640650"/>
      <w:bookmarkStart w:id="875" w:name="_Toc122098524"/>
      <w:r w:rsidRPr="00616F0C">
        <w:lastRenderedPageBreak/>
        <w:t>5.2.2.5</w:t>
      </w:r>
      <w:r w:rsidRPr="00616F0C">
        <w:tab/>
      </w:r>
      <w:r w:rsidRPr="005D0F74">
        <w:t>Delete</w:t>
      </w:r>
      <w:bookmarkEnd w:id="851"/>
      <w:bookmarkEnd w:id="852"/>
      <w:bookmarkEnd w:id="853"/>
      <w:bookmarkEnd w:id="854"/>
      <w:bookmarkEnd w:id="855"/>
      <w:bookmarkEnd w:id="856"/>
      <w:bookmarkEnd w:id="857"/>
      <w:bookmarkEnd w:id="858"/>
      <w:bookmarkEnd w:id="859"/>
      <w:bookmarkEnd w:id="860"/>
      <w:bookmarkEnd w:id="861"/>
      <w:bookmarkEnd w:id="863"/>
      <w:bookmarkEnd w:id="864"/>
      <w:bookmarkEnd w:id="865"/>
      <w:bookmarkEnd w:id="866"/>
      <w:bookmarkEnd w:id="867"/>
      <w:bookmarkEnd w:id="868"/>
      <w:bookmarkEnd w:id="869"/>
      <w:bookmarkEnd w:id="870"/>
      <w:bookmarkEnd w:id="871"/>
      <w:bookmarkEnd w:id="872"/>
      <w:bookmarkEnd w:id="873"/>
      <w:bookmarkEnd w:id="874"/>
      <w:bookmarkEnd w:id="875"/>
    </w:p>
    <w:p w14:paraId="5834E3DD" w14:textId="77777777" w:rsidR="00E134FC" w:rsidRPr="00616F0C" w:rsidRDefault="00E134FC" w:rsidP="00E134FC">
      <w:pPr>
        <w:pStyle w:val="Heading5"/>
      </w:pPr>
      <w:bookmarkStart w:id="876" w:name="_Toc34227027"/>
      <w:bookmarkStart w:id="877" w:name="_Toc34749742"/>
      <w:bookmarkStart w:id="878" w:name="_Toc34750302"/>
      <w:bookmarkStart w:id="879" w:name="_Toc34750492"/>
      <w:bookmarkStart w:id="880" w:name="_Toc35940898"/>
      <w:bookmarkStart w:id="881" w:name="_Toc35937331"/>
      <w:bookmarkStart w:id="882" w:name="_Toc36463725"/>
      <w:bookmarkStart w:id="883" w:name="_Toc43131652"/>
      <w:bookmarkStart w:id="884" w:name="_Toc45032487"/>
      <w:bookmarkStart w:id="885" w:name="_Toc49782181"/>
      <w:bookmarkStart w:id="886" w:name="_Toc51873617"/>
      <w:bookmarkStart w:id="887" w:name="_Toc57209099"/>
      <w:bookmarkStart w:id="888" w:name="_Toc58588442"/>
      <w:bookmarkStart w:id="889" w:name="_Toc66114782"/>
      <w:bookmarkStart w:id="890" w:name="_Toc67686293"/>
      <w:bookmarkStart w:id="891" w:name="_Toc74994582"/>
      <w:bookmarkStart w:id="892" w:name="_Toc85467835"/>
      <w:bookmarkStart w:id="893" w:name="_Toc89182876"/>
      <w:bookmarkStart w:id="894" w:name="_Toc90651178"/>
      <w:bookmarkStart w:id="895" w:name="_Toc96933328"/>
      <w:bookmarkStart w:id="896" w:name="_Toc98507195"/>
      <w:bookmarkStart w:id="897" w:name="_Toc98507648"/>
      <w:bookmarkStart w:id="898" w:name="_Toc106640651"/>
      <w:bookmarkStart w:id="899" w:name="_Toc122098525"/>
      <w:r w:rsidRPr="00616F0C">
        <w:t>5.2.2.5.1</w:t>
      </w:r>
      <w:r w:rsidRPr="00616F0C">
        <w:tab/>
      </w:r>
      <w:r w:rsidRPr="005D0F74">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164098" w:rsidRDefault="00E134FC" w:rsidP="00E134FC">
      <w:pPr>
        <w:pStyle w:val="B1"/>
        <w:rPr>
          <w:lang w:val="sv-SE"/>
        </w:rPr>
      </w:pPr>
      <w:r w:rsidRPr="00164098">
        <w:rPr>
          <w:lang w:val="sv-SE"/>
        </w:rPr>
        <w:t>-</w:t>
      </w:r>
      <w:r w:rsidRPr="00164098">
        <w:rPr>
          <w:lang w:val="sv-SE"/>
        </w:rPr>
        <w:tab/>
        <w:t>Record Delete</w:t>
      </w:r>
    </w:p>
    <w:p w14:paraId="601B7760" w14:textId="77777777" w:rsidR="00E134FC" w:rsidRPr="00164098" w:rsidRDefault="00E134FC" w:rsidP="00E134FC">
      <w:pPr>
        <w:pStyle w:val="B1"/>
        <w:rPr>
          <w:lang w:val="sv-SE"/>
        </w:rPr>
      </w:pPr>
      <w:r w:rsidRPr="00164098">
        <w:rPr>
          <w:lang w:val="sv-SE"/>
        </w:rPr>
        <w:t>-</w:t>
      </w:r>
      <w:r w:rsidRPr="00164098">
        <w:rPr>
          <w:lang w:val="sv-SE"/>
        </w:rPr>
        <w:tab/>
        <w:t>Block Delete</w:t>
      </w:r>
    </w:p>
    <w:p w14:paraId="18BF75EB" w14:textId="77777777" w:rsidR="00E134FC" w:rsidRPr="0044721E" w:rsidRDefault="00E134FC" w:rsidP="00E134FC">
      <w:pPr>
        <w:pStyle w:val="B1"/>
        <w:rPr>
          <w:lang w:val="sv-SE"/>
        </w:rPr>
      </w:pPr>
      <w:bookmarkStart w:id="900" w:name="_Toc34227028"/>
      <w:bookmarkStart w:id="901" w:name="_Toc34749743"/>
      <w:bookmarkStart w:id="902" w:name="_Toc34750303"/>
      <w:bookmarkStart w:id="903" w:name="_Toc34750493"/>
      <w:bookmarkStart w:id="904" w:name="_Toc35940899"/>
      <w:bookmarkStart w:id="905" w:name="_Toc35937332"/>
      <w:bookmarkStart w:id="906" w:name="_Toc36463726"/>
      <w:bookmarkStart w:id="907" w:name="_Toc43131653"/>
      <w:bookmarkStart w:id="908" w:name="_Toc45032488"/>
      <w:bookmarkStart w:id="909" w:name="_Toc49782182"/>
      <w:bookmarkStart w:id="910" w:name="_Toc51873618"/>
      <w:r w:rsidRPr="003C62B7">
        <w:rPr>
          <w:lang w:val="sv-SE"/>
        </w:rPr>
        <w:t>-</w:t>
      </w:r>
      <w:r w:rsidRPr="003C62B7">
        <w:rPr>
          <w:lang w:val="sv-SE"/>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911" w:name="_Toc57209100"/>
      <w:bookmarkStart w:id="912" w:name="_Toc58588443"/>
      <w:bookmarkStart w:id="913" w:name="_Toc66114783"/>
      <w:bookmarkStart w:id="914" w:name="_Toc67686294"/>
      <w:bookmarkStart w:id="915" w:name="_Toc74994583"/>
      <w:bookmarkStart w:id="916" w:name="_Toc85467836"/>
      <w:bookmarkStart w:id="917" w:name="_Toc89182877"/>
      <w:bookmarkStart w:id="918" w:name="_Toc90651179"/>
      <w:bookmarkStart w:id="919" w:name="_Toc96933329"/>
      <w:bookmarkStart w:id="920" w:name="_Toc98507196"/>
      <w:bookmarkStart w:id="921" w:name="_Toc98507649"/>
      <w:bookmarkStart w:id="922" w:name="_Toc106640652"/>
      <w:bookmarkStart w:id="923" w:name="_Toc122098526"/>
      <w:r w:rsidRPr="00616F0C">
        <w:t>5.2.2.5.2</w:t>
      </w:r>
      <w:r w:rsidRPr="00616F0C">
        <w:tab/>
        <w:t xml:space="preserve">Record </w:t>
      </w:r>
      <w:r w:rsidRPr="005D0F74">
        <w:t>Delete</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6in;height:122.95pt" o:ole="">
            <v:imagedata r:id="rId49" o:title=""/>
          </v:shape>
          <o:OLEObject Type="Embed" ProgID="Visio.Drawing.11" ShapeID="_x0000_i1043" DrawAspect="Content" ObjectID="_1732711646" r:id="rId50"/>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924" w:name="_Toc34227029"/>
      <w:bookmarkStart w:id="925" w:name="_Toc34749744"/>
      <w:bookmarkStart w:id="926" w:name="_Toc34750304"/>
      <w:bookmarkStart w:id="927" w:name="_Toc34750494"/>
      <w:bookmarkStart w:id="928" w:name="_Toc35940900"/>
      <w:bookmarkStart w:id="929" w:name="_Toc35937333"/>
      <w:bookmarkStart w:id="930" w:name="_Toc36463727"/>
      <w:bookmarkStart w:id="931" w:name="_Toc43131654"/>
      <w:bookmarkStart w:id="932" w:name="_Toc45032489"/>
      <w:bookmarkStart w:id="933" w:name="_Toc49782183"/>
      <w:bookmarkStart w:id="934" w:name="_Toc51873619"/>
      <w:bookmarkStart w:id="935" w:name="_Toc57209101"/>
      <w:bookmarkStart w:id="936" w:name="_Toc58588444"/>
      <w:bookmarkStart w:id="937" w:name="_Toc66114784"/>
      <w:bookmarkStart w:id="938" w:name="_Toc67686295"/>
      <w:bookmarkStart w:id="939" w:name="_Toc74994584"/>
      <w:bookmarkStart w:id="940" w:name="_Toc85467837"/>
      <w:bookmarkStart w:id="941" w:name="_Toc89182878"/>
      <w:bookmarkStart w:id="942" w:name="_Toc90651180"/>
      <w:bookmarkStart w:id="943" w:name="_Toc96933330"/>
      <w:bookmarkStart w:id="944" w:name="_Toc98507197"/>
      <w:bookmarkStart w:id="945" w:name="_Toc98507650"/>
      <w:bookmarkStart w:id="946" w:name="_Toc106640653"/>
      <w:bookmarkStart w:id="947" w:name="_Toc122098527"/>
      <w:r w:rsidRPr="00616F0C">
        <w:t>5.2.2.5.3</w:t>
      </w:r>
      <w:r w:rsidRPr="00616F0C">
        <w:tab/>
        <w:t>Block Delete</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6in;height:122.95pt" o:ole="">
            <v:imagedata r:id="rId51" o:title=""/>
          </v:shape>
          <o:OLEObject Type="Embed" ProgID="Visio.Drawing.11" ShapeID="_x0000_i1044" DrawAspect="Content" ObjectID="_1732711647" r:id="rId52"/>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948" w:name="_Toc57209102"/>
      <w:bookmarkStart w:id="949" w:name="_Toc58588445"/>
      <w:bookmarkStart w:id="950" w:name="_Toc66114785"/>
      <w:bookmarkStart w:id="951" w:name="_Toc67686296"/>
      <w:bookmarkStart w:id="952" w:name="_Toc74994585"/>
      <w:bookmarkStart w:id="953" w:name="_Toc85467838"/>
      <w:bookmarkStart w:id="954" w:name="_Toc89182879"/>
      <w:bookmarkStart w:id="955" w:name="_Toc90651181"/>
      <w:bookmarkStart w:id="956" w:name="_Toc96933331"/>
      <w:bookmarkStart w:id="957" w:name="_Toc98507198"/>
      <w:bookmarkStart w:id="958" w:name="_Toc98507651"/>
      <w:bookmarkStart w:id="959" w:name="_Toc106640654"/>
      <w:bookmarkStart w:id="960" w:name="_Toc34227030"/>
      <w:bookmarkStart w:id="961" w:name="_Toc34749745"/>
      <w:bookmarkStart w:id="962" w:name="_Toc34750305"/>
      <w:bookmarkStart w:id="963" w:name="_Toc34750495"/>
      <w:bookmarkStart w:id="964" w:name="_Toc35940901"/>
      <w:bookmarkStart w:id="965" w:name="_Toc35937334"/>
      <w:bookmarkStart w:id="966" w:name="_Toc36463728"/>
      <w:bookmarkStart w:id="967" w:name="_Toc43131655"/>
      <w:bookmarkStart w:id="968" w:name="_Toc45032490"/>
      <w:bookmarkStart w:id="969" w:name="_Toc49782184"/>
      <w:bookmarkStart w:id="970" w:name="_Toc51873620"/>
      <w:bookmarkStart w:id="971" w:name="_Toc122098528"/>
      <w:r w:rsidRPr="00616F0C">
        <w:t>5.2.2.5.</w:t>
      </w:r>
      <w:r>
        <w:t>4</w:t>
      </w:r>
      <w:r w:rsidRPr="00616F0C">
        <w:tab/>
      </w:r>
      <w:r>
        <w:t>Meta Schema</w:t>
      </w:r>
      <w:r w:rsidRPr="00616F0C">
        <w:t xml:space="preserve"> Delete</w:t>
      </w:r>
      <w:bookmarkEnd w:id="948"/>
      <w:bookmarkEnd w:id="949"/>
      <w:bookmarkEnd w:id="950"/>
      <w:bookmarkEnd w:id="951"/>
      <w:bookmarkEnd w:id="952"/>
      <w:bookmarkEnd w:id="953"/>
      <w:bookmarkEnd w:id="954"/>
      <w:bookmarkEnd w:id="955"/>
      <w:bookmarkEnd w:id="956"/>
      <w:bookmarkEnd w:id="957"/>
      <w:bookmarkEnd w:id="958"/>
      <w:bookmarkEnd w:id="959"/>
      <w:bookmarkEnd w:id="971"/>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pt;height:158.25pt" o:ole="">
            <v:imagedata r:id="rId53" o:title=""/>
          </v:shape>
          <o:OLEObject Type="Embed" ProgID="Visio.Drawing.11" ShapeID="_x0000_i1045" DrawAspect="Content" ObjectID="_1732711648" r:id="rId54"/>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972" w:name="_Toc85467839"/>
      <w:bookmarkStart w:id="973" w:name="_Toc89182880"/>
      <w:bookmarkStart w:id="974" w:name="_Toc90651182"/>
      <w:bookmarkStart w:id="975" w:name="_Toc96933332"/>
      <w:bookmarkStart w:id="976" w:name="_Toc98507199"/>
      <w:bookmarkStart w:id="977" w:name="_Toc98507652"/>
      <w:bookmarkStart w:id="978" w:name="_Toc106640655"/>
      <w:bookmarkStart w:id="979" w:name="_Toc57209103"/>
      <w:bookmarkStart w:id="980" w:name="_Toc58588446"/>
      <w:bookmarkStart w:id="981" w:name="_Toc66114786"/>
      <w:bookmarkStart w:id="982" w:name="_Toc67686297"/>
      <w:bookmarkStart w:id="983" w:name="_Toc74994586"/>
      <w:bookmarkStart w:id="984" w:name="_Toc122098529"/>
      <w:r w:rsidRPr="00616F0C">
        <w:t>5.2.2.5.</w:t>
      </w:r>
      <w:r>
        <w:t>5</w:t>
      </w:r>
      <w:r w:rsidRPr="00616F0C">
        <w:tab/>
      </w:r>
      <w:r>
        <w:t xml:space="preserve">Bulk </w:t>
      </w:r>
      <w:r w:rsidRPr="00616F0C">
        <w:t>Record</w:t>
      </w:r>
      <w:r>
        <w:t>s</w:t>
      </w:r>
      <w:r w:rsidRPr="00616F0C">
        <w:t xml:space="preserve"> Delete</w:t>
      </w:r>
      <w:bookmarkEnd w:id="972"/>
      <w:bookmarkEnd w:id="973"/>
      <w:bookmarkEnd w:id="974"/>
      <w:bookmarkEnd w:id="975"/>
      <w:bookmarkEnd w:id="976"/>
      <w:bookmarkEnd w:id="977"/>
      <w:bookmarkEnd w:id="978"/>
      <w:bookmarkEnd w:id="98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2.7pt;height:122.95pt" o:ole="">
            <v:imagedata r:id="rId55" o:title=""/>
          </v:shape>
          <o:OLEObject Type="Embed" ProgID="Visio.Drawing.11" ShapeID="_x0000_i1046" DrawAspect="Content" ObjectID="_1732711649" r:id="rId56"/>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985" w:name="_Toc96933333"/>
      <w:bookmarkStart w:id="986" w:name="_Toc98507200"/>
      <w:bookmarkStart w:id="987" w:name="_Toc98507653"/>
      <w:bookmarkStart w:id="988" w:name="_Toc106640656"/>
      <w:bookmarkStart w:id="989" w:name="_Toc122098530"/>
      <w:bookmarkEnd w:id="960"/>
      <w:bookmarkEnd w:id="961"/>
      <w:bookmarkEnd w:id="962"/>
      <w:bookmarkEnd w:id="963"/>
      <w:bookmarkEnd w:id="964"/>
      <w:bookmarkEnd w:id="965"/>
      <w:bookmarkEnd w:id="966"/>
      <w:bookmarkEnd w:id="967"/>
      <w:bookmarkEnd w:id="968"/>
      <w:bookmarkEnd w:id="969"/>
      <w:bookmarkEnd w:id="970"/>
      <w:bookmarkEnd w:id="979"/>
      <w:bookmarkEnd w:id="980"/>
      <w:bookmarkEnd w:id="981"/>
      <w:bookmarkEnd w:id="982"/>
      <w:bookmarkEnd w:id="983"/>
      <w:r>
        <w:t>5.2.2.6</w:t>
      </w:r>
      <w:r>
        <w:tab/>
      </w:r>
      <w:r w:rsidRPr="00616F0C">
        <w:t>Notify</w:t>
      </w:r>
      <w:bookmarkEnd w:id="985"/>
      <w:bookmarkEnd w:id="986"/>
      <w:bookmarkEnd w:id="987"/>
      <w:bookmarkEnd w:id="988"/>
      <w:bookmarkEnd w:id="989"/>
    </w:p>
    <w:p w14:paraId="57A11712" w14:textId="77777777" w:rsidR="00E134FC" w:rsidRPr="00616F0C" w:rsidRDefault="00E134FC" w:rsidP="00E134FC">
      <w:pPr>
        <w:pStyle w:val="Heading5"/>
      </w:pPr>
      <w:bookmarkStart w:id="990" w:name="_Toc34227031"/>
      <w:bookmarkStart w:id="991" w:name="_Toc34749746"/>
      <w:bookmarkStart w:id="992" w:name="_Toc34750306"/>
      <w:bookmarkStart w:id="993" w:name="_Toc34750496"/>
      <w:bookmarkStart w:id="994" w:name="_Toc35940902"/>
      <w:bookmarkStart w:id="995" w:name="_Toc35937335"/>
      <w:bookmarkStart w:id="996" w:name="_Toc36463729"/>
      <w:bookmarkStart w:id="997" w:name="_Toc43131656"/>
      <w:bookmarkStart w:id="998" w:name="_Toc45032491"/>
      <w:bookmarkStart w:id="999" w:name="_Toc49782185"/>
      <w:bookmarkStart w:id="1000" w:name="_Toc51873621"/>
      <w:bookmarkStart w:id="1001" w:name="_Toc57209104"/>
      <w:bookmarkStart w:id="1002" w:name="_Toc58588447"/>
      <w:bookmarkStart w:id="1003" w:name="_Toc66114787"/>
      <w:bookmarkStart w:id="1004" w:name="_Toc67686298"/>
      <w:bookmarkStart w:id="1005" w:name="_Toc74994587"/>
      <w:bookmarkStart w:id="1006" w:name="_Toc85467841"/>
      <w:bookmarkStart w:id="1007" w:name="_Toc89182882"/>
      <w:bookmarkStart w:id="1008" w:name="_Toc90651184"/>
      <w:bookmarkStart w:id="1009" w:name="_Toc96933334"/>
      <w:bookmarkStart w:id="1010" w:name="_Toc98507201"/>
      <w:bookmarkStart w:id="1011" w:name="_Toc98507654"/>
      <w:bookmarkStart w:id="1012" w:name="_Toc106640657"/>
      <w:bookmarkStart w:id="1013" w:name="_Toc122098531"/>
      <w:r w:rsidRPr="00616F0C">
        <w:t>5.2.2.6.1</w:t>
      </w:r>
      <w:r w:rsidRPr="00616F0C">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014" w:name="_Toc34227032"/>
      <w:bookmarkStart w:id="1015" w:name="_Toc34749747"/>
      <w:bookmarkStart w:id="1016" w:name="_Toc34750307"/>
      <w:bookmarkStart w:id="1017" w:name="_Toc34750497"/>
      <w:bookmarkStart w:id="1018" w:name="_Toc35940903"/>
      <w:bookmarkStart w:id="1019" w:name="_Toc35937336"/>
      <w:bookmarkStart w:id="1020" w:name="_Toc36463730"/>
      <w:bookmarkStart w:id="1021" w:name="_Toc43131657"/>
      <w:bookmarkStart w:id="1022" w:name="_Toc45032492"/>
      <w:bookmarkStart w:id="1023" w:name="_Toc49782186"/>
      <w:bookmarkStart w:id="1024" w:name="_Toc51873622"/>
      <w:bookmarkStart w:id="1025" w:name="_Toc57209105"/>
      <w:bookmarkStart w:id="1026" w:name="_Toc58588448"/>
      <w:bookmarkStart w:id="1027" w:name="_Toc66114788"/>
      <w:bookmarkStart w:id="1028" w:name="_Toc67686299"/>
      <w:bookmarkStart w:id="1029" w:name="_Toc74994588"/>
      <w:bookmarkStart w:id="1030" w:name="_Toc85467842"/>
      <w:bookmarkStart w:id="1031" w:name="_Toc89182883"/>
      <w:bookmarkStart w:id="1032" w:name="_Toc90651185"/>
      <w:bookmarkStart w:id="1033" w:name="_Toc96933335"/>
      <w:bookmarkStart w:id="1034" w:name="_Toc98507202"/>
      <w:bookmarkStart w:id="1035" w:name="_Toc98507655"/>
      <w:bookmarkStart w:id="1036" w:name="_Toc106640658"/>
      <w:bookmarkStart w:id="1037" w:name="_Toc122098532"/>
      <w:r w:rsidRPr="00616F0C">
        <w:t>5.2.2.6.2</w:t>
      </w:r>
      <w:r w:rsidRPr="00616F0C">
        <w:tab/>
        <w:t>Record Expiry Notify</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05pt" o:ole="">
            <v:imagedata r:id="rId57" o:title=""/>
          </v:shape>
          <o:OLEObject Type="Embed" ProgID="Visio.Drawing.15" ShapeID="_x0000_i1047" DrawAspect="Content" ObjectID="_1732711650" r:id="rId58"/>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038" w:name="_Toc43131658"/>
      <w:bookmarkStart w:id="1039" w:name="_Toc45032493"/>
      <w:bookmarkStart w:id="1040" w:name="_Toc49782187"/>
      <w:bookmarkStart w:id="1041" w:name="_Toc51873623"/>
      <w:bookmarkStart w:id="1042" w:name="_Toc57209106"/>
      <w:bookmarkStart w:id="1043" w:name="_Toc58588449"/>
      <w:bookmarkStart w:id="1044" w:name="_Toc66114789"/>
      <w:bookmarkStart w:id="1045" w:name="_Toc67686300"/>
      <w:bookmarkStart w:id="1046" w:name="_Toc74994589"/>
      <w:bookmarkStart w:id="1047" w:name="_Toc85467843"/>
      <w:bookmarkStart w:id="1048" w:name="_Toc89182884"/>
      <w:bookmarkStart w:id="1049" w:name="_Toc90651186"/>
      <w:bookmarkStart w:id="1050" w:name="_Toc96933336"/>
      <w:bookmarkStart w:id="1051" w:name="_Toc98507203"/>
      <w:bookmarkStart w:id="1052" w:name="_Toc98507656"/>
      <w:bookmarkStart w:id="1053" w:name="_Toc106640659"/>
      <w:bookmarkStart w:id="1054" w:name="_Toc122098533"/>
      <w:r>
        <w:t>5.2.2.6.3</w:t>
      </w:r>
      <w:r w:rsidRPr="00616F0C">
        <w:tab/>
        <w:t>Notif</w:t>
      </w:r>
      <w:r>
        <w:t>ication due to Data Change</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05pt" o:ole="">
            <v:imagedata r:id="rId59" o:title=""/>
          </v:shape>
          <o:OLEObject Type="Embed" ProgID="Visio.Drawing.15" ShapeID="_x0000_i1048" DrawAspect="Content" ObjectID="_1732711651" r:id="rId60"/>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055" w:name="_Toc89182885"/>
      <w:bookmarkStart w:id="1056" w:name="_Toc90651187"/>
      <w:bookmarkStart w:id="1057" w:name="_Toc96933337"/>
      <w:bookmarkStart w:id="1058" w:name="_Toc98507204"/>
      <w:bookmarkStart w:id="1059" w:name="_Toc98507657"/>
      <w:bookmarkStart w:id="1060" w:name="_Toc106640660"/>
      <w:bookmarkStart w:id="1061" w:name="_Toc43131659"/>
      <w:bookmarkStart w:id="1062" w:name="_Toc45032494"/>
      <w:bookmarkStart w:id="1063" w:name="_Toc49782188"/>
      <w:bookmarkStart w:id="1064" w:name="_Toc51873624"/>
      <w:bookmarkStart w:id="1065" w:name="_Toc57209107"/>
      <w:bookmarkStart w:id="1066" w:name="_Toc58588450"/>
      <w:bookmarkStart w:id="1067" w:name="_Toc66114790"/>
      <w:bookmarkStart w:id="1068" w:name="_Toc67686301"/>
      <w:bookmarkStart w:id="1069" w:name="_Toc74994590"/>
      <w:bookmarkStart w:id="1070" w:name="_Toc85467844"/>
      <w:bookmarkStart w:id="1071" w:name="_Toc122098534"/>
      <w:r>
        <w:t>5.2.2.6.4</w:t>
      </w:r>
      <w:r w:rsidRPr="00616F0C">
        <w:tab/>
      </w:r>
      <w:r>
        <w:t>Subscription Expiry</w:t>
      </w:r>
      <w:r w:rsidRPr="00B06F7A">
        <w:t xml:space="preserve"> Notification</w:t>
      </w:r>
      <w:bookmarkEnd w:id="1055"/>
      <w:bookmarkEnd w:id="1056"/>
      <w:bookmarkEnd w:id="1057"/>
      <w:bookmarkEnd w:id="1058"/>
      <w:bookmarkEnd w:id="1059"/>
      <w:bookmarkEnd w:id="1060"/>
      <w:bookmarkEnd w:id="107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65pt;height:91.7pt" o:ole="">
            <v:imagedata r:id="rId61" o:title=""/>
          </v:shape>
          <o:OLEObject Type="Embed" ProgID="Visio.Drawing.15" ShapeID="_x0000_i1049" DrawAspect="Content" ObjectID="_1732711652" r:id="rId62"/>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072" w:name="_Toc89182886"/>
      <w:bookmarkStart w:id="1073" w:name="_Toc90651188"/>
      <w:bookmarkStart w:id="1074" w:name="_Toc96933338"/>
      <w:bookmarkStart w:id="1075" w:name="_Toc98507205"/>
      <w:bookmarkStart w:id="1076" w:name="_Toc98507658"/>
      <w:bookmarkStart w:id="1077" w:name="_Toc106640661"/>
      <w:bookmarkStart w:id="1078" w:name="_Toc122098535"/>
      <w:r>
        <w:t>5.2.2.7</w:t>
      </w:r>
      <w:r w:rsidRPr="00B3056F">
        <w:tab/>
        <w:t>Subscribe</w:t>
      </w:r>
      <w:bookmarkEnd w:id="1061"/>
      <w:bookmarkEnd w:id="1062"/>
      <w:bookmarkEnd w:id="1063"/>
      <w:bookmarkEnd w:id="1064"/>
      <w:bookmarkEnd w:id="1065"/>
      <w:bookmarkEnd w:id="1066"/>
      <w:bookmarkEnd w:id="1067"/>
      <w:bookmarkEnd w:id="1068"/>
      <w:bookmarkEnd w:id="1069"/>
      <w:bookmarkEnd w:id="1070"/>
      <w:bookmarkEnd w:id="1072"/>
      <w:bookmarkEnd w:id="1073"/>
      <w:bookmarkEnd w:id="1074"/>
      <w:bookmarkEnd w:id="1075"/>
      <w:bookmarkEnd w:id="1076"/>
      <w:bookmarkEnd w:id="1077"/>
      <w:bookmarkEnd w:id="1078"/>
    </w:p>
    <w:p w14:paraId="15B53710" w14:textId="77777777" w:rsidR="00E134FC" w:rsidRPr="00B3056F" w:rsidRDefault="00E134FC" w:rsidP="00E134FC">
      <w:pPr>
        <w:pStyle w:val="Heading5"/>
      </w:pPr>
      <w:bookmarkStart w:id="1079" w:name="_Toc11338363"/>
      <w:bookmarkStart w:id="1080" w:name="_Toc27584968"/>
      <w:bookmarkStart w:id="1081" w:name="_Toc36456911"/>
      <w:bookmarkStart w:id="1082" w:name="_Toc43131660"/>
      <w:bookmarkStart w:id="1083" w:name="_Toc45032495"/>
      <w:bookmarkStart w:id="1084" w:name="_Toc49782189"/>
      <w:bookmarkStart w:id="1085" w:name="_Toc51873625"/>
      <w:bookmarkStart w:id="1086" w:name="_Toc57209108"/>
      <w:bookmarkStart w:id="1087" w:name="_Toc58588451"/>
      <w:bookmarkStart w:id="1088" w:name="_Toc66114791"/>
      <w:bookmarkStart w:id="1089" w:name="_Toc67686302"/>
      <w:bookmarkStart w:id="1090" w:name="_Toc74994591"/>
      <w:bookmarkStart w:id="1091" w:name="_Toc85467845"/>
      <w:bookmarkStart w:id="1092" w:name="_Toc89182887"/>
      <w:bookmarkStart w:id="1093" w:name="_Toc90651189"/>
      <w:bookmarkStart w:id="1094" w:name="_Toc96933339"/>
      <w:bookmarkStart w:id="1095" w:name="_Toc98507206"/>
      <w:bookmarkStart w:id="1096" w:name="_Toc98507659"/>
      <w:bookmarkStart w:id="1097" w:name="_Toc106640662"/>
      <w:bookmarkStart w:id="1098" w:name="_Toc122098536"/>
      <w:r>
        <w:t>5.2.2.7</w:t>
      </w:r>
      <w:r w:rsidRPr="00B3056F">
        <w:t>.1</w:t>
      </w:r>
      <w:r w:rsidRPr="00B3056F">
        <w:tab/>
        <w:t>General</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099" w:name="_Toc11338364"/>
      <w:bookmarkStart w:id="1100" w:name="_Toc27584969"/>
      <w:bookmarkStart w:id="1101" w:name="_Toc36456912"/>
      <w:bookmarkStart w:id="1102" w:name="_Toc43131661"/>
      <w:bookmarkStart w:id="1103" w:name="_Toc45032496"/>
      <w:bookmarkStart w:id="1104" w:name="_Toc49782190"/>
      <w:bookmarkStart w:id="1105" w:name="_Toc51873626"/>
      <w:bookmarkStart w:id="1106" w:name="_Toc57209109"/>
      <w:bookmarkStart w:id="1107" w:name="_Toc58588452"/>
      <w:bookmarkStart w:id="1108" w:name="_Toc66114792"/>
      <w:bookmarkStart w:id="1109" w:name="_Toc67686303"/>
      <w:bookmarkStart w:id="1110" w:name="_Toc74994592"/>
      <w:bookmarkStart w:id="1111" w:name="_Toc85467846"/>
      <w:bookmarkStart w:id="1112" w:name="_Toc89182888"/>
      <w:bookmarkStart w:id="1113" w:name="_Toc90651190"/>
      <w:bookmarkStart w:id="1114" w:name="_Toc96933340"/>
      <w:bookmarkStart w:id="1115" w:name="_Toc98507207"/>
      <w:bookmarkStart w:id="1116" w:name="_Toc98507660"/>
      <w:bookmarkStart w:id="1117" w:name="_Toc106640663"/>
      <w:bookmarkStart w:id="1118" w:name="_Toc122098537"/>
      <w:r>
        <w:t>5.2.2.7</w:t>
      </w:r>
      <w:r w:rsidRPr="00B3056F">
        <w:t>.2</w:t>
      </w:r>
      <w:r w:rsidRPr="00B3056F">
        <w:tab/>
        <w:t>Subscription to notifications of data change</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6in;height:2in" o:ole="">
            <v:imagedata r:id="rId63" o:title=""/>
          </v:shape>
          <o:OLEObject Type="Embed" ProgID="Visio.Drawing.11" ShapeID="_x0000_i1050" DrawAspect="Content" ObjectID="_1732711653" r:id="rId64"/>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119" w:name="_Toc57209110"/>
      <w:bookmarkStart w:id="1120" w:name="_Toc58588453"/>
      <w:bookmarkStart w:id="1121" w:name="_Toc66114793"/>
      <w:bookmarkStart w:id="1122" w:name="_Toc67686304"/>
      <w:bookmarkStart w:id="1123" w:name="_Toc74994593"/>
      <w:bookmarkStart w:id="1124" w:name="_Toc85467847"/>
      <w:bookmarkStart w:id="1125" w:name="_Toc89182889"/>
      <w:bookmarkStart w:id="1126" w:name="_Toc90651191"/>
      <w:bookmarkStart w:id="1127" w:name="_Toc96933341"/>
      <w:bookmarkStart w:id="1128" w:name="_Toc98507208"/>
      <w:bookmarkStart w:id="1129" w:name="_Toc98507661"/>
      <w:bookmarkStart w:id="1130" w:name="_Toc106640664"/>
      <w:bookmarkStart w:id="1131" w:name="_Toc122098538"/>
      <w:r>
        <w:t>5.2.2.8</w:t>
      </w:r>
      <w:r w:rsidRPr="00B3056F">
        <w:tab/>
      </w:r>
      <w:r>
        <w:t>Uns</w:t>
      </w:r>
      <w:r w:rsidRPr="00B3056F">
        <w:t>ubscribe</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40721989" w14:textId="77777777" w:rsidR="00E134FC" w:rsidRPr="00B3056F" w:rsidRDefault="00E134FC" w:rsidP="00E134FC">
      <w:pPr>
        <w:pStyle w:val="Heading5"/>
      </w:pPr>
      <w:bookmarkStart w:id="1132" w:name="_Toc57209111"/>
      <w:bookmarkStart w:id="1133" w:name="_Toc58588454"/>
      <w:bookmarkStart w:id="1134" w:name="_Toc66114794"/>
      <w:bookmarkStart w:id="1135" w:name="_Toc67686305"/>
      <w:bookmarkStart w:id="1136" w:name="_Toc74994594"/>
      <w:bookmarkStart w:id="1137" w:name="_Toc85467848"/>
      <w:bookmarkStart w:id="1138" w:name="_Toc89182890"/>
      <w:bookmarkStart w:id="1139" w:name="_Toc90651192"/>
      <w:bookmarkStart w:id="1140" w:name="_Toc96933342"/>
      <w:bookmarkStart w:id="1141" w:name="_Toc98507209"/>
      <w:bookmarkStart w:id="1142" w:name="_Toc98507662"/>
      <w:bookmarkStart w:id="1143" w:name="_Toc106640665"/>
      <w:bookmarkStart w:id="1144" w:name="_Toc122098539"/>
      <w:r>
        <w:t>5.2.2.8</w:t>
      </w:r>
      <w:r w:rsidRPr="00B3056F">
        <w:t>.1</w:t>
      </w:r>
      <w:r w:rsidRPr="00B3056F">
        <w:tab/>
        <w:t>General</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145" w:name="_Toc57209112"/>
      <w:bookmarkStart w:id="1146" w:name="_Toc58588455"/>
      <w:bookmarkStart w:id="1147" w:name="_Toc66114795"/>
      <w:bookmarkStart w:id="1148" w:name="_Toc67686306"/>
      <w:bookmarkStart w:id="1149" w:name="_Toc74994595"/>
      <w:bookmarkStart w:id="1150" w:name="_Toc85467849"/>
      <w:bookmarkStart w:id="1151" w:name="_Toc89182891"/>
      <w:bookmarkStart w:id="1152" w:name="_Toc90651193"/>
      <w:bookmarkStart w:id="1153" w:name="_Toc96933343"/>
      <w:bookmarkStart w:id="1154" w:name="_Toc98507210"/>
      <w:bookmarkStart w:id="1155" w:name="_Toc98507663"/>
      <w:bookmarkStart w:id="1156" w:name="_Toc106640666"/>
      <w:bookmarkStart w:id="1157" w:name="_Toc122098540"/>
      <w:r>
        <w:lastRenderedPageBreak/>
        <w:t>5.2.2.8</w:t>
      </w:r>
      <w:r w:rsidRPr="00B3056F">
        <w:t>.2</w:t>
      </w:r>
      <w:r w:rsidRPr="00B3056F">
        <w:tab/>
      </w:r>
      <w:r>
        <w:t>Uns</w:t>
      </w:r>
      <w:r w:rsidRPr="00B3056F">
        <w:t>ubscription to notifications of data change</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6in;height:2in" o:ole="">
            <v:imagedata r:id="rId65" o:title=""/>
          </v:shape>
          <o:OLEObject Type="Embed" ProgID="Visio.Drawing.11" ShapeID="_x0000_i1051" DrawAspect="Content" ObjectID="_1732711654" r:id="rId66"/>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158" w:name="_Toc66114796"/>
      <w:bookmarkStart w:id="1159" w:name="_Toc67686307"/>
      <w:bookmarkStart w:id="1160" w:name="_Toc74994596"/>
      <w:bookmarkStart w:id="1161" w:name="_Toc85467850"/>
      <w:bookmarkStart w:id="1162" w:name="_Toc89181509"/>
      <w:bookmarkStart w:id="1163" w:name="_Toc89182892"/>
      <w:bookmarkStart w:id="1164" w:name="_Toc90651194"/>
      <w:bookmarkStart w:id="1165" w:name="_Toc96933344"/>
      <w:bookmarkStart w:id="1166" w:name="_Toc98507211"/>
      <w:bookmarkStart w:id="1167" w:name="_Toc98507664"/>
      <w:bookmarkStart w:id="1168" w:name="_Toc106640667"/>
      <w:bookmarkStart w:id="1169" w:name="_Toc122098541"/>
      <w:r w:rsidRPr="00616F0C">
        <w:t>5.</w:t>
      </w:r>
      <w:r>
        <w:t>3</w:t>
      </w:r>
      <w:r w:rsidRPr="00616F0C">
        <w:tab/>
        <w:t>Nudsf_</w:t>
      </w:r>
      <w:r>
        <w:t>Timer</w:t>
      </w:r>
      <w:r w:rsidRPr="00616F0C">
        <w:t xml:space="preserve"> Service</w:t>
      </w:r>
      <w:bookmarkEnd w:id="1158"/>
      <w:bookmarkEnd w:id="1159"/>
      <w:bookmarkEnd w:id="1160"/>
      <w:bookmarkEnd w:id="1161"/>
      <w:bookmarkEnd w:id="1162"/>
      <w:bookmarkEnd w:id="1163"/>
      <w:bookmarkEnd w:id="1164"/>
      <w:bookmarkEnd w:id="1165"/>
      <w:bookmarkEnd w:id="1166"/>
      <w:bookmarkEnd w:id="1167"/>
      <w:bookmarkEnd w:id="1168"/>
      <w:bookmarkEnd w:id="1169"/>
    </w:p>
    <w:p w14:paraId="6DD0F707" w14:textId="77777777" w:rsidR="00E134FC" w:rsidRPr="00616F0C" w:rsidRDefault="00E134FC" w:rsidP="00E134FC">
      <w:pPr>
        <w:pStyle w:val="Heading3"/>
      </w:pPr>
      <w:bookmarkStart w:id="1170" w:name="_Toc66114797"/>
      <w:bookmarkStart w:id="1171" w:name="_Toc67686308"/>
      <w:bookmarkStart w:id="1172" w:name="_Toc74994597"/>
      <w:bookmarkStart w:id="1173" w:name="_Toc85467851"/>
      <w:bookmarkStart w:id="1174" w:name="_Toc89181510"/>
      <w:bookmarkStart w:id="1175" w:name="_Toc89182893"/>
      <w:bookmarkStart w:id="1176" w:name="_Toc90651195"/>
      <w:bookmarkStart w:id="1177" w:name="_Toc96933345"/>
      <w:bookmarkStart w:id="1178" w:name="_Toc98507212"/>
      <w:bookmarkStart w:id="1179" w:name="_Toc98507665"/>
      <w:bookmarkStart w:id="1180" w:name="_Toc106640668"/>
      <w:bookmarkStart w:id="1181" w:name="_Toc122098542"/>
      <w:r w:rsidRPr="00616F0C">
        <w:t>5.</w:t>
      </w:r>
      <w:r>
        <w:t>3</w:t>
      </w:r>
      <w:r w:rsidRPr="00616F0C">
        <w:t>.1</w:t>
      </w:r>
      <w:r w:rsidRPr="00616F0C">
        <w:tab/>
        <w:t>Service Description</w:t>
      </w:r>
      <w:bookmarkEnd w:id="1170"/>
      <w:bookmarkEnd w:id="1171"/>
      <w:bookmarkEnd w:id="1172"/>
      <w:bookmarkEnd w:id="1173"/>
      <w:bookmarkEnd w:id="1174"/>
      <w:bookmarkEnd w:id="1175"/>
      <w:bookmarkEnd w:id="1176"/>
      <w:bookmarkEnd w:id="1177"/>
      <w:bookmarkEnd w:id="1178"/>
      <w:bookmarkEnd w:id="1179"/>
      <w:bookmarkEnd w:id="1180"/>
      <w:bookmarkEnd w:id="1181"/>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182" w:name="_Toc66114798"/>
      <w:bookmarkStart w:id="1183" w:name="_Toc67686309"/>
      <w:bookmarkStart w:id="1184" w:name="_Toc74994598"/>
      <w:bookmarkStart w:id="1185" w:name="_Toc85467852"/>
      <w:bookmarkStart w:id="1186" w:name="_Toc89181511"/>
      <w:bookmarkStart w:id="1187" w:name="_Toc89182894"/>
      <w:bookmarkStart w:id="1188" w:name="_Toc90651196"/>
      <w:bookmarkStart w:id="1189" w:name="_Toc96933346"/>
      <w:bookmarkStart w:id="1190" w:name="_Toc98507213"/>
      <w:bookmarkStart w:id="1191" w:name="_Toc98507666"/>
      <w:bookmarkStart w:id="1192" w:name="_Toc106640669"/>
      <w:bookmarkStart w:id="1193" w:name="_Toc122098543"/>
      <w:r w:rsidRPr="00616F0C">
        <w:t>5.</w:t>
      </w:r>
      <w:r>
        <w:t>3</w:t>
      </w:r>
      <w:r w:rsidRPr="00616F0C">
        <w:t>.2</w:t>
      </w:r>
      <w:r w:rsidRPr="00616F0C">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p>
    <w:p w14:paraId="5DD0D071" w14:textId="77777777" w:rsidR="00E134FC" w:rsidRPr="00616F0C" w:rsidRDefault="00E134FC" w:rsidP="00E134FC">
      <w:pPr>
        <w:pStyle w:val="Heading4"/>
      </w:pPr>
      <w:bookmarkStart w:id="1194" w:name="_Toc66114799"/>
      <w:bookmarkStart w:id="1195" w:name="_Toc67686310"/>
      <w:bookmarkStart w:id="1196" w:name="_Toc74994599"/>
      <w:bookmarkStart w:id="1197" w:name="_Toc85467853"/>
      <w:bookmarkStart w:id="1198" w:name="_Toc89182895"/>
      <w:bookmarkStart w:id="1199" w:name="_Toc90651197"/>
      <w:bookmarkStart w:id="1200" w:name="_Toc96933347"/>
      <w:bookmarkStart w:id="1201" w:name="_Toc98507214"/>
      <w:bookmarkStart w:id="1202" w:name="_Toc98507667"/>
      <w:bookmarkStart w:id="1203" w:name="_Toc106640670"/>
      <w:bookmarkStart w:id="1204" w:name="_Toc122098544"/>
      <w:r w:rsidRPr="00616F0C">
        <w:t>5.</w:t>
      </w:r>
      <w:r>
        <w:t>3</w:t>
      </w:r>
      <w:r w:rsidRPr="00616F0C">
        <w:t>.2.1</w:t>
      </w:r>
      <w:r w:rsidRPr="00616F0C">
        <w:tab/>
        <w:t>Introduction</w:t>
      </w:r>
      <w:bookmarkEnd w:id="1194"/>
      <w:bookmarkEnd w:id="1195"/>
      <w:bookmarkEnd w:id="1196"/>
      <w:bookmarkEnd w:id="1197"/>
      <w:bookmarkEnd w:id="1198"/>
      <w:bookmarkEnd w:id="1199"/>
      <w:bookmarkEnd w:id="1200"/>
      <w:bookmarkEnd w:id="1201"/>
      <w:bookmarkEnd w:id="1202"/>
      <w:bookmarkEnd w:id="1203"/>
      <w:bookmarkEnd w:id="120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205" w:name="_Toc66114800"/>
      <w:bookmarkStart w:id="1206" w:name="_Toc67686311"/>
      <w:bookmarkStart w:id="1207" w:name="_Toc74994600"/>
      <w:bookmarkStart w:id="1208" w:name="_Toc85467854"/>
      <w:bookmarkStart w:id="1209" w:name="_Toc89182896"/>
      <w:bookmarkStart w:id="1210" w:name="_Toc90651198"/>
      <w:bookmarkStart w:id="1211" w:name="_Toc96933348"/>
      <w:bookmarkStart w:id="1212" w:name="_Toc98507215"/>
      <w:bookmarkStart w:id="1213" w:name="_Toc98507668"/>
      <w:bookmarkStart w:id="1214" w:name="_Toc106640671"/>
      <w:bookmarkStart w:id="1215" w:name="_Toc122098545"/>
      <w:r w:rsidRPr="00616F0C">
        <w:t>5.</w:t>
      </w:r>
      <w:r>
        <w:t>3</w:t>
      </w:r>
      <w:r w:rsidRPr="00616F0C">
        <w:t>.2.2</w:t>
      </w:r>
      <w:r w:rsidRPr="00616F0C">
        <w:tab/>
      </w:r>
      <w:r>
        <w:t>Start</w:t>
      </w:r>
      <w:bookmarkEnd w:id="1205"/>
      <w:bookmarkEnd w:id="1206"/>
      <w:bookmarkEnd w:id="1207"/>
      <w:bookmarkEnd w:id="1208"/>
      <w:bookmarkEnd w:id="1209"/>
      <w:bookmarkEnd w:id="1210"/>
      <w:bookmarkEnd w:id="1211"/>
      <w:bookmarkEnd w:id="1212"/>
      <w:bookmarkEnd w:id="1213"/>
      <w:bookmarkEnd w:id="1214"/>
      <w:bookmarkEnd w:id="1215"/>
    </w:p>
    <w:p w14:paraId="59A13F32" w14:textId="77777777" w:rsidR="00E134FC" w:rsidRPr="00616F0C" w:rsidRDefault="00E134FC" w:rsidP="00E134FC">
      <w:pPr>
        <w:pStyle w:val="Heading5"/>
      </w:pPr>
      <w:bookmarkStart w:id="1216" w:name="_Toc66114801"/>
      <w:bookmarkStart w:id="1217" w:name="_Toc67686312"/>
      <w:bookmarkStart w:id="1218" w:name="_Toc74994601"/>
      <w:bookmarkStart w:id="1219" w:name="_Toc85467855"/>
      <w:bookmarkStart w:id="1220" w:name="_Toc89182897"/>
      <w:bookmarkStart w:id="1221" w:name="_Toc90651199"/>
      <w:bookmarkStart w:id="1222" w:name="_Toc96933349"/>
      <w:bookmarkStart w:id="1223" w:name="_Toc98507216"/>
      <w:bookmarkStart w:id="1224" w:name="_Toc98507669"/>
      <w:bookmarkStart w:id="1225" w:name="_Toc106640672"/>
      <w:bookmarkStart w:id="1226" w:name="_Toc122098546"/>
      <w:r w:rsidRPr="00616F0C">
        <w:t>5.</w:t>
      </w:r>
      <w:r>
        <w:t>3</w:t>
      </w:r>
      <w:r w:rsidRPr="00616F0C">
        <w:t>.2.2.1</w:t>
      </w:r>
      <w:r w:rsidRPr="00616F0C">
        <w:tab/>
        <w:t>General</w:t>
      </w:r>
      <w:bookmarkEnd w:id="1216"/>
      <w:bookmarkEnd w:id="1217"/>
      <w:bookmarkEnd w:id="1218"/>
      <w:bookmarkEnd w:id="1219"/>
      <w:bookmarkEnd w:id="1220"/>
      <w:bookmarkEnd w:id="1221"/>
      <w:bookmarkEnd w:id="1222"/>
      <w:bookmarkEnd w:id="1223"/>
      <w:bookmarkEnd w:id="1224"/>
      <w:bookmarkEnd w:id="1225"/>
      <w:bookmarkEnd w:id="1226"/>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227" w:name="_Toc66114802"/>
      <w:bookmarkStart w:id="1228" w:name="_Toc67686313"/>
      <w:bookmarkStart w:id="1229" w:name="_Toc74994602"/>
      <w:bookmarkStart w:id="1230" w:name="_Toc85467856"/>
      <w:bookmarkStart w:id="1231" w:name="_Toc89182898"/>
      <w:bookmarkStart w:id="1232" w:name="_Toc90651200"/>
      <w:bookmarkStart w:id="1233" w:name="_Toc96933350"/>
      <w:bookmarkStart w:id="1234" w:name="_Toc98507217"/>
      <w:bookmarkStart w:id="1235" w:name="_Toc98507670"/>
      <w:bookmarkStart w:id="1236" w:name="_Toc106640673"/>
      <w:bookmarkStart w:id="1237" w:name="_Toc122098547"/>
      <w:r w:rsidRPr="00616F0C">
        <w:t>5.</w:t>
      </w:r>
      <w:r>
        <w:t>3</w:t>
      </w:r>
      <w:r w:rsidRPr="00616F0C">
        <w:t>.2.2.2</w:t>
      </w:r>
      <w:r w:rsidRPr="00616F0C">
        <w:tab/>
      </w:r>
      <w:r>
        <w:t>Timer Start</w:t>
      </w:r>
      <w:bookmarkEnd w:id="1227"/>
      <w:bookmarkEnd w:id="1228"/>
      <w:bookmarkEnd w:id="1229"/>
      <w:bookmarkEnd w:id="1230"/>
      <w:bookmarkEnd w:id="1231"/>
      <w:bookmarkEnd w:id="1232"/>
      <w:bookmarkEnd w:id="1233"/>
      <w:bookmarkEnd w:id="1234"/>
      <w:bookmarkEnd w:id="1235"/>
      <w:bookmarkEnd w:id="1236"/>
      <w:bookmarkEnd w:id="1237"/>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1pt" o:ole="">
            <v:imagedata r:id="rId67" o:title=""/>
          </v:shape>
          <o:OLEObject Type="Embed" ProgID="Visio.Drawing.11" ShapeID="_x0000_i1052" DrawAspect="Content" ObjectID="_1732711655" r:id="rId68"/>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238" w:name="_Toc66114803"/>
      <w:bookmarkStart w:id="1239" w:name="_Toc67686314"/>
      <w:bookmarkStart w:id="1240" w:name="_Toc74994603"/>
      <w:bookmarkStart w:id="1241" w:name="_Toc85467857"/>
      <w:bookmarkStart w:id="1242" w:name="_Toc89182899"/>
      <w:bookmarkStart w:id="1243" w:name="_Toc90651201"/>
      <w:bookmarkStart w:id="1244" w:name="_Toc96933351"/>
      <w:bookmarkStart w:id="1245" w:name="_Toc98507218"/>
      <w:bookmarkStart w:id="1246" w:name="_Toc98507671"/>
      <w:bookmarkStart w:id="1247" w:name="_Toc106640674"/>
      <w:bookmarkStart w:id="1248" w:name="_Toc122098548"/>
      <w:r w:rsidRPr="00616F0C">
        <w:t>5.</w:t>
      </w:r>
      <w:r>
        <w:t>3</w:t>
      </w:r>
      <w:r w:rsidRPr="00616F0C">
        <w:t>.2.</w:t>
      </w:r>
      <w:r>
        <w:t>3</w:t>
      </w:r>
      <w:r w:rsidRPr="00616F0C">
        <w:tab/>
      </w:r>
      <w:r>
        <w:t>Update</w:t>
      </w:r>
      <w:bookmarkEnd w:id="1238"/>
      <w:bookmarkEnd w:id="1239"/>
      <w:bookmarkEnd w:id="1240"/>
      <w:bookmarkEnd w:id="1241"/>
      <w:bookmarkEnd w:id="1242"/>
      <w:bookmarkEnd w:id="1243"/>
      <w:bookmarkEnd w:id="1244"/>
      <w:bookmarkEnd w:id="1245"/>
      <w:bookmarkEnd w:id="1246"/>
      <w:bookmarkEnd w:id="1247"/>
      <w:bookmarkEnd w:id="1248"/>
    </w:p>
    <w:p w14:paraId="6F03C5E5" w14:textId="77777777" w:rsidR="00E134FC" w:rsidRPr="00616F0C" w:rsidRDefault="00E134FC" w:rsidP="00E134FC">
      <w:pPr>
        <w:pStyle w:val="Heading5"/>
      </w:pPr>
      <w:bookmarkStart w:id="1249" w:name="_Toc66114804"/>
      <w:bookmarkStart w:id="1250" w:name="_Toc67686315"/>
      <w:bookmarkStart w:id="1251" w:name="_Toc74994604"/>
      <w:bookmarkStart w:id="1252" w:name="_Toc85467858"/>
      <w:bookmarkStart w:id="1253" w:name="_Toc89182900"/>
      <w:bookmarkStart w:id="1254" w:name="_Toc90651202"/>
      <w:bookmarkStart w:id="1255" w:name="_Toc96933352"/>
      <w:bookmarkStart w:id="1256" w:name="_Toc98507219"/>
      <w:bookmarkStart w:id="1257" w:name="_Toc98507672"/>
      <w:bookmarkStart w:id="1258" w:name="_Toc106640675"/>
      <w:bookmarkStart w:id="1259" w:name="_Toc122098549"/>
      <w:r w:rsidRPr="00616F0C">
        <w:t>5.</w:t>
      </w:r>
      <w:r>
        <w:t>3</w:t>
      </w:r>
      <w:r w:rsidRPr="00616F0C">
        <w:t>.2.</w:t>
      </w:r>
      <w:r>
        <w:t>3</w:t>
      </w:r>
      <w:r w:rsidRPr="00616F0C">
        <w:t>.1</w:t>
      </w:r>
      <w:r w:rsidRPr="00616F0C">
        <w:tab/>
        <w:t>General</w:t>
      </w:r>
      <w:bookmarkEnd w:id="1249"/>
      <w:bookmarkEnd w:id="1250"/>
      <w:bookmarkEnd w:id="1251"/>
      <w:bookmarkEnd w:id="1252"/>
      <w:bookmarkEnd w:id="1253"/>
      <w:bookmarkEnd w:id="1254"/>
      <w:bookmarkEnd w:id="1255"/>
      <w:bookmarkEnd w:id="1256"/>
      <w:bookmarkEnd w:id="1257"/>
      <w:bookmarkEnd w:id="1258"/>
      <w:bookmarkEnd w:id="1259"/>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260" w:name="_Toc66114805"/>
      <w:bookmarkStart w:id="1261" w:name="_Toc67686316"/>
      <w:bookmarkStart w:id="1262" w:name="_Toc74994605"/>
      <w:bookmarkStart w:id="1263" w:name="_Toc85467859"/>
      <w:bookmarkStart w:id="1264" w:name="_Toc89182901"/>
      <w:bookmarkStart w:id="1265" w:name="_Toc90651203"/>
      <w:bookmarkStart w:id="1266" w:name="_Toc96933353"/>
      <w:bookmarkStart w:id="1267" w:name="_Toc98507220"/>
      <w:bookmarkStart w:id="1268" w:name="_Toc98507673"/>
      <w:bookmarkStart w:id="1269" w:name="_Toc106640676"/>
      <w:bookmarkStart w:id="1270" w:name="_Toc122098550"/>
      <w:r w:rsidRPr="00616F0C">
        <w:t>5.</w:t>
      </w:r>
      <w:r>
        <w:t>3</w:t>
      </w:r>
      <w:r w:rsidRPr="00616F0C">
        <w:t>.2.</w:t>
      </w:r>
      <w:r>
        <w:t>3</w:t>
      </w:r>
      <w:r w:rsidRPr="00616F0C">
        <w:t>.2</w:t>
      </w:r>
      <w:r w:rsidRPr="00616F0C">
        <w:tab/>
      </w:r>
      <w:r>
        <w:t>Timer Update</w:t>
      </w:r>
      <w:bookmarkEnd w:id="1260"/>
      <w:bookmarkEnd w:id="1261"/>
      <w:bookmarkEnd w:id="1262"/>
      <w:bookmarkEnd w:id="1263"/>
      <w:bookmarkEnd w:id="1264"/>
      <w:bookmarkEnd w:id="1265"/>
      <w:bookmarkEnd w:id="1266"/>
      <w:bookmarkEnd w:id="1267"/>
      <w:bookmarkEnd w:id="1268"/>
      <w:bookmarkEnd w:id="1269"/>
      <w:bookmarkEnd w:id="1270"/>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4.8pt" o:ole="">
            <v:imagedata r:id="rId69" o:title=""/>
          </v:shape>
          <o:OLEObject Type="Embed" ProgID="Visio.Drawing.11" ShapeID="_x0000_i1053" DrawAspect="Content" ObjectID="_1732711656" r:id="rId70"/>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271" w:name="_Toc66114806"/>
      <w:bookmarkStart w:id="1272" w:name="_Toc67686317"/>
      <w:bookmarkStart w:id="1273" w:name="_Toc74994606"/>
      <w:bookmarkStart w:id="1274" w:name="_Toc85467860"/>
      <w:bookmarkStart w:id="1275" w:name="_Toc89182902"/>
      <w:bookmarkStart w:id="1276" w:name="_Toc90651204"/>
      <w:bookmarkStart w:id="1277" w:name="_Toc96933354"/>
      <w:bookmarkStart w:id="1278" w:name="_Toc98507221"/>
      <w:bookmarkStart w:id="1279" w:name="_Toc98507674"/>
      <w:bookmarkStart w:id="1280" w:name="_Toc106640677"/>
      <w:bookmarkStart w:id="1281" w:name="_Toc122098551"/>
      <w:r w:rsidRPr="00616F0C">
        <w:t>5.</w:t>
      </w:r>
      <w:r>
        <w:t>3</w:t>
      </w:r>
      <w:r w:rsidRPr="00616F0C">
        <w:t>.2.</w:t>
      </w:r>
      <w:r>
        <w:t>4</w:t>
      </w:r>
      <w:r w:rsidRPr="00616F0C">
        <w:tab/>
      </w:r>
      <w:r>
        <w:t>Stop</w:t>
      </w:r>
      <w:bookmarkEnd w:id="1271"/>
      <w:bookmarkEnd w:id="1272"/>
      <w:bookmarkEnd w:id="1273"/>
      <w:bookmarkEnd w:id="1274"/>
      <w:bookmarkEnd w:id="1275"/>
      <w:bookmarkEnd w:id="1276"/>
      <w:bookmarkEnd w:id="1277"/>
      <w:bookmarkEnd w:id="1278"/>
      <w:bookmarkEnd w:id="1279"/>
      <w:bookmarkEnd w:id="1280"/>
      <w:bookmarkEnd w:id="1281"/>
    </w:p>
    <w:p w14:paraId="309E5631" w14:textId="77777777" w:rsidR="00E134FC" w:rsidRPr="00616F0C" w:rsidRDefault="00E134FC" w:rsidP="00E134FC">
      <w:pPr>
        <w:pStyle w:val="Heading5"/>
      </w:pPr>
      <w:bookmarkStart w:id="1282" w:name="_Toc66114807"/>
      <w:bookmarkStart w:id="1283" w:name="_Toc67686318"/>
      <w:bookmarkStart w:id="1284" w:name="_Toc74994607"/>
      <w:bookmarkStart w:id="1285" w:name="_Toc85467861"/>
      <w:bookmarkStart w:id="1286" w:name="_Toc89182903"/>
      <w:bookmarkStart w:id="1287" w:name="_Toc90651205"/>
      <w:bookmarkStart w:id="1288" w:name="_Toc96933355"/>
      <w:bookmarkStart w:id="1289" w:name="_Toc98507222"/>
      <w:bookmarkStart w:id="1290" w:name="_Toc98507675"/>
      <w:bookmarkStart w:id="1291" w:name="_Toc106640678"/>
      <w:bookmarkStart w:id="1292" w:name="_Toc122098552"/>
      <w:r w:rsidRPr="00616F0C">
        <w:t>5.</w:t>
      </w:r>
      <w:r>
        <w:t>3</w:t>
      </w:r>
      <w:r w:rsidRPr="00616F0C">
        <w:t>.2.</w:t>
      </w:r>
      <w:r>
        <w:t>4</w:t>
      </w:r>
      <w:r w:rsidRPr="00616F0C">
        <w:t>.1</w:t>
      </w:r>
      <w:r w:rsidRPr="00616F0C">
        <w:tab/>
        <w:t>General</w:t>
      </w:r>
      <w:bookmarkEnd w:id="1282"/>
      <w:bookmarkEnd w:id="1283"/>
      <w:bookmarkEnd w:id="1284"/>
      <w:bookmarkEnd w:id="1285"/>
      <w:bookmarkEnd w:id="1286"/>
      <w:bookmarkEnd w:id="1287"/>
      <w:bookmarkEnd w:id="1288"/>
      <w:bookmarkEnd w:id="1289"/>
      <w:bookmarkEnd w:id="1290"/>
      <w:bookmarkEnd w:id="1291"/>
      <w:bookmarkEnd w:id="1292"/>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293" w:name="_Toc66114808"/>
      <w:bookmarkStart w:id="1294" w:name="_Toc67686319"/>
      <w:bookmarkStart w:id="1295" w:name="_Toc74994608"/>
      <w:bookmarkStart w:id="1296" w:name="_Toc85467862"/>
      <w:bookmarkStart w:id="1297" w:name="_Toc89182904"/>
      <w:bookmarkStart w:id="1298" w:name="_Toc90651206"/>
      <w:bookmarkStart w:id="1299" w:name="_Toc96933356"/>
      <w:bookmarkStart w:id="1300" w:name="_Toc98507223"/>
      <w:bookmarkStart w:id="1301" w:name="_Toc98507676"/>
      <w:bookmarkStart w:id="1302" w:name="_Toc106640679"/>
      <w:bookmarkStart w:id="1303" w:name="_Toc122098553"/>
      <w:r w:rsidRPr="00616F0C">
        <w:t>5.</w:t>
      </w:r>
      <w:r>
        <w:t>3</w:t>
      </w:r>
      <w:r w:rsidRPr="00616F0C">
        <w:t>.2.</w:t>
      </w:r>
      <w:r>
        <w:t>4</w:t>
      </w:r>
      <w:r w:rsidRPr="00616F0C">
        <w:t>.2</w:t>
      </w:r>
      <w:r w:rsidRPr="00616F0C">
        <w:tab/>
      </w:r>
      <w:r>
        <w:t>Single Timer Stop</w:t>
      </w:r>
      <w:bookmarkEnd w:id="1293"/>
      <w:bookmarkEnd w:id="1294"/>
      <w:bookmarkEnd w:id="1295"/>
      <w:bookmarkEnd w:id="1296"/>
      <w:bookmarkEnd w:id="1297"/>
      <w:bookmarkEnd w:id="1298"/>
      <w:bookmarkEnd w:id="1299"/>
      <w:bookmarkEnd w:id="1300"/>
      <w:bookmarkEnd w:id="1301"/>
      <w:bookmarkEnd w:id="1302"/>
      <w:bookmarkEnd w:id="1303"/>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4.8pt" o:ole="">
            <v:imagedata r:id="rId71" o:title=""/>
          </v:shape>
          <o:OLEObject Type="Embed" ProgID="Visio.Drawing.11" ShapeID="_x0000_i1054" DrawAspect="Content" ObjectID="_1732711657" r:id="rId72"/>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304" w:name="_Toc66114809"/>
      <w:bookmarkStart w:id="1305" w:name="_Toc67686320"/>
      <w:bookmarkStart w:id="1306" w:name="_Toc74994609"/>
      <w:bookmarkStart w:id="1307" w:name="_Toc85467863"/>
      <w:bookmarkStart w:id="1308" w:name="_Toc89182905"/>
      <w:bookmarkStart w:id="1309" w:name="_Toc90651207"/>
      <w:bookmarkStart w:id="1310" w:name="_Toc96933357"/>
      <w:bookmarkStart w:id="1311" w:name="_Toc98507224"/>
      <w:bookmarkStart w:id="1312" w:name="_Toc98507677"/>
      <w:bookmarkStart w:id="1313" w:name="_Toc106640680"/>
      <w:bookmarkStart w:id="1314" w:name="_Toc122098554"/>
      <w:r w:rsidRPr="00616F0C">
        <w:t>5.</w:t>
      </w:r>
      <w:r>
        <w:t>3</w:t>
      </w:r>
      <w:r w:rsidRPr="00616F0C">
        <w:t>.2.</w:t>
      </w:r>
      <w:r>
        <w:t>4</w:t>
      </w:r>
      <w:r w:rsidRPr="00616F0C">
        <w:t>.</w:t>
      </w:r>
      <w:r>
        <w:t>3</w:t>
      </w:r>
      <w:r w:rsidRPr="00616F0C">
        <w:tab/>
      </w:r>
      <w:r>
        <w:t>Multiple Timer Stop</w:t>
      </w:r>
      <w:bookmarkEnd w:id="1304"/>
      <w:bookmarkEnd w:id="1305"/>
      <w:bookmarkEnd w:id="1306"/>
      <w:bookmarkEnd w:id="1307"/>
      <w:bookmarkEnd w:id="1308"/>
      <w:bookmarkEnd w:id="1309"/>
      <w:bookmarkEnd w:id="1310"/>
      <w:bookmarkEnd w:id="1311"/>
      <w:bookmarkEnd w:id="1312"/>
      <w:bookmarkEnd w:id="1313"/>
      <w:bookmarkEnd w:id="131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4.8pt" o:ole="">
            <v:imagedata r:id="rId73" o:title=""/>
          </v:shape>
          <o:OLEObject Type="Embed" ProgID="Visio.Drawing.11" ShapeID="_x0000_i1055" DrawAspect="Content" ObjectID="_1732711658" r:id="rId74"/>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315" w:name="_Toc66114810"/>
      <w:bookmarkStart w:id="1316" w:name="_Toc67686321"/>
      <w:bookmarkStart w:id="1317" w:name="_Toc74994610"/>
      <w:bookmarkStart w:id="1318" w:name="_Toc85467864"/>
      <w:bookmarkStart w:id="1319" w:name="_Toc89182906"/>
      <w:bookmarkStart w:id="1320" w:name="_Toc90651208"/>
      <w:bookmarkStart w:id="1321" w:name="_Toc96933358"/>
      <w:bookmarkStart w:id="1322" w:name="_Toc98507225"/>
      <w:bookmarkStart w:id="1323" w:name="_Toc98507678"/>
      <w:bookmarkStart w:id="1324" w:name="_Toc106640681"/>
      <w:bookmarkStart w:id="1325" w:name="_Toc122098555"/>
      <w:r w:rsidRPr="00616F0C">
        <w:t>5.</w:t>
      </w:r>
      <w:r>
        <w:t>3</w:t>
      </w:r>
      <w:r w:rsidRPr="00616F0C">
        <w:t>.2.</w:t>
      </w:r>
      <w:r>
        <w:t>5</w:t>
      </w:r>
      <w:r w:rsidRPr="00616F0C">
        <w:tab/>
      </w:r>
      <w:r>
        <w:t>Search</w:t>
      </w:r>
      <w:bookmarkEnd w:id="1315"/>
      <w:bookmarkEnd w:id="1316"/>
      <w:bookmarkEnd w:id="1317"/>
      <w:bookmarkEnd w:id="1318"/>
      <w:bookmarkEnd w:id="1319"/>
      <w:bookmarkEnd w:id="1320"/>
      <w:bookmarkEnd w:id="1321"/>
      <w:bookmarkEnd w:id="1322"/>
      <w:bookmarkEnd w:id="1323"/>
      <w:bookmarkEnd w:id="1324"/>
      <w:bookmarkEnd w:id="1325"/>
    </w:p>
    <w:p w14:paraId="105B45CF" w14:textId="77777777" w:rsidR="00E134FC" w:rsidRPr="00616F0C" w:rsidRDefault="00E134FC" w:rsidP="00E134FC">
      <w:pPr>
        <w:pStyle w:val="Heading5"/>
      </w:pPr>
      <w:bookmarkStart w:id="1326" w:name="_Toc66114811"/>
      <w:bookmarkStart w:id="1327" w:name="_Toc67686322"/>
      <w:bookmarkStart w:id="1328" w:name="_Toc74994611"/>
      <w:bookmarkStart w:id="1329" w:name="_Toc85467865"/>
      <w:bookmarkStart w:id="1330" w:name="_Toc89182907"/>
      <w:bookmarkStart w:id="1331" w:name="_Toc90651209"/>
      <w:bookmarkStart w:id="1332" w:name="_Toc96933359"/>
      <w:bookmarkStart w:id="1333" w:name="_Toc98507226"/>
      <w:bookmarkStart w:id="1334" w:name="_Toc98507679"/>
      <w:bookmarkStart w:id="1335" w:name="_Toc106640682"/>
      <w:bookmarkStart w:id="1336" w:name="_Toc122098556"/>
      <w:r w:rsidRPr="00616F0C">
        <w:t>5.</w:t>
      </w:r>
      <w:r>
        <w:t>3</w:t>
      </w:r>
      <w:r w:rsidRPr="00616F0C">
        <w:t>.2.</w:t>
      </w:r>
      <w:r>
        <w:t>5</w:t>
      </w:r>
      <w:r w:rsidRPr="00616F0C">
        <w:t>.1</w:t>
      </w:r>
      <w:r w:rsidRPr="00616F0C">
        <w:tab/>
        <w:t>General</w:t>
      </w:r>
      <w:bookmarkEnd w:id="1326"/>
      <w:bookmarkEnd w:id="1327"/>
      <w:bookmarkEnd w:id="1328"/>
      <w:bookmarkEnd w:id="1329"/>
      <w:bookmarkEnd w:id="1330"/>
      <w:bookmarkEnd w:id="1331"/>
      <w:bookmarkEnd w:id="1332"/>
      <w:bookmarkEnd w:id="1333"/>
      <w:bookmarkEnd w:id="1334"/>
      <w:bookmarkEnd w:id="1335"/>
      <w:bookmarkEnd w:id="1336"/>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337" w:name="_Toc66114812"/>
      <w:bookmarkStart w:id="1338" w:name="_Toc67686323"/>
      <w:bookmarkStart w:id="1339" w:name="_Toc74994612"/>
      <w:bookmarkStart w:id="1340" w:name="_Toc85467866"/>
      <w:bookmarkStart w:id="1341" w:name="_Toc89182908"/>
      <w:bookmarkStart w:id="1342" w:name="_Toc90651210"/>
      <w:bookmarkStart w:id="1343" w:name="_Toc96933360"/>
      <w:bookmarkStart w:id="1344" w:name="_Toc98507227"/>
      <w:bookmarkStart w:id="1345" w:name="_Toc98507680"/>
      <w:bookmarkStart w:id="1346" w:name="_Toc106640683"/>
      <w:bookmarkStart w:id="1347" w:name="_Toc122098557"/>
      <w:r w:rsidRPr="00616F0C">
        <w:t>5.</w:t>
      </w:r>
      <w:r>
        <w:t>3</w:t>
      </w:r>
      <w:r w:rsidRPr="00616F0C">
        <w:t>.2.</w:t>
      </w:r>
      <w:r>
        <w:t>5</w:t>
      </w:r>
      <w:r w:rsidRPr="00616F0C">
        <w:t>.2</w:t>
      </w:r>
      <w:r w:rsidRPr="00616F0C">
        <w:tab/>
      </w:r>
      <w:r>
        <w:t>Expired Timer Search</w:t>
      </w:r>
      <w:bookmarkEnd w:id="1337"/>
      <w:bookmarkEnd w:id="1338"/>
      <w:bookmarkEnd w:id="1339"/>
      <w:bookmarkEnd w:id="1340"/>
      <w:bookmarkEnd w:id="1341"/>
      <w:bookmarkEnd w:id="1342"/>
      <w:bookmarkEnd w:id="1343"/>
      <w:bookmarkEnd w:id="1344"/>
      <w:bookmarkEnd w:id="1345"/>
      <w:bookmarkEnd w:id="1346"/>
      <w:bookmarkEnd w:id="1347"/>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4.8pt" o:ole="">
            <v:imagedata r:id="rId75" o:title=""/>
          </v:shape>
          <o:OLEObject Type="Embed" ProgID="Visio.Drawing.11" ShapeID="_x0000_i1056" DrawAspect="Content" ObjectID="_1732711659" r:id="rId76"/>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348" w:name="_Toc66114813"/>
      <w:bookmarkStart w:id="1349" w:name="_Toc67686324"/>
      <w:bookmarkStart w:id="1350" w:name="_Toc74994613"/>
      <w:bookmarkStart w:id="1351" w:name="_Toc85467867"/>
      <w:bookmarkStart w:id="1352" w:name="_Toc89182909"/>
      <w:bookmarkStart w:id="1353" w:name="_Toc90651211"/>
      <w:bookmarkStart w:id="1354" w:name="_Toc96933361"/>
      <w:bookmarkStart w:id="1355" w:name="_Toc98507228"/>
      <w:bookmarkStart w:id="1356" w:name="_Toc98507681"/>
      <w:bookmarkStart w:id="1357" w:name="_Toc106640684"/>
      <w:bookmarkStart w:id="1358" w:name="_Toc122098558"/>
      <w:r w:rsidRPr="00616F0C">
        <w:t>5.</w:t>
      </w:r>
      <w:r>
        <w:t>3</w:t>
      </w:r>
      <w:r w:rsidRPr="00616F0C">
        <w:t>.2.</w:t>
      </w:r>
      <w:r>
        <w:t>5</w:t>
      </w:r>
      <w:r w:rsidRPr="00616F0C">
        <w:t>.</w:t>
      </w:r>
      <w:r>
        <w:t>3</w:t>
      </w:r>
      <w:r w:rsidRPr="00616F0C">
        <w:tab/>
      </w:r>
      <w:r>
        <w:t>Tagged Timer Search</w:t>
      </w:r>
      <w:bookmarkEnd w:id="1348"/>
      <w:bookmarkEnd w:id="1349"/>
      <w:bookmarkEnd w:id="1350"/>
      <w:bookmarkEnd w:id="1351"/>
      <w:bookmarkEnd w:id="1352"/>
      <w:bookmarkEnd w:id="1353"/>
      <w:bookmarkEnd w:id="1354"/>
      <w:bookmarkEnd w:id="1355"/>
      <w:bookmarkEnd w:id="1356"/>
      <w:bookmarkEnd w:id="1357"/>
      <w:bookmarkEnd w:id="1358"/>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4.8pt" o:ole="">
            <v:imagedata r:id="rId77" o:title=""/>
          </v:shape>
          <o:OLEObject Type="Embed" ProgID="Visio.Drawing.11" ShapeID="_x0000_i1057" DrawAspect="Content" ObjectID="_1732711660" r:id="rId78"/>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359" w:name="_Toc66114814"/>
      <w:bookmarkStart w:id="1360" w:name="_Toc67686325"/>
      <w:bookmarkStart w:id="1361" w:name="_Toc74994614"/>
      <w:bookmarkStart w:id="1362" w:name="_Toc85467868"/>
      <w:bookmarkStart w:id="1363" w:name="_Toc89182910"/>
      <w:bookmarkStart w:id="1364" w:name="_Toc90651212"/>
      <w:bookmarkStart w:id="1365" w:name="_Toc96933362"/>
      <w:bookmarkStart w:id="1366" w:name="_Toc98507229"/>
      <w:bookmarkStart w:id="1367" w:name="_Toc98507682"/>
      <w:bookmarkStart w:id="1368" w:name="_Toc106640685"/>
      <w:bookmarkStart w:id="1369" w:name="_Toc122098559"/>
      <w:r w:rsidRPr="00616F0C">
        <w:t>5.</w:t>
      </w:r>
      <w:r>
        <w:t>3</w:t>
      </w:r>
      <w:r w:rsidRPr="00616F0C">
        <w:t>.2.6</w:t>
      </w:r>
      <w:r w:rsidRPr="00616F0C">
        <w:tab/>
        <w:t>Notify</w:t>
      </w:r>
      <w:bookmarkEnd w:id="1359"/>
      <w:bookmarkEnd w:id="1360"/>
      <w:bookmarkEnd w:id="1361"/>
      <w:bookmarkEnd w:id="1362"/>
      <w:bookmarkEnd w:id="1363"/>
      <w:bookmarkEnd w:id="1364"/>
      <w:bookmarkEnd w:id="1365"/>
      <w:bookmarkEnd w:id="1366"/>
      <w:bookmarkEnd w:id="1367"/>
      <w:bookmarkEnd w:id="1368"/>
      <w:bookmarkEnd w:id="1369"/>
    </w:p>
    <w:p w14:paraId="00D8E89A" w14:textId="77777777" w:rsidR="00E134FC" w:rsidRPr="00616F0C" w:rsidRDefault="00E134FC" w:rsidP="00E134FC">
      <w:pPr>
        <w:pStyle w:val="Heading5"/>
      </w:pPr>
      <w:bookmarkStart w:id="1370" w:name="_Toc66114815"/>
      <w:bookmarkStart w:id="1371" w:name="_Toc67686326"/>
      <w:bookmarkStart w:id="1372" w:name="_Toc74994615"/>
      <w:bookmarkStart w:id="1373" w:name="_Toc85467869"/>
      <w:bookmarkStart w:id="1374" w:name="_Toc89182911"/>
      <w:bookmarkStart w:id="1375" w:name="_Toc90651213"/>
      <w:bookmarkStart w:id="1376" w:name="_Toc96933363"/>
      <w:bookmarkStart w:id="1377" w:name="_Toc98507230"/>
      <w:bookmarkStart w:id="1378" w:name="_Toc98507683"/>
      <w:bookmarkStart w:id="1379" w:name="_Toc106640686"/>
      <w:bookmarkStart w:id="1380" w:name="_Toc122098560"/>
      <w:r w:rsidRPr="00616F0C">
        <w:t>5.</w:t>
      </w:r>
      <w:r>
        <w:t>3</w:t>
      </w:r>
      <w:r w:rsidRPr="00616F0C">
        <w:t>.2.6.1</w:t>
      </w:r>
      <w:r w:rsidRPr="00616F0C">
        <w:tab/>
        <w:t>General</w:t>
      </w:r>
      <w:bookmarkEnd w:id="1370"/>
      <w:bookmarkEnd w:id="1371"/>
      <w:bookmarkEnd w:id="1372"/>
      <w:bookmarkEnd w:id="1373"/>
      <w:bookmarkEnd w:id="1374"/>
      <w:bookmarkEnd w:id="1375"/>
      <w:bookmarkEnd w:id="1376"/>
      <w:bookmarkEnd w:id="1377"/>
      <w:bookmarkEnd w:id="1378"/>
      <w:bookmarkEnd w:id="1379"/>
      <w:bookmarkEnd w:id="1380"/>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381" w:name="_Toc66114816"/>
      <w:bookmarkStart w:id="1382" w:name="_Toc67686327"/>
      <w:bookmarkStart w:id="1383" w:name="_Toc74994616"/>
      <w:bookmarkStart w:id="1384" w:name="_Toc85467870"/>
      <w:bookmarkStart w:id="1385" w:name="_Toc89182912"/>
      <w:bookmarkStart w:id="1386" w:name="_Toc90651214"/>
      <w:bookmarkStart w:id="1387" w:name="_Toc96933364"/>
      <w:bookmarkStart w:id="1388" w:name="_Toc98507231"/>
      <w:bookmarkStart w:id="1389" w:name="_Toc98507684"/>
      <w:bookmarkStart w:id="1390" w:name="_Toc106640687"/>
      <w:bookmarkStart w:id="1391" w:name="_Toc122098561"/>
      <w:r w:rsidRPr="00616F0C">
        <w:t>5.</w:t>
      </w:r>
      <w:r>
        <w:t>3</w:t>
      </w:r>
      <w:r w:rsidRPr="00616F0C">
        <w:t>.2.6.2</w:t>
      </w:r>
      <w:r w:rsidRPr="00616F0C">
        <w:tab/>
      </w:r>
      <w:r>
        <w:t>Timer</w:t>
      </w:r>
      <w:r w:rsidRPr="00616F0C">
        <w:t xml:space="preserve"> Expiry Notify</w:t>
      </w:r>
      <w:bookmarkEnd w:id="1381"/>
      <w:bookmarkEnd w:id="1382"/>
      <w:bookmarkEnd w:id="1383"/>
      <w:bookmarkEnd w:id="1384"/>
      <w:bookmarkEnd w:id="1385"/>
      <w:bookmarkEnd w:id="1386"/>
      <w:bookmarkEnd w:id="1387"/>
      <w:bookmarkEnd w:id="1388"/>
      <w:bookmarkEnd w:id="1389"/>
      <w:bookmarkEnd w:id="1390"/>
      <w:bookmarkEnd w:id="1391"/>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6in;height:93.05pt" o:ole="">
            <v:imagedata r:id="rId79" o:title=""/>
          </v:shape>
          <o:OLEObject Type="Embed" ProgID="Visio.Drawing.15" ShapeID="_x0000_i1058" DrawAspect="Content" ObjectID="_1732711661" r:id="rId80"/>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392" w:name="_Toc22187543"/>
      <w:bookmarkStart w:id="1393" w:name="_Toc22630765"/>
      <w:bookmarkStart w:id="1394" w:name="_Toc34227033"/>
      <w:bookmarkStart w:id="1395" w:name="_Toc34749748"/>
      <w:bookmarkStart w:id="1396" w:name="_Toc34750308"/>
      <w:bookmarkStart w:id="1397" w:name="_Toc34750498"/>
      <w:bookmarkStart w:id="1398" w:name="_Toc35940904"/>
      <w:bookmarkStart w:id="1399" w:name="_Toc35937337"/>
      <w:bookmarkStart w:id="1400" w:name="_Toc36463731"/>
      <w:bookmarkStart w:id="1401" w:name="_Toc43131662"/>
      <w:bookmarkStart w:id="1402" w:name="_Toc45032497"/>
      <w:bookmarkStart w:id="1403" w:name="_Toc49782191"/>
      <w:bookmarkStart w:id="1404" w:name="_Toc51873627"/>
      <w:bookmarkStart w:id="1405" w:name="_Toc57209113"/>
      <w:bookmarkStart w:id="1406" w:name="_Toc58588456"/>
      <w:bookmarkStart w:id="1407" w:name="_Toc66114817"/>
      <w:bookmarkStart w:id="1408" w:name="_Toc67686328"/>
      <w:bookmarkStart w:id="1409" w:name="_Toc74994617"/>
      <w:bookmarkStart w:id="1410" w:name="_Toc85467871"/>
      <w:bookmarkStart w:id="1411" w:name="_Toc89181512"/>
      <w:bookmarkStart w:id="1412" w:name="_Toc89182913"/>
      <w:bookmarkStart w:id="1413" w:name="_Toc90651215"/>
      <w:bookmarkStart w:id="1414" w:name="_Toc96933365"/>
      <w:bookmarkStart w:id="1415" w:name="_Toc98507232"/>
      <w:bookmarkStart w:id="1416" w:name="_Toc98507685"/>
      <w:bookmarkStart w:id="1417" w:name="_Toc106640688"/>
      <w:bookmarkStart w:id="1418" w:name="_Toc122098562"/>
      <w:r w:rsidRPr="00616F0C">
        <w:t>6</w:t>
      </w:r>
      <w:r w:rsidRPr="00616F0C">
        <w:tab/>
        <w:t>API Definitions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595605A5" w14:textId="77777777" w:rsidR="00E134FC" w:rsidRPr="00616F0C" w:rsidRDefault="00E134FC" w:rsidP="00E134FC">
      <w:pPr>
        <w:pStyle w:val="Heading2"/>
      </w:pPr>
      <w:bookmarkStart w:id="1419" w:name="_Toc22187544"/>
      <w:bookmarkStart w:id="1420" w:name="_Toc22630766"/>
      <w:bookmarkStart w:id="1421" w:name="_Toc34227034"/>
      <w:bookmarkStart w:id="1422" w:name="_Toc34749749"/>
      <w:bookmarkStart w:id="1423" w:name="_Toc34750309"/>
      <w:bookmarkStart w:id="1424" w:name="_Toc34750499"/>
      <w:bookmarkStart w:id="1425" w:name="_Toc35940905"/>
      <w:bookmarkStart w:id="1426" w:name="_Toc35937338"/>
      <w:bookmarkStart w:id="1427" w:name="_Toc36463732"/>
      <w:bookmarkStart w:id="1428" w:name="_Toc43131663"/>
      <w:bookmarkStart w:id="1429" w:name="_Toc45032498"/>
      <w:bookmarkStart w:id="1430" w:name="_Toc49782192"/>
      <w:bookmarkStart w:id="1431" w:name="_Toc51873628"/>
      <w:bookmarkStart w:id="1432" w:name="_Toc57209114"/>
      <w:bookmarkStart w:id="1433" w:name="_Toc58588457"/>
      <w:bookmarkStart w:id="1434" w:name="_Toc66114818"/>
      <w:bookmarkStart w:id="1435" w:name="_Toc67686329"/>
      <w:bookmarkStart w:id="1436" w:name="_Toc74994618"/>
      <w:bookmarkStart w:id="1437" w:name="_Toc85467872"/>
      <w:bookmarkStart w:id="1438" w:name="_Toc89181513"/>
      <w:bookmarkStart w:id="1439" w:name="_Toc89182914"/>
      <w:bookmarkStart w:id="1440" w:name="_Toc90651216"/>
      <w:bookmarkStart w:id="1441" w:name="_Toc96933366"/>
      <w:bookmarkStart w:id="1442" w:name="_Toc98507233"/>
      <w:bookmarkStart w:id="1443" w:name="_Toc98507686"/>
      <w:bookmarkStart w:id="1444" w:name="_Toc106640689"/>
      <w:bookmarkStart w:id="1445" w:name="_Toc122098563"/>
      <w:r w:rsidRPr="00616F0C">
        <w:t>6.1</w:t>
      </w:r>
      <w:r w:rsidRPr="00616F0C">
        <w:tab/>
        <w:t>Nudsf_DataRepository Service API</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42368FA" w14:textId="77777777" w:rsidR="00E134FC" w:rsidRPr="00616F0C" w:rsidRDefault="00E134FC" w:rsidP="00E134FC">
      <w:pPr>
        <w:pStyle w:val="Heading3"/>
      </w:pPr>
      <w:bookmarkStart w:id="1446" w:name="_Toc22187545"/>
      <w:bookmarkStart w:id="1447" w:name="_Toc22630767"/>
      <w:bookmarkStart w:id="1448" w:name="_Toc34227035"/>
      <w:bookmarkStart w:id="1449" w:name="_Toc34749750"/>
      <w:bookmarkStart w:id="1450" w:name="_Toc34750310"/>
      <w:bookmarkStart w:id="1451" w:name="_Toc34750500"/>
      <w:bookmarkStart w:id="1452" w:name="_Toc35940906"/>
      <w:bookmarkStart w:id="1453" w:name="_Toc35937339"/>
      <w:bookmarkStart w:id="1454" w:name="_Toc36463733"/>
      <w:bookmarkStart w:id="1455" w:name="_Toc43131664"/>
      <w:bookmarkStart w:id="1456" w:name="_Toc45032499"/>
      <w:bookmarkStart w:id="1457" w:name="_Toc49782193"/>
      <w:bookmarkStart w:id="1458" w:name="_Toc51873629"/>
      <w:bookmarkStart w:id="1459" w:name="_Toc57209115"/>
      <w:bookmarkStart w:id="1460" w:name="_Toc58588458"/>
      <w:bookmarkStart w:id="1461" w:name="_Toc66114819"/>
      <w:bookmarkStart w:id="1462" w:name="_Toc67686330"/>
      <w:bookmarkStart w:id="1463" w:name="_Toc74994619"/>
      <w:bookmarkStart w:id="1464" w:name="_Toc85467873"/>
      <w:bookmarkStart w:id="1465" w:name="_Toc89181514"/>
      <w:bookmarkStart w:id="1466" w:name="_Toc89182915"/>
      <w:bookmarkStart w:id="1467" w:name="_Toc90651217"/>
      <w:bookmarkStart w:id="1468" w:name="_Toc96933367"/>
      <w:bookmarkStart w:id="1469" w:name="_Toc98507234"/>
      <w:bookmarkStart w:id="1470" w:name="_Toc98507687"/>
      <w:bookmarkStart w:id="1471" w:name="_Toc106640690"/>
      <w:bookmarkStart w:id="1472" w:name="_Toc122098564"/>
      <w:r w:rsidRPr="00616F0C">
        <w:t>6.1.1</w:t>
      </w:r>
      <w:r w:rsidRPr="00616F0C">
        <w:tab/>
        <w:t>Introduction</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473" w:name="_Toc22187546"/>
      <w:bookmarkStart w:id="1474" w:name="_Toc22630768"/>
      <w:bookmarkStart w:id="1475" w:name="_Toc34227036"/>
      <w:bookmarkStart w:id="1476" w:name="_Toc34749751"/>
      <w:bookmarkStart w:id="1477" w:name="_Toc34750311"/>
      <w:bookmarkStart w:id="1478" w:name="_Toc34750501"/>
      <w:bookmarkStart w:id="1479" w:name="_Toc35940907"/>
      <w:bookmarkStart w:id="1480" w:name="_Toc35937340"/>
      <w:bookmarkStart w:id="1481" w:name="_Toc36463734"/>
      <w:bookmarkStart w:id="1482" w:name="_Toc43131665"/>
      <w:bookmarkStart w:id="1483" w:name="_Toc45032500"/>
      <w:bookmarkStart w:id="1484" w:name="_Toc49782194"/>
      <w:bookmarkStart w:id="1485" w:name="_Toc51873630"/>
      <w:bookmarkStart w:id="1486" w:name="_Toc57209116"/>
      <w:bookmarkStart w:id="1487" w:name="_Toc58588459"/>
      <w:bookmarkStart w:id="1488" w:name="_Toc66114820"/>
      <w:bookmarkStart w:id="1489" w:name="_Toc67686331"/>
      <w:bookmarkStart w:id="1490" w:name="_Toc74994620"/>
      <w:bookmarkStart w:id="1491" w:name="_Toc85467874"/>
      <w:bookmarkStart w:id="1492" w:name="_Toc89181515"/>
      <w:bookmarkStart w:id="1493" w:name="_Toc89182916"/>
      <w:bookmarkStart w:id="1494" w:name="_Toc90651218"/>
      <w:bookmarkStart w:id="1495" w:name="_Toc96933368"/>
      <w:bookmarkStart w:id="1496" w:name="_Toc98507235"/>
      <w:bookmarkStart w:id="1497" w:name="_Toc98507688"/>
      <w:bookmarkStart w:id="1498" w:name="_Toc106640691"/>
      <w:bookmarkStart w:id="1499" w:name="_Toc122098565"/>
      <w:r w:rsidRPr="00616F0C">
        <w:t>6.1.2</w:t>
      </w:r>
      <w:r w:rsidRPr="00616F0C">
        <w:tab/>
        <w:t>Usage of HTTP</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51543F97" w14:textId="77777777" w:rsidR="00E134FC" w:rsidRPr="00616F0C" w:rsidRDefault="00E134FC" w:rsidP="00E134FC">
      <w:pPr>
        <w:pStyle w:val="Heading4"/>
      </w:pPr>
      <w:bookmarkStart w:id="1500" w:name="_Toc22187547"/>
      <w:bookmarkStart w:id="1501" w:name="_Toc22630769"/>
      <w:bookmarkStart w:id="1502" w:name="_Toc34227037"/>
      <w:bookmarkStart w:id="1503" w:name="_Toc34749752"/>
      <w:bookmarkStart w:id="1504" w:name="_Toc34750312"/>
      <w:bookmarkStart w:id="1505" w:name="_Toc34750502"/>
      <w:bookmarkStart w:id="1506" w:name="_Toc35940908"/>
      <w:bookmarkStart w:id="1507" w:name="_Toc35937341"/>
      <w:bookmarkStart w:id="1508" w:name="_Toc36463735"/>
      <w:bookmarkStart w:id="1509" w:name="_Toc43131666"/>
      <w:bookmarkStart w:id="1510" w:name="_Toc45032501"/>
      <w:bookmarkStart w:id="1511" w:name="_Toc49782195"/>
      <w:bookmarkStart w:id="1512" w:name="_Toc51873631"/>
      <w:bookmarkStart w:id="1513" w:name="_Toc57209117"/>
      <w:bookmarkStart w:id="1514" w:name="_Toc58588460"/>
      <w:bookmarkStart w:id="1515" w:name="_Toc66114821"/>
      <w:bookmarkStart w:id="1516" w:name="_Toc67686332"/>
      <w:bookmarkStart w:id="1517" w:name="_Toc74994621"/>
      <w:bookmarkStart w:id="1518" w:name="_Toc85467875"/>
      <w:bookmarkStart w:id="1519" w:name="_Toc89182917"/>
      <w:bookmarkStart w:id="1520" w:name="_Toc90651219"/>
      <w:bookmarkStart w:id="1521" w:name="_Toc96933369"/>
      <w:bookmarkStart w:id="1522" w:name="_Toc98507236"/>
      <w:bookmarkStart w:id="1523" w:name="_Toc98507689"/>
      <w:bookmarkStart w:id="1524" w:name="_Toc106640692"/>
      <w:bookmarkStart w:id="1525" w:name="_Toc122098566"/>
      <w:r w:rsidRPr="00616F0C">
        <w:t>6.1.2.1</w:t>
      </w:r>
      <w:r w:rsidRPr="00616F0C">
        <w:tab/>
        <w:t>General</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526" w:name="_Toc22187548"/>
      <w:bookmarkStart w:id="1527" w:name="_Toc22630770"/>
      <w:bookmarkStart w:id="1528" w:name="_Toc34227038"/>
      <w:bookmarkStart w:id="1529" w:name="_Toc34749753"/>
      <w:bookmarkStart w:id="1530" w:name="_Toc34750313"/>
      <w:bookmarkStart w:id="1531" w:name="_Toc34750503"/>
      <w:bookmarkStart w:id="1532" w:name="_Toc35940909"/>
      <w:bookmarkStart w:id="1533" w:name="_Toc35937342"/>
      <w:bookmarkStart w:id="1534" w:name="_Toc36463736"/>
      <w:bookmarkStart w:id="1535" w:name="_Toc43131667"/>
      <w:bookmarkStart w:id="1536" w:name="_Toc45032502"/>
      <w:bookmarkStart w:id="1537" w:name="_Toc49782196"/>
      <w:bookmarkStart w:id="1538" w:name="_Toc51873632"/>
      <w:bookmarkStart w:id="1539" w:name="_Toc57209118"/>
      <w:bookmarkStart w:id="1540" w:name="_Toc58588461"/>
      <w:bookmarkStart w:id="1541" w:name="_Toc66114822"/>
      <w:bookmarkStart w:id="1542" w:name="_Toc67686333"/>
      <w:bookmarkStart w:id="1543" w:name="_Toc74994622"/>
      <w:bookmarkStart w:id="1544" w:name="_Toc85467876"/>
      <w:bookmarkStart w:id="1545" w:name="_Toc89182918"/>
      <w:bookmarkStart w:id="1546" w:name="_Toc90651220"/>
      <w:bookmarkStart w:id="1547" w:name="_Toc96933370"/>
      <w:bookmarkStart w:id="1548" w:name="_Toc98507237"/>
      <w:bookmarkStart w:id="1549" w:name="_Toc98507690"/>
      <w:bookmarkStart w:id="1550" w:name="_Toc106640693"/>
      <w:bookmarkStart w:id="1551" w:name="_Toc122098567"/>
      <w:r w:rsidRPr="00616F0C">
        <w:lastRenderedPageBreak/>
        <w:t>6.1.2.2</w:t>
      </w:r>
      <w:r w:rsidRPr="00616F0C">
        <w:tab/>
        <w:t>HTTP standard headers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56E81D7F" w14:textId="77777777" w:rsidR="00E134FC" w:rsidRPr="00616F0C" w:rsidRDefault="00E134FC" w:rsidP="00E134FC">
      <w:pPr>
        <w:pStyle w:val="Heading5"/>
        <w:rPr>
          <w:lang w:eastAsia="zh-CN"/>
        </w:rPr>
      </w:pPr>
      <w:bookmarkStart w:id="1552" w:name="_Toc22187549"/>
      <w:bookmarkStart w:id="1553" w:name="_Toc22630771"/>
      <w:bookmarkStart w:id="1554" w:name="_Toc34227039"/>
      <w:bookmarkStart w:id="1555" w:name="_Toc34749754"/>
      <w:bookmarkStart w:id="1556" w:name="_Toc34750314"/>
      <w:bookmarkStart w:id="1557" w:name="_Toc34750504"/>
      <w:bookmarkStart w:id="1558" w:name="_Toc35940910"/>
      <w:bookmarkStart w:id="1559" w:name="_Toc35937343"/>
      <w:bookmarkStart w:id="1560" w:name="_Toc36463737"/>
      <w:bookmarkStart w:id="1561" w:name="_Toc43131668"/>
      <w:bookmarkStart w:id="1562" w:name="_Toc45032503"/>
      <w:bookmarkStart w:id="1563" w:name="_Toc49782197"/>
      <w:bookmarkStart w:id="1564" w:name="_Toc51873633"/>
      <w:bookmarkStart w:id="1565" w:name="_Toc57209119"/>
      <w:bookmarkStart w:id="1566" w:name="_Toc58588462"/>
      <w:bookmarkStart w:id="1567" w:name="_Toc66114823"/>
      <w:bookmarkStart w:id="1568" w:name="_Toc67686334"/>
      <w:bookmarkStart w:id="1569" w:name="_Toc74994623"/>
      <w:bookmarkStart w:id="1570" w:name="_Toc85467877"/>
      <w:bookmarkStart w:id="1571" w:name="_Toc89182919"/>
      <w:bookmarkStart w:id="1572" w:name="_Toc90651221"/>
      <w:bookmarkStart w:id="1573" w:name="_Toc96933371"/>
      <w:bookmarkStart w:id="1574" w:name="_Toc98507238"/>
      <w:bookmarkStart w:id="1575" w:name="_Toc98507691"/>
      <w:bookmarkStart w:id="1576" w:name="_Toc106640694"/>
      <w:bookmarkStart w:id="1577" w:name="_Toc122098568"/>
      <w:r w:rsidRPr="00616F0C">
        <w:t>6.1.2.2.1</w:t>
      </w:r>
      <w:r w:rsidRPr="00616F0C">
        <w:rPr>
          <w:rFonts w:hint="eastAsia"/>
          <w:lang w:eastAsia="zh-CN"/>
        </w:rPr>
        <w:tab/>
      </w:r>
      <w:r w:rsidRPr="00616F0C">
        <w:rPr>
          <w:lang w:eastAsia="zh-CN"/>
        </w:rPr>
        <w:t>General</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578" w:name="_Toc22187550"/>
      <w:bookmarkStart w:id="1579" w:name="_Toc22630772"/>
      <w:bookmarkStart w:id="1580" w:name="_Toc34227040"/>
      <w:bookmarkStart w:id="1581" w:name="_Toc34749755"/>
      <w:bookmarkStart w:id="1582" w:name="_Toc34750315"/>
      <w:bookmarkStart w:id="1583" w:name="_Toc34750505"/>
      <w:bookmarkStart w:id="1584" w:name="_Toc35940911"/>
      <w:bookmarkStart w:id="1585" w:name="_Toc35937344"/>
      <w:bookmarkStart w:id="1586" w:name="_Toc36463738"/>
      <w:bookmarkStart w:id="1587" w:name="_Toc43131669"/>
      <w:bookmarkStart w:id="1588" w:name="_Toc45032504"/>
      <w:bookmarkStart w:id="1589" w:name="_Toc49782198"/>
      <w:bookmarkStart w:id="1590" w:name="_Toc51873634"/>
      <w:bookmarkStart w:id="1591" w:name="_Toc57209120"/>
      <w:bookmarkStart w:id="1592" w:name="_Toc58588463"/>
      <w:bookmarkStart w:id="1593" w:name="_Toc66114824"/>
      <w:bookmarkStart w:id="1594" w:name="_Toc67686335"/>
      <w:bookmarkStart w:id="1595" w:name="_Toc74994624"/>
      <w:bookmarkStart w:id="1596" w:name="_Toc85467878"/>
      <w:bookmarkStart w:id="1597" w:name="_Toc89182920"/>
      <w:bookmarkStart w:id="1598" w:name="_Toc90651222"/>
      <w:bookmarkStart w:id="1599" w:name="_Toc96933372"/>
      <w:bookmarkStart w:id="1600" w:name="_Toc98507239"/>
      <w:bookmarkStart w:id="1601" w:name="_Toc98507692"/>
      <w:bookmarkStart w:id="1602" w:name="_Toc106640695"/>
      <w:bookmarkStart w:id="1603" w:name="_Toc122098569"/>
      <w:r w:rsidRPr="00616F0C">
        <w:t>6.1.2.2.2</w:t>
      </w:r>
      <w:r w:rsidRPr="00616F0C">
        <w:tab/>
        <w:t>Content type</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604" w:name="_Toc20120564"/>
      <w:bookmarkStart w:id="1605" w:name="_Toc21623442"/>
      <w:bookmarkStart w:id="1606" w:name="_Toc27587145"/>
      <w:bookmarkStart w:id="1607" w:name="_Toc34227041"/>
      <w:bookmarkStart w:id="1608" w:name="_Toc34749756"/>
      <w:bookmarkStart w:id="1609" w:name="_Toc34750316"/>
      <w:bookmarkStart w:id="1610" w:name="_Toc34750506"/>
      <w:bookmarkStart w:id="1611" w:name="_Toc35940912"/>
      <w:bookmarkStart w:id="1612" w:name="_Toc35937345"/>
      <w:bookmarkStart w:id="1613" w:name="_Toc36463739"/>
      <w:bookmarkStart w:id="1614" w:name="_Toc43131670"/>
      <w:bookmarkStart w:id="1615" w:name="_Toc45032505"/>
      <w:bookmarkStart w:id="1616" w:name="_Toc49782199"/>
      <w:bookmarkStart w:id="1617" w:name="_Toc51873635"/>
      <w:bookmarkStart w:id="1618" w:name="_Toc57209121"/>
      <w:bookmarkStart w:id="1619" w:name="_Toc58588464"/>
      <w:bookmarkStart w:id="1620" w:name="_Toc66114825"/>
      <w:bookmarkStart w:id="1621" w:name="_Toc67686336"/>
      <w:bookmarkStart w:id="1622" w:name="_Toc74994625"/>
      <w:bookmarkStart w:id="1623" w:name="_Toc85467879"/>
      <w:bookmarkStart w:id="1624" w:name="_Toc89182921"/>
      <w:bookmarkStart w:id="1625" w:name="_Toc90651223"/>
      <w:bookmarkStart w:id="1626" w:name="_Toc96933373"/>
      <w:bookmarkStart w:id="1627" w:name="_Toc98507240"/>
      <w:bookmarkStart w:id="1628" w:name="_Toc98507693"/>
      <w:bookmarkStart w:id="1629" w:name="_Toc106640696"/>
      <w:bookmarkStart w:id="1630" w:name="_Toc122098570"/>
      <w:r w:rsidRPr="00616F0C">
        <w:rPr>
          <w:lang w:val="es-ES"/>
        </w:rPr>
        <w:t>6.1.2.2.3</w:t>
      </w:r>
      <w:r w:rsidRPr="00616F0C">
        <w:rPr>
          <w:lang w:val="es-ES"/>
        </w:rPr>
        <w:tab/>
        <w:t>Cache-Control</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631" w:name="_Toc20120565"/>
      <w:bookmarkStart w:id="1632" w:name="_Toc21623443"/>
      <w:bookmarkStart w:id="1633" w:name="_Toc27587146"/>
      <w:bookmarkStart w:id="1634" w:name="_Toc34227042"/>
      <w:bookmarkStart w:id="1635" w:name="_Toc34749757"/>
      <w:bookmarkStart w:id="1636" w:name="_Toc34750317"/>
      <w:bookmarkStart w:id="1637" w:name="_Toc34750507"/>
      <w:bookmarkStart w:id="1638" w:name="_Toc35940913"/>
      <w:bookmarkStart w:id="1639" w:name="_Toc35937346"/>
      <w:bookmarkStart w:id="1640" w:name="_Toc36463740"/>
      <w:bookmarkStart w:id="1641" w:name="_Toc43131671"/>
      <w:bookmarkStart w:id="1642" w:name="_Toc45032506"/>
      <w:bookmarkStart w:id="1643" w:name="_Toc49782200"/>
      <w:bookmarkStart w:id="1644" w:name="_Toc51873636"/>
      <w:bookmarkStart w:id="1645" w:name="_Toc57209122"/>
      <w:bookmarkStart w:id="1646" w:name="_Toc58588465"/>
      <w:bookmarkStart w:id="1647" w:name="_Toc66114826"/>
      <w:bookmarkStart w:id="1648" w:name="_Toc67686337"/>
      <w:bookmarkStart w:id="1649" w:name="_Toc74994626"/>
      <w:bookmarkStart w:id="1650" w:name="_Toc85467880"/>
      <w:bookmarkStart w:id="1651" w:name="_Toc89182922"/>
      <w:bookmarkStart w:id="1652" w:name="_Toc90651224"/>
      <w:bookmarkStart w:id="1653" w:name="_Toc96933374"/>
      <w:bookmarkStart w:id="1654" w:name="_Toc98507241"/>
      <w:bookmarkStart w:id="1655" w:name="_Toc98507694"/>
      <w:bookmarkStart w:id="1656" w:name="_Toc106640697"/>
      <w:bookmarkStart w:id="1657" w:name="_Toc122098571"/>
      <w:r w:rsidRPr="00616F0C">
        <w:t>6.1.2.2.4</w:t>
      </w:r>
      <w:r w:rsidRPr="00616F0C">
        <w:tab/>
        <w:t>ETag</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658" w:name="_Toc20120566"/>
      <w:bookmarkStart w:id="1659" w:name="_Toc21623444"/>
      <w:bookmarkStart w:id="1660" w:name="_Toc27587147"/>
      <w:bookmarkStart w:id="1661" w:name="_Toc34227043"/>
      <w:bookmarkStart w:id="1662" w:name="_Toc34749758"/>
      <w:bookmarkStart w:id="1663" w:name="_Toc34750318"/>
      <w:bookmarkStart w:id="1664" w:name="_Toc34750508"/>
      <w:bookmarkStart w:id="1665" w:name="_Toc35940914"/>
      <w:bookmarkStart w:id="1666" w:name="_Toc35937347"/>
      <w:bookmarkStart w:id="1667" w:name="_Toc36463741"/>
      <w:bookmarkStart w:id="1668" w:name="_Toc43131672"/>
      <w:bookmarkStart w:id="1669" w:name="_Toc45032507"/>
      <w:bookmarkStart w:id="1670" w:name="_Toc49782201"/>
      <w:bookmarkStart w:id="1671" w:name="_Toc51873637"/>
      <w:bookmarkStart w:id="1672" w:name="_Toc57209123"/>
      <w:bookmarkStart w:id="1673" w:name="_Toc58588466"/>
      <w:bookmarkStart w:id="1674" w:name="_Toc66114827"/>
      <w:bookmarkStart w:id="1675" w:name="_Toc67686338"/>
      <w:bookmarkStart w:id="1676" w:name="_Toc74994627"/>
      <w:bookmarkStart w:id="1677" w:name="_Toc85467881"/>
      <w:bookmarkStart w:id="1678" w:name="_Toc89182923"/>
      <w:bookmarkStart w:id="1679" w:name="_Toc90651225"/>
      <w:bookmarkStart w:id="1680" w:name="_Toc96933375"/>
      <w:bookmarkStart w:id="1681" w:name="_Toc98507242"/>
      <w:bookmarkStart w:id="1682" w:name="_Toc98507695"/>
      <w:bookmarkStart w:id="1683" w:name="_Toc106640698"/>
      <w:bookmarkStart w:id="1684" w:name="_Toc122098572"/>
      <w:r w:rsidRPr="00616F0C">
        <w:t>6.1.2.2.5</w:t>
      </w:r>
      <w:r w:rsidRPr="00616F0C">
        <w:tab/>
        <w:t>If-None-Match</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685" w:name="_Toc20120567"/>
      <w:bookmarkStart w:id="1686" w:name="_Toc21623445"/>
      <w:bookmarkStart w:id="1687" w:name="_Toc27587148"/>
      <w:bookmarkStart w:id="1688" w:name="_Toc34227044"/>
      <w:bookmarkStart w:id="1689" w:name="_Toc34749759"/>
      <w:bookmarkStart w:id="1690" w:name="_Toc34750319"/>
      <w:bookmarkStart w:id="1691" w:name="_Toc34750509"/>
      <w:bookmarkStart w:id="1692" w:name="_Toc35940915"/>
      <w:bookmarkStart w:id="1693" w:name="_Toc35937348"/>
      <w:bookmarkStart w:id="1694" w:name="_Toc36463742"/>
      <w:bookmarkStart w:id="1695" w:name="_Toc43131673"/>
      <w:bookmarkStart w:id="1696" w:name="_Toc45032508"/>
      <w:bookmarkStart w:id="1697" w:name="_Toc49782202"/>
      <w:bookmarkStart w:id="1698" w:name="_Toc51873638"/>
      <w:bookmarkStart w:id="1699" w:name="_Toc57209124"/>
      <w:bookmarkStart w:id="1700" w:name="_Toc58588467"/>
      <w:bookmarkStart w:id="1701" w:name="_Toc66114828"/>
      <w:bookmarkStart w:id="1702" w:name="_Toc67686339"/>
      <w:bookmarkStart w:id="1703" w:name="_Toc74994628"/>
      <w:bookmarkStart w:id="1704" w:name="_Toc85467882"/>
      <w:bookmarkStart w:id="1705" w:name="_Toc89182924"/>
      <w:bookmarkStart w:id="1706" w:name="_Toc90651226"/>
      <w:bookmarkStart w:id="1707" w:name="_Toc96933376"/>
      <w:bookmarkStart w:id="1708" w:name="_Toc98507243"/>
      <w:bookmarkStart w:id="1709" w:name="_Toc98507696"/>
      <w:bookmarkStart w:id="1710" w:name="_Toc106640699"/>
      <w:bookmarkStart w:id="1711" w:name="_Toc122098573"/>
      <w:r w:rsidRPr="00616F0C">
        <w:t>6.1.2.2.6</w:t>
      </w:r>
      <w:r w:rsidRPr="00616F0C">
        <w:tab/>
        <w:t>If-Match</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712" w:name="_Toc20120568"/>
      <w:bookmarkStart w:id="1713" w:name="_Toc21623446"/>
      <w:bookmarkStart w:id="1714" w:name="_Toc27587149"/>
      <w:bookmarkStart w:id="1715" w:name="_Toc34227045"/>
      <w:bookmarkStart w:id="1716" w:name="_Toc34749760"/>
      <w:bookmarkStart w:id="1717" w:name="_Toc34750320"/>
      <w:bookmarkStart w:id="1718" w:name="_Toc34750510"/>
      <w:bookmarkStart w:id="1719" w:name="_Toc35940916"/>
      <w:bookmarkStart w:id="1720" w:name="_Toc35937349"/>
      <w:bookmarkStart w:id="1721" w:name="_Toc36463743"/>
      <w:bookmarkStart w:id="1722" w:name="_Toc43131674"/>
      <w:bookmarkStart w:id="1723" w:name="_Toc45032509"/>
      <w:bookmarkStart w:id="1724" w:name="_Toc49782203"/>
      <w:bookmarkStart w:id="1725" w:name="_Toc51873639"/>
      <w:bookmarkStart w:id="1726" w:name="_Toc57209125"/>
      <w:bookmarkStart w:id="1727" w:name="_Toc58588468"/>
      <w:bookmarkStart w:id="1728" w:name="_Toc66114829"/>
      <w:bookmarkStart w:id="1729" w:name="_Toc67686340"/>
      <w:bookmarkStart w:id="1730" w:name="_Toc74994629"/>
      <w:bookmarkStart w:id="1731" w:name="_Toc85467883"/>
      <w:bookmarkStart w:id="1732" w:name="_Toc89182925"/>
      <w:bookmarkStart w:id="1733" w:name="_Toc90651227"/>
      <w:bookmarkStart w:id="1734" w:name="_Toc96933377"/>
      <w:bookmarkStart w:id="1735" w:name="_Toc98507244"/>
      <w:bookmarkStart w:id="1736" w:name="_Toc98507697"/>
      <w:bookmarkStart w:id="1737" w:name="_Toc106640700"/>
      <w:bookmarkStart w:id="1738" w:name="_Toc122098574"/>
      <w:r w:rsidRPr="00616F0C">
        <w:t>6.1.2.2.7</w:t>
      </w:r>
      <w:r w:rsidRPr="00616F0C">
        <w:tab/>
        <w:t>Last-Modified</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739" w:name="_Toc20120569"/>
      <w:bookmarkStart w:id="1740" w:name="_Toc21623447"/>
      <w:bookmarkStart w:id="1741" w:name="_Toc27587150"/>
      <w:bookmarkStart w:id="1742" w:name="_Toc34227046"/>
      <w:bookmarkStart w:id="1743" w:name="_Toc34749761"/>
      <w:bookmarkStart w:id="1744" w:name="_Toc34750321"/>
      <w:bookmarkStart w:id="1745" w:name="_Toc34750511"/>
      <w:bookmarkStart w:id="1746" w:name="_Toc35940917"/>
      <w:bookmarkStart w:id="1747" w:name="_Toc35937350"/>
      <w:bookmarkStart w:id="1748" w:name="_Toc36463744"/>
      <w:bookmarkStart w:id="1749" w:name="_Toc43131675"/>
      <w:bookmarkStart w:id="1750" w:name="_Toc45032510"/>
      <w:bookmarkStart w:id="1751" w:name="_Toc49782204"/>
      <w:bookmarkStart w:id="1752" w:name="_Toc51873640"/>
      <w:bookmarkStart w:id="1753" w:name="_Toc57209126"/>
      <w:bookmarkStart w:id="1754" w:name="_Toc58588469"/>
      <w:bookmarkStart w:id="1755" w:name="_Toc66114830"/>
      <w:bookmarkStart w:id="1756" w:name="_Toc67686341"/>
      <w:bookmarkStart w:id="1757" w:name="_Toc74994630"/>
      <w:bookmarkStart w:id="1758" w:name="_Toc85467884"/>
      <w:bookmarkStart w:id="1759" w:name="_Toc89182926"/>
      <w:bookmarkStart w:id="1760" w:name="_Toc90651228"/>
      <w:bookmarkStart w:id="1761" w:name="_Toc96933378"/>
      <w:bookmarkStart w:id="1762" w:name="_Toc98507245"/>
      <w:bookmarkStart w:id="1763" w:name="_Toc98507698"/>
      <w:bookmarkStart w:id="1764" w:name="_Toc106640701"/>
      <w:bookmarkStart w:id="1765" w:name="_Toc122098575"/>
      <w:r w:rsidRPr="00616F0C">
        <w:lastRenderedPageBreak/>
        <w:t>6.1.2.2.8</w:t>
      </w:r>
      <w:r w:rsidRPr="00616F0C">
        <w:tab/>
        <w:t>If-Modified-Since</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766" w:name="_Toc20120570"/>
      <w:bookmarkStart w:id="1767" w:name="_Toc21623448"/>
      <w:bookmarkStart w:id="1768" w:name="_Toc27587151"/>
      <w:bookmarkStart w:id="1769" w:name="_Toc34227047"/>
      <w:bookmarkStart w:id="1770" w:name="_Toc34749762"/>
      <w:bookmarkStart w:id="1771" w:name="_Toc34750322"/>
      <w:bookmarkStart w:id="1772" w:name="_Toc34750512"/>
      <w:bookmarkStart w:id="1773" w:name="_Toc35940918"/>
      <w:bookmarkStart w:id="1774" w:name="_Toc35937351"/>
      <w:bookmarkStart w:id="1775" w:name="_Toc36463745"/>
      <w:bookmarkStart w:id="1776" w:name="_Toc43131676"/>
      <w:bookmarkStart w:id="1777" w:name="_Toc45032511"/>
      <w:bookmarkStart w:id="1778" w:name="_Toc49782205"/>
      <w:bookmarkStart w:id="1779" w:name="_Toc51873641"/>
      <w:bookmarkStart w:id="1780" w:name="_Toc57209127"/>
      <w:bookmarkStart w:id="1781" w:name="_Toc58588470"/>
      <w:bookmarkStart w:id="1782" w:name="_Toc66114831"/>
      <w:bookmarkStart w:id="1783" w:name="_Toc67686342"/>
      <w:bookmarkStart w:id="1784" w:name="_Toc74994631"/>
      <w:bookmarkStart w:id="1785" w:name="_Toc85467885"/>
      <w:bookmarkStart w:id="1786" w:name="_Toc89182927"/>
      <w:bookmarkStart w:id="1787" w:name="_Toc90651229"/>
      <w:bookmarkStart w:id="1788" w:name="_Toc96933379"/>
      <w:bookmarkStart w:id="1789" w:name="_Toc98507246"/>
      <w:bookmarkStart w:id="1790" w:name="_Toc98507699"/>
      <w:bookmarkStart w:id="1791" w:name="_Toc106640702"/>
      <w:bookmarkStart w:id="1792" w:name="_Toc122098576"/>
      <w:r w:rsidRPr="00616F0C">
        <w:t>6.1.2.2.9</w:t>
      </w:r>
      <w:r w:rsidRPr="00616F0C">
        <w:tab/>
        <w:t>When to Use Entity-Tags and Last-Modified Dates</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793" w:name="_Toc34227048"/>
      <w:bookmarkStart w:id="1794" w:name="_Toc34749763"/>
      <w:bookmarkStart w:id="1795" w:name="_Toc34750323"/>
      <w:bookmarkStart w:id="1796" w:name="_Toc34750513"/>
      <w:bookmarkStart w:id="1797" w:name="_Toc35940919"/>
      <w:bookmarkStart w:id="1798" w:name="_Toc35937352"/>
      <w:bookmarkStart w:id="1799" w:name="_Toc36463746"/>
      <w:bookmarkStart w:id="1800" w:name="_Toc43131677"/>
      <w:bookmarkStart w:id="1801" w:name="_Toc45032512"/>
      <w:bookmarkStart w:id="1802" w:name="_Toc49782206"/>
      <w:bookmarkStart w:id="1803" w:name="_Toc51873642"/>
      <w:bookmarkStart w:id="1804" w:name="_Toc57209128"/>
      <w:bookmarkStart w:id="1805" w:name="_Toc58588471"/>
      <w:bookmarkStart w:id="1806" w:name="_Toc66114832"/>
      <w:bookmarkStart w:id="1807" w:name="_Toc67686343"/>
      <w:bookmarkStart w:id="1808" w:name="_Toc74994632"/>
      <w:bookmarkStart w:id="1809" w:name="_Toc85467886"/>
      <w:bookmarkStart w:id="1810" w:name="_Toc89182928"/>
      <w:bookmarkStart w:id="1811" w:name="_Toc90651230"/>
      <w:bookmarkStart w:id="1812" w:name="_Toc96933380"/>
      <w:bookmarkStart w:id="1813" w:name="_Toc98507247"/>
      <w:bookmarkStart w:id="1814" w:name="_Toc98507700"/>
      <w:bookmarkStart w:id="1815" w:name="_Toc106640703"/>
      <w:bookmarkStart w:id="1816" w:name="_Toc122098577"/>
      <w:r w:rsidRPr="00616F0C">
        <w:rPr>
          <w:noProof/>
        </w:rPr>
        <w:t>6.1.2.2.10</w:t>
      </w:r>
      <w:r w:rsidRPr="00616F0C">
        <w:rPr>
          <w:noProof/>
        </w:rPr>
        <w:tab/>
        <w:t>Content-Location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817" w:name="_Toc22187551"/>
      <w:bookmarkStart w:id="1818" w:name="_Toc22630773"/>
      <w:bookmarkStart w:id="1819" w:name="_Toc34227049"/>
      <w:bookmarkStart w:id="1820" w:name="_Toc34749764"/>
      <w:bookmarkStart w:id="1821" w:name="_Toc34750324"/>
      <w:bookmarkStart w:id="1822" w:name="_Toc34750514"/>
      <w:bookmarkStart w:id="1823" w:name="_Toc35940920"/>
      <w:bookmarkStart w:id="1824" w:name="_Toc35937353"/>
      <w:bookmarkStart w:id="1825" w:name="_Toc36463747"/>
      <w:bookmarkStart w:id="1826" w:name="_Toc43131678"/>
      <w:bookmarkStart w:id="1827" w:name="_Toc45032513"/>
      <w:bookmarkStart w:id="1828" w:name="_Toc49782207"/>
      <w:bookmarkStart w:id="1829" w:name="_Toc51873643"/>
      <w:bookmarkStart w:id="1830" w:name="_Toc57209129"/>
      <w:bookmarkStart w:id="1831" w:name="_Toc58588472"/>
      <w:bookmarkStart w:id="1832" w:name="_Toc66114833"/>
      <w:bookmarkStart w:id="1833" w:name="_Toc67686344"/>
      <w:bookmarkStart w:id="1834" w:name="_Toc74994633"/>
      <w:bookmarkStart w:id="1835" w:name="_Toc85467887"/>
      <w:bookmarkStart w:id="1836" w:name="_Toc89182929"/>
      <w:bookmarkStart w:id="1837" w:name="_Toc90651231"/>
      <w:bookmarkStart w:id="1838" w:name="_Toc96933381"/>
      <w:bookmarkStart w:id="1839" w:name="_Toc98507248"/>
      <w:bookmarkStart w:id="1840" w:name="_Toc98507701"/>
      <w:bookmarkStart w:id="1841" w:name="_Toc106640704"/>
      <w:bookmarkStart w:id="1842" w:name="_Toc122098578"/>
      <w:r w:rsidRPr="00616F0C">
        <w:t>6.1.2.3</w:t>
      </w:r>
      <w:r w:rsidRPr="00616F0C">
        <w:tab/>
        <w:t>HTTP custom headers</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84BF1F8" w14:textId="77777777" w:rsidR="00E134FC" w:rsidRPr="00616F0C" w:rsidRDefault="00E134FC" w:rsidP="00E134FC">
      <w:pPr>
        <w:rPr>
          <w:noProof/>
        </w:rPr>
      </w:pPr>
      <w:bookmarkStart w:id="1843" w:name="_Toc489605322"/>
      <w:bookmarkStart w:id="1844" w:name="_Toc492899753"/>
      <w:bookmarkStart w:id="1845" w:name="_Toc492900032"/>
      <w:bookmarkStart w:id="1846" w:name="_Toc492967834"/>
      <w:bookmarkStart w:id="1847" w:name="_Toc492972922"/>
      <w:bookmarkStart w:id="1848" w:name="_Toc492973142"/>
      <w:bookmarkStart w:id="1849"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1850" w:name="_Toc34227050"/>
      <w:bookmarkStart w:id="1851" w:name="_Toc34749765"/>
      <w:bookmarkStart w:id="1852" w:name="_Toc34750325"/>
      <w:bookmarkStart w:id="1853" w:name="_Toc34750515"/>
      <w:bookmarkStart w:id="1854" w:name="_Toc35940921"/>
      <w:bookmarkStart w:id="1855" w:name="_Toc35937354"/>
      <w:bookmarkStart w:id="1856" w:name="_Toc36463748"/>
      <w:bookmarkStart w:id="1857" w:name="_Toc43131679"/>
      <w:bookmarkStart w:id="1858" w:name="_Toc45032514"/>
      <w:bookmarkStart w:id="1859" w:name="_Toc49782208"/>
      <w:bookmarkStart w:id="1860" w:name="_Toc51873644"/>
      <w:bookmarkStart w:id="1861" w:name="_Toc57209130"/>
      <w:bookmarkStart w:id="1862" w:name="_Toc58588473"/>
      <w:bookmarkStart w:id="1863" w:name="_Toc66114834"/>
      <w:bookmarkStart w:id="1864" w:name="_Toc67686345"/>
      <w:bookmarkStart w:id="1865" w:name="_Toc74994634"/>
      <w:bookmarkStart w:id="1866" w:name="_Toc85467888"/>
      <w:bookmarkStart w:id="1867" w:name="_Toc89182930"/>
      <w:bookmarkStart w:id="1868" w:name="_Toc90651232"/>
      <w:bookmarkStart w:id="1869" w:name="_Toc96933382"/>
      <w:bookmarkStart w:id="1870" w:name="_Toc98507249"/>
      <w:bookmarkStart w:id="1871" w:name="_Toc98507702"/>
      <w:bookmarkStart w:id="1872" w:name="_Toc106640705"/>
      <w:bookmarkStart w:id="1873" w:name="_Toc122098579"/>
      <w:r w:rsidRPr="00616F0C">
        <w:t>6.1.2.4</w:t>
      </w:r>
      <w:r w:rsidRPr="00616F0C">
        <w:tab/>
        <w:t>HTTP multipart messages</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E775A2F" w14:textId="77777777" w:rsidR="00E134FC" w:rsidRPr="00616F0C" w:rsidRDefault="00E134FC" w:rsidP="00E134FC">
      <w:pPr>
        <w:pStyle w:val="Heading5"/>
      </w:pPr>
      <w:bookmarkStart w:id="1874" w:name="_Toc34227051"/>
      <w:bookmarkStart w:id="1875" w:name="_Toc34749766"/>
      <w:bookmarkStart w:id="1876" w:name="_Toc34750326"/>
      <w:bookmarkStart w:id="1877" w:name="_Toc34750516"/>
      <w:bookmarkStart w:id="1878" w:name="_Toc35940922"/>
      <w:bookmarkStart w:id="1879" w:name="_Toc35937355"/>
      <w:bookmarkStart w:id="1880" w:name="_Toc36463749"/>
      <w:bookmarkStart w:id="1881" w:name="_Toc43131680"/>
      <w:bookmarkStart w:id="1882" w:name="_Toc45032515"/>
      <w:bookmarkStart w:id="1883" w:name="_Toc49782209"/>
      <w:bookmarkStart w:id="1884" w:name="_Toc51873645"/>
      <w:bookmarkStart w:id="1885" w:name="_Toc57209131"/>
      <w:bookmarkStart w:id="1886" w:name="_Toc58588474"/>
      <w:bookmarkStart w:id="1887" w:name="_Toc66114835"/>
      <w:bookmarkStart w:id="1888" w:name="_Toc67686346"/>
      <w:bookmarkStart w:id="1889" w:name="_Toc74994635"/>
      <w:bookmarkStart w:id="1890" w:name="_Toc85467889"/>
      <w:bookmarkStart w:id="1891" w:name="_Toc89182931"/>
      <w:bookmarkStart w:id="1892" w:name="_Toc90651233"/>
      <w:bookmarkStart w:id="1893" w:name="_Toc96933383"/>
      <w:bookmarkStart w:id="1894" w:name="_Toc98507250"/>
      <w:bookmarkStart w:id="1895" w:name="_Toc98507703"/>
      <w:bookmarkStart w:id="1896" w:name="_Toc106640706"/>
      <w:bookmarkStart w:id="1897" w:name="_Toc122098580"/>
      <w:r w:rsidRPr="00616F0C">
        <w:t>6.1.2.4.1</w:t>
      </w:r>
      <w:r w:rsidRPr="00616F0C">
        <w:tab/>
        <w:t>General</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142B2B5D" w14:textId="77777777" w:rsidR="00E134FC" w:rsidRPr="00616F0C" w:rsidRDefault="00E134FC" w:rsidP="00E134FC">
      <w:pPr>
        <w:pStyle w:val="NO"/>
      </w:pPr>
      <w:bookmarkStart w:id="1898" w:name="_Toc34227052"/>
      <w:bookmarkStart w:id="1899" w:name="_Toc34749767"/>
      <w:bookmarkStart w:id="1900" w:name="_Toc34750327"/>
      <w:bookmarkStart w:id="1901" w:name="_Toc34750517"/>
      <w:bookmarkStart w:id="1902" w:name="_Toc35940923"/>
      <w:bookmarkStart w:id="1903" w:name="_Toc35937356"/>
      <w:bookmarkStart w:id="1904" w:name="_Toc36463750"/>
      <w:bookmarkStart w:id="1905" w:name="_Toc43131681"/>
      <w:bookmarkStart w:id="1906" w:name="_Toc45032516"/>
      <w:bookmarkStart w:id="1907" w:name="_Toc49782210"/>
      <w:bookmarkStart w:id="1908" w:name="_Toc51873646"/>
      <w:bookmarkStart w:id="1909" w:name="_Toc57209132"/>
      <w:bookmarkStart w:id="1910" w:name="_Toc58588475"/>
      <w:bookmarkStart w:id="1911" w:name="_Toc66114836"/>
      <w:bookmarkStart w:id="1912" w:name="_Toc67686347"/>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72B555E" w14:textId="77777777" w:rsidR="00E134FC" w:rsidRPr="00616F0C" w:rsidRDefault="00E134FC" w:rsidP="00E134FC">
      <w:pPr>
        <w:pStyle w:val="Heading5"/>
      </w:pPr>
      <w:bookmarkStart w:id="1913" w:name="_Toc74994636"/>
      <w:bookmarkStart w:id="1914" w:name="_Toc85467890"/>
      <w:bookmarkStart w:id="1915" w:name="_Toc89182932"/>
      <w:bookmarkStart w:id="1916" w:name="_Toc90651234"/>
      <w:bookmarkStart w:id="1917" w:name="_Toc96933384"/>
      <w:bookmarkStart w:id="1918" w:name="_Toc98507251"/>
      <w:bookmarkStart w:id="1919" w:name="_Toc98507704"/>
      <w:bookmarkStart w:id="1920" w:name="_Toc106640707"/>
      <w:bookmarkStart w:id="1921" w:name="_Toc122098581"/>
      <w:r w:rsidRPr="00616F0C">
        <w:t>6.1.2.4.2</w:t>
      </w:r>
      <w:r w:rsidRPr="00616F0C">
        <w:tab/>
        <w:t>Record</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1922" w:name="_Toc34227053"/>
      <w:bookmarkStart w:id="1923" w:name="_Toc34749768"/>
      <w:bookmarkStart w:id="1924" w:name="_Toc34750328"/>
      <w:bookmarkStart w:id="1925" w:name="_Toc34750518"/>
      <w:bookmarkStart w:id="1926" w:name="_Toc35940924"/>
      <w:bookmarkStart w:id="1927" w:name="_Toc35937357"/>
      <w:bookmarkStart w:id="1928" w:name="_Toc36463751"/>
      <w:bookmarkStart w:id="1929" w:name="_Toc43131682"/>
      <w:bookmarkStart w:id="1930" w:name="_Toc45032517"/>
      <w:bookmarkStart w:id="1931" w:name="_Toc49782211"/>
      <w:bookmarkStart w:id="1932" w:name="_Toc51873647"/>
      <w:bookmarkStart w:id="1933" w:name="_Toc57209133"/>
      <w:bookmarkStart w:id="1934" w:name="_Toc58588476"/>
      <w:bookmarkStart w:id="1935" w:name="_Toc66114837"/>
      <w:bookmarkStart w:id="1936" w:name="_Toc67686348"/>
      <w:bookmarkStart w:id="1937" w:name="_Toc74994637"/>
      <w:bookmarkStart w:id="1938" w:name="_Toc85467891"/>
      <w:bookmarkStart w:id="1939" w:name="_Toc89182933"/>
      <w:bookmarkStart w:id="1940" w:name="_Toc90651235"/>
      <w:bookmarkStart w:id="1941" w:name="_Toc96933385"/>
      <w:bookmarkStart w:id="1942" w:name="_Toc98507252"/>
      <w:bookmarkStart w:id="1943" w:name="_Toc98507705"/>
      <w:bookmarkStart w:id="1944" w:name="_Toc106640708"/>
      <w:bookmarkStart w:id="1945" w:name="_Toc122098582"/>
      <w:r w:rsidRPr="00616F0C">
        <w:lastRenderedPageBreak/>
        <w:t>6.1.2.4.3</w:t>
      </w:r>
      <w:r w:rsidRPr="00616F0C">
        <w:tab/>
        <w:t>BlockCollection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1946" w:name="_Toc43131683"/>
      <w:bookmarkStart w:id="1947" w:name="_Toc45032518"/>
      <w:bookmarkStart w:id="1948" w:name="_Toc49782212"/>
      <w:bookmarkStart w:id="1949" w:name="_Toc51873648"/>
      <w:bookmarkStart w:id="1950" w:name="_Toc57209134"/>
      <w:bookmarkStart w:id="1951" w:name="_Toc58588477"/>
      <w:bookmarkStart w:id="1952" w:name="_Toc66114838"/>
      <w:bookmarkStart w:id="1953" w:name="_Toc67686349"/>
      <w:bookmarkStart w:id="1954" w:name="_Toc74994638"/>
      <w:bookmarkStart w:id="1955" w:name="_Toc85467892"/>
      <w:bookmarkStart w:id="1956" w:name="_Toc89182934"/>
      <w:bookmarkStart w:id="1957" w:name="_Toc90651236"/>
      <w:bookmarkStart w:id="1958" w:name="_Toc96933386"/>
      <w:bookmarkStart w:id="1959" w:name="_Toc98507253"/>
      <w:bookmarkStart w:id="1960" w:name="_Toc98507706"/>
      <w:bookmarkStart w:id="1961" w:name="_Toc106640709"/>
      <w:bookmarkStart w:id="1962" w:name="_Toc122098583"/>
      <w:r w:rsidRPr="00616F0C">
        <w:t>6.1.2.4</w:t>
      </w:r>
      <w:r>
        <w:t>.4</w:t>
      </w:r>
      <w:r w:rsidRPr="00616F0C">
        <w:tab/>
        <w:t>Record</w:t>
      </w:r>
      <w:r>
        <w:t>Notification</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1963" w:name="_Toc22187552"/>
      <w:bookmarkStart w:id="1964" w:name="_Toc22630774"/>
      <w:bookmarkStart w:id="1965" w:name="_Toc34227054"/>
      <w:bookmarkStart w:id="1966" w:name="_Toc34749769"/>
      <w:bookmarkStart w:id="1967" w:name="_Toc34750329"/>
      <w:bookmarkStart w:id="1968" w:name="_Toc34750519"/>
      <w:bookmarkStart w:id="1969" w:name="_Toc35940925"/>
      <w:bookmarkStart w:id="1970" w:name="_Toc35937358"/>
      <w:bookmarkStart w:id="1971" w:name="_Toc36463752"/>
      <w:bookmarkStart w:id="1972" w:name="_Toc43131684"/>
      <w:bookmarkStart w:id="1973" w:name="_Toc45032519"/>
      <w:bookmarkStart w:id="1974" w:name="_Toc49782213"/>
      <w:bookmarkStart w:id="1975" w:name="_Toc51873649"/>
      <w:bookmarkStart w:id="1976" w:name="_Toc57209135"/>
      <w:bookmarkStart w:id="1977" w:name="_Toc58588478"/>
      <w:bookmarkStart w:id="1978" w:name="_Toc66114839"/>
      <w:bookmarkStart w:id="1979" w:name="_Toc67686350"/>
      <w:bookmarkStart w:id="1980" w:name="_Toc74994639"/>
      <w:bookmarkStart w:id="1981" w:name="_Toc85467893"/>
      <w:bookmarkStart w:id="1982" w:name="_Toc89181516"/>
      <w:bookmarkStart w:id="1983" w:name="_Toc89182935"/>
      <w:bookmarkStart w:id="1984" w:name="_Toc90651237"/>
      <w:bookmarkStart w:id="1985" w:name="_Toc96933387"/>
      <w:bookmarkStart w:id="1986" w:name="_Toc98507254"/>
      <w:bookmarkStart w:id="1987" w:name="_Toc98507707"/>
      <w:bookmarkStart w:id="1988" w:name="_Toc106640710"/>
      <w:bookmarkStart w:id="1989" w:name="_Toc122098584"/>
      <w:bookmarkEnd w:id="1843"/>
      <w:bookmarkEnd w:id="1844"/>
      <w:bookmarkEnd w:id="1845"/>
      <w:bookmarkEnd w:id="1846"/>
      <w:bookmarkEnd w:id="1847"/>
      <w:bookmarkEnd w:id="1848"/>
      <w:bookmarkEnd w:id="1849"/>
      <w:r w:rsidRPr="00616F0C">
        <w:lastRenderedPageBreak/>
        <w:t>6.1.3</w:t>
      </w:r>
      <w:r w:rsidRPr="00616F0C">
        <w:tab/>
        <w:t>Resources</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0E8176AF" w14:textId="77777777" w:rsidR="00E134FC" w:rsidRPr="00616F0C" w:rsidRDefault="00E134FC" w:rsidP="00E134FC">
      <w:pPr>
        <w:pStyle w:val="Heading4"/>
      </w:pPr>
      <w:bookmarkStart w:id="1990" w:name="_Toc22187553"/>
      <w:bookmarkStart w:id="1991" w:name="_Toc22630775"/>
      <w:bookmarkStart w:id="1992" w:name="_Toc34227055"/>
      <w:bookmarkStart w:id="1993" w:name="_Toc34749770"/>
      <w:bookmarkStart w:id="1994" w:name="_Toc34750330"/>
      <w:bookmarkStart w:id="1995" w:name="_Toc34750520"/>
      <w:bookmarkStart w:id="1996" w:name="_Toc35940926"/>
      <w:bookmarkStart w:id="1997" w:name="_Toc35937359"/>
      <w:bookmarkStart w:id="1998" w:name="_Toc36463753"/>
      <w:bookmarkStart w:id="1999" w:name="_Toc43131685"/>
      <w:bookmarkStart w:id="2000" w:name="_Toc45032520"/>
      <w:bookmarkStart w:id="2001" w:name="_Toc49782214"/>
      <w:bookmarkStart w:id="2002" w:name="_Toc51873650"/>
      <w:bookmarkStart w:id="2003" w:name="_Toc57209136"/>
      <w:bookmarkStart w:id="2004" w:name="_Toc58588479"/>
      <w:bookmarkStart w:id="2005" w:name="_Toc66114840"/>
      <w:bookmarkStart w:id="2006" w:name="_Toc67686351"/>
      <w:bookmarkStart w:id="2007" w:name="_Toc74994640"/>
      <w:bookmarkStart w:id="2008" w:name="_Toc85467894"/>
      <w:bookmarkStart w:id="2009" w:name="_Toc89182936"/>
      <w:bookmarkStart w:id="2010" w:name="_Toc90651238"/>
      <w:bookmarkStart w:id="2011" w:name="_Toc96933388"/>
      <w:bookmarkStart w:id="2012" w:name="_Toc98507255"/>
      <w:bookmarkStart w:id="2013" w:name="_Toc98507708"/>
      <w:bookmarkStart w:id="2014" w:name="_Toc106640711"/>
      <w:bookmarkStart w:id="2015" w:name="_Toc122098585"/>
      <w:r w:rsidRPr="00616F0C">
        <w:t>6.1.3.1</w:t>
      </w:r>
      <w:r w:rsidRPr="00616F0C">
        <w:tab/>
        <w:t>Overview</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17B2C356" w14:textId="77777777" w:rsidR="00E134FC" w:rsidRDefault="00E134FC" w:rsidP="00E134FC">
      <w:pPr>
        <w:pStyle w:val="TH"/>
      </w:pPr>
      <w:r w:rsidRPr="00616F0C">
        <w:object w:dxaOrig="12141" w:dyaOrig="8671" w14:anchorId="0BDAEA41">
          <v:shape id="_x0000_i1059" type="#_x0000_t75" style="width:410.25pt;height:4in" o:ole="">
            <v:imagedata r:id="rId81" o:title=""/>
          </v:shape>
          <o:OLEObject Type="Embed" ProgID="Visio.Drawing.11" ShapeID="_x0000_i1059" DrawAspect="Content" ObjectID="_1732711662" r:id="rId82"/>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016" w:name="_Toc22187554"/>
            <w:bookmarkStart w:id="2017"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018" w:name="_Toc34227056"/>
      <w:bookmarkStart w:id="2019" w:name="_Toc34749771"/>
      <w:bookmarkStart w:id="2020" w:name="_Toc34750331"/>
      <w:bookmarkStart w:id="2021" w:name="_Toc34750521"/>
      <w:bookmarkStart w:id="2022" w:name="_Toc35940927"/>
      <w:bookmarkStart w:id="2023" w:name="_Toc35937360"/>
      <w:bookmarkStart w:id="2024" w:name="_Toc36463754"/>
      <w:bookmarkStart w:id="2025" w:name="_Toc43131686"/>
      <w:bookmarkStart w:id="2026" w:name="_Toc45032521"/>
      <w:bookmarkStart w:id="2027" w:name="_Toc49782215"/>
      <w:bookmarkStart w:id="2028" w:name="_Toc51873651"/>
      <w:bookmarkStart w:id="2029" w:name="_Toc57209137"/>
      <w:bookmarkStart w:id="2030" w:name="_Toc58588480"/>
      <w:bookmarkStart w:id="2031" w:name="_Toc66114841"/>
      <w:bookmarkStart w:id="2032" w:name="_Toc67686352"/>
      <w:bookmarkStart w:id="2033" w:name="_Toc74994641"/>
      <w:bookmarkStart w:id="2034" w:name="_Toc85467895"/>
      <w:bookmarkStart w:id="2035" w:name="_Toc89182937"/>
      <w:bookmarkStart w:id="2036" w:name="_Toc90651239"/>
      <w:bookmarkStart w:id="2037" w:name="_Toc96933389"/>
      <w:bookmarkStart w:id="2038" w:name="_Toc98507256"/>
      <w:bookmarkStart w:id="2039" w:name="_Toc98507709"/>
      <w:bookmarkStart w:id="2040" w:name="_Toc106640712"/>
      <w:bookmarkStart w:id="2041" w:name="_Toc122098586"/>
      <w:r w:rsidRPr="00616F0C">
        <w:t>6.1.3.2</w:t>
      </w:r>
      <w:r w:rsidRPr="00616F0C">
        <w:tab/>
        <w:t xml:space="preserve">Resource: </w:t>
      </w:r>
      <w:bookmarkEnd w:id="2016"/>
      <w:bookmarkEnd w:id="2017"/>
      <w:r w:rsidRPr="00616F0C">
        <w:t>RecordCollection (Collection)</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641B556F" w14:textId="77777777" w:rsidR="00E134FC" w:rsidRPr="00616F0C" w:rsidRDefault="00E134FC" w:rsidP="00E134FC">
      <w:pPr>
        <w:pStyle w:val="Heading5"/>
      </w:pPr>
      <w:bookmarkStart w:id="2042" w:name="_Toc22187555"/>
      <w:bookmarkStart w:id="2043" w:name="_Toc22630777"/>
      <w:bookmarkStart w:id="2044" w:name="_Toc34227057"/>
      <w:bookmarkStart w:id="2045" w:name="_Toc34749772"/>
      <w:bookmarkStart w:id="2046" w:name="_Toc34750332"/>
      <w:bookmarkStart w:id="2047" w:name="_Toc34750522"/>
      <w:bookmarkStart w:id="2048" w:name="_Toc35940928"/>
      <w:bookmarkStart w:id="2049" w:name="_Toc35937361"/>
      <w:bookmarkStart w:id="2050" w:name="_Toc36463755"/>
      <w:bookmarkStart w:id="2051" w:name="_Toc43131687"/>
      <w:bookmarkStart w:id="2052" w:name="_Toc45032522"/>
      <w:bookmarkStart w:id="2053" w:name="_Toc49782216"/>
      <w:bookmarkStart w:id="2054" w:name="_Toc51873652"/>
      <w:bookmarkStart w:id="2055" w:name="_Toc57209138"/>
      <w:bookmarkStart w:id="2056" w:name="_Toc58588481"/>
      <w:bookmarkStart w:id="2057" w:name="_Toc66114842"/>
      <w:bookmarkStart w:id="2058" w:name="_Toc67686353"/>
      <w:bookmarkStart w:id="2059" w:name="_Toc74994642"/>
      <w:bookmarkStart w:id="2060" w:name="_Toc85467896"/>
      <w:bookmarkStart w:id="2061" w:name="_Toc89182938"/>
      <w:bookmarkStart w:id="2062" w:name="_Toc90651240"/>
      <w:bookmarkStart w:id="2063" w:name="_Toc96933390"/>
      <w:bookmarkStart w:id="2064" w:name="_Toc98507257"/>
      <w:bookmarkStart w:id="2065" w:name="_Toc98507710"/>
      <w:bookmarkStart w:id="2066" w:name="_Toc106640713"/>
      <w:bookmarkStart w:id="2067" w:name="_Toc122098587"/>
      <w:r w:rsidRPr="00616F0C">
        <w:t>6.1.3.2.1</w:t>
      </w:r>
      <w:r w:rsidRPr="00616F0C">
        <w:tab/>
        <w:t>Description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068" w:name="_Toc22187556"/>
      <w:bookmarkStart w:id="2069" w:name="_Toc22630778"/>
      <w:bookmarkStart w:id="2070" w:name="_Toc34227058"/>
      <w:bookmarkStart w:id="2071" w:name="_Toc34749773"/>
      <w:bookmarkStart w:id="2072" w:name="_Toc34750333"/>
      <w:bookmarkStart w:id="2073" w:name="_Toc34750523"/>
      <w:bookmarkStart w:id="2074" w:name="_Toc35940929"/>
      <w:bookmarkStart w:id="2075" w:name="_Toc35937362"/>
      <w:bookmarkStart w:id="2076" w:name="_Toc36463756"/>
      <w:bookmarkStart w:id="2077" w:name="_Toc43131688"/>
      <w:bookmarkStart w:id="2078" w:name="_Toc45032523"/>
      <w:bookmarkStart w:id="2079" w:name="_Toc49782217"/>
      <w:bookmarkStart w:id="2080" w:name="_Toc51873653"/>
      <w:bookmarkStart w:id="2081" w:name="_Toc57209139"/>
      <w:bookmarkStart w:id="2082" w:name="_Toc58588482"/>
      <w:bookmarkStart w:id="2083" w:name="_Toc66114843"/>
      <w:bookmarkStart w:id="2084" w:name="_Toc67686354"/>
      <w:bookmarkStart w:id="2085" w:name="_Toc74994643"/>
      <w:bookmarkStart w:id="2086" w:name="_Toc85467897"/>
      <w:bookmarkStart w:id="2087" w:name="_Toc89182939"/>
      <w:bookmarkStart w:id="2088" w:name="_Toc90651241"/>
      <w:bookmarkStart w:id="2089" w:name="_Toc96933391"/>
      <w:bookmarkStart w:id="2090" w:name="_Toc98507258"/>
      <w:bookmarkStart w:id="2091" w:name="_Toc98507711"/>
      <w:bookmarkStart w:id="2092" w:name="_Toc106640714"/>
      <w:bookmarkStart w:id="2093" w:name="_Toc122098588"/>
      <w:r w:rsidRPr="00616F0C">
        <w:t>6.1.3.2.2</w:t>
      </w:r>
      <w:r w:rsidRPr="00616F0C">
        <w:tab/>
        <w:t>Resource Definition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094" w:name="_Toc22187557"/>
      <w:bookmarkStart w:id="2095" w:name="_Toc22630779"/>
      <w:bookmarkStart w:id="2096" w:name="_Toc34227059"/>
      <w:bookmarkStart w:id="2097" w:name="_Toc34749774"/>
      <w:bookmarkStart w:id="2098" w:name="_Toc34750334"/>
      <w:bookmarkStart w:id="2099" w:name="_Toc34750524"/>
      <w:bookmarkStart w:id="2100" w:name="_Toc35940930"/>
      <w:bookmarkStart w:id="2101" w:name="_Toc35937363"/>
      <w:bookmarkStart w:id="2102" w:name="_Toc36463757"/>
      <w:bookmarkStart w:id="2103" w:name="_Toc43131689"/>
      <w:bookmarkStart w:id="2104" w:name="_Toc45032524"/>
      <w:bookmarkStart w:id="2105" w:name="_Toc49782218"/>
      <w:bookmarkStart w:id="2106" w:name="_Toc51873654"/>
      <w:bookmarkStart w:id="2107" w:name="_Toc57209140"/>
      <w:bookmarkStart w:id="2108" w:name="_Toc58588483"/>
      <w:bookmarkStart w:id="2109" w:name="_Toc66114844"/>
      <w:bookmarkStart w:id="2110" w:name="_Toc67686355"/>
      <w:bookmarkStart w:id="2111" w:name="_Toc74994644"/>
      <w:bookmarkStart w:id="2112" w:name="_Toc85467898"/>
      <w:bookmarkStart w:id="2113" w:name="_Toc89182940"/>
      <w:bookmarkStart w:id="2114" w:name="_Toc90651242"/>
      <w:bookmarkStart w:id="2115" w:name="_Toc96933392"/>
      <w:bookmarkStart w:id="2116" w:name="_Toc98507259"/>
      <w:bookmarkStart w:id="2117" w:name="_Toc98507712"/>
      <w:bookmarkStart w:id="2118" w:name="_Toc106640715"/>
      <w:bookmarkStart w:id="2119" w:name="_Toc122098589"/>
      <w:r w:rsidRPr="00616F0C">
        <w:t>6.1.3.2.3</w:t>
      </w:r>
      <w:r w:rsidRPr="00616F0C">
        <w:tab/>
        <w:t>Resource Standard Methods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07A7B248" w14:textId="77777777" w:rsidR="00E134FC" w:rsidRPr="00616F0C" w:rsidRDefault="00E134FC" w:rsidP="00E134FC">
      <w:pPr>
        <w:pStyle w:val="H6"/>
      </w:pPr>
      <w:bookmarkStart w:id="2120" w:name="_Toc22187558"/>
      <w:bookmarkStart w:id="2121" w:name="_Toc22630780"/>
      <w:bookmarkStart w:id="2122" w:name="_Toc34227060"/>
      <w:bookmarkStart w:id="2123" w:name="_Toc34749775"/>
      <w:bookmarkStart w:id="2124" w:name="_Toc34750335"/>
      <w:bookmarkStart w:id="2125" w:name="_Toc34750525"/>
      <w:bookmarkStart w:id="2126" w:name="_Toc35940931"/>
      <w:bookmarkStart w:id="2127" w:name="_Toc35937364"/>
      <w:bookmarkStart w:id="2128" w:name="_Toc36463758"/>
      <w:bookmarkStart w:id="2129" w:name="_Toc43131690"/>
      <w:bookmarkStart w:id="2130" w:name="_Toc45032525"/>
      <w:bookmarkStart w:id="2131" w:name="_Toc49782219"/>
      <w:bookmarkStart w:id="2132" w:name="_Toc51873655"/>
      <w:bookmarkStart w:id="2133" w:name="_Toc57209141"/>
      <w:bookmarkStart w:id="2134" w:name="_Toc58588484"/>
      <w:bookmarkStart w:id="2135" w:name="_Toc66114845"/>
      <w:bookmarkStart w:id="2136" w:name="_Toc67686356"/>
      <w:bookmarkStart w:id="2137" w:name="_Toc74994645"/>
      <w:bookmarkStart w:id="2138" w:name="_Toc85467899"/>
      <w:bookmarkStart w:id="2139" w:name="_Toc89182941"/>
      <w:bookmarkStart w:id="2140" w:name="_Toc90651243"/>
      <w:bookmarkStart w:id="2141" w:name="_Toc96933393"/>
      <w:r w:rsidRPr="00616F0C">
        <w:t>6.1.3.2.3.1</w:t>
      </w:r>
      <w:r w:rsidRPr="00616F0C">
        <w:tab/>
        <w:t>GET</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142" w:name="_Toc85467900"/>
      <w:bookmarkStart w:id="2143" w:name="_Toc89182942"/>
      <w:bookmarkStart w:id="2144" w:name="_Toc90651244"/>
      <w:bookmarkStart w:id="2145" w:name="_Toc96933394"/>
      <w:bookmarkStart w:id="2146" w:name="_Toc22187566"/>
      <w:bookmarkStart w:id="2147" w:name="_Toc22630788"/>
      <w:bookmarkStart w:id="2148" w:name="_Toc34227061"/>
      <w:bookmarkStart w:id="2149" w:name="_Toc34749776"/>
      <w:bookmarkStart w:id="2150" w:name="_Toc34750336"/>
      <w:bookmarkStart w:id="2151" w:name="_Toc34750526"/>
      <w:bookmarkStart w:id="2152" w:name="_Toc35940932"/>
      <w:bookmarkStart w:id="2153" w:name="_Toc35937365"/>
      <w:bookmarkStart w:id="2154" w:name="_Toc36463759"/>
      <w:bookmarkStart w:id="2155" w:name="_Toc43131691"/>
      <w:bookmarkStart w:id="2156" w:name="_Toc45032526"/>
      <w:bookmarkStart w:id="2157" w:name="_Toc49782220"/>
      <w:bookmarkStart w:id="2158" w:name="_Toc51873656"/>
      <w:bookmarkStart w:id="2159" w:name="_Toc57209142"/>
      <w:bookmarkStart w:id="2160" w:name="_Toc58588485"/>
      <w:bookmarkStart w:id="2161" w:name="_Toc66114846"/>
      <w:bookmarkStart w:id="2162" w:name="_Toc67686357"/>
      <w:bookmarkStart w:id="2163" w:name="_Toc74994646"/>
      <w:r w:rsidRPr="00616F0C">
        <w:t>6.1.3.2.3.</w:t>
      </w:r>
      <w:r>
        <w:t>2</w:t>
      </w:r>
      <w:r w:rsidRPr="00616F0C">
        <w:tab/>
      </w:r>
      <w:r>
        <w:t>DELETE</w:t>
      </w:r>
      <w:bookmarkEnd w:id="2142"/>
      <w:bookmarkEnd w:id="2143"/>
      <w:bookmarkEnd w:id="2144"/>
      <w:bookmarkEnd w:id="2145"/>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164" w:name="_Toc85467901"/>
      <w:bookmarkStart w:id="2165" w:name="_Toc89182943"/>
      <w:bookmarkStart w:id="2166" w:name="_Toc90651245"/>
      <w:bookmarkStart w:id="2167" w:name="_Toc96933395"/>
      <w:bookmarkStart w:id="2168" w:name="_Toc98507260"/>
      <w:bookmarkStart w:id="2169" w:name="_Toc98507713"/>
      <w:bookmarkStart w:id="2170" w:name="_Toc106640716"/>
      <w:bookmarkStart w:id="2171" w:name="_Toc122098590"/>
      <w:r w:rsidRPr="00616F0C">
        <w:t>6.1.3.3</w:t>
      </w:r>
      <w:r w:rsidRPr="00616F0C">
        <w:tab/>
        <w:t xml:space="preserve">Resource: </w:t>
      </w:r>
      <w:bookmarkEnd w:id="2146"/>
      <w:bookmarkEnd w:id="2147"/>
      <w:r w:rsidRPr="00616F0C">
        <w:t>Record (Document)</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4A0AF7C9" w14:textId="77777777" w:rsidR="00E134FC" w:rsidRPr="00616F0C" w:rsidRDefault="00E134FC" w:rsidP="00E134FC">
      <w:pPr>
        <w:pStyle w:val="Heading5"/>
      </w:pPr>
      <w:bookmarkStart w:id="2172" w:name="_Toc34227062"/>
      <w:bookmarkStart w:id="2173" w:name="_Toc34749777"/>
      <w:bookmarkStart w:id="2174" w:name="_Toc34750337"/>
      <w:bookmarkStart w:id="2175" w:name="_Toc34750527"/>
      <w:bookmarkStart w:id="2176" w:name="_Toc35940933"/>
      <w:bookmarkStart w:id="2177" w:name="_Toc35937366"/>
      <w:bookmarkStart w:id="2178" w:name="_Toc36463760"/>
      <w:bookmarkStart w:id="2179" w:name="_Toc43131692"/>
      <w:bookmarkStart w:id="2180" w:name="_Toc45032527"/>
      <w:bookmarkStart w:id="2181" w:name="_Toc49782221"/>
      <w:bookmarkStart w:id="2182" w:name="_Toc51873657"/>
      <w:bookmarkStart w:id="2183" w:name="_Toc57209143"/>
      <w:bookmarkStart w:id="2184" w:name="_Toc58588486"/>
      <w:bookmarkStart w:id="2185" w:name="_Toc66114847"/>
      <w:bookmarkStart w:id="2186" w:name="_Toc67686358"/>
      <w:bookmarkStart w:id="2187" w:name="_Toc74994647"/>
      <w:bookmarkStart w:id="2188" w:name="_Toc85467902"/>
      <w:bookmarkStart w:id="2189" w:name="_Toc89182944"/>
      <w:bookmarkStart w:id="2190" w:name="_Toc90651246"/>
      <w:bookmarkStart w:id="2191" w:name="_Toc96933396"/>
      <w:bookmarkStart w:id="2192" w:name="_Toc98507261"/>
      <w:bookmarkStart w:id="2193" w:name="_Toc98507714"/>
      <w:bookmarkStart w:id="2194" w:name="_Toc106640717"/>
      <w:bookmarkStart w:id="2195" w:name="_Toc122098591"/>
      <w:r w:rsidRPr="00616F0C">
        <w:t>6.1.3.3.1</w:t>
      </w:r>
      <w:r w:rsidRPr="00616F0C">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196" w:name="_Toc34227063"/>
      <w:bookmarkStart w:id="2197" w:name="_Toc34749778"/>
      <w:bookmarkStart w:id="2198" w:name="_Toc34750338"/>
      <w:bookmarkStart w:id="2199" w:name="_Toc34750528"/>
      <w:bookmarkStart w:id="2200" w:name="_Toc35940934"/>
      <w:bookmarkStart w:id="2201" w:name="_Toc35937367"/>
      <w:bookmarkStart w:id="2202" w:name="_Toc36463761"/>
      <w:bookmarkStart w:id="2203" w:name="_Toc43131693"/>
      <w:bookmarkStart w:id="2204" w:name="_Toc45032528"/>
      <w:bookmarkStart w:id="2205" w:name="_Toc49782222"/>
      <w:bookmarkStart w:id="2206" w:name="_Toc51873658"/>
      <w:bookmarkStart w:id="2207" w:name="_Toc57209144"/>
      <w:bookmarkStart w:id="2208" w:name="_Toc58588487"/>
      <w:bookmarkStart w:id="2209" w:name="_Toc66114848"/>
      <w:bookmarkStart w:id="2210" w:name="_Toc67686359"/>
      <w:bookmarkStart w:id="2211" w:name="_Toc74994648"/>
      <w:bookmarkStart w:id="2212" w:name="_Toc85467903"/>
      <w:bookmarkStart w:id="2213" w:name="_Toc89182945"/>
      <w:bookmarkStart w:id="2214" w:name="_Toc90651247"/>
      <w:bookmarkStart w:id="2215" w:name="_Toc96933397"/>
      <w:bookmarkStart w:id="2216" w:name="_Toc98507262"/>
      <w:bookmarkStart w:id="2217" w:name="_Toc98507715"/>
      <w:bookmarkStart w:id="2218" w:name="_Toc106640718"/>
      <w:bookmarkStart w:id="2219" w:name="_Toc122098592"/>
      <w:r w:rsidRPr="00616F0C">
        <w:t>6.1.3.3.2</w:t>
      </w:r>
      <w:r w:rsidRPr="00616F0C">
        <w:tab/>
        <w:t>Resource Definition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220" w:name="_Toc34227064"/>
      <w:bookmarkStart w:id="2221" w:name="_Toc34749779"/>
      <w:bookmarkStart w:id="2222" w:name="_Toc34750339"/>
      <w:bookmarkStart w:id="2223" w:name="_Toc34750529"/>
      <w:bookmarkStart w:id="2224" w:name="_Toc35940935"/>
      <w:bookmarkStart w:id="2225" w:name="_Toc35937368"/>
      <w:bookmarkStart w:id="2226" w:name="_Toc36463762"/>
      <w:bookmarkStart w:id="2227" w:name="_Toc43131694"/>
      <w:bookmarkStart w:id="2228" w:name="_Toc45032529"/>
      <w:bookmarkStart w:id="2229" w:name="_Toc49782223"/>
      <w:bookmarkStart w:id="2230" w:name="_Toc51873659"/>
      <w:bookmarkStart w:id="2231" w:name="_Toc57209145"/>
      <w:bookmarkStart w:id="2232" w:name="_Toc58588488"/>
      <w:bookmarkStart w:id="2233" w:name="_Toc66114849"/>
      <w:bookmarkStart w:id="2234" w:name="_Toc67686360"/>
      <w:bookmarkStart w:id="2235" w:name="_Toc74994649"/>
      <w:bookmarkStart w:id="2236" w:name="_Toc85467904"/>
      <w:bookmarkStart w:id="2237" w:name="_Toc89182946"/>
      <w:bookmarkStart w:id="2238" w:name="_Toc90651248"/>
      <w:bookmarkStart w:id="2239" w:name="_Toc96933398"/>
      <w:bookmarkStart w:id="2240" w:name="_Toc98507263"/>
      <w:bookmarkStart w:id="2241" w:name="_Toc98507716"/>
      <w:bookmarkStart w:id="2242" w:name="_Toc106640719"/>
      <w:bookmarkStart w:id="2243" w:name="_Toc122098593"/>
      <w:r w:rsidRPr="00616F0C">
        <w:t>6.1.3.3.3</w:t>
      </w:r>
      <w:r w:rsidRPr="00616F0C">
        <w:tab/>
        <w:t>Resource Standard Methods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12E32D4B" w14:textId="77777777" w:rsidR="00E134FC" w:rsidRPr="00616F0C" w:rsidRDefault="00E134FC" w:rsidP="00E134FC">
      <w:pPr>
        <w:pStyle w:val="H6"/>
      </w:pPr>
      <w:bookmarkStart w:id="2244" w:name="_Toc34227065"/>
      <w:bookmarkStart w:id="2245" w:name="_Toc34749780"/>
      <w:bookmarkStart w:id="2246" w:name="_Toc34750340"/>
      <w:bookmarkStart w:id="2247" w:name="_Toc34750530"/>
      <w:bookmarkStart w:id="2248" w:name="_Toc35940936"/>
      <w:bookmarkStart w:id="2249" w:name="_Toc35937369"/>
      <w:bookmarkStart w:id="2250" w:name="_Toc36463763"/>
      <w:bookmarkStart w:id="2251" w:name="_Toc43131695"/>
      <w:bookmarkStart w:id="2252" w:name="_Toc45032530"/>
      <w:bookmarkStart w:id="2253" w:name="_Toc49782224"/>
      <w:bookmarkStart w:id="2254" w:name="_Toc51873660"/>
      <w:bookmarkStart w:id="2255" w:name="_Toc57209146"/>
      <w:bookmarkStart w:id="2256" w:name="_Toc58588489"/>
      <w:bookmarkStart w:id="2257" w:name="_Toc66114850"/>
      <w:bookmarkStart w:id="2258" w:name="_Toc67686361"/>
      <w:bookmarkStart w:id="2259" w:name="_Toc74994650"/>
      <w:bookmarkStart w:id="2260" w:name="_Toc85467905"/>
      <w:bookmarkStart w:id="2261" w:name="_Toc89182947"/>
      <w:bookmarkStart w:id="2262" w:name="_Toc90651249"/>
      <w:bookmarkStart w:id="2263" w:name="_Toc96933399"/>
      <w:r w:rsidRPr="00616F0C">
        <w:t>6.1.3.3.3.1</w:t>
      </w:r>
      <w:r w:rsidRPr="00616F0C">
        <w:tab/>
        <w:t>GET</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264" w:name="_Toc34227066"/>
      <w:bookmarkStart w:id="2265" w:name="_Toc34749781"/>
      <w:bookmarkStart w:id="2266" w:name="_Toc34750341"/>
      <w:bookmarkStart w:id="2267" w:name="_Toc34750531"/>
      <w:bookmarkStart w:id="2268" w:name="_Toc35940937"/>
      <w:bookmarkStart w:id="2269" w:name="_Toc35937370"/>
      <w:bookmarkStart w:id="2270" w:name="_Toc36463764"/>
      <w:bookmarkStart w:id="2271" w:name="_Toc43131696"/>
      <w:bookmarkStart w:id="2272" w:name="_Toc45032531"/>
      <w:bookmarkStart w:id="2273" w:name="_Toc49782225"/>
      <w:bookmarkStart w:id="2274" w:name="_Toc51873661"/>
      <w:bookmarkStart w:id="2275" w:name="_Toc57209147"/>
      <w:bookmarkStart w:id="2276" w:name="_Toc58588490"/>
      <w:bookmarkStart w:id="2277" w:name="_Toc66114851"/>
      <w:bookmarkStart w:id="2278" w:name="_Toc67686362"/>
      <w:bookmarkStart w:id="2279" w:name="_Toc74994651"/>
      <w:bookmarkStart w:id="2280" w:name="_Toc85467906"/>
      <w:bookmarkStart w:id="2281" w:name="_Toc89182948"/>
      <w:bookmarkStart w:id="2282" w:name="_Toc90651250"/>
      <w:bookmarkStart w:id="2283" w:name="_Toc96933400"/>
      <w:r w:rsidRPr="00616F0C">
        <w:t>6.1.3.3.3.2</w:t>
      </w:r>
      <w:r w:rsidRPr="00616F0C">
        <w:tab/>
        <w:t>PUT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284" w:name="_Toc34227067"/>
      <w:bookmarkStart w:id="2285" w:name="_Toc34749782"/>
      <w:bookmarkStart w:id="2286" w:name="_Toc34750342"/>
      <w:bookmarkStart w:id="2287" w:name="_Toc34750532"/>
      <w:bookmarkStart w:id="2288" w:name="_Toc35940938"/>
      <w:bookmarkStart w:id="2289" w:name="_Toc35937371"/>
      <w:bookmarkStart w:id="2290" w:name="_Toc36463765"/>
      <w:bookmarkStart w:id="2291" w:name="_Toc43131697"/>
      <w:bookmarkStart w:id="2292" w:name="_Toc45032532"/>
      <w:bookmarkStart w:id="2293" w:name="_Toc49782226"/>
      <w:bookmarkStart w:id="2294" w:name="_Toc51873662"/>
      <w:bookmarkStart w:id="2295" w:name="_Toc57209148"/>
      <w:bookmarkStart w:id="2296" w:name="_Toc58588491"/>
      <w:bookmarkStart w:id="2297" w:name="_Toc66114852"/>
      <w:bookmarkStart w:id="2298" w:name="_Toc67686363"/>
      <w:bookmarkStart w:id="2299" w:name="_Toc74994652"/>
      <w:bookmarkStart w:id="2300" w:name="_Toc85467907"/>
      <w:bookmarkStart w:id="2301" w:name="_Toc89182949"/>
      <w:bookmarkStart w:id="2302" w:name="_Toc90651251"/>
      <w:bookmarkStart w:id="2303" w:name="_Toc96933401"/>
      <w:r w:rsidRPr="00616F0C">
        <w:t>6.1.3.3.3.3</w:t>
      </w:r>
      <w:r w:rsidRPr="00616F0C">
        <w:tab/>
        <w:t>DELETE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304" w:name="_Toc34227068"/>
      <w:bookmarkStart w:id="2305" w:name="_Toc34749783"/>
      <w:bookmarkStart w:id="2306" w:name="_Toc34750343"/>
      <w:bookmarkStart w:id="2307" w:name="_Toc34750533"/>
      <w:bookmarkStart w:id="2308" w:name="_Toc35940939"/>
      <w:bookmarkStart w:id="2309" w:name="_Toc35937372"/>
      <w:bookmarkStart w:id="2310" w:name="_Toc36463766"/>
      <w:bookmarkStart w:id="2311" w:name="_Toc43131698"/>
      <w:bookmarkStart w:id="2312" w:name="_Toc45032533"/>
      <w:bookmarkStart w:id="2313" w:name="_Toc49782227"/>
      <w:bookmarkStart w:id="2314" w:name="_Toc51873663"/>
      <w:bookmarkStart w:id="2315" w:name="_Toc57209149"/>
      <w:bookmarkStart w:id="2316" w:name="_Toc58588492"/>
      <w:bookmarkStart w:id="2317" w:name="_Toc66114853"/>
      <w:bookmarkStart w:id="2318" w:name="_Toc67686364"/>
      <w:bookmarkStart w:id="2319" w:name="_Toc74994653"/>
      <w:bookmarkStart w:id="2320" w:name="_Toc85467908"/>
      <w:bookmarkStart w:id="2321" w:name="_Toc89182950"/>
      <w:bookmarkStart w:id="2322" w:name="_Toc90651252"/>
      <w:bookmarkStart w:id="2323" w:name="_Toc96933402"/>
      <w:bookmarkStart w:id="2324" w:name="_Toc98507264"/>
      <w:bookmarkStart w:id="2325" w:name="_Toc98507717"/>
      <w:bookmarkStart w:id="2326" w:name="_Toc106640720"/>
      <w:bookmarkStart w:id="2327" w:name="_Toc122098594"/>
      <w:r w:rsidRPr="00616F0C">
        <w:t>6.1.3.4</w:t>
      </w:r>
      <w:r w:rsidRPr="00616F0C">
        <w:tab/>
        <w:t>Resource: Meta (Document)</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50E2D547" w14:textId="77777777" w:rsidR="00E134FC" w:rsidRPr="00616F0C" w:rsidRDefault="00E134FC" w:rsidP="00E134FC">
      <w:pPr>
        <w:pStyle w:val="Heading5"/>
      </w:pPr>
      <w:bookmarkStart w:id="2328" w:name="_Toc34227069"/>
      <w:bookmarkStart w:id="2329" w:name="_Toc34749784"/>
      <w:bookmarkStart w:id="2330" w:name="_Toc34750344"/>
      <w:bookmarkStart w:id="2331" w:name="_Toc34750534"/>
      <w:bookmarkStart w:id="2332" w:name="_Toc35940940"/>
      <w:bookmarkStart w:id="2333" w:name="_Toc35937373"/>
      <w:bookmarkStart w:id="2334" w:name="_Toc36463767"/>
      <w:bookmarkStart w:id="2335" w:name="_Toc43131699"/>
      <w:bookmarkStart w:id="2336" w:name="_Toc45032534"/>
      <w:bookmarkStart w:id="2337" w:name="_Toc49782228"/>
      <w:bookmarkStart w:id="2338" w:name="_Toc51873664"/>
      <w:bookmarkStart w:id="2339" w:name="_Toc57209150"/>
      <w:bookmarkStart w:id="2340" w:name="_Toc58588493"/>
      <w:bookmarkStart w:id="2341" w:name="_Toc66114854"/>
      <w:bookmarkStart w:id="2342" w:name="_Toc67686365"/>
      <w:bookmarkStart w:id="2343" w:name="_Toc74994654"/>
      <w:bookmarkStart w:id="2344" w:name="_Toc85467909"/>
      <w:bookmarkStart w:id="2345" w:name="_Toc89182951"/>
      <w:bookmarkStart w:id="2346" w:name="_Toc90651253"/>
      <w:bookmarkStart w:id="2347" w:name="_Toc96933403"/>
      <w:bookmarkStart w:id="2348" w:name="_Toc98507265"/>
      <w:bookmarkStart w:id="2349" w:name="_Toc98507718"/>
      <w:bookmarkStart w:id="2350" w:name="_Toc106640721"/>
      <w:bookmarkStart w:id="2351" w:name="_Toc122098595"/>
      <w:r w:rsidRPr="00616F0C">
        <w:t>6.1.3.4.1</w:t>
      </w:r>
      <w:r w:rsidRPr="00616F0C">
        <w:tab/>
        <w:t>Description</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352" w:name="_Toc34227070"/>
      <w:bookmarkStart w:id="2353" w:name="_Toc34749785"/>
      <w:bookmarkStart w:id="2354" w:name="_Toc34750345"/>
      <w:bookmarkStart w:id="2355" w:name="_Toc34750535"/>
      <w:bookmarkStart w:id="2356" w:name="_Toc35940941"/>
      <w:bookmarkStart w:id="2357" w:name="_Toc35937374"/>
      <w:bookmarkStart w:id="2358" w:name="_Toc36463768"/>
      <w:bookmarkStart w:id="2359" w:name="_Toc43131700"/>
      <w:bookmarkStart w:id="2360" w:name="_Toc45032535"/>
      <w:bookmarkStart w:id="2361" w:name="_Toc49782229"/>
      <w:bookmarkStart w:id="2362" w:name="_Toc51873665"/>
      <w:bookmarkStart w:id="2363" w:name="_Toc57209151"/>
      <w:bookmarkStart w:id="2364" w:name="_Toc58588494"/>
      <w:bookmarkStart w:id="2365" w:name="_Toc66114855"/>
      <w:bookmarkStart w:id="2366" w:name="_Toc67686366"/>
      <w:bookmarkStart w:id="2367" w:name="_Toc74994655"/>
      <w:bookmarkStart w:id="2368" w:name="_Toc85467910"/>
      <w:bookmarkStart w:id="2369" w:name="_Toc89182952"/>
      <w:bookmarkStart w:id="2370" w:name="_Toc90651254"/>
      <w:bookmarkStart w:id="2371" w:name="_Toc96933404"/>
      <w:bookmarkStart w:id="2372" w:name="_Toc98507266"/>
      <w:bookmarkStart w:id="2373" w:name="_Toc98507719"/>
      <w:bookmarkStart w:id="2374" w:name="_Toc106640722"/>
      <w:bookmarkStart w:id="2375" w:name="_Toc122098596"/>
      <w:r w:rsidRPr="00616F0C">
        <w:t>6.1.3.4.2</w:t>
      </w:r>
      <w:r w:rsidRPr="00616F0C">
        <w:tab/>
        <w:t>Resource Definition</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376" w:name="_Toc34227071"/>
      <w:bookmarkStart w:id="2377" w:name="_Toc34749786"/>
      <w:bookmarkStart w:id="2378" w:name="_Toc34750346"/>
      <w:bookmarkStart w:id="2379" w:name="_Toc34750536"/>
      <w:bookmarkStart w:id="2380" w:name="_Toc35940942"/>
      <w:bookmarkStart w:id="2381" w:name="_Toc35937375"/>
      <w:bookmarkStart w:id="2382" w:name="_Toc36463769"/>
      <w:bookmarkStart w:id="2383" w:name="_Toc43131701"/>
      <w:bookmarkStart w:id="2384" w:name="_Toc45032536"/>
      <w:bookmarkStart w:id="2385" w:name="_Toc49782230"/>
      <w:bookmarkStart w:id="2386" w:name="_Toc51873666"/>
      <w:bookmarkStart w:id="2387" w:name="_Toc57209152"/>
      <w:bookmarkStart w:id="2388" w:name="_Toc58588495"/>
      <w:bookmarkStart w:id="2389" w:name="_Toc66114856"/>
      <w:bookmarkStart w:id="2390" w:name="_Toc67686367"/>
      <w:bookmarkStart w:id="2391" w:name="_Toc74994656"/>
      <w:bookmarkStart w:id="2392" w:name="_Toc85467911"/>
      <w:bookmarkStart w:id="2393" w:name="_Toc89182953"/>
      <w:bookmarkStart w:id="2394" w:name="_Toc90651255"/>
      <w:bookmarkStart w:id="2395" w:name="_Toc96933405"/>
      <w:bookmarkStart w:id="2396" w:name="_Toc98507267"/>
      <w:bookmarkStart w:id="2397" w:name="_Toc98507720"/>
      <w:bookmarkStart w:id="2398" w:name="_Toc106640723"/>
      <w:bookmarkStart w:id="2399" w:name="_Toc122098597"/>
      <w:r w:rsidRPr="00616F0C">
        <w:t>6.1.3.4.3</w:t>
      </w:r>
      <w:r w:rsidRPr="00616F0C">
        <w:tab/>
        <w:t>Resource Standard Methods</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0D4B9BEB" w14:textId="77777777" w:rsidR="00E134FC" w:rsidRPr="00616F0C" w:rsidRDefault="00E134FC" w:rsidP="00E134FC">
      <w:pPr>
        <w:pStyle w:val="H6"/>
      </w:pPr>
      <w:bookmarkStart w:id="2400" w:name="_Toc34227072"/>
      <w:bookmarkStart w:id="2401" w:name="_Toc34749787"/>
      <w:bookmarkStart w:id="2402" w:name="_Toc34750347"/>
      <w:bookmarkStart w:id="2403" w:name="_Toc34750537"/>
      <w:bookmarkStart w:id="2404" w:name="_Toc35940943"/>
      <w:bookmarkStart w:id="2405" w:name="_Toc35937376"/>
      <w:bookmarkStart w:id="2406" w:name="_Toc36463770"/>
      <w:bookmarkStart w:id="2407" w:name="_Toc43131702"/>
      <w:bookmarkStart w:id="2408" w:name="_Toc45032537"/>
      <w:bookmarkStart w:id="2409" w:name="_Toc49782231"/>
      <w:bookmarkStart w:id="2410" w:name="_Toc51873667"/>
      <w:bookmarkStart w:id="2411" w:name="_Toc57209153"/>
      <w:bookmarkStart w:id="2412" w:name="_Toc58588496"/>
      <w:bookmarkStart w:id="2413" w:name="_Toc66114857"/>
      <w:bookmarkStart w:id="2414" w:name="_Toc67686368"/>
      <w:bookmarkStart w:id="2415" w:name="_Toc74994657"/>
      <w:bookmarkStart w:id="2416" w:name="_Toc85467912"/>
      <w:bookmarkStart w:id="2417" w:name="_Toc89182954"/>
      <w:bookmarkStart w:id="2418" w:name="_Toc90651256"/>
      <w:bookmarkStart w:id="2419" w:name="_Toc96933406"/>
      <w:r w:rsidRPr="00616F0C">
        <w:t>6.1.3.4.3.1</w:t>
      </w:r>
      <w:r w:rsidRPr="00616F0C">
        <w:tab/>
        <w:t>GET</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420" w:name="_Toc34227073"/>
      <w:bookmarkStart w:id="2421" w:name="_Toc34749788"/>
      <w:bookmarkStart w:id="2422" w:name="_Toc34750348"/>
      <w:bookmarkStart w:id="2423" w:name="_Toc34750538"/>
      <w:bookmarkStart w:id="2424" w:name="_Toc35940944"/>
      <w:bookmarkStart w:id="2425" w:name="_Toc35937377"/>
      <w:bookmarkStart w:id="2426" w:name="_Toc36463771"/>
      <w:bookmarkStart w:id="2427" w:name="_Toc43131703"/>
      <w:bookmarkStart w:id="2428" w:name="_Toc45032538"/>
      <w:bookmarkStart w:id="2429" w:name="_Toc49782232"/>
      <w:bookmarkStart w:id="2430" w:name="_Toc51873668"/>
      <w:bookmarkStart w:id="2431" w:name="_Toc57209154"/>
      <w:bookmarkStart w:id="2432" w:name="_Toc58588497"/>
      <w:bookmarkStart w:id="2433" w:name="_Toc66114858"/>
      <w:bookmarkStart w:id="2434" w:name="_Toc67686369"/>
      <w:bookmarkStart w:id="2435" w:name="_Toc74994658"/>
      <w:bookmarkStart w:id="2436" w:name="_Toc85467913"/>
      <w:bookmarkStart w:id="2437" w:name="_Toc89182955"/>
      <w:bookmarkStart w:id="2438" w:name="_Toc90651257"/>
      <w:bookmarkStart w:id="2439" w:name="_Toc96933407"/>
      <w:r w:rsidRPr="00616F0C">
        <w:t>6.1.3.4.3.2</w:t>
      </w:r>
      <w:r w:rsidRPr="00616F0C">
        <w:tab/>
        <w:t>PATCH</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440" w:name="_Toc34227074"/>
      <w:bookmarkStart w:id="2441" w:name="_Toc34749789"/>
      <w:bookmarkStart w:id="2442" w:name="_Toc34750349"/>
      <w:bookmarkStart w:id="2443" w:name="_Toc34750539"/>
      <w:bookmarkStart w:id="2444" w:name="_Toc35940945"/>
      <w:bookmarkStart w:id="2445" w:name="_Toc35937378"/>
      <w:bookmarkStart w:id="2446" w:name="_Toc36463772"/>
      <w:bookmarkStart w:id="2447" w:name="_Toc43131704"/>
      <w:bookmarkStart w:id="2448" w:name="_Toc45032539"/>
      <w:bookmarkStart w:id="2449" w:name="_Toc49782233"/>
      <w:bookmarkStart w:id="2450" w:name="_Toc51873669"/>
      <w:bookmarkStart w:id="2451" w:name="_Toc57209155"/>
      <w:bookmarkStart w:id="2452" w:name="_Toc58588498"/>
      <w:bookmarkStart w:id="2453" w:name="_Toc66114859"/>
      <w:bookmarkStart w:id="2454" w:name="_Toc67686370"/>
      <w:bookmarkStart w:id="2455" w:name="_Toc74994659"/>
      <w:bookmarkStart w:id="2456" w:name="_Toc85467914"/>
      <w:bookmarkStart w:id="2457" w:name="_Toc89182956"/>
      <w:bookmarkStart w:id="2458" w:name="_Toc90651258"/>
      <w:bookmarkStart w:id="2459" w:name="_Toc96933408"/>
      <w:bookmarkStart w:id="2460" w:name="_Toc98507268"/>
      <w:bookmarkStart w:id="2461" w:name="_Toc98507721"/>
      <w:bookmarkStart w:id="2462" w:name="_Toc106640724"/>
      <w:bookmarkStart w:id="2463" w:name="_Toc122098598"/>
      <w:r w:rsidRPr="00616F0C">
        <w:lastRenderedPageBreak/>
        <w:t>6.1.3.5</w:t>
      </w:r>
      <w:r w:rsidRPr="00616F0C">
        <w:tab/>
        <w:t>Resource: BlockCollection (Collection)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0C180DC" w14:textId="77777777" w:rsidR="00E134FC" w:rsidRPr="00616F0C" w:rsidRDefault="00E134FC" w:rsidP="00E134FC">
      <w:pPr>
        <w:pStyle w:val="Heading5"/>
      </w:pPr>
      <w:bookmarkStart w:id="2464" w:name="_Toc34227075"/>
      <w:bookmarkStart w:id="2465" w:name="_Toc34749790"/>
      <w:bookmarkStart w:id="2466" w:name="_Toc34750350"/>
      <w:bookmarkStart w:id="2467" w:name="_Toc34750540"/>
      <w:bookmarkStart w:id="2468" w:name="_Toc35940946"/>
      <w:bookmarkStart w:id="2469" w:name="_Toc35937379"/>
      <w:bookmarkStart w:id="2470" w:name="_Toc36463773"/>
      <w:bookmarkStart w:id="2471" w:name="_Toc43131705"/>
      <w:bookmarkStart w:id="2472" w:name="_Toc45032540"/>
      <w:bookmarkStart w:id="2473" w:name="_Toc49782234"/>
      <w:bookmarkStart w:id="2474" w:name="_Toc51873670"/>
      <w:bookmarkStart w:id="2475" w:name="_Toc57209156"/>
      <w:bookmarkStart w:id="2476" w:name="_Toc58588499"/>
      <w:bookmarkStart w:id="2477" w:name="_Toc66114860"/>
      <w:bookmarkStart w:id="2478" w:name="_Toc67686371"/>
      <w:bookmarkStart w:id="2479" w:name="_Toc74994660"/>
      <w:bookmarkStart w:id="2480" w:name="_Toc85467915"/>
      <w:bookmarkStart w:id="2481" w:name="_Toc89182957"/>
      <w:bookmarkStart w:id="2482" w:name="_Toc90651259"/>
      <w:bookmarkStart w:id="2483" w:name="_Toc96933409"/>
      <w:bookmarkStart w:id="2484" w:name="_Toc98507269"/>
      <w:bookmarkStart w:id="2485" w:name="_Toc98507722"/>
      <w:bookmarkStart w:id="2486" w:name="_Toc106640725"/>
      <w:bookmarkStart w:id="2487" w:name="_Toc122098599"/>
      <w:r w:rsidRPr="00616F0C">
        <w:t>6.1.3.5.1</w:t>
      </w:r>
      <w:r w:rsidRPr="00616F0C">
        <w:tab/>
        <w:t>Description</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488" w:name="_Toc34227076"/>
      <w:bookmarkStart w:id="2489" w:name="_Toc34749791"/>
      <w:bookmarkStart w:id="2490" w:name="_Toc34750351"/>
      <w:bookmarkStart w:id="2491" w:name="_Toc34750541"/>
      <w:bookmarkStart w:id="2492" w:name="_Toc35940947"/>
      <w:bookmarkStart w:id="2493" w:name="_Toc35937380"/>
      <w:bookmarkStart w:id="2494" w:name="_Toc36463774"/>
      <w:bookmarkStart w:id="2495" w:name="_Toc43131706"/>
      <w:bookmarkStart w:id="2496" w:name="_Toc45032541"/>
      <w:bookmarkStart w:id="2497" w:name="_Toc49782235"/>
      <w:bookmarkStart w:id="2498" w:name="_Toc51873671"/>
      <w:bookmarkStart w:id="2499" w:name="_Toc57209157"/>
      <w:bookmarkStart w:id="2500" w:name="_Toc58588500"/>
      <w:bookmarkStart w:id="2501" w:name="_Toc66114861"/>
      <w:bookmarkStart w:id="2502" w:name="_Toc67686372"/>
      <w:bookmarkStart w:id="2503" w:name="_Toc74994661"/>
      <w:bookmarkStart w:id="2504" w:name="_Toc85467916"/>
      <w:bookmarkStart w:id="2505" w:name="_Toc89182958"/>
      <w:bookmarkStart w:id="2506" w:name="_Toc90651260"/>
      <w:bookmarkStart w:id="2507" w:name="_Toc96933410"/>
      <w:bookmarkStart w:id="2508" w:name="_Toc98507270"/>
      <w:bookmarkStart w:id="2509" w:name="_Toc98507723"/>
      <w:bookmarkStart w:id="2510" w:name="_Toc106640726"/>
      <w:bookmarkStart w:id="2511" w:name="_Toc122098600"/>
      <w:r w:rsidRPr="00616F0C">
        <w:t>6.1.3.5.2</w:t>
      </w:r>
      <w:r w:rsidRPr="00616F0C">
        <w:tab/>
        <w:t>Resource Definition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512" w:name="_Toc34227077"/>
      <w:bookmarkStart w:id="2513" w:name="_Toc34749792"/>
      <w:bookmarkStart w:id="2514" w:name="_Toc34750352"/>
      <w:bookmarkStart w:id="2515" w:name="_Toc34750542"/>
      <w:bookmarkStart w:id="2516" w:name="_Toc35940948"/>
      <w:bookmarkStart w:id="2517" w:name="_Toc35937381"/>
      <w:bookmarkStart w:id="2518" w:name="_Toc36463775"/>
      <w:bookmarkStart w:id="2519" w:name="_Toc43131707"/>
      <w:bookmarkStart w:id="2520" w:name="_Toc45032542"/>
      <w:bookmarkStart w:id="2521" w:name="_Toc49782236"/>
      <w:bookmarkStart w:id="2522" w:name="_Toc51873672"/>
      <w:bookmarkStart w:id="2523" w:name="_Toc57209158"/>
      <w:bookmarkStart w:id="2524" w:name="_Toc58588501"/>
      <w:bookmarkStart w:id="2525" w:name="_Toc66114862"/>
      <w:bookmarkStart w:id="2526" w:name="_Toc67686373"/>
      <w:bookmarkStart w:id="2527" w:name="_Toc74994662"/>
      <w:bookmarkStart w:id="2528" w:name="_Toc85467917"/>
      <w:bookmarkStart w:id="2529" w:name="_Toc89182959"/>
      <w:bookmarkStart w:id="2530" w:name="_Toc90651261"/>
      <w:bookmarkStart w:id="2531" w:name="_Toc96933411"/>
      <w:bookmarkStart w:id="2532" w:name="_Toc98507271"/>
      <w:bookmarkStart w:id="2533" w:name="_Toc98507724"/>
      <w:bookmarkStart w:id="2534" w:name="_Toc106640727"/>
      <w:bookmarkStart w:id="2535" w:name="_Toc122098601"/>
      <w:r w:rsidRPr="00616F0C">
        <w:t>6.1.3.5.3</w:t>
      </w:r>
      <w:r w:rsidRPr="00616F0C">
        <w:tab/>
        <w:t>Resource Standard Methods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3FD8F5B" w14:textId="77777777" w:rsidR="00E134FC" w:rsidRPr="00616F0C" w:rsidRDefault="00E134FC" w:rsidP="00E134FC">
      <w:pPr>
        <w:pStyle w:val="H6"/>
      </w:pPr>
      <w:bookmarkStart w:id="2536" w:name="_Toc34227078"/>
      <w:bookmarkStart w:id="2537" w:name="_Toc34749793"/>
      <w:bookmarkStart w:id="2538" w:name="_Toc34750353"/>
      <w:bookmarkStart w:id="2539" w:name="_Toc34750543"/>
      <w:bookmarkStart w:id="2540" w:name="_Toc35940949"/>
      <w:bookmarkStart w:id="2541" w:name="_Toc35937382"/>
      <w:bookmarkStart w:id="2542" w:name="_Toc36463776"/>
      <w:bookmarkStart w:id="2543" w:name="_Toc43131708"/>
      <w:bookmarkStart w:id="2544" w:name="_Toc45032543"/>
      <w:bookmarkStart w:id="2545" w:name="_Toc49782237"/>
      <w:bookmarkStart w:id="2546" w:name="_Toc51873673"/>
      <w:bookmarkStart w:id="2547" w:name="_Toc57209159"/>
      <w:bookmarkStart w:id="2548" w:name="_Toc58588502"/>
      <w:bookmarkStart w:id="2549" w:name="_Toc66114863"/>
      <w:bookmarkStart w:id="2550" w:name="_Toc67686374"/>
      <w:bookmarkStart w:id="2551" w:name="_Toc74994663"/>
      <w:bookmarkStart w:id="2552" w:name="_Toc85467918"/>
      <w:bookmarkStart w:id="2553" w:name="_Toc89182960"/>
      <w:bookmarkStart w:id="2554" w:name="_Toc90651262"/>
      <w:bookmarkStart w:id="2555" w:name="_Toc96933412"/>
      <w:r w:rsidRPr="00616F0C">
        <w:t>6.1.3.5.3.1</w:t>
      </w:r>
      <w:r w:rsidRPr="00616F0C">
        <w:tab/>
        <w:t>GET</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556" w:name="_Toc34227079"/>
      <w:bookmarkStart w:id="2557" w:name="_Toc34749794"/>
      <w:bookmarkStart w:id="2558" w:name="_Toc34750354"/>
      <w:bookmarkStart w:id="2559" w:name="_Toc34750544"/>
      <w:bookmarkStart w:id="2560" w:name="_Toc35940950"/>
      <w:bookmarkStart w:id="2561" w:name="_Toc35937383"/>
      <w:bookmarkStart w:id="2562" w:name="_Toc36463777"/>
      <w:bookmarkStart w:id="2563" w:name="_Toc43131709"/>
      <w:bookmarkStart w:id="2564" w:name="_Toc45032544"/>
      <w:bookmarkStart w:id="2565" w:name="_Toc49782238"/>
      <w:bookmarkStart w:id="2566" w:name="_Toc51873674"/>
      <w:bookmarkStart w:id="2567" w:name="_Toc57209160"/>
      <w:bookmarkStart w:id="2568" w:name="_Toc58588503"/>
      <w:bookmarkStart w:id="2569" w:name="_Toc66114864"/>
      <w:bookmarkStart w:id="2570" w:name="_Toc67686375"/>
      <w:bookmarkStart w:id="2571" w:name="_Toc74994664"/>
      <w:bookmarkStart w:id="2572" w:name="_Toc85467919"/>
      <w:bookmarkStart w:id="2573" w:name="_Toc89182961"/>
      <w:bookmarkStart w:id="2574" w:name="_Toc90651263"/>
      <w:bookmarkStart w:id="2575" w:name="_Toc96933413"/>
      <w:bookmarkStart w:id="2576" w:name="_Toc98507272"/>
      <w:bookmarkStart w:id="2577" w:name="_Toc98507725"/>
      <w:bookmarkStart w:id="2578" w:name="_Toc106640728"/>
      <w:bookmarkStart w:id="2579" w:name="_Toc122098602"/>
      <w:r w:rsidRPr="00616F0C">
        <w:t>6.1.3.6</w:t>
      </w:r>
      <w:r w:rsidRPr="00616F0C">
        <w:tab/>
        <w:t>Resource: Block (Document)</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B4184CB" w14:textId="77777777" w:rsidR="00E134FC" w:rsidRPr="00616F0C" w:rsidRDefault="00E134FC" w:rsidP="00E134FC">
      <w:pPr>
        <w:pStyle w:val="Heading5"/>
      </w:pPr>
      <w:bookmarkStart w:id="2580" w:name="_Toc34227080"/>
      <w:bookmarkStart w:id="2581" w:name="_Toc34749795"/>
      <w:bookmarkStart w:id="2582" w:name="_Toc34750355"/>
      <w:bookmarkStart w:id="2583" w:name="_Toc34750545"/>
      <w:bookmarkStart w:id="2584" w:name="_Toc35940951"/>
      <w:bookmarkStart w:id="2585" w:name="_Toc35937384"/>
      <w:bookmarkStart w:id="2586" w:name="_Toc36463778"/>
      <w:bookmarkStart w:id="2587" w:name="_Toc43131710"/>
      <w:bookmarkStart w:id="2588" w:name="_Toc45032545"/>
      <w:bookmarkStart w:id="2589" w:name="_Toc49782239"/>
      <w:bookmarkStart w:id="2590" w:name="_Toc51873675"/>
      <w:bookmarkStart w:id="2591" w:name="_Toc57209161"/>
      <w:bookmarkStart w:id="2592" w:name="_Toc58588504"/>
      <w:bookmarkStart w:id="2593" w:name="_Toc66114865"/>
      <w:bookmarkStart w:id="2594" w:name="_Toc67686376"/>
      <w:bookmarkStart w:id="2595" w:name="_Toc74994665"/>
      <w:bookmarkStart w:id="2596" w:name="_Toc85467920"/>
      <w:bookmarkStart w:id="2597" w:name="_Toc89182962"/>
      <w:bookmarkStart w:id="2598" w:name="_Toc90651264"/>
      <w:bookmarkStart w:id="2599" w:name="_Toc96933414"/>
      <w:bookmarkStart w:id="2600" w:name="_Toc98507273"/>
      <w:bookmarkStart w:id="2601" w:name="_Toc98507726"/>
      <w:bookmarkStart w:id="2602" w:name="_Toc106640729"/>
      <w:bookmarkStart w:id="2603" w:name="_Toc122098603"/>
      <w:r w:rsidRPr="00616F0C">
        <w:t>6.1.3.6.1</w:t>
      </w:r>
      <w:r w:rsidRPr="00616F0C">
        <w:tab/>
        <w:t>Description</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604" w:name="_Toc34227081"/>
      <w:bookmarkStart w:id="2605" w:name="_Toc34749796"/>
      <w:bookmarkStart w:id="2606" w:name="_Toc34750356"/>
      <w:bookmarkStart w:id="2607" w:name="_Toc34750546"/>
      <w:bookmarkStart w:id="2608" w:name="_Toc35940952"/>
      <w:bookmarkStart w:id="2609" w:name="_Toc35937385"/>
      <w:bookmarkStart w:id="2610" w:name="_Toc36463779"/>
      <w:bookmarkStart w:id="2611" w:name="_Toc43131711"/>
      <w:bookmarkStart w:id="2612" w:name="_Toc45032546"/>
      <w:bookmarkStart w:id="2613" w:name="_Toc49782240"/>
      <w:bookmarkStart w:id="2614" w:name="_Toc51873676"/>
      <w:bookmarkStart w:id="2615" w:name="_Toc57209162"/>
      <w:bookmarkStart w:id="2616" w:name="_Toc58588505"/>
      <w:bookmarkStart w:id="2617" w:name="_Toc66114866"/>
      <w:bookmarkStart w:id="2618" w:name="_Toc67686377"/>
      <w:bookmarkStart w:id="2619" w:name="_Toc74994666"/>
      <w:bookmarkStart w:id="2620" w:name="_Toc85467921"/>
      <w:bookmarkStart w:id="2621" w:name="_Toc89182963"/>
      <w:bookmarkStart w:id="2622" w:name="_Toc90651265"/>
      <w:bookmarkStart w:id="2623" w:name="_Toc96933415"/>
      <w:bookmarkStart w:id="2624" w:name="_Toc98507274"/>
      <w:bookmarkStart w:id="2625" w:name="_Toc98507727"/>
      <w:bookmarkStart w:id="2626" w:name="_Toc106640730"/>
      <w:bookmarkStart w:id="2627" w:name="_Toc122098604"/>
      <w:r w:rsidRPr="00616F0C">
        <w:lastRenderedPageBreak/>
        <w:t>6.1.3.6.2</w:t>
      </w:r>
      <w:r w:rsidRPr="00616F0C">
        <w:tab/>
        <w:t>Resource Definition</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628" w:name="_Toc34227082"/>
      <w:bookmarkStart w:id="2629" w:name="_Toc34749797"/>
      <w:bookmarkStart w:id="2630" w:name="_Toc34750357"/>
      <w:bookmarkStart w:id="2631" w:name="_Toc34750547"/>
      <w:bookmarkStart w:id="2632" w:name="_Toc35940953"/>
      <w:bookmarkStart w:id="2633" w:name="_Toc35937386"/>
      <w:bookmarkStart w:id="2634" w:name="_Toc36463780"/>
      <w:bookmarkStart w:id="2635" w:name="_Toc43131712"/>
      <w:bookmarkStart w:id="2636" w:name="_Toc45032547"/>
      <w:bookmarkStart w:id="2637" w:name="_Toc49782241"/>
      <w:bookmarkStart w:id="2638" w:name="_Toc51873677"/>
      <w:bookmarkStart w:id="2639" w:name="_Toc57209163"/>
      <w:bookmarkStart w:id="2640" w:name="_Toc58588506"/>
      <w:bookmarkStart w:id="2641" w:name="_Toc66114867"/>
      <w:bookmarkStart w:id="2642" w:name="_Toc67686378"/>
      <w:bookmarkStart w:id="2643" w:name="_Toc74994667"/>
      <w:bookmarkStart w:id="2644" w:name="_Toc85467922"/>
      <w:bookmarkStart w:id="2645" w:name="_Toc89182964"/>
      <w:bookmarkStart w:id="2646" w:name="_Toc90651266"/>
      <w:bookmarkStart w:id="2647" w:name="_Toc96933416"/>
      <w:bookmarkStart w:id="2648" w:name="_Toc98507275"/>
      <w:bookmarkStart w:id="2649" w:name="_Toc98507728"/>
      <w:bookmarkStart w:id="2650" w:name="_Toc106640731"/>
      <w:bookmarkStart w:id="2651" w:name="_Toc122098605"/>
      <w:r w:rsidRPr="00616F0C">
        <w:t>6.1.3.6.3</w:t>
      </w:r>
      <w:r w:rsidRPr="00616F0C">
        <w:tab/>
        <w:t>Resource Standard Methods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2A4739CD" w14:textId="77777777" w:rsidR="00E134FC" w:rsidRPr="00616F0C" w:rsidRDefault="00E134FC" w:rsidP="00E134FC">
      <w:pPr>
        <w:pStyle w:val="H6"/>
      </w:pPr>
      <w:bookmarkStart w:id="2652" w:name="_Toc34227083"/>
      <w:bookmarkStart w:id="2653" w:name="_Toc34749798"/>
      <w:bookmarkStart w:id="2654" w:name="_Toc34750358"/>
      <w:bookmarkStart w:id="2655" w:name="_Toc34750548"/>
      <w:bookmarkStart w:id="2656" w:name="_Toc35940954"/>
      <w:bookmarkStart w:id="2657" w:name="_Toc35937387"/>
      <w:bookmarkStart w:id="2658" w:name="_Toc36463781"/>
      <w:bookmarkStart w:id="2659" w:name="_Toc43131713"/>
      <w:bookmarkStart w:id="2660" w:name="_Toc45032548"/>
      <w:bookmarkStart w:id="2661" w:name="_Toc49782242"/>
      <w:bookmarkStart w:id="2662" w:name="_Toc51873678"/>
      <w:bookmarkStart w:id="2663" w:name="_Toc57209164"/>
      <w:bookmarkStart w:id="2664" w:name="_Toc58588507"/>
      <w:bookmarkStart w:id="2665" w:name="_Toc66114868"/>
      <w:bookmarkStart w:id="2666" w:name="_Toc67686379"/>
      <w:bookmarkStart w:id="2667" w:name="_Toc74994668"/>
      <w:bookmarkStart w:id="2668" w:name="_Toc85467923"/>
      <w:bookmarkStart w:id="2669" w:name="_Toc89182965"/>
      <w:bookmarkStart w:id="2670" w:name="_Toc90651267"/>
      <w:bookmarkStart w:id="2671" w:name="_Toc96933417"/>
      <w:r w:rsidRPr="00616F0C">
        <w:t>6.1.3.6.3.1</w:t>
      </w:r>
      <w:r w:rsidRPr="00616F0C">
        <w:tab/>
        <w:t>GET</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672" w:name="_Toc34227084"/>
      <w:bookmarkStart w:id="2673" w:name="_Toc34749799"/>
      <w:bookmarkStart w:id="2674" w:name="_Toc34750359"/>
      <w:bookmarkStart w:id="2675" w:name="_Toc34750549"/>
      <w:bookmarkStart w:id="2676" w:name="_Toc35940955"/>
      <w:bookmarkStart w:id="2677" w:name="_Toc35937388"/>
      <w:bookmarkStart w:id="2678" w:name="_Toc36463782"/>
      <w:bookmarkStart w:id="2679" w:name="_Toc43131714"/>
      <w:bookmarkStart w:id="2680" w:name="_Toc45032549"/>
      <w:bookmarkStart w:id="2681" w:name="_Toc49782243"/>
      <w:bookmarkStart w:id="2682" w:name="_Toc51873679"/>
      <w:bookmarkStart w:id="2683" w:name="_Toc57209165"/>
      <w:bookmarkStart w:id="2684" w:name="_Toc58588508"/>
      <w:bookmarkStart w:id="2685" w:name="_Toc66114869"/>
      <w:bookmarkStart w:id="2686" w:name="_Toc67686380"/>
      <w:bookmarkStart w:id="2687" w:name="_Toc74994669"/>
      <w:bookmarkStart w:id="2688" w:name="_Toc85467924"/>
      <w:bookmarkStart w:id="2689" w:name="_Toc89182966"/>
      <w:bookmarkStart w:id="2690" w:name="_Toc90651268"/>
      <w:bookmarkStart w:id="2691" w:name="_Toc96933418"/>
      <w:r w:rsidRPr="00616F0C">
        <w:t>6.1.3.6.3.2</w:t>
      </w:r>
      <w:r w:rsidRPr="00616F0C">
        <w:tab/>
        <w:t>PUT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692" w:name="_Toc34227085"/>
      <w:bookmarkStart w:id="2693" w:name="_Toc34749800"/>
      <w:bookmarkStart w:id="2694" w:name="_Toc34750360"/>
      <w:bookmarkStart w:id="2695" w:name="_Toc34750550"/>
      <w:bookmarkStart w:id="2696" w:name="_Toc35940956"/>
      <w:bookmarkStart w:id="2697" w:name="_Toc35937389"/>
      <w:bookmarkStart w:id="2698" w:name="_Toc36463783"/>
      <w:bookmarkStart w:id="2699" w:name="_Toc43131715"/>
      <w:bookmarkStart w:id="2700" w:name="_Toc45032550"/>
      <w:bookmarkStart w:id="2701" w:name="_Toc49782244"/>
      <w:bookmarkStart w:id="2702" w:name="_Toc51873680"/>
      <w:bookmarkStart w:id="2703" w:name="_Toc57209166"/>
      <w:bookmarkStart w:id="2704" w:name="_Toc58588509"/>
      <w:bookmarkStart w:id="2705" w:name="_Toc66114870"/>
      <w:bookmarkStart w:id="2706" w:name="_Toc67686381"/>
      <w:bookmarkStart w:id="2707" w:name="_Toc74994670"/>
      <w:bookmarkStart w:id="2708" w:name="_Toc85467925"/>
      <w:bookmarkStart w:id="2709" w:name="_Toc89182967"/>
      <w:bookmarkStart w:id="2710" w:name="_Toc90651269"/>
      <w:bookmarkStart w:id="2711" w:name="_Toc96933419"/>
      <w:r w:rsidRPr="00616F0C">
        <w:t>6.1.3.6.3.3</w:t>
      </w:r>
      <w:r w:rsidRPr="00616F0C">
        <w:tab/>
        <w:t>DELETE</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712" w:name="_Toc43131716"/>
      <w:bookmarkStart w:id="2713" w:name="_Toc45032551"/>
      <w:bookmarkStart w:id="2714" w:name="_Toc49782245"/>
      <w:bookmarkStart w:id="2715" w:name="_Toc51873681"/>
      <w:bookmarkStart w:id="2716" w:name="_Toc57209167"/>
      <w:bookmarkStart w:id="2717" w:name="_Toc58588510"/>
      <w:bookmarkStart w:id="2718" w:name="_Toc66114871"/>
      <w:bookmarkStart w:id="2719" w:name="_Toc67686382"/>
      <w:bookmarkStart w:id="2720" w:name="_Toc74994671"/>
      <w:bookmarkStart w:id="2721" w:name="_Toc85467926"/>
      <w:bookmarkStart w:id="2722" w:name="_Toc89182968"/>
      <w:bookmarkStart w:id="2723" w:name="_Toc90651270"/>
      <w:bookmarkStart w:id="2724" w:name="_Toc96933420"/>
      <w:bookmarkStart w:id="2725" w:name="_Toc98507276"/>
      <w:bookmarkStart w:id="2726" w:name="_Toc98507729"/>
      <w:bookmarkStart w:id="2727" w:name="_Toc106640732"/>
      <w:bookmarkStart w:id="2728" w:name="_Toc22187567"/>
      <w:bookmarkStart w:id="2729" w:name="_Toc22630789"/>
      <w:bookmarkStart w:id="2730" w:name="_Toc34227086"/>
      <w:bookmarkStart w:id="2731" w:name="_Toc34749801"/>
      <w:bookmarkStart w:id="2732" w:name="_Toc34750361"/>
      <w:bookmarkStart w:id="2733" w:name="_Toc34750551"/>
      <w:bookmarkStart w:id="2734" w:name="_Toc35940957"/>
      <w:bookmarkStart w:id="2735" w:name="_Toc35937390"/>
      <w:bookmarkStart w:id="2736" w:name="_Toc36463784"/>
      <w:bookmarkStart w:id="2737" w:name="_Toc122098606"/>
      <w:r w:rsidRPr="00CF6BF3">
        <w:t>6.1.</w:t>
      </w:r>
      <w:r>
        <w:t>3.7</w:t>
      </w:r>
      <w:r w:rsidRPr="006C6608">
        <w:tab/>
      </w:r>
      <w:r>
        <w:t xml:space="preserve">Resource: </w:t>
      </w:r>
      <w:r w:rsidRPr="006C6608">
        <w:t>Notification</w:t>
      </w:r>
      <w:r>
        <w:t>Subscriptions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37"/>
    </w:p>
    <w:p w14:paraId="7CC2C081" w14:textId="77777777" w:rsidR="00E134FC" w:rsidRPr="00533C32" w:rsidRDefault="00E134FC" w:rsidP="00E134FC">
      <w:pPr>
        <w:pStyle w:val="Heading5"/>
        <w:rPr>
          <w:rFonts w:eastAsia="DengXian"/>
        </w:rPr>
      </w:pPr>
      <w:bookmarkStart w:id="2738" w:name="_Toc43131717"/>
      <w:bookmarkStart w:id="2739" w:name="_Toc45032552"/>
      <w:bookmarkStart w:id="2740" w:name="_Toc49782246"/>
      <w:bookmarkStart w:id="2741" w:name="_Toc51873682"/>
      <w:bookmarkStart w:id="2742" w:name="_Toc57209168"/>
      <w:bookmarkStart w:id="2743" w:name="_Toc58588511"/>
      <w:bookmarkStart w:id="2744" w:name="_Toc66114872"/>
      <w:bookmarkStart w:id="2745" w:name="_Toc67686383"/>
      <w:bookmarkStart w:id="2746" w:name="_Toc74994672"/>
      <w:bookmarkStart w:id="2747" w:name="_Toc85467927"/>
      <w:bookmarkStart w:id="2748" w:name="_Toc89182969"/>
      <w:bookmarkStart w:id="2749" w:name="_Toc90651271"/>
      <w:bookmarkStart w:id="2750" w:name="_Toc96933421"/>
      <w:bookmarkStart w:id="2751" w:name="_Toc98507277"/>
      <w:bookmarkStart w:id="2752" w:name="_Toc98507730"/>
      <w:bookmarkStart w:id="2753" w:name="_Toc106640733"/>
      <w:bookmarkStart w:id="2754" w:name="_Toc122098607"/>
      <w:r>
        <w:rPr>
          <w:rFonts w:eastAsia="DengXian"/>
        </w:rPr>
        <w:t>6.1.3</w:t>
      </w:r>
      <w:r>
        <w:t>.7</w:t>
      </w:r>
      <w:r w:rsidRPr="00533C32">
        <w:rPr>
          <w:rFonts w:eastAsia="DengXian"/>
        </w:rPr>
        <w:t>.1</w:t>
      </w:r>
      <w:r w:rsidRPr="00533C32">
        <w:rPr>
          <w:rFonts w:eastAsia="DengXian"/>
        </w:rPr>
        <w:tab/>
        <w:t>Description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755" w:name="_Toc43131718"/>
      <w:bookmarkStart w:id="2756" w:name="_Toc45032553"/>
      <w:bookmarkStart w:id="2757" w:name="_Toc49782247"/>
      <w:bookmarkStart w:id="2758" w:name="_Toc51873683"/>
      <w:bookmarkStart w:id="2759" w:name="_Toc57209169"/>
      <w:bookmarkStart w:id="2760" w:name="_Toc58588512"/>
      <w:bookmarkStart w:id="2761" w:name="_Toc66114873"/>
      <w:bookmarkStart w:id="2762" w:name="_Toc67686384"/>
      <w:bookmarkStart w:id="2763" w:name="_Toc74994673"/>
      <w:bookmarkStart w:id="2764" w:name="_Toc85467928"/>
      <w:bookmarkStart w:id="2765" w:name="_Toc89182970"/>
      <w:bookmarkStart w:id="2766" w:name="_Toc90651272"/>
      <w:bookmarkStart w:id="2767" w:name="_Toc96933422"/>
      <w:bookmarkStart w:id="2768" w:name="_Toc98507278"/>
      <w:bookmarkStart w:id="2769" w:name="_Toc98507731"/>
      <w:bookmarkStart w:id="2770" w:name="_Toc106640734"/>
      <w:bookmarkStart w:id="2771" w:name="_Toc122098608"/>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2772" w:name="_Toc43131719"/>
      <w:bookmarkStart w:id="2773" w:name="_Toc45032554"/>
      <w:bookmarkStart w:id="2774" w:name="_Toc49782248"/>
      <w:bookmarkStart w:id="2775" w:name="_Toc51873684"/>
      <w:bookmarkStart w:id="2776" w:name="_Toc57209170"/>
      <w:bookmarkStart w:id="2777" w:name="_Toc58588513"/>
      <w:bookmarkStart w:id="2778" w:name="_Toc66114874"/>
      <w:bookmarkStart w:id="2779" w:name="_Toc67686385"/>
      <w:bookmarkStart w:id="2780" w:name="_Toc74994674"/>
      <w:bookmarkStart w:id="2781" w:name="_Toc85467929"/>
      <w:bookmarkStart w:id="2782" w:name="_Toc89182971"/>
      <w:bookmarkStart w:id="2783" w:name="_Toc90651273"/>
      <w:bookmarkStart w:id="2784" w:name="_Toc96933423"/>
      <w:bookmarkStart w:id="2785" w:name="_Toc98507279"/>
      <w:bookmarkStart w:id="2786" w:name="_Toc98507732"/>
      <w:bookmarkStart w:id="2787" w:name="_Toc106640735"/>
      <w:bookmarkStart w:id="2788" w:name="_Toc122098609"/>
      <w:r>
        <w:t>6.1.3.7</w:t>
      </w:r>
      <w:r w:rsidRPr="00616F0C">
        <w:rPr>
          <w:noProof/>
        </w:rPr>
        <w:t>.3</w:t>
      </w:r>
      <w:r w:rsidRPr="00616F0C">
        <w:rPr>
          <w:noProof/>
        </w:rPr>
        <w:tab/>
        <w:t>Standard Methods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299903C6" w14:textId="77777777" w:rsidR="00E134FC" w:rsidRPr="00533C32" w:rsidRDefault="00E134FC" w:rsidP="00E134FC">
      <w:pPr>
        <w:pStyle w:val="H6"/>
        <w:rPr>
          <w:rFonts w:eastAsia="DengXian"/>
        </w:rPr>
      </w:pPr>
      <w:bookmarkStart w:id="2789" w:name="_Toc43131720"/>
      <w:bookmarkStart w:id="2790" w:name="_Toc45032555"/>
      <w:bookmarkStart w:id="2791" w:name="_Toc49782249"/>
      <w:bookmarkStart w:id="2792" w:name="_Toc51873685"/>
      <w:bookmarkStart w:id="2793" w:name="_Toc57209171"/>
      <w:bookmarkStart w:id="2794" w:name="_Toc58588514"/>
      <w:bookmarkStart w:id="2795" w:name="_Toc66114875"/>
      <w:bookmarkStart w:id="2796" w:name="_Toc67686386"/>
      <w:bookmarkStart w:id="2797" w:name="_Toc74994675"/>
      <w:bookmarkStart w:id="2798" w:name="_Toc85467930"/>
      <w:bookmarkStart w:id="2799" w:name="_Toc89182972"/>
      <w:bookmarkStart w:id="2800" w:name="_Toc90651274"/>
      <w:bookmarkStart w:id="2801"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2802" w:name="_Toc43131721"/>
      <w:bookmarkStart w:id="2803" w:name="_Toc45032556"/>
      <w:bookmarkStart w:id="2804" w:name="_Toc49782250"/>
      <w:bookmarkStart w:id="2805" w:name="_Toc51873686"/>
      <w:bookmarkStart w:id="2806" w:name="_Toc57209172"/>
      <w:bookmarkStart w:id="2807" w:name="_Toc58588515"/>
      <w:bookmarkStart w:id="2808" w:name="_Toc66114876"/>
      <w:bookmarkStart w:id="2809" w:name="_Toc67686387"/>
      <w:bookmarkStart w:id="2810" w:name="_Toc74994676"/>
      <w:bookmarkStart w:id="2811" w:name="_Toc85467931"/>
      <w:bookmarkStart w:id="2812" w:name="_Toc89182973"/>
      <w:bookmarkStart w:id="2813" w:name="_Toc90651275"/>
      <w:bookmarkStart w:id="2814" w:name="_Toc96933425"/>
      <w:bookmarkStart w:id="2815" w:name="_Toc98507280"/>
      <w:bookmarkStart w:id="2816" w:name="_Toc98507733"/>
      <w:bookmarkStart w:id="2817" w:name="_Toc106640736"/>
      <w:bookmarkStart w:id="2818" w:name="_Toc20127047"/>
      <w:bookmarkStart w:id="2819" w:name="_Toc27589023"/>
      <w:bookmarkStart w:id="2820" w:name="_Toc36459822"/>
      <w:bookmarkStart w:id="2821" w:name="_Toc122098610"/>
      <w:r>
        <w:rPr>
          <w:rFonts w:eastAsia="DengXian"/>
        </w:rPr>
        <w:t>6.1.3.8</w:t>
      </w:r>
      <w:r w:rsidRPr="00533C32">
        <w:rPr>
          <w:rFonts w:eastAsia="DengXian"/>
        </w:rPr>
        <w:tab/>
        <w:t xml:space="preserve">Resource: </w:t>
      </w:r>
      <w:r>
        <w:rPr>
          <w:rFonts w:eastAsia="DengXian"/>
        </w:rPr>
        <w:t>IndividualNotificationSubscription</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21"/>
    </w:p>
    <w:p w14:paraId="70617876" w14:textId="77777777" w:rsidR="00E134FC" w:rsidRPr="00533C32" w:rsidRDefault="00E134FC" w:rsidP="00E134FC">
      <w:pPr>
        <w:pStyle w:val="Heading5"/>
        <w:rPr>
          <w:rFonts w:eastAsia="DengXian"/>
        </w:rPr>
      </w:pPr>
      <w:bookmarkStart w:id="2822" w:name="_Toc20127048"/>
      <w:bookmarkStart w:id="2823" w:name="_Toc27589024"/>
      <w:bookmarkStart w:id="2824" w:name="_Toc36459823"/>
      <w:bookmarkStart w:id="2825" w:name="_Toc43131722"/>
      <w:bookmarkStart w:id="2826" w:name="_Toc45032557"/>
      <w:bookmarkStart w:id="2827" w:name="_Toc49782251"/>
      <w:bookmarkStart w:id="2828" w:name="_Toc51873687"/>
      <w:bookmarkStart w:id="2829" w:name="_Toc57209173"/>
      <w:bookmarkStart w:id="2830" w:name="_Toc58588516"/>
      <w:bookmarkStart w:id="2831" w:name="_Toc66114877"/>
      <w:bookmarkStart w:id="2832" w:name="_Toc67686388"/>
      <w:bookmarkStart w:id="2833" w:name="_Toc74994677"/>
      <w:bookmarkStart w:id="2834" w:name="_Toc85467932"/>
      <w:bookmarkStart w:id="2835" w:name="_Toc89182974"/>
      <w:bookmarkStart w:id="2836" w:name="_Toc90651276"/>
      <w:bookmarkStart w:id="2837" w:name="_Toc96933426"/>
      <w:bookmarkStart w:id="2838" w:name="_Toc98507281"/>
      <w:bookmarkStart w:id="2839" w:name="_Toc98507734"/>
      <w:bookmarkStart w:id="2840" w:name="_Toc106640737"/>
      <w:bookmarkStart w:id="2841" w:name="_Toc122098611"/>
      <w:bookmarkEnd w:id="2818"/>
      <w:bookmarkEnd w:id="2819"/>
      <w:bookmarkEnd w:id="2820"/>
      <w:r>
        <w:rPr>
          <w:rFonts w:eastAsia="DengXian"/>
        </w:rPr>
        <w:t>6.1.3.8</w:t>
      </w:r>
      <w:r w:rsidRPr="00533C32">
        <w:rPr>
          <w:rFonts w:eastAsia="DengXian"/>
        </w:rPr>
        <w:t>.1</w:t>
      </w:r>
      <w:r w:rsidRPr="00533C32">
        <w:rPr>
          <w:rFonts w:eastAsia="DengXian"/>
        </w:rPr>
        <w:tab/>
        <w:t>Description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2842" w:name="_Toc20127049"/>
      <w:bookmarkStart w:id="2843" w:name="_Toc27589025"/>
      <w:bookmarkStart w:id="2844" w:name="_Toc36459824"/>
      <w:bookmarkStart w:id="2845" w:name="_Toc43131723"/>
      <w:bookmarkStart w:id="2846" w:name="_Toc45032558"/>
      <w:bookmarkStart w:id="2847" w:name="_Toc49782252"/>
      <w:bookmarkStart w:id="2848" w:name="_Toc51873688"/>
      <w:bookmarkStart w:id="2849" w:name="_Toc57209174"/>
      <w:bookmarkStart w:id="2850" w:name="_Toc58588517"/>
      <w:bookmarkStart w:id="2851" w:name="_Toc66114878"/>
      <w:bookmarkStart w:id="2852" w:name="_Toc67686389"/>
      <w:bookmarkStart w:id="2853" w:name="_Toc74994678"/>
      <w:bookmarkStart w:id="2854" w:name="_Toc85467933"/>
      <w:bookmarkStart w:id="2855" w:name="_Toc89182975"/>
      <w:bookmarkStart w:id="2856" w:name="_Toc90651277"/>
      <w:bookmarkStart w:id="2857" w:name="_Toc96933427"/>
      <w:bookmarkStart w:id="2858" w:name="_Toc98507282"/>
      <w:bookmarkStart w:id="2859" w:name="_Toc98507735"/>
      <w:bookmarkStart w:id="2860" w:name="_Toc106640738"/>
      <w:bookmarkStart w:id="2861" w:name="_Toc122098612"/>
      <w:r>
        <w:rPr>
          <w:rFonts w:eastAsia="DengXian"/>
        </w:rPr>
        <w:t>6.1.3.8</w:t>
      </w:r>
      <w:r w:rsidRPr="00533C32">
        <w:rPr>
          <w:rFonts w:eastAsia="DengXian"/>
        </w:rPr>
        <w:t>.2</w:t>
      </w:r>
      <w:r w:rsidRPr="00533C32">
        <w:rPr>
          <w:rFonts w:eastAsia="DengXian"/>
        </w:rPr>
        <w:tab/>
        <w:t>Resource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2862" w:name="_Toc20127050"/>
      <w:bookmarkStart w:id="2863" w:name="_Toc27589026"/>
      <w:bookmarkStart w:id="2864" w:name="_Toc36459825"/>
      <w:bookmarkStart w:id="2865" w:name="_Toc43131724"/>
      <w:bookmarkStart w:id="2866" w:name="_Toc45032559"/>
      <w:bookmarkStart w:id="2867" w:name="_Toc49782253"/>
      <w:bookmarkStart w:id="2868" w:name="_Toc51873689"/>
      <w:bookmarkStart w:id="2869" w:name="_Toc57209175"/>
      <w:bookmarkStart w:id="2870" w:name="_Toc58588518"/>
      <w:bookmarkStart w:id="2871" w:name="_Toc66114879"/>
      <w:bookmarkStart w:id="2872" w:name="_Toc67686390"/>
      <w:bookmarkStart w:id="2873" w:name="_Toc74994679"/>
      <w:bookmarkStart w:id="2874" w:name="_Toc85467934"/>
      <w:bookmarkStart w:id="2875" w:name="_Toc89182976"/>
      <w:bookmarkStart w:id="2876" w:name="_Toc90651278"/>
      <w:bookmarkStart w:id="2877" w:name="_Toc96933428"/>
      <w:bookmarkStart w:id="2878" w:name="_Toc98507283"/>
      <w:bookmarkStart w:id="2879" w:name="_Toc98507736"/>
      <w:bookmarkStart w:id="2880" w:name="_Toc106640739"/>
      <w:bookmarkStart w:id="2881" w:name="_Toc122098613"/>
      <w:r>
        <w:rPr>
          <w:rFonts w:eastAsia="DengXian"/>
        </w:rPr>
        <w:t>6.1.3.8</w:t>
      </w:r>
      <w:r w:rsidRPr="00533C32">
        <w:rPr>
          <w:rFonts w:eastAsia="DengXian"/>
        </w:rPr>
        <w:t>.3</w:t>
      </w:r>
      <w:r w:rsidRPr="00533C32">
        <w:rPr>
          <w:rFonts w:eastAsia="DengXian"/>
        </w:rPr>
        <w:tab/>
        <w:t>Resource Standard Methods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0623F30F" w14:textId="77777777" w:rsidR="00E134FC" w:rsidRPr="00533C32" w:rsidRDefault="00E134FC" w:rsidP="00E134FC">
      <w:pPr>
        <w:pStyle w:val="H6"/>
        <w:rPr>
          <w:rFonts w:eastAsia="DengXian"/>
        </w:rPr>
      </w:pPr>
      <w:bookmarkStart w:id="2882" w:name="_Toc20127051"/>
      <w:bookmarkStart w:id="2883" w:name="_Toc27589027"/>
      <w:bookmarkStart w:id="2884" w:name="_Toc36459826"/>
      <w:bookmarkStart w:id="2885" w:name="_Toc43131725"/>
      <w:bookmarkStart w:id="2886" w:name="_Toc45032560"/>
      <w:bookmarkStart w:id="2887" w:name="_Toc49782254"/>
      <w:bookmarkStart w:id="2888" w:name="_Toc51873690"/>
      <w:bookmarkStart w:id="2889" w:name="_Toc57209176"/>
      <w:bookmarkStart w:id="2890" w:name="_Toc58588519"/>
      <w:bookmarkStart w:id="2891" w:name="_Toc66114880"/>
      <w:bookmarkStart w:id="2892" w:name="_Toc67686391"/>
      <w:bookmarkStart w:id="2893" w:name="_Toc74994680"/>
      <w:bookmarkStart w:id="2894" w:name="_Toc85467935"/>
      <w:bookmarkStart w:id="2895" w:name="_Toc89182977"/>
      <w:bookmarkStart w:id="2896" w:name="_Toc90651279"/>
      <w:bookmarkStart w:id="2897" w:name="_Toc96933429"/>
      <w:r>
        <w:rPr>
          <w:rFonts w:eastAsia="DengXian"/>
        </w:rPr>
        <w:t>6.1.3.8</w:t>
      </w:r>
      <w:r w:rsidRPr="00533C32">
        <w:rPr>
          <w:rFonts w:eastAsia="DengXian"/>
        </w:rPr>
        <w:t>.3.1</w:t>
      </w:r>
      <w:r w:rsidRPr="00533C32">
        <w:rPr>
          <w:rFonts w:eastAsia="DengXian"/>
        </w:rPr>
        <w:tab/>
        <w:t>DELETE</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2898" w:name="_Toc20127052"/>
      <w:bookmarkStart w:id="2899" w:name="_Toc27589028"/>
      <w:bookmarkStart w:id="2900" w:name="_Toc36459827"/>
      <w:bookmarkStart w:id="2901" w:name="_Toc43131726"/>
      <w:bookmarkStart w:id="2902" w:name="_Toc45032561"/>
      <w:bookmarkStart w:id="2903" w:name="_Toc49782255"/>
      <w:bookmarkStart w:id="2904" w:name="_Toc51873691"/>
      <w:bookmarkStart w:id="2905" w:name="_Toc57209177"/>
      <w:bookmarkStart w:id="2906" w:name="_Toc58588520"/>
      <w:bookmarkStart w:id="2907" w:name="_Toc66114881"/>
      <w:bookmarkStart w:id="2908" w:name="_Toc67686392"/>
      <w:bookmarkStart w:id="2909" w:name="_Toc74994681"/>
      <w:bookmarkStart w:id="2910" w:name="_Toc85467936"/>
      <w:bookmarkStart w:id="2911" w:name="_Toc89182978"/>
      <w:bookmarkStart w:id="2912" w:name="_Toc90651280"/>
      <w:bookmarkStart w:id="2913" w:name="_Toc9693343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2914" w:name="_Toc36459828"/>
      <w:bookmarkStart w:id="2915" w:name="_Toc43131727"/>
      <w:bookmarkStart w:id="2916" w:name="_Toc45032562"/>
      <w:bookmarkStart w:id="2917" w:name="_Toc49782256"/>
      <w:bookmarkStart w:id="2918" w:name="_Toc51873692"/>
      <w:bookmarkStart w:id="2919" w:name="_Toc57209178"/>
      <w:bookmarkStart w:id="2920" w:name="_Toc58588521"/>
      <w:bookmarkStart w:id="2921" w:name="_Toc66114882"/>
      <w:bookmarkStart w:id="2922" w:name="_Toc67686393"/>
      <w:bookmarkStart w:id="2923" w:name="_Toc74994682"/>
      <w:bookmarkStart w:id="2924" w:name="_Toc85467937"/>
      <w:bookmarkStart w:id="2925" w:name="_Toc89182979"/>
      <w:bookmarkStart w:id="2926" w:name="_Toc90651281"/>
      <w:bookmarkStart w:id="2927" w:name="_Toc96933431"/>
      <w:r>
        <w:rPr>
          <w:rFonts w:eastAsia="DengXian"/>
        </w:rPr>
        <w:t>6.1.3.8.3.3</w:t>
      </w:r>
      <w:r w:rsidRPr="00533C32">
        <w:rPr>
          <w:rFonts w:eastAsia="DengXian"/>
        </w:rPr>
        <w:tab/>
      </w:r>
      <w:r>
        <w:rPr>
          <w:rFonts w:eastAsia="DengXian"/>
        </w:rPr>
        <w:t>GET</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2928" w:name="_Toc43131728"/>
      <w:bookmarkStart w:id="2929" w:name="_Toc45032563"/>
      <w:bookmarkStart w:id="2930" w:name="_Toc49782257"/>
      <w:bookmarkStart w:id="2931" w:name="_Toc51873693"/>
      <w:bookmarkStart w:id="2932" w:name="_Toc57209179"/>
      <w:bookmarkStart w:id="2933" w:name="_Toc58588522"/>
      <w:bookmarkStart w:id="2934" w:name="_Toc66114883"/>
      <w:bookmarkStart w:id="2935" w:name="_Toc67686394"/>
      <w:bookmarkStart w:id="2936" w:name="_Toc74994683"/>
      <w:bookmarkStart w:id="2937" w:name="_Toc85467938"/>
      <w:bookmarkStart w:id="2938" w:name="_Toc89182980"/>
      <w:bookmarkStart w:id="2939" w:name="_Toc90651282"/>
      <w:bookmarkStart w:id="2940" w:name="_Toc96933432"/>
      <w:r>
        <w:t>6.1.3.8</w:t>
      </w:r>
      <w:r w:rsidRPr="00616F0C">
        <w:t>.3</w:t>
      </w:r>
      <w:r w:rsidRPr="00616F0C">
        <w:rPr>
          <w:noProof/>
        </w:rPr>
        <w:t>.</w:t>
      </w:r>
      <w:r>
        <w:rPr>
          <w:noProof/>
        </w:rPr>
        <w:t>4</w:t>
      </w:r>
      <w:r w:rsidRPr="00616F0C">
        <w:rPr>
          <w:noProof/>
        </w:rPr>
        <w:tab/>
        <w:t>P</w:t>
      </w:r>
      <w:r>
        <w:rPr>
          <w:noProof/>
        </w:rPr>
        <w:t>UT</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2941" w:name="_Toc57209180"/>
      <w:bookmarkStart w:id="2942" w:name="_Toc58588523"/>
      <w:bookmarkStart w:id="2943" w:name="_Toc66114884"/>
      <w:bookmarkStart w:id="2944" w:name="_Toc67686395"/>
      <w:bookmarkStart w:id="2945" w:name="_Toc74994684"/>
      <w:bookmarkStart w:id="2946" w:name="_Toc85467939"/>
      <w:bookmarkStart w:id="2947" w:name="_Toc89182981"/>
      <w:bookmarkStart w:id="2948" w:name="_Toc90651283"/>
      <w:bookmarkStart w:id="2949" w:name="_Toc96933433"/>
      <w:bookmarkStart w:id="2950" w:name="_Toc98507284"/>
      <w:bookmarkStart w:id="2951" w:name="_Toc98507737"/>
      <w:bookmarkStart w:id="2952" w:name="_Toc106640740"/>
      <w:bookmarkStart w:id="2953" w:name="_Toc43131729"/>
      <w:bookmarkStart w:id="2954" w:name="_Toc45032564"/>
      <w:bookmarkStart w:id="2955" w:name="_Toc49782258"/>
      <w:bookmarkStart w:id="2956" w:name="_Toc51873694"/>
      <w:bookmarkStart w:id="2957" w:name="_Toc122098614"/>
      <w:r w:rsidRPr="00616F0C">
        <w:t>6.1.3.</w:t>
      </w:r>
      <w:r>
        <w:t>9</w:t>
      </w:r>
      <w:r w:rsidRPr="00616F0C">
        <w:tab/>
        <w:t xml:space="preserve">Resource: </w:t>
      </w:r>
      <w:r>
        <w:t>Meta Schema</w:t>
      </w:r>
      <w:r w:rsidRPr="00616F0C">
        <w:t xml:space="preserve"> (Document)</w:t>
      </w:r>
      <w:bookmarkEnd w:id="2941"/>
      <w:bookmarkEnd w:id="2942"/>
      <w:bookmarkEnd w:id="2943"/>
      <w:bookmarkEnd w:id="2944"/>
      <w:bookmarkEnd w:id="2945"/>
      <w:bookmarkEnd w:id="2946"/>
      <w:bookmarkEnd w:id="2947"/>
      <w:bookmarkEnd w:id="2948"/>
      <w:bookmarkEnd w:id="2949"/>
      <w:bookmarkEnd w:id="2950"/>
      <w:bookmarkEnd w:id="2951"/>
      <w:bookmarkEnd w:id="2952"/>
      <w:bookmarkEnd w:id="2957"/>
    </w:p>
    <w:p w14:paraId="79374B14" w14:textId="77777777" w:rsidR="00E134FC" w:rsidRPr="00616F0C" w:rsidRDefault="00E134FC" w:rsidP="00E134FC">
      <w:pPr>
        <w:pStyle w:val="Heading5"/>
      </w:pPr>
      <w:bookmarkStart w:id="2958" w:name="_Toc57209181"/>
      <w:bookmarkStart w:id="2959" w:name="_Toc58588524"/>
      <w:bookmarkStart w:id="2960" w:name="_Toc66114885"/>
      <w:bookmarkStart w:id="2961" w:name="_Toc67686396"/>
      <w:bookmarkStart w:id="2962" w:name="_Toc74994685"/>
      <w:bookmarkStart w:id="2963" w:name="_Toc85467940"/>
      <w:bookmarkStart w:id="2964" w:name="_Toc89182982"/>
      <w:bookmarkStart w:id="2965" w:name="_Toc90651284"/>
      <w:bookmarkStart w:id="2966" w:name="_Toc96933434"/>
      <w:bookmarkStart w:id="2967" w:name="_Toc98507285"/>
      <w:bookmarkStart w:id="2968" w:name="_Toc98507738"/>
      <w:bookmarkStart w:id="2969" w:name="_Toc106640741"/>
      <w:bookmarkStart w:id="2970" w:name="_Toc122098615"/>
      <w:r w:rsidRPr="00616F0C">
        <w:t>6.1.3.</w:t>
      </w:r>
      <w:r>
        <w:t>9</w:t>
      </w:r>
      <w:r w:rsidRPr="00616F0C">
        <w:t>.1</w:t>
      </w:r>
      <w:r w:rsidRPr="00616F0C">
        <w:tab/>
        <w:t>Description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2971" w:name="_Toc57209182"/>
      <w:bookmarkStart w:id="2972" w:name="_Toc58588525"/>
      <w:bookmarkStart w:id="2973" w:name="_Toc66114886"/>
      <w:bookmarkStart w:id="2974" w:name="_Toc67686397"/>
      <w:bookmarkStart w:id="2975" w:name="_Toc74994686"/>
      <w:bookmarkStart w:id="2976" w:name="_Toc85467941"/>
      <w:bookmarkStart w:id="2977" w:name="_Toc89182983"/>
      <w:bookmarkStart w:id="2978" w:name="_Toc90651285"/>
      <w:bookmarkStart w:id="2979" w:name="_Toc96933435"/>
      <w:bookmarkStart w:id="2980" w:name="_Toc98507286"/>
      <w:bookmarkStart w:id="2981" w:name="_Toc98507739"/>
      <w:bookmarkStart w:id="2982" w:name="_Toc106640742"/>
      <w:bookmarkStart w:id="2983" w:name="_Toc122098616"/>
      <w:r w:rsidRPr="00616F0C">
        <w:t>6.1.3.</w:t>
      </w:r>
      <w:r>
        <w:t>9</w:t>
      </w:r>
      <w:r w:rsidRPr="00616F0C">
        <w:t>.2</w:t>
      </w:r>
      <w:r w:rsidRPr="00616F0C">
        <w:tab/>
        <w:t>Resource Definition</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2984" w:name="_Toc57209183"/>
      <w:bookmarkStart w:id="2985" w:name="_Toc58588526"/>
      <w:bookmarkStart w:id="2986" w:name="_Toc66114887"/>
      <w:bookmarkStart w:id="2987" w:name="_Toc67686398"/>
      <w:bookmarkStart w:id="2988" w:name="_Toc74994687"/>
      <w:bookmarkStart w:id="2989" w:name="_Toc85467942"/>
      <w:bookmarkStart w:id="2990" w:name="_Toc89182984"/>
      <w:bookmarkStart w:id="2991" w:name="_Toc90651286"/>
      <w:bookmarkStart w:id="2992" w:name="_Toc96933436"/>
      <w:bookmarkStart w:id="2993" w:name="_Toc98507287"/>
      <w:bookmarkStart w:id="2994" w:name="_Toc98507740"/>
      <w:bookmarkStart w:id="2995" w:name="_Toc106640743"/>
      <w:bookmarkStart w:id="2996" w:name="_Toc122098617"/>
      <w:r w:rsidRPr="00616F0C">
        <w:lastRenderedPageBreak/>
        <w:t>6.1.3.</w:t>
      </w:r>
      <w:r>
        <w:t>9</w:t>
      </w:r>
      <w:r w:rsidRPr="00616F0C">
        <w:t>.3</w:t>
      </w:r>
      <w:r w:rsidRPr="00616F0C">
        <w:tab/>
        <w:t>Resource Standard Methods</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D757E57" w14:textId="77777777" w:rsidR="00E134FC" w:rsidRPr="00616F0C" w:rsidRDefault="00E134FC" w:rsidP="00E134FC">
      <w:pPr>
        <w:pStyle w:val="H6"/>
      </w:pPr>
      <w:bookmarkStart w:id="2997" w:name="_Toc57209184"/>
      <w:bookmarkStart w:id="2998" w:name="_Toc58588527"/>
      <w:bookmarkStart w:id="2999" w:name="_Toc66114888"/>
      <w:bookmarkStart w:id="3000" w:name="_Toc67686399"/>
      <w:bookmarkStart w:id="3001" w:name="_Toc74994688"/>
      <w:bookmarkStart w:id="3002" w:name="_Toc85467943"/>
      <w:bookmarkStart w:id="3003" w:name="_Toc89182985"/>
      <w:bookmarkStart w:id="3004" w:name="_Toc90651287"/>
      <w:bookmarkStart w:id="3005" w:name="_Toc96933437"/>
      <w:r w:rsidRPr="00616F0C">
        <w:t>6.1.3.</w:t>
      </w:r>
      <w:r>
        <w:t>9</w:t>
      </w:r>
      <w:r w:rsidRPr="00616F0C">
        <w:t>.3.1</w:t>
      </w:r>
      <w:r w:rsidRPr="00616F0C">
        <w:tab/>
        <w:t>GET</w:t>
      </w:r>
      <w:bookmarkEnd w:id="2997"/>
      <w:bookmarkEnd w:id="2998"/>
      <w:bookmarkEnd w:id="2999"/>
      <w:bookmarkEnd w:id="3000"/>
      <w:bookmarkEnd w:id="3001"/>
      <w:bookmarkEnd w:id="3002"/>
      <w:bookmarkEnd w:id="3003"/>
      <w:bookmarkEnd w:id="3004"/>
      <w:bookmarkEnd w:id="3005"/>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006" w:name="_Toc57209185"/>
      <w:bookmarkStart w:id="3007" w:name="_Toc58588528"/>
      <w:bookmarkStart w:id="3008" w:name="_Toc66114889"/>
      <w:bookmarkStart w:id="3009" w:name="_Toc67686400"/>
      <w:bookmarkStart w:id="3010" w:name="_Toc74994689"/>
      <w:bookmarkStart w:id="3011" w:name="_Toc85467944"/>
      <w:bookmarkStart w:id="3012" w:name="_Toc89182986"/>
      <w:bookmarkStart w:id="3013" w:name="_Toc90651288"/>
      <w:bookmarkStart w:id="3014" w:name="_Toc96933438"/>
      <w:r w:rsidRPr="00616F0C">
        <w:t>6.1.3.</w:t>
      </w:r>
      <w:r>
        <w:t>9</w:t>
      </w:r>
      <w:r w:rsidRPr="00616F0C">
        <w:t>.3.2</w:t>
      </w:r>
      <w:r w:rsidRPr="00616F0C">
        <w:tab/>
        <w:t>PUT</w:t>
      </w:r>
      <w:bookmarkEnd w:id="3006"/>
      <w:bookmarkEnd w:id="3007"/>
      <w:bookmarkEnd w:id="3008"/>
      <w:bookmarkEnd w:id="3009"/>
      <w:bookmarkEnd w:id="3010"/>
      <w:bookmarkEnd w:id="3011"/>
      <w:bookmarkEnd w:id="3012"/>
      <w:bookmarkEnd w:id="3013"/>
      <w:bookmarkEnd w:id="3014"/>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015" w:name="_Toc57209186"/>
      <w:bookmarkStart w:id="3016" w:name="_Toc58588529"/>
      <w:bookmarkStart w:id="3017" w:name="_Toc66114890"/>
      <w:bookmarkStart w:id="3018" w:name="_Toc67686401"/>
      <w:bookmarkStart w:id="3019" w:name="_Toc74994690"/>
      <w:bookmarkStart w:id="3020" w:name="_Toc85467945"/>
      <w:bookmarkStart w:id="3021" w:name="_Toc89182987"/>
      <w:bookmarkStart w:id="3022" w:name="_Toc90651289"/>
      <w:bookmarkStart w:id="3023" w:name="_Toc96933439"/>
      <w:r w:rsidRPr="00616F0C">
        <w:t>6.1.3.</w:t>
      </w:r>
      <w:r>
        <w:t>9</w:t>
      </w:r>
      <w:r w:rsidRPr="00616F0C">
        <w:t>.3.3</w:t>
      </w:r>
      <w:r w:rsidRPr="00616F0C">
        <w:tab/>
        <w:t>DELETE</w:t>
      </w:r>
      <w:bookmarkEnd w:id="3015"/>
      <w:bookmarkEnd w:id="3016"/>
      <w:bookmarkEnd w:id="3017"/>
      <w:bookmarkEnd w:id="3018"/>
      <w:bookmarkEnd w:id="3019"/>
      <w:bookmarkEnd w:id="3020"/>
      <w:bookmarkEnd w:id="3021"/>
      <w:bookmarkEnd w:id="3022"/>
      <w:bookmarkEnd w:id="3023"/>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024" w:name="_Toc57209187"/>
      <w:bookmarkStart w:id="3025" w:name="_Toc58588530"/>
      <w:bookmarkStart w:id="3026" w:name="_Toc66114891"/>
      <w:bookmarkStart w:id="3027" w:name="_Toc67686402"/>
      <w:bookmarkStart w:id="3028" w:name="_Toc74994691"/>
      <w:bookmarkStart w:id="3029" w:name="_Toc85467946"/>
      <w:bookmarkStart w:id="3030" w:name="_Toc89181517"/>
      <w:bookmarkStart w:id="3031" w:name="_Toc89182988"/>
      <w:bookmarkStart w:id="3032" w:name="_Toc90651290"/>
      <w:bookmarkStart w:id="3033" w:name="_Toc96933440"/>
      <w:bookmarkStart w:id="3034" w:name="_Toc98507288"/>
      <w:bookmarkStart w:id="3035" w:name="_Toc98507741"/>
      <w:bookmarkStart w:id="3036" w:name="_Toc106640744"/>
      <w:bookmarkStart w:id="3037" w:name="_Toc122098618"/>
      <w:r w:rsidRPr="00616F0C">
        <w:t>6.1.4</w:t>
      </w:r>
      <w:r w:rsidRPr="00616F0C">
        <w:tab/>
        <w:t>Custom Operations without associated resources</w:t>
      </w:r>
      <w:bookmarkEnd w:id="2728"/>
      <w:bookmarkEnd w:id="2729"/>
      <w:bookmarkEnd w:id="2730"/>
      <w:bookmarkEnd w:id="2731"/>
      <w:bookmarkEnd w:id="2732"/>
      <w:bookmarkEnd w:id="2733"/>
      <w:bookmarkEnd w:id="2734"/>
      <w:bookmarkEnd w:id="2735"/>
      <w:bookmarkEnd w:id="2736"/>
      <w:bookmarkEnd w:id="2953"/>
      <w:bookmarkEnd w:id="2954"/>
      <w:bookmarkEnd w:id="2955"/>
      <w:bookmarkEnd w:id="2956"/>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038" w:name="_Toc22187573"/>
      <w:bookmarkStart w:id="3039" w:name="_Toc22630795"/>
      <w:bookmarkStart w:id="3040" w:name="_Toc34227087"/>
      <w:bookmarkStart w:id="3041" w:name="_Toc34749802"/>
      <w:bookmarkStart w:id="3042" w:name="_Toc34750362"/>
      <w:bookmarkStart w:id="3043" w:name="_Toc34750552"/>
      <w:bookmarkStart w:id="3044" w:name="_Toc35940958"/>
      <w:bookmarkStart w:id="3045" w:name="_Toc35937391"/>
      <w:bookmarkStart w:id="3046" w:name="_Toc36463785"/>
      <w:bookmarkStart w:id="3047" w:name="_Toc43131730"/>
      <w:bookmarkStart w:id="3048" w:name="_Toc45032565"/>
      <w:bookmarkStart w:id="3049" w:name="_Toc49782259"/>
      <w:bookmarkStart w:id="3050" w:name="_Toc51873695"/>
      <w:bookmarkStart w:id="3051" w:name="_Toc57209188"/>
      <w:bookmarkStart w:id="3052" w:name="_Toc58588531"/>
      <w:bookmarkStart w:id="3053" w:name="_Toc66114892"/>
      <w:bookmarkStart w:id="3054" w:name="_Toc67686403"/>
      <w:bookmarkStart w:id="3055" w:name="_Toc74994692"/>
      <w:bookmarkStart w:id="3056" w:name="_Toc85467947"/>
      <w:bookmarkStart w:id="3057" w:name="_Toc89181518"/>
      <w:bookmarkStart w:id="3058" w:name="_Toc89182989"/>
      <w:bookmarkStart w:id="3059" w:name="_Toc90651291"/>
      <w:bookmarkStart w:id="3060" w:name="_Toc96933441"/>
      <w:bookmarkStart w:id="3061" w:name="_Toc98507289"/>
      <w:bookmarkStart w:id="3062" w:name="_Toc98507742"/>
      <w:bookmarkStart w:id="3063" w:name="_Toc106640745"/>
      <w:bookmarkStart w:id="3064" w:name="_Toc122098619"/>
      <w:r w:rsidRPr="00616F0C">
        <w:t>6.1.5</w:t>
      </w:r>
      <w:r w:rsidRPr="00616F0C">
        <w:tab/>
        <w:t>Notifications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1C1AD69" w14:textId="77777777" w:rsidR="00E134FC" w:rsidRPr="00616F0C" w:rsidRDefault="00E134FC" w:rsidP="00E134FC">
      <w:pPr>
        <w:pStyle w:val="Heading4"/>
      </w:pPr>
      <w:bookmarkStart w:id="3065" w:name="_Toc22187574"/>
      <w:bookmarkStart w:id="3066" w:name="_Toc22630796"/>
      <w:bookmarkStart w:id="3067" w:name="_Toc34227088"/>
      <w:bookmarkStart w:id="3068" w:name="_Toc34749803"/>
      <w:bookmarkStart w:id="3069" w:name="_Toc34750363"/>
      <w:bookmarkStart w:id="3070" w:name="_Toc34750553"/>
      <w:bookmarkStart w:id="3071" w:name="_Toc35940959"/>
      <w:bookmarkStart w:id="3072" w:name="_Toc35937392"/>
      <w:bookmarkStart w:id="3073" w:name="_Toc36463786"/>
      <w:bookmarkStart w:id="3074" w:name="_Toc43131731"/>
      <w:bookmarkStart w:id="3075" w:name="_Toc45032566"/>
      <w:bookmarkStart w:id="3076" w:name="_Toc49782260"/>
      <w:bookmarkStart w:id="3077" w:name="_Toc51873696"/>
      <w:bookmarkStart w:id="3078" w:name="_Toc57209189"/>
      <w:bookmarkStart w:id="3079" w:name="_Toc58588532"/>
      <w:bookmarkStart w:id="3080" w:name="_Toc66114893"/>
      <w:bookmarkStart w:id="3081" w:name="_Toc67686404"/>
      <w:bookmarkStart w:id="3082" w:name="_Toc74994693"/>
      <w:bookmarkStart w:id="3083" w:name="_Toc85467948"/>
      <w:bookmarkStart w:id="3084" w:name="_Toc89182990"/>
      <w:bookmarkStart w:id="3085" w:name="_Toc90651292"/>
      <w:bookmarkStart w:id="3086" w:name="_Toc96933442"/>
      <w:bookmarkStart w:id="3087" w:name="_Toc98507290"/>
      <w:bookmarkStart w:id="3088" w:name="_Toc98507743"/>
      <w:bookmarkStart w:id="3089" w:name="_Toc106640746"/>
      <w:bookmarkStart w:id="3090" w:name="_Toc122098620"/>
      <w:r w:rsidRPr="00616F0C">
        <w:t>6.1.5.1</w:t>
      </w:r>
      <w:r w:rsidRPr="00616F0C">
        <w:tab/>
        <w:t>General</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091" w:name="_Toc22187575"/>
      <w:bookmarkStart w:id="3092" w:name="_Toc22630797"/>
      <w:bookmarkStart w:id="3093" w:name="_Toc34227089"/>
      <w:bookmarkStart w:id="3094" w:name="_Toc34749804"/>
      <w:bookmarkStart w:id="3095" w:name="_Toc34750364"/>
      <w:bookmarkStart w:id="3096" w:name="_Toc34750554"/>
      <w:bookmarkStart w:id="3097" w:name="_Toc35940960"/>
      <w:bookmarkStart w:id="3098" w:name="_Toc35937393"/>
      <w:bookmarkStart w:id="3099" w:name="_Toc36463787"/>
      <w:bookmarkStart w:id="3100" w:name="_Toc43131732"/>
      <w:bookmarkStart w:id="3101" w:name="_Toc45032567"/>
      <w:bookmarkStart w:id="3102" w:name="_Toc49782261"/>
      <w:bookmarkStart w:id="3103" w:name="_Toc51873697"/>
      <w:bookmarkStart w:id="3104" w:name="_Toc57209190"/>
      <w:bookmarkStart w:id="3105" w:name="_Toc58588533"/>
      <w:bookmarkStart w:id="3106" w:name="_Toc66114894"/>
      <w:bookmarkStart w:id="3107" w:name="_Toc67686405"/>
      <w:bookmarkStart w:id="3108" w:name="_Toc74994694"/>
      <w:bookmarkStart w:id="3109" w:name="_Toc85467949"/>
      <w:bookmarkStart w:id="3110" w:name="_Toc89182991"/>
      <w:bookmarkStart w:id="3111" w:name="_Toc90651293"/>
      <w:bookmarkStart w:id="3112" w:name="_Toc96933443"/>
      <w:bookmarkStart w:id="3113" w:name="_Toc98507291"/>
      <w:bookmarkStart w:id="3114" w:name="_Toc98507744"/>
      <w:bookmarkStart w:id="3115" w:name="_Toc106640747"/>
      <w:bookmarkStart w:id="3116" w:name="_Toc122098621"/>
      <w:r w:rsidRPr="00616F0C">
        <w:t>6.1.5.2</w:t>
      </w:r>
      <w:r w:rsidRPr="00616F0C">
        <w:tab/>
        <w:t>Timer Expiry Notification</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27D8CE22" w14:textId="77777777" w:rsidR="00E134FC" w:rsidRPr="00616F0C" w:rsidRDefault="00E134FC" w:rsidP="00E134FC">
      <w:pPr>
        <w:pStyle w:val="Heading5"/>
        <w:rPr>
          <w:noProof/>
        </w:rPr>
      </w:pPr>
      <w:bookmarkStart w:id="3117" w:name="_Toc532994455"/>
      <w:bookmarkStart w:id="3118" w:name="_Toc22187576"/>
      <w:bookmarkStart w:id="3119" w:name="_Toc22630798"/>
      <w:bookmarkStart w:id="3120" w:name="_Toc34227090"/>
      <w:bookmarkStart w:id="3121" w:name="_Toc34749805"/>
      <w:bookmarkStart w:id="3122" w:name="_Toc34750365"/>
      <w:bookmarkStart w:id="3123" w:name="_Toc34750555"/>
      <w:bookmarkStart w:id="3124" w:name="_Toc35940961"/>
      <w:bookmarkStart w:id="3125" w:name="_Toc35937394"/>
      <w:bookmarkStart w:id="3126" w:name="_Toc36463788"/>
      <w:bookmarkStart w:id="3127" w:name="_Toc43131733"/>
      <w:bookmarkStart w:id="3128" w:name="_Toc45032568"/>
      <w:bookmarkStart w:id="3129" w:name="_Toc49782262"/>
      <w:bookmarkStart w:id="3130" w:name="_Toc51873698"/>
      <w:bookmarkStart w:id="3131" w:name="_Toc57209191"/>
      <w:bookmarkStart w:id="3132" w:name="_Toc58588534"/>
      <w:bookmarkStart w:id="3133" w:name="_Toc66114895"/>
      <w:bookmarkStart w:id="3134" w:name="_Toc67686406"/>
      <w:bookmarkStart w:id="3135" w:name="_Toc74994695"/>
      <w:bookmarkStart w:id="3136" w:name="_Toc85467950"/>
      <w:bookmarkStart w:id="3137" w:name="_Toc89182992"/>
      <w:bookmarkStart w:id="3138" w:name="_Toc90651294"/>
      <w:bookmarkStart w:id="3139" w:name="_Toc96933444"/>
      <w:bookmarkStart w:id="3140" w:name="_Toc98507292"/>
      <w:bookmarkStart w:id="3141" w:name="_Toc98507745"/>
      <w:bookmarkStart w:id="3142" w:name="_Toc106640748"/>
      <w:bookmarkStart w:id="3143" w:name="_Toc122098622"/>
      <w:r w:rsidRPr="00616F0C">
        <w:t>6.1.5.2</w:t>
      </w:r>
      <w:r w:rsidRPr="00616F0C">
        <w:rPr>
          <w:noProof/>
        </w:rPr>
        <w:t>.1</w:t>
      </w:r>
      <w:r w:rsidRPr="00616F0C">
        <w:rPr>
          <w:noProof/>
        </w:rPr>
        <w:tab/>
        <w:t>Description</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144" w:name="_Toc532994456"/>
      <w:bookmarkStart w:id="3145" w:name="_Toc22187577"/>
      <w:bookmarkStart w:id="3146" w:name="_Toc22630799"/>
      <w:bookmarkStart w:id="3147" w:name="_Toc34227091"/>
      <w:bookmarkStart w:id="3148" w:name="_Toc34749806"/>
      <w:bookmarkStart w:id="3149" w:name="_Toc34750366"/>
      <w:bookmarkStart w:id="3150" w:name="_Toc34750556"/>
      <w:bookmarkStart w:id="3151" w:name="_Toc35940962"/>
      <w:bookmarkStart w:id="3152" w:name="_Toc35937395"/>
      <w:bookmarkStart w:id="3153" w:name="_Toc36463789"/>
      <w:bookmarkStart w:id="3154" w:name="_Toc43131734"/>
      <w:bookmarkStart w:id="3155" w:name="_Toc45032569"/>
      <w:bookmarkStart w:id="3156" w:name="_Toc49782263"/>
      <w:bookmarkStart w:id="3157" w:name="_Toc51873699"/>
      <w:bookmarkStart w:id="3158" w:name="_Toc57209192"/>
      <w:bookmarkStart w:id="3159" w:name="_Toc58588535"/>
      <w:bookmarkStart w:id="3160" w:name="_Toc66114896"/>
      <w:bookmarkStart w:id="3161" w:name="_Toc67686407"/>
      <w:bookmarkStart w:id="3162" w:name="_Toc74994696"/>
      <w:bookmarkStart w:id="3163" w:name="_Toc85467951"/>
      <w:bookmarkStart w:id="3164" w:name="_Toc89182993"/>
      <w:bookmarkStart w:id="3165" w:name="_Toc90651295"/>
      <w:bookmarkStart w:id="3166" w:name="_Toc96933445"/>
      <w:bookmarkStart w:id="3167" w:name="_Toc98507293"/>
      <w:bookmarkStart w:id="3168" w:name="_Toc98507746"/>
      <w:bookmarkStart w:id="3169" w:name="_Toc106640749"/>
      <w:bookmarkStart w:id="3170" w:name="_Toc122098623"/>
      <w:r w:rsidRPr="00616F0C">
        <w:t>6.1.5.2</w:t>
      </w:r>
      <w:r w:rsidRPr="00616F0C">
        <w:rPr>
          <w:noProof/>
        </w:rPr>
        <w:t>.2</w:t>
      </w:r>
      <w:r w:rsidRPr="00616F0C">
        <w:rPr>
          <w:noProof/>
        </w:rPr>
        <w:tab/>
      </w:r>
      <w:r>
        <w:rPr>
          <w:noProof/>
        </w:rPr>
        <w:t>Target</w:t>
      </w:r>
      <w:r w:rsidRPr="00616F0C">
        <w:rPr>
          <w:noProof/>
        </w:rPr>
        <w:t xml:space="preserve"> URI</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171" w:name="_Toc532994457"/>
      <w:bookmarkStart w:id="3172" w:name="_Toc22187578"/>
      <w:bookmarkStart w:id="3173" w:name="_Toc22630800"/>
      <w:bookmarkStart w:id="3174" w:name="_Toc34227092"/>
      <w:bookmarkStart w:id="3175" w:name="_Toc34749807"/>
      <w:bookmarkStart w:id="3176" w:name="_Toc34750367"/>
      <w:bookmarkStart w:id="3177" w:name="_Toc34750557"/>
      <w:bookmarkStart w:id="3178" w:name="_Toc35940963"/>
      <w:bookmarkStart w:id="3179" w:name="_Toc35937396"/>
      <w:bookmarkStart w:id="3180" w:name="_Toc36463790"/>
      <w:bookmarkStart w:id="3181" w:name="_Toc43131735"/>
      <w:bookmarkStart w:id="3182" w:name="_Toc45032570"/>
      <w:bookmarkStart w:id="3183" w:name="_Toc49782264"/>
      <w:bookmarkStart w:id="3184" w:name="_Toc51873700"/>
      <w:bookmarkStart w:id="3185" w:name="_Toc57209193"/>
      <w:bookmarkStart w:id="3186" w:name="_Toc58588536"/>
      <w:bookmarkStart w:id="3187" w:name="_Toc66114897"/>
      <w:bookmarkStart w:id="3188" w:name="_Toc67686408"/>
      <w:bookmarkStart w:id="3189" w:name="_Toc74994697"/>
      <w:bookmarkStart w:id="3190" w:name="_Toc85467952"/>
      <w:bookmarkStart w:id="3191" w:name="_Toc89182994"/>
      <w:bookmarkStart w:id="3192" w:name="_Toc90651296"/>
      <w:bookmarkStart w:id="3193" w:name="_Toc96933446"/>
      <w:bookmarkStart w:id="3194" w:name="_Toc98507294"/>
      <w:bookmarkStart w:id="3195" w:name="_Toc98507747"/>
      <w:bookmarkStart w:id="3196" w:name="_Toc106640750"/>
      <w:bookmarkStart w:id="3197" w:name="_Toc122098624"/>
      <w:r w:rsidRPr="00616F0C">
        <w:t>6.1.5.2</w:t>
      </w:r>
      <w:r w:rsidRPr="00616F0C">
        <w:rPr>
          <w:noProof/>
        </w:rPr>
        <w:t>.3</w:t>
      </w:r>
      <w:r w:rsidRPr="00616F0C">
        <w:rPr>
          <w:noProof/>
        </w:rPr>
        <w:tab/>
        <w:t>Standard Methods</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32BAE8B" w14:textId="77777777" w:rsidR="00E134FC" w:rsidRPr="00616F0C" w:rsidRDefault="00E134FC" w:rsidP="00E134FC">
      <w:pPr>
        <w:pStyle w:val="H6"/>
        <w:rPr>
          <w:noProof/>
        </w:rPr>
      </w:pPr>
      <w:bookmarkStart w:id="3198" w:name="_Toc532994458"/>
      <w:bookmarkStart w:id="3199" w:name="_Toc22187579"/>
      <w:bookmarkStart w:id="3200" w:name="_Toc22630801"/>
      <w:bookmarkStart w:id="3201" w:name="_Toc34227093"/>
      <w:bookmarkStart w:id="3202" w:name="_Toc34749808"/>
      <w:bookmarkStart w:id="3203" w:name="_Toc34750368"/>
      <w:bookmarkStart w:id="3204" w:name="_Toc34750558"/>
      <w:bookmarkStart w:id="3205" w:name="_Toc35940964"/>
      <w:bookmarkStart w:id="3206" w:name="_Toc35937397"/>
      <w:bookmarkStart w:id="3207" w:name="_Toc36463791"/>
      <w:bookmarkStart w:id="3208" w:name="_Toc43131736"/>
      <w:bookmarkStart w:id="3209" w:name="_Toc45032571"/>
      <w:bookmarkStart w:id="3210" w:name="_Toc49782265"/>
      <w:bookmarkStart w:id="3211" w:name="_Toc51873701"/>
      <w:bookmarkStart w:id="3212" w:name="_Toc57209194"/>
      <w:bookmarkStart w:id="3213" w:name="_Toc58588537"/>
      <w:bookmarkStart w:id="3214" w:name="_Toc66114898"/>
      <w:bookmarkStart w:id="3215" w:name="_Toc67686409"/>
      <w:bookmarkStart w:id="3216" w:name="_Toc74994698"/>
      <w:bookmarkStart w:id="3217" w:name="_Toc85467953"/>
      <w:bookmarkStart w:id="3218" w:name="_Toc89182995"/>
      <w:bookmarkStart w:id="3219" w:name="_Toc90651297"/>
      <w:bookmarkStart w:id="3220" w:name="_Toc96933447"/>
      <w:r w:rsidRPr="00616F0C">
        <w:t>6.1.5.2.3</w:t>
      </w:r>
      <w:r w:rsidRPr="00616F0C">
        <w:rPr>
          <w:noProof/>
        </w:rPr>
        <w:t>.1</w:t>
      </w:r>
      <w:r w:rsidRPr="00616F0C">
        <w:rPr>
          <w:noProof/>
        </w:rPr>
        <w:tab/>
        <w:t>POST</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221" w:name="_Toc43131737"/>
      <w:bookmarkStart w:id="3222" w:name="_Toc45032572"/>
      <w:bookmarkStart w:id="3223" w:name="_Toc49782266"/>
      <w:bookmarkStart w:id="3224" w:name="_Toc51873702"/>
      <w:bookmarkStart w:id="3225" w:name="_Toc57209195"/>
      <w:bookmarkStart w:id="3226" w:name="_Toc58588538"/>
      <w:bookmarkStart w:id="3227" w:name="_Toc66114899"/>
      <w:bookmarkStart w:id="3228" w:name="_Toc67686410"/>
      <w:bookmarkStart w:id="3229" w:name="_Toc74994699"/>
      <w:bookmarkStart w:id="3230" w:name="_Toc85467954"/>
      <w:bookmarkStart w:id="3231" w:name="_Toc89182996"/>
      <w:bookmarkStart w:id="3232" w:name="_Toc90651298"/>
      <w:bookmarkStart w:id="3233" w:name="_Toc96933448"/>
      <w:bookmarkStart w:id="3234" w:name="_Toc98507295"/>
      <w:bookmarkStart w:id="3235" w:name="_Toc98507748"/>
      <w:bookmarkStart w:id="3236" w:name="_Toc106640751"/>
      <w:bookmarkStart w:id="3237" w:name="_Toc22187581"/>
      <w:bookmarkStart w:id="3238" w:name="_Toc22630803"/>
      <w:bookmarkStart w:id="3239" w:name="_Toc34227094"/>
      <w:bookmarkStart w:id="3240" w:name="_Toc34749809"/>
      <w:bookmarkStart w:id="3241" w:name="_Toc34750369"/>
      <w:bookmarkStart w:id="3242" w:name="_Toc34750559"/>
      <w:bookmarkStart w:id="3243" w:name="_Toc35940965"/>
      <w:bookmarkStart w:id="3244" w:name="_Toc35937398"/>
      <w:bookmarkStart w:id="3245" w:name="_Toc36463792"/>
      <w:bookmarkStart w:id="3246" w:name="_Toc122098625"/>
      <w:r>
        <w:t>6.1.5.3</w:t>
      </w:r>
      <w:r w:rsidRPr="00616F0C">
        <w:tab/>
        <w:t>Notification</w:t>
      </w:r>
      <w:r>
        <w:t xml:space="preserve"> due to Data Change</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46"/>
    </w:p>
    <w:p w14:paraId="39DC5AC4" w14:textId="77777777" w:rsidR="00E134FC" w:rsidRPr="00616F0C" w:rsidRDefault="00E134FC" w:rsidP="00E134FC">
      <w:pPr>
        <w:pStyle w:val="Heading5"/>
        <w:rPr>
          <w:noProof/>
        </w:rPr>
      </w:pPr>
      <w:bookmarkStart w:id="3247" w:name="_Toc43131738"/>
      <w:bookmarkStart w:id="3248" w:name="_Toc45032573"/>
      <w:bookmarkStart w:id="3249" w:name="_Toc49782267"/>
      <w:bookmarkStart w:id="3250" w:name="_Toc51873703"/>
      <w:bookmarkStart w:id="3251" w:name="_Toc57209196"/>
      <w:bookmarkStart w:id="3252" w:name="_Toc58588539"/>
      <w:bookmarkStart w:id="3253" w:name="_Toc66114900"/>
      <w:bookmarkStart w:id="3254" w:name="_Toc67686411"/>
      <w:bookmarkStart w:id="3255" w:name="_Toc74994700"/>
      <w:bookmarkStart w:id="3256" w:name="_Toc85467955"/>
      <w:bookmarkStart w:id="3257" w:name="_Toc89182997"/>
      <w:bookmarkStart w:id="3258" w:name="_Toc90651299"/>
      <w:bookmarkStart w:id="3259" w:name="_Toc96933449"/>
      <w:bookmarkStart w:id="3260" w:name="_Toc98507296"/>
      <w:bookmarkStart w:id="3261" w:name="_Toc98507749"/>
      <w:bookmarkStart w:id="3262" w:name="_Toc106640752"/>
      <w:bookmarkStart w:id="3263" w:name="_Toc122098626"/>
      <w:r>
        <w:t>6.1.5.3</w:t>
      </w:r>
      <w:r w:rsidRPr="00616F0C">
        <w:rPr>
          <w:noProof/>
        </w:rPr>
        <w:t>.1</w:t>
      </w:r>
      <w:r w:rsidRPr="00616F0C">
        <w:rPr>
          <w:noProof/>
        </w:rPr>
        <w:tab/>
        <w:t>Description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264" w:name="_Toc43131739"/>
      <w:bookmarkStart w:id="3265" w:name="_Toc45032574"/>
      <w:bookmarkStart w:id="3266" w:name="_Toc49782268"/>
      <w:bookmarkStart w:id="3267" w:name="_Toc51873704"/>
      <w:bookmarkStart w:id="3268" w:name="_Toc57209197"/>
      <w:bookmarkStart w:id="3269" w:name="_Toc58588540"/>
      <w:bookmarkStart w:id="3270" w:name="_Toc66114901"/>
      <w:bookmarkStart w:id="3271" w:name="_Toc67686412"/>
      <w:bookmarkStart w:id="3272" w:name="_Toc74994701"/>
      <w:bookmarkStart w:id="3273" w:name="_Toc85467956"/>
      <w:bookmarkStart w:id="3274" w:name="_Toc89182998"/>
      <w:bookmarkStart w:id="3275" w:name="_Toc90651300"/>
      <w:bookmarkStart w:id="3276" w:name="_Toc96933450"/>
      <w:bookmarkStart w:id="3277" w:name="_Toc98507297"/>
      <w:bookmarkStart w:id="3278" w:name="_Toc98507750"/>
      <w:bookmarkStart w:id="3279" w:name="_Toc106640753"/>
      <w:bookmarkStart w:id="3280" w:name="_Toc122098627"/>
      <w:r>
        <w:t>6.1.5.3</w:t>
      </w:r>
      <w:r w:rsidRPr="00616F0C">
        <w:rPr>
          <w:noProof/>
        </w:rPr>
        <w:t>.2</w:t>
      </w:r>
      <w:r w:rsidRPr="00616F0C">
        <w:rPr>
          <w:noProof/>
        </w:rPr>
        <w:tab/>
      </w:r>
      <w:r>
        <w:rPr>
          <w:noProof/>
        </w:rPr>
        <w:t>Target</w:t>
      </w:r>
      <w:r w:rsidRPr="00616F0C">
        <w:rPr>
          <w:noProof/>
        </w:rPr>
        <w:t xml:space="preserve"> URI</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281" w:name="_Toc43131740"/>
      <w:bookmarkStart w:id="3282" w:name="_Toc45032575"/>
      <w:bookmarkStart w:id="3283" w:name="_Toc49782269"/>
      <w:bookmarkStart w:id="3284" w:name="_Toc51873705"/>
      <w:bookmarkStart w:id="3285" w:name="_Toc57209198"/>
      <w:bookmarkStart w:id="3286" w:name="_Toc58588541"/>
      <w:bookmarkStart w:id="3287" w:name="_Toc66114902"/>
      <w:bookmarkStart w:id="3288" w:name="_Toc67686413"/>
      <w:bookmarkStart w:id="3289" w:name="_Toc74994702"/>
      <w:bookmarkStart w:id="3290" w:name="_Toc85467957"/>
      <w:bookmarkStart w:id="3291" w:name="_Toc89182999"/>
      <w:bookmarkStart w:id="3292" w:name="_Toc90651301"/>
      <w:bookmarkStart w:id="3293" w:name="_Toc96933451"/>
      <w:bookmarkStart w:id="3294" w:name="_Toc98507298"/>
      <w:bookmarkStart w:id="3295" w:name="_Toc98507751"/>
      <w:bookmarkStart w:id="3296" w:name="_Toc106640754"/>
      <w:bookmarkStart w:id="3297" w:name="_Toc122098628"/>
      <w:r>
        <w:t>6.1.5.3</w:t>
      </w:r>
      <w:r w:rsidRPr="00616F0C">
        <w:rPr>
          <w:noProof/>
        </w:rPr>
        <w:t>.3</w:t>
      </w:r>
      <w:r w:rsidRPr="00616F0C">
        <w:rPr>
          <w:noProof/>
        </w:rPr>
        <w:tab/>
        <w:t>Standard Methods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F7AEEF6" w14:textId="77777777" w:rsidR="00E134FC" w:rsidRPr="00616F0C" w:rsidRDefault="00E134FC" w:rsidP="00E134FC">
      <w:pPr>
        <w:pStyle w:val="H6"/>
        <w:rPr>
          <w:noProof/>
        </w:rPr>
      </w:pPr>
      <w:bookmarkStart w:id="3298" w:name="_Toc43131741"/>
      <w:bookmarkStart w:id="3299" w:name="_Toc45032576"/>
      <w:bookmarkStart w:id="3300" w:name="_Toc49782270"/>
      <w:bookmarkStart w:id="3301" w:name="_Toc51873706"/>
      <w:bookmarkStart w:id="3302" w:name="_Toc57209199"/>
      <w:bookmarkStart w:id="3303" w:name="_Toc58588542"/>
      <w:bookmarkStart w:id="3304" w:name="_Toc66114903"/>
      <w:bookmarkStart w:id="3305" w:name="_Toc67686414"/>
      <w:bookmarkStart w:id="3306" w:name="_Toc74994703"/>
      <w:bookmarkStart w:id="3307" w:name="_Toc85467958"/>
      <w:bookmarkStart w:id="3308" w:name="_Toc89183000"/>
      <w:bookmarkStart w:id="3309" w:name="_Toc90651302"/>
      <w:bookmarkStart w:id="3310" w:name="_Toc96933452"/>
      <w:r>
        <w:t>6.1.5.3</w:t>
      </w:r>
      <w:r w:rsidRPr="00616F0C">
        <w:t>.3</w:t>
      </w:r>
      <w:r w:rsidRPr="00616F0C">
        <w:rPr>
          <w:noProof/>
        </w:rPr>
        <w:t>.1</w:t>
      </w:r>
      <w:r w:rsidRPr="00616F0C">
        <w:rPr>
          <w:noProof/>
        </w:rPr>
        <w:tab/>
        <w:t>POST</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311" w:name="_Toc89183001"/>
      <w:bookmarkStart w:id="3312" w:name="_Toc90651303"/>
      <w:bookmarkStart w:id="3313" w:name="_Toc96933453"/>
      <w:bookmarkStart w:id="3314" w:name="_Toc98507299"/>
      <w:bookmarkStart w:id="3315" w:name="_Toc98507752"/>
      <w:bookmarkStart w:id="3316" w:name="_Toc106640755"/>
      <w:bookmarkStart w:id="3317" w:name="_Toc43131742"/>
      <w:bookmarkStart w:id="3318" w:name="_Toc45032577"/>
      <w:bookmarkStart w:id="3319" w:name="_Toc49782271"/>
      <w:bookmarkStart w:id="3320" w:name="_Toc51873707"/>
      <w:bookmarkStart w:id="3321" w:name="_Toc57209200"/>
      <w:bookmarkStart w:id="3322" w:name="_Toc58588543"/>
      <w:bookmarkStart w:id="3323" w:name="_Toc66114904"/>
      <w:bookmarkStart w:id="3324" w:name="_Toc67686415"/>
      <w:bookmarkStart w:id="3325" w:name="_Toc74994704"/>
      <w:bookmarkStart w:id="3326" w:name="_Toc85467959"/>
      <w:bookmarkStart w:id="3327" w:name="_Toc122098629"/>
      <w:r>
        <w:t>6.1.5.4</w:t>
      </w:r>
      <w:r w:rsidRPr="00616F0C">
        <w:tab/>
      </w:r>
      <w:r>
        <w:t>Subscription Expiry</w:t>
      </w:r>
      <w:r w:rsidRPr="00B06F7A">
        <w:t xml:space="preserve"> Notification</w:t>
      </w:r>
      <w:bookmarkEnd w:id="3311"/>
      <w:bookmarkEnd w:id="3312"/>
      <w:bookmarkEnd w:id="3313"/>
      <w:bookmarkEnd w:id="3314"/>
      <w:bookmarkEnd w:id="3315"/>
      <w:bookmarkEnd w:id="3316"/>
      <w:bookmarkEnd w:id="3327"/>
    </w:p>
    <w:p w14:paraId="5F97A98F" w14:textId="77777777" w:rsidR="00E134FC" w:rsidRPr="00616F0C" w:rsidRDefault="00E134FC" w:rsidP="00E134FC">
      <w:pPr>
        <w:pStyle w:val="Heading5"/>
        <w:rPr>
          <w:noProof/>
        </w:rPr>
      </w:pPr>
      <w:bookmarkStart w:id="3328" w:name="_Toc89183002"/>
      <w:bookmarkStart w:id="3329" w:name="_Toc90651304"/>
      <w:bookmarkStart w:id="3330" w:name="_Toc96933454"/>
      <w:bookmarkStart w:id="3331" w:name="_Toc98507300"/>
      <w:bookmarkStart w:id="3332" w:name="_Toc98507753"/>
      <w:bookmarkStart w:id="3333" w:name="_Toc106640756"/>
      <w:bookmarkStart w:id="3334" w:name="_Toc122098630"/>
      <w:r>
        <w:t>6.1.5.4</w:t>
      </w:r>
      <w:r w:rsidRPr="00616F0C">
        <w:rPr>
          <w:noProof/>
        </w:rPr>
        <w:t>.1</w:t>
      </w:r>
      <w:r w:rsidRPr="00616F0C">
        <w:rPr>
          <w:noProof/>
        </w:rPr>
        <w:tab/>
        <w:t>Description</w:t>
      </w:r>
      <w:bookmarkEnd w:id="3328"/>
      <w:bookmarkEnd w:id="3329"/>
      <w:bookmarkEnd w:id="3330"/>
      <w:bookmarkEnd w:id="3331"/>
      <w:bookmarkEnd w:id="3332"/>
      <w:bookmarkEnd w:id="3333"/>
      <w:bookmarkEnd w:id="3334"/>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335" w:name="_Toc89183003"/>
      <w:bookmarkStart w:id="3336" w:name="_Toc90651305"/>
      <w:bookmarkStart w:id="3337" w:name="_Toc96933455"/>
      <w:bookmarkStart w:id="3338" w:name="_Toc98507301"/>
      <w:bookmarkStart w:id="3339" w:name="_Toc98507754"/>
      <w:bookmarkStart w:id="3340" w:name="_Toc106640757"/>
      <w:bookmarkStart w:id="3341" w:name="_Toc122098631"/>
      <w:r>
        <w:t>6.1.5.4</w:t>
      </w:r>
      <w:r w:rsidRPr="00616F0C">
        <w:rPr>
          <w:noProof/>
        </w:rPr>
        <w:t>.2</w:t>
      </w:r>
      <w:r w:rsidRPr="00616F0C">
        <w:rPr>
          <w:noProof/>
        </w:rPr>
        <w:tab/>
      </w:r>
      <w:r>
        <w:rPr>
          <w:noProof/>
        </w:rPr>
        <w:t>Target</w:t>
      </w:r>
      <w:r w:rsidRPr="00616F0C">
        <w:rPr>
          <w:noProof/>
        </w:rPr>
        <w:t xml:space="preserve"> URI</w:t>
      </w:r>
      <w:bookmarkEnd w:id="3335"/>
      <w:bookmarkEnd w:id="3336"/>
      <w:bookmarkEnd w:id="3337"/>
      <w:bookmarkEnd w:id="3338"/>
      <w:bookmarkEnd w:id="3339"/>
      <w:bookmarkEnd w:id="3340"/>
      <w:bookmarkEnd w:id="3341"/>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342" w:name="_Toc89183004"/>
      <w:bookmarkStart w:id="3343" w:name="_Toc90651306"/>
      <w:bookmarkStart w:id="3344" w:name="_Toc96933456"/>
      <w:bookmarkStart w:id="3345" w:name="_Toc98507302"/>
      <w:bookmarkStart w:id="3346" w:name="_Toc98507755"/>
      <w:bookmarkStart w:id="3347" w:name="_Toc106640758"/>
      <w:bookmarkStart w:id="3348" w:name="_Toc122098632"/>
      <w:r>
        <w:t>6.1.5.4</w:t>
      </w:r>
      <w:r w:rsidRPr="00616F0C">
        <w:rPr>
          <w:noProof/>
        </w:rPr>
        <w:t>.3</w:t>
      </w:r>
      <w:r w:rsidRPr="00616F0C">
        <w:rPr>
          <w:noProof/>
        </w:rPr>
        <w:tab/>
        <w:t>Standard Methods</w:t>
      </w:r>
      <w:bookmarkEnd w:id="3342"/>
      <w:bookmarkEnd w:id="3343"/>
      <w:bookmarkEnd w:id="3344"/>
      <w:bookmarkEnd w:id="3345"/>
      <w:bookmarkEnd w:id="3346"/>
      <w:bookmarkEnd w:id="3347"/>
      <w:bookmarkEnd w:id="3348"/>
    </w:p>
    <w:p w14:paraId="60CDF386" w14:textId="77777777" w:rsidR="00E134FC" w:rsidRPr="00616F0C" w:rsidRDefault="00E134FC" w:rsidP="00E134FC">
      <w:pPr>
        <w:pStyle w:val="H6"/>
        <w:rPr>
          <w:noProof/>
        </w:rPr>
      </w:pPr>
      <w:bookmarkStart w:id="3349" w:name="_Toc89183005"/>
      <w:bookmarkStart w:id="3350" w:name="_Toc90651307"/>
      <w:bookmarkStart w:id="3351" w:name="_Toc96933457"/>
      <w:r>
        <w:t>6.1.5.4</w:t>
      </w:r>
      <w:r w:rsidRPr="00616F0C">
        <w:t>.3</w:t>
      </w:r>
      <w:r w:rsidRPr="00616F0C">
        <w:rPr>
          <w:noProof/>
        </w:rPr>
        <w:t>.1</w:t>
      </w:r>
      <w:r w:rsidRPr="00616F0C">
        <w:rPr>
          <w:noProof/>
        </w:rPr>
        <w:tab/>
        <w:t>POST</w:t>
      </w:r>
      <w:bookmarkEnd w:id="3349"/>
      <w:bookmarkEnd w:id="3350"/>
      <w:bookmarkEnd w:id="3351"/>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352" w:name="_Toc89181519"/>
      <w:bookmarkStart w:id="3353" w:name="_Toc89183006"/>
      <w:bookmarkStart w:id="3354" w:name="_Toc90651308"/>
      <w:bookmarkStart w:id="3355" w:name="_Toc96933458"/>
      <w:bookmarkStart w:id="3356" w:name="_Toc98507303"/>
      <w:bookmarkStart w:id="3357" w:name="_Toc98507756"/>
      <w:bookmarkStart w:id="3358" w:name="_Toc106640759"/>
      <w:bookmarkStart w:id="3359" w:name="_Toc122098633"/>
      <w:r w:rsidRPr="00616F0C">
        <w:t>6.1.6</w:t>
      </w:r>
      <w:r w:rsidRPr="00616F0C">
        <w:tab/>
        <w:t>Data Model</w:t>
      </w:r>
      <w:bookmarkEnd w:id="3237"/>
      <w:bookmarkEnd w:id="3238"/>
      <w:bookmarkEnd w:id="3239"/>
      <w:bookmarkEnd w:id="3240"/>
      <w:bookmarkEnd w:id="3241"/>
      <w:bookmarkEnd w:id="3242"/>
      <w:bookmarkEnd w:id="3243"/>
      <w:bookmarkEnd w:id="3244"/>
      <w:bookmarkEnd w:id="3245"/>
      <w:bookmarkEnd w:id="3317"/>
      <w:bookmarkEnd w:id="3318"/>
      <w:bookmarkEnd w:id="3319"/>
      <w:bookmarkEnd w:id="3320"/>
      <w:bookmarkEnd w:id="3321"/>
      <w:bookmarkEnd w:id="3322"/>
      <w:bookmarkEnd w:id="3323"/>
      <w:bookmarkEnd w:id="3324"/>
      <w:bookmarkEnd w:id="3325"/>
      <w:bookmarkEnd w:id="3326"/>
      <w:bookmarkEnd w:id="3352"/>
      <w:bookmarkEnd w:id="3353"/>
      <w:bookmarkEnd w:id="3354"/>
      <w:bookmarkEnd w:id="3355"/>
      <w:bookmarkEnd w:id="3356"/>
      <w:bookmarkEnd w:id="3357"/>
      <w:bookmarkEnd w:id="3358"/>
      <w:bookmarkEnd w:id="3359"/>
    </w:p>
    <w:p w14:paraId="0F77CFB9" w14:textId="77777777" w:rsidR="00E134FC" w:rsidRPr="00616F0C" w:rsidRDefault="00E134FC" w:rsidP="00E134FC">
      <w:pPr>
        <w:pStyle w:val="Heading4"/>
      </w:pPr>
      <w:bookmarkStart w:id="3360" w:name="_Toc22187582"/>
      <w:bookmarkStart w:id="3361" w:name="_Toc22630804"/>
      <w:bookmarkStart w:id="3362" w:name="_Toc34227095"/>
      <w:bookmarkStart w:id="3363" w:name="_Toc34749810"/>
      <w:bookmarkStart w:id="3364" w:name="_Toc34750370"/>
      <w:bookmarkStart w:id="3365" w:name="_Toc34750560"/>
      <w:bookmarkStart w:id="3366" w:name="_Toc35940966"/>
      <w:bookmarkStart w:id="3367" w:name="_Toc35937399"/>
      <w:bookmarkStart w:id="3368" w:name="_Toc36463793"/>
      <w:bookmarkStart w:id="3369" w:name="_Toc43131743"/>
      <w:bookmarkStart w:id="3370" w:name="_Toc45032578"/>
      <w:bookmarkStart w:id="3371" w:name="_Toc49782272"/>
      <w:bookmarkStart w:id="3372" w:name="_Toc51873708"/>
      <w:bookmarkStart w:id="3373" w:name="_Toc57209201"/>
      <w:bookmarkStart w:id="3374" w:name="_Toc58588544"/>
      <w:bookmarkStart w:id="3375" w:name="_Toc66114905"/>
      <w:bookmarkStart w:id="3376" w:name="_Toc67686416"/>
      <w:bookmarkStart w:id="3377" w:name="_Toc74994705"/>
      <w:bookmarkStart w:id="3378" w:name="_Toc85467960"/>
      <w:bookmarkStart w:id="3379" w:name="_Toc89183007"/>
      <w:bookmarkStart w:id="3380" w:name="_Toc90651309"/>
      <w:bookmarkStart w:id="3381" w:name="_Toc96933459"/>
      <w:bookmarkStart w:id="3382" w:name="_Toc98507304"/>
      <w:bookmarkStart w:id="3383" w:name="_Toc98507757"/>
      <w:bookmarkStart w:id="3384" w:name="_Toc106640760"/>
      <w:bookmarkStart w:id="3385" w:name="_Toc122098634"/>
      <w:r w:rsidRPr="00616F0C">
        <w:t>6.1.6.1</w:t>
      </w:r>
      <w:r w:rsidRPr="00616F0C">
        <w:tab/>
      </w:r>
      <w:r w:rsidRPr="00CE2981">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E134FC" w:rsidRPr="00616F0C" w14:paraId="1086690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57" w:type="dxa"/>
            <w:gridSpan w:val="2"/>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57" w:type="dxa"/>
            <w:gridSpan w:val="2"/>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57" w:type="dxa"/>
            <w:gridSpan w:val="2"/>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57" w:type="dxa"/>
            <w:gridSpan w:val="2"/>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57" w:type="dxa"/>
            <w:gridSpan w:val="2"/>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57" w:type="dxa"/>
            <w:gridSpan w:val="2"/>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57" w:type="dxa"/>
            <w:gridSpan w:val="2"/>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E16EE">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E16EE">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386" w:name="_Toc22187583"/>
      <w:bookmarkStart w:id="3387" w:name="_Toc22630805"/>
      <w:bookmarkStart w:id="3388" w:name="_Toc34227096"/>
      <w:bookmarkStart w:id="3389" w:name="_Toc34749811"/>
      <w:bookmarkStart w:id="3390" w:name="_Toc34750371"/>
      <w:bookmarkStart w:id="3391" w:name="_Toc34750561"/>
      <w:bookmarkStart w:id="3392" w:name="_Toc35940967"/>
      <w:bookmarkStart w:id="3393" w:name="_Toc35937400"/>
      <w:bookmarkStart w:id="3394" w:name="_Toc36463794"/>
      <w:bookmarkStart w:id="3395" w:name="_Toc43131744"/>
      <w:bookmarkStart w:id="3396" w:name="_Toc45032579"/>
      <w:bookmarkStart w:id="3397" w:name="_Toc49782273"/>
      <w:bookmarkStart w:id="3398" w:name="_Toc51873709"/>
      <w:bookmarkStart w:id="3399" w:name="_Toc57209202"/>
      <w:bookmarkStart w:id="3400" w:name="_Toc58588545"/>
      <w:bookmarkStart w:id="3401" w:name="_Toc66114906"/>
      <w:bookmarkStart w:id="3402" w:name="_Toc67686417"/>
      <w:bookmarkStart w:id="3403" w:name="_Toc74994706"/>
      <w:bookmarkStart w:id="3404" w:name="_Toc85467961"/>
      <w:bookmarkStart w:id="3405" w:name="_Toc89183008"/>
      <w:bookmarkStart w:id="3406" w:name="_Toc90651310"/>
      <w:bookmarkStart w:id="3407" w:name="_Toc96933460"/>
      <w:bookmarkStart w:id="3408" w:name="_Toc98507305"/>
      <w:bookmarkStart w:id="3409" w:name="_Toc98507758"/>
      <w:bookmarkStart w:id="3410" w:name="_Toc106640761"/>
      <w:bookmarkStart w:id="3411" w:name="_Toc122098635"/>
      <w:r w:rsidRPr="00616F0C">
        <w:rPr>
          <w:lang w:val="en-US"/>
        </w:rPr>
        <w:t>6.1.6.2</w:t>
      </w:r>
      <w:r w:rsidRPr="00616F0C">
        <w:rPr>
          <w:lang w:val="en-US"/>
        </w:rPr>
        <w:tab/>
        <w:t>Structured data types</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192ABB9F" w14:textId="77777777" w:rsidR="00E134FC" w:rsidRPr="00616F0C" w:rsidRDefault="00E134FC" w:rsidP="00E134FC">
      <w:pPr>
        <w:pStyle w:val="Heading5"/>
      </w:pPr>
      <w:bookmarkStart w:id="3412" w:name="_Toc22187584"/>
      <w:bookmarkStart w:id="3413" w:name="_Toc22630806"/>
      <w:bookmarkStart w:id="3414" w:name="_Toc34227097"/>
      <w:bookmarkStart w:id="3415" w:name="_Toc34749812"/>
      <w:bookmarkStart w:id="3416" w:name="_Toc34750372"/>
      <w:bookmarkStart w:id="3417" w:name="_Toc34750562"/>
      <w:bookmarkStart w:id="3418" w:name="_Toc35940968"/>
      <w:bookmarkStart w:id="3419" w:name="_Toc35937401"/>
      <w:bookmarkStart w:id="3420" w:name="_Toc36463795"/>
      <w:bookmarkStart w:id="3421" w:name="_Toc43131745"/>
      <w:bookmarkStart w:id="3422" w:name="_Toc45032580"/>
      <w:bookmarkStart w:id="3423" w:name="_Toc49782274"/>
      <w:bookmarkStart w:id="3424" w:name="_Toc51873710"/>
      <w:bookmarkStart w:id="3425" w:name="_Toc57209203"/>
      <w:bookmarkStart w:id="3426" w:name="_Toc58588546"/>
      <w:bookmarkStart w:id="3427" w:name="_Toc66114907"/>
      <w:bookmarkStart w:id="3428" w:name="_Toc67686418"/>
      <w:bookmarkStart w:id="3429" w:name="_Toc74994707"/>
      <w:bookmarkStart w:id="3430" w:name="_Toc85467962"/>
      <w:bookmarkStart w:id="3431" w:name="_Toc89183009"/>
      <w:bookmarkStart w:id="3432" w:name="_Toc90651311"/>
      <w:bookmarkStart w:id="3433" w:name="_Toc96933461"/>
      <w:bookmarkStart w:id="3434" w:name="_Toc98507306"/>
      <w:bookmarkStart w:id="3435" w:name="_Toc98507759"/>
      <w:bookmarkStart w:id="3436" w:name="_Toc106640762"/>
      <w:bookmarkStart w:id="3437" w:name="_Toc122098636"/>
      <w:r w:rsidRPr="00616F0C">
        <w:t>6.1.6.2.1</w:t>
      </w:r>
      <w:r w:rsidRPr="00616F0C">
        <w:tab/>
        <w:t>Introduction</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3438" w:name="_Toc22187585"/>
      <w:bookmarkStart w:id="3439" w:name="_Toc22630807"/>
      <w:bookmarkStart w:id="3440" w:name="_Toc34227098"/>
      <w:bookmarkStart w:id="3441" w:name="_Toc34749813"/>
      <w:bookmarkStart w:id="3442" w:name="_Toc34750373"/>
      <w:bookmarkStart w:id="3443" w:name="_Toc34750563"/>
      <w:bookmarkStart w:id="3444" w:name="_Toc35940969"/>
      <w:bookmarkStart w:id="3445" w:name="_Toc35937402"/>
      <w:bookmarkStart w:id="3446" w:name="_Toc36463796"/>
      <w:bookmarkStart w:id="3447" w:name="_Toc43131746"/>
      <w:bookmarkStart w:id="3448" w:name="_Toc45032581"/>
      <w:bookmarkStart w:id="3449" w:name="_Toc49782275"/>
      <w:bookmarkStart w:id="3450" w:name="_Toc51873711"/>
      <w:bookmarkStart w:id="3451" w:name="_Toc57209204"/>
      <w:bookmarkStart w:id="3452" w:name="_Toc58588547"/>
      <w:bookmarkStart w:id="3453" w:name="_Toc66114908"/>
      <w:bookmarkStart w:id="3454" w:name="_Toc67686419"/>
      <w:bookmarkStart w:id="3455" w:name="_Toc74994708"/>
      <w:bookmarkStart w:id="3456" w:name="_Toc85467963"/>
      <w:bookmarkStart w:id="3457" w:name="_Toc89183010"/>
      <w:bookmarkStart w:id="3458" w:name="_Toc90651312"/>
      <w:bookmarkStart w:id="3459" w:name="_Toc96933462"/>
      <w:bookmarkStart w:id="3460" w:name="_Toc98507307"/>
      <w:bookmarkStart w:id="3461" w:name="_Toc98507760"/>
      <w:bookmarkStart w:id="3462" w:name="_Toc106640763"/>
      <w:bookmarkStart w:id="3463" w:name="_Toc122098637"/>
      <w:r w:rsidRPr="00616F0C">
        <w:lastRenderedPageBreak/>
        <w:t>6.1.6.2.2</w:t>
      </w:r>
      <w:r w:rsidRPr="00616F0C">
        <w:tab/>
        <w:t>Type: RecordSearchResult</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77777777" w:rsidR="00E134FC" w:rsidRPr="00B3056F" w:rsidRDefault="00E134FC" w:rsidP="008E16EE">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464" w:name="_Toc22187586"/>
      <w:bookmarkStart w:id="3465" w:name="_Toc22630808"/>
      <w:bookmarkStart w:id="3466" w:name="_Toc34227099"/>
      <w:bookmarkStart w:id="3467" w:name="_Toc34749814"/>
      <w:bookmarkStart w:id="3468" w:name="_Toc34750374"/>
      <w:bookmarkStart w:id="3469" w:name="_Toc34750564"/>
      <w:bookmarkStart w:id="3470" w:name="_Toc35940970"/>
      <w:bookmarkStart w:id="3471" w:name="_Toc35937403"/>
      <w:bookmarkStart w:id="3472" w:name="_Toc36463797"/>
      <w:bookmarkStart w:id="3473" w:name="_Toc43131747"/>
      <w:bookmarkStart w:id="3474" w:name="_Toc45032582"/>
      <w:bookmarkStart w:id="3475" w:name="_Toc49782276"/>
      <w:bookmarkStart w:id="3476" w:name="_Toc51873712"/>
      <w:bookmarkStart w:id="3477" w:name="_Toc57209205"/>
      <w:bookmarkStart w:id="3478" w:name="_Toc58588548"/>
      <w:bookmarkStart w:id="3479" w:name="_Toc66114909"/>
      <w:bookmarkStart w:id="3480" w:name="_Toc67686420"/>
      <w:bookmarkStart w:id="3481" w:name="_Toc74994709"/>
      <w:bookmarkStart w:id="3482" w:name="_Toc85467964"/>
      <w:bookmarkStart w:id="3483" w:name="_Toc89183011"/>
      <w:bookmarkStart w:id="3484" w:name="_Toc90651313"/>
      <w:bookmarkStart w:id="3485" w:name="_Toc96933463"/>
      <w:bookmarkStart w:id="3486" w:name="_Toc98507308"/>
      <w:bookmarkStart w:id="3487" w:name="_Toc98507761"/>
      <w:bookmarkStart w:id="3488" w:name="_Toc106640764"/>
      <w:bookmarkStart w:id="3489" w:name="_Toc122098638"/>
      <w:r w:rsidRPr="00616F0C">
        <w:t>6.1.6.2.3</w:t>
      </w:r>
      <w:r w:rsidRPr="00616F0C">
        <w:tab/>
        <w:t>Type: RecordMeta</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490" w:name="_Toc34227100"/>
      <w:bookmarkStart w:id="3491" w:name="_Toc34749815"/>
      <w:bookmarkStart w:id="3492" w:name="_Toc34750375"/>
      <w:bookmarkStart w:id="3493" w:name="_Toc34750565"/>
      <w:bookmarkStart w:id="3494" w:name="_Toc35940971"/>
      <w:bookmarkStart w:id="3495" w:name="_Toc35937404"/>
      <w:bookmarkStart w:id="3496" w:name="_Toc36463798"/>
      <w:bookmarkStart w:id="3497" w:name="_Toc43131748"/>
      <w:bookmarkStart w:id="3498" w:name="_Toc45032583"/>
      <w:bookmarkStart w:id="3499" w:name="_Toc49782277"/>
      <w:bookmarkStart w:id="3500" w:name="_Toc51873713"/>
      <w:bookmarkStart w:id="3501" w:name="_Toc57209206"/>
      <w:bookmarkStart w:id="3502" w:name="_Toc58588549"/>
      <w:bookmarkStart w:id="3503" w:name="_Toc66114910"/>
      <w:bookmarkStart w:id="3504" w:name="_Toc67686421"/>
      <w:bookmarkStart w:id="3505" w:name="_Toc74994710"/>
      <w:bookmarkStart w:id="3506" w:name="_Toc85467965"/>
      <w:bookmarkStart w:id="3507" w:name="_Toc89183012"/>
      <w:bookmarkStart w:id="3508" w:name="_Toc90651314"/>
      <w:bookmarkStart w:id="3509" w:name="_Toc96933464"/>
      <w:bookmarkStart w:id="3510" w:name="_Toc98507309"/>
      <w:bookmarkStart w:id="3511" w:name="_Toc98507762"/>
      <w:bookmarkStart w:id="3512" w:name="_Toc106640765"/>
      <w:bookmarkStart w:id="3513" w:name="_Toc122098639"/>
      <w:r w:rsidRPr="00616F0C">
        <w:t>6.1.6.2.4</w:t>
      </w:r>
      <w:r w:rsidRPr="00616F0C">
        <w:tab/>
        <w:t>Type: RecordBody</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514" w:name="_Toc34227101"/>
      <w:bookmarkStart w:id="3515" w:name="_Toc34749816"/>
      <w:bookmarkStart w:id="3516" w:name="_Toc34750376"/>
      <w:bookmarkStart w:id="3517" w:name="_Toc34750566"/>
      <w:bookmarkStart w:id="3518" w:name="_Toc35940972"/>
      <w:bookmarkStart w:id="3519" w:name="_Toc35937405"/>
      <w:bookmarkStart w:id="3520" w:name="_Toc36463799"/>
      <w:bookmarkStart w:id="3521" w:name="_Toc43131749"/>
      <w:bookmarkStart w:id="3522" w:name="_Toc45032584"/>
      <w:bookmarkStart w:id="3523" w:name="_Toc49782278"/>
      <w:bookmarkStart w:id="3524" w:name="_Toc51873714"/>
      <w:bookmarkStart w:id="3525" w:name="_Toc57209207"/>
      <w:bookmarkStart w:id="3526" w:name="_Toc58588550"/>
      <w:bookmarkStart w:id="3527" w:name="_Toc66114911"/>
      <w:bookmarkStart w:id="3528" w:name="_Toc67686422"/>
      <w:bookmarkStart w:id="3529" w:name="_Toc74994711"/>
      <w:bookmarkStart w:id="3530" w:name="_Toc85467966"/>
      <w:bookmarkStart w:id="3531" w:name="_Toc89183013"/>
      <w:bookmarkStart w:id="3532" w:name="_Toc90651315"/>
      <w:bookmarkStart w:id="3533" w:name="_Toc96933465"/>
      <w:bookmarkStart w:id="3534" w:name="_Toc98507310"/>
      <w:bookmarkStart w:id="3535" w:name="_Toc98507763"/>
      <w:bookmarkStart w:id="3536" w:name="_Toc106640766"/>
      <w:bookmarkStart w:id="3537" w:name="_Toc122098640"/>
      <w:r w:rsidRPr="00616F0C">
        <w:lastRenderedPageBreak/>
        <w:t>6.1.6.2.5</w:t>
      </w:r>
      <w:r w:rsidRPr="00616F0C">
        <w:tab/>
        <w:t>Type: Record</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538" w:name="_Toc34227102"/>
      <w:bookmarkStart w:id="3539" w:name="_Toc34749817"/>
      <w:bookmarkStart w:id="3540" w:name="_Toc34750377"/>
      <w:bookmarkStart w:id="3541" w:name="_Toc34750567"/>
      <w:bookmarkStart w:id="3542" w:name="_Toc35940973"/>
      <w:bookmarkStart w:id="3543" w:name="_Toc35937406"/>
      <w:bookmarkStart w:id="3544" w:name="_Toc36463800"/>
      <w:bookmarkStart w:id="3545" w:name="_Toc43131750"/>
      <w:bookmarkStart w:id="3546" w:name="_Toc45032585"/>
      <w:bookmarkStart w:id="3547" w:name="_Toc49782279"/>
      <w:bookmarkStart w:id="3548" w:name="_Toc51873715"/>
      <w:bookmarkStart w:id="3549" w:name="_Toc57209208"/>
      <w:bookmarkStart w:id="3550" w:name="_Toc58588551"/>
      <w:bookmarkStart w:id="3551" w:name="_Toc66114912"/>
      <w:bookmarkStart w:id="3552" w:name="_Toc67686423"/>
      <w:bookmarkStart w:id="3553" w:name="_Toc74994712"/>
      <w:bookmarkStart w:id="3554" w:name="_Toc85467967"/>
      <w:bookmarkStart w:id="3555" w:name="_Toc89183014"/>
      <w:bookmarkStart w:id="3556" w:name="_Toc90651316"/>
      <w:bookmarkStart w:id="3557" w:name="_Toc96933466"/>
      <w:bookmarkStart w:id="3558" w:name="_Toc98507311"/>
      <w:bookmarkStart w:id="3559" w:name="_Toc98507764"/>
      <w:bookmarkStart w:id="3560" w:name="_Toc106640767"/>
      <w:bookmarkStart w:id="3561" w:name="_Toc122098641"/>
      <w:r w:rsidRPr="00616F0C">
        <w:t>6.1.6.2.6</w:t>
      </w:r>
      <w:r w:rsidRPr="00616F0C">
        <w:tab/>
        <w:t>Type: BlockBody</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562" w:name="_Toc34227103"/>
      <w:bookmarkStart w:id="3563" w:name="_Toc34749818"/>
      <w:bookmarkStart w:id="3564" w:name="_Toc34750378"/>
      <w:bookmarkStart w:id="3565" w:name="_Toc34750568"/>
      <w:bookmarkStart w:id="3566" w:name="_Toc35940974"/>
      <w:bookmarkStart w:id="3567" w:name="_Toc35937407"/>
      <w:bookmarkStart w:id="3568" w:name="_Toc36463801"/>
      <w:bookmarkStart w:id="3569" w:name="_Toc43131751"/>
      <w:bookmarkStart w:id="3570" w:name="_Toc45032586"/>
      <w:bookmarkStart w:id="3571" w:name="_Toc49782280"/>
      <w:bookmarkStart w:id="3572" w:name="_Toc51873716"/>
      <w:bookmarkStart w:id="3573" w:name="_Toc57209209"/>
      <w:bookmarkStart w:id="3574" w:name="_Toc58588552"/>
      <w:bookmarkStart w:id="3575" w:name="_Toc66114913"/>
      <w:bookmarkStart w:id="3576" w:name="_Toc67686424"/>
      <w:bookmarkStart w:id="3577" w:name="_Toc74994713"/>
      <w:bookmarkStart w:id="3578" w:name="_Toc85467968"/>
      <w:bookmarkStart w:id="3579" w:name="_Toc89183015"/>
      <w:bookmarkStart w:id="3580" w:name="_Toc90651317"/>
      <w:bookmarkStart w:id="3581" w:name="_Toc96933467"/>
      <w:bookmarkStart w:id="3582" w:name="_Toc98507312"/>
      <w:bookmarkStart w:id="3583" w:name="_Toc98507765"/>
      <w:bookmarkStart w:id="3584" w:name="_Toc106640768"/>
      <w:bookmarkStart w:id="3585" w:name="_Toc122098642"/>
      <w:r w:rsidRPr="00616F0C">
        <w:t>6.1.6.2.7</w:t>
      </w:r>
      <w:r w:rsidRPr="00616F0C">
        <w:tab/>
        <w:t>Type: Block</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586" w:name="_Toc34227104"/>
      <w:bookmarkStart w:id="3587" w:name="_Toc34749819"/>
      <w:bookmarkStart w:id="3588" w:name="_Toc34750379"/>
      <w:bookmarkStart w:id="3589" w:name="_Toc34750569"/>
      <w:bookmarkStart w:id="3590" w:name="_Toc35940975"/>
      <w:bookmarkStart w:id="3591" w:name="_Toc35937408"/>
      <w:bookmarkStart w:id="3592" w:name="_Toc36463802"/>
      <w:bookmarkStart w:id="3593" w:name="_Toc43131752"/>
      <w:bookmarkStart w:id="3594" w:name="_Toc45032587"/>
      <w:bookmarkStart w:id="3595" w:name="_Toc49782281"/>
      <w:bookmarkStart w:id="3596" w:name="_Toc51873717"/>
      <w:bookmarkStart w:id="3597" w:name="_Toc57209210"/>
      <w:bookmarkStart w:id="3598" w:name="_Toc58588553"/>
      <w:bookmarkStart w:id="3599" w:name="_Toc66114914"/>
      <w:bookmarkStart w:id="3600" w:name="_Toc67686425"/>
      <w:bookmarkStart w:id="3601" w:name="_Toc74994714"/>
      <w:bookmarkStart w:id="3602" w:name="_Toc85467969"/>
      <w:bookmarkStart w:id="3603" w:name="_Toc89183016"/>
      <w:bookmarkStart w:id="3604" w:name="_Toc90651318"/>
      <w:bookmarkStart w:id="3605" w:name="_Toc96933468"/>
      <w:bookmarkStart w:id="3606" w:name="_Toc98507313"/>
      <w:bookmarkStart w:id="3607" w:name="_Toc98507766"/>
      <w:bookmarkStart w:id="3608" w:name="_Toc106640769"/>
      <w:bookmarkStart w:id="3609" w:name="_Toc122098643"/>
      <w:r w:rsidRPr="00616F0C">
        <w:t>6.1.6.2.8</w:t>
      </w:r>
      <w:r w:rsidRPr="00616F0C">
        <w:tab/>
        <w:t xml:space="preserve">Type: </w:t>
      </w:r>
      <w:r w:rsidRPr="00616F0C">
        <w:rPr>
          <w:lang w:eastAsia="zh-CN"/>
        </w:rPr>
        <w:t>SearchCondition</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610" w:name="_Toc34227105"/>
      <w:bookmarkStart w:id="3611" w:name="_Toc34749820"/>
      <w:bookmarkStart w:id="3612" w:name="_Toc34750380"/>
      <w:bookmarkStart w:id="3613" w:name="_Toc34750570"/>
      <w:bookmarkStart w:id="3614" w:name="_Toc35940976"/>
      <w:bookmarkStart w:id="3615" w:name="_Toc35937409"/>
      <w:bookmarkStart w:id="3616" w:name="_Toc36463803"/>
      <w:bookmarkStart w:id="3617" w:name="_Toc43131753"/>
      <w:bookmarkStart w:id="3618" w:name="_Toc45032588"/>
      <w:bookmarkStart w:id="3619" w:name="_Toc49782282"/>
      <w:bookmarkStart w:id="3620" w:name="_Toc51873718"/>
      <w:bookmarkStart w:id="3621" w:name="_Toc57209211"/>
      <w:bookmarkStart w:id="3622" w:name="_Toc58588554"/>
      <w:bookmarkStart w:id="3623" w:name="_Toc66114915"/>
      <w:bookmarkStart w:id="3624" w:name="_Toc67686426"/>
      <w:bookmarkStart w:id="3625" w:name="_Toc74994715"/>
      <w:bookmarkStart w:id="3626" w:name="_Toc85467970"/>
      <w:bookmarkStart w:id="3627" w:name="_Toc89183017"/>
      <w:bookmarkStart w:id="3628" w:name="_Toc90651319"/>
      <w:bookmarkStart w:id="3629" w:name="_Toc96933469"/>
      <w:bookmarkStart w:id="3630" w:name="_Toc98507314"/>
      <w:bookmarkStart w:id="3631" w:name="_Toc98507767"/>
      <w:bookmarkStart w:id="3632" w:name="_Toc106640770"/>
      <w:bookmarkStart w:id="3633" w:name="_Toc122098644"/>
      <w:r w:rsidRPr="00616F0C">
        <w:lastRenderedPageBreak/>
        <w:t>6.1.6.2.9</w:t>
      </w:r>
      <w:r w:rsidRPr="00616F0C">
        <w:tab/>
      </w:r>
      <w:r w:rsidRPr="00616F0C">
        <w:rPr>
          <w:lang w:eastAsia="zh-CN"/>
        </w:rPr>
        <w:t>SearchComparison</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634" w:name="_Toc43131754"/>
      <w:bookmarkStart w:id="3635" w:name="_Toc45032589"/>
      <w:bookmarkStart w:id="3636" w:name="_Toc49782283"/>
      <w:bookmarkStart w:id="3637" w:name="_Toc51873719"/>
      <w:bookmarkStart w:id="3638" w:name="_Toc57209212"/>
      <w:bookmarkStart w:id="3639" w:name="_Toc58588555"/>
      <w:bookmarkStart w:id="3640" w:name="_Toc66114916"/>
      <w:bookmarkStart w:id="3641" w:name="_Toc67686427"/>
      <w:bookmarkStart w:id="3642" w:name="_Toc74994716"/>
      <w:bookmarkStart w:id="3643" w:name="_Toc85467971"/>
      <w:bookmarkStart w:id="3644" w:name="_Toc89183018"/>
      <w:bookmarkStart w:id="3645" w:name="_Toc90651320"/>
      <w:bookmarkStart w:id="3646" w:name="_Toc96933470"/>
      <w:bookmarkStart w:id="3647" w:name="_Toc98507315"/>
      <w:bookmarkStart w:id="3648" w:name="_Toc98507768"/>
      <w:bookmarkStart w:id="3649" w:name="_Toc106640771"/>
      <w:bookmarkStart w:id="3650" w:name="_Toc22187587"/>
      <w:bookmarkStart w:id="3651" w:name="_Toc22630809"/>
      <w:bookmarkStart w:id="3652" w:name="_Toc34227106"/>
      <w:bookmarkStart w:id="3653" w:name="_Toc34749821"/>
      <w:bookmarkStart w:id="3654" w:name="_Toc34750381"/>
      <w:bookmarkStart w:id="3655" w:name="_Toc34750571"/>
      <w:bookmarkStart w:id="3656" w:name="_Toc35940977"/>
      <w:bookmarkStart w:id="3657" w:name="_Toc35937410"/>
      <w:bookmarkStart w:id="3658" w:name="_Toc36463804"/>
      <w:bookmarkStart w:id="3659" w:name="_Toc122098645"/>
      <w:r>
        <w:rPr>
          <w:rFonts w:eastAsia="DengXian"/>
        </w:rPr>
        <w:lastRenderedPageBreak/>
        <w:t>6.1.6.2.10</w:t>
      </w:r>
      <w:r w:rsidRPr="00533C32">
        <w:rPr>
          <w:rFonts w:eastAsia="DengXian"/>
        </w:rPr>
        <w:tab/>
        <w:t xml:space="preserve">Type: </w:t>
      </w:r>
      <w:r w:rsidRPr="00CE2981">
        <w:rPr>
          <w:rFonts w:eastAsia="DengXian"/>
        </w:rPr>
        <w:t>NotificationSubscription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660" w:name="_Toc43131755"/>
      <w:bookmarkStart w:id="3661" w:name="_Toc45032590"/>
      <w:bookmarkStart w:id="3662" w:name="_Toc49782284"/>
      <w:bookmarkStart w:id="3663" w:name="_Toc51873720"/>
      <w:bookmarkStart w:id="3664" w:name="_Toc57209213"/>
      <w:bookmarkStart w:id="3665" w:name="_Toc58588556"/>
      <w:bookmarkStart w:id="3666" w:name="_Toc66114917"/>
      <w:bookmarkStart w:id="3667" w:name="_Toc67686428"/>
      <w:bookmarkStart w:id="3668" w:name="_Toc74994717"/>
      <w:bookmarkStart w:id="3669" w:name="_Toc85467972"/>
      <w:bookmarkStart w:id="3670" w:name="_Toc89183019"/>
      <w:bookmarkStart w:id="3671" w:name="_Toc90651321"/>
      <w:bookmarkStart w:id="3672" w:name="_Toc96933471"/>
      <w:bookmarkStart w:id="3673" w:name="_Toc98507316"/>
      <w:bookmarkStart w:id="3674" w:name="_Toc98507769"/>
      <w:bookmarkStart w:id="3675" w:name="_Toc106640772"/>
      <w:bookmarkStart w:id="3676" w:name="_Toc122098646"/>
      <w:r>
        <w:lastRenderedPageBreak/>
        <w:t>6.1.6.2.11</w:t>
      </w:r>
      <w:r w:rsidRPr="00616F0C">
        <w:tab/>
        <w:t xml:space="preserve">Type: </w:t>
      </w:r>
      <w:r>
        <w:t>RecordNotification</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677" w:name="_Toc43131756"/>
      <w:bookmarkStart w:id="3678" w:name="_Toc45032591"/>
      <w:bookmarkStart w:id="3679" w:name="_Toc49782285"/>
      <w:bookmarkStart w:id="3680" w:name="_Toc51873721"/>
      <w:bookmarkStart w:id="3681" w:name="_Toc57209214"/>
      <w:bookmarkStart w:id="3682" w:name="_Toc58588557"/>
      <w:bookmarkStart w:id="3683" w:name="_Toc66114918"/>
      <w:bookmarkStart w:id="3684" w:name="_Toc67686429"/>
      <w:bookmarkStart w:id="3685" w:name="_Toc74994718"/>
      <w:bookmarkStart w:id="3686" w:name="_Toc85467973"/>
      <w:bookmarkStart w:id="3687" w:name="_Toc89183020"/>
      <w:bookmarkStart w:id="3688" w:name="_Toc90651322"/>
      <w:bookmarkStart w:id="3689" w:name="_Toc96933472"/>
      <w:bookmarkStart w:id="3690" w:name="_Toc98507317"/>
      <w:bookmarkStart w:id="3691" w:name="_Toc98507770"/>
      <w:bookmarkStart w:id="3692" w:name="_Toc106640773"/>
      <w:bookmarkStart w:id="3693" w:name="_Toc122098647"/>
      <w:r>
        <w:t>6.1.6.2.12</w:t>
      </w:r>
      <w:r w:rsidRPr="00616F0C">
        <w:tab/>
        <w:t xml:space="preserve">Type: </w:t>
      </w:r>
      <w:r>
        <w:t>NotificationDescription</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3694" w:name="_Toc43131757"/>
      <w:bookmarkStart w:id="3695" w:name="_Toc45032592"/>
      <w:bookmarkStart w:id="3696" w:name="_Toc49782286"/>
      <w:bookmarkStart w:id="3697" w:name="_Toc51873722"/>
      <w:bookmarkStart w:id="3698" w:name="_Toc57209215"/>
      <w:bookmarkStart w:id="3699" w:name="_Toc58588558"/>
      <w:bookmarkStart w:id="3700" w:name="_Toc66114919"/>
      <w:bookmarkStart w:id="3701" w:name="_Toc67686430"/>
      <w:bookmarkStart w:id="3702" w:name="_Toc74994719"/>
      <w:bookmarkStart w:id="3703" w:name="_Toc85467974"/>
      <w:bookmarkStart w:id="3704" w:name="_Toc89183021"/>
      <w:bookmarkStart w:id="3705" w:name="_Toc90651323"/>
      <w:bookmarkStart w:id="3706" w:name="_Toc96933473"/>
      <w:bookmarkStart w:id="3707" w:name="_Toc98507318"/>
      <w:bookmarkStart w:id="3708" w:name="_Toc98507771"/>
      <w:bookmarkStart w:id="3709" w:name="_Toc106640774"/>
      <w:bookmarkStart w:id="3710" w:name="_Toc122098648"/>
      <w:r>
        <w:lastRenderedPageBreak/>
        <w:t>6.1.6.2.13</w:t>
      </w:r>
      <w:r w:rsidRPr="00616F0C">
        <w:tab/>
        <w:t xml:space="preserve">Type: </w:t>
      </w:r>
      <w:r>
        <w:t>SubscriptionFilter</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3711" w:name="_Toc43131758"/>
      <w:bookmarkStart w:id="3712" w:name="_Toc45032593"/>
      <w:bookmarkStart w:id="3713" w:name="_Toc49782287"/>
      <w:bookmarkStart w:id="3714" w:name="_Toc51873723"/>
      <w:bookmarkStart w:id="3715" w:name="_Toc57209216"/>
      <w:bookmarkStart w:id="3716" w:name="_Toc58588559"/>
      <w:bookmarkStart w:id="3717" w:name="_Toc66114920"/>
      <w:bookmarkStart w:id="3718" w:name="_Toc67686431"/>
      <w:bookmarkStart w:id="3719" w:name="_Toc74994720"/>
      <w:bookmarkStart w:id="3720" w:name="_Toc85467975"/>
      <w:bookmarkStart w:id="3721" w:name="_Toc89183022"/>
      <w:bookmarkStart w:id="3722" w:name="_Toc90651324"/>
      <w:bookmarkStart w:id="3723" w:name="_Toc96933474"/>
      <w:bookmarkStart w:id="3724" w:name="_Toc98507319"/>
      <w:bookmarkStart w:id="3725" w:name="_Toc98507772"/>
      <w:bookmarkStart w:id="3726" w:name="_Toc106640775"/>
      <w:bookmarkStart w:id="3727" w:name="_Toc122098649"/>
      <w:r>
        <w:t>6.1.6.2.14</w:t>
      </w:r>
      <w:r w:rsidRPr="00616F0C">
        <w:tab/>
        <w:t xml:space="preserve">Type: </w:t>
      </w:r>
      <w:r>
        <w:t>ClientId</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3728" w:name="_Toc57209217"/>
      <w:bookmarkStart w:id="3729" w:name="_Toc58588560"/>
      <w:bookmarkStart w:id="3730" w:name="_Toc66114921"/>
      <w:bookmarkStart w:id="3731" w:name="_Toc67686432"/>
      <w:bookmarkStart w:id="3732" w:name="_Toc74994721"/>
      <w:bookmarkStart w:id="3733" w:name="_Toc85467976"/>
      <w:bookmarkStart w:id="3734" w:name="_Toc89183023"/>
      <w:bookmarkStart w:id="3735" w:name="_Toc90651325"/>
      <w:bookmarkStart w:id="3736" w:name="_Toc96933475"/>
      <w:bookmarkStart w:id="3737" w:name="_Toc98507320"/>
      <w:bookmarkStart w:id="3738" w:name="_Toc98507773"/>
      <w:bookmarkStart w:id="3739" w:name="_Toc106640776"/>
      <w:bookmarkStart w:id="3740" w:name="_Toc43131760"/>
      <w:bookmarkStart w:id="3741" w:name="_Toc45032595"/>
      <w:bookmarkStart w:id="3742" w:name="_Toc49782289"/>
      <w:bookmarkStart w:id="3743" w:name="_Toc51873725"/>
      <w:bookmarkStart w:id="3744" w:name="_Toc122098650"/>
      <w:r>
        <w:lastRenderedPageBreak/>
        <w:t>6.1.6.2.15</w:t>
      </w:r>
      <w:r w:rsidRPr="00616F0C">
        <w:tab/>
        <w:t xml:space="preserve">Type: </w:t>
      </w:r>
      <w:r>
        <w:t>MetaSchema</w:t>
      </w:r>
      <w:bookmarkEnd w:id="3728"/>
      <w:bookmarkEnd w:id="3729"/>
      <w:bookmarkEnd w:id="3730"/>
      <w:bookmarkEnd w:id="3731"/>
      <w:bookmarkEnd w:id="3732"/>
      <w:bookmarkEnd w:id="3733"/>
      <w:bookmarkEnd w:id="3734"/>
      <w:bookmarkEnd w:id="3735"/>
      <w:bookmarkEnd w:id="3736"/>
      <w:bookmarkEnd w:id="3737"/>
      <w:bookmarkEnd w:id="3738"/>
      <w:bookmarkEnd w:id="3739"/>
      <w:bookmarkEnd w:id="374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3745" w:name="_Toc57209218"/>
      <w:bookmarkStart w:id="3746" w:name="_Toc58588561"/>
      <w:bookmarkStart w:id="3747" w:name="_Toc66114922"/>
      <w:bookmarkStart w:id="3748" w:name="_Toc67686433"/>
      <w:bookmarkStart w:id="3749" w:name="_Toc74994722"/>
      <w:bookmarkStart w:id="3750" w:name="_Toc85467977"/>
      <w:bookmarkStart w:id="3751" w:name="_Toc89183024"/>
      <w:bookmarkStart w:id="3752" w:name="_Toc90651326"/>
      <w:bookmarkStart w:id="3753" w:name="_Toc96933476"/>
      <w:bookmarkStart w:id="3754" w:name="_Toc98507321"/>
      <w:bookmarkStart w:id="3755" w:name="_Toc98507774"/>
      <w:bookmarkStart w:id="3756" w:name="_Toc106640777"/>
      <w:bookmarkStart w:id="3757" w:name="_Toc122098651"/>
      <w:r>
        <w:t>6.1.6.2.16</w:t>
      </w:r>
      <w:r w:rsidRPr="00616F0C">
        <w:tab/>
        <w:t xml:space="preserve">Type: </w:t>
      </w:r>
      <w:r>
        <w:t>TagType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3758" w:name="_Toc85467978"/>
      <w:bookmarkStart w:id="3759" w:name="_Toc89183025"/>
      <w:bookmarkStart w:id="3760" w:name="_Toc90651327"/>
      <w:bookmarkStart w:id="3761" w:name="_Toc96933477"/>
      <w:bookmarkStart w:id="3762" w:name="_Toc98507322"/>
      <w:bookmarkStart w:id="3763" w:name="_Toc98507775"/>
      <w:bookmarkStart w:id="3764" w:name="_Toc106640778"/>
      <w:bookmarkStart w:id="3765" w:name="_Toc57209219"/>
      <w:bookmarkStart w:id="3766" w:name="_Toc58588562"/>
      <w:bookmarkStart w:id="3767" w:name="_Toc66114923"/>
      <w:bookmarkStart w:id="3768" w:name="_Toc67686434"/>
      <w:bookmarkStart w:id="3769" w:name="_Toc74994723"/>
      <w:bookmarkStart w:id="3770" w:name="_Toc122098652"/>
      <w:r>
        <w:t>6.1.6.2.</w:t>
      </w:r>
      <w:r w:rsidRPr="00676E3F">
        <w:t>1</w:t>
      </w:r>
      <w:r>
        <w:t>7</w:t>
      </w:r>
      <w:r w:rsidRPr="00616F0C">
        <w:tab/>
        <w:t xml:space="preserve">Type: </w:t>
      </w:r>
      <w:r>
        <w:t>RecordIdList</w:t>
      </w:r>
      <w:bookmarkEnd w:id="3758"/>
      <w:bookmarkEnd w:id="3759"/>
      <w:bookmarkEnd w:id="3760"/>
      <w:bookmarkEnd w:id="3761"/>
      <w:bookmarkEnd w:id="3762"/>
      <w:bookmarkEnd w:id="3763"/>
      <w:bookmarkEnd w:id="3764"/>
      <w:bookmarkEnd w:id="3770"/>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3771" w:name="_Toc89183026"/>
      <w:bookmarkStart w:id="3772" w:name="_Toc90651328"/>
      <w:bookmarkStart w:id="3773" w:name="_Toc96933478"/>
      <w:bookmarkStart w:id="3774" w:name="_Toc98507323"/>
      <w:bookmarkStart w:id="3775" w:name="_Toc98507776"/>
      <w:bookmarkStart w:id="3776" w:name="_Toc106640779"/>
      <w:bookmarkStart w:id="3777" w:name="_Toc85467979"/>
      <w:bookmarkStart w:id="3778" w:name="_Toc122098653"/>
      <w:r>
        <w:t>6.1.6.2</w:t>
      </w:r>
      <w:r w:rsidRPr="00CE2981">
        <w:t>.18</w:t>
      </w:r>
      <w:r w:rsidRPr="00616F0C">
        <w:tab/>
        <w:t xml:space="preserve">Type: </w:t>
      </w:r>
      <w:r>
        <w:t>NotificationInfo</w:t>
      </w:r>
      <w:bookmarkEnd w:id="3771"/>
      <w:bookmarkEnd w:id="3772"/>
      <w:bookmarkEnd w:id="3773"/>
      <w:bookmarkEnd w:id="3774"/>
      <w:bookmarkEnd w:id="3775"/>
      <w:bookmarkEnd w:id="3776"/>
      <w:bookmarkEnd w:id="3778"/>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E5822DF" w14:textId="77777777" w:rsidR="00E134FC" w:rsidRPr="00616F0C" w:rsidRDefault="00E134FC" w:rsidP="00E134FC">
      <w:pPr>
        <w:pStyle w:val="Heading4"/>
        <w:rPr>
          <w:lang w:val="en-US"/>
        </w:rPr>
      </w:pPr>
      <w:bookmarkStart w:id="3779" w:name="_Toc89183027"/>
      <w:bookmarkStart w:id="3780" w:name="_Toc90651329"/>
      <w:bookmarkStart w:id="3781" w:name="_Toc96933479"/>
      <w:bookmarkStart w:id="3782" w:name="_Toc98507324"/>
      <w:bookmarkStart w:id="3783" w:name="_Toc98507777"/>
      <w:bookmarkStart w:id="3784" w:name="_Toc106640780"/>
      <w:bookmarkStart w:id="3785" w:name="_Toc122098654"/>
      <w:r w:rsidRPr="00616F0C">
        <w:rPr>
          <w:lang w:val="en-US"/>
        </w:rPr>
        <w:lastRenderedPageBreak/>
        <w:t>6.1.6.3</w:t>
      </w:r>
      <w:r w:rsidRPr="00616F0C">
        <w:rPr>
          <w:lang w:val="en-US"/>
        </w:rPr>
        <w:tab/>
        <w:t>Simple data types and enumerations</w:t>
      </w:r>
      <w:bookmarkEnd w:id="3650"/>
      <w:bookmarkEnd w:id="3651"/>
      <w:bookmarkEnd w:id="3652"/>
      <w:bookmarkEnd w:id="3653"/>
      <w:bookmarkEnd w:id="3654"/>
      <w:bookmarkEnd w:id="3655"/>
      <w:bookmarkEnd w:id="3656"/>
      <w:bookmarkEnd w:id="3657"/>
      <w:bookmarkEnd w:id="3658"/>
      <w:bookmarkEnd w:id="3740"/>
      <w:bookmarkEnd w:id="3741"/>
      <w:bookmarkEnd w:id="3742"/>
      <w:bookmarkEnd w:id="3743"/>
      <w:bookmarkEnd w:id="3765"/>
      <w:bookmarkEnd w:id="3766"/>
      <w:bookmarkEnd w:id="3767"/>
      <w:bookmarkEnd w:id="3768"/>
      <w:bookmarkEnd w:id="3769"/>
      <w:bookmarkEnd w:id="3777"/>
      <w:bookmarkEnd w:id="3779"/>
      <w:bookmarkEnd w:id="3780"/>
      <w:bookmarkEnd w:id="3781"/>
      <w:bookmarkEnd w:id="3782"/>
      <w:bookmarkEnd w:id="3783"/>
      <w:bookmarkEnd w:id="3784"/>
      <w:bookmarkEnd w:id="3785"/>
    </w:p>
    <w:p w14:paraId="663E8419" w14:textId="77777777" w:rsidR="00E134FC" w:rsidRPr="00616F0C" w:rsidRDefault="00E134FC" w:rsidP="00E134FC">
      <w:pPr>
        <w:pStyle w:val="Heading5"/>
      </w:pPr>
      <w:bookmarkStart w:id="3786" w:name="_Toc22187588"/>
      <w:bookmarkStart w:id="3787" w:name="_Toc22630810"/>
      <w:bookmarkStart w:id="3788" w:name="_Toc34227107"/>
      <w:bookmarkStart w:id="3789" w:name="_Toc34749822"/>
      <w:bookmarkStart w:id="3790" w:name="_Toc34750382"/>
      <w:bookmarkStart w:id="3791" w:name="_Toc34750572"/>
      <w:bookmarkStart w:id="3792" w:name="_Toc35940978"/>
      <w:bookmarkStart w:id="3793" w:name="_Toc35937411"/>
      <w:bookmarkStart w:id="3794" w:name="_Toc36463805"/>
      <w:bookmarkStart w:id="3795" w:name="_Toc43131761"/>
      <w:bookmarkStart w:id="3796" w:name="_Toc45032596"/>
      <w:bookmarkStart w:id="3797" w:name="_Toc49782290"/>
      <w:bookmarkStart w:id="3798" w:name="_Toc51873726"/>
      <w:bookmarkStart w:id="3799" w:name="_Toc57209220"/>
      <w:bookmarkStart w:id="3800" w:name="_Toc58588563"/>
      <w:bookmarkStart w:id="3801" w:name="_Toc66114924"/>
      <w:bookmarkStart w:id="3802" w:name="_Toc67686435"/>
      <w:bookmarkStart w:id="3803" w:name="_Toc74994724"/>
      <w:bookmarkStart w:id="3804" w:name="_Toc85467980"/>
      <w:bookmarkStart w:id="3805" w:name="_Toc89183028"/>
      <w:bookmarkStart w:id="3806" w:name="_Toc90651330"/>
      <w:bookmarkStart w:id="3807" w:name="_Toc96933480"/>
      <w:bookmarkStart w:id="3808" w:name="_Toc98507325"/>
      <w:bookmarkStart w:id="3809" w:name="_Toc98507778"/>
      <w:bookmarkStart w:id="3810" w:name="_Toc106640781"/>
      <w:bookmarkStart w:id="3811" w:name="_Toc122098655"/>
      <w:r w:rsidRPr="00616F0C">
        <w:t>6.1.6.3.1</w:t>
      </w:r>
      <w:r w:rsidRPr="00616F0C">
        <w:tab/>
        <w:t>Introduction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3812" w:name="_Toc22187589"/>
      <w:bookmarkStart w:id="3813" w:name="_Toc22630811"/>
      <w:bookmarkStart w:id="3814" w:name="_Toc34227108"/>
      <w:bookmarkStart w:id="3815" w:name="_Toc34749823"/>
      <w:bookmarkStart w:id="3816" w:name="_Toc34750383"/>
      <w:bookmarkStart w:id="3817" w:name="_Toc34750573"/>
      <w:bookmarkStart w:id="3818" w:name="_Toc35940979"/>
      <w:bookmarkStart w:id="3819" w:name="_Toc35937412"/>
      <w:bookmarkStart w:id="3820" w:name="_Toc36463806"/>
      <w:bookmarkStart w:id="3821" w:name="_Toc43131762"/>
      <w:bookmarkStart w:id="3822" w:name="_Toc45032597"/>
      <w:bookmarkStart w:id="3823" w:name="_Toc49782291"/>
      <w:bookmarkStart w:id="3824" w:name="_Toc51873727"/>
      <w:bookmarkStart w:id="3825" w:name="_Toc57209221"/>
      <w:bookmarkStart w:id="3826" w:name="_Toc58588564"/>
      <w:bookmarkStart w:id="3827" w:name="_Toc66114925"/>
      <w:bookmarkStart w:id="3828" w:name="_Toc67686436"/>
      <w:bookmarkStart w:id="3829" w:name="_Toc74994725"/>
      <w:bookmarkStart w:id="3830" w:name="_Toc85467981"/>
      <w:bookmarkStart w:id="3831" w:name="_Toc89183029"/>
      <w:bookmarkStart w:id="3832" w:name="_Toc90651331"/>
      <w:bookmarkStart w:id="3833" w:name="_Toc96933481"/>
      <w:bookmarkStart w:id="3834" w:name="_Toc98507326"/>
      <w:bookmarkStart w:id="3835" w:name="_Toc98507779"/>
      <w:bookmarkStart w:id="3836" w:name="_Toc106640782"/>
      <w:bookmarkStart w:id="3837" w:name="_Toc122098656"/>
      <w:r w:rsidRPr="00616F0C">
        <w:t>6.1.6.3.2</w:t>
      </w:r>
      <w:r w:rsidRPr="00616F0C">
        <w:tab/>
        <w:t>Simple data types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3838" w:name="_Toc34227109"/>
      <w:bookmarkStart w:id="3839" w:name="_Toc22187590"/>
      <w:bookmarkStart w:id="3840" w:name="_Toc22630812"/>
      <w:bookmarkStart w:id="3841" w:name="_Toc34749824"/>
      <w:bookmarkStart w:id="3842" w:name="_Toc34750384"/>
      <w:bookmarkStart w:id="3843" w:name="_Toc34750574"/>
      <w:bookmarkStart w:id="3844" w:name="_Toc35940980"/>
      <w:bookmarkStart w:id="3845" w:name="_Toc35937413"/>
      <w:bookmarkStart w:id="3846" w:name="_Toc36463807"/>
      <w:bookmarkStart w:id="3847" w:name="_Toc43131763"/>
      <w:bookmarkStart w:id="3848" w:name="_Toc45032598"/>
      <w:bookmarkStart w:id="3849" w:name="_Toc49782292"/>
      <w:bookmarkStart w:id="3850" w:name="_Toc51873728"/>
      <w:bookmarkStart w:id="3851" w:name="_Toc57209222"/>
      <w:bookmarkStart w:id="3852" w:name="_Toc58588565"/>
      <w:bookmarkStart w:id="3853" w:name="_Toc66114926"/>
      <w:bookmarkStart w:id="3854" w:name="_Toc67686437"/>
      <w:bookmarkStart w:id="3855" w:name="_Toc74994726"/>
      <w:bookmarkStart w:id="3856" w:name="_Toc85467982"/>
      <w:bookmarkStart w:id="3857" w:name="_Toc89183030"/>
      <w:bookmarkStart w:id="3858" w:name="_Toc90651332"/>
      <w:bookmarkStart w:id="3859" w:name="_Toc96933482"/>
      <w:bookmarkStart w:id="3860" w:name="_Toc98507327"/>
      <w:bookmarkStart w:id="3861" w:name="_Toc98507780"/>
      <w:bookmarkStart w:id="3862" w:name="_Toc106640783"/>
      <w:bookmarkStart w:id="3863" w:name="_Toc122098657"/>
      <w:r w:rsidRPr="00616F0C">
        <w:t>6.1.6.3.3</w:t>
      </w:r>
      <w:r w:rsidRPr="00616F0C">
        <w:tab/>
        <w:t xml:space="preserve">Enumeration: </w:t>
      </w:r>
      <w:r w:rsidRPr="00616F0C">
        <w:rPr>
          <w:lang w:eastAsia="zh-CN"/>
        </w:rPr>
        <w:t>ComparisonOperator</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3864" w:name="_Toc22187591"/>
      <w:bookmarkStart w:id="3865" w:name="_Toc22630813"/>
      <w:bookmarkStart w:id="3866" w:name="_Toc34227110"/>
      <w:bookmarkStart w:id="3867" w:name="_Toc34749825"/>
      <w:bookmarkStart w:id="3868" w:name="_Toc34750385"/>
      <w:bookmarkStart w:id="3869" w:name="_Toc34750575"/>
      <w:bookmarkStart w:id="3870" w:name="_Toc35940981"/>
      <w:bookmarkStart w:id="3871" w:name="_Toc35937414"/>
      <w:bookmarkStart w:id="3872" w:name="_Toc36463808"/>
      <w:bookmarkStart w:id="3873" w:name="_Toc43131764"/>
      <w:bookmarkStart w:id="3874" w:name="_Toc45032599"/>
      <w:bookmarkStart w:id="3875" w:name="_Toc49782293"/>
      <w:bookmarkStart w:id="3876" w:name="_Toc51873729"/>
      <w:bookmarkStart w:id="3877" w:name="_Toc57209223"/>
      <w:bookmarkStart w:id="3878" w:name="_Toc58588566"/>
      <w:bookmarkStart w:id="3879" w:name="_Toc66114927"/>
      <w:bookmarkStart w:id="3880" w:name="_Toc67686438"/>
      <w:bookmarkStart w:id="3881" w:name="_Toc74994727"/>
      <w:bookmarkStart w:id="3882" w:name="_Toc85467983"/>
      <w:bookmarkStart w:id="3883" w:name="_Toc89183031"/>
      <w:bookmarkStart w:id="3884" w:name="_Toc90651333"/>
      <w:bookmarkStart w:id="3885" w:name="_Toc96933483"/>
      <w:bookmarkStart w:id="3886" w:name="_Toc98507328"/>
      <w:bookmarkStart w:id="3887" w:name="_Toc98507781"/>
      <w:bookmarkStart w:id="3888" w:name="_Toc106640784"/>
      <w:bookmarkStart w:id="3889" w:name="_Toc122098658"/>
      <w:r w:rsidRPr="00616F0C">
        <w:t>6.1.6.3.4</w:t>
      </w:r>
      <w:r w:rsidRPr="00616F0C">
        <w:tab/>
        <w:t xml:space="preserve">Enumeration: </w:t>
      </w:r>
      <w:r w:rsidRPr="00616F0C">
        <w:rPr>
          <w:rFonts w:hint="eastAsia"/>
          <w:lang w:eastAsia="zh-CN"/>
        </w:rPr>
        <w:t>ConditionOperator</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3890" w:name="_Toc57209224"/>
      <w:bookmarkStart w:id="3891" w:name="_Toc58588567"/>
      <w:bookmarkStart w:id="3892" w:name="_Toc66114928"/>
      <w:bookmarkStart w:id="3893" w:name="_Toc67686439"/>
      <w:bookmarkStart w:id="3894" w:name="_Toc74994728"/>
      <w:bookmarkStart w:id="3895" w:name="_Toc85467984"/>
      <w:bookmarkStart w:id="3896" w:name="_Toc89183032"/>
      <w:bookmarkStart w:id="3897" w:name="_Toc90651334"/>
      <w:bookmarkStart w:id="3898" w:name="_Toc96933484"/>
      <w:bookmarkStart w:id="3899" w:name="_Toc98507329"/>
      <w:bookmarkStart w:id="3900" w:name="_Toc98507782"/>
      <w:bookmarkStart w:id="3901" w:name="_Toc106640785"/>
      <w:bookmarkStart w:id="3902" w:name="_Toc22187592"/>
      <w:bookmarkStart w:id="3903" w:name="_Toc22630814"/>
      <w:bookmarkStart w:id="3904" w:name="_Toc34227111"/>
      <w:bookmarkStart w:id="3905" w:name="_Toc34749826"/>
      <w:bookmarkStart w:id="3906" w:name="_Toc34750386"/>
      <w:bookmarkStart w:id="3907" w:name="_Toc34750576"/>
      <w:bookmarkStart w:id="3908" w:name="_Toc35940982"/>
      <w:bookmarkStart w:id="3909" w:name="_Toc35937415"/>
      <w:bookmarkStart w:id="3910" w:name="_Toc36463809"/>
      <w:bookmarkStart w:id="3911" w:name="_Toc43131765"/>
      <w:bookmarkStart w:id="3912" w:name="_Toc45032600"/>
      <w:bookmarkStart w:id="3913" w:name="_Toc49782294"/>
      <w:bookmarkStart w:id="3914" w:name="_Toc51873730"/>
      <w:bookmarkStart w:id="3915" w:name="_Toc122098659"/>
      <w:r w:rsidRPr="00616F0C">
        <w:t>6.1.6</w:t>
      </w:r>
      <w:r>
        <w:t>.3.</w:t>
      </w:r>
      <w:r w:rsidRPr="005826F7">
        <w:t>5</w:t>
      </w:r>
      <w:r w:rsidRPr="00616F0C">
        <w:tab/>
        <w:t xml:space="preserve">Enumeration: </w:t>
      </w:r>
      <w:r>
        <w:rPr>
          <w:lang w:eastAsia="zh-CN"/>
        </w:rPr>
        <w:t>RecordOperation</w:t>
      </w:r>
      <w:bookmarkEnd w:id="3890"/>
      <w:bookmarkEnd w:id="3891"/>
      <w:bookmarkEnd w:id="3892"/>
      <w:bookmarkEnd w:id="3893"/>
      <w:bookmarkEnd w:id="3894"/>
      <w:bookmarkEnd w:id="3895"/>
      <w:bookmarkEnd w:id="3896"/>
      <w:bookmarkEnd w:id="3897"/>
      <w:bookmarkEnd w:id="3898"/>
      <w:bookmarkEnd w:id="3899"/>
      <w:bookmarkEnd w:id="3900"/>
      <w:bookmarkEnd w:id="3901"/>
      <w:bookmarkEnd w:id="3915"/>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3916" w:name="_Toc57209225"/>
      <w:bookmarkStart w:id="3917" w:name="_Toc58588568"/>
      <w:bookmarkStart w:id="3918" w:name="_Toc66114929"/>
      <w:bookmarkStart w:id="3919" w:name="_Toc67686440"/>
      <w:bookmarkStart w:id="3920" w:name="_Toc74994729"/>
      <w:bookmarkStart w:id="3921" w:name="_Toc85467985"/>
      <w:bookmarkStart w:id="3922" w:name="_Toc89183033"/>
      <w:bookmarkStart w:id="3923" w:name="_Toc90651335"/>
      <w:bookmarkStart w:id="3924" w:name="_Toc96933485"/>
      <w:bookmarkStart w:id="3925" w:name="_Toc98507330"/>
      <w:bookmarkStart w:id="3926" w:name="_Toc98507783"/>
      <w:bookmarkStart w:id="3927" w:name="_Toc106640786"/>
      <w:bookmarkStart w:id="3928" w:name="_Toc122098660"/>
      <w:r w:rsidRPr="00616F0C">
        <w:lastRenderedPageBreak/>
        <w:t>6.1.6.3.</w:t>
      </w:r>
      <w:r>
        <w:t>6</w:t>
      </w:r>
      <w:r w:rsidRPr="00616F0C">
        <w:tab/>
        <w:t xml:space="preserve">Enumeration: </w:t>
      </w:r>
      <w:r>
        <w:t>KeyType</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3929" w:name="_Toc85467986"/>
      <w:bookmarkStart w:id="3930" w:name="_Toc89183034"/>
      <w:bookmarkStart w:id="3931" w:name="_Toc90651336"/>
      <w:bookmarkStart w:id="3932" w:name="_Toc96933486"/>
      <w:bookmarkStart w:id="3933" w:name="_Toc98507331"/>
      <w:bookmarkStart w:id="3934" w:name="_Toc98507784"/>
      <w:bookmarkStart w:id="3935" w:name="_Toc106640787"/>
      <w:bookmarkStart w:id="3936" w:name="_Toc57209226"/>
      <w:bookmarkStart w:id="3937" w:name="_Toc58588569"/>
      <w:bookmarkStart w:id="3938" w:name="_Toc66114930"/>
      <w:bookmarkStart w:id="3939" w:name="_Toc67686441"/>
      <w:bookmarkStart w:id="3940" w:name="_Toc74994730"/>
      <w:bookmarkStart w:id="3941" w:name="_Toc122098661"/>
      <w:r w:rsidRPr="00616F0C">
        <w:t>6.1.6.3.</w:t>
      </w:r>
      <w:r w:rsidRPr="00F22E85">
        <w:t>7</w:t>
      </w:r>
      <w:r w:rsidRPr="00616F0C">
        <w:tab/>
        <w:t xml:space="preserve">Enumeration: </w:t>
      </w:r>
      <w:r>
        <w:t>RetrieveRecords</w:t>
      </w:r>
      <w:bookmarkEnd w:id="3929"/>
      <w:bookmarkEnd w:id="3930"/>
      <w:bookmarkEnd w:id="3931"/>
      <w:bookmarkEnd w:id="3932"/>
      <w:bookmarkEnd w:id="3933"/>
      <w:bookmarkEnd w:id="3934"/>
      <w:bookmarkEnd w:id="3935"/>
      <w:bookmarkEnd w:id="3941"/>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3942" w:name="_Toc85467987"/>
      <w:bookmarkStart w:id="3943" w:name="_Toc89183035"/>
      <w:bookmarkStart w:id="3944" w:name="_Toc90651337"/>
      <w:bookmarkStart w:id="3945" w:name="_Toc96933487"/>
      <w:bookmarkStart w:id="3946" w:name="_Toc98507332"/>
      <w:bookmarkStart w:id="3947" w:name="_Toc98507785"/>
      <w:bookmarkStart w:id="3948" w:name="_Toc106640788"/>
      <w:bookmarkStart w:id="3949" w:name="_Toc122098662"/>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36"/>
      <w:bookmarkEnd w:id="3937"/>
      <w:bookmarkEnd w:id="3938"/>
      <w:bookmarkEnd w:id="3939"/>
      <w:bookmarkEnd w:id="3940"/>
      <w:bookmarkEnd w:id="3942"/>
      <w:bookmarkEnd w:id="3943"/>
      <w:bookmarkEnd w:id="3944"/>
      <w:bookmarkEnd w:id="3945"/>
      <w:bookmarkEnd w:id="3946"/>
      <w:bookmarkEnd w:id="3947"/>
      <w:bookmarkEnd w:id="3948"/>
      <w:bookmarkEnd w:id="3949"/>
    </w:p>
    <w:p w14:paraId="733A0B39" w14:textId="77777777" w:rsidR="00E134FC" w:rsidRPr="00616F0C" w:rsidRDefault="00E134FC" w:rsidP="00E134FC">
      <w:pPr>
        <w:pStyle w:val="Heading5"/>
      </w:pPr>
      <w:bookmarkStart w:id="3950" w:name="_Toc22187593"/>
      <w:bookmarkStart w:id="3951" w:name="_Toc22630815"/>
      <w:bookmarkStart w:id="3952" w:name="_Toc34227112"/>
      <w:bookmarkStart w:id="3953" w:name="_Toc34749827"/>
      <w:bookmarkStart w:id="3954" w:name="_Toc34750387"/>
      <w:bookmarkStart w:id="3955" w:name="_Toc34750577"/>
      <w:bookmarkStart w:id="3956" w:name="_Toc35940983"/>
      <w:bookmarkStart w:id="3957" w:name="_Toc35937416"/>
      <w:bookmarkStart w:id="3958" w:name="_Toc36463810"/>
      <w:bookmarkStart w:id="3959" w:name="_Toc43131766"/>
      <w:bookmarkStart w:id="3960" w:name="_Toc45032601"/>
      <w:bookmarkStart w:id="3961" w:name="_Toc49782295"/>
      <w:bookmarkStart w:id="3962" w:name="_Toc51873731"/>
      <w:bookmarkStart w:id="3963" w:name="_Toc57209227"/>
      <w:bookmarkStart w:id="3964" w:name="_Toc58588570"/>
      <w:bookmarkStart w:id="3965" w:name="_Toc66114931"/>
      <w:bookmarkStart w:id="3966" w:name="_Toc67686442"/>
      <w:bookmarkStart w:id="3967" w:name="_Toc74994731"/>
      <w:bookmarkStart w:id="3968" w:name="_Toc85467988"/>
      <w:bookmarkStart w:id="3969" w:name="_Toc89183036"/>
      <w:bookmarkStart w:id="3970" w:name="_Toc90651338"/>
      <w:bookmarkStart w:id="3971" w:name="_Toc96933488"/>
      <w:bookmarkStart w:id="3972" w:name="_Toc98507333"/>
      <w:bookmarkStart w:id="3973" w:name="_Toc98507786"/>
      <w:bookmarkStart w:id="3974" w:name="_Toc106640789"/>
      <w:bookmarkStart w:id="3975" w:name="_Toc122098663"/>
      <w:r w:rsidRPr="00616F0C">
        <w:t>6.1.6.4.1</w:t>
      </w:r>
      <w:r w:rsidRPr="00616F0C">
        <w:tab/>
        <w:t xml:space="preserve">Type: </w:t>
      </w:r>
      <w:r w:rsidRPr="00616F0C">
        <w:rPr>
          <w:lang w:eastAsia="zh-CN"/>
        </w:rPr>
        <w:t>SearchExpression</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3976" w:name="_Toc22187596"/>
      <w:bookmarkStart w:id="3977" w:name="_Toc22630818"/>
      <w:bookmarkStart w:id="3978" w:name="_Toc34227113"/>
      <w:bookmarkStart w:id="3979" w:name="_Toc34749828"/>
      <w:bookmarkStart w:id="3980" w:name="_Toc34750388"/>
      <w:bookmarkStart w:id="3981" w:name="_Toc34750578"/>
      <w:bookmarkStart w:id="3982" w:name="_Toc35940984"/>
      <w:bookmarkStart w:id="3983" w:name="_Toc35937417"/>
      <w:bookmarkStart w:id="3984" w:name="_Toc36463811"/>
      <w:bookmarkStart w:id="3985" w:name="_Toc43131767"/>
      <w:bookmarkStart w:id="3986" w:name="_Toc45032602"/>
      <w:bookmarkStart w:id="3987" w:name="_Toc49782296"/>
      <w:bookmarkStart w:id="3988" w:name="_Toc51873732"/>
      <w:bookmarkStart w:id="3989" w:name="_Toc57209228"/>
      <w:bookmarkStart w:id="3990" w:name="_Toc58588571"/>
      <w:bookmarkStart w:id="3991" w:name="_Toc66114932"/>
      <w:bookmarkStart w:id="3992" w:name="_Toc67686443"/>
      <w:bookmarkStart w:id="3993" w:name="_Toc74994732"/>
      <w:bookmarkStart w:id="3994" w:name="_Toc85467989"/>
      <w:bookmarkStart w:id="3995" w:name="_Toc89181520"/>
      <w:bookmarkStart w:id="3996" w:name="_Toc89183037"/>
      <w:bookmarkStart w:id="3997" w:name="_Toc90651339"/>
      <w:bookmarkStart w:id="3998" w:name="_Toc96933489"/>
      <w:bookmarkStart w:id="3999" w:name="_Toc98507334"/>
      <w:bookmarkStart w:id="4000" w:name="_Toc98507787"/>
      <w:bookmarkStart w:id="4001" w:name="_Toc106640790"/>
      <w:bookmarkStart w:id="4002" w:name="_Toc122098664"/>
      <w:r w:rsidRPr="00616F0C">
        <w:t>6.1.7</w:t>
      </w:r>
      <w:r w:rsidRPr="00616F0C">
        <w:tab/>
        <w:t>Error Handling</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7927CB11" w14:textId="77777777" w:rsidR="00E134FC" w:rsidRPr="00616F0C" w:rsidRDefault="00E134FC" w:rsidP="00E134FC">
      <w:pPr>
        <w:pStyle w:val="Heading4"/>
      </w:pPr>
      <w:bookmarkStart w:id="4003" w:name="_Toc22187597"/>
      <w:bookmarkStart w:id="4004" w:name="_Toc22630819"/>
      <w:bookmarkStart w:id="4005" w:name="_Toc34227114"/>
      <w:bookmarkStart w:id="4006" w:name="_Toc34749829"/>
      <w:bookmarkStart w:id="4007" w:name="_Toc34750389"/>
      <w:bookmarkStart w:id="4008" w:name="_Toc34750579"/>
      <w:bookmarkStart w:id="4009" w:name="_Toc35940985"/>
      <w:bookmarkStart w:id="4010" w:name="_Toc35937418"/>
      <w:bookmarkStart w:id="4011" w:name="_Toc36463812"/>
      <w:bookmarkStart w:id="4012" w:name="_Toc43131768"/>
      <w:bookmarkStart w:id="4013" w:name="_Toc45032603"/>
      <w:bookmarkStart w:id="4014" w:name="_Toc49782297"/>
      <w:bookmarkStart w:id="4015" w:name="_Toc51873733"/>
      <w:bookmarkStart w:id="4016" w:name="_Toc57209229"/>
      <w:bookmarkStart w:id="4017" w:name="_Toc58588572"/>
      <w:bookmarkStart w:id="4018" w:name="_Toc66114933"/>
      <w:bookmarkStart w:id="4019" w:name="_Toc67686444"/>
      <w:bookmarkStart w:id="4020" w:name="_Toc74994733"/>
      <w:bookmarkStart w:id="4021" w:name="_Toc85467990"/>
      <w:bookmarkStart w:id="4022" w:name="_Toc89183038"/>
      <w:bookmarkStart w:id="4023" w:name="_Toc90651340"/>
      <w:bookmarkStart w:id="4024" w:name="_Toc96933490"/>
      <w:bookmarkStart w:id="4025" w:name="_Toc98507335"/>
      <w:bookmarkStart w:id="4026" w:name="_Toc98507788"/>
      <w:bookmarkStart w:id="4027" w:name="_Toc106640791"/>
      <w:bookmarkStart w:id="4028" w:name="_Toc122098665"/>
      <w:r w:rsidRPr="00616F0C">
        <w:t>6.1.7.1</w:t>
      </w:r>
      <w:r w:rsidRPr="00616F0C">
        <w:tab/>
        <w:t>General</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029" w:name="_Toc22187598"/>
      <w:bookmarkStart w:id="4030" w:name="_Toc22630820"/>
      <w:bookmarkStart w:id="4031" w:name="_Toc34227115"/>
      <w:bookmarkStart w:id="4032" w:name="_Toc34749830"/>
      <w:bookmarkStart w:id="4033" w:name="_Toc34750390"/>
      <w:bookmarkStart w:id="4034" w:name="_Toc34750580"/>
      <w:bookmarkStart w:id="4035" w:name="_Toc35940986"/>
      <w:bookmarkStart w:id="4036" w:name="_Toc35937419"/>
      <w:bookmarkStart w:id="4037" w:name="_Toc36463813"/>
      <w:bookmarkStart w:id="4038" w:name="_Toc43131769"/>
      <w:bookmarkStart w:id="4039" w:name="_Toc45032604"/>
      <w:bookmarkStart w:id="4040" w:name="_Toc49782298"/>
      <w:bookmarkStart w:id="4041" w:name="_Toc51873734"/>
      <w:bookmarkStart w:id="4042" w:name="_Toc57209230"/>
      <w:bookmarkStart w:id="4043" w:name="_Toc58588573"/>
      <w:bookmarkStart w:id="4044" w:name="_Toc66114934"/>
      <w:bookmarkStart w:id="4045" w:name="_Toc67686445"/>
      <w:bookmarkStart w:id="4046" w:name="_Toc74994734"/>
      <w:bookmarkStart w:id="4047" w:name="_Toc85467991"/>
      <w:bookmarkStart w:id="4048" w:name="_Toc89183039"/>
      <w:bookmarkStart w:id="4049" w:name="_Toc90651341"/>
      <w:bookmarkStart w:id="4050" w:name="_Toc96933491"/>
      <w:bookmarkStart w:id="4051" w:name="_Toc98507336"/>
      <w:bookmarkStart w:id="4052" w:name="_Toc98507789"/>
      <w:bookmarkStart w:id="4053" w:name="_Toc106640792"/>
      <w:bookmarkStart w:id="4054" w:name="_Toc122098666"/>
      <w:r w:rsidRPr="00616F0C">
        <w:t>6.1.7.2</w:t>
      </w:r>
      <w:r w:rsidRPr="00616F0C">
        <w:tab/>
        <w:t>Protocol Errors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055" w:name="_Toc22187599"/>
      <w:bookmarkStart w:id="4056" w:name="_Toc22630821"/>
      <w:bookmarkStart w:id="4057" w:name="_Toc34227116"/>
      <w:bookmarkStart w:id="4058" w:name="_Toc34749831"/>
      <w:bookmarkStart w:id="4059" w:name="_Toc34750391"/>
      <w:bookmarkStart w:id="4060" w:name="_Toc34750581"/>
      <w:bookmarkStart w:id="4061" w:name="_Toc35940987"/>
      <w:bookmarkStart w:id="4062" w:name="_Toc35937420"/>
      <w:bookmarkStart w:id="4063" w:name="_Toc36463814"/>
      <w:bookmarkStart w:id="4064" w:name="_Toc43131770"/>
      <w:bookmarkStart w:id="4065" w:name="_Toc45032605"/>
      <w:bookmarkStart w:id="4066" w:name="_Toc49782299"/>
      <w:bookmarkStart w:id="4067" w:name="_Toc51873735"/>
      <w:bookmarkStart w:id="4068" w:name="_Toc57209231"/>
      <w:bookmarkStart w:id="4069" w:name="_Toc58588574"/>
      <w:bookmarkStart w:id="4070" w:name="_Toc66114935"/>
      <w:bookmarkStart w:id="4071" w:name="_Toc67686446"/>
      <w:bookmarkStart w:id="4072" w:name="_Toc74994735"/>
      <w:bookmarkStart w:id="4073" w:name="_Toc85467992"/>
      <w:bookmarkStart w:id="4074" w:name="_Toc89183040"/>
      <w:bookmarkStart w:id="4075" w:name="_Toc90651342"/>
      <w:bookmarkStart w:id="4076" w:name="_Toc96933492"/>
      <w:bookmarkStart w:id="4077" w:name="_Toc98507337"/>
      <w:bookmarkStart w:id="4078" w:name="_Toc98507790"/>
      <w:bookmarkStart w:id="4079" w:name="_Toc106640793"/>
      <w:bookmarkStart w:id="4080" w:name="_Toc122098667"/>
      <w:r w:rsidRPr="00616F0C">
        <w:t>6.1.7.3</w:t>
      </w:r>
      <w:r w:rsidRPr="00616F0C">
        <w:tab/>
        <w:t>Application Errors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081" w:name="_Toc492899751"/>
            <w:bookmarkStart w:id="4082" w:name="_Toc492900030"/>
            <w:bookmarkStart w:id="4083" w:name="_Toc492967832"/>
            <w:bookmarkStart w:id="4084" w:name="_Toc492972920"/>
            <w:bookmarkStart w:id="4085" w:name="_Toc492973140"/>
            <w:bookmarkStart w:id="4086" w:name="_Toc493774060"/>
            <w:bookmarkStart w:id="4087" w:name="_Toc508285804"/>
            <w:bookmarkStart w:id="4088" w:name="_Toc508287269"/>
            <w:bookmarkStart w:id="4089" w:name="_Toc22187600"/>
            <w:bookmarkStart w:id="4090"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091" w:name="_Toc34227117"/>
      <w:bookmarkStart w:id="4092" w:name="_Toc34749832"/>
      <w:bookmarkStart w:id="4093" w:name="_Toc34750392"/>
      <w:bookmarkStart w:id="4094" w:name="_Toc34750582"/>
      <w:bookmarkStart w:id="4095" w:name="_Toc35940988"/>
      <w:bookmarkStart w:id="4096" w:name="_Toc35937421"/>
      <w:bookmarkStart w:id="4097" w:name="_Toc36463815"/>
      <w:bookmarkStart w:id="4098" w:name="_Toc43131771"/>
      <w:bookmarkStart w:id="4099" w:name="_Toc45032606"/>
      <w:bookmarkStart w:id="4100" w:name="_Toc49782300"/>
      <w:bookmarkStart w:id="4101" w:name="_Toc51873736"/>
      <w:bookmarkStart w:id="4102" w:name="_Toc57209232"/>
      <w:bookmarkStart w:id="4103" w:name="_Toc58588575"/>
      <w:bookmarkStart w:id="4104" w:name="_Toc66114936"/>
      <w:bookmarkStart w:id="4105" w:name="_Toc67686447"/>
      <w:bookmarkStart w:id="4106" w:name="_Toc74994736"/>
      <w:bookmarkStart w:id="4107" w:name="_Toc85467993"/>
      <w:bookmarkStart w:id="4108" w:name="_Toc89181521"/>
      <w:bookmarkStart w:id="4109" w:name="_Toc89183041"/>
      <w:bookmarkStart w:id="4110" w:name="_Toc90651343"/>
      <w:bookmarkStart w:id="4111" w:name="_Toc96933493"/>
      <w:bookmarkStart w:id="4112" w:name="_Toc98507338"/>
      <w:bookmarkStart w:id="4113" w:name="_Toc98507791"/>
      <w:bookmarkStart w:id="4114" w:name="_Toc106640794"/>
      <w:bookmarkStart w:id="4115" w:name="_Toc122098668"/>
      <w:r w:rsidRPr="00616F0C">
        <w:t>6.1.8</w:t>
      </w:r>
      <w:r w:rsidRPr="00616F0C">
        <w:rPr>
          <w:lang w:eastAsia="zh-CN"/>
        </w:rPr>
        <w:tab/>
        <w:t>Feature negotiation</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116" w:name="_Toc532994477"/>
      <w:bookmarkStart w:id="4117" w:name="_Toc22187601"/>
      <w:bookmarkStart w:id="4118" w:name="_Toc22630823"/>
      <w:bookmarkStart w:id="4119" w:name="_Toc34227118"/>
      <w:bookmarkStart w:id="4120" w:name="_Toc34749833"/>
      <w:bookmarkStart w:id="4121" w:name="_Toc34750393"/>
      <w:bookmarkStart w:id="4122" w:name="_Toc34750583"/>
      <w:bookmarkStart w:id="4123" w:name="_Toc35940989"/>
      <w:bookmarkStart w:id="4124" w:name="_Toc35937422"/>
      <w:bookmarkStart w:id="4125" w:name="_Toc36463816"/>
      <w:bookmarkStart w:id="4126" w:name="_Toc43131772"/>
      <w:bookmarkStart w:id="4127" w:name="_Toc45032607"/>
      <w:bookmarkStart w:id="4128" w:name="_Toc49782301"/>
      <w:bookmarkStart w:id="4129" w:name="_Toc51873737"/>
      <w:bookmarkStart w:id="4130" w:name="_Toc57209233"/>
      <w:bookmarkStart w:id="4131" w:name="_Toc58588576"/>
      <w:bookmarkStart w:id="4132" w:name="_Toc66114937"/>
      <w:bookmarkStart w:id="4133" w:name="_Toc67686448"/>
      <w:bookmarkStart w:id="4134" w:name="_Toc74994737"/>
      <w:bookmarkStart w:id="4135" w:name="_Toc85467994"/>
      <w:bookmarkStart w:id="4136" w:name="_Toc89181522"/>
      <w:bookmarkStart w:id="4137" w:name="_Toc89183042"/>
      <w:bookmarkStart w:id="4138" w:name="_Toc90651344"/>
      <w:bookmarkStart w:id="4139" w:name="_Toc96933494"/>
      <w:bookmarkStart w:id="4140" w:name="_Toc98507339"/>
      <w:bookmarkStart w:id="4141" w:name="_Toc98507792"/>
      <w:bookmarkStart w:id="4142" w:name="_Toc106640795"/>
      <w:bookmarkStart w:id="4143" w:name="_Toc122098669"/>
      <w:r w:rsidRPr="00616F0C">
        <w:lastRenderedPageBreak/>
        <w:t>6.1.9</w:t>
      </w:r>
      <w:r w:rsidRPr="00616F0C">
        <w:tab/>
        <w:t>Security</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4144" w:name="_Toc66114938"/>
      <w:bookmarkStart w:id="4145" w:name="_Toc67686449"/>
      <w:bookmarkStart w:id="4146" w:name="_Toc74994738"/>
      <w:bookmarkStart w:id="4147" w:name="_Toc85467995"/>
      <w:bookmarkStart w:id="4148" w:name="_Toc89181523"/>
      <w:bookmarkStart w:id="4149" w:name="_Toc89183043"/>
      <w:bookmarkStart w:id="4150" w:name="_Toc90651345"/>
      <w:bookmarkStart w:id="4151" w:name="_Toc96933495"/>
      <w:bookmarkStart w:id="4152" w:name="_Toc98507340"/>
      <w:bookmarkStart w:id="4153" w:name="_Toc98507793"/>
      <w:bookmarkStart w:id="4154" w:name="_Toc106640796"/>
      <w:bookmarkStart w:id="4155" w:name="_Toc122098670"/>
      <w:r w:rsidRPr="00616F0C">
        <w:t>6.</w:t>
      </w:r>
      <w:r>
        <w:t>2</w:t>
      </w:r>
      <w:r w:rsidRPr="00616F0C">
        <w:tab/>
        <w:t>Nudsf_</w:t>
      </w:r>
      <w:r>
        <w:t>Timer</w:t>
      </w:r>
      <w:r w:rsidRPr="00616F0C">
        <w:t xml:space="preserve"> Service API</w:t>
      </w:r>
      <w:bookmarkEnd w:id="4144"/>
      <w:bookmarkEnd w:id="4145"/>
      <w:bookmarkEnd w:id="4146"/>
      <w:bookmarkEnd w:id="4147"/>
      <w:bookmarkEnd w:id="4148"/>
      <w:bookmarkEnd w:id="4149"/>
      <w:bookmarkEnd w:id="4150"/>
      <w:bookmarkEnd w:id="4151"/>
      <w:bookmarkEnd w:id="4152"/>
      <w:bookmarkEnd w:id="4153"/>
      <w:bookmarkEnd w:id="4154"/>
      <w:bookmarkEnd w:id="4155"/>
    </w:p>
    <w:p w14:paraId="75216921" w14:textId="77777777" w:rsidR="00E134FC" w:rsidRPr="00616F0C" w:rsidRDefault="00E134FC" w:rsidP="00E134FC">
      <w:pPr>
        <w:pStyle w:val="Heading3"/>
      </w:pPr>
      <w:bookmarkStart w:id="4156" w:name="_Toc66114939"/>
      <w:bookmarkStart w:id="4157" w:name="_Toc67686450"/>
      <w:bookmarkStart w:id="4158" w:name="_Toc74994739"/>
      <w:bookmarkStart w:id="4159" w:name="_Toc85467996"/>
      <w:bookmarkStart w:id="4160" w:name="_Toc89181524"/>
      <w:bookmarkStart w:id="4161" w:name="_Toc89183044"/>
      <w:bookmarkStart w:id="4162" w:name="_Toc90651346"/>
      <w:bookmarkStart w:id="4163" w:name="_Toc96933496"/>
      <w:bookmarkStart w:id="4164" w:name="_Toc98507341"/>
      <w:bookmarkStart w:id="4165" w:name="_Toc98507794"/>
      <w:bookmarkStart w:id="4166" w:name="_Toc106640797"/>
      <w:bookmarkStart w:id="4167" w:name="_Toc122098671"/>
      <w:r w:rsidRPr="00616F0C">
        <w:t>6.</w:t>
      </w:r>
      <w:r>
        <w:t>2</w:t>
      </w:r>
      <w:r w:rsidRPr="00616F0C">
        <w:t>.1</w:t>
      </w:r>
      <w:r w:rsidRPr="00616F0C">
        <w:tab/>
        <w:t>Introduction</w:t>
      </w:r>
      <w:bookmarkEnd w:id="4156"/>
      <w:bookmarkEnd w:id="4157"/>
      <w:bookmarkEnd w:id="4158"/>
      <w:bookmarkEnd w:id="4159"/>
      <w:bookmarkEnd w:id="4160"/>
      <w:bookmarkEnd w:id="4161"/>
      <w:bookmarkEnd w:id="4162"/>
      <w:bookmarkEnd w:id="4163"/>
      <w:bookmarkEnd w:id="4164"/>
      <w:bookmarkEnd w:id="4165"/>
      <w:bookmarkEnd w:id="4166"/>
      <w:bookmarkEnd w:id="4167"/>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168" w:name="_Toc66114940"/>
      <w:bookmarkStart w:id="4169" w:name="_Toc67686451"/>
      <w:bookmarkStart w:id="4170" w:name="_Toc74994740"/>
      <w:bookmarkStart w:id="4171" w:name="_Toc85467997"/>
      <w:bookmarkStart w:id="4172" w:name="_Toc89181525"/>
      <w:bookmarkStart w:id="4173" w:name="_Toc89183045"/>
      <w:bookmarkStart w:id="4174" w:name="_Toc90651347"/>
      <w:bookmarkStart w:id="4175" w:name="_Toc96933497"/>
      <w:bookmarkStart w:id="4176" w:name="_Toc98507342"/>
      <w:bookmarkStart w:id="4177" w:name="_Toc98507795"/>
      <w:bookmarkStart w:id="4178" w:name="_Toc106640798"/>
      <w:bookmarkStart w:id="4179" w:name="_Toc122098672"/>
      <w:r w:rsidRPr="00616F0C">
        <w:t>6.</w:t>
      </w:r>
      <w:r>
        <w:t>2</w:t>
      </w:r>
      <w:r w:rsidRPr="00616F0C">
        <w:t>.2</w:t>
      </w:r>
      <w:r w:rsidRPr="00616F0C">
        <w:tab/>
        <w:t>Usage of HTTP</w:t>
      </w:r>
      <w:bookmarkEnd w:id="4168"/>
      <w:bookmarkEnd w:id="4169"/>
      <w:bookmarkEnd w:id="4170"/>
      <w:bookmarkEnd w:id="4171"/>
      <w:bookmarkEnd w:id="4172"/>
      <w:bookmarkEnd w:id="4173"/>
      <w:bookmarkEnd w:id="4174"/>
      <w:bookmarkEnd w:id="4175"/>
      <w:bookmarkEnd w:id="4176"/>
      <w:bookmarkEnd w:id="4177"/>
      <w:bookmarkEnd w:id="4178"/>
      <w:bookmarkEnd w:id="4179"/>
    </w:p>
    <w:p w14:paraId="2C3EA1CA" w14:textId="77777777" w:rsidR="00E134FC" w:rsidRPr="00616F0C" w:rsidRDefault="00E134FC" w:rsidP="00E134FC">
      <w:pPr>
        <w:pStyle w:val="Heading4"/>
      </w:pPr>
      <w:bookmarkStart w:id="4180" w:name="_Toc66114941"/>
      <w:bookmarkStart w:id="4181" w:name="_Toc67686452"/>
      <w:bookmarkStart w:id="4182" w:name="_Toc74994741"/>
      <w:bookmarkStart w:id="4183" w:name="_Toc85467998"/>
      <w:bookmarkStart w:id="4184" w:name="_Toc89183046"/>
      <w:bookmarkStart w:id="4185" w:name="_Toc90651348"/>
      <w:bookmarkStart w:id="4186" w:name="_Toc96933498"/>
      <w:bookmarkStart w:id="4187" w:name="_Toc98507343"/>
      <w:bookmarkStart w:id="4188" w:name="_Toc98507796"/>
      <w:bookmarkStart w:id="4189" w:name="_Toc106640799"/>
      <w:bookmarkStart w:id="4190" w:name="_Toc122098673"/>
      <w:r w:rsidRPr="00616F0C">
        <w:t>6.</w:t>
      </w:r>
      <w:r>
        <w:t>2</w:t>
      </w:r>
      <w:r w:rsidRPr="00616F0C">
        <w:t>.2.1</w:t>
      </w:r>
      <w:r w:rsidRPr="00616F0C">
        <w:tab/>
        <w:t>General</w:t>
      </w:r>
      <w:bookmarkEnd w:id="4180"/>
      <w:bookmarkEnd w:id="4181"/>
      <w:bookmarkEnd w:id="4182"/>
      <w:bookmarkEnd w:id="4183"/>
      <w:bookmarkEnd w:id="4184"/>
      <w:bookmarkEnd w:id="4185"/>
      <w:bookmarkEnd w:id="4186"/>
      <w:bookmarkEnd w:id="4187"/>
      <w:bookmarkEnd w:id="4188"/>
      <w:bookmarkEnd w:id="4189"/>
      <w:bookmarkEnd w:id="4190"/>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191" w:name="_Toc66114942"/>
      <w:bookmarkStart w:id="4192" w:name="_Toc67686453"/>
      <w:bookmarkStart w:id="4193" w:name="_Toc74994742"/>
      <w:bookmarkStart w:id="4194" w:name="_Toc85467999"/>
      <w:bookmarkStart w:id="4195" w:name="_Toc89183047"/>
      <w:bookmarkStart w:id="4196" w:name="_Toc90651349"/>
      <w:bookmarkStart w:id="4197" w:name="_Toc96933499"/>
      <w:bookmarkStart w:id="4198" w:name="_Toc98507344"/>
      <w:bookmarkStart w:id="4199" w:name="_Toc98507797"/>
      <w:bookmarkStart w:id="4200" w:name="_Toc106640800"/>
      <w:bookmarkStart w:id="4201" w:name="_Toc122098674"/>
      <w:r w:rsidRPr="00616F0C">
        <w:t>6.</w:t>
      </w:r>
      <w:r>
        <w:t>2</w:t>
      </w:r>
      <w:r w:rsidRPr="00616F0C">
        <w:t>.2.2</w:t>
      </w:r>
      <w:r w:rsidRPr="00616F0C">
        <w:tab/>
        <w:t>HTTP standard headers</w:t>
      </w:r>
      <w:bookmarkEnd w:id="4191"/>
      <w:bookmarkEnd w:id="4192"/>
      <w:bookmarkEnd w:id="4193"/>
      <w:bookmarkEnd w:id="4194"/>
      <w:bookmarkEnd w:id="4195"/>
      <w:bookmarkEnd w:id="4196"/>
      <w:bookmarkEnd w:id="4197"/>
      <w:bookmarkEnd w:id="4198"/>
      <w:bookmarkEnd w:id="4199"/>
      <w:bookmarkEnd w:id="4200"/>
      <w:bookmarkEnd w:id="4201"/>
    </w:p>
    <w:p w14:paraId="63BEAF2B" w14:textId="77777777" w:rsidR="00E134FC" w:rsidRPr="00616F0C" w:rsidRDefault="00E134FC" w:rsidP="00E134FC">
      <w:pPr>
        <w:pStyle w:val="Heading5"/>
        <w:rPr>
          <w:lang w:eastAsia="zh-CN"/>
        </w:rPr>
      </w:pPr>
      <w:bookmarkStart w:id="4202" w:name="_Toc66114943"/>
      <w:bookmarkStart w:id="4203" w:name="_Toc67686454"/>
      <w:bookmarkStart w:id="4204" w:name="_Toc74994743"/>
      <w:bookmarkStart w:id="4205" w:name="_Toc85468000"/>
      <w:bookmarkStart w:id="4206" w:name="_Toc89183048"/>
      <w:bookmarkStart w:id="4207" w:name="_Toc90651350"/>
      <w:bookmarkStart w:id="4208" w:name="_Toc96933500"/>
      <w:bookmarkStart w:id="4209" w:name="_Toc98507345"/>
      <w:bookmarkStart w:id="4210" w:name="_Toc98507798"/>
      <w:bookmarkStart w:id="4211" w:name="_Toc106640801"/>
      <w:bookmarkStart w:id="4212" w:name="_Toc122098675"/>
      <w:r w:rsidRPr="00616F0C">
        <w:t>6.</w:t>
      </w:r>
      <w:r>
        <w:t>2</w:t>
      </w:r>
      <w:r w:rsidRPr="00616F0C">
        <w:t>.2.2.1</w:t>
      </w:r>
      <w:r w:rsidRPr="00616F0C">
        <w:rPr>
          <w:rFonts w:hint="eastAsia"/>
          <w:lang w:eastAsia="zh-CN"/>
        </w:rPr>
        <w:tab/>
      </w:r>
      <w:r w:rsidRPr="00616F0C">
        <w:rPr>
          <w:lang w:eastAsia="zh-CN"/>
        </w:rPr>
        <w:t>General</w:t>
      </w:r>
      <w:bookmarkEnd w:id="4202"/>
      <w:bookmarkEnd w:id="4203"/>
      <w:bookmarkEnd w:id="4204"/>
      <w:bookmarkEnd w:id="4205"/>
      <w:bookmarkEnd w:id="4206"/>
      <w:bookmarkEnd w:id="4207"/>
      <w:bookmarkEnd w:id="4208"/>
      <w:bookmarkEnd w:id="4209"/>
      <w:bookmarkEnd w:id="4210"/>
      <w:bookmarkEnd w:id="4211"/>
      <w:bookmarkEnd w:id="4212"/>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213" w:name="_Toc66114944"/>
      <w:bookmarkStart w:id="4214" w:name="_Toc67686455"/>
      <w:bookmarkStart w:id="4215" w:name="_Toc74994744"/>
      <w:bookmarkStart w:id="4216" w:name="_Toc85468001"/>
      <w:bookmarkStart w:id="4217" w:name="_Toc89183049"/>
      <w:bookmarkStart w:id="4218" w:name="_Toc90651351"/>
      <w:bookmarkStart w:id="4219" w:name="_Toc96933501"/>
      <w:bookmarkStart w:id="4220" w:name="_Toc98507346"/>
      <w:bookmarkStart w:id="4221" w:name="_Toc98507799"/>
      <w:bookmarkStart w:id="4222" w:name="_Toc106640802"/>
      <w:bookmarkStart w:id="4223" w:name="_Toc122098676"/>
      <w:r w:rsidRPr="00616F0C">
        <w:t>6.</w:t>
      </w:r>
      <w:r>
        <w:t>2</w:t>
      </w:r>
      <w:r w:rsidRPr="00616F0C">
        <w:t>.2.2.2</w:t>
      </w:r>
      <w:r w:rsidRPr="00616F0C">
        <w:tab/>
        <w:t>Content type</w:t>
      </w:r>
      <w:bookmarkEnd w:id="4213"/>
      <w:bookmarkEnd w:id="4214"/>
      <w:bookmarkEnd w:id="4215"/>
      <w:bookmarkEnd w:id="4216"/>
      <w:bookmarkEnd w:id="4217"/>
      <w:bookmarkEnd w:id="4218"/>
      <w:bookmarkEnd w:id="4219"/>
      <w:bookmarkEnd w:id="4220"/>
      <w:bookmarkEnd w:id="4221"/>
      <w:bookmarkEnd w:id="4222"/>
      <w:bookmarkEnd w:id="422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224" w:name="_Toc66114945"/>
      <w:bookmarkStart w:id="4225" w:name="_Toc67686456"/>
      <w:bookmarkStart w:id="4226" w:name="_Toc74994745"/>
      <w:bookmarkStart w:id="4227" w:name="_Toc85468002"/>
      <w:bookmarkStart w:id="4228" w:name="_Toc89183050"/>
      <w:bookmarkStart w:id="4229" w:name="_Toc90651352"/>
      <w:bookmarkStart w:id="4230" w:name="_Toc96933502"/>
      <w:bookmarkStart w:id="4231" w:name="_Toc98507347"/>
      <w:bookmarkStart w:id="4232" w:name="_Toc98507800"/>
      <w:bookmarkStart w:id="4233" w:name="_Toc106640803"/>
      <w:bookmarkStart w:id="4234" w:name="_Toc122098677"/>
      <w:r w:rsidRPr="00616F0C">
        <w:t>6.</w:t>
      </w:r>
      <w:r>
        <w:t>2</w:t>
      </w:r>
      <w:r w:rsidRPr="00616F0C">
        <w:t>.2.3</w:t>
      </w:r>
      <w:r w:rsidRPr="00616F0C">
        <w:tab/>
        <w:t>HTTP custom headers</w:t>
      </w:r>
      <w:bookmarkEnd w:id="4224"/>
      <w:bookmarkEnd w:id="4225"/>
      <w:bookmarkEnd w:id="4226"/>
      <w:bookmarkEnd w:id="4227"/>
      <w:bookmarkEnd w:id="4228"/>
      <w:bookmarkEnd w:id="4229"/>
      <w:bookmarkEnd w:id="4230"/>
      <w:bookmarkEnd w:id="4231"/>
      <w:bookmarkEnd w:id="4232"/>
      <w:bookmarkEnd w:id="4233"/>
      <w:bookmarkEnd w:id="4234"/>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235" w:name="_Toc66114946"/>
      <w:bookmarkStart w:id="4236" w:name="_Toc67686457"/>
      <w:bookmarkStart w:id="4237" w:name="_Toc74994746"/>
      <w:bookmarkStart w:id="4238" w:name="_Toc85468003"/>
      <w:bookmarkStart w:id="4239" w:name="_Toc89181526"/>
      <w:bookmarkStart w:id="4240" w:name="_Toc89183051"/>
      <w:bookmarkStart w:id="4241" w:name="_Toc90651353"/>
      <w:bookmarkStart w:id="4242" w:name="_Toc96933503"/>
      <w:bookmarkStart w:id="4243" w:name="_Toc98507348"/>
      <w:bookmarkStart w:id="4244" w:name="_Toc98507801"/>
      <w:bookmarkStart w:id="4245" w:name="_Toc106640804"/>
      <w:bookmarkStart w:id="4246" w:name="_Toc122098678"/>
      <w:r w:rsidRPr="00616F0C">
        <w:t>6.</w:t>
      </w:r>
      <w:r>
        <w:t>2</w:t>
      </w:r>
      <w:r w:rsidRPr="00616F0C">
        <w:t>.3</w:t>
      </w:r>
      <w:r w:rsidRPr="00616F0C">
        <w:tab/>
        <w:t>Resources</w:t>
      </w:r>
      <w:bookmarkEnd w:id="4235"/>
      <w:bookmarkEnd w:id="4236"/>
      <w:bookmarkEnd w:id="4237"/>
      <w:bookmarkEnd w:id="4238"/>
      <w:bookmarkEnd w:id="4239"/>
      <w:bookmarkEnd w:id="4240"/>
      <w:bookmarkEnd w:id="4241"/>
      <w:bookmarkEnd w:id="4242"/>
      <w:bookmarkEnd w:id="4243"/>
      <w:bookmarkEnd w:id="4244"/>
      <w:bookmarkEnd w:id="4245"/>
      <w:bookmarkEnd w:id="4246"/>
    </w:p>
    <w:p w14:paraId="52E01BD1" w14:textId="77777777" w:rsidR="00E134FC" w:rsidRPr="00616F0C" w:rsidRDefault="00E134FC" w:rsidP="00E134FC">
      <w:pPr>
        <w:pStyle w:val="Heading4"/>
      </w:pPr>
      <w:bookmarkStart w:id="4247" w:name="_Toc66114947"/>
      <w:bookmarkStart w:id="4248" w:name="_Toc67686458"/>
      <w:bookmarkStart w:id="4249" w:name="_Toc74994747"/>
      <w:bookmarkStart w:id="4250" w:name="_Toc85468004"/>
      <w:bookmarkStart w:id="4251" w:name="_Toc89183052"/>
      <w:bookmarkStart w:id="4252" w:name="_Toc90651354"/>
      <w:bookmarkStart w:id="4253" w:name="_Toc96933504"/>
      <w:bookmarkStart w:id="4254" w:name="_Toc98507349"/>
      <w:bookmarkStart w:id="4255" w:name="_Toc98507802"/>
      <w:bookmarkStart w:id="4256" w:name="_Toc106640805"/>
      <w:bookmarkStart w:id="4257" w:name="_Toc122098679"/>
      <w:r w:rsidRPr="00616F0C">
        <w:t>6.</w:t>
      </w:r>
      <w:r>
        <w:t>2</w:t>
      </w:r>
      <w:r w:rsidRPr="00616F0C">
        <w:t>.3.1</w:t>
      </w:r>
      <w:r w:rsidRPr="00616F0C">
        <w:tab/>
        <w:t>Overview</w:t>
      </w:r>
      <w:bookmarkEnd w:id="4247"/>
      <w:bookmarkEnd w:id="4248"/>
      <w:bookmarkEnd w:id="4249"/>
      <w:bookmarkEnd w:id="4250"/>
      <w:bookmarkEnd w:id="4251"/>
      <w:bookmarkEnd w:id="4252"/>
      <w:bookmarkEnd w:id="4253"/>
      <w:bookmarkEnd w:id="4254"/>
      <w:bookmarkEnd w:id="4255"/>
      <w:bookmarkEnd w:id="4256"/>
      <w:bookmarkEnd w:id="4257"/>
    </w:p>
    <w:p w14:paraId="7A9807B9" w14:textId="77777777" w:rsidR="00E134FC" w:rsidRDefault="00E134FC" w:rsidP="00E134FC">
      <w:pPr>
        <w:pStyle w:val="TH"/>
      </w:pPr>
      <w:r w:rsidRPr="00616F0C">
        <w:object w:dxaOrig="12141" w:dyaOrig="4351" w14:anchorId="68596680">
          <v:shape id="_x0000_i1060" type="#_x0000_t75" style="width:410.25pt;height:2in" o:ole="">
            <v:imagedata r:id="rId83" o:title=""/>
          </v:shape>
          <o:OLEObject Type="Embed" ProgID="Visio.Drawing.11" ShapeID="_x0000_i1060" DrawAspect="Content" ObjectID="_1732711663" r:id="rId84"/>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258" w:name="_Toc66114948"/>
      <w:bookmarkStart w:id="4259" w:name="_Toc67686459"/>
      <w:bookmarkStart w:id="4260" w:name="_Toc74994748"/>
      <w:bookmarkStart w:id="4261" w:name="_Toc85468005"/>
      <w:bookmarkStart w:id="4262" w:name="_Toc89183053"/>
      <w:bookmarkStart w:id="4263" w:name="_Toc90651355"/>
      <w:bookmarkStart w:id="4264" w:name="_Toc96933505"/>
      <w:bookmarkStart w:id="4265" w:name="_Toc98507350"/>
      <w:bookmarkStart w:id="4266" w:name="_Toc98507803"/>
      <w:bookmarkStart w:id="4267" w:name="_Toc106640806"/>
      <w:bookmarkStart w:id="4268" w:name="_Toc122098680"/>
      <w:r w:rsidRPr="00616F0C">
        <w:lastRenderedPageBreak/>
        <w:t>6.</w:t>
      </w:r>
      <w:r>
        <w:t>2</w:t>
      </w:r>
      <w:r w:rsidRPr="00616F0C">
        <w:t>.3.2</w:t>
      </w:r>
      <w:r w:rsidRPr="00616F0C">
        <w:tab/>
        <w:t xml:space="preserve">Resource: </w:t>
      </w:r>
      <w:r>
        <w:t>Timers</w:t>
      </w:r>
      <w:r w:rsidRPr="00616F0C">
        <w:t xml:space="preserve"> (</w:t>
      </w:r>
      <w:r>
        <w:t>Store</w:t>
      </w:r>
      <w:r w:rsidRPr="00616F0C">
        <w:t>)</w:t>
      </w:r>
      <w:bookmarkEnd w:id="4258"/>
      <w:bookmarkEnd w:id="4259"/>
      <w:bookmarkEnd w:id="4260"/>
      <w:bookmarkEnd w:id="4261"/>
      <w:bookmarkEnd w:id="4262"/>
      <w:bookmarkEnd w:id="4263"/>
      <w:bookmarkEnd w:id="4264"/>
      <w:bookmarkEnd w:id="4265"/>
      <w:bookmarkEnd w:id="4266"/>
      <w:bookmarkEnd w:id="4267"/>
      <w:bookmarkEnd w:id="4268"/>
    </w:p>
    <w:p w14:paraId="1D768E67" w14:textId="77777777" w:rsidR="00E134FC" w:rsidRPr="00616F0C" w:rsidRDefault="00E134FC" w:rsidP="00E134FC">
      <w:pPr>
        <w:pStyle w:val="Heading5"/>
      </w:pPr>
      <w:bookmarkStart w:id="4269" w:name="_Toc66114949"/>
      <w:bookmarkStart w:id="4270" w:name="_Toc67686460"/>
      <w:bookmarkStart w:id="4271" w:name="_Toc74994749"/>
      <w:bookmarkStart w:id="4272" w:name="_Toc85468006"/>
      <w:bookmarkStart w:id="4273" w:name="_Toc89183054"/>
      <w:bookmarkStart w:id="4274" w:name="_Toc90651356"/>
      <w:bookmarkStart w:id="4275" w:name="_Toc96933506"/>
      <w:bookmarkStart w:id="4276" w:name="_Toc98507351"/>
      <w:bookmarkStart w:id="4277" w:name="_Toc98507804"/>
      <w:bookmarkStart w:id="4278" w:name="_Toc106640807"/>
      <w:bookmarkStart w:id="4279" w:name="_Toc122098681"/>
      <w:r w:rsidRPr="00616F0C">
        <w:t>6.</w:t>
      </w:r>
      <w:r>
        <w:t>2</w:t>
      </w:r>
      <w:r w:rsidRPr="00616F0C">
        <w:t>.3.2.1</w:t>
      </w:r>
      <w:r w:rsidRPr="00616F0C">
        <w:tab/>
        <w:t>Description</w:t>
      </w:r>
      <w:bookmarkEnd w:id="4269"/>
      <w:bookmarkEnd w:id="4270"/>
      <w:bookmarkEnd w:id="4271"/>
      <w:bookmarkEnd w:id="4272"/>
      <w:bookmarkEnd w:id="4273"/>
      <w:bookmarkEnd w:id="4274"/>
      <w:bookmarkEnd w:id="4275"/>
      <w:bookmarkEnd w:id="4276"/>
      <w:bookmarkEnd w:id="4277"/>
      <w:bookmarkEnd w:id="4278"/>
      <w:bookmarkEnd w:id="4279"/>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280" w:name="_Toc66114950"/>
      <w:bookmarkStart w:id="4281" w:name="_Toc67686461"/>
      <w:bookmarkStart w:id="4282" w:name="_Toc74994750"/>
      <w:bookmarkStart w:id="4283" w:name="_Toc85468007"/>
      <w:bookmarkStart w:id="4284" w:name="_Toc89183055"/>
      <w:bookmarkStart w:id="4285" w:name="_Toc90651357"/>
      <w:bookmarkStart w:id="4286" w:name="_Toc96933507"/>
      <w:bookmarkStart w:id="4287" w:name="_Toc98507352"/>
      <w:bookmarkStart w:id="4288" w:name="_Toc98507805"/>
      <w:bookmarkStart w:id="4289" w:name="_Toc106640808"/>
      <w:bookmarkStart w:id="4290" w:name="_Toc122098682"/>
      <w:r w:rsidRPr="00616F0C">
        <w:t>6.</w:t>
      </w:r>
      <w:r>
        <w:t>2</w:t>
      </w:r>
      <w:r w:rsidRPr="00616F0C">
        <w:t>.3.2.2</w:t>
      </w:r>
      <w:r w:rsidRPr="00616F0C">
        <w:tab/>
        <w:t>Resource Definition</w:t>
      </w:r>
      <w:bookmarkEnd w:id="4280"/>
      <w:bookmarkEnd w:id="4281"/>
      <w:bookmarkEnd w:id="4282"/>
      <w:bookmarkEnd w:id="4283"/>
      <w:bookmarkEnd w:id="4284"/>
      <w:bookmarkEnd w:id="4285"/>
      <w:bookmarkEnd w:id="4286"/>
      <w:bookmarkEnd w:id="4287"/>
      <w:bookmarkEnd w:id="4288"/>
      <w:bookmarkEnd w:id="4289"/>
      <w:bookmarkEnd w:id="4290"/>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291" w:name="_Toc66114951"/>
      <w:bookmarkStart w:id="4292" w:name="_Toc67686462"/>
      <w:bookmarkStart w:id="4293" w:name="_Toc74994751"/>
      <w:bookmarkStart w:id="4294" w:name="_Toc85468008"/>
      <w:bookmarkStart w:id="4295" w:name="_Toc89183056"/>
      <w:bookmarkStart w:id="4296" w:name="_Toc90651358"/>
      <w:bookmarkStart w:id="4297" w:name="_Toc96933508"/>
      <w:bookmarkStart w:id="4298" w:name="_Toc98507353"/>
      <w:bookmarkStart w:id="4299" w:name="_Toc98507806"/>
      <w:bookmarkStart w:id="4300" w:name="_Toc106640809"/>
      <w:bookmarkStart w:id="4301" w:name="_Toc122098683"/>
      <w:r w:rsidRPr="00616F0C">
        <w:t>6.</w:t>
      </w:r>
      <w:r>
        <w:t>2</w:t>
      </w:r>
      <w:r w:rsidRPr="00616F0C">
        <w:t>.3.2.3</w:t>
      </w:r>
      <w:r w:rsidRPr="00616F0C">
        <w:tab/>
        <w:t>Resource Standard Methods</w:t>
      </w:r>
      <w:bookmarkEnd w:id="4291"/>
      <w:bookmarkEnd w:id="4292"/>
      <w:bookmarkEnd w:id="4293"/>
      <w:bookmarkEnd w:id="4294"/>
      <w:bookmarkEnd w:id="4295"/>
      <w:bookmarkEnd w:id="4296"/>
      <w:bookmarkEnd w:id="4297"/>
      <w:bookmarkEnd w:id="4298"/>
      <w:bookmarkEnd w:id="4299"/>
      <w:bookmarkEnd w:id="4300"/>
      <w:bookmarkEnd w:id="4301"/>
    </w:p>
    <w:p w14:paraId="40291788" w14:textId="77777777" w:rsidR="00E134FC" w:rsidRPr="00616F0C" w:rsidRDefault="00E134FC" w:rsidP="00E134FC">
      <w:pPr>
        <w:pStyle w:val="H6"/>
      </w:pPr>
      <w:bookmarkStart w:id="4302" w:name="_Toc66114952"/>
      <w:bookmarkStart w:id="4303" w:name="_Toc67686463"/>
      <w:bookmarkStart w:id="4304" w:name="_Toc74994752"/>
      <w:bookmarkStart w:id="4305" w:name="_Toc85468009"/>
      <w:bookmarkStart w:id="4306" w:name="_Toc89183057"/>
      <w:bookmarkStart w:id="4307" w:name="_Toc90651359"/>
      <w:bookmarkStart w:id="4308" w:name="_Toc96933509"/>
      <w:r w:rsidRPr="00616F0C">
        <w:t>6.</w:t>
      </w:r>
      <w:r>
        <w:t>2</w:t>
      </w:r>
      <w:r w:rsidRPr="00616F0C">
        <w:t>.3.2.3.1</w:t>
      </w:r>
      <w:r w:rsidRPr="00616F0C">
        <w:tab/>
        <w:t>GET</w:t>
      </w:r>
      <w:bookmarkEnd w:id="4302"/>
      <w:bookmarkEnd w:id="4303"/>
      <w:bookmarkEnd w:id="4304"/>
      <w:bookmarkEnd w:id="4305"/>
      <w:bookmarkEnd w:id="4306"/>
      <w:bookmarkEnd w:id="4307"/>
      <w:bookmarkEnd w:id="4308"/>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309" w:name="_Toc66114953"/>
      <w:bookmarkStart w:id="4310" w:name="_Toc67686464"/>
      <w:bookmarkStart w:id="4311" w:name="_Toc74994753"/>
      <w:bookmarkStart w:id="4312" w:name="_Toc85468010"/>
      <w:bookmarkStart w:id="4313" w:name="_Toc89183058"/>
      <w:bookmarkStart w:id="4314" w:name="_Toc90651360"/>
      <w:bookmarkStart w:id="4315" w:name="_Toc96933510"/>
      <w:r w:rsidRPr="00616F0C">
        <w:t>6.</w:t>
      </w:r>
      <w:r>
        <w:t>2</w:t>
      </w:r>
      <w:r w:rsidRPr="00616F0C">
        <w:t>.3.2.3.</w:t>
      </w:r>
      <w:r>
        <w:t>2</w:t>
      </w:r>
      <w:r w:rsidRPr="00616F0C">
        <w:tab/>
      </w:r>
      <w:r>
        <w:t>DELETE</w:t>
      </w:r>
      <w:bookmarkEnd w:id="4309"/>
      <w:bookmarkEnd w:id="4310"/>
      <w:bookmarkEnd w:id="4311"/>
      <w:bookmarkEnd w:id="4312"/>
      <w:bookmarkEnd w:id="4313"/>
      <w:bookmarkEnd w:id="4314"/>
      <w:bookmarkEnd w:id="4315"/>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316" w:name="_Toc66114954"/>
      <w:bookmarkStart w:id="4317" w:name="_Toc67686465"/>
      <w:bookmarkStart w:id="4318" w:name="_Toc74994754"/>
      <w:bookmarkStart w:id="4319" w:name="_Toc85468011"/>
      <w:bookmarkStart w:id="4320" w:name="_Toc89183059"/>
      <w:bookmarkStart w:id="4321" w:name="_Toc90651361"/>
      <w:bookmarkStart w:id="4322" w:name="_Toc96933511"/>
      <w:bookmarkStart w:id="4323" w:name="_Toc98507354"/>
      <w:bookmarkStart w:id="4324" w:name="_Toc98507807"/>
      <w:bookmarkStart w:id="4325" w:name="_Toc106640810"/>
      <w:bookmarkStart w:id="4326" w:name="_Toc122098684"/>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316"/>
      <w:bookmarkEnd w:id="4317"/>
      <w:bookmarkEnd w:id="4318"/>
      <w:bookmarkEnd w:id="4319"/>
      <w:bookmarkEnd w:id="4320"/>
      <w:bookmarkEnd w:id="4321"/>
      <w:bookmarkEnd w:id="4322"/>
      <w:bookmarkEnd w:id="4323"/>
      <w:bookmarkEnd w:id="4324"/>
      <w:bookmarkEnd w:id="4325"/>
      <w:bookmarkEnd w:id="4326"/>
    </w:p>
    <w:p w14:paraId="0FFEC1E7" w14:textId="77777777" w:rsidR="00E134FC" w:rsidRPr="00616F0C" w:rsidRDefault="00E134FC" w:rsidP="00E134FC">
      <w:pPr>
        <w:pStyle w:val="Heading5"/>
      </w:pPr>
      <w:bookmarkStart w:id="4327" w:name="_Toc66114955"/>
      <w:bookmarkStart w:id="4328" w:name="_Toc67686466"/>
      <w:bookmarkStart w:id="4329" w:name="_Toc74994755"/>
      <w:bookmarkStart w:id="4330" w:name="_Toc85468012"/>
      <w:bookmarkStart w:id="4331" w:name="_Toc89183060"/>
      <w:bookmarkStart w:id="4332" w:name="_Toc90651362"/>
      <w:bookmarkStart w:id="4333" w:name="_Toc96933512"/>
      <w:bookmarkStart w:id="4334" w:name="_Toc98507355"/>
      <w:bookmarkStart w:id="4335" w:name="_Toc98507808"/>
      <w:bookmarkStart w:id="4336" w:name="_Toc106640811"/>
      <w:bookmarkStart w:id="4337" w:name="_Toc122098685"/>
      <w:r w:rsidRPr="00616F0C">
        <w:t>6.</w:t>
      </w:r>
      <w:r>
        <w:t>2</w:t>
      </w:r>
      <w:r w:rsidRPr="00616F0C">
        <w:t>.3.</w:t>
      </w:r>
      <w:r>
        <w:t>3</w:t>
      </w:r>
      <w:r w:rsidRPr="00616F0C">
        <w:t>.1</w:t>
      </w:r>
      <w:r w:rsidRPr="00616F0C">
        <w:tab/>
        <w:t>Description</w:t>
      </w:r>
      <w:bookmarkEnd w:id="4327"/>
      <w:bookmarkEnd w:id="4328"/>
      <w:bookmarkEnd w:id="4329"/>
      <w:bookmarkEnd w:id="4330"/>
      <w:bookmarkEnd w:id="4331"/>
      <w:bookmarkEnd w:id="4332"/>
      <w:bookmarkEnd w:id="4333"/>
      <w:bookmarkEnd w:id="4334"/>
      <w:bookmarkEnd w:id="4335"/>
      <w:bookmarkEnd w:id="4336"/>
      <w:bookmarkEnd w:id="4337"/>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338" w:name="_Toc66114956"/>
      <w:bookmarkStart w:id="4339" w:name="_Toc67686467"/>
      <w:bookmarkStart w:id="4340" w:name="_Toc74994756"/>
      <w:bookmarkStart w:id="4341" w:name="_Toc85468013"/>
      <w:bookmarkStart w:id="4342" w:name="_Toc89183061"/>
      <w:bookmarkStart w:id="4343" w:name="_Toc90651363"/>
      <w:bookmarkStart w:id="4344" w:name="_Toc96933513"/>
      <w:bookmarkStart w:id="4345" w:name="_Toc98507356"/>
      <w:bookmarkStart w:id="4346" w:name="_Toc98507809"/>
      <w:bookmarkStart w:id="4347" w:name="_Toc106640812"/>
      <w:bookmarkStart w:id="4348" w:name="_Toc122098686"/>
      <w:r w:rsidRPr="00616F0C">
        <w:t>6.</w:t>
      </w:r>
      <w:r>
        <w:t>2</w:t>
      </w:r>
      <w:r w:rsidRPr="00616F0C">
        <w:t>.3.</w:t>
      </w:r>
      <w:r>
        <w:t>3</w:t>
      </w:r>
      <w:r w:rsidRPr="00616F0C">
        <w:t>.2</w:t>
      </w:r>
      <w:r w:rsidRPr="00616F0C">
        <w:tab/>
        <w:t>Resource Definition</w:t>
      </w:r>
      <w:bookmarkEnd w:id="4338"/>
      <w:bookmarkEnd w:id="4339"/>
      <w:bookmarkEnd w:id="4340"/>
      <w:bookmarkEnd w:id="4341"/>
      <w:bookmarkEnd w:id="4342"/>
      <w:bookmarkEnd w:id="4343"/>
      <w:bookmarkEnd w:id="4344"/>
      <w:bookmarkEnd w:id="4345"/>
      <w:bookmarkEnd w:id="4346"/>
      <w:bookmarkEnd w:id="4347"/>
      <w:bookmarkEnd w:id="4348"/>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349" w:name="_Toc66114957"/>
      <w:bookmarkStart w:id="4350" w:name="_Toc67686468"/>
      <w:bookmarkStart w:id="4351" w:name="_Toc74994757"/>
      <w:bookmarkStart w:id="4352" w:name="_Toc85468014"/>
      <w:bookmarkStart w:id="4353" w:name="_Toc89183062"/>
      <w:bookmarkStart w:id="4354" w:name="_Toc90651364"/>
      <w:bookmarkStart w:id="4355" w:name="_Toc96933514"/>
      <w:bookmarkStart w:id="4356" w:name="_Toc98507357"/>
      <w:bookmarkStart w:id="4357" w:name="_Toc98507810"/>
      <w:bookmarkStart w:id="4358" w:name="_Toc106640813"/>
      <w:bookmarkStart w:id="4359" w:name="_Toc122098687"/>
      <w:r w:rsidRPr="00616F0C">
        <w:t>6.</w:t>
      </w:r>
      <w:r>
        <w:t>2</w:t>
      </w:r>
      <w:r w:rsidRPr="00616F0C">
        <w:t>.3.</w:t>
      </w:r>
      <w:r>
        <w:t>3</w:t>
      </w:r>
      <w:r w:rsidRPr="00616F0C">
        <w:t>.3</w:t>
      </w:r>
      <w:r w:rsidRPr="00616F0C">
        <w:tab/>
        <w:t>Resource Standard Methods</w:t>
      </w:r>
      <w:bookmarkEnd w:id="4349"/>
      <w:bookmarkEnd w:id="4350"/>
      <w:bookmarkEnd w:id="4351"/>
      <w:bookmarkEnd w:id="4352"/>
      <w:bookmarkEnd w:id="4353"/>
      <w:bookmarkEnd w:id="4354"/>
      <w:bookmarkEnd w:id="4355"/>
      <w:bookmarkEnd w:id="4356"/>
      <w:bookmarkEnd w:id="4357"/>
      <w:bookmarkEnd w:id="4358"/>
      <w:bookmarkEnd w:id="4359"/>
    </w:p>
    <w:p w14:paraId="2FACB692" w14:textId="77777777" w:rsidR="00E134FC" w:rsidRPr="00616F0C" w:rsidRDefault="00E134FC" w:rsidP="00E134FC">
      <w:pPr>
        <w:pStyle w:val="H6"/>
      </w:pPr>
      <w:bookmarkStart w:id="4360" w:name="_Toc66114958"/>
      <w:bookmarkStart w:id="4361" w:name="_Toc67686469"/>
      <w:bookmarkStart w:id="4362" w:name="_Toc74994758"/>
      <w:bookmarkStart w:id="4363" w:name="_Toc85468015"/>
      <w:bookmarkStart w:id="4364" w:name="_Toc89183063"/>
      <w:bookmarkStart w:id="4365" w:name="_Toc90651365"/>
      <w:bookmarkStart w:id="4366" w:name="_Toc96933515"/>
      <w:r w:rsidRPr="00616F0C">
        <w:t>6.</w:t>
      </w:r>
      <w:r>
        <w:t>2</w:t>
      </w:r>
      <w:r w:rsidRPr="00616F0C">
        <w:t>.3.</w:t>
      </w:r>
      <w:r>
        <w:t>3</w:t>
      </w:r>
      <w:r w:rsidRPr="00616F0C">
        <w:t>.3.1</w:t>
      </w:r>
      <w:r w:rsidRPr="00616F0C">
        <w:tab/>
      </w:r>
      <w:r>
        <w:t>PUT</w:t>
      </w:r>
      <w:bookmarkEnd w:id="4360"/>
      <w:bookmarkEnd w:id="4361"/>
      <w:bookmarkEnd w:id="4362"/>
      <w:bookmarkEnd w:id="4363"/>
      <w:bookmarkEnd w:id="4364"/>
      <w:bookmarkEnd w:id="4365"/>
      <w:bookmarkEnd w:id="4366"/>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367" w:name="_Toc66114959"/>
      <w:bookmarkStart w:id="4368" w:name="_Toc67686470"/>
      <w:bookmarkStart w:id="4369" w:name="_Toc74994759"/>
      <w:bookmarkStart w:id="4370" w:name="_Toc85468016"/>
      <w:bookmarkStart w:id="4371" w:name="_Toc89183064"/>
      <w:bookmarkStart w:id="4372" w:name="_Toc90651366"/>
      <w:bookmarkStart w:id="4373" w:name="_Toc96933516"/>
      <w:r w:rsidRPr="00616F0C">
        <w:t>6.</w:t>
      </w:r>
      <w:r>
        <w:t>2</w:t>
      </w:r>
      <w:r w:rsidRPr="00616F0C">
        <w:t>.3.</w:t>
      </w:r>
      <w:r>
        <w:t>3</w:t>
      </w:r>
      <w:r w:rsidRPr="00616F0C">
        <w:t>.3.</w:t>
      </w:r>
      <w:r>
        <w:t>2</w:t>
      </w:r>
      <w:r w:rsidRPr="00616F0C">
        <w:tab/>
      </w:r>
      <w:r>
        <w:t>PATCH</w:t>
      </w:r>
      <w:bookmarkEnd w:id="4367"/>
      <w:bookmarkEnd w:id="4368"/>
      <w:bookmarkEnd w:id="4369"/>
      <w:bookmarkEnd w:id="4370"/>
      <w:bookmarkEnd w:id="4371"/>
      <w:bookmarkEnd w:id="4372"/>
      <w:bookmarkEnd w:id="4373"/>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374" w:name="_Toc66114960"/>
      <w:bookmarkStart w:id="4375" w:name="_Toc67686471"/>
      <w:bookmarkStart w:id="4376" w:name="_Toc74994760"/>
      <w:bookmarkStart w:id="4377" w:name="_Toc85468017"/>
      <w:bookmarkStart w:id="4378" w:name="_Toc89183065"/>
      <w:bookmarkStart w:id="4379" w:name="_Toc90651367"/>
      <w:bookmarkStart w:id="4380" w:name="_Toc96933517"/>
      <w:r w:rsidRPr="00616F0C">
        <w:t>6.</w:t>
      </w:r>
      <w:r>
        <w:t>2</w:t>
      </w:r>
      <w:r w:rsidRPr="00616F0C">
        <w:t>.3.</w:t>
      </w:r>
      <w:r>
        <w:t>3</w:t>
      </w:r>
      <w:r w:rsidRPr="00616F0C">
        <w:t>.3.</w:t>
      </w:r>
      <w:r>
        <w:t>3</w:t>
      </w:r>
      <w:r w:rsidRPr="00616F0C">
        <w:tab/>
      </w:r>
      <w:r>
        <w:t>DELETE</w:t>
      </w:r>
      <w:bookmarkEnd w:id="4374"/>
      <w:bookmarkEnd w:id="4375"/>
      <w:bookmarkEnd w:id="4376"/>
      <w:bookmarkEnd w:id="4377"/>
      <w:bookmarkEnd w:id="4378"/>
      <w:bookmarkEnd w:id="4379"/>
      <w:bookmarkEnd w:id="4380"/>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381" w:name="_Toc66114961"/>
      <w:bookmarkStart w:id="4382" w:name="_Toc67686472"/>
      <w:bookmarkStart w:id="4383" w:name="_Toc74994761"/>
      <w:bookmarkStart w:id="4384" w:name="_Toc85468018"/>
      <w:bookmarkStart w:id="4385" w:name="_Toc89183066"/>
      <w:bookmarkStart w:id="4386" w:name="_Toc90651368"/>
      <w:bookmarkStart w:id="4387" w:name="_Toc96933518"/>
      <w:r w:rsidRPr="00616F0C">
        <w:t>6.</w:t>
      </w:r>
      <w:r>
        <w:t>2</w:t>
      </w:r>
      <w:r w:rsidRPr="00616F0C">
        <w:t>.3.</w:t>
      </w:r>
      <w:r>
        <w:t>3</w:t>
      </w:r>
      <w:r w:rsidRPr="00616F0C">
        <w:t>.3.</w:t>
      </w:r>
      <w:r>
        <w:t>4</w:t>
      </w:r>
      <w:r w:rsidRPr="00616F0C">
        <w:tab/>
      </w:r>
      <w:r>
        <w:t>GET</w:t>
      </w:r>
      <w:bookmarkEnd w:id="4381"/>
      <w:bookmarkEnd w:id="4382"/>
      <w:bookmarkEnd w:id="4383"/>
      <w:bookmarkEnd w:id="4384"/>
      <w:bookmarkEnd w:id="4385"/>
      <w:bookmarkEnd w:id="4386"/>
      <w:bookmarkEnd w:id="4387"/>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388" w:name="_Toc66114962"/>
      <w:bookmarkStart w:id="4389" w:name="_Toc67686473"/>
      <w:bookmarkStart w:id="4390" w:name="_Toc74994762"/>
      <w:bookmarkStart w:id="4391" w:name="_Toc85468019"/>
      <w:bookmarkStart w:id="4392" w:name="_Toc89181527"/>
      <w:bookmarkStart w:id="4393" w:name="_Toc89183067"/>
      <w:bookmarkStart w:id="4394" w:name="_Toc90651369"/>
      <w:bookmarkStart w:id="4395" w:name="_Toc96933519"/>
      <w:bookmarkStart w:id="4396" w:name="_Toc98507358"/>
      <w:bookmarkStart w:id="4397" w:name="_Toc98507811"/>
      <w:bookmarkStart w:id="4398" w:name="_Toc106640814"/>
      <w:bookmarkStart w:id="4399" w:name="_Toc122098688"/>
      <w:r w:rsidRPr="00616F0C">
        <w:t>6.</w:t>
      </w:r>
      <w:r>
        <w:t>2</w:t>
      </w:r>
      <w:r w:rsidRPr="00616F0C">
        <w:t>.4</w:t>
      </w:r>
      <w:r w:rsidRPr="00616F0C">
        <w:tab/>
        <w:t>Custom Operations without associated resources</w:t>
      </w:r>
      <w:bookmarkEnd w:id="4388"/>
      <w:bookmarkEnd w:id="4389"/>
      <w:bookmarkEnd w:id="4390"/>
      <w:bookmarkEnd w:id="4391"/>
      <w:bookmarkEnd w:id="4392"/>
      <w:bookmarkEnd w:id="4393"/>
      <w:bookmarkEnd w:id="4394"/>
      <w:bookmarkEnd w:id="4395"/>
      <w:bookmarkEnd w:id="4396"/>
      <w:bookmarkEnd w:id="4397"/>
      <w:bookmarkEnd w:id="4398"/>
      <w:bookmarkEnd w:id="4399"/>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400" w:name="_Toc66114963"/>
      <w:bookmarkStart w:id="4401" w:name="_Toc67686474"/>
      <w:bookmarkStart w:id="4402" w:name="_Toc74994763"/>
      <w:bookmarkStart w:id="4403" w:name="_Toc85468020"/>
      <w:bookmarkStart w:id="4404" w:name="_Toc89181528"/>
      <w:bookmarkStart w:id="4405" w:name="_Toc89183068"/>
      <w:bookmarkStart w:id="4406" w:name="_Toc90651370"/>
      <w:bookmarkStart w:id="4407" w:name="_Toc96933520"/>
      <w:bookmarkStart w:id="4408" w:name="_Toc98507359"/>
      <w:bookmarkStart w:id="4409" w:name="_Toc98507812"/>
      <w:bookmarkStart w:id="4410" w:name="_Toc106640815"/>
      <w:bookmarkStart w:id="4411" w:name="_Toc122098689"/>
      <w:r w:rsidRPr="00616F0C">
        <w:t>6.</w:t>
      </w:r>
      <w:r>
        <w:t>2</w:t>
      </w:r>
      <w:r w:rsidRPr="00616F0C">
        <w:t>.5</w:t>
      </w:r>
      <w:r w:rsidRPr="00616F0C">
        <w:tab/>
        <w:t>Notifications</w:t>
      </w:r>
      <w:bookmarkEnd w:id="4400"/>
      <w:bookmarkEnd w:id="4401"/>
      <w:bookmarkEnd w:id="4402"/>
      <w:bookmarkEnd w:id="4403"/>
      <w:bookmarkEnd w:id="4404"/>
      <w:bookmarkEnd w:id="4405"/>
      <w:bookmarkEnd w:id="4406"/>
      <w:bookmarkEnd w:id="4407"/>
      <w:bookmarkEnd w:id="4408"/>
      <w:bookmarkEnd w:id="4409"/>
      <w:bookmarkEnd w:id="4410"/>
      <w:bookmarkEnd w:id="4411"/>
    </w:p>
    <w:p w14:paraId="083DE089" w14:textId="77777777" w:rsidR="00E134FC" w:rsidRPr="00616F0C" w:rsidRDefault="00E134FC" w:rsidP="00E134FC">
      <w:pPr>
        <w:pStyle w:val="Heading4"/>
      </w:pPr>
      <w:bookmarkStart w:id="4412" w:name="_Toc66114964"/>
      <w:bookmarkStart w:id="4413" w:name="_Toc67686475"/>
      <w:bookmarkStart w:id="4414" w:name="_Toc74994764"/>
      <w:bookmarkStart w:id="4415" w:name="_Toc85468021"/>
      <w:bookmarkStart w:id="4416" w:name="_Toc89183069"/>
      <w:bookmarkStart w:id="4417" w:name="_Toc90651371"/>
      <w:bookmarkStart w:id="4418" w:name="_Toc96933521"/>
      <w:bookmarkStart w:id="4419" w:name="_Toc98507360"/>
      <w:bookmarkStart w:id="4420" w:name="_Toc98507813"/>
      <w:bookmarkStart w:id="4421" w:name="_Toc106640816"/>
      <w:bookmarkStart w:id="4422" w:name="_Toc122098690"/>
      <w:r w:rsidRPr="00616F0C">
        <w:t>6.</w:t>
      </w:r>
      <w:r>
        <w:t>2</w:t>
      </w:r>
      <w:r w:rsidRPr="00616F0C">
        <w:t>.5.1</w:t>
      </w:r>
      <w:r w:rsidRPr="00616F0C">
        <w:tab/>
        <w:t>General</w:t>
      </w:r>
      <w:bookmarkEnd w:id="4412"/>
      <w:bookmarkEnd w:id="4413"/>
      <w:bookmarkEnd w:id="4414"/>
      <w:bookmarkEnd w:id="4415"/>
      <w:bookmarkEnd w:id="4416"/>
      <w:bookmarkEnd w:id="4417"/>
      <w:bookmarkEnd w:id="4418"/>
      <w:bookmarkEnd w:id="4419"/>
      <w:bookmarkEnd w:id="4420"/>
      <w:bookmarkEnd w:id="4421"/>
      <w:bookmarkEnd w:id="442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423" w:name="_Toc66114965"/>
      <w:bookmarkStart w:id="4424" w:name="_Toc67686476"/>
      <w:bookmarkStart w:id="4425" w:name="_Toc74994765"/>
      <w:bookmarkStart w:id="4426" w:name="_Toc85468022"/>
      <w:bookmarkStart w:id="4427" w:name="_Toc89183070"/>
      <w:bookmarkStart w:id="4428" w:name="_Toc90651372"/>
      <w:bookmarkStart w:id="4429" w:name="_Toc96933522"/>
      <w:bookmarkStart w:id="4430" w:name="_Toc98507361"/>
      <w:bookmarkStart w:id="4431" w:name="_Toc98507814"/>
      <w:bookmarkStart w:id="4432" w:name="_Toc106640817"/>
      <w:bookmarkStart w:id="4433" w:name="_Toc122098691"/>
      <w:r w:rsidRPr="00616F0C">
        <w:lastRenderedPageBreak/>
        <w:t>6.</w:t>
      </w:r>
      <w:r>
        <w:t>2</w:t>
      </w:r>
      <w:r w:rsidRPr="00616F0C">
        <w:t>.5.2</w:t>
      </w:r>
      <w:r w:rsidRPr="00616F0C">
        <w:tab/>
        <w:t>Timer Expiry Notification</w:t>
      </w:r>
      <w:bookmarkEnd w:id="4423"/>
      <w:bookmarkEnd w:id="4424"/>
      <w:bookmarkEnd w:id="4425"/>
      <w:bookmarkEnd w:id="4426"/>
      <w:bookmarkEnd w:id="4427"/>
      <w:bookmarkEnd w:id="4428"/>
      <w:bookmarkEnd w:id="4429"/>
      <w:bookmarkEnd w:id="4430"/>
      <w:bookmarkEnd w:id="4431"/>
      <w:bookmarkEnd w:id="4432"/>
      <w:bookmarkEnd w:id="4433"/>
    </w:p>
    <w:p w14:paraId="352B4826" w14:textId="77777777" w:rsidR="00E134FC" w:rsidRPr="00616F0C" w:rsidRDefault="00E134FC" w:rsidP="00E134FC">
      <w:pPr>
        <w:pStyle w:val="Heading5"/>
        <w:rPr>
          <w:noProof/>
        </w:rPr>
      </w:pPr>
      <w:bookmarkStart w:id="4434" w:name="_Toc66114966"/>
      <w:bookmarkStart w:id="4435" w:name="_Toc67686477"/>
      <w:bookmarkStart w:id="4436" w:name="_Toc74994766"/>
      <w:bookmarkStart w:id="4437" w:name="_Toc85468023"/>
      <w:bookmarkStart w:id="4438" w:name="_Toc89183071"/>
      <w:bookmarkStart w:id="4439" w:name="_Toc90651373"/>
      <w:bookmarkStart w:id="4440" w:name="_Toc96933523"/>
      <w:bookmarkStart w:id="4441" w:name="_Toc98507362"/>
      <w:bookmarkStart w:id="4442" w:name="_Toc98507815"/>
      <w:bookmarkStart w:id="4443" w:name="_Toc106640818"/>
      <w:bookmarkStart w:id="4444" w:name="_Toc122098692"/>
      <w:r w:rsidRPr="00616F0C">
        <w:t>6.</w:t>
      </w:r>
      <w:r>
        <w:t>2</w:t>
      </w:r>
      <w:r w:rsidRPr="00616F0C">
        <w:t>.5.2</w:t>
      </w:r>
      <w:r w:rsidRPr="00616F0C">
        <w:rPr>
          <w:noProof/>
        </w:rPr>
        <w:t>.1</w:t>
      </w:r>
      <w:r w:rsidRPr="00616F0C">
        <w:rPr>
          <w:noProof/>
        </w:rPr>
        <w:tab/>
        <w:t>Description</w:t>
      </w:r>
      <w:bookmarkEnd w:id="4434"/>
      <w:bookmarkEnd w:id="4435"/>
      <w:bookmarkEnd w:id="4436"/>
      <w:bookmarkEnd w:id="4437"/>
      <w:bookmarkEnd w:id="4438"/>
      <w:bookmarkEnd w:id="4439"/>
      <w:bookmarkEnd w:id="4440"/>
      <w:bookmarkEnd w:id="4441"/>
      <w:bookmarkEnd w:id="4442"/>
      <w:bookmarkEnd w:id="4443"/>
      <w:bookmarkEnd w:id="4444"/>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445" w:name="_Toc66114967"/>
      <w:bookmarkStart w:id="4446" w:name="_Toc67686478"/>
      <w:bookmarkStart w:id="4447" w:name="_Toc74994767"/>
      <w:bookmarkStart w:id="4448" w:name="_Toc85468024"/>
      <w:bookmarkStart w:id="4449" w:name="_Toc89183072"/>
      <w:bookmarkStart w:id="4450" w:name="_Toc90651374"/>
      <w:bookmarkStart w:id="4451" w:name="_Toc96933524"/>
      <w:bookmarkStart w:id="4452" w:name="_Toc98507363"/>
      <w:bookmarkStart w:id="4453" w:name="_Toc98507816"/>
      <w:bookmarkStart w:id="4454" w:name="_Toc106640819"/>
      <w:bookmarkStart w:id="4455" w:name="_Toc122098693"/>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445"/>
      <w:bookmarkEnd w:id="4446"/>
      <w:bookmarkEnd w:id="4447"/>
      <w:bookmarkEnd w:id="4448"/>
      <w:bookmarkEnd w:id="4449"/>
      <w:bookmarkEnd w:id="4450"/>
      <w:bookmarkEnd w:id="4451"/>
      <w:bookmarkEnd w:id="4452"/>
      <w:bookmarkEnd w:id="4453"/>
      <w:bookmarkEnd w:id="4454"/>
      <w:bookmarkEnd w:id="4455"/>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456" w:name="_Toc66114968"/>
      <w:bookmarkStart w:id="4457" w:name="_Toc67686479"/>
      <w:bookmarkStart w:id="4458" w:name="_Toc74994768"/>
      <w:bookmarkStart w:id="4459" w:name="_Toc85468025"/>
      <w:bookmarkStart w:id="4460" w:name="_Toc89183073"/>
      <w:bookmarkStart w:id="4461" w:name="_Toc90651375"/>
      <w:bookmarkStart w:id="4462" w:name="_Toc96933525"/>
      <w:bookmarkStart w:id="4463" w:name="_Toc98507364"/>
      <w:bookmarkStart w:id="4464" w:name="_Toc98507817"/>
      <w:bookmarkStart w:id="4465" w:name="_Toc106640820"/>
      <w:bookmarkStart w:id="4466" w:name="_Toc122098694"/>
      <w:r w:rsidRPr="00616F0C">
        <w:t>6.</w:t>
      </w:r>
      <w:r>
        <w:t>2</w:t>
      </w:r>
      <w:r w:rsidRPr="00616F0C">
        <w:t>.5.2</w:t>
      </w:r>
      <w:r w:rsidRPr="00616F0C">
        <w:rPr>
          <w:noProof/>
        </w:rPr>
        <w:t>.3</w:t>
      </w:r>
      <w:r w:rsidRPr="00616F0C">
        <w:rPr>
          <w:noProof/>
        </w:rPr>
        <w:tab/>
        <w:t>Standard Methods</w:t>
      </w:r>
      <w:bookmarkEnd w:id="4456"/>
      <w:bookmarkEnd w:id="4457"/>
      <w:bookmarkEnd w:id="4458"/>
      <w:bookmarkEnd w:id="4459"/>
      <w:bookmarkEnd w:id="4460"/>
      <w:bookmarkEnd w:id="4461"/>
      <w:bookmarkEnd w:id="4462"/>
      <w:bookmarkEnd w:id="4463"/>
      <w:bookmarkEnd w:id="4464"/>
      <w:bookmarkEnd w:id="4465"/>
      <w:bookmarkEnd w:id="4466"/>
    </w:p>
    <w:p w14:paraId="62300934" w14:textId="77777777" w:rsidR="00E134FC" w:rsidRPr="00616F0C" w:rsidRDefault="00E134FC" w:rsidP="00E134FC">
      <w:pPr>
        <w:pStyle w:val="H6"/>
        <w:rPr>
          <w:noProof/>
        </w:rPr>
      </w:pPr>
      <w:bookmarkStart w:id="4467" w:name="_Toc66114969"/>
      <w:bookmarkStart w:id="4468" w:name="_Toc67686480"/>
      <w:bookmarkStart w:id="4469" w:name="_Toc74994769"/>
      <w:bookmarkStart w:id="4470" w:name="_Toc85468026"/>
      <w:bookmarkStart w:id="4471" w:name="_Toc89183074"/>
      <w:bookmarkStart w:id="4472" w:name="_Toc90651376"/>
      <w:bookmarkStart w:id="4473" w:name="_Toc96933526"/>
      <w:r w:rsidRPr="00616F0C">
        <w:t>6.</w:t>
      </w:r>
      <w:r>
        <w:t>2</w:t>
      </w:r>
      <w:r w:rsidRPr="00616F0C">
        <w:t>.5.2.3</w:t>
      </w:r>
      <w:r w:rsidRPr="00616F0C">
        <w:rPr>
          <w:noProof/>
        </w:rPr>
        <w:t>.1</w:t>
      </w:r>
      <w:r w:rsidRPr="00616F0C">
        <w:rPr>
          <w:noProof/>
        </w:rPr>
        <w:tab/>
        <w:t>POST</w:t>
      </w:r>
      <w:bookmarkEnd w:id="4467"/>
      <w:bookmarkEnd w:id="4468"/>
      <w:bookmarkEnd w:id="4469"/>
      <w:bookmarkEnd w:id="4470"/>
      <w:bookmarkEnd w:id="4471"/>
      <w:bookmarkEnd w:id="4472"/>
      <w:bookmarkEnd w:id="4473"/>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474" w:name="_Toc66114970"/>
      <w:bookmarkStart w:id="4475" w:name="_Toc67686481"/>
      <w:bookmarkStart w:id="4476" w:name="_Toc74994770"/>
      <w:bookmarkStart w:id="4477" w:name="_Toc85468027"/>
      <w:bookmarkStart w:id="4478" w:name="_Toc89181529"/>
      <w:bookmarkStart w:id="4479" w:name="_Toc89183075"/>
      <w:bookmarkStart w:id="4480" w:name="_Toc90651377"/>
      <w:bookmarkStart w:id="4481" w:name="_Toc96933527"/>
      <w:bookmarkStart w:id="4482" w:name="_Toc98507365"/>
      <w:bookmarkStart w:id="4483" w:name="_Toc98507818"/>
      <w:bookmarkStart w:id="4484" w:name="_Toc106640821"/>
      <w:bookmarkStart w:id="4485" w:name="_Toc122098695"/>
      <w:r w:rsidRPr="00616F0C">
        <w:t>6.</w:t>
      </w:r>
      <w:r>
        <w:t>2</w:t>
      </w:r>
      <w:r w:rsidRPr="00616F0C">
        <w:t>.6</w:t>
      </w:r>
      <w:r w:rsidRPr="00616F0C">
        <w:tab/>
        <w:t>Data Model</w:t>
      </w:r>
      <w:bookmarkEnd w:id="4474"/>
      <w:bookmarkEnd w:id="4475"/>
      <w:bookmarkEnd w:id="4476"/>
      <w:bookmarkEnd w:id="4477"/>
      <w:bookmarkEnd w:id="4478"/>
      <w:bookmarkEnd w:id="4479"/>
      <w:bookmarkEnd w:id="4480"/>
      <w:bookmarkEnd w:id="4481"/>
      <w:bookmarkEnd w:id="4482"/>
      <w:bookmarkEnd w:id="4483"/>
      <w:bookmarkEnd w:id="4484"/>
      <w:bookmarkEnd w:id="4485"/>
    </w:p>
    <w:p w14:paraId="66EBE0DB" w14:textId="77777777" w:rsidR="00E134FC" w:rsidRPr="00616F0C" w:rsidRDefault="00E134FC" w:rsidP="00E134FC">
      <w:pPr>
        <w:pStyle w:val="Heading4"/>
      </w:pPr>
      <w:bookmarkStart w:id="4486" w:name="_Toc66114971"/>
      <w:bookmarkStart w:id="4487" w:name="_Toc67686482"/>
      <w:bookmarkStart w:id="4488" w:name="_Toc74994771"/>
      <w:bookmarkStart w:id="4489" w:name="_Toc85468028"/>
      <w:bookmarkStart w:id="4490" w:name="_Toc89183076"/>
      <w:bookmarkStart w:id="4491" w:name="_Toc90651378"/>
      <w:bookmarkStart w:id="4492" w:name="_Toc96933528"/>
      <w:bookmarkStart w:id="4493" w:name="_Toc98507366"/>
      <w:bookmarkStart w:id="4494" w:name="_Toc98507819"/>
      <w:bookmarkStart w:id="4495" w:name="_Toc106640822"/>
      <w:bookmarkStart w:id="4496" w:name="_Toc122098696"/>
      <w:r w:rsidRPr="00616F0C">
        <w:t>6.</w:t>
      </w:r>
      <w:r>
        <w:t>2</w:t>
      </w:r>
      <w:r w:rsidRPr="00616F0C">
        <w:t>.6.1</w:t>
      </w:r>
      <w:r w:rsidRPr="00616F0C">
        <w:tab/>
        <w:t>General</w:t>
      </w:r>
      <w:bookmarkEnd w:id="4486"/>
      <w:bookmarkEnd w:id="4487"/>
      <w:bookmarkEnd w:id="4488"/>
      <w:bookmarkEnd w:id="4489"/>
      <w:bookmarkEnd w:id="4490"/>
      <w:bookmarkEnd w:id="4491"/>
      <w:bookmarkEnd w:id="4492"/>
      <w:bookmarkEnd w:id="4493"/>
      <w:bookmarkEnd w:id="4494"/>
      <w:bookmarkEnd w:id="4495"/>
      <w:bookmarkEnd w:id="4496"/>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497" w:name="_Toc66114972"/>
      <w:bookmarkStart w:id="4498" w:name="_Toc67686483"/>
      <w:bookmarkStart w:id="4499" w:name="_Toc74994772"/>
      <w:bookmarkStart w:id="4500" w:name="_Toc85468029"/>
      <w:bookmarkStart w:id="4501" w:name="_Toc89183077"/>
      <w:bookmarkStart w:id="4502" w:name="_Toc90651379"/>
      <w:bookmarkStart w:id="4503" w:name="_Toc96933529"/>
      <w:bookmarkStart w:id="4504" w:name="_Toc98507367"/>
      <w:bookmarkStart w:id="4505" w:name="_Toc98507820"/>
      <w:bookmarkStart w:id="4506" w:name="_Toc106640823"/>
      <w:bookmarkStart w:id="4507" w:name="_Toc122098697"/>
      <w:r w:rsidRPr="00616F0C">
        <w:rPr>
          <w:lang w:val="en-US"/>
        </w:rPr>
        <w:t>6.</w:t>
      </w:r>
      <w:r>
        <w:rPr>
          <w:lang w:val="en-US"/>
        </w:rPr>
        <w:t>2</w:t>
      </w:r>
      <w:r w:rsidRPr="00616F0C">
        <w:rPr>
          <w:lang w:val="en-US"/>
        </w:rPr>
        <w:t>.6.2</w:t>
      </w:r>
      <w:r w:rsidRPr="00616F0C">
        <w:rPr>
          <w:lang w:val="en-US"/>
        </w:rPr>
        <w:tab/>
        <w:t>Structured data types</w:t>
      </w:r>
      <w:bookmarkEnd w:id="4497"/>
      <w:bookmarkEnd w:id="4498"/>
      <w:bookmarkEnd w:id="4499"/>
      <w:bookmarkEnd w:id="4500"/>
      <w:bookmarkEnd w:id="4501"/>
      <w:bookmarkEnd w:id="4502"/>
      <w:bookmarkEnd w:id="4503"/>
      <w:bookmarkEnd w:id="4504"/>
      <w:bookmarkEnd w:id="4505"/>
      <w:bookmarkEnd w:id="4506"/>
      <w:bookmarkEnd w:id="4507"/>
    </w:p>
    <w:p w14:paraId="55C7863F" w14:textId="77777777" w:rsidR="00E134FC" w:rsidRPr="00616F0C" w:rsidRDefault="00E134FC" w:rsidP="00E134FC">
      <w:pPr>
        <w:pStyle w:val="Heading5"/>
      </w:pPr>
      <w:bookmarkStart w:id="4508" w:name="_Toc66114973"/>
      <w:bookmarkStart w:id="4509" w:name="_Toc67686484"/>
      <w:bookmarkStart w:id="4510" w:name="_Toc74994773"/>
      <w:bookmarkStart w:id="4511" w:name="_Toc85468030"/>
      <w:bookmarkStart w:id="4512" w:name="_Toc89183078"/>
      <w:bookmarkStart w:id="4513" w:name="_Toc90651380"/>
      <w:bookmarkStart w:id="4514" w:name="_Toc96933530"/>
      <w:bookmarkStart w:id="4515" w:name="_Toc98507368"/>
      <w:bookmarkStart w:id="4516" w:name="_Toc98507821"/>
      <w:bookmarkStart w:id="4517" w:name="_Toc106640824"/>
      <w:bookmarkStart w:id="4518" w:name="_Toc122098698"/>
      <w:r w:rsidRPr="00616F0C">
        <w:t>6.</w:t>
      </w:r>
      <w:r>
        <w:t>2</w:t>
      </w:r>
      <w:r w:rsidRPr="00616F0C">
        <w:t>.6.2.1</w:t>
      </w:r>
      <w:r w:rsidRPr="00616F0C">
        <w:tab/>
        <w:t>Introduction</w:t>
      </w:r>
      <w:bookmarkEnd w:id="4508"/>
      <w:bookmarkEnd w:id="4509"/>
      <w:bookmarkEnd w:id="4510"/>
      <w:bookmarkEnd w:id="4511"/>
      <w:bookmarkEnd w:id="4512"/>
      <w:bookmarkEnd w:id="4513"/>
      <w:bookmarkEnd w:id="4514"/>
      <w:bookmarkEnd w:id="4515"/>
      <w:bookmarkEnd w:id="4516"/>
      <w:bookmarkEnd w:id="4517"/>
      <w:bookmarkEnd w:id="4518"/>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519" w:name="_Toc66114974"/>
      <w:bookmarkStart w:id="4520" w:name="_Toc67686485"/>
      <w:bookmarkStart w:id="4521" w:name="_Toc74994774"/>
      <w:bookmarkStart w:id="4522" w:name="_Toc85468031"/>
      <w:bookmarkStart w:id="4523" w:name="_Toc89183079"/>
      <w:bookmarkStart w:id="4524" w:name="_Toc90651381"/>
      <w:bookmarkStart w:id="4525" w:name="_Toc96933531"/>
      <w:bookmarkStart w:id="4526" w:name="_Toc98507369"/>
      <w:bookmarkStart w:id="4527" w:name="_Toc98507822"/>
      <w:bookmarkStart w:id="4528" w:name="_Toc106640825"/>
      <w:bookmarkStart w:id="4529" w:name="_Toc122098699"/>
      <w:r w:rsidRPr="00616F0C">
        <w:t>6.</w:t>
      </w:r>
      <w:r>
        <w:t>2</w:t>
      </w:r>
      <w:r w:rsidRPr="00616F0C">
        <w:t>.6.2.2</w:t>
      </w:r>
      <w:r w:rsidRPr="00616F0C">
        <w:tab/>
        <w:t xml:space="preserve">Type: </w:t>
      </w:r>
      <w:r>
        <w:t>Timer</w:t>
      </w:r>
      <w:bookmarkEnd w:id="4519"/>
      <w:bookmarkEnd w:id="4520"/>
      <w:bookmarkEnd w:id="4521"/>
      <w:bookmarkEnd w:id="4522"/>
      <w:bookmarkEnd w:id="4523"/>
      <w:bookmarkEnd w:id="4524"/>
      <w:bookmarkEnd w:id="4525"/>
      <w:bookmarkEnd w:id="4526"/>
      <w:bookmarkEnd w:id="4527"/>
      <w:bookmarkEnd w:id="4528"/>
      <w:bookmarkEnd w:id="4529"/>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530" w:name="_Toc66114975"/>
      <w:bookmarkStart w:id="4531" w:name="_Toc67686486"/>
      <w:bookmarkStart w:id="4532" w:name="_Toc74994775"/>
      <w:bookmarkStart w:id="4533" w:name="_Toc85468032"/>
      <w:bookmarkStart w:id="4534" w:name="_Toc89183080"/>
      <w:bookmarkStart w:id="4535" w:name="_Toc90651382"/>
      <w:bookmarkStart w:id="4536" w:name="_Toc96933532"/>
      <w:bookmarkStart w:id="4537" w:name="_Toc98507370"/>
      <w:bookmarkStart w:id="4538" w:name="_Toc98507823"/>
      <w:bookmarkStart w:id="4539" w:name="_Toc106640826"/>
      <w:bookmarkStart w:id="4540" w:name="_Toc122098700"/>
      <w:r w:rsidRPr="00616F0C">
        <w:t>6.</w:t>
      </w:r>
      <w:r>
        <w:t>2</w:t>
      </w:r>
      <w:r w:rsidRPr="00616F0C">
        <w:t>.6.2.</w:t>
      </w:r>
      <w:r>
        <w:t>3</w:t>
      </w:r>
      <w:r w:rsidRPr="00616F0C">
        <w:tab/>
        <w:t xml:space="preserve">Type: </w:t>
      </w:r>
      <w:r>
        <w:t>TimerIdList</w:t>
      </w:r>
      <w:bookmarkEnd w:id="4530"/>
      <w:bookmarkEnd w:id="4531"/>
      <w:bookmarkEnd w:id="4532"/>
      <w:bookmarkEnd w:id="4533"/>
      <w:bookmarkEnd w:id="4534"/>
      <w:bookmarkEnd w:id="4535"/>
      <w:bookmarkEnd w:id="4536"/>
      <w:bookmarkEnd w:id="4537"/>
      <w:bookmarkEnd w:id="4538"/>
      <w:bookmarkEnd w:id="4539"/>
      <w:bookmarkEnd w:id="454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541" w:name="_Toc66114976"/>
      <w:bookmarkStart w:id="4542" w:name="_Toc67686487"/>
      <w:bookmarkStart w:id="4543" w:name="_Toc74994776"/>
      <w:bookmarkStart w:id="4544" w:name="_Toc85468033"/>
      <w:bookmarkStart w:id="4545" w:name="_Toc89183081"/>
      <w:bookmarkStart w:id="4546" w:name="_Toc90651383"/>
      <w:bookmarkStart w:id="4547" w:name="_Toc96933533"/>
      <w:bookmarkStart w:id="4548" w:name="_Toc98507371"/>
      <w:bookmarkStart w:id="4549" w:name="_Toc98507824"/>
      <w:bookmarkStart w:id="4550" w:name="_Toc106640827"/>
      <w:bookmarkStart w:id="4551" w:name="_Toc122098701"/>
      <w:r w:rsidRPr="00616F0C">
        <w:rPr>
          <w:lang w:val="en-US"/>
        </w:rPr>
        <w:t>6.</w:t>
      </w:r>
      <w:r>
        <w:rPr>
          <w:lang w:val="en-US"/>
        </w:rPr>
        <w:t>2</w:t>
      </w:r>
      <w:r w:rsidRPr="00616F0C">
        <w:rPr>
          <w:lang w:val="en-US"/>
        </w:rPr>
        <w:t>.6.3</w:t>
      </w:r>
      <w:r w:rsidRPr="00616F0C">
        <w:rPr>
          <w:lang w:val="en-US"/>
        </w:rPr>
        <w:tab/>
        <w:t>Simple data types and enumerations</w:t>
      </w:r>
      <w:bookmarkEnd w:id="4541"/>
      <w:bookmarkEnd w:id="4542"/>
      <w:bookmarkEnd w:id="4543"/>
      <w:bookmarkEnd w:id="4544"/>
      <w:bookmarkEnd w:id="4545"/>
      <w:bookmarkEnd w:id="4546"/>
      <w:bookmarkEnd w:id="4547"/>
      <w:bookmarkEnd w:id="4548"/>
      <w:bookmarkEnd w:id="4549"/>
      <w:bookmarkEnd w:id="4550"/>
      <w:bookmarkEnd w:id="4551"/>
    </w:p>
    <w:p w14:paraId="384D9D8B" w14:textId="77777777" w:rsidR="00E134FC" w:rsidRPr="00616F0C" w:rsidRDefault="00E134FC" w:rsidP="00E134FC">
      <w:pPr>
        <w:pStyle w:val="Heading5"/>
      </w:pPr>
      <w:bookmarkStart w:id="4552" w:name="_Toc66114977"/>
      <w:bookmarkStart w:id="4553" w:name="_Toc67686488"/>
      <w:bookmarkStart w:id="4554" w:name="_Toc74994777"/>
      <w:bookmarkStart w:id="4555" w:name="_Toc85468034"/>
      <w:bookmarkStart w:id="4556" w:name="_Toc89183082"/>
      <w:bookmarkStart w:id="4557" w:name="_Toc90651384"/>
      <w:bookmarkStart w:id="4558" w:name="_Toc96933534"/>
      <w:bookmarkStart w:id="4559" w:name="_Toc98507372"/>
      <w:bookmarkStart w:id="4560" w:name="_Toc98507825"/>
      <w:bookmarkStart w:id="4561" w:name="_Toc106640828"/>
      <w:bookmarkStart w:id="4562" w:name="_Toc122098702"/>
      <w:r w:rsidRPr="00616F0C">
        <w:t>6.</w:t>
      </w:r>
      <w:r>
        <w:t>2</w:t>
      </w:r>
      <w:r w:rsidRPr="00616F0C">
        <w:t>.6.3.1</w:t>
      </w:r>
      <w:r w:rsidRPr="00616F0C">
        <w:tab/>
        <w:t>Introduction</w:t>
      </w:r>
      <w:bookmarkEnd w:id="4552"/>
      <w:bookmarkEnd w:id="4553"/>
      <w:bookmarkEnd w:id="4554"/>
      <w:bookmarkEnd w:id="4555"/>
      <w:bookmarkEnd w:id="4556"/>
      <w:bookmarkEnd w:id="4557"/>
      <w:bookmarkEnd w:id="4558"/>
      <w:bookmarkEnd w:id="4559"/>
      <w:bookmarkEnd w:id="4560"/>
      <w:bookmarkEnd w:id="4561"/>
      <w:bookmarkEnd w:id="4562"/>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4563" w:name="_Toc66114978"/>
      <w:bookmarkStart w:id="4564" w:name="_Toc67686489"/>
      <w:bookmarkStart w:id="4565" w:name="_Toc74994778"/>
      <w:bookmarkStart w:id="4566" w:name="_Toc85468035"/>
      <w:bookmarkStart w:id="4567" w:name="_Toc89183083"/>
      <w:bookmarkStart w:id="4568" w:name="_Toc90651385"/>
      <w:bookmarkStart w:id="4569" w:name="_Toc96933535"/>
      <w:bookmarkStart w:id="4570" w:name="_Toc98507373"/>
      <w:bookmarkStart w:id="4571" w:name="_Toc98507826"/>
      <w:bookmarkStart w:id="4572" w:name="_Toc106640829"/>
      <w:bookmarkStart w:id="4573" w:name="_Toc122098703"/>
      <w:r w:rsidRPr="00616F0C">
        <w:t>6.</w:t>
      </w:r>
      <w:r>
        <w:t>2</w:t>
      </w:r>
      <w:r w:rsidRPr="00616F0C">
        <w:t>.6.3.2</w:t>
      </w:r>
      <w:r w:rsidRPr="00616F0C">
        <w:tab/>
        <w:t>Simple data types</w:t>
      </w:r>
      <w:bookmarkEnd w:id="4563"/>
      <w:bookmarkEnd w:id="4564"/>
      <w:bookmarkEnd w:id="4565"/>
      <w:bookmarkEnd w:id="4566"/>
      <w:bookmarkEnd w:id="4567"/>
      <w:bookmarkEnd w:id="4568"/>
      <w:bookmarkEnd w:id="4569"/>
      <w:bookmarkEnd w:id="4570"/>
      <w:bookmarkEnd w:id="4571"/>
      <w:bookmarkEnd w:id="4572"/>
      <w:bookmarkEnd w:id="4573"/>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4574" w:name="_Toc66114979"/>
      <w:bookmarkStart w:id="4575" w:name="_Toc67686490"/>
      <w:bookmarkStart w:id="4576" w:name="_Toc74994779"/>
      <w:bookmarkStart w:id="4577" w:name="_Toc85468036"/>
      <w:bookmarkStart w:id="4578" w:name="_Toc89181530"/>
      <w:bookmarkStart w:id="4579" w:name="_Toc89183084"/>
      <w:bookmarkStart w:id="4580" w:name="_Toc90651386"/>
      <w:bookmarkStart w:id="4581" w:name="_Toc96933536"/>
      <w:bookmarkStart w:id="4582" w:name="_Toc98507374"/>
      <w:bookmarkStart w:id="4583" w:name="_Toc98507827"/>
      <w:bookmarkStart w:id="4584" w:name="_Toc106640830"/>
      <w:bookmarkStart w:id="4585" w:name="_Toc122098704"/>
      <w:r w:rsidRPr="00616F0C">
        <w:t>6.</w:t>
      </w:r>
      <w:r>
        <w:t>2</w:t>
      </w:r>
      <w:r w:rsidRPr="00616F0C">
        <w:t>.7</w:t>
      </w:r>
      <w:r w:rsidRPr="00616F0C">
        <w:tab/>
        <w:t>Error Handling</w:t>
      </w:r>
      <w:bookmarkEnd w:id="4574"/>
      <w:bookmarkEnd w:id="4575"/>
      <w:bookmarkEnd w:id="4576"/>
      <w:bookmarkEnd w:id="4577"/>
      <w:bookmarkEnd w:id="4578"/>
      <w:bookmarkEnd w:id="4579"/>
      <w:bookmarkEnd w:id="4580"/>
      <w:bookmarkEnd w:id="4581"/>
      <w:bookmarkEnd w:id="4582"/>
      <w:bookmarkEnd w:id="4583"/>
      <w:bookmarkEnd w:id="4584"/>
      <w:bookmarkEnd w:id="4585"/>
    </w:p>
    <w:p w14:paraId="6026F245" w14:textId="77777777" w:rsidR="00E134FC" w:rsidRPr="00616F0C" w:rsidRDefault="00E134FC" w:rsidP="00E134FC">
      <w:pPr>
        <w:pStyle w:val="Heading4"/>
      </w:pPr>
      <w:bookmarkStart w:id="4586" w:name="_Toc66114980"/>
      <w:bookmarkStart w:id="4587" w:name="_Toc67686491"/>
      <w:bookmarkStart w:id="4588" w:name="_Toc74994780"/>
      <w:bookmarkStart w:id="4589" w:name="_Toc85468037"/>
      <w:bookmarkStart w:id="4590" w:name="_Toc89183085"/>
      <w:bookmarkStart w:id="4591" w:name="_Toc90651387"/>
      <w:bookmarkStart w:id="4592" w:name="_Toc96933537"/>
      <w:bookmarkStart w:id="4593" w:name="_Toc98507375"/>
      <w:bookmarkStart w:id="4594" w:name="_Toc98507828"/>
      <w:bookmarkStart w:id="4595" w:name="_Toc106640831"/>
      <w:bookmarkStart w:id="4596" w:name="_Toc122098705"/>
      <w:r w:rsidRPr="00616F0C">
        <w:t>6.</w:t>
      </w:r>
      <w:r>
        <w:t>2</w:t>
      </w:r>
      <w:r w:rsidRPr="00616F0C">
        <w:t>.7.1</w:t>
      </w:r>
      <w:r w:rsidRPr="00616F0C">
        <w:tab/>
        <w:t>General</w:t>
      </w:r>
      <w:bookmarkEnd w:id="4586"/>
      <w:bookmarkEnd w:id="4587"/>
      <w:bookmarkEnd w:id="4588"/>
      <w:bookmarkEnd w:id="4589"/>
      <w:bookmarkEnd w:id="4590"/>
      <w:bookmarkEnd w:id="4591"/>
      <w:bookmarkEnd w:id="4592"/>
      <w:bookmarkEnd w:id="4593"/>
      <w:bookmarkEnd w:id="4594"/>
      <w:bookmarkEnd w:id="4595"/>
      <w:bookmarkEnd w:id="4596"/>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4597" w:name="_Toc66114981"/>
      <w:bookmarkStart w:id="4598" w:name="_Toc67686492"/>
      <w:bookmarkStart w:id="4599" w:name="_Toc74994781"/>
      <w:bookmarkStart w:id="4600" w:name="_Toc85468038"/>
      <w:bookmarkStart w:id="4601" w:name="_Toc89183086"/>
      <w:bookmarkStart w:id="4602" w:name="_Toc90651388"/>
      <w:bookmarkStart w:id="4603" w:name="_Toc96933538"/>
      <w:bookmarkStart w:id="4604" w:name="_Toc98507376"/>
      <w:bookmarkStart w:id="4605" w:name="_Toc98507829"/>
      <w:bookmarkStart w:id="4606" w:name="_Toc106640832"/>
      <w:bookmarkStart w:id="4607" w:name="_Toc122098706"/>
      <w:r w:rsidRPr="00616F0C">
        <w:t>6.</w:t>
      </w:r>
      <w:r>
        <w:t>2</w:t>
      </w:r>
      <w:r w:rsidRPr="00616F0C">
        <w:t>.7.2</w:t>
      </w:r>
      <w:r w:rsidRPr="00616F0C">
        <w:tab/>
        <w:t>Protocol Errors</w:t>
      </w:r>
      <w:bookmarkEnd w:id="4597"/>
      <w:bookmarkEnd w:id="4598"/>
      <w:bookmarkEnd w:id="4599"/>
      <w:bookmarkEnd w:id="4600"/>
      <w:bookmarkEnd w:id="4601"/>
      <w:bookmarkEnd w:id="4602"/>
      <w:bookmarkEnd w:id="4603"/>
      <w:bookmarkEnd w:id="4604"/>
      <w:bookmarkEnd w:id="4605"/>
      <w:bookmarkEnd w:id="4606"/>
      <w:bookmarkEnd w:id="4607"/>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4608" w:name="_Toc66114982"/>
      <w:bookmarkStart w:id="4609" w:name="_Toc67686493"/>
      <w:bookmarkStart w:id="4610" w:name="_Toc74994782"/>
      <w:bookmarkStart w:id="4611" w:name="_Toc85468039"/>
      <w:bookmarkStart w:id="4612" w:name="_Toc89183087"/>
      <w:bookmarkStart w:id="4613" w:name="_Toc90651389"/>
      <w:bookmarkStart w:id="4614" w:name="_Toc96933539"/>
      <w:bookmarkStart w:id="4615" w:name="_Toc98507377"/>
      <w:bookmarkStart w:id="4616" w:name="_Toc98507830"/>
      <w:bookmarkStart w:id="4617" w:name="_Toc106640833"/>
      <w:bookmarkStart w:id="4618" w:name="_Toc122098707"/>
      <w:r w:rsidRPr="00616F0C">
        <w:t>6.</w:t>
      </w:r>
      <w:r>
        <w:t>2</w:t>
      </w:r>
      <w:r w:rsidRPr="00616F0C">
        <w:t>.7.3</w:t>
      </w:r>
      <w:r w:rsidRPr="00616F0C">
        <w:tab/>
        <w:t>Application Errors</w:t>
      </w:r>
      <w:bookmarkEnd w:id="4608"/>
      <w:bookmarkEnd w:id="4609"/>
      <w:bookmarkEnd w:id="4610"/>
      <w:bookmarkEnd w:id="4611"/>
      <w:bookmarkEnd w:id="4612"/>
      <w:bookmarkEnd w:id="4613"/>
      <w:bookmarkEnd w:id="4614"/>
      <w:bookmarkEnd w:id="4615"/>
      <w:bookmarkEnd w:id="4616"/>
      <w:bookmarkEnd w:id="4617"/>
      <w:bookmarkEnd w:id="4618"/>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4619" w:name="_Toc66114983"/>
      <w:bookmarkStart w:id="4620" w:name="_Toc67686494"/>
      <w:bookmarkStart w:id="4621" w:name="_Toc74994783"/>
      <w:bookmarkStart w:id="4622" w:name="_Toc85468040"/>
      <w:bookmarkStart w:id="4623" w:name="_Toc89181531"/>
      <w:bookmarkStart w:id="4624" w:name="_Toc89183088"/>
      <w:bookmarkStart w:id="4625" w:name="_Toc90651390"/>
      <w:bookmarkStart w:id="4626" w:name="_Toc96933540"/>
      <w:bookmarkStart w:id="4627" w:name="_Toc98507378"/>
      <w:bookmarkStart w:id="4628" w:name="_Toc98507831"/>
      <w:bookmarkStart w:id="4629" w:name="_Toc106640834"/>
      <w:bookmarkStart w:id="4630" w:name="_Toc122098708"/>
      <w:r w:rsidRPr="00616F0C">
        <w:t>6.</w:t>
      </w:r>
      <w:r>
        <w:t>2</w:t>
      </w:r>
      <w:r w:rsidRPr="00616F0C">
        <w:t>.8</w:t>
      </w:r>
      <w:r w:rsidRPr="00616F0C">
        <w:rPr>
          <w:lang w:eastAsia="zh-CN"/>
        </w:rPr>
        <w:tab/>
        <w:t>Feature negotiation</w:t>
      </w:r>
      <w:bookmarkEnd w:id="4619"/>
      <w:bookmarkEnd w:id="4620"/>
      <w:bookmarkEnd w:id="4621"/>
      <w:bookmarkEnd w:id="4622"/>
      <w:bookmarkEnd w:id="4623"/>
      <w:bookmarkEnd w:id="4624"/>
      <w:bookmarkEnd w:id="4625"/>
      <w:bookmarkEnd w:id="4626"/>
      <w:bookmarkEnd w:id="4627"/>
      <w:bookmarkEnd w:id="4628"/>
      <w:bookmarkEnd w:id="4629"/>
      <w:bookmarkEnd w:id="4630"/>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4631" w:name="_Toc66114984"/>
      <w:bookmarkStart w:id="4632" w:name="_Toc67686495"/>
      <w:bookmarkStart w:id="4633" w:name="_Toc74994784"/>
      <w:bookmarkStart w:id="4634" w:name="_Toc85468041"/>
      <w:bookmarkStart w:id="4635" w:name="_Toc89181532"/>
      <w:bookmarkStart w:id="4636" w:name="_Toc89183089"/>
      <w:bookmarkStart w:id="4637" w:name="_Toc90651391"/>
      <w:bookmarkStart w:id="4638" w:name="_Toc96933541"/>
      <w:bookmarkStart w:id="4639" w:name="_Toc98507379"/>
      <w:bookmarkStart w:id="4640" w:name="_Toc98507832"/>
      <w:bookmarkStart w:id="4641" w:name="_Toc106640835"/>
      <w:bookmarkStart w:id="4642" w:name="_Toc122098709"/>
      <w:r w:rsidRPr="00616F0C">
        <w:t>6.</w:t>
      </w:r>
      <w:r>
        <w:t>2</w:t>
      </w:r>
      <w:r w:rsidRPr="00616F0C">
        <w:t>.9</w:t>
      </w:r>
      <w:r w:rsidRPr="00616F0C">
        <w:tab/>
        <w:t>Security</w:t>
      </w:r>
      <w:bookmarkEnd w:id="4631"/>
      <w:bookmarkEnd w:id="4632"/>
      <w:bookmarkEnd w:id="4633"/>
      <w:bookmarkEnd w:id="4634"/>
      <w:bookmarkEnd w:id="4635"/>
      <w:bookmarkEnd w:id="4636"/>
      <w:bookmarkEnd w:id="4637"/>
      <w:bookmarkEnd w:id="4638"/>
      <w:bookmarkEnd w:id="4639"/>
      <w:bookmarkEnd w:id="4640"/>
      <w:bookmarkEnd w:id="4641"/>
      <w:bookmarkEnd w:id="4642"/>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4643" w:name="_Toc22187602"/>
      <w:bookmarkStart w:id="4644" w:name="_Toc22630824"/>
      <w:bookmarkStart w:id="4645" w:name="_Toc34227119"/>
      <w:bookmarkStart w:id="4646" w:name="_Toc34749834"/>
      <w:bookmarkStart w:id="4647" w:name="_Toc34750394"/>
      <w:bookmarkStart w:id="4648" w:name="_Toc34750584"/>
      <w:bookmarkStart w:id="4649" w:name="_Toc35940990"/>
      <w:bookmarkStart w:id="4650" w:name="_Toc35937423"/>
      <w:bookmarkStart w:id="4651" w:name="_Toc36463817"/>
      <w:bookmarkStart w:id="4652" w:name="_Toc43131773"/>
      <w:bookmarkStart w:id="4653" w:name="_Toc45032608"/>
      <w:bookmarkStart w:id="4654" w:name="_Toc49782302"/>
      <w:bookmarkStart w:id="4655" w:name="_Toc51873738"/>
      <w:bookmarkStart w:id="4656" w:name="_Toc57209234"/>
      <w:bookmarkStart w:id="4657" w:name="_Toc58588577"/>
      <w:bookmarkStart w:id="4658" w:name="_Toc66114985"/>
      <w:bookmarkStart w:id="4659" w:name="_Toc67686496"/>
      <w:bookmarkStart w:id="4660" w:name="_Toc74994785"/>
      <w:bookmarkStart w:id="4661" w:name="_Toc85468042"/>
      <w:bookmarkStart w:id="4662" w:name="_Toc89183090"/>
      <w:bookmarkStart w:id="4663" w:name="_Toc90651392"/>
      <w:bookmarkStart w:id="4664" w:name="_Toc96933542"/>
      <w:bookmarkStart w:id="4665" w:name="_Toc98507380"/>
      <w:bookmarkStart w:id="4666" w:name="_Toc98507833"/>
      <w:bookmarkStart w:id="4667" w:name="_Toc106640836"/>
      <w:bookmarkStart w:id="4668" w:name="_Toc122098710"/>
      <w:r w:rsidRPr="00616F0C">
        <w:lastRenderedPageBreak/>
        <w:t>Annex A (normative):</w:t>
      </w:r>
      <w:r w:rsidRPr="00616F0C">
        <w:br/>
        <w:t>OpenAPI specification</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54BD10EC" w14:textId="77777777" w:rsidR="00E134FC" w:rsidRPr="00616F0C" w:rsidRDefault="00E134FC" w:rsidP="0029216D">
      <w:pPr>
        <w:pStyle w:val="Heading1"/>
      </w:pPr>
      <w:bookmarkStart w:id="4669" w:name="_Toc22187603"/>
      <w:bookmarkStart w:id="4670" w:name="_Toc22630825"/>
      <w:bookmarkStart w:id="4671" w:name="_Toc34227120"/>
      <w:bookmarkStart w:id="4672" w:name="_Toc34749835"/>
      <w:bookmarkStart w:id="4673" w:name="_Toc34750395"/>
      <w:bookmarkStart w:id="4674" w:name="_Toc34750585"/>
      <w:bookmarkStart w:id="4675" w:name="_Toc35940991"/>
      <w:bookmarkStart w:id="4676" w:name="_Toc35937424"/>
      <w:bookmarkStart w:id="4677" w:name="_Toc36463818"/>
      <w:bookmarkStart w:id="4678" w:name="_Toc43131774"/>
      <w:bookmarkStart w:id="4679" w:name="_Toc45032609"/>
      <w:bookmarkStart w:id="4680" w:name="_Toc49782303"/>
      <w:bookmarkStart w:id="4681" w:name="_Toc51873739"/>
      <w:bookmarkStart w:id="4682" w:name="_Toc57209235"/>
      <w:bookmarkStart w:id="4683" w:name="_Toc58588578"/>
      <w:bookmarkStart w:id="4684" w:name="_Toc66114986"/>
      <w:bookmarkStart w:id="4685" w:name="_Toc67686497"/>
      <w:bookmarkStart w:id="4686" w:name="_Toc74994786"/>
      <w:bookmarkStart w:id="4687" w:name="_Toc85468043"/>
      <w:bookmarkStart w:id="4688" w:name="_Toc89181533"/>
      <w:bookmarkStart w:id="4689" w:name="_Toc89183091"/>
      <w:bookmarkStart w:id="4690" w:name="_Toc90651393"/>
      <w:bookmarkStart w:id="4691" w:name="_Toc96933543"/>
      <w:bookmarkStart w:id="4692" w:name="_Toc98507381"/>
      <w:bookmarkStart w:id="4693" w:name="_Toc98507834"/>
      <w:bookmarkStart w:id="4694" w:name="_Toc106640837"/>
      <w:bookmarkStart w:id="4695" w:name="_Toc122098711"/>
      <w:r w:rsidRPr="00616F0C">
        <w:t>A.1</w:t>
      </w:r>
      <w:r w:rsidRPr="00616F0C">
        <w:tab/>
        <w:t>General</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4696" w:name="_Toc22187604"/>
      <w:bookmarkStart w:id="4697" w:name="_Toc22630826"/>
      <w:bookmarkStart w:id="4698" w:name="_Toc34227121"/>
      <w:bookmarkStart w:id="4699" w:name="_Toc34749836"/>
      <w:bookmarkStart w:id="4700" w:name="_Toc34750396"/>
      <w:bookmarkStart w:id="4701" w:name="_Toc34750586"/>
      <w:bookmarkStart w:id="4702" w:name="_Toc35940992"/>
      <w:bookmarkStart w:id="4703" w:name="_Toc35937425"/>
      <w:bookmarkStart w:id="4704" w:name="_Toc36463819"/>
      <w:bookmarkStart w:id="4705" w:name="_Toc43131775"/>
      <w:bookmarkStart w:id="4706" w:name="_Toc45032610"/>
      <w:bookmarkStart w:id="4707" w:name="_Toc49782304"/>
      <w:bookmarkStart w:id="4708" w:name="_Toc51873740"/>
      <w:bookmarkStart w:id="4709" w:name="_Toc57209236"/>
      <w:bookmarkStart w:id="4710" w:name="_Toc58588579"/>
      <w:bookmarkStart w:id="4711" w:name="_Toc66114987"/>
      <w:bookmarkStart w:id="4712" w:name="_Toc67686498"/>
      <w:bookmarkStart w:id="4713" w:name="_Toc74994787"/>
      <w:bookmarkStart w:id="4714" w:name="_Toc85468044"/>
      <w:bookmarkStart w:id="4715" w:name="_Toc89181534"/>
      <w:bookmarkStart w:id="4716" w:name="_Toc89183092"/>
      <w:bookmarkStart w:id="4717" w:name="_Toc90651394"/>
      <w:bookmarkStart w:id="4718" w:name="_Toc96933544"/>
      <w:bookmarkStart w:id="4719" w:name="_Toc98507382"/>
      <w:bookmarkStart w:id="4720" w:name="_Toc98507835"/>
      <w:bookmarkStart w:id="4721" w:name="_Toc106640838"/>
      <w:bookmarkStart w:id="4722" w:name="_Toc122098712"/>
      <w:r w:rsidRPr="00616F0C">
        <w:t>A.2</w:t>
      </w:r>
      <w:r w:rsidRPr="00616F0C">
        <w:tab/>
        <w:t>Nudsf_DataRepository API</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5AD6A86"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r w:rsidR="00AC78E7">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7F60C899" w:rsidR="00E134FC" w:rsidRPr="00616F0C" w:rsidRDefault="00E134FC" w:rsidP="00E134FC">
      <w:pPr>
        <w:pStyle w:val="PL"/>
      </w:pPr>
      <w:r w:rsidRPr="00616F0C">
        <w:t xml:space="preserve">    © 202</w:t>
      </w:r>
      <w:r w:rsidR="008E16EE">
        <w:t>2</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17ED1CFF"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r w:rsidR="00AC78E7">
        <w:t>0</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lastRenderedPageBreak/>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lastRenderedPageBreak/>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lastRenderedPageBreak/>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38920443"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lastRenderedPageBreak/>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lastRenderedPageBreak/>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lastRenderedPageBreak/>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lastRenderedPageBreak/>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lastRenderedPageBreak/>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lastRenderedPageBreak/>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lastRenderedPageBreak/>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lastRenderedPageBreak/>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lastRenderedPageBreak/>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lastRenderedPageBreak/>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lastRenderedPageBreak/>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lastRenderedPageBreak/>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lastRenderedPageBreak/>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lastRenderedPageBreak/>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1381479B" w14:textId="77777777" w:rsidR="00E134FC" w:rsidRPr="00616F0C" w:rsidRDefault="00E134FC" w:rsidP="00E134FC">
      <w:pPr>
        <w:pStyle w:val="PL"/>
        <w:rPr>
          <w:lang w:val="en-US"/>
        </w:rPr>
      </w:pPr>
      <w:r w:rsidRPr="003F79A8">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lastRenderedPageBreak/>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lastRenderedPageBreak/>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77777777" w:rsidR="00E134FC" w:rsidRPr="00616F0C" w:rsidRDefault="00E134FC" w:rsidP="00E134FC">
      <w:pPr>
        <w:pStyle w:val="PL"/>
        <w:rPr>
          <w:lang w:val="en-US"/>
        </w:rPr>
      </w:pPr>
      <w:r w:rsidRPr="00616F0C">
        <w:rPr>
          <w:lang w:val="en-US"/>
        </w:rPr>
        <w:t xml:space="preserve">            the URI of the created Record.</w:t>
      </w:r>
    </w:p>
    <w:p w14:paraId="1AD4BD50" w14:textId="77777777" w:rsidR="00E134FC" w:rsidRPr="00616F0C" w:rsidRDefault="00E134FC" w:rsidP="00E134FC">
      <w:pPr>
        <w:pStyle w:val="PL"/>
        <w:rPr>
          <w:lang w:val="en-US"/>
        </w:rPr>
      </w:pPr>
      <w:r>
        <w:rPr>
          <w:lang w:val="en-US"/>
        </w:rPr>
        <w:t xml:space="preserve">            </w:t>
      </w:r>
      <w:r w:rsidRPr="00616F0C">
        <w:rPr>
          <w:lang w:val="en-US"/>
        </w:rPr>
        <w:t>$ref: '#/components/responses/RecordBody'</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lastRenderedPageBreak/>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32527" w:rsidRDefault="00E134FC" w:rsidP="00E134FC">
      <w:pPr>
        <w:pStyle w:val="PL"/>
        <w:rPr>
          <w:lang w:val="sv-SE"/>
        </w:rPr>
      </w:pPr>
      <w:r w:rsidRPr="00616F0C">
        <w:rPr>
          <w:lang w:val="en-US"/>
        </w:rPr>
        <w:t xml:space="preserve">      </w:t>
      </w:r>
      <w:r w:rsidRPr="00832527">
        <w:rPr>
          <w:lang w:val="sv-SE"/>
        </w:rPr>
        <w:t>operationId: DeleteMetaSchema</w:t>
      </w:r>
    </w:p>
    <w:p w14:paraId="682CFFDD" w14:textId="77777777" w:rsidR="00E134FC" w:rsidRPr="00832527" w:rsidRDefault="00E134FC" w:rsidP="00E134FC">
      <w:pPr>
        <w:pStyle w:val="PL"/>
        <w:rPr>
          <w:lang w:val="sv-SE"/>
        </w:rPr>
      </w:pPr>
      <w:r w:rsidRPr="00832527">
        <w:rPr>
          <w:lang w:val="sv-SE"/>
        </w:rPr>
        <w:t xml:space="preserve">      tags:</w:t>
      </w:r>
    </w:p>
    <w:p w14:paraId="2160A04C" w14:textId="77777777" w:rsidR="00E134FC" w:rsidRPr="00832527" w:rsidRDefault="00E134FC" w:rsidP="00E134FC">
      <w:pPr>
        <w:pStyle w:val="PL"/>
        <w:rPr>
          <w:lang w:val="sv-SE"/>
        </w:rPr>
      </w:pPr>
      <w:r w:rsidRPr="00832527">
        <w:rPr>
          <w:lang w:val="sv-SE"/>
        </w:rPr>
        <w:t xml:space="preserve">        - MetaSchema CRUD</w:t>
      </w:r>
    </w:p>
    <w:p w14:paraId="12F24360" w14:textId="77777777" w:rsidR="00E134FC" w:rsidRPr="00832527" w:rsidRDefault="00E134FC" w:rsidP="00E134FC">
      <w:pPr>
        <w:pStyle w:val="PL"/>
        <w:rPr>
          <w:lang w:val="sv-SE"/>
        </w:rPr>
      </w:pPr>
      <w:r w:rsidRPr="00832527">
        <w:rPr>
          <w:lang w:val="sv-SE"/>
        </w:rPr>
        <w:t xml:space="preserve">      parameters:</w:t>
      </w:r>
    </w:p>
    <w:p w14:paraId="730F8374" w14:textId="77777777" w:rsidR="00E134FC" w:rsidRPr="00616F0C" w:rsidRDefault="00E134FC" w:rsidP="00E134FC">
      <w:pPr>
        <w:pStyle w:val="PL"/>
        <w:rPr>
          <w:lang w:val="en-US"/>
        </w:rPr>
      </w:pPr>
      <w:r w:rsidRPr="00832527">
        <w:rPr>
          <w:lang w:val="sv-SE"/>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lastRenderedPageBreak/>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lastRenderedPageBreak/>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lastRenderedPageBreak/>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lastRenderedPageBreak/>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E4219" w:rsidRDefault="00E134FC" w:rsidP="00E134FC">
      <w:pPr>
        <w:pStyle w:val="PL"/>
        <w:rPr>
          <w:lang w:val="en-US"/>
        </w:rPr>
      </w:pPr>
      <w:r w:rsidRPr="008E4219">
        <w:rPr>
          <w:lang w:val="en-US"/>
        </w:rPr>
        <w:t xml:space="preserve">    </w:t>
      </w:r>
      <w:r>
        <w:rPr>
          <w:lang w:val="en-US"/>
        </w:rPr>
        <w:t>MetaSchema</w:t>
      </w:r>
      <w:r w:rsidRPr="008E4219">
        <w:rPr>
          <w:lang w:val="en-US"/>
        </w:rPr>
        <w:t>:</w:t>
      </w:r>
    </w:p>
    <w:p w14:paraId="40402687" w14:textId="77777777" w:rsidR="00E134FC" w:rsidRPr="008E4219" w:rsidRDefault="00E134FC" w:rsidP="00E134FC">
      <w:pPr>
        <w:pStyle w:val="PL"/>
        <w:rPr>
          <w:lang w:val="en-US"/>
        </w:rPr>
      </w:pPr>
      <w:r>
        <w:rPr>
          <w:lang w:val="en-US"/>
        </w:rPr>
        <w:t xml:space="preserve">      description: Defines the Meta Schema</w:t>
      </w:r>
    </w:p>
    <w:p w14:paraId="7812DB16" w14:textId="77777777" w:rsidR="00E134FC" w:rsidRDefault="00E134FC" w:rsidP="00E134FC">
      <w:pPr>
        <w:pStyle w:val="PL"/>
        <w:rPr>
          <w:lang w:val="en-US"/>
        </w:rPr>
      </w:pPr>
      <w:r w:rsidRPr="008E4219">
        <w:rPr>
          <w:lang w:val="en-US"/>
        </w:rPr>
        <w:t xml:space="preserve">      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9933D5" w:rsidRDefault="00E134FC" w:rsidP="00E134FC">
      <w:pPr>
        <w:pStyle w:val="PL"/>
        <w:rPr>
          <w:lang w:val="en-US"/>
        </w:rPr>
      </w:pPr>
      <w:r w:rsidRPr="000A2355">
        <w:rPr>
          <w:lang w:val="en-US"/>
        </w:rPr>
        <w:t xml:space="preserve">        </w:t>
      </w:r>
      <w:r>
        <w:rPr>
          <w:lang w:val="en-US"/>
        </w:rPr>
        <w:t>schemaId</w:t>
      </w:r>
      <w:r w:rsidRPr="009933D5">
        <w:rPr>
          <w:lang w:val="en-US"/>
        </w:rPr>
        <w:t>:</w:t>
      </w:r>
    </w:p>
    <w:p w14:paraId="1ECD42C6" w14:textId="77777777" w:rsidR="00E134FC" w:rsidRPr="00375AA1" w:rsidRDefault="00E134FC" w:rsidP="00E134FC">
      <w:pPr>
        <w:pStyle w:val="PL"/>
        <w:rPr>
          <w:lang w:val="en-US"/>
        </w:rPr>
      </w:pPr>
      <w:r w:rsidRPr="00375AA1">
        <w:rPr>
          <w:lang w:val="en-US"/>
        </w:rPr>
        <w:t xml:space="preserve">          $ref: '#/components/schemas/</w:t>
      </w:r>
      <w:r>
        <w:rPr>
          <w:lang w:val="en-US"/>
        </w:rPr>
        <w:t>SchemaId</w:t>
      </w:r>
      <w:r w:rsidRPr="00375AA1">
        <w:rPr>
          <w:lang w:val="en-US"/>
        </w:rPr>
        <w:t>'</w:t>
      </w:r>
    </w:p>
    <w:p w14:paraId="43876E29" w14:textId="77777777" w:rsidR="00E134FC" w:rsidRDefault="00E134FC" w:rsidP="00E134FC">
      <w:pPr>
        <w:pStyle w:val="PL"/>
        <w:rPr>
          <w:lang w:val="en-US"/>
        </w:rPr>
      </w:pPr>
      <w:r w:rsidRPr="000A2355">
        <w:rPr>
          <w:lang w:val="en-US"/>
        </w:rPr>
        <w:t xml:space="preserve">        </w:t>
      </w:r>
      <w:r>
        <w:rPr>
          <w:lang w:val="en-US"/>
        </w:rPr>
        <w:t>metaTags</w:t>
      </w:r>
      <w:r w:rsidRPr="009933D5">
        <w:rPr>
          <w:lang w:val="en-US"/>
        </w:rPr>
        <w:t>:</w:t>
      </w:r>
    </w:p>
    <w:p w14:paraId="3D99F8A1" w14:textId="77777777" w:rsidR="00E134FC" w:rsidRDefault="00E134FC" w:rsidP="00E134FC">
      <w:pPr>
        <w:pStyle w:val="PL"/>
        <w:rPr>
          <w:lang w:val="en-US"/>
        </w:rPr>
      </w:pPr>
      <w:r>
        <w:rPr>
          <w:lang w:val="en-US"/>
        </w:rPr>
        <w:t xml:space="preserve">          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lastRenderedPageBreak/>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lastRenderedPageBreak/>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lastRenderedPageBreak/>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lastRenderedPageBreak/>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Pr="00616F0C" w:rsidRDefault="00E134FC" w:rsidP="00E134FC">
      <w:pPr>
        <w:pStyle w:val="PL"/>
        <w:rPr>
          <w:lang w:val="en-US"/>
        </w:rPr>
      </w:pPr>
      <w:r w:rsidRPr="00616F0C">
        <w:rPr>
          <w:lang w:val="en-US"/>
        </w:rPr>
        <w:t xml:space="preserve">          $ref: '#/components/headers/Last-Modified'</w:t>
      </w:r>
    </w:p>
    <w:p w14:paraId="0443EDF0" w14:textId="77777777" w:rsidR="00E134FC" w:rsidRPr="00616F0C" w:rsidRDefault="00E134FC" w:rsidP="0029216D">
      <w:pPr>
        <w:pStyle w:val="Heading1"/>
      </w:pPr>
      <w:bookmarkStart w:id="4723" w:name="_Toc66114988"/>
      <w:bookmarkStart w:id="4724" w:name="_Toc67686499"/>
      <w:bookmarkStart w:id="4725" w:name="_Toc74994788"/>
      <w:bookmarkStart w:id="4726" w:name="_Toc85468045"/>
      <w:bookmarkStart w:id="4727" w:name="_Toc89181535"/>
      <w:bookmarkStart w:id="4728" w:name="_Toc89183093"/>
      <w:bookmarkStart w:id="4729" w:name="_Toc90651395"/>
      <w:bookmarkStart w:id="4730" w:name="_Toc96933545"/>
      <w:bookmarkStart w:id="4731" w:name="_Toc98507383"/>
      <w:bookmarkStart w:id="4732" w:name="_Toc98507836"/>
      <w:bookmarkStart w:id="4733" w:name="_Toc106640839"/>
      <w:bookmarkStart w:id="4734" w:name="historyclause"/>
      <w:bookmarkStart w:id="4735" w:name="_Toc122098713"/>
      <w:r w:rsidRPr="00616F0C">
        <w:t>A.</w:t>
      </w:r>
      <w:r>
        <w:t>3</w:t>
      </w:r>
      <w:r w:rsidRPr="00616F0C">
        <w:tab/>
        <w:t>Nudsf_</w:t>
      </w:r>
      <w:r>
        <w:t>Timer</w:t>
      </w:r>
      <w:r w:rsidRPr="00616F0C">
        <w:t xml:space="preserve"> API</w:t>
      </w:r>
      <w:bookmarkEnd w:id="4723"/>
      <w:bookmarkEnd w:id="4724"/>
      <w:bookmarkEnd w:id="4725"/>
      <w:bookmarkEnd w:id="4726"/>
      <w:bookmarkEnd w:id="4727"/>
      <w:bookmarkEnd w:id="4728"/>
      <w:bookmarkEnd w:id="4729"/>
      <w:bookmarkEnd w:id="4730"/>
      <w:bookmarkEnd w:id="4731"/>
      <w:bookmarkEnd w:id="4732"/>
      <w:bookmarkEnd w:id="4733"/>
      <w:bookmarkEnd w:id="473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E55420">
        <w:t>Nudsf_Timer</w:t>
      </w:r>
    </w:p>
    <w:p w14:paraId="368DB168" w14:textId="7E7E2458"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r w:rsidR="00592550">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60CE9DF"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r w:rsidR="00592550">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lastRenderedPageBreak/>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lastRenderedPageBreak/>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lastRenderedPageBreak/>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332BD2" w:rsidRDefault="00E134FC" w:rsidP="00E134FC">
      <w:pPr>
        <w:pStyle w:val="PL"/>
        <w:rPr>
          <w:lang w:val="sv-SE"/>
        </w:rPr>
      </w:pPr>
      <w:r w:rsidRPr="00616F0C">
        <w:rPr>
          <w:lang w:val="en-US"/>
        </w:rPr>
        <w:t xml:space="preserve">      </w:t>
      </w:r>
      <w:r w:rsidRPr="00332BD2">
        <w:rPr>
          <w:lang w:val="sv-SE"/>
        </w:rPr>
        <w:t>operationId: UpdateTimer</w:t>
      </w:r>
    </w:p>
    <w:p w14:paraId="26C46354" w14:textId="77777777" w:rsidR="00E134FC" w:rsidRPr="00332BD2" w:rsidRDefault="00E134FC" w:rsidP="00E134FC">
      <w:pPr>
        <w:pStyle w:val="PL"/>
        <w:rPr>
          <w:lang w:val="sv-SE"/>
        </w:rPr>
      </w:pPr>
      <w:r w:rsidRPr="00332BD2">
        <w:rPr>
          <w:lang w:val="sv-SE"/>
        </w:rPr>
        <w:t xml:space="preserve">      tags:</w:t>
      </w:r>
    </w:p>
    <w:p w14:paraId="5723560C" w14:textId="77777777" w:rsidR="00E134FC" w:rsidRPr="00332BD2" w:rsidRDefault="00E134FC" w:rsidP="00E134FC">
      <w:pPr>
        <w:pStyle w:val="PL"/>
        <w:rPr>
          <w:lang w:val="sv-SE"/>
        </w:rPr>
      </w:pPr>
      <w:r w:rsidRPr="00332BD2">
        <w:rPr>
          <w:lang w:val="sv-SE"/>
        </w:rPr>
        <w:t xml:space="preserve">      - Timer Update</w:t>
      </w:r>
    </w:p>
    <w:p w14:paraId="01A8DD9C" w14:textId="77777777" w:rsidR="00E134FC" w:rsidRPr="00332BD2" w:rsidRDefault="00E134FC" w:rsidP="00E134FC">
      <w:pPr>
        <w:pStyle w:val="PL"/>
        <w:rPr>
          <w:lang w:val="sv-SE"/>
        </w:rPr>
      </w:pPr>
      <w:r w:rsidRPr="00332BD2">
        <w:rPr>
          <w:lang w:val="sv-SE"/>
        </w:rPr>
        <w:t xml:space="preserve">      parameters:</w:t>
      </w:r>
    </w:p>
    <w:p w14:paraId="464A5594" w14:textId="77777777" w:rsidR="00E134FC" w:rsidRPr="00616F0C" w:rsidRDefault="00E134FC" w:rsidP="00E134FC">
      <w:pPr>
        <w:pStyle w:val="PL"/>
        <w:rPr>
          <w:lang w:val="en-US"/>
        </w:rPr>
      </w:pPr>
      <w:r w:rsidRPr="00332BD2">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lastRenderedPageBreak/>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lastRenderedPageBreak/>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lastRenderedPageBreak/>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lastRenderedPageBreak/>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4736" w:name="_Toc34227122"/>
      <w:bookmarkStart w:id="4737" w:name="_Toc34749837"/>
      <w:bookmarkStart w:id="4738" w:name="_Toc34750397"/>
      <w:bookmarkStart w:id="4739" w:name="_Toc34750587"/>
      <w:bookmarkStart w:id="4740" w:name="_Toc35940993"/>
      <w:bookmarkStart w:id="4741" w:name="_Toc35937426"/>
      <w:bookmarkStart w:id="4742" w:name="_Toc36463820"/>
      <w:bookmarkStart w:id="4743" w:name="_Toc43131776"/>
      <w:bookmarkStart w:id="4744" w:name="_Toc45032611"/>
      <w:bookmarkStart w:id="4745" w:name="_Toc49782305"/>
      <w:bookmarkStart w:id="4746" w:name="_Toc51873741"/>
      <w:bookmarkStart w:id="4747" w:name="_Toc57209237"/>
      <w:bookmarkStart w:id="4748" w:name="_Toc58588580"/>
      <w:bookmarkStart w:id="4749" w:name="_Toc66114989"/>
      <w:bookmarkStart w:id="4750" w:name="_Toc67686500"/>
      <w:bookmarkStart w:id="4751" w:name="_Toc74994789"/>
      <w:bookmarkStart w:id="4752" w:name="_Toc85468046"/>
      <w:bookmarkStart w:id="4753" w:name="_Toc89183094"/>
      <w:bookmarkStart w:id="4754" w:name="_Toc90651396"/>
      <w:bookmarkStart w:id="4755" w:name="_Toc96933546"/>
      <w:bookmarkStart w:id="4756" w:name="_Toc98507384"/>
      <w:bookmarkStart w:id="4757" w:name="_Toc98507837"/>
      <w:bookmarkStart w:id="4758" w:name="_Toc106640840"/>
      <w:bookmarkStart w:id="4759" w:name="_Toc22187605"/>
      <w:bookmarkStart w:id="4760" w:name="_Toc22630827"/>
      <w:bookmarkStart w:id="4761" w:name="_Toc122098714"/>
      <w:r w:rsidRPr="00616F0C">
        <w:lastRenderedPageBreak/>
        <w:t>Annex B (informative):</w:t>
      </w:r>
      <w:r w:rsidRPr="00616F0C">
        <w:br/>
        <w:t>Search Examples</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61"/>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6.15pt;height:50.25pt" o:ole="">
            <v:imagedata r:id="rId85" o:title=""/>
          </v:shape>
          <o:OLEObject Type="Embed" ProgID="Word.Document.12" ShapeID="_x0000_i1061" DrawAspect="Content" ObjectID="_1732711664" r:id="rId86">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9pt;height:131.1pt" o:ole="">
            <v:imagedata r:id="rId87" o:title=""/>
          </v:shape>
          <o:OLEObject Type="Embed" ProgID="Word.Document.12" ShapeID="_x0000_i1062" DrawAspect="Content" ObjectID="_1732711665" r:id="rId88">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5.2pt;height:50.25pt" o:ole="">
            <v:imagedata r:id="rId89" o:title=""/>
          </v:shape>
          <o:OLEObject Type="Embed" ProgID="Word.Document.12" ShapeID="_x0000_i1063" DrawAspect="Content" ObjectID="_1732711666" r:id="rId90">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1"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75pt;height:27.85pt" o:ole="">
            <v:imagedata r:id="rId92" o:title=""/>
          </v:shape>
          <o:OLEObject Type="Embed" ProgID="Word.Document.12" ShapeID="_x0000_i1064" DrawAspect="Content" ObjectID="_1732711667" r:id="rId93">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4762" w:name="_Toc34227123"/>
      <w:bookmarkStart w:id="4763" w:name="_Toc34749838"/>
      <w:bookmarkStart w:id="4764" w:name="_Toc34750398"/>
      <w:bookmarkStart w:id="4765" w:name="_Toc34750588"/>
      <w:bookmarkStart w:id="4766" w:name="_Toc35940994"/>
      <w:bookmarkStart w:id="4767" w:name="_Toc35937427"/>
      <w:bookmarkStart w:id="4768" w:name="_Toc36463821"/>
      <w:bookmarkStart w:id="4769" w:name="_Toc43131777"/>
      <w:bookmarkStart w:id="4770" w:name="_Toc45032612"/>
      <w:bookmarkStart w:id="4771" w:name="_Toc49782306"/>
      <w:bookmarkStart w:id="4772" w:name="_Toc51873742"/>
      <w:bookmarkStart w:id="4773" w:name="_Toc57209238"/>
      <w:bookmarkStart w:id="4774" w:name="_Toc58588581"/>
      <w:bookmarkStart w:id="4775" w:name="_Toc66114990"/>
      <w:bookmarkStart w:id="4776" w:name="_Toc67686501"/>
      <w:bookmarkStart w:id="4777" w:name="_Toc74994790"/>
      <w:bookmarkStart w:id="4778" w:name="_Toc85468047"/>
      <w:bookmarkStart w:id="4779" w:name="_Toc89183095"/>
      <w:bookmarkStart w:id="4780" w:name="_Toc90651397"/>
      <w:bookmarkStart w:id="4781" w:name="_Toc96933547"/>
      <w:bookmarkStart w:id="4782" w:name="_Toc98507385"/>
      <w:bookmarkStart w:id="4783" w:name="_Toc98507838"/>
      <w:bookmarkStart w:id="4784" w:name="_Toc106640841"/>
      <w:bookmarkStart w:id="4785" w:name="_Toc122098715"/>
      <w:r w:rsidRPr="00616F0C">
        <w:t>Annex C (informative):</w:t>
      </w:r>
      <w:r w:rsidRPr="00616F0C">
        <w:br/>
        <w:t>HTTP Multipart Examples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1957F487" w14:textId="77777777" w:rsidR="00E134FC" w:rsidRPr="00616F0C" w:rsidRDefault="00E134FC" w:rsidP="0029216D">
      <w:pPr>
        <w:pStyle w:val="Heading1"/>
        <w:rPr>
          <w:lang w:val="en-US"/>
        </w:rPr>
      </w:pPr>
      <w:bookmarkStart w:id="4786" w:name="_Toc25074014"/>
      <w:bookmarkStart w:id="4787" w:name="_Toc27584654"/>
      <w:bookmarkStart w:id="4788" w:name="_Toc34227124"/>
      <w:bookmarkStart w:id="4789" w:name="_Toc34749839"/>
      <w:bookmarkStart w:id="4790" w:name="_Toc34750399"/>
      <w:bookmarkStart w:id="4791" w:name="_Toc34750589"/>
      <w:bookmarkStart w:id="4792" w:name="_Toc35940995"/>
      <w:bookmarkStart w:id="4793" w:name="_Toc35937428"/>
      <w:bookmarkStart w:id="4794" w:name="_Toc36463822"/>
      <w:bookmarkStart w:id="4795" w:name="_Toc43131778"/>
      <w:bookmarkStart w:id="4796" w:name="_Toc45032613"/>
      <w:bookmarkStart w:id="4797" w:name="_Toc49782307"/>
      <w:bookmarkStart w:id="4798" w:name="_Toc51873743"/>
      <w:bookmarkStart w:id="4799" w:name="_Toc57209239"/>
      <w:bookmarkStart w:id="4800" w:name="_Toc58588582"/>
      <w:bookmarkStart w:id="4801" w:name="_Toc66114991"/>
      <w:bookmarkStart w:id="4802" w:name="_Toc67686502"/>
      <w:bookmarkStart w:id="4803" w:name="_Toc74994791"/>
      <w:bookmarkStart w:id="4804" w:name="_Toc85468048"/>
      <w:bookmarkStart w:id="4805" w:name="_Toc89181536"/>
      <w:bookmarkStart w:id="4806" w:name="_Toc89183096"/>
      <w:bookmarkStart w:id="4807" w:name="_Toc90651398"/>
      <w:bookmarkStart w:id="4808" w:name="_Toc96933548"/>
      <w:bookmarkStart w:id="4809" w:name="_Toc98507386"/>
      <w:bookmarkStart w:id="4810" w:name="_Toc98507839"/>
      <w:bookmarkStart w:id="4811" w:name="_Toc106640842"/>
      <w:bookmarkStart w:id="4812" w:name="_Toc122098716"/>
      <w:r w:rsidRPr="00616F0C">
        <w:rPr>
          <w:lang w:val="en-US"/>
        </w:rPr>
        <w:t>C.1</w:t>
      </w:r>
      <w:r w:rsidRPr="00616F0C">
        <w:rPr>
          <w:lang w:val="en-US"/>
        </w:rPr>
        <w:tab/>
        <w:t>General</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4813" w:name="_Toc34227125"/>
      <w:bookmarkStart w:id="4814" w:name="_Toc34749840"/>
      <w:bookmarkStart w:id="4815" w:name="_Toc34750400"/>
      <w:bookmarkStart w:id="4816" w:name="_Toc34750590"/>
      <w:bookmarkStart w:id="4817" w:name="_Toc35940996"/>
      <w:bookmarkStart w:id="4818" w:name="_Toc35937429"/>
      <w:bookmarkStart w:id="4819" w:name="_Toc36463823"/>
      <w:bookmarkStart w:id="4820" w:name="_Toc43131779"/>
      <w:bookmarkStart w:id="4821" w:name="_Toc45032614"/>
      <w:bookmarkStart w:id="4822" w:name="_Toc49782308"/>
      <w:bookmarkStart w:id="4823" w:name="_Toc51873744"/>
      <w:bookmarkStart w:id="4824" w:name="_Toc57209240"/>
      <w:bookmarkStart w:id="4825" w:name="_Toc58588583"/>
      <w:bookmarkStart w:id="4826" w:name="_Toc66114992"/>
      <w:bookmarkStart w:id="4827" w:name="_Toc67686503"/>
      <w:bookmarkStart w:id="4828" w:name="_Toc74994792"/>
      <w:bookmarkStart w:id="4829" w:name="_Toc85468049"/>
      <w:bookmarkStart w:id="4830" w:name="_Toc89181537"/>
      <w:bookmarkStart w:id="4831" w:name="_Toc89183097"/>
      <w:bookmarkStart w:id="4832" w:name="_Toc90651399"/>
      <w:bookmarkStart w:id="4833" w:name="_Toc96933549"/>
      <w:bookmarkStart w:id="4834" w:name="_Toc98507387"/>
      <w:bookmarkStart w:id="4835" w:name="_Toc98507840"/>
      <w:bookmarkStart w:id="4836" w:name="_Toc106640843"/>
      <w:bookmarkStart w:id="4837" w:name="_Toc122098717"/>
      <w:r w:rsidRPr="00616F0C">
        <w:rPr>
          <w:lang w:val="en-US"/>
        </w:rPr>
        <w:t>C.2</w:t>
      </w:r>
      <w:r w:rsidRPr="00616F0C">
        <w:rPr>
          <w:lang w:val="en-US"/>
        </w:rPr>
        <w:tab/>
        <w:t>Example HTTP multipart Record</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4838" w:name="_Toc34227126"/>
      <w:bookmarkStart w:id="4839" w:name="_Toc34749841"/>
      <w:bookmarkStart w:id="4840" w:name="_Toc34750401"/>
      <w:bookmarkStart w:id="4841" w:name="_Toc34750591"/>
      <w:bookmarkStart w:id="4842" w:name="_Toc35940997"/>
      <w:bookmarkStart w:id="4843" w:name="_Toc35937430"/>
      <w:bookmarkStart w:id="4844" w:name="_Toc36463824"/>
      <w:bookmarkStart w:id="4845" w:name="_Toc43131780"/>
      <w:bookmarkStart w:id="4846" w:name="_Toc45032615"/>
      <w:bookmarkStart w:id="4847" w:name="_Toc49782309"/>
      <w:bookmarkStart w:id="4848" w:name="_Toc51873745"/>
      <w:bookmarkStart w:id="4849" w:name="_Toc57209241"/>
      <w:bookmarkStart w:id="4850" w:name="_Toc58588584"/>
      <w:bookmarkStart w:id="4851" w:name="_Toc66114993"/>
      <w:bookmarkStart w:id="4852" w:name="_Toc67686504"/>
      <w:bookmarkStart w:id="4853" w:name="_Toc74994793"/>
      <w:bookmarkStart w:id="4854" w:name="_Toc85468050"/>
      <w:bookmarkStart w:id="4855" w:name="_Toc89181538"/>
      <w:bookmarkStart w:id="4856" w:name="_Toc89183098"/>
      <w:bookmarkStart w:id="4857" w:name="_Toc90651400"/>
      <w:bookmarkStart w:id="4858" w:name="_Toc96933550"/>
      <w:bookmarkStart w:id="4859" w:name="_Toc98507388"/>
      <w:bookmarkStart w:id="4860" w:name="_Toc98507841"/>
      <w:bookmarkStart w:id="4861" w:name="_Toc106640844"/>
      <w:bookmarkStart w:id="4862" w:name="_Toc122098718"/>
      <w:r w:rsidRPr="00616F0C">
        <w:rPr>
          <w:lang w:val="en-US"/>
        </w:rPr>
        <w:t>C.3</w:t>
      </w:r>
      <w:r w:rsidRPr="00616F0C">
        <w:rPr>
          <w:lang w:val="en-US"/>
        </w:rPr>
        <w:tab/>
        <w:t>Example HTTP multipart BlockCollection</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w:t>
      </w:r>
      <w:r w:rsidRPr="00616F0C">
        <w:rPr>
          <w:lang w:val="en-US"/>
        </w:rPr>
        <w:lastRenderedPageBreak/>
        <w:t>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4863" w:name="_Toc43131781"/>
      <w:bookmarkStart w:id="4864" w:name="_Toc45032616"/>
      <w:bookmarkStart w:id="4865" w:name="_Toc49782310"/>
      <w:bookmarkStart w:id="4866" w:name="_Toc51873746"/>
      <w:bookmarkStart w:id="4867" w:name="_Toc57209242"/>
      <w:bookmarkStart w:id="4868" w:name="_Toc58588585"/>
      <w:bookmarkStart w:id="4869" w:name="_Toc66114994"/>
      <w:bookmarkStart w:id="4870" w:name="_Toc67686505"/>
      <w:bookmarkStart w:id="4871" w:name="_Toc74994794"/>
      <w:bookmarkStart w:id="4872" w:name="_Toc85468051"/>
      <w:bookmarkStart w:id="4873" w:name="_Toc89181539"/>
      <w:bookmarkStart w:id="4874" w:name="_Toc89183099"/>
      <w:bookmarkStart w:id="4875" w:name="_Toc90651401"/>
      <w:bookmarkStart w:id="4876" w:name="_Toc96933551"/>
      <w:bookmarkStart w:id="4877" w:name="_Toc98507389"/>
      <w:bookmarkStart w:id="4878" w:name="_Toc98507842"/>
      <w:bookmarkStart w:id="4879" w:name="_Toc106640845"/>
      <w:bookmarkStart w:id="4880" w:name="_Toc122098719"/>
      <w:r>
        <w:rPr>
          <w:lang w:val="en-US"/>
        </w:rPr>
        <w:t>C.4</w:t>
      </w:r>
      <w:r w:rsidRPr="00616F0C">
        <w:rPr>
          <w:lang w:val="en-US"/>
        </w:rPr>
        <w:tab/>
        <w:t>Example HTTP multipart Record</w:t>
      </w:r>
      <w:r>
        <w:rPr>
          <w:lang w:val="en-US"/>
        </w:rPr>
        <w:t>Notification</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6738A5B" w14:textId="77777777" w:rsidR="00E134FC" w:rsidRPr="00616F0C" w:rsidRDefault="00E134FC" w:rsidP="00E134FC">
      <w:pPr>
        <w:pStyle w:val="Heading8"/>
      </w:pPr>
      <w:bookmarkStart w:id="4881" w:name="_Toc34227127"/>
      <w:bookmarkStart w:id="4882" w:name="_Toc34749842"/>
      <w:bookmarkStart w:id="4883" w:name="_Toc34750402"/>
      <w:bookmarkStart w:id="4884" w:name="_Toc34750592"/>
      <w:bookmarkStart w:id="4885" w:name="_Toc35940998"/>
      <w:bookmarkStart w:id="4886" w:name="_Toc35937431"/>
      <w:bookmarkStart w:id="4887" w:name="_Toc36463825"/>
      <w:bookmarkStart w:id="4888" w:name="_Toc43131782"/>
      <w:bookmarkStart w:id="4889" w:name="_Toc45032617"/>
      <w:bookmarkStart w:id="4890" w:name="_Toc49782311"/>
      <w:bookmarkStart w:id="4891" w:name="_Toc51873747"/>
      <w:bookmarkStart w:id="4892" w:name="_Toc57209243"/>
      <w:bookmarkStart w:id="4893" w:name="_Toc58588586"/>
      <w:bookmarkStart w:id="4894" w:name="_Toc66114995"/>
      <w:bookmarkStart w:id="4895" w:name="_Toc67686506"/>
      <w:bookmarkStart w:id="4896" w:name="_Toc74994795"/>
      <w:bookmarkStart w:id="4897" w:name="_Toc85468052"/>
      <w:bookmarkStart w:id="4898" w:name="_Toc89183100"/>
      <w:bookmarkStart w:id="4899" w:name="_Toc90651402"/>
      <w:bookmarkStart w:id="4900" w:name="_Toc96933552"/>
      <w:bookmarkStart w:id="4901" w:name="_Toc98507390"/>
      <w:bookmarkStart w:id="4902" w:name="_Toc98507843"/>
      <w:bookmarkStart w:id="4903" w:name="_Toc106640846"/>
      <w:bookmarkStart w:id="4904" w:name="_Toc122098720"/>
      <w:r w:rsidRPr="00616F0C">
        <w:lastRenderedPageBreak/>
        <w:t>Annex D (informative):</w:t>
      </w:r>
      <w:r w:rsidRPr="00616F0C">
        <w:br/>
        <w:t>Change history</w:t>
      </w:r>
      <w:bookmarkEnd w:id="4759"/>
      <w:bookmarkEnd w:id="476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bookmarkEnd w:id="4734"/>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bl>
    <w:p w14:paraId="6AE5F0B0" w14:textId="77777777" w:rsidR="00080512" w:rsidRDefault="00080512" w:rsidP="00E134FC"/>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E8F3EE" w14:textId="77777777" w:rsidR="005944B4" w:rsidRDefault="005944B4">
      <w:r>
        <w:separator/>
      </w:r>
    </w:p>
  </w:endnote>
  <w:endnote w:type="continuationSeparator" w:id="0">
    <w:p w14:paraId="4DA4886D" w14:textId="77777777" w:rsidR="005944B4" w:rsidRDefault="00594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E46C7" w:rsidRDefault="000E46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093498" w14:textId="77777777" w:rsidR="005944B4" w:rsidRDefault="005944B4">
      <w:r>
        <w:separator/>
      </w:r>
    </w:p>
  </w:footnote>
  <w:footnote w:type="continuationSeparator" w:id="0">
    <w:p w14:paraId="42AEA6B5" w14:textId="77777777" w:rsidR="005944B4" w:rsidRDefault="005944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B371024" w:rsidR="000E46C7" w:rsidRDefault="000E46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4E26">
      <w:rPr>
        <w:rFonts w:ascii="Arial" w:hAnsi="Arial" w:cs="Arial"/>
        <w:b/>
        <w:noProof/>
        <w:sz w:val="18"/>
        <w:szCs w:val="18"/>
      </w:rPr>
      <w:t>3GPP TS 29.598 V18.0.0 (2022-12)</w:t>
    </w:r>
    <w:r>
      <w:rPr>
        <w:rFonts w:ascii="Arial" w:hAnsi="Arial" w:cs="Arial"/>
        <w:b/>
        <w:sz w:val="18"/>
        <w:szCs w:val="18"/>
      </w:rPr>
      <w:fldChar w:fldCharType="end"/>
    </w:r>
  </w:p>
  <w:p w14:paraId="7A6BC72E" w14:textId="77777777" w:rsidR="000E46C7" w:rsidRDefault="000E46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123CB">
      <w:rPr>
        <w:rFonts w:ascii="Arial" w:hAnsi="Arial" w:cs="Arial"/>
        <w:b/>
        <w:noProof/>
        <w:sz w:val="18"/>
        <w:szCs w:val="18"/>
      </w:rPr>
      <w:t>104</w:t>
    </w:r>
    <w:r>
      <w:rPr>
        <w:rFonts w:ascii="Arial" w:hAnsi="Arial" w:cs="Arial"/>
        <w:b/>
        <w:sz w:val="18"/>
        <w:szCs w:val="18"/>
      </w:rPr>
      <w:fldChar w:fldCharType="end"/>
    </w:r>
  </w:p>
  <w:p w14:paraId="13C538E8" w14:textId="5C776EE0" w:rsidR="000E46C7" w:rsidRDefault="000E46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4E26">
      <w:rPr>
        <w:rFonts w:ascii="Arial" w:hAnsi="Arial" w:cs="Arial"/>
        <w:b/>
        <w:noProof/>
        <w:sz w:val="18"/>
        <w:szCs w:val="18"/>
      </w:rPr>
      <w:t>Release 18</w:t>
    </w:r>
    <w:r>
      <w:rPr>
        <w:rFonts w:ascii="Arial" w:hAnsi="Arial" w:cs="Arial"/>
        <w:b/>
        <w:sz w:val="18"/>
        <w:szCs w:val="18"/>
      </w:rPr>
      <w:fldChar w:fldCharType="end"/>
    </w:r>
  </w:p>
  <w:p w14:paraId="1024E63D" w14:textId="77777777" w:rsidR="000E46C7" w:rsidRDefault="000E46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5833698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15089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08315821">
    <w:abstractNumId w:val="11"/>
  </w:num>
  <w:num w:numId="4" w16cid:durableId="1026904126">
    <w:abstractNumId w:val="16"/>
  </w:num>
  <w:num w:numId="5" w16cid:durableId="491605446">
    <w:abstractNumId w:val="15"/>
  </w:num>
  <w:num w:numId="6" w16cid:durableId="1070932347">
    <w:abstractNumId w:val="13"/>
  </w:num>
  <w:num w:numId="7" w16cid:durableId="1627933810">
    <w:abstractNumId w:val="14"/>
  </w:num>
  <w:num w:numId="8" w16cid:durableId="110711501">
    <w:abstractNumId w:val="12"/>
  </w:num>
  <w:num w:numId="9" w16cid:durableId="891577564">
    <w:abstractNumId w:val="2"/>
  </w:num>
  <w:num w:numId="10" w16cid:durableId="1824857081">
    <w:abstractNumId w:val="1"/>
  </w:num>
  <w:num w:numId="11" w16cid:durableId="67653095">
    <w:abstractNumId w:val="0"/>
  </w:num>
  <w:num w:numId="12" w16cid:durableId="627198535">
    <w:abstractNumId w:val="9"/>
  </w:num>
  <w:num w:numId="13" w16cid:durableId="144932560">
    <w:abstractNumId w:val="7"/>
  </w:num>
  <w:num w:numId="14" w16cid:durableId="64648461">
    <w:abstractNumId w:val="6"/>
  </w:num>
  <w:num w:numId="15" w16cid:durableId="533930400">
    <w:abstractNumId w:val="5"/>
  </w:num>
  <w:num w:numId="16" w16cid:durableId="2143185402">
    <w:abstractNumId w:val="4"/>
  </w:num>
  <w:num w:numId="17" w16cid:durableId="942569397">
    <w:abstractNumId w:val="8"/>
  </w:num>
  <w:num w:numId="18" w16cid:durableId="98501561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0C9C"/>
    <w:rsid w:val="000C47C3"/>
    <w:rsid w:val="000D58AB"/>
    <w:rsid w:val="000E33A5"/>
    <w:rsid w:val="000E46C7"/>
    <w:rsid w:val="001227DE"/>
    <w:rsid w:val="00133525"/>
    <w:rsid w:val="001A4C42"/>
    <w:rsid w:val="001A7420"/>
    <w:rsid w:val="001B6637"/>
    <w:rsid w:val="001C21C3"/>
    <w:rsid w:val="001D02C2"/>
    <w:rsid w:val="001E5635"/>
    <w:rsid w:val="001F0C1D"/>
    <w:rsid w:val="001F1132"/>
    <w:rsid w:val="001F168B"/>
    <w:rsid w:val="002123CB"/>
    <w:rsid w:val="002347A2"/>
    <w:rsid w:val="002675F0"/>
    <w:rsid w:val="002760EE"/>
    <w:rsid w:val="0029216D"/>
    <w:rsid w:val="002B6339"/>
    <w:rsid w:val="002E00EE"/>
    <w:rsid w:val="003172DC"/>
    <w:rsid w:val="0035462D"/>
    <w:rsid w:val="00356555"/>
    <w:rsid w:val="00363EFC"/>
    <w:rsid w:val="003765B8"/>
    <w:rsid w:val="003C3971"/>
    <w:rsid w:val="003D5232"/>
    <w:rsid w:val="00423334"/>
    <w:rsid w:val="004345EC"/>
    <w:rsid w:val="00465515"/>
    <w:rsid w:val="00473E88"/>
    <w:rsid w:val="0049751D"/>
    <w:rsid w:val="004C30AC"/>
    <w:rsid w:val="004D3578"/>
    <w:rsid w:val="004E213A"/>
    <w:rsid w:val="004F0988"/>
    <w:rsid w:val="004F3340"/>
    <w:rsid w:val="0053388B"/>
    <w:rsid w:val="00535773"/>
    <w:rsid w:val="00543E6C"/>
    <w:rsid w:val="00565087"/>
    <w:rsid w:val="00592550"/>
    <w:rsid w:val="005938A1"/>
    <w:rsid w:val="005944B4"/>
    <w:rsid w:val="00597B11"/>
    <w:rsid w:val="005D1638"/>
    <w:rsid w:val="005D2E01"/>
    <w:rsid w:val="005D7526"/>
    <w:rsid w:val="005E4BB2"/>
    <w:rsid w:val="005F788A"/>
    <w:rsid w:val="00602AEA"/>
    <w:rsid w:val="00614FDF"/>
    <w:rsid w:val="00625D61"/>
    <w:rsid w:val="0063543D"/>
    <w:rsid w:val="00647114"/>
    <w:rsid w:val="00683732"/>
    <w:rsid w:val="006912E9"/>
    <w:rsid w:val="006A323F"/>
    <w:rsid w:val="006B30D0"/>
    <w:rsid w:val="006C3D95"/>
    <w:rsid w:val="006C6B19"/>
    <w:rsid w:val="006E5C86"/>
    <w:rsid w:val="00701116"/>
    <w:rsid w:val="0071174C"/>
    <w:rsid w:val="00713C44"/>
    <w:rsid w:val="00734A5B"/>
    <w:rsid w:val="0074026F"/>
    <w:rsid w:val="007429F6"/>
    <w:rsid w:val="00744E76"/>
    <w:rsid w:val="00765EA3"/>
    <w:rsid w:val="007675A9"/>
    <w:rsid w:val="00774DA4"/>
    <w:rsid w:val="00781F0F"/>
    <w:rsid w:val="007B600E"/>
    <w:rsid w:val="007F0F4A"/>
    <w:rsid w:val="008028A4"/>
    <w:rsid w:val="00830747"/>
    <w:rsid w:val="008768CA"/>
    <w:rsid w:val="008A0548"/>
    <w:rsid w:val="008C384C"/>
    <w:rsid w:val="008C7478"/>
    <w:rsid w:val="008E16EE"/>
    <w:rsid w:val="008E2D68"/>
    <w:rsid w:val="008E6756"/>
    <w:rsid w:val="0090271F"/>
    <w:rsid w:val="00902E23"/>
    <w:rsid w:val="009114D7"/>
    <w:rsid w:val="0091348E"/>
    <w:rsid w:val="00917CCB"/>
    <w:rsid w:val="00933FB0"/>
    <w:rsid w:val="00942EC2"/>
    <w:rsid w:val="009805A7"/>
    <w:rsid w:val="009C70DD"/>
    <w:rsid w:val="009D3827"/>
    <w:rsid w:val="009F37B7"/>
    <w:rsid w:val="00A10F02"/>
    <w:rsid w:val="00A164B4"/>
    <w:rsid w:val="00A26956"/>
    <w:rsid w:val="00A27486"/>
    <w:rsid w:val="00A53724"/>
    <w:rsid w:val="00A56066"/>
    <w:rsid w:val="00A73129"/>
    <w:rsid w:val="00A82346"/>
    <w:rsid w:val="00A87859"/>
    <w:rsid w:val="00A92BA1"/>
    <w:rsid w:val="00A94E26"/>
    <w:rsid w:val="00A95A32"/>
    <w:rsid w:val="00A977B1"/>
    <w:rsid w:val="00AB1C91"/>
    <w:rsid w:val="00AB4A5D"/>
    <w:rsid w:val="00AC6BC6"/>
    <w:rsid w:val="00AC78E7"/>
    <w:rsid w:val="00AE65E2"/>
    <w:rsid w:val="00AF1460"/>
    <w:rsid w:val="00B15449"/>
    <w:rsid w:val="00B93086"/>
    <w:rsid w:val="00BA19ED"/>
    <w:rsid w:val="00BA4B8D"/>
    <w:rsid w:val="00BA6C9B"/>
    <w:rsid w:val="00BC0F7D"/>
    <w:rsid w:val="00BD7D31"/>
    <w:rsid w:val="00BE3255"/>
    <w:rsid w:val="00BF128E"/>
    <w:rsid w:val="00C074DD"/>
    <w:rsid w:val="00C1496A"/>
    <w:rsid w:val="00C33079"/>
    <w:rsid w:val="00C45231"/>
    <w:rsid w:val="00C551FF"/>
    <w:rsid w:val="00C72833"/>
    <w:rsid w:val="00C80F1D"/>
    <w:rsid w:val="00C91962"/>
    <w:rsid w:val="00C93F40"/>
    <w:rsid w:val="00CA17F9"/>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025B5"/>
    <w:rsid w:val="00E134FC"/>
    <w:rsid w:val="00E16509"/>
    <w:rsid w:val="00E44582"/>
    <w:rsid w:val="00E55420"/>
    <w:rsid w:val="00E66078"/>
    <w:rsid w:val="00E77645"/>
    <w:rsid w:val="00EA15B0"/>
    <w:rsid w:val="00EA5EA7"/>
    <w:rsid w:val="00EC014D"/>
    <w:rsid w:val="00EC4A25"/>
    <w:rsid w:val="00EF608C"/>
    <w:rsid w:val="00F025A2"/>
    <w:rsid w:val="00F04712"/>
    <w:rsid w:val="00F13360"/>
    <w:rsid w:val="00F22EC7"/>
    <w:rsid w:val="00F325C8"/>
    <w:rsid w:val="00F653B8"/>
    <w:rsid w:val="00F9008D"/>
    <w:rsid w:val="00FA1266"/>
    <w:rsid w:val="00FC1192"/>
    <w:rsid w:val="00FD4AFF"/>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oleObject" Target="embeddings/Microsoft_Visio_2003-2010_Drawing14.vsd"/><Relationship Id="rId47" Type="http://schemas.openxmlformats.org/officeDocument/2006/relationships/image" Target="media/image20.emf"/><Relationship Id="rId50" Type="http://schemas.openxmlformats.org/officeDocument/2006/relationships/oleObject" Target="embeddings/Microsoft_Visio_2003-2010_Drawing18.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24.vsd"/><Relationship Id="rId76" Type="http://schemas.openxmlformats.org/officeDocument/2006/relationships/oleObject" Target="embeddings/Microsoft_Visio_2003-2010_Drawing28.vsd"/><Relationship Id="rId84" Type="http://schemas.openxmlformats.org/officeDocument/2006/relationships/oleObject" Target="embeddings/Microsoft_Visio_2003-2010_Drawing31.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image" Target="media/image15.emf"/><Relationship Id="rId40" Type="http://schemas.openxmlformats.org/officeDocument/2006/relationships/oleObject" Target="embeddings/Microsoft_Visio_2003-2010_Drawing13.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vsdx"/><Relationship Id="rId66" Type="http://schemas.openxmlformats.org/officeDocument/2006/relationships/oleObject" Target="embeddings/Microsoft_Visio_2003-2010_Drawing23.vsd"/><Relationship Id="rId74" Type="http://schemas.openxmlformats.org/officeDocument/2006/relationships/oleObject" Target="embeddings/Microsoft_Visio_2003-2010_Drawing27.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0.vsd"/><Relationship Id="rId90" Type="http://schemas.openxmlformats.org/officeDocument/2006/relationships/package" Target="embeddings/Microsoft_Word_Document5.docx"/><Relationship Id="rId95" Type="http://schemas.openxmlformats.org/officeDocument/2006/relationships/footer" Target="footer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7.vsd"/><Relationship Id="rId56" Type="http://schemas.openxmlformats.org/officeDocument/2006/relationships/oleObject" Target="embeddings/Microsoft_Visio_2003-2010_Drawing21.vsd"/><Relationship Id="rId64" Type="http://schemas.openxmlformats.org/officeDocument/2006/relationships/oleObject" Target="embeddings/Microsoft_Visio_2003-2010_Drawing22.vsd"/><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80" Type="http://schemas.openxmlformats.org/officeDocument/2006/relationships/package" Target="embeddings/Microsoft_Visio_Drawing3.vsdx"/><Relationship Id="rId85" Type="http://schemas.openxmlformats.org/officeDocument/2006/relationships/image" Target="media/image39.emf"/><Relationship Id="rId93" Type="http://schemas.openxmlformats.org/officeDocument/2006/relationships/package" Target="embeddings/Microsoft_Word_Document6.doc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2.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4.docx"/><Relationship Id="rId91" Type="http://schemas.openxmlformats.org/officeDocument/2006/relationships/hyperlink" Target="https://bottlecaps.de/rr/ui" TargetMode="External"/><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package" Target="embeddings/Microsoft_Word_Document.docx"/><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A8C2DD-58AE-4877-86B2-DF20C8D47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1379</TotalTime>
  <Pages>124</Pages>
  <Words>39375</Words>
  <Characters>224440</Characters>
  <Application>Microsoft Office Word</Application>
  <DocSecurity>0</DocSecurity>
  <Lines>1870</Lines>
  <Paragraphs>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263289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23.003_CR0648R5_(Rel-18)_eNPN_Ph2</cp:lastModifiedBy>
  <cp:revision>26</cp:revision>
  <cp:lastPrinted>2019-02-25T14:05:00Z</cp:lastPrinted>
  <dcterms:created xsi:type="dcterms:W3CDTF">2022-03-18T13:52:00Z</dcterms:created>
  <dcterms:modified xsi:type="dcterms:W3CDTF">2022-12-16T14:56:00Z</dcterms:modified>
</cp:coreProperties>
</file>