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A132" w14:textId="14763EB0" w:rsidR="00E8629F" w:rsidRPr="0009205F" w:rsidRDefault="00E8629F" w:rsidP="00AB50BD">
      <w:pPr>
        <w:pStyle w:val="ZA"/>
        <w:framePr w:wrap="notBeside"/>
        <w:ind w:left="284" w:hanging="284"/>
        <w:rPr>
          <w:lang w:val="en-US"/>
        </w:rPr>
      </w:pPr>
      <w:bookmarkStart w:id="0" w:name="page1"/>
      <w:bookmarkStart w:id="1" w:name="_GoBack"/>
      <w:bookmarkEnd w:id="1"/>
      <w:r w:rsidRPr="0009205F">
        <w:rPr>
          <w:sz w:val="64"/>
          <w:lang w:val="en-US"/>
        </w:rPr>
        <w:t>3GPP T</w:t>
      </w:r>
      <w:r w:rsidR="004D00A1">
        <w:rPr>
          <w:sz w:val="64"/>
          <w:lang w:val="en-US"/>
        </w:rPr>
        <w:t>S</w:t>
      </w:r>
      <w:r w:rsidRPr="0009205F">
        <w:rPr>
          <w:sz w:val="64"/>
          <w:lang w:val="en-US"/>
        </w:rPr>
        <w:t xml:space="preserve"> </w:t>
      </w:r>
      <w:r w:rsidR="001C5473" w:rsidRPr="0009205F">
        <w:rPr>
          <w:sz w:val="64"/>
          <w:lang w:val="en-US"/>
        </w:rPr>
        <w:t>29</w:t>
      </w:r>
      <w:r w:rsidRPr="0009205F">
        <w:rPr>
          <w:sz w:val="64"/>
          <w:lang w:val="en-US"/>
        </w:rPr>
        <w:t>.</w:t>
      </w:r>
      <w:r w:rsidR="002526AE">
        <w:rPr>
          <w:sz w:val="64"/>
          <w:lang w:val="en-US"/>
        </w:rPr>
        <w:t>5</w:t>
      </w:r>
      <w:r w:rsidR="005B42E3">
        <w:rPr>
          <w:sz w:val="64"/>
          <w:lang w:val="en-US"/>
        </w:rPr>
        <w:t>72</w:t>
      </w:r>
      <w:r w:rsidRPr="0009205F">
        <w:rPr>
          <w:sz w:val="64"/>
          <w:lang w:val="en-US"/>
        </w:rPr>
        <w:t xml:space="preserve"> </w:t>
      </w:r>
      <w:r w:rsidRPr="0009205F">
        <w:rPr>
          <w:lang w:val="en-US"/>
        </w:rPr>
        <w:t>V</w:t>
      </w:r>
      <w:r w:rsidR="000E6AC7">
        <w:rPr>
          <w:lang w:val="en-US"/>
        </w:rPr>
        <w:t>1</w:t>
      </w:r>
      <w:r w:rsidR="00DE2021">
        <w:rPr>
          <w:lang w:val="en-US"/>
        </w:rPr>
        <w:t>6</w:t>
      </w:r>
      <w:r w:rsidRPr="0009205F">
        <w:rPr>
          <w:lang w:val="en-US"/>
        </w:rPr>
        <w:t>.</w:t>
      </w:r>
      <w:r w:rsidR="00E25DFF">
        <w:rPr>
          <w:lang w:val="en-US"/>
        </w:rPr>
        <w:t>1</w:t>
      </w:r>
      <w:r w:rsidRPr="0009205F">
        <w:rPr>
          <w:lang w:val="en-US"/>
        </w:rPr>
        <w:t>.</w:t>
      </w:r>
      <w:r w:rsidR="00BF65EA" w:rsidRPr="0009205F">
        <w:rPr>
          <w:lang w:val="en-US"/>
        </w:rPr>
        <w:t>0</w:t>
      </w:r>
      <w:r w:rsidRPr="0009205F">
        <w:rPr>
          <w:lang w:val="en-US"/>
        </w:rPr>
        <w:t xml:space="preserve"> </w:t>
      </w:r>
      <w:r w:rsidRPr="0009205F">
        <w:rPr>
          <w:sz w:val="32"/>
          <w:lang w:val="en-US"/>
        </w:rPr>
        <w:t>(</w:t>
      </w:r>
      <w:r w:rsidR="001C5473" w:rsidRPr="0009205F">
        <w:rPr>
          <w:sz w:val="32"/>
          <w:lang w:val="en-US"/>
        </w:rPr>
        <w:t>201</w:t>
      </w:r>
      <w:r w:rsidR="00295232">
        <w:rPr>
          <w:sz w:val="32"/>
          <w:lang w:val="en-US"/>
        </w:rPr>
        <w:t>9</w:t>
      </w:r>
      <w:r w:rsidRPr="0009205F">
        <w:rPr>
          <w:sz w:val="32"/>
          <w:lang w:val="en-US"/>
        </w:rPr>
        <w:t>-</w:t>
      </w:r>
      <w:r w:rsidR="00E25DFF">
        <w:rPr>
          <w:sz w:val="32"/>
          <w:lang w:val="en-US"/>
        </w:rPr>
        <w:t>1</w:t>
      </w:r>
      <w:r w:rsidR="005E5ECB">
        <w:rPr>
          <w:sz w:val="32"/>
          <w:lang w:val="en-US"/>
        </w:rPr>
        <w:t>2</w:t>
      </w:r>
      <w:r w:rsidRPr="0009205F">
        <w:rPr>
          <w:sz w:val="32"/>
          <w:lang w:val="en-US"/>
        </w:rPr>
        <w:t>)</w:t>
      </w:r>
    </w:p>
    <w:p w14:paraId="17C5E411" w14:textId="77777777" w:rsidR="00E8629F" w:rsidRPr="00244325" w:rsidRDefault="00E8629F">
      <w:pPr>
        <w:pStyle w:val="ZB"/>
        <w:framePr w:wrap="notBeside"/>
        <w:rPr>
          <w:lang w:val="en-US"/>
        </w:rPr>
      </w:pPr>
      <w:r w:rsidRPr="00244325">
        <w:rPr>
          <w:lang w:val="en-US"/>
        </w:rPr>
        <w:t xml:space="preserve">Technical </w:t>
      </w:r>
      <w:r w:rsidR="00F50B4F">
        <w:rPr>
          <w:lang w:val="en-US"/>
        </w:rPr>
        <w:t>Specification</w:t>
      </w:r>
    </w:p>
    <w:p w14:paraId="1DCB1F0B" w14:textId="77777777" w:rsidR="00E8629F" w:rsidRPr="00235394" w:rsidRDefault="00E8629F">
      <w:pPr>
        <w:pStyle w:val="ZT"/>
        <w:framePr w:wrap="notBeside"/>
      </w:pPr>
      <w:r w:rsidRPr="00235394">
        <w:t>3rd Generation Partnership Project;</w:t>
      </w:r>
    </w:p>
    <w:p w14:paraId="1472ABAF" w14:textId="77777777" w:rsidR="00E8629F" w:rsidRPr="00235394" w:rsidRDefault="00E8629F">
      <w:pPr>
        <w:pStyle w:val="ZT"/>
        <w:framePr w:wrap="notBeside"/>
      </w:pPr>
      <w:r w:rsidRPr="00235394">
        <w:t xml:space="preserve">Technical Specification Group </w:t>
      </w:r>
      <w:r w:rsidR="001C5473">
        <w:t>Core Network and Terminals</w:t>
      </w:r>
      <w:r w:rsidRPr="00235394">
        <w:t>;</w:t>
      </w:r>
    </w:p>
    <w:p w14:paraId="0E312561" w14:textId="77777777" w:rsidR="00E8629F" w:rsidRPr="00235394" w:rsidRDefault="001C5473">
      <w:pPr>
        <w:pStyle w:val="ZT"/>
        <w:framePr w:wrap="notBeside"/>
      </w:pPr>
      <w:r>
        <w:rPr>
          <w:lang w:eastAsia="zh-CN"/>
        </w:rPr>
        <w:t>5G System</w:t>
      </w:r>
      <w:r w:rsidR="00E8629F" w:rsidRPr="00235394">
        <w:t>;</w:t>
      </w:r>
    </w:p>
    <w:p w14:paraId="0E73B4B0" w14:textId="77777777" w:rsidR="00E8629F" w:rsidRDefault="009B6F9D">
      <w:pPr>
        <w:pStyle w:val="ZT"/>
        <w:framePr w:wrap="notBeside"/>
      </w:pPr>
      <w:r>
        <w:t>Location Management</w:t>
      </w:r>
      <w:r w:rsidR="00635CF4">
        <w:t xml:space="preserve"> Services</w:t>
      </w:r>
      <w:r w:rsidR="002526AE">
        <w:t>;</w:t>
      </w:r>
    </w:p>
    <w:p w14:paraId="07E76B21" w14:textId="77777777" w:rsidR="002526AE" w:rsidRPr="00235394" w:rsidRDefault="00452A7E">
      <w:pPr>
        <w:pStyle w:val="ZT"/>
        <w:framePr w:wrap="notBeside"/>
      </w:pPr>
      <w:r>
        <w:t xml:space="preserve">Stage </w:t>
      </w:r>
      <w:r w:rsidR="002526AE">
        <w:t>3</w:t>
      </w:r>
    </w:p>
    <w:p w14:paraId="54058463" w14:textId="20DC3CB3"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792552">
        <w:rPr>
          <w:rStyle w:val="ZGSM"/>
        </w:rPr>
        <w:t>6</w:t>
      </w:r>
      <w:r w:rsidRPr="00235394">
        <w:t>)</w:t>
      </w:r>
    </w:p>
    <w:p w14:paraId="72B4BB07" w14:textId="2063EB48" w:rsidR="00A20628" w:rsidRPr="00475454" w:rsidRDefault="007211B4" w:rsidP="00A20628">
      <w:pPr>
        <w:pStyle w:val="ZU"/>
        <w:framePr w:h="4929" w:hRule="exact" w:wrap="notBeside"/>
        <w:tabs>
          <w:tab w:val="right" w:pos="10206"/>
        </w:tabs>
        <w:jc w:val="left"/>
      </w:pPr>
      <w:r>
        <w:rPr>
          <w:i/>
        </w:rPr>
        <w:drawing>
          <wp:inline distT="0" distB="0" distL="0" distR="0" wp14:anchorId="50FE376C" wp14:editId="478DA79C">
            <wp:extent cx="1311910" cy="131191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1910" cy="1311910"/>
                    </a:xfrm>
                    <a:prstGeom prst="rect">
                      <a:avLst/>
                    </a:prstGeom>
                    <a:noFill/>
                    <a:ln>
                      <a:noFill/>
                    </a:ln>
                  </pic:spPr>
                </pic:pic>
              </a:graphicData>
            </a:graphic>
          </wp:inline>
        </w:drawing>
      </w:r>
      <w:r w:rsidR="00A20628" w:rsidRPr="00475454">
        <w:rPr>
          <w:color w:val="0000FF"/>
        </w:rPr>
        <w:tab/>
      </w:r>
      <w:r>
        <w:drawing>
          <wp:inline distT="0" distB="0" distL="0" distR="0" wp14:anchorId="43A11801" wp14:editId="55F6F951">
            <wp:extent cx="163004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62025"/>
                    </a:xfrm>
                    <a:prstGeom prst="rect">
                      <a:avLst/>
                    </a:prstGeom>
                    <a:noFill/>
                    <a:ln>
                      <a:noFill/>
                    </a:ln>
                  </pic:spPr>
                </pic:pic>
              </a:graphicData>
            </a:graphic>
          </wp:inline>
        </w:drawing>
      </w:r>
    </w:p>
    <w:p w14:paraId="1A77FF6B" w14:textId="77777777" w:rsidR="00A20628" w:rsidRPr="00475454" w:rsidRDefault="00A20628" w:rsidP="00A20628">
      <w:pPr>
        <w:pStyle w:val="ZU"/>
        <w:framePr w:h="4929" w:hRule="exact" w:wrap="notBeside"/>
        <w:tabs>
          <w:tab w:val="right" w:pos="10206"/>
        </w:tabs>
        <w:jc w:val="left"/>
      </w:pPr>
    </w:p>
    <w:p w14:paraId="088E79BA"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CE07D7B" w14:textId="77777777" w:rsidR="00E8629F" w:rsidRPr="00235394" w:rsidRDefault="00E8629F">
      <w:pPr>
        <w:pStyle w:val="ZV"/>
        <w:framePr w:wrap="notBeside"/>
      </w:pPr>
    </w:p>
    <w:p w14:paraId="2B3AB845" w14:textId="77777777" w:rsidR="00E8629F" w:rsidRPr="00235394" w:rsidRDefault="00E8629F"/>
    <w:bookmarkEnd w:id="0"/>
    <w:p w14:paraId="06BBE7B7"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1B5173E" w14:textId="77777777" w:rsidR="00A72864" w:rsidRPr="00235394" w:rsidRDefault="001A08AA">
      <w:pPr>
        <w:pStyle w:val="Guidance"/>
      </w:pPr>
      <w:bookmarkStart w:id="2" w:name="page2"/>
      <w:r w:rsidRPr="00235394">
        <w:lastRenderedPageBreak/>
        <w:br/>
      </w:r>
    </w:p>
    <w:p w14:paraId="4B499577" w14:textId="77777777" w:rsidR="00E8629F" w:rsidRPr="00235394" w:rsidRDefault="00E8629F"/>
    <w:p w14:paraId="60F7DE74"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01DFB62" w14:textId="77777777" w:rsidR="00E8629F" w:rsidRPr="00235394" w:rsidRDefault="002260FD">
      <w:pPr>
        <w:pStyle w:val="FP"/>
        <w:framePr w:wrap="notBeside" w:hAnchor="margin" w:y="1419"/>
        <w:ind w:left="2835" w:right="2835"/>
        <w:jc w:val="center"/>
        <w:rPr>
          <w:rFonts w:ascii="Arial" w:hAnsi="Arial"/>
          <w:sz w:val="18"/>
        </w:rPr>
      </w:pPr>
      <w:r>
        <w:rPr>
          <w:rFonts w:ascii="Arial" w:hAnsi="Arial"/>
          <w:sz w:val="18"/>
        </w:rPr>
        <w:t>3GPP, 5G system, Location</w:t>
      </w:r>
    </w:p>
    <w:p w14:paraId="3941A004" w14:textId="77777777" w:rsidR="00E8629F" w:rsidRPr="00235394" w:rsidRDefault="00E8629F"/>
    <w:p w14:paraId="25A482E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333DF23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A82FBB4" w14:textId="77777777" w:rsidR="00E8629F" w:rsidRPr="00235394" w:rsidRDefault="00E8629F">
      <w:pPr>
        <w:pStyle w:val="FP"/>
        <w:framePr w:wrap="notBeside" w:hAnchor="margin" w:yAlign="center"/>
        <w:ind w:left="2835" w:right="2835"/>
        <w:jc w:val="center"/>
        <w:rPr>
          <w:rFonts w:ascii="Arial" w:hAnsi="Arial"/>
          <w:sz w:val="18"/>
        </w:rPr>
      </w:pPr>
    </w:p>
    <w:p w14:paraId="3DFF17A9"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E3B7E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4B6228E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FC8F8D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BFE5945"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7B382C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1CAC2C63" w14:textId="77777777" w:rsidR="00E8629F" w:rsidRPr="00235394" w:rsidRDefault="00E8629F"/>
    <w:p w14:paraId="142F98A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FEF09F"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4F61A39B" w14:textId="77777777" w:rsidR="00E8629F" w:rsidRPr="00235394" w:rsidRDefault="00E8629F">
      <w:pPr>
        <w:pStyle w:val="FP"/>
        <w:framePr w:h="3057" w:hRule="exact" w:wrap="notBeside" w:vAnchor="page" w:hAnchor="margin" w:y="12605"/>
        <w:jc w:val="center"/>
        <w:rPr>
          <w:noProof/>
        </w:rPr>
      </w:pPr>
    </w:p>
    <w:p w14:paraId="6FCE52B7"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B172F">
        <w:rPr>
          <w:noProof/>
          <w:sz w:val="18"/>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594820E1"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F222EE1" w14:textId="77777777" w:rsidR="00983910" w:rsidRPr="00235394" w:rsidRDefault="00983910">
      <w:pPr>
        <w:pStyle w:val="FP"/>
        <w:framePr w:h="3057" w:hRule="exact" w:wrap="notBeside" w:vAnchor="page" w:hAnchor="margin" w:y="12605"/>
        <w:rPr>
          <w:noProof/>
          <w:sz w:val="18"/>
        </w:rPr>
      </w:pPr>
    </w:p>
    <w:p w14:paraId="1D6D511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5CCDA04"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D48C32"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B130B3E" w14:textId="77777777" w:rsidR="00E8629F" w:rsidRPr="00235394" w:rsidRDefault="00E8629F"/>
    <w:bookmarkEnd w:id="2"/>
    <w:p w14:paraId="04A32264" w14:textId="77777777" w:rsidR="00E8629F" w:rsidRPr="00235394" w:rsidRDefault="00E8629F">
      <w:pPr>
        <w:pStyle w:val="TT"/>
      </w:pPr>
      <w:r w:rsidRPr="00235394">
        <w:br w:type="page"/>
      </w:r>
      <w:r w:rsidRPr="00235394">
        <w:lastRenderedPageBreak/>
        <w:t>Contents</w:t>
      </w:r>
    </w:p>
    <w:p w14:paraId="727F1759" w14:textId="3DD7BAB3" w:rsidR="005E5ECB" w:rsidRDefault="005E5EC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_Toc27592983 \h </w:instrText>
      </w:r>
      <w:r>
        <w:fldChar w:fldCharType="separate"/>
      </w:r>
      <w:r>
        <w:t>6</w:t>
      </w:r>
      <w:r>
        <w:fldChar w:fldCharType="end"/>
      </w:r>
    </w:p>
    <w:p w14:paraId="10AFB668" w14:textId="154CD04C" w:rsidR="005E5ECB" w:rsidRDefault="005E5EC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_Toc27592984 \h </w:instrText>
      </w:r>
      <w:r>
        <w:fldChar w:fldCharType="separate"/>
      </w:r>
      <w:r>
        <w:t>7</w:t>
      </w:r>
      <w:r>
        <w:fldChar w:fldCharType="end"/>
      </w:r>
    </w:p>
    <w:p w14:paraId="3FF57E09" w14:textId="786B1BA8" w:rsidR="005E5ECB" w:rsidRDefault="005E5EC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_Toc27592985 \h </w:instrText>
      </w:r>
      <w:r>
        <w:fldChar w:fldCharType="separate"/>
      </w:r>
      <w:r>
        <w:t>7</w:t>
      </w:r>
      <w:r>
        <w:fldChar w:fldCharType="end"/>
      </w:r>
    </w:p>
    <w:p w14:paraId="47F0F955" w14:textId="6B1D116D" w:rsidR="005E5ECB" w:rsidRDefault="005E5EC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_Toc27592986 \h </w:instrText>
      </w:r>
      <w:r>
        <w:fldChar w:fldCharType="separate"/>
      </w:r>
      <w:r>
        <w:t>8</w:t>
      </w:r>
      <w:r>
        <w:fldChar w:fldCharType="end"/>
      </w:r>
    </w:p>
    <w:p w14:paraId="029A1876" w14:textId="56D8CEE8" w:rsidR="005E5ECB" w:rsidRDefault="005E5EC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_Toc27592987 \h </w:instrText>
      </w:r>
      <w:r>
        <w:fldChar w:fldCharType="separate"/>
      </w:r>
      <w:r>
        <w:t>8</w:t>
      </w:r>
      <w:r>
        <w:fldChar w:fldCharType="end"/>
      </w:r>
    </w:p>
    <w:p w14:paraId="6CA90D87" w14:textId="25F38E46" w:rsidR="005E5ECB" w:rsidRDefault="005E5EC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_Toc27592988 \h </w:instrText>
      </w:r>
      <w:r>
        <w:fldChar w:fldCharType="separate"/>
      </w:r>
      <w:r>
        <w:t>8</w:t>
      </w:r>
      <w:r>
        <w:fldChar w:fldCharType="end"/>
      </w:r>
    </w:p>
    <w:p w14:paraId="2C78E9C2" w14:textId="6AB49833" w:rsidR="005E5ECB" w:rsidRDefault="005E5EC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_Toc27592989 \h </w:instrText>
      </w:r>
      <w:r>
        <w:fldChar w:fldCharType="separate"/>
      </w:r>
      <w:r>
        <w:t>8</w:t>
      </w:r>
      <w:r>
        <w:fldChar w:fldCharType="end"/>
      </w:r>
    </w:p>
    <w:p w14:paraId="35AC8FAB" w14:textId="5FA50B51" w:rsidR="005E5ECB" w:rsidRDefault="005E5EC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LMF</w:t>
      </w:r>
      <w:r>
        <w:tab/>
      </w:r>
      <w:r>
        <w:fldChar w:fldCharType="begin" w:fldLock="1"/>
      </w:r>
      <w:r>
        <w:instrText xml:space="preserve"> PAGEREF _Toc27592990 \h </w:instrText>
      </w:r>
      <w:r>
        <w:fldChar w:fldCharType="separate"/>
      </w:r>
      <w:r>
        <w:t>9</w:t>
      </w:r>
      <w:r>
        <w:fldChar w:fldCharType="end"/>
      </w:r>
    </w:p>
    <w:p w14:paraId="381064F2" w14:textId="2CF6E859" w:rsidR="005E5ECB" w:rsidRDefault="005E5ECB">
      <w:pPr>
        <w:pStyle w:val="TOC2"/>
        <w:rPr>
          <w:rFonts w:asciiTheme="minorHAnsi" w:eastAsiaTheme="minorEastAsia" w:hAnsiTheme="minorHAnsi" w:cstheme="minorBidi"/>
          <w:sz w:val="22"/>
          <w:szCs w:val="22"/>
          <w:lang w:eastAsia="en-GB"/>
        </w:rPr>
      </w:pPr>
      <w:r w:rsidRPr="00F22E18">
        <w:rPr>
          <w:lang w:val="en-US"/>
        </w:rPr>
        <w:t>5.1</w:t>
      </w:r>
      <w:r>
        <w:rPr>
          <w:rFonts w:asciiTheme="minorHAnsi" w:eastAsiaTheme="minorEastAsia" w:hAnsiTheme="minorHAnsi" w:cstheme="minorBidi"/>
          <w:sz w:val="22"/>
          <w:szCs w:val="22"/>
          <w:lang w:eastAsia="en-GB"/>
        </w:rPr>
        <w:tab/>
      </w:r>
      <w:r w:rsidRPr="00F22E18">
        <w:rPr>
          <w:lang w:val="en-US"/>
        </w:rPr>
        <w:t>Introduction</w:t>
      </w:r>
      <w:r>
        <w:tab/>
      </w:r>
      <w:r>
        <w:fldChar w:fldCharType="begin" w:fldLock="1"/>
      </w:r>
      <w:r>
        <w:instrText xml:space="preserve"> PAGEREF _Toc27592991 \h </w:instrText>
      </w:r>
      <w:r>
        <w:fldChar w:fldCharType="separate"/>
      </w:r>
      <w:r>
        <w:t>9</w:t>
      </w:r>
      <w:r>
        <w:fldChar w:fldCharType="end"/>
      </w:r>
    </w:p>
    <w:p w14:paraId="67FD58E0" w14:textId="304CECC3" w:rsidR="005E5ECB" w:rsidRDefault="005E5EC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Nlmf_Location Service</w:t>
      </w:r>
      <w:r>
        <w:tab/>
      </w:r>
      <w:r>
        <w:fldChar w:fldCharType="begin" w:fldLock="1"/>
      </w:r>
      <w:r>
        <w:instrText xml:space="preserve"> PAGEREF _Toc27592992 \h </w:instrText>
      </w:r>
      <w:r>
        <w:fldChar w:fldCharType="separate"/>
      </w:r>
      <w:r>
        <w:t>9</w:t>
      </w:r>
      <w:r>
        <w:fldChar w:fldCharType="end"/>
      </w:r>
    </w:p>
    <w:p w14:paraId="7D4775B8" w14:textId="21C3A328" w:rsidR="005E5ECB" w:rsidRDefault="005E5EC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_Toc27592993 \h </w:instrText>
      </w:r>
      <w:r>
        <w:fldChar w:fldCharType="separate"/>
      </w:r>
      <w:r>
        <w:t>9</w:t>
      </w:r>
      <w:r>
        <w:fldChar w:fldCharType="end"/>
      </w:r>
    </w:p>
    <w:p w14:paraId="397C06B6" w14:textId="0F7DF4C4" w:rsidR="005E5ECB" w:rsidRDefault="005E5EC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_Toc27592994 \h </w:instrText>
      </w:r>
      <w:r>
        <w:fldChar w:fldCharType="separate"/>
      </w:r>
      <w:r>
        <w:t>9</w:t>
      </w:r>
      <w:r>
        <w:fldChar w:fldCharType="end"/>
      </w:r>
    </w:p>
    <w:p w14:paraId="661A3920" w14:textId="65A17514" w:rsidR="005E5ECB" w:rsidRDefault="005E5EC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_Toc27592995 \h </w:instrText>
      </w:r>
      <w:r>
        <w:fldChar w:fldCharType="separate"/>
      </w:r>
      <w:r>
        <w:t>9</w:t>
      </w:r>
      <w:r>
        <w:fldChar w:fldCharType="end"/>
      </w:r>
    </w:p>
    <w:p w14:paraId="170E65A2" w14:textId="4F636F82" w:rsidR="005E5ECB" w:rsidRDefault="005E5EC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DetermineLocation</w:t>
      </w:r>
      <w:r>
        <w:tab/>
      </w:r>
      <w:r>
        <w:fldChar w:fldCharType="begin" w:fldLock="1"/>
      </w:r>
      <w:r>
        <w:instrText xml:space="preserve"> PAGEREF _Toc27592996 \h </w:instrText>
      </w:r>
      <w:r>
        <w:fldChar w:fldCharType="separate"/>
      </w:r>
      <w:r>
        <w:t>10</w:t>
      </w:r>
      <w:r>
        <w:fldChar w:fldCharType="end"/>
      </w:r>
    </w:p>
    <w:p w14:paraId="1E5DA5A3" w14:textId="1FF06FCD" w:rsidR="005E5ECB" w:rsidRDefault="005E5EC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_Toc27592997 \h </w:instrText>
      </w:r>
      <w:r>
        <w:fldChar w:fldCharType="separate"/>
      </w:r>
      <w:r>
        <w:t>10</w:t>
      </w:r>
      <w:r>
        <w:fldChar w:fldCharType="end"/>
      </w:r>
    </w:p>
    <w:p w14:paraId="09A81105" w14:textId="3E686E87" w:rsidR="005E5ECB" w:rsidRDefault="005E5ECB">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UE Location</w:t>
      </w:r>
      <w:r>
        <w:tab/>
      </w:r>
      <w:r>
        <w:fldChar w:fldCharType="begin" w:fldLock="1"/>
      </w:r>
      <w:r>
        <w:instrText xml:space="preserve"> PAGEREF _Toc27592998 \h </w:instrText>
      </w:r>
      <w:r>
        <w:fldChar w:fldCharType="separate"/>
      </w:r>
      <w:r>
        <w:t>10</w:t>
      </w:r>
      <w:r>
        <w:fldChar w:fldCharType="end"/>
      </w:r>
    </w:p>
    <w:p w14:paraId="0FA1A624" w14:textId="763C7A7C" w:rsidR="005E5ECB" w:rsidRDefault="005E5EC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EventNotify</w:t>
      </w:r>
      <w:r>
        <w:tab/>
      </w:r>
      <w:r>
        <w:fldChar w:fldCharType="begin" w:fldLock="1"/>
      </w:r>
      <w:r>
        <w:instrText xml:space="preserve"> PAGEREF _Toc27592999 \h </w:instrText>
      </w:r>
      <w:r>
        <w:fldChar w:fldCharType="separate"/>
      </w:r>
      <w:r>
        <w:t>10</w:t>
      </w:r>
      <w:r>
        <w:fldChar w:fldCharType="end"/>
      </w:r>
    </w:p>
    <w:p w14:paraId="476F64D5" w14:textId="245D91CE" w:rsidR="005E5ECB" w:rsidRDefault="005E5ECB">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_Toc27593000 \h </w:instrText>
      </w:r>
      <w:r>
        <w:fldChar w:fldCharType="separate"/>
      </w:r>
      <w:r>
        <w:t>10</w:t>
      </w:r>
      <w:r>
        <w:fldChar w:fldCharType="end"/>
      </w:r>
    </w:p>
    <w:p w14:paraId="177C0A3C" w14:textId="6938A8BA" w:rsidR="005E5ECB" w:rsidRDefault="005E5ECB">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Periodic or Triggered Event Notification</w:t>
      </w:r>
      <w:r>
        <w:tab/>
      </w:r>
      <w:r>
        <w:fldChar w:fldCharType="begin" w:fldLock="1"/>
      </w:r>
      <w:r>
        <w:instrText xml:space="preserve"> PAGEREF _Toc27593001 \h </w:instrText>
      </w:r>
      <w:r>
        <w:fldChar w:fldCharType="separate"/>
      </w:r>
      <w:r>
        <w:t>10</w:t>
      </w:r>
      <w:r>
        <w:fldChar w:fldCharType="end"/>
      </w:r>
    </w:p>
    <w:p w14:paraId="0CA164E2" w14:textId="2BEBEE6F" w:rsidR="005E5ECB" w:rsidRDefault="005E5ECB">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CancelLocation</w:t>
      </w:r>
      <w:r>
        <w:tab/>
      </w:r>
      <w:r>
        <w:fldChar w:fldCharType="begin" w:fldLock="1"/>
      </w:r>
      <w:r>
        <w:instrText xml:space="preserve"> PAGEREF _Toc27593002 \h </w:instrText>
      </w:r>
      <w:r>
        <w:fldChar w:fldCharType="separate"/>
      </w:r>
      <w:r>
        <w:t>11</w:t>
      </w:r>
      <w:r>
        <w:fldChar w:fldCharType="end"/>
      </w:r>
    </w:p>
    <w:p w14:paraId="26A7F7B6" w14:textId="33EB0A58" w:rsidR="005E5ECB" w:rsidRDefault="005E5ECB">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_Toc27593003 \h </w:instrText>
      </w:r>
      <w:r>
        <w:fldChar w:fldCharType="separate"/>
      </w:r>
      <w:r>
        <w:t>11</w:t>
      </w:r>
      <w:r>
        <w:fldChar w:fldCharType="end"/>
      </w:r>
    </w:p>
    <w:p w14:paraId="14D6D125" w14:textId="755272D7" w:rsidR="005E5ECB" w:rsidRDefault="005E5ECB">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Cancel Periodic or Triggered Location</w:t>
      </w:r>
      <w:r>
        <w:tab/>
      </w:r>
      <w:r>
        <w:fldChar w:fldCharType="begin" w:fldLock="1"/>
      </w:r>
      <w:r>
        <w:instrText xml:space="preserve"> PAGEREF _Toc27593004 \h </w:instrText>
      </w:r>
      <w:r>
        <w:fldChar w:fldCharType="separate"/>
      </w:r>
      <w:r>
        <w:t>11</w:t>
      </w:r>
      <w:r>
        <w:fldChar w:fldCharType="end"/>
      </w:r>
    </w:p>
    <w:p w14:paraId="10222B9F" w14:textId="0D304E13" w:rsidR="005E5ECB" w:rsidRDefault="005E5ECB">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LocationContextTransfer</w:t>
      </w:r>
      <w:r>
        <w:tab/>
      </w:r>
      <w:r>
        <w:fldChar w:fldCharType="begin" w:fldLock="1"/>
      </w:r>
      <w:r>
        <w:instrText xml:space="preserve"> PAGEREF _Toc27593005 \h </w:instrText>
      </w:r>
      <w:r>
        <w:fldChar w:fldCharType="separate"/>
      </w:r>
      <w:r>
        <w:t>12</w:t>
      </w:r>
      <w:r>
        <w:fldChar w:fldCharType="end"/>
      </w:r>
    </w:p>
    <w:p w14:paraId="09F02890" w14:textId="683451EC" w:rsidR="005E5ECB" w:rsidRDefault="005E5ECB">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_Toc27593006 \h </w:instrText>
      </w:r>
      <w:r>
        <w:fldChar w:fldCharType="separate"/>
      </w:r>
      <w:r>
        <w:t>12</w:t>
      </w:r>
      <w:r>
        <w:fldChar w:fldCharType="end"/>
      </w:r>
    </w:p>
    <w:p w14:paraId="5D50DFD2" w14:textId="14D0DB7F" w:rsidR="005E5ECB" w:rsidRDefault="005E5ECB">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Transfer Location Context</w:t>
      </w:r>
      <w:r>
        <w:tab/>
      </w:r>
      <w:r>
        <w:fldChar w:fldCharType="begin" w:fldLock="1"/>
      </w:r>
      <w:r>
        <w:instrText xml:space="preserve"> PAGEREF _Toc27593007 \h </w:instrText>
      </w:r>
      <w:r>
        <w:fldChar w:fldCharType="separate"/>
      </w:r>
      <w:r>
        <w:t>12</w:t>
      </w:r>
      <w:r>
        <w:fldChar w:fldCharType="end"/>
      </w:r>
    </w:p>
    <w:p w14:paraId="02A76E62" w14:textId="400C670A" w:rsidR="005E5ECB" w:rsidRDefault="005E5EC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Nlmf_Broadcast Service</w:t>
      </w:r>
      <w:r>
        <w:tab/>
      </w:r>
      <w:r>
        <w:fldChar w:fldCharType="begin" w:fldLock="1"/>
      </w:r>
      <w:r>
        <w:instrText xml:space="preserve"> PAGEREF _Toc27593008 \h </w:instrText>
      </w:r>
      <w:r>
        <w:fldChar w:fldCharType="separate"/>
      </w:r>
      <w:r>
        <w:t>13</w:t>
      </w:r>
      <w:r>
        <w:fldChar w:fldCharType="end"/>
      </w:r>
    </w:p>
    <w:p w14:paraId="6C425913" w14:textId="26170B49" w:rsidR="005E5ECB" w:rsidRDefault="005E5EC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_Toc27593009 \h </w:instrText>
      </w:r>
      <w:r>
        <w:fldChar w:fldCharType="separate"/>
      </w:r>
      <w:r>
        <w:t>13</w:t>
      </w:r>
      <w:r>
        <w:fldChar w:fldCharType="end"/>
      </w:r>
    </w:p>
    <w:p w14:paraId="486025F1" w14:textId="1BB3F516" w:rsidR="005E5ECB" w:rsidRDefault="005E5EC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_Toc27593010 \h </w:instrText>
      </w:r>
      <w:r>
        <w:fldChar w:fldCharType="separate"/>
      </w:r>
      <w:r>
        <w:t>13</w:t>
      </w:r>
      <w:r>
        <w:fldChar w:fldCharType="end"/>
      </w:r>
    </w:p>
    <w:p w14:paraId="2B9C58A8" w14:textId="07DAACF9" w:rsidR="005E5ECB" w:rsidRDefault="005E5ECB">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_Toc27593011 \h </w:instrText>
      </w:r>
      <w:r>
        <w:fldChar w:fldCharType="separate"/>
      </w:r>
      <w:r>
        <w:t>13</w:t>
      </w:r>
      <w:r>
        <w:fldChar w:fldCharType="end"/>
      </w:r>
    </w:p>
    <w:p w14:paraId="2801F129" w14:textId="515926EF" w:rsidR="005E5ECB" w:rsidRDefault="005E5ECB">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CipheringKeyData</w:t>
      </w:r>
      <w:r>
        <w:tab/>
      </w:r>
      <w:r>
        <w:fldChar w:fldCharType="begin" w:fldLock="1"/>
      </w:r>
      <w:r>
        <w:instrText xml:space="preserve"> PAGEREF _Toc27593012 \h </w:instrText>
      </w:r>
      <w:r>
        <w:fldChar w:fldCharType="separate"/>
      </w:r>
      <w:r>
        <w:t>13</w:t>
      </w:r>
      <w:r>
        <w:fldChar w:fldCharType="end"/>
      </w:r>
    </w:p>
    <w:p w14:paraId="6D8D7A59" w14:textId="4A54E4C6" w:rsidR="005E5ECB" w:rsidRDefault="005E5ECB">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_Toc27593013 \h </w:instrText>
      </w:r>
      <w:r>
        <w:fldChar w:fldCharType="separate"/>
      </w:r>
      <w:r>
        <w:t>13</w:t>
      </w:r>
      <w:r>
        <w:fldChar w:fldCharType="end"/>
      </w:r>
    </w:p>
    <w:p w14:paraId="679B9AF8" w14:textId="7B3ED69D" w:rsidR="005E5ECB" w:rsidRDefault="005E5ECB">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Request Ciphering Key Information</w:t>
      </w:r>
      <w:r>
        <w:tab/>
      </w:r>
      <w:r>
        <w:fldChar w:fldCharType="begin" w:fldLock="1"/>
      </w:r>
      <w:r>
        <w:instrText xml:space="preserve"> PAGEREF _Toc27593014 \h </w:instrText>
      </w:r>
      <w:r>
        <w:fldChar w:fldCharType="separate"/>
      </w:r>
      <w:r>
        <w:t>13</w:t>
      </w:r>
      <w:r>
        <w:fldChar w:fldCharType="end"/>
      </w:r>
    </w:p>
    <w:p w14:paraId="57951900" w14:textId="14A228CB" w:rsidR="005E5ECB" w:rsidRDefault="005E5ECB">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Provide Ciphering Key Information</w:t>
      </w:r>
      <w:r>
        <w:tab/>
      </w:r>
      <w:r>
        <w:fldChar w:fldCharType="begin" w:fldLock="1"/>
      </w:r>
      <w:r>
        <w:instrText xml:space="preserve"> PAGEREF _Toc27593015 \h </w:instrText>
      </w:r>
      <w:r>
        <w:fldChar w:fldCharType="separate"/>
      </w:r>
      <w:r>
        <w:t>14</w:t>
      </w:r>
      <w:r>
        <w:fldChar w:fldCharType="end"/>
      </w:r>
    </w:p>
    <w:p w14:paraId="0DECE6FA" w14:textId="13484F61" w:rsidR="005E5ECB" w:rsidRDefault="005E5ECB">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API Definitions</w:t>
      </w:r>
      <w:r>
        <w:tab/>
      </w:r>
      <w:r>
        <w:fldChar w:fldCharType="begin" w:fldLock="1"/>
      </w:r>
      <w:r>
        <w:instrText xml:space="preserve"> PAGEREF _Toc27593016 \h </w:instrText>
      </w:r>
      <w:r>
        <w:fldChar w:fldCharType="separate"/>
      </w:r>
      <w:r>
        <w:t>15</w:t>
      </w:r>
      <w:r>
        <w:fldChar w:fldCharType="end"/>
      </w:r>
    </w:p>
    <w:p w14:paraId="5465AD5B" w14:textId="66E57245" w:rsidR="005E5ECB" w:rsidRDefault="005E5ECB">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Nlmf_Location Service API</w:t>
      </w:r>
      <w:r>
        <w:tab/>
      </w:r>
      <w:r>
        <w:fldChar w:fldCharType="begin" w:fldLock="1"/>
      </w:r>
      <w:r>
        <w:instrText xml:space="preserve"> PAGEREF _Toc27593017 \h </w:instrText>
      </w:r>
      <w:r>
        <w:fldChar w:fldCharType="separate"/>
      </w:r>
      <w:r>
        <w:t>15</w:t>
      </w:r>
      <w:r>
        <w:fldChar w:fldCharType="end"/>
      </w:r>
    </w:p>
    <w:p w14:paraId="5BB86029" w14:textId="11FE7E4B" w:rsidR="005E5ECB" w:rsidRDefault="005E5EC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_Toc27593018 \h </w:instrText>
      </w:r>
      <w:r>
        <w:fldChar w:fldCharType="separate"/>
      </w:r>
      <w:r>
        <w:t>15</w:t>
      </w:r>
      <w:r>
        <w:fldChar w:fldCharType="end"/>
      </w:r>
    </w:p>
    <w:p w14:paraId="4B4DF882" w14:textId="258D1A67" w:rsidR="005E5ECB" w:rsidRDefault="005E5EC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_Toc27593019 \h </w:instrText>
      </w:r>
      <w:r>
        <w:fldChar w:fldCharType="separate"/>
      </w:r>
      <w:r>
        <w:t>15</w:t>
      </w:r>
      <w:r>
        <w:fldChar w:fldCharType="end"/>
      </w:r>
    </w:p>
    <w:p w14:paraId="0943777C" w14:textId="500BF67B" w:rsidR="005E5ECB" w:rsidRDefault="005E5EC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_Toc27593020 \h </w:instrText>
      </w:r>
      <w:r>
        <w:fldChar w:fldCharType="separate"/>
      </w:r>
      <w:r>
        <w:t>15</w:t>
      </w:r>
      <w:r>
        <w:fldChar w:fldCharType="end"/>
      </w:r>
    </w:p>
    <w:p w14:paraId="7C4B84DE" w14:textId="513DC12D" w:rsidR="005E5ECB" w:rsidRDefault="005E5EC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_Toc27593021 \h </w:instrText>
      </w:r>
      <w:r>
        <w:fldChar w:fldCharType="separate"/>
      </w:r>
      <w:r>
        <w:t>15</w:t>
      </w:r>
      <w:r>
        <w:fldChar w:fldCharType="end"/>
      </w:r>
    </w:p>
    <w:p w14:paraId="78353B05" w14:textId="3F9CECDF" w:rsidR="005E5ECB" w:rsidRDefault="005E5EC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_Toc27593022 \h </w:instrText>
      </w:r>
      <w:r>
        <w:fldChar w:fldCharType="separate"/>
      </w:r>
      <w:r>
        <w:t>15</w:t>
      </w:r>
      <w:r>
        <w:fldChar w:fldCharType="end"/>
      </w:r>
    </w:p>
    <w:p w14:paraId="2D26311E" w14:textId="632B1778" w:rsidR="005E5ECB" w:rsidRDefault="005E5EC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_Toc27593023 \h </w:instrText>
      </w:r>
      <w:r>
        <w:fldChar w:fldCharType="separate"/>
      </w:r>
      <w:r>
        <w:t>15</w:t>
      </w:r>
      <w:r>
        <w:fldChar w:fldCharType="end"/>
      </w:r>
    </w:p>
    <w:p w14:paraId="2D3720F2" w14:textId="4A269999" w:rsidR="005E5ECB" w:rsidRDefault="005E5ECB">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_Toc27593024 \h </w:instrText>
      </w:r>
      <w:r>
        <w:fldChar w:fldCharType="separate"/>
      </w:r>
      <w:r>
        <w:t>15</w:t>
      </w:r>
      <w:r>
        <w:fldChar w:fldCharType="end"/>
      </w:r>
    </w:p>
    <w:p w14:paraId="36F79D9C" w14:textId="7147896D" w:rsidR="005E5ECB" w:rsidRDefault="005E5ECB">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_Toc27593025 \h </w:instrText>
      </w:r>
      <w:r>
        <w:fldChar w:fldCharType="separate"/>
      </w:r>
      <w:r>
        <w:t>15</w:t>
      </w:r>
      <w:r>
        <w:fldChar w:fldCharType="end"/>
      </w:r>
    </w:p>
    <w:p w14:paraId="54663E44" w14:textId="0AF0B27B" w:rsidR="005E5ECB" w:rsidRDefault="005E5EC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_Toc27593026 \h </w:instrText>
      </w:r>
      <w:r>
        <w:fldChar w:fldCharType="separate"/>
      </w:r>
      <w:r>
        <w:t>16</w:t>
      </w:r>
      <w:r>
        <w:fldChar w:fldCharType="end"/>
      </w:r>
    </w:p>
    <w:p w14:paraId="716F9350" w14:textId="217539F3" w:rsidR="005E5ECB" w:rsidRDefault="005E5EC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_Toc27593027 \h </w:instrText>
      </w:r>
      <w:r>
        <w:fldChar w:fldCharType="separate"/>
      </w:r>
      <w:r>
        <w:t>16</w:t>
      </w:r>
      <w:r>
        <w:fldChar w:fldCharType="end"/>
      </w:r>
    </w:p>
    <w:p w14:paraId="60735162" w14:textId="1CC429C0" w:rsidR="005E5ECB" w:rsidRDefault="005E5EC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_Toc27593028 \h </w:instrText>
      </w:r>
      <w:r>
        <w:fldChar w:fldCharType="separate"/>
      </w:r>
      <w:r>
        <w:t>16</w:t>
      </w:r>
      <w:r>
        <w:fldChar w:fldCharType="end"/>
      </w:r>
    </w:p>
    <w:p w14:paraId="4305F70A" w14:textId="02AEED04" w:rsidR="005E5ECB" w:rsidRDefault="005E5ECB">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_Toc27593029 \h </w:instrText>
      </w:r>
      <w:r>
        <w:fldChar w:fldCharType="separate"/>
      </w:r>
      <w:r>
        <w:t>16</w:t>
      </w:r>
      <w:r>
        <w:fldChar w:fldCharType="end"/>
      </w:r>
    </w:p>
    <w:p w14:paraId="56E31DB0" w14:textId="670659A5" w:rsidR="005E5ECB" w:rsidRDefault="005E5ECB">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determine-location</w:t>
      </w:r>
      <w:r>
        <w:tab/>
      </w:r>
      <w:r>
        <w:fldChar w:fldCharType="begin" w:fldLock="1"/>
      </w:r>
      <w:r>
        <w:instrText xml:space="preserve"> PAGEREF _Toc27593030 \h </w:instrText>
      </w:r>
      <w:r>
        <w:fldChar w:fldCharType="separate"/>
      </w:r>
      <w:r>
        <w:t>17</w:t>
      </w:r>
      <w:r>
        <w:fldChar w:fldCharType="end"/>
      </w:r>
    </w:p>
    <w:p w14:paraId="61F6C7B8" w14:textId="4BEED012" w:rsidR="005E5ECB" w:rsidRDefault="005E5ECB">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_Toc27593031 \h </w:instrText>
      </w:r>
      <w:r>
        <w:fldChar w:fldCharType="separate"/>
      </w:r>
      <w:r>
        <w:t>17</w:t>
      </w:r>
      <w:r>
        <w:fldChar w:fldCharType="end"/>
      </w:r>
    </w:p>
    <w:p w14:paraId="5358D56E" w14:textId="668852A3" w:rsidR="005E5ECB" w:rsidRDefault="005E5ECB">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_Toc27593032 \h </w:instrText>
      </w:r>
      <w:r>
        <w:fldChar w:fldCharType="separate"/>
      </w:r>
      <w:r>
        <w:t>17</w:t>
      </w:r>
      <w:r>
        <w:fldChar w:fldCharType="end"/>
      </w:r>
    </w:p>
    <w:p w14:paraId="1200B2E8" w14:textId="75591CE1" w:rsidR="005E5ECB" w:rsidRDefault="005E5ECB">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cancel-location</w:t>
      </w:r>
      <w:r>
        <w:tab/>
      </w:r>
      <w:r>
        <w:fldChar w:fldCharType="begin" w:fldLock="1"/>
      </w:r>
      <w:r>
        <w:instrText xml:space="preserve"> PAGEREF _Toc27593033 \h </w:instrText>
      </w:r>
      <w:r>
        <w:fldChar w:fldCharType="separate"/>
      </w:r>
      <w:r>
        <w:t>17</w:t>
      </w:r>
      <w:r>
        <w:fldChar w:fldCharType="end"/>
      </w:r>
    </w:p>
    <w:p w14:paraId="3FDC2EDF" w14:textId="31E5631D" w:rsidR="005E5ECB" w:rsidRDefault="005E5ECB">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_Toc27593034 \h </w:instrText>
      </w:r>
      <w:r>
        <w:fldChar w:fldCharType="separate"/>
      </w:r>
      <w:r>
        <w:t>17</w:t>
      </w:r>
      <w:r>
        <w:fldChar w:fldCharType="end"/>
      </w:r>
    </w:p>
    <w:p w14:paraId="7CFEEA83" w14:textId="703350CC" w:rsidR="005E5ECB" w:rsidRDefault="005E5ECB">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_Toc27593035 \h </w:instrText>
      </w:r>
      <w:r>
        <w:fldChar w:fldCharType="separate"/>
      </w:r>
      <w:r>
        <w:t>17</w:t>
      </w:r>
      <w:r>
        <w:fldChar w:fldCharType="end"/>
      </w:r>
    </w:p>
    <w:p w14:paraId="5A77AB0F" w14:textId="08F10E4F" w:rsidR="005E5ECB" w:rsidRDefault="005E5ECB">
      <w:pPr>
        <w:pStyle w:val="TOC4"/>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lang w:eastAsia="en-GB"/>
        </w:rPr>
        <w:tab/>
      </w:r>
      <w:r>
        <w:t>Operation: location-context-transfer</w:t>
      </w:r>
      <w:r>
        <w:tab/>
      </w:r>
      <w:r>
        <w:fldChar w:fldCharType="begin" w:fldLock="1"/>
      </w:r>
      <w:r>
        <w:instrText xml:space="preserve"> PAGEREF _Toc27593036 \h </w:instrText>
      </w:r>
      <w:r>
        <w:fldChar w:fldCharType="separate"/>
      </w:r>
      <w:r>
        <w:t>18</w:t>
      </w:r>
      <w:r>
        <w:fldChar w:fldCharType="end"/>
      </w:r>
    </w:p>
    <w:p w14:paraId="3BEA47E0" w14:textId="51DBE771" w:rsidR="005E5ECB" w:rsidRDefault="005E5ECB">
      <w:pPr>
        <w:pStyle w:val="TOC5"/>
        <w:rPr>
          <w:rFonts w:asciiTheme="minorHAnsi" w:eastAsiaTheme="minorEastAsia" w:hAnsiTheme="minorHAnsi" w:cstheme="minorBidi"/>
          <w:sz w:val="22"/>
          <w:szCs w:val="22"/>
          <w:lang w:eastAsia="en-GB"/>
        </w:rPr>
      </w:pPr>
      <w:r>
        <w:lastRenderedPageBreak/>
        <w:t>6.1.4.4.1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_Toc27593037 \h </w:instrText>
      </w:r>
      <w:r>
        <w:fldChar w:fldCharType="separate"/>
      </w:r>
      <w:r>
        <w:t>18</w:t>
      </w:r>
      <w:r>
        <w:fldChar w:fldCharType="end"/>
      </w:r>
    </w:p>
    <w:p w14:paraId="25D425A8" w14:textId="6569D92C" w:rsidR="005E5ECB" w:rsidRDefault="005E5ECB">
      <w:pPr>
        <w:pStyle w:val="TOC5"/>
        <w:rPr>
          <w:rFonts w:asciiTheme="minorHAnsi" w:eastAsiaTheme="minorEastAsia" w:hAnsiTheme="minorHAnsi" w:cstheme="minorBidi"/>
          <w:sz w:val="22"/>
          <w:szCs w:val="22"/>
          <w:lang w:eastAsia="en-GB"/>
        </w:rPr>
      </w:pPr>
      <w:r>
        <w:t>6.1.4.4.2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_Toc27593038 \h </w:instrText>
      </w:r>
      <w:r>
        <w:fldChar w:fldCharType="separate"/>
      </w:r>
      <w:r>
        <w:t>18</w:t>
      </w:r>
      <w:r>
        <w:fldChar w:fldCharType="end"/>
      </w:r>
    </w:p>
    <w:p w14:paraId="56B56A3B" w14:textId="0A14D4C8" w:rsidR="005E5ECB" w:rsidRDefault="005E5EC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_Toc27593039 \h </w:instrText>
      </w:r>
      <w:r>
        <w:fldChar w:fldCharType="separate"/>
      </w:r>
      <w:r>
        <w:t>18</w:t>
      </w:r>
      <w:r>
        <w:fldChar w:fldCharType="end"/>
      </w:r>
    </w:p>
    <w:p w14:paraId="08B94F39" w14:textId="47F6D9D9" w:rsidR="005E5ECB" w:rsidRDefault="005E5ECB">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EventNotify</w:t>
      </w:r>
      <w:r>
        <w:tab/>
      </w:r>
      <w:r>
        <w:fldChar w:fldCharType="begin" w:fldLock="1"/>
      </w:r>
      <w:r>
        <w:instrText xml:space="preserve"> PAGEREF _Toc27593040 \h </w:instrText>
      </w:r>
      <w:r>
        <w:fldChar w:fldCharType="separate"/>
      </w:r>
      <w:r>
        <w:t>18</w:t>
      </w:r>
      <w:r>
        <w:fldChar w:fldCharType="end"/>
      </w:r>
    </w:p>
    <w:p w14:paraId="482105DD" w14:textId="3E4C6D8F" w:rsidR="005E5ECB" w:rsidRDefault="005E5ECB">
      <w:pPr>
        <w:pStyle w:val="TOC5"/>
        <w:rPr>
          <w:rFonts w:asciiTheme="minorHAnsi" w:eastAsiaTheme="minorEastAsia" w:hAnsiTheme="minorHAnsi" w:cstheme="minorBidi"/>
          <w:sz w:val="22"/>
          <w:szCs w:val="22"/>
          <w:lang w:eastAsia="en-GB"/>
        </w:rPr>
      </w:pPr>
      <w:r>
        <w:t>6.1.5.1.1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_Toc27593041 \h </w:instrText>
      </w:r>
      <w:r>
        <w:fldChar w:fldCharType="separate"/>
      </w:r>
      <w:r>
        <w:t>18</w:t>
      </w:r>
      <w:r>
        <w:fldChar w:fldCharType="end"/>
      </w:r>
    </w:p>
    <w:p w14:paraId="35EAC60E" w14:textId="59A775A1" w:rsidR="005E5ECB" w:rsidRDefault="005E5ECB">
      <w:pPr>
        <w:pStyle w:val="TOC5"/>
        <w:rPr>
          <w:rFonts w:asciiTheme="minorHAnsi" w:eastAsiaTheme="minorEastAsia" w:hAnsiTheme="minorHAnsi" w:cstheme="minorBidi"/>
          <w:sz w:val="22"/>
          <w:szCs w:val="22"/>
          <w:lang w:eastAsia="en-GB"/>
        </w:rPr>
      </w:pPr>
      <w:r>
        <w:t>6.1.5.1.2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_Toc27593042 \h </w:instrText>
      </w:r>
      <w:r>
        <w:fldChar w:fldCharType="separate"/>
      </w:r>
      <w:r>
        <w:t>19</w:t>
      </w:r>
      <w:r>
        <w:fldChar w:fldCharType="end"/>
      </w:r>
    </w:p>
    <w:p w14:paraId="0ABCC79A" w14:textId="4DF57991" w:rsidR="005E5ECB" w:rsidRDefault="005E5ECB">
      <w:pPr>
        <w:pStyle w:val="TOC5"/>
        <w:rPr>
          <w:rFonts w:asciiTheme="minorHAnsi" w:eastAsiaTheme="minorEastAsia" w:hAnsiTheme="minorHAnsi" w:cstheme="minorBidi"/>
          <w:sz w:val="22"/>
          <w:szCs w:val="22"/>
          <w:lang w:eastAsia="en-GB"/>
        </w:rPr>
      </w:pPr>
      <w:r>
        <w:t>6.1.5.1.3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_Toc27593043 \h </w:instrText>
      </w:r>
      <w:r>
        <w:fldChar w:fldCharType="separate"/>
      </w:r>
      <w:r>
        <w:t>19</w:t>
      </w:r>
      <w:r>
        <w:fldChar w:fldCharType="end"/>
      </w:r>
    </w:p>
    <w:p w14:paraId="0742217C" w14:textId="73A57725" w:rsidR="005E5ECB" w:rsidRDefault="005E5ECB">
      <w:pPr>
        <w:pStyle w:val="TOC6"/>
        <w:rPr>
          <w:rFonts w:asciiTheme="minorHAnsi" w:eastAsiaTheme="minorEastAsia" w:hAnsiTheme="minorHAnsi" w:cstheme="minorBidi"/>
          <w:sz w:val="22"/>
          <w:szCs w:val="22"/>
          <w:lang w:eastAsia="en-GB"/>
        </w:rPr>
      </w:pPr>
      <w:r>
        <w:t>6.1.5.1.3.1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_Toc27593044 \h </w:instrText>
      </w:r>
      <w:r>
        <w:fldChar w:fldCharType="separate"/>
      </w:r>
      <w:r>
        <w:t>19</w:t>
      </w:r>
      <w:r>
        <w:fldChar w:fldCharType="end"/>
      </w:r>
    </w:p>
    <w:p w14:paraId="0F0B50EA" w14:textId="468D1C7D" w:rsidR="005E5ECB" w:rsidRDefault="005E5EC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_Toc27593045 \h </w:instrText>
      </w:r>
      <w:r>
        <w:fldChar w:fldCharType="separate"/>
      </w:r>
      <w:r>
        <w:t>19</w:t>
      </w:r>
      <w:r>
        <w:fldChar w:fldCharType="end"/>
      </w:r>
    </w:p>
    <w:p w14:paraId="402BE3B2" w14:textId="67354241" w:rsidR="005E5ECB" w:rsidRDefault="005E5EC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_Toc27593046 \h </w:instrText>
      </w:r>
      <w:r>
        <w:fldChar w:fldCharType="separate"/>
      </w:r>
      <w:r>
        <w:t>19</w:t>
      </w:r>
      <w:r>
        <w:fldChar w:fldCharType="end"/>
      </w:r>
    </w:p>
    <w:p w14:paraId="6ECAF077" w14:textId="0320228C" w:rsidR="005E5ECB" w:rsidRDefault="005E5ECB">
      <w:pPr>
        <w:pStyle w:val="TOC4"/>
        <w:rPr>
          <w:rFonts w:asciiTheme="minorHAnsi" w:eastAsiaTheme="minorEastAsia" w:hAnsiTheme="minorHAnsi" w:cstheme="minorBidi"/>
          <w:sz w:val="22"/>
          <w:szCs w:val="22"/>
          <w:lang w:eastAsia="en-GB"/>
        </w:rPr>
      </w:pPr>
      <w:r w:rsidRPr="00F22E18">
        <w:rPr>
          <w:lang w:val="en-US"/>
        </w:rPr>
        <w:t>6.1.6.2</w:t>
      </w:r>
      <w:r>
        <w:rPr>
          <w:rFonts w:asciiTheme="minorHAnsi" w:eastAsiaTheme="minorEastAsia" w:hAnsiTheme="minorHAnsi" w:cstheme="minorBidi"/>
          <w:sz w:val="22"/>
          <w:szCs w:val="22"/>
          <w:lang w:eastAsia="en-GB"/>
        </w:rPr>
        <w:tab/>
      </w:r>
      <w:r w:rsidRPr="00F22E18">
        <w:rPr>
          <w:lang w:val="en-US"/>
        </w:rPr>
        <w:t>Structured data types</w:t>
      </w:r>
      <w:r>
        <w:tab/>
      </w:r>
      <w:r>
        <w:fldChar w:fldCharType="begin" w:fldLock="1"/>
      </w:r>
      <w:r>
        <w:instrText xml:space="preserve"> PAGEREF _Toc27593047 \h </w:instrText>
      </w:r>
      <w:r>
        <w:fldChar w:fldCharType="separate"/>
      </w:r>
      <w:r>
        <w:t>22</w:t>
      </w:r>
      <w:r>
        <w:fldChar w:fldCharType="end"/>
      </w:r>
    </w:p>
    <w:p w14:paraId="7A77E609" w14:textId="26453583" w:rsidR="005E5ECB" w:rsidRDefault="005E5EC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_Toc27593048 \h </w:instrText>
      </w:r>
      <w:r>
        <w:fldChar w:fldCharType="separate"/>
      </w:r>
      <w:r>
        <w:t>22</w:t>
      </w:r>
      <w:r>
        <w:fldChar w:fldCharType="end"/>
      </w:r>
    </w:p>
    <w:p w14:paraId="64C0DB2F" w14:textId="1A46153B" w:rsidR="005E5ECB" w:rsidRDefault="005E5EC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InputData</w:t>
      </w:r>
      <w:r>
        <w:tab/>
      </w:r>
      <w:r>
        <w:fldChar w:fldCharType="begin" w:fldLock="1"/>
      </w:r>
      <w:r>
        <w:instrText xml:space="preserve"> PAGEREF _Toc27593049 \h </w:instrText>
      </w:r>
      <w:r>
        <w:fldChar w:fldCharType="separate"/>
      </w:r>
      <w:r>
        <w:t>23</w:t>
      </w:r>
      <w:r>
        <w:fldChar w:fldCharType="end"/>
      </w:r>
    </w:p>
    <w:p w14:paraId="55A573EA" w14:textId="6A05E1E2" w:rsidR="005E5ECB" w:rsidRDefault="005E5EC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LocationData</w:t>
      </w:r>
      <w:r>
        <w:tab/>
      </w:r>
      <w:r>
        <w:fldChar w:fldCharType="begin" w:fldLock="1"/>
      </w:r>
      <w:r>
        <w:instrText xml:space="preserve"> PAGEREF _Toc27593050 \h </w:instrText>
      </w:r>
      <w:r>
        <w:fldChar w:fldCharType="separate"/>
      </w:r>
      <w:r>
        <w:t>24</w:t>
      </w:r>
      <w:r>
        <w:fldChar w:fldCharType="end"/>
      </w:r>
    </w:p>
    <w:p w14:paraId="475CA9AE" w14:textId="22199472" w:rsidR="005E5ECB" w:rsidRDefault="005E5ECB">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GeographicalCoordinates</w:t>
      </w:r>
      <w:r>
        <w:tab/>
      </w:r>
      <w:r>
        <w:fldChar w:fldCharType="begin" w:fldLock="1"/>
      </w:r>
      <w:r>
        <w:instrText xml:space="preserve"> PAGEREF _Toc27593051 \h </w:instrText>
      </w:r>
      <w:r>
        <w:fldChar w:fldCharType="separate"/>
      </w:r>
      <w:r>
        <w:t>24</w:t>
      </w:r>
      <w:r>
        <w:fldChar w:fldCharType="end"/>
      </w:r>
    </w:p>
    <w:p w14:paraId="48E6519A" w14:textId="5C4C8101" w:rsidR="005E5ECB" w:rsidRDefault="005E5ECB">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GeographicArea</w:t>
      </w:r>
      <w:r>
        <w:tab/>
      </w:r>
      <w:r>
        <w:fldChar w:fldCharType="begin" w:fldLock="1"/>
      </w:r>
      <w:r>
        <w:instrText xml:space="preserve"> PAGEREF _Toc27593052 \h </w:instrText>
      </w:r>
      <w:r>
        <w:fldChar w:fldCharType="separate"/>
      </w:r>
      <w:r>
        <w:t>25</w:t>
      </w:r>
      <w:r>
        <w:fldChar w:fldCharType="end"/>
      </w:r>
    </w:p>
    <w:p w14:paraId="46D54F2C" w14:textId="4B79BF5D" w:rsidR="005E5ECB" w:rsidRDefault="005E5ECB">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Point</w:t>
      </w:r>
      <w:r>
        <w:tab/>
      </w:r>
      <w:r>
        <w:fldChar w:fldCharType="begin" w:fldLock="1"/>
      </w:r>
      <w:r>
        <w:instrText xml:space="preserve"> PAGEREF _Toc27593053 \h </w:instrText>
      </w:r>
      <w:r>
        <w:fldChar w:fldCharType="separate"/>
      </w:r>
      <w:r>
        <w:t>25</w:t>
      </w:r>
      <w:r>
        <w:fldChar w:fldCharType="end"/>
      </w:r>
    </w:p>
    <w:p w14:paraId="004B16BE" w14:textId="76CFD39A" w:rsidR="005E5ECB" w:rsidRDefault="005E5ECB">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PointUncertaintyCircle</w:t>
      </w:r>
      <w:r>
        <w:tab/>
      </w:r>
      <w:r>
        <w:fldChar w:fldCharType="begin" w:fldLock="1"/>
      </w:r>
      <w:r>
        <w:instrText xml:space="preserve"> PAGEREF _Toc27593054 \h </w:instrText>
      </w:r>
      <w:r>
        <w:fldChar w:fldCharType="separate"/>
      </w:r>
      <w:r>
        <w:t>25</w:t>
      </w:r>
      <w:r>
        <w:fldChar w:fldCharType="end"/>
      </w:r>
    </w:p>
    <w:p w14:paraId="5BB41CA3" w14:textId="6F19A814" w:rsidR="005E5ECB" w:rsidRDefault="005E5ECB">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PointUncertaintyEllipse</w:t>
      </w:r>
      <w:r>
        <w:tab/>
      </w:r>
      <w:r>
        <w:fldChar w:fldCharType="begin" w:fldLock="1"/>
      </w:r>
      <w:r>
        <w:instrText xml:space="preserve"> PAGEREF _Toc27593055 \h </w:instrText>
      </w:r>
      <w:r>
        <w:fldChar w:fldCharType="separate"/>
      </w:r>
      <w:r>
        <w:t>25</w:t>
      </w:r>
      <w:r>
        <w:fldChar w:fldCharType="end"/>
      </w:r>
    </w:p>
    <w:p w14:paraId="27BB7A1A" w14:textId="59170736" w:rsidR="005E5ECB" w:rsidRDefault="005E5ECB">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Polygon</w:t>
      </w:r>
      <w:r>
        <w:tab/>
      </w:r>
      <w:r>
        <w:fldChar w:fldCharType="begin" w:fldLock="1"/>
      </w:r>
      <w:r>
        <w:instrText xml:space="preserve"> PAGEREF _Toc27593056 \h </w:instrText>
      </w:r>
      <w:r>
        <w:fldChar w:fldCharType="separate"/>
      </w:r>
      <w:r>
        <w:t>26</w:t>
      </w:r>
      <w:r>
        <w:fldChar w:fldCharType="end"/>
      </w:r>
    </w:p>
    <w:p w14:paraId="5E47F3FC" w14:textId="33CD4AF6" w:rsidR="005E5ECB" w:rsidRDefault="005E5ECB">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PointAltitude</w:t>
      </w:r>
      <w:r>
        <w:tab/>
      </w:r>
      <w:r>
        <w:fldChar w:fldCharType="begin" w:fldLock="1"/>
      </w:r>
      <w:r>
        <w:instrText xml:space="preserve"> PAGEREF _Toc27593057 \h </w:instrText>
      </w:r>
      <w:r>
        <w:fldChar w:fldCharType="separate"/>
      </w:r>
      <w:r>
        <w:t>26</w:t>
      </w:r>
      <w:r>
        <w:fldChar w:fldCharType="end"/>
      </w:r>
    </w:p>
    <w:p w14:paraId="096801C3" w14:textId="384B4D85" w:rsidR="005E5ECB" w:rsidRDefault="005E5ECB">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PointAltitudeUncertainty</w:t>
      </w:r>
      <w:r>
        <w:tab/>
      </w:r>
      <w:r>
        <w:fldChar w:fldCharType="begin" w:fldLock="1"/>
      </w:r>
      <w:r>
        <w:instrText xml:space="preserve"> PAGEREF _Toc27593058 \h </w:instrText>
      </w:r>
      <w:r>
        <w:fldChar w:fldCharType="separate"/>
      </w:r>
      <w:r>
        <w:t>26</w:t>
      </w:r>
      <w:r>
        <w:fldChar w:fldCharType="end"/>
      </w:r>
    </w:p>
    <w:p w14:paraId="761848F0" w14:textId="5E846978" w:rsidR="005E5ECB" w:rsidRDefault="005E5ECB">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EllipsoidArc</w:t>
      </w:r>
      <w:r>
        <w:tab/>
      </w:r>
      <w:r>
        <w:fldChar w:fldCharType="begin" w:fldLock="1"/>
      </w:r>
      <w:r>
        <w:instrText xml:space="preserve"> PAGEREF _Toc27593059 \h </w:instrText>
      </w:r>
      <w:r>
        <w:fldChar w:fldCharType="separate"/>
      </w:r>
      <w:r>
        <w:t>26</w:t>
      </w:r>
      <w:r>
        <w:fldChar w:fldCharType="end"/>
      </w:r>
    </w:p>
    <w:p w14:paraId="1CB31ABF" w14:textId="7AF160EE" w:rsidR="005E5ECB" w:rsidRDefault="005E5ECB">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LocationQoS</w:t>
      </w:r>
      <w:r>
        <w:tab/>
      </w:r>
      <w:r>
        <w:fldChar w:fldCharType="begin" w:fldLock="1"/>
      </w:r>
      <w:r>
        <w:instrText xml:space="preserve"> PAGEREF _Toc27593060 \h </w:instrText>
      </w:r>
      <w:r>
        <w:fldChar w:fldCharType="separate"/>
      </w:r>
      <w:r>
        <w:t>27</w:t>
      </w:r>
      <w:r>
        <w:fldChar w:fldCharType="end"/>
      </w:r>
    </w:p>
    <w:p w14:paraId="1E15D918" w14:textId="1D22D09F" w:rsidR="005E5ECB" w:rsidRDefault="005E5ECB">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CivicAddress</w:t>
      </w:r>
      <w:r>
        <w:tab/>
      </w:r>
      <w:r>
        <w:fldChar w:fldCharType="begin" w:fldLock="1"/>
      </w:r>
      <w:r>
        <w:instrText xml:space="preserve"> PAGEREF _Toc27593061 \h </w:instrText>
      </w:r>
      <w:r>
        <w:fldChar w:fldCharType="separate"/>
      </w:r>
      <w:r>
        <w:t>28</w:t>
      </w:r>
      <w:r>
        <w:fldChar w:fldCharType="end"/>
      </w:r>
    </w:p>
    <w:p w14:paraId="4736410A" w14:textId="57715BC4" w:rsidR="005E5ECB" w:rsidRDefault="005E5ECB">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PositioningMethodAndUsage</w:t>
      </w:r>
      <w:r>
        <w:tab/>
      </w:r>
      <w:r>
        <w:fldChar w:fldCharType="begin" w:fldLock="1"/>
      </w:r>
      <w:r>
        <w:instrText xml:space="preserve"> PAGEREF _Toc27593062 \h </w:instrText>
      </w:r>
      <w:r>
        <w:fldChar w:fldCharType="separate"/>
      </w:r>
      <w:r>
        <w:t>30</w:t>
      </w:r>
      <w:r>
        <w:fldChar w:fldCharType="end"/>
      </w:r>
    </w:p>
    <w:p w14:paraId="0769F5E0" w14:textId="51C98A77" w:rsidR="005E5ECB" w:rsidRDefault="005E5ECB">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GnssPositioningMethodAndUsage</w:t>
      </w:r>
      <w:r>
        <w:tab/>
      </w:r>
      <w:r>
        <w:fldChar w:fldCharType="begin" w:fldLock="1"/>
      </w:r>
      <w:r>
        <w:instrText xml:space="preserve"> PAGEREF _Toc27593063 \h </w:instrText>
      </w:r>
      <w:r>
        <w:fldChar w:fldCharType="separate"/>
      </w:r>
      <w:r>
        <w:t>30</w:t>
      </w:r>
      <w:r>
        <w:fldChar w:fldCharType="end"/>
      </w:r>
    </w:p>
    <w:p w14:paraId="070A52AB" w14:textId="54273A82" w:rsidR="005E5ECB" w:rsidRDefault="005E5ECB">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VelocityEstimate</w:t>
      </w:r>
      <w:r>
        <w:tab/>
      </w:r>
      <w:r>
        <w:fldChar w:fldCharType="begin" w:fldLock="1"/>
      </w:r>
      <w:r>
        <w:instrText xml:space="preserve"> PAGEREF _Toc27593064 \h </w:instrText>
      </w:r>
      <w:r>
        <w:fldChar w:fldCharType="separate"/>
      </w:r>
      <w:r>
        <w:t>30</w:t>
      </w:r>
      <w:r>
        <w:fldChar w:fldCharType="end"/>
      </w:r>
    </w:p>
    <w:p w14:paraId="321217C1" w14:textId="7B6E8190" w:rsidR="005E5ECB" w:rsidRDefault="005E5ECB">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Type: HorizontalVelocity</w:t>
      </w:r>
      <w:r>
        <w:tab/>
      </w:r>
      <w:r>
        <w:fldChar w:fldCharType="begin" w:fldLock="1"/>
      </w:r>
      <w:r>
        <w:instrText xml:space="preserve"> PAGEREF _Toc27593065 \h </w:instrText>
      </w:r>
      <w:r>
        <w:fldChar w:fldCharType="separate"/>
      </w:r>
      <w:r>
        <w:t>31</w:t>
      </w:r>
      <w:r>
        <w:fldChar w:fldCharType="end"/>
      </w:r>
    </w:p>
    <w:p w14:paraId="7B261257" w14:textId="46B12CEC" w:rsidR="005E5ECB" w:rsidRDefault="005E5ECB">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HorizontalWithVerticalVelocity</w:t>
      </w:r>
      <w:r>
        <w:tab/>
      </w:r>
      <w:r>
        <w:fldChar w:fldCharType="begin" w:fldLock="1"/>
      </w:r>
      <w:r>
        <w:instrText xml:space="preserve"> PAGEREF _Toc27593066 \h </w:instrText>
      </w:r>
      <w:r>
        <w:fldChar w:fldCharType="separate"/>
      </w:r>
      <w:r>
        <w:t>31</w:t>
      </w:r>
      <w:r>
        <w:fldChar w:fldCharType="end"/>
      </w:r>
    </w:p>
    <w:p w14:paraId="7E9A7B87" w14:textId="6615FFA3" w:rsidR="005E5ECB" w:rsidRDefault="005E5ECB">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HorizontalVelocityWithUncertainty</w:t>
      </w:r>
      <w:r>
        <w:tab/>
      </w:r>
      <w:r>
        <w:fldChar w:fldCharType="begin" w:fldLock="1"/>
      </w:r>
      <w:r>
        <w:instrText xml:space="preserve"> PAGEREF _Toc27593067 \h </w:instrText>
      </w:r>
      <w:r>
        <w:fldChar w:fldCharType="separate"/>
      </w:r>
      <w:r>
        <w:t>31</w:t>
      </w:r>
      <w:r>
        <w:fldChar w:fldCharType="end"/>
      </w:r>
    </w:p>
    <w:p w14:paraId="0781E7DA" w14:textId="274DADA2" w:rsidR="005E5ECB" w:rsidRDefault="005E5ECB">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HorizontalWithVerticalVelocityAndUncertainty</w:t>
      </w:r>
      <w:r>
        <w:tab/>
      </w:r>
      <w:r>
        <w:fldChar w:fldCharType="begin" w:fldLock="1"/>
      </w:r>
      <w:r>
        <w:instrText xml:space="preserve"> PAGEREF _Toc27593068 \h </w:instrText>
      </w:r>
      <w:r>
        <w:fldChar w:fldCharType="separate"/>
      </w:r>
      <w:r>
        <w:t>31</w:t>
      </w:r>
      <w:r>
        <w:fldChar w:fldCharType="end"/>
      </w:r>
    </w:p>
    <w:p w14:paraId="1DA848C6" w14:textId="33EBD4FD" w:rsidR="005E5ECB" w:rsidRDefault="005E5ECB">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UncertaintyEllipse</w:t>
      </w:r>
      <w:r>
        <w:tab/>
      </w:r>
      <w:r>
        <w:fldChar w:fldCharType="begin" w:fldLock="1"/>
      </w:r>
      <w:r>
        <w:instrText xml:space="preserve"> PAGEREF _Toc27593069 \h </w:instrText>
      </w:r>
      <w:r>
        <w:fldChar w:fldCharType="separate"/>
      </w:r>
      <w:r>
        <w:t>32</w:t>
      </w:r>
      <w:r>
        <w:fldChar w:fldCharType="end"/>
      </w:r>
    </w:p>
    <w:p w14:paraId="5BFC9EB5" w14:textId="756AD143" w:rsidR="005E5ECB" w:rsidRDefault="005E5ECB">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UeLcsCapability</w:t>
      </w:r>
      <w:r>
        <w:tab/>
      </w:r>
      <w:r>
        <w:fldChar w:fldCharType="begin" w:fldLock="1"/>
      </w:r>
      <w:r>
        <w:instrText xml:space="preserve"> PAGEREF _Toc27593070 \h </w:instrText>
      </w:r>
      <w:r>
        <w:fldChar w:fldCharType="separate"/>
      </w:r>
      <w:r>
        <w:t>32</w:t>
      </w:r>
      <w:r>
        <w:fldChar w:fldCharType="end"/>
      </w:r>
    </w:p>
    <w:p w14:paraId="05616A3D" w14:textId="261FB3FC" w:rsidR="005E5ECB" w:rsidRDefault="005E5ECB">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PeriodicEventInfo</w:t>
      </w:r>
      <w:r>
        <w:tab/>
      </w:r>
      <w:r>
        <w:fldChar w:fldCharType="begin" w:fldLock="1"/>
      </w:r>
      <w:r>
        <w:instrText xml:space="preserve"> PAGEREF _Toc27593071 \h </w:instrText>
      </w:r>
      <w:r>
        <w:fldChar w:fldCharType="separate"/>
      </w:r>
      <w:r>
        <w:t>32</w:t>
      </w:r>
      <w:r>
        <w:fldChar w:fldCharType="end"/>
      </w:r>
    </w:p>
    <w:p w14:paraId="05354988" w14:textId="17A3FDC3" w:rsidR="005E5ECB" w:rsidRDefault="005E5ECB">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AreaEventInfo</w:t>
      </w:r>
      <w:r>
        <w:tab/>
      </w:r>
      <w:r>
        <w:fldChar w:fldCharType="begin" w:fldLock="1"/>
      </w:r>
      <w:r>
        <w:instrText xml:space="preserve"> PAGEREF _Toc27593072 \h </w:instrText>
      </w:r>
      <w:r>
        <w:fldChar w:fldCharType="separate"/>
      </w:r>
      <w:r>
        <w:t>33</w:t>
      </w:r>
      <w:r>
        <w:fldChar w:fldCharType="end"/>
      </w:r>
    </w:p>
    <w:p w14:paraId="68528FB1" w14:textId="0D70EA37" w:rsidR="005E5ECB" w:rsidRDefault="005E5ECB">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ReportingArea</w:t>
      </w:r>
      <w:r>
        <w:tab/>
      </w:r>
      <w:r>
        <w:fldChar w:fldCharType="begin" w:fldLock="1"/>
      </w:r>
      <w:r>
        <w:instrText xml:space="preserve"> PAGEREF _Toc27593073 \h </w:instrText>
      </w:r>
      <w:r>
        <w:fldChar w:fldCharType="separate"/>
      </w:r>
      <w:r>
        <w:t>33</w:t>
      </w:r>
      <w:r>
        <w:fldChar w:fldCharType="end"/>
      </w:r>
    </w:p>
    <w:p w14:paraId="425F565D" w14:textId="350E925F" w:rsidR="005E5ECB" w:rsidRDefault="005E5ECB">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MotionEventInfo</w:t>
      </w:r>
      <w:r>
        <w:tab/>
      </w:r>
      <w:r>
        <w:fldChar w:fldCharType="begin" w:fldLock="1"/>
      </w:r>
      <w:r>
        <w:instrText xml:space="preserve"> PAGEREF _Toc27593074 \h </w:instrText>
      </w:r>
      <w:r>
        <w:fldChar w:fldCharType="separate"/>
      </w:r>
      <w:r>
        <w:t>34</w:t>
      </w:r>
      <w:r>
        <w:fldChar w:fldCharType="end"/>
      </w:r>
    </w:p>
    <w:p w14:paraId="5E80F830" w14:textId="46DA2C9A" w:rsidR="005E5ECB" w:rsidRDefault="005E5ECB">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ReportingAccessTypes</w:t>
      </w:r>
      <w:r>
        <w:tab/>
      </w:r>
      <w:r>
        <w:fldChar w:fldCharType="begin" w:fldLock="1"/>
      </w:r>
      <w:r>
        <w:instrText xml:space="preserve"> PAGEREF _Toc27593075 \h </w:instrText>
      </w:r>
      <w:r>
        <w:fldChar w:fldCharType="separate"/>
      </w:r>
      <w:r>
        <w:t>34</w:t>
      </w:r>
      <w:r>
        <w:fldChar w:fldCharType="end"/>
      </w:r>
    </w:p>
    <w:p w14:paraId="14BE3171" w14:textId="64A7670A" w:rsidR="005E5ECB" w:rsidRDefault="005E5ECB">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CancelLocData</w:t>
      </w:r>
      <w:r>
        <w:tab/>
      </w:r>
      <w:r>
        <w:fldChar w:fldCharType="begin" w:fldLock="1"/>
      </w:r>
      <w:r>
        <w:instrText xml:space="preserve"> PAGEREF _Toc27593076 \h </w:instrText>
      </w:r>
      <w:r>
        <w:fldChar w:fldCharType="separate"/>
      </w:r>
      <w:r>
        <w:t>34</w:t>
      </w:r>
      <w:r>
        <w:fldChar w:fldCharType="end"/>
      </w:r>
    </w:p>
    <w:p w14:paraId="5F7B7405" w14:textId="1202BF91" w:rsidR="005E5ECB" w:rsidRDefault="005E5ECB">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LocContextData</w:t>
      </w:r>
      <w:r>
        <w:tab/>
      </w:r>
      <w:r>
        <w:fldChar w:fldCharType="begin" w:fldLock="1"/>
      </w:r>
      <w:r>
        <w:instrText xml:space="preserve"> PAGEREF _Toc27593077 \h </w:instrText>
      </w:r>
      <w:r>
        <w:fldChar w:fldCharType="separate"/>
      </w:r>
      <w:r>
        <w:t>35</w:t>
      </w:r>
      <w:r>
        <w:fldChar w:fldCharType="end"/>
      </w:r>
    </w:p>
    <w:p w14:paraId="1E1ED7F5" w14:textId="30A71FCE" w:rsidR="005E5ECB" w:rsidRDefault="005E5ECB">
      <w:pPr>
        <w:pStyle w:val="TOC5"/>
        <w:rPr>
          <w:rFonts w:asciiTheme="minorHAnsi" w:eastAsiaTheme="minorEastAsia" w:hAnsiTheme="minorHAnsi" w:cstheme="minorBidi"/>
          <w:sz w:val="22"/>
          <w:szCs w:val="22"/>
          <w:lang w:eastAsia="en-GB"/>
        </w:rPr>
      </w:pPr>
      <w:r>
        <w:t>6.1.6.2.31</w:t>
      </w:r>
      <w:r>
        <w:rPr>
          <w:rFonts w:asciiTheme="minorHAnsi" w:eastAsiaTheme="minorEastAsia" w:hAnsiTheme="minorHAnsi" w:cstheme="minorBidi"/>
          <w:sz w:val="22"/>
          <w:szCs w:val="22"/>
          <w:lang w:eastAsia="en-GB"/>
        </w:rPr>
        <w:tab/>
      </w:r>
      <w:r>
        <w:t>Type: EventReportMessage</w:t>
      </w:r>
      <w:r>
        <w:tab/>
      </w:r>
      <w:r>
        <w:fldChar w:fldCharType="begin" w:fldLock="1"/>
      </w:r>
      <w:r>
        <w:instrText xml:space="preserve"> PAGEREF _Toc27593078 \h </w:instrText>
      </w:r>
      <w:r>
        <w:fldChar w:fldCharType="separate"/>
      </w:r>
      <w:r>
        <w:t>35</w:t>
      </w:r>
      <w:r>
        <w:fldChar w:fldCharType="end"/>
      </w:r>
    </w:p>
    <w:p w14:paraId="204F9A50" w14:textId="44BB5D38" w:rsidR="005E5ECB" w:rsidRDefault="005E5ECB">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EventReportingStatus</w:t>
      </w:r>
      <w:r>
        <w:tab/>
      </w:r>
      <w:r>
        <w:fldChar w:fldCharType="begin" w:fldLock="1"/>
      </w:r>
      <w:r>
        <w:instrText xml:space="preserve"> PAGEREF _Toc27593079 \h </w:instrText>
      </w:r>
      <w:r>
        <w:fldChar w:fldCharType="separate"/>
      </w:r>
      <w:r>
        <w:t>35</w:t>
      </w:r>
      <w:r>
        <w:fldChar w:fldCharType="end"/>
      </w:r>
    </w:p>
    <w:p w14:paraId="28DFAD68" w14:textId="365CFD51" w:rsidR="005E5ECB" w:rsidRDefault="005E5ECB">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UELocationInfo</w:t>
      </w:r>
      <w:r>
        <w:tab/>
      </w:r>
      <w:r>
        <w:fldChar w:fldCharType="begin" w:fldLock="1"/>
      </w:r>
      <w:r>
        <w:instrText xml:space="preserve"> PAGEREF _Toc27593080 \h </w:instrText>
      </w:r>
      <w:r>
        <w:fldChar w:fldCharType="separate"/>
      </w:r>
      <w:r>
        <w:t>35</w:t>
      </w:r>
      <w:r>
        <w:fldChar w:fldCharType="end"/>
      </w:r>
    </w:p>
    <w:p w14:paraId="280C270E" w14:textId="702A5EDF" w:rsidR="005E5ECB" w:rsidRDefault="005E5ECB">
      <w:pPr>
        <w:pStyle w:val="TOC5"/>
        <w:rPr>
          <w:rFonts w:asciiTheme="minorHAnsi" w:eastAsiaTheme="minorEastAsia" w:hAnsiTheme="minorHAnsi" w:cstheme="minorBidi"/>
          <w:sz w:val="22"/>
          <w:szCs w:val="22"/>
          <w:lang w:eastAsia="en-GB"/>
        </w:rPr>
      </w:pPr>
      <w:r>
        <w:t>6.4.6.2.34</w:t>
      </w:r>
      <w:r>
        <w:rPr>
          <w:rFonts w:asciiTheme="minorHAnsi" w:eastAsiaTheme="minorEastAsia"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_Toc27593081 \h </w:instrText>
      </w:r>
      <w:r>
        <w:fldChar w:fldCharType="separate"/>
      </w:r>
      <w:r>
        <w:t>36</w:t>
      </w:r>
      <w:r>
        <w:fldChar w:fldCharType="end"/>
      </w:r>
    </w:p>
    <w:p w14:paraId="7543075E" w14:textId="47BE0BEE" w:rsidR="005E5ECB" w:rsidRDefault="005E5ECB">
      <w:pPr>
        <w:pStyle w:val="TOC4"/>
        <w:rPr>
          <w:rFonts w:asciiTheme="minorHAnsi" w:eastAsiaTheme="minorEastAsia" w:hAnsiTheme="minorHAnsi" w:cstheme="minorBidi"/>
          <w:sz w:val="22"/>
          <w:szCs w:val="22"/>
          <w:lang w:eastAsia="en-GB"/>
        </w:rPr>
      </w:pPr>
      <w:r w:rsidRPr="00F22E18">
        <w:rPr>
          <w:lang w:val="en-US"/>
        </w:rPr>
        <w:t>6.1.6.3</w:t>
      </w:r>
      <w:r>
        <w:rPr>
          <w:rFonts w:asciiTheme="minorHAnsi" w:eastAsiaTheme="minorEastAsia" w:hAnsiTheme="minorHAnsi" w:cstheme="minorBidi"/>
          <w:sz w:val="22"/>
          <w:szCs w:val="22"/>
          <w:lang w:eastAsia="en-GB"/>
        </w:rPr>
        <w:tab/>
      </w:r>
      <w:r w:rsidRPr="00F22E18">
        <w:rPr>
          <w:lang w:val="en-US"/>
        </w:rPr>
        <w:t>Simple data types and enumerations</w:t>
      </w:r>
      <w:r>
        <w:tab/>
      </w:r>
      <w:r>
        <w:fldChar w:fldCharType="begin" w:fldLock="1"/>
      </w:r>
      <w:r>
        <w:instrText xml:space="preserve"> PAGEREF _Toc27593082 \h </w:instrText>
      </w:r>
      <w:r>
        <w:fldChar w:fldCharType="separate"/>
      </w:r>
      <w:r>
        <w:t>36</w:t>
      </w:r>
      <w:r>
        <w:fldChar w:fldCharType="end"/>
      </w:r>
    </w:p>
    <w:p w14:paraId="277EA5B3" w14:textId="3197A04B" w:rsidR="005E5ECB" w:rsidRDefault="005E5EC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_Toc27593083 \h </w:instrText>
      </w:r>
      <w:r>
        <w:fldChar w:fldCharType="separate"/>
      </w:r>
      <w:r>
        <w:t>36</w:t>
      </w:r>
      <w:r>
        <w:fldChar w:fldCharType="end"/>
      </w:r>
    </w:p>
    <w:p w14:paraId="40A783F1" w14:textId="61612CEF" w:rsidR="005E5ECB" w:rsidRDefault="005E5EC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_Toc27593084 \h </w:instrText>
      </w:r>
      <w:r>
        <w:fldChar w:fldCharType="separate"/>
      </w:r>
      <w:r>
        <w:t>36</w:t>
      </w:r>
      <w:r>
        <w:fldChar w:fldCharType="end"/>
      </w:r>
    </w:p>
    <w:p w14:paraId="757D8C10" w14:textId="6412CE4E" w:rsidR="005E5ECB" w:rsidRDefault="005E5ECB">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ExternalClientType</w:t>
      </w:r>
      <w:r>
        <w:tab/>
      </w:r>
      <w:r>
        <w:fldChar w:fldCharType="begin" w:fldLock="1"/>
      </w:r>
      <w:r>
        <w:instrText xml:space="preserve"> PAGEREF _Toc27593085 \h </w:instrText>
      </w:r>
      <w:r>
        <w:fldChar w:fldCharType="separate"/>
      </w:r>
      <w:r>
        <w:t>38</w:t>
      </w:r>
      <w:r>
        <w:fldChar w:fldCharType="end"/>
      </w:r>
    </w:p>
    <w:p w14:paraId="6C734802" w14:textId="60AC7FDA" w:rsidR="005E5ECB" w:rsidRDefault="005E5ECB">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SupportedGADShapes</w:t>
      </w:r>
      <w:r>
        <w:tab/>
      </w:r>
      <w:r>
        <w:fldChar w:fldCharType="begin" w:fldLock="1"/>
      </w:r>
      <w:r>
        <w:instrText xml:space="preserve"> PAGEREF _Toc27593086 \h </w:instrText>
      </w:r>
      <w:r>
        <w:fldChar w:fldCharType="separate"/>
      </w:r>
      <w:r>
        <w:t>38</w:t>
      </w:r>
      <w:r>
        <w:fldChar w:fldCharType="end"/>
      </w:r>
    </w:p>
    <w:p w14:paraId="1D9E5ADB" w14:textId="720D4D1A" w:rsidR="005E5ECB" w:rsidRDefault="005E5ECB">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ResponseTime</w:t>
      </w:r>
      <w:r>
        <w:tab/>
      </w:r>
      <w:r>
        <w:fldChar w:fldCharType="begin" w:fldLock="1"/>
      </w:r>
      <w:r>
        <w:instrText xml:space="preserve"> PAGEREF _Toc27593087 \h </w:instrText>
      </w:r>
      <w:r>
        <w:fldChar w:fldCharType="separate"/>
      </w:r>
      <w:r>
        <w:t>38</w:t>
      </w:r>
      <w:r>
        <w:fldChar w:fldCharType="end"/>
      </w:r>
    </w:p>
    <w:p w14:paraId="5F104D36" w14:textId="6373DAAF" w:rsidR="005E5ECB" w:rsidRDefault="005E5ECB">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PositioningMethod</w:t>
      </w:r>
      <w:r>
        <w:tab/>
      </w:r>
      <w:r>
        <w:fldChar w:fldCharType="begin" w:fldLock="1"/>
      </w:r>
      <w:r>
        <w:instrText xml:space="preserve"> PAGEREF _Toc27593088 \h </w:instrText>
      </w:r>
      <w:r>
        <w:fldChar w:fldCharType="separate"/>
      </w:r>
      <w:r>
        <w:t>38</w:t>
      </w:r>
      <w:r>
        <w:fldChar w:fldCharType="end"/>
      </w:r>
    </w:p>
    <w:p w14:paraId="0F6EFFAA" w14:textId="247C6542" w:rsidR="005E5ECB" w:rsidRDefault="005E5ECB">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PositioningMode</w:t>
      </w:r>
      <w:r>
        <w:tab/>
      </w:r>
      <w:r>
        <w:fldChar w:fldCharType="begin" w:fldLock="1"/>
      </w:r>
      <w:r>
        <w:instrText xml:space="preserve"> PAGEREF _Toc27593089 \h </w:instrText>
      </w:r>
      <w:r>
        <w:fldChar w:fldCharType="separate"/>
      </w:r>
      <w:r>
        <w:t>39</w:t>
      </w:r>
      <w:r>
        <w:fldChar w:fldCharType="end"/>
      </w:r>
    </w:p>
    <w:p w14:paraId="3052D794" w14:textId="3F1DDD25" w:rsidR="005E5ECB" w:rsidRDefault="005E5ECB">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GnssId</w:t>
      </w:r>
      <w:r>
        <w:tab/>
      </w:r>
      <w:r>
        <w:fldChar w:fldCharType="begin" w:fldLock="1"/>
      </w:r>
      <w:r>
        <w:instrText xml:space="preserve"> PAGEREF _Toc27593090 \h </w:instrText>
      </w:r>
      <w:r>
        <w:fldChar w:fldCharType="separate"/>
      </w:r>
      <w:r>
        <w:t>39</w:t>
      </w:r>
      <w:r>
        <w:fldChar w:fldCharType="end"/>
      </w:r>
    </w:p>
    <w:p w14:paraId="752512CB" w14:textId="217D745C" w:rsidR="005E5ECB" w:rsidRDefault="005E5ECB">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Usage</w:t>
      </w:r>
      <w:r>
        <w:tab/>
      </w:r>
      <w:r>
        <w:fldChar w:fldCharType="begin" w:fldLock="1"/>
      </w:r>
      <w:r>
        <w:instrText xml:space="preserve"> PAGEREF _Toc27593091 \h </w:instrText>
      </w:r>
      <w:r>
        <w:fldChar w:fldCharType="separate"/>
      </w:r>
      <w:r>
        <w:t>39</w:t>
      </w:r>
      <w:r>
        <w:fldChar w:fldCharType="end"/>
      </w:r>
    </w:p>
    <w:p w14:paraId="2A4EE145" w14:textId="7BF16622" w:rsidR="005E5ECB" w:rsidRDefault="005E5ECB">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Enumeration: LcsPriority</w:t>
      </w:r>
      <w:r>
        <w:tab/>
      </w:r>
      <w:r>
        <w:fldChar w:fldCharType="begin" w:fldLock="1"/>
      </w:r>
      <w:r>
        <w:instrText xml:space="preserve"> PAGEREF _Toc27593092 \h </w:instrText>
      </w:r>
      <w:r>
        <w:fldChar w:fldCharType="separate"/>
      </w:r>
      <w:r>
        <w:t>39</w:t>
      </w:r>
      <w:r>
        <w:fldChar w:fldCharType="end"/>
      </w:r>
    </w:p>
    <w:p w14:paraId="2F24E0B8" w14:textId="1D35349D" w:rsidR="005E5ECB" w:rsidRDefault="005E5ECB">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VelocityRequested</w:t>
      </w:r>
      <w:r>
        <w:tab/>
      </w:r>
      <w:r>
        <w:fldChar w:fldCharType="begin" w:fldLock="1"/>
      </w:r>
      <w:r>
        <w:instrText xml:space="preserve"> PAGEREF _Toc27593093 \h </w:instrText>
      </w:r>
      <w:r>
        <w:fldChar w:fldCharType="separate"/>
      </w:r>
      <w:r>
        <w:t>40</w:t>
      </w:r>
      <w:r>
        <w:fldChar w:fldCharType="end"/>
      </w:r>
    </w:p>
    <w:p w14:paraId="34CDC5B7" w14:textId="566A5119" w:rsidR="005E5ECB" w:rsidRDefault="005E5ECB">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AccuracyFulfilmentIndicator</w:t>
      </w:r>
      <w:r>
        <w:tab/>
      </w:r>
      <w:r>
        <w:fldChar w:fldCharType="begin" w:fldLock="1"/>
      </w:r>
      <w:r>
        <w:instrText xml:space="preserve"> PAGEREF _Toc27593094 \h </w:instrText>
      </w:r>
      <w:r>
        <w:fldChar w:fldCharType="separate"/>
      </w:r>
      <w:r>
        <w:t>40</w:t>
      </w:r>
      <w:r>
        <w:fldChar w:fldCharType="end"/>
      </w:r>
    </w:p>
    <w:p w14:paraId="5526D346" w14:textId="5D9B3BED" w:rsidR="005E5ECB" w:rsidRDefault="005E5ECB">
      <w:pPr>
        <w:pStyle w:val="TOC5"/>
        <w:rPr>
          <w:rFonts w:asciiTheme="minorHAnsi" w:eastAsiaTheme="minorEastAsia" w:hAnsiTheme="minorHAnsi" w:cstheme="minorBidi"/>
          <w:sz w:val="22"/>
          <w:szCs w:val="22"/>
          <w:lang w:eastAsia="en-GB"/>
        </w:rPr>
      </w:pPr>
      <w:r>
        <w:t>6.1.6.3.13</w:t>
      </w:r>
      <w:r>
        <w:rPr>
          <w:rFonts w:asciiTheme="minorHAnsi" w:eastAsiaTheme="minorEastAsia" w:hAnsiTheme="minorHAnsi" w:cstheme="minorBidi"/>
          <w:sz w:val="22"/>
          <w:szCs w:val="22"/>
          <w:lang w:eastAsia="en-GB"/>
        </w:rPr>
        <w:tab/>
      </w:r>
      <w:r>
        <w:t>Enumeration: VerticalDirection</w:t>
      </w:r>
      <w:r>
        <w:tab/>
      </w:r>
      <w:r>
        <w:fldChar w:fldCharType="begin" w:fldLock="1"/>
      </w:r>
      <w:r>
        <w:instrText xml:space="preserve"> PAGEREF _Toc27593095 \h </w:instrText>
      </w:r>
      <w:r>
        <w:fldChar w:fldCharType="separate"/>
      </w:r>
      <w:r>
        <w:t>40</w:t>
      </w:r>
      <w:r>
        <w:fldChar w:fldCharType="end"/>
      </w:r>
    </w:p>
    <w:p w14:paraId="4D83FD72" w14:textId="25EEC006" w:rsidR="005E5ECB" w:rsidRDefault="005E5ECB">
      <w:pPr>
        <w:pStyle w:val="TOC5"/>
        <w:rPr>
          <w:rFonts w:asciiTheme="minorHAnsi" w:eastAsiaTheme="minorEastAsia" w:hAnsiTheme="minorHAnsi" w:cstheme="minorBidi"/>
          <w:sz w:val="22"/>
          <w:szCs w:val="22"/>
          <w:lang w:eastAsia="en-GB"/>
        </w:rPr>
      </w:pPr>
      <w:r>
        <w:t>6.1.6.3.14</w:t>
      </w:r>
      <w:r>
        <w:rPr>
          <w:rFonts w:asciiTheme="minorHAnsi" w:eastAsiaTheme="minorEastAsia" w:hAnsiTheme="minorHAnsi" w:cstheme="minorBidi"/>
          <w:sz w:val="22"/>
          <w:szCs w:val="22"/>
          <w:lang w:eastAsia="en-GB"/>
        </w:rPr>
        <w:tab/>
      </w:r>
      <w:r>
        <w:t>Enumeration: LdrType</w:t>
      </w:r>
      <w:r>
        <w:tab/>
      </w:r>
      <w:r>
        <w:fldChar w:fldCharType="begin" w:fldLock="1"/>
      </w:r>
      <w:r>
        <w:instrText xml:space="preserve"> PAGEREF _Toc27593096 \h </w:instrText>
      </w:r>
      <w:r>
        <w:fldChar w:fldCharType="separate"/>
      </w:r>
      <w:r>
        <w:t>40</w:t>
      </w:r>
      <w:r>
        <w:fldChar w:fldCharType="end"/>
      </w:r>
    </w:p>
    <w:p w14:paraId="5B9ED029" w14:textId="7F6D9A43" w:rsidR="005E5ECB" w:rsidRDefault="005E5ECB">
      <w:pPr>
        <w:pStyle w:val="TOC5"/>
        <w:rPr>
          <w:rFonts w:asciiTheme="minorHAnsi" w:eastAsiaTheme="minorEastAsia" w:hAnsiTheme="minorHAnsi" w:cstheme="minorBidi"/>
          <w:sz w:val="22"/>
          <w:szCs w:val="22"/>
          <w:lang w:eastAsia="en-GB"/>
        </w:rPr>
      </w:pPr>
      <w:r>
        <w:t>6.1.6.3.15</w:t>
      </w:r>
      <w:r>
        <w:rPr>
          <w:rFonts w:asciiTheme="minorHAnsi" w:eastAsiaTheme="minorEastAsia" w:hAnsiTheme="minorHAnsi" w:cstheme="minorBidi"/>
          <w:sz w:val="22"/>
          <w:szCs w:val="22"/>
          <w:lang w:eastAsia="en-GB"/>
        </w:rPr>
        <w:tab/>
      </w:r>
      <w:r>
        <w:t>Enumeration: ReportingAreaType</w:t>
      </w:r>
      <w:r>
        <w:tab/>
      </w:r>
      <w:r>
        <w:fldChar w:fldCharType="begin" w:fldLock="1"/>
      </w:r>
      <w:r>
        <w:instrText xml:space="preserve"> PAGEREF _Toc27593097 \h </w:instrText>
      </w:r>
      <w:r>
        <w:fldChar w:fldCharType="separate"/>
      </w:r>
      <w:r>
        <w:t>40</w:t>
      </w:r>
      <w:r>
        <w:fldChar w:fldCharType="end"/>
      </w:r>
    </w:p>
    <w:p w14:paraId="76A49540" w14:textId="7D4D1A0A" w:rsidR="005E5ECB" w:rsidRDefault="005E5ECB">
      <w:pPr>
        <w:pStyle w:val="TOC5"/>
        <w:rPr>
          <w:rFonts w:asciiTheme="minorHAnsi" w:eastAsiaTheme="minorEastAsia" w:hAnsiTheme="minorHAnsi" w:cstheme="minorBidi"/>
          <w:sz w:val="22"/>
          <w:szCs w:val="22"/>
          <w:lang w:eastAsia="en-GB"/>
        </w:rPr>
      </w:pPr>
      <w:r>
        <w:t>6.1.6.3.16</w:t>
      </w:r>
      <w:r>
        <w:rPr>
          <w:rFonts w:asciiTheme="minorHAnsi" w:eastAsiaTheme="minorEastAsia" w:hAnsiTheme="minorHAnsi" w:cstheme="minorBidi"/>
          <w:sz w:val="22"/>
          <w:szCs w:val="22"/>
          <w:lang w:eastAsia="en-GB"/>
        </w:rPr>
        <w:tab/>
      </w:r>
      <w:r>
        <w:t>Enumeration: OccurrenceInfo</w:t>
      </w:r>
      <w:r>
        <w:tab/>
      </w:r>
      <w:r>
        <w:fldChar w:fldCharType="begin" w:fldLock="1"/>
      </w:r>
      <w:r>
        <w:instrText xml:space="preserve"> PAGEREF _Toc27593098 \h </w:instrText>
      </w:r>
      <w:r>
        <w:fldChar w:fldCharType="separate"/>
      </w:r>
      <w:r>
        <w:t>41</w:t>
      </w:r>
      <w:r>
        <w:fldChar w:fldCharType="end"/>
      </w:r>
    </w:p>
    <w:p w14:paraId="22FEA8B8" w14:textId="23EBB93A" w:rsidR="005E5ECB" w:rsidRDefault="005E5ECB">
      <w:pPr>
        <w:pStyle w:val="TOC5"/>
        <w:rPr>
          <w:rFonts w:asciiTheme="minorHAnsi" w:eastAsiaTheme="minorEastAsia" w:hAnsiTheme="minorHAnsi" w:cstheme="minorBidi"/>
          <w:sz w:val="22"/>
          <w:szCs w:val="22"/>
          <w:lang w:eastAsia="en-GB"/>
        </w:rPr>
      </w:pPr>
      <w:r>
        <w:lastRenderedPageBreak/>
        <w:t>6.1.6.3.17</w:t>
      </w:r>
      <w:r>
        <w:rPr>
          <w:rFonts w:asciiTheme="minorHAnsi" w:eastAsiaTheme="minorEastAsia" w:hAnsiTheme="minorHAnsi" w:cstheme="minorBidi"/>
          <w:sz w:val="22"/>
          <w:szCs w:val="22"/>
          <w:lang w:eastAsia="en-GB"/>
        </w:rPr>
        <w:tab/>
      </w:r>
      <w:r>
        <w:t>Enumeration: ReportingAccessType</w:t>
      </w:r>
      <w:r>
        <w:tab/>
      </w:r>
      <w:r>
        <w:fldChar w:fldCharType="begin" w:fldLock="1"/>
      </w:r>
      <w:r>
        <w:instrText xml:space="preserve"> PAGEREF _Toc27593099 \h </w:instrText>
      </w:r>
      <w:r>
        <w:fldChar w:fldCharType="separate"/>
      </w:r>
      <w:r>
        <w:t>41</w:t>
      </w:r>
      <w:r>
        <w:fldChar w:fldCharType="end"/>
      </w:r>
    </w:p>
    <w:p w14:paraId="1E9B670C" w14:textId="2929DE1F" w:rsidR="005E5ECB" w:rsidRDefault="005E5ECB">
      <w:pPr>
        <w:pStyle w:val="TOC5"/>
        <w:rPr>
          <w:rFonts w:asciiTheme="minorHAnsi" w:eastAsiaTheme="minorEastAsia" w:hAnsiTheme="minorHAnsi" w:cstheme="minorBidi"/>
          <w:sz w:val="22"/>
          <w:szCs w:val="22"/>
          <w:lang w:eastAsia="en-GB"/>
        </w:rPr>
      </w:pPr>
      <w:r>
        <w:t>6.1.6.3.18</w:t>
      </w:r>
      <w:r>
        <w:rPr>
          <w:rFonts w:asciiTheme="minorHAnsi" w:eastAsiaTheme="minorEastAsia" w:hAnsiTheme="minorHAnsi" w:cstheme="minorBidi"/>
          <w:sz w:val="22"/>
          <w:szCs w:val="22"/>
          <w:lang w:eastAsia="en-GB"/>
        </w:rPr>
        <w:tab/>
      </w:r>
      <w:r>
        <w:t>Enumeration: EventClass</w:t>
      </w:r>
      <w:r>
        <w:tab/>
      </w:r>
      <w:r>
        <w:fldChar w:fldCharType="begin" w:fldLock="1"/>
      </w:r>
      <w:r>
        <w:instrText xml:space="preserve"> PAGEREF _Toc27593100 \h </w:instrText>
      </w:r>
      <w:r>
        <w:fldChar w:fldCharType="separate"/>
      </w:r>
      <w:r>
        <w:t>41</w:t>
      </w:r>
      <w:r>
        <w:fldChar w:fldCharType="end"/>
      </w:r>
    </w:p>
    <w:p w14:paraId="4ACD06C8" w14:textId="49866ACC" w:rsidR="005E5ECB" w:rsidRDefault="005E5ECB">
      <w:pPr>
        <w:pStyle w:val="TOC5"/>
        <w:rPr>
          <w:rFonts w:asciiTheme="minorHAnsi" w:eastAsiaTheme="minorEastAsia" w:hAnsiTheme="minorHAnsi" w:cstheme="minorBidi"/>
          <w:sz w:val="22"/>
          <w:szCs w:val="22"/>
          <w:lang w:eastAsia="en-GB"/>
        </w:rPr>
      </w:pPr>
      <w:r>
        <w:t>6.1.6.3.19</w:t>
      </w:r>
      <w:r>
        <w:rPr>
          <w:rFonts w:asciiTheme="minorHAnsi" w:eastAsiaTheme="minorEastAsia" w:hAnsiTheme="minorHAnsi" w:cstheme="minorBidi"/>
          <w:sz w:val="22"/>
          <w:szCs w:val="22"/>
          <w:lang w:eastAsia="en-GB"/>
        </w:rPr>
        <w:tab/>
      </w:r>
      <w:r>
        <w:t>Enumeration: ReportedEventType</w:t>
      </w:r>
      <w:r>
        <w:tab/>
      </w:r>
      <w:r>
        <w:fldChar w:fldCharType="begin" w:fldLock="1"/>
      </w:r>
      <w:r>
        <w:instrText xml:space="preserve"> PAGEREF _Toc27593101 \h </w:instrText>
      </w:r>
      <w:r>
        <w:fldChar w:fldCharType="separate"/>
      </w:r>
      <w:r>
        <w:t>41</w:t>
      </w:r>
      <w:r>
        <w:fldChar w:fldCharType="end"/>
      </w:r>
    </w:p>
    <w:p w14:paraId="368A152D" w14:textId="6EB6EF33" w:rsidR="005E5ECB" w:rsidRDefault="005E5ECB">
      <w:pPr>
        <w:pStyle w:val="TOC5"/>
        <w:rPr>
          <w:rFonts w:asciiTheme="minorHAnsi" w:eastAsiaTheme="minorEastAsia" w:hAnsiTheme="minorHAnsi" w:cstheme="minorBidi"/>
          <w:sz w:val="22"/>
          <w:szCs w:val="22"/>
          <w:lang w:eastAsia="en-GB"/>
        </w:rPr>
      </w:pPr>
      <w:r>
        <w:t>6.1.6.3.20</w:t>
      </w:r>
      <w:r>
        <w:rPr>
          <w:rFonts w:asciiTheme="minorHAnsi" w:eastAsiaTheme="minorEastAsia" w:hAnsiTheme="minorHAnsi" w:cstheme="minorBidi"/>
          <w:sz w:val="22"/>
          <w:szCs w:val="22"/>
          <w:lang w:eastAsia="en-GB"/>
        </w:rPr>
        <w:tab/>
      </w:r>
      <w:r>
        <w:t>Enumeration: TerminationCause</w:t>
      </w:r>
      <w:r>
        <w:tab/>
      </w:r>
      <w:r>
        <w:fldChar w:fldCharType="begin" w:fldLock="1"/>
      </w:r>
      <w:r>
        <w:instrText xml:space="preserve"> PAGEREF _Toc27593102 \h </w:instrText>
      </w:r>
      <w:r>
        <w:fldChar w:fldCharType="separate"/>
      </w:r>
      <w:r>
        <w:t>42</w:t>
      </w:r>
      <w:r>
        <w:fldChar w:fldCharType="end"/>
      </w:r>
    </w:p>
    <w:p w14:paraId="6A5B361D" w14:textId="1C12C824" w:rsidR="005E5ECB" w:rsidRDefault="005E5ECB">
      <w:pPr>
        <w:pStyle w:val="TOC5"/>
        <w:rPr>
          <w:rFonts w:asciiTheme="minorHAnsi" w:eastAsiaTheme="minorEastAsia" w:hAnsiTheme="minorHAnsi" w:cstheme="minorBidi"/>
          <w:sz w:val="22"/>
          <w:szCs w:val="22"/>
          <w:lang w:eastAsia="en-GB"/>
        </w:rPr>
      </w:pPr>
      <w:r w:rsidRPr="00F22E18">
        <w:rPr>
          <w:rFonts w:eastAsiaTheme="minorEastAsia"/>
        </w:rPr>
        <w:t>6.1.6.3.21</w:t>
      </w:r>
      <w:r>
        <w:rPr>
          <w:rFonts w:asciiTheme="minorHAnsi" w:eastAsiaTheme="minorEastAsia" w:hAnsiTheme="minorHAnsi" w:cstheme="minorBidi"/>
          <w:sz w:val="22"/>
          <w:szCs w:val="22"/>
          <w:lang w:eastAsia="en-GB"/>
        </w:rPr>
        <w:tab/>
      </w:r>
      <w:r w:rsidRPr="00F22E18">
        <w:rPr>
          <w:rFonts w:eastAsiaTheme="minorEastAsia"/>
        </w:rPr>
        <w:t xml:space="preserve">Enumeration: </w:t>
      </w:r>
      <w:r w:rsidRPr="00F22E18">
        <w:rPr>
          <w:rFonts w:eastAsiaTheme="minorEastAsia"/>
          <w:lang w:eastAsia="zh-CN"/>
        </w:rPr>
        <w:t>LcsQosClass</w:t>
      </w:r>
      <w:r>
        <w:tab/>
      </w:r>
      <w:r>
        <w:fldChar w:fldCharType="begin" w:fldLock="1"/>
      </w:r>
      <w:r>
        <w:instrText xml:space="preserve"> PAGEREF _Toc27593103 \h </w:instrText>
      </w:r>
      <w:r>
        <w:fldChar w:fldCharType="separate"/>
      </w:r>
      <w:r>
        <w:t>42</w:t>
      </w:r>
      <w:r>
        <w:fldChar w:fldCharType="end"/>
      </w:r>
    </w:p>
    <w:p w14:paraId="4837DD69" w14:textId="0B2D31AF" w:rsidR="005E5ECB" w:rsidRDefault="005E5EC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_Toc27593104 \h </w:instrText>
      </w:r>
      <w:r>
        <w:fldChar w:fldCharType="separate"/>
      </w:r>
      <w:r>
        <w:t>42</w:t>
      </w:r>
      <w:r>
        <w:fldChar w:fldCharType="end"/>
      </w:r>
    </w:p>
    <w:p w14:paraId="2235EE0C" w14:textId="20901985" w:rsidR="005E5ECB" w:rsidRDefault="005E5EC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_Toc27593105 \h </w:instrText>
      </w:r>
      <w:r>
        <w:fldChar w:fldCharType="separate"/>
      </w:r>
      <w:r>
        <w:t>42</w:t>
      </w:r>
      <w:r>
        <w:fldChar w:fldCharType="end"/>
      </w:r>
    </w:p>
    <w:p w14:paraId="09FA013A" w14:textId="79A7634A" w:rsidR="005E5ECB" w:rsidRDefault="005E5EC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_Toc27593106 \h </w:instrText>
      </w:r>
      <w:r>
        <w:fldChar w:fldCharType="separate"/>
      </w:r>
      <w:r>
        <w:t>42</w:t>
      </w:r>
      <w:r>
        <w:fldChar w:fldCharType="end"/>
      </w:r>
    </w:p>
    <w:p w14:paraId="570DD0C1" w14:textId="4AF5B6FF" w:rsidR="005E5ECB" w:rsidRDefault="005E5EC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_Toc27593107 \h </w:instrText>
      </w:r>
      <w:r>
        <w:fldChar w:fldCharType="separate"/>
      </w:r>
      <w:r>
        <w:t>42</w:t>
      </w:r>
      <w:r>
        <w:fldChar w:fldCharType="end"/>
      </w:r>
    </w:p>
    <w:p w14:paraId="480E6F47" w14:textId="4331ACF9" w:rsidR="005E5ECB" w:rsidRDefault="005E5ECB">
      <w:pPr>
        <w:pStyle w:val="TOC3"/>
        <w:rPr>
          <w:rFonts w:asciiTheme="minorHAnsi" w:eastAsiaTheme="minorEastAsia" w:hAnsiTheme="minorHAnsi" w:cstheme="minorBidi"/>
          <w:sz w:val="22"/>
          <w:szCs w:val="22"/>
          <w:lang w:eastAsia="en-GB"/>
        </w:rPr>
      </w:pPr>
      <w:r w:rsidRPr="00F22E18">
        <w:rPr>
          <w:lang w:val="en-US"/>
        </w:rPr>
        <w:t>6.1.8</w:t>
      </w:r>
      <w:r>
        <w:rPr>
          <w:rFonts w:asciiTheme="minorHAnsi" w:eastAsiaTheme="minorEastAsia" w:hAnsiTheme="minorHAnsi" w:cstheme="minorBidi"/>
          <w:sz w:val="22"/>
          <w:szCs w:val="22"/>
          <w:lang w:eastAsia="en-GB"/>
        </w:rPr>
        <w:tab/>
      </w:r>
      <w:r w:rsidRPr="00F22E18">
        <w:rPr>
          <w:lang w:val="en-US"/>
        </w:rPr>
        <w:t>Security</w:t>
      </w:r>
      <w:r>
        <w:tab/>
      </w:r>
      <w:r>
        <w:fldChar w:fldCharType="begin" w:fldLock="1"/>
      </w:r>
      <w:r>
        <w:instrText xml:space="preserve"> PAGEREF _Toc27593108 \h </w:instrText>
      </w:r>
      <w:r>
        <w:fldChar w:fldCharType="separate"/>
      </w:r>
      <w:r>
        <w:t>42</w:t>
      </w:r>
      <w:r>
        <w:fldChar w:fldCharType="end"/>
      </w:r>
    </w:p>
    <w:p w14:paraId="6CCFD799" w14:textId="3E2AB710" w:rsidR="005E5ECB" w:rsidRDefault="005E5ECB">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Nlmf_Broadcast Service API</w:t>
      </w:r>
      <w:r>
        <w:tab/>
      </w:r>
      <w:r>
        <w:fldChar w:fldCharType="begin" w:fldLock="1"/>
      </w:r>
      <w:r>
        <w:instrText xml:space="preserve"> PAGEREF _Toc27593109 \h </w:instrText>
      </w:r>
      <w:r>
        <w:fldChar w:fldCharType="separate"/>
      </w:r>
      <w:r>
        <w:t>43</w:t>
      </w:r>
      <w:r>
        <w:fldChar w:fldCharType="end"/>
      </w:r>
    </w:p>
    <w:p w14:paraId="7C8EFC7E" w14:textId="33EEB684" w:rsidR="005E5ECB" w:rsidRDefault="005E5EC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_Toc27593110 \h </w:instrText>
      </w:r>
      <w:r>
        <w:fldChar w:fldCharType="separate"/>
      </w:r>
      <w:r>
        <w:t>43</w:t>
      </w:r>
      <w:r>
        <w:fldChar w:fldCharType="end"/>
      </w:r>
    </w:p>
    <w:p w14:paraId="14796DFB" w14:textId="45BBD4DF" w:rsidR="005E5ECB" w:rsidRDefault="005E5EC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_Toc27593111 \h </w:instrText>
      </w:r>
      <w:r>
        <w:fldChar w:fldCharType="separate"/>
      </w:r>
      <w:r>
        <w:t>43</w:t>
      </w:r>
      <w:r>
        <w:fldChar w:fldCharType="end"/>
      </w:r>
    </w:p>
    <w:p w14:paraId="117CE192" w14:textId="4CEEB20A" w:rsidR="005E5ECB" w:rsidRDefault="005E5EC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_Toc27593112 \h </w:instrText>
      </w:r>
      <w:r>
        <w:fldChar w:fldCharType="separate"/>
      </w:r>
      <w:r>
        <w:t>43</w:t>
      </w:r>
      <w:r>
        <w:fldChar w:fldCharType="end"/>
      </w:r>
    </w:p>
    <w:p w14:paraId="7EE65808" w14:textId="25CBE8B8" w:rsidR="005E5ECB" w:rsidRDefault="005E5EC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_Toc27593113 \h </w:instrText>
      </w:r>
      <w:r>
        <w:fldChar w:fldCharType="separate"/>
      </w:r>
      <w:r>
        <w:t>43</w:t>
      </w:r>
      <w:r>
        <w:fldChar w:fldCharType="end"/>
      </w:r>
    </w:p>
    <w:p w14:paraId="65CC1B5F" w14:textId="4B493253" w:rsidR="005E5ECB" w:rsidRDefault="005E5ECB">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_Toc27593114 \h </w:instrText>
      </w:r>
      <w:r>
        <w:fldChar w:fldCharType="separate"/>
      </w:r>
      <w:r>
        <w:t>43</w:t>
      </w:r>
      <w:r>
        <w:fldChar w:fldCharType="end"/>
      </w:r>
    </w:p>
    <w:p w14:paraId="6242FE13" w14:textId="60611190" w:rsidR="005E5ECB" w:rsidRDefault="005E5ECB">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_Toc27593115 \h </w:instrText>
      </w:r>
      <w:r>
        <w:fldChar w:fldCharType="separate"/>
      </w:r>
      <w:r>
        <w:t>43</w:t>
      </w:r>
      <w:r>
        <w:fldChar w:fldCharType="end"/>
      </w:r>
    </w:p>
    <w:p w14:paraId="3F1A14B1" w14:textId="60D039C7" w:rsidR="005E5ECB" w:rsidRDefault="005E5EC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_Toc27593116 \h </w:instrText>
      </w:r>
      <w:r>
        <w:fldChar w:fldCharType="separate"/>
      </w:r>
      <w:r>
        <w:t>43</w:t>
      </w:r>
      <w:r>
        <w:fldChar w:fldCharType="end"/>
      </w:r>
    </w:p>
    <w:p w14:paraId="66989274" w14:textId="44821EEE" w:rsidR="005E5ECB" w:rsidRDefault="005E5ECB">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_Toc27593117 \h </w:instrText>
      </w:r>
      <w:r>
        <w:fldChar w:fldCharType="separate"/>
      </w:r>
      <w:r>
        <w:t>43</w:t>
      </w:r>
      <w:r>
        <w:fldChar w:fldCharType="end"/>
      </w:r>
    </w:p>
    <w:p w14:paraId="06376946" w14:textId="7905C513" w:rsidR="005E5ECB" w:rsidRDefault="005E5EC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_Toc27593118 \h </w:instrText>
      </w:r>
      <w:r>
        <w:fldChar w:fldCharType="separate"/>
      </w:r>
      <w:r>
        <w:t>44</w:t>
      </w:r>
      <w:r>
        <w:fldChar w:fldCharType="end"/>
      </w:r>
    </w:p>
    <w:p w14:paraId="16CE62F2" w14:textId="02E501DA" w:rsidR="005E5ECB" w:rsidRDefault="005E5EC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_Toc27593119 \h </w:instrText>
      </w:r>
      <w:r>
        <w:fldChar w:fldCharType="separate"/>
      </w:r>
      <w:r>
        <w:t>44</w:t>
      </w:r>
      <w:r>
        <w:fldChar w:fldCharType="end"/>
      </w:r>
    </w:p>
    <w:p w14:paraId="06B6A074" w14:textId="2E912E3B" w:rsidR="005E5ECB" w:rsidRDefault="005E5EC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_Toc27593120 \h </w:instrText>
      </w:r>
      <w:r>
        <w:fldChar w:fldCharType="separate"/>
      </w:r>
      <w:r>
        <w:t>44</w:t>
      </w:r>
      <w:r>
        <w:fldChar w:fldCharType="end"/>
      </w:r>
    </w:p>
    <w:p w14:paraId="27364102" w14:textId="255B9C81" w:rsidR="005E5ECB" w:rsidRDefault="005E5ECB">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_Toc27593121 \h </w:instrText>
      </w:r>
      <w:r>
        <w:fldChar w:fldCharType="separate"/>
      </w:r>
      <w:r>
        <w:t>44</w:t>
      </w:r>
      <w:r>
        <w:fldChar w:fldCharType="end"/>
      </w:r>
    </w:p>
    <w:p w14:paraId="6768AC69" w14:textId="2FD34D81" w:rsidR="005E5ECB" w:rsidRDefault="005E5ECB">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Operation: cipher-key-data</w:t>
      </w:r>
      <w:r>
        <w:tab/>
      </w:r>
      <w:r>
        <w:fldChar w:fldCharType="begin" w:fldLock="1"/>
      </w:r>
      <w:r>
        <w:instrText xml:space="preserve"> PAGEREF _Toc27593122 \h </w:instrText>
      </w:r>
      <w:r>
        <w:fldChar w:fldCharType="separate"/>
      </w:r>
      <w:r>
        <w:t>44</w:t>
      </w:r>
      <w:r>
        <w:fldChar w:fldCharType="end"/>
      </w:r>
    </w:p>
    <w:p w14:paraId="35AB2B4F" w14:textId="646F92B8" w:rsidR="005E5ECB" w:rsidRDefault="005E5ECB">
      <w:pPr>
        <w:pStyle w:val="TOC5"/>
        <w:rPr>
          <w:rFonts w:asciiTheme="minorHAnsi" w:eastAsiaTheme="minorEastAsia" w:hAnsiTheme="minorHAnsi" w:cstheme="minorBidi"/>
          <w:sz w:val="22"/>
          <w:szCs w:val="22"/>
          <w:lang w:eastAsia="en-GB"/>
        </w:rPr>
      </w:pPr>
      <w:r>
        <w:t>6.2.4.4.1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_Toc27593123 \h </w:instrText>
      </w:r>
      <w:r>
        <w:fldChar w:fldCharType="separate"/>
      </w:r>
      <w:r>
        <w:t>44</w:t>
      </w:r>
      <w:r>
        <w:fldChar w:fldCharType="end"/>
      </w:r>
    </w:p>
    <w:p w14:paraId="02A95683" w14:textId="025E9DD0" w:rsidR="005E5ECB" w:rsidRDefault="005E5ECB">
      <w:pPr>
        <w:pStyle w:val="TOC5"/>
        <w:rPr>
          <w:rFonts w:asciiTheme="minorHAnsi" w:eastAsiaTheme="minorEastAsia" w:hAnsiTheme="minorHAnsi" w:cstheme="minorBidi"/>
          <w:sz w:val="22"/>
          <w:szCs w:val="22"/>
          <w:lang w:eastAsia="en-GB"/>
        </w:rPr>
      </w:pPr>
      <w:r>
        <w:t>6.2.4.4.2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_Toc27593124 \h </w:instrText>
      </w:r>
      <w:r>
        <w:fldChar w:fldCharType="separate"/>
      </w:r>
      <w:r>
        <w:t>44</w:t>
      </w:r>
      <w:r>
        <w:fldChar w:fldCharType="end"/>
      </w:r>
    </w:p>
    <w:p w14:paraId="356886C7" w14:textId="73098155" w:rsidR="005E5ECB" w:rsidRDefault="005E5EC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_Toc27593125 \h </w:instrText>
      </w:r>
      <w:r>
        <w:fldChar w:fldCharType="separate"/>
      </w:r>
      <w:r>
        <w:t>45</w:t>
      </w:r>
      <w:r>
        <w:fldChar w:fldCharType="end"/>
      </w:r>
    </w:p>
    <w:p w14:paraId="06075A10" w14:textId="60F327C1" w:rsidR="005E5ECB" w:rsidRDefault="005E5ECB">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CipheringKeyData</w:t>
      </w:r>
      <w:r>
        <w:tab/>
      </w:r>
      <w:r>
        <w:fldChar w:fldCharType="begin" w:fldLock="1"/>
      </w:r>
      <w:r>
        <w:instrText xml:space="preserve"> PAGEREF _Toc27593126 \h </w:instrText>
      </w:r>
      <w:r>
        <w:fldChar w:fldCharType="separate"/>
      </w:r>
      <w:r>
        <w:t>45</w:t>
      </w:r>
      <w:r>
        <w:fldChar w:fldCharType="end"/>
      </w:r>
    </w:p>
    <w:p w14:paraId="6316D327" w14:textId="1CCE6060" w:rsidR="005E5ECB" w:rsidRDefault="005E5ECB">
      <w:pPr>
        <w:pStyle w:val="TOC5"/>
        <w:rPr>
          <w:rFonts w:asciiTheme="minorHAnsi" w:eastAsiaTheme="minorEastAsia" w:hAnsiTheme="minorHAnsi" w:cstheme="minorBidi"/>
          <w:sz w:val="22"/>
          <w:szCs w:val="22"/>
          <w:lang w:eastAsia="en-GB"/>
        </w:rPr>
      </w:pPr>
      <w:r>
        <w:t>6.2.5.1.1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_Toc27593127 \h </w:instrText>
      </w:r>
      <w:r>
        <w:fldChar w:fldCharType="separate"/>
      </w:r>
      <w:r>
        <w:t>45</w:t>
      </w:r>
      <w:r>
        <w:fldChar w:fldCharType="end"/>
      </w:r>
    </w:p>
    <w:p w14:paraId="7DAF79F9" w14:textId="3CC6DFE9" w:rsidR="005E5ECB" w:rsidRDefault="005E5ECB">
      <w:pPr>
        <w:pStyle w:val="TOC5"/>
        <w:rPr>
          <w:rFonts w:asciiTheme="minorHAnsi" w:eastAsiaTheme="minorEastAsia" w:hAnsiTheme="minorHAnsi" w:cstheme="minorBidi"/>
          <w:sz w:val="22"/>
          <w:szCs w:val="22"/>
          <w:lang w:eastAsia="en-GB"/>
        </w:rPr>
      </w:pPr>
      <w:r>
        <w:t>6.2.5.1.2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_Toc27593128 \h </w:instrText>
      </w:r>
      <w:r>
        <w:fldChar w:fldCharType="separate"/>
      </w:r>
      <w:r>
        <w:t>45</w:t>
      </w:r>
      <w:r>
        <w:fldChar w:fldCharType="end"/>
      </w:r>
    </w:p>
    <w:p w14:paraId="4FE73A7F" w14:textId="7332AA11" w:rsidR="005E5ECB" w:rsidRDefault="005E5ECB">
      <w:pPr>
        <w:pStyle w:val="TOC5"/>
        <w:rPr>
          <w:rFonts w:asciiTheme="minorHAnsi" w:eastAsiaTheme="minorEastAsia" w:hAnsiTheme="minorHAnsi" w:cstheme="minorBidi"/>
          <w:sz w:val="22"/>
          <w:szCs w:val="22"/>
          <w:lang w:eastAsia="en-GB"/>
        </w:rPr>
      </w:pPr>
      <w:r>
        <w:t>6.2.5.1.3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_Toc27593129 \h </w:instrText>
      </w:r>
      <w:r>
        <w:fldChar w:fldCharType="separate"/>
      </w:r>
      <w:r>
        <w:t>45</w:t>
      </w:r>
      <w:r>
        <w:fldChar w:fldCharType="end"/>
      </w:r>
    </w:p>
    <w:p w14:paraId="74BBE97C" w14:textId="6DA5823A" w:rsidR="005E5ECB" w:rsidRDefault="005E5ECB">
      <w:pPr>
        <w:pStyle w:val="TOC6"/>
        <w:rPr>
          <w:rFonts w:asciiTheme="minorHAnsi" w:eastAsiaTheme="minorEastAsia" w:hAnsiTheme="minorHAnsi" w:cstheme="minorBidi"/>
          <w:sz w:val="22"/>
          <w:szCs w:val="22"/>
          <w:lang w:eastAsia="en-GB"/>
        </w:rPr>
      </w:pPr>
      <w:r>
        <w:t>6.2.5.1.3.1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_Toc27593130 \h </w:instrText>
      </w:r>
      <w:r>
        <w:fldChar w:fldCharType="separate"/>
      </w:r>
      <w:r>
        <w:t>45</w:t>
      </w:r>
      <w:r>
        <w:fldChar w:fldCharType="end"/>
      </w:r>
    </w:p>
    <w:p w14:paraId="67F92198" w14:textId="32047617" w:rsidR="005E5ECB" w:rsidRDefault="005E5EC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_Toc27593131 \h </w:instrText>
      </w:r>
      <w:r>
        <w:fldChar w:fldCharType="separate"/>
      </w:r>
      <w:r>
        <w:t>46</w:t>
      </w:r>
      <w:r>
        <w:fldChar w:fldCharType="end"/>
      </w:r>
    </w:p>
    <w:p w14:paraId="5B8AC59E" w14:textId="29F20CB6" w:rsidR="005E5ECB" w:rsidRDefault="005E5ECB">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_Toc27593132 \h </w:instrText>
      </w:r>
      <w:r>
        <w:fldChar w:fldCharType="separate"/>
      </w:r>
      <w:r>
        <w:t>46</w:t>
      </w:r>
      <w:r>
        <w:fldChar w:fldCharType="end"/>
      </w:r>
    </w:p>
    <w:p w14:paraId="75CC32D6" w14:textId="1CB5D3EB" w:rsidR="005E5ECB" w:rsidRDefault="005E5ECB">
      <w:pPr>
        <w:pStyle w:val="TOC4"/>
        <w:rPr>
          <w:rFonts w:asciiTheme="minorHAnsi" w:eastAsiaTheme="minorEastAsia" w:hAnsiTheme="minorHAnsi" w:cstheme="minorBidi"/>
          <w:sz w:val="22"/>
          <w:szCs w:val="22"/>
          <w:lang w:eastAsia="en-GB"/>
        </w:rPr>
      </w:pPr>
      <w:r w:rsidRPr="00F22E18">
        <w:rPr>
          <w:lang w:val="en-US"/>
        </w:rPr>
        <w:t>6.2.6.2</w:t>
      </w:r>
      <w:r>
        <w:rPr>
          <w:rFonts w:asciiTheme="minorHAnsi" w:eastAsiaTheme="minorEastAsia" w:hAnsiTheme="minorHAnsi" w:cstheme="minorBidi"/>
          <w:sz w:val="22"/>
          <w:szCs w:val="22"/>
          <w:lang w:eastAsia="en-GB"/>
        </w:rPr>
        <w:tab/>
      </w:r>
      <w:r w:rsidRPr="00F22E18">
        <w:rPr>
          <w:lang w:val="en-US"/>
        </w:rPr>
        <w:t>Structured data types</w:t>
      </w:r>
      <w:r>
        <w:tab/>
      </w:r>
      <w:r>
        <w:fldChar w:fldCharType="begin" w:fldLock="1"/>
      </w:r>
      <w:r>
        <w:instrText xml:space="preserve"> PAGEREF _Toc27593133 \h </w:instrText>
      </w:r>
      <w:r>
        <w:fldChar w:fldCharType="separate"/>
      </w:r>
      <w:r>
        <w:t>46</w:t>
      </w:r>
      <w:r>
        <w:fldChar w:fldCharType="end"/>
      </w:r>
    </w:p>
    <w:p w14:paraId="35C71FEC" w14:textId="652419CC" w:rsidR="005E5ECB" w:rsidRDefault="005E5ECB">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_Toc27593134 \h </w:instrText>
      </w:r>
      <w:r>
        <w:fldChar w:fldCharType="separate"/>
      </w:r>
      <w:r>
        <w:t>46</w:t>
      </w:r>
      <w:r>
        <w:fldChar w:fldCharType="end"/>
      </w:r>
    </w:p>
    <w:p w14:paraId="33207508" w14:textId="647D5908" w:rsidR="005E5ECB" w:rsidRDefault="005E5ECB">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CipheringKeyInfo</w:t>
      </w:r>
      <w:r>
        <w:tab/>
      </w:r>
      <w:r>
        <w:fldChar w:fldCharType="begin" w:fldLock="1"/>
      </w:r>
      <w:r>
        <w:instrText xml:space="preserve"> PAGEREF _Toc27593135 \h </w:instrText>
      </w:r>
      <w:r>
        <w:fldChar w:fldCharType="separate"/>
      </w:r>
      <w:r>
        <w:t>47</w:t>
      </w:r>
      <w:r>
        <w:fldChar w:fldCharType="end"/>
      </w:r>
    </w:p>
    <w:p w14:paraId="7F3674A4" w14:textId="1CF52998" w:rsidR="005E5ECB" w:rsidRDefault="005E5ECB">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CipheringKeyResponse</w:t>
      </w:r>
      <w:r>
        <w:tab/>
      </w:r>
      <w:r>
        <w:fldChar w:fldCharType="begin" w:fldLock="1"/>
      </w:r>
      <w:r>
        <w:instrText xml:space="preserve"> PAGEREF _Toc27593136 \h </w:instrText>
      </w:r>
      <w:r>
        <w:fldChar w:fldCharType="separate"/>
      </w:r>
      <w:r>
        <w:t>47</w:t>
      </w:r>
      <w:r>
        <w:fldChar w:fldCharType="end"/>
      </w:r>
    </w:p>
    <w:p w14:paraId="6725B561" w14:textId="5C464256" w:rsidR="005E5ECB" w:rsidRDefault="005E5ECB">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CipheringDataSet</w:t>
      </w:r>
      <w:r>
        <w:tab/>
      </w:r>
      <w:r>
        <w:fldChar w:fldCharType="begin" w:fldLock="1"/>
      </w:r>
      <w:r>
        <w:instrText xml:space="preserve"> PAGEREF _Toc27593137 \h </w:instrText>
      </w:r>
      <w:r>
        <w:fldChar w:fldCharType="separate"/>
      </w:r>
      <w:r>
        <w:t>48</w:t>
      </w:r>
      <w:r>
        <w:fldChar w:fldCharType="end"/>
      </w:r>
    </w:p>
    <w:p w14:paraId="2CAC498B" w14:textId="7E807BD6" w:rsidR="005E5ECB" w:rsidRDefault="005E5ECB">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CipheringSetReport</w:t>
      </w:r>
      <w:r>
        <w:tab/>
      </w:r>
      <w:r>
        <w:fldChar w:fldCharType="begin" w:fldLock="1"/>
      </w:r>
      <w:r>
        <w:instrText xml:space="preserve"> PAGEREF _Toc27593138 \h </w:instrText>
      </w:r>
      <w:r>
        <w:fldChar w:fldCharType="separate"/>
      </w:r>
      <w:r>
        <w:t>53</w:t>
      </w:r>
      <w:r>
        <w:fldChar w:fldCharType="end"/>
      </w:r>
    </w:p>
    <w:p w14:paraId="688E2446" w14:textId="72AE2FEC" w:rsidR="005E5ECB" w:rsidRDefault="005E5ECB">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CipherRequestData</w:t>
      </w:r>
      <w:r>
        <w:tab/>
      </w:r>
      <w:r>
        <w:fldChar w:fldCharType="begin" w:fldLock="1"/>
      </w:r>
      <w:r>
        <w:instrText xml:space="preserve"> PAGEREF _Toc27593139 \h </w:instrText>
      </w:r>
      <w:r>
        <w:fldChar w:fldCharType="separate"/>
      </w:r>
      <w:r>
        <w:t>53</w:t>
      </w:r>
      <w:r>
        <w:fldChar w:fldCharType="end"/>
      </w:r>
    </w:p>
    <w:p w14:paraId="301275E9" w14:textId="52CE8CA7" w:rsidR="005E5ECB" w:rsidRDefault="005E5ECB">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CipherResponseData</w:t>
      </w:r>
      <w:r>
        <w:tab/>
      </w:r>
      <w:r>
        <w:fldChar w:fldCharType="begin" w:fldLock="1"/>
      </w:r>
      <w:r>
        <w:instrText xml:space="preserve"> PAGEREF _Toc27593140 \h </w:instrText>
      </w:r>
      <w:r>
        <w:fldChar w:fldCharType="separate"/>
      </w:r>
      <w:r>
        <w:t>54</w:t>
      </w:r>
      <w:r>
        <w:fldChar w:fldCharType="end"/>
      </w:r>
    </w:p>
    <w:p w14:paraId="4F423560" w14:textId="113AFD44" w:rsidR="005E5ECB" w:rsidRDefault="005E5ECB">
      <w:pPr>
        <w:pStyle w:val="TOC4"/>
        <w:rPr>
          <w:rFonts w:asciiTheme="minorHAnsi" w:eastAsiaTheme="minorEastAsia" w:hAnsiTheme="minorHAnsi" w:cstheme="minorBidi"/>
          <w:sz w:val="22"/>
          <w:szCs w:val="22"/>
          <w:lang w:eastAsia="en-GB"/>
        </w:rPr>
      </w:pPr>
      <w:r w:rsidRPr="00F22E18">
        <w:rPr>
          <w:lang w:val="en-US"/>
        </w:rPr>
        <w:t>6.2.6.3</w:t>
      </w:r>
      <w:r>
        <w:rPr>
          <w:rFonts w:asciiTheme="minorHAnsi" w:eastAsiaTheme="minorEastAsia" w:hAnsiTheme="minorHAnsi" w:cstheme="minorBidi"/>
          <w:sz w:val="22"/>
          <w:szCs w:val="22"/>
          <w:lang w:eastAsia="en-GB"/>
        </w:rPr>
        <w:tab/>
      </w:r>
      <w:r w:rsidRPr="00F22E18">
        <w:rPr>
          <w:lang w:val="en-US"/>
        </w:rPr>
        <w:t>Simple data types and enumerations</w:t>
      </w:r>
      <w:r>
        <w:tab/>
      </w:r>
      <w:r>
        <w:fldChar w:fldCharType="begin" w:fldLock="1"/>
      </w:r>
      <w:r>
        <w:instrText xml:space="preserve"> PAGEREF _Toc27593141 \h </w:instrText>
      </w:r>
      <w:r>
        <w:fldChar w:fldCharType="separate"/>
      </w:r>
      <w:r>
        <w:t>54</w:t>
      </w:r>
      <w:r>
        <w:fldChar w:fldCharType="end"/>
      </w:r>
    </w:p>
    <w:p w14:paraId="3A067386" w14:textId="767AFC83" w:rsidR="005E5ECB" w:rsidRDefault="005E5ECB">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_Toc27593142 \h </w:instrText>
      </w:r>
      <w:r>
        <w:fldChar w:fldCharType="separate"/>
      </w:r>
      <w:r>
        <w:t>54</w:t>
      </w:r>
      <w:r>
        <w:fldChar w:fldCharType="end"/>
      </w:r>
    </w:p>
    <w:p w14:paraId="248AB8BE" w14:textId="78CB75A9" w:rsidR="005E5ECB" w:rsidRDefault="005E5ECB">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_Toc27593143 \h </w:instrText>
      </w:r>
      <w:r>
        <w:fldChar w:fldCharType="separate"/>
      </w:r>
      <w:r>
        <w:t>54</w:t>
      </w:r>
      <w:r>
        <w:fldChar w:fldCharType="end"/>
      </w:r>
    </w:p>
    <w:p w14:paraId="78DE1B6D" w14:textId="702B7C7C" w:rsidR="005E5ECB" w:rsidRDefault="005E5ECB">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StorageOutcome</w:t>
      </w:r>
      <w:r>
        <w:tab/>
      </w:r>
      <w:r>
        <w:fldChar w:fldCharType="begin" w:fldLock="1"/>
      </w:r>
      <w:r>
        <w:instrText xml:space="preserve"> PAGEREF _Toc27593144 \h </w:instrText>
      </w:r>
      <w:r>
        <w:fldChar w:fldCharType="separate"/>
      </w:r>
      <w:r>
        <w:t>54</w:t>
      </w:r>
      <w:r>
        <w:fldChar w:fldCharType="end"/>
      </w:r>
    </w:p>
    <w:p w14:paraId="7BCF0C98" w14:textId="677F7FDD" w:rsidR="005E5ECB" w:rsidRDefault="005E5ECB">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DataAvailability</w:t>
      </w:r>
      <w:r>
        <w:tab/>
      </w:r>
      <w:r>
        <w:fldChar w:fldCharType="begin" w:fldLock="1"/>
      </w:r>
      <w:r>
        <w:instrText xml:space="preserve"> PAGEREF _Toc27593145 \h </w:instrText>
      </w:r>
      <w:r>
        <w:fldChar w:fldCharType="separate"/>
      </w:r>
      <w:r>
        <w:t>54</w:t>
      </w:r>
      <w:r>
        <w:fldChar w:fldCharType="end"/>
      </w:r>
    </w:p>
    <w:p w14:paraId="512327EB" w14:textId="3B91435C" w:rsidR="005E5ECB" w:rsidRDefault="005E5EC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_Toc27593146 \h </w:instrText>
      </w:r>
      <w:r>
        <w:fldChar w:fldCharType="separate"/>
      </w:r>
      <w:r>
        <w:t>54</w:t>
      </w:r>
      <w:r>
        <w:fldChar w:fldCharType="end"/>
      </w:r>
    </w:p>
    <w:p w14:paraId="4CBF3039" w14:textId="1026A30C" w:rsidR="005E5ECB" w:rsidRDefault="005E5ECB">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_Toc27593147 \h </w:instrText>
      </w:r>
      <w:r>
        <w:fldChar w:fldCharType="separate"/>
      </w:r>
      <w:r>
        <w:t>54</w:t>
      </w:r>
      <w:r>
        <w:fldChar w:fldCharType="end"/>
      </w:r>
    </w:p>
    <w:p w14:paraId="5DA9C9FB" w14:textId="613D9EAB" w:rsidR="005E5ECB" w:rsidRDefault="005E5ECB">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_Toc27593148 \h </w:instrText>
      </w:r>
      <w:r>
        <w:fldChar w:fldCharType="separate"/>
      </w:r>
      <w:r>
        <w:t>55</w:t>
      </w:r>
      <w:r>
        <w:fldChar w:fldCharType="end"/>
      </w:r>
    </w:p>
    <w:p w14:paraId="55B682C4" w14:textId="4239BAD0" w:rsidR="005E5ECB" w:rsidRDefault="005E5ECB">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_Toc27593149 \h </w:instrText>
      </w:r>
      <w:r>
        <w:fldChar w:fldCharType="separate"/>
      </w:r>
      <w:r>
        <w:t>55</w:t>
      </w:r>
      <w:r>
        <w:fldChar w:fldCharType="end"/>
      </w:r>
    </w:p>
    <w:p w14:paraId="55C37836" w14:textId="3933619C" w:rsidR="005E5ECB" w:rsidRDefault="005E5ECB">
      <w:pPr>
        <w:pStyle w:val="TOC3"/>
        <w:rPr>
          <w:rFonts w:asciiTheme="minorHAnsi" w:eastAsiaTheme="minorEastAsia" w:hAnsiTheme="minorHAnsi" w:cstheme="minorBidi"/>
          <w:sz w:val="22"/>
          <w:szCs w:val="22"/>
          <w:lang w:eastAsia="en-GB"/>
        </w:rPr>
      </w:pPr>
      <w:r w:rsidRPr="00F22E18">
        <w:rPr>
          <w:lang w:val="en-US"/>
        </w:rPr>
        <w:t>6.2.8</w:t>
      </w:r>
      <w:r>
        <w:rPr>
          <w:rFonts w:asciiTheme="minorHAnsi" w:eastAsiaTheme="minorEastAsia" w:hAnsiTheme="minorHAnsi" w:cstheme="minorBidi"/>
          <w:sz w:val="22"/>
          <w:szCs w:val="22"/>
          <w:lang w:eastAsia="en-GB"/>
        </w:rPr>
        <w:tab/>
      </w:r>
      <w:r w:rsidRPr="00F22E18">
        <w:rPr>
          <w:lang w:val="en-US"/>
        </w:rPr>
        <w:t>Security</w:t>
      </w:r>
      <w:r>
        <w:tab/>
      </w:r>
      <w:r>
        <w:fldChar w:fldCharType="begin" w:fldLock="1"/>
      </w:r>
      <w:r>
        <w:instrText xml:space="preserve"> PAGEREF _Toc27593150 \h </w:instrText>
      </w:r>
      <w:r>
        <w:fldChar w:fldCharType="separate"/>
      </w:r>
      <w:r>
        <w:t>55</w:t>
      </w:r>
      <w:r>
        <w:fldChar w:fldCharType="end"/>
      </w:r>
    </w:p>
    <w:p w14:paraId="46E795BF" w14:textId="1130C5FB" w:rsidR="005E5ECB" w:rsidRDefault="005E5ECB">
      <w:pPr>
        <w:pStyle w:val="TOC8"/>
        <w:rPr>
          <w:rFonts w:asciiTheme="minorHAnsi" w:eastAsiaTheme="minorEastAsia" w:hAnsiTheme="minorHAnsi" w:cstheme="minorBidi"/>
          <w:b w:val="0"/>
          <w:szCs w:val="22"/>
          <w:lang w:eastAsia="en-GB"/>
        </w:rPr>
      </w:pPr>
      <w:r>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_Toc27593151 \h </w:instrText>
      </w:r>
      <w:r>
        <w:fldChar w:fldCharType="separate"/>
      </w:r>
      <w:r>
        <w:t>55</w:t>
      </w:r>
      <w:r>
        <w:fldChar w:fldCharType="end"/>
      </w:r>
    </w:p>
    <w:p w14:paraId="3D6889F7" w14:textId="6C708431" w:rsidR="005E5ECB" w:rsidRDefault="005E5EC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_Toc27593152 \h </w:instrText>
      </w:r>
      <w:r>
        <w:fldChar w:fldCharType="separate"/>
      </w:r>
      <w:r>
        <w:t>55</w:t>
      </w:r>
      <w:r>
        <w:fldChar w:fldCharType="end"/>
      </w:r>
    </w:p>
    <w:p w14:paraId="6E81B0CE" w14:textId="38B2727E" w:rsidR="005E5ECB" w:rsidRDefault="005E5EC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Nlmf_Location API</w:t>
      </w:r>
      <w:r>
        <w:tab/>
      </w:r>
      <w:r>
        <w:fldChar w:fldCharType="begin" w:fldLock="1"/>
      </w:r>
      <w:r>
        <w:instrText xml:space="preserve"> PAGEREF _Toc27593153 \h </w:instrText>
      </w:r>
      <w:r>
        <w:fldChar w:fldCharType="separate"/>
      </w:r>
      <w:r>
        <w:t>55</w:t>
      </w:r>
      <w:r>
        <w:fldChar w:fldCharType="end"/>
      </w:r>
    </w:p>
    <w:p w14:paraId="0068B425" w14:textId="440BBCF6" w:rsidR="005E5ECB" w:rsidRDefault="005E5ECB">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Nlmf_Broadcast API</w:t>
      </w:r>
      <w:r>
        <w:tab/>
      </w:r>
      <w:r>
        <w:fldChar w:fldCharType="begin" w:fldLock="1"/>
      </w:r>
      <w:r>
        <w:instrText xml:space="preserve"> PAGEREF _Toc27593154 \h </w:instrText>
      </w:r>
      <w:r>
        <w:fldChar w:fldCharType="separate"/>
      </w:r>
      <w:r>
        <w:t>70</w:t>
      </w:r>
      <w:r>
        <w:fldChar w:fldCharType="end"/>
      </w:r>
    </w:p>
    <w:p w14:paraId="4BD392BB" w14:textId="191B7163" w:rsidR="005E5ECB" w:rsidRDefault="005E5ECB">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_Toc27593155 \h </w:instrText>
      </w:r>
      <w:r>
        <w:fldChar w:fldCharType="separate"/>
      </w:r>
      <w:r>
        <w:t>73</w:t>
      </w:r>
      <w:r>
        <w:fldChar w:fldCharType="end"/>
      </w:r>
    </w:p>
    <w:p w14:paraId="6B72E489" w14:textId="75782767" w:rsidR="00E8629F" w:rsidRPr="00235394" w:rsidRDefault="005E5ECB">
      <w:r>
        <w:rPr>
          <w:noProof/>
          <w:sz w:val="22"/>
        </w:rPr>
        <w:fldChar w:fldCharType="end"/>
      </w:r>
    </w:p>
    <w:p w14:paraId="31B645B8" w14:textId="43B334BF" w:rsidR="00635CF4" w:rsidRDefault="00E8629F" w:rsidP="00635CF4">
      <w:pPr>
        <w:pStyle w:val="Heading1"/>
      </w:pPr>
      <w:r w:rsidRPr="00235394">
        <w:br w:type="page"/>
      </w:r>
      <w:bookmarkStart w:id="4" w:name="_Toc20150325"/>
      <w:bookmarkStart w:id="5" w:name="_Toc25168564"/>
      <w:bookmarkStart w:id="6" w:name="_Toc27592983"/>
      <w:r w:rsidR="00635CF4">
        <w:lastRenderedPageBreak/>
        <w:t>Foreword</w:t>
      </w:r>
      <w:bookmarkEnd w:id="4"/>
      <w:bookmarkEnd w:id="5"/>
      <w:bookmarkEnd w:id="6"/>
    </w:p>
    <w:p w14:paraId="389D77B0" w14:textId="77777777" w:rsidR="00635CF4" w:rsidRDefault="00635CF4" w:rsidP="00635CF4">
      <w:r>
        <w:t>This Technical Specification has been produced by the 3</w:t>
      </w:r>
      <w:r>
        <w:rPr>
          <w:vertAlign w:val="superscript"/>
        </w:rPr>
        <w:t>rd</w:t>
      </w:r>
      <w:r>
        <w:t xml:space="preserve"> Generation Partnership Project (3GPP).</w:t>
      </w:r>
    </w:p>
    <w:p w14:paraId="0C057E98" w14:textId="77777777" w:rsidR="00635CF4" w:rsidRDefault="00635CF4" w:rsidP="00635CF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D65706" w14:textId="77777777" w:rsidR="00635CF4" w:rsidRDefault="00635CF4" w:rsidP="00635CF4">
      <w:pPr>
        <w:pStyle w:val="B1"/>
        <w:rPr>
          <w:lang w:val="fr-FR"/>
        </w:rPr>
      </w:pPr>
      <w:r>
        <w:rPr>
          <w:lang w:val="fr-FR"/>
        </w:rPr>
        <w:t>Version x.y.z</w:t>
      </w:r>
    </w:p>
    <w:p w14:paraId="3ED557CC" w14:textId="77777777" w:rsidR="00635CF4" w:rsidRDefault="00635CF4" w:rsidP="00635CF4">
      <w:pPr>
        <w:pStyle w:val="B1"/>
      </w:pPr>
      <w:r>
        <w:t>where:</w:t>
      </w:r>
    </w:p>
    <w:p w14:paraId="1996060D" w14:textId="77777777" w:rsidR="00635CF4" w:rsidRDefault="00635CF4" w:rsidP="00635CF4">
      <w:pPr>
        <w:pStyle w:val="B2"/>
      </w:pPr>
      <w:r>
        <w:t>x</w:t>
      </w:r>
      <w:r>
        <w:tab/>
        <w:t>the first digit:</w:t>
      </w:r>
    </w:p>
    <w:p w14:paraId="2B72EB81" w14:textId="77777777" w:rsidR="00635CF4" w:rsidRDefault="00635CF4" w:rsidP="00635CF4">
      <w:pPr>
        <w:pStyle w:val="B3"/>
      </w:pPr>
      <w:r>
        <w:t>1</w:t>
      </w:r>
      <w:r>
        <w:tab/>
        <w:t>presented to TSG for information;</w:t>
      </w:r>
    </w:p>
    <w:p w14:paraId="72C171FA" w14:textId="77777777" w:rsidR="00635CF4" w:rsidRDefault="00635CF4" w:rsidP="00635CF4">
      <w:pPr>
        <w:pStyle w:val="B3"/>
      </w:pPr>
      <w:r>
        <w:t>2</w:t>
      </w:r>
      <w:r>
        <w:tab/>
        <w:t>presented to TSG for approval;</w:t>
      </w:r>
    </w:p>
    <w:p w14:paraId="023E73EB" w14:textId="77777777" w:rsidR="00635CF4" w:rsidRDefault="00635CF4" w:rsidP="00635CF4">
      <w:pPr>
        <w:pStyle w:val="B3"/>
      </w:pPr>
      <w:r>
        <w:t>3</w:t>
      </w:r>
      <w:r>
        <w:tab/>
        <w:t>or greater indicates TSG approved document under change control.</w:t>
      </w:r>
    </w:p>
    <w:p w14:paraId="30F1A7A8" w14:textId="77777777" w:rsidR="00635CF4" w:rsidRDefault="00635CF4" w:rsidP="00635CF4">
      <w:pPr>
        <w:pStyle w:val="B2"/>
      </w:pPr>
      <w:r>
        <w:t>y</w:t>
      </w:r>
      <w:r>
        <w:tab/>
        <w:t>the second digit is incremented for all changes of substance, i.e. technical enhancements, corrections, updates, etc.</w:t>
      </w:r>
    </w:p>
    <w:p w14:paraId="41B9B518" w14:textId="77777777" w:rsidR="00635CF4" w:rsidRDefault="00635CF4" w:rsidP="00635CF4">
      <w:pPr>
        <w:pStyle w:val="B2"/>
        <w:rPr>
          <w:lang w:eastAsia="zh-CN"/>
        </w:rPr>
      </w:pPr>
      <w:r>
        <w:t>z</w:t>
      </w:r>
      <w:r>
        <w:tab/>
        <w:t>the third digit is incremented when editorial only changes have been incorporated in the document.</w:t>
      </w:r>
    </w:p>
    <w:p w14:paraId="0C653B21" w14:textId="4D7D36CD" w:rsidR="00635CF4" w:rsidRPr="00143FEC" w:rsidRDefault="00635CF4" w:rsidP="00635CF4">
      <w:pPr>
        <w:pStyle w:val="Heading1"/>
      </w:pPr>
      <w:r>
        <w:br w:type="page"/>
      </w:r>
      <w:bookmarkStart w:id="7" w:name="_Toc20150326"/>
      <w:bookmarkStart w:id="8" w:name="_Toc25168565"/>
      <w:bookmarkStart w:id="9" w:name="_Toc27592984"/>
      <w:r w:rsidRPr="00143FEC">
        <w:lastRenderedPageBreak/>
        <w:t>1</w:t>
      </w:r>
      <w:r w:rsidRPr="00143FEC">
        <w:tab/>
        <w:t>Scope</w:t>
      </w:r>
      <w:bookmarkEnd w:id="7"/>
      <w:bookmarkEnd w:id="8"/>
      <w:bookmarkEnd w:id="9"/>
    </w:p>
    <w:p w14:paraId="229A1990" w14:textId="77777777" w:rsidR="00A93CE3" w:rsidRDefault="00A93CE3" w:rsidP="00A93CE3">
      <w:r>
        <w:t>The present document specifies the stage 3 protocol and data model for the Nlmf Service Based Interface. It provides stage 3 protocol definitions and message flows, and specifies the API for each service offered by the LMF.</w:t>
      </w:r>
    </w:p>
    <w:p w14:paraId="0CD3621D" w14:textId="4C887432" w:rsidR="00A93CE3" w:rsidRDefault="00A93CE3" w:rsidP="00A93CE3">
      <w:r>
        <w:t xml:space="preserve">The 5G System stage 2 architecture and procedures are specified in </w:t>
      </w:r>
      <w:r w:rsidR="00792552">
        <w:t>3GPP TS 23.501 </w:t>
      </w:r>
      <w:r>
        <w:t>[</w:t>
      </w:r>
      <w:r w:rsidRPr="00165696">
        <w:t>2</w:t>
      </w:r>
      <w:r>
        <w:t>] and </w:t>
      </w:r>
      <w:r w:rsidR="00792552">
        <w:t>3GPP TS 23.502 </w:t>
      </w:r>
      <w:r>
        <w:t>[</w:t>
      </w:r>
      <w:r w:rsidRPr="00165696">
        <w:t>3</w:t>
      </w:r>
      <w:r>
        <w:t>].</w:t>
      </w:r>
    </w:p>
    <w:p w14:paraId="246799E0" w14:textId="6C16E52C" w:rsidR="00635CF4" w:rsidRPr="002E0FA3" w:rsidRDefault="00A93CE3" w:rsidP="00EC2208">
      <w:r>
        <w:t xml:space="preserve">The Technical Realization of the Service Based Architecture and the Principles and Guidelines for Services Definition are specified in </w:t>
      </w:r>
      <w:r w:rsidR="00792552">
        <w:t>3GPP TS 29.500 </w:t>
      </w:r>
      <w:r>
        <w:t>[</w:t>
      </w:r>
      <w:r w:rsidRPr="00165696">
        <w:t>4</w:t>
      </w:r>
      <w:r>
        <w:t>] and </w:t>
      </w:r>
      <w:r w:rsidR="00792552">
        <w:t>3GPP TS 29.501 </w:t>
      </w:r>
      <w:r>
        <w:t>[</w:t>
      </w:r>
      <w:r w:rsidRPr="00165696">
        <w:t>5</w:t>
      </w:r>
      <w:r>
        <w:t>].</w:t>
      </w:r>
    </w:p>
    <w:p w14:paraId="3586E7B7" w14:textId="579207ED" w:rsidR="00635CF4" w:rsidRPr="00143FEC" w:rsidRDefault="00635CF4" w:rsidP="00635CF4">
      <w:pPr>
        <w:pStyle w:val="Heading1"/>
      </w:pPr>
      <w:bookmarkStart w:id="10" w:name="_Toc20150327"/>
      <w:bookmarkStart w:id="11" w:name="_Toc25168566"/>
      <w:bookmarkStart w:id="12" w:name="_Toc27592985"/>
      <w:r w:rsidRPr="00143FEC">
        <w:t>2</w:t>
      </w:r>
      <w:r w:rsidRPr="00143FEC">
        <w:tab/>
        <w:t>References</w:t>
      </w:r>
      <w:bookmarkEnd w:id="10"/>
      <w:bookmarkEnd w:id="11"/>
      <w:bookmarkEnd w:id="12"/>
    </w:p>
    <w:p w14:paraId="137419F2" w14:textId="77777777" w:rsidR="00635CF4" w:rsidRDefault="00635CF4" w:rsidP="00635CF4">
      <w:r>
        <w:t>The following documents contain provisions which, through reference in this text, constitute provisions of the present document.</w:t>
      </w:r>
    </w:p>
    <w:p w14:paraId="681410CF" w14:textId="77777777" w:rsidR="00635CF4" w:rsidRDefault="00635CF4" w:rsidP="00635CF4">
      <w:pPr>
        <w:pStyle w:val="B1"/>
      </w:pPr>
      <w:r>
        <w:t>-</w:t>
      </w:r>
      <w:r>
        <w:tab/>
        <w:t>References are either specific (identified by date of publication, edition number, version number, etc.) or non</w:t>
      </w:r>
      <w:r>
        <w:noBreakHyphen/>
        <w:t>specific.</w:t>
      </w:r>
    </w:p>
    <w:p w14:paraId="64D5C25E" w14:textId="77777777" w:rsidR="00635CF4" w:rsidRDefault="00635CF4" w:rsidP="00635CF4">
      <w:pPr>
        <w:pStyle w:val="B1"/>
      </w:pPr>
      <w:r>
        <w:t>-</w:t>
      </w:r>
      <w:r>
        <w:tab/>
        <w:t>For a specific reference, subsequent revisions do not apply.</w:t>
      </w:r>
    </w:p>
    <w:p w14:paraId="778E82EF" w14:textId="77777777" w:rsidR="00635CF4" w:rsidRDefault="00635CF4" w:rsidP="00635C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421585" w14:textId="73E718AD" w:rsidR="00635CF4" w:rsidRDefault="00635CF4" w:rsidP="00635CF4">
      <w:pPr>
        <w:pStyle w:val="EX"/>
      </w:pPr>
      <w:r>
        <w:t>[1]</w:t>
      </w:r>
      <w:r>
        <w:tab/>
      </w:r>
      <w:r w:rsidR="00792552">
        <w:t>3GPP TR 21.905:</w:t>
      </w:r>
      <w:r>
        <w:t xml:space="preserve"> "Vocabulary for 3GPP Specifications".</w:t>
      </w:r>
    </w:p>
    <w:p w14:paraId="4F404B2F" w14:textId="0F124E88" w:rsidR="00A93CE3" w:rsidRDefault="00A93CE3" w:rsidP="00A93CE3">
      <w:pPr>
        <w:pStyle w:val="EX"/>
      </w:pPr>
      <w:r>
        <w:t>[</w:t>
      </w:r>
      <w:r w:rsidRPr="00165696">
        <w:t>2</w:t>
      </w:r>
      <w:r>
        <w:t>]</w:t>
      </w:r>
      <w:r>
        <w:tab/>
      </w:r>
      <w:r w:rsidR="00792552">
        <w:t>3GPP TS 23.501:</w:t>
      </w:r>
      <w:r>
        <w:t xml:space="preserve"> "System Architecture for the 5G System; Stage 2".</w:t>
      </w:r>
    </w:p>
    <w:p w14:paraId="709128EE" w14:textId="03143C5C" w:rsidR="00A93CE3" w:rsidRDefault="00A93CE3" w:rsidP="00A93CE3">
      <w:pPr>
        <w:pStyle w:val="EX"/>
      </w:pPr>
      <w:r>
        <w:t>[</w:t>
      </w:r>
      <w:r w:rsidRPr="00165696">
        <w:t>3</w:t>
      </w:r>
      <w:r>
        <w:t>]</w:t>
      </w:r>
      <w:r>
        <w:tab/>
      </w:r>
      <w:r w:rsidR="00792552">
        <w:t>3GPP TS 23.502:</w:t>
      </w:r>
      <w:r>
        <w:t xml:space="preserve"> "Procedures for the 5G System; Stage 2".</w:t>
      </w:r>
    </w:p>
    <w:p w14:paraId="0BDC3105" w14:textId="46562715" w:rsidR="00A93CE3" w:rsidRDefault="00A93CE3" w:rsidP="00A93CE3">
      <w:pPr>
        <w:pStyle w:val="EX"/>
      </w:pPr>
      <w:r>
        <w:t>[</w:t>
      </w:r>
      <w:r w:rsidRPr="00165696">
        <w:t>4</w:t>
      </w:r>
      <w:r>
        <w:t>]</w:t>
      </w:r>
      <w:r>
        <w:tab/>
      </w:r>
      <w:r w:rsidR="00792552">
        <w:t>3GPP TS 29.500:</w:t>
      </w:r>
      <w:r>
        <w:t xml:space="preserve"> "5G System; Technical Realization of Service Based Architecture; Stage 3".</w:t>
      </w:r>
    </w:p>
    <w:p w14:paraId="1951385A" w14:textId="558E3665" w:rsidR="00EC2208" w:rsidRDefault="00A93CE3" w:rsidP="00635CF4">
      <w:pPr>
        <w:pStyle w:val="EX"/>
      </w:pPr>
      <w:r>
        <w:t>[</w:t>
      </w:r>
      <w:r w:rsidRPr="00165696">
        <w:t>5</w:t>
      </w:r>
      <w:r>
        <w:t>]</w:t>
      </w:r>
      <w:r>
        <w:tab/>
      </w:r>
      <w:r w:rsidR="00792552">
        <w:t>3GPP TS 29.501:</w:t>
      </w:r>
      <w:r>
        <w:t xml:space="preserve"> "5G System; Principles and Guidelines for Services Definition; Stage 3".</w:t>
      </w:r>
    </w:p>
    <w:p w14:paraId="5BEB9CA0" w14:textId="3E6C7F84" w:rsidR="004075BF" w:rsidRDefault="004075BF" w:rsidP="004075BF">
      <w:pPr>
        <w:pStyle w:val="EX"/>
      </w:pPr>
      <w:r>
        <w:t>[6]</w:t>
      </w:r>
      <w:r>
        <w:tab/>
      </w:r>
      <w:r w:rsidR="00792552">
        <w:t>IETF RFC 4776:</w:t>
      </w:r>
      <w:r>
        <w:t xml:space="preserve"> "Dynamic Host Configuration Protocol (DHCPv4 and DHCPv6) Option for Civic Addresses Configuration Information".</w:t>
      </w:r>
    </w:p>
    <w:p w14:paraId="78E48E59" w14:textId="72AD1A71" w:rsidR="004075BF" w:rsidRDefault="004075BF" w:rsidP="00635CF4">
      <w:pPr>
        <w:pStyle w:val="EX"/>
      </w:pPr>
      <w:r>
        <w:t>[7]</w:t>
      </w:r>
      <w:r>
        <w:tab/>
      </w:r>
      <w:r w:rsidR="00792552">
        <w:t>IETF RFC 5139:</w:t>
      </w:r>
      <w:r>
        <w:t xml:space="preserve"> "Revised Civic Location Format for Presence Information Data Format Location Object (PIDF-LO)".</w:t>
      </w:r>
    </w:p>
    <w:p w14:paraId="7335DF92" w14:textId="7B42102D" w:rsidR="006D638A" w:rsidRDefault="006D638A" w:rsidP="00635CF4">
      <w:pPr>
        <w:pStyle w:val="EX"/>
      </w:pPr>
      <w:r>
        <w:rPr>
          <w:lang w:eastAsia="zh-CN"/>
        </w:rPr>
        <w:t>[8]</w:t>
      </w:r>
      <w:r>
        <w:rPr>
          <w:lang w:eastAsia="zh-CN"/>
        </w:rPr>
        <w:tab/>
      </w:r>
      <w:r w:rsidR="00792552">
        <w:t>3GPP TS 29.571:</w:t>
      </w:r>
      <w:r>
        <w:t xml:space="preserve"> "5G System; Common Data Types for Service Based Interfaces; Stage 3".</w:t>
      </w:r>
    </w:p>
    <w:p w14:paraId="74CECBF6" w14:textId="3A41DD2A" w:rsidR="00B2714E" w:rsidRDefault="00B2714E" w:rsidP="00B2714E">
      <w:pPr>
        <w:pStyle w:val="EX"/>
        <w:rPr>
          <w:lang w:eastAsia="zh-CN"/>
        </w:rPr>
      </w:pPr>
      <w:r>
        <w:rPr>
          <w:lang w:eastAsia="zh-CN"/>
        </w:rPr>
        <w:t>[9]</w:t>
      </w:r>
      <w:r>
        <w:rPr>
          <w:lang w:eastAsia="zh-CN"/>
        </w:rPr>
        <w:tab/>
      </w:r>
      <w:r w:rsidR="00792552">
        <w:rPr>
          <w:lang w:eastAsia="zh-CN"/>
        </w:rPr>
        <w:t>3GPP TS 33.501:</w:t>
      </w:r>
      <w:r>
        <w:rPr>
          <w:lang w:eastAsia="zh-CN"/>
        </w:rPr>
        <w:t xml:space="preserve"> "</w:t>
      </w:r>
      <w:r w:rsidRPr="00A449BB">
        <w:rPr>
          <w:lang w:eastAsia="zh-CN"/>
        </w:rPr>
        <w:t>Security architecture and procedures for 5G system</w:t>
      </w:r>
      <w:r>
        <w:rPr>
          <w:lang w:eastAsia="zh-CN"/>
        </w:rPr>
        <w:t>".</w:t>
      </w:r>
    </w:p>
    <w:p w14:paraId="3C739A2C" w14:textId="6AB4F862" w:rsidR="00B2714E" w:rsidRDefault="00B2714E" w:rsidP="00B2714E">
      <w:pPr>
        <w:pStyle w:val="EX"/>
        <w:rPr>
          <w:lang w:eastAsia="zh-CN"/>
        </w:rPr>
      </w:pPr>
      <w:r>
        <w:rPr>
          <w:lang w:eastAsia="zh-CN"/>
        </w:rPr>
        <w:t>[10]</w:t>
      </w:r>
      <w:r>
        <w:rPr>
          <w:lang w:eastAsia="zh-CN"/>
        </w:rPr>
        <w:tab/>
      </w:r>
      <w:r w:rsidR="00792552">
        <w:rPr>
          <w:lang w:val="en-US"/>
        </w:rPr>
        <w:t>IETF RFC 6749:</w:t>
      </w:r>
      <w:r>
        <w:rPr>
          <w:lang w:val="en-US"/>
        </w:rPr>
        <w:t xml:space="preserve"> "</w:t>
      </w:r>
      <w:r w:rsidRPr="00A449BB">
        <w:rPr>
          <w:lang w:val="en-US"/>
        </w:rPr>
        <w:t>The OAuth 2.0 Authorization Framework</w:t>
      </w:r>
      <w:r>
        <w:rPr>
          <w:lang w:val="en-US"/>
        </w:rPr>
        <w:t>".</w:t>
      </w:r>
    </w:p>
    <w:p w14:paraId="39EE62ED" w14:textId="79CE8A2A" w:rsidR="00B2714E" w:rsidRDefault="00B2714E" w:rsidP="00635CF4">
      <w:pPr>
        <w:pStyle w:val="EX"/>
        <w:rPr>
          <w:lang w:eastAsia="zh-CN"/>
        </w:rPr>
      </w:pPr>
      <w:r>
        <w:rPr>
          <w:lang w:eastAsia="zh-CN"/>
        </w:rPr>
        <w:t>[11]</w:t>
      </w:r>
      <w:r>
        <w:rPr>
          <w:lang w:eastAsia="zh-CN"/>
        </w:rPr>
        <w:tab/>
      </w:r>
      <w:r w:rsidR="00792552">
        <w:rPr>
          <w:lang w:eastAsia="zh-CN"/>
        </w:rPr>
        <w:t>3GPP TS 29.510:</w:t>
      </w:r>
      <w:r>
        <w:rPr>
          <w:lang w:eastAsia="zh-CN"/>
        </w:rPr>
        <w:t xml:space="preserve"> "Network Function Repository Services; Stage 3".</w:t>
      </w:r>
    </w:p>
    <w:p w14:paraId="00D205D5" w14:textId="77777777" w:rsidR="00792552" w:rsidRDefault="009028D2" w:rsidP="009028D2">
      <w:pPr>
        <w:pStyle w:val="EX"/>
        <w:rPr>
          <w:noProof/>
        </w:rPr>
      </w:pPr>
      <w:r w:rsidRPr="00C02424">
        <w:rPr>
          <w:noProof/>
        </w:rPr>
        <w:t>[</w:t>
      </w:r>
      <w:r>
        <w:rPr>
          <w:noProof/>
        </w:rPr>
        <w:t>12</w:t>
      </w:r>
      <w:r w:rsidRPr="00C02424">
        <w:rPr>
          <w:noProof/>
        </w:rPr>
        <w:t>]</w:t>
      </w:r>
      <w:r w:rsidRPr="00C02424">
        <w:rPr>
          <w:noProof/>
        </w:rPr>
        <w:tab/>
      </w:r>
      <w:r w:rsidR="00792552" w:rsidRPr="00C02424">
        <w:rPr>
          <w:noProof/>
        </w:rPr>
        <w:t>IETF</w:t>
      </w:r>
      <w:r w:rsidR="00792552">
        <w:rPr>
          <w:noProof/>
        </w:rPr>
        <w:t> </w:t>
      </w:r>
      <w:r w:rsidR="00792552" w:rsidRPr="00C02424">
        <w:rPr>
          <w:noProof/>
        </w:rPr>
        <w:t>RFC</w:t>
      </w:r>
      <w:r w:rsidR="00792552">
        <w:rPr>
          <w:noProof/>
        </w:rPr>
        <w:t> </w:t>
      </w:r>
      <w:r w:rsidR="00792552" w:rsidRPr="00C02424">
        <w:rPr>
          <w:noProof/>
        </w:rPr>
        <w:t>7540:</w:t>
      </w:r>
      <w:r w:rsidRPr="00C02424">
        <w:rPr>
          <w:noProof/>
        </w:rPr>
        <w:t xml:space="preserve"> "Hypertext Transfer Protocol Version 2 (HTTP/2)".</w:t>
      </w:r>
    </w:p>
    <w:p w14:paraId="0955E8E1" w14:textId="3A9853C2" w:rsidR="009028D2" w:rsidRDefault="009028D2" w:rsidP="009028D2">
      <w:pPr>
        <w:pStyle w:val="EX"/>
      </w:pPr>
      <w:r>
        <w:t>[13]</w:t>
      </w:r>
      <w:r>
        <w:tab/>
      </w:r>
      <w:r w:rsidR="00792552">
        <w:t>IETF RFC 8259:</w:t>
      </w:r>
      <w:r>
        <w:t xml:space="preserve"> "The JavaScript Object Notation (JSON) Data Interchange Format".</w:t>
      </w:r>
    </w:p>
    <w:p w14:paraId="3FD3BDDB" w14:textId="77777777" w:rsidR="009028D2" w:rsidRDefault="009028D2" w:rsidP="009028D2">
      <w:pPr>
        <w:pStyle w:val="EX"/>
        <w:rPr>
          <w:noProof/>
        </w:rPr>
      </w:pPr>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3927444A" w14:textId="2789C460" w:rsidR="009028D2" w:rsidRDefault="009028D2" w:rsidP="009028D2">
      <w:pPr>
        <w:pStyle w:val="EX"/>
        <w:rPr>
          <w:lang w:eastAsia="zh-CN"/>
        </w:rPr>
      </w:pPr>
      <w:r>
        <w:rPr>
          <w:noProof/>
          <w:snapToGrid w:val="0"/>
        </w:rPr>
        <w:t>[15]</w:t>
      </w:r>
      <w:r>
        <w:rPr>
          <w:noProof/>
          <w:snapToGrid w:val="0"/>
        </w:rPr>
        <w:tab/>
      </w:r>
      <w:r w:rsidR="00792552">
        <w:rPr>
          <w:noProof/>
          <w:snapToGrid w:val="0"/>
        </w:rPr>
        <w:t>IETF RFC 7807</w:t>
      </w:r>
      <w:r w:rsidR="00792552" w:rsidRPr="00EC3C73">
        <w:rPr>
          <w:lang w:eastAsia="zh-CN"/>
        </w:rPr>
        <w:t>:</w:t>
      </w:r>
      <w:r>
        <w:rPr>
          <w:lang w:eastAsia="zh-CN"/>
        </w:rPr>
        <w:t xml:space="preserve"> "Problem Details for HTTP APIs".</w:t>
      </w:r>
    </w:p>
    <w:p w14:paraId="222F2DEE" w14:textId="2993DC4C" w:rsidR="00F26308" w:rsidRDefault="00F26308" w:rsidP="00F26308">
      <w:pPr>
        <w:pStyle w:val="EX"/>
        <w:rPr>
          <w:lang w:eastAsia="zh-CN"/>
        </w:rPr>
      </w:pPr>
      <w:r>
        <w:t>[16]</w:t>
      </w:r>
      <w:r>
        <w:tab/>
      </w:r>
      <w:r w:rsidR="00792552" w:rsidRPr="005E4D39">
        <w:t>3GPP</w:t>
      </w:r>
      <w:r w:rsidR="00792552">
        <w:t> </w:t>
      </w:r>
      <w:r w:rsidR="00792552" w:rsidRPr="005E4D39">
        <w:t>T</w:t>
      </w:r>
      <w:r w:rsidR="00792552">
        <w:t>R 21.900</w:t>
      </w:r>
      <w:r w:rsidR="00792552" w:rsidRPr="005E4D39">
        <w:t>:</w:t>
      </w:r>
      <w:r w:rsidRPr="005E4D39">
        <w:t xml:space="preserve"> "</w:t>
      </w:r>
      <w:r w:rsidRPr="00ED0BD9">
        <w:t>Technical Specification Group working methods</w:t>
      </w:r>
      <w:r>
        <w:t>".</w:t>
      </w:r>
    </w:p>
    <w:p w14:paraId="6C2F48DC" w14:textId="3CC30B77" w:rsidR="0053703A" w:rsidRDefault="0053703A" w:rsidP="0053703A">
      <w:pPr>
        <w:pStyle w:val="EX"/>
        <w:rPr>
          <w:lang w:eastAsia="zh-CN"/>
        </w:rPr>
      </w:pPr>
      <w:r>
        <w:rPr>
          <w:lang w:eastAsia="zh-CN"/>
        </w:rPr>
        <w:t>[17]</w:t>
      </w:r>
      <w:r>
        <w:rPr>
          <w:lang w:eastAsia="zh-CN"/>
        </w:rPr>
        <w:tab/>
      </w:r>
      <w:r w:rsidR="00792552">
        <w:rPr>
          <w:lang w:eastAsia="zh-CN"/>
        </w:rPr>
        <w:t>3GPP TS 22.071:</w:t>
      </w:r>
      <w:r>
        <w:rPr>
          <w:lang w:eastAsia="zh-CN"/>
        </w:rPr>
        <w:t xml:space="preserve"> </w:t>
      </w:r>
      <w:r w:rsidRPr="005E4D39">
        <w:t>"</w:t>
      </w:r>
      <w:r>
        <w:rPr>
          <w:lang w:eastAsia="zh-CN"/>
        </w:rPr>
        <w:t>Location Services (LCS); Service description; Stage 1</w:t>
      </w:r>
      <w:r w:rsidRPr="005E4D39">
        <w:t>"</w:t>
      </w:r>
      <w:r>
        <w:t>.</w:t>
      </w:r>
    </w:p>
    <w:p w14:paraId="6D0B1AA7" w14:textId="01BA1229" w:rsidR="0053703A" w:rsidRDefault="0053703A" w:rsidP="0053703A">
      <w:pPr>
        <w:pStyle w:val="EX"/>
        <w:rPr>
          <w:lang w:eastAsia="zh-CN"/>
        </w:rPr>
      </w:pPr>
      <w:r>
        <w:rPr>
          <w:lang w:eastAsia="zh-CN"/>
        </w:rPr>
        <w:t>[18]</w:t>
      </w:r>
      <w:r>
        <w:rPr>
          <w:lang w:eastAsia="zh-CN"/>
        </w:rPr>
        <w:tab/>
      </w:r>
      <w:r w:rsidR="00792552">
        <w:rPr>
          <w:lang w:eastAsia="zh-CN"/>
        </w:rPr>
        <w:t>3GPP TS 29.002:</w:t>
      </w:r>
      <w:r>
        <w:rPr>
          <w:lang w:eastAsia="zh-CN"/>
        </w:rPr>
        <w:t xml:space="preserve"> </w:t>
      </w:r>
      <w:r w:rsidRPr="005E4D39">
        <w:t>"</w:t>
      </w:r>
      <w:r w:rsidRPr="005614C3">
        <w:rPr>
          <w:lang w:eastAsia="zh-CN"/>
        </w:rPr>
        <w:t>Mobile Application Part (MAP) specification</w:t>
      </w:r>
      <w:r w:rsidRPr="005E4D39">
        <w:t>"</w:t>
      </w:r>
      <w:r>
        <w:rPr>
          <w:lang w:eastAsia="zh-CN"/>
        </w:rPr>
        <w:t>.</w:t>
      </w:r>
    </w:p>
    <w:p w14:paraId="4C78F83C" w14:textId="186B7EEF" w:rsidR="0008337C" w:rsidRDefault="0008337C" w:rsidP="0008337C">
      <w:pPr>
        <w:pStyle w:val="EX"/>
        <w:rPr>
          <w:lang w:eastAsia="zh-CN"/>
        </w:rPr>
      </w:pPr>
      <w:r>
        <w:rPr>
          <w:lang w:eastAsia="zh-CN"/>
        </w:rPr>
        <w:t>[19]</w:t>
      </w:r>
      <w:r>
        <w:rPr>
          <w:lang w:eastAsia="zh-CN"/>
        </w:rPr>
        <w:tab/>
      </w:r>
      <w:r w:rsidR="00792552">
        <w:rPr>
          <w:lang w:eastAsia="zh-CN"/>
        </w:rPr>
        <w:t>3GPP TS 23.273:</w:t>
      </w:r>
      <w:r>
        <w:rPr>
          <w:lang w:eastAsia="zh-CN"/>
        </w:rPr>
        <w:t xml:space="preserve"> </w:t>
      </w:r>
      <w:r w:rsidRPr="00C02424">
        <w:rPr>
          <w:noProof/>
        </w:rPr>
        <w:t>"</w:t>
      </w:r>
      <w:r>
        <w:rPr>
          <w:lang w:eastAsia="zh-CN"/>
        </w:rPr>
        <w:t>5G System (5GS) Location Services (LCS); Stage 2</w:t>
      </w:r>
      <w:r w:rsidRPr="00C02424">
        <w:rPr>
          <w:noProof/>
        </w:rPr>
        <w:t>"</w:t>
      </w:r>
      <w:r>
        <w:rPr>
          <w:lang w:eastAsia="zh-CN"/>
        </w:rPr>
        <w:t>.</w:t>
      </w:r>
    </w:p>
    <w:p w14:paraId="4E306FFD" w14:textId="2719A8E7" w:rsidR="00F26308" w:rsidRDefault="0008337C" w:rsidP="009028D2">
      <w:pPr>
        <w:pStyle w:val="EX"/>
        <w:rPr>
          <w:lang w:eastAsia="zh-CN"/>
        </w:rPr>
      </w:pPr>
      <w:r>
        <w:rPr>
          <w:lang w:eastAsia="zh-CN"/>
        </w:rPr>
        <w:lastRenderedPageBreak/>
        <w:t>[20]</w:t>
      </w:r>
      <w:r>
        <w:rPr>
          <w:lang w:eastAsia="zh-CN"/>
        </w:rPr>
        <w:tab/>
      </w:r>
      <w:r w:rsidR="00792552">
        <w:rPr>
          <w:lang w:eastAsia="zh-CN"/>
        </w:rPr>
        <w:t>3GPP TS 24.080:</w:t>
      </w:r>
      <w:r>
        <w:rPr>
          <w:lang w:eastAsia="zh-CN"/>
        </w:rPr>
        <w:t xml:space="preserve">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6081EDE3" w14:textId="32A21FD3" w:rsidR="000639E2" w:rsidRDefault="000639E2" w:rsidP="000639E2">
      <w:pPr>
        <w:pStyle w:val="EX"/>
        <w:rPr>
          <w:lang w:eastAsia="zh-CN"/>
        </w:rPr>
      </w:pPr>
      <w:r>
        <w:rPr>
          <w:lang w:eastAsia="zh-CN"/>
        </w:rPr>
        <w:t>[21]</w:t>
      </w:r>
      <w:r>
        <w:rPr>
          <w:lang w:eastAsia="zh-CN"/>
        </w:rPr>
        <w:tab/>
        <w:t xml:space="preserve">3GPP TS 36.355: </w:t>
      </w:r>
      <w:r>
        <w:rPr>
          <w:noProof/>
        </w:rPr>
        <w:t>"</w:t>
      </w:r>
      <w:r>
        <w:rPr>
          <w:lang w:eastAsia="zh-CN"/>
        </w:rPr>
        <w:t>Evolved Universal Terrestrial Radio Access (E-UTRA); LTE Positioning Protocol (LPP)</w:t>
      </w:r>
      <w:r>
        <w:rPr>
          <w:noProof/>
        </w:rPr>
        <w:t>"</w:t>
      </w:r>
      <w:r>
        <w:rPr>
          <w:lang w:eastAsia="zh-CN"/>
        </w:rPr>
        <w:t>.</w:t>
      </w:r>
    </w:p>
    <w:p w14:paraId="1E7176D8" w14:textId="40D63036" w:rsidR="000639E2" w:rsidRDefault="000639E2" w:rsidP="000639E2">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2739A88" w14:textId="177B47A2" w:rsidR="00635CF4" w:rsidRDefault="00635CF4" w:rsidP="00635CF4">
      <w:pPr>
        <w:pStyle w:val="Heading1"/>
      </w:pPr>
      <w:bookmarkStart w:id="13" w:name="_Toc20150328"/>
      <w:bookmarkStart w:id="14" w:name="_Toc25168567"/>
      <w:bookmarkStart w:id="15" w:name="_Toc27592986"/>
      <w:r>
        <w:t>3</w:t>
      </w:r>
      <w:r>
        <w:tab/>
        <w:t>Definitions</w:t>
      </w:r>
      <w:r>
        <w:rPr>
          <w:rFonts w:hint="eastAsia"/>
          <w:lang w:eastAsia="zh-CN"/>
        </w:rPr>
        <w:t xml:space="preserve"> </w:t>
      </w:r>
      <w:r>
        <w:t>and abbreviations</w:t>
      </w:r>
      <w:bookmarkEnd w:id="13"/>
      <w:bookmarkEnd w:id="14"/>
      <w:bookmarkEnd w:id="15"/>
    </w:p>
    <w:p w14:paraId="17FC3078" w14:textId="13BAD45E" w:rsidR="00635CF4" w:rsidRDefault="00635CF4" w:rsidP="00635CF4">
      <w:pPr>
        <w:pStyle w:val="Heading2"/>
      </w:pPr>
      <w:bookmarkStart w:id="16" w:name="_Toc20150329"/>
      <w:bookmarkStart w:id="17" w:name="_Toc25168568"/>
      <w:bookmarkStart w:id="18" w:name="_Toc27592987"/>
      <w:r>
        <w:t>3.1</w:t>
      </w:r>
      <w:r>
        <w:tab/>
        <w:t>Definitions</w:t>
      </w:r>
      <w:bookmarkEnd w:id="16"/>
      <w:bookmarkEnd w:id="17"/>
      <w:bookmarkEnd w:id="18"/>
    </w:p>
    <w:p w14:paraId="40DC35FF" w14:textId="07DF2A08" w:rsidR="00635CF4" w:rsidRDefault="00635CF4" w:rsidP="00635CF4">
      <w:r>
        <w:t>For the purposes of the present document, the terms and definitions given in</w:t>
      </w:r>
      <w:r w:rsidR="00792552">
        <w:t xml:space="preserve"> 3GPP TR 21.905 [</w:t>
      </w:r>
      <w:r>
        <w:t>1] and the following apply. A term defined in the present document takes precedence over the definition of the same term, if any, in</w:t>
      </w:r>
      <w:r w:rsidR="00792552">
        <w:t xml:space="preserve"> 3GPP TR 21.905 [</w:t>
      </w:r>
      <w:r>
        <w:t>1].</w:t>
      </w:r>
    </w:p>
    <w:p w14:paraId="5B105FA3" w14:textId="153FC806" w:rsidR="00635CF4" w:rsidRDefault="000E6AC7" w:rsidP="00635CF4">
      <w:pPr>
        <w:pStyle w:val="Heading2"/>
      </w:pPr>
      <w:bookmarkStart w:id="19" w:name="_Toc20150330"/>
      <w:bookmarkStart w:id="20" w:name="_Toc25168569"/>
      <w:bookmarkStart w:id="21" w:name="_Toc27592988"/>
      <w:r>
        <w:t>3.2</w:t>
      </w:r>
      <w:r w:rsidR="00635CF4">
        <w:tab/>
        <w:t>Abbreviations</w:t>
      </w:r>
      <w:bookmarkEnd w:id="19"/>
      <w:bookmarkEnd w:id="20"/>
      <w:bookmarkEnd w:id="21"/>
    </w:p>
    <w:p w14:paraId="1E31CE8D" w14:textId="6B13C6E5" w:rsidR="00635CF4" w:rsidRDefault="00635CF4" w:rsidP="00635CF4">
      <w:pPr>
        <w:keepNext/>
      </w:pPr>
      <w:r>
        <w:t>For the purposes of the present document, the abbreviations given in</w:t>
      </w:r>
      <w:r w:rsidR="00792552">
        <w:t xml:space="preserve"> 3GPP TR 21.905 [</w:t>
      </w:r>
      <w:r>
        <w:t>1] and the following apply. An abbreviation defined in the present document takes precedence over the definition of the same abbreviation, if any, in</w:t>
      </w:r>
      <w:r w:rsidR="00792552">
        <w:t xml:space="preserve"> 3GPP TR 21.905 [</w:t>
      </w:r>
      <w:r>
        <w:t>1].</w:t>
      </w:r>
    </w:p>
    <w:p w14:paraId="54CA1A79" w14:textId="77777777" w:rsidR="009D3A4E" w:rsidRDefault="009D3A4E" w:rsidP="009D3A4E">
      <w:pPr>
        <w:pStyle w:val="EW"/>
      </w:pPr>
      <w:r>
        <w:t>LDR</w:t>
      </w:r>
      <w:r>
        <w:tab/>
        <w:t>Location Deferred Request</w:t>
      </w:r>
    </w:p>
    <w:p w14:paraId="77CDC4FF" w14:textId="77777777" w:rsidR="00A93CE3" w:rsidRPr="002E0FA3" w:rsidRDefault="00A93CE3" w:rsidP="00A93CE3">
      <w:pPr>
        <w:pStyle w:val="EW"/>
      </w:pPr>
      <w:r>
        <w:t>LMF</w:t>
      </w:r>
      <w:r>
        <w:tab/>
        <w:t>Location Management Function</w:t>
      </w:r>
    </w:p>
    <w:p w14:paraId="2C0B594F" w14:textId="77777777" w:rsidR="00EC2208" w:rsidRPr="002E0FA3" w:rsidRDefault="00EC2208" w:rsidP="00635CF4">
      <w:pPr>
        <w:pStyle w:val="EW"/>
      </w:pPr>
    </w:p>
    <w:p w14:paraId="4A6DEA1D" w14:textId="22DC09F8" w:rsidR="00635CF4" w:rsidRPr="00F6448C" w:rsidRDefault="00635CF4" w:rsidP="00635CF4">
      <w:pPr>
        <w:pStyle w:val="Heading1"/>
      </w:pPr>
      <w:bookmarkStart w:id="22" w:name="_Toc20150331"/>
      <w:bookmarkStart w:id="23" w:name="_Toc25168570"/>
      <w:bookmarkStart w:id="24" w:name="_Toc27592989"/>
      <w:r w:rsidRPr="00F6448C">
        <w:t>4</w:t>
      </w:r>
      <w:r w:rsidRPr="00F6448C">
        <w:tab/>
      </w:r>
      <w:r w:rsidR="00BC2DA2">
        <w:t>Overview</w:t>
      </w:r>
      <w:bookmarkEnd w:id="22"/>
      <w:bookmarkEnd w:id="23"/>
      <w:bookmarkEnd w:id="24"/>
    </w:p>
    <w:p w14:paraId="75BB4023" w14:textId="77777777" w:rsidR="00A93CE3" w:rsidRPr="00AE78BF" w:rsidRDefault="00A93CE3" w:rsidP="00A93CE3">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2B98643F" w14:textId="77777777" w:rsidR="00A93CE3" w:rsidRPr="00B6630E" w:rsidRDefault="00A93CE3" w:rsidP="00A93CE3">
      <w:pPr>
        <w:pStyle w:val="B1"/>
      </w:pPr>
      <w:r w:rsidRPr="00B6630E">
        <w:t>-</w:t>
      </w:r>
      <w:r w:rsidRPr="00B6630E">
        <w:tab/>
        <w:t>Supports location determination for a UE.</w:t>
      </w:r>
    </w:p>
    <w:p w14:paraId="104A7D29" w14:textId="77777777" w:rsidR="00A93CE3" w:rsidRPr="00B6630E" w:rsidRDefault="00A93CE3" w:rsidP="00A93CE3">
      <w:pPr>
        <w:pStyle w:val="B1"/>
      </w:pPr>
      <w:r w:rsidRPr="00B6630E">
        <w:t>-</w:t>
      </w:r>
      <w:r w:rsidRPr="00B6630E">
        <w:tab/>
        <w:t>Obtains downlink location measurements or a location estimate from the UE.</w:t>
      </w:r>
    </w:p>
    <w:p w14:paraId="14B0512F" w14:textId="77777777" w:rsidR="00A93CE3" w:rsidRPr="00B6630E" w:rsidRDefault="00A93CE3" w:rsidP="00A93CE3">
      <w:pPr>
        <w:pStyle w:val="B1"/>
      </w:pPr>
      <w:r w:rsidRPr="00B6630E">
        <w:t>-</w:t>
      </w:r>
      <w:r w:rsidRPr="00B6630E">
        <w:tab/>
        <w:t>Obtains uplink location measurements from the NG RAN.</w:t>
      </w:r>
    </w:p>
    <w:p w14:paraId="4B272FE5" w14:textId="77777777" w:rsidR="00A93CE3" w:rsidRDefault="00A93CE3" w:rsidP="00A93CE3">
      <w:pPr>
        <w:pStyle w:val="B1"/>
      </w:pPr>
      <w:r w:rsidRPr="00B6630E">
        <w:t>-</w:t>
      </w:r>
      <w:r w:rsidRPr="00B6630E">
        <w:tab/>
        <w:t>Obtains non-UE associated assistance data from the NG RAN.</w:t>
      </w:r>
    </w:p>
    <w:p w14:paraId="0108BA52" w14:textId="77777777" w:rsidR="006C1B9F" w:rsidRDefault="006C1B9F" w:rsidP="006C1B9F">
      <w:pPr>
        <w:pStyle w:val="B1"/>
      </w:pPr>
      <w:r>
        <w:t>-</w:t>
      </w:r>
      <w:r>
        <w:tab/>
        <w:t>Provides broadcast assistance data to UEs and forwards associated ciphering keys to an AMF.</w:t>
      </w:r>
    </w:p>
    <w:p w14:paraId="635E99B8" w14:textId="72298446" w:rsidR="009D3A4E" w:rsidRDefault="009D3A4E" w:rsidP="009D3A4E">
      <w:pPr>
        <w:rPr>
          <w:lang w:val="en-US"/>
        </w:rPr>
      </w:pPr>
      <w:r>
        <w:rPr>
          <w:lang w:val="en-US"/>
        </w:rPr>
        <w:t xml:space="preserve">Other functions of an LMF are listed in </w:t>
      </w:r>
      <w:r w:rsidR="00792552">
        <w:rPr>
          <w:lang w:val="en-US"/>
        </w:rPr>
        <w:t>clause</w:t>
      </w:r>
      <w:r>
        <w:rPr>
          <w:lang w:eastAsia="zh-CN"/>
        </w:rPr>
        <w:t> </w:t>
      </w:r>
      <w:r>
        <w:rPr>
          <w:lang w:val="en-US"/>
        </w:rPr>
        <w:t>4.3.8 of</w:t>
      </w:r>
      <w:r w:rsidR="00792552">
        <w:rPr>
          <w:lang w:val="en-US"/>
        </w:rPr>
        <w:t xml:space="preserve"> 3GPP TS 23.273 [</w:t>
      </w:r>
      <w:r>
        <w:rPr>
          <w:lang w:val="en-US"/>
        </w:rPr>
        <w:t>19].</w:t>
      </w:r>
    </w:p>
    <w:p w14:paraId="39654A65" w14:textId="77777777" w:rsidR="00A93CE3" w:rsidRDefault="00A93CE3" w:rsidP="00A93CE3">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7DE3D53C" w14:textId="0D8C24C9" w:rsidR="00A93CE3" w:rsidRDefault="009D3A4E" w:rsidP="00165696">
      <w:pPr>
        <w:pStyle w:val="TH"/>
        <w:rPr>
          <w:lang w:val="en-US"/>
        </w:rPr>
      </w:pPr>
      <w:r w:rsidRPr="00475454">
        <w:object w:dxaOrig="5803" w:dyaOrig="4015" w14:anchorId="3F0A5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7.65pt" o:ole="">
            <v:imagedata r:id="rId12" o:title=""/>
          </v:shape>
          <o:OLEObject Type="Embed" ProgID="Visio.Drawing.11" ShapeID="_x0000_i1025" DrawAspect="Content" ObjectID="_1638205897" r:id="rId13"/>
        </w:object>
      </w:r>
    </w:p>
    <w:p w14:paraId="2878691E" w14:textId="77777777" w:rsidR="00A93CE3" w:rsidRPr="006B5418" w:rsidRDefault="00A93CE3" w:rsidP="00165696">
      <w:pPr>
        <w:pStyle w:val="TF"/>
        <w:rPr>
          <w:lang w:val="en-US"/>
        </w:rPr>
      </w:pPr>
      <w:r>
        <w:t xml:space="preserve">Figure 4-1: Reference </w:t>
      </w:r>
      <w:r>
        <w:rPr>
          <w:lang w:eastAsia="zh-CN"/>
        </w:rPr>
        <w:t>model – LMF</w:t>
      </w:r>
    </w:p>
    <w:p w14:paraId="2E65635D" w14:textId="4B423DB9" w:rsidR="00635CF4" w:rsidRDefault="00BC2DA2" w:rsidP="00BC2DA2">
      <w:pPr>
        <w:pStyle w:val="Heading1"/>
      </w:pPr>
      <w:bookmarkStart w:id="25" w:name="_Toc20150332"/>
      <w:bookmarkStart w:id="26" w:name="_Toc25168571"/>
      <w:bookmarkStart w:id="27" w:name="_Toc27592990"/>
      <w:r>
        <w:t>5</w:t>
      </w:r>
      <w:r w:rsidR="00635CF4">
        <w:rPr>
          <w:rFonts w:hint="eastAsia"/>
        </w:rPr>
        <w:tab/>
      </w:r>
      <w:r w:rsidR="00635CF4">
        <w:t>Service</w:t>
      </w:r>
      <w:r>
        <w:t>s</w:t>
      </w:r>
      <w:r w:rsidR="00635CF4">
        <w:t xml:space="preserve"> </w:t>
      </w:r>
      <w:r>
        <w:t xml:space="preserve">Offered by the </w:t>
      </w:r>
      <w:r w:rsidR="009B6F9D">
        <w:t>LM</w:t>
      </w:r>
      <w:r>
        <w:t>F</w:t>
      </w:r>
      <w:bookmarkEnd w:id="25"/>
      <w:bookmarkEnd w:id="26"/>
      <w:bookmarkEnd w:id="27"/>
    </w:p>
    <w:p w14:paraId="02A1BADC" w14:textId="47CF22A4" w:rsidR="00635CF4" w:rsidRDefault="00BC2DA2" w:rsidP="00635CF4">
      <w:pPr>
        <w:pStyle w:val="Heading2"/>
        <w:rPr>
          <w:lang w:val="en-US"/>
        </w:rPr>
      </w:pPr>
      <w:bookmarkStart w:id="28" w:name="_Toc20150333"/>
      <w:bookmarkStart w:id="29" w:name="_Toc25168572"/>
      <w:bookmarkStart w:id="30" w:name="_Toc27592991"/>
      <w:r>
        <w:rPr>
          <w:lang w:val="en-US"/>
        </w:rPr>
        <w:t>5</w:t>
      </w:r>
      <w:r w:rsidR="00635CF4">
        <w:rPr>
          <w:lang w:val="en-US"/>
        </w:rPr>
        <w:t>.</w:t>
      </w:r>
      <w:r>
        <w:rPr>
          <w:lang w:val="en-US"/>
        </w:rPr>
        <w:t>1</w:t>
      </w:r>
      <w:r w:rsidR="00635CF4">
        <w:rPr>
          <w:lang w:val="en-US"/>
        </w:rPr>
        <w:tab/>
      </w:r>
      <w:r>
        <w:rPr>
          <w:lang w:val="en-US"/>
        </w:rPr>
        <w:t>Introduction</w:t>
      </w:r>
      <w:bookmarkEnd w:id="28"/>
      <w:bookmarkEnd w:id="29"/>
      <w:bookmarkEnd w:id="30"/>
    </w:p>
    <w:p w14:paraId="118A35C2" w14:textId="77777777" w:rsidR="00A93CE3" w:rsidRDefault="00A93CE3" w:rsidP="00A93CE3">
      <w:bookmarkStart w:id="31" w:name="historyclause"/>
      <w:r>
        <w:t>The LMF offers to other NFs the following services:</w:t>
      </w:r>
    </w:p>
    <w:p w14:paraId="7E3D10EB" w14:textId="77777777" w:rsidR="00A93CE3" w:rsidRDefault="00A93CE3" w:rsidP="00165696">
      <w:pPr>
        <w:pStyle w:val="B1"/>
      </w:pPr>
      <w:r>
        <w:rPr>
          <w:lang w:val="en-US"/>
        </w:rPr>
        <w:t>-</w:t>
      </w:r>
      <w:r>
        <w:rPr>
          <w:lang w:val="en-US"/>
        </w:rPr>
        <w:tab/>
        <w:t>Nlmf_Location</w:t>
      </w:r>
    </w:p>
    <w:p w14:paraId="4AD3940A" w14:textId="77777777" w:rsidR="00DB4EF7" w:rsidRDefault="00DB4EF7" w:rsidP="00DB4EF7">
      <w:pPr>
        <w:pStyle w:val="B1"/>
        <w:rPr>
          <w:lang w:val="en-US"/>
        </w:rPr>
      </w:pPr>
      <w:bookmarkStart w:id="32" w:name="_Toc20150334"/>
      <w:r>
        <w:rPr>
          <w:lang w:val="en-US"/>
        </w:rPr>
        <w:t>-</w:t>
      </w:r>
      <w:r>
        <w:rPr>
          <w:lang w:val="en-US"/>
        </w:rPr>
        <w:tab/>
        <w:t>Nlmf_Broadcast</w:t>
      </w:r>
    </w:p>
    <w:p w14:paraId="07BEF61E" w14:textId="77777777" w:rsidR="00635CF4" w:rsidRPr="00A23D60" w:rsidRDefault="00BC2DA2" w:rsidP="00BC2DA2">
      <w:pPr>
        <w:pStyle w:val="Heading2"/>
      </w:pPr>
      <w:bookmarkStart w:id="33" w:name="_Toc25168573"/>
      <w:bookmarkStart w:id="34" w:name="_Toc27592992"/>
      <w:r>
        <w:t>5.2</w:t>
      </w:r>
      <w:r>
        <w:tab/>
      </w:r>
      <w:r w:rsidR="00D3723C" w:rsidRPr="007B2410">
        <w:t>N</w:t>
      </w:r>
      <w:r w:rsidR="009B6F9D">
        <w:t>lmf</w:t>
      </w:r>
      <w:r w:rsidR="00452A7E">
        <w:t>_</w:t>
      </w:r>
      <w:r w:rsidR="00CC6305">
        <w:t>Location</w:t>
      </w:r>
      <w:r w:rsidR="00D3723C">
        <w:t xml:space="preserve"> Service</w:t>
      </w:r>
      <w:bookmarkEnd w:id="32"/>
      <w:bookmarkEnd w:id="33"/>
      <w:bookmarkEnd w:id="34"/>
    </w:p>
    <w:p w14:paraId="43F4A25B" w14:textId="77777777" w:rsidR="00D3723C" w:rsidRDefault="00D3723C" w:rsidP="00D3723C">
      <w:pPr>
        <w:pStyle w:val="Heading3"/>
      </w:pPr>
      <w:bookmarkStart w:id="35" w:name="_Toc20150335"/>
      <w:bookmarkStart w:id="36" w:name="_Toc25168574"/>
      <w:bookmarkStart w:id="37" w:name="_Toc27592993"/>
      <w:r>
        <w:t>5.2.1</w:t>
      </w:r>
      <w:r>
        <w:tab/>
        <w:t>Service Description</w:t>
      </w:r>
      <w:bookmarkEnd w:id="35"/>
      <w:bookmarkEnd w:id="36"/>
      <w:bookmarkEnd w:id="37"/>
    </w:p>
    <w:p w14:paraId="1B056583" w14:textId="73F7EA6F" w:rsidR="00A657C7" w:rsidRPr="0002353F" w:rsidRDefault="00A657C7" w:rsidP="00165696">
      <w:r>
        <w:rPr>
          <w:lang w:eastAsia="zh-CN"/>
        </w:rPr>
        <w:t xml:space="preserve">The Nlmf_Location service </w:t>
      </w:r>
      <w:r>
        <w:t xml:space="preserve">enables an NF to request location determination (current geodetic </w:t>
      </w:r>
      <w:r w:rsidRPr="00E43CD3">
        <w:rPr>
          <w:lang w:val="en-US"/>
        </w:rPr>
        <w:t xml:space="preserve">and optionally </w:t>
      </w:r>
      <w:r>
        <w:t>civic location) for a target UE</w:t>
      </w:r>
      <w:r w:rsidR="009D3A4E">
        <w:t xml:space="preserve"> or to request periodic or triggered location for a target UE</w:t>
      </w:r>
      <w:r>
        <w:t>.</w:t>
      </w:r>
    </w:p>
    <w:p w14:paraId="39140E02" w14:textId="77777777" w:rsidR="00D3723C" w:rsidRDefault="00D3723C" w:rsidP="00D3723C">
      <w:pPr>
        <w:pStyle w:val="Heading3"/>
      </w:pPr>
      <w:bookmarkStart w:id="38" w:name="_Toc20150336"/>
      <w:bookmarkStart w:id="39" w:name="_Toc25168575"/>
      <w:bookmarkStart w:id="40" w:name="_Toc27592994"/>
      <w:r>
        <w:t>5.2.2</w:t>
      </w:r>
      <w:r>
        <w:tab/>
        <w:t>Service</w:t>
      </w:r>
      <w:r w:rsidR="00E05DF7">
        <w:t xml:space="preserve"> Operations</w:t>
      </w:r>
      <w:bookmarkEnd w:id="38"/>
      <w:bookmarkEnd w:id="39"/>
      <w:bookmarkEnd w:id="40"/>
    </w:p>
    <w:p w14:paraId="516A3E23" w14:textId="77777777" w:rsidR="00D3723C" w:rsidRDefault="00D3723C" w:rsidP="00D3723C">
      <w:pPr>
        <w:pStyle w:val="Heading4"/>
      </w:pPr>
      <w:bookmarkStart w:id="41" w:name="_Toc20150337"/>
      <w:bookmarkStart w:id="42" w:name="_Toc25168576"/>
      <w:bookmarkStart w:id="43" w:name="_Toc27592995"/>
      <w:r>
        <w:t>5.2.2.1</w:t>
      </w:r>
      <w:r>
        <w:tab/>
        <w:t>Introduction</w:t>
      </w:r>
      <w:bookmarkEnd w:id="41"/>
      <w:bookmarkEnd w:id="42"/>
      <w:bookmarkEnd w:id="43"/>
    </w:p>
    <w:p w14:paraId="73DEB5A1" w14:textId="77777777" w:rsidR="00A657C7" w:rsidRDefault="00A657C7" w:rsidP="00A657C7">
      <w:r>
        <w:t>The service operations defined for the Nlmf_Location service are as follows:</w:t>
      </w:r>
    </w:p>
    <w:p w14:paraId="41EAD76D" w14:textId="77777777" w:rsidR="00A657C7" w:rsidRDefault="00A657C7" w:rsidP="00A657C7">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43C17AD4" w14:textId="77777777" w:rsidR="009D3A4E" w:rsidRDefault="009D3A4E" w:rsidP="009D3A4E">
      <w:pPr>
        <w:pStyle w:val="B1"/>
      </w:pPr>
      <w:r>
        <w:t>-</w:t>
      </w:r>
      <w:r>
        <w:tab/>
        <w:t>EventNotify: It notifies the consumer NF of an event for periodic or triggered location for a target UE.</w:t>
      </w:r>
    </w:p>
    <w:p w14:paraId="7091FF3D" w14:textId="77777777" w:rsidR="009D3A4E" w:rsidRDefault="009D3A4E" w:rsidP="009D3A4E">
      <w:pPr>
        <w:pStyle w:val="B1"/>
      </w:pPr>
      <w:r>
        <w:t>-</w:t>
      </w:r>
      <w:r>
        <w:tab/>
        <w:t>CancelLocation: It enables a consumer NF to cancel an ongoing periodic or triggered location for a target UE.</w:t>
      </w:r>
    </w:p>
    <w:p w14:paraId="2BF9BA67" w14:textId="77777777" w:rsidR="009D3A4E" w:rsidRDefault="009D3A4E" w:rsidP="009D3A4E">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695746D7" w14:textId="77777777" w:rsidR="00D3723C" w:rsidRDefault="00D3723C" w:rsidP="00D3723C">
      <w:pPr>
        <w:pStyle w:val="Heading4"/>
      </w:pPr>
      <w:bookmarkStart w:id="44" w:name="_Toc20150338"/>
      <w:bookmarkStart w:id="45" w:name="_Toc25168577"/>
      <w:bookmarkStart w:id="46" w:name="_Toc27592996"/>
      <w:r>
        <w:lastRenderedPageBreak/>
        <w:t>5.2.2.2</w:t>
      </w:r>
      <w:r>
        <w:tab/>
      </w:r>
      <w:r w:rsidR="00CC6305">
        <w:t>DetermineLocation</w:t>
      </w:r>
      <w:bookmarkEnd w:id="44"/>
      <w:bookmarkEnd w:id="45"/>
      <w:bookmarkEnd w:id="46"/>
    </w:p>
    <w:p w14:paraId="54458291" w14:textId="77777777" w:rsidR="00EF2D1A" w:rsidRDefault="00EF2D1A" w:rsidP="00EF2D1A">
      <w:pPr>
        <w:pStyle w:val="Heading5"/>
      </w:pPr>
      <w:bookmarkStart w:id="47" w:name="_Toc20150339"/>
      <w:bookmarkStart w:id="48" w:name="_Toc25168578"/>
      <w:bookmarkStart w:id="49" w:name="_Toc27592997"/>
      <w:r>
        <w:t>5.2.2.2.1</w:t>
      </w:r>
      <w:r>
        <w:tab/>
        <w:t>General</w:t>
      </w:r>
      <w:bookmarkEnd w:id="47"/>
      <w:bookmarkEnd w:id="48"/>
      <w:bookmarkEnd w:id="49"/>
    </w:p>
    <w:p w14:paraId="09AED410" w14:textId="77777777" w:rsidR="00A657C7" w:rsidRDefault="00A657C7" w:rsidP="00A657C7">
      <w:r>
        <w:t>The following procedures are defined, using the "DetermineLocation" service operation:</w:t>
      </w:r>
    </w:p>
    <w:p w14:paraId="130A260F" w14:textId="77777777" w:rsidR="00A657C7" w:rsidRPr="00D93024" w:rsidRDefault="00A657C7" w:rsidP="00165696">
      <w:pPr>
        <w:pStyle w:val="B1"/>
      </w:pPr>
      <w:r>
        <w:t>-</w:t>
      </w:r>
      <w:r>
        <w:tab/>
        <w:t>Retrieve UE Location</w:t>
      </w:r>
    </w:p>
    <w:p w14:paraId="0762C26D" w14:textId="77777777" w:rsidR="00EF2D1A" w:rsidRDefault="00EF2D1A" w:rsidP="00EF2D1A">
      <w:pPr>
        <w:pStyle w:val="Heading5"/>
      </w:pPr>
      <w:bookmarkStart w:id="50" w:name="_Toc20150340"/>
      <w:bookmarkStart w:id="51" w:name="_Toc25168579"/>
      <w:bookmarkStart w:id="52" w:name="_Toc27592998"/>
      <w:r>
        <w:t>5.2.2.2.2</w:t>
      </w:r>
      <w:r>
        <w:tab/>
      </w:r>
      <w:r w:rsidR="00A657C7">
        <w:t>Retrieve UE Location</w:t>
      </w:r>
      <w:bookmarkEnd w:id="50"/>
      <w:bookmarkEnd w:id="51"/>
      <w:bookmarkEnd w:id="52"/>
    </w:p>
    <w:p w14:paraId="72C9932E" w14:textId="36F55EF3" w:rsidR="00A657C7" w:rsidRDefault="00A657C7" w:rsidP="00A657C7">
      <w:r>
        <w:t>This procedure allows a consumer NF to request the location information (geodetic location and, optionally, civic location)</w:t>
      </w:r>
      <w:r w:rsidR="009D3A4E">
        <w:t xml:space="preserve"> for a target UE or to activate periodic or triggered deferred location for a target UE</w:t>
      </w:r>
      <w:r>
        <w:t>.</w:t>
      </w:r>
    </w:p>
    <w:p w14:paraId="3A2045C5" w14:textId="77777777" w:rsidR="00A657C7" w:rsidRPr="001B34C6" w:rsidRDefault="00A657C7" w:rsidP="00A657C7"/>
    <w:p w14:paraId="03216C5D" w14:textId="77777777" w:rsidR="00A657C7" w:rsidRDefault="00592897" w:rsidP="00A657C7">
      <w:pPr>
        <w:pStyle w:val="TH"/>
      </w:pPr>
      <w:r w:rsidRPr="00D64FA1">
        <w:rPr>
          <w:lang w:val="fr-FR"/>
        </w:rPr>
        <w:object w:dxaOrig="8706" w:dyaOrig="2136" w14:anchorId="4D99CDB5">
          <v:shape id="_x0000_i1026" type="#_x0000_t75" style="width:434.7pt;height:108pt" o:ole="">
            <v:imagedata r:id="rId14" o:title=""/>
          </v:shape>
          <o:OLEObject Type="Embed" ProgID="Visio.Drawing.11" ShapeID="_x0000_i1026" DrawAspect="Content" ObjectID="_1638205898" r:id="rId15"/>
        </w:object>
      </w:r>
    </w:p>
    <w:p w14:paraId="3446DE70" w14:textId="77777777" w:rsidR="00A657C7" w:rsidRDefault="00A657C7" w:rsidP="00A657C7">
      <w:pPr>
        <w:pStyle w:val="TF"/>
        <w:rPr>
          <w:lang w:val="en-US"/>
        </w:rPr>
      </w:pPr>
      <w:r>
        <w:t>Figure 5.2.2.2.2-1: DetermineLocation Request</w:t>
      </w:r>
    </w:p>
    <w:p w14:paraId="1DD04070" w14:textId="680A5B60" w:rsidR="00A657C7" w:rsidRPr="002614DB" w:rsidRDefault="00A657C7" w:rsidP="00A657C7">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w:t>
      </w:r>
      <w:r w:rsidR="009D3A4E">
        <w:t xml:space="preserve">, LDR Type, H-GMLC address, LDR Reference </w:t>
      </w:r>
      <w:r>
        <w:t>….) shall be included in the HTTP POST request body.</w:t>
      </w:r>
    </w:p>
    <w:p w14:paraId="3A0ABE09" w14:textId="77777777" w:rsidR="00ED0526" w:rsidRPr="002614DB" w:rsidRDefault="00ED0526" w:rsidP="00ED0526">
      <w:pPr>
        <w:pStyle w:val="B1"/>
      </w:pPr>
      <w:r>
        <w:tab/>
        <w:t>If UE LCS Capability is received in the request indicating LPP is not supported by the UE, the LMF shall not send LPP messages to the UE in subsequent positioning procedures.</w:t>
      </w:r>
    </w:p>
    <w:p w14:paraId="5944D9AF" w14:textId="627750A5" w:rsidR="00A657C7" w:rsidRPr="002614DB" w:rsidRDefault="00A657C7" w:rsidP="00A657C7">
      <w:pPr>
        <w:pStyle w:val="B1"/>
      </w:pPr>
      <w:r w:rsidRPr="002614DB">
        <w:t>2</w:t>
      </w:r>
      <w:r w:rsidR="00592897">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w:t>
      </w:r>
      <w:r w:rsidR="009D3A4E">
        <w:t xml:space="preserve"> if any</w:t>
      </w:r>
      <w:r>
        <w:t xml:space="preserve"> (geodetic position, civic location, positioning methods…).</w:t>
      </w:r>
    </w:p>
    <w:p w14:paraId="415FF5FA" w14:textId="5A235B75" w:rsidR="00592897" w:rsidRPr="002614DB" w:rsidRDefault="00592897" w:rsidP="00F148C6">
      <w:pPr>
        <w:pStyle w:val="B1"/>
      </w:pPr>
      <w:r>
        <w:t>2b.</w:t>
      </w:r>
      <w:r>
        <w:tab/>
      </w:r>
      <w:r w:rsidR="00210D91">
        <w:t xml:space="preserve">On failure, one of the HTTP status code listed in </w:t>
      </w:r>
      <w:r w:rsidR="00210D91" w:rsidRPr="001769FF">
        <w:t xml:space="preserve">Table </w:t>
      </w:r>
      <w:r w:rsidR="00210D91">
        <w:t>6.1.4.2.2-2 shall be returned. For a 4xx/5xx response, t</w:t>
      </w:r>
      <w:r w:rsidR="00210D91" w:rsidRPr="00FA1305">
        <w:t xml:space="preserve">he message body </w:t>
      </w:r>
      <w:r w:rsidR="0002042F">
        <w:t xml:space="preserve">should </w:t>
      </w:r>
      <w:r w:rsidR="00210D91">
        <w:t>contain</w:t>
      </w:r>
      <w:r w:rsidR="00210D91" w:rsidRPr="00FA1305">
        <w:t xml:space="preserve"> </w:t>
      </w:r>
      <w:r w:rsidR="00210D91">
        <w:t>a ProblemDetails structure</w:t>
      </w:r>
      <w:r w:rsidR="00210D91" w:rsidRPr="00FA1305">
        <w:t xml:space="preserve"> with the </w:t>
      </w:r>
      <w:r w:rsidR="00210D91">
        <w:t>"cause"</w:t>
      </w:r>
      <w:r w:rsidR="00210D91" w:rsidRPr="00FA1305">
        <w:t xml:space="preserve"> attribute set</w:t>
      </w:r>
      <w:r w:rsidR="00210D91">
        <w:t xml:space="preserve"> to one of the application error listed</w:t>
      </w:r>
      <w:r w:rsidR="00210D91" w:rsidRPr="0096140D">
        <w:t xml:space="preserve"> </w:t>
      </w:r>
      <w:r w:rsidR="00210D91">
        <w:t xml:space="preserve">in </w:t>
      </w:r>
      <w:r w:rsidR="00210D91" w:rsidRPr="001769FF">
        <w:t xml:space="preserve">Table </w:t>
      </w:r>
      <w:r w:rsidR="00210D91">
        <w:t>6.1.4.2.2-2.</w:t>
      </w:r>
    </w:p>
    <w:p w14:paraId="31EE047C" w14:textId="2322DC7B" w:rsidR="009D3A4E" w:rsidRDefault="009D3A4E" w:rsidP="009D3A4E">
      <w:pPr>
        <w:pStyle w:val="Heading4"/>
      </w:pPr>
      <w:bookmarkStart w:id="53" w:name="_Toc20150341"/>
      <w:bookmarkStart w:id="54" w:name="_Toc25168580"/>
      <w:bookmarkStart w:id="55" w:name="_Toc27592999"/>
      <w:r>
        <w:t>5.2.2.</w:t>
      </w:r>
      <w:r w:rsidR="00F421CF">
        <w:t>3</w:t>
      </w:r>
      <w:r>
        <w:tab/>
        <w:t>EventNotify</w:t>
      </w:r>
      <w:bookmarkEnd w:id="53"/>
      <w:bookmarkEnd w:id="54"/>
      <w:bookmarkEnd w:id="55"/>
    </w:p>
    <w:p w14:paraId="132ED3E7" w14:textId="39B2D038" w:rsidR="009D3A4E" w:rsidRDefault="009D3A4E" w:rsidP="009D3A4E">
      <w:pPr>
        <w:pStyle w:val="Heading5"/>
      </w:pPr>
      <w:bookmarkStart w:id="56" w:name="_Toc20150342"/>
      <w:bookmarkStart w:id="57" w:name="_Toc25168581"/>
      <w:bookmarkStart w:id="58" w:name="_Toc27593000"/>
      <w:r>
        <w:t>5.2.2.</w:t>
      </w:r>
      <w:r w:rsidR="00F421CF">
        <w:t>3</w:t>
      </w:r>
      <w:r>
        <w:t>.1</w:t>
      </w:r>
      <w:r>
        <w:tab/>
        <w:t>General</w:t>
      </w:r>
      <w:bookmarkEnd w:id="56"/>
      <w:bookmarkEnd w:id="57"/>
      <w:bookmarkEnd w:id="58"/>
    </w:p>
    <w:p w14:paraId="06840A01" w14:textId="77777777" w:rsidR="009D3A4E" w:rsidRDefault="009D3A4E" w:rsidP="009D3A4E">
      <w:r>
        <w:t>The following procedures are defined, using the "EventNotify" service operation:</w:t>
      </w:r>
    </w:p>
    <w:p w14:paraId="12808DFA" w14:textId="77777777" w:rsidR="009D3A4E" w:rsidRPr="00D93024" w:rsidRDefault="009D3A4E" w:rsidP="009D3A4E">
      <w:pPr>
        <w:pStyle w:val="B1"/>
      </w:pPr>
      <w:r>
        <w:t>-</w:t>
      </w:r>
      <w:r>
        <w:tab/>
        <w:t xml:space="preserve">Periodic or Triggered Event Notification </w:t>
      </w:r>
    </w:p>
    <w:p w14:paraId="68D3597A" w14:textId="58B63BB7" w:rsidR="009D3A4E" w:rsidRDefault="009D3A4E" w:rsidP="009D3A4E">
      <w:pPr>
        <w:pStyle w:val="Heading5"/>
      </w:pPr>
      <w:bookmarkStart w:id="59" w:name="_Toc20150343"/>
      <w:bookmarkStart w:id="60" w:name="_Toc25168582"/>
      <w:bookmarkStart w:id="61" w:name="_Toc27593001"/>
      <w:r>
        <w:t>5.2.2.</w:t>
      </w:r>
      <w:r w:rsidR="00F421CF">
        <w:t>3</w:t>
      </w:r>
      <w:r>
        <w:t>.2</w:t>
      </w:r>
      <w:r>
        <w:tab/>
        <w:t>Periodic or Triggered Event Notification</w:t>
      </w:r>
      <w:bookmarkEnd w:id="59"/>
      <w:bookmarkEnd w:id="60"/>
      <w:bookmarkEnd w:id="61"/>
    </w:p>
    <w:p w14:paraId="0F1C9D3A" w14:textId="77777777" w:rsidR="009D3A4E" w:rsidRPr="003B2883" w:rsidRDefault="009D3A4E" w:rsidP="009D3A4E">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r w:rsidRPr="003B2883">
        <w:rPr>
          <w:lang w:eastAsia="zh-CN"/>
        </w:rPr>
        <w:t xml:space="preserve"> </w:t>
      </w:r>
    </w:p>
    <w:p w14:paraId="57C86FDE" w14:textId="77777777" w:rsidR="009D3A4E" w:rsidRDefault="009D3A4E" w:rsidP="009D3A4E">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3F788186" w14:textId="77777777" w:rsidR="009D3A4E" w:rsidRPr="006E59FF" w:rsidRDefault="009D3A4E" w:rsidP="009D3A4E">
      <w:pPr>
        <w:pStyle w:val="EditorsNote"/>
      </w:pPr>
      <w:r w:rsidRPr="006E59FF">
        <w:t xml:space="preserve">Editor's note [WI: </w:t>
      </w:r>
      <w:r>
        <w:t>5G_eLCS</w:t>
      </w:r>
      <w:r w:rsidRPr="006E59FF">
        <w:rPr>
          <w:noProof/>
        </w:rPr>
        <w:t>, CR#</w:t>
      </w:r>
      <w:r>
        <w:rPr>
          <w:noProof/>
        </w:rPr>
        <w:t>0033</w:t>
      </w:r>
      <w:r w:rsidRPr="006E59FF">
        <w:rPr>
          <w:noProof/>
        </w:rPr>
        <w:t>]</w:t>
      </w:r>
      <w:r w:rsidRPr="006E59FF">
        <w:t xml:space="preserve">: </w:t>
      </w:r>
      <w:r>
        <w:t>TS 29.518 needs to be updated to enable the AMF to provide the callback URI of an H-GMLC.</w:t>
      </w:r>
    </w:p>
    <w:p w14:paraId="0D0DBE69" w14:textId="77777777" w:rsidR="009D3A4E" w:rsidRDefault="009D3A4E" w:rsidP="009D3A4E">
      <w:pPr>
        <w:pStyle w:val="B1"/>
      </w:pPr>
      <w:r>
        <w:lastRenderedPageBreak/>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34E759E" w14:textId="77777777" w:rsidR="009D3A4E" w:rsidRDefault="009D3A4E" w:rsidP="009D3A4E">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5403266F" w14:textId="77777777" w:rsidR="009D3A4E" w:rsidRPr="003B2883" w:rsidRDefault="009D3A4E" w:rsidP="009D3A4E">
      <w:pPr>
        <w:pStyle w:val="B1"/>
      </w:pPr>
      <w:r>
        <w:t>o</w:t>
      </w:r>
      <w:r w:rsidRPr="003B2883">
        <w:t>therwise (if not available),</w:t>
      </w:r>
    </w:p>
    <w:p w14:paraId="17E649B7" w14:textId="77777777" w:rsidR="009D3A4E" w:rsidRPr="003B2883" w:rsidRDefault="009D3A4E" w:rsidP="009D3A4E">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78A6BFB4" w14:textId="77777777" w:rsidR="009D3A4E" w:rsidRPr="003B2883" w:rsidRDefault="009D3A4E" w:rsidP="009D3A4E">
      <w:pPr>
        <w:pStyle w:val="B1"/>
      </w:pPr>
      <w:r>
        <w:t>o</w:t>
      </w:r>
      <w:r w:rsidRPr="003B2883">
        <w:t>therwise (if not available),</w:t>
      </w:r>
    </w:p>
    <w:p w14:paraId="30154E82" w14:textId="77777777" w:rsidR="009D3A4E" w:rsidRPr="003B2883" w:rsidRDefault="009D3A4E" w:rsidP="009D3A4E">
      <w:pPr>
        <w:pStyle w:val="B1"/>
      </w:pPr>
      <w:r w:rsidRPr="003B2883">
        <w:t>-</w:t>
      </w:r>
      <w:r w:rsidRPr="003B2883">
        <w:tab/>
      </w:r>
      <w:r>
        <w:t>the URI of a V-</w:t>
      </w:r>
      <w:r w:rsidRPr="003B2883">
        <w:t xml:space="preserve">GMLC locally provisioned in the </w:t>
      </w:r>
      <w:r>
        <w:t>L</w:t>
      </w:r>
      <w:r w:rsidRPr="003B2883">
        <w:t>MF.</w:t>
      </w:r>
    </w:p>
    <w:p w14:paraId="3C719D48" w14:textId="77777777" w:rsidR="009D3A4E" w:rsidRPr="001B34C6" w:rsidRDefault="009D3A4E" w:rsidP="009D3A4E"/>
    <w:p w14:paraId="6DAB94A4" w14:textId="77777777" w:rsidR="009D3A4E" w:rsidRDefault="009D3A4E" w:rsidP="009D3A4E">
      <w:pPr>
        <w:pStyle w:val="TH"/>
      </w:pPr>
      <w:r w:rsidRPr="00D64FA1">
        <w:rPr>
          <w:lang w:val="fr-FR"/>
        </w:rPr>
        <w:object w:dxaOrig="8714" w:dyaOrig="2144" w14:anchorId="416A9BF6">
          <v:shape id="_x0000_i1027" type="#_x0000_t75" style="width:434.7pt;height:105.95pt" o:ole="">
            <v:imagedata r:id="rId16" o:title=""/>
          </v:shape>
          <o:OLEObject Type="Embed" ProgID="Visio.Drawing.11" ShapeID="_x0000_i1027" DrawAspect="Content" ObjectID="_1638205899" r:id="rId17"/>
        </w:object>
      </w:r>
    </w:p>
    <w:p w14:paraId="6A724E56" w14:textId="07ECCD3F" w:rsidR="009D3A4E" w:rsidRDefault="009D3A4E" w:rsidP="009D3A4E">
      <w:pPr>
        <w:pStyle w:val="TF"/>
        <w:rPr>
          <w:lang w:val="en-US"/>
        </w:rPr>
      </w:pPr>
      <w:r>
        <w:t>Figure</w:t>
      </w:r>
      <w:r>
        <w:rPr>
          <w:lang w:eastAsia="zh-CN"/>
        </w:rPr>
        <w:t> </w:t>
      </w:r>
      <w:r>
        <w:t>5.2.2.</w:t>
      </w:r>
      <w:r w:rsidR="00F421CF">
        <w:t>3</w:t>
      </w:r>
      <w:r>
        <w:t>.2-1: EventNotify Request</w:t>
      </w:r>
    </w:p>
    <w:p w14:paraId="3E3435B3" w14:textId="77777777" w:rsidR="009D3A4E" w:rsidRPr="003B2883" w:rsidRDefault="009D3A4E" w:rsidP="009D3A4E">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a notification correlation ID (LDR reference), the UE identification (SUPI and if available GPSI), the type of event and may include a geodetic location, civic location, position methods used, H-GMLC callback URI (if the NF consumer is a V-GMLC) and serving LMF identification.</w:t>
      </w:r>
    </w:p>
    <w:p w14:paraId="73FCE28D" w14:textId="77777777" w:rsidR="009D3A4E" w:rsidRPr="003B2883" w:rsidRDefault="009D3A4E" w:rsidP="009D3A4E">
      <w:pPr>
        <w:pStyle w:val="B1"/>
      </w:pPr>
      <w:r w:rsidRPr="003B2883">
        <w:t>2a.</w:t>
      </w:r>
      <w:r w:rsidRPr="003B2883">
        <w:tab/>
        <w:t>On success, "204 No content" shall be returned by the NF Service Consumer.</w:t>
      </w:r>
    </w:p>
    <w:p w14:paraId="478C22D9" w14:textId="19788A86" w:rsidR="009D3A4E" w:rsidRDefault="009D3A4E" w:rsidP="009D3A4E">
      <w:pPr>
        <w:pStyle w:val="B1"/>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rsidR="00D311CD">
        <w:t xml:space="preserve">the message body should contain a ProblemDetails structure indicating </w:t>
      </w:r>
      <w:r w:rsidRPr="003B2883">
        <w:t>appropriate additional error information.</w:t>
      </w:r>
    </w:p>
    <w:p w14:paraId="67E2AF80" w14:textId="0591B317" w:rsidR="009D3A4E" w:rsidRDefault="009D3A4E" w:rsidP="009D3A4E">
      <w:pPr>
        <w:pStyle w:val="Heading4"/>
      </w:pPr>
      <w:bookmarkStart w:id="62" w:name="_Toc20150344"/>
      <w:bookmarkStart w:id="63" w:name="_Toc25168583"/>
      <w:bookmarkStart w:id="64" w:name="_Toc27593002"/>
      <w:r>
        <w:t>5.2.2.</w:t>
      </w:r>
      <w:r w:rsidR="00F421CF">
        <w:t>4</w:t>
      </w:r>
      <w:r>
        <w:tab/>
        <w:t>CancelLocation</w:t>
      </w:r>
      <w:bookmarkEnd w:id="62"/>
      <w:bookmarkEnd w:id="63"/>
      <w:bookmarkEnd w:id="64"/>
    </w:p>
    <w:p w14:paraId="7E73B735" w14:textId="0F03A07F" w:rsidR="009D3A4E" w:rsidRDefault="009D3A4E" w:rsidP="009D3A4E">
      <w:pPr>
        <w:pStyle w:val="Heading5"/>
      </w:pPr>
      <w:bookmarkStart w:id="65" w:name="_Toc20150345"/>
      <w:bookmarkStart w:id="66" w:name="_Toc25168584"/>
      <w:bookmarkStart w:id="67" w:name="_Toc27593003"/>
      <w:r>
        <w:t>5.2.2.</w:t>
      </w:r>
      <w:r w:rsidR="00F421CF">
        <w:t>4</w:t>
      </w:r>
      <w:r>
        <w:t>.1</w:t>
      </w:r>
      <w:r>
        <w:tab/>
        <w:t>General</w:t>
      </w:r>
      <w:bookmarkEnd w:id="65"/>
      <w:bookmarkEnd w:id="66"/>
      <w:bookmarkEnd w:id="67"/>
    </w:p>
    <w:p w14:paraId="38487A2B" w14:textId="77777777" w:rsidR="009D3A4E" w:rsidRDefault="009D3A4E" w:rsidP="009D3A4E">
      <w:r>
        <w:t>The following procedures are defined, using the "CancelLocation" service operation:</w:t>
      </w:r>
    </w:p>
    <w:p w14:paraId="4F839EA9" w14:textId="77777777" w:rsidR="009D3A4E" w:rsidRPr="00D93024" w:rsidRDefault="009D3A4E" w:rsidP="009D3A4E">
      <w:pPr>
        <w:pStyle w:val="B1"/>
      </w:pPr>
      <w:r>
        <w:t>-</w:t>
      </w:r>
      <w:r>
        <w:tab/>
        <w:t>Cancel Periodic or Triggered Location</w:t>
      </w:r>
    </w:p>
    <w:p w14:paraId="076A8779" w14:textId="61AB2310" w:rsidR="009D3A4E" w:rsidRDefault="009D3A4E" w:rsidP="009D3A4E">
      <w:pPr>
        <w:pStyle w:val="Heading5"/>
      </w:pPr>
      <w:bookmarkStart w:id="68" w:name="_Toc20150346"/>
      <w:bookmarkStart w:id="69" w:name="_Toc25168585"/>
      <w:bookmarkStart w:id="70" w:name="_Toc27593004"/>
      <w:r>
        <w:t>5.2.2.</w:t>
      </w:r>
      <w:r w:rsidR="00F421CF">
        <w:t>4</w:t>
      </w:r>
      <w:r>
        <w:t>.2</w:t>
      </w:r>
      <w:r>
        <w:tab/>
        <w:t>Cancel Periodic or Triggered Location</w:t>
      </w:r>
      <w:bookmarkEnd w:id="68"/>
      <w:bookmarkEnd w:id="69"/>
      <w:bookmarkEnd w:id="70"/>
    </w:p>
    <w:p w14:paraId="1CDBEAC6" w14:textId="5B7B8B4C" w:rsidR="009D3A4E" w:rsidRDefault="009D3A4E" w:rsidP="009D3A4E">
      <w:r>
        <w:t>This procedure allows a consumer NF to cancel periodic or triggered location for a target UE. The cancellation is delivered to a resource URI indicated by a serving LMF identification provided to the consumer NF (i.e. AMF) by a V-GMLC or H-GMLC (see</w:t>
      </w:r>
      <w:r w:rsidR="00792552">
        <w:t xml:space="preserve"> 3GPP TS 23.273 [</w:t>
      </w:r>
      <w:r w:rsidR="00F421CF">
        <w:t>19</w:t>
      </w:r>
      <w:r>
        <w:t>]).</w:t>
      </w:r>
    </w:p>
    <w:p w14:paraId="3BCA8226" w14:textId="77777777" w:rsidR="009D3A4E" w:rsidRDefault="009D3A4E" w:rsidP="009D3A4E"/>
    <w:p w14:paraId="62EFCBF0" w14:textId="77777777" w:rsidR="009D3A4E" w:rsidRDefault="009D3A4E" w:rsidP="009D3A4E">
      <w:pPr>
        <w:pStyle w:val="TH"/>
      </w:pPr>
      <w:r w:rsidRPr="00D64FA1">
        <w:rPr>
          <w:lang w:val="fr-FR"/>
        </w:rPr>
        <w:object w:dxaOrig="8714" w:dyaOrig="2144" w14:anchorId="486F10C2">
          <v:shape id="_x0000_i1028" type="#_x0000_t75" style="width:434.7pt;height:105.95pt" o:ole="">
            <v:imagedata r:id="rId18" o:title=""/>
          </v:shape>
          <o:OLEObject Type="Embed" ProgID="Visio.Drawing.11" ShapeID="_x0000_i1028" DrawAspect="Content" ObjectID="_1638205900" r:id="rId19"/>
        </w:object>
      </w:r>
    </w:p>
    <w:p w14:paraId="246F91C0" w14:textId="3BED127E" w:rsidR="009D3A4E" w:rsidRDefault="009D3A4E" w:rsidP="009D3A4E">
      <w:pPr>
        <w:pStyle w:val="TF"/>
        <w:rPr>
          <w:lang w:val="en-US"/>
        </w:rPr>
      </w:pPr>
      <w:r>
        <w:t>Figure</w:t>
      </w:r>
      <w:r>
        <w:rPr>
          <w:lang w:eastAsia="zh-CN"/>
        </w:rPr>
        <w:t> </w:t>
      </w:r>
      <w:r>
        <w:t>5.2.2.</w:t>
      </w:r>
      <w:r w:rsidR="00F421CF">
        <w:t>4</w:t>
      </w:r>
      <w:r>
        <w:t>.2-1: CancelLocation Request</w:t>
      </w:r>
    </w:p>
    <w:p w14:paraId="67374B3D" w14:textId="77777777" w:rsidR="009D3A4E" w:rsidRPr="003B2883" w:rsidRDefault="009D3A4E" w:rsidP="009D3A4E">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serving LMF</w:t>
      </w:r>
      <w:r w:rsidRPr="002614DB">
        <w:t>.</w:t>
      </w:r>
      <w:r>
        <w:t xml:space="preserve"> </w:t>
      </w:r>
      <w:r w:rsidRPr="003B2883">
        <w:t xml:space="preserve">The request body shall include </w:t>
      </w:r>
      <w:r>
        <w:t>a notification correlation ID (LDR reference) and an H-GMLC callback URI.</w:t>
      </w:r>
    </w:p>
    <w:p w14:paraId="4F4E50DB" w14:textId="77777777" w:rsidR="009D3A4E" w:rsidRPr="003B2883" w:rsidRDefault="009D3A4E" w:rsidP="009D3A4E">
      <w:pPr>
        <w:pStyle w:val="B1"/>
      </w:pPr>
      <w:r w:rsidRPr="003B2883">
        <w:t>2a.</w:t>
      </w:r>
      <w:r w:rsidRPr="003B2883">
        <w:tab/>
        <w:t>On success, "204 No content" shall be returned by the</w:t>
      </w:r>
      <w:r>
        <w:t xml:space="preserve"> LMF</w:t>
      </w:r>
      <w:r w:rsidRPr="003B2883">
        <w:t>.</w:t>
      </w:r>
    </w:p>
    <w:p w14:paraId="0A80B867" w14:textId="4066E330" w:rsidR="009D3A4E" w:rsidRDefault="009D3A4E" w:rsidP="009D3A4E">
      <w:pPr>
        <w:pStyle w:val="B1"/>
      </w:pPr>
      <w:r w:rsidRPr="003B2883">
        <w:rPr>
          <w:lang w:eastAsia="zh-CN"/>
        </w:rPr>
        <w:t>2b.</w:t>
      </w:r>
      <w:r w:rsidRPr="003B2883">
        <w:rPr>
          <w:lang w:eastAsia="zh-CN"/>
        </w:rPr>
        <w:tab/>
      </w:r>
      <w:r>
        <w:t xml:space="preserve">On failure, one of the HTTP status code listed in </w:t>
      </w:r>
      <w:r w:rsidRPr="001769FF">
        <w:t>Table</w:t>
      </w:r>
      <w:r>
        <w:rPr>
          <w:lang w:eastAsia="zh-CN"/>
        </w:rPr>
        <w:t> </w:t>
      </w:r>
      <w:r>
        <w:t>6.1.4.2.2-2 shall be returned. For a 4xx/5xx response, t</w:t>
      </w:r>
      <w:r w:rsidRPr="00FA1305">
        <w:t xml:space="preserve">he message body </w:t>
      </w:r>
      <w:r w:rsidR="00E65E08">
        <w:t xml:space="preserve">should </w:t>
      </w:r>
      <w:r>
        <w:t>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6.1.4.2.2-2.</w:t>
      </w:r>
    </w:p>
    <w:p w14:paraId="7E880635" w14:textId="0C65DEDA" w:rsidR="009D3A4E" w:rsidRDefault="009D3A4E" w:rsidP="009D3A4E">
      <w:pPr>
        <w:pStyle w:val="Heading4"/>
      </w:pPr>
      <w:bookmarkStart w:id="71" w:name="_Toc20150347"/>
      <w:bookmarkStart w:id="72" w:name="_Toc25168586"/>
      <w:bookmarkStart w:id="73" w:name="_Toc27593005"/>
      <w:r>
        <w:t>5.2.2.</w:t>
      </w:r>
      <w:r w:rsidR="00F421CF">
        <w:t>5</w:t>
      </w:r>
      <w:r>
        <w:tab/>
        <w:t>LocationContextTransfer</w:t>
      </w:r>
      <w:bookmarkEnd w:id="71"/>
      <w:bookmarkEnd w:id="72"/>
      <w:bookmarkEnd w:id="73"/>
    </w:p>
    <w:p w14:paraId="43631FE8" w14:textId="67C380A4" w:rsidR="009D3A4E" w:rsidRDefault="009D3A4E" w:rsidP="009D3A4E">
      <w:pPr>
        <w:pStyle w:val="Heading5"/>
      </w:pPr>
      <w:bookmarkStart w:id="74" w:name="_Toc20150348"/>
      <w:bookmarkStart w:id="75" w:name="_Toc25168587"/>
      <w:bookmarkStart w:id="76" w:name="_Toc27593006"/>
      <w:r>
        <w:t>5.2.2.</w:t>
      </w:r>
      <w:r w:rsidR="00F421CF">
        <w:t>5</w:t>
      </w:r>
      <w:r>
        <w:t>.1</w:t>
      </w:r>
      <w:r>
        <w:tab/>
        <w:t>General</w:t>
      </w:r>
      <w:bookmarkEnd w:id="74"/>
      <w:bookmarkEnd w:id="75"/>
      <w:bookmarkEnd w:id="76"/>
    </w:p>
    <w:p w14:paraId="4CCBDC79" w14:textId="77777777" w:rsidR="009D3A4E" w:rsidRDefault="009D3A4E" w:rsidP="009D3A4E">
      <w:r>
        <w:t>The following procedures are defined, using the "LocationContextTransfer" service operation:</w:t>
      </w:r>
    </w:p>
    <w:p w14:paraId="43D5FBF4" w14:textId="77777777" w:rsidR="009D3A4E" w:rsidRPr="00D93024" w:rsidRDefault="009D3A4E" w:rsidP="009D3A4E">
      <w:pPr>
        <w:pStyle w:val="B1"/>
      </w:pPr>
      <w:r>
        <w:t>-</w:t>
      </w:r>
      <w:r>
        <w:tab/>
        <w:t xml:space="preserve">Transfer Location Context </w:t>
      </w:r>
    </w:p>
    <w:p w14:paraId="032F8BFF" w14:textId="17E7DB83" w:rsidR="009D3A4E" w:rsidRDefault="009D3A4E" w:rsidP="009D3A4E">
      <w:pPr>
        <w:pStyle w:val="Heading5"/>
      </w:pPr>
      <w:bookmarkStart w:id="77" w:name="_Toc20150349"/>
      <w:bookmarkStart w:id="78" w:name="_Toc25168588"/>
      <w:bookmarkStart w:id="79" w:name="_Toc27593007"/>
      <w:r>
        <w:t>5.2.2.</w:t>
      </w:r>
      <w:r w:rsidR="00F421CF">
        <w:t>5</w:t>
      </w:r>
      <w:r w:rsidRPr="003A63C8">
        <w:t>.</w:t>
      </w:r>
      <w:r>
        <w:t>2</w:t>
      </w:r>
      <w:r>
        <w:tab/>
        <w:t>Transfer Location Context</w:t>
      </w:r>
      <w:bookmarkEnd w:id="77"/>
      <w:bookmarkEnd w:id="78"/>
      <w:bookmarkEnd w:id="79"/>
    </w:p>
    <w:p w14:paraId="521A6CA2" w14:textId="77777777" w:rsidR="009D3A4E" w:rsidRPr="003B2883" w:rsidRDefault="009D3A4E" w:rsidP="009D3A4E">
      <w:pPr>
        <w:rPr>
          <w:lang w:eastAsia="zh-CN"/>
        </w:rPr>
      </w:pPr>
      <w:r>
        <w:t>This procedure allows a consumer NF to t</w:t>
      </w:r>
      <w:r w:rsidRPr="00AF4BE8">
        <w:t xml:space="preserve">ransfer location context information for </w:t>
      </w:r>
      <w:r>
        <w:t xml:space="preserve">periodic or triggered </w:t>
      </w:r>
      <w:r w:rsidRPr="00AF4BE8">
        <w:t>location for a target UE.</w:t>
      </w:r>
      <w:r>
        <w:t xml:space="preserve"> The location context information is delivered to: </w:t>
      </w:r>
    </w:p>
    <w:p w14:paraId="5AC66921" w14:textId="77777777" w:rsidR="009D3A4E" w:rsidRDefault="009D3A4E" w:rsidP="009D3A4E">
      <w:pPr>
        <w:pStyle w:val="B1"/>
      </w:pPr>
      <w:r w:rsidRPr="003B2883">
        <w:rPr>
          <w:lang w:eastAsia="zh-CN"/>
        </w:rPr>
        <w:t>-</w:t>
      </w:r>
      <w:r w:rsidRPr="003B2883">
        <w:rPr>
          <w:lang w:eastAsia="zh-CN"/>
        </w:rPr>
        <w:tab/>
      </w:r>
      <w:r>
        <w:rPr>
          <w:lang w:eastAsia="zh-CN"/>
        </w:rPr>
        <w:t xml:space="preserve">the </w:t>
      </w:r>
      <w:r w:rsidRPr="003B2883">
        <w:t xml:space="preserve">URI </w:t>
      </w:r>
      <w:r>
        <w:t xml:space="preserve">of an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 </w:t>
      </w:r>
    </w:p>
    <w:p w14:paraId="08BC0583" w14:textId="77777777" w:rsidR="009D3A4E" w:rsidRPr="006E59FF" w:rsidRDefault="009D3A4E" w:rsidP="009D3A4E">
      <w:pPr>
        <w:pStyle w:val="EditorsNote"/>
      </w:pPr>
      <w:r w:rsidRPr="006E59FF">
        <w:t xml:space="preserve">Editor's note [WI: </w:t>
      </w:r>
      <w:r>
        <w:t>5G_eLCS</w:t>
      </w:r>
      <w:r w:rsidRPr="006E59FF">
        <w:rPr>
          <w:noProof/>
        </w:rPr>
        <w:t>, CR#</w:t>
      </w:r>
      <w:r>
        <w:rPr>
          <w:noProof/>
        </w:rPr>
        <w:t>0033</w:t>
      </w:r>
      <w:r w:rsidRPr="006E59FF">
        <w:rPr>
          <w:noProof/>
        </w:rPr>
        <w:t>]</w:t>
      </w:r>
      <w:r w:rsidRPr="006E59FF">
        <w:t xml:space="preserve">: </w:t>
      </w:r>
      <w:r>
        <w:t>TS 29.518 needs to be updated to enable the AMF to provide the callback URI of an LMF.</w:t>
      </w:r>
    </w:p>
    <w:p w14:paraId="302C22FF" w14:textId="77777777" w:rsidR="009D3A4E" w:rsidRPr="003B2883" w:rsidRDefault="009D3A4E" w:rsidP="009D3A4E">
      <w:pPr>
        <w:pStyle w:val="B1"/>
      </w:pPr>
      <w:r>
        <w:t>o</w:t>
      </w:r>
      <w:r w:rsidRPr="003B2883">
        <w:t>therwise (if not available),</w:t>
      </w:r>
    </w:p>
    <w:p w14:paraId="28475127" w14:textId="77777777" w:rsidR="009D3A4E" w:rsidRDefault="009D3A4E" w:rsidP="009D3A4E">
      <w:pPr>
        <w:pStyle w:val="B1"/>
      </w:pPr>
      <w:r w:rsidRPr="003B2883">
        <w:t>-</w:t>
      </w:r>
      <w:r w:rsidRPr="003B2883">
        <w:tab/>
      </w:r>
      <w:r>
        <w:t xml:space="preserve">the </w:t>
      </w:r>
      <w:r w:rsidRPr="003B2883">
        <w:t xml:space="preserve">URI </w:t>
      </w:r>
      <w:r>
        <w:t xml:space="preserve">of an LMF </w:t>
      </w:r>
      <w:r w:rsidRPr="003B2883">
        <w:t>locally provisioned in the</w:t>
      </w:r>
      <w:r>
        <w:t xml:space="preserve"> consumer NF</w:t>
      </w:r>
      <w:r w:rsidRPr="003B2883">
        <w:t>.</w:t>
      </w:r>
    </w:p>
    <w:p w14:paraId="530107B4" w14:textId="77777777" w:rsidR="009D3A4E" w:rsidRPr="001B34C6" w:rsidRDefault="009D3A4E" w:rsidP="009D3A4E"/>
    <w:p w14:paraId="6991699E" w14:textId="77777777" w:rsidR="009D3A4E" w:rsidRDefault="009D3A4E" w:rsidP="009D3A4E">
      <w:pPr>
        <w:pStyle w:val="TH"/>
      </w:pPr>
      <w:r w:rsidRPr="00D64FA1">
        <w:rPr>
          <w:lang w:val="fr-FR"/>
        </w:rPr>
        <w:object w:dxaOrig="8714" w:dyaOrig="2144" w14:anchorId="7F5BC456">
          <v:shape id="_x0000_i1029" type="#_x0000_t75" style="width:434.7pt;height:105.95pt" o:ole="">
            <v:imagedata r:id="rId20" o:title=""/>
          </v:shape>
          <o:OLEObject Type="Embed" ProgID="Visio.Drawing.11" ShapeID="_x0000_i1029" DrawAspect="Content" ObjectID="_1638205901" r:id="rId21"/>
        </w:object>
      </w:r>
    </w:p>
    <w:p w14:paraId="0A8DBB74" w14:textId="617D009C" w:rsidR="009D3A4E" w:rsidRDefault="009D3A4E" w:rsidP="009D3A4E">
      <w:pPr>
        <w:pStyle w:val="TF"/>
        <w:rPr>
          <w:lang w:val="en-US"/>
        </w:rPr>
      </w:pPr>
      <w:r>
        <w:t>Figure</w:t>
      </w:r>
      <w:r>
        <w:rPr>
          <w:lang w:eastAsia="zh-CN"/>
        </w:rPr>
        <w:t> </w:t>
      </w:r>
      <w:r>
        <w:t>5.2.2.</w:t>
      </w:r>
      <w:r w:rsidR="00F421CF">
        <w:t>5</w:t>
      </w:r>
      <w:r>
        <w:t>.2-1: LocationContextTransfer Request</w:t>
      </w:r>
    </w:p>
    <w:p w14:paraId="7A5CF793" w14:textId="7C3B2153" w:rsidR="009D3A4E" w:rsidRDefault="00792552" w:rsidP="00792552">
      <w:pPr>
        <w:pStyle w:val="B1"/>
      </w:pPr>
      <w:r>
        <w:t>1.</w:t>
      </w:r>
      <w:r>
        <w:tab/>
      </w:r>
      <w:r w:rsidR="009D3A4E" w:rsidRPr="002614DB">
        <w:t>The NF Service Consumer shall send a</w:t>
      </w:r>
      <w:r w:rsidR="009D3A4E">
        <w:t>n HTTP</w:t>
      </w:r>
      <w:r w:rsidR="009D3A4E" w:rsidRPr="002614DB">
        <w:t xml:space="preserve"> </w:t>
      </w:r>
      <w:r w:rsidR="009D3A4E">
        <w:t>POST</w:t>
      </w:r>
      <w:r w:rsidR="009D3A4E" w:rsidRPr="002614DB">
        <w:t xml:space="preserve"> request to the resource URI</w:t>
      </w:r>
      <w:r w:rsidR="009D3A4E">
        <w:t xml:space="preserve"> determined as described above</w:t>
      </w:r>
      <w:r w:rsidR="009D3A4E" w:rsidRPr="002614DB">
        <w:t>.</w:t>
      </w:r>
      <w:r w:rsidR="009D3A4E">
        <w:t xml:space="preserve"> </w:t>
      </w:r>
      <w:r w:rsidR="009D3A4E" w:rsidRPr="003B2883">
        <w:t xml:space="preserve">The request body shall include </w:t>
      </w:r>
      <w:r w:rsidR="009D3A4E">
        <w:t xml:space="preserve">an </w:t>
      </w:r>
      <w:r w:rsidR="009D3A4E" w:rsidRPr="00956185">
        <w:t xml:space="preserve">AMF identity, Deferred location type, Deferred location parameters, </w:t>
      </w:r>
      <w:r w:rsidR="009D3A4E" w:rsidRPr="00956185">
        <w:lastRenderedPageBreak/>
        <w:t>Notification Target Address</w:t>
      </w:r>
      <w:r w:rsidR="009D3A4E">
        <w:t xml:space="preserve"> (H-GMLC callback URI)</w:t>
      </w:r>
      <w:r w:rsidR="009D3A4E" w:rsidRPr="00956185">
        <w:t>, Notification Correlation ID</w:t>
      </w:r>
      <w:r w:rsidR="009D3A4E">
        <w:t xml:space="preserve"> (LDR reference)</w:t>
      </w:r>
      <w:r w:rsidR="009D3A4E" w:rsidRPr="00956185">
        <w:t xml:space="preserve">, </w:t>
      </w:r>
      <w:r w:rsidR="009D3A4E">
        <w:t>an e</w:t>
      </w:r>
      <w:r w:rsidR="009D3A4E" w:rsidRPr="00956185">
        <w:t>mbedded event report message</w:t>
      </w:r>
      <w:r w:rsidR="009D3A4E">
        <w:t xml:space="preserve"> and may include an </w:t>
      </w:r>
      <w:r w:rsidR="009D3A4E">
        <w:rPr>
          <w:lang w:eastAsia="zh-CN"/>
        </w:rPr>
        <w:t>e</w:t>
      </w:r>
      <w:r w:rsidR="009D3A4E" w:rsidRPr="001216A7">
        <w:rPr>
          <w:lang w:eastAsia="zh-CN"/>
        </w:rPr>
        <w:t>vent reporting status</w:t>
      </w:r>
      <w:r w:rsidR="009D3A4E">
        <w:rPr>
          <w:lang w:eastAsia="zh-CN"/>
        </w:rPr>
        <w:t xml:space="preserve"> and</w:t>
      </w:r>
      <w:r w:rsidR="009D3A4E" w:rsidRPr="001216A7">
        <w:rPr>
          <w:lang w:eastAsia="zh-CN"/>
        </w:rPr>
        <w:t xml:space="preserve"> UE location information</w:t>
      </w:r>
      <w:r w:rsidR="009D3A4E">
        <w:rPr>
          <w:lang w:eastAsia="zh-CN"/>
        </w:rPr>
        <w:t>.</w:t>
      </w:r>
    </w:p>
    <w:p w14:paraId="5B92C992" w14:textId="77777777" w:rsidR="009D3A4E" w:rsidRPr="003B2883" w:rsidRDefault="009D3A4E" w:rsidP="009D3A4E">
      <w:pPr>
        <w:pStyle w:val="B1"/>
      </w:pPr>
      <w:r w:rsidRPr="003B2883">
        <w:t>2a.</w:t>
      </w:r>
      <w:r w:rsidRPr="003B2883">
        <w:tab/>
        <w:t>On success, "204 No content" shall be returned by the</w:t>
      </w:r>
      <w:r>
        <w:t xml:space="preserve"> LMF</w:t>
      </w:r>
      <w:r w:rsidRPr="003B2883">
        <w:t>.</w:t>
      </w:r>
    </w:p>
    <w:p w14:paraId="294BD9F4" w14:textId="46267E3B" w:rsidR="009D3A4E" w:rsidRPr="002614DB" w:rsidRDefault="009D3A4E" w:rsidP="009D3A4E">
      <w:pPr>
        <w:pStyle w:val="B1"/>
      </w:pPr>
      <w:r w:rsidRPr="003B2883">
        <w:rPr>
          <w:lang w:eastAsia="zh-CN"/>
        </w:rPr>
        <w:t>2b.</w:t>
      </w:r>
      <w:r w:rsidRPr="003B2883">
        <w:rPr>
          <w:lang w:eastAsia="zh-CN"/>
        </w:rPr>
        <w:tab/>
      </w:r>
      <w:r>
        <w:t xml:space="preserve">On failure, one of the HTTP status codes listed in </w:t>
      </w:r>
      <w:r w:rsidRPr="001769FF">
        <w:t>Table</w:t>
      </w:r>
      <w:r>
        <w:rPr>
          <w:lang w:eastAsia="zh-CN"/>
        </w:rPr>
        <w:t> </w:t>
      </w:r>
      <w:r>
        <w:t>6.1.4.2.2-2 shall be returned. For a 4xx/5xx response, t</w:t>
      </w:r>
      <w:r w:rsidRPr="00FA1305">
        <w:t xml:space="preserve">he message body </w:t>
      </w:r>
      <w:r w:rsidR="00E65E08">
        <w:t xml:space="preserve">should </w:t>
      </w:r>
      <w:r>
        <w:t>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6.1.4.2.2-2.</w:t>
      </w:r>
    </w:p>
    <w:p w14:paraId="097291A4" w14:textId="28310C76" w:rsidR="009D3A4E" w:rsidRDefault="009D3A4E" w:rsidP="009D3A4E">
      <w:pPr>
        <w:pStyle w:val="B1"/>
      </w:pPr>
    </w:p>
    <w:p w14:paraId="4B1F5F50" w14:textId="2F862FC3" w:rsidR="00DD0801" w:rsidRDefault="00C0016E" w:rsidP="00DD0801">
      <w:pPr>
        <w:pStyle w:val="Heading2"/>
      </w:pPr>
      <w:bookmarkStart w:id="80" w:name="_Toc25168589"/>
      <w:bookmarkStart w:id="81" w:name="_Toc27593008"/>
      <w:r>
        <w:t>5.3</w:t>
      </w:r>
      <w:r w:rsidR="00DD0801">
        <w:tab/>
        <w:t>Nlmf_Broadcast Service</w:t>
      </w:r>
      <w:bookmarkEnd w:id="80"/>
      <w:bookmarkEnd w:id="81"/>
    </w:p>
    <w:p w14:paraId="0D9854E2" w14:textId="366797CB" w:rsidR="00DD0801" w:rsidRDefault="00C0016E" w:rsidP="00DD0801">
      <w:pPr>
        <w:pStyle w:val="Heading3"/>
      </w:pPr>
      <w:bookmarkStart w:id="82" w:name="_Toc25168590"/>
      <w:bookmarkStart w:id="83" w:name="_Toc27593009"/>
      <w:r>
        <w:t>5.3</w:t>
      </w:r>
      <w:r w:rsidR="00DD0801">
        <w:t>.1</w:t>
      </w:r>
      <w:r w:rsidR="00DD0801">
        <w:tab/>
        <w:t>Service Description</w:t>
      </w:r>
      <w:bookmarkEnd w:id="82"/>
      <w:bookmarkEnd w:id="83"/>
    </w:p>
    <w:p w14:paraId="27FD2D42" w14:textId="77777777" w:rsidR="00DD0801" w:rsidRDefault="00DD0801" w:rsidP="00DD0801">
      <w:r>
        <w:rPr>
          <w:lang w:eastAsia="zh-CN"/>
        </w:rPr>
        <w:t xml:space="preserve">The Nlmf_Broadcast service </w:t>
      </w:r>
      <w:r>
        <w:t>enables an NF to obtain ciphering keys and associated parameters applicable to location assistance data that is broadcast to subscribed UEs in ciphered form.</w:t>
      </w:r>
    </w:p>
    <w:p w14:paraId="36BDF792" w14:textId="6DD1E00B" w:rsidR="00DD0801" w:rsidRDefault="00C0016E" w:rsidP="00DD0801">
      <w:pPr>
        <w:pStyle w:val="Heading3"/>
      </w:pPr>
      <w:bookmarkStart w:id="84" w:name="_Toc25168591"/>
      <w:bookmarkStart w:id="85" w:name="_Toc27593010"/>
      <w:r>
        <w:t>5.3</w:t>
      </w:r>
      <w:r w:rsidR="00DD0801">
        <w:t>.2</w:t>
      </w:r>
      <w:r w:rsidR="00DD0801">
        <w:tab/>
        <w:t>Service Operations</w:t>
      </w:r>
      <w:bookmarkEnd w:id="84"/>
      <w:bookmarkEnd w:id="85"/>
    </w:p>
    <w:p w14:paraId="30CF7787" w14:textId="25116268" w:rsidR="00DD0801" w:rsidRDefault="00C0016E" w:rsidP="00DD0801">
      <w:pPr>
        <w:pStyle w:val="Heading4"/>
      </w:pPr>
      <w:bookmarkStart w:id="86" w:name="_Toc25168592"/>
      <w:bookmarkStart w:id="87" w:name="_Toc27593011"/>
      <w:r>
        <w:t>5.3</w:t>
      </w:r>
      <w:r w:rsidR="00DD0801">
        <w:t>.2.1</w:t>
      </w:r>
      <w:r w:rsidR="00DD0801">
        <w:tab/>
        <w:t>Introduction</w:t>
      </w:r>
      <w:bookmarkEnd w:id="86"/>
      <w:bookmarkEnd w:id="87"/>
    </w:p>
    <w:p w14:paraId="22294791" w14:textId="77777777" w:rsidR="00DD0801" w:rsidRDefault="00DD0801" w:rsidP="00DD0801">
      <w:r>
        <w:t>The service operations defined for the Nlmf_Broadcast service are as follows:</w:t>
      </w:r>
    </w:p>
    <w:p w14:paraId="24AB5121" w14:textId="77777777" w:rsidR="00DD0801" w:rsidRDefault="00DD0801" w:rsidP="00DD0801">
      <w:pPr>
        <w:pStyle w:val="B1"/>
      </w:pPr>
      <w:r>
        <w:t>-</w:t>
      </w:r>
      <w:r>
        <w:tab/>
        <w:t>CipheringKeyData: It provides the ciphering key information to the consumer</w:t>
      </w:r>
      <w:r>
        <w:rPr>
          <w:lang w:eastAsia="zh-CN"/>
        </w:rPr>
        <w:t xml:space="preserve"> NF</w:t>
      </w:r>
      <w:r>
        <w:t>.</w:t>
      </w:r>
    </w:p>
    <w:p w14:paraId="5B543574" w14:textId="3C30320B" w:rsidR="00DD0801" w:rsidRDefault="00C0016E" w:rsidP="00DD0801">
      <w:pPr>
        <w:pStyle w:val="Heading4"/>
      </w:pPr>
      <w:bookmarkStart w:id="88" w:name="_Toc25168593"/>
      <w:bookmarkStart w:id="89" w:name="_Toc27593012"/>
      <w:r>
        <w:t>5.3</w:t>
      </w:r>
      <w:r w:rsidR="00DD0801">
        <w:t>.2.2</w:t>
      </w:r>
      <w:r w:rsidR="00DD0801">
        <w:tab/>
        <w:t>CipheringKeyData</w:t>
      </w:r>
      <w:bookmarkEnd w:id="88"/>
      <w:bookmarkEnd w:id="89"/>
    </w:p>
    <w:p w14:paraId="48939482" w14:textId="7D5BBBDC" w:rsidR="00DD0801" w:rsidRDefault="00C0016E" w:rsidP="00DD0801">
      <w:pPr>
        <w:pStyle w:val="Heading5"/>
      </w:pPr>
      <w:bookmarkStart w:id="90" w:name="_Toc25168594"/>
      <w:bookmarkStart w:id="91" w:name="_Toc27593013"/>
      <w:r>
        <w:t>5.3</w:t>
      </w:r>
      <w:r w:rsidR="00DD0801">
        <w:t>.2.2.1</w:t>
      </w:r>
      <w:r w:rsidR="00DD0801">
        <w:tab/>
        <w:t>General</w:t>
      </w:r>
      <w:bookmarkEnd w:id="90"/>
      <w:bookmarkEnd w:id="91"/>
    </w:p>
    <w:p w14:paraId="60B5123F" w14:textId="77777777" w:rsidR="00DD0801" w:rsidRDefault="00DD0801" w:rsidP="00DD0801">
      <w:r>
        <w:t>The following procedures are defined, using the "CipheringKeyData" service operation:</w:t>
      </w:r>
    </w:p>
    <w:p w14:paraId="1D89DE9E" w14:textId="77777777" w:rsidR="00DD0801" w:rsidRDefault="00DD0801" w:rsidP="00DD0801">
      <w:pPr>
        <w:pStyle w:val="B1"/>
      </w:pPr>
      <w:r>
        <w:t>-</w:t>
      </w:r>
      <w:r>
        <w:tab/>
        <w:t>Request Ciphering Key Information</w:t>
      </w:r>
    </w:p>
    <w:p w14:paraId="4D2E242C" w14:textId="77777777" w:rsidR="00DD0801" w:rsidRDefault="00DD0801" w:rsidP="00DD0801">
      <w:pPr>
        <w:pStyle w:val="B1"/>
      </w:pPr>
      <w:r>
        <w:t>-</w:t>
      </w:r>
      <w:r>
        <w:tab/>
        <w:t>Provide Ciphering Key Information</w:t>
      </w:r>
    </w:p>
    <w:p w14:paraId="7E2E7E7A" w14:textId="77777777" w:rsidR="00DD0801" w:rsidRDefault="00DD0801" w:rsidP="00DD0801">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58B70DFF" w14:textId="77777777" w:rsidR="00DD0801" w:rsidRDefault="00DD0801" w:rsidP="00DD0801">
      <w:pPr>
        <w:pStyle w:val="B1"/>
      </w:pPr>
    </w:p>
    <w:p w14:paraId="01A0DD43" w14:textId="221D33D2" w:rsidR="00DD0801" w:rsidRDefault="00C0016E" w:rsidP="00DD0801">
      <w:pPr>
        <w:pStyle w:val="Heading5"/>
      </w:pPr>
      <w:bookmarkStart w:id="92" w:name="_Toc25168595"/>
      <w:bookmarkStart w:id="93" w:name="_Toc27593014"/>
      <w:r>
        <w:t>5.3</w:t>
      </w:r>
      <w:r w:rsidR="00DD0801">
        <w:t>.2.2.2</w:t>
      </w:r>
      <w:r w:rsidR="00DD0801">
        <w:tab/>
        <w:t>Request Ciphering Key Information</w:t>
      </w:r>
      <w:bookmarkEnd w:id="92"/>
      <w:bookmarkEnd w:id="93"/>
      <w:r w:rsidR="00DD0801">
        <w:t xml:space="preserve"> </w:t>
      </w:r>
    </w:p>
    <w:p w14:paraId="1354FCDA" w14:textId="77777777" w:rsidR="00DD0801" w:rsidRDefault="00DD0801" w:rsidP="00DD0801">
      <w:r>
        <w:t xml:space="preserve">This procedure allows a consumer NF to request ciphering key information. </w:t>
      </w:r>
    </w:p>
    <w:p w14:paraId="3E7502CD" w14:textId="77777777" w:rsidR="00DD0801" w:rsidRDefault="00DD0801" w:rsidP="00DD0801">
      <w:pPr>
        <w:pStyle w:val="TH"/>
      </w:pPr>
      <w:r>
        <w:rPr>
          <w:lang w:val="fr-FR"/>
        </w:rPr>
        <w:object w:dxaOrig="8685" w:dyaOrig="2100" w14:anchorId="3BF55795">
          <v:shape id="_x0000_i1030" type="#_x0000_t75" style="width:435.4pt;height:105.3pt" o:ole="">
            <v:imagedata r:id="rId22" o:title=""/>
          </v:shape>
          <o:OLEObject Type="Embed" ProgID="Visio.Drawing.11" ShapeID="_x0000_i1030" DrawAspect="Content" ObjectID="_1638205902" r:id="rId23"/>
        </w:object>
      </w:r>
    </w:p>
    <w:p w14:paraId="29F93C04" w14:textId="270AE946" w:rsidR="00DD0801" w:rsidRDefault="00DD0801" w:rsidP="00DD0801">
      <w:pPr>
        <w:pStyle w:val="TF"/>
        <w:rPr>
          <w:lang w:val="en-US"/>
        </w:rPr>
      </w:pPr>
      <w:r>
        <w:t>Figure</w:t>
      </w:r>
      <w:r>
        <w:rPr>
          <w:lang w:eastAsia="zh-CN"/>
        </w:rPr>
        <w:t> </w:t>
      </w:r>
      <w:r w:rsidR="00C0016E">
        <w:t>5.3</w:t>
      </w:r>
      <w:r>
        <w:t>.2.2.2-1: CipheringKeyData Request</w:t>
      </w:r>
    </w:p>
    <w:p w14:paraId="598036D3" w14:textId="77777777" w:rsidR="00DD0801" w:rsidRDefault="00DD0801" w:rsidP="00DD0801">
      <w:pPr>
        <w:pStyle w:val="B1"/>
      </w:pPr>
      <w:r>
        <w:lastRenderedPageBreak/>
        <w:t>1.</w:t>
      </w:r>
      <w:r>
        <w:tab/>
        <w:t>The NF Service Consumer shall send an HTTP POST request to the resource URI associated with the "cipher-key-data" custom operation. The request body shall include a notification callback URI</w:t>
      </w:r>
      <w:r>
        <w:rPr>
          <w:lang w:eastAsia="zh-CN"/>
        </w:rPr>
        <w:t>.</w:t>
      </w:r>
    </w:p>
    <w:p w14:paraId="26C42089" w14:textId="77777777" w:rsidR="00DD0801" w:rsidRDefault="00DD0801" w:rsidP="00DD0801">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4D20E01D" w14:textId="652D1A7E" w:rsidR="00DD0801" w:rsidRDefault="00DD0801" w:rsidP="00DD0801">
      <w:pPr>
        <w:pStyle w:val="B1"/>
      </w:pPr>
      <w:r>
        <w:rPr>
          <w:lang w:eastAsia="zh-CN"/>
        </w:rPr>
        <w:t>2b.</w:t>
      </w:r>
      <w:r>
        <w:rPr>
          <w:lang w:eastAsia="zh-CN"/>
        </w:rPr>
        <w:tab/>
      </w:r>
      <w:r>
        <w:t>On failure, one of the HTTP status codes listed in Table</w:t>
      </w:r>
      <w:r>
        <w:rPr>
          <w:lang w:eastAsia="zh-CN"/>
        </w:rPr>
        <w:t> </w:t>
      </w:r>
      <w:r w:rsidR="00193677">
        <w:t>6.2</w:t>
      </w:r>
      <w:r>
        <w:t>.4.4.2-2 shall be returned. For a 4xx/5xx response, the message body shall contain a ProblemDetails structure with the "cause" attribute set to one of the application errors listed in Table</w:t>
      </w:r>
      <w:r>
        <w:rPr>
          <w:lang w:eastAsia="zh-CN"/>
        </w:rPr>
        <w:t> </w:t>
      </w:r>
      <w:r w:rsidR="00193677">
        <w:t>6.2</w:t>
      </w:r>
      <w:r>
        <w:t>.7.3-1.</w:t>
      </w:r>
    </w:p>
    <w:p w14:paraId="0142A928" w14:textId="3395668D" w:rsidR="00DD0801" w:rsidRDefault="00C0016E" w:rsidP="00DD0801">
      <w:pPr>
        <w:pStyle w:val="Heading5"/>
      </w:pPr>
      <w:bookmarkStart w:id="94" w:name="_Toc25168596"/>
      <w:bookmarkStart w:id="95" w:name="_Toc27593015"/>
      <w:r>
        <w:t>5.3</w:t>
      </w:r>
      <w:r w:rsidR="00DD0801">
        <w:t>.2.2.3</w:t>
      </w:r>
      <w:r w:rsidR="00DD0801">
        <w:tab/>
        <w:t>Provide Ciphering Key Information</w:t>
      </w:r>
      <w:bookmarkEnd w:id="94"/>
      <w:bookmarkEnd w:id="95"/>
      <w:r w:rsidR="00DD0801">
        <w:t xml:space="preserve"> </w:t>
      </w:r>
    </w:p>
    <w:p w14:paraId="7560173B" w14:textId="77777777" w:rsidR="00DD0801" w:rsidRDefault="00DD0801" w:rsidP="00DD0801">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2681904" w14:textId="77777777" w:rsidR="00DD0801" w:rsidRDefault="00DD0801" w:rsidP="00DD0801">
      <w:pPr>
        <w:pStyle w:val="B1"/>
      </w:pPr>
      <w:r>
        <w:rPr>
          <w:lang w:eastAsia="zh-CN"/>
        </w:rPr>
        <w:t>-</w:t>
      </w:r>
      <w:r>
        <w:rPr>
          <w:lang w:eastAsia="zh-CN"/>
        </w:rPr>
        <w:tab/>
        <w:t xml:space="preserve">the callback </w:t>
      </w:r>
      <w:r>
        <w:t>URI of an AMF received during an earlier CipheringKeyData request service operation if still available; or</w:t>
      </w:r>
    </w:p>
    <w:p w14:paraId="6E9460BA" w14:textId="77777777" w:rsidR="00DD0801" w:rsidRDefault="00DD0801" w:rsidP="00DD0801">
      <w:pPr>
        <w:pStyle w:val="B1"/>
      </w:pPr>
      <w:r>
        <w:t>-</w:t>
      </w:r>
      <w:r>
        <w:tab/>
        <w:t>a callback URI registered in the NRF, if the AMF registered to the NRF with notification endpoints for ciphering key data notifications;</w:t>
      </w:r>
    </w:p>
    <w:p w14:paraId="4D4FBB34" w14:textId="77777777" w:rsidR="00DD0801" w:rsidRDefault="00DD0801" w:rsidP="00DD0801">
      <w:pPr>
        <w:pStyle w:val="B1"/>
      </w:pPr>
      <w:r>
        <w:t>Otherwise (if not available),</w:t>
      </w:r>
    </w:p>
    <w:p w14:paraId="06CD9F92" w14:textId="77777777" w:rsidR="00DD0801" w:rsidRDefault="00DD0801" w:rsidP="00DD0801">
      <w:pPr>
        <w:pStyle w:val="B1"/>
      </w:pPr>
      <w:r>
        <w:t>-</w:t>
      </w:r>
      <w:r>
        <w:tab/>
        <w:t>an AMF callback URI locally provisioned in the LMF.</w:t>
      </w:r>
    </w:p>
    <w:p w14:paraId="196F6A2D" w14:textId="19B84C1E" w:rsidR="00DD0801" w:rsidRDefault="00DD0801" w:rsidP="00DD0801">
      <w:r>
        <w:t>The procedure is invoked by issuing a POST request to the callback URI of the NF Service Consumer. See figure</w:t>
      </w:r>
      <w:r>
        <w:rPr>
          <w:lang w:eastAsia="zh-CN"/>
        </w:rPr>
        <w:t> </w:t>
      </w:r>
      <w:r w:rsidR="00C0016E">
        <w:t>5.3</w:t>
      </w:r>
      <w:r>
        <w:t>.2.2.3-1.</w:t>
      </w:r>
    </w:p>
    <w:p w14:paraId="6248F46C" w14:textId="77777777" w:rsidR="00DD0801" w:rsidRDefault="00DD0801" w:rsidP="00DD0801">
      <w:pPr>
        <w:pStyle w:val="TH"/>
      </w:pPr>
      <w:r>
        <w:rPr>
          <w:lang w:val="fr-FR"/>
        </w:rPr>
        <w:object w:dxaOrig="8685" w:dyaOrig="2100" w14:anchorId="4E2DB902">
          <v:shape id="_x0000_i1031" type="#_x0000_t75" style="width:435.4pt;height:105.3pt" o:ole="">
            <v:imagedata r:id="rId24" o:title=""/>
          </v:shape>
          <o:OLEObject Type="Embed" ProgID="Visio.Drawing.11" ShapeID="_x0000_i1031" DrawAspect="Content" ObjectID="_1638205903" r:id="rId25"/>
        </w:object>
      </w:r>
    </w:p>
    <w:p w14:paraId="23D5B64B" w14:textId="1CF6AF36" w:rsidR="00DD0801" w:rsidRDefault="00DD0801" w:rsidP="00DD0801">
      <w:pPr>
        <w:pStyle w:val="TF"/>
        <w:rPr>
          <w:lang w:val="en-US"/>
        </w:rPr>
      </w:pPr>
      <w:r>
        <w:t>Figure</w:t>
      </w:r>
      <w:r>
        <w:rPr>
          <w:lang w:eastAsia="zh-CN"/>
        </w:rPr>
        <w:t> </w:t>
      </w:r>
      <w:r w:rsidR="00C0016E">
        <w:t>5.3</w:t>
      </w:r>
      <w:r>
        <w:t>.2.2.3-1: CipheringKeyData Notify</w:t>
      </w:r>
    </w:p>
    <w:p w14:paraId="58BF13AA" w14:textId="77777777" w:rsidR="00DD0801" w:rsidRDefault="00DD0801" w:rsidP="00DD0801">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35625858" w14:textId="77777777" w:rsidR="00DD0801" w:rsidRDefault="00DD0801" w:rsidP="00DD0801">
      <w:pPr>
        <w:pStyle w:val="B1"/>
      </w:pPr>
      <w:r>
        <w:t>2a.</w:t>
      </w:r>
      <w:r>
        <w:tab/>
        <w:t>On success or partial success, "200 OK" shall be returned. The response body shall indicate which ciphering key information was successfully stored by the NF service consumer.</w:t>
      </w:r>
    </w:p>
    <w:p w14:paraId="18E3FDEA" w14:textId="587E631D" w:rsidR="00DD0801" w:rsidRDefault="00DD0801" w:rsidP="00DD0801">
      <w:pPr>
        <w:pStyle w:val="B1"/>
      </w:pPr>
      <w:r>
        <w:rPr>
          <w:lang w:eastAsia="zh-CN"/>
        </w:rPr>
        <w:t>2b.</w:t>
      </w:r>
      <w:r>
        <w:rPr>
          <w:lang w:eastAsia="zh-CN"/>
        </w:rPr>
        <w:tab/>
      </w:r>
      <w:r>
        <w:t>On failure to store any ciphering key information, one of the HTTP status codes listed in table</w:t>
      </w:r>
      <w:r>
        <w:rPr>
          <w:lang w:eastAsia="zh-CN"/>
        </w:rPr>
        <w:t> </w:t>
      </w:r>
      <w:r w:rsidR="00193677">
        <w:t>6.2</w:t>
      </w:r>
      <w:r>
        <w:t>.5.1.3.1-2 shall be returned. For a 4xx/5xx response, the message body shall contain a ProblemDetails structure with the "cause" attribute set to one of the application errors listed in table</w:t>
      </w:r>
      <w:r>
        <w:rPr>
          <w:lang w:eastAsia="zh-CN"/>
        </w:rPr>
        <w:t> </w:t>
      </w:r>
      <w:r w:rsidR="00193677">
        <w:t>6.2</w:t>
      </w:r>
      <w:r>
        <w:t>.5.1.3.1-2.</w:t>
      </w:r>
    </w:p>
    <w:p w14:paraId="7CB7C588" w14:textId="77777777" w:rsidR="00ED7538" w:rsidRDefault="00ED7538" w:rsidP="009D3A4E">
      <w:pPr>
        <w:pStyle w:val="B1"/>
      </w:pPr>
    </w:p>
    <w:p w14:paraId="196C44C6" w14:textId="77777777" w:rsidR="00635CF4" w:rsidRDefault="00BD5916" w:rsidP="00635CF4">
      <w:pPr>
        <w:pStyle w:val="Heading1"/>
        <w:rPr>
          <w:lang w:eastAsia="zh-CN"/>
        </w:rPr>
      </w:pPr>
      <w:bookmarkStart w:id="96" w:name="_Toc20150350"/>
      <w:bookmarkStart w:id="97" w:name="_Toc25168597"/>
      <w:bookmarkStart w:id="98" w:name="_Toc27593016"/>
      <w:r>
        <w:rPr>
          <w:rFonts w:hint="eastAsia"/>
          <w:lang w:eastAsia="zh-CN"/>
        </w:rPr>
        <w:lastRenderedPageBreak/>
        <w:t>6</w:t>
      </w:r>
      <w:r w:rsidR="00635CF4">
        <w:tab/>
      </w:r>
      <w:r w:rsidR="00635CF4">
        <w:rPr>
          <w:lang w:eastAsia="zh-CN"/>
        </w:rPr>
        <w:t>API</w:t>
      </w:r>
      <w:r>
        <w:rPr>
          <w:lang w:eastAsia="zh-CN"/>
        </w:rPr>
        <w:t xml:space="preserve"> Definitions</w:t>
      </w:r>
      <w:bookmarkEnd w:id="96"/>
      <w:bookmarkEnd w:id="97"/>
      <w:bookmarkEnd w:id="98"/>
    </w:p>
    <w:p w14:paraId="6997284F" w14:textId="77777777" w:rsidR="00635CF4" w:rsidRDefault="00BD5916" w:rsidP="00635CF4">
      <w:pPr>
        <w:pStyle w:val="Heading2"/>
        <w:rPr>
          <w:lang w:eastAsia="zh-CN"/>
        </w:rPr>
      </w:pPr>
      <w:bookmarkStart w:id="99" w:name="_Toc20150351"/>
      <w:bookmarkStart w:id="100" w:name="_Toc25168598"/>
      <w:bookmarkStart w:id="101" w:name="_Toc27593017"/>
      <w:r>
        <w:rPr>
          <w:rFonts w:hint="eastAsia"/>
          <w:lang w:eastAsia="zh-CN"/>
        </w:rPr>
        <w:t>6</w:t>
      </w:r>
      <w:r w:rsidR="00635CF4">
        <w:t>.1</w:t>
      </w:r>
      <w:r w:rsidR="00635CF4">
        <w:tab/>
      </w:r>
      <w:r>
        <w:t>N</w:t>
      </w:r>
      <w:r w:rsidR="009B6F9D">
        <w:t>lmf</w:t>
      </w:r>
      <w:r w:rsidR="00452A7E">
        <w:t>_</w:t>
      </w:r>
      <w:r w:rsidR="000C32F0">
        <w:t>Location</w:t>
      </w:r>
      <w:r>
        <w:t xml:space="preserve"> Service API</w:t>
      </w:r>
      <w:bookmarkEnd w:id="99"/>
      <w:bookmarkEnd w:id="100"/>
      <w:bookmarkEnd w:id="101"/>
    </w:p>
    <w:p w14:paraId="66F24A5E" w14:textId="77777777" w:rsidR="00635CF4" w:rsidRDefault="00BD5916" w:rsidP="00BD5916">
      <w:pPr>
        <w:pStyle w:val="Heading3"/>
      </w:pPr>
      <w:bookmarkStart w:id="102" w:name="_Toc20150352"/>
      <w:bookmarkStart w:id="103" w:name="_Toc25168599"/>
      <w:bookmarkStart w:id="104" w:name="_Toc27593018"/>
      <w:r>
        <w:t>6.1.1</w:t>
      </w:r>
      <w:r>
        <w:tab/>
      </w:r>
      <w:r w:rsidR="00C002CF">
        <w:t>API URI</w:t>
      </w:r>
      <w:bookmarkEnd w:id="102"/>
      <w:bookmarkEnd w:id="103"/>
      <w:bookmarkEnd w:id="104"/>
    </w:p>
    <w:p w14:paraId="6FC05FF3" w14:textId="77777777" w:rsidR="004130AD" w:rsidRPr="00E23840" w:rsidRDefault="004130AD" w:rsidP="004130AD">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422DECF5" w14:textId="22D5F8D6" w:rsidR="004130AD" w:rsidRPr="00E23840" w:rsidRDefault="004130AD" w:rsidP="004130AD">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416D1B">
        <w:rPr>
          <w:noProof/>
          <w:lang w:eastAsia="zh-CN"/>
        </w:rPr>
        <w:t>clause</w:t>
      </w:r>
      <w:r w:rsidRPr="00E23840">
        <w:rPr>
          <w:noProof/>
          <w:lang w:eastAsia="zh-CN"/>
        </w:rPr>
        <w:t> 4.4.1 of</w:t>
      </w:r>
      <w:r w:rsidR="00792552">
        <w:rPr>
          <w:noProof/>
          <w:lang w:eastAsia="zh-CN"/>
        </w:rPr>
        <w:t xml:space="preserve"> 3GPP TS </w:t>
      </w:r>
      <w:r w:rsidR="00792552" w:rsidRPr="00E23840">
        <w:rPr>
          <w:noProof/>
          <w:lang w:eastAsia="zh-CN"/>
        </w:rPr>
        <w:t>29.501</w:t>
      </w:r>
      <w:r w:rsidR="00792552">
        <w:rPr>
          <w:noProof/>
          <w:lang w:eastAsia="zh-CN"/>
        </w:rPr>
        <w:t> </w:t>
      </w:r>
      <w:r w:rsidR="00792552" w:rsidRPr="00E23840">
        <w:rPr>
          <w:noProof/>
          <w:lang w:eastAsia="zh-CN"/>
        </w:rPr>
        <w:t>[</w:t>
      </w:r>
      <w:r>
        <w:rPr>
          <w:noProof/>
          <w:lang w:eastAsia="zh-CN"/>
        </w:rPr>
        <w:t>5</w:t>
      </w:r>
      <w:r w:rsidRPr="00E23840">
        <w:rPr>
          <w:noProof/>
          <w:lang w:eastAsia="zh-CN"/>
        </w:rPr>
        <w:t>], i.e.:</w:t>
      </w:r>
    </w:p>
    <w:p w14:paraId="76E83A42" w14:textId="77777777" w:rsidR="004130AD" w:rsidRPr="00E23840" w:rsidRDefault="004130AD" w:rsidP="004130A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FEC37" w14:textId="77777777" w:rsidR="004130AD" w:rsidRPr="00E23840" w:rsidRDefault="004130AD" w:rsidP="004130AD">
      <w:pPr>
        <w:rPr>
          <w:noProof/>
          <w:lang w:eastAsia="zh-CN"/>
        </w:rPr>
      </w:pPr>
      <w:r w:rsidRPr="00E23840">
        <w:rPr>
          <w:noProof/>
          <w:lang w:eastAsia="zh-CN"/>
        </w:rPr>
        <w:t>with the following components:</w:t>
      </w:r>
    </w:p>
    <w:p w14:paraId="6BE5C5BB" w14:textId="7A9F473D" w:rsidR="004130AD" w:rsidRPr="00E23840" w:rsidRDefault="004130AD" w:rsidP="004130AD">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792552">
        <w:rPr>
          <w:noProof/>
        </w:rPr>
        <w:t xml:space="preserve"> 3GPP TS</w:t>
      </w:r>
      <w:r w:rsidR="00792552">
        <w:rPr>
          <w:noProof/>
          <w:lang w:eastAsia="zh-CN"/>
        </w:rPr>
        <w:t> </w:t>
      </w:r>
      <w:r w:rsidR="00792552" w:rsidRPr="00E23840">
        <w:rPr>
          <w:noProof/>
          <w:lang w:eastAsia="zh-CN"/>
        </w:rPr>
        <w:t>29.501</w:t>
      </w:r>
      <w:r w:rsidR="00792552">
        <w:rPr>
          <w:noProof/>
          <w:lang w:eastAsia="zh-CN"/>
        </w:rPr>
        <w:t> </w:t>
      </w:r>
      <w:r w:rsidR="00792552" w:rsidRPr="00E23840">
        <w:rPr>
          <w:noProof/>
          <w:lang w:eastAsia="zh-CN"/>
        </w:rPr>
        <w:t>[</w:t>
      </w:r>
      <w:r>
        <w:rPr>
          <w:noProof/>
          <w:lang w:eastAsia="zh-CN"/>
        </w:rPr>
        <w:t>5</w:t>
      </w:r>
      <w:r w:rsidRPr="00E23840">
        <w:rPr>
          <w:noProof/>
          <w:lang w:eastAsia="zh-CN"/>
        </w:rPr>
        <w:t>].</w:t>
      </w:r>
    </w:p>
    <w:p w14:paraId="68DF8946" w14:textId="77777777" w:rsidR="004130AD" w:rsidRPr="00E23840" w:rsidRDefault="004130AD" w:rsidP="004130A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62A22376" w14:textId="77777777" w:rsidR="004130AD" w:rsidRPr="00E23840" w:rsidRDefault="004130AD" w:rsidP="004130AD">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01374854" w14:textId="4330F470" w:rsidR="004130AD" w:rsidRPr="00E23840" w:rsidRDefault="004130AD" w:rsidP="004130A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416D1B">
        <w:rPr>
          <w:noProof/>
        </w:rPr>
        <w:t>clause</w:t>
      </w:r>
      <w:r w:rsidRPr="00E23840">
        <w:rPr>
          <w:noProof/>
          <w:lang w:eastAsia="zh-CN"/>
        </w:rPr>
        <w:t> </w:t>
      </w:r>
      <w:r>
        <w:rPr>
          <w:noProof/>
          <w:lang w:eastAsia="zh-CN"/>
        </w:rPr>
        <w:t>6.1.3</w:t>
      </w:r>
      <w:r w:rsidRPr="00E23840">
        <w:rPr>
          <w:noProof/>
        </w:rPr>
        <w:t>.</w:t>
      </w:r>
    </w:p>
    <w:p w14:paraId="109F170F" w14:textId="77777777" w:rsidR="00BD5916" w:rsidRDefault="00BD5916" w:rsidP="00BD5916">
      <w:pPr>
        <w:pStyle w:val="Heading3"/>
      </w:pPr>
      <w:bookmarkStart w:id="105" w:name="_Toc20150353"/>
      <w:bookmarkStart w:id="106" w:name="_Toc25168600"/>
      <w:bookmarkStart w:id="107" w:name="_Toc27593019"/>
      <w:r>
        <w:t>6.1.2</w:t>
      </w:r>
      <w:r>
        <w:tab/>
        <w:t>Usage of HTTP</w:t>
      </w:r>
      <w:bookmarkEnd w:id="105"/>
      <w:bookmarkEnd w:id="106"/>
      <w:bookmarkEnd w:id="107"/>
    </w:p>
    <w:p w14:paraId="42444263" w14:textId="77777777" w:rsidR="00BD5916" w:rsidRPr="000C5200" w:rsidRDefault="00BD5916" w:rsidP="00BD5916">
      <w:pPr>
        <w:pStyle w:val="Heading4"/>
      </w:pPr>
      <w:bookmarkStart w:id="108" w:name="_Toc20150354"/>
      <w:bookmarkStart w:id="109" w:name="_Toc25168601"/>
      <w:bookmarkStart w:id="110" w:name="_Toc27593020"/>
      <w:r>
        <w:t>6.1.2.1</w:t>
      </w:r>
      <w:r>
        <w:tab/>
        <w:t>General</w:t>
      </w:r>
      <w:bookmarkEnd w:id="108"/>
      <w:bookmarkEnd w:id="109"/>
      <w:bookmarkEnd w:id="110"/>
    </w:p>
    <w:p w14:paraId="4FB3A2AF" w14:textId="74A92759" w:rsidR="009028D2" w:rsidRDefault="009028D2" w:rsidP="009028D2">
      <w:r>
        <w:t xml:space="preserve">HTTP/2, as defined in </w:t>
      </w:r>
      <w:r w:rsidR="00792552">
        <w:t>IETF RFC 7540 </w:t>
      </w:r>
      <w:r>
        <w:t>[12], shall be used as specified in clause 5 of</w:t>
      </w:r>
      <w:r w:rsidR="00792552">
        <w:t xml:space="preserve"> 3GPP TS 29.500 [</w:t>
      </w:r>
      <w:r>
        <w:t>4].</w:t>
      </w:r>
    </w:p>
    <w:p w14:paraId="397501CB" w14:textId="5067757F" w:rsidR="009028D2" w:rsidRPr="008C21B1" w:rsidRDefault="009028D2" w:rsidP="009028D2">
      <w:r w:rsidRPr="008C21B1">
        <w:t>HTTP</w:t>
      </w:r>
      <w:r>
        <w:rPr>
          <w:lang w:eastAsia="zh-CN"/>
        </w:rPr>
        <w:t xml:space="preserve">/2 </w:t>
      </w:r>
      <w:r w:rsidRPr="008C21B1">
        <w:t xml:space="preserve">shall be </w:t>
      </w:r>
      <w:r>
        <w:t>transported</w:t>
      </w:r>
      <w:r w:rsidRPr="008C21B1">
        <w:t xml:space="preserve"> as specified in </w:t>
      </w:r>
      <w:r w:rsidR="00416D1B">
        <w:t>clause</w:t>
      </w:r>
      <w:r>
        <w:t> </w:t>
      </w:r>
      <w:r w:rsidRPr="008C21B1">
        <w:t>5</w:t>
      </w:r>
      <w:r>
        <w:t>.3</w:t>
      </w:r>
      <w:r w:rsidRPr="008C21B1">
        <w:t xml:space="preserve"> of</w:t>
      </w:r>
      <w:r w:rsidR="00792552">
        <w:t xml:space="preserve"> 3GPP TS </w:t>
      </w:r>
      <w:r w:rsidR="00792552" w:rsidRPr="008C21B1">
        <w:t>29.500</w:t>
      </w:r>
      <w:r w:rsidR="00792552">
        <w:t> </w:t>
      </w:r>
      <w:r w:rsidR="00792552" w:rsidRPr="008C21B1">
        <w:t>[</w:t>
      </w:r>
      <w:r w:rsidRPr="008C21B1">
        <w:t>4].</w:t>
      </w:r>
    </w:p>
    <w:p w14:paraId="58D2AA00" w14:textId="77777777" w:rsidR="009028D2" w:rsidRDefault="009028D2" w:rsidP="009028D2">
      <w:r>
        <w:t xml:space="preserve">HTTP messages and bodies for the </w:t>
      </w:r>
      <w:r w:rsidRPr="0023018E">
        <w:t>N</w:t>
      </w:r>
      <w:r>
        <w:t>lmf</w:t>
      </w:r>
      <w:r w:rsidRPr="0023018E">
        <w:t>_</w:t>
      </w:r>
      <w:r>
        <w:t xml:space="preserve">Location service shall comply with the OpenAPI [14] specification contained in Annex A. </w:t>
      </w:r>
    </w:p>
    <w:p w14:paraId="24D0B95D" w14:textId="77777777" w:rsidR="00BD5916" w:rsidRDefault="00BD5916" w:rsidP="00BD5916">
      <w:pPr>
        <w:pStyle w:val="Heading4"/>
      </w:pPr>
      <w:bookmarkStart w:id="111" w:name="_Toc20150355"/>
      <w:bookmarkStart w:id="112" w:name="_Toc25168602"/>
      <w:bookmarkStart w:id="113" w:name="_Toc27593021"/>
      <w:r>
        <w:t>6.1.2.2</w:t>
      </w:r>
      <w:r>
        <w:tab/>
        <w:t>HTTP Standard Headers</w:t>
      </w:r>
      <w:bookmarkEnd w:id="111"/>
      <w:bookmarkEnd w:id="112"/>
      <w:bookmarkEnd w:id="113"/>
    </w:p>
    <w:p w14:paraId="7663E5D2" w14:textId="77777777" w:rsidR="00BD5916" w:rsidRDefault="00BD5916" w:rsidP="00BD5916">
      <w:pPr>
        <w:pStyle w:val="Heading5"/>
        <w:rPr>
          <w:lang w:eastAsia="zh-CN"/>
        </w:rPr>
      </w:pPr>
      <w:bookmarkStart w:id="114" w:name="_Toc20150356"/>
      <w:bookmarkStart w:id="115" w:name="_Toc25168603"/>
      <w:bookmarkStart w:id="116" w:name="_Toc27593022"/>
      <w:r>
        <w:t>6.1.2.2.1</w:t>
      </w:r>
      <w:r>
        <w:rPr>
          <w:rFonts w:hint="eastAsia"/>
          <w:lang w:eastAsia="zh-CN"/>
        </w:rPr>
        <w:tab/>
      </w:r>
      <w:r>
        <w:rPr>
          <w:lang w:eastAsia="zh-CN"/>
        </w:rPr>
        <w:t>General</w:t>
      </w:r>
      <w:bookmarkEnd w:id="114"/>
      <w:bookmarkEnd w:id="115"/>
      <w:bookmarkEnd w:id="116"/>
    </w:p>
    <w:p w14:paraId="71749C9A" w14:textId="77777777" w:rsidR="00BD5916" w:rsidRDefault="00BD5916" w:rsidP="00BD5916">
      <w:pPr>
        <w:pStyle w:val="Heading5"/>
      </w:pPr>
      <w:bookmarkStart w:id="117" w:name="_Toc20150357"/>
      <w:bookmarkStart w:id="118" w:name="_Toc25168604"/>
      <w:bookmarkStart w:id="119" w:name="_Toc27593023"/>
      <w:r>
        <w:t>6.1.2.2.2</w:t>
      </w:r>
      <w:r>
        <w:tab/>
        <w:t>Content type</w:t>
      </w:r>
      <w:bookmarkEnd w:id="117"/>
      <w:bookmarkEnd w:id="118"/>
      <w:bookmarkEnd w:id="119"/>
      <w:r>
        <w:t xml:space="preserve"> </w:t>
      </w:r>
    </w:p>
    <w:p w14:paraId="21A8AEC4" w14:textId="77777777" w:rsidR="009028D2" w:rsidRDefault="009028D2" w:rsidP="009028D2">
      <w:r>
        <w:t>The following content types shall be supported:</w:t>
      </w:r>
    </w:p>
    <w:p w14:paraId="5F45618E" w14:textId="5DAA08AA" w:rsidR="009028D2" w:rsidRDefault="009028D2" w:rsidP="009028D2">
      <w:pPr>
        <w:pStyle w:val="B1"/>
      </w:pPr>
      <w:r>
        <w:t>-</w:t>
      </w:r>
      <w:r>
        <w:tab/>
      </w:r>
      <w:r w:rsidRPr="002F4B9B">
        <w:t>JSON</w:t>
      </w:r>
      <w:r w:rsidRPr="003D73A1">
        <w:t xml:space="preserve">, as defined in </w:t>
      </w:r>
      <w:r w:rsidR="00792552" w:rsidRPr="003D73A1">
        <w:rPr>
          <w:noProof/>
          <w:lang w:eastAsia="zh-CN"/>
        </w:rPr>
        <w:t>IETF</w:t>
      </w:r>
      <w:r w:rsidR="00792552">
        <w:rPr>
          <w:noProof/>
          <w:lang w:eastAsia="zh-CN"/>
        </w:rPr>
        <w:t> </w:t>
      </w:r>
      <w:r w:rsidR="00792552" w:rsidRPr="003D73A1">
        <w:rPr>
          <w:noProof/>
          <w:lang w:eastAsia="zh-CN"/>
        </w:rPr>
        <w:t>RFC</w:t>
      </w:r>
      <w:r w:rsidR="00792552">
        <w:rPr>
          <w:noProof/>
          <w:lang w:eastAsia="zh-CN"/>
        </w:rPr>
        <w:t> </w:t>
      </w:r>
      <w:r w:rsidR="00792552" w:rsidRPr="003D73A1">
        <w:rPr>
          <w:noProof/>
          <w:lang w:eastAsia="zh-CN"/>
        </w:rPr>
        <w:t>8259 </w:t>
      </w:r>
      <w:r w:rsidRPr="003D73A1">
        <w:rPr>
          <w:noProof/>
          <w:lang w:eastAsia="zh-CN"/>
        </w:rPr>
        <w:t>[</w:t>
      </w:r>
      <w:r>
        <w:rPr>
          <w:noProof/>
          <w:lang w:eastAsia="zh-CN"/>
        </w:rPr>
        <w:t>13</w:t>
      </w:r>
      <w:r w:rsidRPr="003D73A1">
        <w:rPr>
          <w:noProof/>
          <w:lang w:eastAsia="zh-CN"/>
        </w:rPr>
        <w:t>], shall be used as content type of the HTTP bodies specified in the present specification</w:t>
      </w:r>
      <w:r w:rsidRPr="003D73A1">
        <w:t xml:space="preserve"> as indicated in </w:t>
      </w:r>
      <w:r w:rsidR="00416D1B">
        <w:t>clause</w:t>
      </w:r>
      <w:r w:rsidRPr="003D73A1">
        <w:t xml:space="preserve"> 5.4 of</w:t>
      </w:r>
      <w:r w:rsidR="00792552">
        <w:t xml:space="preserve"> 3GPP TS </w:t>
      </w:r>
      <w:r w:rsidR="00792552" w:rsidRPr="003D73A1">
        <w:t>29.500</w:t>
      </w:r>
      <w:r w:rsidR="00792552">
        <w:t> </w:t>
      </w:r>
      <w:r w:rsidR="00792552" w:rsidRPr="003D73A1">
        <w:t>[</w:t>
      </w:r>
      <w:r w:rsidRPr="003D73A1">
        <w:t>4]</w:t>
      </w:r>
      <w:r>
        <w:t>.</w:t>
      </w:r>
    </w:p>
    <w:p w14:paraId="03BC61F3" w14:textId="1C1F4608" w:rsidR="009028D2" w:rsidRDefault="009028D2" w:rsidP="009028D2">
      <w:pPr>
        <w:pStyle w:val="B1"/>
      </w:pPr>
      <w:r>
        <w:t>-</w:t>
      </w:r>
      <w:r>
        <w:tab/>
        <w:t>The Problem Details JSON Object (</w:t>
      </w:r>
      <w:r w:rsidR="00792552">
        <w:t>IETF RFC 7807 </w:t>
      </w:r>
      <w:r>
        <w:t>[15]). The use of the Problem Details JSON object in a HTTP response body shall be signalled by the content type "application/problem+json".</w:t>
      </w:r>
    </w:p>
    <w:p w14:paraId="6D066730" w14:textId="77777777" w:rsidR="00BD5916" w:rsidRPr="000C5200" w:rsidRDefault="00BD5916" w:rsidP="00BD5916">
      <w:pPr>
        <w:pStyle w:val="Heading4"/>
      </w:pPr>
      <w:bookmarkStart w:id="120" w:name="_Toc20150358"/>
      <w:bookmarkStart w:id="121" w:name="_Toc25168605"/>
      <w:bookmarkStart w:id="122" w:name="_Toc27593024"/>
      <w:r>
        <w:t>6.1.2.3</w:t>
      </w:r>
      <w:r>
        <w:tab/>
        <w:t>HTTP custom headers</w:t>
      </w:r>
      <w:bookmarkEnd w:id="120"/>
      <w:bookmarkEnd w:id="121"/>
      <w:bookmarkEnd w:id="122"/>
    </w:p>
    <w:p w14:paraId="29B19A52" w14:textId="77777777" w:rsidR="00BD5916" w:rsidRDefault="00BD5916" w:rsidP="00BD5916">
      <w:pPr>
        <w:pStyle w:val="Heading5"/>
        <w:rPr>
          <w:lang w:eastAsia="zh-CN"/>
        </w:rPr>
      </w:pPr>
      <w:bookmarkStart w:id="123" w:name="_Toc20150359"/>
      <w:bookmarkStart w:id="124" w:name="_Toc25168606"/>
      <w:bookmarkStart w:id="125" w:name="_Toc27593025"/>
      <w:r>
        <w:t>6.1.2.3.1</w:t>
      </w:r>
      <w:r>
        <w:rPr>
          <w:rFonts w:hint="eastAsia"/>
          <w:lang w:eastAsia="zh-CN"/>
        </w:rPr>
        <w:tab/>
      </w:r>
      <w:r>
        <w:rPr>
          <w:lang w:eastAsia="zh-CN"/>
        </w:rPr>
        <w:t>General</w:t>
      </w:r>
      <w:bookmarkEnd w:id="123"/>
      <w:bookmarkEnd w:id="124"/>
      <w:bookmarkEnd w:id="125"/>
    </w:p>
    <w:p w14:paraId="1D79F543" w14:textId="77777777" w:rsidR="009028D2" w:rsidRDefault="009028D2" w:rsidP="009028D2">
      <w:r>
        <w:t>The following HTTP custom headers shall be supported:</w:t>
      </w:r>
    </w:p>
    <w:p w14:paraId="6AC2CB07" w14:textId="33D2A25B" w:rsidR="009028D2" w:rsidRDefault="009028D2" w:rsidP="009028D2">
      <w:pPr>
        <w:pStyle w:val="B1"/>
      </w:pPr>
      <w:r>
        <w:t>-</w:t>
      </w:r>
      <w:r>
        <w:tab/>
      </w:r>
      <w:r w:rsidRPr="00071617">
        <w:t>3gpp-Sbi-Message-Priority</w:t>
      </w:r>
      <w:r>
        <w:t>: See</w:t>
      </w:r>
      <w:r w:rsidR="00792552">
        <w:t xml:space="preserve"> 3GPP TS 29.500 [</w:t>
      </w:r>
      <w:r>
        <w:t xml:space="preserve">4], </w:t>
      </w:r>
      <w:r w:rsidR="00416D1B">
        <w:t>clause</w:t>
      </w:r>
      <w:r>
        <w:t xml:space="preserve"> </w:t>
      </w:r>
      <w:r w:rsidRPr="00071617">
        <w:t>5.2.3.2.2</w:t>
      </w:r>
      <w:r>
        <w:t>.</w:t>
      </w:r>
    </w:p>
    <w:p w14:paraId="4DF3B484" w14:textId="77777777" w:rsidR="009028D2" w:rsidRPr="000C5200" w:rsidRDefault="009028D2" w:rsidP="009028D2">
      <w:r>
        <w:t>This API does not define any new HTTP custom headers.</w:t>
      </w:r>
    </w:p>
    <w:p w14:paraId="19611827" w14:textId="77777777" w:rsidR="00BD5916" w:rsidRDefault="00BD5916" w:rsidP="00BD5916">
      <w:pPr>
        <w:pStyle w:val="Heading3"/>
      </w:pPr>
      <w:bookmarkStart w:id="126" w:name="_Toc20150360"/>
      <w:bookmarkStart w:id="127" w:name="_Toc25168607"/>
      <w:bookmarkStart w:id="128" w:name="_Toc27593026"/>
      <w:r>
        <w:lastRenderedPageBreak/>
        <w:t>6.1.3</w:t>
      </w:r>
      <w:r>
        <w:tab/>
        <w:t>Resources</w:t>
      </w:r>
      <w:bookmarkEnd w:id="126"/>
      <w:bookmarkEnd w:id="127"/>
      <w:bookmarkEnd w:id="128"/>
      <w:r>
        <w:t xml:space="preserve"> </w:t>
      </w:r>
    </w:p>
    <w:p w14:paraId="3CE84EBC" w14:textId="77777777" w:rsidR="00BD5916" w:rsidRPr="000A7435" w:rsidRDefault="00BD5916" w:rsidP="00BD5916">
      <w:pPr>
        <w:pStyle w:val="Heading4"/>
      </w:pPr>
      <w:bookmarkStart w:id="129" w:name="_Toc20150361"/>
      <w:bookmarkStart w:id="130" w:name="_Toc25168608"/>
      <w:bookmarkStart w:id="131" w:name="_Toc27593027"/>
      <w:r>
        <w:t>6.1.3.1</w:t>
      </w:r>
      <w:r>
        <w:tab/>
        <w:t>Overview</w:t>
      </w:r>
      <w:bookmarkEnd w:id="129"/>
      <w:bookmarkEnd w:id="130"/>
      <w:bookmarkEnd w:id="131"/>
    </w:p>
    <w:p w14:paraId="37214F79" w14:textId="77777777" w:rsidR="004075BF" w:rsidRDefault="004075BF" w:rsidP="006C1A38">
      <w:r>
        <w:t xml:space="preserve">The structure of the Resource URIs of the Nlmf_Location service is shown in </w:t>
      </w:r>
      <w:r w:rsidR="00592897">
        <w:t>f</w:t>
      </w:r>
      <w:r w:rsidRPr="00061B7F">
        <w:t>igure</w:t>
      </w:r>
      <w:r w:rsidR="00592897">
        <w:t> </w:t>
      </w:r>
      <w:r w:rsidRPr="00061B7F">
        <w:t>6.1.3.1-1</w:t>
      </w:r>
      <w:r>
        <w:t>.</w:t>
      </w:r>
    </w:p>
    <w:p w14:paraId="13F2B23F" w14:textId="546BE48C" w:rsidR="00063A2A" w:rsidRPr="00A258AF" w:rsidRDefault="003D6B7A" w:rsidP="007275A3">
      <w:pPr>
        <w:pStyle w:val="TH"/>
        <w:rPr>
          <w:lang w:val="en-US"/>
        </w:rPr>
      </w:pPr>
      <w:r>
        <w:object w:dxaOrig="5788" w:dyaOrig="3345" w14:anchorId="564FE1B5">
          <v:shape id="_x0000_i1032" type="#_x0000_t75" style="width:4in;height:166.4pt" o:ole="">
            <v:imagedata r:id="rId26" o:title=""/>
          </v:shape>
          <o:OLEObject Type="Embed" ProgID="Visio.Drawing.11" ShapeID="_x0000_i1032" DrawAspect="Content" ObjectID="_1638205904" r:id="rId27"/>
        </w:object>
      </w:r>
    </w:p>
    <w:p w14:paraId="60ACD3D5" w14:textId="77777777" w:rsidR="00063A2A" w:rsidRPr="008C18E3" w:rsidRDefault="00063A2A" w:rsidP="00063A2A">
      <w:pPr>
        <w:pStyle w:val="TF"/>
      </w:pPr>
      <w:r w:rsidRPr="008C18E3">
        <w:t>Figure 6.</w:t>
      </w:r>
      <w:r>
        <w:t>1.3.1</w:t>
      </w:r>
      <w:r w:rsidRPr="008C18E3">
        <w:t xml:space="preserve">-1: </w:t>
      </w:r>
      <w:r>
        <w:t xml:space="preserve">Resource </w:t>
      </w:r>
      <w:r w:rsidRPr="008C18E3">
        <w:t xml:space="preserve">URI structure of the </w:t>
      </w:r>
      <w:r w:rsidR="005C5C28">
        <w:t>Nlmf_Location</w:t>
      </w:r>
      <w:r w:rsidRPr="008C18E3">
        <w:t xml:space="preserve"> API</w:t>
      </w:r>
    </w:p>
    <w:p w14:paraId="61476E04" w14:textId="77777777" w:rsidR="004075BF" w:rsidRDefault="004075BF" w:rsidP="006C1A38">
      <w:r>
        <w:t>Table</w:t>
      </w:r>
      <w:r w:rsidR="005C5C28">
        <w:t> </w:t>
      </w:r>
      <w:r>
        <w:t>6.1.3.1-1 provides an overview of the resources and applicable HTTP methods.</w:t>
      </w:r>
    </w:p>
    <w:p w14:paraId="0C546EEA" w14:textId="77777777" w:rsidR="00063A2A" w:rsidRPr="00384E92" w:rsidRDefault="00063A2A" w:rsidP="00063A2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4"/>
        <w:gridCol w:w="2835"/>
        <w:gridCol w:w="997"/>
        <w:gridCol w:w="3131"/>
      </w:tblGrid>
      <w:tr w:rsidR="00063A2A" w:rsidRPr="00384E92" w14:paraId="16C41D6D" w14:textId="77777777" w:rsidTr="003D6B7A">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2FCA39" w14:textId="77777777" w:rsidR="00063A2A" w:rsidRPr="008C18E3" w:rsidRDefault="00063A2A" w:rsidP="006B43E0">
            <w:pPr>
              <w:pStyle w:val="TAH"/>
            </w:pPr>
            <w:r w:rsidRPr="008C18E3">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D9D90" w14:textId="77777777" w:rsidR="00063A2A" w:rsidRPr="008C18E3" w:rsidRDefault="00063A2A" w:rsidP="006B43E0">
            <w:pPr>
              <w:pStyle w:val="TAH"/>
            </w:pPr>
            <w:r w:rsidRPr="008C18E3">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26146" w14:textId="77777777" w:rsidR="00063A2A" w:rsidRPr="008C18E3" w:rsidRDefault="00063A2A" w:rsidP="006B43E0">
            <w:pPr>
              <w:pStyle w:val="TAH"/>
            </w:pPr>
            <w:r w:rsidRPr="008C18E3">
              <w:t>HTTP method</w:t>
            </w:r>
            <w:r>
              <w:t xml:space="preserve"> or custom operation</w:t>
            </w:r>
          </w:p>
        </w:tc>
        <w:tc>
          <w:tcPr>
            <w:tcW w:w="16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9A8A9A" w14:textId="77777777" w:rsidR="00063A2A" w:rsidRPr="008C18E3" w:rsidRDefault="00063A2A" w:rsidP="006B43E0">
            <w:pPr>
              <w:pStyle w:val="TAH"/>
            </w:pPr>
            <w:r>
              <w:t>Description</w:t>
            </w:r>
          </w:p>
        </w:tc>
      </w:tr>
      <w:tr w:rsidR="004075BF" w:rsidRPr="00384E92" w14:paraId="5A5FC1E4" w14:textId="77777777" w:rsidTr="001E314C">
        <w:trPr>
          <w:trHeight w:val="782"/>
          <w:jc w:val="center"/>
        </w:trPr>
        <w:tc>
          <w:tcPr>
            <w:tcW w:w="1331" w:type="pct"/>
            <w:tcBorders>
              <w:top w:val="single" w:sz="4" w:space="0" w:color="auto"/>
              <w:left w:val="single" w:sz="4" w:space="0" w:color="auto"/>
              <w:bottom w:val="single" w:sz="4" w:space="0" w:color="auto"/>
              <w:right w:val="single" w:sz="4" w:space="0" w:color="auto"/>
            </w:tcBorders>
            <w:hideMark/>
          </w:tcPr>
          <w:p w14:paraId="7CA98C3A" w14:textId="77777777" w:rsidR="004075BF" w:rsidRDefault="004075BF" w:rsidP="004075BF">
            <w:pPr>
              <w:pStyle w:val="TAL"/>
            </w:pPr>
            <w:r>
              <w:t>DetermineLocation</w:t>
            </w:r>
          </w:p>
          <w:p w14:paraId="0F757EAA" w14:textId="77777777" w:rsidR="004075BF" w:rsidRPr="008C18E3" w:rsidRDefault="004075BF" w:rsidP="004075BF">
            <w:pPr>
              <w:pStyle w:val="TAL"/>
            </w:pPr>
            <w:r>
              <w:t>(Custom operation)</w:t>
            </w:r>
          </w:p>
        </w:tc>
        <w:tc>
          <w:tcPr>
            <w:tcW w:w="1494" w:type="pct"/>
            <w:tcBorders>
              <w:top w:val="single" w:sz="4" w:space="0" w:color="auto"/>
              <w:left w:val="single" w:sz="4" w:space="0" w:color="auto"/>
              <w:bottom w:val="single" w:sz="4" w:space="0" w:color="auto"/>
              <w:right w:val="single" w:sz="4" w:space="0" w:color="auto"/>
            </w:tcBorders>
            <w:hideMark/>
          </w:tcPr>
          <w:p w14:paraId="29890152" w14:textId="1272B4BA" w:rsidR="004075BF" w:rsidRPr="008C18E3" w:rsidRDefault="004075BF" w:rsidP="006B43E0">
            <w:pPr>
              <w:pStyle w:val="TAL"/>
            </w:pPr>
            <w:r>
              <w:t>{apiRoot}/nlmf-loc/</w:t>
            </w:r>
            <w:r w:rsidR="004130AD">
              <w:t>&lt;apiVersion&gt;</w:t>
            </w:r>
            <w:r>
              <w:t>/determine-location</w:t>
            </w:r>
          </w:p>
        </w:tc>
        <w:tc>
          <w:tcPr>
            <w:tcW w:w="525" w:type="pct"/>
            <w:tcBorders>
              <w:top w:val="single" w:sz="4" w:space="0" w:color="auto"/>
              <w:left w:val="single" w:sz="4" w:space="0" w:color="auto"/>
              <w:bottom w:val="single" w:sz="4" w:space="0" w:color="auto"/>
              <w:right w:val="single" w:sz="4" w:space="0" w:color="auto"/>
            </w:tcBorders>
          </w:tcPr>
          <w:p w14:paraId="08047E29" w14:textId="77777777" w:rsidR="004075BF" w:rsidRPr="008C18E3" w:rsidRDefault="004075BF" w:rsidP="006B43E0">
            <w:pPr>
              <w:pStyle w:val="TAL"/>
            </w:pPr>
            <w:r>
              <w:t>determine-location (POST)</w:t>
            </w:r>
          </w:p>
        </w:tc>
        <w:tc>
          <w:tcPr>
            <w:tcW w:w="1650" w:type="pct"/>
            <w:tcBorders>
              <w:top w:val="single" w:sz="4" w:space="0" w:color="auto"/>
              <w:left w:val="single" w:sz="4" w:space="0" w:color="auto"/>
              <w:bottom w:val="single" w:sz="4" w:space="0" w:color="auto"/>
              <w:right w:val="single" w:sz="4" w:space="0" w:color="auto"/>
            </w:tcBorders>
          </w:tcPr>
          <w:p w14:paraId="2F68966E" w14:textId="77777777" w:rsidR="004075BF" w:rsidRPr="008C18E3" w:rsidRDefault="004075BF" w:rsidP="006B43E0">
            <w:pPr>
              <w:pStyle w:val="TAL"/>
            </w:pPr>
          </w:p>
        </w:tc>
      </w:tr>
      <w:tr w:rsidR="003D6B7A" w:rsidRPr="00384E92" w14:paraId="0DCF25DB" w14:textId="77777777" w:rsidTr="001E314C">
        <w:trPr>
          <w:trHeight w:val="782"/>
          <w:jc w:val="center"/>
        </w:trPr>
        <w:tc>
          <w:tcPr>
            <w:tcW w:w="1331" w:type="pct"/>
            <w:tcBorders>
              <w:top w:val="single" w:sz="4" w:space="0" w:color="auto"/>
              <w:left w:val="single" w:sz="4" w:space="0" w:color="auto"/>
              <w:bottom w:val="single" w:sz="4" w:space="0" w:color="auto"/>
              <w:right w:val="single" w:sz="4" w:space="0" w:color="auto"/>
            </w:tcBorders>
          </w:tcPr>
          <w:p w14:paraId="186F50C4" w14:textId="77777777" w:rsidR="003D6B7A" w:rsidRDefault="003D6B7A" w:rsidP="003D6B7A">
            <w:pPr>
              <w:pStyle w:val="TAL"/>
            </w:pPr>
            <w:r>
              <w:t>CancelLocation</w:t>
            </w:r>
          </w:p>
          <w:p w14:paraId="45423897" w14:textId="017A39C3" w:rsidR="003D6B7A" w:rsidRDefault="003D6B7A" w:rsidP="003D6B7A">
            <w:pPr>
              <w:pStyle w:val="TAL"/>
            </w:pPr>
            <w:r>
              <w:t>(Custom operation)</w:t>
            </w:r>
          </w:p>
        </w:tc>
        <w:tc>
          <w:tcPr>
            <w:tcW w:w="1494" w:type="pct"/>
            <w:tcBorders>
              <w:top w:val="single" w:sz="4" w:space="0" w:color="auto"/>
              <w:left w:val="single" w:sz="4" w:space="0" w:color="auto"/>
              <w:bottom w:val="single" w:sz="4" w:space="0" w:color="auto"/>
              <w:right w:val="single" w:sz="4" w:space="0" w:color="auto"/>
            </w:tcBorders>
          </w:tcPr>
          <w:p w14:paraId="1881D76B" w14:textId="4906970D" w:rsidR="003D6B7A" w:rsidRDefault="003D6B7A" w:rsidP="003D6B7A">
            <w:pPr>
              <w:pStyle w:val="TAL"/>
            </w:pPr>
            <w:r>
              <w:t>{apiRoot}/nlmf-loc/&lt;apiVersion&gt;/cancel-location</w:t>
            </w:r>
          </w:p>
        </w:tc>
        <w:tc>
          <w:tcPr>
            <w:tcW w:w="525" w:type="pct"/>
            <w:tcBorders>
              <w:top w:val="single" w:sz="4" w:space="0" w:color="auto"/>
              <w:left w:val="single" w:sz="4" w:space="0" w:color="auto"/>
              <w:bottom w:val="single" w:sz="4" w:space="0" w:color="auto"/>
              <w:right w:val="single" w:sz="4" w:space="0" w:color="auto"/>
            </w:tcBorders>
          </w:tcPr>
          <w:p w14:paraId="4831E030" w14:textId="1CDDA3D2" w:rsidR="003D6B7A" w:rsidRDefault="003D6B7A" w:rsidP="003D6B7A">
            <w:pPr>
              <w:pStyle w:val="TAL"/>
            </w:pPr>
            <w:r>
              <w:t>cancel-location (POST)</w:t>
            </w:r>
          </w:p>
        </w:tc>
        <w:tc>
          <w:tcPr>
            <w:tcW w:w="1650" w:type="pct"/>
            <w:tcBorders>
              <w:top w:val="single" w:sz="4" w:space="0" w:color="auto"/>
              <w:left w:val="single" w:sz="4" w:space="0" w:color="auto"/>
              <w:bottom w:val="single" w:sz="4" w:space="0" w:color="auto"/>
              <w:right w:val="single" w:sz="4" w:space="0" w:color="auto"/>
            </w:tcBorders>
          </w:tcPr>
          <w:p w14:paraId="3C7273BE" w14:textId="77777777" w:rsidR="003D6B7A" w:rsidRPr="008C18E3" w:rsidRDefault="003D6B7A" w:rsidP="003D6B7A">
            <w:pPr>
              <w:pStyle w:val="TAL"/>
            </w:pPr>
          </w:p>
        </w:tc>
      </w:tr>
      <w:tr w:rsidR="003D6B7A" w:rsidRPr="00384E92" w14:paraId="1A73B5F9" w14:textId="77777777" w:rsidTr="003D6B7A">
        <w:trPr>
          <w:trHeight w:val="782"/>
          <w:jc w:val="center"/>
        </w:trPr>
        <w:tc>
          <w:tcPr>
            <w:tcW w:w="1331" w:type="pct"/>
            <w:tcBorders>
              <w:top w:val="single" w:sz="4" w:space="0" w:color="auto"/>
              <w:left w:val="single" w:sz="4" w:space="0" w:color="auto"/>
              <w:right w:val="single" w:sz="4" w:space="0" w:color="auto"/>
            </w:tcBorders>
          </w:tcPr>
          <w:p w14:paraId="7DE262E9" w14:textId="77777777" w:rsidR="003D6B7A" w:rsidRDefault="003D6B7A" w:rsidP="003D6B7A">
            <w:pPr>
              <w:pStyle w:val="TAL"/>
            </w:pPr>
            <w:r>
              <w:t>LocationContextTransfer</w:t>
            </w:r>
          </w:p>
          <w:p w14:paraId="7BFC65FD" w14:textId="70F98A9D" w:rsidR="003D6B7A" w:rsidRDefault="003D6B7A" w:rsidP="003D6B7A">
            <w:pPr>
              <w:pStyle w:val="TAL"/>
            </w:pPr>
            <w:r>
              <w:t>(Custom operation)</w:t>
            </w:r>
          </w:p>
        </w:tc>
        <w:tc>
          <w:tcPr>
            <w:tcW w:w="1494" w:type="pct"/>
            <w:tcBorders>
              <w:top w:val="single" w:sz="4" w:space="0" w:color="auto"/>
              <w:left w:val="single" w:sz="4" w:space="0" w:color="auto"/>
              <w:right w:val="single" w:sz="4" w:space="0" w:color="auto"/>
            </w:tcBorders>
          </w:tcPr>
          <w:p w14:paraId="1CE1860F" w14:textId="3047A08C" w:rsidR="003D6B7A" w:rsidRDefault="003D6B7A" w:rsidP="003D6B7A">
            <w:pPr>
              <w:pStyle w:val="TAL"/>
            </w:pPr>
            <w:r>
              <w:t>{apiRoot}/nlmf-loc/&lt;apiVersion&gt;/location-context-transfer</w:t>
            </w:r>
          </w:p>
        </w:tc>
        <w:tc>
          <w:tcPr>
            <w:tcW w:w="525" w:type="pct"/>
            <w:tcBorders>
              <w:top w:val="single" w:sz="4" w:space="0" w:color="auto"/>
              <w:left w:val="single" w:sz="4" w:space="0" w:color="auto"/>
              <w:right w:val="single" w:sz="4" w:space="0" w:color="auto"/>
            </w:tcBorders>
          </w:tcPr>
          <w:p w14:paraId="12E0BDB3" w14:textId="46E6E9E9" w:rsidR="003D6B7A" w:rsidRDefault="003D6B7A" w:rsidP="003D6B7A">
            <w:pPr>
              <w:pStyle w:val="TAL"/>
            </w:pPr>
            <w:r>
              <w:t>location-context-transfer (POST)</w:t>
            </w:r>
          </w:p>
        </w:tc>
        <w:tc>
          <w:tcPr>
            <w:tcW w:w="1650" w:type="pct"/>
            <w:tcBorders>
              <w:top w:val="single" w:sz="4" w:space="0" w:color="auto"/>
              <w:left w:val="single" w:sz="4" w:space="0" w:color="auto"/>
              <w:right w:val="single" w:sz="4" w:space="0" w:color="auto"/>
            </w:tcBorders>
          </w:tcPr>
          <w:p w14:paraId="52DA441C" w14:textId="77777777" w:rsidR="003D6B7A" w:rsidRPr="008C18E3" w:rsidRDefault="003D6B7A" w:rsidP="003D6B7A">
            <w:pPr>
              <w:pStyle w:val="TAL"/>
            </w:pPr>
          </w:p>
        </w:tc>
      </w:tr>
    </w:tbl>
    <w:p w14:paraId="269E300E" w14:textId="77777777" w:rsidR="00063A2A" w:rsidRPr="00384E92" w:rsidRDefault="00063A2A" w:rsidP="000E6AC7"/>
    <w:p w14:paraId="1DA655F7" w14:textId="77777777" w:rsidR="00BD5916" w:rsidRDefault="00BD5916" w:rsidP="00BD5916">
      <w:pPr>
        <w:pStyle w:val="Heading3"/>
      </w:pPr>
      <w:bookmarkStart w:id="132" w:name="_Toc20150362"/>
      <w:bookmarkStart w:id="133" w:name="_Toc25168609"/>
      <w:bookmarkStart w:id="134" w:name="_Toc27593028"/>
      <w:r>
        <w:t>6.1.4</w:t>
      </w:r>
      <w:r>
        <w:tab/>
        <w:t>Custom Operations without associated resources</w:t>
      </w:r>
      <w:bookmarkEnd w:id="132"/>
      <w:bookmarkEnd w:id="133"/>
      <w:bookmarkEnd w:id="134"/>
      <w:r>
        <w:t xml:space="preserve"> </w:t>
      </w:r>
    </w:p>
    <w:p w14:paraId="113CA625" w14:textId="77777777" w:rsidR="00BD5916" w:rsidRPr="000A7435" w:rsidRDefault="00BD5916" w:rsidP="00BD5916">
      <w:pPr>
        <w:pStyle w:val="Heading4"/>
      </w:pPr>
      <w:bookmarkStart w:id="135" w:name="_Toc20150363"/>
      <w:bookmarkStart w:id="136" w:name="_Toc25168610"/>
      <w:bookmarkStart w:id="137" w:name="_Toc27593029"/>
      <w:r>
        <w:t>6.1.4.1</w:t>
      </w:r>
      <w:r>
        <w:tab/>
        <w:t>Overview</w:t>
      </w:r>
      <w:bookmarkEnd w:id="135"/>
      <w:bookmarkEnd w:id="136"/>
      <w:bookmarkEnd w:id="137"/>
    </w:p>
    <w:p w14:paraId="5EBEA2DF" w14:textId="77777777" w:rsidR="00BD5916" w:rsidRPr="00384E92" w:rsidRDefault="00BD5916" w:rsidP="00BD5916">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D5916" w:rsidRPr="00384E92" w14:paraId="558E66AB" w14:textId="77777777" w:rsidTr="002036E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7B1F26" w14:textId="77777777" w:rsidR="00BD5916" w:rsidRPr="008C18E3" w:rsidRDefault="00BD5916" w:rsidP="002036ED">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66E259" w14:textId="77777777" w:rsidR="00BD5916" w:rsidRPr="008C18E3" w:rsidRDefault="00BD5916" w:rsidP="002036ED">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65F99" w14:textId="77777777" w:rsidR="00BD5916" w:rsidRPr="008C18E3" w:rsidRDefault="00BD5916" w:rsidP="002036ED">
            <w:pPr>
              <w:pStyle w:val="TAH"/>
            </w:pPr>
            <w:r>
              <w:t>Description</w:t>
            </w:r>
          </w:p>
        </w:tc>
      </w:tr>
      <w:tr w:rsidR="00BD5916" w:rsidRPr="00384E92" w14:paraId="1FAD1C21" w14:textId="77777777" w:rsidTr="001E314C">
        <w:trPr>
          <w:jc w:val="center"/>
        </w:trPr>
        <w:tc>
          <w:tcPr>
            <w:tcW w:w="1851" w:type="pct"/>
            <w:tcBorders>
              <w:top w:val="single" w:sz="4" w:space="0" w:color="auto"/>
              <w:left w:val="single" w:sz="4" w:space="0" w:color="auto"/>
              <w:bottom w:val="single" w:sz="4" w:space="0" w:color="auto"/>
              <w:right w:val="single" w:sz="4" w:space="0" w:color="auto"/>
            </w:tcBorders>
          </w:tcPr>
          <w:p w14:paraId="30BEB2B8" w14:textId="558BFE50" w:rsidR="00BD5916" w:rsidRPr="008C18E3" w:rsidRDefault="004075BF" w:rsidP="002036ED">
            <w:pPr>
              <w:pStyle w:val="TAL"/>
            </w:pPr>
            <w:r>
              <w:t>{apiRoot}/nlmf-loc/</w:t>
            </w:r>
            <w:r w:rsidR="004130AD">
              <w:t>&lt;apiVersion&gt;</w:t>
            </w:r>
            <w:r>
              <w:t>/determine-location</w:t>
            </w:r>
          </w:p>
        </w:tc>
        <w:tc>
          <w:tcPr>
            <w:tcW w:w="964" w:type="pct"/>
            <w:tcBorders>
              <w:top w:val="single" w:sz="4" w:space="0" w:color="auto"/>
              <w:left w:val="single" w:sz="4" w:space="0" w:color="auto"/>
              <w:bottom w:val="single" w:sz="4" w:space="0" w:color="auto"/>
              <w:right w:val="single" w:sz="4" w:space="0" w:color="auto"/>
            </w:tcBorders>
          </w:tcPr>
          <w:p w14:paraId="1EDB0706" w14:textId="77777777" w:rsidR="00BD5916" w:rsidRDefault="004075BF" w:rsidP="002036E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53A94446" w14:textId="77777777" w:rsidR="00BD5916" w:rsidRPr="008C18E3" w:rsidRDefault="00BD5916" w:rsidP="002036ED">
            <w:pPr>
              <w:pStyle w:val="TAL"/>
            </w:pPr>
          </w:p>
        </w:tc>
      </w:tr>
      <w:tr w:rsidR="003D6B7A" w:rsidRPr="00384E92" w14:paraId="700AD8A9" w14:textId="77777777" w:rsidTr="001E314C">
        <w:trPr>
          <w:jc w:val="center"/>
        </w:trPr>
        <w:tc>
          <w:tcPr>
            <w:tcW w:w="1851" w:type="pct"/>
            <w:tcBorders>
              <w:top w:val="single" w:sz="4" w:space="0" w:color="auto"/>
              <w:left w:val="single" w:sz="4" w:space="0" w:color="auto"/>
              <w:bottom w:val="single" w:sz="4" w:space="0" w:color="auto"/>
              <w:right w:val="single" w:sz="4" w:space="0" w:color="auto"/>
            </w:tcBorders>
          </w:tcPr>
          <w:p w14:paraId="090087A8" w14:textId="4575882C" w:rsidR="003D6B7A" w:rsidRDefault="003D6B7A" w:rsidP="003D6B7A">
            <w:pPr>
              <w:pStyle w:val="TAL"/>
            </w:pPr>
            <w:r>
              <w:t>{apiRoot}/nlmf-loc/&lt;apiVersion&gt;/cancel-location</w:t>
            </w:r>
          </w:p>
        </w:tc>
        <w:tc>
          <w:tcPr>
            <w:tcW w:w="964" w:type="pct"/>
            <w:tcBorders>
              <w:top w:val="single" w:sz="4" w:space="0" w:color="auto"/>
              <w:left w:val="single" w:sz="4" w:space="0" w:color="auto"/>
              <w:bottom w:val="single" w:sz="4" w:space="0" w:color="auto"/>
              <w:right w:val="single" w:sz="4" w:space="0" w:color="auto"/>
            </w:tcBorders>
          </w:tcPr>
          <w:p w14:paraId="7460EDC1" w14:textId="48F5C84A" w:rsidR="003D6B7A" w:rsidRDefault="003D6B7A" w:rsidP="003D6B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58DE805" w14:textId="77777777" w:rsidR="003D6B7A" w:rsidRPr="008C18E3" w:rsidRDefault="003D6B7A" w:rsidP="003D6B7A">
            <w:pPr>
              <w:pStyle w:val="TAL"/>
            </w:pPr>
          </w:p>
        </w:tc>
      </w:tr>
      <w:tr w:rsidR="003D6B7A" w:rsidRPr="00384E92" w14:paraId="2387C94B" w14:textId="77777777" w:rsidTr="002036ED">
        <w:trPr>
          <w:jc w:val="center"/>
        </w:trPr>
        <w:tc>
          <w:tcPr>
            <w:tcW w:w="1851" w:type="pct"/>
            <w:tcBorders>
              <w:top w:val="single" w:sz="4" w:space="0" w:color="auto"/>
              <w:left w:val="single" w:sz="4" w:space="0" w:color="auto"/>
              <w:right w:val="single" w:sz="4" w:space="0" w:color="auto"/>
            </w:tcBorders>
          </w:tcPr>
          <w:p w14:paraId="06BF35D5" w14:textId="1811A397" w:rsidR="003D6B7A" w:rsidRDefault="003D6B7A" w:rsidP="003D6B7A">
            <w:pPr>
              <w:pStyle w:val="TAL"/>
            </w:pPr>
            <w:r>
              <w:t>{apiRoot}/nlmf-loc/&lt;apiVersion&gt;/location-context-transfer</w:t>
            </w:r>
          </w:p>
        </w:tc>
        <w:tc>
          <w:tcPr>
            <w:tcW w:w="964" w:type="pct"/>
            <w:tcBorders>
              <w:top w:val="single" w:sz="4" w:space="0" w:color="auto"/>
              <w:left w:val="single" w:sz="4" w:space="0" w:color="auto"/>
              <w:bottom w:val="single" w:sz="4" w:space="0" w:color="auto"/>
              <w:right w:val="single" w:sz="4" w:space="0" w:color="auto"/>
            </w:tcBorders>
          </w:tcPr>
          <w:p w14:paraId="7080E0E7" w14:textId="77BD9020" w:rsidR="003D6B7A" w:rsidRDefault="003D6B7A" w:rsidP="003D6B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1B40E46C" w14:textId="77777777" w:rsidR="003D6B7A" w:rsidRPr="008C18E3" w:rsidRDefault="003D6B7A" w:rsidP="003D6B7A">
            <w:pPr>
              <w:pStyle w:val="TAL"/>
            </w:pPr>
          </w:p>
        </w:tc>
      </w:tr>
    </w:tbl>
    <w:p w14:paraId="4F1CEAA4" w14:textId="77777777" w:rsidR="00BD5916" w:rsidRPr="00384E92" w:rsidRDefault="00BD5916" w:rsidP="000E6AC7"/>
    <w:p w14:paraId="23626873" w14:textId="77777777" w:rsidR="00BD5916" w:rsidRDefault="00BD5916" w:rsidP="00BD5916">
      <w:pPr>
        <w:pStyle w:val="Heading4"/>
      </w:pPr>
      <w:bookmarkStart w:id="138" w:name="_Toc20150364"/>
      <w:bookmarkStart w:id="139" w:name="_Toc25168611"/>
      <w:bookmarkStart w:id="140" w:name="_Toc27593030"/>
      <w:r>
        <w:lastRenderedPageBreak/>
        <w:t>6.1.4.2</w:t>
      </w:r>
      <w:r>
        <w:tab/>
      </w:r>
      <w:r w:rsidR="00FE2A57">
        <w:t xml:space="preserve">Operation: </w:t>
      </w:r>
      <w:r w:rsidR="004075BF">
        <w:t>determine-location</w:t>
      </w:r>
      <w:bookmarkEnd w:id="138"/>
      <w:bookmarkEnd w:id="139"/>
      <w:bookmarkEnd w:id="140"/>
    </w:p>
    <w:p w14:paraId="114DD993" w14:textId="77777777" w:rsidR="00BD5916" w:rsidRDefault="00BD5916" w:rsidP="00BD5916">
      <w:pPr>
        <w:pStyle w:val="Heading5"/>
      </w:pPr>
      <w:bookmarkStart w:id="141" w:name="_Toc20150365"/>
      <w:bookmarkStart w:id="142" w:name="_Toc25168612"/>
      <w:bookmarkStart w:id="143" w:name="_Toc27593031"/>
      <w:r>
        <w:t>6.1.4.2.1</w:t>
      </w:r>
      <w:r>
        <w:tab/>
        <w:t>Description</w:t>
      </w:r>
      <w:bookmarkEnd w:id="141"/>
      <w:bookmarkEnd w:id="142"/>
      <w:bookmarkEnd w:id="143"/>
    </w:p>
    <w:p w14:paraId="72A08F0D" w14:textId="77777777" w:rsidR="00BD5916" w:rsidRPr="00384E92" w:rsidRDefault="00BD5916" w:rsidP="000E6AC7">
      <w:r>
        <w:t>This sublause will describe the custom operation and what it is used for, and the custom operation's URI.</w:t>
      </w:r>
      <w:r w:rsidRPr="00384E92">
        <w:t xml:space="preserve"> </w:t>
      </w:r>
    </w:p>
    <w:p w14:paraId="149CDDD6" w14:textId="77777777" w:rsidR="00BD5916" w:rsidRDefault="00BD5916" w:rsidP="00BD5916">
      <w:pPr>
        <w:pStyle w:val="Heading5"/>
      </w:pPr>
      <w:bookmarkStart w:id="144" w:name="_Toc20150366"/>
      <w:bookmarkStart w:id="145" w:name="_Toc25168613"/>
      <w:bookmarkStart w:id="146" w:name="_Toc27593032"/>
      <w:r>
        <w:t>6.1.4.2.2</w:t>
      </w:r>
      <w:r>
        <w:tab/>
        <w:t>Operation Definition</w:t>
      </w:r>
      <w:bookmarkEnd w:id="144"/>
      <w:bookmarkEnd w:id="145"/>
      <w:bookmarkEnd w:id="146"/>
    </w:p>
    <w:p w14:paraId="60F714CF" w14:textId="77777777" w:rsidR="00BD5916" w:rsidRPr="00384E92" w:rsidRDefault="00BD5916" w:rsidP="00C65FEC">
      <w:r>
        <w:t>This operation shall support the response data structures and response codes specified in tables 6.1.4.2.2-1 and 6.1.4.2.2-2.</w:t>
      </w:r>
    </w:p>
    <w:p w14:paraId="01E640A4" w14:textId="77777777" w:rsidR="00BD5916" w:rsidRPr="001769FF" w:rsidRDefault="00BD5916" w:rsidP="00BD5916">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BD5916" w:rsidRPr="001769FF" w14:paraId="5E725FA1" w14:textId="77777777" w:rsidTr="00B832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4A7538" w14:textId="77777777" w:rsidR="00BD5916" w:rsidRPr="001769FF" w:rsidRDefault="00BD5916" w:rsidP="002036ED">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87FD48A" w14:textId="77777777" w:rsidR="00BD5916" w:rsidRPr="001769FF" w:rsidRDefault="00BD5916" w:rsidP="002036E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B0991F8" w14:textId="77777777" w:rsidR="00BD5916" w:rsidRPr="001769FF" w:rsidRDefault="00BD5916" w:rsidP="002036ED">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93196C8" w14:textId="77777777" w:rsidR="00BD5916" w:rsidRPr="001769FF" w:rsidRDefault="00BD5916" w:rsidP="002036ED">
            <w:pPr>
              <w:pStyle w:val="TAH"/>
            </w:pPr>
            <w:r>
              <w:t>Description</w:t>
            </w:r>
          </w:p>
        </w:tc>
      </w:tr>
      <w:tr w:rsidR="00BD5916" w:rsidRPr="001769FF" w14:paraId="5656496C" w14:textId="77777777" w:rsidTr="00B832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CB8FAF" w14:textId="77777777" w:rsidR="00BD5916" w:rsidRPr="001769FF" w:rsidRDefault="00015CC4" w:rsidP="002036ED">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70541180" w14:textId="77777777" w:rsidR="00BD5916" w:rsidRPr="001769FF" w:rsidRDefault="00BD5916" w:rsidP="002036ED">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4304F0A" w14:textId="77777777" w:rsidR="00BD5916" w:rsidRPr="001769FF" w:rsidRDefault="00BD5916" w:rsidP="002036ED">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C551012" w14:textId="77777777" w:rsidR="00BD5916" w:rsidRPr="001769FF" w:rsidRDefault="00015CC4" w:rsidP="002036ED">
            <w:pPr>
              <w:pStyle w:val="TAL"/>
            </w:pPr>
            <w:r>
              <w:t>Input parameters to the "Deterrmine Location" operation</w:t>
            </w:r>
          </w:p>
        </w:tc>
      </w:tr>
    </w:tbl>
    <w:p w14:paraId="474B87A1" w14:textId="77777777" w:rsidR="00BD5916" w:rsidRDefault="00BD5916" w:rsidP="00BD5916"/>
    <w:p w14:paraId="379F0BB2" w14:textId="77777777" w:rsidR="00BD5916" w:rsidRPr="001769FF" w:rsidRDefault="00BD5916" w:rsidP="00BD5916">
      <w:pPr>
        <w:pStyle w:val="TH"/>
      </w:pPr>
      <w:r w:rsidRPr="001769FF">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BD5916" w:rsidRPr="001769FF" w14:paraId="14198272" w14:textId="77777777" w:rsidTr="00507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08E31" w14:textId="77777777" w:rsidR="00BD5916" w:rsidRPr="001769FF" w:rsidRDefault="00BD5916" w:rsidP="002036ED">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23ABE889" w14:textId="77777777" w:rsidR="00BD5916" w:rsidRPr="001769FF" w:rsidRDefault="00BD5916" w:rsidP="002036ED">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0497A1" w14:textId="77777777" w:rsidR="00BD5916" w:rsidRPr="001769FF" w:rsidRDefault="00BD5916" w:rsidP="002036ED">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C39B661" w14:textId="77777777" w:rsidR="00BD5916" w:rsidRPr="001769FF" w:rsidRDefault="00BD5916" w:rsidP="002036ED">
            <w:pPr>
              <w:pStyle w:val="TAH"/>
            </w:pPr>
            <w:r w:rsidRPr="001769FF">
              <w:t>Response</w:t>
            </w:r>
          </w:p>
          <w:p w14:paraId="7D169E98" w14:textId="77777777" w:rsidR="00BD5916" w:rsidRPr="001769FF" w:rsidRDefault="00BD5916" w:rsidP="002036ED">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67CF3B0E" w14:textId="77777777" w:rsidR="00BD5916" w:rsidRPr="001769FF" w:rsidRDefault="00BD5916" w:rsidP="002036ED">
            <w:pPr>
              <w:pStyle w:val="TAH"/>
            </w:pPr>
            <w:r>
              <w:t>Description</w:t>
            </w:r>
          </w:p>
        </w:tc>
      </w:tr>
      <w:tr w:rsidR="00BD5916" w:rsidRPr="001769FF" w14:paraId="38EA374D" w14:textId="77777777" w:rsidTr="006C1A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E1AA5" w14:textId="77777777" w:rsidR="00BD5916" w:rsidRPr="001769FF" w:rsidRDefault="00015CC4" w:rsidP="002036ED">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7F40ED80" w14:textId="77777777" w:rsidR="00BD5916" w:rsidRPr="001769FF" w:rsidRDefault="00BD5916" w:rsidP="002036ED">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8E4453A" w14:textId="77777777" w:rsidR="00BD5916" w:rsidRPr="001769FF" w:rsidRDefault="00BD5916" w:rsidP="002036ED">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6840BA7A" w14:textId="77777777" w:rsidR="00BD5916" w:rsidRPr="001769FF" w:rsidRDefault="00015CC4" w:rsidP="002036ED">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63ED6A1" w14:textId="56E39F60" w:rsidR="00015CC4" w:rsidRDefault="00015CC4" w:rsidP="00015CC4">
            <w:pPr>
              <w:pStyle w:val="TAL"/>
            </w:pPr>
            <w:r>
              <w:t>This case represents the successful retrieval of the location of the UE</w:t>
            </w:r>
            <w:r w:rsidR="003D6B7A">
              <w:t xml:space="preserve"> or successful activation of periodic or triggered location in the UE</w:t>
            </w:r>
            <w:r>
              <w:t>.</w:t>
            </w:r>
          </w:p>
          <w:p w14:paraId="03BC9F15" w14:textId="77777777" w:rsidR="00015CC4" w:rsidRDefault="00015CC4" w:rsidP="00015CC4">
            <w:pPr>
              <w:pStyle w:val="TAL"/>
            </w:pPr>
          </w:p>
          <w:p w14:paraId="762F8BC4" w14:textId="14FEFC6D" w:rsidR="00015CC4" w:rsidRDefault="00015CC4" w:rsidP="00015CC4">
            <w:pPr>
              <w:pStyle w:val="TAL"/>
            </w:pPr>
            <w:r>
              <w:t>Upon success, a response body is returned containing the different parameters of the location data</w:t>
            </w:r>
            <w:r w:rsidR="003D6B7A">
              <w:t xml:space="preserve"> if obtained</w:t>
            </w:r>
            <w:r>
              <w:t>, such as:</w:t>
            </w:r>
          </w:p>
          <w:p w14:paraId="1911E5AD" w14:textId="77777777" w:rsidR="00015CC4" w:rsidRDefault="00015CC4" w:rsidP="00F148C6">
            <w:pPr>
              <w:pStyle w:val="TAL"/>
              <w:ind w:left="284"/>
            </w:pPr>
            <w:r>
              <w:t>- Geographic Area</w:t>
            </w:r>
          </w:p>
          <w:p w14:paraId="5EA4E0E8" w14:textId="77777777" w:rsidR="00015CC4" w:rsidRDefault="00015CC4" w:rsidP="00F148C6">
            <w:pPr>
              <w:pStyle w:val="TAL"/>
              <w:ind w:left="284"/>
            </w:pPr>
            <w:r>
              <w:t>- Civic Location</w:t>
            </w:r>
          </w:p>
          <w:p w14:paraId="765513EC" w14:textId="77777777" w:rsidR="00BD5916" w:rsidRPr="001769FF" w:rsidRDefault="00015CC4" w:rsidP="00F148C6">
            <w:pPr>
              <w:pStyle w:val="TAL"/>
              <w:ind w:left="284"/>
            </w:pPr>
            <w:r>
              <w:t>- Positioning methods</w:t>
            </w:r>
          </w:p>
        </w:tc>
      </w:tr>
      <w:tr w:rsidR="00EF70D3" w14:paraId="464A5086"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8547A" w14:textId="77777777" w:rsidR="00EF70D3"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AD7515" w14:textId="4DC57673" w:rsidR="00EF70D3" w:rsidRDefault="00F800A2" w:rsidP="0048372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0717947" w14:textId="77777777" w:rsidR="00EF70D3" w:rsidRPr="001769FF"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4659AE" w14:textId="77777777" w:rsidR="00EF70D3" w:rsidRDefault="00EF70D3" w:rsidP="0048372F">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1EB4D96" w14:textId="12A1CDBD" w:rsidR="00EF70D3" w:rsidRDefault="00EF70D3" w:rsidP="0048372F">
            <w:pPr>
              <w:pStyle w:val="TAL"/>
            </w:pPr>
            <w:r>
              <w:t>The "cause"</w:t>
            </w:r>
            <w:r w:rsidRPr="00FA1305">
              <w:t xml:space="preserve"> attribute </w:t>
            </w:r>
            <w:r w:rsidR="00F800A2">
              <w:t xml:space="preserve">may be used to indicate </w:t>
            </w:r>
            <w:r>
              <w:t>the following application errors:</w:t>
            </w:r>
          </w:p>
          <w:p w14:paraId="6B0C6A7A" w14:textId="77777777" w:rsidR="00EF70D3" w:rsidRPr="00C931BE" w:rsidRDefault="00EF70D3" w:rsidP="0048372F">
            <w:pPr>
              <w:pStyle w:val="TAL"/>
              <w:ind w:left="284"/>
            </w:pPr>
            <w:r w:rsidRPr="00C931BE">
              <w:t>-</w:t>
            </w:r>
            <w:r w:rsidRPr="00C931BE">
              <w:tab/>
              <w:t>POSITIONING_DENIED</w:t>
            </w:r>
          </w:p>
          <w:p w14:paraId="565DB53E" w14:textId="77777777" w:rsidR="00EF70D3" w:rsidRDefault="00EF70D3" w:rsidP="0048372F">
            <w:pPr>
              <w:pStyle w:val="TAL"/>
              <w:ind w:left="284"/>
            </w:pPr>
            <w:r w:rsidRPr="000B71E4">
              <w:t>-</w:t>
            </w:r>
            <w:r w:rsidRPr="0081744B">
              <w:tab/>
              <w:t>UNSPECIFIED</w:t>
            </w:r>
          </w:p>
          <w:p w14:paraId="738D60E4" w14:textId="77777777" w:rsidR="003D6B7A" w:rsidRDefault="003D6B7A" w:rsidP="003D6B7A">
            <w:pPr>
              <w:pStyle w:val="TAL"/>
              <w:ind w:left="284"/>
            </w:pPr>
            <w:r w:rsidRPr="000B71E4">
              <w:t>-</w:t>
            </w:r>
            <w:r w:rsidRPr="0081744B">
              <w:tab/>
            </w:r>
            <w:r>
              <w:t>UNSUPPORTED_BY_UE</w:t>
            </w:r>
          </w:p>
          <w:p w14:paraId="63FEED27" w14:textId="77777777" w:rsidR="00EF70D3" w:rsidRPr="00F42FA9" w:rsidRDefault="00EF70D3" w:rsidP="0048372F">
            <w:pPr>
              <w:pStyle w:val="TAL"/>
            </w:pPr>
          </w:p>
          <w:p w14:paraId="45DCE502" w14:textId="77777777" w:rsidR="00EF70D3" w:rsidRDefault="00EF70D3" w:rsidP="0048372F">
            <w:pPr>
              <w:pStyle w:val="TAL"/>
            </w:pPr>
            <w:r>
              <w:t>See table 6.1.7.3-1 for the description of these errors.</w:t>
            </w:r>
          </w:p>
        </w:tc>
      </w:tr>
      <w:tr w:rsidR="00EF70D3" w14:paraId="32AF19CA"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FFF381"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52D7901" w14:textId="645E97C9" w:rsidR="00EF70D3" w:rsidRDefault="00F800A2" w:rsidP="0048372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0C87C660" w14:textId="77777777" w:rsidR="00EF70D3" w:rsidRPr="00DA7E50" w:rsidRDefault="00EF70D3" w:rsidP="0048372F">
            <w:pPr>
              <w:pStyle w:val="TAL"/>
            </w:pPr>
            <w:r w:rsidRPr="00DA7E50">
              <w:t>1</w:t>
            </w:r>
          </w:p>
        </w:tc>
        <w:tc>
          <w:tcPr>
            <w:tcW w:w="605" w:type="pct"/>
            <w:tcBorders>
              <w:top w:val="single" w:sz="4" w:space="0" w:color="auto"/>
              <w:left w:val="single" w:sz="6" w:space="0" w:color="000000"/>
              <w:bottom w:val="single" w:sz="4" w:space="0" w:color="auto"/>
              <w:right w:val="single" w:sz="6" w:space="0" w:color="000000"/>
            </w:tcBorders>
          </w:tcPr>
          <w:p w14:paraId="4FD20E64" w14:textId="77777777" w:rsidR="00EF70D3" w:rsidRDefault="00EF70D3" w:rsidP="0048372F">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7EF10A" w14:textId="4A4521FE" w:rsidR="00EF70D3" w:rsidRDefault="00EF70D3" w:rsidP="0048372F">
            <w:pPr>
              <w:pStyle w:val="TAL"/>
            </w:pPr>
            <w:r>
              <w:t>The "cause"</w:t>
            </w:r>
            <w:r w:rsidRPr="00FA1305">
              <w:t xml:space="preserve"> attribute </w:t>
            </w:r>
            <w:r w:rsidR="00CA60D6">
              <w:t xml:space="preserve">may be used to indicate </w:t>
            </w:r>
            <w:r>
              <w:t>the following application error:</w:t>
            </w:r>
          </w:p>
          <w:p w14:paraId="48F1D6E3" w14:textId="77777777" w:rsidR="00EF70D3" w:rsidRPr="000B71E4" w:rsidRDefault="00EF70D3" w:rsidP="0048372F">
            <w:pPr>
              <w:pStyle w:val="TAL"/>
              <w:ind w:left="284"/>
            </w:pPr>
            <w:r w:rsidRPr="00AA6A4C">
              <w:t>-</w:t>
            </w:r>
            <w:r w:rsidRPr="00AA6A4C">
              <w:tab/>
            </w:r>
            <w:r w:rsidRPr="000B71E4">
              <w:t>POSITIONING_FAILED</w:t>
            </w:r>
          </w:p>
          <w:p w14:paraId="00CD9C88" w14:textId="77777777" w:rsidR="00EF70D3" w:rsidRPr="00F42FA9" w:rsidRDefault="00EF70D3" w:rsidP="0048372F">
            <w:pPr>
              <w:pStyle w:val="TAL"/>
            </w:pPr>
          </w:p>
          <w:p w14:paraId="6AFACD9E" w14:textId="77777777" w:rsidR="00EF70D3" w:rsidRDefault="00EF70D3" w:rsidP="0048372F">
            <w:pPr>
              <w:pStyle w:val="TAL"/>
            </w:pPr>
            <w:r>
              <w:t>See table 6.1.7.3-1 for the description of these errors.</w:t>
            </w:r>
          </w:p>
        </w:tc>
      </w:tr>
      <w:tr w:rsidR="00EF70D3" w14:paraId="596081B8" w14:textId="77777777" w:rsidTr="00F148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D3546" w14:textId="77777777" w:rsidR="00EF70D3" w:rsidRPr="00DA7E50" w:rsidRDefault="00EF70D3" w:rsidP="0048372F">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8717E92" w14:textId="5935F7AC" w:rsidR="00EF70D3" w:rsidRDefault="00F800A2" w:rsidP="0048372F">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116D19" w14:textId="77777777" w:rsidR="00EF70D3" w:rsidRPr="00DA7E50" w:rsidRDefault="00EF70D3" w:rsidP="0048372F">
            <w:pPr>
              <w:pStyle w:val="TAL"/>
            </w:pPr>
            <w:r>
              <w:t>1</w:t>
            </w:r>
          </w:p>
        </w:tc>
        <w:tc>
          <w:tcPr>
            <w:tcW w:w="605" w:type="pct"/>
            <w:tcBorders>
              <w:top w:val="single" w:sz="4" w:space="0" w:color="auto"/>
              <w:left w:val="single" w:sz="6" w:space="0" w:color="000000"/>
              <w:bottom w:val="single" w:sz="4" w:space="0" w:color="auto"/>
              <w:right w:val="single" w:sz="6" w:space="0" w:color="000000"/>
            </w:tcBorders>
          </w:tcPr>
          <w:p w14:paraId="1893428F" w14:textId="77777777" w:rsidR="00EF70D3" w:rsidRDefault="00EF70D3" w:rsidP="0048372F">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46D1FB2" w14:textId="6291A3FA" w:rsidR="00EF70D3" w:rsidRDefault="00EF70D3" w:rsidP="0048372F">
            <w:pPr>
              <w:pStyle w:val="TAL"/>
            </w:pPr>
            <w:r>
              <w:t>The "cause"</w:t>
            </w:r>
            <w:r w:rsidRPr="00FA1305">
              <w:t xml:space="preserve"> attribute </w:t>
            </w:r>
            <w:r w:rsidR="00CA60D6">
              <w:t xml:space="preserve">may be used to indicate </w:t>
            </w:r>
            <w:r>
              <w:t>the following application error:</w:t>
            </w:r>
          </w:p>
          <w:p w14:paraId="4965CEE6" w14:textId="77777777" w:rsidR="00EF70D3" w:rsidRDefault="00EF70D3" w:rsidP="0048372F">
            <w:pPr>
              <w:pStyle w:val="TAL"/>
              <w:ind w:left="284"/>
            </w:pPr>
            <w:r>
              <w:t>-</w:t>
            </w:r>
            <w:r>
              <w:tab/>
            </w:r>
            <w:r w:rsidRPr="0032412C">
              <w:t>UNREACHABLE_USER</w:t>
            </w:r>
          </w:p>
          <w:p w14:paraId="61BF2239" w14:textId="77777777" w:rsidR="00EF70D3" w:rsidRPr="001B698C" w:rsidRDefault="00EF70D3" w:rsidP="0048372F">
            <w:pPr>
              <w:pStyle w:val="TAL"/>
            </w:pPr>
          </w:p>
          <w:p w14:paraId="7C90C849" w14:textId="77777777" w:rsidR="00EF70D3" w:rsidRDefault="00EF70D3" w:rsidP="0048372F">
            <w:pPr>
              <w:pStyle w:val="TAL"/>
            </w:pPr>
            <w:r>
              <w:t>See table 6.1.7.3-1 for the description of this error.</w:t>
            </w:r>
          </w:p>
        </w:tc>
      </w:tr>
    </w:tbl>
    <w:p w14:paraId="665D4A94" w14:textId="49EAC9F5" w:rsidR="00BD5916" w:rsidRDefault="00BD5916" w:rsidP="00BD5916"/>
    <w:p w14:paraId="6770D5A2" w14:textId="7767DCD9" w:rsidR="003D6B7A" w:rsidRDefault="003D6B7A" w:rsidP="003D6B7A">
      <w:pPr>
        <w:pStyle w:val="Heading4"/>
      </w:pPr>
      <w:bookmarkStart w:id="147" w:name="_Toc20150367"/>
      <w:bookmarkStart w:id="148" w:name="_Toc25168614"/>
      <w:bookmarkStart w:id="149" w:name="_Toc27593033"/>
      <w:r>
        <w:t>6.1.4.</w:t>
      </w:r>
      <w:r w:rsidR="00F421CF">
        <w:t>3</w:t>
      </w:r>
      <w:r>
        <w:tab/>
        <w:t>Operation: cancel-location</w:t>
      </w:r>
      <w:bookmarkEnd w:id="147"/>
      <w:bookmarkEnd w:id="148"/>
      <w:bookmarkEnd w:id="149"/>
    </w:p>
    <w:p w14:paraId="6EC08EF3" w14:textId="48730DAD" w:rsidR="003D6B7A" w:rsidRDefault="003D6B7A" w:rsidP="003D6B7A">
      <w:pPr>
        <w:pStyle w:val="Heading5"/>
      </w:pPr>
      <w:bookmarkStart w:id="150" w:name="_Toc20150368"/>
      <w:bookmarkStart w:id="151" w:name="_Toc25168615"/>
      <w:bookmarkStart w:id="152" w:name="_Toc27593034"/>
      <w:r>
        <w:t>6.1.4.</w:t>
      </w:r>
      <w:r w:rsidR="00F421CF">
        <w:t>3</w:t>
      </w:r>
      <w:r>
        <w:t>.1</w:t>
      </w:r>
      <w:r>
        <w:tab/>
        <w:t>Description</w:t>
      </w:r>
      <w:bookmarkEnd w:id="150"/>
      <w:bookmarkEnd w:id="151"/>
      <w:bookmarkEnd w:id="152"/>
    </w:p>
    <w:p w14:paraId="6C38FE14" w14:textId="7638422B" w:rsidR="003D6B7A" w:rsidRPr="00384E92" w:rsidRDefault="003D6B7A" w:rsidP="003D6B7A">
      <w:r>
        <w:t xml:space="preserve">This </w:t>
      </w:r>
      <w:r w:rsidR="00792552">
        <w:t>clause</w:t>
      </w:r>
      <w:r>
        <w:t xml:space="preserve"> describes the custom operation and what it is used for.</w:t>
      </w:r>
      <w:r w:rsidRPr="00384E92">
        <w:t xml:space="preserve"> </w:t>
      </w:r>
    </w:p>
    <w:p w14:paraId="61784491" w14:textId="6C46ED26" w:rsidR="003D6B7A" w:rsidRDefault="003D6B7A" w:rsidP="003D6B7A">
      <w:pPr>
        <w:pStyle w:val="Heading5"/>
      </w:pPr>
      <w:bookmarkStart w:id="153" w:name="_Toc20150369"/>
      <w:bookmarkStart w:id="154" w:name="_Toc25168616"/>
      <w:bookmarkStart w:id="155" w:name="_Toc27593035"/>
      <w:r>
        <w:t>6.1.4.</w:t>
      </w:r>
      <w:r w:rsidR="00F421CF">
        <w:t>3</w:t>
      </w:r>
      <w:r>
        <w:t>.2</w:t>
      </w:r>
      <w:r>
        <w:tab/>
        <w:t>Operation Definition</w:t>
      </w:r>
      <w:bookmarkEnd w:id="153"/>
      <w:bookmarkEnd w:id="154"/>
      <w:bookmarkEnd w:id="155"/>
    </w:p>
    <w:p w14:paraId="5DEB5FE4" w14:textId="361736DC" w:rsidR="003D6B7A" w:rsidRPr="00384E92" w:rsidRDefault="003D6B7A" w:rsidP="003D6B7A">
      <w:r>
        <w:t>This operation shall support the request and response data structures and response codes specified in table</w:t>
      </w:r>
      <w:r>
        <w:rPr>
          <w:lang w:eastAsia="zh-CN"/>
        </w:rPr>
        <w:t> </w:t>
      </w:r>
      <w:r>
        <w:t>6.1.4.</w:t>
      </w:r>
      <w:r w:rsidR="00F421CF">
        <w:t>3</w:t>
      </w:r>
      <w:r w:rsidRPr="00792552">
        <w:t>.</w:t>
      </w:r>
      <w:r>
        <w:t>2-1 and table</w:t>
      </w:r>
      <w:r>
        <w:rPr>
          <w:lang w:eastAsia="zh-CN"/>
        </w:rPr>
        <w:t> </w:t>
      </w:r>
      <w:r>
        <w:t>6.1.4.</w:t>
      </w:r>
      <w:r w:rsidR="00F421CF">
        <w:t>3</w:t>
      </w:r>
      <w:r>
        <w:t>.2-2.</w:t>
      </w:r>
    </w:p>
    <w:p w14:paraId="29CA9947" w14:textId="57F609B9" w:rsidR="003D6B7A" w:rsidRPr="001769FF" w:rsidRDefault="003D6B7A" w:rsidP="003D6B7A">
      <w:pPr>
        <w:pStyle w:val="TH"/>
      </w:pPr>
      <w:r w:rsidRPr="001769FF">
        <w:lastRenderedPageBreak/>
        <w:t>Table</w:t>
      </w:r>
      <w:r>
        <w:rPr>
          <w:lang w:eastAsia="zh-CN"/>
        </w:rPr>
        <w:t> </w:t>
      </w:r>
      <w:r w:rsidRPr="001769FF">
        <w:t>6.</w:t>
      </w:r>
      <w:r>
        <w:t>1.4.</w:t>
      </w:r>
      <w:r w:rsidR="00F421CF">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3D6B7A" w:rsidRPr="001769FF" w14:paraId="60996D32" w14:textId="77777777" w:rsidTr="00DA4D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6FE66" w14:textId="77777777" w:rsidR="003D6B7A" w:rsidRPr="001769FF" w:rsidRDefault="003D6B7A" w:rsidP="00DA4DB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763A8570" w14:textId="77777777" w:rsidR="003D6B7A" w:rsidRPr="001769FF" w:rsidRDefault="003D6B7A" w:rsidP="00DA4DB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E1E1997" w14:textId="77777777" w:rsidR="003D6B7A" w:rsidRPr="001769FF" w:rsidRDefault="003D6B7A" w:rsidP="00DA4DB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3C89218" w14:textId="77777777" w:rsidR="003D6B7A" w:rsidRPr="001769FF" w:rsidRDefault="003D6B7A" w:rsidP="00DA4DB2">
            <w:pPr>
              <w:pStyle w:val="TAH"/>
            </w:pPr>
            <w:r>
              <w:t>Description</w:t>
            </w:r>
          </w:p>
        </w:tc>
      </w:tr>
      <w:tr w:rsidR="003D6B7A" w:rsidRPr="001769FF" w14:paraId="013BB593" w14:textId="77777777" w:rsidTr="00DA4D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FF0621" w14:textId="77777777" w:rsidR="003D6B7A" w:rsidRPr="001769FF" w:rsidRDefault="003D6B7A" w:rsidP="00DA4DB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6A9B2090" w14:textId="77777777" w:rsidR="003D6B7A" w:rsidRPr="001769FF" w:rsidRDefault="003D6B7A" w:rsidP="00DA4DB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5C3D28D3" w14:textId="77777777" w:rsidR="003D6B7A" w:rsidRPr="001769FF" w:rsidRDefault="003D6B7A" w:rsidP="00DA4DB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315411CD" w14:textId="77777777" w:rsidR="003D6B7A" w:rsidRPr="001769FF" w:rsidRDefault="003D6B7A" w:rsidP="00DA4DB2">
            <w:pPr>
              <w:pStyle w:val="TAL"/>
            </w:pPr>
            <w:r>
              <w:t>The information used to cancel location.</w:t>
            </w:r>
          </w:p>
        </w:tc>
      </w:tr>
    </w:tbl>
    <w:p w14:paraId="6AB1828B" w14:textId="77777777" w:rsidR="003D6B7A" w:rsidRDefault="003D6B7A" w:rsidP="003D6B7A"/>
    <w:p w14:paraId="36EA0CE7" w14:textId="31511FA9" w:rsidR="003D6B7A" w:rsidRPr="001769FF" w:rsidRDefault="003D6B7A" w:rsidP="003D6B7A">
      <w:pPr>
        <w:pStyle w:val="TH"/>
      </w:pPr>
      <w:r w:rsidRPr="001769FF">
        <w:t>Table 6.</w:t>
      </w:r>
      <w:r>
        <w:t>1.4.</w:t>
      </w:r>
      <w:r w:rsidR="00F421CF">
        <w:t>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3D6B7A" w:rsidRPr="003B2883" w14:paraId="201E2071" w14:textId="77777777" w:rsidTr="00DA4DB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BFDC944" w14:textId="77777777" w:rsidR="003D6B7A" w:rsidRPr="003B2883" w:rsidRDefault="003D6B7A" w:rsidP="00DA4DB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21F1D41" w14:textId="77777777" w:rsidR="003D6B7A" w:rsidRPr="003B2883" w:rsidRDefault="003D6B7A" w:rsidP="00DA4DB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EB22180" w14:textId="77777777" w:rsidR="003D6B7A" w:rsidRPr="003B2883" w:rsidRDefault="003D6B7A" w:rsidP="00DA4DB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2BC1200" w14:textId="77777777" w:rsidR="003D6B7A" w:rsidRPr="003B2883" w:rsidRDefault="003D6B7A" w:rsidP="00DA4DB2">
            <w:pPr>
              <w:pStyle w:val="TAH"/>
            </w:pPr>
            <w:r w:rsidRPr="003B2883">
              <w:t>Response</w:t>
            </w:r>
          </w:p>
          <w:p w14:paraId="340B766C" w14:textId="77777777" w:rsidR="003D6B7A" w:rsidRPr="003B2883" w:rsidRDefault="003D6B7A" w:rsidP="00DA4DB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CAE0C8" w14:textId="77777777" w:rsidR="003D6B7A" w:rsidRPr="003B2883" w:rsidRDefault="003D6B7A" w:rsidP="00DA4DB2">
            <w:pPr>
              <w:pStyle w:val="TAH"/>
            </w:pPr>
            <w:r w:rsidRPr="003B2883">
              <w:t>Description</w:t>
            </w:r>
          </w:p>
        </w:tc>
      </w:tr>
      <w:tr w:rsidR="003D6B7A" w:rsidRPr="003B2883" w14:paraId="693F416C"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CF42FA" w14:textId="77777777" w:rsidR="003D6B7A" w:rsidRPr="003B2883" w:rsidRDefault="003D6B7A" w:rsidP="00DA4DB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304945F1" w14:textId="77777777" w:rsidR="003D6B7A" w:rsidRPr="003B2883" w:rsidRDefault="003D6B7A" w:rsidP="00DA4DB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60CEF38" w14:textId="77777777" w:rsidR="003D6B7A" w:rsidRPr="003B2883" w:rsidRDefault="003D6B7A" w:rsidP="00DA4DB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941E174" w14:textId="77777777" w:rsidR="003D6B7A" w:rsidRPr="003B2883" w:rsidRDefault="003D6B7A" w:rsidP="00DA4DB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F72FC21" w14:textId="77777777" w:rsidR="003D6B7A" w:rsidRPr="003B2883" w:rsidRDefault="003D6B7A" w:rsidP="00DA4DB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3D6B7A" w:rsidRPr="003B2883" w14:paraId="10E397F5"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tcPr>
          <w:p w14:paraId="3ABDB85B" w14:textId="77777777" w:rsidR="003D6B7A" w:rsidRPr="003B2883" w:rsidRDefault="003D6B7A" w:rsidP="00DA4DB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1B565905" w14:textId="084C94ED" w:rsidR="003D6B7A" w:rsidRPr="003B2883" w:rsidRDefault="00CA60D6" w:rsidP="00DA4DB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AA1E61D" w14:textId="77777777" w:rsidR="003D6B7A" w:rsidRPr="003B2883" w:rsidRDefault="003D6B7A" w:rsidP="00DA4DB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14:paraId="1005C373" w14:textId="77777777" w:rsidR="003D6B7A" w:rsidRPr="003B2883" w:rsidRDefault="003D6B7A" w:rsidP="00DA4DB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4827CF3F" w14:textId="7CF9F92C" w:rsidR="003D6B7A" w:rsidRPr="003B2883" w:rsidRDefault="003D6B7A" w:rsidP="00DA4DB2">
            <w:pPr>
              <w:pStyle w:val="TAL"/>
            </w:pPr>
            <w:r w:rsidRPr="003B2883">
              <w:t xml:space="preserve">The "cause" attribute </w:t>
            </w:r>
            <w:r w:rsidR="00CA60D6">
              <w:t xml:space="preserve">may be used to indicate </w:t>
            </w:r>
            <w:r w:rsidRPr="003B2883">
              <w:t>the following application errors:</w:t>
            </w:r>
          </w:p>
          <w:p w14:paraId="3A466DC4" w14:textId="77777777" w:rsidR="003D6B7A" w:rsidRPr="003B2883" w:rsidRDefault="003D6B7A" w:rsidP="00DA4DB2">
            <w:pPr>
              <w:pStyle w:val="TAL"/>
              <w:ind w:left="284"/>
            </w:pPr>
            <w:r w:rsidRPr="003B2883">
              <w:t>- UNSPECIFIED</w:t>
            </w:r>
          </w:p>
          <w:p w14:paraId="3AEDD5CA" w14:textId="77777777" w:rsidR="003D6B7A" w:rsidRPr="003B2883" w:rsidRDefault="003D6B7A" w:rsidP="00DA4DB2">
            <w:pPr>
              <w:pStyle w:val="TAL"/>
              <w:ind w:left="284"/>
            </w:pPr>
            <w:r w:rsidRPr="003B2883">
              <w:t>-</w:t>
            </w:r>
            <w:r>
              <w:t xml:space="preserve"> LOCATION_SESSION_UNKNOWN</w:t>
            </w:r>
          </w:p>
          <w:p w14:paraId="512F7B33" w14:textId="77777777" w:rsidR="003D6B7A" w:rsidRPr="003B2883" w:rsidRDefault="003D6B7A" w:rsidP="00DA4DB2">
            <w:pPr>
              <w:pStyle w:val="TAL"/>
              <w:ind w:left="284"/>
            </w:pPr>
          </w:p>
          <w:p w14:paraId="2596450C" w14:textId="77777777" w:rsidR="003D6B7A" w:rsidRPr="003B2883" w:rsidRDefault="003D6B7A" w:rsidP="00DA4DB2">
            <w:pPr>
              <w:pStyle w:val="TAL"/>
            </w:pPr>
            <w:r w:rsidRPr="003B2883">
              <w:t>See table</w:t>
            </w:r>
            <w:r>
              <w:rPr>
                <w:lang w:eastAsia="zh-CN"/>
              </w:rPr>
              <w:t> </w:t>
            </w:r>
            <w:r w:rsidRPr="003B2883">
              <w:t>6.1.7.3-1 for the description of this error.</w:t>
            </w:r>
          </w:p>
        </w:tc>
      </w:tr>
    </w:tbl>
    <w:p w14:paraId="06494722" w14:textId="77777777" w:rsidR="003D6B7A" w:rsidRDefault="003D6B7A" w:rsidP="003D6B7A"/>
    <w:p w14:paraId="443A8E83" w14:textId="70E488DF" w:rsidR="003D6B7A" w:rsidRDefault="003D6B7A" w:rsidP="003D6B7A">
      <w:pPr>
        <w:pStyle w:val="Heading4"/>
      </w:pPr>
      <w:bookmarkStart w:id="156" w:name="_Toc20150370"/>
      <w:bookmarkStart w:id="157" w:name="_Toc25168617"/>
      <w:bookmarkStart w:id="158" w:name="_Toc27593036"/>
      <w:r>
        <w:t>6.1.4.</w:t>
      </w:r>
      <w:r w:rsidR="00F421CF">
        <w:t>4</w:t>
      </w:r>
      <w:r>
        <w:tab/>
        <w:t>Operation: location-context-transfer</w:t>
      </w:r>
      <w:bookmarkEnd w:id="156"/>
      <w:bookmarkEnd w:id="157"/>
      <w:bookmarkEnd w:id="158"/>
    </w:p>
    <w:p w14:paraId="157A030C" w14:textId="0BBFF652" w:rsidR="003D6B7A" w:rsidRDefault="003D6B7A" w:rsidP="003D6B7A">
      <w:pPr>
        <w:pStyle w:val="Heading5"/>
      </w:pPr>
      <w:bookmarkStart w:id="159" w:name="_Toc20150371"/>
      <w:bookmarkStart w:id="160" w:name="_Toc25168618"/>
      <w:bookmarkStart w:id="161" w:name="_Toc27593037"/>
      <w:r>
        <w:t>6.1.4.</w:t>
      </w:r>
      <w:r w:rsidR="00F421CF">
        <w:t>4.</w:t>
      </w:r>
      <w:r>
        <w:t>1</w:t>
      </w:r>
      <w:r>
        <w:tab/>
        <w:t>Description</w:t>
      </w:r>
      <w:bookmarkEnd w:id="159"/>
      <w:bookmarkEnd w:id="160"/>
      <w:bookmarkEnd w:id="161"/>
    </w:p>
    <w:p w14:paraId="04D39378" w14:textId="6AA3A985" w:rsidR="003D6B7A" w:rsidRPr="00384E92" w:rsidRDefault="003D6B7A" w:rsidP="003D6B7A">
      <w:r>
        <w:t xml:space="preserve">This </w:t>
      </w:r>
      <w:r w:rsidR="00792552">
        <w:t>clause</w:t>
      </w:r>
      <w:r>
        <w:t xml:space="preserve"> will describe the custom operation and what it is used for.</w:t>
      </w:r>
      <w:r w:rsidRPr="00384E92">
        <w:t xml:space="preserve"> </w:t>
      </w:r>
    </w:p>
    <w:p w14:paraId="43CD073C" w14:textId="68DA92D5" w:rsidR="003D6B7A" w:rsidRDefault="003D6B7A" w:rsidP="003D6B7A">
      <w:pPr>
        <w:pStyle w:val="Heading5"/>
      </w:pPr>
      <w:bookmarkStart w:id="162" w:name="_Toc20150372"/>
      <w:bookmarkStart w:id="163" w:name="_Toc25168619"/>
      <w:bookmarkStart w:id="164" w:name="_Toc27593038"/>
      <w:r>
        <w:t>6.1.4.</w:t>
      </w:r>
      <w:r w:rsidR="00F421CF">
        <w:t>4</w:t>
      </w:r>
      <w:r>
        <w:t>.2</w:t>
      </w:r>
      <w:r>
        <w:tab/>
        <w:t>Operation Definition</w:t>
      </w:r>
      <w:bookmarkEnd w:id="162"/>
      <w:bookmarkEnd w:id="163"/>
      <w:bookmarkEnd w:id="164"/>
    </w:p>
    <w:p w14:paraId="2B9B5BD2" w14:textId="6EBDFC71" w:rsidR="003D6B7A" w:rsidRPr="00384E92" w:rsidRDefault="003D6B7A" w:rsidP="003D6B7A">
      <w:r>
        <w:t>This operation shall support the request and response data structures and response codes specified in table</w:t>
      </w:r>
      <w:r>
        <w:rPr>
          <w:lang w:eastAsia="zh-CN"/>
        </w:rPr>
        <w:t> </w:t>
      </w:r>
      <w:r>
        <w:t>6.1.4.</w:t>
      </w:r>
      <w:r w:rsidR="00F421CF">
        <w:t>4.</w:t>
      </w:r>
      <w:r>
        <w:t>2-1 and table</w:t>
      </w:r>
      <w:r>
        <w:rPr>
          <w:lang w:eastAsia="zh-CN"/>
        </w:rPr>
        <w:t> </w:t>
      </w:r>
      <w:r>
        <w:t>6.1.4.</w:t>
      </w:r>
      <w:r w:rsidR="00F421CF">
        <w:t>4</w:t>
      </w:r>
      <w:r>
        <w:t>.2-2.</w:t>
      </w:r>
    </w:p>
    <w:p w14:paraId="021E44A9" w14:textId="64F8071D" w:rsidR="003D6B7A" w:rsidRPr="001769FF" w:rsidRDefault="003D6B7A" w:rsidP="003D6B7A">
      <w:pPr>
        <w:pStyle w:val="TH"/>
      </w:pPr>
      <w:r w:rsidRPr="001769FF">
        <w:t>Table</w:t>
      </w:r>
      <w:r>
        <w:rPr>
          <w:lang w:eastAsia="zh-CN"/>
        </w:rPr>
        <w:t> </w:t>
      </w:r>
      <w:r w:rsidRPr="001769FF">
        <w:t>6.</w:t>
      </w:r>
      <w:r>
        <w:t>1.4.</w:t>
      </w:r>
      <w:r w:rsidR="00F421CF">
        <w:t>4</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3D6B7A" w:rsidRPr="001769FF" w14:paraId="4EE3C88A" w14:textId="77777777" w:rsidTr="00DA4D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3CB1CD" w14:textId="77777777" w:rsidR="003D6B7A" w:rsidRPr="001769FF" w:rsidRDefault="003D6B7A" w:rsidP="00DA4DB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97DFE55" w14:textId="77777777" w:rsidR="003D6B7A" w:rsidRPr="001769FF" w:rsidRDefault="003D6B7A" w:rsidP="00DA4DB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192F332" w14:textId="77777777" w:rsidR="003D6B7A" w:rsidRPr="001769FF" w:rsidRDefault="003D6B7A" w:rsidP="00DA4DB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D88A9B9" w14:textId="77777777" w:rsidR="003D6B7A" w:rsidRPr="001769FF" w:rsidRDefault="003D6B7A" w:rsidP="00DA4DB2">
            <w:pPr>
              <w:pStyle w:val="TAH"/>
            </w:pPr>
            <w:r>
              <w:t>Description</w:t>
            </w:r>
          </w:p>
        </w:tc>
      </w:tr>
      <w:tr w:rsidR="003D6B7A" w:rsidRPr="001769FF" w14:paraId="2777B56F" w14:textId="77777777" w:rsidTr="00DA4D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914807" w14:textId="77777777" w:rsidR="003D6B7A" w:rsidRPr="001769FF" w:rsidRDefault="003D6B7A" w:rsidP="00DA4DB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4784EB9D" w14:textId="77777777" w:rsidR="003D6B7A" w:rsidRPr="001769FF" w:rsidRDefault="003D6B7A" w:rsidP="00DA4DB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514FD348" w14:textId="77777777" w:rsidR="003D6B7A" w:rsidRPr="001769FF" w:rsidRDefault="003D6B7A" w:rsidP="00DA4DB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E69448C" w14:textId="77777777" w:rsidR="003D6B7A" w:rsidRPr="001769FF" w:rsidRDefault="003D6B7A" w:rsidP="00DA4DB2">
            <w:pPr>
              <w:pStyle w:val="TAL"/>
            </w:pPr>
            <w:r>
              <w:t>Input parameters to the "Location Context Transfer" operation</w:t>
            </w:r>
          </w:p>
        </w:tc>
      </w:tr>
    </w:tbl>
    <w:p w14:paraId="36781F7E" w14:textId="77777777" w:rsidR="003D6B7A" w:rsidRDefault="003D6B7A" w:rsidP="003D6B7A"/>
    <w:p w14:paraId="395CF925" w14:textId="1DE9AD71" w:rsidR="003D6B7A" w:rsidRPr="001769FF" w:rsidRDefault="003D6B7A" w:rsidP="003D6B7A">
      <w:pPr>
        <w:pStyle w:val="TH"/>
      </w:pPr>
      <w:r w:rsidRPr="001769FF">
        <w:t>Table 6.</w:t>
      </w:r>
      <w:r>
        <w:t>1.4.</w:t>
      </w:r>
      <w:r w:rsidR="00F421CF">
        <w:t>4</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3D6B7A" w:rsidRPr="003B2883" w14:paraId="4D2B33E6" w14:textId="77777777" w:rsidTr="00DA4DB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CEC826" w14:textId="77777777" w:rsidR="003D6B7A" w:rsidRPr="003B2883" w:rsidRDefault="003D6B7A" w:rsidP="00DA4DB2">
            <w:pPr>
              <w:pStyle w:val="TAH"/>
            </w:pPr>
            <w:bookmarkStart w:id="165"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E12D21" w14:textId="77777777" w:rsidR="003D6B7A" w:rsidRPr="003B2883" w:rsidRDefault="003D6B7A" w:rsidP="00DA4DB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28CFDDD" w14:textId="77777777" w:rsidR="003D6B7A" w:rsidRPr="003B2883" w:rsidRDefault="003D6B7A" w:rsidP="00DA4DB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5F3EDF0" w14:textId="77777777" w:rsidR="003D6B7A" w:rsidRPr="003B2883" w:rsidRDefault="003D6B7A" w:rsidP="00DA4DB2">
            <w:pPr>
              <w:pStyle w:val="TAH"/>
            </w:pPr>
            <w:r w:rsidRPr="003B2883">
              <w:t>Response</w:t>
            </w:r>
          </w:p>
          <w:p w14:paraId="09FBE430" w14:textId="77777777" w:rsidR="003D6B7A" w:rsidRPr="003B2883" w:rsidRDefault="003D6B7A" w:rsidP="00DA4DB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6DAA4E" w14:textId="77777777" w:rsidR="003D6B7A" w:rsidRPr="003B2883" w:rsidRDefault="003D6B7A" w:rsidP="00DA4DB2">
            <w:pPr>
              <w:pStyle w:val="TAH"/>
            </w:pPr>
            <w:r w:rsidRPr="003B2883">
              <w:t>Description</w:t>
            </w:r>
          </w:p>
        </w:tc>
      </w:tr>
      <w:tr w:rsidR="003D6B7A" w:rsidRPr="003B2883" w14:paraId="0C0FD6C0"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0D72D5ED" w14:textId="77777777" w:rsidR="003D6B7A" w:rsidRPr="003B2883" w:rsidRDefault="003D6B7A" w:rsidP="00DA4DB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98590A2" w14:textId="77777777" w:rsidR="003D6B7A" w:rsidRPr="003B2883" w:rsidRDefault="003D6B7A" w:rsidP="00DA4DB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40A5EC8" w14:textId="77777777" w:rsidR="003D6B7A" w:rsidRPr="003B2883" w:rsidRDefault="003D6B7A" w:rsidP="00DA4DB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CE306E1" w14:textId="77777777" w:rsidR="003D6B7A" w:rsidRPr="003B2883" w:rsidRDefault="003D6B7A" w:rsidP="00DA4DB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C8BD8FB" w14:textId="77777777" w:rsidR="003D6B7A" w:rsidRPr="003B2883" w:rsidRDefault="003D6B7A" w:rsidP="00DA4DB2">
            <w:pPr>
              <w:pStyle w:val="TAL"/>
            </w:pPr>
            <w:r w:rsidRPr="003B2883">
              <w:t>This case represents</w:t>
            </w:r>
            <w:r>
              <w:t xml:space="preserve"> successful transfer of the location context</w:t>
            </w:r>
            <w:r w:rsidRPr="003B2883">
              <w:rPr>
                <w:lang w:eastAsia="zh-CN"/>
              </w:rPr>
              <w:t xml:space="preserve">. </w:t>
            </w:r>
          </w:p>
        </w:tc>
      </w:tr>
      <w:tr w:rsidR="003D6B7A" w:rsidRPr="003B2883" w14:paraId="1E7DF050"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tcPr>
          <w:p w14:paraId="56AE34C1" w14:textId="77777777" w:rsidR="003D6B7A" w:rsidRPr="003B2883" w:rsidRDefault="003D6B7A" w:rsidP="00DA4DB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42AA202" w14:textId="1CD90C37" w:rsidR="003D6B7A" w:rsidRPr="003B2883" w:rsidRDefault="00CA60D6" w:rsidP="00DA4DB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2961506" w14:textId="77777777" w:rsidR="003D6B7A" w:rsidRPr="003B2883" w:rsidRDefault="003D6B7A" w:rsidP="00DA4DB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14:paraId="72B1490A" w14:textId="77777777" w:rsidR="003D6B7A" w:rsidRPr="003B2883" w:rsidRDefault="003D6B7A" w:rsidP="00DA4DB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64BF7E0" w14:textId="4DB65DF1" w:rsidR="003D6B7A" w:rsidRPr="003B2883" w:rsidRDefault="003D6B7A" w:rsidP="00DA4DB2">
            <w:pPr>
              <w:pStyle w:val="TAL"/>
            </w:pPr>
            <w:r w:rsidRPr="003B2883">
              <w:t xml:space="preserve">The "cause" attribute </w:t>
            </w:r>
            <w:r w:rsidR="00CA60D6">
              <w:t xml:space="preserve">may be used to indicate </w:t>
            </w:r>
            <w:r w:rsidRPr="003B2883">
              <w:t>the following application errors:</w:t>
            </w:r>
          </w:p>
          <w:p w14:paraId="7B710DEF" w14:textId="77777777" w:rsidR="003D6B7A" w:rsidRPr="003B2883" w:rsidRDefault="003D6B7A" w:rsidP="00DA4DB2">
            <w:pPr>
              <w:pStyle w:val="TAL"/>
              <w:ind w:left="284"/>
            </w:pPr>
            <w:r w:rsidRPr="003B2883">
              <w:t>- UNSPECIFIED</w:t>
            </w:r>
          </w:p>
          <w:p w14:paraId="3B30878E" w14:textId="77777777" w:rsidR="003D6B7A" w:rsidRDefault="003D6B7A" w:rsidP="00DA4DB2">
            <w:pPr>
              <w:pStyle w:val="TAL"/>
              <w:ind w:left="284"/>
            </w:pPr>
            <w:r w:rsidRPr="003B2883">
              <w:t xml:space="preserve">- </w:t>
            </w:r>
            <w:r>
              <w:t>LOCATION_TRANSFER_NOT SUPPORTED</w:t>
            </w:r>
          </w:p>
          <w:p w14:paraId="4FCD24A2" w14:textId="77777777" w:rsidR="003D6B7A" w:rsidRDefault="003D6B7A" w:rsidP="00DA4DB2">
            <w:pPr>
              <w:pStyle w:val="TAL"/>
              <w:ind w:left="284"/>
            </w:pPr>
            <w:r>
              <w:t>- INSUFFICIENT_RESOURCES</w:t>
            </w:r>
          </w:p>
          <w:p w14:paraId="0C0330B9" w14:textId="77777777" w:rsidR="003D6B7A" w:rsidRPr="003B2883" w:rsidRDefault="003D6B7A" w:rsidP="00DA4DB2">
            <w:pPr>
              <w:pStyle w:val="TAL"/>
              <w:ind w:left="284"/>
            </w:pPr>
            <w:r>
              <w:t>- EVENT_REPORT_UNRECOGNIZED</w:t>
            </w:r>
          </w:p>
          <w:p w14:paraId="7170E2D3" w14:textId="77777777" w:rsidR="003D6B7A" w:rsidRPr="003B2883" w:rsidRDefault="003D6B7A" w:rsidP="00DA4DB2">
            <w:pPr>
              <w:pStyle w:val="TAL"/>
              <w:ind w:left="284"/>
            </w:pPr>
          </w:p>
          <w:p w14:paraId="12BAACA5" w14:textId="77777777" w:rsidR="003D6B7A" w:rsidRPr="003B2883" w:rsidRDefault="003D6B7A" w:rsidP="00DA4DB2">
            <w:pPr>
              <w:pStyle w:val="TAL"/>
            </w:pPr>
            <w:r w:rsidRPr="003B2883">
              <w:t>See table</w:t>
            </w:r>
            <w:r>
              <w:rPr>
                <w:lang w:eastAsia="zh-CN"/>
              </w:rPr>
              <w:t> </w:t>
            </w:r>
            <w:r w:rsidRPr="003B2883">
              <w:t>6.1.7.3-1 for the description of this error.</w:t>
            </w:r>
          </w:p>
        </w:tc>
      </w:tr>
      <w:bookmarkEnd w:id="165"/>
    </w:tbl>
    <w:p w14:paraId="4F528D13" w14:textId="77777777" w:rsidR="003D6B7A" w:rsidRPr="00384E92" w:rsidRDefault="003D6B7A" w:rsidP="00BD5916"/>
    <w:p w14:paraId="24030EB2" w14:textId="77777777" w:rsidR="00FE7698" w:rsidRDefault="00FE7698" w:rsidP="00FE7698">
      <w:pPr>
        <w:pStyle w:val="Heading3"/>
      </w:pPr>
      <w:bookmarkStart w:id="166" w:name="_Toc20150373"/>
      <w:bookmarkStart w:id="167" w:name="_Toc25168620"/>
      <w:bookmarkStart w:id="168" w:name="_Toc27593039"/>
      <w:r>
        <w:t>6.1.5</w:t>
      </w:r>
      <w:r>
        <w:tab/>
        <w:t>Notifications</w:t>
      </w:r>
      <w:bookmarkEnd w:id="166"/>
      <w:bookmarkEnd w:id="167"/>
      <w:bookmarkEnd w:id="168"/>
    </w:p>
    <w:p w14:paraId="1ABAB1D8" w14:textId="47FA9469" w:rsidR="003D6B7A" w:rsidRPr="003B2883" w:rsidRDefault="003D6B7A" w:rsidP="003D6B7A">
      <w:pPr>
        <w:pStyle w:val="Heading4"/>
      </w:pPr>
      <w:bookmarkStart w:id="169" w:name="_Toc20150374"/>
      <w:bookmarkStart w:id="170" w:name="_Toc25168621"/>
      <w:bookmarkStart w:id="171" w:name="_Toc27593040"/>
      <w:r w:rsidRPr="003B2883">
        <w:t>6.</w:t>
      </w:r>
      <w:r>
        <w:t>1</w:t>
      </w:r>
      <w:r w:rsidRPr="003B2883">
        <w:t>.5.</w:t>
      </w:r>
      <w:r w:rsidR="00F421CF">
        <w:t>1</w:t>
      </w:r>
      <w:r w:rsidRPr="003B2883">
        <w:tab/>
        <w:t>EventNotify</w:t>
      </w:r>
      <w:bookmarkEnd w:id="169"/>
      <w:bookmarkEnd w:id="170"/>
      <w:bookmarkEnd w:id="171"/>
    </w:p>
    <w:p w14:paraId="0745671E" w14:textId="16C625AC" w:rsidR="003D6B7A" w:rsidRPr="003B2883" w:rsidRDefault="003D6B7A" w:rsidP="003D6B7A">
      <w:pPr>
        <w:pStyle w:val="Heading5"/>
      </w:pPr>
      <w:bookmarkStart w:id="172" w:name="_Toc20150375"/>
      <w:bookmarkStart w:id="173" w:name="_Toc25168622"/>
      <w:bookmarkStart w:id="174" w:name="_Toc27593041"/>
      <w:r w:rsidRPr="003B2883">
        <w:t>6.</w:t>
      </w:r>
      <w:r>
        <w:t>1</w:t>
      </w:r>
      <w:r w:rsidRPr="003B2883">
        <w:t>.5.</w:t>
      </w:r>
      <w:r w:rsidR="00F421CF">
        <w:t>1</w:t>
      </w:r>
      <w:r w:rsidRPr="003B2883">
        <w:t>.1</w:t>
      </w:r>
      <w:r w:rsidRPr="003B2883">
        <w:tab/>
        <w:t>Description</w:t>
      </w:r>
      <w:bookmarkEnd w:id="172"/>
      <w:bookmarkEnd w:id="173"/>
      <w:bookmarkEnd w:id="174"/>
    </w:p>
    <w:p w14:paraId="0C918D7E" w14:textId="77777777" w:rsidR="003D6B7A" w:rsidRPr="003B2883" w:rsidRDefault="003D6B7A" w:rsidP="003D6B7A">
      <w:r>
        <w:t>The EventNotify operation is used to notify the occurrence of periodic or triggered location event for a target UE to a consumer NF (e.g. GMLC)</w:t>
      </w:r>
      <w:r w:rsidRPr="003B2883">
        <w:t>.</w:t>
      </w:r>
    </w:p>
    <w:p w14:paraId="46EDD8F7" w14:textId="680629A3" w:rsidR="003D6B7A" w:rsidRDefault="003D6B7A" w:rsidP="003D6B7A">
      <w:pPr>
        <w:pStyle w:val="Heading5"/>
      </w:pPr>
      <w:bookmarkStart w:id="175" w:name="_Toc20150376"/>
      <w:bookmarkStart w:id="176" w:name="_Toc25168623"/>
      <w:bookmarkStart w:id="177" w:name="_Toc27593042"/>
      <w:r>
        <w:lastRenderedPageBreak/>
        <w:t>6.1.5.</w:t>
      </w:r>
      <w:r w:rsidR="00F421CF">
        <w:t>1</w:t>
      </w:r>
      <w:r>
        <w:t>.2</w:t>
      </w:r>
      <w:r>
        <w:tab/>
        <w:t>Notification Definition</w:t>
      </w:r>
      <w:bookmarkEnd w:id="175"/>
      <w:bookmarkEnd w:id="176"/>
      <w:bookmarkEnd w:id="177"/>
    </w:p>
    <w:p w14:paraId="2DA94C6E" w14:textId="77777777" w:rsidR="003D6B7A" w:rsidRPr="003B2883" w:rsidRDefault="003D6B7A" w:rsidP="003D6B7A">
      <w:r w:rsidRPr="003B2883">
        <w:t>Callback URI: {</w:t>
      </w:r>
      <w:r>
        <w:rPr>
          <w:lang w:eastAsia="zh-CN"/>
        </w:rPr>
        <w:t>hgmlcCallBackURI</w:t>
      </w:r>
      <w:r w:rsidRPr="003B2883">
        <w:t>}</w:t>
      </w:r>
    </w:p>
    <w:p w14:paraId="52E5E37D" w14:textId="7BC0E745" w:rsidR="003D6B7A" w:rsidRPr="003B2883" w:rsidRDefault="003D6B7A" w:rsidP="003D6B7A">
      <w:pPr>
        <w:rPr>
          <w:lang w:eastAsia="zh-CN"/>
        </w:rPr>
      </w:pPr>
      <w:r w:rsidRPr="003B2883">
        <w:t xml:space="preserve">See </w:t>
      </w:r>
      <w:r>
        <w:t>clause</w:t>
      </w:r>
      <w:r w:rsidRPr="003B2883">
        <w:t xml:space="preserve"> </w:t>
      </w:r>
      <w:r w:rsidRPr="00CC5CA5">
        <w:t>5.2.2.</w:t>
      </w:r>
      <w:r w:rsidR="00F421CF">
        <w:t>1</w:t>
      </w:r>
      <w:r w:rsidRPr="00CC5CA5">
        <w:t>.2</w:t>
      </w:r>
      <w:r>
        <w:t xml:space="preserve"> </w:t>
      </w:r>
      <w:r w:rsidRPr="003B2883">
        <w:t>for the description of how the</w:t>
      </w:r>
      <w:r>
        <w:t xml:space="preserve"> LMF</w:t>
      </w:r>
      <w:r w:rsidRPr="003B2883">
        <w:t xml:space="preserve"> obtains the Callback URI of the NF Service Consumer (e.g. GMLC).</w:t>
      </w:r>
    </w:p>
    <w:p w14:paraId="58550FD8" w14:textId="663C2999" w:rsidR="003D6B7A" w:rsidRPr="003B2883" w:rsidRDefault="003D6B7A" w:rsidP="003D6B7A">
      <w:pPr>
        <w:pStyle w:val="Heading5"/>
      </w:pPr>
      <w:bookmarkStart w:id="178" w:name="_Toc20150377"/>
      <w:bookmarkStart w:id="179" w:name="_Toc25168624"/>
      <w:bookmarkStart w:id="180" w:name="_Toc27593043"/>
      <w:r w:rsidRPr="003B2883">
        <w:t>6.</w:t>
      </w:r>
      <w:r>
        <w:t>1</w:t>
      </w:r>
      <w:r w:rsidRPr="003B2883">
        <w:t>.5.</w:t>
      </w:r>
      <w:r w:rsidR="00F421CF">
        <w:t>1</w:t>
      </w:r>
      <w:r w:rsidRPr="003B2883">
        <w:t>.3</w:t>
      </w:r>
      <w:r w:rsidRPr="003B2883">
        <w:tab/>
        <w:t>Notification Standard Methods</w:t>
      </w:r>
      <w:bookmarkEnd w:id="178"/>
      <w:bookmarkEnd w:id="179"/>
      <w:bookmarkEnd w:id="180"/>
    </w:p>
    <w:p w14:paraId="524DBEB7" w14:textId="77F1A40D" w:rsidR="003D6B7A" w:rsidRDefault="003D6B7A" w:rsidP="003D6B7A">
      <w:pPr>
        <w:pStyle w:val="Heading6"/>
      </w:pPr>
      <w:bookmarkStart w:id="181" w:name="_Toc20150378"/>
      <w:bookmarkStart w:id="182" w:name="_Toc25168625"/>
      <w:bookmarkStart w:id="183" w:name="_Toc27593044"/>
      <w:r w:rsidRPr="003B2883">
        <w:t>6.</w:t>
      </w:r>
      <w:r>
        <w:t>1</w:t>
      </w:r>
      <w:r w:rsidRPr="003B2883">
        <w:t>.5.</w:t>
      </w:r>
      <w:r w:rsidR="00F421CF">
        <w:t>1</w:t>
      </w:r>
      <w:r w:rsidRPr="003B2883">
        <w:t>.3.1</w:t>
      </w:r>
      <w:r w:rsidRPr="003B2883">
        <w:tab/>
      </w:r>
      <w:r w:rsidRPr="003B2883">
        <w:rPr>
          <w:rFonts w:hint="eastAsia"/>
          <w:lang w:eastAsia="zh-CN"/>
        </w:rPr>
        <w:t>POST</w:t>
      </w:r>
      <w:bookmarkEnd w:id="181"/>
      <w:bookmarkEnd w:id="182"/>
      <w:bookmarkEnd w:id="183"/>
    </w:p>
    <w:p w14:paraId="0B9A45E1" w14:textId="77777777" w:rsidR="003D6B7A" w:rsidRDefault="003D6B7A" w:rsidP="003D6B7A">
      <w:r w:rsidRPr="003B2883">
        <w:t>This method sends a</w:t>
      </w:r>
      <w:r>
        <w:t xml:space="preserve"> Location</w:t>
      </w:r>
      <w:r w:rsidRPr="003B2883">
        <w:rPr>
          <w:lang w:eastAsia="zh-CN"/>
        </w:rPr>
        <w:t xml:space="preserve"> event notify</w:t>
      </w:r>
      <w:r w:rsidRPr="003B2883">
        <w:t xml:space="preserve"> to the NF Service Consumer. </w:t>
      </w:r>
    </w:p>
    <w:p w14:paraId="38778295" w14:textId="5AA1242C" w:rsidR="003D6B7A" w:rsidRPr="00384E92" w:rsidRDefault="003D6B7A" w:rsidP="003D6B7A">
      <w:r>
        <w:t>This method shall support the request and response data structures and response codes specified in table</w:t>
      </w:r>
      <w:r>
        <w:rPr>
          <w:lang w:eastAsia="zh-CN"/>
        </w:rPr>
        <w:t> </w:t>
      </w:r>
      <w:r>
        <w:t>6.1.5.</w:t>
      </w:r>
      <w:r w:rsidR="00F421CF">
        <w:t>1</w:t>
      </w:r>
      <w:r>
        <w:t>.3.1-1 and table</w:t>
      </w:r>
      <w:r>
        <w:rPr>
          <w:lang w:eastAsia="zh-CN"/>
        </w:rPr>
        <w:t> </w:t>
      </w:r>
      <w:r>
        <w:t>6.1.5.</w:t>
      </w:r>
      <w:r w:rsidR="00F421CF">
        <w:t>1</w:t>
      </w:r>
      <w:r>
        <w:t>.3.1-2.</w:t>
      </w:r>
    </w:p>
    <w:p w14:paraId="5BD970A9" w14:textId="01E1BC84" w:rsidR="003D6B7A" w:rsidRPr="001769FF" w:rsidRDefault="003D6B7A" w:rsidP="003D6B7A">
      <w:pPr>
        <w:pStyle w:val="TH"/>
      </w:pPr>
      <w:r w:rsidRPr="001769FF">
        <w:t>Table</w:t>
      </w:r>
      <w:r>
        <w:rPr>
          <w:lang w:eastAsia="zh-CN"/>
        </w:rPr>
        <w:t> </w:t>
      </w:r>
      <w:r w:rsidRPr="001769FF">
        <w:t>6.</w:t>
      </w:r>
      <w:r>
        <w:t>1.5.</w:t>
      </w:r>
      <w:r w:rsidR="00F421CF">
        <w:t>1</w:t>
      </w:r>
      <w:r>
        <w:t>.3.1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3D6B7A" w:rsidRPr="001769FF" w14:paraId="7EE1A6BE" w14:textId="77777777" w:rsidTr="00DA4DB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FC3D7C4" w14:textId="77777777" w:rsidR="003D6B7A" w:rsidRPr="001769FF" w:rsidRDefault="003D6B7A" w:rsidP="00DA4DB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73941E9" w14:textId="77777777" w:rsidR="003D6B7A" w:rsidRPr="001769FF" w:rsidRDefault="003D6B7A" w:rsidP="00DA4DB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4AA25AF7" w14:textId="77777777" w:rsidR="003D6B7A" w:rsidRPr="001769FF" w:rsidRDefault="003D6B7A" w:rsidP="00DA4DB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1888EF8" w14:textId="77777777" w:rsidR="003D6B7A" w:rsidRPr="001769FF" w:rsidRDefault="003D6B7A" w:rsidP="00DA4DB2">
            <w:pPr>
              <w:pStyle w:val="TAH"/>
            </w:pPr>
            <w:r>
              <w:t>Description</w:t>
            </w:r>
          </w:p>
        </w:tc>
      </w:tr>
      <w:tr w:rsidR="003D6B7A" w:rsidRPr="001769FF" w14:paraId="304FFC79" w14:textId="77777777" w:rsidTr="00DA4DB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C6C162" w14:textId="77777777" w:rsidR="003D6B7A" w:rsidRPr="001769FF" w:rsidRDefault="003D6B7A" w:rsidP="00DA4DB2">
            <w:pPr>
              <w:pStyle w:val="TAL"/>
            </w:pPr>
            <w:bookmarkStart w:id="184" w:name="_Hlk14643644"/>
            <w:r>
              <w:t>Event</w:t>
            </w:r>
            <w:bookmarkEnd w:id="184"/>
            <w:r>
              <w:t>NotifyData</w:t>
            </w:r>
          </w:p>
        </w:tc>
        <w:tc>
          <w:tcPr>
            <w:tcW w:w="1268" w:type="dxa"/>
            <w:tcBorders>
              <w:top w:val="single" w:sz="4" w:space="0" w:color="auto"/>
              <w:left w:val="single" w:sz="6" w:space="0" w:color="000000"/>
              <w:bottom w:val="single" w:sz="6" w:space="0" w:color="000000"/>
              <w:right w:val="single" w:sz="6" w:space="0" w:color="000000"/>
            </w:tcBorders>
          </w:tcPr>
          <w:p w14:paraId="30F597E8" w14:textId="77777777" w:rsidR="003D6B7A" w:rsidRPr="001769FF" w:rsidRDefault="003D6B7A" w:rsidP="00DA4DB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58D167D0" w14:textId="77777777" w:rsidR="003D6B7A" w:rsidRPr="001769FF" w:rsidRDefault="003D6B7A" w:rsidP="00DA4DB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48869CE" w14:textId="77777777" w:rsidR="003D6B7A" w:rsidRPr="001769FF" w:rsidRDefault="003D6B7A" w:rsidP="00DA4DB2">
            <w:pPr>
              <w:pStyle w:val="TAL"/>
            </w:pPr>
            <w:r>
              <w:t>Input parameters to the "Location Event Notify" operation</w:t>
            </w:r>
          </w:p>
        </w:tc>
      </w:tr>
    </w:tbl>
    <w:p w14:paraId="07957285" w14:textId="77777777" w:rsidR="003D6B7A" w:rsidRDefault="003D6B7A" w:rsidP="003D6B7A"/>
    <w:p w14:paraId="0B571383" w14:textId="1DBE9EDC" w:rsidR="003D6B7A" w:rsidRPr="001769FF" w:rsidRDefault="003D6B7A" w:rsidP="003D6B7A">
      <w:pPr>
        <w:pStyle w:val="TH"/>
      </w:pPr>
      <w:r w:rsidRPr="001769FF">
        <w:t>Table</w:t>
      </w:r>
      <w:r>
        <w:rPr>
          <w:lang w:eastAsia="zh-CN"/>
        </w:rPr>
        <w:t> </w:t>
      </w:r>
      <w:r w:rsidRPr="001769FF">
        <w:t>6.</w:t>
      </w:r>
      <w:r>
        <w:t>1.5.</w:t>
      </w:r>
      <w:r w:rsidR="00F421CF">
        <w:t>1</w:t>
      </w:r>
      <w:r>
        <w:t>.3.1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3D6B7A" w:rsidRPr="003B2883" w14:paraId="40893D15" w14:textId="77777777" w:rsidTr="00DA4DB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6944F19" w14:textId="77777777" w:rsidR="003D6B7A" w:rsidRPr="003B2883" w:rsidRDefault="003D6B7A" w:rsidP="00DA4DB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2AB4900" w14:textId="77777777" w:rsidR="003D6B7A" w:rsidRPr="003B2883" w:rsidRDefault="003D6B7A" w:rsidP="00DA4DB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01C5374" w14:textId="77777777" w:rsidR="003D6B7A" w:rsidRPr="003B2883" w:rsidRDefault="003D6B7A" w:rsidP="00DA4DB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9BA436F" w14:textId="77777777" w:rsidR="003D6B7A" w:rsidRPr="003B2883" w:rsidRDefault="003D6B7A" w:rsidP="00DA4DB2">
            <w:pPr>
              <w:pStyle w:val="TAH"/>
            </w:pPr>
            <w:r w:rsidRPr="003B2883">
              <w:t>Response</w:t>
            </w:r>
          </w:p>
          <w:p w14:paraId="79B9DF4C" w14:textId="77777777" w:rsidR="003D6B7A" w:rsidRPr="003B2883" w:rsidRDefault="003D6B7A" w:rsidP="00DA4DB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B86F0D" w14:textId="77777777" w:rsidR="003D6B7A" w:rsidRPr="003B2883" w:rsidRDefault="003D6B7A" w:rsidP="00DA4DB2">
            <w:pPr>
              <w:pStyle w:val="TAH"/>
            </w:pPr>
            <w:r w:rsidRPr="003B2883">
              <w:t>Description</w:t>
            </w:r>
          </w:p>
        </w:tc>
      </w:tr>
      <w:tr w:rsidR="003D6B7A" w:rsidRPr="003B2883" w14:paraId="79E82A5D"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F93607" w14:textId="77777777" w:rsidR="003D6B7A" w:rsidRPr="003B2883" w:rsidRDefault="003D6B7A" w:rsidP="00DA4DB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529A9DDB" w14:textId="77777777" w:rsidR="003D6B7A" w:rsidRPr="003B2883" w:rsidRDefault="003D6B7A" w:rsidP="00DA4DB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0A6C961" w14:textId="77777777" w:rsidR="003D6B7A" w:rsidRPr="003B2883" w:rsidRDefault="003D6B7A" w:rsidP="00DA4DB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9885A83" w14:textId="77777777" w:rsidR="003D6B7A" w:rsidRPr="003B2883" w:rsidRDefault="003D6B7A" w:rsidP="00DA4DB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F055059" w14:textId="77777777" w:rsidR="003D6B7A" w:rsidRPr="003B2883" w:rsidRDefault="003D6B7A" w:rsidP="00DA4DB2">
            <w:pPr>
              <w:pStyle w:val="TAL"/>
            </w:pPr>
            <w:r w:rsidRPr="003B2883">
              <w:t>This case represents</w:t>
            </w:r>
            <w:r>
              <w:t xml:space="preserve"> successful notification of the event</w:t>
            </w:r>
            <w:r w:rsidRPr="003B2883">
              <w:rPr>
                <w:lang w:eastAsia="zh-CN"/>
              </w:rPr>
              <w:t xml:space="preserve">. </w:t>
            </w:r>
          </w:p>
        </w:tc>
      </w:tr>
      <w:tr w:rsidR="003D6B7A" w:rsidRPr="003B2883" w14:paraId="68EE19E4" w14:textId="77777777" w:rsidTr="00DA4DB2">
        <w:trPr>
          <w:jc w:val="center"/>
        </w:trPr>
        <w:tc>
          <w:tcPr>
            <w:tcW w:w="824" w:type="pct"/>
            <w:tcBorders>
              <w:top w:val="single" w:sz="4" w:space="0" w:color="auto"/>
              <w:left w:val="single" w:sz="6" w:space="0" w:color="000000"/>
              <w:bottom w:val="single" w:sz="4" w:space="0" w:color="auto"/>
              <w:right w:val="single" w:sz="6" w:space="0" w:color="000000"/>
            </w:tcBorders>
          </w:tcPr>
          <w:p w14:paraId="5AAE2F4A" w14:textId="77777777" w:rsidR="003D6B7A" w:rsidRPr="003B2883" w:rsidRDefault="003D6B7A" w:rsidP="00DA4DB2">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67590D50" w14:textId="683EB6B9" w:rsidR="003D6B7A" w:rsidRPr="003B2883" w:rsidRDefault="00CA60D6" w:rsidP="00DA4DB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09153" w14:textId="77777777" w:rsidR="003D6B7A" w:rsidRPr="003B2883" w:rsidRDefault="003D6B7A" w:rsidP="00DA4DB2">
            <w:pPr>
              <w:pStyle w:val="TAL"/>
            </w:pPr>
            <w:r w:rsidRPr="003B2883">
              <w:t>1</w:t>
            </w:r>
          </w:p>
        </w:tc>
        <w:tc>
          <w:tcPr>
            <w:tcW w:w="582" w:type="pct"/>
            <w:tcBorders>
              <w:top w:val="single" w:sz="4" w:space="0" w:color="auto"/>
              <w:left w:val="single" w:sz="6" w:space="0" w:color="000000"/>
              <w:bottom w:val="single" w:sz="4" w:space="0" w:color="auto"/>
              <w:right w:val="single" w:sz="6" w:space="0" w:color="000000"/>
            </w:tcBorders>
          </w:tcPr>
          <w:p w14:paraId="39B40022" w14:textId="77777777" w:rsidR="003D6B7A" w:rsidRPr="003B2883" w:rsidRDefault="003D6B7A" w:rsidP="00DA4DB2">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4975F02B" w14:textId="48F4BEAF" w:rsidR="003D6B7A" w:rsidRPr="003B2883" w:rsidRDefault="003D6B7A" w:rsidP="00DA4DB2">
            <w:pPr>
              <w:pStyle w:val="TAL"/>
            </w:pPr>
            <w:r w:rsidRPr="003B2883">
              <w:t xml:space="preserve">The "cause" attribute </w:t>
            </w:r>
            <w:r w:rsidR="00CA60D6">
              <w:t xml:space="preserve">may be used to indicate </w:t>
            </w:r>
            <w:r w:rsidRPr="003B2883">
              <w:t>the following application errors:</w:t>
            </w:r>
          </w:p>
          <w:p w14:paraId="4C8B76F7" w14:textId="77777777" w:rsidR="003D6B7A" w:rsidRPr="003B2883" w:rsidRDefault="003D6B7A" w:rsidP="00DA4DB2">
            <w:pPr>
              <w:pStyle w:val="TAL"/>
              <w:ind w:left="284"/>
            </w:pPr>
            <w:r w:rsidRPr="003B2883">
              <w:t>- UNSPECIFIED</w:t>
            </w:r>
          </w:p>
          <w:p w14:paraId="1D5FB74D" w14:textId="77777777" w:rsidR="003D6B7A" w:rsidRPr="003B2883" w:rsidRDefault="003D6B7A" w:rsidP="00DA4DB2">
            <w:pPr>
              <w:pStyle w:val="TAL"/>
              <w:ind w:left="284"/>
            </w:pPr>
            <w:r w:rsidRPr="003B2883">
              <w:t xml:space="preserve">- </w:t>
            </w:r>
            <w:r>
              <w:t xml:space="preserve">LOCATION_SESSION_UNKNOWN </w:t>
            </w:r>
          </w:p>
          <w:p w14:paraId="7C07C914" w14:textId="77777777" w:rsidR="003D6B7A" w:rsidRPr="003B2883" w:rsidRDefault="003D6B7A" w:rsidP="00DA4DB2">
            <w:pPr>
              <w:pStyle w:val="TAL"/>
              <w:ind w:left="284"/>
            </w:pPr>
          </w:p>
          <w:p w14:paraId="51BA08BD" w14:textId="77777777" w:rsidR="003D6B7A" w:rsidRPr="003B2883" w:rsidRDefault="003D6B7A" w:rsidP="00DA4DB2">
            <w:pPr>
              <w:pStyle w:val="TAL"/>
            </w:pPr>
            <w:r w:rsidRPr="003B2883">
              <w:t>See table</w:t>
            </w:r>
            <w:r>
              <w:rPr>
                <w:lang w:eastAsia="zh-CN"/>
              </w:rPr>
              <w:t> </w:t>
            </w:r>
            <w:r w:rsidRPr="003B2883">
              <w:t>6.1.7.3-1 for the description of this error.</w:t>
            </w:r>
          </w:p>
        </w:tc>
      </w:tr>
    </w:tbl>
    <w:p w14:paraId="245790F7" w14:textId="4A2BAB2C" w:rsidR="009028D2" w:rsidRPr="007A26FD" w:rsidRDefault="009028D2" w:rsidP="009028D2"/>
    <w:p w14:paraId="4E612673" w14:textId="77777777" w:rsidR="00822C4D" w:rsidRDefault="00822C4D" w:rsidP="00822C4D">
      <w:pPr>
        <w:pStyle w:val="Heading3"/>
      </w:pPr>
      <w:bookmarkStart w:id="185" w:name="_Toc20150379"/>
      <w:bookmarkStart w:id="186" w:name="_Toc25168626"/>
      <w:bookmarkStart w:id="187" w:name="_Toc27593045"/>
      <w:r>
        <w:t>6.1.6</w:t>
      </w:r>
      <w:r>
        <w:tab/>
        <w:t>Data Model</w:t>
      </w:r>
      <w:bookmarkEnd w:id="185"/>
      <w:bookmarkEnd w:id="186"/>
      <w:bookmarkEnd w:id="187"/>
    </w:p>
    <w:p w14:paraId="000CF800" w14:textId="77777777" w:rsidR="00822C4D" w:rsidRDefault="00822C4D" w:rsidP="00822C4D">
      <w:pPr>
        <w:pStyle w:val="Heading4"/>
      </w:pPr>
      <w:bookmarkStart w:id="188" w:name="_Toc20150380"/>
      <w:bookmarkStart w:id="189" w:name="_Toc25168627"/>
      <w:bookmarkStart w:id="190" w:name="_Toc27593046"/>
      <w:r>
        <w:t>6.1.6.1</w:t>
      </w:r>
      <w:r>
        <w:tab/>
        <w:t>General</w:t>
      </w:r>
      <w:bookmarkEnd w:id="188"/>
      <w:bookmarkEnd w:id="189"/>
      <w:bookmarkEnd w:id="190"/>
    </w:p>
    <w:p w14:paraId="0C92D2E6" w14:textId="491EE895" w:rsidR="00822C4D" w:rsidRDefault="00822C4D" w:rsidP="00822C4D">
      <w:r>
        <w:t xml:space="preserve">This </w:t>
      </w:r>
      <w:r w:rsidR="00416D1B">
        <w:t>clause</w:t>
      </w:r>
      <w:r>
        <w:t xml:space="preserve"> specifies the application data model supported by the API.</w:t>
      </w:r>
    </w:p>
    <w:p w14:paraId="77B16C30" w14:textId="44853A66" w:rsidR="00FE2A57" w:rsidRDefault="00FE2A57" w:rsidP="000E6AC7">
      <w:r>
        <w:t>T</w:t>
      </w:r>
      <w:r w:rsidRPr="009C4D60">
        <w:t xml:space="preserve">able </w:t>
      </w:r>
      <w:r>
        <w:t xml:space="preserve">6.1.6.1-1 specifies </w:t>
      </w:r>
      <w:r w:rsidRPr="009C4D60">
        <w:t xml:space="preserve">the </w:t>
      </w:r>
      <w:r>
        <w:t>data types</w:t>
      </w:r>
      <w:r w:rsidRPr="009C4D60">
        <w:t xml:space="preserve"> defined for the </w:t>
      </w:r>
      <w:r>
        <w:t>N</w:t>
      </w:r>
      <w:r w:rsidR="00AB50BD">
        <w:t>lm</w:t>
      </w:r>
      <w:r w:rsidR="00C65FEC" w:rsidRPr="00452A7E">
        <w:t>f</w:t>
      </w:r>
      <w:r w:rsidR="00245890">
        <w:t>_Location</w:t>
      </w:r>
      <w:r w:rsidRPr="009C4D60">
        <w:t xml:space="preserve"> </w:t>
      </w:r>
      <w:r>
        <w:t>service based interface</w:t>
      </w:r>
      <w:r w:rsidRPr="009C4D60">
        <w:t xml:space="preserve"> protocol</w:t>
      </w:r>
      <w:r>
        <w:t>.</w:t>
      </w:r>
    </w:p>
    <w:p w14:paraId="6C90627E" w14:textId="595C2135" w:rsidR="00FE2A57" w:rsidRPr="009C4D60" w:rsidRDefault="00FE2A57" w:rsidP="00FE2A57">
      <w:pPr>
        <w:pStyle w:val="TH"/>
      </w:pPr>
      <w:r w:rsidRPr="009C4D60">
        <w:lastRenderedPageBreak/>
        <w:t xml:space="preserve">Table </w:t>
      </w:r>
      <w:r>
        <w:t>6.1.6.1-</w:t>
      </w:r>
      <w:r w:rsidRPr="009C4D60">
        <w:t xml:space="preserve">1: </w:t>
      </w:r>
      <w:r>
        <w:t>N</w:t>
      </w:r>
      <w:r w:rsidR="00AB50BD">
        <w:t>lmf</w:t>
      </w:r>
      <w:r w:rsidR="00245890">
        <w:t>_Location</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FE2A57" w14:paraId="7BA82F5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A1F698A" w14:textId="77777777" w:rsidR="00FE2A57" w:rsidRPr="009A7B1D" w:rsidRDefault="00FE2A57" w:rsidP="006B43E0">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2220D762" w14:textId="56B839D8" w:rsidR="00FE2A57" w:rsidRPr="009A7B1D" w:rsidRDefault="00416D1B" w:rsidP="006B43E0">
            <w:pPr>
              <w:pStyle w:val="TAH"/>
            </w:pPr>
            <w:r>
              <w:t>Clause</w:t>
            </w:r>
            <w:r w:rsidR="00FE2A57"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60F39501" w14:textId="77777777" w:rsidR="00FE2A57" w:rsidRPr="009A7B1D" w:rsidRDefault="00FE2A57" w:rsidP="006B43E0">
            <w:pPr>
              <w:pStyle w:val="TAH"/>
            </w:pPr>
            <w:r w:rsidRPr="009A7B1D">
              <w:t>Description</w:t>
            </w:r>
          </w:p>
        </w:tc>
      </w:tr>
      <w:tr w:rsidR="00FE2A57" w14:paraId="2D7BA0A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E2DE11E" w14:textId="77777777" w:rsidR="00FE2A57" w:rsidRDefault="00015CC4" w:rsidP="006B43E0">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4122301D" w14:textId="77777777" w:rsidR="00FE2A57" w:rsidRDefault="00015CC4" w:rsidP="006B43E0">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579C97E2" w14:textId="77777777" w:rsidR="00FE2A57" w:rsidRDefault="00FE2A57" w:rsidP="006B43E0">
            <w:pPr>
              <w:pStyle w:val="TAL"/>
              <w:rPr>
                <w:rFonts w:cs="Arial"/>
                <w:szCs w:val="18"/>
              </w:rPr>
            </w:pPr>
          </w:p>
        </w:tc>
      </w:tr>
      <w:tr w:rsidR="00015CC4" w14:paraId="25F0310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ACF018D" w14:textId="77777777" w:rsidR="00015CC4" w:rsidRDefault="00015CC4" w:rsidP="006B43E0">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727B8B16" w14:textId="77777777" w:rsidR="00015CC4" w:rsidRDefault="00015CC4" w:rsidP="006B43E0">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0893B76B" w14:textId="77777777" w:rsidR="00015CC4" w:rsidRDefault="00015CC4" w:rsidP="006B43E0">
            <w:pPr>
              <w:pStyle w:val="TAL"/>
              <w:rPr>
                <w:rFonts w:cs="Arial"/>
                <w:szCs w:val="18"/>
              </w:rPr>
            </w:pPr>
          </w:p>
        </w:tc>
      </w:tr>
      <w:tr w:rsidR="00015CC4" w14:paraId="028FA25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96ADDF" w14:textId="77777777" w:rsidR="00015CC4" w:rsidRDefault="00015CC4" w:rsidP="006B43E0">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198F7F0" w14:textId="77777777" w:rsidR="00015CC4" w:rsidRDefault="00015CC4" w:rsidP="006B43E0">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746C874E" w14:textId="77777777" w:rsidR="00015CC4" w:rsidRDefault="00015CC4" w:rsidP="006B43E0">
            <w:pPr>
              <w:pStyle w:val="TAL"/>
              <w:rPr>
                <w:rFonts w:cs="Arial"/>
                <w:szCs w:val="18"/>
              </w:rPr>
            </w:pPr>
          </w:p>
        </w:tc>
      </w:tr>
      <w:tr w:rsidR="00015CC4" w14:paraId="06050CE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B549A55" w14:textId="77777777" w:rsidR="00015CC4" w:rsidRDefault="00015CC4" w:rsidP="006B43E0">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57B192D6" w14:textId="77777777" w:rsidR="00015CC4" w:rsidRDefault="00015CC4" w:rsidP="006B43E0">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525AF20F" w14:textId="77777777" w:rsidR="00015CC4" w:rsidRDefault="00015CC4" w:rsidP="006B43E0">
            <w:pPr>
              <w:pStyle w:val="TAL"/>
              <w:rPr>
                <w:rFonts w:cs="Arial"/>
                <w:szCs w:val="18"/>
              </w:rPr>
            </w:pPr>
          </w:p>
        </w:tc>
      </w:tr>
      <w:tr w:rsidR="00015CC4" w14:paraId="5D6A735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ACBEF01" w14:textId="77777777" w:rsidR="00015CC4" w:rsidRDefault="00015CC4" w:rsidP="006B43E0">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4C9CB5FB" w14:textId="77777777" w:rsidR="00015CC4" w:rsidRDefault="00015CC4" w:rsidP="006B43E0">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32FE3600" w14:textId="77777777" w:rsidR="00015CC4" w:rsidRDefault="00015CC4" w:rsidP="006B43E0">
            <w:pPr>
              <w:pStyle w:val="TAL"/>
              <w:rPr>
                <w:rFonts w:cs="Arial"/>
                <w:szCs w:val="18"/>
              </w:rPr>
            </w:pPr>
          </w:p>
        </w:tc>
      </w:tr>
      <w:tr w:rsidR="00015CC4" w14:paraId="3B252C1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7D7CC89" w14:textId="77777777" w:rsidR="00015CC4" w:rsidRDefault="00015CC4" w:rsidP="006B43E0">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CCE8E3F" w14:textId="77777777" w:rsidR="00015CC4" w:rsidRDefault="00015CC4" w:rsidP="006B43E0">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6B33BEA2" w14:textId="77777777" w:rsidR="00015CC4" w:rsidRDefault="00015CC4" w:rsidP="006B43E0">
            <w:pPr>
              <w:pStyle w:val="TAL"/>
              <w:rPr>
                <w:rFonts w:cs="Arial"/>
                <w:szCs w:val="18"/>
              </w:rPr>
            </w:pPr>
          </w:p>
        </w:tc>
      </w:tr>
      <w:tr w:rsidR="00015CC4" w14:paraId="0362FEF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191CBD" w14:textId="77777777" w:rsidR="00015CC4" w:rsidRDefault="00015CC4" w:rsidP="006B43E0">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0A7042D9" w14:textId="77777777" w:rsidR="00015CC4" w:rsidRDefault="00015CC4" w:rsidP="006B43E0">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FC13D8D" w14:textId="77777777" w:rsidR="00015CC4" w:rsidRDefault="00015CC4" w:rsidP="006B43E0">
            <w:pPr>
              <w:pStyle w:val="TAL"/>
              <w:rPr>
                <w:rFonts w:cs="Arial"/>
                <w:szCs w:val="18"/>
              </w:rPr>
            </w:pPr>
          </w:p>
        </w:tc>
      </w:tr>
      <w:tr w:rsidR="00015CC4" w14:paraId="00C6C01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7DC6B81" w14:textId="77777777" w:rsidR="00015CC4" w:rsidRDefault="00015CC4" w:rsidP="006B43E0">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2E14ED8F" w14:textId="77777777" w:rsidR="00015CC4" w:rsidRDefault="00015CC4" w:rsidP="006B43E0">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73EA5B8A" w14:textId="77777777" w:rsidR="00015CC4" w:rsidRDefault="00015CC4" w:rsidP="006B43E0">
            <w:pPr>
              <w:pStyle w:val="TAL"/>
              <w:rPr>
                <w:rFonts w:cs="Arial"/>
                <w:szCs w:val="18"/>
              </w:rPr>
            </w:pPr>
          </w:p>
        </w:tc>
      </w:tr>
      <w:tr w:rsidR="00015CC4" w14:paraId="157968C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3C4B921" w14:textId="77777777" w:rsidR="00015CC4" w:rsidRDefault="00015CC4" w:rsidP="006B43E0">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CFF015B" w14:textId="77777777" w:rsidR="00015CC4" w:rsidRDefault="00015CC4" w:rsidP="006B43E0">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2DE3C13F" w14:textId="77777777" w:rsidR="00015CC4" w:rsidRDefault="00015CC4" w:rsidP="006B43E0">
            <w:pPr>
              <w:pStyle w:val="TAL"/>
              <w:rPr>
                <w:rFonts w:cs="Arial"/>
                <w:szCs w:val="18"/>
              </w:rPr>
            </w:pPr>
          </w:p>
        </w:tc>
      </w:tr>
      <w:tr w:rsidR="00015CC4" w14:paraId="223C7A9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B55A6E" w14:textId="77777777" w:rsidR="00015CC4" w:rsidRDefault="00015CC4" w:rsidP="006B43E0">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615B1A61" w14:textId="77777777" w:rsidR="00015CC4" w:rsidRDefault="00015CC4" w:rsidP="006B43E0">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7F0FF525" w14:textId="77777777" w:rsidR="00015CC4" w:rsidRDefault="00015CC4" w:rsidP="006B43E0">
            <w:pPr>
              <w:pStyle w:val="TAL"/>
              <w:rPr>
                <w:rFonts w:cs="Arial"/>
                <w:szCs w:val="18"/>
              </w:rPr>
            </w:pPr>
          </w:p>
        </w:tc>
      </w:tr>
      <w:tr w:rsidR="00015CC4" w14:paraId="18A7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537A6EF" w14:textId="77777777" w:rsidR="00015CC4" w:rsidRDefault="00015CC4" w:rsidP="006B43E0">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430BDB84" w14:textId="77777777" w:rsidR="00015CC4" w:rsidRDefault="00015CC4" w:rsidP="006B43E0">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38F135BD" w14:textId="77777777" w:rsidR="00015CC4" w:rsidRDefault="00015CC4" w:rsidP="006B43E0">
            <w:pPr>
              <w:pStyle w:val="TAL"/>
              <w:rPr>
                <w:rFonts w:cs="Arial"/>
                <w:szCs w:val="18"/>
              </w:rPr>
            </w:pPr>
          </w:p>
        </w:tc>
      </w:tr>
      <w:tr w:rsidR="00015CC4" w14:paraId="13D274D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D6080B" w14:textId="77777777" w:rsidR="00015CC4" w:rsidRDefault="00015CC4" w:rsidP="006B43E0">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75FF74F2" w14:textId="77777777" w:rsidR="00015CC4" w:rsidRDefault="00015CC4" w:rsidP="006B43E0">
            <w:pPr>
              <w:pStyle w:val="TAL"/>
            </w:pPr>
            <w:r>
              <w:t>6.1.6.2.1</w:t>
            </w:r>
            <w:r w:rsidR="00671132">
              <w:t>3</w:t>
            </w:r>
          </w:p>
        </w:tc>
        <w:tc>
          <w:tcPr>
            <w:tcW w:w="4051" w:type="dxa"/>
            <w:tcBorders>
              <w:top w:val="single" w:sz="4" w:space="0" w:color="auto"/>
              <w:left w:val="single" w:sz="4" w:space="0" w:color="auto"/>
              <w:bottom w:val="single" w:sz="4" w:space="0" w:color="auto"/>
              <w:right w:val="single" w:sz="4" w:space="0" w:color="auto"/>
            </w:tcBorders>
          </w:tcPr>
          <w:p w14:paraId="643657C8" w14:textId="77777777" w:rsidR="00015CC4" w:rsidRDefault="00015CC4" w:rsidP="006B43E0">
            <w:pPr>
              <w:pStyle w:val="TAL"/>
              <w:rPr>
                <w:rFonts w:cs="Arial"/>
                <w:szCs w:val="18"/>
              </w:rPr>
            </w:pPr>
          </w:p>
        </w:tc>
      </w:tr>
      <w:tr w:rsidR="00015CC4" w14:paraId="5A203E8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BD92623" w14:textId="77777777" w:rsidR="00015CC4" w:rsidRDefault="00015CC4" w:rsidP="006B43E0">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498D1E0" w14:textId="77777777" w:rsidR="00015CC4" w:rsidRDefault="00015CC4" w:rsidP="006B43E0">
            <w:pPr>
              <w:pStyle w:val="TAL"/>
            </w:pPr>
            <w:r>
              <w:t>6.1.6.2.1</w:t>
            </w:r>
            <w:r w:rsidR="00671132">
              <w:t>4</w:t>
            </w:r>
          </w:p>
        </w:tc>
        <w:tc>
          <w:tcPr>
            <w:tcW w:w="4051" w:type="dxa"/>
            <w:tcBorders>
              <w:top w:val="single" w:sz="4" w:space="0" w:color="auto"/>
              <w:left w:val="single" w:sz="4" w:space="0" w:color="auto"/>
              <w:bottom w:val="single" w:sz="4" w:space="0" w:color="auto"/>
              <w:right w:val="single" w:sz="4" w:space="0" w:color="auto"/>
            </w:tcBorders>
          </w:tcPr>
          <w:p w14:paraId="15B84AF4" w14:textId="77777777" w:rsidR="00015CC4" w:rsidRDefault="00015CC4" w:rsidP="006B43E0">
            <w:pPr>
              <w:pStyle w:val="TAL"/>
              <w:rPr>
                <w:rFonts w:cs="Arial"/>
                <w:szCs w:val="18"/>
              </w:rPr>
            </w:pPr>
          </w:p>
        </w:tc>
      </w:tr>
      <w:tr w:rsidR="00015CC4" w14:paraId="377BC1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20C346A" w14:textId="77777777" w:rsidR="00015CC4" w:rsidRDefault="00015CC4" w:rsidP="006B43E0">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494378C9" w14:textId="77777777" w:rsidR="00015CC4" w:rsidRDefault="00015CC4" w:rsidP="006B43E0">
            <w:pPr>
              <w:pStyle w:val="TAL"/>
            </w:pPr>
            <w:r>
              <w:t>6.1.6.2.1</w:t>
            </w:r>
            <w:r w:rsidR="00671132">
              <w:t>5</w:t>
            </w:r>
          </w:p>
        </w:tc>
        <w:tc>
          <w:tcPr>
            <w:tcW w:w="4051" w:type="dxa"/>
            <w:tcBorders>
              <w:top w:val="single" w:sz="4" w:space="0" w:color="auto"/>
              <w:left w:val="single" w:sz="4" w:space="0" w:color="auto"/>
              <w:bottom w:val="single" w:sz="4" w:space="0" w:color="auto"/>
              <w:right w:val="single" w:sz="4" w:space="0" w:color="auto"/>
            </w:tcBorders>
          </w:tcPr>
          <w:p w14:paraId="3C7D8C4A" w14:textId="77777777" w:rsidR="00015CC4" w:rsidRDefault="00015CC4" w:rsidP="006B43E0">
            <w:pPr>
              <w:pStyle w:val="TAL"/>
              <w:rPr>
                <w:rFonts w:cs="Arial"/>
                <w:szCs w:val="18"/>
              </w:rPr>
            </w:pPr>
          </w:p>
        </w:tc>
      </w:tr>
      <w:tr w:rsidR="00015CC4" w14:paraId="2526AF6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1BA7A48" w14:textId="77777777" w:rsidR="00015CC4" w:rsidRDefault="00015CC4" w:rsidP="006B43E0">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09F1D388" w14:textId="77777777" w:rsidR="00015CC4" w:rsidRDefault="00015CC4" w:rsidP="006B43E0">
            <w:pPr>
              <w:pStyle w:val="TAL"/>
            </w:pPr>
            <w:r>
              <w:t>6.1.6.2.1</w:t>
            </w:r>
            <w:r w:rsidR="00671132">
              <w:t>6</w:t>
            </w:r>
          </w:p>
        </w:tc>
        <w:tc>
          <w:tcPr>
            <w:tcW w:w="4051" w:type="dxa"/>
            <w:tcBorders>
              <w:top w:val="single" w:sz="4" w:space="0" w:color="auto"/>
              <w:left w:val="single" w:sz="4" w:space="0" w:color="auto"/>
              <w:bottom w:val="single" w:sz="4" w:space="0" w:color="auto"/>
              <w:right w:val="single" w:sz="4" w:space="0" w:color="auto"/>
            </w:tcBorders>
          </w:tcPr>
          <w:p w14:paraId="1D4CC4CD" w14:textId="77777777" w:rsidR="00015CC4" w:rsidRDefault="00015CC4" w:rsidP="006B43E0">
            <w:pPr>
              <w:pStyle w:val="TAL"/>
              <w:rPr>
                <w:rFonts w:cs="Arial"/>
                <w:szCs w:val="18"/>
              </w:rPr>
            </w:pPr>
          </w:p>
        </w:tc>
      </w:tr>
      <w:tr w:rsidR="00BA3DCF" w14:paraId="1484F71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823244F" w14:textId="77777777" w:rsidR="00BA3DCF" w:rsidRDefault="00BA3DCF" w:rsidP="006B43E0">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5734BF24" w14:textId="77777777" w:rsidR="00BA3DCF" w:rsidRDefault="00BA3DCF" w:rsidP="006B43E0">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1D95BD1E" w14:textId="77777777" w:rsidR="00BA3DCF" w:rsidRDefault="00BA3DCF" w:rsidP="006B43E0">
            <w:pPr>
              <w:pStyle w:val="TAL"/>
              <w:rPr>
                <w:rFonts w:cs="Arial"/>
                <w:szCs w:val="18"/>
              </w:rPr>
            </w:pPr>
          </w:p>
        </w:tc>
      </w:tr>
      <w:tr w:rsidR="00BA3DCF" w14:paraId="05864EC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C0853B2" w14:textId="77777777" w:rsidR="00BA3DCF" w:rsidRDefault="00BA3DCF" w:rsidP="006B43E0">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767FB6CB" w14:textId="77777777" w:rsidR="00BA3DCF" w:rsidRDefault="00BA3DCF" w:rsidP="006B43E0">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1C946F80" w14:textId="77777777" w:rsidR="00BA3DCF" w:rsidRDefault="00BA3DCF" w:rsidP="006B43E0">
            <w:pPr>
              <w:pStyle w:val="TAL"/>
              <w:rPr>
                <w:rFonts w:cs="Arial"/>
                <w:szCs w:val="18"/>
              </w:rPr>
            </w:pPr>
          </w:p>
        </w:tc>
      </w:tr>
      <w:tr w:rsidR="00BA3DCF" w14:paraId="16978BB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C880002" w14:textId="77777777" w:rsidR="00BA3DCF" w:rsidRDefault="00BA3DCF" w:rsidP="006B43E0">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5875018D" w14:textId="77777777" w:rsidR="00BA3DCF" w:rsidRDefault="00BA3DCF" w:rsidP="006B43E0">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BC95A3D" w14:textId="77777777" w:rsidR="00BA3DCF" w:rsidRDefault="00BA3DCF" w:rsidP="006B43E0">
            <w:pPr>
              <w:pStyle w:val="TAL"/>
              <w:rPr>
                <w:rFonts w:cs="Arial"/>
                <w:szCs w:val="18"/>
              </w:rPr>
            </w:pPr>
          </w:p>
        </w:tc>
      </w:tr>
      <w:tr w:rsidR="00BA3DCF" w14:paraId="11E3D01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ED88044" w14:textId="77777777" w:rsidR="00BA3DCF" w:rsidRDefault="00BA3DCF" w:rsidP="006B43E0">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62BD89CB" w14:textId="77777777" w:rsidR="00BA3DCF" w:rsidRDefault="00BA3DCF" w:rsidP="006B43E0">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C5C0977" w14:textId="77777777" w:rsidR="00BA3DCF" w:rsidRDefault="00BA3DCF" w:rsidP="006B43E0">
            <w:pPr>
              <w:pStyle w:val="TAL"/>
              <w:rPr>
                <w:rFonts w:cs="Arial"/>
                <w:szCs w:val="18"/>
              </w:rPr>
            </w:pPr>
          </w:p>
        </w:tc>
      </w:tr>
      <w:tr w:rsidR="00BA3DCF" w14:paraId="4050DE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B36649" w14:textId="77777777" w:rsidR="00BA3DCF" w:rsidRDefault="00BA3DCF" w:rsidP="006B43E0">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C67ED7D" w14:textId="77777777" w:rsidR="00BA3DCF" w:rsidRDefault="00BA3DCF" w:rsidP="006B43E0">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1A0EAEB4" w14:textId="77777777" w:rsidR="00BA3DCF" w:rsidRDefault="00BA3DCF" w:rsidP="006B43E0">
            <w:pPr>
              <w:pStyle w:val="TAL"/>
              <w:rPr>
                <w:rFonts w:cs="Arial"/>
                <w:szCs w:val="18"/>
              </w:rPr>
            </w:pPr>
          </w:p>
        </w:tc>
      </w:tr>
      <w:tr w:rsidR="00BB6F6C" w14:paraId="26D5977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9671877" w14:textId="77777777" w:rsidR="00BB6F6C" w:rsidRDefault="00BB6F6C" w:rsidP="006B43E0">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228412" w14:textId="77777777" w:rsidR="00BB6F6C" w:rsidRDefault="006535BD" w:rsidP="006B43E0">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E315D4F" w14:textId="77777777" w:rsidR="00BB6F6C" w:rsidRDefault="00BB6F6C" w:rsidP="006B43E0">
            <w:pPr>
              <w:pStyle w:val="TAL"/>
              <w:rPr>
                <w:rFonts w:cs="Arial"/>
                <w:szCs w:val="18"/>
              </w:rPr>
            </w:pPr>
          </w:p>
        </w:tc>
      </w:tr>
      <w:tr w:rsidR="009A63C8" w14:paraId="62E1CF7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39E729" w14:textId="5DC5AD86" w:rsidR="009A63C8" w:rsidRDefault="009A63C8" w:rsidP="009A63C8">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565F353" w14:textId="31F28FED" w:rsidR="009A63C8" w:rsidRDefault="009A63C8" w:rsidP="009A63C8">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1334926B" w14:textId="7E4A801F" w:rsidR="009A63C8" w:rsidRDefault="009A63C8" w:rsidP="009A63C8">
            <w:pPr>
              <w:pStyle w:val="TAL"/>
              <w:rPr>
                <w:rFonts w:cs="Arial"/>
                <w:szCs w:val="18"/>
              </w:rPr>
            </w:pPr>
            <w:r>
              <w:rPr>
                <w:rFonts w:cs="Arial"/>
                <w:szCs w:val="18"/>
              </w:rPr>
              <w:t>Indicates the LCS capability supported by the UE.</w:t>
            </w:r>
          </w:p>
        </w:tc>
      </w:tr>
      <w:tr w:rsidR="003D6B7A" w14:paraId="55370E6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6C54ECB" w14:textId="2B8D2D38" w:rsidR="003D6B7A" w:rsidRPr="007F4DE4" w:rsidRDefault="003D6B7A" w:rsidP="003D6B7A">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4A6CA34D" w14:textId="40848C3E" w:rsidR="003D6B7A" w:rsidRDefault="00EE78C3" w:rsidP="003D6B7A">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44C1ADD8" w14:textId="77777777" w:rsidR="003D6B7A" w:rsidRDefault="003D6B7A" w:rsidP="003D6B7A">
            <w:pPr>
              <w:pStyle w:val="TAL"/>
              <w:rPr>
                <w:rFonts w:cs="Arial"/>
                <w:szCs w:val="18"/>
              </w:rPr>
            </w:pPr>
          </w:p>
        </w:tc>
      </w:tr>
      <w:tr w:rsidR="003D6B7A" w14:paraId="4004E1E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292E91F" w14:textId="1556372D" w:rsidR="003D6B7A" w:rsidRPr="007F4DE4" w:rsidRDefault="003D6B7A" w:rsidP="003D6B7A">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2905F3B3" w14:textId="7329DDA3" w:rsidR="003D6B7A" w:rsidRDefault="00EE78C3" w:rsidP="003D6B7A">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6462DEA9" w14:textId="77777777" w:rsidR="003D6B7A" w:rsidRDefault="003D6B7A" w:rsidP="003D6B7A">
            <w:pPr>
              <w:pStyle w:val="TAL"/>
              <w:rPr>
                <w:rFonts w:cs="Arial"/>
                <w:szCs w:val="18"/>
              </w:rPr>
            </w:pPr>
          </w:p>
        </w:tc>
      </w:tr>
      <w:tr w:rsidR="003D6B7A" w14:paraId="312158D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C9EB379" w14:textId="44D5C63F" w:rsidR="003D6B7A" w:rsidRPr="007F4DE4" w:rsidRDefault="003D6B7A" w:rsidP="003D6B7A">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F57E62C" w14:textId="2DADBFEA" w:rsidR="003D6B7A" w:rsidRDefault="00EE78C3" w:rsidP="003D6B7A">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4A260F2F" w14:textId="77777777" w:rsidR="003D6B7A" w:rsidRDefault="003D6B7A" w:rsidP="003D6B7A">
            <w:pPr>
              <w:pStyle w:val="TAL"/>
              <w:rPr>
                <w:rFonts w:cs="Arial"/>
                <w:szCs w:val="18"/>
              </w:rPr>
            </w:pPr>
          </w:p>
        </w:tc>
      </w:tr>
      <w:tr w:rsidR="003D6B7A" w14:paraId="235E5AF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096B4C4" w14:textId="59EAED40" w:rsidR="003D6B7A" w:rsidRPr="007F4DE4" w:rsidRDefault="003D6B7A" w:rsidP="003D6B7A">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50A1787A" w14:textId="17BA8478" w:rsidR="003D6B7A" w:rsidRDefault="00EE78C3" w:rsidP="003D6B7A">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5D97CB47" w14:textId="77777777" w:rsidR="003D6B7A" w:rsidRDefault="003D6B7A" w:rsidP="003D6B7A">
            <w:pPr>
              <w:pStyle w:val="TAL"/>
              <w:rPr>
                <w:rFonts w:cs="Arial"/>
                <w:szCs w:val="18"/>
              </w:rPr>
            </w:pPr>
          </w:p>
        </w:tc>
      </w:tr>
      <w:tr w:rsidR="003D6B7A" w14:paraId="6AB0BD5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9D1E039" w14:textId="263EF0F3" w:rsidR="003D6B7A" w:rsidRPr="007F4DE4" w:rsidRDefault="003D6B7A" w:rsidP="003D6B7A">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7393A779" w14:textId="21EF96D4" w:rsidR="003D6B7A" w:rsidRDefault="00EE78C3" w:rsidP="003D6B7A">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028CB2B7" w14:textId="77777777" w:rsidR="003D6B7A" w:rsidRDefault="003D6B7A" w:rsidP="003D6B7A">
            <w:pPr>
              <w:pStyle w:val="TAL"/>
              <w:rPr>
                <w:rFonts w:cs="Arial"/>
                <w:szCs w:val="18"/>
              </w:rPr>
            </w:pPr>
          </w:p>
        </w:tc>
      </w:tr>
      <w:tr w:rsidR="003D6B7A" w14:paraId="3E08ECEA"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1B16E31" w14:textId="57A9F719" w:rsidR="003D6B7A" w:rsidRPr="007F4DE4" w:rsidRDefault="003D6B7A" w:rsidP="003D6B7A">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5EDD1701" w14:textId="047454EF" w:rsidR="003D6B7A" w:rsidRDefault="00EE78C3" w:rsidP="003D6B7A">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62C86CF5" w14:textId="77777777" w:rsidR="003D6B7A" w:rsidRDefault="003D6B7A" w:rsidP="003D6B7A">
            <w:pPr>
              <w:pStyle w:val="TAL"/>
              <w:rPr>
                <w:rFonts w:cs="Arial"/>
                <w:szCs w:val="18"/>
              </w:rPr>
            </w:pPr>
          </w:p>
        </w:tc>
      </w:tr>
      <w:tr w:rsidR="003D6B7A" w14:paraId="520099B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F726495" w14:textId="036F4A0D" w:rsidR="003D6B7A" w:rsidRPr="007F4DE4" w:rsidRDefault="003D6B7A" w:rsidP="003D6B7A">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1289918E" w14:textId="6B4EA83C" w:rsidR="003D6B7A" w:rsidRDefault="00EE78C3" w:rsidP="003D6B7A">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42A1BDF1" w14:textId="77777777" w:rsidR="003D6B7A" w:rsidRDefault="003D6B7A" w:rsidP="003D6B7A">
            <w:pPr>
              <w:pStyle w:val="TAL"/>
              <w:rPr>
                <w:rFonts w:cs="Arial"/>
                <w:szCs w:val="18"/>
              </w:rPr>
            </w:pPr>
          </w:p>
        </w:tc>
      </w:tr>
      <w:tr w:rsidR="003D6B7A" w14:paraId="54DA1BF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543BB5" w14:textId="2EDFB4C3" w:rsidR="003D6B7A" w:rsidRPr="007F4DE4" w:rsidRDefault="003D6B7A" w:rsidP="003D6B7A">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2583842B" w14:textId="2F8603D3" w:rsidR="003D6B7A" w:rsidRDefault="00EE78C3" w:rsidP="003D6B7A">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4172314D" w14:textId="77777777" w:rsidR="003D6B7A" w:rsidRDefault="003D6B7A" w:rsidP="003D6B7A">
            <w:pPr>
              <w:pStyle w:val="TAL"/>
              <w:rPr>
                <w:rFonts w:cs="Arial"/>
                <w:szCs w:val="18"/>
              </w:rPr>
            </w:pPr>
          </w:p>
        </w:tc>
      </w:tr>
      <w:tr w:rsidR="003D6B7A" w14:paraId="6F85A01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F6040AE" w14:textId="74BB9B65" w:rsidR="003D6B7A" w:rsidRPr="007F4DE4" w:rsidRDefault="003D6B7A" w:rsidP="003D6B7A">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7A9DFB12" w14:textId="6856F5E3" w:rsidR="003D6B7A" w:rsidRDefault="00EE78C3" w:rsidP="003D6B7A">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19B5D3A8" w14:textId="77777777" w:rsidR="003D6B7A" w:rsidRDefault="003D6B7A" w:rsidP="003D6B7A">
            <w:pPr>
              <w:pStyle w:val="TAL"/>
              <w:rPr>
                <w:rFonts w:cs="Arial"/>
                <w:szCs w:val="18"/>
              </w:rPr>
            </w:pPr>
          </w:p>
        </w:tc>
      </w:tr>
      <w:tr w:rsidR="003D6B7A" w14:paraId="6C41790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2D17C78" w14:textId="6ECA9463" w:rsidR="003D6B7A" w:rsidRPr="007F4DE4" w:rsidRDefault="003D6B7A" w:rsidP="003D6B7A">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79A0EE78" w14:textId="2775D16E" w:rsidR="003D6B7A" w:rsidRDefault="00EE78C3" w:rsidP="003D6B7A">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2DE95A7F" w14:textId="77777777" w:rsidR="003D6B7A" w:rsidRDefault="003D6B7A" w:rsidP="003D6B7A">
            <w:pPr>
              <w:pStyle w:val="TAL"/>
              <w:rPr>
                <w:rFonts w:cs="Arial"/>
                <w:szCs w:val="18"/>
              </w:rPr>
            </w:pPr>
          </w:p>
        </w:tc>
      </w:tr>
      <w:tr w:rsidR="003D6B7A" w14:paraId="5C1AD87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0A0918C" w14:textId="0CD36621" w:rsidR="003D6B7A" w:rsidRPr="007F4DE4" w:rsidRDefault="003D6B7A" w:rsidP="003D6B7A">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0AFC92C9" w14:textId="4D3AF42B" w:rsidR="003D6B7A" w:rsidRDefault="00EE78C3" w:rsidP="003D6B7A">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1697E437" w14:textId="77777777" w:rsidR="003D6B7A" w:rsidRDefault="003D6B7A" w:rsidP="003D6B7A">
            <w:pPr>
              <w:pStyle w:val="TAL"/>
              <w:rPr>
                <w:rFonts w:cs="Arial"/>
                <w:szCs w:val="18"/>
              </w:rPr>
            </w:pPr>
          </w:p>
        </w:tc>
      </w:tr>
      <w:tr w:rsidR="003D6B7A" w14:paraId="67F9C8B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B1F7834" w14:textId="77777777" w:rsidR="003D6B7A" w:rsidRDefault="003D6B7A" w:rsidP="003D6B7A">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31535EE6"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6C68B5" w14:textId="77777777" w:rsidR="003D6B7A" w:rsidRDefault="003D6B7A" w:rsidP="003D6B7A">
            <w:pPr>
              <w:pStyle w:val="TAL"/>
              <w:rPr>
                <w:rFonts w:cs="Arial"/>
                <w:szCs w:val="18"/>
              </w:rPr>
            </w:pPr>
          </w:p>
        </w:tc>
      </w:tr>
      <w:tr w:rsidR="003D6B7A" w14:paraId="34CF6FD9"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495C99A" w14:textId="77777777" w:rsidR="003D6B7A" w:rsidRDefault="003D6B7A" w:rsidP="003D6B7A">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316410D5"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6E686D4" w14:textId="77777777" w:rsidR="003D6B7A" w:rsidRDefault="003D6B7A" w:rsidP="003D6B7A">
            <w:pPr>
              <w:pStyle w:val="TAL"/>
              <w:rPr>
                <w:rFonts w:cs="Arial"/>
                <w:szCs w:val="18"/>
              </w:rPr>
            </w:pPr>
          </w:p>
        </w:tc>
      </w:tr>
      <w:tr w:rsidR="003D6B7A" w14:paraId="4DC70BD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02A2D7" w14:textId="77777777" w:rsidR="003D6B7A" w:rsidRDefault="003D6B7A" w:rsidP="003D6B7A">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212DBEC4"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FC2291" w14:textId="77777777" w:rsidR="003D6B7A" w:rsidRDefault="003D6B7A" w:rsidP="003D6B7A">
            <w:pPr>
              <w:pStyle w:val="TAL"/>
              <w:rPr>
                <w:rFonts w:cs="Arial"/>
                <w:szCs w:val="18"/>
              </w:rPr>
            </w:pPr>
          </w:p>
        </w:tc>
      </w:tr>
      <w:tr w:rsidR="003D6B7A" w14:paraId="4275B62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81CFD35" w14:textId="77777777" w:rsidR="003D6B7A" w:rsidRDefault="003D6B7A" w:rsidP="003D6B7A">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B2AC181"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24E573D" w14:textId="77777777" w:rsidR="003D6B7A" w:rsidRDefault="003D6B7A" w:rsidP="003D6B7A">
            <w:pPr>
              <w:pStyle w:val="TAL"/>
              <w:rPr>
                <w:rFonts w:cs="Arial"/>
                <w:szCs w:val="18"/>
              </w:rPr>
            </w:pPr>
          </w:p>
        </w:tc>
      </w:tr>
      <w:tr w:rsidR="003D6B7A" w14:paraId="654C7A3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8D9945D" w14:textId="77777777" w:rsidR="003D6B7A" w:rsidRDefault="003D6B7A" w:rsidP="003D6B7A">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0E1D9558"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FF7177B" w14:textId="77777777" w:rsidR="003D6B7A" w:rsidRDefault="003D6B7A" w:rsidP="003D6B7A">
            <w:pPr>
              <w:pStyle w:val="TAL"/>
              <w:rPr>
                <w:rFonts w:cs="Arial"/>
                <w:szCs w:val="18"/>
              </w:rPr>
            </w:pPr>
          </w:p>
        </w:tc>
      </w:tr>
      <w:tr w:rsidR="003D6B7A" w14:paraId="29412C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1FA449C" w14:textId="77777777" w:rsidR="003D6B7A" w:rsidRDefault="003D6B7A" w:rsidP="003D6B7A">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3926F555"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9E7D7F" w14:textId="77777777" w:rsidR="003D6B7A" w:rsidRDefault="003D6B7A" w:rsidP="003D6B7A">
            <w:pPr>
              <w:pStyle w:val="TAL"/>
              <w:rPr>
                <w:rFonts w:cs="Arial"/>
                <w:szCs w:val="18"/>
              </w:rPr>
            </w:pPr>
          </w:p>
        </w:tc>
      </w:tr>
      <w:tr w:rsidR="003D6B7A" w14:paraId="70DA111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45FBE9C" w14:textId="77777777" w:rsidR="003D6B7A" w:rsidRDefault="003D6B7A" w:rsidP="003D6B7A">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28204B3A"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F2C0C4" w14:textId="77777777" w:rsidR="003D6B7A" w:rsidRDefault="003D6B7A" w:rsidP="003D6B7A">
            <w:pPr>
              <w:pStyle w:val="TAL"/>
              <w:rPr>
                <w:rFonts w:cs="Arial"/>
                <w:szCs w:val="18"/>
              </w:rPr>
            </w:pPr>
          </w:p>
        </w:tc>
      </w:tr>
      <w:tr w:rsidR="003D6B7A" w14:paraId="625364E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8CEA327" w14:textId="77777777" w:rsidR="003D6B7A" w:rsidRDefault="003D6B7A" w:rsidP="003D6B7A">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2A55FC7D"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C421D9" w14:textId="77777777" w:rsidR="003D6B7A" w:rsidRDefault="003D6B7A" w:rsidP="003D6B7A">
            <w:pPr>
              <w:pStyle w:val="TAL"/>
              <w:rPr>
                <w:rFonts w:cs="Arial"/>
                <w:szCs w:val="18"/>
              </w:rPr>
            </w:pPr>
          </w:p>
        </w:tc>
      </w:tr>
      <w:tr w:rsidR="003D6B7A" w14:paraId="0B0BD48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4523740" w14:textId="77777777" w:rsidR="003D6B7A" w:rsidRDefault="003D6B7A" w:rsidP="003D6B7A">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511E6379"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AEEE7" w14:textId="77777777" w:rsidR="003D6B7A" w:rsidRDefault="003D6B7A" w:rsidP="003D6B7A">
            <w:pPr>
              <w:pStyle w:val="TAL"/>
              <w:rPr>
                <w:rFonts w:cs="Arial"/>
                <w:szCs w:val="18"/>
              </w:rPr>
            </w:pPr>
          </w:p>
        </w:tc>
      </w:tr>
      <w:tr w:rsidR="003D6B7A" w14:paraId="013EF4B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FE448BB" w14:textId="77777777" w:rsidR="003D6B7A" w:rsidRDefault="003D6B7A" w:rsidP="003D6B7A">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53C70F0A"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698DC0F" w14:textId="77777777" w:rsidR="003D6B7A" w:rsidRDefault="003D6B7A" w:rsidP="003D6B7A">
            <w:pPr>
              <w:pStyle w:val="TAL"/>
              <w:rPr>
                <w:rFonts w:cs="Arial"/>
                <w:szCs w:val="18"/>
              </w:rPr>
            </w:pPr>
          </w:p>
        </w:tc>
      </w:tr>
      <w:tr w:rsidR="003D6B7A" w14:paraId="070645C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3F7622" w14:textId="77777777" w:rsidR="003D6B7A" w:rsidRDefault="003D6B7A" w:rsidP="003D6B7A">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8A3EC25"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3A6F4B3" w14:textId="77777777" w:rsidR="003D6B7A" w:rsidRDefault="003D6B7A" w:rsidP="003D6B7A">
            <w:pPr>
              <w:pStyle w:val="TAL"/>
              <w:rPr>
                <w:rFonts w:cs="Arial"/>
                <w:szCs w:val="18"/>
              </w:rPr>
            </w:pPr>
          </w:p>
        </w:tc>
      </w:tr>
      <w:tr w:rsidR="003D6B7A" w14:paraId="6CC9235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6AFB977" w14:textId="77777777" w:rsidR="003D6B7A" w:rsidRDefault="003D6B7A" w:rsidP="003D6B7A">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6E6AB95C"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F55E1EE" w14:textId="77777777" w:rsidR="003D6B7A" w:rsidRDefault="003D6B7A" w:rsidP="003D6B7A">
            <w:pPr>
              <w:pStyle w:val="TAL"/>
              <w:rPr>
                <w:rFonts w:cs="Arial"/>
                <w:szCs w:val="18"/>
              </w:rPr>
            </w:pPr>
          </w:p>
        </w:tc>
      </w:tr>
      <w:tr w:rsidR="003D6B7A" w14:paraId="7347C99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B5D2C5F" w14:textId="77777777" w:rsidR="003D6B7A" w:rsidRDefault="003D6B7A" w:rsidP="003D6B7A">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407C3737" w14:textId="77777777"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85F18D0" w14:textId="77777777" w:rsidR="003D6B7A" w:rsidRDefault="003D6B7A" w:rsidP="003D6B7A">
            <w:pPr>
              <w:pStyle w:val="TAL"/>
              <w:rPr>
                <w:rFonts w:cs="Arial"/>
                <w:szCs w:val="18"/>
              </w:rPr>
            </w:pPr>
          </w:p>
        </w:tc>
      </w:tr>
      <w:tr w:rsidR="003D6B7A" w14:paraId="4D859D5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C08F750" w14:textId="216480CD" w:rsidR="003D6B7A" w:rsidRDefault="003D6B7A" w:rsidP="003D6B7A">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F04B8DC" w14:textId="27ADF9D0"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334D96A" w14:textId="77777777" w:rsidR="003D6B7A" w:rsidRDefault="003D6B7A" w:rsidP="003D6B7A">
            <w:pPr>
              <w:pStyle w:val="TAL"/>
              <w:rPr>
                <w:rFonts w:cs="Arial"/>
                <w:szCs w:val="18"/>
              </w:rPr>
            </w:pPr>
          </w:p>
        </w:tc>
      </w:tr>
      <w:tr w:rsidR="003D6B7A" w14:paraId="2E48867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9FE54B4" w14:textId="28A36EF9" w:rsidR="003D6B7A" w:rsidRDefault="003D6B7A" w:rsidP="003D6B7A">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5D0479FF" w14:textId="20E509F8"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FC9081A" w14:textId="77777777" w:rsidR="003D6B7A" w:rsidRDefault="003D6B7A" w:rsidP="003D6B7A">
            <w:pPr>
              <w:pStyle w:val="TAL"/>
              <w:rPr>
                <w:rFonts w:cs="Arial"/>
                <w:szCs w:val="18"/>
              </w:rPr>
            </w:pPr>
          </w:p>
        </w:tc>
      </w:tr>
      <w:tr w:rsidR="003D6B7A" w14:paraId="68005C5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EF3842F" w14:textId="0DBC3BD3" w:rsidR="003D6B7A" w:rsidRDefault="003D6B7A" w:rsidP="003D6B7A">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6F22E161" w14:textId="094FC122"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82D2C11" w14:textId="77777777" w:rsidR="003D6B7A" w:rsidRDefault="003D6B7A" w:rsidP="003D6B7A">
            <w:pPr>
              <w:pStyle w:val="TAL"/>
              <w:rPr>
                <w:rFonts w:cs="Arial"/>
                <w:szCs w:val="18"/>
              </w:rPr>
            </w:pPr>
          </w:p>
        </w:tc>
      </w:tr>
      <w:tr w:rsidR="003D6B7A" w14:paraId="259CF923"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2DE931" w14:textId="53B0E0A9" w:rsidR="003D6B7A" w:rsidRDefault="003D6B7A" w:rsidP="003D6B7A">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1D57CAA7" w14:textId="43A78CC9"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C0637F1" w14:textId="77777777" w:rsidR="003D6B7A" w:rsidRDefault="003D6B7A" w:rsidP="003D6B7A">
            <w:pPr>
              <w:pStyle w:val="TAL"/>
              <w:rPr>
                <w:rFonts w:cs="Arial"/>
                <w:szCs w:val="18"/>
              </w:rPr>
            </w:pPr>
          </w:p>
        </w:tc>
      </w:tr>
      <w:tr w:rsidR="003D6B7A" w14:paraId="0411673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50D9175" w14:textId="0DD0C940" w:rsidR="003D6B7A" w:rsidRDefault="003D6B7A" w:rsidP="003D6B7A">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4491EA2E" w14:textId="1DC541A4"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CD1B4CA" w14:textId="77777777" w:rsidR="003D6B7A" w:rsidRDefault="003D6B7A" w:rsidP="003D6B7A">
            <w:pPr>
              <w:pStyle w:val="TAL"/>
              <w:rPr>
                <w:rFonts w:cs="Arial"/>
                <w:szCs w:val="18"/>
              </w:rPr>
            </w:pPr>
          </w:p>
        </w:tc>
      </w:tr>
      <w:tr w:rsidR="003D6B7A" w14:paraId="7842E6E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021AE32" w14:textId="3373FC8E" w:rsidR="003D6B7A" w:rsidRDefault="003D6B7A" w:rsidP="003D6B7A">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172486F6" w14:textId="03ACB479"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5A5A30" w14:textId="77777777" w:rsidR="003D6B7A" w:rsidRDefault="003D6B7A" w:rsidP="003D6B7A">
            <w:pPr>
              <w:pStyle w:val="TAL"/>
              <w:rPr>
                <w:rFonts w:cs="Arial"/>
                <w:szCs w:val="18"/>
              </w:rPr>
            </w:pPr>
          </w:p>
        </w:tc>
      </w:tr>
      <w:tr w:rsidR="003D6B7A" w14:paraId="0359AB9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F69B3E1" w14:textId="1394341E" w:rsidR="003D6B7A" w:rsidRDefault="003D6B7A" w:rsidP="003D6B7A">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5526A098" w14:textId="37A0122E"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EBD510" w14:textId="77777777" w:rsidR="003D6B7A" w:rsidRDefault="003D6B7A" w:rsidP="003D6B7A">
            <w:pPr>
              <w:pStyle w:val="TAL"/>
              <w:rPr>
                <w:rFonts w:cs="Arial"/>
                <w:szCs w:val="18"/>
              </w:rPr>
            </w:pPr>
          </w:p>
        </w:tc>
      </w:tr>
      <w:tr w:rsidR="003D6B7A" w14:paraId="1FA92C1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2BD562" w14:textId="12E639CB" w:rsidR="003D6B7A" w:rsidRDefault="003D6B7A" w:rsidP="003D6B7A">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76A5E139" w14:textId="2543D460"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BE32A1" w14:textId="77777777" w:rsidR="003D6B7A" w:rsidRDefault="003D6B7A" w:rsidP="003D6B7A">
            <w:pPr>
              <w:pStyle w:val="TAL"/>
              <w:rPr>
                <w:rFonts w:cs="Arial"/>
                <w:szCs w:val="18"/>
              </w:rPr>
            </w:pPr>
          </w:p>
        </w:tc>
      </w:tr>
      <w:tr w:rsidR="003D6B7A" w14:paraId="5C5719B2"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3B2EA17" w14:textId="3637201F" w:rsidR="003D6B7A" w:rsidRDefault="003D6B7A" w:rsidP="003D6B7A">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1CB6F63" w14:textId="7BD81668"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7D0C8B" w14:textId="77777777" w:rsidR="003D6B7A" w:rsidRDefault="003D6B7A" w:rsidP="003D6B7A">
            <w:pPr>
              <w:pStyle w:val="TAL"/>
              <w:rPr>
                <w:rFonts w:cs="Arial"/>
                <w:szCs w:val="18"/>
              </w:rPr>
            </w:pPr>
          </w:p>
        </w:tc>
      </w:tr>
      <w:tr w:rsidR="003D6B7A" w14:paraId="63ABDC6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367A785" w14:textId="2BE0891F" w:rsidR="003D6B7A" w:rsidRDefault="003D6B7A" w:rsidP="003D6B7A">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2A926A2A" w14:textId="5FF92F1F"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DFFA6B9" w14:textId="77777777" w:rsidR="003D6B7A" w:rsidRDefault="003D6B7A" w:rsidP="003D6B7A">
            <w:pPr>
              <w:pStyle w:val="TAL"/>
              <w:rPr>
                <w:rFonts w:cs="Arial"/>
                <w:szCs w:val="18"/>
              </w:rPr>
            </w:pPr>
          </w:p>
        </w:tc>
      </w:tr>
      <w:tr w:rsidR="003D6B7A" w14:paraId="6CC5489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7B20CE0" w14:textId="75918F53" w:rsidR="003D6B7A" w:rsidRDefault="003D6B7A" w:rsidP="003D6B7A">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34A4ED34" w14:textId="6C3465E6"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62CB916" w14:textId="77777777" w:rsidR="003D6B7A" w:rsidRDefault="003D6B7A" w:rsidP="003D6B7A">
            <w:pPr>
              <w:pStyle w:val="TAL"/>
              <w:rPr>
                <w:rFonts w:cs="Arial"/>
                <w:szCs w:val="18"/>
              </w:rPr>
            </w:pPr>
          </w:p>
        </w:tc>
      </w:tr>
      <w:tr w:rsidR="003D6B7A" w14:paraId="35359F9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12A017" w14:textId="31362769" w:rsidR="003D6B7A" w:rsidRDefault="003D6B7A" w:rsidP="003D6B7A">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2F947BA2" w14:textId="0592AE8E" w:rsidR="003D6B7A" w:rsidRDefault="003D6B7A" w:rsidP="003D6B7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E57B131" w14:textId="77777777" w:rsidR="003D6B7A" w:rsidRDefault="003D6B7A" w:rsidP="003D6B7A">
            <w:pPr>
              <w:pStyle w:val="TAL"/>
              <w:rPr>
                <w:rFonts w:cs="Arial"/>
                <w:szCs w:val="18"/>
              </w:rPr>
            </w:pPr>
          </w:p>
        </w:tc>
      </w:tr>
      <w:tr w:rsidR="003D6B7A" w14:paraId="50C28C3B"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240E7529" w14:textId="77777777" w:rsidR="003D6B7A" w:rsidRDefault="003D6B7A" w:rsidP="003D6B7A">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9B179BD" w14:textId="77777777" w:rsidR="003D6B7A" w:rsidRDefault="003D6B7A" w:rsidP="003D6B7A">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08982B52" w14:textId="77777777" w:rsidR="003D6B7A" w:rsidRDefault="003D6B7A" w:rsidP="003D6B7A">
            <w:pPr>
              <w:pStyle w:val="TAL"/>
              <w:rPr>
                <w:rFonts w:cs="Arial"/>
                <w:szCs w:val="18"/>
              </w:rPr>
            </w:pPr>
          </w:p>
        </w:tc>
      </w:tr>
      <w:tr w:rsidR="003D6B7A" w14:paraId="5C21353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528A8A0D" w14:textId="77777777" w:rsidR="003D6B7A" w:rsidRDefault="003D6B7A" w:rsidP="003D6B7A">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27DEEDAA" w14:textId="77777777" w:rsidR="003D6B7A" w:rsidRDefault="003D6B7A" w:rsidP="003D6B7A">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2E505D8A" w14:textId="77777777" w:rsidR="003D6B7A" w:rsidRDefault="003D6B7A" w:rsidP="003D6B7A">
            <w:pPr>
              <w:pStyle w:val="TAL"/>
              <w:rPr>
                <w:rFonts w:cs="Arial"/>
                <w:szCs w:val="18"/>
              </w:rPr>
            </w:pPr>
          </w:p>
        </w:tc>
      </w:tr>
      <w:tr w:rsidR="003D6B7A" w14:paraId="1E445DF5"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0104A1FC" w14:textId="77777777" w:rsidR="003D6B7A" w:rsidRDefault="003D6B7A" w:rsidP="003D6B7A">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29C6E9D6" w14:textId="77777777" w:rsidR="003D6B7A" w:rsidRDefault="003D6B7A" w:rsidP="003D6B7A">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F056D71" w14:textId="77777777" w:rsidR="003D6B7A" w:rsidRDefault="003D6B7A" w:rsidP="003D6B7A">
            <w:pPr>
              <w:pStyle w:val="TAL"/>
              <w:rPr>
                <w:rFonts w:cs="Arial"/>
                <w:szCs w:val="18"/>
              </w:rPr>
            </w:pPr>
          </w:p>
        </w:tc>
      </w:tr>
      <w:tr w:rsidR="003D6B7A" w14:paraId="4DB4F33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FD55054" w14:textId="77777777" w:rsidR="003D6B7A" w:rsidRDefault="003D6B7A" w:rsidP="003D6B7A">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75777590" w14:textId="77777777" w:rsidR="003D6B7A" w:rsidRDefault="003D6B7A" w:rsidP="003D6B7A">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02E6075C" w14:textId="77777777" w:rsidR="003D6B7A" w:rsidRDefault="003D6B7A" w:rsidP="003D6B7A">
            <w:pPr>
              <w:pStyle w:val="TAL"/>
              <w:rPr>
                <w:rFonts w:cs="Arial"/>
                <w:szCs w:val="18"/>
              </w:rPr>
            </w:pPr>
          </w:p>
        </w:tc>
      </w:tr>
      <w:tr w:rsidR="003D6B7A" w14:paraId="0016162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1E377ED" w14:textId="77777777" w:rsidR="003D6B7A" w:rsidRDefault="003D6B7A" w:rsidP="003D6B7A">
            <w:pPr>
              <w:pStyle w:val="TAL"/>
            </w:pPr>
            <w:r>
              <w:lastRenderedPageBreak/>
              <w:t>GnssMethod</w:t>
            </w:r>
          </w:p>
        </w:tc>
        <w:tc>
          <w:tcPr>
            <w:tcW w:w="1355" w:type="dxa"/>
            <w:tcBorders>
              <w:top w:val="single" w:sz="4" w:space="0" w:color="auto"/>
              <w:left w:val="single" w:sz="4" w:space="0" w:color="auto"/>
              <w:bottom w:val="single" w:sz="4" w:space="0" w:color="auto"/>
              <w:right w:val="single" w:sz="4" w:space="0" w:color="auto"/>
            </w:tcBorders>
          </w:tcPr>
          <w:p w14:paraId="7E7C7BA3" w14:textId="77777777" w:rsidR="003D6B7A" w:rsidRDefault="003D6B7A" w:rsidP="003D6B7A">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08A0136E" w14:textId="77777777" w:rsidR="003D6B7A" w:rsidRDefault="003D6B7A" w:rsidP="003D6B7A">
            <w:pPr>
              <w:pStyle w:val="TAL"/>
              <w:rPr>
                <w:rFonts w:cs="Arial"/>
                <w:szCs w:val="18"/>
              </w:rPr>
            </w:pPr>
          </w:p>
        </w:tc>
      </w:tr>
      <w:tr w:rsidR="003D6B7A" w14:paraId="02EB7B2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A5C18E0" w14:textId="77777777" w:rsidR="003D6B7A" w:rsidRDefault="003D6B7A" w:rsidP="003D6B7A">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6A33333F" w14:textId="77777777" w:rsidR="003D6B7A" w:rsidRDefault="003D6B7A" w:rsidP="003D6B7A">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941F89D" w14:textId="77777777" w:rsidR="003D6B7A" w:rsidRDefault="003D6B7A" w:rsidP="003D6B7A">
            <w:pPr>
              <w:pStyle w:val="TAL"/>
              <w:rPr>
                <w:rFonts w:cs="Arial"/>
                <w:szCs w:val="18"/>
              </w:rPr>
            </w:pPr>
          </w:p>
        </w:tc>
      </w:tr>
      <w:tr w:rsidR="003D6B7A" w14:paraId="167FD30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EDF372B" w14:textId="77777777" w:rsidR="003D6B7A" w:rsidRDefault="003D6B7A" w:rsidP="003D6B7A">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74543D78" w14:textId="77777777" w:rsidR="003D6B7A" w:rsidRDefault="003D6B7A" w:rsidP="003D6B7A">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5EC7150F" w14:textId="77777777" w:rsidR="003D6B7A" w:rsidRDefault="003D6B7A" w:rsidP="003D6B7A">
            <w:pPr>
              <w:pStyle w:val="TAL"/>
              <w:rPr>
                <w:rFonts w:cs="Arial"/>
                <w:szCs w:val="18"/>
              </w:rPr>
            </w:pPr>
          </w:p>
        </w:tc>
      </w:tr>
      <w:tr w:rsidR="003D6B7A" w14:paraId="4C24CAE1"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0CF0FE1" w14:textId="77777777" w:rsidR="003D6B7A" w:rsidRDefault="003D6B7A" w:rsidP="003D6B7A">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62A0F2E4" w14:textId="77777777" w:rsidR="003D6B7A" w:rsidRDefault="003D6B7A" w:rsidP="003D6B7A">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539311F5" w14:textId="77777777" w:rsidR="003D6B7A" w:rsidRDefault="003D6B7A" w:rsidP="003D6B7A">
            <w:pPr>
              <w:pStyle w:val="TAL"/>
              <w:rPr>
                <w:rFonts w:cs="Arial"/>
                <w:szCs w:val="18"/>
              </w:rPr>
            </w:pPr>
          </w:p>
        </w:tc>
      </w:tr>
      <w:tr w:rsidR="003D6B7A" w14:paraId="7B07963E"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3A8802A3" w14:textId="77777777" w:rsidR="003D6B7A" w:rsidRDefault="003D6B7A" w:rsidP="003D6B7A">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0EDA0C72" w14:textId="77777777" w:rsidR="003D6B7A" w:rsidRDefault="003D6B7A" w:rsidP="003D6B7A">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5E1C3419" w14:textId="77777777" w:rsidR="003D6B7A" w:rsidRDefault="003D6B7A" w:rsidP="003D6B7A">
            <w:pPr>
              <w:pStyle w:val="TAL"/>
              <w:rPr>
                <w:rFonts w:cs="Arial"/>
                <w:szCs w:val="18"/>
              </w:rPr>
            </w:pPr>
          </w:p>
        </w:tc>
      </w:tr>
      <w:tr w:rsidR="003D6B7A" w14:paraId="089379F7"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D1BCFB1" w14:textId="77777777" w:rsidR="003D6B7A" w:rsidRDefault="003D6B7A" w:rsidP="003D6B7A">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5EFBAD37" w14:textId="77777777" w:rsidR="003D6B7A" w:rsidRDefault="003D6B7A" w:rsidP="003D6B7A">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830F0D1" w14:textId="77777777" w:rsidR="003D6B7A" w:rsidRDefault="003D6B7A" w:rsidP="003D6B7A">
            <w:pPr>
              <w:pStyle w:val="TAL"/>
              <w:rPr>
                <w:rFonts w:cs="Arial"/>
                <w:szCs w:val="18"/>
              </w:rPr>
            </w:pPr>
          </w:p>
        </w:tc>
      </w:tr>
      <w:tr w:rsidR="003D6B7A" w14:paraId="1AD9BFD4"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CBAABE9" w14:textId="77777777" w:rsidR="003D6B7A" w:rsidRDefault="003D6B7A" w:rsidP="003D6B7A">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4061BF71" w14:textId="77777777" w:rsidR="003D6B7A" w:rsidRDefault="003D6B7A" w:rsidP="003D6B7A">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00FA3BEE" w14:textId="77777777" w:rsidR="003D6B7A" w:rsidRDefault="003D6B7A" w:rsidP="003D6B7A">
            <w:pPr>
              <w:pStyle w:val="TAL"/>
              <w:rPr>
                <w:rFonts w:cs="Arial"/>
                <w:szCs w:val="18"/>
              </w:rPr>
            </w:pPr>
          </w:p>
        </w:tc>
      </w:tr>
      <w:tr w:rsidR="003D6B7A" w14:paraId="1E18500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062491C" w14:textId="2CE73E4C" w:rsidR="003D6B7A" w:rsidRDefault="003D6B7A" w:rsidP="003D6B7A">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359BB162" w14:textId="43E628C8" w:rsidR="003D6B7A" w:rsidRDefault="00B65039" w:rsidP="003D6B7A">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30F0B9E5" w14:textId="77777777" w:rsidR="003D6B7A" w:rsidRDefault="003D6B7A" w:rsidP="003D6B7A">
            <w:pPr>
              <w:pStyle w:val="TAL"/>
              <w:rPr>
                <w:rFonts w:cs="Arial"/>
                <w:szCs w:val="18"/>
              </w:rPr>
            </w:pPr>
          </w:p>
        </w:tc>
      </w:tr>
      <w:tr w:rsidR="003D6B7A" w14:paraId="398C49D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79643DB7" w14:textId="4755CFB3" w:rsidR="003D6B7A" w:rsidRDefault="003D6B7A" w:rsidP="003D6B7A">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5A07EAF" w14:textId="339ABD2A" w:rsidR="003D6B7A" w:rsidRDefault="00B65039" w:rsidP="003D6B7A">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4928B3F3" w14:textId="77777777" w:rsidR="003D6B7A" w:rsidRDefault="003D6B7A" w:rsidP="003D6B7A">
            <w:pPr>
              <w:pStyle w:val="TAL"/>
              <w:rPr>
                <w:rFonts w:cs="Arial"/>
                <w:szCs w:val="18"/>
              </w:rPr>
            </w:pPr>
          </w:p>
        </w:tc>
      </w:tr>
      <w:tr w:rsidR="003D6B7A" w14:paraId="5DCCB19C"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163E49CF" w14:textId="2B3DA335" w:rsidR="003D6B7A" w:rsidRDefault="003D6B7A" w:rsidP="003D6B7A">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6EA23FD8" w14:textId="6B223A04" w:rsidR="003D6B7A" w:rsidRDefault="00B65039" w:rsidP="003D6B7A">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617843C4" w14:textId="77777777" w:rsidR="003D6B7A" w:rsidRDefault="003D6B7A" w:rsidP="003D6B7A">
            <w:pPr>
              <w:pStyle w:val="TAL"/>
              <w:rPr>
                <w:rFonts w:cs="Arial"/>
                <w:szCs w:val="18"/>
              </w:rPr>
            </w:pPr>
          </w:p>
        </w:tc>
      </w:tr>
      <w:tr w:rsidR="003D6B7A" w14:paraId="1017ED88"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E462BFB" w14:textId="174B9D9D" w:rsidR="003D6B7A" w:rsidRDefault="003D6B7A" w:rsidP="003D6B7A">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5122BE8" w14:textId="5B776C1C" w:rsidR="003D6B7A" w:rsidRDefault="00B65039" w:rsidP="003D6B7A">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752B1029" w14:textId="77777777" w:rsidR="003D6B7A" w:rsidRDefault="003D6B7A" w:rsidP="003D6B7A">
            <w:pPr>
              <w:pStyle w:val="TAL"/>
              <w:rPr>
                <w:rFonts w:cs="Arial"/>
                <w:szCs w:val="18"/>
              </w:rPr>
            </w:pPr>
          </w:p>
        </w:tc>
      </w:tr>
      <w:tr w:rsidR="003D6B7A" w14:paraId="728FAAED"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3F1F538" w14:textId="17D0CE67" w:rsidR="003D6B7A" w:rsidRDefault="003D6B7A" w:rsidP="003D6B7A">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3459378B" w14:textId="7F87B04B" w:rsidR="003D6B7A" w:rsidRDefault="00B65039" w:rsidP="003D6B7A">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5DB48CF0" w14:textId="77777777" w:rsidR="003D6B7A" w:rsidRDefault="003D6B7A" w:rsidP="003D6B7A">
            <w:pPr>
              <w:pStyle w:val="TAL"/>
              <w:rPr>
                <w:rFonts w:cs="Arial"/>
                <w:szCs w:val="18"/>
              </w:rPr>
            </w:pPr>
          </w:p>
        </w:tc>
      </w:tr>
      <w:tr w:rsidR="003D6B7A" w14:paraId="2CFA6A86"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6E195C03" w14:textId="30EDDEAC" w:rsidR="003D6B7A" w:rsidRDefault="003D6B7A" w:rsidP="003D6B7A">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DEBC344" w14:textId="78A8CDB3" w:rsidR="003D6B7A" w:rsidRDefault="00B65039" w:rsidP="003D6B7A">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38AF025D" w14:textId="77777777" w:rsidR="003D6B7A" w:rsidRDefault="003D6B7A" w:rsidP="003D6B7A">
            <w:pPr>
              <w:pStyle w:val="TAL"/>
              <w:rPr>
                <w:rFonts w:cs="Arial"/>
                <w:szCs w:val="18"/>
              </w:rPr>
            </w:pPr>
          </w:p>
        </w:tc>
      </w:tr>
      <w:tr w:rsidR="003D6B7A" w14:paraId="03DCFA70"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71BB588" w14:textId="5B124C46" w:rsidR="003D6B7A" w:rsidRDefault="003D6B7A" w:rsidP="003D6B7A">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0D0FFB80" w14:textId="0BC72565" w:rsidR="003D6B7A" w:rsidRDefault="00B65039" w:rsidP="003D6B7A">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9300FDA" w14:textId="77777777" w:rsidR="003D6B7A" w:rsidRDefault="003D6B7A" w:rsidP="003D6B7A">
            <w:pPr>
              <w:pStyle w:val="TAL"/>
              <w:rPr>
                <w:rFonts w:cs="Arial"/>
                <w:szCs w:val="18"/>
              </w:rPr>
            </w:pPr>
          </w:p>
        </w:tc>
      </w:tr>
      <w:tr w:rsidR="00ED3571" w14:paraId="27151C2F" w14:textId="77777777" w:rsidTr="009A63C8">
        <w:trPr>
          <w:jc w:val="center"/>
        </w:trPr>
        <w:tc>
          <w:tcPr>
            <w:tcW w:w="3768" w:type="dxa"/>
            <w:tcBorders>
              <w:top w:val="single" w:sz="4" w:space="0" w:color="auto"/>
              <w:left w:val="single" w:sz="4" w:space="0" w:color="auto"/>
              <w:bottom w:val="single" w:sz="4" w:space="0" w:color="auto"/>
              <w:right w:val="single" w:sz="4" w:space="0" w:color="auto"/>
            </w:tcBorders>
          </w:tcPr>
          <w:p w14:paraId="46CFC0DE" w14:textId="57E48167" w:rsidR="00ED3571" w:rsidRDefault="001D1911" w:rsidP="003D6B7A">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2B26CDEE" w14:textId="1B6CD8B6" w:rsidR="00ED3571" w:rsidRDefault="001D1911" w:rsidP="003D6B7A">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0AB6EFAB" w14:textId="77777777" w:rsidR="00ED3571" w:rsidRDefault="00ED3571" w:rsidP="003D6B7A">
            <w:pPr>
              <w:pStyle w:val="TAL"/>
              <w:rPr>
                <w:rFonts w:cs="Arial"/>
                <w:szCs w:val="18"/>
              </w:rPr>
            </w:pPr>
          </w:p>
        </w:tc>
      </w:tr>
    </w:tbl>
    <w:p w14:paraId="2EA0DB7E" w14:textId="77777777" w:rsidR="00FE2A57" w:rsidRDefault="00FE2A57" w:rsidP="000E6AC7"/>
    <w:p w14:paraId="6C114DF2" w14:textId="63E2F334" w:rsidR="00FE2A57" w:rsidRDefault="00FE2A57" w:rsidP="00FE2A57">
      <w:r>
        <w:t>T</w:t>
      </w:r>
      <w:r w:rsidRPr="009C4D60">
        <w:t xml:space="preserve">able </w:t>
      </w:r>
      <w:r>
        <w:t>6.1.6.1-2 specifies data types</w:t>
      </w:r>
      <w:r w:rsidRPr="009C4D60">
        <w:t xml:space="preserve"> </w:t>
      </w:r>
      <w:r>
        <w:t xml:space="preserve">re-used by </w:t>
      </w:r>
      <w:r w:rsidRPr="009C4D60">
        <w:t xml:space="preserve">the </w:t>
      </w:r>
      <w:r>
        <w:t>N</w:t>
      </w:r>
      <w:r w:rsidR="00AB50BD">
        <w:t>lm</w:t>
      </w:r>
      <w:r w:rsidRPr="00452A7E">
        <w:t>f</w:t>
      </w:r>
      <w:r w:rsidR="00D347D1">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B50BD">
        <w:t>lm</w:t>
      </w:r>
      <w:r w:rsidR="00C65FEC" w:rsidRPr="00452A7E">
        <w:t>f</w:t>
      </w:r>
      <w:r w:rsidRPr="009C4D60">
        <w:t xml:space="preserve"> </w:t>
      </w:r>
      <w:r>
        <w:t>service based interface.</w:t>
      </w:r>
      <w:r w:rsidRPr="009C4D60">
        <w:t xml:space="preserve"> </w:t>
      </w:r>
    </w:p>
    <w:p w14:paraId="6EE824F3" w14:textId="75BA33C1" w:rsidR="00FE2A57" w:rsidRPr="009C4D60" w:rsidRDefault="00FE2A57" w:rsidP="00FE2A57">
      <w:pPr>
        <w:pStyle w:val="TH"/>
      </w:pPr>
      <w:r w:rsidRPr="009C4D60">
        <w:t xml:space="preserve">Table </w:t>
      </w:r>
      <w:r>
        <w:t>6.1.6.1-2</w:t>
      </w:r>
      <w:r w:rsidRPr="009C4D60">
        <w:t xml:space="preserve">: </w:t>
      </w:r>
      <w:r>
        <w:t>N</w:t>
      </w:r>
      <w:r w:rsidR="00AB50BD">
        <w:t>lm</w:t>
      </w:r>
      <w:r w:rsidRPr="00452A7E">
        <w:t>f</w:t>
      </w:r>
      <w:r w:rsidR="00D347D1">
        <w:t>_Location</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FE2A57" w14:paraId="78DED7E1"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5ADE7364" w14:textId="77777777" w:rsidR="00FE2A57" w:rsidRPr="009A7B1D" w:rsidRDefault="00FE2A57" w:rsidP="006B43E0">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2FD9993" w14:textId="77777777" w:rsidR="00FE2A57" w:rsidRPr="009A7B1D" w:rsidRDefault="00FE2A57" w:rsidP="006B43E0">
            <w:pPr>
              <w:pStyle w:val="TAH"/>
            </w:pPr>
            <w:r w:rsidRPr="009A7B1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75F9527F" w14:textId="77777777" w:rsidR="00FE2A57" w:rsidRPr="009A7B1D" w:rsidRDefault="00FE2A57" w:rsidP="006B43E0">
            <w:pPr>
              <w:pStyle w:val="TAH"/>
            </w:pPr>
            <w:r w:rsidRPr="009A7B1D">
              <w:t>Comments</w:t>
            </w:r>
          </w:p>
        </w:tc>
      </w:tr>
      <w:tr w:rsidR="00FE2A57" w14:paraId="6F50041F"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180CDBC9" w14:textId="77777777" w:rsidR="00FE2A57" w:rsidRDefault="006D638A" w:rsidP="006B43E0">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40586A0A" w14:textId="77777777" w:rsidR="00FE2A57" w:rsidRDefault="006D638A"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1AE8C811" w14:textId="77777777" w:rsidR="00FE2A57" w:rsidRDefault="00FE2A57" w:rsidP="006B43E0">
            <w:pPr>
              <w:pStyle w:val="TAL"/>
              <w:rPr>
                <w:rFonts w:cs="Arial"/>
                <w:szCs w:val="18"/>
              </w:rPr>
            </w:pPr>
          </w:p>
        </w:tc>
      </w:tr>
      <w:tr w:rsidR="006D638A" w14:paraId="4A7402E9"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6BBB1232" w14:textId="77777777" w:rsidR="006D638A" w:rsidRDefault="006D638A" w:rsidP="006B43E0">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02B5E89A" w14:textId="77777777" w:rsidR="006D638A" w:rsidRDefault="006D638A"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17A906BB" w14:textId="77777777" w:rsidR="006D638A" w:rsidRDefault="006D638A" w:rsidP="006B43E0">
            <w:pPr>
              <w:pStyle w:val="TAL"/>
              <w:rPr>
                <w:rFonts w:cs="Arial"/>
                <w:szCs w:val="18"/>
              </w:rPr>
            </w:pPr>
          </w:p>
        </w:tc>
      </w:tr>
      <w:tr w:rsidR="006D638A" w14:paraId="79C86917"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5FA0805B" w14:textId="77777777" w:rsidR="006D638A" w:rsidRDefault="006D638A" w:rsidP="006B43E0">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2B69097D" w14:textId="77777777" w:rsidR="006D638A" w:rsidRDefault="006D638A"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779DBF7F" w14:textId="77777777" w:rsidR="006D638A" w:rsidRDefault="006D638A" w:rsidP="006B43E0">
            <w:pPr>
              <w:pStyle w:val="TAL"/>
              <w:rPr>
                <w:rFonts w:cs="Arial"/>
                <w:szCs w:val="18"/>
              </w:rPr>
            </w:pPr>
          </w:p>
        </w:tc>
      </w:tr>
      <w:tr w:rsidR="006D638A" w14:paraId="193D6EC0"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18747E3C" w14:textId="77777777" w:rsidR="006D638A" w:rsidRDefault="006D638A" w:rsidP="006B43E0">
            <w:pPr>
              <w:pStyle w:val="TAL"/>
            </w:pPr>
            <w:r>
              <w:t>Ecgi</w:t>
            </w:r>
          </w:p>
        </w:tc>
        <w:tc>
          <w:tcPr>
            <w:tcW w:w="1747" w:type="dxa"/>
            <w:tcBorders>
              <w:top w:val="single" w:sz="4" w:space="0" w:color="auto"/>
              <w:left w:val="single" w:sz="4" w:space="0" w:color="auto"/>
              <w:bottom w:val="single" w:sz="4" w:space="0" w:color="auto"/>
              <w:right w:val="single" w:sz="4" w:space="0" w:color="auto"/>
            </w:tcBorders>
          </w:tcPr>
          <w:p w14:paraId="481B8668" w14:textId="77777777" w:rsidR="006D638A" w:rsidRDefault="006D638A"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63002FFA" w14:textId="77777777" w:rsidR="006D638A" w:rsidRDefault="006D638A" w:rsidP="006B43E0">
            <w:pPr>
              <w:pStyle w:val="TAL"/>
              <w:rPr>
                <w:rFonts w:cs="Arial"/>
                <w:szCs w:val="18"/>
              </w:rPr>
            </w:pPr>
          </w:p>
        </w:tc>
      </w:tr>
      <w:tr w:rsidR="006D638A" w14:paraId="65282D48"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64CE88ED" w14:textId="77777777" w:rsidR="006D638A" w:rsidRDefault="006D638A" w:rsidP="006B43E0">
            <w:pPr>
              <w:pStyle w:val="TAL"/>
            </w:pPr>
            <w:r>
              <w:t>Ncgi</w:t>
            </w:r>
          </w:p>
        </w:tc>
        <w:tc>
          <w:tcPr>
            <w:tcW w:w="1747" w:type="dxa"/>
            <w:tcBorders>
              <w:top w:val="single" w:sz="4" w:space="0" w:color="auto"/>
              <w:left w:val="single" w:sz="4" w:space="0" w:color="auto"/>
              <w:bottom w:val="single" w:sz="4" w:space="0" w:color="auto"/>
              <w:right w:val="single" w:sz="4" w:space="0" w:color="auto"/>
            </w:tcBorders>
          </w:tcPr>
          <w:p w14:paraId="6267C962" w14:textId="77777777" w:rsidR="006D638A" w:rsidRDefault="006D638A"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42A593E9" w14:textId="77777777" w:rsidR="006D638A" w:rsidRDefault="006D638A" w:rsidP="006B43E0">
            <w:pPr>
              <w:pStyle w:val="TAL"/>
              <w:rPr>
                <w:rFonts w:cs="Arial"/>
                <w:szCs w:val="18"/>
              </w:rPr>
            </w:pPr>
          </w:p>
        </w:tc>
      </w:tr>
      <w:tr w:rsidR="0052478C" w14:paraId="4C32E3CA"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515E029D" w14:textId="77777777" w:rsidR="0052478C" w:rsidRDefault="0052478C" w:rsidP="006B43E0">
            <w:pPr>
              <w:pStyle w:val="TAL"/>
            </w:pPr>
            <w:r>
              <w:t>NfInstanceId</w:t>
            </w:r>
          </w:p>
        </w:tc>
        <w:tc>
          <w:tcPr>
            <w:tcW w:w="1747" w:type="dxa"/>
            <w:tcBorders>
              <w:top w:val="single" w:sz="4" w:space="0" w:color="auto"/>
              <w:left w:val="single" w:sz="4" w:space="0" w:color="auto"/>
              <w:bottom w:val="single" w:sz="4" w:space="0" w:color="auto"/>
              <w:right w:val="single" w:sz="4" w:space="0" w:color="auto"/>
            </w:tcBorders>
          </w:tcPr>
          <w:p w14:paraId="1E972A9D" w14:textId="77777777" w:rsidR="0052478C" w:rsidRPr="00DA7E50" w:rsidRDefault="0052478C" w:rsidP="006B43E0">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284A79E4" w14:textId="77777777" w:rsidR="0052478C" w:rsidRDefault="0052478C" w:rsidP="006B43E0">
            <w:pPr>
              <w:pStyle w:val="TAL"/>
              <w:rPr>
                <w:rFonts w:cs="Arial"/>
                <w:szCs w:val="18"/>
              </w:rPr>
            </w:pPr>
          </w:p>
        </w:tc>
      </w:tr>
      <w:tr w:rsidR="009018EC" w14:paraId="66243227"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5BE3318E" w14:textId="22647DC9" w:rsidR="009018EC" w:rsidRDefault="009018EC" w:rsidP="009018EC">
            <w:pPr>
              <w:pStyle w:val="TAL"/>
            </w:pPr>
            <w:r w:rsidRPr="003B2883">
              <w:t>Uri</w:t>
            </w:r>
          </w:p>
        </w:tc>
        <w:tc>
          <w:tcPr>
            <w:tcW w:w="1747" w:type="dxa"/>
            <w:tcBorders>
              <w:top w:val="single" w:sz="4" w:space="0" w:color="auto"/>
              <w:left w:val="single" w:sz="4" w:space="0" w:color="auto"/>
              <w:bottom w:val="single" w:sz="4" w:space="0" w:color="auto"/>
              <w:right w:val="single" w:sz="4" w:space="0" w:color="auto"/>
            </w:tcBorders>
          </w:tcPr>
          <w:p w14:paraId="35F0F59D" w14:textId="043A48FD" w:rsidR="009018EC" w:rsidRPr="00DA7E50" w:rsidRDefault="009018EC" w:rsidP="009018EC">
            <w:pPr>
              <w:pStyle w:val="TAL"/>
            </w:pPr>
            <w:r w:rsidRPr="003B2883">
              <w:t>3GPP TS 29.571 </w:t>
            </w:r>
            <w:r w:rsidRPr="003B2883">
              <w:rPr>
                <w:lang w:val="en-US" w:eastAsia="zh-CN"/>
              </w:rPr>
              <w:t>[</w:t>
            </w:r>
            <w:r>
              <w:rPr>
                <w:lang w:val="en-US" w:eastAsia="zh-CN"/>
              </w:rPr>
              <w:t>8</w:t>
            </w:r>
            <w:r w:rsidRPr="003B2883">
              <w:rPr>
                <w:lang w:val="en-US" w:eastAsia="zh-CN"/>
              </w:rPr>
              <w:t>]</w:t>
            </w:r>
          </w:p>
        </w:tc>
        <w:tc>
          <w:tcPr>
            <w:tcW w:w="5400" w:type="dxa"/>
            <w:tcBorders>
              <w:top w:val="single" w:sz="4" w:space="0" w:color="auto"/>
              <w:left w:val="single" w:sz="4" w:space="0" w:color="auto"/>
              <w:bottom w:val="single" w:sz="4" w:space="0" w:color="auto"/>
              <w:right w:val="single" w:sz="4" w:space="0" w:color="auto"/>
            </w:tcBorders>
          </w:tcPr>
          <w:p w14:paraId="780B5762" w14:textId="77777777" w:rsidR="009018EC" w:rsidRDefault="009018EC" w:rsidP="009018EC">
            <w:pPr>
              <w:pStyle w:val="TAL"/>
              <w:rPr>
                <w:rFonts w:cs="Arial"/>
                <w:szCs w:val="18"/>
              </w:rPr>
            </w:pPr>
          </w:p>
        </w:tc>
      </w:tr>
      <w:tr w:rsidR="009018EC" w14:paraId="0C39FB74" w14:textId="77777777" w:rsidTr="009018EC">
        <w:trPr>
          <w:jc w:val="center"/>
        </w:trPr>
        <w:tc>
          <w:tcPr>
            <w:tcW w:w="2027" w:type="dxa"/>
            <w:tcBorders>
              <w:top w:val="single" w:sz="4" w:space="0" w:color="auto"/>
              <w:left w:val="single" w:sz="4" w:space="0" w:color="auto"/>
              <w:bottom w:val="single" w:sz="4" w:space="0" w:color="auto"/>
              <w:right w:val="single" w:sz="4" w:space="0" w:color="auto"/>
            </w:tcBorders>
          </w:tcPr>
          <w:p w14:paraId="33ED2CCD" w14:textId="4B0EB188" w:rsidR="009018EC" w:rsidRDefault="009018EC" w:rsidP="009018EC">
            <w:pPr>
              <w:pStyle w:val="TAL"/>
            </w:pPr>
            <w:r>
              <w:t>RefToBinaryData</w:t>
            </w:r>
          </w:p>
        </w:tc>
        <w:tc>
          <w:tcPr>
            <w:tcW w:w="1747" w:type="dxa"/>
            <w:tcBorders>
              <w:top w:val="single" w:sz="4" w:space="0" w:color="auto"/>
              <w:left w:val="single" w:sz="4" w:space="0" w:color="auto"/>
              <w:bottom w:val="single" w:sz="4" w:space="0" w:color="auto"/>
              <w:right w:val="single" w:sz="4" w:space="0" w:color="auto"/>
            </w:tcBorders>
          </w:tcPr>
          <w:p w14:paraId="2CDC88FE" w14:textId="0DBD7AE9" w:rsidR="009018EC" w:rsidRPr="00DA7E50" w:rsidRDefault="009018EC" w:rsidP="009018EC">
            <w:pPr>
              <w:pStyle w:val="TAL"/>
            </w:pPr>
            <w:r>
              <w:t>3GPP</w:t>
            </w:r>
            <w:r>
              <w:rPr>
                <w:lang w:eastAsia="zh-CN"/>
              </w:rPr>
              <w:t> </w:t>
            </w:r>
            <w:r>
              <w:t>TS</w:t>
            </w:r>
            <w:r>
              <w:rPr>
                <w:lang w:eastAsia="zh-CN"/>
              </w:rPr>
              <w:t> </w:t>
            </w:r>
            <w:r>
              <w:t>29.571</w:t>
            </w:r>
            <w:r>
              <w:rPr>
                <w:lang w:eastAsia="zh-CN"/>
              </w:rPr>
              <w:t> </w:t>
            </w:r>
            <w:r>
              <w:t>[8]</w:t>
            </w:r>
          </w:p>
        </w:tc>
        <w:tc>
          <w:tcPr>
            <w:tcW w:w="5400" w:type="dxa"/>
            <w:tcBorders>
              <w:top w:val="single" w:sz="4" w:space="0" w:color="auto"/>
              <w:left w:val="single" w:sz="4" w:space="0" w:color="auto"/>
              <w:bottom w:val="single" w:sz="4" w:space="0" w:color="auto"/>
              <w:right w:val="single" w:sz="4" w:space="0" w:color="auto"/>
            </w:tcBorders>
          </w:tcPr>
          <w:p w14:paraId="23804DEB" w14:textId="77777777" w:rsidR="009018EC" w:rsidRDefault="009018EC" w:rsidP="009018EC">
            <w:pPr>
              <w:pStyle w:val="TAL"/>
              <w:rPr>
                <w:rFonts w:cs="Arial"/>
                <w:szCs w:val="18"/>
              </w:rPr>
            </w:pPr>
          </w:p>
        </w:tc>
      </w:tr>
    </w:tbl>
    <w:p w14:paraId="57598C8E" w14:textId="77777777" w:rsidR="00FE2A57" w:rsidRDefault="00FE2A57" w:rsidP="000E6AC7"/>
    <w:p w14:paraId="21720B10" w14:textId="77777777" w:rsidR="00822C4D" w:rsidRDefault="00822C4D" w:rsidP="00822C4D">
      <w:pPr>
        <w:pStyle w:val="Heading4"/>
        <w:rPr>
          <w:lang w:val="en-US"/>
        </w:rPr>
      </w:pPr>
      <w:bookmarkStart w:id="191" w:name="_Toc20150381"/>
      <w:bookmarkStart w:id="192" w:name="_Toc25168628"/>
      <w:bookmarkStart w:id="193" w:name="_Toc275930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
      <w:bookmarkEnd w:id="192"/>
      <w:bookmarkEnd w:id="193"/>
    </w:p>
    <w:p w14:paraId="2F1F38BC" w14:textId="77777777" w:rsidR="00822C4D" w:rsidRDefault="00822C4D" w:rsidP="00822C4D">
      <w:pPr>
        <w:pStyle w:val="Heading5"/>
      </w:pPr>
      <w:bookmarkStart w:id="194" w:name="_Toc20150382"/>
      <w:bookmarkStart w:id="195" w:name="_Toc25168629"/>
      <w:bookmarkStart w:id="196" w:name="_Toc27593048"/>
      <w:r>
        <w:t>6.1.6.2.1</w:t>
      </w:r>
      <w:r>
        <w:tab/>
        <w:t>Introduction</w:t>
      </w:r>
      <w:bookmarkEnd w:id="194"/>
      <w:bookmarkEnd w:id="195"/>
      <w:bookmarkEnd w:id="196"/>
    </w:p>
    <w:p w14:paraId="5BD0488E" w14:textId="01F15FBF" w:rsidR="00B12B0E" w:rsidRDefault="00B12B0E" w:rsidP="00B12B0E">
      <w:r>
        <w:t xml:space="preserve">This </w:t>
      </w:r>
      <w:r w:rsidR="00416D1B">
        <w:t>clause</w:t>
      </w:r>
      <w:r>
        <w:t xml:space="preserve"> defines the structures to be used in resource representations. </w:t>
      </w:r>
    </w:p>
    <w:p w14:paraId="607C5BA2" w14:textId="77777777" w:rsidR="00822C4D" w:rsidRDefault="00822C4D" w:rsidP="00822C4D">
      <w:pPr>
        <w:pStyle w:val="Heading5"/>
      </w:pPr>
      <w:bookmarkStart w:id="197" w:name="_Toc20150383"/>
      <w:bookmarkStart w:id="198" w:name="_Toc25168630"/>
      <w:bookmarkStart w:id="199" w:name="_Toc27593049"/>
      <w:r>
        <w:lastRenderedPageBreak/>
        <w:t>6.1.6.2.2</w:t>
      </w:r>
      <w:r>
        <w:tab/>
        <w:t>Type</w:t>
      </w:r>
      <w:r w:rsidR="00FE2A57">
        <w:t>:</w:t>
      </w:r>
      <w:r>
        <w:t xml:space="preserve"> </w:t>
      </w:r>
      <w:r w:rsidR="00B12B0E">
        <w:t>InputData</w:t>
      </w:r>
      <w:bookmarkEnd w:id="197"/>
      <w:bookmarkEnd w:id="198"/>
      <w:bookmarkEnd w:id="199"/>
    </w:p>
    <w:p w14:paraId="1DD42CD9" w14:textId="77777777" w:rsidR="00822C4D" w:rsidRDefault="00822C4D" w:rsidP="00822C4D">
      <w:pPr>
        <w:pStyle w:val="TH"/>
      </w:pPr>
      <w:r>
        <w:rPr>
          <w:noProof/>
        </w:rPr>
        <w:t>Table </w:t>
      </w:r>
      <w:r>
        <w:t xml:space="preserve">6.1.6.2.2-1: </w:t>
      </w:r>
      <w:r>
        <w:rPr>
          <w:noProof/>
        </w:rPr>
        <w:t xml:space="preserve">Definition of type </w:t>
      </w:r>
      <w:r w:rsidR="00B12B0E">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822C4D" w:rsidRPr="00FD48E5" w14:paraId="0D784ADE"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92FE2" w14:textId="77777777" w:rsidR="00822C4D" w:rsidRDefault="00822C4D" w:rsidP="002036E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3EF401" w14:textId="77777777" w:rsidR="00822C4D" w:rsidRDefault="00822C4D" w:rsidP="002036E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E238A6D" w14:textId="77777777" w:rsidR="00822C4D" w:rsidRPr="007277D4" w:rsidRDefault="00822C4D" w:rsidP="00822C4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4825D0D" w14:textId="77777777" w:rsidR="00822C4D" w:rsidRDefault="00822C4D" w:rsidP="002036ED">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8389350" w14:textId="77777777" w:rsidR="00822C4D" w:rsidRDefault="00822C4D" w:rsidP="002036ED">
            <w:pPr>
              <w:pStyle w:val="TAH"/>
              <w:rPr>
                <w:rFonts w:cs="Arial"/>
                <w:szCs w:val="18"/>
              </w:rPr>
            </w:pPr>
            <w:r>
              <w:rPr>
                <w:rFonts w:cs="Arial"/>
                <w:szCs w:val="18"/>
              </w:rPr>
              <w:t>Description</w:t>
            </w:r>
          </w:p>
        </w:tc>
      </w:tr>
      <w:tr w:rsidR="00822C4D" w:rsidRPr="00FD48E5" w14:paraId="18E59E8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ADCE237" w14:textId="77777777" w:rsidR="00822C4D" w:rsidRDefault="00B12B0E" w:rsidP="002036ED">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66DF4154" w14:textId="77777777" w:rsidR="00822C4D" w:rsidRDefault="004D2C82" w:rsidP="002036ED">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1DDA1C31"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785420"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401EAD" w14:textId="77777777" w:rsidR="00822C4D" w:rsidRDefault="00822C4D" w:rsidP="002036ED">
            <w:pPr>
              <w:pStyle w:val="TAL"/>
              <w:rPr>
                <w:rFonts w:cs="Arial"/>
                <w:szCs w:val="18"/>
              </w:rPr>
            </w:pPr>
          </w:p>
        </w:tc>
      </w:tr>
      <w:tr w:rsidR="00822C4D" w:rsidRPr="00FD48E5" w14:paraId="4FAE083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BFF660D" w14:textId="77777777" w:rsidR="00822C4D" w:rsidRDefault="00B12B0E" w:rsidP="002036ED">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4FFAE5BA" w14:textId="77777777" w:rsidR="00822C4D" w:rsidRDefault="004D2C82" w:rsidP="002036ED">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74BE4B6" w14:textId="77777777" w:rsidR="00822C4D"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9219A5" w14:textId="77777777" w:rsidR="00822C4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EEAEA0" w14:textId="77777777" w:rsidR="00822C4D" w:rsidRDefault="00822C4D" w:rsidP="002036ED">
            <w:pPr>
              <w:pStyle w:val="TAL"/>
              <w:rPr>
                <w:rFonts w:cs="Arial"/>
                <w:szCs w:val="18"/>
              </w:rPr>
            </w:pPr>
          </w:p>
        </w:tc>
      </w:tr>
      <w:tr w:rsidR="0052478C" w:rsidRPr="00FD48E5" w14:paraId="4E606DE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27EFD60" w14:textId="77777777" w:rsidR="0052478C" w:rsidRDefault="0052478C" w:rsidP="002036ED">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3CCB3753" w14:textId="77777777" w:rsidR="0052478C" w:rsidRDefault="0052478C" w:rsidP="002036ED">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5B1630C2" w14:textId="77777777" w:rsidR="0052478C" w:rsidRDefault="0052478C"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5978DC" w14:textId="77777777" w:rsidR="0052478C" w:rsidRDefault="0052478C"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C7E8FD2" w14:textId="77777777" w:rsidR="0052478C" w:rsidRDefault="0052478C" w:rsidP="002036ED">
            <w:pPr>
              <w:pStyle w:val="TAL"/>
              <w:rPr>
                <w:rFonts w:cs="Arial"/>
                <w:szCs w:val="18"/>
              </w:rPr>
            </w:pPr>
            <w:r>
              <w:rPr>
                <w:rFonts w:cs="Arial"/>
                <w:szCs w:val="18"/>
              </w:rPr>
              <w:t>Indicates the AMF Instance serving the UE. LMF shall use the AMF Instance to forward LCS related N1/N2 messages to the UE/RAN.</w:t>
            </w:r>
          </w:p>
        </w:tc>
      </w:tr>
      <w:tr w:rsidR="00B12B0E" w:rsidRPr="00FD48E5" w14:paraId="17C16B97"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4648E61" w14:textId="77777777" w:rsidR="00B12B0E" w:rsidRDefault="00B12B0E" w:rsidP="002036ED">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00B7152E" w14:textId="77777777" w:rsidR="00B12B0E" w:rsidRDefault="004D2C82" w:rsidP="002036ED">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0AB43572"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72FE94" w14:textId="77777777" w:rsidR="00B12B0E"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9D4087" w14:textId="77777777" w:rsidR="00B12B0E" w:rsidRDefault="00B12B0E" w:rsidP="002036ED">
            <w:pPr>
              <w:pStyle w:val="TAL"/>
              <w:rPr>
                <w:rFonts w:cs="Arial"/>
                <w:szCs w:val="18"/>
              </w:rPr>
            </w:pPr>
          </w:p>
        </w:tc>
      </w:tr>
      <w:tr w:rsidR="00B12B0E" w:rsidRPr="00FD48E5" w14:paraId="5FEBCB01"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2492C96" w14:textId="77777777" w:rsidR="00B12B0E" w:rsidRDefault="00B12B0E" w:rsidP="002036ED">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C406130" w14:textId="77777777" w:rsidR="00B12B0E" w:rsidRDefault="0052478C" w:rsidP="002036ED">
            <w:pPr>
              <w:pStyle w:val="TAL"/>
            </w:pPr>
            <w:r>
              <w:t>array(</w:t>
            </w:r>
            <w:r w:rsidR="004D2C82">
              <w:t>SupportedGADShapes</w:t>
            </w:r>
            <w:r>
              <w:t>)</w:t>
            </w:r>
          </w:p>
        </w:tc>
        <w:tc>
          <w:tcPr>
            <w:tcW w:w="378" w:type="dxa"/>
            <w:tcBorders>
              <w:top w:val="single" w:sz="4" w:space="0" w:color="auto"/>
              <w:left w:val="single" w:sz="4" w:space="0" w:color="auto"/>
              <w:bottom w:val="single" w:sz="4" w:space="0" w:color="auto"/>
              <w:right w:val="single" w:sz="4" w:space="0" w:color="auto"/>
            </w:tcBorders>
          </w:tcPr>
          <w:p w14:paraId="4CDD6174" w14:textId="77777777" w:rsidR="00B12B0E" w:rsidRDefault="004D2C82"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F07216" w14:textId="77777777" w:rsidR="00B12B0E" w:rsidRDefault="000344BD" w:rsidP="002036ED">
            <w:pPr>
              <w:pStyle w:val="TAL"/>
            </w:pPr>
            <w:r>
              <w:t>1</w:t>
            </w:r>
            <w:r w:rsidR="0052478C">
              <w:t>..N</w:t>
            </w:r>
          </w:p>
        </w:tc>
        <w:tc>
          <w:tcPr>
            <w:tcW w:w="4032" w:type="dxa"/>
            <w:tcBorders>
              <w:top w:val="single" w:sz="4" w:space="0" w:color="auto"/>
              <w:left w:val="single" w:sz="4" w:space="0" w:color="auto"/>
              <w:bottom w:val="single" w:sz="4" w:space="0" w:color="auto"/>
              <w:right w:val="single" w:sz="4" w:space="0" w:color="auto"/>
            </w:tcBorders>
          </w:tcPr>
          <w:p w14:paraId="1A5592C2" w14:textId="77777777" w:rsidR="00B12B0E" w:rsidRDefault="00B12B0E" w:rsidP="002036ED">
            <w:pPr>
              <w:pStyle w:val="TAL"/>
              <w:rPr>
                <w:rFonts w:cs="Arial"/>
                <w:szCs w:val="18"/>
              </w:rPr>
            </w:pPr>
          </w:p>
        </w:tc>
      </w:tr>
      <w:tr w:rsidR="006D638A" w:rsidRPr="00FD48E5" w14:paraId="648D1CE6"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73D7DDD8" w14:textId="77777777" w:rsidR="006D638A" w:rsidRDefault="006D638A" w:rsidP="002036ED">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B66AAAB" w14:textId="77777777" w:rsidR="006D638A" w:rsidRDefault="000344BD" w:rsidP="002036ED">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6CAE3E0E"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8F9A6A"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23D41C" w14:textId="77777777" w:rsidR="006D638A" w:rsidRDefault="006D638A" w:rsidP="002036ED">
            <w:pPr>
              <w:pStyle w:val="TAL"/>
              <w:rPr>
                <w:rFonts w:cs="Arial"/>
                <w:szCs w:val="18"/>
              </w:rPr>
            </w:pPr>
          </w:p>
        </w:tc>
      </w:tr>
      <w:tr w:rsidR="006D638A" w:rsidRPr="00FD48E5" w14:paraId="021C231C"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49A7E85" w14:textId="77777777" w:rsidR="006D638A" w:rsidRDefault="006D638A" w:rsidP="002036ED">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05F47B6D" w14:textId="77777777" w:rsidR="006D638A" w:rsidRDefault="000344BD" w:rsidP="002036ED">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F2FC68A"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E0499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574EFB0" w14:textId="77777777" w:rsidR="006D638A" w:rsidRDefault="006D638A" w:rsidP="002036ED">
            <w:pPr>
              <w:pStyle w:val="TAL"/>
              <w:rPr>
                <w:rFonts w:cs="Arial"/>
                <w:szCs w:val="18"/>
              </w:rPr>
            </w:pPr>
          </w:p>
        </w:tc>
      </w:tr>
      <w:tr w:rsidR="006D638A" w:rsidRPr="00FD48E5" w14:paraId="11862BF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0C7B996E" w14:textId="77777777" w:rsidR="006D638A" w:rsidRDefault="006D638A" w:rsidP="002036ED">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CB9C389" w14:textId="77777777" w:rsidR="006D638A" w:rsidRDefault="000344BD" w:rsidP="002036ED">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D8F66E7"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16B9E7D"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BCA8C" w14:textId="77777777" w:rsidR="006D638A" w:rsidRDefault="006D638A" w:rsidP="002036ED">
            <w:pPr>
              <w:pStyle w:val="TAL"/>
              <w:rPr>
                <w:rFonts w:cs="Arial"/>
                <w:szCs w:val="18"/>
              </w:rPr>
            </w:pPr>
          </w:p>
        </w:tc>
      </w:tr>
      <w:tr w:rsidR="006D638A" w:rsidRPr="00FD48E5" w14:paraId="64726FAD"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35240B1" w14:textId="77777777" w:rsidR="006D638A" w:rsidRDefault="006D638A" w:rsidP="002036ED">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6588BC33" w14:textId="77777777" w:rsidR="006D638A" w:rsidRDefault="000344BD" w:rsidP="002036ED">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9A8D648"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315541"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A09B4C" w14:textId="77777777" w:rsidR="006D638A" w:rsidRDefault="004905D0" w:rsidP="002036ED">
            <w:pPr>
              <w:pStyle w:val="TAL"/>
              <w:rPr>
                <w:rFonts w:cs="Arial"/>
                <w:szCs w:val="18"/>
              </w:rPr>
            </w:pPr>
            <w:r>
              <w:rPr>
                <w:rFonts w:cs="Arial"/>
                <w:szCs w:val="18"/>
              </w:rPr>
              <w:t>When present, this IE shall indicate the identifier of the E-UTRAN cell serving the UE. (NOTE 2)</w:t>
            </w:r>
          </w:p>
        </w:tc>
      </w:tr>
      <w:tr w:rsidR="006D638A" w:rsidRPr="00FD48E5" w14:paraId="09C1D40A"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5331B1D" w14:textId="77777777" w:rsidR="006D638A" w:rsidRDefault="006D638A" w:rsidP="002036ED">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64A3E426" w14:textId="77777777" w:rsidR="006D638A" w:rsidRDefault="000344BD" w:rsidP="002036ED">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E7483FB" w14:textId="77777777" w:rsidR="006D638A"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F82FE4" w14:textId="77777777" w:rsidR="006D638A"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A52137A" w14:textId="77777777" w:rsidR="006D638A" w:rsidRDefault="004905D0" w:rsidP="002036ED">
            <w:pPr>
              <w:pStyle w:val="TAL"/>
              <w:rPr>
                <w:rFonts w:cs="Arial"/>
                <w:szCs w:val="18"/>
              </w:rPr>
            </w:pPr>
            <w:r>
              <w:rPr>
                <w:rFonts w:cs="Arial"/>
                <w:szCs w:val="18"/>
              </w:rPr>
              <w:t>When present, this IE shall indicate the identifier of the NR cell serving the UE. (NOTE 2)</w:t>
            </w:r>
          </w:p>
        </w:tc>
      </w:tr>
      <w:tr w:rsidR="000344BD" w:rsidRPr="00FD48E5" w14:paraId="43555980"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BF03742" w14:textId="77777777" w:rsidR="000344BD" w:rsidRDefault="000344BD" w:rsidP="002036ED">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7984BE95" w14:textId="77777777" w:rsidR="000344BD" w:rsidRDefault="000344BD" w:rsidP="002036ED">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49051A3"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98CFA0"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4621F3F" w14:textId="77777777" w:rsidR="000344BD" w:rsidRDefault="000344BD" w:rsidP="002036ED">
            <w:pPr>
              <w:pStyle w:val="TAL"/>
              <w:rPr>
                <w:rFonts w:cs="Arial"/>
                <w:szCs w:val="18"/>
              </w:rPr>
            </w:pPr>
          </w:p>
        </w:tc>
      </w:tr>
      <w:tr w:rsidR="000344BD" w:rsidRPr="00FD48E5" w14:paraId="6EBE3DC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C576462" w14:textId="77777777" w:rsidR="000344BD" w:rsidRDefault="000344BD" w:rsidP="002036ED">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7FB2D81E" w14:textId="77777777" w:rsidR="000344BD" w:rsidRDefault="000344BD" w:rsidP="002036ED">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0B19F2E9" w14:textId="77777777" w:rsidR="000344BD" w:rsidRDefault="000344BD" w:rsidP="00822C4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D88796E" w14:textId="77777777" w:rsidR="000344BD" w:rsidRDefault="000344BD" w:rsidP="002036E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A77847" w14:textId="77777777" w:rsidR="000344BD" w:rsidRDefault="000344BD" w:rsidP="002036ED">
            <w:pPr>
              <w:pStyle w:val="TAL"/>
              <w:rPr>
                <w:rFonts w:cs="Arial"/>
                <w:szCs w:val="18"/>
              </w:rPr>
            </w:pPr>
          </w:p>
        </w:tc>
      </w:tr>
      <w:tr w:rsidR="00F2071B" w:rsidRPr="00FD48E5" w14:paraId="13B91175"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5454CD94" w14:textId="263CAE46" w:rsidR="00F2071B" w:rsidRDefault="00F2071B" w:rsidP="00F2071B">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545F986E" w14:textId="00F67239" w:rsidR="00F2071B" w:rsidRDefault="00F2071B" w:rsidP="00F2071B">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267A2DA" w14:textId="0988B06E" w:rsidR="00F2071B" w:rsidRDefault="00F2071B" w:rsidP="00F2071B">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DF7ECF" w14:textId="5BE51685" w:rsidR="00F2071B" w:rsidRDefault="00F2071B" w:rsidP="00F2071B">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10772E" w14:textId="7E9DD83F" w:rsidR="00F2071B" w:rsidRDefault="00F2071B" w:rsidP="00F2071B">
            <w:pPr>
              <w:pStyle w:val="TAL"/>
              <w:rPr>
                <w:rFonts w:cs="Arial"/>
                <w:szCs w:val="18"/>
              </w:rPr>
            </w:pPr>
            <w:r>
              <w:rPr>
                <w:rFonts w:cs="Arial"/>
                <w:szCs w:val="18"/>
              </w:rPr>
              <w:t>When present, this IE shall indicate the LCS capability supported by the UE.</w:t>
            </w:r>
          </w:p>
        </w:tc>
      </w:tr>
      <w:tr w:rsidR="00562827" w:rsidRPr="00FD48E5" w14:paraId="4156170A"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6D15172" w14:textId="7EF016F4" w:rsidR="00562827" w:rsidRDefault="00562827" w:rsidP="00562827">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772E4938" w14:textId="5BAD7F08" w:rsidR="00562827" w:rsidRPr="007F4DE4" w:rsidRDefault="00562827" w:rsidP="00562827">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45BBDC22" w14:textId="29EF416E" w:rsidR="00562827" w:rsidRDefault="00562827" w:rsidP="0056282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F8E8AE" w14:textId="5AADE589" w:rsidR="00562827" w:rsidRDefault="00562827" w:rsidP="0056282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033D5E" w14:textId="5C4BAB09" w:rsidR="00562827" w:rsidRDefault="00562827" w:rsidP="00562827">
            <w:pPr>
              <w:pStyle w:val="TAL"/>
              <w:rPr>
                <w:rFonts w:cs="Arial"/>
                <w:szCs w:val="18"/>
              </w:rPr>
            </w:pPr>
            <w:r>
              <w:rPr>
                <w:rFonts w:cs="Arial"/>
                <w:szCs w:val="18"/>
              </w:rPr>
              <w:t>The LCS service type</w:t>
            </w:r>
          </w:p>
        </w:tc>
      </w:tr>
      <w:tr w:rsidR="00E71A3D" w:rsidRPr="00FD48E5" w14:paraId="2D7A737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6EA2B49D" w14:textId="7AC5894D" w:rsidR="00E71A3D" w:rsidRDefault="00E71A3D" w:rsidP="00E71A3D">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72F7E34B" w14:textId="07314C7B" w:rsidR="00E71A3D" w:rsidRDefault="00E71A3D" w:rsidP="00E71A3D">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2AD7A29E" w14:textId="094FC7C1" w:rsidR="00E71A3D" w:rsidRDefault="00E71A3D" w:rsidP="00E71A3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86504E" w14:textId="54AEEC03"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4C39010" w14:textId="55A11212" w:rsidR="00E71A3D" w:rsidRDefault="00E71A3D" w:rsidP="00E71A3D">
            <w:pPr>
              <w:pStyle w:val="TAL"/>
              <w:rPr>
                <w:rFonts w:cs="Arial"/>
                <w:szCs w:val="18"/>
              </w:rPr>
            </w:pPr>
            <w:r>
              <w:rPr>
                <w:rFonts w:cs="Arial"/>
                <w:szCs w:val="18"/>
              </w:rPr>
              <w:t>The type of LDR</w:t>
            </w:r>
          </w:p>
        </w:tc>
      </w:tr>
      <w:tr w:rsidR="00E71A3D" w:rsidRPr="00FD48E5" w14:paraId="2289CA9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C627F54" w14:textId="1F3F145B" w:rsidR="00E71A3D" w:rsidRDefault="00E71A3D" w:rsidP="00E71A3D">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9BB85DF" w14:textId="51FCBC67" w:rsidR="00E71A3D" w:rsidRDefault="00E71A3D" w:rsidP="00E71A3D">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A0B7303" w14:textId="67D490FC" w:rsidR="00E71A3D" w:rsidRDefault="00E71A3D" w:rsidP="00E71A3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447FA01" w14:textId="60CAFE05"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4ECFE2" w14:textId="667FE3ED" w:rsidR="00E71A3D" w:rsidRDefault="00E71A3D" w:rsidP="00E71A3D">
            <w:pPr>
              <w:pStyle w:val="TAL"/>
              <w:rPr>
                <w:rFonts w:cs="Arial"/>
                <w:szCs w:val="18"/>
              </w:rPr>
            </w:pPr>
            <w:r>
              <w:rPr>
                <w:rFonts w:cs="Arial"/>
                <w:szCs w:val="18"/>
              </w:rPr>
              <w:t>Callback URI of the H-GMLC</w:t>
            </w:r>
          </w:p>
        </w:tc>
      </w:tr>
      <w:tr w:rsidR="00E71A3D" w:rsidRPr="00FD48E5" w14:paraId="1FF62416"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36427BCA" w14:textId="5357DA55" w:rsidR="00E71A3D" w:rsidRDefault="00E71A3D" w:rsidP="00E71A3D">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2F93C84E" w14:textId="6C5FC38C" w:rsidR="00E71A3D" w:rsidRDefault="00E71A3D" w:rsidP="00E71A3D">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53781C98" w14:textId="30DDB571" w:rsidR="00E71A3D" w:rsidRDefault="00E71A3D" w:rsidP="00E71A3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1EDDF44" w14:textId="448672F6"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D9B0AB2" w14:textId="74F52912" w:rsidR="00E71A3D" w:rsidRDefault="00E71A3D" w:rsidP="00E71A3D">
            <w:pPr>
              <w:pStyle w:val="TAL"/>
              <w:rPr>
                <w:rFonts w:cs="Arial"/>
                <w:szCs w:val="18"/>
              </w:rPr>
            </w:pPr>
            <w:r>
              <w:rPr>
                <w:rFonts w:cs="Arial"/>
                <w:szCs w:val="18"/>
              </w:rPr>
              <w:t>LDR Reference Number</w:t>
            </w:r>
          </w:p>
        </w:tc>
      </w:tr>
      <w:tr w:rsidR="00E71A3D" w:rsidRPr="00FD48E5" w14:paraId="6A74A153"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AF18F0B" w14:textId="7C359258" w:rsidR="00E71A3D" w:rsidRDefault="00E71A3D" w:rsidP="00E71A3D">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40094CD9" w14:textId="2E3C2F15" w:rsidR="00E71A3D" w:rsidRDefault="00E71A3D" w:rsidP="00E71A3D">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3FD5EEFC" w14:textId="55E70EDF" w:rsidR="00E71A3D" w:rsidRDefault="00E71A3D" w:rsidP="00E71A3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D3DFE56" w14:textId="1C325D7A"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52D2FB" w14:textId="5338CA57" w:rsidR="00E71A3D" w:rsidRDefault="00E71A3D" w:rsidP="00E71A3D">
            <w:pPr>
              <w:pStyle w:val="TAL"/>
              <w:rPr>
                <w:rFonts w:cs="Arial"/>
                <w:szCs w:val="18"/>
              </w:rPr>
            </w:pPr>
            <w:r>
              <w:rPr>
                <w:rFonts w:cs="Arial"/>
                <w:szCs w:val="18"/>
              </w:rPr>
              <w:t>Information for periodic event reporting</w:t>
            </w:r>
          </w:p>
        </w:tc>
      </w:tr>
      <w:tr w:rsidR="00E71A3D" w:rsidRPr="00FD48E5" w14:paraId="09211B10"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26EC3FE9" w14:textId="44B74E36" w:rsidR="00E71A3D" w:rsidRDefault="00E71A3D" w:rsidP="00E71A3D">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505C9C8B" w14:textId="474048F4" w:rsidR="00E71A3D" w:rsidRDefault="00E71A3D" w:rsidP="00E71A3D">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0BEE649B" w14:textId="083BA298" w:rsidR="00E71A3D" w:rsidRDefault="00E71A3D" w:rsidP="00E71A3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3963532" w14:textId="72D94E8C"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483A36B" w14:textId="15A74CF2" w:rsidR="00E71A3D" w:rsidRDefault="00E71A3D" w:rsidP="00E71A3D">
            <w:pPr>
              <w:pStyle w:val="TAL"/>
              <w:rPr>
                <w:rFonts w:cs="Arial"/>
                <w:szCs w:val="18"/>
              </w:rPr>
            </w:pPr>
            <w:r>
              <w:rPr>
                <w:rFonts w:cs="Arial"/>
                <w:szCs w:val="18"/>
              </w:rPr>
              <w:t>Information for area event reporting</w:t>
            </w:r>
          </w:p>
        </w:tc>
      </w:tr>
      <w:tr w:rsidR="00E71A3D" w:rsidRPr="00FD48E5" w14:paraId="31CF6631"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1E358EB4" w14:textId="4E3F8B99" w:rsidR="00E71A3D" w:rsidRDefault="00E71A3D" w:rsidP="00E71A3D">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07B05DB2" w14:textId="76DB4272" w:rsidR="00E71A3D" w:rsidRDefault="00E71A3D" w:rsidP="00E71A3D">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4072206" w14:textId="549115C2" w:rsidR="00E71A3D" w:rsidRDefault="00E71A3D" w:rsidP="00E71A3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0B10809" w14:textId="5CFCA78A"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8E2287" w14:textId="63B440D5" w:rsidR="00E71A3D" w:rsidRDefault="00E71A3D" w:rsidP="00E71A3D">
            <w:pPr>
              <w:pStyle w:val="TAL"/>
              <w:rPr>
                <w:rFonts w:cs="Arial"/>
                <w:szCs w:val="18"/>
              </w:rPr>
            </w:pPr>
            <w:r>
              <w:rPr>
                <w:rFonts w:cs="Arial"/>
                <w:szCs w:val="18"/>
              </w:rPr>
              <w:t>Information for motion event reporting</w:t>
            </w:r>
          </w:p>
        </w:tc>
      </w:tr>
      <w:tr w:rsidR="00E71A3D" w:rsidRPr="00FD48E5" w14:paraId="6E996B3B" w14:textId="77777777" w:rsidTr="006C1A38">
        <w:trPr>
          <w:jc w:val="center"/>
        </w:trPr>
        <w:tc>
          <w:tcPr>
            <w:tcW w:w="2090" w:type="dxa"/>
            <w:tcBorders>
              <w:top w:val="single" w:sz="4" w:space="0" w:color="auto"/>
              <w:left w:val="single" w:sz="4" w:space="0" w:color="auto"/>
              <w:bottom w:val="single" w:sz="4" w:space="0" w:color="auto"/>
              <w:right w:val="single" w:sz="4" w:space="0" w:color="auto"/>
            </w:tcBorders>
          </w:tcPr>
          <w:p w14:paraId="207659C1" w14:textId="15281435" w:rsidR="00E71A3D" w:rsidRDefault="00E71A3D" w:rsidP="00E71A3D">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775E0BD0" w14:textId="3D9BED27" w:rsidR="00E71A3D" w:rsidRDefault="00E71A3D" w:rsidP="00E71A3D">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6DF82E6F" w14:textId="21E5B7FA" w:rsidR="00E71A3D" w:rsidRDefault="00E71A3D" w:rsidP="00E71A3D">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1A4C89" w14:textId="04CFBE40" w:rsidR="00E71A3D" w:rsidRDefault="00E71A3D" w:rsidP="00E71A3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F7197B" w14:textId="30C25B38" w:rsidR="00E71A3D" w:rsidRDefault="00E71A3D" w:rsidP="00E71A3D">
            <w:pPr>
              <w:pStyle w:val="TAL"/>
              <w:rPr>
                <w:rFonts w:cs="Arial"/>
                <w:szCs w:val="18"/>
              </w:rPr>
            </w:pPr>
            <w:r>
              <w:rPr>
                <w:rFonts w:cs="Arial"/>
                <w:szCs w:val="18"/>
              </w:rPr>
              <w:t>Allowed access types for event reporting</w:t>
            </w:r>
          </w:p>
        </w:tc>
      </w:tr>
      <w:tr w:rsidR="00E71A3D" w:rsidRPr="00FD48E5" w14:paraId="43616E35" w14:textId="77777777" w:rsidTr="00344B1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557448" w14:textId="77777777" w:rsidR="00E71A3D" w:rsidRDefault="00E71A3D" w:rsidP="00E71A3D">
            <w:pPr>
              <w:pStyle w:val="TAN"/>
            </w:pPr>
            <w:r>
              <w:t>NOTE 1:</w:t>
            </w:r>
            <w:r>
              <w:tab/>
              <w:t>At least one of the attributes defined in this table shall be present in the InputData structure.</w:t>
            </w:r>
          </w:p>
          <w:p w14:paraId="505AB869" w14:textId="77777777" w:rsidR="00E71A3D" w:rsidRDefault="00E71A3D" w:rsidP="00E71A3D">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0BCDCDD6" w14:textId="77777777" w:rsidR="00822C4D" w:rsidRDefault="00822C4D" w:rsidP="000E6AC7">
      <w:pPr>
        <w:rPr>
          <w:lang w:val="en-US"/>
        </w:rPr>
      </w:pPr>
    </w:p>
    <w:p w14:paraId="715E3167" w14:textId="77777777" w:rsidR="00822C4D" w:rsidRDefault="00822C4D" w:rsidP="00822C4D">
      <w:pPr>
        <w:pStyle w:val="Heading5"/>
      </w:pPr>
      <w:bookmarkStart w:id="200" w:name="_Toc20150384"/>
      <w:bookmarkStart w:id="201" w:name="_Toc25168631"/>
      <w:bookmarkStart w:id="202" w:name="_Toc27593050"/>
      <w:r>
        <w:lastRenderedPageBreak/>
        <w:t>6.1.6.2.3</w:t>
      </w:r>
      <w:r>
        <w:tab/>
        <w:t>Type</w:t>
      </w:r>
      <w:r w:rsidR="00FE2A57">
        <w:t>:</w:t>
      </w:r>
      <w:r>
        <w:t xml:space="preserve"> </w:t>
      </w:r>
      <w:r w:rsidR="004D2C82">
        <w:t>LocationData</w:t>
      </w:r>
      <w:bookmarkEnd w:id="200"/>
      <w:bookmarkEnd w:id="201"/>
      <w:bookmarkEnd w:id="202"/>
    </w:p>
    <w:p w14:paraId="459A3221" w14:textId="77777777" w:rsidR="004D2C82" w:rsidRDefault="004D2C82" w:rsidP="004D2C82">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4D2C82" w:rsidRPr="00FD48E5" w14:paraId="74CC510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4782039D" w14:textId="77777777" w:rsidR="004D2C82" w:rsidRDefault="004D2C82" w:rsidP="00344B18">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1D17FE4" w14:textId="77777777" w:rsidR="004D2C82" w:rsidRDefault="004D2C82" w:rsidP="00344B18">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D243036" w14:textId="77777777" w:rsidR="004D2C82" w:rsidRPr="007277D4" w:rsidRDefault="004D2C82" w:rsidP="00344B18">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05A4E0D" w14:textId="77777777" w:rsidR="004D2C82" w:rsidRDefault="004D2C82" w:rsidP="00344B18">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37118AD" w14:textId="77777777" w:rsidR="004D2C82" w:rsidRDefault="004D2C82" w:rsidP="00344B18">
            <w:pPr>
              <w:pStyle w:val="TAH"/>
              <w:rPr>
                <w:rFonts w:cs="Arial"/>
                <w:szCs w:val="18"/>
              </w:rPr>
            </w:pPr>
            <w:r>
              <w:rPr>
                <w:rFonts w:cs="Arial"/>
                <w:szCs w:val="18"/>
              </w:rPr>
              <w:t>Description</w:t>
            </w:r>
          </w:p>
        </w:tc>
      </w:tr>
      <w:tr w:rsidR="004D2C82" w:rsidRPr="00FD48E5" w14:paraId="066E20BE"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5D4E665E" w14:textId="77777777" w:rsidR="004D2C82" w:rsidRDefault="004D2C82" w:rsidP="00344B18">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3BA0DB9" w14:textId="77777777" w:rsidR="004D2C82" w:rsidRDefault="004D2C82" w:rsidP="00344B18">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33AD496D" w14:textId="77777777" w:rsidR="004D2C82" w:rsidRDefault="004D2C82" w:rsidP="00344B18">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19E69E8F" w14:textId="77777777" w:rsidR="004D2C82" w:rsidRDefault="004D2C82" w:rsidP="00344B18">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3F5DA41F" w14:textId="5F767FB5" w:rsidR="004D2C82" w:rsidRDefault="00E71A3D" w:rsidP="00344B18">
            <w:pPr>
              <w:pStyle w:val="TAL"/>
              <w:rPr>
                <w:rFonts w:cs="Arial"/>
                <w:szCs w:val="18"/>
              </w:rPr>
            </w:pPr>
            <w:r>
              <w:rPr>
                <w:rFonts w:cs="Arial"/>
                <w:szCs w:val="18"/>
              </w:rPr>
              <w:t>For a request for triggered location where location estimates are not required, the location estimate can be based on current serving cell.</w:t>
            </w:r>
          </w:p>
        </w:tc>
      </w:tr>
      <w:tr w:rsidR="000344BD" w:rsidRPr="00FD48E5" w14:paraId="615AA1E5"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49EAC694" w14:textId="77777777" w:rsidR="000344BD" w:rsidRDefault="000344BD" w:rsidP="00344B18">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4ED10663" w14:textId="77777777" w:rsidR="000344BD" w:rsidRDefault="000344BD" w:rsidP="00344B18">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43EEF00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07A7A15"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5AA4D0C" w14:textId="77777777" w:rsidR="000344BD" w:rsidRDefault="000344BD" w:rsidP="00344B18">
            <w:pPr>
              <w:pStyle w:val="TAL"/>
              <w:rPr>
                <w:rFonts w:cs="Arial"/>
                <w:szCs w:val="18"/>
              </w:rPr>
            </w:pPr>
          </w:p>
        </w:tc>
      </w:tr>
      <w:tr w:rsidR="000344BD" w:rsidRPr="00FD48E5" w14:paraId="6902C3E1"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01B48B" w14:textId="77777777" w:rsidR="000344BD" w:rsidRDefault="000344BD" w:rsidP="00344B18">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757816FA" w14:textId="77777777" w:rsidR="000344BD" w:rsidRDefault="000344BD" w:rsidP="00344B18">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1B1676F9"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7DEF590"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F7F7D9D" w14:textId="77777777" w:rsidR="000344BD" w:rsidRDefault="000344BD" w:rsidP="00344B18">
            <w:pPr>
              <w:pStyle w:val="TAL"/>
              <w:rPr>
                <w:rFonts w:cs="Arial"/>
                <w:szCs w:val="18"/>
              </w:rPr>
            </w:pPr>
          </w:p>
        </w:tc>
      </w:tr>
      <w:tr w:rsidR="000344BD" w:rsidRPr="00FD48E5" w14:paraId="1C0592A3"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2A217265" w14:textId="77777777" w:rsidR="000344BD" w:rsidRDefault="000344BD" w:rsidP="00344B18">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602E567E" w14:textId="77777777" w:rsidR="000344BD" w:rsidRDefault="000344BD" w:rsidP="00344B18">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6CB91CC0"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90F10E"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7C70F1" w14:textId="77777777" w:rsidR="000344BD" w:rsidRDefault="000344BD" w:rsidP="00344B18">
            <w:pPr>
              <w:pStyle w:val="TAL"/>
              <w:rPr>
                <w:rFonts w:cs="Arial"/>
                <w:szCs w:val="18"/>
              </w:rPr>
            </w:pPr>
          </w:p>
        </w:tc>
      </w:tr>
      <w:tr w:rsidR="004D2C82" w:rsidRPr="00FD48E5" w14:paraId="79E1B639"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CD73CD3" w14:textId="77777777" w:rsidR="004D2C82" w:rsidRDefault="004D2C82" w:rsidP="00344B18">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08453AAE" w14:textId="77777777" w:rsidR="004D2C82" w:rsidRDefault="004D2C82" w:rsidP="00344B18">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62E8D863"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C22A21" w14:textId="77777777" w:rsidR="004D2C82" w:rsidRDefault="004D2C82"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8D6F780" w14:textId="77777777" w:rsidR="004D2C82" w:rsidRDefault="004D2C82" w:rsidP="00344B18">
            <w:pPr>
              <w:pStyle w:val="TAL"/>
              <w:rPr>
                <w:rFonts w:cs="Arial"/>
                <w:szCs w:val="18"/>
              </w:rPr>
            </w:pPr>
          </w:p>
        </w:tc>
      </w:tr>
      <w:tr w:rsidR="004D2C82" w:rsidRPr="00FD48E5" w14:paraId="353D27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318A8E8" w14:textId="77777777" w:rsidR="004D2C82" w:rsidRDefault="004D2C82" w:rsidP="00344B18">
            <w:pPr>
              <w:pStyle w:val="TAL"/>
            </w:pPr>
            <w:r>
              <w:t>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4414C464" w14:textId="77777777" w:rsidR="004D2C82" w:rsidRDefault="007C5D54" w:rsidP="00344B18">
            <w:pPr>
              <w:pStyle w:val="TAL"/>
            </w:pPr>
            <w:r>
              <w:t>array(</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6BBF10AF"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BEFFA0B"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0584432" w14:textId="77777777" w:rsidR="004D2C82" w:rsidRDefault="004D2C82" w:rsidP="00344B18">
            <w:pPr>
              <w:pStyle w:val="TAL"/>
              <w:rPr>
                <w:rFonts w:cs="Arial"/>
                <w:szCs w:val="18"/>
              </w:rPr>
            </w:pPr>
          </w:p>
        </w:tc>
      </w:tr>
      <w:tr w:rsidR="004D2C82" w:rsidRPr="00FD48E5" w14:paraId="564AFDF4"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63283CD" w14:textId="77777777" w:rsidR="004D2C82" w:rsidRDefault="004D2C82" w:rsidP="00344B18">
            <w:pPr>
              <w:pStyle w:val="TAL"/>
            </w:pPr>
            <w:r>
              <w:t>gnssPositioningData</w:t>
            </w:r>
            <w:r w:rsidR="007C5D54">
              <w:t>List</w:t>
            </w:r>
          </w:p>
        </w:tc>
        <w:tc>
          <w:tcPr>
            <w:tcW w:w="3093" w:type="dxa"/>
            <w:tcBorders>
              <w:top w:val="single" w:sz="4" w:space="0" w:color="auto"/>
              <w:left w:val="single" w:sz="4" w:space="0" w:color="auto"/>
              <w:bottom w:val="single" w:sz="4" w:space="0" w:color="auto"/>
              <w:right w:val="single" w:sz="4" w:space="0" w:color="auto"/>
            </w:tcBorders>
          </w:tcPr>
          <w:p w14:paraId="5AF6FFE0" w14:textId="77777777" w:rsidR="004D2C82" w:rsidRDefault="007C5D54" w:rsidP="00344B18">
            <w:pPr>
              <w:pStyle w:val="TAL"/>
            </w:pPr>
            <w:r>
              <w:t>array(</w:t>
            </w:r>
            <w:r w:rsidR="004D2C82">
              <w:t>G</w:t>
            </w:r>
            <w:r w:rsidR="00CE355B">
              <w:t>nss</w:t>
            </w:r>
            <w:r w:rsidR="004D2C82">
              <w:t>PositioningMethodAndUsage</w:t>
            </w:r>
            <w:r>
              <w:t>)</w:t>
            </w:r>
          </w:p>
        </w:tc>
        <w:tc>
          <w:tcPr>
            <w:tcW w:w="294" w:type="dxa"/>
            <w:tcBorders>
              <w:top w:val="single" w:sz="4" w:space="0" w:color="auto"/>
              <w:left w:val="single" w:sz="4" w:space="0" w:color="auto"/>
              <w:bottom w:val="single" w:sz="4" w:space="0" w:color="auto"/>
              <w:right w:val="single" w:sz="4" w:space="0" w:color="auto"/>
            </w:tcBorders>
          </w:tcPr>
          <w:p w14:paraId="50C31B40" w14:textId="77777777" w:rsidR="004D2C82" w:rsidRDefault="004D2C82"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7F94F26" w14:textId="77777777" w:rsidR="004D2C82" w:rsidRDefault="0052478C" w:rsidP="00344B18">
            <w:pPr>
              <w:pStyle w:val="TAL"/>
            </w:pPr>
            <w:r>
              <w:t>1</w:t>
            </w:r>
            <w:r w:rsidR="004D2C82">
              <w:t>..</w:t>
            </w:r>
            <w:r w:rsidR="007C5D54">
              <w:t>N</w:t>
            </w:r>
          </w:p>
        </w:tc>
        <w:tc>
          <w:tcPr>
            <w:tcW w:w="2563" w:type="dxa"/>
            <w:tcBorders>
              <w:top w:val="single" w:sz="4" w:space="0" w:color="auto"/>
              <w:left w:val="single" w:sz="4" w:space="0" w:color="auto"/>
              <w:bottom w:val="single" w:sz="4" w:space="0" w:color="auto"/>
              <w:right w:val="single" w:sz="4" w:space="0" w:color="auto"/>
            </w:tcBorders>
          </w:tcPr>
          <w:p w14:paraId="625E4A08" w14:textId="77777777" w:rsidR="004D2C82" w:rsidRDefault="004D2C82" w:rsidP="00344B18">
            <w:pPr>
              <w:pStyle w:val="TAL"/>
              <w:rPr>
                <w:rFonts w:cs="Arial"/>
                <w:szCs w:val="18"/>
              </w:rPr>
            </w:pPr>
          </w:p>
        </w:tc>
      </w:tr>
      <w:tr w:rsidR="000344BD" w:rsidRPr="00FD48E5" w14:paraId="51CEE840"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15FD6CCF" w14:textId="77777777" w:rsidR="000344BD" w:rsidRDefault="000344BD" w:rsidP="00344B18">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3643FBA5" w14:textId="77777777" w:rsidR="000344BD" w:rsidRDefault="000344BD" w:rsidP="00344B18">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6919B67D"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A7AD98A"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5F84DD5" w14:textId="77777777" w:rsidR="000344BD" w:rsidRDefault="000344BD" w:rsidP="00344B18">
            <w:pPr>
              <w:pStyle w:val="TAL"/>
              <w:rPr>
                <w:rFonts w:cs="Arial"/>
                <w:szCs w:val="18"/>
              </w:rPr>
            </w:pPr>
          </w:p>
        </w:tc>
      </w:tr>
      <w:tr w:rsidR="000344BD" w:rsidRPr="00FD48E5" w14:paraId="4F22325D"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09B0D378" w14:textId="77777777" w:rsidR="000344BD" w:rsidRDefault="000344BD" w:rsidP="00344B18">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5FAD4B81" w14:textId="77777777" w:rsidR="000344BD" w:rsidRDefault="000344BD" w:rsidP="00344B18">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6367473" w14:textId="77777777" w:rsidR="000344BD" w:rsidRDefault="000344BD"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21E186C" w14:textId="77777777" w:rsidR="000344BD" w:rsidRDefault="000344BD"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79BCD5D" w14:textId="77777777" w:rsidR="000344BD" w:rsidRDefault="000344BD" w:rsidP="00344B18">
            <w:pPr>
              <w:pStyle w:val="TAL"/>
              <w:rPr>
                <w:rFonts w:cs="Arial"/>
                <w:szCs w:val="18"/>
              </w:rPr>
            </w:pPr>
          </w:p>
        </w:tc>
      </w:tr>
      <w:tr w:rsidR="00E8731E" w:rsidRPr="00FD48E5" w14:paraId="04D6A85B"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6DF301DC" w14:textId="77777777" w:rsidR="00E8731E" w:rsidRDefault="00E8731E" w:rsidP="00344B18">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1E9B3A3A" w14:textId="77777777" w:rsidR="00E8731E" w:rsidRDefault="00E8731E" w:rsidP="00344B18">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44158CBA" w14:textId="77777777" w:rsidR="00E8731E" w:rsidRDefault="00E8731E"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C48441" w14:textId="77777777" w:rsidR="00E8731E" w:rsidRDefault="00E8731E"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3126C6E" w14:textId="77777777" w:rsidR="00E8731E" w:rsidRDefault="00E8731E" w:rsidP="00344B18">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4905D0" w:rsidRPr="00FD48E5" w14:paraId="3C6B2DA6"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3A057038" w14:textId="77777777" w:rsidR="004905D0" w:rsidRDefault="004905D0" w:rsidP="00344B18">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DAEE0EB" w14:textId="77777777" w:rsidR="004905D0" w:rsidRDefault="004905D0" w:rsidP="00344B18">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38F789A3" w14:textId="77777777" w:rsidR="004905D0" w:rsidRDefault="004905D0" w:rsidP="00344B1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B680C35" w14:textId="77777777" w:rsidR="004905D0" w:rsidRDefault="004905D0" w:rsidP="00344B18">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1A90680" w14:textId="77777777" w:rsidR="004905D0" w:rsidRDefault="004905D0" w:rsidP="00344B18">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71A3D" w:rsidRPr="00FD48E5" w14:paraId="0561289C" w14:textId="77777777" w:rsidTr="00671132">
        <w:trPr>
          <w:jc w:val="center"/>
        </w:trPr>
        <w:tc>
          <w:tcPr>
            <w:tcW w:w="2539" w:type="dxa"/>
            <w:tcBorders>
              <w:top w:val="single" w:sz="4" w:space="0" w:color="auto"/>
              <w:left w:val="single" w:sz="4" w:space="0" w:color="auto"/>
              <w:bottom w:val="single" w:sz="4" w:space="0" w:color="auto"/>
              <w:right w:val="single" w:sz="4" w:space="0" w:color="auto"/>
            </w:tcBorders>
          </w:tcPr>
          <w:p w14:paraId="73DE134E" w14:textId="288A878A" w:rsidR="00E71A3D" w:rsidRDefault="00E71A3D" w:rsidP="00E71A3D">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29978136" w14:textId="657E8436" w:rsidR="00E71A3D" w:rsidRDefault="00E71A3D" w:rsidP="00E71A3D">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3444C16B" w14:textId="41A2E59B" w:rsidR="00E71A3D" w:rsidRDefault="00E71A3D" w:rsidP="00E71A3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BD06AE" w14:textId="214F4AEB" w:rsidR="00E71A3D" w:rsidRDefault="00E71A3D" w:rsidP="00E71A3D">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AB60EC4" w14:textId="77777777" w:rsidR="00E71A3D" w:rsidRPr="007331AA" w:rsidRDefault="00E71A3D" w:rsidP="00E71A3D">
            <w:pPr>
              <w:pStyle w:val="TAL"/>
            </w:pPr>
          </w:p>
        </w:tc>
      </w:tr>
    </w:tbl>
    <w:p w14:paraId="76C30847" w14:textId="77777777" w:rsidR="004D2C82" w:rsidRDefault="004D2C82" w:rsidP="002260FD"/>
    <w:p w14:paraId="332176DE" w14:textId="77777777" w:rsidR="004D2C82" w:rsidRDefault="004D2C82" w:rsidP="004D2C82">
      <w:pPr>
        <w:pStyle w:val="Heading5"/>
      </w:pPr>
      <w:bookmarkStart w:id="203" w:name="_Toc20150385"/>
      <w:bookmarkStart w:id="204" w:name="_Toc25168632"/>
      <w:bookmarkStart w:id="205" w:name="_Toc27593051"/>
      <w:r>
        <w:t>6.1.6.2.4</w:t>
      </w:r>
      <w:r>
        <w:tab/>
        <w:t>Type: GeographicalCoordinates</w:t>
      </w:r>
      <w:bookmarkEnd w:id="203"/>
      <w:bookmarkEnd w:id="204"/>
      <w:bookmarkEnd w:id="205"/>
    </w:p>
    <w:p w14:paraId="25D9EBDB" w14:textId="77777777" w:rsidR="004D2C82" w:rsidRDefault="004D2C82" w:rsidP="004D2C82">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8377E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439F5CB"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97404B"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8A4506"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286F7D6"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DE7B93" w14:textId="77777777" w:rsidR="004D2C82" w:rsidRDefault="004D2C82" w:rsidP="00344B18">
            <w:pPr>
              <w:pStyle w:val="TAH"/>
              <w:rPr>
                <w:rFonts w:cs="Arial"/>
                <w:szCs w:val="18"/>
              </w:rPr>
            </w:pPr>
            <w:r>
              <w:rPr>
                <w:rFonts w:cs="Arial"/>
                <w:szCs w:val="18"/>
              </w:rPr>
              <w:t>Description</w:t>
            </w:r>
          </w:p>
        </w:tc>
      </w:tr>
      <w:tr w:rsidR="00C537C7" w:rsidRPr="00FD48E5" w14:paraId="05DD09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B02A0" w14:textId="77777777" w:rsidR="00C537C7" w:rsidRDefault="00B23F9A" w:rsidP="00344B18">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79D0886B"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500E57F9"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51C2E6"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8AECA6B" w14:textId="427BC0AB" w:rsidR="00C537C7" w:rsidRDefault="00B23F9A" w:rsidP="00344B18">
            <w:pPr>
              <w:pStyle w:val="TAL"/>
              <w:rPr>
                <w:rFonts w:cs="Arial"/>
                <w:szCs w:val="18"/>
              </w:rPr>
            </w:pPr>
            <w:r>
              <w:rPr>
                <w:rFonts w:cs="Arial"/>
                <w:szCs w:val="18"/>
              </w:rPr>
              <w:t>Longitude (</w:t>
            </w:r>
            <w:r w:rsidR="00DE2021">
              <w:rPr>
                <w:rFonts w:cs="Arial"/>
                <w:szCs w:val="18"/>
              </w:rPr>
              <w:t xml:space="preserve">Double-precision </w:t>
            </w:r>
            <w:r>
              <w:rPr>
                <w:rFonts w:cs="Arial"/>
                <w:szCs w:val="18"/>
              </w:rPr>
              <w:t>float value):</w:t>
            </w:r>
          </w:p>
          <w:p w14:paraId="7498550B" w14:textId="77777777" w:rsidR="00B23F9A" w:rsidRDefault="00B23F9A" w:rsidP="00344B18">
            <w:pPr>
              <w:pStyle w:val="TAL"/>
              <w:rPr>
                <w:rFonts w:cs="Arial"/>
                <w:szCs w:val="18"/>
              </w:rPr>
            </w:pPr>
            <w:r>
              <w:rPr>
                <w:rFonts w:cs="Arial"/>
                <w:szCs w:val="18"/>
              </w:rPr>
              <w:t>Minimum: -180</w:t>
            </w:r>
          </w:p>
          <w:p w14:paraId="13036F99" w14:textId="77777777" w:rsidR="00B23F9A" w:rsidRDefault="00B23F9A" w:rsidP="00344B18">
            <w:pPr>
              <w:pStyle w:val="TAL"/>
              <w:rPr>
                <w:rFonts w:cs="Arial"/>
                <w:szCs w:val="18"/>
              </w:rPr>
            </w:pPr>
            <w:r>
              <w:rPr>
                <w:rFonts w:cs="Arial"/>
                <w:szCs w:val="18"/>
              </w:rPr>
              <w:t>Maximum: 180</w:t>
            </w:r>
          </w:p>
        </w:tc>
      </w:tr>
      <w:tr w:rsidR="00C537C7" w:rsidRPr="00FD48E5" w14:paraId="001A06D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30F5D" w14:textId="77777777" w:rsidR="00C537C7" w:rsidRDefault="00B23F9A" w:rsidP="00344B18">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3B0107BA" w14:textId="77777777" w:rsidR="00C537C7" w:rsidRDefault="00B23F9A" w:rsidP="00344B18">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3192331A" w14:textId="77777777" w:rsidR="00C537C7" w:rsidRDefault="00B23F9A"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BF3FB1" w14:textId="77777777" w:rsidR="00C537C7" w:rsidRDefault="00B23F9A"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FB3B92" w14:textId="18B5B72F" w:rsidR="00C537C7" w:rsidRDefault="00B23F9A" w:rsidP="00344B18">
            <w:pPr>
              <w:pStyle w:val="TAL"/>
              <w:rPr>
                <w:rFonts w:cs="Arial"/>
                <w:szCs w:val="18"/>
              </w:rPr>
            </w:pPr>
            <w:r>
              <w:rPr>
                <w:rFonts w:cs="Arial"/>
                <w:szCs w:val="18"/>
              </w:rPr>
              <w:t>Latitude (</w:t>
            </w:r>
            <w:r w:rsidR="00DE2021">
              <w:rPr>
                <w:rFonts w:cs="Arial"/>
                <w:szCs w:val="18"/>
              </w:rPr>
              <w:t xml:space="preserve">Double-precision </w:t>
            </w:r>
            <w:r>
              <w:rPr>
                <w:rFonts w:cs="Arial"/>
                <w:szCs w:val="18"/>
              </w:rPr>
              <w:t>float value):</w:t>
            </w:r>
          </w:p>
          <w:p w14:paraId="68293ACF" w14:textId="77777777" w:rsidR="00B23F9A" w:rsidRDefault="00B23F9A" w:rsidP="00344B18">
            <w:pPr>
              <w:pStyle w:val="TAL"/>
              <w:rPr>
                <w:rFonts w:cs="Arial"/>
                <w:szCs w:val="18"/>
              </w:rPr>
            </w:pPr>
            <w:r>
              <w:rPr>
                <w:rFonts w:cs="Arial"/>
                <w:szCs w:val="18"/>
              </w:rPr>
              <w:t>Minimum: -90</w:t>
            </w:r>
          </w:p>
          <w:p w14:paraId="10C21130" w14:textId="77777777" w:rsidR="00B23F9A" w:rsidRDefault="00B23F9A" w:rsidP="00344B18">
            <w:pPr>
              <w:pStyle w:val="TAL"/>
              <w:rPr>
                <w:rFonts w:cs="Arial"/>
                <w:szCs w:val="18"/>
              </w:rPr>
            </w:pPr>
            <w:r>
              <w:rPr>
                <w:rFonts w:cs="Arial"/>
                <w:szCs w:val="18"/>
              </w:rPr>
              <w:t>Maximum: 90</w:t>
            </w:r>
          </w:p>
        </w:tc>
      </w:tr>
    </w:tbl>
    <w:p w14:paraId="0184A2D3" w14:textId="77777777" w:rsidR="004D2C82" w:rsidRDefault="004D2C82" w:rsidP="004D2C82"/>
    <w:p w14:paraId="586727C8" w14:textId="77777777" w:rsidR="004D2C82" w:rsidRDefault="004D2C82" w:rsidP="004D2C82">
      <w:pPr>
        <w:pStyle w:val="Heading5"/>
      </w:pPr>
      <w:bookmarkStart w:id="206" w:name="_Toc20150386"/>
      <w:bookmarkStart w:id="207" w:name="_Toc25168633"/>
      <w:bookmarkStart w:id="208" w:name="_Toc27593052"/>
      <w:r>
        <w:lastRenderedPageBreak/>
        <w:t>6.1.6.2.5</w:t>
      </w:r>
      <w:r>
        <w:tab/>
        <w:t>Type: GeographicArea</w:t>
      </w:r>
      <w:bookmarkEnd w:id="206"/>
      <w:bookmarkEnd w:id="207"/>
      <w:bookmarkEnd w:id="208"/>
    </w:p>
    <w:p w14:paraId="086E158A" w14:textId="77777777" w:rsidR="00BA3DCF" w:rsidRDefault="00BA3DCF" w:rsidP="00BA3DCF">
      <w:pPr>
        <w:pStyle w:val="TH"/>
      </w:pPr>
      <w:r>
        <w:rPr>
          <w:noProof/>
        </w:rPr>
        <w:t>Table </w:t>
      </w:r>
      <w:r>
        <w:t xml:space="preserve">6.1.6.2.5-1: </w:t>
      </w:r>
      <w:r>
        <w:rPr>
          <w:noProof/>
        </w:rPr>
        <w:t>Definition of type GeographicArea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1096"/>
        <w:gridCol w:w="3262"/>
      </w:tblGrid>
      <w:tr w:rsidR="00BA3DCF" w:rsidRPr="00FD48E5" w14:paraId="2AFBAA90"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23CFAD2" w14:textId="77777777" w:rsidR="00BA3DCF" w:rsidRDefault="00BA3DCF" w:rsidP="00E70C16">
            <w:pPr>
              <w:pStyle w:val="TAH"/>
            </w:pPr>
            <w:r>
              <w:t>Data type</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86EF9CA"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471C0BB" w14:textId="77777777" w:rsidR="00BA3DCF" w:rsidRDefault="00BA3DCF" w:rsidP="00E70C16">
            <w:pPr>
              <w:pStyle w:val="TAH"/>
              <w:rPr>
                <w:rFonts w:cs="Arial"/>
                <w:szCs w:val="18"/>
              </w:rPr>
            </w:pPr>
            <w:r>
              <w:rPr>
                <w:rFonts w:cs="Arial"/>
                <w:szCs w:val="18"/>
              </w:rPr>
              <w:t>Description</w:t>
            </w:r>
          </w:p>
        </w:tc>
      </w:tr>
      <w:tr w:rsidR="00BA3DCF" w:rsidRPr="00FD48E5" w14:paraId="1B438E7C"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3CB2DFB" w14:textId="77777777" w:rsidR="00BA3DCF" w:rsidRDefault="00BA3DCF" w:rsidP="00E70C16">
            <w:pPr>
              <w:pStyle w:val="TAL"/>
            </w:pPr>
            <w:r>
              <w:t>Point</w:t>
            </w:r>
          </w:p>
        </w:tc>
        <w:tc>
          <w:tcPr>
            <w:tcW w:w="1096" w:type="dxa"/>
            <w:tcBorders>
              <w:top w:val="single" w:sz="4" w:space="0" w:color="auto"/>
              <w:left w:val="single" w:sz="4" w:space="0" w:color="auto"/>
              <w:bottom w:val="single" w:sz="4" w:space="0" w:color="auto"/>
              <w:right w:val="single" w:sz="4" w:space="0" w:color="auto"/>
            </w:tcBorders>
          </w:tcPr>
          <w:p w14:paraId="74AFBD9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50927AB" w14:textId="77777777" w:rsidR="00BA3DCF" w:rsidRDefault="00BA3DCF" w:rsidP="00E70C16">
            <w:pPr>
              <w:pStyle w:val="TAL"/>
              <w:rPr>
                <w:rFonts w:cs="Arial"/>
                <w:szCs w:val="18"/>
              </w:rPr>
            </w:pPr>
            <w:r>
              <w:rPr>
                <w:rFonts w:cs="Arial"/>
                <w:szCs w:val="18"/>
              </w:rPr>
              <w:t>Geographical area consisting of a single point, represented by its longitude and latitude.</w:t>
            </w:r>
          </w:p>
        </w:tc>
      </w:tr>
      <w:tr w:rsidR="00BA3DCF" w:rsidRPr="00FD48E5" w14:paraId="7F3092D5"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9BDE9D7" w14:textId="77777777" w:rsidR="00BA3DCF" w:rsidRDefault="00BA3DCF" w:rsidP="00E70C16">
            <w:pPr>
              <w:pStyle w:val="TAL"/>
            </w:pPr>
            <w:r>
              <w:t>PointUncertaintyCircle</w:t>
            </w:r>
          </w:p>
        </w:tc>
        <w:tc>
          <w:tcPr>
            <w:tcW w:w="1096" w:type="dxa"/>
            <w:tcBorders>
              <w:top w:val="single" w:sz="4" w:space="0" w:color="auto"/>
              <w:left w:val="single" w:sz="4" w:space="0" w:color="auto"/>
              <w:bottom w:val="single" w:sz="4" w:space="0" w:color="auto"/>
              <w:right w:val="single" w:sz="4" w:space="0" w:color="auto"/>
            </w:tcBorders>
          </w:tcPr>
          <w:p w14:paraId="55C098D3"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3A793" w14:textId="77777777" w:rsidR="00BA3DCF" w:rsidRDefault="00BA3DCF" w:rsidP="00E70C16">
            <w:pPr>
              <w:pStyle w:val="TAL"/>
              <w:rPr>
                <w:rFonts w:cs="Arial"/>
                <w:szCs w:val="18"/>
              </w:rPr>
            </w:pPr>
            <w:r>
              <w:rPr>
                <w:rFonts w:cs="Arial"/>
                <w:szCs w:val="18"/>
              </w:rPr>
              <w:t xml:space="preserve">Geographical area consisting of a point and an uncertainty value. </w:t>
            </w:r>
          </w:p>
        </w:tc>
      </w:tr>
      <w:tr w:rsidR="00BA3DCF" w:rsidRPr="00FD48E5" w14:paraId="19FA9B92"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57DECD2" w14:textId="77777777" w:rsidR="00BA3DCF" w:rsidRDefault="00BA3DCF" w:rsidP="00E70C16">
            <w:pPr>
              <w:pStyle w:val="TAL"/>
            </w:pPr>
            <w:r>
              <w:t>PointUncertaintyEllipse</w:t>
            </w:r>
          </w:p>
        </w:tc>
        <w:tc>
          <w:tcPr>
            <w:tcW w:w="1096" w:type="dxa"/>
            <w:tcBorders>
              <w:top w:val="single" w:sz="4" w:space="0" w:color="auto"/>
              <w:left w:val="single" w:sz="4" w:space="0" w:color="auto"/>
              <w:bottom w:val="single" w:sz="4" w:space="0" w:color="auto"/>
              <w:right w:val="single" w:sz="4" w:space="0" w:color="auto"/>
            </w:tcBorders>
          </w:tcPr>
          <w:p w14:paraId="4AF2D615"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0BBA65" w14:textId="77777777" w:rsidR="00BA3DCF" w:rsidRDefault="00BA3DCF" w:rsidP="00E70C16">
            <w:pPr>
              <w:pStyle w:val="TAL"/>
              <w:rPr>
                <w:rFonts w:cs="Arial"/>
                <w:szCs w:val="18"/>
              </w:rPr>
            </w:pPr>
            <w:r>
              <w:rPr>
                <w:rFonts w:cs="Arial"/>
                <w:szCs w:val="18"/>
              </w:rPr>
              <w:t>Geographical area consisting of a point, plus an uncertainty ellipse and a confidence value.</w:t>
            </w:r>
          </w:p>
        </w:tc>
      </w:tr>
      <w:tr w:rsidR="00BA3DCF" w:rsidRPr="00FD48E5" w14:paraId="7B8DC5E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3E2EF293" w14:textId="77777777" w:rsidR="00BA3DCF" w:rsidRDefault="00BA3DCF" w:rsidP="00E70C16">
            <w:pPr>
              <w:pStyle w:val="TAL"/>
            </w:pPr>
            <w:r>
              <w:t>Polygon</w:t>
            </w:r>
          </w:p>
        </w:tc>
        <w:tc>
          <w:tcPr>
            <w:tcW w:w="1096" w:type="dxa"/>
            <w:tcBorders>
              <w:top w:val="single" w:sz="4" w:space="0" w:color="auto"/>
              <w:left w:val="single" w:sz="4" w:space="0" w:color="auto"/>
              <w:bottom w:val="single" w:sz="4" w:space="0" w:color="auto"/>
              <w:right w:val="single" w:sz="4" w:space="0" w:color="auto"/>
            </w:tcBorders>
          </w:tcPr>
          <w:p w14:paraId="2A1CD6A2"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62C78A" w14:textId="77777777" w:rsidR="00BA3DCF" w:rsidRDefault="00BA3DCF" w:rsidP="00E70C16">
            <w:pPr>
              <w:pStyle w:val="TAL"/>
              <w:rPr>
                <w:rFonts w:cs="Arial"/>
                <w:szCs w:val="18"/>
              </w:rPr>
            </w:pPr>
            <w:r>
              <w:rPr>
                <w:rFonts w:cs="Arial"/>
                <w:szCs w:val="18"/>
              </w:rPr>
              <w:t>Geographical area consisting of a list of points (between 3 to 15 points).</w:t>
            </w:r>
          </w:p>
        </w:tc>
      </w:tr>
      <w:tr w:rsidR="00BA3DCF" w:rsidRPr="00FD48E5" w14:paraId="414D58C7"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08EF42A3" w14:textId="77777777" w:rsidR="00BA3DCF" w:rsidRDefault="00BA3DCF" w:rsidP="00E70C16">
            <w:pPr>
              <w:pStyle w:val="TAL"/>
            </w:pPr>
            <w:r>
              <w:t>PointAltitude</w:t>
            </w:r>
          </w:p>
        </w:tc>
        <w:tc>
          <w:tcPr>
            <w:tcW w:w="1096" w:type="dxa"/>
            <w:tcBorders>
              <w:top w:val="single" w:sz="4" w:space="0" w:color="auto"/>
              <w:left w:val="single" w:sz="4" w:space="0" w:color="auto"/>
              <w:bottom w:val="single" w:sz="4" w:space="0" w:color="auto"/>
              <w:right w:val="single" w:sz="4" w:space="0" w:color="auto"/>
            </w:tcBorders>
          </w:tcPr>
          <w:p w14:paraId="5DDC0E67"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15F2E" w14:textId="77777777" w:rsidR="00BA3DCF" w:rsidRDefault="00BA3DCF" w:rsidP="00E70C16">
            <w:pPr>
              <w:pStyle w:val="TAL"/>
              <w:rPr>
                <w:rFonts w:cs="Arial"/>
                <w:szCs w:val="18"/>
              </w:rPr>
            </w:pPr>
            <w:r>
              <w:rPr>
                <w:rFonts w:cs="Arial"/>
                <w:szCs w:val="18"/>
              </w:rPr>
              <w:t>Geographical area consisting of a point and an altitude value.</w:t>
            </w:r>
          </w:p>
        </w:tc>
      </w:tr>
      <w:tr w:rsidR="00BA3DCF" w:rsidRPr="00FD48E5" w14:paraId="3CAB5A33"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4F53A7CE" w14:textId="77777777" w:rsidR="00BA3DCF" w:rsidRDefault="00BA3DCF" w:rsidP="00E70C16">
            <w:pPr>
              <w:pStyle w:val="TAL"/>
            </w:pPr>
            <w:r>
              <w:t>PointAltitudeUncertainty</w:t>
            </w:r>
          </w:p>
        </w:tc>
        <w:tc>
          <w:tcPr>
            <w:tcW w:w="1096" w:type="dxa"/>
            <w:tcBorders>
              <w:top w:val="single" w:sz="4" w:space="0" w:color="auto"/>
              <w:left w:val="single" w:sz="4" w:space="0" w:color="auto"/>
              <w:bottom w:val="single" w:sz="4" w:space="0" w:color="auto"/>
              <w:right w:val="single" w:sz="4" w:space="0" w:color="auto"/>
            </w:tcBorders>
          </w:tcPr>
          <w:p w14:paraId="575957A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985CA37" w14:textId="77777777" w:rsidR="00BA3DCF" w:rsidRDefault="00BA3DCF" w:rsidP="00E70C16">
            <w:pPr>
              <w:pStyle w:val="TAL"/>
              <w:rPr>
                <w:rFonts w:cs="Arial"/>
                <w:szCs w:val="18"/>
              </w:rPr>
            </w:pPr>
            <w:r>
              <w:rPr>
                <w:rFonts w:cs="Arial"/>
                <w:szCs w:val="18"/>
              </w:rPr>
              <w:t>Geographical area consisting of a point, an altitude value and an uncertainty value.</w:t>
            </w:r>
          </w:p>
        </w:tc>
      </w:tr>
      <w:tr w:rsidR="00BA3DCF" w:rsidRPr="00FD48E5" w14:paraId="0C733B6E" w14:textId="77777777" w:rsidTr="00E70C16">
        <w:trPr>
          <w:jc w:val="center"/>
        </w:trPr>
        <w:tc>
          <w:tcPr>
            <w:tcW w:w="2977" w:type="dxa"/>
            <w:tcBorders>
              <w:top w:val="single" w:sz="4" w:space="0" w:color="auto"/>
              <w:left w:val="single" w:sz="4" w:space="0" w:color="auto"/>
              <w:bottom w:val="single" w:sz="4" w:space="0" w:color="auto"/>
              <w:right w:val="single" w:sz="4" w:space="0" w:color="auto"/>
            </w:tcBorders>
          </w:tcPr>
          <w:p w14:paraId="14B0358A" w14:textId="77777777" w:rsidR="00BA3DCF" w:rsidRDefault="00BA3DCF" w:rsidP="00E70C16">
            <w:pPr>
              <w:pStyle w:val="TAL"/>
            </w:pPr>
            <w:r>
              <w:t>EllipsoidArc</w:t>
            </w:r>
          </w:p>
        </w:tc>
        <w:tc>
          <w:tcPr>
            <w:tcW w:w="1096" w:type="dxa"/>
            <w:tcBorders>
              <w:top w:val="single" w:sz="4" w:space="0" w:color="auto"/>
              <w:left w:val="single" w:sz="4" w:space="0" w:color="auto"/>
              <w:bottom w:val="single" w:sz="4" w:space="0" w:color="auto"/>
              <w:right w:val="single" w:sz="4" w:space="0" w:color="auto"/>
            </w:tcBorders>
          </w:tcPr>
          <w:p w14:paraId="4702AEE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FC7722" w14:textId="77777777" w:rsidR="00BA3DCF" w:rsidRDefault="00BA3DCF" w:rsidP="00E70C16">
            <w:pPr>
              <w:pStyle w:val="TAL"/>
              <w:rPr>
                <w:rFonts w:cs="Arial"/>
                <w:szCs w:val="18"/>
              </w:rPr>
            </w:pPr>
            <w:r>
              <w:rPr>
                <w:rFonts w:cs="Arial"/>
                <w:szCs w:val="18"/>
              </w:rPr>
              <w:t>Geographical are consisting of an ellipsoid arc.</w:t>
            </w:r>
          </w:p>
        </w:tc>
      </w:tr>
    </w:tbl>
    <w:p w14:paraId="3BBBA9E7" w14:textId="77777777" w:rsidR="00BA3DCF" w:rsidRDefault="00BA3DCF" w:rsidP="00BA3DCF"/>
    <w:p w14:paraId="2971CC93" w14:textId="77777777" w:rsidR="004D2C82" w:rsidRDefault="004D2C82" w:rsidP="004D2C82">
      <w:pPr>
        <w:pStyle w:val="Heading5"/>
      </w:pPr>
      <w:bookmarkStart w:id="209" w:name="_Toc20150387"/>
      <w:bookmarkStart w:id="210" w:name="_Toc25168634"/>
      <w:bookmarkStart w:id="211" w:name="_Toc27593053"/>
      <w:r>
        <w:t>6.1.6.2.6</w:t>
      </w:r>
      <w:r>
        <w:tab/>
        <w:t>Type: Point</w:t>
      </w:r>
      <w:bookmarkEnd w:id="209"/>
      <w:bookmarkEnd w:id="210"/>
      <w:bookmarkEnd w:id="211"/>
    </w:p>
    <w:p w14:paraId="0DC1EC16" w14:textId="77777777" w:rsidR="004D2C82" w:rsidRDefault="004D2C82" w:rsidP="004D2C82">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012D3FE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8AC2C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606F97"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A5DF60"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17758D1"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9715D4" w14:textId="77777777" w:rsidR="004D2C82" w:rsidRDefault="004D2C82" w:rsidP="00344B18">
            <w:pPr>
              <w:pStyle w:val="TAH"/>
              <w:rPr>
                <w:rFonts w:cs="Arial"/>
                <w:szCs w:val="18"/>
              </w:rPr>
            </w:pPr>
            <w:r>
              <w:rPr>
                <w:rFonts w:cs="Arial"/>
                <w:szCs w:val="18"/>
              </w:rPr>
              <w:t>Description</w:t>
            </w:r>
          </w:p>
        </w:tc>
      </w:tr>
      <w:tr w:rsidR="00C255F8" w:rsidRPr="00FD48E5" w14:paraId="3197E3D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FA661A"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2BC8B8"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BFEE8C"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42F3113"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7A72ED" w14:textId="77777777" w:rsidR="00C255F8" w:rsidRDefault="00C255F8" w:rsidP="00344B18">
            <w:pPr>
              <w:pStyle w:val="TAL"/>
              <w:rPr>
                <w:rFonts w:cs="Arial"/>
                <w:szCs w:val="18"/>
              </w:rPr>
            </w:pPr>
            <w:r>
              <w:rPr>
                <w:rFonts w:cs="Arial"/>
                <w:szCs w:val="18"/>
              </w:rPr>
              <w:t>It shall take the value "POINT".</w:t>
            </w:r>
          </w:p>
        </w:tc>
      </w:tr>
      <w:tr w:rsidR="004D2C82" w:rsidRPr="00FD48E5" w14:paraId="3CDDEB7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B0B63C0"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EFE97A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80C2EB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6690EE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6D8763" w14:textId="77777777" w:rsidR="004D2C82" w:rsidRDefault="004D2C82" w:rsidP="00344B18">
            <w:pPr>
              <w:pStyle w:val="TAL"/>
              <w:rPr>
                <w:rFonts w:cs="Arial"/>
                <w:szCs w:val="18"/>
              </w:rPr>
            </w:pPr>
          </w:p>
          <w:p w14:paraId="4FEFC824" w14:textId="77777777" w:rsidR="004D2C82" w:rsidRDefault="004D2C82" w:rsidP="00344B18">
            <w:pPr>
              <w:pStyle w:val="TAL"/>
              <w:rPr>
                <w:rFonts w:cs="Arial"/>
                <w:szCs w:val="18"/>
              </w:rPr>
            </w:pPr>
          </w:p>
        </w:tc>
      </w:tr>
    </w:tbl>
    <w:p w14:paraId="289FEF28" w14:textId="77777777" w:rsidR="004D2C82" w:rsidRDefault="004D2C82" w:rsidP="004D2C82"/>
    <w:p w14:paraId="1AA695B8" w14:textId="77777777" w:rsidR="004D2C82" w:rsidRDefault="004D2C82" w:rsidP="004D2C82">
      <w:pPr>
        <w:pStyle w:val="Heading5"/>
      </w:pPr>
      <w:bookmarkStart w:id="212" w:name="_Toc20150388"/>
      <w:bookmarkStart w:id="213" w:name="_Toc25168635"/>
      <w:bookmarkStart w:id="214" w:name="_Toc27593054"/>
      <w:r>
        <w:t>6.1.6.2.7</w:t>
      </w:r>
      <w:r>
        <w:tab/>
        <w:t>Type: PointUncertaintyCircle</w:t>
      </w:r>
      <w:bookmarkEnd w:id="212"/>
      <w:bookmarkEnd w:id="213"/>
      <w:bookmarkEnd w:id="214"/>
    </w:p>
    <w:p w14:paraId="03CA7290" w14:textId="77777777" w:rsidR="004D2C82" w:rsidRDefault="004D2C82" w:rsidP="004D2C82">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24F364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99B31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B7741DC"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64E9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DA2D7FE"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B4507F5" w14:textId="77777777" w:rsidR="004D2C82" w:rsidRDefault="004D2C82" w:rsidP="00344B18">
            <w:pPr>
              <w:pStyle w:val="TAH"/>
              <w:rPr>
                <w:rFonts w:cs="Arial"/>
                <w:szCs w:val="18"/>
              </w:rPr>
            </w:pPr>
            <w:r>
              <w:rPr>
                <w:rFonts w:cs="Arial"/>
                <w:szCs w:val="18"/>
              </w:rPr>
              <w:t>Description</w:t>
            </w:r>
          </w:p>
        </w:tc>
      </w:tr>
      <w:tr w:rsidR="00C255F8" w:rsidRPr="00FD48E5" w14:paraId="1B0136D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3E2B17D"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ABFE4DF"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EBC1E6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E6EB4C"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2DD9DF2" w14:textId="77777777" w:rsidR="00C255F8" w:rsidRDefault="00C255F8" w:rsidP="00344B18">
            <w:pPr>
              <w:pStyle w:val="TAL"/>
              <w:rPr>
                <w:rFonts w:cs="Arial"/>
                <w:szCs w:val="18"/>
              </w:rPr>
            </w:pPr>
            <w:r>
              <w:rPr>
                <w:rFonts w:cs="Arial"/>
                <w:szCs w:val="18"/>
              </w:rPr>
              <w:t>It shall take the value "</w:t>
            </w:r>
            <w:r w:rsidRPr="002240A4">
              <w:t>POINT_</w:t>
            </w:r>
            <w:r>
              <w:t>U</w:t>
            </w:r>
            <w:r w:rsidRPr="002240A4">
              <w:t>NCERTAINTY_CIRCLE</w:t>
            </w:r>
            <w:r>
              <w:t>".</w:t>
            </w:r>
          </w:p>
        </w:tc>
      </w:tr>
      <w:tr w:rsidR="004D2C82" w:rsidRPr="00FD48E5" w14:paraId="3FA824B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A28FF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2F7A65E7"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A420F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91799A"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BF2C290" w14:textId="77777777" w:rsidR="004D2C82" w:rsidRDefault="004D2C82" w:rsidP="00344B18">
            <w:pPr>
              <w:pStyle w:val="TAL"/>
              <w:rPr>
                <w:rFonts w:cs="Arial"/>
                <w:szCs w:val="18"/>
              </w:rPr>
            </w:pPr>
          </w:p>
          <w:p w14:paraId="0B1F024E" w14:textId="77777777" w:rsidR="004D2C82" w:rsidRDefault="004D2C82" w:rsidP="00344B18">
            <w:pPr>
              <w:pStyle w:val="TAL"/>
              <w:rPr>
                <w:rFonts w:cs="Arial"/>
                <w:szCs w:val="18"/>
              </w:rPr>
            </w:pPr>
          </w:p>
        </w:tc>
      </w:tr>
      <w:tr w:rsidR="004D2C82" w:rsidRPr="00FD48E5" w14:paraId="13D65E4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094FA56" w14:textId="77777777" w:rsidR="004D2C82" w:rsidRDefault="004D2C82" w:rsidP="00344B18">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5E549320"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D9D235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60BB75"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045A09" w14:textId="77777777" w:rsidR="004D2C82" w:rsidRDefault="004D2C82" w:rsidP="00344B18">
            <w:pPr>
              <w:pStyle w:val="TAL"/>
              <w:rPr>
                <w:rFonts w:cs="Arial"/>
                <w:szCs w:val="18"/>
              </w:rPr>
            </w:pPr>
          </w:p>
          <w:p w14:paraId="73FEDFA3" w14:textId="77777777" w:rsidR="004D2C82" w:rsidRDefault="004D2C82" w:rsidP="00344B18">
            <w:pPr>
              <w:pStyle w:val="TAL"/>
              <w:rPr>
                <w:rFonts w:cs="Arial"/>
                <w:szCs w:val="18"/>
              </w:rPr>
            </w:pPr>
          </w:p>
        </w:tc>
      </w:tr>
    </w:tbl>
    <w:p w14:paraId="21EBE9EB" w14:textId="77777777" w:rsidR="004D2C82" w:rsidRDefault="004D2C82" w:rsidP="004D2C82"/>
    <w:p w14:paraId="72799637" w14:textId="77777777" w:rsidR="004D2C82" w:rsidRDefault="004D2C82" w:rsidP="004D2C82">
      <w:pPr>
        <w:pStyle w:val="Heading5"/>
      </w:pPr>
      <w:bookmarkStart w:id="215" w:name="_Toc20150389"/>
      <w:bookmarkStart w:id="216" w:name="_Toc25168636"/>
      <w:bookmarkStart w:id="217" w:name="_Toc27593055"/>
      <w:r>
        <w:t>6.1.6.2.8</w:t>
      </w:r>
      <w:r>
        <w:tab/>
        <w:t>Type: PointUncertaintyEllipse</w:t>
      </w:r>
      <w:bookmarkEnd w:id="215"/>
      <w:bookmarkEnd w:id="216"/>
      <w:bookmarkEnd w:id="217"/>
    </w:p>
    <w:p w14:paraId="3D849E83" w14:textId="77777777" w:rsidR="004D2C82" w:rsidRDefault="004D2C82" w:rsidP="004D2C82">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23679E9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C1DC09"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2313F1"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0FA1D"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94804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D408F0" w14:textId="77777777" w:rsidR="004D2C82" w:rsidRDefault="004D2C82" w:rsidP="00344B18">
            <w:pPr>
              <w:pStyle w:val="TAH"/>
              <w:rPr>
                <w:rFonts w:cs="Arial"/>
                <w:szCs w:val="18"/>
              </w:rPr>
            </w:pPr>
            <w:r>
              <w:rPr>
                <w:rFonts w:cs="Arial"/>
                <w:szCs w:val="18"/>
              </w:rPr>
              <w:t>Description</w:t>
            </w:r>
          </w:p>
        </w:tc>
      </w:tr>
      <w:tr w:rsidR="00C255F8" w:rsidRPr="00FD48E5" w14:paraId="644FD3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B60DE"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5FFFAF7"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4BB929"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0B3528"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32284" w14:textId="77777777" w:rsidR="00C255F8" w:rsidRDefault="00C255F8" w:rsidP="00344B18">
            <w:pPr>
              <w:pStyle w:val="TAL"/>
              <w:rPr>
                <w:rFonts w:cs="Arial"/>
                <w:szCs w:val="18"/>
              </w:rPr>
            </w:pPr>
            <w:r>
              <w:rPr>
                <w:rFonts w:cs="Arial"/>
                <w:szCs w:val="18"/>
              </w:rPr>
              <w:t>It shall take the value "</w:t>
            </w:r>
            <w:r w:rsidRPr="002240A4">
              <w:t>POINT_UNCERTAINTY_ELLIPSE</w:t>
            </w:r>
            <w:r>
              <w:t>".</w:t>
            </w:r>
          </w:p>
        </w:tc>
      </w:tr>
      <w:tr w:rsidR="004D2C82" w:rsidRPr="00FD48E5" w14:paraId="6CC211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570F1FE"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9009516"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64317A"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AEFE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0628847" w14:textId="77777777" w:rsidR="004D2C82" w:rsidRDefault="004D2C82" w:rsidP="00344B18">
            <w:pPr>
              <w:pStyle w:val="TAL"/>
              <w:rPr>
                <w:rFonts w:cs="Arial"/>
                <w:szCs w:val="18"/>
              </w:rPr>
            </w:pPr>
          </w:p>
          <w:p w14:paraId="5F12BBF8" w14:textId="77777777" w:rsidR="004D2C82" w:rsidRDefault="004D2C82" w:rsidP="00344B18">
            <w:pPr>
              <w:pStyle w:val="TAL"/>
              <w:rPr>
                <w:rFonts w:cs="Arial"/>
                <w:szCs w:val="18"/>
              </w:rPr>
            </w:pPr>
          </w:p>
        </w:tc>
      </w:tr>
      <w:tr w:rsidR="004D2C82" w:rsidRPr="00FD48E5" w14:paraId="52D3FFA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C23863F" w14:textId="77777777" w:rsidR="004D2C82" w:rsidRDefault="004D2C82" w:rsidP="00344B1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9E1FE46"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5DE47FBF"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05A4B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D8C0021" w14:textId="77777777" w:rsidR="004D2C82" w:rsidRDefault="004D2C82" w:rsidP="00344B18">
            <w:pPr>
              <w:pStyle w:val="TAL"/>
              <w:rPr>
                <w:rFonts w:cs="Arial"/>
                <w:szCs w:val="18"/>
              </w:rPr>
            </w:pPr>
          </w:p>
          <w:p w14:paraId="0EEDC610" w14:textId="77777777" w:rsidR="004D2C82" w:rsidRDefault="004D2C82" w:rsidP="00344B18">
            <w:pPr>
              <w:pStyle w:val="TAL"/>
              <w:rPr>
                <w:rFonts w:cs="Arial"/>
                <w:szCs w:val="18"/>
              </w:rPr>
            </w:pPr>
          </w:p>
        </w:tc>
      </w:tr>
      <w:tr w:rsidR="004D2C82" w:rsidRPr="00FD48E5" w14:paraId="2A55B65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0340BF"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59D7B720"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3993B5D"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887387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8E640F" w14:textId="77777777" w:rsidR="004D2C82" w:rsidRDefault="004D2C82" w:rsidP="00344B18">
            <w:pPr>
              <w:pStyle w:val="TAL"/>
              <w:rPr>
                <w:rFonts w:cs="Arial"/>
                <w:szCs w:val="18"/>
              </w:rPr>
            </w:pPr>
          </w:p>
          <w:p w14:paraId="3FA14EB8" w14:textId="77777777" w:rsidR="004D2C82" w:rsidRDefault="004D2C82" w:rsidP="00344B18">
            <w:pPr>
              <w:pStyle w:val="TAL"/>
              <w:rPr>
                <w:rFonts w:cs="Arial"/>
                <w:szCs w:val="18"/>
              </w:rPr>
            </w:pPr>
          </w:p>
        </w:tc>
      </w:tr>
    </w:tbl>
    <w:p w14:paraId="35403A96" w14:textId="77777777" w:rsidR="004D2C82" w:rsidRDefault="004D2C82" w:rsidP="004D2C82"/>
    <w:p w14:paraId="7C145B50" w14:textId="77777777" w:rsidR="004D2C82" w:rsidRDefault="004D2C82" w:rsidP="004D2C82">
      <w:pPr>
        <w:pStyle w:val="Heading5"/>
      </w:pPr>
      <w:bookmarkStart w:id="218" w:name="_Toc20150390"/>
      <w:bookmarkStart w:id="219" w:name="_Toc25168637"/>
      <w:bookmarkStart w:id="220" w:name="_Toc27593056"/>
      <w:r>
        <w:lastRenderedPageBreak/>
        <w:t>6.1.6.2.9</w:t>
      </w:r>
      <w:r>
        <w:tab/>
        <w:t>Type: Polygon</w:t>
      </w:r>
      <w:bookmarkEnd w:id="218"/>
      <w:bookmarkEnd w:id="219"/>
      <w:bookmarkEnd w:id="220"/>
    </w:p>
    <w:p w14:paraId="34000F90" w14:textId="77777777" w:rsidR="004D2C82" w:rsidRDefault="004D2C82" w:rsidP="004D2C82">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684F42D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161D8C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1C57554"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2CBBE"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BF0E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E8ED35C" w14:textId="77777777" w:rsidR="004D2C82" w:rsidRDefault="004D2C82" w:rsidP="00344B18">
            <w:pPr>
              <w:pStyle w:val="TAH"/>
              <w:rPr>
                <w:rFonts w:cs="Arial"/>
                <w:szCs w:val="18"/>
              </w:rPr>
            </w:pPr>
            <w:r>
              <w:rPr>
                <w:rFonts w:cs="Arial"/>
                <w:szCs w:val="18"/>
              </w:rPr>
              <w:t>Description</w:t>
            </w:r>
          </w:p>
        </w:tc>
      </w:tr>
      <w:tr w:rsidR="00C255F8" w:rsidRPr="00FD48E5" w14:paraId="27B0698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C42AD1"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7AB5F4D"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647402D5"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9D9ADE"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4B094C" w14:textId="77777777" w:rsidR="00C255F8" w:rsidRDefault="00C255F8" w:rsidP="00344B18">
            <w:pPr>
              <w:pStyle w:val="TAL"/>
              <w:rPr>
                <w:rFonts w:cs="Arial"/>
                <w:szCs w:val="18"/>
              </w:rPr>
            </w:pPr>
            <w:r>
              <w:rPr>
                <w:rFonts w:cs="Arial"/>
                <w:szCs w:val="18"/>
              </w:rPr>
              <w:t>It shall take the value "</w:t>
            </w:r>
            <w:r w:rsidRPr="002240A4">
              <w:rPr>
                <w:lang w:val="en-US"/>
              </w:rPr>
              <w:t>POLYGON</w:t>
            </w:r>
            <w:r>
              <w:rPr>
                <w:lang w:val="en-US"/>
              </w:rPr>
              <w:t>".</w:t>
            </w:r>
          </w:p>
        </w:tc>
      </w:tr>
      <w:tr w:rsidR="004D2C82" w:rsidRPr="00FD48E5" w14:paraId="1814BEB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5CC1284" w14:textId="77777777" w:rsidR="004D2C82" w:rsidRDefault="004D2C82" w:rsidP="00344B18">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0EF2293" w14:textId="69BE6FC0" w:rsidR="004D2C82" w:rsidRDefault="00F75F9A" w:rsidP="00344B18">
            <w:pPr>
              <w:pStyle w:val="TAL"/>
            </w:pPr>
            <w:r>
              <w:t>array(</w:t>
            </w:r>
            <w:r w:rsidR="004D2C82">
              <w:t>GeographicalCoordinates</w:t>
            </w:r>
            <w:r>
              <w:t>)</w:t>
            </w:r>
          </w:p>
        </w:tc>
        <w:tc>
          <w:tcPr>
            <w:tcW w:w="425" w:type="dxa"/>
            <w:tcBorders>
              <w:top w:val="single" w:sz="4" w:space="0" w:color="auto"/>
              <w:left w:val="single" w:sz="4" w:space="0" w:color="auto"/>
              <w:bottom w:val="single" w:sz="4" w:space="0" w:color="auto"/>
              <w:right w:val="single" w:sz="4" w:space="0" w:color="auto"/>
            </w:tcBorders>
          </w:tcPr>
          <w:p w14:paraId="210E4C5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92EDC9" w14:textId="77777777" w:rsidR="004D2C82" w:rsidRDefault="004D2C82" w:rsidP="00344B18">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6BB9057E" w14:textId="77777777" w:rsidR="004D2C82" w:rsidRDefault="004D2C82" w:rsidP="00344B18">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r w:rsidR="00B23F9A">
              <w:rPr>
                <w:rFonts w:cs="Arial"/>
                <w:szCs w:val="18"/>
              </w:rPr>
              <w:t>.</w:t>
            </w:r>
          </w:p>
          <w:p w14:paraId="3414ABEF" w14:textId="77777777" w:rsidR="004D2C82" w:rsidRDefault="004D2C82" w:rsidP="00344B18">
            <w:pPr>
              <w:pStyle w:val="TAL"/>
              <w:rPr>
                <w:rFonts w:cs="Arial"/>
                <w:szCs w:val="18"/>
              </w:rPr>
            </w:pPr>
          </w:p>
        </w:tc>
      </w:tr>
    </w:tbl>
    <w:p w14:paraId="6EE5A34F" w14:textId="77777777" w:rsidR="004D2C82" w:rsidRDefault="004D2C82" w:rsidP="004D2C82"/>
    <w:p w14:paraId="7AB7014F" w14:textId="77777777" w:rsidR="004D2C82" w:rsidRDefault="004D2C82" w:rsidP="004D2C82">
      <w:pPr>
        <w:pStyle w:val="Heading5"/>
      </w:pPr>
      <w:bookmarkStart w:id="221" w:name="_Toc20150391"/>
      <w:bookmarkStart w:id="222" w:name="_Toc25168638"/>
      <w:bookmarkStart w:id="223" w:name="_Toc27593057"/>
      <w:r>
        <w:t>6.1.6.2.10</w:t>
      </w:r>
      <w:r>
        <w:tab/>
        <w:t>Type: PointAltitude</w:t>
      </w:r>
      <w:bookmarkEnd w:id="221"/>
      <w:bookmarkEnd w:id="222"/>
      <w:bookmarkEnd w:id="223"/>
    </w:p>
    <w:p w14:paraId="59BA3E64" w14:textId="77777777" w:rsidR="004D2C82" w:rsidRDefault="004D2C82" w:rsidP="004D2C82">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BF022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F8648F"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C36A0CF"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3FD63"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7DCB727"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96B1422" w14:textId="77777777" w:rsidR="004D2C82" w:rsidRDefault="004D2C82" w:rsidP="00344B18">
            <w:pPr>
              <w:pStyle w:val="TAH"/>
              <w:rPr>
                <w:rFonts w:cs="Arial"/>
                <w:szCs w:val="18"/>
              </w:rPr>
            </w:pPr>
            <w:r>
              <w:rPr>
                <w:rFonts w:cs="Arial"/>
                <w:szCs w:val="18"/>
              </w:rPr>
              <w:t>Description</w:t>
            </w:r>
          </w:p>
        </w:tc>
      </w:tr>
      <w:tr w:rsidR="00C255F8" w:rsidRPr="00FD48E5" w14:paraId="1D4A3A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66209BF"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A1CA953"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8988CD3"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5F52E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6FCDA29" w14:textId="77777777" w:rsidR="00C255F8" w:rsidRDefault="00C255F8" w:rsidP="00344B18">
            <w:pPr>
              <w:pStyle w:val="TAL"/>
              <w:rPr>
                <w:rFonts w:cs="Arial"/>
                <w:szCs w:val="18"/>
              </w:rPr>
            </w:pPr>
            <w:r>
              <w:rPr>
                <w:rFonts w:cs="Arial"/>
                <w:szCs w:val="18"/>
              </w:rPr>
              <w:t>It shall take the value "</w:t>
            </w:r>
            <w:r w:rsidRPr="002240A4">
              <w:t>POINT_ALTITUDE</w:t>
            </w:r>
            <w:r>
              <w:t>".</w:t>
            </w:r>
          </w:p>
        </w:tc>
      </w:tr>
      <w:tr w:rsidR="004D2C82" w:rsidRPr="00FD48E5" w14:paraId="000DB7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3A69DAC"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9FBBAB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93688D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2BBCA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21156" w14:textId="77777777" w:rsidR="004D2C82" w:rsidRDefault="004D2C82" w:rsidP="00344B18">
            <w:pPr>
              <w:pStyle w:val="TAL"/>
              <w:rPr>
                <w:rFonts w:cs="Arial"/>
                <w:szCs w:val="18"/>
              </w:rPr>
            </w:pPr>
          </w:p>
          <w:p w14:paraId="058FFDF1" w14:textId="77777777" w:rsidR="004D2C82" w:rsidRDefault="004D2C82" w:rsidP="00344B18">
            <w:pPr>
              <w:pStyle w:val="TAL"/>
              <w:rPr>
                <w:rFonts w:cs="Arial"/>
                <w:szCs w:val="18"/>
              </w:rPr>
            </w:pPr>
          </w:p>
        </w:tc>
      </w:tr>
      <w:tr w:rsidR="004D2C82" w:rsidRPr="00FD48E5" w14:paraId="35DEB13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9337564"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62B3BB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339FDB44"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6AB811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852554" w14:textId="77777777" w:rsidR="004D2C82" w:rsidRDefault="004D2C82" w:rsidP="00344B18">
            <w:pPr>
              <w:pStyle w:val="TAL"/>
              <w:rPr>
                <w:rFonts w:cs="Arial"/>
                <w:szCs w:val="18"/>
              </w:rPr>
            </w:pPr>
          </w:p>
          <w:p w14:paraId="2AF5E1A8" w14:textId="77777777" w:rsidR="004D2C82" w:rsidRDefault="004D2C82" w:rsidP="00344B18">
            <w:pPr>
              <w:pStyle w:val="TAL"/>
              <w:rPr>
                <w:rFonts w:cs="Arial"/>
                <w:szCs w:val="18"/>
              </w:rPr>
            </w:pPr>
          </w:p>
        </w:tc>
      </w:tr>
    </w:tbl>
    <w:p w14:paraId="3B4153E3" w14:textId="77777777" w:rsidR="004D2C82" w:rsidRDefault="004D2C82" w:rsidP="004D2C82"/>
    <w:p w14:paraId="543BFB30" w14:textId="77777777" w:rsidR="004D2C82" w:rsidRDefault="004D2C82" w:rsidP="004D2C82">
      <w:pPr>
        <w:pStyle w:val="Heading5"/>
      </w:pPr>
      <w:bookmarkStart w:id="224" w:name="_Toc20150392"/>
      <w:bookmarkStart w:id="225" w:name="_Toc25168639"/>
      <w:bookmarkStart w:id="226" w:name="_Toc27593058"/>
      <w:r>
        <w:t>6.1.6.2.11</w:t>
      </w:r>
      <w:r>
        <w:tab/>
        <w:t>Type: PointAltitudeUncertainty</w:t>
      </w:r>
      <w:bookmarkEnd w:id="224"/>
      <w:bookmarkEnd w:id="225"/>
      <w:bookmarkEnd w:id="226"/>
    </w:p>
    <w:p w14:paraId="1C204478" w14:textId="77777777" w:rsidR="004D2C82" w:rsidRDefault="004D2C82" w:rsidP="004D2C82">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83B7E2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EF75E1"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989FAC0"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57291"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7E8DDD9"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B939803" w14:textId="77777777" w:rsidR="004D2C82" w:rsidRDefault="004D2C82" w:rsidP="00344B18">
            <w:pPr>
              <w:pStyle w:val="TAH"/>
              <w:rPr>
                <w:rFonts w:cs="Arial"/>
                <w:szCs w:val="18"/>
              </w:rPr>
            </w:pPr>
            <w:r>
              <w:rPr>
                <w:rFonts w:cs="Arial"/>
                <w:szCs w:val="18"/>
              </w:rPr>
              <w:t>Description</w:t>
            </w:r>
          </w:p>
        </w:tc>
      </w:tr>
      <w:tr w:rsidR="00C255F8" w:rsidRPr="00FD48E5" w14:paraId="1B4B25C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64BBC5"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1C846795"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E86921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B9EBFAA"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2BB1A8" w14:textId="77777777" w:rsidR="00C255F8" w:rsidRDefault="00C255F8" w:rsidP="00344B18">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4D2C82" w:rsidRPr="00FD48E5" w14:paraId="29D773F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CF5933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41DA734"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0A46A41"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E8D1CD4"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97A2FF" w14:textId="77777777" w:rsidR="004D2C82" w:rsidRDefault="004D2C82" w:rsidP="00344B18">
            <w:pPr>
              <w:pStyle w:val="TAL"/>
              <w:rPr>
                <w:rFonts w:cs="Arial"/>
                <w:szCs w:val="18"/>
              </w:rPr>
            </w:pPr>
          </w:p>
          <w:p w14:paraId="2254CA09" w14:textId="77777777" w:rsidR="004D2C82" w:rsidRDefault="004D2C82" w:rsidP="00344B18">
            <w:pPr>
              <w:pStyle w:val="TAL"/>
              <w:rPr>
                <w:rFonts w:cs="Arial"/>
                <w:szCs w:val="18"/>
              </w:rPr>
            </w:pPr>
          </w:p>
        </w:tc>
      </w:tr>
      <w:tr w:rsidR="004D2C82" w:rsidRPr="00FD48E5" w14:paraId="40927CB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9899E01" w14:textId="77777777" w:rsidR="004D2C82" w:rsidRDefault="004D2C82" w:rsidP="00344B1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3F7F782F" w14:textId="77777777" w:rsidR="004D2C82" w:rsidRDefault="004D2C82" w:rsidP="00344B1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8328B87"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1F757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EA0B47" w14:textId="77777777" w:rsidR="004D2C82" w:rsidRDefault="004D2C82" w:rsidP="00344B18">
            <w:pPr>
              <w:pStyle w:val="TAL"/>
              <w:rPr>
                <w:rFonts w:cs="Arial"/>
                <w:szCs w:val="18"/>
              </w:rPr>
            </w:pPr>
          </w:p>
          <w:p w14:paraId="30BF93B6" w14:textId="77777777" w:rsidR="004D2C82" w:rsidRDefault="004D2C82" w:rsidP="00344B18">
            <w:pPr>
              <w:pStyle w:val="TAL"/>
              <w:rPr>
                <w:rFonts w:cs="Arial"/>
                <w:szCs w:val="18"/>
              </w:rPr>
            </w:pPr>
          </w:p>
        </w:tc>
      </w:tr>
      <w:tr w:rsidR="004D2C82" w:rsidRPr="00FD48E5" w14:paraId="69B7500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EC66865" w14:textId="77777777" w:rsidR="004D2C82" w:rsidRDefault="004D2C82" w:rsidP="00344B18">
            <w:pPr>
              <w:pStyle w:val="TAL"/>
            </w:pPr>
            <w:r>
              <w:t>uncertainty</w:t>
            </w:r>
            <w:r w:rsidR="003C064D">
              <w:t>Ellipse</w:t>
            </w:r>
          </w:p>
        </w:tc>
        <w:tc>
          <w:tcPr>
            <w:tcW w:w="2977" w:type="dxa"/>
            <w:tcBorders>
              <w:top w:val="single" w:sz="4" w:space="0" w:color="auto"/>
              <w:left w:val="single" w:sz="4" w:space="0" w:color="auto"/>
              <w:bottom w:val="single" w:sz="4" w:space="0" w:color="auto"/>
              <w:right w:val="single" w:sz="4" w:space="0" w:color="auto"/>
            </w:tcBorders>
          </w:tcPr>
          <w:p w14:paraId="2C9FB938" w14:textId="77777777" w:rsidR="004D2C82" w:rsidRDefault="004D2C82" w:rsidP="00344B1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06915A9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4DCE2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0EB03A3" w14:textId="77777777" w:rsidR="004D2C82" w:rsidRDefault="004D2C82" w:rsidP="00344B18">
            <w:pPr>
              <w:pStyle w:val="TAL"/>
              <w:rPr>
                <w:rFonts w:cs="Arial"/>
                <w:szCs w:val="18"/>
              </w:rPr>
            </w:pPr>
          </w:p>
          <w:p w14:paraId="02F77104" w14:textId="77777777" w:rsidR="004D2C82" w:rsidRDefault="004D2C82" w:rsidP="00344B18">
            <w:pPr>
              <w:pStyle w:val="TAL"/>
              <w:rPr>
                <w:rFonts w:cs="Arial"/>
                <w:szCs w:val="18"/>
              </w:rPr>
            </w:pPr>
          </w:p>
        </w:tc>
      </w:tr>
      <w:tr w:rsidR="004D2C82" w:rsidRPr="00FD48E5" w14:paraId="4E48125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8866235" w14:textId="77777777" w:rsidR="004D2C82" w:rsidRDefault="004D2C82" w:rsidP="00344B1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16725C2E"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3C470AC8"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756BB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B2ACF1" w14:textId="77777777" w:rsidR="004D2C82" w:rsidRDefault="004D2C82" w:rsidP="00344B18">
            <w:pPr>
              <w:pStyle w:val="TAL"/>
              <w:rPr>
                <w:rFonts w:cs="Arial"/>
                <w:szCs w:val="18"/>
              </w:rPr>
            </w:pPr>
          </w:p>
          <w:p w14:paraId="54A16261" w14:textId="77777777" w:rsidR="004D2C82" w:rsidRDefault="004D2C82" w:rsidP="00344B18">
            <w:pPr>
              <w:pStyle w:val="TAL"/>
              <w:rPr>
                <w:rFonts w:cs="Arial"/>
                <w:szCs w:val="18"/>
              </w:rPr>
            </w:pPr>
          </w:p>
        </w:tc>
      </w:tr>
      <w:tr w:rsidR="004D2C82" w:rsidRPr="00FD48E5" w14:paraId="0054F23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DF51536"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3B7E8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4B71C69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DBE4D2"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E629F4" w14:textId="77777777" w:rsidR="004D2C82" w:rsidRDefault="004D2C82" w:rsidP="00344B18">
            <w:pPr>
              <w:pStyle w:val="TAL"/>
              <w:rPr>
                <w:rFonts w:cs="Arial"/>
                <w:szCs w:val="18"/>
              </w:rPr>
            </w:pPr>
          </w:p>
          <w:p w14:paraId="44E42B11" w14:textId="77777777" w:rsidR="004D2C82" w:rsidRDefault="004D2C82" w:rsidP="00344B18">
            <w:pPr>
              <w:pStyle w:val="TAL"/>
              <w:rPr>
                <w:rFonts w:cs="Arial"/>
                <w:szCs w:val="18"/>
              </w:rPr>
            </w:pPr>
          </w:p>
        </w:tc>
      </w:tr>
    </w:tbl>
    <w:p w14:paraId="55DCBC96" w14:textId="77777777" w:rsidR="004D2C82" w:rsidRDefault="004D2C82" w:rsidP="004D2C82"/>
    <w:p w14:paraId="103B9E76" w14:textId="77777777" w:rsidR="004D2C82" w:rsidRDefault="004D2C82" w:rsidP="004D2C82">
      <w:pPr>
        <w:pStyle w:val="Heading5"/>
      </w:pPr>
      <w:bookmarkStart w:id="227" w:name="_Toc20150393"/>
      <w:bookmarkStart w:id="228" w:name="_Toc25168640"/>
      <w:bookmarkStart w:id="229" w:name="_Toc27593059"/>
      <w:r>
        <w:t>6.1.6.2.12</w:t>
      </w:r>
      <w:r>
        <w:tab/>
        <w:t>Type: EllipsoidArc</w:t>
      </w:r>
      <w:bookmarkEnd w:id="227"/>
      <w:bookmarkEnd w:id="228"/>
      <w:bookmarkEnd w:id="229"/>
    </w:p>
    <w:p w14:paraId="5A3AE02B" w14:textId="77777777" w:rsidR="004D2C82" w:rsidRDefault="004D2C82" w:rsidP="004D2C82">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D2C82" w:rsidRPr="00FD48E5" w14:paraId="57D6C9F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B6C084" w14:textId="77777777" w:rsidR="004D2C82" w:rsidRDefault="004D2C82" w:rsidP="00344B18">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045B33" w14:textId="77777777" w:rsidR="004D2C82" w:rsidRDefault="004D2C82" w:rsidP="00344B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B85CC" w14:textId="77777777" w:rsidR="004D2C82" w:rsidRPr="007277D4" w:rsidRDefault="004D2C82" w:rsidP="00344B18">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3B8CDE2" w14:textId="77777777" w:rsidR="004D2C82" w:rsidRDefault="004D2C82" w:rsidP="00344B18">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3BF2ABA" w14:textId="77777777" w:rsidR="004D2C82" w:rsidRDefault="004D2C82" w:rsidP="00344B18">
            <w:pPr>
              <w:pStyle w:val="TAH"/>
              <w:rPr>
                <w:rFonts w:cs="Arial"/>
                <w:szCs w:val="18"/>
              </w:rPr>
            </w:pPr>
            <w:r>
              <w:rPr>
                <w:rFonts w:cs="Arial"/>
                <w:szCs w:val="18"/>
              </w:rPr>
              <w:t>Description</w:t>
            </w:r>
          </w:p>
        </w:tc>
      </w:tr>
      <w:tr w:rsidR="00C255F8" w:rsidRPr="00FD48E5" w14:paraId="64247F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0E922B" w14:textId="77777777" w:rsidR="00C255F8" w:rsidRDefault="00C255F8" w:rsidP="00344B18">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80A777A" w14:textId="77777777" w:rsidR="00C255F8" w:rsidRDefault="00C255F8" w:rsidP="00344B18">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249666D4" w14:textId="77777777" w:rsidR="00C255F8" w:rsidRDefault="00C255F8"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F38EE2" w14:textId="77777777" w:rsidR="00C255F8" w:rsidRDefault="00C255F8"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BD52F5" w14:textId="77777777" w:rsidR="00C255F8" w:rsidRDefault="00C255F8" w:rsidP="00344B18">
            <w:pPr>
              <w:pStyle w:val="TAL"/>
              <w:rPr>
                <w:rFonts w:cs="Arial"/>
                <w:szCs w:val="18"/>
              </w:rPr>
            </w:pPr>
            <w:r>
              <w:rPr>
                <w:rFonts w:cs="Arial"/>
                <w:szCs w:val="18"/>
              </w:rPr>
              <w:t xml:space="preserve">It shall take the value </w:t>
            </w:r>
            <w:r>
              <w:t>"</w:t>
            </w:r>
            <w:r w:rsidRPr="002240A4">
              <w:t>ELLIPSOID_ARC</w:t>
            </w:r>
            <w:r>
              <w:rPr>
                <w:lang w:val="en-US"/>
              </w:rPr>
              <w:t>".</w:t>
            </w:r>
          </w:p>
        </w:tc>
      </w:tr>
      <w:tr w:rsidR="004D2C82" w:rsidRPr="00FD48E5" w14:paraId="5096D98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73E62D8" w14:textId="77777777" w:rsidR="004D2C82" w:rsidRDefault="004D2C82" w:rsidP="00344B1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F62E6C3" w14:textId="77777777" w:rsidR="004D2C82" w:rsidRDefault="004D2C82" w:rsidP="00344B1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03BAF1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B7EC0E"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6E796A5" w14:textId="77777777" w:rsidR="004D2C82" w:rsidRDefault="004D2C82" w:rsidP="00344B18">
            <w:pPr>
              <w:pStyle w:val="TAL"/>
              <w:rPr>
                <w:rFonts w:cs="Arial"/>
                <w:szCs w:val="18"/>
              </w:rPr>
            </w:pPr>
          </w:p>
          <w:p w14:paraId="2D8B35AC" w14:textId="77777777" w:rsidR="004D2C82" w:rsidRDefault="004D2C82" w:rsidP="00344B18">
            <w:pPr>
              <w:pStyle w:val="TAL"/>
              <w:rPr>
                <w:rFonts w:cs="Arial"/>
                <w:szCs w:val="18"/>
              </w:rPr>
            </w:pPr>
          </w:p>
        </w:tc>
      </w:tr>
      <w:tr w:rsidR="004D2C82" w:rsidRPr="00FD48E5" w14:paraId="7BFB063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6240C46" w14:textId="77777777" w:rsidR="004D2C82" w:rsidRDefault="004D2C82" w:rsidP="00344B18">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6FF7B969" w14:textId="77777777" w:rsidR="004D2C82" w:rsidRDefault="004D2C82" w:rsidP="00344B18">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0D90E523"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B32A16"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6625494" w14:textId="77777777" w:rsidR="004D2C82" w:rsidRDefault="004D2C82" w:rsidP="00344B18">
            <w:pPr>
              <w:pStyle w:val="TAL"/>
              <w:rPr>
                <w:rFonts w:cs="Arial"/>
                <w:szCs w:val="18"/>
              </w:rPr>
            </w:pPr>
          </w:p>
          <w:p w14:paraId="55536949" w14:textId="77777777" w:rsidR="004D2C82" w:rsidRDefault="004D2C82" w:rsidP="00344B18">
            <w:pPr>
              <w:pStyle w:val="TAL"/>
              <w:rPr>
                <w:rFonts w:cs="Arial"/>
                <w:szCs w:val="18"/>
              </w:rPr>
            </w:pPr>
          </w:p>
        </w:tc>
      </w:tr>
      <w:tr w:rsidR="004D2C82" w:rsidRPr="00FD48E5" w14:paraId="15767C6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82A26A6" w14:textId="77777777" w:rsidR="004D2C82" w:rsidRDefault="004D2C82" w:rsidP="00344B18">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341990D6" w14:textId="77777777" w:rsidR="004D2C82" w:rsidRDefault="004D2C82" w:rsidP="00344B1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53D6361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E6BE3D"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E1D23D8" w14:textId="77777777" w:rsidR="004D2C82" w:rsidRDefault="004D2C82" w:rsidP="00344B18">
            <w:pPr>
              <w:pStyle w:val="TAL"/>
              <w:rPr>
                <w:rFonts w:cs="Arial"/>
                <w:szCs w:val="18"/>
              </w:rPr>
            </w:pPr>
          </w:p>
          <w:p w14:paraId="7EF4EEB4" w14:textId="77777777" w:rsidR="004D2C82" w:rsidRDefault="004D2C82" w:rsidP="00344B18">
            <w:pPr>
              <w:pStyle w:val="TAL"/>
              <w:rPr>
                <w:rFonts w:cs="Arial"/>
                <w:szCs w:val="18"/>
              </w:rPr>
            </w:pPr>
          </w:p>
        </w:tc>
      </w:tr>
      <w:tr w:rsidR="004D2C82" w:rsidRPr="00FD48E5" w14:paraId="5087C1B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D8F75EC" w14:textId="77777777" w:rsidR="004D2C82" w:rsidRDefault="004D2C82" w:rsidP="00344B18">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03ABDE44"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37A90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F9CE09"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621864" w14:textId="77777777" w:rsidR="004D2C82" w:rsidRDefault="004D2C82" w:rsidP="00344B18">
            <w:pPr>
              <w:pStyle w:val="TAL"/>
              <w:rPr>
                <w:rFonts w:cs="Arial"/>
                <w:szCs w:val="18"/>
              </w:rPr>
            </w:pPr>
          </w:p>
          <w:p w14:paraId="674EAE76" w14:textId="77777777" w:rsidR="004D2C82" w:rsidRDefault="004D2C82" w:rsidP="00344B18">
            <w:pPr>
              <w:pStyle w:val="TAL"/>
              <w:rPr>
                <w:rFonts w:cs="Arial"/>
                <w:szCs w:val="18"/>
              </w:rPr>
            </w:pPr>
          </w:p>
        </w:tc>
      </w:tr>
      <w:tr w:rsidR="004D2C82" w:rsidRPr="00FD48E5" w14:paraId="5F63E06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31EF242" w14:textId="77777777" w:rsidR="004D2C82" w:rsidRDefault="004D2C82" w:rsidP="00344B18">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5540759D" w14:textId="77777777" w:rsidR="004D2C82" w:rsidRDefault="004D2C82" w:rsidP="00344B18">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4ECE540"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23913B"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2875B21" w14:textId="77777777" w:rsidR="004D2C82" w:rsidRDefault="004D2C82" w:rsidP="00344B18">
            <w:pPr>
              <w:pStyle w:val="TAL"/>
              <w:rPr>
                <w:rFonts w:cs="Arial"/>
                <w:szCs w:val="18"/>
              </w:rPr>
            </w:pPr>
          </w:p>
          <w:p w14:paraId="1DBFBA89" w14:textId="77777777" w:rsidR="004D2C82" w:rsidRDefault="004D2C82" w:rsidP="00344B18">
            <w:pPr>
              <w:pStyle w:val="TAL"/>
              <w:rPr>
                <w:rFonts w:cs="Arial"/>
                <w:szCs w:val="18"/>
              </w:rPr>
            </w:pPr>
          </w:p>
        </w:tc>
      </w:tr>
      <w:tr w:rsidR="004D2C82" w:rsidRPr="00FD48E5" w14:paraId="5988B02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5A5B175" w14:textId="77777777" w:rsidR="004D2C82" w:rsidRDefault="004D2C82" w:rsidP="00344B1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09592A6" w14:textId="77777777" w:rsidR="004D2C82" w:rsidRDefault="004D2C82" w:rsidP="00344B1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527A62C" w14:textId="77777777" w:rsidR="004D2C82" w:rsidRDefault="004D2C82" w:rsidP="00344B1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D1EC4D7" w14:textId="77777777" w:rsidR="004D2C82" w:rsidRDefault="004D2C82" w:rsidP="00344B1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26AA9" w14:textId="77777777" w:rsidR="004D2C82" w:rsidRDefault="004D2C82" w:rsidP="00344B18">
            <w:pPr>
              <w:pStyle w:val="TAL"/>
              <w:rPr>
                <w:rFonts w:cs="Arial"/>
                <w:szCs w:val="18"/>
              </w:rPr>
            </w:pPr>
          </w:p>
          <w:p w14:paraId="5072A74A" w14:textId="77777777" w:rsidR="004D2C82" w:rsidRDefault="004D2C82" w:rsidP="00344B18">
            <w:pPr>
              <w:pStyle w:val="TAL"/>
              <w:rPr>
                <w:rFonts w:cs="Arial"/>
                <w:szCs w:val="18"/>
              </w:rPr>
            </w:pPr>
          </w:p>
        </w:tc>
      </w:tr>
    </w:tbl>
    <w:p w14:paraId="6BDB9692" w14:textId="77777777" w:rsidR="004D2C82" w:rsidRDefault="004D2C82" w:rsidP="004D2C82"/>
    <w:p w14:paraId="622C5247" w14:textId="77777777" w:rsidR="004D2C82" w:rsidRDefault="004D2C82" w:rsidP="004D2C82">
      <w:pPr>
        <w:pStyle w:val="Heading5"/>
      </w:pPr>
      <w:bookmarkStart w:id="230" w:name="_Toc20150394"/>
      <w:bookmarkStart w:id="231" w:name="_Toc25168641"/>
      <w:bookmarkStart w:id="232" w:name="_Toc27593060"/>
      <w:r>
        <w:lastRenderedPageBreak/>
        <w:t>6.1.6.2.1</w:t>
      </w:r>
      <w:r w:rsidR="00671132">
        <w:t>3</w:t>
      </w:r>
      <w:r>
        <w:tab/>
      </w:r>
      <w:r w:rsidR="00C7073F">
        <w:t xml:space="preserve">Type: </w:t>
      </w:r>
      <w:r>
        <w:t>LocationQoS</w:t>
      </w:r>
      <w:bookmarkEnd w:id="230"/>
      <w:bookmarkEnd w:id="231"/>
      <w:bookmarkEnd w:id="232"/>
    </w:p>
    <w:p w14:paraId="595D55B8" w14:textId="77777777" w:rsidR="004D2C82" w:rsidRDefault="004D2C82" w:rsidP="004D2C82">
      <w:pPr>
        <w:pStyle w:val="TH"/>
      </w:pPr>
      <w:r>
        <w:rPr>
          <w:noProof/>
        </w:rPr>
        <w:t>Table </w:t>
      </w:r>
      <w:r>
        <w:t>6.1.6.2.1</w:t>
      </w:r>
      <w:r w:rsidR="00520876">
        <w:t>3</w:t>
      </w:r>
      <w:r>
        <w:t xml:space="preserve">-1: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541C7E32" w14:textId="77777777" w:rsidTr="00041CB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AE4B35"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75882883"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38717F7"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0AF0145"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4D0AA28" w14:textId="77777777" w:rsidR="004D2C82" w:rsidRDefault="004D2C82" w:rsidP="00344B18">
            <w:pPr>
              <w:pStyle w:val="TAH"/>
              <w:rPr>
                <w:rFonts w:cs="Arial"/>
                <w:szCs w:val="18"/>
              </w:rPr>
            </w:pPr>
            <w:r>
              <w:rPr>
                <w:rFonts w:cs="Arial"/>
                <w:szCs w:val="18"/>
              </w:rPr>
              <w:t>Description</w:t>
            </w:r>
          </w:p>
        </w:tc>
      </w:tr>
      <w:tr w:rsidR="004D2C82" w:rsidRPr="00FD48E5" w14:paraId="40EC1199" w14:textId="77777777" w:rsidTr="00041CBC">
        <w:trPr>
          <w:jc w:val="center"/>
        </w:trPr>
        <w:tc>
          <w:tcPr>
            <w:tcW w:w="1807" w:type="dxa"/>
            <w:tcBorders>
              <w:top w:val="single" w:sz="4" w:space="0" w:color="auto"/>
              <w:left w:val="single" w:sz="4" w:space="0" w:color="auto"/>
              <w:bottom w:val="single" w:sz="4" w:space="0" w:color="auto"/>
              <w:right w:val="single" w:sz="4" w:space="0" w:color="auto"/>
            </w:tcBorders>
          </w:tcPr>
          <w:p w14:paraId="642230CF" w14:textId="77777777" w:rsidR="004D2C82" w:rsidRDefault="004D2C82" w:rsidP="00344B18">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0EB75D94"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B8DAB3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EE3C8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2945E21" w14:textId="77777777" w:rsidR="004D2C82" w:rsidRDefault="004D2C82" w:rsidP="00344B18">
            <w:pPr>
              <w:pStyle w:val="TAL"/>
              <w:rPr>
                <w:rFonts w:cs="Arial"/>
                <w:szCs w:val="18"/>
              </w:rPr>
            </w:pPr>
            <w:r>
              <w:rPr>
                <w:rFonts w:cs="Arial"/>
                <w:szCs w:val="18"/>
              </w:rPr>
              <w:t>Horizontal accuracy</w:t>
            </w:r>
          </w:p>
        </w:tc>
      </w:tr>
      <w:tr w:rsidR="004D2C82" w:rsidRPr="00FD48E5" w14:paraId="6D426A58" w14:textId="77777777" w:rsidTr="00041CBC">
        <w:trPr>
          <w:jc w:val="center"/>
        </w:trPr>
        <w:tc>
          <w:tcPr>
            <w:tcW w:w="1807" w:type="dxa"/>
            <w:tcBorders>
              <w:top w:val="single" w:sz="4" w:space="0" w:color="auto"/>
              <w:left w:val="single" w:sz="4" w:space="0" w:color="auto"/>
              <w:bottom w:val="single" w:sz="4" w:space="0" w:color="auto"/>
              <w:right w:val="single" w:sz="4" w:space="0" w:color="auto"/>
            </w:tcBorders>
          </w:tcPr>
          <w:p w14:paraId="3B6BECEE" w14:textId="77777777" w:rsidR="004D2C82" w:rsidRDefault="004D2C82" w:rsidP="00344B18">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366D31D7" w14:textId="77777777" w:rsidR="004D2C82" w:rsidRDefault="004D2C82" w:rsidP="00344B18">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161DD4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1720D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7A2DF8" w14:textId="77777777" w:rsidR="004D2C82" w:rsidRDefault="004D2C82" w:rsidP="00344B18">
            <w:pPr>
              <w:pStyle w:val="TAL"/>
              <w:rPr>
                <w:rFonts w:cs="Arial"/>
                <w:szCs w:val="18"/>
              </w:rPr>
            </w:pPr>
            <w:r>
              <w:rPr>
                <w:rFonts w:cs="Arial"/>
                <w:szCs w:val="18"/>
              </w:rPr>
              <w:t>Vertical accuracy</w:t>
            </w:r>
          </w:p>
        </w:tc>
      </w:tr>
      <w:tr w:rsidR="004D2C82" w:rsidRPr="00FD48E5" w14:paraId="15215E7A" w14:textId="77777777" w:rsidTr="00041CBC">
        <w:trPr>
          <w:jc w:val="center"/>
        </w:trPr>
        <w:tc>
          <w:tcPr>
            <w:tcW w:w="1807" w:type="dxa"/>
            <w:tcBorders>
              <w:top w:val="single" w:sz="4" w:space="0" w:color="auto"/>
              <w:left w:val="single" w:sz="4" w:space="0" w:color="auto"/>
              <w:bottom w:val="single" w:sz="4" w:space="0" w:color="auto"/>
              <w:right w:val="single" w:sz="4" w:space="0" w:color="auto"/>
            </w:tcBorders>
          </w:tcPr>
          <w:p w14:paraId="27F69759" w14:textId="77777777" w:rsidR="004D2C82" w:rsidRDefault="004D2C82" w:rsidP="00344B18">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A190208" w14:textId="77777777" w:rsidR="004D2C82" w:rsidRDefault="004D2C82" w:rsidP="00344B18">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6C6FB86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50357C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4A9ACC" w14:textId="77777777" w:rsidR="004D2C82" w:rsidRDefault="004D2C82" w:rsidP="00344B18">
            <w:pPr>
              <w:pStyle w:val="TAL"/>
              <w:rPr>
                <w:rFonts w:cs="Arial"/>
                <w:szCs w:val="18"/>
              </w:rPr>
            </w:pPr>
            <w:r>
              <w:rPr>
                <w:rFonts w:cs="Arial"/>
                <w:szCs w:val="18"/>
              </w:rPr>
              <w:t>Vertical accuracy requested (yes/no)</w:t>
            </w:r>
          </w:p>
        </w:tc>
      </w:tr>
      <w:tr w:rsidR="004D2C82" w:rsidRPr="00FD48E5" w14:paraId="293AE622" w14:textId="77777777" w:rsidTr="00041CBC">
        <w:trPr>
          <w:jc w:val="center"/>
        </w:trPr>
        <w:tc>
          <w:tcPr>
            <w:tcW w:w="1807" w:type="dxa"/>
            <w:tcBorders>
              <w:top w:val="single" w:sz="4" w:space="0" w:color="auto"/>
              <w:left w:val="single" w:sz="4" w:space="0" w:color="auto"/>
              <w:bottom w:val="single" w:sz="4" w:space="0" w:color="auto"/>
              <w:right w:val="single" w:sz="4" w:space="0" w:color="auto"/>
            </w:tcBorders>
          </w:tcPr>
          <w:p w14:paraId="3C32240B" w14:textId="77777777" w:rsidR="004D2C82" w:rsidRDefault="004D2C82" w:rsidP="00344B18">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6A9D9CE6" w14:textId="77777777" w:rsidR="004D2C82" w:rsidRDefault="004D2C82" w:rsidP="00344B18">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3B991AC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BA4AAA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3750" w14:textId="77777777" w:rsidR="004D2C82" w:rsidRDefault="004D2C82" w:rsidP="00344B18">
            <w:pPr>
              <w:pStyle w:val="TAL"/>
              <w:rPr>
                <w:rFonts w:cs="Arial"/>
                <w:szCs w:val="18"/>
              </w:rPr>
            </w:pPr>
            <w:r>
              <w:rPr>
                <w:rFonts w:cs="Arial"/>
                <w:szCs w:val="18"/>
              </w:rPr>
              <w:t>Low delay vs. Delay tolerant</w:t>
            </w:r>
          </w:p>
        </w:tc>
      </w:tr>
      <w:tr w:rsidR="00041CBC" w:rsidRPr="00FD48E5" w14:paraId="0825A0C4" w14:textId="77777777" w:rsidTr="00041CBC">
        <w:trPr>
          <w:jc w:val="center"/>
        </w:trPr>
        <w:tc>
          <w:tcPr>
            <w:tcW w:w="1807" w:type="dxa"/>
            <w:tcBorders>
              <w:top w:val="single" w:sz="4" w:space="0" w:color="auto"/>
              <w:left w:val="single" w:sz="4" w:space="0" w:color="auto"/>
              <w:bottom w:val="single" w:sz="4" w:space="0" w:color="auto"/>
              <w:right w:val="single" w:sz="4" w:space="0" w:color="auto"/>
            </w:tcBorders>
          </w:tcPr>
          <w:p w14:paraId="553DB361" w14:textId="739DDA7E" w:rsidR="00041CBC" w:rsidRDefault="00041CBC" w:rsidP="00041CBC">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3B177E89" w14:textId="09D409A4" w:rsidR="00041CBC" w:rsidRDefault="00041CBC" w:rsidP="00041CBC">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0F5E0FA3" w14:textId="26828FCD" w:rsidR="00041CBC" w:rsidRDefault="00041CBC" w:rsidP="00041CBC">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68A86BB" w14:textId="79D3804A" w:rsidR="00041CBC" w:rsidRDefault="00041CBC" w:rsidP="00041CBC">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1ED8866" w14:textId="77777777" w:rsidR="00041CBC" w:rsidRDefault="00041CBC" w:rsidP="00041CBC">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2B5F7559" w14:textId="50969216" w:rsidR="00041CBC" w:rsidRDefault="00041CBC" w:rsidP="00041CBC">
            <w:pPr>
              <w:pStyle w:val="TAL"/>
              <w:rPr>
                <w:rFonts w:cs="Arial"/>
                <w:szCs w:val="18"/>
              </w:rPr>
            </w:pPr>
            <w:r>
              <w:rPr>
                <w:rFonts w:cs="Arial"/>
                <w:szCs w:val="18"/>
                <w:lang w:val="en-US" w:eastAsia="zh-CN"/>
              </w:rPr>
              <w:t xml:space="preserve">This IE shall be absent if neither hAccuracy nor </w:t>
            </w:r>
            <w:r>
              <w:t>vAccuracy is included.</w:t>
            </w:r>
          </w:p>
        </w:tc>
      </w:tr>
    </w:tbl>
    <w:p w14:paraId="539B79BF" w14:textId="77777777" w:rsidR="004D2C82" w:rsidRDefault="004D2C82" w:rsidP="004D2C82"/>
    <w:p w14:paraId="0E9A7499" w14:textId="77777777" w:rsidR="004D2C82" w:rsidRDefault="004D2C82" w:rsidP="004D2C82">
      <w:pPr>
        <w:pStyle w:val="Heading5"/>
      </w:pPr>
      <w:bookmarkStart w:id="233" w:name="_Toc20150395"/>
      <w:bookmarkStart w:id="234" w:name="_Toc25168642"/>
      <w:bookmarkStart w:id="235" w:name="_Toc27593061"/>
      <w:r>
        <w:lastRenderedPageBreak/>
        <w:t>6.1.6.2.1</w:t>
      </w:r>
      <w:r w:rsidR="00671132">
        <w:t>4</w:t>
      </w:r>
      <w:r>
        <w:tab/>
      </w:r>
      <w:r w:rsidR="00C7073F">
        <w:t xml:space="preserve">Type: </w:t>
      </w:r>
      <w:r>
        <w:t>CivicAddress</w:t>
      </w:r>
      <w:bookmarkEnd w:id="233"/>
      <w:bookmarkEnd w:id="234"/>
      <w:bookmarkEnd w:id="235"/>
    </w:p>
    <w:p w14:paraId="5677CDC0" w14:textId="77777777" w:rsidR="004D2C82" w:rsidRDefault="004D2C82" w:rsidP="004D2C82">
      <w:pPr>
        <w:pStyle w:val="TH"/>
      </w:pPr>
      <w:r>
        <w:rPr>
          <w:noProof/>
        </w:rPr>
        <w:t>Table </w:t>
      </w:r>
      <w:r>
        <w:t>6.1.6.2.1</w:t>
      </w:r>
      <w:r w:rsidR="00520876">
        <w:t>4</w:t>
      </w:r>
      <w:r>
        <w:t xml:space="preserve">-1: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07D388C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1D131E" w14:textId="77777777" w:rsidR="004D2C82" w:rsidRDefault="004D2C82" w:rsidP="00344B18">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F7353F7"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669246A"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A6CFBF"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C7CB909" w14:textId="77777777" w:rsidR="004D2C82" w:rsidRDefault="004D2C82" w:rsidP="00344B18">
            <w:pPr>
              <w:pStyle w:val="TAH"/>
              <w:rPr>
                <w:rFonts w:cs="Arial"/>
                <w:szCs w:val="18"/>
              </w:rPr>
            </w:pPr>
            <w:r>
              <w:rPr>
                <w:rFonts w:cs="Arial"/>
                <w:szCs w:val="18"/>
              </w:rPr>
              <w:t>Description</w:t>
            </w:r>
          </w:p>
        </w:tc>
      </w:tr>
      <w:tr w:rsidR="004D2C82" w:rsidRPr="00FD48E5" w14:paraId="172F9E5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9331388" w14:textId="77777777" w:rsidR="004D2C82" w:rsidRDefault="004D2C82" w:rsidP="00344B18">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17812F1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F72671"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18AAEA5"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05AB182" w14:textId="77777777" w:rsidR="004D2C82" w:rsidRDefault="004D2C82" w:rsidP="00344B18">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0258793C" w14:textId="77777777" w:rsidR="004D2C82" w:rsidRPr="00A61E64"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7DDFC7A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8D9EAD1" w14:textId="77777777" w:rsidR="004D2C82" w:rsidRDefault="004D2C82" w:rsidP="00344B18">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7B12066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8D6DC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B9073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657A5ED" w14:textId="77777777" w:rsidR="004D2C82" w:rsidRDefault="004D2C82" w:rsidP="00344B18">
            <w:pPr>
              <w:pStyle w:val="TAL"/>
              <w:rPr>
                <w:rFonts w:cs="Arial"/>
                <w:szCs w:val="18"/>
              </w:rPr>
            </w:pPr>
            <w:r>
              <w:rPr>
                <w:rFonts w:cs="Arial"/>
                <w:szCs w:val="18"/>
              </w:rPr>
              <w:t>N</w:t>
            </w:r>
            <w:r w:rsidRPr="00FF2B6C">
              <w:rPr>
                <w:rFonts w:cs="Arial"/>
                <w:szCs w:val="18"/>
              </w:rPr>
              <w:t>ational subdivisions (state, canton, region, province, prefecture)</w:t>
            </w:r>
          </w:p>
          <w:p w14:paraId="3B8524C1"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56B0EF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CFBD6DF" w14:textId="77777777" w:rsidR="004D2C82" w:rsidRDefault="004D2C82" w:rsidP="00344B18">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346EE448"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D386BA2"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885F8A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6A0C721" w14:textId="77777777" w:rsidR="004D2C82" w:rsidRDefault="004D2C82" w:rsidP="00344B18">
            <w:pPr>
              <w:pStyle w:val="TAL"/>
              <w:rPr>
                <w:rFonts w:cs="Arial"/>
                <w:szCs w:val="18"/>
              </w:rPr>
            </w:pPr>
            <w:r>
              <w:rPr>
                <w:rFonts w:cs="Arial"/>
                <w:szCs w:val="18"/>
              </w:rPr>
              <w:t>C</w:t>
            </w:r>
            <w:r w:rsidRPr="00FF2B6C">
              <w:rPr>
                <w:rFonts w:cs="Arial"/>
                <w:szCs w:val="18"/>
              </w:rPr>
              <w:t>ounty, parish, gun (JP), district (IN)</w:t>
            </w:r>
          </w:p>
          <w:p w14:paraId="41041A20"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108B7EDC"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72B3085" w14:textId="77777777" w:rsidR="004D2C82" w:rsidRDefault="004D2C82" w:rsidP="00344B18">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1EF116A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FF420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894472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B7A89BF" w14:textId="77777777" w:rsidR="004D2C82" w:rsidRDefault="004D2C82" w:rsidP="00344B18">
            <w:pPr>
              <w:pStyle w:val="TAL"/>
              <w:rPr>
                <w:rFonts w:cs="Arial"/>
                <w:szCs w:val="18"/>
              </w:rPr>
            </w:pPr>
            <w:r>
              <w:rPr>
                <w:rFonts w:cs="Arial"/>
                <w:szCs w:val="18"/>
              </w:rPr>
              <w:t>C</w:t>
            </w:r>
            <w:r w:rsidRPr="00FF2B6C">
              <w:rPr>
                <w:rFonts w:cs="Arial"/>
                <w:szCs w:val="18"/>
              </w:rPr>
              <w:t>ity, township, shi (JP)</w:t>
            </w:r>
          </w:p>
          <w:p w14:paraId="3703316A"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25B257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28E7F1C" w14:textId="77777777" w:rsidR="004D2C82" w:rsidRDefault="004D2C82" w:rsidP="00344B18">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3FAF30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ED395F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2C77B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2F8E180" w14:textId="77777777" w:rsidR="004D2C82" w:rsidRDefault="004D2C82" w:rsidP="00344B18">
            <w:pPr>
              <w:pStyle w:val="TAL"/>
              <w:rPr>
                <w:rFonts w:cs="Arial"/>
                <w:szCs w:val="18"/>
              </w:rPr>
            </w:pPr>
            <w:r>
              <w:rPr>
                <w:rFonts w:cs="Arial"/>
                <w:szCs w:val="18"/>
              </w:rPr>
              <w:t>C</w:t>
            </w:r>
            <w:r w:rsidRPr="00FF2B6C">
              <w:rPr>
                <w:rFonts w:cs="Arial"/>
                <w:szCs w:val="18"/>
              </w:rPr>
              <w:t>ity division, borough, city district, ward, chou (JP)</w:t>
            </w:r>
          </w:p>
          <w:p w14:paraId="20EFAC51"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6844E72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D2A8B4" w14:textId="77777777" w:rsidR="004D2C82" w:rsidRDefault="004D2C82" w:rsidP="00344B18">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3D9EE2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726AE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77C6E0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B96906F" w14:textId="77777777" w:rsidR="004D2C82" w:rsidRDefault="004D2C82" w:rsidP="00344B18">
            <w:pPr>
              <w:pStyle w:val="TAL"/>
              <w:rPr>
                <w:rFonts w:cs="Arial"/>
                <w:szCs w:val="18"/>
              </w:rPr>
            </w:pPr>
            <w:r>
              <w:rPr>
                <w:rFonts w:cs="Arial"/>
                <w:szCs w:val="18"/>
              </w:rPr>
              <w:t>N</w:t>
            </w:r>
            <w:r w:rsidRPr="00FF2B6C">
              <w:rPr>
                <w:rFonts w:cs="Arial"/>
                <w:szCs w:val="18"/>
              </w:rPr>
              <w:t>eighbourhood, block</w:t>
            </w:r>
          </w:p>
          <w:p w14:paraId="0A2FD682"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281B27DD"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664D0A2" w14:textId="77777777" w:rsidR="004D2C82" w:rsidRDefault="004D2C82" w:rsidP="00344B18">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54A4AE4B"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CBF4C1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1D7B858"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C7F092" w14:textId="77777777" w:rsidR="004D2C82" w:rsidRDefault="004D2C82" w:rsidP="00344B18">
            <w:pPr>
              <w:pStyle w:val="TAL"/>
              <w:rPr>
                <w:rFonts w:cs="Arial"/>
                <w:szCs w:val="18"/>
              </w:rPr>
            </w:pPr>
            <w:r>
              <w:rPr>
                <w:rFonts w:cs="Arial"/>
                <w:szCs w:val="18"/>
              </w:rPr>
              <w:t>G</w:t>
            </w:r>
            <w:r w:rsidRPr="00FF2B6C">
              <w:rPr>
                <w:rFonts w:cs="Arial"/>
                <w:szCs w:val="18"/>
              </w:rPr>
              <w:t>roup of streets below the neighbourhood level</w:t>
            </w:r>
          </w:p>
          <w:p w14:paraId="3064DA65"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6CA692A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4D51497" w14:textId="77777777" w:rsidR="004D2C82" w:rsidRDefault="004D2C82" w:rsidP="00344B18">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6D83AD6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9F8235"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5323F6"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97862E" w14:textId="77777777" w:rsidR="004D2C82" w:rsidRDefault="004D2C82" w:rsidP="00344B18">
            <w:pPr>
              <w:pStyle w:val="TAL"/>
              <w:rPr>
                <w:rFonts w:cs="Arial"/>
                <w:szCs w:val="18"/>
              </w:rPr>
            </w:pPr>
            <w:r>
              <w:rPr>
                <w:rFonts w:cs="Arial"/>
                <w:szCs w:val="18"/>
              </w:rPr>
              <w:t>L</w:t>
            </w:r>
            <w:r w:rsidRPr="00FF2B6C">
              <w:rPr>
                <w:rFonts w:cs="Arial"/>
                <w:szCs w:val="18"/>
              </w:rPr>
              <w:t>eading street direction</w:t>
            </w:r>
          </w:p>
          <w:p w14:paraId="5D038F8A"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39311459"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D54CB43" w14:textId="77777777" w:rsidR="004D2C82" w:rsidRDefault="004D2C82" w:rsidP="00344B18">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4906A4F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F3EA4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6F8F5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8DBE05D" w14:textId="77777777" w:rsidR="004D2C82" w:rsidRDefault="004D2C82" w:rsidP="00344B18">
            <w:pPr>
              <w:pStyle w:val="TAL"/>
              <w:rPr>
                <w:rFonts w:cs="Arial"/>
                <w:szCs w:val="18"/>
              </w:rPr>
            </w:pPr>
            <w:r>
              <w:rPr>
                <w:rFonts w:cs="Arial"/>
                <w:szCs w:val="18"/>
              </w:rPr>
              <w:t>T</w:t>
            </w:r>
            <w:r w:rsidRPr="00FF2B6C">
              <w:rPr>
                <w:rFonts w:cs="Arial"/>
                <w:szCs w:val="18"/>
              </w:rPr>
              <w:t>railing street suffix</w:t>
            </w:r>
          </w:p>
          <w:p w14:paraId="563B3A1B"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CD46D9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AE65B72" w14:textId="77777777" w:rsidR="004D2C82" w:rsidRDefault="004D2C82" w:rsidP="00344B18">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624EF85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A99BF8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547D8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F613ADB" w14:textId="77777777" w:rsidR="004D2C82" w:rsidRDefault="004D2C82" w:rsidP="00344B18">
            <w:pPr>
              <w:pStyle w:val="TAL"/>
              <w:rPr>
                <w:rFonts w:cs="Arial"/>
                <w:szCs w:val="18"/>
              </w:rPr>
            </w:pPr>
            <w:r>
              <w:rPr>
                <w:rFonts w:cs="Arial"/>
                <w:szCs w:val="18"/>
              </w:rPr>
              <w:t>S</w:t>
            </w:r>
            <w:r w:rsidRPr="00FF2B6C">
              <w:rPr>
                <w:rFonts w:cs="Arial"/>
                <w:szCs w:val="18"/>
              </w:rPr>
              <w:t>treet suffix or type</w:t>
            </w:r>
          </w:p>
          <w:p w14:paraId="201B929E"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628C63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7C6064" w14:textId="77777777" w:rsidR="004D2C82" w:rsidRDefault="004D2C82" w:rsidP="00344B18">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2A8ABAD0"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72D9947"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B5DF8D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F20CF02" w14:textId="77777777" w:rsidR="004D2C82" w:rsidRDefault="004D2C82" w:rsidP="00344B18">
            <w:pPr>
              <w:pStyle w:val="TAL"/>
              <w:rPr>
                <w:rFonts w:cs="Arial"/>
                <w:szCs w:val="18"/>
              </w:rPr>
            </w:pPr>
            <w:r>
              <w:rPr>
                <w:rFonts w:cs="Arial"/>
                <w:szCs w:val="18"/>
              </w:rPr>
              <w:t>H</w:t>
            </w:r>
            <w:r w:rsidRPr="00FF2B6C">
              <w:rPr>
                <w:rFonts w:cs="Arial"/>
                <w:szCs w:val="18"/>
              </w:rPr>
              <w:t>ouse number</w:t>
            </w:r>
          </w:p>
          <w:p w14:paraId="28B27DAF"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E28C81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EC22BE4" w14:textId="77777777" w:rsidR="004D2C82" w:rsidRDefault="004D2C82" w:rsidP="00344B18">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A1AAF0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CBA952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CF82C8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7D0A4C3" w14:textId="77777777" w:rsidR="004D2C82" w:rsidRDefault="004D2C82" w:rsidP="00344B18">
            <w:pPr>
              <w:pStyle w:val="TAL"/>
              <w:rPr>
                <w:rFonts w:cs="Arial"/>
                <w:szCs w:val="18"/>
              </w:rPr>
            </w:pPr>
            <w:r>
              <w:rPr>
                <w:rFonts w:cs="Arial"/>
                <w:szCs w:val="18"/>
              </w:rPr>
              <w:t>H</w:t>
            </w:r>
            <w:r w:rsidRPr="00FF2B6C">
              <w:rPr>
                <w:rFonts w:cs="Arial"/>
                <w:szCs w:val="18"/>
              </w:rPr>
              <w:t>ouse number suffix</w:t>
            </w:r>
          </w:p>
          <w:p w14:paraId="0A4D9A65"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67E31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D910B6C" w14:textId="77777777" w:rsidR="004D2C82" w:rsidRDefault="004D2C82" w:rsidP="00344B18">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20700B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57F6C3E"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682F70"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F095E9" w14:textId="77777777" w:rsidR="004D2C82" w:rsidRDefault="004D2C82" w:rsidP="00344B18">
            <w:pPr>
              <w:pStyle w:val="TAL"/>
              <w:rPr>
                <w:rFonts w:cs="Arial"/>
                <w:szCs w:val="18"/>
              </w:rPr>
            </w:pPr>
            <w:r>
              <w:rPr>
                <w:rFonts w:cs="Arial"/>
                <w:szCs w:val="18"/>
              </w:rPr>
              <w:t>L</w:t>
            </w:r>
            <w:r w:rsidRPr="00FF2B6C">
              <w:rPr>
                <w:rFonts w:cs="Arial"/>
                <w:szCs w:val="18"/>
              </w:rPr>
              <w:t>andmark or vanity address</w:t>
            </w:r>
          </w:p>
          <w:p w14:paraId="47B3C44A"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73290EF8"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22B09AB" w14:textId="77777777" w:rsidR="004D2C82" w:rsidRDefault="004D2C82" w:rsidP="00344B18">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081ECD3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0B2DC7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8C0B1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5CACEE" w14:textId="77777777" w:rsidR="004D2C82" w:rsidRDefault="004D2C82" w:rsidP="00344B18">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756307A4"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34A27F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9302B9F" w14:textId="77777777" w:rsidR="004D2C82" w:rsidRDefault="004D2C82" w:rsidP="00344B18">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1806190E"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FBDA9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4FDCF0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7FB7F1B" w14:textId="77777777" w:rsidR="004D2C82" w:rsidRDefault="004D2C82" w:rsidP="00344B18">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4648008E"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5C6340C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EEB3904" w14:textId="77777777" w:rsidR="004D2C82" w:rsidRDefault="004D2C82" w:rsidP="00344B18">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00F740F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8834C5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15A4CA"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95FBB46" w14:textId="77777777" w:rsidR="004D2C82" w:rsidRDefault="004D2C82" w:rsidP="00344B18">
            <w:pPr>
              <w:pStyle w:val="TAL"/>
              <w:rPr>
                <w:rFonts w:cs="Arial"/>
                <w:szCs w:val="18"/>
              </w:rPr>
            </w:pPr>
            <w:r>
              <w:rPr>
                <w:rFonts w:cs="Arial"/>
                <w:szCs w:val="18"/>
              </w:rPr>
              <w:t>P</w:t>
            </w:r>
            <w:r w:rsidRPr="00FF2B6C">
              <w:rPr>
                <w:rFonts w:cs="Arial"/>
                <w:szCs w:val="18"/>
              </w:rPr>
              <w:t>ostal/zip code</w:t>
            </w:r>
          </w:p>
          <w:p w14:paraId="18A06584"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1E707F8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6BA2674" w14:textId="77777777" w:rsidR="004D2C82" w:rsidRDefault="004D2C82" w:rsidP="00344B18">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E62278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69240E6"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3D0AAD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737F564" w14:textId="77777777" w:rsidR="004D2C82" w:rsidRDefault="004D2C82" w:rsidP="00344B18">
            <w:pPr>
              <w:pStyle w:val="TAL"/>
              <w:rPr>
                <w:rFonts w:cs="Arial"/>
                <w:szCs w:val="18"/>
              </w:rPr>
            </w:pPr>
            <w:r>
              <w:rPr>
                <w:rFonts w:cs="Arial"/>
                <w:szCs w:val="18"/>
              </w:rPr>
              <w:t>Building (structure)</w:t>
            </w:r>
          </w:p>
          <w:p w14:paraId="48CDE900" w14:textId="77777777" w:rsidR="004D2C82" w:rsidRDefault="004D2C82" w:rsidP="00344B18">
            <w:pPr>
              <w:pStyle w:val="TAL"/>
              <w:rPr>
                <w:rFonts w:cs="Arial"/>
                <w:szCs w:val="18"/>
              </w:rPr>
            </w:pPr>
            <w:r>
              <w:rPr>
                <w:rFonts w:cs="Arial"/>
                <w:szCs w:val="18"/>
              </w:rPr>
              <w:t>IETF RFC 5139 [7]</w:t>
            </w:r>
          </w:p>
        </w:tc>
      </w:tr>
      <w:tr w:rsidR="004D2C82" w:rsidRPr="00FD48E5" w14:paraId="11A8528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CD8AE9D" w14:textId="77777777" w:rsidR="004D2C82" w:rsidRDefault="004D2C82" w:rsidP="00344B18">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FAF97B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5B7FA1"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73BEF9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648015" w14:textId="77777777" w:rsidR="004D2C82" w:rsidRDefault="004D2C82" w:rsidP="00344B18">
            <w:pPr>
              <w:pStyle w:val="TAL"/>
              <w:rPr>
                <w:rFonts w:cs="Arial"/>
                <w:szCs w:val="18"/>
              </w:rPr>
            </w:pPr>
            <w:r>
              <w:rPr>
                <w:rFonts w:cs="Arial"/>
                <w:szCs w:val="18"/>
              </w:rPr>
              <w:t>Unit (apartment, suite)</w:t>
            </w:r>
          </w:p>
          <w:p w14:paraId="07924687" w14:textId="77777777" w:rsidR="004D2C82" w:rsidRDefault="004D2C82" w:rsidP="00344B18">
            <w:pPr>
              <w:pStyle w:val="TAL"/>
              <w:rPr>
                <w:rFonts w:cs="Arial"/>
                <w:szCs w:val="18"/>
              </w:rPr>
            </w:pPr>
            <w:r>
              <w:rPr>
                <w:rFonts w:cs="Arial"/>
                <w:szCs w:val="18"/>
              </w:rPr>
              <w:t>IETF RFC 5139 [7]</w:t>
            </w:r>
          </w:p>
        </w:tc>
      </w:tr>
      <w:tr w:rsidR="004D2C82" w:rsidRPr="00FD48E5" w14:paraId="58DB476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3E8B2" w14:textId="77777777" w:rsidR="004D2C82" w:rsidRDefault="004D2C82" w:rsidP="00344B18">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56B29AFD"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F0C57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D398D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F9AE4DD" w14:textId="77777777" w:rsidR="004D2C82" w:rsidRDefault="004D2C82" w:rsidP="00344B18">
            <w:pPr>
              <w:pStyle w:val="TAL"/>
              <w:rPr>
                <w:rFonts w:cs="Arial"/>
                <w:szCs w:val="18"/>
              </w:rPr>
            </w:pPr>
            <w:r>
              <w:rPr>
                <w:rFonts w:cs="Arial"/>
                <w:szCs w:val="18"/>
              </w:rPr>
              <w:t>Floor</w:t>
            </w:r>
          </w:p>
          <w:p w14:paraId="544AE90C" w14:textId="77777777" w:rsidR="004D2C82" w:rsidRDefault="004D2C82" w:rsidP="00344B18">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4D2C82" w:rsidRPr="00FD48E5" w14:paraId="2DC4514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F4E1BCB" w14:textId="77777777" w:rsidR="004D2C82" w:rsidRDefault="004D2C82" w:rsidP="00344B18">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28D26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C0A91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C791041"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B7186C6" w14:textId="77777777" w:rsidR="004D2C82" w:rsidRDefault="004D2C82" w:rsidP="00344B18">
            <w:pPr>
              <w:pStyle w:val="TAL"/>
              <w:rPr>
                <w:rFonts w:cs="Arial"/>
                <w:szCs w:val="18"/>
              </w:rPr>
            </w:pPr>
            <w:r>
              <w:rPr>
                <w:rFonts w:cs="Arial"/>
                <w:szCs w:val="18"/>
              </w:rPr>
              <w:t>Room</w:t>
            </w:r>
          </w:p>
          <w:p w14:paraId="3D4C28C1" w14:textId="77777777" w:rsidR="004D2C82" w:rsidRDefault="004D2C82" w:rsidP="00344B18">
            <w:pPr>
              <w:pStyle w:val="TAL"/>
              <w:rPr>
                <w:rFonts w:cs="Arial"/>
                <w:szCs w:val="18"/>
              </w:rPr>
            </w:pPr>
            <w:r>
              <w:rPr>
                <w:rFonts w:cs="Arial"/>
                <w:szCs w:val="18"/>
              </w:rPr>
              <w:t>IETF RFC 5139 [7]</w:t>
            </w:r>
          </w:p>
        </w:tc>
      </w:tr>
      <w:tr w:rsidR="004D2C82" w:rsidRPr="00FD48E5" w14:paraId="23CA970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F6DD59F" w14:textId="77777777" w:rsidR="004D2C82" w:rsidRDefault="004D2C82" w:rsidP="00344B18">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13A918A5"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232A49"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51A232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C2CFC7" w14:textId="77777777" w:rsidR="004D2C82" w:rsidRDefault="004D2C82" w:rsidP="00344B18">
            <w:pPr>
              <w:pStyle w:val="TAL"/>
              <w:rPr>
                <w:rFonts w:cs="Arial"/>
                <w:szCs w:val="18"/>
              </w:rPr>
            </w:pPr>
            <w:r>
              <w:rPr>
                <w:rFonts w:cs="Arial"/>
                <w:szCs w:val="18"/>
              </w:rPr>
              <w:t>Place-type</w:t>
            </w:r>
          </w:p>
          <w:p w14:paraId="3AA9EBDF" w14:textId="77777777" w:rsidR="004D2C82" w:rsidRDefault="004D2C82" w:rsidP="00344B18">
            <w:pPr>
              <w:pStyle w:val="TAL"/>
              <w:rPr>
                <w:rFonts w:cs="Arial"/>
                <w:szCs w:val="18"/>
              </w:rPr>
            </w:pPr>
            <w:r>
              <w:rPr>
                <w:rFonts w:cs="Arial"/>
                <w:szCs w:val="18"/>
              </w:rPr>
              <w:t>IETF RFC 5139 [7]</w:t>
            </w:r>
          </w:p>
        </w:tc>
      </w:tr>
      <w:tr w:rsidR="004D2C82" w:rsidRPr="00FD48E5" w14:paraId="05A76271"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E1129FC" w14:textId="77777777" w:rsidR="004D2C82" w:rsidRDefault="004D2C82" w:rsidP="00344B18">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638469BC"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9D92C2F"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B80ED93"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C270CD3" w14:textId="77777777" w:rsidR="004D2C82" w:rsidRDefault="004D2C82" w:rsidP="00344B18">
            <w:pPr>
              <w:pStyle w:val="TAL"/>
              <w:rPr>
                <w:rFonts w:cs="Arial"/>
                <w:szCs w:val="18"/>
              </w:rPr>
            </w:pPr>
            <w:r>
              <w:rPr>
                <w:rFonts w:cs="Arial"/>
                <w:szCs w:val="18"/>
              </w:rPr>
              <w:t>Postal community name</w:t>
            </w:r>
          </w:p>
          <w:p w14:paraId="7123CE1F" w14:textId="77777777" w:rsidR="004D2C82" w:rsidRDefault="004D2C82" w:rsidP="00344B18">
            <w:pPr>
              <w:pStyle w:val="TAL"/>
              <w:rPr>
                <w:rFonts w:cs="Arial"/>
                <w:szCs w:val="18"/>
              </w:rPr>
            </w:pPr>
            <w:r>
              <w:rPr>
                <w:rFonts w:cs="Arial"/>
                <w:szCs w:val="18"/>
              </w:rPr>
              <w:t>IETF RFC 5139 [7]</w:t>
            </w:r>
          </w:p>
        </w:tc>
      </w:tr>
      <w:tr w:rsidR="004D2C82" w:rsidRPr="00FD48E5" w14:paraId="561CBA6F"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178412D" w14:textId="77777777" w:rsidR="004D2C82" w:rsidRDefault="004D2C82" w:rsidP="00344B18">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D6910B1"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2B2631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905A6C"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CE9BEBF" w14:textId="77777777" w:rsidR="004D2C82" w:rsidRDefault="004D2C82" w:rsidP="00344B18">
            <w:pPr>
              <w:pStyle w:val="TAL"/>
              <w:rPr>
                <w:rFonts w:cs="Arial"/>
                <w:szCs w:val="18"/>
              </w:rPr>
            </w:pPr>
            <w:r>
              <w:rPr>
                <w:rFonts w:cs="Arial"/>
                <w:szCs w:val="18"/>
              </w:rPr>
              <w:t>Post office box (P.O. box)</w:t>
            </w:r>
          </w:p>
          <w:p w14:paraId="3E47733D" w14:textId="77777777" w:rsidR="004D2C82" w:rsidRDefault="004D2C82" w:rsidP="00344B18">
            <w:pPr>
              <w:pStyle w:val="TAL"/>
              <w:rPr>
                <w:rFonts w:cs="Arial"/>
                <w:szCs w:val="18"/>
              </w:rPr>
            </w:pPr>
            <w:r>
              <w:rPr>
                <w:rFonts w:cs="Arial"/>
                <w:szCs w:val="18"/>
              </w:rPr>
              <w:t>IETF RFC 5139 [7]</w:t>
            </w:r>
          </w:p>
        </w:tc>
      </w:tr>
      <w:tr w:rsidR="004D2C82" w:rsidRPr="00FD48E5" w14:paraId="76C728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272914E9" w14:textId="77777777" w:rsidR="004D2C82" w:rsidRDefault="004D2C82" w:rsidP="00344B18">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6E13E74A"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9CE80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A7D84B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C5A5C11" w14:textId="77777777" w:rsidR="004D2C82" w:rsidRDefault="004D2C82" w:rsidP="00344B18">
            <w:pPr>
              <w:pStyle w:val="TAL"/>
              <w:rPr>
                <w:rFonts w:cs="Arial"/>
                <w:szCs w:val="18"/>
              </w:rPr>
            </w:pPr>
            <w:r>
              <w:rPr>
                <w:rFonts w:cs="Arial"/>
                <w:szCs w:val="18"/>
              </w:rPr>
              <w:t>Additional code</w:t>
            </w:r>
          </w:p>
          <w:p w14:paraId="718AD981" w14:textId="77777777" w:rsidR="004D2C82" w:rsidRDefault="004D2C82" w:rsidP="00344B18">
            <w:pPr>
              <w:pStyle w:val="TAL"/>
              <w:rPr>
                <w:rFonts w:cs="Arial"/>
                <w:szCs w:val="18"/>
              </w:rPr>
            </w:pPr>
            <w:r>
              <w:rPr>
                <w:rFonts w:cs="Arial"/>
                <w:szCs w:val="18"/>
              </w:rPr>
              <w:t>IETF RFC 5139 [7]</w:t>
            </w:r>
          </w:p>
        </w:tc>
      </w:tr>
      <w:tr w:rsidR="004D2C82" w:rsidRPr="00FD48E5" w14:paraId="39C9C00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515DC33B" w14:textId="77777777" w:rsidR="004D2C82" w:rsidRDefault="004D2C82" w:rsidP="00344B18">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151789C6"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0D348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A47FA5"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C1D905" w14:textId="77777777" w:rsidR="004D2C82" w:rsidRDefault="004D2C82" w:rsidP="00344B18">
            <w:pPr>
              <w:pStyle w:val="TAL"/>
              <w:rPr>
                <w:rFonts w:cs="Arial"/>
                <w:szCs w:val="18"/>
              </w:rPr>
            </w:pPr>
            <w:r>
              <w:rPr>
                <w:rFonts w:cs="Arial"/>
                <w:szCs w:val="18"/>
              </w:rPr>
              <w:t>Seat (desk, cubicle, workstation)</w:t>
            </w:r>
          </w:p>
          <w:p w14:paraId="10AF8D3B" w14:textId="77777777" w:rsidR="004D2C82" w:rsidRDefault="004D2C82" w:rsidP="00344B18">
            <w:pPr>
              <w:pStyle w:val="TAL"/>
              <w:rPr>
                <w:rFonts w:cs="Arial"/>
                <w:szCs w:val="18"/>
              </w:rPr>
            </w:pPr>
            <w:r>
              <w:rPr>
                <w:rFonts w:cs="Arial"/>
                <w:szCs w:val="18"/>
              </w:rPr>
              <w:t>IETF RFC 5139 [7]</w:t>
            </w:r>
          </w:p>
        </w:tc>
      </w:tr>
      <w:tr w:rsidR="004D2C82" w:rsidRPr="00FD48E5" w14:paraId="6148C64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0BD81A0B" w14:textId="77777777" w:rsidR="004D2C82" w:rsidRDefault="004D2C82" w:rsidP="00344B18">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7C6BE17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1B6CC9B"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CD43FBB"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59DD894" w14:textId="77777777" w:rsidR="004D2C82" w:rsidRDefault="004D2C82" w:rsidP="00344B18">
            <w:pPr>
              <w:pStyle w:val="TAL"/>
              <w:rPr>
                <w:rFonts w:cs="Arial"/>
                <w:szCs w:val="18"/>
              </w:rPr>
            </w:pPr>
            <w:r>
              <w:rPr>
                <w:rFonts w:cs="Arial"/>
                <w:szCs w:val="18"/>
              </w:rPr>
              <w:t>Primary road or street</w:t>
            </w:r>
          </w:p>
          <w:p w14:paraId="338A721E" w14:textId="77777777" w:rsidR="004D2C82" w:rsidRDefault="004D2C82" w:rsidP="00344B18">
            <w:pPr>
              <w:pStyle w:val="TAL"/>
              <w:rPr>
                <w:rFonts w:cs="Arial"/>
                <w:szCs w:val="18"/>
              </w:rPr>
            </w:pPr>
            <w:r>
              <w:rPr>
                <w:rFonts w:cs="Arial"/>
                <w:szCs w:val="18"/>
              </w:rPr>
              <w:t>IETF RFC 5139 [7]</w:t>
            </w:r>
          </w:p>
        </w:tc>
      </w:tr>
      <w:tr w:rsidR="004D2C82" w:rsidRPr="00FD48E5" w14:paraId="3464192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FEAB841" w14:textId="77777777" w:rsidR="004D2C82" w:rsidRDefault="004D2C82" w:rsidP="00344B18">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2AAB6D22"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866AD3"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BCE057"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F75296" w14:textId="7BB5FFCF" w:rsidR="004D2C82" w:rsidRDefault="004D2C82" w:rsidP="00344B18">
            <w:pPr>
              <w:pStyle w:val="TAL"/>
              <w:rPr>
                <w:rFonts w:cs="Arial"/>
                <w:szCs w:val="18"/>
              </w:rPr>
            </w:pPr>
            <w:r>
              <w:rPr>
                <w:rFonts w:cs="Arial"/>
                <w:szCs w:val="18"/>
              </w:rPr>
              <w:t xml:space="preserve">Road </w:t>
            </w:r>
            <w:r w:rsidR="00792552">
              <w:rPr>
                <w:rFonts w:cs="Arial"/>
                <w:szCs w:val="18"/>
              </w:rPr>
              <w:t>clause</w:t>
            </w:r>
          </w:p>
          <w:p w14:paraId="2B27E40A" w14:textId="77777777" w:rsidR="004D2C82" w:rsidRDefault="004D2C82" w:rsidP="00344B18">
            <w:pPr>
              <w:pStyle w:val="TAL"/>
              <w:rPr>
                <w:rFonts w:cs="Arial"/>
                <w:szCs w:val="18"/>
              </w:rPr>
            </w:pPr>
            <w:r>
              <w:rPr>
                <w:rFonts w:cs="Arial"/>
                <w:szCs w:val="18"/>
              </w:rPr>
              <w:t>IETF RFC 5139 [7]</w:t>
            </w:r>
          </w:p>
        </w:tc>
      </w:tr>
      <w:tr w:rsidR="004D2C82" w:rsidRPr="00FD48E5" w14:paraId="0BA624C5"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265B2D" w14:textId="77777777" w:rsidR="004D2C82" w:rsidRDefault="004D2C82" w:rsidP="00344B18">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7D84B9A7"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7D33E44"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E08A79F"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D134E57" w14:textId="77777777" w:rsidR="004D2C82" w:rsidRDefault="004D2C82" w:rsidP="00344B18">
            <w:pPr>
              <w:pStyle w:val="TAL"/>
              <w:rPr>
                <w:rFonts w:cs="Arial"/>
                <w:szCs w:val="18"/>
              </w:rPr>
            </w:pPr>
            <w:r>
              <w:rPr>
                <w:rFonts w:cs="Arial"/>
                <w:szCs w:val="18"/>
              </w:rPr>
              <w:t>Road branch</w:t>
            </w:r>
          </w:p>
          <w:p w14:paraId="08B10F57" w14:textId="77777777" w:rsidR="004D2C82" w:rsidRDefault="004D2C82" w:rsidP="00344B18">
            <w:pPr>
              <w:pStyle w:val="TAL"/>
              <w:rPr>
                <w:rFonts w:cs="Arial"/>
                <w:szCs w:val="18"/>
              </w:rPr>
            </w:pPr>
            <w:r>
              <w:rPr>
                <w:rFonts w:cs="Arial"/>
                <w:szCs w:val="18"/>
              </w:rPr>
              <w:t>IETF RFC 5139 [7]</w:t>
            </w:r>
          </w:p>
        </w:tc>
      </w:tr>
      <w:tr w:rsidR="004D2C82" w:rsidRPr="00FD48E5" w14:paraId="45EB497A"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7FDD5AD3" w14:textId="77777777" w:rsidR="004D2C82" w:rsidRDefault="004D2C82" w:rsidP="00344B18">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69F258D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148458C"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CA0B9D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D07415A" w14:textId="77777777" w:rsidR="004D2C82" w:rsidRDefault="004D2C82" w:rsidP="00344B18">
            <w:pPr>
              <w:pStyle w:val="TAL"/>
              <w:rPr>
                <w:rFonts w:cs="Arial"/>
                <w:szCs w:val="18"/>
              </w:rPr>
            </w:pPr>
            <w:r>
              <w:rPr>
                <w:rFonts w:cs="Arial"/>
                <w:szCs w:val="18"/>
              </w:rPr>
              <w:t>Road sub-branch</w:t>
            </w:r>
          </w:p>
          <w:p w14:paraId="7A631360" w14:textId="77777777" w:rsidR="004D2C82" w:rsidRDefault="004D2C82" w:rsidP="00344B18">
            <w:pPr>
              <w:pStyle w:val="TAL"/>
              <w:rPr>
                <w:rFonts w:cs="Arial"/>
                <w:szCs w:val="18"/>
              </w:rPr>
            </w:pPr>
            <w:r>
              <w:rPr>
                <w:rFonts w:cs="Arial"/>
                <w:szCs w:val="18"/>
              </w:rPr>
              <w:t>IETF RFC 5139 [7]</w:t>
            </w:r>
          </w:p>
        </w:tc>
      </w:tr>
      <w:tr w:rsidR="004D2C82" w:rsidRPr="00FD48E5" w14:paraId="1FF2748E"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E6EB40B" w14:textId="77777777" w:rsidR="004D2C82" w:rsidRDefault="004D2C82" w:rsidP="00344B18">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27FE0B53"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053668"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52A04"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029CD6B" w14:textId="77777777" w:rsidR="004D2C82" w:rsidRDefault="004D2C82" w:rsidP="00344B18">
            <w:pPr>
              <w:pStyle w:val="TAL"/>
              <w:rPr>
                <w:rFonts w:cs="Arial"/>
                <w:szCs w:val="18"/>
              </w:rPr>
            </w:pPr>
            <w:r>
              <w:rPr>
                <w:rFonts w:cs="Arial"/>
                <w:szCs w:val="18"/>
              </w:rPr>
              <w:t>Road pre-modifier</w:t>
            </w:r>
          </w:p>
          <w:p w14:paraId="0EBA6647" w14:textId="77777777" w:rsidR="004D2C82" w:rsidRDefault="004D2C82" w:rsidP="00344B18">
            <w:pPr>
              <w:pStyle w:val="TAL"/>
              <w:rPr>
                <w:rFonts w:cs="Arial"/>
                <w:szCs w:val="18"/>
              </w:rPr>
            </w:pPr>
            <w:r>
              <w:rPr>
                <w:rFonts w:cs="Arial"/>
                <w:szCs w:val="18"/>
              </w:rPr>
              <w:t>IETF RFC 5139 [7]</w:t>
            </w:r>
          </w:p>
        </w:tc>
      </w:tr>
      <w:tr w:rsidR="004D2C82" w:rsidRPr="00FD48E5" w14:paraId="46109374"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36E3F5B" w14:textId="77777777" w:rsidR="004D2C82" w:rsidRDefault="004D2C82" w:rsidP="00344B18">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78162BF" w14:textId="77777777" w:rsidR="004D2C82" w:rsidRDefault="004D2C82" w:rsidP="00344B18">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60750" w14:textId="77777777" w:rsidR="004D2C82" w:rsidRDefault="004D2C82" w:rsidP="00344B18">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435E4E" w14:textId="77777777" w:rsidR="004D2C82" w:rsidRDefault="004D2C82" w:rsidP="00344B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E85B2CB" w14:textId="77777777" w:rsidR="004D2C82" w:rsidRDefault="004D2C82" w:rsidP="00344B18">
            <w:pPr>
              <w:pStyle w:val="TAL"/>
              <w:rPr>
                <w:rFonts w:cs="Arial"/>
                <w:szCs w:val="18"/>
              </w:rPr>
            </w:pPr>
            <w:r>
              <w:rPr>
                <w:rFonts w:cs="Arial"/>
                <w:szCs w:val="18"/>
              </w:rPr>
              <w:t>Road post-modifier</w:t>
            </w:r>
          </w:p>
          <w:p w14:paraId="6A291B7E" w14:textId="77777777" w:rsidR="004D2C82" w:rsidRDefault="004D2C82" w:rsidP="00344B18">
            <w:pPr>
              <w:pStyle w:val="TAL"/>
              <w:rPr>
                <w:rFonts w:cs="Arial"/>
                <w:szCs w:val="18"/>
              </w:rPr>
            </w:pPr>
            <w:r>
              <w:rPr>
                <w:rFonts w:cs="Arial"/>
                <w:szCs w:val="18"/>
              </w:rPr>
              <w:t>IETF RFC 5139 [7]</w:t>
            </w:r>
          </w:p>
        </w:tc>
      </w:tr>
    </w:tbl>
    <w:p w14:paraId="04F5AB73" w14:textId="77777777" w:rsidR="004D2C82" w:rsidRDefault="004D2C82" w:rsidP="004D2C82"/>
    <w:p w14:paraId="5FBF1A3D" w14:textId="17E7BBBE" w:rsidR="004D2C82" w:rsidRDefault="004D2C82" w:rsidP="004D2C82">
      <w:pPr>
        <w:pStyle w:val="EX"/>
      </w:pPr>
      <w:r>
        <w:lastRenderedPageBreak/>
        <w:t>EXAMPLE:</w:t>
      </w:r>
      <w:r>
        <w:tab/>
        <w:t xml:space="preserve">The above structure follows the same label naming as in the XML schema shown in </w:t>
      </w:r>
      <w:r w:rsidR="00792552">
        <w:t>IETF RFC 5139 </w:t>
      </w:r>
      <w:r>
        <w:t>[7]. The same example shown in XML in that RFC, in chapter 5, would be equivalent to the following JSON document:</w:t>
      </w:r>
    </w:p>
    <w:p w14:paraId="415E9098" w14:textId="77777777" w:rsidR="004D2C82" w:rsidRDefault="004D2C82" w:rsidP="004D2C82">
      <w:pPr>
        <w:pStyle w:val="PL"/>
        <w:ind w:left="1702"/>
      </w:pPr>
      <w:r>
        <w:t>{</w:t>
      </w:r>
    </w:p>
    <w:p w14:paraId="63DDE96A" w14:textId="77777777" w:rsidR="004D2C82" w:rsidRDefault="004D2C82" w:rsidP="004D2C82">
      <w:pPr>
        <w:pStyle w:val="PL"/>
        <w:ind w:left="1702"/>
      </w:pPr>
      <w:r>
        <w:t xml:space="preserve">  "country": "AU",</w:t>
      </w:r>
    </w:p>
    <w:p w14:paraId="53506B50" w14:textId="77777777" w:rsidR="004D2C82" w:rsidRDefault="004D2C82" w:rsidP="004D2C82">
      <w:pPr>
        <w:pStyle w:val="PL"/>
        <w:ind w:left="1702"/>
      </w:pPr>
      <w:r>
        <w:t xml:space="preserve">  "A1": "NSW",</w:t>
      </w:r>
    </w:p>
    <w:p w14:paraId="4F31B3CE" w14:textId="77777777" w:rsidR="004D2C82" w:rsidRDefault="004D2C82" w:rsidP="004D2C82">
      <w:pPr>
        <w:pStyle w:val="PL"/>
        <w:ind w:left="1702"/>
      </w:pPr>
      <w:r>
        <w:t xml:space="preserve">  "A3": "Wollongong",</w:t>
      </w:r>
    </w:p>
    <w:p w14:paraId="40CBB436" w14:textId="77777777" w:rsidR="004D2C82" w:rsidRDefault="004D2C82" w:rsidP="004D2C82">
      <w:pPr>
        <w:pStyle w:val="PL"/>
        <w:ind w:left="1702"/>
      </w:pPr>
      <w:r>
        <w:t xml:space="preserve">  "A4": "North Wollongong",</w:t>
      </w:r>
    </w:p>
    <w:p w14:paraId="61CD554E" w14:textId="77777777" w:rsidR="004D2C82" w:rsidRDefault="004D2C82" w:rsidP="004D2C82">
      <w:pPr>
        <w:pStyle w:val="PL"/>
        <w:ind w:left="1702"/>
      </w:pPr>
      <w:r>
        <w:t xml:space="preserve">  "RD": "Flinders",</w:t>
      </w:r>
    </w:p>
    <w:p w14:paraId="1D4E7B70" w14:textId="77777777" w:rsidR="004D2C82" w:rsidRDefault="004D2C82" w:rsidP="004D2C82">
      <w:pPr>
        <w:pStyle w:val="PL"/>
        <w:ind w:left="1702"/>
      </w:pPr>
      <w:r>
        <w:t xml:space="preserve">  "STS": "Street",</w:t>
      </w:r>
    </w:p>
    <w:p w14:paraId="66E232F4" w14:textId="77777777" w:rsidR="004D2C82" w:rsidRDefault="004D2C82" w:rsidP="004D2C82">
      <w:pPr>
        <w:pStyle w:val="PL"/>
        <w:ind w:left="1702"/>
      </w:pPr>
      <w:r>
        <w:t xml:space="preserve">  "RDBR": "Campbell Street",</w:t>
      </w:r>
    </w:p>
    <w:p w14:paraId="0EC9AE7C" w14:textId="77777777" w:rsidR="004D2C82" w:rsidRDefault="004D2C82" w:rsidP="004D2C82">
      <w:pPr>
        <w:pStyle w:val="PL"/>
        <w:ind w:left="1702"/>
      </w:pPr>
      <w:r>
        <w:t xml:space="preserve">  "LMK": "Gilligan's Island",</w:t>
      </w:r>
    </w:p>
    <w:p w14:paraId="6A37777A" w14:textId="77777777" w:rsidR="004D2C82" w:rsidRDefault="004D2C82" w:rsidP="004D2C82">
      <w:pPr>
        <w:pStyle w:val="PL"/>
        <w:ind w:left="1702"/>
      </w:pPr>
      <w:r>
        <w:t xml:space="preserve">  "LOC": "Corner",</w:t>
      </w:r>
    </w:p>
    <w:p w14:paraId="6CEF7881" w14:textId="77777777" w:rsidR="004D2C82" w:rsidRDefault="004D2C82" w:rsidP="004D2C82">
      <w:pPr>
        <w:pStyle w:val="PL"/>
        <w:ind w:left="1702"/>
      </w:pPr>
      <w:r>
        <w:t xml:space="preserve">  "NAM": "Video Rental Store",</w:t>
      </w:r>
    </w:p>
    <w:p w14:paraId="39EEF05D" w14:textId="77777777" w:rsidR="004D2C82" w:rsidRDefault="004D2C82" w:rsidP="004D2C82">
      <w:pPr>
        <w:pStyle w:val="PL"/>
        <w:ind w:left="1702"/>
      </w:pPr>
      <w:r>
        <w:t xml:space="preserve">  "PC": "2500",</w:t>
      </w:r>
    </w:p>
    <w:p w14:paraId="1E87F13C" w14:textId="77777777" w:rsidR="004D2C82" w:rsidRDefault="004D2C82" w:rsidP="004D2C82">
      <w:pPr>
        <w:pStyle w:val="PL"/>
        <w:ind w:left="1702"/>
      </w:pPr>
      <w:r>
        <w:t xml:space="preserve">  "ROOM": "Westerns and Classics",</w:t>
      </w:r>
    </w:p>
    <w:p w14:paraId="603E4F48" w14:textId="77777777" w:rsidR="004D2C82" w:rsidRDefault="004D2C82" w:rsidP="004D2C82">
      <w:pPr>
        <w:pStyle w:val="PL"/>
        <w:ind w:left="1702"/>
      </w:pPr>
      <w:r>
        <w:t xml:space="preserve">  "PLC": "store",</w:t>
      </w:r>
    </w:p>
    <w:p w14:paraId="517457BE" w14:textId="77777777" w:rsidR="004D2C82" w:rsidRDefault="004D2C82" w:rsidP="004D2C82">
      <w:pPr>
        <w:pStyle w:val="PL"/>
        <w:ind w:left="1702"/>
      </w:pPr>
      <w:r>
        <w:t xml:space="preserve">  "POBOX": "Private Box 15"</w:t>
      </w:r>
    </w:p>
    <w:p w14:paraId="77570503" w14:textId="77777777" w:rsidR="004D2C82" w:rsidRDefault="004D2C82" w:rsidP="004D2C82">
      <w:pPr>
        <w:pStyle w:val="PL"/>
        <w:ind w:left="1702"/>
      </w:pPr>
      <w:r>
        <w:t>}</w:t>
      </w:r>
    </w:p>
    <w:p w14:paraId="606840FE" w14:textId="77777777" w:rsidR="004D2C82" w:rsidRDefault="004D2C82" w:rsidP="004D2C82">
      <w:pPr>
        <w:pStyle w:val="PL"/>
        <w:ind w:left="1135"/>
      </w:pPr>
    </w:p>
    <w:p w14:paraId="1A9248B0" w14:textId="77777777" w:rsidR="004D2C82" w:rsidRDefault="004D2C82" w:rsidP="004D2C82">
      <w:pPr>
        <w:pStyle w:val="Heading5"/>
      </w:pPr>
      <w:bookmarkStart w:id="236" w:name="_Toc20150396"/>
      <w:bookmarkStart w:id="237" w:name="_Toc25168643"/>
      <w:bookmarkStart w:id="238" w:name="_Toc27593062"/>
      <w:r>
        <w:t>6.1.6.2.1</w:t>
      </w:r>
      <w:r w:rsidR="00671132">
        <w:t>5</w:t>
      </w:r>
      <w:r>
        <w:tab/>
      </w:r>
      <w:r w:rsidR="00C7073F">
        <w:t xml:space="preserve">Type: </w:t>
      </w:r>
      <w:r>
        <w:t>PositioningMethodAndUsage</w:t>
      </w:r>
      <w:bookmarkEnd w:id="236"/>
      <w:bookmarkEnd w:id="237"/>
      <w:bookmarkEnd w:id="238"/>
    </w:p>
    <w:p w14:paraId="78FB3770" w14:textId="77777777" w:rsidR="004D2C82" w:rsidRDefault="004D2C82" w:rsidP="004D2C82">
      <w:pPr>
        <w:pStyle w:val="TH"/>
      </w:pPr>
      <w:r>
        <w:rPr>
          <w:noProof/>
        </w:rPr>
        <w:t>Table </w:t>
      </w:r>
      <w:r>
        <w:t>6.1.6.2.1</w:t>
      </w:r>
      <w:r w:rsidR="00520876">
        <w:t>5</w:t>
      </w:r>
      <w:r>
        <w:t xml:space="preserve">-1: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7E0904C7"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8ACA08"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7588F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B1479CC"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914993"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FC0444D" w14:textId="77777777" w:rsidR="004D2C82" w:rsidRDefault="004D2C82" w:rsidP="00344B18">
            <w:pPr>
              <w:pStyle w:val="TAH"/>
              <w:rPr>
                <w:rFonts w:cs="Arial"/>
                <w:szCs w:val="18"/>
              </w:rPr>
            </w:pPr>
            <w:r>
              <w:rPr>
                <w:rFonts w:cs="Arial"/>
                <w:szCs w:val="18"/>
              </w:rPr>
              <w:t>Description</w:t>
            </w:r>
          </w:p>
        </w:tc>
      </w:tr>
      <w:tr w:rsidR="004D2C82" w:rsidRPr="00FD48E5" w14:paraId="3B159F3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3B093915" w14:textId="77777777" w:rsidR="004D2C82" w:rsidRDefault="004D2C82" w:rsidP="00344B18">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6BDFBEF5" w14:textId="77777777" w:rsidR="004D2C82" w:rsidRDefault="004D2C82" w:rsidP="00344B18">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01AD9F2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CBFBFEF"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3331E13" w14:textId="77777777" w:rsidR="004D2C82" w:rsidRDefault="004D2C82" w:rsidP="00344B18">
            <w:pPr>
              <w:pStyle w:val="TAL"/>
              <w:rPr>
                <w:rFonts w:cs="Arial"/>
                <w:szCs w:val="18"/>
              </w:rPr>
            </w:pPr>
          </w:p>
        </w:tc>
      </w:tr>
      <w:tr w:rsidR="00AB4388" w:rsidRPr="00FD48E5" w14:paraId="18B7E01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788B793" w14:textId="77777777" w:rsidR="00AB4388"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62F752A6" w14:textId="77777777" w:rsidR="00AB4388"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52A98C0" w14:textId="77777777" w:rsidR="00AB4388" w:rsidRDefault="00AB4388"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E32CD8D" w14:textId="77777777" w:rsidR="00AB4388" w:rsidRDefault="00AB4388"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E045EDB" w14:textId="77777777" w:rsidR="00AB4388" w:rsidRDefault="00AB4388" w:rsidP="00344B18">
            <w:pPr>
              <w:pStyle w:val="TAL"/>
              <w:rPr>
                <w:rFonts w:cs="Arial"/>
                <w:szCs w:val="18"/>
              </w:rPr>
            </w:pPr>
          </w:p>
        </w:tc>
      </w:tr>
      <w:tr w:rsidR="004D2C82" w:rsidRPr="00FD48E5" w14:paraId="3DCA797B"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11C6E61"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1AC35688"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52DB6A55"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68B314B"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4EEF218" w14:textId="77777777" w:rsidR="004D2C82" w:rsidRDefault="004D2C82" w:rsidP="00344B18">
            <w:pPr>
              <w:pStyle w:val="TAL"/>
              <w:rPr>
                <w:rFonts w:cs="Arial"/>
                <w:szCs w:val="18"/>
              </w:rPr>
            </w:pPr>
          </w:p>
        </w:tc>
      </w:tr>
    </w:tbl>
    <w:p w14:paraId="1BA339B4" w14:textId="77777777" w:rsidR="004D2C82" w:rsidRDefault="004D2C82" w:rsidP="004D2C82"/>
    <w:p w14:paraId="5FE975F2" w14:textId="77777777" w:rsidR="004D2C82" w:rsidRDefault="004D2C82" w:rsidP="004D2C82">
      <w:pPr>
        <w:pStyle w:val="Heading5"/>
      </w:pPr>
      <w:bookmarkStart w:id="239" w:name="_Toc20150397"/>
      <w:bookmarkStart w:id="240" w:name="_Toc25168644"/>
      <w:bookmarkStart w:id="241" w:name="_Toc27593063"/>
      <w:r>
        <w:t>6.1.6.2.1</w:t>
      </w:r>
      <w:r w:rsidR="00671132">
        <w:t>6</w:t>
      </w:r>
      <w:r>
        <w:tab/>
      </w:r>
      <w:r w:rsidR="00C7073F">
        <w:t xml:space="preserve">Type: </w:t>
      </w:r>
      <w:r>
        <w:t>GnssPositioningMethodAndUsage</w:t>
      </w:r>
      <w:bookmarkEnd w:id="239"/>
      <w:bookmarkEnd w:id="240"/>
      <w:bookmarkEnd w:id="241"/>
    </w:p>
    <w:p w14:paraId="1A5EB0AA" w14:textId="77777777" w:rsidR="004D2C82" w:rsidRDefault="004D2C82" w:rsidP="004D2C82">
      <w:pPr>
        <w:pStyle w:val="TH"/>
      </w:pPr>
      <w:r>
        <w:rPr>
          <w:noProof/>
        </w:rPr>
        <w:t>Table </w:t>
      </w:r>
      <w:r>
        <w:t>6.1.6.2.1</w:t>
      </w:r>
      <w:r w:rsidR="00520876">
        <w:t>6</w:t>
      </w:r>
      <w:r>
        <w:t xml:space="preserve">-1: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D2C82" w:rsidRPr="00FD48E5" w14:paraId="4EB1BE02"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DAC24E0" w14:textId="77777777" w:rsidR="004D2C82" w:rsidRDefault="004D2C82" w:rsidP="00344B18">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0F8B48" w14:textId="77777777" w:rsidR="004D2C82" w:rsidRDefault="004D2C82" w:rsidP="00344B18">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F5EFDD5" w14:textId="77777777" w:rsidR="004D2C82" w:rsidRPr="007277D4" w:rsidRDefault="004D2C82" w:rsidP="00344B18">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3A3CA274" w14:textId="77777777" w:rsidR="004D2C82" w:rsidRDefault="004D2C82" w:rsidP="00344B18">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312052" w14:textId="77777777" w:rsidR="004D2C82" w:rsidRDefault="004D2C82" w:rsidP="00344B18">
            <w:pPr>
              <w:pStyle w:val="TAH"/>
              <w:rPr>
                <w:rFonts w:cs="Arial"/>
                <w:szCs w:val="18"/>
              </w:rPr>
            </w:pPr>
            <w:r>
              <w:rPr>
                <w:rFonts w:cs="Arial"/>
                <w:szCs w:val="18"/>
              </w:rPr>
              <w:t>Description</w:t>
            </w:r>
          </w:p>
        </w:tc>
      </w:tr>
      <w:tr w:rsidR="004D2C82" w:rsidRPr="00FD48E5" w14:paraId="29B2A763"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13D332DD" w14:textId="77777777" w:rsidR="004D2C82" w:rsidRDefault="00AB4388" w:rsidP="00344B18">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2852FD7C" w14:textId="77777777" w:rsidR="004D2C82" w:rsidRDefault="00AB4388" w:rsidP="00344B18">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12D3568A"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ABB377"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610B312" w14:textId="77777777" w:rsidR="004D2C82" w:rsidRDefault="004D2C82" w:rsidP="00344B18">
            <w:pPr>
              <w:pStyle w:val="TAL"/>
              <w:rPr>
                <w:rFonts w:cs="Arial"/>
                <w:szCs w:val="18"/>
              </w:rPr>
            </w:pPr>
          </w:p>
        </w:tc>
      </w:tr>
      <w:tr w:rsidR="004D2C82" w:rsidRPr="00FD48E5" w14:paraId="120BA5F6"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45CC3F61" w14:textId="77777777" w:rsidR="004D2C82" w:rsidRDefault="004D2C82" w:rsidP="00344B18">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47A851D7" w14:textId="77777777" w:rsidR="004D2C82" w:rsidRDefault="004D2C82" w:rsidP="00344B18">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1F588AA3"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2CB476A"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B7F69D3" w14:textId="77777777" w:rsidR="004D2C82" w:rsidRDefault="004D2C82" w:rsidP="00344B18">
            <w:pPr>
              <w:pStyle w:val="TAL"/>
              <w:rPr>
                <w:rFonts w:cs="Arial"/>
                <w:szCs w:val="18"/>
              </w:rPr>
            </w:pPr>
          </w:p>
        </w:tc>
      </w:tr>
      <w:tr w:rsidR="004D2C82" w:rsidRPr="00FD48E5" w14:paraId="6D8A9B00" w14:textId="77777777" w:rsidTr="00344B18">
        <w:trPr>
          <w:jc w:val="center"/>
        </w:trPr>
        <w:tc>
          <w:tcPr>
            <w:tcW w:w="1807" w:type="dxa"/>
            <w:tcBorders>
              <w:top w:val="single" w:sz="4" w:space="0" w:color="auto"/>
              <w:left w:val="single" w:sz="4" w:space="0" w:color="auto"/>
              <w:bottom w:val="single" w:sz="4" w:space="0" w:color="auto"/>
              <w:right w:val="single" w:sz="4" w:space="0" w:color="auto"/>
            </w:tcBorders>
          </w:tcPr>
          <w:p w14:paraId="63EA8DD4" w14:textId="77777777" w:rsidR="004D2C82" w:rsidRDefault="004D2C82" w:rsidP="00344B18">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384FF873" w14:textId="77777777" w:rsidR="004D2C82" w:rsidRDefault="004D2C82" w:rsidP="00344B18">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6EFB25F9" w14:textId="77777777" w:rsidR="004D2C82" w:rsidRDefault="004D2C82" w:rsidP="00344B18">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3ECA543" w14:textId="77777777" w:rsidR="004D2C82" w:rsidRDefault="004D2C82" w:rsidP="00344B18">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188CD315" w14:textId="77777777" w:rsidR="004D2C82" w:rsidRDefault="004D2C82" w:rsidP="00344B18">
            <w:pPr>
              <w:pStyle w:val="TAL"/>
              <w:rPr>
                <w:rFonts w:cs="Arial"/>
                <w:szCs w:val="18"/>
              </w:rPr>
            </w:pPr>
          </w:p>
        </w:tc>
      </w:tr>
    </w:tbl>
    <w:p w14:paraId="79694F0D" w14:textId="77777777" w:rsidR="004D2C82" w:rsidRPr="00A61E64" w:rsidRDefault="004D2C82" w:rsidP="004D2C82">
      <w:pPr>
        <w:rPr>
          <w:lang w:val="en-US"/>
        </w:rPr>
      </w:pPr>
    </w:p>
    <w:p w14:paraId="580A8FE5" w14:textId="77777777" w:rsidR="00BA3DCF" w:rsidRDefault="00BA3DCF" w:rsidP="00BA3DCF">
      <w:pPr>
        <w:pStyle w:val="Heading5"/>
      </w:pPr>
      <w:bookmarkStart w:id="242" w:name="_Toc20150398"/>
      <w:bookmarkStart w:id="243" w:name="_Toc25168645"/>
      <w:bookmarkStart w:id="244" w:name="_Toc27593064"/>
      <w:r>
        <w:t>6.1.6.2.</w:t>
      </w:r>
      <w:r w:rsidRPr="00BA3DCF">
        <w:t>17</w:t>
      </w:r>
      <w:r>
        <w:tab/>
        <w:t>Type: VelocityEstimate</w:t>
      </w:r>
      <w:bookmarkEnd w:id="242"/>
      <w:bookmarkEnd w:id="243"/>
      <w:bookmarkEnd w:id="244"/>
    </w:p>
    <w:p w14:paraId="283F2CDE" w14:textId="77777777" w:rsidR="00BA3DCF" w:rsidRDefault="00BA3DCF" w:rsidP="00BA3DCF">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BA3DCF" w:rsidRPr="00FD48E5" w14:paraId="06579E4B"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1AA910F9" w14:textId="77777777" w:rsidR="00BA3DCF" w:rsidRDefault="00BA3DCF" w:rsidP="00E70C16">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2FCEF81" w14:textId="77777777" w:rsidR="00BA3DCF" w:rsidRDefault="00BA3DCF" w:rsidP="00E70C16">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1C7D19E8" w14:textId="77777777" w:rsidR="00BA3DCF" w:rsidRDefault="00BA3DCF" w:rsidP="00E70C16">
            <w:pPr>
              <w:pStyle w:val="TAH"/>
              <w:rPr>
                <w:rFonts w:cs="Arial"/>
                <w:szCs w:val="18"/>
              </w:rPr>
            </w:pPr>
            <w:r>
              <w:rPr>
                <w:rFonts w:cs="Arial"/>
                <w:szCs w:val="18"/>
              </w:rPr>
              <w:t>Description</w:t>
            </w:r>
          </w:p>
        </w:tc>
      </w:tr>
      <w:tr w:rsidR="00BA3DCF" w:rsidRPr="00FD48E5" w14:paraId="3FB5236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6A6061E2" w14:textId="77777777" w:rsidR="00BA3DCF" w:rsidRDefault="00BA3DCF" w:rsidP="00E70C16">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0E98159D"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B81DAD5" w14:textId="77777777" w:rsidR="00BA3DCF" w:rsidRDefault="00BA3DCF" w:rsidP="00E70C16">
            <w:pPr>
              <w:pStyle w:val="TAL"/>
              <w:rPr>
                <w:rFonts w:cs="Arial"/>
                <w:szCs w:val="18"/>
              </w:rPr>
            </w:pPr>
            <w:r>
              <w:rPr>
                <w:rFonts w:cs="Arial"/>
                <w:szCs w:val="18"/>
              </w:rPr>
              <w:t>Velocity estimate including horizontal speed and bearing.</w:t>
            </w:r>
          </w:p>
        </w:tc>
      </w:tr>
      <w:tr w:rsidR="00BA3DCF" w:rsidRPr="00FD48E5" w14:paraId="7F865753"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231CE4CA" w14:textId="77777777" w:rsidR="00BA3DCF" w:rsidRDefault="00BA3DCF" w:rsidP="00E70C16">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2681EB35"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1291137"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w:t>
            </w:r>
          </w:p>
        </w:tc>
      </w:tr>
      <w:tr w:rsidR="00BA3DCF" w:rsidRPr="00FD48E5" w14:paraId="4959322D"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5FD0FE04" w14:textId="77777777" w:rsidR="00BA3DCF" w:rsidRDefault="00BA3DCF" w:rsidP="00E70C16">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6FADCAD3"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794AE5A7" w14:textId="77777777" w:rsidR="00BA3DCF" w:rsidRDefault="00BA3DCF" w:rsidP="00E70C16">
            <w:pPr>
              <w:pStyle w:val="TAL"/>
              <w:rPr>
                <w:rFonts w:cs="Arial"/>
                <w:szCs w:val="18"/>
              </w:rPr>
            </w:pPr>
            <w:r>
              <w:rPr>
                <w:rFonts w:cs="Arial"/>
                <w:szCs w:val="18"/>
              </w:rPr>
              <w:t>Velocity estimate including horizontal speed and bearing; it also includes an uncertainty value.</w:t>
            </w:r>
          </w:p>
        </w:tc>
      </w:tr>
      <w:tr w:rsidR="00BA3DCF" w:rsidRPr="00FD48E5" w14:paraId="4697C4A8" w14:textId="77777777" w:rsidTr="00E70C16">
        <w:trPr>
          <w:jc w:val="center"/>
        </w:trPr>
        <w:tc>
          <w:tcPr>
            <w:tcW w:w="4144" w:type="dxa"/>
            <w:tcBorders>
              <w:top w:val="single" w:sz="4" w:space="0" w:color="auto"/>
              <w:left w:val="single" w:sz="4" w:space="0" w:color="auto"/>
              <w:bottom w:val="single" w:sz="4" w:space="0" w:color="auto"/>
              <w:right w:val="single" w:sz="4" w:space="0" w:color="auto"/>
            </w:tcBorders>
          </w:tcPr>
          <w:p w14:paraId="7DE6C195" w14:textId="77777777" w:rsidR="00BA3DCF" w:rsidRDefault="00BA3DCF" w:rsidP="00E70C16">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189D7E26" w14:textId="77777777" w:rsidR="00BA3DCF" w:rsidRDefault="00BA3DCF" w:rsidP="00E70C16">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6CFD2595" w14:textId="77777777" w:rsidR="00BA3DCF" w:rsidRDefault="00BA3DCF" w:rsidP="00E70C16">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476040DD" w14:textId="77777777" w:rsidR="00BA3DCF" w:rsidRPr="00A61E64" w:rsidRDefault="00BA3DCF" w:rsidP="00BA3DCF">
      <w:pPr>
        <w:rPr>
          <w:lang w:val="en-US"/>
        </w:rPr>
      </w:pPr>
    </w:p>
    <w:p w14:paraId="52A54456" w14:textId="77777777" w:rsidR="00BA3DCF" w:rsidRDefault="00BA3DCF" w:rsidP="00BA3DCF">
      <w:pPr>
        <w:pStyle w:val="Heading5"/>
      </w:pPr>
      <w:bookmarkStart w:id="245" w:name="_Toc20150399"/>
      <w:bookmarkStart w:id="246" w:name="_Toc25168646"/>
      <w:bookmarkStart w:id="247" w:name="_Toc27593065"/>
      <w:r>
        <w:lastRenderedPageBreak/>
        <w:t>6.1.6.2.18</w:t>
      </w:r>
      <w:r>
        <w:tab/>
        <w:t>Type: HorizontalVelocity</w:t>
      </w:r>
      <w:bookmarkEnd w:id="245"/>
      <w:bookmarkEnd w:id="246"/>
      <w:bookmarkEnd w:id="247"/>
    </w:p>
    <w:p w14:paraId="293B8038" w14:textId="77777777" w:rsidR="00BA3DCF" w:rsidRDefault="00BA3DCF" w:rsidP="00BA3DCF">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8CAC280"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B2AA2D"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3376546"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521F8"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465046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265DC8D" w14:textId="77777777" w:rsidR="00BA3DCF" w:rsidRDefault="00BA3DCF" w:rsidP="00E70C16">
            <w:pPr>
              <w:pStyle w:val="TAH"/>
              <w:rPr>
                <w:rFonts w:cs="Arial"/>
                <w:szCs w:val="18"/>
              </w:rPr>
            </w:pPr>
            <w:r>
              <w:rPr>
                <w:rFonts w:cs="Arial"/>
                <w:szCs w:val="18"/>
              </w:rPr>
              <w:t>Description</w:t>
            </w:r>
          </w:p>
        </w:tc>
      </w:tr>
      <w:tr w:rsidR="00BA3DCF" w:rsidRPr="00FD48E5" w14:paraId="120493B8"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594619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187104CC"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2D1D44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6C8D321"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15842B9"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2515C2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4A3AB85"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25F7F791"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34E13EE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36295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8DC9BC9" w14:textId="77777777" w:rsidR="00BA3DCF" w:rsidRDefault="00BA3DCF" w:rsidP="00E70C16">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464991B2" w14:textId="77777777" w:rsidR="00BA3DCF" w:rsidRDefault="00BA3DCF" w:rsidP="00BA3DCF"/>
    <w:p w14:paraId="0F673CB9" w14:textId="77777777" w:rsidR="00BA3DCF" w:rsidRDefault="00BA3DCF" w:rsidP="00BA3DCF">
      <w:pPr>
        <w:pStyle w:val="Heading5"/>
      </w:pPr>
      <w:bookmarkStart w:id="248" w:name="_Toc20150400"/>
      <w:bookmarkStart w:id="249" w:name="_Toc25168647"/>
      <w:bookmarkStart w:id="250" w:name="_Toc27593066"/>
      <w:r>
        <w:t>6.1.6.2.19</w:t>
      </w:r>
      <w:r>
        <w:tab/>
        <w:t>Type: HorizontalWithVerticalVelocity</w:t>
      </w:r>
      <w:bookmarkEnd w:id="248"/>
      <w:bookmarkEnd w:id="249"/>
      <w:bookmarkEnd w:id="250"/>
    </w:p>
    <w:p w14:paraId="06913DA2" w14:textId="77777777" w:rsidR="00BA3DCF" w:rsidRDefault="00BA3DCF" w:rsidP="00BA3DCF">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0544B8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CF61AB7"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86B8E0F"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5BC67"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8984EB"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7BD32D8" w14:textId="77777777" w:rsidR="00BA3DCF" w:rsidRDefault="00BA3DCF" w:rsidP="00E70C16">
            <w:pPr>
              <w:pStyle w:val="TAH"/>
              <w:rPr>
                <w:rFonts w:cs="Arial"/>
                <w:szCs w:val="18"/>
              </w:rPr>
            </w:pPr>
            <w:r>
              <w:rPr>
                <w:rFonts w:cs="Arial"/>
                <w:szCs w:val="18"/>
              </w:rPr>
              <w:t>Description</w:t>
            </w:r>
          </w:p>
        </w:tc>
      </w:tr>
      <w:tr w:rsidR="00BA3DCF" w:rsidRPr="00FD48E5" w14:paraId="22E5A1F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6CE269AF"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FD514A"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524615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B64DA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CE92E2" w14:textId="77777777" w:rsidR="00BA3DCF" w:rsidRDefault="00BA3DCF" w:rsidP="00E70C16">
            <w:pPr>
              <w:pStyle w:val="TAL"/>
              <w:rPr>
                <w:rFonts w:cs="Arial"/>
                <w:szCs w:val="18"/>
              </w:rPr>
            </w:pPr>
            <w:r>
              <w:rPr>
                <w:rFonts w:cs="Arial"/>
                <w:szCs w:val="18"/>
              </w:rPr>
              <w:t>Horizontal speed in kilometres per hour.</w:t>
            </w:r>
          </w:p>
        </w:tc>
      </w:tr>
      <w:tr w:rsidR="00BA3DCF" w:rsidRPr="00FD48E5" w14:paraId="446F46D4"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82A371"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4C520C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98786B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4860E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B9E412"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44C34D0C"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BFD0702"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502C952"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46F21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F6A241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5F64BB6" w14:textId="77777777" w:rsidR="00BA3DCF" w:rsidRDefault="00BA3DCF" w:rsidP="00E70C16">
            <w:pPr>
              <w:pStyle w:val="TAL"/>
              <w:rPr>
                <w:rFonts w:cs="Arial"/>
                <w:szCs w:val="18"/>
              </w:rPr>
            </w:pPr>
            <w:r>
              <w:rPr>
                <w:rFonts w:cs="Arial"/>
                <w:szCs w:val="18"/>
              </w:rPr>
              <w:t>Vertical Seed in kilometres per hour.</w:t>
            </w:r>
          </w:p>
        </w:tc>
      </w:tr>
      <w:tr w:rsidR="00BA3DCF" w:rsidRPr="00FD48E5" w14:paraId="48F7F94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36FAD96"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3E63205E"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BDD9DE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00056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04532F" w14:textId="77777777" w:rsidR="00BA3DCF" w:rsidRDefault="00BA3DCF" w:rsidP="00E70C16">
            <w:pPr>
              <w:pStyle w:val="TAL"/>
              <w:rPr>
                <w:rFonts w:cs="Arial"/>
                <w:szCs w:val="18"/>
              </w:rPr>
            </w:pPr>
            <w:r>
              <w:rPr>
                <w:rFonts w:cs="Arial"/>
                <w:szCs w:val="18"/>
              </w:rPr>
              <w:t>Vertical Direction: upward or downward.</w:t>
            </w:r>
          </w:p>
        </w:tc>
      </w:tr>
    </w:tbl>
    <w:p w14:paraId="6C222FAB" w14:textId="77777777" w:rsidR="00BA3DCF" w:rsidRDefault="00BA3DCF" w:rsidP="00BA3DCF"/>
    <w:p w14:paraId="768B9307" w14:textId="77777777" w:rsidR="00BA3DCF" w:rsidRDefault="00BA3DCF" w:rsidP="00BA3DCF">
      <w:pPr>
        <w:pStyle w:val="Heading5"/>
      </w:pPr>
      <w:bookmarkStart w:id="251" w:name="_Toc20150401"/>
      <w:bookmarkStart w:id="252" w:name="_Toc25168648"/>
      <w:bookmarkStart w:id="253" w:name="_Toc27593067"/>
      <w:r>
        <w:t>6.1.6.2.</w:t>
      </w:r>
      <w:r w:rsidR="00C8675F">
        <w:t>20</w:t>
      </w:r>
      <w:r>
        <w:tab/>
        <w:t>Type: HorizontalVelocityWithUncertainty</w:t>
      </w:r>
      <w:bookmarkEnd w:id="251"/>
      <w:bookmarkEnd w:id="252"/>
      <w:bookmarkEnd w:id="253"/>
    </w:p>
    <w:p w14:paraId="63946090" w14:textId="77777777" w:rsidR="00BA3DCF" w:rsidRDefault="00BA3DCF" w:rsidP="00BA3DCF">
      <w:pPr>
        <w:pStyle w:val="TH"/>
      </w:pPr>
      <w:r>
        <w:rPr>
          <w:noProof/>
        </w:rPr>
        <w:t>Table </w:t>
      </w:r>
      <w:r>
        <w:t>6.1.6.2.</w:t>
      </w:r>
      <w:r w:rsidR="00C8675F">
        <w:t>20</w:t>
      </w:r>
      <w:r>
        <w:t xml:space="preserve">-1: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7B850B27"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E49593E"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EF16CB2"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3EC50"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8ED9872"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FE3005" w14:textId="77777777" w:rsidR="00BA3DCF" w:rsidRDefault="00BA3DCF" w:rsidP="00E70C16">
            <w:pPr>
              <w:pStyle w:val="TAH"/>
              <w:rPr>
                <w:rFonts w:cs="Arial"/>
                <w:szCs w:val="18"/>
              </w:rPr>
            </w:pPr>
            <w:r>
              <w:rPr>
                <w:rFonts w:cs="Arial"/>
                <w:szCs w:val="18"/>
              </w:rPr>
              <w:t>Description</w:t>
            </w:r>
          </w:p>
        </w:tc>
      </w:tr>
      <w:tr w:rsidR="00BA3DCF" w:rsidRPr="00FD48E5" w14:paraId="62D22B7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A09C11E"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3426F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46C5AFAE"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8F17004"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632012" w14:textId="77777777" w:rsidR="00BA3DCF" w:rsidRDefault="00BA3DCF" w:rsidP="00E70C16">
            <w:pPr>
              <w:pStyle w:val="TAL"/>
              <w:rPr>
                <w:rFonts w:cs="Arial"/>
                <w:szCs w:val="18"/>
              </w:rPr>
            </w:pPr>
            <w:r>
              <w:rPr>
                <w:rFonts w:cs="Arial"/>
                <w:szCs w:val="18"/>
              </w:rPr>
              <w:t>Speed in kilometres per hour.</w:t>
            </w:r>
          </w:p>
        </w:tc>
      </w:tr>
      <w:tr w:rsidR="00BA3DCF" w:rsidRPr="00FD48E5" w14:paraId="2BD70BB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33DAD877"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6DAF0B58"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6F531F0F"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2DB787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A92401"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3D5FD9C3"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73EA0F2C" w14:textId="77777777" w:rsidR="00BA3DCF" w:rsidRDefault="00BA3DCF" w:rsidP="00E70C16">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7555100E"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5B55D9B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78DA888"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873096" w14:textId="77777777" w:rsidR="00BA3DCF" w:rsidRDefault="00BA3DCF" w:rsidP="00E70C16">
            <w:pPr>
              <w:pStyle w:val="TAL"/>
              <w:rPr>
                <w:rFonts w:cs="Arial"/>
                <w:szCs w:val="18"/>
              </w:rPr>
            </w:pPr>
            <w:r>
              <w:rPr>
                <w:rFonts w:cs="Arial"/>
                <w:szCs w:val="18"/>
              </w:rPr>
              <w:t>Uncertainty of horizontal speed in kilometres per hour.</w:t>
            </w:r>
          </w:p>
        </w:tc>
      </w:tr>
    </w:tbl>
    <w:p w14:paraId="2131DD91" w14:textId="77777777" w:rsidR="00BA3DCF" w:rsidRDefault="00BA3DCF" w:rsidP="00BA3DCF"/>
    <w:p w14:paraId="110DC158" w14:textId="77777777" w:rsidR="00BA3DCF" w:rsidRDefault="00BA3DCF" w:rsidP="00BA3DCF">
      <w:pPr>
        <w:pStyle w:val="Heading5"/>
      </w:pPr>
      <w:bookmarkStart w:id="254" w:name="_Toc20150402"/>
      <w:bookmarkStart w:id="255" w:name="_Toc25168649"/>
      <w:bookmarkStart w:id="256" w:name="_Toc27593068"/>
      <w:r>
        <w:t>6.1.6.2.</w:t>
      </w:r>
      <w:r w:rsidR="00C8675F">
        <w:t>21</w:t>
      </w:r>
      <w:r>
        <w:tab/>
        <w:t>Type: HorizontalWithVerticalVelocityAndUncertainty</w:t>
      </w:r>
      <w:bookmarkEnd w:id="254"/>
      <w:bookmarkEnd w:id="255"/>
      <w:bookmarkEnd w:id="256"/>
    </w:p>
    <w:p w14:paraId="57BF1340" w14:textId="77777777" w:rsidR="00BA3DCF" w:rsidRDefault="00BA3DCF" w:rsidP="00BA3DCF">
      <w:pPr>
        <w:pStyle w:val="TH"/>
      </w:pPr>
      <w:r>
        <w:rPr>
          <w:noProof/>
        </w:rPr>
        <w:t>Table </w:t>
      </w:r>
      <w:r>
        <w:t>6.1.6.2.</w:t>
      </w:r>
      <w:r w:rsidR="00C8675F">
        <w:t>21</w:t>
      </w:r>
      <w:r>
        <w:t xml:space="preserve">-1: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BA3DCF" w:rsidRPr="00FD48E5" w14:paraId="1CAF840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5266A0" w14:textId="77777777" w:rsidR="00BA3DCF" w:rsidRDefault="00BA3DCF" w:rsidP="00E70C16">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C37E2F0" w14:textId="77777777" w:rsidR="00BA3DCF" w:rsidRDefault="00BA3DCF" w:rsidP="00E70C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9F0B9" w14:textId="77777777" w:rsidR="00BA3DCF" w:rsidRPr="007277D4" w:rsidRDefault="00BA3DCF" w:rsidP="00E70C16">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64B377" w14:textId="77777777" w:rsidR="00BA3DCF" w:rsidRDefault="00BA3DCF" w:rsidP="00E70C16">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458FEF" w14:textId="77777777" w:rsidR="00BA3DCF" w:rsidRDefault="00BA3DCF" w:rsidP="00E70C16">
            <w:pPr>
              <w:pStyle w:val="TAH"/>
              <w:rPr>
                <w:rFonts w:cs="Arial"/>
                <w:szCs w:val="18"/>
              </w:rPr>
            </w:pPr>
            <w:r>
              <w:rPr>
                <w:rFonts w:cs="Arial"/>
                <w:szCs w:val="18"/>
              </w:rPr>
              <w:t>Description</w:t>
            </w:r>
          </w:p>
        </w:tc>
      </w:tr>
      <w:tr w:rsidR="00BA3DCF" w:rsidRPr="00FD48E5" w14:paraId="1CACD906"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46940A9" w14:textId="77777777" w:rsidR="00BA3DCF" w:rsidRDefault="00BA3DCF" w:rsidP="00E70C16">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24E262BF" w14:textId="77777777" w:rsidR="00BA3DCF" w:rsidRDefault="00BA3DCF" w:rsidP="00E70C16">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1BF2FA94"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83B44A"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EA86162" w14:textId="77777777" w:rsidR="00BA3DCF" w:rsidRDefault="00BA3DCF" w:rsidP="00E70C16">
            <w:pPr>
              <w:pStyle w:val="TAL"/>
              <w:rPr>
                <w:rFonts w:cs="Arial"/>
                <w:szCs w:val="18"/>
              </w:rPr>
            </w:pPr>
            <w:r>
              <w:rPr>
                <w:rFonts w:cs="Arial"/>
                <w:szCs w:val="18"/>
              </w:rPr>
              <w:t>Speed in kilometres per hour.</w:t>
            </w:r>
          </w:p>
        </w:tc>
      </w:tr>
      <w:tr w:rsidR="00BA3DCF" w:rsidRPr="00FD48E5" w14:paraId="716A0C6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2E0E8EBA" w14:textId="77777777" w:rsidR="00BA3DCF" w:rsidRDefault="00BA3DCF" w:rsidP="00E70C16">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F863D59" w14:textId="77777777" w:rsidR="00BA3DCF" w:rsidRDefault="00BA3DCF" w:rsidP="00E70C16">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BEC7FFC"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AF6BBBE"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68D2FA9" w14:textId="77777777" w:rsidR="00BA3DCF" w:rsidRDefault="00BA3DCF" w:rsidP="00E70C16">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BA3DCF" w:rsidRPr="00FD48E5" w14:paraId="55E70D5A"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0C69E8F7" w14:textId="77777777" w:rsidR="00BA3DCF" w:rsidRDefault="00BA3DCF" w:rsidP="00E70C16">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561B0BCB" w14:textId="77777777" w:rsidR="00BA3DCF" w:rsidRDefault="00BA3DCF" w:rsidP="00E70C16">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66A05032"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F318C1F"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D941B4" w14:textId="77777777" w:rsidR="00BA3DCF" w:rsidRDefault="00BA3DCF" w:rsidP="00E70C16">
            <w:pPr>
              <w:pStyle w:val="TAL"/>
              <w:rPr>
                <w:rFonts w:cs="Arial"/>
                <w:szCs w:val="18"/>
              </w:rPr>
            </w:pPr>
            <w:r>
              <w:rPr>
                <w:rFonts w:cs="Arial"/>
                <w:szCs w:val="18"/>
              </w:rPr>
              <w:t>Vertical Seed in kilometres per hour.</w:t>
            </w:r>
          </w:p>
          <w:p w14:paraId="1BBA51F6" w14:textId="77777777" w:rsidR="00BA3DCF" w:rsidRDefault="00BA3DCF" w:rsidP="00E70C16">
            <w:pPr>
              <w:pStyle w:val="TAL"/>
              <w:rPr>
                <w:rFonts w:cs="Arial"/>
                <w:szCs w:val="18"/>
              </w:rPr>
            </w:pPr>
          </w:p>
        </w:tc>
      </w:tr>
      <w:tr w:rsidR="00BA3DCF" w:rsidRPr="00FD48E5" w14:paraId="44A67221"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1BF81E5F" w14:textId="77777777" w:rsidR="00BA3DCF" w:rsidRDefault="00BA3DCF" w:rsidP="00E70C16">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18B1F2D6" w14:textId="77777777" w:rsidR="00BA3DCF" w:rsidRDefault="00BA3DCF" w:rsidP="00E70C16">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DBDCAC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19996C"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1FAFC1" w14:textId="77777777" w:rsidR="00BA3DCF" w:rsidRDefault="00BA3DCF" w:rsidP="00E70C16">
            <w:pPr>
              <w:pStyle w:val="TAL"/>
              <w:rPr>
                <w:rFonts w:cs="Arial"/>
                <w:szCs w:val="18"/>
              </w:rPr>
            </w:pPr>
            <w:r>
              <w:rPr>
                <w:rFonts w:cs="Arial"/>
                <w:szCs w:val="18"/>
              </w:rPr>
              <w:t>Vertical Direction: upwards or downwards.</w:t>
            </w:r>
          </w:p>
        </w:tc>
      </w:tr>
      <w:tr w:rsidR="00BA3DCF" w:rsidRPr="00FD48E5" w14:paraId="02BE6EE2"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40752EEF" w14:textId="77777777" w:rsidR="00BA3DCF" w:rsidRDefault="00BA3DCF" w:rsidP="00E70C16">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6A966395"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6774663"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8D41616"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B6026D5" w14:textId="77777777" w:rsidR="00BA3DCF" w:rsidRDefault="00BA3DCF" w:rsidP="00E70C16">
            <w:pPr>
              <w:pStyle w:val="TAL"/>
              <w:rPr>
                <w:rFonts w:cs="Arial"/>
                <w:szCs w:val="18"/>
              </w:rPr>
            </w:pPr>
            <w:r>
              <w:rPr>
                <w:rFonts w:cs="Arial"/>
                <w:szCs w:val="18"/>
              </w:rPr>
              <w:t>Uncertainty of horizontal speed in kilometres per hour.</w:t>
            </w:r>
          </w:p>
        </w:tc>
      </w:tr>
      <w:tr w:rsidR="00BA3DCF" w:rsidRPr="00FD48E5" w14:paraId="2A5BEBED" w14:textId="77777777" w:rsidTr="00E70C16">
        <w:trPr>
          <w:jc w:val="center"/>
        </w:trPr>
        <w:tc>
          <w:tcPr>
            <w:tcW w:w="1807" w:type="dxa"/>
            <w:tcBorders>
              <w:top w:val="single" w:sz="4" w:space="0" w:color="auto"/>
              <w:left w:val="single" w:sz="4" w:space="0" w:color="auto"/>
              <w:bottom w:val="single" w:sz="4" w:space="0" w:color="auto"/>
              <w:right w:val="single" w:sz="4" w:space="0" w:color="auto"/>
            </w:tcBorders>
          </w:tcPr>
          <w:p w14:paraId="5EB07BBD" w14:textId="77777777" w:rsidR="00BA3DCF" w:rsidRDefault="00BA3DCF" w:rsidP="00E70C16">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3387DEE0" w14:textId="77777777" w:rsidR="00BA3DCF" w:rsidRDefault="00BA3DCF" w:rsidP="00E70C16">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7E7E005A" w14:textId="77777777" w:rsidR="00BA3DCF" w:rsidRDefault="00BA3DCF" w:rsidP="00E70C16">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2E079C0" w14:textId="77777777" w:rsidR="00BA3DCF" w:rsidRDefault="00BA3DCF" w:rsidP="00E70C16">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AB9ABC" w14:textId="77777777" w:rsidR="00BA3DCF" w:rsidRDefault="00BA3DCF" w:rsidP="00E70C16">
            <w:pPr>
              <w:pStyle w:val="TAL"/>
              <w:rPr>
                <w:rFonts w:cs="Arial"/>
                <w:szCs w:val="18"/>
              </w:rPr>
            </w:pPr>
            <w:r>
              <w:rPr>
                <w:rFonts w:cs="Arial"/>
                <w:szCs w:val="18"/>
              </w:rPr>
              <w:t>Uncertainty of vertical speed in kilometres per hour.</w:t>
            </w:r>
          </w:p>
        </w:tc>
      </w:tr>
    </w:tbl>
    <w:p w14:paraId="23769D78" w14:textId="77777777" w:rsidR="00BA3DCF" w:rsidRDefault="00BA3DCF" w:rsidP="00BA3DCF"/>
    <w:p w14:paraId="1883CB2E" w14:textId="77777777" w:rsidR="006535BD" w:rsidRDefault="006535BD" w:rsidP="006535BD">
      <w:pPr>
        <w:pStyle w:val="Heading5"/>
      </w:pPr>
      <w:bookmarkStart w:id="257" w:name="_Toc20150403"/>
      <w:bookmarkStart w:id="258" w:name="_Toc25168650"/>
      <w:bookmarkStart w:id="259" w:name="_Toc27593069"/>
      <w:r>
        <w:lastRenderedPageBreak/>
        <w:t>6.1.6.2.22</w:t>
      </w:r>
      <w:r>
        <w:tab/>
        <w:t>Type: UncertaintyEllipse</w:t>
      </w:r>
      <w:bookmarkEnd w:id="257"/>
      <w:bookmarkEnd w:id="258"/>
      <w:bookmarkEnd w:id="259"/>
    </w:p>
    <w:p w14:paraId="13165B3C" w14:textId="77777777" w:rsidR="006535BD" w:rsidRDefault="006535BD" w:rsidP="006535BD">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535BD" w:rsidRPr="00FD48E5" w14:paraId="322BF425"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BB6D720" w14:textId="77777777" w:rsidR="006535BD" w:rsidRDefault="006535BD" w:rsidP="001A5AA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1067C7A9" w14:textId="77777777" w:rsidR="006535BD" w:rsidRDefault="006535BD" w:rsidP="001A5AA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8635A7C" w14:textId="77777777" w:rsidR="006535BD" w:rsidRPr="007277D4" w:rsidRDefault="006535BD" w:rsidP="001A5AA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6933AD0" w14:textId="77777777" w:rsidR="006535BD" w:rsidRDefault="006535BD" w:rsidP="001A5AAD">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9440977" w14:textId="77777777" w:rsidR="006535BD" w:rsidRDefault="006535BD" w:rsidP="001A5AAD">
            <w:pPr>
              <w:pStyle w:val="TAH"/>
              <w:rPr>
                <w:rFonts w:cs="Arial"/>
                <w:szCs w:val="18"/>
              </w:rPr>
            </w:pPr>
            <w:r>
              <w:rPr>
                <w:rFonts w:cs="Arial"/>
                <w:szCs w:val="18"/>
              </w:rPr>
              <w:t>Description</w:t>
            </w:r>
          </w:p>
        </w:tc>
      </w:tr>
      <w:tr w:rsidR="006535BD" w:rsidRPr="00FD48E5" w14:paraId="68DB3E28"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5B420815" w14:textId="77777777" w:rsidR="006535BD" w:rsidRDefault="006535BD" w:rsidP="001A5AAD">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0F3CE2E7"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DD96028"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74AA6C4"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5EC6493" w14:textId="77777777" w:rsidR="006535BD" w:rsidRDefault="006535BD" w:rsidP="001A5AAD">
            <w:pPr>
              <w:pStyle w:val="TAL"/>
              <w:rPr>
                <w:rFonts w:cs="Arial"/>
                <w:szCs w:val="18"/>
              </w:rPr>
            </w:pPr>
          </w:p>
        </w:tc>
      </w:tr>
      <w:tr w:rsidR="006535BD" w:rsidRPr="00FD48E5" w14:paraId="4C5EAD6C"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3DEC6DCE" w14:textId="77777777" w:rsidR="006535BD" w:rsidRDefault="006535BD" w:rsidP="001A5AAD">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323D598B" w14:textId="77777777" w:rsidR="006535BD" w:rsidRDefault="006535BD" w:rsidP="001A5AAD">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76A0FDF0"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93AD53A"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12E16C" w14:textId="77777777" w:rsidR="006535BD" w:rsidRDefault="006535BD" w:rsidP="001A5AAD">
            <w:pPr>
              <w:pStyle w:val="TAL"/>
              <w:rPr>
                <w:rFonts w:cs="Arial"/>
                <w:szCs w:val="18"/>
              </w:rPr>
            </w:pPr>
          </w:p>
        </w:tc>
      </w:tr>
      <w:tr w:rsidR="006535BD" w:rsidRPr="00FD48E5" w14:paraId="765894BD" w14:textId="77777777" w:rsidTr="001A5AAD">
        <w:trPr>
          <w:jc w:val="center"/>
        </w:trPr>
        <w:tc>
          <w:tcPr>
            <w:tcW w:w="1807" w:type="dxa"/>
            <w:tcBorders>
              <w:top w:val="single" w:sz="4" w:space="0" w:color="auto"/>
              <w:left w:val="single" w:sz="4" w:space="0" w:color="auto"/>
              <w:bottom w:val="single" w:sz="4" w:space="0" w:color="auto"/>
              <w:right w:val="single" w:sz="4" w:space="0" w:color="auto"/>
            </w:tcBorders>
          </w:tcPr>
          <w:p w14:paraId="672FE31F" w14:textId="77777777" w:rsidR="006535BD" w:rsidRDefault="006535BD" w:rsidP="001A5AAD">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33290E3B" w14:textId="77777777" w:rsidR="006535BD" w:rsidRDefault="006535BD" w:rsidP="001A5AAD">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4913AB79" w14:textId="77777777" w:rsidR="006535BD" w:rsidRDefault="006535BD" w:rsidP="001A5AA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2A62A16" w14:textId="77777777" w:rsidR="006535BD" w:rsidRDefault="006535BD" w:rsidP="001A5AA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BA93B67" w14:textId="77777777" w:rsidR="006535BD" w:rsidRDefault="006535BD" w:rsidP="001A5AAD">
            <w:pPr>
              <w:pStyle w:val="TAL"/>
              <w:rPr>
                <w:rFonts w:cs="Arial"/>
                <w:szCs w:val="18"/>
              </w:rPr>
            </w:pPr>
          </w:p>
        </w:tc>
      </w:tr>
    </w:tbl>
    <w:p w14:paraId="3F4F0AF3" w14:textId="307CCD04" w:rsidR="006535BD" w:rsidRDefault="006535BD" w:rsidP="006535BD"/>
    <w:p w14:paraId="607AA905" w14:textId="15EECC66" w:rsidR="000E3542" w:rsidRPr="007F4DE4" w:rsidRDefault="000E3542" w:rsidP="000E3542">
      <w:pPr>
        <w:pStyle w:val="Heading5"/>
      </w:pPr>
      <w:bookmarkStart w:id="260" w:name="_Toc20150404"/>
      <w:bookmarkStart w:id="261" w:name="_Toc25168651"/>
      <w:bookmarkStart w:id="262" w:name="_Toc27593070"/>
      <w:r>
        <w:t>6.1.6.2.23</w:t>
      </w:r>
      <w:r w:rsidRPr="007F4DE4">
        <w:tab/>
      </w:r>
      <w:r>
        <w:t xml:space="preserve">Type: </w:t>
      </w:r>
      <w:r w:rsidRPr="007F4DE4">
        <w:t>U</w:t>
      </w:r>
      <w:r>
        <w:t>eLcs</w:t>
      </w:r>
      <w:r w:rsidRPr="007F4DE4">
        <w:t>Capability</w:t>
      </w:r>
      <w:bookmarkEnd w:id="260"/>
      <w:bookmarkEnd w:id="261"/>
      <w:bookmarkEnd w:id="262"/>
    </w:p>
    <w:p w14:paraId="5CB3003A" w14:textId="77777777" w:rsidR="000E3542" w:rsidRDefault="000E3542" w:rsidP="000E3542">
      <w:pPr>
        <w:pStyle w:val="TH"/>
      </w:pPr>
      <w:r>
        <w:rPr>
          <w:noProof/>
        </w:rPr>
        <w:t>Table </w:t>
      </w:r>
      <w:r>
        <w:t xml:space="preserve">6.1.6.2.x-1: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0E3542" w:rsidRPr="007F4DE4" w14:paraId="6E3229E5" w14:textId="77777777" w:rsidTr="0048372F">
        <w:tc>
          <w:tcPr>
            <w:tcW w:w="2070" w:type="dxa"/>
            <w:shd w:val="clear" w:color="auto" w:fill="BFBFBF" w:themeFill="background1" w:themeFillShade="BF"/>
          </w:tcPr>
          <w:p w14:paraId="5A1CA1FC" w14:textId="77777777" w:rsidR="000E3542" w:rsidRPr="007F4DE4" w:rsidRDefault="000E3542" w:rsidP="0048372F">
            <w:pPr>
              <w:pStyle w:val="TAH"/>
            </w:pPr>
            <w:r>
              <w:t>Attribute name</w:t>
            </w:r>
          </w:p>
        </w:tc>
        <w:tc>
          <w:tcPr>
            <w:tcW w:w="1890" w:type="dxa"/>
            <w:shd w:val="clear" w:color="auto" w:fill="BFBFBF" w:themeFill="background1" w:themeFillShade="BF"/>
          </w:tcPr>
          <w:p w14:paraId="177F367D" w14:textId="77777777" w:rsidR="000E3542" w:rsidRPr="007F4DE4" w:rsidRDefault="000E3542" w:rsidP="0048372F">
            <w:pPr>
              <w:pStyle w:val="TAH"/>
            </w:pPr>
            <w:r>
              <w:t>Data type</w:t>
            </w:r>
          </w:p>
        </w:tc>
        <w:tc>
          <w:tcPr>
            <w:tcW w:w="360" w:type="dxa"/>
            <w:shd w:val="clear" w:color="auto" w:fill="BFBFBF" w:themeFill="background1" w:themeFillShade="BF"/>
          </w:tcPr>
          <w:p w14:paraId="065A0925" w14:textId="77777777" w:rsidR="000E3542" w:rsidRPr="007F4DE4" w:rsidRDefault="000E3542" w:rsidP="0048372F">
            <w:pPr>
              <w:pStyle w:val="TAH"/>
              <w:jc w:val="left"/>
            </w:pPr>
            <w:r>
              <w:t>P</w:t>
            </w:r>
          </w:p>
        </w:tc>
        <w:tc>
          <w:tcPr>
            <w:tcW w:w="1170" w:type="dxa"/>
            <w:shd w:val="clear" w:color="auto" w:fill="BFBFBF" w:themeFill="background1" w:themeFillShade="BF"/>
          </w:tcPr>
          <w:p w14:paraId="471D789A" w14:textId="77777777" w:rsidR="000E3542" w:rsidRPr="007F4DE4" w:rsidRDefault="000E3542" w:rsidP="0048372F">
            <w:pPr>
              <w:pStyle w:val="TAH"/>
              <w:jc w:val="left"/>
            </w:pPr>
            <w:r>
              <w:t>Cardinality</w:t>
            </w:r>
          </w:p>
        </w:tc>
        <w:tc>
          <w:tcPr>
            <w:tcW w:w="4050" w:type="dxa"/>
            <w:shd w:val="clear" w:color="auto" w:fill="BFBFBF" w:themeFill="background1" w:themeFillShade="BF"/>
          </w:tcPr>
          <w:p w14:paraId="50A89392" w14:textId="77777777" w:rsidR="000E3542" w:rsidRPr="007F4DE4" w:rsidRDefault="000E3542" w:rsidP="0048372F">
            <w:pPr>
              <w:pStyle w:val="TAH"/>
            </w:pPr>
            <w:r w:rsidRPr="00445FC8">
              <w:t>Description</w:t>
            </w:r>
          </w:p>
        </w:tc>
      </w:tr>
      <w:tr w:rsidR="000E3542" w:rsidRPr="007F4DE4" w14:paraId="77AB8A5A" w14:textId="77777777" w:rsidTr="0048372F">
        <w:trPr>
          <w:trHeight w:val="660"/>
        </w:trPr>
        <w:tc>
          <w:tcPr>
            <w:tcW w:w="2070" w:type="dxa"/>
          </w:tcPr>
          <w:p w14:paraId="157E1893" w14:textId="77777777" w:rsidR="000E3542" w:rsidRPr="007F4DE4" w:rsidRDefault="000E3542" w:rsidP="0048372F">
            <w:pPr>
              <w:pStyle w:val="TAL"/>
              <w:rPr>
                <w:lang w:eastAsia="zh-CN"/>
              </w:rPr>
            </w:pPr>
            <w:r>
              <w:rPr>
                <w:lang w:eastAsia="zh-CN"/>
              </w:rPr>
              <w:t>lppSupport</w:t>
            </w:r>
          </w:p>
        </w:tc>
        <w:tc>
          <w:tcPr>
            <w:tcW w:w="1890" w:type="dxa"/>
          </w:tcPr>
          <w:p w14:paraId="218185E9" w14:textId="77777777" w:rsidR="000E3542" w:rsidRPr="007F4DE4" w:rsidRDefault="000E3542" w:rsidP="0048372F">
            <w:pPr>
              <w:pStyle w:val="TAL"/>
            </w:pPr>
            <w:r>
              <w:t>boolean</w:t>
            </w:r>
          </w:p>
        </w:tc>
        <w:tc>
          <w:tcPr>
            <w:tcW w:w="360" w:type="dxa"/>
          </w:tcPr>
          <w:p w14:paraId="00FB1291" w14:textId="77777777" w:rsidR="000E3542" w:rsidRPr="007F4DE4" w:rsidRDefault="000E3542" w:rsidP="0048372F">
            <w:pPr>
              <w:pStyle w:val="TAL"/>
            </w:pPr>
            <w:r>
              <w:t>O</w:t>
            </w:r>
          </w:p>
        </w:tc>
        <w:tc>
          <w:tcPr>
            <w:tcW w:w="1170" w:type="dxa"/>
          </w:tcPr>
          <w:p w14:paraId="3B03ECC3" w14:textId="77777777" w:rsidR="000E3542" w:rsidRPr="007F4DE4" w:rsidRDefault="000E3542" w:rsidP="0048372F">
            <w:pPr>
              <w:pStyle w:val="TAL"/>
            </w:pPr>
            <w:r>
              <w:rPr>
                <w:color w:val="000000"/>
                <w:lang w:eastAsia="ja-JP"/>
              </w:rPr>
              <w:t>0..1</w:t>
            </w:r>
          </w:p>
        </w:tc>
        <w:tc>
          <w:tcPr>
            <w:tcW w:w="4050" w:type="dxa"/>
          </w:tcPr>
          <w:p w14:paraId="209ED580" w14:textId="77777777" w:rsidR="000E3542" w:rsidRDefault="000E3542" w:rsidP="0048372F">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08715A95" w14:textId="77777777" w:rsidR="000E3542" w:rsidRDefault="000E3542" w:rsidP="0048372F">
            <w:pPr>
              <w:pStyle w:val="TAL"/>
            </w:pPr>
          </w:p>
          <w:p w14:paraId="7FACB9C0" w14:textId="77777777" w:rsidR="000E3542" w:rsidRDefault="000E3542" w:rsidP="0048372F">
            <w:pPr>
              <w:pStyle w:val="TAL"/>
            </w:pPr>
            <w:r>
              <w:t xml:space="preserve">- true (default): LPP </w:t>
            </w:r>
            <w:r w:rsidRPr="007F4DE4">
              <w:t>supported</w:t>
            </w:r>
            <w:r>
              <w:t xml:space="preserve"> by the UE</w:t>
            </w:r>
          </w:p>
          <w:p w14:paraId="205F00B9" w14:textId="77777777" w:rsidR="000E3542" w:rsidRPr="007F4DE4" w:rsidRDefault="000E3542" w:rsidP="0048372F">
            <w:pPr>
              <w:pStyle w:val="TAL"/>
            </w:pPr>
            <w:r>
              <w:t>- false: LPP not supported by the UE</w:t>
            </w:r>
          </w:p>
        </w:tc>
      </w:tr>
      <w:tr w:rsidR="00E71A3D" w:rsidRPr="007F4DE4" w14:paraId="45D2ADCB" w14:textId="77777777" w:rsidTr="0048372F">
        <w:trPr>
          <w:trHeight w:val="660"/>
        </w:trPr>
        <w:tc>
          <w:tcPr>
            <w:tcW w:w="2070" w:type="dxa"/>
          </w:tcPr>
          <w:p w14:paraId="66EC92DA" w14:textId="3424F73E" w:rsidR="00E71A3D" w:rsidRDefault="00E71A3D" w:rsidP="00E71A3D">
            <w:pPr>
              <w:pStyle w:val="TAL"/>
              <w:rPr>
                <w:lang w:eastAsia="zh-CN"/>
              </w:rPr>
            </w:pPr>
            <w:r>
              <w:rPr>
                <w:lang w:eastAsia="zh-CN"/>
              </w:rPr>
              <w:t>ciot</w:t>
            </w:r>
            <w:r w:rsidRPr="00DB5113">
              <w:rPr>
                <w:lang w:eastAsia="zh-CN"/>
              </w:rPr>
              <w:t>Optimisation</w:t>
            </w:r>
          </w:p>
        </w:tc>
        <w:tc>
          <w:tcPr>
            <w:tcW w:w="1890" w:type="dxa"/>
          </w:tcPr>
          <w:p w14:paraId="1CCAB2ED" w14:textId="092DD7CC" w:rsidR="00E71A3D" w:rsidRDefault="00E71A3D" w:rsidP="00E71A3D">
            <w:pPr>
              <w:pStyle w:val="TAL"/>
            </w:pPr>
            <w:r>
              <w:t>boolean</w:t>
            </w:r>
          </w:p>
        </w:tc>
        <w:tc>
          <w:tcPr>
            <w:tcW w:w="360" w:type="dxa"/>
          </w:tcPr>
          <w:p w14:paraId="273EFFFF" w14:textId="3EBC7185" w:rsidR="00E71A3D" w:rsidRDefault="00E71A3D" w:rsidP="00E71A3D">
            <w:pPr>
              <w:pStyle w:val="TAL"/>
            </w:pPr>
            <w:r>
              <w:t>O</w:t>
            </w:r>
          </w:p>
        </w:tc>
        <w:tc>
          <w:tcPr>
            <w:tcW w:w="1170" w:type="dxa"/>
          </w:tcPr>
          <w:p w14:paraId="36EFA192" w14:textId="5E5BCEEF" w:rsidR="00E71A3D" w:rsidRDefault="00E71A3D" w:rsidP="00E71A3D">
            <w:pPr>
              <w:pStyle w:val="TAL"/>
              <w:rPr>
                <w:color w:val="000000"/>
                <w:lang w:eastAsia="ja-JP"/>
              </w:rPr>
            </w:pPr>
            <w:r>
              <w:rPr>
                <w:color w:val="000000"/>
                <w:lang w:eastAsia="ja-JP"/>
              </w:rPr>
              <w:t>0..1</w:t>
            </w:r>
          </w:p>
        </w:tc>
        <w:tc>
          <w:tcPr>
            <w:tcW w:w="4050" w:type="dxa"/>
          </w:tcPr>
          <w:p w14:paraId="031E9BF1" w14:textId="7DEF4FA6" w:rsidR="00E71A3D" w:rsidRDefault="00E71A3D" w:rsidP="00E71A3D">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 xml:space="preserve">[19] </w:t>
            </w:r>
            <w:r w:rsidR="00792552">
              <w:t>clause</w:t>
            </w:r>
            <w:r>
              <w:rPr>
                <w:lang w:eastAsia="zh-CN"/>
              </w:rPr>
              <w:t> </w:t>
            </w:r>
            <w:r>
              <w:t>6.7 for more detail.</w:t>
            </w:r>
          </w:p>
          <w:p w14:paraId="48511C5B" w14:textId="77777777" w:rsidR="00E71A3D" w:rsidRDefault="00E71A3D" w:rsidP="00E71A3D">
            <w:pPr>
              <w:pStyle w:val="TAL"/>
            </w:pPr>
          </w:p>
          <w:p w14:paraId="6AB9A48D" w14:textId="77777777" w:rsidR="00E71A3D" w:rsidRDefault="00E71A3D" w:rsidP="00E71A3D">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2161FE7" w14:textId="6EEAAFBA" w:rsidR="00E71A3D" w:rsidRDefault="00E71A3D" w:rsidP="00E71A3D">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3ED1DD75" w14:textId="7E51F56E" w:rsidR="000E3542" w:rsidRDefault="000E3542" w:rsidP="006535BD"/>
    <w:p w14:paraId="3EFBD87C" w14:textId="0C59B9F6" w:rsidR="009670A3" w:rsidRDefault="00EE78C3" w:rsidP="009670A3">
      <w:pPr>
        <w:pStyle w:val="Heading5"/>
      </w:pPr>
      <w:bookmarkStart w:id="263" w:name="_Toc20150405"/>
      <w:bookmarkStart w:id="264" w:name="_Toc25168652"/>
      <w:bookmarkStart w:id="265" w:name="_Toc27593071"/>
      <w:r>
        <w:t>6.1.6.2.24</w:t>
      </w:r>
      <w:r w:rsidR="009670A3">
        <w:tab/>
        <w:t>Type: PeriodicEventInfo</w:t>
      </w:r>
      <w:bookmarkEnd w:id="263"/>
      <w:bookmarkEnd w:id="264"/>
      <w:bookmarkEnd w:id="265"/>
    </w:p>
    <w:p w14:paraId="5EACD99F" w14:textId="20AF7503" w:rsidR="009670A3" w:rsidRDefault="009670A3" w:rsidP="009670A3">
      <w:pPr>
        <w:pStyle w:val="TH"/>
      </w:pPr>
      <w:r>
        <w:rPr>
          <w:noProof/>
        </w:rPr>
        <w:t>Table </w:t>
      </w:r>
      <w:r w:rsidR="00EE78C3">
        <w:t>6.1.6.2.24</w:t>
      </w:r>
      <w:r>
        <w:t xml:space="preserve">-1: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9670A3" w:rsidRPr="00FD48E5" w14:paraId="24E9E8E5"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8259B07" w14:textId="77777777" w:rsidR="009670A3" w:rsidRDefault="009670A3" w:rsidP="00DA4DB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5B93575" w14:textId="77777777" w:rsidR="009670A3" w:rsidRDefault="009670A3" w:rsidP="00DA4D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44A224" w14:textId="77777777" w:rsidR="009670A3" w:rsidRPr="007277D4" w:rsidRDefault="009670A3" w:rsidP="00DA4DB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D0D3AB5" w14:textId="77777777" w:rsidR="009670A3" w:rsidRDefault="009670A3" w:rsidP="00DA4DB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F9226DD" w14:textId="77777777" w:rsidR="009670A3" w:rsidRDefault="009670A3" w:rsidP="00DA4DB2">
            <w:pPr>
              <w:pStyle w:val="TAH"/>
              <w:rPr>
                <w:rFonts w:cs="Arial"/>
                <w:szCs w:val="18"/>
              </w:rPr>
            </w:pPr>
            <w:r>
              <w:rPr>
                <w:rFonts w:cs="Arial"/>
                <w:szCs w:val="18"/>
              </w:rPr>
              <w:t>Description</w:t>
            </w:r>
          </w:p>
        </w:tc>
      </w:tr>
      <w:tr w:rsidR="009670A3" w:rsidRPr="00FD48E5" w14:paraId="0443EBF3"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3C984F5D" w14:textId="77777777" w:rsidR="009670A3" w:rsidRDefault="009670A3" w:rsidP="00DA4DB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3A298923" w14:textId="77777777" w:rsidR="009670A3" w:rsidRDefault="009670A3" w:rsidP="00DA4DB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667EE233" w14:textId="77777777" w:rsidR="009670A3" w:rsidRDefault="009670A3" w:rsidP="00DA4DB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B89A3E"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01FC96" w14:textId="77777777" w:rsidR="009670A3" w:rsidRDefault="009670A3" w:rsidP="00DA4DB2">
            <w:pPr>
              <w:pStyle w:val="TAL"/>
              <w:rPr>
                <w:rFonts w:cs="Arial"/>
                <w:szCs w:val="18"/>
              </w:rPr>
            </w:pPr>
            <w:r>
              <w:rPr>
                <w:rFonts w:cs="Arial"/>
                <w:szCs w:val="18"/>
              </w:rPr>
              <w:t>Number of event reports</w:t>
            </w:r>
          </w:p>
        </w:tc>
      </w:tr>
      <w:tr w:rsidR="009670A3" w:rsidRPr="00FD48E5" w14:paraId="0A72587E"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3CBF7A81" w14:textId="77777777" w:rsidR="009670A3" w:rsidRDefault="009670A3" w:rsidP="00DA4DB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18CB8DAB" w14:textId="77777777" w:rsidR="009670A3" w:rsidRDefault="009670A3" w:rsidP="00DA4DB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540694B0" w14:textId="77777777" w:rsidR="009670A3" w:rsidRDefault="009670A3" w:rsidP="00DA4DB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B830D4A"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DA19233" w14:textId="77777777" w:rsidR="009670A3" w:rsidRDefault="009670A3" w:rsidP="00DA4DB2">
            <w:pPr>
              <w:pStyle w:val="TAL"/>
              <w:rPr>
                <w:rFonts w:cs="Arial"/>
                <w:szCs w:val="18"/>
              </w:rPr>
            </w:pPr>
            <w:r>
              <w:rPr>
                <w:rFonts w:cs="Arial"/>
                <w:szCs w:val="18"/>
              </w:rPr>
              <w:t>Interval of event reports</w:t>
            </w:r>
          </w:p>
        </w:tc>
      </w:tr>
      <w:tr w:rsidR="009670A3" w:rsidRPr="00FD48E5" w14:paraId="6ACEB48B" w14:textId="77777777" w:rsidTr="00DA4D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B98275" w14:textId="77777777" w:rsidR="009670A3" w:rsidRDefault="009670A3" w:rsidP="00DA4DB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6F123DF" w14:textId="77777777" w:rsidR="009670A3" w:rsidRDefault="009670A3" w:rsidP="001E314C"/>
    <w:p w14:paraId="3BF9E0BA" w14:textId="2F99DDBB" w:rsidR="009670A3" w:rsidRDefault="00EE78C3" w:rsidP="009670A3">
      <w:pPr>
        <w:pStyle w:val="Heading5"/>
      </w:pPr>
      <w:bookmarkStart w:id="266" w:name="_Toc20150406"/>
      <w:bookmarkStart w:id="267" w:name="_Toc25168653"/>
      <w:bookmarkStart w:id="268" w:name="_Toc27593072"/>
      <w:r>
        <w:lastRenderedPageBreak/>
        <w:t>6.1.6.2.25</w:t>
      </w:r>
      <w:r w:rsidR="009670A3">
        <w:tab/>
        <w:t>Type: AreaEventInfo</w:t>
      </w:r>
      <w:bookmarkEnd w:id="266"/>
      <w:bookmarkEnd w:id="267"/>
      <w:bookmarkEnd w:id="268"/>
    </w:p>
    <w:p w14:paraId="7C2F1AAE" w14:textId="59FFCFB0" w:rsidR="009670A3" w:rsidRDefault="009670A3" w:rsidP="009670A3">
      <w:pPr>
        <w:pStyle w:val="TH"/>
      </w:pPr>
      <w:r>
        <w:rPr>
          <w:noProof/>
        </w:rPr>
        <w:t>Table </w:t>
      </w:r>
      <w:r w:rsidR="00EE78C3">
        <w:t>6.1.6.2.25</w:t>
      </w:r>
      <w:r>
        <w:t xml:space="preserve">-1: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9670A3" w:rsidRPr="00FD48E5" w14:paraId="002D4148"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61F809E" w14:textId="77777777" w:rsidR="009670A3" w:rsidRDefault="009670A3" w:rsidP="00DA4DB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1960D87" w14:textId="77777777" w:rsidR="009670A3" w:rsidRDefault="009670A3" w:rsidP="00DA4D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1F5F8" w14:textId="77777777" w:rsidR="009670A3" w:rsidRPr="007277D4" w:rsidRDefault="009670A3" w:rsidP="00DA4DB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E9603BD" w14:textId="77777777" w:rsidR="009670A3" w:rsidRDefault="009670A3" w:rsidP="00DA4DB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C1A1891" w14:textId="77777777" w:rsidR="009670A3" w:rsidRDefault="009670A3" w:rsidP="00DA4DB2">
            <w:pPr>
              <w:pStyle w:val="TAH"/>
              <w:rPr>
                <w:rFonts w:cs="Arial"/>
                <w:szCs w:val="18"/>
              </w:rPr>
            </w:pPr>
            <w:r>
              <w:rPr>
                <w:rFonts w:cs="Arial"/>
                <w:szCs w:val="18"/>
              </w:rPr>
              <w:t>Description</w:t>
            </w:r>
          </w:p>
        </w:tc>
      </w:tr>
      <w:tr w:rsidR="009670A3" w:rsidRPr="00FD48E5" w14:paraId="269F24AF"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632E0906" w14:textId="77777777" w:rsidR="009670A3" w:rsidRDefault="009670A3" w:rsidP="00DA4DB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781D08EA" w14:textId="77777777" w:rsidR="009670A3" w:rsidRDefault="009670A3" w:rsidP="00DA4DB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0CEBEA27" w14:textId="77777777" w:rsidR="009670A3" w:rsidRDefault="009670A3" w:rsidP="00DA4DB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2986F" w14:textId="77777777" w:rsidR="009670A3" w:rsidRDefault="009670A3" w:rsidP="00DA4DB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1A1EB1FE" w14:textId="77777777" w:rsidR="009670A3" w:rsidRDefault="009670A3" w:rsidP="00DA4DB2">
            <w:pPr>
              <w:pStyle w:val="TAL"/>
              <w:rPr>
                <w:rFonts w:cs="Arial"/>
                <w:szCs w:val="18"/>
              </w:rPr>
            </w:pPr>
            <w:r>
              <w:rPr>
                <w:rFonts w:cs="Arial"/>
                <w:szCs w:val="18"/>
              </w:rPr>
              <w:t>One or more reporting areas</w:t>
            </w:r>
          </w:p>
        </w:tc>
      </w:tr>
      <w:tr w:rsidR="009670A3" w:rsidRPr="00FD48E5" w14:paraId="22D427DE"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424F0505" w14:textId="77777777" w:rsidR="009670A3" w:rsidRDefault="009670A3" w:rsidP="00DA4DB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C807A8A" w14:textId="77777777" w:rsidR="009670A3" w:rsidRDefault="009670A3" w:rsidP="00DA4DB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7E9E54A"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30E03C1"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BB2BB9C" w14:textId="77777777" w:rsidR="009670A3" w:rsidRDefault="009670A3" w:rsidP="00DA4DB2">
            <w:pPr>
              <w:pStyle w:val="TAL"/>
              <w:rPr>
                <w:rFonts w:cs="Arial"/>
                <w:szCs w:val="18"/>
              </w:rPr>
            </w:pPr>
            <w:r>
              <w:rPr>
                <w:rFonts w:cs="Arial"/>
                <w:szCs w:val="18"/>
              </w:rPr>
              <w:t>One time only report indication</w:t>
            </w:r>
          </w:p>
        </w:tc>
      </w:tr>
      <w:tr w:rsidR="009670A3" w:rsidRPr="00FD48E5" w14:paraId="11309544"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400A321C" w14:textId="77777777" w:rsidR="009670A3" w:rsidRDefault="009670A3" w:rsidP="00DA4DB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62313A6E" w14:textId="77777777" w:rsidR="009670A3" w:rsidRDefault="009670A3" w:rsidP="00DA4DB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159B7B22"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8CF93C8"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E651DA0" w14:textId="77777777" w:rsidR="009670A3" w:rsidRDefault="009670A3" w:rsidP="00DA4DB2">
            <w:pPr>
              <w:pStyle w:val="TAL"/>
              <w:rPr>
                <w:rFonts w:cs="Arial"/>
                <w:szCs w:val="18"/>
              </w:rPr>
            </w:pPr>
            <w:r>
              <w:rPr>
                <w:rFonts w:cs="Arial"/>
                <w:szCs w:val="18"/>
              </w:rPr>
              <w:t>Minimum interval between event reports.</w:t>
            </w:r>
          </w:p>
          <w:p w14:paraId="282E3EEB" w14:textId="77777777" w:rsidR="009670A3" w:rsidRDefault="009670A3" w:rsidP="00DA4DB2">
            <w:pPr>
              <w:pStyle w:val="TAL"/>
              <w:rPr>
                <w:rFonts w:cs="Arial"/>
                <w:szCs w:val="18"/>
              </w:rPr>
            </w:pPr>
            <w:r>
              <w:rPr>
                <w:rFonts w:cs="Arial"/>
                <w:szCs w:val="18"/>
              </w:rPr>
              <w:t>This IE shall not be included if occurrenceInfo is present and set to one time event.</w:t>
            </w:r>
          </w:p>
        </w:tc>
      </w:tr>
      <w:tr w:rsidR="009670A3" w:rsidRPr="00FD48E5" w14:paraId="514518BA"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0FDB07A8" w14:textId="77777777" w:rsidR="009670A3" w:rsidRDefault="009670A3" w:rsidP="00DA4DB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C1631D" w14:textId="77777777" w:rsidR="009670A3" w:rsidRDefault="009670A3" w:rsidP="00DA4DB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76043A61"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B409C31"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8B4CE82" w14:textId="77777777" w:rsidR="009670A3" w:rsidRDefault="009670A3" w:rsidP="00DA4DB2">
            <w:pPr>
              <w:pStyle w:val="TAL"/>
              <w:rPr>
                <w:rFonts w:cs="Arial"/>
                <w:szCs w:val="18"/>
              </w:rPr>
            </w:pPr>
            <w:r>
              <w:rPr>
                <w:rFonts w:cs="Arial"/>
                <w:szCs w:val="18"/>
              </w:rPr>
              <w:t>Maximum interval between event reports.</w:t>
            </w:r>
          </w:p>
          <w:p w14:paraId="6B63085F" w14:textId="77777777" w:rsidR="009670A3" w:rsidRDefault="009670A3" w:rsidP="00DA4DB2">
            <w:pPr>
              <w:pStyle w:val="TAL"/>
              <w:rPr>
                <w:rFonts w:cs="Arial"/>
                <w:szCs w:val="18"/>
              </w:rPr>
            </w:pPr>
            <w:r>
              <w:rPr>
                <w:rFonts w:cs="Arial"/>
                <w:szCs w:val="18"/>
              </w:rPr>
              <w:t>This IE shall not be included if occurrenceInfo is present and set to one time event.</w:t>
            </w:r>
          </w:p>
        </w:tc>
      </w:tr>
      <w:tr w:rsidR="009670A3" w:rsidRPr="00FD48E5" w14:paraId="0BE97850"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62D266EB" w14:textId="77777777" w:rsidR="009670A3" w:rsidRDefault="009670A3" w:rsidP="00DA4DB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3CC32CEC" w14:textId="77777777" w:rsidR="009670A3" w:rsidRDefault="009670A3" w:rsidP="00DA4DB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269F34A0"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4B29E43"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36E5CC4" w14:textId="77777777" w:rsidR="009670A3" w:rsidRDefault="009670A3" w:rsidP="00DA4DB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9670A3" w:rsidRPr="00FD48E5" w14:paraId="2715B9DA"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16B955E1" w14:textId="77777777" w:rsidR="009670A3" w:rsidRDefault="009670A3" w:rsidP="00DA4DB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5F2050C8" w14:textId="77777777" w:rsidR="009670A3" w:rsidRDefault="009670A3" w:rsidP="00DA4DB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75C803C3"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5453A64"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BDDCD32" w14:textId="77777777" w:rsidR="009670A3" w:rsidRDefault="009670A3" w:rsidP="00DA4DB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9670A3" w:rsidRPr="00FD48E5" w14:paraId="76879B60"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0787AD00" w14:textId="77777777" w:rsidR="009670A3" w:rsidRDefault="009670A3" w:rsidP="00DA4DB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B049371" w14:textId="77777777" w:rsidR="009670A3" w:rsidRDefault="009670A3" w:rsidP="00DA4D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99949F6"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8B76293"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7E4D4CC8" w14:textId="77777777" w:rsidR="009670A3" w:rsidRDefault="009670A3" w:rsidP="00DA4DB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4B60A27E" w14:textId="77777777" w:rsidR="009670A3" w:rsidRDefault="009670A3" w:rsidP="009670A3"/>
    <w:p w14:paraId="554695E9" w14:textId="54C55CC8" w:rsidR="009670A3" w:rsidRDefault="00EE78C3" w:rsidP="009670A3">
      <w:pPr>
        <w:pStyle w:val="Heading5"/>
      </w:pPr>
      <w:bookmarkStart w:id="269" w:name="_Toc20150407"/>
      <w:bookmarkStart w:id="270" w:name="_Toc25168654"/>
      <w:bookmarkStart w:id="271" w:name="_Toc27593073"/>
      <w:r>
        <w:t>6.1.6.2.26</w:t>
      </w:r>
      <w:r w:rsidR="009670A3">
        <w:tab/>
        <w:t>Type: ReportingArea</w:t>
      </w:r>
      <w:bookmarkEnd w:id="269"/>
      <w:bookmarkEnd w:id="270"/>
      <w:bookmarkEnd w:id="271"/>
    </w:p>
    <w:p w14:paraId="0FF1F931" w14:textId="01D725A2" w:rsidR="009670A3" w:rsidRDefault="009670A3" w:rsidP="009670A3">
      <w:pPr>
        <w:pStyle w:val="TH"/>
      </w:pPr>
      <w:r>
        <w:rPr>
          <w:noProof/>
        </w:rPr>
        <w:t>Table </w:t>
      </w:r>
      <w:r w:rsidR="00EE78C3">
        <w:t>6.1.6.2.26</w:t>
      </w:r>
      <w:r>
        <w:t xml:space="preserve">-1: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9670A3" w:rsidRPr="00FD48E5" w14:paraId="40AA59B8"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0F195B5" w14:textId="77777777" w:rsidR="009670A3" w:rsidRDefault="009670A3" w:rsidP="00DA4DB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F09107A" w14:textId="77777777" w:rsidR="009670A3" w:rsidRDefault="009670A3" w:rsidP="00DA4D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C9FC59" w14:textId="77777777" w:rsidR="009670A3" w:rsidRPr="007277D4" w:rsidRDefault="009670A3" w:rsidP="00DA4DB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4E2CEFA" w14:textId="77777777" w:rsidR="009670A3" w:rsidRDefault="009670A3" w:rsidP="00DA4DB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C2B3559" w14:textId="77777777" w:rsidR="009670A3" w:rsidRDefault="009670A3" w:rsidP="00DA4DB2">
            <w:pPr>
              <w:pStyle w:val="TAH"/>
              <w:rPr>
                <w:rFonts w:cs="Arial"/>
                <w:szCs w:val="18"/>
              </w:rPr>
            </w:pPr>
            <w:r>
              <w:rPr>
                <w:rFonts w:cs="Arial"/>
                <w:szCs w:val="18"/>
              </w:rPr>
              <w:t>Description</w:t>
            </w:r>
          </w:p>
        </w:tc>
      </w:tr>
      <w:tr w:rsidR="009670A3" w:rsidRPr="00FD48E5" w14:paraId="57E8E532"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6240BF22" w14:textId="77777777" w:rsidR="009670A3" w:rsidRDefault="009670A3" w:rsidP="00DA4DB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8F16CA4" w14:textId="77777777" w:rsidR="009670A3" w:rsidRDefault="009670A3" w:rsidP="00DA4DB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10E1C1FF" w14:textId="77777777" w:rsidR="009670A3" w:rsidRDefault="009670A3" w:rsidP="00DA4DB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DC1520"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9233D05" w14:textId="77777777" w:rsidR="009670A3" w:rsidRDefault="009670A3" w:rsidP="00DA4DB2">
            <w:pPr>
              <w:pStyle w:val="TAL"/>
              <w:rPr>
                <w:rFonts w:cs="Arial"/>
                <w:szCs w:val="18"/>
              </w:rPr>
            </w:pPr>
            <w:r>
              <w:rPr>
                <w:rFonts w:cs="Arial"/>
                <w:szCs w:val="18"/>
              </w:rPr>
              <w:t>Type of reporting area.</w:t>
            </w:r>
          </w:p>
        </w:tc>
      </w:tr>
      <w:tr w:rsidR="009670A3" w:rsidRPr="00FD48E5" w14:paraId="4B5462BD"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1CAD9D16" w14:textId="77777777" w:rsidR="009670A3" w:rsidRDefault="009670A3" w:rsidP="00DA4DB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4B701A60" w14:textId="77777777" w:rsidR="009670A3" w:rsidRDefault="009670A3" w:rsidP="00DA4DB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26B0B65C"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450A6F6"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220669" w14:textId="77777777" w:rsidR="009670A3" w:rsidRDefault="009670A3" w:rsidP="00DA4DB2">
            <w:pPr>
              <w:pStyle w:val="TAL"/>
              <w:rPr>
                <w:rFonts w:cs="Arial"/>
                <w:szCs w:val="18"/>
              </w:rPr>
            </w:pPr>
            <w:r>
              <w:rPr>
                <w:rFonts w:cs="Arial"/>
                <w:szCs w:val="18"/>
              </w:rPr>
              <w:t>TAI for EPS or 5GS.</w:t>
            </w:r>
          </w:p>
          <w:p w14:paraId="055C91DC" w14:textId="77777777" w:rsidR="009670A3" w:rsidRDefault="009670A3" w:rsidP="00DA4DB2">
            <w:pPr>
              <w:pStyle w:val="TAL"/>
              <w:rPr>
                <w:rFonts w:cs="Arial"/>
                <w:szCs w:val="18"/>
              </w:rPr>
            </w:pPr>
            <w:r>
              <w:rPr>
                <w:rFonts w:cs="Arial"/>
                <w:szCs w:val="18"/>
              </w:rPr>
              <w:t>This IE shall be present if the reporting area type is EPS TAI or 5GS TAI.</w:t>
            </w:r>
          </w:p>
        </w:tc>
      </w:tr>
      <w:tr w:rsidR="009670A3" w:rsidRPr="00FD48E5" w14:paraId="1539D67B"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7F5CC0E0" w14:textId="77777777" w:rsidR="009670A3" w:rsidRDefault="009670A3" w:rsidP="00DA4DB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46057E0" w14:textId="77777777" w:rsidR="009670A3" w:rsidRDefault="009670A3" w:rsidP="00DA4DB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1F17E1A7"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72387CC3"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172E69" w14:textId="77777777" w:rsidR="009670A3" w:rsidRDefault="009670A3" w:rsidP="00DA4DB2">
            <w:pPr>
              <w:pStyle w:val="TAL"/>
              <w:rPr>
                <w:rFonts w:cs="Arial"/>
                <w:szCs w:val="18"/>
              </w:rPr>
            </w:pPr>
            <w:r>
              <w:rPr>
                <w:rFonts w:cs="Arial"/>
                <w:szCs w:val="18"/>
              </w:rPr>
              <w:t>ECGI.</w:t>
            </w:r>
          </w:p>
          <w:p w14:paraId="205C6FCD" w14:textId="77777777" w:rsidR="009670A3" w:rsidRDefault="009670A3" w:rsidP="00DA4DB2">
            <w:pPr>
              <w:pStyle w:val="TAL"/>
              <w:rPr>
                <w:rFonts w:cs="Arial"/>
                <w:szCs w:val="18"/>
              </w:rPr>
            </w:pPr>
            <w:r>
              <w:rPr>
                <w:rFonts w:cs="Arial"/>
                <w:szCs w:val="18"/>
              </w:rPr>
              <w:t>This IE shall be present if the reporting area type is ECGI.</w:t>
            </w:r>
          </w:p>
        </w:tc>
      </w:tr>
      <w:tr w:rsidR="009670A3" w:rsidRPr="00FD48E5" w14:paraId="5F53EE31"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66E5D957" w14:textId="77777777" w:rsidR="009670A3" w:rsidRDefault="009670A3" w:rsidP="00DA4DB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1ACFC256" w14:textId="77777777" w:rsidR="009670A3" w:rsidRDefault="009670A3" w:rsidP="00DA4DB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F5F2E04"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717521F2"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5A44098" w14:textId="77777777" w:rsidR="009670A3" w:rsidRDefault="009670A3" w:rsidP="00DA4DB2">
            <w:pPr>
              <w:pStyle w:val="TAL"/>
              <w:rPr>
                <w:rFonts w:cs="Arial"/>
                <w:szCs w:val="18"/>
              </w:rPr>
            </w:pPr>
            <w:r>
              <w:rPr>
                <w:rFonts w:cs="Arial"/>
                <w:szCs w:val="18"/>
              </w:rPr>
              <w:t>NCGI.</w:t>
            </w:r>
          </w:p>
          <w:p w14:paraId="794ECE79" w14:textId="77777777" w:rsidR="009670A3" w:rsidRDefault="009670A3" w:rsidP="00DA4DB2">
            <w:pPr>
              <w:pStyle w:val="TAL"/>
              <w:rPr>
                <w:rFonts w:cs="Arial"/>
                <w:szCs w:val="18"/>
              </w:rPr>
            </w:pPr>
            <w:r>
              <w:rPr>
                <w:rFonts w:cs="Arial"/>
                <w:szCs w:val="18"/>
              </w:rPr>
              <w:t>This IE shall be present if the reporting area type is NCGI.</w:t>
            </w:r>
          </w:p>
        </w:tc>
      </w:tr>
      <w:tr w:rsidR="009670A3" w:rsidRPr="00FD48E5" w14:paraId="56006659" w14:textId="77777777" w:rsidTr="00DA4D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5BFEB" w14:textId="77777777" w:rsidR="009670A3" w:rsidRDefault="009670A3" w:rsidP="00DA4DB2">
            <w:pPr>
              <w:pStyle w:val="TAN"/>
            </w:pPr>
            <w:r>
              <w:t>NOTE:</w:t>
            </w:r>
            <w:r>
              <w:tab/>
              <w:t>One of tai, ecgi or ncgi shall be included.</w:t>
            </w:r>
          </w:p>
        </w:tc>
      </w:tr>
    </w:tbl>
    <w:p w14:paraId="68634536" w14:textId="77777777" w:rsidR="009670A3" w:rsidRDefault="009670A3" w:rsidP="009670A3"/>
    <w:p w14:paraId="43632380" w14:textId="3A596790" w:rsidR="009670A3" w:rsidRDefault="00EE78C3" w:rsidP="009670A3">
      <w:pPr>
        <w:pStyle w:val="Heading5"/>
      </w:pPr>
      <w:bookmarkStart w:id="272" w:name="_Toc20150408"/>
      <w:bookmarkStart w:id="273" w:name="_Toc25168655"/>
      <w:bookmarkStart w:id="274" w:name="_Toc27593074"/>
      <w:r>
        <w:lastRenderedPageBreak/>
        <w:t>6.1.6.2.27</w:t>
      </w:r>
      <w:r w:rsidR="009670A3">
        <w:tab/>
        <w:t>Type: MotionEventInfo</w:t>
      </w:r>
      <w:bookmarkEnd w:id="272"/>
      <w:bookmarkEnd w:id="273"/>
      <w:bookmarkEnd w:id="274"/>
    </w:p>
    <w:p w14:paraId="4D55BB24" w14:textId="27A0B6F8" w:rsidR="009670A3" w:rsidRDefault="009670A3" w:rsidP="009670A3">
      <w:pPr>
        <w:pStyle w:val="TH"/>
      </w:pPr>
      <w:r>
        <w:rPr>
          <w:noProof/>
        </w:rPr>
        <w:t>Table </w:t>
      </w:r>
      <w:r w:rsidR="00EE78C3">
        <w:t>6.1.6.2.27</w:t>
      </w:r>
      <w:r>
        <w:t xml:space="preserve">-1: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9670A3" w:rsidRPr="00FD48E5" w14:paraId="379EAF4C"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F94584" w14:textId="77777777" w:rsidR="009670A3" w:rsidRDefault="009670A3" w:rsidP="00DA4DB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1ECD94E" w14:textId="77777777" w:rsidR="009670A3" w:rsidRDefault="009670A3" w:rsidP="00DA4D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596504" w14:textId="77777777" w:rsidR="009670A3" w:rsidRPr="007277D4" w:rsidRDefault="009670A3" w:rsidP="00DA4DB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E8548EF" w14:textId="77777777" w:rsidR="009670A3" w:rsidRDefault="009670A3" w:rsidP="00DA4DB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4BC3AE" w14:textId="77777777" w:rsidR="009670A3" w:rsidRDefault="009670A3" w:rsidP="00DA4DB2">
            <w:pPr>
              <w:pStyle w:val="TAH"/>
              <w:rPr>
                <w:rFonts w:cs="Arial"/>
                <w:szCs w:val="18"/>
              </w:rPr>
            </w:pPr>
            <w:r>
              <w:rPr>
                <w:rFonts w:cs="Arial"/>
                <w:szCs w:val="18"/>
              </w:rPr>
              <w:t>Description</w:t>
            </w:r>
          </w:p>
        </w:tc>
      </w:tr>
      <w:tr w:rsidR="009670A3" w:rsidRPr="00FD48E5" w14:paraId="11323CC6"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5DB7BC37" w14:textId="77777777" w:rsidR="009670A3" w:rsidRDefault="009670A3" w:rsidP="00DA4DB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6CBC805D" w14:textId="77777777" w:rsidR="009670A3" w:rsidRDefault="009670A3" w:rsidP="00DA4DB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16956FB1" w14:textId="77777777" w:rsidR="009670A3" w:rsidRDefault="009670A3" w:rsidP="00DA4DB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DEA8F2C" w14:textId="77777777" w:rsidR="009670A3" w:rsidRDefault="009670A3" w:rsidP="00DA4DB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A837BD4" w14:textId="77777777" w:rsidR="009670A3" w:rsidRDefault="009670A3" w:rsidP="00DA4DB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9670A3" w:rsidRPr="00FD48E5" w14:paraId="114D4F4A"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4F5239B7" w14:textId="77777777" w:rsidR="009670A3" w:rsidRDefault="009670A3" w:rsidP="00DA4DB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207D0DC1" w14:textId="77777777" w:rsidR="009670A3" w:rsidRDefault="009670A3" w:rsidP="00DA4DB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78856AA5"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592B5C"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14628" w14:textId="77777777" w:rsidR="009670A3" w:rsidRDefault="009670A3" w:rsidP="00DA4DB2">
            <w:pPr>
              <w:pStyle w:val="TAL"/>
              <w:rPr>
                <w:rFonts w:cs="Arial"/>
                <w:szCs w:val="18"/>
              </w:rPr>
            </w:pPr>
            <w:r>
              <w:rPr>
                <w:rFonts w:cs="Arial"/>
                <w:szCs w:val="18"/>
              </w:rPr>
              <w:t>One time only report indication</w:t>
            </w:r>
          </w:p>
        </w:tc>
      </w:tr>
      <w:tr w:rsidR="009670A3" w:rsidRPr="00FD48E5" w14:paraId="68C7A60C"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5DE78CCB" w14:textId="77777777" w:rsidR="009670A3" w:rsidRDefault="009670A3" w:rsidP="00DA4DB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17112975" w14:textId="77777777" w:rsidR="009670A3" w:rsidRDefault="009670A3" w:rsidP="00DA4DB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08701B97"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FDF182B"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CAEF8D2" w14:textId="77777777" w:rsidR="009670A3" w:rsidRDefault="009670A3" w:rsidP="00DA4DB2">
            <w:pPr>
              <w:pStyle w:val="TAL"/>
              <w:rPr>
                <w:rFonts w:cs="Arial"/>
                <w:szCs w:val="18"/>
              </w:rPr>
            </w:pPr>
            <w:r>
              <w:rPr>
                <w:rFonts w:cs="Arial"/>
                <w:szCs w:val="18"/>
              </w:rPr>
              <w:t>Minimum interval between event reports.</w:t>
            </w:r>
          </w:p>
          <w:p w14:paraId="1F8C69E8" w14:textId="77777777" w:rsidR="009670A3" w:rsidRDefault="009670A3" w:rsidP="00DA4DB2">
            <w:pPr>
              <w:pStyle w:val="TAL"/>
              <w:rPr>
                <w:rFonts w:cs="Arial"/>
                <w:szCs w:val="18"/>
              </w:rPr>
            </w:pPr>
            <w:r>
              <w:rPr>
                <w:rFonts w:cs="Arial"/>
                <w:szCs w:val="18"/>
              </w:rPr>
              <w:t>This IE shall not be included if occurrenceInfo is present and set to one time event.</w:t>
            </w:r>
          </w:p>
        </w:tc>
      </w:tr>
      <w:tr w:rsidR="009670A3" w:rsidRPr="00FD48E5" w14:paraId="5A47A9C9"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4E3A001D" w14:textId="77777777" w:rsidR="009670A3" w:rsidRDefault="009670A3" w:rsidP="00DA4DB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22325A3" w14:textId="77777777" w:rsidR="009670A3" w:rsidRDefault="009670A3" w:rsidP="00DA4DB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3967B488"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A85A8D6"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4AAF501" w14:textId="77777777" w:rsidR="009670A3" w:rsidRDefault="009670A3" w:rsidP="00DA4DB2">
            <w:pPr>
              <w:pStyle w:val="TAL"/>
              <w:rPr>
                <w:rFonts w:cs="Arial"/>
                <w:szCs w:val="18"/>
              </w:rPr>
            </w:pPr>
            <w:r>
              <w:rPr>
                <w:rFonts w:cs="Arial"/>
                <w:szCs w:val="18"/>
              </w:rPr>
              <w:t>Maximum interval between event reports.</w:t>
            </w:r>
          </w:p>
          <w:p w14:paraId="3D860A58" w14:textId="77777777" w:rsidR="009670A3" w:rsidRDefault="009670A3" w:rsidP="00DA4DB2">
            <w:pPr>
              <w:pStyle w:val="TAL"/>
              <w:rPr>
                <w:rFonts w:cs="Arial"/>
                <w:szCs w:val="18"/>
              </w:rPr>
            </w:pPr>
            <w:r>
              <w:rPr>
                <w:rFonts w:cs="Arial"/>
                <w:szCs w:val="18"/>
              </w:rPr>
              <w:t>This IE shall not be included if occurrenceInfo is present and set to one time event.</w:t>
            </w:r>
          </w:p>
        </w:tc>
      </w:tr>
      <w:tr w:rsidR="009670A3" w:rsidRPr="00FD48E5" w14:paraId="73C5BB4A"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0A49595E" w14:textId="77777777" w:rsidR="009670A3" w:rsidRDefault="009670A3" w:rsidP="00DA4DB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3AF61A5B" w14:textId="77777777" w:rsidR="009670A3" w:rsidRDefault="009670A3" w:rsidP="00DA4DB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0E5DD92C"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16124BB"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6CAF92B" w14:textId="77777777" w:rsidR="009670A3" w:rsidRDefault="009670A3" w:rsidP="00DA4DB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9670A3" w:rsidRPr="00FD48E5" w14:paraId="05D9C07C"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03AEE977" w14:textId="77777777" w:rsidR="009670A3" w:rsidRDefault="009670A3" w:rsidP="00DA4DB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683F3D24" w14:textId="77777777" w:rsidR="009670A3" w:rsidRDefault="009670A3" w:rsidP="00DA4DB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5D196FC8" w14:textId="77777777" w:rsidR="009670A3" w:rsidRDefault="009670A3" w:rsidP="00DA4DB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3E24677"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AB611E9" w14:textId="77777777" w:rsidR="009670A3" w:rsidRDefault="009670A3" w:rsidP="00DA4DB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9670A3" w:rsidRPr="00FD48E5" w14:paraId="28B97857" w14:textId="77777777" w:rsidTr="00DA4DB2">
        <w:trPr>
          <w:jc w:val="center"/>
        </w:trPr>
        <w:tc>
          <w:tcPr>
            <w:tcW w:w="1807" w:type="dxa"/>
            <w:tcBorders>
              <w:top w:val="single" w:sz="4" w:space="0" w:color="auto"/>
              <w:left w:val="single" w:sz="4" w:space="0" w:color="auto"/>
              <w:bottom w:val="single" w:sz="4" w:space="0" w:color="auto"/>
              <w:right w:val="single" w:sz="4" w:space="0" w:color="auto"/>
            </w:tcBorders>
          </w:tcPr>
          <w:p w14:paraId="0DBA084D" w14:textId="77777777" w:rsidR="009670A3" w:rsidRDefault="009670A3" w:rsidP="00DA4DB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4DD2EBE" w14:textId="77777777" w:rsidR="009670A3" w:rsidRDefault="009670A3" w:rsidP="00DA4D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456EE6A" w14:textId="77777777" w:rsidR="009670A3" w:rsidRDefault="009670A3" w:rsidP="00DA4DB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605259C" w14:textId="77777777" w:rsidR="009670A3" w:rsidRDefault="009670A3" w:rsidP="00DA4DB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7E80A7FC" w14:textId="77777777" w:rsidR="009670A3" w:rsidRDefault="009670A3" w:rsidP="00DA4DB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E4A7CF1" w14:textId="77777777" w:rsidR="009670A3" w:rsidRDefault="009670A3" w:rsidP="009670A3"/>
    <w:p w14:paraId="3AA81380" w14:textId="5B0A8DC8" w:rsidR="009670A3" w:rsidRPr="003B2883" w:rsidRDefault="00EE78C3" w:rsidP="009670A3">
      <w:pPr>
        <w:pStyle w:val="Heading5"/>
      </w:pPr>
      <w:bookmarkStart w:id="275" w:name="_Toc20150409"/>
      <w:bookmarkStart w:id="276" w:name="_Toc25168656"/>
      <w:bookmarkStart w:id="277" w:name="_Toc27593075"/>
      <w:r>
        <w:t>6.1.6.2.28</w:t>
      </w:r>
      <w:r w:rsidR="009670A3" w:rsidRPr="003B2883">
        <w:tab/>
        <w:t xml:space="preserve">Type: </w:t>
      </w:r>
      <w:r w:rsidR="009670A3">
        <w:t>ReportingAccessTypes</w:t>
      </w:r>
      <w:bookmarkEnd w:id="275"/>
      <w:bookmarkEnd w:id="276"/>
      <w:bookmarkEnd w:id="277"/>
    </w:p>
    <w:p w14:paraId="5D00E958" w14:textId="31489959" w:rsidR="009670A3" w:rsidRPr="003B2883" w:rsidRDefault="009670A3" w:rsidP="009670A3">
      <w:pPr>
        <w:pStyle w:val="TH"/>
      </w:pPr>
      <w:r w:rsidRPr="003B2883">
        <w:rPr>
          <w:noProof/>
        </w:rPr>
        <w:t>Table </w:t>
      </w:r>
      <w:r w:rsidR="00EE78C3">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0A3" w:rsidRPr="003B2883" w14:paraId="39180B63"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04B8A1" w14:textId="77777777" w:rsidR="009670A3" w:rsidRPr="003B2883" w:rsidRDefault="009670A3" w:rsidP="00DA4DB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2B9BEE" w14:textId="77777777" w:rsidR="009670A3" w:rsidRPr="003B2883" w:rsidRDefault="009670A3" w:rsidP="00DA4DB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9D014" w14:textId="77777777" w:rsidR="009670A3" w:rsidRPr="003B2883" w:rsidRDefault="009670A3" w:rsidP="00DA4D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806835" w14:textId="77777777" w:rsidR="009670A3" w:rsidRPr="003B2883" w:rsidRDefault="009670A3" w:rsidP="00DA4DB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2A8408" w14:textId="77777777" w:rsidR="009670A3" w:rsidRPr="003B2883" w:rsidRDefault="009670A3" w:rsidP="00DA4DB2">
            <w:pPr>
              <w:pStyle w:val="TAH"/>
              <w:rPr>
                <w:rFonts w:cs="Arial"/>
                <w:szCs w:val="18"/>
              </w:rPr>
            </w:pPr>
            <w:r w:rsidRPr="003B2883">
              <w:rPr>
                <w:rFonts w:cs="Arial"/>
                <w:szCs w:val="18"/>
              </w:rPr>
              <w:t>Description</w:t>
            </w:r>
          </w:p>
        </w:tc>
      </w:tr>
      <w:tr w:rsidR="009670A3" w:rsidRPr="003B2883" w14:paraId="1C83E0D5"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6A799EB1" w14:textId="77777777" w:rsidR="009670A3" w:rsidRPr="003B2883" w:rsidRDefault="009670A3" w:rsidP="00DA4DB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14:paraId="56C9E250" w14:textId="77777777" w:rsidR="009670A3" w:rsidRPr="003B2883" w:rsidRDefault="009670A3" w:rsidP="00DA4DB2">
            <w:pPr>
              <w:pStyle w:val="TAL"/>
              <w:rPr>
                <w:lang w:eastAsia="zh-CN"/>
              </w:rPr>
            </w:pPr>
            <w:r w:rsidRPr="003B2883">
              <w:rPr>
                <w:lang w:eastAsia="zh-CN"/>
              </w:rPr>
              <w:t>Array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FBF420" w14:textId="77777777" w:rsidR="009670A3" w:rsidRPr="003B2883" w:rsidRDefault="009670A3" w:rsidP="00DA4DB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D13A07" w14:textId="77777777" w:rsidR="009670A3" w:rsidRPr="003B2883" w:rsidRDefault="009670A3" w:rsidP="00DA4DB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AC068C" w14:textId="77777777" w:rsidR="009670A3" w:rsidRPr="003B2883" w:rsidRDefault="009670A3" w:rsidP="00DA4DB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14:paraId="0A551929" w14:textId="77777777" w:rsidR="009670A3" w:rsidRDefault="009670A3" w:rsidP="009670A3"/>
    <w:p w14:paraId="7DB2F2D6" w14:textId="5DA1AE08" w:rsidR="009670A3" w:rsidRDefault="00EE78C3" w:rsidP="009670A3">
      <w:pPr>
        <w:pStyle w:val="Heading5"/>
      </w:pPr>
      <w:bookmarkStart w:id="278" w:name="_Toc20150410"/>
      <w:bookmarkStart w:id="279" w:name="_Toc25168657"/>
      <w:bookmarkStart w:id="280" w:name="_Toc27593076"/>
      <w:r>
        <w:t>6.1.6.2.29</w:t>
      </w:r>
      <w:r w:rsidR="009670A3">
        <w:tab/>
        <w:t>Type: CancelLocData</w:t>
      </w:r>
      <w:bookmarkEnd w:id="278"/>
      <w:bookmarkEnd w:id="279"/>
      <w:bookmarkEnd w:id="280"/>
    </w:p>
    <w:p w14:paraId="551AFDBE" w14:textId="7D4FF445" w:rsidR="009670A3" w:rsidRDefault="009670A3" w:rsidP="009670A3">
      <w:pPr>
        <w:pStyle w:val="TH"/>
      </w:pPr>
      <w:r>
        <w:rPr>
          <w:noProof/>
        </w:rPr>
        <w:t>Table </w:t>
      </w:r>
      <w:r w:rsidR="00EE78C3">
        <w:t>6.1.6.2.29</w:t>
      </w:r>
      <w:r>
        <w:t xml:space="preserve">-1: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70A3" w:rsidRPr="00FD48E5" w14:paraId="773C897D"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854190" w14:textId="77777777" w:rsidR="009670A3" w:rsidRDefault="009670A3" w:rsidP="00DA4DB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30D521" w14:textId="77777777" w:rsidR="009670A3" w:rsidRDefault="009670A3" w:rsidP="00DA4DB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26D2615" w14:textId="77777777" w:rsidR="009670A3" w:rsidRPr="007277D4" w:rsidRDefault="009670A3" w:rsidP="00DA4DB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05ADE54" w14:textId="77777777" w:rsidR="009670A3" w:rsidRDefault="009670A3" w:rsidP="00DA4DB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7910092A" w14:textId="77777777" w:rsidR="009670A3" w:rsidRDefault="009670A3" w:rsidP="00DA4DB2">
            <w:pPr>
              <w:pStyle w:val="TAH"/>
              <w:rPr>
                <w:rFonts w:cs="Arial"/>
                <w:szCs w:val="18"/>
              </w:rPr>
            </w:pPr>
            <w:r>
              <w:rPr>
                <w:rFonts w:cs="Arial"/>
                <w:szCs w:val="18"/>
              </w:rPr>
              <w:t>Description</w:t>
            </w:r>
          </w:p>
        </w:tc>
      </w:tr>
      <w:tr w:rsidR="009670A3" w:rsidRPr="00FD48E5" w14:paraId="7C4E9295"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68737CB7" w14:textId="77777777" w:rsidR="009670A3" w:rsidRDefault="009670A3" w:rsidP="00DA4DB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31845F82" w14:textId="77777777" w:rsidR="009670A3" w:rsidRPr="007F4DE4" w:rsidRDefault="009670A3" w:rsidP="00DA4DB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3E50CEB3"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D168604"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4200AE4" w14:textId="77777777" w:rsidR="009670A3" w:rsidRDefault="009670A3" w:rsidP="00DA4DB2">
            <w:pPr>
              <w:pStyle w:val="TAL"/>
              <w:rPr>
                <w:rFonts w:cs="Arial"/>
                <w:szCs w:val="18"/>
              </w:rPr>
            </w:pPr>
            <w:r>
              <w:rPr>
                <w:rFonts w:cs="Arial"/>
                <w:szCs w:val="18"/>
              </w:rPr>
              <w:t>Callback URI of the H-GMLC</w:t>
            </w:r>
          </w:p>
        </w:tc>
      </w:tr>
      <w:tr w:rsidR="009670A3" w:rsidRPr="00FD48E5" w14:paraId="4898147E"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6D5A6273" w14:textId="77777777" w:rsidR="009670A3" w:rsidRDefault="009670A3" w:rsidP="00DA4DB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3F7FCD97" w14:textId="77777777" w:rsidR="009670A3" w:rsidRDefault="009670A3" w:rsidP="00DA4DB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24FEDE6B"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0A76A10"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19CD4B0" w14:textId="77777777" w:rsidR="009670A3" w:rsidRDefault="009670A3" w:rsidP="00DA4DB2">
            <w:pPr>
              <w:pStyle w:val="TAL"/>
              <w:rPr>
                <w:rFonts w:cs="Arial"/>
                <w:szCs w:val="18"/>
              </w:rPr>
            </w:pPr>
            <w:r>
              <w:rPr>
                <w:rFonts w:cs="Arial"/>
                <w:szCs w:val="18"/>
              </w:rPr>
              <w:t>LDR Reference</w:t>
            </w:r>
          </w:p>
        </w:tc>
      </w:tr>
    </w:tbl>
    <w:p w14:paraId="0D56F43A" w14:textId="77777777" w:rsidR="009670A3" w:rsidRDefault="009670A3" w:rsidP="009670A3">
      <w:pPr>
        <w:rPr>
          <w:lang w:val="en-US"/>
        </w:rPr>
      </w:pPr>
    </w:p>
    <w:p w14:paraId="5BE40F5D" w14:textId="25769976" w:rsidR="009670A3" w:rsidRDefault="00EE78C3" w:rsidP="009670A3">
      <w:pPr>
        <w:pStyle w:val="Heading5"/>
      </w:pPr>
      <w:bookmarkStart w:id="281" w:name="_Toc20150411"/>
      <w:bookmarkStart w:id="282" w:name="_Toc25168658"/>
      <w:bookmarkStart w:id="283" w:name="_Toc27593077"/>
      <w:r>
        <w:lastRenderedPageBreak/>
        <w:t>6.1.6.2.30</w:t>
      </w:r>
      <w:r w:rsidR="009670A3">
        <w:tab/>
        <w:t>Type: LocContextData</w:t>
      </w:r>
      <w:bookmarkEnd w:id="281"/>
      <w:bookmarkEnd w:id="282"/>
      <w:bookmarkEnd w:id="283"/>
    </w:p>
    <w:p w14:paraId="572E48C3" w14:textId="35E9BD8B" w:rsidR="009670A3" w:rsidRDefault="009670A3" w:rsidP="009670A3">
      <w:pPr>
        <w:pStyle w:val="TH"/>
      </w:pPr>
      <w:r>
        <w:rPr>
          <w:noProof/>
        </w:rPr>
        <w:t>Table </w:t>
      </w:r>
      <w:r w:rsidR="00EE78C3">
        <w:t>6.1.6.2.30</w:t>
      </w:r>
      <w:r>
        <w:t xml:space="preserve">-1: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70A3" w:rsidRPr="00FD48E5" w14:paraId="22DA8CE5"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AA42D9" w14:textId="77777777" w:rsidR="009670A3" w:rsidRDefault="009670A3" w:rsidP="00DA4DB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D348CA" w14:textId="77777777" w:rsidR="009670A3" w:rsidRDefault="009670A3" w:rsidP="00DA4DB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79C2B93" w14:textId="77777777" w:rsidR="009670A3" w:rsidRPr="007277D4" w:rsidRDefault="009670A3" w:rsidP="00DA4DB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D407719" w14:textId="77777777" w:rsidR="009670A3" w:rsidRDefault="009670A3" w:rsidP="00DA4DB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D25EBF9" w14:textId="77777777" w:rsidR="009670A3" w:rsidRDefault="009670A3" w:rsidP="00DA4DB2">
            <w:pPr>
              <w:pStyle w:val="TAH"/>
              <w:rPr>
                <w:rFonts w:cs="Arial"/>
                <w:szCs w:val="18"/>
              </w:rPr>
            </w:pPr>
            <w:r>
              <w:rPr>
                <w:rFonts w:cs="Arial"/>
                <w:szCs w:val="18"/>
              </w:rPr>
              <w:t>Description</w:t>
            </w:r>
          </w:p>
        </w:tc>
      </w:tr>
      <w:tr w:rsidR="009670A3" w:rsidRPr="00FD48E5" w14:paraId="1B183815"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355BF413" w14:textId="77777777" w:rsidR="009670A3" w:rsidRDefault="009670A3" w:rsidP="00DA4DB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23AF504D" w14:textId="77777777" w:rsidR="009670A3" w:rsidRDefault="009670A3" w:rsidP="00DA4DB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17A853D2"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FA45B75"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F556BDF" w14:textId="77777777" w:rsidR="009670A3" w:rsidRDefault="009670A3" w:rsidP="00DA4DB2">
            <w:pPr>
              <w:pStyle w:val="TAL"/>
              <w:rPr>
                <w:rFonts w:cs="Arial"/>
                <w:szCs w:val="18"/>
              </w:rPr>
            </w:pPr>
            <w:r>
              <w:rPr>
                <w:rFonts w:cs="Arial"/>
                <w:szCs w:val="18"/>
              </w:rPr>
              <w:t>Indicates the AMF Instance serving the UE. LMF shall use the AMF Instance to forward LCS related N1/N2 messages to the UE/RAN.</w:t>
            </w:r>
          </w:p>
        </w:tc>
      </w:tr>
      <w:tr w:rsidR="009670A3" w:rsidRPr="00FD48E5" w14:paraId="1677321D"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0B2C50F4" w14:textId="77777777" w:rsidR="009670A3" w:rsidRDefault="009670A3" w:rsidP="00DA4DB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3E2A5384" w14:textId="77777777" w:rsidR="009670A3" w:rsidRDefault="009670A3" w:rsidP="00DA4DB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78D2D59A"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B596F4E"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0FCEA4" w14:textId="77777777" w:rsidR="009670A3" w:rsidRDefault="009670A3" w:rsidP="00DA4DB2">
            <w:pPr>
              <w:pStyle w:val="TAL"/>
              <w:rPr>
                <w:rFonts w:cs="Arial"/>
                <w:szCs w:val="18"/>
              </w:rPr>
            </w:pPr>
            <w:r>
              <w:rPr>
                <w:rFonts w:cs="Arial"/>
                <w:szCs w:val="18"/>
              </w:rPr>
              <w:t>This IE shall contain the location QoS if available.</w:t>
            </w:r>
          </w:p>
        </w:tc>
      </w:tr>
      <w:tr w:rsidR="009670A3" w:rsidRPr="00FD48E5" w14:paraId="05B5CA6D"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75CA2F6A" w14:textId="77777777" w:rsidR="009670A3" w:rsidRDefault="009670A3" w:rsidP="00DA4DB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6889EE24" w14:textId="77777777" w:rsidR="009670A3" w:rsidRDefault="009670A3" w:rsidP="00DA4DB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0E81C601"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395CF8F" w14:textId="77777777" w:rsidR="009670A3" w:rsidRDefault="009670A3" w:rsidP="00DA4DB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45486775" w14:textId="77777777" w:rsidR="009670A3" w:rsidRDefault="009670A3" w:rsidP="00DA4DB2">
            <w:pPr>
              <w:pStyle w:val="TAL"/>
              <w:rPr>
                <w:rFonts w:cs="Arial"/>
                <w:szCs w:val="18"/>
              </w:rPr>
            </w:pPr>
            <w:r>
              <w:rPr>
                <w:rFonts w:cs="Arial"/>
                <w:szCs w:val="18"/>
              </w:rPr>
              <w:t>This IE shall contain the supported GAD shapes if available.</w:t>
            </w:r>
          </w:p>
        </w:tc>
      </w:tr>
      <w:tr w:rsidR="009670A3" w:rsidRPr="00FD48E5" w14:paraId="7FFA4FD0"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2A235FB0" w14:textId="77777777" w:rsidR="009670A3" w:rsidRDefault="009670A3" w:rsidP="00DA4DB2">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2A1A9D3C" w14:textId="77777777" w:rsidR="009670A3" w:rsidRDefault="009670A3" w:rsidP="00DA4DB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A0EC669"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3DE8C28"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BB37E20" w14:textId="77777777" w:rsidR="009670A3" w:rsidRDefault="009670A3" w:rsidP="00DA4DB2">
            <w:pPr>
              <w:pStyle w:val="TAL"/>
              <w:rPr>
                <w:rFonts w:cs="Arial"/>
                <w:szCs w:val="18"/>
              </w:rPr>
            </w:pPr>
            <w:r>
              <w:rPr>
                <w:rFonts w:cs="Arial"/>
                <w:szCs w:val="18"/>
              </w:rPr>
              <w:t>This IE shall contain the SUPI if available.</w:t>
            </w:r>
          </w:p>
        </w:tc>
      </w:tr>
      <w:tr w:rsidR="009670A3" w:rsidRPr="00FD48E5" w14:paraId="6923153D"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40D4D5A0" w14:textId="77777777" w:rsidR="009670A3" w:rsidRDefault="009670A3" w:rsidP="00DA4DB2">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401426BA" w14:textId="77777777" w:rsidR="009670A3" w:rsidRDefault="009670A3" w:rsidP="00DA4DB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01E91F9"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D2E696"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8E4B5E7" w14:textId="77777777" w:rsidR="009670A3" w:rsidRDefault="009670A3" w:rsidP="00DA4DB2">
            <w:pPr>
              <w:pStyle w:val="TAL"/>
              <w:rPr>
                <w:rFonts w:cs="Arial"/>
                <w:szCs w:val="18"/>
              </w:rPr>
            </w:pPr>
            <w:r>
              <w:rPr>
                <w:rFonts w:cs="Arial"/>
                <w:szCs w:val="18"/>
              </w:rPr>
              <w:t>This IE shall contain the GPSI if available.</w:t>
            </w:r>
          </w:p>
        </w:tc>
      </w:tr>
      <w:tr w:rsidR="009670A3" w:rsidRPr="00FD48E5" w14:paraId="7D306669"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01F2B974" w14:textId="77777777" w:rsidR="009670A3" w:rsidRDefault="009670A3" w:rsidP="00DA4DB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57C14705" w14:textId="77777777" w:rsidR="009670A3" w:rsidRDefault="009670A3" w:rsidP="00DA4DB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2CCE6748"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5D052F"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C9C8F40" w14:textId="77777777" w:rsidR="009670A3" w:rsidRDefault="009670A3" w:rsidP="00DA4DB2">
            <w:pPr>
              <w:pStyle w:val="TAL"/>
              <w:rPr>
                <w:rFonts w:cs="Arial"/>
                <w:szCs w:val="18"/>
              </w:rPr>
            </w:pPr>
            <w:r>
              <w:rPr>
                <w:rFonts w:cs="Arial"/>
                <w:szCs w:val="18"/>
              </w:rPr>
              <w:t>The type of LDR</w:t>
            </w:r>
          </w:p>
        </w:tc>
      </w:tr>
      <w:tr w:rsidR="009670A3" w:rsidRPr="00FD48E5" w14:paraId="78F69AA5"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44D5B405" w14:textId="77777777" w:rsidR="009670A3" w:rsidRDefault="009670A3" w:rsidP="00DA4DB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5567F09E" w14:textId="77777777" w:rsidR="009670A3" w:rsidRPr="007F4DE4" w:rsidRDefault="009670A3" w:rsidP="00DA4DB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F86BE36"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F3BC4CE"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2F9EC99" w14:textId="77777777" w:rsidR="009670A3" w:rsidRDefault="009670A3" w:rsidP="00DA4DB2">
            <w:pPr>
              <w:pStyle w:val="TAL"/>
              <w:rPr>
                <w:rFonts w:cs="Arial"/>
                <w:szCs w:val="18"/>
              </w:rPr>
            </w:pPr>
            <w:r>
              <w:rPr>
                <w:rFonts w:cs="Arial"/>
                <w:szCs w:val="18"/>
              </w:rPr>
              <w:t>Callback URI of the H-GMLC</w:t>
            </w:r>
          </w:p>
        </w:tc>
      </w:tr>
      <w:tr w:rsidR="009670A3" w:rsidRPr="00FD48E5" w14:paraId="79AAA40F"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2797AFE4" w14:textId="77777777" w:rsidR="009670A3" w:rsidRDefault="009670A3" w:rsidP="00DA4DB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14392BA" w14:textId="77777777" w:rsidR="009670A3" w:rsidRDefault="009670A3" w:rsidP="00DA4DB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18609555"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C4D945A"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41280F" w14:textId="77777777" w:rsidR="009670A3" w:rsidRDefault="009670A3" w:rsidP="00DA4DB2">
            <w:pPr>
              <w:pStyle w:val="TAL"/>
              <w:rPr>
                <w:rFonts w:cs="Arial"/>
                <w:szCs w:val="18"/>
              </w:rPr>
            </w:pPr>
            <w:r>
              <w:rPr>
                <w:rFonts w:cs="Arial"/>
                <w:szCs w:val="18"/>
              </w:rPr>
              <w:t>LDR Reference</w:t>
            </w:r>
          </w:p>
        </w:tc>
      </w:tr>
      <w:tr w:rsidR="009670A3" w:rsidRPr="00FD48E5" w14:paraId="449B858E"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2264C0C6" w14:textId="77777777" w:rsidR="009670A3" w:rsidRDefault="009670A3" w:rsidP="00DA4DB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0E442002" w14:textId="77777777" w:rsidR="009670A3" w:rsidRDefault="009670A3" w:rsidP="00DA4DB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668CA96B"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D4C4CA8"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259A41" w14:textId="77777777" w:rsidR="009670A3" w:rsidRDefault="009670A3" w:rsidP="00DA4DB2">
            <w:pPr>
              <w:pStyle w:val="TAL"/>
              <w:rPr>
                <w:rFonts w:cs="Arial"/>
                <w:szCs w:val="18"/>
              </w:rPr>
            </w:pPr>
            <w:r>
              <w:rPr>
                <w:rFonts w:cs="Arial"/>
                <w:szCs w:val="18"/>
              </w:rPr>
              <w:t>Information for periodic event reporting</w:t>
            </w:r>
          </w:p>
        </w:tc>
      </w:tr>
      <w:tr w:rsidR="009670A3" w:rsidRPr="00FD48E5" w14:paraId="17BEAC8B"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1D5F7F8A" w14:textId="77777777" w:rsidR="009670A3" w:rsidRDefault="009670A3" w:rsidP="00DA4DB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73AC9AA2" w14:textId="77777777" w:rsidR="009670A3" w:rsidRDefault="009670A3" w:rsidP="00DA4DB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3FB54052"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7717337"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65DCE43" w14:textId="77777777" w:rsidR="009670A3" w:rsidRDefault="009670A3" w:rsidP="00DA4DB2">
            <w:pPr>
              <w:pStyle w:val="TAL"/>
              <w:rPr>
                <w:rFonts w:cs="Arial"/>
                <w:szCs w:val="18"/>
              </w:rPr>
            </w:pPr>
            <w:r>
              <w:rPr>
                <w:rFonts w:cs="Arial"/>
                <w:szCs w:val="18"/>
              </w:rPr>
              <w:t>Information for area event reporting</w:t>
            </w:r>
          </w:p>
        </w:tc>
      </w:tr>
      <w:tr w:rsidR="009670A3" w:rsidRPr="00FD48E5" w14:paraId="55DDFAA0"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08EE1FEC" w14:textId="77777777" w:rsidR="009670A3" w:rsidRDefault="009670A3" w:rsidP="00DA4DB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324B68E4" w14:textId="77777777" w:rsidR="009670A3" w:rsidRDefault="009670A3" w:rsidP="00DA4DB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203C999" w14:textId="77777777" w:rsidR="009670A3" w:rsidRDefault="009670A3" w:rsidP="00DA4DB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659B319"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A38889F" w14:textId="77777777" w:rsidR="009670A3" w:rsidRDefault="009670A3" w:rsidP="00DA4DB2">
            <w:pPr>
              <w:pStyle w:val="TAL"/>
              <w:rPr>
                <w:rFonts w:cs="Arial"/>
                <w:szCs w:val="18"/>
              </w:rPr>
            </w:pPr>
            <w:r>
              <w:rPr>
                <w:rFonts w:cs="Arial"/>
                <w:szCs w:val="18"/>
              </w:rPr>
              <w:t>Information for motion event reporting</w:t>
            </w:r>
          </w:p>
        </w:tc>
      </w:tr>
      <w:tr w:rsidR="009670A3" w:rsidRPr="00FD48E5" w14:paraId="5BE40CAE"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3FE4B52D" w14:textId="77777777" w:rsidR="009670A3" w:rsidRDefault="009670A3" w:rsidP="00DA4DB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44074C26" w14:textId="77777777" w:rsidR="009670A3" w:rsidRDefault="009670A3" w:rsidP="00DA4DB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67012E9C" w14:textId="77777777" w:rsidR="009670A3" w:rsidRDefault="009670A3" w:rsidP="00DA4DB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3660A96" w14:textId="77777777" w:rsidR="009670A3" w:rsidRDefault="009670A3" w:rsidP="00DA4DB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CB0F641" w14:textId="77777777" w:rsidR="009670A3" w:rsidRDefault="009670A3" w:rsidP="00DA4DB2">
            <w:pPr>
              <w:pStyle w:val="TAL"/>
              <w:rPr>
                <w:rFonts w:cs="Arial"/>
                <w:szCs w:val="18"/>
              </w:rPr>
            </w:pPr>
            <w:r>
              <w:rPr>
                <w:rFonts w:cs="Arial"/>
                <w:szCs w:val="18"/>
              </w:rPr>
              <w:t>Contains an embedded event report</w:t>
            </w:r>
          </w:p>
        </w:tc>
      </w:tr>
      <w:tr w:rsidR="009670A3" w:rsidRPr="00FD48E5" w14:paraId="254F335D"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56C74CCC" w14:textId="77777777" w:rsidR="009670A3" w:rsidRDefault="009670A3" w:rsidP="00DA4DB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36DA02EE" w14:textId="77777777" w:rsidR="009670A3" w:rsidRDefault="009670A3" w:rsidP="00DA4DB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64AF2F9D" w14:textId="77777777" w:rsidR="009670A3" w:rsidRDefault="009670A3" w:rsidP="00DA4DB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FC27AFE"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2F53DC3" w14:textId="77777777" w:rsidR="009670A3" w:rsidRDefault="009670A3" w:rsidP="00DA4DB2">
            <w:pPr>
              <w:pStyle w:val="TAL"/>
              <w:rPr>
                <w:rFonts w:cs="Arial"/>
                <w:szCs w:val="18"/>
              </w:rPr>
            </w:pPr>
            <w:r>
              <w:rPr>
                <w:rFonts w:cs="Arial"/>
                <w:szCs w:val="18"/>
              </w:rPr>
              <w:t>Status of event reporting</w:t>
            </w:r>
          </w:p>
        </w:tc>
      </w:tr>
      <w:tr w:rsidR="009670A3" w:rsidRPr="00FD48E5" w14:paraId="7C73EB17"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6A72423C" w14:textId="77777777" w:rsidR="009670A3" w:rsidRDefault="009670A3" w:rsidP="00DA4DB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3C63F4A1" w14:textId="77777777" w:rsidR="009670A3" w:rsidRDefault="009670A3" w:rsidP="00DA4DB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61AC8F7D" w14:textId="77777777" w:rsidR="009670A3" w:rsidRDefault="009670A3" w:rsidP="00DA4DB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09A7CC" w14:textId="77777777" w:rsidR="009670A3" w:rsidRDefault="009670A3" w:rsidP="00DA4DB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76FA79" w14:textId="77777777" w:rsidR="009670A3" w:rsidRDefault="009670A3" w:rsidP="00DA4DB2">
            <w:pPr>
              <w:pStyle w:val="TAL"/>
              <w:rPr>
                <w:rFonts w:cs="Arial"/>
                <w:szCs w:val="18"/>
              </w:rPr>
            </w:pPr>
            <w:r>
              <w:rPr>
                <w:rFonts w:cs="Arial"/>
                <w:szCs w:val="18"/>
              </w:rPr>
              <w:t>Location information for the target UE</w:t>
            </w:r>
          </w:p>
        </w:tc>
      </w:tr>
      <w:tr w:rsidR="009670A3" w:rsidRPr="00FD48E5" w14:paraId="0076391E" w14:textId="77777777" w:rsidTr="00DA4DB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ECA5E" w14:textId="77777777" w:rsidR="009670A3" w:rsidRPr="0001619D" w:rsidRDefault="009670A3" w:rsidP="00DA4DB2">
            <w:pPr>
              <w:pStyle w:val="TAN"/>
            </w:pPr>
            <w:r>
              <w:t>NOTE:</w:t>
            </w:r>
            <w:r>
              <w:tab/>
              <w:t>At least one of periodicEventInfo, areaEventInfo or motionEventInfo shall be present in the LocContextData structure.</w:t>
            </w:r>
          </w:p>
        </w:tc>
      </w:tr>
    </w:tbl>
    <w:p w14:paraId="5279D384" w14:textId="77777777" w:rsidR="009670A3" w:rsidRDefault="009670A3" w:rsidP="009670A3">
      <w:pPr>
        <w:rPr>
          <w:lang w:val="en-US"/>
        </w:rPr>
      </w:pPr>
    </w:p>
    <w:p w14:paraId="26B461D2" w14:textId="35353F33" w:rsidR="009670A3" w:rsidRPr="003B2883" w:rsidRDefault="00EE78C3" w:rsidP="009670A3">
      <w:pPr>
        <w:pStyle w:val="Heading5"/>
        <w:rPr>
          <w:lang w:eastAsia="zh-CN"/>
        </w:rPr>
      </w:pPr>
      <w:bookmarkStart w:id="284" w:name="_Toc20150412"/>
      <w:bookmarkStart w:id="285" w:name="_Toc25168659"/>
      <w:bookmarkStart w:id="286" w:name="_Toc27593078"/>
      <w:r>
        <w:t>6.1.6.2.31</w:t>
      </w:r>
      <w:r w:rsidR="009670A3" w:rsidRPr="003B2883">
        <w:tab/>
        <w:t xml:space="preserve">Type: </w:t>
      </w:r>
      <w:r w:rsidR="009670A3">
        <w:t>EventReportMessage</w:t>
      </w:r>
      <w:bookmarkEnd w:id="284"/>
      <w:bookmarkEnd w:id="285"/>
      <w:bookmarkEnd w:id="286"/>
    </w:p>
    <w:p w14:paraId="711985AF" w14:textId="7E6A2908" w:rsidR="009670A3" w:rsidRPr="003B2883" w:rsidRDefault="009670A3" w:rsidP="009670A3">
      <w:pPr>
        <w:pStyle w:val="TH"/>
      </w:pPr>
      <w:r w:rsidRPr="003B2883">
        <w:t>Table</w:t>
      </w:r>
      <w:r w:rsidRPr="003B2883">
        <w:rPr>
          <w:noProof/>
        </w:rPr>
        <w:t> </w:t>
      </w:r>
      <w:r w:rsidR="00EE78C3">
        <w:t>6.1.6.2.31</w:t>
      </w:r>
      <w:r w:rsidRPr="001E314C">
        <w:t>-</w:t>
      </w:r>
      <w:r w:rsidRPr="003B2883">
        <w:t xml:space="preserve">1: </w:t>
      </w:r>
      <w:r w:rsidRPr="003B2883">
        <w:rPr>
          <w:noProof/>
        </w:rPr>
        <w:t xml:space="preserve">Definition of </w:t>
      </w:r>
      <w:r>
        <w:rPr>
          <w:noProof/>
        </w:rPr>
        <w:t>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0A3" w:rsidRPr="003B2883" w14:paraId="12D78F36"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2A86F4" w14:textId="77777777" w:rsidR="009670A3" w:rsidRPr="003B2883" w:rsidRDefault="009670A3" w:rsidP="00DA4DB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882C90" w14:textId="77777777" w:rsidR="009670A3" w:rsidRPr="003B2883" w:rsidRDefault="009670A3" w:rsidP="00DA4DB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2255C5" w14:textId="77777777" w:rsidR="009670A3" w:rsidRPr="003B2883" w:rsidRDefault="009670A3" w:rsidP="00DA4D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414F05" w14:textId="77777777" w:rsidR="009670A3" w:rsidRPr="003B2883" w:rsidRDefault="009670A3" w:rsidP="00DA4DB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812E3C" w14:textId="77777777" w:rsidR="009670A3" w:rsidRPr="003B2883" w:rsidRDefault="009670A3" w:rsidP="00DA4DB2">
            <w:pPr>
              <w:pStyle w:val="TAH"/>
              <w:rPr>
                <w:rFonts w:cs="Arial"/>
                <w:szCs w:val="18"/>
              </w:rPr>
            </w:pPr>
            <w:r w:rsidRPr="003B2883">
              <w:rPr>
                <w:rFonts w:cs="Arial"/>
                <w:szCs w:val="18"/>
              </w:rPr>
              <w:t>Description</w:t>
            </w:r>
          </w:p>
        </w:tc>
      </w:tr>
      <w:tr w:rsidR="009670A3" w:rsidRPr="003B2883" w14:paraId="3EEFB0D0"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729DD52B" w14:textId="77777777" w:rsidR="009670A3" w:rsidRPr="003B2883" w:rsidRDefault="009670A3" w:rsidP="00DA4DB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2C07C88F" w14:textId="77777777" w:rsidR="009670A3" w:rsidRPr="003B2883" w:rsidRDefault="009670A3" w:rsidP="00DA4DB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41A5EC31" w14:textId="77777777" w:rsidR="009670A3" w:rsidRPr="003B2883" w:rsidRDefault="009670A3" w:rsidP="00DA4DB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62F044" w14:textId="77777777" w:rsidR="009670A3" w:rsidRPr="003B2883" w:rsidRDefault="009670A3" w:rsidP="00DA4DB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A819BA" w14:textId="77777777" w:rsidR="009670A3" w:rsidRPr="003B2883" w:rsidRDefault="009670A3" w:rsidP="00DA4DB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9670A3" w:rsidRPr="003B2883" w14:paraId="287C037E"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0C5EF6E7" w14:textId="77777777" w:rsidR="009670A3" w:rsidRPr="003B2883" w:rsidRDefault="009670A3" w:rsidP="00DA4DB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3232BF81" w14:textId="77777777" w:rsidR="009670A3" w:rsidRPr="003B2883" w:rsidRDefault="009670A3" w:rsidP="00DA4DB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E98B8E" w14:textId="77777777" w:rsidR="009670A3" w:rsidRPr="003B2883" w:rsidRDefault="009670A3" w:rsidP="00DA4DB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D9BC2AB" w14:textId="77777777" w:rsidR="009670A3" w:rsidRPr="003B2883" w:rsidRDefault="009670A3" w:rsidP="00DA4DB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87EC2A" w14:textId="77777777" w:rsidR="009670A3" w:rsidRPr="003B2883" w:rsidRDefault="009670A3" w:rsidP="00DA4DB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389EB28B" w14:textId="77777777" w:rsidR="009670A3" w:rsidRDefault="009670A3" w:rsidP="009670A3">
      <w:pPr>
        <w:rPr>
          <w:lang w:val="en-US"/>
        </w:rPr>
      </w:pPr>
    </w:p>
    <w:p w14:paraId="3B345A0F" w14:textId="71CC8190" w:rsidR="009670A3" w:rsidRPr="003B2883" w:rsidRDefault="00EE78C3" w:rsidP="009670A3">
      <w:pPr>
        <w:pStyle w:val="Heading5"/>
        <w:rPr>
          <w:lang w:eastAsia="zh-CN"/>
        </w:rPr>
      </w:pPr>
      <w:bookmarkStart w:id="287" w:name="_Toc20150413"/>
      <w:bookmarkStart w:id="288" w:name="_Toc25168660"/>
      <w:bookmarkStart w:id="289" w:name="_Toc27593079"/>
      <w:r>
        <w:t>6.1.6.2.32</w:t>
      </w:r>
      <w:r w:rsidR="009670A3" w:rsidRPr="003B2883">
        <w:tab/>
        <w:t xml:space="preserve">Type: </w:t>
      </w:r>
      <w:r w:rsidR="009670A3">
        <w:t>EventReportingStatus</w:t>
      </w:r>
      <w:bookmarkEnd w:id="287"/>
      <w:bookmarkEnd w:id="288"/>
      <w:bookmarkEnd w:id="289"/>
    </w:p>
    <w:p w14:paraId="626FC9F0" w14:textId="4F418BDC" w:rsidR="009670A3" w:rsidRPr="003B2883" w:rsidRDefault="009670A3" w:rsidP="009670A3">
      <w:pPr>
        <w:pStyle w:val="TH"/>
      </w:pPr>
      <w:r w:rsidRPr="003B2883">
        <w:t>Table</w:t>
      </w:r>
      <w:r w:rsidRPr="003B2883">
        <w:rPr>
          <w:noProof/>
        </w:rPr>
        <w:t> </w:t>
      </w:r>
      <w:r w:rsidR="00EE78C3">
        <w:t>6.1.6.2.32</w:t>
      </w:r>
      <w:r w:rsidRPr="003B2883">
        <w:t xml:space="preserve">-1: </w:t>
      </w:r>
      <w:r w:rsidRPr="003B2883">
        <w:rPr>
          <w:noProof/>
        </w:rPr>
        <w:t xml:space="preserve">Definition of </w:t>
      </w:r>
      <w:r>
        <w:rPr>
          <w:noProof/>
        </w:rPr>
        <w:t>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0A3" w:rsidRPr="003B2883" w14:paraId="0F32CFF9"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A2E9E1" w14:textId="77777777" w:rsidR="009670A3" w:rsidRPr="003B2883" w:rsidRDefault="009670A3" w:rsidP="00DA4DB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359F3" w14:textId="77777777" w:rsidR="009670A3" w:rsidRPr="003B2883" w:rsidRDefault="009670A3" w:rsidP="00DA4DB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CE6078" w14:textId="77777777" w:rsidR="009670A3" w:rsidRPr="003B2883" w:rsidRDefault="009670A3" w:rsidP="00DA4D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7C756" w14:textId="77777777" w:rsidR="009670A3" w:rsidRPr="003B2883" w:rsidRDefault="009670A3" w:rsidP="00DA4DB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873616" w14:textId="77777777" w:rsidR="009670A3" w:rsidRPr="003B2883" w:rsidRDefault="009670A3" w:rsidP="00DA4DB2">
            <w:pPr>
              <w:pStyle w:val="TAH"/>
              <w:rPr>
                <w:rFonts w:cs="Arial"/>
                <w:szCs w:val="18"/>
              </w:rPr>
            </w:pPr>
            <w:r w:rsidRPr="003B2883">
              <w:rPr>
                <w:rFonts w:cs="Arial"/>
                <w:szCs w:val="18"/>
              </w:rPr>
              <w:t>Description</w:t>
            </w:r>
          </w:p>
        </w:tc>
      </w:tr>
      <w:tr w:rsidR="009670A3" w:rsidRPr="003B2883" w14:paraId="43AFD112"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2B613F1A" w14:textId="77777777" w:rsidR="009670A3" w:rsidRPr="003B2883" w:rsidRDefault="009670A3" w:rsidP="00DA4DB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4CBE9266" w14:textId="77777777" w:rsidR="009670A3" w:rsidRPr="003B2883" w:rsidRDefault="009670A3" w:rsidP="00DA4DB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4603379C" w14:textId="77777777" w:rsidR="009670A3" w:rsidRPr="003B2883" w:rsidRDefault="009670A3" w:rsidP="00DA4DB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92C60" w14:textId="77777777" w:rsidR="009670A3" w:rsidRPr="003B2883" w:rsidRDefault="009670A3" w:rsidP="00DA4DB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A8040A" w14:textId="77777777" w:rsidR="009670A3" w:rsidRPr="003B2883" w:rsidRDefault="009670A3" w:rsidP="00DA4DB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9670A3" w:rsidRPr="003B2883" w14:paraId="5EB17079"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4AF4666C" w14:textId="77777777" w:rsidR="009670A3" w:rsidRPr="003B2883" w:rsidRDefault="009670A3" w:rsidP="00DA4DB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1D0A10A2" w14:textId="77777777" w:rsidR="009670A3" w:rsidRPr="003B2883" w:rsidRDefault="009670A3" w:rsidP="00DA4DB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62CD0B3" w14:textId="77777777" w:rsidR="009670A3" w:rsidRPr="003B2883" w:rsidRDefault="009670A3" w:rsidP="00DA4DB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F1F32" w14:textId="77777777" w:rsidR="009670A3" w:rsidRPr="003B2883" w:rsidRDefault="009670A3" w:rsidP="00DA4DB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6C9589" w14:textId="77777777" w:rsidR="009670A3" w:rsidRPr="003B2883" w:rsidRDefault="009670A3" w:rsidP="00DA4DB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5834CBA4" w14:textId="77777777" w:rsidR="009670A3" w:rsidRDefault="009670A3" w:rsidP="009670A3">
      <w:pPr>
        <w:rPr>
          <w:lang w:val="en-US"/>
        </w:rPr>
      </w:pPr>
    </w:p>
    <w:p w14:paraId="7C752BD0" w14:textId="78C72CAA" w:rsidR="009670A3" w:rsidRPr="003B2883" w:rsidRDefault="00EE78C3" w:rsidP="009670A3">
      <w:pPr>
        <w:pStyle w:val="Heading5"/>
        <w:rPr>
          <w:lang w:eastAsia="zh-CN"/>
        </w:rPr>
      </w:pPr>
      <w:bookmarkStart w:id="290" w:name="_Toc20150414"/>
      <w:bookmarkStart w:id="291" w:name="_Toc25168661"/>
      <w:bookmarkStart w:id="292" w:name="_Toc27593080"/>
      <w:r>
        <w:t>6.1.6.2.33</w:t>
      </w:r>
      <w:r w:rsidR="009670A3" w:rsidRPr="003B2883">
        <w:tab/>
        <w:t>Type</w:t>
      </w:r>
      <w:r w:rsidR="009670A3">
        <w:t>: UELocationInfo</w:t>
      </w:r>
      <w:bookmarkEnd w:id="290"/>
      <w:bookmarkEnd w:id="291"/>
      <w:bookmarkEnd w:id="292"/>
      <w:r w:rsidR="009670A3" w:rsidRPr="003B2883">
        <w:t xml:space="preserve"> </w:t>
      </w:r>
    </w:p>
    <w:p w14:paraId="361ED794" w14:textId="631F1EED" w:rsidR="009670A3" w:rsidRPr="003B2883" w:rsidRDefault="009670A3" w:rsidP="009670A3">
      <w:pPr>
        <w:pStyle w:val="TH"/>
      </w:pPr>
      <w:r w:rsidRPr="003B2883">
        <w:t>Table</w:t>
      </w:r>
      <w:r w:rsidRPr="003B2883">
        <w:rPr>
          <w:noProof/>
        </w:rPr>
        <w:t> </w:t>
      </w:r>
      <w:r w:rsidR="00EE78C3">
        <w:t>6.1.6.2.33</w:t>
      </w:r>
      <w:r w:rsidRPr="003B2883">
        <w:t xml:space="preserve">-1: </w:t>
      </w:r>
      <w:r w:rsidRPr="003B2883">
        <w:rPr>
          <w:noProof/>
        </w:rPr>
        <w:t xml:space="preserve">Definition of </w:t>
      </w:r>
      <w:r>
        <w:rPr>
          <w:noProof/>
        </w:rPr>
        <w:t>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0A3" w:rsidRPr="003B2883" w14:paraId="4910F59C"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411CE9" w14:textId="77777777" w:rsidR="009670A3" w:rsidRPr="003B2883" w:rsidRDefault="009670A3" w:rsidP="00DA4DB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EEFCF" w14:textId="77777777" w:rsidR="009670A3" w:rsidRPr="003B2883" w:rsidRDefault="009670A3" w:rsidP="00DA4DB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42B7E2" w14:textId="77777777" w:rsidR="009670A3" w:rsidRPr="003B2883" w:rsidRDefault="009670A3" w:rsidP="00DA4D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953138" w14:textId="77777777" w:rsidR="009670A3" w:rsidRPr="003B2883" w:rsidRDefault="009670A3" w:rsidP="00DA4DB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8DFC33" w14:textId="77777777" w:rsidR="009670A3" w:rsidRPr="003B2883" w:rsidRDefault="009670A3" w:rsidP="00DA4DB2">
            <w:pPr>
              <w:pStyle w:val="TAH"/>
              <w:rPr>
                <w:rFonts w:cs="Arial"/>
                <w:szCs w:val="18"/>
              </w:rPr>
            </w:pPr>
            <w:r w:rsidRPr="003B2883">
              <w:rPr>
                <w:rFonts w:cs="Arial"/>
                <w:szCs w:val="18"/>
              </w:rPr>
              <w:t>Description</w:t>
            </w:r>
          </w:p>
        </w:tc>
      </w:tr>
      <w:tr w:rsidR="009670A3" w:rsidRPr="003B2883" w14:paraId="44514062"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2AAB4DA5" w14:textId="77777777" w:rsidR="009670A3" w:rsidRPr="003B2883" w:rsidRDefault="009670A3" w:rsidP="00DA4DB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08CE82F8" w14:textId="77777777" w:rsidR="009670A3" w:rsidRPr="003B2883" w:rsidRDefault="009670A3" w:rsidP="00DA4DB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75831744" w14:textId="77777777" w:rsidR="009670A3" w:rsidRPr="003B2883" w:rsidRDefault="009670A3" w:rsidP="00DA4D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208E3A" w14:textId="77777777" w:rsidR="009670A3" w:rsidRPr="003B2883" w:rsidRDefault="009670A3" w:rsidP="00DA4D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8FD3119" w14:textId="77777777" w:rsidR="009670A3" w:rsidRPr="003B2883" w:rsidRDefault="009670A3" w:rsidP="00DA4DB2">
            <w:pPr>
              <w:pStyle w:val="TAL"/>
              <w:rPr>
                <w:rFonts w:cs="Arial"/>
                <w:szCs w:val="18"/>
                <w:lang w:eastAsia="zh-CN"/>
              </w:rPr>
            </w:pPr>
            <w:r>
              <w:rPr>
                <w:rFonts w:cs="Arial"/>
                <w:szCs w:val="18"/>
              </w:rPr>
              <w:t>Previous location estimate for the target UE.</w:t>
            </w:r>
          </w:p>
        </w:tc>
      </w:tr>
      <w:tr w:rsidR="009670A3" w:rsidRPr="003B2883" w14:paraId="1E95AEEA"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7C1FC132" w14:textId="77777777" w:rsidR="009670A3" w:rsidRPr="003B2883" w:rsidRDefault="009670A3" w:rsidP="00DA4DB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694393F2" w14:textId="77777777" w:rsidR="009670A3" w:rsidRPr="003B2883" w:rsidRDefault="009670A3" w:rsidP="00DA4DB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08FA39F" w14:textId="77777777" w:rsidR="009670A3" w:rsidRPr="003B2883" w:rsidRDefault="009670A3" w:rsidP="00DA4D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84FC82" w14:textId="77777777" w:rsidR="009670A3" w:rsidRPr="003B2883" w:rsidRDefault="009670A3" w:rsidP="00DA4D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5D7B05C" w14:textId="77777777" w:rsidR="009670A3" w:rsidRPr="003B2883" w:rsidRDefault="009670A3" w:rsidP="00DA4DB2">
            <w:pPr>
              <w:pStyle w:val="TAL"/>
              <w:rPr>
                <w:rFonts w:cs="Arial"/>
                <w:szCs w:val="18"/>
                <w:lang w:eastAsia="zh-CN"/>
              </w:rPr>
            </w:pPr>
            <w:r>
              <w:rPr>
                <w:rFonts w:cs="Arial"/>
                <w:szCs w:val="18"/>
                <w:lang w:eastAsia="zh-CN"/>
              </w:rPr>
              <w:t>Age of previous location estimate.</w:t>
            </w:r>
          </w:p>
        </w:tc>
      </w:tr>
      <w:tr w:rsidR="009670A3" w:rsidRPr="003B2883" w14:paraId="473CDF6A"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6F63FEC0" w14:textId="77777777" w:rsidR="009670A3" w:rsidRPr="003B2883" w:rsidRDefault="009670A3" w:rsidP="00DA4DB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6A311158" w14:textId="77777777" w:rsidR="009670A3" w:rsidRPr="003B2883" w:rsidRDefault="009670A3" w:rsidP="00DA4DB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77735813" w14:textId="77777777" w:rsidR="009670A3" w:rsidRPr="003B2883" w:rsidRDefault="009670A3" w:rsidP="00DA4D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F06BB74" w14:textId="77777777" w:rsidR="009670A3" w:rsidRPr="003B2883" w:rsidRDefault="009670A3" w:rsidP="00DA4D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0521001" w14:textId="77777777" w:rsidR="009670A3" w:rsidRPr="003B2883" w:rsidRDefault="009670A3" w:rsidP="00DA4DB2">
            <w:pPr>
              <w:pStyle w:val="TAL"/>
              <w:rPr>
                <w:rFonts w:cs="Arial"/>
                <w:szCs w:val="18"/>
                <w:lang w:eastAsia="zh-CN"/>
              </w:rPr>
            </w:pPr>
            <w:r>
              <w:rPr>
                <w:rFonts w:cs="Arial"/>
                <w:szCs w:val="18"/>
                <w:lang w:eastAsia="zh-CN"/>
              </w:rPr>
              <w:t>Previous velocity estimate for the target UE.</w:t>
            </w:r>
          </w:p>
        </w:tc>
      </w:tr>
      <w:tr w:rsidR="009670A3" w:rsidRPr="003B2883" w14:paraId="2CAC6693" w14:textId="77777777" w:rsidTr="00DA4DB2">
        <w:trPr>
          <w:jc w:val="center"/>
        </w:trPr>
        <w:tc>
          <w:tcPr>
            <w:tcW w:w="2090" w:type="dxa"/>
            <w:tcBorders>
              <w:top w:val="single" w:sz="4" w:space="0" w:color="auto"/>
              <w:left w:val="single" w:sz="4" w:space="0" w:color="auto"/>
              <w:bottom w:val="single" w:sz="4" w:space="0" w:color="auto"/>
              <w:right w:val="single" w:sz="4" w:space="0" w:color="auto"/>
            </w:tcBorders>
          </w:tcPr>
          <w:p w14:paraId="0553B250" w14:textId="77777777" w:rsidR="009670A3" w:rsidRPr="003B2883" w:rsidRDefault="009670A3" w:rsidP="00DA4DB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76EC6181" w14:textId="77777777" w:rsidR="009670A3" w:rsidRPr="003B2883" w:rsidRDefault="009670A3" w:rsidP="00DA4DB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6585C7" w14:textId="77777777" w:rsidR="009670A3" w:rsidRPr="003B2883" w:rsidRDefault="009670A3" w:rsidP="00DA4D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C9FD23" w14:textId="77777777" w:rsidR="009670A3" w:rsidRPr="003B2883" w:rsidRDefault="009670A3" w:rsidP="00DA4DB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A00D307" w14:textId="77777777" w:rsidR="009670A3" w:rsidRPr="003B2883" w:rsidRDefault="009670A3" w:rsidP="00DA4DB2">
            <w:pPr>
              <w:pStyle w:val="TAL"/>
              <w:rPr>
                <w:rFonts w:cs="Arial"/>
                <w:szCs w:val="18"/>
                <w:lang w:eastAsia="zh-CN"/>
              </w:rPr>
            </w:pPr>
            <w:r>
              <w:rPr>
                <w:rFonts w:cs="Arial"/>
                <w:szCs w:val="18"/>
                <w:lang w:eastAsia="zh-CN"/>
              </w:rPr>
              <w:t>Age of previous velocity estimate.</w:t>
            </w:r>
          </w:p>
        </w:tc>
      </w:tr>
    </w:tbl>
    <w:p w14:paraId="6CE7D444" w14:textId="77777777" w:rsidR="009670A3" w:rsidRDefault="009670A3" w:rsidP="009670A3">
      <w:pPr>
        <w:rPr>
          <w:lang w:val="en-US"/>
        </w:rPr>
      </w:pPr>
    </w:p>
    <w:p w14:paraId="14C71DC1" w14:textId="1BF473C6" w:rsidR="009670A3" w:rsidRPr="003B2883" w:rsidRDefault="009670A3" w:rsidP="009670A3">
      <w:pPr>
        <w:pStyle w:val="Heading5"/>
      </w:pPr>
      <w:bookmarkStart w:id="293" w:name="_Toc20150415"/>
      <w:bookmarkStart w:id="294" w:name="_Toc25168662"/>
      <w:bookmarkStart w:id="295" w:name="_Toc27593081"/>
      <w:r w:rsidRPr="003B2883">
        <w:lastRenderedPageBreak/>
        <w:t>6.4.6.2.</w:t>
      </w:r>
      <w:r w:rsidR="00EE78C3">
        <w:t>34</w:t>
      </w:r>
      <w:r w:rsidRPr="003B2883">
        <w:tab/>
        <w:t xml:space="preserve">Type: </w:t>
      </w:r>
      <w:r>
        <w:rPr>
          <w:lang w:eastAsia="zh-CN"/>
        </w:rPr>
        <w:t>EventNotifyData</w:t>
      </w:r>
      <w:bookmarkEnd w:id="293"/>
      <w:bookmarkEnd w:id="294"/>
      <w:bookmarkEnd w:id="295"/>
    </w:p>
    <w:p w14:paraId="35CD4211" w14:textId="6F38E866" w:rsidR="009670A3" w:rsidRPr="003B2883" w:rsidRDefault="009670A3" w:rsidP="009670A3">
      <w:pPr>
        <w:pStyle w:val="TH"/>
      </w:pPr>
      <w:r w:rsidRPr="00F263A6">
        <w:rPr>
          <w:noProof/>
        </w:rPr>
        <w:t>Table </w:t>
      </w:r>
      <w:r w:rsidRPr="00F263A6">
        <w:t>6.4.6.2.</w:t>
      </w:r>
      <w:r w:rsidR="00EE78C3">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9670A3" w:rsidRPr="003B2883" w14:paraId="7FD8E3A7"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1E6C4E8F" w14:textId="77777777" w:rsidR="009670A3" w:rsidRPr="003B2883" w:rsidRDefault="009670A3" w:rsidP="00DA4DB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3C0E8942" w14:textId="77777777" w:rsidR="009670A3" w:rsidRPr="003B2883" w:rsidRDefault="009670A3" w:rsidP="00DA4DB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14B4837E" w14:textId="77777777" w:rsidR="009670A3" w:rsidRPr="003B2883" w:rsidRDefault="009670A3" w:rsidP="00DA4DB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C253C6E" w14:textId="77777777" w:rsidR="009670A3" w:rsidRPr="003B2883" w:rsidRDefault="009670A3" w:rsidP="00DA4DB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6B8C48FC" w14:textId="77777777" w:rsidR="009670A3" w:rsidRPr="003B2883" w:rsidRDefault="009670A3" w:rsidP="00DA4DB2">
            <w:pPr>
              <w:pStyle w:val="TAH"/>
              <w:rPr>
                <w:rFonts w:cs="Arial"/>
                <w:szCs w:val="18"/>
              </w:rPr>
            </w:pPr>
            <w:r w:rsidRPr="003B2883">
              <w:rPr>
                <w:rFonts w:cs="Arial"/>
                <w:szCs w:val="18"/>
              </w:rPr>
              <w:t>Description</w:t>
            </w:r>
          </w:p>
        </w:tc>
      </w:tr>
      <w:tr w:rsidR="009670A3" w:rsidRPr="003B2883" w14:paraId="2120EB60"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3EA28477" w14:textId="77777777" w:rsidR="009670A3" w:rsidRPr="003B2883" w:rsidRDefault="009670A3" w:rsidP="00DA4DB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7BC09A60" w14:textId="77777777" w:rsidR="009670A3" w:rsidRPr="003B2883" w:rsidRDefault="009670A3" w:rsidP="00DA4DB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26EF4A37" w14:textId="77777777" w:rsidR="009670A3" w:rsidRPr="003B2883" w:rsidRDefault="009670A3" w:rsidP="00DA4DB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44FEE4D7" w14:textId="77777777" w:rsidR="009670A3" w:rsidRPr="003B2883" w:rsidRDefault="009670A3" w:rsidP="00DA4DB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019DE32D" w14:textId="77777777" w:rsidR="009670A3" w:rsidRPr="003B2883" w:rsidRDefault="009670A3" w:rsidP="00DA4DB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9670A3" w:rsidRPr="003B2883" w14:paraId="110B2D0D"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06F273EF" w14:textId="77777777" w:rsidR="009670A3" w:rsidRPr="003B2883" w:rsidRDefault="009670A3" w:rsidP="00DA4DB2">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1E563D54" w14:textId="77777777" w:rsidR="009670A3" w:rsidRPr="003B2883" w:rsidRDefault="009670A3" w:rsidP="00DA4DB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6D7B82C3" w14:textId="77777777" w:rsidR="009670A3" w:rsidRPr="003B2883" w:rsidRDefault="009670A3" w:rsidP="00DA4DB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65460B9" w14:textId="77777777" w:rsidR="009670A3" w:rsidRPr="003B2883" w:rsidRDefault="009670A3" w:rsidP="00DA4DB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E0F6E66" w14:textId="77777777" w:rsidR="009670A3" w:rsidRPr="003B2883" w:rsidRDefault="009670A3" w:rsidP="00DA4DB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9670A3" w:rsidRPr="003B2883" w14:paraId="208210A4"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74CC1812" w14:textId="77777777" w:rsidR="009670A3" w:rsidRPr="003B2883" w:rsidRDefault="009670A3" w:rsidP="00DA4DB2">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54C46E43" w14:textId="77777777" w:rsidR="009670A3" w:rsidRPr="003B2883" w:rsidRDefault="009670A3" w:rsidP="00DA4DB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0EC6E6C5" w14:textId="77777777" w:rsidR="009670A3" w:rsidRPr="003B2883" w:rsidRDefault="009670A3" w:rsidP="00DA4DB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F8FD2A7" w14:textId="77777777" w:rsidR="009670A3" w:rsidRPr="003B2883" w:rsidRDefault="009670A3" w:rsidP="00DA4DB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4B914E9F" w14:textId="77777777" w:rsidR="009670A3" w:rsidRPr="003B2883" w:rsidRDefault="009670A3" w:rsidP="00DA4DB2">
            <w:pPr>
              <w:pStyle w:val="TAL"/>
              <w:rPr>
                <w:rFonts w:cs="Arial"/>
                <w:color w:val="000000"/>
                <w:szCs w:val="18"/>
              </w:rPr>
            </w:pPr>
            <w:r w:rsidRPr="003B2883">
              <w:rPr>
                <w:rFonts w:cs="Arial"/>
                <w:color w:val="000000"/>
                <w:szCs w:val="18"/>
              </w:rPr>
              <w:t>This IE shall contain the GPSI if available.</w:t>
            </w:r>
          </w:p>
        </w:tc>
      </w:tr>
      <w:tr w:rsidR="009670A3" w:rsidRPr="003B2883" w14:paraId="171ED0D1"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38C5261D" w14:textId="77777777" w:rsidR="009670A3" w:rsidRPr="003B2883" w:rsidRDefault="009670A3" w:rsidP="00DA4DB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7E540BC3" w14:textId="77777777" w:rsidR="009670A3" w:rsidRPr="003B2883" w:rsidRDefault="009670A3" w:rsidP="00DA4DB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95420E3" w14:textId="77777777" w:rsidR="009670A3" w:rsidRPr="003B2883" w:rsidRDefault="009670A3" w:rsidP="00DA4DB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2B7E97C8" w14:textId="77777777" w:rsidR="009670A3" w:rsidRPr="003B2883" w:rsidRDefault="009670A3" w:rsidP="00DA4DB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32919C1D" w14:textId="77777777" w:rsidR="009670A3" w:rsidRPr="003B2883" w:rsidRDefault="009670A3" w:rsidP="00DA4DB2">
            <w:pPr>
              <w:pStyle w:val="TAL"/>
              <w:rPr>
                <w:color w:val="000000"/>
              </w:rPr>
            </w:pPr>
            <w:r>
              <w:rPr>
                <w:rFonts w:cs="Arial"/>
                <w:szCs w:val="18"/>
              </w:rPr>
              <w:t>Callback URI of the H-GMLC (NOTE 1)</w:t>
            </w:r>
          </w:p>
        </w:tc>
      </w:tr>
      <w:tr w:rsidR="009670A3" w:rsidRPr="003B2883" w14:paraId="04B8E3AB"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143D91F5" w14:textId="77777777" w:rsidR="009670A3" w:rsidRPr="003B2883" w:rsidRDefault="009670A3" w:rsidP="00DA4DB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1915280B" w14:textId="77777777" w:rsidR="009670A3" w:rsidRPr="003B2883" w:rsidRDefault="009670A3" w:rsidP="00DA4DB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5BADDEC6" w14:textId="77777777" w:rsidR="009670A3" w:rsidRPr="003B2883" w:rsidRDefault="009670A3" w:rsidP="00DA4DB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38483549" w14:textId="77777777" w:rsidR="009670A3" w:rsidRPr="003B2883" w:rsidRDefault="009670A3" w:rsidP="00DA4DB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53105D0" w14:textId="77777777" w:rsidR="009670A3" w:rsidRPr="003B2883" w:rsidRDefault="009670A3" w:rsidP="00DA4DB2">
            <w:pPr>
              <w:pStyle w:val="TAL"/>
              <w:rPr>
                <w:color w:val="000000"/>
              </w:rPr>
            </w:pPr>
            <w:r>
              <w:rPr>
                <w:rFonts w:cs="Arial"/>
                <w:szCs w:val="18"/>
              </w:rPr>
              <w:t>LDR Reference</w:t>
            </w:r>
          </w:p>
        </w:tc>
      </w:tr>
      <w:tr w:rsidR="009670A3" w:rsidRPr="003B2883" w14:paraId="60EF83A4"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4402C833" w14:textId="77777777" w:rsidR="009670A3" w:rsidRPr="003B2883" w:rsidRDefault="009670A3" w:rsidP="00DA4DB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39C72565" w14:textId="77777777" w:rsidR="009670A3" w:rsidRPr="003B2883" w:rsidRDefault="009670A3" w:rsidP="00DA4DB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7F25781" w14:textId="77777777" w:rsidR="009670A3" w:rsidRPr="003B2883" w:rsidRDefault="009670A3" w:rsidP="00DA4DB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1713B21A" w14:textId="77777777" w:rsidR="009670A3" w:rsidRPr="003B2883" w:rsidRDefault="009670A3" w:rsidP="00DA4DB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9A458CC" w14:textId="77777777" w:rsidR="009670A3" w:rsidRPr="003B2883" w:rsidRDefault="009670A3" w:rsidP="00DA4DB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9670A3" w:rsidRPr="003B2883" w14:paraId="14F77C0E"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5F9A1C3E" w14:textId="77777777" w:rsidR="009670A3" w:rsidRPr="003B2883" w:rsidRDefault="009670A3" w:rsidP="00DA4DB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363A656B" w14:textId="77777777" w:rsidR="009670A3" w:rsidRPr="003B2883" w:rsidRDefault="009670A3" w:rsidP="00DA4DB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79518D1D" w14:textId="77777777" w:rsidR="009670A3" w:rsidRPr="003B2883" w:rsidRDefault="009670A3" w:rsidP="00DA4DB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89F8A2B" w14:textId="77777777" w:rsidR="009670A3" w:rsidRPr="003B2883" w:rsidRDefault="009670A3" w:rsidP="00DA4DB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B847E8C" w14:textId="77777777" w:rsidR="009670A3" w:rsidRPr="003B2883" w:rsidRDefault="009670A3" w:rsidP="00DA4DB2">
            <w:pPr>
              <w:pStyle w:val="TAL"/>
              <w:rPr>
                <w:color w:val="000000"/>
              </w:rPr>
            </w:pPr>
            <w:r w:rsidRPr="003B2883">
              <w:rPr>
                <w:color w:val="000000"/>
              </w:rPr>
              <w:t>If present, this IE shall contain an indication of how long ago the location estimate was obtained.</w:t>
            </w:r>
          </w:p>
        </w:tc>
      </w:tr>
      <w:tr w:rsidR="009670A3" w:rsidRPr="003B2883" w14:paraId="448A948E"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755EEB97" w14:textId="77777777" w:rsidR="009670A3" w:rsidRPr="003B2883" w:rsidRDefault="009670A3" w:rsidP="00DA4DB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5580FD22" w14:textId="77777777" w:rsidR="009670A3" w:rsidRPr="003B2883" w:rsidRDefault="009670A3" w:rsidP="00DA4DB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07BF62A" w14:textId="77777777" w:rsidR="009670A3" w:rsidRPr="003B2883" w:rsidRDefault="009670A3" w:rsidP="00DA4DB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3E9F89EA" w14:textId="77777777" w:rsidR="009670A3" w:rsidRPr="003B2883" w:rsidRDefault="009670A3" w:rsidP="00DA4DB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097ABBFD" w14:textId="77777777" w:rsidR="009670A3" w:rsidRPr="003B2883" w:rsidRDefault="009670A3" w:rsidP="00DA4DB2">
            <w:pPr>
              <w:pStyle w:val="TAL"/>
              <w:rPr>
                <w:color w:val="000000"/>
              </w:rPr>
            </w:pPr>
          </w:p>
        </w:tc>
      </w:tr>
      <w:tr w:rsidR="009670A3" w:rsidRPr="003B2883" w14:paraId="2AAFFEC0"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1371D58B" w14:textId="77777777" w:rsidR="009670A3" w:rsidRPr="003B2883" w:rsidRDefault="009670A3" w:rsidP="00DA4DB2">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1119F3B1" w14:textId="77777777" w:rsidR="009670A3" w:rsidRPr="003B2883" w:rsidRDefault="009670A3" w:rsidP="00DA4DB2">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2BA677A3" w14:textId="77777777" w:rsidR="009670A3" w:rsidRPr="003B2883" w:rsidRDefault="009670A3" w:rsidP="00DA4DB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C4873BE" w14:textId="77777777" w:rsidR="009670A3" w:rsidRPr="003B2883" w:rsidRDefault="009670A3" w:rsidP="00DA4DB2">
            <w:pPr>
              <w:pStyle w:val="TAL"/>
              <w:rPr>
                <w:color w:val="000000"/>
              </w:rPr>
            </w:pPr>
            <w:r w:rsidRPr="003B2883">
              <w:rPr>
                <w:color w:val="000000"/>
              </w:rPr>
              <w:t>0..</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728D1D75" w14:textId="77777777" w:rsidR="009670A3" w:rsidRPr="003B2883" w:rsidRDefault="009670A3" w:rsidP="00DA4DB2">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9670A3" w:rsidRPr="003B2883" w14:paraId="41BB71A8"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3CCCDF4C" w14:textId="77777777" w:rsidR="009670A3" w:rsidRPr="003B2883" w:rsidRDefault="009670A3" w:rsidP="00DA4DB2">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1A9F2E65" w14:textId="77777777" w:rsidR="009670A3" w:rsidRPr="003B2883" w:rsidRDefault="009670A3" w:rsidP="00DA4DB2">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7C38C9D" w14:textId="77777777" w:rsidR="009670A3" w:rsidRPr="003B2883" w:rsidRDefault="009670A3" w:rsidP="00DA4DB2">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3F65E84" w14:textId="77777777" w:rsidR="009670A3" w:rsidRPr="003B2883" w:rsidRDefault="009670A3" w:rsidP="00DA4DB2">
            <w:pPr>
              <w:pStyle w:val="TAL"/>
              <w:rPr>
                <w:color w:val="000000"/>
              </w:rPr>
            </w:pPr>
            <w:r w:rsidRPr="003B2883">
              <w:rPr>
                <w:color w:val="000000"/>
              </w:rPr>
              <w:t>0..</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2D94D4FB" w14:textId="77777777" w:rsidR="009670A3" w:rsidRPr="003B2883" w:rsidRDefault="009670A3" w:rsidP="00DA4DB2">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9670A3" w:rsidRPr="003B2883" w14:paraId="72598290"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4F041704" w14:textId="77777777" w:rsidR="009670A3" w:rsidRPr="003B2883" w:rsidRDefault="009670A3" w:rsidP="00DA4DB2">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6AF3DE40" w14:textId="77777777" w:rsidR="009670A3" w:rsidRPr="003B2883" w:rsidRDefault="009670A3" w:rsidP="00DA4DB2">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28A22960" w14:textId="77777777" w:rsidR="009670A3" w:rsidRPr="003B2883" w:rsidRDefault="009670A3" w:rsidP="00DA4DB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7019FF8B" w14:textId="77777777" w:rsidR="009670A3" w:rsidRPr="003B2883" w:rsidRDefault="009670A3" w:rsidP="00DA4DB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06D7620" w14:textId="77777777" w:rsidR="009670A3" w:rsidRPr="003B2883" w:rsidRDefault="009670A3" w:rsidP="00DA4DB2">
            <w:pPr>
              <w:pStyle w:val="TAL"/>
              <w:rPr>
                <w:color w:val="000000"/>
              </w:rPr>
            </w:pPr>
            <w:r>
              <w:rPr>
                <w:color w:val="000000"/>
              </w:rPr>
              <w:t>This IE shall be included to identify an LMF which acts as a serving LMF if a serving LMF is used.</w:t>
            </w:r>
          </w:p>
        </w:tc>
      </w:tr>
      <w:tr w:rsidR="009670A3" w:rsidRPr="003B2883" w14:paraId="6C0FF5D8" w14:textId="77777777" w:rsidTr="00DA4DB2">
        <w:trPr>
          <w:jc w:val="center"/>
        </w:trPr>
        <w:tc>
          <w:tcPr>
            <w:tcW w:w="2076" w:type="dxa"/>
            <w:tcBorders>
              <w:top w:val="single" w:sz="4" w:space="0" w:color="auto"/>
              <w:left w:val="single" w:sz="4" w:space="0" w:color="auto"/>
              <w:bottom w:val="single" w:sz="4" w:space="0" w:color="auto"/>
              <w:right w:val="single" w:sz="4" w:space="0" w:color="auto"/>
            </w:tcBorders>
          </w:tcPr>
          <w:p w14:paraId="6EF2BF74" w14:textId="77777777" w:rsidR="009670A3" w:rsidRPr="003B2883" w:rsidRDefault="009670A3" w:rsidP="00DA4DB2">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71A7A9C4" w14:textId="77777777" w:rsidR="009670A3" w:rsidRPr="003B2883" w:rsidRDefault="009670A3" w:rsidP="00DA4DB2">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4828C24F" w14:textId="77777777" w:rsidR="009670A3" w:rsidRPr="003B2883" w:rsidRDefault="009670A3" w:rsidP="00DA4DB2">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5EB31F26" w14:textId="77777777" w:rsidR="009670A3" w:rsidRPr="003B2883" w:rsidRDefault="009670A3" w:rsidP="00DA4DB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8BED577" w14:textId="77777777" w:rsidR="009670A3" w:rsidRPr="003B2883" w:rsidRDefault="009670A3" w:rsidP="00DA4DB2">
            <w:pPr>
              <w:pStyle w:val="TAL"/>
              <w:rPr>
                <w:color w:val="000000"/>
              </w:rPr>
            </w:pPr>
            <w:r>
              <w:rPr>
                <w:color w:val="000000"/>
              </w:rPr>
              <w:t>This IE shall be included if event reporting has been terminated</w:t>
            </w:r>
          </w:p>
        </w:tc>
      </w:tr>
      <w:tr w:rsidR="009670A3" w:rsidRPr="003B2883" w14:paraId="1D77AF47" w14:textId="77777777" w:rsidTr="00DA4DB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3B57417A" w14:textId="77777777" w:rsidR="009670A3" w:rsidRPr="003B2883" w:rsidRDefault="009670A3" w:rsidP="00DA4DB2">
            <w:pPr>
              <w:pStyle w:val="TAL"/>
              <w:rPr>
                <w:rFonts w:cs="Arial"/>
                <w:szCs w:val="18"/>
              </w:rPr>
            </w:pPr>
            <w:r>
              <w:rPr>
                <w:rFonts w:cs="Arial"/>
                <w:szCs w:val="18"/>
              </w:rPr>
              <w:t>NOTE 1: The hgmlcCallBackURI shall be included when the consumer NF is not the H-GMLC.</w:t>
            </w:r>
          </w:p>
        </w:tc>
      </w:tr>
    </w:tbl>
    <w:p w14:paraId="138BF4FD" w14:textId="77777777" w:rsidR="009670A3" w:rsidRPr="000E3542" w:rsidRDefault="009670A3" w:rsidP="009670A3"/>
    <w:p w14:paraId="294179B8" w14:textId="77777777" w:rsidR="009670A3" w:rsidRPr="000E3542" w:rsidRDefault="009670A3" w:rsidP="006535BD"/>
    <w:p w14:paraId="5663E285" w14:textId="77777777" w:rsidR="00822C4D" w:rsidRDefault="00822C4D" w:rsidP="00822C4D">
      <w:pPr>
        <w:pStyle w:val="Heading4"/>
        <w:rPr>
          <w:lang w:val="en-US"/>
        </w:rPr>
      </w:pPr>
      <w:bookmarkStart w:id="296" w:name="_Toc20150416"/>
      <w:bookmarkStart w:id="297" w:name="_Toc25168663"/>
      <w:bookmarkStart w:id="298" w:name="_Toc275930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6"/>
      <w:bookmarkEnd w:id="297"/>
      <w:bookmarkEnd w:id="298"/>
    </w:p>
    <w:p w14:paraId="50F5E4C7" w14:textId="77777777" w:rsidR="00822C4D" w:rsidRPr="00384E92" w:rsidRDefault="00822C4D" w:rsidP="00822C4D">
      <w:pPr>
        <w:pStyle w:val="Heading5"/>
      </w:pPr>
      <w:bookmarkStart w:id="299" w:name="_Toc20150417"/>
      <w:bookmarkStart w:id="300" w:name="_Toc25168664"/>
      <w:bookmarkStart w:id="301" w:name="_Toc27593083"/>
      <w:r>
        <w:t>6.1.6.3.1</w:t>
      </w:r>
      <w:r w:rsidRPr="00384E92">
        <w:tab/>
        <w:t>Introduction</w:t>
      </w:r>
      <w:bookmarkEnd w:id="299"/>
      <w:bookmarkEnd w:id="300"/>
      <w:bookmarkEnd w:id="301"/>
    </w:p>
    <w:p w14:paraId="045685AE" w14:textId="5406C10C" w:rsidR="009B267D" w:rsidRPr="00384E92" w:rsidRDefault="009B267D" w:rsidP="006C1A38">
      <w:r w:rsidRPr="00384E92">
        <w:t xml:space="preserve">This </w:t>
      </w:r>
      <w:r w:rsidR="00416D1B">
        <w:t>clause</w:t>
      </w:r>
      <w:r w:rsidRPr="00384E92">
        <w:t xml:space="preserve"> defines simple data types and enumerations that can be referenced from data structures defined in the previous </w:t>
      </w:r>
      <w:r w:rsidR="00416D1B">
        <w:t>clause</w:t>
      </w:r>
      <w:r w:rsidRPr="00384E92">
        <w:t>s.</w:t>
      </w:r>
    </w:p>
    <w:p w14:paraId="06532075" w14:textId="77777777" w:rsidR="00822C4D" w:rsidRPr="00384E92" w:rsidRDefault="00822C4D" w:rsidP="00822C4D">
      <w:pPr>
        <w:pStyle w:val="Heading5"/>
      </w:pPr>
      <w:bookmarkStart w:id="302" w:name="_Toc20150418"/>
      <w:bookmarkStart w:id="303" w:name="_Toc25168665"/>
      <w:bookmarkStart w:id="304" w:name="_Toc27593084"/>
      <w:r>
        <w:t>6.1.6.3.2</w:t>
      </w:r>
      <w:r w:rsidRPr="00384E92">
        <w:tab/>
        <w:t>Simple data types</w:t>
      </w:r>
      <w:bookmarkEnd w:id="302"/>
      <w:bookmarkEnd w:id="303"/>
      <w:bookmarkEnd w:id="304"/>
      <w:r w:rsidRPr="00384E92">
        <w:t xml:space="preserve"> </w:t>
      </w:r>
    </w:p>
    <w:p w14:paraId="3E10DD7B" w14:textId="77777777" w:rsidR="009B267D" w:rsidRPr="00384E92" w:rsidRDefault="009B267D" w:rsidP="006C1A38">
      <w:r w:rsidRPr="00384E92">
        <w:t xml:space="preserve">The simple data types defined in table </w:t>
      </w:r>
      <w:r>
        <w:t>6.1.6.3.2-1</w:t>
      </w:r>
      <w:r w:rsidRPr="00384E92">
        <w:t xml:space="preserve"> shall be supported.</w:t>
      </w:r>
    </w:p>
    <w:p w14:paraId="280D7B45" w14:textId="77777777" w:rsidR="00822C4D" w:rsidRPr="00384E92" w:rsidRDefault="00822C4D" w:rsidP="00822C4D">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174"/>
        <w:gridCol w:w="1603"/>
        <w:gridCol w:w="5168"/>
      </w:tblGrid>
      <w:tr w:rsidR="00822C4D" w:rsidRPr="006A5310" w14:paraId="1C1B2A82" w14:textId="77777777" w:rsidTr="0028544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3ED9C3" w14:textId="77777777" w:rsidR="00822C4D" w:rsidRPr="006C1737" w:rsidRDefault="00822C4D" w:rsidP="002036ED">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4E390" w14:textId="77777777" w:rsidR="00822C4D" w:rsidRPr="006C1737" w:rsidRDefault="00822C4D" w:rsidP="002036ED">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1E0AB700" w14:textId="77777777" w:rsidR="00822C4D" w:rsidRPr="006C1737" w:rsidRDefault="00822C4D" w:rsidP="002036ED">
            <w:pPr>
              <w:pStyle w:val="TAH"/>
            </w:pPr>
            <w:r w:rsidRPr="006C1737">
              <w:t>Description</w:t>
            </w:r>
          </w:p>
        </w:tc>
      </w:tr>
      <w:tr w:rsidR="00822C4D" w:rsidRPr="00384E92" w14:paraId="6C67BA0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A76D8" w14:textId="77777777" w:rsidR="00822C4D" w:rsidRPr="006C1737" w:rsidRDefault="009B267D" w:rsidP="002036ED">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EE3075" w14:textId="77777777" w:rsidR="00822C4D" w:rsidRPr="006C1737" w:rsidRDefault="003C064D" w:rsidP="002036ED">
            <w:pPr>
              <w:pStyle w:val="TAL"/>
            </w:pPr>
            <w:r>
              <w:t>number</w:t>
            </w:r>
          </w:p>
        </w:tc>
        <w:tc>
          <w:tcPr>
            <w:tcW w:w="2889" w:type="pct"/>
            <w:tcBorders>
              <w:top w:val="single" w:sz="4" w:space="0" w:color="auto"/>
              <w:left w:val="nil"/>
              <w:bottom w:val="single" w:sz="4" w:space="0" w:color="auto"/>
              <w:right w:val="single" w:sz="8" w:space="0" w:color="auto"/>
            </w:tcBorders>
          </w:tcPr>
          <w:p w14:paraId="76C5D93C" w14:textId="0852886F" w:rsidR="009B267D" w:rsidRDefault="00DE2021" w:rsidP="009B267D">
            <w:pPr>
              <w:pStyle w:val="TAL"/>
            </w:pPr>
            <w:r>
              <w:rPr>
                <w:rFonts w:cs="Arial"/>
                <w:szCs w:val="18"/>
              </w:rPr>
              <w:t xml:space="preserve">Double-precision </w:t>
            </w:r>
            <w:r>
              <w:t>f</w:t>
            </w:r>
            <w:r w:rsidR="003C064D">
              <w:t>loat</w:t>
            </w:r>
            <w:r w:rsidR="009B267D">
              <w:t xml:space="preserve"> value of the altitude, expressed in meters.</w:t>
            </w:r>
          </w:p>
          <w:p w14:paraId="1F2BBFBF" w14:textId="77777777" w:rsidR="00822C4D" w:rsidRPr="006C1737" w:rsidRDefault="009B267D" w:rsidP="009B267D">
            <w:pPr>
              <w:pStyle w:val="TAL"/>
            </w:pPr>
            <w:r>
              <w:t>Minimum = -32767. Maximum = 32767.</w:t>
            </w:r>
          </w:p>
        </w:tc>
      </w:tr>
      <w:tr w:rsidR="009B267D" w:rsidRPr="00384E92" w14:paraId="791AE1D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59A9B7" w14:textId="77777777" w:rsidR="009B267D" w:rsidRPr="006C1737" w:rsidRDefault="009B267D" w:rsidP="002036ED">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0AA6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426BC03" w14:textId="77777777" w:rsidR="009B267D" w:rsidRDefault="009B267D" w:rsidP="009B267D">
            <w:pPr>
              <w:pStyle w:val="TAL"/>
            </w:pPr>
            <w:r>
              <w:t>Integer value of the angle, expressed in degrees.</w:t>
            </w:r>
          </w:p>
          <w:p w14:paraId="0D07A392" w14:textId="77777777" w:rsidR="009B267D" w:rsidRPr="006C1737" w:rsidRDefault="009B267D" w:rsidP="009B267D">
            <w:pPr>
              <w:pStyle w:val="TAL"/>
            </w:pPr>
            <w:r>
              <w:t>Minimum = 0. Maximum = 360.</w:t>
            </w:r>
          </w:p>
        </w:tc>
      </w:tr>
      <w:tr w:rsidR="009B267D" w:rsidRPr="00384E92" w14:paraId="4766F011"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6F217" w14:textId="77777777" w:rsidR="009B267D" w:rsidRPr="006C1737" w:rsidRDefault="009B267D" w:rsidP="002036ED">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920EEE"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6753B19A" w14:textId="77777777" w:rsidR="009B267D" w:rsidRDefault="009B267D" w:rsidP="009B267D">
            <w:pPr>
              <w:pStyle w:val="TAL"/>
            </w:pPr>
            <w:r>
              <w:t>Float value of uncertainty, expressed in meters.</w:t>
            </w:r>
          </w:p>
          <w:p w14:paraId="10D14594" w14:textId="77777777" w:rsidR="009B267D" w:rsidRPr="006C1737" w:rsidRDefault="009B267D" w:rsidP="009B267D">
            <w:pPr>
              <w:pStyle w:val="TAL"/>
            </w:pPr>
            <w:r>
              <w:t>Minimum = 0</w:t>
            </w:r>
          </w:p>
        </w:tc>
      </w:tr>
      <w:tr w:rsidR="009B267D" w:rsidRPr="00384E92" w14:paraId="421E2C1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4A9F2" w14:textId="77777777" w:rsidR="009B267D" w:rsidRPr="006C1737" w:rsidRDefault="009B267D" w:rsidP="002036ED">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C886B9"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59E550EE" w14:textId="77777777" w:rsidR="009B267D" w:rsidRDefault="009B267D" w:rsidP="009B267D">
            <w:pPr>
              <w:pStyle w:val="TAL"/>
            </w:pPr>
            <w:r>
              <w:t>Integer value of the orientation angle, expressed in degrees.</w:t>
            </w:r>
          </w:p>
          <w:p w14:paraId="4D5E9F9D" w14:textId="77777777" w:rsidR="009B267D" w:rsidRPr="006C1737" w:rsidRDefault="009B267D" w:rsidP="009B267D">
            <w:pPr>
              <w:pStyle w:val="TAL"/>
            </w:pPr>
            <w:r>
              <w:t>Minimum = 0. Maximum = 180.</w:t>
            </w:r>
          </w:p>
        </w:tc>
      </w:tr>
      <w:tr w:rsidR="009B267D" w:rsidRPr="00384E92" w14:paraId="13CC6B1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F4BD3" w14:textId="77777777" w:rsidR="009B267D" w:rsidRPr="006C1737" w:rsidRDefault="009B267D" w:rsidP="002036ED">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C97BA"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29356548" w14:textId="77777777" w:rsidR="009B267D" w:rsidRDefault="009B267D" w:rsidP="009B267D">
            <w:pPr>
              <w:pStyle w:val="TAL"/>
            </w:pPr>
            <w:r>
              <w:t>Integer value of the confidence, expressed in percentage value.</w:t>
            </w:r>
          </w:p>
          <w:p w14:paraId="007B432B" w14:textId="77777777" w:rsidR="009B267D" w:rsidRPr="006C1737" w:rsidRDefault="009B267D" w:rsidP="009B267D">
            <w:pPr>
              <w:pStyle w:val="TAL"/>
            </w:pPr>
            <w:r>
              <w:t>Minimum = 0. Maximum = 100.</w:t>
            </w:r>
          </w:p>
        </w:tc>
      </w:tr>
      <w:tr w:rsidR="009B267D" w:rsidRPr="00384E92" w14:paraId="165FF78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351A1D" w14:textId="77777777" w:rsidR="009B267D" w:rsidRPr="006C1737" w:rsidRDefault="009B267D" w:rsidP="002036ED">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3797D3" w14:textId="77777777" w:rsidR="009B267D" w:rsidRPr="006C1737" w:rsidRDefault="009B267D" w:rsidP="002036ED">
            <w:pPr>
              <w:pStyle w:val="TAL"/>
            </w:pPr>
            <w:r>
              <w:t>number</w:t>
            </w:r>
          </w:p>
        </w:tc>
        <w:tc>
          <w:tcPr>
            <w:tcW w:w="2889" w:type="pct"/>
            <w:tcBorders>
              <w:top w:val="single" w:sz="4" w:space="0" w:color="auto"/>
              <w:left w:val="nil"/>
              <w:bottom w:val="single" w:sz="4" w:space="0" w:color="auto"/>
              <w:right w:val="single" w:sz="8" w:space="0" w:color="auto"/>
            </w:tcBorders>
          </w:tcPr>
          <w:p w14:paraId="03C84E37" w14:textId="77777777" w:rsidR="009B267D" w:rsidRDefault="009B267D" w:rsidP="009B267D">
            <w:pPr>
              <w:pStyle w:val="TAL"/>
            </w:pPr>
            <w:r>
              <w:t>Float value of accuracy, expressed in meters.</w:t>
            </w:r>
          </w:p>
          <w:p w14:paraId="366D3390" w14:textId="77777777" w:rsidR="009B267D" w:rsidRPr="006C1737" w:rsidRDefault="009B267D" w:rsidP="009B267D">
            <w:pPr>
              <w:pStyle w:val="TAL"/>
            </w:pPr>
            <w:r>
              <w:t>Minimum = 0</w:t>
            </w:r>
          </w:p>
        </w:tc>
      </w:tr>
      <w:tr w:rsidR="009B267D" w:rsidRPr="00384E92" w14:paraId="6DEB7F2E"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736CD" w14:textId="77777777" w:rsidR="009B267D" w:rsidRPr="006C1737" w:rsidRDefault="009B267D" w:rsidP="002036ED">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E4AFC" w14:textId="77777777" w:rsidR="009B267D" w:rsidRPr="006C1737" w:rsidRDefault="009B267D" w:rsidP="002036ED">
            <w:pPr>
              <w:pStyle w:val="TAL"/>
            </w:pPr>
            <w:r>
              <w:t>integer</w:t>
            </w:r>
          </w:p>
        </w:tc>
        <w:tc>
          <w:tcPr>
            <w:tcW w:w="2889" w:type="pct"/>
            <w:tcBorders>
              <w:top w:val="single" w:sz="4" w:space="0" w:color="auto"/>
              <w:left w:val="nil"/>
              <w:bottom w:val="single" w:sz="4" w:space="0" w:color="auto"/>
              <w:right w:val="single" w:sz="8" w:space="0" w:color="auto"/>
            </w:tcBorders>
          </w:tcPr>
          <w:p w14:paraId="7FBF90C4" w14:textId="77777777" w:rsidR="009B267D" w:rsidRDefault="009B267D" w:rsidP="009B267D">
            <w:pPr>
              <w:pStyle w:val="TAL"/>
            </w:pPr>
            <w:r>
              <w:t>Integer value of the inner radius, expressed in meters.</w:t>
            </w:r>
          </w:p>
          <w:p w14:paraId="7321ACB5" w14:textId="77777777" w:rsidR="009B267D" w:rsidRPr="006C1737" w:rsidRDefault="009B267D" w:rsidP="009B267D">
            <w:pPr>
              <w:pStyle w:val="TAL"/>
            </w:pPr>
            <w:r>
              <w:t xml:space="preserve">Minimum = 0. Maximum = </w:t>
            </w:r>
            <w:r w:rsidR="00EF70D3">
              <w:t>327675</w:t>
            </w:r>
            <w:r>
              <w:t>.</w:t>
            </w:r>
          </w:p>
        </w:tc>
      </w:tr>
      <w:tr w:rsidR="009B267D" w:rsidRPr="00384E92" w14:paraId="1AE0C0FD"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B0969" w14:textId="77777777" w:rsidR="009B267D" w:rsidRPr="006C1737" w:rsidRDefault="009B267D" w:rsidP="002036ED">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24EB2B" w14:textId="77777777" w:rsidR="009B267D" w:rsidRPr="006C1737" w:rsidRDefault="006E1B7F" w:rsidP="002036ED">
            <w:pPr>
              <w:pStyle w:val="TAL"/>
            </w:pPr>
            <w:r>
              <w:t>string</w:t>
            </w:r>
          </w:p>
        </w:tc>
        <w:tc>
          <w:tcPr>
            <w:tcW w:w="2889" w:type="pct"/>
            <w:tcBorders>
              <w:top w:val="single" w:sz="4" w:space="0" w:color="auto"/>
              <w:left w:val="nil"/>
              <w:bottom w:val="single" w:sz="4" w:space="0" w:color="auto"/>
              <w:right w:val="single" w:sz="8" w:space="0" w:color="auto"/>
            </w:tcBorders>
          </w:tcPr>
          <w:p w14:paraId="105EAB5D" w14:textId="77777777" w:rsidR="009B267D" w:rsidRPr="006C1737" w:rsidRDefault="006E1B7F" w:rsidP="002036ED">
            <w:pPr>
              <w:pStyle w:val="TAL"/>
            </w:pPr>
            <w:r>
              <w:t xml:space="preserve">LCS </w:t>
            </w:r>
            <w:r w:rsidR="009B267D">
              <w:t xml:space="preserve">Correlation ID. </w:t>
            </w:r>
            <w:r>
              <w:t>The correlation ID shall be of a minimum length of 1 character and maximum length of 255 characters.</w:t>
            </w:r>
          </w:p>
        </w:tc>
      </w:tr>
      <w:tr w:rsidR="000344BD" w:rsidRPr="00384E92" w14:paraId="0BD88FC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87836" w14:textId="77777777" w:rsidR="000344BD" w:rsidRDefault="000344BD" w:rsidP="002036ED">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088256" w14:textId="77777777" w:rsidR="000344BD" w:rsidDel="006E1B7F" w:rsidRDefault="000344BD" w:rsidP="002036ED">
            <w:pPr>
              <w:pStyle w:val="TAL"/>
            </w:pPr>
            <w:r>
              <w:t>integer</w:t>
            </w:r>
          </w:p>
        </w:tc>
        <w:tc>
          <w:tcPr>
            <w:tcW w:w="2889" w:type="pct"/>
            <w:tcBorders>
              <w:top w:val="single" w:sz="4" w:space="0" w:color="auto"/>
              <w:left w:val="nil"/>
              <w:bottom w:val="single" w:sz="4" w:space="0" w:color="auto"/>
              <w:right w:val="single" w:sz="8" w:space="0" w:color="auto"/>
            </w:tcBorders>
          </w:tcPr>
          <w:p w14:paraId="7D7D0B75" w14:textId="77777777" w:rsidR="000344BD" w:rsidRDefault="000344BD" w:rsidP="002036ED">
            <w:pPr>
              <w:pStyle w:val="TAL"/>
            </w:pPr>
            <w:r>
              <w:t>Integer value of the age of the location estimate, expressed in minutes.</w:t>
            </w:r>
          </w:p>
          <w:p w14:paraId="412D8F20" w14:textId="77777777" w:rsidR="000344BD" w:rsidRDefault="000344BD" w:rsidP="002036ED">
            <w:pPr>
              <w:pStyle w:val="TAL"/>
            </w:pPr>
            <w:r>
              <w:t>Minimum: 0. Maximum: 32767.</w:t>
            </w:r>
          </w:p>
        </w:tc>
      </w:tr>
      <w:tr w:rsidR="00C8675F" w:rsidRPr="00384E92" w14:paraId="6E642E06"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06DE8" w14:textId="77777777" w:rsidR="00C8675F" w:rsidRDefault="00C8675F" w:rsidP="002036ED">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5521FE"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805D668" w14:textId="77777777" w:rsidR="00C8675F" w:rsidRDefault="00C8675F" w:rsidP="00C8675F">
            <w:pPr>
              <w:pStyle w:val="TAL"/>
            </w:pPr>
            <w:r>
              <w:t>Float value of horizontal speed, expressed in kilometres per hour.</w:t>
            </w:r>
          </w:p>
          <w:p w14:paraId="62FF120B" w14:textId="77777777" w:rsidR="00C8675F" w:rsidRDefault="00C8675F" w:rsidP="00C8675F">
            <w:pPr>
              <w:pStyle w:val="TAL"/>
            </w:pPr>
            <w:r>
              <w:t>Minimum = 0. Maximum = 2047.</w:t>
            </w:r>
          </w:p>
        </w:tc>
      </w:tr>
      <w:tr w:rsidR="00C8675F" w:rsidRPr="00384E92" w14:paraId="28E2C424"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689F4" w14:textId="77777777" w:rsidR="00C8675F" w:rsidRDefault="00C8675F" w:rsidP="002036ED">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70D29"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0230CE97" w14:textId="77777777" w:rsidR="00C8675F" w:rsidRDefault="00C8675F" w:rsidP="00C8675F">
            <w:pPr>
              <w:pStyle w:val="TAL"/>
            </w:pPr>
            <w:r>
              <w:t>Float value of horizontal speed, expressed in kilometres per hour.</w:t>
            </w:r>
          </w:p>
          <w:p w14:paraId="25723187" w14:textId="77777777" w:rsidR="00C8675F" w:rsidRDefault="00C8675F" w:rsidP="00C8675F">
            <w:pPr>
              <w:pStyle w:val="TAL"/>
            </w:pPr>
            <w:r>
              <w:t>Minimum = 0. Maximum = 255.</w:t>
            </w:r>
          </w:p>
        </w:tc>
      </w:tr>
      <w:tr w:rsidR="00C8675F" w:rsidRPr="00384E92" w14:paraId="6B318FA7"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B571F" w14:textId="77777777" w:rsidR="00C8675F" w:rsidRDefault="00C8675F" w:rsidP="002036ED">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9A0305" w14:textId="77777777" w:rsidR="00C8675F" w:rsidRDefault="00C8675F" w:rsidP="002036ED">
            <w:pPr>
              <w:pStyle w:val="TAL"/>
            </w:pPr>
            <w:r>
              <w:t>number</w:t>
            </w:r>
          </w:p>
        </w:tc>
        <w:tc>
          <w:tcPr>
            <w:tcW w:w="2889" w:type="pct"/>
            <w:tcBorders>
              <w:top w:val="single" w:sz="4" w:space="0" w:color="auto"/>
              <w:left w:val="nil"/>
              <w:bottom w:val="single" w:sz="4" w:space="0" w:color="auto"/>
              <w:right w:val="single" w:sz="8" w:space="0" w:color="auto"/>
            </w:tcBorders>
          </w:tcPr>
          <w:p w14:paraId="4972D0F3" w14:textId="77777777" w:rsidR="00C8675F" w:rsidRDefault="00C8675F" w:rsidP="00C8675F">
            <w:pPr>
              <w:pStyle w:val="TAL"/>
            </w:pPr>
            <w:r>
              <w:t>Float value of speed uncertainty, expressed in kilometres per hour.</w:t>
            </w:r>
          </w:p>
          <w:p w14:paraId="54C6D6F6" w14:textId="77777777" w:rsidR="00C8675F" w:rsidRDefault="00C8675F" w:rsidP="00C8675F">
            <w:pPr>
              <w:pStyle w:val="TAL"/>
            </w:pPr>
            <w:r>
              <w:t>Minimum = 0. Maximum = 255.</w:t>
            </w:r>
          </w:p>
        </w:tc>
      </w:tr>
      <w:tr w:rsidR="004905D0" w:rsidRPr="00384E92" w14:paraId="638CF53F"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0F646" w14:textId="77777777" w:rsidR="004905D0" w:rsidRDefault="004905D0" w:rsidP="002036ED">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4B7F8" w14:textId="77777777" w:rsidR="004905D0" w:rsidRDefault="004905D0" w:rsidP="002036ED">
            <w:pPr>
              <w:pStyle w:val="TAL"/>
            </w:pPr>
            <w:r>
              <w:t>integer</w:t>
            </w:r>
          </w:p>
        </w:tc>
        <w:tc>
          <w:tcPr>
            <w:tcW w:w="2889" w:type="pct"/>
            <w:tcBorders>
              <w:top w:val="single" w:sz="4" w:space="0" w:color="auto"/>
              <w:left w:val="nil"/>
              <w:bottom w:val="single" w:sz="4" w:space="0" w:color="auto"/>
              <w:right w:val="single" w:sz="8" w:space="0" w:color="auto"/>
            </w:tcBorders>
          </w:tcPr>
          <w:p w14:paraId="34A26515" w14:textId="77777777" w:rsidR="004905D0" w:rsidRDefault="004905D0" w:rsidP="004905D0">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550CB51D" w14:textId="77777777" w:rsidR="004905D0" w:rsidRDefault="004905D0" w:rsidP="004905D0">
            <w:pPr>
              <w:pStyle w:val="TAL"/>
            </w:pPr>
            <w:r>
              <w:t>Minimum = 30000. Maximum = 115000.</w:t>
            </w:r>
          </w:p>
        </w:tc>
      </w:tr>
      <w:tr w:rsidR="00562827" w:rsidRPr="00384E92" w14:paraId="47F7BBEA"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81E55A" w14:textId="7DE06FF3" w:rsidR="00562827" w:rsidRDefault="00562827" w:rsidP="00562827">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87613" w14:textId="2633C0A1" w:rsidR="00562827" w:rsidRDefault="00562827" w:rsidP="00562827">
            <w:pPr>
              <w:pStyle w:val="TAL"/>
            </w:pPr>
            <w:r>
              <w:t>integer</w:t>
            </w:r>
          </w:p>
        </w:tc>
        <w:tc>
          <w:tcPr>
            <w:tcW w:w="2889" w:type="pct"/>
            <w:tcBorders>
              <w:top w:val="single" w:sz="4" w:space="0" w:color="auto"/>
              <w:left w:val="nil"/>
              <w:bottom w:val="single" w:sz="4" w:space="0" w:color="auto"/>
              <w:right w:val="single" w:sz="8" w:space="0" w:color="auto"/>
            </w:tcBorders>
          </w:tcPr>
          <w:p w14:paraId="2A71A400" w14:textId="176BC7C4" w:rsidR="00562827" w:rsidRDefault="00562827" w:rsidP="00562827">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rsidR="00792552">
              <w:t>clause</w:t>
            </w:r>
            <w:r>
              <w:t> </w:t>
            </w:r>
            <w:r w:rsidRPr="005614C3">
              <w:t xml:space="preserve">17.7.8 of </w:t>
            </w:r>
            <w:r>
              <w:t>3GPP </w:t>
            </w:r>
            <w:r w:rsidRPr="005614C3">
              <w:t>TS</w:t>
            </w:r>
            <w:r>
              <w:t> </w:t>
            </w:r>
            <w:r w:rsidRPr="005614C3">
              <w:t>29.002</w:t>
            </w:r>
            <w:r>
              <w:t> </w:t>
            </w:r>
            <w:r w:rsidRPr="005614C3">
              <w:t>[</w:t>
            </w:r>
            <w:r>
              <w:t>18</w:t>
            </w:r>
            <w:r w:rsidRPr="005614C3">
              <w:t>].</w:t>
            </w:r>
          </w:p>
          <w:p w14:paraId="41E6A293" w14:textId="64AD60BA" w:rsidR="00562827" w:rsidRPr="00E575B3" w:rsidRDefault="00562827" w:rsidP="00562827">
            <w:pPr>
              <w:pStyle w:val="TAL"/>
            </w:pPr>
            <w:r>
              <w:t>Minimum = 0. Maximum = 127.</w:t>
            </w:r>
          </w:p>
        </w:tc>
      </w:tr>
      <w:tr w:rsidR="00E45D6B" w:rsidRPr="00384E92" w14:paraId="27D85D2B"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220DA7" w14:textId="3965CE65" w:rsidR="00E45D6B" w:rsidRDefault="00E45D6B" w:rsidP="00E45D6B">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72AA96" w14:textId="11ABC93E" w:rsidR="00E45D6B" w:rsidRDefault="00E45D6B" w:rsidP="00E45D6B">
            <w:pPr>
              <w:pStyle w:val="TAL"/>
            </w:pPr>
            <w:r>
              <w:t>String</w:t>
            </w:r>
          </w:p>
        </w:tc>
        <w:tc>
          <w:tcPr>
            <w:tcW w:w="2889" w:type="pct"/>
            <w:tcBorders>
              <w:top w:val="single" w:sz="4" w:space="0" w:color="auto"/>
              <w:left w:val="nil"/>
              <w:bottom w:val="single" w:sz="4" w:space="0" w:color="auto"/>
              <w:right w:val="single" w:sz="8" w:space="0" w:color="auto"/>
            </w:tcBorders>
          </w:tcPr>
          <w:p w14:paraId="6E074469" w14:textId="06540D1E" w:rsidR="00E45D6B" w:rsidRDefault="00E45D6B" w:rsidP="00E45D6B">
            <w:pPr>
              <w:pStyle w:val="TAL"/>
            </w:pPr>
            <w:r>
              <w:t>LDR Reference encoded as a string of hexadecimal characters. The LdrReference shall be of a minimum length of 2 characters and maximum length of 510 characters.</w:t>
            </w:r>
          </w:p>
        </w:tc>
      </w:tr>
      <w:tr w:rsidR="00E45D6B" w:rsidRPr="00384E92" w14:paraId="61087CE5"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F15482" w14:textId="1DAC4006" w:rsidR="00E45D6B" w:rsidRDefault="00E45D6B" w:rsidP="00E45D6B">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440460" w14:textId="7420F00E"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2EA64D09" w14:textId="77777777" w:rsidR="00E45D6B" w:rsidRDefault="00E45D6B" w:rsidP="00E45D6B">
            <w:pPr>
              <w:pStyle w:val="TAL"/>
            </w:pPr>
            <w:r>
              <w:t>Number of required periodic event reports.</w:t>
            </w:r>
          </w:p>
          <w:p w14:paraId="0368A82D" w14:textId="3CE6272A" w:rsidR="00E45D6B" w:rsidRDefault="00E45D6B" w:rsidP="00E45D6B">
            <w:pPr>
              <w:pStyle w:val="TAL"/>
            </w:pPr>
            <w:r>
              <w:t>Minimum = 1. Maximum = 8639999.</w:t>
            </w:r>
          </w:p>
        </w:tc>
      </w:tr>
      <w:tr w:rsidR="00E45D6B" w:rsidRPr="00384E92" w14:paraId="1063DAC8"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060F33" w14:textId="61CCE360" w:rsidR="00E45D6B" w:rsidRDefault="00E45D6B" w:rsidP="00E45D6B">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21B1A" w14:textId="0C3BC6F9"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6C4D03EA" w14:textId="77777777" w:rsidR="00E45D6B" w:rsidRDefault="00E45D6B" w:rsidP="00E45D6B">
            <w:pPr>
              <w:pStyle w:val="TAL"/>
            </w:pPr>
            <w:r>
              <w:t>Event reporting periodic interval in seconds.</w:t>
            </w:r>
          </w:p>
          <w:p w14:paraId="619C1075" w14:textId="77777777" w:rsidR="00E45D6B" w:rsidRDefault="00E45D6B" w:rsidP="00E45D6B">
            <w:pPr>
              <w:pStyle w:val="TAL"/>
            </w:pPr>
            <w:r>
              <w:t>Minimum = 1. Maximum = 8639999.</w:t>
            </w:r>
          </w:p>
          <w:p w14:paraId="21568CCA" w14:textId="3B303A70" w:rsidR="00E45D6B" w:rsidRDefault="00E45D6B" w:rsidP="00E45D6B">
            <w:pPr>
              <w:pStyle w:val="TAL"/>
            </w:pPr>
            <w:r>
              <w:t>ReportingInterval x ReportingAmount shall not exceed 8639999.</w:t>
            </w:r>
            <w:r w:rsidRPr="00E575B3">
              <w:t xml:space="preserve"> </w:t>
            </w:r>
          </w:p>
        </w:tc>
      </w:tr>
      <w:tr w:rsidR="00E45D6B" w:rsidRPr="00384E92" w14:paraId="030A6A53"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C9AC64" w14:textId="419D9FEF" w:rsidR="00E45D6B" w:rsidRDefault="00E45D6B" w:rsidP="00E45D6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76A5F" w14:textId="570D6CFD"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391B1C99" w14:textId="77777777" w:rsidR="00E45D6B" w:rsidRDefault="00E45D6B" w:rsidP="00E45D6B">
            <w:pPr>
              <w:pStyle w:val="TAL"/>
            </w:pPr>
            <w:r>
              <w:t>Minimum interval between event reports in seconds.</w:t>
            </w:r>
          </w:p>
          <w:p w14:paraId="50E88385" w14:textId="6024E8A1" w:rsidR="00E45D6B" w:rsidRDefault="00E45D6B" w:rsidP="00E45D6B">
            <w:pPr>
              <w:pStyle w:val="TAL"/>
            </w:pPr>
            <w:r>
              <w:t>Minimum = 1. Maximum = 32767.</w:t>
            </w:r>
          </w:p>
        </w:tc>
      </w:tr>
      <w:tr w:rsidR="00E45D6B" w:rsidRPr="00384E92" w14:paraId="3E56365F"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766FBE" w14:textId="0C709F26" w:rsidR="00E45D6B" w:rsidRDefault="00E45D6B" w:rsidP="00E45D6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A975E9" w14:textId="579636F7"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38C78A7B" w14:textId="77777777" w:rsidR="00E45D6B" w:rsidRDefault="00E45D6B" w:rsidP="00E45D6B">
            <w:pPr>
              <w:pStyle w:val="TAL"/>
            </w:pPr>
            <w:r>
              <w:t>Maximum interval between event reports in seconds.</w:t>
            </w:r>
          </w:p>
          <w:p w14:paraId="1F1D33BA" w14:textId="5A1867F9" w:rsidR="00E45D6B" w:rsidRDefault="00E45D6B" w:rsidP="00E45D6B">
            <w:pPr>
              <w:pStyle w:val="TAL"/>
            </w:pPr>
            <w:r>
              <w:t>Minimum = 1. Maximum = 86400.</w:t>
            </w:r>
          </w:p>
        </w:tc>
      </w:tr>
      <w:tr w:rsidR="00E45D6B" w:rsidRPr="00384E92" w14:paraId="0E5C2463"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85756C" w14:textId="7FEC9079" w:rsidR="00E45D6B" w:rsidRDefault="00E45D6B" w:rsidP="00E45D6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F68221" w14:textId="316F8019"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1D920897" w14:textId="77777777" w:rsidR="00E45D6B" w:rsidRDefault="00E45D6B" w:rsidP="00E45D6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18EB1A49" w14:textId="0660439A" w:rsidR="00E45D6B" w:rsidRDefault="00E45D6B" w:rsidP="00E45D6B">
            <w:pPr>
              <w:pStyle w:val="TAL"/>
            </w:pPr>
            <w:r>
              <w:t>Minimum = 1. Maximum = 3600</w:t>
            </w:r>
          </w:p>
        </w:tc>
      </w:tr>
      <w:tr w:rsidR="00E45D6B" w:rsidRPr="00384E92" w14:paraId="4AE3E112"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3D5DE3" w14:textId="233E4004" w:rsidR="00E45D6B" w:rsidRDefault="00E45D6B" w:rsidP="00E45D6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47959E" w14:textId="262A9014"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49E612B3" w14:textId="77777777" w:rsidR="00E45D6B" w:rsidRDefault="00E45D6B" w:rsidP="00E45D6B">
            <w:pPr>
              <w:pStyle w:val="TAL"/>
            </w:pPr>
            <w:r>
              <w:t>M</w:t>
            </w:r>
            <w:r w:rsidRPr="00BD529F">
              <w:t>aximum duration of event reporting, in seconds.</w:t>
            </w:r>
          </w:p>
          <w:p w14:paraId="3343CB88" w14:textId="1A684927" w:rsidR="00E45D6B" w:rsidRDefault="00E45D6B" w:rsidP="00E45D6B">
            <w:pPr>
              <w:pStyle w:val="TAL"/>
              <w:rPr>
                <w:rFonts w:cs="Arial"/>
                <w:szCs w:val="18"/>
              </w:rPr>
            </w:pPr>
            <w:r>
              <w:rPr>
                <w:rFonts w:cs="Arial"/>
                <w:szCs w:val="18"/>
              </w:rPr>
              <w:t>Minimum = 1. Maximum = 8640000.</w:t>
            </w:r>
          </w:p>
        </w:tc>
      </w:tr>
      <w:tr w:rsidR="00E45D6B" w:rsidRPr="00384E92" w14:paraId="355C00DB"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89B1FB" w14:textId="2599B3B7" w:rsidR="00E45D6B" w:rsidRDefault="00E45D6B" w:rsidP="00E45D6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7D8DB4" w14:textId="14904B60"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7EA857D2" w14:textId="77777777" w:rsidR="00E45D6B" w:rsidRDefault="00E45D6B" w:rsidP="00E45D6B">
            <w:pPr>
              <w:pStyle w:val="TAL"/>
            </w:pPr>
            <w:r>
              <w:t>T</w:t>
            </w:r>
            <w:r w:rsidRPr="00D1654A">
              <w:t>he minimum straight line distance moved by a UE to trigger a motion event report</w:t>
            </w:r>
            <w:r>
              <w:t>,</w:t>
            </w:r>
            <w:r w:rsidRPr="008955B4">
              <w:t xml:space="preserve"> in meters</w:t>
            </w:r>
            <w:r>
              <w:t>.</w:t>
            </w:r>
          </w:p>
          <w:p w14:paraId="25B1E99D" w14:textId="1B3E0B1A" w:rsidR="00E45D6B" w:rsidRDefault="00E45D6B" w:rsidP="00E45D6B">
            <w:pPr>
              <w:pStyle w:val="TAL"/>
            </w:pPr>
            <w:r>
              <w:t>Minimum = 1. Maximum = 10000.</w:t>
            </w:r>
          </w:p>
        </w:tc>
      </w:tr>
      <w:tr w:rsidR="00E45D6B" w:rsidRPr="00384E92" w14:paraId="4F47A161"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880170" w14:textId="0A06E421" w:rsidR="00E45D6B" w:rsidRDefault="00E45D6B" w:rsidP="00E45D6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AC1A80" w14:textId="456A69F4" w:rsidR="00E45D6B" w:rsidRDefault="00E45D6B" w:rsidP="00E45D6B">
            <w:pPr>
              <w:pStyle w:val="TAL"/>
            </w:pPr>
            <w:r>
              <w:t>String</w:t>
            </w:r>
          </w:p>
        </w:tc>
        <w:tc>
          <w:tcPr>
            <w:tcW w:w="2889" w:type="pct"/>
            <w:tcBorders>
              <w:top w:val="single" w:sz="4" w:space="0" w:color="auto"/>
              <w:left w:val="nil"/>
              <w:bottom w:val="single" w:sz="4" w:space="0" w:color="auto"/>
              <w:right w:val="single" w:sz="8" w:space="0" w:color="auto"/>
            </w:tcBorders>
          </w:tcPr>
          <w:p w14:paraId="3C81813C" w14:textId="7517B179" w:rsidR="00E45D6B" w:rsidRDefault="00E45D6B" w:rsidP="00E45D6B">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45D6B" w:rsidRPr="00384E92" w14:paraId="5CBEC01D"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53B28B" w14:textId="1CDCF560" w:rsidR="00E45D6B" w:rsidRDefault="00E45D6B" w:rsidP="00E45D6B">
            <w:pPr>
              <w:pStyle w:val="TAL"/>
            </w:pPr>
            <w:r>
              <w:rPr>
                <w:lang w:eastAsia="zh-CN"/>
              </w:rPr>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F534E4" w14:textId="63BE195F"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0EE045E1" w14:textId="77777777" w:rsidR="00E45D6B" w:rsidRDefault="00E45D6B" w:rsidP="00E45D6B">
            <w:pPr>
              <w:pStyle w:val="TAL"/>
            </w:pPr>
            <w:r>
              <w:t xml:space="preserve">Number of </w:t>
            </w:r>
            <w:r w:rsidRPr="00BD529F">
              <w:t>event report</w:t>
            </w:r>
            <w:r>
              <w:t>s received from the target UE</w:t>
            </w:r>
            <w:r w:rsidRPr="00BD529F">
              <w:t>.</w:t>
            </w:r>
          </w:p>
          <w:p w14:paraId="4CE57F96" w14:textId="77777777" w:rsidR="00E45D6B" w:rsidRDefault="00E45D6B" w:rsidP="00E45D6B">
            <w:pPr>
              <w:pStyle w:val="TAL"/>
              <w:rPr>
                <w:rFonts w:cs="Arial"/>
                <w:szCs w:val="18"/>
              </w:rPr>
            </w:pPr>
            <w:r>
              <w:rPr>
                <w:rFonts w:cs="Arial"/>
                <w:szCs w:val="18"/>
              </w:rPr>
              <w:t>Minimum = 1. Maximum = 8640000.</w:t>
            </w:r>
          </w:p>
          <w:p w14:paraId="7FFB0A15" w14:textId="1B5C75D6" w:rsidR="00E45D6B" w:rsidRDefault="00E45D6B" w:rsidP="00E45D6B">
            <w:pPr>
              <w:pStyle w:val="TAL"/>
            </w:pPr>
            <w:r>
              <w:t>Note: the current event report is included in the count.</w:t>
            </w:r>
          </w:p>
        </w:tc>
      </w:tr>
      <w:tr w:rsidR="00E45D6B" w:rsidRPr="00384E92" w14:paraId="0B9FAFEC" w14:textId="77777777" w:rsidTr="0028544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641AB7" w14:textId="082C94EE" w:rsidR="00E45D6B" w:rsidRDefault="00E45D6B" w:rsidP="00E45D6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61A092" w14:textId="315A17AC" w:rsidR="00E45D6B" w:rsidRDefault="00E45D6B" w:rsidP="00E45D6B">
            <w:pPr>
              <w:pStyle w:val="TAL"/>
            </w:pPr>
            <w:r>
              <w:t>integer</w:t>
            </w:r>
          </w:p>
        </w:tc>
        <w:tc>
          <w:tcPr>
            <w:tcW w:w="2889" w:type="pct"/>
            <w:tcBorders>
              <w:top w:val="single" w:sz="4" w:space="0" w:color="auto"/>
              <w:left w:val="nil"/>
              <w:bottom w:val="single" w:sz="4" w:space="0" w:color="auto"/>
              <w:right w:val="single" w:sz="8" w:space="0" w:color="auto"/>
            </w:tcBorders>
          </w:tcPr>
          <w:p w14:paraId="684AF793" w14:textId="77777777" w:rsidR="00E45D6B" w:rsidRDefault="00E45D6B" w:rsidP="00E45D6B">
            <w:pPr>
              <w:pStyle w:val="TAL"/>
            </w:pPr>
            <w:r>
              <w:t>D</w:t>
            </w:r>
            <w:r w:rsidRPr="00BD529F">
              <w:t>uration of event reporting, in seconds.</w:t>
            </w:r>
          </w:p>
          <w:p w14:paraId="1F08B74B" w14:textId="77777777" w:rsidR="00E45D6B" w:rsidRDefault="00E45D6B" w:rsidP="00E45D6B">
            <w:pPr>
              <w:pStyle w:val="TAL"/>
              <w:rPr>
                <w:rFonts w:cs="Arial"/>
                <w:szCs w:val="18"/>
              </w:rPr>
            </w:pPr>
            <w:r>
              <w:rPr>
                <w:rFonts w:cs="Arial"/>
                <w:szCs w:val="18"/>
              </w:rPr>
              <w:t>Minimum = 0. Maximum = 8640000.</w:t>
            </w:r>
          </w:p>
          <w:p w14:paraId="1659BC76" w14:textId="2C6C7983" w:rsidR="00E45D6B" w:rsidRDefault="00E45D6B" w:rsidP="00E45D6B">
            <w:pPr>
              <w:pStyle w:val="TAL"/>
            </w:pPr>
            <w:r>
              <w:t>Note: the duration starts when event reporting is activated in the UE and extends to the current time.</w:t>
            </w:r>
          </w:p>
        </w:tc>
      </w:tr>
    </w:tbl>
    <w:p w14:paraId="31A95851" w14:textId="77777777" w:rsidR="00822C4D" w:rsidRPr="00384E92" w:rsidRDefault="00822C4D" w:rsidP="00822C4D"/>
    <w:p w14:paraId="48ADDA84" w14:textId="77777777" w:rsidR="00822C4D" w:rsidRPr="00BC662F" w:rsidRDefault="00822C4D" w:rsidP="00822C4D">
      <w:pPr>
        <w:pStyle w:val="Heading5"/>
      </w:pPr>
      <w:bookmarkStart w:id="305" w:name="_Toc20150419"/>
      <w:bookmarkStart w:id="306" w:name="_Toc25168666"/>
      <w:bookmarkStart w:id="307" w:name="_Toc27593085"/>
      <w:r>
        <w:t>6.1.6.3.3</w:t>
      </w:r>
      <w:r w:rsidRPr="00BC662F">
        <w:tab/>
        <w:t xml:space="preserve">Enumeration: </w:t>
      </w:r>
      <w:r w:rsidR="000E32A2">
        <w:t>ExternalClientType</w:t>
      </w:r>
      <w:bookmarkEnd w:id="305"/>
      <w:bookmarkEnd w:id="306"/>
      <w:bookmarkEnd w:id="307"/>
    </w:p>
    <w:p w14:paraId="50A4D18B" w14:textId="77777777" w:rsidR="000E32A2" w:rsidRPr="00384E92" w:rsidRDefault="000E32A2" w:rsidP="006C1A38">
      <w:r w:rsidRPr="00384E92">
        <w:t xml:space="preserve">The enumeration </w:t>
      </w:r>
      <w:r>
        <w:t>ExternalClientType</w:t>
      </w:r>
      <w:r w:rsidRPr="00384E92">
        <w:t xml:space="preserve"> represents </w:t>
      </w:r>
      <w:r>
        <w:t>the different types of clients of the location service</w:t>
      </w:r>
      <w:r w:rsidRPr="00384E92">
        <w:t>.</w:t>
      </w:r>
    </w:p>
    <w:p w14:paraId="5E07A84C" w14:textId="77777777" w:rsidR="00822C4D" w:rsidRDefault="00822C4D" w:rsidP="00822C4D">
      <w:pPr>
        <w:pStyle w:val="TH"/>
      </w:pPr>
      <w:r>
        <w:t xml:space="preserve">Table 6.1.6.3.3-1: Enumeration </w:t>
      </w:r>
      <w:r w:rsidR="000E32A2">
        <w:t>ExternalClientType</w:t>
      </w:r>
    </w:p>
    <w:tbl>
      <w:tblPr>
        <w:tblW w:w="4650" w:type="pct"/>
        <w:tblCellMar>
          <w:left w:w="0" w:type="dxa"/>
          <w:right w:w="0" w:type="dxa"/>
        </w:tblCellMar>
        <w:tblLook w:val="04A0" w:firstRow="1" w:lastRow="0" w:firstColumn="1" w:lastColumn="0" w:noHBand="0" w:noVBand="1"/>
      </w:tblPr>
      <w:tblGrid>
        <w:gridCol w:w="5015"/>
        <w:gridCol w:w="3933"/>
      </w:tblGrid>
      <w:tr w:rsidR="00822C4D" w:rsidRPr="00387BE7" w14:paraId="6822A75B" w14:textId="77777777"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04D8A" w14:textId="77777777" w:rsidR="00822C4D" w:rsidRDefault="00822C4D" w:rsidP="002036E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B907B" w14:textId="77777777" w:rsidR="00822C4D" w:rsidRDefault="00822C4D" w:rsidP="002036ED">
            <w:pPr>
              <w:pStyle w:val="TAH"/>
            </w:pPr>
            <w:r>
              <w:t>Description</w:t>
            </w:r>
          </w:p>
        </w:tc>
      </w:tr>
      <w:tr w:rsidR="00822C4D" w:rsidRPr="0015708C" w14:paraId="717AEE5D"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B44BF" w14:textId="77777777" w:rsidR="00822C4D" w:rsidRDefault="000E32A2" w:rsidP="002036ED">
            <w:pPr>
              <w:pStyle w:val="TAL"/>
            </w:pPr>
            <w:r>
              <w:t>"</w:t>
            </w:r>
            <w:r>
              <w:rPr>
                <w:lang w:val="en-US"/>
              </w:rPr>
              <w:t>EMERGENCY_SERVICES"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9226F" w14:textId="77777777" w:rsidR="00822C4D" w:rsidRDefault="00822C4D" w:rsidP="002036ED">
            <w:pPr>
              <w:pStyle w:val="TAL"/>
            </w:pPr>
          </w:p>
        </w:tc>
      </w:tr>
      <w:tr w:rsidR="000E32A2" w:rsidRPr="0015708C" w14:paraId="2ACE4BC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75129" w14:textId="77777777" w:rsidR="000E32A2" w:rsidRDefault="000E32A2" w:rsidP="002036ED">
            <w:pPr>
              <w:pStyle w:val="TAL"/>
            </w:pPr>
            <w:r>
              <w:t>"</w:t>
            </w:r>
            <w:r>
              <w:rPr>
                <w:lang w:val="en-US"/>
              </w:rPr>
              <w:t>VALUE_ADDED_SERVICES"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1509C" w14:textId="77777777" w:rsidR="000E32A2" w:rsidRDefault="000E32A2" w:rsidP="002036ED">
            <w:pPr>
              <w:pStyle w:val="TAL"/>
            </w:pPr>
          </w:p>
        </w:tc>
      </w:tr>
      <w:tr w:rsidR="000E32A2" w:rsidRPr="0015708C" w14:paraId="1C755B9C"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E3310" w14:textId="77777777" w:rsidR="000E32A2" w:rsidRDefault="000E32A2" w:rsidP="002036ED">
            <w:pPr>
              <w:pStyle w:val="TAL"/>
            </w:pPr>
            <w:r>
              <w:t>"</w:t>
            </w:r>
            <w:r>
              <w:rPr>
                <w:lang w:val="en-US"/>
              </w:rPr>
              <w:t>PLMN_OPERATOR_SERVICES"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39CCDF" w14:textId="77777777" w:rsidR="000E32A2" w:rsidRDefault="000E32A2" w:rsidP="002036ED">
            <w:pPr>
              <w:pStyle w:val="TAL"/>
            </w:pPr>
          </w:p>
        </w:tc>
      </w:tr>
      <w:tr w:rsidR="000E32A2" w:rsidRPr="0015708C" w14:paraId="3CF281AA"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825EB" w14:textId="77777777" w:rsidR="000E32A2" w:rsidRDefault="000E32A2" w:rsidP="002036ED">
            <w:pPr>
              <w:pStyle w:val="TAL"/>
            </w:pPr>
            <w:r>
              <w:t>"</w:t>
            </w:r>
            <w:r>
              <w:rPr>
                <w:lang w:val="en-US"/>
              </w:rPr>
              <w:t>LAWFUL_INTERCEPT_SERVICES"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395B1" w14:textId="77777777" w:rsidR="000E32A2" w:rsidRDefault="000E32A2" w:rsidP="002036ED">
            <w:pPr>
              <w:pStyle w:val="TAL"/>
            </w:pPr>
          </w:p>
        </w:tc>
      </w:tr>
      <w:tr w:rsidR="000E32A2" w:rsidRPr="0015708C" w14:paraId="339012B9"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6532D8" w14:textId="77777777" w:rsidR="000E32A2" w:rsidRDefault="000E32A2" w:rsidP="002036ED">
            <w:pPr>
              <w:pStyle w:val="TAL"/>
            </w:pPr>
            <w:r>
              <w:t>"</w:t>
            </w:r>
            <w:r>
              <w:rPr>
                <w:lang w:val="en-US"/>
              </w:rPr>
              <w:t>PLMN_OPERATOR_BROADCAST_SERVICES"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6B60" w14:textId="77777777" w:rsidR="000E32A2" w:rsidRDefault="000E32A2" w:rsidP="002036ED">
            <w:pPr>
              <w:pStyle w:val="TAL"/>
            </w:pPr>
          </w:p>
        </w:tc>
      </w:tr>
      <w:tr w:rsidR="000E32A2" w:rsidRPr="0015708C" w14:paraId="4DB425D8"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B1CAC" w14:textId="77777777" w:rsidR="000E32A2" w:rsidRDefault="000E32A2" w:rsidP="002036ED">
            <w:pPr>
              <w:pStyle w:val="TAL"/>
            </w:pPr>
            <w:r>
              <w:t>"</w:t>
            </w:r>
            <w:r>
              <w:rPr>
                <w:lang w:val="en-US"/>
              </w:rPr>
              <w:t>PLMN_OPERATOR_OM"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7C7AE" w14:textId="77777777" w:rsidR="000E32A2" w:rsidRDefault="000E32A2" w:rsidP="002036ED">
            <w:pPr>
              <w:pStyle w:val="TAL"/>
            </w:pPr>
          </w:p>
        </w:tc>
      </w:tr>
      <w:tr w:rsidR="000E32A2" w:rsidRPr="0015708C" w14:paraId="53C35A95"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C9BD3" w14:textId="77777777" w:rsidR="000E32A2" w:rsidRDefault="000E32A2" w:rsidP="002036ED">
            <w:pPr>
              <w:pStyle w:val="TAL"/>
            </w:pPr>
            <w:r>
              <w:t>"</w:t>
            </w:r>
            <w:r>
              <w:rPr>
                <w:lang w:val="en-US"/>
              </w:rPr>
              <w:t>PLMN_OPERATOR_ANONYMOUS_STATISTICS"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2A4A6" w14:textId="77777777" w:rsidR="000E32A2" w:rsidRDefault="000E32A2" w:rsidP="002036ED">
            <w:pPr>
              <w:pStyle w:val="TAL"/>
            </w:pPr>
          </w:p>
        </w:tc>
      </w:tr>
      <w:tr w:rsidR="000E32A2" w:rsidRPr="0015708C" w14:paraId="5605ABFB" w14:textId="77777777"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6DDA6" w14:textId="77777777" w:rsidR="000E32A2" w:rsidRDefault="000E32A2" w:rsidP="002036ED">
            <w:pPr>
              <w:pStyle w:val="TAL"/>
            </w:pPr>
            <w:r>
              <w:t>"</w:t>
            </w:r>
            <w:r>
              <w:rPr>
                <w:lang w:val="en-US"/>
              </w:rPr>
              <w:t>PLMN_OPERATOR_TARGET_MS_SERVICE_SUPPORT"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1E2C6" w14:textId="77777777" w:rsidR="000E32A2" w:rsidRDefault="000E32A2" w:rsidP="002036ED">
            <w:pPr>
              <w:pStyle w:val="TAL"/>
            </w:pPr>
          </w:p>
        </w:tc>
      </w:tr>
    </w:tbl>
    <w:p w14:paraId="32A3A529" w14:textId="77777777" w:rsidR="00822C4D" w:rsidRDefault="00822C4D" w:rsidP="00822C4D">
      <w:pPr>
        <w:rPr>
          <w:lang w:val="en-US"/>
        </w:rPr>
      </w:pPr>
    </w:p>
    <w:p w14:paraId="4B03DBBA" w14:textId="77777777" w:rsidR="00822C4D" w:rsidRPr="00BC662F" w:rsidRDefault="00822C4D" w:rsidP="00822C4D">
      <w:pPr>
        <w:pStyle w:val="Heading5"/>
      </w:pPr>
      <w:bookmarkStart w:id="308" w:name="_Toc20150420"/>
      <w:bookmarkStart w:id="309" w:name="_Toc25168667"/>
      <w:bookmarkStart w:id="310" w:name="_Toc27593086"/>
      <w:r>
        <w:t>6.1.6.3.4</w:t>
      </w:r>
      <w:r w:rsidRPr="00BC662F">
        <w:tab/>
        <w:t xml:space="preserve">Enumeration: </w:t>
      </w:r>
      <w:r w:rsidR="000E32A2">
        <w:t>SupportedGADShapes</w:t>
      </w:r>
      <w:bookmarkEnd w:id="308"/>
      <w:bookmarkEnd w:id="309"/>
      <w:bookmarkEnd w:id="310"/>
    </w:p>
    <w:p w14:paraId="6E11537F" w14:textId="77777777" w:rsidR="000E32A2" w:rsidRDefault="000E32A2" w:rsidP="000E32A2">
      <w:r w:rsidRPr="00384E92">
        <w:t xml:space="preserve">The enumeration </w:t>
      </w:r>
      <w:r>
        <w:t>SupportedGADShapes</w:t>
      </w:r>
      <w:r w:rsidRPr="00384E92">
        <w:t xml:space="preserve"> represents </w:t>
      </w:r>
      <w:r>
        <w:t>the different types, or shapes, of geographic areas supported by the system</w:t>
      </w:r>
      <w:r w:rsidRPr="00384E92">
        <w:t>.</w:t>
      </w:r>
    </w:p>
    <w:p w14:paraId="29BD22AE" w14:textId="77777777" w:rsidR="000E32A2" w:rsidRDefault="000E32A2" w:rsidP="000E32A2">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3BBC01D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E82448"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4CB66" w14:textId="77777777" w:rsidR="000E32A2" w:rsidRDefault="000E32A2" w:rsidP="00344B18">
            <w:pPr>
              <w:pStyle w:val="TAH"/>
            </w:pPr>
            <w:r>
              <w:t>Description</w:t>
            </w:r>
          </w:p>
        </w:tc>
      </w:tr>
      <w:tr w:rsidR="000E32A2" w:rsidRPr="0015708C" w14:paraId="20566D58"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E68D9" w14:textId="77777777" w:rsidR="000E32A2" w:rsidRDefault="000E32A2" w:rsidP="00344B18">
            <w:pPr>
              <w:pStyle w:val="TAL"/>
            </w:pPr>
            <w:r>
              <w:t>"</w:t>
            </w:r>
            <w:r w:rsidRPr="002240A4">
              <w:t>POINT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290FF7" w14:textId="77777777" w:rsidR="000E32A2" w:rsidRDefault="000E32A2" w:rsidP="00344B18">
            <w:pPr>
              <w:pStyle w:val="TAL"/>
            </w:pPr>
          </w:p>
        </w:tc>
      </w:tr>
      <w:tr w:rsidR="000E32A2" w:rsidRPr="0015708C" w14:paraId="07E39635"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D9120" w14:textId="77777777" w:rsidR="000E32A2" w:rsidRDefault="000E32A2" w:rsidP="00344B18">
            <w:pPr>
              <w:pStyle w:val="TAL"/>
            </w:pPr>
            <w:r>
              <w:t>"</w:t>
            </w:r>
            <w:r w:rsidRPr="002240A4">
              <w:t>POINT_</w:t>
            </w:r>
            <w:r>
              <w:t>U</w:t>
            </w:r>
            <w:r w:rsidRPr="002240A4">
              <w:t>NCERTAINTY_CIRCLE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4F64" w14:textId="77777777" w:rsidR="000E32A2" w:rsidRDefault="000E32A2" w:rsidP="00344B18">
            <w:pPr>
              <w:pStyle w:val="TAL"/>
            </w:pPr>
          </w:p>
        </w:tc>
      </w:tr>
      <w:tr w:rsidR="000E32A2" w:rsidRPr="0015708C" w14:paraId="111804B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31CA" w14:textId="77777777" w:rsidR="000E32A2" w:rsidRDefault="000E32A2" w:rsidP="00344B18">
            <w:pPr>
              <w:pStyle w:val="TAL"/>
            </w:pPr>
            <w:r>
              <w:t>"</w:t>
            </w:r>
            <w:r w:rsidRPr="002240A4">
              <w:t>POINT_UNCERTAINTY_ELLIPSE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0F79D" w14:textId="77777777" w:rsidR="000E32A2" w:rsidRDefault="000E32A2" w:rsidP="00344B18">
            <w:pPr>
              <w:pStyle w:val="TAL"/>
            </w:pPr>
          </w:p>
        </w:tc>
      </w:tr>
      <w:tr w:rsidR="000E32A2" w:rsidRPr="0015708C" w14:paraId="7FEFF8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9FA02" w14:textId="77777777" w:rsidR="000E32A2" w:rsidRDefault="000E32A2" w:rsidP="00344B18">
            <w:pPr>
              <w:pStyle w:val="TAL"/>
            </w:pPr>
            <w:r>
              <w:t>"</w:t>
            </w:r>
            <w:r w:rsidRPr="002240A4">
              <w:rPr>
                <w:lang w:val="en-US"/>
              </w:rPr>
              <w:t>POLYGON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8FF89" w14:textId="77777777" w:rsidR="000E32A2" w:rsidRDefault="000E32A2" w:rsidP="00344B18">
            <w:pPr>
              <w:pStyle w:val="TAL"/>
            </w:pPr>
          </w:p>
        </w:tc>
      </w:tr>
      <w:tr w:rsidR="000E32A2" w:rsidRPr="0015708C" w14:paraId="592D912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63B8E" w14:textId="77777777" w:rsidR="000E32A2" w:rsidRDefault="000E32A2" w:rsidP="00344B18">
            <w:pPr>
              <w:pStyle w:val="TAL"/>
            </w:pPr>
            <w:r>
              <w:t>"</w:t>
            </w:r>
            <w:r w:rsidRPr="002240A4">
              <w:t>POINT_ALTITUDE</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78170" w14:textId="77777777" w:rsidR="000E32A2" w:rsidRDefault="000E32A2" w:rsidP="00344B18">
            <w:pPr>
              <w:pStyle w:val="TAL"/>
            </w:pPr>
          </w:p>
        </w:tc>
      </w:tr>
      <w:tr w:rsidR="000E32A2" w:rsidRPr="0015708C" w14:paraId="1704D0E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5B153" w14:textId="77777777" w:rsidR="000E32A2" w:rsidRDefault="000E32A2" w:rsidP="00344B18">
            <w:pPr>
              <w:pStyle w:val="TAL"/>
            </w:pPr>
            <w:r>
              <w:t>"</w:t>
            </w:r>
            <w:r w:rsidRPr="002240A4">
              <w:t>POINT_ALTITUDE_UNCERTAINTY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08D2C" w14:textId="77777777" w:rsidR="000E32A2" w:rsidRDefault="000E32A2" w:rsidP="00344B18">
            <w:pPr>
              <w:pStyle w:val="TAL"/>
            </w:pPr>
          </w:p>
        </w:tc>
      </w:tr>
      <w:tr w:rsidR="000E32A2" w:rsidRPr="0015708C" w14:paraId="1857FA9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E70B4" w14:textId="77777777" w:rsidR="000E32A2" w:rsidRDefault="000E32A2" w:rsidP="00344B18">
            <w:pPr>
              <w:pStyle w:val="TAL"/>
            </w:pPr>
            <w:r>
              <w:t>"</w:t>
            </w:r>
            <w:r w:rsidRPr="002240A4">
              <w:t>ELLIPSOID_ARC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673DF" w14:textId="77777777" w:rsidR="000E32A2" w:rsidRDefault="000E32A2" w:rsidP="00344B18">
            <w:pPr>
              <w:pStyle w:val="TAL"/>
            </w:pPr>
          </w:p>
        </w:tc>
      </w:tr>
    </w:tbl>
    <w:p w14:paraId="0236599E" w14:textId="77777777" w:rsidR="000E32A2" w:rsidRDefault="000E32A2" w:rsidP="000E32A2">
      <w:pPr>
        <w:rPr>
          <w:lang w:val="en-US"/>
        </w:rPr>
      </w:pPr>
    </w:p>
    <w:p w14:paraId="7A18AA2F" w14:textId="77777777" w:rsidR="000E32A2" w:rsidRDefault="000E32A2" w:rsidP="000E32A2">
      <w:pPr>
        <w:pStyle w:val="Heading5"/>
      </w:pPr>
      <w:bookmarkStart w:id="311" w:name="_Toc20150421"/>
      <w:bookmarkStart w:id="312" w:name="_Toc25168668"/>
      <w:bookmarkStart w:id="313" w:name="_Toc27593087"/>
      <w:r>
        <w:t>6.1.6.3.5</w:t>
      </w:r>
      <w:r w:rsidRPr="00BC662F">
        <w:tab/>
        <w:t>Enumeration:</w:t>
      </w:r>
      <w:r>
        <w:t xml:space="preserve"> ResponseTime</w:t>
      </w:r>
      <w:bookmarkEnd w:id="311"/>
      <w:bookmarkEnd w:id="312"/>
      <w:bookmarkEnd w:id="313"/>
    </w:p>
    <w:p w14:paraId="1F45B83A" w14:textId="77777777" w:rsidR="000E32A2" w:rsidRPr="00384E92" w:rsidRDefault="000E32A2" w:rsidP="000E32A2">
      <w:r w:rsidRPr="00384E92">
        <w:t xml:space="preserve">The enumeration </w:t>
      </w:r>
      <w:r>
        <w:t>ResponseTime</w:t>
      </w:r>
      <w:r w:rsidRPr="00384E92">
        <w:t xml:space="preserve"> represents </w:t>
      </w:r>
      <w:r>
        <w:t>the acceptable delay in the determination of the location of the UE</w:t>
      </w:r>
      <w:r w:rsidRPr="00384E92">
        <w:t>.</w:t>
      </w:r>
    </w:p>
    <w:p w14:paraId="50B949E2" w14:textId="77777777" w:rsidR="000E32A2" w:rsidRDefault="000E32A2" w:rsidP="000E32A2">
      <w:pPr>
        <w:pStyle w:val="TH"/>
      </w:pPr>
      <w:r>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638C8E80"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44182"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621356" w14:textId="77777777" w:rsidR="000E32A2" w:rsidRDefault="000E32A2" w:rsidP="00344B18">
            <w:pPr>
              <w:pStyle w:val="TAH"/>
            </w:pPr>
            <w:r>
              <w:t>Description</w:t>
            </w:r>
          </w:p>
        </w:tc>
      </w:tr>
      <w:tr w:rsidR="000E32A2" w:rsidRPr="0015708C" w14:paraId="2B919D9D"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3B08C" w14:textId="77777777" w:rsidR="000E32A2" w:rsidRDefault="000E32A2" w:rsidP="00344B1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8C1DB" w14:textId="77777777" w:rsidR="000E32A2" w:rsidRDefault="000E32A2" w:rsidP="00344B18">
            <w:pPr>
              <w:pStyle w:val="TAL"/>
            </w:pPr>
          </w:p>
        </w:tc>
      </w:tr>
      <w:tr w:rsidR="000E32A2" w:rsidRPr="0015708C" w14:paraId="2D70F1D0"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86C93" w14:textId="77777777" w:rsidR="000E32A2" w:rsidRDefault="000E32A2" w:rsidP="00344B1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A0364" w14:textId="77777777" w:rsidR="000E32A2" w:rsidRDefault="000E32A2" w:rsidP="00344B18">
            <w:pPr>
              <w:pStyle w:val="TAL"/>
            </w:pPr>
          </w:p>
        </w:tc>
      </w:tr>
    </w:tbl>
    <w:p w14:paraId="60F99446" w14:textId="77777777" w:rsidR="000E32A2" w:rsidRDefault="000E32A2" w:rsidP="000E32A2">
      <w:pPr>
        <w:rPr>
          <w:lang w:val="en-US"/>
        </w:rPr>
      </w:pPr>
    </w:p>
    <w:p w14:paraId="61BA27DB" w14:textId="77777777" w:rsidR="000E32A2" w:rsidRDefault="000E32A2" w:rsidP="000E32A2">
      <w:pPr>
        <w:pStyle w:val="Heading5"/>
      </w:pPr>
      <w:bookmarkStart w:id="314" w:name="_Toc20150422"/>
      <w:bookmarkStart w:id="315" w:name="_Toc25168669"/>
      <w:bookmarkStart w:id="316" w:name="_Toc27593088"/>
      <w:r>
        <w:t>6.1.6.3.6</w:t>
      </w:r>
      <w:r w:rsidRPr="00BC662F">
        <w:tab/>
        <w:t>Enumeration:</w:t>
      </w:r>
      <w:r>
        <w:t xml:space="preserve"> PositioningMethod</w:t>
      </w:r>
      <w:bookmarkEnd w:id="314"/>
      <w:bookmarkEnd w:id="315"/>
      <w:bookmarkEnd w:id="316"/>
    </w:p>
    <w:p w14:paraId="3D97E203" w14:textId="77777777" w:rsidR="000E32A2" w:rsidRPr="00384E92" w:rsidRDefault="000E32A2" w:rsidP="000E32A2">
      <w:r w:rsidRPr="00384E92">
        <w:t xml:space="preserve">The enumeration </w:t>
      </w:r>
      <w:r>
        <w:t>PositioningMethod</w:t>
      </w:r>
      <w:r w:rsidRPr="00384E92">
        <w:t xml:space="preserve"> represents </w:t>
      </w:r>
      <w:r>
        <w:t>the method used to determine the location of the UE</w:t>
      </w:r>
      <w:r w:rsidRPr="00384E92">
        <w:t>.</w:t>
      </w:r>
    </w:p>
    <w:p w14:paraId="06C664AF" w14:textId="77777777" w:rsidR="000E32A2" w:rsidRDefault="000E32A2" w:rsidP="000E32A2">
      <w:pPr>
        <w:pStyle w:val="TH"/>
      </w:pPr>
      <w:r>
        <w:lastRenderedPageBreak/>
        <w:t>Table 6.1.6.3.6-1: Enumeration PositioningMethod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3AFC82B"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14E0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EAAB06" w14:textId="77777777" w:rsidR="000E32A2" w:rsidRDefault="000E32A2" w:rsidP="00344B18">
            <w:pPr>
              <w:pStyle w:val="TAH"/>
            </w:pPr>
            <w:r>
              <w:t>Description</w:t>
            </w:r>
          </w:p>
        </w:tc>
      </w:tr>
      <w:tr w:rsidR="000E32A2" w:rsidRPr="0015708C" w14:paraId="3E0BF0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9EDBEE" w14:textId="77777777" w:rsidR="000E32A2" w:rsidRDefault="000E32A2" w:rsidP="00344B18">
            <w:pPr>
              <w:pStyle w:val="TAL"/>
            </w:pPr>
            <w:r>
              <w:t>"CELLID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83026" w14:textId="77777777" w:rsidR="000E32A2" w:rsidRDefault="000E32A2" w:rsidP="00344B18">
            <w:pPr>
              <w:pStyle w:val="TAL"/>
            </w:pPr>
          </w:p>
        </w:tc>
      </w:tr>
      <w:tr w:rsidR="000E32A2" w:rsidRPr="0015708C" w14:paraId="3313F0B3"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3CD3C" w14:textId="77777777" w:rsidR="000E32A2" w:rsidRDefault="000E32A2" w:rsidP="00344B18">
            <w:pPr>
              <w:pStyle w:val="TAL"/>
            </w:pPr>
            <w:r>
              <w:t>"ECID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85622B" w14:textId="77777777" w:rsidR="000E32A2" w:rsidRDefault="000E32A2" w:rsidP="00344B18">
            <w:pPr>
              <w:pStyle w:val="TAL"/>
            </w:pPr>
          </w:p>
        </w:tc>
      </w:tr>
      <w:tr w:rsidR="000E32A2" w:rsidRPr="0015708C" w14:paraId="77CDE551"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05DE24" w14:textId="77777777" w:rsidR="000E32A2" w:rsidRDefault="000E32A2" w:rsidP="00344B18">
            <w:pPr>
              <w:pStyle w:val="TAL"/>
            </w:pPr>
            <w:r>
              <w:t>"OTDOA"</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7E01F" w14:textId="77777777" w:rsidR="000E32A2" w:rsidRDefault="000E32A2" w:rsidP="00344B18">
            <w:pPr>
              <w:pStyle w:val="TAL"/>
            </w:pPr>
          </w:p>
        </w:tc>
      </w:tr>
      <w:tr w:rsidR="00AB4388" w:rsidRPr="0015708C" w14:paraId="2FADC7C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34F62" w14:textId="77777777" w:rsidR="00AB4388" w:rsidRDefault="00AB4388" w:rsidP="00344B18">
            <w:pPr>
              <w:pStyle w:val="TAL"/>
            </w:pPr>
            <w:r>
              <w:t>"BAROMETRIC_PRESSURE"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93F4A" w14:textId="77777777" w:rsidR="00AB4388" w:rsidRDefault="00AB4388" w:rsidP="00344B18">
            <w:pPr>
              <w:pStyle w:val="TAL"/>
            </w:pPr>
          </w:p>
        </w:tc>
      </w:tr>
      <w:tr w:rsidR="00AB4388" w:rsidRPr="0015708C" w14:paraId="331015F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72671" w14:textId="77777777" w:rsidR="00AB4388" w:rsidRDefault="00AB4388" w:rsidP="00344B18">
            <w:pPr>
              <w:pStyle w:val="TAL"/>
            </w:pPr>
            <w:r>
              <w:t>"WLAN"</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A9983" w14:textId="77777777" w:rsidR="00AB4388" w:rsidRDefault="00AB4388" w:rsidP="00344B18">
            <w:pPr>
              <w:pStyle w:val="TAL"/>
            </w:pPr>
          </w:p>
        </w:tc>
      </w:tr>
      <w:tr w:rsidR="00AB4388" w:rsidRPr="0015708C" w14:paraId="090CACC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7D411" w14:textId="77777777" w:rsidR="00AB4388" w:rsidRDefault="00AB4388" w:rsidP="00344B18">
            <w:pPr>
              <w:pStyle w:val="TAL"/>
            </w:pPr>
            <w:r>
              <w:t>"BLUETOOTH"</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F4527" w14:textId="77777777" w:rsidR="00AB4388" w:rsidRDefault="00AB4388" w:rsidP="00344B18">
            <w:pPr>
              <w:pStyle w:val="TAL"/>
            </w:pPr>
          </w:p>
        </w:tc>
      </w:tr>
      <w:tr w:rsidR="00AB4388" w:rsidRPr="0015708C" w14:paraId="7AE38E6A"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C3BCF" w14:textId="77777777" w:rsidR="00AB4388" w:rsidRDefault="00AB4388" w:rsidP="00344B18">
            <w:pPr>
              <w:pStyle w:val="TAL"/>
            </w:pPr>
            <w:r>
              <w:t>"MBS"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F49EA" w14:textId="77777777" w:rsidR="00AB4388" w:rsidRDefault="00AB4388" w:rsidP="00344B18">
            <w:pPr>
              <w:pStyle w:val="TAL"/>
            </w:pPr>
          </w:p>
        </w:tc>
      </w:tr>
      <w:tr w:rsidR="00044988" w:rsidRPr="0015708C" w14:paraId="17EC9BD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3A88" w14:textId="087CE4BD" w:rsidR="00044988" w:rsidRDefault="00044988" w:rsidP="00344B18">
            <w:pPr>
              <w:pStyle w:val="TAL"/>
            </w:pPr>
            <w:r>
              <w:t>"MOTION_SENSOR"</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52803" w14:textId="77777777" w:rsidR="00044988" w:rsidRDefault="00044988" w:rsidP="00344B18">
            <w:pPr>
              <w:pStyle w:val="TAL"/>
            </w:pPr>
          </w:p>
        </w:tc>
      </w:tr>
    </w:tbl>
    <w:p w14:paraId="06DB74D1" w14:textId="77777777" w:rsidR="000E32A2" w:rsidRDefault="000E32A2" w:rsidP="000E32A2">
      <w:pPr>
        <w:rPr>
          <w:lang w:val="en-US"/>
        </w:rPr>
      </w:pPr>
    </w:p>
    <w:p w14:paraId="2C1D3697" w14:textId="77777777" w:rsidR="000E32A2" w:rsidRDefault="000E32A2" w:rsidP="000E32A2">
      <w:pPr>
        <w:pStyle w:val="Heading5"/>
      </w:pPr>
      <w:bookmarkStart w:id="317" w:name="_Toc20150423"/>
      <w:bookmarkStart w:id="318" w:name="_Toc25168670"/>
      <w:bookmarkStart w:id="319" w:name="_Toc27593089"/>
      <w:r>
        <w:t>6.1.6.3.7</w:t>
      </w:r>
      <w:r w:rsidRPr="00BC662F">
        <w:tab/>
        <w:t>Enumeration:</w:t>
      </w:r>
      <w:r>
        <w:t xml:space="preserve"> </w:t>
      </w:r>
      <w:r w:rsidR="00AB4388">
        <w:t>PositioningMode</w:t>
      </w:r>
      <w:bookmarkEnd w:id="317"/>
      <w:bookmarkEnd w:id="318"/>
      <w:bookmarkEnd w:id="319"/>
    </w:p>
    <w:p w14:paraId="77C40F53" w14:textId="77777777" w:rsidR="000E32A2" w:rsidRPr="00384E92" w:rsidRDefault="000E32A2" w:rsidP="000E32A2">
      <w:r w:rsidRPr="00384E92">
        <w:t xml:space="preserve">The enumeration </w:t>
      </w:r>
      <w:r w:rsidR="00AB4388">
        <w:t>PositioningMode</w:t>
      </w:r>
      <w:r w:rsidRPr="00384E92">
        <w:t xml:space="preserve"> represents </w:t>
      </w:r>
      <w:r>
        <w:t xml:space="preserve">the </w:t>
      </w:r>
      <w:r w:rsidR="00AB4388">
        <w:t>mode</w:t>
      </w:r>
      <w:r>
        <w:t xml:space="preserve"> used to determine the location of the UE when </w:t>
      </w:r>
      <w:r w:rsidR="00AB4388">
        <w:t>a certain positioning method</w:t>
      </w:r>
      <w:r>
        <w:t xml:space="preserve"> is used</w:t>
      </w:r>
      <w:r w:rsidRPr="00384E92">
        <w:t>.</w:t>
      </w:r>
    </w:p>
    <w:p w14:paraId="378CE681" w14:textId="77777777" w:rsidR="000E32A2" w:rsidRDefault="000E32A2" w:rsidP="000E32A2">
      <w:pPr>
        <w:pStyle w:val="TH"/>
      </w:pPr>
      <w:r>
        <w:t xml:space="preserve">Table 6.1.6.3.7-1: Enumeration </w:t>
      </w:r>
      <w:r w:rsidR="00AB4388">
        <w:t>PositioningMode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1E5956C9"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73A66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27D99" w14:textId="77777777" w:rsidR="000E32A2" w:rsidRDefault="000E32A2" w:rsidP="00344B18">
            <w:pPr>
              <w:pStyle w:val="TAH"/>
            </w:pPr>
            <w:r>
              <w:t>Description</w:t>
            </w:r>
          </w:p>
        </w:tc>
      </w:tr>
      <w:tr w:rsidR="000E32A2" w:rsidRPr="0015708C" w14:paraId="1BAA5F6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32EC4" w14:textId="77777777" w:rsidR="000E32A2" w:rsidRDefault="000E32A2" w:rsidP="00344B1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5F58F" w14:textId="77777777" w:rsidR="000E32A2" w:rsidRDefault="000E32A2" w:rsidP="00344B18">
            <w:pPr>
              <w:pStyle w:val="TAL"/>
            </w:pPr>
          </w:p>
        </w:tc>
      </w:tr>
      <w:tr w:rsidR="000E32A2" w:rsidRPr="0015708C" w14:paraId="43E314D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B57FF" w14:textId="77777777" w:rsidR="000E32A2" w:rsidRDefault="000E32A2" w:rsidP="00344B1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BC075" w14:textId="77777777" w:rsidR="000E32A2" w:rsidRDefault="000E32A2" w:rsidP="00344B18">
            <w:pPr>
              <w:pStyle w:val="TAL"/>
            </w:pPr>
          </w:p>
        </w:tc>
      </w:tr>
      <w:tr w:rsidR="000E32A2" w:rsidRPr="0015708C" w14:paraId="395142E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A3F2EB" w14:textId="77777777" w:rsidR="000E32A2" w:rsidRDefault="000E32A2" w:rsidP="00344B1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B07A7" w14:textId="77777777" w:rsidR="000E32A2" w:rsidRDefault="000E32A2" w:rsidP="00344B18">
            <w:pPr>
              <w:pStyle w:val="TAL"/>
            </w:pPr>
          </w:p>
        </w:tc>
      </w:tr>
    </w:tbl>
    <w:p w14:paraId="7D8031FD" w14:textId="77777777" w:rsidR="000E32A2" w:rsidRDefault="000E32A2" w:rsidP="000E32A2">
      <w:pPr>
        <w:rPr>
          <w:lang w:val="en-US"/>
        </w:rPr>
      </w:pPr>
    </w:p>
    <w:p w14:paraId="3A0ABF35" w14:textId="77777777" w:rsidR="000E32A2" w:rsidRDefault="000E32A2" w:rsidP="000E32A2">
      <w:pPr>
        <w:pStyle w:val="Heading5"/>
      </w:pPr>
      <w:bookmarkStart w:id="320" w:name="_Toc20150424"/>
      <w:bookmarkStart w:id="321" w:name="_Toc25168671"/>
      <w:bookmarkStart w:id="322" w:name="_Toc27593090"/>
      <w:r>
        <w:t>6.1.6.3.8</w:t>
      </w:r>
      <w:r w:rsidRPr="00BC662F">
        <w:tab/>
        <w:t>Enumeration:</w:t>
      </w:r>
      <w:r>
        <w:t xml:space="preserve"> GnssId</w:t>
      </w:r>
      <w:bookmarkEnd w:id="320"/>
      <w:bookmarkEnd w:id="321"/>
      <w:bookmarkEnd w:id="322"/>
    </w:p>
    <w:p w14:paraId="49561751" w14:textId="77777777" w:rsidR="000E32A2" w:rsidRPr="00384E92" w:rsidRDefault="000E32A2" w:rsidP="000E32A2">
      <w:r w:rsidRPr="00384E92">
        <w:t xml:space="preserve">The enumeration </w:t>
      </w:r>
      <w:r>
        <w:t>GnssId</w:t>
      </w:r>
      <w:r w:rsidRPr="00384E92">
        <w:t xml:space="preserve"> represents </w:t>
      </w:r>
      <w:r>
        <w:t>the different GNSS systems</w:t>
      </w:r>
      <w:r w:rsidRPr="00384E92">
        <w:t>.</w:t>
      </w:r>
    </w:p>
    <w:p w14:paraId="06C947B6" w14:textId="77777777" w:rsidR="000E32A2" w:rsidRDefault="000E32A2" w:rsidP="000E32A2">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5C3BD81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D0B6F4"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07A46D" w14:textId="77777777" w:rsidR="000E32A2" w:rsidRDefault="000E32A2" w:rsidP="00344B18">
            <w:pPr>
              <w:pStyle w:val="TAH"/>
            </w:pPr>
            <w:r>
              <w:t>Description</w:t>
            </w:r>
          </w:p>
        </w:tc>
      </w:tr>
      <w:tr w:rsidR="000E32A2" w:rsidRPr="0015708C" w14:paraId="379E04D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ECDA9" w14:textId="77777777" w:rsidR="000E32A2" w:rsidRDefault="000E32A2" w:rsidP="00344B1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84D9A2" w14:textId="77777777" w:rsidR="000E32A2" w:rsidRDefault="000E32A2" w:rsidP="00344B18">
            <w:pPr>
              <w:pStyle w:val="TAL"/>
            </w:pPr>
          </w:p>
        </w:tc>
      </w:tr>
      <w:tr w:rsidR="000E32A2" w:rsidRPr="0015708C" w14:paraId="3B4F990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FED9" w14:textId="77777777" w:rsidR="000E32A2" w:rsidRDefault="000E32A2" w:rsidP="00344B1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AFC2" w14:textId="77777777" w:rsidR="000E32A2" w:rsidRDefault="000E32A2" w:rsidP="00344B18">
            <w:pPr>
              <w:pStyle w:val="TAL"/>
            </w:pPr>
          </w:p>
        </w:tc>
      </w:tr>
      <w:tr w:rsidR="000E32A2" w:rsidRPr="0015708C" w14:paraId="413475BB"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E0BBC" w14:textId="77777777" w:rsidR="000E32A2" w:rsidRDefault="000E32A2" w:rsidP="00344B1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530F7" w14:textId="77777777" w:rsidR="000E32A2" w:rsidRDefault="000E32A2" w:rsidP="00344B18">
            <w:pPr>
              <w:pStyle w:val="TAL"/>
            </w:pPr>
          </w:p>
        </w:tc>
      </w:tr>
      <w:tr w:rsidR="000E32A2" w:rsidRPr="0015708C" w14:paraId="1631260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6678" w14:textId="77777777" w:rsidR="000E32A2" w:rsidRDefault="000E32A2" w:rsidP="00344B1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8D3C6" w14:textId="77777777" w:rsidR="000E32A2" w:rsidRDefault="000E32A2" w:rsidP="00344B18">
            <w:pPr>
              <w:pStyle w:val="TAL"/>
            </w:pPr>
          </w:p>
        </w:tc>
      </w:tr>
      <w:tr w:rsidR="000E32A2" w:rsidRPr="0015708C" w14:paraId="29A7D147"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C9EE0" w14:textId="77777777" w:rsidR="000E32A2" w:rsidRDefault="000E32A2" w:rsidP="00344B1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7EA65" w14:textId="77777777" w:rsidR="000E32A2" w:rsidRDefault="000E32A2" w:rsidP="00344B18">
            <w:pPr>
              <w:pStyle w:val="TAL"/>
            </w:pPr>
          </w:p>
        </w:tc>
      </w:tr>
      <w:tr w:rsidR="000E32A2" w:rsidRPr="0015708C" w14:paraId="475A39C9"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44731" w14:textId="77777777" w:rsidR="000E32A2" w:rsidRDefault="000E32A2" w:rsidP="00344B1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BF7B1" w14:textId="77777777" w:rsidR="000E32A2" w:rsidRDefault="000E32A2" w:rsidP="00344B18">
            <w:pPr>
              <w:pStyle w:val="TAL"/>
            </w:pPr>
          </w:p>
        </w:tc>
      </w:tr>
    </w:tbl>
    <w:p w14:paraId="6B67B0DA" w14:textId="77777777" w:rsidR="000E32A2" w:rsidRDefault="000E32A2" w:rsidP="000E32A2">
      <w:pPr>
        <w:rPr>
          <w:lang w:val="en-US"/>
        </w:rPr>
      </w:pPr>
    </w:p>
    <w:p w14:paraId="03F89D6D" w14:textId="77777777" w:rsidR="000E32A2" w:rsidRDefault="000E32A2" w:rsidP="000E32A2">
      <w:pPr>
        <w:pStyle w:val="Heading5"/>
      </w:pPr>
      <w:bookmarkStart w:id="323" w:name="_Toc20150425"/>
      <w:bookmarkStart w:id="324" w:name="_Toc25168672"/>
      <w:bookmarkStart w:id="325" w:name="_Toc27593091"/>
      <w:r>
        <w:t>6.1.6.3.9</w:t>
      </w:r>
      <w:r w:rsidRPr="00BC662F">
        <w:tab/>
        <w:t>Enumeration:</w:t>
      </w:r>
      <w:r>
        <w:t xml:space="preserve"> Usage</w:t>
      </w:r>
      <w:bookmarkEnd w:id="323"/>
      <w:bookmarkEnd w:id="324"/>
      <w:bookmarkEnd w:id="325"/>
    </w:p>
    <w:p w14:paraId="73BC0662" w14:textId="77777777" w:rsidR="000E32A2" w:rsidRPr="00384E92" w:rsidRDefault="000E32A2" w:rsidP="000E32A2">
      <w:r w:rsidRPr="00384E92">
        <w:t xml:space="preserve">The enumeration </w:t>
      </w:r>
      <w:r>
        <w:t>Usage</w:t>
      </w:r>
      <w:r w:rsidRPr="00384E92">
        <w:t xml:space="preserve"> represents </w:t>
      </w:r>
      <w:r>
        <w:t>the type of usage made of the location measurement from the UE</w:t>
      </w:r>
      <w:r w:rsidRPr="00384E92">
        <w:t>.</w:t>
      </w:r>
    </w:p>
    <w:p w14:paraId="0F4DC8C1" w14:textId="77777777" w:rsidR="000E32A2" w:rsidRDefault="000E32A2" w:rsidP="000E32A2">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0E32A2" w:rsidRPr="00387BE7" w14:paraId="2E8E4B6E" w14:textId="77777777" w:rsidTr="00344B18">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1B3E00" w14:textId="77777777" w:rsidR="000E32A2" w:rsidRDefault="000E32A2" w:rsidP="00344B18">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264E15" w14:textId="77777777" w:rsidR="000E32A2" w:rsidRDefault="000E32A2" w:rsidP="00344B18">
            <w:pPr>
              <w:pStyle w:val="TAH"/>
            </w:pPr>
            <w:r>
              <w:t>Description</w:t>
            </w:r>
          </w:p>
        </w:tc>
      </w:tr>
      <w:tr w:rsidR="000E32A2" w:rsidRPr="0015708C" w14:paraId="49B0ABC6"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07F99" w14:textId="77777777" w:rsidR="000E32A2" w:rsidRDefault="000E32A2" w:rsidP="00344B1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5BD2BE" w14:textId="77777777" w:rsidR="000E32A2" w:rsidRDefault="000E32A2" w:rsidP="00344B18">
            <w:pPr>
              <w:pStyle w:val="TAL"/>
            </w:pPr>
          </w:p>
        </w:tc>
      </w:tr>
      <w:tr w:rsidR="000E32A2" w:rsidRPr="0015708C" w14:paraId="77A64C44"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AA239" w14:textId="77777777" w:rsidR="000E32A2" w:rsidRDefault="000E32A2" w:rsidP="00344B1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2FA3" w14:textId="77777777" w:rsidR="000E32A2" w:rsidRDefault="000E32A2" w:rsidP="00344B18">
            <w:pPr>
              <w:pStyle w:val="TAL"/>
            </w:pPr>
          </w:p>
        </w:tc>
      </w:tr>
      <w:tr w:rsidR="000E32A2" w:rsidRPr="0015708C" w14:paraId="257E084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8B48E" w14:textId="77777777" w:rsidR="000E32A2" w:rsidRDefault="000E32A2" w:rsidP="00344B1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37C22" w14:textId="77777777" w:rsidR="000E32A2" w:rsidRDefault="000E32A2" w:rsidP="00344B18">
            <w:pPr>
              <w:pStyle w:val="TAL"/>
            </w:pPr>
          </w:p>
        </w:tc>
      </w:tr>
      <w:tr w:rsidR="000E32A2" w:rsidRPr="0015708C" w14:paraId="0BDAC5EF"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17E03" w14:textId="77777777" w:rsidR="000E32A2" w:rsidRDefault="000E32A2" w:rsidP="00344B1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C2597" w14:textId="77777777" w:rsidR="000E32A2" w:rsidRDefault="000E32A2" w:rsidP="00344B18">
            <w:pPr>
              <w:pStyle w:val="TAL"/>
            </w:pPr>
          </w:p>
        </w:tc>
      </w:tr>
      <w:tr w:rsidR="000E32A2" w:rsidRPr="0015708C" w14:paraId="370EFFE2" w14:textId="77777777" w:rsidTr="00344B18">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81E84" w14:textId="77777777" w:rsidR="000E32A2" w:rsidRDefault="000E32A2" w:rsidP="00344B1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78CBC" w14:textId="77777777" w:rsidR="000E32A2" w:rsidRDefault="000E32A2" w:rsidP="00344B18">
            <w:pPr>
              <w:pStyle w:val="TAL"/>
            </w:pPr>
          </w:p>
        </w:tc>
      </w:tr>
    </w:tbl>
    <w:p w14:paraId="557B570B" w14:textId="77777777" w:rsidR="000E32A2" w:rsidRDefault="000E32A2" w:rsidP="006C1A38"/>
    <w:p w14:paraId="77C727F2" w14:textId="77777777" w:rsidR="00671132" w:rsidRDefault="00671132" w:rsidP="00671132">
      <w:pPr>
        <w:pStyle w:val="Heading5"/>
      </w:pPr>
      <w:bookmarkStart w:id="326" w:name="_Toc20150426"/>
      <w:bookmarkStart w:id="327" w:name="_Toc25168673"/>
      <w:bookmarkStart w:id="328" w:name="_Toc27593092"/>
      <w:r>
        <w:t>6.1.6.3.10</w:t>
      </w:r>
      <w:r w:rsidRPr="00BC662F">
        <w:tab/>
        <w:t>Enumeration:</w:t>
      </w:r>
      <w:r>
        <w:t xml:space="preserve"> L</w:t>
      </w:r>
      <w:r w:rsidR="001E02C4">
        <w:t>cs</w:t>
      </w:r>
      <w:r>
        <w:t>Priority</w:t>
      </w:r>
      <w:bookmarkEnd w:id="326"/>
      <w:bookmarkEnd w:id="327"/>
      <w:bookmarkEnd w:id="328"/>
    </w:p>
    <w:p w14:paraId="2E545EC9" w14:textId="77777777" w:rsidR="00671132" w:rsidRPr="00384E92" w:rsidRDefault="00671132" w:rsidP="00671132">
      <w:r w:rsidRPr="00384E92">
        <w:t xml:space="preserve">The enumeration </w:t>
      </w:r>
      <w:r>
        <w:t>L</w:t>
      </w:r>
      <w:r w:rsidR="001E02C4">
        <w:t>cs</w:t>
      </w:r>
      <w:r>
        <w:t>Priority</w:t>
      </w:r>
      <w:r w:rsidRPr="00384E92">
        <w:t xml:space="preserve"> represents </w:t>
      </w:r>
      <w:r>
        <w:t>the priority of the LCS client</w:t>
      </w:r>
      <w:r w:rsidRPr="00384E92">
        <w:t>.</w:t>
      </w:r>
    </w:p>
    <w:p w14:paraId="75C4FFD6" w14:textId="77777777" w:rsidR="00671132" w:rsidRDefault="00671132" w:rsidP="00671132">
      <w:pPr>
        <w:pStyle w:val="TH"/>
      </w:pPr>
      <w:r>
        <w:lastRenderedPageBreak/>
        <w:t>Table 6.1.6.3.10-1: Enumeration L</w:t>
      </w:r>
      <w:r w:rsidR="001E02C4">
        <w:t>cs</w:t>
      </w:r>
      <w:r>
        <w:t>Priority</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0D0D01F5"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97A523"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6F4DF" w14:textId="77777777" w:rsidR="00671132" w:rsidRDefault="00671132" w:rsidP="00B6217C">
            <w:pPr>
              <w:pStyle w:val="TAH"/>
            </w:pPr>
            <w:r>
              <w:t>Description</w:t>
            </w:r>
          </w:p>
        </w:tc>
      </w:tr>
      <w:tr w:rsidR="00671132" w:rsidRPr="0015708C" w14:paraId="21E30BC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0B98B" w14:textId="77777777" w:rsidR="00671132" w:rsidRDefault="00671132" w:rsidP="00B6217C">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AE368" w14:textId="77777777" w:rsidR="00671132" w:rsidRDefault="00671132" w:rsidP="00B6217C">
            <w:pPr>
              <w:pStyle w:val="TAL"/>
            </w:pPr>
          </w:p>
        </w:tc>
      </w:tr>
      <w:tr w:rsidR="00671132" w:rsidRPr="0015708C" w14:paraId="30B05947"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7F34A" w14:textId="77777777" w:rsidR="00671132" w:rsidRDefault="00671132" w:rsidP="00B6217C">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D2C7B" w14:textId="77777777" w:rsidR="00671132" w:rsidRDefault="00671132" w:rsidP="00B6217C">
            <w:pPr>
              <w:pStyle w:val="TAL"/>
            </w:pPr>
          </w:p>
        </w:tc>
      </w:tr>
    </w:tbl>
    <w:p w14:paraId="785DD686" w14:textId="77777777" w:rsidR="00671132" w:rsidRDefault="00671132" w:rsidP="00671132"/>
    <w:p w14:paraId="42FBDBCC" w14:textId="77777777" w:rsidR="00671132" w:rsidRDefault="00671132" w:rsidP="00671132">
      <w:pPr>
        <w:pStyle w:val="Heading5"/>
      </w:pPr>
      <w:bookmarkStart w:id="329" w:name="_Toc20150427"/>
      <w:bookmarkStart w:id="330" w:name="_Toc25168674"/>
      <w:bookmarkStart w:id="331" w:name="_Toc27593093"/>
      <w:r>
        <w:t>6.1.6.3.11</w:t>
      </w:r>
      <w:r w:rsidRPr="00BC662F">
        <w:tab/>
        <w:t>Enumeration:</w:t>
      </w:r>
      <w:r w:rsidRPr="00E661BE">
        <w:t xml:space="preserve"> VelocityRequested</w:t>
      </w:r>
      <w:bookmarkEnd w:id="329"/>
      <w:bookmarkEnd w:id="330"/>
      <w:bookmarkEnd w:id="331"/>
    </w:p>
    <w:p w14:paraId="532C0A88" w14:textId="77777777" w:rsidR="00671132" w:rsidRPr="00384E92" w:rsidRDefault="00671132" w:rsidP="00671132">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5B9CF30C" w14:textId="77777777" w:rsidR="00671132" w:rsidRDefault="00671132" w:rsidP="00671132">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3BC2F0D6"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2505ED"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612486" w14:textId="77777777" w:rsidR="00671132" w:rsidRDefault="00671132" w:rsidP="00B6217C">
            <w:pPr>
              <w:pStyle w:val="TAH"/>
            </w:pPr>
            <w:r>
              <w:t>Description</w:t>
            </w:r>
          </w:p>
        </w:tc>
      </w:tr>
      <w:tr w:rsidR="00671132" w:rsidRPr="0015708C" w14:paraId="20394059"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E1882" w14:textId="77777777" w:rsidR="00671132" w:rsidRDefault="00671132" w:rsidP="00B6217C">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F1A1B" w14:textId="77777777" w:rsidR="00671132" w:rsidRDefault="00671132" w:rsidP="00B6217C">
            <w:pPr>
              <w:pStyle w:val="TAL"/>
            </w:pPr>
          </w:p>
        </w:tc>
      </w:tr>
      <w:tr w:rsidR="00671132" w:rsidRPr="0015708C" w14:paraId="47E232C8"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65532" w14:textId="77777777" w:rsidR="00671132" w:rsidRDefault="00671132" w:rsidP="00B6217C">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F4837" w14:textId="77777777" w:rsidR="00671132" w:rsidRDefault="00671132" w:rsidP="00B6217C">
            <w:pPr>
              <w:pStyle w:val="TAL"/>
            </w:pPr>
          </w:p>
        </w:tc>
      </w:tr>
    </w:tbl>
    <w:p w14:paraId="4BC30377" w14:textId="77777777" w:rsidR="00671132" w:rsidRDefault="00671132" w:rsidP="00671132">
      <w:pPr>
        <w:rPr>
          <w:rFonts w:ascii="Arial" w:hAnsi="Arial"/>
          <w:sz w:val="22"/>
        </w:rPr>
      </w:pPr>
    </w:p>
    <w:p w14:paraId="1368B9C9" w14:textId="77777777" w:rsidR="00671132" w:rsidRDefault="00671132" w:rsidP="00671132">
      <w:pPr>
        <w:pStyle w:val="Heading5"/>
      </w:pPr>
      <w:bookmarkStart w:id="332" w:name="_Toc20150428"/>
      <w:bookmarkStart w:id="333" w:name="_Toc25168675"/>
      <w:bookmarkStart w:id="334" w:name="_Toc27593094"/>
      <w:r>
        <w:t>6.1.6.3.12</w:t>
      </w:r>
      <w:r w:rsidRPr="00BC662F">
        <w:tab/>
        <w:t>Enumeration:</w:t>
      </w:r>
      <w:r w:rsidRPr="00E661BE">
        <w:t xml:space="preserve"> </w:t>
      </w:r>
      <w:r w:rsidRPr="0088594C">
        <w:t>AccuracyFulfilmentIndicator</w:t>
      </w:r>
      <w:bookmarkEnd w:id="332"/>
      <w:bookmarkEnd w:id="333"/>
      <w:bookmarkEnd w:id="334"/>
    </w:p>
    <w:p w14:paraId="33AC076C" w14:textId="77777777" w:rsidR="00671132" w:rsidRPr="00384E92" w:rsidRDefault="00671132" w:rsidP="00671132">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69A584F0" w14:textId="77777777" w:rsidR="00671132" w:rsidRDefault="00671132" w:rsidP="00671132">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671132" w:rsidRPr="00387BE7" w14:paraId="1789AF04" w14:textId="77777777" w:rsidTr="00B6217C">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9C8B4" w14:textId="77777777" w:rsidR="00671132" w:rsidRDefault="00671132" w:rsidP="00B6217C">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548E0" w14:textId="77777777" w:rsidR="00671132" w:rsidRDefault="00671132" w:rsidP="00B6217C">
            <w:pPr>
              <w:pStyle w:val="TAH"/>
            </w:pPr>
            <w:r>
              <w:t>Description</w:t>
            </w:r>
          </w:p>
        </w:tc>
      </w:tr>
      <w:tr w:rsidR="00671132" w:rsidRPr="0015708C" w14:paraId="78CD4EE6"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BE6AD" w14:textId="77777777" w:rsidR="00671132" w:rsidRDefault="00671132" w:rsidP="00B6217C">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D337F" w14:textId="77777777" w:rsidR="00671132" w:rsidRDefault="00671132" w:rsidP="00B6217C">
            <w:pPr>
              <w:pStyle w:val="TAL"/>
            </w:pPr>
          </w:p>
        </w:tc>
      </w:tr>
      <w:tr w:rsidR="00671132" w:rsidRPr="0015708C" w14:paraId="6E8A51BC" w14:textId="77777777" w:rsidTr="00B6217C">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8BD7F" w14:textId="77777777" w:rsidR="00671132" w:rsidRDefault="00671132" w:rsidP="00B6217C">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A995D" w14:textId="77777777" w:rsidR="00671132" w:rsidRDefault="00671132" w:rsidP="00B6217C">
            <w:pPr>
              <w:pStyle w:val="TAL"/>
            </w:pPr>
          </w:p>
        </w:tc>
      </w:tr>
    </w:tbl>
    <w:p w14:paraId="4B6E880A" w14:textId="77777777" w:rsidR="00671132" w:rsidRPr="00387BE7" w:rsidRDefault="00671132" w:rsidP="006C1A38"/>
    <w:p w14:paraId="6A65D374" w14:textId="77777777" w:rsidR="00C8675F" w:rsidRDefault="00C8675F" w:rsidP="00C8675F">
      <w:pPr>
        <w:pStyle w:val="Heading5"/>
      </w:pPr>
      <w:bookmarkStart w:id="335" w:name="_Toc20150429"/>
      <w:bookmarkStart w:id="336" w:name="_Toc25168676"/>
      <w:bookmarkStart w:id="337" w:name="_Toc27593095"/>
      <w:r>
        <w:t>6.1.6.3.13</w:t>
      </w:r>
      <w:r w:rsidRPr="00BC662F">
        <w:tab/>
        <w:t>Enumeration:</w:t>
      </w:r>
      <w:r w:rsidRPr="00E661BE">
        <w:t xml:space="preserve"> </w:t>
      </w:r>
      <w:r>
        <w:t>VerticalDirection</w:t>
      </w:r>
      <w:bookmarkEnd w:id="335"/>
      <w:bookmarkEnd w:id="336"/>
      <w:bookmarkEnd w:id="337"/>
    </w:p>
    <w:p w14:paraId="5F6DF197" w14:textId="77777777" w:rsidR="00C8675F" w:rsidRPr="00384E92" w:rsidRDefault="00C8675F" w:rsidP="00C8675F">
      <w:r w:rsidRPr="00384E92">
        <w:t xml:space="preserve">The enumeration </w:t>
      </w:r>
      <w:r>
        <w:t>VerticalDirection</w:t>
      </w:r>
      <w:r w:rsidRPr="00384E92">
        <w:t xml:space="preserve"> represents </w:t>
      </w:r>
      <w:r>
        <w:t>the direction (upward/downward) of the vertical speed</w:t>
      </w:r>
      <w:r w:rsidRPr="00384E92">
        <w:t>.</w:t>
      </w:r>
    </w:p>
    <w:p w14:paraId="17DA0FA4" w14:textId="77777777" w:rsidR="00C8675F" w:rsidRDefault="00C8675F" w:rsidP="00C8675F">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C8675F" w:rsidRPr="00387BE7" w14:paraId="30C1A792" w14:textId="77777777" w:rsidTr="00E70C16">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96BBA1" w14:textId="77777777" w:rsidR="00C8675F" w:rsidRDefault="00C8675F" w:rsidP="00E70C16">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8DA0A" w14:textId="77777777" w:rsidR="00C8675F" w:rsidRDefault="00C8675F" w:rsidP="00E70C16">
            <w:pPr>
              <w:pStyle w:val="TAH"/>
            </w:pPr>
            <w:r>
              <w:t>Description</w:t>
            </w:r>
          </w:p>
        </w:tc>
      </w:tr>
      <w:tr w:rsidR="00C8675F" w:rsidRPr="0015708C" w14:paraId="746FF8F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66223" w14:textId="77777777" w:rsidR="00C8675F" w:rsidRDefault="00C8675F" w:rsidP="00E70C16">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F80E0" w14:textId="77777777" w:rsidR="00C8675F" w:rsidRDefault="00C8675F" w:rsidP="00E70C16">
            <w:pPr>
              <w:pStyle w:val="TAL"/>
            </w:pPr>
          </w:p>
        </w:tc>
      </w:tr>
      <w:tr w:rsidR="00C8675F" w:rsidRPr="0015708C" w14:paraId="4B97BABF" w14:textId="77777777" w:rsidTr="00E70C16">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056EF" w14:textId="77777777" w:rsidR="00C8675F" w:rsidRDefault="00C8675F" w:rsidP="00E70C16">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3D1E3" w14:textId="77777777" w:rsidR="00C8675F" w:rsidRDefault="00C8675F" w:rsidP="00E70C16">
            <w:pPr>
              <w:pStyle w:val="TAL"/>
            </w:pPr>
          </w:p>
        </w:tc>
      </w:tr>
    </w:tbl>
    <w:p w14:paraId="16E3FD97" w14:textId="44DD5B73" w:rsidR="00C8675F" w:rsidRDefault="00C8675F" w:rsidP="00C8675F"/>
    <w:p w14:paraId="53A45972" w14:textId="3B9E866C" w:rsidR="00E45D6B" w:rsidRPr="003B2883" w:rsidRDefault="00B65039" w:rsidP="00E45D6B">
      <w:pPr>
        <w:pStyle w:val="Heading5"/>
      </w:pPr>
      <w:bookmarkStart w:id="338" w:name="_Toc20150430"/>
      <w:bookmarkStart w:id="339" w:name="_Toc25168677"/>
      <w:bookmarkStart w:id="340" w:name="_Toc27593096"/>
      <w:r>
        <w:t>6.1.6.3.14</w:t>
      </w:r>
      <w:r w:rsidR="00E45D6B" w:rsidRPr="003B2883">
        <w:tab/>
        <w:t xml:space="preserve">Enumeration: </w:t>
      </w:r>
      <w:r w:rsidR="00E45D6B">
        <w:t>LdrType</w:t>
      </w:r>
      <w:bookmarkEnd w:id="338"/>
      <w:bookmarkEnd w:id="339"/>
      <w:bookmarkEnd w:id="340"/>
    </w:p>
    <w:p w14:paraId="63084321" w14:textId="63359381" w:rsidR="00E45D6B" w:rsidRPr="003B2883" w:rsidRDefault="00E45D6B" w:rsidP="00E45D6B">
      <w:pPr>
        <w:pStyle w:val="TH"/>
      </w:pPr>
      <w:r w:rsidRPr="003B2883">
        <w:t>Table </w:t>
      </w:r>
      <w:r w:rsidR="00B65039">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45D6B" w:rsidRPr="003B2883" w14:paraId="56C3A5D4" w14:textId="77777777" w:rsidTr="00DA4DB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042539" w14:textId="77777777" w:rsidR="00E45D6B" w:rsidRPr="003B2883" w:rsidRDefault="00E45D6B" w:rsidP="00DA4DB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14EC8C" w14:textId="77777777" w:rsidR="00E45D6B" w:rsidRPr="003B2883" w:rsidRDefault="00E45D6B" w:rsidP="00DA4DB2">
            <w:pPr>
              <w:pStyle w:val="TAH"/>
            </w:pPr>
            <w:r w:rsidRPr="003B2883">
              <w:t>Description</w:t>
            </w:r>
          </w:p>
        </w:tc>
      </w:tr>
      <w:tr w:rsidR="00E45D6B" w:rsidRPr="003B2883" w14:paraId="08EAAA2C"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D904E" w14:textId="5E96B5DF" w:rsidR="00E45D6B" w:rsidRDefault="00792552" w:rsidP="00DA4DB2">
            <w:pPr>
              <w:pStyle w:val="TAL"/>
            </w:pPr>
            <w:r>
              <w:t>"</w:t>
            </w:r>
            <w:r w:rsidR="00E45D6B">
              <w:t>UE_AVAILABLE</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D574" w14:textId="77777777" w:rsidR="00E45D6B" w:rsidRDefault="00E45D6B" w:rsidP="00DA4DB2">
            <w:pPr>
              <w:pStyle w:val="TAL"/>
            </w:pPr>
            <w:r>
              <w:t>UE available event</w:t>
            </w:r>
          </w:p>
        </w:tc>
      </w:tr>
      <w:tr w:rsidR="00E45D6B" w:rsidRPr="003B2883" w14:paraId="38BE8831"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F0418" w14:textId="6D95FC05" w:rsidR="00E45D6B" w:rsidRPr="003B2883" w:rsidRDefault="00792552" w:rsidP="00DA4DB2">
            <w:pPr>
              <w:pStyle w:val="TAL"/>
            </w:pPr>
            <w:r>
              <w:t>"</w:t>
            </w:r>
            <w:r w:rsidR="00E45D6B">
              <w:t>PERIODIC</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9CE9B4" w14:textId="77777777" w:rsidR="00E45D6B" w:rsidRPr="003B2883" w:rsidRDefault="00E45D6B" w:rsidP="00DA4DB2">
            <w:pPr>
              <w:pStyle w:val="TAL"/>
            </w:pPr>
            <w:r>
              <w:t>Periodic event</w:t>
            </w:r>
          </w:p>
        </w:tc>
      </w:tr>
      <w:tr w:rsidR="00E45D6B" w:rsidRPr="003B2883" w14:paraId="5AF367F1"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B8590" w14:textId="3E8CE4EA" w:rsidR="00E45D6B" w:rsidRPr="003B2883" w:rsidRDefault="00792552" w:rsidP="00DA4DB2">
            <w:pPr>
              <w:pStyle w:val="TAL"/>
            </w:pPr>
            <w:r>
              <w:t>"</w:t>
            </w:r>
            <w:r w:rsidR="00E45D6B">
              <w:t>ENTERING_INTO_AREA</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F9CE9" w14:textId="77777777" w:rsidR="00E45D6B" w:rsidRPr="003B2883" w:rsidRDefault="00E45D6B" w:rsidP="00DA4DB2">
            <w:pPr>
              <w:pStyle w:val="TAL"/>
            </w:pPr>
            <w:r>
              <w:t>Entering area event</w:t>
            </w:r>
          </w:p>
        </w:tc>
      </w:tr>
      <w:tr w:rsidR="00E45D6B" w:rsidRPr="003B2883" w14:paraId="7A3EA52F"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770F7" w14:textId="561BF2CE" w:rsidR="00E45D6B" w:rsidRPr="003B2883" w:rsidRDefault="00792552" w:rsidP="00DA4DB2">
            <w:pPr>
              <w:pStyle w:val="TAL"/>
            </w:pPr>
            <w:r>
              <w:t>"</w:t>
            </w:r>
            <w:r w:rsidR="00E45D6B">
              <w:t>LEAVING_FROM_AREA</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E57ECF" w14:textId="77777777" w:rsidR="00E45D6B" w:rsidRPr="003B2883" w:rsidRDefault="00E45D6B" w:rsidP="00DA4DB2">
            <w:pPr>
              <w:pStyle w:val="TAL"/>
            </w:pPr>
            <w:r>
              <w:t>Leaving area event</w:t>
            </w:r>
          </w:p>
        </w:tc>
      </w:tr>
      <w:tr w:rsidR="00E45D6B" w:rsidRPr="003B2883" w14:paraId="302CE534"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4020C" w14:textId="428EFD0C" w:rsidR="00E45D6B" w:rsidRPr="003B2883" w:rsidRDefault="00792552" w:rsidP="00DA4DB2">
            <w:pPr>
              <w:pStyle w:val="TAL"/>
            </w:pPr>
            <w:r>
              <w:t>"</w:t>
            </w:r>
            <w:r w:rsidR="00E45D6B">
              <w:t>BEING_INSIDE_AREA</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F5782" w14:textId="77777777" w:rsidR="00E45D6B" w:rsidRPr="003B2883" w:rsidRDefault="00E45D6B" w:rsidP="00DA4DB2">
            <w:pPr>
              <w:pStyle w:val="TAL"/>
            </w:pPr>
            <w:r>
              <w:t>Being inside area event</w:t>
            </w:r>
          </w:p>
        </w:tc>
      </w:tr>
      <w:tr w:rsidR="00E45D6B" w:rsidRPr="003B2883" w14:paraId="2E64C688"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1C09A" w14:textId="30A599E2" w:rsidR="00E45D6B" w:rsidRPr="003B2883" w:rsidRDefault="00792552" w:rsidP="00DA4DB2">
            <w:pPr>
              <w:pStyle w:val="TAL"/>
            </w:pPr>
            <w:r>
              <w:t>"</w:t>
            </w:r>
            <w:r w:rsidR="00E45D6B">
              <w:t>MOTION</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269D13" w14:textId="77777777" w:rsidR="00E45D6B" w:rsidRPr="003B2883" w:rsidRDefault="00E45D6B" w:rsidP="00DA4DB2">
            <w:pPr>
              <w:pStyle w:val="TAL"/>
            </w:pPr>
            <w:r>
              <w:t>Motion event</w:t>
            </w:r>
          </w:p>
        </w:tc>
      </w:tr>
    </w:tbl>
    <w:p w14:paraId="6B212712" w14:textId="77777777" w:rsidR="00E45D6B" w:rsidRDefault="00E45D6B" w:rsidP="001E314C"/>
    <w:p w14:paraId="71E4CB4E" w14:textId="62C9A73B" w:rsidR="00E45D6B" w:rsidRDefault="00B65039" w:rsidP="00E45D6B">
      <w:pPr>
        <w:pStyle w:val="Heading5"/>
      </w:pPr>
      <w:bookmarkStart w:id="341" w:name="_Toc20150431"/>
      <w:bookmarkStart w:id="342" w:name="_Toc25168678"/>
      <w:bookmarkStart w:id="343" w:name="_Toc27593097"/>
      <w:r>
        <w:t>6.1.6.3.15</w:t>
      </w:r>
      <w:r w:rsidR="00E45D6B" w:rsidRPr="00BC662F">
        <w:tab/>
        <w:t>Enumeration</w:t>
      </w:r>
      <w:r w:rsidR="00E45D6B">
        <w:t>: ReportingAreaType</w:t>
      </w:r>
      <w:bookmarkEnd w:id="341"/>
      <w:bookmarkEnd w:id="342"/>
      <w:bookmarkEnd w:id="343"/>
    </w:p>
    <w:p w14:paraId="71587395" w14:textId="77777777" w:rsidR="00E45D6B" w:rsidRPr="00384E92" w:rsidRDefault="00E45D6B" w:rsidP="00E45D6B">
      <w:r w:rsidRPr="00384E92">
        <w:t xml:space="preserve">The enumeration </w:t>
      </w:r>
      <w:r>
        <w:t>ReportingAreaType indicates the type of a reporting area</w:t>
      </w:r>
      <w:r w:rsidRPr="00384E92">
        <w:t>.</w:t>
      </w:r>
    </w:p>
    <w:p w14:paraId="69570BE5" w14:textId="3AFCF70B" w:rsidR="00E45D6B" w:rsidRDefault="00E45D6B" w:rsidP="00E45D6B">
      <w:pPr>
        <w:pStyle w:val="TH"/>
      </w:pPr>
      <w:r>
        <w:lastRenderedPageBreak/>
        <w:t>Table </w:t>
      </w:r>
      <w:r w:rsidR="00B65039">
        <w:t>6.1.6.3.15</w:t>
      </w:r>
      <w:r>
        <w:t>-1: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45D6B" w:rsidRPr="00387BE7" w14:paraId="3C280C62" w14:textId="77777777" w:rsidTr="00DA4DB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703844" w14:textId="77777777" w:rsidR="00E45D6B" w:rsidRDefault="00E45D6B" w:rsidP="00DA4DB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2B6E02" w14:textId="77777777" w:rsidR="00E45D6B" w:rsidRDefault="00E45D6B" w:rsidP="00DA4DB2">
            <w:pPr>
              <w:pStyle w:val="TAH"/>
            </w:pPr>
            <w:r>
              <w:t>Description</w:t>
            </w:r>
          </w:p>
        </w:tc>
      </w:tr>
      <w:tr w:rsidR="00E45D6B" w:rsidRPr="0015708C" w14:paraId="686666A2"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D448" w14:textId="77777777" w:rsidR="00E45D6B" w:rsidRDefault="00E45D6B" w:rsidP="00DA4DB2">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FAF57" w14:textId="77777777" w:rsidR="00E45D6B" w:rsidRDefault="00E45D6B" w:rsidP="00DA4DB2">
            <w:pPr>
              <w:pStyle w:val="TAL"/>
            </w:pPr>
          </w:p>
        </w:tc>
      </w:tr>
      <w:tr w:rsidR="00E45D6B" w:rsidRPr="0015708C" w14:paraId="2CC6810B"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C4060" w14:textId="77777777" w:rsidR="00E45D6B" w:rsidRDefault="00E45D6B" w:rsidP="00DA4DB2">
            <w:pPr>
              <w:pStyle w:val="TAL"/>
            </w:pPr>
            <w:r>
              <w:t xml:space="preserve">" </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E6F74" w14:textId="77777777" w:rsidR="00E45D6B" w:rsidRDefault="00E45D6B" w:rsidP="00DA4DB2">
            <w:pPr>
              <w:pStyle w:val="TAL"/>
            </w:pPr>
          </w:p>
        </w:tc>
      </w:tr>
      <w:tr w:rsidR="00E45D6B" w:rsidRPr="0015708C" w14:paraId="0D30D8CB"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15CE9" w14:textId="77777777" w:rsidR="00E45D6B" w:rsidRDefault="00E45D6B" w:rsidP="00DA4DB2">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662F4A" w14:textId="77777777" w:rsidR="00E45D6B" w:rsidRDefault="00E45D6B" w:rsidP="00DA4DB2">
            <w:pPr>
              <w:pStyle w:val="TAL"/>
            </w:pPr>
          </w:p>
        </w:tc>
      </w:tr>
      <w:tr w:rsidR="00E45D6B" w:rsidRPr="0015708C" w14:paraId="3EB65207"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98BFC" w14:textId="77777777" w:rsidR="00E45D6B" w:rsidRDefault="00E45D6B" w:rsidP="00DA4DB2">
            <w:pPr>
              <w:pStyle w:val="TAL"/>
            </w:pPr>
            <w:r>
              <w:t>" 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7C0AC6" w14:textId="77777777" w:rsidR="00E45D6B" w:rsidRDefault="00E45D6B" w:rsidP="00DA4DB2">
            <w:pPr>
              <w:pStyle w:val="TAL"/>
            </w:pPr>
          </w:p>
        </w:tc>
      </w:tr>
    </w:tbl>
    <w:p w14:paraId="7375B95F" w14:textId="77777777" w:rsidR="00E45D6B" w:rsidRPr="00387BE7" w:rsidRDefault="00E45D6B" w:rsidP="00E45D6B"/>
    <w:p w14:paraId="065561C2" w14:textId="6714D807" w:rsidR="00E45D6B" w:rsidRDefault="00B65039" w:rsidP="00E45D6B">
      <w:pPr>
        <w:pStyle w:val="Heading5"/>
      </w:pPr>
      <w:bookmarkStart w:id="344" w:name="_Toc20150432"/>
      <w:bookmarkStart w:id="345" w:name="_Toc25168679"/>
      <w:bookmarkStart w:id="346" w:name="_Toc27593098"/>
      <w:r>
        <w:t>6.1.6.3.16</w:t>
      </w:r>
      <w:r w:rsidR="00E45D6B" w:rsidRPr="00BC662F">
        <w:tab/>
        <w:t>Enumeration</w:t>
      </w:r>
      <w:r w:rsidR="00E45D6B">
        <w:t>: OccurrenceInfo</w:t>
      </w:r>
      <w:bookmarkEnd w:id="344"/>
      <w:bookmarkEnd w:id="345"/>
      <w:bookmarkEnd w:id="346"/>
    </w:p>
    <w:p w14:paraId="149406DA" w14:textId="77777777" w:rsidR="00E45D6B" w:rsidRPr="00384E92" w:rsidRDefault="00E45D6B" w:rsidP="00E45D6B">
      <w:r w:rsidRPr="00384E92">
        <w:t xml:space="preserve">The enumeration </w:t>
      </w:r>
      <w:r>
        <w:t>OccurrenceInfo indicates whether event reporting is one time</w:t>
      </w:r>
      <w:r w:rsidRPr="00384E92">
        <w:t>.</w:t>
      </w:r>
    </w:p>
    <w:p w14:paraId="0DD79597" w14:textId="6F037590" w:rsidR="00E45D6B" w:rsidRDefault="00E45D6B" w:rsidP="00E45D6B">
      <w:pPr>
        <w:pStyle w:val="TH"/>
      </w:pPr>
      <w:r>
        <w:t>Table </w:t>
      </w:r>
      <w:r w:rsidR="00B65039">
        <w:t>6.1.6.3.16</w:t>
      </w:r>
      <w:r>
        <w:t>-1: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45D6B" w:rsidRPr="00387BE7" w14:paraId="0B86A318" w14:textId="77777777" w:rsidTr="00DA4DB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9284C5" w14:textId="77777777" w:rsidR="00E45D6B" w:rsidRDefault="00E45D6B" w:rsidP="00DA4DB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FC34E8" w14:textId="77777777" w:rsidR="00E45D6B" w:rsidRDefault="00E45D6B" w:rsidP="00DA4DB2">
            <w:pPr>
              <w:pStyle w:val="TAH"/>
            </w:pPr>
            <w:r>
              <w:t>Description</w:t>
            </w:r>
          </w:p>
        </w:tc>
      </w:tr>
      <w:tr w:rsidR="00E45D6B" w:rsidRPr="0015708C" w14:paraId="042CD76D"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B7808" w14:textId="77777777" w:rsidR="00E45D6B" w:rsidRDefault="00E45D6B" w:rsidP="00DA4DB2">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89A1A" w14:textId="77777777" w:rsidR="00E45D6B" w:rsidRDefault="00E45D6B" w:rsidP="00DA4DB2">
            <w:pPr>
              <w:pStyle w:val="TAL"/>
            </w:pPr>
          </w:p>
        </w:tc>
      </w:tr>
      <w:tr w:rsidR="00E45D6B" w:rsidRPr="0015708C" w14:paraId="6F74313B"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12D5D" w14:textId="77777777" w:rsidR="00E45D6B" w:rsidRDefault="00E45D6B" w:rsidP="00DA4DB2">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62E8A" w14:textId="77777777" w:rsidR="00E45D6B" w:rsidRDefault="00E45D6B" w:rsidP="00DA4DB2">
            <w:pPr>
              <w:pStyle w:val="TAL"/>
            </w:pPr>
          </w:p>
        </w:tc>
      </w:tr>
    </w:tbl>
    <w:p w14:paraId="5791A11D" w14:textId="77777777" w:rsidR="00E45D6B" w:rsidRPr="00387BE7" w:rsidRDefault="00E45D6B" w:rsidP="00E45D6B"/>
    <w:p w14:paraId="08DEB8F8" w14:textId="47BAAF9B" w:rsidR="00E45D6B" w:rsidRDefault="00B65039" w:rsidP="00E45D6B">
      <w:pPr>
        <w:pStyle w:val="Heading5"/>
      </w:pPr>
      <w:bookmarkStart w:id="347" w:name="_Toc20150433"/>
      <w:bookmarkStart w:id="348" w:name="_Toc25168680"/>
      <w:bookmarkStart w:id="349" w:name="_Toc27593099"/>
      <w:r>
        <w:t>6.1.6.3.17</w:t>
      </w:r>
      <w:r w:rsidR="00E45D6B" w:rsidRPr="00BC662F">
        <w:tab/>
        <w:t>Enumeration</w:t>
      </w:r>
      <w:r w:rsidR="00E45D6B">
        <w:t>: ReportingAccessType</w:t>
      </w:r>
      <w:bookmarkEnd w:id="347"/>
      <w:bookmarkEnd w:id="348"/>
      <w:bookmarkEnd w:id="349"/>
    </w:p>
    <w:p w14:paraId="636AB6FE" w14:textId="77777777" w:rsidR="00E45D6B" w:rsidRPr="00384E92" w:rsidRDefault="00E45D6B" w:rsidP="00E45D6B">
      <w:r w:rsidRPr="00384E92">
        <w:t>The enumeration</w:t>
      </w:r>
      <w:r>
        <w:t xml:space="preserve"> ReportingAccessType indicates an allowed access type for event reporting</w:t>
      </w:r>
      <w:r w:rsidRPr="00384E92">
        <w:t>.</w:t>
      </w:r>
    </w:p>
    <w:p w14:paraId="0FFB1142" w14:textId="0A1FA8D2" w:rsidR="00E45D6B" w:rsidRDefault="00E45D6B" w:rsidP="00E45D6B">
      <w:pPr>
        <w:pStyle w:val="TH"/>
      </w:pPr>
      <w:r>
        <w:t>Table </w:t>
      </w:r>
      <w:r w:rsidR="00B65039">
        <w:t>6.1.6.3.17</w:t>
      </w:r>
      <w:r>
        <w:t>-1: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45D6B" w:rsidRPr="00387BE7" w14:paraId="62B044E7" w14:textId="77777777" w:rsidTr="00DA4DB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D1C26E" w14:textId="77777777" w:rsidR="00E45D6B" w:rsidRDefault="00E45D6B" w:rsidP="00DA4DB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1CCB4D" w14:textId="77777777" w:rsidR="00E45D6B" w:rsidRDefault="00E45D6B" w:rsidP="00DA4DB2">
            <w:pPr>
              <w:pStyle w:val="TAH"/>
            </w:pPr>
            <w:r>
              <w:t>Description</w:t>
            </w:r>
          </w:p>
        </w:tc>
      </w:tr>
      <w:tr w:rsidR="00E45D6B" w:rsidRPr="0015708C" w14:paraId="2CE2F5EC"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03C65" w14:textId="77777777" w:rsidR="00E45D6B" w:rsidRDefault="00E45D6B" w:rsidP="00DA4DB2">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9A670" w14:textId="77777777" w:rsidR="00E45D6B" w:rsidRDefault="00E45D6B" w:rsidP="00DA4DB2">
            <w:pPr>
              <w:pStyle w:val="TAL"/>
            </w:pPr>
          </w:p>
        </w:tc>
      </w:tr>
      <w:tr w:rsidR="00E45D6B" w:rsidRPr="0015708C" w14:paraId="0340F4D7"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13368" w14:textId="77777777" w:rsidR="00E45D6B" w:rsidRDefault="00E45D6B" w:rsidP="00DA4DB2">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DDA00" w14:textId="77777777" w:rsidR="00E45D6B" w:rsidRDefault="00E45D6B" w:rsidP="00DA4DB2">
            <w:pPr>
              <w:pStyle w:val="TAL"/>
            </w:pPr>
          </w:p>
        </w:tc>
      </w:tr>
      <w:tr w:rsidR="00E45D6B" w:rsidRPr="0015708C" w14:paraId="196357A1" w14:textId="77777777" w:rsidTr="00DA4DB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FD907A" w14:textId="046A8C72" w:rsidR="00E45D6B" w:rsidRDefault="00792552" w:rsidP="00DA4DB2">
            <w:pPr>
              <w:pStyle w:val="TAL"/>
            </w:pPr>
            <w:r>
              <w:t>"</w:t>
            </w:r>
            <w:r w:rsidR="00E45D6B">
              <w:t>NON_3GPP_CONNECTED_TO_5GC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9C9741" w14:textId="77777777" w:rsidR="00E45D6B" w:rsidRDefault="00E45D6B" w:rsidP="00DA4DB2">
            <w:pPr>
              <w:pStyle w:val="TAL"/>
            </w:pPr>
          </w:p>
        </w:tc>
      </w:tr>
    </w:tbl>
    <w:p w14:paraId="13258C1D" w14:textId="77777777" w:rsidR="00E45D6B" w:rsidRDefault="00E45D6B" w:rsidP="001E314C"/>
    <w:p w14:paraId="227CF919" w14:textId="3D7A4538" w:rsidR="00E45D6B" w:rsidRPr="003B2883" w:rsidRDefault="00B65039" w:rsidP="00E45D6B">
      <w:pPr>
        <w:pStyle w:val="Heading5"/>
      </w:pPr>
      <w:bookmarkStart w:id="350" w:name="_Toc20150434"/>
      <w:bookmarkStart w:id="351" w:name="_Toc25168681"/>
      <w:bookmarkStart w:id="352" w:name="_Toc27593100"/>
      <w:r>
        <w:t>6.1.6.3.18</w:t>
      </w:r>
      <w:r w:rsidR="00E45D6B" w:rsidRPr="003B2883">
        <w:tab/>
        <w:t xml:space="preserve">Enumeration: </w:t>
      </w:r>
      <w:r w:rsidR="00E45D6B">
        <w:t>Event</w:t>
      </w:r>
      <w:r w:rsidR="00E45D6B" w:rsidRPr="003B2883">
        <w:t>Class</w:t>
      </w:r>
      <w:bookmarkEnd w:id="350"/>
      <w:bookmarkEnd w:id="351"/>
      <w:bookmarkEnd w:id="352"/>
    </w:p>
    <w:p w14:paraId="2F6CEF47" w14:textId="6832FDE0" w:rsidR="00E45D6B" w:rsidRPr="003B2883" w:rsidRDefault="00E45D6B" w:rsidP="00E45D6B">
      <w:pPr>
        <w:pStyle w:val="TH"/>
      </w:pPr>
      <w:r w:rsidRPr="003B2883">
        <w:t>Table </w:t>
      </w:r>
      <w:r w:rsidR="00B65039">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45D6B" w:rsidRPr="003B2883" w14:paraId="3AC6BE48" w14:textId="77777777" w:rsidTr="00DA4DB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243D4E" w14:textId="77777777" w:rsidR="00E45D6B" w:rsidRPr="003B2883" w:rsidRDefault="00E45D6B" w:rsidP="00DA4DB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5089E3" w14:textId="77777777" w:rsidR="00E45D6B" w:rsidRPr="003B2883" w:rsidRDefault="00E45D6B" w:rsidP="00DA4DB2">
            <w:pPr>
              <w:pStyle w:val="TAH"/>
            </w:pPr>
            <w:r w:rsidRPr="003B2883">
              <w:t>Description</w:t>
            </w:r>
          </w:p>
        </w:tc>
      </w:tr>
      <w:tr w:rsidR="00E45D6B" w:rsidRPr="003B2883" w14:paraId="78536E8A" w14:textId="77777777" w:rsidTr="00DA4DB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E95E9" w14:textId="77777777" w:rsidR="00E45D6B" w:rsidRPr="003B2883" w:rsidRDefault="00E45D6B" w:rsidP="00DA4DB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A0FF9" w14:textId="1D96F4C8" w:rsidR="00E45D6B" w:rsidRPr="003B2883" w:rsidRDefault="00E45D6B" w:rsidP="00DA4DB2">
            <w:pPr>
              <w:pStyle w:val="TAL"/>
            </w:pPr>
            <w:r>
              <w:t>A supplementary services message containing an argument for an lcs-EventReport operation as defined in 3GPP</w:t>
            </w:r>
            <w:r w:rsidR="007B3BB0">
              <w:t> </w:t>
            </w:r>
            <w:r>
              <w:t>TS</w:t>
            </w:r>
            <w:r w:rsidR="007B3BB0">
              <w:t> </w:t>
            </w:r>
            <w:r>
              <w:t>24.080</w:t>
            </w:r>
            <w:r w:rsidR="007B3BB0">
              <w:t> </w:t>
            </w:r>
            <w:r>
              <w:t>[</w:t>
            </w:r>
            <w:r w:rsidR="008C69ED">
              <w:t>20</w:t>
            </w:r>
            <w:r>
              <w:t>].</w:t>
            </w:r>
          </w:p>
        </w:tc>
      </w:tr>
    </w:tbl>
    <w:p w14:paraId="33C48EFB" w14:textId="77777777" w:rsidR="00E45D6B" w:rsidRDefault="00E45D6B" w:rsidP="001E314C"/>
    <w:p w14:paraId="16AE0DED" w14:textId="560AD631" w:rsidR="00E45D6B" w:rsidRPr="003B2883" w:rsidRDefault="00B65039" w:rsidP="00E45D6B">
      <w:pPr>
        <w:pStyle w:val="Heading5"/>
      </w:pPr>
      <w:bookmarkStart w:id="353" w:name="_Toc20150435"/>
      <w:bookmarkStart w:id="354" w:name="_Toc25168682"/>
      <w:bookmarkStart w:id="355" w:name="_Toc27593101"/>
      <w:r>
        <w:t>6.1.6.3.19</w:t>
      </w:r>
      <w:r w:rsidR="00E45D6B" w:rsidRPr="003B2883">
        <w:tab/>
        <w:t xml:space="preserve">Enumeration: </w:t>
      </w:r>
      <w:r w:rsidR="00E45D6B">
        <w:t>ReportedEventType</w:t>
      </w:r>
      <w:bookmarkEnd w:id="353"/>
      <w:bookmarkEnd w:id="354"/>
      <w:bookmarkEnd w:id="355"/>
    </w:p>
    <w:p w14:paraId="2E58EF4D" w14:textId="1174C0EC" w:rsidR="00E45D6B" w:rsidRPr="003B2883" w:rsidRDefault="00E45D6B" w:rsidP="00E45D6B">
      <w:pPr>
        <w:pStyle w:val="TH"/>
      </w:pPr>
      <w:r w:rsidRPr="003B2883">
        <w:t>Table </w:t>
      </w:r>
      <w:r w:rsidR="00B65039">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4863"/>
      </w:tblGrid>
      <w:tr w:rsidR="00E45D6B" w:rsidRPr="003B2883" w14:paraId="2EF47307" w14:textId="77777777" w:rsidTr="00DA4DB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E12B46" w14:textId="77777777" w:rsidR="00E45D6B" w:rsidRPr="003B2883" w:rsidRDefault="00E45D6B" w:rsidP="00DA4DB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45EF26" w14:textId="77777777" w:rsidR="00E45D6B" w:rsidRPr="003B2883" w:rsidRDefault="00E45D6B" w:rsidP="00DA4DB2">
            <w:pPr>
              <w:pStyle w:val="TAH"/>
            </w:pPr>
            <w:r w:rsidRPr="003B2883">
              <w:t>Description</w:t>
            </w:r>
          </w:p>
        </w:tc>
      </w:tr>
      <w:tr w:rsidR="00E45D6B" w:rsidRPr="003B2883" w14:paraId="583E9E04"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D8E82" w14:textId="771340B8" w:rsidR="00E45D6B" w:rsidRPr="003B2883" w:rsidRDefault="00792552" w:rsidP="00DA4DB2">
            <w:pPr>
              <w:pStyle w:val="TAL"/>
            </w:pPr>
            <w:r>
              <w:t>"</w:t>
            </w:r>
            <w:r w:rsidR="00E45D6B">
              <w:t>PERIODIC_EVENT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10F8F" w14:textId="77777777" w:rsidR="00E45D6B" w:rsidRPr="003B2883" w:rsidRDefault="00E45D6B" w:rsidP="00DA4DB2">
            <w:pPr>
              <w:pStyle w:val="TAL"/>
            </w:pPr>
            <w:r>
              <w:t>Periodic reporting event</w:t>
            </w:r>
          </w:p>
        </w:tc>
      </w:tr>
      <w:tr w:rsidR="00E45D6B" w:rsidRPr="003B2883" w14:paraId="0B5A63C3"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0DAB6" w14:textId="724ECCDD" w:rsidR="00E45D6B" w:rsidRPr="003B2883" w:rsidRDefault="00792552" w:rsidP="00DA4DB2">
            <w:pPr>
              <w:pStyle w:val="TAL"/>
            </w:pPr>
            <w:r>
              <w:t>"</w:t>
            </w:r>
            <w:r w:rsidR="00E45D6B">
              <w:t>ENTERING_AREA_EVENT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138176" w14:textId="77777777" w:rsidR="00E45D6B" w:rsidRPr="003B2883" w:rsidRDefault="00E45D6B" w:rsidP="00DA4DB2">
            <w:pPr>
              <w:pStyle w:val="TAL"/>
            </w:pPr>
            <w:r>
              <w:t>Entering area reporting event</w:t>
            </w:r>
          </w:p>
        </w:tc>
      </w:tr>
      <w:tr w:rsidR="00E45D6B" w:rsidRPr="003B2883" w14:paraId="28D57ADD"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B1E5CA" w14:textId="719858B5" w:rsidR="00E45D6B" w:rsidRPr="003B2883" w:rsidRDefault="00792552" w:rsidP="00DA4DB2">
            <w:pPr>
              <w:pStyle w:val="TAL"/>
            </w:pPr>
            <w:r>
              <w:t>"</w:t>
            </w:r>
            <w:r w:rsidR="00E45D6B">
              <w:t>LEAVING_AREA_EVENT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947D5" w14:textId="77777777" w:rsidR="00E45D6B" w:rsidRPr="003B2883" w:rsidRDefault="00E45D6B" w:rsidP="00DA4DB2">
            <w:pPr>
              <w:pStyle w:val="TAL"/>
            </w:pPr>
            <w:r>
              <w:t>Leaving area reporting event</w:t>
            </w:r>
          </w:p>
        </w:tc>
      </w:tr>
      <w:tr w:rsidR="00E45D6B" w:rsidRPr="003B2883" w14:paraId="4D3782E8"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74AE0" w14:textId="3C282407" w:rsidR="00E45D6B" w:rsidRPr="003B2883" w:rsidRDefault="00792552" w:rsidP="00DA4DB2">
            <w:pPr>
              <w:pStyle w:val="TAL"/>
            </w:pPr>
            <w:r>
              <w:t>"</w:t>
            </w:r>
            <w:r w:rsidR="00E45D6B">
              <w:t>BEING_INSIDE_AREA_EVENT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603E00" w14:textId="77777777" w:rsidR="00E45D6B" w:rsidRPr="003B2883" w:rsidRDefault="00E45D6B" w:rsidP="00DA4DB2">
            <w:pPr>
              <w:pStyle w:val="TAL"/>
            </w:pPr>
            <w:r>
              <w:t>Being inside area reporting event</w:t>
            </w:r>
          </w:p>
        </w:tc>
      </w:tr>
      <w:tr w:rsidR="00E45D6B" w:rsidRPr="003B2883" w14:paraId="23201B96"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5D053" w14:textId="39F9CC8D" w:rsidR="00E45D6B" w:rsidRPr="003B2883" w:rsidRDefault="00792552" w:rsidP="00DA4DB2">
            <w:pPr>
              <w:pStyle w:val="TAL"/>
            </w:pPr>
            <w:r>
              <w:t>"</w:t>
            </w:r>
            <w:r w:rsidR="00E45D6B">
              <w:t>MOTION_EVENT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35FC63" w14:textId="77777777" w:rsidR="00E45D6B" w:rsidRPr="003B2883" w:rsidRDefault="00E45D6B" w:rsidP="00DA4DB2">
            <w:pPr>
              <w:pStyle w:val="TAL"/>
            </w:pPr>
            <w:r>
              <w:t>Motion reporting event</w:t>
            </w:r>
          </w:p>
        </w:tc>
      </w:tr>
      <w:tr w:rsidR="00E45D6B" w:rsidRPr="003B2883" w14:paraId="1D229F70"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F171F" w14:textId="22FCB9CD" w:rsidR="00E45D6B" w:rsidRPr="003B2883" w:rsidRDefault="00792552" w:rsidP="00DA4DB2">
            <w:pPr>
              <w:pStyle w:val="TAL"/>
            </w:pPr>
            <w:r>
              <w:t>"</w:t>
            </w:r>
            <w:r w:rsidR="00E45D6B">
              <w:t>MAXIMUM_INTERVAL_EXPIRATION_EVENT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6BAA2" w14:textId="77777777" w:rsidR="00E45D6B" w:rsidRPr="003B2883" w:rsidRDefault="00E45D6B" w:rsidP="00DA4DB2">
            <w:pPr>
              <w:pStyle w:val="TAL"/>
            </w:pPr>
            <w:r>
              <w:t>Expiration of maximum reporting interval event</w:t>
            </w:r>
          </w:p>
        </w:tc>
      </w:tr>
      <w:tr w:rsidR="00E45D6B" w:rsidRPr="003B2883" w14:paraId="47BB7CF2" w14:textId="77777777" w:rsidTr="00DA4DB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B4335" w14:textId="038FF147" w:rsidR="00E45D6B" w:rsidRPr="003B2883" w:rsidRDefault="00792552" w:rsidP="00DA4DB2">
            <w:pPr>
              <w:pStyle w:val="TAL"/>
            </w:pPr>
            <w:r>
              <w:t>"</w:t>
            </w:r>
            <w:r w:rsidR="00E45D6B">
              <w:t>LOCATION_CANCELLATION_EVENT</w:t>
            </w:r>
            <w:r>
              <w: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5E38F2" w14:textId="77777777" w:rsidR="00E45D6B" w:rsidRPr="003B2883" w:rsidRDefault="00E45D6B" w:rsidP="00DA4DB2">
            <w:pPr>
              <w:pStyle w:val="TAL"/>
            </w:pPr>
            <w:r>
              <w:t>Cancellation of location reporting event</w:t>
            </w:r>
          </w:p>
        </w:tc>
      </w:tr>
    </w:tbl>
    <w:p w14:paraId="7EB5325E" w14:textId="77777777" w:rsidR="00E45D6B" w:rsidRDefault="00E45D6B" w:rsidP="001E314C"/>
    <w:p w14:paraId="085A33EB" w14:textId="752B158F" w:rsidR="00E45D6B" w:rsidRPr="003B2883" w:rsidRDefault="00B65039" w:rsidP="00E45D6B">
      <w:pPr>
        <w:pStyle w:val="Heading5"/>
      </w:pPr>
      <w:bookmarkStart w:id="356" w:name="_Toc20150436"/>
      <w:bookmarkStart w:id="357" w:name="_Toc25168683"/>
      <w:bookmarkStart w:id="358" w:name="_Toc27593102"/>
      <w:r>
        <w:lastRenderedPageBreak/>
        <w:t>6.1.6.3.20</w:t>
      </w:r>
      <w:r w:rsidR="00E45D6B" w:rsidRPr="003B2883">
        <w:tab/>
        <w:t>Enumeration</w:t>
      </w:r>
      <w:r w:rsidR="00E45D6B">
        <w:t>: TerminationCause</w:t>
      </w:r>
      <w:bookmarkEnd w:id="356"/>
      <w:bookmarkEnd w:id="357"/>
      <w:bookmarkEnd w:id="358"/>
      <w:r w:rsidR="00E45D6B" w:rsidRPr="003B2883">
        <w:t xml:space="preserve"> </w:t>
      </w:r>
    </w:p>
    <w:p w14:paraId="078663EA" w14:textId="20368CDE" w:rsidR="00E45D6B" w:rsidRPr="003B2883" w:rsidRDefault="00E45D6B" w:rsidP="00E45D6B">
      <w:pPr>
        <w:pStyle w:val="TH"/>
      </w:pPr>
      <w:r w:rsidRPr="003B2883">
        <w:t>Table </w:t>
      </w:r>
      <w:r w:rsidR="00B65039">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45D6B" w:rsidRPr="003B2883" w14:paraId="2127B720" w14:textId="77777777" w:rsidTr="00DA4DB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B3BB8F" w14:textId="77777777" w:rsidR="00E45D6B" w:rsidRPr="003B2883" w:rsidRDefault="00E45D6B" w:rsidP="00DA4DB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2F3598" w14:textId="77777777" w:rsidR="00E45D6B" w:rsidRPr="003B2883" w:rsidRDefault="00E45D6B" w:rsidP="00DA4DB2">
            <w:pPr>
              <w:pStyle w:val="TAH"/>
            </w:pPr>
            <w:r w:rsidRPr="003B2883">
              <w:t>Description</w:t>
            </w:r>
          </w:p>
        </w:tc>
      </w:tr>
      <w:tr w:rsidR="00E45D6B" w:rsidRPr="003B2883" w14:paraId="491DD9B5" w14:textId="77777777" w:rsidTr="00DA4DB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9153A" w14:textId="46C69B42" w:rsidR="00E45D6B" w:rsidRPr="003B2883" w:rsidRDefault="00792552" w:rsidP="00DA4DB2">
            <w:pPr>
              <w:pStyle w:val="TAL"/>
            </w:pPr>
            <w:r>
              <w:t>"</w:t>
            </w:r>
            <w:r w:rsidR="00E45D6B">
              <w:t>TERMINATION_BY_UE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01A4C" w14:textId="77777777" w:rsidR="00E45D6B" w:rsidRPr="003B2883" w:rsidRDefault="00E45D6B" w:rsidP="00DA4DB2">
            <w:pPr>
              <w:pStyle w:val="TAL"/>
            </w:pPr>
          </w:p>
        </w:tc>
      </w:tr>
      <w:tr w:rsidR="00E45D6B" w:rsidRPr="003B2883" w14:paraId="27039D19" w14:textId="77777777" w:rsidTr="00DA4DB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5D796" w14:textId="2BCFA919" w:rsidR="00E45D6B" w:rsidRPr="003B2883" w:rsidRDefault="00792552" w:rsidP="00DA4DB2">
            <w:pPr>
              <w:pStyle w:val="TAL"/>
            </w:pPr>
            <w:r>
              <w:t>"</w:t>
            </w:r>
            <w:r w:rsidR="00E45D6B">
              <w:t>TERMINATION_BY_NETWORK</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5F5F" w14:textId="77777777" w:rsidR="00E45D6B" w:rsidRPr="003B2883" w:rsidRDefault="00E45D6B" w:rsidP="00DA4DB2">
            <w:pPr>
              <w:pStyle w:val="TAL"/>
            </w:pPr>
          </w:p>
        </w:tc>
      </w:tr>
      <w:tr w:rsidR="00E45D6B" w:rsidRPr="003B2883" w14:paraId="2B23347F" w14:textId="77777777" w:rsidTr="00DA4DB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E9CE6" w14:textId="2F8D46F7" w:rsidR="00E45D6B" w:rsidRPr="003B2883" w:rsidRDefault="00792552" w:rsidP="00DA4DB2">
            <w:pPr>
              <w:pStyle w:val="TAL"/>
            </w:pPr>
            <w:r>
              <w:t>"</w:t>
            </w:r>
            <w:r w:rsidR="00E45D6B">
              <w:t>NORMAL_TERMINATION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61512" w14:textId="77777777" w:rsidR="00E45D6B" w:rsidRPr="003B2883" w:rsidRDefault="00E45D6B" w:rsidP="00DA4DB2">
            <w:pPr>
              <w:pStyle w:val="TAL"/>
            </w:pPr>
          </w:p>
        </w:tc>
      </w:tr>
    </w:tbl>
    <w:p w14:paraId="7B0A2955" w14:textId="27A20406" w:rsidR="00E45D6B" w:rsidRDefault="00E45D6B" w:rsidP="00C8675F"/>
    <w:p w14:paraId="7C8004F0" w14:textId="2864484D" w:rsidR="005E05E7" w:rsidRDefault="005E05E7" w:rsidP="005E05E7">
      <w:pPr>
        <w:pStyle w:val="Heading5"/>
        <w:rPr>
          <w:rFonts w:eastAsiaTheme="minorEastAsia"/>
        </w:rPr>
      </w:pPr>
      <w:bookmarkStart w:id="359" w:name="_Toc25168684"/>
      <w:bookmarkStart w:id="360" w:name="_Toc27593103"/>
      <w:r>
        <w:rPr>
          <w:rFonts w:eastAsiaTheme="minorEastAsia"/>
        </w:rPr>
        <w:t>6.1.6.3.21</w:t>
      </w:r>
      <w:r>
        <w:rPr>
          <w:rFonts w:eastAsiaTheme="minorEastAsia"/>
        </w:rPr>
        <w:tab/>
        <w:t xml:space="preserve">Enumeration: </w:t>
      </w:r>
      <w:r>
        <w:rPr>
          <w:rFonts w:eastAsiaTheme="minorEastAsia"/>
          <w:lang w:eastAsia="zh-CN"/>
        </w:rPr>
        <w:t>LcsQosClass</w:t>
      </w:r>
      <w:bookmarkEnd w:id="359"/>
      <w:bookmarkEnd w:id="360"/>
    </w:p>
    <w:p w14:paraId="564A598E" w14:textId="2A2EE90B" w:rsidR="005E05E7" w:rsidRDefault="005E05E7" w:rsidP="005E05E7">
      <w:pPr>
        <w:pStyle w:val="TH"/>
        <w:rPr>
          <w:rFonts w:eastAsiaTheme="minorEastAsia"/>
        </w:rPr>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422"/>
        <w:gridCol w:w="5526"/>
      </w:tblGrid>
      <w:tr w:rsidR="005E05E7" w14:paraId="3A474E30" w14:textId="77777777" w:rsidTr="005E05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5A8BDA" w14:textId="77777777" w:rsidR="005E05E7" w:rsidRDefault="005E05E7">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B42049" w14:textId="77777777" w:rsidR="005E05E7" w:rsidRDefault="005E05E7">
            <w:pPr>
              <w:pStyle w:val="TAH"/>
            </w:pPr>
            <w:r>
              <w:t>Description</w:t>
            </w:r>
          </w:p>
        </w:tc>
      </w:tr>
      <w:tr w:rsidR="005E05E7" w14:paraId="66686328" w14:textId="77777777" w:rsidTr="005E05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8F4DB8" w14:textId="77777777" w:rsidR="005E05E7" w:rsidRDefault="005E05E7">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57439" w14:textId="77777777" w:rsidR="005E05E7" w:rsidRDefault="005E05E7">
            <w:pPr>
              <w:pStyle w:val="TAL"/>
            </w:pPr>
            <w:r>
              <w:t>Best Effort Class</w:t>
            </w:r>
          </w:p>
        </w:tc>
      </w:tr>
      <w:tr w:rsidR="005E05E7" w14:paraId="3040BD5E" w14:textId="77777777" w:rsidTr="005E05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B0D511" w14:textId="77777777" w:rsidR="005E05E7" w:rsidRDefault="005E05E7">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AC2D2" w14:textId="77777777" w:rsidR="005E05E7" w:rsidRDefault="005E05E7">
            <w:pPr>
              <w:pStyle w:val="TAL"/>
            </w:pPr>
            <w:r>
              <w:t>Assured Class</w:t>
            </w:r>
          </w:p>
        </w:tc>
      </w:tr>
    </w:tbl>
    <w:p w14:paraId="0D81209E" w14:textId="77777777" w:rsidR="005E05E7" w:rsidRPr="00387BE7" w:rsidRDefault="005E05E7" w:rsidP="00C8675F"/>
    <w:p w14:paraId="43845948" w14:textId="77777777" w:rsidR="00822C4D" w:rsidRDefault="00822C4D" w:rsidP="00822C4D">
      <w:pPr>
        <w:pStyle w:val="Heading3"/>
      </w:pPr>
      <w:bookmarkStart w:id="361" w:name="_Toc20150437"/>
      <w:bookmarkStart w:id="362" w:name="_Toc25168685"/>
      <w:bookmarkStart w:id="363" w:name="_Toc27593104"/>
      <w:r>
        <w:t>6.1.7</w:t>
      </w:r>
      <w:r>
        <w:tab/>
        <w:t>Error Handling</w:t>
      </w:r>
      <w:bookmarkEnd w:id="361"/>
      <w:bookmarkEnd w:id="362"/>
      <w:bookmarkEnd w:id="363"/>
    </w:p>
    <w:p w14:paraId="4761E750" w14:textId="77777777" w:rsidR="00592897" w:rsidRDefault="00592897" w:rsidP="00592897">
      <w:pPr>
        <w:pStyle w:val="Heading4"/>
      </w:pPr>
      <w:bookmarkStart w:id="364" w:name="_Toc20150438"/>
      <w:bookmarkStart w:id="365" w:name="_Toc25168686"/>
      <w:bookmarkStart w:id="366" w:name="_Toc27593105"/>
      <w:r>
        <w:t>6.1.7.1</w:t>
      </w:r>
      <w:r>
        <w:tab/>
        <w:t>General</w:t>
      </w:r>
      <w:bookmarkEnd w:id="364"/>
      <w:bookmarkEnd w:id="365"/>
      <w:bookmarkEnd w:id="366"/>
    </w:p>
    <w:p w14:paraId="11F3BED5" w14:textId="4A2FEB56" w:rsidR="00592897" w:rsidRDefault="00592897" w:rsidP="00592897">
      <w:r>
        <w:t xml:space="preserve">HTTP error handling shall be supported as specified in </w:t>
      </w:r>
      <w:r w:rsidR="00416D1B">
        <w:t>clause</w:t>
      </w:r>
      <w:r>
        <w:t xml:space="preserve"> 5.2.4 </w:t>
      </w:r>
      <w:r w:rsidRPr="008C21B1">
        <w:t>of</w:t>
      </w:r>
      <w:r w:rsidR="00792552">
        <w:t xml:space="preserve"> 3GPP TS </w:t>
      </w:r>
      <w:r w:rsidR="00792552" w:rsidRPr="008C21B1">
        <w:t>29.500</w:t>
      </w:r>
      <w:r w:rsidR="00792552">
        <w:t> </w:t>
      </w:r>
      <w:r w:rsidR="00792552" w:rsidRPr="008C21B1">
        <w:t>[</w:t>
      </w:r>
      <w:r w:rsidRPr="008C21B1">
        <w:t>4]</w:t>
      </w:r>
      <w:r>
        <w:t>.</w:t>
      </w:r>
    </w:p>
    <w:p w14:paraId="4EECB1E4" w14:textId="77777777" w:rsidR="00592897" w:rsidRDefault="00592897" w:rsidP="00592897">
      <w:pPr>
        <w:pStyle w:val="Heading4"/>
      </w:pPr>
      <w:bookmarkStart w:id="367" w:name="_Toc20150439"/>
      <w:bookmarkStart w:id="368" w:name="_Toc25168687"/>
      <w:bookmarkStart w:id="369" w:name="_Toc27593106"/>
      <w:r>
        <w:t>6.1.7.2</w:t>
      </w:r>
      <w:r>
        <w:tab/>
        <w:t>Protocol Errors</w:t>
      </w:r>
      <w:bookmarkEnd w:id="367"/>
      <w:bookmarkEnd w:id="368"/>
      <w:bookmarkEnd w:id="369"/>
    </w:p>
    <w:p w14:paraId="697160BA" w14:textId="5AB18C24" w:rsidR="00592897" w:rsidRPr="00020058" w:rsidRDefault="00592897" w:rsidP="00592897">
      <w:r>
        <w:t xml:space="preserve">Protocol errors handling shall be supported as specified in </w:t>
      </w:r>
      <w:r w:rsidR="00416D1B">
        <w:t>clause</w:t>
      </w:r>
      <w:r>
        <w:t xml:space="preserve"> 5.2.7 of</w:t>
      </w:r>
      <w:r w:rsidR="00792552">
        <w:t xml:space="preserve"> 3GPP TS 29.500 [</w:t>
      </w:r>
      <w:r>
        <w:t>4].</w:t>
      </w:r>
    </w:p>
    <w:p w14:paraId="3D98A4CD" w14:textId="77777777" w:rsidR="00592897" w:rsidRDefault="00592897" w:rsidP="00592897">
      <w:pPr>
        <w:pStyle w:val="Heading4"/>
      </w:pPr>
      <w:bookmarkStart w:id="370" w:name="_Toc20150440"/>
      <w:bookmarkStart w:id="371" w:name="_Toc25168688"/>
      <w:bookmarkStart w:id="372" w:name="_Toc27593107"/>
      <w:r>
        <w:t>6.1.7.3</w:t>
      </w:r>
      <w:r>
        <w:tab/>
        <w:t>Application Errors</w:t>
      </w:r>
      <w:bookmarkEnd w:id="370"/>
      <w:bookmarkEnd w:id="371"/>
      <w:bookmarkEnd w:id="372"/>
    </w:p>
    <w:p w14:paraId="23F70F29" w14:textId="77777777" w:rsidR="00592897" w:rsidRDefault="00592897" w:rsidP="00592897">
      <w:r>
        <w:t>The application errors defined for the Nlmf_Location service are listed in Table 6.1.7.3-1.</w:t>
      </w:r>
    </w:p>
    <w:p w14:paraId="580D64B2" w14:textId="77777777" w:rsidR="00592897" w:rsidRDefault="00592897" w:rsidP="00592897">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592897" w:rsidRPr="00AC60A1" w14:paraId="203E6B21"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4DCE179" w14:textId="77777777" w:rsidR="00592897" w:rsidRDefault="00592897" w:rsidP="00E57ADA">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78C2AC81" w14:textId="77777777" w:rsidR="00592897" w:rsidRDefault="00592897" w:rsidP="00E57ADA">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F60D0FD" w14:textId="77777777" w:rsidR="00592897" w:rsidRDefault="00592897" w:rsidP="00E57ADA">
            <w:pPr>
              <w:pStyle w:val="TAH"/>
            </w:pPr>
            <w:r>
              <w:t>Description</w:t>
            </w:r>
          </w:p>
        </w:tc>
      </w:tr>
      <w:tr w:rsidR="00592897" w:rsidRPr="00AC60A1" w14:paraId="72EF699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15A09613" w14:textId="77777777" w:rsidR="00592897" w:rsidRDefault="00EF70D3" w:rsidP="00E57ADA">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4CAA1C83" w14:textId="77777777" w:rsidR="00592897" w:rsidRDefault="00EF70D3" w:rsidP="00E57ADA">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35149D9D" w14:textId="77777777" w:rsidR="00592897" w:rsidRDefault="00EF70D3" w:rsidP="00E57ADA">
            <w:pPr>
              <w:pStyle w:val="TAL"/>
            </w:pPr>
            <w:r>
              <w:t>The positioning procedure was denied.</w:t>
            </w:r>
          </w:p>
        </w:tc>
      </w:tr>
      <w:tr w:rsidR="00EF70D3" w:rsidRPr="00AC60A1" w14:paraId="376C5507"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65B20890" w14:textId="77777777" w:rsidR="00EF70D3" w:rsidRPr="0032412C" w:rsidRDefault="00EF70D3" w:rsidP="00E57ADA">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79FF6655" w14:textId="77777777" w:rsidR="00EF70D3" w:rsidRDefault="00EF70D3" w:rsidP="00E57ADA">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5605CBE8" w14:textId="77777777" w:rsidR="00EF70D3" w:rsidRDefault="00EF70D3" w:rsidP="00E57ADA">
            <w:pPr>
              <w:pStyle w:val="TAL"/>
            </w:pPr>
            <w:r>
              <w:t>The request is rejected due to unspecified reasons.</w:t>
            </w:r>
          </w:p>
        </w:tc>
      </w:tr>
      <w:tr w:rsidR="00DA4DB2" w:rsidRPr="00AC60A1" w14:paraId="622B21A9"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6AC15E82" w14:textId="0E981C7D" w:rsidR="00DA4DB2" w:rsidRDefault="00DA4DB2" w:rsidP="00DA4DB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753A075" w14:textId="7C89AB5E" w:rsidR="00DA4DB2" w:rsidRDefault="00DA4DB2" w:rsidP="00DA4DB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7E3F6C4F" w14:textId="48802BAF" w:rsidR="00DA4DB2" w:rsidRDefault="00DA4DB2" w:rsidP="00DA4DB2">
            <w:pPr>
              <w:pStyle w:val="TAL"/>
            </w:pPr>
            <w:r>
              <w:t>A request for periodic or triggered location is not supported by the UE.</w:t>
            </w:r>
          </w:p>
        </w:tc>
      </w:tr>
      <w:tr w:rsidR="00DA4DB2" w:rsidRPr="00AC60A1" w14:paraId="3AF1EB3D"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77300B15" w14:textId="7818C032" w:rsidR="00DA4DB2" w:rsidRDefault="00DA4DB2" w:rsidP="00DA4DB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9260956" w14:textId="68924662" w:rsidR="00DA4DB2" w:rsidRDefault="00DA4DB2" w:rsidP="00DA4DB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1340E084" w14:textId="4EA30022" w:rsidR="00DA4DB2" w:rsidRDefault="00DA4DB2" w:rsidP="00DA4DB2">
            <w:pPr>
              <w:pStyle w:val="TAL"/>
            </w:pPr>
            <w:r>
              <w:t>The location context was not found.</w:t>
            </w:r>
          </w:p>
        </w:tc>
      </w:tr>
      <w:tr w:rsidR="00DA4DB2" w:rsidRPr="00AC60A1" w14:paraId="3538B8A9"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433A5C5B" w14:textId="5E48ECB8" w:rsidR="00DA4DB2" w:rsidRDefault="00DA4DB2" w:rsidP="00DA4DB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30F5DE7C" w14:textId="2EAE3CEA" w:rsidR="00DA4DB2" w:rsidRDefault="00DA4DB2" w:rsidP="00DA4DB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63650333" w14:textId="6D63B053" w:rsidR="00DA4DB2" w:rsidRDefault="00DA4DB2" w:rsidP="00DA4DB2">
            <w:pPr>
              <w:pStyle w:val="TAL"/>
            </w:pPr>
            <w:r>
              <w:t>Transfer of a location context is not supported</w:t>
            </w:r>
          </w:p>
        </w:tc>
      </w:tr>
      <w:tr w:rsidR="00DA4DB2" w:rsidRPr="00AC60A1" w14:paraId="69346227"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2B9B476F" w14:textId="24705FC2" w:rsidR="00DA4DB2" w:rsidRDefault="00DA4DB2" w:rsidP="00DA4DB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7F103E18" w14:textId="061655D8" w:rsidR="00DA4DB2" w:rsidRDefault="00DA4DB2" w:rsidP="00DA4DB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D2B1794" w14:textId="21E7F412" w:rsidR="00DA4DB2" w:rsidRDefault="00DA4DB2" w:rsidP="00DA4DB2">
            <w:pPr>
              <w:pStyle w:val="TAL"/>
            </w:pPr>
            <w:r>
              <w:t>Insufficient resources for location context transfer</w:t>
            </w:r>
          </w:p>
        </w:tc>
      </w:tr>
      <w:tr w:rsidR="00DA4DB2" w:rsidRPr="00AC60A1" w14:paraId="1675E680"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1168A8B" w14:textId="5A8B1DA5" w:rsidR="00DA4DB2" w:rsidRDefault="00DA4DB2" w:rsidP="00DA4DB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68CDDDF8" w14:textId="25FD2B3E" w:rsidR="00DA4DB2" w:rsidRDefault="00DA4DB2" w:rsidP="00DA4DB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CC96D61" w14:textId="7C70BD5D" w:rsidR="00DA4DB2" w:rsidRDefault="00DA4DB2" w:rsidP="00DA4DB2">
            <w:pPr>
              <w:pStyle w:val="TAL"/>
            </w:pPr>
            <w:r>
              <w:t>The event report is unrecognized or cannot be parsed.</w:t>
            </w:r>
          </w:p>
        </w:tc>
      </w:tr>
      <w:tr w:rsidR="00DA4DB2" w:rsidRPr="00AC60A1" w14:paraId="48C8F228"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206CDE6" w14:textId="77777777" w:rsidR="00DA4DB2" w:rsidRDefault="00DA4DB2" w:rsidP="00DA4DB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6A15E105" w14:textId="77777777" w:rsidR="00DA4DB2" w:rsidRDefault="00DA4DB2" w:rsidP="00DA4DB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64666F4E" w14:textId="77777777" w:rsidR="00DA4DB2" w:rsidRDefault="00DA4DB2" w:rsidP="00DA4DB2">
            <w:pPr>
              <w:pStyle w:val="TAL"/>
            </w:pPr>
            <w:r>
              <w:t>The positioning procedure failed.</w:t>
            </w:r>
          </w:p>
        </w:tc>
      </w:tr>
      <w:tr w:rsidR="00DA4DB2" w:rsidRPr="00AC60A1" w14:paraId="11598AC2" w14:textId="77777777" w:rsidTr="00E57ADA">
        <w:trPr>
          <w:jc w:val="center"/>
        </w:trPr>
        <w:tc>
          <w:tcPr>
            <w:tcW w:w="1402" w:type="pct"/>
            <w:tcBorders>
              <w:top w:val="single" w:sz="4" w:space="0" w:color="auto"/>
              <w:left w:val="single" w:sz="4" w:space="0" w:color="auto"/>
              <w:bottom w:val="single" w:sz="4" w:space="0" w:color="auto"/>
              <w:right w:val="single" w:sz="4" w:space="0" w:color="auto"/>
            </w:tcBorders>
          </w:tcPr>
          <w:p w14:paraId="5FFEB4CE" w14:textId="77777777" w:rsidR="00DA4DB2" w:rsidRPr="0032412C" w:rsidRDefault="00DA4DB2" w:rsidP="00DA4DB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496B3F97" w14:textId="77777777" w:rsidR="00DA4DB2" w:rsidRDefault="00DA4DB2" w:rsidP="00DA4DB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32736E41" w14:textId="77777777" w:rsidR="00DA4DB2" w:rsidRDefault="00DA4DB2" w:rsidP="00DA4DB2">
            <w:pPr>
              <w:pStyle w:val="TAL"/>
            </w:pPr>
            <w:r>
              <w:t>The user could not be reached in order to perform positioning procedure.</w:t>
            </w:r>
          </w:p>
        </w:tc>
      </w:tr>
    </w:tbl>
    <w:p w14:paraId="332CF178" w14:textId="77777777" w:rsidR="00592897" w:rsidRPr="00887C73" w:rsidRDefault="00592897" w:rsidP="00592897">
      <w:pPr>
        <w:rPr>
          <w:noProof/>
          <w:lang w:val="en-US"/>
        </w:rPr>
      </w:pPr>
    </w:p>
    <w:p w14:paraId="5E385CE3" w14:textId="77777777" w:rsidR="00B2714E" w:rsidRDefault="00B2714E" w:rsidP="00B2714E">
      <w:pPr>
        <w:pStyle w:val="Heading3"/>
        <w:rPr>
          <w:lang w:val="en-US"/>
        </w:rPr>
      </w:pPr>
      <w:bookmarkStart w:id="373" w:name="_Toc20150441"/>
      <w:bookmarkStart w:id="374" w:name="_Toc25168689"/>
      <w:bookmarkStart w:id="375" w:name="_Toc27593108"/>
      <w:r>
        <w:rPr>
          <w:lang w:val="en-US"/>
        </w:rPr>
        <w:t>6.1.8</w:t>
      </w:r>
      <w:r>
        <w:rPr>
          <w:lang w:val="en-US"/>
        </w:rPr>
        <w:tab/>
        <w:t>Security</w:t>
      </w:r>
      <w:bookmarkEnd w:id="373"/>
      <w:bookmarkEnd w:id="374"/>
      <w:bookmarkEnd w:id="375"/>
    </w:p>
    <w:p w14:paraId="33505791" w14:textId="525BE89D" w:rsidR="00B2714E" w:rsidRDefault="00B2714E" w:rsidP="00B2714E">
      <w:pPr>
        <w:rPr>
          <w:lang w:val="en-US"/>
        </w:rPr>
      </w:pPr>
      <w:r>
        <w:rPr>
          <w:lang w:val="en-US"/>
        </w:rPr>
        <w:t>As indicated in</w:t>
      </w:r>
      <w:r w:rsidR="00792552">
        <w:rPr>
          <w:lang w:val="en-US"/>
        </w:rPr>
        <w:t xml:space="preserve"> 3GPP TS 33.501 [</w:t>
      </w:r>
      <w:r>
        <w:rPr>
          <w:lang w:val="en-US"/>
        </w:rPr>
        <w:t xml:space="preserve">9], the access to the Nlmf_Location API </w:t>
      </w:r>
      <w:r w:rsidR="004905D0">
        <w:rPr>
          <w:lang w:val="en-US"/>
        </w:rPr>
        <w:t>may</w:t>
      </w:r>
      <w:r>
        <w:rPr>
          <w:lang w:val="en-US"/>
        </w:rPr>
        <w:t xml:space="preserve"> be authorized by means of the OAuth2 protocol (see </w:t>
      </w:r>
      <w:r w:rsidR="00792552">
        <w:rPr>
          <w:lang w:val="en-US"/>
        </w:rPr>
        <w:t>IETF RFC 6749 </w:t>
      </w:r>
      <w:r>
        <w:rPr>
          <w:lang w:val="en-US"/>
        </w:rPr>
        <w:t>[10]), using the "Client Credentials" authorization grant, where the NRF (see</w:t>
      </w:r>
      <w:r w:rsidR="00792552">
        <w:rPr>
          <w:lang w:val="en-US"/>
        </w:rPr>
        <w:t xml:space="preserve"> 3GPP TS 29.510 [</w:t>
      </w:r>
      <w:r>
        <w:rPr>
          <w:lang w:val="en-US"/>
        </w:rPr>
        <w:t>11]) plays the role of the authorization server.</w:t>
      </w:r>
    </w:p>
    <w:p w14:paraId="2C3C2D1E" w14:textId="7E1CB6C8" w:rsidR="00B2714E" w:rsidRDefault="004905D0" w:rsidP="00B2714E">
      <w:pPr>
        <w:rPr>
          <w:lang w:val="en-US"/>
        </w:rPr>
      </w:pPr>
      <w:r>
        <w:rPr>
          <w:lang w:val="en-US"/>
        </w:rPr>
        <w:t>If Oauth2 authorization is used, a</w:t>
      </w:r>
      <w:r w:rsidR="00B2714E">
        <w:rPr>
          <w:lang w:val="en-US"/>
        </w:rPr>
        <w:t>n NF Service Consumer, prior to consuming services offered by the Nlmf_Location API, shall obtain a "token" from the authorization server, by invoking the Access Token Request service, as described in</w:t>
      </w:r>
      <w:r w:rsidR="00792552">
        <w:rPr>
          <w:lang w:val="en-US"/>
        </w:rPr>
        <w:t xml:space="preserve"> 3GPP TS 29.510 [</w:t>
      </w:r>
      <w:r w:rsidR="00B2714E">
        <w:rPr>
          <w:lang w:val="en-US"/>
        </w:rPr>
        <w:t xml:space="preserve">11], </w:t>
      </w:r>
      <w:r w:rsidR="00416D1B">
        <w:rPr>
          <w:lang w:val="en-US"/>
        </w:rPr>
        <w:t>clause</w:t>
      </w:r>
      <w:r w:rsidR="00B2714E">
        <w:rPr>
          <w:lang w:val="en-US"/>
        </w:rPr>
        <w:t xml:space="preserve"> 5.4.2.2.</w:t>
      </w:r>
    </w:p>
    <w:p w14:paraId="1B9BB0C4" w14:textId="77777777" w:rsidR="00B2714E" w:rsidRPr="00082B3E" w:rsidRDefault="00B2714E" w:rsidP="00B2714E">
      <w:pPr>
        <w:pStyle w:val="NO"/>
        <w:rPr>
          <w:lang w:val="en-US"/>
        </w:rPr>
      </w:pPr>
      <w:r>
        <w:rPr>
          <w:lang w:val="en-US"/>
        </w:rPr>
        <w:lastRenderedPageBreak/>
        <w:t>NOTE:</w:t>
      </w:r>
      <w:r>
        <w:rPr>
          <w:lang w:val="en-US"/>
        </w:rPr>
        <w:tab/>
        <w:t>When multiple NRFs are deployed in a network, the NRF used as authorization server is the same NRF that the NF Service Consumer used for discovering the Nlmf_Location service.</w:t>
      </w:r>
    </w:p>
    <w:p w14:paraId="3ED91303" w14:textId="3036D512" w:rsidR="00B2714E" w:rsidRDefault="00B2714E" w:rsidP="00B2714E">
      <w:pPr>
        <w:rPr>
          <w:lang w:val="en-US"/>
        </w:rPr>
      </w:pPr>
      <w:r>
        <w:rPr>
          <w:lang w:val="en-US"/>
        </w:rPr>
        <w:t>The Nlmf_Location API define</w:t>
      </w:r>
      <w:r w:rsidR="004905D0">
        <w:rPr>
          <w:lang w:val="en-US"/>
        </w:rPr>
        <w:t>s</w:t>
      </w:r>
      <w:r>
        <w:rPr>
          <w:lang w:val="en-US"/>
        </w:rPr>
        <w:t xml:space="preserve"> scopes for OAuth2 authorization</w:t>
      </w:r>
      <w:r w:rsidR="00630ADB" w:rsidRPr="00630ADB">
        <w:rPr>
          <w:lang w:val="en-US"/>
        </w:rPr>
        <w:t xml:space="preserve"> </w:t>
      </w:r>
      <w:r w:rsidR="00630ADB">
        <w:rPr>
          <w:lang w:val="en-US"/>
        </w:rPr>
        <w:t>as specified in</w:t>
      </w:r>
      <w:r w:rsidR="00792552">
        <w:rPr>
          <w:lang w:val="en-US"/>
        </w:rPr>
        <w:t xml:space="preserve"> 3GPP TS 33.501 [</w:t>
      </w:r>
      <w:r w:rsidR="00630ADB">
        <w:rPr>
          <w:lang w:val="en-US"/>
        </w:rPr>
        <w:t>9]; it defines a single scope consisting on the name of the service (i.e., "nlmf-loc"), and it does not define any additional scopes at resource or operation level</w:t>
      </w:r>
      <w:r>
        <w:rPr>
          <w:lang w:val="en-US"/>
        </w:rPr>
        <w:t>.</w:t>
      </w:r>
    </w:p>
    <w:p w14:paraId="28BB42B1" w14:textId="2C8B05B6" w:rsidR="00BD5916" w:rsidRDefault="00BD5916" w:rsidP="00BD5916"/>
    <w:p w14:paraId="39BE5589" w14:textId="4D18B7D7" w:rsidR="006D7DD9" w:rsidRDefault="00193677" w:rsidP="006D7DD9">
      <w:pPr>
        <w:pStyle w:val="Heading2"/>
        <w:rPr>
          <w:lang w:eastAsia="zh-CN"/>
        </w:rPr>
      </w:pPr>
      <w:bookmarkStart w:id="376" w:name="_Toc25168690"/>
      <w:bookmarkStart w:id="377" w:name="_Toc27593109"/>
      <w:r>
        <w:rPr>
          <w:lang w:eastAsia="zh-CN"/>
        </w:rPr>
        <w:t>6.2</w:t>
      </w:r>
      <w:r w:rsidR="006D7DD9">
        <w:tab/>
        <w:t>Nlmf_Broadcast Service API</w:t>
      </w:r>
      <w:bookmarkEnd w:id="376"/>
      <w:bookmarkEnd w:id="377"/>
    </w:p>
    <w:p w14:paraId="55E44D9F" w14:textId="109FE9AF" w:rsidR="006D7DD9" w:rsidRDefault="00193677" w:rsidP="006D7DD9">
      <w:pPr>
        <w:pStyle w:val="Heading3"/>
      </w:pPr>
      <w:bookmarkStart w:id="378" w:name="_Toc25168691"/>
      <w:bookmarkStart w:id="379" w:name="_Toc27593110"/>
      <w:r>
        <w:t>6.2</w:t>
      </w:r>
      <w:r w:rsidR="006D7DD9">
        <w:t>.1</w:t>
      </w:r>
      <w:r w:rsidR="006D7DD9">
        <w:tab/>
        <w:t>API URI</w:t>
      </w:r>
      <w:bookmarkEnd w:id="378"/>
      <w:bookmarkEnd w:id="379"/>
    </w:p>
    <w:p w14:paraId="3282B955" w14:textId="77777777" w:rsidR="006D7DD9" w:rsidRDefault="006D7DD9" w:rsidP="006D7DD9">
      <w:pPr>
        <w:rPr>
          <w:noProof/>
          <w:lang w:eastAsia="zh-CN"/>
        </w:rPr>
      </w:pPr>
      <w:r>
        <w:rPr>
          <w:noProof/>
        </w:rPr>
        <w:t xml:space="preserve">The Nlmf_Broadcast service shall use the Nlmf_Broadcast </w:t>
      </w:r>
      <w:r>
        <w:rPr>
          <w:noProof/>
          <w:lang w:eastAsia="zh-CN"/>
        </w:rPr>
        <w:t>API.</w:t>
      </w:r>
    </w:p>
    <w:p w14:paraId="5C0CD349" w14:textId="77777777" w:rsidR="006D7DD9" w:rsidRDefault="006D7DD9" w:rsidP="006D7DD9">
      <w:pPr>
        <w:rPr>
          <w:noProof/>
          <w:lang w:eastAsia="zh-CN"/>
        </w:rPr>
      </w:pPr>
      <w:r>
        <w:rPr>
          <w:noProof/>
          <w:lang w:eastAsia="zh-CN"/>
        </w:rPr>
        <w:t>The request URI used in HTTP request from the NF service consumer towards the NF service producer shall have the structure defined in clause 4.4.1 of 3GPP TS 29.501 [5], i.e.:</w:t>
      </w:r>
    </w:p>
    <w:p w14:paraId="73127673" w14:textId="77777777" w:rsidR="006D7DD9" w:rsidRDefault="006D7DD9" w:rsidP="006D7DD9">
      <w:pPr>
        <w:pStyle w:val="B1"/>
        <w:rPr>
          <w:b/>
          <w:noProof/>
        </w:rPr>
      </w:pPr>
      <w:r>
        <w:rPr>
          <w:b/>
          <w:noProof/>
        </w:rPr>
        <w:t>{apiRoot}/&lt;apiName&gt;/&lt;apiVersion&gt;/&lt;apiSpecificResourceUriPart&gt;</w:t>
      </w:r>
    </w:p>
    <w:p w14:paraId="26571F4D" w14:textId="77777777" w:rsidR="006D7DD9" w:rsidRDefault="006D7DD9" w:rsidP="006D7DD9">
      <w:pPr>
        <w:rPr>
          <w:noProof/>
          <w:lang w:eastAsia="zh-CN"/>
        </w:rPr>
      </w:pPr>
      <w:r>
        <w:rPr>
          <w:noProof/>
          <w:lang w:eastAsia="zh-CN"/>
        </w:rPr>
        <w:t>with the following components:</w:t>
      </w:r>
    </w:p>
    <w:p w14:paraId="77589AD2" w14:textId="77777777" w:rsidR="006D7DD9" w:rsidRDefault="006D7DD9" w:rsidP="006D7DD9">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D385FEE" w14:textId="77777777" w:rsidR="006D7DD9" w:rsidRDefault="006D7DD9" w:rsidP="006D7DD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16C4E7D5" w14:textId="77777777" w:rsidR="006D7DD9" w:rsidRDefault="006D7DD9" w:rsidP="006D7DD9">
      <w:pPr>
        <w:pStyle w:val="B1"/>
        <w:rPr>
          <w:noProof/>
        </w:rPr>
      </w:pPr>
      <w:r>
        <w:rPr>
          <w:noProof/>
        </w:rPr>
        <w:t>-</w:t>
      </w:r>
      <w:r>
        <w:rPr>
          <w:noProof/>
        </w:rPr>
        <w:tab/>
        <w:t>The &lt;apiVersion&gt; shall be "v1".</w:t>
      </w:r>
    </w:p>
    <w:p w14:paraId="1AFE9CF7" w14:textId="0D1B4AE4" w:rsidR="006D7DD9" w:rsidRDefault="006D7DD9" w:rsidP="006D7DD9">
      <w:pPr>
        <w:pStyle w:val="B1"/>
        <w:rPr>
          <w:noProof/>
          <w:lang w:eastAsia="zh-CN"/>
        </w:rPr>
      </w:pPr>
      <w:r>
        <w:rPr>
          <w:noProof/>
        </w:rPr>
        <w:t>-</w:t>
      </w:r>
      <w:r>
        <w:rPr>
          <w:noProof/>
        </w:rPr>
        <w:tab/>
        <w:t>The &lt;apiSpecificResourceUriPart&gt; shall be set as described in clause</w:t>
      </w:r>
      <w:r>
        <w:rPr>
          <w:noProof/>
          <w:lang w:eastAsia="zh-CN"/>
        </w:rPr>
        <w:t> </w:t>
      </w:r>
      <w:r w:rsidR="00193677">
        <w:rPr>
          <w:noProof/>
          <w:lang w:eastAsia="zh-CN"/>
        </w:rPr>
        <w:t>6.2</w:t>
      </w:r>
      <w:r>
        <w:rPr>
          <w:noProof/>
          <w:lang w:eastAsia="zh-CN"/>
        </w:rPr>
        <w:t>.3</w:t>
      </w:r>
      <w:r>
        <w:rPr>
          <w:noProof/>
        </w:rPr>
        <w:t>.</w:t>
      </w:r>
    </w:p>
    <w:p w14:paraId="34D86741" w14:textId="73CBCD68" w:rsidR="006D7DD9" w:rsidRDefault="00193677" w:rsidP="006D7DD9">
      <w:pPr>
        <w:pStyle w:val="Heading3"/>
      </w:pPr>
      <w:bookmarkStart w:id="380" w:name="_Toc25168692"/>
      <w:bookmarkStart w:id="381" w:name="_Toc27593111"/>
      <w:r>
        <w:t>6.2</w:t>
      </w:r>
      <w:r w:rsidR="006D7DD9">
        <w:t>.2</w:t>
      </w:r>
      <w:r w:rsidR="006D7DD9">
        <w:tab/>
        <w:t>Usage of HTTP</w:t>
      </w:r>
      <w:bookmarkEnd w:id="380"/>
      <w:bookmarkEnd w:id="381"/>
    </w:p>
    <w:p w14:paraId="6CFDF2F1" w14:textId="19C5FCD9" w:rsidR="006D7DD9" w:rsidRDefault="00193677" w:rsidP="006D7DD9">
      <w:pPr>
        <w:pStyle w:val="Heading4"/>
      </w:pPr>
      <w:bookmarkStart w:id="382" w:name="_Toc25168693"/>
      <w:bookmarkStart w:id="383" w:name="_Toc27593112"/>
      <w:r>
        <w:t>6.2</w:t>
      </w:r>
      <w:r w:rsidR="006D7DD9">
        <w:t>.2.1</w:t>
      </w:r>
      <w:r w:rsidR="006D7DD9">
        <w:tab/>
        <w:t>General</w:t>
      </w:r>
      <w:bookmarkEnd w:id="382"/>
      <w:bookmarkEnd w:id="383"/>
    </w:p>
    <w:p w14:paraId="655DE895" w14:textId="77777777" w:rsidR="006D7DD9" w:rsidRDefault="006D7DD9" w:rsidP="006D7DD9">
      <w:r>
        <w:t>HTTP/2, as defined in IETF RFC 7540 [12], shall be used as specified in clause 5 of 3GPP TS 29.500 [4].</w:t>
      </w:r>
    </w:p>
    <w:p w14:paraId="5EB07EA8" w14:textId="77777777" w:rsidR="006D7DD9" w:rsidRDefault="006D7DD9" w:rsidP="006D7DD9">
      <w:r>
        <w:t>HTTP</w:t>
      </w:r>
      <w:r>
        <w:rPr>
          <w:lang w:eastAsia="zh-CN"/>
        </w:rPr>
        <w:t xml:space="preserve">/2 </w:t>
      </w:r>
      <w:r>
        <w:t>shall be transported as specified in clause 5.3 of 3GPP TS 29.500 [4].</w:t>
      </w:r>
    </w:p>
    <w:p w14:paraId="33F7EDC4" w14:textId="77777777" w:rsidR="006D7DD9" w:rsidRDefault="006D7DD9" w:rsidP="006D7DD9">
      <w:r>
        <w:t xml:space="preserve">HTTP messages and bodies for the Nlmf_Location service shall comply with the OpenAPI [14] specification contained in Annex A. </w:t>
      </w:r>
    </w:p>
    <w:p w14:paraId="49693FE9" w14:textId="08F89043" w:rsidR="006D7DD9" w:rsidRDefault="00193677" w:rsidP="006D7DD9">
      <w:pPr>
        <w:pStyle w:val="Heading4"/>
      </w:pPr>
      <w:bookmarkStart w:id="384" w:name="_Toc25168694"/>
      <w:bookmarkStart w:id="385" w:name="_Toc27593113"/>
      <w:r>
        <w:t>6.2</w:t>
      </w:r>
      <w:r w:rsidR="006D7DD9">
        <w:t>.2.2</w:t>
      </w:r>
      <w:r w:rsidR="006D7DD9">
        <w:tab/>
        <w:t>HTTP Standard Headers</w:t>
      </w:r>
      <w:bookmarkEnd w:id="384"/>
      <w:bookmarkEnd w:id="385"/>
    </w:p>
    <w:p w14:paraId="65C5A0F6" w14:textId="69EFE4AB" w:rsidR="006D7DD9" w:rsidRDefault="00193677" w:rsidP="006D7DD9">
      <w:pPr>
        <w:pStyle w:val="Heading5"/>
        <w:rPr>
          <w:lang w:eastAsia="zh-CN"/>
        </w:rPr>
      </w:pPr>
      <w:bookmarkStart w:id="386" w:name="_Toc25168695"/>
      <w:bookmarkStart w:id="387" w:name="_Toc27593114"/>
      <w:r>
        <w:t>6.2</w:t>
      </w:r>
      <w:r w:rsidR="006D7DD9">
        <w:t>.2.2.1</w:t>
      </w:r>
      <w:r w:rsidR="006D7DD9">
        <w:rPr>
          <w:lang w:eastAsia="zh-CN"/>
        </w:rPr>
        <w:tab/>
        <w:t>General</w:t>
      </w:r>
      <w:bookmarkEnd w:id="386"/>
      <w:bookmarkEnd w:id="387"/>
    </w:p>
    <w:p w14:paraId="69BCFCF8" w14:textId="3899B72B" w:rsidR="006D7DD9" w:rsidRDefault="00193677" w:rsidP="006D7DD9">
      <w:pPr>
        <w:pStyle w:val="Heading5"/>
      </w:pPr>
      <w:bookmarkStart w:id="388" w:name="_Toc25168696"/>
      <w:bookmarkStart w:id="389" w:name="_Toc27593115"/>
      <w:r>
        <w:t>6.2</w:t>
      </w:r>
      <w:r w:rsidR="006D7DD9">
        <w:t>.2.2.2</w:t>
      </w:r>
      <w:r w:rsidR="006D7DD9">
        <w:tab/>
        <w:t>Content type</w:t>
      </w:r>
      <w:bookmarkEnd w:id="388"/>
      <w:bookmarkEnd w:id="389"/>
      <w:r w:rsidR="006D7DD9">
        <w:t xml:space="preserve"> </w:t>
      </w:r>
    </w:p>
    <w:p w14:paraId="12419CC0" w14:textId="77777777" w:rsidR="006D7DD9" w:rsidRDefault="006D7DD9" w:rsidP="006D7DD9">
      <w:r>
        <w:t>The following content types shall be supported:</w:t>
      </w:r>
    </w:p>
    <w:p w14:paraId="7A271F61" w14:textId="77777777" w:rsidR="006D7DD9" w:rsidRDefault="006D7DD9" w:rsidP="006D7DD9">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49EBBDD4" w14:textId="77777777" w:rsidR="006D7DD9" w:rsidRDefault="006D7DD9" w:rsidP="006D7DD9">
      <w:pPr>
        <w:pStyle w:val="B1"/>
      </w:pPr>
      <w:r>
        <w:t>-</w:t>
      </w:r>
      <w:r>
        <w:tab/>
        <w:t>The Problem Details JSON Object (IETF RFC 7807 [15]). The use of the Problem Details JSON object in a HTTP response body shall be signalled by the content type "application/problem+json".</w:t>
      </w:r>
    </w:p>
    <w:p w14:paraId="73DE55F0" w14:textId="6431ACA1" w:rsidR="006D7DD9" w:rsidRDefault="00193677" w:rsidP="006D7DD9">
      <w:pPr>
        <w:pStyle w:val="Heading4"/>
      </w:pPr>
      <w:bookmarkStart w:id="390" w:name="_Toc25168697"/>
      <w:bookmarkStart w:id="391" w:name="_Toc27593116"/>
      <w:r>
        <w:t>6.2</w:t>
      </w:r>
      <w:r w:rsidR="006D7DD9">
        <w:t>.2.3</w:t>
      </w:r>
      <w:r w:rsidR="006D7DD9">
        <w:tab/>
        <w:t>HTTP custom headers</w:t>
      </w:r>
      <w:bookmarkEnd w:id="390"/>
      <w:bookmarkEnd w:id="391"/>
    </w:p>
    <w:p w14:paraId="3393D5EB" w14:textId="6571243B" w:rsidR="006D7DD9" w:rsidRDefault="00193677" w:rsidP="006D7DD9">
      <w:pPr>
        <w:pStyle w:val="Heading5"/>
        <w:rPr>
          <w:lang w:eastAsia="zh-CN"/>
        </w:rPr>
      </w:pPr>
      <w:bookmarkStart w:id="392" w:name="_Toc25168698"/>
      <w:bookmarkStart w:id="393" w:name="_Toc27593117"/>
      <w:r>
        <w:t>6.2</w:t>
      </w:r>
      <w:r w:rsidR="006D7DD9">
        <w:t>.2.3.1</w:t>
      </w:r>
      <w:r w:rsidR="006D7DD9">
        <w:rPr>
          <w:lang w:eastAsia="zh-CN"/>
        </w:rPr>
        <w:tab/>
        <w:t>General</w:t>
      </w:r>
      <w:bookmarkEnd w:id="392"/>
      <w:bookmarkEnd w:id="393"/>
    </w:p>
    <w:p w14:paraId="49826A6B" w14:textId="77777777" w:rsidR="006D7DD9" w:rsidRDefault="006D7DD9" w:rsidP="006D7DD9">
      <w:r>
        <w:t>The following HTTP custom headers shall be supported:</w:t>
      </w:r>
    </w:p>
    <w:p w14:paraId="2B3960BE" w14:textId="77777777" w:rsidR="006D7DD9" w:rsidRDefault="006D7DD9" w:rsidP="006D7DD9">
      <w:pPr>
        <w:pStyle w:val="B1"/>
      </w:pPr>
      <w:r>
        <w:lastRenderedPageBreak/>
        <w:t>-</w:t>
      </w:r>
      <w:r>
        <w:tab/>
        <w:t>3gpp-Sbi-Message-Priority: See 3GPP TS 29.500 [4], clause 5.2.3.2.2.</w:t>
      </w:r>
    </w:p>
    <w:p w14:paraId="534112A4" w14:textId="77777777" w:rsidR="006D7DD9" w:rsidRDefault="006D7DD9" w:rsidP="006D7DD9">
      <w:r>
        <w:t>This API does not define any new HTTP custom headers.</w:t>
      </w:r>
    </w:p>
    <w:p w14:paraId="02751192" w14:textId="49177DBB" w:rsidR="006D7DD9" w:rsidRDefault="00193677" w:rsidP="006D7DD9">
      <w:pPr>
        <w:pStyle w:val="Heading3"/>
      </w:pPr>
      <w:bookmarkStart w:id="394" w:name="_Toc25168699"/>
      <w:bookmarkStart w:id="395" w:name="_Toc27593118"/>
      <w:r>
        <w:t>6.2</w:t>
      </w:r>
      <w:r w:rsidR="006D7DD9">
        <w:t>.3</w:t>
      </w:r>
      <w:r w:rsidR="006D7DD9">
        <w:tab/>
        <w:t>Resources</w:t>
      </w:r>
      <w:bookmarkEnd w:id="394"/>
      <w:bookmarkEnd w:id="395"/>
      <w:r w:rsidR="006D7DD9">
        <w:t xml:space="preserve"> </w:t>
      </w:r>
    </w:p>
    <w:p w14:paraId="602FC868" w14:textId="685CB284" w:rsidR="006D7DD9" w:rsidRDefault="00193677" w:rsidP="006D7DD9">
      <w:pPr>
        <w:pStyle w:val="Heading4"/>
      </w:pPr>
      <w:bookmarkStart w:id="396" w:name="_Toc25168700"/>
      <w:bookmarkStart w:id="397" w:name="_Toc27593119"/>
      <w:r>
        <w:t>6.2</w:t>
      </w:r>
      <w:r w:rsidR="006D7DD9">
        <w:t>.3.1</w:t>
      </w:r>
      <w:r w:rsidR="006D7DD9">
        <w:tab/>
        <w:t>Overview</w:t>
      </w:r>
      <w:bookmarkEnd w:id="396"/>
      <w:bookmarkEnd w:id="397"/>
    </w:p>
    <w:p w14:paraId="24282ABB" w14:textId="5A6000E9" w:rsidR="006D7DD9" w:rsidRDefault="006D7DD9" w:rsidP="006D7DD9">
      <w:r>
        <w:t>The structure of the Resource URIs of the Nlmf_Broadcast service is shown in figure </w:t>
      </w:r>
      <w:r w:rsidR="00193677">
        <w:t>6.2</w:t>
      </w:r>
      <w:r>
        <w:t>.3.1-1.</w:t>
      </w:r>
    </w:p>
    <w:p w14:paraId="33FC1676" w14:textId="77777777" w:rsidR="006D7DD9" w:rsidRDefault="006D7DD9" w:rsidP="006D7DD9">
      <w:pPr>
        <w:pStyle w:val="TH"/>
        <w:rPr>
          <w:lang w:val="en-US"/>
        </w:rPr>
      </w:pPr>
      <w:r>
        <w:object w:dxaOrig="5730" w:dyaOrig="1605" w14:anchorId="2F06FA55">
          <v:shape id="_x0000_i1033" type="#_x0000_t75" style="width:286.65pt;height:80.15pt" o:ole="">
            <v:imagedata r:id="rId28" o:title=""/>
          </v:shape>
          <o:OLEObject Type="Embed" ProgID="Visio.Drawing.11" ShapeID="_x0000_i1033" DrawAspect="Content" ObjectID="_1638205905" r:id="rId29"/>
        </w:object>
      </w:r>
    </w:p>
    <w:p w14:paraId="68F66E21" w14:textId="2915E3F9" w:rsidR="006D7DD9" w:rsidRDefault="006D7DD9" w:rsidP="005E5ECB">
      <w:pPr>
        <w:pStyle w:val="TF"/>
      </w:pPr>
      <w:r>
        <w:t>Figure </w:t>
      </w:r>
      <w:r w:rsidR="00193677">
        <w:t>6.2</w:t>
      </w:r>
      <w:r>
        <w:t>.3.1-1: Resource URI structure of the Nlmf_Broadcast APITable </w:t>
      </w:r>
      <w:r w:rsidR="00193677">
        <w:t>6.2</w:t>
      </w:r>
      <w:r>
        <w:t>.3.1-1 provides an overview of the resources and applicable HTTP methods.</w:t>
      </w:r>
    </w:p>
    <w:p w14:paraId="50EBC9D8" w14:textId="6FDCEFE2" w:rsidR="006D7DD9" w:rsidRDefault="006D7DD9" w:rsidP="006D7DD9">
      <w:pPr>
        <w:pStyle w:val="TH"/>
      </w:pPr>
      <w:r>
        <w:t>Table </w:t>
      </w:r>
      <w:r w:rsidR="00193677">
        <w:t>6.2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5"/>
        <w:gridCol w:w="2835"/>
        <w:gridCol w:w="996"/>
        <w:gridCol w:w="3131"/>
      </w:tblGrid>
      <w:tr w:rsidR="006D7DD9" w14:paraId="4083D979" w14:textId="77777777" w:rsidTr="006D7DD9">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AB45DB" w14:textId="77777777" w:rsidR="006D7DD9" w:rsidRDefault="006D7DD9">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A382A1" w14:textId="77777777" w:rsidR="006D7DD9" w:rsidRDefault="006D7DD9">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72A70" w14:textId="77777777" w:rsidR="006D7DD9" w:rsidRDefault="006D7DD9">
            <w:pPr>
              <w:pStyle w:val="TAH"/>
            </w:pPr>
            <w:r>
              <w:t>HTTP method or custom operation</w:t>
            </w:r>
          </w:p>
        </w:tc>
        <w:tc>
          <w:tcPr>
            <w:tcW w:w="16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83E8B9" w14:textId="77777777" w:rsidR="006D7DD9" w:rsidRDefault="006D7DD9">
            <w:pPr>
              <w:pStyle w:val="TAH"/>
            </w:pPr>
            <w:r>
              <w:t>Description</w:t>
            </w:r>
          </w:p>
        </w:tc>
      </w:tr>
      <w:tr w:rsidR="006D7DD9" w14:paraId="4D7EB2EF" w14:textId="77777777" w:rsidTr="006D7DD9">
        <w:trPr>
          <w:trHeight w:val="782"/>
          <w:jc w:val="center"/>
        </w:trPr>
        <w:tc>
          <w:tcPr>
            <w:tcW w:w="1331" w:type="pct"/>
            <w:tcBorders>
              <w:top w:val="single" w:sz="4" w:space="0" w:color="auto"/>
              <w:left w:val="single" w:sz="4" w:space="0" w:color="auto"/>
              <w:bottom w:val="single" w:sz="4" w:space="0" w:color="auto"/>
              <w:right w:val="single" w:sz="4" w:space="0" w:color="auto"/>
            </w:tcBorders>
            <w:hideMark/>
          </w:tcPr>
          <w:p w14:paraId="1D3ACFC0" w14:textId="77777777" w:rsidR="006D7DD9" w:rsidRDefault="006D7DD9">
            <w:pPr>
              <w:pStyle w:val="TAL"/>
            </w:pPr>
            <w:r>
              <w:t>CipheringKeyData</w:t>
            </w:r>
          </w:p>
          <w:p w14:paraId="7440B597" w14:textId="77777777" w:rsidR="006D7DD9" w:rsidRDefault="006D7DD9">
            <w:pPr>
              <w:pStyle w:val="TAL"/>
            </w:pPr>
            <w:r>
              <w:t>(Custom operation)</w:t>
            </w:r>
          </w:p>
        </w:tc>
        <w:tc>
          <w:tcPr>
            <w:tcW w:w="1494" w:type="pct"/>
            <w:tcBorders>
              <w:top w:val="single" w:sz="4" w:space="0" w:color="auto"/>
              <w:left w:val="single" w:sz="4" w:space="0" w:color="auto"/>
              <w:bottom w:val="single" w:sz="4" w:space="0" w:color="auto"/>
              <w:right w:val="single" w:sz="4" w:space="0" w:color="auto"/>
            </w:tcBorders>
            <w:hideMark/>
          </w:tcPr>
          <w:p w14:paraId="71834E93" w14:textId="77777777" w:rsidR="006D7DD9" w:rsidRDefault="006D7DD9">
            <w:pPr>
              <w:pStyle w:val="TAL"/>
            </w:pPr>
            <w:r>
              <w:t>{apiRoot}/nlmf-broadcast/&lt;apiVersion&gt;/cipher-key-data</w:t>
            </w:r>
          </w:p>
        </w:tc>
        <w:tc>
          <w:tcPr>
            <w:tcW w:w="525" w:type="pct"/>
            <w:tcBorders>
              <w:top w:val="single" w:sz="4" w:space="0" w:color="auto"/>
              <w:left w:val="single" w:sz="4" w:space="0" w:color="auto"/>
              <w:bottom w:val="single" w:sz="4" w:space="0" w:color="auto"/>
              <w:right w:val="single" w:sz="4" w:space="0" w:color="auto"/>
            </w:tcBorders>
            <w:hideMark/>
          </w:tcPr>
          <w:p w14:paraId="556A4CD2" w14:textId="77777777" w:rsidR="006D7DD9" w:rsidRDefault="006D7DD9">
            <w:pPr>
              <w:pStyle w:val="TAL"/>
            </w:pPr>
            <w:r>
              <w:t>cipher-key-data (POST)</w:t>
            </w:r>
          </w:p>
        </w:tc>
        <w:tc>
          <w:tcPr>
            <w:tcW w:w="1650" w:type="pct"/>
            <w:tcBorders>
              <w:top w:val="single" w:sz="4" w:space="0" w:color="auto"/>
              <w:left w:val="single" w:sz="4" w:space="0" w:color="auto"/>
              <w:bottom w:val="single" w:sz="4" w:space="0" w:color="auto"/>
              <w:right w:val="single" w:sz="4" w:space="0" w:color="auto"/>
            </w:tcBorders>
          </w:tcPr>
          <w:p w14:paraId="6A11F206" w14:textId="77777777" w:rsidR="006D7DD9" w:rsidRDefault="006D7DD9">
            <w:pPr>
              <w:pStyle w:val="TAL"/>
            </w:pPr>
          </w:p>
        </w:tc>
      </w:tr>
    </w:tbl>
    <w:p w14:paraId="10A3641A" w14:textId="77777777" w:rsidR="006D7DD9" w:rsidRDefault="006D7DD9" w:rsidP="006D7DD9"/>
    <w:p w14:paraId="6743F4C9" w14:textId="5855EC62" w:rsidR="006D7DD9" w:rsidRDefault="00193677" w:rsidP="006D7DD9">
      <w:pPr>
        <w:pStyle w:val="Heading3"/>
      </w:pPr>
      <w:bookmarkStart w:id="398" w:name="_Toc25168701"/>
      <w:bookmarkStart w:id="399" w:name="_Toc27593120"/>
      <w:r>
        <w:t>6.2</w:t>
      </w:r>
      <w:r w:rsidR="006D7DD9">
        <w:t>.4</w:t>
      </w:r>
      <w:r w:rsidR="006D7DD9">
        <w:tab/>
        <w:t>Custom Operations without associated resources</w:t>
      </w:r>
      <w:bookmarkEnd w:id="398"/>
      <w:bookmarkEnd w:id="399"/>
      <w:r w:rsidR="006D7DD9">
        <w:t xml:space="preserve"> </w:t>
      </w:r>
    </w:p>
    <w:p w14:paraId="3512BDD4" w14:textId="2197C734" w:rsidR="006D7DD9" w:rsidRDefault="00193677" w:rsidP="006D7DD9">
      <w:pPr>
        <w:pStyle w:val="Heading4"/>
      </w:pPr>
      <w:bookmarkStart w:id="400" w:name="_Toc25168702"/>
      <w:bookmarkStart w:id="401" w:name="_Toc27593121"/>
      <w:r>
        <w:t>6.2</w:t>
      </w:r>
      <w:r w:rsidR="006D7DD9">
        <w:t>.4.1</w:t>
      </w:r>
      <w:r w:rsidR="006D7DD9">
        <w:tab/>
        <w:t>Overview</w:t>
      </w:r>
      <w:bookmarkEnd w:id="400"/>
      <w:bookmarkEnd w:id="401"/>
    </w:p>
    <w:p w14:paraId="2B093CB1" w14:textId="26FD916B" w:rsidR="006D7DD9" w:rsidRDefault="006D7DD9" w:rsidP="006D7DD9">
      <w:pPr>
        <w:pStyle w:val="TH"/>
      </w:pPr>
      <w:r>
        <w:t>Table </w:t>
      </w:r>
      <w:r w:rsidR="00193677">
        <w:t>6.2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D7DD9" w14:paraId="1413BB83" w14:textId="77777777" w:rsidTr="006D7DD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A2181" w14:textId="77777777" w:rsidR="006D7DD9" w:rsidRDefault="006D7DD9">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4051E" w14:textId="77777777" w:rsidR="006D7DD9" w:rsidRDefault="006D7DD9">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950CA9" w14:textId="77777777" w:rsidR="006D7DD9" w:rsidRDefault="006D7DD9">
            <w:pPr>
              <w:pStyle w:val="TAH"/>
            </w:pPr>
            <w:r>
              <w:t>Description</w:t>
            </w:r>
          </w:p>
        </w:tc>
      </w:tr>
      <w:tr w:rsidR="006D7DD9" w14:paraId="2C2B9DAF" w14:textId="77777777" w:rsidTr="006D7DD9">
        <w:trPr>
          <w:jc w:val="center"/>
        </w:trPr>
        <w:tc>
          <w:tcPr>
            <w:tcW w:w="1851" w:type="pct"/>
            <w:tcBorders>
              <w:top w:val="single" w:sz="4" w:space="0" w:color="auto"/>
              <w:left w:val="single" w:sz="4" w:space="0" w:color="auto"/>
              <w:bottom w:val="single" w:sz="4" w:space="0" w:color="auto"/>
              <w:right w:val="single" w:sz="4" w:space="0" w:color="auto"/>
            </w:tcBorders>
            <w:hideMark/>
          </w:tcPr>
          <w:p w14:paraId="540D5DD7" w14:textId="77777777" w:rsidR="006D7DD9" w:rsidRDefault="006D7DD9">
            <w:pPr>
              <w:pStyle w:val="TAL"/>
            </w:pPr>
            <w:r>
              <w:t>{apiRoot}/nlmf-broadcast/&lt;apiVersion&gt;/cipher-key-data</w:t>
            </w:r>
          </w:p>
        </w:tc>
        <w:tc>
          <w:tcPr>
            <w:tcW w:w="964" w:type="pct"/>
            <w:tcBorders>
              <w:top w:val="single" w:sz="4" w:space="0" w:color="auto"/>
              <w:left w:val="single" w:sz="4" w:space="0" w:color="auto"/>
              <w:bottom w:val="single" w:sz="4" w:space="0" w:color="auto"/>
              <w:right w:val="single" w:sz="4" w:space="0" w:color="auto"/>
            </w:tcBorders>
            <w:hideMark/>
          </w:tcPr>
          <w:p w14:paraId="1FD5E55D" w14:textId="77777777" w:rsidR="006D7DD9" w:rsidRDefault="006D7DD9">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6BCCD59B" w14:textId="77777777" w:rsidR="006D7DD9" w:rsidRDefault="006D7DD9">
            <w:pPr>
              <w:pStyle w:val="TAL"/>
            </w:pPr>
          </w:p>
        </w:tc>
      </w:tr>
    </w:tbl>
    <w:p w14:paraId="204D1E83" w14:textId="77777777" w:rsidR="006D7DD9" w:rsidRDefault="006D7DD9" w:rsidP="006D7DD9"/>
    <w:p w14:paraId="49985C8F" w14:textId="7AA00FB2" w:rsidR="006D7DD9" w:rsidRDefault="00193677" w:rsidP="006D7DD9">
      <w:pPr>
        <w:pStyle w:val="Heading4"/>
      </w:pPr>
      <w:bookmarkStart w:id="402" w:name="_Toc25168703"/>
      <w:bookmarkStart w:id="403" w:name="_Toc27593122"/>
      <w:r>
        <w:t>6.2</w:t>
      </w:r>
      <w:r w:rsidR="006D7DD9">
        <w:t>.4.4</w:t>
      </w:r>
      <w:r w:rsidR="006D7DD9">
        <w:tab/>
        <w:t>Operation: cipher-key-data</w:t>
      </w:r>
      <w:bookmarkEnd w:id="402"/>
      <w:bookmarkEnd w:id="403"/>
    </w:p>
    <w:p w14:paraId="7523B309" w14:textId="197992BF" w:rsidR="006D7DD9" w:rsidRDefault="00193677" w:rsidP="006D7DD9">
      <w:pPr>
        <w:pStyle w:val="Heading5"/>
      </w:pPr>
      <w:bookmarkStart w:id="404" w:name="_Toc25168704"/>
      <w:bookmarkStart w:id="405" w:name="_Toc27593123"/>
      <w:r>
        <w:t>6.2</w:t>
      </w:r>
      <w:r w:rsidR="006D7DD9">
        <w:t>.4.4.1</w:t>
      </w:r>
      <w:r w:rsidR="006D7DD9">
        <w:tab/>
        <w:t>Description</w:t>
      </w:r>
      <w:bookmarkEnd w:id="404"/>
      <w:bookmarkEnd w:id="405"/>
    </w:p>
    <w:p w14:paraId="75985F58" w14:textId="77777777" w:rsidR="006D7DD9" w:rsidRDefault="006D7DD9" w:rsidP="006D7DD9">
      <w:r>
        <w:t xml:space="preserve">This clause describes the custom operation and what it is used for. </w:t>
      </w:r>
    </w:p>
    <w:p w14:paraId="718EB591" w14:textId="21076DB4" w:rsidR="006D7DD9" w:rsidRDefault="00193677" w:rsidP="006D7DD9">
      <w:pPr>
        <w:pStyle w:val="Heading5"/>
      </w:pPr>
      <w:bookmarkStart w:id="406" w:name="_Toc25168705"/>
      <w:bookmarkStart w:id="407" w:name="_Toc27593124"/>
      <w:r>
        <w:t>6.2</w:t>
      </w:r>
      <w:r w:rsidR="006D7DD9">
        <w:t>.4.4.2</w:t>
      </w:r>
      <w:r w:rsidR="006D7DD9">
        <w:tab/>
        <w:t>Operation Definition</w:t>
      </w:r>
      <w:bookmarkEnd w:id="406"/>
      <w:bookmarkEnd w:id="407"/>
    </w:p>
    <w:p w14:paraId="0AD86C99" w14:textId="11F0FAA7" w:rsidR="006D7DD9" w:rsidRDefault="006D7DD9" w:rsidP="006D7DD9">
      <w:r>
        <w:t>This operation shall support the request and response data structures and response codes specified in table</w:t>
      </w:r>
      <w:r>
        <w:rPr>
          <w:lang w:eastAsia="zh-CN"/>
        </w:rPr>
        <w:t> </w:t>
      </w:r>
      <w:r w:rsidR="00193677">
        <w:t>6.2</w:t>
      </w:r>
      <w:r>
        <w:t>.4.4.2-1 and table</w:t>
      </w:r>
      <w:r>
        <w:rPr>
          <w:lang w:eastAsia="zh-CN"/>
        </w:rPr>
        <w:t> </w:t>
      </w:r>
      <w:r w:rsidR="00193677">
        <w:t>6.2</w:t>
      </w:r>
      <w:r>
        <w:t>.4.4.2-2.</w:t>
      </w:r>
    </w:p>
    <w:p w14:paraId="2BCAD2DE" w14:textId="20BBC574" w:rsidR="006D7DD9" w:rsidRDefault="006D7DD9" w:rsidP="006D7DD9">
      <w:pPr>
        <w:pStyle w:val="TH"/>
      </w:pPr>
      <w:r>
        <w:lastRenderedPageBreak/>
        <w:t>Table</w:t>
      </w:r>
      <w:r>
        <w:rPr>
          <w:lang w:eastAsia="zh-CN"/>
        </w:rPr>
        <w:t> </w:t>
      </w:r>
      <w:r w:rsidR="00193677">
        <w:t>6.2</w:t>
      </w:r>
      <w:r>
        <w:t xml:space="preserve">.4.4.2-1: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7DD9" w14:paraId="7B60149D" w14:textId="77777777" w:rsidTr="006D7DD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086BB6" w14:textId="77777777" w:rsidR="006D7DD9" w:rsidRDefault="006D7DD9">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2118EF86" w14:textId="77777777" w:rsidR="006D7DD9" w:rsidRDefault="006D7DD9">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4A9A951" w14:textId="77777777" w:rsidR="006D7DD9" w:rsidRDefault="006D7DD9">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D166C4" w14:textId="77777777" w:rsidR="006D7DD9" w:rsidRDefault="006D7DD9">
            <w:pPr>
              <w:pStyle w:val="TAH"/>
            </w:pPr>
            <w:r>
              <w:t>Description</w:t>
            </w:r>
          </w:p>
        </w:tc>
      </w:tr>
      <w:tr w:rsidR="006D7DD9" w14:paraId="0C9A3A5C" w14:textId="77777777" w:rsidTr="006D7DD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003B9B5" w14:textId="77777777" w:rsidR="006D7DD9" w:rsidRDefault="006D7DD9">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19F8132C" w14:textId="77777777" w:rsidR="006D7DD9" w:rsidRDefault="006D7DD9">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D043E39" w14:textId="77777777" w:rsidR="006D7DD9" w:rsidRDefault="006D7DD9">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06D3F63D" w14:textId="77777777" w:rsidR="006D7DD9" w:rsidRDefault="006D7DD9">
            <w:pPr>
              <w:pStyle w:val="TAL"/>
            </w:pPr>
            <w:r>
              <w:t>Input parameters to the "Ciphering Key Data" operation</w:t>
            </w:r>
          </w:p>
        </w:tc>
      </w:tr>
    </w:tbl>
    <w:p w14:paraId="13BD97BE" w14:textId="77777777" w:rsidR="006D7DD9" w:rsidRDefault="006D7DD9" w:rsidP="006D7DD9"/>
    <w:p w14:paraId="6B730FF7" w14:textId="4B245428" w:rsidR="006D7DD9" w:rsidRDefault="006D7DD9" w:rsidP="006D7DD9">
      <w:pPr>
        <w:pStyle w:val="TH"/>
      </w:pPr>
      <w:r>
        <w:t>Table </w:t>
      </w:r>
      <w:r w:rsidR="00193677">
        <w:t>6.2</w:t>
      </w:r>
      <w:r>
        <w:t>.4.4.2-2: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363"/>
        <w:gridCol w:w="1164"/>
        <w:gridCol w:w="1039"/>
        <w:gridCol w:w="5112"/>
      </w:tblGrid>
      <w:tr w:rsidR="006D7DD9" w14:paraId="42484C04" w14:textId="77777777" w:rsidTr="006D7DD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8385C8F" w14:textId="77777777" w:rsidR="006D7DD9" w:rsidRDefault="006D7DD9">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543AE17" w14:textId="77777777" w:rsidR="006D7DD9" w:rsidRDefault="006D7DD9">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07AA7E1" w14:textId="77777777" w:rsidR="006D7DD9" w:rsidRDefault="006D7DD9">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C8768C9" w14:textId="77777777" w:rsidR="006D7DD9" w:rsidRDefault="006D7DD9">
            <w:pPr>
              <w:pStyle w:val="TAH"/>
            </w:pPr>
            <w:r>
              <w:t>Response</w:t>
            </w:r>
          </w:p>
          <w:p w14:paraId="61CBBF35" w14:textId="77777777" w:rsidR="006D7DD9" w:rsidRDefault="006D7DD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734C70" w14:textId="77777777" w:rsidR="006D7DD9" w:rsidRDefault="006D7DD9">
            <w:pPr>
              <w:pStyle w:val="TAH"/>
            </w:pPr>
            <w:r>
              <w:t>Description</w:t>
            </w:r>
          </w:p>
        </w:tc>
      </w:tr>
      <w:tr w:rsidR="006D7DD9" w14:paraId="497F72E2" w14:textId="77777777" w:rsidTr="006D7DD9">
        <w:trPr>
          <w:jc w:val="center"/>
        </w:trPr>
        <w:tc>
          <w:tcPr>
            <w:tcW w:w="824" w:type="pct"/>
            <w:tcBorders>
              <w:top w:val="single" w:sz="4" w:space="0" w:color="auto"/>
              <w:left w:val="single" w:sz="6" w:space="0" w:color="000000"/>
              <w:bottom w:val="single" w:sz="4" w:space="0" w:color="auto"/>
              <w:right w:val="single" w:sz="6" w:space="0" w:color="000000"/>
            </w:tcBorders>
            <w:hideMark/>
          </w:tcPr>
          <w:p w14:paraId="6A98FB6F" w14:textId="77777777" w:rsidR="006D7DD9" w:rsidRDefault="006D7DD9">
            <w:pPr>
              <w:pStyle w:val="TAL"/>
            </w:pPr>
            <w:r>
              <w:t>CipherResponseData</w:t>
            </w:r>
          </w:p>
        </w:tc>
        <w:tc>
          <w:tcPr>
            <w:tcW w:w="228" w:type="pct"/>
            <w:tcBorders>
              <w:top w:val="single" w:sz="4" w:space="0" w:color="auto"/>
              <w:left w:val="single" w:sz="6" w:space="0" w:color="000000"/>
              <w:bottom w:val="single" w:sz="4" w:space="0" w:color="auto"/>
              <w:right w:val="single" w:sz="6" w:space="0" w:color="000000"/>
            </w:tcBorders>
            <w:hideMark/>
          </w:tcPr>
          <w:p w14:paraId="09F2C431" w14:textId="77777777" w:rsidR="006D7DD9" w:rsidRDefault="006D7DD9">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14:paraId="415D50BC" w14:textId="77777777" w:rsidR="006D7DD9" w:rsidRDefault="006D7DD9">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33EF1A55" w14:textId="77777777" w:rsidR="006D7DD9" w:rsidRDefault="006D7DD9">
            <w:pPr>
              <w:pStyle w:val="TAL"/>
            </w:pPr>
            <w:r>
              <w:t>200 OK</w:t>
            </w:r>
          </w:p>
        </w:tc>
        <w:tc>
          <w:tcPr>
            <w:tcW w:w="2718" w:type="pct"/>
            <w:tcBorders>
              <w:top w:val="single" w:sz="4" w:space="0" w:color="auto"/>
              <w:left w:val="single" w:sz="6" w:space="0" w:color="000000"/>
              <w:bottom w:val="single" w:sz="4" w:space="0" w:color="auto"/>
              <w:right w:val="single" w:sz="6" w:space="0" w:color="000000"/>
            </w:tcBorders>
          </w:tcPr>
          <w:p w14:paraId="76D20724" w14:textId="77777777" w:rsidR="006D7DD9" w:rsidRDefault="006D7DD9">
            <w:pPr>
              <w:pStyle w:val="TAL"/>
            </w:pPr>
            <w:r>
              <w:t>This case represents a successful request for ciphering key data.</w:t>
            </w:r>
          </w:p>
          <w:p w14:paraId="7268EF3B" w14:textId="77777777" w:rsidR="006D7DD9" w:rsidRDefault="006D7DD9">
            <w:pPr>
              <w:pStyle w:val="TAL"/>
            </w:pPr>
          </w:p>
          <w:p w14:paraId="3EAE8DB7" w14:textId="77777777" w:rsidR="006D7DD9" w:rsidRDefault="006D7DD9">
            <w:pPr>
              <w:pStyle w:val="TAL"/>
            </w:pPr>
            <w:r>
              <w:t>Upon success, a response body is returned indicating whether the LMF has ciphering key data. The ciphering key data is returned separately in a CipheringKeyData notification.</w:t>
            </w:r>
          </w:p>
        </w:tc>
      </w:tr>
      <w:tr w:rsidR="006D7DD9" w14:paraId="5679F2A7" w14:textId="77777777" w:rsidTr="006D7DD9">
        <w:trPr>
          <w:jc w:val="center"/>
        </w:trPr>
        <w:tc>
          <w:tcPr>
            <w:tcW w:w="824" w:type="pct"/>
            <w:tcBorders>
              <w:top w:val="single" w:sz="4" w:space="0" w:color="auto"/>
              <w:left w:val="single" w:sz="6" w:space="0" w:color="000000"/>
              <w:bottom w:val="single" w:sz="4" w:space="0" w:color="auto"/>
              <w:right w:val="single" w:sz="6" w:space="0" w:color="000000"/>
            </w:tcBorders>
            <w:hideMark/>
          </w:tcPr>
          <w:p w14:paraId="396713EE" w14:textId="77777777" w:rsidR="006D7DD9" w:rsidRDefault="006D7DD9">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42746468" w14:textId="77777777" w:rsidR="006D7DD9" w:rsidRDefault="006D7DD9">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14:paraId="063CC68C" w14:textId="77777777" w:rsidR="006D7DD9" w:rsidRDefault="006D7DD9">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64999763" w14:textId="77777777" w:rsidR="006D7DD9" w:rsidRDefault="006D7DD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351A972" w14:textId="77777777" w:rsidR="006D7DD9" w:rsidRDefault="006D7DD9">
            <w:pPr>
              <w:pStyle w:val="TAL"/>
            </w:pPr>
            <w:r>
              <w:t>The "cause" attribute shall be set to one of the following application errors:</w:t>
            </w:r>
          </w:p>
          <w:p w14:paraId="1EDE7D9E" w14:textId="77777777" w:rsidR="006D7DD9" w:rsidRDefault="006D7DD9">
            <w:pPr>
              <w:pStyle w:val="TAL"/>
              <w:ind w:left="284"/>
            </w:pPr>
            <w:r>
              <w:t>- UNSPECIFIED</w:t>
            </w:r>
          </w:p>
          <w:p w14:paraId="5885CBF9" w14:textId="77777777" w:rsidR="006D7DD9" w:rsidRDefault="006D7DD9">
            <w:pPr>
              <w:pStyle w:val="TAL"/>
              <w:ind w:left="284"/>
            </w:pPr>
            <w:r>
              <w:t xml:space="preserve">- BROADCAST_CIPHERING_KEYS_NOT_SUPPORTED </w:t>
            </w:r>
          </w:p>
          <w:p w14:paraId="1FEEE46E" w14:textId="77777777" w:rsidR="006D7DD9" w:rsidRDefault="006D7DD9">
            <w:pPr>
              <w:pStyle w:val="TAL"/>
              <w:ind w:left="284"/>
            </w:pPr>
          </w:p>
          <w:p w14:paraId="2ABE02B0" w14:textId="17D18B00" w:rsidR="006D7DD9" w:rsidRDefault="006D7DD9">
            <w:pPr>
              <w:pStyle w:val="TAL"/>
            </w:pPr>
            <w:r>
              <w:t>See table</w:t>
            </w:r>
            <w:r>
              <w:rPr>
                <w:lang w:eastAsia="zh-CN"/>
              </w:rPr>
              <w:t> </w:t>
            </w:r>
            <w:r w:rsidR="00193677">
              <w:t>6.2</w:t>
            </w:r>
            <w:r>
              <w:t>.7.3-1 for the description of this error.</w:t>
            </w:r>
          </w:p>
        </w:tc>
      </w:tr>
    </w:tbl>
    <w:p w14:paraId="1F5ECCE8" w14:textId="77777777" w:rsidR="006D7DD9" w:rsidRDefault="006D7DD9" w:rsidP="006D7DD9"/>
    <w:p w14:paraId="12E7AAC3" w14:textId="09BF06E6" w:rsidR="006D7DD9" w:rsidRDefault="00193677" w:rsidP="006D7DD9">
      <w:pPr>
        <w:pStyle w:val="Heading3"/>
      </w:pPr>
      <w:bookmarkStart w:id="408" w:name="_Toc25168706"/>
      <w:bookmarkStart w:id="409" w:name="_Toc27593125"/>
      <w:r>
        <w:t>6.2</w:t>
      </w:r>
      <w:r w:rsidR="006D7DD9">
        <w:t>.5</w:t>
      </w:r>
      <w:r w:rsidR="006D7DD9">
        <w:tab/>
        <w:t>Notifications</w:t>
      </w:r>
      <w:bookmarkEnd w:id="408"/>
      <w:bookmarkEnd w:id="409"/>
    </w:p>
    <w:p w14:paraId="5C8EC372" w14:textId="78116CAE" w:rsidR="006D7DD9" w:rsidRDefault="00193677" w:rsidP="006D7DD9">
      <w:pPr>
        <w:pStyle w:val="Heading4"/>
      </w:pPr>
      <w:bookmarkStart w:id="410" w:name="_Toc25168707"/>
      <w:bookmarkStart w:id="411" w:name="_Toc27593126"/>
      <w:r>
        <w:t>6.2</w:t>
      </w:r>
      <w:r w:rsidR="006D7DD9">
        <w:t>.5.1</w:t>
      </w:r>
      <w:r w:rsidR="006D7DD9">
        <w:tab/>
        <w:t>CipheringKeyData</w:t>
      </w:r>
      <w:bookmarkEnd w:id="410"/>
      <w:bookmarkEnd w:id="411"/>
    </w:p>
    <w:p w14:paraId="6BECC6A0" w14:textId="232AE564" w:rsidR="006D7DD9" w:rsidRDefault="00193677" w:rsidP="006D7DD9">
      <w:pPr>
        <w:pStyle w:val="Heading5"/>
      </w:pPr>
      <w:bookmarkStart w:id="412" w:name="_Toc25168708"/>
      <w:bookmarkStart w:id="413" w:name="_Toc27593127"/>
      <w:r>
        <w:t>6.2</w:t>
      </w:r>
      <w:r w:rsidR="006D7DD9">
        <w:t>.5.1.1</w:t>
      </w:r>
      <w:r w:rsidR="006D7DD9">
        <w:tab/>
        <w:t>Description</w:t>
      </w:r>
      <w:bookmarkEnd w:id="412"/>
      <w:bookmarkEnd w:id="413"/>
    </w:p>
    <w:p w14:paraId="758CDCA3" w14:textId="77777777" w:rsidR="006D7DD9" w:rsidRDefault="006D7DD9" w:rsidP="006D7DD9">
      <w:r>
        <w:t>The CipheringKeyData operation is used to notify the occurrence of new ciphering key information to a consumer NF (e.g. AMF).</w:t>
      </w:r>
    </w:p>
    <w:p w14:paraId="37F94470" w14:textId="7C1EC89F" w:rsidR="006D7DD9" w:rsidRDefault="00193677" w:rsidP="006D7DD9">
      <w:pPr>
        <w:pStyle w:val="Heading5"/>
      </w:pPr>
      <w:bookmarkStart w:id="414" w:name="_Toc25168709"/>
      <w:bookmarkStart w:id="415" w:name="_Toc27593128"/>
      <w:r>
        <w:t>6.2</w:t>
      </w:r>
      <w:r w:rsidR="006D7DD9">
        <w:t>.5.1.2</w:t>
      </w:r>
      <w:r w:rsidR="006D7DD9">
        <w:tab/>
        <w:t>Notification Definition</w:t>
      </w:r>
      <w:bookmarkEnd w:id="414"/>
      <w:bookmarkEnd w:id="415"/>
    </w:p>
    <w:p w14:paraId="70C353D4" w14:textId="77777777" w:rsidR="006D7DD9" w:rsidRDefault="006D7DD9" w:rsidP="006D7DD9">
      <w:r>
        <w:t>Callback URI: {</w:t>
      </w:r>
      <w:r>
        <w:rPr>
          <w:lang w:eastAsia="zh-CN"/>
        </w:rPr>
        <w:t>amfCallBackURI</w:t>
      </w:r>
      <w:r>
        <w:t>}</w:t>
      </w:r>
    </w:p>
    <w:p w14:paraId="1073CF60" w14:textId="232F1A7B" w:rsidR="006D7DD9" w:rsidRDefault="006D7DD9" w:rsidP="006D7DD9">
      <w:pPr>
        <w:rPr>
          <w:lang w:eastAsia="zh-CN"/>
        </w:rPr>
      </w:pPr>
      <w:r>
        <w:t xml:space="preserve">See clause </w:t>
      </w:r>
      <w:r w:rsidR="007A5C88">
        <w:t>5.3</w:t>
      </w:r>
      <w:r>
        <w:t>.2.2.2 for the description of how the LMF obtains the Callback URI of the NF Service Consumer (i.e. AMF).</w:t>
      </w:r>
    </w:p>
    <w:p w14:paraId="45E743F5" w14:textId="32E5F3D2" w:rsidR="006D7DD9" w:rsidRDefault="00193677" w:rsidP="006D7DD9">
      <w:pPr>
        <w:pStyle w:val="Heading5"/>
      </w:pPr>
      <w:bookmarkStart w:id="416" w:name="_Toc25168710"/>
      <w:bookmarkStart w:id="417" w:name="_Toc27593129"/>
      <w:r>
        <w:t>6.2</w:t>
      </w:r>
      <w:r w:rsidR="006D7DD9">
        <w:t>.5.1.3</w:t>
      </w:r>
      <w:r w:rsidR="006D7DD9">
        <w:tab/>
        <w:t>Notification Standard Methods</w:t>
      </w:r>
      <w:bookmarkEnd w:id="416"/>
      <w:bookmarkEnd w:id="417"/>
    </w:p>
    <w:p w14:paraId="5426DCAD" w14:textId="68F19AAF" w:rsidR="006D7DD9" w:rsidRDefault="00193677" w:rsidP="006D7DD9">
      <w:pPr>
        <w:pStyle w:val="Heading6"/>
      </w:pPr>
      <w:bookmarkStart w:id="418" w:name="_Toc25168711"/>
      <w:bookmarkStart w:id="419" w:name="_Toc27593130"/>
      <w:r>
        <w:t>6.2</w:t>
      </w:r>
      <w:r w:rsidR="006D7DD9">
        <w:t>.5.1.3.1</w:t>
      </w:r>
      <w:r w:rsidR="006D7DD9">
        <w:tab/>
      </w:r>
      <w:r w:rsidR="006D7DD9">
        <w:rPr>
          <w:lang w:eastAsia="zh-CN"/>
        </w:rPr>
        <w:t>POST</w:t>
      </w:r>
      <w:bookmarkEnd w:id="418"/>
      <w:bookmarkEnd w:id="419"/>
    </w:p>
    <w:p w14:paraId="71ECCE68" w14:textId="77777777" w:rsidR="006D7DD9" w:rsidRDefault="006D7DD9" w:rsidP="006D7DD9">
      <w:r>
        <w:t>This method sends a ciphering key data</w:t>
      </w:r>
      <w:r>
        <w:rPr>
          <w:lang w:eastAsia="zh-CN"/>
        </w:rPr>
        <w:t xml:space="preserve"> notify</w:t>
      </w:r>
      <w:r>
        <w:t xml:space="preserve"> to the NF Service Consumer. </w:t>
      </w:r>
    </w:p>
    <w:p w14:paraId="24B76BC3" w14:textId="47F26B7C" w:rsidR="006D7DD9" w:rsidRDefault="006D7DD9" w:rsidP="006D7DD9">
      <w:r>
        <w:t>This method shall support the request and response data structures and response codes specified in table</w:t>
      </w:r>
      <w:r>
        <w:rPr>
          <w:lang w:eastAsia="zh-CN"/>
        </w:rPr>
        <w:t> </w:t>
      </w:r>
      <w:r w:rsidR="00193677">
        <w:t>6.2</w:t>
      </w:r>
      <w:r>
        <w:t>.5.1.3.1-1 and table</w:t>
      </w:r>
      <w:r>
        <w:rPr>
          <w:lang w:eastAsia="zh-CN"/>
        </w:rPr>
        <w:t> </w:t>
      </w:r>
      <w:r w:rsidR="00193677">
        <w:t>6.2</w:t>
      </w:r>
      <w:r>
        <w:t>.5.1.3.1-2.</w:t>
      </w:r>
    </w:p>
    <w:p w14:paraId="2BADD49C" w14:textId="35C1CE21" w:rsidR="006D7DD9" w:rsidRDefault="006D7DD9" w:rsidP="006D7DD9">
      <w:pPr>
        <w:pStyle w:val="TH"/>
      </w:pPr>
      <w:r>
        <w:t>Table</w:t>
      </w:r>
      <w:r>
        <w:rPr>
          <w:lang w:eastAsia="zh-CN"/>
        </w:rPr>
        <w:t> </w:t>
      </w:r>
      <w:r w:rsidR="00193677">
        <w:t>6.2</w:t>
      </w:r>
      <w:r>
        <w:t>.5.1.3.1-1: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7DD9" w14:paraId="42271377" w14:textId="77777777" w:rsidTr="006D7DD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C22410" w14:textId="77777777" w:rsidR="006D7DD9" w:rsidRDefault="006D7DD9">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20EE46EA" w14:textId="77777777" w:rsidR="006D7DD9" w:rsidRDefault="006D7DD9">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70235553" w14:textId="77777777" w:rsidR="006D7DD9" w:rsidRDefault="006D7DD9">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8D3496" w14:textId="77777777" w:rsidR="006D7DD9" w:rsidRDefault="006D7DD9">
            <w:pPr>
              <w:pStyle w:val="TAH"/>
            </w:pPr>
            <w:r>
              <w:t>Description</w:t>
            </w:r>
          </w:p>
        </w:tc>
      </w:tr>
      <w:tr w:rsidR="006D7DD9" w14:paraId="11903B7E" w14:textId="77777777" w:rsidTr="006D7DD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62D" w14:textId="77777777" w:rsidR="006D7DD9" w:rsidRDefault="006D7DD9">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7C4E0667" w14:textId="77777777" w:rsidR="006D7DD9" w:rsidRDefault="006D7DD9">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8589993" w14:textId="77777777" w:rsidR="006D7DD9" w:rsidRDefault="006D7DD9">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08757E" w14:textId="77777777" w:rsidR="006D7DD9" w:rsidRDefault="006D7DD9">
            <w:pPr>
              <w:pStyle w:val="TAL"/>
            </w:pPr>
            <w:r>
              <w:t>Input parameters to the "Ciphering Key Data" operation</w:t>
            </w:r>
          </w:p>
        </w:tc>
      </w:tr>
    </w:tbl>
    <w:p w14:paraId="654706A5" w14:textId="77777777" w:rsidR="006D7DD9" w:rsidRDefault="006D7DD9" w:rsidP="006D7DD9"/>
    <w:p w14:paraId="70D6D8C8" w14:textId="3BE99E8A" w:rsidR="006D7DD9" w:rsidRDefault="006D7DD9" w:rsidP="006D7DD9">
      <w:pPr>
        <w:pStyle w:val="TH"/>
      </w:pPr>
      <w:r>
        <w:lastRenderedPageBreak/>
        <w:t>Table</w:t>
      </w:r>
      <w:r>
        <w:rPr>
          <w:lang w:eastAsia="zh-CN"/>
        </w:rPr>
        <w:t> </w:t>
      </w:r>
      <w:r w:rsidR="00193677">
        <w:t>6.2</w:t>
      </w:r>
      <w:r>
        <w:t>.5.1.3.1-2: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20"/>
        <w:gridCol w:w="1122"/>
        <w:gridCol w:w="997"/>
        <w:gridCol w:w="5068"/>
      </w:tblGrid>
      <w:tr w:rsidR="006D7DD9" w14:paraId="202E447C" w14:textId="77777777" w:rsidTr="006D7DD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D475F9F" w14:textId="77777777" w:rsidR="006D7DD9" w:rsidRDefault="006D7DD9">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62C576A" w14:textId="77777777" w:rsidR="006D7DD9" w:rsidRDefault="006D7DD9">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E2252B3" w14:textId="77777777" w:rsidR="006D7DD9" w:rsidRDefault="006D7DD9">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5CB8B05" w14:textId="77777777" w:rsidR="006D7DD9" w:rsidRDefault="006D7DD9">
            <w:pPr>
              <w:pStyle w:val="TAH"/>
            </w:pPr>
            <w:r>
              <w:t>Response</w:t>
            </w:r>
          </w:p>
          <w:p w14:paraId="4CA13188" w14:textId="77777777" w:rsidR="006D7DD9" w:rsidRDefault="006D7DD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F60BC4" w14:textId="77777777" w:rsidR="006D7DD9" w:rsidRDefault="006D7DD9">
            <w:pPr>
              <w:pStyle w:val="TAH"/>
            </w:pPr>
            <w:r>
              <w:t>Description</w:t>
            </w:r>
          </w:p>
        </w:tc>
      </w:tr>
      <w:tr w:rsidR="006D7DD9" w14:paraId="4604B246" w14:textId="77777777" w:rsidTr="006D7DD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A05FA34" w14:textId="77777777" w:rsidR="006D7DD9" w:rsidRDefault="006D7DD9">
            <w:pPr>
              <w:pStyle w:val="TAL"/>
            </w:pPr>
            <w:r>
              <w:t>CipheringKeyResponse</w:t>
            </w:r>
          </w:p>
        </w:tc>
        <w:tc>
          <w:tcPr>
            <w:tcW w:w="228" w:type="pct"/>
            <w:tcBorders>
              <w:top w:val="single" w:sz="4" w:space="0" w:color="auto"/>
              <w:left w:val="single" w:sz="6" w:space="0" w:color="000000"/>
              <w:bottom w:val="single" w:sz="4" w:space="0" w:color="auto"/>
              <w:right w:val="single" w:sz="6" w:space="0" w:color="000000"/>
            </w:tcBorders>
            <w:hideMark/>
          </w:tcPr>
          <w:p w14:paraId="425C565C" w14:textId="77777777" w:rsidR="006D7DD9" w:rsidRDefault="006D7DD9">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14:paraId="6B69ED79" w14:textId="77777777" w:rsidR="006D7DD9" w:rsidRDefault="006D7DD9">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59C823EE" w14:textId="77777777" w:rsidR="006D7DD9" w:rsidRDefault="006D7DD9">
            <w:pPr>
              <w:pStyle w:val="TAL"/>
            </w:pPr>
            <w:r>
              <w:t>200 OK</w:t>
            </w:r>
          </w:p>
        </w:tc>
        <w:tc>
          <w:tcPr>
            <w:tcW w:w="2718" w:type="pct"/>
            <w:tcBorders>
              <w:top w:val="single" w:sz="4" w:space="0" w:color="auto"/>
              <w:left w:val="single" w:sz="6" w:space="0" w:color="000000"/>
              <w:bottom w:val="single" w:sz="4" w:space="0" w:color="auto"/>
              <w:right w:val="single" w:sz="6" w:space="0" w:color="000000"/>
            </w:tcBorders>
          </w:tcPr>
          <w:p w14:paraId="6E174DBB" w14:textId="77777777" w:rsidR="006D7DD9" w:rsidRDefault="006D7DD9">
            <w:pPr>
              <w:pStyle w:val="TAL"/>
            </w:pPr>
            <w:r>
              <w:t>This case represents successful or partially successful storage of ciphering key information by the service consumer NF.</w:t>
            </w:r>
          </w:p>
          <w:p w14:paraId="0F0DEAD5" w14:textId="77777777" w:rsidR="006D7DD9" w:rsidRDefault="006D7DD9">
            <w:pPr>
              <w:pStyle w:val="TAL"/>
            </w:pPr>
          </w:p>
          <w:p w14:paraId="23F6B670" w14:textId="77777777" w:rsidR="006D7DD9" w:rsidRDefault="006D7DD9">
            <w:pPr>
              <w:pStyle w:val="TAL"/>
            </w:pPr>
            <w:r>
              <w:t>A response body is returned containing the following parameters:</w:t>
            </w:r>
          </w:p>
          <w:p w14:paraId="4AC19DFC" w14:textId="77777777" w:rsidR="006D7DD9" w:rsidRDefault="006D7DD9">
            <w:pPr>
              <w:pStyle w:val="TAL"/>
              <w:ind w:left="284"/>
            </w:pPr>
            <w:r>
              <w:t>- List of Ciphering Set IDs successfully stored</w:t>
            </w:r>
          </w:p>
          <w:p w14:paraId="00D6A857" w14:textId="77777777" w:rsidR="006D7DD9" w:rsidRDefault="006D7DD9">
            <w:pPr>
              <w:pStyle w:val="TAL"/>
              <w:ind w:left="284"/>
            </w:pPr>
            <w:r>
              <w:t>- List of Ciphering Set IDs not successfully stored</w:t>
            </w:r>
          </w:p>
        </w:tc>
      </w:tr>
      <w:tr w:rsidR="006D7DD9" w14:paraId="469C722E" w14:textId="77777777" w:rsidTr="006D7DD9">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808C3" w14:textId="77777777" w:rsidR="006D7DD9" w:rsidRDefault="006D7DD9">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B50445" w14:textId="77777777" w:rsidR="006D7DD9" w:rsidRDefault="006D7DD9">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
          <w:p w14:paraId="2071A655" w14:textId="77777777" w:rsidR="006D7DD9" w:rsidRDefault="006D7DD9">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4306C77F" w14:textId="77777777" w:rsidR="006D7DD9" w:rsidRDefault="006D7DD9">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76202AF3" w14:textId="77777777" w:rsidR="006D7DD9" w:rsidRDefault="006D7DD9">
            <w:pPr>
              <w:pStyle w:val="TAL"/>
            </w:pPr>
            <w:r>
              <w:t>The "cause" attribute shall be set to one of the following application errors:</w:t>
            </w:r>
          </w:p>
          <w:p w14:paraId="4B1CA7FC" w14:textId="77777777" w:rsidR="006D7DD9" w:rsidRDefault="006D7DD9">
            <w:pPr>
              <w:pStyle w:val="TAL"/>
              <w:ind w:left="284"/>
            </w:pPr>
            <w:r>
              <w:t>- UNSPECIFIED</w:t>
            </w:r>
          </w:p>
          <w:p w14:paraId="25654431" w14:textId="77777777" w:rsidR="006D7DD9" w:rsidRDefault="006D7DD9">
            <w:pPr>
              <w:pStyle w:val="TAL"/>
              <w:ind w:left="284"/>
            </w:pPr>
            <w:r>
              <w:t xml:space="preserve">- UNABLE_TO_STORE_CIPHERING_KEY_DATA </w:t>
            </w:r>
          </w:p>
          <w:p w14:paraId="38F5D6E1" w14:textId="77777777" w:rsidR="006D7DD9" w:rsidRDefault="006D7DD9">
            <w:pPr>
              <w:pStyle w:val="TAL"/>
              <w:ind w:left="284"/>
            </w:pPr>
          </w:p>
          <w:p w14:paraId="4A414FBA" w14:textId="6FD09810" w:rsidR="006D7DD9" w:rsidRDefault="006D7DD9">
            <w:pPr>
              <w:pStyle w:val="TAL"/>
            </w:pPr>
            <w:r>
              <w:t>See table</w:t>
            </w:r>
            <w:r>
              <w:rPr>
                <w:lang w:eastAsia="zh-CN"/>
              </w:rPr>
              <w:t> </w:t>
            </w:r>
            <w:r w:rsidR="00193677">
              <w:t>6.2</w:t>
            </w:r>
            <w:r>
              <w:t>.7.3-1 for the description of this error.</w:t>
            </w:r>
          </w:p>
        </w:tc>
      </w:tr>
    </w:tbl>
    <w:p w14:paraId="7AD51FDB" w14:textId="77777777" w:rsidR="006D7DD9" w:rsidRDefault="006D7DD9" w:rsidP="006D7DD9"/>
    <w:p w14:paraId="5D3409E5" w14:textId="31C33CA1" w:rsidR="006D7DD9" w:rsidRDefault="00193677" w:rsidP="006D7DD9">
      <w:pPr>
        <w:pStyle w:val="Heading3"/>
      </w:pPr>
      <w:bookmarkStart w:id="420" w:name="_Toc25168712"/>
      <w:bookmarkStart w:id="421" w:name="_Toc27593131"/>
      <w:r>
        <w:t>6.2</w:t>
      </w:r>
      <w:r w:rsidR="006D7DD9">
        <w:t>.6</w:t>
      </w:r>
      <w:r w:rsidR="006D7DD9">
        <w:tab/>
        <w:t>Data Model</w:t>
      </w:r>
      <w:bookmarkEnd w:id="420"/>
      <w:bookmarkEnd w:id="421"/>
    </w:p>
    <w:p w14:paraId="306C816A" w14:textId="5624AA66" w:rsidR="006D7DD9" w:rsidRDefault="00193677" w:rsidP="006D7DD9">
      <w:pPr>
        <w:pStyle w:val="Heading4"/>
      </w:pPr>
      <w:bookmarkStart w:id="422" w:name="_Toc25168713"/>
      <w:bookmarkStart w:id="423" w:name="_Toc27593132"/>
      <w:r>
        <w:t>6.2</w:t>
      </w:r>
      <w:r w:rsidR="006D7DD9">
        <w:t>.6.1</w:t>
      </w:r>
      <w:r w:rsidR="006D7DD9">
        <w:tab/>
        <w:t>General</w:t>
      </w:r>
      <w:bookmarkEnd w:id="422"/>
      <w:bookmarkEnd w:id="423"/>
    </w:p>
    <w:p w14:paraId="4DAD9693" w14:textId="77777777" w:rsidR="006D7DD9" w:rsidRDefault="006D7DD9" w:rsidP="006D7DD9">
      <w:r>
        <w:t>This clause specifies the application data model supported by the API.</w:t>
      </w:r>
    </w:p>
    <w:p w14:paraId="177661CB" w14:textId="68DC56ED" w:rsidR="006D7DD9" w:rsidRDefault="006D7DD9" w:rsidP="006D7DD9">
      <w:r>
        <w:t>Table</w:t>
      </w:r>
      <w:r>
        <w:rPr>
          <w:lang w:eastAsia="zh-CN"/>
        </w:rPr>
        <w:t> </w:t>
      </w:r>
      <w:r w:rsidR="00193677">
        <w:t>6.2</w:t>
      </w:r>
      <w:r>
        <w:t>.6.1-1 specifies the data types defined for the Nlmf_Broadcast service based interface protocol.</w:t>
      </w:r>
    </w:p>
    <w:p w14:paraId="33925ACD" w14:textId="666B6DEF" w:rsidR="006D7DD9" w:rsidRDefault="006D7DD9" w:rsidP="006D7DD9">
      <w:pPr>
        <w:pStyle w:val="TH"/>
      </w:pPr>
      <w:r>
        <w:t>Table</w:t>
      </w:r>
      <w:r>
        <w:rPr>
          <w:lang w:eastAsia="zh-CN"/>
        </w:rPr>
        <w:t> </w:t>
      </w:r>
      <w:r w:rsidR="00193677">
        <w:t>6.2</w:t>
      </w:r>
      <w:r>
        <w:t>.6.1-1: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6D7DD9" w14:paraId="1B9C8C39"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0B22AD7" w14:textId="77777777" w:rsidR="006D7DD9" w:rsidRDefault="006D7DD9">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1E222EB5" w14:textId="77777777" w:rsidR="006D7DD9" w:rsidRDefault="006D7DD9">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20669CDD" w14:textId="77777777" w:rsidR="006D7DD9" w:rsidRDefault="006D7DD9">
            <w:pPr>
              <w:pStyle w:val="TAH"/>
            </w:pPr>
            <w:r>
              <w:t>Description</w:t>
            </w:r>
          </w:p>
        </w:tc>
      </w:tr>
      <w:tr w:rsidR="006D7DD9" w14:paraId="02D2CE1E"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5FBC3A8D" w14:textId="77777777" w:rsidR="006D7DD9" w:rsidRDefault="006D7DD9">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531F16E0" w14:textId="75565F5E" w:rsidR="006D7DD9" w:rsidRDefault="00193677">
            <w:pPr>
              <w:pStyle w:val="TAL"/>
            </w:pPr>
            <w:r>
              <w:t>6.2</w:t>
            </w:r>
            <w:r w:rsidR="006D7DD9">
              <w:t>.6.2.2</w:t>
            </w:r>
          </w:p>
        </w:tc>
        <w:tc>
          <w:tcPr>
            <w:tcW w:w="4051" w:type="dxa"/>
            <w:tcBorders>
              <w:top w:val="single" w:sz="4" w:space="0" w:color="auto"/>
              <w:left w:val="single" w:sz="4" w:space="0" w:color="auto"/>
              <w:bottom w:val="single" w:sz="4" w:space="0" w:color="auto"/>
              <w:right w:val="single" w:sz="4" w:space="0" w:color="auto"/>
            </w:tcBorders>
          </w:tcPr>
          <w:p w14:paraId="6ABD7F8A" w14:textId="77777777" w:rsidR="006D7DD9" w:rsidRDefault="006D7DD9">
            <w:pPr>
              <w:pStyle w:val="TAL"/>
              <w:rPr>
                <w:rFonts w:cs="Arial"/>
                <w:szCs w:val="18"/>
              </w:rPr>
            </w:pPr>
          </w:p>
        </w:tc>
      </w:tr>
      <w:tr w:rsidR="006D7DD9" w14:paraId="0CDBFB37"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6C3A0779" w14:textId="77777777" w:rsidR="006D7DD9" w:rsidRDefault="006D7DD9">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093D9E1B" w14:textId="08E78DD5" w:rsidR="006D7DD9" w:rsidRDefault="00193677">
            <w:pPr>
              <w:pStyle w:val="TAL"/>
            </w:pPr>
            <w:r>
              <w:t>6.2</w:t>
            </w:r>
            <w:r w:rsidR="006D7DD9">
              <w:t>.6.2.3</w:t>
            </w:r>
          </w:p>
        </w:tc>
        <w:tc>
          <w:tcPr>
            <w:tcW w:w="4051" w:type="dxa"/>
            <w:tcBorders>
              <w:top w:val="single" w:sz="4" w:space="0" w:color="auto"/>
              <w:left w:val="single" w:sz="4" w:space="0" w:color="auto"/>
              <w:bottom w:val="single" w:sz="4" w:space="0" w:color="auto"/>
              <w:right w:val="single" w:sz="4" w:space="0" w:color="auto"/>
            </w:tcBorders>
          </w:tcPr>
          <w:p w14:paraId="1BE720A4" w14:textId="77777777" w:rsidR="006D7DD9" w:rsidRDefault="006D7DD9">
            <w:pPr>
              <w:pStyle w:val="TAL"/>
              <w:rPr>
                <w:rFonts w:cs="Arial"/>
                <w:szCs w:val="18"/>
              </w:rPr>
            </w:pPr>
          </w:p>
        </w:tc>
      </w:tr>
      <w:tr w:rsidR="006D7DD9" w14:paraId="499AA121"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6E4112F7" w14:textId="77777777" w:rsidR="006D7DD9" w:rsidRDefault="006D7DD9">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51819174" w14:textId="1F781F8C" w:rsidR="006D7DD9" w:rsidRDefault="00193677">
            <w:pPr>
              <w:pStyle w:val="TAL"/>
            </w:pPr>
            <w:r>
              <w:t>6.2</w:t>
            </w:r>
            <w:r w:rsidR="006D7DD9">
              <w:t>.6.2.4</w:t>
            </w:r>
          </w:p>
        </w:tc>
        <w:tc>
          <w:tcPr>
            <w:tcW w:w="4051" w:type="dxa"/>
            <w:tcBorders>
              <w:top w:val="single" w:sz="4" w:space="0" w:color="auto"/>
              <w:left w:val="single" w:sz="4" w:space="0" w:color="auto"/>
              <w:bottom w:val="single" w:sz="4" w:space="0" w:color="auto"/>
              <w:right w:val="single" w:sz="4" w:space="0" w:color="auto"/>
            </w:tcBorders>
          </w:tcPr>
          <w:p w14:paraId="72B5F591" w14:textId="77777777" w:rsidR="006D7DD9" w:rsidRDefault="006D7DD9">
            <w:pPr>
              <w:pStyle w:val="TAL"/>
              <w:rPr>
                <w:rFonts w:cs="Arial"/>
                <w:szCs w:val="18"/>
              </w:rPr>
            </w:pPr>
          </w:p>
        </w:tc>
      </w:tr>
      <w:tr w:rsidR="006D7DD9" w14:paraId="462B8210"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4C2446BB" w14:textId="77777777" w:rsidR="006D7DD9" w:rsidRDefault="006D7DD9">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26BA424F" w14:textId="1C5675F2" w:rsidR="006D7DD9" w:rsidRDefault="00193677">
            <w:pPr>
              <w:pStyle w:val="TAL"/>
            </w:pPr>
            <w:r>
              <w:t>6.2</w:t>
            </w:r>
            <w:r w:rsidR="006D7DD9">
              <w:t>.6.2.5</w:t>
            </w:r>
          </w:p>
        </w:tc>
        <w:tc>
          <w:tcPr>
            <w:tcW w:w="4051" w:type="dxa"/>
            <w:tcBorders>
              <w:top w:val="single" w:sz="4" w:space="0" w:color="auto"/>
              <w:left w:val="single" w:sz="4" w:space="0" w:color="auto"/>
              <w:bottom w:val="single" w:sz="4" w:space="0" w:color="auto"/>
              <w:right w:val="single" w:sz="4" w:space="0" w:color="auto"/>
            </w:tcBorders>
          </w:tcPr>
          <w:p w14:paraId="528EAA63" w14:textId="77777777" w:rsidR="006D7DD9" w:rsidRDefault="006D7DD9">
            <w:pPr>
              <w:pStyle w:val="TAL"/>
              <w:rPr>
                <w:rFonts w:cs="Arial"/>
                <w:szCs w:val="18"/>
              </w:rPr>
            </w:pPr>
          </w:p>
        </w:tc>
      </w:tr>
      <w:tr w:rsidR="006D7DD9" w14:paraId="73ACA8F2"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0E298173" w14:textId="77777777" w:rsidR="006D7DD9" w:rsidRDefault="006D7DD9">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6957BFE3" w14:textId="68F13B16" w:rsidR="006D7DD9" w:rsidRDefault="00193677">
            <w:pPr>
              <w:pStyle w:val="TAL"/>
            </w:pPr>
            <w:r>
              <w:t>6.2</w:t>
            </w:r>
            <w:r w:rsidR="006D7DD9">
              <w:t>.6.2.6</w:t>
            </w:r>
          </w:p>
        </w:tc>
        <w:tc>
          <w:tcPr>
            <w:tcW w:w="4051" w:type="dxa"/>
            <w:tcBorders>
              <w:top w:val="single" w:sz="4" w:space="0" w:color="auto"/>
              <w:left w:val="single" w:sz="4" w:space="0" w:color="auto"/>
              <w:bottom w:val="single" w:sz="4" w:space="0" w:color="auto"/>
              <w:right w:val="single" w:sz="4" w:space="0" w:color="auto"/>
            </w:tcBorders>
          </w:tcPr>
          <w:p w14:paraId="6669609F" w14:textId="77777777" w:rsidR="006D7DD9" w:rsidRDefault="006D7DD9">
            <w:pPr>
              <w:pStyle w:val="TAL"/>
              <w:rPr>
                <w:rFonts w:cs="Arial"/>
                <w:szCs w:val="18"/>
              </w:rPr>
            </w:pPr>
          </w:p>
        </w:tc>
      </w:tr>
      <w:tr w:rsidR="006D7DD9" w14:paraId="4F065B26"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41DA4F6A" w14:textId="77777777" w:rsidR="006D7DD9" w:rsidRDefault="006D7DD9">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6F2566F4" w14:textId="3A769E86" w:rsidR="006D7DD9" w:rsidRDefault="00193677">
            <w:pPr>
              <w:pStyle w:val="TAL"/>
            </w:pPr>
            <w:r>
              <w:t>6.2</w:t>
            </w:r>
            <w:r w:rsidR="006D7DD9">
              <w:t>.6.2.7</w:t>
            </w:r>
          </w:p>
        </w:tc>
        <w:tc>
          <w:tcPr>
            <w:tcW w:w="4051" w:type="dxa"/>
            <w:tcBorders>
              <w:top w:val="single" w:sz="4" w:space="0" w:color="auto"/>
              <w:left w:val="single" w:sz="4" w:space="0" w:color="auto"/>
              <w:bottom w:val="single" w:sz="4" w:space="0" w:color="auto"/>
              <w:right w:val="single" w:sz="4" w:space="0" w:color="auto"/>
            </w:tcBorders>
          </w:tcPr>
          <w:p w14:paraId="08EB897E" w14:textId="77777777" w:rsidR="006D7DD9" w:rsidRDefault="006D7DD9">
            <w:pPr>
              <w:pStyle w:val="TAL"/>
              <w:rPr>
                <w:rFonts w:cs="Arial"/>
                <w:szCs w:val="18"/>
              </w:rPr>
            </w:pPr>
          </w:p>
        </w:tc>
      </w:tr>
      <w:tr w:rsidR="006D7DD9" w14:paraId="6A5DD560"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41E3995F" w14:textId="77777777" w:rsidR="006D7DD9" w:rsidRDefault="006D7DD9">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537F9FD0" w14:textId="017FE033" w:rsidR="006D7DD9" w:rsidRDefault="00193677">
            <w:pPr>
              <w:pStyle w:val="TAL"/>
            </w:pPr>
            <w:r>
              <w:t>6.2</w:t>
            </w:r>
            <w:r w:rsidR="006D7DD9">
              <w:t>.6.3.2</w:t>
            </w:r>
          </w:p>
        </w:tc>
        <w:tc>
          <w:tcPr>
            <w:tcW w:w="4051" w:type="dxa"/>
            <w:tcBorders>
              <w:top w:val="single" w:sz="4" w:space="0" w:color="auto"/>
              <w:left w:val="single" w:sz="4" w:space="0" w:color="auto"/>
              <w:bottom w:val="single" w:sz="4" w:space="0" w:color="auto"/>
              <w:right w:val="single" w:sz="4" w:space="0" w:color="auto"/>
            </w:tcBorders>
          </w:tcPr>
          <w:p w14:paraId="6222C148" w14:textId="77777777" w:rsidR="006D7DD9" w:rsidRDefault="006D7DD9">
            <w:pPr>
              <w:pStyle w:val="TAL"/>
              <w:rPr>
                <w:rFonts w:cs="Arial"/>
                <w:szCs w:val="18"/>
              </w:rPr>
            </w:pPr>
          </w:p>
        </w:tc>
      </w:tr>
      <w:tr w:rsidR="006D7DD9" w14:paraId="41CA4C40"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2CCFA522" w14:textId="77777777" w:rsidR="006D7DD9" w:rsidRDefault="006D7DD9">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34FEDA5A" w14:textId="0D88E6A4" w:rsidR="006D7DD9" w:rsidRDefault="00193677">
            <w:pPr>
              <w:pStyle w:val="TAL"/>
            </w:pPr>
            <w:r>
              <w:t>6.2</w:t>
            </w:r>
            <w:r w:rsidR="006D7DD9">
              <w:t>.6.3.2</w:t>
            </w:r>
          </w:p>
        </w:tc>
        <w:tc>
          <w:tcPr>
            <w:tcW w:w="4051" w:type="dxa"/>
            <w:tcBorders>
              <w:top w:val="single" w:sz="4" w:space="0" w:color="auto"/>
              <w:left w:val="single" w:sz="4" w:space="0" w:color="auto"/>
              <w:bottom w:val="single" w:sz="4" w:space="0" w:color="auto"/>
              <w:right w:val="single" w:sz="4" w:space="0" w:color="auto"/>
            </w:tcBorders>
          </w:tcPr>
          <w:p w14:paraId="300B6FBC" w14:textId="77777777" w:rsidR="006D7DD9" w:rsidRDefault="006D7DD9">
            <w:pPr>
              <w:pStyle w:val="TAL"/>
              <w:rPr>
                <w:rFonts w:cs="Arial"/>
                <w:szCs w:val="18"/>
              </w:rPr>
            </w:pPr>
          </w:p>
        </w:tc>
      </w:tr>
      <w:tr w:rsidR="006D7DD9" w14:paraId="4A3375CE"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08DBFBA2" w14:textId="77777777" w:rsidR="006D7DD9" w:rsidRDefault="006D7DD9">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7A513B28" w14:textId="4BBCF5D4" w:rsidR="006D7DD9" w:rsidRDefault="00193677">
            <w:pPr>
              <w:pStyle w:val="TAL"/>
            </w:pPr>
            <w:r>
              <w:t>6.2</w:t>
            </w:r>
            <w:r w:rsidR="006D7DD9">
              <w:t>.6.3.2</w:t>
            </w:r>
          </w:p>
        </w:tc>
        <w:tc>
          <w:tcPr>
            <w:tcW w:w="4051" w:type="dxa"/>
            <w:tcBorders>
              <w:top w:val="single" w:sz="4" w:space="0" w:color="auto"/>
              <w:left w:val="single" w:sz="4" w:space="0" w:color="auto"/>
              <w:bottom w:val="single" w:sz="4" w:space="0" w:color="auto"/>
              <w:right w:val="single" w:sz="4" w:space="0" w:color="auto"/>
            </w:tcBorders>
          </w:tcPr>
          <w:p w14:paraId="19576E69" w14:textId="77777777" w:rsidR="006D7DD9" w:rsidRDefault="006D7DD9">
            <w:pPr>
              <w:pStyle w:val="TAL"/>
              <w:rPr>
                <w:rFonts w:cs="Arial"/>
                <w:szCs w:val="18"/>
              </w:rPr>
            </w:pPr>
          </w:p>
        </w:tc>
      </w:tr>
      <w:tr w:rsidR="006D7DD9" w14:paraId="6542F636"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333B3A80" w14:textId="77777777" w:rsidR="006D7DD9" w:rsidRDefault="006D7DD9">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240121A" w14:textId="15D7B0D5" w:rsidR="006D7DD9" w:rsidRDefault="00193677">
            <w:pPr>
              <w:pStyle w:val="TAL"/>
            </w:pPr>
            <w:r>
              <w:t>6.2</w:t>
            </w:r>
            <w:r w:rsidR="006D7DD9">
              <w:t>.6.3.2</w:t>
            </w:r>
          </w:p>
        </w:tc>
        <w:tc>
          <w:tcPr>
            <w:tcW w:w="4051" w:type="dxa"/>
            <w:tcBorders>
              <w:top w:val="single" w:sz="4" w:space="0" w:color="auto"/>
              <w:left w:val="single" w:sz="4" w:space="0" w:color="auto"/>
              <w:bottom w:val="single" w:sz="4" w:space="0" w:color="auto"/>
              <w:right w:val="single" w:sz="4" w:space="0" w:color="auto"/>
            </w:tcBorders>
          </w:tcPr>
          <w:p w14:paraId="6F031B80" w14:textId="77777777" w:rsidR="006D7DD9" w:rsidRDefault="006D7DD9">
            <w:pPr>
              <w:pStyle w:val="TAL"/>
              <w:rPr>
                <w:rFonts w:cs="Arial"/>
                <w:szCs w:val="18"/>
              </w:rPr>
            </w:pPr>
          </w:p>
        </w:tc>
      </w:tr>
      <w:tr w:rsidR="006D7DD9" w14:paraId="0E48E801"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54EC57FF" w14:textId="77777777" w:rsidR="006D7DD9" w:rsidRDefault="006D7DD9">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09F8BE70" w14:textId="46D33AC6" w:rsidR="006D7DD9" w:rsidRDefault="00193677">
            <w:pPr>
              <w:pStyle w:val="TAL"/>
            </w:pPr>
            <w:r>
              <w:t>6.2</w:t>
            </w:r>
            <w:r w:rsidR="006D7DD9">
              <w:t>.6.3.3</w:t>
            </w:r>
          </w:p>
        </w:tc>
        <w:tc>
          <w:tcPr>
            <w:tcW w:w="4051" w:type="dxa"/>
            <w:tcBorders>
              <w:top w:val="single" w:sz="4" w:space="0" w:color="auto"/>
              <w:left w:val="single" w:sz="4" w:space="0" w:color="auto"/>
              <w:bottom w:val="single" w:sz="4" w:space="0" w:color="auto"/>
              <w:right w:val="single" w:sz="4" w:space="0" w:color="auto"/>
            </w:tcBorders>
          </w:tcPr>
          <w:p w14:paraId="26AE7846" w14:textId="77777777" w:rsidR="006D7DD9" w:rsidRDefault="006D7DD9">
            <w:pPr>
              <w:pStyle w:val="TAL"/>
              <w:rPr>
                <w:rFonts w:cs="Arial"/>
                <w:szCs w:val="18"/>
              </w:rPr>
            </w:pPr>
          </w:p>
        </w:tc>
      </w:tr>
      <w:tr w:rsidR="006D7DD9" w14:paraId="2252CE50" w14:textId="77777777" w:rsidTr="006D7DD9">
        <w:trPr>
          <w:jc w:val="center"/>
        </w:trPr>
        <w:tc>
          <w:tcPr>
            <w:tcW w:w="3768" w:type="dxa"/>
            <w:tcBorders>
              <w:top w:val="single" w:sz="4" w:space="0" w:color="auto"/>
              <w:left w:val="single" w:sz="4" w:space="0" w:color="auto"/>
              <w:bottom w:val="single" w:sz="4" w:space="0" w:color="auto"/>
              <w:right w:val="single" w:sz="4" w:space="0" w:color="auto"/>
            </w:tcBorders>
            <w:hideMark/>
          </w:tcPr>
          <w:p w14:paraId="1DF92849" w14:textId="77777777" w:rsidR="006D7DD9" w:rsidRDefault="006D7DD9">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A8B3BA7" w14:textId="0C74FB48" w:rsidR="006D7DD9" w:rsidRDefault="00193677">
            <w:pPr>
              <w:pStyle w:val="TAL"/>
            </w:pPr>
            <w:r>
              <w:t>6.2</w:t>
            </w:r>
            <w:r w:rsidR="006D7DD9">
              <w:t>.6.3.4</w:t>
            </w:r>
          </w:p>
        </w:tc>
        <w:tc>
          <w:tcPr>
            <w:tcW w:w="4051" w:type="dxa"/>
            <w:tcBorders>
              <w:top w:val="single" w:sz="4" w:space="0" w:color="auto"/>
              <w:left w:val="single" w:sz="4" w:space="0" w:color="auto"/>
              <w:bottom w:val="single" w:sz="4" w:space="0" w:color="auto"/>
              <w:right w:val="single" w:sz="4" w:space="0" w:color="auto"/>
            </w:tcBorders>
          </w:tcPr>
          <w:p w14:paraId="4A7C6C47" w14:textId="77777777" w:rsidR="006D7DD9" w:rsidRDefault="006D7DD9">
            <w:pPr>
              <w:pStyle w:val="TAL"/>
              <w:rPr>
                <w:rFonts w:cs="Arial"/>
                <w:szCs w:val="18"/>
              </w:rPr>
            </w:pPr>
          </w:p>
        </w:tc>
      </w:tr>
    </w:tbl>
    <w:p w14:paraId="5DC1A9D4" w14:textId="77777777" w:rsidR="006D7DD9" w:rsidRDefault="006D7DD9" w:rsidP="006D7DD9"/>
    <w:p w14:paraId="699D10E4" w14:textId="234B27B1" w:rsidR="006D7DD9" w:rsidRDefault="006D7DD9" w:rsidP="006D7DD9">
      <w:r>
        <w:t>Table</w:t>
      </w:r>
      <w:r>
        <w:rPr>
          <w:lang w:eastAsia="zh-CN"/>
        </w:rPr>
        <w:t> </w:t>
      </w:r>
      <w:r w:rsidR="00193677">
        <w:t>6.2</w:t>
      </w:r>
      <w:r>
        <w:t xml:space="preserve">.6.1-2 specifies data types re-used by the Nlmf_Broadcast service based interface protocol from other specifications, including a reference to their respective specifications and when needed, a short description of their use within the Nlmf service based interface. </w:t>
      </w:r>
    </w:p>
    <w:p w14:paraId="499DE3BA" w14:textId="629306A3" w:rsidR="006D7DD9" w:rsidRDefault="006D7DD9" w:rsidP="006D7DD9">
      <w:pPr>
        <w:pStyle w:val="TH"/>
      </w:pPr>
      <w:r>
        <w:t>Table</w:t>
      </w:r>
      <w:r>
        <w:rPr>
          <w:lang w:eastAsia="zh-CN"/>
        </w:rPr>
        <w:t> </w:t>
      </w:r>
      <w:r w:rsidR="00193677">
        <w:t>6.2</w:t>
      </w:r>
      <w:r>
        <w:t>.6.1-2: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6D7DD9" w14:paraId="61E8D478" w14:textId="77777777" w:rsidTr="006D7DD9">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49363BCC" w14:textId="77777777" w:rsidR="006D7DD9" w:rsidRDefault="006D7DD9">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0A0EA29" w14:textId="77777777" w:rsidR="006D7DD9" w:rsidRDefault="006D7DD9">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843F3B1" w14:textId="77777777" w:rsidR="006D7DD9" w:rsidRDefault="006D7DD9">
            <w:pPr>
              <w:pStyle w:val="TAH"/>
            </w:pPr>
            <w:r>
              <w:t>Comments</w:t>
            </w:r>
          </w:p>
        </w:tc>
      </w:tr>
      <w:tr w:rsidR="006D7DD9" w14:paraId="2B213968" w14:textId="77777777" w:rsidTr="006D7DD9">
        <w:trPr>
          <w:jc w:val="center"/>
        </w:trPr>
        <w:tc>
          <w:tcPr>
            <w:tcW w:w="2027" w:type="dxa"/>
            <w:tcBorders>
              <w:top w:val="single" w:sz="4" w:space="0" w:color="auto"/>
              <w:left w:val="single" w:sz="4" w:space="0" w:color="auto"/>
              <w:bottom w:val="single" w:sz="4" w:space="0" w:color="auto"/>
              <w:right w:val="single" w:sz="4" w:space="0" w:color="auto"/>
            </w:tcBorders>
            <w:hideMark/>
          </w:tcPr>
          <w:p w14:paraId="3C2BF382" w14:textId="77777777" w:rsidR="006D7DD9" w:rsidRDefault="006D7DD9">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14:paraId="7D299BFD" w14:textId="77777777" w:rsidR="006D7DD9" w:rsidRDefault="006D7DD9">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405229FA" w14:textId="77777777" w:rsidR="006D7DD9" w:rsidRDefault="006D7DD9">
            <w:pPr>
              <w:pStyle w:val="TAL"/>
              <w:rPr>
                <w:rFonts w:cs="Arial"/>
                <w:szCs w:val="18"/>
              </w:rPr>
            </w:pPr>
          </w:p>
        </w:tc>
      </w:tr>
      <w:tr w:rsidR="006D7DD9" w14:paraId="60122D1E" w14:textId="77777777" w:rsidTr="006D7DD9">
        <w:trPr>
          <w:jc w:val="center"/>
        </w:trPr>
        <w:tc>
          <w:tcPr>
            <w:tcW w:w="2027" w:type="dxa"/>
            <w:tcBorders>
              <w:top w:val="single" w:sz="4" w:space="0" w:color="auto"/>
              <w:left w:val="single" w:sz="4" w:space="0" w:color="auto"/>
              <w:bottom w:val="single" w:sz="4" w:space="0" w:color="auto"/>
              <w:right w:val="single" w:sz="4" w:space="0" w:color="auto"/>
            </w:tcBorders>
            <w:hideMark/>
          </w:tcPr>
          <w:p w14:paraId="34A41F9A" w14:textId="77777777" w:rsidR="006D7DD9" w:rsidRDefault="006D7DD9">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175D221A" w14:textId="77777777" w:rsidR="006D7DD9" w:rsidRDefault="006D7DD9">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6AF1FA09" w14:textId="77777777" w:rsidR="006D7DD9" w:rsidRDefault="006D7DD9">
            <w:pPr>
              <w:pStyle w:val="TAL"/>
              <w:rPr>
                <w:rFonts w:cs="Arial"/>
                <w:szCs w:val="18"/>
              </w:rPr>
            </w:pPr>
          </w:p>
        </w:tc>
      </w:tr>
      <w:tr w:rsidR="006D7DD9" w14:paraId="77664DE0" w14:textId="77777777" w:rsidTr="006D7DD9">
        <w:trPr>
          <w:jc w:val="center"/>
        </w:trPr>
        <w:tc>
          <w:tcPr>
            <w:tcW w:w="2027" w:type="dxa"/>
            <w:tcBorders>
              <w:top w:val="single" w:sz="4" w:space="0" w:color="auto"/>
              <w:left w:val="single" w:sz="4" w:space="0" w:color="auto"/>
              <w:bottom w:val="single" w:sz="4" w:space="0" w:color="auto"/>
              <w:right w:val="single" w:sz="4" w:space="0" w:color="auto"/>
            </w:tcBorders>
            <w:hideMark/>
          </w:tcPr>
          <w:p w14:paraId="3459CFDC" w14:textId="77777777" w:rsidR="006D7DD9" w:rsidRDefault="006D7DD9">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487FD57" w14:textId="77777777" w:rsidR="006D7DD9" w:rsidRDefault="006D7DD9">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00EEB51" w14:textId="77777777" w:rsidR="006D7DD9" w:rsidRDefault="006D7DD9">
            <w:pPr>
              <w:pStyle w:val="TAL"/>
              <w:rPr>
                <w:rFonts w:cs="Arial"/>
                <w:szCs w:val="18"/>
              </w:rPr>
            </w:pPr>
          </w:p>
        </w:tc>
      </w:tr>
    </w:tbl>
    <w:p w14:paraId="2AC68735" w14:textId="77777777" w:rsidR="006D7DD9" w:rsidRDefault="006D7DD9" w:rsidP="002C2530">
      <w:pPr>
        <w:rPr>
          <w:lang w:val="en-US"/>
        </w:rPr>
      </w:pPr>
    </w:p>
    <w:p w14:paraId="1D3DC769" w14:textId="1254D66A" w:rsidR="006D7DD9" w:rsidRDefault="00193677" w:rsidP="006D7DD9">
      <w:pPr>
        <w:pStyle w:val="Heading4"/>
        <w:rPr>
          <w:lang w:val="en-US"/>
        </w:rPr>
      </w:pPr>
      <w:bookmarkStart w:id="424" w:name="_Toc25168714"/>
      <w:bookmarkStart w:id="425" w:name="_Toc27593133"/>
      <w:r>
        <w:rPr>
          <w:lang w:val="en-US"/>
        </w:rPr>
        <w:t>6.2</w:t>
      </w:r>
      <w:r w:rsidR="006D7DD9">
        <w:rPr>
          <w:lang w:val="en-US"/>
        </w:rPr>
        <w:t>.6.2</w:t>
      </w:r>
      <w:r w:rsidR="006D7DD9">
        <w:rPr>
          <w:lang w:val="en-US"/>
        </w:rPr>
        <w:tab/>
        <w:t>Structured data types</w:t>
      </w:r>
      <w:bookmarkEnd w:id="424"/>
      <w:bookmarkEnd w:id="425"/>
    </w:p>
    <w:p w14:paraId="6617C1BD" w14:textId="7DDFB83C" w:rsidR="006D7DD9" w:rsidRDefault="00193677" w:rsidP="006D7DD9">
      <w:pPr>
        <w:pStyle w:val="Heading5"/>
      </w:pPr>
      <w:bookmarkStart w:id="426" w:name="_Toc25168715"/>
      <w:bookmarkStart w:id="427" w:name="_Toc27593134"/>
      <w:r>
        <w:t>6.2</w:t>
      </w:r>
      <w:r w:rsidR="006D7DD9">
        <w:t>.6.2.1</w:t>
      </w:r>
      <w:r w:rsidR="006D7DD9">
        <w:tab/>
        <w:t>Introduction</w:t>
      </w:r>
      <w:bookmarkEnd w:id="426"/>
      <w:bookmarkEnd w:id="427"/>
    </w:p>
    <w:p w14:paraId="38704B26" w14:textId="77777777" w:rsidR="006D7DD9" w:rsidRDefault="006D7DD9" w:rsidP="006D7DD9">
      <w:r>
        <w:t xml:space="preserve">This clause defines the structures to be used in resource representations. </w:t>
      </w:r>
    </w:p>
    <w:p w14:paraId="46FFC254" w14:textId="08529656" w:rsidR="006D7DD9" w:rsidRDefault="00193677" w:rsidP="006D7DD9">
      <w:pPr>
        <w:pStyle w:val="Heading5"/>
      </w:pPr>
      <w:bookmarkStart w:id="428" w:name="_Toc25168716"/>
      <w:bookmarkStart w:id="429" w:name="_Toc27593135"/>
      <w:r>
        <w:lastRenderedPageBreak/>
        <w:t>6.2</w:t>
      </w:r>
      <w:r w:rsidR="006D7DD9">
        <w:t>.6.2.2</w:t>
      </w:r>
      <w:r w:rsidR="006D7DD9">
        <w:tab/>
        <w:t>Type: CipheringKeyInfo</w:t>
      </w:r>
      <w:bookmarkEnd w:id="428"/>
      <w:bookmarkEnd w:id="429"/>
    </w:p>
    <w:p w14:paraId="5CCEDBF8" w14:textId="5D46A957" w:rsidR="006D7DD9" w:rsidRDefault="006D7DD9" w:rsidP="006D7DD9">
      <w:pPr>
        <w:pStyle w:val="TH"/>
      </w:pPr>
      <w:r>
        <w:rPr>
          <w:noProof/>
        </w:rPr>
        <w:t>Table </w:t>
      </w:r>
      <w:r w:rsidR="00193677">
        <w:t>6.2</w:t>
      </w:r>
      <w:r>
        <w:t xml:space="preserve">.6.2.2-1: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6D7DD9" w14:paraId="5028BD7A" w14:textId="77777777" w:rsidTr="006D7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D98F91" w14:textId="77777777" w:rsidR="006D7DD9" w:rsidRDefault="006D7DD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3655250" w14:textId="77777777" w:rsidR="006D7DD9" w:rsidRDefault="006D7DD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113C072" w14:textId="77777777" w:rsidR="006D7DD9" w:rsidRDefault="006D7DD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DCAB925" w14:textId="77777777" w:rsidR="006D7DD9" w:rsidRDefault="006D7DD9">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52D9137" w14:textId="77777777" w:rsidR="006D7DD9" w:rsidRDefault="006D7DD9">
            <w:pPr>
              <w:pStyle w:val="TAH"/>
              <w:rPr>
                <w:rFonts w:cs="Arial"/>
                <w:szCs w:val="18"/>
              </w:rPr>
            </w:pPr>
            <w:r>
              <w:rPr>
                <w:rFonts w:cs="Arial"/>
                <w:szCs w:val="18"/>
              </w:rPr>
              <w:t>Description</w:t>
            </w:r>
          </w:p>
        </w:tc>
      </w:tr>
      <w:tr w:rsidR="006D7DD9" w14:paraId="1AE1519F" w14:textId="77777777" w:rsidTr="006D7DD9">
        <w:trPr>
          <w:jc w:val="center"/>
        </w:trPr>
        <w:tc>
          <w:tcPr>
            <w:tcW w:w="2090" w:type="dxa"/>
            <w:tcBorders>
              <w:top w:val="single" w:sz="4" w:space="0" w:color="auto"/>
              <w:left w:val="single" w:sz="4" w:space="0" w:color="auto"/>
              <w:bottom w:val="single" w:sz="4" w:space="0" w:color="auto"/>
              <w:right w:val="single" w:sz="4" w:space="0" w:color="auto"/>
            </w:tcBorders>
            <w:hideMark/>
          </w:tcPr>
          <w:p w14:paraId="45F9CAA3" w14:textId="77777777" w:rsidR="006D7DD9" w:rsidRDefault="006D7DD9">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1ADF9679" w14:textId="77777777" w:rsidR="006D7DD9" w:rsidRDefault="006D7DD9">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0E9C6FD5" w14:textId="77777777" w:rsidR="006D7DD9" w:rsidRDefault="006D7DD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27B09FC" w14:textId="77777777" w:rsidR="006D7DD9" w:rsidRDefault="006D7DD9">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653AC696" w14:textId="77777777" w:rsidR="006D7DD9" w:rsidRDefault="006D7DD9">
            <w:pPr>
              <w:pStyle w:val="TAL"/>
              <w:rPr>
                <w:rFonts w:cs="Arial"/>
                <w:szCs w:val="18"/>
              </w:rPr>
            </w:pPr>
            <w:r>
              <w:rPr>
                <w:rFonts w:cs="Arial"/>
                <w:szCs w:val="18"/>
              </w:rPr>
              <w:t>This IE contains one or more ciphering data sets, where each ciphering data set contains information for one ciphering key.</w:t>
            </w:r>
          </w:p>
        </w:tc>
      </w:tr>
    </w:tbl>
    <w:p w14:paraId="5104EE2B" w14:textId="77777777" w:rsidR="006D7DD9" w:rsidRDefault="006D7DD9" w:rsidP="006D7DD9">
      <w:pPr>
        <w:rPr>
          <w:lang w:val="en-US"/>
        </w:rPr>
      </w:pPr>
    </w:p>
    <w:p w14:paraId="4531C44F" w14:textId="3FBC436C" w:rsidR="006D7DD9" w:rsidRDefault="00193677" w:rsidP="006D7DD9">
      <w:pPr>
        <w:pStyle w:val="Heading5"/>
      </w:pPr>
      <w:bookmarkStart w:id="430" w:name="_Toc25168717"/>
      <w:bookmarkStart w:id="431" w:name="_Toc27593136"/>
      <w:r>
        <w:t>6.2</w:t>
      </w:r>
      <w:r w:rsidR="006D7DD9">
        <w:t>.6.2.3</w:t>
      </w:r>
      <w:r w:rsidR="006D7DD9">
        <w:tab/>
        <w:t>Type: CipheringKeyResponse</w:t>
      </w:r>
      <w:bookmarkEnd w:id="430"/>
      <w:bookmarkEnd w:id="431"/>
    </w:p>
    <w:p w14:paraId="2144D8A0" w14:textId="4CF55C58" w:rsidR="006D7DD9" w:rsidRDefault="006D7DD9" w:rsidP="006D7DD9">
      <w:pPr>
        <w:pStyle w:val="TH"/>
      </w:pPr>
      <w:r>
        <w:rPr>
          <w:noProof/>
        </w:rPr>
        <w:t>Table </w:t>
      </w:r>
      <w:r w:rsidR="00193677">
        <w:t>6.2</w:t>
      </w:r>
      <w:r>
        <w:t xml:space="preserve">.6.2.3-1: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6D7DD9" w14:paraId="270C212A" w14:textId="77777777" w:rsidTr="006D7DD9">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6937485E" w14:textId="77777777" w:rsidR="006D7DD9" w:rsidRDefault="006D7DD9">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08E01A9D" w14:textId="77777777" w:rsidR="006D7DD9" w:rsidRDefault="006D7DD9">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1869B20F" w14:textId="77777777" w:rsidR="006D7DD9" w:rsidRDefault="006D7DD9">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29E0A5B1" w14:textId="77777777" w:rsidR="006D7DD9" w:rsidRDefault="006D7DD9">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2A4152A4" w14:textId="77777777" w:rsidR="006D7DD9" w:rsidRDefault="006D7DD9">
            <w:pPr>
              <w:pStyle w:val="TAH"/>
              <w:rPr>
                <w:rFonts w:cs="Arial"/>
                <w:szCs w:val="18"/>
              </w:rPr>
            </w:pPr>
            <w:r>
              <w:rPr>
                <w:rFonts w:cs="Arial"/>
                <w:szCs w:val="18"/>
              </w:rPr>
              <w:t>Description</w:t>
            </w:r>
          </w:p>
        </w:tc>
      </w:tr>
      <w:tr w:rsidR="006D7DD9" w14:paraId="7F594931" w14:textId="77777777" w:rsidTr="006D7DD9">
        <w:trPr>
          <w:jc w:val="center"/>
        </w:trPr>
        <w:tc>
          <w:tcPr>
            <w:tcW w:w="2539" w:type="dxa"/>
            <w:tcBorders>
              <w:top w:val="single" w:sz="4" w:space="0" w:color="auto"/>
              <w:left w:val="single" w:sz="4" w:space="0" w:color="auto"/>
              <w:bottom w:val="single" w:sz="4" w:space="0" w:color="auto"/>
              <w:right w:val="single" w:sz="4" w:space="0" w:color="auto"/>
            </w:tcBorders>
            <w:hideMark/>
          </w:tcPr>
          <w:p w14:paraId="17611BF5" w14:textId="77777777" w:rsidR="006D7DD9" w:rsidRDefault="006D7DD9">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037A355D" w14:textId="77777777" w:rsidR="006D7DD9" w:rsidRDefault="006D7DD9">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025DDC79" w14:textId="77777777" w:rsidR="006D7DD9" w:rsidRDefault="006D7DD9">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65DFBD76" w14:textId="77777777" w:rsidR="006D7DD9" w:rsidRDefault="006D7DD9">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537437DA" w14:textId="77777777" w:rsidR="006D7DD9" w:rsidRDefault="006D7DD9">
            <w:pPr>
              <w:pStyle w:val="TAL"/>
              <w:rPr>
                <w:rFonts w:cs="Arial"/>
                <w:szCs w:val="18"/>
              </w:rPr>
            </w:pPr>
            <w:r>
              <w:rPr>
                <w:rFonts w:cs="Arial"/>
                <w:szCs w:val="18"/>
              </w:rPr>
              <w:t>This IE indicates the ciphering data sets which were successfully stored or not stored.</w:t>
            </w:r>
          </w:p>
          <w:p w14:paraId="2C8F8AD3" w14:textId="77777777" w:rsidR="006D7DD9" w:rsidRDefault="006D7DD9">
            <w:pPr>
              <w:pStyle w:val="TAL"/>
              <w:rPr>
                <w:rFonts w:cs="Arial"/>
                <w:szCs w:val="18"/>
              </w:rPr>
            </w:pPr>
          </w:p>
          <w:p w14:paraId="19CD9852" w14:textId="77777777" w:rsidR="006D7DD9" w:rsidRDefault="006D7DD9">
            <w:pPr>
              <w:pStyle w:val="TAL"/>
              <w:rPr>
                <w:rFonts w:cs="Arial"/>
                <w:szCs w:val="18"/>
              </w:rPr>
            </w:pPr>
            <w:r>
              <w:rPr>
                <w:rFonts w:cs="Arial"/>
                <w:szCs w:val="18"/>
              </w:rPr>
              <w:t>The absence of this IE</w:t>
            </w:r>
            <w:r>
              <w:t xml:space="preserve"> indicates that all ciphering data sets were successfully stored.</w:t>
            </w:r>
          </w:p>
        </w:tc>
      </w:tr>
    </w:tbl>
    <w:p w14:paraId="1F59E0FA" w14:textId="77777777" w:rsidR="006D7DD9" w:rsidRDefault="006D7DD9" w:rsidP="006D7DD9"/>
    <w:p w14:paraId="56189A2E" w14:textId="2956BA40" w:rsidR="006D7DD9" w:rsidRDefault="00193677" w:rsidP="006D7DD9">
      <w:pPr>
        <w:pStyle w:val="Heading5"/>
      </w:pPr>
      <w:bookmarkStart w:id="432" w:name="_Toc25168718"/>
      <w:bookmarkStart w:id="433" w:name="_Toc27593137"/>
      <w:r>
        <w:lastRenderedPageBreak/>
        <w:t>6.2</w:t>
      </w:r>
      <w:r w:rsidR="006D7DD9">
        <w:t>.6.2.4</w:t>
      </w:r>
      <w:r w:rsidR="006D7DD9">
        <w:tab/>
        <w:t>Type: CipheringDataSet</w:t>
      </w:r>
      <w:bookmarkEnd w:id="432"/>
      <w:bookmarkEnd w:id="433"/>
    </w:p>
    <w:p w14:paraId="08DFBBDE" w14:textId="49B9B50C" w:rsidR="006D7DD9" w:rsidRDefault="006D7DD9" w:rsidP="006D7DD9">
      <w:pPr>
        <w:pStyle w:val="TH"/>
      </w:pPr>
      <w:r>
        <w:rPr>
          <w:noProof/>
        </w:rPr>
        <w:t>Table </w:t>
      </w:r>
      <w:r w:rsidR="00193677">
        <w:t>6.2</w:t>
      </w:r>
      <w:r>
        <w:t xml:space="preserve">.6.2.4-1: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6D7DD9" w14:paraId="65E2973A" w14:textId="77777777" w:rsidTr="006D7DD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A36EF5F" w14:textId="77777777" w:rsidR="006D7DD9" w:rsidRDefault="006D7DD9">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889BA11" w14:textId="77777777" w:rsidR="006D7DD9" w:rsidRDefault="006D7D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424F9" w14:textId="77777777" w:rsidR="006D7DD9" w:rsidRDefault="006D7DD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7FB359A" w14:textId="77777777" w:rsidR="006D7DD9" w:rsidRDefault="006D7DD9">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B444A48" w14:textId="77777777" w:rsidR="006D7DD9" w:rsidRDefault="006D7DD9">
            <w:pPr>
              <w:pStyle w:val="TAH"/>
              <w:rPr>
                <w:rFonts w:cs="Arial"/>
                <w:szCs w:val="18"/>
              </w:rPr>
            </w:pPr>
            <w:r>
              <w:rPr>
                <w:rFonts w:cs="Arial"/>
                <w:szCs w:val="18"/>
              </w:rPr>
              <w:t>Description</w:t>
            </w:r>
          </w:p>
        </w:tc>
      </w:tr>
      <w:tr w:rsidR="006D7DD9" w14:paraId="11F0F1AD" w14:textId="77777777" w:rsidTr="006D7DD9">
        <w:trPr>
          <w:jc w:val="center"/>
        </w:trPr>
        <w:tc>
          <w:tcPr>
            <w:tcW w:w="1807" w:type="dxa"/>
            <w:tcBorders>
              <w:top w:val="single" w:sz="4" w:space="0" w:color="auto"/>
              <w:left w:val="single" w:sz="4" w:space="0" w:color="auto"/>
              <w:bottom w:val="single" w:sz="4" w:space="0" w:color="auto"/>
              <w:right w:val="single" w:sz="4" w:space="0" w:color="auto"/>
            </w:tcBorders>
            <w:hideMark/>
          </w:tcPr>
          <w:p w14:paraId="40D07B90" w14:textId="77777777" w:rsidR="006D7DD9" w:rsidRDefault="006D7DD9">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192127F2" w14:textId="77777777" w:rsidR="006D7DD9" w:rsidRDefault="006D7DD9">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28062038" w14:textId="77777777" w:rsidR="006D7DD9" w:rsidRDefault="006D7DD9">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E0ECBC1" w14:textId="77777777" w:rsidR="006D7DD9" w:rsidRDefault="006D7DD9">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68AB628F" w14:textId="77777777" w:rsidR="006D7DD9" w:rsidRDefault="006D7DD9">
            <w:pPr>
              <w:pStyle w:val="TAL"/>
              <w:rPr>
                <w:rFonts w:cs="Arial"/>
                <w:szCs w:val="18"/>
              </w:rPr>
            </w:pPr>
            <w:r>
              <w:rPr>
                <w:rFonts w:cs="Arial"/>
                <w:szCs w:val="18"/>
              </w:rPr>
              <w:t>Identification of a ciphering data set</w:t>
            </w:r>
          </w:p>
        </w:tc>
      </w:tr>
      <w:tr w:rsidR="006D7DD9" w14:paraId="56EE55B7" w14:textId="77777777" w:rsidTr="006D7DD9">
        <w:trPr>
          <w:jc w:val="center"/>
        </w:trPr>
        <w:tc>
          <w:tcPr>
            <w:tcW w:w="1807" w:type="dxa"/>
            <w:tcBorders>
              <w:top w:val="single" w:sz="4" w:space="0" w:color="auto"/>
              <w:left w:val="single" w:sz="4" w:space="0" w:color="auto"/>
              <w:bottom w:val="single" w:sz="4" w:space="0" w:color="auto"/>
              <w:right w:val="single" w:sz="4" w:space="0" w:color="auto"/>
            </w:tcBorders>
            <w:hideMark/>
          </w:tcPr>
          <w:p w14:paraId="637438A3" w14:textId="77777777" w:rsidR="006D7DD9" w:rsidRDefault="006D7DD9">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CADA74B" w14:textId="77777777" w:rsidR="006D7DD9" w:rsidRDefault="006D7DD9">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CF7DF89" w14:textId="77777777" w:rsidR="006D7DD9" w:rsidRDefault="006D7DD9">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3C4744D7" w14:textId="77777777" w:rsidR="006D7DD9" w:rsidRDefault="006D7DD9">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1528BD2E" w14:textId="77777777" w:rsidR="006D7DD9" w:rsidRDefault="006D7DD9">
            <w:pPr>
              <w:pStyle w:val="TAL"/>
              <w:rPr>
                <w:rFonts w:cs="Arial"/>
                <w:szCs w:val="18"/>
              </w:rPr>
            </w:pPr>
            <w:r>
              <w:rPr>
                <w:rFonts w:cs="Arial"/>
                <w:szCs w:val="18"/>
              </w:rPr>
              <w:t>A ciphering key value</w:t>
            </w:r>
          </w:p>
        </w:tc>
      </w:tr>
      <w:tr w:rsidR="006D7DD9" w14:paraId="18341042" w14:textId="77777777" w:rsidTr="006D7DD9">
        <w:trPr>
          <w:jc w:val="center"/>
        </w:trPr>
        <w:tc>
          <w:tcPr>
            <w:tcW w:w="1807" w:type="dxa"/>
            <w:tcBorders>
              <w:top w:val="single" w:sz="4" w:space="0" w:color="auto"/>
              <w:left w:val="single" w:sz="4" w:space="0" w:color="auto"/>
              <w:bottom w:val="single" w:sz="4" w:space="0" w:color="auto"/>
              <w:right w:val="single" w:sz="4" w:space="0" w:color="auto"/>
            </w:tcBorders>
            <w:hideMark/>
          </w:tcPr>
          <w:p w14:paraId="105B3CAD" w14:textId="77777777" w:rsidR="006D7DD9" w:rsidRDefault="006D7DD9">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1733819B" w14:textId="77777777" w:rsidR="006D7DD9" w:rsidRDefault="006D7DD9">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2DFFD919" w14:textId="77777777" w:rsidR="006D7DD9" w:rsidRDefault="006D7DD9">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3859FD" w14:textId="77777777" w:rsidR="006D7DD9" w:rsidRDefault="006D7DD9">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4BE12ACE" w14:textId="73FA3B40" w:rsidR="006D7DD9" w:rsidRDefault="006D7DD9">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36.355</w:t>
            </w:r>
            <w:r>
              <w:rPr>
                <w:noProof/>
              </w:rPr>
              <w:t> </w:t>
            </w:r>
            <w:r w:rsidR="002717D8">
              <w:rPr>
                <w:rFonts w:cs="Arial"/>
                <w:szCs w:val="18"/>
              </w:rPr>
              <w:t>[21]</w:t>
            </w:r>
          </w:p>
        </w:tc>
      </w:tr>
      <w:tr w:rsidR="006D7DD9" w14:paraId="5AE67797" w14:textId="77777777" w:rsidTr="006D7DD9">
        <w:trPr>
          <w:jc w:val="center"/>
        </w:trPr>
        <w:tc>
          <w:tcPr>
            <w:tcW w:w="1807" w:type="dxa"/>
            <w:tcBorders>
              <w:top w:val="single" w:sz="4" w:space="0" w:color="auto"/>
              <w:left w:val="single" w:sz="4" w:space="0" w:color="auto"/>
              <w:bottom w:val="single" w:sz="4" w:space="0" w:color="auto"/>
              <w:right w:val="single" w:sz="4" w:space="0" w:color="auto"/>
            </w:tcBorders>
            <w:hideMark/>
          </w:tcPr>
          <w:p w14:paraId="20606B47" w14:textId="77777777" w:rsidR="006D7DD9" w:rsidRDefault="006D7DD9">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2E003838" w14:textId="77777777" w:rsidR="006D7DD9" w:rsidRDefault="006D7DD9">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14:paraId="59798360" w14:textId="77777777" w:rsidR="006D7DD9" w:rsidRDefault="006D7DD9">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5B1DB35" w14:textId="77777777" w:rsidR="006D7DD9" w:rsidRDefault="006D7DD9">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33335839" w14:textId="77777777" w:rsidR="006D7DD9" w:rsidRDefault="006D7DD9">
            <w:pPr>
              <w:pStyle w:val="TAL"/>
              <w:keepLines w:val="0"/>
            </w:pPr>
            <w:r>
              <w:t>This IE contains a bitmap indicating the LTE positioning SIB types for which the ciphering data set is applicable:</w:t>
            </w:r>
          </w:p>
          <w:p w14:paraId="53CC3F9F" w14:textId="77777777" w:rsidR="006D7DD9" w:rsidRDefault="006D7DD9">
            <w:pPr>
              <w:pStyle w:val="TAL"/>
              <w:keepLines w:val="0"/>
              <w:widowControl w:val="0"/>
              <w:ind w:left="302" w:hanging="202"/>
            </w:pPr>
            <w:r>
              <w:t>-</w:t>
            </w:r>
            <w:r>
              <w:tab/>
              <w:t>a bit set to 0 indicates that the ciphering data set is not applicable to the corresponding LTE positioning SIB type</w:t>
            </w:r>
          </w:p>
          <w:p w14:paraId="5DB1AA73" w14:textId="77777777" w:rsidR="006D7DD9" w:rsidRDefault="006D7DD9">
            <w:pPr>
              <w:pStyle w:val="TAL"/>
              <w:keepLines w:val="0"/>
              <w:widowControl w:val="0"/>
              <w:ind w:left="290" w:hanging="190"/>
            </w:pPr>
            <w:r>
              <w:t>-</w:t>
            </w:r>
            <w:r>
              <w:tab/>
              <w:t>a bit set to 1 indicates that the ciphering data set is applicable to the corresponding LTE positioning SIB type</w:t>
            </w:r>
          </w:p>
          <w:p w14:paraId="03E4E901" w14:textId="77777777" w:rsidR="006D7DD9" w:rsidRDefault="006D7DD9">
            <w:pPr>
              <w:pStyle w:val="TAL"/>
              <w:keepLines w:val="0"/>
              <w:ind w:left="100"/>
            </w:pPr>
          </w:p>
          <w:p w14:paraId="7FCB7C10" w14:textId="77777777" w:rsidR="006D7DD9" w:rsidRDefault="006D7DD9">
            <w:pPr>
              <w:pStyle w:val="TAL"/>
              <w:keepLines w:val="0"/>
              <w:widowControl w:val="0"/>
            </w:pPr>
            <w:r>
              <w:t>The mapping of the bits to the LTE positioning SIB types is as follows:</w:t>
            </w:r>
          </w:p>
          <w:p w14:paraId="3C637490" w14:textId="77777777" w:rsidR="006D7DD9" w:rsidRDefault="006D7DD9">
            <w:pPr>
              <w:pStyle w:val="TAL"/>
              <w:keepLines w:val="0"/>
              <w:widowControl w:val="0"/>
            </w:pPr>
          </w:p>
          <w:p w14:paraId="4E7B90CD" w14:textId="77777777" w:rsidR="006D7DD9" w:rsidRDefault="006D7DD9">
            <w:pPr>
              <w:pStyle w:val="TAL"/>
              <w:keepLines w:val="0"/>
              <w:widowControl w:val="0"/>
              <w:ind w:left="304" w:hanging="204"/>
            </w:pPr>
            <w:r>
              <w:t>--</w:t>
            </w:r>
            <w:r>
              <w:tab/>
              <w:t>bit 8 in the first octet maps to positioning SIB Type 1-1</w:t>
            </w:r>
          </w:p>
          <w:p w14:paraId="756EF62A" w14:textId="77777777" w:rsidR="006D7DD9" w:rsidRDefault="006D7DD9">
            <w:pPr>
              <w:pStyle w:val="TAL"/>
              <w:keepLines w:val="0"/>
              <w:widowControl w:val="0"/>
              <w:ind w:left="304" w:hanging="204"/>
            </w:pPr>
            <w:r>
              <w:t>--</w:t>
            </w:r>
            <w:r>
              <w:tab/>
              <w:t>bit 7 in the first octet maps to positioning SIB Type 1-2</w:t>
            </w:r>
          </w:p>
          <w:p w14:paraId="3CE6A677" w14:textId="77777777" w:rsidR="006D7DD9" w:rsidRDefault="006D7DD9">
            <w:pPr>
              <w:pStyle w:val="TAL"/>
              <w:keepLines w:val="0"/>
              <w:widowControl w:val="0"/>
              <w:ind w:left="304" w:hanging="204"/>
            </w:pPr>
            <w:r>
              <w:t>--</w:t>
            </w:r>
            <w:r>
              <w:tab/>
              <w:t>bit 6 in the first octet maps to positioning SIB Type 1-3</w:t>
            </w:r>
          </w:p>
          <w:p w14:paraId="778CEAC9" w14:textId="77777777" w:rsidR="006D7DD9" w:rsidRDefault="006D7DD9">
            <w:pPr>
              <w:pStyle w:val="TAL"/>
              <w:keepLines w:val="0"/>
              <w:widowControl w:val="0"/>
              <w:ind w:left="304" w:hanging="204"/>
            </w:pPr>
            <w:r>
              <w:t>--</w:t>
            </w:r>
            <w:r>
              <w:tab/>
              <w:t>bit 5 in the first octet maps to positioning SIB Type 1-4</w:t>
            </w:r>
          </w:p>
          <w:p w14:paraId="74180CC3" w14:textId="77777777" w:rsidR="006D7DD9" w:rsidRDefault="006D7DD9">
            <w:pPr>
              <w:pStyle w:val="TAL"/>
              <w:keepLines w:val="0"/>
              <w:widowControl w:val="0"/>
              <w:ind w:left="304" w:hanging="204"/>
            </w:pPr>
            <w:r>
              <w:t>--</w:t>
            </w:r>
            <w:r>
              <w:tab/>
              <w:t>bit 4 in the first octet maps to positioning SIB Type 1-5</w:t>
            </w:r>
          </w:p>
          <w:p w14:paraId="59AE9CD5" w14:textId="77777777" w:rsidR="006D7DD9" w:rsidRDefault="006D7DD9">
            <w:pPr>
              <w:pStyle w:val="TAL"/>
              <w:keepLines w:val="0"/>
              <w:widowControl w:val="0"/>
              <w:ind w:left="304" w:hanging="204"/>
            </w:pPr>
            <w:r>
              <w:t>--</w:t>
            </w:r>
            <w:r>
              <w:tab/>
              <w:t>bit 3 in the first octet maps to positioning SIB Type 1-6</w:t>
            </w:r>
          </w:p>
          <w:p w14:paraId="1AC38B4C" w14:textId="77777777" w:rsidR="006D7DD9" w:rsidRDefault="006D7DD9">
            <w:pPr>
              <w:pStyle w:val="TAL"/>
              <w:keepLines w:val="0"/>
              <w:widowControl w:val="0"/>
              <w:ind w:left="304" w:hanging="204"/>
            </w:pPr>
            <w:r>
              <w:t>--</w:t>
            </w:r>
            <w:r>
              <w:tab/>
              <w:t>bit 2 in the first octet maps to positioning SIB Type 1-7</w:t>
            </w:r>
          </w:p>
          <w:p w14:paraId="5AC39602" w14:textId="77777777" w:rsidR="006D7DD9" w:rsidRDefault="006D7DD9">
            <w:pPr>
              <w:pStyle w:val="TAL"/>
              <w:keepLines w:val="0"/>
              <w:widowControl w:val="0"/>
              <w:ind w:left="304" w:hanging="204"/>
            </w:pPr>
            <w:r>
              <w:t>--</w:t>
            </w:r>
            <w:r>
              <w:tab/>
              <w:t>bit 1 in the first octet maps to positioning SIB Type 1-8</w:t>
            </w:r>
          </w:p>
          <w:p w14:paraId="1C5EBBCC" w14:textId="77777777" w:rsidR="006D7DD9" w:rsidRDefault="006D7DD9">
            <w:pPr>
              <w:pStyle w:val="TAL"/>
              <w:keepLines w:val="0"/>
              <w:widowControl w:val="0"/>
              <w:ind w:left="304" w:hanging="204"/>
            </w:pPr>
          </w:p>
          <w:p w14:paraId="79573841" w14:textId="77777777" w:rsidR="006D7DD9" w:rsidRDefault="006D7DD9">
            <w:pPr>
              <w:pStyle w:val="TAL"/>
              <w:keepLines w:val="0"/>
              <w:widowControl w:val="0"/>
              <w:ind w:left="304" w:hanging="204"/>
            </w:pPr>
            <w:r>
              <w:t>--</w:t>
            </w:r>
            <w:r>
              <w:tab/>
              <w:t>bit 8 in the second octet maps to positioning SIB Type 2-1</w:t>
            </w:r>
          </w:p>
          <w:p w14:paraId="221609D4" w14:textId="77777777" w:rsidR="006D7DD9" w:rsidRDefault="006D7DD9">
            <w:pPr>
              <w:pStyle w:val="TAL"/>
              <w:keepLines w:val="0"/>
              <w:widowControl w:val="0"/>
              <w:ind w:left="304" w:hanging="204"/>
            </w:pPr>
            <w:r>
              <w:t>--</w:t>
            </w:r>
            <w:r>
              <w:tab/>
              <w:t>bit 7 in the second octet maps to positioning SIB Type 2-2</w:t>
            </w:r>
          </w:p>
          <w:p w14:paraId="4283D95D" w14:textId="77777777" w:rsidR="006D7DD9" w:rsidRDefault="006D7DD9">
            <w:pPr>
              <w:pStyle w:val="TAL"/>
              <w:keepLines w:val="0"/>
              <w:widowControl w:val="0"/>
              <w:ind w:left="304" w:hanging="204"/>
            </w:pPr>
            <w:r>
              <w:t>--</w:t>
            </w:r>
            <w:r>
              <w:tab/>
              <w:t>bit 6 in the second octet maps to positioning SIB Type 2-3</w:t>
            </w:r>
          </w:p>
          <w:p w14:paraId="5736AC56" w14:textId="77777777" w:rsidR="006D7DD9" w:rsidRDefault="006D7DD9">
            <w:pPr>
              <w:pStyle w:val="TAL"/>
              <w:keepLines w:val="0"/>
              <w:widowControl w:val="0"/>
              <w:ind w:left="304" w:hanging="204"/>
            </w:pPr>
            <w:r>
              <w:t>--</w:t>
            </w:r>
            <w:r>
              <w:tab/>
              <w:t>bit 5 in the second octet maps to positioning SIB Type 2-4</w:t>
            </w:r>
          </w:p>
          <w:p w14:paraId="677E3A21" w14:textId="77777777" w:rsidR="006D7DD9" w:rsidRDefault="006D7DD9">
            <w:pPr>
              <w:pStyle w:val="TAL"/>
              <w:keepLines w:val="0"/>
              <w:widowControl w:val="0"/>
              <w:ind w:left="304" w:hanging="204"/>
            </w:pPr>
            <w:r>
              <w:t>--</w:t>
            </w:r>
            <w:r>
              <w:tab/>
              <w:t>bit 4 in the second octet maps to positioning SIB Type 2-5</w:t>
            </w:r>
          </w:p>
          <w:p w14:paraId="7088EA7D" w14:textId="77777777" w:rsidR="006D7DD9" w:rsidRDefault="006D7DD9">
            <w:pPr>
              <w:pStyle w:val="TAL"/>
              <w:keepLines w:val="0"/>
              <w:widowControl w:val="0"/>
              <w:ind w:left="304" w:hanging="204"/>
            </w:pPr>
            <w:r>
              <w:t>--</w:t>
            </w:r>
            <w:r>
              <w:tab/>
              <w:t>bit 3 in the second octet maps to positioning SIB Type 2-6</w:t>
            </w:r>
          </w:p>
          <w:p w14:paraId="4F98A9D5" w14:textId="77777777" w:rsidR="006D7DD9" w:rsidRDefault="006D7DD9">
            <w:pPr>
              <w:pStyle w:val="TAL"/>
              <w:keepLines w:val="0"/>
              <w:widowControl w:val="0"/>
              <w:ind w:left="304" w:hanging="204"/>
            </w:pPr>
            <w:r>
              <w:t>--</w:t>
            </w:r>
            <w:r>
              <w:tab/>
              <w:t>bit 2 in the second octet maps to positioning SIB Type 2-7</w:t>
            </w:r>
          </w:p>
          <w:p w14:paraId="2EB823ED" w14:textId="77777777" w:rsidR="006D7DD9" w:rsidRDefault="006D7DD9">
            <w:pPr>
              <w:pStyle w:val="TAL"/>
              <w:keepLines w:val="0"/>
              <w:widowControl w:val="0"/>
              <w:ind w:left="304" w:hanging="204"/>
            </w:pPr>
            <w:r>
              <w:t>--</w:t>
            </w:r>
            <w:r>
              <w:tab/>
              <w:t>bit 1 in the second octet maps to positioning SIB Type 2-8</w:t>
            </w:r>
          </w:p>
          <w:p w14:paraId="694702E0" w14:textId="77777777" w:rsidR="006D7DD9" w:rsidRDefault="006D7DD9">
            <w:pPr>
              <w:pStyle w:val="TAL"/>
              <w:keepLines w:val="0"/>
              <w:widowControl w:val="0"/>
              <w:ind w:left="304" w:hanging="204"/>
            </w:pPr>
          </w:p>
          <w:p w14:paraId="64464C06" w14:textId="77777777" w:rsidR="006D7DD9" w:rsidRDefault="006D7DD9">
            <w:pPr>
              <w:pStyle w:val="TAL"/>
              <w:keepLines w:val="0"/>
              <w:widowControl w:val="0"/>
              <w:ind w:left="304" w:hanging="204"/>
            </w:pPr>
            <w:r>
              <w:t>--</w:t>
            </w:r>
            <w:r>
              <w:tab/>
              <w:t>bit 8 in the third octet maps to positioning SIB Type 2-9</w:t>
            </w:r>
          </w:p>
          <w:p w14:paraId="77DF7DA9" w14:textId="77777777" w:rsidR="006D7DD9" w:rsidRDefault="006D7DD9">
            <w:pPr>
              <w:pStyle w:val="TAL"/>
              <w:keepLines w:val="0"/>
              <w:widowControl w:val="0"/>
              <w:ind w:left="304" w:hanging="204"/>
            </w:pPr>
            <w:r>
              <w:t>--</w:t>
            </w:r>
            <w:r>
              <w:tab/>
              <w:t>bit 7 in the third octet maps to positioning SIB Type 2-10</w:t>
            </w:r>
          </w:p>
          <w:p w14:paraId="53E4A36C" w14:textId="77777777" w:rsidR="006D7DD9" w:rsidRDefault="006D7DD9">
            <w:pPr>
              <w:pStyle w:val="TAL"/>
              <w:keepLines w:val="0"/>
              <w:widowControl w:val="0"/>
              <w:ind w:left="304" w:hanging="204"/>
            </w:pPr>
            <w:r>
              <w:t>--</w:t>
            </w:r>
            <w:r>
              <w:tab/>
              <w:t>bit 6 in the third octet maps to positioning SIB Type 2-11</w:t>
            </w:r>
          </w:p>
          <w:p w14:paraId="055E36C9" w14:textId="77777777" w:rsidR="006D7DD9" w:rsidRDefault="006D7DD9">
            <w:pPr>
              <w:pStyle w:val="TAL"/>
              <w:keepLines w:val="0"/>
              <w:widowControl w:val="0"/>
              <w:ind w:left="304" w:hanging="204"/>
            </w:pPr>
            <w:r>
              <w:t>--</w:t>
            </w:r>
            <w:r>
              <w:tab/>
              <w:t>bit 5 in the third octet maps to positioning SIB Type 2-12</w:t>
            </w:r>
          </w:p>
          <w:p w14:paraId="0A687A9D" w14:textId="77777777" w:rsidR="006D7DD9" w:rsidRDefault="006D7DD9">
            <w:pPr>
              <w:pStyle w:val="TAL"/>
              <w:keepLines w:val="0"/>
              <w:widowControl w:val="0"/>
              <w:ind w:left="304" w:hanging="204"/>
            </w:pPr>
            <w:r>
              <w:t>--</w:t>
            </w:r>
            <w:r>
              <w:tab/>
              <w:t>bit 4 in the third octet maps to positioning SIB Type 2-13</w:t>
            </w:r>
          </w:p>
          <w:p w14:paraId="65349859" w14:textId="77777777" w:rsidR="006D7DD9" w:rsidRDefault="006D7DD9">
            <w:pPr>
              <w:pStyle w:val="TAL"/>
              <w:keepLines w:val="0"/>
              <w:widowControl w:val="0"/>
              <w:ind w:left="304" w:hanging="204"/>
            </w:pPr>
            <w:r>
              <w:t>--</w:t>
            </w:r>
            <w:r>
              <w:tab/>
              <w:t>bit 3 in the third octet maps to positioning SIB Type 2-14</w:t>
            </w:r>
          </w:p>
          <w:p w14:paraId="2DC57AD4" w14:textId="77777777" w:rsidR="006D7DD9" w:rsidRDefault="006D7DD9">
            <w:pPr>
              <w:pStyle w:val="TAL"/>
              <w:keepLines w:val="0"/>
              <w:widowControl w:val="0"/>
              <w:ind w:left="304" w:hanging="204"/>
            </w:pPr>
            <w:r>
              <w:t>--</w:t>
            </w:r>
            <w:r>
              <w:tab/>
              <w:t>bit 2 in the third octet maps to positioning SIB Type 2-15</w:t>
            </w:r>
          </w:p>
          <w:p w14:paraId="0C05F175" w14:textId="77777777" w:rsidR="006D7DD9" w:rsidRDefault="006D7DD9">
            <w:pPr>
              <w:pStyle w:val="TAL"/>
              <w:keepLines w:val="0"/>
              <w:widowControl w:val="0"/>
              <w:ind w:left="304" w:hanging="204"/>
            </w:pPr>
            <w:r>
              <w:t>--</w:t>
            </w:r>
            <w:r>
              <w:tab/>
              <w:t>bit 1 in the third octet maps to positioning SIB Type 2-16</w:t>
            </w:r>
          </w:p>
          <w:p w14:paraId="5B0CD232" w14:textId="77777777" w:rsidR="006D7DD9" w:rsidRDefault="006D7DD9">
            <w:pPr>
              <w:pStyle w:val="TAL"/>
              <w:keepLines w:val="0"/>
              <w:ind w:left="304" w:hanging="204"/>
            </w:pPr>
          </w:p>
          <w:p w14:paraId="15E8A6F4" w14:textId="77777777" w:rsidR="006D7DD9" w:rsidRDefault="006D7DD9">
            <w:pPr>
              <w:pStyle w:val="TAL"/>
              <w:keepLines w:val="0"/>
              <w:widowControl w:val="0"/>
              <w:ind w:left="304" w:hanging="204"/>
            </w:pPr>
            <w:r>
              <w:t>--</w:t>
            </w:r>
            <w:r>
              <w:tab/>
              <w:t xml:space="preserve">bit 8 in the fourth octet maps to </w:t>
            </w:r>
            <w:r>
              <w:lastRenderedPageBreak/>
              <w:t>positioning SIB Type 2-17</w:t>
            </w:r>
          </w:p>
          <w:p w14:paraId="19598981" w14:textId="77777777" w:rsidR="006D7DD9" w:rsidRDefault="006D7DD9">
            <w:pPr>
              <w:pStyle w:val="TAL"/>
              <w:keepLines w:val="0"/>
              <w:widowControl w:val="0"/>
              <w:ind w:left="304" w:hanging="204"/>
            </w:pPr>
            <w:r>
              <w:t>--</w:t>
            </w:r>
            <w:r>
              <w:tab/>
              <w:t>bit 7 in the fourth octet maps to positioning SIB Type 2-18</w:t>
            </w:r>
          </w:p>
          <w:p w14:paraId="1AFCC972" w14:textId="77777777" w:rsidR="006D7DD9" w:rsidRDefault="006D7DD9">
            <w:pPr>
              <w:pStyle w:val="TAL"/>
              <w:keepLines w:val="0"/>
              <w:widowControl w:val="0"/>
              <w:ind w:left="304" w:hanging="204"/>
            </w:pPr>
            <w:r>
              <w:t>--</w:t>
            </w:r>
            <w:r>
              <w:tab/>
              <w:t>bit 6 in the fourth octet maps to positioning SIB Type 2-19</w:t>
            </w:r>
          </w:p>
          <w:p w14:paraId="6EC8DB00" w14:textId="77777777" w:rsidR="006D7DD9" w:rsidRDefault="006D7DD9">
            <w:pPr>
              <w:pStyle w:val="TAL"/>
              <w:keepLines w:val="0"/>
              <w:widowControl w:val="0"/>
              <w:ind w:left="304" w:hanging="204"/>
            </w:pPr>
            <w:r>
              <w:t>--</w:t>
            </w:r>
            <w:r>
              <w:tab/>
              <w:t>bit 5 in the fourth octet maps to positioning SIB Type 2-20</w:t>
            </w:r>
          </w:p>
          <w:p w14:paraId="2A867EDF" w14:textId="77777777" w:rsidR="006D7DD9" w:rsidRDefault="006D7DD9">
            <w:pPr>
              <w:pStyle w:val="TAL"/>
              <w:keepLines w:val="0"/>
              <w:widowControl w:val="0"/>
              <w:ind w:left="304" w:hanging="204"/>
            </w:pPr>
            <w:r>
              <w:t>--</w:t>
            </w:r>
            <w:r>
              <w:tab/>
              <w:t>bit 4 in the fourth octet maps to positioning SIB Type 2-21</w:t>
            </w:r>
          </w:p>
          <w:p w14:paraId="04BDEBD6" w14:textId="77777777" w:rsidR="006D7DD9" w:rsidRDefault="006D7DD9">
            <w:pPr>
              <w:pStyle w:val="TAL"/>
              <w:keepLines w:val="0"/>
              <w:widowControl w:val="0"/>
              <w:ind w:left="304" w:hanging="204"/>
            </w:pPr>
            <w:r>
              <w:t>--</w:t>
            </w:r>
            <w:r>
              <w:tab/>
              <w:t>bit 3 in the fourth octet maps to positioning SIB Type 2-22</w:t>
            </w:r>
          </w:p>
          <w:p w14:paraId="050D1469" w14:textId="77777777" w:rsidR="006D7DD9" w:rsidRDefault="006D7DD9">
            <w:pPr>
              <w:pStyle w:val="TAL"/>
              <w:keepLines w:val="0"/>
              <w:widowControl w:val="0"/>
              <w:ind w:left="304" w:hanging="204"/>
            </w:pPr>
            <w:r>
              <w:t>--</w:t>
            </w:r>
            <w:r>
              <w:tab/>
              <w:t>bit 2 in the fourth octet maps to positioning SIB Type 2-23</w:t>
            </w:r>
          </w:p>
          <w:p w14:paraId="61D4C54D" w14:textId="77777777" w:rsidR="006D7DD9" w:rsidRDefault="006D7DD9">
            <w:pPr>
              <w:pStyle w:val="TAL"/>
              <w:keepLines w:val="0"/>
              <w:widowControl w:val="0"/>
              <w:ind w:left="304" w:hanging="204"/>
            </w:pPr>
            <w:r>
              <w:t>--</w:t>
            </w:r>
            <w:r>
              <w:tab/>
              <w:t>bit 1 in the fourth octet maps to positioning SIB Type 3-1</w:t>
            </w:r>
          </w:p>
          <w:p w14:paraId="3AA20DEA" w14:textId="77777777" w:rsidR="006D7DD9" w:rsidRDefault="006D7DD9">
            <w:pPr>
              <w:pStyle w:val="TAL"/>
              <w:keepLines w:val="0"/>
              <w:widowControl w:val="0"/>
            </w:pPr>
          </w:p>
          <w:p w14:paraId="75FC95E8" w14:textId="77777777" w:rsidR="006D7DD9" w:rsidRDefault="006D7DD9">
            <w:pPr>
              <w:pStyle w:val="TAL"/>
              <w:keepLines w:val="0"/>
            </w:pPr>
            <w:r>
              <w:t>Any unassigned bits are spare and shall be coded as zero. Non-included bits shall be treated as being coded as zero.</w:t>
            </w:r>
          </w:p>
          <w:p w14:paraId="760FE58E" w14:textId="77777777" w:rsidR="006D7DD9" w:rsidRDefault="006D7DD9">
            <w:pPr>
              <w:pStyle w:val="TAL"/>
              <w:keepLines w:val="0"/>
            </w:pPr>
            <w:r>
              <w:t>(NOTE</w:t>
            </w:r>
            <w:r>
              <w:rPr>
                <w:noProof/>
              </w:rPr>
              <w:t> </w:t>
            </w:r>
            <w:r>
              <w:t>1)</w:t>
            </w:r>
          </w:p>
        </w:tc>
      </w:tr>
      <w:tr w:rsidR="006D7DD9" w14:paraId="358D7768" w14:textId="77777777" w:rsidTr="006D7DD9">
        <w:trPr>
          <w:jc w:val="center"/>
        </w:trPr>
        <w:tc>
          <w:tcPr>
            <w:tcW w:w="1807" w:type="dxa"/>
            <w:tcBorders>
              <w:top w:val="single" w:sz="4" w:space="0" w:color="auto"/>
              <w:left w:val="single" w:sz="4" w:space="0" w:color="auto"/>
              <w:bottom w:val="single" w:sz="4" w:space="0" w:color="auto"/>
              <w:right w:val="single" w:sz="4" w:space="0" w:color="auto"/>
            </w:tcBorders>
            <w:hideMark/>
          </w:tcPr>
          <w:p w14:paraId="5686B133" w14:textId="77777777" w:rsidR="006D7DD9" w:rsidRDefault="006D7DD9">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848C719" w14:textId="77777777" w:rsidR="006D7DD9" w:rsidRDefault="006D7DD9">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14:paraId="6B0ACE31" w14:textId="77777777" w:rsidR="006D7DD9" w:rsidRDefault="006D7DD9">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8950BEA" w14:textId="77777777" w:rsidR="006D7DD9" w:rsidRDefault="006D7DD9">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28F6C8E1" w14:textId="77777777" w:rsidR="006D7DD9" w:rsidRDefault="006D7DD9">
            <w:pPr>
              <w:pStyle w:val="TAL"/>
              <w:keepLines w:val="0"/>
            </w:pPr>
            <w:r>
              <w:t>This IE contains a bitmap indicating the NR positioning SIB types for which the ciphering data set is applicable:</w:t>
            </w:r>
          </w:p>
          <w:p w14:paraId="1E853469" w14:textId="77777777" w:rsidR="006D7DD9" w:rsidRDefault="006D7DD9">
            <w:pPr>
              <w:pStyle w:val="TAL"/>
              <w:keepLines w:val="0"/>
              <w:widowControl w:val="0"/>
              <w:ind w:left="302" w:hanging="202"/>
            </w:pPr>
            <w:r>
              <w:t>-</w:t>
            </w:r>
            <w:r>
              <w:tab/>
              <w:t>a bit set to 0 indicates that the ciphering data set is not applicable to the corresponding NR positioning SIB type</w:t>
            </w:r>
          </w:p>
          <w:p w14:paraId="77385D5C" w14:textId="77777777" w:rsidR="006D7DD9" w:rsidRDefault="006D7DD9">
            <w:pPr>
              <w:pStyle w:val="TAL"/>
              <w:keepLines w:val="0"/>
              <w:widowControl w:val="0"/>
              <w:ind w:left="290" w:hanging="190"/>
            </w:pPr>
            <w:r>
              <w:t>-</w:t>
            </w:r>
            <w:r>
              <w:tab/>
              <w:t>a bit set to 1 indicates that the ciphering data set is applicable to the corresponding NR positioning SIB type</w:t>
            </w:r>
          </w:p>
          <w:p w14:paraId="48627B9F" w14:textId="77777777" w:rsidR="006D7DD9" w:rsidRDefault="006D7DD9">
            <w:pPr>
              <w:pStyle w:val="TAL"/>
              <w:keepLines w:val="0"/>
              <w:ind w:left="100"/>
            </w:pPr>
          </w:p>
          <w:p w14:paraId="052D5D81" w14:textId="77777777" w:rsidR="006D7DD9" w:rsidRDefault="006D7DD9">
            <w:pPr>
              <w:pStyle w:val="TAL"/>
              <w:keepLines w:val="0"/>
              <w:widowControl w:val="0"/>
            </w:pPr>
            <w:r>
              <w:t>The mapping of the bits to the NR positioning SIB types is as follows:</w:t>
            </w:r>
          </w:p>
          <w:p w14:paraId="3868D011" w14:textId="77777777" w:rsidR="006D7DD9" w:rsidRDefault="006D7DD9">
            <w:pPr>
              <w:pStyle w:val="TAL"/>
              <w:keepLines w:val="0"/>
              <w:widowControl w:val="0"/>
            </w:pPr>
          </w:p>
          <w:p w14:paraId="2802EA7A" w14:textId="77777777" w:rsidR="006D7DD9" w:rsidRDefault="006D7DD9">
            <w:pPr>
              <w:pStyle w:val="TAL"/>
              <w:keepLines w:val="0"/>
              <w:widowControl w:val="0"/>
              <w:ind w:left="304" w:hanging="204"/>
            </w:pPr>
            <w:r>
              <w:t>--</w:t>
            </w:r>
            <w:r>
              <w:tab/>
              <w:t>bit 8 in the first octet maps to positioning SIB Type 1-1</w:t>
            </w:r>
          </w:p>
          <w:p w14:paraId="12EA1D0B" w14:textId="77777777" w:rsidR="006D7DD9" w:rsidRDefault="006D7DD9">
            <w:pPr>
              <w:pStyle w:val="TAL"/>
              <w:keepLines w:val="0"/>
              <w:widowControl w:val="0"/>
              <w:ind w:left="304" w:hanging="204"/>
            </w:pPr>
            <w:r>
              <w:t>--</w:t>
            </w:r>
            <w:r>
              <w:tab/>
              <w:t>bit 7 in the first octet maps to positioning SIB Type 1-2</w:t>
            </w:r>
          </w:p>
          <w:p w14:paraId="3A68F6DA" w14:textId="77777777" w:rsidR="006D7DD9" w:rsidRDefault="006D7DD9">
            <w:pPr>
              <w:pStyle w:val="TAL"/>
              <w:keepLines w:val="0"/>
              <w:widowControl w:val="0"/>
              <w:ind w:left="304" w:hanging="204"/>
            </w:pPr>
            <w:r>
              <w:t>--</w:t>
            </w:r>
            <w:r>
              <w:tab/>
              <w:t>bit 6 in the first octet maps to positioning SIB Type 1-3</w:t>
            </w:r>
          </w:p>
          <w:p w14:paraId="67D2EA73" w14:textId="77777777" w:rsidR="006D7DD9" w:rsidRDefault="006D7DD9">
            <w:pPr>
              <w:pStyle w:val="TAL"/>
              <w:keepLines w:val="0"/>
              <w:widowControl w:val="0"/>
              <w:ind w:left="304" w:hanging="204"/>
            </w:pPr>
            <w:r>
              <w:t>--</w:t>
            </w:r>
            <w:r>
              <w:tab/>
              <w:t>bit 5 in the first octet maps to positioning SIB Type 1-4</w:t>
            </w:r>
          </w:p>
          <w:p w14:paraId="21793524" w14:textId="77777777" w:rsidR="006D7DD9" w:rsidRDefault="006D7DD9">
            <w:pPr>
              <w:pStyle w:val="TAL"/>
              <w:keepLines w:val="0"/>
              <w:widowControl w:val="0"/>
              <w:ind w:left="304" w:hanging="204"/>
            </w:pPr>
            <w:r>
              <w:t>--</w:t>
            </w:r>
            <w:r>
              <w:tab/>
              <w:t>bit 4 in the first octet maps to positioning SIB Type 1-5</w:t>
            </w:r>
          </w:p>
          <w:p w14:paraId="41F8671E" w14:textId="77777777" w:rsidR="006D7DD9" w:rsidRDefault="006D7DD9">
            <w:pPr>
              <w:pStyle w:val="TAL"/>
              <w:keepLines w:val="0"/>
              <w:widowControl w:val="0"/>
              <w:ind w:left="304" w:hanging="204"/>
            </w:pPr>
            <w:r>
              <w:t>--</w:t>
            </w:r>
            <w:r>
              <w:tab/>
              <w:t>bit 3 in the first octet maps to positioning SIB Type 1-6</w:t>
            </w:r>
          </w:p>
          <w:p w14:paraId="7198B6D9" w14:textId="77777777" w:rsidR="006D7DD9" w:rsidRDefault="006D7DD9">
            <w:pPr>
              <w:pStyle w:val="TAL"/>
              <w:keepLines w:val="0"/>
              <w:widowControl w:val="0"/>
              <w:ind w:left="304" w:hanging="204"/>
            </w:pPr>
            <w:r>
              <w:t>--</w:t>
            </w:r>
            <w:r>
              <w:tab/>
              <w:t>bit 2 in the first octet maps to positioning SIB Type 1-7</w:t>
            </w:r>
          </w:p>
          <w:p w14:paraId="0AAB9194" w14:textId="77777777" w:rsidR="006D7DD9" w:rsidRDefault="006D7DD9">
            <w:pPr>
              <w:pStyle w:val="TAL"/>
              <w:keepLines w:val="0"/>
              <w:widowControl w:val="0"/>
              <w:ind w:left="304" w:hanging="204"/>
            </w:pPr>
            <w:r>
              <w:t>--</w:t>
            </w:r>
            <w:r>
              <w:tab/>
              <w:t>bit 1 in the first octet maps to positioning SIB Type 1-8</w:t>
            </w:r>
          </w:p>
          <w:p w14:paraId="72FCA039" w14:textId="77777777" w:rsidR="006D7DD9" w:rsidRDefault="006D7DD9">
            <w:pPr>
              <w:pStyle w:val="TAL"/>
              <w:keepLines w:val="0"/>
              <w:widowControl w:val="0"/>
              <w:ind w:left="304" w:hanging="204"/>
            </w:pPr>
          </w:p>
          <w:p w14:paraId="609B9328" w14:textId="77777777" w:rsidR="006D7DD9" w:rsidRDefault="006D7DD9">
            <w:pPr>
              <w:pStyle w:val="TAL"/>
              <w:keepLines w:val="0"/>
              <w:widowControl w:val="0"/>
              <w:ind w:left="304" w:hanging="204"/>
            </w:pPr>
            <w:r>
              <w:t>--</w:t>
            </w:r>
            <w:r>
              <w:tab/>
              <w:t>bit 8 in the second octet maps to positioning SIB Type 2-1</w:t>
            </w:r>
          </w:p>
          <w:p w14:paraId="4B694776" w14:textId="77777777" w:rsidR="006D7DD9" w:rsidRDefault="006D7DD9">
            <w:pPr>
              <w:pStyle w:val="TAL"/>
              <w:keepLines w:val="0"/>
              <w:widowControl w:val="0"/>
              <w:ind w:left="304" w:hanging="204"/>
            </w:pPr>
            <w:r>
              <w:t>--</w:t>
            </w:r>
            <w:r>
              <w:tab/>
              <w:t>bit 7 in the second octet maps to positioning SIB Type 2-2</w:t>
            </w:r>
          </w:p>
          <w:p w14:paraId="20E76338" w14:textId="77777777" w:rsidR="006D7DD9" w:rsidRDefault="006D7DD9">
            <w:pPr>
              <w:pStyle w:val="TAL"/>
              <w:keepLines w:val="0"/>
              <w:widowControl w:val="0"/>
              <w:ind w:left="304" w:hanging="204"/>
            </w:pPr>
            <w:r>
              <w:t>--</w:t>
            </w:r>
            <w:r>
              <w:tab/>
              <w:t>bit 6 in the second octet maps to positioning SIB Type 2-3</w:t>
            </w:r>
          </w:p>
          <w:p w14:paraId="67D61DA7" w14:textId="77777777" w:rsidR="006D7DD9" w:rsidRDefault="006D7DD9">
            <w:pPr>
              <w:pStyle w:val="TAL"/>
              <w:keepLines w:val="0"/>
              <w:widowControl w:val="0"/>
              <w:ind w:left="304" w:hanging="204"/>
            </w:pPr>
            <w:r>
              <w:t>--</w:t>
            </w:r>
            <w:r>
              <w:tab/>
              <w:t>bit 5 in the second octet maps to positioning SIB Type 2-4</w:t>
            </w:r>
          </w:p>
          <w:p w14:paraId="1C3C865B" w14:textId="77777777" w:rsidR="006D7DD9" w:rsidRDefault="006D7DD9">
            <w:pPr>
              <w:pStyle w:val="TAL"/>
              <w:keepLines w:val="0"/>
              <w:widowControl w:val="0"/>
              <w:ind w:left="304" w:hanging="204"/>
            </w:pPr>
            <w:r>
              <w:t>--</w:t>
            </w:r>
            <w:r>
              <w:tab/>
              <w:t>bit 4 in the second octet maps to positioning SIB Type 2-5</w:t>
            </w:r>
          </w:p>
          <w:p w14:paraId="58FB201B" w14:textId="77777777" w:rsidR="006D7DD9" w:rsidRDefault="006D7DD9">
            <w:pPr>
              <w:pStyle w:val="TAL"/>
              <w:keepLines w:val="0"/>
              <w:widowControl w:val="0"/>
              <w:ind w:left="304" w:hanging="204"/>
            </w:pPr>
            <w:r>
              <w:t>--</w:t>
            </w:r>
            <w:r>
              <w:tab/>
              <w:t>bit 3 in the second octet maps to positioning SIB Type 2-6</w:t>
            </w:r>
          </w:p>
          <w:p w14:paraId="350B9DDA" w14:textId="77777777" w:rsidR="006D7DD9" w:rsidRDefault="006D7DD9">
            <w:pPr>
              <w:pStyle w:val="TAL"/>
              <w:keepLines w:val="0"/>
              <w:widowControl w:val="0"/>
              <w:ind w:left="304" w:hanging="204"/>
            </w:pPr>
            <w:r>
              <w:t>--</w:t>
            </w:r>
            <w:r>
              <w:tab/>
              <w:t>bit 2 in the second octet maps to positioning SIB Type 2-7</w:t>
            </w:r>
          </w:p>
          <w:p w14:paraId="19B37935" w14:textId="77777777" w:rsidR="006D7DD9" w:rsidRDefault="006D7DD9">
            <w:pPr>
              <w:pStyle w:val="TAL"/>
              <w:keepLines w:val="0"/>
              <w:widowControl w:val="0"/>
              <w:ind w:left="304" w:hanging="204"/>
            </w:pPr>
            <w:r>
              <w:t>--</w:t>
            </w:r>
            <w:r>
              <w:tab/>
              <w:t>bit 1 in the second octet maps to positioning SIB Type 2-8</w:t>
            </w:r>
          </w:p>
          <w:p w14:paraId="153DA4E6" w14:textId="77777777" w:rsidR="006D7DD9" w:rsidRDefault="006D7DD9">
            <w:pPr>
              <w:pStyle w:val="TAL"/>
              <w:keepLines w:val="0"/>
              <w:widowControl w:val="0"/>
              <w:ind w:left="304" w:hanging="204"/>
            </w:pPr>
          </w:p>
          <w:p w14:paraId="78EBB955" w14:textId="77777777" w:rsidR="006D7DD9" w:rsidRDefault="006D7DD9">
            <w:pPr>
              <w:pStyle w:val="TAL"/>
              <w:keepLines w:val="0"/>
              <w:widowControl w:val="0"/>
              <w:ind w:left="304" w:hanging="204"/>
            </w:pPr>
            <w:r>
              <w:t>--</w:t>
            </w:r>
            <w:r>
              <w:tab/>
              <w:t>bit 8 in the third octet maps to positioning SIB Type 2-9</w:t>
            </w:r>
          </w:p>
          <w:p w14:paraId="0631F169" w14:textId="77777777" w:rsidR="006D7DD9" w:rsidRDefault="006D7DD9">
            <w:pPr>
              <w:pStyle w:val="TAL"/>
              <w:keepLines w:val="0"/>
              <w:widowControl w:val="0"/>
              <w:ind w:left="304" w:hanging="204"/>
            </w:pPr>
            <w:r>
              <w:t>--</w:t>
            </w:r>
            <w:r>
              <w:tab/>
              <w:t>bit 7 in the third octet maps to positioning SIB Type 2-10</w:t>
            </w:r>
          </w:p>
          <w:p w14:paraId="4507029D" w14:textId="77777777" w:rsidR="006D7DD9" w:rsidRDefault="006D7DD9">
            <w:pPr>
              <w:pStyle w:val="TAL"/>
              <w:keepLines w:val="0"/>
              <w:widowControl w:val="0"/>
              <w:ind w:left="304" w:hanging="204"/>
            </w:pPr>
            <w:r>
              <w:t>--</w:t>
            </w:r>
            <w:r>
              <w:tab/>
              <w:t>bit 6 in the third octet maps to positioning SIB Type 2-11</w:t>
            </w:r>
          </w:p>
          <w:p w14:paraId="38FC2717" w14:textId="77777777" w:rsidR="006D7DD9" w:rsidRDefault="006D7DD9">
            <w:pPr>
              <w:pStyle w:val="TAL"/>
              <w:keepLines w:val="0"/>
              <w:widowControl w:val="0"/>
              <w:ind w:left="304" w:hanging="204"/>
            </w:pPr>
            <w:r>
              <w:t>--</w:t>
            </w:r>
            <w:r>
              <w:tab/>
              <w:t>bit 5 in the third octet maps to positioning SIB Type 2-12</w:t>
            </w:r>
          </w:p>
          <w:p w14:paraId="3C745FF8" w14:textId="77777777" w:rsidR="006D7DD9" w:rsidRDefault="006D7DD9">
            <w:pPr>
              <w:pStyle w:val="TAL"/>
              <w:keepLines w:val="0"/>
              <w:widowControl w:val="0"/>
              <w:ind w:left="304" w:hanging="204"/>
            </w:pPr>
            <w:r>
              <w:t>--</w:t>
            </w:r>
            <w:r>
              <w:tab/>
              <w:t>bit 4 in the third octet maps to positioning SIB Type 2-13</w:t>
            </w:r>
          </w:p>
          <w:p w14:paraId="579272ED" w14:textId="77777777" w:rsidR="006D7DD9" w:rsidRDefault="006D7DD9">
            <w:pPr>
              <w:pStyle w:val="TAL"/>
              <w:keepLines w:val="0"/>
              <w:widowControl w:val="0"/>
              <w:ind w:left="304" w:hanging="204"/>
            </w:pPr>
            <w:r>
              <w:t>--</w:t>
            </w:r>
            <w:r>
              <w:tab/>
              <w:t>bit 3 in the third octet maps to positioning SIB Type 2-14</w:t>
            </w:r>
          </w:p>
          <w:p w14:paraId="284FD307" w14:textId="77777777" w:rsidR="006D7DD9" w:rsidRDefault="006D7DD9">
            <w:pPr>
              <w:pStyle w:val="TAL"/>
              <w:keepLines w:val="0"/>
              <w:widowControl w:val="0"/>
              <w:ind w:left="304" w:hanging="204"/>
            </w:pPr>
            <w:r>
              <w:t>--</w:t>
            </w:r>
            <w:r>
              <w:tab/>
              <w:t>bit 2 in the third octet maps to positioning SIB Type 2-15</w:t>
            </w:r>
          </w:p>
          <w:p w14:paraId="195F80B9" w14:textId="77777777" w:rsidR="006D7DD9" w:rsidRDefault="006D7DD9">
            <w:pPr>
              <w:pStyle w:val="TAL"/>
              <w:keepLines w:val="0"/>
              <w:widowControl w:val="0"/>
              <w:ind w:left="304" w:hanging="204"/>
            </w:pPr>
            <w:r>
              <w:t>--</w:t>
            </w:r>
            <w:r>
              <w:tab/>
              <w:t>bit 1 in the third octet maps to positioning SIB Type 2-16</w:t>
            </w:r>
          </w:p>
          <w:p w14:paraId="7FD9F020" w14:textId="77777777" w:rsidR="006D7DD9" w:rsidRDefault="006D7DD9">
            <w:pPr>
              <w:pStyle w:val="TAL"/>
              <w:keepLines w:val="0"/>
              <w:ind w:left="304" w:hanging="204"/>
            </w:pPr>
          </w:p>
          <w:p w14:paraId="66DE014C" w14:textId="77777777" w:rsidR="006D7DD9" w:rsidRDefault="006D7DD9">
            <w:pPr>
              <w:pStyle w:val="TAL"/>
              <w:keepLines w:val="0"/>
              <w:widowControl w:val="0"/>
              <w:ind w:left="304" w:hanging="204"/>
            </w:pPr>
            <w:r>
              <w:t>--</w:t>
            </w:r>
            <w:r>
              <w:tab/>
              <w:t>bit 8 in the fourth octet maps to positioning SIB Type 2-17</w:t>
            </w:r>
          </w:p>
          <w:p w14:paraId="6DE49C3F" w14:textId="77777777" w:rsidR="006D7DD9" w:rsidRDefault="006D7DD9">
            <w:pPr>
              <w:pStyle w:val="TAL"/>
              <w:keepLines w:val="0"/>
              <w:widowControl w:val="0"/>
              <w:ind w:left="304" w:hanging="204"/>
            </w:pPr>
            <w:r>
              <w:lastRenderedPageBreak/>
              <w:t>--</w:t>
            </w:r>
            <w:r>
              <w:tab/>
              <w:t>bit 7 in the fourth octet maps to positioning SIB Type 2-18</w:t>
            </w:r>
          </w:p>
          <w:p w14:paraId="764AFC58" w14:textId="77777777" w:rsidR="006D7DD9" w:rsidRDefault="006D7DD9">
            <w:pPr>
              <w:pStyle w:val="TAL"/>
              <w:keepLines w:val="0"/>
              <w:widowControl w:val="0"/>
              <w:ind w:left="304" w:hanging="204"/>
            </w:pPr>
            <w:r>
              <w:t>--</w:t>
            </w:r>
            <w:r>
              <w:tab/>
              <w:t>bit 6 in the fourth octet maps to positioning SIB Type 2-19</w:t>
            </w:r>
          </w:p>
          <w:p w14:paraId="35BFA5B2" w14:textId="77777777" w:rsidR="006D7DD9" w:rsidRDefault="006D7DD9">
            <w:pPr>
              <w:pStyle w:val="TAL"/>
              <w:keepLines w:val="0"/>
              <w:widowControl w:val="0"/>
              <w:ind w:left="304" w:hanging="204"/>
            </w:pPr>
            <w:r>
              <w:t>--</w:t>
            </w:r>
            <w:r>
              <w:tab/>
              <w:t>bit 5 in the fourth octet maps to positioning SIB Type 2-20</w:t>
            </w:r>
          </w:p>
          <w:p w14:paraId="14445C88" w14:textId="77777777" w:rsidR="006D7DD9" w:rsidRDefault="006D7DD9">
            <w:pPr>
              <w:pStyle w:val="TAL"/>
              <w:keepLines w:val="0"/>
              <w:widowControl w:val="0"/>
              <w:ind w:left="304" w:hanging="204"/>
            </w:pPr>
            <w:r>
              <w:t>--</w:t>
            </w:r>
            <w:r>
              <w:tab/>
              <w:t>bit 4 in the fourth octet maps to positioning SIB Type 2-21</w:t>
            </w:r>
          </w:p>
          <w:p w14:paraId="1D9E9018" w14:textId="77777777" w:rsidR="006D7DD9" w:rsidRDefault="006D7DD9">
            <w:pPr>
              <w:pStyle w:val="TAL"/>
              <w:keepLines w:val="0"/>
              <w:widowControl w:val="0"/>
              <w:ind w:left="304" w:hanging="204"/>
            </w:pPr>
            <w:r>
              <w:t>--</w:t>
            </w:r>
            <w:r>
              <w:tab/>
              <w:t>bit 3 in the fourth octet maps to positioning SIB Type 2-22</w:t>
            </w:r>
          </w:p>
          <w:p w14:paraId="670AB585" w14:textId="77777777" w:rsidR="006D7DD9" w:rsidRDefault="006D7DD9">
            <w:pPr>
              <w:pStyle w:val="TAL"/>
              <w:keepLines w:val="0"/>
              <w:widowControl w:val="0"/>
              <w:ind w:left="304" w:hanging="204"/>
            </w:pPr>
            <w:r>
              <w:t>--</w:t>
            </w:r>
            <w:r>
              <w:tab/>
              <w:t>bit 2 in the fourth octet maps to positioning SIB Type 2-23</w:t>
            </w:r>
          </w:p>
          <w:p w14:paraId="20E29020" w14:textId="77777777" w:rsidR="006D7DD9" w:rsidRDefault="006D7DD9">
            <w:pPr>
              <w:pStyle w:val="TAL"/>
              <w:keepLines w:val="0"/>
              <w:widowControl w:val="0"/>
              <w:ind w:left="304" w:hanging="204"/>
            </w:pPr>
            <w:r>
              <w:t>--</w:t>
            </w:r>
            <w:r>
              <w:tab/>
              <w:t>bit 1 in the fourth octet maps to positioning SIB Type 3-2</w:t>
            </w:r>
          </w:p>
          <w:p w14:paraId="2EBFE92D" w14:textId="77777777" w:rsidR="006D7DD9" w:rsidRDefault="006D7DD9">
            <w:pPr>
              <w:pStyle w:val="TAL"/>
              <w:keepLines w:val="0"/>
              <w:widowControl w:val="0"/>
              <w:ind w:left="304" w:hanging="204"/>
            </w:pPr>
          </w:p>
          <w:p w14:paraId="13613D1D" w14:textId="77777777" w:rsidR="006D7DD9" w:rsidRDefault="006D7DD9">
            <w:pPr>
              <w:pStyle w:val="TAL"/>
              <w:keepLines w:val="0"/>
              <w:widowControl w:val="0"/>
              <w:ind w:left="304" w:hanging="204"/>
            </w:pPr>
            <w:r>
              <w:t>--</w:t>
            </w:r>
            <w:r>
              <w:tab/>
              <w:t>bit 8 in the fifth octet maps to positioning SIB Type 3-3</w:t>
            </w:r>
          </w:p>
          <w:p w14:paraId="14724C3E" w14:textId="77777777" w:rsidR="006D7DD9" w:rsidRDefault="006D7DD9">
            <w:pPr>
              <w:pStyle w:val="TAL"/>
              <w:keepLines w:val="0"/>
              <w:widowControl w:val="0"/>
              <w:ind w:left="304" w:hanging="204"/>
            </w:pPr>
            <w:r>
              <w:t>--</w:t>
            </w:r>
            <w:r>
              <w:tab/>
              <w:t>bit 7 in the fifth octet maps to positioning SIB Type 3-4</w:t>
            </w:r>
          </w:p>
          <w:p w14:paraId="7FE39DAB" w14:textId="77777777" w:rsidR="006D7DD9" w:rsidRDefault="006D7DD9">
            <w:pPr>
              <w:pStyle w:val="TAL"/>
              <w:keepLines w:val="0"/>
              <w:widowControl w:val="0"/>
              <w:ind w:left="304" w:hanging="204"/>
            </w:pPr>
          </w:p>
          <w:p w14:paraId="5A249D55" w14:textId="77777777" w:rsidR="006D7DD9" w:rsidRDefault="006D7DD9">
            <w:pPr>
              <w:pStyle w:val="TAL"/>
            </w:pPr>
            <w:r>
              <w:t>Any unassigned bits are spare and shall be coded as zero. Non-included bits shall be treated as being coded as zero.</w:t>
            </w:r>
          </w:p>
          <w:p w14:paraId="49B4BB97" w14:textId="77777777" w:rsidR="006D7DD9" w:rsidRDefault="006D7DD9">
            <w:pPr>
              <w:pStyle w:val="TAL"/>
              <w:rPr>
                <w:rFonts w:cs="Arial"/>
                <w:szCs w:val="18"/>
              </w:rPr>
            </w:pPr>
            <w:r>
              <w:t>(NOTE</w:t>
            </w:r>
            <w:r>
              <w:rPr>
                <w:noProof/>
              </w:rPr>
              <w:t> </w:t>
            </w:r>
            <w:r>
              <w:t>1)</w:t>
            </w:r>
          </w:p>
        </w:tc>
      </w:tr>
      <w:tr w:rsidR="006D7DD9" w14:paraId="7818C0C8" w14:textId="77777777" w:rsidTr="006D7DD9">
        <w:trPr>
          <w:jc w:val="center"/>
        </w:trPr>
        <w:tc>
          <w:tcPr>
            <w:tcW w:w="1807" w:type="dxa"/>
            <w:tcBorders>
              <w:top w:val="single" w:sz="4" w:space="0" w:color="auto"/>
              <w:left w:val="single" w:sz="4" w:space="0" w:color="auto"/>
              <w:bottom w:val="single" w:sz="4" w:space="0" w:color="auto"/>
              <w:right w:val="single" w:sz="4" w:space="0" w:color="auto"/>
            </w:tcBorders>
            <w:hideMark/>
          </w:tcPr>
          <w:p w14:paraId="0F2AABAC" w14:textId="77777777" w:rsidR="006D7DD9" w:rsidRDefault="006D7DD9">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7308A59F" w14:textId="77777777" w:rsidR="006D7DD9" w:rsidRDefault="006D7DD9">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2DC6B12F" w14:textId="77777777" w:rsidR="006D7DD9" w:rsidRDefault="006D7DD9">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3A882B9F" w14:textId="77777777" w:rsidR="006D7DD9" w:rsidRDefault="006D7DD9">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14FE3A8C" w14:textId="77777777" w:rsidR="006D7DD9" w:rsidRDefault="006D7DD9">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6D7DD9" w14:paraId="59AE3192" w14:textId="77777777" w:rsidTr="006D7DD9">
        <w:trPr>
          <w:jc w:val="center"/>
        </w:trPr>
        <w:tc>
          <w:tcPr>
            <w:tcW w:w="1807" w:type="dxa"/>
            <w:tcBorders>
              <w:top w:val="single" w:sz="4" w:space="0" w:color="auto"/>
              <w:left w:val="single" w:sz="4" w:space="0" w:color="auto"/>
              <w:bottom w:val="single" w:sz="4" w:space="0" w:color="auto"/>
              <w:right w:val="single" w:sz="4" w:space="0" w:color="auto"/>
            </w:tcBorders>
            <w:hideMark/>
          </w:tcPr>
          <w:p w14:paraId="68A8B423" w14:textId="77777777" w:rsidR="006D7DD9" w:rsidRDefault="006D7DD9">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2B1389BE" w14:textId="77777777" w:rsidR="006D7DD9" w:rsidRDefault="006D7DD9">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27980E80" w14:textId="77777777" w:rsidR="006D7DD9" w:rsidRDefault="006D7DD9">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F70FB20" w14:textId="77777777" w:rsidR="006D7DD9" w:rsidRDefault="006D7DD9">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C5EBE0F" w14:textId="77777777" w:rsidR="006D7DD9" w:rsidRDefault="006D7DD9">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6D7DD9" w14:paraId="1947958F" w14:textId="77777777" w:rsidTr="006D7DD9">
        <w:trPr>
          <w:jc w:val="center"/>
        </w:trPr>
        <w:tc>
          <w:tcPr>
            <w:tcW w:w="1807" w:type="dxa"/>
            <w:tcBorders>
              <w:top w:val="single" w:sz="4" w:space="0" w:color="auto"/>
              <w:left w:val="single" w:sz="4" w:space="0" w:color="auto"/>
              <w:bottom w:val="single" w:sz="4" w:space="0" w:color="auto"/>
              <w:right w:val="single" w:sz="4" w:space="0" w:color="auto"/>
            </w:tcBorders>
            <w:hideMark/>
          </w:tcPr>
          <w:p w14:paraId="0AB08C14" w14:textId="77777777" w:rsidR="006D7DD9" w:rsidRDefault="006D7DD9">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31FA8D2B" w14:textId="77777777" w:rsidR="006D7DD9" w:rsidRDefault="006D7DD9">
            <w:pPr>
              <w:pStyle w:val="TAL"/>
              <w:rPr>
                <w:noProof/>
              </w:rPr>
            </w:pPr>
            <w:r>
              <w:rPr>
                <w:noProof/>
              </w:rPr>
              <w:t>Binary</w:t>
            </w:r>
          </w:p>
        </w:tc>
        <w:tc>
          <w:tcPr>
            <w:tcW w:w="425" w:type="dxa"/>
            <w:tcBorders>
              <w:top w:val="single" w:sz="4" w:space="0" w:color="auto"/>
              <w:left w:val="single" w:sz="4" w:space="0" w:color="auto"/>
              <w:bottom w:val="single" w:sz="4" w:space="0" w:color="auto"/>
              <w:right w:val="single" w:sz="4" w:space="0" w:color="auto"/>
            </w:tcBorders>
            <w:hideMark/>
          </w:tcPr>
          <w:p w14:paraId="74068369" w14:textId="77777777" w:rsidR="006D7DD9" w:rsidRDefault="006D7DD9">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38EC365A" w14:textId="77777777" w:rsidR="006D7DD9" w:rsidRDefault="006D7DD9">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58EDE10D" w14:textId="7B67F1B0" w:rsidR="006D7DD9" w:rsidRDefault="006D7DD9">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rsidR="002717D8">
              <w:t>[22]</w:t>
            </w:r>
            <w:r>
              <w:t>.</w:t>
            </w:r>
          </w:p>
          <w:p w14:paraId="38DF9F11" w14:textId="77777777" w:rsidR="006D7DD9" w:rsidRDefault="006D7DD9">
            <w:pPr>
              <w:pStyle w:val="TAL"/>
              <w:keepLines w:val="0"/>
              <w:widowControl w:val="0"/>
            </w:pPr>
          </w:p>
          <w:p w14:paraId="75E625DD" w14:textId="77777777" w:rsidR="006D7DD9" w:rsidRDefault="006D7DD9">
            <w:pPr>
              <w:pStyle w:val="TAL"/>
              <w:keepLines w:val="0"/>
              <w:widowControl w:val="0"/>
            </w:pPr>
            <w:r>
              <w:t>If this IE is omitted, the ciphering data set is valid in the entire PLMN.</w:t>
            </w:r>
          </w:p>
        </w:tc>
      </w:tr>
      <w:tr w:rsidR="006D7DD9" w14:paraId="677E0029" w14:textId="77777777" w:rsidTr="006D7DD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A41559B" w14:textId="77777777" w:rsidR="006D7DD9" w:rsidRDefault="006D7DD9">
            <w:pPr>
              <w:pStyle w:val="TAL"/>
              <w:keepLines w:val="0"/>
              <w:widowControl w:val="0"/>
            </w:pPr>
            <w:r>
              <w:t>NOTE 1: At least one of ltesibTypes IE and nrsibTypes IE shall be included.</w:t>
            </w:r>
          </w:p>
        </w:tc>
      </w:tr>
    </w:tbl>
    <w:p w14:paraId="67D91177" w14:textId="77777777" w:rsidR="006D7DD9" w:rsidRDefault="006D7DD9" w:rsidP="006D7DD9">
      <w:pPr>
        <w:pStyle w:val="B1"/>
      </w:pPr>
    </w:p>
    <w:p w14:paraId="0D7FE3A4" w14:textId="77777777" w:rsidR="006D7DD9" w:rsidRDefault="006D7DD9" w:rsidP="006D7DD9">
      <w:pPr>
        <w:pStyle w:val="EditorsNote"/>
        <w:ind w:left="1170" w:hanging="886"/>
      </w:pPr>
      <w:r>
        <w:t>Editor's note [WI: 5G_eLCS</w:t>
      </w:r>
      <w:r>
        <w:rPr>
          <w:noProof/>
        </w:rPr>
        <w:t>, CR#0042]</w:t>
      </w:r>
      <w:r>
        <w:t>:</w:t>
      </w:r>
      <w:r>
        <w:tab/>
        <w:t>The positioning SIBs listed for the IEs lteSibTypes and nrSibTypes include positioning SIBs defined in TS 36.331 and TS 36.355 for E-UTRAN in Rel-15 plus new positioning SIBs for NG-RAN being discussed in RAN2 for Rel-16. These positioning SIBs will need to be aligned later with RAN2 agreements for Rel-16.</w:t>
      </w:r>
    </w:p>
    <w:p w14:paraId="7E4CC325" w14:textId="1CCCE604" w:rsidR="006D7DD9" w:rsidRDefault="00193677" w:rsidP="006D7DD9">
      <w:pPr>
        <w:pStyle w:val="Heading5"/>
        <w:rPr>
          <w:lang w:eastAsia="zh-CN"/>
        </w:rPr>
      </w:pPr>
      <w:bookmarkStart w:id="434" w:name="_Toc25168719"/>
      <w:bookmarkStart w:id="435" w:name="_Toc27593138"/>
      <w:r>
        <w:t>6.2</w:t>
      </w:r>
      <w:r w:rsidR="006D7DD9">
        <w:t>.6.2.5</w:t>
      </w:r>
      <w:r w:rsidR="006D7DD9">
        <w:tab/>
        <w:t>Type: CipheringSetReport</w:t>
      </w:r>
      <w:bookmarkEnd w:id="434"/>
      <w:bookmarkEnd w:id="435"/>
    </w:p>
    <w:p w14:paraId="61E767F6" w14:textId="76DC11AD" w:rsidR="006D7DD9" w:rsidRDefault="006D7DD9" w:rsidP="006D7DD9">
      <w:pPr>
        <w:pStyle w:val="TH"/>
      </w:pPr>
      <w:r>
        <w:t>Table</w:t>
      </w:r>
      <w:r>
        <w:rPr>
          <w:noProof/>
        </w:rPr>
        <w:t> </w:t>
      </w:r>
      <w:r w:rsidR="00193677">
        <w:t>6.2</w:t>
      </w:r>
      <w:r>
        <w:t xml:space="preserve">.6.2.5-1: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7DD9" w14:paraId="191EF508" w14:textId="77777777" w:rsidTr="006D7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8C3C96" w14:textId="77777777" w:rsidR="006D7DD9" w:rsidRDefault="006D7DD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FCEF67" w14:textId="77777777" w:rsidR="006D7DD9" w:rsidRDefault="006D7D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92300" w14:textId="77777777" w:rsidR="006D7DD9" w:rsidRDefault="006D7DD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09616" w14:textId="77777777" w:rsidR="006D7DD9" w:rsidRDefault="006D7DD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CA90B9" w14:textId="77777777" w:rsidR="006D7DD9" w:rsidRDefault="006D7DD9">
            <w:pPr>
              <w:pStyle w:val="TAH"/>
              <w:rPr>
                <w:rFonts w:cs="Arial"/>
                <w:szCs w:val="18"/>
              </w:rPr>
            </w:pPr>
            <w:r>
              <w:rPr>
                <w:rFonts w:cs="Arial"/>
                <w:szCs w:val="18"/>
              </w:rPr>
              <w:t>Description</w:t>
            </w:r>
          </w:p>
        </w:tc>
      </w:tr>
      <w:tr w:rsidR="006D7DD9" w14:paraId="69675C64" w14:textId="77777777" w:rsidTr="006D7DD9">
        <w:trPr>
          <w:jc w:val="center"/>
        </w:trPr>
        <w:tc>
          <w:tcPr>
            <w:tcW w:w="2090" w:type="dxa"/>
            <w:tcBorders>
              <w:top w:val="single" w:sz="4" w:space="0" w:color="auto"/>
              <w:left w:val="single" w:sz="4" w:space="0" w:color="auto"/>
              <w:bottom w:val="single" w:sz="4" w:space="0" w:color="auto"/>
              <w:right w:val="single" w:sz="4" w:space="0" w:color="auto"/>
            </w:tcBorders>
            <w:hideMark/>
          </w:tcPr>
          <w:p w14:paraId="53AAF611" w14:textId="77777777" w:rsidR="006D7DD9" w:rsidRDefault="006D7DD9">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60AED2ED" w14:textId="77777777" w:rsidR="006D7DD9" w:rsidRDefault="006D7DD9">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2DDEA564" w14:textId="77777777" w:rsidR="006D7DD9" w:rsidRDefault="006D7DD9">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517BB841" w14:textId="77777777" w:rsidR="006D7DD9" w:rsidRDefault="006D7DD9">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12588808" w14:textId="77777777" w:rsidR="006D7DD9" w:rsidRDefault="006D7DD9">
            <w:pPr>
              <w:pStyle w:val="TAL"/>
              <w:rPr>
                <w:rFonts w:cs="Arial"/>
                <w:szCs w:val="18"/>
                <w:lang w:eastAsia="zh-CN"/>
              </w:rPr>
            </w:pPr>
            <w:r>
              <w:rPr>
                <w:rFonts w:cs="Arial"/>
                <w:szCs w:val="18"/>
              </w:rPr>
              <w:t>Identification of a ciphering data set</w:t>
            </w:r>
          </w:p>
        </w:tc>
      </w:tr>
      <w:tr w:rsidR="006D7DD9" w14:paraId="1FABACB4" w14:textId="77777777" w:rsidTr="006D7DD9">
        <w:trPr>
          <w:jc w:val="center"/>
        </w:trPr>
        <w:tc>
          <w:tcPr>
            <w:tcW w:w="2090" w:type="dxa"/>
            <w:tcBorders>
              <w:top w:val="single" w:sz="4" w:space="0" w:color="auto"/>
              <w:left w:val="single" w:sz="4" w:space="0" w:color="auto"/>
              <w:bottom w:val="single" w:sz="4" w:space="0" w:color="auto"/>
              <w:right w:val="single" w:sz="4" w:space="0" w:color="auto"/>
            </w:tcBorders>
            <w:hideMark/>
          </w:tcPr>
          <w:p w14:paraId="3D505F17" w14:textId="77777777" w:rsidR="006D7DD9" w:rsidRDefault="006D7DD9">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4F5CCB5F" w14:textId="77777777" w:rsidR="006D7DD9" w:rsidRDefault="006D7DD9">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35F2E96F" w14:textId="77777777" w:rsidR="006D7DD9" w:rsidRDefault="006D7DD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2F20CB5" w14:textId="77777777" w:rsidR="006D7DD9" w:rsidRDefault="006D7DD9">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DE5D3C" w14:textId="77777777" w:rsidR="006D7DD9" w:rsidRDefault="006D7DD9">
            <w:pPr>
              <w:pStyle w:val="TAL"/>
              <w:rPr>
                <w:rFonts w:cs="Arial"/>
                <w:szCs w:val="18"/>
              </w:rPr>
            </w:pPr>
            <w:r>
              <w:rPr>
                <w:rFonts w:cs="Arial"/>
                <w:szCs w:val="18"/>
              </w:rPr>
              <w:t>Indication of whether the ciphering data set was successfully stored or was not stored.</w:t>
            </w:r>
          </w:p>
        </w:tc>
      </w:tr>
    </w:tbl>
    <w:p w14:paraId="180D2A11" w14:textId="77777777" w:rsidR="006D7DD9" w:rsidRDefault="006D7DD9" w:rsidP="006D7DD9">
      <w:pPr>
        <w:rPr>
          <w:lang w:val="en-US"/>
        </w:rPr>
      </w:pPr>
    </w:p>
    <w:p w14:paraId="4C139C40" w14:textId="1574BE3C" w:rsidR="006D7DD9" w:rsidRDefault="00193677" w:rsidP="006D7DD9">
      <w:pPr>
        <w:pStyle w:val="Heading5"/>
        <w:rPr>
          <w:lang w:eastAsia="zh-CN"/>
        </w:rPr>
      </w:pPr>
      <w:bookmarkStart w:id="436" w:name="_Toc25168720"/>
      <w:bookmarkStart w:id="437" w:name="_Toc27593139"/>
      <w:r>
        <w:t>6.2</w:t>
      </w:r>
      <w:r w:rsidR="006D7DD9">
        <w:t>.6.2.6</w:t>
      </w:r>
      <w:r w:rsidR="006D7DD9">
        <w:tab/>
        <w:t>Type: CipherRequestData</w:t>
      </w:r>
      <w:bookmarkEnd w:id="436"/>
      <w:bookmarkEnd w:id="437"/>
    </w:p>
    <w:p w14:paraId="275E276E" w14:textId="6453F805" w:rsidR="006D7DD9" w:rsidRDefault="006D7DD9" w:rsidP="006D7DD9">
      <w:pPr>
        <w:pStyle w:val="TH"/>
      </w:pPr>
      <w:r>
        <w:t>Table</w:t>
      </w:r>
      <w:r>
        <w:rPr>
          <w:noProof/>
        </w:rPr>
        <w:t> </w:t>
      </w:r>
      <w:r w:rsidR="00193677">
        <w:t>6.2</w:t>
      </w:r>
      <w:r>
        <w:t xml:space="preserve">.6.2.6-1: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7DD9" w14:paraId="45CC04AD" w14:textId="77777777" w:rsidTr="006D7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1B7B2E" w14:textId="77777777" w:rsidR="006D7DD9" w:rsidRDefault="006D7DD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73D8" w14:textId="77777777" w:rsidR="006D7DD9" w:rsidRDefault="006D7D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D60107" w14:textId="77777777" w:rsidR="006D7DD9" w:rsidRDefault="006D7DD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F26866" w14:textId="77777777" w:rsidR="006D7DD9" w:rsidRDefault="006D7DD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9BD877" w14:textId="77777777" w:rsidR="006D7DD9" w:rsidRDefault="006D7DD9">
            <w:pPr>
              <w:pStyle w:val="TAH"/>
              <w:rPr>
                <w:rFonts w:cs="Arial"/>
                <w:szCs w:val="18"/>
              </w:rPr>
            </w:pPr>
            <w:r>
              <w:rPr>
                <w:rFonts w:cs="Arial"/>
                <w:szCs w:val="18"/>
              </w:rPr>
              <w:t>Description</w:t>
            </w:r>
          </w:p>
        </w:tc>
      </w:tr>
      <w:tr w:rsidR="006D7DD9" w14:paraId="52A6F22F" w14:textId="77777777" w:rsidTr="006D7DD9">
        <w:trPr>
          <w:jc w:val="center"/>
        </w:trPr>
        <w:tc>
          <w:tcPr>
            <w:tcW w:w="2090" w:type="dxa"/>
            <w:tcBorders>
              <w:top w:val="single" w:sz="4" w:space="0" w:color="auto"/>
              <w:left w:val="single" w:sz="4" w:space="0" w:color="auto"/>
              <w:bottom w:val="single" w:sz="4" w:space="0" w:color="auto"/>
              <w:right w:val="single" w:sz="4" w:space="0" w:color="auto"/>
            </w:tcBorders>
            <w:hideMark/>
          </w:tcPr>
          <w:p w14:paraId="3EDC4A92" w14:textId="77777777" w:rsidR="006D7DD9" w:rsidRDefault="006D7DD9">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2425A832" w14:textId="77777777" w:rsidR="006D7DD9" w:rsidRDefault="006D7DD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53B241E2" w14:textId="77777777" w:rsidR="006D7DD9" w:rsidRDefault="006D7DD9">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8964C05" w14:textId="77777777" w:rsidR="006D7DD9" w:rsidRDefault="006D7DD9">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8EF629D" w14:textId="77777777" w:rsidR="006D7DD9" w:rsidRDefault="006D7DD9">
            <w:pPr>
              <w:pStyle w:val="TAL"/>
              <w:rPr>
                <w:rFonts w:cs="Arial"/>
                <w:szCs w:val="18"/>
                <w:lang w:eastAsia="zh-CN"/>
              </w:rPr>
            </w:pPr>
            <w:r>
              <w:rPr>
                <w:rFonts w:cs="Arial"/>
                <w:szCs w:val="18"/>
              </w:rPr>
              <w:t>Callback URI of the NF Service Consumer</w:t>
            </w:r>
          </w:p>
        </w:tc>
      </w:tr>
    </w:tbl>
    <w:p w14:paraId="69A5C40C" w14:textId="77777777" w:rsidR="006D7DD9" w:rsidRDefault="006D7DD9" w:rsidP="006D7DD9">
      <w:pPr>
        <w:rPr>
          <w:lang w:val="en-US"/>
        </w:rPr>
      </w:pPr>
    </w:p>
    <w:p w14:paraId="175EEB6F" w14:textId="30C9D099" w:rsidR="006D7DD9" w:rsidRDefault="00193677" w:rsidP="006D7DD9">
      <w:pPr>
        <w:pStyle w:val="Heading5"/>
        <w:rPr>
          <w:lang w:eastAsia="zh-CN"/>
        </w:rPr>
      </w:pPr>
      <w:bookmarkStart w:id="438" w:name="_Toc25168721"/>
      <w:bookmarkStart w:id="439" w:name="_Toc27593140"/>
      <w:r>
        <w:lastRenderedPageBreak/>
        <w:t>6.2</w:t>
      </w:r>
      <w:r w:rsidR="006D7DD9">
        <w:t>.6.2.7</w:t>
      </w:r>
      <w:r w:rsidR="006D7DD9">
        <w:tab/>
        <w:t>Type: CipherResponseData</w:t>
      </w:r>
      <w:bookmarkEnd w:id="438"/>
      <w:bookmarkEnd w:id="439"/>
    </w:p>
    <w:p w14:paraId="2F7ACA75" w14:textId="1D3BC1AE" w:rsidR="006D7DD9" w:rsidRDefault="006D7DD9" w:rsidP="006D7DD9">
      <w:pPr>
        <w:pStyle w:val="TH"/>
      </w:pPr>
      <w:r>
        <w:t>Table</w:t>
      </w:r>
      <w:r>
        <w:rPr>
          <w:noProof/>
        </w:rPr>
        <w:t> </w:t>
      </w:r>
      <w:r w:rsidR="00193677">
        <w:t>6.2</w:t>
      </w:r>
      <w:r>
        <w:t xml:space="preserve">.6.2.7-1: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7DD9" w14:paraId="3EA32CFB" w14:textId="77777777" w:rsidTr="006D7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B5A8C6" w14:textId="77777777" w:rsidR="006D7DD9" w:rsidRDefault="006D7DD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18653C" w14:textId="77777777" w:rsidR="006D7DD9" w:rsidRDefault="006D7D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F07633" w14:textId="77777777" w:rsidR="006D7DD9" w:rsidRDefault="006D7DD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F386B3" w14:textId="77777777" w:rsidR="006D7DD9" w:rsidRDefault="006D7DD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836AC1" w14:textId="77777777" w:rsidR="006D7DD9" w:rsidRDefault="006D7DD9">
            <w:pPr>
              <w:pStyle w:val="TAH"/>
              <w:rPr>
                <w:rFonts w:cs="Arial"/>
                <w:szCs w:val="18"/>
              </w:rPr>
            </w:pPr>
            <w:r>
              <w:rPr>
                <w:rFonts w:cs="Arial"/>
                <w:szCs w:val="18"/>
              </w:rPr>
              <w:t>Description</w:t>
            </w:r>
          </w:p>
        </w:tc>
      </w:tr>
      <w:tr w:rsidR="006D7DD9" w14:paraId="30D1179F" w14:textId="77777777" w:rsidTr="006D7DD9">
        <w:trPr>
          <w:jc w:val="center"/>
        </w:trPr>
        <w:tc>
          <w:tcPr>
            <w:tcW w:w="2090" w:type="dxa"/>
            <w:tcBorders>
              <w:top w:val="single" w:sz="4" w:space="0" w:color="auto"/>
              <w:left w:val="single" w:sz="4" w:space="0" w:color="auto"/>
              <w:bottom w:val="single" w:sz="4" w:space="0" w:color="auto"/>
              <w:right w:val="single" w:sz="4" w:space="0" w:color="auto"/>
            </w:tcBorders>
            <w:hideMark/>
          </w:tcPr>
          <w:p w14:paraId="15015BDF" w14:textId="77777777" w:rsidR="006D7DD9" w:rsidRDefault="006D7DD9">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702E46D0" w14:textId="77777777" w:rsidR="006D7DD9" w:rsidRDefault="006D7DD9">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3A5F7A5F" w14:textId="77777777" w:rsidR="006D7DD9" w:rsidRDefault="006D7DD9">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BE65C0F" w14:textId="77777777" w:rsidR="006D7DD9" w:rsidRDefault="006D7DD9">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4F66AB93" w14:textId="77777777" w:rsidR="006D7DD9" w:rsidRDefault="006D7DD9">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6083F3D8" w14:textId="77777777" w:rsidR="006D7DD9" w:rsidRDefault="006D7DD9" w:rsidP="006D7DD9">
      <w:pPr>
        <w:rPr>
          <w:lang w:val="en-US"/>
        </w:rPr>
      </w:pPr>
    </w:p>
    <w:p w14:paraId="412E9171" w14:textId="2D61A619" w:rsidR="006D7DD9" w:rsidRDefault="00193677" w:rsidP="006D7DD9">
      <w:pPr>
        <w:pStyle w:val="Heading4"/>
        <w:rPr>
          <w:lang w:val="en-US"/>
        </w:rPr>
      </w:pPr>
      <w:bookmarkStart w:id="440" w:name="_Toc25168722"/>
      <w:bookmarkStart w:id="441" w:name="_Toc27593141"/>
      <w:r>
        <w:rPr>
          <w:lang w:val="en-US"/>
        </w:rPr>
        <w:t>6.2</w:t>
      </w:r>
      <w:r w:rsidR="006D7DD9">
        <w:rPr>
          <w:lang w:val="en-US"/>
        </w:rPr>
        <w:t>.6.3</w:t>
      </w:r>
      <w:r w:rsidR="006D7DD9">
        <w:rPr>
          <w:lang w:val="en-US"/>
        </w:rPr>
        <w:tab/>
        <w:t>Simple data types and enumerations</w:t>
      </w:r>
      <w:bookmarkEnd w:id="440"/>
      <w:bookmarkEnd w:id="441"/>
    </w:p>
    <w:p w14:paraId="328E6C13" w14:textId="2CC32749" w:rsidR="006D7DD9" w:rsidRDefault="00193677" w:rsidP="006D7DD9">
      <w:pPr>
        <w:pStyle w:val="Heading5"/>
      </w:pPr>
      <w:bookmarkStart w:id="442" w:name="_Toc25168723"/>
      <w:bookmarkStart w:id="443" w:name="_Toc27593142"/>
      <w:r>
        <w:t>6.2</w:t>
      </w:r>
      <w:r w:rsidR="006D7DD9">
        <w:t>.6.3.1</w:t>
      </w:r>
      <w:r w:rsidR="006D7DD9">
        <w:tab/>
        <w:t>Introduction</w:t>
      </w:r>
      <w:bookmarkEnd w:id="442"/>
      <w:bookmarkEnd w:id="443"/>
    </w:p>
    <w:p w14:paraId="1CD4EE72" w14:textId="77777777" w:rsidR="006D7DD9" w:rsidRDefault="006D7DD9" w:rsidP="006D7DD9">
      <w:r>
        <w:t>This clause defines simple data types and enumerations that can be referenced from data structures defined in the previous clauses.</w:t>
      </w:r>
    </w:p>
    <w:p w14:paraId="2FCC4137" w14:textId="4D028498" w:rsidR="006D7DD9" w:rsidRDefault="00193677" w:rsidP="006D7DD9">
      <w:pPr>
        <w:pStyle w:val="Heading5"/>
      </w:pPr>
      <w:bookmarkStart w:id="444" w:name="_Toc25168724"/>
      <w:bookmarkStart w:id="445" w:name="_Toc27593143"/>
      <w:r>
        <w:t>6.2</w:t>
      </w:r>
      <w:r w:rsidR="006D7DD9">
        <w:t>.6.3.2</w:t>
      </w:r>
      <w:r w:rsidR="006D7DD9">
        <w:tab/>
        <w:t>Simple data types</w:t>
      </w:r>
      <w:bookmarkEnd w:id="444"/>
      <w:bookmarkEnd w:id="445"/>
      <w:r w:rsidR="006D7DD9">
        <w:t xml:space="preserve"> </w:t>
      </w:r>
    </w:p>
    <w:p w14:paraId="49EE9E7E" w14:textId="76A8AC2E" w:rsidR="006D7DD9" w:rsidRDefault="006D7DD9" w:rsidP="006D7DD9">
      <w:r>
        <w:t>The simple data types defined in table</w:t>
      </w:r>
      <w:r>
        <w:rPr>
          <w:lang w:eastAsia="zh-CN"/>
        </w:rPr>
        <w:t> </w:t>
      </w:r>
      <w:r w:rsidR="00193677">
        <w:t>6.2</w:t>
      </w:r>
      <w:r>
        <w:t>.6.3.2-1 shall be supported.</w:t>
      </w:r>
    </w:p>
    <w:p w14:paraId="62431480" w14:textId="33C2CA65" w:rsidR="006D7DD9" w:rsidRDefault="006D7DD9" w:rsidP="006D7DD9">
      <w:pPr>
        <w:pStyle w:val="TH"/>
      </w:pPr>
      <w:r>
        <w:t>Table</w:t>
      </w:r>
      <w:r>
        <w:rPr>
          <w:lang w:eastAsia="zh-CN"/>
        </w:rPr>
        <w:t> </w:t>
      </w:r>
      <w:r w:rsidR="00193677">
        <w:t>6.2</w:t>
      </w:r>
      <w:r>
        <w:t>.6.3.2-1: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6D7DD9" w14:paraId="0DD5B14E" w14:textId="77777777" w:rsidTr="006D7DD9">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764C57" w14:textId="77777777" w:rsidR="006D7DD9" w:rsidRDefault="006D7DD9">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F5B7747" w14:textId="77777777" w:rsidR="006D7DD9" w:rsidRDefault="006D7DD9">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02FBB830" w14:textId="77777777" w:rsidR="006D7DD9" w:rsidRDefault="006D7DD9">
            <w:pPr>
              <w:pStyle w:val="TAH"/>
            </w:pPr>
            <w:r>
              <w:t>Description</w:t>
            </w:r>
          </w:p>
        </w:tc>
      </w:tr>
      <w:tr w:rsidR="006D7DD9" w14:paraId="129D5D64" w14:textId="77777777" w:rsidTr="006D7DD9">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FFA2BA" w14:textId="77777777" w:rsidR="006D7DD9" w:rsidRDefault="006D7DD9">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F129C8D" w14:textId="77777777" w:rsidR="006D7DD9" w:rsidRDefault="006D7DD9">
            <w:pPr>
              <w:pStyle w:val="TAL"/>
            </w:pPr>
            <w:r>
              <w:t>integer</w:t>
            </w:r>
          </w:p>
        </w:tc>
        <w:tc>
          <w:tcPr>
            <w:tcW w:w="2889" w:type="pct"/>
            <w:tcBorders>
              <w:top w:val="single" w:sz="4" w:space="0" w:color="auto"/>
              <w:left w:val="nil"/>
              <w:bottom w:val="single" w:sz="4" w:space="0" w:color="auto"/>
              <w:right w:val="single" w:sz="8" w:space="0" w:color="auto"/>
            </w:tcBorders>
            <w:hideMark/>
          </w:tcPr>
          <w:p w14:paraId="480CA50A" w14:textId="77777777" w:rsidR="006D7DD9" w:rsidRDefault="006D7DD9">
            <w:pPr>
              <w:pStyle w:val="TAL"/>
            </w:pPr>
            <w:r>
              <w:t>The ciphering set ID</w:t>
            </w:r>
          </w:p>
          <w:p w14:paraId="282445FA" w14:textId="77777777" w:rsidR="006D7DD9" w:rsidRDefault="006D7DD9">
            <w:pPr>
              <w:pStyle w:val="TAL"/>
            </w:pPr>
            <w:r>
              <w:t xml:space="preserve">Minimum = 0. Maximum = 65535 </w:t>
            </w:r>
          </w:p>
        </w:tc>
      </w:tr>
      <w:tr w:rsidR="006D7DD9" w14:paraId="0CEC14A4" w14:textId="77777777" w:rsidTr="006D7DD9">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A148970" w14:textId="77777777" w:rsidR="006D7DD9" w:rsidRDefault="006D7DD9">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0E96BCC" w14:textId="13327015" w:rsidR="006D7DD9" w:rsidRDefault="008D2DBC">
            <w:pPr>
              <w:pStyle w:val="TAL"/>
            </w:pPr>
            <w:r>
              <w:t>B</w:t>
            </w:r>
            <w:r w:rsidR="006D7DD9">
              <w:t>inary</w:t>
            </w:r>
          </w:p>
        </w:tc>
        <w:tc>
          <w:tcPr>
            <w:tcW w:w="2889" w:type="pct"/>
            <w:tcBorders>
              <w:top w:val="single" w:sz="4" w:space="0" w:color="auto"/>
              <w:left w:val="nil"/>
              <w:bottom w:val="single" w:sz="4" w:space="0" w:color="auto"/>
              <w:right w:val="single" w:sz="8" w:space="0" w:color="auto"/>
            </w:tcBorders>
            <w:hideMark/>
          </w:tcPr>
          <w:p w14:paraId="55D95058" w14:textId="77777777" w:rsidR="006D7DD9" w:rsidRDefault="006D7DD9">
            <w:pPr>
              <w:pStyle w:val="TAL"/>
            </w:pPr>
            <w:r>
              <w:t>A 128 bit ciphering key encoded using 16 octets</w:t>
            </w:r>
          </w:p>
        </w:tc>
      </w:tr>
      <w:tr w:rsidR="006D7DD9" w14:paraId="6B7D9D3B" w14:textId="77777777" w:rsidTr="006D7DD9">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E094CB" w14:textId="77777777" w:rsidR="006D7DD9" w:rsidRDefault="006D7DD9">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DB918F2" w14:textId="627E6D5D" w:rsidR="006D7DD9" w:rsidRDefault="008D2DBC">
            <w:pPr>
              <w:pStyle w:val="TAL"/>
            </w:pPr>
            <w:r>
              <w:t>B</w:t>
            </w:r>
            <w:r w:rsidR="006D7DD9">
              <w:t>inary</w:t>
            </w:r>
          </w:p>
        </w:tc>
        <w:tc>
          <w:tcPr>
            <w:tcW w:w="2889" w:type="pct"/>
            <w:tcBorders>
              <w:top w:val="single" w:sz="4" w:space="0" w:color="auto"/>
              <w:left w:val="nil"/>
              <w:bottom w:val="single" w:sz="4" w:space="0" w:color="auto"/>
              <w:right w:val="single" w:sz="8" w:space="0" w:color="auto"/>
            </w:tcBorders>
            <w:hideMark/>
          </w:tcPr>
          <w:p w14:paraId="20FED6A8" w14:textId="77777777" w:rsidR="006D7DD9" w:rsidRDefault="006D7DD9">
            <w:pPr>
              <w:pStyle w:val="TAL"/>
            </w:pPr>
            <w:r>
              <w:t>A 128 bit value for C0 encoded using 16 octets</w:t>
            </w:r>
          </w:p>
        </w:tc>
      </w:tr>
      <w:tr w:rsidR="006D7DD9" w14:paraId="13ED0A27" w14:textId="77777777" w:rsidTr="006D7DD9">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05D519" w14:textId="77777777" w:rsidR="006D7DD9" w:rsidRDefault="006D7DD9">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3CCF2E0" w14:textId="77777777" w:rsidR="006D7DD9" w:rsidRDefault="006D7DD9">
            <w:pPr>
              <w:pStyle w:val="TAL"/>
            </w:pPr>
            <w:r>
              <w:t>integer</w:t>
            </w:r>
          </w:p>
        </w:tc>
        <w:tc>
          <w:tcPr>
            <w:tcW w:w="2889" w:type="pct"/>
            <w:tcBorders>
              <w:top w:val="single" w:sz="4" w:space="0" w:color="auto"/>
              <w:left w:val="nil"/>
              <w:bottom w:val="single" w:sz="4" w:space="0" w:color="auto"/>
              <w:right w:val="single" w:sz="8" w:space="0" w:color="auto"/>
            </w:tcBorders>
            <w:hideMark/>
          </w:tcPr>
          <w:p w14:paraId="188E7091" w14:textId="77777777" w:rsidR="006D7DD9" w:rsidRDefault="006D7DD9">
            <w:pPr>
              <w:pStyle w:val="TAL"/>
            </w:pPr>
            <w:r>
              <w:t>The validity duration in minutes.</w:t>
            </w:r>
          </w:p>
          <w:p w14:paraId="2B812173" w14:textId="77777777" w:rsidR="006D7DD9" w:rsidRDefault="006D7DD9">
            <w:pPr>
              <w:pStyle w:val="TAL"/>
            </w:pPr>
            <w:r>
              <w:t>Minimum = 1. Maximum = 65535</w:t>
            </w:r>
          </w:p>
        </w:tc>
      </w:tr>
    </w:tbl>
    <w:p w14:paraId="07AB37B0" w14:textId="77777777" w:rsidR="006D7DD9" w:rsidRDefault="006D7DD9" w:rsidP="006D7DD9"/>
    <w:p w14:paraId="4E841348" w14:textId="304FD0A5" w:rsidR="006D7DD9" w:rsidRDefault="00193677" w:rsidP="006D7DD9">
      <w:pPr>
        <w:pStyle w:val="Heading5"/>
      </w:pPr>
      <w:bookmarkStart w:id="446" w:name="_Toc25168725"/>
      <w:bookmarkStart w:id="447" w:name="_Toc27593144"/>
      <w:r>
        <w:t>6.2</w:t>
      </w:r>
      <w:r w:rsidR="006D7DD9">
        <w:t>.6.3.3</w:t>
      </w:r>
      <w:r w:rsidR="006D7DD9">
        <w:tab/>
        <w:t>Enumeration: StorageOutcome</w:t>
      </w:r>
      <w:bookmarkEnd w:id="446"/>
      <w:bookmarkEnd w:id="447"/>
    </w:p>
    <w:p w14:paraId="3BE4A1C6" w14:textId="77777777" w:rsidR="006D7DD9" w:rsidRDefault="006D7DD9" w:rsidP="006D7DD9">
      <w:r>
        <w:t>The enumeration StorageOutcome represents the outcome of cipher set data storage at the service consumer NF.</w:t>
      </w:r>
    </w:p>
    <w:p w14:paraId="4D1F02FE" w14:textId="747AB6D9" w:rsidR="006D7DD9" w:rsidRDefault="006D7DD9" w:rsidP="006D7DD9">
      <w:pPr>
        <w:pStyle w:val="TH"/>
      </w:pPr>
      <w:r>
        <w:t>Table </w:t>
      </w:r>
      <w:r w:rsidR="00193677">
        <w:t>6.2</w:t>
      </w:r>
      <w:r>
        <w:t>.6.3.3-1: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6D7DD9" w14:paraId="2036220F" w14:textId="77777777" w:rsidTr="006D7DD9">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C2B0DA" w14:textId="77777777" w:rsidR="006D7DD9" w:rsidRDefault="006D7DD9">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076838" w14:textId="77777777" w:rsidR="006D7DD9" w:rsidRDefault="006D7DD9">
            <w:pPr>
              <w:pStyle w:val="TAH"/>
            </w:pPr>
            <w:r>
              <w:t>Description</w:t>
            </w:r>
          </w:p>
        </w:tc>
      </w:tr>
      <w:tr w:rsidR="006D7DD9" w14:paraId="31F807D7" w14:textId="77777777" w:rsidTr="006D7DD9">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C55AB6" w14:textId="77777777" w:rsidR="006D7DD9" w:rsidRDefault="006D7DD9">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5D9F9" w14:textId="77777777" w:rsidR="006D7DD9" w:rsidRDefault="006D7DD9">
            <w:pPr>
              <w:pStyle w:val="TAL"/>
            </w:pPr>
          </w:p>
        </w:tc>
      </w:tr>
      <w:tr w:rsidR="006D7DD9" w14:paraId="03184F34" w14:textId="77777777" w:rsidTr="006D7DD9">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51898B" w14:textId="77777777" w:rsidR="006D7DD9" w:rsidRDefault="006D7DD9">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64315" w14:textId="77777777" w:rsidR="006D7DD9" w:rsidRDefault="006D7DD9">
            <w:pPr>
              <w:pStyle w:val="TAL"/>
            </w:pPr>
          </w:p>
        </w:tc>
      </w:tr>
    </w:tbl>
    <w:p w14:paraId="56A337CF" w14:textId="77777777" w:rsidR="006D7DD9" w:rsidRDefault="006D7DD9" w:rsidP="006D7DD9"/>
    <w:p w14:paraId="4EA0E9B3" w14:textId="222986AD" w:rsidR="006D7DD9" w:rsidRDefault="00193677" w:rsidP="006D7DD9">
      <w:pPr>
        <w:pStyle w:val="Heading5"/>
      </w:pPr>
      <w:bookmarkStart w:id="448" w:name="_Toc25168726"/>
      <w:bookmarkStart w:id="449" w:name="_Toc27593145"/>
      <w:r>
        <w:t>6.2</w:t>
      </w:r>
      <w:r w:rsidR="006D7DD9">
        <w:t>.6.3.4</w:t>
      </w:r>
      <w:r w:rsidR="006D7DD9">
        <w:tab/>
        <w:t>Enumeration: DataAvailability</w:t>
      </w:r>
      <w:bookmarkEnd w:id="448"/>
      <w:bookmarkEnd w:id="449"/>
    </w:p>
    <w:p w14:paraId="0E325F48" w14:textId="77777777" w:rsidR="006D7DD9" w:rsidRDefault="006D7DD9" w:rsidP="006D7DD9">
      <w:r>
        <w:t>The enumeration DataAvailability represents the availability of ciphering key data at an LMF.</w:t>
      </w:r>
    </w:p>
    <w:p w14:paraId="3D7E0C2C" w14:textId="5427D0AC" w:rsidR="006D7DD9" w:rsidRDefault="006D7DD9" w:rsidP="006D7DD9">
      <w:pPr>
        <w:pStyle w:val="TH"/>
      </w:pPr>
      <w:r>
        <w:t>Table </w:t>
      </w:r>
      <w:r w:rsidR="00193677">
        <w:t>6.2</w:t>
      </w:r>
      <w:r>
        <w:t>.6.3.4-1: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6D7DD9" w14:paraId="13900DFE" w14:textId="77777777" w:rsidTr="006D7DD9">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A5C49C" w14:textId="77777777" w:rsidR="006D7DD9" w:rsidRDefault="006D7DD9">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4593C" w14:textId="77777777" w:rsidR="006D7DD9" w:rsidRDefault="006D7DD9">
            <w:pPr>
              <w:pStyle w:val="TAH"/>
            </w:pPr>
            <w:r>
              <w:t>Description</w:t>
            </w:r>
          </w:p>
        </w:tc>
      </w:tr>
      <w:tr w:rsidR="006D7DD9" w14:paraId="044A4FDB" w14:textId="77777777" w:rsidTr="006D7DD9">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758FC9" w14:textId="77777777" w:rsidR="006D7DD9" w:rsidRDefault="006D7DD9">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9C292" w14:textId="77777777" w:rsidR="006D7DD9" w:rsidRDefault="006D7DD9">
            <w:pPr>
              <w:pStyle w:val="TAL"/>
            </w:pPr>
          </w:p>
        </w:tc>
      </w:tr>
      <w:tr w:rsidR="006D7DD9" w14:paraId="17FA3EE2" w14:textId="77777777" w:rsidTr="006D7DD9">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E63EEE" w14:textId="77777777" w:rsidR="006D7DD9" w:rsidRDefault="006D7DD9">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08F70B" w14:textId="77777777" w:rsidR="006D7DD9" w:rsidRDefault="006D7DD9">
            <w:pPr>
              <w:pStyle w:val="TAL"/>
            </w:pPr>
          </w:p>
        </w:tc>
      </w:tr>
    </w:tbl>
    <w:p w14:paraId="764B2E6D" w14:textId="77777777" w:rsidR="006D7DD9" w:rsidRDefault="006D7DD9" w:rsidP="006D7DD9"/>
    <w:p w14:paraId="3D4112FE" w14:textId="1D4F5421" w:rsidR="006D7DD9" w:rsidRDefault="00193677" w:rsidP="006D7DD9">
      <w:pPr>
        <w:pStyle w:val="Heading3"/>
      </w:pPr>
      <w:bookmarkStart w:id="450" w:name="_Toc25168727"/>
      <w:bookmarkStart w:id="451" w:name="_Toc27593146"/>
      <w:r>
        <w:t>6.2</w:t>
      </w:r>
      <w:r w:rsidR="006D7DD9">
        <w:t>.7</w:t>
      </w:r>
      <w:r w:rsidR="006D7DD9">
        <w:tab/>
        <w:t>Error Handling</w:t>
      </w:r>
      <w:bookmarkEnd w:id="450"/>
      <w:bookmarkEnd w:id="451"/>
    </w:p>
    <w:p w14:paraId="04827CCF" w14:textId="7743DCA8" w:rsidR="006D7DD9" w:rsidRDefault="00193677" w:rsidP="006D7DD9">
      <w:pPr>
        <w:pStyle w:val="Heading4"/>
      </w:pPr>
      <w:bookmarkStart w:id="452" w:name="_Toc25168728"/>
      <w:bookmarkStart w:id="453" w:name="_Toc27593147"/>
      <w:r>
        <w:t>6.2</w:t>
      </w:r>
      <w:r w:rsidR="006D7DD9">
        <w:t>.7.1</w:t>
      </w:r>
      <w:r w:rsidR="006D7DD9">
        <w:tab/>
        <w:t>General</w:t>
      </w:r>
      <w:bookmarkEnd w:id="452"/>
      <w:bookmarkEnd w:id="453"/>
    </w:p>
    <w:p w14:paraId="1CFABF35" w14:textId="77777777" w:rsidR="006D7DD9" w:rsidRDefault="006D7DD9" w:rsidP="006D7DD9">
      <w:r>
        <w:t>HTTP error handling shall be supported as specified in clause 5.2.4 of 3GPP TS 29.500 [4].</w:t>
      </w:r>
    </w:p>
    <w:p w14:paraId="5A861BF6" w14:textId="04343B65" w:rsidR="006D7DD9" w:rsidRDefault="00193677" w:rsidP="006D7DD9">
      <w:pPr>
        <w:pStyle w:val="Heading4"/>
      </w:pPr>
      <w:bookmarkStart w:id="454" w:name="_Toc25168729"/>
      <w:bookmarkStart w:id="455" w:name="_Toc27593148"/>
      <w:r>
        <w:lastRenderedPageBreak/>
        <w:t>6.2</w:t>
      </w:r>
      <w:r w:rsidR="006D7DD9">
        <w:t>.7.2</w:t>
      </w:r>
      <w:r w:rsidR="006D7DD9">
        <w:tab/>
        <w:t>Protocol Errors</w:t>
      </w:r>
      <w:bookmarkEnd w:id="454"/>
      <w:bookmarkEnd w:id="455"/>
    </w:p>
    <w:p w14:paraId="65EB7FAF" w14:textId="77777777" w:rsidR="006D7DD9" w:rsidRDefault="006D7DD9" w:rsidP="006D7DD9">
      <w:r>
        <w:t>Protocol errors handling shall be supported as specified in clause 5.2.7 of 3GPP TS 29.500 [4].</w:t>
      </w:r>
    </w:p>
    <w:p w14:paraId="168E5C2E" w14:textId="4D9D0CDE" w:rsidR="006D7DD9" w:rsidRDefault="00193677" w:rsidP="006D7DD9">
      <w:pPr>
        <w:pStyle w:val="Heading4"/>
      </w:pPr>
      <w:bookmarkStart w:id="456" w:name="_Toc25168730"/>
      <w:bookmarkStart w:id="457" w:name="_Toc27593149"/>
      <w:r>
        <w:t>6.2</w:t>
      </w:r>
      <w:r w:rsidR="006D7DD9">
        <w:t>.7.3</w:t>
      </w:r>
      <w:r w:rsidR="006D7DD9">
        <w:tab/>
        <w:t>Application Errors</w:t>
      </w:r>
      <w:bookmarkEnd w:id="456"/>
      <w:bookmarkEnd w:id="457"/>
    </w:p>
    <w:p w14:paraId="6E7310FF" w14:textId="3E7FC7DC" w:rsidR="006D7DD9" w:rsidRDefault="006D7DD9" w:rsidP="006D7DD9">
      <w:r>
        <w:t>The application errors defined for the Nlmf_Broadcast service are listed in table </w:t>
      </w:r>
      <w:r w:rsidR="00193677">
        <w:t>6.2</w:t>
      </w:r>
      <w:r>
        <w:t>.7.3-1.</w:t>
      </w:r>
    </w:p>
    <w:p w14:paraId="4F6000FE" w14:textId="518AA126" w:rsidR="006D7DD9" w:rsidRDefault="006D7DD9" w:rsidP="006D7DD9">
      <w:pPr>
        <w:pStyle w:val="TH"/>
      </w:pPr>
      <w:r>
        <w:t>Table</w:t>
      </w:r>
      <w:r>
        <w:rPr>
          <w:lang w:eastAsia="zh-CN"/>
        </w:rPr>
        <w:t> </w:t>
      </w:r>
      <w:r w:rsidR="00193677">
        <w:t>6.2</w:t>
      </w:r>
      <w:r>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6D7DD9" w14:paraId="7D2516A5" w14:textId="77777777" w:rsidTr="006D7DD9">
        <w:trPr>
          <w:jc w:val="center"/>
        </w:trPr>
        <w:tc>
          <w:tcPr>
            <w:tcW w:w="2116" w:type="pct"/>
            <w:tcBorders>
              <w:top w:val="single" w:sz="4" w:space="0" w:color="auto"/>
              <w:left w:val="single" w:sz="4" w:space="0" w:color="auto"/>
              <w:bottom w:val="single" w:sz="4" w:space="0" w:color="auto"/>
              <w:right w:val="single" w:sz="4" w:space="0" w:color="auto"/>
            </w:tcBorders>
            <w:hideMark/>
          </w:tcPr>
          <w:p w14:paraId="311301F1" w14:textId="77777777" w:rsidR="006D7DD9" w:rsidRDefault="006D7DD9">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413E4315" w14:textId="77777777" w:rsidR="006D7DD9" w:rsidRDefault="006D7DD9">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0CA04FE1" w14:textId="77777777" w:rsidR="006D7DD9" w:rsidRDefault="006D7DD9">
            <w:pPr>
              <w:pStyle w:val="TAH"/>
            </w:pPr>
            <w:r>
              <w:t>Description</w:t>
            </w:r>
          </w:p>
        </w:tc>
      </w:tr>
      <w:tr w:rsidR="006D7DD9" w14:paraId="15FB8C3A" w14:textId="77777777" w:rsidTr="006D7DD9">
        <w:trPr>
          <w:jc w:val="center"/>
        </w:trPr>
        <w:tc>
          <w:tcPr>
            <w:tcW w:w="2116" w:type="pct"/>
            <w:tcBorders>
              <w:top w:val="single" w:sz="4" w:space="0" w:color="auto"/>
              <w:left w:val="single" w:sz="4" w:space="0" w:color="auto"/>
              <w:bottom w:val="single" w:sz="4" w:space="0" w:color="auto"/>
              <w:right w:val="single" w:sz="4" w:space="0" w:color="auto"/>
            </w:tcBorders>
            <w:hideMark/>
          </w:tcPr>
          <w:p w14:paraId="12E2A2B8" w14:textId="77777777" w:rsidR="006D7DD9" w:rsidRDefault="006D7DD9">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1B891A2E" w14:textId="77777777" w:rsidR="006D7DD9" w:rsidRDefault="006D7DD9">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75BE0610" w14:textId="77777777" w:rsidR="006D7DD9" w:rsidRDefault="006D7DD9">
            <w:pPr>
              <w:pStyle w:val="TAL"/>
            </w:pPr>
            <w:r>
              <w:t>The request is rejected due to unspecified reasons.</w:t>
            </w:r>
          </w:p>
        </w:tc>
      </w:tr>
      <w:tr w:rsidR="006D7DD9" w14:paraId="7FC05387" w14:textId="77777777" w:rsidTr="006D7DD9">
        <w:trPr>
          <w:jc w:val="center"/>
        </w:trPr>
        <w:tc>
          <w:tcPr>
            <w:tcW w:w="2116" w:type="pct"/>
            <w:tcBorders>
              <w:top w:val="single" w:sz="4" w:space="0" w:color="auto"/>
              <w:left w:val="single" w:sz="4" w:space="0" w:color="auto"/>
              <w:bottom w:val="single" w:sz="4" w:space="0" w:color="auto"/>
              <w:right w:val="single" w:sz="4" w:space="0" w:color="auto"/>
            </w:tcBorders>
            <w:hideMark/>
          </w:tcPr>
          <w:p w14:paraId="6E3F3CA6" w14:textId="77777777" w:rsidR="006D7DD9" w:rsidRDefault="006D7DD9">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0B069342" w14:textId="77777777" w:rsidR="006D7DD9" w:rsidRDefault="006D7DD9">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164C14A2" w14:textId="77777777" w:rsidR="006D7DD9" w:rsidRDefault="006D7DD9">
            <w:pPr>
              <w:pStyle w:val="TAL"/>
            </w:pPr>
            <w:r>
              <w:t>The service consumer NF was unable to store ciphering key data.</w:t>
            </w:r>
          </w:p>
        </w:tc>
      </w:tr>
      <w:tr w:rsidR="006D7DD9" w14:paraId="5BEF7C97" w14:textId="77777777" w:rsidTr="006D7DD9">
        <w:trPr>
          <w:jc w:val="center"/>
        </w:trPr>
        <w:tc>
          <w:tcPr>
            <w:tcW w:w="2116" w:type="pct"/>
            <w:tcBorders>
              <w:top w:val="single" w:sz="4" w:space="0" w:color="auto"/>
              <w:left w:val="single" w:sz="4" w:space="0" w:color="auto"/>
              <w:bottom w:val="single" w:sz="4" w:space="0" w:color="auto"/>
              <w:right w:val="single" w:sz="4" w:space="0" w:color="auto"/>
            </w:tcBorders>
            <w:hideMark/>
          </w:tcPr>
          <w:p w14:paraId="10516997" w14:textId="77777777" w:rsidR="006D7DD9" w:rsidRDefault="006D7DD9">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1E4C8FF6" w14:textId="77777777" w:rsidR="006D7DD9" w:rsidRDefault="006D7DD9">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7A3B9C7E" w14:textId="77777777" w:rsidR="006D7DD9" w:rsidRDefault="006D7DD9">
            <w:pPr>
              <w:pStyle w:val="TAL"/>
            </w:pPr>
            <w:r>
              <w:t>Ciphering keys for broadcast are not supported.</w:t>
            </w:r>
          </w:p>
        </w:tc>
      </w:tr>
    </w:tbl>
    <w:p w14:paraId="0D8B9F93" w14:textId="77777777" w:rsidR="006D7DD9" w:rsidRDefault="006D7DD9" w:rsidP="006D7DD9">
      <w:pPr>
        <w:rPr>
          <w:noProof/>
          <w:lang w:val="en-US"/>
        </w:rPr>
      </w:pPr>
    </w:p>
    <w:p w14:paraId="40758166" w14:textId="44607B3C" w:rsidR="006D7DD9" w:rsidRDefault="00193677" w:rsidP="006D7DD9">
      <w:pPr>
        <w:pStyle w:val="Heading3"/>
        <w:rPr>
          <w:lang w:val="en-US"/>
        </w:rPr>
      </w:pPr>
      <w:bookmarkStart w:id="458" w:name="_Toc25168731"/>
      <w:bookmarkStart w:id="459" w:name="_Toc27593150"/>
      <w:r>
        <w:rPr>
          <w:lang w:val="en-US"/>
        </w:rPr>
        <w:t>6.2</w:t>
      </w:r>
      <w:r w:rsidR="006D7DD9">
        <w:rPr>
          <w:lang w:val="en-US"/>
        </w:rPr>
        <w:t>.8</w:t>
      </w:r>
      <w:r w:rsidR="006D7DD9">
        <w:rPr>
          <w:lang w:val="en-US"/>
        </w:rPr>
        <w:tab/>
        <w:t>Security</w:t>
      </w:r>
      <w:bookmarkEnd w:id="458"/>
      <w:bookmarkEnd w:id="459"/>
    </w:p>
    <w:p w14:paraId="76F20C54" w14:textId="77777777" w:rsidR="006D7DD9" w:rsidRDefault="006D7DD9" w:rsidP="006D7DD9">
      <w:pPr>
        <w:rPr>
          <w:lang w:val="en-US"/>
        </w:rPr>
      </w:pPr>
      <w:r>
        <w:rPr>
          <w:lang w:val="en-US"/>
        </w:rPr>
        <w:t>The Nlmf_Broadcast  API does not define service operations for which additional security is needed in this version of the specification.</w:t>
      </w:r>
    </w:p>
    <w:p w14:paraId="6C66DFDF" w14:textId="77777777" w:rsidR="006D7DD9" w:rsidRPr="00313B4F" w:rsidRDefault="006D7DD9" w:rsidP="00BD5916">
      <w:pPr>
        <w:rPr>
          <w:lang w:val="en-US"/>
        </w:rPr>
      </w:pPr>
    </w:p>
    <w:p w14:paraId="32FA49A8" w14:textId="7857B08A" w:rsidR="00635CF4" w:rsidRDefault="00822C4D" w:rsidP="00635CF4">
      <w:pPr>
        <w:pStyle w:val="Heading8"/>
        <w:rPr>
          <w:noProof/>
        </w:rPr>
      </w:pPr>
      <w:bookmarkStart w:id="460" w:name="_Toc20150442"/>
      <w:bookmarkStart w:id="461" w:name="_Toc25168732"/>
      <w:bookmarkStart w:id="462" w:name="_Toc27593151"/>
      <w:bookmarkEnd w:id="31"/>
      <w:r>
        <w:rPr>
          <w:noProof/>
        </w:rPr>
        <w:t>Annex A</w:t>
      </w:r>
      <w:r w:rsidR="00635CF4">
        <w:rPr>
          <w:noProof/>
        </w:rPr>
        <w:t xml:space="preserve"> (normative):</w:t>
      </w:r>
      <w:r w:rsidR="00635CF4">
        <w:rPr>
          <w:noProof/>
        </w:rPr>
        <w:tab/>
        <w:t>OpenAPI specification</w:t>
      </w:r>
      <w:bookmarkEnd w:id="460"/>
      <w:bookmarkEnd w:id="461"/>
      <w:bookmarkEnd w:id="462"/>
    </w:p>
    <w:p w14:paraId="46E88534" w14:textId="1FF9D9DB" w:rsidR="00822C4D" w:rsidRDefault="00822C4D" w:rsidP="00822C4D">
      <w:pPr>
        <w:pStyle w:val="Heading2"/>
      </w:pPr>
      <w:bookmarkStart w:id="463" w:name="_Toc20150443"/>
      <w:bookmarkStart w:id="464" w:name="_Toc25168733"/>
      <w:bookmarkStart w:id="465" w:name="_Toc27593152"/>
      <w:r>
        <w:t>A.1</w:t>
      </w:r>
      <w:r>
        <w:tab/>
        <w:t>General</w:t>
      </w:r>
      <w:bookmarkEnd w:id="463"/>
      <w:bookmarkEnd w:id="464"/>
      <w:bookmarkEnd w:id="465"/>
      <w:r>
        <w:t xml:space="preserve"> </w:t>
      </w:r>
    </w:p>
    <w:p w14:paraId="614AE731" w14:textId="77777777" w:rsidR="004075BF" w:rsidRDefault="004075BF" w:rsidP="006C1A38">
      <w:pPr>
        <w:rPr>
          <w:lang w:val="en-US"/>
        </w:rPr>
      </w:pPr>
      <w:r>
        <w:rPr>
          <w:lang w:val="en-US"/>
        </w:rPr>
        <w:t>This Annex specifies the formal definition of the Nlmf Service API. It consists of an OpenAPI 3.0.0 specification, in YAML format.</w:t>
      </w:r>
    </w:p>
    <w:p w14:paraId="3E699882" w14:textId="77777777" w:rsidR="00F26308" w:rsidRPr="00EA7D0A" w:rsidRDefault="00F26308" w:rsidP="00F2630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40C88A4" w14:textId="77777777" w:rsidR="00F26308" w:rsidRPr="004D2E9A" w:rsidRDefault="00F26308" w:rsidP="00F26308">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FE2FE7B" w14:textId="42C7E34D" w:rsidR="00F26308" w:rsidRDefault="00F26308" w:rsidP="00F26308">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792552">
        <w:rPr>
          <w:lang w:eastAsia="zh-CN"/>
        </w:rPr>
        <w:t xml:space="preserve"> 3GPP TR 21.900 [</w:t>
      </w:r>
      <w:r>
        <w:rPr>
          <w:lang w:eastAsia="zh-CN"/>
        </w:rPr>
        <w:t>16] for further information)</w:t>
      </w:r>
      <w:r>
        <w:t>:</w:t>
      </w:r>
    </w:p>
    <w:p w14:paraId="624974BF" w14:textId="77777777" w:rsidR="00F26308" w:rsidRDefault="00F26308" w:rsidP="00F26308">
      <w:pPr>
        <w:pStyle w:val="B1"/>
        <w:rPr>
          <w:lang w:eastAsia="zh-CN"/>
        </w:rPr>
      </w:pPr>
      <w:r>
        <w:t>-</w:t>
      </w:r>
      <w:r>
        <w:tab/>
      </w:r>
      <w:hyperlink r:id="rId30" w:history="1">
        <w:r w:rsidRPr="00D35B0A">
          <w:rPr>
            <w:rStyle w:val="Hyperlink"/>
          </w:rPr>
          <w:t>https://www.3gpp.org/ftp/Specs/archive/OpenAPI/&lt;Release&gt;/</w:t>
        </w:r>
      </w:hyperlink>
      <w:r>
        <w:rPr>
          <w:lang w:eastAsia="zh-CN"/>
        </w:rPr>
        <w:t>, and</w:t>
      </w:r>
    </w:p>
    <w:p w14:paraId="3710A8D7" w14:textId="77777777" w:rsidR="00F26308" w:rsidRDefault="00F26308" w:rsidP="00F26308">
      <w:pPr>
        <w:pStyle w:val="B1"/>
      </w:pPr>
      <w:r>
        <w:rPr>
          <w:lang w:eastAsia="zh-CN"/>
        </w:rPr>
        <w:t>-</w:t>
      </w:r>
      <w:r>
        <w:rPr>
          <w:lang w:eastAsia="zh-CN"/>
        </w:rPr>
        <w:tab/>
      </w:r>
      <w:hyperlink r:id="rId31"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152A17B3" w14:textId="77777777" w:rsidR="00F26308" w:rsidRPr="006D6534" w:rsidRDefault="00F26308" w:rsidP="00F26308">
      <w:pPr>
        <w:pStyle w:val="NO"/>
      </w:pPr>
      <w:r w:rsidRPr="006D6534">
        <w:t>NOTE</w:t>
      </w:r>
      <w:r>
        <w:t> 2</w:t>
      </w:r>
      <w:r w:rsidRPr="006D6534">
        <w:t>:</w:t>
      </w:r>
      <w:bookmarkStart w:id="46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466"/>
    </w:p>
    <w:p w14:paraId="119431B3" w14:textId="279B4ABD" w:rsidR="00822C4D" w:rsidRDefault="00822C4D" w:rsidP="00822C4D">
      <w:pPr>
        <w:pStyle w:val="Heading2"/>
      </w:pPr>
      <w:bookmarkStart w:id="467" w:name="_Toc20150444"/>
      <w:bookmarkStart w:id="468" w:name="_Toc25168734"/>
      <w:bookmarkStart w:id="469" w:name="_Hlk18423913"/>
      <w:bookmarkStart w:id="470" w:name="_Toc27593153"/>
      <w:r>
        <w:t>A.2</w:t>
      </w:r>
      <w:r>
        <w:tab/>
        <w:t>N</w:t>
      </w:r>
      <w:r w:rsidR="009B6F9D">
        <w:t>lmf</w:t>
      </w:r>
      <w:r>
        <w:t>_</w:t>
      </w:r>
      <w:r w:rsidR="000C32F0">
        <w:t>Location</w:t>
      </w:r>
      <w:r>
        <w:t xml:space="preserve"> API</w:t>
      </w:r>
      <w:bookmarkEnd w:id="467"/>
      <w:bookmarkEnd w:id="468"/>
      <w:bookmarkEnd w:id="470"/>
    </w:p>
    <w:p w14:paraId="7D434CE8" w14:textId="77777777" w:rsidR="004075BF" w:rsidRDefault="004075BF" w:rsidP="004075BF">
      <w:pPr>
        <w:pStyle w:val="PL"/>
        <w:rPr>
          <w:lang w:val="en-US"/>
        </w:rPr>
      </w:pPr>
      <w:r w:rsidRPr="00FA61F7">
        <w:rPr>
          <w:lang w:val="en-US"/>
        </w:rPr>
        <w:t>openapi: 3.0.0</w:t>
      </w:r>
    </w:p>
    <w:p w14:paraId="5A66D029" w14:textId="77777777" w:rsidR="00773BA1" w:rsidRDefault="00773BA1" w:rsidP="004075BF">
      <w:pPr>
        <w:pStyle w:val="PL"/>
        <w:rPr>
          <w:lang w:val="en-US"/>
        </w:rPr>
      </w:pPr>
    </w:p>
    <w:p w14:paraId="19EA58EB" w14:textId="77AA46B0" w:rsidR="004075BF" w:rsidRPr="00BF6487" w:rsidRDefault="004075BF" w:rsidP="004075BF">
      <w:pPr>
        <w:pStyle w:val="PL"/>
        <w:rPr>
          <w:lang w:val="en-US"/>
        </w:rPr>
      </w:pPr>
      <w:r w:rsidRPr="00BF6487">
        <w:rPr>
          <w:lang w:val="en-US"/>
        </w:rPr>
        <w:t>info:</w:t>
      </w:r>
    </w:p>
    <w:p w14:paraId="4E61F3EE" w14:textId="192168A0" w:rsidR="004075BF" w:rsidRPr="00BF6487" w:rsidRDefault="004075BF" w:rsidP="004075BF">
      <w:pPr>
        <w:pStyle w:val="PL"/>
        <w:rPr>
          <w:lang w:val="en-US"/>
        </w:rPr>
      </w:pPr>
      <w:r w:rsidRPr="00BF6487">
        <w:rPr>
          <w:lang w:val="en-US"/>
        </w:rPr>
        <w:lastRenderedPageBreak/>
        <w:t xml:space="preserve">  version: '1</w:t>
      </w:r>
      <w:r w:rsidR="00B1735D">
        <w:rPr>
          <w:lang w:val="en-US"/>
        </w:rPr>
        <w:t>.</w:t>
      </w:r>
      <w:r w:rsidR="00C22634">
        <w:rPr>
          <w:lang w:val="en-US"/>
        </w:rPr>
        <w:t>1</w:t>
      </w:r>
      <w:r w:rsidR="009E7F32">
        <w:rPr>
          <w:lang w:val="en-US"/>
        </w:rPr>
        <w:t>.</w:t>
      </w:r>
      <w:r w:rsidR="00C22634">
        <w:rPr>
          <w:lang w:val="en-US"/>
        </w:rPr>
        <w:t>0.alpha-</w:t>
      </w:r>
      <w:r w:rsidR="00BC4137">
        <w:rPr>
          <w:lang w:val="en-US"/>
        </w:rPr>
        <w:t>2</w:t>
      </w:r>
      <w:r w:rsidRPr="00BF6487">
        <w:rPr>
          <w:lang w:val="en-US"/>
        </w:rPr>
        <w:t>'</w:t>
      </w:r>
    </w:p>
    <w:p w14:paraId="1ED7D305" w14:textId="77777777" w:rsidR="004075BF" w:rsidRPr="00BF6487" w:rsidRDefault="004075BF" w:rsidP="004075BF">
      <w:pPr>
        <w:pStyle w:val="PL"/>
        <w:rPr>
          <w:lang w:val="en-US"/>
        </w:rPr>
      </w:pPr>
      <w:r w:rsidRPr="00BF6487">
        <w:rPr>
          <w:lang w:val="en-US"/>
        </w:rPr>
        <w:t xml:space="preserve">  title: 'LMF Location'</w:t>
      </w:r>
    </w:p>
    <w:p w14:paraId="3E126F03" w14:textId="77777777" w:rsidR="00F26308" w:rsidRDefault="004075BF" w:rsidP="004075BF">
      <w:pPr>
        <w:pStyle w:val="PL"/>
        <w:rPr>
          <w:lang w:val="en-US"/>
        </w:rPr>
      </w:pPr>
      <w:r w:rsidRPr="00BF6487">
        <w:rPr>
          <w:lang w:val="en-US"/>
        </w:rPr>
        <w:t xml:space="preserve">  description: </w:t>
      </w:r>
      <w:r w:rsidR="00F26308">
        <w:rPr>
          <w:lang w:val="en-US"/>
        </w:rPr>
        <w:t>|</w:t>
      </w:r>
    </w:p>
    <w:p w14:paraId="58C72D53" w14:textId="680CE670" w:rsidR="004075BF" w:rsidRDefault="00F26308" w:rsidP="004075BF">
      <w:pPr>
        <w:pStyle w:val="PL"/>
        <w:rPr>
          <w:lang w:val="en-US"/>
        </w:rPr>
      </w:pPr>
      <w:r>
        <w:rPr>
          <w:lang w:val="en-US"/>
        </w:rPr>
        <w:t xml:space="preserve">    </w:t>
      </w:r>
      <w:r w:rsidR="004075BF" w:rsidRPr="00BF6487">
        <w:rPr>
          <w:lang w:val="en-US"/>
        </w:rPr>
        <w:t>LMF Location Service</w:t>
      </w:r>
      <w:r>
        <w:rPr>
          <w:lang w:val="en-US"/>
        </w:rPr>
        <w:t>.</w:t>
      </w:r>
    </w:p>
    <w:p w14:paraId="409ABDF7" w14:textId="77777777" w:rsidR="00F26308" w:rsidRDefault="00F26308" w:rsidP="00F26308">
      <w:pPr>
        <w:pStyle w:val="PL"/>
      </w:pPr>
      <w:r>
        <w:t xml:space="preserve">    © 2019, 3GPP Organizational Partners (ARIB, ATIS, CCSA, ETSI, TSDSI, TTA, TTC).</w:t>
      </w:r>
    </w:p>
    <w:p w14:paraId="2DEF8859" w14:textId="653FC9A3" w:rsidR="00F26308" w:rsidRPr="00BF6487" w:rsidRDefault="00F26308" w:rsidP="004075BF">
      <w:pPr>
        <w:pStyle w:val="PL"/>
        <w:rPr>
          <w:lang w:val="en-US"/>
        </w:rPr>
      </w:pPr>
      <w:r>
        <w:t xml:space="preserve">    All rights reserved.</w:t>
      </w:r>
    </w:p>
    <w:bookmarkEnd w:id="469"/>
    <w:p w14:paraId="1E60D94B" w14:textId="77777777" w:rsidR="00773BA1" w:rsidRDefault="00773BA1" w:rsidP="005C5C28">
      <w:pPr>
        <w:pStyle w:val="PL"/>
      </w:pPr>
    </w:p>
    <w:p w14:paraId="6A61C77A" w14:textId="77777777" w:rsidR="00773BA1" w:rsidRDefault="00773BA1" w:rsidP="00773BA1">
      <w:pPr>
        <w:pStyle w:val="PL"/>
        <w:rPr>
          <w:lang w:val="en-US"/>
        </w:rPr>
      </w:pPr>
      <w:r>
        <w:rPr>
          <w:lang w:val="en-US"/>
        </w:rPr>
        <w:t>externalDocs:</w:t>
      </w:r>
    </w:p>
    <w:p w14:paraId="442E74F4" w14:textId="77777777" w:rsidR="00773BA1" w:rsidRDefault="00773BA1" w:rsidP="00773BA1">
      <w:pPr>
        <w:pStyle w:val="PL"/>
        <w:rPr>
          <w:lang w:val="en-US"/>
        </w:rPr>
      </w:pPr>
      <w:r>
        <w:rPr>
          <w:lang w:val="en-US"/>
        </w:rPr>
        <w:t xml:space="preserve">  description: 3GPP TS 29.572 V16.1.0; 5G System; </w:t>
      </w:r>
      <w:r>
        <w:t>Location Management Services; Stage 3</w:t>
      </w:r>
    </w:p>
    <w:p w14:paraId="4549821E" w14:textId="77777777" w:rsidR="00773BA1" w:rsidRDefault="00773BA1" w:rsidP="00773BA1">
      <w:pPr>
        <w:pStyle w:val="PL"/>
        <w:rPr>
          <w:lang w:val="en-US"/>
        </w:rPr>
      </w:pPr>
      <w:r>
        <w:rPr>
          <w:lang w:val="en-US"/>
        </w:rPr>
        <w:t xml:space="preserve">  url: 'http://www.3gpp.org/ftp/Specs/archive/29_series/29.572/'</w:t>
      </w:r>
    </w:p>
    <w:p w14:paraId="30118BB2" w14:textId="77777777" w:rsidR="00773BA1" w:rsidRDefault="00773BA1" w:rsidP="00773BA1">
      <w:pPr>
        <w:pStyle w:val="PL"/>
        <w:rPr>
          <w:lang w:val="en-US"/>
        </w:rPr>
      </w:pPr>
    </w:p>
    <w:p w14:paraId="6C22A011" w14:textId="4F9EE916" w:rsidR="005C5C28" w:rsidRDefault="005C5C28" w:rsidP="005C5C28">
      <w:pPr>
        <w:pStyle w:val="PL"/>
      </w:pPr>
      <w:r>
        <w:t>servers:</w:t>
      </w:r>
    </w:p>
    <w:p w14:paraId="0763A0FE" w14:textId="77777777" w:rsidR="005C5C28" w:rsidRDefault="005C5C28" w:rsidP="005C5C28">
      <w:pPr>
        <w:pStyle w:val="PL"/>
      </w:pPr>
      <w:r>
        <w:t xml:space="preserve">  - url: '{apiRoot}/nlmf-loc/v1'</w:t>
      </w:r>
    </w:p>
    <w:p w14:paraId="1423EAA5" w14:textId="77777777" w:rsidR="005C5C28" w:rsidRDefault="005C5C28" w:rsidP="005C5C28">
      <w:pPr>
        <w:pStyle w:val="PL"/>
      </w:pPr>
      <w:r>
        <w:t xml:space="preserve">    variables:</w:t>
      </w:r>
    </w:p>
    <w:p w14:paraId="40ED8286" w14:textId="77777777" w:rsidR="005C5C28" w:rsidRDefault="005C5C28" w:rsidP="005C5C28">
      <w:pPr>
        <w:pStyle w:val="PL"/>
      </w:pPr>
      <w:r>
        <w:t xml:space="preserve">      apiRoot:</w:t>
      </w:r>
    </w:p>
    <w:p w14:paraId="72B52C90" w14:textId="77777777" w:rsidR="005C5C28" w:rsidRDefault="005C5C28" w:rsidP="005C5C28">
      <w:pPr>
        <w:pStyle w:val="PL"/>
      </w:pPr>
      <w:r>
        <w:t xml:space="preserve">        default: https://example.com</w:t>
      </w:r>
    </w:p>
    <w:p w14:paraId="2B7B8102" w14:textId="4E38AB43" w:rsidR="005C5C28" w:rsidRDefault="005C5C28" w:rsidP="005C5C28">
      <w:pPr>
        <w:pStyle w:val="PL"/>
      </w:pPr>
      <w:r>
        <w:t xml:space="preserve">        description: apiRoot as defined in </w:t>
      </w:r>
      <w:r w:rsidR="00416D1B">
        <w:t>clause</w:t>
      </w:r>
      <w:r>
        <w:t xml:space="preserve"> 4.4 of 3GPP TS 29.501</w:t>
      </w:r>
    </w:p>
    <w:p w14:paraId="3DEC3B86" w14:textId="77777777" w:rsidR="00773BA1" w:rsidRDefault="00773BA1" w:rsidP="00B2714E">
      <w:pPr>
        <w:pStyle w:val="PL"/>
        <w:rPr>
          <w:lang w:val="en-US"/>
        </w:rPr>
      </w:pPr>
    </w:p>
    <w:p w14:paraId="3C10E465" w14:textId="4950DAF1" w:rsidR="00B2714E" w:rsidRDefault="00B2714E" w:rsidP="00B2714E">
      <w:pPr>
        <w:pStyle w:val="PL"/>
        <w:rPr>
          <w:lang w:val="en-US"/>
        </w:rPr>
      </w:pPr>
      <w:r w:rsidRPr="00082B3E">
        <w:rPr>
          <w:lang w:val="en-US"/>
        </w:rPr>
        <w:t>security:</w:t>
      </w:r>
    </w:p>
    <w:p w14:paraId="6F16D925" w14:textId="77777777" w:rsidR="00592897" w:rsidRPr="00082B3E" w:rsidRDefault="00592897" w:rsidP="00B2714E">
      <w:pPr>
        <w:pStyle w:val="PL"/>
        <w:rPr>
          <w:lang w:val="en-US"/>
        </w:rPr>
      </w:pPr>
      <w:r>
        <w:rPr>
          <w:lang w:val="en-US"/>
        </w:rPr>
        <w:t xml:space="preserve">  - {}</w:t>
      </w:r>
    </w:p>
    <w:p w14:paraId="5A955434" w14:textId="77777777" w:rsidR="00B2714E" w:rsidRDefault="00B2714E" w:rsidP="00B2714E">
      <w:pPr>
        <w:pStyle w:val="PL"/>
        <w:rPr>
          <w:lang w:val="en-US"/>
        </w:rPr>
      </w:pPr>
      <w:r w:rsidRPr="00082B3E">
        <w:rPr>
          <w:lang w:val="en-US"/>
        </w:rPr>
        <w:t xml:space="preserve">  - oAuth2Client</w:t>
      </w:r>
      <w:r w:rsidR="005C5C28">
        <w:rPr>
          <w:lang w:val="en-US"/>
        </w:rPr>
        <w:t>C</w:t>
      </w:r>
      <w:r w:rsidRPr="00082B3E">
        <w:rPr>
          <w:lang w:val="en-US"/>
        </w:rPr>
        <w:t>redentials:</w:t>
      </w:r>
    </w:p>
    <w:p w14:paraId="2DCC4128" w14:textId="77777777" w:rsidR="00630ADB" w:rsidRPr="00BF6487" w:rsidRDefault="00630ADB" w:rsidP="00B2714E">
      <w:pPr>
        <w:pStyle w:val="PL"/>
        <w:rPr>
          <w:lang w:val="en-US"/>
        </w:rPr>
      </w:pPr>
      <w:r>
        <w:rPr>
          <w:lang w:val="en-US"/>
        </w:rPr>
        <w:t xml:space="preserve">      - nlmf-loc</w:t>
      </w:r>
    </w:p>
    <w:p w14:paraId="357B7693" w14:textId="77777777" w:rsidR="00773BA1" w:rsidRDefault="00773BA1" w:rsidP="004075BF">
      <w:pPr>
        <w:pStyle w:val="PL"/>
        <w:rPr>
          <w:lang w:val="en-US"/>
        </w:rPr>
      </w:pPr>
    </w:p>
    <w:p w14:paraId="0FEC7573" w14:textId="1F9F187F" w:rsidR="004075BF" w:rsidRPr="00BF6487" w:rsidRDefault="004075BF" w:rsidP="004075BF">
      <w:pPr>
        <w:pStyle w:val="PL"/>
        <w:rPr>
          <w:lang w:val="en-US"/>
        </w:rPr>
      </w:pPr>
      <w:r w:rsidRPr="00BF6487">
        <w:rPr>
          <w:lang w:val="en-US"/>
        </w:rPr>
        <w:t>paths:</w:t>
      </w:r>
    </w:p>
    <w:p w14:paraId="7D626F0D" w14:textId="77777777" w:rsidR="004075BF" w:rsidRPr="00BF6487" w:rsidRDefault="004075BF" w:rsidP="004075BF">
      <w:pPr>
        <w:pStyle w:val="PL"/>
        <w:rPr>
          <w:lang w:val="en-US"/>
        </w:rPr>
      </w:pPr>
      <w:r w:rsidRPr="00BF6487">
        <w:rPr>
          <w:lang w:val="en-US"/>
        </w:rPr>
        <w:t xml:space="preserve">  /determine-location:</w:t>
      </w:r>
    </w:p>
    <w:p w14:paraId="444B415B" w14:textId="77777777" w:rsidR="004075BF" w:rsidRPr="00BF6487" w:rsidRDefault="004075BF" w:rsidP="004075BF">
      <w:pPr>
        <w:pStyle w:val="PL"/>
        <w:rPr>
          <w:lang w:val="en-US"/>
        </w:rPr>
      </w:pPr>
      <w:r w:rsidRPr="00BF6487">
        <w:rPr>
          <w:lang w:val="en-US"/>
        </w:rPr>
        <w:t xml:space="preserve">    post:</w:t>
      </w:r>
    </w:p>
    <w:p w14:paraId="16170ED0" w14:textId="77777777" w:rsidR="004075BF" w:rsidRPr="00BF6487" w:rsidRDefault="004075BF" w:rsidP="004075BF">
      <w:pPr>
        <w:pStyle w:val="PL"/>
        <w:rPr>
          <w:lang w:val="en-US"/>
        </w:rPr>
      </w:pPr>
      <w:r w:rsidRPr="00BF6487">
        <w:rPr>
          <w:lang w:val="en-US"/>
        </w:rPr>
        <w:t xml:space="preserve">      summary: Determine Location of an UE</w:t>
      </w:r>
    </w:p>
    <w:p w14:paraId="0D9FF15F" w14:textId="77777777" w:rsidR="004075BF" w:rsidRPr="00BF6487" w:rsidRDefault="004075BF" w:rsidP="004075BF">
      <w:pPr>
        <w:pStyle w:val="PL"/>
        <w:rPr>
          <w:lang w:val="en-US"/>
        </w:rPr>
      </w:pPr>
      <w:r w:rsidRPr="00BF6487">
        <w:rPr>
          <w:lang w:val="en-US"/>
        </w:rPr>
        <w:t xml:space="preserve">      operationId: DetermineLocation</w:t>
      </w:r>
    </w:p>
    <w:p w14:paraId="4BFB78A4" w14:textId="77777777" w:rsidR="004075BF" w:rsidRPr="00BF6487" w:rsidRDefault="004075BF" w:rsidP="004075BF">
      <w:pPr>
        <w:pStyle w:val="PL"/>
        <w:rPr>
          <w:lang w:val="en-US"/>
        </w:rPr>
      </w:pPr>
      <w:r w:rsidRPr="00BF6487">
        <w:rPr>
          <w:lang w:val="en-US"/>
        </w:rPr>
        <w:t xml:space="preserve">      tags:</w:t>
      </w:r>
    </w:p>
    <w:p w14:paraId="09500F16" w14:textId="77777777" w:rsidR="004075BF" w:rsidRPr="00BF6487" w:rsidRDefault="004075BF" w:rsidP="004075BF">
      <w:pPr>
        <w:pStyle w:val="PL"/>
        <w:rPr>
          <w:lang w:val="en-US"/>
        </w:rPr>
      </w:pPr>
      <w:r w:rsidRPr="00BF6487">
        <w:rPr>
          <w:lang w:val="en-US"/>
        </w:rPr>
        <w:t xml:space="preserve">        - Determine Location</w:t>
      </w:r>
    </w:p>
    <w:p w14:paraId="5F5F7ADC" w14:textId="77777777" w:rsidR="004075BF" w:rsidRPr="00BF6487" w:rsidRDefault="004075BF" w:rsidP="004075BF">
      <w:pPr>
        <w:pStyle w:val="PL"/>
        <w:rPr>
          <w:lang w:val="en-US"/>
        </w:rPr>
      </w:pPr>
      <w:r w:rsidRPr="00BF6487">
        <w:rPr>
          <w:lang w:val="en-US"/>
        </w:rPr>
        <w:t xml:space="preserve">      requestBody:</w:t>
      </w:r>
    </w:p>
    <w:p w14:paraId="6CF928C7" w14:textId="77777777" w:rsidR="004075BF" w:rsidRPr="00BF6487" w:rsidRDefault="004075BF" w:rsidP="004075BF">
      <w:pPr>
        <w:pStyle w:val="PL"/>
        <w:rPr>
          <w:lang w:val="en-US"/>
        </w:rPr>
      </w:pPr>
      <w:r w:rsidRPr="00BF6487">
        <w:rPr>
          <w:lang w:val="en-US"/>
        </w:rPr>
        <w:t xml:space="preserve">        content:</w:t>
      </w:r>
    </w:p>
    <w:p w14:paraId="2D9E58D9" w14:textId="77777777" w:rsidR="004075BF" w:rsidRPr="00BF6487" w:rsidRDefault="004075BF" w:rsidP="004075BF">
      <w:pPr>
        <w:pStyle w:val="PL"/>
        <w:rPr>
          <w:lang w:val="en-US"/>
        </w:rPr>
      </w:pPr>
      <w:r w:rsidRPr="00BF6487">
        <w:rPr>
          <w:lang w:val="en-US"/>
        </w:rPr>
        <w:t xml:space="preserve">          application/json:</w:t>
      </w:r>
    </w:p>
    <w:p w14:paraId="2EC34EBB" w14:textId="77777777" w:rsidR="004075BF" w:rsidRPr="00BF6487" w:rsidRDefault="004075BF" w:rsidP="004075BF">
      <w:pPr>
        <w:pStyle w:val="PL"/>
        <w:rPr>
          <w:lang w:val="en-US"/>
        </w:rPr>
      </w:pPr>
      <w:r w:rsidRPr="00BF6487">
        <w:rPr>
          <w:lang w:val="en-US"/>
        </w:rPr>
        <w:t xml:space="preserve">            schema:</w:t>
      </w:r>
    </w:p>
    <w:p w14:paraId="15B023DE" w14:textId="77777777" w:rsidR="004075BF" w:rsidRPr="00BF6487" w:rsidRDefault="004075BF" w:rsidP="004075BF">
      <w:pPr>
        <w:pStyle w:val="PL"/>
        <w:rPr>
          <w:lang w:val="en-US"/>
        </w:rPr>
      </w:pPr>
      <w:r w:rsidRPr="00BF6487">
        <w:rPr>
          <w:lang w:val="en-US"/>
        </w:rPr>
        <w:t xml:space="preserve">              $ref: '#/components/schemas/InputData'</w:t>
      </w:r>
    </w:p>
    <w:p w14:paraId="215CBD83" w14:textId="77777777" w:rsidR="004075BF" w:rsidRPr="00BF6487" w:rsidRDefault="004075BF" w:rsidP="004075BF">
      <w:pPr>
        <w:pStyle w:val="PL"/>
        <w:rPr>
          <w:lang w:val="en-US"/>
        </w:rPr>
      </w:pPr>
      <w:r w:rsidRPr="00BF6487">
        <w:rPr>
          <w:lang w:val="en-US"/>
        </w:rPr>
        <w:t xml:space="preserve">        required: true</w:t>
      </w:r>
    </w:p>
    <w:p w14:paraId="7DDF1776" w14:textId="77777777" w:rsidR="004075BF" w:rsidRPr="00BF6487" w:rsidRDefault="004075BF" w:rsidP="004075BF">
      <w:pPr>
        <w:pStyle w:val="PL"/>
        <w:rPr>
          <w:lang w:val="en-US"/>
        </w:rPr>
      </w:pPr>
      <w:r w:rsidRPr="00BF6487">
        <w:rPr>
          <w:lang w:val="en-US"/>
        </w:rPr>
        <w:t xml:space="preserve">      responses:</w:t>
      </w:r>
    </w:p>
    <w:p w14:paraId="72941801" w14:textId="77777777" w:rsidR="004075BF" w:rsidRPr="00BF6487" w:rsidRDefault="004075BF" w:rsidP="004075BF">
      <w:pPr>
        <w:pStyle w:val="PL"/>
        <w:rPr>
          <w:lang w:val="en-US"/>
        </w:rPr>
      </w:pPr>
      <w:r w:rsidRPr="00BF6487">
        <w:rPr>
          <w:lang w:val="en-US"/>
        </w:rPr>
        <w:t xml:space="preserve">        '200':</w:t>
      </w:r>
    </w:p>
    <w:p w14:paraId="3669CE3B" w14:textId="77777777" w:rsidR="004075BF" w:rsidRPr="00BF6487" w:rsidRDefault="004075BF" w:rsidP="004075BF">
      <w:pPr>
        <w:pStyle w:val="PL"/>
        <w:rPr>
          <w:lang w:val="en-US"/>
        </w:rPr>
      </w:pPr>
      <w:r w:rsidRPr="00BF6487">
        <w:rPr>
          <w:lang w:val="en-US"/>
        </w:rPr>
        <w:t xml:space="preserve">          description: Expected response to a valid request</w:t>
      </w:r>
    </w:p>
    <w:p w14:paraId="14198E9E" w14:textId="77777777" w:rsidR="004075BF" w:rsidRPr="00BF6487" w:rsidRDefault="004075BF" w:rsidP="004075BF">
      <w:pPr>
        <w:pStyle w:val="PL"/>
        <w:rPr>
          <w:lang w:val="en-US"/>
        </w:rPr>
      </w:pPr>
      <w:r w:rsidRPr="00BF6487">
        <w:rPr>
          <w:lang w:val="en-US"/>
        </w:rPr>
        <w:t xml:space="preserve">          content:</w:t>
      </w:r>
    </w:p>
    <w:p w14:paraId="33810D6E" w14:textId="77777777" w:rsidR="004075BF" w:rsidRPr="00BF6487" w:rsidRDefault="004075BF" w:rsidP="004075BF">
      <w:pPr>
        <w:pStyle w:val="PL"/>
        <w:rPr>
          <w:lang w:val="en-US"/>
        </w:rPr>
      </w:pPr>
      <w:r w:rsidRPr="00BF6487">
        <w:rPr>
          <w:lang w:val="en-US"/>
        </w:rPr>
        <w:t xml:space="preserve">            application/json:</w:t>
      </w:r>
    </w:p>
    <w:p w14:paraId="78ECFA1E" w14:textId="77777777" w:rsidR="004075BF" w:rsidRPr="00BF6487" w:rsidRDefault="004075BF" w:rsidP="004075BF">
      <w:pPr>
        <w:pStyle w:val="PL"/>
        <w:rPr>
          <w:lang w:val="en-US"/>
        </w:rPr>
      </w:pPr>
      <w:r w:rsidRPr="00BF6487">
        <w:rPr>
          <w:lang w:val="en-US"/>
        </w:rPr>
        <w:t xml:space="preserve">              schema:</w:t>
      </w:r>
    </w:p>
    <w:p w14:paraId="364443D7" w14:textId="77777777" w:rsidR="004075BF" w:rsidRPr="00BF6487" w:rsidRDefault="004075BF" w:rsidP="004075BF">
      <w:pPr>
        <w:pStyle w:val="PL"/>
        <w:rPr>
          <w:lang w:val="en-US"/>
        </w:rPr>
      </w:pPr>
      <w:r w:rsidRPr="00BF6487">
        <w:rPr>
          <w:lang w:val="en-US"/>
        </w:rPr>
        <w:t xml:space="preserve">                $ref: '#/components/schemas/LocationData'</w:t>
      </w:r>
    </w:p>
    <w:p w14:paraId="73EB5B28" w14:textId="77777777" w:rsidR="00592897" w:rsidRPr="00AD1EF8" w:rsidRDefault="00592897" w:rsidP="00592897">
      <w:pPr>
        <w:pStyle w:val="PL"/>
        <w:rPr>
          <w:lang w:val="en-US"/>
        </w:rPr>
      </w:pPr>
      <w:r w:rsidRPr="00AD1EF8">
        <w:rPr>
          <w:lang w:val="en-US"/>
        </w:rPr>
        <w:t xml:space="preserve">        '400':</w:t>
      </w:r>
    </w:p>
    <w:p w14:paraId="2714F562" w14:textId="77777777" w:rsidR="00592897" w:rsidRPr="00AD1EF8" w:rsidRDefault="00592897" w:rsidP="00592897">
      <w:pPr>
        <w:pStyle w:val="PL"/>
        <w:rPr>
          <w:lang w:val="en-US"/>
        </w:rPr>
      </w:pPr>
      <w:r w:rsidRPr="00AD1EF8">
        <w:rPr>
          <w:lang w:val="en-US"/>
        </w:rPr>
        <w:t xml:space="preserve">          $ref: 'TS29571_CommonData.yaml#/components/responses/400'</w:t>
      </w:r>
    </w:p>
    <w:p w14:paraId="6A168126" w14:textId="77777777" w:rsidR="00EF70D3" w:rsidRPr="00AD1EF8" w:rsidRDefault="00EF70D3" w:rsidP="00EF70D3">
      <w:pPr>
        <w:pStyle w:val="PL"/>
        <w:rPr>
          <w:lang w:val="en-US"/>
        </w:rPr>
      </w:pPr>
      <w:r w:rsidRPr="00AD1EF8">
        <w:rPr>
          <w:lang w:val="en-US"/>
        </w:rPr>
        <w:t xml:space="preserve">        '40</w:t>
      </w:r>
      <w:r>
        <w:rPr>
          <w:lang w:val="en-US"/>
        </w:rPr>
        <w:t>1</w:t>
      </w:r>
      <w:r w:rsidRPr="00AD1EF8">
        <w:rPr>
          <w:lang w:val="en-US"/>
        </w:rPr>
        <w:t>':</w:t>
      </w:r>
    </w:p>
    <w:p w14:paraId="7C6572C1" w14:textId="77777777" w:rsidR="00EF70D3" w:rsidRPr="00AD1EF8" w:rsidRDefault="00EF70D3" w:rsidP="00EF70D3">
      <w:pPr>
        <w:pStyle w:val="PL"/>
        <w:rPr>
          <w:lang w:val="en-US"/>
        </w:rPr>
      </w:pPr>
      <w:r w:rsidRPr="00AD1EF8">
        <w:rPr>
          <w:lang w:val="en-US"/>
        </w:rPr>
        <w:t xml:space="preserve">          $ref: 'TS29571_CommonData.yaml#/components/responses/40</w:t>
      </w:r>
      <w:r>
        <w:rPr>
          <w:lang w:val="en-US"/>
        </w:rPr>
        <w:t>1</w:t>
      </w:r>
      <w:r w:rsidRPr="00AD1EF8">
        <w:rPr>
          <w:lang w:val="en-US"/>
        </w:rPr>
        <w:t>'</w:t>
      </w:r>
    </w:p>
    <w:p w14:paraId="5AF06227" w14:textId="77777777" w:rsidR="00592897" w:rsidRPr="00AD1EF8" w:rsidRDefault="00592897" w:rsidP="00592897">
      <w:pPr>
        <w:pStyle w:val="PL"/>
        <w:rPr>
          <w:lang w:val="en-US"/>
        </w:rPr>
      </w:pPr>
      <w:r w:rsidRPr="00AD1EF8">
        <w:rPr>
          <w:lang w:val="en-US"/>
        </w:rPr>
        <w:t xml:space="preserve">        '403':</w:t>
      </w:r>
    </w:p>
    <w:p w14:paraId="52F25EBD" w14:textId="77777777" w:rsidR="00592897" w:rsidRPr="00AD1EF8" w:rsidRDefault="00592897" w:rsidP="00592897">
      <w:pPr>
        <w:pStyle w:val="PL"/>
        <w:rPr>
          <w:lang w:val="en-US"/>
        </w:rPr>
      </w:pPr>
      <w:r w:rsidRPr="00AD1EF8">
        <w:rPr>
          <w:lang w:val="en-US"/>
        </w:rPr>
        <w:t xml:space="preserve">          $ref: 'TS29571_CommonData.yaml#/components/responses/403'</w:t>
      </w:r>
    </w:p>
    <w:p w14:paraId="37295A11" w14:textId="77777777" w:rsidR="00592897" w:rsidRPr="00AD1EF8" w:rsidRDefault="00592897" w:rsidP="00592897">
      <w:pPr>
        <w:pStyle w:val="PL"/>
        <w:rPr>
          <w:lang w:val="en-US"/>
        </w:rPr>
      </w:pPr>
      <w:r w:rsidRPr="00AD1EF8">
        <w:rPr>
          <w:lang w:val="en-US"/>
        </w:rPr>
        <w:t xml:space="preserve">        '404':</w:t>
      </w:r>
    </w:p>
    <w:p w14:paraId="48711D1C" w14:textId="77777777" w:rsidR="00592897" w:rsidRPr="00AD1EF8" w:rsidRDefault="00592897" w:rsidP="00592897">
      <w:pPr>
        <w:pStyle w:val="PL"/>
        <w:rPr>
          <w:lang w:val="en-US"/>
        </w:rPr>
      </w:pPr>
      <w:r w:rsidRPr="00AD1EF8">
        <w:rPr>
          <w:lang w:val="en-US"/>
        </w:rPr>
        <w:t xml:space="preserve">          $ref: 'TS29571_CommonData.yaml#/components/responses/404'</w:t>
      </w:r>
    </w:p>
    <w:p w14:paraId="36769A55" w14:textId="77777777" w:rsidR="00592897" w:rsidRPr="00AD1EF8" w:rsidRDefault="00592897" w:rsidP="00592897">
      <w:pPr>
        <w:pStyle w:val="PL"/>
        <w:rPr>
          <w:lang w:val="en-US"/>
        </w:rPr>
      </w:pPr>
      <w:r w:rsidRPr="00AD1EF8">
        <w:rPr>
          <w:lang w:val="en-US"/>
        </w:rPr>
        <w:t xml:space="preserve">        '411':</w:t>
      </w:r>
    </w:p>
    <w:p w14:paraId="7F0B7C93" w14:textId="77777777" w:rsidR="00592897" w:rsidRPr="00AD1EF8" w:rsidRDefault="00592897" w:rsidP="00592897">
      <w:pPr>
        <w:pStyle w:val="PL"/>
        <w:rPr>
          <w:lang w:val="en-US"/>
        </w:rPr>
      </w:pPr>
      <w:r w:rsidRPr="00AD1EF8">
        <w:rPr>
          <w:lang w:val="en-US"/>
        </w:rPr>
        <w:t xml:space="preserve">          $ref: 'TS29571_CommonData.yaml#/components/responses/411'</w:t>
      </w:r>
    </w:p>
    <w:p w14:paraId="76B72177" w14:textId="77777777" w:rsidR="00592897" w:rsidRPr="00AD1EF8" w:rsidRDefault="00592897" w:rsidP="00592897">
      <w:pPr>
        <w:pStyle w:val="PL"/>
        <w:rPr>
          <w:lang w:val="en-US"/>
        </w:rPr>
      </w:pPr>
      <w:r w:rsidRPr="00AD1EF8">
        <w:rPr>
          <w:lang w:val="en-US"/>
        </w:rPr>
        <w:t xml:space="preserve">        '413':</w:t>
      </w:r>
    </w:p>
    <w:p w14:paraId="6A8BBB0E" w14:textId="77777777" w:rsidR="00592897" w:rsidRPr="00AD1EF8" w:rsidRDefault="00592897" w:rsidP="00592897">
      <w:pPr>
        <w:pStyle w:val="PL"/>
        <w:rPr>
          <w:lang w:val="en-US"/>
        </w:rPr>
      </w:pPr>
      <w:r w:rsidRPr="00AD1EF8">
        <w:rPr>
          <w:lang w:val="en-US"/>
        </w:rPr>
        <w:t xml:space="preserve">          $ref: 'TS29571_CommonData.yaml#/components/responses/413'</w:t>
      </w:r>
    </w:p>
    <w:p w14:paraId="0D93E66D" w14:textId="77777777" w:rsidR="00592897" w:rsidRPr="00AD1EF8" w:rsidRDefault="00592897" w:rsidP="00592897">
      <w:pPr>
        <w:pStyle w:val="PL"/>
        <w:rPr>
          <w:lang w:val="en-US"/>
        </w:rPr>
      </w:pPr>
      <w:r w:rsidRPr="00AD1EF8">
        <w:rPr>
          <w:lang w:val="en-US"/>
        </w:rPr>
        <w:t xml:space="preserve">        '415':</w:t>
      </w:r>
    </w:p>
    <w:p w14:paraId="7DFB8B02" w14:textId="77777777" w:rsidR="00592897" w:rsidRPr="00AD1EF8" w:rsidRDefault="00592897" w:rsidP="00592897">
      <w:pPr>
        <w:pStyle w:val="PL"/>
        <w:rPr>
          <w:lang w:val="en-US"/>
        </w:rPr>
      </w:pPr>
      <w:r w:rsidRPr="00AD1EF8">
        <w:rPr>
          <w:lang w:val="en-US"/>
        </w:rPr>
        <w:t xml:space="preserve">          $ref: 'TS29571_CommonData.yaml#/components/responses/415'</w:t>
      </w:r>
    </w:p>
    <w:p w14:paraId="3610BA66" w14:textId="77777777" w:rsidR="00EF70D3" w:rsidRPr="00AD1EF8" w:rsidRDefault="00EF70D3" w:rsidP="00EF70D3">
      <w:pPr>
        <w:pStyle w:val="PL"/>
        <w:rPr>
          <w:lang w:val="en-US"/>
        </w:rPr>
      </w:pPr>
      <w:r w:rsidRPr="00AD1EF8">
        <w:rPr>
          <w:lang w:val="en-US"/>
        </w:rPr>
        <w:t xml:space="preserve">        '4</w:t>
      </w:r>
      <w:r>
        <w:rPr>
          <w:lang w:val="en-US"/>
        </w:rPr>
        <w:t>29</w:t>
      </w:r>
      <w:r w:rsidRPr="00AD1EF8">
        <w:rPr>
          <w:lang w:val="en-US"/>
        </w:rPr>
        <w:t>':</w:t>
      </w:r>
    </w:p>
    <w:p w14:paraId="3ACB9978" w14:textId="77777777" w:rsidR="00EF70D3" w:rsidRPr="00AD1EF8" w:rsidRDefault="00EF70D3" w:rsidP="00EF70D3">
      <w:pPr>
        <w:pStyle w:val="PL"/>
        <w:rPr>
          <w:lang w:val="en-US"/>
        </w:rPr>
      </w:pPr>
      <w:r w:rsidRPr="00AD1EF8">
        <w:rPr>
          <w:lang w:val="en-US"/>
        </w:rPr>
        <w:t xml:space="preserve">          $ref: 'TS29571_CommonData.yaml#/components/responses/4</w:t>
      </w:r>
      <w:r>
        <w:rPr>
          <w:lang w:val="en-US"/>
        </w:rPr>
        <w:t>29</w:t>
      </w:r>
      <w:r w:rsidRPr="00AD1EF8">
        <w:rPr>
          <w:lang w:val="en-US"/>
        </w:rPr>
        <w:t>'</w:t>
      </w:r>
    </w:p>
    <w:p w14:paraId="2FCB7633" w14:textId="77777777" w:rsidR="00592897" w:rsidRPr="00AD1EF8" w:rsidRDefault="00592897" w:rsidP="00592897">
      <w:pPr>
        <w:pStyle w:val="PL"/>
        <w:rPr>
          <w:lang w:val="en-US"/>
        </w:rPr>
      </w:pPr>
      <w:r w:rsidRPr="00AD1EF8">
        <w:rPr>
          <w:lang w:val="en-US"/>
        </w:rPr>
        <w:t xml:space="preserve">        '500':</w:t>
      </w:r>
    </w:p>
    <w:p w14:paraId="2B8241B2" w14:textId="77777777" w:rsidR="00592897" w:rsidRPr="00AD1EF8" w:rsidRDefault="00592897" w:rsidP="00592897">
      <w:pPr>
        <w:pStyle w:val="PL"/>
        <w:rPr>
          <w:lang w:val="en-US"/>
        </w:rPr>
      </w:pPr>
      <w:r w:rsidRPr="00AD1EF8">
        <w:rPr>
          <w:lang w:val="en-US"/>
        </w:rPr>
        <w:t xml:space="preserve">          $ref: 'TS29571_CommonData.yaml#/components/responses/500'</w:t>
      </w:r>
    </w:p>
    <w:p w14:paraId="3F1F01DC" w14:textId="77777777" w:rsidR="00592897" w:rsidRPr="00AD1EF8" w:rsidRDefault="00592897" w:rsidP="00592897">
      <w:pPr>
        <w:pStyle w:val="PL"/>
        <w:rPr>
          <w:lang w:val="en-US"/>
        </w:rPr>
      </w:pPr>
      <w:r w:rsidRPr="00AD1EF8">
        <w:rPr>
          <w:lang w:val="en-US"/>
        </w:rPr>
        <w:t xml:space="preserve">        '503':</w:t>
      </w:r>
    </w:p>
    <w:p w14:paraId="2397379B" w14:textId="77777777" w:rsidR="00592897" w:rsidRPr="00BF6487" w:rsidRDefault="00592897" w:rsidP="00592897">
      <w:pPr>
        <w:pStyle w:val="PL"/>
        <w:rPr>
          <w:lang w:val="en-US"/>
        </w:rPr>
      </w:pPr>
      <w:r w:rsidRPr="00AD1EF8">
        <w:rPr>
          <w:lang w:val="en-US"/>
        </w:rPr>
        <w:t xml:space="preserve">          $ref: 'TS29571_CommonData.yaml#/components/responses/503'</w:t>
      </w:r>
    </w:p>
    <w:p w14:paraId="7B3CF13F" w14:textId="77777777" w:rsidR="00EF70D3" w:rsidRPr="00AD1EF8" w:rsidRDefault="00EF70D3" w:rsidP="00EF70D3">
      <w:pPr>
        <w:pStyle w:val="PL"/>
        <w:rPr>
          <w:lang w:val="en-US"/>
        </w:rPr>
      </w:pPr>
      <w:r w:rsidRPr="00AD1EF8">
        <w:rPr>
          <w:lang w:val="en-US"/>
        </w:rPr>
        <w:t xml:space="preserve">        '50</w:t>
      </w:r>
      <w:r>
        <w:rPr>
          <w:lang w:val="en-US"/>
        </w:rPr>
        <w:t>4</w:t>
      </w:r>
      <w:r w:rsidRPr="00AD1EF8">
        <w:rPr>
          <w:lang w:val="en-US"/>
        </w:rPr>
        <w:t>':</w:t>
      </w:r>
    </w:p>
    <w:p w14:paraId="6C000A13" w14:textId="77777777" w:rsidR="00EF70D3" w:rsidRPr="00BF6487" w:rsidRDefault="00EF70D3" w:rsidP="00EF70D3">
      <w:pPr>
        <w:pStyle w:val="PL"/>
        <w:rPr>
          <w:lang w:val="en-US"/>
        </w:rPr>
      </w:pPr>
      <w:r w:rsidRPr="00AD1EF8">
        <w:rPr>
          <w:lang w:val="en-US"/>
        </w:rPr>
        <w:t xml:space="preserve">          $ref: 'TS29571_CommonData.yaml#/components/responses/50</w:t>
      </w:r>
      <w:r>
        <w:rPr>
          <w:lang w:val="en-US"/>
        </w:rPr>
        <w:t>4</w:t>
      </w:r>
      <w:r w:rsidRPr="00AD1EF8">
        <w:rPr>
          <w:lang w:val="en-US"/>
        </w:rPr>
        <w:t>'</w:t>
      </w:r>
    </w:p>
    <w:p w14:paraId="588F7569" w14:textId="77777777" w:rsidR="004075BF" w:rsidRPr="00BF6487" w:rsidRDefault="004075BF" w:rsidP="004075BF">
      <w:pPr>
        <w:pStyle w:val="PL"/>
        <w:rPr>
          <w:lang w:val="en-US"/>
        </w:rPr>
      </w:pPr>
      <w:r w:rsidRPr="00BF6487">
        <w:rPr>
          <w:lang w:val="en-US"/>
        </w:rPr>
        <w:t xml:space="preserve">        default:</w:t>
      </w:r>
    </w:p>
    <w:p w14:paraId="12981663" w14:textId="77777777" w:rsidR="00592897" w:rsidRPr="00BF6487" w:rsidRDefault="00592897" w:rsidP="00592897">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16E59995" w14:textId="77777777" w:rsidR="00C013E5" w:rsidRDefault="00C013E5" w:rsidP="00C013E5">
      <w:pPr>
        <w:pStyle w:val="PL"/>
        <w:rPr>
          <w:lang w:val="en-US"/>
        </w:rPr>
      </w:pPr>
      <w:r w:rsidRPr="003B2883">
        <w:t xml:space="preserve">      callbacks:</w:t>
      </w:r>
    </w:p>
    <w:p w14:paraId="0141B27D" w14:textId="77777777" w:rsidR="00C013E5" w:rsidRPr="003B2883" w:rsidRDefault="00C013E5" w:rsidP="00C013E5">
      <w:pPr>
        <w:pStyle w:val="PL"/>
      </w:pPr>
      <w:r w:rsidRPr="00BF6487">
        <w:rPr>
          <w:lang w:val="en-US"/>
        </w:rPr>
        <w:t xml:space="preserve">  </w:t>
      </w:r>
      <w:r>
        <w:rPr>
          <w:lang w:val="en-US"/>
        </w:rPr>
        <w:t xml:space="preserve">      EventNotify</w:t>
      </w:r>
      <w:r w:rsidRPr="00BF6487">
        <w:rPr>
          <w:lang w:val="en-US"/>
        </w:rPr>
        <w:t>:</w:t>
      </w:r>
      <w:r w:rsidRPr="008D27E0">
        <w:t xml:space="preserve"> </w:t>
      </w:r>
    </w:p>
    <w:p w14:paraId="50691237" w14:textId="77777777" w:rsidR="00C013E5" w:rsidRDefault="00C013E5" w:rsidP="00C013E5">
      <w:pPr>
        <w:pStyle w:val="PL"/>
      </w:pPr>
      <w:r w:rsidRPr="003B2883">
        <w:t xml:space="preserve">          '{$request.body#/</w:t>
      </w:r>
      <w:r>
        <w:t>hgmlcCallBackURI</w:t>
      </w:r>
      <w:r w:rsidRPr="003B2883">
        <w:t>}':</w:t>
      </w:r>
    </w:p>
    <w:p w14:paraId="69ECB9A5" w14:textId="77777777" w:rsidR="00C013E5" w:rsidRPr="00BF6487" w:rsidRDefault="00C013E5" w:rsidP="00C013E5">
      <w:pPr>
        <w:pStyle w:val="PL"/>
        <w:rPr>
          <w:lang w:val="en-US"/>
        </w:rPr>
      </w:pPr>
      <w:r>
        <w:rPr>
          <w:lang w:val="en-US"/>
        </w:rPr>
        <w:t xml:space="preserve">            </w:t>
      </w:r>
      <w:r w:rsidRPr="00BF6487">
        <w:rPr>
          <w:lang w:val="en-US"/>
        </w:rPr>
        <w:t>post:</w:t>
      </w:r>
    </w:p>
    <w:p w14:paraId="399AE94D" w14:textId="77777777" w:rsidR="00C013E5" w:rsidRPr="003B2883" w:rsidRDefault="00C013E5" w:rsidP="00C013E5">
      <w:pPr>
        <w:pStyle w:val="PL"/>
      </w:pPr>
      <w:r w:rsidRPr="00BF6487">
        <w:rPr>
          <w:lang w:val="en-US"/>
        </w:rPr>
        <w:t xml:space="preserve">      </w:t>
      </w:r>
      <w:r>
        <w:rPr>
          <w:lang w:val="en-US"/>
        </w:rPr>
        <w:t xml:space="preserve">        </w:t>
      </w:r>
      <w:r w:rsidRPr="00BF6487">
        <w:rPr>
          <w:lang w:val="en-US"/>
        </w:rPr>
        <w:t>requestBody:</w:t>
      </w:r>
      <w:r w:rsidRPr="008D27E0">
        <w:t xml:space="preserve"> </w:t>
      </w:r>
    </w:p>
    <w:p w14:paraId="06F4FA34" w14:textId="77777777" w:rsidR="00C013E5" w:rsidRPr="007C348C" w:rsidRDefault="00C013E5" w:rsidP="00C013E5">
      <w:pPr>
        <w:pStyle w:val="PL"/>
      </w:pPr>
      <w:r w:rsidRPr="003B2883">
        <w:t xml:space="preserve">                description: UE Event Notification</w:t>
      </w:r>
    </w:p>
    <w:p w14:paraId="7F2F5E73" w14:textId="77777777" w:rsidR="00C013E5" w:rsidRPr="00BF6487" w:rsidRDefault="00C013E5" w:rsidP="00C013E5">
      <w:pPr>
        <w:pStyle w:val="PL"/>
        <w:rPr>
          <w:lang w:val="en-US"/>
        </w:rPr>
      </w:pPr>
      <w:r>
        <w:rPr>
          <w:lang w:val="en-US"/>
        </w:rPr>
        <w:t xml:space="preserve">        </w:t>
      </w:r>
      <w:r w:rsidRPr="00BF6487">
        <w:rPr>
          <w:lang w:val="en-US"/>
        </w:rPr>
        <w:t xml:space="preserve">        content:</w:t>
      </w:r>
    </w:p>
    <w:p w14:paraId="57475F82" w14:textId="77777777" w:rsidR="00C013E5" w:rsidRPr="00BF6487" w:rsidRDefault="00C013E5" w:rsidP="00C013E5">
      <w:pPr>
        <w:pStyle w:val="PL"/>
        <w:rPr>
          <w:lang w:val="en-US"/>
        </w:rPr>
      </w:pPr>
      <w:r>
        <w:rPr>
          <w:lang w:val="en-US"/>
        </w:rPr>
        <w:t xml:space="preserve">        </w:t>
      </w:r>
      <w:r w:rsidRPr="00BF6487">
        <w:rPr>
          <w:lang w:val="en-US"/>
        </w:rPr>
        <w:t xml:space="preserve">          application/json:</w:t>
      </w:r>
    </w:p>
    <w:p w14:paraId="6827D045" w14:textId="77777777" w:rsidR="00C013E5" w:rsidRPr="00BF6487" w:rsidRDefault="00C013E5" w:rsidP="00C013E5">
      <w:pPr>
        <w:pStyle w:val="PL"/>
        <w:rPr>
          <w:lang w:val="en-US"/>
        </w:rPr>
      </w:pPr>
      <w:r>
        <w:rPr>
          <w:lang w:val="en-US"/>
        </w:rPr>
        <w:t xml:space="preserve">        </w:t>
      </w:r>
      <w:r w:rsidRPr="00BF6487">
        <w:rPr>
          <w:lang w:val="en-US"/>
        </w:rPr>
        <w:t xml:space="preserve">            schema:</w:t>
      </w:r>
    </w:p>
    <w:p w14:paraId="5A6DE34C" w14:textId="77777777" w:rsidR="00C013E5" w:rsidRPr="00BF6487" w:rsidRDefault="00C013E5" w:rsidP="00C013E5">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44B5BA98" w14:textId="77777777" w:rsidR="00C013E5" w:rsidRPr="00BF6487" w:rsidRDefault="00C013E5" w:rsidP="00C013E5">
      <w:pPr>
        <w:pStyle w:val="PL"/>
        <w:rPr>
          <w:lang w:val="en-US"/>
        </w:rPr>
      </w:pPr>
      <w:r>
        <w:rPr>
          <w:lang w:val="en-US"/>
        </w:rPr>
        <w:t xml:space="preserve">        </w:t>
      </w:r>
      <w:r w:rsidRPr="00BF6487">
        <w:rPr>
          <w:lang w:val="en-US"/>
        </w:rPr>
        <w:t xml:space="preserve">      responses:</w:t>
      </w:r>
    </w:p>
    <w:p w14:paraId="0AC426D9" w14:textId="77777777" w:rsidR="00C013E5" w:rsidRPr="00BF6487" w:rsidRDefault="00C013E5" w:rsidP="00C013E5">
      <w:pPr>
        <w:pStyle w:val="PL"/>
        <w:rPr>
          <w:lang w:val="en-US"/>
        </w:rPr>
      </w:pPr>
      <w:r>
        <w:rPr>
          <w:lang w:val="en-US"/>
        </w:rPr>
        <w:lastRenderedPageBreak/>
        <w:t xml:space="preserve">        </w:t>
      </w:r>
      <w:r w:rsidRPr="00BF6487">
        <w:rPr>
          <w:lang w:val="en-US"/>
        </w:rPr>
        <w:t xml:space="preserve">        '20</w:t>
      </w:r>
      <w:r>
        <w:rPr>
          <w:lang w:val="en-US"/>
        </w:rPr>
        <w:t>4</w:t>
      </w:r>
      <w:r w:rsidRPr="00BF6487">
        <w:rPr>
          <w:lang w:val="en-US"/>
        </w:rPr>
        <w:t>':</w:t>
      </w:r>
    </w:p>
    <w:p w14:paraId="22130D34" w14:textId="77777777" w:rsidR="00C013E5" w:rsidRPr="00BF6487" w:rsidRDefault="00C013E5" w:rsidP="00C013E5">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4FEE4A79" w14:textId="77777777" w:rsidR="00C013E5" w:rsidRPr="00AD1EF8" w:rsidRDefault="00C013E5" w:rsidP="00C013E5">
      <w:pPr>
        <w:pStyle w:val="PL"/>
        <w:rPr>
          <w:lang w:val="en-US"/>
        </w:rPr>
      </w:pPr>
      <w:r>
        <w:rPr>
          <w:lang w:val="en-US"/>
        </w:rPr>
        <w:t xml:space="preserve">        </w:t>
      </w:r>
      <w:r w:rsidRPr="00AD1EF8">
        <w:rPr>
          <w:lang w:val="en-US"/>
        </w:rPr>
        <w:t xml:space="preserve">        '400':</w:t>
      </w:r>
    </w:p>
    <w:p w14:paraId="03ABE1D9"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'TS29571_CommonData.yaml#/components/responses/400'</w:t>
      </w:r>
    </w:p>
    <w:p w14:paraId="7403E5CB" w14:textId="77777777" w:rsidR="00C013E5" w:rsidRPr="00AD1EF8" w:rsidRDefault="00C013E5" w:rsidP="00C013E5">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5493A424"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F0CDB9C" w14:textId="77777777" w:rsidR="00C013E5" w:rsidRPr="00AD1EF8" w:rsidRDefault="00C013E5" w:rsidP="00C013E5">
      <w:pPr>
        <w:pStyle w:val="PL"/>
        <w:rPr>
          <w:lang w:val="en-US"/>
        </w:rPr>
      </w:pPr>
      <w:r>
        <w:rPr>
          <w:lang w:val="en-US"/>
        </w:rPr>
        <w:t xml:space="preserve">        </w:t>
      </w:r>
      <w:r w:rsidRPr="00AD1EF8">
        <w:rPr>
          <w:lang w:val="en-US"/>
        </w:rPr>
        <w:t xml:space="preserve">        '403':</w:t>
      </w:r>
    </w:p>
    <w:p w14:paraId="6B51C40A"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'TS29571_CommonData.yaml#/components/responses/403'</w:t>
      </w:r>
    </w:p>
    <w:p w14:paraId="3ADAA1B4" w14:textId="77777777" w:rsidR="00C013E5" w:rsidRPr="00AD1EF8" w:rsidRDefault="00C013E5" w:rsidP="00C013E5">
      <w:pPr>
        <w:pStyle w:val="PL"/>
        <w:rPr>
          <w:lang w:val="en-US"/>
        </w:rPr>
      </w:pPr>
      <w:r>
        <w:rPr>
          <w:lang w:val="en-US"/>
        </w:rPr>
        <w:t xml:space="preserve">        </w:t>
      </w:r>
      <w:r w:rsidRPr="00AD1EF8">
        <w:rPr>
          <w:lang w:val="en-US"/>
        </w:rPr>
        <w:t xml:space="preserve">        '404':</w:t>
      </w:r>
    </w:p>
    <w:p w14:paraId="707A49C8"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'TS29571_CommonData.yaml#/components/responses/404'</w:t>
      </w:r>
    </w:p>
    <w:p w14:paraId="1E6D843B" w14:textId="77777777" w:rsidR="00C013E5" w:rsidRPr="00AD1EF8" w:rsidRDefault="00C013E5" w:rsidP="00C013E5">
      <w:pPr>
        <w:pStyle w:val="PL"/>
        <w:rPr>
          <w:lang w:val="en-US"/>
        </w:rPr>
      </w:pPr>
      <w:r>
        <w:rPr>
          <w:lang w:val="en-US"/>
        </w:rPr>
        <w:t xml:space="preserve">        </w:t>
      </w:r>
      <w:r w:rsidRPr="00AD1EF8">
        <w:rPr>
          <w:lang w:val="en-US"/>
        </w:rPr>
        <w:t xml:space="preserve">        '411':</w:t>
      </w:r>
    </w:p>
    <w:p w14:paraId="6A768799"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'TS29571_CommonData.yaml#/components/responses/411'</w:t>
      </w:r>
    </w:p>
    <w:p w14:paraId="603CF350" w14:textId="77777777" w:rsidR="00C013E5" w:rsidRPr="00AD1EF8" w:rsidRDefault="00C013E5" w:rsidP="00C013E5">
      <w:pPr>
        <w:pStyle w:val="PL"/>
        <w:rPr>
          <w:lang w:val="en-US"/>
        </w:rPr>
      </w:pPr>
      <w:r>
        <w:rPr>
          <w:lang w:val="en-US"/>
        </w:rPr>
        <w:t xml:space="preserve">        </w:t>
      </w:r>
      <w:r w:rsidRPr="00AD1EF8">
        <w:rPr>
          <w:lang w:val="en-US"/>
        </w:rPr>
        <w:t xml:space="preserve">        '413':</w:t>
      </w:r>
    </w:p>
    <w:p w14:paraId="1D4F3222"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'TS29571_CommonData.yaml#/components/responses/413'</w:t>
      </w:r>
    </w:p>
    <w:p w14:paraId="024315AD" w14:textId="77777777" w:rsidR="00C013E5" w:rsidRPr="00AD1EF8" w:rsidRDefault="00C013E5" w:rsidP="00C013E5">
      <w:pPr>
        <w:pStyle w:val="PL"/>
        <w:rPr>
          <w:lang w:val="en-US"/>
        </w:rPr>
      </w:pPr>
      <w:r>
        <w:rPr>
          <w:lang w:val="en-US"/>
        </w:rPr>
        <w:t xml:space="preserve">        </w:t>
      </w:r>
      <w:r w:rsidRPr="00AD1EF8">
        <w:rPr>
          <w:lang w:val="en-US"/>
        </w:rPr>
        <w:t xml:space="preserve">        '415':</w:t>
      </w:r>
    </w:p>
    <w:p w14:paraId="62A340B9"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'TS29571_CommonData.yaml#/components/responses/415'</w:t>
      </w:r>
    </w:p>
    <w:p w14:paraId="2BF6DFDD" w14:textId="77777777" w:rsidR="00C013E5" w:rsidRPr="00AD1EF8" w:rsidRDefault="00C013E5" w:rsidP="00C013E5">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38F6E5EC"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72DF50E5" w14:textId="77777777" w:rsidR="00C013E5" w:rsidRPr="00AD1EF8" w:rsidRDefault="00C013E5" w:rsidP="00C013E5">
      <w:pPr>
        <w:pStyle w:val="PL"/>
        <w:rPr>
          <w:lang w:val="en-US"/>
        </w:rPr>
      </w:pPr>
      <w:r>
        <w:rPr>
          <w:lang w:val="en-US"/>
        </w:rPr>
        <w:t xml:space="preserve">        </w:t>
      </w:r>
      <w:r w:rsidRPr="00AD1EF8">
        <w:rPr>
          <w:lang w:val="en-US"/>
        </w:rPr>
        <w:t xml:space="preserve">        '500':</w:t>
      </w:r>
    </w:p>
    <w:p w14:paraId="7C2F49F0" w14:textId="77777777" w:rsidR="00C013E5" w:rsidRPr="00AD1EF8" w:rsidRDefault="00C013E5" w:rsidP="00C013E5">
      <w:pPr>
        <w:pStyle w:val="PL"/>
        <w:rPr>
          <w:lang w:val="en-US"/>
        </w:rPr>
      </w:pPr>
      <w:r>
        <w:rPr>
          <w:lang w:val="en-US"/>
        </w:rPr>
        <w:t xml:space="preserve">        </w:t>
      </w:r>
      <w:r w:rsidRPr="00AD1EF8">
        <w:rPr>
          <w:lang w:val="en-US"/>
        </w:rPr>
        <w:t xml:space="preserve">          $ref: 'TS29571_CommonData.yaml#/components/responses/500'</w:t>
      </w:r>
    </w:p>
    <w:p w14:paraId="3D3479FE" w14:textId="77777777" w:rsidR="00C013E5" w:rsidRPr="00AD1EF8" w:rsidRDefault="00C013E5" w:rsidP="00C013E5">
      <w:pPr>
        <w:pStyle w:val="PL"/>
        <w:rPr>
          <w:lang w:val="en-US"/>
        </w:rPr>
      </w:pPr>
      <w:r>
        <w:rPr>
          <w:lang w:val="en-US"/>
        </w:rPr>
        <w:t xml:space="preserve">        </w:t>
      </w:r>
      <w:r w:rsidRPr="00AD1EF8">
        <w:rPr>
          <w:lang w:val="en-US"/>
        </w:rPr>
        <w:t xml:space="preserve">        '503':</w:t>
      </w:r>
    </w:p>
    <w:p w14:paraId="2138DE37" w14:textId="77777777" w:rsidR="00C013E5" w:rsidRPr="00BF6487" w:rsidRDefault="00C013E5" w:rsidP="00C013E5">
      <w:pPr>
        <w:pStyle w:val="PL"/>
        <w:rPr>
          <w:lang w:val="en-US"/>
        </w:rPr>
      </w:pPr>
      <w:r>
        <w:rPr>
          <w:lang w:val="en-US"/>
        </w:rPr>
        <w:t xml:space="preserve">        </w:t>
      </w:r>
      <w:r w:rsidRPr="00AD1EF8">
        <w:rPr>
          <w:lang w:val="en-US"/>
        </w:rPr>
        <w:t xml:space="preserve">          $ref: 'TS29571_CommonData.yaml#/components/responses/503'</w:t>
      </w:r>
    </w:p>
    <w:p w14:paraId="1DB1AEC3" w14:textId="77777777" w:rsidR="00C013E5" w:rsidRPr="00AD1EF8" w:rsidRDefault="00C013E5" w:rsidP="00C013E5">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448A2CF5" w14:textId="77777777" w:rsidR="00C013E5" w:rsidRPr="00BF6487" w:rsidRDefault="00C013E5" w:rsidP="00C013E5">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03EB7CBD" w14:textId="77777777" w:rsidR="00C013E5" w:rsidRPr="00BF6487" w:rsidRDefault="00C013E5" w:rsidP="00C013E5">
      <w:pPr>
        <w:pStyle w:val="PL"/>
        <w:rPr>
          <w:lang w:val="en-US"/>
        </w:rPr>
      </w:pPr>
      <w:r>
        <w:rPr>
          <w:lang w:val="en-US"/>
        </w:rPr>
        <w:t xml:space="preserve">        </w:t>
      </w:r>
      <w:r w:rsidRPr="00BF6487">
        <w:rPr>
          <w:lang w:val="en-US"/>
        </w:rPr>
        <w:t xml:space="preserve">        default:</w:t>
      </w:r>
    </w:p>
    <w:p w14:paraId="7C1D07F1" w14:textId="77777777" w:rsidR="00C013E5" w:rsidRPr="00BF6487" w:rsidRDefault="00C013E5" w:rsidP="00C013E5">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00C6ABFB" w14:textId="77777777" w:rsidR="00C013E5" w:rsidRPr="00BF6487" w:rsidRDefault="00C013E5" w:rsidP="00C013E5">
      <w:pPr>
        <w:pStyle w:val="PL"/>
        <w:rPr>
          <w:lang w:val="en-US"/>
        </w:rPr>
      </w:pPr>
      <w:r w:rsidRPr="00BF6487">
        <w:rPr>
          <w:lang w:val="en-US"/>
        </w:rPr>
        <w:t xml:space="preserve">  /</w:t>
      </w:r>
      <w:r>
        <w:rPr>
          <w:lang w:val="en-US"/>
        </w:rPr>
        <w:t>cancel-location</w:t>
      </w:r>
      <w:r w:rsidRPr="00BF6487">
        <w:rPr>
          <w:lang w:val="en-US"/>
        </w:rPr>
        <w:t>:</w:t>
      </w:r>
    </w:p>
    <w:p w14:paraId="60C0605F" w14:textId="77777777" w:rsidR="00C013E5" w:rsidRPr="00BF6487" w:rsidRDefault="00C013E5" w:rsidP="00C013E5">
      <w:pPr>
        <w:pStyle w:val="PL"/>
        <w:rPr>
          <w:lang w:val="en-US"/>
        </w:rPr>
      </w:pPr>
      <w:r w:rsidRPr="00BF6487">
        <w:rPr>
          <w:lang w:val="en-US"/>
        </w:rPr>
        <w:t xml:space="preserve">    post:</w:t>
      </w:r>
    </w:p>
    <w:p w14:paraId="4F3E1273" w14:textId="77777777" w:rsidR="00C013E5" w:rsidRPr="00BF6487" w:rsidRDefault="00C013E5" w:rsidP="00C013E5">
      <w:pPr>
        <w:pStyle w:val="PL"/>
        <w:rPr>
          <w:lang w:val="en-US"/>
        </w:rPr>
      </w:pPr>
      <w:r w:rsidRPr="00BF6487">
        <w:rPr>
          <w:lang w:val="en-US"/>
        </w:rPr>
        <w:t xml:space="preserve">      summary: </w:t>
      </w:r>
      <w:r>
        <w:rPr>
          <w:lang w:val="en-US"/>
        </w:rPr>
        <w:t>request cancellation of periodic or triggered location</w:t>
      </w:r>
    </w:p>
    <w:p w14:paraId="1B56A756" w14:textId="77777777" w:rsidR="00C013E5" w:rsidRPr="00BF6487" w:rsidRDefault="00C013E5" w:rsidP="00C013E5">
      <w:pPr>
        <w:pStyle w:val="PL"/>
        <w:rPr>
          <w:lang w:val="en-US"/>
        </w:rPr>
      </w:pPr>
      <w:r w:rsidRPr="00BF6487">
        <w:rPr>
          <w:lang w:val="en-US"/>
        </w:rPr>
        <w:t xml:space="preserve">      operationId: </w:t>
      </w:r>
      <w:r>
        <w:rPr>
          <w:lang w:val="en-US"/>
        </w:rPr>
        <w:t>CancelLocation</w:t>
      </w:r>
    </w:p>
    <w:p w14:paraId="665E54BF" w14:textId="77777777" w:rsidR="00C013E5" w:rsidRPr="00BF6487" w:rsidRDefault="00C013E5" w:rsidP="00C013E5">
      <w:pPr>
        <w:pStyle w:val="PL"/>
        <w:rPr>
          <w:lang w:val="en-US"/>
        </w:rPr>
      </w:pPr>
      <w:r w:rsidRPr="00BF6487">
        <w:rPr>
          <w:lang w:val="en-US"/>
        </w:rPr>
        <w:t xml:space="preserve">      tags:</w:t>
      </w:r>
    </w:p>
    <w:p w14:paraId="4BE620AB" w14:textId="77777777" w:rsidR="00C013E5" w:rsidRPr="00BF6487" w:rsidRDefault="00C013E5" w:rsidP="00C013E5">
      <w:pPr>
        <w:pStyle w:val="PL"/>
        <w:rPr>
          <w:lang w:val="en-US"/>
        </w:rPr>
      </w:pPr>
      <w:r w:rsidRPr="00BF6487">
        <w:rPr>
          <w:lang w:val="en-US"/>
        </w:rPr>
        <w:t xml:space="preserve">        - </w:t>
      </w:r>
      <w:r>
        <w:rPr>
          <w:lang w:val="en-US"/>
        </w:rPr>
        <w:t>Cancel Location</w:t>
      </w:r>
    </w:p>
    <w:p w14:paraId="56800E92" w14:textId="77777777" w:rsidR="00C013E5" w:rsidRPr="00BF6487" w:rsidRDefault="00C013E5" w:rsidP="00C013E5">
      <w:pPr>
        <w:pStyle w:val="PL"/>
        <w:rPr>
          <w:lang w:val="en-US"/>
        </w:rPr>
      </w:pPr>
      <w:r w:rsidRPr="00BF6487">
        <w:rPr>
          <w:lang w:val="en-US"/>
        </w:rPr>
        <w:t xml:space="preserve">      requestBody:</w:t>
      </w:r>
    </w:p>
    <w:p w14:paraId="09BBD7B3" w14:textId="77777777" w:rsidR="00C013E5" w:rsidRPr="00BF6487" w:rsidRDefault="00C013E5" w:rsidP="00C013E5">
      <w:pPr>
        <w:pStyle w:val="PL"/>
        <w:rPr>
          <w:lang w:val="en-US"/>
        </w:rPr>
      </w:pPr>
      <w:r w:rsidRPr="00BF6487">
        <w:rPr>
          <w:lang w:val="en-US"/>
        </w:rPr>
        <w:t xml:space="preserve">        content:</w:t>
      </w:r>
    </w:p>
    <w:p w14:paraId="064EADA5" w14:textId="77777777" w:rsidR="00C013E5" w:rsidRPr="00BF6487" w:rsidRDefault="00C013E5" w:rsidP="00C013E5">
      <w:pPr>
        <w:pStyle w:val="PL"/>
        <w:rPr>
          <w:lang w:val="en-US"/>
        </w:rPr>
      </w:pPr>
      <w:r w:rsidRPr="00BF6487">
        <w:rPr>
          <w:lang w:val="en-US"/>
        </w:rPr>
        <w:t xml:space="preserve">          application/json:</w:t>
      </w:r>
    </w:p>
    <w:p w14:paraId="13684E96" w14:textId="77777777" w:rsidR="00C013E5" w:rsidRPr="00BF6487" w:rsidRDefault="00C013E5" w:rsidP="00C013E5">
      <w:pPr>
        <w:pStyle w:val="PL"/>
        <w:rPr>
          <w:lang w:val="en-US"/>
        </w:rPr>
      </w:pPr>
      <w:r w:rsidRPr="00BF6487">
        <w:rPr>
          <w:lang w:val="en-US"/>
        </w:rPr>
        <w:t xml:space="preserve">            schema:</w:t>
      </w:r>
    </w:p>
    <w:p w14:paraId="239B9A73" w14:textId="77777777" w:rsidR="00C013E5" w:rsidRPr="00BF6487" w:rsidRDefault="00C013E5" w:rsidP="00C013E5">
      <w:pPr>
        <w:pStyle w:val="PL"/>
        <w:rPr>
          <w:lang w:val="en-US"/>
        </w:rPr>
      </w:pPr>
      <w:r w:rsidRPr="00BF6487">
        <w:rPr>
          <w:lang w:val="en-US"/>
        </w:rPr>
        <w:t xml:space="preserve">              $ref: '#/components/schemas/</w:t>
      </w:r>
      <w:r>
        <w:rPr>
          <w:lang w:val="en-US"/>
        </w:rPr>
        <w:t>CancelLoc</w:t>
      </w:r>
      <w:r w:rsidRPr="00BF6487">
        <w:rPr>
          <w:lang w:val="en-US"/>
        </w:rPr>
        <w:t>Data'</w:t>
      </w:r>
    </w:p>
    <w:p w14:paraId="2380EBF8" w14:textId="77777777" w:rsidR="00C013E5" w:rsidRPr="00BF6487" w:rsidRDefault="00C013E5" w:rsidP="00C013E5">
      <w:pPr>
        <w:pStyle w:val="PL"/>
        <w:rPr>
          <w:lang w:val="en-US"/>
        </w:rPr>
      </w:pPr>
      <w:r w:rsidRPr="00BF6487">
        <w:rPr>
          <w:lang w:val="en-US"/>
        </w:rPr>
        <w:t xml:space="preserve">        required: true</w:t>
      </w:r>
    </w:p>
    <w:p w14:paraId="23E959CB" w14:textId="77777777" w:rsidR="00C013E5" w:rsidRPr="00BF6487" w:rsidRDefault="00C013E5" w:rsidP="00C013E5">
      <w:pPr>
        <w:pStyle w:val="PL"/>
        <w:rPr>
          <w:lang w:val="en-US"/>
        </w:rPr>
      </w:pPr>
      <w:r w:rsidRPr="00BF6487">
        <w:rPr>
          <w:lang w:val="en-US"/>
        </w:rPr>
        <w:t xml:space="preserve">      responses:</w:t>
      </w:r>
    </w:p>
    <w:p w14:paraId="4A268C46" w14:textId="77777777" w:rsidR="00C013E5" w:rsidRPr="00BF6487" w:rsidRDefault="00C013E5" w:rsidP="00C013E5">
      <w:pPr>
        <w:pStyle w:val="PL"/>
        <w:rPr>
          <w:lang w:val="en-US"/>
        </w:rPr>
      </w:pPr>
      <w:r w:rsidRPr="00BF6487">
        <w:rPr>
          <w:lang w:val="en-US"/>
        </w:rPr>
        <w:t xml:space="preserve">        '20</w:t>
      </w:r>
      <w:r>
        <w:rPr>
          <w:lang w:val="en-US"/>
        </w:rPr>
        <w:t>4</w:t>
      </w:r>
      <w:r w:rsidRPr="00BF6487">
        <w:rPr>
          <w:lang w:val="en-US"/>
        </w:rPr>
        <w:t>':</w:t>
      </w:r>
    </w:p>
    <w:p w14:paraId="43E036DE" w14:textId="77777777" w:rsidR="00C013E5" w:rsidRPr="00BF6487" w:rsidRDefault="00C013E5" w:rsidP="00C013E5">
      <w:pPr>
        <w:pStyle w:val="PL"/>
        <w:rPr>
          <w:lang w:val="en-US"/>
        </w:rPr>
      </w:pPr>
      <w:r w:rsidRPr="00BF6487">
        <w:rPr>
          <w:lang w:val="en-US"/>
        </w:rPr>
        <w:t xml:space="preserve">          description: Expected response to a </w:t>
      </w:r>
      <w:r>
        <w:rPr>
          <w:lang w:val="en-US"/>
        </w:rPr>
        <w:t>successful cancellation</w:t>
      </w:r>
    </w:p>
    <w:p w14:paraId="0BA5A989" w14:textId="77777777" w:rsidR="00C013E5" w:rsidRPr="00AD1EF8" w:rsidRDefault="00C013E5" w:rsidP="00C013E5">
      <w:pPr>
        <w:pStyle w:val="PL"/>
        <w:rPr>
          <w:lang w:val="en-US"/>
        </w:rPr>
      </w:pPr>
      <w:r w:rsidRPr="00AD1EF8">
        <w:rPr>
          <w:lang w:val="en-US"/>
        </w:rPr>
        <w:t xml:space="preserve">        '400':</w:t>
      </w:r>
    </w:p>
    <w:p w14:paraId="6D6599CD" w14:textId="77777777" w:rsidR="00C013E5" w:rsidRPr="00AD1EF8" w:rsidRDefault="00C013E5" w:rsidP="00C013E5">
      <w:pPr>
        <w:pStyle w:val="PL"/>
        <w:rPr>
          <w:lang w:val="en-US"/>
        </w:rPr>
      </w:pPr>
      <w:r w:rsidRPr="00AD1EF8">
        <w:rPr>
          <w:lang w:val="en-US"/>
        </w:rPr>
        <w:t xml:space="preserve">          $ref: 'TS29571_CommonData.yaml#/components/responses/400'</w:t>
      </w:r>
    </w:p>
    <w:p w14:paraId="6DCA2DAE" w14:textId="77777777" w:rsidR="00C013E5" w:rsidRPr="00AD1EF8" w:rsidRDefault="00C013E5" w:rsidP="00C013E5">
      <w:pPr>
        <w:pStyle w:val="PL"/>
        <w:rPr>
          <w:lang w:val="en-US"/>
        </w:rPr>
      </w:pPr>
      <w:r w:rsidRPr="00AD1EF8">
        <w:rPr>
          <w:lang w:val="en-US"/>
        </w:rPr>
        <w:t xml:space="preserve">        '40</w:t>
      </w:r>
      <w:r>
        <w:rPr>
          <w:lang w:val="en-US"/>
        </w:rPr>
        <w:t>1</w:t>
      </w:r>
      <w:r w:rsidRPr="00AD1EF8">
        <w:rPr>
          <w:lang w:val="en-US"/>
        </w:rPr>
        <w:t>':</w:t>
      </w:r>
    </w:p>
    <w:p w14:paraId="00474EBF" w14:textId="77777777" w:rsidR="00C013E5" w:rsidRPr="00AD1EF8" w:rsidRDefault="00C013E5" w:rsidP="00C013E5">
      <w:pPr>
        <w:pStyle w:val="PL"/>
        <w:rPr>
          <w:lang w:val="en-US"/>
        </w:rPr>
      </w:pPr>
      <w:r w:rsidRPr="00AD1EF8">
        <w:rPr>
          <w:lang w:val="en-US"/>
        </w:rPr>
        <w:t xml:space="preserve">          $ref: 'TS29571_CommonData.yaml#/components/responses/40</w:t>
      </w:r>
      <w:r>
        <w:rPr>
          <w:lang w:val="en-US"/>
        </w:rPr>
        <w:t>1</w:t>
      </w:r>
      <w:r w:rsidRPr="00AD1EF8">
        <w:rPr>
          <w:lang w:val="en-US"/>
        </w:rPr>
        <w:t>'</w:t>
      </w:r>
    </w:p>
    <w:p w14:paraId="4AA4A378" w14:textId="77777777" w:rsidR="00C013E5" w:rsidRPr="00AD1EF8" w:rsidRDefault="00C013E5" w:rsidP="00C013E5">
      <w:pPr>
        <w:pStyle w:val="PL"/>
        <w:rPr>
          <w:lang w:val="en-US"/>
        </w:rPr>
      </w:pPr>
      <w:r w:rsidRPr="00AD1EF8">
        <w:rPr>
          <w:lang w:val="en-US"/>
        </w:rPr>
        <w:t xml:space="preserve">        '403':</w:t>
      </w:r>
    </w:p>
    <w:p w14:paraId="29200146" w14:textId="77777777" w:rsidR="00C013E5" w:rsidRPr="00AD1EF8" w:rsidRDefault="00C013E5" w:rsidP="00C013E5">
      <w:pPr>
        <w:pStyle w:val="PL"/>
        <w:rPr>
          <w:lang w:val="en-US"/>
        </w:rPr>
      </w:pPr>
      <w:r w:rsidRPr="00AD1EF8">
        <w:rPr>
          <w:lang w:val="en-US"/>
        </w:rPr>
        <w:t xml:space="preserve">          $ref: 'TS29571_CommonData.yaml#/components/responses/403'</w:t>
      </w:r>
    </w:p>
    <w:p w14:paraId="4BDD91A7" w14:textId="77777777" w:rsidR="00C013E5" w:rsidRPr="00AD1EF8" w:rsidRDefault="00C013E5" w:rsidP="00C013E5">
      <w:pPr>
        <w:pStyle w:val="PL"/>
        <w:rPr>
          <w:lang w:val="en-US"/>
        </w:rPr>
      </w:pPr>
      <w:r w:rsidRPr="00AD1EF8">
        <w:rPr>
          <w:lang w:val="en-US"/>
        </w:rPr>
        <w:t xml:space="preserve">        '404':</w:t>
      </w:r>
    </w:p>
    <w:p w14:paraId="0E29887D" w14:textId="77777777" w:rsidR="00C013E5" w:rsidRPr="00AD1EF8" w:rsidRDefault="00C013E5" w:rsidP="00C013E5">
      <w:pPr>
        <w:pStyle w:val="PL"/>
        <w:rPr>
          <w:lang w:val="en-US"/>
        </w:rPr>
      </w:pPr>
      <w:r w:rsidRPr="00AD1EF8">
        <w:rPr>
          <w:lang w:val="en-US"/>
        </w:rPr>
        <w:t xml:space="preserve">          $ref: 'TS29571_CommonData.yaml#/components/responses/404'</w:t>
      </w:r>
    </w:p>
    <w:p w14:paraId="6A65EE90" w14:textId="77777777" w:rsidR="00C013E5" w:rsidRPr="00AD1EF8" w:rsidRDefault="00C013E5" w:rsidP="00C013E5">
      <w:pPr>
        <w:pStyle w:val="PL"/>
        <w:rPr>
          <w:lang w:val="en-US"/>
        </w:rPr>
      </w:pPr>
      <w:r w:rsidRPr="00AD1EF8">
        <w:rPr>
          <w:lang w:val="en-US"/>
        </w:rPr>
        <w:t xml:space="preserve">        '411':</w:t>
      </w:r>
    </w:p>
    <w:p w14:paraId="637DEB45" w14:textId="77777777" w:rsidR="00C013E5" w:rsidRPr="00AD1EF8" w:rsidRDefault="00C013E5" w:rsidP="00C013E5">
      <w:pPr>
        <w:pStyle w:val="PL"/>
        <w:rPr>
          <w:lang w:val="en-US"/>
        </w:rPr>
      </w:pPr>
      <w:r w:rsidRPr="00AD1EF8">
        <w:rPr>
          <w:lang w:val="en-US"/>
        </w:rPr>
        <w:t xml:space="preserve">          $ref: 'TS29571_CommonData.yaml#/components/responses/411'</w:t>
      </w:r>
    </w:p>
    <w:p w14:paraId="70B7918D" w14:textId="77777777" w:rsidR="00C013E5" w:rsidRPr="00AD1EF8" w:rsidRDefault="00C013E5" w:rsidP="00C013E5">
      <w:pPr>
        <w:pStyle w:val="PL"/>
        <w:rPr>
          <w:lang w:val="en-US"/>
        </w:rPr>
      </w:pPr>
      <w:r w:rsidRPr="00AD1EF8">
        <w:rPr>
          <w:lang w:val="en-US"/>
        </w:rPr>
        <w:t xml:space="preserve">        '413':</w:t>
      </w:r>
    </w:p>
    <w:p w14:paraId="4D57C61C" w14:textId="77777777" w:rsidR="00C013E5" w:rsidRPr="00AD1EF8" w:rsidRDefault="00C013E5" w:rsidP="00C013E5">
      <w:pPr>
        <w:pStyle w:val="PL"/>
        <w:rPr>
          <w:lang w:val="en-US"/>
        </w:rPr>
      </w:pPr>
      <w:r w:rsidRPr="00AD1EF8">
        <w:rPr>
          <w:lang w:val="en-US"/>
        </w:rPr>
        <w:t xml:space="preserve">          $ref: 'TS29571_CommonData.yaml#/components/responses/413'</w:t>
      </w:r>
    </w:p>
    <w:p w14:paraId="3B57EBA0" w14:textId="77777777" w:rsidR="00C013E5" w:rsidRPr="00AD1EF8" w:rsidRDefault="00C013E5" w:rsidP="00C013E5">
      <w:pPr>
        <w:pStyle w:val="PL"/>
        <w:rPr>
          <w:lang w:val="en-US"/>
        </w:rPr>
      </w:pPr>
      <w:r w:rsidRPr="00AD1EF8">
        <w:rPr>
          <w:lang w:val="en-US"/>
        </w:rPr>
        <w:t xml:space="preserve">        '415':</w:t>
      </w:r>
    </w:p>
    <w:p w14:paraId="36F72F98" w14:textId="77777777" w:rsidR="00C013E5" w:rsidRPr="00AD1EF8" w:rsidRDefault="00C013E5" w:rsidP="00C013E5">
      <w:pPr>
        <w:pStyle w:val="PL"/>
        <w:rPr>
          <w:lang w:val="en-US"/>
        </w:rPr>
      </w:pPr>
      <w:r w:rsidRPr="00AD1EF8">
        <w:rPr>
          <w:lang w:val="en-US"/>
        </w:rPr>
        <w:t xml:space="preserve">          $ref: 'TS29571_CommonData.yaml#/components/responses/415'</w:t>
      </w:r>
    </w:p>
    <w:p w14:paraId="43E9A539" w14:textId="77777777" w:rsidR="00C013E5" w:rsidRPr="00AD1EF8" w:rsidRDefault="00C013E5" w:rsidP="00C013E5">
      <w:pPr>
        <w:pStyle w:val="PL"/>
        <w:rPr>
          <w:lang w:val="en-US"/>
        </w:rPr>
      </w:pPr>
      <w:r w:rsidRPr="00AD1EF8">
        <w:rPr>
          <w:lang w:val="en-US"/>
        </w:rPr>
        <w:t xml:space="preserve">        '4</w:t>
      </w:r>
      <w:r>
        <w:rPr>
          <w:lang w:val="en-US"/>
        </w:rPr>
        <w:t>29</w:t>
      </w:r>
      <w:r w:rsidRPr="00AD1EF8">
        <w:rPr>
          <w:lang w:val="en-US"/>
        </w:rPr>
        <w:t>':</w:t>
      </w:r>
    </w:p>
    <w:p w14:paraId="75744EBA" w14:textId="77777777" w:rsidR="00C013E5" w:rsidRPr="00AD1EF8" w:rsidRDefault="00C013E5" w:rsidP="00C013E5">
      <w:pPr>
        <w:pStyle w:val="PL"/>
        <w:rPr>
          <w:lang w:val="en-US"/>
        </w:rPr>
      </w:pPr>
      <w:r w:rsidRPr="00AD1EF8">
        <w:rPr>
          <w:lang w:val="en-US"/>
        </w:rPr>
        <w:t xml:space="preserve">          $ref: 'TS29571_CommonData.yaml#/components/responses/4</w:t>
      </w:r>
      <w:r>
        <w:rPr>
          <w:lang w:val="en-US"/>
        </w:rPr>
        <w:t>29</w:t>
      </w:r>
      <w:r w:rsidRPr="00AD1EF8">
        <w:rPr>
          <w:lang w:val="en-US"/>
        </w:rPr>
        <w:t>'</w:t>
      </w:r>
    </w:p>
    <w:p w14:paraId="09FD194E" w14:textId="77777777" w:rsidR="00C013E5" w:rsidRPr="00AD1EF8" w:rsidRDefault="00C013E5" w:rsidP="00C013E5">
      <w:pPr>
        <w:pStyle w:val="PL"/>
        <w:rPr>
          <w:lang w:val="en-US"/>
        </w:rPr>
      </w:pPr>
      <w:r w:rsidRPr="00AD1EF8">
        <w:rPr>
          <w:lang w:val="en-US"/>
        </w:rPr>
        <w:t xml:space="preserve">        '500':</w:t>
      </w:r>
    </w:p>
    <w:p w14:paraId="4DC06FD2" w14:textId="77777777" w:rsidR="00C013E5" w:rsidRPr="00AD1EF8" w:rsidRDefault="00C013E5" w:rsidP="00C013E5">
      <w:pPr>
        <w:pStyle w:val="PL"/>
        <w:rPr>
          <w:lang w:val="en-US"/>
        </w:rPr>
      </w:pPr>
      <w:r w:rsidRPr="00AD1EF8">
        <w:rPr>
          <w:lang w:val="en-US"/>
        </w:rPr>
        <w:t xml:space="preserve">          $ref: 'TS29571_CommonData.yaml#/components/responses/500'</w:t>
      </w:r>
    </w:p>
    <w:p w14:paraId="6A8EA4C0" w14:textId="77777777" w:rsidR="00C013E5" w:rsidRPr="00AD1EF8" w:rsidRDefault="00C013E5" w:rsidP="00C013E5">
      <w:pPr>
        <w:pStyle w:val="PL"/>
        <w:rPr>
          <w:lang w:val="en-US"/>
        </w:rPr>
      </w:pPr>
      <w:r w:rsidRPr="00AD1EF8">
        <w:rPr>
          <w:lang w:val="en-US"/>
        </w:rPr>
        <w:t xml:space="preserve">        '503':</w:t>
      </w:r>
    </w:p>
    <w:p w14:paraId="7D53554E" w14:textId="77777777" w:rsidR="00C013E5" w:rsidRPr="00BF6487" w:rsidRDefault="00C013E5" w:rsidP="00C013E5">
      <w:pPr>
        <w:pStyle w:val="PL"/>
        <w:rPr>
          <w:lang w:val="en-US"/>
        </w:rPr>
      </w:pPr>
      <w:r w:rsidRPr="00AD1EF8">
        <w:rPr>
          <w:lang w:val="en-US"/>
        </w:rPr>
        <w:t xml:space="preserve">          $ref: 'TS29571_CommonData.yaml#/components/responses/503'</w:t>
      </w:r>
    </w:p>
    <w:p w14:paraId="00FC7F56" w14:textId="77777777" w:rsidR="00C013E5" w:rsidRPr="00AD1EF8" w:rsidRDefault="00C013E5" w:rsidP="00C013E5">
      <w:pPr>
        <w:pStyle w:val="PL"/>
        <w:rPr>
          <w:lang w:val="en-US"/>
        </w:rPr>
      </w:pPr>
      <w:r w:rsidRPr="00AD1EF8">
        <w:rPr>
          <w:lang w:val="en-US"/>
        </w:rPr>
        <w:t xml:space="preserve">        '50</w:t>
      </w:r>
      <w:r>
        <w:rPr>
          <w:lang w:val="en-US"/>
        </w:rPr>
        <w:t>4</w:t>
      </w:r>
      <w:r w:rsidRPr="00AD1EF8">
        <w:rPr>
          <w:lang w:val="en-US"/>
        </w:rPr>
        <w:t>':</w:t>
      </w:r>
    </w:p>
    <w:p w14:paraId="71ADAC3A" w14:textId="77777777" w:rsidR="00C013E5" w:rsidRPr="00BF6487" w:rsidRDefault="00C013E5" w:rsidP="00C013E5">
      <w:pPr>
        <w:pStyle w:val="PL"/>
        <w:rPr>
          <w:lang w:val="en-US"/>
        </w:rPr>
      </w:pPr>
      <w:r w:rsidRPr="00AD1EF8">
        <w:rPr>
          <w:lang w:val="en-US"/>
        </w:rPr>
        <w:t xml:space="preserve">          $ref: 'TS29571_CommonData.yaml#/components/responses/50</w:t>
      </w:r>
      <w:r>
        <w:rPr>
          <w:lang w:val="en-US"/>
        </w:rPr>
        <w:t>4</w:t>
      </w:r>
      <w:r w:rsidRPr="00AD1EF8">
        <w:rPr>
          <w:lang w:val="en-US"/>
        </w:rPr>
        <w:t>'</w:t>
      </w:r>
    </w:p>
    <w:p w14:paraId="2EB530CC" w14:textId="77777777" w:rsidR="00C013E5" w:rsidRPr="00BF6487" w:rsidRDefault="00C013E5" w:rsidP="00C013E5">
      <w:pPr>
        <w:pStyle w:val="PL"/>
        <w:rPr>
          <w:lang w:val="en-US"/>
        </w:rPr>
      </w:pPr>
      <w:r w:rsidRPr="00BF6487">
        <w:rPr>
          <w:lang w:val="en-US"/>
        </w:rPr>
        <w:t xml:space="preserve">        default:</w:t>
      </w:r>
    </w:p>
    <w:p w14:paraId="781DCD8F" w14:textId="77777777" w:rsidR="00C013E5" w:rsidRPr="00BF6487" w:rsidRDefault="00C013E5" w:rsidP="00C013E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63E3C8" w14:textId="77777777" w:rsidR="00C013E5" w:rsidRPr="00BF6487" w:rsidRDefault="00C013E5" w:rsidP="00C013E5">
      <w:pPr>
        <w:pStyle w:val="PL"/>
        <w:rPr>
          <w:lang w:val="en-US"/>
        </w:rPr>
      </w:pPr>
      <w:r w:rsidRPr="00BF6487">
        <w:rPr>
          <w:lang w:val="en-US"/>
        </w:rPr>
        <w:t xml:space="preserve">  /</w:t>
      </w:r>
      <w:r>
        <w:rPr>
          <w:lang w:val="en-US"/>
        </w:rPr>
        <w:t>location-context-transfer</w:t>
      </w:r>
      <w:r w:rsidRPr="00BF6487">
        <w:rPr>
          <w:lang w:val="en-US"/>
        </w:rPr>
        <w:t>:</w:t>
      </w:r>
    </w:p>
    <w:p w14:paraId="55263ACF" w14:textId="77777777" w:rsidR="00C013E5" w:rsidRPr="00BF6487" w:rsidRDefault="00C013E5" w:rsidP="00C013E5">
      <w:pPr>
        <w:pStyle w:val="PL"/>
        <w:rPr>
          <w:lang w:val="en-US"/>
        </w:rPr>
      </w:pPr>
      <w:r w:rsidRPr="00BF6487">
        <w:rPr>
          <w:lang w:val="en-US"/>
        </w:rPr>
        <w:t xml:space="preserve">    post:</w:t>
      </w:r>
    </w:p>
    <w:p w14:paraId="36AAF828" w14:textId="77777777" w:rsidR="00C013E5" w:rsidRPr="00BF6487" w:rsidRDefault="00C013E5" w:rsidP="00C013E5">
      <w:pPr>
        <w:pStyle w:val="PL"/>
        <w:rPr>
          <w:lang w:val="en-US"/>
        </w:rPr>
      </w:pPr>
      <w:r w:rsidRPr="00BF6487">
        <w:rPr>
          <w:lang w:val="en-US"/>
        </w:rPr>
        <w:t xml:space="preserve">      summary: </w:t>
      </w:r>
      <w:r>
        <w:rPr>
          <w:lang w:val="en-US"/>
        </w:rPr>
        <w:t>transfer context information for periodic or triggered location</w:t>
      </w:r>
    </w:p>
    <w:p w14:paraId="57FEF204" w14:textId="77777777" w:rsidR="00C013E5" w:rsidRPr="00BF6487" w:rsidRDefault="00C013E5" w:rsidP="00C013E5">
      <w:pPr>
        <w:pStyle w:val="PL"/>
        <w:rPr>
          <w:lang w:val="en-US"/>
        </w:rPr>
      </w:pPr>
      <w:r w:rsidRPr="00BF6487">
        <w:rPr>
          <w:lang w:val="en-US"/>
        </w:rPr>
        <w:t xml:space="preserve">      operationId: </w:t>
      </w:r>
      <w:r>
        <w:rPr>
          <w:lang w:val="en-US"/>
        </w:rPr>
        <w:t>LocationContextTransfer</w:t>
      </w:r>
    </w:p>
    <w:p w14:paraId="6A977B56" w14:textId="77777777" w:rsidR="00C013E5" w:rsidRPr="00BF6487" w:rsidRDefault="00C013E5" w:rsidP="00C013E5">
      <w:pPr>
        <w:pStyle w:val="PL"/>
        <w:rPr>
          <w:lang w:val="en-US"/>
        </w:rPr>
      </w:pPr>
      <w:r w:rsidRPr="00BF6487">
        <w:rPr>
          <w:lang w:val="en-US"/>
        </w:rPr>
        <w:t xml:space="preserve">      tags:</w:t>
      </w:r>
    </w:p>
    <w:p w14:paraId="5063840F" w14:textId="77777777" w:rsidR="00C013E5" w:rsidRPr="00BF6487" w:rsidRDefault="00C013E5" w:rsidP="00C013E5">
      <w:pPr>
        <w:pStyle w:val="PL"/>
        <w:rPr>
          <w:lang w:val="en-US"/>
        </w:rPr>
      </w:pPr>
      <w:r w:rsidRPr="00BF6487">
        <w:rPr>
          <w:lang w:val="en-US"/>
        </w:rPr>
        <w:t xml:space="preserve">        - </w:t>
      </w:r>
      <w:r>
        <w:rPr>
          <w:lang w:val="en-US"/>
        </w:rPr>
        <w:t>Location Context Transfer</w:t>
      </w:r>
    </w:p>
    <w:p w14:paraId="14CE09EB" w14:textId="77777777" w:rsidR="00C013E5" w:rsidRPr="00BF6487" w:rsidRDefault="00C013E5" w:rsidP="00C013E5">
      <w:pPr>
        <w:pStyle w:val="PL"/>
        <w:rPr>
          <w:lang w:val="en-US"/>
        </w:rPr>
      </w:pPr>
      <w:r w:rsidRPr="00BF6487">
        <w:rPr>
          <w:lang w:val="en-US"/>
        </w:rPr>
        <w:t xml:space="preserve">      requestBody:</w:t>
      </w:r>
    </w:p>
    <w:p w14:paraId="3F5F4760" w14:textId="77777777" w:rsidR="00C013E5" w:rsidRPr="00BF6487" w:rsidRDefault="00C013E5" w:rsidP="00C013E5">
      <w:pPr>
        <w:pStyle w:val="PL"/>
        <w:rPr>
          <w:lang w:val="en-US"/>
        </w:rPr>
      </w:pPr>
      <w:r w:rsidRPr="00BF6487">
        <w:rPr>
          <w:lang w:val="en-US"/>
        </w:rPr>
        <w:t xml:space="preserve">        content:</w:t>
      </w:r>
    </w:p>
    <w:p w14:paraId="454200E5" w14:textId="77777777" w:rsidR="00C013E5" w:rsidRPr="00BF6487" w:rsidRDefault="00C013E5" w:rsidP="00C013E5">
      <w:pPr>
        <w:pStyle w:val="PL"/>
        <w:rPr>
          <w:lang w:val="en-US"/>
        </w:rPr>
      </w:pPr>
      <w:r w:rsidRPr="00BF6487">
        <w:rPr>
          <w:lang w:val="en-US"/>
        </w:rPr>
        <w:t xml:space="preserve">          application/json:</w:t>
      </w:r>
    </w:p>
    <w:p w14:paraId="102934ED" w14:textId="77777777" w:rsidR="00C013E5" w:rsidRPr="00BF6487" w:rsidRDefault="00C013E5" w:rsidP="00C013E5">
      <w:pPr>
        <w:pStyle w:val="PL"/>
        <w:rPr>
          <w:lang w:val="en-US"/>
        </w:rPr>
      </w:pPr>
      <w:r w:rsidRPr="00BF6487">
        <w:rPr>
          <w:lang w:val="en-US"/>
        </w:rPr>
        <w:t xml:space="preserve">            schema:</w:t>
      </w:r>
    </w:p>
    <w:p w14:paraId="17E01283" w14:textId="77777777" w:rsidR="00C013E5" w:rsidRPr="00BF6487" w:rsidRDefault="00C013E5" w:rsidP="00C013E5">
      <w:pPr>
        <w:pStyle w:val="PL"/>
        <w:rPr>
          <w:lang w:val="en-US"/>
        </w:rPr>
      </w:pPr>
      <w:r w:rsidRPr="00BF6487">
        <w:rPr>
          <w:lang w:val="en-US"/>
        </w:rPr>
        <w:t xml:space="preserve">              $ref: '#/components/schemas/</w:t>
      </w:r>
      <w:r>
        <w:rPr>
          <w:lang w:val="en-US"/>
        </w:rPr>
        <w:t>LocContextData</w:t>
      </w:r>
      <w:r w:rsidRPr="00BF6487">
        <w:rPr>
          <w:lang w:val="en-US"/>
        </w:rPr>
        <w:t>'</w:t>
      </w:r>
    </w:p>
    <w:p w14:paraId="0A32D7BA" w14:textId="77777777" w:rsidR="00C013E5" w:rsidRPr="00BF6487" w:rsidRDefault="00C013E5" w:rsidP="00C013E5">
      <w:pPr>
        <w:pStyle w:val="PL"/>
        <w:rPr>
          <w:lang w:val="en-US"/>
        </w:rPr>
      </w:pPr>
      <w:r w:rsidRPr="00BF6487">
        <w:rPr>
          <w:lang w:val="en-US"/>
        </w:rPr>
        <w:t xml:space="preserve">        required: true</w:t>
      </w:r>
    </w:p>
    <w:p w14:paraId="5B8AAD85" w14:textId="77777777" w:rsidR="00C013E5" w:rsidRPr="00BF6487" w:rsidRDefault="00C013E5" w:rsidP="00C013E5">
      <w:pPr>
        <w:pStyle w:val="PL"/>
        <w:rPr>
          <w:lang w:val="en-US"/>
        </w:rPr>
      </w:pPr>
      <w:r w:rsidRPr="00BF6487">
        <w:rPr>
          <w:lang w:val="en-US"/>
        </w:rPr>
        <w:t xml:space="preserve">      responses:</w:t>
      </w:r>
    </w:p>
    <w:p w14:paraId="722FB4EF" w14:textId="77777777" w:rsidR="00C013E5" w:rsidRPr="00BF6487" w:rsidRDefault="00C013E5" w:rsidP="00C013E5">
      <w:pPr>
        <w:pStyle w:val="PL"/>
        <w:rPr>
          <w:lang w:val="en-US"/>
        </w:rPr>
      </w:pPr>
      <w:r w:rsidRPr="00BF6487">
        <w:rPr>
          <w:lang w:val="en-US"/>
        </w:rPr>
        <w:lastRenderedPageBreak/>
        <w:t xml:space="preserve">        '20</w:t>
      </w:r>
      <w:r>
        <w:rPr>
          <w:lang w:val="en-US"/>
        </w:rPr>
        <w:t>4</w:t>
      </w:r>
      <w:r w:rsidRPr="00BF6487">
        <w:rPr>
          <w:lang w:val="en-US"/>
        </w:rPr>
        <w:t>':</w:t>
      </w:r>
    </w:p>
    <w:p w14:paraId="2B3D2B10" w14:textId="77777777" w:rsidR="00C013E5" w:rsidRPr="00BF6487" w:rsidRDefault="00C013E5" w:rsidP="00C013E5">
      <w:pPr>
        <w:pStyle w:val="PL"/>
        <w:rPr>
          <w:lang w:val="en-US"/>
        </w:rPr>
      </w:pPr>
      <w:r w:rsidRPr="00BF6487">
        <w:rPr>
          <w:lang w:val="en-US"/>
        </w:rPr>
        <w:t xml:space="preserve">          description: Expected response to </w:t>
      </w:r>
      <w:r>
        <w:rPr>
          <w:lang w:val="en-US"/>
        </w:rPr>
        <w:t>successful location context transfer</w:t>
      </w:r>
    </w:p>
    <w:p w14:paraId="64A9D090" w14:textId="77777777" w:rsidR="00C013E5" w:rsidRPr="00AD1EF8" w:rsidRDefault="00C013E5" w:rsidP="00C013E5">
      <w:pPr>
        <w:pStyle w:val="PL"/>
        <w:rPr>
          <w:lang w:val="en-US"/>
        </w:rPr>
      </w:pPr>
      <w:r w:rsidRPr="00AD1EF8">
        <w:rPr>
          <w:lang w:val="en-US"/>
        </w:rPr>
        <w:t xml:space="preserve">        '400':</w:t>
      </w:r>
    </w:p>
    <w:p w14:paraId="61B316A7" w14:textId="77777777" w:rsidR="00C013E5" w:rsidRPr="00AD1EF8" w:rsidRDefault="00C013E5" w:rsidP="00C013E5">
      <w:pPr>
        <w:pStyle w:val="PL"/>
        <w:rPr>
          <w:lang w:val="en-US"/>
        </w:rPr>
      </w:pPr>
      <w:r w:rsidRPr="00AD1EF8">
        <w:rPr>
          <w:lang w:val="en-US"/>
        </w:rPr>
        <w:t xml:space="preserve">          $ref: 'TS29571_CommonData.yaml#/components/responses/400'</w:t>
      </w:r>
    </w:p>
    <w:p w14:paraId="2E78E58D" w14:textId="77777777" w:rsidR="00C013E5" w:rsidRPr="00AD1EF8" w:rsidRDefault="00C013E5" w:rsidP="00C013E5">
      <w:pPr>
        <w:pStyle w:val="PL"/>
        <w:rPr>
          <w:lang w:val="en-US"/>
        </w:rPr>
      </w:pPr>
      <w:r w:rsidRPr="00AD1EF8">
        <w:rPr>
          <w:lang w:val="en-US"/>
        </w:rPr>
        <w:t xml:space="preserve">        '40</w:t>
      </w:r>
      <w:r>
        <w:rPr>
          <w:lang w:val="en-US"/>
        </w:rPr>
        <w:t>1</w:t>
      </w:r>
      <w:r w:rsidRPr="00AD1EF8">
        <w:rPr>
          <w:lang w:val="en-US"/>
        </w:rPr>
        <w:t>':</w:t>
      </w:r>
    </w:p>
    <w:p w14:paraId="6F0B26BD" w14:textId="77777777" w:rsidR="00C013E5" w:rsidRPr="00AD1EF8" w:rsidRDefault="00C013E5" w:rsidP="00C013E5">
      <w:pPr>
        <w:pStyle w:val="PL"/>
        <w:rPr>
          <w:lang w:val="en-US"/>
        </w:rPr>
      </w:pPr>
      <w:r w:rsidRPr="00AD1EF8">
        <w:rPr>
          <w:lang w:val="en-US"/>
        </w:rPr>
        <w:t xml:space="preserve">          $ref: 'TS29571_CommonData.yaml#/components/responses/40</w:t>
      </w:r>
      <w:r>
        <w:rPr>
          <w:lang w:val="en-US"/>
        </w:rPr>
        <w:t>1</w:t>
      </w:r>
      <w:r w:rsidRPr="00AD1EF8">
        <w:rPr>
          <w:lang w:val="en-US"/>
        </w:rPr>
        <w:t>'</w:t>
      </w:r>
    </w:p>
    <w:p w14:paraId="19DA1CAB" w14:textId="77777777" w:rsidR="00C013E5" w:rsidRPr="00AD1EF8" w:rsidRDefault="00C013E5" w:rsidP="00C013E5">
      <w:pPr>
        <w:pStyle w:val="PL"/>
        <w:rPr>
          <w:lang w:val="en-US"/>
        </w:rPr>
      </w:pPr>
      <w:r w:rsidRPr="00AD1EF8">
        <w:rPr>
          <w:lang w:val="en-US"/>
        </w:rPr>
        <w:t xml:space="preserve">        '403':</w:t>
      </w:r>
    </w:p>
    <w:p w14:paraId="5F8A9746" w14:textId="77777777" w:rsidR="00C013E5" w:rsidRPr="00AD1EF8" w:rsidRDefault="00C013E5" w:rsidP="00C013E5">
      <w:pPr>
        <w:pStyle w:val="PL"/>
        <w:rPr>
          <w:lang w:val="en-US"/>
        </w:rPr>
      </w:pPr>
      <w:r w:rsidRPr="00AD1EF8">
        <w:rPr>
          <w:lang w:val="en-US"/>
        </w:rPr>
        <w:t xml:space="preserve">          $ref: 'TS29571_CommonData.yaml#/components/responses/403'</w:t>
      </w:r>
    </w:p>
    <w:p w14:paraId="62DA3963" w14:textId="77777777" w:rsidR="00C013E5" w:rsidRPr="00AD1EF8" w:rsidRDefault="00C013E5" w:rsidP="00C013E5">
      <w:pPr>
        <w:pStyle w:val="PL"/>
        <w:rPr>
          <w:lang w:val="en-US"/>
        </w:rPr>
      </w:pPr>
      <w:r w:rsidRPr="00AD1EF8">
        <w:rPr>
          <w:lang w:val="en-US"/>
        </w:rPr>
        <w:t xml:space="preserve">        '404':</w:t>
      </w:r>
    </w:p>
    <w:p w14:paraId="68D86673" w14:textId="77777777" w:rsidR="00C013E5" w:rsidRPr="00AD1EF8" w:rsidRDefault="00C013E5" w:rsidP="00C013E5">
      <w:pPr>
        <w:pStyle w:val="PL"/>
        <w:rPr>
          <w:lang w:val="en-US"/>
        </w:rPr>
      </w:pPr>
      <w:r w:rsidRPr="00AD1EF8">
        <w:rPr>
          <w:lang w:val="en-US"/>
        </w:rPr>
        <w:t xml:space="preserve">          $ref: 'TS29571_CommonData.yaml#/components/responses/404'</w:t>
      </w:r>
    </w:p>
    <w:p w14:paraId="50DF41A9" w14:textId="77777777" w:rsidR="00C013E5" w:rsidRPr="00AD1EF8" w:rsidRDefault="00C013E5" w:rsidP="00C013E5">
      <w:pPr>
        <w:pStyle w:val="PL"/>
        <w:rPr>
          <w:lang w:val="en-US"/>
        </w:rPr>
      </w:pPr>
      <w:r w:rsidRPr="00AD1EF8">
        <w:rPr>
          <w:lang w:val="en-US"/>
        </w:rPr>
        <w:t xml:space="preserve">        '411':</w:t>
      </w:r>
    </w:p>
    <w:p w14:paraId="1FE6E236" w14:textId="77777777" w:rsidR="00C013E5" w:rsidRPr="00AD1EF8" w:rsidRDefault="00C013E5" w:rsidP="00C013E5">
      <w:pPr>
        <w:pStyle w:val="PL"/>
        <w:rPr>
          <w:lang w:val="en-US"/>
        </w:rPr>
      </w:pPr>
      <w:r w:rsidRPr="00AD1EF8">
        <w:rPr>
          <w:lang w:val="en-US"/>
        </w:rPr>
        <w:t xml:space="preserve">          $ref: 'TS29571_CommonData.yaml#/components/responses/411'</w:t>
      </w:r>
    </w:p>
    <w:p w14:paraId="77810815" w14:textId="77777777" w:rsidR="00C013E5" w:rsidRPr="00AD1EF8" w:rsidRDefault="00C013E5" w:rsidP="00C013E5">
      <w:pPr>
        <w:pStyle w:val="PL"/>
        <w:rPr>
          <w:lang w:val="en-US"/>
        </w:rPr>
      </w:pPr>
      <w:r w:rsidRPr="00AD1EF8">
        <w:rPr>
          <w:lang w:val="en-US"/>
        </w:rPr>
        <w:t xml:space="preserve">        '413':</w:t>
      </w:r>
    </w:p>
    <w:p w14:paraId="2C1FFEFF" w14:textId="77777777" w:rsidR="00C013E5" w:rsidRPr="00AD1EF8" w:rsidRDefault="00C013E5" w:rsidP="00C013E5">
      <w:pPr>
        <w:pStyle w:val="PL"/>
        <w:rPr>
          <w:lang w:val="en-US"/>
        </w:rPr>
      </w:pPr>
      <w:r w:rsidRPr="00AD1EF8">
        <w:rPr>
          <w:lang w:val="en-US"/>
        </w:rPr>
        <w:t xml:space="preserve">          $ref: 'TS29571_CommonData.yaml#/components/responses/413'</w:t>
      </w:r>
    </w:p>
    <w:p w14:paraId="62864FBB" w14:textId="77777777" w:rsidR="00C013E5" w:rsidRPr="00AD1EF8" w:rsidRDefault="00C013E5" w:rsidP="00C013E5">
      <w:pPr>
        <w:pStyle w:val="PL"/>
        <w:rPr>
          <w:lang w:val="en-US"/>
        </w:rPr>
      </w:pPr>
      <w:r w:rsidRPr="00AD1EF8">
        <w:rPr>
          <w:lang w:val="en-US"/>
        </w:rPr>
        <w:t xml:space="preserve">        '415':</w:t>
      </w:r>
    </w:p>
    <w:p w14:paraId="55ADA3A1" w14:textId="77777777" w:rsidR="00C013E5" w:rsidRPr="00AD1EF8" w:rsidRDefault="00C013E5" w:rsidP="00C013E5">
      <w:pPr>
        <w:pStyle w:val="PL"/>
        <w:rPr>
          <w:lang w:val="en-US"/>
        </w:rPr>
      </w:pPr>
      <w:r w:rsidRPr="00AD1EF8">
        <w:rPr>
          <w:lang w:val="en-US"/>
        </w:rPr>
        <w:t xml:space="preserve">          $ref: 'TS29571_CommonData.yaml#/components/responses/415'</w:t>
      </w:r>
    </w:p>
    <w:p w14:paraId="016B4A82" w14:textId="77777777" w:rsidR="00C013E5" w:rsidRPr="00AD1EF8" w:rsidRDefault="00C013E5" w:rsidP="00C013E5">
      <w:pPr>
        <w:pStyle w:val="PL"/>
        <w:rPr>
          <w:lang w:val="en-US"/>
        </w:rPr>
      </w:pPr>
      <w:r w:rsidRPr="00AD1EF8">
        <w:rPr>
          <w:lang w:val="en-US"/>
        </w:rPr>
        <w:t xml:space="preserve">        '4</w:t>
      </w:r>
      <w:r>
        <w:rPr>
          <w:lang w:val="en-US"/>
        </w:rPr>
        <w:t>29</w:t>
      </w:r>
      <w:r w:rsidRPr="00AD1EF8">
        <w:rPr>
          <w:lang w:val="en-US"/>
        </w:rPr>
        <w:t>':</w:t>
      </w:r>
    </w:p>
    <w:p w14:paraId="0C1609BD" w14:textId="77777777" w:rsidR="00C013E5" w:rsidRPr="00AD1EF8" w:rsidRDefault="00C013E5" w:rsidP="00C013E5">
      <w:pPr>
        <w:pStyle w:val="PL"/>
        <w:rPr>
          <w:lang w:val="en-US"/>
        </w:rPr>
      </w:pPr>
      <w:r w:rsidRPr="00AD1EF8">
        <w:rPr>
          <w:lang w:val="en-US"/>
        </w:rPr>
        <w:t xml:space="preserve">          $ref: 'TS29571_CommonData.yaml#/components/responses/4</w:t>
      </w:r>
      <w:r>
        <w:rPr>
          <w:lang w:val="en-US"/>
        </w:rPr>
        <w:t>29</w:t>
      </w:r>
      <w:r w:rsidRPr="00AD1EF8">
        <w:rPr>
          <w:lang w:val="en-US"/>
        </w:rPr>
        <w:t>'</w:t>
      </w:r>
    </w:p>
    <w:p w14:paraId="44804717" w14:textId="77777777" w:rsidR="00C013E5" w:rsidRPr="00AD1EF8" w:rsidRDefault="00C013E5" w:rsidP="00C013E5">
      <w:pPr>
        <w:pStyle w:val="PL"/>
        <w:rPr>
          <w:lang w:val="en-US"/>
        </w:rPr>
      </w:pPr>
      <w:r w:rsidRPr="00AD1EF8">
        <w:rPr>
          <w:lang w:val="en-US"/>
        </w:rPr>
        <w:t xml:space="preserve">        '500':</w:t>
      </w:r>
    </w:p>
    <w:p w14:paraId="083421E0" w14:textId="77777777" w:rsidR="00C013E5" w:rsidRPr="00AD1EF8" w:rsidRDefault="00C013E5" w:rsidP="00C013E5">
      <w:pPr>
        <w:pStyle w:val="PL"/>
        <w:rPr>
          <w:lang w:val="en-US"/>
        </w:rPr>
      </w:pPr>
      <w:r w:rsidRPr="00AD1EF8">
        <w:rPr>
          <w:lang w:val="en-US"/>
        </w:rPr>
        <w:t xml:space="preserve">          $ref: 'TS29571_CommonData.yaml#/components/responses/500'</w:t>
      </w:r>
    </w:p>
    <w:p w14:paraId="5304485E" w14:textId="77777777" w:rsidR="00C013E5" w:rsidRPr="00AD1EF8" w:rsidRDefault="00C013E5" w:rsidP="00C013E5">
      <w:pPr>
        <w:pStyle w:val="PL"/>
        <w:rPr>
          <w:lang w:val="en-US"/>
        </w:rPr>
      </w:pPr>
      <w:r w:rsidRPr="00AD1EF8">
        <w:rPr>
          <w:lang w:val="en-US"/>
        </w:rPr>
        <w:t xml:space="preserve">        '503':</w:t>
      </w:r>
    </w:p>
    <w:p w14:paraId="66592E9D" w14:textId="77777777" w:rsidR="00C013E5" w:rsidRPr="00BF6487" w:rsidRDefault="00C013E5" w:rsidP="00C013E5">
      <w:pPr>
        <w:pStyle w:val="PL"/>
        <w:rPr>
          <w:lang w:val="en-US"/>
        </w:rPr>
      </w:pPr>
      <w:r w:rsidRPr="00AD1EF8">
        <w:rPr>
          <w:lang w:val="en-US"/>
        </w:rPr>
        <w:t xml:space="preserve">          $ref: 'TS29571_CommonData.yaml#/components/responses/503'</w:t>
      </w:r>
    </w:p>
    <w:p w14:paraId="065E2F88" w14:textId="77777777" w:rsidR="00C013E5" w:rsidRPr="00AD1EF8" w:rsidRDefault="00C013E5" w:rsidP="00C013E5">
      <w:pPr>
        <w:pStyle w:val="PL"/>
        <w:rPr>
          <w:lang w:val="en-US"/>
        </w:rPr>
      </w:pPr>
      <w:r w:rsidRPr="00AD1EF8">
        <w:rPr>
          <w:lang w:val="en-US"/>
        </w:rPr>
        <w:t xml:space="preserve">        '50</w:t>
      </w:r>
      <w:r>
        <w:rPr>
          <w:lang w:val="en-US"/>
        </w:rPr>
        <w:t>4</w:t>
      </w:r>
      <w:r w:rsidRPr="00AD1EF8">
        <w:rPr>
          <w:lang w:val="en-US"/>
        </w:rPr>
        <w:t>':</w:t>
      </w:r>
    </w:p>
    <w:p w14:paraId="6652167F" w14:textId="77777777" w:rsidR="00C013E5" w:rsidRPr="00BF6487" w:rsidRDefault="00C013E5" w:rsidP="00C013E5">
      <w:pPr>
        <w:pStyle w:val="PL"/>
        <w:rPr>
          <w:lang w:val="en-US"/>
        </w:rPr>
      </w:pPr>
      <w:r w:rsidRPr="00AD1EF8">
        <w:rPr>
          <w:lang w:val="en-US"/>
        </w:rPr>
        <w:t xml:space="preserve">          $ref: 'TS29571_CommonData.yaml#/components/responses/50</w:t>
      </w:r>
      <w:r>
        <w:rPr>
          <w:lang w:val="en-US"/>
        </w:rPr>
        <w:t>4</w:t>
      </w:r>
      <w:r w:rsidRPr="00AD1EF8">
        <w:rPr>
          <w:lang w:val="en-US"/>
        </w:rPr>
        <w:t>'</w:t>
      </w:r>
    </w:p>
    <w:p w14:paraId="7635F8C6" w14:textId="77777777" w:rsidR="00C013E5" w:rsidRPr="00BF6487" w:rsidRDefault="00C013E5" w:rsidP="00C013E5">
      <w:pPr>
        <w:pStyle w:val="PL"/>
        <w:rPr>
          <w:lang w:val="en-US"/>
        </w:rPr>
      </w:pPr>
      <w:r w:rsidRPr="00BF6487">
        <w:rPr>
          <w:lang w:val="en-US"/>
        </w:rPr>
        <w:t xml:space="preserve">        default:</w:t>
      </w:r>
    </w:p>
    <w:p w14:paraId="0F95C0B0" w14:textId="75A83951" w:rsidR="00C013E5" w:rsidRDefault="00C013E5" w:rsidP="00C013E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1ABBEDA" w14:textId="77777777" w:rsidR="00C013E5" w:rsidRPr="00BF6487" w:rsidRDefault="00C013E5" w:rsidP="00C013E5">
      <w:pPr>
        <w:pStyle w:val="PL"/>
        <w:rPr>
          <w:lang w:val="en-US"/>
        </w:rPr>
      </w:pPr>
    </w:p>
    <w:p w14:paraId="6F9F9440" w14:textId="77777777" w:rsidR="004075BF" w:rsidRPr="00BF6487" w:rsidRDefault="004075BF" w:rsidP="004075BF">
      <w:pPr>
        <w:pStyle w:val="PL"/>
        <w:rPr>
          <w:lang w:val="en-US"/>
        </w:rPr>
      </w:pPr>
      <w:r w:rsidRPr="00BF6487">
        <w:rPr>
          <w:lang w:val="en-US"/>
        </w:rPr>
        <w:t>components:</w:t>
      </w:r>
    </w:p>
    <w:p w14:paraId="5807559B" w14:textId="77777777" w:rsidR="00B2714E" w:rsidRPr="00082B3E" w:rsidRDefault="00B2714E" w:rsidP="00B2714E">
      <w:pPr>
        <w:pStyle w:val="PL"/>
        <w:rPr>
          <w:lang w:val="en-US"/>
        </w:rPr>
      </w:pPr>
      <w:r w:rsidRPr="00082B3E">
        <w:rPr>
          <w:lang w:val="en-US"/>
        </w:rPr>
        <w:t xml:space="preserve">  securitySchemes:</w:t>
      </w:r>
    </w:p>
    <w:p w14:paraId="2C6C0CFA" w14:textId="77777777" w:rsidR="00B2714E" w:rsidRPr="00082B3E" w:rsidRDefault="00B2714E" w:rsidP="00B2714E">
      <w:pPr>
        <w:pStyle w:val="PL"/>
        <w:rPr>
          <w:lang w:val="en-US"/>
        </w:rPr>
      </w:pPr>
      <w:r w:rsidRPr="00082B3E">
        <w:rPr>
          <w:lang w:val="en-US"/>
        </w:rPr>
        <w:t xml:space="preserve">    oAuth2ClientCredentials:</w:t>
      </w:r>
    </w:p>
    <w:p w14:paraId="483A9B5A" w14:textId="77777777" w:rsidR="00B2714E" w:rsidRPr="00082B3E" w:rsidRDefault="00B2714E" w:rsidP="00B2714E">
      <w:pPr>
        <w:pStyle w:val="PL"/>
        <w:rPr>
          <w:lang w:val="en-US"/>
        </w:rPr>
      </w:pPr>
      <w:r w:rsidRPr="00082B3E">
        <w:rPr>
          <w:lang w:val="en-US"/>
        </w:rPr>
        <w:t xml:space="preserve">      type: oauth2</w:t>
      </w:r>
    </w:p>
    <w:p w14:paraId="0B669EF2" w14:textId="77777777" w:rsidR="00B2714E" w:rsidRPr="00082B3E" w:rsidRDefault="00B2714E" w:rsidP="00B2714E">
      <w:pPr>
        <w:pStyle w:val="PL"/>
        <w:rPr>
          <w:lang w:val="en-US"/>
        </w:rPr>
      </w:pPr>
      <w:r w:rsidRPr="00082B3E">
        <w:rPr>
          <w:lang w:val="en-US"/>
        </w:rPr>
        <w:t xml:space="preserve">      flows: </w:t>
      </w:r>
    </w:p>
    <w:p w14:paraId="7AEC55D2" w14:textId="77777777" w:rsidR="00B2714E" w:rsidRPr="00082B3E" w:rsidRDefault="00B2714E" w:rsidP="00B2714E">
      <w:pPr>
        <w:pStyle w:val="PL"/>
        <w:rPr>
          <w:lang w:val="en-US"/>
        </w:rPr>
      </w:pPr>
      <w:r w:rsidRPr="00082B3E">
        <w:rPr>
          <w:lang w:val="en-US"/>
        </w:rPr>
        <w:t xml:space="preserve">        clientCredentials: </w:t>
      </w:r>
    </w:p>
    <w:p w14:paraId="57A54410" w14:textId="77777777" w:rsidR="00B2714E" w:rsidRPr="00082B3E" w:rsidRDefault="00B2714E" w:rsidP="00B2714E">
      <w:pPr>
        <w:pStyle w:val="PL"/>
        <w:rPr>
          <w:lang w:val="en-US"/>
        </w:rPr>
      </w:pPr>
      <w:r w:rsidRPr="00082B3E">
        <w:rPr>
          <w:lang w:val="en-US"/>
        </w:rPr>
        <w:t xml:space="preserve">          tokenUrl: </w:t>
      </w:r>
      <w:r w:rsidR="00CE355B">
        <w:rPr>
          <w:lang w:val="en-US"/>
        </w:rPr>
        <w:t>'</w:t>
      </w:r>
      <w:r w:rsidRPr="00082B3E">
        <w:rPr>
          <w:lang w:val="en-US"/>
        </w:rPr>
        <w:t>{nrfApiRoot}/oauth2/token</w:t>
      </w:r>
      <w:r w:rsidR="00CE355B">
        <w:rPr>
          <w:lang w:val="en-US"/>
        </w:rPr>
        <w:t>'</w:t>
      </w:r>
    </w:p>
    <w:p w14:paraId="7A30ED81" w14:textId="77777777" w:rsidR="00B2714E" w:rsidRDefault="00B2714E" w:rsidP="00B2714E">
      <w:pPr>
        <w:pStyle w:val="PL"/>
        <w:rPr>
          <w:lang w:val="en-US"/>
        </w:rPr>
      </w:pPr>
      <w:r w:rsidRPr="00082B3E">
        <w:rPr>
          <w:lang w:val="en-US"/>
        </w:rPr>
        <w:t xml:space="preserve">          scopes:</w:t>
      </w:r>
    </w:p>
    <w:p w14:paraId="421469F2" w14:textId="77777777" w:rsidR="00630ADB" w:rsidRPr="00BF6487" w:rsidRDefault="00630ADB" w:rsidP="00B2714E">
      <w:pPr>
        <w:pStyle w:val="PL"/>
        <w:rPr>
          <w:lang w:val="en-US"/>
        </w:rPr>
      </w:pPr>
      <w:r>
        <w:rPr>
          <w:lang w:val="en-US"/>
        </w:rPr>
        <w:t xml:space="preserve">            nlmf-loc: Access to the Nlmf_Location API</w:t>
      </w:r>
    </w:p>
    <w:p w14:paraId="24313AF6" w14:textId="77777777" w:rsidR="004075BF" w:rsidRDefault="004075BF" w:rsidP="004075BF">
      <w:pPr>
        <w:pStyle w:val="PL"/>
        <w:rPr>
          <w:lang w:val="en-US"/>
        </w:rPr>
      </w:pPr>
      <w:r w:rsidRPr="00BF6487">
        <w:rPr>
          <w:lang w:val="en-US"/>
        </w:rPr>
        <w:t xml:space="preserve">  schemas:</w:t>
      </w:r>
    </w:p>
    <w:p w14:paraId="0FAFC53D" w14:textId="77777777" w:rsidR="004075BF" w:rsidRPr="001F2554" w:rsidRDefault="004075BF" w:rsidP="004075BF">
      <w:pPr>
        <w:pStyle w:val="PL"/>
        <w:rPr>
          <w:lang w:val="en-US"/>
        </w:rPr>
      </w:pPr>
      <w:r w:rsidRPr="001F2554">
        <w:rPr>
          <w:lang w:val="en-US"/>
        </w:rPr>
        <w:t>#</w:t>
      </w:r>
    </w:p>
    <w:p w14:paraId="652E6EC7" w14:textId="77777777" w:rsidR="004075BF" w:rsidRPr="001F2554" w:rsidRDefault="004075BF" w:rsidP="004075BF">
      <w:pPr>
        <w:pStyle w:val="PL"/>
        <w:rPr>
          <w:lang w:val="en-US"/>
        </w:rPr>
      </w:pPr>
      <w:r w:rsidRPr="001F2554">
        <w:rPr>
          <w:lang w:val="en-US"/>
        </w:rPr>
        <w:t># COMPLEX TYPES</w:t>
      </w:r>
    </w:p>
    <w:p w14:paraId="415CBC48" w14:textId="77777777" w:rsidR="004075BF" w:rsidRPr="00BF6487" w:rsidRDefault="004075BF" w:rsidP="004075BF">
      <w:pPr>
        <w:pStyle w:val="PL"/>
        <w:rPr>
          <w:lang w:val="en-US"/>
        </w:rPr>
      </w:pPr>
      <w:r w:rsidRPr="001F2554">
        <w:rPr>
          <w:lang w:val="en-US"/>
        </w:rPr>
        <w:t>#</w:t>
      </w:r>
    </w:p>
    <w:p w14:paraId="1DAFF6E4" w14:textId="77777777" w:rsidR="004075BF" w:rsidRDefault="004075BF" w:rsidP="004075BF">
      <w:pPr>
        <w:pStyle w:val="PL"/>
        <w:rPr>
          <w:lang w:val="en-US"/>
        </w:rPr>
      </w:pPr>
      <w:r w:rsidRPr="00BF6487">
        <w:rPr>
          <w:lang w:val="en-US"/>
        </w:rPr>
        <w:t xml:space="preserve">    InputData:</w:t>
      </w:r>
    </w:p>
    <w:p w14:paraId="029F4F6A" w14:textId="77777777" w:rsidR="004075BF" w:rsidRPr="00BF6487" w:rsidRDefault="004075BF" w:rsidP="004075BF">
      <w:pPr>
        <w:pStyle w:val="PL"/>
        <w:rPr>
          <w:lang w:val="en-US"/>
        </w:rPr>
      </w:pPr>
      <w:r>
        <w:rPr>
          <w:lang w:val="en-US"/>
        </w:rPr>
        <w:t xml:space="preserve">      type: object</w:t>
      </w:r>
    </w:p>
    <w:p w14:paraId="34B64D08" w14:textId="77777777" w:rsidR="004905D0" w:rsidRDefault="004905D0" w:rsidP="004905D0">
      <w:pPr>
        <w:pStyle w:val="PL"/>
        <w:rPr>
          <w:lang w:val="en-US"/>
        </w:rPr>
      </w:pPr>
      <w:r>
        <w:rPr>
          <w:lang w:val="en-US"/>
        </w:rPr>
        <w:t xml:space="preserve">      not:</w:t>
      </w:r>
    </w:p>
    <w:p w14:paraId="50B5F63D" w14:textId="77777777" w:rsidR="004905D0" w:rsidRPr="00BF6487" w:rsidRDefault="004905D0" w:rsidP="004905D0">
      <w:pPr>
        <w:pStyle w:val="PL"/>
        <w:rPr>
          <w:lang w:val="en-US"/>
        </w:rPr>
      </w:pPr>
      <w:r>
        <w:rPr>
          <w:lang w:val="en-US"/>
        </w:rPr>
        <w:t xml:space="preserve">        required: [ ecgi, ncgi ]</w:t>
      </w:r>
    </w:p>
    <w:p w14:paraId="6FB453D4" w14:textId="77777777" w:rsidR="004075BF" w:rsidRPr="00BF6487" w:rsidRDefault="004075BF" w:rsidP="004075BF">
      <w:pPr>
        <w:pStyle w:val="PL"/>
        <w:rPr>
          <w:lang w:val="en-US"/>
        </w:rPr>
      </w:pPr>
      <w:r w:rsidRPr="00BF6487">
        <w:rPr>
          <w:lang w:val="en-US"/>
        </w:rPr>
        <w:t xml:space="preserve">      properties:</w:t>
      </w:r>
    </w:p>
    <w:p w14:paraId="7400EBC4" w14:textId="77777777" w:rsidR="004075BF" w:rsidRPr="00BF6487" w:rsidRDefault="004075BF" w:rsidP="004075BF">
      <w:pPr>
        <w:pStyle w:val="PL"/>
        <w:rPr>
          <w:lang w:val="en-US"/>
        </w:rPr>
      </w:pPr>
      <w:r w:rsidRPr="00BF6487">
        <w:rPr>
          <w:lang w:val="en-US"/>
        </w:rPr>
        <w:t xml:space="preserve">        externalClientType:</w:t>
      </w:r>
    </w:p>
    <w:p w14:paraId="6261B2DD" w14:textId="77777777" w:rsidR="004075BF" w:rsidRDefault="004075BF" w:rsidP="004075BF">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5917C171" w14:textId="77777777" w:rsidR="004075BF" w:rsidRDefault="004075BF" w:rsidP="004075BF">
      <w:pPr>
        <w:pStyle w:val="PL"/>
        <w:rPr>
          <w:lang w:val="en-US"/>
        </w:rPr>
      </w:pPr>
      <w:r w:rsidRPr="00BF6487">
        <w:rPr>
          <w:lang w:val="en-US"/>
        </w:rPr>
        <w:t xml:space="preserve">        correlationID:</w:t>
      </w:r>
    </w:p>
    <w:p w14:paraId="7F65013C" w14:textId="77777777" w:rsidR="004075BF" w:rsidRPr="00BF6487" w:rsidRDefault="004075BF" w:rsidP="004375A7">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0ED5E4B" w14:textId="77777777" w:rsidR="004905D0" w:rsidRDefault="004905D0" w:rsidP="004905D0">
      <w:pPr>
        <w:pStyle w:val="PL"/>
        <w:rPr>
          <w:lang w:val="en-US"/>
        </w:rPr>
      </w:pPr>
      <w:r w:rsidRPr="00BF6487">
        <w:rPr>
          <w:lang w:val="en-US"/>
        </w:rPr>
        <w:t xml:space="preserve">        </w:t>
      </w:r>
      <w:r>
        <w:rPr>
          <w:lang w:val="en-US"/>
        </w:rPr>
        <w:t>amfId</w:t>
      </w:r>
      <w:r w:rsidRPr="00BF6487">
        <w:rPr>
          <w:lang w:val="en-US"/>
        </w:rPr>
        <w:t>:</w:t>
      </w:r>
    </w:p>
    <w:p w14:paraId="0D475B0F" w14:textId="77777777" w:rsidR="004905D0" w:rsidRDefault="004905D0" w:rsidP="004905D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57D12F0" w14:textId="77777777" w:rsidR="004075BF" w:rsidRPr="00BF6487" w:rsidRDefault="004075BF" w:rsidP="004075BF">
      <w:pPr>
        <w:pStyle w:val="PL"/>
        <w:rPr>
          <w:lang w:val="en-US"/>
        </w:rPr>
      </w:pPr>
      <w:r w:rsidRPr="00BF6487">
        <w:rPr>
          <w:lang w:val="en-US"/>
        </w:rPr>
        <w:t xml:space="preserve">        locationQoS:</w:t>
      </w:r>
    </w:p>
    <w:p w14:paraId="2A4C356A" w14:textId="77777777" w:rsidR="004075BF" w:rsidRPr="00BF6487" w:rsidRDefault="004075BF" w:rsidP="004075BF">
      <w:pPr>
        <w:pStyle w:val="PL"/>
        <w:rPr>
          <w:lang w:val="en-US"/>
        </w:rPr>
      </w:pPr>
      <w:r w:rsidRPr="00BF6487">
        <w:rPr>
          <w:lang w:val="en-US"/>
        </w:rPr>
        <w:t xml:space="preserve">          $ref: '#/components/schemas/LocationQoS'</w:t>
      </w:r>
    </w:p>
    <w:p w14:paraId="48A9EE23" w14:textId="77777777" w:rsidR="004075BF" w:rsidRDefault="004075BF" w:rsidP="004075BF">
      <w:pPr>
        <w:pStyle w:val="PL"/>
        <w:rPr>
          <w:lang w:val="en-US"/>
        </w:rPr>
      </w:pPr>
      <w:r w:rsidRPr="00BF6487">
        <w:rPr>
          <w:lang w:val="en-US"/>
        </w:rPr>
        <w:t xml:space="preserve">        supportedGADShapes:</w:t>
      </w:r>
    </w:p>
    <w:p w14:paraId="3A218B42" w14:textId="77777777" w:rsidR="004075BF" w:rsidRPr="00A1631A" w:rsidRDefault="004075BF" w:rsidP="004075BF">
      <w:pPr>
        <w:pStyle w:val="PL"/>
        <w:rPr>
          <w:lang w:val="en-US"/>
        </w:rPr>
      </w:pPr>
      <w:r w:rsidRPr="00A1631A">
        <w:rPr>
          <w:lang w:val="en-US"/>
        </w:rPr>
        <w:t xml:space="preserve">          type: array</w:t>
      </w:r>
    </w:p>
    <w:p w14:paraId="33E834F3" w14:textId="77777777" w:rsidR="004075BF" w:rsidRPr="00BF6487" w:rsidRDefault="004075BF" w:rsidP="004075BF">
      <w:pPr>
        <w:pStyle w:val="PL"/>
        <w:rPr>
          <w:lang w:val="en-US"/>
        </w:rPr>
      </w:pPr>
      <w:r w:rsidRPr="00A1631A">
        <w:rPr>
          <w:lang w:val="en-US"/>
        </w:rPr>
        <w:t xml:space="preserve">          items:</w:t>
      </w:r>
    </w:p>
    <w:p w14:paraId="6E441D2D" w14:textId="77777777" w:rsidR="004075BF" w:rsidRDefault="004075BF" w:rsidP="004075BF">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6202B74" w14:textId="77777777" w:rsidR="0052478C" w:rsidRPr="000536AA" w:rsidRDefault="0052478C" w:rsidP="0052478C">
      <w:pPr>
        <w:pStyle w:val="PL"/>
        <w:rPr>
          <w:lang w:val="en-US" w:eastAsia="zh-CN"/>
        </w:rPr>
      </w:pPr>
      <w:r>
        <w:rPr>
          <w:rFonts w:hint="eastAsia"/>
          <w:lang w:val="en-US" w:eastAsia="zh-CN"/>
        </w:rPr>
        <w:t xml:space="preserve">          minItems: 1</w:t>
      </w:r>
    </w:p>
    <w:p w14:paraId="5B2FCE64" w14:textId="77777777" w:rsidR="004375A7" w:rsidRDefault="004375A7" w:rsidP="004075BF">
      <w:pPr>
        <w:pStyle w:val="PL"/>
        <w:rPr>
          <w:lang w:val="en-US"/>
        </w:rPr>
      </w:pPr>
      <w:r>
        <w:rPr>
          <w:lang w:val="en-US"/>
        </w:rPr>
        <w:t xml:space="preserve">        supi:</w:t>
      </w:r>
    </w:p>
    <w:p w14:paraId="540DB695" w14:textId="77777777" w:rsidR="004375A7" w:rsidRDefault="004375A7"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#/components/schemas/S</w:t>
      </w:r>
      <w:r>
        <w:rPr>
          <w:lang w:val="en-US"/>
        </w:rPr>
        <w:t>upi'</w:t>
      </w:r>
    </w:p>
    <w:p w14:paraId="2D224D51" w14:textId="77777777" w:rsidR="004375A7" w:rsidRPr="00231588" w:rsidRDefault="004375A7" w:rsidP="004375A7">
      <w:pPr>
        <w:pStyle w:val="PL"/>
        <w:rPr>
          <w:lang w:val="en-US"/>
        </w:rPr>
      </w:pPr>
      <w:r w:rsidRPr="004375A7">
        <w:rPr>
          <w:lang w:val="en-US"/>
        </w:rPr>
        <w:t xml:space="preserve">        </w:t>
      </w:r>
      <w:r w:rsidRPr="00231588">
        <w:rPr>
          <w:lang w:val="en-US"/>
        </w:rPr>
        <w:t>pei:</w:t>
      </w:r>
    </w:p>
    <w:p w14:paraId="17FCF87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Pei'</w:t>
      </w:r>
    </w:p>
    <w:p w14:paraId="5ED3BC9F" w14:textId="77777777" w:rsidR="004375A7" w:rsidRPr="004375A7" w:rsidRDefault="004375A7" w:rsidP="004375A7">
      <w:pPr>
        <w:pStyle w:val="PL"/>
        <w:rPr>
          <w:lang w:val="en-US"/>
        </w:rPr>
      </w:pPr>
      <w:r w:rsidRPr="004375A7">
        <w:rPr>
          <w:lang w:val="en-US"/>
        </w:rPr>
        <w:t xml:space="preserve">        gpsi:</w:t>
      </w:r>
    </w:p>
    <w:p w14:paraId="7BF81B17"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Gpsi'</w:t>
      </w:r>
    </w:p>
    <w:p w14:paraId="783440CE" w14:textId="77777777" w:rsidR="004375A7" w:rsidRPr="004375A7" w:rsidRDefault="004375A7" w:rsidP="004375A7">
      <w:pPr>
        <w:pStyle w:val="PL"/>
        <w:rPr>
          <w:lang w:val="en-US"/>
        </w:rPr>
      </w:pPr>
      <w:r w:rsidRPr="004375A7">
        <w:rPr>
          <w:lang w:val="en-US"/>
        </w:rPr>
        <w:t xml:space="preserve">        ecgi:</w:t>
      </w:r>
    </w:p>
    <w:p w14:paraId="07A71DFE"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p>
    <w:p w14:paraId="31365631" w14:textId="77777777" w:rsidR="004375A7" w:rsidRPr="004375A7" w:rsidRDefault="004375A7" w:rsidP="004375A7">
      <w:pPr>
        <w:pStyle w:val="PL"/>
        <w:rPr>
          <w:lang w:val="en-US"/>
        </w:rPr>
      </w:pPr>
      <w:r w:rsidRPr="004375A7">
        <w:rPr>
          <w:lang w:val="en-US"/>
        </w:rPr>
        <w:t xml:space="preserve">        ncgi:</w:t>
      </w:r>
    </w:p>
    <w:p w14:paraId="0C956321" w14:textId="77777777" w:rsidR="004375A7" w:rsidRPr="004375A7" w:rsidRDefault="004375A7" w:rsidP="004375A7">
      <w:pPr>
        <w:pStyle w:val="PL"/>
        <w:rPr>
          <w:lang w:val="en-US"/>
        </w:rPr>
      </w:pPr>
      <w:r w:rsidRPr="004375A7">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p>
    <w:p w14:paraId="5A08ADD9" w14:textId="77777777" w:rsidR="004375A7" w:rsidRPr="004375A7" w:rsidRDefault="004375A7" w:rsidP="004075BF">
      <w:pPr>
        <w:pStyle w:val="PL"/>
        <w:rPr>
          <w:lang w:val="en-US"/>
        </w:rPr>
      </w:pPr>
      <w:r w:rsidRPr="004375A7">
        <w:rPr>
          <w:lang w:val="en-US"/>
        </w:rPr>
        <w:t xml:space="preserve">        priority:</w:t>
      </w:r>
    </w:p>
    <w:p w14:paraId="1A0234E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LcsPriority'</w:t>
      </w:r>
    </w:p>
    <w:p w14:paraId="61B437F1" w14:textId="77777777" w:rsidR="004375A7" w:rsidRPr="004375A7" w:rsidRDefault="004375A7" w:rsidP="004075BF">
      <w:pPr>
        <w:pStyle w:val="PL"/>
        <w:rPr>
          <w:lang w:val="en-US"/>
        </w:rPr>
      </w:pPr>
      <w:r w:rsidRPr="004375A7">
        <w:rPr>
          <w:lang w:val="en-US"/>
        </w:rPr>
        <w:t xml:space="preserve">        velocityRequested:</w:t>
      </w:r>
    </w:p>
    <w:p w14:paraId="59D2F0F7" w14:textId="77777777" w:rsidR="004375A7" w:rsidRPr="004375A7" w:rsidRDefault="00E74FF8" w:rsidP="004075BF">
      <w:pPr>
        <w:pStyle w:val="PL"/>
        <w:rPr>
          <w:lang w:val="en-US"/>
        </w:rPr>
      </w:pPr>
      <w:r>
        <w:rPr>
          <w:lang w:val="en-US"/>
        </w:rPr>
        <w:t xml:space="preserve">          </w:t>
      </w:r>
      <w:r w:rsidRPr="00BF6487">
        <w:rPr>
          <w:lang w:val="en-US"/>
        </w:rPr>
        <w:t>$ref: '#/components/schemas/</w:t>
      </w:r>
      <w:r>
        <w:rPr>
          <w:lang w:val="en-US"/>
        </w:rPr>
        <w:t>VelocityRequested'</w:t>
      </w:r>
    </w:p>
    <w:p w14:paraId="64E7F3CA" w14:textId="77777777" w:rsidR="00A667FD" w:rsidRPr="004375A7" w:rsidRDefault="00A667FD" w:rsidP="00A667FD">
      <w:pPr>
        <w:pStyle w:val="PL"/>
        <w:rPr>
          <w:lang w:val="en-US"/>
        </w:rPr>
      </w:pPr>
      <w:r w:rsidRPr="004375A7">
        <w:rPr>
          <w:lang w:val="en-US"/>
        </w:rPr>
        <w:t xml:space="preserve">        </w:t>
      </w:r>
      <w:r>
        <w:rPr>
          <w:lang w:val="en-US"/>
        </w:rPr>
        <w:t>ueLcsCap</w:t>
      </w:r>
      <w:r w:rsidRPr="004375A7">
        <w:rPr>
          <w:lang w:val="en-US"/>
        </w:rPr>
        <w:t>:</w:t>
      </w:r>
    </w:p>
    <w:p w14:paraId="3180883E" w14:textId="77777777" w:rsidR="00A667FD" w:rsidRPr="004375A7" w:rsidRDefault="00A667FD" w:rsidP="00A667F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A8390C6" w14:textId="77777777" w:rsidR="00721A88" w:rsidRPr="004375A7" w:rsidRDefault="00721A88" w:rsidP="00721A88">
      <w:pPr>
        <w:pStyle w:val="PL"/>
        <w:rPr>
          <w:lang w:val="en-US"/>
        </w:rPr>
      </w:pPr>
      <w:r w:rsidRPr="004375A7">
        <w:rPr>
          <w:lang w:val="en-US"/>
        </w:rPr>
        <w:t xml:space="preserve">        </w:t>
      </w:r>
      <w:r>
        <w:rPr>
          <w:lang w:val="en-US"/>
        </w:rPr>
        <w:t>lcsServiceType</w:t>
      </w:r>
      <w:r w:rsidRPr="004375A7">
        <w:rPr>
          <w:lang w:val="en-US"/>
        </w:rPr>
        <w:t>:</w:t>
      </w:r>
    </w:p>
    <w:p w14:paraId="1455D074" w14:textId="77777777" w:rsidR="00721A88" w:rsidRPr="004375A7" w:rsidRDefault="00721A88" w:rsidP="00721A88">
      <w:pPr>
        <w:pStyle w:val="PL"/>
        <w:rPr>
          <w:lang w:val="en-US"/>
        </w:rPr>
      </w:pPr>
      <w:r>
        <w:rPr>
          <w:lang w:val="en-US"/>
        </w:rPr>
        <w:t xml:space="preserve">          </w:t>
      </w:r>
      <w:r w:rsidRPr="00BF6487">
        <w:rPr>
          <w:lang w:val="en-US"/>
        </w:rPr>
        <w:t>$ref: '#/components/schemas/</w:t>
      </w:r>
      <w:r>
        <w:rPr>
          <w:lang w:val="en-US"/>
        </w:rPr>
        <w:t>LcsServiceType'</w:t>
      </w:r>
    </w:p>
    <w:p w14:paraId="4A0B0795" w14:textId="77777777" w:rsidR="00C013E5" w:rsidRPr="004375A7" w:rsidRDefault="00C013E5" w:rsidP="00C013E5">
      <w:pPr>
        <w:pStyle w:val="PL"/>
        <w:rPr>
          <w:lang w:val="en-US"/>
        </w:rPr>
      </w:pPr>
      <w:r w:rsidRPr="004375A7">
        <w:rPr>
          <w:lang w:val="en-US"/>
        </w:rPr>
        <w:t xml:space="preserve">        </w:t>
      </w:r>
      <w:r>
        <w:rPr>
          <w:lang w:val="en-US"/>
        </w:rPr>
        <w:t>ldrType</w:t>
      </w:r>
      <w:r w:rsidRPr="004375A7">
        <w:rPr>
          <w:lang w:val="en-US"/>
        </w:rPr>
        <w:t>:</w:t>
      </w:r>
    </w:p>
    <w:p w14:paraId="242EC914" w14:textId="77777777" w:rsidR="00C013E5" w:rsidRPr="004375A7" w:rsidRDefault="00C013E5" w:rsidP="00C013E5">
      <w:pPr>
        <w:pStyle w:val="PL"/>
        <w:rPr>
          <w:lang w:val="en-US"/>
        </w:rPr>
      </w:pPr>
      <w:r>
        <w:rPr>
          <w:lang w:val="en-US"/>
        </w:rPr>
        <w:t xml:space="preserve">          </w:t>
      </w:r>
      <w:r w:rsidRPr="00BF6487">
        <w:rPr>
          <w:lang w:val="en-US"/>
        </w:rPr>
        <w:t>$ref: '#/components/schemas/</w:t>
      </w:r>
      <w:r>
        <w:t>LdrType</w:t>
      </w:r>
      <w:r>
        <w:rPr>
          <w:lang w:val="en-US"/>
        </w:rPr>
        <w:t>'</w:t>
      </w:r>
    </w:p>
    <w:p w14:paraId="31E4D7F6" w14:textId="77777777" w:rsidR="00C013E5" w:rsidRPr="004375A7" w:rsidRDefault="00C013E5" w:rsidP="00C013E5">
      <w:pPr>
        <w:pStyle w:val="PL"/>
        <w:rPr>
          <w:lang w:val="en-US"/>
        </w:rPr>
      </w:pPr>
      <w:r w:rsidRPr="004375A7">
        <w:rPr>
          <w:lang w:val="en-US"/>
        </w:rPr>
        <w:lastRenderedPageBreak/>
        <w:t xml:space="preserve">        </w:t>
      </w:r>
      <w:r>
        <w:rPr>
          <w:lang w:val="en-US"/>
        </w:rPr>
        <w:t>hgmlcCallBackURI</w:t>
      </w:r>
      <w:r w:rsidRPr="004375A7">
        <w:rPr>
          <w:lang w:val="en-US"/>
        </w:rPr>
        <w:t>:</w:t>
      </w:r>
    </w:p>
    <w:p w14:paraId="333DCE16" w14:textId="77777777" w:rsidR="00C013E5" w:rsidRPr="004375A7"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517F409" w14:textId="77777777" w:rsidR="00C013E5" w:rsidRPr="004375A7" w:rsidRDefault="00C013E5" w:rsidP="00C013E5">
      <w:pPr>
        <w:pStyle w:val="PL"/>
        <w:rPr>
          <w:lang w:val="en-US"/>
        </w:rPr>
      </w:pPr>
      <w:r w:rsidRPr="004375A7">
        <w:rPr>
          <w:lang w:val="en-US"/>
        </w:rPr>
        <w:t xml:space="preserve">        </w:t>
      </w:r>
      <w:r>
        <w:rPr>
          <w:lang w:val="en-US"/>
        </w:rPr>
        <w:t>ldrReference</w:t>
      </w:r>
      <w:r w:rsidRPr="004375A7">
        <w:rPr>
          <w:lang w:val="en-US"/>
        </w:rPr>
        <w:t>:</w:t>
      </w:r>
    </w:p>
    <w:p w14:paraId="62F9F980" w14:textId="77777777" w:rsidR="00C013E5" w:rsidRPr="004375A7" w:rsidRDefault="00C013E5" w:rsidP="00C013E5">
      <w:pPr>
        <w:pStyle w:val="PL"/>
        <w:rPr>
          <w:lang w:val="en-US"/>
        </w:rPr>
      </w:pPr>
      <w:r>
        <w:rPr>
          <w:lang w:val="en-US"/>
        </w:rPr>
        <w:t xml:space="preserve">          </w:t>
      </w:r>
      <w:r w:rsidRPr="00BF6487">
        <w:rPr>
          <w:lang w:val="en-US"/>
        </w:rPr>
        <w:t>$ref: '#/components/schemas/</w:t>
      </w:r>
      <w:r>
        <w:t>LdrReference</w:t>
      </w:r>
      <w:r>
        <w:rPr>
          <w:lang w:val="en-US"/>
        </w:rPr>
        <w:t>'</w:t>
      </w:r>
    </w:p>
    <w:p w14:paraId="2AE5837C" w14:textId="77777777" w:rsidR="00C013E5" w:rsidRPr="004375A7" w:rsidRDefault="00C013E5" w:rsidP="00C013E5">
      <w:pPr>
        <w:pStyle w:val="PL"/>
        <w:rPr>
          <w:lang w:val="en-US"/>
        </w:rPr>
      </w:pPr>
      <w:r w:rsidRPr="004375A7">
        <w:rPr>
          <w:lang w:val="en-US"/>
        </w:rPr>
        <w:t xml:space="preserve">        </w:t>
      </w:r>
      <w:r>
        <w:rPr>
          <w:lang w:val="en-US"/>
        </w:rPr>
        <w:t>periodicEventInfo</w:t>
      </w:r>
      <w:r w:rsidRPr="004375A7">
        <w:rPr>
          <w:lang w:val="en-US"/>
        </w:rPr>
        <w:t>:</w:t>
      </w:r>
    </w:p>
    <w:p w14:paraId="41F1F9AC" w14:textId="77777777" w:rsidR="00C013E5" w:rsidRPr="004375A7" w:rsidRDefault="00C013E5" w:rsidP="00C013E5">
      <w:pPr>
        <w:pStyle w:val="PL"/>
        <w:rPr>
          <w:lang w:val="en-US"/>
        </w:rPr>
      </w:pPr>
      <w:r>
        <w:rPr>
          <w:lang w:val="en-US"/>
        </w:rPr>
        <w:t xml:space="preserve">          </w:t>
      </w:r>
      <w:r w:rsidRPr="00BF6487">
        <w:rPr>
          <w:lang w:val="en-US"/>
        </w:rPr>
        <w:t>$ref: '#/components/schemas/</w:t>
      </w:r>
      <w:r>
        <w:t>PeriodicEventInfo</w:t>
      </w:r>
      <w:r>
        <w:rPr>
          <w:lang w:val="en-US"/>
        </w:rPr>
        <w:t>'</w:t>
      </w:r>
    </w:p>
    <w:p w14:paraId="7B041C37" w14:textId="77777777" w:rsidR="00C013E5" w:rsidRPr="004375A7" w:rsidRDefault="00C013E5" w:rsidP="00C013E5">
      <w:pPr>
        <w:pStyle w:val="PL"/>
        <w:rPr>
          <w:lang w:val="en-US"/>
        </w:rPr>
      </w:pPr>
      <w:r w:rsidRPr="004375A7">
        <w:rPr>
          <w:lang w:val="en-US"/>
        </w:rPr>
        <w:t xml:space="preserve">        </w:t>
      </w:r>
      <w:r>
        <w:rPr>
          <w:lang w:val="en-US"/>
        </w:rPr>
        <w:t>areaEventInfo</w:t>
      </w:r>
      <w:r w:rsidRPr="004375A7">
        <w:rPr>
          <w:lang w:val="en-US"/>
        </w:rPr>
        <w:t>:</w:t>
      </w:r>
    </w:p>
    <w:p w14:paraId="67BB56ED" w14:textId="77777777" w:rsidR="00C013E5" w:rsidRPr="004375A7" w:rsidRDefault="00C013E5" w:rsidP="00C013E5">
      <w:pPr>
        <w:pStyle w:val="PL"/>
        <w:rPr>
          <w:lang w:val="en-US"/>
        </w:rPr>
      </w:pPr>
      <w:r>
        <w:rPr>
          <w:lang w:val="en-US"/>
        </w:rPr>
        <w:t xml:space="preserve">          </w:t>
      </w:r>
      <w:r w:rsidRPr="00BF6487">
        <w:rPr>
          <w:lang w:val="en-US"/>
        </w:rPr>
        <w:t>$ref: '#/components/schemas/</w:t>
      </w:r>
      <w:r>
        <w:t>AreaEventInfo</w:t>
      </w:r>
      <w:r>
        <w:rPr>
          <w:lang w:val="en-US"/>
        </w:rPr>
        <w:t>'</w:t>
      </w:r>
    </w:p>
    <w:p w14:paraId="1902A023" w14:textId="77777777" w:rsidR="00C013E5" w:rsidRPr="004375A7" w:rsidRDefault="00C013E5" w:rsidP="00C013E5">
      <w:pPr>
        <w:pStyle w:val="PL"/>
        <w:rPr>
          <w:lang w:val="en-US"/>
        </w:rPr>
      </w:pPr>
      <w:r w:rsidRPr="004375A7">
        <w:rPr>
          <w:lang w:val="en-US"/>
        </w:rPr>
        <w:t xml:space="preserve">        </w:t>
      </w:r>
      <w:r>
        <w:rPr>
          <w:lang w:val="en-US"/>
        </w:rPr>
        <w:t>motionEventInfo</w:t>
      </w:r>
      <w:r w:rsidRPr="004375A7">
        <w:rPr>
          <w:lang w:val="en-US"/>
        </w:rPr>
        <w:t>:</w:t>
      </w:r>
    </w:p>
    <w:p w14:paraId="14C6109F" w14:textId="77777777" w:rsidR="00C013E5" w:rsidRPr="004375A7" w:rsidRDefault="00C013E5" w:rsidP="00C013E5">
      <w:pPr>
        <w:pStyle w:val="PL"/>
        <w:rPr>
          <w:lang w:val="en-US"/>
        </w:rPr>
      </w:pPr>
      <w:r>
        <w:rPr>
          <w:lang w:val="en-US"/>
        </w:rPr>
        <w:t xml:space="preserve">          </w:t>
      </w:r>
      <w:r w:rsidRPr="00BF6487">
        <w:rPr>
          <w:lang w:val="en-US"/>
        </w:rPr>
        <w:t>$ref: '#/components/schemas/</w:t>
      </w:r>
      <w:r>
        <w:t>MotionEventInfo</w:t>
      </w:r>
      <w:r>
        <w:rPr>
          <w:lang w:val="en-US"/>
        </w:rPr>
        <w:t>'</w:t>
      </w:r>
    </w:p>
    <w:p w14:paraId="0D785631" w14:textId="77777777" w:rsidR="00C013E5" w:rsidRPr="004375A7" w:rsidRDefault="00C013E5" w:rsidP="00C013E5">
      <w:pPr>
        <w:pStyle w:val="PL"/>
        <w:rPr>
          <w:lang w:val="en-US"/>
        </w:rPr>
      </w:pPr>
      <w:r w:rsidRPr="004375A7">
        <w:rPr>
          <w:lang w:val="en-US"/>
        </w:rPr>
        <w:t xml:space="preserve">        </w:t>
      </w:r>
      <w:r>
        <w:rPr>
          <w:lang w:val="en-US"/>
        </w:rPr>
        <w:t>reportingAccessTypes</w:t>
      </w:r>
      <w:r w:rsidRPr="004375A7">
        <w:rPr>
          <w:lang w:val="en-US"/>
        </w:rPr>
        <w:t>:</w:t>
      </w:r>
    </w:p>
    <w:p w14:paraId="5C8F52A4" w14:textId="77777777" w:rsidR="00C013E5" w:rsidRPr="004375A7" w:rsidRDefault="00C013E5" w:rsidP="00C013E5">
      <w:pPr>
        <w:pStyle w:val="PL"/>
        <w:rPr>
          <w:lang w:val="en-US"/>
        </w:rPr>
      </w:pPr>
      <w:r>
        <w:rPr>
          <w:lang w:val="en-US"/>
        </w:rPr>
        <w:t xml:space="preserve">          </w:t>
      </w:r>
      <w:r w:rsidRPr="00BF6487">
        <w:rPr>
          <w:lang w:val="en-US"/>
        </w:rPr>
        <w:t>$ref: '#/components/schemas/</w:t>
      </w:r>
      <w:r>
        <w:t>ReportingAccessTypes</w:t>
      </w:r>
      <w:r>
        <w:rPr>
          <w:lang w:val="en-US"/>
        </w:rPr>
        <w:t>'</w:t>
      </w:r>
    </w:p>
    <w:p w14:paraId="0C731A76" w14:textId="77777777" w:rsidR="004075BF" w:rsidRDefault="004075BF" w:rsidP="004075BF">
      <w:pPr>
        <w:pStyle w:val="PL"/>
        <w:rPr>
          <w:lang w:val="en-US"/>
        </w:rPr>
      </w:pPr>
      <w:r w:rsidRPr="004375A7">
        <w:rPr>
          <w:lang w:val="en-US"/>
        </w:rPr>
        <w:t xml:space="preserve">    </w:t>
      </w:r>
      <w:r w:rsidRPr="00BF6487">
        <w:rPr>
          <w:lang w:val="en-US"/>
        </w:rPr>
        <w:t>LocationData:</w:t>
      </w:r>
    </w:p>
    <w:p w14:paraId="36CAD578" w14:textId="77777777" w:rsidR="004075BF" w:rsidRPr="00BF6487" w:rsidRDefault="004075BF" w:rsidP="004075BF">
      <w:pPr>
        <w:pStyle w:val="PL"/>
        <w:rPr>
          <w:lang w:val="en-US"/>
        </w:rPr>
      </w:pPr>
      <w:r>
        <w:rPr>
          <w:lang w:val="en-US"/>
        </w:rPr>
        <w:t xml:space="preserve">      type: object</w:t>
      </w:r>
    </w:p>
    <w:p w14:paraId="1E6C23B4" w14:textId="77777777" w:rsidR="004075BF" w:rsidRPr="00BF6487" w:rsidRDefault="004075BF" w:rsidP="004075BF">
      <w:pPr>
        <w:pStyle w:val="PL"/>
        <w:rPr>
          <w:lang w:val="en-US"/>
        </w:rPr>
      </w:pPr>
      <w:r w:rsidRPr="00BF6487">
        <w:rPr>
          <w:lang w:val="en-US"/>
        </w:rPr>
        <w:t xml:space="preserve">      required:</w:t>
      </w:r>
    </w:p>
    <w:p w14:paraId="35A27254" w14:textId="77777777" w:rsidR="004075BF" w:rsidRPr="00BF6487" w:rsidRDefault="004075BF" w:rsidP="004075BF">
      <w:pPr>
        <w:pStyle w:val="PL"/>
        <w:rPr>
          <w:lang w:val="en-US"/>
        </w:rPr>
      </w:pPr>
      <w:r w:rsidRPr="00BF6487">
        <w:rPr>
          <w:lang w:val="en-US"/>
        </w:rPr>
        <w:t xml:space="preserve">      </w:t>
      </w:r>
      <w:r w:rsidR="000E2689">
        <w:rPr>
          <w:lang w:val="en-US"/>
        </w:rPr>
        <w:t xml:space="preserve">  </w:t>
      </w:r>
      <w:r w:rsidRPr="00BF6487">
        <w:rPr>
          <w:lang w:val="en-US"/>
        </w:rPr>
        <w:t>- locationEstimate</w:t>
      </w:r>
    </w:p>
    <w:p w14:paraId="3408D45D" w14:textId="77777777" w:rsidR="004075BF" w:rsidRPr="00BF6487" w:rsidRDefault="004075BF" w:rsidP="004075BF">
      <w:pPr>
        <w:pStyle w:val="PL"/>
        <w:rPr>
          <w:lang w:val="en-US"/>
        </w:rPr>
      </w:pPr>
      <w:r w:rsidRPr="00BF6487">
        <w:rPr>
          <w:lang w:val="en-US"/>
        </w:rPr>
        <w:t xml:space="preserve">      properties:</w:t>
      </w:r>
    </w:p>
    <w:p w14:paraId="51C7B113" w14:textId="77777777" w:rsidR="004075BF" w:rsidRPr="00BF6487" w:rsidRDefault="004075BF" w:rsidP="004075BF">
      <w:pPr>
        <w:pStyle w:val="PL"/>
        <w:rPr>
          <w:lang w:val="en-US"/>
        </w:rPr>
      </w:pPr>
      <w:r w:rsidRPr="00BF6487">
        <w:rPr>
          <w:lang w:val="en-US"/>
        </w:rPr>
        <w:t xml:space="preserve">        locationEstimate:</w:t>
      </w:r>
    </w:p>
    <w:p w14:paraId="74E11611" w14:textId="77777777" w:rsidR="004075BF" w:rsidRDefault="004075BF" w:rsidP="004075BF">
      <w:pPr>
        <w:pStyle w:val="PL"/>
        <w:rPr>
          <w:lang w:val="en-US"/>
        </w:rPr>
      </w:pPr>
      <w:r w:rsidRPr="00BF6487">
        <w:rPr>
          <w:lang w:val="en-US"/>
        </w:rPr>
        <w:t xml:space="preserve">          $ref: '#/components/schemas/GeographicArea'</w:t>
      </w:r>
    </w:p>
    <w:p w14:paraId="7A188727" w14:textId="77777777" w:rsidR="004375A7" w:rsidRDefault="004375A7" w:rsidP="004075BF">
      <w:pPr>
        <w:pStyle w:val="PL"/>
        <w:rPr>
          <w:lang w:val="en-US"/>
        </w:rPr>
      </w:pPr>
      <w:r>
        <w:rPr>
          <w:lang w:val="en-US"/>
        </w:rPr>
        <w:t xml:space="preserve">        accuracyFulfilmentIndicator:</w:t>
      </w:r>
    </w:p>
    <w:p w14:paraId="1A05E279" w14:textId="77777777" w:rsidR="004375A7" w:rsidRDefault="004375A7" w:rsidP="004075BF">
      <w:pPr>
        <w:pStyle w:val="PL"/>
        <w:rPr>
          <w:lang w:val="en-US"/>
        </w:rPr>
      </w:pPr>
      <w:r>
        <w:rPr>
          <w:lang w:val="en-US"/>
        </w:rPr>
        <w:t xml:space="preserve">          </w:t>
      </w:r>
      <w:r w:rsidR="007D168D" w:rsidRPr="00BF6487">
        <w:rPr>
          <w:lang w:val="en-US"/>
        </w:rPr>
        <w:t>$ref: '#/components/schemas/</w:t>
      </w:r>
      <w:r w:rsidR="007D168D">
        <w:rPr>
          <w:lang w:val="en-US"/>
        </w:rPr>
        <w:t>AccuracyFulfilmentIndicator</w:t>
      </w:r>
      <w:r w:rsidR="007D168D" w:rsidRPr="00BF6487">
        <w:rPr>
          <w:lang w:val="en-US"/>
        </w:rPr>
        <w:t>'</w:t>
      </w:r>
    </w:p>
    <w:p w14:paraId="6ECE06CF" w14:textId="77777777" w:rsidR="007D168D" w:rsidRDefault="007D168D" w:rsidP="004075BF">
      <w:pPr>
        <w:pStyle w:val="PL"/>
        <w:rPr>
          <w:lang w:val="en-US"/>
        </w:rPr>
      </w:pPr>
      <w:r>
        <w:rPr>
          <w:lang w:val="en-US"/>
        </w:rPr>
        <w:t xml:space="preserve">        ageOfLocationEstimate:</w:t>
      </w:r>
    </w:p>
    <w:p w14:paraId="70E81EA5" w14:textId="77777777" w:rsidR="007D168D" w:rsidRDefault="007D168D" w:rsidP="004075BF">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13EC8C11" w14:textId="77777777" w:rsidR="007D168D" w:rsidRDefault="007D168D" w:rsidP="004075BF">
      <w:pPr>
        <w:pStyle w:val="PL"/>
        <w:rPr>
          <w:lang w:val="en-US"/>
        </w:rPr>
      </w:pPr>
      <w:r>
        <w:rPr>
          <w:lang w:val="en-US"/>
        </w:rPr>
        <w:t xml:space="preserve">        velocityEstimate:</w:t>
      </w:r>
    </w:p>
    <w:p w14:paraId="74C61FD8" w14:textId="77777777" w:rsidR="007D168D" w:rsidRPr="00BF6487" w:rsidRDefault="007D168D" w:rsidP="004075BF">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FC0A018" w14:textId="77777777" w:rsidR="004075BF" w:rsidRPr="00BF6487" w:rsidRDefault="004075BF" w:rsidP="004075BF">
      <w:pPr>
        <w:pStyle w:val="PL"/>
        <w:rPr>
          <w:lang w:val="en-US"/>
        </w:rPr>
      </w:pPr>
      <w:r w:rsidRPr="00BF6487">
        <w:rPr>
          <w:lang w:val="en-US"/>
        </w:rPr>
        <w:t xml:space="preserve">        civicAddress:</w:t>
      </w:r>
    </w:p>
    <w:p w14:paraId="4BCAB806" w14:textId="77777777" w:rsidR="004075BF" w:rsidRPr="00BF6487" w:rsidRDefault="004075BF" w:rsidP="004075BF">
      <w:pPr>
        <w:pStyle w:val="PL"/>
        <w:rPr>
          <w:lang w:val="en-US"/>
        </w:rPr>
      </w:pPr>
      <w:r w:rsidRPr="00BF6487">
        <w:rPr>
          <w:lang w:val="en-US"/>
        </w:rPr>
        <w:t xml:space="preserve">          $ref: '#/components/schemas/CivicAddress'</w:t>
      </w:r>
    </w:p>
    <w:p w14:paraId="3B028909" w14:textId="77777777" w:rsidR="004075BF" w:rsidRDefault="004075BF" w:rsidP="004075BF">
      <w:pPr>
        <w:pStyle w:val="PL"/>
        <w:rPr>
          <w:lang w:val="en-US"/>
        </w:rPr>
      </w:pPr>
      <w:r w:rsidRPr="007C6923">
        <w:rPr>
          <w:lang w:val="en-US"/>
        </w:rPr>
        <w:t xml:space="preserve">        positioningData</w:t>
      </w:r>
      <w:r w:rsidR="007C5D54">
        <w:rPr>
          <w:lang w:val="en-US"/>
        </w:rPr>
        <w:t>List</w:t>
      </w:r>
      <w:r w:rsidRPr="007C6923">
        <w:rPr>
          <w:lang w:val="en-US"/>
        </w:rPr>
        <w:t>:</w:t>
      </w:r>
    </w:p>
    <w:p w14:paraId="6B4FE35A" w14:textId="77777777" w:rsidR="007C5D54" w:rsidRDefault="007C5D54" w:rsidP="004075BF">
      <w:pPr>
        <w:pStyle w:val="PL"/>
        <w:rPr>
          <w:lang w:val="en-US"/>
        </w:rPr>
      </w:pPr>
      <w:r>
        <w:rPr>
          <w:lang w:val="en-US"/>
        </w:rPr>
        <w:t xml:space="preserve">          type: array</w:t>
      </w:r>
    </w:p>
    <w:p w14:paraId="72D1DFAA" w14:textId="77777777" w:rsidR="007C5D54" w:rsidRPr="007C6923" w:rsidRDefault="007C5D54" w:rsidP="004075BF">
      <w:pPr>
        <w:pStyle w:val="PL"/>
        <w:rPr>
          <w:lang w:val="en-US"/>
        </w:rPr>
      </w:pPr>
      <w:r>
        <w:rPr>
          <w:lang w:val="en-US"/>
        </w:rPr>
        <w:t xml:space="preserve">          items:</w:t>
      </w:r>
    </w:p>
    <w:p w14:paraId="787E7337" w14:textId="77777777" w:rsidR="004075BF" w:rsidRPr="007C6923"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'#/components/schemas/Positioning</w:t>
      </w:r>
      <w:r w:rsidR="007C5D54">
        <w:rPr>
          <w:lang w:val="en-US"/>
        </w:rPr>
        <w:t>MethodAndUsage</w:t>
      </w:r>
      <w:r w:rsidRPr="007C6923">
        <w:rPr>
          <w:lang w:val="en-US"/>
        </w:rPr>
        <w:t>'</w:t>
      </w:r>
    </w:p>
    <w:p w14:paraId="26170BEE" w14:textId="77777777" w:rsidR="0052478C" w:rsidRPr="007C6923" w:rsidRDefault="0052478C" w:rsidP="0052478C">
      <w:pPr>
        <w:pStyle w:val="PL"/>
        <w:rPr>
          <w:lang w:val="en-US" w:eastAsia="zh-CN"/>
        </w:rPr>
      </w:pPr>
      <w:r>
        <w:rPr>
          <w:rFonts w:hint="eastAsia"/>
          <w:lang w:val="en-US" w:eastAsia="zh-CN"/>
        </w:rPr>
        <w:t xml:space="preserve">          minItems: 1</w:t>
      </w:r>
    </w:p>
    <w:p w14:paraId="5D31622E" w14:textId="77777777" w:rsidR="004075BF" w:rsidRDefault="004075BF" w:rsidP="004075BF">
      <w:pPr>
        <w:pStyle w:val="PL"/>
        <w:rPr>
          <w:lang w:val="en-US"/>
        </w:rPr>
      </w:pPr>
      <w:r w:rsidRPr="007C6923">
        <w:rPr>
          <w:lang w:val="en-US"/>
        </w:rPr>
        <w:t xml:space="preserve">        gnssPositioningData</w:t>
      </w:r>
      <w:r w:rsidR="007C5D54">
        <w:rPr>
          <w:lang w:val="en-US"/>
        </w:rPr>
        <w:t>List</w:t>
      </w:r>
      <w:r w:rsidRPr="007C6923">
        <w:rPr>
          <w:lang w:val="en-US"/>
        </w:rPr>
        <w:t>:</w:t>
      </w:r>
    </w:p>
    <w:p w14:paraId="4A906BCE" w14:textId="77777777" w:rsidR="007C5D54" w:rsidRDefault="007C5D54" w:rsidP="004075BF">
      <w:pPr>
        <w:pStyle w:val="PL"/>
        <w:rPr>
          <w:lang w:val="en-US"/>
        </w:rPr>
      </w:pPr>
      <w:r>
        <w:rPr>
          <w:lang w:val="en-US"/>
        </w:rPr>
        <w:t xml:space="preserve">          type: array</w:t>
      </w:r>
    </w:p>
    <w:p w14:paraId="2184A9A9" w14:textId="77777777" w:rsidR="007C5D54" w:rsidRPr="007C6923" w:rsidRDefault="007C5D54" w:rsidP="004075BF">
      <w:pPr>
        <w:pStyle w:val="PL"/>
        <w:rPr>
          <w:lang w:val="en-US"/>
        </w:rPr>
      </w:pPr>
      <w:r>
        <w:rPr>
          <w:lang w:val="en-US"/>
        </w:rPr>
        <w:t xml:space="preserve">          items:</w:t>
      </w:r>
    </w:p>
    <w:p w14:paraId="796D7A7A" w14:textId="77777777" w:rsidR="004075BF" w:rsidRDefault="004075BF" w:rsidP="004075BF">
      <w:pPr>
        <w:pStyle w:val="PL"/>
        <w:rPr>
          <w:lang w:val="en-US"/>
        </w:rPr>
      </w:pPr>
      <w:r w:rsidRPr="007C6923">
        <w:rPr>
          <w:lang w:val="en-US"/>
        </w:rPr>
        <w:t xml:space="preserve">          </w:t>
      </w:r>
      <w:r w:rsidR="007C5D54">
        <w:rPr>
          <w:lang w:val="en-US"/>
        </w:rPr>
        <w:t xml:space="preserve">  </w:t>
      </w:r>
      <w:r w:rsidRPr="007C6923">
        <w:rPr>
          <w:lang w:val="en-US"/>
        </w:rPr>
        <w:t>$ref: '#/components/schemas/GnssPositioning</w:t>
      </w:r>
      <w:r w:rsidR="007C5D54">
        <w:rPr>
          <w:lang w:val="en-US"/>
        </w:rPr>
        <w:t>MethodAndUsage</w:t>
      </w:r>
      <w:r w:rsidRPr="007C6923">
        <w:rPr>
          <w:lang w:val="en-US"/>
        </w:rPr>
        <w:t>'</w:t>
      </w:r>
    </w:p>
    <w:p w14:paraId="7800A276" w14:textId="77777777" w:rsidR="0052478C" w:rsidRDefault="0052478C" w:rsidP="0052478C">
      <w:pPr>
        <w:pStyle w:val="PL"/>
        <w:rPr>
          <w:lang w:val="en-US" w:eastAsia="zh-CN"/>
        </w:rPr>
      </w:pPr>
      <w:r>
        <w:rPr>
          <w:rFonts w:hint="eastAsia"/>
          <w:lang w:val="en-US" w:eastAsia="zh-CN"/>
        </w:rPr>
        <w:t xml:space="preserve">          minItems: 1</w:t>
      </w:r>
    </w:p>
    <w:p w14:paraId="4B658AB8" w14:textId="77777777" w:rsidR="007D168D" w:rsidRDefault="007D168D" w:rsidP="004075BF">
      <w:pPr>
        <w:pStyle w:val="PL"/>
        <w:rPr>
          <w:lang w:val="en-US"/>
        </w:rPr>
      </w:pPr>
      <w:r>
        <w:rPr>
          <w:lang w:val="en-US"/>
        </w:rPr>
        <w:t xml:space="preserve">        ecgi:</w:t>
      </w:r>
    </w:p>
    <w:p w14:paraId="11878672" w14:textId="77777777" w:rsidR="007D168D" w:rsidRDefault="007D168D" w:rsidP="007D168D">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Ecgi</w:t>
      </w:r>
      <w:r w:rsidRPr="00BF6487">
        <w:rPr>
          <w:lang w:val="en-US"/>
        </w:rPr>
        <w:t>'</w:t>
      </w:r>
    </w:p>
    <w:p w14:paraId="173D6F7A" w14:textId="77777777" w:rsidR="007D168D" w:rsidRDefault="007D168D" w:rsidP="004075BF">
      <w:pPr>
        <w:pStyle w:val="PL"/>
        <w:rPr>
          <w:lang w:val="en-US"/>
        </w:rPr>
      </w:pPr>
      <w:r>
        <w:rPr>
          <w:lang w:val="en-US"/>
        </w:rPr>
        <w:t xml:space="preserve">        ncgi:</w:t>
      </w:r>
    </w:p>
    <w:p w14:paraId="2AEA474E" w14:textId="77777777" w:rsidR="007D168D" w:rsidRDefault="007D168D" w:rsidP="004075BF">
      <w:pPr>
        <w:pStyle w:val="PL"/>
        <w:rPr>
          <w:lang w:val="en-US"/>
        </w:rPr>
      </w:pPr>
      <w:r>
        <w:rPr>
          <w:lang w:val="en-US"/>
        </w:rPr>
        <w:t xml:space="preserve">          </w:t>
      </w:r>
      <w:r w:rsidRPr="00BF6487">
        <w:rPr>
          <w:lang w:val="en-US"/>
        </w:rPr>
        <w:t>$ref: '</w:t>
      </w:r>
      <w:r w:rsidR="00E0095E" w:rsidRPr="002E5CBA">
        <w:rPr>
          <w:lang w:val="en-US"/>
        </w:rPr>
        <w:t>TS29571_CommonData.yaml</w:t>
      </w:r>
      <w:r w:rsidRPr="00BF6487">
        <w:rPr>
          <w:lang w:val="en-US"/>
        </w:rPr>
        <w:t>#/components/schemas/</w:t>
      </w:r>
      <w:r>
        <w:rPr>
          <w:lang w:val="en-US"/>
        </w:rPr>
        <w:t>Ncgi</w:t>
      </w:r>
      <w:r w:rsidRPr="00BF6487">
        <w:rPr>
          <w:lang w:val="en-US"/>
        </w:rPr>
        <w:t>'</w:t>
      </w:r>
    </w:p>
    <w:p w14:paraId="78BE46B6" w14:textId="77777777" w:rsidR="003C064D" w:rsidRDefault="003C064D" w:rsidP="004075BF">
      <w:pPr>
        <w:pStyle w:val="PL"/>
        <w:rPr>
          <w:lang w:val="en-US"/>
        </w:rPr>
      </w:pPr>
      <w:r>
        <w:rPr>
          <w:lang w:val="en-US"/>
        </w:rPr>
        <w:t xml:space="preserve">        altitude:</w:t>
      </w:r>
    </w:p>
    <w:p w14:paraId="36ABA9FB" w14:textId="77777777" w:rsidR="003C064D" w:rsidRDefault="003C064D" w:rsidP="004075BF">
      <w:pPr>
        <w:pStyle w:val="PL"/>
        <w:rPr>
          <w:lang w:val="en-US"/>
        </w:rPr>
      </w:pPr>
      <w:r>
        <w:rPr>
          <w:lang w:val="en-US"/>
        </w:rPr>
        <w:t xml:space="preserve">          $ref: '#/components/schemas/Altitude'</w:t>
      </w:r>
    </w:p>
    <w:p w14:paraId="72A4D161" w14:textId="77777777" w:rsidR="004905D0" w:rsidRDefault="004905D0" w:rsidP="004905D0">
      <w:pPr>
        <w:pStyle w:val="PL"/>
      </w:pPr>
      <w:r>
        <w:t xml:space="preserve">        barometricPressure:</w:t>
      </w:r>
    </w:p>
    <w:p w14:paraId="38017637" w14:textId="77777777" w:rsidR="004905D0" w:rsidRDefault="004905D0" w:rsidP="004905D0">
      <w:pPr>
        <w:pStyle w:val="PL"/>
      </w:pPr>
      <w:r>
        <w:t xml:space="preserve">          $ref: '#/components/schemas/BarometricPressure'</w:t>
      </w:r>
    </w:p>
    <w:p w14:paraId="44AAD35E" w14:textId="77777777" w:rsidR="00C013E5" w:rsidRDefault="00C013E5" w:rsidP="00C013E5">
      <w:pPr>
        <w:pStyle w:val="PL"/>
      </w:pPr>
      <w:r>
        <w:t xml:space="preserve">        servingLMFIdentification:</w:t>
      </w:r>
    </w:p>
    <w:p w14:paraId="687B8FCB" w14:textId="77777777" w:rsidR="00C013E5" w:rsidRDefault="00C013E5" w:rsidP="00C013E5">
      <w:pPr>
        <w:pStyle w:val="PL"/>
      </w:pPr>
      <w:r>
        <w:t xml:space="preserve">          $ref: '#/components/schemas/LMFIdentification'</w:t>
      </w:r>
    </w:p>
    <w:p w14:paraId="2B20FF1D" w14:textId="77777777" w:rsidR="004075BF" w:rsidRPr="00BF6487" w:rsidRDefault="004075BF" w:rsidP="004075BF">
      <w:pPr>
        <w:pStyle w:val="PL"/>
        <w:rPr>
          <w:lang w:val="en-US"/>
        </w:rPr>
      </w:pPr>
      <w:r w:rsidRPr="00BF6487">
        <w:rPr>
          <w:lang w:val="en-US"/>
        </w:rPr>
        <w:t xml:space="preserve">    GeographicArea:</w:t>
      </w:r>
    </w:p>
    <w:p w14:paraId="2BE7BAED" w14:textId="77777777" w:rsidR="004075BF" w:rsidRPr="00BF6487" w:rsidRDefault="004075BF" w:rsidP="004075BF">
      <w:pPr>
        <w:pStyle w:val="PL"/>
        <w:rPr>
          <w:lang w:val="en-US"/>
        </w:rPr>
      </w:pPr>
      <w:r w:rsidRPr="00BF6487">
        <w:rPr>
          <w:lang w:val="en-US"/>
        </w:rPr>
        <w:t xml:space="preserve">      </w:t>
      </w:r>
      <w:r w:rsidR="00EF70D3">
        <w:rPr>
          <w:lang w:val="en-US"/>
        </w:rPr>
        <w:t>anyOf</w:t>
      </w:r>
      <w:r w:rsidRPr="00BF6487">
        <w:rPr>
          <w:lang w:val="en-US"/>
        </w:rPr>
        <w:t>:</w:t>
      </w:r>
    </w:p>
    <w:p w14:paraId="73FAE332"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w:t>
      </w:r>
    </w:p>
    <w:p w14:paraId="7AEAF1D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w:t>
      </w:r>
      <w:r>
        <w:rPr>
          <w:lang w:val="en-US"/>
        </w:rPr>
        <w:t>Circle</w:t>
      </w:r>
      <w:r w:rsidRPr="00BF6487">
        <w:rPr>
          <w:lang w:val="en-US"/>
        </w:rPr>
        <w:t>'</w:t>
      </w:r>
    </w:p>
    <w:p w14:paraId="224CCEE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'#/components/schemas/PointUncertaintyEllipse'</w:t>
      </w:r>
    </w:p>
    <w:p w14:paraId="77AA28E4"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'#/components/schemas/Polygon'</w:t>
      </w:r>
    </w:p>
    <w:p w14:paraId="55EF9CC7"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w:t>
      </w:r>
    </w:p>
    <w:p w14:paraId="645E5223" w14:textId="77777777" w:rsidR="004075BF" w:rsidRPr="00BF6487"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'#/components/schemas/PointAltitudeUncertainty'</w:t>
      </w:r>
    </w:p>
    <w:p w14:paraId="1181EC5F" w14:textId="77777777" w:rsidR="004075BF" w:rsidRDefault="004075BF" w:rsidP="004075BF">
      <w:pPr>
        <w:pStyle w:val="PL"/>
        <w:rPr>
          <w:lang w:val="en-US"/>
        </w:rPr>
      </w:pPr>
      <w:r w:rsidRPr="00BF6487">
        <w:rPr>
          <w:lang w:val="en-US"/>
        </w:rPr>
        <w:t xml:space="preserve">      </w:t>
      </w:r>
      <w:r w:rsidR="00181151">
        <w:rPr>
          <w:lang w:val="en-US"/>
        </w:rPr>
        <w:t xml:space="preserve">  </w:t>
      </w:r>
      <w:r w:rsidRPr="00BF6487">
        <w:rPr>
          <w:lang w:val="en-US"/>
        </w:rPr>
        <w:t>- $ref: '#/components/schemas/EllipsoidArc'</w:t>
      </w:r>
    </w:p>
    <w:p w14:paraId="4055C251" w14:textId="77777777" w:rsidR="004075BF" w:rsidRPr="001E6ABC" w:rsidRDefault="004075BF" w:rsidP="004075BF">
      <w:pPr>
        <w:pStyle w:val="PL"/>
        <w:rPr>
          <w:lang w:val="en-US"/>
        </w:rPr>
      </w:pPr>
      <w:r w:rsidRPr="001E6ABC">
        <w:rPr>
          <w:lang w:val="en-US"/>
        </w:rPr>
        <w:t xml:space="preserve">    GADShape:</w:t>
      </w:r>
    </w:p>
    <w:p w14:paraId="350C740B" w14:textId="77777777" w:rsidR="004075BF" w:rsidRPr="001E6ABC" w:rsidRDefault="004075BF" w:rsidP="004075BF">
      <w:pPr>
        <w:pStyle w:val="PL"/>
        <w:rPr>
          <w:lang w:val="en-US"/>
        </w:rPr>
      </w:pPr>
      <w:r w:rsidRPr="001E6ABC">
        <w:rPr>
          <w:lang w:val="en-US"/>
        </w:rPr>
        <w:t xml:space="preserve">      type: object</w:t>
      </w:r>
    </w:p>
    <w:p w14:paraId="39CCA2F0" w14:textId="77777777" w:rsidR="004075BF" w:rsidRPr="001E6ABC" w:rsidRDefault="004075BF" w:rsidP="004075BF">
      <w:pPr>
        <w:pStyle w:val="PL"/>
        <w:rPr>
          <w:lang w:val="en-US"/>
        </w:rPr>
      </w:pPr>
      <w:r w:rsidRPr="001E6ABC">
        <w:rPr>
          <w:lang w:val="en-US"/>
        </w:rPr>
        <w:t xml:space="preserve">      required:</w:t>
      </w:r>
    </w:p>
    <w:p w14:paraId="7A939BF6" w14:textId="77777777" w:rsidR="004075BF" w:rsidRPr="001E6ABC" w:rsidRDefault="004075BF" w:rsidP="004075BF">
      <w:pPr>
        <w:pStyle w:val="PL"/>
        <w:rPr>
          <w:lang w:val="en-US"/>
        </w:rPr>
      </w:pPr>
      <w:r w:rsidRPr="001E6ABC">
        <w:rPr>
          <w:lang w:val="en-US"/>
        </w:rPr>
        <w:t xml:space="preserve">        - shape</w:t>
      </w:r>
    </w:p>
    <w:p w14:paraId="0BD33736" w14:textId="77777777" w:rsidR="004075BF" w:rsidRPr="001E6ABC" w:rsidRDefault="004075BF" w:rsidP="004075BF">
      <w:pPr>
        <w:pStyle w:val="PL"/>
        <w:rPr>
          <w:lang w:val="en-US"/>
        </w:rPr>
      </w:pPr>
      <w:r w:rsidRPr="001E6ABC">
        <w:rPr>
          <w:lang w:val="en-US"/>
        </w:rPr>
        <w:t xml:space="preserve">      properties:</w:t>
      </w:r>
    </w:p>
    <w:p w14:paraId="40F9DC6C" w14:textId="77777777" w:rsidR="004075BF" w:rsidRPr="001E6ABC" w:rsidRDefault="004075BF" w:rsidP="004075BF">
      <w:pPr>
        <w:pStyle w:val="PL"/>
        <w:rPr>
          <w:lang w:val="en-US"/>
        </w:rPr>
      </w:pPr>
      <w:r w:rsidRPr="001E6ABC">
        <w:rPr>
          <w:lang w:val="en-US"/>
        </w:rPr>
        <w:t xml:space="preserve">        shape:</w:t>
      </w:r>
    </w:p>
    <w:p w14:paraId="4C89F1DA" w14:textId="77777777" w:rsidR="004075BF" w:rsidRPr="001E6ABC" w:rsidRDefault="004075BF" w:rsidP="004075BF">
      <w:pPr>
        <w:pStyle w:val="PL"/>
        <w:rPr>
          <w:lang w:val="en-US"/>
        </w:rPr>
      </w:pPr>
      <w:r w:rsidRPr="001E6ABC">
        <w:rPr>
          <w:lang w:val="en-US"/>
        </w:rPr>
        <w:t xml:space="preserve">          $ref: '#/components/schemas/SupportedGADShapes'</w:t>
      </w:r>
    </w:p>
    <w:p w14:paraId="63101122" w14:textId="77777777" w:rsidR="004075BF" w:rsidRPr="001E6ABC" w:rsidRDefault="004075BF" w:rsidP="004075BF">
      <w:pPr>
        <w:pStyle w:val="PL"/>
        <w:rPr>
          <w:lang w:val="en-US"/>
        </w:rPr>
      </w:pPr>
      <w:r w:rsidRPr="001E6ABC">
        <w:rPr>
          <w:lang w:val="en-US"/>
        </w:rPr>
        <w:t xml:space="preserve">      discriminator:</w:t>
      </w:r>
    </w:p>
    <w:p w14:paraId="7A6E367D" w14:textId="77777777" w:rsidR="004075BF" w:rsidRDefault="004075BF" w:rsidP="004075BF">
      <w:pPr>
        <w:pStyle w:val="PL"/>
        <w:rPr>
          <w:lang w:val="en-US"/>
        </w:rPr>
      </w:pPr>
      <w:r w:rsidRPr="001E6ABC">
        <w:rPr>
          <w:lang w:val="en-US"/>
        </w:rPr>
        <w:t xml:space="preserve">        propertyName: shape</w:t>
      </w:r>
    </w:p>
    <w:p w14:paraId="712D6440" w14:textId="77777777" w:rsidR="004075BF" w:rsidRDefault="004075BF" w:rsidP="004075BF">
      <w:pPr>
        <w:pStyle w:val="PL"/>
        <w:rPr>
          <w:lang w:val="en-US"/>
        </w:rPr>
      </w:pPr>
      <w:r>
        <w:rPr>
          <w:lang w:val="en-US"/>
        </w:rPr>
        <w:t xml:space="preserve">        mapping:</w:t>
      </w:r>
    </w:p>
    <w:p w14:paraId="756BDB6A" w14:textId="77777777" w:rsidR="004075BF" w:rsidRPr="00B320B3" w:rsidRDefault="004075BF" w:rsidP="004075BF">
      <w:pPr>
        <w:pStyle w:val="PL"/>
        <w:rPr>
          <w:lang w:val="en-US"/>
        </w:rPr>
      </w:pPr>
      <w:r w:rsidRPr="001E6ABC">
        <w:rPr>
          <w:lang w:val="en-US"/>
        </w:rPr>
        <w:t xml:space="preserve"> </w:t>
      </w:r>
      <w:r w:rsidRPr="00B320B3">
        <w:rPr>
          <w:lang w:val="en-US"/>
        </w:rPr>
        <w:t xml:space="preserve">         POINT: '#/components/schemas/Point'</w:t>
      </w:r>
    </w:p>
    <w:p w14:paraId="45CD6E90" w14:textId="77777777" w:rsidR="004075BF" w:rsidRPr="00B320B3" w:rsidRDefault="004075BF" w:rsidP="004075BF">
      <w:pPr>
        <w:pStyle w:val="PL"/>
        <w:rPr>
          <w:lang w:val="en-US"/>
        </w:rPr>
      </w:pPr>
      <w:r w:rsidRPr="00B320B3">
        <w:rPr>
          <w:lang w:val="en-US"/>
        </w:rPr>
        <w:t xml:space="preserve">          POINT_UNCERTAINTY_CIRCLE: '#/components/schemas/PointUncertainty</w:t>
      </w:r>
      <w:r>
        <w:rPr>
          <w:lang w:val="en-US"/>
        </w:rPr>
        <w:t>Circle</w:t>
      </w:r>
      <w:r w:rsidRPr="00B320B3">
        <w:rPr>
          <w:lang w:val="en-US"/>
        </w:rPr>
        <w:t xml:space="preserve">'          </w:t>
      </w:r>
    </w:p>
    <w:p w14:paraId="75176A4B" w14:textId="77777777" w:rsidR="004075BF" w:rsidRPr="00B320B3" w:rsidRDefault="004075BF" w:rsidP="004075BF">
      <w:pPr>
        <w:pStyle w:val="PL"/>
        <w:rPr>
          <w:lang w:val="en-US"/>
        </w:rPr>
      </w:pPr>
      <w:r w:rsidRPr="00B320B3">
        <w:rPr>
          <w:lang w:val="en-US"/>
        </w:rPr>
        <w:t xml:space="preserve">          POINT_UNCERTAINTY_ELLIPSE:</w:t>
      </w:r>
      <w:r>
        <w:rPr>
          <w:lang w:val="en-US"/>
        </w:rPr>
        <w:t xml:space="preserve"> </w:t>
      </w:r>
      <w:r w:rsidRPr="00B320B3">
        <w:rPr>
          <w:lang w:val="en-US"/>
        </w:rPr>
        <w:t xml:space="preserve">'#/components/schemas/PointUncertaintyEllipse'          </w:t>
      </w:r>
    </w:p>
    <w:p w14:paraId="1E55B33D" w14:textId="77777777" w:rsidR="004075BF" w:rsidRPr="00B320B3" w:rsidRDefault="004075BF" w:rsidP="004075BF">
      <w:pPr>
        <w:pStyle w:val="PL"/>
        <w:rPr>
          <w:lang w:val="en-US"/>
        </w:rPr>
      </w:pPr>
      <w:r w:rsidRPr="00B320B3">
        <w:rPr>
          <w:lang w:val="en-US"/>
        </w:rPr>
        <w:t xml:space="preserve">          POLYGON: '#/components/schemas/Polygon'          </w:t>
      </w:r>
    </w:p>
    <w:p w14:paraId="58C9E587" w14:textId="77777777" w:rsidR="004075BF" w:rsidRPr="00B320B3" w:rsidRDefault="004075BF" w:rsidP="004075BF">
      <w:pPr>
        <w:pStyle w:val="PL"/>
        <w:rPr>
          <w:lang w:val="en-US"/>
        </w:rPr>
      </w:pPr>
      <w:r w:rsidRPr="00B320B3">
        <w:rPr>
          <w:lang w:val="en-US"/>
        </w:rPr>
        <w:t xml:space="preserve">          POINT_ALTITUDE: '#/components/schemas/</w:t>
      </w:r>
      <w:r>
        <w:rPr>
          <w:lang w:val="en-US"/>
        </w:rPr>
        <w:t>P</w:t>
      </w:r>
      <w:r w:rsidRPr="00B320B3">
        <w:rPr>
          <w:lang w:val="en-US"/>
        </w:rPr>
        <w:t xml:space="preserve">ointAltitude'          </w:t>
      </w:r>
    </w:p>
    <w:p w14:paraId="547758FD" w14:textId="77777777" w:rsidR="004075BF" w:rsidRPr="00B320B3" w:rsidRDefault="004075BF" w:rsidP="004075BF">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 xml:space="preserve">'#/components/schemas/PointAltitudeUncertainty'          </w:t>
      </w:r>
    </w:p>
    <w:p w14:paraId="019DBFCD" w14:textId="77777777" w:rsidR="004075BF" w:rsidRPr="00BF6487" w:rsidRDefault="004075BF" w:rsidP="004075BF">
      <w:pPr>
        <w:pStyle w:val="PL"/>
        <w:rPr>
          <w:lang w:val="en-US"/>
        </w:rPr>
      </w:pPr>
      <w:r w:rsidRPr="00B320B3">
        <w:rPr>
          <w:lang w:val="en-US"/>
        </w:rPr>
        <w:t xml:space="preserve">          ELLIPSOID_ARC: '#/components/schemas/EllipsoidArc'</w:t>
      </w:r>
    </w:p>
    <w:p w14:paraId="1BD3BF71" w14:textId="77777777" w:rsidR="004075BF" w:rsidRPr="001E6ABC" w:rsidRDefault="004075BF" w:rsidP="004075BF">
      <w:pPr>
        <w:pStyle w:val="PL"/>
        <w:rPr>
          <w:lang w:val="en-US"/>
        </w:rPr>
      </w:pPr>
      <w:r w:rsidRPr="001E6ABC">
        <w:rPr>
          <w:lang w:val="en-US"/>
        </w:rPr>
        <w:t xml:space="preserve">    Point:</w:t>
      </w:r>
    </w:p>
    <w:p w14:paraId="25640CB9" w14:textId="77777777" w:rsidR="004075BF" w:rsidRPr="001E6ABC" w:rsidRDefault="004075BF" w:rsidP="004075BF">
      <w:pPr>
        <w:pStyle w:val="PL"/>
        <w:rPr>
          <w:lang w:val="en-US"/>
        </w:rPr>
      </w:pPr>
      <w:r w:rsidRPr="001E6ABC">
        <w:rPr>
          <w:lang w:val="en-US"/>
        </w:rPr>
        <w:t xml:space="preserve">      allOf:</w:t>
      </w:r>
    </w:p>
    <w:p w14:paraId="0A48DCCE" w14:textId="77777777" w:rsidR="004075BF" w:rsidRPr="001E6ABC" w:rsidRDefault="004075BF" w:rsidP="004075BF">
      <w:pPr>
        <w:pStyle w:val="PL"/>
        <w:rPr>
          <w:lang w:val="en-US"/>
        </w:rPr>
      </w:pPr>
      <w:r w:rsidRPr="001E6ABC">
        <w:rPr>
          <w:lang w:val="en-US"/>
        </w:rPr>
        <w:t xml:space="preserve">        - $ref: '#/components/schemas/GADShape'</w:t>
      </w:r>
    </w:p>
    <w:p w14:paraId="284B8086" w14:textId="77777777" w:rsidR="004075BF" w:rsidRPr="001E6ABC" w:rsidRDefault="004075BF" w:rsidP="004075BF">
      <w:pPr>
        <w:pStyle w:val="PL"/>
        <w:rPr>
          <w:lang w:val="en-US"/>
        </w:rPr>
      </w:pPr>
      <w:r w:rsidRPr="001E6ABC">
        <w:rPr>
          <w:lang w:val="en-US"/>
        </w:rPr>
        <w:t xml:space="preserve">        - type: object</w:t>
      </w:r>
    </w:p>
    <w:p w14:paraId="738E60EB" w14:textId="77777777" w:rsidR="004075BF" w:rsidRPr="001E6ABC" w:rsidRDefault="004075BF" w:rsidP="004075BF">
      <w:pPr>
        <w:pStyle w:val="PL"/>
        <w:rPr>
          <w:lang w:val="en-US"/>
        </w:rPr>
      </w:pPr>
      <w:r w:rsidRPr="001E6ABC">
        <w:rPr>
          <w:lang w:val="en-US"/>
        </w:rPr>
        <w:t xml:space="preserve">          required:</w:t>
      </w:r>
    </w:p>
    <w:p w14:paraId="3828FD76" w14:textId="77777777" w:rsidR="004075BF" w:rsidRPr="001E6ABC" w:rsidRDefault="004075BF" w:rsidP="004075BF">
      <w:pPr>
        <w:pStyle w:val="PL"/>
        <w:rPr>
          <w:lang w:val="en-US"/>
        </w:rPr>
      </w:pPr>
      <w:r w:rsidRPr="001E6ABC">
        <w:rPr>
          <w:lang w:val="en-US"/>
        </w:rPr>
        <w:lastRenderedPageBreak/>
        <w:t xml:space="preserve">            - point</w:t>
      </w:r>
    </w:p>
    <w:p w14:paraId="17907142" w14:textId="77777777" w:rsidR="004075BF" w:rsidRPr="001E6ABC" w:rsidRDefault="004075BF" w:rsidP="004075BF">
      <w:pPr>
        <w:pStyle w:val="PL"/>
        <w:rPr>
          <w:lang w:val="en-US"/>
        </w:rPr>
      </w:pPr>
      <w:r w:rsidRPr="001E6ABC">
        <w:rPr>
          <w:lang w:val="en-US"/>
        </w:rPr>
        <w:t xml:space="preserve">          properties:</w:t>
      </w:r>
    </w:p>
    <w:p w14:paraId="1B55BF34" w14:textId="77777777" w:rsidR="004075BF" w:rsidRPr="001E6ABC" w:rsidRDefault="004075BF" w:rsidP="004075BF">
      <w:pPr>
        <w:pStyle w:val="PL"/>
        <w:rPr>
          <w:lang w:val="en-US"/>
        </w:rPr>
      </w:pPr>
      <w:r w:rsidRPr="001E6ABC">
        <w:rPr>
          <w:lang w:val="en-US"/>
        </w:rPr>
        <w:t xml:space="preserve">            point:</w:t>
      </w:r>
    </w:p>
    <w:p w14:paraId="4394F9A5" w14:textId="77777777" w:rsidR="004075BF" w:rsidRDefault="004075BF" w:rsidP="004075BF">
      <w:pPr>
        <w:pStyle w:val="PL"/>
        <w:rPr>
          <w:lang w:val="en-US"/>
        </w:rPr>
      </w:pPr>
      <w:r w:rsidRPr="001E6ABC">
        <w:rPr>
          <w:lang w:val="en-US"/>
        </w:rPr>
        <w:t xml:space="preserve">              $ref: '#/components/schemas/GeographicalCoordinates'</w:t>
      </w:r>
    </w:p>
    <w:p w14:paraId="4539FAEB" w14:textId="77777777" w:rsidR="004075BF" w:rsidRPr="001E6ABC" w:rsidRDefault="004075BF" w:rsidP="004075BF">
      <w:pPr>
        <w:pStyle w:val="PL"/>
        <w:rPr>
          <w:lang w:val="en-US"/>
        </w:rPr>
      </w:pPr>
      <w:r w:rsidRPr="001E6ABC">
        <w:rPr>
          <w:lang w:val="en-US"/>
        </w:rPr>
        <w:t xml:space="preserve">    PointUncertainty</w:t>
      </w:r>
      <w:r>
        <w:rPr>
          <w:lang w:val="en-US"/>
        </w:rPr>
        <w:t>Circle</w:t>
      </w:r>
      <w:r w:rsidRPr="001E6ABC">
        <w:rPr>
          <w:lang w:val="en-US"/>
        </w:rPr>
        <w:t>:</w:t>
      </w:r>
    </w:p>
    <w:p w14:paraId="5C5BEA41" w14:textId="77777777" w:rsidR="004075BF" w:rsidRPr="001E6ABC" w:rsidRDefault="004075BF" w:rsidP="004075BF">
      <w:pPr>
        <w:pStyle w:val="PL"/>
        <w:rPr>
          <w:lang w:val="en-US"/>
        </w:rPr>
      </w:pPr>
      <w:r w:rsidRPr="001E6ABC">
        <w:rPr>
          <w:lang w:val="en-US"/>
        </w:rPr>
        <w:t xml:space="preserve">      allOf:</w:t>
      </w:r>
    </w:p>
    <w:p w14:paraId="4D369422" w14:textId="77777777" w:rsidR="004075BF" w:rsidRPr="001E6ABC" w:rsidRDefault="004075BF" w:rsidP="004075BF">
      <w:pPr>
        <w:pStyle w:val="PL"/>
        <w:rPr>
          <w:lang w:val="en-US"/>
        </w:rPr>
      </w:pPr>
      <w:r w:rsidRPr="001E6ABC">
        <w:rPr>
          <w:lang w:val="en-US"/>
        </w:rPr>
        <w:t xml:space="preserve">        - $ref: '#/components/schemas/GADShape'</w:t>
      </w:r>
    </w:p>
    <w:p w14:paraId="41DDB1FF" w14:textId="77777777" w:rsidR="004075BF" w:rsidRPr="001E6ABC" w:rsidRDefault="004075BF" w:rsidP="004075BF">
      <w:pPr>
        <w:pStyle w:val="PL"/>
        <w:rPr>
          <w:lang w:val="en-US"/>
        </w:rPr>
      </w:pPr>
      <w:r w:rsidRPr="001E6ABC">
        <w:rPr>
          <w:lang w:val="en-US"/>
        </w:rPr>
        <w:t xml:space="preserve">        - type: object</w:t>
      </w:r>
    </w:p>
    <w:p w14:paraId="71024EB6" w14:textId="77777777" w:rsidR="004075BF" w:rsidRPr="001E6ABC" w:rsidRDefault="004075BF" w:rsidP="004075BF">
      <w:pPr>
        <w:pStyle w:val="PL"/>
        <w:rPr>
          <w:lang w:val="en-US"/>
        </w:rPr>
      </w:pPr>
      <w:r w:rsidRPr="001E6ABC">
        <w:rPr>
          <w:lang w:val="en-US"/>
        </w:rPr>
        <w:t xml:space="preserve">          required:</w:t>
      </w:r>
    </w:p>
    <w:p w14:paraId="00929C79" w14:textId="77777777" w:rsidR="004075BF" w:rsidRPr="001E6ABC" w:rsidRDefault="004075BF" w:rsidP="004075BF">
      <w:pPr>
        <w:pStyle w:val="PL"/>
        <w:rPr>
          <w:lang w:val="en-US"/>
        </w:rPr>
      </w:pPr>
      <w:r w:rsidRPr="001E6ABC">
        <w:rPr>
          <w:lang w:val="en-US"/>
        </w:rPr>
        <w:t xml:space="preserve">            - point</w:t>
      </w:r>
    </w:p>
    <w:p w14:paraId="13898748" w14:textId="77777777" w:rsidR="004075BF" w:rsidRPr="001E6ABC" w:rsidRDefault="004075BF" w:rsidP="004075BF">
      <w:pPr>
        <w:pStyle w:val="PL"/>
        <w:rPr>
          <w:lang w:val="en-US"/>
        </w:rPr>
      </w:pPr>
      <w:r w:rsidRPr="001E6ABC">
        <w:rPr>
          <w:lang w:val="en-US"/>
        </w:rPr>
        <w:t xml:space="preserve">            - uncertainty</w:t>
      </w:r>
    </w:p>
    <w:p w14:paraId="1E1786EA" w14:textId="77777777" w:rsidR="004075BF" w:rsidRPr="001E6ABC" w:rsidRDefault="004075BF" w:rsidP="004075BF">
      <w:pPr>
        <w:pStyle w:val="PL"/>
        <w:rPr>
          <w:lang w:val="en-US"/>
        </w:rPr>
      </w:pPr>
      <w:r w:rsidRPr="001E6ABC">
        <w:rPr>
          <w:lang w:val="en-US"/>
        </w:rPr>
        <w:t xml:space="preserve">          properties:</w:t>
      </w:r>
    </w:p>
    <w:p w14:paraId="079F6F01" w14:textId="77777777" w:rsidR="004075BF" w:rsidRPr="001E6ABC" w:rsidRDefault="004075BF" w:rsidP="004075BF">
      <w:pPr>
        <w:pStyle w:val="PL"/>
        <w:rPr>
          <w:lang w:val="en-US"/>
        </w:rPr>
      </w:pPr>
      <w:r w:rsidRPr="001E6ABC">
        <w:rPr>
          <w:lang w:val="en-US"/>
        </w:rPr>
        <w:t xml:space="preserve">            point:</w:t>
      </w:r>
    </w:p>
    <w:p w14:paraId="0A7226BC" w14:textId="77777777" w:rsidR="004075BF" w:rsidRPr="001E6ABC" w:rsidRDefault="004075BF" w:rsidP="004075BF">
      <w:pPr>
        <w:pStyle w:val="PL"/>
        <w:rPr>
          <w:lang w:val="en-US"/>
        </w:rPr>
      </w:pPr>
      <w:r w:rsidRPr="001E6ABC">
        <w:rPr>
          <w:lang w:val="en-US"/>
        </w:rPr>
        <w:t xml:space="preserve">              $ref: '#/components/schemas/GeographicalCoordinates'</w:t>
      </w:r>
    </w:p>
    <w:p w14:paraId="5844C051" w14:textId="77777777" w:rsidR="004075BF" w:rsidRPr="001E6ABC" w:rsidRDefault="004075BF" w:rsidP="004075BF">
      <w:pPr>
        <w:pStyle w:val="PL"/>
        <w:rPr>
          <w:lang w:val="en-US"/>
        </w:rPr>
      </w:pPr>
      <w:r w:rsidRPr="001E6ABC">
        <w:rPr>
          <w:lang w:val="en-US"/>
        </w:rPr>
        <w:t xml:space="preserve">            uncertainty:</w:t>
      </w:r>
    </w:p>
    <w:p w14:paraId="6092C697" w14:textId="77777777" w:rsidR="004075BF" w:rsidRDefault="004075BF" w:rsidP="004075BF">
      <w:pPr>
        <w:pStyle w:val="PL"/>
        <w:rPr>
          <w:lang w:val="en-US"/>
        </w:rPr>
      </w:pPr>
      <w:r w:rsidRPr="001E6ABC">
        <w:rPr>
          <w:lang w:val="en-US"/>
        </w:rPr>
        <w:t xml:space="preserve">              $ref: '#/components/schemas/Uncertainty'</w:t>
      </w:r>
    </w:p>
    <w:p w14:paraId="79D98B3C" w14:textId="77777777" w:rsidR="004075BF" w:rsidRPr="001E6ABC" w:rsidRDefault="004075BF" w:rsidP="004075BF">
      <w:pPr>
        <w:pStyle w:val="PL"/>
        <w:rPr>
          <w:lang w:val="en-US"/>
        </w:rPr>
      </w:pPr>
      <w:r w:rsidRPr="001E6ABC">
        <w:rPr>
          <w:lang w:val="en-US"/>
        </w:rPr>
        <w:t xml:space="preserve">    PointUncertaintyEllipse:</w:t>
      </w:r>
    </w:p>
    <w:p w14:paraId="29BF6AB8" w14:textId="77777777" w:rsidR="004075BF" w:rsidRPr="001E6ABC" w:rsidRDefault="004075BF" w:rsidP="004075BF">
      <w:pPr>
        <w:pStyle w:val="PL"/>
        <w:rPr>
          <w:lang w:val="en-US"/>
        </w:rPr>
      </w:pPr>
      <w:r w:rsidRPr="001E6ABC">
        <w:rPr>
          <w:lang w:val="en-US"/>
        </w:rPr>
        <w:t xml:space="preserve">      allOf:</w:t>
      </w:r>
    </w:p>
    <w:p w14:paraId="2F6DDA4E" w14:textId="77777777" w:rsidR="004075BF" w:rsidRPr="001E6ABC" w:rsidRDefault="004075BF" w:rsidP="004075BF">
      <w:pPr>
        <w:pStyle w:val="PL"/>
        <w:rPr>
          <w:lang w:val="en-US"/>
        </w:rPr>
      </w:pPr>
      <w:r w:rsidRPr="001E6ABC">
        <w:rPr>
          <w:lang w:val="en-US"/>
        </w:rPr>
        <w:t xml:space="preserve">        - $ref: '#/components/schemas/GADShape'</w:t>
      </w:r>
    </w:p>
    <w:p w14:paraId="245CA46D" w14:textId="77777777" w:rsidR="004075BF" w:rsidRPr="001E6ABC" w:rsidRDefault="004075BF" w:rsidP="004075BF">
      <w:pPr>
        <w:pStyle w:val="PL"/>
        <w:rPr>
          <w:lang w:val="en-US"/>
        </w:rPr>
      </w:pPr>
      <w:r w:rsidRPr="001E6ABC">
        <w:rPr>
          <w:lang w:val="en-US"/>
        </w:rPr>
        <w:t xml:space="preserve">        - type: object</w:t>
      </w:r>
    </w:p>
    <w:p w14:paraId="111CA505" w14:textId="77777777" w:rsidR="004075BF" w:rsidRPr="001E6ABC" w:rsidRDefault="004075BF" w:rsidP="004075BF">
      <w:pPr>
        <w:pStyle w:val="PL"/>
        <w:rPr>
          <w:lang w:val="en-US"/>
        </w:rPr>
      </w:pPr>
      <w:r w:rsidRPr="001E6ABC">
        <w:rPr>
          <w:lang w:val="en-US"/>
        </w:rPr>
        <w:t xml:space="preserve">          required:</w:t>
      </w:r>
    </w:p>
    <w:p w14:paraId="12F365DE" w14:textId="77777777" w:rsidR="004075BF" w:rsidRPr="001E6ABC" w:rsidRDefault="004075BF" w:rsidP="004075BF">
      <w:pPr>
        <w:pStyle w:val="PL"/>
        <w:rPr>
          <w:lang w:val="en-US"/>
        </w:rPr>
      </w:pPr>
      <w:r w:rsidRPr="001E6ABC">
        <w:rPr>
          <w:lang w:val="en-US"/>
        </w:rPr>
        <w:t xml:space="preserve">            - point</w:t>
      </w:r>
    </w:p>
    <w:p w14:paraId="1E97C034" w14:textId="77777777" w:rsidR="004075BF" w:rsidRPr="001E6ABC" w:rsidRDefault="004075BF" w:rsidP="004075BF">
      <w:pPr>
        <w:pStyle w:val="PL"/>
        <w:rPr>
          <w:lang w:val="en-US"/>
        </w:rPr>
      </w:pPr>
      <w:r w:rsidRPr="001E6ABC">
        <w:rPr>
          <w:lang w:val="en-US"/>
        </w:rPr>
        <w:t xml:space="preserve">            - uncertaintyEllipse</w:t>
      </w:r>
    </w:p>
    <w:p w14:paraId="3EB55A77" w14:textId="77777777" w:rsidR="004075BF" w:rsidRPr="001E6ABC" w:rsidRDefault="004075BF" w:rsidP="004075BF">
      <w:pPr>
        <w:pStyle w:val="PL"/>
        <w:rPr>
          <w:lang w:val="en-US"/>
        </w:rPr>
      </w:pPr>
      <w:r w:rsidRPr="001E6ABC">
        <w:rPr>
          <w:lang w:val="en-US"/>
        </w:rPr>
        <w:t xml:space="preserve">            - confidence</w:t>
      </w:r>
    </w:p>
    <w:p w14:paraId="4E5C5D53" w14:textId="77777777" w:rsidR="004075BF" w:rsidRPr="001E6ABC" w:rsidRDefault="004075BF" w:rsidP="004075BF">
      <w:pPr>
        <w:pStyle w:val="PL"/>
        <w:rPr>
          <w:lang w:val="en-US"/>
        </w:rPr>
      </w:pPr>
      <w:r w:rsidRPr="001E6ABC">
        <w:rPr>
          <w:lang w:val="en-US"/>
        </w:rPr>
        <w:t xml:space="preserve">          properties:</w:t>
      </w:r>
    </w:p>
    <w:p w14:paraId="487507AD" w14:textId="77777777" w:rsidR="004075BF" w:rsidRPr="001E6ABC" w:rsidRDefault="004075BF" w:rsidP="004075BF">
      <w:pPr>
        <w:pStyle w:val="PL"/>
        <w:rPr>
          <w:lang w:val="en-US"/>
        </w:rPr>
      </w:pPr>
      <w:r w:rsidRPr="001E6ABC">
        <w:rPr>
          <w:lang w:val="en-US"/>
        </w:rPr>
        <w:t xml:space="preserve">            point:</w:t>
      </w:r>
    </w:p>
    <w:p w14:paraId="4CB45F79" w14:textId="77777777" w:rsidR="004075BF" w:rsidRPr="001E6ABC" w:rsidRDefault="004075BF" w:rsidP="004075BF">
      <w:pPr>
        <w:pStyle w:val="PL"/>
        <w:rPr>
          <w:lang w:val="en-US"/>
        </w:rPr>
      </w:pPr>
      <w:r w:rsidRPr="001E6ABC">
        <w:rPr>
          <w:lang w:val="en-US"/>
        </w:rPr>
        <w:t xml:space="preserve">              $ref: '#/components/schemas/GeographicalCoordinates'</w:t>
      </w:r>
    </w:p>
    <w:p w14:paraId="3EBF86D0" w14:textId="77777777" w:rsidR="004075BF" w:rsidRPr="001E6ABC" w:rsidRDefault="004075BF" w:rsidP="004075BF">
      <w:pPr>
        <w:pStyle w:val="PL"/>
        <w:rPr>
          <w:lang w:val="en-US"/>
        </w:rPr>
      </w:pPr>
      <w:r w:rsidRPr="001E6ABC">
        <w:rPr>
          <w:lang w:val="en-US"/>
        </w:rPr>
        <w:t xml:space="preserve">            uncertaintyEllipse:</w:t>
      </w:r>
    </w:p>
    <w:p w14:paraId="54A3BBF1" w14:textId="77777777" w:rsidR="004075BF" w:rsidRPr="001E6ABC" w:rsidRDefault="004075BF" w:rsidP="004075BF">
      <w:pPr>
        <w:pStyle w:val="PL"/>
        <w:rPr>
          <w:lang w:val="en-US"/>
        </w:rPr>
      </w:pPr>
      <w:r w:rsidRPr="001E6ABC">
        <w:rPr>
          <w:lang w:val="en-US"/>
        </w:rPr>
        <w:t xml:space="preserve">              $ref: '#/components/schemas/UncertaintyEllipse'</w:t>
      </w:r>
    </w:p>
    <w:p w14:paraId="286DF959" w14:textId="77777777" w:rsidR="004075BF" w:rsidRPr="001E6ABC" w:rsidRDefault="004075BF" w:rsidP="004075BF">
      <w:pPr>
        <w:pStyle w:val="PL"/>
        <w:rPr>
          <w:lang w:val="en-US"/>
        </w:rPr>
      </w:pPr>
      <w:r w:rsidRPr="001E6ABC">
        <w:rPr>
          <w:lang w:val="en-US"/>
        </w:rPr>
        <w:t xml:space="preserve">            confidence:</w:t>
      </w:r>
    </w:p>
    <w:p w14:paraId="1E039B48" w14:textId="77777777" w:rsidR="004075BF" w:rsidRPr="001E6ABC" w:rsidRDefault="004075BF" w:rsidP="004075BF">
      <w:pPr>
        <w:pStyle w:val="PL"/>
        <w:rPr>
          <w:lang w:val="en-US"/>
        </w:rPr>
      </w:pPr>
      <w:r w:rsidRPr="001E6ABC">
        <w:rPr>
          <w:lang w:val="en-US"/>
        </w:rPr>
        <w:t xml:space="preserve">              $ref: '#/components/schemas/Confidence'</w:t>
      </w:r>
    </w:p>
    <w:p w14:paraId="0B68EBBB" w14:textId="77777777" w:rsidR="004075BF" w:rsidRPr="001E6ABC" w:rsidRDefault="004075BF" w:rsidP="004075BF">
      <w:pPr>
        <w:pStyle w:val="PL"/>
        <w:rPr>
          <w:lang w:val="en-US"/>
        </w:rPr>
      </w:pPr>
      <w:r w:rsidRPr="001E6ABC">
        <w:rPr>
          <w:lang w:val="en-US"/>
        </w:rPr>
        <w:t xml:space="preserve">    Polygon:</w:t>
      </w:r>
    </w:p>
    <w:p w14:paraId="53281EDA" w14:textId="77777777" w:rsidR="004075BF" w:rsidRPr="005F56D7" w:rsidRDefault="004075BF" w:rsidP="004075BF">
      <w:pPr>
        <w:pStyle w:val="PL"/>
        <w:rPr>
          <w:lang w:val="en-US"/>
        </w:rPr>
      </w:pPr>
      <w:r w:rsidRPr="005F56D7">
        <w:rPr>
          <w:lang w:val="en-US"/>
        </w:rPr>
        <w:t xml:space="preserve">      allOf:</w:t>
      </w:r>
    </w:p>
    <w:p w14:paraId="45347AB2" w14:textId="77777777" w:rsidR="004075BF" w:rsidRPr="005F56D7" w:rsidRDefault="004075BF" w:rsidP="004075BF">
      <w:pPr>
        <w:pStyle w:val="PL"/>
        <w:rPr>
          <w:lang w:val="en-US"/>
        </w:rPr>
      </w:pPr>
      <w:r w:rsidRPr="005F56D7">
        <w:rPr>
          <w:lang w:val="en-US"/>
        </w:rPr>
        <w:t xml:space="preserve">        - $ref: '#/components/schemas/GADShape'</w:t>
      </w:r>
    </w:p>
    <w:p w14:paraId="0953CEEA" w14:textId="77777777" w:rsidR="004075BF" w:rsidRPr="005F56D7" w:rsidRDefault="004075BF" w:rsidP="004075BF">
      <w:pPr>
        <w:pStyle w:val="PL"/>
        <w:rPr>
          <w:lang w:val="en-US"/>
        </w:rPr>
      </w:pPr>
      <w:r w:rsidRPr="005F56D7">
        <w:rPr>
          <w:lang w:val="en-US"/>
        </w:rPr>
        <w:t xml:space="preserve">        - type: object</w:t>
      </w:r>
    </w:p>
    <w:p w14:paraId="6F35AF16" w14:textId="77777777" w:rsidR="004075BF" w:rsidRPr="005F56D7" w:rsidRDefault="004075BF" w:rsidP="004075BF">
      <w:pPr>
        <w:pStyle w:val="PL"/>
        <w:rPr>
          <w:lang w:val="en-US"/>
        </w:rPr>
      </w:pPr>
      <w:r w:rsidRPr="005F56D7">
        <w:rPr>
          <w:lang w:val="en-US"/>
        </w:rPr>
        <w:t xml:space="preserve">          required:</w:t>
      </w:r>
    </w:p>
    <w:p w14:paraId="798AD527" w14:textId="77777777" w:rsidR="004075BF" w:rsidRPr="005F56D7" w:rsidRDefault="004075BF" w:rsidP="004075BF">
      <w:pPr>
        <w:pStyle w:val="PL"/>
        <w:rPr>
          <w:lang w:val="en-US"/>
        </w:rPr>
      </w:pPr>
      <w:r w:rsidRPr="005F56D7">
        <w:rPr>
          <w:lang w:val="en-US"/>
        </w:rPr>
        <w:t xml:space="preserve">            - pointList</w:t>
      </w:r>
    </w:p>
    <w:p w14:paraId="5E20243D" w14:textId="77777777" w:rsidR="004075BF" w:rsidRPr="005F56D7" w:rsidRDefault="004075BF" w:rsidP="004075BF">
      <w:pPr>
        <w:pStyle w:val="PL"/>
        <w:rPr>
          <w:lang w:val="en-US"/>
        </w:rPr>
      </w:pPr>
      <w:r w:rsidRPr="005F56D7">
        <w:rPr>
          <w:lang w:val="en-US"/>
        </w:rPr>
        <w:t xml:space="preserve">          properties:</w:t>
      </w:r>
    </w:p>
    <w:p w14:paraId="121B27BB" w14:textId="77777777" w:rsidR="004075BF" w:rsidRPr="005F56D7" w:rsidRDefault="004075BF" w:rsidP="004075BF">
      <w:pPr>
        <w:pStyle w:val="PL"/>
        <w:rPr>
          <w:lang w:val="en-US"/>
        </w:rPr>
      </w:pPr>
      <w:r w:rsidRPr="005F56D7">
        <w:rPr>
          <w:lang w:val="en-US"/>
        </w:rPr>
        <w:t xml:space="preserve">            pointList:</w:t>
      </w:r>
    </w:p>
    <w:p w14:paraId="36CFF62B" w14:textId="77777777" w:rsidR="004075BF" w:rsidRDefault="004075BF" w:rsidP="004075BF">
      <w:pPr>
        <w:pStyle w:val="PL"/>
        <w:rPr>
          <w:lang w:val="en-US"/>
        </w:rPr>
      </w:pPr>
      <w:r w:rsidRPr="005F56D7">
        <w:rPr>
          <w:lang w:val="en-US"/>
        </w:rPr>
        <w:t xml:space="preserve">              $ref: '#/components/schemas/PointList'</w:t>
      </w:r>
    </w:p>
    <w:p w14:paraId="6323A32A" w14:textId="77777777" w:rsidR="004075BF" w:rsidRPr="001E6ABC" w:rsidRDefault="004075BF" w:rsidP="004075BF">
      <w:pPr>
        <w:pStyle w:val="PL"/>
        <w:rPr>
          <w:lang w:val="en-US"/>
        </w:rPr>
      </w:pPr>
      <w:r w:rsidRPr="001E6ABC">
        <w:rPr>
          <w:lang w:val="en-US"/>
        </w:rPr>
        <w:t xml:space="preserve">    PointAltitude:</w:t>
      </w:r>
    </w:p>
    <w:p w14:paraId="69377066" w14:textId="77777777" w:rsidR="004075BF" w:rsidRPr="001E6ABC" w:rsidRDefault="004075BF" w:rsidP="004075BF">
      <w:pPr>
        <w:pStyle w:val="PL"/>
        <w:rPr>
          <w:lang w:val="en-US"/>
        </w:rPr>
      </w:pPr>
      <w:r w:rsidRPr="001E6ABC">
        <w:rPr>
          <w:lang w:val="en-US"/>
        </w:rPr>
        <w:t xml:space="preserve">      allOf:</w:t>
      </w:r>
    </w:p>
    <w:p w14:paraId="0EDFF9B6" w14:textId="77777777" w:rsidR="004075BF" w:rsidRPr="001E6ABC" w:rsidRDefault="004075BF" w:rsidP="004075BF">
      <w:pPr>
        <w:pStyle w:val="PL"/>
        <w:rPr>
          <w:lang w:val="en-US"/>
        </w:rPr>
      </w:pPr>
      <w:r w:rsidRPr="001E6ABC">
        <w:rPr>
          <w:lang w:val="en-US"/>
        </w:rPr>
        <w:t xml:space="preserve">        - $ref: '#/components/schemas/GADShape'</w:t>
      </w:r>
    </w:p>
    <w:p w14:paraId="417B69DF" w14:textId="77777777" w:rsidR="004075BF" w:rsidRPr="001E6ABC" w:rsidRDefault="004075BF" w:rsidP="004075BF">
      <w:pPr>
        <w:pStyle w:val="PL"/>
        <w:rPr>
          <w:lang w:val="en-US"/>
        </w:rPr>
      </w:pPr>
      <w:r w:rsidRPr="001E6ABC">
        <w:rPr>
          <w:lang w:val="en-US"/>
        </w:rPr>
        <w:t xml:space="preserve">        - type: object</w:t>
      </w:r>
    </w:p>
    <w:p w14:paraId="3699770A" w14:textId="77777777" w:rsidR="004075BF" w:rsidRPr="001E6ABC" w:rsidRDefault="004075BF" w:rsidP="004075BF">
      <w:pPr>
        <w:pStyle w:val="PL"/>
        <w:rPr>
          <w:lang w:val="en-US"/>
        </w:rPr>
      </w:pPr>
      <w:r w:rsidRPr="001E6ABC">
        <w:rPr>
          <w:lang w:val="en-US"/>
        </w:rPr>
        <w:t xml:space="preserve">          required:</w:t>
      </w:r>
    </w:p>
    <w:p w14:paraId="38788B1B" w14:textId="77777777" w:rsidR="004075BF" w:rsidRPr="001E6ABC" w:rsidRDefault="004075BF" w:rsidP="004075BF">
      <w:pPr>
        <w:pStyle w:val="PL"/>
        <w:rPr>
          <w:lang w:val="en-US"/>
        </w:rPr>
      </w:pPr>
      <w:r w:rsidRPr="001E6ABC">
        <w:rPr>
          <w:lang w:val="en-US"/>
        </w:rPr>
        <w:t xml:space="preserve">            - point</w:t>
      </w:r>
    </w:p>
    <w:p w14:paraId="037D67CC" w14:textId="77777777" w:rsidR="004075BF" w:rsidRPr="001E6ABC" w:rsidRDefault="004075BF" w:rsidP="004075BF">
      <w:pPr>
        <w:pStyle w:val="PL"/>
        <w:rPr>
          <w:lang w:val="en-US"/>
        </w:rPr>
      </w:pPr>
      <w:r w:rsidRPr="001E6ABC">
        <w:rPr>
          <w:lang w:val="en-US"/>
        </w:rPr>
        <w:t xml:space="preserve">            - altitude</w:t>
      </w:r>
    </w:p>
    <w:p w14:paraId="7D03C08B" w14:textId="77777777" w:rsidR="004075BF" w:rsidRPr="001E6ABC" w:rsidRDefault="004075BF" w:rsidP="004075BF">
      <w:pPr>
        <w:pStyle w:val="PL"/>
        <w:rPr>
          <w:lang w:val="en-US"/>
        </w:rPr>
      </w:pPr>
      <w:r w:rsidRPr="001E6ABC">
        <w:rPr>
          <w:lang w:val="en-US"/>
        </w:rPr>
        <w:t xml:space="preserve">          properties:</w:t>
      </w:r>
    </w:p>
    <w:p w14:paraId="13FE809F" w14:textId="77777777" w:rsidR="004075BF" w:rsidRPr="001E6ABC" w:rsidRDefault="004075BF" w:rsidP="004075BF">
      <w:pPr>
        <w:pStyle w:val="PL"/>
        <w:rPr>
          <w:lang w:val="en-US"/>
        </w:rPr>
      </w:pPr>
      <w:r w:rsidRPr="001E6ABC">
        <w:rPr>
          <w:lang w:val="en-US"/>
        </w:rPr>
        <w:t xml:space="preserve">            point:</w:t>
      </w:r>
    </w:p>
    <w:p w14:paraId="25990B6F" w14:textId="77777777" w:rsidR="004075BF" w:rsidRPr="001E6ABC" w:rsidRDefault="004075BF" w:rsidP="004075BF">
      <w:pPr>
        <w:pStyle w:val="PL"/>
        <w:rPr>
          <w:lang w:val="en-US"/>
        </w:rPr>
      </w:pPr>
      <w:r w:rsidRPr="001E6ABC">
        <w:rPr>
          <w:lang w:val="en-US"/>
        </w:rPr>
        <w:t xml:space="preserve">              $ref: '#/components/schemas/GeographicalCoordinates'</w:t>
      </w:r>
    </w:p>
    <w:p w14:paraId="7B587996" w14:textId="77777777" w:rsidR="004075BF" w:rsidRPr="001E6ABC" w:rsidRDefault="004075BF" w:rsidP="004075BF">
      <w:pPr>
        <w:pStyle w:val="PL"/>
        <w:rPr>
          <w:lang w:val="en-US"/>
        </w:rPr>
      </w:pPr>
      <w:r w:rsidRPr="001E6ABC">
        <w:rPr>
          <w:lang w:val="en-US"/>
        </w:rPr>
        <w:t xml:space="preserve">            altitude:</w:t>
      </w:r>
    </w:p>
    <w:p w14:paraId="0C3D6EA6" w14:textId="77777777" w:rsidR="004075BF" w:rsidRPr="001E6ABC" w:rsidRDefault="004075BF" w:rsidP="004075BF">
      <w:pPr>
        <w:pStyle w:val="PL"/>
        <w:rPr>
          <w:lang w:val="en-US"/>
        </w:rPr>
      </w:pPr>
      <w:r w:rsidRPr="001E6ABC">
        <w:rPr>
          <w:lang w:val="en-US"/>
        </w:rPr>
        <w:t xml:space="preserve">              $ref: '#/components/schemas/Altitude'</w:t>
      </w:r>
    </w:p>
    <w:p w14:paraId="2BCA9339" w14:textId="77777777" w:rsidR="004075BF" w:rsidRPr="001E6ABC" w:rsidRDefault="004075BF" w:rsidP="004075BF">
      <w:pPr>
        <w:pStyle w:val="PL"/>
        <w:rPr>
          <w:lang w:val="en-US"/>
        </w:rPr>
      </w:pPr>
      <w:r w:rsidRPr="001E6ABC">
        <w:rPr>
          <w:lang w:val="en-US"/>
        </w:rPr>
        <w:t xml:space="preserve">    Point</w:t>
      </w:r>
      <w:r>
        <w:rPr>
          <w:lang w:val="en-US"/>
        </w:rPr>
        <w:t>A</w:t>
      </w:r>
      <w:r w:rsidRPr="001E6ABC">
        <w:rPr>
          <w:lang w:val="en-US"/>
        </w:rPr>
        <w:t>ltitudeUncertainty:</w:t>
      </w:r>
    </w:p>
    <w:p w14:paraId="157EBF09" w14:textId="77777777" w:rsidR="004075BF" w:rsidRPr="001E6ABC" w:rsidRDefault="004075BF" w:rsidP="004075BF">
      <w:pPr>
        <w:pStyle w:val="PL"/>
        <w:rPr>
          <w:lang w:val="en-US"/>
        </w:rPr>
      </w:pPr>
      <w:r w:rsidRPr="001E6ABC">
        <w:rPr>
          <w:lang w:val="en-US"/>
        </w:rPr>
        <w:t xml:space="preserve">      allOf:</w:t>
      </w:r>
    </w:p>
    <w:p w14:paraId="3A738121" w14:textId="77777777" w:rsidR="004075BF" w:rsidRPr="001E6ABC" w:rsidRDefault="004075BF" w:rsidP="004075BF">
      <w:pPr>
        <w:pStyle w:val="PL"/>
        <w:rPr>
          <w:lang w:val="en-US"/>
        </w:rPr>
      </w:pPr>
      <w:r w:rsidRPr="001E6ABC">
        <w:rPr>
          <w:lang w:val="en-US"/>
        </w:rPr>
        <w:t xml:space="preserve">        - $ref: '#/components/schemas/GADShape'</w:t>
      </w:r>
    </w:p>
    <w:p w14:paraId="7C2DA60D" w14:textId="77777777" w:rsidR="004075BF" w:rsidRPr="001E6ABC" w:rsidRDefault="004075BF" w:rsidP="004075BF">
      <w:pPr>
        <w:pStyle w:val="PL"/>
        <w:rPr>
          <w:lang w:val="en-US"/>
        </w:rPr>
      </w:pPr>
      <w:r w:rsidRPr="001E6ABC">
        <w:rPr>
          <w:lang w:val="en-US"/>
        </w:rPr>
        <w:t xml:space="preserve">        - type: object</w:t>
      </w:r>
    </w:p>
    <w:p w14:paraId="7E484378" w14:textId="77777777" w:rsidR="004075BF" w:rsidRPr="001E6ABC" w:rsidRDefault="004075BF" w:rsidP="004075BF">
      <w:pPr>
        <w:pStyle w:val="PL"/>
        <w:rPr>
          <w:lang w:val="en-US"/>
        </w:rPr>
      </w:pPr>
      <w:r w:rsidRPr="001E6ABC">
        <w:rPr>
          <w:lang w:val="en-US"/>
        </w:rPr>
        <w:t xml:space="preserve">          required:</w:t>
      </w:r>
    </w:p>
    <w:p w14:paraId="35515173" w14:textId="77777777" w:rsidR="004075BF" w:rsidRPr="001E6ABC" w:rsidRDefault="004075BF" w:rsidP="004075BF">
      <w:pPr>
        <w:pStyle w:val="PL"/>
        <w:rPr>
          <w:lang w:val="en-US"/>
        </w:rPr>
      </w:pPr>
      <w:r w:rsidRPr="001E6ABC">
        <w:rPr>
          <w:lang w:val="en-US"/>
        </w:rPr>
        <w:t xml:space="preserve">            - point</w:t>
      </w:r>
    </w:p>
    <w:p w14:paraId="0BAE7030" w14:textId="77777777" w:rsidR="004075BF" w:rsidRPr="001E6ABC" w:rsidRDefault="004075BF" w:rsidP="004075BF">
      <w:pPr>
        <w:pStyle w:val="PL"/>
        <w:rPr>
          <w:lang w:val="en-US"/>
        </w:rPr>
      </w:pPr>
      <w:r w:rsidRPr="001E6ABC">
        <w:rPr>
          <w:lang w:val="en-US"/>
        </w:rPr>
        <w:t xml:space="preserve">            - altitude</w:t>
      </w:r>
    </w:p>
    <w:p w14:paraId="3E1298E3" w14:textId="77777777" w:rsidR="004075BF" w:rsidRPr="001E6ABC" w:rsidRDefault="004075BF" w:rsidP="004075BF">
      <w:pPr>
        <w:pStyle w:val="PL"/>
        <w:rPr>
          <w:lang w:val="en-US"/>
        </w:rPr>
      </w:pPr>
      <w:r w:rsidRPr="001E6ABC">
        <w:rPr>
          <w:lang w:val="en-US"/>
        </w:rPr>
        <w:t xml:space="preserve">            - uncertainty</w:t>
      </w:r>
      <w:r w:rsidR="003C064D">
        <w:rPr>
          <w:lang w:val="en-US"/>
        </w:rPr>
        <w:t>Ellipse</w:t>
      </w:r>
    </w:p>
    <w:p w14:paraId="6A7FFFD3" w14:textId="77777777" w:rsidR="004075BF" w:rsidRPr="001E6ABC" w:rsidRDefault="004075BF" w:rsidP="004075BF">
      <w:pPr>
        <w:pStyle w:val="PL"/>
        <w:rPr>
          <w:lang w:val="en-US"/>
        </w:rPr>
      </w:pPr>
      <w:r w:rsidRPr="001E6ABC">
        <w:rPr>
          <w:lang w:val="en-US"/>
        </w:rPr>
        <w:t xml:space="preserve">            - uncertaintyAltitude</w:t>
      </w:r>
    </w:p>
    <w:p w14:paraId="4B8626CE" w14:textId="77777777" w:rsidR="004075BF" w:rsidRPr="001E6ABC" w:rsidRDefault="004075BF" w:rsidP="004075BF">
      <w:pPr>
        <w:pStyle w:val="PL"/>
        <w:rPr>
          <w:lang w:val="en-US"/>
        </w:rPr>
      </w:pPr>
      <w:r w:rsidRPr="001E6ABC">
        <w:rPr>
          <w:lang w:val="en-US"/>
        </w:rPr>
        <w:t xml:space="preserve">            - confidence</w:t>
      </w:r>
    </w:p>
    <w:p w14:paraId="748B8EEA" w14:textId="77777777" w:rsidR="004075BF" w:rsidRPr="001E6ABC" w:rsidRDefault="004075BF" w:rsidP="004075BF">
      <w:pPr>
        <w:pStyle w:val="PL"/>
        <w:rPr>
          <w:lang w:val="en-US"/>
        </w:rPr>
      </w:pPr>
      <w:r w:rsidRPr="001E6ABC">
        <w:rPr>
          <w:lang w:val="en-US"/>
        </w:rPr>
        <w:t xml:space="preserve">          properties:</w:t>
      </w:r>
    </w:p>
    <w:p w14:paraId="28F69E4C" w14:textId="77777777" w:rsidR="004075BF" w:rsidRPr="001E6ABC" w:rsidRDefault="004075BF" w:rsidP="004075BF">
      <w:pPr>
        <w:pStyle w:val="PL"/>
        <w:rPr>
          <w:lang w:val="en-US"/>
        </w:rPr>
      </w:pPr>
      <w:r w:rsidRPr="001E6ABC">
        <w:rPr>
          <w:lang w:val="en-US"/>
        </w:rPr>
        <w:t xml:space="preserve">            point:</w:t>
      </w:r>
    </w:p>
    <w:p w14:paraId="182383AE" w14:textId="77777777" w:rsidR="004075BF" w:rsidRPr="001E6ABC" w:rsidRDefault="004075BF" w:rsidP="004075BF">
      <w:pPr>
        <w:pStyle w:val="PL"/>
        <w:rPr>
          <w:lang w:val="en-US"/>
        </w:rPr>
      </w:pPr>
      <w:r w:rsidRPr="001E6ABC">
        <w:rPr>
          <w:lang w:val="en-US"/>
        </w:rPr>
        <w:t xml:space="preserve">              $ref: '#/components/schemas/GeographicalCoordinates'</w:t>
      </w:r>
    </w:p>
    <w:p w14:paraId="257F7B49" w14:textId="77777777" w:rsidR="004075BF" w:rsidRPr="001E6ABC" w:rsidRDefault="004075BF" w:rsidP="004075BF">
      <w:pPr>
        <w:pStyle w:val="PL"/>
        <w:rPr>
          <w:lang w:val="en-US"/>
        </w:rPr>
      </w:pPr>
      <w:r w:rsidRPr="001E6ABC">
        <w:rPr>
          <w:lang w:val="en-US"/>
        </w:rPr>
        <w:t xml:space="preserve">            altitude:</w:t>
      </w:r>
    </w:p>
    <w:p w14:paraId="26A96787" w14:textId="77777777" w:rsidR="004075BF" w:rsidRPr="001E6ABC" w:rsidRDefault="004075BF" w:rsidP="004075BF">
      <w:pPr>
        <w:pStyle w:val="PL"/>
        <w:rPr>
          <w:lang w:val="en-US"/>
        </w:rPr>
      </w:pPr>
      <w:r w:rsidRPr="001E6ABC">
        <w:rPr>
          <w:lang w:val="en-US"/>
        </w:rPr>
        <w:t xml:space="preserve">              $ref: '#/components/schemas/Altitude'</w:t>
      </w:r>
    </w:p>
    <w:p w14:paraId="4BF56EDF" w14:textId="77777777" w:rsidR="004075BF" w:rsidRPr="001E6ABC" w:rsidRDefault="004075BF" w:rsidP="004075BF">
      <w:pPr>
        <w:pStyle w:val="PL"/>
        <w:rPr>
          <w:lang w:val="en-US"/>
        </w:rPr>
      </w:pPr>
      <w:r w:rsidRPr="001E6ABC">
        <w:rPr>
          <w:lang w:val="en-US"/>
        </w:rPr>
        <w:t xml:space="preserve">            uncertainty</w:t>
      </w:r>
      <w:r w:rsidR="003C064D">
        <w:rPr>
          <w:lang w:val="en-US"/>
        </w:rPr>
        <w:t>Ellipse</w:t>
      </w:r>
      <w:r w:rsidRPr="001E6ABC">
        <w:rPr>
          <w:lang w:val="en-US"/>
        </w:rPr>
        <w:t>:</w:t>
      </w:r>
    </w:p>
    <w:p w14:paraId="21AB5022" w14:textId="77777777" w:rsidR="004075BF" w:rsidRPr="001E6ABC" w:rsidRDefault="004075BF" w:rsidP="004075BF">
      <w:pPr>
        <w:pStyle w:val="PL"/>
        <w:rPr>
          <w:lang w:val="en-US"/>
        </w:rPr>
      </w:pPr>
      <w:r w:rsidRPr="001E6ABC">
        <w:rPr>
          <w:lang w:val="en-US"/>
        </w:rPr>
        <w:t xml:space="preserve">              $ref: '#/components/schemas/UncertaintyEllipse'</w:t>
      </w:r>
    </w:p>
    <w:p w14:paraId="442DEA24" w14:textId="77777777" w:rsidR="004075BF" w:rsidRPr="001E6ABC" w:rsidRDefault="004075BF" w:rsidP="004075BF">
      <w:pPr>
        <w:pStyle w:val="PL"/>
        <w:rPr>
          <w:lang w:val="en-US"/>
        </w:rPr>
      </w:pPr>
      <w:r w:rsidRPr="001E6ABC">
        <w:rPr>
          <w:lang w:val="en-US"/>
        </w:rPr>
        <w:t xml:space="preserve">            uncertaintyAltitude:</w:t>
      </w:r>
    </w:p>
    <w:p w14:paraId="307C2CFD" w14:textId="77777777" w:rsidR="004075BF" w:rsidRPr="001E6ABC" w:rsidRDefault="004075BF" w:rsidP="004075BF">
      <w:pPr>
        <w:pStyle w:val="PL"/>
        <w:rPr>
          <w:lang w:val="en-US"/>
        </w:rPr>
      </w:pPr>
      <w:r w:rsidRPr="001E6ABC">
        <w:rPr>
          <w:lang w:val="en-US"/>
        </w:rPr>
        <w:t xml:space="preserve">              $ref: '#/components/schemas/Uncertainty'</w:t>
      </w:r>
    </w:p>
    <w:p w14:paraId="26D6AB72" w14:textId="77777777" w:rsidR="004075BF" w:rsidRPr="001E6ABC" w:rsidRDefault="004075BF" w:rsidP="004075BF">
      <w:pPr>
        <w:pStyle w:val="PL"/>
        <w:rPr>
          <w:lang w:val="en-US"/>
        </w:rPr>
      </w:pPr>
      <w:r w:rsidRPr="001E6ABC">
        <w:rPr>
          <w:lang w:val="en-US"/>
        </w:rPr>
        <w:t xml:space="preserve">            confidence:</w:t>
      </w:r>
    </w:p>
    <w:p w14:paraId="147BFD79" w14:textId="77777777" w:rsidR="004075BF" w:rsidRPr="001E6ABC" w:rsidRDefault="004075BF" w:rsidP="004075BF">
      <w:pPr>
        <w:pStyle w:val="PL"/>
        <w:rPr>
          <w:lang w:val="en-US"/>
        </w:rPr>
      </w:pPr>
      <w:r w:rsidRPr="001E6ABC">
        <w:rPr>
          <w:lang w:val="en-US"/>
        </w:rPr>
        <w:t xml:space="preserve">              $ref: '#/components/schemas/Confidence'</w:t>
      </w:r>
    </w:p>
    <w:p w14:paraId="73B7C240" w14:textId="77777777" w:rsidR="004075BF" w:rsidRPr="001E6ABC" w:rsidRDefault="004075BF" w:rsidP="004075BF">
      <w:pPr>
        <w:pStyle w:val="PL"/>
        <w:rPr>
          <w:lang w:val="en-US"/>
        </w:rPr>
      </w:pPr>
      <w:r w:rsidRPr="001E6ABC">
        <w:rPr>
          <w:lang w:val="en-US"/>
        </w:rPr>
        <w:t xml:space="preserve">    EllipsoidArc:</w:t>
      </w:r>
    </w:p>
    <w:p w14:paraId="6BA41366" w14:textId="77777777" w:rsidR="004075BF" w:rsidRPr="001E6ABC" w:rsidRDefault="004075BF" w:rsidP="004075BF">
      <w:pPr>
        <w:pStyle w:val="PL"/>
        <w:rPr>
          <w:lang w:val="en-US"/>
        </w:rPr>
      </w:pPr>
      <w:r w:rsidRPr="001E6ABC">
        <w:rPr>
          <w:lang w:val="en-US"/>
        </w:rPr>
        <w:t xml:space="preserve">      allOf:</w:t>
      </w:r>
    </w:p>
    <w:p w14:paraId="10891D87" w14:textId="77777777" w:rsidR="004075BF" w:rsidRPr="001E6ABC" w:rsidRDefault="004075BF" w:rsidP="004075BF">
      <w:pPr>
        <w:pStyle w:val="PL"/>
        <w:rPr>
          <w:lang w:val="en-US"/>
        </w:rPr>
      </w:pPr>
      <w:r w:rsidRPr="001E6ABC">
        <w:rPr>
          <w:lang w:val="en-US"/>
        </w:rPr>
        <w:t xml:space="preserve">        - $ref: '#/components/schemas/GADShape'</w:t>
      </w:r>
    </w:p>
    <w:p w14:paraId="773E860D" w14:textId="77777777" w:rsidR="004075BF" w:rsidRPr="001E6ABC" w:rsidRDefault="004075BF" w:rsidP="004075BF">
      <w:pPr>
        <w:pStyle w:val="PL"/>
        <w:rPr>
          <w:lang w:val="en-US"/>
        </w:rPr>
      </w:pPr>
      <w:r w:rsidRPr="001E6ABC">
        <w:rPr>
          <w:lang w:val="en-US"/>
        </w:rPr>
        <w:t xml:space="preserve">        - type: object</w:t>
      </w:r>
    </w:p>
    <w:p w14:paraId="34A9A1E6" w14:textId="77777777" w:rsidR="004075BF" w:rsidRPr="001E6ABC" w:rsidRDefault="004075BF" w:rsidP="004075BF">
      <w:pPr>
        <w:pStyle w:val="PL"/>
        <w:rPr>
          <w:lang w:val="en-US"/>
        </w:rPr>
      </w:pPr>
      <w:r w:rsidRPr="001E6ABC">
        <w:rPr>
          <w:lang w:val="en-US"/>
        </w:rPr>
        <w:t xml:space="preserve">          required:</w:t>
      </w:r>
    </w:p>
    <w:p w14:paraId="6AB4D416" w14:textId="77777777" w:rsidR="004075BF" w:rsidRPr="001E6ABC" w:rsidRDefault="004075BF" w:rsidP="004075BF">
      <w:pPr>
        <w:pStyle w:val="PL"/>
        <w:rPr>
          <w:lang w:val="en-US"/>
        </w:rPr>
      </w:pPr>
      <w:r w:rsidRPr="001E6ABC">
        <w:rPr>
          <w:lang w:val="en-US"/>
        </w:rPr>
        <w:lastRenderedPageBreak/>
        <w:t xml:space="preserve">            - point</w:t>
      </w:r>
    </w:p>
    <w:p w14:paraId="36394089" w14:textId="77777777" w:rsidR="004075BF" w:rsidRPr="001E6ABC" w:rsidRDefault="004075BF" w:rsidP="004075BF">
      <w:pPr>
        <w:pStyle w:val="PL"/>
        <w:rPr>
          <w:lang w:val="en-US"/>
        </w:rPr>
      </w:pPr>
      <w:r w:rsidRPr="001E6ABC">
        <w:rPr>
          <w:lang w:val="en-US"/>
        </w:rPr>
        <w:t xml:space="preserve">            - innerRadius</w:t>
      </w:r>
    </w:p>
    <w:p w14:paraId="4D6D9ADD" w14:textId="77777777" w:rsidR="004075BF" w:rsidRPr="001E6ABC" w:rsidRDefault="004075BF" w:rsidP="004075BF">
      <w:pPr>
        <w:pStyle w:val="PL"/>
        <w:rPr>
          <w:lang w:val="en-US"/>
        </w:rPr>
      </w:pPr>
      <w:r w:rsidRPr="001E6ABC">
        <w:rPr>
          <w:lang w:val="en-US"/>
        </w:rPr>
        <w:t xml:space="preserve">            - uncertaintyRadius</w:t>
      </w:r>
    </w:p>
    <w:p w14:paraId="00DAFAFD" w14:textId="77777777" w:rsidR="004075BF" w:rsidRPr="001E6ABC" w:rsidRDefault="004075BF" w:rsidP="004075BF">
      <w:pPr>
        <w:pStyle w:val="PL"/>
        <w:rPr>
          <w:lang w:val="en-US"/>
        </w:rPr>
      </w:pPr>
      <w:r w:rsidRPr="001E6ABC">
        <w:rPr>
          <w:lang w:val="en-US"/>
        </w:rPr>
        <w:t xml:space="preserve">            - offsetAngle</w:t>
      </w:r>
    </w:p>
    <w:p w14:paraId="6BDB6232" w14:textId="77777777" w:rsidR="004075BF" w:rsidRPr="001E6ABC" w:rsidRDefault="004075BF" w:rsidP="004075BF">
      <w:pPr>
        <w:pStyle w:val="PL"/>
        <w:rPr>
          <w:lang w:val="en-US"/>
        </w:rPr>
      </w:pPr>
      <w:r w:rsidRPr="001E6ABC">
        <w:rPr>
          <w:lang w:val="en-US"/>
        </w:rPr>
        <w:t xml:space="preserve">            - includedAngle</w:t>
      </w:r>
    </w:p>
    <w:p w14:paraId="5A531166" w14:textId="77777777" w:rsidR="004075BF" w:rsidRPr="001E6ABC" w:rsidRDefault="004075BF" w:rsidP="004075BF">
      <w:pPr>
        <w:pStyle w:val="PL"/>
        <w:rPr>
          <w:lang w:val="en-US"/>
        </w:rPr>
      </w:pPr>
      <w:r w:rsidRPr="001E6ABC">
        <w:rPr>
          <w:lang w:val="en-US"/>
        </w:rPr>
        <w:t xml:space="preserve">            - confidence</w:t>
      </w:r>
    </w:p>
    <w:p w14:paraId="3FCF5763" w14:textId="77777777" w:rsidR="004075BF" w:rsidRPr="001E6ABC" w:rsidRDefault="004075BF" w:rsidP="004075BF">
      <w:pPr>
        <w:pStyle w:val="PL"/>
        <w:rPr>
          <w:lang w:val="en-US"/>
        </w:rPr>
      </w:pPr>
      <w:r w:rsidRPr="001E6ABC">
        <w:rPr>
          <w:lang w:val="en-US"/>
        </w:rPr>
        <w:t xml:space="preserve">          properties:</w:t>
      </w:r>
    </w:p>
    <w:p w14:paraId="105848EF" w14:textId="77777777" w:rsidR="004075BF" w:rsidRPr="001E6ABC" w:rsidRDefault="004075BF" w:rsidP="004075BF">
      <w:pPr>
        <w:pStyle w:val="PL"/>
        <w:rPr>
          <w:lang w:val="en-US"/>
        </w:rPr>
      </w:pPr>
      <w:r w:rsidRPr="001E6ABC">
        <w:rPr>
          <w:lang w:val="en-US"/>
        </w:rPr>
        <w:t xml:space="preserve">            point:</w:t>
      </w:r>
    </w:p>
    <w:p w14:paraId="25F2B5BE" w14:textId="77777777" w:rsidR="004075BF" w:rsidRPr="001E6ABC" w:rsidRDefault="004075BF" w:rsidP="004075BF">
      <w:pPr>
        <w:pStyle w:val="PL"/>
        <w:rPr>
          <w:lang w:val="en-US"/>
        </w:rPr>
      </w:pPr>
      <w:r w:rsidRPr="001E6ABC">
        <w:rPr>
          <w:lang w:val="en-US"/>
        </w:rPr>
        <w:t xml:space="preserve">              $ref: '#/components/schemas/GeographicalCoordinates'</w:t>
      </w:r>
    </w:p>
    <w:p w14:paraId="6B330759" w14:textId="77777777" w:rsidR="004075BF" w:rsidRPr="001E6ABC" w:rsidRDefault="004075BF" w:rsidP="004075BF">
      <w:pPr>
        <w:pStyle w:val="PL"/>
        <w:rPr>
          <w:lang w:val="en-US"/>
        </w:rPr>
      </w:pPr>
      <w:r w:rsidRPr="001E6ABC">
        <w:rPr>
          <w:lang w:val="en-US"/>
        </w:rPr>
        <w:t xml:space="preserve">            innerRadius:</w:t>
      </w:r>
    </w:p>
    <w:p w14:paraId="1FADCC8F" w14:textId="77777777" w:rsidR="004075BF" w:rsidRPr="001E6ABC" w:rsidRDefault="004075BF" w:rsidP="004075BF">
      <w:pPr>
        <w:pStyle w:val="PL"/>
        <w:rPr>
          <w:lang w:val="en-US"/>
        </w:rPr>
      </w:pPr>
      <w:r w:rsidRPr="001E6ABC">
        <w:rPr>
          <w:lang w:val="en-US"/>
        </w:rPr>
        <w:t xml:space="preserve">              $ref: '#/components/schemas/InnerRadius'</w:t>
      </w:r>
    </w:p>
    <w:p w14:paraId="698D3ABA" w14:textId="77777777" w:rsidR="004075BF" w:rsidRPr="001E6ABC" w:rsidRDefault="004075BF" w:rsidP="004075BF">
      <w:pPr>
        <w:pStyle w:val="PL"/>
        <w:rPr>
          <w:lang w:val="en-US"/>
        </w:rPr>
      </w:pPr>
      <w:r w:rsidRPr="001E6ABC">
        <w:rPr>
          <w:lang w:val="en-US"/>
        </w:rPr>
        <w:t xml:space="preserve">            uncertaintyRadius:</w:t>
      </w:r>
    </w:p>
    <w:p w14:paraId="6A12D4EC" w14:textId="77777777" w:rsidR="004075BF" w:rsidRPr="001E6ABC" w:rsidRDefault="004075BF" w:rsidP="004075BF">
      <w:pPr>
        <w:pStyle w:val="PL"/>
        <w:rPr>
          <w:lang w:val="en-US"/>
        </w:rPr>
      </w:pPr>
      <w:r w:rsidRPr="001E6ABC">
        <w:rPr>
          <w:lang w:val="en-US"/>
        </w:rPr>
        <w:t xml:space="preserve">              $ref: '#/components/schemas/Uncertainty'</w:t>
      </w:r>
    </w:p>
    <w:p w14:paraId="6F7F5C64" w14:textId="77777777" w:rsidR="004075BF" w:rsidRPr="001E6ABC" w:rsidRDefault="004075BF" w:rsidP="004075BF">
      <w:pPr>
        <w:pStyle w:val="PL"/>
        <w:rPr>
          <w:lang w:val="en-US"/>
        </w:rPr>
      </w:pPr>
      <w:r w:rsidRPr="001E6ABC">
        <w:rPr>
          <w:lang w:val="en-US"/>
        </w:rPr>
        <w:t xml:space="preserve">            offsetAngle:</w:t>
      </w:r>
    </w:p>
    <w:p w14:paraId="04084F6F" w14:textId="77777777" w:rsidR="004075BF" w:rsidRPr="001E6ABC" w:rsidRDefault="004075BF" w:rsidP="004075BF">
      <w:pPr>
        <w:pStyle w:val="PL"/>
        <w:rPr>
          <w:lang w:val="en-US"/>
        </w:rPr>
      </w:pPr>
      <w:r w:rsidRPr="001E6ABC">
        <w:rPr>
          <w:lang w:val="en-US"/>
        </w:rPr>
        <w:t xml:space="preserve">              $ref: '#/components/schemas/Angle'</w:t>
      </w:r>
    </w:p>
    <w:p w14:paraId="4DDC0667" w14:textId="77777777" w:rsidR="004075BF" w:rsidRPr="001E6ABC" w:rsidRDefault="004075BF" w:rsidP="004075BF">
      <w:pPr>
        <w:pStyle w:val="PL"/>
        <w:rPr>
          <w:lang w:val="en-US"/>
        </w:rPr>
      </w:pPr>
      <w:r w:rsidRPr="001E6ABC">
        <w:rPr>
          <w:lang w:val="en-US"/>
        </w:rPr>
        <w:t xml:space="preserve">            includedAngle:</w:t>
      </w:r>
    </w:p>
    <w:p w14:paraId="0CEE7649" w14:textId="77777777" w:rsidR="004075BF" w:rsidRPr="001E6ABC" w:rsidRDefault="004075BF" w:rsidP="004075BF">
      <w:pPr>
        <w:pStyle w:val="PL"/>
        <w:rPr>
          <w:lang w:val="en-US"/>
        </w:rPr>
      </w:pPr>
      <w:r w:rsidRPr="001E6ABC">
        <w:rPr>
          <w:lang w:val="en-US"/>
        </w:rPr>
        <w:t xml:space="preserve">              $ref: '#/components/schemas/Angle'</w:t>
      </w:r>
    </w:p>
    <w:p w14:paraId="333C9255" w14:textId="77777777" w:rsidR="004075BF" w:rsidRPr="001E6ABC" w:rsidRDefault="004075BF" w:rsidP="004075BF">
      <w:pPr>
        <w:pStyle w:val="PL"/>
        <w:rPr>
          <w:lang w:val="en-US"/>
        </w:rPr>
      </w:pPr>
      <w:r w:rsidRPr="001E6ABC">
        <w:rPr>
          <w:lang w:val="en-US"/>
        </w:rPr>
        <w:t xml:space="preserve">            confidence:</w:t>
      </w:r>
    </w:p>
    <w:p w14:paraId="35C6891E" w14:textId="77777777" w:rsidR="004075BF" w:rsidRDefault="004075BF" w:rsidP="004075BF">
      <w:pPr>
        <w:pStyle w:val="PL"/>
        <w:rPr>
          <w:lang w:val="en-US"/>
        </w:rPr>
      </w:pPr>
      <w:r w:rsidRPr="001E6ABC">
        <w:rPr>
          <w:lang w:val="en-US"/>
        </w:rPr>
        <w:t xml:space="preserve">              $ref: '#/components/schemas/Confidence'     </w:t>
      </w:r>
    </w:p>
    <w:p w14:paraId="1C870D41" w14:textId="77777777" w:rsidR="004075BF" w:rsidRPr="00BF6487" w:rsidRDefault="004075BF" w:rsidP="004075BF">
      <w:pPr>
        <w:pStyle w:val="PL"/>
        <w:rPr>
          <w:lang w:val="en-US"/>
        </w:rPr>
      </w:pPr>
      <w:r w:rsidRPr="00BF6487">
        <w:rPr>
          <w:lang w:val="en-US"/>
        </w:rPr>
        <w:t xml:space="preserve">    GeographicalCoordinates:</w:t>
      </w:r>
    </w:p>
    <w:p w14:paraId="041449CA" w14:textId="77777777" w:rsidR="00B23F9A" w:rsidRDefault="00B23F9A" w:rsidP="00B23F9A">
      <w:pPr>
        <w:pStyle w:val="PL"/>
        <w:rPr>
          <w:lang w:val="en-US"/>
        </w:rPr>
      </w:pPr>
      <w:r>
        <w:rPr>
          <w:lang w:val="en-US"/>
        </w:rPr>
        <w:t xml:space="preserve">      type: object</w:t>
      </w:r>
    </w:p>
    <w:p w14:paraId="195F6F53" w14:textId="77777777" w:rsidR="00B23F9A" w:rsidRDefault="00B23F9A" w:rsidP="00B23F9A">
      <w:pPr>
        <w:pStyle w:val="PL"/>
        <w:rPr>
          <w:lang w:val="en-US"/>
        </w:rPr>
      </w:pPr>
      <w:r>
        <w:rPr>
          <w:lang w:val="en-US"/>
        </w:rPr>
        <w:t xml:space="preserve">      required:</w:t>
      </w:r>
    </w:p>
    <w:p w14:paraId="7D3E8BAE" w14:textId="77777777" w:rsidR="00B23F9A" w:rsidRDefault="00B23F9A" w:rsidP="00B23F9A">
      <w:pPr>
        <w:pStyle w:val="PL"/>
        <w:rPr>
          <w:lang w:val="en-US"/>
        </w:rPr>
      </w:pPr>
      <w:r>
        <w:rPr>
          <w:lang w:val="en-US"/>
        </w:rPr>
        <w:t xml:space="preserve">        - lon</w:t>
      </w:r>
    </w:p>
    <w:p w14:paraId="63818BD1" w14:textId="77777777" w:rsidR="00B23F9A" w:rsidRDefault="00B23F9A" w:rsidP="00B23F9A">
      <w:pPr>
        <w:pStyle w:val="PL"/>
        <w:rPr>
          <w:lang w:val="en-US"/>
        </w:rPr>
      </w:pPr>
      <w:r>
        <w:rPr>
          <w:lang w:val="en-US"/>
        </w:rPr>
        <w:t xml:space="preserve">        - lat</w:t>
      </w:r>
    </w:p>
    <w:p w14:paraId="7BDDC9A2" w14:textId="77777777" w:rsidR="00B23F9A" w:rsidRDefault="00B23F9A" w:rsidP="00B23F9A">
      <w:pPr>
        <w:pStyle w:val="PL"/>
        <w:rPr>
          <w:lang w:val="en-US"/>
        </w:rPr>
      </w:pPr>
      <w:r>
        <w:rPr>
          <w:lang w:val="en-US"/>
        </w:rPr>
        <w:t xml:space="preserve">      properties:</w:t>
      </w:r>
    </w:p>
    <w:p w14:paraId="068D3D99" w14:textId="77777777" w:rsidR="00B23F9A" w:rsidRDefault="00B23F9A" w:rsidP="00B23F9A">
      <w:pPr>
        <w:pStyle w:val="PL"/>
        <w:rPr>
          <w:lang w:val="en-US"/>
        </w:rPr>
      </w:pPr>
      <w:r>
        <w:rPr>
          <w:lang w:val="en-US"/>
        </w:rPr>
        <w:t xml:space="preserve">        lon:</w:t>
      </w:r>
    </w:p>
    <w:p w14:paraId="7380BFDD" w14:textId="77777777" w:rsidR="00B23F9A" w:rsidRDefault="00B23F9A" w:rsidP="00B23F9A">
      <w:pPr>
        <w:pStyle w:val="PL"/>
        <w:rPr>
          <w:lang w:val="en-US"/>
        </w:rPr>
      </w:pPr>
      <w:r>
        <w:rPr>
          <w:lang w:val="en-US"/>
        </w:rPr>
        <w:t xml:space="preserve">          type: </w:t>
      </w:r>
      <w:r w:rsidR="00E0095E">
        <w:rPr>
          <w:lang w:val="en-US"/>
        </w:rPr>
        <w:t>number</w:t>
      </w:r>
    </w:p>
    <w:p w14:paraId="2D4D84B6" w14:textId="4EE2A750" w:rsidR="00E0095E" w:rsidRDefault="00E0095E" w:rsidP="00B23F9A">
      <w:pPr>
        <w:pStyle w:val="PL"/>
        <w:rPr>
          <w:lang w:val="en-US"/>
        </w:rPr>
      </w:pPr>
      <w:r>
        <w:rPr>
          <w:lang w:val="en-US"/>
        </w:rPr>
        <w:t xml:space="preserve">          format: </w:t>
      </w:r>
      <w:r w:rsidR="00DE2021">
        <w:rPr>
          <w:lang w:val="en-US"/>
        </w:rPr>
        <w:t>double</w:t>
      </w:r>
    </w:p>
    <w:p w14:paraId="11E904AD" w14:textId="77777777" w:rsidR="00B23F9A" w:rsidRDefault="00B23F9A" w:rsidP="00B23F9A">
      <w:pPr>
        <w:pStyle w:val="PL"/>
        <w:rPr>
          <w:lang w:val="en-US"/>
        </w:rPr>
      </w:pPr>
      <w:r>
        <w:rPr>
          <w:lang w:val="en-US"/>
        </w:rPr>
        <w:t xml:space="preserve">          minimum: -180</w:t>
      </w:r>
    </w:p>
    <w:p w14:paraId="33650A0F" w14:textId="77777777" w:rsidR="00B23F9A" w:rsidRDefault="00B23F9A" w:rsidP="00B23F9A">
      <w:pPr>
        <w:pStyle w:val="PL"/>
        <w:rPr>
          <w:lang w:val="en-US"/>
        </w:rPr>
      </w:pPr>
      <w:r>
        <w:rPr>
          <w:lang w:val="en-US"/>
        </w:rPr>
        <w:t xml:space="preserve">          maximum: 180</w:t>
      </w:r>
    </w:p>
    <w:p w14:paraId="463FB78B" w14:textId="77777777" w:rsidR="00B23F9A" w:rsidRDefault="00B23F9A" w:rsidP="00B23F9A">
      <w:pPr>
        <w:pStyle w:val="PL"/>
        <w:rPr>
          <w:lang w:val="en-US"/>
        </w:rPr>
      </w:pPr>
      <w:r>
        <w:rPr>
          <w:lang w:val="en-US"/>
        </w:rPr>
        <w:t xml:space="preserve">        lat:</w:t>
      </w:r>
    </w:p>
    <w:p w14:paraId="15711E06" w14:textId="77777777" w:rsidR="00B23F9A" w:rsidRDefault="00B23F9A" w:rsidP="00B23F9A">
      <w:pPr>
        <w:pStyle w:val="PL"/>
        <w:rPr>
          <w:lang w:val="en-US"/>
        </w:rPr>
      </w:pPr>
      <w:r>
        <w:rPr>
          <w:lang w:val="en-US"/>
        </w:rPr>
        <w:t xml:space="preserve">          type: </w:t>
      </w:r>
      <w:r w:rsidR="00E0095E">
        <w:rPr>
          <w:lang w:val="en-US"/>
        </w:rPr>
        <w:t>number</w:t>
      </w:r>
    </w:p>
    <w:p w14:paraId="2F998D72" w14:textId="683983FF" w:rsidR="00E0095E" w:rsidRDefault="00E0095E" w:rsidP="00B23F9A">
      <w:pPr>
        <w:pStyle w:val="PL"/>
        <w:rPr>
          <w:lang w:val="en-US"/>
        </w:rPr>
      </w:pPr>
      <w:r>
        <w:rPr>
          <w:lang w:val="en-US"/>
        </w:rPr>
        <w:t xml:space="preserve">          format: </w:t>
      </w:r>
      <w:r w:rsidR="00DE2021">
        <w:rPr>
          <w:lang w:val="en-US"/>
        </w:rPr>
        <w:t>double</w:t>
      </w:r>
    </w:p>
    <w:p w14:paraId="30D409E9" w14:textId="77777777" w:rsidR="00B23F9A" w:rsidRDefault="00B23F9A" w:rsidP="00B23F9A">
      <w:pPr>
        <w:pStyle w:val="PL"/>
        <w:rPr>
          <w:lang w:val="en-US"/>
        </w:rPr>
      </w:pPr>
      <w:r>
        <w:rPr>
          <w:lang w:val="en-US"/>
        </w:rPr>
        <w:t xml:space="preserve">          minimum: -90</w:t>
      </w:r>
    </w:p>
    <w:p w14:paraId="518CEBA9" w14:textId="77777777" w:rsidR="00B23F9A" w:rsidRPr="00BF6487" w:rsidRDefault="00B23F9A" w:rsidP="00B23F9A">
      <w:pPr>
        <w:pStyle w:val="PL"/>
        <w:rPr>
          <w:lang w:val="en-US"/>
        </w:rPr>
      </w:pPr>
      <w:r>
        <w:rPr>
          <w:lang w:val="en-US"/>
        </w:rPr>
        <w:t xml:space="preserve">          maximum: 90</w:t>
      </w:r>
    </w:p>
    <w:p w14:paraId="26399F31" w14:textId="77777777" w:rsidR="004075BF" w:rsidRDefault="004075BF" w:rsidP="004075BF">
      <w:pPr>
        <w:pStyle w:val="PL"/>
        <w:rPr>
          <w:lang w:val="en-US"/>
        </w:rPr>
      </w:pPr>
      <w:r w:rsidRPr="00BF6487">
        <w:rPr>
          <w:lang w:val="en-US"/>
        </w:rPr>
        <w:t xml:space="preserve">    UncertaintyEllipse:</w:t>
      </w:r>
    </w:p>
    <w:p w14:paraId="0B9CEAC1" w14:textId="77777777" w:rsidR="004075BF" w:rsidRDefault="004075BF" w:rsidP="004075BF">
      <w:pPr>
        <w:pStyle w:val="PL"/>
        <w:rPr>
          <w:lang w:val="en-US"/>
        </w:rPr>
      </w:pPr>
      <w:r>
        <w:rPr>
          <w:lang w:val="en-US"/>
        </w:rPr>
        <w:t xml:space="preserve">      type: object</w:t>
      </w:r>
    </w:p>
    <w:p w14:paraId="1DE69A53" w14:textId="77777777" w:rsidR="006535BD" w:rsidRDefault="006535BD" w:rsidP="004075BF">
      <w:pPr>
        <w:pStyle w:val="PL"/>
        <w:rPr>
          <w:lang w:val="en-US"/>
        </w:rPr>
      </w:pPr>
      <w:r>
        <w:rPr>
          <w:lang w:val="en-US"/>
        </w:rPr>
        <w:t xml:space="preserve">      required:</w:t>
      </w:r>
    </w:p>
    <w:p w14:paraId="32BB1C13" w14:textId="77777777" w:rsidR="006535BD" w:rsidRDefault="006535BD" w:rsidP="004075BF">
      <w:pPr>
        <w:pStyle w:val="PL"/>
        <w:rPr>
          <w:lang w:val="en-US"/>
        </w:rPr>
      </w:pPr>
      <w:r>
        <w:rPr>
          <w:lang w:val="en-US"/>
        </w:rPr>
        <w:t xml:space="preserve">        - semiMajor</w:t>
      </w:r>
    </w:p>
    <w:p w14:paraId="4F30C80A" w14:textId="77777777" w:rsidR="006535BD" w:rsidRDefault="006535BD" w:rsidP="004075BF">
      <w:pPr>
        <w:pStyle w:val="PL"/>
        <w:rPr>
          <w:lang w:val="en-US"/>
        </w:rPr>
      </w:pPr>
      <w:r>
        <w:rPr>
          <w:lang w:val="en-US"/>
        </w:rPr>
        <w:t xml:space="preserve">        - semiMinor</w:t>
      </w:r>
    </w:p>
    <w:p w14:paraId="1D76F7E2" w14:textId="77777777" w:rsidR="006535BD" w:rsidRPr="00BF6487" w:rsidRDefault="006535BD" w:rsidP="004075BF">
      <w:pPr>
        <w:pStyle w:val="PL"/>
        <w:rPr>
          <w:lang w:val="en-US"/>
        </w:rPr>
      </w:pPr>
      <w:r>
        <w:rPr>
          <w:lang w:val="en-US"/>
        </w:rPr>
        <w:t xml:space="preserve">        - orientationMajor</w:t>
      </w:r>
    </w:p>
    <w:p w14:paraId="7810612E" w14:textId="77777777" w:rsidR="004075BF" w:rsidRPr="00BF6487" w:rsidRDefault="004075BF" w:rsidP="004075BF">
      <w:pPr>
        <w:pStyle w:val="PL"/>
        <w:rPr>
          <w:lang w:val="en-US"/>
        </w:rPr>
      </w:pPr>
      <w:r w:rsidRPr="00BF6487">
        <w:rPr>
          <w:lang w:val="en-US"/>
        </w:rPr>
        <w:t xml:space="preserve">      properties:</w:t>
      </w:r>
    </w:p>
    <w:p w14:paraId="276D17E0" w14:textId="77777777" w:rsidR="004075BF" w:rsidRPr="00BF6487" w:rsidRDefault="004075BF" w:rsidP="004075BF">
      <w:pPr>
        <w:pStyle w:val="PL"/>
        <w:rPr>
          <w:lang w:val="en-US"/>
        </w:rPr>
      </w:pPr>
      <w:r w:rsidRPr="00BF6487">
        <w:rPr>
          <w:lang w:val="en-US"/>
        </w:rPr>
        <w:t xml:space="preserve">        semiMajor:</w:t>
      </w:r>
    </w:p>
    <w:p w14:paraId="1F39B116" w14:textId="77777777" w:rsidR="004075BF" w:rsidRPr="00BF6487" w:rsidRDefault="004075BF" w:rsidP="004075BF">
      <w:pPr>
        <w:pStyle w:val="PL"/>
        <w:rPr>
          <w:lang w:val="en-US"/>
        </w:rPr>
      </w:pPr>
      <w:r w:rsidRPr="00BF6487">
        <w:rPr>
          <w:lang w:val="en-US"/>
        </w:rPr>
        <w:t xml:space="preserve">          $ref: '#/components/schemas/Uncertainty'</w:t>
      </w:r>
    </w:p>
    <w:p w14:paraId="034B6220" w14:textId="77777777" w:rsidR="004075BF" w:rsidRPr="00BF6487" w:rsidRDefault="004075BF" w:rsidP="004075BF">
      <w:pPr>
        <w:pStyle w:val="PL"/>
        <w:rPr>
          <w:lang w:val="en-US"/>
        </w:rPr>
      </w:pPr>
      <w:r w:rsidRPr="00BF6487">
        <w:rPr>
          <w:lang w:val="en-US"/>
        </w:rPr>
        <w:t xml:space="preserve">        semiMinor:</w:t>
      </w:r>
    </w:p>
    <w:p w14:paraId="7E0023E3" w14:textId="77777777" w:rsidR="004075BF" w:rsidRPr="00BF6487" w:rsidRDefault="004075BF" w:rsidP="004075BF">
      <w:pPr>
        <w:pStyle w:val="PL"/>
        <w:rPr>
          <w:lang w:val="en-US"/>
        </w:rPr>
      </w:pPr>
      <w:r w:rsidRPr="00BF6487">
        <w:rPr>
          <w:lang w:val="en-US"/>
        </w:rPr>
        <w:t xml:space="preserve">          $ref: '#/components/schemas/Uncertainty'</w:t>
      </w:r>
    </w:p>
    <w:p w14:paraId="666DB97F" w14:textId="77777777" w:rsidR="004075BF" w:rsidRPr="00BF6487" w:rsidRDefault="004075BF" w:rsidP="004075BF">
      <w:pPr>
        <w:pStyle w:val="PL"/>
        <w:rPr>
          <w:lang w:val="en-US"/>
        </w:rPr>
      </w:pPr>
      <w:r w:rsidRPr="00BF6487">
        <w:rPr>
          <w:lang w:val="en-US"/>
        </w:rPr>
        <w:t xml:space="preserve">        orientationMajor:</w:t>
      </w:r>
    </w:p>
    <w:p w14:paraId="1A721BA0" w14:textId="77777777" w:rsidR="004075BF" w:rsidRDefault="004075BF" w:rsidP="004075BF">
      <w:pPr>
        <w:pStyle w:val="PL"/>
        <w:rPr>
          <w:lang w:val="en-US"/>
        </w:rPr>
      </w:pPr>
      <w:r w:rsidRPr="00BF6487">
        <w:rPr>
          <w:lang w:val="en-US"/>
        </w:rPr>
        <w:t xml:space="preserve">          $ref: '#/components/schemas/Orientation'</w:t>
      </w:r>
    </w:p>
    <w:p w14:paraId="269A7E7A" w14:textId="77777777" w:rsidR="004075BF" w:rsidRPr="007C6923" w:rsidRDefault="004075BF" w:rsidP="004075BF">
      <w:pPr>
        <w:pStyle w:val="PL"/>
        <w:rPr>
          <w:lang w:val="en-US"/>
        </w:rPr>
      </w:pPr>
      <w:r w:rsidRPr="007C6923">
        <w:rPr>
          <w:lang w:val="en-US"/>
        </w:rPr>
        <w:t xml:space="preserve">    PointList:</w:t>
      </w:r>
    </w:p>
    <w:p w14:paraId="0FF2CE63" w14:textId="77777777" w:rsidR="004075BF" w:rsidRPr="007C6923" w:rsidRDefault="004075BF" w:rsidP="004075BF">
      <w:pPr>
        <w:pStyle w:val="PL"/>
        <w:rPr>
          <w:lang w:val="en-US"/>
        </w:rPr>
      </w:pPr>
      <w:r w:rsidRPr="007C6923">
        <w:rPr>
          <w:lang w:val="en-US"/>
        </w:rPr>
        <w:t xml:space="preserve">      type: array</w:t>
      </w:r>
    </w:p>
    <w:p w14:paraId="70E46B0D" w14:textId="77777777" w:rsidR="004075BF" w:rsidRPr="007C6923" w:rsidRDefault="004075BF" w:rsidP="004075BF">
      <w:pPr>
        <w:pStyle w:val="PL"/>
        <w:rPr>
          <w:lang w:val="en-US"/>
        </w:rPr>
      </w:pPr>
      <w:r w:rsidRPr="007C6923">
        <w:rPr>
          <w:lang w:val="en-US"/>
        </w:rPr>
        <w:t xml:space="preserve">      items:</w:t>
      </w:r>
    </w:p>
    <w:p w14:paraId="05EBCFAE" w14:textId="77777777" w:rsidR="004075BF" w:rsidRPr="007C6923" w:rsidRDefault="004075BF" w:rsidP="004075BF">
      <w:pPr>
        <w:pStyle w:val="PL"/>
        <w:rPr>
          <w:lang w:val="en-US"/>
        </w:rPr>
      </w:pPr>
      <w:r w:rsidRPr="007C6923">
        <w:rPr>
          <w:lang w:val="en-US"/>
        </w:rPr>
        <w:t xml:space="preserve">        $ref: '#/components/schemas/GeographicalCoordinates'</w:t>
      </w:r>
    </w:p>
    <w:p w14:paraId="428B06B9" w14:textId="77777777" w:rsidR="004075BF" w:rsidRPr="007C6923" w:rsidRDefault="004075BF" w:rsidP="004075BF">
      <w:pPr>
        <w:pStyle w:val="PL"/>
        <w:rPr>
          <w:lang w:val="en-US"/>
        </w:rPr>
      </w:pPr>
      <w:r w:rsidRPr="007C6923">
        <w:rPr>
          <w:lang w:val="en-US"/>
        </w:rPr>
        <w:t xml:space="preserve">      minItems: 3</w:t>
      </w:r>
    </w:p>
    <w:p w14:paraId="6A8DD01B" w14:textId="77777777" w:rsidR="004075BF" w:rsidRPr="00BF6487" w:rsidRDefault="004075BF" w:rsidP="004075BF">
      <w:pPr>
        <w:pStyle w:val="PL"/>
        <w:rPr>
          <w:lang w:val="en-US"/>
        </w:rPr>
      </w:pPr>
      <w:r w:rsidRPr="007C6923">
        <w:rPr>
          <w:lang w:val="en-US"/>
        </w:rPr>
        <w:t xml:space="preserve">      maxItems: 15</w:t>
      </w:r>
    </w:p>
    <w:p w14:paraId="5D758109" w14:textId="77777777" w:rsidR="004075BF" w:rsidRDefault="004075BF" w:rsidP="004075BF">
      <w:pPr>
        <w:pStyle w:val="PL"/>
        <w:rPr>
          <w:lang w:val="en-US"/>
        </w:rPr>
      </w:pPr>
      <w:r w:rsidRPr="00BF6487">
        <w:rPr>
          <w:lang w:val="en-US"/>
        </w:rPr>
        <w:t xml:space="preserve">    LocationQoS:</w:t>
      </w:r>
    </w:p>
    <w:p w14:paraId="7FE41F51" w14:textId="77777777" w:rsidR="004075BF" w:rsidRPr="00BF6487" w:rsidRDefault="004075BF" w:rsidP="004075BF">
      <w:pPr>
        <w:pStyle w:val="PL"/>
        <w:rPr>
          <w:lang w:val="en-US"/>
        </w:rPr>
      </w:pPr>
      <w:r>
        <w:rPr>
          <w:lang w:val="en-US"/>
        </w:rPr>
        <w:t xml:space="preserve">      type: object</w:t>
      </w:r>
    </w:p>
    <w:p w14:paraId="6D925997" w14:textId="77777777" w:rsidR="004075BF" w:rsidRPr="00BF6487" w:rsidRDefault="004075BF" w:rsidP="004075BF">
      <w:pPr>
        <w:pStyle w:val="PL"/>
        <w:rPr>
          <w:lang w:val="en-US"/>
        </w:rPr>
      </w:pPr>
      <w:r w:rsidRPr="00BF6487">
        <w:rPr>
          <w:lang w:val="en-US"/>
        </w:rPr>
        <w:t xml:space="preserve">      properties:</w:t>
      </w:r>
    </w:p>
    <w:p w14:paraId="2283D6BD" w14:textId="77777777" w:rsidR="004075BF" w:rsidRPr="00BF6487" w:rsidRDefault="004075BF" w:rsidP="004075BF">
      <w:pPr>
        <w:pStyle w:val="PL"/>
        <w:rPr>
          <w:lang w:val="en-US"/>
        </w:rPr>
      </w:pPr>
      <w:r w:rsidRPr="00BF6487">
        <w:rPr>
          <w:lang w:val="en-US"/>
        </w:rPr>
        <w:t xml:space="preserve">        hAccuracy:</w:t>
      </w:r>
    </w:p>
    <w:p w14:paraId="36D1E541" w14:textId="77777777" w:rsidR="004075BF" w:rsidRPr="00BF6487" w:rsidRDefault="004075BF" w:rsidP="004075BF">
      <w:pPr>
        <w:pStyle w:val="PL"/>
        <w:rPr>
          <w:lang w:val="en-US"/>
        </w:rPr>
      </w:pPr>
      <w:r w:rsidRPr="00BF6487">
        <w:rPr>
          <w:lang w:val="en-US"/>
        </w:rPr>
        <w:t xml:space="preserve">          $ref: '#/components/schemas/Accuracy'</w:t>
      </w:r>
    </w:p>
    <w:p w14:paraId="2D54CB3A" w14:textId="77777777" w:rsidR="004075BF" w:rsidRPr="00BF6487" w:rsidRDefault="004075BF" w:rsidP="004075BF">
      <w:pPr>
        <w:pStyle w:val="PL"/>
        <w:rPr>
          <w:lang w:val="en-US"/>
        </w:rPr>
      </w:pPr>
      <w:r w:rsidRPr="00BF6487">
        <w:rPr>
          <w:lang w:val="en-US"/>
        </w:rPr>
        <w:t xml:space="preserve">        vAccuracy:</w:t>
      </w:r>
    </w:p>
    <w:p w14:paraId="29053707" w14:textId="77777777" w:rsidR="004075BF" w:rsidRPr="00BF6487" w:rsidRDefault="004075BF" w:rsidP="004075BF">
      <w:pPr>
        <w:pStyle w:val="PL"/>
        <w:rPr>
          <w:lang w:val="en-US"/>
        </w:rPr>
      </w:pPr>
      <w:r w:rsidRPr="00BF6487">
        <w:rPr>
          <w:lang w:val="en-US"/>
        </w:rPr>
        <w:t xml:space="preserve">          $ref: '#/components/schemas/Accuracy'</w:t>
      </w:r>
    </w:p>
    <w:p w14:paraId="481CE1E8" w14:textId="77777777" w:rsidR="004075BF" w:rsidRPr="00BF6487" w:rsidRDefault="004075BF" w:rsidP="004075BF">
      <w:pPr>
        <w:pStyle w:val="PL"/>
        <w:rPr>
          <w:lang w:val="en-US"/>
        </w:rPr>
      </w:pPr>
      <w:r w:rsidRPr="00BF6487">
        <w:rPr>
          <w:lang w:val="en-US"/>
        </w:rPr>
        <w:t xml:space="preserve">        verticalRequested:</w:t>
      </w:r>
    </w:p>
    <w:p w14:paraId="17135D5F" w14:textId="77777777" w:rsidR="004075BF" w:rsidRPr="00BF6487" w:rsidRDefault="004075BF" w:rsidP="004075BF">
      <w:pPr>
        <w:pStyle w:val="PL"/>
        <w:rPr>
          <w:lang w:val="en-US"/>
        </w:rPr>
      </w:pPr>
      <w:r w:rsidRPr="00BF6487">
        <w:rPr>
          <w:lang w:val="en-US"/>
        </w:rPr>
        <w:t xml:space="preserve">          type: boolean</w:t>
      </w:r>
    </w:p>
    <w:p w14:paraId="5CF1C20D" w14:textId="77777777" w:rsidR="004075BF" w:rsidRPr="00BF6487" w:rsidRDefault="004075BF" w:rsidP="004075BF">
      <w:pPr>
        <w:pStyle w:val="PL"/>
        <w:rPr>
          <w:lang w:val="en-US"/>
        </w:rPr>
      </w:pPr>
      <w:r w:rsidRPr="00BF6487">
        <w:rPr>
          <w:lang w:val="en-US"/>
        </w:rPr>
        <w:t xml:space="preserve">        responseTime:</w:t>
      </w:r>
    </w:p>
    <w:p w14:paraId="41AE63EF" w14:textId="77777777" w:rsidR="004075BF" w:rsidRDefault="004075BF" w:rsidP="004075BF">
      <w:pPr>
        <w:pStyle w:val="PL"/>
        <w:rPr>
          <w:lang w:val="en-US"/>
        </w:rPr>
      </w:pPr>
      <w:r w:rsidRPr="00BF6487">
        <w:rPr>
          <w:lang w:val="en-US"/>
        </w:rPr>
        <w:t xml:space="preserve">          $ref: '#/components/schemas/ResponseTime'</w:t>
      </w:r>
    </w:p>
    <w:p w14:paraId="44B34030" w14:textId="77777777" w:rsidR="00FB490E" w:rsidRDefault="00FB490E" w:rsidP="00FB490E">
      <w:pPr>
        <w:pStyle w:val="PL"/>
        <w:rPr>
          <w:lang w:val="en-US"/>
        </w:rPr>
      </w:pPr>
      <w:r>
        <w:rPr>
          <w:lang w:val="en-US"/>
        </w:rPr>
        <w:t xml:space="preserve">        </w:t>
      </w:r>
      <w:r>
        <w:rPr>
          <w:lang w:eastAsia="zh-CN"/>
        </w:rPr>
        <w:t>lcsQosClass</w:t>
      </w:r>
      <w:r>
        <w:rPr>
          <w:lang w:val="en-US"/>
        </w:rPr>
        <w:t>:</w:t>
      </w:r>
    </w:p>
    <w:p w14:paraId="2BB24B47" w14:textId="77777777" w:rsidR="00FB490E" w:rsidRDefault="00FB490E" w:rsidP="00FB490E">
      <w:pPr>
        <w:pStyle w:val="PL"/>
        <w:rPr>
          <w:lang w:val="en-US"/>
        </w:rPr>
      </w:pPr>
      <w:r>
        <w:rPr>
          <w:lang w:val="en-US"/>
        </w:rPr>
        <w:t xml:space="preserve">          $ref: '#/components/schemas/</w:t>
      </w:r>
      <w:r>
        <w:rPr>
          <w:lang w:eastAsia="zh-CN"/>
        </w:rPr>
        <w:t>LcsQosClass</w:t>
      </w:r>
      <w:r>
        <w:rPr>
          <w:lang w:val="en-US"/>
        </w:rPr>
        <w:t>'</w:t>
      </w:r>
    </w:p>
    <w:p w14:paraId="5A3CA14A" w14:textId="77777777" w:rsidR="004075BF" w:rsidRDefault="004075BF" w:rsidP="004075BF">
      <w:pPr>
        <w:pStyle w:val="PL"/>
        <w:rPr>
          <w:lang w:val="en-US"/>
        </w:rPr>
      </w:pPr>
      <w:r w:rsidRPr="00BF6487">
        <w:rPr>
          <w:lang w:val="en-US"/>
        </w:rPr>
        <w:t xml:space="preserve">    PositioningMethodAndUsage:</w:t>
      </w:r>
    </w:p>
    <w:p w14:paraId="63046913" w14:textId="77777777" w:rsidR="004075BF" w:rsidRDefault="004075BF" w:rsidP="004075BF">
      <w:pPr>
        <w:pStyle w:val="PL"/>
        <w:rPr>
          <w:lang w:val="en-US"/>
        </w:rPr>
      </w:pPr>
      <w:r>
        <w:rPr>
          <w:lang w:val="en-US"/>
        </w:rPr>
        <w:t xml:space="preserve">      type: object</w:t>
      </w:r>
    </w:p>
    <w:p w14:paraId="3B3FEBE6" w14:textId="77777777" w:rsidR="00AB4388" w:rsidRDefault="00AB4388" w:rsidP="004075BF">
      <w:pPr>
        <w:pStyle w:val="PL"/>
        <w:rPr>
          <w:lang w:val="en-US"/>
        </w:rPr>
      </w:pPr>
      <w:r>
        <w:rPr>
          <w:lang w:val="en-US"/>
        </w:rPr>
        <w:t xml:space="preserve">      required:</w:t>
      </w:r>
    </w:p>
    <w:p w14:paraId="1E49A2E9" w14:textId="77777777" w:rsidR="00AB4388" w:rsidRDefault="00AB4388" w:rsidP="004075BF">
      <w:pPr>
        <w:pStyle w:val="PL"/>
        <w:rPr>
          <w:lang w:val="en-US"/>
        </w:rPr>
      </w:pPr>
      <w:r>
        <w:rPr>
          <w:lang w:val="en-US"/>
        </w:rPr>
        <w:t xml:space="preserve">        - method</w:t>
      </w:r>
    </w:p>
    <w:p w14:paraId="09FB7BA5" w14:textId="77777777" w:rsidR="00AB4388" w:rsidRDefault="00AB4388" w:rsidP="004075BF">
      <w:pPr>
        <w:pStyle w:val="PL"/>
        <w:rPr>
          <w:lang w:val="en-US"/>
        </w:rPr>
      </w:pPr>
      <w:r>
        <w:rPr>
          <w:lang w:val="en-US"/>
        </w:rPr>
        <w:t xml:space="preserve">        - mode</w:t>
      </w:r>
    </w:p>
    <w:p w14:paraId="0FC328DC" w14:textId="77777777" w:rsidR="00AB4388" w:rsidRPr="00BF6487" w:rsidRDefault="00AB4388" w:rsidP="004075BF">
      <w:pPr>
        <w:pStyle w:val="PL"/>
        <w:rPr>
          <w:lang w:val="en-US"/>
        </w:rPr>
      </w:pPr>
      <w:r>
        <w:rPr>
          <w:lang w:val="en-US"/>
        </w:rPr>
        <w:t xml:space="preserve">        - usage</w:t>
      </w:r>
    </w:p>
    <w:p w14:paraId="4D033113" w14:textId="77777777" w:rsidR="004075BF" w:rsidRPr="00BF6487" w:rsidRDefault="004075BF" w:rsidP="004075BF">
      <w:pPr>
        <w:pStyle w:val="PL"/>
        <w:rPr>
          <w:lang w:val="en-US"/>
        </w:rPr>
      </w:pPr>
      <w:r w:rsidRPr="00BF6487">
        <w:rPr>
          <w:lang w:val="en-US"/>
        </w:rPr>
        <w:t xml:space="preserve">      properties:</w:t>
      </w:r>
    </w:p>
    <w:p w14:paraId="0E7E85BD" w14:textId="77777777" w:rsidR="004075BF" w:rsidRPr="00BF6487" w:rsidRDefault="004075BF" w:rsidP="004075BF">
      <w:pPr>
        <w:pStyle w:val="PL"/>
        <w:rPr>
          <w:lang w:val="en-US"/>
        </w:rPr>
      </w:pPr>
      <w:r w:rsidRPr="00BF6487">
        <w:rPr>
          <w:lang w:val="en-US"/>
        </w:rPr>
        <w:t xml:space="preserve">        method:</w:t>
      </w:r>
    </w:p>
    <w:p w14:paraId="26DD635A" w14:textId="77777777" w:rsidR="004075BF" w:rsidRDefault="004075BF" w:rsidP="004075BF">
      <w:pPr>
        <w:pStyle w:val="PL"/>
        <w:rPr>
          <w:lang w:val="en-US"/>
        </w:rPr>
      </w:pPr>
      <w:r w:rsidRPr="00BF6487">
        <w:rPr>
          <w:lang w:val="en-US"/>
        </w:rPr>
        <w:t xml:space="preserve">          $ref: '#/components/schemas/PositioningMethod'</w:t>
      </w:r>
    </w:p>
    <w:p w14:paraId="1639364F" w14:textId="77777777" w:rsidR="00AB4388" w:rsidRDefault="00AB4388" w:rsidP="004075BF">
      <w:pPr>
        <w:pStyle w:val="PL"/>
        <w:rPr>
          <w:lang w:val="en-US"/>
        </w:rPr>
      </w:pPr>
      <w:r>
        <w:rPr>
          <w:lang w:val="en-US"/>
        </w:rPr>
        <w:t xml:space="preserve">        mode:</w:t>
      </w:r>
    </w:p>
    <w:p w14:paraId="2BE53A89" w14:textId="77777777" w:rsidR="00AB4388" w:rsidRPr="00BF6487" w:rsidRDefault="00AB4388" w:rsidP="004075BF">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14035856" w14:textId="77777777" w:rsidR="004075BF" w:rsidRPr="00BF6487" w:rsidRDefault="004075BF" w:rsidP="004075BF">
      <w:pPr>
        <w:pStyle w:val="PL"/>
        <w:rPr>
          <w:lang w:val="en-US"/>
        </w:rPr>
      </w:pPr>
      <w:r w:rsidRPr="00BF6487">
        <w:rPr>
          <w:lang w:val="en-US"/>
        </w:rPr>
        <w:lastRenderedPageBreak/>
        <w:t xml:space="preserve">        usage:</w:t>
      </w:r>
    </w:p>
    <w:p w14:paraId="5F60A86B" w14:textId="77777777" w:rsidR="004075BF" w:rsidRDefault="004075BF" w:rsidP="004075BF">
      <w:pPr>
        <w:pStyle w:val="PL"/>
        <w:rPr>
          <w:lang w:val="en-US"/>
        </w:rPr>
      </w:pPr>
      <w:r w:rsidRPr="00BF6487">
        <w:rPr>
          <w:lang w:val="en-US"/>
        </w:rPr>
        <w:t xml:space="preserve">          $ref: '#/components/schemas/Usage'</w:t>
      </w:r>
    </w:p>
    <w:p w14:paraId="1A29EE29" w14:textId="77777777" w:rsidR="004075BF" w:rsidRDefault="004075BF" w:rsidP="004075BF">
      <w:pPr>
        <w:pStyle w:val="PL"/>
        <w:rPr>
          <w:lang w:val="en-US"/>
        </w:rPr>
      </w:pPr>
      <w:r w:rsidRPr="00BF6487">
        <w:rPr>
          <w:lang w:val="en-US"/>
        </w:rPr>
        <w:t xml:space="preserve">    G</w:t>
      </w:r>
      <w:r w:rsidR="00CE355B">
        <w:rPr>
          <w:lang w:val="en-US"/>
        </w:rPr>
        <w:t>nss</w:t>
      </w:r>
      <w:r w:rsidRPr="00BF6487">
        <w:rPr>
          <w:lang w:val="en-US"/>
        </w:rPr>
        <w:t>PositioningMethodAndUsage:</w:t>
      </w:r>
    </w:p>
    <w:p w14:paraId="55A253D7" w14:textId="77777777" w:rsidR="00AB4388" w:rsidRDefault="00AB4388" w:rsidP="004075BF">
      <w:pPr>
        <w:pStyle w:val="PL"/>
        <w:rPr>
          <w:lang w:val="en-US"/>
        </w:rPr>
      </w:pPr>
      <w:r>
        <w:rPr>
          <w:lang w:val="en-US"/>
        </w:rPr>
        <w:t xml:space="preserve">      type: object</w:t>
      </w:r>
    </w:p>
    <w:p w14:paraId="4F773ABE" w14:textId="77777777" w:rsidR="00AB4388" w:rsidRDefault="00AB4388" w:rsidP="004075BF">
      <w:pPr>
        <w:pStyle w:val="PL"/>
        <w:rPr>
          <w:lang w:val="en-US"/>
        </w:rPr>
      </w:pPr>
      <w:r>
        <w:rPr>
          <w:lang w:val="en-US"/>
        </w:rPr>
        <w:t xml:space="preserve">      required:</w:t>
      </w:r>
    </w:p>
    <w:p w14:paraId="2C156A7C" w14:textId="77777777" w:rsidR="00AB4388" w:rsidRDefault="00AB4388" w:rsidP="004075BF">
      <w:pPr>
        <w:pStyle w:val="PL"/>
        <w:rPr>
          <w:lang w:val="en-US"/>
        </w:rPr>
      </w:pPr>
      <w:r>
        <w:rPr>
          <w:lang w:val="en-US"/>
        </w:rPr>
        <w:t xml:space="preserve">        - mode</w:t>
      </w:r>
    </w:p>
    <w:p w14:paraId="4CA2DA42" w14:textId="77777777" w:rsidR="00AB4388" w:rsidRDefault="00AB4388" w:rsidP="004075BF">
      <w:pPr>
        <w:pStyle w:val="PL"/>
        <w:rPr>
          <w:lang w:val="en-US"/>
        </w:rPr>
      </w:pPr>
      <w:r>
        <w:rPr>
          <w:lang w:val="en-US"/>
        </w:rPr>
        <w:t xml:space="preserve">        - gnss</w:t>
      </w:r>
    </w:p>
    <w:p w14:paraId="1E9BED32" w14:textId="77777777" w:rsidR="00AB4388" w:rsidRPr="00BF6487" w:rsidRDefault="00AB4388" w:rsidP="004075BF">
      <w:pPr>
        <w:pStyle w:val="PL"/>
        <w:rPr>
          <w:lang w:val="en-US"/>
        </w:rPr>
      </w:pPr>
      <w:r>
        <w:rPr>
          <w:lang w:val="en-US"/>
        </w:rPr>
        <w:t xml:space="preserve">        - usage</w:t>
      </w:r>
    </w:p>
    <w:p w14:paraId="5EE75B1F" w14:textId="77777777" w:rsidR="004075BF" w:rsidRPr="00BF6487" w:rsidRDefault="004075BF" w:rsidP="004075BF">
      <w:pPr>
        <w:pStyle w:val="PL"/>
        <w:rPr>
          <w:lang w:val="en-US"/>
        </w:rPr>
      </w:pPr>
      <w:r w:rsidRPr="00BF6487">
        <w:rPr>
          <w:lang w:val="en-US"/>
        </w:rPr>
        <w:t xml:space="preserve">      properties:</w:t>
      </w:r>
    </w:p>
    <w:p w14:paraId="6C9FAACC" w14:textId="77777777" w:rsidR="004075BF" w:rsidRPr="00BF6487" w:rsidRDefault="004075BF" w:rsidP="004075BF">
      <w:pPr>
        <w:pStyle w:val="PL"/>
        <w:rPr>
          <w:lang w:val="en-US"/>
        </w:rPr>
      </w:pPr>
      <w:r w:rsidRPr="00BF6487">
        <w:rPr>
          <w:lang w:val="en-US"/>
        </w:rPr>
        <w:t xml:space="preserve">        </w:t>
      </w:r>
      <w:r w:rsidR="00AB4388">
        <w:rPr>
          <w:lang w:val="en-US"/>
        </w:rPr>
        <w:t>mode</w:t>
      </w:r>
      <w:r w:rsidRPr="00BF6487">
        <w:rPr>
          <w:lang w:val="en-US"/>
        </w:rPr>
        <w:t>:</w:t>
      </w:r>
    </w:p>
    <w:p w14:paraId="44683B96" w14:textId="77777777" w:rsidR="004075BF" w:rsidRPr="00BF6487" w:rsidRDefault="004075BF" w:rsidP="004075BF">
      <w:pPr>
        <w:pStyle w:val="PL"/>
        <w:rPr>
          <w:lang w:val="en-US"/>
        </w:rPr>
      </w:pPr>
      <w:r w:rsidRPr="00BF6487">
        <w:rPr>
          <w:lang w:val="en-US"/>
        </w:rPr>
        <w:t xml:space="preserve">          $ref: '#/components/schemas/</w:t>
      </w:r>
      <w:r w:rsidR="00AB4388">
        <w:rPr>
          <w:lang w:val="en-US"/>
        </w:rPr>
        <w:t>PositioningMode</w:t>
      </w:r>
      <w:r w:rsidRPr="00BF6487">
        <w:rPr>
          <w:lang w:val="en-US"/>
        </w:rPr>
        <w:t>'</w:t>
      </w:r>
    </w:p>
    <w:p w14:paraId="6DC2BD7C" w14:textId="77777777" w:rsidR="004075BF" w:rsidRPr="00BF6487" w:rsidRDefault="004075BF" w:rsidP="004075BF">
      <w:pPr>
        <w:pStyle w:val="PL"/>
        <w:rPr>
          <w:lang w:val="en-US"/>
        </w:rPr>
      </w:pPr>
      <w:r w:rsidRPr="00BF6487">
        <w:rPr>
          <w:lang w:val="en-US"/>
        </w:rPr>
        <w:t xml:space="preserve">        gnss:</w:t>
      </w:r>
    </w:p>
    <w:p w14:paraId="62EC2FA3" w14:textId="77777777" w:rsidR="004075BF" w:rsidRPr="00BF6487" w:rsidRDefault="004075BF" w:rsidP="004075BF">
      <w:pPr>
        <w:pStyle w:val="PL"/>
        <w:rPr>
          <w:lang w:val="en-US"/>
        </w:rPr>
      </w:pPr>
      <w:r w:rsidRPr="00BF6487">
        <w:rPr>
          <w:lang w:val="en-US"/>
        </w:rPr>
        <w:t xml:space="preserve">          $ref: '#/components/schemas/GnssId'</w:t>
      </w:r>
    </w:p>
    <w:p w14:paraId="19EC6825" w14:textId="77777777" w:rsidR="004075BF" w:rsidRPr="00BF6487" w:rsidRDefault="004075BF" w:rsidP="004075BF">
      <w:pPr>
        <w:pStyle w:val="PL"/>
        <w:rPr>
          <w:lang w:val="en-US"/>
        </w:rPr>
      </w:pPr>
      <w:r w:rsidRPr="00BF6487">
        <w:rPr>
          <w:lang w:val="en-US"/>
        </w:rPr>
        <w:t xml:space="preserve">        usage:</w:t>
      </w:r>
    </w:p>
    <w:p w14:paraId="1D640472" w14:textId="77777777" w:rsidR="004075BF" w:rsidRDefault="004075BF" w:rsidP="004075BF">
      <w:pPr>
        <w:pStyle w:val="PL"/>
        <w:rPr>
          <w:lang w:val="en-US"/>
        </w:rPr>
      </w:pPr>
      <w:r w:rsidRPr="00BF6487">
        <w:rPr>
          <w:lang w:val="en-US"/>
        </w:rPr>
        <w:t xml:space="preserve">          $ref: '#/components/schemas/Usage'</w:t>
      </w:r>
    </w:p>
    <w:p w14:paraId="210B5B50" w14:textId="77777777" w:rsidR="004075BF" w:rsidRDefault="004075BF" w:rsidP="004075BF">
      <w:pPr>
        <w:pStyle w:val="PL"/>
        <w:rPr>
          <w:lang w:val="en-US"/>
        </w:rPr>
      </w:pPr>
      <w:r w:rsidRPr="00BF6487">
        <w:rPr>
          <w:lang w:val="en-US"/>
        </w:rPr>
        <w:t xml:space="preserve">    CivicAddress:</w:t>
      </w:r>
    </w:p>
    <w:p w14:paraId="4BBAD3FE" w14:textId="77777777" w:rsidR="004075BF" w:rsidRPr="00BF6487" w:rsidRDefault="004075BF" w:rsidP="004075BF">
      <w:pPr>
        <w:pStyle w:val="PL"/>
        <w:rPr>
          <w:lang w:val="en-US"/>
        </w:rPr>
      </w:pPr>
      <w:r>
        <w:rPr>
          <w:lang w:val="en-US"/>
        </w:rPr>
        <w:t xml:space="preserve">      type: object</w:t>
      </w:r>
    </w:p>
    <w:p w14:paraId="59639F7F" w14:textId="77777777" w:rsidR="004075BF" w:rsidRPr="00BF6487" w:rsidRDefault="004075BF" w:rsidP="004075BF">
      <w:pPr>
        <w:pStyle w:val="PL"/>
        <w:rPr>
          <w:lang w:val="en-US"/>
        </w:rPr>
      </w:pPr>
      <w:r w:rsidRPr="00BF6487">
        <w:rPr>
          <w:lang w:val="en-US"/>
        </w:rPr>
        <w:t xml:space="preserve">      properties:</w:t>
      </w:r>
    </w:p>
    <w:p w14:paraId="5DEABE60" w14:textId="77777777" w:rsidR="004075BF" w:rsidRPr="00BF6487" w:rsidRDefault="004075BF" w:rsidP="004075BF">
      <w:pPr>
        <w:pStyle w:val="PL"/>
        <w:rPr>
          <w:lang w:val="en-US"/>
        </w:rPr>
      </w:pPr>
      <w:r w:rsidRPr="00BF6487">
        <w:rPr>
          <w:lang w:val="en-US"/>
        </w:rPr>
        <w:t xml:space="preserve">        country:</w:t>
      </w:r>
    </w:p>
    <w:p w14:paraId="119650A7" w14:textId="77777777" w:rsidR="004075BF" w:rsidRPr="00BF6487" w:rsidRDefault="004075BF" w:rsidP="004075BF">
      <w:pPr>
        <w:pStyle w:val="PL"/>
        <w:rPr>
          <w:lang w:val="en-US"/>
        </w:rPr>
      </w:pPr>
      <w:r w:rsidRPr="00BF6487">
        <w:rPr>
          <w:lang w:val="en-US"/>
        </w:rPr>
        <w:t xml:space="preserve">          type: string</w:t>
      </w:r>
    </w:p>
    <w:p w14:paraId="4EA0E019" w14:textId="77777777" w:rsidR="004075BF" w:rsidRPr="00BF6487" w:rsidRDefault="004075BF" w:rsidP="004075BF">
      <w:pPr>
        <w:pStyle w:val="PL"/>
        <w:rPr>
          <w:lang w:val="en-US"/>
        </w:rPr>
      </w:pPr>
      <w:r w:rsidRPr="00BF6487">
        <w:rPr>
          <w:lang w:val="en-US"/>
        </w:rPr>
        <w:t xml:space="preserve">        A1:</w:t>
      </w:r>
    </w:p>
    <w:p w14:paraId="0CC1F939" w14:textId="77777777" w:rsidR="004075BF" w:rsidRPr="00BF6487" w:rsidRDefault="004075BF" w:rsidP="004075BF">
      <w:pPr>
        <w:pStyle w:val="PL"/>
        <w:rPr>
          <w:lang w:val="en-US"/>
        </w:rPr>
      </w:pPr>
      <w:r w:rsidRPr="00BF6487">
        <w:rPr>
          <w:lang w:val="en-US"/>
        </w:rPr>
        <w:t xml:space="preserve">          type: string</w:t>
      </w:r>
    </w:p>
    <w:p w14:paraId="0882C6E5" w14:textId="77777777" w:rsidR="004075BF" w:rsidRPr="00BF6487" w:rsidRDefault="004075BF" w:rsidP="004075BF">
      <w:pPr>
        <w:pStyle w:val="PL"/>
        <w:rPr>
          <w:lang w:val="en-US"/>
        </w:rPr>
      </w:pPr>
      <w:r w:rsidRPr="00BF6487">
        <w:rPr>
          <w:lang w:val="en-US"/>
        </w:rPr>
        <w:t xml:space="preserve">        A2:</w:t>
      </w:r>
    </w:p>
    <w:p w14:paraId="1C14E1BC" w14:textId="77777777" w:rsidR="004075BF" w:rsidRPr="00BF6487" w:rsidRDefault="004075BF" w:rsidP="004075BF">
      <w:pPr>
        <w:pStyle w:val="PL"/>
        <w:rPr>
          <w:lang w:val="en-US"/>
        </w:rPr>
      </w:pPr>
      <w:r w:rsidRPr="00BF6487">
        <w:rPr>
          <w:lang w:val="en-US"/>
        </w:rPr>
        <w:t xml:space="preserve">          type: string</w:t>
      </w:r>
    </w:p>
    <w:p w14:paraId="6824B905" w14:textId="77777777" w:rsidR="004075BF" w:rsidRPr="00BF6487" w:rsidRDefault="004075BF" w:rsidP="004075BF">
      <w:pPr>
        <w:pStyle w:val="PL"/>
        <w:rPr>
          <w:lang w:val="en-US"/>
        </w:rPr>
      </w:pPr>
      <w:r w:rsidRPr="00BF6487">
        <w:rPr>
          <w:lang w:val="en-US"/>
        </w:rPr>
        <w:t xml:space="preserve">        A3:</w:t>
      </w:r>
    </w:p>
    <w:p w14:paraId="63DAD8D8" w14:textId="77777777" w:rsidR="004075BF" w:rsidRPr="00BF6487" w:rsidRDefault="004075BF" w:rsidP="004075BF">
      <w:pPr>
        <w:pStyle w:val="PL"/>
        <w:rPr>
          <w:lang w:val="en-US"/>
        </w:rPr>
      </w:pPr>
      <w:r w:rsidRPr="00BF6487">
        <w:rPr>
          <w:lang w:val="en-US"/>
        </w:rPr>
        <w:t xml:space="preserve">          type: string</w:t>
      </w:r>
    </w:p>
    <w:p w14:paraId="5DBDC31D" w14:textId="77777777" w:rsidR="004075BF" w:rsidRPr="00BF6487" w:rsidRDefault="004075BF" w:rsidP="004075BF">
      <w:pPr>
        <w:pStyle w:val="PL"/>
        <w:rPr>
          <w:lang w:val="en-US"/>
        </w:rPr>
      </w:pPr>
      <w:r w:rsidRPr="00BF6487">
        <w:rPr>
          <w:lang w:val="en-US"/>
        </w:rPr>
        <w:t xml:space="preserve">        A4:</w:t>
      </w:r>
    </w:p>
    <w:p w14:paraId="53F317E9" w14:textId="77777777" w:rsidR="004075BF" w:rsidRPr="00BF6487" w:rsidRDefault="004075BF" w:rsidP="004075BF">
      <w:pPr>
        <w:pStyle w:val="PL"/>
        <w:rPr>
          <w:lang w:val="en-US"/>
        </w:rPr>
      </w:pPr>
      <w:r w:rsidRPr="00BF6487">
        <w:rPr>
          <w:lang w:val="en-US"/>
        </w:rPr>
        <w:t xml:space="preserve">          type: string</w:t>
      </w:r>
    </w:p>
    <w:p w14:paraId="2FE92075" w14:textId="77777777" w:rsidR="004075BF" w:rsidRPr="00BF6487" w:rsidRDefault="004075BF" w:rsidP="004075BF">
      <w:pPr>
        <w:pStyle w:val="PL"/>
        <w:rPr>
          <w:lang w:val="en-US"/>
        </w:rPr>
      </w:pPr>
      <w:r w:rsidRPr="00BF6487">
        <w:rPr>
          <w:lang w:val="en-US"/>
        </w:rPr>
        <w:t xml:space="preserve">        A5:</w:t>
      </w:r>
    </w:p>
    <w:p w14:paraId="1D8F080A" w14:textId="77777777" w:rsidR="004075BF" w:rsidRPr="00BF6487" w:rsidRDefault="004075BF" w:rsidP="004075BF">
      <w:pPr>
        <w:pStyle w:val="PL"/>
        <w:rPr>
          <w:lang w:val="en-US"/>
        </w:rPr>
      </w:pPr>
      <w:r w:rsidRPr="00BF6487">
        <w:rPr>
          <w:lang w:val="en-US"/>
        </w:rPr>
        <w:t xml:space="preserve">          type: string</w:t>
      </w:r>
    </w:p>
    <w:p w14:paraId="133431D1" w14:textId="77777777" w:rsidR="004075BF" w:rsidRPr="00BF6487" w:rsidRDefault="004075BF" w:rsidP="004075BF">
      <w:pPr>
        <w:pStyle w:val="PL"/>
        <w:rPr>
          <w:lang w:val="en-US"/>
        </w:rPr>
      </w:pPr>
      <w:r w:rsidRPr="00BF6487">
        <w:rPr>
          <w:lang w:val="en-US"/>
        </w:rPr>
        <w:t xml:space="preserve">        A6:</w:t>
      </w:r>
    </w:p>
    <w:p w14:paraId="5467CBA8" w14:textId="77777777" w:rsidR="004075BF" w:rsidRPr="00BF6487" w:rsidRDefault="004075BF" w:rsidP="004075BF">
      <w:pPr>
        <w:pStyle w:val="PL"/>
        <w:rPr>
          <w:lang w:val="en-US"/>
        </w:rPr>
      </w:pPr>
      <w:r w:rsidRPr="00BF6487">
        <w:rPr>
          <w:lang w:val="en-US"/>
        </w:rPr>
        <w:t xml:space="preserve">          type: string</w:t>
      </w:r>
    </w:p>
    <w:p w14:paraId="2CFCD6BB" w14:textId="77777777" w:rsidR="004075BF" w:rsidRPr="00BF6487" w:rsidRDefault="004075BF" w:rsidP="004075BF">
      <w:pPr>
        <w:pStyle w:val="PL"/>
        <w:rPr>
          <w:lang w:val="en-US"/>
        </w:rPr>
      </w:pPr>
      <w:r w:rsidRPr="00BF6487">
        <w:rPr>
          <w:lang w:val="en-US"/>
        </w:rPr>
        <w:t xml:space="preserve">        PRD:</w:t>
      </w:r>
    </w:p>
    <w:p w14:paraId="7AC69095" w14:textId="77777777" w:rsidR="004075BF" w:rsidRPr="00BF6487" w:rsidRDefault="004075BF" w:rsidP="004075BF">
      <w:pPr>
        <w:pStyle w:val="PL"/>
        <w:rPr>
          <w:lang w:val="en-US"/>
        </w:rPr>
      </w:pPr>
      <w:r w:rsidRPr="00BF6487">
        <w:rPr>
          <w:lang w:val="en-US"/>
        </w:rPr>
        <w:t xml:space="preserve">          type: string</w:t>
      </w:r>
    </w:p>
    <w:p w14:paraId="2EA59D5D" w14:textId="77777777" w:rsidR="004075BF" w:rsidRPr="00BF6487" w:rsidRDefault="004075BF" w:rsidP="004075BF">
      <w:pPr>
        <w:pStyle w:val="PL"/>
        <w:rPr>
          <w:lang w:val="en-US"/>
        </w:rPr>
      </w:pPr>
      <w:r w:rsidRPr="00BF6487">
        <w:rPr>
          <w:lang w:val="en-US"/>
        </w:rPr>
        <w:t xml:space="preserve">        POD:</w:t>
      </w:r>
    </w:p>
    <w:p w14:paraId="2292CEBB" w14:textId="77777777" w:rsidR="004075BF" w:rsidRPr="00BF6487" w:rsidRDefault="004075BF" w:rsidP="004075BF">
      <w:pPr>
        <w:pStyle w:val="PL"/>
        <w:rPr>
          <w:lang w:val="en-US"/>
        </w:rPr>
      </w:pPr>
      <w:r w:rsidRPr="00BF6487">
        <w:rPr>
          <w:lang w:val="en-US"/>
        </w:rPr>
        <w:t xml:space="preserve">          type: string</w:t>
      </w:r>
    </w:p>
    <w:p w14:paraId="75119C85" w14:textId="77777777" w:rsidR="004075BF" w:rsidRPr="00BF6487" w:rsidRDefault="004075BF" w:rsidP="004075BF">
      <w:pPr>
        <w:pStyle w:val="PL"/>
        <w:rPr>
          <w:lang w:val="en-US"/>
        </w:rPr>
      </w:pPr>
      <w:r w:rsidRPr="00BF6487">
        <w:rPr>
          <w:lang w:val="en-US"/>
        </w:rPr>
        <w:t xml:space="preserve">        STS:</w:t>
      </w:r>
    </w:p>
    <w:p w14:paraId="3FAE8A2F" w14:textId="77777777" w:rsidR="004075BF" w:rsidRPr="00BF6487" w:rsidRDefault="004075BF" w:rsidP="004075BF">
      <w:pPr>
        <w:pStyle w:val="PL"/>
        <w:rPr>
          <w:lang w:val="en-US"/>
        </w:rPr>
      </w:pPr>
      <w:r w:rsidRPr="00BF6487">
        <w:rPr>
          <w:lang w:val="en-US"/>
        </w:rPr>
        <w:t xml:space="preserve">          type: string</w:t>
      </w:r>
    </w:p>
    <w:p w14:paraId="25F80E42" w14:textId="77777777" w:rsidR="004075BF" w:rsidRPr="00BF6487" w:rsidRDefault="004075BF" w:rsidP="004075BF">
      <w:pPr>
        <w:pStyle w:val="PL"/>
        <w:rPr>
          <w:lang w:val="en-US"/>
        </w:rPr>
      </w:pPr>
      <w:r w:rsidRPr="00BF6487">
        <w:rPr>
          <w:lang w:val="en-US"/>
        </w:rPr>
        <w:t xml:space="preserve">        HNO:</w:t>
      </w:r>
    </w:p>
    <w:p w14:paraId="3847C402" w14:textId="77777777" w:rsidR="004075BF" w:rsidRPr="00BF6487" w:rsidRDefault="004075BF" w:rsidP="004075BF">
      <w:pPr>
        <w:pStyle w:val="PL"/>
        <w:rPr>
          <w:lang w:val="en-US"/>
        </w:rPr>
      </w:pPr>
      <w:r w:rsidRPr="00BF6487">
        <w:rPr>
          <w:lang w:val="en-US"/>
        </w:rPr>
        <w:t xml:space="preserve">          type: string</w:t>
      </w:r>
    </w:p>
    <w:p w14:paraId="343745E3" w14:textId="77777777" w:rsidR="004075BF" w:rsidRPr="00BF6487" w:rsidRDefault="004075BF" w:rsidP="004075BF">
      <w:pPr>
        <w:pStyle w:val="PL"/>
        <w:rPr>
          <w:lang w:val="en-US"/>
        </w:rPr>
      </w:pPr>
      <w:r w:rsidRPr="00BF6487">
        <w:rPr>
          <w:lang w:val="en-US"/>
        </w:rPr>
        <w:t xml:space="preserve">        HNS:</w:t>
      </w:r>
    </w:p>
    <w:p w14:paraId="4780E20B" w14:textId="77777777" w:rsidR="004075BF" w:rsidRPr="00BF6487" w:rsidRDefault="004075BF" w:rsidP="004075BF">
      <w:pPr>
        <w:pStyle w:val="PL"/>
        <w:rPr>
          <w:lang w:val="en-US"/>
        </w:rPr>
      </w:pPr>
      <w:r w:rsidRPr="00BF6487">
        <w:rPr>
          <w:lang w:val="en-US"/>
        </w:rPr>
        <w:t xml:space="preserve">          type: string</w:t>
      </w:r>
    </w:p>
    <w:p w14:paraId="366C8BE6" w14:textId="77777777" w:rsidR="004075BF" w:rsidRPr="00BF6487" w:rsidRDefault="004075BF" w:rsidP="004075BF">
      <w:pPr>
        <w:pStyle w:val="PL"/>
        <w:rPr>
          <w:lang w:val="en-US"/>
        </w:rPr>
      </w:pPr>
      <w:r w:rsidRPr="00BF6487">
        <w:rPr>
          <w:lang w:val="en-US"/>
        </w:rPr>
        <w:t xml:space="preserve">        LMK:</w:t>
      </w:r>
    </w:p>
    <w:p w14:paraId="7D3FD077" w14:textId="77777777" w:rsidR="004075BF" w:rsidRPr="00BF6487" w:rsidRDefault="004075BF" w:rsidP="004075BF">
      <w:pPr>
        <w:pStyle w:val="PL"/>
        <w:rPr>
          <w:lang w:val="en-US"/>
        </w:rPr>
      </w:pPr>
      <w:r w:rsidRPr="00BF6487">
        <w:rPr>
          <w:lang w:val="en-US"/>
        </w:rPr>
        <w:t xml:space="preserve">          type: string</w:t>
      </w:r>
    </w:p>
    <w:p w14:paraId="142D643D" w14:textId="77777777" w:rsidR="004075BF" w:rsidRPr="00BF6487" w:rsidRDefault="004075BF" w:rsidP="004075BF">
      <w:pPr>
        <w:pStyle w:val="PL"/>
        <w:rPr>
          <w:lang w:val="en-US"/>
        </w:rPr>
      </w:pPr>
      <w:r w:rsidRPr="00BF6487">
        <w:rPr>
          <w:lang w:val="en-US"/>
        </w:rPr>
        <w:t xml:space="preserve">        LOC:</w:t>
      </w:r>
    </w:p>
    <w:p w14:paraId="2C6B2724" w14:textId="77777777" w:rsidR="004075BF" w:rsidRPr="00BF6487" w:rsidRDefault="004075BF" w:rsidP="004075BF">
      <w:pPr>
        <w:pStyle w:val="PL"/>
        <w:rPr>
          <w:lang w:val="en-US"/>
        </w:rPr>
      </w:pPr>
      <w:r w:rsidRPr="00BF6487">
        <w:rPr>
          <w:lang w:val="en-US"/>
        </w:rPr>
        <w:t xml:space="preserve">          type: string</w:t>
      </w:r>
    </w:p>
    <w:p w14:paraId="25C965A6" w14:textId="77777777" w:rsidR="004075BF" w:rsidRPr="00BF6487" w:rsidRDefault="004075BF" w:rsidP="004075BF">
      <w:pPr>
        <w:pStyle w:val="PL"/>
        <w:rPr>
          <w:lang w:val="en-US"/>
        </w:rPr>
      </w:pPr>
      <w:r w:rsidRPr="00BF6487">
        <w:rPr>
          <w:lang w:val="en-US"/>
        </w:rPr>
        <w:t xml:space="preserve">        NAM:</w:t>
      </w:r>
    </w:p>
    <w:p w14:paraId="3A4D556A" w14:textId="77777777" w:rsidR="004075BF" w:rsidRPr="00BF6487" w:rsidRDefault="004075BF" w:rsidP="004075BF">
      <w:pPr>
        <w:pStyle w:val="PL"/>
        <w:rPr>
          <w:lang w:val="en-US"/>
        </w:rPr>
      </w:pPr>
      <w:r w:rsidRPr="00BF6487">
        <w:rPr>
          <w:lang w:val="en-US"/>
        </w:rPr>
        <w:t xml:space="preserve">          type: string</w:t>
      </w:r>
    </w:p>
    <w:p w14:paraId="43D2A19E" w14:textId="77777777" w:rsidR="004075BF" w:rsidRPr="00BF6487" w:rsidRDefault="004075BF" w:rsidP="004075BF">
      <w:pPr>
        <w:pStyle w:val="PL"/>
        <w:rPr>
          <w:lang w:val="en-US"/>
        </w:rPr>
      </w:pPr>
      <w:r w:rsidRPr="00BF6487">
        <w:rPr>
          <w:lang w:val="en-US"/>
        </w:rPr>
        <w:t xml:space="preserve">        PC:</w:t>
      </w:r>
    </w:p>
    <w:p w14:paraId="028F09A3" w14:textId="77777777" w:rsidR="004075BF" w:rsidRPr="00BF6487" w:rsidRDefault="004075BF" w:rsidP="004075BF">
      <w:pPr>
        <w:pStyle w:val="PL"/>
        <w:rPr>
          <w:lang w:val="en-US"/>
        </w:rPr>
      </w:pPr>
      <w:r w:rsidRPr="00BF6487">
        <w:rPr>
          <w:lang w:val="en-US"/>
        </w:rPr>
        <w:t xml:space="preserve">          type: string</w:t>
      </w:r>
    </w:p>
    <w:p w14:paraId="44716085" w14:textId="77777777" w:rsidR="004075BF" w:rsidRPr="00BF6487" w:rsidRDefault="004075BF" w:rsidP="004075BF">
      <w:pPr>
        <w:pStyle w:val="PL"/>
        <w:rPr>
          <w:lang w:val="en-US"/>
        </w:rPr>
      </w:pPr>
      <w:r w:rsidRPr="00BF6487">
        <w:rPr>
          <w:lang w:val="en-US"/>
        </w:rPr>
        <w:t xml:space="preserve">        BLD:</w:t>
      </w:r>
    </w:p>
    <w:p w14:paraId="4C90B1E6" w14:textId="77777777" w:rsidR="004075BF" w:rsidRPr="00BF6487" w:rsidRDefault="004075BF" w:rsidP="004075BF">
      <w:pPr>
        <w:pStyle w:val="PL"/>
        <w:rPr>
          <w:lang w:val="en-US"/>
        </w:rPr>
      </w:pPr>
      <w:r w:rsidRPr="00BF6487">
        <w:rPr>
          <w:lang w:val="en-US"/>
        </w:rPr>
        <w:t xml:space="preserve">          type: string</w:t>
      </w:r>
    </w:p>
    <w:p w14:paraId="66059E64" w14:textId="77777777" w:rsidR="004075BF" w:rsidRPr="00BF6487" w:rsidRDefault="004075BF" w:rsidP="004075BF">
      <w:pPr>
        <w:pStyle w:val="PL"/>
        <w:rPr>
          <w:lang w:val="en-US"/>
        </w:rPr>
      </w:pPr>
      <w:r w:rsidRPr="00BF6487">
        <w:rPr>
          <w:lang w:val="en-US"/>
        </w:rPr>
        <w:t xml:space="preserve">        UNIT:</w:t>
      </w:r>
    </w:p>
    <w:p w14:paraId="009A5A5E" w14:textId="77777777" w:rsidR="004075BF" w:rsidRPr="00BF6487" w:rsidRDefault="004075BF" w:rsidP="004075BF">
      <w:pPr>
        <w:pStyle w:val="PL"/>
        <w:rPr>
          <w:lang w:val="en-US"/>
        </w:rPr>
      </w:pPr>
      <w:r w:rsidRPr="00BF6487">
        <w:rPr>
          <w:lang w:val="en-US"/>
        </w:rPr>
        <w:t xml:space="preserve">          type: string</w:t>
      </w:r>
    </w:p>
    <w:p w14:paraId="7FF3D717" w14:textId="77777777" w:rsidR="00F75F9A" w:rsidRDefault="00F75F9A" w:rsidP="00F75F9A">
      <w:pPr>
        <w:pStyle w:val="PL"/>
        <w:rPr>
          <w:lang w:val="en-US"/>
        </w:rPr>
      </w:pPr>
      <w:r w:rsidRPr="00BF6487">
        <w:rPr>
          <w:lang w:val="en-US"/>
        </w:rPr>
        <w:t xml:space="preserve">        </w:t>
      </w:r>
      <w:r>
        <w:rPr>
          <w:lang w:val="en-US"/>
        </w:rPr>
        <w:t>FLR:</w:t>
      </w:r>
    </w:p>
    <w:p w14:paraId="488F773B" w14:textId="77777777" w:rsidR="00F75F9A" w:rsidRDefault="00F75F9A" w:rsidP="00F75F9A">
      <w:pPr>
        <w:pStyle w:val="PL"/>
        <w:rPr>
          <w:lang w:val="en-US"/>
        </w:rPr>
      </w:pPr>
      <w:r>
        <w:rPr>
          <w:lang w:val="en-US"/>
        </w:rPr>
        <w:t xml:space="preserve">          type: string</w:t>
      </w:r>
    </w:p>
    <w:p w14:paraId="3C897B2D" w14:textId="77777777" w:rsidR="004075BF" w:rsidRPr="00BF6487" w:rsidRDefault="004075BF" w:rsidP="004075BF">
      <w:pPr>
        <w:pStyle w:val="PL"/>
        <w:rPr>
          <w:lang w:val="en-US"/>
        </w:rPr>
      </w:pPr>
      <w:r w:rsidRPr="00BF6487">
        <w:rPr>
          <w:lang w:val="en-US"/>
        </w:rPr>
        <w:t xml:space="preserve">        ROOM:</w:t>
      </w:r>
    </w:p>
    <w:p w14:paraId="01473B94" w14:textId="77777777" w:rsidR="004075BF" w:rsidRPr="00BF6487" w:rsidRDefault="004075BF" w:rsidP="004075BF">
      <w:pPr>
        <w:pStyle w:val="PL"/>
        <w:rPr>
          <w:lang w:val="en-US"/>
        </w:rPr>
      </w:pPr>
      <w:r w:rsidRPr="00BF6487">
        <w:rPr>
          <w:lang w:val="en-US"/>
        </w:rPr>
        <w:t xml:space="preserve">          type: string</w:t>
      </w:r>
    </w:p>
    <w:p w14:paraId="24C54D9F" w14:textId="77777777" w:rsidR="004075BF" w:rsidRPr="00BF6487" w:rsidRDefault="004075BF" w:rsidP="004075BF">
      <w:pPr>
        <w:pStyle w:val="PL"/>
        <w:rPr>
          <w:lang w:val="en-US"/>
        </w:rPr>
      </w:pPr>
      <w:r w:rsidRPr="00BF6487">
        <w:rPr>
          <w:lang w:val="en-US"/>
        </w:rPr>
        <w:t xml:space="preserve">        PLC:</w:t>
      </w:r>
    </w:p>
    <w:p w14:paraId="403F90B9" w14:textId="77777777" w:rsidR="004075BF" w:rsidRPr="00BF6487" w:rsidRDefault="004075BF" w:rsidP="004075BF">
      <w:pPr>
        <w:pStyle w:val="PL"/>
        <w:rPr>
          <w:lang w:val="en-US"/>
        </w:rPr>
      </w:pPr>
      <w:r w:rsidRPr="00BF6487">
        <w:rPr>
          <w:lang w:val="en-US"/>
        </w:rPr>
        <w:t xml:space="preserve">          type: string</w:t>
      </w:r>
    </w:p>
    <w:p w14:paraId="619FE4E1" w14:textId="77777777" w:rsidR="004075BF" w:rsidRPr="00BF6487" w:rsidRDefault="004075BF" w:rsidP="004075BF">
      <w:pPr>
        <w:pStyle w:val="PL"/>
        <w:rPr>
          <w:lang w:val="en-US"/>
        </w:rPr>
      </w:pPr>
      <w:r w:rsidRPr="00BF6487">
        <w:rPr>
          <w:lang w:val="en-US"/>
        </w:rPr>
        <w:t xml:space="preserve">        PCN:</w:t>
      </w:r>
    </w:p>
    <w:p w14:paraId="4E1C81D3" w14:textId="77777777" w:rsidR="004075BF" w:rsidRPr="00BF6487" w:rsidRDefault="004075BF" w:rsidP="004075BF">
      <w:pPr>
        <w:pStyle w:val="PL"/>
        <w:rPr>
          <w:lang w:val="en-US"/>
        </w:rPr>
      </w:pPr>
      <w:r w:rsidRPr="00BF6487">
        <w:rPr>
          <w:lang w:val="en-US"/>
        </w:rPr>
        <w:t xml:space="preserve">          type: string</w:t>
      </w:r>
    </w:p>
    <w:p w14:paraId="36AD5FAF" w14:textId="77777777" w:rsidR="004075BF" w:rsidRPr="00BF6487" w:rsidRDefault="004075BF" w:rsidP="004075BF">
      <w:pPr>
        <w:pStyle w:val="PL"/>
        <w:rPr>
          <w:lang w:val="en-US"/>
        </w:rPr>
      </w:pPr>
      <w:r w:rsidRPr="00BF6487">
        <w:rPr>
          <w:lang w:val="en-US"/>
        </w:rPr>
        <w:t xml:space="preserve">        POBOX:</w:t>
      </w:r>
    </w:p>
    <w:p w14:paraId="343C82DC" w14:textId="77777777" w:rsidR="004075BF" w:rsidRPr="00BF6487" w:rsidRDefault="004075BF" w:rsidP="004075BF">
      <w:pPr>
        <w:pStyle w:val="PL"/>
        <w:rPr>
          <w:lang w:val="en-US"/>
        </w:rPr>
      </w:pPr>
      <w:r w:rsidRPr="00BF6487">
        <w:rPr>
          <w:lang w:val="en-US"/>
        </w:rPr>
        <w:t xml:space="preserve">          type: string</w:t>
      </w:r>
    </w:p>
    <w:p w14:paraId="1074F3F0" w14:textId="77777777" w:rsidR="004075BF" w:rsidRPr="00BF6487" w:rsidRDefault="004075BF" w:rsidP="004075BF">
      <w:pPr>
        <w:pStyle w:val="PL"/>
        <w:rPr>
          <w:lang w:val="en-US"/>
        </w:rPr>
      </w:pPr>
      <w:r w:rsidRPr="00BF6487">
        <w:rPr>
          <w:lang w:val="en-US"/>
        </w:rPr>
        <w:t xml:space="preserve">        ADDCODE:</w:t>
      </w:r>
    </w:p>
    <w:p w14:paraId="71BEF2A2" w14:textId="77777777" w:rsidR="004075BF" w:rsidRPr="00BF6487" w:rsidRDefault="004075BF" w:rsidP="004075BF">
      <w:pPr>
        <w:pStyle w:val="PL"/>
        <w:rPr>
          <w:lang w:val="en-US"/>
        </w:rPr>
      </w:pPr>
      <w:r w:rsidRPr="00BF6487">
        <w:rPr>
          <w:lang w:val="en-US"/>
        </w:rPr>
        <w:t xml:space="preserve">          type: string</w:t>
      </w:r>
    </w:p>
    <w:p w14:paraId="456F36C0" w14:textId="77777777" w:rsidR="004075BF" w:rsidRPr="00BF6487" w:rsidRDefault="004075BF" w:rsidP="004075BF">
      <w:pPr>
        <w:pStyle w:val="PL"/>
        <w:rPr>
          <w:lang w:val="en-US"/>
        </w:rPr>
      </w:pPr>
      <w:r w:rsidRPr="00BF6487">
        <w:rPr>
          <w:lang w:val="en-US"/>
        </w:rPr>
        <w:t xml:space="preserve">        SEAT:</w:t>
      </w:r>
    </w:p>
    <w:p w14:paraId="56942E01" w14:textId="77777777" w:rsidR="004075BF" w:rsidRPr="00BF6487" w:rsidRDefault="004075BF" w:rsidP="004075BF">
      <w:pPr>
        <w:pStyle w:val="PL"/>
        <w:rPr>
          <w:lang w:val="en-US"/>
        </w:rPr>
      </w:pPr>
      <w:r w:rsidRPr="00BF6487">
        <w:rPr>
          <w:lang w:val="en-US"/>
        </w:rPr>
        <w:t xml:space="preserve">          type: string</w:t>
      </w:r>
    </w:p>
    <w:p w14:paraId="0DB5B66E" w14:textId="77777777" w:rsidR="004075BF" w:rsidRPr="00BF6487" w:rsidRDefault="004075BF" w:rsidP="004075BF">
      <w:pPr>
        <w:pStyle w:val="PL"/>
        <w:rPr>
          <w:lang w:val="en-US"/>
        </w:rPr>
      </w:pPr>
      <w:r w:rsidRPr="00BF6487">
        <w:rPr>
          <w:lang w:val="en-US"/>
        </w:rPr>
        <w:t xml:space="preserve">        RD:</w:t>
      </w:r>
    </w:p>
    <w:p w14:paraId="0F245A2E" w14:textId="77777777" w:rsidR="004075BF" w:rsidRPr="00BF6487" w:rsidRDefault="004075BF" w:rsidP="004075BF">
      <w:pPr>
        <w:pStyle w:val="PL"/>
        <w:rPr>
          <w:lang w:val="en-US"/>
        </w:rPr>
      </w:pPr>
      <w:r w:rsidRPr="00BF6487">
        <w:rPr>
          <w:lang w:val="en-US"/>
        </w:rPr>
        <w:t xml:space="preserve">          type: string</w:t>
      </w:r>
    </w:p>
    <w:p w14:paraId="00A43D61" w14:textId="77777777" w:rsidR="004075BF" w:rsidRPr="00BF6487" w:rsidRDefault="004075BF" w:rsidP="004075BF">
      <w:pPr>
        <w:pStyle w:val="PL"/>
        <w:rPr>
          <w:lang w:val="en-US"/>
        </w:rPr>
      </w:pPr>
      <w:r w:rsidRPr="00BF6487">
        <w:rPr>
          <w:lang w:val="en-US"/>
        </w:rPr>
        <w:t xml:space="preserve">        RDSEC:</w:t>
      </w:r>
    </w:p>
    <w:p w14:paraId="37D35B3A" w14:textId="77777777" w:rsidR="004075BF" w:rsidRPr="00BF6487" w:rsidRDefault="004075BF" w:rsidP="004075BF">
      <w:pPr>
        <w:pStyle w:val="PL"/>
        <w:rPr>
          <w:lang w:val="en-US"/>
        </w:rPr>
      </w:pPr>
      <w:r w:rsidRPr="00BF6487">
        <w:rPr>
          <w:lang w:val="en-US"/>
        </w:rPr>
        <w:t xml:space="preserve">          type: string</w:t>
      </w:r>
    </w:p>
    <w:p w14:paraId="425F8142" w14:textId="77777777" w:rsidR="004075BF" w:rsidRPr="00BF6487" w:rsidRDefault="004075BF" w:rsidP="004075BF">
      <w:pPr>
        <w:pStyle w:val="PL"/>
        <w:rPr>
          <w:lang w:val="en-US"/>
        </w:rPr>
      </w:pPr>
      <w:r w:rsidRPr="00BF6487">
        <w:rPr>
          <w:lang w:val="en-US"/>
        </w:rPr>
        <w:t xml:space="preserve">        RDBR:</w:t>
      </w:r>
    </w:p>
    <w:p w14:paraId="64EEA754" w14:textId="77777777" w:rsidR="004075BF" w:rsidRPr="00BF6487" w:rsidRDefault="004075BF" w:rsidP="004075BF">
      <w:pPr>
        <w:pStyle w:val="PL"/>
        <w:rPr>
          <w:lang w:val="en-US"/>
        </w:rPr>
      </w:pPr>
      <w:r w:rsidRPr="00BF6487">
        <w:rPr>
          <w:lang w:val="en-US"/>
        </w:rPr>
        <w:t xml:space="preserve">          type: string</w:t>
      </w:r>
    </w:p>
    <w:p w14:paraId="32962000" w14:textId="77777777" w:rsidR="004075BF" w:rsidRPr="00BF6487" w:rsidRDefault="004075BF" w:rsidP="004075BF">
      <w:pPr>
        <w:pStyle w:val="PL"/>
        <w:rPr>
          <w:lang w:val="en-US"/>
        </w:rPr>
      </w:pPr>
      <w:r w:rsidRPr="00BF6487">
        <w:rPr>
          <w:lang w:val="en-US"/>
        </w:rPr>
        <w:t xml:space="preserve">        RDSUBBR:</w:t>
      </w:r>
    </w:p>
    <w:p w14:paraId="44567BB6" w14:textId="77777777" w:rsidR="004075BF" w:rsidRPr="00BF6487" w:rsidRDefault="004075BF" w:rsidP="004075BF">
      <w:pPr>
        <w:pStyle w:val="PL"/>
        <w:rPr>
          <w:lang w:val="en-US"/>
        </w:rPr>
      </w:pPr>
      <w:r w:rsidRPr="00BF6487">
        <w:rPr>
          <w:lang w:val="en-US"/>
        </w:rPr>
        <w:t xml:space="preserve">          type: string</w:t>
      </w:r>
    </w:p>
    <w:p w14:paraId="44D4DB8B" w14:textId="77777777" w:rsidR="004075BF" w:rsidRPr="00BF6487" w:rsidRDefault="004075BF" w:rsidP="004075BF">
      <w:pPr>
        <w:pStyle w:val="PL"/>
        <w:rPr>
          <w:lang w:val="en-US"/>
        </w:rPr>
      </w:pPr>
      <w:r w:rsidRPr="00BF6487">
        <w:rPr>
          <w:lang w:val="en-US"/>
        </w:rPr>
        <w:t xml:space="preserve">        PRM:</w:t>
      </w:r>
    </w:p>
    <w:p w14:paraId="34F748F3" w14:textId="77777777" w:rsidR="004075BF" w:rsidRPr="00BF6487" w:rsidRDefault="004075BF" w:rsidP="004075BF">
      <w:pPr>
        <w:pStyle w:val="PL"/>
        <w:rPr>
          <w:lang w:val="en-US"/>
        </w:rPr>
      </w:pPr>
      <w:r w:rsidRPr="00BF6487">
        <w:rPr>
          <w:lang w:val="en-US"/>
        </w:rPr>
        <w:t xml:space="preserve">          type: string</w:t>
      </w:r>
    </w:p>
    <w:p w14:paraId="0DB669DF" w14:textId="77777777" w:rsidR="004075BF" w:rsidRPr="00BF6487" w:rsidRDefault="004075BF" w:rsidP="004075BF">
      <w:pPr>
        <w:pStyle w:val="PL"/>
        <w:rPr>
          <w:lang w:val="en-US"/>
        </w:rPr>
      </w:pPr>
      <w:r w:rsidRPr="00BF6487">
        <w:rPr>
          <w:lang w:val="en-US"/>
        </w:rPr>
        <w:lastRenderedPageBreak/>
        <w:t xml:space="preserve">        POM:</w:t>
      </w:r>
    </w:p>
    <w:p w14:paraId="2A085074" w14:textId="77777777" w:rsidR="004075BF" w:rsidRDefault="004075BF" w:rsidP="004075BF">
      <w:pPr>
        <w:pStyle w:val="PL"/>
        <w:rPr>
          <w:lang w:val="en-US"/>
        </w:rPr>
      </w:pPr>
      <w:r w:rsidRPr="00BF6487">
        <w:rPr>
          <w:lang w:val="en-US"/>
        </w:rPr>
        <w:t xml:space="preserve">          type: string</w:t>
      </w:r>
    </w:p>
    <w:p w14:paraId="1C032DB6" w14:textId="77777777" w:rsidR="00BF7E27" w:rsidRDefault="00E74FF8" w:rsidP="004075BF">
      <w:pPr>
        <w:pStyle w:val="PL"/>
        <w:rPr>
          <w:lang w:val="en-US"/>
        </w:rPr>
      </w:pPr>
      <w:r>
        <w:rPr>
          <w:lang w:val="en-US"/>
        </w:rPr>
        <w:t xml:space="preserve">    Velocity</w:t>
      </w:r>
      <w:r w:rsidR="001E02C4">
        <w:rPr>
          <w:lang w:val="en-US"/>
        </w:rPr>
        <w:t>Estimate</w:t>
      </w:r>
      <w:r>
        <w:rPr>
          <w:lang w:val="en-US"/>
        </w:rPr>
        <w:t>:</w:t>
      </w:r>
    </w:p>
    <w:p w14:paraId="40FD621A" w14:textId="77777777" w:rsidR="00C8675F" w:rsidRPr="00BF6487" w:rsidRDefault="00C8675F" w:rsidP="00C8675F">
      <w:pPr>
        <w:pStyle w:val="PL"/>
        <w:rPr>
          <w:lang w:val="en-US"/>
        </w:rPr>
      </w:pPr>
      <w:r w:rsidRPr="00BF6487">
        <w:rPr>
          <w:lang w:val="en-US"/>
        </w:rPr>
        <w:t xml:space="preserve">      oneOf:</w:t>
      </w:r>
    </w:p>
    <w:p w14:paraId="53A9681F"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50C3D96"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61A3728A" w14:textId="77777777" w:rsidR="00C8675F" w:rsidRPr="00BF6487"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566E0A2C" w14:textId="77777777" w:rsidR="00C8675F" w:rsidRDefault="00C8675F" w:rsidP="00C8675F">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89255B" w14:textId="77777777" w:rsidR="00C8675F" w:rsidRDefault="00C8675F" w:rsidP="00C8675F">
      <w:pPr>
        <w:pStyle w:val="PL"/>
        <w:rPr>
          <w:lang w:val="en-US"/>
        </w:rPr>
      </w:pPr>
      <w:r>
        <w:rPr>
          <w:lang w:val="en-US"/>
        </w:rPr>
        <w:t xml:space="preserve">    HorizontalVelocity:</w:t>
      </w:r>
    </w:p>
    <w:p w14:paraId="666AF90F" w14:textId="77777777" w:rsidR="00C8675F" w:rsidRDefault="00C8675F" w:rsidP="00C8675F">
      <w:pPr>
        <w:pStyle w:val="PL"/>
        <w:rPr>
          <w:lang w:val="en-US"/>
        </w:rPr>
      </w:pPr>
      <w:r>
        <w:rPr>
          <w:lang w:val="en-US"/>
        </w:rPr>
        <w:t xml:space="preserve">      type: object</w:t>
      </w:r>
    </w:p>
    <w:p w14:paraId="30E1AEF5" w14:textId="77777777" w:rsidR="00C8675F" w:rsidRDefault="00C8675F" w:rsidP="00C8675F">
      <w:pPr>
        <w:pStyle w:val="PL"/>
        <w:rPr>
          <w:lang w:val="en-US"/>
        </w:rPr>
      </w:pPr>
      <w:r>
        <w:rPr>
          <w:lang w:val="en-US"/>
        </w:rPr>
        <w:t xml:space="preserve">      required:</w:t>
      </w:r>
    </w:p>
    <w:p w14:paraId="5D01C62B" w14:textId="77777777" w:rsidR="00C8675F" w:rsidRDefault="00C8675F" w:rsidP="00C8675F">
      <w:pPr>
        <w:pStyle w:val="PL"/>
        <w:rPr>
          <w:lang w:val="en-US"/>
        </w:rPr>
      </w:pPr>
      <w:r>
        <w:rPr>
          <w:lang w:val="en-US"/>
        </w:rPr>
        <w:t xml:space="preserve">        - hSpeed</w:t>
      </w:r>
    </w:p>
    <w:p w14:paraId="281C3F4E" w14:textId="77777777" w:rsidR="00C8675F" w:rsidRDefault="00C8675F" w:rsidP="00C8675F">
      <w:pPr>
        <w:pStyle w:val="PL"/>
        <w:rPr>
          <w:lang w:val="en-US"/>
        </w:rPr>
      </w:pPr>
      <w:r>
        <w:rPr>
          <w:lang w:val="en-US"/>
        </w:rPr>
        <w:t xml:space="preserve">        - bearing</w:t>
      </w:r>
    </w:p>
    <w:p w14:paraId="5EB56B73" w14:textId="77777777" w:rsidR="00C8675F" w:rsidRDefault="00C8675F" w:rsidP="00C8675F">
      <w:pPr>
        <w:pStyle w:val="PL"/>
        <w:rPr>
          <w:lang w:val="en-US"/>
        </w:rPr>
      </w:pPr>
      <w:r>
        <w:rPr>
          <w:lang w:val="en-US"/>
        </w:rPr>
        <w:t xml:space="preserve">      properties:</w:t>
      </w:r>
    </w:p>
    <w:p w14:paraId="70E80BFE" w14:textId="77777777" w:rsidR="00C8675F" w:rsidRDefault="00C8675F" w:rsidP="00C8675F">
      <w:pPr>
        <w:pStyle w:val="PL"/>
        <w:rPr>
          <w:lang w:val="en-US"/>
        </w:rPr>
      </w:pPr>
      <w:r>
        <w:rPr>
          <w:lang w:val="en-US"/>
        </w:rPr>
        <w:t xml:space="preserve">        hSpeed:</w:t>
      </w:r>
    </w:p>
    <w:p w14:paraId="1120FAB9"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393F50F7" w14:textId="77777777" w:rsidR="00C8675F" w:rsidRDefault="00C8675F" w:rsidP="00C8675F">
      <w:pPr>
        <w:pStyle w:val="PL"/>
        <w:rPr>
          <w:lang w:val="en-US"/>
        </w:rPr>
      </w:pPr>
      <w:r>
        <w:rPr>
          <w:lang w:val="en-US"/>
        </w:rPr>
        <w:t xml:space="preserve">        bearing:</w:t>
      </w:r>
    </w:p>
    <w:p w14:paraId="4D11F1B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4471E499" w14:textId="77777777" w:rsidR="00C8675F" w:rsidRDefault="00C8675F" w:rsidP="00C8675F">
      <w:pPr>
        <w:pStyle w:val="PL"/>
        <w:rPr>
          <w:lang w:val="en-US"/>
        </w:rPr>
      </w:pPr>
      <w:r>
        <w:rPr>
          <w:lang w:val="en-US"/>
        </w:rPr>
        <w:t xml:space="preserve">    HorizontalWithVerticalVelocity:</w:t>
      </w:r>
    </w:p>
    <w:p w14:paraId="605B9E7E" w14:textId="77777777" w:rsidR="00C8675F" w:rsidRDefault="00C8675F" w:rsidP="00C8675F">
      <w:pPr>
        <w:pStyle w:val="PL"/>
        <w:rPr>
          <w:lang w:val="en-US"/>
        </w:rPr>
      </w:pPr>
      <w:r>
        <w:rPr>
          <w:lang w:val="en-US"/>
        </w:rPr>
        <w:t xml:space="preserve">      type: object</w:t>
      </w:r>
    </w:p>
    <w:p w14:paraId="35DC2A9B" w14:textId="77777777" w:rsidR="00C8675F" w:rsidRDefault="00C8675F" w:rsidP="00C8675F">
      <w:pPr>
        <w:pStyle w:val="PL"/>
        <w:rPr>
          <w:lang w:val="en-US"/>
        </w:rPr>
      </w:pPr>
      <w:r>
        <w:rPr>
          <w:lang w:val="en-US"/>
        </w:rPr>
        <w:t xml:space="preserve">      required:</w:t>
      </w:r>
    </w:p>
    <w:p w14:paraId="5A5B4630" w14:textId="77777777" w:rsidR="00C8675F" w:rsidRDefault="00C8675F" w:rsidP="00C8675F">
      <w:pPr>
        <w:pStyle w:val="PL"/>
        <w:rPr>
          <w:lang w:val="en-US"/>
        </w:rPr>
      </w:pPr>
      <w:r>
        <w:rPr>
          <w:lang w:val="en-US"/>
        </w:rPr>
        <w:t xml:space="preserve">        - hSpeed</w:t>
      </w:r>
    </w:p>
    <w:p w14:paraId="7AA07D05" w14:textId="77777777" w:rsidR="00C8675F" w:rsidRDefault="00C8675F" w:rsidP="00C8675F">
      <w:pPr>
        <w:pStyle w:val="PL"/>
        <w:rPr>
          <w:lang w:val="en-US"/>
        </w:rPr>
      </w:pPr>
      <w:r>
        <w:rPr>
          <w:lang w:val="en-US"/>
        </w:rPr>
        <w:t xml:space="preserve">        - bearing</w:t>
      </w:r>
    </w:p>
    <w:p w14:paraId="79E923FF" w14:textId="77777777" w:rsidR="00C8675F" w:rsidRDefault="00C8675F" w:rsidP="00C8675F">
      <w:pPr>
        <w:pStyle w:val="PL"/>
        <w:rPr>
          <w:lang w:val="en-US"/>
        </w:rPr>
      </w:pPr>
      <w:r>
        <w:rPr>
          <w:lang w:val="en-US"/>
        </w:rPr>
        <w:t xml:space="preserve">        - vSpeed</w:t>
      </w:r>
    </w:p>
    <w:p w14:paraId="0016DF28" w14:textId="77777777" w:rsidR="00C8675F" w:rsidRDefault="00C8675F" w:rsidP="00C8675F">
      <w:pPr>
        <w:pStyle w:val="PL"/>
        <w:rPr>
          <w:lang w:val="en-US"/>
        </w:rPr>
      </w:pPr>
      <w:r>
        <w:rPr>
          <w:lang w:val="en-US"/>
        </w:rPr>
        <w:t xml:space="preserve">        - vDirection</w:t>
      </w:r>
    </w:p>
    <w:p w14:paraId="087BBC34" w14:textId="77777777" w:rsidR="00C8675F" w:rsidRDefault="00C8675F" w:rsidP="00C8675F">
      <w:pPr>
        <w:pStyle w:val="PL"/>
        <w:rPr>
          <w:lang w:val="en-US"/>
        </w:rPr>
      </w:pPr>
      <w:r>
        <w:rPr>
          <w:lang w:val="en-US"/>
        </w:rPr>
        <w:t xml:space="preserve">      properties:</w:t>
      </w:r>
    </w:p>
    <w:p w14:paraId="0DEFD2FD" w14:textId="77777777" w:rsidR="00C8675F" w:rsidRDefault="00C8675F" w:rsidP="00C8675F">
      <w:pPr>
        <w:pStyle w:val="PL"/>
        <w:rPr>
          <w:lang w:val="en-US"/>
        </w:rPr>
      </w:pPr>
      <w:r>
        <w:rPr>
          <w:lang w:val="en-US"/>
        </w:rPr>
        <w:t xml:space="preserve">        hSpeed:</w:t>
      </w:r>
    </w:p>
    <w:p w14:paraId="447DE89B"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D514889" w14:textId="77777777" w:rsidR="00C8675F" w:rsidRDefault="00C8675F" w:rsidP="00C8675F">
      <w:pPr>
        <w:pStyle w:val="PL"/>
        <w:rPr>
          <w:lang w:val="en-US"/>
        </w:rPr>
      </w:pPr>
      <w:r>
        <w:rPr>
          <w:lang w:val="en-US"/>
        </w:rPr>
        <w:t xml:space="preserve">        bearing:</w:t>
      </w:r>
    </w:p>
    <w:p w14:paraId="22588950"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399877DD" w14:textId="77777777" w:rsidR="00C8675F" w:rsidRDefault="00C8675F" w:rsidP="00C8675F">
      <w:pPr>
        <w:pStyle w:val="PL"/>
        <w:rPr>
          <w:lang w:val="en-US"/>
        </w:rPr>
      </w:pPr>
      <w:r>
        <w:rPr>
          <w:lang w:val="en-US"/>
        </w:rPr>
        <w:t xml:space="preserve">        vSpeed:</w:t>
      </w:r>
    </w:p>
    <w:p w14:paraId="293B1CCC"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5BCC8AD6" w14:textId="77777777" w:rsidR="00C8675F" w:rsidRDefault="00C8675F" w:rsidP="00C8675F">
      <w:pPr>
        <w:pStyle w:val="PL"/>
        <w:rPr>
          <w:lang w:val="en-US"/>
        </w:rPr>
      </w:pPr>
      <w:r>
        <w:rPr>
          <w:lang w:val="en-US"/>
        </w:rPr>
        <w:t xml:space="preserve">        vDirection:</w:t>
      </w:r>
    </w:p>
    <w:p w14:paraId="50F70D95"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30D0DECD" w14:textId="77777777" w:rsidR="00C8675F" w:rsidRDefault="00C8675F" w:rsidP="00C8675F">
      <w:pPr>
        <w:pStyle w:val="PL"/>
        <w:rPr>
          <w:lang w:val="en-US"/>
        </w:rPr>
      </w:pPr>
      <w:r>
        <w:rPr>
          <w:lang w:val="en-US"/>
        </w:rPr>
        <w:t xml:space="preserve">    HorizontalVelocityWithUncertainty:</w:t>
      </w:r>
    </w:p>
    <w:p w14:paraId="580037DC" w14:textId="77777777" w:rsidR="00C8675F" w:rsidRDefault="00C8675F" w:rsidP="00C8675F">
      <w:pPr>
        <w:pStyle w:val="PL"/>
        <w:rPr>
          <w:lang w:val="en-US"/>
        </w:rPr>
      </w:pPr>
      <w:r>
        <w:rPr>
          <w:lang w:val="en-US"/>
        </w:rPr>
        <w:t xml:space="preserve">      type: object</w:t>
      </w:r>
    </w:p>
    <w:p w14:paraId="1B6BE783" w14:textId="77777777" w:rsidR="00C8675F" w:rsidRDefault="00C8675F" w:rsidP="00C8675F">
      <w:pPr>
        <w:pStyle w:val="PL"/>
        <w:rPr>
          <w:lang w:val="en-US"/>
        </w:rPr>
      </w:pPr>
      <w:r>
        <w:rPr>
          <w:lang w:val="en-US"/>
        </w:rPr>
        <w:t xml:space="preserve">      required:</w:t>
      </w:r>
    </w:p>
    <w:p w14:paraId="159D5858" w14:textId="77777777" w:rsidR="00C8675F" w:rsidRDefault="00C8675F" w:rsidP="00C8675F">
      <w:pPr>
        <w:pStyle w:val="PL"/>
        <w:rPr>
          <w:lang w:val="en-US"/>
        </w:rPr>
      </w:pPr>
      <w:r>
        <w:rPr>
          <w:lang w:val="en-US"/>
        </w:rPr>
        <w:t xml:space="preserve">        - hSpeed</w:t>
      </w:r>
    </w:p>
    <w:p w14:paraId="5052F3F2" w14:textId="77777777" w:rsidR="00C8675F" w:rsidRDefault="00C8675F" w:rsidP="00C8675F">
      <w:pPr>
        <w:pStyle w:val="PL"/>
        <w:rPr>
          <w:lang w:val="en-US"/>
        </w:rPr>
      </w:pPr>
      <w:r>
        <w:rPr>
          <w:lang w:val="en-US"/>
        </w:rPr>
        <w:t xml:space="preserve">        - bearing</w:t>
      </w:r>
    </w:p>
    <w:p w14:paraId="19656BCD" w14:textId="77777777" w:rsidR="00C8675F" w:rsidRDefault="00C8675F" w:rsidP="00C8675F">
      <w:pPr>
        <w:pStyle w:val="PL"/>
        <w:rPr>
          <w:lang w:val="en-US"/>
        </w:rPr>
      </w:pPr>
      <w:r>
        <w:rPr>
          <w:lang w:val="en-US"/>
        </w:rPr>
        <w:t xml:space="preserve">        - hUncertainty</w:t>
      </w:r>
    </w:p>
    <w:p w14:paraId="62E545A0" w14:textId="77777777" w:rsidR="00C8675F" w:rsidRDefault="00C8675F" w:rsidP="00C8675F">
      <w:pPr>
        <w:pStyle w:val="PL"/>
        <w:rPr>
          <w:lang w:val="en-US"/>
        </w:rPr>
      </w:pPr>
      <w:r>
        <w:rPr>
          <w:lang w:val="en-US"/>
        </w:rPr>
        <w:t xml:space="preserve">      properties:</w:t>
      </w:r>
    </w:p>
    <w:p w14:paraId="10AD0722" w14:textId="77777777" w:rsidR="00C8675F" w:rsidRDefault="00C8675F" w:rsidP="00C8675F">
      <w:pPr>
        <w:pStyle w:val="PL"/>
        <w:rPr>
          <w:lang w:val="en-US"/>
        </w:rPr>
      </w:pPr>
      <w:r>
        <w:rPr>
          <w:lang w:val="en-US"/>
        </w:rPr>
        <w:t xml:space="preserve">        hSpeed:</w:t>
      </w:r>
    </w:p>
    <w:p w14:paraId="58F76E6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27544BF4" w14:textId="77777777" w:rsidR="00C8675F" w:rsidRDefault="00C8675F" w:rsidP="00C8675F">
      <w:pPr>
        <w:pStyle w:val="PL"/>
        <w:rPr>
          <w:lang w:val="en-US"/>
        </w:rPr>
      </w:pPr>
      <w:r>
        <w:rPr>
          <w:lang w:val="en-US"/>
        </w:rPr>
        <w:t xml:space="preserve">        bearing:</w:t>
      </w:r>
    </w:p>
    <w:p w14:paraId="67F288E2"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5E7A3D9C" w14:textId="77777777" w:rsidR="00C8675F" w:rsidRDefault="00C8675F" w:rsidP="00C8675F">
      <w:pPr>
        <w:pStyle w:val="PL"/>
        <w:rPr>
          <w:lang w:val="en-US"/>
        </w:rPr>
      </w:pPr>
      <w:r>
        <w:rPr>
          <w:lang w:val="en-US"/>
        </w:rPr>
        <w:t xml:space="preserve">        hUncertainty:</w:t>
      </w:r>
    </w:p>
    <w:p w14:paraId="129A7F03" w14:textId="77777777" w:rsidR="00C8675F" w:rsidRPr="00BF6487"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4C075ACC" w14:textId="77777777" w:rsidR="00C8675F" w:rsidRDefault="00C8675F" w:rsidP="00C8675F">
      <w:pPr>
        <w:pStyle w:val="PL"/>
        <w:rPr>
          <w:lang w:val="en-US"/>
        </w:rPr>
      </w:pPr>
      <w:r>
        <w:rPr>
          <w:lang w:val="en-US"/>
        </w:rPr>
        <w:t xml:space="preserve">    HorizontalWithVerticalVelocityAndUncertainty:</w:t>
      </w:r>
    </w:p>
    <w:p w14:paraId="5133339A" w14:textId="77777777" w:rsidR="00C8675F" w:rsidRDefault="00C8675F" w:rsidP="00C8675F">
      <w:pPr>
        <w:pStyle w:val="PL"/>
        <w:rPr>
          <w:lang w:val="en-US"/>
        </w:rPr>
      </w:pPr>
      <w:r>
        <w:rPr>
          <w:lang w:val="en-US"/>
        </w:rPr>
        <w:t xml:space="preserve">      type: object</w:t>
      </w:r>
    </w:p>
    <w:p w14:paraId="344F7F93" w14:textId="77777777" w:rsidR="00C8675F" w:rsidRDefault="00C8675F" w:rsidP="00C8675F">
      <w:pPr>
        <w:pStyle w:val="PL"/>
        <w:rPr>
          <w:lang w:val="en-US"/>
        </w:rPr>
      </w:pPr>
      <w:r>
        <w:rPr>
          <w:lang w:val="en-US"/>
        </w:rPr>
        <w:t xml:space="preserve">      required:</w:t>
      </w:r>
    </w:p>
    <w:p w14:paraId="68DE0211" w14:textId="77777777" w:rsidR="00C8675F" w:rsidRDefault="00C8675F" w:rsidP="00C8675F">
      <w:pPr>
        <w:pStyle w:val="PL"/>
        <w:rPr>
          <w:lang w:val="en-US"/>
        </w:rPr>
      </w:pPr>
      <w:r>
        <w:rPr>
          <w:lang w:val="en-US"/>
        </w:rPr>
        <w:t xml:space="preserve">        - hSpeed</w:t>
      </w:r>
    </w:p>
    <w:p w14:paraId="280233F3" w14:textId="77777777" w:rsidR="00C8675F" w:rsidRDefault="00C8675F" w:rsidP="00C8675F">
      <w:pPr>
        <w:pStyle w:val="PL"/>
        <w:rPr>
          <w:lang w:val="en-US"/>
        </w:rPr>
      </w:pPr>
      <w:r>
        <w:rPr>
          <w:lang w:val="en-US"/>
        </w:rPr>
        <w:t xml:space="preserve">        - bearing</w:t>
      </w:r>
    </w:p>
    <w:p w14:paraId="778FA8B9" w14:textId="77777777" w:rsidR="00C8675F" w:rsidRDefault="00C8675F" w:rsidP="00C8675F">
      <w:pPr>
        <w:pStyle w:val="PL"/>
        <w:rPr>
          <w:lang w:val="en-US"/>
        </w:rPr>
      </w:pPr>
      <w:r>
        <w:rPr>
          <w:lang w:val="en-US"/>
        </w:rPr>
        <w:t xml:space="preserve">        - vSpeed</w:t>
      </w:r>
    </w:p>
    <w:p w14:paraId="5D48AAEE" w14:textId="77777777" w:rsidR="00C8675F" w:rsidRDefault="00C8675F" w:rsidP="00C8675F">
      <w:pPr>
        <w:pStyle w:val="PL"/>
        <w:rPr>
          <w:lang w:val="en-US"/>
        </w:rPr>
      </w:pPr>
      <w:r>
        <w:rPr>
          <w:lang w:val="en-US"/>
        </w:rPr>
        <w:t xml:space="preserve">        - vDirection</w:t>
      </w:r>
    </w:p>
    <w:p w14:paraId="47D251B0" w14:textId="77777777" w:rsidR="00C8675F" w:rsidRDefault="00C8675F" w:rsidP="00C8675F">
      <w:pPr>
        <w:pStyle w:val="PL"/>
        <w:rPr>
          <w:lang w:val="en-US"/>
        </w:rPr>
      </w:pPr>
      <w:r>
        <w:rPr>
          <w:lang w:val="en-US"/>
        </w:rPr>
        <w:t xml:space="preserve">        - hUncertainty</w:t>
      </w:r>
    </w:p>
    <w:p w14:paraId="6A94B5FC" w14:textId="77777777" w:rsidR="00C8675F" w:rsidRDefault="00C8675F" w:rsidP="00C8675F">
      <w:pPr>
        <w:pStyle w:val="PL"/>
        <w:rPr>
          <w:lang w:val="en-US"/>
        </w:rPr>
      </w:pPr>
      <w:r>
        <w:rPr>
          <w:lang w:val="en-US"/>
        </w:rPr>
        <w:t xml:space="preserve">        - vUncertainty</w:t>
      </w:r>
    </w:p>
    <w:p w14:paraId="661677B6" w14:textId="77777777" w:rsidR="00C8675F" w:rsidRDefault="00C8675F" w:rsidP="00C8675F">
      <w:pPr>
        <w:pStyle w:val="PL"/>
        <w:rPr>
          <w:lang w:val="en-US"/>
        </w:rPr>
      </w:pPr>
      <w:r>
        <w:rPr>
          <w:lang w:val="en-US"/>
        </w:rPr>
        <w:t xml:space="preserve">      properties:</w:t>
      </w:r>
    </w:p>
    <w:p w14:paraId="06FB61EE" w14:textId="77777777" w:rsidR="00C8675F" w:rsidRDefault="00C8675F" w:rsidP="00C8675F">
      <w:pPr>
        <w:pStyle w:val="PL"/>
        <w:rPr>
          <w:lang w:val="en-US"/>
        </w:rPr>
      </w:pPr>
      <w:r>
        <w:rPr>
          <w:lang w:val="en-US"/>
        </w:rPr>
        <w:t xml:space="preserve">        hSpeed:</w:t>
      </w:r>
    </w:p>
    <w:p w14:paraId="74E88EA5" w14:textId="77777777" w:rsidR="00C8675F" w:rsidRDefault="00C8675F" w:rsidP="00C8675F">
      <w:pPr>
        <w:pStyle w:val="PL"/>
        <w:rPr>
          <w:lang w:val="en-US"/>
        </w:rPr>
      </w:pPr>
      <w:r>
        <w:rPr>
          <w:lang w:val="en-US"/>
        </w:rPr>
        <w:t xml:space="preserve">          </w:t>
      </w:r>
      <w:r w:rsidRPr="00BF6487">
        <w:rPr>
          <w:lang w:val="en-US"/>
        </w:rPr>
        <w:t>$ref: '#/components/schemas/</w:t>
      </w:r>
      <w:r>
        <w:rPr>
          <w:lang w:val="en-US"/>
        </w:rPr>
        <w:t>HorizontalSpeed'</w:t>
      </w:r>
    </w:p>
    <w:p w14:paraId="18B55012" w14:textId="77777777" w:rsidR="00C8675F" w:rsidRDefault="00C8675F" w:rsidP="00C8675F">
      <w:pPr>
        <w:pStyle w:val="PL"/>
        <w:rPr>
          <w:lang w:val="en-US"/>
        </w:rPr>
      </w:pPr>
      <w:r>
        <w:rPr>
          <w:lang w:val="en-US"/>
        </w:rPr>
        <w:t xml:space="preserve">        bearing:</w:t>
      </w:r>
    </w:p>
    <w:p w14:paraId="7ECD8D64" w14:textId="77777777" w:rsidR="00C8675F" w:rsidRDefault="00C8675F" w:rsidP="00C8675F">
      <w:pPr>
        <w:pStyle w:val="PL"/>
        <w:rPr>
          <w:lang w:val="en-US"/>
        </w:rPr>
      </w:pPr>
      <w:r>
        <w:rPr>
          <w:lang w:val="en-US"/>
        </w:rPr>
        <w:t xml:space="preserve">          </w:t>
      </w:r>
      <w:r w:rsidRPr="00BF6487">
        <w:rPr>
          <w:lang w:val="en-US"/>
        </w:rPr>
        <w:t>$ref: '#/components/schemas/</w:t>
      </w:r>
      <w:r>
        <w:rPr>
          <w:lang w:val="en-US"/>
        </w:rPr>
        <w:t>Angle'</w:t>
      </w:r>
    </w:p>
    <w:p w14:paraId="2EB620C7" w14:textId="77777777" w:rsidR="00C8675F" w:rsidRDefault="00C8675F" w:rsidP="00C8675F">
      <w:pPr>
        <w:pStyle w:val="PL"/>
        <w:rPr>
          <w:lang w:val="en-US"/>
        </w:rPr>
      </w:pPr>
      <w:r>
        <w:rPr>
          <w:lang w:val="en-US"/>
        </w:rPr>
        <w:t xml:space="preserve">        vSpeed:</w:t>
      </w:r>
    </w:p>
    <w:p w14:paraId="1C14380E"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VerticalSpeed'</w:t>
      </w:r>
    </w:p>
    <w:p w14:paraId="4EB728AF" w14:textId="77777777" w:rsidR="00C8675F" w:rsidRDefault="00C8675F" w:rsidP="00C8675F">
      <w:pPr>
        <w:pStyle w:val="PL"/>
        <w:rPr>
          <w:lang w:val="en-US"/>
        </w:rPr>
      </w:pPr>
      <w:r>
        <w:rPr>
          <w:lang w:val="en-US"/>
        </w:rPr>
        <w:t xml:space="preserve">        vDirection:</w:t>
      </w:r>
    </w:p>
    <w:p w14:paraId="63A092DF" w14:textId="77777777" w:rsidR="00C8675F" w:rsidRDefault="00C8675F" w:rsidP="00C8675F">
      <w:pPr>
        <w:pStyle w:val="PL"/>
        <w:rPr>
          <w:lang w:val="en-US"/>
        </w:rPr>
      </w:pPr>
      <w:r>
        <w:rPr>
          <w:lang w:val="en-US"/>
        </w:rPr>
        <w:t xml:space="preserve">          </w:t>
      </w:r>
      <w:r w:rsidRPr="00BF6487">
        <w:rPr>
          <w:lang w:val="en-US"/>
        </w:rPr>
        <w:t>$ref: '#/components/schemas/</w:t>
      </w:r>
      <w:r>
        <w:rPr>
          <w:lang w:val="en-US"/>
        </w:rPr>
        <w:t>VerticalDirection'</w:t>
      </w:r>
    </w:p>
    <w:p w14:paraId="222F51ED" w14:textId="77777777" w:rsidR="00C8675F" w:rsidRDefault="00C8675F" w:rsidP="00C8675F">
      <w:pPr>
        <w:pStyle w:val="PL"/>
        <w:rPr>
          <w:lang w:val="en-US"/>
        </w:rPr>
      </w:pPr>
      <w:r>
        <w:rPr>
          <w:lang w:val="en-US"/>
        </w:rPr>
        <w:t xml:space="preserve">        hUncertainty:</w:t>
      </w:r>
    </w:p>
    <w:p w14:paraId="0C66AD91" w14:textId="77777777" w:rsidR="00C8675F" w:rsidRDefault="00C8675F" w:rsidP="00C8675F">
      <w:pPr>
        <w:pStyle w:val="PL"/>
        <w:rPr>
          <w:lang w:val="en-US"/>
        </w:rPr>
      </w:pPr>
      <w:r>
        <w:rPr>
          <w:lang w:val="en-US"/>
        </w:rPr>
        <w:t xml:space="preserve">          </w:t>
      </w:r>
      <w:r w:rsidRPr="00BF6487">
        <w:rPr>
          <w:lang w:val="en-US"/>
        </w:rPr>
        <w:t>$ref: '#/components/schemas/</w:t>
      </w:r>
      <w:r>
        <w:rPr>
          <w:lang w:val="en-US"/>
        </w:rPr>
        <w:t>SpeedUncertainty'</w:t>
      </w:r>
    </w:p>
    <w:p w14:paraId="5A1D5D8E" w14:textId="77777777" w:rsidR="00C8675F" w:rsidRDefault="00C8675F" w:rsidP="00C8675F">
      <w:pPr>
        <w:pStyle w:val="PL"/>
        <w:rPr>
          <w:lang w:val="en-US"/>
        </w:rPr>
      </w:pPr>
      <w:r>
        <w:rPr>
          <w:lang w:val="en-US"/>
        </w:rPr>
        <w:t xml:space="preserve">        vUncertainty:</w:t>
      </w:r>
    </w:p>
    <w:p w14:paraId="339AEE2C" w14:textId="77777777" w:rsidR="00C8675F" w:rsidRPr="00BF6487" w:rsidRDefault="00C8675F" w:rsidP="004075BF">
      <w:pPr>
        <w:pStyle w:val="PL"/>
        <w:rPr>
          <w:lang w:val="en-US"/>
        </w:rPr>
      </w:pPr>
      <w:r>
        <w:rPr>
          <w:lang w:val="en-US"/>
        </w:rPr>
        <w:t xml:space="preserve">          </w:t>
      </w:r>
      <w:r w:rsidRPr="00BF6487">
        <w:rPr>
          <w:lang w:val="en-US"/>
        </w:rPr>
        <w:t>$ref: '#/components/schemas/</w:t>
      </w:r>
      <w:r>
        <w:rPr>
          <w:lang w:val="en-US"/>
        </w:rPr>
        <w:t>SpeedUncertainty'</w:t>
      </w:r>
    </w:p>
    <w:p w14:paraId="3CE5AB83" w14:textId="77777777" w:rsidR="00CB3E66" w:rsidRDefault="00CB3E66" w:rsidP="00CB3E66">
      <w:pPr>
        <w:pStyle w:val="PL"/>
        <w:rPr>
          <w:lang w:val="en-US"/>
        </w:rPr>
      </w:pPr>
      <w:r>
        <w:rPr>
          <w:lang w:val="en-US"/>
        </w:rPr>
        <w:t xml:space="preserve">    </w:t>
      </w:r>
      <w:r w:rsidRPr="007F4DE4">
        <w:t>U</w:t>
      </w:r>
      <w:r>
        <w:t>eLcs</w:t>
      </w:r>
      <w:r w:rsidRPr="007F4DE4">
        <w:t>Capability</w:t>
      </w:r>
      <w:r>
        <w:rPr>
          <w:lang w:val="en-US"/>
        </w:rPr>
        <w:t>:</w:t>
      </w:r>
    </w:p>
    <w:p w14:paraId="51F1867F" w14:textId="77777777" w:rsidR="00CB3E66" w:rsidRDefault="00CB3E66" w:rsidP="00CB3E66">
      <w:pPr>
        <w:pStyle w:val="PL"/>
        <w:rPr>
          <w:lang w:val="en-US"/>
        </w:rPr>
      </w:pPr>
      <w:r>
        <w:rPr>
          <w:lang w:val="en-US"/>
        </w:rPr>
        <w:t xml:space="preserve">      type: object</w:t>
      </w:r>
    </w:p>
    <w:p w14:paraId="39C1A209" w14:textId="77777777" w:rsidR="00CB3E66" w:rsidRDefault="00CB3E66" w:rsidP="00CB3E66">
      <w:pPr>
        <w:pStyle w:val="PL"/>
        <w:rPr>
          <w:lang w:val="en-US"/>
        </w:rPr>
      </w:pPr>
      <w:r>
        <w:rPr>
          <w:lang w:val="en-US"/>
        </w:rPr>
        <w:t xml:space="preserve">      properties:</w:t>
      </w:r>
    </w:p>
    <w:p w14:paraId="5471FC53" w14:textId="77777777" w:rsidR="00CB3E66" w:rsidRDefault="00CB3E66" w:rsidP="00CB3E66">
      <w:pPr>
        <w:pStyle w:val="PL"/>
        <w:rPr>
          <w:lang w:val="en-US"/>
        </w:rPr>
      </w:pPr>
      <w:r>
        <w:rPr>
          <w:lang w:val="en-US"/>
        </w:rPr>
        <w:t xml:space="preserve">        lppSupport:</w:t>
      </w:r>
    </w:p>
    <w:p w14:paraId="33E9D9D0" w14:textId="77777777" w:rsidR="00CB3E66" w:rsidRDefault="00CB3E66" w:rsidP="00CB3E66">
      <w:pPr>
        <w:pStyle w:val="PL"/>
        <w:rPr>
          <w:lang w:val="en-US"/>
        </w:rPr>
      </w:pPr>
      <w:r>
        <w:rPr>
          <w:lang w:val="en-US"/>
        </w:rPr>
        <w:t xml:space="preserve">          type: boolean</w:t>
      </w:r>
    </w:p>
    <w:p w14:paraId="2D55DC5A" w14:textId="77777777" w:rsidR="00CB3E66" w:rsidRDefault="00CB3E66" w:rsidP="00CB3E66">
      <w:pPr>
        <w:pStyle w:val="PL"/>
        <w:rPr>
          <w:lang w:val="en-US"/>
        </w:rPr>
      </w:pPr>
      <w:r>
        <w:rPr>
          <w:lang w:val="en-US"/>
        </w:rPr>
        <w:t xml:space="preserve">          default: true</w:t>
      </w:r>
    </w:p>
    <w:p w14:paraId="48DB28E8" w14:textId="77777777" w:rsidR="00C013E5" w:rsidRDefault="00C013E5" w:rsidP="00C013E5">
      <w:pPr>
        <w:pStyle w:val="PL"/>
        <w:rPr>
          <w:lang w:val="en-US"/>
        </w:rPr>
      </w:pPr>
      <w:r>
        <w:rPr>
          <w:lang w:val="en-US"/>
        </w:rPr>
        <w:t xml:space="preserve">        ciotOptimisation:</w:t>
      </w:r>
    </w:p>
    <w:p w14:paraId="1ABD35EF" w14:textId="77777777" w:rsidR="00C013E5" w:rsidRDefault="00C013E5" w:rsidP="00C013E5">
      <w:pPr>
        <w:pStyle w:val="PL"/>
        <w:rPr>
          <w:lang w:val="en-US"/>
        </w:rPr>
      </w:pPr>
      <w:r>
        <w:rPr>
          <w:lang w:val="en-US"/>
        </w:rPr>
        <w:t xml:space="preserve">          type: boolean</w:t>
      </w:r>
    </w:p>
    <w:p w14:paraId="67CAC9A5" w14:textId="77777777" w:rsidR="00C013E5" w:rsidRDefault="00C013E5" w:rsidP="00C013E5">
      <w:pPr>
        <w:pStyle w:val="PL"/>
        <w:rPr>
          <w:lang w:val="en-US"/>
        </w:rPr>
      </w:pPr>
      <w:r>
        <w:rPr>
          <w:lang w:val="en-US"/>
        </w:rPr>
        <w:t xml:space="preserve">          default: false</w:t>
      </w:r>
    </w:p>
    <w:p w14:paraId="69A6A524" w14:textId="77777777" w:rsidR="00C013E5" w:rsidRDefault="00C013E5" w:rsidP="00C013E5">
      <w:pPr>
        <w:pStyle w:val="PL"/>
        <w:rPr>
          <w:lang w:val="en-US"/>
        </w:rPr>
      </w:pPr>
      <w:r>
        <w:rPr>
          <w:lang w:val="en-US"/>
        </w:rPr>
        <w:lastRenderedPageBreak/>
        <w:t xml:space="preserve">    PeriodicEventInfo:</w:t>
      </w:r>
    </w:p>
    <w:p w14:paraId="391A4CFD" w14:textId="77777777" w:rsidR="00C013E5" w:rsidRDefault="00C013E5" w:rsidP="00C013E5">
      <w:pPr>
        <w:pStyle w:val="PL"/>
        <w:rPr>
          <w:lang w:val="en-US"/>
        </w:rPr>
      </w:pPr>
      <w:r>
        <w:rPr>
          <w:lang w:val="en-US"/>
        </w:rPr>
        <w:t xml:space="preserve">      type: object</w:t>
      </w:r>
    </w:p>
    <w:p w14:paraId="410869DD" w14:textId="77777777" w:rsidR="00C013E5" w:rsidRDefault="00C013E5" w:rsidP="00C013E5">
      <w:pPr>
        <w:pStyle w:val="PL"/>
        <w:rPr>
          <w:lang w:val="en-US"/>
        </w:rPr>
      </w:pPr>
      <w:r>
        <w:rPr>
          <w:lang w:val="en-US"/>
        </w:rPr>
        <w:t xml:space="preserve">      required:</w:t>
      </w:r>
    </w:p>
    <w:p w14:paraId="7AD228F6" w14:textId="77777777" w:rsidR="00C013E5" w:rsidRDefault="00C013E5" w:rsidP="00C013E5">
      <w:pPr>
        <w:pStyle w:val="PL"/>
        <w:rPr>
          <w:lang w:val="en-US"/>
        </w:rPr>
      </w:pPr>
      <w:r>
        <w:rPr>
          <w:lang w:val="en-US"/>
        </w:rPr>
        <w:t xml:space="preserve">        - reportingAmount</w:t>
      </w:r>
    </w:p>
    <w:p w14:paraId="6B7A51DC" w14:textId="77777777" w:rsidR="00C013E5" w:rsidRDefault="00C013E5" w:rsidP="00C013E5">
      <w:pPr>
        <w:pStyle w:val="PL"/>
        <w:rPr>
          <w:lang w:val="en-US"/>
        </w:rPr>
      </w:pPr>
      <w:r>
        <w:rPr>
          <w:lang w:val="en-US"/>
        </w:rPr>
        <w:t xml:space="preserve">        - reportingInterval</w:t>
      </w:r>
    </w:p>
    <w:p w14:paraId="4EA365B9" w14:textId="77777777" w:rsidR="00C013E5" w:rsidRDefault="00C013E5" w:rsidP="00C013E5">
      <w:pPr>
        <w:pStyle w:val="PL"/>
        <w:rPr>
          <w:lang w:val="en-US"/>
        </w:rPr>
      </w:pPr>
      <w:r>
        <w:rPr>
          <w:lang w:val="en-US"/>
        </w:rPr>
        <w:t xml:space="preserve">      properties:</w:t>
      </w:r>
    </w:p>
    <w:p w14:paraId="6D824D56" w14:textId="77777777" w:rsidR="00C013E5" w:rsidRDefault="00C013E5" w:rsidP="00C013E5">
      <w:pPr>
        <w:pStyle w:val="PL"/>
        <w:rPr>
          <w:lang w:val="en-US"/>
        </w:rPr>
      </w:pPr>
      <w:r>
        <w:rPr>
          <w:lang w:val="en-US"/>
        </w:rPr>
        <w:t xml:space="preserve">        reportingAmount:</w:t>
      </w:r>
    </w:p>
    <w:p w14:paraId="3ADDC1FF" w14:textId="77777777" w:rsidR="00C013E5" w:rsidRDefault="00C013E5" w:rsidP="00C013E5">
      <w:pPr>
        <w:pStyle w:val="PL"/>
        <w:rPr>
          <w:lang w:val="en-US"/>
        </w:rPr>
      </w:pPr>
      <w:r>
        <w:rPr>
          <w:lang w:val="en-US"/>
        </w:rPr>
        <w:t xml:space="preserve">          </w:t>
      </w:r>
      <w:r w:rsidRPr="00BF6487">
        <w:rPr>
          <w:lang w:val="en-US"/>
        </w:rPr>
        <w:t>$ref: '#/components/schemas/</w:t>
      </w:r>
      <w:r>
        <w:rPr>
          <w:lang w:val="en-US"/>
        </w:rPr>
        <w:t>ReportingAmount'</w:t>
      </w:r>
    </w:p>
    <w:p w14:paraId="686820E3" w14:textId="77777777" w:rsidR="00C013E5" w:rsidRDefault="00C013E5" w:rsidP="00C013E5">
      <w:pPr>
        <w:pStyle w:val="PL"/>
        <w:rPr>
          <w:lang w:val="en-US"/>
        </w:rPr>
      </w:pPr>
      <w:r>
        <w:rPr>
          <w:lang w:val="en-US"/>
        </w:rPr>
        <w:t xml:space="preserve">        reportingInterval:</w:t>
      </w:r>
    </w:p>
    <w:p w14:paraId="7DC288B7" w14:textId="77777777" w:rsidR="00C013E5" w:rsidRDefault="00C013E5" w:rsidP="00C013E5">
      <w:pPr>
        <w:pStyle w:val="PL"/>
        <w:rPr>
          <w:lang w:val="en-US"/>
        </w:rPr>
      </w:pPr>
      <w:r>
        <w:rPr>
          <w:lang w:val="en-US"/>
        </w:rPr>
        <w:t xml:space="preserve">          </w:t>
      </w:r>
      <w:r w:rsidRPr="00BF6487">
        <w:rPr>
          <w:lang w:val="en-US"/>
        </w:rPr>
        <w:t>$ref: '#/components/schemas/</w:t>
      </w:r>
      <w:r>
        <w:rPr>
          <w:lang w:val="en-US"/>
        </w:rPr>
        <w:t>ReportingInterval'</w:t>
      </w:r>
    </w:p>
    <w:p w14:paraId="2B03D608" w14:textId="77777777" w:rsidR="00C013E5" w:rsidRDefault="00C013E5" w:rsidP="00C013E5">
      <w:pPr>
        <w:pStyle w:val="PL"/>
        <w:rPr>
          <w:lang w:val="en-US"/>
        </w:rPr>
      </w:pPr>
      <w:r>
        <w:rPr>
          <w:lang w:val="en-US"/>
        </w:rPr>
        <w:t xml:space="preserve">    AreaEventInfo:</w:t>
      </w:r>
    </w:p>
    <w:p w14:paraId="4D36CCFE" w14:textId="77777777" w:rsidR="00C013E5" w:rsidRDefault="00C013E5" w:rsidP="00C013E5">
      <w:pPr>
        <w:pStyle w:val="PL"/>
        <w:rPr>
          <w:lang w:val="en-US"/>
        </w:rPr>
      </w:pPr>
      <w:r>
        <w:rPr>
          <w:lang w:val="en-US"/>
        </w:rPr>
        <w:t xml:space="preserve">      type: object</w:t>
      </w:r>
    </w:p>
    <w:p w14:paraId="4A630F2E" w14:textId="77777777" w:rsidR="00C013E5" w:rsidRDefault="00C013E5" w:rsidP="00C013E5">
      <w:pPr>
        <w:pStyle w:val="PL"/>
        <w:rPr>
          <w:lang w:val="en-US"/>
        </w:rPr>
      </w:pPr>
      <w:r>
        <w:rPr>
          <w:lang w:val="en-US"/>
        </w:rPr>
        <w:t xml:space="preserve">      required:</w:t>
      </w:r>
    </w:p>
    <w:p w14:paraId="554A288F" w14:textId="77777777" w:rsidR="00C013E5" w:rsidRDefault="00C013E5" w:rsidP="00C013E5">
      <w:pPr>
        <w:pStyle w:val="PL"/>
        <w:rPr>
          <w:lang w:val="en-US"/>
        </w:rPr>
      </w:pPr>
      <w:r>
        <w:rPr>
          <w:lang w:val="en-US"/>
        </w:rPr>
        <w:t xml:space="preserve">        - areaDefinition        </w:t>
      </w:r>
    </w:p>
    <w:p w14:paraId="1902CF6B" w14:textId="77777777" w:rsidR="00C013E5" w:rsidRPr="00BF6487" w:rsidRDefault="00C013E5" w:rsidP="00C013E5">
      <w:pPr>
        <w:pStyle w:val="PL"/>
        <w:rPr>
          <w:lang w:val="en-US"/>
        </w:rPr>
      </w:pPr>
      <w:r>
        <w:rPr>
          <w:lang w:val="en-US"/>
        </w:rPr>
        <w:t xml:space="preserve">      properties:</w:t>
      </w:r>
      <w:r w:rsidRPr="00A32700">
        <w:rPr>
          <w:lang w:val="en-US"/>
        </w:rPr>
        <w:t xml:space="preserve"> </w:t>
      </w:r>
    </w:p>
    <w:p w14:paraId="1BDBEAB4" w14:textId="77777777" w:rsidR="00C013E5" w:rsidRDefault="00C013E5" w:rsidP="00C013E5">
      <w:pPr>
        <w:pStyle w:val="PL"/>
        <w:rPr>
          <w:lang w:val="en-US"/>
        </w:rPr>
      </w:pPr>
      <w:r w:rsidRPr="00BF6487">
        <w:rPr>
          <w:lang w:val="en-US"/>
        </w:rPr>
        <w:t xml:space="preserve">        </w:t>
      </w:r>
      <w:r>
        <w:rPr>
          <w:lang w:val="en-US"/>
        </w:rPr>
        <w:t>areaDefinition</w:t>
      </w:r>
      <w:r w:rsidRPr="00BF6487">
        <w:rPr>
          <w:lang w:val="en-US"/>
        </w:rPr>
        <w:t>:</w:t>
      </w:r>
    </w:p>
    <w:p w14:paraId="5EC7C305" w14:textId="77777777" w:rsidR="00C013E5" w:rsidRPr="00A1631A" w:rsidRDefault="00C013E5" w:rsidP="00C013E5">
      <w:pPr>
        <w:pStyle w:val="PL"/>
        <w:rPr>
          <w:lang w:val="en-US"/>
        </w:rPr>
      </w:pPr>
      <w:r w:rsidRPr="00A1631A">
        <w:rPr>
          <w:lang w:val="en-US"/>
        </w:rPr>
        <w:t xml:space="preserve">          type: array</w:t>
      </w:r>
    </w:p>
    <w:p w14:paraId="30918988" w14:textId="77777777" w:rsidR="00C013E5" w:rsidRPr="00BF6487" w:rsidRDefault="00C013E5" w:rsidP="00C013E5">
      <w:pPr>
        <w:pStyle w:val="PL"/>
        <w:rPr>
          <w:lang w:val="en-US"/>
        </w:rPr>
      </w:pPr>
      <w:r w:rsidRPr="00A1631A">
        <w:rPr>
          <w:lang w:val="en-US"/>
        </w:rPr>
        <w:t xml:space="preserve">          items:</w:t>
      </w:r>
    </w:p>
    <w:p w14:paraId="5A5603C4" w14:textId="77777777" w:rsidR="00C013E5" w:rsidRDefault="00C013E5" w:rsidP="00C013E5">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30DB5C7B" w14:textId="77777777" w:rsidR="00C013E5" w:rsidRDefault="00C013E5" w:rsidP="00C013E5">
      <w:pPr>
        <w:pStyle w:val="PL"/>
        <w:rPr>
          <w:lang w:val="en-US"/>
        </w:rPr>
      </w:pPr>
      <w:r>
        <w:rPr>
          <w:rFonts w:hint="eastAsia"/>
          <w:lang w:val="en-US" w:eastAsia="zh-CN"/>
        </w:rPr>
        <w:t xml:space="preserve">          minItems: 1</w:t>
      </w:r>
    </w:p>
    <w:p w14:paraId="6A77B233" w14:textId="77777777" w:rsidR="00C013E5" w:rsidRPr="000536AA" w:rsidRDefault="00C013E5" w:rsidP="00C013E5">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0CFC2E5D" w14:textId="77777777" w:rsidR="00C013E5" w:rsidRDefault="00C013E5" w:rsidP="00C013E5">
      <w:pPr>
        <w:pStyle w:val="PL"/>
        <w:rPr>
          <w:lang w:val="en-US"/>
        </w:rPr>
      </w:pPr>
      <w:r>
        <w:rPr>
          <w:lang w:val="en-US"/>
        </w:rPr>
        <w:t xml:space="preserve">        </w:t>
      </w:r>
      <w:r w:rsidRPr="00A32700">
        <w:rPr>
          <w:lang w:val="en-US"/>
        </w:rPr>
        <w:t>occurrenceInfo</w:t>
      </w:r>
      <w:r>
        <w:rPr>
          <w:lang w:val="en-US"/>
        </w:rPr>
        <w:t>:</w:t>
      </w:r>
    </w:p>
    <w:p w14:paraId="418B6579" w14:textId="77777777" w:rsidR="00C013E5" w:rsidRDefault="00C013E5" w:rsidP="00C013E5">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1BC0BBEF" w14:textId="77777777" w:rsidR="00C013E5" w:rsidRDefault="00C013E5" w:rsidP="00C013E5">
      <w:pPr>
        <w:pStyle w:val="PL"/>
        <w:rPr>
          <w:lang w:val="en-US"/>
        </w:rPr>
      </w:pPr>
      <w:r>
        <w:rPr>
          <w:lang w:val="en-US"/>
        </w:rPr>
        <w:t xml:space="preserve">        </w:t>
      </w:r>
      <w:r w:rsidRPr="00A32700">
        <w:rPr>
          <w:lang w:val="en-US"/>
        </w:rPr>
        <w:t>minimumInterval</w:t>
      </w:r>
      <w:r>
        <w:rPr>
          <w:lang w:val="en-US"/>
        </w:rPr>
        <w:t>:</w:t>
      </w:r>
    </w:p>
    <w:p w14:paraId="4BF685A8" w14:textId="77777777" w:rsidR="00C013E5" w:rsidRPr="000536AA" w:rsidRDefault="00C013E5" w:rsidP="00C013E5">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4B7262F6" w14:textId="77777777" w:rsidR="00C013E5" w:rsidRDefault="00C013E5" w:rsidP="00C013E5">
      <w:pPr>
        <w:pStyle w:val="PL"/>
        <w:rPr>
          <w:lang w:val="en-US"/>
        </w:rPr>
      </w:pPr>
      <w:r>
        <w:rPr>
          <w:lang w:val="en-US"/>
        </w:rPr>
        <w:t xml:space="preserve">        </w:t>
      </w:r>
      <w:r w:rsidRPr="00A32700">
        <w:rPr>
          <w:lang w:val="en-US"/>
        </w:rPr>
        <w:t>maximumInterval</w:t>
      </w:r>
      <w:r>
        <w:rPr>
          <w:lang w:val="en-US"/>
        </w:rPr>
        <w:t>:</w:t>
      </w:r>
    </w:p>
    <w:p w14:paraId="7E4B448A" w14:textId="77777777" w:rsidR="00C013E5" w:rsidRDefault="00C013E5" w:rsidP="00C013E5">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289165C9" w14:textId="77777777" w:rsidR="00C013E5" w:rsidRDefault="00C013E5" w:rsidP="00C013E5">
      <w:pPr>
        <w:pStyle w:val="PL"/>
        <w:rPr>
          <w:lang w:val="en-US"/>
        </w:rPr>
      </w:pPr>
      <w:r>
        <w:rPr>
          <w:lang w:val="en-US"/>
        </w:rPr>
        <w:t xml:space="preserve">        </w:t>
      </w:r>
      <w:r w:rsidRPr="00A32700">
        <w:rPr>
          <w:lang w:val="en-US"/>
        </w:rPr>
        <w:t>samplingInterval</w:t>
      </w:r>
      <w:r>
        <w:rPr>
          <w:lang w:val="en-US"/>
        </w:rPr>
        <w:t>:</w:t>
      </w:r>
    </w:p>
    <w:p w14:paraId="6CFA890A" w14:textId="77777777" w:rsidR="00C013E5" w:rsidRDefault="00C013E5" w:rsidP="00C013E5">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6268273D" w14:textId="77777777" w:rsidR="00C013E5" w:rsidRDefault="00C013E5" w:rsidP="00C013E5">
      <w:pPr>
        <w:pStyle w:val="PL"/>
        <w:rPr>
          <w:lang w:val="en-US"/>
        </w:rPr>
      </w:pPr>
      <w:r>
        <w:rPr>
          <w:lang w:val="en-US"/>
        </w:rPr>
        <w:t xml:space="preserve">        </w:t>
      </w:r>
      <w:r w:rsidRPr="00A32700">
        <w:rPr>
          <w:lang w:val="en-US"/>
        </w:rPr>
        <w:t>reportingDuration</w:t>
      </w:r>
      <w:r>
        <w:rPr>
          <w:lang w:val="en-US"/>
        </w:rPr>
        <w:t>:</w:t>
      </w:r>
    </w:p>
    <w:p w14:paraId="50B62A7F" w14:textId="77777777" w:rsidR="00C013E5" w:rsidRDefault="00C013E5" w:rsidP="00C013E5">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77893415" w14:textId="77777777" w:rsidR="00C013E5" w:rsidRDefault="00C013E5" w:rsidP="00C013E5">
      <w:pPr>
        <w:pStyle w:val="PL"/>
        <w:rPr>
          <w:lang w:val="en-US"/>
        </w:rPr>
      </w:pPr>
      <w:r>
        <w:rPr>
          <w:lang w:val="en-US"/>
        </w:rPr>
        <w:t xml:space="preserve">        </w:t>
      </w:r>
      <w:r w:rsidRPr="00A32700">
        <w:rPr>
          <w:lang w:val="en-US"/>
        </w:rPr>
        <w:t>reportingLocationReq</w:t>
      </w:r>
      <w:r>
        <w:rPr>
          <w:lang w:val="en-US"/>
        </w:rPr>
        <w:t>:</w:t>
      </w:r>
    </w:p>
    <w:p w14:paraId="65A003AF" w14:textId="77777777" w:rsidR="00C013E5" w:rsidRDefault="00C013E5" w:rsidP="00C013E5">
      <w:pPr>
        <w:pStyle w:val="PL"/>
        <w:rPr>
          <w:lang w:val="en-US"/>
        </w:rPr>
      </w:pPr>
      <w:r>
        <w:rPr>
          <w:lang w:val="en-US"/>
        </w:rPr>
        <w:t xml:space="preserve">          type: boolean</w:t>
      </w:r>
    </w:p>
    <w:p w14:paraId="46BA4CBB" w14:textId="77777777" w:rsidR="00C013E5" w:rsidRDefault="00C013E5" w:rsidP="00C013E5">
      <w:pPr>
        <w:pStyle w:val="PL"/>
        <w:rPr>
          <w:lang w:val="en-US"/>
        </w:rPr>
      </w:pPr>
      <w:r>
        <w:rPr>
          <w:lang w:val="en-US"/>
        </w:rPr>
        <w:t xml:space="preserve">          default: true</w:t>
      </w:r>
    </w:p>
    <w:p w14:paraId="741E7AF2" w14:textId="77777777" w:rsidR="00C013E5" w:rsidRDefault="00C013E5" w:rsidP="00C013E5">
      <w:pPr>
        <w:pStyle w:val="PL"/>
        <w:rPr>
          <w:lang w:val="en-US"/>
        </w:rPr>
      </w:pPr>
      <w:r>
        <w:rPr>
          <w:lang w:val="en-US"/>
        </w:rPr>
        <w:t xml:space="preserve">    ReportingArea:</w:t>
      </w:r>
    </w:p>
    <w:p w14:paraId="505F8E06" w14:textId="77777777" w:rsidR="00C013E5" w:rsidRDefault="00C013E5" w:rsidP="00C013E5">
      <w:pPr>
        <w:pStyle w:val="PL"/>
        <w:rPr>
          <w:lang w:val="en-US"/>
        </w:rPr>
      </w:pPr>
      <w:r>
        <w:rPr>
          <w:lang w:val="en-US"/>
        </w:rPr>
        <w:t xml:space="preserve">      type: object</w:t>
      </w:r>
    </w:p>
    <w:p w14:paraId="7CD85C9C" w14:textId="77777777" w:rsidR="00C013E5" w:rsidRDefault="00C013E5" w:rsidP="00C013E5">
      <w:pPr>
        <w:pStyle w:val="PL"/>
        <w:rPr>
          <w:lang w:val="en-US"/>
        </w:rPr>
      </w:pPr>
      <w:r>
        <w:rPr>
          <w:lang w:val="en-US"/>
        </w:rPr>
        <w:t xml:space="preserve">      required:</w:t>
      </w:r>
    </w:p>
    <w:p w14:paraId="1365C41C" w14:textId="77777777" w:rsidR="00C013E5" w:rsidRDefault="00C013E5" w:rsidP="00C013E5">
      <w:pPr>
        <w:pStyle w:val="PL"/>
        <w:rPr>
          <w:lang w:val="en-US"/>
        </w:rPr>
      </w:pPr>
      <w:r>
        <w:rPr>
          <w:lang w:val="en-US"/>
        </w:rPr>
        <w:t xml:space="preserve">        - areaType        </w:t>
      </w:r>
    </w:p>
    <w:p w14:paraId="42212E54" w14:textId="77777777" w:rsidR="00C013E5" w:rsidRPr="00BF6487" w:rsidRDefault="00C013E5" w:rsidP="00C013E5">
      <w:pPr>
        <w:pStyle w:val="PL"/>
        <w:rPr>
          <w:lang w:val="en-US"/>
        </w:rPr>
      </w:pPr>
      <w:r>
        <w:rPr>
          <w:lang w:val="en-US"/>
        </w:rPr>
        <w:t xml:space="preserve">      properties:</w:t>
      </w:r>
      <w:r w:rsidRPr="00A32700">
        <w:rPr>
          <w:lang w:val="en-US"/>
        </w:rPr>
        <w:t xml:space="preserve"> </w:t>
      </w:r>
    </w:p>
    <w:p w14:paraId="0DFB2349" w14:textId="77777777" w:rsidR="00C013E5" w:rsidRPr="00BF6487" w:rsidRDefault="00C013E5" w:rsidP="00C013E5">
      <w:pPr>
        <w:pStyle w:val="PL"/>
        <w:rPr>
          <w:lang w:val="en-US"/>
        </w:rPr>
      </w:pPr>
      <w:r w:rsidRPr="00BF6487">
        <w:rPr>
          <w:lang w:val="en-US"/>
        </w:rPr>
        <w:t xml:space="preserve">        </w:t>
      </w:r>
      <w:r>
        <w:rPr>
          <w:lang w:val="en-US"/>
        </w:rPr>
        <w:t>areaType</w:t>
      </w:r>
      <w:r w:rsidRPr="00BF6487">
        <w:rPr>
          <w:lang w:val="en-US"/>
        </w:rPr>
        <w:t>:</w:t>
      </w:r>
    </w:p>
    <w:p w14:paraId="76856808" w14:textId="77777777" w:rsidR="00C013E5" w:rsidRPr="000536AA" w:rsidRDefault="00C013E5" w:rsidP="00C013E5">
      <w:pPr>
        <w:pStyle w:val="PL"/>
        <w:rPr>
          <w:lang w:val="en-US" w:eastAsia="zh-CN"/>
        </w:rPr>
      </w:pPr>
      <w:r w:rsidRPr="00BF6487">
        <w:rPr>
          <w:lang w:val="en-US"/>
        </w:rPr>
        <w:t xml:space="preserve">          $ref: '#/components/schemas/</w:t>
      </w:r>
      <w:r>
        <w:rPr>
          <w:lang w:val="en-US"/>
        </w:rPr>
        <w:t>ReportingAreaType</w:t>
      </w:r>
      <w:r w:rsidRPr="00BF6487">
        <w:rPr>
          <w:lang w:val="en-US"/>
        </w:rPr>
        <w:t>'</w:t>
      </w:r>
    </w:p>
    <w:p w14:paraId="76F4E3CE" w14:textId="77777777" w:rsidR="00C013E5" w:rsidRDefault="00C013E5" w:rsidP="00C013E5">
      <w:pPr>
        <w:pStyle w:val="PL"/>
        <w:rPr>
          <w:lang w:val="en-US"/>
        </w:rPr>
      </w:pPr>
      <w:r>
        <w:rPr>
          <w:lang w:val="en-US"/>
        </w:rPr>
        <w:t xml:space="preserve">        tai:</w:t>
      </w:r>
    </w:p>
    <w:p w14:paraId="2BD43B11" w14:textId="77777777" w:rsidR="00C013E5" w:rsidRPr="000536AA" w:rsidRDefault="00C013E5" w:rsidP="00C013E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07EABDF1" w14:textId="77777777" w:rsidR="00C013E5" w:rsidRDefault="00C013E5" w:rsidP="00C013E5">
      <w:pPr>
        <w:pStyle w:val="PL"/>
        <w:rPr>
          <w:lang w:val="en-US"/>
        </w:rPr>
      </w:pPr>
      <w:r>
        <w:rPr>
          <w:lang w:val="en-US"/>
        </w:rPr>
        <w:t xml:space="preserve">        ecgi:</w:t>
      </w:r>
    </w:p>
    <w:p w14:paraId="538573F5"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1BE5AB1" w14:textId="77777777" w:rsidR="00C013E5" w:rsidRDefault="00C013E5" w:rsidP="00C013E5">
      <w:pPr>
        <w:pStyle w:val="PL"/>
        <w:rPr>
          <w:lang w:val="en-US"/>
        </w:rPr>
      </w:pPr>
      <w:r>
        <w:rPr>
          <w:lang w:val="en-US"/>
        </w:rPr>
        <w:t xml:space="preserve">        ncgi:</w:t>
      </w:r>
    </w:p>
    <w:p w14:paraId="3EAA063A"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BBDB551" w14:textId="77777777" w:rsidR="00C013E5" w:rsidRDefault="00C013E5" w:rsidP="00C013E5">
      <w:pPr>
        <w:pStyle w:val="PL"/>
        <w:rPr>
          <w:lang w:val="en-US"/>
        </w:rPr>
      </w:pPr>
      <w:r>
        <w:rPr>
          <w:lang w:val="en-US"/>
        </w:rPr>
        <w:t xml:space="preserve">    MotionEventInfo:</w:t>
      </w:r>
    </w:p>
    <w:p w14:paraId="57E19A86" w14:textId="77777777" w:rsidR="00C013E5" w:rsidRDefault="00C013E5" w:rsidP="00C013E5">
      <w:pPr>
        <w:pStyle w:val="PL"/>
        <w:rPr>
          <w:lang w:val="en-US"/>
        </w:rPr>
      </w:pPr>
      <w:r>
        <w:rPr>
          <w:lang w:val="en-US"/>
        </w:rPr>
        <w:t xml:space="preserve">      type: object</w:t>
      </w:r>
    </w:p>
    <w:p w14:paraId="04F1E611" w14:textId="77777777" w:rsidR="00C013E5" w:rsidRDefault="00C013E5" w:rsidP="00C013E5">
      <w:pPr>
        <w:pStyle w:val="PL"/>
        <w:rPr>
          <w:lang w:val="en-US"/>
        </w:rPr>
      </w:pPr>
      <w:r>
        <w:rPr>
          <w:lang w:val="en-US"/>
        </w:rPr>
        <w:t xml:space="preserve">      required:</w:t>
      </w:r>
    </w:p>
    <w:p w14:paraId="4F13D66B" w14:textId="77777777" w:rsidR="00C013E5" w:rsidRDefault="00C013E5" w:rsidP="00C013E5">
      <w:pPr>
        <w:pStyle w:val="PL"/>
        <w:rPr>
          <w:lang w:val="en-US"/>
        </w:rPr>
      </w:pPr>
      <w:r>
        <w:rPr>
          <w:lang w:val="en-US"/>
        </w:rPr>
        <w:t xml:space="preserve">        - linearDistance        </w:t>
      </w:r>
    </w:p>
    <w:p w14:paraId="4715A235" w14:textId="77777777" w:rsidR="00C013E5" w:rsidRPr="00BF6487" w:rsidRDefault="00C013E5" w:rsidP="00C013E5">
      <w:pPr>
        <w:pStyle w:val="PL"/>
        <w:rPr>
          <w:lang w:val="en-US"/>
        </w:rPr>
      </w:pPr>
      <w:r>
        <w:rPr>
          <w:lang w:val="en-US"/>
        </w:rPr>
        <w:t xml:space="preserve">      properties:</w:t>
      </w:r>
      <w:r w:rsidRPr="00A32700">
        <w:rPr>
          <w:lang w:val="en-US"/>
        </w:rPr>
        <w:t xml:space="preserve"> </w:t>
      </w:r>
    </w:p>
    <w:p w14:paraId="23FCB534" w14:textId="77777777" w:rsidR="00C013E5" w:rsidRDefault="00C013E5" w:rsidP="00C013E5">
      <w:pPr>
        <w:pStyle w:val="PL"/>
        <w:rPr>
          <w:lang w:val="en-US"/>
        </w:rPr>
      </w:pPr>
      <w:r w:rsidRPr="00BF6487">
        <w:rPr>
          <w:lang w:val="en-US"/>
        </w:rPr>
        <w:t xml:space="preserve">        </w:t>
      </w:r>
      <w:r>
        <w:rPr>
          <w:lang w:val="en-US"/>
        </w:rPr>
        <w:t>linearDistance</w:t>
      </w:r>
      <w:r w:rsidRPr="00BF6487">
        <w:rPr>
          <w:lang w:val="en-US"/>
        </w:rPr>
        <w:t>:</w:t>
      </w:r>
    </w:p>
    <w:p w14:paraId="30C05F96" w14:textId="77777777" w:rsidR="00C013E5" w:rsidRDefault="00C013E5" w:rsidP="00C013E5">
      <w:pPr>
        <w:pStyle w:val="PL"/>
        <w:rPr>
          <w:lang w:val="en-US"/>
        </w:rPr>
      </w:pPr>
      <w:r w:rsidRPr="00BF6487">
        <w:rPr>
          <w:lang w:val="en-US"/>
        </w:rPr>
        <w:t xml:space="preserve">          $ref: '#/components/schemas/</w:t>
      </w:r>
      <w:r>
        <w:rPr>
          <w:lang w:val="en-US"/>
        </w:rPr>
        <w:t>LinearDistance</w:t>
      </w:r>
      <w:r w:rsidRPr="00BF6487">
        <w:rPr>
          <w:lang w:val="en-US"/>
        </w:rPr>
        <w:t>'</w:t>
      </w:r>
    </w:p>
    <w:p w14:paraId="5F1FD335" w14:textId="77777777" w:rsidR="00C013E5" w:rsidRDefault="00C013E5" w:rsidP="00C013E5">
      <w:pPr>
        <w:pStyle w:val="PL"/>
        <w:rPr>
          <w:lang w:val="en-US"/>
        </w:rPr>
      </w:pPr>
      <w:r>
        <w:rPr>
          <w:lang w:val="en-US"/>
        </w:rPr>
        <w:t xml:space="preserve">        </w:t>
      </w:r>
      <w:r w:rsidRPr="00A32700">
        <w:rPr>
          <w:lang w:val="en-US"/>
        </w:rPr>
        <w:t>occurrenceInfo</w:t>
      </w:r>
      <w:r>
        <w:rPr>
          <w:lang w:val="en-US"/>
        </w:rPr>
        <w:t>:</w:t>
      </w:r>
    </w:p>
    <w:p w14:paraId="62F690A9" w14:textId="77777777" w:rsidR="00C013E5" w:rsidRDefault="00C013E5" w:rsidP="00C013E5">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28189FA1" w14:textId="77777777" w:rsidR="00C013E5" w:rsidRDefault="00C013E5" w:rsidP="00C013E5">
      <w:pPr>
        <w:pStyle w:val="PL"/>
        <w:rPr>
          <w:lang w:val="en-US"/>
        </w:rPr>
      </w:pPr>
      <w:r>
        <w:rPr>
          <w:lang w:val="en-US"/>
        </w:rPr>
        <w:t xml:space="preserve">        </w:t>
      </w:r>
      <w:r w:rsidRPr="00A32700">
        <w:rPr>
          <w:lang w:val="en-US"/>
        </w:rPr>
        <w:t>minimumInterval</w:t>
      </w:r>
      <w:r>
        <w:rPr>
          <w:lang w:val="en-US"/>
        </w:rPr>
        <w:t>:</w:t>
      </w:r>
    </w:p>
    <w:p w14:paraId="53B09D1B" w14:textId="77777777" w:rsidR="00C013E5" w:rsidRPr="000536AA" w:rsidRDefault="00C013E5" w:rsidP="00C013E5">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98808CC" w14:textId="77777777" w:rsidR="00C013E5" w:rsidRDefault="00C013E5" w:rsidP="00C013E5">
      <w:pPr>
        <w:pStyle w:val="PL"/>
        <w:rPr>
          <w:lang w:val="en-US"/>
        </w:rPr>
      </w:pPr>
      <w:r>
        <w:rPr>
          <w:lang w:val="en-US"/>
        </w:rPr>
        <w:t xml:space="preserve">        </w:t>
      </w:r>
      <w:r w:rsidRPr="00A32700">
        <w:rPr>
          <w:lang w:val="en-US"/>
        </w:rPr>
        <w:t>maximumInterval</w:t>
      </w:r>
      <w:r>
        <w:rPr>
          <w:lang w:val="en-US"/>
        </w:rPr>
        <w:t>:</w:t>
      </w:r>
    </w:p>
    <w:p w14:paraId="32C65AD8" w14:textId="77777777" w:rsidR="00C013E5" w:rsidRDefault="00C013E5" w:rsidP="00C013E5">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7E97D70C" w14:textId="77777777" w:rsidR="00C013E5" w:rsidRDefault="00C013E5" w:rsidP="00C013E5">
      <w:pPr>
        <w:pStyle w:val="PL"/>
        <w:rPr>
          <w:lang w:val="en-US"/>
        </w:rPr>
      </w:pPr>
      <w:r>
        <w:rPr>
          <w:lang w:val="en-US"/>
        </w:rPr>
        <w:t xml:space="preserve">        </w:t>
      </w:r>
      <w:r w:rsidRPr="00A32700">
        <w:rPr>
          <w:lang w:val="en-US"/>
        </w:rPr>
        <w:t>samplingInterval</w:t>
      </w:r>
      <w:r>
        <w:rPr>
          <w:lang w:val="en-US"/>
        </w:rPr>
        <w:t>:</w:t>
      </w:r>
    </w:p>
    <w:p w14:paraId="2221EB9C" w14:textId="77777777" w:rsidR="00C013E5" w:rsidRDefault="00C013E5" w:rsidP="00C013E5">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0A588A14" w14:textId="77777777" w:rsidR="00C013E5" w:rsidRDefault="00C013E5" w:rsidP="00C013E5">
      <w:pPr>
        <w:pStyle w:val="PL"/>
        <w:rPr>
          <w:lang w:val="en-US"/>
        </w:rPr>
      </w:pPr>
      <w:r>
        <w:rPr>
          <w:lang w:val="en-US"/>
        </w:rPr>
        <w:t xml:space="preserve">        </w:t>
      </w:r>
      <w:r w:rsidRPr="00A32700">
        <w:rPr>
          <w:lang w:val="en-US"/>
        </w:rPr>
        <w:t>reportingDuration</w:t>
      </w:r>
      <w:r>
        <w:rPr>
          <w:lang w:val="en-US"/>
        </w:rPr>
        <w:t>:</w:t>
      </w:r>
    </w:p>
    <w:p w14:paraId="01B5E2E8" w14:textId="77777777" w:rsidR="00C013E5" w:rsidRDefault="00C013E5" w:rsidP="00C013E5">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39CE9641" w14:textId="77777777" w:rsidR="00C013E5" w:rsidRDefault="00C013E5" w:rsidP="00C013E5">
      <w:pPr>
        <w:pStyle w:val="PL"/>
        <w:rPr>
          <w:lang w:val="en-US"/>
        </w:rPr>
      </w:pPr>
      <w:r>
        <w:rPr>
          <w:lang w:val="en-US"/>
        </w:rPr>
        <w:t xml:space="preserve">        </w:t>
      </w:r>
      <w:r w:rsidRPr="00A32700">
        <w:rPr>
          <w:lang w:val="en-US"/>
        </w:rPr>
        <w:t>reportingLocationReq</w:t>
      </w:r>
      <w:r>
        <w:rPr>
          <w:lang w:val="en-US"/>
        </w:rPr>
        <w:t>:</w:t>
      </w:r>
    </w:p>
    <w:p w14:paraId="45670964" w14:textId="77777777" w:rsidR="00C013E5" w:rsidRDefault="00C013E5" w:rsidP="00C013E5">
      <w:pPr>
        <w:pStyle w:val="PL"/>
        <w:rPr>
          <w:lang w:val="en-US"/>
        </w:rPr>
      </w:pPr>
      <w:r>
        <w:rPr>
          <w:lang w:val="en-US"/>
        </w:rPr>
        <w:t xml:space="preserve">          type: boolean</w:t>
      </w:r>
    </w:p>
    <w:p w14:paraId="1CE020A4" w14:textId="77777777" w:rsidR="00C013E5" w:rsidRDefault="00C013E5" w:rsidP="00C013E5">
      <w:pPr>
        <w:pStyle w:val="PL"/>
        <w:rPr>
          <w:lang w:val="en-US"/>
        </w:rPr>
      </w:pPr>
      <w:r>
        <w:rPr>
          <w:lang w:val="en-US"/>
        </w:rPr>
        <w:t xml:space="preserve">          default: true</w:t>
      </w:r>
    </w:p>
    <w:p w14:paraId="5D50E8DA" w14:textId="77777777" w:rsidR="00C013E5" w:rsidRPr="007C6923" w:rsidRDefault="00C013E5" w:rsidP="00C013E5">
      <w:pPr>
        <w:pStyle w:val="PL"/>
        <w:rPr>
          <w:lang w:val="en-US"/>
        </w:rPr>
      </w:pPr>
      <w:r w:rsidRPr="007C6923">
        <w:rPr>
          <w:lang w:val="en-US"/>
        </w:rPr>
        <w:t xml:space="preserve">    </w:t>
      </w:r>
      <w:r>
        <w:rPr>
          <w:lang w:val="en-US"/>
        </w:rPr>
        <w:t>ReportingAccessTypes</w:t>
      </w:r>
      <w:r w:rsidRPr="007C6923">
        <w:rPr>
          <w:lang w:val="en-US"/>
        </w:rPr>
        <w:t>:</w:t>
      </w:r>
    </w:p>
    <w:p w14:paraId="0401D2A8" w14:textId="77777777" w:rsidR="00C013E5" w:rsidRPr="007C6923" w:rsidRDefault="00C013E5" w:rsidP="00C013E5">
      <w:pPr>
        <w:pStyle w:val="PL"/>
        <w:rPr>
          <w:lang w:val="en-US"/>
        </w:rPr>
      </w:pPr>
      <w:r w:rsidRPr="007C6923">
        <w:rPr>
          <w:lang w:val="en-US"/>
        </w:rPr>
        <w:t xml:space="preserve">      type: array</w:t>
      </w:r>
    </w:p>
    <w:p w14:paraId="54FB3A3E" w14:textId="77777777" w:rsidR="00C013E5" w:rsidRPr="007C6923" w:rsidRDefault="00C013E5" w:rsidP="00C013E5">
      <w:pPr>
        <w:pStyle w:val="PL"/>
        <w:rPr>
          <w:lang w:val="en-US"/>
        </w:rPr>
      </w:pPr>
      <w:r w:rsidRPr="007C6923">
        <w:rPr>
          <w:lang w:val="en-US"/>
        </w:rPr>
        <w:t xml:space="preserve">      items:</w:t>
      </w:r>
    </w:p>
    <w:p w14:paraId="44F633BD" w14:textId="77777777" w:rsidR="00C013E5" w:rsidRPr="007C6923" w:rsidRDefault="00C013E5" w:rsidP="00C013E5">
      <w:pPr>
        <w:pStyle w:val="PL"/>
        <w:rPr>
          <w:lang w:val="en-US"/>
        </w:rPr>
      </w:pPr>
      <w:r w:rsidRPr="007C6923">
        <w:rPr>
          <w:lang w:val="en-US"/>
        </w:rPr>
        <w:t xml:space="preserve">        $ref: '#/components/schemas/</w:t>
      </w:r>
      <w:r>
        <w:rPr>
          <w:lang w:val="en-US"/>
        </w:rPr>
        <w:t>ReportingAccessType</w:t>
      </w:r>
      <w:r w:rsidRPr="007C6923">
        <w:rPr>
          <w:lang w:val="en-US"/>
        </w:rPr>
        <w:t>'</w:t>
      </w:r>
    </w:p>
    <w:p w14:paraId="342BC3FC" w14:textId="77777777" w:rsidR="00C013E5" w:rsidRDefault="00C013E5" w:rsidP="00C013E5">
      <w:pPr>
        <w:pStyle w:val="PL"/>
        <w:rPr>
          <w:lang w:val="en-US"/>
        </w:rPr>
      </w:pPr>
      <w:r w:rsidRPr="007C6923">
        <w:rPr>
          <w:lang w:val="en-US"/>
        </w:rPr>
        <w:t xml:space="preserve">      minItems: </w:t>
      </w:r>
      <w:r>
        <w:rPr>
          <w:lang w:val="en-US"/>
        </w:rPr>
        <w:t>1</w:t>
      </w:r>
    </w:p>
    <w:p w14:paraId="0E0A6AB9" w14:textId="77777777" w:rsidR="00C013E5" w:rsidRDefault="00C013E5" w:rsidP="00C013E5">
      <w:pPr>
        <w:pStyle w:val="PL"/>
        <w:rPr>
          <w:lang w:val="en-US"/>
        </w:rPr>
      </w:pPr>
      <w:r>
        <w:rPr>
          <w:lang w:val="en-US"/>
        </w:rPr>
        <w:t xml:space="preserve">    CancelLocData:</w:t>
      </w:r>
    </w:p>
    <w:p w14:paraId="40ACFC52" w14:textId="77777777" w:rsidR="00C013E5" w:rsidRDefault="00C013E5" w:rsidP="00C013E5">
      <w:pPr>
        <w:pStyle w:val="PL"/>
        <w:rPr>
          <w:lang w:val="en-US"/>
        </w:rPr>
      </w:pPr>
      <w:r>
        <w:rPr>
          <w:lang w:val="en-US"/>
        </w:rPr>
        <w:t xml:space="preserve">      type: object</w:t>
      </w:r>
    </w:p>
    <w:p w14:paraId="4758A9B5" w14:textId="77777777" w:rsidR="00C013E5" w:rsidRDefault="00C013E5" w:rsidP="00C013E5">
      <w:pPr>
        <w:pStyle w:val="PL"/>
        <w:rPr>
          <w:lang w:val="en-US"/>
        </w:rPr>
      </w:pPr>
      <w:r>
        <w:rPr>
          <w:lang w:val="en-US"/>
        </w:rPr>
        <w:t xml:space="preserve">      required:</w:t>
      </w:r>
    </w:p>
    <w:p w14:paraId="2F736F61" w14:textId="77777777" w:rsidR="00C013E5" w:rsidRDefault="00C013E5" w:rsidP="00C013E5">
      <w:pPr>
        <w:pStyle w:val="PL"/>
        <w:rPr>
          <w:lang w:val="en-US"/>
        </w:rPr>
      </w:pPr>
      <w:r>
        <w:rPr>
          <w:lang w:val="en-US"/>
        </w:rPr>
        <w:t xml:space="preserve">        - hgmlcCallBackURI</w:t>
      </w:r>
    </w:p>
    <w:p w14:paraId="7A84A1EB" w14:textId="77777777" w:rsidR="00C013E5" w:rsidRDefault="00C013E5" w:rsidP="00C013E5">
      <w:pPr>
        <w:pStyle w:val="PL"/>
        <w:rPr>
          <w:lang w:val="en-US"/>
        </w:rPr>
      </w:pPr>
      <w:r>
        <w:rPr>
          <w:lang w:val="en-US"/>
        </w:rPr>
        <w:t xml:space="preserve">        - ldrReference</w:t>
      </w:r>
    </w:p>
    <w:p w14:paraId="4D44B1BA" w14:textId="77777777" w:rsidR="00C013E5" w:rsidRPr="004375A7" w:rsidRDefault="00C013E5" w:rsidP="00C013E5">
      <w:pPr>
        <w:pStyle w:val="PL"/>
        <w:rPr>
          <w:lang w:val="en-US"/>
        </w:rPr>
      </w:pPr>
      <w:r>
        <w:rPr>
          <w:lang w:val="en-US"/>
        </w:rPr>
        <w:t xml:space="preserve">      properties:</w:t>
      </w:r>
      <w:r w:rsidRPr="002A51A1">
        <w:rPr>
          <w:lang w:val="en-US"/>
        </w:rPr>
        <w:t xml:space="preserve"> </w:t>
      </w:r>
    </w:p>
    <w:p w14:paraId="5F630210" w14:textId="77777777" w:rsidR="00C013E5" w:rsidRPr="004375A7" w:rsidRDefault="00C013E5" w:rsidP="00C013E5">
      <w:pPr>
        <w:pStyle w:val="PL"/>
        <w:rPr>
          <w:lang w:val="en-US"/>
        </w:rPr>
      </w:pPr>
      <w:r w:rsidRPr="004375A7">
        <w:rPr>
          <w:lang w:val="en-US"/>
        </w:rPr>
        <w:lastRenderedPageBreak/>
        <w:t xml:space="preserve">        </w:t>
      </w:r>
      <w:r>
        <w:rPr>
          <w:lang w:val="en-US"/>
        </w:rPr>
        <w:t>hgmlcCallBackURI</w:t>
      </w:r>
      <w:r w:rsidRPr="004375A7">
        <w:rPr>
          <w:lang w:val="en-US"/>
        </w:rPr>
        <w:t>:</w:t>
      </w:r>
    </w:p>
    <w:p w14:paraId="74530350" w14:textId="77777777" w:rsidR="00C013E5" w:rsidRPr="004375A7"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FB31CA8" w14:textId="77777777" w:rsidR="00C013E5" w:rsidRPr="004375A7" w:rsidRDefault="00C013E5" w:rsidP="00C013E5">
      <w:pPr>
        <w:pStyle w:val="PL"/>
        <w:rPr>
          <w:lang w:val="en-US"/>
        </w:rPr>
      </w:pPr>
      <w:r w:rsidRPr="004375A7">
        <w:rPr>
          <w:lang w:val="en-US"/>
        </w:rPr>
        <w:t xml:space="preserve">        </w:t>
      </w:r>
      <w:r>
        <w:rPr>
          <w:lang w:val="en-US"/>
        </w:rPr>
        <w:t>ldrReference</w:t>
      </w:r>
      <w:r w:rsidRPr="004375A7">
        <w:rPr>
          <w:lang w:val="en-US"/>
        </w:rPr>
        <w:t>:</w:t>
      </w:r>
    </w:p>
    <w:p w14:paraId="055F37F8" w14:textId="77777777" w:rsidR="00C013E5" w:rsidRPr="00BF6487" w:rsidRDefault="00C013E5" w:rsidP="00C013E5">
      <w:pPr>
        <w:pStyle w:val="PL"/>
        <w:rPr>
          <w:lang w:val="en-US"/>
        </w:rPr>
      </w:pPr>
      <w:r>
        <w:rPr>
          <w:lang w:val="en-US"/>
        </w:rPr>
        <w:t xml:space="preserve">          </w:t>
      </w:r>
      <w:r w:rsidRPr="00BF6487">
        <w:rPr>
          <w:lang w:val="en-US"/>
        </w:rPr>
        <w:t>$ref: '#/components/schemas/</w:t>
      </w:r>
      <w:r>
        <w:t>LdrReference</w:t>
      </w:r>
      <w:r>
        <w:rPr>
          <w:lang w:val="en-US"/>
        </w:rPr>
        <w:t>'</w:t>
      </w:r>
    </w:p>
    <w:p w14:paraId="30F2DDE4" w14:textId="77777777" w:rsidR="00C013E5" w:rsidRDefault="00C013E5" w:rsidP="00C013E5">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70374187" w14:textId="77777777" w:rsidR="00C013E5" w:rsidRDefault="00C013E5" w:rsidP="00C013E5">
      <w:pPr>
        <w:pStyle w:val="PL"/>
        <w:rPr>
          <w:lang w:val="en-US"/>
        </w:rPr>
      </w:pPr>
      <w:r>
        <w:rPr>
          <w:lang w:val="en-US"/>
        </w:rPr>
        <w:t xml:space="preserve">      type: object</w:t>
      </w:r>
    </w:p>
    <w:p w14:paraId="12D9BFBF" w14:textId="77777777" w:rsidR="00C013E5" w:rsidRDefault="00C013E5" w:rsidP="00C013E5">
      <w:pPr>
        <w:pStyle w:val="PL"/>
        <w:rPr>
          <w:lang w:val="en-US"/>
        </w:rPr>
      </w:pPr>
      <w:r>
        <w:rPr>
          <w:lang w:val="en-US"/>
        </w:rPr>
        <w:t xml:space="preserve">      required:</w:t>
      </w:r>
    </w:p>
    <w:p w14:paraId="469DC4D9" w14:textId="77777777" w:rsidR="00C013E5" w:rsidRDefault="00C013E5" w:rsidP="00C013E5">
      <w:pPr>
        <w:pStyle w:val="PL"/>
        <w:rPr>
          <w:lang w:val="en-US"/>
        </w:rPr>
      </w:pPr>
      <w:r>
        <w:rPr>
          <w:lang w:val="en-US"/>
        </w:rPr>
        <w:t xml:space="preserve">        - amfId</w:t>
      </w:r>
    </w:p>
    <w:p w14:paraId="2D959718" w14:textId="77777777" w:rsidR="00C013E5" w:rsidRDefault="00C013E5" w:rsidP="00C013E5">
      <w:pPr>
        <w:pStyle w:val="PL"/>
        <w:rPr>
          <w:lang w:val="en-US"/>
        </w:rPr>
      </w:pPr>
      <w:r>
        <w:rPr>
          <w:lang w:val="en-US"/>
        </w:rPr>
        <w:t xml:space="preserve">        - ldrType</w:t>
      </w:r>
    </w:p>
    <w:p w14:paraId="5ED23A86" w14:textId="77777777" w:rsidR="00C013E5" w:rsidRDefault="00C013E5" w:rsidP="00C013E5">
      <w:pPr>
        <w:pStyle w:val="PL"/>
        <w:rPr>
          <w:lang w:val="en-US"/>
        </w:rPr>
      </w:pPr>
      <w:r>
        <w:rPr>
          <w:lang w:val="en-US"/>
        </w:rPr>
        <w:t xml:space="preserve">        - hgmlcCallBackURI</w:t>
      </w:r>
    </w:p>
    <w:p w14:paraId="421C1978" w14:textId="77777777" w:rsidR="00C013E5" w:rsidRDefault="00C013E5" w:rsidP="00C013E5">
      <w:pPr>
        <w:pStyle w:val="PL"/>
        <w:rPr>
          <w:lang w:val="en-US"/>
        </w:rPr>
      </w:pPr>
      <w:r>
        <w:rPr>
          <w:lang w:val="en-US"/>
        </w:rPr>
        <w:t xml:space="preserve">        - ldrReference</w:t>
      </w:r>
    </w:p>
    <w:p w14:paraId="4B09F4EC" w14:textId="77777777" w:rsidR="00C013E5" w:rsidRPr="00BF6487" w:rsidRDefault="00C013E5" w:rsidP="00C013E5">
      <w:pPr>
        <w:pStyle w:val="PL"/>
        <w:rPr>
          <w:lang w:val="en-US"/>
        </w:rPr>
      </w:pPr>
      <w:r>
        <w:rPr>
          <w:lang w:val="en-US"/>
        </w:rPr>
        <w:t xml:space="preserve">        - eventReportMessage</w:t>
      </w:r>
    </w:p>
    <w:p w14:paraId="5805E3E4" w14:textId="77777777" w:rsidR="00C013E5" w:rsidRPr="00BF6487" w:rsidRDefault="00C013E5" w:rsidP="00C013E5">
      <w:pPr>
        <w:pStyle w:val="PL"/>
        <w:rPr>
          <w:lang w:val="en-US"/>
        </w:rPr>
      </w:pPr>
      <w:r w:rsidRPr="00BF6487">
        <w:rPr>
          <w:lang w:val="en-US"/>
        </w:rPr>
        <w:t xml:space="preserve">      properties: </w:t>
      </w:r>
    </w:p>
    <w:p w14:paraId="750479B7" w14:textId="77777777" w:rsidR="00C013E5" w:rsidRDefault="00C013E5" w:rsidP="00C013E5">
      <w:pPr>
        <w:pStyle w:val="PL"/>
        <w:rPr>
          <w:lang w:val="en-US"/>
        </w:rPr>
      </w:pPr>
      <w:r w:rsidRPr="00BF6487">
        <w:rPr>
          <w:lang w:val="en-US"/>
        </w:rPr>
        <w:t xml:space="preserve">        </w:t>
      </w:r>
      <w:r>
        <w:rPr>
          <w:lang w:val="en-US"/>
        </w:rPr>
        <w:t>amfId</w:t>
      </w:r>
      <w:r w:rsidRPr="00BF6487">
        <w:rPr>
          <w:lang w:val="en-US"/>
        </w:rPr>
        <w:t>:</w:t>
      </w:r>
    </w:p>
    <w:p w14:paraId="47BE6428"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E1523FA" w14:textId="77777777" w:rsidR="00C013E5" w:rsidRPr="00BF6487" w:rsidRDefault="00C013E5" w:rsidP="00C013E5">
      <w:pPr>
        <w:pStyle w:val="PL"/>
        <w:rPr>
          <w:lang w:val="en-US"/>
        </w:rPr>
      </w:pPr>
      <w:r w:rsidRPr="00BF6487">
        <w:rPr>
          <w:lang w:val="en-US"/>
        </w:rPr>
        <w:t xml:space="preserve">        locationQoS:</w:t>
      </w:r>
    </w:p>
    <w:p w14:paraId="3C1218AB" w14:textId="77777777" w:rsidR="00C013E5" w:rsidRPr="00BF6487" w:rsidRDefault="00C013E5" w:rsidP="00C013E5">
      <w:pPr>
        <w:pStyle w:val="PL"/>
        <w:rPr>
          <w:lang w:val="en-US"/>
        </w:rPr>
      </w:pPr>
      <w:r w:rsidRPr="00BF6487">
        <w:rPr>
          <w:lang w:val="en-US"/>
        </w:rPr>
        <w:t xml:space="preserve">          $ref: '#/components/schemas/LocationQoS'</w:t>
      </w:r>
    </w:p>
    <w:p w14:paraId="1D4932DD" w14:textId="77777777" w:rsidR="00C013E5" w:rsidRDefault="00C013E5" w:rsidP="00C013E5">
      <w:pPr>
        <w:pStyle w:val="PL"/>
        <w:rPr>
          <w:lang w:val="en-US"/>
        </w:rPr>
      </w:pPr>
      <w:r w:rsidRPr="00BF6487">
        <w:rPr>
          <w:lang w:val="en-US"/>
        </w:rPr>
        <w:t xml:space="preserve">        supportedGADShapes:</w:t>
      </w:r>
    </w:p>
    <w:p w14:paraId="1C30FA7D" w14:textId="77777777" w:rsidR="00C013E5" w:rsidRPr="00A1631A" w:rsidRDefault="00C013E5" w:rsidP="00C013E5">
      <w:pPr>
        <w:pStyle w:val="PL"/>
        <w:rPr>
          <w:lang w:val="en-US"/>
        </w:rPr>
      </w:pPr>
      <w:r w:rsidRPr="00A1631A">
        <w:rPr>
          <w:lang w:val="en-US"/>
        </w:rPr>
        <w:t xml:space="preserve">          type: array</w:t>
      </w:r>
    </w:p>
    <w:p w14:paraId="1E065BB6" w14:textId="77777777" w:rsidR="00C013E5" w:rsidRPr="00BF6487" w:rsidRDefault="00C013E5" w:rsidP="00C013E5">
      <w:pPr>
        <w:pStyle w:val="PL"/>
        <w:rPr>
          <w:lang w:val="en-US"/>
        </w:rPr>
      </w:pPr>
      <w:r w:rsidRPr="00A1631A">
        <w:rPr>
          <w:lang w:val="en-US"/>
        </w:rPr>
        <w:t xml:space="preserve">          items:</w:t>
      </w:r>
    </w:p>
    <w:p w14:paraId="74F927D6" w14:textId="77777777" w:rsidR="00C013E5" w:rsidRDefault="00C013E5" w:rsidP="00C013E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57A2AF7" w14:textId="77777777" w:rsidR="00C013E5" w:rsidRPr="000536AA" w:rsidRDefault="00C013E5" w:rsidP="00C013E5">
      <w:pPr>
        <w:pStyle w:val="PL"/>
        <w:rPr>
          <w:lang w:val="en-US" w:eastAsia="zh-CN"/>
        </w:rPr>
      </w:pPr>
      <w:r>
        <w:rPr>
          <w:rFonts w:hint="eastAsia"/>
          <w:lang w:val="en-US" w:eastAsia="zh-CN"/>
        </w:rPr>
        <w:t xml:space="preserve">          minItems: 1</w:t>
      </w:r>
    </w:p>
    <w:p w14:paraId="0ACF00B4" w14:textId="77777777" w:rsidR="00C013E5" w:rsidRDefault="00C013E5" w:rsidP="00C013E5">
      <w:pPr>
        <w:pStyle w:val="PL"/>
        <w:rPr>
          <w:lang w:val="en-US"/>
        </w:rPr>
      </w:pPr>
      <w:r>
        <w:rPr>
          <w:lang w:val="en-US"/>
        </w:rPr>
        <w:t xml:space="preserve">        supi:</w:t>
      </w:r>
    </w:p>
    <w:p w14:paraId="425AAAFE"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B5EB58E" w14:textId="77777777" w:rsidR="00C013E5" w:rsidRPr="004375A7" w:rsidRDefault="00C013E5" w:rsidP="00C013E5">
      <w:pPr>
        <w:pStyle w:val="PL"/>
        <w:rPr>
          <w:lang w:val="en-US"/>
        </w:rPr>
      </w:pPr>
      <w:r w:rsidRPr="004375A7">
        <w:rPr>
          <w:lang w:val="en-US"/>
        </w:rPr>
        <w:t xml:space="preserve">        gpsi:</w:t>
      </w:r>
    </w:p>
    <w:p w14:paraId="6B67D5E9" w14:textId="77777777" w:rsidR="00C013E5" w:rsidRPr="004375A7" w:rsidRDefault="00C013E5" w:rsidP="00C013E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98636DF" w14:textId="77777777" w:rsidR="00C013E5" w:rsidRPr="004375A7" w:rsidRDefault="00C013E5" w:rsidP="00C013E5">
      <w:pPr>
        <w:pStyle w:val="PL"/>
        <w:rPr>
          <w:lang w:val="en-US"/>
        </w:rPr>
      </w:pPr>
      <w:r w:rsidRPr="004375A7">
        <w:rPr>
          <w:lang w:val="en-US"/>
        </w:rPr>
        <w:t xml:space="preserve">        </w:t>
      </w:r>
      <w:r>
        <w:rPr>
          <w:lang w:val="en-US"/>
        </w:rPr>
        <w:t>ldrType</w:t>
      </w:r>
      <w:r w:rsidRPr="004375A7">
        <w:rPr>
          <w:lang w:val="en-US"/>
        </w:rPr>
        <w:t>:</w:t>
      </w:r>
    </w:p>
    <w:p w14:paraId="7CF3B9C9" w14:textId="77777777" w:rsidR="00C013E5" w:rsidRPr="004375A7" w:rsidRDefault="00C013E5" w:rsidP="00C013E5">
      <w:pPr>
        <w:pStyle w:val="PL"/>
        <w:rPr>
          <w:lang w:val="en-US"/>
        </w:rPr>
      </w:pPr>
      <w:r>
        <w:rPr>
          <w:lang w:val="en-US"/>
        </w:rPr>
        <w:t xml:space="preserve">          </w:t>
      </w:r>
      <w:r w:rsidRPr="00BF6487">
        <w:rPr>
          <w:lang w:val="en-US"/>
        </w:rPr>
        <w:t>$ref: '#/components/schemas/</w:t>
      </w:r>
      <w:r>
        <w:t>LdrType</w:t>
      </w:r>
      <w:r>
        <w:rPr>
          <w:lang w:val="en-US"/>
        </w:rPr>
        <w:t>'</w:t>
      </w:r>
    </w:p>
    <w:p w14:paraId="2D2B5DBD" w14:textId="77777777" w:rsidR="00C013E5" w:rsidRPr="004375A7" w:rsidRDefault="00C013E5" w:rsidP="00C013E5">
      <w:pPr>
        <w:pStyle w:val="PL"/>
        <w:rPr>
          <w:lang w:val="en-US"/>
        </w:rPr>
      </w:pPr>
      <w:r w:rsidRPr="004375A7">
        <w:rPr>
          <w:lang w:val="en-US"/>
        </w:rPr>
        <w:t xml:space="preserve">        </w:t>
      </w:r>
      <w:r>
        <w:rPr>
          <w:lang w:val="en-US"/>
        </w:rPr>
        <w:t>hgmlcCallBackURI</w:t>
      </w:r>
      <w:r w:rsidRPr="004375A7">
        <w:rPr>
          <w:lang w:val="en-US"/>
        </w:rPr>
        <w:t>:</w:t>
      </w:r>
    </w:p>
    <w:p w14:paraId="73B7F01A" w14:textId="77777777" w:rsidR="00C013E5" w:rsidRPr="004375A7"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2830A7B" w14:textId="77777777" w:rsidR="00C013E5" w:rsidRPr="004375A7" w:rsidRDefault="00C013E5" w:rsidP="00C013E5">
      <w:pPr>
        <w:pStyle w:val="PL"/>
        <w:rPr>
          <w:lang w:val="en-US"/>
        </w:rPr>
      </w:pPr>
      <w:r w:rsidRPr="004375A7">
        <w:rPr>
          <w:lang w:val="en-US"/>
        </w:rPr>
        <w:t xml:space="preserve">        </w:t>
      </w:r>
      <w:r>
        <w:rPr>
          <w:lang w:val="en-US"/>
        </w:rPr>
        <w:t>ldrReference</w:t>
      </w:r>
      <w:r w:rsidRPr="004375A7">
        <w:rPr>
          <w:lang w:val="en-US"/>
        </w:rPr>
        <w:t>:</w:t>
      </w:r>
    </w:p>
    <w:p w14:paraId="28360666" w14:textId="77777777" w:rsidR="00C013E5" w:rsidRPr="004375A7" w:rsidRDefault="00C013E5" w:rsidP="00C013E5">
      <w:pPr>
        <w:pStyle w:val="PL"/>
        <w:rPr>
          <w:lang w:val="en-US"/>
        </w:rPr>
      </w:pPr>
      <w:r>
        <w:rPr>
          <w:lang w:val="en-US"/>
        </w:rPr>
        <w:t xml:space="preserve">          </w:t>
      </w:r>
      <w:r w:rsidRPr="00BF6487">
        <w:rPr>
          <w:lang w:val="en-US"/>
        </w:rPr>
        <w:t>$ref: '#/components/schemas/</w:t>
      </w:r>
      <w:r>
        <w:t>LdrReference</w:t>
      </w:r>
      <w:r>
        <w:rPr>
          <w:lang w:val="en-US"/>
        </w:rPr>
        <w:t>'</w:t>
      </w:r>
    </w:p>
    <w:p w14:paraId="3BA03851" w14:textId="77777777" w:rsidR="00C013E5" w:rsidRPr="004375A7" w:rsidRDefault="00C013E5" w:rsidP="00C013E5">
      <w:pPr>
        <w:pStyle w:val="PL"/>
        <w:rPr>
          <w:lang w:val="en-US"/>
        </w:rPr>
      </w:pPr>
      <w:r w:rsidRPr="004375A7">
        <w:rPr>
          <w:lang w:val="en-US"/>
        </w:rPr>
        <w:t xml:space="preserve">        </w:t>
      </w:r>
      <w:r>
        <w:rPr>
          <w:lang w:val="en-US"/>
        </w:rPr>
        <w:t>periodicEventInfo</w:t>
      </w:r>
      <w:r w:rsidRPr="004375A7">
        <w:rPr>
          <w:lang w:val="en-US"/>
        </w:rPr>
        <w:t>:</w:t>
      </w:r>
    </w:p>
    <w:p w14:paraId="0C9D5D49" w14:textId="77777777" w:rsidR="00C013E5" w:rsidRPr="004375A7" w:rsidRDefault="00C013E5" w:rsidP="00C013E5">
      <w:pPr>
        <w:pStyle w:val="PL"/>
        <w:rPr>
          <w:lang w:val="en-US"/>
        </w:rPr>
      </w:pPr>
      <w:r>
        <w:rPr>
          <w:lang w:val="en-US"/>
        </w:rPr>
        <w:t xml:space="preserve">          </w:t>
      </w:r>
      <w:r w:rsidRPr="00BF6487">
        <w:rPr>
          <w:lang w:val="en-US"/>
        </w:rPr>
        <w:t>$ref: '#/components/schemas/</w:t>
      </w:r>
      <w:r>
        <w:t>PeriodicEventInfo</w:t>
      </w:r>
      <w:r>
        <w:rPr>
          <w:lang w:val="en-US"/>
        </w:rPr>
        <w:t>'</w:t>
      </w:r>
    </w:p>
    <w:p w14:paraId="0C10758A" w14:textId="77777777" w:rsidR="00C013E5" w:rsidRPr="004375A7" w:rsidRDefault="00C013E5" w:rsidP="00C013E5">
      <w:pPr>
        <w:pStyle w:val="PL"/>
        <w:rPr>
          <w:lang w:val="en-US"/>
        </w:rPr>
      </w:pPr>
      <w:r w:rsidRPr="004375A7">
        <w:rPr>
          <w:lang w:val="en-US"/>
        </w:rPr>
        <w:t xml:space="preserve">        </w:t>
      </w:r>
      <w:r>
        <w:rPr>
          <w:lang w:val="en-US"/>
        </w:rPr>
        <w:t>areaEventInfo</w:t>
      </w:r>
      <w:r w:rsidRPr="004375A7">
        <w:rPr>
          <w:lang w:val="en-US"/>
        </w:rPr>
        <w:t>:</w:t>
      </w:r>
    </w:p>
    <w:p w14:paraId="6E79F590" w14:textId="77777777" w:rsidR="00C013E5" w:rsidRPr="004375A7" w:rsidRDefault="00C013E5" w:rsidP="00C013E5">
      <w:pPr>
        <w:pStyle w:val="PL"/>
        <w:rPr>
          <w:lang w:val="en-US"/>
        </w:rPr>
      </w:pPr>
      <w:r>
        <w:rPr>
          <w:lang w:val="en-US"/>
        </w:rPr>
        <w:t xml:space="preserve">          </w:t>
      </w:r>
      <w:r w:rsidRPr="00BF6487">
        <w:rPr>
          <w:lang w:val="en-US"/>
        </w:rPr>
        <w:t>$ref: '#/components/schemas/</w:t>
      </w:r>
      <w:r>
        <w:t>AreaEventInfo</w:t>
      </w:r>
      <w:r>
        <w:rPr>
          <w:lang w:val="en-US"/>
        </w:rPr>
        <w:t>'</w:t>
      </w:r>
    </w:p>
    <w:p w14:paraId="57CE8BA0" w14:textId="77777777" w:rsidR="00C013E5" w:rsidRPr="004375A7" w:rsidRDefault="00C013E5" w:rsidP="00C013E5">
      <w:pPr>
        <w:pStyle w:val="PL"/>
        <w:rPr>
          <w:lang w:val="en-US"/>
        </w:rPr>
      </w:pPr>
      <w:r w:rsidRPr="004375A7">
        <w:rPr>
          <w:lang w:val="en-US"/>
        </w:rPr>
        <w:t xml:space="preserve">        </w:t>
      </w:r>
      <w:r>
        <w:rPr>
          <w:lang w:val="en-US"/>
        </w:rPr>
        <w:t>motionEventInfo</w:t>
      </w:r>
      <w:r w:rsidRPr="004375A7">
        <w:rPr>
          <w:lang w:val="en-US"/>
        </w:rPr>
        <w:t>:</w:t>
      </w:r>
    </w:p>
    <w:p w14:paraId="29CF4BC6" w14:textId="77777777" w:rsidR="00C013E5" w:rsidRPr="004375A7" w:rsidRDefault="00C013E5" w:rsidP="00C013E5">
      <w:pPr>
        <w:pStyle w:val="PL"/>
        <w:rPr>
          <w:lang w:val="en-US"/>
        </w:rPr>
      </w:pPr>
      <w:r>
        <w:rPr>
          <w:lang w:val="en-US"/>
        </w:rPr>
        <w:t xml:space="preserve">          </w:t>
      </w:r>
      <w:r w:rsidRPr="00BF6487">
        <w:rPr>
          <w:lang w:val="en-US"/>
        </w:rPr>
        <w:t>$ref: '#/components/schemas/</w:t>
      </w:r>
      <w:r>
        <w:t>MotionEventInfo</w:t>
      </w:r>
      <w:r>
        <w:rPr>
          <w:lang w:val="en-US"/>
        </w:rPr>
        <w:t>'</w:t>
      </w:r>
    </w:p>
    <w:p w14:paraId="109AABD2" w14:textId="77777777" w:rsidR="00C013E5" w:rsidRPr="004375A7" w:rsidRDefault="00C013E5" w:rsidP="00C013E5">
      <w:pPr>
        <w:pStyle w:val="PL"/>
        <w:rPr>
          <w:lang w:val="en-US"/>
        </w:rPr>
      </w:pPr>
      <w:r w:rsidRPr="004375A7">
        <w:rPr>
          <w:lang w:val="en-US"/>
        </w:rPr>
        <w:t xml:space="preserve">        </w:t>
      </w:r>
      <w:r>
        <w:rPr>
          <w:lang w:val="en-US"/>
        </w:rPr>
        <w:t>eventReportMessage</w:t>
      </w:r>
      <w:r w:rsidRPr="004375A7">
        <w:rPr>
          <w:lang w:val="en-US"/>
        </w:rPr>
        <w:t>:</w:t>
      </w:r>
    </w:p>
    <w:p w14:paraId="18BE564E" w14:textId="77777777" w:rsidR="00C013E5" w:rsidRPr="004375A7" w:rsidRDefault="00C013E5" w:rsidP="00C013E5">
      <w:pPr>
        <w:pStyle w:val="PL"/>
        <w:rPr>
          <w:lang w:val="en-US"/>
        </w:rPr>
      </w:pPr>
      <w:r>
        <w:rPr>
          <w:lang w:val="en-US"/>
        </w:rPr>
        <w:t xml:space="preserve">          </w:t>
      </w:r>
      <w:r w:rsidRPr="00BF6487">
        <w:rPr>
          <w:lang w:val="en-US"/>
        </w:rPr>
        <w:t>$ref: '#/components/schemas/</w:t>
      </w:r>
      <w:r>
        <w:t>EventReportMessage</w:t>
      </w:r>
      <w:r>
        <w:rPr>
          <w:lang w:val="en-US"/>
        </w:rPr>
        <w:t>'</w:t>
      </w:r>
    </w:p>
    <w:p w14:paraId="5901BEF5" w14:textId="77777777" w:rsidR="00C013E5" w:rsidRPr="004375A7" w:rsidRDefault="00C013E5" w:rsidP="00C013E5">
      <w:pPr>
        <w:pStyle w:val="PL"/>
        <w:rPr>
          <w:lang w:val="en-US"/>
        </w:rPr>
      </w:pPr>
      <w:r w:rsidRPr="004375A7">
        <w:rPr>
          <w:lang w:val="en-US"/>
        </w:rPr>
        <w:t xml:space="preserve">        </w:t>
      </w:r>
      <w:r>
        <w:rPr>
          <w:lang w:val="en-US"/>
        </w:rPr>
        <w:t>eventReportingStatus</w:t>
      </w:r>
      <w:r w:rsidRPr="004375A7">
        <w:rPr>
          <w:lang w:val="en-US"/>
        </w:rPr>
        <w:t>:</w:t>
      </w:r>
    </w:p>
    <w:p w14:paraId="3307A7ED" w14:textId="77777777" w:rsidR="00C013E5" w:rsidRPr="004375A7" w:rsidRDefault="00C013E5" w:rsidP="00C013E5">
      <w:pPr>
        <w:pStyle w:val="PL"/>
        <w:rPr>
          <w:lang w:val="en-US"/>
        </w:rPr>
      </w:pPr>
      <w:r>
        <w:rPr>
          <w:lang w:val="en-US"/>
        </w:rPr>
        <w:t xml:space="preserve">          </w:t>
      </w:r>
      <w:r w:rsidRPr="00BF6487">
        <w:rPr>
          <w:lang w:val="en-US"/>
        </w:rPr>
        <w:t>$ref: '#/components/schemas/</w:t>
      </w:r>
      <w:r>
        <w:t>EventReportingStatus</w:t>
      </w:r>
      <w:r>
        <w:rPr>
          <w:lang w:val="en-US"/>
        </w:rPr>
        <w:t>'</w:t>
      </w:r>
    </w:p>
    <w:p w14:paraId="47C210A7" w14:textId="77777777" w:rsidR="00C013E5" w:rsidRPr="004375A7" w:rsidRDefault="00C013E5" w:rsidP="00C013E5">
      <w:pPr>
        <w:pStyle w:val="PL"/>
        <w:rPr>
          <w:lang w:val="en-US"/>
        </w:rPr>
      </w:pPr>
      <w:r w:rsidRPr="004375A7">
        <w:rPr>
          <w:lang w:val="en-US"/>
        </w:rPr>
        <w:t xml:space="preserve">        </w:t>
      </w:r>
      <w:r>
        <w:rPr>
          <w:lang w:val="en-US"/>
        </w:rPr>
        <w:t>ueLocationInfo</w:t>
      </w:r>
      <w:r w:rsidRPr="004375A7">
        <w:rPr>
          <w:lang w:val="en-US"/>
        </w:rPr>
        <w:t>:</w:t>
      </w:r>
    </w:p>
    <w:p w14:paraId="7B05C389" w14:textId="77777777" w:rsidR="00C013E5" w:rsidRDefault="00C013E5" w:rsidP="00C013E5">
      <w:pPr>
        <w:pStyle w:val="PL"/>
        <w:rPr>
          <w:lang w:val="en-US"/>
        </w:rPr>
      </w:pPr>
      <w:r>
        <w:rPr>
          <w:lang w:val="en-US"/>
        </w:rPr>
        <w:t xml:space="preserve">          </w:t>
      </w:r>
      <w:r w:rsidRPr="00BF6487">
        <w:rPr>
          <w:lang w:val="en-US"/>
        </w:rPr>
        <w:t>$ref: '#/components/schemas/</w:t>
      </w:r>
      <w:r>
        <w:t>UELocationInfo</w:t>
      </w:r>
      <w:r>
        <w:rPr>
          <w:lang w:val="en-US"/>
        </w:rPr>
        <w:t>'</w:t>
      </w:r>
    </w:p>
    <w:p w14:paraId="272B5C0D" w14:textId="77777777" w:rsidR="00C013E5" w:rsidRDefault="00C013E5" w:rsidP="00C013E5">
      <w:pPr>
        <w:pStyle w:val="PL"/>
        <w:rPr>
          <w:lang w:val="en-US"/>
        </w:rPr>
      </w:pPr>
      <w:r>
        <w:rPr>
          <w:lang w:val="en-US"/>
        </w:rPr>
        <w:t xml:space="preserve">    EventReportMessage:</w:t>
      </w:r>
    </w:p>
    <w:p w14:paraId="45772D2C" w14:textId="77777777" w:rsidR="00C013E5" w:rsidRDefault="00C013E5" w:rsidP="00C013E5">
      <w:pPr>
        <w:pStyle w:val="PL"/>
        <w:rPr>
          <w:lang w:val="en-US"/>
        </w:rPr>
      </w:pPr>
      <w:r>
        <w:rPr>
          <w:lang w:val="en-US"/>
        </w:rPr>
        <w:t xml:space="preserve">      type: object</w:t>
      </w:r>
    </w:p>
    <w:p w14:paraId="080CD1A5" w14:textId="77777777" w:rsidR="00C013E5" w:rsidRDefault="00C013E5" w:rsidP="00C013E5">
      <w:pPr>
        <w:pStyle w:val="PL"/>
        <w:rPr>
          <w:lang w:val="en-US"/>
        </w:rPr>
      </w:pPr>
      <w:r>
        <w:rPr>
          <w:lang w:val="en-US"/>
        </w:rPr>
        <w:t xml:space="preserve">      required:</w:t>
      </w:r>
    </w:p>
    <w:p w14:paraId="6ED3668E" w14:textId="77777777" w:rsidR="00C013E5" w:rsidRDefault="00C013E5" w:rsidP="00C013E5">
      <w:pPr>
        <w:pStyle w:val="PL"/>
        <w:rPr>
          <w:lang w:val="en-US"/>
        </w:rPr>
      </w:pPr>
      <w:r>
        <w:rPr>
          <w:lang w:val="en-US"/>
        </w:rPr>
        <w:t xml:space="preserve">        - eventClass</w:t>
      </w:r>
    </w:p>
    <w:p w14:paraId="3F123798" w14:textId="77777777" w:rsidR="00C013E5" w:rsidRDefault="00C013E5" w:rsidP="00C013E5">
      <w:pPr>
        <w:pStyle w:val="PL"/>
        <w:rPr>
          <w:lang w:val="en-US"/>
        </w:rPr>
      </w:pPr>
      <w:r>
        <w:rPr>
          <w:lang w:val="en-US"/>
        </w:rPr>
        <w:t xml:space="preserve">        - eventContent</w:t>
      </w:r>
    </w:p>
    <w:p w14:paraId="38EB8C2C" w14:textId="77777777" w:rsidR="00C013E5" w:rsidRPr="00BF6487" w:rsidRDefault="00C013E5" w:rsidP="00C013E5">
      <w:pPr>
        <w:pStyle w:val="PL"/>
        <w:rPr>
          <w:lang w:val="en-US"/>
        </w:rPr>
      </w:pPr>
      <w:r>
        <w:rPr>
          <w:lang w:val="en-US"/>
        </w:rPr>
        <w:t xml:space="preserve">      properties:</w:t>
      </w:r>
      <w:r w:rsidRPr="00A32700">
        <w:rPr>
          <w:lang w:val="en-US"/>
        </w:rPr>
        <w:t xml:space="preserve"> </w:t>
      </w:r>
    </w:p>
    <w:p w14:paraId="3F6D588A" w14:textId="77777777" w:rsidR="00C013E5" w:rsidRPr="00BF6487" w:rsidRDefault="00C013E5" w:rsidP="00C013E5">
      <w:pPr>
        <w:pStyle w:val="PL"/>
        <w:rPr>
          <w:lang w:val="en-US"/>
        </w:rPr>
      </w:pPr>
      <w:r w:rsidRPr="00BF6487">
        <w:rPr>
          <w:lang w:val="en-US"/>
        </w:rPr>
        <w:t xml:space="preserve">        </w:t>
      </w:r>
      <w:r>
        <w:rPr>
          <w:lang w:val="en-US"/>
        </w:rPr>
        <w:t>eventClass</w:t>
      </w:r>
      <w:r w:rsidRPr="00BF6487">
        <w:rPr>
          <w:lang w:val="en-US"/>
        </w:rPr>
        <w:t>:</w:t>
      </w:r>
    </w:p>
    <w:p w14:paraId="60EA76D4" w14:textId="77777777" w:rsidR="00C013E5" w:rsidRPr="000536AA" w:rsidRDefault="00C013E5" w:rsidP="00C013E5">
      <w:pPr>
        <w:pStyle w:val="PL"/>
        <w:rPr>
          <w:lang w:val="en-US" w:eastAsia="zh-CN"/>
        </w:rPr>
      </w:pPr>
      <w:r w:rsidRPr="00BF6487">
        <w:rPr>
          <w:lang w:val="en-US"/>
        </w:rPr>
        <w:t xml:space="preserve">          $ref: '#/components/schemas/</w:t>
      </w:r>
      <w:r>
        <w:rPr>
          <w:lang w:val="en-US"/>
        </w:rPr>
        <w:t>EventClass</w:t>
      </w:r>
      <w:r w:rsidRPr="00BF6487">
        <w:rPr>
          <w:lang w:val="en-US"/>
        </w:rPr>
        <w:t>'</w:t>
      </w:r>
    </w:p>
    <w:p w14:paraId="1DDD94E9" w14:textId="77777777" w:rsidR="00C013E5" w:rsidRDefault="00C013E5" w:rsidP="00C013E5">
      <w:pPr>
        <w:pStyle w:val="PL"/>
        <w:rPr>
          <w:lang w:val="en-US"/>
        </w:rPr>
      </w:pPr>
      <w:r>
        <w:rPr>
          <w:lang w:val="en-US"/>
        </w:rPr>
        <w:t xml:space="preserve">        eventContent:</w:t>
      </w:r>
    </w:p>
    <w:p w14:paraId="58A665B7"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2990ABB" w14:textId="77777777" w:rsidR="00C013E5" w:rsidRDefault="00C013E5" w:rsidP="00C013E5">
      <w:pPr>
        <w:pStyle w:val="PL"/>
        <w:rPr>
          <w:lang w:val="en-US"/>
        </w:rPr>
      </w:pPr>
      <w:r>
        <w:rPr>
          <w:lang w:val="en-US"/>
        </w:rPr>
        <w:t xml:space="preserve">    EventReportingStatus:</w:t>
      </w:r>
    </w:p>
    <w:p w14:paraId="443D54F7" w14:textId="77777777" w:rsidR="00C013E5" w:rsidRDefault="00C013E5" w:rsidP="00C013E5">
      <w:pPr>
        <w:pStyle w:val="PL"/>
        <w:rPr>
          <w:lang w:val="en-US"/>
        </w:rPr>
      </w:pPr>
      <w:r>
        <w:rPr>
          <w:lang w:val="en-US"/>
        </w:rPr>
        <w:t xml:space="preserve">      type: object</w:t>
      </w:r>
    </w:p>
    <w:p w14:paraId="7FF167F0" w14:textId="77777777" w:rsidR="00C013E5" w:rsidRPr="00BF6487" w:rsidRDefault="00C013E5" w:rsidP="00C013E5">
      <w:pPr>
        <w:pStyle w:val="PL"/>
        <w:rPr>
          <w:lang w:val="en-US"/>
        </w:rPr>
      </w:pPr>
      <w:r>
        <w:rPr>
          <w:lang w:val="en-US"/>
        </w:rPr>
        <w:t xml:space="preserve">      properties:</w:t>
      </w:r>
      <w:r w:rsidRPr="00A32700">
        <w:rPr>
          <w:lang w:val="en-US"/>
        </w:rPr>
        <w:t xml:space="preserve"> </w:t>
      </w:r>
    </w:p>
    <w:p w14:paraId="6B2D5BB8" w14:textId="77777777" w:rsidR="00C013E5" w:rsidRPr="00BF6487" w:rsidRDefault="00C013E5" w:rsidP="00C013E5">
      <w:pPr>
        <w:pStyle w:val="PL"/>
        <w:rPr>
          <w:lang w:val="en-US"/>
        </w:rPr>
      </w:pPr>
      <w:r w:rsidRPr="00BF6487">
        <w:rPr>
          <w:lang w:val="en-US"/>
        </w:rPr>
        <w:t xml:space="preserve">        </w:t>
      </w:r>
      <w:r>
        <w:rPr>
          <w:lang w:val="en-US"/>
        </w:rPr>
        <w:t>eventReportCounter</w:t>
      </w:r>
      <w:r w:rsidRPr="00BF6487">
        <w:rPr>
          <w:lang w:val="en-US"/>
        </w:rPr>
        <w:t>:</w:t>
      </w:r>
    </w:p>
    <w:p w14:paraId="462493A9" w14:textId="77777777" w:rsidR="00C013E5" w:rsidRPr="000536AA" w:rsidRDefault="00C013E5" w:rsidP="00C013E5">
      <w:pPr>
        <w:pStyle w:val="PL"/>
        <w:rPr>
          <w:lang w:val="en-US" w:eastAsia="zh-CN"/>
        </w:rPr>
      </w:pPr>
      <w:r w:rsidRPr="00BF6487">
        <w:rPr>
          <w:lang w:val="en-US"/>
        </w:rPr>
        <w:t xml:space="preserve">          $ref: '#/components/schemas/</w:t>
      </w:r>
      <w:r>
        <w:rPr>
          <w:lang w:val="en-US"/>
        </w:rPr>
        <w:t>EventReportCounter</w:t>
      </w:r>
      <w:r w:rsidRPr="00BF6487">
        <w:rPr>
          <w:lang w:val="en-US"/>
        </w:rPr>
        <w:t>'</w:t>
      </w:r>
    </w:p>
    <w:p w14:paraId="044190F1" w14:textId="77777777" w:rsidR="00C013E5" w:rsidRDefault="00C013E5" w:rsidP="00C013E5">
      <w:pPr>
        <w:pStyle w:val="PL"/>
        <w:rPr>
          <w:lang w:val="en-US"/>
        </w:rPr>
      </w:pPr>
      <w:r>
        <w:rPr>
          <w:lang w:val="en-US"/>
        </w:rPr>
        <w:t xml:space="preserve">        eventReportDuration:</w:t>
      </w:r>
    </w:p>
    <w:p w14:paraId="62621928" w14:textId="77777777" w:rsidR="00C013E5" w:rsidRDefault="00C013E5" w:rsidP="00C013E5">
      <w:pPr>
        <w:pStyle w:val="PL"/>
        <w:rPr>
          <w:lang w:val="en-US"/>
        </w:rPr>
      </w:pPr>
      <w:r>
        <w:rPr>
          <w:lang w:val="en-US"/>
        </w:rPr>
        <w:t xml:space="preserve">          </w:t>
      </w:r>
      <w:r w:rsidRPr="00BF6487">
        <w:rPr>
          <w:lang w:val="en-US"/>
        </w:rPr>
        <w:t>$ref: '#/components/schemas/</w:t>
      </w:r>
      <w:r>
        <w:rPr>
          <w:lang w:val="en-US"/>
        </w:rPr>
        <w:t>EventReportDuration'</w:t>
      </w:r>
    </w:p>
    <w:p w14:paraId="686C08CB" w14:textId="77777777" w:rsidR="00C013E5" w:rsidRDefault="00C013E5" w:rsidP="00C013E5">
      <w:pPr>
        <w:pStyle w:val="PL"/>
        <w:rPr>
          <w:lang w:val="en-US"/>
        </w:rPr>
      </w:pPr>
      <w:r>
        <w:rPr>
          <w:lang w:val="en-US"/>
        </w:rPr>
        <w:t xml:space="preserve">    UELocationInfo:</w:t>
      </w:r>
    </w:p>
    <w:p w14:paraId="139A37DA" w14:textId="77777777" w:rsidR="00C013E5" w:rsidRDefault="00C013E5" w:rsidP="00C013E5">
      <w:pPr>
        <w:pStyle w:val="PL"/>
        <w:rPr>
          <w:lang w:val="en-US"/>
        </w:rPr>
      </w:pPr>
      <w:r>
        <w:rPr>
          <w:lang w:val="en-US"/>
        </w:rPr>
        <w:t xml:space="preserve">      type: object</w:t>
      </w:r>
    </w:p>
    <w:p w14:paraId="1E5D7373" w14:textId="77777777" w:rsidR="00C013E5" w:rsidRPr="00BF6487" w:rsidRDefault="00C013E5" w:rsidP="00C013E5">
      <w:pPr>
        <w:pStyle w:val="PL"/>
        <w:rPr>
          <w:lang w:val="en-US"/>
        </w:rPr>
      </w:pPr>
      <w:r>
        <w:rPr>
          <w:lang w:val="en-US"/>
        </w:rPr>
        <w:t xml:space="preserve">      properties:</w:t>
      </w:r>
      <w:r w:rsidRPr="00CD4830">
        <w:rPr>
          <w:lang w:val="en-US"/>
        </w:rPr>
        <w:t xml:space="preserve"> </w:t>
      </w:r>
    </w:p>
    <w:p w14:paraId="0222C0AC" w14:textId="77777777" w:rsidR="00C013E5" w:rsidRPr="00BF6487" w:rsidRDefault="00C013E5" w:rsidP="00C013E5">
      <w:pPr>
        <w:pStyle w:val="PL"/>
        <w:rPr>
          <w:lang w:val="en-US"/>
        </w:rPr>
      </w:pPr>
      <w:r w:rsidRPr="00BF6487">
        <w:rPr>
          <w:lang w:val="en-US"/>
        </w:rPr>
        <w:t xml:space="preserve">        locationEstimate:</w:t>
      </w:r>
    </w:p>
    <w:p w14:paraId="0A463B50" w14:textId="77777777" w:rsidR="00C013E5" w:rsidRDefault="00C013E5" w:rsidP="00C013E5">
      <w:pPr>
        <w:pStyle w:val="PL"/>
        <w:rPr>
          <w:lang w:val="en-US"/>
        </w:rPr>
      </w:pPr>
      <w:r w:rsidRPr="00BF6487">
        <w:rPr>
          <w:lang w:val="en-US"/>
        </w:rPr>
        <w:t xml:space="preserve">          $ref: '#/components/schemas/GeographicArea'</w:t>
      </w:r>
    </w:p>
    <w:p w14:paraId="435E21B7" w14:textId="77777777" w:rsidR="00C013E5" w:rsidRDefault="00C013E5" w:rsidP="00C013E5">
      <w:pPr>
        <w:pStyle w:val="PL"/>
        <w:rPr>
          <w:lang w:val="en-US"/>
        </w:rPr>
      </w:pPr>
      <w:r>
        <w:rPr>
          <w:lang w:val="en-US"/>
        </w:rPr>
        <w:t xml:space="preserve">        ageOfLocationEstimate:</w:t>
      </w:r>
    </w:p>
    <w:p w14:paraId="0D40360D" w14:textId="77777777" w:rsidR="00C013E5" w:rsidRDefault="00C013E5" w:rsidP="00C013E5">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3664D56" w14:textId="77777777" w:rsidR="00C013E5" w:rsidRDefault="00C013E5" w:rsidP="00C013E5">
      <w:pPr>
        <w:pStyle w:val="PL"/>
        <w:rPr>
          <w:lang w:val="en-US"/>
        </w:rPr>
      </w:pPr>
      <w:r>
        <w:rPr>
          <w:lang w:val="en-US"/>
        </w:rPr>
        <w:t xml:space="preserve">        velocityEstimate:</w:t>
      </w:r>
    </w:p>
    <w:p w14:paraId="36B1DA6C" w14:textId="77777777" w:rsidR="00C013E5" w:rsidRDefault="00C013E5" w:rsidP="00C013E5">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0153693" w14:textId="77777777" w:rsidR="00C013E5" w:rsidRDefault="00C013E5" w:rsidP="00C013E5">
      <w:pPr>
        <w:pStyle w:val="PL"/>
        <w:rPr>
          <w:lang w:val="en-US"/>
        </w:rPr>
      </w:pPr>
      <w:r>
        <w:rPr>
          <w:lang w:val="en-US"/>
        </w:rPr>
        <w:t xml:space="preserve">        ageOfVelocityEstimate:</w:t>
      </w:r>
    </w:p>
    <w:p w14:paraId="28DBA156" w14:textId="77777777" w:rsidR="00C013E5" w:rsidRPr="00BF6487" w:rsidRDefault="00C013E5" w:rsidP="00C013E5">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CC9245B" w14:textId="77777777" w:rsidR="00C013E5" w:rsidRDefault="00C013E5" w:rsidP="00C013E5">
      <w:pPr>
        <w:pStyle w:val="PL"/>
        <w:rPr>
          <w:lang w:val="en-US"/>
        </w:rPr>
      </w:pPr>
    </w:p>
    <w:p w14:paraId="1B846ECF" w14:textId="77777777" w:rsidR="00C013E5" w:rsidRDefault="00C013E5" w:rsidP="00C013E5">
      <w:pPr>
        <w:pStyle w:val="PL"/>
        <w:rPr>
          <w:lang w:val="en-US"/>
        </w:rPr>
      </w:pPr>
      <w:r w:rsidRPr="00BF6487">
        <w:rPr>
          <w:lang w:val="en-US"/>
        </w:rPr>
        <w:t xml:space="preserve">    </w:t>
      </w:r>
      <w:r>
        <w:rPr>
          <w:lang w:val="en-US"/>
        </w:rPr>
        <w:t>EventNotify</w:t>
      </w:r>
      <w:r w:rsidRPr="00BF6487">
        <w:rPr>
          <w:lang w:val="en-US"/>
        </w:rPr>
        <w:t>Data:</w:t>
      </w:r>
    </w:p>
    <w:p w14:paraId="429BB412" w14:textId="77777777" w:rsidR="00C013E5" w:rsidRDefault="00C013E5" w:rsidP="00C013E5">
      <w:pPr>
        <w:pStyle w:val="PL"/>
        <w:rPr>
          <w:lang w:val="en-US"/>
        </w:rPr>
      </w:pPr>
      <w:r>
        <w:rPr>
          <w:lang w:val="en-US"/>
        </w:rPr>
        <w:t xml:space="preserve">      type: object</w:t>
      </w:r>
    </w:p>
    <w:p w14:paraId="6A57EB35" w14:textId="77777777" w:rsidR="00C013E5" w:rsidRDefault="00C013E5" w:rsidP="00C013E5">
      <w:pPr>
        <w:pStyle w:val="PL"/>
        <w:rPr>
          <w:lang w:val="en-US"/>
        </w:rPr>
      </w:pPr>
      <w:r>
        <w:rPr>
          <w:lang w:val="en-US"/>
        </w:rPr>
        <w:t xml:space="preserve">      required:</w:t>
      </w:r>
      <w:r w:rsidRPr="00CD4830">
        <w:rPr>
          <w:lang w:val="en-US"/>
        </w:rPr>
        <w:t xml:space="preserve"> </w:t>
      </w:r>
    </w:p>
    <w:p w14:paraId="49E733D5" w14:textId="77777777" w:rsidR="00C013E5" w:rsidRDefault="00C013E5" w:rsidP="00C013E5">
      <w:pPr>
        <w:pStyle w:val="PL"/>
        <w:rPr>
          <w:lang w:val="en-US"/>
        </w:rPr>
      </w:pPr>
      <w:r>
        <w:rPr>
          <w:lang w:val="en-US"/>
        </w:rPr>
        <w:t xml:space="preserve">        - reportedEventType</w:t>
      </w:r>
    </w:p>
    <w:p w14:paraId="45BC5B94" w14:textId="77777777" w:rsidR="00C013E5" w:rsidRPr="00BF6487" w:rsidRDefault="00C013E5" w:rsidP="00C013E5">
      <w:pPr>
        <w:pStyle w:val="PL"/>
        <w:rPr>
          <w:lang w:val="en-US"/>
        </w:rPr>
      </w:pPr>
      <w:r>
        <w:rPr>
          <w:lang w:val="en-US"/>
        </w:rPr>
        <w:t xml:space="preserve">        - ldrReference</w:t>
      </w:r>
    </w:p>
    <w:p w14:paraId="66121780" w14:textId="77777777" w:rsidR="00C013E5" w:rsidRPr="00BF6487" w:rsidRDefault="00C013E5" w:rsidP="00C013E5">
      <w:pPr>
        <w:pStyle w:val="PL"/>
        <w:rPr>
          <w:lang w:val="en-US"/>
        </w:rPr>
      </w:pPr>
      <w:r w:rsidRPr="00BF6487">
        <w:rPr>
          <w:lang w:val="en-US"/>
        </w:rPr>
        <w:lastRenderedPageBreak/>
        <w:t xml:space="preserve">      properties:</w:t>
      </w:r>
    </w:p>
    <w:p w14:paraId="5F1C886D" w14:textId="77777777" w:rsidR="00C013E5" w:rsidRPr="00BF6487" w:rsidRDefault="00C013E5" w:rsidP="00C013E5">
      <w:pPr>
        <w:pStyle w:val="PL"/>
        <w:rPr>
          <w:lang w:val="en-US"/>
        </w:rPr>
      </w:pPr>
      <w:r w:rsidRPr="00BF6487">
        <w:rPr>
          <w:lang w:val="en-US"/>
        </w:rPr>
        <w:t xml:space="preserve">        </w:t>
      </w:r>
      <w:r>
        <w:rPr>
          <w:lang w:val="en-US"/>
        </w:rPr>
        <w:t>reportedEvent</w:t>
      </w:r>
      <w:r w:rsidRPr="00BF6487">
        <w:rPr>
          <w:lang w:val="en-US"/>
        </w:rPr>
        <w:t>Type:</w:t>
      </w:r>
    </w:p>
    <w:p w14:paraId="64AAB242" w14:textId="77777777" w:rsidR="00C013E5" w:rsidRDefault="00C013E5" w:rsidP="00C013E5">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3858711" w14:textId="77777777" w:rsidR="00C013E5" w:rsidRDefault="00C013E5" w:rsidP="00C013E5">
      <w:pPr>
        <w:pStyle w:val="PL"/>
        <w:rPr>
          <w:lang w:val="en-US"/>
        </w:rPr>
      </w:pPr>
      <w:r>
        <w:rPr>
          <w:lang w:val="en-US"/>
        </w:rPr>
        <w:t xml:space="preserve">        supi:</w:t>
      </w:r>
    </w:p>
    <w:p w14:paraId="349B38AB" w14:textId="77777777" w:rsidR="00C013E5"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1D9D961" w14:textId="77777777" w:rsidR="00C013E5" w:rsidRPr="004375A7" w:rsidRDefault="00C013E5" w:rsidP="00C013E5">
      <w:pPr>
        <w:pStyle w:val="PL"/>
        <w:rPr>
          <w:lang w:val="en-US"/>
        </w:rPr>
      </w:pPr>
      <w:r w:rsidRPr="004375A7">
        <w:rPr>
          <w:lang w:val="en-US"/>
        </w:rPr>
        <w:t xml:space="preserve">        gpsi:</w:t>
      </w:r>
    </w:p>
    <w:p w14:paraId="5D752F3C" w14:textId="77777777" w:rsidR="00C013E5" w:rsidRPr="004375A7" w:rsidRDefault="00C013E5" w:rsidP="00C013E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3A1F832" w14:textId="77777777" w:rsidR="00C013E5" w:rsidRPr="004375A7" w:rsidRDefault="00C013E5" w:rsidP="00C013E5">
      <w:pPr>
        <w:pStyle w:val="PL"/>
        <w:rPr>
          <w:lang w:val="en-US"/>
        </w:rPr>
      </w:pPr>
      <w:r w:rsidRPr="004375A7">
        <w:rPr>
          <w:lang w:val="en-US"/>
        </w:rPr>
        <w:t xml:space="preserve">        </w:t>
      </w:r>
      <w:r>
        <w:rPr>
          <w:lang w:val="en-US"/>
        </w:rPr>
        <w:t>hgmlcCallBackURI</w:t>
      </w:r>
      <w:r w:rsidRPr="004375A7">
        <w:rPr>
          <w:lang w:val="en-US"/>
        </w:rPr>
        <w:t>:</w:t>
      </w:r>
    </w:p>
    <w:p w14:paraId="27BB897B" w14:textId="77777777" w:rsidR="00C013E5" w:rsidRPr="004375A7" w:rsidRDefault="00C013E5" w:rsidP="00C013E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6095FC23" w14:textId="77777777" w:rsidR="00C013E5" w:rsidRPr="004375A7" w:rsidRDefault="00C013E5" w:rsidP="00C013E5">
      <w:pPr>
        <w:pStyle w:val="PL"/>
        <w:rPr>
          <w:lang w:val="en-US"/>
        </w:rPr>
      </w:pPr>
      <w:r w:rsidRPr="004375A7">
        <w:rPr>
          <w:lang w:val="en-US"/>
        </w:rPr>
        <w:t xml:space="preserve">        </w:t>
      </w:r>
      <w:r>
        <w:rPr>
          <w:lang w:val="en-US"/>
        </w:rPr>
        <w:t>ldrReference</w:t>
      </w:r>
      <w:r w:rsidRPr="004375A7">
        <w:rPr>
          <w:lang w:val="en-US"/>
        </w:rPr>
        <w:t>:</w:t>
      </w:r>
    </w:p>
    <w:p w14:paraId="74F6BD5A" w14:textId="77777777" w:rsidR="00C013E5" w:rsidRPr="00BF6487" w:rsidRDefault="00C013E5" w:rsidP="00C013E5">
      <w:pPr>
        <w:pStyle w:val="PL"/>
        <w:rPr>
          <w:lang w:val="en-US"/>
        </w:rPr>
      </w:pPr>
      <w:r>
        <w:rPr>
          <w:lang w:val="en-US"/>
        </w:rPr>
        <w:t xml:space="preserve">          </w:t>
      </w:r>
      <w:r w:rsidRPr="00BF6487">
        <w:rPr>
          <w:lang w:val="en-US"/>
        </w:rPr>
        <w:t>$ref: '#/components/schemas/</w:t>
      </w:r>
      <w:r>
        <w:t>LdrReference</w:t>
      </w:r>
      <w:r>
        <w:rPr>
          <w:lang w:val="en-US"/>
        </w:rPr>
        <w:t>'</w:t>
      </w:r>
    </w:p>
    <w:p w14:paraId="38CB2274" w14:textId="77777777" w:rsidR="00C013E5" w:rsidRPr="00BF6487" w:rsidRDefault="00C013E5" w:rsidP="00C013E5">
      <w:pPr>
        <w:pStyle w:val="PL"/>
        <w:rPr>
          <w:lang w:val="en-US"/>
        </w:rPr>
      </w:pPr>
      <w:r w:rsidRPr="00BF6487">
        <w:rPr>
          <w:lang w:val="en-US"/>
        </w:rPr>
        <w:t xml:space="preserve">        locationEstimate:</w:t>
      </w:r>
    </w:p>
    <w:p w14:paraId="63F58040" w14:textId="77777777" w:rsidR="00C013E5" w:rsidRDefault="00C013E5" w:rsidP="00C013E5">
      <w:pPr>
        <w:pStyle w:val="PL"/>
        <w:rPr>
          <w:lang w:val="en-US"/>
        </w:rPr>
      </w:pPr>
      <w:r w:rsidRPr="00BF6487">
        <w:rPr>
          <w:lang w:val="en-US"/>
        </w:rPr>
        <w:t xml:space="preserve">          $ref: '#/components/schemas/GeographicArea'</w:t>
      </w:r>
    </w:p>
    <w:p w14:paraId="5C45F55C" w14:textId="77777777" w:rsidR="00C013E5" w:rsidRDefault="00C013E5" w:rsidP="00C013E5">
      <w:pPr>
        <w:pStyle w:val="PL"/>
        <w:rPr>
          <w:lang w:val="en-US"/>
        </w:rPr>
      </w:pPr>
      <w:r>
        <w:rPr>
          <w:lang w:val="en-US"/>
        </w:rPr>
        <w:t xml:space="preserve">        ageOfLocationEstimate:</w:t>
      </w:r>
    </w:p>
    <w:p w14:paraId="02E2A9A9" w14:textId="77777777" w:rsidR="00C013E5" w:rsidRDefault="00C013E5" w:rsidP="00C013E5">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C9366B3" w14:textId="77777777" w:rsidR="00C013E5" w:rsidRPr="00BF6487" w:rsidRDefault="00C013E5" w:rsidP="00C013E5">
      <w:pPr>
        <w:pStyle w:val="PL"/>
        <w:rPr>
          <w:lang w:val="en-US"/>
        </w:rPr>
      </w:pPr>
      <w:r w:rsidRPr="00BF6487">
        <w:rPr>
          <w:lang w:val="en-US"/>
        </w:rPr>
        <w:t xml:space="preserve">        civicAddress:</w:t>
      </w:r>
    </w:p>
    <w:p w14:paraId="4DD7C49C" w14:textId="77777777" w:rsidR="00C013E5" w:rsidRPr="00BF6487" w:rsidRDefault="00C013E5" w:rsidP="00C013E5">
      <w:pPr>
        <w:pStyle w:val="PL"/>
        <w:rPr>
          <w:lang w:val="en-US"/>
        </w:rPr>
      </w:pPr>
      <w:r w:rsidRPr="00BF6487">
        <w:rPr>
          <w:lang w:val="en-US"/>
        </w:rPr>
        <w:t xml:space="preserve">          $ref: '#/components/schemas/CivicAddress'</w:t>
      </w:r>
    </w:p>
    <w:p w14:paraId="699E6E82" w14:textId="77777777" w:rsidR="00C013E5" w:rsidRDefault="00C013E5" w:rsidP="00C013E5">
      <w:pPr>
        <w:pStyle w:val="PL"/>
        <w:rPr>
          <w:lang w:val="en-US"/>
        </w:rPr>
      </w:pPr>
      <w:r w:rsidRPr="007C6923">
        <w:rPr>
          <w:lang w:val="en-US"/>
        </w:rPr>
        <w:t xml:space="preserve">        positioningData</w:t>
      </w:r>
      <w:r>
        <w:rPr>
          <w:lang w:val="en-US"/>
        </w:rPr>
        <w:t>List</w:t>
      </w:r>
      <w:r w:rsidRPr="007C6923">
        <w:rPr>
          <w:lang w:val="en-US"/>
        </w:rPr>
        <w:t>:</w:t>
      </w:r>
    </w:p>
    <w:p w14:paraId="7E026942" w14:textId="77777777" w:rsidR="00C013E5" w:rsidRDefault="00C013E5" w:rsidP="00C013E5">
      <w:pPr>
        <w:pStyle w:val="PL"/>
        <w:rPr>
          <w:lang w:val="en-US"/>
        </w:rPr>
      </w:pPr>
      <w:r>
        <w:rPr>
          <w:lang w:val="en-US"/>
        </w:rPr>
        <w:t xml:space="preserve">          type: array</w:t>
      </w:r>
    </w:p>
    <w:p w14:paraId="3D8D08BB" w14:textId="77777777" w:rsidR="00C013E5" w:rsidRPr="007C6923" w:rsidRDefault="00C013E5" w:rsidP="00C013E5">
      <w:pPr>
        <w:pStyle w:val="PL"/>
        <w:rPr>
          <w:lang w:val="en-US"/>
        </w:rPr>
      </w:pPr>
      <w:r>
        <w:rPr>
          <w:lang w:val="en-US"/>
        </w:rPr>
        <w:t xml:space="preserve">          items:</w:t>
      </w:r>
    </w:p>
    <w:p w14:paraId="6694BC3B" w14:textId="77777777" w:rsidR="00C013E5" w:rsidRPr="007C6923" w:rsidRDefault="00C013E5" w:rsidP="00C013E5">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3061C84" w14:textId="77777777" w:rsidR="00C013E5" w:rsidRPr="007C6923" w:rsidRDefault="00C013E5" w:rsidP="00C013E5">
      <w:pPr>
        <w:pStyle w:val="PL"/>
        <w:rPr>
          <w:lang w:val="en-US" w:eastAsia="zh-CN"/>
        </w:rPr>
      </w:pPr>
      <w:r>
        <w:rPr>
          <w:rFonts w:hint="eastAsia"/>
          <w:lang w:val="en-US" w:eastAsia="zh-CN"/>
        </w:rPr>
        <w:t xml:space="preserve">          minItems: 1</w:t>
      </w:r>
    </w:p>
    <w:p w14:paraId="4C80E22C" w14:textId="77777777" w:rsidR="00C013E5" w:rsidRDefault="00C013E5" w:rsidP="00C013E5">
      <w:pPr>
        <w:pStyle w:val="PL"/>
        <w:rPr>
          <w:lang w:val="en-US"/>
        </w:rPr>
      </w:pPr>
      <w:r w:rsidRPr="007C6923">
        <w:rPr>
          <w:lang w:val="en-US"/>
        </w:rPr>
        <w:t xml:space="preserve">        gnssPositioningData</w:t>
      </w:r>
      <w:r>
        <w:rPr>
          <w:lang w:val="en-US"/>
        </w:rPr>
        <w:t>List</w:t>
      </w:r>
      <w:r w:rsidRPr="007C6923">
        <w:rPr>
          <w:lang w:val="en-US"/>
        </w:rPr>
        <w:t>:</w:t>
      </w:r>
    </w:p>
    <w:p w14:paraId="07719352" w14:textId="77777777" w:rsidR="00C013E5" w:rsidRDefault="00C013E5" w:rsidP="00C013E5">
      <w:pPr>
        <w:pStyle w:val="PL"/>
        <w:rPr>
          <w:lang w:val="en-US"/>
        </w:rPr>
      </w:pPr>
      <w:r>
        <w:rPr>
          <w:lang w:val="en-US"/>
        </w:rPr>
        <w:t xml:space="preserve">          type: array</w:t>
      </w:r>
    </w:p>
    <w:p w14:paraId="2B2D6265" w14:textId="77777777" w:rsidR="00C013E5" w:rsidRPr="007C6923" w:rsidRDefault="00C013E5" w:rsidP="00C013E5">
      <w:pPr>
        <w:pStyle w:val="PL"/>
        <w:rPr>
          <w:lang w:val="en-US"/>
        </w:rPr>
      </w:pPr>
      <w:r>
        <w:rPr>
          <w:lang w:val="en-US"/>
        </w:rPr>
        <w:t xml:space="preserve">          items:</w:t>
      </w:r>
    </w:p>
    <w:p w14:paraId="0724799D" w14:textId="77777777" w:rsidR="00C013E5" w:rsidRDefault="00C013E5" w:rsidP="00C013E5">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1D5A2300" w14:textId="77777777" w:rsidR="00C013E5" w:rsidRDefault="00C013E5" w:rsidP="00C013E5">
      <w:pPr>
        <w:pStyle w:val="PL"/>
        <w:rPr>
          <w:lang w:val="en-US" w:eastAsia="zh-CN"/>
        </w:rPr>
      </w:pPr>
      <w:r>
        <w:rPr>
          <w:rFonts w:hint="eastAsia"/>
          <w:lang w:val="en-US" w:eastAsia="zh-CN"/>
        </w:rPr>
        <w:t xml:space="preserve">          minItems: 1</w:t>
      </w:r>
    </w:p>
    <w:p w14:paraId="25FD7BDC" w14:textId="77777777" w:rsidR="00C013E5" w:rsidRPr="004375A7" w:rsidRDefault="00C013E5" w:rsidP="00C013E5">
      <w:pPr>
        <w:pStyle w:val="PL"/>
        <w:rPr>
          <w:lang w:val="en-US"/>
        </w:rPr>
      </w:pPr>
      <w:r w:rsidRPr="004375A7">
        <w:rPr>
          <w:lang w:val="en-US"/>
        </w:rPr>
        <w:t xml:space="preserve">        </w:t>
      </w:r>
      <w:r>
        <w:rPr>
          <w:lang w:val="en-US"/>
        </w:rPr>
        <w:t>servingLMFidentification</w:t>
      </w:r>
      <w:r w:rsidRPr="004375A7">
        <w:rPr>
          <w:lang w:val="en-US"/>
        </w:rPr>
        <w:t>:</w:t>
      </w:r>
    </w:p>
    <w:p w14:paraId="08857DFE" w14:textId="77777777" w:rsidR="00C013E5" w:rsidRPr="004375A7" w:rsidRDefault="00C013E5" w:rsidP="00C013E5">
      <w:pPr>
        <w:pStyle w:val="PL"/>
        <w:rPr>
          <w:lang w:val="en-US"/>
        </w:rPr>
      </w:pPr>
      <w:r>
        <w:rPr>
          <w:lang w:val="en-US"/>
        </w:rPr>
        <w:t xml:space="preserve">          </w:t>
      </w:r>
      <w:r w:rsidRPr="00BF6487">
        <w:rPr>
          <w:lang w:val="en-US"/>
        </w:rPr>
        <w:t>$ref: '#/components/schemas/</w:t>
      </w:r>
      <w:r>
        <w:rPr>
          <w:lang w:val="en-US"/>
        </w:rPr>
        <w:t>LMFIdentification'</w:t>
      </w:r>
    </w:p>
    <w:p w14:paraId="043F2F4D" w14:textId="77777777" w:rsidR="00C013E5" w:rsidRPr="004375A7" w:rsidRDefault="00C013E5" w:rsidP="00C013E5">
      <w:pPr>
        <w:pStyle w:val="PL"/>
        <w:rPr>
          <w:lang w:val="en-US"/>
        </w:rPr>
      </w:pPr>
      <w:r w:rsidRPr="004375A7">
        <w:rPr>
          <w:lang w:val="en-US"/>
        </w:rPr>
        <w:t xml:space="preserve">        </w:t>
      </w:r>
      <w:r>
        <w:rPr>
          <w:color w:val="000000"/>
          <w:lang w:val="en-US" w:eastAsia="zh-CN"/>
        </w:rPr>
        <w:t>terminationCause</w:t>
      </w:r>
      <w:r w:rsidRPr="004375A7">
        <w:rPr>
          <w:lang w:val="en-US"/>
        </w:rPr>
        <w:t>:</w:t>
      </w:r>
    </w:p>
    <w:p w14:paraId="07064F07" w14:textId="77777777" w:rsidR="00C013E5" w:rsidRDefault="00C013E5" w:rsidP="00C013E5">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18127FE9" w14:textId="77777777" w:rsidR="00C013E5" w:rsidRPr="001F2554" w:rsidRDefault="00C013E5" w:rsidP="00C013E5">
      <w:pPr>
        <w:pStyle w:val="PL"/>
        <w:rPr>
          <w:lang w:val="en-US"/>
        </w:rPr>
      </w:pPr>
      <w:r w:rsidRPr="001F2554">
        <w:rPr>
          <w:lang w:val="en-US"/>
        </w:rPr>
        <w:t>#</w:t>
      </w:r>
    </w:p>
    <w:p w14:paraId="59AFE2CD" w14:textId="77777777" w:rsidR="004075BF" w:rsidRPr="001F2554" w:rsidRDefault="004075BF" w:rsidP="004075BF">
      <w:pPr>
        <w:pStyle w:val="PL"/>
        <w:rPr>
          <w:lang w:val="en-US"/>
        </w:rPr>
      </w:pPr>
      <w:r w:rsidRPr="001F2554">
        <w:rPr>
          <w:lang w:val="en-US"/>
        </w:rPr>
        <w:t>#</w:t>
      </w:r>
    </w:p>
    <w:p w14:paraId="4B9CC3FD" w14:textId="77777777" w:rsidR="004075BF" w:rsidRPr="001F2554" w:rsidRDefault="004075BF" w:rsidP="004075BF">
      <w:pPr>
        <w:pStyle w:val="PL"/>
        <w:rPr>
          <w:lang w:val="en-US"/>
        </w:rPr>
      </w:pPr>
      <w:r w:rsidRPr="001F2554">
        <w:rPr>
          <w:lang w:val="en-US"/>
        </w:rPr>
        <w:t xml:space="preserve"># </w:t>
      </w:r>
      <w:r>
        <w:rPr>
          <w:lang w:val="en-US"/>
        </w:rPr>
        <w:t>SIMPLE</w:t>
      </w:r>
      <w:r w:rsidRPr="001F2554">
        <w:rPr>
          <w:lang w:val="en-US"/>
        </w:rPr>
        <w:t xml:space="preserve"> TYPES</w:t>
      </w:r>
    </w:p>
    <w:p w14:paraId="5817A1DE" w14:textId="77777777" w:rsidR="004075BF" w:rsidRDefault="004075BF" w:rsidP="004075BF">
      <w:pPr>
        <w:pStyle w:val="PL"/>
        <w:rPr>
          <w:lang w:val="en-US"/>
        </w:rPr>
      </w:pPr>
      <w:r w:rsidRPr="001F2554">
        <w:rPr>
          <w:lang w:val="en-US"/>
        </w:rPr>
        <w:t>#</w:t>
      </w:r>
    </w:p>
    <w:p w14:paraId="1DA99D23" w14:textId="77777777" w:rsidR="004075BF" w:rsidRPr="007C6923" w:rsidRDefault="004075BF" w:rsidP="004075BF">
      <w:pPr>
        <w:pStyle w:val="PL"/>
        <w:rPr>
          <w:lang w:val="en-US"/>
        </w:rPr>
      </w:pPr>
      <w:r w:rsidRPr="007C6923">
        <w:rPr>
          <w:lang w:val="en-US"/>
        </w:rPr>
        <w:t xml:space="preserve">    Altitude:</w:t>
      </w:r>
    </w:p>
    <w:p w14:paraId="0EFE193D" w14:textId="77777777" w:rsidR="004075BF" w:rsidRDefault="004075BF" w:rsidP="004075BF">
      <w:pPr>
        <w:pStyle w:val="PL"/>
        <w:rPr>
          <w:lang w:val="en-US"/>
        </w:rPr>
      </w:pPr>
      <w:r w:rsidRPr="007C6923">
        <w:rPr>
          <w:lang w:val="en-US"/>
        </w:rPr>
        <w:t xml:space="preserve">      type: </w:t>
      </w:r>
      <w:r w:rsidR="003C064D">
        <w:rPr>
          <w:lang w:val="en-US"/>
        </w:rPr>
        <w:t>number</w:t>
      </w:r>
    </w:p>
    <w:p w14:paraId="451B049D" w14:textId="0189C8F9" w:rsidR="003C064D" w:rsidRPr="007C6923" w:rsidRDefault="003C064D" w:rsidP="004075BF">
      <w:pPr>
        <w:pStyle w:val="PL"/>
        <w:rPr>
          <w:lang w:val="en-US"/>
        </w:rPr>
      </w:pPr>
      <w:r>
        <w:rPr>
          <w:lang w:val="en-US"/>
        </w:rPr>
        <w:t xml:space="preserve">      format: </w:t>
      </w:r>
      <w:r w:rsidR="00DE2021">
        <w:rPr>
          <w:lang w:val="en-US"/>
        </w:rPr>
        <w:t>double</w:t>
      </w:r>
    </w:p>
    <w:p w14:paraId="388CD181" w14:textId="77777777" w:rsidR="004075BF" w:rsidRPr="007C6923" w:rsidRDefault="004075BF" w:rsidP="004075BF">
      <w:pPr>
        <w:pStyle w:val="PL"/>
        <w:rPr>
          <w:lang w:val="en-US"/>
        </w:rPr>
      </w:pPr>
      <w:r w:rsidRPr="007C6923">
        <w:rPr>
          <w:lang w:val="en-US"/>
        </w:rPr>
        <w:t xml:space="preserve">      minimum: -32767</w:t>
      </w:r>
    </w:p>
    <w:p w14:paraId="0D4E0CDF" w14:textId="77777777" w:rsidR="004075BF" w:rsidRPr="007C6923" w:rsidRDefault="004075BF" w:rsidP="004075BF">
      <w:pPr>
        <w:pStyle w:val="PL"/>
        <w:rPr>
          <w:lang w:val="en-US"/>
        </w:rPr>
      </w:pPr>
      <w:r w:rsidRPr="007C6923">
        <w:rPr>
          <w:lang w:val="en-US"/>
        </w:rPr>
        <w:t xml:space="preserve">      maximum: 32767</w:t>
      </w:r>
    </w:p>
    <w:p w14:paraId="065073AC" w14:textId="77777777" w:rsidR="004075BF" w:rsidRPr="007C6923" w:rsidRDefault="004075BF" w:rsidP="004075BF">
      <w:pPr>
        <w:pStyle w:val="PL"/>
        <w:rPr>
          <w:lang w:val="en-US"/>
        </w:rPr>
      </w:pPr>
      <w:r w:rsidRPr="007C6923">
        <w:rPr>
          <w:lang w:val="en-US"/>
        </w:rPr>
        <w:t xml:space="preserve">    Angle:</w:t>
      </w:r>
    </w:p>
    <w:p w14:paraId="57724AD9" w14:textId="77777777" w:rsidR="004075BF" w:rsidRPr="007C6923" w:rsidRDefault="004075BF" w:rsidP="004075BF">
      <w:pPr>
        <w:pStyle w:val="PL"/>
        <w:rPr>
          <w:lang w:val="en-US"/>
        </w:rPr>
      </w:pPr>
      <w:r w:rsidRPr="007C6923">
        <w:rPr>
          <w:lang w:val="en-US"/>
        </w:rPr>
        <w:t xml:space="preserve">      type: integer</w:t>
      </w:r>
    </w:p>
    <w:p w14:paraId="56AE5DF8" w14:textId="77777777" w:rsidR="004075BF" w:rsidRPr="007C6923" w:rsidRDefault="004075BF" w:rsidP="004075BF">
      <w:pPr>
        <w:pStyle w:val="PL"/>
        <w:rPr>
          <w:lang w:val="en-US"/>
        </w:rPr>
      </w:pPr>
      <w:r w:rsidRPr="007C6923">
        <w:rPr>
          <w:lang w:val="en-US"/>
        </w:rPr>
        <w:t xml:space="preserve">      minimum: 0</w:t>
      </w:r>
    </w:p>
    <w:p w14:paraId="7A57C596" w14:textId="77777777" w:rsidR="004075BF" w:rsidRPr="007C6923" w:rsidRDefault="004075BF" w:rsidP="004075BF">
      <w:pPr>
        <w:pStyle w:val="PL"/>
        <w:rPr>
          <w:lang w:val="en-US"/>
        </w:rPr>
      </w:pPr>
      <w:r w:rsidRPr="007C6923">
        <w:rPr>
          <w:lang w:val="en-US"/>
        </w:rPr>
        <w:t xml:space="preserve">      maximum: </w:t>
      </w:r>
      <w:r>
        <w:rPr>
          <w:lang w:val="en-US"/>
        </w:rPr>
        <w:t>360</w:t>
      </w:r>
    </w:p>
    <w:p w14:paraId="14440B2C" w14:textId="77777777" w:rsidR="004075BF" w:rsidRPr="007C6923" w:rsidRDefault="004075BF" w:rsidP="004075BF">
      <w:pPr>
        <w:pStyle w:val="PL"/>
        <w:rPr>
          <w:lang w:val="en-US"/>
        </w:rPr>
      </w:pPr>
      <w:r w:rsidRPr="007C6923">
        <w:rPr>
          <w:lang w:val="en-US"/>
        </w:rPr>
        <w:t xml:space="preserve">    Uncertainty:</w:t>
      </w:r>
    </w:p>
    <w:p w14:paraId="116D5E3F" w14:textId="77777777" w:rsidR="004075BF" w:rsidRPr="007C6923" w:rsidRDefault="004075BF" w:rsidP="004075BF">
      <w:pPr>
        <w:pStyle w:val="PL"/>
        <w:rPr>
          <w:lang w:val="en-US"/>
        </w:rPr>
      </w:pPr>
      <w:r w:rsidRPr="007C6923">
        <w:rPr>
          <w:lang w:val="en-US"/>
        </w:rPr>
        <w:t xml:space="preserve">      type: number</w:t>
      </w:r>
    </w:p>
    <w:p w14:paraId="2BC54066" w14:textId="77777777" w:rsidR="004075BF" w:rsidRPr="007C6923" w:rsidRDefault="004075BF" w:rsidP="004075BF">
      <w:pPr>
        <w:pStyle w:val="PL"/>
        <w:rPr>
          <w:lang w:val="en-US"/>
        </w:rPr>
      </w:pPr>
      <w:r w:rsidRPr="007C6923">
        <w:rPr>
          <w:lang w:val="en-US"/>
        </w:rPr>
        <w:t xml:space="preserve">      format: float</w:t>
      </w:r>
    </w:p>
    <w:p w14:paraId="494454A8" w14:textId="77777777" w:rsidR="004075BF" w:rsidRPr="007C6923" w:rsidRDefault="004075BF" w:rsidP="004075BF">
      <w:pPr>
        <w:pStyle w:val="PL"/>
        <w:rPr>
          <w:lang w:val="en-US"/>
        </w:rPr>
      </w:pPr>
      <w:r w:rsidRPr="007C6923">
        <w:rPr>
          <w:lang w:val="en-US"/>
        </w:rPr>
        <w:t xml:space="preserve">      minimum: 0</w:t>
      </w:r>
    </w:p>
    <w:p w14:paraId="5D70956F" w14:textId="77777777" w:rsidR="004075BF" w:rsidRPr="007C6923" w:rsidRDefault="004075BF" w:rsidP="004075BF">
      <w:pPr>
        <w:pStyle w:val="PL"/>
        <w:rPr>
          <w:lang w:val="en-US"/>
        </w:rPr>
      </w:pPr>
      <w:r w:rsidRPr="007C6923">
        <w:rPr>
          <w:lang w:val="en-US"/>
        </w:rPr>
        <w:t xml:space="preserve">    Orientation:</w:t>
      </w:r>
    </w:p>
    <w:p w14:paraId="4321AC73" w14:textId="77777777" w:rsidR="004075BF" w:rsidRPr="007C6923" w:rsidRDefault="004075BF" w:rsidP="004075BF">
      <w:pPr>
        <w:pStyle w:val="PL"/>
        <w:rPr>
          <w:lang w:val="en-US"/>
        </w:rPr>
      </w:pPr>
      <w:r w:rsidRPr="007C6923">
        <w:rPr>
          <w:lang w:val="en-US"/>
        </w:rPr>
        <w:t xml:space="preserve">      type: integer</w:t>
      </w:r>
    </w:p>
    <w:p w14:paraId="7DE18B8B" w14:textId="77777777" w:rsidR="004075BF" w:rsidRPr="007C6923" w:rsidRDefault="004075BF" w:rsidP="004075BF">
      <w:pPr>
        <w:pStyle w:val="PL"/>
        <w:rPr>
          <w:lang w:val="en-US"/>
        </w:rPr>
      </w:pPr>
      <w:r w:rsidRPr="007C6923">
        <w:rPr>
          <w:lang w:val="en-US"/>
        </w:rPr>
        <w:t xml:space="preserve">      minimum: 0</w:t>
      </w:r>
    </w:p>
    <w:p w14:paraId="50B3568C" w14:textId="77777777" w:rsidR="004075BF" w:rsidRPr="007C6923" w:rsidRDefault="004075BF" w:rsidP="004075BF">
      <w:pPr>
        <w:pStyle w:val="PL"/>
        <w:rPr>
          <w:lang w:val="en-US"/>
        </w:rPr>
      </w:pPr>
      <w:r w:rsidRPr="007C6923">
        <w:rPr>
          <w:lang w:val="en-US"/>
        </w:rPr>
        <w:t xml:space="preserve">      maximum: </w:t>
      </w:r>
      <w:r>
        <w:rPr>
          <w:lang w:val="en-US"/>
        </w:rPr>
        <w:t>180</w:t>
      </w:r>
    </w:p>
    <w:p w14:paraId="0B0C06DD" w14:textId="77777777" w:rsidR="004075BF" w:rsidRPr="007C6923" w:rsidRDefault="004075BF" w:rsidP="004075BF">
      <w:pPr>
        <w:pStyle w:val="PL"/>
        <w:rPr>
          <w:lang w:val="en-US"/>
        </w:rPr>
      </w:pPr>
      <w:r w:rsidRPr="007C6923">
        <w:rPr>
          <w:lang w:val="en-US"/>
        </w:rPr>
        <w:t xml:space="preserve">    Confidence:</w:t>
      </w:r>
    </w:p>
    <w:p w14:paraId="67700321" w14:textId="77777777" w:rsidR="004075BF" w:rsidRPr="007C6923" w:rsidRDefault="004075BF" w:rsidP="004075BF">
      <w:pPr>
        <w:pStyle w:val="PL"/>
        <w:rPr>
          <w:lang w:val="en-US"/>
        </w:rPr>
      </w:pPr>
      <w:r w:rsidRPr="007C6923">
        <w:rPr>
          <w:lang w:val="en-US"/>
        </w:rPr>
        <w:t xml:space="preserve">      type: integer</w:t>
      </w:r>
    </w:p>
    <w:p w14:paraId="4F3507B1" w14:textId="77777777" w:rsidR="004075BF" w:rsidRPr="007C6923" w:rsidRDefault="004075BF" w:rsidP="004075BF">
      <w:pPr>
        <w:pStyle w:val="PL"/>
        <w:rPr>
          <w:lang w:val="en-US"/>
        </w:rPr>
      </w:pPr>
      <w:r w:rsidRPr="007C6923">
        <w:rPr>
          <w:lang w:val="en-US"/>
        </w:rPr>
        <w:t xml:space="preserve">      minimum: 0</w:t>
      </w:r>
    </w:p>
    <w:p w14:paraId="4074F10F" w14:textId="77777777" w:rsidR="004075BF" w:rsidRPr="007C6923" w:rsidRDefault="004075BF" w:rsidP="004075BF">
      <w:pPr>
        <w:pStyle w:val="PL"/>
        <w:rPr>
          <w:lang w:val="en-US"/>
        </w:rPr>
      </w:pPr>
      <w:r w:rsidRPr="007C6923">
        <w:rPr>
          <w:lang w:val="en-US"/>
        </w:rPr>
        <w:t xml:space="preserve">      maximum: 100</w:t>
      </w:r>
    </w:p>
    <w:p w14:paraId="6150AB88" w14:textId="77777777" w:rsidR="004075BF" w:rsidRPr="007C6923" w:rsidRDefault="004075BF" w:rsidP="004075BF">
      <w:pPr>
        <w:pStyle w:val="PL"/>
        <w:rPr>
          <w:lang w:val="en-US"/>
        </w:rPr>
      </w:pPr>
      <w:r w:rsidRPr="007C6923">
        <w:rPr>
          <w:lang w:val="en-US"/>
        </w:rPr>
        <w:t xml:space="preserve">    Accuracy:</w:t>
      </w:r>
    </w:p>
    <w:p w14:paraId="6ED16D80" w14:textId="77777777" w:rsidR="004075BF" w:rsidRPr="007C6923" w:rsidRDefault="004075BF" w:rsidP="004075BF">
      <w:pPr>
        <w:pStyle w:val="PL"/>
        <w:rPr>
          <w:lang w:val="en-US"/>
        </w:rPr>
      </w:pPr>
      <w:r w:rsidRPr="007C6923">
        <w:rPr>
          <w:lang w:val="en-US"/>
        </w:rPr>
        <w:t xml:space="preserve">      type: number</w:t>
      </w:r>
    </w:p>
    <w:p w14:paraId="7362B352" w14:textId="77777777" w:rsidR="004075BF" w:rsidRPr="007C6923" w:rsidRDefault="004075BF" w:rsidP="004075BF">
      <w:pPr>
        <w:pStyle w:val="PL"/>
        <w:rPr>
          <w:lang w:val="en-US"/>
        </w:rPr>
      </w:pPr>
      <w:r w:rsidRPr="007C6923">
        <w:rPr>
          <w:lang w:val="en-US"/>
        </w:rPr>
        <w:t xml:space="preserve">      format: float</w:t>
      </w:r>
    </w:p>
    <w:p w14:paraId="2C863951" w14:textId="77777777" w:rsidR="004075BF" w:rsidRPr="007C6923" w:rsidRDefault="004075BF" w:rsidP="004075BF">
      <w:pPr>
        <w:pStyle w:val="PL"/>
        <w:rPr>
          <w:lang w:val="en-US"/>
        </w:rPr>
      </w:pPr>
      <w:r w:rsidRPr="007C6923">
        <w:rPr>
          <w:lang w:val="en-US"/>
        </w:rPr>
        <w:t xml:space="preserve">      minimum: 0</w:t>
      </w:r>
    </w:p>
    <w:p w14:paraId="34519AE3" w14:textId="77777777" w:rsidR="004075BF" w:rsidRPr="007C6923" w:rsidRDefault="004075BF" w:rsidP="004075BF">
      <w:pPr>
        <w:pStyle w:val="PL"/>
        <w:rPr>
          <w:lang w:val="en-US"/>
        </w:rPr>
      </w:pPr>
      <w:r w:rsidRPr="007C6923">
        <w:rPr>
          <w:lang w:val="en-US"/>
        </w:rPr>
        <w:t xml:space="preserve">    InnerRadius:</w:t>
      </w:r>
    </w:p>
    <w:p w14:paraId="39AFD4BA" w14:textId="77777777" w:rsidR="004075BF" w:rsidRPr="007C6923" w:rsidRDefault="004075BF" w:rsidP="004075BF">
      <w:pPr>
        <w:pStyle w:val="PL"/>
        <w:rPr>
          <w:lang w:val="en-US"/>
        </w:rPr>
      </w:pPr>
      <w:r w:rsidRPr="007C6923">
        <w:rPr>
          <w:lang w:val="en-US"/>
        </w:rPr>
        <w:t xml:space="preserve">      type: integer</w:t>
      </w:r>
    </w:p>
    <w:p w14:paraId="2980AA61" w14:textId="77777777" w:rsidR="004075BF" w:rsidRPr="007C6923" w:rsidRDefault="004075BF" w:rsidP="004075BF">
      <w:pPr>
        <w:pStyle w:val="PL"/>
        <w:rPr>
          <w:lang w:val="en-US"/>
        </w:rPr>
      </w:pPr>
      <w:r w:rsidRPr="007C6923">
        <w:rPr>
          <w:lang w:val="en-US"/>
        </w:rPr>
        <w:t xml:space="preserve">      format: int32</w:t>
      </w:r>
    </w:p>
    <w:p w14:paraId="481517AA" w14:textId="77777777" w:rsidR="004075BF" w:rsidRPr="007C6923" w:rsidRDefault="004075BF" w:rsidP="004075BF">
      <w:pPr>
        <w:pStyle w:val="PL"/>
        <w:rPr>
          <w:lang w:val="en-US"/>
        </w:rPr>
      </w:pPr>
      <w:r w:rsidRPr="007C6923">
        <w:rPr>
          <w:lang w:val="en-US"/>
        </w:rPr>
        <w:t xml:space="preserve">      minimum: 0</w:t>
      </w:r>
    </w:p>
    <w:p w14:paraId="6C39B916" w14:textId="77777777" w:rsidR="00EF70D3" w:rsidRPr="007C6923" w:rsidRDefault="00EF70D3" w:rsidP="00EF70D3">
      <w:pPr>
        <w:pStyle w:val="PL"/>
        <w:rPr>
          <w:lang w:val="en-US"/>
        </w:rPr>
      </w:pPr>
      <w:r w:rsidRPr="007C6923">
        <w:rPr>
          <w:lang w:val="en-US"/>
        </w:rPr>
        <w:t xml:space="preserve">      maximum: </w:t>
      </w:r>
      <w:r>
        <w:rPr>
          <w:lang w:val="en-US"/>
        </w:rPr>
        <w:t>327675</w:t>
      </w:r>
    </w:p>
    <w:p w14:paraId="7D7E6325" w14:textId="77777777" w:rsidR="004075BF" w:rsidRPr="007C6923" w:rsidRDefault="004075BF" w:rsidP="004075BF">
      <w:pPr>
        <w:pStyle w:val="PL"/>
        <w:rPr>
          <w:lang w:val="en-US"/>
        </w:rPr>
      </w:pPr>
      <w:r w:rsidRPr="007C6923">
        <w:rPr>
          <w:lang w:val="en-US"/>
        </w:rPr>
        <w:t xml:space="preserve">    CorrelationID:</w:t>
      </w:r>
    </w:p>
    <w:p w14:paraId="74AE80D8" w14:textId="77777777" w:rsidR="004075BF" w:rsidRDefault="004075BF" w:rsidP="004075BF">
      <w:pPr>
        <w:pStyle w:val="PL"/>
        <w:rPr>
          <w:lang w:val="en-US"/>
        </w:rPr>
      </w:pPr>
      <w:r w:rsidRPr="007C6923">
        <w:rPr>
          <w:lang w:val="en-US"/>
        </w:rPr>
        <w:t xml:space="preserve">      type: </w:t>
      </w:r>
      <w:r w:rsidR="006E1B7F">
        <w:rPr>
          <w:lang w:val="en-US"/>
        </w:rPr>
        <w:t>string</w:t>
      </w:r>
    </w:p>
    <w:p w14:paraId="6591C8CA" w14:textId="77777777" w:rsidR="006E1B7F" w:rsidRPr="007C6923" w:rsidRDefault="006E1B7F" w:rsidP="004075BF">
      <w:pPr>
        <w:pStyle w:val="PL"/>
        <w:rPr>
          <w:lang w:val="en-US"/>
        </w:rPr>
      </w:pPr>
      <w:r>
        <w:rPr>
          <w:lang w:val="en-US"/>
        </w:rPr>
        <w:t xml:space="preserve">      minLength: 1</w:t>
      </w:r>
    </w:p>
    <w:p w14:paraId="24D0E3FF" w14:textId="77777777" w:rsidR="004075BF" w:rsidRDefault="004075BF" w:rsidP="004075BF">
      <w:pPr>
        <w:pStyle w:val="PL"/>
        <w:rPr>
          <w:lang w:val="en-US"/>
        </w:rPr>
      </w:pPr>
      <w:r w:rsidRPr="007C6923">
        <w:rPr>
          <w:lang w:val="en-US"/>
        </w:rPr>
        <w:t xml:space="preserve">      </w:t>
      </w:r>
      <w:r w:rsidR="006E1B7F">
        <w:rPr>
          <w:lang w:val="en-US"/>
        </w:rPr>
        <w:t>maxLength</w:t>
      </w:r>
      <w:r w:rsidRPr="007C6923">
        <w:rPr>
          <w:lang w:val="en-US"/>
        </w:rPr>
        <w:t xml:space="preserve">: </w:t>
      </w:r>
      <w:r w:rsidR="006E1B7F">
        <w:rPr>
          <w:lang w:val="en-US"/>
        </w:rPr>
        <w:t>255</w:t>
      </w:r>
    </w:p>
    <w:p w14:paraId="7CC775B7" w14:textId="77777777" w:rsidR="007D168D" w:rsidRDefault="007D168D" w:rsidP="004075BF">
      <w:pPr>
        <w:pStyle w:val="PL"/>
        <w:rPr>
          <w:lang w:val="en-US"/>
        </w:rPr>
      </w:pPr>
      <w:r>
        <w:rPr>
          <w:lang w:val="en-US"/>
        </w:rPr>
        <w:t xml:space="preserve">    AgeOfLocationEstimate:</w:t>
      </w:r>
    </w:p>
    <w:p w14:paraId="0AFBE3A5" w14:textId="77777777" w:rsidR="007D168D" w:rsidRDefault="007D168D" w:rsidP="004075BF">
      <w:pPr>
        <w:pStyle w:val="PL"/>
        <w:rPr>
          <w:lang w:val="en-US"/>
        </w:rPr>
      </w:pPr>
      <w:r>
        <w:rPr>
          <w:lang w:val="en-US"/>
        </w:rPr>
        <w:t xml:space="preserve">      type: integer</w:t>
      </w:r>
    </w:p>
    <w:p w14:paraId="7C58F5A6" w14:textId="77777777" w:rsidR="007D168D" w:rsidRDefault="007D168D" w:rsidP="004075BF">
      <w:pPr>
        <w:pStyle w:val="PL"/>
        <w:rPr>
          <w:lang w:val="en-US"/>
        </w:rPr>
      </w:pPr>
      <w:r>
        <w:rPr>
          <w:lang w:val="en-US"/>
        </w:rPr>
        <w:t xml:space="preserve">      minimum: 0</w:t>
      </w:r>
    </w:p>
    <w:p w14:paraId="7BD4D0CB" w14:textId="77777777" w:rsidR="007D168D" w:rsidRDefault="007D168D" w:rsidP="004075BF">
      <w:pPr>
        <w:pStyle w:val="PL"/>
        <w:rPr>
          <w:lang w:val="en-US"/>
        </w:rPr>
      </w:pPr>
      <w:r>
        <w:rPr>
          <w:lang w:val="en-US"/>
        </w:rPr>
        <w:t xml:space="preserve">      maximum: 32767</w:t>
      </w:r>
    </w:p>
    <w:p w14:paraId="2E5B06BD" w14:textId="77777777" w:rsidR="00C8675F" w:rsidRDefault="00C8675F" w:rsidP="00C8675F">
      <w:pPr>
        <w:pStyle w:val="PL"/>
        <w:rPr>
          <w:lang w:val="en-US"/>
        </w:rPr>
      </w:pPr>
      <w:r>
        <w:rPr>
          <w:lang w:val="en-US"/>
        </w:rPr>
        <w:t xml:space="preserve">    HorizontalSpeed:</w:t>
      </w:r>
    </w:p>
    <w:p w14:paraId="751E5866" w14:textId="77777777" w:rsidR="00C8675F" w:rsidRDefault="00C8675F" w:rsidP="00C8675F">
      <w:pPr>
        <w:pStyle w:val="PL"/>
        <w:rPr>
          <w:lang w:val="en-US"/>
        </w:rPr>
      </w:pPr>
      <w:r>
        <w:rPr>
          <w:lang w:val="en-US"/>
        </w:rPr>
        <w:t xml:space="preserve">      type: number</w:t>
      </w:r>
    </w:p>
    <w:p w14:paraId="283235CB" w14:textId="77777777" w:rsidR="00C8675F" w:rsidRDefault="00C8675F" w:rsidP="00C8675F">
      <w:pPr>
        <w:pStyle w:val="PL"/>
        <w:rPr>
          <w:lang w:val="en-US"/>
        </w:rPr>
      </w:pPr>
      <w:r>
        <w:rPr>
          <w:lang w:val="en-US"/>
        </w:rPr>
        <w:t xml:space="preserve">      format: float</w:t>
      </w:r>
    </w:p>
    <w:p w14:paraId="29468696" w14:textId="77777777" w:rsidR="00C8675F" w:rsidRDefault="00C8675F" w:rsidP="00C8675F">
      <w:pPr>
        <w:pStyle w:val="PL"/>
        <w:rPr>
          <w:lang w:val="en-US"/>
        </w:rPr>
      </w:pPr>
      <w:r>
        <w:rPr>
          <w:lang w:val="en-US"/>
        </w:rPr>
        <w:t xml:space="preserve">      minimum: 0</w:t>
      </w:r>
    </w:p>
    <w:p w14:paraId="11A5FA2B" w14:textId="77777777" w:rsidR="00C8675F" w:rsidRDefault="00C8675F" w:rsidP="00C8675F">
      <w:pPr>
        <w:pStyle w:val="PL"/>
        <w:rPr>
          <w:lang w:val="en-US"/>
        </w:rPr>
      </w:pPr>
      <w:r>
        <w:rPr>
          <w:lang w:val="en-US"/>
        </w:rPr>
        <w:t xml:space="preserve">      maximum: 2047</w:t>
      </w:r>
    </w:p>
    <w:p w14:paraId="277AF6A6" w14:textId="77777777" w:rsidR="00C8675F" w:rsidRDefault="00C8675F" w:rsidP="00C8675F">
      <w:pPr>
        <w:pStyle w:val="PL"/>
        <w:rPr>
          <w:lang w:val="en-US"/>
        </w:rPr>
      </w:pPr>
      <w:r>
        <w:rPr>
          <w:lang w:val="en-US"/>
        </w:rPr>
        <w:lastRenderedPageBreak/>
        <w:t xml:space="preserve">    VerticalSpeed:</w:t>
      </w:r>
    </w:p>
    <w:p w14:paraId="33550C88" w14:textId="77777777" w:rsidR="00C8675F" w:rsidRDefault="00C8675F" w:rsidP="00C8675F">
      <w:pPr>
        <w:pStyle w:val="PL"/>
        <w:rPr>
          <w:lang w:val="en-US"/>
        </w:rPr>
      </w:pPr>
      <w:r>
        <w:rPr>
          <w:lang w:val="en-US"/>
        </w:rPr>
        <w:t xml:space="preserve">      type: number</w:t>
      </w:r>
    </w:p>
    <w:p w14:paraId="60CE8928" w14:textId="77777777" w:rsidR="00C8675F" w:rsidRDefault="00C8675F" w:rsidP="00C8675F">
      <w:pPr>
        <w:pStyle w:val="PL"/>
        <w:rPr>
          <w:lang w:val="en-US"/>
        </w:rPr>
      </w:pPr>
      <w:r>
        <w:rPr>
          <w:lang w:val="en-US"/>
        </w:rPr>
        <w:t xml:space="preserve">      format: float</w:t>
      </w:r>
    </w:p>
    <w:p w14:paraId="6E70B5DF" w14:textId="77777777" w:rsidR="00C8675F" w:rsidRDefault="00C8675F" w:rsidP="00C8675F">
      <w:pPr>
        <w:pStyle w:val="PL"/>
        <w:rPr>
          <w:lang w:val="en-US"/>
        </w:rPr>
      </w:pPr>
      <w:r>
        <w:rPr>
          <w:lang w:val="en-US"/>
        </w:rPr>
        <w:t xml:space="preserve">      minimum: 0</w:t>
      </w:r>
    </w:p>
    <w:p w14:paraId="74FE0CE4" w14:textId="77777777" w:rsidR="00C8675F" w:rsidRDefault="00C8675F" w:rsidP="00C8675F">
      <w:pPr>
        <w:pStyle w:val="PL"/>
        <w:rPr>
          <w:lang w:val="en-US"/>
        </w:rPr>
      </w:pPr>
      <w:r>
        <w:rPr>
          <w:lang w:val="en-US"/>
        </w:rPr>
        <w:t xml:space="preserve">      maximum: 255</w:t>
      </w:r>
    </w:p>
    <w:p w14:paraId="514181C9" w14:textId="77777777" w:rsidR="00C8675F" w:rsidRDefault="00C8675F" w:rsidP="00C8675F">
      <w:pPr>
        <w:pStyle w:val="PL"/>
        <w:rPr>
          <w:lang w:val="en-US"/>
        </w:rPr>
      </w:pPr>
      <w:r>
        <w:rPr>
          <w:lang w:val="en-US"/>
        </w:rPr>
        <w:t xml:space="preserve">    SpeedUncertainty:</w:t>
      </w:r>
    </w:p>
    <w:p w14:paraId="591CD8B4" w14:textId="77777777" w:rsidR="00C8675F" w:rsidRDefault="00C8675F" w:rsidP="00C8675F">
      <w:pPr>
        <w:pStyle w:val="PL"/>
        <w:rPr>
          <w:lang w:val="en-US"/>
        </w:rPr>
      </w:pPr>
      <w:r>
        <w:rPr>
          <w:lang w:val="en-US"/>
        </w:rPr>
        <w:t xml:space="preserve">      type: number</w:t>
      </w:r>
    </w:p>
    <w:p w14:paraId="42B265AE" w14:textId="77777777" w:rsidR="00C8675F" w:rsidRDefault="00C8675F" w:rsidP="00C8675F">
      <w:pPr>
        <w:pStyle w:val="PL"/>
        <w:rPr>
          <w:lang w:val="en-US"/>
        </w:rPr>
      </w:pPr>
      <w:r>
        <w:rPr>
          <w:lang w:val="en-US"/>
        </w:rPr>
        <w:t xml:space="preserve">      format: float</w:t>
      </w:r>
    </w:p>
    <w:p w14:paraId="50F39A74" w14:textId="77777777" w:rsidR="00C8675F" w:rsidRDefault="00C8675F" w:rsidP="00C8675F">
      <w:pPr>
        <w:pStyle w:val="PL"/>
        <w:rPr>
          <w:lang w:val="en-US"/>
        </w:rPr>
      </w:pPr>
      <w:r>
        <w:rPr>
          <w:lang w:val="en-US"/>
        </w:rPr>
        <w:t xml:space="preserve">      minimum: 0</w:t>
      </w:r>
    </w:p>
    <w:p w14:paraId="2C79309B" w14:textId="77777777" w:rsidR="00C8675F" w:rsidRDefault="00C8675F" w:rsidP="004075BF">
      <w:pPr>
        <w:pStyle w:val="PL"/>
        <w:rPr>
          <w:lang w:val="en-US"/>
        </w:rPr>
      </w:pPr>
      <w:r>
        <w:rPr>
          <w:lang w:val="en-US"/>
        </w:rPr>
        <w:t xml:space="preserve">      maximum: 255</w:t>
      </w:r>
    </w:p>
    <w:p w14:paraId="404A6354" w14:textId="77777777" w:rsidR="004905D0" w:rsidRDefault="004905D0" w:rsidP="004905D0">
      <w:pPr>
        <w:pStyle w:val="PL"/>
      </w:pPr>
      <w:r>
        <w:t xml:space="preserve">    BarometricPressure:</w:t>
      </w:r>
    </w:p>
    <w:p w14:paraId="00D17020" w14:textId="77777777" w:rsidR="004905D0" w:rsidRDefault="004905D0" w:rsidP="004905D0">
      <w:pPr>
        <w:pStyle w:val="PL"/>
      </w:pPr>
      <w:r>
        <w:t xml:space="preserve">      type: integer</w:t>
      </w:r>
    </w:p>
    <w:p w14:paraId="7DC73099" w14:textId="77777777" w:rsidR="004905D0" w:rsidRDefault="004905D0" w:rsidP="004905D0">
      <w:pPr>
        <w:pStyle w:val="PL"/>
        <w:rPr>
          <w:lang w:val="en-US"/>
        </w:rPr>
      </w:pPr>
      <w:r>
        <w:rPr>
          <w:lang w:val="en-US"/>
        </w:rPr>
        <w:t xml:space="preserve">      minimum: </w:t>
      </w:r>
      <w:r>
        <w:t>30000</w:t>
      </w:r>
    </w:p>
    <w:p w14:paraId="5DA04788" w14:textId="77777777" w:rsidR="004905D0" w:rsidRDefault="004905D0" w:rsidP="004905D0">
      <w:pPr>
        <w:pStyle w:val="PL"/>
        <w:rPr>
          <w:lang w:val="en-US"/>
        </w:rPr>
      </w:pPr>
      <w:r>
        <w:rPr>
          <w:lang w:val="en-US"/>
        </w:rPr>
        <w:t xml:space="preserve">      maximum: </w:t>
      </w:r>
      <w:r>
        <w:t>115000</w:t>
      </w:r>
    </w:p>
    <w:p w14:paraId="3167401E" w14:textId="77777777" w:rsidR="008F3FD1" w:rsidRDefault="008F3FD1" w:rsidP="008F3FD1">
      <w:pPr>
        <w:pStyle w:val="PL"/>
      </w:pPr>
      <w:r>
        <w:t xml:space="preserve">    LcsServiceType:</w:t>
      </w:r>
    </w:p>
    <w:p w14:paraId="61138C13" w14:textId="77777777" w:rsidR="008F3FD1" w:rsidRDefault="008F3FD1" w:rsidP="008F3FD1">
      <w:pPr>
        <w:pStyle w:val="PL"/>
      </w:pPr>
      <w:r>
        <w:t xml:space="preserve">      type: integer</w:t>
      </w:r>
    </w:p>
    <w:p w14:paraId="45F19230" w14:textId="77777777" w:rsidR="008F3FD1" w:rsidRDefault="008F3FD1" w:rsidP="008F3FD1">
      <w:pPr>
        <w:pStyle w:val="PL"/>
        <w:rPr>
          <w:lang w:val="en-US"/>
        </w:rPr>
      </w:pPr>
      <w:r>
        <w:rPr>
          <w:lang w:val="en-US"/>
        </w:rPr>
        <w:t xml:space="preserve">      minimum: </w:t>
      </w:r>
      <w:r>
        <w:t>0</w:t>
      </w:r>
    </w:p>
    <w:p w14:paraId="5F821ABF" w14:textId="77777777" w:rsidR="008F3FD1" w:rsidRDefault="008F3FD1" w:rsidP="008F3FD1">
      <w:pPr>
        <w:pStyle w:val="PL"/>
        <w:rPr>
          <w:lang w:val="en-US"/>
        </w:rPr>
      </w:pPr>
      <w:r>
        <w:rPr>
          <w:lang w:val="en-US"/>
        </w:rPr>
        <w:t xml:space="preserve">      maximum: </w:t>
      </w:r>
      <w:r>
        <w:t>127</w:t>
      </w:r>
    </w:p>
    <w:p w14:paraId="09B2DEA1" w14:textId="77777777" w:rsidR="00223B8A" w:rsidRPr="007C6923" w:rsidRDefault="00223B8A" w:rsidP="00223B8A">
      <w:pPr>
        <w:pStyle w:val="PL"/>
        <w:rPr>
          <w:lang w:val="en-US"/>
        </w:rPr>
      </w:pPr>
      <w:r w:rsidRPr="007C6923">
        <w:rPr>
          <w:lang w:val="en-US"/>
        </w:rPr>
        <w:t xml:space="preserve">    </w:t>
      </w:r>
      <w:r>
        <w:rPr>
          <w:lang w:val="en-US"/>
        </w:rPr>
        <w:t>LdrReference</w:t>
      </w:r>
      <w:r w:rsidRPr="007C6923">
        <w:rPr>
          <w:lang w:val="en-US"/>
        </w:rPr>
        <w:t>:</w:t>
      </w:r>
    </w:p>
    <w:p w14:paraId="2E137060" w14:textId="77777777" w:rsidR="00223B8A" w:rsidRDefault="00223B8A" w:rsidP="00223B8A">
      <w:pPr>
        <w:pStyle w:val="PL"/>
        <w:rPr>
          <w:lang w:val="en-US"/>
        </w:rPr>
      </w:pPr>
      <w:r w:rsidRPr="007C6923">
        <w:rPr>
          <w:lang w:val="en-US"/>
        </w:rPr>
        <w:t xml:space="preserve">      type: </w:t>
      </w:r>
      <w:r>
        <w:rPr>
          <w:lang w:val="en-US"/>
        </w:rPr>
        <w:t>string</w:t>
      </w:r>
    </w:p>
    <w:p w14:paraId="3ACADAF5" w14:textId="77777777" w:rsidR="00223B8A" w:rsidRPr="007C6923" w:rsidRDefault="00223B8A" w:rsidP="00223B8A">
      <w:pPr>
        <w:pStyle w:val="PL"/>
        <w:rPr>
          <w:lang w:val="en-US"/>
        </w:rPr>
      </w:pPr>
      <w:r>
        <w:rPr>
          <w:lang w:val="en-US"/>
        </w:rPr>
        <w:t xml:space="preserve">      minLength: 2</w:t>
      </w:r>
    </w:p>
    <w:p w14:paraId="133EB8CE" w14:textId="77777777" w:rsidR="00223B8A" w:rsidRPr="007C6923" w:rsidRDefault="00223B8A" w:rsidP="00223B8A">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68447B78" w14:textId="77777777" w:rsidR="00223B8A" w:rsidRPr="007C6923" w:rsidRDefault="00223B8A" w:rsidP="00223B8A">
      <w:pPr>
        <w:pStyle w:val="PL"/>
        <w:rPr>
          <w:lang w:val="en-US"/>
        </w:rPr>
      </w:pPr>
      <w:r w:rsidRPr="007C6923">
        <w:rPr>
          <w:lang w:val="en-US"/>
        </w:rPr>
        <w:t xml:space="preserve">    </w:t>
      </w:r>
      <w:r>
        <w:t>ReportingAmount:</w:t>
      </w:r>
    </w:p>
    <w:p w14:paraId="2641931F" w14:textId="77777777" w:rsidR="00223B8A" w:rsidRPr="007C6923" w:rsidRDefault="00223B8A" w:rsidP="00223B8A">
      <w:pPr>
        <w:pStyle w:val="PL"/>
        <w:rPr>
          <w:lang w:val="en-US"/>
        </w:rPr>
      </w:pPr>
      <w:r w:rsidRPr="007C6923">
        <w:rPr>
          <w:lang w:val="en-US"/>
        </w:rPr>
        <w:t xml:space="preserve">      type: integer</w:t>
      </w:r>
    </w:p>
    <w:p w14:paraId="3CB5CEA6" w14:textId="77777777" w:rsidR="00223B8A" w:rsidRPr="007C6923" w:rsidRDefault="00223B8A" w:rsidP="00223B8A">
      <w:pPr>
        <w:pStyle w:val="PL"/>
        <w:rPr>
          <w:lang w:val="en-US"/>
        </w:rPr>
      </w:pPr>
      <w:r w:rsidRPr="007C6923">
        <w:rPr>
          <w:lang w:val="en-US"/>
        </w:rPr>
        <w:t xml:space="preserve">      minimum: </w:t>
      </w:r>
      <w:r>
        <w:rPr>
          <w:lang w:val="en-US"/>
        </w:rPr>
        <w:t>1</w:t>
      </w:r>
    </w:p>
    <w:p w14:paraId="25C58D99" w14:textId="77777777" w:rsidR="00223B8A" w:rsidRPr="007C6923" w:rsidRDefault="00223B8A" w:rsidP="00223B8A">
      <w:pPr>
        <w:pStyle w:val="PL"/>
        <w:rPr>
          <w:lang w:val="en-US"/>
        </w:rPr>
      </w:pPr>
      <w:r w:rsidRPr="007C6923">
        <w:rPr>
          <w:lang w:val="en-US"/>
        </w:rPr>
        <w:t xml:space="preserve">      maximum: </w:t>
      </w:r>
      <w:r>
        <w:rPr>
          <w:lang w:val="en-US"/>
        </w:rPr>
        <w:t>8639999</w:t>
      </w:r>
    </w:p>
    <w:p w14:paraId="26D5F183" w14:textId="77777777" w:rsidR="00223B8A" w:rsidRPr="007C6923" w:rsidRDefault="00223B8A" w:rsidP="00223B8A">
      <w:pPr>
        <w:pStyle w:val="PL"/>
        <w:rPr>
          <w:lang w:val="en-US"/>
        </w:rPr>
      </w:pPr>
      <w:r w:rsidRPr="007C6923">
        <w:rPr>
          <w:lang w:val="en-US"/>
        </w:rPr>
        <w:t xml:space="preserve">    </w:t>
      </w:r>
      <w:r>
        <w:t>ReportingInterval:</w:t>
      </w:r>
    </w:p>
    <w:p w14:paraId="789EFAA4" w14:textId="77777777" w:rsidR="00223B8A" w:rsidRPr="007C6923" w:rsidRDefault="00223B8A" w:rsidP="00223B8A">
      <w:pPr>
        <w:pStyle w:val="PL"/>
        <w:rPr>
          <w:lang w:val="en-US"/>
        </w:rPr>
      </w:pPr>
      <w:r w:rsidRPr="007C6923">
        <w:rPr>
          <w:lang w:val="en-US"/>
        </w:rPr>
        <w:t xml:space="preserve">      type: integer</w:t>
      </w:r>
    </w:p>
    <w:p w14:paraId="06024D6F" w14:textId="77777777" w:rsidR="00223B8A" w:rsidRPr="007C6923" w:rsidRDefault="00223B8A" w:rsidP="00223B8A">
      <w:pPr>
        <w:pStyle w:val="PL"/>
        <w:rPr>
          <w:lang w:val="en-US"/>
        </w:rPr>
      </w:pPr>
      <w:r w:rsidRPr="007C6923">
        <w:rPr>
          <w:lang w:val="en-US"/>
        </w:rPr>
        <w:t xml:space="preserve">      minimum: </w:t>
      </w:r>
      <w:r>
        <w:rPr>
          <w:lang w:val="en-US"/>
        </w:rPr>
        <w:t>1</w:t>
      </w:r>
    </w:p>
    <w:p w14:paraId="21614583" w14:textId="77777777" w:rsidR="00223B8A" w:rsidRPr="007C6923" w:rsidRDefault="00223B8A" w:rsidP="00223B8A">
      <w:pPr>
        <w:pStyle w:val="PL"/>
        <w:rPr>
          <w:lang w:val="en-US"/>
        </w:rPr>
      </w:pPr>
      <w:r w:rsidRPr="007C6923">
        <w:rPr>
          <w:lang w:val="en-US"/>
        </w:rPr>
        <w:t xml:space="preserve">      maximum: </w:t>
      </w:r>
      <w:r>
        <w:rPr>
          <w:lang w:val="en-US"/>
        </w:rPr>
        <w:t>8639999</w:t>
      </w:r>
    </w:p>
    <w:p w14:paraId="2BB4702F" w14:textId="77777777" w:rsidR="00223B8A" w:rsidRPr="007C6923" w:rsidRDefault="00223B8A" w:rsidP="00223B8A">
      <w:pPr>
        <w:pStyle w:val="PL"/>
        <w:rPr>
          <w:lang w:val="en-US"/>
        </w:rPr>
      </w:pPr>
      <w:r w:rsidRPr="007C6923">
        <w:rPr>
          <w:lang w:val="en-US"/>
        </w:rPr>
        <w:t xml:space="preserve">    </w:t>
      </w:r>
      <w:r>
        <w:t>MinimumInterval:</w:t>
      </w:r>
    </w:p>
    <w:p w14:paraId="44407A64" w14:textId="77777777" w:rsidR="00223B8A" w:rsidRPr="007C6923" w:rsidRDefault="00223B8A" w:rsidP="00223B8A">
      <w:pPr>
        <w:pStyle w:val="PL"/>
        <w:rPr>
          <w:lang w:val="en-US"/>
        </w:rPr>
      </w:pPr>
      <w:r w:rsidRPr="007C6923">
        <w:rPr>
          <w:lang w:val="en-US"/>
        </w:rPr>
        <w:t xml:space="preserve">      type: integer</w:t>
      </w:r>
    </w:p>
    <w:p w14:paraId="78A41475" w14:textId="77777777" w:rsidR="00223B8A" w:rsidRPr="007C6923" w:rsidRDefault="00223B8A" w:rsidP="00223B8A">
      <w:pPr>
        <w:pStyle w:val="PL"/>
        <w:rPr>
          <w:lang w:val="en-US"/>
        </w:rPr>
      </w:pPr>
      <w:r w:rsidRPr="007C6923">
        <w:rPr>
          <w:lang w:val="en-US"/>
        </w:rPr>
        <w:t xml:space="preserve">      minimum: </w:t>
      </w:r>
      <w:r>
        <w:rPr>
          <w:lang w:val="en-US"/>
        </w:rPr>
        <w:t>1</w:t>
      </w:r>
    </w:p>
    <w:p w14:paraId="49B1CD4E" w14:textId="77777777" w:rsidR="00223B8A" w:rsidRPr="007C6923" w:rsidRDefault="00223B8A" w:rsidP="00223B8A">
      <w:pPr>
        <w:pStyle w:val="PL"/>
        <w:rPr>
          <w:lang w:val="en-US"/>
        </w:rPr>
      </w:pPr>
      <w:r w:rsidRPr="007C6923">
        <w:rPr>
          <w:lang w:val="en-US"/>
        </w:rPr>
        <w:t xml:space="preserve">      maximum: </w:t>
      </w:r>
      <w:r>
        <w:rPr>
          <w:lang w:val="en-US"/>
        </w:rPr>
        <w:t>32767</w:t>
      </w:r>
    </w:p>
    <w:p w14:paraId="451E0C77" w14:textId="77777777" w:rsidR="00223B8A" w:rsidRPr="007C6923" w:rsidRDefault="00223B8A" w:rsidP="00223B8A">
      <w:pPr>
        <w:pStyle w:val="PL"/>
        <w:rPr>
          <w:lang w:val="en-US"/>
        </w:rPr>
      </w:pPr>
      <w:r w:rsidRPr="007C6923">
        <w:rPr>
          <w:lang w:val="en-US"/>
        </w:rPr>
        <w:t xml:space="preserve">    </w:t>
      </w:r>
      <w:r>
        <w:t>MaximumInterval:</w:t>
      </w:r>
    </w:p>
    <w:p w14:paraId="2CD116FC" w14:textId="77777777" w:rsidR="00223B8A" w:rsidRPr="007C6923" w:rsidRDefault="00223B8A" w:rsidP="00223B8A">
      <w:pPr>
        <w:pStyle w:val="PL"/>
        <w:rPr>
          <w:lang w:val="en-US"/>
        </w:rPr>
      </w:pPr>
      <w:r w:rsidRPr="007C6923">
        <w:rPr>
          <w:lang w:val="en-US"/>
        </w:rPr>
        <w:t xml:space="preserve">      type: integer</w:t>
      </w:r>
    </w:p>
    <w:p w14:paraId="6C6B8EA5" w14:textId="77777777" w:rsidR="00223B8A" w:rsidRPr="007C6923" w:rsidRDefault="00223B8A" w:rsidP="00223B8A">
      <w:pPr>
        <w:pStyle w:val="PL"/>
        <w:rPr>
          <w:lang w:val="en-US"/>
        </w:rPr>
      </w:pPr>
      <w:r w:rsidRPr="007C6923">
        <w:rPr>
          <w:lang w:val="en-US"/>
        </w:rPr>
        <w:t xml:space="preserve">      minimum: </w:t>
      </w:r>
      <w:r>
        <w:rPr>
          <w:lang w:val="en-US"/>
        </w:rPr>
        <w:t>1</w:t>
      </w:r>
    </w:p>
    <w:p w14:paraId="754C4C9F" w14:textId="77777777" w:rsidR="00223B8A" w:rsidRPr="007C6923" w:rsidRDefault="00223B8A" w:rsidP="00223B8A">
      <w:pPr>
        <w:pStyle w:val="PL"/>
        <w:rPr>
          <w:lang w:val="en-US"/>
        </w:rPr>
      </w:pPr>
      <w:r w:rsidRPr="007C6923">
        <w:rPr>
          <w:lang w:val="en-US"/>
        </w:rPr>
        <w:t xml:space="preserve">      maximum: </w:t>
      </w:r>
      <w:r>
        <w:rPr>
          <w:lang w:val="en-US"/>
        </w:rPr>
        <w:t>86400</w:t>
      </w:r>
    </w:p>
    <w:p w14:paraId="0B245332" w14:textId="77777777" w:rsidR="00223B8A" w:rsidRPr="007C6923" w:rsidRDefault="00223B8A" w:rsidP="00223B8A">
      <w:pPr>
        <w:pStyle w:val="PL"/>
        <w:rPr>
          <w:lang w:val="en-US"/>
        </w:rPr>
      </w:pPr>
      <w:r w:rsidRPr="007C6923">
        <w:rPr>
          <w:lang w:val="en-US"/>
        </w:rPr>
        <w:t xml:space="preserve">    </w:t>
      </w:r>
      <w:r>
        <w:t>SamplingInterval:</w:t>
      </w:r>
    </w:p>
    <w:p w14:paraId="0B985A24" w14:textId="77777777" w:rsidR="00223B8A" w:rsidRPr="007C6923" w:rsidRDefault="00223B8A" w:rsidP="00223B8A">
      <w:pPr>
        <w:pStyle w:val="PL"/>
        <w:rPr>
          <w:lang w:val="en-US"/>
        </w:rPr>
      </w:pPr>
      <w:r w:rsidRPr="007C6923">
        <w:rPr>
          <w:lang w:val="en-US"/>
        </w:rPr>
        <w:t xml:space="preserve">      type: integer</w:t>
      </w:r>
    </w:p>
    <w:p w14:paraId="6EC6DAA9" w14:textId="77777777" w:rsidR="00223B8A" w:rsidRPr="007C6923" w:rsidRDefault="00223B8A" w:rsidP="00223B8A">
      <w:pPr>
        <w:pStyle w:val="PL"/>
        <w:rPr>
          <w:lang w:val="en-US"/>
        </w:rPr>
      </w:pPr>
      <w:r w:rsidRPr="007C6923">
        <w:rPr>
          <w:lang w:val="en-US"/>
        </w:rPr>
        <w:t xml:space="preserve">      minimum: </w:t>
      </w:r>
      <w:r>
        <w:rPr>
          <w:lang w:val="en-US"/>
        </w:rPr>
        <w:t>1</w:t>
      </w:r>
    </w:p>
    <w:p w14:paraId="5DBF7F74" w14:textId="77777777" w:rsidR="00223B8A" w:rsidRPr="007C6923" w:rsidRDefault="00223B8A" w:rsidP="00223B8A">
      <w:pPr>
        <w:pStyle w:val="PL"/>
        <w:rPr>
          <w:lang w:val="en-US"/>
        </w:rPr>
      </w:pPr>
      <w:r w:rsidRPr="007C6923">
        <w:rPr>
          <w:lang w:val="en-US"/>
        </w:rPr>
        <w:t xml:space="preserve">      maximum: </w:t>
      </w:r>
      <w:r>
        <w:rPr>
          <w:lang w:val="en-US"/>
        </w:rPr>
        <w:t>3600</w:t>
      </w:r>
    </w:p>
    <w:p w14:paraId="16895AF0" w14:textId="77777777" w:rsidR="00223B8A" w:rsidRPr="007C6923" w:rsidRDefault="00223B8A" w:rsidP="00223B8A">
      <w:pPr>
        <w:pStyle w:val="PL"/>
        <w:rPr>
          <w:lang w:val="en-US"/>
        </w:rPr>
      </w:pPr>
      <w:r w:rsidRPr="007C6923">
        <w:rPr>
          <w:lang w:val="en-US"/>
        </w:rPr>
        <w:t xml:space="preserve">    </w:t>
      </w:r>
      <w:r>
        <w:t>ReportingDuration:</w:t>
      </w:r>
    </w:p>
    <w:p w14:paraId="2E725BD7" w14:textId="77777777" w:rsidR="00223B8A" w:rsidRPr="007C6923" w:rsidRDefault="00223B8A" w:rsidP="00223B8A">
      <w:pPr>
        <w:pStyle w:val="PL"/>
        <w:rPr>
          <w:lang w:val="en-US"/>
        </w:rPr>
      </w:pPr>
      <w:r w:rsidRPr="007C6923">
        <w:rPr>
          <w:lang w:val="en-US"/>
        </w:rPr>
        <w:t xml:space="preserve">      type: integer</w:t>
      </w:r>
    </w:p>
    <w:p w14:paraId="743A18D9" w14:textId="77777777" w:rsidR="00223B8A" w:rsidRPr="007C6923" w:rsidRDefault="00223B8A" w:rsidP="00223B8A">
      <w:pPr>
        <w:pStyle w:val="PL"/>
        <w:rPr>
          <w:lang w:val="en-US"/>
        </w:rPr>
      </w:pPr>
      <w:r w:rsidRPr="007C6923">
        <w:rPr>
          <w:lang w:val="en-US"/>
        </w:rPr>
        <w:t xml:space="preserve">      minimum: </w:t>
      </w:r>
      <w:r>
        <w:rPr>
          <w:lang w:val="en-US"/>
        </w:rPr>
        <w:t>1</w:t>
      </w:r>
    </w:p>
    <w:p w14:paraId="73D8438D" w14:textId="77777777" w:rsidR="00223B8A" w:rsidRPr="007C6923" w:rsidRDefault="00223B8A" w:rsidP="00223B8A">
      <w:pPr>
        <w:pStyle w:val="PL"/>
        <w:rPr>
          <w:lang w:val="en-US"/>
        </w:rPr>
      </w:pPr>
      <w:r w:rsidRPr="007C6923">
        <w:rPr>
          <w:lang w:val="en-US"/>
        </w:rPr>
        <w:t xml:space="preserve">      maximum: </w:t>
      </w:r>
      <w:r>
        <w:rPr>
          <w:lang w:val="en-US"/>
        </w:rPr>
        <w:t>8640000</w:t>
      </w:r>
    </w:p>
    <w:p w14:paraId="4AA468D7" w14:textId="77777777" w:rsidR="00223B8A" w:rsidRPr="007C6923" w:rsidRDefault="00223B8A" w:rsidP="00223B8A">
      <w:pPr>
        <w:pStyle w:val="PL"/>
        <w:rPr>
          <w:lang w:val="en-US"/>
        </w:rPr>
      </w:pPr>
      <w:r w:rsidRPr="007C6923">
        <w:rPr>
          <w:lang w:val="en-US"/>
        </w:rPr>
        <w:t xml:space="preserve">    </w:t>
      </w:r>
      <w:r>
        <w:rPr>
          <w:lang w:val="en-US"/>
        </w:rPr>
        <w:t>LinearDistance</w:t>
      </w:r>
      <w:r>
        <w:t>:</w:t>
      </w:r>
    </w:p>
    <w:p w14:paraId="2056DA3F" w14:textId="77777777" w:rsidR="00223B8A" w:rsidRPr="007C6923" w:rsidRDefault="00223B8A" w:rsidP="00223B8A">
      <w:pPr>
        <w:pStyle w:val="PL"/>
        <w:rPr>
          <w:lang w:val="en-US"/>
        </w:rPr>
      </w:pPr>
      <w:r w:rsidRPr="007C6923">
        <w:rPr>
          <w:lang w:val="en-US"/>
        </w:rPr>
        <w:t xml:space="preserve">      type: integer</w:t>
      </w:r>
    </w:p>
    <w:p w14:paraId="3EFF6A12" w14:textId="77777777" w:rsidR="00223B8A" w:rsidRPr="007C6923" w:rsidRDefault="00223B8A" w:rsidP="00223B8A">
      <w:pPr>
        <w:pStyle w:val="PL"/>
        <w:rPr>
          <w:lang w:val="en-US"/>
        </w:rPr>
      </w:pPr>
      <w:r w:rsidRPr="007C6923">
        <w:rPr>
          <w:lang w:val="en-US"/>
        </w:rPr>
        <w:t xml:space="preserve">      minimum: </w:t>
      </w:r>
      <w:r>
        <w:rPr>
          <w:lang w:val="en-US"/>
        </w:rPr>
        <w:t>1</w:t>
      </w:r>
    </w:p>
    <w:p w14:paraId="6794FD71" w14:textId="77777777" w:rsidR="00223B8A" w:rsidRPr="007C6923" w:rsidRDefault="00223B8A" w:rsidP="00223B8A">
      <w:pPr>
        <w:pStyle w:val="PL"/>
        <w:rPr>
          <w:lang w:val="en-US"/>
        </w:rPr>
      </w:pPr>
      <w:r w:rsidRPr="007C6923">
        <w:rPr>
          <w:lang w:val="en-US"/>
        </w:rPr>
        <w:t xml:space="preserve">      maximum: </w:t>
      </w:r>
      <w:r>
        <w:rPr>
          <w:lang w:val="en-US"/>
        </w:rPr>
        <w:t>10000</w:t>
      </w:r>
    </w:p>
    <w:p w14:paraId="59CBCE23" w14:textId="77777777" w:rsidR="00223B8A" w:rsidRPr="007C6923" w:rsidRDefault="00223B8A" w:rsidP="00223B8A">
      <w:pPr>
        <w:pStyle w:val="PL"/>
        <w:rPr>
          <w:lang w:val="en-US"/>
        </w:rPr>
      </w:pPr>
      <w:r w:rsidRPr="007C6923">
        <w:rPr>
          <w:lang w:val="en-US"/>
        </w:rPr>
        <w:t xml:space="preserve">    </w:t>
      </w:r>
      <w:r>
        <w:rPr>
          <w:lang w:val="en-US"/>
        </w:rPr>
        <w:t>LMFIdentification</w:t>
      </w:r>
      <w:r w:rsidRPr="007C6923">
        <w:rPr>
          <w:lang w:val="en-US"/>
        </w:rPr>
        <w:t>:</w:t>
      </w:r>
    </w:p>
    <w:p w14:paraId="7AAFF8BE" w14:textId="77777777" w:rsidR="00223B8A" w:rsidRPr="007C6923" w:rsidRDefault="00223B8A" w:rsidP="00223B8A">
      <w:pPr>
        <w:pStyle w:val="PL"/>
        <w:rPr>
          <w:lang w:val="en-US"/>
        </w:rPr>
      </w:pPr>
      <w:r w:rsidRPr="007C6923">
        <w:rPr>
          <w:lang w:val="en-US"/>
        </w:rPr>
        <w:t xml:space="preserve">      type: </w:t>
      </w:r>
      <w:r>
        <w:rPr>
          <w:lang w:val="en-US"/>
        </w:rPr>
        <w:t>string</w:t>
      </w:r>
    </w:p>
    <w:p w14:paraId="4BE67DAB" w14:textId="77777777" w:rsidR="00223B8A" w:rsidRPr="007C6923" w:rsidRDefault="00223B8A" w:rsidP="00223B8A">
      <w:pPr>
        <w:pStyle w:val="PL"/>
        <w:rPr>
          <w:lang w:val="en-US"/>
        </w:rPr>
      </w:pPr>
      <w:r w:rsidRPr="007C6923">
        <w:rPr>
          <w:lang w:val="en-US"/>
        </w:rPr>
        <w:t xml:space="preserve">    </w:t>
      </w:r>
      <w:r>
        <w:t>EventReportCounter:</w:t>
      </w:r>
    </w:p>
    <w:p w14:paraId="646FF1A5" w14:textId="77777777" w:rsidR="00223B8A" w:rsidRPr="007C6923" w:rsidRDefault="00223B8A" w:rsidP="00223B8A">
      <w:pPr>
        <w:pStyle w:val="PL"/>
        <w:rPr>
          <w:lang w:val="en-US"/>
        </w:rPr>
      </w:pPr>
      <w:r w:rsidRPr="007C6923">
        <w:rPr>
          <w:lang w:val="en-US"/>
        </w:rPr>
        <w:t xml:space="preserve">      type: integer</w:t>
      </w:r>
    </w:p>
    <w:p w14:paraId="35962FB1" w14:textId="77777777" w:rsidR="00223B8A" w:rsidRPr="007C6923" w:rsidRDefault="00223B8A" w:rsidP="00223B8A">
      <w:pPr>
        <w:pStyle w:val="PL"/>
        <w:rPr>
          <w:lang w:val="en-US"/>
        </w:rPr>
      </w:pPr>
      <w:r w:rsidRPr="007C6923">
        <w:rPr>
          <w:lang w:val="en-US"/>
        </w:rPr>
        <w:t xml:space="preserve">      minimum: </w:t>
      </w:r>
      <w:r>
        <w:rPr>
          <w:lang w:val="en-US"/>
        </w:rPr>
        <w:t>1</w:t>
      </w:r>
    </w:p>
    <w:p w14:paraId="5DB07097" w14:textId="77777777" w:rsidR="00223B8A" w:rsidRPr="007C6923" w:rsidRDefault="00223B8A" w:rsidP="00223B8A">
      <w:pPr>
        <w:pStyle w:val="PL"/>
        <w:rPr>
          <w:lang w:val="en-US"/>
        </w:rPr>
      </w:pPr>
      <w:r w:rsidRPr="007C6923">
        <w:rPr>
          <w:lang w:val="en-US"/>
        </w:rPr>
        <w:t xml:space="preserve">      maximum: </w:t>
      </w:r>
      <w:r>
        <w:rPr>
          <w:lang w:val="en-US"/>
        </w:rPr>
        <w:t>8640000</w:t>
      </w:r>
    </w:p>
    <w:p w14:paraId="54DC4225" w14:textId="77777777" w:rsidR="00223B8A" w:rsidRPr="007C6923" w:rsidRDefault="00223B8A" w:rsidP="00223B8A">
      <w:pPr>
        <w:pStyle w:val="PL"/>
        <w:rPr>
          <w:lang w:val="en-US"/>
        </w:rPr>
      </w:pPr>
      <w:r w:rsidRPr="007C6923">
        <w:rPr>
          <w:lang w:val="en-US"/>
        </w:rPr>
        <w:t xml:space="preserve">    </w:t>
      </w:r>
      <w:r>
        <w:rPr>
          <w:lang w:val="en-US"/>
        </w:rPr>
        <w:t>EventReport</w:t>
      </w:r>
      <w:r>
        <w:t>Duration:</w:t>
      </w:r>
    </w:p>
    <w:p w14:paraId="20E277DC" w14:textId="77777777" w:rsidR="00223B8A" w:rsidRPr="007C6923" w:rsidRDefault="00223B8A" w:rsidP="00223B8A">
      <w:pPr>
        <w:pStyle w:val="PL"/>
        <w:rPr>
          <w:lang w:val="en-US"/>
        </w:rPr>
      </w:pPr>
      <w:r w:rsidRPr="007C6923">
        <w:rPr>
          <w:lang w:val="en-US"/>
        </w:rPr>
        <w:t xml:space="preserve">      type: integer</w:t>
      </w:r>
    </w:p>
    <w:p w14:paraId="2B1CF469" w14:textId="77777777" w:rsidR="00223B8A" w:rsidRPr="007C6923" w:rsidRDefault="00223B8A" w:rsidP="00223B8A">
      <w:pPr>
        <w:pStyle w:val="PL"/>
        <w:rPr>
          <w:lang w:val="en-US"/>
        </w:rPr>
      </w:pPr>
      <w:r w:rsidRPr="007C6923">
        <w:rPr>
          <w:lang w:val="en-US"/>
        </w:rPr>
        <w:t xml:space="preserve">      minimum: </w:t>
      </w:r>
      <w:r>
        <w:rPr>
          <w:lang w:val="en-US"/>
        </w:rPr>
        <w:t>1</w:t>
      </w:r>
    </w:p>
    <w:p w14:paraId="10D9308C" w14:textId="77777777" w:rsidR="00223B8A" w:rsidRPr="007C6923" w:rsidRDefault="00223B8A" w:rsidP="00223B8A">
      <w:pPr>
        <w:pStyle w:val="PL"/>
        <w:rPr>
          <w:lang w:val="en-US"/>
        </w:rPr>
      </w:pPr>
      <w:r w:rsidRPr="007C6923">
        <w:rPr>
          <w:lang w:val="en-US"/>
        </w:rPr>
        <w:t xml:space="preserve">      maximum: </w:t>
      </w:r>
      <w:r>
        <w:rPr>
          <w:lang w:val="en-US"/>
        </w:rPr>
        <w:t>8640000</w:t>
      </w:r>
    </w:p>
    <w:p w14:paraId="68E50BA3" w14:textId="77777777" w:rsidR="004075BF" w:rsidRPr="001F2554" w:rsidRDefault="004075BF" w:rsidP="004075BF">
      <w:pPr>
        <w:pStyle w:val="PL"/>
        <w:rPr>
          <w:lang w:val="en-US"/>
        </w:rPr>
      </w:pPr>
      <w:r w:rsidRPr="001F2554">
        <w:rPr>
          <w:lang w:val="en-US"/>
        </w:rPr>
        <w:t>#</w:t>
      </w:r>
    </w:p>
    <w:p w14:paraId="35FC673F" w14:textId="77777777" w:rsidR="004075BF" w:rsidRPr="001F2554" w:rsidRDefault="004075BF" w:rsidP="004075BF">
      <w:pPr>
        <w:pStyle w:val="PL"/>
        <w:rPr>
          <w:lang w:val="en-US"/>
        </w:rPr>
      </w:pPr>
      <w:r w:rsidRPr="001F2554">
        <w:rPr>
          <w:lang w:val="en-US"/>
        </w:rPr>
        <w:t xml:space="preserve"># </w:t>
      </w:r>
      <w:r>
        <w:rPr>
          <w:lang w:val="en-US"/>
        </w:rPr>
        <w:t>ENUM</w:t>
      </w:r>
      <w:r w:rsidRPr="001F2554">
        <w:rPr>
          <w:lang w:val="en-US"/>
        </w:rPr>
        <w:t>S</w:t>
      </w:r>
    </w:p>
    <w:p w14:paraId="2F11BF78" w14:textId="77777777" w:rsidR="004075BF" w:rsidRDefault="004075BF" w:rsidP="004075BF">
      <w:pPr>
        <w:pStyle w:val="PL"/>
        <w:rPr>
          <w:lang w:val="en-US"/>
        </w:rPr>
      </w:pPr>
      <w:r w:rsidRPr="001F2554">
        <w:rPr>
          <w:lang w:val="en-US"/>
        </w:rPr>
        <w:t>#</w:t>
      </w:r>
    </w:p>
    <w:p w14:paraId="56EB216E" w14:textId="77777777" w:rsidR="004075BF" w:rsidRDefault="004075BF" w:rsidP="004075BF">
      <w:pPr>
        <w:pStyle w:val="PL"/>
        <w:rPr>
          <w:lang w:val="en-US"/>
        </w:rPr>
      </w:pPr>
      <w:r>
        <w:rPr>
          <w:lang w:val="en-US"/>
        </w:rPr>
        <w:t xml:space="preserve">    ExternalClientType:</w:t>
      </w:r>
    </w:p>
    <w:p w14:paraId="156E53B4" w14:textId="77777777" w:rsidR="00254693" w:rsidRDefault="00254693" w:rsidP="004075BF">
      <w:pPr>
        <w:pStyle w:val="PL"/>
        <w:rPr>
          <w:lang w:val="en-US"/>
        </w:rPr>
      </w:pPr>
      <w:r>
        <w:rPr>
          <w:lang w:val="en-US"/>
        </w:rPr>
        <w:t xml:space="preserve">      anyOf:</w:t>
      </w:r>
    </w:p>
    <w:p w14:paraId="448DD29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FD4DF8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748FC409"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EMERGENCY_SERVICES</w:t>
      </w:r>
    </w:p>
    <w:p w14:paraId="4A607B7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VALUE_ADDED_SERVICES</w:t>
      </w:r>
    </w:p>
    <w:p w14:paraId="726E4BB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PLMN_OPERATOR_SERVICES</w:t>
      </w:r>
    </w:p>
    <w:p w14:paraId="0C5C8FF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LAWFUL_INTERCEPT_SERVICES</w:t>
      </w:r>
    </w:p>
    <w:p w14:paraId="560CC05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PLMN_OPERATOR_BROADCAST_SERVICES</w:t>
      </w:r>
    </w:p>
    <w:p w14:paraId="423BA4D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PLMN_OPERATOR_OM</w:t>
      </w:r>
    </w:p>
    <w:p w14:paraId="0530BBA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PLMN_OPERATOR_ANONYMOUS_STATISTICS</w:t>
      </w:r>
    </w:p>
    <w:p w14:paraId="399AE74E"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PLMN_OPERATOR_TARGET_MS_SERVICE_SUPPORT</w:t>
      </w:r>
    </w:p>
    <w:p w14:paraId="06A870AF" w14:textId="77777777" w:rsidR="00254693" w:rsidRPr="00BF6487" w:rsidRDefault="00254693" w:rsidP="004075BF">
      <w:pPr>
        <w:pStyle w:val="PL"/>
        <w:rPr>
          <w:lang w:val="en-US"/>
        </w:rPr>
      </w:pPr>
      <w:r>
        <w:rPr>
          <w:lang w:val="en-US"/>
        </w:rPr>
        <w:t xml:space="preserve">        - type: string</w:t>
      </w:r>
    </w:p>
    <w:p w14:paraId="06F798C8" w14:textId="77777777" w:rsidR="004075BF" w:rsidRDefault="004075BF" w:rsidP="004075BF">
      <w:pPr>
        <w:pStyle w:val="PL"/>
        <w:rPr>
          <w:lang w:val="en-US"/>
        </w:rPr>
      </w:pPr>
      <w:r w:rsidRPr="00BF6487">
        <w:rPr>
          <w:lang w:val="en-US"/>
        </w:rPr>
        <w:t xml:space="preserve">    SupportedGADShapes:</w:t>
      </w:r>
    </w:p>
    <w:p w14:paraId="63ACF4C4" w14:textId="77777777" w:rsidR="00254693" w:rsidRPr="00BF6487" w:rsidRDefault="00254693" w:rsidP="004075BF">
      <w:pPr>
        <w:pStyle w:val="PL"/>
        <w:rPr>
          <w:lang w:val="en-US"/>
        </w:rPr>
      </w:pPr>
      <w:r>
        <w:rPr>
          <w:lang w:val="en-US"/>
        </w:rPr>
        <w:t xml:space="preserve">      anyOf:</w:t>
      </w:r>
    </w:p>
    <w:p w14:paraId="7D36E14F" w14:textId="77777777" w:rsidR="004075BF" w:rsidRPr="00BF6487" w:rsidRDefault="004075BF" w:rsidP="004075BF">
      <w:pPr>
        <w:pStyle w:val="PL"/>
        <w:rPr>
          <w:lang w:val="en-US"/>
        </w:rPr>
      </w:pPr>
      <w:r w:rsidRPr="00BF6487">
        <w:rPr>
          <w:lang w:val="en-US"/>
        </w:rPr>
        <w:lastRenderedPageBreak/>
        <w:t xml:space="preserve">      </w:t>
      </w:r>
      <w:r w:rsidR="00254693">
        <w:rPr>
          <w:lang w:val="en-US"/>
        </w:rPr>
        <w:t xml:space="preserve">  - </w:t>
      </w:r>
      <w:r w:rsidRPr="00BF6487">
        <w:rPr>
          <w:lang w:val="en-US"/>
        </w:rPr>
        <w:t>type: string</w:t>
      </w:r>
    </w:p>
    <w:p w14:paraId="3D6E994C"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6FBCD5A"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w:t>
      </w:r>
    </w:p>
    <w:p w14:paraId="1501E03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POINT_UNCERTAINTY_CIRCLE</w:t>
      </w:r>
    </w:p>
    <w:p w14:paraId="04048F9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POINT_UNCERTAINTY_ELLIPSE</w:t>
      </w:r>
    </w:p>
    <w:p w14:paraId="3E05E20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POLYGON</w:t>
      </w:r>
    </w:p>
    <w:p w14:paraId="02BE2E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w:t>
      </w:r>
    </w:p>
    <w:p w14:paraId="550A77D5"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POINT_ALTITUDE_UNCERTAINTY</w:t>
      </w:r>
    </w:p>
    <w:p w14:paraId="0DA3FAF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ELLIPSOID_ARC</w:t>
      </w:r>
    </w:p>
    <w:p w14:paraId="66E01612" w14:textId="77777777" w:rsidR="00254693" w:rsidRPr="00BF6487" w:rsidRDefault="00254693" w:rsidP="004075BF">
      <w:pPr>
        <w:pStyle w:val="PL"/>
        <w:rPr>
          <w:lang w:val="en-US"/>
        </w:rPr>
      </w:pPr>
      <w:r>
        <w:rPr>
          <w:lang w:val="en-US"/>
        </w:rPr>
        <w:t xml:space="preserve">        - type: string</w:t>
      </w:r>
    </w:p>
    <w:p w14:paraId="3DBB94CB" w14:textId="77777777" w:rsidR="004075BF" w:rsidRDefault="004075BF" w:rsidP="004075BF">
      <w:pPr>
        <w:pStyle w:val="PL"/>
        <w:rPr>
          <w:lang w:val="en-US"/>
        </w:rPr>
      </w:pPr>
      <w:r w:rsidRPr="00BF6487">
        <w:rPr>
          <w:lang w:val="en-US"/>
        </w:rPr>
        <w:t xml:space="preserve">    ResponseTime:</w:t>
      </w:r>
    </w:p>
    <w:p w14:paraId="60480AEF" w14:textId="77777777" w:rsidR="00254693" w:rsidRPr="00BF6487" w:rsidRDefault="00254693" w:rsidP="004075BF">
      <w:pPr>
        <w:pStyle w:val="PL"/>
        <w:rPr>
          <w:lang w:val="en-US"/>
        </w:rPr>
      </w:pPr>
      <w:r>
        <w:rPr>
          <w:lang w:val="en-US"/>
        </w:rPr>
        <w:t xml:space="preserve">      anyOf:</w:t>
      </w:r>
    </w:p>
    <w:p w14:paraId="46D84ED6"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35543AD"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29123F2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LOW_DELAY</w:t>
      </w:r>
    </w:p>
    <w:p w14:paraId="3C0EA0F3" w14:textId="77777777" w:rsidR="00254693"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DELAY_TOLERANT</w:t>
      </w:r>
    </w:p>
    <w:p w14:paraId="184170EF" w14:textId="77777777" w:rsidR="00254693" w:rsidRPr="00BF6487" w:rsidRDefault="00254693" w:rsidP="004075BF">
      <w:pPr>
        <w:pStyle w:val="PL"/>
        <w:rPr>
          <w:lang w:val="en-US"/>
        </w:rPr>
      </w:pPr>
      <w:r>
        <w:rPr>
          <w:lang w:val="en-US"/>
        </w:rPr>
        <w:t xml:space="preserve">        - type: string</w:t>
      </w:r>
    </w:p>
    <w:p w14:paraId="21962E75" w14:textId="77777777" w:rsidR="004075BF" w:rsidRDefault="004075BF" w:rsidP="004075BF">
      <w:pPr>
        <w:pStyle w:val="PL"/>
        <w:rPr>
          <w:lang w:val="en-US"/>
        </w:rPr>
      </w:pPr>
      <w:r w:rsidRPr="00BF6487">
        <w:rPr>
          <w:lang w:val="en-US"/>
        </w:rPr>
        <w:t xml:space="preserve">    PositioningMethod:</w:t>
      </w:r>
    </w:p>
    <w:p w14:paraId="198109BC" w14:textId="77777777" w:rsidR="00254693" w:rsidRPr="00BF6487" w:rsidRDefault="00254693" w:rsidP="004075BF">
      <w:pPr>
        <w:pStyle w:val="PL"/>
        <w:rPr>
          <w:lang w:val="en-US"/>
        </w:rPr>
      </w:pPr>
      <w:r>
        <w:rPr>
          <w:lang w:val="en-US"/>
        </w:rPr>
        <w:t xml:space="preserve">      anyOf:</w:t>
      </w:r>
    </w:p>
    <w:p w14:paraId="065F32D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0D2EF94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5E1E5DC7"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CELLID</w:t>
      </w:r>
    </w:p>
    <w:p w14:paraId="4E008996"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ECID</w:t>
      </w:r>
    </w:p>
    <w:p w14:paraId="05AB27B9" w14:textId="3435708D" w:rsidR="00AB4388"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OTDOA </w:t>
      </w:r>
    </w:p>
    <w:p w14:paraId="121F8AB9" w14:textId="77777777" w:rsidR="00AB4388" w:rsidRDefault="00AB4388" w:rsidP="004075BF">
      <w:pPr>
        <w:pStyle w:val="PL"/>
        <w:rPr>
          <w:lang w:val="en-US"/>
        </w:rPr>
      </w:pPr>
      <w:r>
        <w:rPr>
          <w:lang w:val="en-US"/>
        </w:rPr>
        <w:t xml:space="preserve">            - BAROMETRIC_PRESSURE</w:t>
      </w:r>
    </w:p>
    <w:p w14:paraId="5F199C9E" w14:textId="77777777" w:rsidR="00AB4388" w:rsidRDefault="00AB4388" w:rsidP="004075BF">
      <w:pPr>
        <w:pStyle w:val="PL"/>
        <w:rPr>
          <w:lang w:val="en-US"/>
        </w:rPr>
      </w:pPr>
      <w:r>
        <w:rPr>
          <w:lang w:val="en-US"/>
        </w:rPr>
        <w:t xml:space="preserve">            - WLAN</w:t>
      </w:r>
    </w:p>
    <w:p w14:paraId="749A4930" w14:textId="77777777" w:rsidR="00AB4388" w:rsidRDefault="00AB4388" w:rsidP="004075BF">
      <w:pPr>
        <w:pStyle w:val="PL"/>
        <w:rPr>
          <w:lang w:val="en-US"/>
        </w:rPr>
      </w:pPr>
      <w:r>
        <w:rPr>
          <w:lang w:val="en-US"/>
        </w:rPr>
        <w:t xml:space="preserve">            - BLUETOOTH</w:t>
      </w:r>
    </w:p>
    <w:p w14:paraId="5DF6B6F0" w14:textId="012B97E2" w:rsidR="004075BF" w:rsidRDefault="00AB4388" w:rsidP="004075BF">
      <w:pPr>
        <w:pStyle w:val="PL"/>
        <w:rPr>
          <w:lang w:val="en-US"/>
        </w:rPr>
      </w:pPr>
      <w:r>
        <w:rPr>
          <w:lang w:val="en-US"/>
        </w:rPr>
        <w:t xml:space="preserve">            - MBS</w:t>
      </w:r>
      <w:r w:rsidR="004075BF" w:rsidRPr="00BF6487">
        <w:rPr>
          <w:lang w:val="en-US"/>
        </w:rPr>
        <w:t xml:space="preserve"> </w:t>
      </w:r>
    </w:p>
    <w:p w14:paraId="3866FB16" w14:textId="77777777" w:rsidR="00F265E3" w:rsidRDefault="00F265E3" w:rsidP="00F265E3">
      <w:pPr>
        <w:pStyle w:val="PL"/>
        <w:rPr>
          <w:lang w:val="en-US"/>
        </w:rPr>
      </w:pPr>
      <w:r>
        <w:rPr>
          <w:lang w:val="en-US"/>
        </w:rPr>
        <w:t xml:space="preserve">            - </w:t>
      </w:r>
      <w:r>
        <w:t>MOTION_SENSOR</w:t>
      </w:r>
    </w:p>
    <w:p w14:paraId="5CD502CE" w14:textId="77777777" w:rsidR="00254693" w:rsidRPr="00BF6487" w:rsidRDefault="00254693" w:rsidP="004075BF">
      <w:pPr>
        <w:pStyle w:val="PL"/>
        <w:rPr>
          <w:lang w:val="en-US"/>
        </w:rPr>
      </w:pPr>
      <w:r>
        <w:rPr>
          <w:lang w:val="en-US"/>
        </w:rPr>
        <w:t xml:space="preserve">        - type: string</w:t>
      </w:r>
    </w:p>
    <w:p w14:paraId="72D98F12" w14:textId="77777777" w:rsidR="004075BF" w:rsidRDefault="004075BF" w:rsidP="004075BF">
      <w:pPr>
        <w:pStyle w:val="PL"/>
        <w:rPr>
          <w:lang w:val="en-US"/>
        </w:rPr>
      </w:pPr>
      <w:r w:rsidRPr="00BF6487">
        <w:rPr>
          <w:lang w:val="en-US"/>
        </w:rPr>
        <w:t xml:space="preserve">    </w:t>
      </w:r>
      <w:r w:rsidR="00AB4388">
        <w:rPr>
          <w:lang w:val="en-US"/>
        </w:rPr>
        <w:t>PositioningMode</w:t>
      </w:r>
      <w:r w:rsidRPr="00BF6487">
        <w:rPr>
          <w:lang w:val="en-US"/>
        </w:rPr>
        <w:t>:</w:t>
      </w:r>
    </w:p>
    <w:p w14:paraId="1F529782" w14:textId="77777777" w:rsidR="00254693" w:rsidRPr="00BF6487" w:rsidRDefault="00254693" w:rsidP="004075BF">
      <w:pPr>
        <w:pStyle w:val="PL"/>
        <w:rPr>
          <w:lang w:val="en-US"/>
        </w:rPr>
      </w:pPr>
      <w:r>
        <w:rPr>
          <w:lang w:val="en-US"/>
        </w:rPr>
        <w:t xml:space="preserve">      anyOf:</w:t>
      </w:r>
    </w:p>
    <w:p w14:paraId="3E8B1458"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8983DB2"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383CBAE"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UE_BASED</w:t>
      </w:r>
    </w:p>
    <w:p w14:paraId="722988F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UE_ASSISTED</w:t>
      </w:r>
    </w:p>
    <w:p w14:paraId="3E78FCE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xml:space="preserve">- </w:t>
      </w:r>
      <w:r>
        <w:rPr>
          <w:lang w:val="en-US"/>
        </w:rPr>
        <w:t>CONVENTIONAL</w:t>
      </w:r>
    </w:p>
    <w:p w14:paraId="428BA767" w14:textId="77777777" w:rsidR="00254693" w:rsidRPr="00BF6487" w:rsidRDefault="00254693" w:rsidP="004075BF">
      <w:pPr>
        <w:pStyle w:val="PL"/>
        <w:rPr>
          <w:lang w:val="en-US"/>
        </w:rPr>
      </w:pPr>
      <w:r>
        <w:rPr>
          <w:lang w:val="en-US"/>
        </w:rPr>
        <w:t xml:space="preserve">        - type: string</w:t>
      </w:r>
    </w:p>
    <w:p w14:paraId="02A1E0B4" w14:textId="77777777" w:rsidR="004075BF" w:rsidRDefault="004075BF" w:rsidP="004075BF">
      <w:pPr>
        <w:pStyle w:val="PL"/>
        <w:rPr>
          <w:lang w:val="en-US"/>
        </w:rPr>
      </w:pPr>
      <w:r w:rsidRPr="00BF6487">
        <w:rPr>
          <w:lang w:val="en-US"/>
        </w:rPr>
        <w:t xml:space="preserve">    GnssId:</w:t>
      </w:r>
    </w:p>
    <w:p w14:paraId="17361B68" w14:textId="77777777" w:rsidR="00254693" w:rsidRPr="00BF6487" w:rsidRDefault="00254693" w:rsidP="004075BF">
      <w:pPr>
        <w:pStyle w:val="PL"/>
        <w:rPr>
          <w:lang w:val="en-US"/>
        </w:rPr>
      </w:pPr>
      <w:r>
        <w:rPr>
          <w:lang w:val="en-US"/>
        </w:rPr>
        <w:t xml:space="preserve">      anyOf:</w:t>
      </w:r>
    </w:p>
    <w:p w14:paraId="11C6193D"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77C2E2F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0A8A2B93"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GPS</w:t>
      </w:r>
    </w:p>
    <w:p w14:paraId="71B65408"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G</w:t>
      </w:r>
      <w:r>
        <w:rPr>
          <w:lang w:val="en-US"/>
        </w:rPr>
        <w:t>ALILEO</w:t>
      </w:r>
    </w:p>
    <w:p w14:paraId="7AC2A87F"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SBAS</w:t>
      </w:r>
    </w:p>
    <w:p w14:paraId="18C6F81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M</w:t>
      </w:r>
      <w:r>
        <w:rPr>
          <w:lang w:val="en-US"/>
        </w:rPr>
        <w:t>ODERNIZED_</w:t>
      </w:r>
      <w:r w:rsidRPr="00BF6487">
        <w:rPr>
          <w:lang w:val="en-US"/>
        </w:rPr>
        <w:t>GPS</w:t>
      </w:r>
    </w:p>
    <w:p w14:paraId="24275541"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 QZSS</w:t>
      </w:r>
    </w:p>
    <w:p w14:paraId="13FE777B" w14:textId="77777777" w:rsidR="004075BF" w:rsidRDefault="004075BF" w:rsidP="004075BF">
      <w:pPr>
        <w:pStyle w:val="PL"/>
        <w:rPr>
          <w:lang w:val="en-US"/>
        </w:rPr>
      </w:pPr>
      <w:r w:rsidRPr="00BF6487">
        <w:rPr>
          <w:lang w:val="en-US"/>
        </w:rPr>
        <w:t xml:space="preserve">        </w:t>
      </w:r>
      <w:r w:rsidR="00254693">
        <w:rPr>
          <w:lang w:val="en-US"/>
        </w:rPr>
        <w:t xml:space="preserve">    </w:t>
      </w:r>
      <w:r w:rsidRPr="00BF6487">
        <w:rPr>
          <w:lang w:val="en-US"/>
        </w:rPr>
        <w:t>- GLONASS</w:t>
      </w:r>
    </w:p>
    <w:p w14:paraId="243A6D7F" w14:textId="77777777" w:rsidR="00254693" w:rsidRPr="00BF6487" w:rsidRDefault="00254693" w:rsidP="004075BF">
      <w:pPr>
        <w:pStyle w:val="PL"/>
        <w:rPr>
          <w:lang w:val="en-US"/>
        </w:rPr>
      </w:pPr>
      <w:r>
        <w:rPr>
          <w:lang w:val="en-US"/>
        </w:rPr>
        <w:t xml:space="preserve">        - type: string</w:t>
      </w:r>
    </w:p>
    <w:p w14:paraId="7087635F" w14:textId="77777777" w:rsidR="004075BF" w:rsidRDefault="004075BF" w:rsidP="004075BF">
      <w:pPr>
        <w:pStyle w:val="PL"/>
        <w:rPr>
          <w:lang w:val="en-US"/>
        </w:rPr>
      </w:pPr>
      <w:r w:rsidRPr="00BF6487">
        <w:rPr>
          <w:lang w:val="en-US"/>
        </w:rPr>
        <w:t xml:space="preserve">    Usage:</w:t>
      </w:r>
    </w:p>
    <w:p w14:paraId="14FC233C" w14:textId="77777777" w:rsidR="00254693" w:rsidRPr="00BF6487" w:rsidRDefault="00254693" w:rsidP="004075BF">
      <w:pPr>
        <w:pStyle w:val="PL"/>
        <w:rPr>
          <w:lang w:val="en-US"/>
        </w:rPr>
      </w:pPr>
      <w:r>
        <w:rPr>
          <w:lang w:val="en-US"/>
        </w:rPr>
        <w:t xml:space="preserve">      anyOf:</w:t>
      </w:r>
    </w:p>
    <w:p w14:paraId="27E061AE" w14:textId="77777777" w:rsidR="004075BF" w:rsidRPr="00BF6487" w:rsidRDefault="004075BF" w:rsidP="004075BF">
      <w:pPr>
        <w:pStyle w:val="PL"/>
        <w:rPr>
          <w:lang w:val="en-US"/>
        </w:rPr>
      </w:pPr>
      <w:r w:rsidRPr="00BF6487">
        <w:rPr>
          <w:lang w:val="en-US"/>
        </w:rPr>
        <w:t xml:space="preserve">      </w:t>
      </w:r>
      <w:r w:rsidR="00254693">
        <w:rPr>
          <w:lang w:val="en-US"/>
        </w:rPr>
        <w:t xml:space="preserve">  - </w:t>
      </w:r>
      <w:r w:rsidRPr="00BF6487">
        <w:rPr>
          <w:lang w:val="en-US"/>
        </w:rPr>
        <w:t>type: string</w:t>
      </w:r>
    </w:p>
    <w:p w14:paraId="6610227B" w14:textId="77777777" w:rsidR="004075BF" w:rsidRPr="00BF6487" w:rsidRDefault="004075BF" w:rsidP="004075BF">
      <w:pPr>
        <w:pStyle w:val="PL"/>
        <w:rPr>
          <w:lang w:val="en-US"/>
        </w:rPr>
      </w:pPr>
      <w:r w:rsidRPr="00BF6487">
        <w:rPr>
          <w:lang w:val="en-US"/>
        </w:rPr>
        <w:t xml:space="preserve">      </w:t>
      </w:r>
      <w:r w:rsidR="00254693">
        <w:rPr>
          <w:lang w:val="en-US"/>
        </w:rPr>
        <w:t xml:space="preserve">    </w:t>
      </w:r>
      <w:r w:rsidRPr="00BF6487">
        <w:rPr>
          <w:lang w:val="en-US"/>
        </w:rPr>
        <w:t>enum:</w:t>
      </w:r>
    </w:p>
    <w:p w14:paraId="1407B376"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UNSUCCESS</w:t>
      </w:r>
    </w:p>
    <w:p w14:paraId="067C6321"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SUCCESS_RESULTS_NOT_USED</w:t>
      </w:r>
    </w:p>
    <w:p w14:paraId="6CF3915F"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SUCCESS_RESULTS_USED_TO_VERIFY_LOCATION</w:t>
      </w:r>
    </w:p>
    <w:p w14:paraId="571CE60B" w14:textId="77777777" w:rsidR="004075BF" w:rsidRPr="00BF6487"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SUCCESS_RESULTS_USED_TO_GENERATE_LOCATION</w:t>
      </w:r>
    </w:p>
    <w:p w14:paraId="0AB209A5" w14:textId="77777777" w:rsidR="004075BF" w:rsidRDefault="004075BF" w:rsidP="004075BF">
      <w:pPr>
        <w:pStyle w:val="PL"/>
        <w:rPr>
          <w:lang w:val="en-US"/>
        </w:rPr>
      </w:pPr>
      <w:r w:rsidRPr="00BF6487">
        <w:rPr>
          <w:lang w:val="en-US"/>
        </w:rPr>
        <w:t xml:space="preserve">      </w:t>
      </w:r>
      <w:r>
        <w:rPr>
          <w:lang w:val="en-US"/>
        </w:rPr>
        <w:t xml:space="preserve">  </w:t>
      </w:r>
      <w:r w:rsidR="00254693">
        <w:rPr>
          <w:lang w:val="en-US"/>
        </w:rPr>
        <w:t xml:space="preserve">    </w:t>
      </w:r>
      <w:r w:rsidRPr="00BF6487">
        <w:rPr>
          <w:lang w:val="en-US"/>
        </w:rPr>
        <w:t xml:space="preserve">- </w:t>
      </w:r>
      <w:r>
        <w:rPr>
          <w:lang w:val="en-US"/>
        </w:rPr>
        <w:t>SUCCESS_METHOD_NOT_DETERMINED</w:t>
      </w:r>
    </w:p>
    <w:p w14:paraId="6B28A3A7" w14:textId="77777777" w:rsidR="00254693" w:rsidRDefault="00254693" w:rsidP="004075BF">
      <w:pPr>
        <w:pStyle w:val="PL"/>
        <w:rPr>
          <w:lang w:val="en-US"/>
        </w:rPr>
      </w:pPr>
      <w:r>
        <w:rPr>
          <w:lang w:val="en-US"/>
        </w:rPr>
        <w:t xml:space="preserve">        - type: string</w:t>
      </w:r>
    </w:p>
    <w:p w14:paraId="111B3E06" w14:textId="77777777" w:rsidR="007D168D" w:rsidRDefault="007D168D" w:rsidP="004075BF">
      <w:pPr>
        <w:pStyle w:val="PL"/>
        <w:rPr>
          <w:lang w:val="en-US"/>
        </w:rPr>
      </w:pPr>
      <w:r>
        <w:rPr>
          <w:lang w:val="en-US"/>
        </w:rPr>
        <w:t xml:space="preserve">    L</w:t>
      </w:r>
      <w:r w:rsidR="001E02C4">
        <w:rPr>
          <w:lang w:val="en-US"/>
        </w:rPr>
        <w:t>cs</w:t>
      </w:r>
      <w:r>
        <w:rPr>
          <w:lang w:val="en-US"/>
        </w:rPr>
        <w:t>Priority:</w:t>
      </w:r>
    </w:p>
    <w:p w14:paraId="5D272580" w14:textId="77777777" w:rsidR="007D168D" w:rsidRDefault="007D168D" w:rsidP="004075BF">
      <w:pPr>
        <w:pStyle w:val="PL"/>
        <w:rPr>
          <w:lang w:val="en-US"/>
        </w:rPr>
      </w:pPr>
      <w:r>
        <w:rPr>
          <w:lang w:val="en-US"/>
        </w:rPr>
        <w:t xml:space="preserve">      anyOf:</w:t>
      </w:r>
    </w:p>
    <w:p w14:paraId="41D6779E" w14:textId="77777777" w:rsidR="007D168D" w:rsidRDefault="007D168D" w:rsidP="004075BF">
      <w:pPr>
        <w:pStyle w:val="PL"/>
        <w:rPr>
          <w:lang w:val="en-US"/>
        </w:rPr>
      </w:pPr>
      <w:r>
        <w:rPr>
          <w:lang w:val="en-US"/>
        </w:rPr>
        <w:t xml:space="preserve">        - type: string</w:t>
      </w:r>
    </w:p>
    <w:p w14:paraId="5BB7B340" w14:textId="77777777" w:rsidR="007D168D" w:rsidRDefault="007D168D" w:rsidP="004075BF">
      <w:pPr>
        <w:pStyle w:val="PL"/>
        <w:rPr>
          <w:lang w:val="en-US"/>
        </w:rPr>
      </w:pPr>
      <w:r>
        <w:rPr>
          <w:lang w:val="en-US"/>
        </w:rPr>
        <w:t xml:space="preserve">          enum:</w:t>
      </w:r>
    </w:p>
    <w:p w14:paraId="316489B3" w14:textId="77777777" w:rsidR="007D168D" w:rsidRDefault="007D168D" w:rsidP="004075BF">
      <w:pPr>
        <w:pStyle w:val="PL"/>
        <w:rPr>
          <w:lang w:val="en-US"/>
        </w:rPr>
      </w:pPr>
      <w:r>
        <w:rPr>
          <w:lang w:val="en-US"/>
        </w:rPr>
        <w:t xml:space="preserve">            - HIGHEST_PRIORITY</w:t>
      </w:r>
    </w:p>
    <w:p w14:paraId="79035DA2" w14:textId="77777777" w:rsidR="007D168D" w:rsidRDefault="007D168D" w:rsidP="004075BF">
      <w:pPr>
        <w:pStyle w:val="PL"/>
        <w:rPr>
          <w:lang w:val="en-US"/>
        </w:rPr>
      </w:pPr>
      <w:r>
        <w:rPr>
          <w:lang w:val="en-US"/>
        </w:rPr>
        <w:t xml:space="preserve">            - NORMAL_PRIORITY</w:t>
      </w:r>
    </w:p>
    <w:p w14:paraId="112C063E" w14:textId="77777777" w:rsidR="007D168D" w:rsidRDefault="007D168D" w:rsidP="004075BF">
      <w:pPr>
        <w:pStyle w:val="PL"/>
        <w:rPr>
          <w:lang w:val="en-US"/>
        </w:rPr>
      </w:pPr>
      <w:r>
        <w:rPr>
          <w:lang w:val="en-US"/>
        </w:rPr>
        <w:t xml:space="preserve">        - type: string</w:t>
      </w:r>
    </w:p>
    <w:p w14:paraId="60F82BB3" w14:textId="77777777" w:rsidR="007D168D" w:rsidRDefault="007D168D" w:rsidP="007D168D">
      <w:pPr>
        <w:pStyle w:val="PL"/>
        <w:rPr>
          <w:lang w:val="en-US"/>
        </w:rPr>
      </w:pPr>
      <w:r>
        <w:rPr>
          <w:lang w:val="en-US"/>
        </w:rPr>
        <w:t xml:space="preserve">    VelocityRequested:</w:t>
      </w:r>
    </w:p>
    <w:p w14:paraId="2BB14E31" w14:textId="77777777" w:rsidR="007D168D" w:rsidRDefault="007D168D" w:rsidP="007D168D">
      <w:pPr>
        <w:pStyle w:val="PL"/>
        <w:rPr>
          <w:lang w:val="en-US"/>
        </w:rPr>
      </w:pPr>
      <w:r>
        <w:rPr>
          <w:lang w:val="en-US"/>
        </w:rPr>
        <w:t xml:space="preserve">      anyOf:</w:t>
      </w:r>
    </w:p>
    <w:p w14:paraId="4C117150" w14:textId="77777777" w:rsidR="007D168D" w:rsidRDefault="007D168D" w:rsidP="007D168D">
      <w:pPr>
        <w:pStyle w:val="PL"/>
        <w:rPr>
          <w:lang w:val="en-US"/>
        </w:rPr>
      </w:pPr>
      <w:r>
        <w:rPr>
          <w:lang w:val="en-US"/>
        </w:rPr>
        <w:t xml:space="preserve">        - type: string</w:t>
      </w:r>
    </w:p>
    <w:p w14:paraId="5434D6CA" w14:textId="77777777" w:rsidR="007D168D" w:rsidRDefault="007D168D" w:rsidP="007D168D">
      <w:pPr>
        <w:pStyle w:val="PL"/>
        <w:rPr>
          <w:lang w:val="en-US"/>
        </w:rPr>
      </w:pPr>
      <w:r>
        <w:rPr>
          <w:lang w:val="en-US"/>
        </w:rPr>
        <w:t xml:space="preserve">          enum:</w:t>
      </w:r>
    </w:p>
    <w:p w14:paraId="0A20DD3A" w14:textId="77777777" w:rsidR="007D168D" w:rsidRDefault="007D168D" w:rsidP="007D168D">
      <w:pPr>
        <w:pStyle w:val="PL"/>
        <w:rPr>
          <w:lang w:val="en-US"/>
        </w:rPr>
      </w:pPr>
      <w:r>
        <w:rPr>
          <w:lang w:val="en-US"/>
        </w:rPr>
        <w:t xml:space="preserve">            - VELOCITY_IS_NOT_REQUESTED</w:t>
      </w:r>
    </w:p>
    <w:p w14:paraId="29D3A561" w14:textId="77777777" w:rsidR="007D168D" w:rsidRDefault="007D168D" w:rsidP="007D168D">
      <w:pPr>
        <w:pStyle w:val="PL"/>
        <w:rPr>
          <w:lang w:val="en-US"/>
        </w:rPr>
      </w:pPr>
      <w:r>
        <w:rPr>
          <w:lang w:val="en-US"/>
        </w:rPr>
        <w:t xml:space="preserve">            - VELOCITY_IS_REQUESTED</w:t>
      </w:r>
    </w:p>
    <w:p w14:paraId="377C53A1" w14:textId="77777777" w:rsidR="007D168D" w:rsidRDefault="007D168D" w:rsidP="007D168D">
      <w:pPr>
        <w:pStyle w:val="PL"/>
        <w:rPr>
          <w:lang w:val="en-US"/>
        </w:rPr>
      </w:pPr>
      <w:r>
        <w:rPr>
          <w:lang w:val="en-US"/>
        </w:rPr>
        <w:t xml:space="preserve">        - type: string</w:t>
      </w:r>
    </w:p>
    <w:p w14:paraId="37A115B7" w14:textId="77777777" w:rsidR="007D168D" w:rsidRDefault="007D168D" w:rsidP="007D168D">
      <w:pPr>
        <w:pStyle w:val="PL"/>
        <w:rPr>
          <w:lang w:val="en-US"/>
        </w:rPr>
      </w:pPr>
      <w:r>
        <w:rPr>
          <w:lang w:val="en-US"/>
        </w:rPr>
        <w:t xml:space="preserve">    AccuracyFulfilmentIndicator:</w:t>
      </w:r>
    </w:p>
    <w:p w14:paraId="39CAD93C" w14:textId="77777777" w:rsidR="007D168D" w:rsidRDefault="007D168D" w:rsidP="007D168D">
      <w:pPr>
        <w:pStyle w:val="PL"/>
        <w:rPr>
          <w:lang w:val="en-US"/>
        </w:rPr>
      </w:pPr>
      <w:r>
        <w:rPr>
          <w:lang w:val="en-US"/>
        </w:rPr>
        <w:t xml:space="preserve">      anyOf:</w:t>
      </w:r>
    </w:p>
    <w:p w14:paraId="35FC9EC6" w14:textId="77777777" w:rsidR="007D168D" w:rsidRDefault="007D168D" w:rsidP="007D168D">
      <w:pPr>
        <w:pStyle w:val="PL"/>
        <w:rPr>
          <w:lang w:val="en-US"/>
        </w:rPr>
      </w:pPr>
      <w:r>
        <w:rPr>
          <w:lang w:val="en-US"/>
        </w:rPr>
        <w:t xml:space="preserve">        - type: string</w:t>
      </w:r>
    </w:p>
    <w:p w14:paraId="3763F2D0" w14:textId="77777777" w:rsidR="007D168D" w:rsidRDefault="007D168D" w:rsidP="007D168D">
      <w:pPr>
        <w:pStyle w:val="PL"/>
        <w:rPr>
          <w:lang w:val="en-US"/>
        </w:rPr>
      </w:pPr>
      <w:r>
        <w:rPr>
          <w:lang w:val="en-US"/>
        </w:rPr>
        <w:t xml:space="preserve">          enum:</w:t>
      </w:r>
    </w:p>
    <w:p w14:paraId="1066EA16" w14:textId="77777777" w:rsidR="007D168D" w:rsidRDefault="007D168D" w:rsidP="007D168D">
      <w:pPr>
        <w:pStyle w:val="PL"/>
        <w:rPr>
          <w:lang w:val="en-US"/>
        </w:rPr>
      </w:pPr>
      <w:r>
        <w:rPr>
          <w:lang w:val="en-US"/>
        </w:rPr>
        <w:t xml:space="preserve">            - REQUESTED_ACCURACY_FULFILLED</w:t>
      </w:r>
    </w:p>
    <w:p w14:paraId="572EFD45" w14:textId="77777777" w:rsidR="007D168D" w:rsidRDefault="007D168D" w:rsidP="007D168D">
      <w:pPr>
        <w:pStyle w:val="PL"/>
        <w:rPr>
          <w:lang w:val="en-US"/>
        </w:rPr>
      </w:pPr>
      <w:r>
        <w:rPr>
          <w:lang w:val="en-US"/>
        </w:rPr>
        <w:lastRenderedPageBreak/>
        <w:t xml:space="preserve">            - REQUESTED_ACCURACY_NOT_FULFILLED</w:t>
      </w:r>
    </w:p>
    <w:p w14:paraId="40B73182" w14:textId="77777777" w:rsidR="007D168D" w:rsidRDefault="007D168D" w:rsidP="007D168D">
      <w:pPr>
        <w:pStyle w:val="PL"/>
        <w:rPr>
          <w:lang w:val="en-US"/>
        </w:rPr>
      </w:pPr>
      <w:r>
        <w:rPr>
          <w:lang w:val="en-US"/>
        </w:rPr>
        <w:t xml:space="preserve">        - type: string</w:t>
      </w:r>
    </w:p>
    <w:p w14:paraId="4EF32237" w14:textId="77777777" w:rsidR="00C8675F" w:rsidRDefault="00C8675F" w:rsidP="00C8675F">
      <w:pPr>
        <w:pStyle w:val="PL"/>
        <w:rPr>
          <w:lang w:val="en-US"/>
        </w:rPr>
      </w:pPr>
      <w:r>
        <w:rPr>
          <w:lang w:val="en-US"/>
        </w:rPr>
        <w:t xml:space="preserve">    VerticalDirection:</w:t>
      </w:r>
    </w:p>
    <w:p w14:paraId="60747796" w14:textId="77777777" w:rsidR="00C8675F" w:rsidRDefault="00C8675F" w:rsidP="00C8675F">
      <w:pPr>
        <w:pStyle w:val="PL"/>
        <w:rPr>
          <w:lang w:val="en-US"/>
        </w:rPr>
      </w:pPr>
      <w:r>
        <w:rPr>
          <w:lang w:val="en-US"/>
        </w:rPr>
        <w:t xml:space="preserve">      type: string</w:t>
      </w:r>
    </w:p>
    <w:p w14:paraId="6F1CAD00" w14:textId="77777777" w:rsidR="00C8675F" w:rsidRDefault="00C8675F" w:rsidP="00C8675F">
      <w:pPr>
        <w:pStyle w:val="PL"/>
        <w:rPr>
          <w:lang w:val="en-US"/>
        </w:rPr>
      </w:pPr>
      <w:r>
        <w:rPr>
          <w:lang w:val="en-US"/>
        </w:rPr>
        <w:t xml:space="preserve">      enum:</w:t>
      </w:r>
    </w:p>
    <w:p w14:paraId="3A25CE57" w14:textId="77777777" w:rsidR="00C8675F" w:rsidRDefault="00C8675F" w:rsidP="00C8675F">
      <w:pPr>
        <w:pStyle w:val="PL"/>
        <w:rPr>
          <w:lang w:val="en-US"/>
        </w:rPr>
      </w:pPr>
      <w:r>
        <w:rPr>
          <w:lang w:val="en-US"/>
        </w:rPr>
        <w:t xml:space="preserve">        - UPWARD</w:t>
      </w:r>
    </w:p>
    <w:p w14:paraId="5769A477" w14:textId="77777777" w:rsidR="00C8675F" w:rsidRDefault="00C8675F" w:rsidP="00C8675F">
      <w:pPr>
        <w:pStyle w:val="PL"/>
        <w:rPr>
          <w:lang w:val="en-US"/>
        </w:rPr>
      </w:pPr>
      <w:r>
        <w:rPr>
          <w:lang w:val="en-US"/>
        </w:rPr>
        <w:t xml:space="preserve">        - DOWNWARD</w:t>
      </w:r>
    </w:p>
    <w:p w14:paraId="7FE665ED" w14:textId="77777777" w:rsidR="00223B8A" w:rsidRPr="00487DA4" w:rsidRDefault="00223B8A" w:rsidP="00223B8A">
      <w:pPr>
        <w:pStyle w:val="PL"/>
        <w:rPr>
          <w:lang w:val="en-US"/>
        </w:rPr>
      </w:pPr>
      <w:r w:rsidRPr="00487DA4">
        <w:rPr>
          <w:lang w:val="en-US"/>
        </w:rPr>
        <w:t xml:space="preserve">    </w:t>
      </w:r>
      <w:r>
        <w:rPr>
          <w:lang w:val="en-US"/>
        </w:rPr>
        <w:t>LdrType</w:t>
      </w:r>
      <w:r w:rsidRPr="00487DA4">
        <w:rPr>
          <w:lang w:val="en-US"/>
        </w:rPr>
        <w:t>:</w:t>
      </w:r>
    </w:p>
    <w:p w14:paraId="44E1421D" w14:textId="77777777" w:rsidR="00223B8A" w:rsidRPr="00487DA4" w:rsidRDefault="00223B8A" w:rsidP="00223B8A">
      <w:pPr>
        <w:pStyle w:val="PL"/>
        <w:rPr>
          <w:lang w:val="en-US"/>
        </w:rPr>
      </w:pPr>
      <w:r w:rsidRPr="00487DA4">
        <w:rPr>
          <w:lang w:val="en-US"/>
        </w:rPr>
        <w:t xml:space="preserve">      anyOf:</w:t>
      </w:r>
    </w:p>
    <w:p w14:paraId="10B226AF" w14:textId="77777777" w:rsidR="00223B8A" w:rsidRPr="00487DA4" w:rsidRDefault="00223B8A" w:rsidP="00223B8A">
      <w:pPr>
        <w:pStyle w:val="PL"/>
        <w:rPr>
          <w:lang w:val="en-US"/>
        </w:rPr>
      </w:pPr>
      <w:r w:rsidRPr="00487DA4">
        <w:rPr>
          <w:lang w:val="en-US"/>
        </w:rPr>
        <w:t xml:space="preserve">        - type: string</w:t>
      </w:r>
    </w:p>
    <w:p w14:paraId="1D82BA61" w14:textId="77777777" w:rsidR="00223B8A" w:rsidRPr="00487DA4" w:rsidRDefault="00223B8A" w:rsidP="00223B8A">
      <w:pPr>
        <w:pStyle w:val="PL"/>
        <w:rPr>
          <w:lang w:val="en-US"/>
        </w:rPr>
      </w:pPr>
      <w:r w:rsidRPr="00487DA4">
        <w:rPr>
          <w:lang w:val="en-US"/>
        </w:rPr>
        <w:t xml:space="preserve">          enum:</w:t>
      </w:r>
    </w:p>
    <w:p w14:paraId="3B34D48F" w14:textId="77777777" w:rsidR="00223B8A" w:rsidRDefault="00223B8A" w:rsidP="00223B8A">
      <w:pPr>
        <w:pStyle w:val="PL"/>
        <w:rPr>
          <w:lang w:val="en-US"/>
        </w:rPr>
      </w:pPr>
      <w:r w:rsidRPr="00487DA4">
        <w:rPr>
          <w:lang w:val="en-US"/>
        </w:rPr>
        <w:t xml:space="preserve">            - </w:t>
      </w:r>
      <w:r>
        <w:rPr>
          <w:lang w:val="en-US"/>
        </w:rPr>
        <w:t>UE_AVAILABLE</w:t>
      </w:r>
    </w:p>
    <w:p w14:paraId="74CB4A10" w14:textId="77777777" w:rsidR="00223B8A" w:rsidRPr="00487DA4" w:rsidRDefault="00223B8A" w:rsidP="00223B8A">
      <w:pPr>
        <w:pStyle w:val="PL"/>
        <w:rPr>
          <w:lang w:val="en-US"/>
        </w:rPr>
      </w:pPr>
      <w:r>
        <w:rPr>
          <w:lang w:val="en-US"/>
        </w:rPr>
        <w:t xml:space="preserve">            - </w:t>
      </w:r>
      <w:r w:rsidRPr="00487DA4">
        <w:rPr>
          <w:lang w:val="en-US"/>
        </w:rPr>
        <w:t>PERIODIC</w:t>
      </w:r>
    </w:p>
    <w:p w14:paraId="35E53908" w14:textId="77777777" w:rsidR="00223B8A" w:rsidRPr="00487DA4" w:rsidRDefault="00223B8A" w:rsidP="00223B8A">
      <w:pPr>
        <w:pStyle w:val="PL"/>
        <w:rPr>
          <w:lang w:val="en-US"/>
        </w:rPr>
      </w:pPr>
      <w:r>
        <w:rPr>
          <w:lang w:val="en-US"/>
        </w:rPr>
        <w:t xml:space="preserve">            - </w:t>
      </w:r>
      <w:r w:rsidRPr="00487DA4">
        <w:rPr>
          <w:lang w:val="en-US"/>
        </w:rPr>
        <w:t>ENTERING_INTO_AREA</w:t>
      </w:r>
    </w:p>
    <w:p w14:paraId="35C9AD11" w14:textId="77777777" w:rsidR="00223B8A" w:rsidRPr="00487DA4" w:rsidRDefault="00223B8A" w:rsidP="00223B8A">
      <w:pPr>
        <w:pStyle w:val="PL"/>
        <w:rPr>
          <w:lang w:val="en-US"/>
        </w:rPr>
      </w:pPr>
      <w:r>
        <w:rPr>
          <w:lang w:val="en-US"/>
        </w:rPr>
        <w:t xml:space="preserve">            - </w:t>
      </w:r>
      <w:r w:rsidRPr="00487DA4">
        <w:rPr>
          <w:lang w:val="en-US"/>
        </w:rPr>
        <w:t>LEAVING_FROM_AREA</w:t>
      </w:r>
    </w:p>
    <w:p w14:paraId="150131C1" w14:textId="77777777" w:rsidR="00223B8A" w:rsidRPr="00487DA4" w:rsidRDefault="00223B8A" w:rsidP="00223B8A">
      <w:pPr>
        <w:pStyle w:val="PL"/>
        <w:rPr>
          <w:lang w:val="en-US"/>
        </w:rPr>
      </w:pPr>
      <w:r>
        <w:rPr>
          <w:lang w:val="en-US"/>
        </w:rPr>
        <w:t xml:space="preserve">            - </w:t>
      </w:r>
      <w:r w:rsidRPr="00487DA4">
        <w:rPr>
          <w:lang w:val="en-US"/>
        </w:rPr>
        <w:t>BEING_INSIDE_AREA</w:t>
      </w:r>
    </w:p>
    <w:p w14:paraId="69DE8503" w14:textId="77777777" w:rsidR="00223B8A" w:rsidRPr="00487DA4" w:rsidRDefault="00223B8A" w:rsidP="00223B8A">
      <w:pPr>
        <w:pStyle w:val="PL"/>
        <w:rPr>
          <w:lang w:val="en-US"/>
        </w:rPr>
      </w:pPr>
      <w:r>
        <w:rPr>
          <w:lang w:val="en-US"/>
        </w:rPr>
        <w:t xml:space="preserve">            - </w:t>
      </w:r>
      <w:r w:rsidRPr="00487DA4">
        <w:rPr>
          <w:lang w:val="en-US"/>
        </w:rPr>
        <w:t>MOTION</w:t>
      </w:r>
    </w:p>
    <w:p w14:paraId="18A1C45F" w14:textId="77777777" w:rsidR="00223B8A" w:rsidRPr="00487DA4" w:rsidRDefault="00223B8A" w:rsidP="00223B8A">
      <w:pPr>
        <w:pStyle w:val="PL"/>
        <w:rPr>
          <w:lang w:val="en-US"/>
        </w:rPr>
      </w:pPr>
      <w:r w:rsidRPr="00487DA4">
        <w:rPr>
          <w:lang w:val="en-US"/>
        </w:rPr>
        <w:t xml:space="preserve">        - type: string</w:t>
      </w:r>
    </w:p>
    <w:p w14:paraId="10F722CB" w14:textId="77777777" w:rsidR="00223B8A" w:rsidRPr="00487DA4" w:rsidRDefault="00223B8A" w:rsidP="00223B8A">
      <w:pPr>
        <w:pStyle w:val="PL"/>
        <w:rPr>
          <w:lang w:val="en-US"/>
        </w:rPr>
      </w:pPr>
      <w:r w:rsidRPr="00487DA4">
        <w:rPr>
          <w:lang w:val="en-US"/>
        </w:rPr>
        <w:t xml:space="preserve">    </w:t>
      </w:r>
      <w:r>
        <w:rPr>
          <w:lang w:val="en-US"/>
        </w:rPr>
        <w:t>ReportingAreaType</w:t>
      </w:r>
      <w:r w:rsidRPr="00487DA4">
        <w:rPr>
          <w:lang w:val="en-US"/>
        </w:rPr>
        <w:t>:</w:t>
      </w:r>
    </w:p>
    <w:p w14:paraId="73FE74A6" w14:textId="77777777" w:rsidR="00223B8A" w:rsidRPr="00487DA4" w:rsidRDefault="00223B8A" w:rsidP="00223B8A">
      <w:pPr>
        <w:pStyle w:val="PL"/>
        <w:rPr>
          <w:lang w:val="en-US"/>
        </w:rPr>
      </w:pPr>
      <w:r w:rsidRPr="00487DA4">
        <w:rPr>
          <w:lang w:val="en-US"/>
        </w:rPr>
        <w:t xml:space="preserve">      anyOf:</w:t>
      </w:r>
    </w:p>
    <w:p w14:paraId="03CDF946" w14:textId="77777777" w:rsidR="00223B8A" w:rsidRPr="00487DA4" w:rsidRDefault="00223B8A" w:rsidP="00223B8A">
      <w:pPr>
        <w:pStyle w:val="PL"/>
        <w:rPr>
          <w:lang w:val="en-US"/>
        </w:rPr>
      </w:pPr>
      <w:r w:rsidRPr="00487DA4">
        <w:rPr>
          <w:lang w:val="en-US"/>
        </w:rPr>
        <w:t xml:space="preserve">        - type: string</w:t>
      </w:r>
    </w:p>
    <w:p w14:paraId="0FE09460" w14:textId="77777777" w:rsidR="00223B8A" w:rsidRPr="00487DA4" w:rsidRDefault="00223B8A" w:rsidP="00223B8A">
      <w:pPr>
        <w:pStyle w:val="PL"/>
        <w:rPr>
          <w:lang w:val="en-US"/>
        </w:rPr>
      </w:pPr>
      <w:r w:rsidRPr="00487DA4">
        <w:rPr>
          <w:lang w:val="en-US"/>
        </w:rPr>
        <w:t xml:space="preserve">          enum:</w:t>
      </w:r>
    </w:p>
    <w:p w14:paraId="35A8E537" w14:textId="77777777" w:rsidR="00223B8A" w:rsidRPr="00487DA4" w:rsidRDefault="00223B8A" w:rsidP="00223B8A">
      <w:pPr>
        <w:pStyle w:val="PL"/>
        <w:rPr>
          <w:lang w:val="en-US"/>
        </w:rPr>
      </w:pPr>
      <w:r w:rsidRPr="00487DA4">
        <w:rPr>
          <w:lang w:val="en-US"/>
        </w:rPr>
        <w:t xml:space="preserve">            - EPS_TRACKING_AREA_IDENTITY</w:t>
      </w:r>
    </w:p>
    <w:p w14:paraId="2B6E4D9E" w14:textId="77777777" w:rsidR="00223B8A" w:rsidRPr="00487DA4" w:rsidRDefault="00223B8A" w:rsidP="00223B8A">
      <w:pPr>
        <w:pStyle w:val="PL"/>
        <w:rPr>
          <w:lang w:val="en-US"/>
        </w:rPr>
      </w:pPr>
      <w:r>
        <w:rPr>
          <w:lang w:val="en-US"/>
        </w:rPr>
        <w:t xml:space="preserve">            - </w:t>
      </w:r>
      <w:r w:rsidRPr="00487DA4">
        <w:rPr>
          <w:lang w:val="en-US"/>
        </w:rPr>
        <w:t>E-UTRAN_CELL_GLOBAL_IDENTIFICATION</w:t>
      </w:r>
    </w:p>
    <w:p w14:paraId="41A469AF" w14:textId="77777777" w:rsidR="00223B8A" w:rsidRPr="00487DA4" w:rsidRDefault="00223B8A" w:rsidP="00223B8A">
      <w:pPr>
        <w:pStyle w:val="PL"/>
        <w:rPr>
          <w:lang w:val="en-US"/>
        </w:rPr>
      </w:pPr>
      <w:r>
        <w:rPr>
          <w:lang w:val="en-US"/>
        </w:rPr>
        <w:t xml:space="preserve">            - </w:t>
      </w:r>
      <w:r w:rsidRPr="00487DA4">
        <w:rPr>
          <w:lang w:val="en-US"/>
        </w:rPr>
        <w:t>5GS_TRACKING_AREA_IDENTITY</w:t>
      </w:r>
    </w:p>
    <w:p w14:paraId="5B773CC2" w14:textId="77777777" w:rsidR="00223B8A" w:rsidRPr="00487DA4" w:rsidRDefault="00223B8A" w:rsidP="00223B8A">
      <w:pPr>
        <w:pStyle w:val="PL"/>
        <w:rPr>
          <w:lang w:val="en-US"/>
        </w:rPr>
      </w:pPr>
      <w:r>
        <w:rPr>
          <w:lang w:val="en-US"/>
        </w:rPr>
        <w:t xml:space="preserve">            - </w:t>
      </w:r>
      <w:r w:rsidRPr="00487DA4">
        <w:rPr>
          <w:lang w:val="en-US"/>
        </w:rPr>
        <w:t>NR_CELL_GLOBAL_IDENTITY</w:t>
      </w:r>
    </w:p>
    <w:p w14:paraId="0862C4AF" w14:textId="77777777" w:rsidR="00223B8A" w:rsidRPr="00487DA4" w:rsidRDefault="00223B8A" w:rsidP="00223B8A">
      <w:pPr>
        <w:pStyle w:val="PL"/>
        <w:rPr>
          <w:lang w:val="en-US"/>
        </w:rPr>
      </w:pPr>
      <w:r w:rsidRPr="00487DA4">
        <w:rPr>
          <w:lang w:val="en-US"/>
        </w:rPr>
        <w:t xml:space="preserve">        - type: string</w:t>
      </w:r>
    </w:p>
    <w:p w14:paraId="502017C2" w14:textId="77777777" w:rsidR="00223B8A" w:rsidRPr="00487DA4" w:rsidRDefault="00223B8A" w:rsidP="00223B8A">
      <w:pPr>
        <w:pStyle w:val="PL"/>
        <w:rPr>
          <w:lang w:val="en-US"/>
        </w:rPr>
      </w:pPr>
      <w:r w:rsidRPr="00487DA4">
        <w:rPr>
          <w:lang w:val="en-US"/>
        </w:rPr>
        <w:t xml:space="preserve">    OccurrenceInfo:</w:t>
      </w:r>
    </w:p>
    <w:p w14:paraId="7A3C516D" w14:textId="77777777" w:rsidR="00223B8A" w:rsidRPr="00487DA4" w:rsidRDefault="00223B8A" w:rsidP="00223B8A">
      <w:pPr>
        <w:pStyle w:val="PL"/>
        <w:rPr>
          <w:lang w:val="en-US"/>
        </w:rPr>
      </w:pPr>
      <w:r w:rsidRPr="00487DA4">
        <w:rPr>
          <w:lang w:val="en-US"/>
        </w:rPr>
        <w:t xml:space="preserve">      anyOf:</w:t>
      </w:r>
    </w:p>
    <w:p w14:paraId="770CCEA3" w14:textId="77777777" w:rsidR="00223B8A" w:rsidRPr="00487DA4" w:rsidRDefault="00223B8A" w:rsidP="00223B8A">
      <w:pPr>
        <w:pStyle w:val="PL"/>
        <w:rPr>
          <w:lang w:val="en-US"/>
        </w:rPr>
      </w:pPr>
      <w:r w:rsidRPr="00487DA4">
        <w:rPr>
          <w:lang w:val="en-US"/>
        </w:rPr>
        <w:t xml:space="preserve">        - type: string</w:t>
      </w:r>
    </w:p>
    <w:p w14:paraId="41602FC9" w14:textId="77777777" w:rsidR="00223B8A" w:rsidRPr="00487DA4" w:rsidRDefault="00223B8A" w:rsidP="00223B8A">
      <w:pPr>
        <w:pStyle w:val="PL"/>
        <w:rPr>
          <w:lang w:val="en-US"/>
        </w:rPr>
      </w:pPr>
      <w:r w:rsidRPr="00487DA4">
        <w:rPr>
          <w:lang w:val="en-US"/>
        </w:rPr>
        <w:t xml:space="preserve">          enum:</w:t>
      </w:r>
    </w:p>
    <w:p w14:paraId="22161381" w14:textId="77777777" w:rsidR="00223B8A" w:rsidRPr="00487DA4" w:rsidRDefault="00223B8A" w:rsidP="00223B8A">
      <w:pPr>
        <w:pStyle w:val="PL"/>
        <w:rPr>
          <w:lang w:val="en-US"/>
        </w:rPr>
      </w:pPr>
      <w:r w:rsidRPr="00487DA4">
        <w:rPr>
          <w:lang w:val="en-US"/>
        </w:rPr>
        <w:t xml:space="preserve">            - ONE_TIME_EVENT</w:t>
      </w:r>
    </w:p>
    <w:p w14:paraId="43F6FB67" w14:textId="77777777" w:rsidR="00223B8A" w:rsidRPr="00487DA4" w:rsidRDefault="00223B8A" w:rsidP="00223B8A">
      <w:pPr>
        <w:pStyle w:val="PL"/>
        <w:rPr>
          <w:lang w:val="en-US"/>
        </w:rPr>
      </w:pPr>
      <w:r>
        <w:rPr>
          <w:lang w:val="en-US"/>
        </w:rPr>
        <w:t xml:space="preserve">            - </w:t>
      </w:r>
      <w:r w:rsidRPr="00487DA4">
        <w:rPr>
          <w:lang w:val="en-US"/>
        </w:rPr>
        <w:t>MULTIPLE_TIME_EVENT</w:t>
      </w:r>
    </w:p>
    <w:p w14:paraId="75177974" w14:textId="77777777" w:rsidR="00223B8A" w:rsidRPr="00487DA4" w:rsidRDefault="00223B8A" w:rsidP="00223B8A">
      <w:pPr>
        <w:pStyle w:val="PL"/>
        <w:rPr>
          <w:lang w:val="en-US"/>
        </w:rPr>
      </w:pPr>
      <w:r w:rsidRPr="00487DA4">
        <w:rPr>
          <w:lang w:val="en-US"/>
        </w:rPr>
        <w:t xml:space="preserve">        - type: string</w:t>
      </w:r>
    </w:p>
    <w:p w14:paraId="209B4B95" w14:textId="77777777" w:rsidR="00223B8A" w:rsidRPr="00487DA4" w:rsidRDefault="00223B8A" w:rsidP="00223B8A">
      <w:pPr>
        <w:pStyle w:val="PL"/>
        <w:rPr>
          <w:lang w:val="en-US"/>
        </w:rPr>
      </w:pPr>
      <w:r w:rsidRPr="00487DA4">
        <w:rPr>
          <w:lang w:val="en-US"/>
        </w:rPr>
        <w:t xml:space="preserve">    ReportingAccessType:</w:t>
      </w:r>
    </w:p>
    <w:p w14:paraId="00AF5119" w14:textId="77777777" w:rsidR="00223B8A" w:rsidRPr="00487DA4" w:rsidRDefault="00223B8A" w:rsidP="00223B8A">
      <w:pPr>
        <w:pStyle w:val="PL"/>
        <w:rPr>
          <w:lang w:val="en-US"/>
        </w:rPr>
      </w:pPr>
      <w:r w:rsidRPr="00487DA4">
        <w:rPr>
          <w:lang w:val="en-US"/>
        </w:rPr>
        <w:t xml:space="preserve">      anyOf:</w:t>
      </w:r>
    </w:p>
    <w:p w14:paraId="60C6E7E0" w14:textId="77777777" w:rsidR="00223B8A" w:rsidRPr="00487DA4" w:rsidRDefault="00223B8A" w:rsidP="00223B8A">
      <w:pPr>
        <w:pStyle w:val="PL"/>
        <w:rPr>
          <w:lang w:val="en-US"/>
        </w:rPr>
      </w:pPr>
      <w:r w:rsidRPr="00487DA4">
        <w:rPr>
          <w:lang w:val="en-US"/>
        </w:rPr>
        <w:t xml:space="preserve">        - type: string</w:t>
      </w:r>
    </w:p>
    <w:p w14:paraId="49BA5444" w14:textId="77777777" w:rsidR="00223B8A" w:rsidRPr="00487DA4" w:rsidRDefault="00223B8A" w:rsidP="00223B8A">
      <w:pPr>
        <w:pStyle w:val="PL"/>
        <w:rPr>
          <w:lang w:val="en-US"/>
        </w:rPr>
      </w:pPr>
      <w:r w:rsidRPr="00487DA4">
        <w:rPr>
          <w:lang w:val="en-US"/>
        </w:rPr>
        <w:t xml:space="preserve">          enum:</w:t>
      </w:r>
    </w:p>
    <w:p w14:paraId="0C3F9C7B" w14:textId="77777777" w:rsidR="00223B8A" w:rsidRPr="00487DA4" w:rsidRDefault="00223B8A" w:rsidP="00223B8A">
      <w:pPr>
        <w:pStyle w:val="PL"/>
        <w:rPr>
          <w:lang w:val="en-US"/>
        </w:rPr>
      </w:pPr>
      <w:r w:rsidRPr="00487DA4">
        <w:rPr>
          <w:lang w:val="en-US"/>
        </w:rPr>
        <w:t xml:space="preserve">            - NR</w:t>
      </w:r>
    </w:p>
    <w:p w14:paraId="7F62E41C" w14:textId="77777777" w:rsidR="00223B8A" w:rsidRPr="00487DA4" w:rsidRDefault="00223B8A" w:rsidP="00223B8A">
      <w:pPr>
        <w:pStyle w:val="PL"/>
        <w:rPr>
          <w:lang w:val="en-US"/>
        </w:rPr>
      </w:pPr>
      <w:r>
        <w:rPr>
          <w:lang w:val="en-US"/>
        </w:rPr>
        <w:t xml:space="preserve">            - </w:t>
      </w:r>
      <w:r w:rsidRPr="00487DA4">
        <w:rPr>
          <w:lang w:val="en-US"/>
        </w:rPr>
        <w:t>EUTRA_CONNECTED_TO_5GC</w:t>
      </w:r>
    </w:p>
    <w:p w14:paraId="0FD606AD" w14:textId="77777777" w:rsidR="00223B8A" w:rsidRPr="00487DA4" w:rsidRDefault="00223B8A" w:rsidP="00223B8A">
      <w:pPr>
        <w:pStyle w:val="PL"/>
        <w:rPr>
          <w:lang w:val="en-US"/>
        </w:rPr>
      </w:pPr>
      <w:r>
        <w:rPr>
          <w:lang w:val="en-US"/>
        </w:rPr>
        <w:t xml:space="preserve">            - </w:t>
      </w:r>
      <w:r w:rsidRPr="00487DA4">
        <w:rPr>
          <w:lang w:val="en-US"/>
        </w:rPr>
        <w:t>NON_3GPP_CONNECTED_TO_5GC</w:t>
      </w:r>
    </w:p>
    <w:p w14:paraId="20CAE21B" w14:textId="77777777" w:rsidR="00223B8A" w:rsidRPr="00487DA4" w:rsidRDefault="00223B8A" w:rsidP="00223B8A">
      <w:pPr>
        <w:pStyle w:val="PL"/>
        <w:rPr>
          <w:lang w:val="en-US"/>
        </w:rPr>
      </w:pPr>
      <w:r w:rsidRPr="00487DA4">
        <w:rPr>
          <w:lang w:val="en-US"/>
        </w:rPr>
        <w:t xml:space="preserve">        - type: string</w:t>
      </w:r>
    </w:p>
    <w:p w14:paraId="2250F5AF" w14:textId="77777777" w:rsidR="00223B8A" w:rsidRPr="00487DA4" w:rsidRDefault="00223B8A" w:rsidP="00223B8A">
      <w:pPr>
        <w:pStyle w:val="PL"/>
        <w:rPr>
          <w:lang w:val="en-US"/>
        </w:rPr>
      </w:pPr>
      <w:r w:rsidRPr="00487DA4">
        <w:rPr>
          <w:lang w:val="en-US"/>
        </w:rPr>
        <w:t xml:space="preserve">    </w:t>
      </w:r>
      <w:r>
        <w:t>Event</w:t>
      </w:r>
      <w:r w:rsidRPr="003B2883">
        <w:t>Class</w:t>
      </w:r>
      <w:r w:rsidRPr="00487DA4">
        <w:rPr>
          <w:lang w:val="en-US"/>
        </w:rPr>
        <w:t>:</w:t>
      </w:r>
    </w:p>
    <w:p w14:paraId="16EE062E" w14:textId="77777777" w:rsidR="00223B8A" w:rsidRPr="00487DA4" w:rsidRDefault="00223B8A" w:rsidP="00223B8A">
      <w:pPr>
        <w:pStyle w:val="PL"/>
        <w:rPr>
          <w:lang w:val="en-US"/>
        </w:rPr>
      </w:pPr>
      <w:r w:rsidRPr="00487DA4">
        <w:rPr>
          <w:lang w:val="en-US"/>
        </w:rPr>
        <w:t xml:space="preserve">      anyOf:</w:t>
      </w:r>
    </w:p>
    <w:p w14:paraId="446FD0C0" w14:textId="77777777" w:rsidR="00223B8A" w:rsidRPr="00487DA4" w:rsidRDefault="00223B8A" w:rsidP="00223B8A">
      <w:pPr>
        <w:pStyle w:val="PL"/>
        <w:rPr>
          <w:lang w:val="en-US"/>
        </w:rPr>
      </w:pPr>
      <w:r w:rsidRPr="00487DA4">
        <w:rPr>
          <w:lang w:val="en-US"/>
        </w:rPr>
        <w:t xml:space="preserve">        - type: string</w:t>
      </w:r>
    </w:p>
    <w:p w14:paraId="10A83EE1" w14:textId="77777777" w:rsidR="00223B8A" w:rsidRPr="00487DA4" w:rsidRDefault="00223B8A" w:rsidP="00223B8A">
      <w:pPr>
        <w:pStyle w:val="PL"/>
        <w:rPr>
          <w:lang w:val="en-US"/>
        </w:rPr>
      </w:pPr>
      <w:r w:rsidRPr="00487DA4">
        <w:rPr>
          <w:lang w:val="en-US"/>
        </w:rPr>
        <w:t xml:space="preserve">          enum:</w:t>
      </w:r>
    </w:p>
    <w:p w14:paraId="2180EB26" w14:textId="77777777" w:rsidR="00223B8A" w:rsidRPr="00487DA4" w:rsidRDefault="00223B8A" w:rsidP="00223B8A">
      <w:pPr>
        <w:pStyle w:val="PL"/>
        <w:rPr>
          <w:lang w:val="en-US"/>
        </w:rPr>
      </w:pPr>
      <w:r w:rsidRPr="00487DA4">
        <w:rPr>
          <w:lang w:val="en-US"/>
        </w:rPr>
        <w:t xml:space="preserve">            - </w:t>
      </w:r>
      <w:r>
        <w:t>SUPPLEMENTARY_SERVICES</w:t>
      </w:r>
    </w:p>
    <w:p w14:paraId="69C9C720" w14:textId="77777777" w:rsidR="00223B8A" w:rsidRPr="00487DA4" w:rsidRDefault="00223B8A" w:rsidP="00223B8A">
      <w:pPr>
        <w:pStyle w:val="PL"/>
        <w:rPr>
          <w:lang w:val="en-US"/>
        </w:rPr>
      </w:pPr>
      <w:r w:rsidRPr="00487DA4">
        <w:rPr>
          <w:lang w:val="en-US"/>
        </w:rPr>
        <w:t xml:space="preserve">        - type: string</w:t>
      </w:r>
    </w:p>
    <w:p w14:paraId="7CE90AE9" w14:textId="77777777" w:rsidR="00223B8A" w:rsidRPr="00487DA4" w:rsidRDefault="00223B8A" w:rsidP="00223B8A">
      <w:pPr>
        <w:pStyle w:val="PL"/>
        <w:rPr>
          <w:lang w:val="en-US"/>
        </w:rPr>
      </w:pPr>
      <w:r w:rsidRPr="00487DA4">
        <w:rPr>
          <w:lang w:val="en-US"/>
        </w:rPr>
        <w:t xml:space="preserve">    </w:t>
      </w:r>
      <w:r>
        <w:rPr>
          <w:lang w:val="en-US"/>
        </w:rPr>
        <w:t>Reported</w:t>
      </w:r>
      <w:r>
        <w:t>EventType</w:t>
      </w:r>
      <w:r w:rsidRPr="00487DA4">
        <w:rPr>
          <w:lang w:val="en-US"/>
        </w:rPr>
        <w:t>:</w:t>
      </w:r>
    </w:p>
    <w:p w14:paraId="13548941" w14:textId="77777777" w:rsidR="00223B8A" w:rsidRPr="00487DA4" w:rsidRDefault="00223B8A" w:rsidP="00223B8A">
      <w:pPr>
        <w:pStyle w:val="PL"/>
        <w:rPr>
          <w:lang w:val="en-US"/>
        </w:rPr>
      </w:pPr>
      <w:r w:rsidRPr="00487DA4">
        <w:rPr>
          <w:lang w:val="en-US"/>
        </w:rPr>
        <w:t xml:space="preserve">      anyOf:</w:t>
      </w:r>
    </w:p>
    <w:p w14:paraId="2D2238CA" w14:textId="77777777" w:rsidR="00223B8A" w:rsidRPr="00487DA4" w:rsidRDefault="00223B8A" w:rsidP="00223B8A">
      <w:pPr>
        <w:pStyle w:val="PL"/>
        <w:rPr>
          <w:lang w:val="en-US"/>
        </w:rPr>
      </w:pPr>
      <w:r w:rsidRPr="00487DA4">
        <w:rPr>
          <w:lang w:val="en-US"/>
        </w:rPr>
        <w:t xml:space="preserve">        - type: string</w:t>
      </w:r>
    </w:p>
    <w:p w14:paraId="14E95D60" w14:textId="77777777" w:rsidR="00223B8A" w:rsidRPr="00487DA4" w:rsidRDefault="00223B8A" w:rsidP="00223B8A">
      <w:pPr>
        <w:pStyle w:val="PL"/>
        <w:rPr>
          <w:lang w:val="en-US"/>
        </w:rPr>
      </w:pPr>
      <w:r w:rsidRPr="00487DA4">
        <w:rPr>
          <w:lang w:val="en-US"/>
        </w:rPr>
        <w:t xml:space="preserve">          enum:</w:t>
      </w:r>
    </w:p>
    <w:p w14:paraId="57AFE3FF" w14:textId="77777777" w:rsidR="00223B8A" w:rsidRPr="0032314A" w:rsidRDefault="00223B8A" w:rsidP="00223B8A">
      <w:pPr>
        <w:pStyle w:val="PL"/>
        <w:rPr>
          <w:lang w:val="en-US"/>
        </w:rPr>
      </w:pPr>
      <w:r w:rsidRPr="00487DA4">
        <w:rPr>
          <w:lang w:val="en-US"/>
        </w:rPr>
        <w:t xml:space="preserve">            - </w:t>
      </w:r>
      <w:r w:rsidRPr="0032314A">
        <w:rPr>
          <w:lang w:val="en-US"/>
        </w:rPr>
        <w:t>PERIODIC_EVENT</w:t>
      </w:r>
    </w:p>
    <w:p w14:paraId="11CA895A" w14:textId="77777777" w:rsidR="00223B8A" w:rsidRPr="0032314A" w:rsidRDefault="00223B8A" w:rsidP="00223B8A">
      <w:pPr>
        <w:pStyle w:val="PL"/>
        <w:rPr>
          <w:lang w:val="en-US"/>
        </w:rPr>
      </w:pPr>
      <w:r>
        <w:rPr>
          <w:lang w:val="en-US"/>
        </w:rPr>
        <w:t xml:space="preserve">            - </w:t>
      </w:r>
      <w:r w:rsidRPr="0032314A">
        <w:rPr>
          <w:lang w:val="en-US"/>
        </w:rPr>
        <w:t>ENTERING_AREA_EVENT</w:t>
      </w:r>
    </w:p>
    <w:p w14:paraId="220401C3" w14:textId="77777777" w:rsidR="00223B8A" w:rsidRPr="0032314A" w:rsidRDefault="00223B8A" w:rsidP="00223B8A">
      <w:pPr>
        <w:pStyle w:val="PL"/>
        <w:rPr>
          <w:lang w:val="en-US"/>
        </w:rPr>
      </w:pPr>
      <w:r>
        <w:rPr>
          <w:lang w:val="en-US"/>
        </w:rPr>
        <w:t xml:space="preserve">            - </w:t>
      </w:r>
      <w:r w:rsidRPr="0032314A">
        <w:rPr>
          <w:lang w:val="en-US"/>
        </w:rPr>
        <w:t>LEAVING_AREA_EVENT</w:t>
      </w:r>
    </w:p>
    <w:p w14:paraId="0EC454EF" w14:textId="77777777" w:rsidR="00223B8A" w:rsidRPr="0032314A" w:rsidRDefault="00223B8A" w:rsidP="00223B8A">
      <w:pPr>
        <w:pStyle w:val="PL"/>
        <w:rPr>
          <w:lang w:val="en-US"/>
        </w:rPr>
      </w:pPr>
      <w:r>
        <w:rPr>
          <w:lang w:val="en-US"/>
        </w:rPr>
        <w:t xml:space="preserve">            - </w:t>
      </w:r>
      <w:r w:rsidRPr="0032314A">
        <w:rPr>
          <w:lang w:val="en-US"/>
        </w:rPr>
        <w:t>BEING_INSIDE_AREA_EVENT</w:t>
      </w:r>
    </w:p>
    <w:p w14:paraId="1CFB060E" w14:textId="77777777" w:rsidR="00223B8A" w:rsidRPr="0032314A" w:rsidRDefault="00223B8A" w:rsidP="00223B8A">
      <w:pPr>
        <w:pStyle w:val="PL"/>
        <w:rPr>
          <w:lang w:val="en-US"/>
        </w:rPr>
      </w:pPr>
      <w:r>
        <w:rPr>
          <w:lang w:val="en-US"/>
        </w:rPr>
        <w:t xml:space="preserve">            - </w:t>
      </w:r>
      <w:r w:rsidRPr="0032314A">
        <w:rPr>
          <w:lang w:val="en-US"/>
        </w:rPr>
        <w:t>MOTION_EVENT</w:t>
      </w:r>
    </w:p>
    <w:p w14:paraId="65240786" w14:textId="77777777" w:rsidR="00223B8A" w:rsidRPr="0032314A" w:rsidRDefault="00223B8A" w:rsidP="00223B8A">
      <w:pPr>
        <w:pStyle w:val="PL"/>
        <w:rPr>
          <w:lang w:val="en-US"/>
        </w:rPr>
      </w:pPr>
      <w:r>
        <w:rPr>
          <w:lang w:val="en-US"/>
        </w:rPr>
        <w:t xml:space="preserve">            - </w:t>
      </w:r>
      <w:r w:rsidRPr="0032314A">
        <w:rPr>
          <w:lang w:val="en-US"/>
        </w:rPr>
        <w:t>MAXIMUM_INTERVAL_EXPIRATION_EVENT</w:t>
      </w:r>
    </w:p>
    <w:p w14:paraId="3241819D" w14:textId="77777777" w:rsidR="00223B8A" w:rsidRPr="00487DA4" w:rsidRDefault="00223B8A" w:rsidP="00223B8A">
      <w:pPr>
        <w:pStyle w:val="PL"/>
        <w:rPr>
          <w:lang w:val="en-US"/>
        </w:rPr>
      </w:pPr>
      <w:r>
        <w:rPr>
          <w:lang w:val="en-US"/>
        </w:rPr>
        <w:t xml:space="preserve">            - </w:t>
      </w:r>
      <w:r w:rsidRPr="0032314A">
        <w:rPr>
          <w:lang w:val="en-US"/>
        </w:rPr>
        <w:t>LOCATION_CANCELLATION_EVENT</w:t>
      </w:r>
    </w:p>
    <w:p w14:paraId="16162706" w14:textId="77777777" w:rsidR="00223B8A" w:rsidRPr="00487DA4" w:rsidRDefault="00223B8A" w:rsidP="00223B8A">
      <w:pPr>
        <w:pStyle w:val="PL"/>
        <w:rPr>
          <w:lang w:val="en-US"/>
        </w:rPr>
      </w:pPr>
      <w:r w:rsidRPr="00487DA4">
        <w:rPr>
          <w:lang w:val="en-US"/>
        </w:rPr>
        <w:t xml:space="preserve">        - type: string</w:t>
      </w:r>
    </w:p>
    <w:p w14:paraId="6AE3D37D" w14:textId="77777777" w:rsidR="00223B8A" w:rsidRPr="00487DA4" w:rsidRDefault="00223B8A" w:rsidP="00223B8A">
      <w:pPr>
        <w:pStyle w:val="PL"/>
        <w:rPr>
          <w:lang w:val="en-US"/>
        </w:rPr>
      </w:pPr>
      <w:r w:rsidRPr="00487DA4">
        <w:rPr>
          <w:lang w:val="en-US"/>
        </w:rPr>
        <w:t xml:space="preserve">    </w:t>
      </w:r>
      <w:r w:rsidRPr="0032314A">
        <w:rPr>
          <w:lang w:val="en-US"/>
        </w:rPr>
        <w:t>TerminationCause</w:t>
      </w:r>
      <w:r w:rsidRPr="00487DA4">
        <w:rPr>
          <w:lang w:val="en-US"/>
        </w:rPr>
        <w:t>:</w:t>
      </w:r>
    </w:p>
    <w:p w14:paraId="41355919" w14:textId="77777777" w:rsidR="00223B8A" w:rsidRPr="00487DA4" w:rsidRDefault="00223B8A" w:rsidP="00223B8A">
      <w:pPr>
        <w:pStyle w:val="PL"/>
        <w:rPr>
          <w:lang w:val="en-US"/>
        </w:rPr>
      </w:pPr>
      <w:r w:rsidRPr="00487DA4">
        <w:rPr>
          <w:lang w:val="en-US"/>
        </w:rPr>
        <w:t xml:space="preserve">      anyOf:</w:t>
      </w:r>
    </w:p>
    <w:p w14:paraId="36A7E322" w14:textId="77777777" w:rsidR="00223B8A" w:rsidRPr="00487DA4" w:rsidRDefault="00223B8A" w:rsidP="00223B8A">
      <w:pPr>
        <w:pStyle w:val="PL"/>
        <w:rPr>
          <w:lang w:val="en-US"/>
        </w:rPr>
      </w:pPr>
      <w:r w:rsidRPr="00487DA4">
        <w:rPr>
          <w:lang w:val="en-US"/>
        </w:rPr>
        <w:t xml:space="preserve">        - type: string</w:t>
      </w:r>
    </w:p>
    <w:p w14:paraId="61C15B07" w14:textId="77777777" w:rsidR="00223B8A" w:rsidRPr="00487DA4" w:rsidRDefault="00223B8A" w:rsidP="00223B8A">
      <w:pPr>
        <w:pStyle w:val="PL"/>
        <w:rPr>
          <w:lang w:val="en-US"/>
        </w:rPr>
      </w:pPr>
      <w:r w:rsidRPr="00487DA4">
        <w:rPr>
          <w:lang w:val="en-US"/>
        </w:rPr>
        <w:t xml:space="preserve">          enum:</w:t>
      </w:r>
    </w:p>
    <w:p w14:paraId="51CE06EA" w14:textId="77777777" w:rsidR="00223B8A" w:rsidRPr="0032314A" w:rsidRDefault="00223B8A" w:rsidP="00223B8A">
      <w:pPr>
        <w:pStyle w:val="PL"/>
        <w:rPr>
          <w:lang w:val="en-US"/>
        </w:rPr>
      </w:pPr>
      <w:r w:rsidRPr="00487DA4">
        <w:rPr>
          <w:lang w:val="en-US"/>
        </w:rPr>
        <w:t xml:space="preserve">            - </w:t>
      </w:r>
      <w:r w:rsidRPr="0032314A">
        <w:rPr>
          <w:lang w:val="en-US"/>
        </w:rPr>
        <w:t>TERMINATION_BY_UE</w:t>
      </w:r>
    </w:p>
    <w:p w14:paraId="67EC2402" w14:textId="77777777" w:rsidR="00223B8A" w:rsidRPr="0032314A" w:rsidRDefault="00223B8A" w:rsidP="00223B8A">
      <w:pPr>
        <w:pStyle w:val="PL"/>
        <w:rPr>
          <w:lang w:val="en-US"/>
        </w:rPr>
      </w:pPr>
      <w:r>
        <w:rPr>
          <w:lang w:val="en-US"/>
        </w:rPr>
        <w:t xml:space="preserve">            - </w:t>
      </w:r>
      <w:r w:rsidRPr="0032314A">
        <w:rPr>
          <w:lang w:val="en-US"/>
        </w:rPr>
        <w:t>TERMINATION_BY_NETWORK</w:t>
      </w:r>
    </w:p>
    <w:p w14:paraId="692E5B3B" w14:textId="77777777" w:rsidR="00223B8A" w:rsidRPr="00487DA4" w:rsidRDefault="00223B8A" w:rsidP="00223B8A">
      <w:pPr>
        <w:pStyle w:val="PL"/>
        <w:rPr>
          <w:lang w:val="en-US"/>
        </w:rPr>
      </w:pPr>
      <w:r>
        <w:rPr>
          <w:lang w:val="en-US"/>
        </w:rPr>
        <w:t xml:space="preserve">            - </w:t>
      </w:r>
      <w:r w:rsidRPr="0032314A">
        <w:rPr>
          <w:lang w:val="en-US"/>
        </w:rPr>
        <w:t>NORMAL_TERMINATION</w:t>
      </w:r>
    </w:p>
    <w:p w14:paraId="326EE5F6" w14:textId="77777777" w:rsidR="00223B8A" w:rsidRDefault="00223B8A" w:rsidP="00223B8A">
      <w:pPr>
        <w:pStyle w:val="PL"/>
        <w:rPr>
          <w:lang w:val="en-US"/>
        </w:rPr>
      </w:pPr>
      <w:r w:rsidRPr="00487DA4">
        <w:rPr>
          <w:lang w:val="en-US"/>
        </w:rPr>
        <w:t xml:space="preserve">        - type: string</w:t>
      </w:r>
    </w:p>
    <w:p w14:paraId="20AECBF2" w14:textId="77777777" w:rsidR="00F97542" w:rsidRDefault="00F97542" w:rsidP="00F97542">
      <w:pPr>
        <w:pStyle w:val="PL"/>
        <w:rPr>
          <w:lang w:val="en-US"/>
        </w:rPr>
      </w:pPr>
      <w:r>
        <w:rPr>
          <w:lang w:val="en-US"/>
        </w:rPr>
        <w:t xml:space="preserve">    LcsQosClass:</w:t>
      </w:r>
    </w:p>
    <w:p w14:paraId="6CD2D269" w14:textId="77777777" w:rsidR="00F97542" w:rsidRDefault="00F97542" w:rsidP="00F97542">
      <w:pPr>
        <w:pStyle w:val="PL"/>
        <w:rPr>
          <w:lang w:val="en-US"/>
        </w:rPr>
      </w:pPr>
      <w:r>
        <w:rPr>
          <w:lang w:val="en-US"/>
        </w:rPr>
        <w:t xml:space="preserve">      anyOf:</w:t>
      </w:r>
    </w:p>
    <w:p w14:paraId="6EDEFBA1" w14:textId="77777777" w:rsidR="00F97542" w:rsidRDefault="00F97542" w:rsidP="00F97542">
      <w:pPr>
        <w:pStyle w:val="PL"/>
        <w:rPr>
          <w:lang w:val="en-US"/>
        </w:rPr>
      </w:pPr>
      <w:r>
        <w:rPr>
          <w:lang w:val="en-US"/>
        </w:rPr>
        <w:t xml:space="preserve">        - type: string</w:t>
      </w:r>
    </w:p>
    <w:p w14:paraId="7B68487F" w14:textId="77777777" w:rsidR="00F97542" w:rsidRDefault="00F97542" w:rsidP="00F97542">
      <w:pPr>
        <w:pStyle w:val="PL"/>
        <w:rPr>
          <w:lang w:val="en-US"/>
        </w:rPr>
      </w:pPr>
      <w:r>
        <w:rPr>
          <w:lang w:val="en-US"/>
        </w:rPr>
        <w:t xml:space="preserve">          enum:</w:t>
      </w:r>
    </w:p>
    <w:p w14:paraId="6AB21776" w14:textId="77777777" w:rsidR="00F97542" w:rsidRDefault="00F97542" w:rsidP="00F97542">
      <w:pPr>
        <w:pStyle w:val="PL"/>
        <w:rPr>
          <w:lang w:val="en-US"/>
        </w:rPr>
      </w:pPr>
      <w:r>
        <w:rPr>
          <w:lang w:val="en-US"/>
        </w:rPr>
        <w:t xml:space="preserve">            - BEST_EFFORT</w:t>
      </w:r>
    </w:p>
    <w:p w14:paraId="4D3AF64A" w14:textId="77777777" w:rsidR="00F97542" w:rsidRDefault="00F97542" w:rsidP="00F97542">
      <w:pPr>
        <w:pStyle w:val="PL"/>
        <w:rPr>
          <w:lang w:val="en-US"/>
        </w:rPr>
      </w:pPr>
      <w:r>
        <w:rPr>
          <w:lang w:val="en-US"/>
        </w:rPr>
        <w:t xml:space="preserve">            - ASSURED</w:t>
      </w:r>
    </w:p>
    <w:p w14:paraId="6A07485A" w14:textId="77777777" w:rsidR="00F97542" w:rsidRDefault="00F97542" w:rsidP="00F97542">
      <w:pPr>
        <w:pStyle w:val="PL"/>
        <w:rPr>
          <w:lang w:val="en-US"/>
        </w:rPr>
      </w:pPr>
      <w:r>
        <w:rPr>
          <w:lang w:val="en-US"/>
        </w:rPr>
        <w:t xml:space="preserve">        - type: string</w:t>
      </w:r>
    </w:p>
    <w:p w14:paraId="5E960373" w14:textId="66F68F88" w:rsidR="00635CF4" w:rsidRDefault="00635CF4" w:rsidP="00635CF4"/>
    <w:p w14:paraId="46096CB6" w14:textId="76971218" w:rsidR="00EF0FA5" w:rsidRDefault="00EF0FA5" w:rsidP="00EF0FA5">
      <w:pPr>
        <w:pStyle w:val="Heading2"/>
      </w:pPr>
      <w:bookmarkStart w:id="471" w:name="_Toc25168735"/>
      <w:bookmarkStart w:id="472" w:name="_Toc27593154"/>
      <w:r>
        <w:lastRenderedPageBreak/>
        <w:t>A.</w:t>
      </w:r>
      <w:r w:rsidR="00C516EB">
        <w:t>3</w:t>
      </w:r>
      <w:r>
        <w:tab/>
        <w:t>Nlmf_Broadcast API</w:t>
      </w:r>
      <w:bookmarkEnd w:id="471"/>
      <w:bookmarkEnd w:id="472"/>
    </w:p>
    <w:p w14:paraId="4B073DC3" w14:textId="77777777" w:rsidR="000E4D24" w:rsidRDefault="000E4D24" w:rsidP="000E4D24">
      <w:pPr>
        <w:pStyle w:val="PL"/>
        <w:rPr>
          <w:lang w:val="en-US"/>
        </w:rPr>
      </w:pPr>
      <w:r>
        <w:rPr>
          <w:lang w:val="en-US"/>
        </w:rPr>
        <w:t>openapi: 3.0.0</w:t>
      </w:r>
    </w:p>
    <w:p w14:paraId="6FD94B43" w14:textId="77777777" w:rsidR="000E4D24" w:rsidRDefault="000E4D24" w:rsidP="000E4D24">
      <w:pPr>
        <w:pStyle w:val="PL"/>
        <w:rPr>
          <w:lang w:val="en-US"/>
        </w:rPr>
      </w:pPr>
    </w:p>
    <w:p w14:paraId="7E2938FB" w14:textId="77777777" w:rsidR="000E4D24" w:rsidRDefault="000E4D24" w:rsidP="000E4D24">
      <w:pPr>
        <w:pStyle w:val="PL"/>
        <w:rPr>
          <w:lang w:val="en-US"/>
        </w:rPr>
      </w:pPr>
      <w:r>
        <w:rPr>
          <w:lang w:val="en-US"/>
        </w:rPr>
        <w:t>info:</w:t>
      </w:r>
    </w:p>
    <w:p w14:paraId="0E7BE7E7" w14:textId="77777777" w:rsidR="000E4D24" w:rsidRDefault="000E4D24" w:rsidP="000E4D24">
      <w:pPr>
        <w:pStyle w:val="PL"/>
        <w:rPr>
          <w:lang w:val="en-US"/>
        </w:rPr>
      </w:pPr>
      <w:r>
        <w:rPr>
          <w:lang w:val="en-US"/>
        </w:rPr>
        <w:t xml:space="preserve">  version: '1.0.0.alpha-1'</w:t>
      </w:r>
    </w:p>
    <w:p w14:paraId="427C3FFE" w14:textId="77777777" w:rsidR="000E4D24" w:rsidRDefault="000E4D24" w:rsidP="000E4D24">
      <w:pPr>
        <w:pStyle w:val="PL"/>
        <w:rPr>
          <w:lang w:val="en-US"/>
        </w:rPr>
      </w:pPr>
      <w:r>
        <w:rPr>
          <w:lang w:val="en-US"/>
        </w:rPr>
        <w:t xml:space="preserve">  title: 'LMF Broadcast'</w:t>
      </w:r>
    </w:p>
    <w:p w14:paraId="33AFBA28" w14:textId="77777777" w:rsidR="000E4D24" w:rsidRDefault="000E4D24" w:rsidP="000E4D24">
      <w:pPr>
        <w:pStyle w:val="PL"/>
        <w:rPr>
          <w:lang w:val="en-US"/>
        </w:rPr>
      </w:pPr>
      <w:r>
        <w:rPr>
          <w:lang w:val="en-US"/>
        </w:rPr>
        <w:t xml:space="preserve">  description: |</w:t>
      </w:r>
    </w:p>
    <w:p w14:paraId="778563EC" w14:textId="77777777" w:rsidR="000E4D24" w:rsidRDefault="000E4D24" w:rsidP="000E4D24">
      <w:pPr>
        <w:pStyle w:val="PL"/>
        <w:rPr>
          <w:lang w:val="en-US"/>
        </w:rPr>
      </w:pPr>
      <w:r>
        <w:rPr>
          <w:lang w:val="en-US"/>
        </w:rPr>
        <w:t xml:space="preserve">    LMF Broadcast Service.</w:t>
      </w:r>
    </w:p>
    <w:p w14:paraId="53575B4E" w14:textId="77777777" w:rsidR="000E4D24" w:rsidRDefault="000E4D24" w:rsidP="000E4D24">
      <w:pPr>
        <w:pStyle w:val="PL"/>
      </w:pPr>
      <w:r>
        <w:t xml:space="preserve">    © 2019, 3GPP Organizational Partners (ARIB, ATIS, CCSA, ETSI, TSDSI, TTA, TTC).</w:t>
      </w:r>
    </w:p>
    <w:p w14:paraId="5956A1DE" w14:textId="77777777" w:rsidR="000E4D24" w:rsidRDefault="000E4D24" w:rsidP="000E4D24">
      <w:pPr>
        <w:pStyle w:val="PL"/>
        <w:rPr>
          <w:lang w:val="en-US"/>
        </w:rPr>
      </w:pPr>
      <w:r>
        <w:t xml:space="preserve">    All rights reserved.</w:t>
      </w:r>
    </w:p>
    <w:p w14:paraId="6B8C9604" w14:textId="77777777" w:rsidR="000E4D24" w:rsidRDefault="000E4D24" w:rsidP="000E4D24">
      <w:pPr>
        <w:pStyle w:val="PL"/>
      </w:pPr>
    </w:p>
    <w:p w14:paraId="0B640587" w14:textId="77777777" w:rsidR="000E4D24" w:rsidRDefault="000E4D24" w:rsidP="000E4D24">
      <w:pPr>
        <w:pStyle w:val="PL"/>
        <w:rPr>
          <w:lang w:val="en-US"/>
        </w:rPr>
      </w:pPr>
      <w:r>
        <w:rPr>
          <w:lang w:val="en-US"/>
        </w:rPr>
        <w:t>externalDocs:</w:t>
      </w:r>
    </w:p>
    <w:p w14:paraId="1734B914" w14:textId="77777777" w:rsidR="000E4D24" w:rsidRDefault="000E4D24" w:rsidP="000E4D24">
      <w:pPr>
        <w:pStyle w:val="PL"/>
        <w:rPr>
          <w:lang w:val="en-US"/>
        </w:rPr>
      </w:pPr>
      <w:r>
        <w:rPr>
          <w:lang w:val="en-US"/>
        </w:rPr>
        <w:t xml:space="preserve">  description: 3GPP TS 29.572 V16.1.0; 5G System; </w:t>
      </w:r>
      <w:r>
        <w:t>Location Management Services; Stage 3</w:t>
      </w:r>
    </w:p>
    <w:p w14:paraId="5CACEE1C" w14:textId="77777777" w:rsidR="000E4D24" w:rsidRDefault="000E4D24" w:rsidP="000E4D24">
      <w:pPr>
        <w:pStyle w:val="PL"/>
        <w:rPr>
          <w:lang w:val="en-US"/>
        </w:rPr>
      </w:pPr>
      <w:r>
        <w:rPr>
          <w:lang w:val="en-US"/>
        </w:rPr>
        <w:t xml:space="preserve">  url: 'http://www.3gpp.org/ftp/Specs/archive/29_series/29.572/'</w:t>
      </w:r>
    </w:p>
    <w:p w14:paraId="71378AB3" w14:textId="77777777" w:rsidR="000E4D24" w:rsidRDefault="000E4D24" w:rsidP="000E4D24">
      <w:pPr>
        <w:pStyle w:val="PL"/>
      </w:pPr>
    </w:p>
    <w:p w14:paraId="7AD0EFC2" w14:textId="77777777" w:rsidR="000E4D24" w:rsidRDefault="000E4D24" w:rsidP="000E4D24">
      <w:pPr>
        <w:pStyle w:val="PL"/>
      </w:pPr>
      <w:r>
        <w:t>servers:</w:t>
      </w:r>
    </w:p>
    <w:p w14:paraId="3C8AD3B2" w14:textId="77777777" w:rsidR="000E4D24" w:rsidRDefault="000E4D24" w:rsidP="000E4D24">
      <w:pPr>
        <w:pStyle w:val="PL"/>
      </w:pPr>
      <w:r>
        <w:t xml:space="preserve">  - url: '{apiRoot}/nlmf-broadcast/v1'</w:t>
      </w:r>
    </w:p>
    <w:p w14:paraId="34E834FF" w14:textId="77777777" w:rsidR="000E4D24" w:rsidRDefault="000E4D24" w:rsidP="000E4D24">
      <w:pPr>
        <w:pStyle w:val="PL"/>
      </w:pPr>
      <w:r>
        <w:t xml:space="preserve">    variables:</w:t>
      </w:r>
    </w:p>
    <w:p w14:paraId="4B45F29A" w14:textId="77777777" w:rsidR="000E4D24" w:rsidRDefault="000E4D24" w:rsidP="000E4D24">
      <w:pPr>
        <w:pStyle w:val="PL"/>
      </w:pPr>
      <w:r>
        <w:t xml:space="preserve">      apiRoot:</w:t>
      </w:r>
    </w:p>
    <w:p w14:paraId="5578E139" w14:textId="77777777" w:rsidR="000E4D24" w:rsidRDefault="000E4D24" w:rsidP="000E4D24">
      <w:pPr>
        <w:pStyle w:val="PL"/>
      </w:pPr>
      <w:r>
        <w:t xml:space="preserve">        default: https://example.com</w:t>
      </w:r>
    </w:p>
    <w:p w14:paraId="19653B66" w14:textId="77777777" w:rsidR="000E4D24" w:rsidRDefault="000E4D24" w:rsidP="000E4D24">
      <w:pPr>
        <w:pStyle w:val="PL"/>
      </w:pPr>
      <w:r>
        <w:t xml:space="preserve">        description: apiRoot as defined in clause 4.4 of 3GPP TS 29.501</w:t>
      </w:r>
    </w:p>
    <w:p w14:paraId="2EA80435" w14:textId="77777777" w:rsidR="000E4D24" w:rsidRDefault="000E4D24" w:rsidP="000E4D24">
      <w:pPr>
        <w:pStyle w:val="PL"/>
        <w:rPr>
          <w:lang w:val="en-US"/>
        </w:rPr>
      </w:pPr>
    </w:p>
    <w:p w14:paraId="7EB62C5B" w14:textId="77777777" w:rsidR="000E4D24" w:rsidRDefault="000E4D24" w:rsidP="000E4D24">
      <w:pPr>
        <w:pStyle w:val="PL"/>
        <w:rPr>
          <w:lang w:val="en-US"/>
        </w:rPr>
      </w:pPr>
      <w:r>
        <w:rPr>
          <w:lang w:val="en-US"/>
        </w:rPr>
        <w:t>paths:</w:t>
      </w:r>
    </w:p>
    <w:p w14:paraId="2DD0ADB9" w14:textId="77777777" w:rsidR="000E4D24" w:rsidRDefault="000E4D24" w:rsidP="000E4D24">
      <w:pPr>
        <w:pStyle w:val="PL"/>
        <w:rPr>
          <w:lang w:val="en-US"/>
        </w:rPr>
      </w:pPr>
      <w:r>
        <w:rPr>
          <w:lang w:val="en-US"/>
        </w:rPr>
        <w:t xml:space="preserve">  /cipher-key-data:</w:t>
      </w:r>
    </w:p>
    <w:p w14:paraId="39A5660D" w14:textId="77777777" w:rsidR="000E4D24" w:rsidRDefault="000E4D24" w:rsidP="000E4D24">
      <w:pPr>
        <w:pStyle w:val="PL"/>
        <w:rPr>
          <w:lang w:val="en-US"/>
        </w:rPr>
      </w:pPr>
      <w:r>
        <w:rPr>
          <w:lang w:val="en-US"/>
        </w:rPr>
        <w:t xml:space="preserve">    post:</w:t>
      </w:r>
    </w:p>
    <w:p w14:paraId="1948E461" w14:textId="77777777" w:rsidR="000E4D24" w:rsidRDefault="000E4D24" w:rsidP="000E4D24">
      <w:pPr>
        <w:pStyle w:val="PL"/>
        <w:rPr>
          <w:lang w:val="en-US"/>
        </w:rPr>
      </w:pPr>
      <w:r>
        <w:rPr>
          <w:lang w:val="en-US"/>
        </w:rPr>
        <w:t xml:space="preserve">      summary: Request ciphering key data</w:t>
      </w:r>
    </w:p>
    <w:p w14:paraId="1C6E270C" w14:textId="77777777" w:rsidR="000E4D24" w:rsidRDefault="000E4D24" w:rsidP="000E4D24">
      <w:pPr>
        <w:pStyle w:val="PL"/>
        <w:rPr>
          <w:lang w:val="en-US"/>
        </w:rPr>
      </w:pPr>
      <w:r>
        <w:rPr>
          <w:lang w:val="en-US"/>
        </w:rPr>
        <w:t xml:space="preserve">      operationId: CipheringKeyData</w:t>
      </w:r>
    </w:p>
    <w:p w14:paraId="48DCA79D" w14:textId="77777777" w:rsidR="000E4D24" w:rsidRDefault="000E4D24" w:rsidP="000E4D24">
      <w:pPr>
        <w:pStyle w:val="PL"/>
        <w:rPr>
          <w:lang w:val="en-US"/>
        </w:rPr>
      </w:pPr>
      <w:r>
        <w:rPr>
          <w:lang w:val="en-US"/>
        </w:rPr>
        <w:t xml:space="preserve">      tags:</w:t>
      </w:r>
    </w:p>
    <w:p w14:paraId="54170AF9" w14:textId="77777777" w:rsidR="000E4D24" w:rsidRDefault="000E4D24" w:rsidP="000E4D24">
      <w:pPr>
        <w:pStyle w:val="PL"/>
        <w:rPr>
          <w:lang w:val="en-US"/>
        </w:rPr>
      </w:pPr>
      <w:r>
        <w:rPr>
          <w:lang w:val="en-US"/>
        </w:rPr>
        <w:t xml:space="preserve">        - Request Ciphering Key Data</w:t>
      </w:r>
    </w:p>
    <w:p w14:paraId="130CE39A" w14:textId="77777777" w:rsidR="000E4D24" w:rsidRDefault="000E4D24" w:rsidP="000E4D24">
      <w:pPr>
        <w:pStyle w:val="PL"/>
        <w:rPr>
          <w:lang w:val="en-US"/>
        </w:rPr>
      </w:pPr>
      <w:r>
        <w:rPr>
          <w:lang w:val="en-US"/>
        </w:rPr>
        <w:t xml:space="preserve">      requestBody:</w:t>
      </w:r>
    </w:p>
    <w:p w14:paraId="7084490F" w14:textId="77777777" w:rsidR="000E4D24" w:rsidRDefault="000E4D24" w:rsidP="000E4D24">
      <w:pPr>
        <w:pStyle w:val="PL"/>
        <w:rPr>
          <w:lang w:val="en-US"/>
        </w:rPr>
      </w:pPr>
      <w:r>
        <w:rPr>
          <w:lang w:val="en-US"/>
        </w:rPr>
        <w:t xml:space="preserve">        content:</w:t>
      </w:r>
    </w:p>
    <w:p w14:paraId="1DF3B48B" w14:textId="77777777" w:rsidR="000E4D24" w:rsidRDefault="000E4D24" w:rsidP="000E4D24">
      <w:pPr>
        <w:pStyle w:val="PL"/>
        <w:rPr>
          <w:lang w:val="en-US"/>
        </w:rPr>
      </w:pPr>
      <w:r>
        <w:rPr>
          <w:lang w:val="en-US"/>
        </w:rPr>
        <w:t xml:space="preserve">          application/json:</w:t>
      </w:r>
    </w:p>
    <w:p w14:paraId="29620826" w14:textId="77777777" w:rsidR="000E4D24" w:rsidRDefault="000E4D24" w:rsidP="000E4D24">
      <w:pPr>
        <w:pStyle w:val="PL"/>
        <w:rPr>
          <w:lang w:val="en-US"/>
        </w:rPr>
      </w:pPr>
      <w:r>
        <w:rPr>
          <w:lang w:val="en-US"/>
        </w:rPr>
        <w:t xml:space="preserve">            schema:</w:t>
      </w:r>
    </w:p>
    <w:p w14:paraId="30DF5081" w14:textId="77777777" w:rsidR="000E4D24" w:rsidRDefault="000E4D24" w:rsidP="000E4D24">
      <w:pPr>
        <w:pStyle w:val="PL"/>
        <w:rPr>
          <w:lang w:val="en-US"/>
        </w:rPr>
      </w:pPr>
      <w:r>
        <w:rPr>
          <w:lang w:val="en-US"/>
        </w:rPr>
        <w:t xml:space="preserve">              $ref: '#/components/schemas/CipherRequestData'</w:t>
      </w:r>
    </w:p>
    <w:p w14:paraId="02202F45" w14:textId="77777777" w:rsidR="000E4D24" w:rsidRDefault="000E4D24" w:rsidP="000E4D24">
      <w:pPr>
        <w:pStyle w:val="PL"/>
        <w:rPr>
          <w:lang w:val="en-US"/>
        </w:rPr>
      </w:pPr>
      <w:r>
        <w:rPr>
          <w:lang w:val="en-US"/>
        </w:rPr>
        <w:t xml:space="preserve">        required: true</w:t>
      </w:r>
    </w:p>
    <w:p w14:paraId="27C22BB5" w14:textId="77777777" w:rsidR="000E4D24" w:rsidRDefault="000E4D24" w:rsidP="000E4D24">
      <w:pPr>
        <w:pStyle w:val="PL"/>
        <w:rPr>
          <w:lang w:val="en-US"/>
        </w:rPr>
      </w:pPr>
      <w:r>
        <w:rPr>
          <w:lang w:val="en-US"/>
        </w:rPr>
        <w:t xml:space="preserve">      responses:</w:t>
      </w:r>
    </w:p>
    <w:p w14:paraId="5F1376BA" w14:textId="77777777" w:rsidR="000E4D24" w:rsidRDefault="000E4D24" w:rsidP="000E4D24">
      <w:pPr>
        <w:pStyle w:val="PL"/>
        <w:rPr>
          <w:lang w:val="en-US"/>
        </w:rPr>
      </w:pPr>
      <w:r>
        <w:rPr>
          <w:lang w:val="en-US"/>
        </w:rPr>
        <w:t xml:space="preserve">        '200':</w:t>
      </w:r>
    </w:p>
    <w:p w14:paraId="08BEA25A" w14:textId="77777777" w:rsidR="000E4D24" w:rsidRDefault="000E4D24" w:rsidP="000E4D24">
      <w:pPr>
        <w:pStyle w:val="PL"/>
        <w:rPr>
          <w:lang w:val="en-US"/>
        </w:rPr>
      </w:pPr>
      <w:r>
        <w:rPr>
          <w:lang w:val="en-US"/>
        </w:rPr>
        <w:t xml:space="preserve">          description: Expected response to a valid request</w:t>
      </w:r>
    </w:p>
    <w:p w14:paraId="146715F0" w14:textId="77777777" w:rsidR="000E4D24" w:rsidRDefault="000E4D24" w:rsidP="000E4D24">
      <w:pPr>
        <w:pStyle w:val="PL"/>
        <w:rPr>
          <w:lang w:val="en-US"/>
        </w:rPr>
      </w:pPr>
      <w:r>
        <w:rPr>
          <w:lang w:val="en-US"/>
        </w:rPr>
        <w:t xml:space="preserve">          content:</w:t>
      </w:r>
    </w:p>
    <w:p w14:paraId="51C1575A" w14:textId="77777777" w:rsidR="000E4D24" w:rsidRDefault="000E4D24" w:rsidP="000E4D24">
      <w:pPr>
        <w:pStyle w:val="PL"/>
        <w:rPr>
          <w:lang w:val="en-US"/>
        </w:rPr>
      </w:pPr>
      <w:r>
        <w:rPr>
          <w:lang w:val="en-US"/>
        </w:rPr>
        <w:t xml:space="preserve">            application/json:</w:t>
      </w:r>
    </w:p>
    <w:p w14:paraId="0140F642" w14:textId="77777777" w:rsidR="000E4D24" w:rsidRDefault="000E4D24" w:rsidP="000E4D24">
      <w:pPr>
        <w:pStyle w:val="PL"/>
        <w:rPr>
          <w:lang w:val="en-US"/>
        </w:rPr>
      </w:pPr>
      <w:r>
        <w:rPr>
          <w:lang w:val="en-US"/>
        </w:rPr>
        <w:t xml:space="preserve">              schema:</w:t>
      </w:r>
    </w:p>
    <w:p w14:paraId="3433FE4B" w14:textId="77777777" w:rsidR="000E4D24" w:rsidRDefault="000E4D24" w:rsidP="000E4D24">
      <w:pPr>
        <w:pStyle w:val="PL"/>
        <w:rPr>
          <w:lang w:val="en-US"/>
        </w:rPr>
      </w:pPr>
      <w:r>
        <w:rPr>
          <w:lang w:val="en-US"/>
        </w:rPr>
        <w:t xml:space="preserve">                $ref: '#/components/schemas/CipherResponseData'</w:t>
      </w:r>
    </w:p>
    <w:p w14:paraId="49AF658E" w14:textId="77777777" w:rsidR="000E4D24" w:rsidRDefault="000E4D24" w:rsidP="000E4D24">
      <w:pPr>
        <w:pStyle w:val="PL"/>
        <w:rPr>
          <w:lang w:val="en-US"/>
        </w:rPr>
      </w:pPr>
      <w:r>
        <w:rPr>
          <w:lang w:val="en-US"/>
        </w:rPr>
        <w:t xml:space="preserve">        '400':</w:t>
      </w:r>
    </w:p>
    <w:p w14:paraId="68D7C38D" w14:textId="77777777" w:rsidR="000E4D24" w:rsidRDefault="000E4D24" w:rsidP="000E4D24">
      <w:pPr>
        <w:pStyle w:val="PL"/>
        <w:rPr>
          <w:lang w:val="en-US"/>
        </w:rPr>
      </w:pPr>
      <w:r>
        <w:rPr>
          <w:lang w:val="en-US"/>
        </w:rPr>
        <w:t xml:space="preserve">          $ref: 'TS29571_CommonData.yaml#/components/responses/400'</w:t>
      </w:r>
    </w:p>
    <w:p w14:paraId="3875DAFB" w14:textId="77777777" w:rsidR="000E4D24" w:rsidRDefault="000E4D24" w:rsidP="000E4D24">
      <w:pPr>
        <w:pStyle w:val="PL"/>
        <w:rPr>
          <w:lang w:val="en-US"/>
        </w:rPr>
      </w:pPr>
      <w:r>
        <w:rPr>
          <w:lang w:val="en-US"/>
        </w:rPr>
        <w:t xml:space="preserve">        '401':</w:t>
      </w:r>
    </w:p>
    <w:p w14:paraId="1C5E9219" w14:textId="77777777" w:rsidR="000E4D24" w:rsidRDefault="000E4D24" w:rsidP="000E4D24">
      <w:pPr>
        <w:pStyle w:val="PL"/>
        <w:rPr>
          <w:lang w:val="en-US"/>
        </w:rPr>
      </w:pPr>
      <w:r>
        <w:rPr>
          <w:lang w:val="en-US"/>
        </w:rPr>
        <w:t xml:space="preserve">          $ref: 'TS29571_CommonData.yaml#/components/responses/401'</w:t>
      </w:r>
    </w:p>
    <w:p w14:paraId="7317846C" w14:textId="77777777" w:rsidR="000E4D24" w:rsidRDefault="000E4D24" w:rsidP="000E4D24">
      <w:pPr>
        <w:pStyle w:val="PL"/>
        <w:rPr>
          <w:lang w:val="en-US"/>
        </w:rPr>
      </w:pPr>
      <w:r>
        <w:rPr>
          <w:lang w:val="en-US"/>
        </w:rPr>
        <w:t xml:space="preserve">        '403':</w:t>
      </w:r>
    </w:p>
    <w:p w14:paraId="68401E0A" w14:textId="77777777" w:rsidR="000E4D24" w:rsidRDefault="000E4D24" w:rsidP="000E4D24">
      <w:pPr>
        <w:pStyle w:val="PL"/>
        <w:rPr>
          <w:lang w:val="en-US"/>
        </w:rPr>
      </w:pPr>
      <w:r>
        <w:rPr>
          <w:lang w:val="en-US"/>
        </w:rPr>
        <w:t xml:space="preserve">          $ref: 'TS29571_CommonData.yaml#/components/responses/403'</w:t>
      </w:r>
    </w:p>
    <w:p w14:paraId="7ECD5ABE" w14:textId="77777777" w:rsidR="000E4D24" w:rsidRDefault="000E4D24" w:rsidP="000E4D24">
      <w:pPr>
        <w:pStyle w:val="PL"/>
        <w:rPr>
          <w:lang w:val="en-US"/>
        </w:rPr>
      </w:pPr>
      <w:r>
        <w:rPr>
          <w:lang w:val="en-US"/>
        </w:rPr>
        <w:t xml:space="preserve">        '404':</w:t>
      </w:r>
    </w:p>
    <w:p w14:paraId="271F278E" w14:textId="77777777" w:rsidR="000E4D24" w:rsidRDefault="000E4D24" w:rsidP="000E4D24">
      <w:pPr>
        <w:pStyle w:val="PL"/>
        <w:rPr>
          <w:lang w:val="en-US"/>
        </w:rPr>
      </w:pPr>
      <w:r>
        <w:rPr>
          <w:lang w:val="en-US"/>
        </w:rPr>
        <w:t xml:space="preserve">          $ref: 'TS29571_CommonData.yaml#/components/responses/404'</w:t>
      </w:r>
    </w:p>
    <w:p w14:paraId="713D483A" w14:textId="77777777" w:rsidR="000E4D24" w:rsidRDefault="000E4D24" w:rsidP="000E4D24">
      <w:pPr>
        <w:pStyle w:val="PL"/>
        <w:rPr>
          <w:lang w:val="en-US"/>
        </w:rPr>
      </w:pPr>
      <w:r>
        <w:rPr>
          <w:lang w:val="en-US"/>
        </w:rPr>
        <w:t xml:space="preserve">        '411':</w:t>
      </w:r>
    </w:p>
    <w:p w14:paraId="5708CA83" w14:textId="77777777" w:rsidR="000E4D24" w:rsidRDefault="000E4D24" w:rsidP="000E4D24">
      <w:pPr>
        <w:pStyle w:val="PL"/>
        <w:rPr>
          <w:lang w:val="en-US"/>
        </w:rPr>
      </w:pPr>
      <w:r>
        <w:rPr>
          <w:lang w:val="en-US"/>
        </w:rPr>
        <w:t xml:space="preserve">          $ref: 'TS29571_CommonData.yaml#/components/responses/411'</w:t>
      </w:r>
    </w:p>
    <w:p w14:paraId="074DDDBB" w14:textId="77777777" w:rsidR="000E4D24" w:rsidRDefault="000E4D24" w:rsidP="000E4D24">
      <w:pPr>
        <w:pStyle w:val="PL"/>
        <w:rPr>
          <w:lang w:val="en-US"/>
        </w:rPr>
      </w:pPr>
      <w:r>
        <w:rPr>
          <w:lang w:val="en-US"/>
        </w:rPr>
        <w:t xml:space="preserve">        '413':</w:t>
      </w:r>
    </w:p>
    <w:p w14:paraId="5140161D" w14:textId="77777777" w:rsidR="000E4D24" w:rsidRDefault="000E4D24" w:rsidP="000E4D24">
      <w:pPr>
        <w:pStyle w:val="PL"/>
        <w:rPr>
          <w:lang w:val="en-US"/>
        </w:rPr>
      </w:pPr>
      <w:r>
        <w:rPr>
          <w:lang w:val="en-US"/>
        </w:rPr>
        <w:t xml:space="preserve">          $ref: 'TS29571_CommonData.yaml#/components/responses/413'</w:t>
      </w:r>
    </w:p>
    <w:p w14:paraId="229D45CE" w14:textId="77777777" w:rsidR="000E4D24" w:rsidRDefault="000E4D24" w:rsidP="000E4D24">
      <w:pPr>
        <w:pStyle w:val="PL"/>
        <w:rPr>
          <w:lang w:val="en-US"/>
        </w:rPr>
      </w:pPr>
      <w:r>
        <w:rPr>
          <w:lang w:val="en-US"/>
        </w:rPr>
        <w:t xml:space="preserve">        '415':</w:t>
      </w:r>
    </w:p>
    <w:p w14:paraId="068BBF90" w14:textId="77777777" w:rsidR="000E4D24" w:rsidRDefault="000E4D24" w:rsidP="000E4D24">
      <w:pPr>
        <w:pStyle w:val="PL"/>
        <w:rPr>
          <w:lang w:val="en-US"/>
        </w:rPr>
      </w:pPr>
      <w:r>
        <w:rPr>
          <w:lang w:val="en-US"/>
        </w:rPr>
        <w:t xml:space="preserve">          $ref: 'TS29571_CommonData.yaml#/components/responses/415'</w:t>
      </w:r>
    </w:p>
    <w:p w14:paraId="3A40B4FB" w14:textId="77777777" w:rsidR="000E4D24" w:rsidRDefault="000E4D24" w:rsidP="000E4D24">
      <w:pPr>
        <w:pStyle w:val="PL"/>
        <w:rPr>
          <w:lang w:val="en-US"/>
        </w:rPr>
      </w:pPr>
      <w:r>
        <w:rPr>
          <w:lang w:val="en-US"/>
        </w:rPr>
        <w:t xml:space="preserve">        '429':</w:t>
      </w:r>
    </w:p>
    <w:p w14:paraId="5F6BC777" w14:textId="77777777" w:rsidR="000E4D24" w:rsidRDefault="000E4D24" w:rsidP="000E4D24">
      <w:pPr>
        <w:pStyle w:val="PL"/>
        <w:rPr>
          <w:lang w:val="en-US"/>
        </w:rPr>
      </w:pPr>
      <w:r>
        <w:rPr>
          <w:lang w:val="en-US"/>
        </w:rPr>
        <w:t xml:space="preserve">          $ref: 'TS29571_CommonData.yaml#/components/responses/429'</w:t>
      </w:r>
    </w:p>
    <w:p w14:paraId="44D0089B" w14:textId="77777777" w:rsidR="000E4D24" w:rsidRDefault="000E4D24" w:rsidP="000E4D24">
      <w:pPr>
        <w:pStyle w:val="PL"/>
        <w:rPr>
          <w:lang w:val="en-US"/>
        </w:rPr>
      </w:pPr>
      <w:r>
        <w:rPr>
          <w:lang w:val="en-US"/>
        </w:rPr>
        <w:t xml:space="preserve">        '500':</w:t>
      </w:r>
    </w:p>
    <w:p w14:paraId="7BE6FD1E" w14:textId="77777777" w:rsidR="000E4D24" w:rsidRDefault="000E4D24" w:rsidP="000E4D24">
      <w:pPr>
        <w:pStyle w:val="PL"/>
        <w:rPr>
          <w:lang w:val="en-US"/>
        </w:rPr>
      </w:pPr>
      <w:r>
        <w:rPr>
          <w:lang w:val="en-US"/>
        </w:rPr>
        <w:t xml:space="preserve">          $ref: 'TS29571_CommonData.yaml#/components/responses/500'</w:t>
      </w:r>
    </w:p>
    <w:p w14:paraId="67896DCB" w14:textId="77777777" w:rsidR="000E4D24" w:rsidRDefault="000E4D24" w:rsidP="000E4D24">
      <w:pPr>
        <w:pStyle w:val="PL"/>
        <w:rPr>
          <w:lang w:val="en-US"/>
        </w:rPr>
      </w:pPr>
      <w:r>
        <w:rPr>
          <w:lang w:val="en-US"/>
        </w:rPr>
        <w:t xml:space="preserve">        '503':</w:t>
      </w:r>
    </w:p>
    <w:p w14:paraId="1E45F55E" w14:textId="77777777" w:rsidR="000E4D24" w:rsidRDefault="000E4D24" w:rsidP="000E4D24">
      <w:pPr>
        <w:pStyle w:val="PL"/>
        <w:rPr>
          <w:lang w:val="en-US"/>
        </w:rPr>
      </w:pPr>
      <w:r>
        <w:rPr>
          <w:lang w:val="en-US"/>
        </w:rPr>
        <w:t xml:space="preserve">          $ref: 'TS29571_CommonData.yaml#/components/responses/503'</w:t>
      </w:r>
    </w:p>
    <w:p w14:paraId="7CE2CAD8" w14:textId="77777777" w:rsidR="000E4D24" w:rsidRDefault="000E4D24" w:rsidP="000E4D24">
      <w:pPr>
        <w:pStyle w:val="PL"/>
        <w:rPr>
          <w:lang w:val="en-US"/>
        </w:rPr>
      </w:pPr>
      <w:r>
        <w:rPr>
          <w:lang w:val="en-US"/>
        </w:rPr>
        <w:t xml:space="preserve">        '504':</w:t>
      </w:r>
    </w:p>
    <w:p w14:paraId="238CCD69" w14:textId="77777777" w:rsidR="000E4D24" w:rsidRDefault="000E4D24" w:rsidP="000E4D24">
      <w:pPr>
        <w:pStyle w:val="PL"/>
        <w:rPr>
          <w:lang w:val="en-US"/>
        </w:rPr>
      </w:pPr>
      <w:r>
        <w:rPr>
          <w:lang w:val="en-US"/>
        </w:rPr>
        <w:t xml:space="preserve">          $ref: 'TS29571_CommonData.yaml#/components/responses/504'</w:t>
      </w:r>
    </w:p>
    <w:p w14:paraId="6BB1023E" w14:textId="77777777" w:rsidR="000E4D24" w:rsidRDefault="000E4D24" w:rsidP="000E4D24">
      <w:pPr>
        <w:pStyle w:val="PL"/>
        <w:rPr>
          <w:lang w:val="en-US"/>
        </w:rPr>
      </w:pPr>
      <w:r>
        <w:rPr>
          <w:lang w:val="en-US"/>
        </w:rPr>
        <w:t xml:space="preserve">        default:</w:t>
      </w:r>
    </w:p>
    <w:p w14:paraId="00B00135" w14:textId="77777777" w:rsidR="000E4D24" w:rsidRDefault="000E4D24" w:rsidP="000E4D24">
      <w:pPr>
        <w:pStyle w:val="PL"/>
        <w:rPr>
          <w:lang w:val="en-US"/>
        </w:rPr>
      </w:pPr>
      <w:r>
        <w:rPr>
          <w:lang w:val="en-US"/>
        </w:rPr>
        <w:t xml:space="preserve">          $ref: 'TS29571_CommonData.yaml#/components/responses/default'</w:t>
      </w:r>
    </w:p>
    <w:p w14:paraId="7B2B0B51" w14:textId="77777777" w:rsidR="000E4D24" w:rsidRDefault="000E4D24" w:rsidP="000E4D24">
      <w:pPr>
        <w:pStyle w:val="PL"/>
        <w:rPr>
          <w:lang w:val="en-US"/>
        </w:rPr>
      </w:pPr>
      <w:r>
        <w:t xml:space="preserve">      callbacks:</w:t>
      </w:r>
    </w:p>
    <w:p w14:paraId="3D5E240E" w14:textId="77777777" w:rsidR="000E4D24" w:rsidRDefault="000E4D24" w:rsidP="000E4D24">
      <w:pPr>
        <w:pStyle w:val="PL"/>
      </w:pPr>
      <w:r>
        <w:rPr>
          <w:lang w:val="en-US"/>
        </w:rPr>
        <w:t xml:space="preserve">        CipheringKeyData:</w:t>
      </w:r>
      <w:r>
        <w:t xml:space="preserve"> </w:t>
      </w:r>
    </w:p>
    <w:p w14:paraId="5F99F53E" w14:textId="77777777" w:rsidR="000E4D24" w:rsidRDefault="000E4D24" w:rsidP="000E4D24">
      <w:pPr>
        <w:pStyle w:val="PL"/>
      </w:pPr>
      <w:r>
        <w:t xml:space="preserve">          '{$request.body#/amfCallBackURI}':</w:t>
      </w:r>
    </w:p>
    <w:p w14:paraId="3062224B" w14:textId="77777777" w:rsidR="000E4D24" w:rsidRDefault="000E4D24" w:rsidP="000E4D24">
      <w:pPr>
        <w:pStyle w:val="PL"/>
        <w:rPr>
          <w:lang w:val="en-US"/>
        </w:rPr>
      </w:pPr>
      <w:r>
        <w:rPr>
          <w:lang w:val="en-US"/>
        </w:rPr>
        <w:t xml:space="preserve">            post:</w:t>
      </w:r>
    </w:p>
    <w:p w14:paraId="3FCA57C2" w14:textId="77777777" w:rsidR="000E4D24" w:rsidRDefault="000E4D24" w:rsidP="000E4D24">
      <w:pPr>
        <w:pStyle w:val="PL"/>
      </w:pPr>
      <w:r>
        <w:rPr>
          <w:lang w:val="en-US"/>
        </w:rPr>
        <w:t xml:space="preserve">              requestBody:</w:t>
      </w:r>
      <w:r>
        <w:t xml:space="preserve"> </w:t>
      </w:r>
    </w:p>
    <w:p w14:paraId="50959660" w14:textId="77777777" w:rsidR="000E4D24" w:rsidRDefault="000E4D24" w:rsidP="000E4D24">
      <w:pPr>
        <w:pStyle w:val="PL"/>
      </w:pPr>
      <w:r>
        <w:t xml:space="preserve">                description: Ciphering Key Data Notification</w:t>
      </w:r>
    </w:p>
    <w:p w14:paraId="15B6C61B" w14:textId="77777777" w:rsidR="000E4D24" w:rsidRDefault="000E4D24" w:rsidP="000E4D24">
      <w:pPr>
        <w:pStyle w:val="PL"/>
        <w:rPr>
          <w:lang w:val="en-US"/>
        </w:rPr>
      </w:pPr>
      <w:r>
        <w:rPr>
          <w:lang w:val="en-US"/>
        </w:rPr>
        <w:t xml:space="preserve">                content:</w:t>
      </w:r>
    </w:p>
    <w:p w14:paraId="1FDABC7F" w14:textId="77777777" w:rsidR="000E4D24" w:rsidRDefault="000E4D24" w:rsidP="000E4D24">
      <w:pPr>
        <w:pStyle w:val="PL"/>
        <w:rPr>
          <w:lang w:val="en-US"/>
        </w:rPr>
      </w:pPr>
      <w:r>
        <w:rPr>
          <w:lang w:val="en-US"/>
        </w:rPr>
        <w:t xml:space="preserve">                  application/json:</w:t>
      </w:r>
    </w:p>
    <w:p w14:paraId="257E20F1" w14:textId="77777777" w:rsidR="000E4D24" w:rsidRDefault="000E4D24" w:rsidP="000E4D24">
      <w:pPr>
        <w:pStyle w:val="PL"/>
        <w:rPr>
          <w:lang w:val="en-US"/>
        </w:rPr>
      </w:pPr>
      <w:r>
        <w:rPr>
          <w:lang w:val="en-US"/>
        </w:rPr>
        <w:t xml:space="preserve">                    schema:</w:t>
      </w:r>
    </w:p>
    <w:p w14:paraId="72C277FE" w14:textId="77777777" w:rsidR="000E4D24" w:rsidRDefault="000E4D24" w:rsidP="000E4D24">
      <w:pPr>
        <w:pStyle w:val="PL"/>
        <w:rPr>
          <w:lang w:val="en-US"/>
        </w:rPr>
      </w:pPr>
      <w:r>
        <w:rPr>
          <w:lang w:val="en-US"/>
        </w:rPr>
        <w:t xml:space="preserve">                      $ref: '#/components/schemas/CipheringKeyInfo'</w:t>
      </w:r>
    </w:p>
    <w:p w14:paraId="29823F30" w14:textId="77777777" w:rsidR="000E4D24" w:rsidRDefault="000E4D24" w:rsidP="000E4D24">
      <w:pPr>
        <w:pStyle w:val="PL"/>
        <w:rPr>
          <w:lang w:val="en-US"/>
        </w:rPr>
      </w:pPr>
      <w:r>
        <w:rPr>
          <w:lang w:val="en-US"/>
        </w:rPr>
        <w:lastRenderedPageBreak/>
        <w:t xml:space="preserve">              responses: </w:t>
      </w:r>
    </w:p>
    <w:p w14:paraId="04BEEE48" w14:textId="77777777" w:rsidR="000E4D24" w:rsidRDefault="000E4D24" w:rsidP="000E4D24">
      <w:pPr>
        <w:pStyle w:val="PL"/>
        <w:rPr>
          <w:lang w:val="en-US"/>
        </w:rPr>
      </w:pPr>
      <w:r>
        <w:rPr>
          <w:lang w:val="en-US"/>
        </w:rPr>
        <w:t xml:space="preserve">                '200':</w:t>
      </w:r>
    </w:p>
    <w:p w14:paraId="2BC7EB77" w14:textId="77777777" w:rsidR="000E4D24" w:rsidRDefault="000E4D24" w:rsidP="000E4D24">
      <w:pPr>
        <w:pStyle w:val="PL"/>
        <w:rPr>
          <w:lang w:val="en-US"/>
        </w:rPr>
      </w:pPr>
      <w:r>
        <w:rPr>
          <w:lang w:val="en-US"/>
        </w:rPr>
        <w:t xml:space="preserve">                  description: Expected response to a valid request</w:t>
      </w:r>
    </w:p>
    <w:p w14:paraId="2FA10D9F" w14:textId="77777777" w:rsidR="000E4D24" w:rsidRDefault="000E4D24" w:rsidP="000E4D24">
      <w:pPr>
        <w:pStyle w:val="PL"/>
        <w:rPr>
          <w:lang w:val="en-US"/>
        </w:rPr>
      </w:pPr>
      <w:r>
        <w:rPr>
          <w:lang w:val="en-US"/>
        </w:rPr>
        <w:t xml:space="preserve">                  content:</w:t>
      </w:r>
    </w:p>
    <w:p w14:paraId="50945AFC" w14:textId="77777777" w:rsidR="000E4D24" w:rsidRDefault="000E4D24" w:rsidP="000E4D24">
      <w:pPr>
        <w:pStyle w:val="PL"/>
        <w:rPr>
          <w:lang w:val="en-US"/>
        </w:rPr>
      </w:pPr>
      <w:r>
        <w:rPr>
          <w:lang w:val="en-US"/>
        </w:rPr>
        <w:t xml:space="preserve">                    application/json:</w:t>
      </w:r>
    </w:p>
    <w:p w14:paraId="667367A9" w14:textId="77777777" w:rsidR="000E4D24" w:rsidRDefault="000E4D24" w:rsidP="000E4D24">
      <w:pPr>
        <w:pStyle w:val="PL"/>
        <w:rPr>
          <w:lang w:val="en-US"/>
        </w:rPr>
      </w:pPr>
      <w:r>
        <w:rPr>
          <w:lang w:val="en-US"/>
        </w:rPr>
        <w:t xml:space="preserve">                      schema:</w:t>
      </w:r>
    </w:p>
    <w:p w14:paraId="745CB0BB" w14:textId="77777777" w:rsidR="000E4D24" w:rsidRDefault="000E4D24" w:rsidP="000E4D24">
      <w:pPr>
        <w:pStyle w:val="PL"/>
        <w:rPr>
          <w:lang w:val="en-US"/>
        </w:rPr>
      </w:pPr>
      <w:r>
        <w:rPr>
          <w:lang w:val="en-US"/>
        </w:rPr>
        <w:t xml:space="preserve">                        $ref: '#/components/schemas/CipheringKeyResponse'</w:t>
      </w:r>
    </w:p>
    <w:p w14:paraId="22F4FD2E" w14:textId="77777777" w:rsidR="000E4D24" w:rsidRDefault="000E4D24" w:rsidP="000E4D24">
      <w:pPr>
        <w:pStyle w:val="PL"/>
        <w:rPr>
          <w:lang w:val="en-US"/>
        </w:rPr>
      </w:pPr>
      <w:r>
        <w:rPr>
          <w:lang w:val="en-US"/>
        </w:rPr>
        <w:t xml:space="preserve">                '400':</w:t>
      </w:r>
    </w:p>
    <w:p w14:paraId="2BA1A24E" w14:textId="77777777" w:rsidR="000E4D24" w:rsidRDefault="000E4D24" w:rsidP="000E4D24">
      <w:pPr>
        <w:pStyle w:val="PL"/>
        <w:rPr>
          <w:lang w:val="en-US"/>
        </w:rPr>
      </w:pPr>
      <w:r>
        <w:rPr>
          <w:lang w:val="en-US"/>
        </w:rPr>
        <w:t xml:space="preserve">                  $ref: 'TS29571_CommonData.yaml#/components/responses/400'</w:t>
      </w:r>
    </w:p>
    <w:p w14:paraId="72DC66F2" w14:textId="77777777" w:rsidR="000E4D24" w:rsidRDefault="000E4D24" w:rsidP="000E4D24">
      <w:pPr>
        <w:pStyle w:val="PL"/>
        <w:rPr>
          <w:lang w:val="en-US"/>
        </w:rPr>
      </w:pPr>
      <w:r>
        <w:rPr>
          <w:lang w:val="en-US"/>
        </w:rPr>
        <w:t xml:space="preserve">                '401':</w:t>
      </w:r>
    </w:p>
    <w:p w14:paraId="0C663F3D" w14:textId="77777777" w:rsidR="000E4D24" w:rsidRDefault="000E4D24" w:rsidP="000E4D24">
      <w:pPr>
        <w:pStyle w:val="PL"/>
        <w:rPr>
          <w:lang w:val="en-US"/>
        </w:rPr>
      </w:pPr>
      <w:r>
        <w:rPr>
          <w:lang w:val="en-US"/>
        </w:rPr>
        <w:t xml:space="preserve">                  $ref: 'TS29571_CommonData.yaml#/components/responses/401'</w:t>
      </w:r>
    </w:p>
    <w:p w14:paraId="4994BB3C" w14:textId="77777777" w:rsidR="000E4D24" w:rsidRDefault="000E4D24" w:rsidP="000E4D24">
      <w:pPr>
        <w:pStyle w:val="PL"/>
        <w:rPr>
          <w:lang w:val="en-US"/>
        </w:rPr>
      </w:pPr>
      <w:r>
        <w:rPr>
          <w:lang w:val="en-US"/>
        </w:rPr>
        <w:t xml:space="preserve">                '403':</w:t>
      </w:r>
    </w:p>
    <w:p w14:paraId="69DFCFDA" w14:textId="77777777" w:rsidR="000E4D24" w:rsidRDefault="000E4D24" w:rsidP="000E4D24">
      <w:pPr>
        <w:pStyle w:val="PL"/>
        <w:rPr>
          <w:lang w:val="en-US"/>
        </w:rPr>
      </w:pPr>
      <w:r>
        <w:rPr>
          <w:lang w:val="en-US"/>
        </w:rPr>
        <w:t xml:space="preserve">                  $ref: 'TS29571_CommonData.yaml#/components/responses/403'</w:t>
      </w:r>
    </w:p>
    <w:p w14:paraId="4A35BCFB" w14:textId="77777777" w:rsidR="000E4D24" w:rsidRDefault="000E4D24" w:rsidP="000E4D24">
      <w:pPr>
        <w:pStyle w:val="PL"/>
        <w:rPr>
          <w:lang w:val="en-US"/>
        </w:rPr>
      </w:pPr>
      <w:r>
        <w:rPr>
          <w:lang w:val="en-US"/>
        </w:rPr>
        <w:t xml:space="preserve">                '404':</w:t>
      </w:r>
    </w:p>
    <w:p w14:paraId="0A9FBA69" w14:textId="77777777" w:rsidR="000E4D24" w:rsidRDefault="000E4D24" w:rsidP="000E4D24">
      <w:pPr>
        <w:pStyle w:val="PL"/>
        <w:rPr>
          <w:lang w:val="en-US"/>
        </w:rPr>
      </w:pPr>
      <w:r>
        <w:rPr>
          <w:lang w:val="en-US"/>
        </w:rPr>
        <w:t xml:space="preserve">                  $ref: 'TS29571_CommonData.yaml#/components/responses/404'</w:t>
      </w:r>
    </w:p>
    <w:p w14:paraId="2CBEFDBA" w14:textId="77777777" w:rsidR="000E4D24" w:rsidRDefault="000E4D24" w:rsidP="000E4D24">
      <w:pPr>
        <w:pStyle w:val="PL"/>
        <w:rPr>
          <w:lang w:val="en-US"/>
        </w:rPr>
      </w:pPr>
      <w:r>
        <w:rPr>
          <w:lang w:val="en-US"/>
        </w:rPr>
        <w:t xml:space="preserve">                '411':</w:t>
      </w:r>
    </w:p>
    <w:p w14:paraId="36188929" w14:textId="77777777" w:rsidR="000E4D24" w:rsidRDefault="000E4D24" w:rsidP="000E4D24">
      <w:pPr>
        <w:pStyle w:val="PL"/>
        <w:rPr>
          <w:lang w:val="en-US"/>
        </w:rPr>
      </w:pPr>
      <w:r>
        <w:rPr>
          <w:lang w:val="en-US"/>
        </w:rPr>
        <w:t xml:space="preserve">                  $ref: 'TS29571_CommonData.yaml#/components/responses/411'</w:t>
      </w:r>
    </w:p>
    <w:p w14:paraId="6652B366" w14:textId="77777777" w:rsidR="000E4D24" w:rsidRDefault="000E4D24" w:rsidP="000E4D24">
      <w:pPr>
        <w:pStyle w:val="PL"/>
        <w:rPr>
          <w:lang w:val="en-US"/>
        </w:rPr>
      </w:pPr>
      <w:r>
        <w:rPr>
          <w:lang w:val="en-US"/>
        </w:rPr>
        <w:t xml:space="preserve">                '413':</w:t>
      </w:r>
    </w:p>
    <w:p w14:paraId="0DB9312A" w14:textId="77777777" w:rsidR="000E4D24" w:rsidRDefault="000E4D24" w:rsidP="000E4D24">
      <w:pPr>
        <w:pStyle w:val="PL"/>
        <w:rPr>
          <w:lang w:val="en-US"/>
        </w:rPr>
      </w:pPr>
      <w:r>
        <w:rPr>
          <w:lang w:val="en-US"/>
        </w:rPr>
        <w:t xml:space="preserve">                  $ref: 'TS29571_CommonData.yaml#/components/responses/413'</w:t>
      </w:r>
    </w:p>
    <w:p w14:paraId="149FDB52" w14:textId="77777777" w:rsidR="000E4D24" w:rsidRDefault="000E4D24" w:rsidP="000E4D24">
      <w:pPr>
        <w:pStyle w:val="PL"/>
        <w:rPr>
          <w:lang w:val="en-US"/>
        </w:rPr>
      </w:pPr>
      <w:r>
        <w:rPr>
          <w:lang w:val="en-US"/>
        </w:rPr>
        <w:t xml:space="preserve">                '415':</w:t>
      </w:r>
    </w:p>
    <w:p w14:paraId="53ADA211" w14:textId="77777777" w:rsidR="000E4D24" w:rsidRDefault="000E4D24" w:rsidP="000E4D24">
      <w:pPr>
        <w:pStyle w:val="PL"/>
        <w:rPr>
          <w:lang w:val="en-US"/>
        </w:rPr>
      </w:pPr>
      <w:r>
        <w:rPr>
          <w:lang w:val="en-US"/>
        </w:rPr>
        <w:t xml:space="preserve">                  $ref: 'TS29571_CommonData.yaml#/components/responses/415'</w:t>
      </w:r>
    </w:p>
    <w:p w14:paraId="472F58BE" w14:textId="77777777" w:rsidR="000E4D24" w:rsidRDefault="000E4D24" w:rsidP="000E4D24">
      <w:pPr>
        <w:pStyle w:val="PL"/>
        <w:rPr>
          <w:lang w:val="en-US"/>
        </w:rPr>
      </w:pPr>
      <w:r>
        <w:rPr>
          <w:lang w:val="en-US"/>
        </w:rPr>
        <w:t xml:space="preserve">                '429':</w:t>
      </w:r>
    </w:p>
    <w:p w14:paraId="7E6C4072" w14:textId="77777777" w:rsidR="000E4D24" w:rsidRDefault="000E4D24" w:rsidP="000E4D24">
      <w:pPr>
        <w:pStyle w:val="PL"/>
        <w:rPr>
          <w:lang w:val="en-US"/>
        </w:rPr>
      </w:pPr>
      <w:r>
        <w:rPr>
          <w:lang w:val="en-US"/>
        </w:rPr>
        <w:t xml:space="preserve">                  $ref: 'TS29571_CommonData.yaml#/components/responses/429'</w:t>
      </w:r>
    </w:p>
    <w:p w14:paraId="19F143F0" w14:textId="77777777" w:rsidR="000E4D24" w:rsidRDefault="000E4D24" w:rsidP="000E4D24">
      <w:pPr>
        <w:pStyle w:val="PL"/>
        <w:rPr>
          <w:lang w:val="en-US"/>
        </w:rPr>
      </w:pPr>
      <w:r>
        <w:rPr>
          <w:lang w:val="en-US"/>
        </w:rPr>
        <w:t xml:space="preserve">                '500':</w:t>
      </w:r>
    </w:p>
    <w:p w14:paraId="57C7FEAA" w14:textId="77777777" w:rsidR="000E4D24" w:rsidRDefault="000E4D24" w:rsidP="000E4D24">
      <w:pPr>
        <w:pStyle w:val="PL"/>
        <w:rPr>
          <w:lang w:val="en-US"/>
        </w:rPr>
      </w:pPr>
      <w:r>
        <w:rPr>
          <w:lang w:val="en-US"/>
        </w:rPr>
        <w:t xml:space="preserve">                  $ref: 'TS29571_CommonData.yaml#/components/responses/500'</w:t>
      </w:r>
    </w:p>
    <w:p w14:paraId="2E81AD9B" w14:textId="77777777" w:rsidR="000E4D24" w:rsidRDefault="000E4D24" w:rsidP="000E4D24">
      <w:pPr>
        <w:pStyle w:val="PL"/>
        <w:rPr>
          <w:lang w:val="en-US"/>
        </w:rPr>
      </w:pPr>
      <w:r>
        <w:rPr>
          <w:lang w:val="en-US"/>
        </w:rPr>
        <w:t xml:space="preserve">                '503':</w:t>
      </w:r>
    </w:p>
    <w:p w14:paraId="3FEDD1B9" w14:textId="77777777" w:rsidR="000E4D24" w:rsidRDefault="000E4D24" w:rsidP="000E4D24">
      <w:pPr>
        <w:pStyle w:val="PL"/>
        <w:rPr>
          <w:lang w:val="en-US"/>
        </w:rPr>
      </w:pPr>
      <w:r>
        <w:rPr>
          <w:lang w:val="en-US"/>
        </w:rPr>
        <w:t xml:space="preserve">                  $ref: 'TS29571_CommonData.yaml#/components/responses/503'</w:t>
      </w:r>
    </w:p>
    <w:p w14:paraId="21938BD0" w14:textId="77777777" w:rsidR="000E4D24" w:rsidRDefault="000E4D24" w:rsidP="000E4D24">
      <w:pPr>
        <w:pStyle w:val="PL"/>
        <w:rPr>
          <w:lang w:val="en-US"/>
        </w:rPr>
      </w:pPr>
      <w:r>
        <w:rPr>
          <w:lang w:val="en-US"/>
        </w:rPr>
        <w:t xml:space="preserve">                '504':</w:t>
      </w:r>
    </w:p>
    <w:p w14:paraId="346769BA" w14:textId="77777777" w:rsidR="000E4D24" w:rsidRDefault="000E4D24" w:rsidP="000E4D24">
      <w:pPr>
        <w:pStyle w:val="PL"/>
        <w:rPr>
          <w:lang w:val="en-US"/>
        </w:rPr>
      </w:pPr>
      <w:r>
        <w:rPr>
          <w:lang w:val="en-US"/>
        </w:rPr>
        <w:t xml:space="preserve">                  $ref: 'TS29571_CommonData.yaml#/components/responses/504'</w:t>
      </w:r>
    </w:p>
    <w:p w14:paraId="7E4FE320" w14:textId="77777777" w:rsidR="000E4D24" w:rsidRDefault="000E4D24" w:rsidP="000E4D24">
      <w:pPr>
        <w:pStyle w:val="PL"/>
        <w:rPr>
          <w:lang w:val="en-US"/>
        </w:rPr>
      </w:pPr>
      <w:r>
        <w:rPr>
          <w:lang w:val="en-US"/>
        </w:rPr>
        <w:t xml:space="preserve">                default:</w:t>
      </w:r>
    </w:p>
    <w:p w14:paraId="59C94BAB" w14:textId="77777777" w:rsidR="000E4D24" w:rsidRDefault="000E4D24" w:rsidP="000E4D24">
      <w:pPr>
        <w:pStyle w:val="PL"/>
        <w:rPr>
          <w:lang w:val="en-US"/>
        </w:rPr>
      </w:pPr>
      <w:r>
        <w:rPr>
          <w:lang w:val="en-US"/>
        </w:rPr>
        <w:t xml:space="preserve">                  $ref: 'TS29571_CommonData.yaml#/components/responses/default'</w:t>
      </w:r>
    </w:p>
    <w:p w14:paraId="1A68C181" w14:textId="77777777" w:rsidR="000E4D24" w:rsidRDefault="000E4D24" w:rsidP="000E4D24">
      <w:pPr>
        <w:pStyle w:val="PL"/>
        <w:rPr>
          <w:lang w:val="en-US"/>
        </w:rPr>
      </w:pPr>
    </w:p>
    <w:p w14:paraId="3FD4384C" w14:textId="77777777" w:rsidR="000E4D24" w:rsidRDefault="000E4D24" w:rsidP="000E4D24">
      <w:pPr>
        <w:pStyle w:val="PL"/>
        <w:rPr>
          <w:lang w:val="en-US"/>
        </w:rPr>
      </w:pPr>
      <w:r>
        <w:rPr>
          <w:lang w:val="en-US"/>
        </w:rPr>
        <w:t>components:</w:t>
      </w:r>
    </w:p>
    <w:p w14:paraId="4B808B8F" w14:textId="77777777" w:rsidR="000E4D24" w:rsidRDefault="000E4D24" w:rsidP="000E4D24">
      <w:pPr>
        <w:pStyle w:val="PL"/>
        <w:rPr>
          <w:lang w:val="en-US"/>
        </w:rPr>
      </w:pPr>
      <w:r>
        <w:rPr>
          <w:lang w:val="en-US"/>
        </w:rPr>
        <w:t xml:space="preserve">  schemas:</w:t>
      </w:r>
    </w:p>
    <w:p w14:paraId="1D76BF86" w14:textId="77777777" w:rsidR="000E4D24" w:rsidRDefault="000E4D24" w:rsidP="000E4D24">
      <w:pPr>
        <w:pStyle w:val="PL"/>
        <w:rPr>
          <w:lang w:val="en-US"/>
        </w:rPr>
      </w:pPr>
      <w:r>
        <w:rPr>
          <w:lang w:val="en-US"/>
        </w:rPr>
        <w:t>#</w:t>
      </w:r>
    </w:p>
    <w:p w14:paraId="6F9E3199" w14:textId="77777777" w:rsidR="000E4D24" w:rsidRDefault="000E4D24" w:rsidP="000E4D24">
      <w:pPr>
        <w:pStyle w:val="PL"/>
        <w:rPr>
          <w:lang w:val="en-US"/>
        </w:rPr>
      </w:pPr>
      <w:r>
        <w:rPr>
          <w:lang w:val="en-US"/>
        </w:rPr>
        <w:t># COMPLEX TYPES</w:t>
      </w:r>
    </w:p>
    <w:p w14:paraId="22E1A415" w14:textId="77777777" w:rsidR="000E4D24" w:rsidRDefault="000E4D24" w:rsidP="000E4D24">
      <w:pPr>
        <w:pStyle w:val="PL"/>
        <w:rPr>
          <w:lang w:val="en-US"/>
        </w:rPr>
      </w:pPr>
      <w:r>
        <w:rPr>
          <w:lang w:val="en-US"/>
        </w:rPr>
        <w:t>#</w:t>
      </w:r>
    </w:p>
    <w:p w14:paraId="456089E1" w14:textId="77777777" w:rsidR="000E4D24" w:rsidRDefault="000E4D24" w:rsidP="000E4D24">
      <w:pPr>
        <w:pStyle w:val="PL"/>
        <w:rPr>
          <w:lang w:val="en-US"/>
        </w:rPr>
      </w:pPr>
      <w:r>
        <w:rPr>
          <w:lang w:val="en-US"/>
        </w:rPr>
        <w:t xml:space="preserve">    CipheringKeyInfo:</w:t>
      </w:r>
    </w:p>
    <w:p w14:paraId="239644D2" w14:textId="77777777" w:rsidR="000E4D24" w:rsidRDefault="000E4D24" w:rsidP="000E4D24">
      <w:pPr>
        <w:pStyle w:val="PL"/>
        <w:rPr>
          <w:lang w:val="en-US"/>
        </w:rPr>
      </w:pPr>
      <w:r>
        <w:rPr>
          <w:lang w:val="en-US"/>
        </w:rPr>
        <w:t xml:space="preserve">      type: object</w:t>
      </w:r>
    </w:p>
    <w:p w14:paraId="56DAFC16" w14:textId="77777777" w:rsidR="000E4D24" w:rsidRDefault="000E4D24" w:rsidP="000E4D24">
      <w:pPr>
        <w:pStyle w:val="PL"/>
        <w:rPr>
          <w:lang w:val="en-US"/>
        </w:rPr>
      </w:pPr>
      <w:r>
        <w:rPr>
          <w:lang w:val="en-US"/>
        </w:rPr>
        <w:t xml:space="preserve">      required: </w:t>
      </w:r>
    </w:p>
    <w:p w14:paraId="2A05C2FE" w14:textId="77777777" w:rsidR="000E4D24" w:rsidRDefault="000E4D24" w:rsidP="000E4D24">
      <w:pPr>
        <w:pStyle w:val="PL"/>
        <w:rPr>
          <w:lang w:val="en-US"/>
        </w:rPr>
      </w:pPr>
      <w:r>
        <w:rPr>
          <w:lang w:val="en-US"/>
        </w:rPr>
        <w:t xml:space="preserve">        - cipheringData</w:t>
      </w:r>
    </w:p>
    <w:p w14:paraId="3A164C70" w14:textId="77777777" w:rsidR="000E4D24" w:rsidRDefault="000E4D24" w:rsidP="000E4D24">
      <w:pPr>
        <w:pStyle w:val="PL"/>
        <w:rPr>
          <w:lang w:val="en-US"/>
        </w:rPr>
      </w:pPr>
      <w:r>
        <w:rPr>
          <w:lang w:val="en-US"/>
        </w:rPr>
        <w:t xml:space="preserve">      properties:</w:t>
      </w:r>
    </w:p>
    <w:p w14:paraId="047F2714" w14:textId="77777777" w:rsidR="000E4D24" w:rsidRDefault="000E4D24" w:rsidP="000E4D24">
      <w:pPr>
        <w:pStyle w:val="PL"/>
        <w:rPr>
          <w:lang w:val="en-US"/>
        </w:rPr>
      </w:pPr>
      <w:r>
        <w:rPr>
          <w:lang w:val="en-US"/>
        </w:rPr>
        <w:t xml:space="preserve">        cipheringData:</w:t>
      </w:r>
    </w:p>
    <w:p w14:paraId="1D0ADB32" w14:textId="77777777" w:rsidR="000E4D24" w:rsidRDefault="000E4D24" w:rsidP="000E4D24">
      <w:pPr>
        <w:pStyle w:val="PL"/>
        <w:rPr>
          <w:lang w:val="en-US"/>
        </w:rPr>
      </w:pPr>
      <w:r>
        <w:rPr>
          <w:lang w:val="en-US"/>
        </w:rPr>
        <w:t xml:space="preserve">          type: array</w:t>
      </w:r>
    </w:p>
    <w:p w14:paraId="4487D818" w14:textId="77777777" w:rsidR="000E4D24" w:rsidRDefault="000E4D24" w:rsidP="000E4D24">
      <w:pPr>
        <w:pStyle w:val="PL"/>
        <w:rPr>
          <w:lang w:val="en-US"/>
        </w:rPr>
      </w:pPr>
      <w:r>
        <w:rPr>
          <w:lang w:val="en-US"/>
        </w:rPr>
        <w:t xml:space="preserve">          items:</w:t>
      </w:r>
    </w:p>
    <w:p w14:paraId="2A79DCC6" w14:textId="77777777" w:rsidR="000E4D24" w:rsidRDefault="000E4D24" w:rsidP="000E4D24">
      <w:pPr>
        <w:pStyle w:val="PL"/>
        <w:rPr>
          <w:lang w:val="en-US"/>
        </w:rPr>
      </w:pPr>
      <w:r>
        <w:rPr>
          <w:lang w:val="en-US"/>
        </w:rPr>
        <w:t xml:space="preserve">            $ref: '#/components/schemas/CipheringDataSet'</w:t>
      </w:r>
    </w:p>
    <w:p w14:paraId="2017596B" w14:textId="77777777" w:rsidR="000E4D24" w:rsidRDefault="000E4D24" w:rsidP="000E4D24">
      <w:pPr>
        <w:pStyle w:val="PL"/>
        <w:rPr>
          <w:lang w:val="en-US" w:eastAsia="zh-CN"/>
        </w:rPr>
      </w:pPr>
      <w:r>
        <w:rPr>
          <w:lang w:val="en-US" w:eastAsia="zh-CN"/>
        </w:rPr>
        <w:t xml:space="preserve">          minItems: 1</w:t>
      </w:r>
    </w:p>
    <w:p w14:paraId="3ACE2E45" w14:textId="77777777" w:rsidR="000E4D24" w:rsidRDefault="000E4D24" w:rsidP="000E4D24">
      <w:pPr>
        <w:pStyle w:val="PL"/>
        <w:rPr>
          <w:lang w:val="en-US"/>
        </w:rPr>
      </w:pPr>
      <w:r>
        <w:rPr>
          <w:lang w:val="en-US"/>
        </w:rPr>
        <w:t xml:space="preserve">    CipheringKeyResponse:</w:t>
      </w:r>
    </w:p>
    <w:p w14:paraId="12D1E316" w14:textId="77777777" w:rsidR="000E4D24" w:rsidRDefault="000E4D24" w:rsidP="000E4D24">
      <w:pPr>
        <w:pStyle w:val="PL"/>
        <w:rPr>
          <w:lang w:val="en-US"/>
        </w:rPr>
      </w:pPr>
      <w:r>
        <w:rPr>
          <w:lang w:val="en-US"/>
        </w:rPr>
        <w:t xml:space="preserve">      type: object</w:t>
      </w:r>
    </w:p>
    <w:p w14:paraId="19018A8D" w14:textId="77777777" w:rsidR="000E4D24" w:rsidRDefault="000E4D24" w:rsidP="000E4D24">
      <w:pPr>
        <w:pStyle w:val="PL"/>
        <w:rPr>
          <w:lang w:val="en-US"/>
        </w:rPr>
      </w:pPr>
      <w:r>
        <w:rPr>
          <w:lang w:val="en-US"/>
        </w:rPr>
        <w:t xml:space="preserve">      properties: </w:t>
      </w:r>
    </w:p>
    <w:p w14:paraId="6B2D089B" w14:textId="77777777" w:rsidR="000E4D24" w:rsidRDefault="000E4D24" w:rsidP="000E4D24">
      <w:pPr>
        <w:pStyle w:val="PL"/>
        <w:rPr>
          <w:lang w:val="en-US"/>
        </w:rPr>
      </w:pPr>
      <w:r>
        <w:rPr>
          <w:lang w:val="en-US"/>
        </w:rPr>
        <w:t xml:space="preserve">        cipheringDataReport:</w:t>
      </w:r>
    </w:p>
    <w:p w14:paraId="39B003CB" w14:textId="77777777" w:rsidR="000E4D24" w:rsidRDefault="000E4D24" w:rsidP="000E4D24">
      <w:pPr>
        <w:pStyle w:val="PL"/>
        <w:rPr>
          <w:lang w:val="en-US"/>
        </w:rPr>
      </w:pPr>
      <w:r>
        <w:rPr>
          <w:lang w:val="en-US"/>
        </w:rPr>
        <w:t xml:space="preserve">          type: array</w:t>
      </w:r>
    </w:p>
    <w:p w14:paraId="308E425D" w14:textId="77777777" w:rsidR="000E4D24" w:rsidRDefault="000E4D24" w:rsidP="000E4D24">
      <w:pPr>
        <w:pStyle w:val="PL"/>
        <w:rPr>
          <w:lang w:val="en-US"/>
        </w:rPr>
      </w:pPr>
      <w:r>
        <w:rPr>
          <w:lang w:val="en-US"/>
        </w:rPr>
        <w:t xml:space="preserve">          items:</w:t>
      </w:r>
    </w:p>
    <w:p w14:paraId="5C94A56D" w14:textId="77777777" w:rsidR="000E4D24" w:rsidRDefault="000E4D24" w:rsidP="000E4D24">
      <w:pPr>
        <w:pStyle w:val="PL"/>
        <w:rPr>
          <w:lang w:val="en-US"/>
        </w:rPr>
      </w:pPr>
      <w:r>
        <w:rPr>
          <w:lang w:val="en-US"/>
        </w:rPr>
        <w:t xml:space="preserve">            $ref: '#/components/schemas/CipheringSetReport'</w:t>
      </w:r>
    </w:p>
    <w:p w14:paraId="4D9B36EA" w14:textId="77777777" w:rsidR="000E4D24" w:rsidRDefault="000E4D24" w:rsidP="000E4D24">
      <w:pPr>
        <w:pStyle w:val="PL"/>
        <w:rPr>
          <w:lang w:val="en-US"/>
        </w:rPr>
      </w:pPr>
      <w:r>
        <w:rPr>
          <w:lang w:val="en-US" w:eastAsia="zh-CN"/>
        </w:rPr>
        <w:t xml:space="preserve">          minItems: 1</w:t>
      </w:r>
    </w:p>
    <w:p w14:paraId="5696938F" w14:textId="77777777" w:rsidR="000E4D24" w:rsidRDefault="000E4D24" w:rsidP="000E4D24">
      <w:pPr>
        <w:pStyle w:val="PL"/>
        <w:rPr>
          <w:lang w:val="en-US"/>
        </w:rPr>
      </w:pPr>
      <w:r>
        <w:rPr>
          <w:lang w:val="en-US"/>
        </w:rPr>
        <w:t xml:space="preserve">    CipheringDataSet:</w:t>
      </w:r>
    </w:p>
    <w:p w14:paraId="69A7CC02" w14:textId="77777777" w:rsidR="000E4D24" w:rsidRDefault="000E4D24" w:rsidP="000E4D24">
      <w:pPr>
        <w:pStyle w:val="PL"/>
        <w:rPr>
          <w:lang w:val="en-US"/>
        </w:rPr>
      </w:pPr>
      <w:r>
        <w:rPr>
          <w:lang w:val="en-US"/>
        </w:rPr>
        <w:t xml:space="preserve">      type: object</w:t>
      </w:r>
    </w:p>
    <w:p w14:paraId="654A5A9E" w14:textId="77777777" w:rsidR="000E4D24" w:rsidRDefault="000E4D24" w:rsidP="000E4D24">
      <w:pPr>
        <w:pStyle w:val="PL"/>
        <w:rPr>
          <w:lang w:val="en-US"/>
        </w:rPr>
      </w:pPr>
      <w:r>
        <w:rPr>
          <w:lang w:val="en-US"/>
        </w:rPr>
        <w:t xml:space="preserve">      required:</w:t>
      </w:r>
    </w:p>
    <w:p w14:paraId="70833CD5" w14:textId="77777777" w:rsidR="000E4D24" w:rsidRDefault="000E4D24" w:rsidP="000E4D24">
      <w:pPr>
        <w:pStyle w:val="PL"/>
        <w:rPr>
          <w:lang w:val="en-US"/>
        </w:rPr>
      </w:pPr>
      <w:r>
        <w:rPr>
          <w:lang w:val="en-US"/>
        </w:rPr>
        <w:t xml:space="preserve">        - cipheringSetID</w:t>
      </w:r>
    </w:p>
    <w:p w14:paraId="75C1A49F" w14:textId="77777777" w:rsidR="000E4D24" w:rsidRDefault="000E4D24" w:rsidP="000E4D24">
      <w:pPr>
        <w:pStyle w:val="PL"/>
        <w:rPr>
          <w:lang w:val="en-US"/>
        </w:rPr>
      </w:pPr>
      <w:r>
        <w:rPr>
          <w:lang w:val="en-US"/>
        </w:rPr>
        <w:t xml:space="preserve">        - cipheringKey</w:t>
      </w:r>
    </w:p>
    <w:p w14:paraId="20D561AC" w14:textId="77777777" w:rsidR="000E4D24" w:rsidRDefault="000E4D24" w:rsidP="000E4D24">
      <w:pPr>
        <w:pStyle w:val="PL"/>
        <w:rPr>
          <w:lang w:val="en-US"/>
        </w:rPr>
      </w:pPr>
      <w:r>
        <w:rPr>
          <w:lang w:val="en-US"/>
        </w:rPr>
        <w:t xml:space="preserve">        - c0</w:t>
      </w:r>
    </w:p>
    <w:p w14:paraId="3510CB57" w14:textId="77777777" w:rsidR="000E4D24" w:rsidRDefault="000E4D24" w:rsidP="000E4D24">
      <w:pPr>
        <w:pStyle w:val="PL"/>
        <w:rPr>
          <w:lang w:val="en-US"/>
        </w:rPr>
      </w:pPr>
      <w:r>
        <w:rPr>
          <w:lang w:val="en-US"/>
        </w:rPr>
        <w:t xml:space="preserve">        - validityStartTime</w:t>
      </w:r>
    </w:p>
    <w:p w14:paraId="6055A9DC" w14:textId="77777777" w:rsidR="000E4D24" w:rsidRDefault="000E4D24" w:rsidP="000E4D24">
      <w:pPr>
        <w:pStyle w:val="PL"/>
        <w:rPr>
          <w:lang w:val="en-US"/>
        </w:rPr>
      </w:pPr>
      <w:r>
        <w:rPr>
          <w:lang w:val="en-US"/>
        </w:rPr>
        <w:t xml:space="preserve">        - validityDuration</w:t>
      </w:r>
    </w:p>
    <w:p w14:paraId="51625448" w14:textId="77777777" w:rsidR="000E4D24" w:rsidRDefault="000E4D24" w:rsidP="000E4D24">
      <w:pPr>
        <w:pStyle w:val="PL"/>
        <w:rPr>
          <w:lang w:val="en-US"/>
        </w:rPr>
      </w:pPr>
      <w:r>
        <w:rPr>
          <w:lang w:val="en-US"/>
        </w:rPr>
        <w:t xml:space="preserve">      properties: </w:t>
      </w:r>
    </w:p>
    <w:p w14:paraId="4448358F" w14:textId="77777777" w:rsidR="000E4D24" w:rsidRDefault="000E4D24" w:rsidP="000E4D24">
      <w:pPr>
        <w:pStyle w:val="PL"/>
        <w:rPr>
          <w:lang w:val="en-US"/>
        </w:rPr>
      </w:pPr>
      <w:r>
        <w:rPr>
          <w:lang w:val="en-US"/>
        </w:rPr>
        <w:t xml:space="preserve">        cipheringSetID:</w:t>
      </w:r>
    </w:p>
    <w:p w14:paraId="213B7BE7" w14:textId="77777777" w:rsidR="000E4D24" w:rsidRDefault="000E4D24" w:rsidP="000E4D24">
      <w:pPr>
        <w:pStyle w:val="PL"/>
        <w:rPr>
          <w:lang w:val="en-US"/>
        </w:rPr>
      </w:pPr>
      <w:r>
        <w:rPr>
          <w:lang w:val="en-US"/>
        </w:rPr>
        <w:t xml:space="preserve">          $ref: '#/components/schemas/CipheringSetID'</w:t>
      </w:r>
    </w:p>
    <w:p w14:paraId="020D154E" w14:textId="77777777" w:rsidR="000E4D24" w:rsidRDefault="000E4D24" w:rsidP="000E4D24">
      <w:pPr>
        <w:pStyle w:val="PL"/>
        <w:rPr>
          <w:lang w:val="en-US"/>
        </w:rPr>
      </w:pPr>
      <w:r>
        <w:rPr>
          <w:lang w:val="en-US"/>
        </w:rPr>
        <w:t xml:space="preserve">        cipheringKey:</w:t>
      </w:r>
    </w:p>
    <w:p w14:paraId="4AF6F048" w14:textId="77777777" w:rsidR="000E4D24" w:rsidRDefault="000E4D24" w:rsidP="000E4D24">
      <w:pPr>
        <w:pStyle w:val="PL"/>
        <w:rPr>
          <w:lang w:val="en-US"/>
        </w:rPr>
      </w:pPr>
      <w:r>
        <w:rPr>
          <w:lang w:val="en-US"/>
        </w:rPr>
        <w:t xml:space="preserve">          $ref: '#/components/schemas/CipheringKey'</w:t>
      </w:r>
    </w:p>
    <w:p w14:paraId="7E6CD4AB" w14:textId="77777777" w:rsidR="000E4D24" w:rsidRDefault="000E4D24" w:rsidP="000E4D24">
      <w:pPr>
        <w:pStyle w:val="PL"/>
        <w:rPr>
          <w:lang w:val="en-US"/>
        </w:rPr>
      </w:pPr>
      <w:r>
        <w:rPr>
          <w:lang w:val="en-US"/>
        </w:rPr>
        <w:t xml:space="preserve">        c0:</w:t>
      </w:r>
    </w:p>
    <w:p w14:paraId="3027A526" w14:textId="77777777" w:rsidR="000E4D24" w:rsidRDefault="000E4D24" w:rsidP="000E4D24">
      <w:pPr>
        <w:pStyle w:val="PL"/>
        <w:rPr>
          <w:lang w:val="en-US" w:eastAsia="zh-CN"/>
        </w:rPr>
      </w:pPr>
      <w:r>
        <w:rPr>
          <w:lang w:val="en-US"/>
        </w:rPr>
        <w:t xml:space="preserve">          $ref: '#/components/schemas/C0'</w:t>
      </w:r>
    </w:p>
    <w:p w14:paraId="7BF7748C" w14:textId="77777777" w:rsidR="000E4D24" w:rsidRDefault="000E4D24" w:rsidP="000E4D24">
      <w:pPr>
        <w:pStyle w:val="PL"/>
        <w:rPr>
          <w:lang w:val="en-US"/>
        </w:rPr>
      </w:pPr>
      <w:r>
        <w:rPr>
          <w:lang w:val="en-US"/>
        </w:rPr>
        <w:t xml:space="preserve">        ltePosSibTypes:</w:t>
      </w:r>
    </w:p>
    <w:p w14:paraId="5F3F2594" w14:textId="77777777" w:rsidR="000E4D24" w:rsidRDefault="000E4D24" w:rsidP="000E4D24">
      <w:pPr>
        <w:pStyle w:val="PL"/>
        <w:rPr>
          <w:lang w:val="en-US"/>
        </w:rPr>
      </w:pPr>
      <w:r>
        <w:rPr>
          <w:lang w:val="en-US"/>
        </w:rPr>
        <w:t xml:space="preserve">          $ref: 'TS29571_CommonData.yaml#/components/schemas/Binary'</w:t>
      </w:r>
    </w:p>
    <w:p w14:paraId="14918F63" w14:textId="77777777" w:rsidR="000E4D24" w:rsidRDefault="000E4D24" w:rsidP="000E4D24">
      <w:pPr>
        <w:pStyle w:val="PL"/>
        <w:rPr>
          <w:lang w:val="en-US"/>
        </w:rPr>
      </w:pPr>
      <w:r>
        <w:rPr>
          <w:lang w:val="en-US"/>
        </w:rPr>
        <w:t xml:space="preserve">        nrPosSibTypes:</w:t>
      </w:r>
    </w:p>
    <w:p w14:paraId="2F367CAB" w14:textId="77777777" w:rsidR="000E4D24" w:rsidRDefault="000E4D24" w:rsidP="000E4D24">
      <w:pPr>
        <w:pStyle w:val="PL"/>
        <w:rPr>
          <w:lang w:val="en-US"/>
        </w:rPr>
      </w:pPr>
      <w:r>
        <w:rPr>
          <w:lang w:val="en-US"/>
        </w:rPr>
        <w:t xml:space="preserve">          $ref: 'TS29571_CommonData.yaml#/components/schemas/Binary'</w:t>
      </w:r>
    </w:p>
    <w:p w14:paraId="58596C55" w14:textId="77777777" w:rsidR="000E4D24" w:rsidRDefault="000E4D24" w:rsidP="000E4D24">
      <w:pPr>
        <w:pStyle w:val="PL"/>
        <w:rPr>
          <w:lang w:val="en-US"/>
        </w:rPr>
      </w:pPr>
      <w:r>
        <w:rPr>
          <w:lang w:val="en-US"/>
        </w:rPr>
        <w:t xml:space="preserve">        validityStartTime:</w:t>
      </w:r>
    </w:p>
    <w:p w14:paraId="799DEC44" w14:textId="77777777" w:rsidR="000E4D24" w:rsidRDefault="000E4D24" w:rsidP="000E4D24">
      <w:pPr>
        <w:pStyle w:val="PL"/>
        <w:rPr>
          <w:lang w:val="en-US"/>
        </w:rPr>
      </w:pPr>
      <w:r>
        <w:rPr>
          <w:lang w:val="en-US"/>
        </w:rPr>
        <w:t xml:space="preserve">          $ref: 'TS29571_CommonData.yaml#/components/schemas/</w:t>
      </w:r>
      <w:r>
        <w:t>DateTime</w:t>
      </w:r>
      <w:r>
        <w:rPr>
          <w:lang w:val="en-US"/>
        </w:rPr>
        <w:t>'</w:t>
      </w:r>
    </w:p>
    <w:p w14:paraId="3A7DE26B" w14:textId="77777777" w:rsidR="000E4D24" w:rsidRDefault="000E4D24" w:rsidP="000E4D24">
      <w:pPr>
        <w:pStyle w:val="PL"/>
        <w:rPr>
          <w:lang w:val="en-US"/>
        </w:rPr>
      </w:pPr>
      <w:r>
        <w:rPr>
          <w:lang w:val="en-US"/>
        </w:rPr>
        <w:t xml:space="preserve">        validityDuration:</w:t>
      </w:r>
    </w:p>
    <w:p w14:paraId="0A63E423" w14:textId="77777777" w:rsidR="000E4D24" w:rsidRDefault="000E4D24" w:rsidP="000E4D24">
      <w:pPr>
        <w:pStyle w:val="PL"/>
        <w:rPr>
          <w:lang w:val="en-US"/>
        </w:rPr>
      </w:pPr>
      <w:r>
        <w:rPr>
          <w:lang w:val="en-US"/>
        </w:rPr>
        <w:t xml:space="preserve">          $ref: '#/components/schemas/ValidityDuration'</w:t>
      </w:r>
    </w:p>
    <w:p w14:paraId="3533CE35" w14:textId="77777777" w:rsidR="000E4D24" w:rsidRDefault="000E4D24" w:rsidP="000E4D24">
      <w:pPr>
        <w:pStyle w:val="PL"/>
        <w:rPr>
          <w:lang w:val="en-US"/>
        </w:rPr>
      </w:pPr>
      <w:r>
        <w:rPr>
          <w:lang w:val="en-US"/>
        </w:rPr>
        <w:lastRenderedPageBreak/>
        <w:t xml:space="preserve">        taiList:</w:t>
      </w:r>
    </w:p>
    <w:p w14:paraId="1F7AA9A3" w14:textId="77777777" w:rsidR="000E4D24" w:rsidRDefault="000E4D24" w:rsidP="000E4D24">
      <w:pPr>
        <w:pStyle w:val="PL"/>
        <w:rPr>
          <w:lang w:val="en-US"/>
        </w:rPr>
      </w:pPr>
      <w:r>
        <w:rPr>
          <w:lang w:val="en-US"/>
        </w:rPr>
        <w:t xml:space="preserve">          $ref: 'TS29571_CommonData.yaml#/components/schemas/Binary'</w:t>
      </w:r>
    </w:p>
    <w:p w14:paraId="3FCA98A6" w14:textId="77777777" w:rsidR="000E4D24" w:rsidRDefault="000E4D24" w:rsidP="000E4D24">
      <w:pPr>
        <w:pStyle w:val="PL"/>
        <w:rPr>
          <w:lang w:val="en-US"/>
        </w:rPr>
      </w:pPr>
      <w:r>
        <w:rPr>
          <w:lang w:val="en-US"/>
        </w:rPr>
        <w:t xml:space="preserve">    CipheringSetReport:</w:t>
      </w:r>
    </w:p>
    <w:p w14:paraId="5A4EE840" w14:textId="77777777" w:rsidR="000E4D24" w:rsidRDefault="000E4D24" w:rsidP="000E4D24">
      <w:pPr>
        <w:pStyle w:val="PL"/>
        <w:rPr>
          <w:lang w:val="en-US"/>
        </w:rPr>
      </w:pPr>
      <w:r>
        <w:rPr>
          <w:lang w:val="en-US"/>
        </w:rPr>
        <w:t xml:space="preserve">      type: object</w:t>
      </w:r>
    </w:p>
    <w:p w14:paraId="2030D830" w14:textId="77777777" w:rsidR="000E4D24" w:rsidRDefault="000E4D24" w:rsidP="000E4D24">
      <w:pPr>
        <w:pStyle w:val="PL"/>
        <w:rPr>
          <w:lang w:val="en-US"/>
        </w:rPr>
      </w:pPr>
      <w:r>
        <w:rPr>
          <w:lang w:val="en-US"/>
        </w:rPr>
        <w:t xml:space="preserve">      required:</w:t>
      </w:r>
    </w:p>
    <w:p w14:paraId="0CE2635C" w14:textId="77777777" w:rsidR="000E4D24" w:rsidRDefault="000E4D24" w:rsidP="000E4D24">
      <w:pPr>
        <w:pStyle w:val="PL"/>
        <w:rPr>
          <w:lang w:val="en-US"/>
        </w:rPr>
      </w:pPr>
      <w:r>
        <w:rPr>
          <w:lang w:val="en-US"/>
        </w:rPr>
        <w:t xml:space="preserve">        - cipheringSetID</w:t>
      </w:r>
    </w:p>
    <w:p w14:paraId="640A838E" w14:textId="77777777" w:rsidR="000E4D24" w:rsidRDefault="000E4D24" w:rsidP="000E4D24">
      <w:pPr>
        <w:pStyle w:val="PL"/>
        <w:rPr>
          <w:lang w:val="en-US"/>
        </w:rPr>
      </w:pPr>
      <w:r>
        <w:rPr>
          <w:lang w:val="en-US"/>
        </w:rPr>
        <w:t xml:space="preserve">        - storageOutcome</w:t>
      </w:r>
    </w:p>
    <w:p w14:paraId="0265D534" w14:textId="77777777" w:rsidR="000E4D24" w:rsidRDefault="000E4D24" w:rsidP="000E4D24">
      <w:pPr>
        <w:pStyle w:val="PL"/>
        <w:rPr>
          <w:lang w:val="en-US"/>
        </w:rPr>
      </w:pPr>
      <w:r>
        <w:rPr>
          <w:lang w:val="en-US"/>
        </w:rPr>
        <w:t xml:space="preserve">      properties: </w:t>
      </w:r>
    </w:p>
    <w:p w14:paraId="17B0CD9C" w14:textId="77777777" w:rsidR="000E4D24" w:rsidRDefault="000E4D24" w:rsidP="000E4D24">
      <w:pPr>
        <w:pStyle w:val="PL"/>
        <w:rPr>
          <w:lang w:val="en-US"/>
        </w:rPr>
      </w:pPr>
      <w:r>
        <w:rPr>
          <w:lang w:val="en-US"/>
        </w:rPr>
        <w:t xml:space="preserve">        cipheringSetID:</w:t>
      </w:r>
    </w:p>
    <w:p w14:paraId="74CCA978" w14:textId="77777777" w:rsidR="000E4D24" w:rsidRDefault="000E4D24" w:rsidP="000E4D24">
      <w:pPr>
        <w:pStyle w:val="PL"/>
        <w:rPr>
          <w:lang w:val="en-US"/>
        </w:rPr>
      </w:pPr>
      <w:r>
        <w:rPr>
          <w:lang w:val="en-US"/>
        </w:rPr>
        <w:t xml:space="preserve">          $ref: '#/components/schemas/CipheringSetID'</w:t>
      </w:r>
    </w:p>
    <w:p w14:paraId="6A8E6298" w14:textId="77777777" w:rsidR="000E4D24" w:rsidRDefault="000E4D24" w:rsidP="000E4D24">
      <w:pPr>
        <w:pStyle w:val="PL"/>
        <w:rPr>
          <w:lang w:val="en-US"/>
        </w:rPr>
      </w:pPr>
      <w:r>
        <w:rPr>
          <w:lang w:val="en-US"/>
        </w:rPr>
        <w:t xml:space="preserve">        storageOutcome:</w:t>
      </w:r>
    </w:p>
    <w:p w14:paraId="736940C0" w14:textId="77777777" w:rsidR="000E4D24" w:rsidRDefault="000E4D24" w:rsidP="000E4D24">
      <w:pPr>
        <w:pStyle w:val="PL"/>
        <w:rPr>
          <w:lang w:val="en-US"/>
        </w:rPr>
      </w:pPr>
      <w:r>
        <w:rPr>
          <w:lang w:val="en-US"/>
        </w:rPr>
        <w:t xml:space="preserve">          $ref: '#/components/schemas/StorageOutcome'</w:t>
      </w:r>
    </w:p>
    <w:p w14:paraId="27E5F64B" w14:textId="77777777" w:rsidR="000E4D24" w:rsidRDefault="000E4D24" w:rsidP="000E4D24">
      <w:pPr>
        <w:pStyle w:val="PL"/>
        <w:rPr>
          <w:lang w:val="en-US"/>
        </w:rPr>
      </w:pPr>
      <w:r>
        <w:rPr>
          <w:lang w:val="en-US"/>
        </w:rPr>
        <w:t xml:space="preserve">    CipherRequestData:</w:t>
      </w:r>
    </w:p>
    <w:p w14:paraId="3C266E7E" w14:textId="77777777" w:rsidR="000E4D24" w:rsidRDefault="000E4D24" w:rsidP="000E4D24">
      <w:pPr>
        <w:pStyle w:val="PL"/>
        <w:rPr>
          <w:lang w:val="en-US"/>
        </w:rPr>
      </w:pPr>
      <w:r>
        <w:rPr>
          <w:lang w:val="en-US"/>
        </w:rPr>
        <w:t xml:space="preserve">      type: object</w:t>
      </w:r>
    </w:p>
    <w:p w14:paraId="2969AA0C" w14:textId="77777777" w:rsidR="000E4D24" w:rsidRDefault="000E4D24" w:rsidP="000E4D24">
      <w:pPr>
        <w:pStyle w:val="PL"/>
        <w:rPr>
          <w:lang w:val="en-US"/>
        </w:rPr>
      </w:pPr>
      <w:r>
        <w:rPr>
          <w:lang w:val="en-US"/>
        </w:rPr>
        <w:t xml:space="preserve">      required:</w:t>
      </w:r>
    </w:p>
    <w:p w14:paraId="55AD52C5" w14:textId="77777777" w:rsidR="000E4D24" w:rsidRDefault="000E4D24" w:rsidP="000E4D24">
      <w:pPr>
        <w:pStyle w:val="PL"/>
        <w:rPr>
          <w:lang w:val="en-US"/>
        </w:rPr>
      </w:pPr>
      <w:r>
        <w:rPr>
          <w:lang w:val="en-US"/>
        </w:rPr>
        <w:t xml:space="preserve">        - amfCallBackURI</w:t>
      </w:r>
    </w:p>
    <w:p w14:paraId="754D232F" w14:textId="77777777" w:rsidR="000E4D24" w:rsidRDefault="000E4D24" w:rsidP="000E4D24">
      <w:pPr>
        <w:pStyle w:val="PL"/>
        <w:rPr>
          <w:lang w:val="en-US"/>
        </w:rPr>
      </w:pPr>
      <w:r>
        <w:rPr>
          <w:lang w:val="en-US"/>
        </w:rPr>
        <w:t xml:space="preserve">      properties: </w:t>
      </w:r>
    </w:p>
    <w:p w14:paraId="2B4BB730" w14:textId="77777777" w:rsidR="000E4D24" w:rsidRDefault="000E4D24" w:rsidP="000E4D24">
      <w:pPr>
        <w:pStyle w:val="PL"/>
        <w:rPr>
          <w:lang w:val="en-US"/>
        </w:rPr>
      </w:pPr>
      <w:r>
        <w:rPr>
          <w:lang w:val="en-US"/>
        </w:rPr>
        <w:t xml:space="preserve">        amfCallBackURI:</w:t>
      </w:r>
    </w:p>
    <w:p w14:paraId="12BF82AF" w14:textId="77777777" w:rsidR="000E4D24" w:rsidRDefault="000E4D24" w:rsidP="000E4D24">
      <w:pPr>
        <w:pStyle w:val="PL"/>
        <w:rPr>
          <w:lang w:val="en-US"/>
        </w:rPr>
      </w:pPr>
      <w:r>
        <w:rPr>
          <w:lang w:val="en-US"/>
        </w:rPr>
        <w:t xml:space="preserve">          $ref: 'TS29571_CommonData.yaml#/components/schemas/Uri'</w:t>
      </w:r>
    </w:p>
    <w:p w14:paraId="580529AC" w14:textId="77777777" w:rsidR="000E4D24" w:rsidRDefault="000E4D24" w:rsidP="000E4D24">
      <w:pPr>
        <w:pStyle w:val="PL"/>
        <w:rPr>
          <w:lang w:val="en-US"/>
        </w:rPr>
      </w:pPr>
      <w:r>
        <w:rPr>
          <w:lang w:val="en-US"/>
        </w:rPr>
        <w:t xml:space="preserve">    CipherResponseData:</w:t>
      </w:r>
    </w:p>
    <w:p w14:paraId="591C8ADE" w14:textId="77777777" w:rsidR="000E4D24" w:rsidRDefault="000E4D24" w:rsidP="000E4D24">
      <w:pPr>
        <w:pStyle w:val="PL"/>
        <w:rPr>
          <w:lang w:val="en-US"/>
        </w:rPr>
      </w:pPr>
      <w:r>
        <w:rPr>
          <w:lang w:val="en-US"/>
        </w:rPr>
        <w:t xml:space="preserve">      type: object</w:t>
      </w:r>
    </w:p>
    <w:p w14:paraId="37084941" w14:textId="77777777" w:rsidR="000E4D24" w:rsidRDefault="000E4D24" w:rsidP="000E4D24">
      <w:pPr>
        <w:pStyle w:val="PL"/>
        <w:rPr>
          <w:lang w:val="en-US"/>
        </w:rPr>
      </w:pPr>
      <w:r>
        <w:rPr>
          <w:lang w:val="en-US"/>
        </w:rPr>
        <w:t xml:space="preserve">      required:</w:t>
      </w:r>
    </w:p>
    <w:p w14:paraId="53EF1DF3" w14:textId="77777777" w:rsidR="000E4D24" w:rsidRDefault="000E4D24" w:rsidP="000E4D24">
      <w:pPr>
        <w:pStyle w:val="PL"/>
        <w:rPr>
          <w:lang w:val="en-US"/>
        </w:rPr>
      </w:pPr>
      <w:r>
        <w:rPr>
          <w:lang w:val="en-US"/>
        </w:rPr>
        <w:t xml:space="preserve">        - dataAvailability</w:t>
      </w:r>
    </w:p>
    <w:p w14:paraId="175CDD3B" w14:textId="77777777" w:rsidR="000E4D24" w:rsidRDefault="000E4D24" w:rsidP="000E4D24">
      <w:pPr>
        <w:pStyle w:val="PL"/>
        <w:rPr>
          <w:lang w:val="en-US"/>
        </w:rPr>
      </w:pPr>
      <w:r>
        <w:rPr>
          <w:lang w:val="en-US"/>
        </w:rPr>
        <w:t xml:space="preserve">      properties: </w:t>
      </w:r>
    </w:p>
    <w:p w14:paraId="609FCDC3" w14:textId="77777777" w:rsidR="000E4D24" w:rsidRDefault="000E4D24" w:rsidP="000E4D24">
      <w:pPr>
        <w:pStyle w:val="PL"/>
        <w:rPr>
          <w:lang w:val="en-US"/>
        </w:rPr>
      </w:pPr>
      <w:r>
        <w:rPr>
          <w:lang w:val="en-US"/>
        </w:rPr>
        <w:t xml:space="preserve">        dataAvailability:</w:t>
      </w:r>
    </w:p>
    <w:p w14:paraId="6DA5ADEB" w14:textId="77777777" w:rsidR="000E4D24" w:rsidRDefault="000E4D24" w:rsidP="000E4D24">
      <w:pPr>
        <w:pStyle w:val="PL"/>
        <w:rPr>
          <w:lang w:val="en-US"/>
        </w:rPr>
      </w:pPr>
      <w:r>
        <w:rPr>
          <w:lang w:val="en-US"/>
        </w:rPr>
        <w:t xml:space="preserve">          $ref: '#/components/schemas/DataAvailability'</w:t>
      </w:r>
    </w:p>
    <w:p w14:paraId="080E08C9" w14:textId="77777777" w:rsidR="000E4D24" w:rsidRDefault="000E4D24" w:rsidP="000E4D24">
      <w:pPr>
        <w:pStyle w:val="PL"/>
        <w:rPr>
          <w:lang w:val="en-US"/>
        </w:rPr>
      </w:pPr>
      <w:r>
        <w:rPr>
          <w:lang w:val="en-US"/>
        </w:rPr>
        <w:t>#</w:t>
      </w:r>
    </w:p>
    <w:p w14:paraId="1D73B69A" w14:textId="77777777" w:rsidR="000E4D24" w:rsidRDefault="000E4D24" w:rsidP="000E4D24">
      <w:pPr>
        <w:pStyle w:val="PL"/>
        <w:rPr>
          <w:lang w:val="en-US"/>
        </w:rPr>
      </w:pPr>
      <w:r>
        <w:rPr>
          <w:lang w:val="en-US"/>
        </w:rPr>
        <w:t>#</w:t>
      </w:r>
    </w:p>
    <w:p w14:paraId="7B30F288" w14:textId="77777777" w:rsidR="000E4D24" w:rsidRDefault="000E4D24" w:rsidP="000E4D24">
      <w:pPr>
        <w:pStyle w:val="PL"/>
        <w:rPr>
          <w:lang w:val="en-US"/>
        </w:rPr>
      </w:pPr>
      <w:r>
        <w:rPr>
          <w:lang w:val="en-US"/>
        </w:rPr>
        <w:t># SIMPLE TYPES</w:t>
      </w:r>
    </w:p>
    <w:p w14:paraId="1FD53B47" w14:textId="77777777" w:rsidR="000E4D24" w:rsidRDefault="000E4D24" w:rsidP="000E4D24">
      <w:pPr>
        <w:pStyle w:val="PL"/>
        <w:rPr>
          <w:lang w:val="en-US"/>
        </w:rPr>
      </w:pPr>
      <w:r>
        <w:rPr>
          <w:lang w:val="en-US"/>
        </w:rPr>
        <w:t>#</w:t>
      </w:r>
    </w:p>
    <w:p w14:paraId="524FCD9C" w14:textId="77777777" w:rsidR="000E4D24" w:rsidRDefault="000E4D24" w:rsidP="000E4D24">
      <w:pPr>
        <w:pStyle w:val="PL"/>
        <w:rPr>
          <w:lang w:val="en-US"/>
        </w:rPr>
      </w:pPr>
      <w:r>
        <w:rPr>
          <w:lang w:val="en-US"/>
        </w:rPr>
        <w:t xml:space="preserve">    CipheringSetID:</w:t>
      </w:r>
    </w:p>
    <w:p w14:paraId="5A8FCA10" w14:textId="77777777" w:rsidR="000E4D24" w:rsidRDefault="000E4D24" w:rsidP="000E4D24">
      <w:pPr>
        <w:pStyle w:val="PL"/>
        <w:rPr>
          <w:lang w:val="en-US"/>
        </w:rPr>
      </w:pPr>
      <w:r>
        <w:rPr>
          <w:lang w:val="en-US"/>
        </w:rPr>
        <w:t xml:space="preserve">      type: integer</w:t>
      </w:r>
    </w:p>
    <w:p w14:paraId="5947B355" w14:textId="77777777" w:rsidR="000E4D24" w:rsidRDefault="000E4D24" w:rsidP="000E4D24">
      <w:pPr>
        <w:pStyle w:val="PL"/>
        <w:rPr>
          <w:lang w:val="en-US"/>
        </w:rPr>
      </w:pPr>
      <w:r>
        <w:rPr>
          <w:lang w:val="en-US"/>
        </w:rPr>
        <w:t xml:space="preserve">      minimum: 0</w:t>
      </w:r>
    </w:p>
    <w:p w14:paraId="2EB7B6D2" w14:textId="77777777" w:rsidR="000E4D24" w:rsidRDefault="000E4D24" w:rsidP="000E4D24">
      <w:pPr>
        <w:pStyle w:val="PL"/>
        <w:rPr>
          <w:lang w:val="en-US"/>
        </w:rPr>
      </w:pPr>
      <w:r>
        <w:rPr>
          <w:lang w:val="en-US"/>
        </w:rPr>
        <w:t xml:space="preserve">      maximum: 65535</w:t>
      </w:r>
    </w:p>
    <w:p w14:paraId="58ED6231" w14:textId="77777777" w:rsidR="000E4D24" w:rsidRDefault="000E4D24" w:rsidP="000E4D24">
      <w:pPr>
        <w:pStyle w:val="PL"/>
        <w:rPr>
          <w:lang w:val="en-US"/>
        </w:rPr>
      </w:pPr>
      <w:r>
        <w:rPr>
          <w:lang w:val="en-US"/>
        </w:rPr>
        <w:t xml:space="preserve">    CipheringKey:</w:t>
      </w:r>
    </w:p>
    <w:p w14:paraId="25DCCBB7" w14:textId="77777777" w:rsidR="000E4D24" w:rsidRDefault="000E4D24" w:rsidP="000E4D24">
      <w:pPr>
        <w:pStyle w:val="PL"/>
        <w:rPr>
          <w:lang w:val="en-US"/>
        </w:rPr>
      </w:pPr>
      <w:r>
        <w:rPr>
          <w:lang w:val="en-US"/>
        </w:rPr>
        <w:t xml:space="preserve">      $ref: 'TS29571_CommonData.yaml#/components/schemas/Binary'</w:t>
      </w:r>
    </w:p>
    <w:p w14:paraId="2280041F" w14:textId="77777777" w:rsidR="000E4D24" w:rsidRDefault="000E4D24" w:rsidP="000E4D24">
      <w:pPr>
        <w:pStyle w:val="PL"/>
        <w:rPr>
          <w:lang w:val="en-US"/>
        </w:rPr>
      </w:pPr>
      <w:r>
        <w:rPr>
          <w:lang w:val="en-US"/>
        </w:rPr>
        <w:t xml:space="preserve">    C0:</w:t>
      </w:r>
    </w:p>
    <w:p w14:paraId="242AEE88" w14:textId="77777777" w:rsidR="000E4D24" w:rsidRDefault="000E4D24" w:rsidP="000E4D24">
      <w:pPr>
        <w:pStyle w:val="PL"/>
        <w:rPr>
          <w:lang w:val="en-US"/>
        </w:rPr>
      </w:pPr>
      <w:r>
        <w:rPr>
          <w:lang w:val="en-US"/>
        </w:rPr>
        <w:t xml:space="preserve">      $ref: 'TS29571_CommonData.yaml#/components/schemas/Binary'</w:t>
      </w:r>
    </w:p>
    <w:p w14:paraId="1E0DA602" w14:textId="77777777" w:rsidR="000E4D24" w:rsidRDefault="000E4D24" w:rsidP="000E4D24">
      <w:pPr>
        <w:pStyle w:val="PL"/>
        <w:rPr>
          <w:lang w:val="en-US"/>
        </w:rPr>
      </w:pPr>
      <w:r>
        <w:rPr>
          <w:lang w:val="en-US"/>
        </w:rPr>
        <w:t xml:space="preserve">    ValidityDuration:</w:t>
      </w:r>
    </w:p>
    <w:p w14:paraId="0CA662F6" w14:textId="77777777" w:rsidR="000E4D24" w:rsidRDefault="000E4D24" w:rsidP="000E4D24">
      <w:pPr>
        <w:pStyle w:val="PL"/>
        <w:rPr>
          <w:lang w:val="en-US"/>
        </w:rPr>
      </w:pPr>
      <w:r>
        <w:rPr>
          <w:lang w:val="en-US"/>
        </w:rPr>
        <w:t xml:space="preserve">      type: integer</w:t>
      </w:r>
    </w:p>
    <w:p w14:paraId="662F2EBD" w14:textId="77777777" w:rsidR="000E4D24" w:rsidRDefault="000E4D24" w:rsidP="000E4D24">
      <w:pPr>
        <w:pStyle w:val="PL"/>
        <w:rPr>
          <w:lang w:val="en-US"/>
        </w:rPr>
      </w:pPr>
      <w:r>
        <w:rPr>
          <w:lang w:val="en-US"/>
        </w:rPr>
        <w:t xml:space="preserve">      minimum: 1</w:t>
      </w:r>
    </w:p>
    <w:p w14:paraId="3B20EB6B" w14:textId="77777777" w:rsidR="000E4D24" w:rsidRDefault="000E4D24" w:rsidP="000E4D24">
      <w:pPr>
        <w:pStyle w:val="PL"/>
        <w:rPr>
          <w:lang w:val="en-US"/>
        </w:rPr>
      </w:pPr>
      <w:r>
        <w:rPr>
          <w:lang w:val="en-US"/>
        </w:rPr>
        <w:t xml:space="preserve">      maximum: 65535</w:t>
      </w:r>
    </w:p>
    <w:p w14:paraId="78F42AC7" w14:textId="77777777" w:rsidR="000E4D24" w:rsidRDefault="000E4D24" w:rsidP="000E4D24">
      <w:pPr>
        <w:pStyle w:val="PL"/>
        <w:rPr>
          <w:lang w:val="en-US"/>
        </w:rPr>
      </w:pPr>
      <w:r>
        <w:rPr>
          <w:lang w:val="en-US"/>
        </w:rPr>
        <w:t>#</w:t>
      </w:r>
    </w:p>
    <w:p w14:paraId="4A1A1C5D" w14:textId="77777777" w:rsidR="000E4D24" w:rsidRDefault="000E4D24" w:rsidP="000E4D24">
      <w:pPr>
        <w:pStyle w:val="PL"/>
        <w:rPr>
          <w:lang w:val="en-US"/>
        </w:rPr>
      </w:pPr>
      <w:r>
        <w:rPr>
          <w:lang w:val="en-US"/>
        </w:rPr>
        <w:t># ENUMS</w:t>
      </w:r>
    </w:p>
    <w:p w14:paraId="66BEF03A" w14:textId="77777777" w:rsidR="000E4D24" w:rsidRDefault="000E4D24" w:rsidP="000E4D24">
      <w:pPr>
        <w:pStyle w:val="PL"/>
        <w:rPr>
          <w:lang w:val="en-US"/>
        </w:rPr>
      </w:pPr>
      <w:r>
        <w:rPr>
          <w:lang w:val="en-US"/>
        </w:rPr>
        <w:t>#</w:t>
      </w:r>
    </w:p>
    <w:p w14:paraId="4612D61C" w14:textId="77777777" w:rsidR="000E4D24" w:rsidRDefault="000E4D24" w:rsidP="000E4D24">
      <w:pPr>
        <w:pStyle w:val="PL"/>
        <w:rPr>
          <w:lang w:val="en-US"/>
        </w:rPr>
      </w:pPr>
      <w:r>
        <w:rPr>
          <w:lang w:val="en-US"/>
        </w:rPr>
        <w:t xml:space="preserve">    StorageOutcome:</w:t>
      </w:r>
    </w:p>
    <w:p w14:paraId="5BACBF5F" w14:textId="77777777" w:rsidR="000E4D24" w:rsidRDefault="000E4D24" w:rsidP="000E4D24">
      <w:pPr>
        <w:pStyle w:val="PL"/>
        <w:rPr>
          <w:lang w:val="en-US"/>
        </w:rPr>
      </w:pPr>
      <w:r>
        <w:rPr>
          <w:lang w:val="en-US"/>
        </w:rPr>
        <w:t xml:space="preserve">      anyOf:</w:t>
      </w:r>
    </w:p>
    <w:p w14:paraId="0D367921" w14:textId="77777777" w:rsidR="000E4D24" w:rsidRDefault="000E4D24" w:rsidP="000E4D24">
      <w:pPr>
        <w:pStyle w:val="PL"/>
        <w:rPr>
          <w:lang w:val="en-US"/>
        </w:rPr>
      </w:pPr>
      <w:r>
        <w:rPr>
          <w:lang w:val="en-US"/>
        </w:rPr>
        <w:t xml:space="preserve">        - type: string</w:t>
      </w:r>
    </w:p>
    <w:p w14:paraId="7DD1A3C0" w14:textId="77777777" w:rsidR="000E4D24" w:rsidRDefault="000E4D24" w:rsidP="000E4D24">
      <w:pPr>
        <w:pStyle w:val="PL"/>
        <w:rPr>
          <w:lang w:val="en-US"/>
        </w:rPr>
      </w:pPr>
      <w:r>
        <w:rPr>
          <w:lang w:val="en-US"/>
        </w:rPr>
        <w:t xml:space="preserve">          enum:</w:t>
      </w:r>
    </w:p>
    <w:p w14:paraId="6E8408DD" w14:textId="77777777" w:rsidR="000E4D24" w:rsidRDefault="000E4D24" w:rsidP="000E4D24">
      <w:pPr>
        <w:pStyle w:val="PL"/>
        <w:rPr>
          <w:lang w:val="en-US"/>
        </w:rPr>
      </w:pPr>
      <w:r>
        <w:rPr>
          <w:lang w:val="en-US"/>
        </w:rPr>
        <w:t xml:space="preserve">            - STORAGE_SUCCESSFUL</w:t>
      </w:r>
    </w:p>
    <w:p w14:paraId="5A54F9E6" w14:textId="77777777" w:rsidR="000E4D24" w:rsidRDefault="000E4D24" w:rsidP="000E4D24">
      <w:pPr>
        <w:pStyle w:val="PL"/>
        <w:rPr>
          <w:lang w:val="en-US"/>
        </w:rPr>
      </w:pPr>
      <w:r>
        <w:rPr>
          <w:lang w:val="en-US"/>
        </w:rPr>
        <w:t xml:space="preserve">            - STORAGE_FAILED</w:t>
      </w:r>
    </w:p>
    <w:p w14:paraId="0903D0E3" w14:textId="77777777" w:rsidR="000E4D24" w:rsidRDefault="000E4D24" w:rsidP="000E4D24">
      <w:pPr>
        <w:pStyle w:val="PL"/>
        <w:rPr>
          <w:lang w:val="en-US"/>
        </w:rPr>
      </w:pPr>
      <w:r>
        <w:rPr>
          <w:lang w:val="en-US"/>
        </w:rPr>
        <w:t xml:space="preserve">    DataAvailability:</w:t>
      </w:r>
    </w:p>
    <w:p w14:paraId="72715041" w14:textId="77777777" w:rsidR="000E4D24" w:rsidRDefault="000E4D24" w:rsidP="000E4D24">
      <w:pPr>
        <w:pStyle w:val="PL"/>
        <w:rPr>
          <w:lang w:val="en-US"/>
        </w:rPr>
      </w:pPr>
      <w:r>
        <w:rPr>
          <w:lang w:val="en-US"/>
        </w:rPr>
        <w:t xml:space="preserve">      anyOf:</w:t>
      </w:r>
    </w:p>
    <w:p w14:paraId="0020CBDF" w14:textId="77777777" w:rsidR="000E4D24" w:rsidRDefault="000E4D24" w:rsidP="000E4D24">
      <w:pPr>
        <w:pStyle w:val="PL"/>
        <w:rPr>
          <w:lang w:val="en-US"/>
        </w:rPr>
      </w:pPr>
      <w:r>
        <w:rPr>
          <w:lang w:val="en-US"/>
        </w:rPr>
        <w:t xml:space="preserve">        - type: string</w:t>
      </w:r>
    </w:p>
    <w:p w14:paraId="0539E00A" w14:textId="77777777" w:rsidR="000E4D24" w:rsidRDefault="000E4D24" w:rsidP="000E4D24">
      <w:pPr>
        <w:pStyle w:val="PL"/>
        <w:rPr>
          <w:lang w:val="en-US"/>
        </w:rPr>
      </w:pPr>
      <w:r>
        <w:rPr>
          <w:lang w:val="en-US"/>
        </w:rPr>
        <w:t xml:space="preserve">          enum:</w:t>
      </w:r>
    </w:p>
    <w:p w14:paraId="185491B0" w14:textId="77777777" w:rsidR="000E4D24" w:rsidRDefault="000E4D24" w:rsidP="000E4D24">
      <w:pPr>
        <w:pStyle w:val="PL"/>
        <w:rPr>
          <w:lang w:val="en-US"/>
        </w:rPr>
      </w:pPr>
      <w:r>
        <w:rPr>
          <w:lang w:val="en-US"/>
        </w:rPr>
        <w:t xml:space="preserve">            - </w:t>
      </w:r>
      <w:r>
        <w:t>CIPHERING_KEY_DATA_AVAILABLE</w:t>
      </w:r>
    </w:p>
    <w:p w14:paraId="7F65DBAB" w14:textId="77777777" w:rsidR="000E4D24" w:rsidRDefault="000E4D24" w:rsidP="000E4D24">
      <w:pPr>
        <w:pStyle w:val="PL"/>
        <w:rPr>
          <w:lang w:val="en-US"/>
        </w:rPr>
      </w:pPr>
      <w:r>
        <w:rPr>
          <w:lang w:val="en-US"/>
        </w:rPr>
        <w:t xml:space="preserve">            - </w:t>
      </w:r>
      <w:r>
        <w:t>CIPHERING_KEY_DATA_NOT_AVAILABLE</w:t>
      </w:r>
    </w:p>
    <w:p w14:paraId="01A93B21" w14:textId="77777777" w:rsidR="000E4D24" w:rsidRDefault="000E4D24" w:rsidP="000E4D24">
      <w:pPr>
        <w:pStyle w:val="PL"/>
        <w:rPr>
          <w:lang w:val="en-US"/>
        </w:rPr>
      </w:pPr>
    </w:p>
    <w:p w14:paraId="3C0F2DBE" w14:textId="77777777" w:rsidR="00635CF4" w:rsidRDefault="00635CF4" w:rsidP="00635CF4">
      <w:pPr>
        <w:pStyle w:val="Heading8"/>
      </w:pPr>
      <w:bookmarkStart w:id="473" w:name="_Toc20150445"/>
      <w:bookmarkStart w:id="474" w:name="_Toc25168736"/>
      <w:bookmarkStart w:id="475" w:name="_Toc27593155"/>
      <w:r w:rsidRPr="004D3578">
        <w:lastRenderedPageBreak/>
        <w:t xml:space="preserve">Annex </w:t>
      </w:r>
      <w:r w:rsidR="00822C4D">
        <w:rPr>
          <w:lang w:eastAsia="zh-CN"/>
        </w:rPr>
        <w:t>B</w:t>
      </w:r>
      <w:r w:rsidRPr="004D3578">
        <w:t xml:space="preserve"> (informative):</w:t>
      </w:r>
      <w:r>
        <w:tab/>
        <w:t>Change history</w:t>
      </w:r>
      <w:bookmarkEnd w:id="473"/>
      <w:bookmarkEnd w:id="474"/>
      <w:bookmarkEnd w:id="475"/>
    </w:p>
    <w:p w14:paraId="2D5A9922" w14:textId="77777777" w:rsidR="00625E41" w:rsidRDefault="00625E41" w:rsidP="00625E4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A45555" w:rsidRPr="00295232" w14:paraId="220E887A" w14:textId="77777777" w:rsidTr="003546E8">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7B16F4B" w14:textId="77777777" w:rsidR="00A45555" w:rsidRPr="00295232" w:rsidRDefault="00A45555" w:rsidP="00A029F6">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D073DBA" w14:textId="77777777" w:rsidR="00A45555" w:rsidRPr="00F9457A" w:rsidRDefault="00A45555" w:rsidP="00A029F6">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9D7EC39" w14:textId="77777777" w:rsidR="00A45555" w:rsidRPr="00EE5566" w:rsidRDefault="00A45555" w:rsidP="00A029F6">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4B8E36E0" w14:textId="77777777" w:rsidR="00A45555" w:rsidRPr="00210D91" w:rsidRDefault="00A45555" w:rsidP="00A029F6">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29DC05FE" w14:textId="77777777" w:rsidR="00A45555" w:rsidRPr="00EF70D3" w:rsidRDefault="00A45555" w:rsidP="00A029F6">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78DEBA36" w14:textId="77777777" w:rsidR="00A45555" w:rsidRPr="00EF70D3" w:rsidRDefault="00A45555" w:rsidP="00A029F6">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139A9AC3" w14:textId="77777777" w:rsidR="00A45555" w:rsidRPr="00EF70D3" w:rsidRDefault="00A45555" w:rsidP="00A029F6">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2D2FE91B" w14:textId="77777777" w:rsidR="00A45555" w:rsidRPr="00EF70D3" w:rsidRDefault="00A45555" w:rsidP="00A029F6">
            <w:pPr>
              <w:pStyle w:val="TAL"/>
              <w:rPr>
                <w:b/>
                <w:sz w:val="16"/>
                <w:szCs w:val="16"/>
              </w:rPr>
            </w:pPr>
            <w:r w:rsidRPr="00EF70D3">
              <w:rPr>
                <w:b/>
                <w:sz w:val="16"/>
                <w:szCs w:val="16"/>
              </w:rPr>
              <w:t>New version</w:t>
            </w:r>
          </w:p>
        </w:tc>
      </w:tr>
      <w:tr w:rsidR="00A45555" w:rsidRPr="00295232" w14:paraId="045DB93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9677BB" w14:textId="77777777" w:rsidR="00A45555" w:rsidRPr="00F148C6" w:rsidRDefault="00A45555" w:rsidP="00625E41">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BF862"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F48AF7"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3E48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E2AFE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82EA2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295E1E68" w14:textId="77777777" w:rsidR="00A45555" w:rsidRPr="00F148C6" w:rsidRDefault="00A45555" w:rsidP="00625E41">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1AC14AC2" w14:textId="77777777" w:rsidR="00A45555" w:rsidRPr="00F148C6" w:rsidRDefault="00A45555" w:rsidP="003546E8">
            <w:pPr>
              <w:pStyle w:val="TAL"/>
              <w:rPr>
                <w:sz w:val="16"/>
                <w:szCs w:val="16"/>
              </w:rPr>
            </w:pPr>
            <w:r w:rsidRPr="00F148C6">
              <w:rPr>
                <w:sz w:val="16"/>
                <w:szCs w:val="16"/>
              </w:rPr>
              <w:t>0.0.0</w:t>
            </w:r>
          </w:p>
        </w:tc>
      </w:tr>
      <w:tr w:rsidR="00A45555" w:rsidRPr="00295232" w14:paraId="21286E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A962F92" w14:textId="77777777" w:rsidR="00A45555" w:rsidRPr="00F148C6" w:rsidRDefault="00A45555" w:rsidP="00625E41">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BB24F" w14:textId="77777777" w:rsidR="00A45555" w:rsidRPr="00F148C6" w:rsidRDefault="00A45555" w:rsidP="00625E41">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43200" w14:textId="77777777" w:rsidR="00A45555" w:rsidRPr="00F148C6" w:rsidRDefault="00A45555" w:rsidP="00625E41">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5F17C5"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71FBE73"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7DA3277"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8CF06A1" w14:textId="77777777" w:rsidR="00A45555" w:rsidRPr="00F148C6" w:rsidRDefault="00A45555" w:rsidP="00625E41">
            <w:pPr>
              <w:pStyle w:val="TAL"/>
              <w:rPr>
                <w:sz w:val="16"/>
                <w:szCs w:val="16"/>
                <w:lang w:eastAsia="zh-CN"/>
              </w:rPr>
            </w:pPr>
            <w:r w:rsidRPr="00F148C6">
              <w:rPr>
                <w:sz w:val="16"/>
                <w:szCs w:val="16"/>
              </w:rPr>
              <w:t>Initial draft</w:t>
            </w:r>
            <w:r w:rsidRPr="00F148C6">
              <w:rPr>
                <w:sz w:val="16"/>
                <w:szCs w:val="16"/>
                <w:lang w:eastAsia="zh-CN"/>
              </w:rPr>
              <w:t xml:space="preserve"> (C4-181119)</w:t>
            </w:r>
          </w:p>
          <w:p w14:paraId="093E0AA9" w14:textId="77777777" w:rsidR="00A45555" w:rsidRPr="00F148C6" w:rsidRDefault="00A45555" w:rsidP="00625E41">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2BA367" w14:textId="77777777" w:rsidR="00A45555" w:rsidRPr="00F148C6" w:rsidRDefault="00A45555" w:rsidP="003546E8">
            <w:pPr>
              <w:pStyle w:val="TAL"/>
              <w:rPr>
                <w:sz w:val="16"/>
                <w:szCs w:val="16"/>
              </w:rPr>
            </w:pPr>
            <w:r w:rsidRPr="00F148C6">
              <w:rPr>
                <w:sz w:val="16"/>
                <w:szCs w:val="16"/>
              </w:rPr>
              <w:t>0.1.0</w:t>
            </w:r>
          </w:p>
        </w:tc>
      </w:tr>
      <w:tr w:rsidR="00A45555" w:rsidRPr="00295232" w14:paraId="5E7D202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1594F2"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FE128" w14:textId="77777777" w:rsidR="00A45555" w:rsidRPr="00F148C6" w:rsidRDefault="00A45555" w:rsidP="00625E41">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D7BD2" w14:textId="77777777" w:rsidR="00A45555" w:rsidRPr="00F148C6" w:rsidRDefault="00A45555" w:rsidP="00625E41">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33FB4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3C01C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51C019C"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7695DE" w14:textId="77777777" w:rsidR="00A45555" w:rsidRPr="00F148C6" w:rsidRDefault="00A45555" w:rsidP="00625E41">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60111B" w14:textId="77777777" w:rsidR="00A45555" w:rsidRPr="00F148C6" w:rsidRDefault="00A45555" w:rsidP="003546E8">
            <w:pPr>
              <w:pStyle w:val="TAL"/>
              <w:rPr>
                <w:sz w:val="16"/>
                <w:szCs w:val="16"/>
              </w:rPr>
            </w:pPr>
            <w:r w:rsidRPr="00F148C6">
              <w:rPr>
                <w:sz w:val="16"/>
                <w:szCs w:val="16"/>
              </w:rPr>
              <w:t>0.2.0</w:t>
            </w:r>
          </w:p>
        </w:tc>
      </w:tr>
      <w:tr w:rsidR="00A45555" w:rsidRPr="00295232" w14:paraId="7DB047B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146A4C7" w14:textId="77777777" w:rsidR="00A45555" w:rsidRPr="00F148C6" w:rsidRDefault="00A45555" w:rsidP="00625E41">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C1367" w14:textId="77777777" w:rsidR="00A45555" w:rsidRPr="00F148C6" w:rsidRDefault="00A45555" w:rsidP="00625E41">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1173B" w14:textId="77777777" w:rsidR="00A45555" w:rsidRPr="00F148C6" w:rsidRDefault="00A45555" w:rsidP="00625E41">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151C57"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3ED3F5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FA32798"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32E754" w14:textId="77777777" w:rsidR="00A45555" w:rsidRPr="00F148C6" w:rsidRDefault="00A45555" w:rsidP="00625E41">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E17E1E" w14:textId="77777777" w:rsidR="00A45555" w:rsidRPr="00F148C6" w:rsidRDefault="00A45555" w:rsidP="003546E8">
            <w:pPr>
              <w:pStyle w:val="TAL"/>
              <w:rPr>
                <w:sz w:val="16"/>
                <w:szCs w:val="16"/>
              </w:rPr>
            </w:pPr>
            <w:r w:rsidRPr="00F148C6">
              <w:rPr>
                <w:sz w:val="16"/>
                <w:szCs w:val="16"/>
              </w:rPr>
              <w:t>1.0.0</w:t>
            </w:r>
          </w:p>
        </w:tc>
      </w:tr>
      <w:tr w:rsidR="00A45555" w:rsidRPr="00295232" w14:paraId="37025E6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EBC63BD" w14:textId="77777777" w:rsidR="00A45555" w:rsidRPr="00F148C6" w:rsidRDefault="00A45555" w:rsidP="00625E41">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4B3A47" w14:textId="77777777" w:rsidR="00A45555" w:rsidRPr="00F148C6" w:rsidRDefault="00A45555" w:rsidP="00625E41">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78FEE" w14:textId="77777777" w:rsidR="00A45555" w:rsidRPr="00F148C6" w:rsidRDefault="00A45555" w:rsidP="00625E41">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298B02"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C694C9"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7469A51"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9AF137" w14:textId="77777777" w:rsidR="00A45555" w:rsidRPr="00F148C6" w:rsidRDefault="00A45555" w:rsidP="00625E41">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249204" w14:textId="77777777" w:rsidR="00A45555" w:rsidRPr="00F148C6" w:rsidRDefault="00A45555" w:rsidP="003546E8">
            <w:pPr>
              <w:pStyle w:val="TAL"/>
              <w:rPr>
                <w:sz w:val="16"/>
                <w:szCs w:val="16"/>
              </w:rPr>
            </w:pPr>
            <w:r w:rsidRPr="00F148C6">
              <w:rPr>
                <w:sz w:val="16"/>
                <w:szCs w:val="16"/>
              </w:rPr>
              <w:t>1.1.0</w:t>
            </w:r>
          </w:p>
        </w:tc>
      </w:tr>
      <w:tr w:rsidR="00A45555" w:rsidRPr="00295232" w14:paraId="578AB6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0ED2D33" w14:textId="77777777" w:rsidR="00A45555" w:rsidRPr="00F148C6" w:rsidRDefault="00A45555" w:rsidP="00625E41">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BE0CE" w14:textId="77777777" w:rsidR="00A45555" w:rsidRPr="00F148C6" w:rsidRDefault="00A45555" w:rsidP="00625E41">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C3299" w14:textId="77777777" w:rsidR="00A45555" w:rsidRPr="00F148C6" w:rsidRDefault="00A45555" w:rsidP="00625E41">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E09C6"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59C3E0"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BC4523"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B5249D" w14:textId="77777777" w:rsidR="00A45555" w:rsidRPr="00F148C6" w:rsidRDefault="00A45555" w:rsidP="00625E41">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4A46CB" w14:textId="77777777" w:rsidR="00A45555" w:rsidRPr="00F148C6" w:rsidRDefault="00A45555" w:rsidP="003546E8">
            <w:pPr>
              <w:pStyle w:val="TAL"/>
              <w:rPr>
                <w:sz w:val="16"/>
                <w:szCs w:val="16"/>
              </w:rPr>
            </w:pPr>
            <w:r w:rsidRPr="00F148C6">
              <w:rPr>
                <w:sz w:val="16"/>
                <w:szCs w:val="16"/>
              </w:rPr>
              <w:t>1.2.0</w:t>
            </w:r>
          </w:p>
        </w:tc>
      </w:tr>
      <w:tr w:rsidR="00A45555" w:rsidRPr="00295232" w14:paraId="2ADAA7F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8B4DFD"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BD747"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E75B6" w14:textId="77777777" w:rsidR="00A45555" w:rsidRPr="00F148C6" w:rsidRDefault="00A45555" w:rsidP="00625E41">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B6CCCA"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DB3D06"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C0C846"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7D00F00" w14:textId="77777777" w:rsidR="00A45555" w:rsidRPr="00F148C6" w:rsidRDefault="00A45555" w:rsidP="00625E41">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3DC70A8" w14:textId="77777777" w:rsidR="00A45555" w:rsidRPr="00F148C6" w:rsidRDefault="00A45555" w:rsidP="003546E8">
            <w:pPr>
              <w:pStyle w:val="TAL"/>
              <w:rPr>
                <w:sz w:val="16"/>
                <w:szCs w:val="16"/>
              </w:rPr>
            </w:pPr>
            <w:r w:rsidRPr="00F148C6">
              <w:rPr>
                <w:sz w:val="16"/>
                <w:szCs w:val="16"/>
              </w:rPr>
              <w:t>2.0.0</w:t>
            </w:r>
          </w:p>
        </w:tc>
      </w:tr>
      <w:tr w:rsidR="00A45555" w:rsidRPr="00295232" w14:paraId="417714F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16A546C" w14:textId="77777777" w:rsidR="00A45555" w:rsidRPr="00F148C6" w:rsidRDefault="00A45555" w:rsidP="00625E41">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574BA" w14:textId="77777777" w:rsidR="00A45555" w:rsidRPr="00F148C6" w:rsidRDefault="00A45555" w:rsidP="00625E41">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BAD9B" w14:textId="77777777" w:rsidR="00A45555" w:rsidRPr="00F148C6" w:rsidRDefault="00A45555" w:rsidP="00625E41">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CFE954" w14:textId="77777777" w:rsidR="00A45555" w:rsidRPr="00295232" w:rsidRDefault="00A45555" w:rsidP="00625E41">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B370312" w14:textId="77777777" w:rsidR="00A45555" w:rsidRPr="00F9457A" w:rsidRDefault="00A45555" w:rsidP="00625E41">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87DB54A" w14:textId="77777777" w:rsidR="00A45555" w:rsidRPr="00295232" w:rsidRDefault="00A45555" w:rsidP="00625E41">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A09301" w14:textId="77777777" w:rsidR="00A45555" w:rsidRPr="00F148C6" w:rsidRDefault="00A45555" w:rsidP="00625E41">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344CE8" w14:textId="77777777" w:rsidR="00A45555" w:rsidRPr="00F148C6" w:rsidRDefault="00A45555" w:rsidP="003546E8">
            <w:pPr>
              <w:pStyle w:val="TAL"/>
              <w:rPr>
                <w:sz w:val="16"/>
                <w:szCs w:val="16"/>
              </w:rPr>
            </w:pPr>
            <w:r w:rsidRPr="00F148C6">
              <w:rPr>
                <w:sz w:val="16"/>
                <w:szCs w:val="16"/>
              </w:rPr>
              <w:t>15.0.0</w:t>
            </w:r>
          </w:p>
        </w:tc>
      </w:tr>
      <w:tr w:rsidR="00A45555" w:rsidRPr="00295232" w14:paraId="7A299269"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6BC915"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873"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B31A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CBF3FB" w14:textId="77777777" w:rsidR="00A45555" w:rsidRPr="00F148C6" w:rsidRDefault="00A45555" w:rsidP="00AA1A3F">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15BE61D" w14:textId="77777777" w:rsidR="00A45555" w:rsidRPr="00295232" w:rsidRDefault="00A45555" w:rsidP="00AA1A3F">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9798D0"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BCE38D5" w14:textId="77777777" w:rsidR="00A45555" w:rsidRPr="00F148C6" w:rsidRDefault="00A45555" w:rsidP="00AA1A3F">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16711FA" w14:textId="77777777" w:rsidR="00A45555" w:rsidRPr="00F148C6" w:rsidRDefault="00A45555" w:rsidP="003546E8">
            <w:pPr>
              <w:pStyle w:val="TAL"/>
              <w:rPr>
                <w:sz w:val="16"/>
                <w:szCs w:val="16"/>
              </w:rPr>
            </w:pPr>
            <w:r w:rsidRPr="00F148C6">
              <w:rPr>
                <w:sz w:val="16"/>
                <w:szCs w:val="16"/>
              </w:rPr>
              <w:t>15.1.0</w:t>
            </w:r>
          </w:p>
        </w:tc>
      </w:tr>
      <w:tr w:rsidR="00A45555" w:rsidRPr="00295232" w14:paraId="54E9B48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7E2CA3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58F5B"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95FF0"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B257C7" w14:textId="77777777" w:rsidR="00A45555" w:rsidRPr="00F148C6" w:rsidRDefault="00A45555" w:rsidP="00AA1A3F">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9DE1BC0"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8DB5FE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2FB01E1" w14:textId="77777777" w:rsidR="00A45555" w:rsidRPr="00F148C6" w:rsidRDefault="00A45555" w:rsidP="00AA1A3F">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83CA03" w14:textId="77777777" w:rsidR="00A45555" w:rsidRPr="00F148C6" w:rsidRDefault="00A45555" w:rsidP="003546E8">
            <w:pPr>
              <w:pStyle w:val="TAL"/>
              <w:rPr>
                <w:sz w:val="16"/>
                <w:szCs w:val="16"/>
              </w:rPr>
            </w:pPr>
            <w:r w:rsidRPr="00F148C6">
              <w:rPr>
                <w:sz w:val="16"/>
                <w:szCs w:val="16"/>
              </w:rPr>
              <w:t>15.1.0</w:t>
            </w:r>
          </w:p>
        </w:tc>
      </w:tr>
      <w:tr w:rsidR="00A45555" w:rsidRPr="00295232" w14:paraId="629B397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4C0486F"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7A18A"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1574"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5CF9C1" w14:textId="77777777" w:rsidR="00A45555" w:rsidRPr="00F148C6" w:rsidRDefault="00A45555" w:rsidP="00AA1A3F">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E6293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BC732F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FAF25E" w14:textId="77777777" w:rsidR="00A45555" w:rsidRPr="00F148C6" w:rsidRDefault="00A45555" w:rsidP="00AA1A3F">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D30C24F" w14:textId="77777777" w:rsidR="00A45555" w:rsidRPr="00F148C6" w:rsidRDefault="00A45555" w:rsidP="003546E8">
            <w:pPr>
              <w:pStyle w:val="TAL"/>
              <w:rPr>
                <w:sz w:val="16"/>
                <w:szCs w:val="16"/>
              </w:rPr>
            </w:pPr>
            <w:r w:rsidRPr="00F148C6">
              <w:rPr>
                <w:sz w:val="16"/>
                <w:szCs w:val="16"/>
              </w:rPr>
              <w:t>15.1.0</w:t>
            </w:r>
          </w:p>
        </w:tc>
      </w:tr>
      <w:tr w:rsidR="00A45555" w:rsidRPr="00295232" w14:paraId="12D43F9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811"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32577"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138A6"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66F9DE" w14:textId="77777777" w:rsidR="00A45555" w:rsidRPr="00F148C6" w:rsidRDefault="00A45555" w:rsidP="00AA1A3F">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8C9104"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A4185A"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E46FCA1" w14:textId="77777777" w:rsidR="00A45555" w:rsidRPr="00F148C6" w:rsidRDefault="00A45555" w:rsidP="00AA1A3F">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4566E59" w14:textId="77777777" w:rsidR="00A45555" w:rsidRPr="00F148C6" w:rsidRDefault="00A45555" w:rsidP="003546E8">
            <w:pPr>
              <w:pStyle w:val="TAL"/>
              <w:rPr>
                <w:sz w:val="16"/>
                <w:szCs w:val="16"/>
              </w:rPr>
            </w:pPr>
            <w:r w:rsidRPr="00F148C6">
              <w:rPr>
                <w:sz w:val="16"/>
                <w:szCs w:val="16"/>
              </w:rPr>
              <w:t>15.1.0</w:t>
            </w:r>
          </w:p>
        </w:tc>
      </w:tr>
      <w:tr w:rsidR="00A45555" w:rsidRPr="00295232" w14:paraId="6352DD5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97ABD0"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73A5C"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68F32"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605EB6" w14:textId="77777777" w:rsidR="00A45555" w:rsidRPr="00F148C6" w:rsidRDefault="00A45555" w:rsidP="00AA1A3F">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1E3506"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E4F6E7"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4E0DFF2" w14:textId="77777777" w:rsidR="00A45555" w:rsidRPr="00F148C6" w:rsidRDefault="00A45555" w:rsidP="00AA1A3F">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C3390" w14:textId="77777777" w:rsidR="00A45555" w:rsidRPr="00F148C6" w:rsidRDefault="00A45555" w:rsidP="003546E8">
            <w:pPr>
              <w:pStyle w:val="TAL"/>
              <w:rPr>
                <w:sz w:val="16"/>
                <w:szCs w:val="16"/>
              </w:rPr>
            </w:pPr>
            <w:r w:rsidRPr="00F148C6">
              <w:rPr>
                <w:sz w:val="16"/>
                <w:szCs w:val="16"/>
              </w:rPr>
              <w:t>15.1.0</w:t>
            </w:r>
          </w:p>
        </w:tc>
      </w:tr>
      <w:tr w:rsidR="00A45555" w:rsidRPr="00295232" w14:paraId="7428F1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D0193F6"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64A44"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DCF5"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487D11" w14:textId="77777777" w:rsidR="00A45555" w:rsidRPr="00F148C6" w:rsidRDefault="00A45555" w:rsidP="00AA1A3F">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F2DBC1" w14:textId="77777777" w:rsidR="00A45555" w:rsidRPr="00295232" w:rsidRDefault="00A45555"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E54823"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0D5C6E" w14:textId="742C6372" w:rsidR="00A45555" w:rsidRPr="00F148C6" w:rsidRDefault="00A45555" w:rsidP="00AA1A3F">
            <w:pPr>
              <w:pStyle w:val="TAL"/>
              <w:rPr>
                <w:sz w:val="16"/>
                <w:szCs w:val="16"/>
              </w:rPr>
            </w:pPr>
            <w:r w:rsidRPr="00F148C6">
              <w:rPr>
                <w:sz w:val="16"/>
                <w:szCs w:val="16"/>
              </w:rPr>
              <w:t xml:space="preserve">LMF servers </w:t>
            </w:r>
            <w:r w:rsidR="00792552">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9FA926" w14:textId="77777777" w:rsidR="00A45555" w:rsidRPr="00F148C6" w:rsidRDefault="00A45555" w:rsidP="003546E8">
            <w:pPr>
              <w:pStyle w:val="TAL"/>
              <w:rPr>
                <w:sz w:val="16"/>
                <w:szCs w:val="16"/>
              </w:rPr>
            </w:pPr>
            <w:r w:rsidRPr="00F148C6">
              <w:rPr>
                <w:sz w:val="16"/>
                <w:szCs w:val="16"/>
              </w:rPr>
              <w:t>15.1.0</w:t>
            </w:r>
          </w:p>
        </w:tc>
      </w:tr>
      <w:tr w:rsidR="00A45555" w:rsidRPr="00295232" w14:paraId="3AD9FBE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1CCF9CD" w14:textId="77777777" w:rsidR="00A45555" w:rsidRPr="00F148C6" w:rsidRDefault="00A45555" w:rsidP="00AA1A3F">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819E6" w14:textId="77777777" w:rsidR="00A45555" w:rsidRPr="00F148C6" w:rsidRDefault="00A45555" w:rsidP="00AA1A3F">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39A9" w14:textId="77777777" w:rsidR="00A45555" w:rsidRPr="00F148C6" w:rsidRDefault="00A45555" w:rsidP="00AA1A3F">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EEF93" w14:textId="77777777" w:rsidR="00A45555" w:rsidRPr="00F148C6" w:rsidRDefault="00A45555" w:rsidP="00AA1A3F">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B99272" w14:textId="77777777" w:rsidR="00A45555" w:rsidRPr="00295232" w:rsidRDefault="00A45555"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4341A86" w14:textId="77777777" w:rsidR="00A45555" w:rsidRPr="00F9457A" w:rsidRDefault="00A45555" w:rsidP="00AA1A3F">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EA4ADD" w14:textId="77777777" w:rsidR="00A45555" w:rsidRPr="00F148C6" w:rsidRDefault="00A45555" w:rsidP="00AA1A3F">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46E55E" w14:textId="77777777" w:rsidR="00A45555" w:rsidRPr="00F148C6" w:rsidRDefault="00A45555" w:rsidP="003546E8">
            <w:pPr>
              <w:pStyle w:val="TAL"/>
              <w:rPr>
                <w:sz w:val="16"/>
                <w:szCs w:val="16"/>
              </w:rPr>
            </w:pPr>
            <w:r w:rsidRPr="00F148C6">
              <w:rPr>
                <w:sz w:val="16"/>
                <w:szCs w:val="16"/>
              </w:rPr>
              <w:t>15.1.0</w:t>
            </w:r>
          </w:p>
        </w:tc>
      </w:tr>
      <w:tr w:rsidR="00393246" w:rsidRPr="00295232" w14:paraId="6196FA1E"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7A17B99"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F8B0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55B58"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9E039B" w14:textId="77777777" w:rsidR="00393246" w:rsidRPr="00F148C6" w:rsidRDefault="00393246" w:rsidP="00AA1A3F">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DFD1379"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0E0CB58"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E5C643" w14:textId="77777777" w:rsidR="00393246" w:rsidRPr="00F148C6" w:rsidRDefault="00393246" w:rsidP="00AA1A3F">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BF3C345" w14:textId="77777777" w:rsidR="00393246" w:rsidRPr="00F148C6" w:rsidRDefault="00393246" w:rsidP="003546E8">
            <w:pPr>
              <w:pStyle w:val="TAL"/>
              <w:rPr>
                <w:sz w:val="16"/>
                <w:szCs w:val="16"/>
              </w:rPr>
            </w:pPr>
            <w:r w:rsidRPr="00F148C6">
              <w:rPr>
                <w:sz w:val="16"/>
                <w:szCs w:val="16"/>
              </w:rPr>
              <w:t>15.2.0</w:t>
            </w:r>
          </w:p>
        </w:tc>
      </w:tr>
      <w:tr w:rsidR="00393246" w:rsidRPr="00295232" w14:paraId="26F2C99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80638BF"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BEE26"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BFDE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382F13" w14:textId="77777777" w:rsidR="00393246" w:rsidRPr="00F148C6" w:rsidRDefault="00393246" w:rsidP="00AA1A3F">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72F9E4"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981C2"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23D8D4" w14:textId="77777777" w:rsidR="00393246" w:rsidRPr="00F148C6" w:rsidRDefault="00393246" w:rsidP="00AA1A3F">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841FF7A" w14:textId="77777777" w:rsidR="00393246" w:rsidRPr="00F148C6" w:rsidRDefault="00393246" w:rsidP="003546E8">
            <w:pPr>
              <w:pStyle w:val="TAL"/>
              <w:rPr>
                <w:sz w:val="16"/>
                <w:szCs w:val="16"/>
              </w:rPr>
            </w:pPr>
            <w:r w:rsidRPr="00F148C6">
              <w:rPr>
                <w:sz w:val="16"/>
                <w:szCs w:val="16"/>
              </w:rPr>
              <w:t>15.2.0</w:t>
            </w:r>
          </w:p>
        </w:tc>
      </w:tr>
      <w:tr w:rsidR="00393246" w:rsidRPr="00295232" w14:paraId="62EB2C0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B2C1FF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2069D"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4995D"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8C6704" w14:textId="77777777" w:rsidR="00393246" w:rsidRPr="00F148C6" w:rsidRDefault="00393246" w:rsidP="00AA1A3F">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8E363"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0182C20"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619553" w14:textId="77777777" w:rsidR="00393246" w:rsidRPr="00F148C6" w:rsidRDefault="00393246" w:rsidP="00AA1A3F">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CAA78DA" w14:textId="77777777" w:rsidR="00393246" w:rsidRPr="00F148C6" w:rsidRDefault="00393246" w:rsidP="003546E8">
            <w:pPr>
              <w:pStyle w:val="TAL"/>
              <w:rPr>
                <w:sz w:val="16"/>
                <w:szCs w:val="16"/>
              </w:rPr>
            </w:pPr>
            <w:r w:rsidRPr="00F148C6">
              <w:rPr>
                <w:sz w:val="16"/>
                <w:szCs w:val="16"/>
              </w:rPr>
              <w:t>15.2.0</w:t>
            </w:r>
          </w:p>
        </w:tc>
      </w:tr>
      <w:tr w:rsidR="00393246" w:rsidRPr="00295232" w14:paraId="2D89FF43"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3049A26"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A97F2"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3E75E"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FF3CA" w14:textId="77777777" w:rsidR="00393246" w:rsidRPr="00F148C6" w:rsidRDefault="00393246" w:rsidP="00AA1A3F">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8862C7"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4230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744DDA9" w14:textId="77777777" w:rsidR="00393246" w:rsidRPr="00F148C6" w:rsidRDefault="00393246" w:rsidP="00AA1A3F">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F85964" w14:textId="77777777" w:rsidR="00393246" w:rsidRPr="00F148C6" w:rsidRDefault="00393246" w:rsidP="003546E8">
            <w:pPr>
              <w:pStyle w:val="TAL"/>
              <w:rPr>
                <w:sz w:val="16"/>
                <w:szCs w:val="16"/>
              </w:rPr>
            </w:pPr>
            <w:r w:rsidRPr="00F148C6">
              <w:rPr>
                <w:sz w:val="16"/>
                <w:szCs w:val="16"/>
              </w:rPr>
              <w:t>15.2.0</w:t>
            </w:r>
          </w:p>
        </w:tc>
      </w:tr>
      <w:tr w:rsidR="00393246" w:rsidRPr="00295232" w14:paraId="2D2DE215"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126E14"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5CCB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B149F"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32DB93" w14:textId="77777777" w:rsidR="00393246" w:rsidRPr="00F148C6" w:rsidRDefault="00393246" w:rsidP="00AA1A3F">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1E58A5"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3B54EF"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3627FE" w14:textId="77777777" w:rsidR="00393246" w:rsidRPr="00F148C6" w:rsidRDefault="00393246" w:rsidP="00AA1A3F">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A92CF1" w14:textId="77777777" w:rsidR="00393246" w:rsidRPr="00F148C6" w:rsidRDefault="00393246" w:rsidP="003546E8">
            <w:pPr>
              <w:pStyle w:val="TAL"/>
              <w:rPr>
                <w:sz w:val="16"/>
                <w:szCs w:val="16"/>
              </w:rPr>
            </w:pPr>
            <w:r w:rsidRPr="00F148C6">
              <w:rPr>
                <w:sz w:val="16"/>
                <w:szCs w:val="16"/>
              </w:rPr>
              <w:t>15.2.0</w:t>
            </w:r>
          </w:p>
        </w:tc>
      </w:tr>
      <w:tr w:rsidR="00393246" w:rsidRPr="00295232" w14:paraId="1BC250E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2E0"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BEDA5"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8BDB6"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2E91B" w14:textId="77777777" w:rsidR="00393246" w:rsidRPr="00F148C6" w:rsidRDefault="00393246" w:rsidP="00AA1A3F">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555931" w14:textId="77777777" w:rsidR="00393246" w:rsidRPr="00F148C6" w:rsidRDefault="00393246" w:rsidP="00AA1A3F">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4BA95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7AC0E73" w14:textId="77777777" w:rsidR="00393246" w:rsidRPr="00F148C6" w:rsidRDefault="00393246" w:rsidP="00AA1A3F">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B33342" w14:textId="77777777" w:rsidR="00393246" w:rsidRPr="00F148C6" w:rsidRDefault="00393246" w:rsidP="003546E8">
            <w:pPr>
              <w:pStyle w:val="TAL"/>
              <w:rPr>
                <w:sz w:val="16"/>
                <w:szCs w:val="16"/>
              </w:rPr>
            </w:pPr>
            <w:r w:rsidRPr="00F148C6">
              <w:rPr>
                <w:sz w:val="16"/>
                <w:szCs w:val="16"/>
              </w:rPr>
              <w:t>15.2.0</w:t>
            </w:r>
          </w:p>
        </w:tc>
      </w:tr>
      <w:tr w:rsidR="00393246" w:rsidRPr="00295232" w14:paraId="3CCF7F24"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8A5A2C8" w14:textId="77777777" w:rsidR="00393246" w:rsidRPr="00F148C6" w:rsidRDefault="00393246"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27A5E" w14:textId="77777777" w:rsidR="00393246" w:rsidRPr="00F148C6" w:rsidRDefault="00393246"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FD4C54" w14:textId="77777777" w:rsidR="00393246" w:rsidRPr="00F148C6" w:rsidRDefault="00EB0F8C" w:rsidP="00AA1A3F">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606BC" w14:textId="77777777" w:rsidR="00393246" w:rsidRPr="00F148C6" w:rsidRDefault="00393246" w:rsidP="00AA1A3F">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A1D3A6F" w14:textId="77777777" w:rsidR="00393246" w:rsidRPr="00F148C6" w:rsidRDefault="00393246"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576985" w14:textId="77777777" w:rsidR="00393246"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A78122C" w14:textId="77777777" w:rsidR="00393246" w:rsidRPr="00F148C6" w:rsidRDefault="00393246" w:rsidP="00AA1A3F">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B5DE964" w14:textId="77777777" w:rsidR="00393246" w:rsidRPr="00F148C6" w:rsidRDefault="00393246" w:rsidP="003546E8">
            <w:pPr>
              <w:pStyle w:val="TAL"/>
              <w:rPr>
                <w:sz w:val="16"/>
                <w:szCs w:val="16"/>
              </w:rPr>
            </w:pPr>
            <w:r w:rsidRPr="00F148C6">
              <w:rPr>
                <w:sz w:val="16"/>
                <w:szCs w:val="16"/>
              </w:rPr>
              <w:t>15.2.0</w:t>
            </w:r>
          </w:p>
        </w:tc>
      </w:tr>
      <w:tr w:rsidR="006A6A20" w:rsidRPr="00295232" w14:paraId="3155B62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F4D4B6F" w14:textId="77777777" w:rsidR="006A6A20" w:rsidRPr="00F148C6" w:rsidRDefault="006A6A20" w:rsidP="00AA1A3F">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3ECD7" w14:textId="77777777" w:rsidR="006A6A20" w:rsidRPr="00F148C6" w:rsidRDefault="006A6A20" w:rsidP="00AA1A3F">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1D656" w14:textId="77777777" w:rsidR="006A6A20" w:rsidRPr="00F148C6" w:rsidRDefault="006A6A20" w:rsidP="00AA1A3F">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78801B" w14:textId="77777777" w:rsidR="006A6A20" w:rsidRPr="00F148C6" w:rsidRDefault="006A6A20" w:rsidP="00AA1A3F">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D73DA4" w14:textId="77777777" w:rsidR="006A6A20" w:rsidRPr="00F148C6" w:rsidRDefault="006A6A20" w:rsidP="00AA1A3F">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646809" w14:textId="77777777" w:rsidR="006A6A20" w:rsidRPr="00295232" w:rsidRDefault="006A6A20" w:rsidP="00AA1A3F">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F80898" w14:textId="77777777" w:rsidR="006A6A20" w:rsidRPr="00F148C6" w:rsidRDefault="006A6A20" w:rsidP="00AA1A3F">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F6E9BA3" w14:textId="77777777" w:rsidR="006A6A20" w:rsidRPr="00F148C6" w:rsidRDefault="006A6A20" w:rsidP="003546E8">
            <w:pPr>
              <w:pStyle w:val="TAL"/>
              <w:rPr>
                <w:sz w:val="16"/>
                <w:szCs w:val="16"/>
              </w:rPr>
            </w:pPr>
            <w:r w:rsidRPr="00F148C6">
              <w:rPr>
                <w:sz w:val="16"/>
                <w:szCs w:val="16"/>
              </w:rPr>
              <w:t>15.2.0</w:t>
            </w:r>
          </w:p>
        </w:tc>
      </w:tr>
      <w:tr w:rsidR="00295232" w:rsidRPr="00295232" w14:paraId="7BE4B52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038B168"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ABD12"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430A9" w14:textId="77777777" w:rsidR="00295232" w:rsidRPr="00F148C6" w:rsidRDefault="00295232" w:rsidP="00AA1A3F">
            <w:pPr>
              <w:pStyle w:val="TAL"/>
              <w:rPr>
                <w:sz w:val="16"/>
                <w:szCs w:val="16"/>
              </w:rPr>
            </w:pPr>
            <w:r w:rsidRPr="00295232">
              <w:rPr>
                <w:sz w:val="16"/>
                <w:szCs w:val="16"/>
              </w:rPr>
              <w:t>C</w:t>
            </w:r>
            <w:r w:rsidR="00380310">
              <w:rPr>
                <w:sz w:val="16"/>
                <w:szCs w:val="16"/>
              </w:rPr>
              <w:t>P</w:t>
            </w:r>
            <w:r w:rsidRPr="00295232">
              <w:rPr>
                <w:sz w:val="16"/>
                <w:szCs w:val="16"/>
              </w:rPr>
              <w:t>-190</w:t>
            </w:r>
            <w:r w:rsidR="00380310">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3B8410" w14:textId="77777777" w:rsidR="00295232" w:rsidRPr="00F148C6" w:rsidRDefault="00295232" w:rsidP="00AA1A3F">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A4603EC"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1168B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EB0615" w14:textId="77777777" w:rsidR="00295232" w:rsidRPr="00F148C6" w:rsidRDefault="00295232" w:rsidP="00AA1A3F">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54FFC2"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7B1703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00686CB" w14:textId="77777777" w:rsidR="00295232" w:rsidRPr="00F148C6"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DC354" w14:textId="77777777" w:rsidR="00295232" w:rsidRPr="00F148C6"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B6673" w14:textId="77777777" w:rsidR="00295232" w:rsidRPr="00F148C6"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62A0F" w14:textId="77777777" w:rsidR="00295232" w:rsidRPr="00F148C6" w:rsidRDefault="00295232" w:rsidP="00AA1A3F">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8486AF3" w14:textId="77777777" w:rsidR="00295232" w:rsidRPr="00F148C6"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3BBC86"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BC4F21" w14:textId="77777777" w:rsidR="00295232" w:rsidRPr="00F148C6" w:rsidRDefault="00295232" w:rsidP="00AA1A3F">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E344E6C" w14:textId="77777777" w:rsidR="00295232" w:rsidRPr="00F148C6"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46284206"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D2B6FF6"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F2C1"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7AD68"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439B5" w14:textId="77777777" w:rsidR="00295232" w:rsidRPr="00295232" w:rsidRDefault="00295232" w:rsidP="00AA1A3F">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3C6C72B"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BD3A48C"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15C663A" w14:textId="77777777" w:rsidR="00295232" w:rsidRPr="00295232" w:rsidRDefault="00295232" w:rsidP="00AA1A3F">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CA90F8"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2CF932A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179C868"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0AA9"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7B6D0"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3CECA1" w14:textId="77777777" w:rsidR="00295232" w:rsidRPr="00295232" w:rsidRDefault="00295232" w:rsidP="00AA1A3F">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EB6A1"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0C105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8036064" w14:textId="77777777" w:rsidR="00295232" w:rsidRPr="00295232" w:rsidRDefault="00295232" w:rsidP="00AA1A3F">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95AC20"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1B49DA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F17E649"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6746"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89981"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5E919" w14:textId="77777777" w:rsidR="00295232" w:rsidRPr="00295232" w:rsidRDefault="00295232" w:rsidP="00AA1A3F">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A7C189C" w14:textId="77777777" w:rsidR="00295232" w:rsidRPr="00295232" w:rsidRDefault="00295232" w:rsidP="00AA1A3F">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C8D8CF"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53269A0" w14:textId="77777777" w:rsidR="00295232" w:rsidRPr="00295232" w:rsidRDefault="00295232" w:rsidP="00AA1A3F">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0ACC3B"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295232" w:rsidRPr="00295232" w14:paraId="61DA4F9D"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B547114" w14:textId="77777777" w:rsidR="00295232" w:rsidRPr="00295232" w:rsidRDefault="00295232" w:rsidP="00AA1A3F">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75F" w14:textId="77777777" w:rsidR="00295232" w:rsidRPr="00295232" w:rsidRDefault="00295232" w:rsidP="00AA1A3F">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B222" w14:textId="77777777" w:rsidR="00295232" w:rsidRPr="00295232" w:rsidRDefault="00380310" w:rsidP="00AA1A3F">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C4AE7A" w14:textId="77777777" w:rsidR="00295232" w:rsidRPr="00295232" w:rsidRDefault="00295232" w:rsidP="00AA1A3F">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6635EA" w14:textId="77777777" w:rsidR="00295232" w:rsidRPr="00295232" w:rsidRDefault="00295232" w:rsidP="00AA1A3F">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02F49AB" w14:textId="77777777" w:rsidR="00295232" w:rsidRPr="00295232" w:rsidRDefault="00295232" w:rsidP="00AA1A3F">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0208" w14:textId="77777777" w:rsidR="00295232" w:rsidRPr="00295232" w:rsidRDefault="00295232" w:rsidP="00AA1A3F">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9CCFBC" w14:textId="77777777" w:rsidR="00295232" w:rsidRPr="00295232" w:rsidRDefault="00295232" w:rsidP="003546E8">
            <w:pPr>
              <w:pStyle w:val="TAL"/>
              <w:rPr>
                <w:sz w:val="16"/>
                <w:szCs w:val="16"/>
              </w:rPr>
            </w:pPr>
            <w:r w:rsidRPr="004C0546">
              <w:rPr>
                <w:sz w:val="16"/>
                <w:szCs w:val="16"/>
              </w:rPr>
              <w:t>15.</w:t>
            </w:r>
            <w:r>
              <w:rPr>
                <w:sz w:val="16"/>
                <w:szCs w:val="16"/>
              </w:rPr>
              <w:t>3</w:t>
            </w:r>
            <w:r w:rsidRPr="004C0546">
              <w:rPr>
                <w:sz w:val="16"/>
                <w:szCs w:val="16"/>
              </w:rPr>
              <w:t>.0</w:t>
            </w:r>
          </w:p>
        </w:tc>
      </w:tr>
      <w:tr w:rsidR="00A757E4" w:rsidRPr="00295232" w14:paraId="6F7A1D9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B0B7855" w14:textId="696FD7F4" w:rsidR="00A757E4" w:rsidRDefault="00A757E4" w:rsidP="00A757E4">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40F7A" w14:textId="084C0C38" w:rsidR="00A757E4" w:rsidRPr="004C0546" w:rsidRDefault="00A757E4" w:rsidP="00A757E4">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27071" w14:textId="229A272E" w:rsidR="00A757E4" w:rsidRPr="00295232" w:rsidRDefault="00A757E4" w:rsidP="00A757E4">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C096EF" w14:textId="178D1409" w:rsidR="00A757E4" w:rsidRDefault="00A757E4" w:rsidP="00A757E4">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6B40A5" w14:textId="54955627" w:rsidR="00A757E4" w:rsidRDefault="00A757E4" w:rsidP="00A757E4">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89BAA0C" w14:textId="3ED904A5" w:rsidR="00A757E4" w:rsidRDefault="00A757E4" w:rsidP="00A757E4">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D7595D" w14:textId="7A089240" w:rsidR="00A757E4" w:rsidRPr="00295232" w:rsidRDefault="00AC67A2" w:rsidP="00A757E4">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E8C17CE" w14:textId="61243D07" w:rsidR="00A757E4" w:rsidRPr="004C0546" w:rsidRDefault="00A757E4" w:rsidP="00A757E4">
            <w:pPr>
              <w:pStyle w:val="TAL"/>
              <w:rPr>
                <w:sz w:val="16"/>
                <w:szCs w:val="16"/>
              </w:rPr>
            </w:pPr>
            <w:r w:rsidRPr="004C0546">
              <w:rPr>
                <w:sz w:val="16"/>
                <w:szCs w:val="16"/>
              </w:rPr>
              <w:t>15.</w:t>
            </w:r>
            <w:r w:rsidR="00AC67A2">
              <w:rPr>
                <w:sz w:val="16"/>
                <w:szCs w:val="16"/>
              </w:rPr>
              <w:t>4</w:t>
            </w:r>
            <w:r w:rsidRPr="004C0546">
              <w:rPr>
                <w:sz w:val="16"/>
                <w:szCs w:val="16"/>
              </w:rPr>
              <w:t>.0</w:t>
            </w:r>
          </w:p>
        </w:tc>
      </w:tr>
      <w:tr w:rsidR="00D42441" w:rsidRPr="00295232" w14:paraId="5CD2DAE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3BABE25" w14:textId="178ED1CE"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D5D0C" w14:textId="5D1387DA"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5366" w14:textId="63FA9D98"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7592E" w14:textId="34CCE5D0" w:rsidR="00D42441" w:rsidRDefault="00D42441" w:rsidP="00D42441">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450D7B" w14:textId="09F0EF48" w:rsidR="00D42441" w:rsidRDefault="00D42441" w:rsidP="00D42441">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23045E" w14:textId="7B185739"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06B7E70" w14:textId="1C7450A5" w:rsidR="00D42441" w:rsidRPr="00AC67A2" w:rsidRDefault="00EB3EB9" w:rsidP="00D42441">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DE64EE" w14:textId="2A85DC99"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619921DB"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8C7AF6B" w14:textId="07B99179"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172A2" w14:textId="750E8F8B"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7BE17" w14:textId="1B6C588B"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046154" w14:textId="20E70483" w:rsidR="00D42441" w:rsidRDefault="00D42441" w:rsidP="00D42441">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16BFC9" w14:textId="1CBA5554" w:rsidR="00D42441" w:rsidRDefault="00EB3EB9" w:rsidP="00D4244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86DFE" w14:textId="6B4117C8"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307960" w14:textId="628BFE8D" w:rsidR="00D42441" w:rsidRPr="00AC67A2" w:rsidRDefault="00EB3EB9" w:rsidP="00D42441">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AD1205" w14:textId="45B6076E"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322720F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FD0C053" w14:textId="33CE0CB0"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09FD" w14:textId="02C980E0"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F26F2" w14:textId="0F82C901"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E5EB4E" w14:textId="14901EAB" w:rsidR="00D42441" w:rsidRDefault="00D42441" w:rsidP="00D42441">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A80DD90" w14:textId="6C88B289" w:rsidR="00D42441" w:rsidRDefault="00EB3EB9" w:rsidP="00D4244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CC0A910" w14:textId="10B20B80"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622BD28" w14:textId="1C92C66F" w:rsidR="00D42441" w:rsidRPr="00AC67A2" w:rsidRDefault="00EB3EB9" w:rsidP="00D42441">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DBF6232" w14:textId="76BA2A19"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D42441" w:rsidRPr="00295232" w14:paraId="75F2C61A"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02810C3B" w14:textId="161F1530" w:rsidR="00D42441" w:rsidRDefault="00D42441" w:rsidP="00D42441">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EE5A3" w14:textId="417C8AA2" w:rsidR="00D42441" w:rsidRPr="004C0546" w:rsidRDefault="00D42441" w:rsidP="00D42441">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6C84" w14:textId="3F374036" w:rsidR="00D42441" w:rsidRPr="00295232" w:rsidRDefault="00D42441" w:rsidP="00D42441">
            <w:pPr>
              <w:pStyle w:val="TAL"/>
              <w:rPr>
                <w:sz w:val="16"/>
                <w:szCs w:val="16"/>
              </w:rPr>
            </w:pPr>
            <w:r w:rsidRPr="00295232">
              <w:rPr>
                <w:sz w:val="16"/>
                <w:szCs w:val="16"/>
              </w:rPr>
              <w:t>C</w:t>
            </w:r>
            <w:r>
              <w:rPr>
                <w:sz w:val="16"/>
                <w:szCs w:val="16"/>
              </w:rPr>
              <w:t>P</w:t>
            </w:r>
            <w:r w:rsidRPr="00295232">
              <w:rPr>
                <w:sz w:val="16"/>
                <w:szCs w:val="16"/>
              </w:rPr>
              <w:t>-19</w:t>
            </w:r>
            <w:r w:rsidR="008C6259">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BEDAE" w14:textId="03E403DE" w:rsidR="00D42441" w:rsidRDefault="00D42441" w:rsidP="00D42441">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B9EB00" w14:textId="4F2FCAC2" w:rsidR="00D42441" w:rsidRDefault="00EB3EB9" w:rsidP="00D42441">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794115" w14:textId="74B3C8FB" w:rsidR="00D42441" w:rsidRDefault="00D42441" w:rsidP="00D4244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C2938D" w14:textId="5CBE06E7" w:rsidR="00D42441" w:rsidRPr="00AC67A2" w:rsidRDefault="00EB3EB9" w:rsidP="00D42441">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6A368A7" w14:textId="127785E8" w:rsidR="00D42441" w:rsidRPr="004C0546" w:rsidRDefault="00D42441" w:rsidP="00D42441">
            <w:pPr>
              <w:pStyle w:val="TAL"/>
              <w:rPr>
                <w:sz w:val="16"/>
                <w:szCs w:val="16"/>
              </w:rPr>
            </w:pPr>
            <w:r w:rsidRPr="004C0546">
              <w:rPr>
                <w:sz w:val="16"/>
                <w:szCs w:val="16"/>
              </w:rPr>
              <w:t>15.</w:t>
            </w:r>
            <w:r>
              <w:rPr>
                <w:sz w:val="16"/>
                <w:szCs w:val="16"/>
              </w:rPr>
              <w:t>4</w:t>
            </w:r>
            <w:r w:rsidRPr="004C0546">
              <w:rPr>
                <w:sz w:val="16"/>
                <w:szCs w:val="16"/>
              </w:rPr>
              <w:t>.0</w:t>
            </w:r>
          </w:p>
        </w:tc>
      </w:tr>
      <w:tr w:rsidR="00E15C61" w:rsidRPr="00295232" w14:paraId="6FE9E63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5195FA6E" w14:textId="08EB94B3" w:rsidR="00E15C61" w:rsidRDefault="00E15C61" w:rsidP="00E15C61">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52721" w14:textId="2F3C61CB" w:rsidR="00E15C61" w:rsidRPr="004C0546" w:rsidRDefault="00E15C61" w:rsidP="00E15C61">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AD650" w14:textId="2579B854" w:rsidR="00E15C61" w:rsidRPr="00E15C61" w:rsidRDefault="00E15C61" w:rsidP="00E15C61">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C6CD1" w14:textId="0F8981AF" w:rsidR="00E15C61" w:rsidRDefault="00E15C61" w:rsidP="00E15C61">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76FC9" w14:textId="4BBA52C4" w:rsidR="00E15C61" w:rsidRDefault="00E15C61" w:rsidP="00E15C6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282E09" w14:textId="67EB75DA" w:rsidR="00E15C61" w:rsidRDefault="00E15C61" w:rsidP="00E15C6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7AFC11" w14:textId="3072E498" w:rsidR="00E15C61" w:rsidRDefault="00E15C61" w:rsidP="00E15C61">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124E820" w14:textId="4410BEBB" w:rsidR="00E15C61" w:rsidRPr="004C0546" w:rsidRDefault="00E15C61" w:rsidP="00E15C61">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15C61" w:rsidRPr="00295232" w14:paraId="04DB26D0"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13A487CD" w14:textId="0BE3C039" w:rsidR="00E15C61" w:rsidRDefault="00E15C61" w:rsidP="00E15C61">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870F" w14:textId="3B520B72" w:rsidR="00E15C61" w:rsidRPr="004C0546" w:rsidRDefault="00E15C61" w:rsidP="00E15C61">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C1E26" w14:textId="469633F4" w:rsidR="00E15C61" w:rsidRPr="00E15C61" w:rsidRDefault="00E15C61" w:rsidP="00E15C61">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BD4729" w14:textId="45D6100F" w:rsidR="00E15C61" w:rsidRDefault="00E15C61" w:rsidP="00E15C61">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5FC1F2" w14:textId="0A0DB0CF" w:rsidR="00E15C61" w:rsidRDefault="00E15C61" w:rsidP="00E15C61">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CA0106B" w14:textId="58F7DC18" w:rsidR="00E15C61" w:rsidRDefault="00E15C61" w:rsidP="00E15C61">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A2B8DC" w14:textId="4E571A14" w:rsidR="00E15C61" w:rsidRPr="00A63948" w:rsidRDefault="00E15C61" w:rsidP="00E15C61">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A7730" w14:textId="311EE62D" w:rsidR="00E15C61" w:rsidRPr="004C0546" w:rsidRDefault="00E15C61" w:rsidP="00E15C61">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15C61" w:rsidRPr="00295232" w14:paraId="0E1BD3FE"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DA610C0" w14:textId="7ECA2033" w:rsidR="00E15C61" w:rsidRDefault="00E15C61" w:rsidP="00E15C61">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D658C" w14:textId="2B4245DB" w:rsidR="00E15C61" w:rsidRPr="004C0546" w:rsidRDefault="00E15C61" w:rsidP="00E15C61">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D96DC" w14:textId="2D91F6CC" w:rsidR="00E15C61" w:rsidRPr="00E15C61" w:rsidRDefault="00E15C61" w:rsidP="00E15C61">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E13816" w14:textId="64395058" w:rsidR="00E15C61" w:rsidRDefault="00E15C61" w:rsidP="00E15C61">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316660" w14:textId="6C513213" w:rsidR="00E15C61" w:rsidRDefault="00E15C61" w:rsidP="00E15C6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1316E88" w14:textId="03AA9C47" w:rsidR="00E15C61" w:rsidRDefault="00E15C61" w:rsidP="00E15C61">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06A2269" w14:textId="7C2EB86D" w:rsidR="00E15C61" w:rsidRPr="00A63948" w:rsidRDefault="00E15C61" w:rsidP="00E15C61">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B6E92B" w14:textId="3D4E76A4" w:rsidR="00E15C61" w:rsidRPr="004C0546" w:rsidRDefault="00E15C61" w:rsidP="00E15C61">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15C61" w:rsidRPr="00295232" w14:paraId="59571092"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333F6164" w14:textId="654F77FE" w:rsidR="00E15C61" w:rsidRDefault="00E15C61" w:rsidP="00E15C61">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0FA6" w14:textId="34BB4A94" w:rsidR="00E15C61" w:rsidRPr="004C0546" w:rsidRDefault="00E15C61" w:rsidP="00E15C61">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D105E" w14:textId="7F172C32" w:rsidR="00E15C61" w:rsidRPr="00E15C61" w:rsidRDefault="00E15C61" w:rsidP="00E15C61">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F9E7C7" w14:textId="731905D0" w:rsidR="00E15C61" w:rsidRDefault="00E15C61" w:rsidP="00E15C61">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23D7A10" w14:textId="41D174C5" w:rsidR="00E15C61" w:rsidRDefault="00E15C61" w:rsidP="00E15C61">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B807735" w14:textId="5550EADF" w:rsidR="00E15C61" w:rsidRDefault="00E15C61" w:rsidP="00E15C61">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69D2FE" w14:textId="2D61505F" w:rsidR="00E15C61" w:rsidRPr="00A63948" w:rsidRDefault="00E15C61" w:rsidP="00E15C61">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8D04796" w14:textId="28DC652E" w:rsidR="00E15C61" w:rsidRPr="004C0546" w:rsidRDefault="00E15C61" w:rsidP="00E15C61">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15C61" w:rsidRPr="00295232" w14:paraId="42074837"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6C6DE40" w14:textId="2A2EEC4A" w:rsidR="00E15C61" w:rsidRDefault="00E15C61" w:rsidP="00E15C61">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91537" w14:textId="7B24D4D8" w:rsidR="00E15C61" w:rsidRPr="004C0546" w:rsidRDefault="00E15C61" w:rsidP="00E15C61">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FC243" w14:textId="36D9C3DB" w:rsidR="00E15C61" w:rsidRPr="00E15C61" w:rsidRDefault="00E15C61" w:rsidP="00E15C61">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8C51AA" w14:textId="1BC20AC8" w:rsidR="00E15C61" w:rsidRDefault="00E15C61" w:rsidP="00E15C61">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25D1FB" w14:textId="40E8C098" w:rsidR="00E15C61" w:rsidRDefault="00E15C61" w:rsidP="00E15C61">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F56140" w14:textId="2F5F2C71" w:rsidR="00E15C61" w:rsidRDefault="00E15C61" w:rsidP="00E15C61">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2A0B0A3" w14:textId="530DDA0F" w:rsidR="00E15C61" w:rsidRDefault="00E15C61" w:rsidP="00E15C61">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9A535A2" w14:textId="411B78EC" w:rsidR="00E15C61" w:rsidRPr="004C0546" w:rsidRDefault="00E15C61" w:rsidP="00E15C61">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70A7C" w:rsidRPr="00295232" w14:paraId="0F14D1AC"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28D8C02" w14:textId="79726186" w:rsidR="00970A7C" w:rsidRDefault="00970A7C" w:rsidP="00970A7C">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0E2E" w14:textId="6DFE29FF" w:rsidR="00970A7C" w:rsidRPr="004C0546" w:rsidRDefault="00970A7C" w:rsidP="00970A7C">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9D24E" w14:textId="46CA6288" w:rsidR="00970A7C" w:rsidRPr="00E15C61" w:rsidRDefault="00E15C61" w:rsidP="00970A7C">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95BAC6" w14:textId="22893C0F" w:rsidR="00970A7C" w:rsidRDefault="00970A7C" w:rsidP="00970A7C">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12B1FDD" w14:textId="79618B1B" w:rsidR="00970A7C" w:rsidRDefault="00970A7C" w:rsidP="00970A7C">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E722458" w14:textId="2E227A74" w:rsidR="00970A7C" w:rsidRDefault="00970A7C" w:rsidP="00970A7C">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E9339D" w14:textId="06349888" w:rsidR="00970A7C" w:rsidRDefault="00970A7C" w:rsidP="00970A7C">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6DE5C7" w14:textId="15630E06" w:rsidR="00970A7C" w:rsidRPr="004C0546" w:rsidRDefault="00970A7C" w:rsidP="00970A7C">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C56425" w:rsidRPr="00295232" w14:paraId="3B02EC54"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D5D0A75" w14:textId="0B2AEB82" w:rsidR="00C56425" w:rsidRDefault="00C56425" w:rsidP="00C56425">
            <w:pPr>
              <w:pStyle w:val="TAL"/>
              <w:rPr>
                <w:sz w:val="16"/>
                <w:szCs w:val="16"/>
              </w:rPr>
            </w:pPr>
            <w:r>
              <w:rPr>
                <w:sz w:val="16"/>
                <w:szCs w:val="16"/>
              </w:rPr>
              <w:t>2019-1</w:t>
            </w:r>
            <w:r w:rsidR="005E5ECB">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16D9" w14:textId="06422FBC" w:rsidR="00C56425" w:rsidRPr="004C0546" w:rsidRDefault="00C56425" w:rsidP="00C56425">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E475DA" w14:textId="3FA013B3" w:rsidR="00C56425" w:rsidRPr="00E15C61" w:rsidRDefault="00C56425" w:rsidP="00C56425">
            <w:pPr>
              <w:pStyle w:val="TAL"/>
              <w:rPr>
                <w:sz w:val="16"/>
                <w:szCs w:val="16"/>
              </w:rPr>
            </w:pPr>
            <w:r w:rsidRPr="00E15C61">
              <w:rPr>
                <w:sz w:val="16"/>
                <w:szCs w:val="16"/>
              </w:rPr>
              <w:t>CP-19</w:t>
            </w:r>
            <w:r w:rsidR="003C1D10">
              <w:rPr>
                <w:sz w:val="16"/>
                <w:szCs w:val="16"/>
              </w:rPr>
              <w:t>3</w:t>
            </w:r>
            <w:r w:rsidR="00112065">
              <w:rPr>
                <w:sz w:val="16"/>
                <w:szCs w:val="16"/>
              </w:rPr>
              <w:t>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89D8C6" w14:textId="1AE82157" w:rsidR="00C56425" w:rsidRDefault="00C56425" w:rsidP="00C56425">
            <w:pPr>
              <w:pStyle w:val="TAL"/>
              <w:rPr>
                <w:sz w:val="16"/>
                <w:szCs w:val="16"/>
              </w:rPr>
            </w:pPr>
            <w:r>
              <w:rPr>
                <w:sz w:val="16"/>
                <w:szCs w:val="16"/>
              </w:rPr>
              <w:t>00</w:t>
            </w:r>
            <w:r w:rsidR="00BB572C">
              <w:rPr>
                <w:sz w:val="16"/>
                <w:szCs w:val="16"/>
              </w:rPr>
              <w:t>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C4E270E" w14:textId="32C12F4F" w:rsidR="00C56425" w:rsidRDefault="00BB572C" w:rsidP="00C56425">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D3D1921" w14:textId="02A546C4" w:rsidR="00C56425" w:rsidRDefault="00455D98" w:rsidP="00C56425">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F9E70B" w14:textId="2A552808" w:rsidR="00C56425" w:rsidRPr="00A63948" w:rsidRDefault="008D02C3" w:rsidP="00C56425">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D218BF3" w14:textId="3A9BAF8F" w:rsidR="00C56425" w:rsidRPr="004C0546" w:rsidRDefault="00C56425" w:rsidP="00C56425">
            <w:pPr>
              <w:pStyle w:val="TAL"/>
              <w:rPr>
                <w:sz w:val="16"/>
                <w:szCs w:val="16"/>
              </w:rPr>
            </w:pPr>
            <w:r w:rsidRPr="004C0546">
              <w:rPr>
                <w:sz w:val="16"/>
                <w:szCs w:val="16"/>
              </w:rPr>
              <w:t>1</w:t>
            </w:r>
            <w:r>
              <w:rPr>
                <w:sz w:val="16"/>
                <w:szCs w:val="16"/>
              </w:rPr>
              <w:t>6</w:t>
            </w:r>
            <w:r w:rsidR="00BB572C">
              <w:rPr>
                <w:sz w:val="16"/>
                <w:szCs w:val="16"/>
              </w:rPr>
              <w:t>.1</w:t>
            </w:r>
            <w:r w:rsidRPr="004C0546">
              <w:rPr>
                <w:sz w:val="16"/>
                <w:szCs w:val="16"/>
              </w:rPr>
              <w:t>.0</w:t>
            </w:r>
          </w:p>
        </w:tc>
      </w:tr>
      <w:tr w:rsidR="003C1D10" w:rsidRPr="00295232" w14:paraId="7442773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033C544" w14:textId="4C1C9874" w:rsidR="003C1D10" w:rsidRDefault="003C1D10" w:rsidP="003C1D10">
            <w:pPr>
              <w:pStyle w:val="TAL"/>
              <w:rPr>
                <w:sz w:val="16"/>
                <w:szCs w:val="16"/>
              </w:rPr>
            </w:pPr>
            <w:r>
              <w:rPr>
                <w:sz w:val="16"/>
                <w:szCs w:val="16"/>
              </w:rPr>
              <w:t>2019-1</w:t>
            </w:r>
            <w:r w:rsidR="005E5ECB">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B252" w14:textId="0B43554B" w:rsidR="003C1D10" w:rsidRPr="004C0546" w:rsidRDefault="003C1D10" w:rsidP="003C1D10">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CDDB" w14:textId="19EAD0EB" w:rsidR="003C1D10" w:rsidRPr="00E15C61" w:rsidRDefault="003C1D10" w:rsidP="003C1D10">
            <w:pPr>
              <w:pStyle w:val="TAL"/>
              <w:rPr>
                <w:sz w:val="16"/>
                <w:szCs w:val="16"/>
              </w:rPr>
            </w:pPr>
            <w:r w:rsidRPr="00E15C61">
              <w:rPr>
                <w:sz w:val="16"/>
                <w:szCs w:val="16"/>
              </w:rPr>
              <w:t>CP-19</w:t>
            </w:r>
            <w:r>
              <w:rPr>
                <w:sz w:val="16"/>
                <w:szCs w:val="16"/>
              </w:rPr>
              <w:t>3</w:t>
            </w:r>
            <w:r w:rsidR="00116050">
              <w:rPr>
                <w:sz w:val="16"/>
                <w:szCs w:val="16"/>
              </w:rPr>
              <w:t>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F20AC5" w14:textId="60F86085" w:rsidR="003C1D10" w:rsidRDefault="003C1D10" w:rsidP="003C1D10">
            <w:pPr>
              <w:pStyle w:val="TAL"/>
              <w:rPr>
                <w:sz w:val="16"/>
                <w:szCs w:val="16"/>
              </w:rPr>
            </w:pPr>
            <w:r>
              <w:rPr>
                <w:sz w:val="16"/>
                <w:szCs w:val="16"/>
              </w:rPr>
              <w:t>004</w:t>
            </w:r>
            <w:r w:rsidR="00A33363">
              <w:rPr>
                <w:sz w:val="16"/>
                <w:szCs w:val="16"/>
              </w:rPr>
              <w:t>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941AF4" w14:textId="6D4513E7" w:rsidR="003C1D10" w:rsidRDefault="00A33363" w:rsidP="003C1D10">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BDAF85A" w14:textId="5461FD63" w:rsidR="003C1D10" w:rsidRDefault="00455D98" w:rsidP="003C1D10">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A767C53" w14:textId="027F885A" w:rsidR="003C1D10" w:rsidRPr="00A63948" w:rsidRDefault="008D02C3" w:rsidP="003C1D10">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E8C37B8" w14:textId="6C527CD3" w:rsidR="003C1D10" w:rsidRPr="004C0546" w:rsidRDefault="003C1D10" w:rsidP="003C1D10">
            <w:pPr>
              <w:pStyle w:val="TAL"/>
              <w:rPr>
                <w:sz w:val="16"/>
                <w:szCs w:val="16"/>
              </w:rPr>
            </w:pPr>
            <w:r w:rsidRPr="004C0546">
              <w:rPr>
                <w:sz w:val="16"/>
                <w:szCs w:val="16"/>
              </w:rPr>
              <w:t>1</w:t>
            </w:r>
            <w:r>
              <w:rPr>
                <w:sz w:val="16"/>
                <w:szCs w:val="16"/>
              </w:rPr>
              <w:t>6.1</w:t>
            </w:r>
            <w:r w:rsidRPr="004C0546">
              <w:rPr>
                <w:sz w:val="16"/>
                <w:szCs w:val="16"/>
              </w:rPr>
              <w:t>.0</w:t>
            </w:r>
          </w:p>
        </w:tc>
      </w:tr>
      <w:tr w:rsidR="003C1D10" w:rsidRPr="00295232" w14:paraId="36DA041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43F6C4FE" w14:textId="468DD1E5" w:rsidR="003C1D10" w:rsidRDefault="003C1D10" w:rsidP="003C1D10">
            <w:pPr>
              <w:pStyle w:val="TAL"/>
              <w:rPr>
                <w:sz w:val="16"/>
                <w:szCs w:val="16"/>
              </w:rPr>
            </w:pPr>
            <w:r>
              <w:rPr>
                <w:sz w:val="16"/>
                <w:szCs w:val="16"/>
              </w:rPr>
              <w:t>2019-1</w:t>
            </w:r>
            <w:r w:rsidR="005E5ECB">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0174B" w14:textId="38CB9D4F" w:rsidR="003C1D10" w:rsidRPr="004C0546" w:rsidRDefault="003C1D10" w:rsidP="003C1D10">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A7BFA" w14:textId="17162C9F" w:rsidR="003C1D10" w:rsidRPr="00E15C61" w:rsidRDefault="003C1D10" w:rsidP="003C1D10">
            <w:pPr>
              <w:pStyle w:val="TAL"/>
              <w:rPr>
                <w:sz w:val="16"/>
                <w:szCs w:val="16"/>
              </w:rPr>
            </w:pPr>
            <w:r w:rsidRPr="00E15C61">
              <w:rPr>
                <w:sz w:val="16"/>
                <w:szCs w:val="16"/>
              </w:rPr>
              <w:t>CP-19</w:t>
            </w:r>
            <w:r>
              <w:rPr>
                <w:sz w:val="16"/>
                <w:szCs w:val="16"/>
              </w:rPr>
              <w:t>3</w:t>
            </w:r>
            <w:r w:rsidR="00112065">
              <w:rPr>
                <w:sz w:val="16"/>
                <w:szCs w:val="16"/>
              </w:rPr>
              <w:t>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32F6AA" w14:textId="2B5D7718" w:rsidR="003C1D10" w:rsidRDefault="003C1D10" w:rsidP="003C1D10">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2DD797" w14:textId="06E16DC0" w:rsidR="003C1D10" w:rsidRDefault="003C1D10" w:rsidP="003C1D10">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46AD6" w14:textId="4DD30254" w:rsidR="003C1D10" w:rsidRDefault="00455D98" w:rsidP="003C1D10">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9736950" w14:textId="0FD77EDA" w:rsidR="003C1D10" w:rsidRPr="00A63948" w:rsidRDefault="00AA4E07" w:rsidP="003C1D10">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B9BE62C" w14:textId="48ED28BC" w:rsidR="003C1D10" w:rsidRPr="004C0546" w:rsidRDefault="003C1D10" w:rsidP="003C1D10">
            <w:pPr>
              <w:pStyle w:val="TAL"/>
              <w:rPr>
                <w:sz w:val="16"/>
                <w:szCs w:val="16"/>
              </w:rPr>
            </w:pPr>
            <w:r w:rsidRPr="004C0546">
              <w:rPr>
                <w:sz w:val="16"/>
                <w:szCs w:val="16"/>
              </w:rPr>
              <w:t>1</w:t>
            </w:r>
            <w:r>
              <w:rPr>
                <w:sz w:val="16"/>
                <w:szCs w:val="16"/>
              </w:rPr>
              <w:t>6.1</w:t>
            </w:r>
            <w:r w:rsidRPr="004C0546">
              <w:rPr>
                <w:sz w:val="16"/>
                <w:szCs w:val="16"/>
              </w:rPr>
              <w:t>.0</w:t>
            </w:r>
          </w:p>
        </w:tc>
      </w:tr>
      <w:tr w:rsidR="003C1D10" w:rsidRPr="00295232" w14:paraId="6DCA851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64BFCD86" w14:textId="47DFF262" w:rsidR="003C1D10" w:rsidRDefault="003C1D10" w:rsidP="003C1D10">
            <w:pPr>
              <w:pStyle w:val="TAL"/>
              <w:rPr>
                <w:sz w:val="16"/>
                <w:szCs w:val="16"/>
              </w:rPr>
            </w:pPr>
            <w:r>
              <w:rPr>
                <w:sz w:val="16"/>
                <w:szCs w:val="16"/>
              </w:rPr>
              <w:t>2019-1</w:t>
            </w:r>
            <w:r w:rsidR="005E5ECB">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C87E4" w14:textId="1FAD0CF0" w:rsidR="003C1D10" w:rsidRPr="004C0546" w:rsidRDefault="003C1D10" w:rsidP="003C1D10">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5F320" w14:textId="3EB63477" w:rsidR="003C1D10" w:rsidRPr="00E15C61" w:rsidRDefault="003C1D10" w:rsidP="003C1D10">
            <w:pPr>
              <w:pStyle w:val="TAL"/>
              <w:rPr>
                <w:sz w:val="16"/>
                <w:szCs w:val="16"/>
              </w:rPr>
            </w:pPr>
            <w:r w:rsidRPr="00E15C61">
              <w:rPr>
                <w:sz w:val="16"/>
                <w:szCs w:val="16"/>
              </w:rPr>
              <w:t>CP-19</w:t>
            </w:r>
            <w:r>
              <w:rPr>
                <w:sz w:val="16"/>
                <w:szCs w:val="16"/>
              </w:rPr>
              <w:t>3</w:t>
            </w:r>
            <w:r w:rsidR="00B7170C">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BCB611" w14:textId="12EE3E15" w:rsidR="003C1D10" w:rsidRDefault="003C1D10" w:rsidP="003C1D10">
            <w:pPr>
              <w:pStyle w:val="TAL"/>
              <w:rPr>
                <w:sz w:val="16"/>
                <w:szCs w:val="16"/>
              </w:rPr>
            </w:pPr>
            <w:r>
              <w:rPr>
                <w:sz w:val="16"/>
                <w:szCs w:val="16"/>
              </w:rPr>
              <w:t>004</w:t>
            </w:r>
            <w:r w:rsidR="008D02C3">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A180CC" w14:textId="7D17BC53" w:rsidR="003C1D10" w:rsidRDefault="003C1D10" w:rsidP="003C1D10">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D6C4B0" w14:textId="12A0BD2F" w:rsidR="003C1D10" w:rsidRDefault="003C1D10" w:rsidP="003C1D10">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445EB7" w14:textId="2F60072A" w:rsidR="003C1D10" w:rsidRPr="00A63948" w:rsidRDefault="00AA4E07" w:rsidP="003C1D10">
            <w:pPr>
              <w:pStyle w:val="TAL"/>
              <w:rPr>
                <w:rFonts w:cs="Arial"/>
                <w:color w:val="000000"/>
              </w:rPr>
            </w:pPr>
            <w:r w:rsidRPr="00AA4E07">
              <w:rPr>
                <w:rFonts w:cs="Arial"/>
                <w:color w:val="000000"/>
              </w:rPr>
              <w:t>ExternalDoc Section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276F6" w14:textId="3B865F75" w:rsidR="003C1D10" w:rsidRPr="004C0546" w:rsidRDefault="003C1D10" w:rsidP="003C1D10">
            <w:pPr>
              <w:pStyle w:val="TAL"/>
              <w:rPr>
                <w:sz w:val="16"/>
                <w:szCs w:val="16"/>
              </w:rPr>
            </w:pPr>
            <w:r w:rsidRPr="004C0546">
              <w:rPr>
                <w:sz w:val="16"/>
                <w:szCs w:val="16"/>
              </w:rPr>
              <w:t>1</w:t>
            </w:r>
            <w:r>
              <w:rPr>
                <w:sz w:val="16"/>
                <w:szCs w:val="16"/>
              </w:rPr>
              <w:t>6.1</w:t>
            </w:r>
            <w:r w:rsidRPr="004C0546">
              <w:rPr>
                <w:sz w:val="16"/>
                <w:szCs w:val="16"/>
              </w:rPr>
              <w:t>.0</w:t>
            </w:r>
          </w:p>
        </w:tc>
      </w:tr>
      <w:tr w:rsidR="003C1D10" w:rsidRPr="00295232" w14:paraId="0587DCF8"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78955F66" w14:textId="18DCE7E6" w:rsidR="003C1D10" w:rsidRDefault="003C1D10" w:rsidP="003C1D10">
            <w:pPr>
              <w:pStyle w:val="TAL"/>
              <w:rPr>
                <w:sz w:val="16"/>
                <w:szCs w:val="16"/>
              </w:rPr>
            </w:pPr>
            <w:r>
              <w:rPr>
                <w:sz w:val="16"/>
                <w:szCs w:val="16"/>
              </w:rPr>
              <w:t>2019-1</w:t>
            </w:r>
            <w:r w:rsidR="005E5ECB">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9B6D5" w14:textId="40201ABC" w:rsidR="003C1D10" w:rsidRPr="004C0546" w:rsidRDefault="003C1D10" w:rsidP="003C1D10">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7B6B5" w14:textId="7EFB9DAF" w:rsidR="003C1D10" w:rsidRPr="00E15C61" w:rsidRDefault="003C1D10" w:rsidP="003C1D10">
            <w:pPr>
              <w:pStyle w:val="TAL"/>
              <w:rPr>
                <w:sz w:val="16"/>
                <w:szCs w:val="16"/>
              </w:rPr>
            </w:pPr>
            <w:r w:rsidRPr="00E15C61">
              <w:rPr>
                <w:sz w:val="16"/>
                <w:szCs w:val="16"/>
              </w:rPr>
              <w:t>CP-19</w:t>
            </w:r>
            <w:r>
              <w:rPr>
                <w:sz w:val="16"/>
                <w:szCs w:val="16"/>
              </w:rPr>
              <w:t>3</w:t>
            </w:r>
            <w:r w:rsidR="00B7170C">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D939D6" w14:textId="1E8BC075" w:rsidR="003C1D10" w:rsidRDefault="003C1D10" w:rsidP="003C1D10">
            <w:pPr>
              <w:pStyle w:val="TAL"/>
              <w:rPr>
                <w:sz w:val="16"/>
                <w:szCs w:val="16"/>
              </w:rPr>
            </w:pPr>
            <w:r>
              <w:rPr>
                <w:sz w:val="16"/>
                <w:szCs w:val="16"/>
              </w:rPr>
              <w:t>004</w:t>
            </w:r>
            <w:r w:rsidR="008D02C3">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A8C98CB" w14:textId="1825FE57" w:rsidR="003C1D10" w:rsidRDefault="003C1D10" w:rsidP="003C1D10">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ECE5341" w14:textId="049B1A77" w:rsidR="003C1D10" w:rsidRDefault="003C1D10" w:rsidP="003C1D10">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C5C9E3B" w14:textId="0053B6AC" w:rsidR="003C1D10" w:rsidRPr="00A63948" w:rsidRDefault="00AA4E07" w:rsidP="003C1D10">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82F316C" w14:textId="4D52FCF4" w:rsidR="003C1D10" w:rsidRPr="004C0546" w:rsidRDefault="003C1D10" w:rsidP="003C1D10">
            <w:pPr>
              <w:pStyle w:val="TAL"/>
              <w:rPr>
                <w:sz w:val="16"/>
                <w:szCs w:val="16"/>
              </w:rPr>
            </w:pPr>
            <w:r w:rsidRPr="004C0546">
              <w:rPr>
                <w:sz w:val="16"/>
                <w:szCs w:val="16"/>
              </w:rPr>
              <w:t>1</w:t>
            </w:r>
            <w:r>
              <w:rPr>
                <w:sz w:val="16"/>
                <w:szCs w:val="16"/>
              </w:rPr>
              <w:t>6.1</w:t>
            </w:r>
            <w:r w:rsidRPr="004C0546">
              <w:rPr>
                <w:sz w:val="16"/>
                <w:szCs w:val="16"/>
              </w:rPr>
              <w:t>.0</w:t>
            </w:r>
          </w:p>
        </w:tc>
      </w:tr>
      <w:tr w:rsidR="003C1D10" w:rsidRPr="00295232" w14:paraId="1A3C42B1" w14:textId="77777777" w:rsidTr="003546E8">
        <w:tc>
          <w:tcPr>
            <w:tcW w:w="800" w:type="dxa"/>
            <w:tcBorders>
              <w:top w:val="single" w:sz="6" w:space="0" w:color="auto"/>
              <w:left w:val="single" w:sz="6" w:space="0" w:color="auto"/>
              <w:bottom w:val="single" w:sz="6" w:space="0" w:color="auto"/>
              <w:right w:val="single" w:sz="6" w:space="0" w:color="auto"/>
            </w:tcBorders>
            <w:shd w:val="solid" w:color="FFFFFF" w:fill="auto"/>
          </w:tcPr>
          <w:p w14:paraId="2202B816" w14:textId="30527A23" w:rsidR="003C1D10" w:rsidRDefault="003C1D10" w:rsidP="003C1D10">
            <w:pPr>
              <w:pStyle w:val="TAL"/>
              <w:rPr>
                <w:sz w:val="16"/>
                <w:szCs w:val="16"/>
              </w:rPr>
            </w:pPr>
            <w:r>
              <w:rPr>
                <w:sz w:val="16"/>
                <w:szCs w:val="16"/>
              </w:rPr>
              <w:t>2019-1</w:t>
            </w:r>
            <w:r w:rsidR="005E5ECB">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CF9DC" w14:textId="0D034745" w:rsidR="003C1D10" w:rsidRPr="004C0546" w:rsidRDefault="003C1D10" w:rsidP="003C1D10">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4CE7" w14:textId="4E1F428C" w:rsidR="003C1D10" w:rsidRPr="00E15C61" w:rsidRDefault="003C1D10" w:rsidP="003C1D10">
            <w:pPr>
              <w:pStyle w:val="TAL"/>
              <w:rPr>
                <w:sz w:val="16"/>
                <w:szCs w:val="16"/>
              </w:rPr>
            </w:pPr>
            <w:r w:rsidRPr="00E15C61">
              <w:rPr>
                <w:sz w:val="16"/>
                <w:szCs w:val="16"/>
              </w:rPr>
              <w:t>CP-19</w:t>
            </w:r>
            <w:r>
              <w:rPr>
                <w:sz w:val="16"/>
                <w:szCs w:val="16"/>
              </w:rPr>
              <w:t>3</w:t>
            </w:r>
            <w:r w:rsidR="00B7170C">
              <w:rPr>
                <w:sz w:val="16"/>
                <w:szCs w:val="16"/>
              </w:rPr>
              <w:t>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952DE9" w14:textId="3AF7D077" w:rsidR="003C1D10" w:rsidRDefault="003C1D10" w:rsidP="003C1D10">
            <w:pPr>
              <w:pStyle w:val="TAL"/>
              <w:rPr>
                <w:sz w:val="16"/>
                <w:szCs w:val="16"/>
              </w:rPr>
            </w:pPr>
            <w:r>
              <w:rPr>
                <w:sz w:val="16"/>
                <w:szCs w:val="16"/>
              </w:rPr>
              <w:t>004</w:t>
            </w:r>
            <w:r w:rsidR="008D02C3">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30EFE03" w14:textId="6C4E2732" w:rsidR="003C1D10" w:rsidRDefault="00112065" w:rsidP="003C1D10">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33A60A" w14:textId="396C24AA" w:rsidR="003C1D10" w:rsidRDefault="003C1D10" w:rsidP="003C1D10">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75909F" w14:textId="603ADD63" w:rsidR="003C1D10" w:rsidRPr="00A63948" w:rsidRDefault="00AA4E07" w:rsidP="003C1D10">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A39E612" w14:textId="04C751A6" w:rsidR="003C1D10" w:rsidRPr="004C0546" w:rsidRDefault="003C1D10" w:rsidP="003C1D10">
            <w:pPr>
              <w:pStyle w:val="TAL"/>
              <w:rPr>
                <w:sz w:val="16"/>
                <w:szCs w:val="16"/>
              </w:rPr>
            </w:pPr>
            <w:r w:rsidRPr="004C0546">
              <w:rPr>
                <w:sz w:val="16"/>
                <w:szCs w:val="16"/>
              </w:rPr>
              <w:t>1</w:t>
            </w:r>
            <w:r>
              <w:rPr>
                <w:sz w:val="16"/>
                <w:szCs w:val="16"/>
              </w:rPr>
              <w:t>6.1</w:t>
            </w:r>
            <w:r w:rsidRPr="004C0546">
              <w:rPr>
                <w:sz w:val="16"/>
                <w:szCs w:val="16"/>
              </w:rPr>
              <w:t>.0</w:t>
            </w:r>
          </w:p>
        </w:tc>
      </w:tr>
    </w:tbl>
    <w:p w14:paraId="0F2D1EAB" w14:textId="77777777" w:rsidR="00625E41" w:rsidRPr="004D3578" w:rsidRDefault="00625E41" w:rsidP="00625E41"/>
    <w:sectPr w:rsidR="00625E41" w:rsidRPr="004D3578">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D9162" w14:textId="77777777" w:rsidR="00AE46B2" w:rsidRDefault="00AE46B2">
      <w:r>
        <w:separator/>
      </w:r>
    </w:p>
  </w:endnote>
  <w:endnote w:type="continuationSeparator" w:id="0">
    <w:p w14:paraId="1354CC90" w14:textId="77777777" w:rsidR="00AE46B2" w:rsidRDefault="00AE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18F47" w14:textId="77777777" w:rsidR="00DA4DB2" w:rsidRDefault="00DA4D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FC1FF" w14:textId="77777777" w:rsidR="00AE46B2" w:rsidRDefault="00AE46B2">
      <w:r>
        <w:separator/>
      </w:r>
    </w:p>
  </w:footnote>
  <w:footnote w:type="continuationSeparator" w:id="0">
    <w:p w14:paraId="19597F9E" w14:textId="77777777" w:rsidR="00AE46B2" w:rsidRDefault="00AE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24AF" w14:textId="360DE702" w:rsidR="00DA4DB2" w:rsidRDefault="00DA4DB2">
    <w:pPr>
      <w:pStyle w:val="Header"/>
      <w:framePr w:wrap="auto" w:vAnchor="text" w:hAnchor="margin" w:xAlign="right" w:y="1"/>
      <w:widowControl/>
    </w:pPr>
    <w:r>
      <w:fldChar w:fldCharType="begin"/>
    </w:r>
    <w:r>
      <w:instrText xml:space="preserve"> STYLEREF ZA </w:instrText>
    </w:r>
    <w:r>
      <w:fldChar w:fldCharType="separate"/>
    </w:r>
    <w:r w:rsidR="005E5ECB">
      <w:t>3GPP TS 29.572 V16.1.0 (2019-12)</w:t>
    </w:r>
    <w:r>
      <w:fldChar w:fldCharType="end"/>
    </w:r>
  </w:p>
  <w:p w14:paraId="7A1F131B" w14:textId="77777777" w:rsidR="00DA4DB2" w:rsidRDefault="00DA4DB2">
    <w:pPr>
      <w:pStyle w:val="Header"/>
      <w:framePr w:wrap="auto" w:vAnchor="text" w:hAnchor="margin" w:xAlign="center" w:y="1"/>
      <w:widowControl/>
    </w:pPr>
    <w:r>
      <w:fldChar w:fldCharType="begin"/>
    </w:r>
    <w:r>
      <w:instrText xml:space="preserve"> PAGE </w:instrText>
    </w:r>
    <w:r>
      <w:fldChar w:fldCharType="separate"/>
    </w:r>
    <w:r>
      <w:t>31</w:t>
    </w:r>
    <w:r>
      <w:fldChar w:fldCharType="end"/>
    </w:r>
  </w:p>
  <w:p w14:paraId="152CE23B" w14:textId="707E53C9" w:rsidR="00DA4DB2" w:rsidRDefault="00DA4DB2">
    <w:pPr>
      <w:pStyle w:val="Header"/>
      <w:framePr w:wrap="auto" w:vAnchor="text" w:hAnchor="margin" w:y="1"/>
      <w:widowControl/>
    </w:pPr>
    <w:r>
      <w:fldChar w:fldCharType="begin"/>
    </w:r>
    <w:r>
      <w:instrText xml:space="preserve"> STYLEREF ZGSM </w:instrText>
    </w:r>
    <w:r>
      <w:fldChar w:fldCharType="separate"/>
    </w:r>
    <w:r w:rsidR="005E5ECB">
      <w:t>Release 16</w:t>
    </w:r>
    <w:r>
      <w:fldChar w:fldCharType="end"/>
    </w:r>
  </w:p>
  <w:p w14:paraId="75EFA8CD" w14:textId="77777777" w:rsidR="00DA4DB2" w:rsidRDefault="00DA4D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81"/>
  </w:docVars>
  <w:rsids>
    <w:rsidRoot w:val="00282213"/>
    <w:rsid w:val="0000038A"/>
    <w:rsid w:val="00000D4D"/>
    <w:rsid w:val="000068D4"/>
    <w:rsid w:val="0001507C"/>
    <w:rsid w:val="00015CC4"/>
    <w:rsid w:val="00016F7F"/>
    <w:rsid w:val="0002042F"/>
    <w:rsid w:val="0002191D"/>
    <w:rsid w:val="000266A0"/>
    <w:rsid w:val="00031C1D"/>
    <w:rsid w:val="000344BD"/>
    <w:rsid w:val="00037313"/>
    <w:rsid w:val="00037B0C"/>
    <w:rsid w:val="00041CBC"/>
    <w:rsid w:val="0004349D"/>
    <w:rsid w:val="00044988"/>
    <w:rsid w:val="00051F45"/>
    <w:rsid w:val="000552C4"/>
    <w:rsid w:val="0005647D"/>
    <w:rsid w:val="00056AAD"/>
    <w:rsid w:val="00060054"/>
    <w:rsid w:val="000639E2"/>
    <w:rsid w:val="00063A2A"/>
    <w:rsid w:val="00065747"/>
    <w:rsid w:val="0007677E"/>
    <w:rsid w:val="00076F51"/>
    <w:rsid w:val="00082E74"/>
    <w:rsid w:val="0008337C"/>
    <w:rsid w:val="00086875"/>
    <w:rsid w:val="0009205F"/>
    <w:rsid w:val="00093E7E"/>
    <w:rsid w:val="0009484C"/>
    <w:rsid w:val="000A33E4"/>
    <w:rsid w:val="000A4146"/>
    <w:rsid w:val="000A7444"/>
    <w:rsid w:val="000A7AD5"/>
    <w:rsid w:val="000A7E40"/>
    <w:rsid w:val="000B43CA"/>
    <w:rsid w:val="000C1C11"/>
    <w:rsid w:val="000C32F0"/>
    <w:rsid w:val="000D583A"/>
    <w:rsid w:val="000D6CFC"/>
    <w:rsid w:val="000E1C2C"/>
    <w:rsid w:val="000E247B"/>
    <w:rsid w:val="000E2689"/>
    <w:rsid w:val="000E32A2"/>
    <w:rsid w:val="000E3542"/>
    <w:rsid w:val="000E3707"/>
    <w:rsid w:val="000E4D24"/>
    <w:rsid w:val="000E59D1"/>
    <w:rsid w:val="000E6AC7"/>
    <w:rsid w:val="000E7423"/>
    <w:rsid w:val="000F0090"/>
    <w:rsid w:val="000F3566"/>
    <w:rsid w:val="000F439C"/>
    <w:rsid w:val="000F6C8A"/>
    <w:rsid w:val="000F759B"/>
    <w:rsid w:val="00100CF5"/>
    <w:rsid w:val="00112065"/>
    <w:rsid w:val="001130E1"/>
    <w:rsid w:val="00116050"/>
    <w:rsid w:val="00116AF1"/>
    <w:rsid w:val="00125F9E"/>
    <w:rsid w:val="00143404"/>
    <w:rsid w:val="001456F7"/>
    <w:rsid w:val="00146476"/>
    <w:rsid w:val="00151F92"/>
    <w:rsid w:val="00151FF6"/>
    <w:rsid w:val="001532DB"/>
    <w:rsid w:val="00153528"/>
    <w:rsid w:val="00161ABB"/>
    <w:rsid w:val="00164EA9"/>
    <w:rsid w:val="00165295"/>
    <w:rsid w:val="00165696"/>
    <w:rsid w:val="00165A1E"/>
    <w:rsid w:val="00166907"/>
    <w:rsid w:val="001678F5"/>
    <w:rsid w:val="0017056D"/>
    <w:rsid w:val="00171005"/>
    <w:rsid w:val="001750DA"/>
    <w:rsid w:val="001800C7"/>
    <w:rsid w:val="00180BF3"/>
    <w:rsid w:val="00181151"/>
    <w:rsid w:val="00185E5E"/>
    <w:rsid w:val="00193677"/>
    <w:rsid w:val="00194740"/>
    <w:rsid w:val="001A08AA"/>
    <w:rsid w:val="001A3120"/>
    <w:rsid w:val="001A356D"/>
    <w:rsid w:val="001A5AAD"/>
    <w:rsid w:val="001A67D6"/>
    <w:rsid w:val="001B16D3"/>
    <w:rsid w:val="001B31D7"/>
    <w:rsid w:val="001B4D9B"/>
    <w:rsid w:val="001B5CEF"/>
    <w:rsid w:val="001B646C"/>
    <w:rsid w:val="001C5473"/>
    <w:rsid w:val="001C6C32"/>
    <w:rsid w:val="001D1911"/>
    <w:rsid w:val="001D2750"/>
    <w:rsid w:val="001D32FC"/>
    <w:rsid w:val="001D7258"/>
    <w:rsid w:val="001E02C4"/>
    <w:rsid w:val="001E0E4B"/>
    <w:rsid w:val="001E1C1C"/>
    <w:rsid w:val="001E314C"/>
    <w:rsid w:val="001E3C40"/>
    <w:rsid w:val="001E42B1"/>
    <w:rsid w:val="001E5233"/>
    <w:rsid w:val="001F0C3F"/>
    <w:rsid w:val="001F3316"/>
    <w:rsid w:val="002036ED"/>
    <w:rsid w:val="002044AA"/>
    <w:rsid w:val="002057D2"/>
    <w:rsid w:val="0020728D"/>
    <w:rsid w:val="00207886"/>
    <w:rsid w:val="00210D91"/>
    <w:rsid w:val="00212373"/>
    <w:rsid w:val="002138EA"/>
    <w:rsid w:val="00214FBD"/>
    <w:rsid w:val="00217274"/>
    <w:rsid w:val="002208FD"/>
    <w:rsid w:val="00222897"/>
    <w:rsid w:val="00223AC9"/>
    <w:rsid w:val="00223B8A"/>
    <w:rsid w:val="002247F9"/>
    <w:rsid w:val="002260FD"/>
    <w:rsid w:val="00231588"/>
    <w:rsid w:val="002337E7"/>
    <w:rsid w:val="00235394"/>
    <w:rsid w:val="00236021"/>
    <w:rsid w:val="00236999"/>
    <w:rsid w:val="00242C6C"/>
    <w:rsid w:val="00244325"/>
    <w:rsid w:val="00244E8C"/>
    <w:rsid w:val="00244F62"/>
    <w:rsid w:val="00245890"/>
    <w:rsid w:val="002526AE"/>
    <w:rsid w:val="00252E8B"/>
    <w:rsid w:val="00253031"/>
    <w:rsid w:val="00254693"/>
    <w:rsid w:val="002546D1"/>
    <w:rsid w:val="00255D8D"/>
    <w:rsid w:val="00256622"/>
    <w:rsid w:val="00256C38"/>
    <w:rsid w:val="00257C1B"/>
    <w:rsid w:val="0026179F"/>
    <w:rsid w:val="002717D8"/>
    <w:rsid w:val="0027228E"/>
    <w:rsid w:val="00272BFE"/>
    <w:rsid w:val="00274E1A"/>
    <w:rsid w:val="002766F8"/>
    <w:rsid w:val="00277699"/>
    <w:rsid w:val="00282213"/>
    <w:rsid w:val="002846AD"/>
    <w:rsid w:val="00284E44"/>
    <w:rsid w:val="00285442"/>
    <w:rsid w:val="0028561D"/>
    <w:rsid w:val="002926BE"/>
    <w:rsid w:val="00295232"/>
    <w:rsid w:val="002976C9"/>
    <w:rsid w:val="002A2E2F"/>
    <w:rsid w:val="002A6EC8"/>
    <w:rsid w:val="002C1E49"/>
    <w:rsid w:val="002C2530"/>
    <w:rsid w:val="002C44B3"/>
    <w:rsid w:val="002C4E47"/>
    <w:rsid w:val="002D35E8"/>
    <w:rsid w:val="002D4261"/>
    <w:rsid w:val="002D5AD5"/>
    <w:rsid w:val="002D5D7C"/>
    <w:rsid w:val="002D724F"/>
    <w:rsid w:val="002F1DCA"/>
    <w:rsid w:val="002F4093"/>
    <w:rsid w:val="002F592C"/>
    <w:rsid w:val="00301364"/>
    <w:rsid w:val="00304C48"/>
    <w:rsid w:val="003054F2"/>
    <w:rsid w:val="00313B4F"/>
    <w:rsid w:val="00317A02"/>
    <w:rsid w:val="00331CF0"/>
    <w:rsid w:val="00331F3A"/>
    <w:rsid w:val="00336559"/>
    <w:rsid w:val="00342B2F"/>
    <w:rsid w:val="00343C19"/>
    <w:rsid w:val="00344B18"/>
    <w:rsid w:val="0035239F"/>
    <w:rsid w:val="00352A0C"/>
    <w:rsid w:val="003532D8"/>
    <w:rsid w:val="003546E8"/>
    <w:rsid w:val="00354806"/>
    <w:rsid w:val="00356378"/>
    <w:rsid w:val="00356D36"/>
    <w:rsid w:val="003633CB"/>
    <w:rsid w:val="00367480"/>
    <w:rsid w:val="00367724"/>
    <w:rsid w:val="00370F21"/>
    <w:rsid w:val="003729B0"/>
    <w:rsid w:val="00380310"/>
    <w:rsid w:val="00382EDF"/>
    <w:rsid w:val="00385108"/>
    <w:rsid w:val="00393246"/>
    <w:rsid w:val="00397CC2"/>
    <w:rsid w:val="003A06B4"/>
    <w:rsid w:val="003B46DE"/>
    <w:rsid w:val="003C0447"/>
    <w:rsid w:val="003C064D"/>
    <w:rsid w:val="003C146C"/>
    <w:rsid w:val="003C1D10"/>
    <w:rsid w:val="003C2D6D"/>
    <w:rsid w:val="003D242B"/>
    <w:rsid w:val="003D393F"/>
    <w:rsid w:val="003D5F56"/>
    <w:rsid w:val="003D68DA"/>
    <w:rsid w:val="003D6B7A"/>
    <w:rsid w:val="003D7674"/>
    <w:rsid w:val="003D7D90"/>
    <w:rsid w:val="003E4698"/>
    <w:rsid w:val="003E5533"/>
    <w:rsid w:val="003E58EA"/>
    <w:rsid w:val="003F38F0"/>
    <w:rsid w:val="003F6298"/>
    <w:rsid w:val="003F7688"/>
    <w:rsid w:val="00400719"/>
    <w:rsid w:val="00403FE4"/>
    <w:rsid w:val="0040472A"/>
    <w:rsid w:val="004048C1"/>
    <w:rsid w:val="00405198"/>
    <w:rsid w:val="004075BF"/>
    <w:rsid w:val="00407C8B"/>
    <w:rsid w:val="004130AD"/>
    <w:rsid w:val="00416D1B"/>
    <w:rsid w:val="0042397E"/>
    <w:rsid w:val="0042692A"/>
    <w:rsid w:val="00427879"/>
    <w:rsid w:val="00427F6B"/>
    <w:rsid w:val="00436B80"/>
    <w:rsid w:val="004375A7"/>
    <w:rsid w:val="00443CC1"/>
    <w:rsid w:val="00444225"/>
    <w:rsid w:val="00452A7E"/>
    <w:rsid w:val="004537E4"/>
    <w:rsid w:val="004544F7"/>
    <w:rsid w:val="00455D98"/>
    <w:rsid w:val="00456551"/>
    <w:rsid w:val="0046061B"/>
    <w:rsid w:val="00470238"/>
    <w:rsid w:val="004707E0"/>
    <w:rsid w:val="00471937"/>
    <w:rsid w:val="004748E2"/>
    <w:rsid w:val="004765D5"/>
    <w:rsid w:val="00481B07"/>
    <w:rsid w:val="00483646"/>
    <w:rsid w:val="0048372F"/>
    <w:rsid w:val="00486C1C"/>
    <w:rsid w:val="0048762E"/>
    <w:rsid w:val="004905D0"/>
    <w:rsid w:val="004925C6"/>
    <w:rsid w:val="004A17C7"/>
    <w:rsid w:val="004A1E26"/>
    <w:rsid w:val="004A362A"/>
    <w:rsid w:val="004A4E21"/>
    <w:rsid w:val="004A7796"/>
    <w:rsid w:val="004B05C8"/>
    <w:rsid w:val="004B3D9A"/>
    <w:rsid w:val="004B7975"/>
    <w:rsid w:val="004C1B88"/>
    <w:rsid w:val="004C516E"/>
    <w:rsid w:val="004D00A1"/>
    <w:rsid w:val="004D08E7"/>
    <w:rsid w:val="004D0D99"/>
    <w:rsid w:val="004D0DAC"/>
    <w:rsid w:val="004D2C82"/>
    <w:rsid w:val="004D6E61"/>
    <w:rsid w:val="004E0B4D"/>
    <w:rsid w:val="004E0BA2"/>
    <w:rsid w:val="004E1E87"/>
    <w:rsid w:val="004E2184"/>
    <w:rsid w:val="004E425D"/>
    <w:rsid w:val="004E4CC5"/>
    <w:rsid w:val="004F5F88"/>
    <w:rsid w:val="004F65EE"/>
    <w:rsid w:val="004F7A3D"/>
    <w:rsid w:val="005006C9"/>
    <w:rsid w:val="0050160B"/>
    <w:rsid w:val="00503451"/>
    <w:rsid w:val="00504D88"/>
    <w:rsid w:val="00505BFA"/>
    <w:rsid w:val="005067A2"/>
    <w:rsid w:val="0050768D"/>
    <w:rsid w:val="005128B9"/>
    <w:rsid w:val="0051311E"/>
    <w:rsid w:val="005145CF"/>
    <w:rsid w:val="00514876"/>
    <w:rsid w:val="00520876"/>
    <w:rsid w:val="0052478C"/>
    <w:rsid w:val="00525841"/>
    <w:rsid w:val="005300AD"/>
    <w:rsid w:val="005302FE"/>
    <w:rsid w:val="005323DD"/>
    <w:rsid w:val="00533FB4"/>
    <w:rsid w:val="0053703A"/>
    <w:rsid w:val="00545C3E"/>
    <w:rsid w:val="0055115B"/>
    <w:rsid w:val="00551BC4"/>
    <w:rsid w:val="00551FFA"/>
    <w:rsid w:val="005525FD"/>
    <w:rsid w:val="005526C9"/>
    <w:rsid w:val="005551C4"/>
    <w:rsid w:val="00560303"/>
    <w:rsid w:val="00562827"/>
    <w:rsid w:val="005673B6"/>
    <w:rsid w:val="00573FB9"/>
    <w:rsid w:val="00575EC6"/>
    <w:rsid w:val="00576930"/>
    <w:rsid w:val="00577F8D"/>
    <w:rsid w:val="00580FE0"/>
    <w:rsid w:val="00586664"/>
    <w:rsid w:val="00590C49"/>
    <w:rsid w:val="00592897"/>
    <w:rsid w:val="00593808"/>
    <w:rsid w:val="00593CD3"/>
    <w:rsid w:val="00594F3A"/>
    <w:rsid w:val="00595CD5"/>
    <w:rsid w:val="005968BC"/>
    <w:rsid w:val="00597B2E"/>
    <w:rsid w:val="005A1FC6"/>
    <w:rsid w:val="005B2429"/>
    <w:rsid w:val="005B30AB"/>
    <w:rsid w:val="005B42E3"/>
    <w:rsid w:val="005B588F"/>
    <w:rsid w:val="005C5C28"/>
    <w:rsid w:val="005D1AE8"/>
    <w:rsid w:val="005D2526"/>
    <w:rsid w:val="005D6BD9"/>
    <w:rsid w:val="005E05E7"/>
    <w:rsid w:val="005E3969"/>
    <w:rsid w:val="005E5ECB"/>
    <w:rsid w:val="005E613D"/>
    <w:rsid w:val="005E731D"/>
    <w:rsid w:val="005F4815"/>
    <w:rsid w:val="00601BB9"/>
    <w:rsid w:val="00604144"/>
    <w:rsid w:val="00604C7A"/>
    <w:rsid w:val="00606DA4"/>
    <w:rsid w:val="00607C4E"/>
    <w:rsid w:val="00610D4E"/>
    <w:rsid w:val="00612E35"/>
    <w:rsid w:val="006138F5"/>
    <w:rsid w:val="00615EB2"/>
    <w:rsid w:val="00617177"/>
    <w:rsid w:val="00623972"/>
    <w:rsid w:val="0062571F"/>
    <w:rsid w:val="00625A8F"/>
    <w:rsid w:val="00625E41"/>
    <w:rsid w:val="0062707A"/>
    <w:rsid w:val="00630ADB"/>
    <w:rsid w:val="00630F5C"/>
    <w:rsid w:val="00634315"/>
    <w:rsid w:val="00635CF4"/>
    <w:rsid w:val="00636593"/>
    <w:rsid w:val="00640141"/>
    <w:rsid w:val="00642E9B"/>
    <w:rsid w:val="00644F70"/>
    <w:rsid w:val="00645703"/>
    <w:rsid w:val="00647E5E"/>
    <w:rsid w:val="006535BD"/>
    <w:rsid w:val="0065485E"/>
    <w:rsid w:val="0065565C"/>
    <w:rsid w:val="006564D2"/>
    <w:rsid w:val="00657540"/>
    <w:rsid w:val="00662697"/>
    <w:rsid w:val="00671132"/>
    <w:rsid w:val="00671E82"/>
    <w:rsid w:val="006729C6"/>
    <w:rsid w:val="00674093"/>
    <w:rsid w:val="006746EE"/>
    <w:rsid w:val="0068016F"/>
    <w:rsid w:val="006836FD"/>
    <w:rsid w:val="006878B3"/>
    <w:rsid w:val="006A46A1"/>
    <w:rsid w:val="006A6A20"/>
    <w:rsid w:val="006B0952"/>
    <w:rsid w:val="006B0D17"/>
    <w:rsid w:val="006B3A95"/>
    <w:rsid w:val="006B43E0"/>
    <w:rsid w:val="006C074E"/>
    <w:rsid w:val="006C1A38"/>
    <w:rsid w:val="006C1B9F"/>
    <w:rsid w:val="006C4F17"/>
    <w:rsid w:val="006D53CF"/>
    <w:rsid w:val="006D61F0"/>
    <w:rsid w:val="006D638A"/>
    <w:rsid w:val="006D7DD9"/>
    <w:rsid w:val="006D7F6F"/>
    <w:rsid w:val="006E1758"/>
    <w:rsid w:val="006E1B7F"/>
    <w:rsid w:val="006F05BD"/>
    <w:rsid w:val="006F4729"/>
    <w:rsid w:val="006F479F"/>
    <w:rsid w:val="006F542D"/>
    <w:rsid w:val="006F5828"/>
    <w:rsid w:val="0070646B"/>
    <w:rsid w:val="00706EA8"/>
    <w:rsid w:val="00710A8F"/>
    <w:rsid w:val="007211B4"/>
    <w:rsid w:val="00721A88"/>
    <w:rsid w:val="00721D4A"/>
    <w:rsid w:val="007272B5"/>
    <w:rsid w:val="00727492"/>
    <w:rsid w:val="007275A3"/>
    <w:rsid w:val="00732830"/>
    <w:rsid w:val="0073341C"/>
    <w:rsid w:val="007371F8"/>
    <w:rsid w:val="00745958"/>
    <w:rsid w:val="00751964"/>
    <w:rsid w:val="00752217"/>
    <w:rsid w:val="00761490"/>
    <w:rsid w:val="00761E98"/>
    <w:rsid w:val="0076537F"/>
    <w:rsid w:val="00767F5E"/>
    <w:rsid w:val="0077245B"/>
    <w:rsid w:val="007730E1"/>
    <w:rsid w:val="00773BA1"/>
    <w:rsid w:val="0078544F"/>
    <w:rsid w:val="0079043D"/>
    <w:rsid w:val="00792552"/>
    <w:rsid w:val="0079443C"/>
    <w:rsid w:val="00795528"/>
    <w:rsid w:val="00797476"/>
    <w:rsid w:val="007A0459"/>
    <w:rsid w:val="007A0511"/>
    <w:rsid w:val="007A14C4"/>
    <w:rsid w:val="007A4634"/>
    <w:rsid w:val="007A5537"/>
    <w:rsid w:val="007A5C88"/>
    <w:rsid w:val="007A664B"/>
    <w:rsid w:val="007B0ADC"/>
    <w:rsid w:val="007B33AF"/>
    <w:rsid w:val="007B3A5A"/>
    <w:rsid w:val="007B3BB0"/>
    <w:rsid w:val="007B4E17"/>
    <w:rsid w:val="007B675E"/>
    <w:rsid w:val="007B6E86"/>
    <w:rsid w:val="007C2B94"/>
    <w:rsid w:val="007C2D10"/>
    <w:rsid w:val="007C4BFA"/>
    <w:rsid w:val="007C5D54"/>
    <w:rsid w:val="007C5F9B"/>
    <w:rsid w:val="007C751E"/>
    <w:rsid w:val="007D0117"/>
    <w:rsid w:val="007D168D"/>
    <w:rsid w:val="007D2C2F"/>
    <w:rsid w:val="007D33EC"/>
    <w:rsid w:val="007D60BA"/>
    <w:rsid w:val="007E0040"/>
    <w:rsid w:val="007E767C"/>
    <w:rsid w:val="007F0681"/>
    <w:rsid w:val="007F0E1E"/>
    <w:rsid w:val="007F126B"/>
    <w:rsid w:val="007F43F8"/>
    <w:rsid w:val="007F62EA"/>
    <w:rsid w:val="007F772A"/>
    <w:rsid w:val="007F78A1"/>
    <w:rsid w:val="00803D76"/>
    <w:rsid w:val="008145A7"/>
    <w:rsid w:val="00822C4D"/>
    <w:rsid w:val="00824050"/>
    <w:rsid w:val="00825AFA"/>
    <w:rsid w:val="0083220F"/>
    <w:rsid w:val="00841EC6"/>
    <w:rsid w:val="00843031"/>
    <w:rsid w:val="00844856"/>
    <w:rsid w:val="0085174F"/>
    <w:rsid w:val="00855BFF"/>
    <w:rsid w:val="0086101D"/>
    <w:rsid w:val="00862F3D"/>
    <w:rsid w:val="008706DF"/>
    <w:rsid w:val="00872B6E"/>
    <w:rsid w:val="008735A8"/>
    <w:rsid w:val="00873BE5"/>
    <w:rsid w:val="0087498B"/>
    <w:rsid w:val="00881C7D"/>
    <w:rsid w:val="0088334E"/>
    <w:rsid w:val="00883B22"/>
    <w:rsid w:val="008864CE"/>
    <w:rsid w:val="00890255"/>
    <w:rsid w:val="00891327"/>
    <w:rsid w:val="008918D4"/>
    <w:rsid w:val="008956CF"/>
    <w:rsid w:val="008A10DE"/>
    <w:rsid w:val="008A37D8"/>
    <w:rsid w:val="008A4375"/>
    <w:rsid w:val="008A500B"/>
    <w:rsid w:val="008B0F3A"/>
    <w:rsid w:val="008B28C9"/>
    <w:rsid w:val="008B2C73"/>
    <w:rsid w:val="008B4738"/>
    <w:rsid w:val="008C60E9"/>
    <w:rsid w:val="008C6259"/>
    <w:rsid w:val="008C69ED"/>
    <w:rsid w:val="008C79A3"/>
    <w:rsid w:val="008D02C3"/>
    <w:rsid w:val="008D2973"/>
    <w:rsid w:val="008D2DBC"/>
    <w:rsid w:val="008D5318"/>
    <w:rsid w:val="008E64FD"/>
    <w:rsid w:val="008F3164"/>
    <w:rsid w:val="008F3FD1"/>
    <w:rsid w:val="008F66C9"/>
    <w:rsid w:val="008F6BEC"/>
    <w:rsid w:val="009018EC"/>
    <w:rsid w:val="009028D2"/>
    <w:rsid w:val="009060AB"/>
    <w:rsid w:val="009152AF"/>
    <w:rsid w:val="009219C1"/>
    <w:rsid w:val="009227EE"/>
    <w:rsid w:val="00922F22"/>
    <w:rsid w:val="009266BB"/>
    <w:rsid w:val="00930D68"/>
    <w:rsid w:val="009320EE"/>
    <w:rsid w:val="00932489"/>
    <w:rsid w:val="0093337D"/>
    <w:rsid w:val="00933951"/>
    <w:rsid w:val="00935EE9"/>
    <w:rsid w:val="00942F82"/>
    <w:rsid w:val="00946F24"/>
    <w:rsid w:val="009515B4"/>
    <w:rsid w:val="009521B9"/>
    <w:rsid w:val="00955026"/>
    <w:rsid w:val="00957378"/>
    <w:rsid w:val="00966A10"/>
    <w:rsid w:val="00966A19"/>
    <w:rsid w:val="009670A3"/>
    <w:rsid w:val="00970A7C"/>
    <w:rsid w:val="009811CF"/>
    <w:rsid w:val="00981D26"/>
    <w:rsid w:val="009828DA"/>
    <w:rsid w:val="00983910"/>
    <w:rsid w:val="00986054"/>
    <w:rsid w:val="00990B1E"/>
    <w:rsid w:val="00994DB8"/>
    <w:rsid w:val="00996BC8"/>
    <w:rsid w:val="009A084A"/>
    <w:rsid w:val="009A25F1"/>
    <w:rsid w:val="009A4296"/>
    <w:rsid w:val="009A5490"/>
    <w:rsid w:val="009A63C8"/>
    <w:rsid w:val="009A7151"/>
    <w:rsid w:val="009B18E6"/>
    <w:rsid w:val="009B1F42"/>
    <w:rsid w:val="009B25F4"/>
    <w:rsid w:val="009B267D"/>
    <w:rsid w:val="009B5A84"/>
    <w:rsid w:val="009B641A"/>
    <w:rsid w:val="009B6F9D"/>
    <w:rsid w:val="009C0727"/>
    <w:rsid w:val="009C22CE"/>
    <w:rsid w:val="009C3C3B"/>
    <w:rsid w:val="009C5306"/>
    <w:rsid w:val="009C6C94"/>
    <w:rsid w:val="009D0562"/>
    <w:rsid w:val="009D0593"/>
    <w:rsid w:val="009D2636"/>
    <w:rsid w:val="009D3A4E"/>
    <w:rsid w:val="009D515A"/>
    <w:rsid w:val="009D6768"/>
    <w:rsid w:val="009D7BFD"/>
    <w:rsid w:val="009E0372"/>
    <w:rsid w:val="009E126C"/>
    <w:rsid w:val="009E3DCD"/>
    <w:rsid w:val="009E6B41"/>
    <w:rsid w:val="009E70B2"/>
    <w:rsid w:val="009E7F32"/>
    <w:rsid w:val="009F0039"/>
    <w:rsid w:val="009F1ABB"/>
    <w:rsid w:val="009F3020"/>
    <w:rsid w:val="009F32CA"/>
    <w:rsid w:val="009F3ED2"/>
    <w:rsid w:val="009F4A6C"/>
    <w:rsid w:val="009F5E32"/>
    <w:rsid w:val="009F73BB"/>
    <w:rsid w:val="00A00523"/>
    <w:rsid w:val="00A00862"/>
    <w:rsid w:val="00A01A11"/>
    <w:rsid w:val="00A029F6"/>
    <w:rsid w:val="00A05924"/>
    <w:rsid w:val="00A12311"/>
    <w:rsid w:val="00A15BF4"/>
    <w:rsid w:val="00A17573"/>
    <w:rsid w:val="00A20628"/>
    <w:rsid w:val="00A23AB2"/>
    <w:rsid w:val="00A25A4B"/>
    <w:rsid w:val="00A27103"/>
    <w:rsid w:val="00A31C7B"/>
    <w:rsid w:val="00A32A14"/>
    <w:rsid w:val="00A33363"/>
    <w:rsid w:val="00A361C3"/>
    <w:rsid w:val="00A40A3F"/>
    <w:rsid w:val="00A41108"/>
    <w:rsid w:val="00A4290A"/>
    <w:rsid w:val="00A438F7"/>
    <w:rsid w:val="00A442CD"/>
    <w:rsid w:val="00A4508E"/>
    <w:rsid w:val="00A45555"/>
    <w:rsid w:val="00A46DE0"/>
    <w:rsid w:val="00A54295"/>
    <w:rsid w:val="00A63209"/>
    <w:rsid w:val="00A63948"/>
    <w:rsid w:val="00A63A57"/>
    <w:rsid w:val="00A657C7"/>
    <w:rsid w:val="00A667B1"/>
    <w:rsid w:val="00A667FD"/>
    <w:rsid w:val="00A70092"/>
    <w:rsid w:val="00A72864"/>
    <w:rsid w:val="00A72D4E"/>
    <w:rsid w:val="00A75241"/>
    <w:rsid w:val="00A757E4"/>
    <w:rsid w:val="00A80273"/>
    <w:rsid w:val="00A80A57"/>
    <w:rsid w:val="00A81B15"/>
    <w:rsid w:val="00A85D93"/>
    <w:rsid w:val="00A85DBC"/>
    <w:rsid w:val="00A93CE3"/>
    <w:rsid w:val="00A9620B"/>
    <w:rsid w:val="00A96429"/>
    <w:rsid w:val="00AA1A3F"/>
    <w:rsid w:val="00AA4B31"/>
    <w:rsid w:val="00AA4E07"/>
    <w:rsid w:val="00AA52C4"/>
    <w:rsid w:val="00AA56BC"/>
    <w:rsid w:val="00AA5B59"/>
    <w:rsid w:val="00AA60F9"/>
    <w:rsid w:val="00AA66B5"/>
    <w:rsid w:val="00AB3F85"/>
    <w:rsid w:val="00AB4388"/>
    <w:rsid w:val="00AB50BD"/>
    <w:rsid w:val="00AC1E20"/>
    <w:rsid w:val="00AC5680"/>
    <w:rsid w:val="00AC67A2"/>
    <w:rsid w:val="00AD0ECE"/>
    <w:rsid w:val="00AD1492"/>
    <w:rsid w:val="00AD33EE"/>
    <w:rsid w:val="00AD4F9C"/>
    <w:rsid w:val="00AE46B2"/>
    <w:rsid w:val="00AF3971"/>
    <w:rsid w:val="00AF59C5"/>
    <w:rsid w:val="00AF6FF7"/>
    <w:rsid w:val="00B07E9A"/>
    <w:rsid w:val="00B10EDB"/>
    <w:rsid w:val="00B12B0E"/>
    <w:rsid w:val="00B1735D"/>
    <w:rsid w:val="00B231E6"/>
    <w:rsid w:val="00B23F9A"/>
    <w:rsid w:val="00B24D2F"/>
    <w:rsid w:val="00B2714E"/>
    <w:rsid w:val="00B276A8"/>
    <w:rsid w:val="00B3222A"/>
    <w:rsid w:val="00B36D28"/>
    <w:rsid w:val="00B44762"/>
    <w:rsid w:val="00B5139B"/>
    <w:rsid w:val="00B52DC8"/>
    <w:rsid w:val="00B54C50"/>
    <w:rsid w:val="00B5661C"/>
    <w:rsid w:val="00B5676F"/>
    <w:rsid w:val="00B5703A"/>
    <w:rsid w:val="00B57782"/>
    <w:rsid w:val="00B61C41"/>
    <w:rsid w:val="00B6217C"/>
    <w:rsid w:val="00B63D16"/>
    <w:rsid w:val="00B65039"/>
    <w:rsid w:val="00B707E5"/>
    <w:rsid w:val="00B70B5E"/>
    <w:rsid w:val="00B7170C"/>
    <w:rsid w:val="00B72050"/>
    <w:rsid w:val="00B73A3D"/>
    <w:rsid w:val="00B73B84"/>
    <w:rsid w:val="00B747D8"/>
    <w:rsid w:val="00B77C51"/>
    <w:rsid w:val="00B81581"/>
    <w:rsid w:val="00B83240"/>
    <w:rsid w:val="00B8446C"/>
    <w:rsid w:val="00B8608F"/>
    <w:rsid w:val="00B966EB"/>
    <w:rsid w:val="00BA34A8"/>
    <w:rsid w:val="00BA3DCF"/>
    <w:rsid w:val="00BB309D"/>
    <w:rsid w:val="00BB572C"/>
    <w:rsid w:val="00BB6B30"/>
    <w:rsid w:val="00BB6F6C"/>
    <w:rsid w:val="00BB709B"/>
    <w:rsid w:val="00BB7A9E"/>
    <w:rsid w:val="00BC0FF3"/>
    <w:rsid w:val="00BC1401"/>
    <w:rsid w:val="00BC2DA2"/>
    <w:rsid w:val="00BC4137"/>
    <w:rsid w:val="00BD1FCF"/>
    <w:rsid w:val="00BD2FD1"/>
    <w:rsid w:val="00BD4D71"/>
    <w:rsid w:val="00BD5916"/>
    <w:rsid w:val="00BE5357"/>
    <w:rsid w:val="00BF0E44"/>
    <w:rsid w:val="00BF5A2D"/>
    <w:rsid w:val="00BF6188"/>
    <w:rsid w:val="00BF65EA"/>
    <w:rsid w:val="00BF7E27"/>
    <w:rsid w:val="00BF7F3A"/>
    <w:rsid w:val="00C0016E"/>
    <w:rsid w:val="00C002CF"/>
    <w:rsid w:val="00C013E5"/>
    <w:rsid w:val="00C01550"/>
    <w:rsid w:val="00C01D2B"/>
    <w:rsid w:val="00C02096"/>
    <w:rsid w:val="00C04D52"/>
    <w:rsid w:val="00C10C94"/>
    <w:rsid w:val="00C11E4A"/>
    <w:rsid w:val="00C130F6"/>
    <w:rsid w:val="00C13AB0"/>
    <w:rsid w:val="00C13F99"/>
    <w:rsid w:val="00C156BC"/>
    <w:rsid w:val="00C163FD"/>
    <w:rsid w:val="00C169B7"/>
    <w:rsid w:val="00C22634"/>
    <w:rsid w:val="00C2344C"/>
    <w:rsid w:val="00C255F8"/>
    <w:rsid w:val="00C3158D"/>
    <w:rsid w:val="00C33120"/>
    <w:rsid w:val="00C37011"/>
    <w:rsid w:val="00C420B7"/>
    <w:rsid w:val="00C4222C"/>
    <w:rsid w:val="00C4594C"/>
    <w:rsid w:val="00C516EB"/>
    <w:rsid w:val="00C529A6"/>
    <w:rsid w:val="00C53339"/>
    <w:rsid w:val="00C537C7"/>
    <w:rsid w:val="00C53940"/>
    <w:rsid w:val="00C56425"/>
    <w:rsid w:val="00C65FEC"/>
    <w:rsid w:val="00C7073F"/>
    <w:rsid w:val="00C73FC3"/>
    <w:rsid w:val="00C80BD7"/>
    <w:rsid w:val="00C8639B"/>
    <w:rsid w:val="00C8675F"/>
    <w:rsid w:val="00C95040"/>
    <w:rsid w:val="00CA4511"/>
    <w:rsid w:val="00CA60D6"/>
    <w:rsid w:val="00CB3189"/>
    <w:rsid w:val="00CB3E66"/>
    <w:rsid w:val="00CB5BFE"/>
    <w:rsid w:val="00CC0978"/>
    <w:rsid w:val="00CC5300"/>
    <w:rsid w:val="00CC5EF4"/>
    <w:rsid w:val="00CC6305"/>
    <w:rsid w:val="00CE29D4"/>
    <w:rsid w:val="00CE355B"/>
    <w:rsid w:val="00CE5126"/>
    <w:rsid w:val="00CF53FC"/>
    <w:rsid w:val="00D018C6"/>
    <w:rsid w:val="00D032BE"/>
    <w:rsid w:val="00D04E1A"/>
    <w:rsid w:val="00D12505"/>
    <w:rsid w:val="00D166F2"/>
    <w:rsid w:val="00D16E59"/>
    <w:rsid w:val="00D24034"/>
    <w:rsid w:val="00D251FA"/>
    <w:rsid w:val="00D255A0"/>
    <w:rsid w:val="00D311CD"/>
    <w:rsid w:val="00D3206C"/>
    <w:rsid w:val="00D347D1"/>
    <w:rsid w:val="00D35A73"/>
    <w:rsid w:val="00D3723C"/>
    <w:rsid w:val="00D4241E"/>
    <w:rsid w:val="00D42441"/>
    <w:rsid w:val="00D42ED4"/>
    <w:rsid w:val="00D43B70"/>
    <w:rsid w:val="00D458AB"/>
    <w:rsid w:val="00D4606F"/>
    <w:rsid w:val="00D5060B"/>
    <w:rsid w:val="00D520E4"/>
    <w:rsid w:val="00D5462F"/>
    <w:rsid w:val="00D55C4E"/>
    <w:rsid w:val="00D57DFA"/>
    <w:rsid w:val="00D61B19"/>
    <w:rsid w:val="00D67195"/>
    <w:rsid w:val="00D67338"/>
    <w:rsid w:val="00D72228"/>
    <w:rsid w:val="00D724D6"/>
    <w:rsid w:val="00D745A2"/>
    <w:rsid w:val="00D801AD"/>
    <w:rsid w:val="00D8321C"/>
    <w:rsid w:val="00D845AE"/>
    <w:rsid w:val="00D85B47"/>
    <w:rsid w:val="00D94E1A"/>
    <w:rsid w:val="00DA4DB2"/>
    <w:rsid w:val="00DA5FB9"/>
    <w:rsid w:val="00DB0634"/>
    <w:rsid w:val="00DB172F"/>
    <w:rsid w:val="00DB32F3"/>
    <w:rsid w:val="00DB4EF7"/>
    <w:rsid w:val="00DC2C67"/>
    <w:rsid w:val="00DD0801"/>
    <w:rsid w:val="00DD0C2C"/>
    <w:rsid w:val="00DD1A2F"/>
    <w:rsid w:val="00DD3530"/>
    <w:rsid w:val="00DE1B7D"/>
    <w:rsid w:val="00DE2021"/>
    <w:rsid w:val="00DE4DB4"/>
    <w:rsid w:val="00DE5AAC"/>
    <w:rsid w:val="00DE6BFB"/>
    <w:rsid w:val="00DF5443"/>
    <w:rsid w:val="00DF5607"/>
    <w:rsid w:val="00DF7338"/>
    <w:rsid w:val="00DF7F39"/>
    <w:rsid w:val="00E00864"/>
    <w:rsid w:val="00E0095E"/>
    <w:rsid w:val="00E0112B"/>
    <w:rsid w:val="00E05DF7"/>
    <w:rsid w:val="00E06EE9"/>
    <w:rsid w:val="00E06F5E"/>
    <w:rsid w:val="00E1204D"/>
    <w:rsid w:val="00E14E23"/>
    <w:rsid w:val="00E15C61"/>
    <w:rsid w:val="00E25DFF"/>
    <w:rsid w:val="00E42BDB"/>
    <w:rsid w:val="00E430C5"/>
    <w:rsid w:val="00E44E56"/>
    <w:rsid w:val="00E45D6B"/>
    <w:rsid w:val="00E5003A"/>
    <w:rsid w:val="00E5399C"/>
    <w:rsid w:val="00E55ABC"/>
    <w:rsid w:val="00E57ADA"/>
    <w:rsid w:val="00E57B74"/>
    <w:rsid w:val="00E57CB8"/>
    <w:rsid w:val="00E65E08"/>
    <w:rsid w:val="00E70C16"/>
    <w:rsid w:val="00E71A3D"/>
    <w:rsid w:val="00E74E62"/>
    <w:rsid w:val="00E74FF8"/>
    <w:rsid w:val="00E75E03"/>
    <w:rsid w:val="00E77E3F"/>
    <w:rsid w:val="00E81570"/>
    <w:rsid w:val="00E82357"/>
    <w:rsid w:val="00E83370"/>
    <w:rsid w:val="00E8629F"/>
    <w:rsid w:val="00E8731E"/>
    <w:rsid w:val="00E9634A"/>
    <w:rsid w:val="00EA0F74"/>
    <w:rsid w:val="00EA3840"/>
    <w:rsid w:val="00EA3C24"/>
    <w:rsid w:val="00EA608D"/>
    <w:rsid w:val="00EB0F8C"/>
    <w:rsid w:val="00EB3EB9"/>
    <w:rsid w:val="00EB78FE"/>
    <w:rsid w:val="00EC1387"/>
    <w:rsid w:val="00EC2208"/>
    <w:rsid w:val="00EC4422"/>
    <w:rsid w:val="00EC5974"/>
    <w:rsid w:val="00EC5C1C"/>
    <w:rsid w:val="00EC7194"/>
    <w:rsid w:val="00EC7C59"/>
    <w:rsid w:val="00ED0526"/>
    <w:rsid w:val="00ED3571"/>
    <w:rsid w:val="00ED6DD2"/>
    <w:rsid w:val="00ED7538"/>
    <w:rsid w:val="00EE300D"/>
    <w:rsid w:val="00EE5566"/>
    <w:rsid w:val="00EE5FED"/>
    <w:rsid w:val="00EE78C3"/>
    <w:rsid w:val="00EF0FA5"/>
    <w:rsid w:val="00EF1B5A"/>
    <w:rsid w:val="00EF1D9F"/>
    <w:rsid w:val="00EF2D1A"/>
    <w:rsid w:val="00EF2D7C"/>
    <w:rsid w:val="00EF3113"/>
    <w:rsid w:val="00EF70D3"/>
    <w:rsid w:val="00F0192E"/>
    <w:rsid w:val="00F072D8"/>
    <w:rsid w:val="00F14094"/>
    <w:rsid w:val="00F148C6"/>
    <w:rsid w:val="00F2071B"/>
    <w:rsid w:val="00F20E62"/>
    <w:rsid w:val="00F215C8"/>
    <w:rsid w:val="00F23E85"/>
    <w:rsid w:val="00F23F71"/>
    <w:rsid w:val="00F254A5"/>
    <w:rsid w:val="00F26308"/>
    <w:rsid w:val="00F265E3"/>
    <w:rsid w:val="00F421CF"/>
    <w:rsid w:val="00F42A2D"/>
    <w:rsid w:val="00F50B4F"/>
    <w:rsid w:val="00F56A92"/>
    <w:rsid w:val="00F57121"/>
    <w:rsid w:val="00F63560"/>
    <w:rsid w:val="00F65027"/>
    <w:rsid w:val="00F65071"/>
    <w:rsid w:val="00F7001D"/>
    <w:rsid w:val="00F70940"/>
    <w:rsid w:val="00F7221C"/>
    <w:rsid w:val="00F72CAD"/>
    <w:rsid w:val="00F7377C"/>
    <w:rsid w:val="00F75A10"/>
    <w:rsid w:val="00F75D4C"/>
    <w:rsid w:val="00F75F9A"/>
    <w:rsid w:val="00F77CD7"/>
    <w:rsid w:val="00F77F54"/>
    <w:rsid w:val="00F800A2"/>
    <w:rsid w:val="00F80992"/>
    <w:rsid w:val="00F819C6"/>
    <w:rsid w:val="00F86297"/>
    <w:rsid w:val="00F9457A"/>
    <w:rsid w:val="00F951E4"/>
    <w:rsid w:val="00F957D7"/>
    <w:rsid w:val="00F97542"/>
    <w:rsid w:val="00FA38D7"/>
    <w:rsid w:val="00FB16E5"/>
    <w:rsid w:val="00FB2730"/>
    <w:rsid w:val="00FB3D71"/>
    <w:rsid w:val="00FB490E"/>
    <w:rsid w:val="00FC051F"/>
    <w:rsid w:val="00FC2ED7"/>
    <w:rsid w:val="00FC46AD"/>
    <w:rsid w:val="00FD174E"/>
    <w:rsid w:val="00FD56A4"/>
    <w:rsid w:val="00FD78D4"/>
    <w:rsid w:val="00FE1C59"/>
    <w:rsid w:val="00FE2A57"/>
    <w:rsid w:val="00FE4259"/>
    <w:rsid w:val="00FE7698"/>
    <w:rsid w:val="00FF0DAF"/>
    <w:rsid w:val="00FF3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D29C5"/>
  <w15:chartTrackingRefBased/>
  <w15:docId w15:val="{7CF814CD-28E2-4337-B84B-82B379C4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qFormat/>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styleId="UnresolvedMention">
    <w:name w:val="Unresolved Mention"/>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character" w:customStyle="1" w:styleId="PLChar">
    <w:name w:val="PL Char"/>
    <w:link w:val="PL"/>
    <w:locked/>
    <w:rsid w:val="00F26308"/>
    <w:rPr>
      <w:rFonts w:ascii="Courier New" w:hAnsi="Courier New"/>
      <w:noProof/>
      <w:sz w:val="16"/>
      <w:lang w:eastAsia="en-US"/>
    </w:rPr>
  </w:style>
  <w:style w:type="character" w:customStyle="1" w:styleId="TANChar">
    <w:name w:val="TAN Char"/>
    <w:link w:val="TAN"/>
    <w:locked/>
    <w:rsid w:val="009670A3"/>
    <w:rPr>
      <w:rFonts w:ascii="Arial" w:hAnsi="Arial"/>
      <w:sz w:val="18"/>
      <w:lang w:eastAsia="en-US"/>
    </w:rPr>
  </w:style>
  <w:style w:type="character" w:customStyle="1" w:styleId="TAHCar">
    <w:name w:val="TAH Car"/>
    <w:locked/>
    <w:rsid w:val="005E05E7"/>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945480">
      <w:bodyDiv w:val="1"/>
      <w:marLeft w:val="0"/>
      <w:marRight w:val="0"/>
      <w:marTop w:val="0"/>
      <w:marBottom w:val="0"/>
      <w:divBdr>
        <w:top w:val="none" w:sz="0" w:space="0" w:color="auto"/>
        <w:left w:val="none" w:sz="0" w:space="0" w:color="auto"/>
        <w:bottom w:val="none" w:sz="0" w:space="0" w:color="auto"/>
        <w:right w:val="none" w:sz="0" w:space="0" w:color="auto"/>
      </w:divBdr>
    </w:div>
    <w:div w:id="246774292">
      <w:bodyDiv w:val="1"/>
      <w:marLeft w:val="0"/>
      <w:marRight w:val="0"/>
      <w:marTop w:val="0"/>
      <w:marBottom w:val="0"/>
      <w:divBdr>
        <w:top w:val="none" w:sz="0" w:space="0" w:color="auto"/>
        <w:left w:val="none" w:sz="0" w:space="0" w:color="auto"/>
        <w:bottom w:val="none" w:sz="0" w:space="0" w:color="auto"/>
        <w:right w:val="none" w:sz="0" w:space="0" w:color="auto"/>
      </w:divBdr>
    </w:div>
    <w:div w:id="385417544">
      <w:bodyDiv w:val="1"/>
      <w:marLeft w:val="0"/>
      <w:marRight w:val="0"/>
      <w:marTop w:val="0"/>
      <w:marBottom w:val="0"/>
      <w:divBdr>
        <w:top w:val="none" w:sz="0" w:space="0" w:color="auto"/>
        <w:left w:val="none" w:sz="0" w:space="0" w:color="auto"/>
        <w:bottom w:val="none" w:sz="0" w:space="0" w:color="auto"/>
        <w:right w:val="none" w:sz="0" w:space="0" w:color="auto"/>
      </w:divBdr>
    </w:div>
    <w:div w:id="511457123">
      <w:bodyDiv w:val="1"/>
      <w:marLeft w:val="0"/>
      <w:marRight w:val="0"/>
      <w:marTop w:val="0"/>
      <w:marBottom w:val="0"/>
      <w:divBdr>
        <w:top w:val="none" w:sz="0" w:space="0" w:color="auto"/>
        <w:left w:val="none" w:sz="0" w:space="0" w:color="auto"/>
        <w:bottom w:val="none" w:sz="0" w:space="0" w:color="auto"/>
        <w:right w:val="none" w:sz="0" w:space="0" w:color="auto"/>
      </w:divBdr>
    </w:div>
    <w:div w:id="866334175">
      <w:bodyDiv w:val="1"/>
      <w:marLeft w:val="0"/>
      <w:marRight w:val="0"/>
      <w:marTop w:val="0"/>
      <w:marBottom w:val="0"/>
      <w:divBdr>
        <w:top w:val="none" w:sz="0" w:space="0" w:color="auto"/>
        <w:left w:val="none" w:sz="0" w:space="0" w:color="auto"/>
        <w:bottom w:val="none" w:sz="0" w:space="0" w:color="auto"/>
        <w:right w:val="none" w:sz="0" w:space="0" w:color="auto"/>
      </w:divBdr>
    </w:div>
    <w:div w:id="977997256">
      <w:bodyDiv w:val="1"/>
      <w:marLeft w:val="0"/>
      <w:marRight w:val="0"/>
      <w:marTop w:val="0"/>
      <w:marBottom w:val="0"/>
      <w:divBdr>
        <w:top w:val="none" w:sz="0" w:space="0" w:color="auto"/>
        <w:left w:val="none" w:sz="0" w:space="0" w:color="auto"/>
        <w:bottom w:val="none" w:sz="0" w:space="0" w:color="auto"/>
        <w:right w:val="none" w:sz="0" w:space="0" w:color="auto"/>
      </w:divBdr>
    </w:div>
    <w:div w:id="988359115">
      <w:bodyDiv w:val="1"/>
      <w:marLeft w:val="0"/>
      <w:marRight w:val="0"/>
      <w:marTop w:val="0"/>
      <w:marBottom w:val="0"/>
      <w:divBdr>
        <w:top w:val="none" w:sz="0" w:space="0" w:color="auto"/>
        <w:left w:val="none" w:sz="0" w:space="0" w:color="auto"/>
        <w:bottom w:val="none" w:sz="0" w:space="0" w:color="auto"/>
        <w:right w:val="none" w:sz="0" w:space="0" w:color="auto"/>
      </w:divBdr>
    </w:div>
    <w:div w:id="1011831294">
      <w:bodyDiv w:val="1"/>
      <w:marLeft w:val="0"/>
      <w:marRight w:val="0"/>
      <w:marTop w:val="0"/>
      <w:marBottom w:val="0"/>
      <w:divBdr>
        <w:top w:val="none" w:sz="0" w:space="0" w:color="auto"/>
        <w:left w:val="none" w:sz="0" w:space="0" w:color="auto"/>
        <w:bottom w:val="none" w:sz="0" w:space="0" w:color="auto"/>
        <w:right w:val="none" w:sz="0" w:space="0" w:color="auto"/>
      </w:divBdr>
    </w:div>
    <w:div w:id="1053386896">
      <w:bodyDiv w:val="1"/>
      <w:marLeft w:val="0"/>
      <w:marRight w:val="0"/>
      <w:marTop w:val="0"/>
      <w:marBottom w:val="0"/>
      <w:divBdr>
        <w:top w:val="none" w:sz="0" w:space="0" w:color="auto"/>
        <w:left w:val="none" w:sz="0" w:space="0" w:color="auto"/>
        <w:bottom w:val="none" w:sz="0" w:space="0" w:color="auto"/>
        <w:right w:val="none" w:sz="0" w:space="0" w:color="auto"/>
      </w:divBdr>
    </w:div>
    <w:div w:id="1142430711">
      <w:bodyDiv w:val="1"/>
      <w:marLeft w:val="0"/>
      <w:marRight w:val="0"/>
      <w:marTop w:val="0"/>
      <w:marBottom w:val="0"/>
      <w:divBdr>
        <w:top w:val="none" w:sz="0" w:space="0" w:color="auto"/>
        <w:left w:val="none" w:sz="0" w:space="0" w:color="auto"/>
        <w:bottom w:val="none" w:sz="0" w:space="0" w:color="auto"/>
        <w:right w:val="none" w:sz="0" w:space="0" w:color="auto"/>
      </w:divBdr>
    </w:div>
    <w:div w:id="1145775294">
      <w:bodyDiv w:val="1"/>
      <w:marLeft w:val="0"/>
      <w:marRight w:val="0"/>
      <w:marTop w:val="0"/>
      <w:marBottom w:val="0"/>
      <w:divBdr>
        <w:top w:val="none" w:sz="0" w:space="0" w:color="auto"/>
        <w:left w:val="none" w:sz="0" w:space="0" w:color="auto"/>
        <w:bottom w:val="none" w:sz="0" w:space="0" w:color="auto"/>
        <w:right w:val="none" w:sz="0" w:space="0" w:color="auto"/>
      </w:divBdr>
    </w:div>
    <w:div w:id="1253852419">
      <w:bodyDiv w:val="1"/>
      <w:marLeft w:val="0"/>
      <w:marRight w:val="0"/>
      <w:marTop w:val="0"/>
      <w:marBottom w:val="0"/>
      <w:divBdr>
        <w:top w:val="none" w:sz="0" w:space="0" w:color="auto"/>
        <w:left w:val="none" w:sz="0" w:space="0" w:color="auto"/>
        <w:bottom w:val="none" w:sz="0" w:space="0" w:color="auto"/>
        <w:right w:val="none" w:sz="0" w:space="0" w:color="auto"/>
      </w:divBdr>
    </w:div>
    <w:div w:id="1742829667">
      <w:bodyDiv w:val="1"/>
      <w:marLeft w:val="0"/>
      <w:marRight w:val="0"/>
      <w:marTop w:val="0"/>
      <w:marBottom w:val="0"/>
      <w:divBdr>
        <w:top w:val="none" w:sz="0" w:space="0" w:color="auto"/>
        <w:left w:val="none" w:sz="0" w:space="0" w:color="auto"/>
        <w:bottom w:val="none" w:sz="0" w:space="0" w:color="auto"/>
        <w:right w:val="none" w:sz="0" w:space="0" w:color="auto"/>
      </w:divBdr>
    </w:div>
    <w:div w:id="195128197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49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yperlink" Target="https://www.3gpp.org/ftp/Specs/archive/OpenAPI/%3cRelease%3e/"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4038E-E8F7-448D-A978-01FC5400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19680</Words>
  <Characters>112176</Characters>
  <Application>Microsoft Office Word</Application>
  <DocSecurity>0</DocSecurity>
  <Lines>934</Lines>
  <Paragraphs>263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131593</CharactersWithSpaces>
  <SharedDoc>false</SharedDoc>
  <HyperlinkBase/>
  <HLinks>
    <vt:vector size="6" baseType="variant">
      <vt:variant>
        <vt:i4>2818153</vt:i4>
      </vt:variant>
      <vt:variant>
        <vt:i4>249</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5</cp:revision>
  <dcterms:created xsi:type="dcterms:W3CDTF">2019-11-25T06:19:00Z</dcterms:created>
  <dcterms:modified xsi:type="dcterms:W3CDTF">2019-12-18T19:25:00Z</dcterms:modified>
  <cp:category/>
</cp:coreProperties>
</file>