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30094240"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r w:rsidR="005533A2">
              <w:t>13</w:t>
            </w:r>
            <w:r w:rsidRPr="001D2CEF">
              <w:t xml:space="preserve">.0 </w:t>
            </w:r>
            <w:r w:rsidRPr="001D2CEF">
              <w:rPr>
                <w:sz w:val="32"/>
              </w:rPr>
              <w:t>(</w:t>
            </w:r>
            <w:r w:rsidR="0057604A" w:rsidRPr="001D2CEF">
              <w:rPr>
                <w:sz w:val="32"/>
              </w:rPr>
              <w:t>202</w:t>
            </w:r>
            <w:r w:rsidR="0057604A">
              <w:rPr>
                <w:sz w:val="32"/>
              </w:rPr>
              <w:t>2</w:t>
            </w:r>
            <w:r w:rsidRPr="001D2CEF">
              <w:rPr>
                <w:sz w:val="32"/>
              </w:rPr>
              <w:t>-</w:t>
            </w:r>
            <w:r w:rsidR="005533A2">
              <w:rPr>
                <w:sz w:val="32"/>
              </w:rPr>
              <w:t>09</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000000"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8" o:title="5G-logo_175px"/>
                </v:shape>
              </w:pict>
            </w:r>
          </w:p>
        </w:tc>
        <w:tc>
          <w:tcPr>
            <w:tcW w:w="5540" w:type="dxa"/>
            <w:shd w:val="clear" w:color="auto" w:fill="auto"/>
          </w:tcPr>
          <w:p w14:paraId="6B35C8B5" w14:textId="1A011099" w:rsidR="001F30A8" w:rsidRDefault="00000000" w:rsidP="001F30A8">
            <w:pPr>
              <w:jc w:val="right"/>
              <w:rPr>
                <w:noProof/>
                <w:lang w:val="en-US" w:eastAsia="zh-CN"/>
              </w:rPr>
            </w:pPr>
            <w:r>
              <w:pict w14:anchorId="0DC0015D">
                <v:shape id="_x0000_i1026" type="#_x0000_t75" style="width:127.9pt;height:75.7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6D17ED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03022E">
              <w:rPr>
                <w:noProof/>
                <w:sz w:val="18"/>
              </w:rPr>
              <w:t>2</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rsidP="00A940B5">
      <w:pPr>
        <w:pStyle w:val="TT"/>
      </w:pPr>
      <w:r w:rsidRPr="004D3578">
        <w:br w:type="page"/>
      </w:r>
      <w:bookmarkStart w:id="7" w:name="tableOfContents"/>
      <w:bookmarkEnd w:id="7"/>
      <w:r w:rsidRPr="004D3578">
        <w:lastRenderedPageBreak/>
        <w:t>Contents</w:t>
      </w:r>
    </w:p>
    <w:p w14:paraId="10AB1068" w14:textId="1E15E559" w:rsidR="00E37D4E" w:rsidRDefault="00160E41">
      <w:pPr>
        <w:pStyle w:val="TOC1"/>
        <w:rPr>
          <w:rFonts w:asciiTheme="minorHAnsi" w:eastAsiaTheme="minorEastAsia" w:hAnsiTheme="minorHAnsi" w:cstheme="minorBidi"/>
          <w:noProof/>
          <w:szCs w:val="22"/>
          <w:lang w:eastAsia="en-GB"/>
        </w:rPr>
      </w:pPr>
      <w:r>
        <w:rPr>
          <w:noProof/>
        </w:rPr>
        <w:fldChar w:fldCharType="begin" w:fldLock="1"/>
      </w:r>
      <w:r>
        <w:instrText xml:space="preserve"> TOC \o "1-8" </w:instrText>
      </w:r>
      <w:r>
        <w:rPr>
          <w:noProof/>
        </w:rPr>
        <w:fldChar w:fldCharType="separate"/>
      </w:r>
      <w:r w:rsidR="00E37D4E">
        <w:rPr>
          <w:noProof/>
        </w:rPr>
        <w:t>Foreword</w:t>
      </w:r>
      <w:r w:rsidR="00E37D4E">
        <w:rPr>
          <w:noProof/>
        </w:rPr>
        <w:tab/>
      </w:r>
      <w:r w:rsidR="00E37D4E">
        <w:rPr>
          <w:noProof/>
        </w:rPr>
        <w:fldChar w:fldCharType="begin" w:fldLock="1"/>
      </w:r>
      <w:r w:rsidR="00E37D4E">
        <w:rPr>
          <w:noProof/>
        </w:rPr>
        <w:instrText xml:space="preserve"> PAGEREF _Toc114778090 \h </w:instrText>
      </w:r>
      <w:r w:rsidR="00E37D4E">
        <w:rPr>
          <w:noProof/>
        </w:rPr>
      </w:r>
      <w:r w:rsidR="00E37D4E">
        <w:rPr>
          <w:noProof/>
        </w:rPr>
        <w:fldChar w:fldCharType="separate"/>
      </w:r>
      <w:r w:rsidR="00E37D4E">
        <w:rPr>
          <w:noProof/>
        </w:rPr>
        <w:t>7</w:t>
      </w:r>
      <w:r w:rsidR="00E37D4E">
        <w:rPr>
          <w:noProof/>
        </w:rPr>
        <w:fldChar w:fldCharType="end"/>
      </w:r>
    </w:p>
    <w:p w14:paraId="0DA10E05" w14:textId="544C2F48" w:rsidR="00E37D4E" w:rsidRDefault="00E37D4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_Toc114778091 \h </w:instrText>
      </w:r>
      <w:r>
        <w:rPr>
          <w:noProof/>
        </w:rPr>
      </w:r>
      <w:r>
        <w:rPr>
          <w:noProof/>
        </w:rPr>
        <w:fldChar w:fldCharType="separate"/>
      </w:r>
      <w:r>
        <w:rPr>
          <w:noProof/>
        </w:rPr>
        <w:t>8</w:t>
      </w:r>
      <w:r>
        <w:rPr>
          <w:noProof/>
        </w:rPr>
        <w:fldChar w:fldCharType="end"/>
      </w:r>
    </w:p>
    <w:p w14:paraId="76A39E0B" w14:textId="5EC6314E" w:rsidR="00E37D4E" w:rsidRDefault="00E37D4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_Toc114778092 \h </w:instrText>
      </w:r>
      <w:r>
        <w:rPr>
          <w:noProof/>
        </w:rPr>
      </w:r>
      <w:r>
        <w:rPr>
          <w:noProof/>
        </w:rPr>
        <w:fldChar w:fldCharType="separate"/>
      </w:r>
      <w:r>
        <w:rPr>
          <w:noProof/>
        </w:rPr>
        <w:t>8</w:t>
      </w:r>
      <w:r>
        <w:rPr>
          <w:noProof/>
        </w:rPr>
        <w:fldChar w:fldCharType="end"/>
      </w:r>
    </w:p>
    <w:p w14:paraId="7DF31017" w14:textId="5589CD4B" w:rsidR="00E37D4E" w:rsidRDefault="00E37D4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_Toc114778093 \h </w:instrText>
      </w:r>
      <w:r>
        <w:rPr>
          <w:noProof/>
        </w:rPr>
      </w:r>
      <w:r>
        <w:rPr>
          <w:noProof/>
        </w:rPr>
        <w:fldChar w:fldCharType="separate"/>
      </w:r>
      <w:r>
        <w:rPr>
          <w:noProof/>
        </w:rPr>
        <w:t>10</w:t>
      </w:r>
      <w:r>
        <w:rPr>
          <w:noProof/>
        </w:rPr>
        <w:fldChar w:fldCharType="end"/>
      </w:r>
    </w:p>
    <w:p w14:paraId="70BD4B8C" w14:textId="0015A774" w:rsidR="00E37D4E" w:rsidRDefault="00E37D4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_Toc114778094 \h </w:instrText>
      </w:r>
      <w:r>
        <w:rPr>
          <w:noProof/>
        </w:rPr>
      </w:r>
      <w:r>
        <w:rPr>
          <w:noProof/>
        </w:rPr>
        <w:fldChar w:fldCharType="separate"/>
      </w:r>
      <w:r>
        <w:rPr>
          <w:noProof/>
        </w:rPr>
        <w:t>10</w:t>
      </w:r>
      <w:r>
        <w:rPr>
          <w:noProof/>
        </w:rPr>
        <w:fldChar w:fldCharType="end"/>
      </w:r>
    </w:p>
    <w:p w14:paraId="29082A2E" w14:textId="18E54003" w:rsidR="00E37D4E" w:rsidRDefault="00E37D4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_Toc114778095 \h </w:instrText>
      </w:r>
      <w:r>
        <w:rPr>
          <w:noProof/>
        </w:rPr>
      </w:r>
      <w:r>
        <w:rPr>
          <w:noProof/>
        </w:rPr>
        <w:fldChar w:fldCharType="separate"/>
      </w:r>
      <w:r>
        <w:rPr>
          <w:noProof/>
        </w:rPr>
        <w:t>10</w:t>
      </w:r>
      <w:r>
        <w:rPr>
          <w:noProof/>
        </w:rPr>
        <w:fldChar w:fldCharType="end"/>
      </w:r>
    </w:p>
    <w:p w14:paraId="3946E4FA" w14:textId="3FA17698" w:rsidR="00E37D4E" w:rsidRDefault="00E37D4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_Toc114778096 \h </w:instrText>
      </w:r>
      <w:r>
        <w:rPr>
          <w:noProof/>
        </w:rPr>
      </w:r>
      <w:r>
        <w:rPr>
          <w:noProof/>
        </w:rPr>
        <w:fldChar w:fldCharType="separate"/>
      </w:r>
      <w:r>
        <w:rPr>
          <w:noProof/>
        </w:rPr>
        <w:t>10</w:t>
      </w:r>
      <w:r>
        <w:rPr>
          <w:noProof/>
        </w:rPr>
        <w:fldChar w:fldCharType="end"/>
      </w:r>
    </w:p>
    <w:p w14:paraId="6FCB227C" w14:textId="3BD595E5" w:rsidR="00E37D4E" w:rsidRDefault="00E37D4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_Toc114778097 \h </w:instrText>
      </w:r>
      <w:r>
        <w:rPr>
          <w:noProof/>
        </w:rPr>
      </w:r>
      <w:r>
        <w:rPr>
          <w:noProof/>
        </w:rPr>
        <w:fldChar w:fldCharType="separate"/>
      </w:r>
      <w:r>
        <w:rPr>
          <w:noProof/>
        </w:rPr>
        <w:t>10</w:t>
      </w:r>
      <w:r>
        <w:rPr>
          <w:noProof/>
        </w:rPr>
        <w:fldChar w:fldCharType="end"/>
      </w:r>
    </w:p>
    <w:p w14:paraId="5EF6DCD1" w14:textId="4B6E0440" w:rsidR="00E37D4E" w:rsidRDefault="00E37D4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_Toc114778098 \h </w:instrText>
      </w:r>
      <w:r>
        <w:rPr>
          <w:noProof/>
        </w:rPr>
      </w:r>
      <w:r>
        <w:rPr>
          <w:noProof/>
        </w:rPr>
        <w:fldChar w:fldCharType="separate"/>
      </w:r>
      <w:r>
        <w:rPr>
          <w:noProof/>
        </w:rPr>
        <w:t>10</w:t>
      </w:r>
      <w:r>
        <w:rPr>
          <w:noProof/>
        </w:rPr>
        <w:fldChar w:fldCharType="end"/>
      </w:r>
    </w:p>
    <w:p w14:paraId="3F821BD0" w14:textId="68FD9B58" w:rsidR="00E37D4E" w:rsidRDefault="00E37D4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_Toc114778099 \h </w:instrText>
      </w:r>
      <w:r>
        <w:rPr>
          <w:noProof/>
        </w:rPr>
      </w:r>
      <w:r>
        <w:rPr>
          <w:noProof/>
        </w:rPr>
        <w:fldChar w:fldCharType="separate"/>
      </w:r>
      <w:r>
        <w:rPr>
          <w:noProof/>
        </w:rPr>
        <w:t>11</w:t>
      </w:r>
      <w:r>
        <w:rPr>
          <w:noProof/>
        </w:rPr>
        <w:fldChar w:fldCharType="end"/>
      </w:r>
    </w:p>
    <w:p w14:paraId="7D71C4E3" w14:textId="7BEC5B79" w:rsidR="00E37D4E" w:rsidRDefault="00E37D4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_Toc114778100 \h </w:instrText>
      </w:r>
      <w:r>
        <w:rPr>
          <w:noProof/>
        </w:rPr>
      </w:r>
      <w:r>
        <w:rPr>
          <w:noProof/>
        </w:rPr>
        <w:fldChar w:fldCharType="separate"/>
      </w:r>
      <w:r>
        <w:rPr>
          <w:noProof/>
        </w:rPr>
        <w:t>11</w:t>
      </w:r>
      <w:r>
        <w:rPr>
          <w:noProof/>
        </w:rPr>
        <w:fldChar w:fldCharType="end"/>
      </w:r>
    </w:p>
    <w:p w14:paraId="109B3FDD" w14:textId="51463B55" w:rsidR="00E37D4E" w:rsidRDefault="00E37D4E">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_Toc114778101 \h </w:instrText>
      </w:r>
      <w:r>
        <w:rPr>
          <w:noProof/>
        </w:rPr>
      </w:r>
      <w:r>
        <w:rPr>
          <w:noProof/>
        </w:rPr>
        <w:fldChar w:fldCharType="separate"/>
      </w:r>
      <w:r>
        <w:rPr>
          <w:noProof/>
        </w:rPr>
        <w:t>11</w:t>
      </w:r>
      <w:r>
        <w:rPr>
          <w:noProof/>
        </w:rPr>
        <w:fldChar w:fldCharType="end"/>
      </w:r>
    </w:p>
    <w:p w14:paraId="2EEDBD74" w14:textId="0DB4D6A3" w:rsidR="00E37D4E" w:rsidRDefault="00E37D4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_Toc114778102 \h </w:instrText>
      </w:r>
      <w:r>
        <w:rPr>
          <w:noProof/>
        </w:rPr>
      </w:r>
      <w:r>
        <w:rPr>
          <w:noProof/>
        </w:rPr>
        <w:fldChar w:fldCharType="separate"/>
      </w:r>
      <w:r>
        <w:rPr>
          <w:noProof/>
        </w:rPr>
        <w:t>11</w:t>
      </w:r>
      <w:r>
        <w:rPr>
          <w:noProof/>
        </w:rPr>
        <w:fldChar w:fldCharType="end"/>
      </w:r>
    </w:p>
    <w:p w14:paraId="7189DF82" w14:textId="00B59543" w:rsidR="00E37D4E" w:rsidRDefault="00E37D4E">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_Toc114778103 \h </w:instrText>
      </w:r>
      <w:r>
        <w:rPr>
          <w:noProof/>
        </w:rPr>
      </w:r>
      <w:r>
        <w:rPr>
          <w:noProof/>
        </w:rPr>
        <w:fldChar w:fldCharType="separate"/>
      </w:r>
      <w:r>
        <w:rPr>
          <w:noProof/>
        </w:rPr>
        <w:t>16</w:t>
      </w:r>
      <w:r>
        <w:rPr>
          <w:noProof/>
        </w:rPr>
        <w:fldChar w:fldCharType="end"/>
      </w:r>
    </w:p>
    <w:p w14:paraId="51506C4C" w14:textId="401A472E" w:rsidR="00E37D4E" w:rsidRDefault="00E37D4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_Toc114778104 \h </w:instrText>
      </w:r>
      <w:r>
        <w:rPr>
          <w:noProof/>
        </w:rPr>
      </w:r>
      <w:r>
        <w:rPr>
          <w:noProof/>
        </w:rPr>
        <w:fldChar w:fldCharType="separate"/>
      </w:r>
      <w:r>
        <w:rPr>
          <w:noProof/>
        </w:rPr>
        <w:t>16</w:t>
      </w:r>
      <w:r>
        <w:rPr>
          <w:noProof/>
        </w:rPr>
        <w:fldChar w:fldCharType="end"/>
      </w:r>
    </w:p>
    <w:p w14:paraId="15577302" w14:textId="7CBF04FC" w:rsidR="00E37D4E" w:rsidRDefault="00E37D4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_Toc114778105 \h </w:instrText>
      </w:r>
      <w:r>
        <w:rPr>
          <w:noProof/>
        </w:rPr>
      </w:r>
      <w:r>
        <w:rPr>
          <w:noProof/>
        </w:rPr>
        <w:fldChar w:fldCharType="separate"/>
      </w:r>
      <w:r>
        <w:rPr>
          <w:noProof/>
        </w:rPr>
        <w:t>16</w:t>
      </w:r>
      <w:r>
        <w:rPr>
          <w:noProof/>
        </w:rPr>
        <w:fldChar w:fldCharType="end"/>
      </w:r>
    </w:p>
    <w:p w14:paraId="56E3CD92" w14:textId="1F76925B" w:rsidR="00E37D4E" w:rsidRDefault="00E37D4E">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_Toc114778106 \h </w:instrText>
      </w:r>
      <w:r>
        <w:rPr>
          <w:noProof/>
        </w:rPr>
      </w:r>
      <w:r>
        <w:rPr>
          <w:noProof/>
        </w:rPr>
        <w:fldChar w:fldCharType="separate"/>
      </w:r>
      <w:r>
        <w:rPr>
          <w:noProof/>
        </w:rPr>
        <w:t>16</w:t>
      </w:r>
      <w:r>
        <w:rPr>
          <w:noProof/>
        </w:rPr>
        <w:fldChar w:fldCharType="end"/>
      </w:r>
    </w:p>
    <w:p w14:paraId="7C523C91" w14:textId="0D4A7422" w:rsidR="00E37D4E" w:rsidRDefault="00E37D4E">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_Toc114778107 \h </w:instrText>
      </w:r>
      <w:r>
        <w:rPr>
          <w:noProof/>
        </w:rPr>
      </w:r>
      <w:r>
        <w:rPr>
          <w:noProof/>
        </w:rPr>
        <w:fldChar w:fldCharType="separate"/>
      </w:r>
      <w:r>
        <w:rPr>
          <w:noProof/>
        </w:rPr>
        <w:t>16</w:t>
      </w:r>
      <w:r>
        <w:rPr>
          <w:noProof/>
        </w:rPr>
        <w:fldChar w:fldCharType="end"/>
      </w:r>
    </w:p>
    <w:p w14:paraId="79EA8168" w14:textId="0E6812CB" w:rsidR="00E37D4E" w:rsidRDefault="00E37D4E">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_Toc114778108 \h </w:instrText>
      </w:r>
      <w:r>
        <w:rPr>
          <w:noProof/>
        </w:rPr>
      </w:r>
      <w:r>
        <w:rPr>
          <w:noProof/>
        </w:rPr>
        <w:fldChar w:fldCharType="separate"/>
      </w:r>
      <w:r>
        <w:rPr>
          <w:noProof/>
        </w:rPr>
        <w:t>17</w:t>
      </w:r>
      <w:r>
        <w:rPr>
          <w:noProof/>
        </w:rPr>
        <w:fldChar w:fldCharType="end"/>
      </w:r>
    </w:p>
    <w:p w14:paraId="34736100" w14:textId="107C285D" w:rsidR="00E37D4E" w:rsidRDefault="00E37D4E">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_Toc114778109 \h </w:instrText>
      </w:r>
      <w:r>
        <w:rPr>
          <w:noProof/>
        </w:rPr>
      </w:r>
      <w:r>
        <w:rPr>
          <w:noProof/>
        </w:rPr>
        <w:fldChar w:fldCharType="separate"/>
      </w:r>
      <w:r>
        <w:rPr>
          <w:noProof/>
        </w:rPr>
        <w:t>17</w:t>
      </w:r>
      <w:r>
        <w:rPr>
          <w:noProof/>
        </w:rPr>
        <w:fldChar w:fldCharType="end"/>
      </w:r>
    </w:p>
    <w:p w14:paraId="495D1E55" w14:textId="1FC0F21E" w:rsidR="00E37D4E" w:rsidRDefault="00E37D4E">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_Toc114778110 \h </w:instrText>
      </w:r>
      <w:r>
        <w:rPr>
          <w:noProof/>
        </w:rPr>
      </w:r>
      <w:r>
        <w:rPr>
          <w:noProof/>
        </w:rPr>
        <w:fldChar w:fldCharType="separate"/>
      </w:r>
      <w:r>
        <w:rPr>
          <w:noProof/>
        </w:rPr>
        <w:t>17</w:t>
      </w:r>
      <w:r>
        <w:rPr>
          <w:noProof/>
        </w:rPr>
        <w:fldChar w:fldCharType="end"/>
      </w:r>
    </w:p>
    <w:p w14:paraId="14617AD9" w14:textId="60C0D853" w:rsidR="00E37D4E" w:rsidRDefault="00E37D4E">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_Toc114778111 \h </w:instrText>
      </w:r>
      <w:r>
        <w:rPr>
          <w:noProof/>
        </w:rPr>
      </w:r>
      <w:r>
        <w:rPr>
          <w:noProof/>
        </w:rPr>
        <w:fldChar w:fldCharType="separate"/>
      </w:r>
      <w:r>
        <w:rPr>
          <w:noProof/>
        </w:rPr>
        <w:t>18</w:t>
      </w:r>
      <w:r>
        <w:rPr>
          <w:noProof/>
        </w:rPr>
        <w:fldChar w:fldCharType="end"/>
      </w:r>
    </w:p>
    <w:p w14:paraId="7AB293BF" w14:textId="3FF39670" w:rsidR="00E37D4E" w:rsidRDefault="00E37D4E">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_Toc114778112 \h </w:instrText>
      </w:r>
      <w:r>
        <w:rPr>
          <w:noProof/>
        </w:rPr>
      </w:r>
      <w:r>
        <w:rPr>
          <w:noProof/>
        </w:rPr>
        <w:fldChar w:fldCharType="separate"/>
      </w:r>
      <w:r>
        <w:rPr>
          <w:noProof/>
        </w:rPr>
        <w:t>18</w:t>
      </w:r>
      <w:r>
        <w:rPr>
          <w:noProof/>
        </w:rPr>
        <w:fldChar w:fldCharType="end"/>
      </w:r>
    </w:p>
    <w:p w14:paraId="2FDAFA14" w14:textId="528A1487" w:rsidR="00E37D4E" w:rsidRDefault="00E37D4E">
      <w:pPr>
        <w:pStyle w:val="TOC4"/>
        <w:rPr>
          <w:rFonts w:asciiTheme="minorHAnsi" w:eastAsiaTheme="minorEastAsia" w:hAnsiTheme="minorHAnsi" w:cstheme="minorBidi"/>
          <w:noProof/>
          <w:sz w:val="22"/>
          <w:szCs w:val="22"/>
          <w:lang w:eastAsia="en-GB"/>
        </w:rPr>
      </w:pPr>
      <w:r w:rsidRPr="00B91A02">
        <w:rPr>
          <w:noProof/>
          <w:lang w:val="en-US"/>
        </w:rPr>
        <w:t>5.2.4.4</w:t>
      </w:r>
      <w:r>
        <w:rPr>
          <w:rFonts w:asciiTheme="minorHAnsi" w:eastAsiaTheme="minorEastAsia" w:hAnsiTheme="minorHAnsi" w:cstheme="minorBidi"/>
          <w:noProof/>
          <w:sz w:val="22"/>
          <w:szCs w:val="22"/>
          <w:lang w:eastAsia="en-GB"/>
        </w:rPr>
        <w:tab/>
      </w:r>
      <w:r w:rsidRPr="00B91A02">
        <w:rPr>
          <w:noProof/>
          <w:lang w:val="en-US"/>
        </w:rPr>
        <w:t>Type: LinksValueSchema</w:t>
      </w:r>
      <w:r>
        <w:rPr>
          <w:noProof/>
        </w:rPr>
        <w:tab/>
      </w:r>
      <w:r>
        <w:rPr>
          <w:noProof/>
        </w:rPr>
        <w:fldChar w:fldCharType="begin" w:fldLock="1"/>
      </w:r>
      <w:r>
        <w:rPr>
          <w:noProof/>
        </w:rPr>
        <w:instrText xml:space="preserve"> PAGEREF _Toc114778113 \h </w:instrText>
      </w:r>
      <w:r>
        <w:rPr>
          <w:noProof/>
        </w:rPr>
      </w:r>
      <w:r>
        <w:rPr>
          <w:noProof/>
        </w:rPr>
        <w:fldChar w:fldCharType="separate"/>
      </w:r>
      <w:r>
        <w:rPr>
          <w:noProof/>
        </w:rPr>
        <w:t>18</w:t>
      </w:r>
      <w:r>
        <w:rPr>
          <w:noProof/>
        </w:rPr>
        <w:fldChar w:fldCharType="end"/>
      </w:r>
    </w:p>
    <w:p w14:paraId="7EB8961F" w14:textId="74315FFE" w:rsidR="00E37D4E" w:rsidRDefault="00E37D4E">
      <w:pPr>
        <w:pStyle w:val="TOC4"/>
        <w:rPr>
          <w:rFonts w:asciiTheme="minorHAnsi" w:eastAsiaTheme="minorEastAsia" w:hAnsiTheme="minorHAnsi" w:cstheme="minorBidi"/>
          <w:noProof/>
          <w:sz w:val="22"/>
          <w:szCs w:val="22"/>
          <w:lang w:eastAsia="en-GB"/>
        </w:rPr>
      </w:pPr>
      <w:r w:rsidRPr="00B91A02">
        <w:rPr>
          <w:noProof/>
          <w:lang w:val="en-US"/>
        </w:rPr>
        <w:t>5.2.4.5</w:t>
      </w:r>
      <w:r>
        <w:rPr>
          <w:rFonts w:asciiTheme="minorHAnsi" w:eastAsiaTheme="minorEastAsia" w:hAnsiTheme="minorHAnsi" w:cstheme="minorBidi"/>
          <w:noProof/>
          <w:sz w:val="22"/>
          <w:szCs w:val="22"/>
          <w:lang w:eastAsia="en-GB"/>
        </w:rPr>
        <w:tab/>
      </w:r>
      <w:r w:rsidRPr="00B91A02">
        <w:rPr>
          <w:noProof/>
          <w:lang w:val="en-US"/>
        </w:rPr>
        <w:t>Type: SelfLink</w:t>
      </w:r>
      <w:r>
        <w:rPr>
          <w:noProof/>
        </w:rPr>
        <w:tab/>
      </w:r>
      <w:r>
        <w:rPr>
          <w:noProof/>
        </w:rPr>
        <w:fldChar w:fldCharType="begin" w:fldLock="1"/>
      </w:r>
      <w:r>
        <w:rPr>
          <w:noProof/>
        </w:rPr>
        <w:instrText xml:space="preserve"> PAGEREF _Toc114778114 \h </w:instrText>
      </w:r>
      <w:r>
        <w:rPr>
          <w:noProof/>
        </w:rPr>
      </w:r>
      <w:r>
        <w:rPr>
          <w:noProof/>
        </w:rPr>
        <w:fldChar w:fldCharType="separate"/>
      </w:r>
      <w:r>
        <w:rPr>
          <w:noProof/>
        </w:rPr>
        <w:t>18</w:t>
      </w:r>
      <w:r>
        <w:rPr>
          <w:noProof/>
        </w:rPr>
        <w:fldChar w:fldCharType="end"/>
      </w:r>
    </w:p>
    <w:p w14:paraId="0A6420B2" w14:textId="0A0152D9" w:rsidR="00E37D4E" w:rsidRDefault="00E37D4E">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_Toc114778115 \h </w:instrText>
      </w:r>
      <w:r>
        <w:rPr>
          <w:noProof/>
        </w:rPr>
      </w:r>
      <w:r>
        <w:rPr>
          <w:noProof/>
        </w:rPr>
        <w:fldChar w:fldCharType="separate"/>
      </w:r>
      <w:r>
        <w:rPr>
          <w:noProof/>
        </w:rPr>
        <w:t>19</w:t>
      </w:r>
      <w:r>
        <w:rPr>
          <w:noProof/>
        </w:rPr>
        <w:fldChar w:fldCharType="end"/>
      </w:r>
    </w:p>
    <w:p w14:paraId="3E4702D6" w14:textId="2B7FC971" w:rsidR="00E37D4E" w:rsidRDefault="00E37D4E">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_Toc114778116 \h </w:instrText>
      </w:r>
      <w:r>
        <w:rPr>
          <w:noProof/>
        </w:rPr>
      </w:r>
      <w:r>
        <w:rPr>
          <w:noProof/>
        </w:rPr>
        <w:fldChar w:fldCharType="separate"/>
      </w:r>
      <w:r>
        <w:rPr>
          <w:noProof/>
        </w:rPr>
        <w:t>19</w:t>
      </w:r>
      <w:r>
        <w:rPr>
          <w:noProof/>
        </w:rPr>
        <w:fldChar w:fldCharType="end"/>
      </w:r>
    </w:p>
    <w:p w14:paraId="4544B218" w14:textId="27B15B80"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_Toc114778117 \h </w:instrText>
      </w:r>
      <w:r>
        <w:rPr>
          <w:noProof/>
        </w:rPr>
      </w:r>
      <w:r>
        <w:rPr>
          <w:noProof/>
        </w:rPr>
        <w:fldChar w:fldCharType="separate"/>
      </w:r>
      <w:r>
        <w:rPr>
          <w:noProof/>
        </w:rPr>
        <w:t>20</w:t>
      </w:r>
      <w:r>
        <w:rPr>
          <w:noProof/>
        </w:rPr>
        <w:fldChar w:fldCharType="end"/>
      </w:r>
    </w:p>
    <w:p w14:paraId="77712133" w14:textId="0A9B1B30"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_Toc114778118 \h </w:instrText>
      </w:r>
      <w:r>
        <w:rPr>
          <w:noProof/>
        </w:rPr>
      </w:r>
      <w:r>
        <w:rPr>
          <w:noProof/>
        </w:rPr>
        <w:fldChar w:fldCharType="separate"/>
      </w:r>
      <w:r>
        <w:rPr>
          <w:noProof/>
        </w:rPr>
        <w:t>20</w:t>
      </w:r>
      <w:r>
        <w:rPr>
          <w:noProof/>
        </w:rPr>
        <w:fldChar w:fldCharType="end"/>
      </w:r>
    </w:p>
    <w:p w14:paraId="4A13A39A" w14:textId="038774A0"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_Toc114778119 \h </w:instrText>
      </w:r>
      <w:r>
        <w:rPr>
          <w:noProof/>
        </w:rPr>
      </w:r>
      <w:r>
        <w:rPr>
          <w:noProof/>
        </w:rPr>
        <w:fldChar w:fldCharType="separate"/>
      </w:r>
      <w:r>
        <w:rPr>
          <w:noProof/>
        </w:rPr>
        <w:t>21</w:t>
      </w:r>
      <w:r>
        <w:rPr>
          <w:noProof/>
        </w:rPr>
        <w:fldChar w:fldCharType="end"/>
      </w:r>
    </w:p>
    <w:p w14:paraId="6E78315F" w14:textId="4F662A6B"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_Toc114778120 \h </w:instrText>
      </w:r>
      <w:r>
        <w:rPr>
          <w:noProof/>
        </w:rPr>
      </w:r>
      <w:r>
        <w:rPr>
          <w:noProof/>
        </w:rPr>
        <w:fldChar w:fldCharType="separate"/>
      </w:r>
      <w:r>
        <w:rPr>
          <w:noProof/>
        </w:rPr>
        <w:t>21</w:t>
      </w:r>
      <w:r>
        <w:rPr>
          <w:noProof/>
        </w:rPr>
        <w:fldChar w:fldCharType="end"/>
      </w:r>
    </w:p>
    <w:p w14:paraId="140AEEF8" w14:textId="16F34849"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_Toc114778121 \h </w:instrText>
      </w:r>
      <w:r>
        <w:rPr>
          <w:noProof/>
        </w:rPr>
      </w:r>
      <w:r>
        <w:rPr>
          <w:noProof/>
        </w:rPr>
        <w:fldChar w:fldCharType="separate"/>
      </w:r>
      <w:r>
        <w:rPr>
          <w:noProof/>
        </w:rPr>
        <w:t>21</w:t>
      </w:r>
      <w:r>
        <w:rPr>
          <w:noProof/>
        </w:rPr>
        <w:fldChar w:fldCharType="end"/>
      </w:r>
    </w:p>
    <w:p w14:paraId="027E517A" w14:textId="5C14229F"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_Toc114778122 \h </w:instrText>
      </w:r>
      <w:r>
        <w:rPr>
          <w:noProof/>
        </w:rPr>
      </w:r>
      <w:r>
        <w:rPr>
          <w:noProof/>
        </w:rPr>
        <w:fldChar w:fldCharType="separate"/>
      </w:r>
      <w:r>
        <w:rPr>
          <w:noProof/>
        </w:rPr>
        <w:t>21</w:t>
      </w:r>
      <w:r>
        <w:rPr>
          <w:noProof/>
        </w:rPr>
        <w:fldChar w:fldCharType="end"/>
      </w:r>
    </w:p>
    <w:p w14:paraId="43085D55" w14:textId="12CBDF6B"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_Toc114778123 \h </w:instrText>
      </w:r>
      <w:r>
        <w:rPr>
          <w:noProof/>
        </w:rPr>
      </w:r>
      <w:r>
        <w:rPr>
          <w:noProof/>
        </w:rPr>
        <w:fldChar w:fldCharType="separate"/>
      </w:r>
      <w:r>
        <w:rPr>
          <w:noProof/>
        </w:rPr>
        <w:t>21</w:t>
      </w:r>
      <w:r>
        <w:rPr>
          <w:noProof/>
        </w:rPr>
        <w:fldChar w:fldCharType="end"/>
      </w:r>
    </w:p>
    <w:p w14:paraId="32F15F92" w14:textId="67D78CBF"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_Toc114778124 \h </w:instrText>
      </w:r>
      <w:r>
        <w:rPr>
          <w:noProof/>
        </w:rPr>
      </w:r>
      <w:r>
        <w:rPr>
          <w:noProof/>
        </w:rPr>
        <w:fldChar w:fldCharType="separate"/>
      </w:r>
      <w:r>
        <w:rPr>
          <w:noProof/>
        </w:rPr>
        <w:t>22</w:t>
      </w:r>
      <w:r>
        <w:rPr>
          <w:noProof/>
        </w:rPr>
        <w:fldChar w:fldCharType="end"/>
      </w:r>
    </w:p>
    <w:p w14:paraId="70EC3EC6" w14:textId="51BD0260"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_Toc114778125 \h </w:instrText>
      </w:r>
      <w:r>
        <w:rPr>
          <w:noProof/>
        </w:rPr>
      </w:r>
      <w:r>
        <w:rPr>
          <w:noProof/>
        </w:rPr>
        <w:fldChar w:fldCharType="separate"/>
      </w:r>
      <w:r>
        <w:rPr>
          <w:noProof/>
        </w:rPr>
        <w:t>22</w:t>
      </w:r>
      <w:r>
        <w:rPr>
          <w:noProof/>
        </w:rPr>
        <w:fldChar w:fldCharType="end"/>
      </w:r>
    </w:p>
    <w:p w14:paraId="323130DC" w14:textId="5C7A4D46"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_Toc114778126 \h </w:instrText>
      </w:r>
      <w:r>
        <w:rPr>
          <w:noProof/>
        </w:rPr>
      </w:r>
      <w:r>
        <w:rPr>
          <w:noProof/>
        </w:rPr>
        <w:fldChar w:fldCharType="separate"/>
      </w:r>
      <w:r>
        <w:rPr>
          <w:noProof/>
        </w:rPr>
        <w:t>22</w:t>
      </w:r>
      <w:r>
        <w:rPr>
          <w:noProof/>
        </w:rPr>
        <w:fldChar w:fldCharType="end"/>
      </w:r>
    </w:p>
    <w:p w14:paraId="242C3660" w14:textId="2B0BDD9B"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_Toc114778127 \h </w:instrText>
      </w:r>
      <w:r>
        <w:rPr>
          <w:noProof/>
        </w:rPr>
      </w:r>
      <w:r>
        <w:rPr>
          <w:noProof/>
        </w:rPr>
        <w:fldChar w:fldCharType="separate"/>
      </w:r>
      <w:r>
        <w:rPr>
          <w:noProof/>
        </w:rPr>
        <w:t>22</w:t>
      </w:r>
      <w:r>
        <w:rPr>
          <w:noProof/>
        </w:rPr>
        <w:fldChar w:fldCharType="end"/>
      </w:r>
    </w:p>
    <w:p w14:paraId="4F2EBB2B" w14:textId="3628D064"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_Toc114778128 \h </w:instrText>
      </w:r>
      <w:r>
        <w:rPr>
          <w:noProof/>
        </w:rPr>
      </w:r>
      <w:r>
        <w:rPr>
          <w:noProof/>
        </w:rPr>
        <w:fldChar w:fldCharType="separate"/>
      </w:r>
      <w:r>
        <w:rPr>
          <w:noProof/>
        </w:rPr>
        <w:t>22</w:t>
      </w:r>
      <w:r>
        <w:rPr>
          <w:noProof/>
        </w:rPr>
        <w:fldChar w:fldCharType="end"/>
      </w:r>
    </w:p>
    <w:p w14:paraId="4ECF4699" w14:textId="63B89D48" w:rsidR="00E37D4E" w:rsidRDefault="00E37D4E">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_Toc114778129 \h </w:instrText>
      </w:r>
      <w:r>
        <w:rPr>
          <w:noProof/>
        </w:rPr>
      </w:r>
      <w:r>
        <w:rPr>
          <w:noProof/>
        </w:rPr>
        <w:fldChar w:fldCharType="separate"/>
      </w:r>
      <w:r>
        <w:rPr>
          <w:noProof/>
        </w:rPr>
        <w:t>23</w:t>
      </w:r>
      <w:r>
        <w:rPr>
          <w:noProof/>
        </w:rPr>
        <w:fldChar w:fldCharType="end"/>
      </w:r>
    </w:p>
    <w:p w14:paraId="00D43D98" w14:textId="55CDC93A" w:rsidR="00E37D4E" w:rsidRDefault="00E37D4E">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_Toc114778130 \h </w:instrText>
      </w:r>
      <w:r>
        <w:rPr>
          <w:noProof/>
        </w:rPr>
      </w:r>
      <w:r>
        <w:rPr>
          <w:noProof/>
        </w:rPr>
        <w:fldChar w:fldCharType="separate"/>
      </w:r>
      <w:r>
        <w:rPr>
          <w:noProof/>
        </w:rPr>
        <w:t>23</w:t>
      </w:r>
      <w:r>
        <w:rPr>
          <w:noProof/>
        </w:rPr>
        <w:fldChar w:fldCharType="end"/>
      </w:r>
    </w:p>
    <w:p w14:paraId="694B93CF" w14:textId="2F2DD468" w:rsidR="00E37D4E" w:rsidRDefault="00E37D4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_Toc114778131 \h </w:instrText>
      </w:r>
      <w:r>
        <w:rPr>
          <w:noProof/>
        </w:rPr>
      </w:r>
      <w:r>
        <w:rPr>
          <w:noProof/>
        </w:rPr>
        <w:fldChar w:fldCharType="separate"/>
      </w:r>
      <w:r>
        <w:rPr>
          <w:noProof/>
        </w:rPr>
        <w:t>23</w:t>
      </w:r>
      <w:r>
        <w:rPr>
          <w:noProof/>
        </w:rPr>
        <w:fldChar w:fldCharType="end"/>
      </w:r>
    </w:p>
    <w:p w14:paraId="137250C2" w14:textId="6A8B998B" w:rsidR="00E37D4E" w:rsidRDefault="00E37D4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_Toc114778132 \h </w:instrText>
      </w:r>
      <w:r>
        <w:rPr>
          <w:noProof/>
        </w:rPr>
      </w:r>
      <w:r>
        <w:rPr>
          <w:noProof/>
        </w:rPr>
        <w:fldChar w:fldCharType="separate"/>
      </w:r>
      <w:r>
        <w:rPr>
          <w:noProof/>
        </w:rPr>
        <w:t>23</w:t>
      </w:r>
      <w:r>
        <w:rPr>
          <w:noProof/>
        </w:rPr>
        <w:fldChar w:fldCharType="end"/>
      </w:r>
    </w:p>
    <w:p w14:paraId="2390D847" w14:textId="373D5594" w:rsidR="00E37D4E" w:rsidRDefault="00E37D4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_Toc114778133 \h </w:instrText>
      </w:r>
      <w:r>
        <w:rPr>
          <w:noProof/>
        </w:rPr>
      </w:r>
      <w:r>
        <w:rPr>
          <w:noProof/>
        </w:rPr>
        <w:fldChar w:fldCharType="separate"/>
      </w:r>
      <w:r>
        <w:rPr>
          <w:noProof/>
        </w:rPr>
        <w:t>23</w:t>
      </w:r>
      <w:r>
        <w:rPr>
          <w:noProof/>
        </w:rPr>
        <w:fldChar w:fldCharType="end"/>
      </w:r>
    </w:p>
    <w:p w14:paraId="06C5DF4F" w14:textId="76140D5E" w:rsidR="00E37D4E" w:rsidRDefault="00E37D4E">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_Toc114778134 \h </w:instrText>
      </w:r>
      <w:r>
        <w:rPr>
          <w:noProof/>
        </w:rPr>
      </w:r>
      <w:r>
        <w:rPr>
          <w:noProof/>
        </w:rPr>
        <w:fldChar w:fldCharType="separate"/>
      </w:r>
      <w:r>
        <w:rPr>
          <w:noProof/>
        </w:rPr>
        <w:t>27</w:t>
      </w:r>
      <w:r>
        <w:rPr>
          <w:noProof/>
        </w:rPr>
        <w:fldChar w:fldCharType="end"/>
      </w:r>
    </w:p>
    <w:p w14:paraId="7014800F" w14:textId="2E5FFEA2" w:rsidR="00E37D4E" w:rsidRDefault="00E37D4E">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_Toc114778135 \h </w:instrText>
      </w:r>
      <w:r>
        <w:rPr>
          <w:noProof/>
        </w:rPr>
      </w:r>
      <w:r>
        <w:rPr>
          <w:noProof/>
        </w:rPr>
        <w:fldChar w:fldCharType="separate"/>
      </w:r>
      <w:r>
        <w:rPr>
          <w:noProof/>
        </w:rPr>
        <w:t>27</w:t>
      </w:r>
      <w:r>
        <w:rPr>
          <w:noProof/>
        </w:rPr>
        <w:fldChar w:fldCharType="end"/>
      </w:r>
    </w:p>
    <w:p w14:paraId="5D81BFA6" w14:textId="210067B3" w:rsidR="00E37D4E" w:rsidRDefault="00E37D4E">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_Toc114778136 \h </w:instrText>
      </w:r>
      <w:r>
        <w:rPr>
          <w:noProof/>
        </w:rPr>
      </w:r>
      <w:r>
        <w:rPr>
          <w:noProof/>
        </w:rPr>
        <w:fldChar w:fldCharType="separate"/>
      </w:r>
      <w:r>
        <w:rPr>
          <w:noProof/>
        </w:rPr>
        <w:t>27</w:t>
      </w:r>
      <w:r>
        <w:rPr>
          <w:noProof/>
        </w:rPr>
        <w:fldChar w:fldCharType="end"/>
      </w:r>
    </w:p>
    <w:p w14:paraId="55A23B6A" w14:textId="4C4E636C" w:rsidR="00E37D4E" w:rsidRDefault="00E37D4E">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_Toc114778137 \h </w:instrText>
      </w:r>
      <w:r>
        <w:rPr>
          <w:noProof/>
        </w:rPr>
      </w:r>
      <w:r>
        <w:rPr>
          <w:noProof/>
        </w:rPr>
        <w:fldChar w:fldCharType="separate"/>
      </w:r>
      <w:r>
        <w:rPr>
          <w:noProof/>
        </w:rPr>
        <w:t>27</w:t>
      </w:r>
      <w:r>
        <w:rPr>
          <w:noProof/>
        </w:rPr>
        <w:fldChar w:fldCharType="end"/>
      </w:r>
    </w:p>
    <w:p w14:paraId="4BCE31DD" w14:textId="4A5A1612" w:rsidR="00E37D4E" w:rsidRDefault="00E37D4E">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_Toc114778138 \h </w:instrText>
      </w:r>
      <w:r>
        <w:rPr>
          <w:noProof/>
        </w:rPr>
      </w:r>
      <w:r>
        <w:rPr>
          <w:noProof/>
        </w:rPr>
        <w:fldChar w:fldCharType="separate"/>
      </w:r>
      <w:r>
        <w:rPr>
          <w:noProof/>
        </w:rPr>
        <w:t>27</w:t>
      </w:r>
      <w:r>
        <w:rPr>
          <w:noProof/>
        </w:rPr>
        <w:fldChar w:fldCharType="end"/>
      </w:r>
    </w:p>
    <w:p w14:paraId="405BDBC1" w14:textId="41D06AE7" w:rsidR="00E37D4E" w:rsidRDefault="00E37D4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_Toc114778139 \h </w:instrText>
      </w:r>
      <w:r>
        <w:rPr>
          <w:noProof/>
        </w:rPr>
      </w:r>
      <w:r>
        <w:rPr>
          <w:noProof/>
        </w:rPr>
        <w:fldChar w:fldCharType="separate"/>
      </w:r>
      <w:r>
        <w:rPr>
          <w:noProof/>
        </w:rPr>
        <w:t>27</w:t>
      </w:r>
      <w:r>
        <w:rPr>
          <w:noProof/>
        </w:rPr>
        <w:fldChar w:fldCharType="end"/>
      </w:r>
    </w:p>
    <w:p w14:paraId="1F0A473E" w14:textId="30020908" w:rsidR="00E37D4E" w:rsidRDefault="00E37D4E">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_Toc114778140 \h </w:instrText>
      </w:r>
      <w:r>
        <w:rPr>
          <w:noProof/>
        </w:rPr>
      </w:r>
      <w:r>
        <w:rPr>
          <w:noProof/>
        </w:rPr>
        <w:fldChar w:fldCharType="separate"/>
      </w:r>
      <w:r>
        <w:rPr>
          <w:noProof/>
        </w:rPr>
        <w:t>27</w:t>
      </w:r>
      <w:r>
        <w:rPr>
          <w:noProof/>
        </w:rPr>
        <w:fldChar w:fldCharType="end"/>
      </w:r>
    </w:p>
    <w:p w14:paraId="685BDDFA" w14:textId="36F5AD71" w:rsidR="00E37D4E" w:rsidRDefault="00E37D4E">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_Toc114778141 \h </w:instrText>
      </w:r>
      <w:r>
        <w:rPr>
          <w:noProof/>
        </w:rPr>
      </w:r>
      <w:r>
        <w:rPr>
          <w:noProof/>
        </w:rPr>
        <w:fldChar w:fldCharType="separate"/>
      </w:r>
      <w:r>
        <w:rPr>
          <w:noProof/>
        </w:rPr>
        <w:t>27</w:t>
      </w:r>
      <w:r>
        <w:rPr>
          <w:noProof/>
        </w:rPr>
        <w:fldChar w:fldCharType="end"/>
      </w:r>
    </w:p>
    <w:p w14:paraId="275FB276" w14:textId="462E18E1" w:rsidR="00E37D4E" w:rsidRDefault="00E37D4E">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_Toc114778142 \h </w:instrText>
      </w:r>
      <w:r>
        <w:rPr>
          <w:noProof/>
        </w:rPr>
      </w:r>
      <w:r>
        <w:rPr>
          <w:noProof/>
        </w:rPr>
        <w:fldChar w:fldCharType="separate"/>
      </w:r>
      <w:r>
        <w:rPr>
          <w:noProof/>
        </w:rPr>
        <w:t>33</w:t>
      </w:r>
      <w:r>
        <w:rPr>
          <w:noProof/>
        </w:rPr>
        <w:fldChar w:fldCharType="end"/>
      </w:r>
    </w:p>
    <w:p w14:paraId="1D4E2F43" w14:textId="29FFC6ED" w:rsidR="00E37D4E" w:rsidRDefault="00E37D4E">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_Toc114778143 \h </w:instrText>
      </w:r>
      <w:r>
        <w:rPr>
          <w:noProof/>
        </w:rPr>
      </w:r>
      <w:r>
        <w:rPr>
          <w:noProof/>
        </w:rPr>
        <w:fldChar w:fldCharType="separate"/>
      </w:r>
      <w:r>
        <w:rPr>
          <w:noProof/>
        </w:rPr>
        <w:t>33</w:t>
      </w:r>
      <w:r>
        <w:rPr>
          <w:noProof/>
        </w:rPr>
        <w:fldChar w:fldCharType="end"/>
      </w:r>
    </w:p>
    <w:p w14:paraId="5B77E160" w14:textId="4DFED55E" w:rsidR="00E37D4E" w:rsidRDefault="00E37D4E">
      <w:pPr>
        <w:pStyle w:val="TOC4"/>
        <w:rPr>
          <w:rFonts w:asciiTheme="minorHAnsi" w:eastAsiaTheme="minorEastAsia" w:hAnsiTheme="minorHAnsi" w:cstheme="minorBidi"/>
          <w:noProof/>
          <w:sz w:val="22"/>
          <w:szCs w:val="22"/>
          <w:lang w:eastAsia="en-GB"/>
        </w:rPr>
      </w:pPr>
      <w:r>
        <w:rPr>
          <w:noProof/>
        </w:rPr>
        <w:lastRenderedPageBreak/>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_Toc114778144 \h </w:instrText>
      </w:r>
      <w:r>
        <w:rPr>
          <w:noProof/>
        </w:rPr>
      </w:r>
      <w:r>
        <w:rPr>
          <w:noProof/>
        </w:rPr>
        <w:fldChar w:fldCharType="separate"/>
      </w:r>
      <w:r>
        <w:rPr>
          <w:noProof/>
        </w:rPr>
        <w:t>34</w:t>
      </w:r>
      <w:r>
        <w:rPr>
          <w:noProof/>
        </w:rPr>
        <w:fldChar w:fldCharType="end"/>
      </w:r>
    </w:p>
    <w:p w14:paraId="210DF705" w14:textId="01C8BCCB" w:rsidR="00E37D4E" w:rsidRDefault="00E37D4E">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_Toc114778145 \h </w:instrText>
      </w:r>
      <w:r>
        <w:rPr>
          <w:noProof/>
        </w:rPr>
      </w:r>
      <w:r>
        <w:rPr>
          <w:noProof/>
        </w:rPr>
        <w:fldChar w:fldCharType="separate"/>
      </w:r>
      <w:r>
        <w:rPr>
          <w:noProof/>
        </w:rPr>
        <w:t>34</w:t>
      </w:r>
      <w:r>
        <w:rPr>
          <w:noProof/>
        </w:rPr>
        <w:fldChar w:fldCharType="end"/>
      </w:r>
    </w:p>
    <w:p w14:paraId="2FCA37CF" w14:textId="180014E6" w:rsidR="00E37D4E" w:rsidRDefault="00E37D4E">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_Toc114778146 \h </w:instrText>
      </w:r>
      <w:r>
        <w:rPr>
          <w:noProof/>
        </w:rPr>
      </w:r>
      <w:r>
        <w:rPr>
          <w:noProof/>
        </w:rPr>
        <w:fldChar w:fldCharType="separate"/>
      </w:r>
      <w:r>
        <w:rPr>
          <w:noProof/>
        </w:rPr>
        <w:t>34</w:t>
      </w:r>
      <w:r>
        <w:rPr>
          <w:noProof/>
        </w:rPr>
        <w:fldChar w:fldCharType="end"/>
      </w:r>
    </w:p>
    <w:p w14:paraId="7BCBD47D" w14:textId="04604C10" w:rsidR="00E37D4E" w:rsidRDefault="00E37D4E">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_Toc114778147 \h </w:instrText>
      </w:r>
      <w:r>
        <w:rPr>
          <w:noProof/>
        </w:rPr>
      </w:r>
      <w:r>
        <w:rPr>
          <w:noProof/>
        </w:rPr>
        <w:fldChar w:fldCharType="separate"/>
      </w:r>
      <w:r>
        <w:rPr>
          <w:noProof/>
        </w:rPr>
        <w:t>34</w:t>
      </w:r>
      <w:r>
        <w:rPr>
          <w:noProof/>
        </w:rPr>
        <w:fldChar w:fldCharType="end"/>
      </w:r>
    </w:p>
    <w:p w14:paraId="55A3CCE0" w14:textId="79C08289" w:rsidR="00E37D4E" w:rsidRDefault="00E37D4E">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_Toc114778148 \h </w:instrText>
      </w:r>
      <w:r>
        <w:rPr>
          <w:noProof/>
        </w:rPr>
      </w:r>
      <w:r>
        <w:rPr>
          <w:noProof/>
        </w:rPr>
        <w:fldChar w:fldCharType="separate"/>
      </w:r>
      <w:r>
        <w:rPr>
          <w:noProof/>
        </w:rPr>
        <w:t>35</w:t>
      </w:r>
      <w:r>
        <w:rPr>
          <w:noProof/>
        </w:rPr>
        <w:fldChar w:fldCharType="end"/>
      </w:r>
    </w:p>
    <w:p w14:paraId="07F784D2" w14:textId="40692F93" w:rsidR="00E37D4E" w:rsidRDefault="00E37D4E">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_Toc114778149 \h </w:instrText>
      </w:r>
      <w:r>
        <w:rPr>
          <w:noProof/>
        </w:rPr>
      </w:r>
      <w:r>
        <w:rPr>
          <w:noProof/>
        </w:rPr>
        <w:fldChar w:fldCharType="separate"/>
      </w:r>
      <w:r>
        <w:rPr>
          <w:noProof/>
        </w:rPr>
        <w:t>35</w:t>
      </w:r>
      <w:r>
        <w:rPr>
          <w:noProof/>
        </w:rPr>
        <w:fldChar w:fldCharType="end"/>
      </w:r>
    </w:p>
    <w:p w14:paraId="3DAF1ECB" w14:textId="47661087" w:rsidR="00E37D4E" w:rsidRDefault="00E37D4E">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_Toc114778150 \h </w:instrText>
      </w:r>
      <w:r>
        <w:rPr>
          <w:noProof/>
        </w:rPr>
      </w:r>
      <w:r>
        <w:rPr>
          <w:noProof/>
        </w:rPr>
        <w:fldChar w:fldCharType="separate"/>
      </w:r>
      <w:r>
        <w:rPr>
          <w:noProof/>
        </w:rPr>
        <w:t>35</w:t>
      </w:r>
      <w:r>
        <w:rPr>
          <w:noProof/>
        </w:rPr>
        <w:fldChar w:fldCharType="end"/>
      </w:r>
    </w:p>
    <w:p w14:paraId="023D158F" w14:textId="3F717E04" w:rsidR="00E37D4E" w:rsidRDefault="00E37D4E">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_Toc114778151 \h </w:instrText>
      </w:r>
      <w:r>
        <w:rPr>
          <w:noProof/>
        </w:rPr>
      </w:r>
      <w:r>
        <w:rPr>
          <w:noProof/>
        </w:rPr>
        <w:fldChar w:fldCharType="separate"/>
      </w:r>
      <w:r>
        <w:rPr>
          <w:noProof/>
        </w:rPr>
        <w:t>35</w:t>
      </w:r>
      <w:r>
        <w:rPr>
          <w:noProof/>
        </w:rPr>
        <w:fldChar w:fldCharType="end"/>
      </w:r>
    </w:p>
    <w:p w14:paraId="7C70D12F" w14:textId="41632338" w:rsidR="00E37D4E" w:rsidRDefault="00E37D4E">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_Toc114778152 \h </w:instrText>
      </w:r>
      <w:r>
        <w:rPr>
          <w:noProof/>
        </w:rPr>
      </w:r>
      <w:r>
        <w:rPr>
          <w:noProof/>
        </w:rPr>
        <w:fldChar w:fldCharType="separate"/>
      </w:r>
      <w:r>
        <w:rPr>
          <w:noProof/>
        </w:rPr>
        <w:t>35</w:t>
      </w:r>
      <w:r>
        <w:rPr>
          <w:noProof/>
        </w:rPr>
        <w:fldChar w:fldCharType="end"/>
      </w:r>
    </w:p>
    <w:p w14:paraId="0F15E7CC" w14:textId="1BB2D585" w:rsidR="00E37D4E" w:rsidRDefault="00E37D4E">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_Toc114778153 \h </w:instrText>
      </w:r>
      <w:r>
        <w:rPr>
          <w:noProof/>
        </w:rPr>
      </w:r>
      <w:r>
        <w:rPr>
          <w:noProof/>
        </w:rPr>
        <w:fldChar w:fldCharType="separate"/>
      </w:r>
      <w:r>
        <w:rPr>
          <w:noProof/>
        </w:rPr>
        <w:t>36</w:t>
      </w:r>
      <w:r>
        <w:rPr>
          <w:noProof/>
        </w:rPr>
        <w:fldChar w:fldCharType="end"/>
      </w:r>
    </w:p>
    <w:p w14:paraId="566A40EB" w14:textId="15771AE5" w:rsidR="00E37D4E" w:rsidRDefault="00E37D4E">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_Toc114778154 \h </w:instrText>
      </w:r>
      <w:r>
        <w:rPr>
          <w:noProof/>
        </w:rPr>
      </w:r>
      <w:r>
        <w:rPr>
          <w:noProof/>
        </w:rPr>
        <w:fldChar w:fldCharType="separate"/>
      </w:r>
      <w:r>
        <w:rPr>
          <w:noProof/>
        </w:rPr>
        <w:t>36</w:t>
      </w:r>
      <w:r>
        <w:rPr>
          <w:noProof/>
        </w:rPr>
        <w:fldChar w:fldCharType="end"/>
      </w:r>
    </w:p>
    <w:p w14:paraId="45495FF9" w14:textId="23B8C35F" w:rsidR="00E37D4E" w:rsidRDefault="00E37D4E">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_Toc114778155 \h </w:instrText>
      </w:r>
      <w:r>
        <w:rPr>
          <w:noProof/>
        </w:rPr>
      </w:r>
      <w:r>
        <w:rPr>
          <w:noProof/>
        </w:rPr>
        <w:fldChar w:fldCharType="separate"/>
      </w:r>
      <w:r>
        <w:rPr>
          <w:noProof/>
        </w:rPr>
        <w:t>36</w:t>
      </w:r>
      <w:r>
        <w:rPr>
          <w:noProof/>
        </w:rPr>
        <w:fldChar w:fldCharType="end"/>
      </w:r>
    </w:p>
    <w:p w14:paraId="2AF39CD0" w14:textId="6CD8BF45" w:rsidR="00E37D4E" w:rsidRDefault="00E37D4E">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_Toc114778156 \h </w:instrText>
      </w:r>
      <w:r>
        <w:rPr>
          <w:noProof/>
        </w:rPr>
      </w:r>
      <w:r>
        <w:rPr>
          <w:noProof/>
        </w:rPr>
        <w:fldChar w:fldCharType="separate"/>
      </w:r>
      <w:r>
        <w:rPr>
          <w:noProof/>
        </w:rPr>
        <w:t>36</w:t>
      </w:r>
      <w:r>
        <w:rPr>
          <w:noProof/>
        </w:rPr>
        <w:fldChar w:fldCharType="end"/>
      </w:r>
    </w:p>
    <w:p w14:paraId="5ED3AABB" w14:textId="1792F02E" w:rsidR="00E37D4E" w:rsidRDefault="00E37D4E">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_Toc114778157 \h </w:instrText>
      </w:r>
      <w:r>
        <w:rPr>
          <w:noProof/>
        </w:rPr>
      </w:r>
      <w:r>
        <w:rPr>
          <w:noProof/>
        </w:rPr>
        <w:fldChar w:fldCharType="separate"/>
      </w:r>
      <w:r>
        <w:rPr>
          <w:noProof/>
        </w:rPr>
        <w:t>36</w:t>
      </w:r>
      <w:r>
        <w:rPr>
          <w:noProof/>
        </w:rPr>
        <w:fldChar w:fldCharType="end"/>
      </w:r>
    </w:p>
    <w:p w14:paraId="7949B999" w14:textId="18B52839" w:rsidR="00E37D4E" w:rsidRDefault="00E37D4E">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_Toc114778158 \h </w:instrText>
      </w:r>
      <w:r>
        <w:rPr>
          <w:noProof/>
        </w:rPr>
      </w:r>
      <w:r>
        <w:rPr>
          <w:noProof/>
        </w:rPr>
        <w:fldChar w:fldCharType="separate"/>
      </w:r>
      <w:r>
        <w:rPr>
          <w:noProof/>
        </w:rPr>
        <w:t>36</w:t>
      </w:r>
      <w:r>
        <w:rPr>
          <w:noProof/>
        </w:rPr>
        <w:fldChar w:fldCharType="end"/>
      </w:r>
    </w:p>
    <w:p w14:paraId="1C62117A" w14:textId="3A67B217" w:rsidR="00E37D4E" w:rsidRDefault="00E37D4E">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_Toc114778159 \h </w:instrText>
      </w:r>
      <w:r>
        <w:rPr>
          <w:noProof/>
        </w:rPr>
      </w:r>
      <w:r>
        <w:rPr>
          <w:noProof/>
        </w:rPr>
        <w:fldChar w:fldCharType="separate"/>
      </w:r>
      <w:r>
        <w:rPr>
          <w:noProof/>
        </w:rPr>
        <w:t>36</w:t>
      </w:r>
      <w:r>
        <w:rPr>
          <w:noProof/>
        </w:rPr>
        <w:fldChar w:fldCharType="end"/>
      </w:r>
    </w:p>
    <w:p w14:paraId="79454890" w14:textId="500D8B17" w:rsidR="00E37D4E" w:rsidRDefault="00E37D4E">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_Toc114778160 \h </w:instrText>
      </w:r>
      <w:r>
        <w:rPr>
          <w:noProof/>
        </w:rPr>
      </w:r>
      <w:r>
        <w:rPr>
          <w:noProof/>
        </w:rPr>
        <w:fldChar w:fldCharType="separate"/>
      </w:r>
      <w:r>
        <w:rPr>
          <w:noProof/>
        </w:rPr>
        <w:t>36</w:t>
      </w:r>
      <w:r>
        <w:rPr>
          <w:noProof/>
        </w:rPr>
        <w:fldChar w:fldCharType="end"/>
      </w:r>
    </w:p>
    <w:p w14:paraId="71FDB4F2" w14:textId="5E7BFED8" w:rsidR="00E37D4E" w:rsidRDefault="00E37D4E">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_Toc114778161 \h </w:instrText>
      </w:r>
      <w:r>
        <w:rPr>
          <w:noProof/>
        </w:rPr>
      </w:r>
      <w:r>
        <w:rPr>
          <w:noProof/>
        </w:rPr>
        <w:fldChar w:fldCharType="separate"/>
      </w:r>
      <w:r>
        <w:rPr>
          <w:noProof/>
        </w:rPr>
        <w:t>36</w:t>
      </w:r>
      <w:r>
        <w:rPr>
          <w:noProof/>
        </w:rPr>
        <w:fldChar w:fldCharType="end"/>
      </w:r>
    </w:p>
    <w:p w14:paraId="2D1392D7" w14:textId="17EF7374" w:rsidR="00E37D4E" w:rsidRDefault="00E37D4E">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_Toc114778162 \h </w:instrText>
      </w:r>
      <w:r>
        <w:rPr>
          <w:noProof/>
        </w:rPr>
      </w:r>
      <w:r>
        <w:rPr>
          <w:noProof/>
        </w:rPr>
        <w:fldChar w:fldCharType="separate"/>
      </w:r>
      <w:r>
        <w:rPr>
          <w:noProof/>
        </w:rPr>
        <w:t>37</w:t>
      </w:r>
      <w:r>
        <w:rPr>
          <w:noProof/>
        </w:rPr>
        <w:fldChar w:fldCharType="end"/>
      </w:r>
    </w:p>
    <w:p w14:paraId="62F4FD5F" w14:textId="2E52539F" w:rsidR="00E37D4E" w:rsidRDefault="00E37D4E">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_Toc114778163 \h </w:instrText>
      </w:r>
      <w:r>
        <w:rPr>
          <w:noProof/>
        </w:rPr>
      </w:r>
      <w:r>
        <w:rPr>
          <w:noProof/>
        </w:rPr>
        <w:fldChar w:fldCharType="separate"/>
      </w:r>
      <w:r>
        <w:rPr>
          <w:noProof/>
        </w:rPr>
        <w:t>37</w:t>
      </w:r>
      <w:r>
        <w:rPr>
          <w:noProof/>
        </w:rPr>
        <w:fldChar w:fldCharType="end"/>
      </w:r>
    </w:p>
    <w:p w14:paraId="6BA91959" w14:textId="1A38D22F" w:rsidR="00E37D4E" w:rsidRDefault="00E37D4E">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_Toc114778164 \h </w:instrText>
      </w:r>
      <w:r>
        <w:rPr>
          <w:noProof/>
        </w:rPr>
      </w:r>
      <w:r>
        <w:rPr>
          <w:noProof/>
        </w:rPr>
        <w:fldChar w:fldCharType="separate"/>
      </w:r>
      <w:r>
        <w:rPr>
          <w:noProof/>
        </w:rPr>
        <w:t>37</w:t>
      </w:r>
      <w:r>
        <w:rPr>
          <w:noProof/>
        </w:rPr>
        <w:fldChar w:fldCharType="end"/>
      </w:r>
    </w:p>
    <w:p w14:paraId="513E647E" w14:textId="40AF5345" w:rsidR="00E37D4E" w:rsidRDefault="00E37D4E">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_Toc114778165 \h </w:instrText>
      </w:r>
      <w:r>
        <w:rPr>
          <w:noProof/>
        </w:rPr>
      </w:r>
      <w:r>
        <w:rPr>
          <w:noProof/>
        </w:rPr>
        <w:fldChar w:fldCharType="separate"/>
      </w:r>
      <w:r>
        <w:rPr>
          <w:noProof/>
        </w:rPr>
        <w:t>37</w:t>
      </w:r>
      <w:r>
        <w:rPr>
          <w:noProof/>
        </w:rPr>
        <w:fldChar w:fldCharType="end"/>
      </w:r>
    </w:p>
    <w:p w14:paraId="61A204AC" w14:textId="78608E6A" w:rsidR="00E37D4E" w:rsidRDefault="00E37D4E">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_Toc114778166 \h </w:instrText>
      </w:r>
      <w:r>
        <w:rPr>
          <w:noProof/>
        </w:rPr>
      </w:r>
      <w:r>
        <w:rPr>
          <w:noProof/>
        </w:rPr>
        <w:fldChar w:fldCharType="separate"/>
      </w:r>
      <w:r>
        <w:rPr>
          <w:noProof/>
        </w:rPr>
        <w:t>37</w:t>
      </w:r>
      <w:r>
        <w:rPr>
          <w:noProof/>
        </w:rPr>
        <w:fldChar w:fldCharType="end"/>
      </w:r>
    </w:p>
    <w:p w14:paraId="1F9A1E97" w14:textId="250DC28C" w:rsidR="00E37D4E" w:rsidRDefault="00E37D4E">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_Toc114778167 \h </w:instrText>
      </w:r>
      <w:r>
        <w:rPr>
          <w:noProof/>
        </w:rPr>
      </w:r>
      <w:r>
        <w:rPr>
          <w:noProof/>
        </w:rPr>
        <w:fldChar w:fldCharType="separate"/>
      </w:r>
      <w:r>
        <w:rPr>
          <w:noProof/>
        </w:rPr>
        <w:t>37</w:t>
      </w:r>
      <w:r>
        <w:rPr>
          <w:noProof/>
        </w:rPr>
        <w:fldChar w:fldCharType="end"/>
      </w:r>
    </w:p>
    <w:p w14:paraId="7694541B" w14:textId="1D975DE9" w:rsidR="00E37D4E" w:rsidRDefault="00E37D4E">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_Toc114778168 \h </w:instrText>
      </w:r>
      <w:r>
        <w:rPr>
          <w:noProof/>
        </w:rPr>
      </w:r>
      <w:r>
        <w:rPr>
          <w:noProof/>
        </w:rPr>
        <w:fldChar w:fldCharType="separate"/>
      </w:r>
      <w:r>
        <w:rPr>
          <w:noProof/>
        </w:rPr>
        <w:t>38</w:t>
      </w:r>
      <w:r>
        <w:rPr>
          <w:noProof/>
        </w:rPr>
        <w:fldChar w:fldCharType="end"/>
      </w:r>
    </w:p>
    <w:p w14:paraId="336B7410" w14:textId="69BE698E" w:rsidR="00E37D4E" w:rsidRDefault="00E37D4E">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_Toc114778169 \h </w:instrText>
      </w:r>
      <w:r>
        <w:rPr>
          <w:noProof/>
        </w:rPr>
      </w:r>
      <w:r>
        <w:rPr>
          <w:noProof/>
        </w:rPr>
        <w:fldChar w:fldCharType="separate"/>
      </w:r>
      <w:r>
        <w:rPr>
          <w:noProof/>
        </w:rPr>
        <w:t>38</w:t>
      </w:r>
      <w:r>
        <w:rPr>
          <w:noProof/>
        </w:rPr>
        <w:fldChar w:fldCharType="end"/>
      </w:r>
    </w:p>
    <w:p w14:paraId="3C506527" w14:textId="21CF0822" w:rsidR="00E37D4E" w:rsidRDefault="00E37D4E">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_Toc114778170 \h </w:instrText>
      </w:r>
      <w:r>
        <w:rPr>
          <w:noProof/>
        </w:rPr>
      </w:r>
      <w:r>
        <w:rPr>
          <w:noProof/>
        </w:rPr>
        <w:fldChar w:fldCharType="separate"/>
      </w:r>
      <w:r>
        <w:rPr>
          <w:noProof/>
        </w:rPr>
        <w:t>38</w:t>
      </w:r>
      <w:r>
        <w:rPr>
          <w:noProof/>
        </w:rPr>
        <w:fldChar w:fldCharType="end"/>
      </w:r>
    </w:p>
    <w:p w14:paraId="73454CC0" w14:textId="7A42B6A5" w:rsidR="00E37D4E" w:rsidRDefault="00E37D4E">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_Toc114778171 \h </w:instrText>
      </w:r>
      <w:r>
        <w:rPr>
          <w:noProof/>
        </w:rPr>
      </w:r>
      <w:r>
        <w:rPr>
          <w:noProof/>
        </w:rPr>
        <w:fldChar w:fldCharType="separate"/>
      </w:r>
      <w:r>
        <w:rPr>
          <w:noProof/>
        </w:rPr>
        <w:t>38</w:t>
      </w:r>
      <w:r>
        <w:rPr>
          <w:noProof/>
        </w:rPr>
        <w:fldChar w:fldCharType="end"/>
      </w:r>
    </w:p>
    <w:p w14:paraId="449E5BCF" w14:textId="5E857544" w:rsidR="00E37D4E" w:rsidRDefault="00E37D4E">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_Toc114778172 \h </w:instrText>
      </w:r>
      <w:r>
        <w:rPr>
          <w:noProof/>
        </w:rPr>
      </w:r>
      <w:r>
        <w:rPr>
          <w:noProof/>
        </w:rPr>
        <w:fldChar w:fldCharType="separate"/>
      </w:r>
      <w:r>
        <w:rPr>
          <w:noProof/>
        </w:rPr>
        <w:t>38</w:t>
      </w:r>
      <w:r>
        <w:rPr>
          <w:noProof/>
        </w:rPr>
        <w:fldChar w:fldCharType="end"/>
      </w:r>
    </w:p>
    <w:p w14:paraId="0A34E9FF" w14:textId="3B66BAD7" w:rsidR="00E37D4E" w:rsidRDefault="00E37D4E">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_Toc114778173 \h </w:instrText>
      </w:r>
      <w:r>
        <w:rPr>
          <w:noProof/>
        </w:rPr>
      </w:r>
      <w:r>
        <w:rPr>
          <w:noProof/>
        </w:rPr>
        <w:fldChar w:fldCharType="separate"/>
      </w:r>
      <w:r>
        <w:rPr>
          <w:noProof/>
        </w:rPr>
        <w:t>39</w:t>
      </w:r>
      <w:r>
        <w:rPr>
          <w:noProof/>
        </w:rPr>
        <w:fldChar w:fldCharType="end"/>
      </w:r>
    </w:p>
    <w:p w14:paraId="2B018E4A" w14:textId="7996CCF9" w:rsidR="00E37D4E" w:rsidRDefault="00E37D4E">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_Toc114778174 \h </w:instrText>
      </w:r>
      <w:r>
        <w:rPr>
          <w:noProof/>
        </w:rPr>
      </w:r>
      <w:r>
        <w:rPr>
          <w:noProof/>
        </w:rPr>
        <w:fldChar w:fldCharType="separate"/>
      </w:r>
      <w:r>
        <w:rPr>
          <w:noProof/>
        </w:rPr>
        <w:t>39</w:t>
      </w:r>
      <w:r>
        <w:rPr>
          <w:noProof/>
        </w:rPr>
        <w:fldChar w:fldCharType="end"/>
      </w:r>
    </w:p>
    <w:p w14:paraId="75BC7EA0" w14:textId="443220BE" w:rsidR="00E37D4E" w:rsidRDefault="00E37D4E">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_Toc114778175 \h </w:instrText>
      </w:r>
      <w:r>
        <w:rPr>
          <w:noProof/>
        </w:rPr>
      </w:r>
      <w:r>
        <w:rPr>
          <w:noProof/>
        </w:rPr>
        <w:fldChar w:fldCharType="separate"/>
      </w:r>
      <w:r>
        <w:rPr>
          <w:noProof/>
        </w:rPr>
        <w:t>39</w:t>
      </w:r>
      <w:r>
        <w:rPr>
          <w:noProof/>
        </w:rPr>
        <w:fldChar w:fldCharType="end"/>
      </w:r>
    </w:p>
    <w:p w14:paraId="5B52C6D8" w14:textId="4D3503B3" w:rsidR="00E37D4E" w:rsidRDefault="00E37D4E">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_Toc114778176 \h </w:instrText>
      </w:r>
      <w:r>
        <w:rPr>
          <w:noProof/>
        </w:rPr>
      </w:r>
      <w:r>
        <w:rPr>
          <w:noProof/>
        </w:rPr>
        <w:fldChar w:fldCharType="separate"/>
      </w:r>
      <w:r>
        <w:rPr>
          <w:noProof/>
        </w:rPr>
        <w:t>39</w:t>
      </w:r>
      <w:r>
        <w:rPr>
          <w:noProof/>
        </w:rPr>
        <w:fldChar w:fldCharType="end"/>
      </w:r>
    </w:p>
    <w:p w14:paraId="11A33D17" w14:textId="1C15C6B1" w:rsidR="00E37D4E" w:rsidRDefault="00E37D4E">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_Toc114778177 \h </w:instrText>
      </w:r>
      <w:r>
        <w:rPr>
          <w:noProof/>
        </w:rPr>
      </w:r>
      <w:r>
        <w:rPr>
          <w:noProof/>
        </w:rPr>
        <w:fldChar w:fldCharType="separate"/>
      </w:r>
      <w:r>
        <w:rPr>
          <w:noProof/>
        </w:rPr>
        <w:t>39</w:t>
      </w:r>
      <w:r>
        <w:rPr>
          <w:noProof/>
        </w:rPr>
        <w:fldChar w:fldCharType="end"/>
      </w:r>
    </w:p>
    <w:p w14:paraId="3E6B4F0E" w14:textId="7839DAA7" w:rsidR="00E37D4E" w:rsidRDefault="00E37D4E">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_Toc114778178 \h </w:instrText>
      </w:r>
      <w:r>
        <w:rPr>
          <w:noProof/>
        </w:rPr>
      </w:r>
      <w:r>
        <w:rPr>
          <w:noProof/>
        </w:rPr>
        <w:fldChar w:fldCharType="separate"/>
      </w:r>
      <w:r>
        <w:rPr>
          <w:noProof/>
        </w:rPr>
        <w:t>39</w:t>
      </w:r>
      <w:r>
        <w:rPr>
          <w:noProof/>
        </w:rPr>
        <w:fldChar w:fldCharType="end"/>
      </w:r>
    </w:p>
    <w:p w14:paraId="35C4B2AA" w14:textId="25EC7750" w:rsidR="00E37D4E" w:rsidRDefault="00E37D4E">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_Toc114778179 \h </w:instrText>
      </w:r>
      <w:r>
        <w:rPr>
          <w:noProof/>
        </w:rPr>
      </w:r>
      <w:r>
        <w:rPr>
          <w:noProof/>
        </w:rPr>
        <w:fldChar w:fldCharType="separate"/>
      </w:r>
      <w:r>
        <w:rPr>
          <w:noProof/>
        </w:rPr>
        <w:t>40</w:t>
      </w:r>
      <w:r>
        <w:rPr>
          <w:noProof/>
        </w:rPr>
        <w:fldChar w:fldCharType="end"/>
      </w:r>
    </w:p>
    <w:p w14:paraId="5606F0C8" w14:textId="5676B444" w:rsidR="00E37D4E" w:rsidRDefault="00E37D4E">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_Toc114778180 \h </w:instrText>
      </w:r>
      <w:r>
        <w:rPr>
          <w:noProof/>
        </w:rPr>
      </w:r>
      <w:r>
        <w:rPr>
          <w:noProof/>
        </w:rPr>
        <w:fldChar w:fldCharType="separate"/>
      </w:r>
      <w:r>
        <w:rPr>
          <w:noProof/>
        </w:rPr>
        <w:t>40</w:t>
      </w:r>
      <w:r>
        <w:rPr>
          <w:noProof/>
        </w:rPr>
        <w:fldChar w:fldCharType="end"/>
      </w:r>
    </w:p>
    <w:p w14:paraId="63501E5E" w14:textId="41E3F821" w:rsidR="00E37D4E" w:rsidRDefault="00E37D4E">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fldLock="1"/>
      </w:r>
      <w:r>
        <w:rPr>
          <w:noProof/>
        </w:rPr>
        <w:instrText xml:space="preserve"> PAGEREF _Toc114778181 \h </w:instrText>
      </w:r>
      <w:r>
        <w:rPr>
          <w:noProof/>
        </w:rPr>
      </w:r>
      <w:r>
        <w:rPr>
          <w:noProof/>
        </w:rPr>
        <w:fldChar w:fldCharType="separate"/>
      </w:r>
      <w:r>
        <w:rPr>
          <w:noProof/>
        </w:rPr>
        <w:t>40</w:t>
      </w:r>
      <w:r>
        <w:rPr>
          <w:noProof/>
        </w:rPr>
        <w:fldChar w:fldCharType="end"/>
      </w:r>
    </w:p>
    <w:p w14:paraId="13A9E3B4" w14:textId="3F0C4AD2" w:rsidR="00E37D4E" w:rsidRDefault="00E37D4E">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fldLock="1"/>
      </w:r>
      <w:r>
        <w:rPr>
          <w:noProof/>
        </w:rPr>
        <w:instrText xml:space="preserve"> PAGEREF _Toc114778182 \h </w:instrText>
      </w:r>
      <w:r>
        <w:rPr>
          <w:noProof/>
        </w:rPr>
      </w:r>
      <w:r>
        <w:rPr>
          <w:noProof/>
        </w:rPr>
        <w:fldChar w:fldCharType="separate"/>
      </w:r>
      <w:r>
        <w:rPr>
          <w:noProof/>
        </w:rPr>
        <w:t>41</w:t>
      </w:r>
      <w:r>
        <w:rPr>
          <w:noProof/>
        </w:rPr>
        <w:fldChar w:fldCharType="end"/>
      </w:r>
    </w:p>
    <w:p w14:paraId="779124EA" w14:textId="03E6053B" w:rsidR="00E37D4E" w:rsidRDefault="00E37D4E">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fldLock="1"/>
      </w:r>
      <w:r>
        <w:rPr>
          <w:noProof/>
        </w:rPr>
        <w:instrText xml:space="preserve"> PAGEREF _Toc114778183 \h </w:instrText>
      </w:r>
      <w:r>
        <w:rPr>
          <w:noProof/>
        </w:rPr>
      </w:r>
      <w:r>
        <w:rPr>
          <w:noProof/>
        </w:rPr>
        <w:fldChar w:fldCharType="separate"/>
      </w:r>
      <w:r>
        <w:rPr>
          <w:noProof/>
        </w:rPr>
        <w:t>41</w:t>
      </w:r>
      <w:r>
        <w:rPr>
          <w:noProof/>
        </w:rPr>
        <w:fldChar w:fldCharType="end"/>
      </w:r>
    </w:p>
    <w:p w14:paraId="16420B83" w14:textId="5F31DA0A" w:rsidR="00E37D4E" w:rsidRDefault="00E37D4E">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_Toc114778184 \h </w:instrText>
      </w:r>
      <w:r>
        <w:rPr>
          <w:noProof/>
        </w:rPr>
      </w:r>
      <w:r>
        <w:rPr>
          <w:noProof/>
        </w:rPr>
        <w:fldChar w:fldCharType="separate"/>
      </w:r>
      <w:r>
        <w:rPr>
          <w:noProof/>
        </w:rPr>
        <w:t>41</w:t>
      </w:r>
      <w:r>
        <w:rPr>
          <w:noProof/>
        </w:rPr>
        <w:fldChar w:fldCharType="end"/>
      </w:r>
    </w:p>
    <w:p w14:paraId="7EC066A5" w14:textId="568A15EC" w:rsidR="00E37D4E" w:rsidRDefault="00E37D4E">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_Toc114778185 \h </w:instrText>
      </w:r>
      <w:r>
        <w:rPr>
          <w:noProof/>
        </w:rPr>
      </w:r>
      <w:r>
        <w:rPr>
          <w:noProof/>
        </w:rPr>
        <w:fldChar w:fldCharType="separate"/>
      </w:r>
      <w:r>
        <w:rPr>
          <w:noProof/>
        </w:rPr>
        <w:t>42</w:t>
      </w:r>
      <w:r>
        <w:rPr>
          <w:noProof/>
        </w:rPr>
        <w:fldChar w:fldCharType="end"/>
      </w:r>
    </w:p>
    <w:p w14:paraId="362EC1C7" w14:textId="14CE447D" w:rsidR="00E37D4E" w:rsidRDefault="00E37D4E">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_Toc114778186 \h </w:instrText>
      </w:r>
      <w:r>
        <w:rPr>
          <w:noProof/>
        </w:rPr>
      </w:r>
      <w:r>
        <w:rPr>
          <w:noProof/>
        </w:rPr>
        <w:fldChar w:fldCharType="separate"/>
      </w:r>
      <w:r>
        <w:rPr>
          <w:noProof/>
        </w:rPr>
        <w:t>42</w:t>
      </w:r>
      <w:r>
        <w:rPr>
          <w:noProof/>
        </w:rPr>
        <w:fldChar w:fldCharType="end"/>
      </w:r>
    </w:p>
    <w:p w14:paraId="3ACCB042" w14:textId="3CFA5D01" w:rsidR="00E37D4E" w:rsidRDefault="00E37D4E">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_Toc114778187 \h </w:instrText>
      </w:r>
      <w:r>
        <w:rPr>
          <w:noProof/>
        </w:rPr>
      </w:r>
      <w:r>
        <w:rPr>
          <w:noProof/>
        </w:rPr>
        <w:fldChar w:fldCharType="separate"/>
      </w:r>
      <w:r>
        <w:rPr>
          <w:noProof/>
        </w:rPr>
        <w:t>43</w:t>
      </w:r>
      <w:r>
        <w:rPr>
          <w:noProof/>
        </w:rPr>
        <w:fldChar w:fldCharType="end"/>
      </w:r>
    </w:p>
    <w:p w14:paraId="599299F5" w14:textId="75383A07" w:rsidR="00E37D4E" w:rsidRDefault="00E37D4E">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_Toc114778188 \h </w:instrText>
      </w:r>
      <w:r>
        <w:rPr>
          <w:noProof/>
        </w:rPr>
      </w:r>
      <w:r>
        <w:rPr>
          <w:noProof/>
        </w:rPr>
        <w:fldChar w:fldCharType="separate"/>
      </w:r>
      <w:r>
        <w:rPr>
          <w:noProof/>
        </w:rPr>
        <w:t>44</w:t>
      </w:r>
      <w:r>
        <w:rPr>
          <w:noProof/>
        </w:rPr>
        <w:fldChar w:fldCharType="end"/>
      </w:r>
    </w:p>
    <w:p w14:paraId="68293EDE" w14:textId="7D18EC25" w:rsidR="00E37D4E" w:rsidRDefault="00E37D4E">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_Toc114778189 \h </w:instrText>
      </w:r>
      <w:r>
        <w:rPr>
          <w:noProof/>
        </w:rPr>
      </w:r>
      <w:r>
        <w:rPr>
          <w:noProof/>
        </w:rPr>
        <w:fldChar w:fldCharType="separate"/>
      </w:r>
      <w:r>
        <w:rPr>
          <w:noProof/>
        </w:rPr>
        <w:t>45</w:t>
      </w:r>
      <w:r>
        <w:rPr>
          <w:noProof/>
        </w:rPr>
        <w:fldChar w:fldCharType="end"/>
      </w:r>
    </w:p>
    <w:p w14:paraId="115DB5F3" w14:textId="0C345B72" w:rsidR="00E37D4E" w:rsidRDefault="00E37D4E">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_Toc114778190 \h </w:instrText>
      </w:r>
      <w:r>
        <w:rPr>
          <w:noProof/>
        </w:rPr>
      </w:r>
      <w:r>
        <w:rPr>
          <w:noProof/>
        </w:rPr>
        <w:fldChar w:fldCharType="separate"/>
      </w:r>
      <w:r>
        <w:rPr>
          <w:noProof/>
        </w:rPr>
        <w:t>47</w:t>
      </w:r>
      <w:r>
        <w:rPr>
          <w:noProof/>
        </w:rPr>
        <w:fldChar w:fldCharType="end"/>
      </w:r>
    </w:p>
    <w:p w14:paraId="5319E2F3" w14:textId="692A2FA5" w:rsidR="00E37D4E" w:rsidRDefault="00E37D4E">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_Toc114778191 \h </w:instrText>
      </w:r>
      <w:r>
        <w:rPr>
          <w:noProof/>
        </w:rPr>
      </w:r>
      <w:r>
        <w:rPr>
          <w:noProof/>
        </w:rPr>
        <w:fldChar w:fldCharType="separate"/>
      </w:r>
      <w:r>
        <w:rPr>
          <w:noProof/>
        </w:rPr>
        <w:t>47</w:t>
      </w:r>
      <w:r>
        <w:rPr>
          <w:noProof/>
        </w:rPr>
        <w:fldChar w:fldCharType="end"/>
      </w:r>
    </w:p>
    <w:p w14:paraId="23245C8C" w14:textId="0EC9429F" w:rsidR="00E37D4E" w:rsidRDefault="00E37D4E">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_Toc114778192 \h </w:instrText>
      </w:r>
      <w:r>
        <w:rPr>
          <w:noProof/>
        </w:rPr>
      </w:r>
      <w:r>
        <w:rPr>
          <w:noProof/>
        </w:rPr>
        <w:fldChar w:fldCharType="separate"/>
      </w:r>
      <w:r>
        <w:rPr>
          <w:noProof/>
        </w:rPr>
        <w:t>47</w:t>
      </w:r>
      <w:r>
        <w:rPr>
          <w:noProof/>
        </w:rPr>
        <w:fldChar w:fldCharType="end"/>
      </w:r>
    </w:p>
    <w:p w14:paraId="44FF1949" w14:textId="0500E73D" w:rsidR="00E37D4E" w:rsidRDefault="00E37D4E">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_Toc114778193 \h </w:instrText>
      </w:r>
      <w:r>
        <w:rPr>
          <w:noProof/>
        </w:rPr>
      </w:r>
      <w:r>
        <w:rPr>
          <w:noProof/>
        </w:rPr>
        <w:fldChar w:fldCharType="separate"/>
      </w:r>
      <w:r>
        <w:rPr>
          <w:noProof/>
        </w:rPr>
        <w:t>48</w:t>
      </w:r>
      <w:r>
        <w:rPr>
          <w:noProof/>
        </w:rPr>
        <w:fldChar w:fldCharType="end"/>
      </w:r>
    </w:p>
    <w:p w14:paraId="0979E8BA" w14:textId="3DB19B25" w:rsidR="00E37D4E" w:rsidRDefault="00E37D4E">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_Toc114778194 \h </w:instrText>
      </w:r>
      <w:r>
        <w:rPr>
          <w:noProof/>
        </w:rPr>
      </w:r>
      <w:r>
        <w:rPr>
          <w:noProof/>
        </w:rPr>
        <w:fldChar w:fldCharType="separate"/>
      </w:r>
      <w:r>
        <w:rPr>
          <w:noProof/>
        </w:rPr>
        <w:t>48</w:t>
      </w:r>
      <w:r>
        <w:rPr>
          <w:noProof/>
        </w:rPr>
        <w:fldChar w:fldCharType="end"/>
      </w:r>
    </w:p>
    <w:p w14:paraId="24E1EDEE" w14:textId="6D6B2ED5" w:rsidR="00E37D4E" w:rsidRDefault="00E37D4E">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_Toc114778195 \h </w:instrText>
      </w:r>
      <w:r>
        <w:rPr>
          <w:noProof/>
        </w:rPr>
      </w:r>
      <w:r>
        <w:rPr>
          <w:noProof/>
        </w:rPr>
        <w:fldChar w:fldCharType="separate"/>
      </w:r>
      <w:r>
        <w:rPr>
          <w:noProof/>
        </w:rPr>
        <w:t>48</w:t>
      </w:r>
      <w:r>
        <w:rPr>
          <w:noProof/>
        </w:rPr>
        <w:fldChar w:fldCharType="end"/>
      </w:r>
    </w:p>
    <w:p w14:paraId="0A718C72" w14:textId="7BB181FF" w:rsidR="00E37D4E" w:rsidRDefault="00E37D4E">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_Toc114778196 \h </w:instrText>
      </w:r>
      <w:r>
        <w:rPr>
          <w:noProof/>
        </w:rPr>
      </w:r>
      <w:r>
        <w:rPr>
          <w:noProof/>
        </w:rPr>
        <w:fldChar w:fldCharType="separate"/>
      </w:r>
      <w:r>
        <w:rPr>
          <w:noProof/>
        </w:rPr>
        <w:t>48</w:t>
      </w:r>
      <w:r>
        <w:rPr>
          <w:noProof/>
        </w:rPr>
        <w:fldChar w:fldCharType="end"/>
      </w:r>
    </w:p>
    <w:p w14:paraId="4125A1BE" w14:textId="3FE4BC5F" w:rsidR="00E37D4E" w:rsidRDefault="00E37D4E">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_Toc114778197 \h </w:instrText>
      </w:r>
      <w:r>
        <w:rPr>
          <w:noProof/>
        </w:rPr>
      </w:r>
      <w:r>
        <w:rPr>
          <w:noProof/>
        </w:rPr>
        <w:fldChar w:fldCharType="separate"/>
      </w:r>
      <w:r>
        <w:rPr>
          <w:noProof/>
        </w:rPr>
        <w:t>49</w:t>
      </w:r>
      <w:r>
        <w:rPr>
          <w:noProof/>
        </w:rPr>
        <w:fldChar w:fldCharType="end"/>
      </w:r>
    </w:p>
    <w:p w14:paraId="5BBAD5EE" w14:textId="577DD5CA" w:rsidR="00E37D4E" w:rsidRDefault="00E37D4E">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_Toc114778198 \h </w:instrText>
      </w:r>
      <w:r>
        <w:rPr>
          <w:noProof/>
        </w:rPr>
      </w:r>
      <w:r>
        <w:rPr>
          <w:noProof/>
        </w:rPr>
        <w:fldChar w:fldCharType="separate"/>
      </w:r>
      <w:r>
        <w:rPr>
          <w:noProof/>
        </w:rPr>
        <w:t>49</w:t>
      </w:r>
      <w:r>
        <w:rPr>
          <w:noProof/>
        </w:rPr>
        <w:fldChar w:fldCharType="end"/>
      </w:r>
    </w:p>
    <w:p w14:paraId="29ADF87C" w14:textId="2D8048D4" w:rsidR="00E37D4E" w:rsidRDefault="00E37D4E">
      <w:pPr>
        <w:pStyle w:val="TOC4"/>
        <w:rPr>
          <w:rFonts w:asciiTheme="minorHAnsi" w:eastAsiaTheme="minorEastAsia" w:hAnsiTheme="minorHAnsi" w:cstheme="minorBidi"/>
          <w:noProof/>
          <w:sz w:val="22"/>
          <w:szCs w:val="22"/>
          <w:lang w:eastAsia="en-GB"/>
        </w:rPr>
      </w:pPr>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_Toc114778199 \h </w:instrText>
      </w:r>
      <w:r>
        <w:rPr>
          <w:noProof/>
        </w:rPr>
      </w:r>
      <w:r>
        <w:rPr>
          <w:noProof/>
        </w:rPr>
        <w:fldChar w:fldCharType="separate"/>
      </w:r>
      <w:r>
        <w:rPr>
          <w:noProof/>
        </w:rPr>
        <w:t>49</w:t>
      </w:r>
      <w:r>
        <w:rPr>
          <w:noProof/>
        </w:rPr>
        <w:fldChar w:fldCharType="end"/>
      </w:r>
    </w:p>
    <w:p w14:paraId="12226B8A" w14:textId="1C57EBCB" w:rsidR="00E37D4E" w:rsidRDefault="00E37D4E">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_Toc114778200 \h </w:instrText>
      </w:r>
      <w:r>
        <w:rPr>
          <w:noProof/>
        </w:rPr>
      </w:r>
      <w:r>
        <w:rPr>
          <w:noProof/>
        </w:rPr>
        <w:fldChar w:fldCharType="separate"/>
      </w:r>
      <w:r>
        <w:rPr>
          <w:noProof/>
        </w:rPr>
        <w:t>49</w:t>
      </w:r>
      <w:r>
        <w:rPr>
          <w:noProof/>
        </w:rPr>
        <w:fldChar w:fldCharType="end"/>
      </w:r>
    </w:p>
    <w:p w14:paraId="4D845357" w14:textId="5B042D82" w:rsidR="00E37D4E" w:rsidRDefault="00E37D4E">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_Toc114778201 \h </w:instrText>
      </w:r>
      <w:r>
        <w:rPr>
          <w:noProof/>
        </w:rPr>
      </w:r>
      <w:r>
        <w:rPr>
          <w:noProof/>
        </w:rPr>
        <w:fldChar w:fldCharType="separate"/>
      </w:r>
      <w:r>
        <w:rPr>
          <w:noProof/>
        </w:rPr>
        <w:t>49</w:t>
      </w:r>
      <w:r>
        <w:rPr>
          <w:noProof/>
        </w:rPr>
        <w:fldChar w:fldCharType="end"/>
      </w:r>
    </w:p>
    <w:p w14:paraId="687E1203" w14:textId="316DC3FF" w:rsidR="00E37D4E" w:rsidRDefault="00E37D4E">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_Toc114778202 \h </w:instrText>
      </w:r>
      <w:r>
        <w:rPr>
          <w:noProof/>
        </w:rPr>
      </w:r>
      <w:r>
        <w:rPr>
          <w:noProof/>
        </w:rPr>
        <w:fldChar w:fldCharType="separate"/>
      </w:r>
      <w:r>
        <w:rPr>
          <w:noProof/>
        </w:rPr>
        <w:t>49</w:t>
      </w:r>
      <w:r>
        <w:rPr>
          <w:noProof/>
        </w:rPr>
        <w:fldChar w:fldCharType="end"/>
      </w:r>
    </w:p>
    <w:p w14:paraId="4785DC06" w14:textId="6FC0AA72" w:rsidR="00E37D4E" w:rsidRDefault="00E37D4E">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_Toc114778203 \h </w:instrText>
      </w:r>
      <w:r>
        <w:rPr>
          <w:noProof/>
        </w:rPr>
      </w:r>
      <w:r>
        <w:rPr>
          <w:noProof/>
        </w:rPr>
        <w:fldChar w:fldCharType="separate"/>
      </w:r>
      <w:r>
        <w:rPr>
          <w:noProof/>
        </w:rPr>
        <w:t>49</w:t>
      </w:r>
      <w:r>
        <w:rPr>
          <w:noProof/>
        </w:rPr>
        <w:fldChar w:fldCharType="end"/>
      </w:r>
    </w:p>
    <w:p w14:paraId="7556B156" w14:textId="3432D884" w:rsidR="00E37D4E" w:rsidRDefault="00E37D4E">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_Toc114778204 \h </w:instrText>
      </w:r>
      <w:r>
        <w:rPr>
          <w:noProof/>
        </w:rPr>
      </w:r>
      <w:r>
        <w:rPr>
          <w:noProof/>
        </w:rPr>
        <w:fldChar w:fldCharType="separate"/>
      </w:r>
      <w:r>
        <w:rPr>
          <w:noProof/>
        </w:rPr>
        <w:t>49</w:t>
      </w:r>
      <w:r>
        <w:rPr>
          <w:noProof/>
        </w:rPr>
        <w:fldChar w:fldCharType="end"/>
      </w:r>
    </w:p>
    <w:p w14:paraId="19DE244F" w14:textId="640E358B" w:rsidR="00E37D4E" w:rsidRDefault="00E37D4E">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_Toc114778205 \h </w:instrText>
      </w:r>
      <w:r>
        <w:rPr>
          <w:noProof/>
        </w:rPr>
      </w:r>
      <w:r>
        <w:rPr>
          <w:noProof/>
        </w:rPr>
        <w:fldChar w:fldCharType="separate"/>
      </w:r>
      <w:r>
        <w:rPr>
          <w:noProof/>
        </w:rPr>
        <w:t>50</w:t>
      </w:r>
      <w:r>
        <w:rPr>
          <w:noProof/>
        </w:rPr>
        <w:fldChar w:fldCharType="end"/>
      </w:r>
    </w:p>
    <w:p w14:paraId="7A23AC1C" w14:textId="3A3FF0A9" w:rsidR="00E37D4E" w:rsidRDefault="00E37D4E">
      <w:pPr>
        <w:pStyle w:val="TOC4"/>
        <w:rPr>
          <w:rFonts w:asciiTheme="minorHAnsi" w:eastAsiaTheme="minorEastAsia" w:hAnsiTheme="minorHAnsi" w:cstheme="minorBidi"/>
          <w:noProof/>
          <w:sz w:val="22"/>
          <w:szCs w:val="22"/>
          <w:lang w:eastAsia="en-GB"/>
        </w:rPr>
      </w:pPr>
      <w:r>
        <w:rPr>
          <w:noProof/>
        </w:rPr>
        <w:lastRenderedPageBreak/>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_Toc114778206 \h </w:instrText>
      </w:r>
      <w:r>
        <w:rPr>
          <w:noProof/>
        </w:rPr>
      </w:r>
      <w:r>
        <w:rPr>
          <w:noProof/>
        </w:rPr>
        <w:fldChar w:fldCharType="separate"/>
      </w:r>
      <w:r>
        <w:rPr>
          <w:noProof/>
        </w:rPr>
        <w:t>50</w:t>
      </w:r>
      <w:r>
        <w:rPr>
          <w:noProof/>
        </w:rPr>
        <w:fldChar w:fldCharType="end"/>
      </w:r>
    </w:p>
    <w:p w14:paraId="458E9DF7" w14:textId="6BB0802F" w:rsidR="00E37D4E" w:rsidRDefault="00E37D4E">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_Toc114778207 \h </w:instrText>
      </w:r>
      <w:r>
        <w:rPr>
          <w:noProof/>
        </w:rPr>
      </w:r>
      <w:r>
        <w:rPr>
          <w:noProof/>
        </w:rPr>
        <w:fldChar w:fldCharType="separate"/>
      </w:r>
      <w:r>
        <w:rPr>
          <w:noProof/>
        </w:rPr>
        <w:t>51</w:t>
      </w:r>
      <w:r>
        <w:rPr>
          <w:noProof/>
        </w:rPr>
        <w:fldChar w:fldCharType="end"/>
      </w:r>
    </w:p>
    <w:p w14:paraId="0B4EE6DF" w14:textId="3A905587" w:rsidR="00E37D4E" w:rsidRDefault="00E37D4E">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_Toc114778208 \h </w:instrText>
      </w:r>
      <w:r>
        <w:rPr>
          <w:noProof/>
        </w:rPr>
      </w:r>
      <w:r>
        <w:rPr>
          <w:noProof/>
        </w:rPr>
        <w:fldChar w:fldCharType="separate"/>
      </w:r>
      <w:r>
        <w:rPr>
          <w:noProof/>
        </w:rPr>
        <w:t>52</w:t>
      </w:r>
      <w:r>
        <w:rPr>
          <w:noProof/>
        </w:rPr>
        <w:fldChar w:fldCharType="end"/>
      </w:r>
    </w:p>
    <w:p w14:paraId="6CFBC031" w14:textId="6ABB4EF4" w:rsidR="00E37D4E" w:rsidRDefault="00E37D4E">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_Toc114778209 \h </w:instrText>
      </w:r>
      <w:r>
        <w:rPr>
          <w:noProof/>
        </w:rPr>
      </w:r>
      <w:r>
        <w:rPr>
          <w:noProof/>
        </w:rPr>
        <w:fldChar w:fldCharType="separate"/>
      </w:r>
      <w:r>
        <w:rPr>
          <w:noProof/>
        </w:rPr>
        <w:t>52</w:t>
      </w:r>
      <w:r>
        <w:rPr>
          <w:noProof/>
        </w:rPr>
        <w:fldChar w:fldCharType="end"/>
      </w:r>
    </w:p>
    <w:p w14:paraId="11090713" w14:textId="0EF72F9D" w:rsidR="00E37D4E" w:rsidRDefault="00E37D4E">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_Toc114778210 \h </w:instrText>
      </w:r>
      <w:r>
        <w:rPr>
          <w:noProof/>
        </w:rPr>
      </w:r>
      <w:r>
        <w:rPr>
          <w:noProof/>
        </w:rPr>
        <w:fldChar w:fldCharType="separate"/>
      </w:r>
      <w:r>
        <w:rPr>
          <w:noProof/>
        </w:rPr>
        <w:t>52</w:t>
      </w:r>
      <w:r>
        <w:rPr>
          <w:noProof/>
        </w:rPr>
        <w:fldChar w:fldCharType="end"/>
      </w:r>
    </w:p>
    <w:p w14:paraId="22610D57" w14:textId="1E16BA78" w:rsidR="00E37D4E" w:rsidRDefault="00E37D4E">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_Toc114778211 \h </w:instrText>
      </w:r>
      <w:r>
        <w:rPr>
          <w:noProof/>
        </w:rPr>
      </w:r>
      <w:r>
        <w:rPr>
          <w:noProof/>
        </w:rPr>
        <w:fldChar w:fldCharType="separate"/>
      </w:r>
      <w:r>
        <w:rPr>
          <w:noProof/>
        </w:rPr>
        <w:t>53</w:t>
      </w:r>
      <w:r>
        <w:rPr>
          <w:noProof/>
        </w:rPr>
        <w:fldChar w:fldCharType="end"/>
      </w:r>
    </w:p>
    <w:p w14:paraId="0049873E" w14:textId="7960D6A4" w:rsidR="00E37D4E" w:rsidRDefault="00E37D4E">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_Toc114778212 \h </w:instrText>
      </w:r>
      <w:r>
        <w:rPr>
          <w:noProof/>
        </w:rPr>
      </w:r>
      <w:r>
        <w:rPr>
          <w:noProof/>
        </w:rPr>
        <w:fldChar w:fldCharType="separate"/>
      </w:r>
      <w:r>
        <w:rPr>
          <w:noProof/>
        </w:rPr>
        <w:t>53</w:t>
      </w:r>
      <w:r>
        <w:rPr>
          <w:noProof/>
        </w:rPr>
        <w:fldChar w:fldCharType="end"/>
      </w:r>
    </w:p>
    <w:p w14:paraId="1FD617B0" w14:textId="6AB780FC" w:rsidR="00E37D4E" w:rsidRDefault="00E37D4E">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_Toc114778213 \h </w:instrText>
      </w:r>
      <w:r>
        <w:rPr>
          <w:noProof/>
        </w:rPr>
      </w:r>
      <w:r>
        <w:rPr>
          <w:noProof/>
        </w:rPr>
        <w:fldChar w:fldCharType="separate"/>
      </w:r>
      <w:r>
        <w:rPr>
          <w:noProof/>
        </w:rPr>
        <w:t>53</w:t>
      </w:r>
      <w:r>
        <w:rPr>
          <w:noProof/>
        </w:rPr>
        <w:fldChar w:fldCharType="end"/>
      </w:r>
    </w:p>
    <w:p w14:paraId="73577D53" w14:textId="5EEE8042" w:rsidR="00E37D4E" w:rsidRDefault="00E37D4E">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_Toc114778214 \h </w:instrText>
      </w:r>
      <w:r>
        <w:rPr>
          <w:noProof/>
        </w:rPr>
      </w:r>
      <w:r>
        <w:rPr>
          <w:noProof/>
        </w:rPr>
        <w:fldChar w:fldCharType="separate"/>
      </w:r>
      <w:r>
        <w:rPr>
          <w:noProof/>
        </w:rPr>
        <w:t>54</w:t>
      </w:r>
      <w:r>
        <w:rPr>
          <w:noProof/>
        </w:rPr>
        <w:fldChar w:fldCharType="end"/>
      </w:r>
    </w:p>
    <w:p w14:paraId="7E6FBED4" w14:textId="15AE1174" w:rsidR="00E37D4E" w:rsidRDefault="00E37D4E">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_Toc114778215 \h </w:instrText>
      </w:r>
      <w:r>
        <w:rPr>
          <w:noProof/>
        </w:rPr>
      </w:r>
      <w:r>
        <w:rPr>
          <w:noProof/>
        </w:rPr>
        <w:fldChar w:fldCharType="separate"/>
      </w:r>
      <w:r>
        <w:rPr>
          <w:noProof/>
        </w:rPr>
        <w:t>54</w:t>
      </w:r>
      <w:r>
        <w:rPr>
          <w:noProof/>
        </w:rPr>
        <w:fldChar w:fldCharType="end"/>
      </w:r>
    </w:p>
    <w:p w14:paraId="1FF8B797" w14:textId="1148A620" w:rsidR="00E37D4E" w:rsidRDefault="00E37D4E">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_Toc114778216 \h </w:instrText>
      </w:r>
      <w:r>
        <w:rPr>
          <w:noProof/>
        </w:rPr>
      </w:r>
      <w:r>
        <w:rPr>
          <w:noProof/>
        </w:rPr>
        <w:fldChar w:fldCharType="separate"/>
      </w:r>
      <w:r>
        <w:rPr>
          <w:noProof/>
        </w:rPr>
        <w:t>54</w:t>
      </w:r>
      <w:r>
        <w:rPr>
          <w:noProof/>
        </w:rPr>
        <w:fldChar w:fldCharType="end"/>
      </w:r>
    </w:p>
    <w:p w14:paraId="23A7D6FA" w14:textId="64FE9D2F" w:rsidR="00E37D4E" w:rsidRDefault="00E37D4E">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_Toc114778217 \h </w:instrText>
      </w:r>
      <w:r>
        <w:rPr>
          <w:noProof/>
        </w:rPr>
      </w:r>
      <w:r>
        <w:rPr>
          <w:noProof/>
        </w:rPr>
        <w:fldChar w:fldCharType="separate"/>
      </w:r>
      <w:r>
        <w:rPr>
          <w:noProof/>
        </w:rPr>
        <w:t>55</w:t>
      </w:r>
      <w:r>
        <w:rPr>
          <w:noProof/>
        </w:rPr>
        <w:fldChar w:fldCharType="end"/>
      </w:r>
    </w:p>
    <w:p w14:paraId="78EEF45B" w14:textId="4DA25F04" w:rsidR="00E37D4E" w:rsidRDefault="00E37D4E">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_Toc114778218 \h </w:instrText>
      </w:r>
      <w:r>
        <w:rPr>
          <w:noProof/>
        </w:rPr>
      </w:r>
      <w:r>
        <w:rPr>
          <w:noProof/>
        </w:rPr>
        <w:fldChar w:fldCharType="separate"/>
      </w:r>
      <w:r>
        <w:rPr>
          <w:noProof/>
        </w:rPr>
        <w:t>55</w:t>
      </w:r>
      <w:r>
        <w:rPr>
          <w:noProof/>
        </w:rPr>
        <w:fldChar w:fldCharType="end"/>
      </w:r>
    </w:p>
    <w:p w14:paraId="02214877" w14:textId="2065F0C2" w:rsidR="00E37D4E" w:rsidRDefault="00E37D4E">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_Toc114778219 \h </w:instrText>
      </w:r>
      <w:r>
        <w:rPr>
          <w:noProof/>
        </w:rPr>
      </w:r>
      <w:r>
        <w:rPr>
          <w:noProof/>
        </w:rPr>
        <w:fldChar w:fldCharType="separate"/>
      </w:r>
      <w:r>
        <w:rPr>
          <w:noProof/>
        </w:rPr>
        <w:t>56</w:t>
      </w:r>
      <w:r>
        <w:rPr>
          <w:noProof/>
        </w:rPr>
        <w:fldChar w:fldCharType="end"/>
      </w:r>
    </w:p>
    <w:p w14:paraId="51E5A504" w14:textId="02BB5459" w:rsidR="00E37D4E" w:rsidRDefault="00E37D4E">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_Toc114778220 \h </w:instrText>
      </w:r>
      <w:r>
        <w:rPr>
          <w:noProof/>
        </w:rPr>
      </w:r>
      <w:r>
        <w:rPr>
          <w:noProof/>
        </w:rPr>
        <w:fldChar w:fldCharType="separate"/>
      </w:r>
      <w:r>
        <w:rPr>
          <w:noProof/>
        </w:rPr>
        <w:t>56</w:t>
      </w:r>
      <w:r>
        <w:rPr>
          <w:noProof/>
        </w:rPr>
        <w:fldChar w:fldCharType="end"/>
      </w:r>
    </w:p>
    <w:p w14:paraId="71F8759A" w14:textId="71D73027" w:rsidR="00E37D4E" w:rsidRDefault="00E37D4E">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_Toc114778221 \h </w:instrText>
      </w:r>
      <w:r>
        <w:rPr>
          <w:noProof/>
        </w:rPr>
      </w:r>
      <w:r>
        <w:rPr>
          <w:noProof/>
        </w:rPr>
        <w:fldChar w:fldCharType="separate"/>
      </w:r>
      <w:r>
        <w:rPr>
          <w:noProof/>
        </w:rPr>
        <w:t>56</w:t>
      </w:r>
      <w:r>
        <w:rPr>
          <w:noProof/>
        </w:rPr>
        <w:fldChar w:fldCharType="end"/>
      </w:r>
    </w:p>
    <w:p w14:paraId="63C47C0B" w14:textId="580B2142" w:rsidR="00E37D4E" w:rsidRDefault="00E37D4E">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_Toc114778222 \h </w:instrText>
      </w:r>
      <w:r>
        <w:rPr>
          <w:noProof/>
        </w:rPr>
      </w:r>
      <w:r>
        <w:rPr>
          <w:noProof/>
        </w:rPr>
        <w:fldChar w:fldCharType="separate"/>
      </w:r>
      <w:r>
        <w:rPr>
          <w:noProof/>
        </w:rPr>
        <w:t>57</w:t>
      </w:r>
      <w:r>
        <w:rPr>
          <w:noProof/>
        </w:rPr>
        <w:fldChar w:fldCharType="end"/>
      </w:r>
    </w:p>
    <w:p w14:paraId="03D7AFCE" w14:textId="31B585A2" w:rsidR="00E37D4E" w:rsidRDefault="00E37D4E">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_Toc114778223 \h </w:instrText>
      </w:r>
      <w:r>
        <w:rPr>
          <w:noProof/>
        </w:rPr>
      </w:r>
      <w:r>
        <w:rPr>
          <w:noProof/>
        </w:rPr>
        <w:fldChar w:fldCharType="separate"/>
      </w:r>
      <w:r>
        <w:rPr>
          <w:noProof/>
        </w:rPr>
        <w:t>57</w:t>
      </w:r>
      <w:r>
        <w:rPr>
          <w:noProof/>
        </w:rPr>
        <w:fldChar w:fldCharType="end"/>
      </w:r>
    </w:p>
    <w:p w14:paraId="04802457" w14:textId="69EE8D10" w:rsidR="00E37D4E" w:rsidRDefault="00E37D4E">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_Toc114778224 \h </w:instrText>
      </w:r>
      <w:r>
        <w:rPr>
          <w:noProof/>
        </w:rPr>
      </w:r>
      <w:r>
        <w:rPr>
          <w:noProof/>
        </w:rPr>
        <w:fldChar w:fldCharType="separate"/>
      </w:r>
      <w:r>
        <w:rPr>
          <w:noProof/>
        </w:rPr>
        <w:t>57</w:t>
      </w:r>
      <w:r>
        <w:rPr>
          <w:noProof/>
        </w:rPr>
        <w:fldChar w:fldCharType="end"/>
      </w:r>
    </w:p>
    <w:p w14:paraId="42FEE16A" w14:textId="3D3CAA4A" w:rsidR="00E37D4E" w:rsidRDefault="00E37D4E">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_Toc114778225 \h </w:instrText>
      </w:r>
      <w:r>
        <w:rPr>
          <w:noProof/>
        </w:rPr>
      </w:r>
      <w:r>
        <w:rPr>
          <w:noProof/>
        </w:rPr>
        <w:fldChar w:fldCharType="separate"/>
      </w:r>
      <w:r>
        <w:rPr>
          <w:noProof/>
        </w:rPr>
        <w:t>57</w:t>
      </w:r>
      <w:r>
        <w:rPr>
          <w:noProof/>
        </w:rPr>
        <w:fldChar w:fldCharType="end"/>
      </w:r>
    </w:p>
    <w:p w14:paraId="471A881C" w14:textId="49E6D35D" w:rsidR="00E37D4E" w:rsidRDefault="00E37D4E">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_Toc114778226 \h </w:instrText>
      </w:r>
      <w:r>
        <w:rPr>
          <w:noProof/>
        </w:rPr>
      </w:r>
      <w:r>
        <w:rPr>
          <w:noProof/>
        </w:rPr>
        <w:fldChar w:fldCharType="separate"/>
      </w:r>
      <w:r>
        <w:rPr>
          <w:noProof/>
        </w:rPr>
        <w:t>57</w:t>
      </w:r>
      <w:r>
        <w:rPr>
          <w:noProof/>
        </w:rPr>
        <w:fldChar w:fldCharType="end"/>
      </w:r>
    </w:p>
    <w:p w14:paraId="5FE46386" w14:textId="4974D4A2" w:rsidR="00E37D4E" w:rsidRDefault="00E37D4E">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_Toc114778227 \h </w:instrText>
      </w:r>
      <w:r>
        <w:rPr>
          <w:noProof/>
        </w:rPr>
      </w:r>
      <w:r>
        <w:rPr>
          <w:noProof/>
        </w:rPr>
        <w:fldChar w:fldCharType="separate"/>
      </w:r>
      <w:r>
        <w:rPr>
          <w:noProof/>
        </w:rPr>
        <w:t>58</w:t>
      </w:r>
      <w:r>
        <w:rPr>
          <w:noProof/>
        </w:rPr>
        <w:fldChar w:fldCharType="end"/>
      </w:r>
    </w:p>
    <w:p w14:paraId="57CB0536" w14:textId="3DD8FE6B" w:rsidR="00E37D4E" w:rsidRDefault="00E37D4E">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B91A02">
        <w:rPr>
          <w:rFonts w:cs="Arial"/>
          <w:noProof/>
          <w:lang w:eastAsia="zh-CN"/>
        </w:rPr>
        <w:t>Pc5QoSPara</w:t>
      </w:r>
      <w:r>
        <w:rPr>
          <w:noProof/>
        </w:rPr>
        <w:tab/>
      </w:r>
      <w:r>
        <w:rPr>
          <w:noProof/>
        </w:rPr>
        <w:fldChar w:fldCharType="begin" w:fldLock="1"/>
      </w:r>
      <w:r>
        <w:rPr>
          <w:noProof/>
        </w:rPr>
        <w:instrText xml:space="preserve"> PAGEREF _Toc114778228 \h </w:instrText>
      </w:r>
      <w:r>
        <w:rPr>
          <w:noProof/>
        </w:rPr>
      </w:r>
      <w:r>
        <w:rPr>
          <w:noProof/>
        </w:rPr>
        <w:fldChar w:fldCharType="separate"/>
      </w:r>
      <w:r>
        <w:rPr>
          <w:noProof/>
        </w:rPr>
        <w:t>58</w:t>
      </w:r>
      <w:r>
        <w:rPr>
          <w:noProof/>
        </w:rPr>
        <w:fldChar w:fldCharType="end"/>
      </w:r>
    </w:p>
    <w:p w14:paraId="2293DA49" w14:textId="0933209E" w:rsidR="00E37D4E" w:rsidRDefault="00E37D4E">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_Toc114778229 \h </w:instrText>
      </w:r>
      <w:r>
        <w:rPr>
          <w:noProof/>
        </w:rPr>
      </w:r>
      <w:r>
        <w:rPr>
          <w:noProof/>
        </w:rPr>
        <w:fldChar w:fldCharType="separate"/>
      </w:r>
      <w:r>
        <w:rPr>
          <w:noProof/>
        </w:rPr>
        <w:t>58</w:t>
      </w:r>
      <w:r>
        <w:rPr>
          <w:noProof/>
        </w:rPr>
        <w:fldChar w:fldCharType="end"/>
      </w:r>
    </w:p>
    <w:p w14:paraId="1D29EB0D" w14:textId="72EB9E3D" w:rsidR="00E37D4E" w:rsidRDefault="00E37D4E">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B91A02">
        <w:rPr>
          <w:rFonts w:eastAsia="Batang" w:cs="Arial"/>
          <w:noProof/>
          <w:lang w:eastAsia="ja-JP"/>
        </w:rPr>
        <w:t>Pc5FlowBitRates</w:t>
      </w:r>
      <w:r>
        <w:rPr>
          <w:noProof/>
        </w:rPr>
        <w:tab/>
      </w:r>
      <w:r>
        <w:rPr>
          <w:noProof/>
        </w:rPr>
        <w:fldChar w:fldCharType="begin" w:fldLock="1"/>
      </w:r>
      <w:r>
        <w:rPr>
          <w:noProof/>
        </w:rPr>
        <w:instrText xml:space="preserve"> PAGEREF _Toc114778230 \h </w:instrText>
      </w:r>
      <w:r>
        <w:rPr>
          <w:noProof/>
        </w:rPr>
      </w:r>
      <w:r>
        <w:rPr>
          <w:noProof/>
        </w:rPr>
        <w:fldChar w:fldCharType="separate"/>
      </w:r>
      <w:r>
        <w:rPr>
          <w:noProof/>
        </w:rPr>
        <w:t>58</w:t>
      </w:r>
      <w:r>
        <w:rPr>
          <w:noProof/>
        </w:rPr>
        <w:fldChar w:fldCharType="end"/>
      </w:r>
    </w:p>
    <w:p w14:paraId="6C2B24F7" w14:textId="4FF3709C" w:rsidR="00E37D4E" w:rsidRDefault="00E37D4E">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_Toc114778231 \h </w:instrText>
      </w:r>
      <w:r>
        <w:rPr>
          <w:noProof/>
        </w:rPr>
      </w:r>
      <w:r>
        <w:rPr>
          <w:noProof/>
        </w:rPr>
        <w:fldChar w:fldCharType="separate"/>
      </w:r>
      <w:r>
        <w:rPr>
          <w:noProof/>
        </w:rPr>
        <w:t>59</w:t>
      </w:r>
      <w:r>
        <w:rPr>
          <w:noProof/>
        </w:rPr>
        <w:fldChar w:fldCharType="end"/>
      </w:r>
    </w:p>
    <w:p w14:paraId="4E36105D" w14:textId="0CF71EEB" w:rsidR="00E37D4E" w:rsidRDefault="00E37D4E">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_Toc114778232 \h </w:instrText>
      </w:r>
      <w:r>
        <w:rPr>
          <w:noProof/>
        </w:rPr>
      </w:r>
      <w:r>
        <w:rPr>
          <w:noProof/>
        </w:rPr>
        <w:fldChar w:fldCharType="separate"/>
      </w:r>
      <w:r>
        <w:rPr>
          <w:noProof/>
        </w:rPr>
        <w:t>60</w:t>
      </w:r>
      <w:r>
        <w:rPr>
          <w:noProof/>
        </w:rPr>
        <w:fldChar w:fldCharType="end"/>
      </w:r>
    </w:p>
    <w:p w14:paraId="0B1EAAB6" w14:textId="42B10A3A" w:rsidR="00E37D4E" w:rsidRDefault="00E37D4E">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_Toc114778233 \h </w:instrText>
      </w:r>
      <w:r>
        <w:rPr>
          <w:noProof/>
        </w:rPr>
      </w:r>
      <w:r>
        <w:rPr>
          <w:noProof/>
        </w:rPr>
        <w:fldChar w:fldCharType="separate"/>
      </w:r>
      <w:r>
        <w:rPr>
          <w:noProof/>
        </w:rPr>
        <w:t>60</w:t>
      </w:r>
      <w:r>
        <w:rPr>
          <w:noProof/>
        </w:rPr>
        <w:fldChar w:fldCharType="end"/>
      </w:r>
    </w:p>
    <w:p w14:paraId="3287C350" w14:textId="4625250F" w:rsidR="00E37D4E" w:rsidRDefault="00E37D4E">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_Toc114778234 \h </w:instrText>
      </w:r>
      <w:r>
        <w:rPr>
          <w:noProof/>
        </w:rPr>
      </w:r>
      <w:r>
        <w:rPr>
          <w:noProof/>
        </w:rPr>
        <w:fldChar w:fldCharType="separate"/>
      </w:r>
      <w:r>
        <w:rPr>
          <w:noProof/>
        </w:rPr>
        <w:t>61</w:t>
      </w:r>
      <w:r>
        <w:rPr>
          <w:noProof/>
        </w:rPr>
        <w:fldChar w:fldCharType="end"/>
      </w:r>
    </w:p>
    <w:p w14:paraId="1D5C9A93" w14:textId="2A96A718" w:rsidR="00E37D4E" w:rsidRDefault="00E37D4E">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_Toc114778235 \h </w:instrText>
      </w:r>
      <w:r>
        <w:rPr>
          <w:noProof/>
        </w:rPr>
      </w:r>
      <w:r>
        <w:rPr>
          <w:noProof/>
        </w:rPr>
        <w:fldChar w:fldCharType="separate"/>
      </w:r>
      <w:r>
        <w:rPr>
          <w:noProof/>
        </w:rPr>
        <w:t>61</w:t>
      </w:r>
      <w:r>
        <w:rPr>
          <w:noProof/>
        </w:rPr>
        <w:fldChar w:fldCharType="end"/>
      </w:r>
    </w:p>
    <w:p w14:paraId="04A2A9F6" w14:textId="32653CCE" w:rsidR="00E37D4E" w:rsidRDefault="00E37D4E">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_Toc114778236 \h </w:instrText>
      </w:r>
      <w:r>
        <w:rPr>
          <w:noProof/>
        </w:rPr>
      </w:r>
      <w:r>
        <w:rPr>
          <w:noProof/>
        </w:rPr>
        <w:fldChar w:fldCharType="separate"/>
      </w:r>
      <w:r>
        <w:rPr>
          <w:noProof/>
        </w:rPr>
        <w:t>61</w:t>
      </w:r>
      <w:r>
        <w:rPr>
          <w:noProof/>
        </w:rPr>
        <w:fldChar w:fldCharType="end"/>
      </w:r>
    </w:p>
    <w:p w14:paraId="6F5EEA74" w14:textId="163C5272" w:rsidR="00E37D4E" w:rsidRDefault="00E37D4E">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_Toc114778237 \h </w:instrText>
      </w:r>
      <w:r>
        <w:rPr>
          <w:noProof/>
        </w:rPr>
      </w:r>
      <w:r>
        <w:rPr>
          <w:noProof/>
        </w:rPr>
        <w:fldChar w:fldCharType="separate"/>
      </w:r>
      <w:r>
        <w:rPr>
          <w:noProof/>
        </w:rPr>
        <w:t>61</w:t>
      </w:r>
      <w:r>
        <w:rPr>
          <w:noProof/>
        </w:rPr>
        <w:fldChar w:fldCharType="end"/>
      </w:r>
    </w:p>
    <w:p w14:paraId="275544CD" w14:textId="48594C07" w:rsidR="00E37D4E" w:rsidRDefault="00E37D4E">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_Toc114778238 \h </w:instrText>
      </w:r>
      <w:r>
        <w:rPr>
          <w:noProof/>
        </w:rPr>
      </w:r>
      <w:r>
        <w:rPr>
          <w:noProof/>
        </w:rPr>
        <w:fldChar w:fldCharType="separate"/>
      </w:r>
      <w:r>
        <w:rPr>
          <w:noProof/>
        </w:rPr>
        <w:t>61</w:t>
      </w:r>
      <w:r>
        <w:rPr>
          <w:noProof/>
        </w:rPr>
        <w:fldChar w:fldCharType="end"/>
      </w:r>
    </w:p>
    <w:p w14:paraId="0D3D2C3D" w14:textId="2A9B5F78" w:rsidR="00E37D4E" w:rsidRDefault="00E37D4E">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fldLock="1"/>
      </w:r>
      <w:r>
        <w:rPr>
          <w:noProof/>
        </w:rPr>
        <w:instrText xml:space="preserve"> PAGEREF _Toc114778239 \h </w:instrText>
      </w:r>
      <w:r>
        <w:rPr>
          <w:noProof/>
        </w:rPr>
      </w:r>
      <w:r>
        <w:rPr>
          <w:noProof/>
        </w:rPr>
        <w:fldChar w:fldCharType="separate"/>
      </w:r>
      <w:r>
        <w:rPr>
          <w:noProof/>
        </w:rPr>
        <w:t>62</w:t>
      </w:r>
      <w:r>
        <w:rPr>
          <w:noProof/>
        </w:rPr>
        <w:fldChar w:fldCharType="end"/>
      </w:r>
    </w:p>
    <w:p w14:paraId="7ED6E9BC" w14:textId="20AD4C26" w:rsidR="00E37D4E" w:rsidRDefault="00E37D4E">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fldLock="1"/>
      </w:r>
      <w:r>
        <w:rPr>
          <w:noProof/>
        </w:rPr>
        <w:instrText xml:space="preserve"> PAGEREF _Toc114778240 \h </w:instrText>
      </w:r>
      <w:r>
        <w:rPr>
          <w:noProof/>
        </w:rPr>
      </w:r>
      <w:r>
        <w:rPr>
          <w:noProof/>
        </w:rPr>
        <w:fldChar w:fldCharType="separate"/>
      </w:r>
      <w:r>
        <w:rPr>
          <w:noProof/>
        </w:rPr>
        <w:t>62</w:t>
      </w:r>
      <w:r>
        <w:rPr>
          <w:noProof/>
        </w:rPr>
        <w:fldChar w:fldCharType="end"/>
      </w:r>
    </w:p>
    <w:p w14:paraId="15D1DFBD" w14:textId="2F83FAFF" w:rsidR="00E37D4E" w:rsidRDefault="00E37D4E">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fldLock="1"/>
      </w:r>
      <w:r>
        <w:rPr>
          <w:noProof/>
        </w:rPr>
        <w:instrText xml:space="preserve"> PAGEREF _Toc114778241 \h </w:instrText>
      </w:r>
      <w:r>
        <w:rPr>
          <w:noProof/>
        </w:rPr>
      </w:r>
      <w:r>
        <w:rPr>
          <w:noProof/>
        </w:rPr>
        <w:fldChar w:fldCharType="separate"/>
      </w:r>
      <w:r>
        <w:rPr>
          <w:noProof/>
        </w:rPr>
        <w:t>62</w:t>
      </w:r>
      <w:r>
        <w:rPr>
          <w:noProof/>
        </w:rPr>
        <w:fldChar w:fldCharType="end"/>
      </w:r>
    </w:p>
    <w:p w14:paraId="2F8114AD" w14:textId="7962266C" w:rsidR="00E37D4E" w:rsidRDefault="00E37D4E">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_Toc114778242 \h </w:instrText>
      </w:r>
      <w:r>
        <w:rPr>
          <w:noProof/>
        </w:rPr>
      </w:r>
      <w:r>
        <w:rPr>
          <w:noProof/>
        </w:rPr>
        <w:fldChar w:fldCharType="separate"/>
      </w:r>
      <w:r>
        <w:rPr>
          <w:noProof/>
        </w:rPr>
        <w:t>62</w:t>
      </w:r>
      <w:r>
        <w:rPr>
          <w:noProof/>
        </w:rPr>
        <w:fldChar w:fldCharType="end"/>
      </w:r>
    </w:p>
    <w:p w14:paraId="06030179" w14:textId="36DFB048" w:rsidR="00E37D4E" w:rsidRDefault="00E37D4E">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_Toc114778243 \h </w:instrText>
      </w:r>
      <w:r>
        <w:rPr>
          <w:noProof/>
        </w:rPr>
      </w:r>
      <w:r>
        <w:rPr>
          <w:noProof/>
        </w:rPr>
        <w:fldChar w:fldCharType="separate"/>
      </w:r>
      <w:r>
        <w:rPr>
          <w:noProof/>
        </w:rPr>
        <w:t>63</w:t>
      </w:r>
      <w:r>
        <w:rPr>
          <w:noProof/>
        </w:rPr>
        <w:fldChar w:fldCharType="end"/>
      </w:r>
    </w:p>
    <w:p w14:paraId="3C5C4384" w14:textId="33F087BF" w:rsidR="00E37D4E" w:rsidRDefault="00E37D4E">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_Toc114778244 \h </w:instrText>
      </w:r>
      <w:r>
        <w:rPr>
          <w:noProof/>
        </w:rPr>
      </w:r>
      <w:r>
        <w:rPr>
          <w:noProof/>
        </w:rPr>
        <w:fldChar w:fldCharType="separate"/>
      </w:r>
      <w:r>
        <w:rPr>
          <w:noProof/>
        </w:rPr>
        <w:t>63</w:t>
      </w:r>
      <w:r>
        <w:rPr>
          <w:noProof/>
        </w:rPr>
        <w:fldChar w:fldCharType="end"/>
      </w:r>
    </w:p>
    <w:p w14:paraId="3A970083" w14:textId="4BB91488" w:rsidR="00E37D4E" w:rsidRDefault="00E37D4E">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_Toc114778245 \h </w:instrText>
      </w:r>
      <w:r>
        <w:rPr>
          <w:noProof/>
        </w:rPr>
      </w:r>
      <w:r>
        <w:rPr>
          <w:noProof/>
        </w:rPr>
        <w:fldChar w:fldCharType="separate"/>
      </w:r>
      <w:r>
        <w:rPr>
          <w:noProof/>
        </w:rPr>
        <w:t>63</w:t>
      </w:r>
      <w:r>
        <w:rPr>
          <w:noProof/>
        </w:rPr>
        <w:fldChar w:fldCharType="end"/>
      </w:r>
    </w:p>
    <w:p w14:paraId="4DFB6819" w14:textId="30E0DFEB" w:rsidR="00E37D4E" w:rsidRDefault="00E37D4E">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_Toc114778246 \h </w:instrText>
      </w:r>
      <w:r>
        <w:rPr>
          <w:noProof/>
        </w:rPr>
      </w:r>
      <w:r>
        <w:rPr>
          <w:noProof/>
        </w:rPr>
        <w:fldChar w:fldCharType="separate"/>
      </w:r>
      <w:r>
        <w:rPr>
          <w:noProof/>
        </w:rPr>
        <w:t>63</w:t>
      </w:r>
      <w:r>
        <w:rPr>
          <w:noProof/>
        </w:rPr>
        <w:fldChar w:fldCharType="end"/>
      </w:r>
    </w:p>
    <w:p w14:paraId="40D55E00" w14:textId="6367B219" w:rsidR="00E37D4E" w:rsidRDefault="00E37D4E">
      <w:pPr>
        <w:pStyle w:val="TOC3"/>
        <w:rPr>
          <w:rFonts w:asciiTheme="minorHAnsi" w:eastAsiaTheme="minorEastAsia" w:hAnsiTheme="minorHAnsi" w:cstheme="minorBidi"/>
          <w:noProof/>
          <w:sz w:val="22"/>
          <w:szCs w:val="22"/>
          <w:lang w:eastAsia="en-GB"/>
        </w:rPr>
      </w:pPr>
      <w:r w:rsidRPr="00B91A02">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_Toc114778247 \h </w:instrText>
      </w:r>
      <w:r>
        <w:rPr>
          <w:noProof/>
        </w:rPr>
      </w:r>
      <w:r>
        <w:rPr>
          <w:noProof/>
        </w:rPr>
        <w:fldChar w:fldCharType="separate"/>
      </w:r>
      <w:r>
        <w:rPr>
          <w:noProof/>
        </w:rPr>
        <w:t>64</w:t>
      </w:r>
      <w:r>
        <w:rPr>
          <w:noProof/>
        </w:rPr>
        <w:fldChar w:fldCharType="end"/>
      </w:r>
    </w:p>
    <w:p w14:paraId="5483F473" w14:textId="20922B5C" w:rsidR="00E37D4E" w:rsidRDefault="00E37D4E">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_Toc114778248 \h </w:instrText>
      </w:r>
      <w:r>
        <w:rPr>
          <w:noProof/>
        </w:rPr>
      </w:r>
      <w:r>
        <w:rPr>
          <w:noProof/>
        </w:rPr>
        <w:fldChar w:fldCharType="separate"/>
      </w:r>
      <w:r>
        <w:rPr>
          <w:noProof/>
        </w:rPr>
        <w:t>64</w:t>
      </w:r>
      <w:r>
        <w:rPr>
          <w:noProof/>
        </w:rPr>
        <w:fldChar w:fldCharType="end"/>
      </w:r>
    </w:p>
    <w:p w14:paraId="6545C06F" w14:textId="4DFE0146" w:rsidR="00E37D4E" w:rsidRDefault="00E37D4E">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_Toc114778249 \h </w:instrText>
      </w:r>
      <w:r>
        <w:rPr>
          <w:noProof/>
        </w:rPr>
      </w:r>
      <w:r>
        <w:rPr>
          <w:noProof/>
        </w:rPr>
        <w:fldChar w:fldCharType="separate"/>
      </w:r>
      <w:r>
        <w:rPr>
          <w:noProof/>
        </w:rPr>
        <w:t>64</w:t>
      </w:r>
      <w:r>
        <w:rPr>
          <w:noProof/>
        </w:rPr>
        <w:fldChar w:fldCharType="end"/>
      </w:r>
    </w:p>
    <w:p w14:paraId="3FF4484D" w14:textId="2AF90EF8" w:rsidR="00E37D4E" w:rsidRDefault="00E37D4E">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_Toc114778250 \h </w:instrText>
      </w:r>
      <w:r>
        <w:rPr>
          <w:noProof/>
        </w:rPr>
      </w:r>
      <w:r>
        <w:rPr>
          <w:noProof/>
        </w:rPr>
        <w:fldChar w:fldCharType="separate"/>
      </w:r>
      <w:r>
        <w:rPr>
          <w:noProof/>
        </w:rPr>
        <w:t>64</w:t>
      </w:r>
      <w:r>
        <w:rPr>
          <w:noProof/>
        </w:rPr>
        <w:fldChar w:fldCharType="end"/>
      </w:r>
    </w:p>
    <w:p w14:paraId="198693FB" w14:textId="181A73E4" w:rsidR="00E37D4E" w:rsidRDefault="00E37D4E">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_Toc114778251 \h </w:instrText>
      </w:r>
      <w:r>
        <w:rPr>
          <w:noProof/>
        </w:rPr>
      </w:r>
      <w:r>
        <w:rPr>
          <w:noProof/>
        </w:rPr>
        <w:fldChar w:fldCharType="separate"/>
      </w:r>
      <w:r>
        <w:rPr>
          <w:noProof/>
        </w:rPr>
        <w:t>64</w:t>
      </w:r>
      <w:r>
        <w:rPr>
          <w:noProof/>
        </w:rPr>
        <w:fldChar w:fldCharType="end"/>
      </w:r>
    </w:p>
    <w:p w14:paraId="5AE7CE23" w14:textId="1329CED7" w:rsidR="00E37D4E" w:rsidRDefault="00E37D4E">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_Toc114778252 \h </w:instrText>
      </w:r>
      <w:r>
        <w:rPr>
          <w:noProof/>
        </w:rPr>
      </w:r>
      <w:r>
        <w:rPr>
          <w:noProof/>
        </w:rPr>
        <w:fldChar w:fldCharType="separate"/>
      </w:r>
      <w:r>
        <w:rPr>
          <w:noProof/>
        </w:rPr>
        <w:t>67</w:t>
      </w:r>
      <w:r>
        <w:rPr>
          <w:noProof/>
        </w:rPr>
        <w:fldChar w:fldCharType="end"/>
      </w:r>
    </w:p>
    <w:p w14:paraId="09DBF946" w14:textId="0696D76D" w:rsidR="00E37D4E" w:rsidRDefault="00E37D4E">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_Toc114778253 \h </w:instrText>
      </w:r>
      <w:r>
        <w:rPr>
          <w:noProof/>
        </w:rPr>
      </w:r>
      <w:r>
        <w:rPr>
          <w:noProof/>
        </w:rPr>
        <w:fldChar w:fldCharType="separate"/>
      </w:r>
      <w:r>
        <w:rPr>
          <w:noProof/>
        </w:rPr>
        <w:t>67</w:t>
      </w:r>
      <w:r>
        <w:rPr>
          <w:noProof/>
        </w:rPr>
        <w:fldChar w:fldCharType="end"/>
      </w:r>
    </w:p>
    <w:p w14:paraId="56F69CC3" w14:textId="6982EB79" w:rsidR="00E37D4E" w:rsidRDefault="00E37D4E">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_Toc114778254 \h </w:instrText>
      </w:r>
      <w:r>
        <w:rPr>
          <w:noProof/>
        </w:rPr>
      </w:r>
      <w:r>
        <w:rPr>
          <w:noProof/>
        </w:rPr>
        <w:fldChar w:fldCharType="separate"/>
      </w:r>
      <w:r>
        <w:rPr>
          <w:noProof/>
        </w:rPr>
        <w:t>67</w:t>
      </w:r>
      <w:r>
        <w:rPr>
          <w:noProof/>
        </w:rPr>
        <w:fldChar w:fldCharType="end"/>
      </w:r>
    </w:p>
    <w:p w14:paraId="4DE8D6BB" w14:textId="5FE5FD72" w:rsidR="00E37D4E" w:rsidRDefault="00E37D4E">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_Toc114778255 \h </w:instrText>
      </w:r>
      <w:r>
        <w:rPr>
          <w:noProof/>
        </w:rPr>
      </w:r>
      <w:r>
        <w:rPr>
          <w:noProof/>
        </w:rPr>
        <w:fldChar w:fldCharType="separate"/>
      </w:r>
      <w:r>
        <w:rPr>
          <w:noProof/>
        </w:rPr>
        <w:t>68</w:t>
      </w:r>
      <w:r>
        <w:rPr>
          <w:noProof/>
        </w:rPr>
        <w:fldChar w:fldCharType="end"/>
      </w:r>
    </w:p>
    <w:p w14:paraId="7882A15E" w14:textId="29C75BD4" w:rsidR="00E37D4E" w:rsidRDefault="00E37D4E">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_Toc114778256 \h </w:instrText>
      </w:r>
      <w:r>
        <w:rPr>
          <w:noProof/>
        </w:rPr>
      </w:r>
      <w:r>
        <w:rPr>
          <w:noProof/>
        </w:rPr>
        <w:fldChar w:fldCharType="separate"/>
      </w:r>
      <w:r>
        <w:rPr>
          <w:noProof/>
        </w:rPr>
        <w:t>68</w:t>
      </w:r>
      <w:r>
        <w:rPr>
          <w:noProof/>
        </w:rPr>
        <w:fldChar w:fldCharType="end"/>
      </w:r>
    </w:p>
    <w:p w14:paraId="46758065" w14:textId="793B6A4A" w:rsidR="00E37D4E" w:rsidRDefault="00E37D4E">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_Toc114778257 \h </w:instrText>
      </w:r>
      <w:r>
        <w:rPr>
          <w:noProof/>
        </w:rPr>
      </w:r>
      <w:r>
        <w:rPr>
          <w:noProof/>
        </w:rPr>
        <w:fldChar w:fldCharType="separate"/>
      </w:r>
      <w:r>
        <w:rPr>
          <w:noProof/>
        </w:rPr>
        <w:t>68</w:t>
      </w:r>
      <w:r>
        <w:rPr>
          <w:noProof/>
        </w:rPr>
        <w:fldChar w:fldCharType="end"/>
      </w:r>
    </w:p>
    <w:p w14:paraId="24CB763D" w14:textId="1B644379" w:rsidR="00E37D4E" w:rsidRDefault="00E37D4E">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_Toc114778258 \h </w:instrText>
      </w:r>
      <w:r>
        <w:rPr>
          <w:noProof/>
        </w:rPr>
      </w:r>
      <w:r>
        <w:rPr>
          <w:noProof/>
        </w:rPr>
        <w:fldChar w:fldCharType="separate"/>
      </w:r>
      <w:r>
        <w:rPr>
          <w:noProof/>
        </w:rPr>
        <w:t>68</w:t>
      </w:r>
      <w:r>
        <w:rPr>
          <w:noProof/>
        </w:rPr>
        <w:fldChar w:fldCharType="end"/>
      </w:r>
    </w:p>
    <w:p w14:paraId="2C83C9F1" w14:textId="0692FDCA" w:rsidR="00E37D4E" w:rsidRDefault="00E37D4E">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_Toc114778259 \h </w:instrText>
      </w:r>
      <w:r>
        <w:rPr>
          <w:noProof/>
        </w:rPr>
      </w:r>
      <w:r>
        <w:rPr>
          <w:noProof/>
        </w:rPr>
        <w:fldChar w:fldCharType="separate"/>
      </w:r>
      <w:r>
        <w:rPr>
          <w:noProof/>
        </w:rPr>
        <w:t>68</w:t>
      </w:r>
      <w:r>
        <w:rPr>
          <w:noProof/>
        </w:rPr>
        <w:fldChar w:fldCharType="end"/>
      </w:r>
    </w:p>
    <w:p w14:paraId="56E6FCD7" w14:textId="2CA456C0" w:rsidR="00E37D4E" w:rsidRDefault="00E37D4E">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_Toc114778260 \h </w:instrText>
      </w:r>
      <w:r>
        <w:rPr>
          <w:noProof/>
        </w:rPr>
      </w:r>
      <w:r>
        <w:rPr>
          <w:noProof/>
        </w:rPr>
        <w:fldChar w:fldCharType="separate"/>
      </w:r>
      <w:r>
        <w:rPr>
          <w:noProof/>
        </w:rPr>
        <w:t>68</w:t>
      </w:r>
      <w:r>
        <w:rPr>
          <w:noProof/>
        </w:rPr>
        <w:fldChar w:fldCharType="end"/>
      </w:r>
    </w:p>
    <w:p w14:paraId="767E9939" w14:textId="66230F16" w:rsidR="00E37D4E" w:rsidRDefault="00E37D4E">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_Toc114778261 \h </w:instrText>
      </w:r>
      <w:r>
        <w:rPr>
          <w:noProof/>
        </w:rPr>
      </w:r>
      <w:r>
        <w:rPr>
          <w:noProof/>
        </w:rPr>
        <w:fldChar w:fldCharType="separate"/>
      </w:r>
      <w:r>
        <w:rPr>
          <w:noProof/>
        </w:rPr>
        <w:t>68</w:t>
      </w:r>
      <w:r>
        <w:rPr>
          <w:noProof/>
        </w:rPr>
        <w:fldChar w:fldCharType="end"/>
      </w:r>
    </w:p>
    <w:p w14:paraId="71C906BB" w14:textId="27AFB259" w:rsidR="00E37D4E" w:rsidRDefault="00E37D4E">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_Toc114778262 \h </w:instrText>
      </w:r>
      <w:r>
        <w:rPr>
          <w:noProof/>
        </w:rPr>
      </w:r>
      <w:r>
        <w:rPr>
          <w:noProof/>
        </w:rPr>
        <w:fldChar w:fldCharType="separate"/>
      </w:r>
      <w:r>
        <w:rPr>
          <w:noProof/>
        </w:rPr>
        <w:t>69</w:t>
      </w:r>
      <w:r>
        <w:rPr>
          <w:noProof/>
        </w:rPr>
        <w:fldChar w:fldCharType="end"/>
      </w:r>
    </w:p>
    <w:p w14:paraId="48142AD8" w14:textId="4E45B28A" w:rsidR="00E37D4E" w:rsidRDefault="00E37D4E">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_Toc114778263 \h </w:instrText>
      </w:r>
      <w:r>
        <w:rPr>
          <w:noProof/>
        </w:rPr>
      </w:r>
      <w:r>
        <w:rPr>
          <w:noProof/>
        </w:rPr>
        <w:fldChar w:fldCharType="separate"/>
      </w:r>
      <w:r>
        <w:rPr>
          <w:noProof/>
        </w:rPr>
        <w:t>69</w:t>
      </w:r>
      <w:r>
        <w:rPr>
          <w:noProof/>
        </w:rPr>
        <w:fldChar w:fldCharType="end"/>
      </w:r>
    </w:p>
    <w:p w14:paraId="48BC847F" w14:textId="482E5B43" w:rsidR="00E37D4E" w:rsidRDefault="00E37D4E">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_Toc114778264 \h </w:instrText>
      </w:r>
      <w:r>
        <w:rPr>
          <w:noProof/>
        </w:rPr>
      </w:r>
      <w:r>
        <w:rPr>
          <w:noProof/>
        </w:rPr>
        <w:fldChar w:fldCharType="separate"/>
      </w:r>
      <w:r>
        <w:rPr>
          <w:noProof/>
        </w:rPr>
        <w:t>69</w:t>
      </w:r>
      <w:r>
        <w:rPr>
          <w:noProof/>
        </w:rPr>
        <w:fldChar w:fldCharType="end"/>
      </w:r>
    </w:p>
    <w:p w14:paraId="0333E8C9" w14:textId="0544A8A4" w:rsidR="00E37D4E" w:rsidRDefault="00E37D4E">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_Toc114778265 \h </w:instrText>
      </w:r>
      <w:r>
        <w:rPr>
          <w:noProof/>
        </w:rPr>
      </w:r>
      <w:r>
        <w:rPr>
          <w:noProof/>
        </w:rPr>
        <w:fldChar w:fldCharType="separate"/>
      </w:r>
      <w:r>
        <w:rPr>
          <w:noProof/>
        </w:rPr>
        <w:t>69</w:t>
      </w:r>
      <w:r>
        <w:rPr>
          <w:noProof/>
        </w:rPr>
        <w:fldChar w:fldCharType="end"/>
      </w:r>
    </w:p>
    <w:p w14:paraId="79762907" w14:textId="128E2109" w:rsidR="00E37D4E" w:rsidRDefault="00E37D4E">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_Toc114778266 \h </w:instrText>
      </w:r>
      <w:r>
        <w:rPr>
          <w:noProof/>
        </w:rPr>
      </w:r>
      <w:r>
        <w:rPr>
          <w:noProof/>
        </w:rPr>
        <w:fldChar w:fldCharType="separate"/>
      </w:r>
      <w:r>
        <w:rPr>
          <w:noProof/>
        </w:rPr>
        <w:t>69</w:t>
      </w:r>
      <w:r>
        <w:rPr>
          <w:noProof/>
        </w:rPr>
        <w:fldChar w:fldCharType="end"/>
      </w:r>
    </w:p>
    <w:p w14:paraId="4510F2B9" w14:textId="73DA66A4" w:rsidR="00E37D4E" w:rsidRDefault="00E37D4E">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_Toc114778267 \h </w:instrText>
      </w:r>
      <w:r>
        <w:rPr>
          <w:noProof/>
        </w:rPr>
      </w:r>
      <w:r>
        <w:rPr>
          <w:noProof/>
        </w:rPr>
        <w:fldChar w:fldCharType="separate"/>
      </w:r>
      <w:r>
        <w:rPr>
          <w:noProof/>
        </w:rPr>
        <w:t>69</w:t>
      </w:r>
      <w:r>
        <w:rPr>
          <w:noProof/>
        </w:rPr>
        <w:fldChar w:fldCharType="end"/>
      </w:r>
    </w:p>
    <w:p w14:paraId="363C7375" w14:textId="2AFC4C5C" w:rsidR="00E37D4E" w:rsidRDefault="00E37D4E">
      <w:pPr>
        <w:pStyle w:val="TOC4"/>
        <w:rPr>
          <w:rFonts w:asciiTheme="minorHAnsi" w:eastAsiaTheme="minorEastAsia" w:hAnsiTheme="minorHAnsi" w:cstheme="minorBidi"/>
          <w:noProof/>
          <w:sz w:val="22"/>
          <w:szCs w:val="22"/>
          <w:lang w:eastAsia="en-GB"/>
        </w:rPr>
      </w:pPr>
      <w:r>
        <w:rPr>
          <w:noProof/>
        </w:rPr>
        <w:lastRenderedPageBreak/>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_Toc114778268 \h </w:instrText>
      </w:r>
      <w:r>
        <w:rPr>
          <w:noProof/>
        </w:rPr>
      </w:r>
      <w:r>
        <w:rPr>
          <w:noProof/>
        </w:rPr>
        <w:fldChar w:fldCharType="separate"/>
      </w:r>
      <w:r>
        <w:rPr>
          <w:noProof/>
        </w:rPr>
        <w:t>70</w:t>
      </w:r>
      <w:r>
        <w:rPr>
          <w:noProof/>
        </w:rPr>
        <w:fldChar w:fldCharType="end"/>
      </w:r>
    </w:p>
    <w:p w14:paraId="48261796" w14:textId="7CCFE9B1" w:rsidR="00E37D4E" w:rsidRDefault="00E37D4E">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_Toc114778269 \h </w:instrText>
      </w:r>
      <w:r>
        <w:rPr>
          <w:noProof/>
        </w:rPr>
      </w:r>
      <w:r>
        <w:rPr>
          <w:noProof/>
        </w:rPr>
        <w:fldChar w:fldCharType="separate"/>
      </w:r>
      <w:r>
        <w:rPr>
          <w:noProof/>
        </w:rPr>
        <w:t>71</w:t>
      </w:r>
      <w:r>
        <w:rPr>
          <w:noProof/>
        </w:rPr>
        <w:fldChar w:fldCharType="end"/>
      </w:r>
    </w:p>
    <w:p w14:paraId="7863A54A" w14:textId="67EF7FEF" w:rsidR="00E37D4E" w:rsidRDefault="00E37D4E">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_Toc114778270 \h </w:instrText>
      </w:r>
      <w:r>
        <w:rPr>
          <w:noProof/>
        </w:rPr>
      </w:r>
      <w:r>
        <w:rPr>
          <w:noProof/>
        </w:rPr>
        <w:fldChar w:fldCharType="separate"/>
      </w:r>
      <w:r>
        <w:rPr>
          <w:noProof/>
        </w:rPr>
        <w:t>71</w:t>
      </w:r>
      <w:r>
        <w:rPr>
          <w:noProof/>
        </w:rPr>
        <w:fldChar w:fldCharType="end"/>
      </w:r>
    </w:p>
    <w:p w14:paraId="21C8F2E2" w14:textId="0F3D1296" w:rsidR="00E37D4E" w:rsidRDefault="00E37D4E">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_Toc114778271 \h </w:instrText>
      </w:r>
      <w:r>
        <w:rPr>
          <w:noProof/>
        </w:rPr>
      </w:r>
      <w:r>
        <w:rPr>
          <w:noProof/>
        </w:rPr>
        <w:fldChar w:fldCharType="separate"/>
      </w:r>
      <w:r>
        <w:rPr>
          <w:noProof/>
        </w:rPr>
        <w:t>71</w:t>
      </w:r>
      <w:r>
        <w:rPr>
          <w:noProof/>
        </w:rPr>
        <w:fldChar w:fldCharType="end"/>
      </w:r>
    </w:p>
    <w:p w14:paraId="351A8A44" w14:textId="17E54FA3" w:rsidR="00E37D4E" w:rsidRDefault="00E37D4E">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_Toc114778272 \h </w:instrText>
      </w:r>
      <w:r>
        <w:rPr>
          <w:noProof/>
        </w:rPr>
      </w:r>
      <w:r>
        <w:rPr>
          <w:noProof/>
        </w:rPr>
        <w:fldChar w:fldCharType="separate"/>
      </w:r>
      <w:r>
        <w:rPr>
          <w:noProof/>
        </w:rPr>
        <w:t>71</w:t>
      </w:r>
      <w:r>
        <w:rPr>
          <w:noProof/>
        </w:rPr>
        <w:fldChar w:fldCharType="end"/>
      </w:r>
    </w:p>
    <w:p w14:paraId="56371517" w14:textId="6E7E000C" w:rsidR="00E37D4E" w:rsidRDefault="00E37D4E">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_Toc114778273 \h </w:instrText>
      </w:r>
      <w:r>
        <w:rPr>
          <w:noProof/>
        </w:rPr>
      </w:r>
      <w:r>
        <w:rPr>
          <w:noProof/>
        </w:rPr>
        <w:fldChar w:fldCharType="separate"/>
      </w:r>
      <w:r>
        <w:rPr>
          <w:noProof/>
        </w:rPr>
        <w:t>72</w:t>
      </w:r>
      <w:r>
        <w:rPr>
          <w:noProof/>
        </w:rPr>
        <w:fldChar w:fldCharType="end"/>
      </w:r>
    </w:p>
    <w:p w14:paraId="1A30EAA6" w14:textId="7C5057A5" w:rsidR="00E37D4E" w:rsidRDefault="00E37D4E">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_Toc114778274 \h </w:instrText>
      </w:r>
      <w:r>
        <w:rPr>
          <w:noProof/>
        </w:rPr>
      </w:r>
      <w:r>
        <w:rPr>
          <w:noProof/>
        </w:rPr>
        <w:fldChar w:fldCharType="separate"/>
      </w:r>
      <w:r>
        <w:rPr>
          <w:noProof/>
        </w:rPr>
        <w:t>72</w:t>
      </w:r>
      <w:r>
        <w:rPr>
          <w:noProof/>
        </w:rPr>
        <w:fldChar w:fldCharType="end"/>
      </w:r>
    </w:p>
    <w:p w14:paraId="61A6AD3B" w14:textId="0DCC67A2" w:rsidR="00E37D4E" w:rsidRDefault="00E37D4E">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_Toc114778275 \h </w:instrText>
      </w:r>
      <w:r>
        <w:rPr>
          <w:noProof/>
        </w:rPr>
      </w:r>
      <w:r>
        <w:rPr>
          <w:noProof/>
        </w:rPr>
        <w:fldChar w:fldCharType="separate"/>
      </w:r>
      <w:r>
        <w:rPr>
          <w:noProof/>
        </w:rPr>
        <w:t>72</w:t>
      </w:r>
      <w:r>
        <w:rPr>
          <w:noProof/>
        </w:rPr>
        <w:fldChar w:fldCharType="end"/>
      </w:r>
    </w:p>
    <w:p w14:paraId="5250A2D9" w14:textId="2C0E714C" w:rsidR="00E37D4E" w:rsidRDefault="00E37D4E">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_Toc114778276 \h </w:instrText>
      </w:r>
      <w:r>
        <w:rPr>
          <w:noProof/>
        </w:rPr>
      </w:r>
      <w:r>
        <w:rPr>
          <w:noProof/>
        </w:rPr>
        <w:fldChar w:fldCharType="separate"/>
      </w:r>
      <w:r>
        <w:rPr>
          <w:noProof/>
        </w:rPr>
        <w:t>72</w:t>
      </w:r>
      <w:r>
        <w:rPr>
          <w:noProof/>
        </w:rPr>
        <w:fldChar w:fldCharType="end"/>
      </w:r>
    </w:p>
    <w:p w14:paraId="7A8446AE" w14:textId="6B326272" w:rsidR="00E37D4E" w:rsidRDefault="00E37D4E">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_Toc114778277 \h </w:instrText>
      </w:r>
      <w:r>
        <w:rPr>
          <w:noProof/>
        </w:rPr>
      </w:r>
      <w:r>
        <w:rPr>
          <w:noProof/>
        </w:rPr>
        <w:fldChar w:fldCharType="separate"/>
      </w:r>
      <w:r>
        <w:rPr>
          <w:noProof/>
        </w:rPr>
        <w:t>72</w:t>
      </w:r>
      <w:r>
        <w:rPr>
          <w:noProof/>
        </w:rPr>
        <w:fldChar w:fldCharType="end"/>
      </w:r>
    </w:p>
    <w:p w14:paraId="3F9877F9" w14:textId="6B8B5C3B" w:rsidR="00E37D4E" w:rsidRDefault="00E37D4E">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_Toc114778278 \h </w:instrText>
      </w:r>
      <w:r>
        <w:rPr>
          <w:noProof/>
        </w:rPr>
      </w:r>
      <w:r>
        <w:rPr>
          <w:noProof/>
        </w:rPr>
        <w:fldChar w:fldCharType="separate"/>
      </w:r>
      <w:r>
        <w:rPr>
          <w:noProof/>
        </w:rPr>
        <w:t>72</w:t>
      </w:r>
      <w:r>
        <w:rPr>
          <w:noProof/>
        </w:rPr>
        <w:fldChar w:fldCharType="end"/>
      </w:r>
    </w:p>
    <w:p w14:paraId="573F618C" w14:textId="62EEC9DE" w:rsidR="00E37D4E" w:rsidRDefault="00E37D4E">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_Toc114778279 \h </w:instrText>
      </w:r>
      <w:r>
        <w:rPr>
          <w:noProof/>
        </w:rPr>
      </w:r>
      <w:r>
        <w:rPr>
          <w:noProof/>
        </w:rPr>
        <w:fldChar w:fldCharType="separate"/>
      </w:r>
      <w:r>
        <w:rPr>
          <w:noProof/>
        </w:rPr>
        <w:t>72</w:t>
      </w:r>
      <w:r>
        <w:rPr>
          <w:noProof/>
        </w:rPr>
        <w:fldChar w:fldCharType="end"/>
      </w:r>
    </w:p>
    <w:p w14:paraId="358E2CC0" w14:textId="3DB58DEC" w:rsidR="00E37D4E" w:rsidRDefault="00E37D4E">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_Toc114778280 \h </w:instrText>
      </w:r>
      <w:r>
        <w:rPr>
          <w:noProof/>
        </w:rPr>
      </w:r>
      <w:r>
        <w:rPr>
          <w:noProof/>
        </w:rPr>
        <w:fldChar w:fldCharType="separate"/>
      </w:r>
      <w:r>
        <w:rPr>
          <w:noProof/>
        </w:rPr>
        <w:t>72</w:t>
      </w:r>
      <w:r>
        <w:rPr>
          <w:noProof/>
        </w:rPr>
        <w:fldChar w:fldCharType="end"/>
      </w:r>
    </w:p>
    <w:p w14:paraId="2A578304" w14:textId="0ECEC7B8" w:rsidR="00E37D4E" w:rsidRDefault="00E37D4E">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_Toc114778281 \h </w:instrText>
      </w:r>
      <w:r>
        <w:rPr>
          <w:noProof/>
        </w:rPr>
      </w:r>
      <w:r>
        <w:rPr>
          <w:noProof/>
        </w:rPr>
        <w:fldChar w:fldCharType="separate"/>
      </w:r>
      <w:r>
        <w:rPr>
          <w:noProof/>
        </w:rPr>
        <w:t>73</w:t>
      </w:r>
      <w:r>
        <w:rPr>
          <w:noProof/>
        </w:rPr>
        <w:fldChar w:fldCharType="end"/>
      </w:r>
    </w:p>
    <w:p w14:paraId="7A49EBF1" w14:textId="300B74D9" w:rsidR="00E37D4E" w:rsidRDefault="00E37D4E">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_Toc114778282 \h </w:instrText>
      </w:r>
      <w:r>
        <w:rPr>
          <w:noProof/>
        </w:rPr>
      </w:r>
      <w:r>
        <w:rPr>
          <w:noProof/>
        </w:rPr>
        <w:fldChar w:fldCharType="separate"/>
      </w:r>
      <w:r>
        <w:rPr>
          <w:noProof/>
        </w:rPr>
        <w:t>73</w:t>
      </w:r>
      <w:r>
        <w:rPr>
          <w:noProof/>
        </w:rPr>
        <w:fldChar w:fldCharType="end"/>
      </w:r>
    </w:p>
    <w:p w14:paraId="00ED854D" w14:textId="1D5B03C1" w:rsidR="00E37D4E" w:rsidRDefault="00E37D4E">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_Toc114778283 \h </w:instrText>
      </w:r>
      <w:r>
        <w:rPr>
          <w:noProof/>
        </w:rPr>
      </w:r>
      <w:r>
        <w:rPr>
          <w:noProof/>
        </w:rPr>
        <w:fldChar w:fldCharType="separate"/>
      </w:r>
      <w:r>
        <w:rPr>
          <w:noProof/>
        </w:rPr>
        <w:t>73</w:t>
      </w:r>
      <w:r>
        <w:rPr>
          <w:noProof/>
        </w:rPr>
        <w:fldChar w:fldCharType="end"/>
      </w:r>
    </w:p>
    <w:p w14:paraId="331F7B1E" w14:textId="34393A81" w:rsidR="00E37D4E" w:rsidRDefault="00E37D4E">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_Toc114778284 \h </w:instrText>
      </w:r>
      <w:r>
        <w:rPr>
          <w:noProof/>
        </w:rPr>
      </w:r>
      <w:r>
        <w:rPr>
          <w:noProof/>
        </w:rPr>
        <w:fldChar w:fldCharType="separate"/>
      </w:r>
      <w:r>
        <w:rPr>
          <w:noProof/>
        </w:rPr>
        <w:t>74</w:t>
      </w:r>
      <w:r>
        <w:rPr>
          <w:noProof/>
        </w:rPr>
        <w:fldChar w:fldCharType="end"/>
      </w:r>
    </w:p>
    <w:p w14:paraId="59C304D1" w14:textId="248FBF75" w:rsidR="00E37D4E" w:rsidRDefault="00E37D4E">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_Toc114778285 \h </w:instrText>
      </w:r>
      <w:r>
        <w:rPr>
          <w:noProof/>
        </w:rPr>
      </w:r>
      <w:r>
        <w:rPr>
          <w:noProof/>
        </w:rPr>
        <w:fldChar w:fldCharType="separate"/>
      </w:r>
      <w:r>
        <w:rPr>
          <w:noProof/>
        </w:rPr>
        <w:t>74</w:t>
      </w:r>
      <w:r>
        <w:rPr>
          <w:noProof/>
        </w:rPr>
        <w:fldChar w:fldCharType="end"/>
      </w:r>
    </w:p>
    <w:p w14:paraId="299C9FE1" w14:textId="421A383C" w:rsidR="00E37D4E" w:rsidRDefault="00E37D4E">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_Toc114778286 \h </w:instrText>
      </w:r>
      <w:r>
        <w:rPr>
          <w:noProof/>
        </w:rPr>
      </w:r>
      <w:r>
        <w:rPr>
          <w:noProof/>
        </w:rPr>
        <w:fldChar w:fldCharType="separate"/>
      </w:r>
      <w:r>
        <w:rPr>
          <w:noProof/>
        </w:rPr>
        <w:t>74</w:t>
      </w:r>
      <w:r>
        <w:rPr>
          <w:noProof/>
        </w:rPr>
        <w:fldChar w:fldCharType="end"/>
      </w:r>
    </w:p>
    <w:p w14:paraId="78AE43B7" w14:textId="7B5F1435" w:rsidR="00E37D4E" w:rsidRDefault="00E37D4E">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_Toc114778287 \h </w:instrText>
      </w:r>
      <w:r>
        <w:rPr>
          <w:noProof/>
        </w:rPr>
      </w:r>
      <w:r>
        <w:rPr>
          <w:noProof/>
        </w:rPr>
        <w:fldChar w:fldCharType="separate"/>
      </w:r>
      <w:r>
        <w:rPr>
          <w:noProof/>
        </w:rPr>
        <w:t>75</w:t>
      </w:r>
      <w:r>
        <w:rPr>
          <w:noProof/>
        </w:rPr>
        <w:fldChar w:fldCharType="end"/>
      </w:r>
    </w:p>
    <w:p w14:paraId="5068C089" w14:textId="788C3CA4" w:rsidR="00E37D4E" w:rsidRDefault="00E37D4E">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_Toc114778288 \h </w:instrText>
      </w:r>
      <w:r>
        <w:rPr>
          <w:noProof/>
        </w:rPr>
      </w:r>
      <w:r>
        <w:rPr>
          <w:noProof/>
        </w:rPr>
        <w:fldChar w:fldCharType="separate"/>
      </w:r>
      <w:r>
        <w:rPr>
          <w:noProof/>
        </w:rPr>
        <w:t>75</w:t>
      </w:r>
      <w:r>
        <w:rPr>
          <w:noProof/>
        </w:rPr>
        <w:fldChar w:fldCharType="end"/>
      </w:r>
    </w:p>
    <w:p w14:paraId="5DAF27C0" w14:textId="611D2A9B" w:rsidR="00E37D4E" w:rsidRDefault="00E37D4E">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_Toc114778289 \h </w:instrText>
      </w:r>
      <w:r>
        <w:rPr>
          <w:noProof/>
        </w:rPr>
      </w:r>
      <w:r>
        <w:rPr>
          <w:noProof/>
        </w:rPr>
        <w:fldChar w:fldCharType="separate"/>
      </w:r>
      <w:r>
        <w:rPr>
          <w:noProof/>
        </w:rPr>
        <w:t>75</w:t>
      </w:r>
      <w:r>
        <w:rPr>
          <w:noProof/>
        </w:rPr>
        <w:fldChar w:fldCharType="end"/>
      </w:r>
    </w:p>
    <w:p w14:paraId="2394E4BE" w14:textId="6078EAE6" w:rsidR="00E37D4E" w:rsidRDefault="00E37D4E">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_Toc114778290 \h </w:instrText>
      </w:r>
      <w:r>
        <w:rPr>
          <w:noProof/>
        </w:rPr>
      </w:r>
      <w:r>
        <w:rPr>
          <w:noProof/>
        </w:rPr>
        <w:fldChar w:fldCharType="separate"/>
      </w:r>
      <w:r>
        <w:rPr>
          <w:noProof/>
        </w:rPr>
        <w:t>76</w:t>
      </w:r>
      <w:r>
        <w:rPr>
          <w:noProof/>
        </w:rPr>
        <w:fldChar w:fldCharType="end"/>
      </w:r>
    </w:p>
    <w:p w14:paraId="22180765" w14:textId="4DC641F8" w:rsidR="00E37D4E" w:rsidRDefault="00E37D4E">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_Toc114778291 \h </w:instrText>
      </w:r>
      <w:r>
        <w:rPr>
          <w:noProof/>
        </w:rPr>
      </w:r>
      <w:r>
        <w:rPr>
          <w:noProof/>
        </w:rPr>
        <w:fldChar w:fldCharType="separate"/>
      </w:r>
      <w:r>
        <w:rPr>
          <w:noProof/>
        </w:rPr>
        <w:t>76</w:t>
      </w:r>
      <w:r>
        <w:rPr>
          <w:noProof/>
        </w:rPr>
        <w:fldChar w:fldCharType="end"/>
      </w:r>
    </w:p>
    <w:p w14:paraId="0EE07447" w14:textId="25B63766" w:rsidR="00E37D4E" w:rsidRDefault="00E37D4E">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_Toc114778292 \h </w:instrText>
      </w:r>
      <w:r>
        <w:rPr>
          <w:noProof/>
        </w:rPr>
      </w:r>
      <w:r>
        <w:rPr>
          <w:noProof/>
        </w:rPr>
        <w:fldChar w:fldCharType="separate"/>
      </w:r>
      <w:r>
        <w:rPr>
          <w:noProof/>
        </w:rPr>
        <w:t>76</w:t>
      </w:r>
      <w:r>
        <w:rPr>
          <w:noProof/>
        </w:rPr>
        <w:fldChar w:fldCharType="end"/>
      </w:r>
    </w:p>
    <w:p w14:paraId="53D97F50" w14:textId="2AA3ECE8" w:rsidR="00E37D4E" w:rsidRDefault="00E37D4E">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_Toc114778293 \h </w:instrText>
      </w:r>
      <w:r>
        <w:rPr>
          <w:noProof/>
        </w:rPr>
      </w:r>
      <w:r>
        <w:rPr>
          <w:noProof/>
        </w:rPr>
        <w:fldChar w:fldCharType="separate"/>
      </w:r>
      <w:r>
        <w:rPr>
          <w:noProof/>
        </w:rPr>
        <w:t>77</w:t>
      </w:r>
      <w:r>
        <w:rPr>
          <w:noProof/>
        </w:rPr>
        <w:fldChar w:fldCharType="end"/>
      </w:r>
    </w:p>
    <w:p w14:paraId="59F610C1" w14:textId="05082C7E" w:rsidR="00E37D4E" w:rsidRDefault="00E37D4E">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_Toc114778294 \h </w:instrText>
      </w:r>
      <w:r>
        <w:rPr>
          <w:noProof/>
        </w:rPr>
      </w:r>
      <w:r>
        <w:rPr>
          <w:noProof/>
        </w:rPr>
        <w:fldChar w:fldCharType="separate"/>
      </w:r>
      <w:r>
        <w:rPr>
          <w:noProof/>
        </w:rPr>
        <w:t>77</w:t>
      </w:r>
      <w:r>
        <w:rPr>
          <w:noProof/>
        </w:rPr>
        <w:fldChar w:fldCharType="end"/>
      </w:r>
    </w:p>
    <w:p w14:paraId="4FED9D25" w14:textId="1BBADDED" w:rsidR="00E37D4E" w:rsidRDefault="00E37D4E">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_Toc114778295 \h </w:instrText>
      </w:r>
      <w:r>
        <w:rPr>
          <w:noProof/>
        </w:rPr>
      </w:r>
      <w:r>
        <w:rPr>
          <w:noProof/>
        </w:rPr>
        <w:fldChar w:fldCharType="separate"/>
      </w:r>
      <w:r>
        <w:rPr>
          <w:noProof/>
        </w:rPr>
        <w:t>77</w:t>
      </w:r>
      <w:r>
        <w:rPr>
          <w:noProof/>
        </w:rPr>
        <w:fldChar w:fldCharType="end"/>
      </w:r>
    </w:p>
    <w:p w14:paraId="69B276E5" w14:textId="10360764" w:rsidR="00E37D4E" w:rsidRDefault="00E37D4E">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_Toc114778296 \h </w:instrText>
      </w:r>
      <w:r>
        <w:rPr>
          <w:noProof/>
        </w:rPr>
      </w:r>
      <w:r>
        <w:rPr>
          <w:noProof/>
        </w:rPr>
        <w:fldChar w:fldCharType="separate"/>
      </w:r>
      <w:r>
        <w:rPr>
          <w:noProof/>
        </w:rPr>
        <w:t>78</w:t>
      </w:r>
      <w:r>
        <w:rPr>
          <w:noProof/>
        </w:rPr>
        <w:fldChar w:fldCharType="end"/>
      </w:r>
    </w:p>
    <w:p w14:paraId="7E8822F4" w14:textId="230310EB" w:rsidR="00E37D4E" w:rsidRDefault="00E37D4E">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_Toc114778297 \h </w:instrText>
      </w:r>
      <w:r>
        <w:rPr>
          <w:noProof/>
        </w:rPr>
      </w:r>
      <w:r>
        <w:rPr>
          <w:noProof/>
        </w:rPr>
        <w:fldChar w:fldCharType="separate"/>
      </w:r>
      <w:r>
        <w:rPr>
          <w:noProof/>
        </w:rPr>
        <w:t>78</w:t>
      </w:r>
      <w:r>
        <w:rPr>
          <w:noProof/>
        </w:rPr>
        <w:fldChar w:fldCharType="end"/>
      </w:r>
    </w:p>
    <w:p w14:paraId="47B1DCD5" w14:textId="77D1A4B4" w:rsidR="00E37D4E" w:rsidRDefault="00E37D4E">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_Toc114778298 \h </w:instrText>
      </w:r>
      <w:r>
        <w:rPr>
          <w:noProof/>
        </w:rPr>
      </w:r>
      <w:r>
        <w:rPr>
          <w:noProof/>
        </w:rPr>
        <w:fldChar w:fldCharType="separate"/>
      </w:r>
      <w:r>
        <w:rPr>
          <w:noProof/>
        </w:rPr>
        <w:t>79</w:t>
      </w:r>
      <w:r>
        <w:rPr>
          <w:noProof/>
        </w:rPr>
        <w:fldChar w:fldCharType="end"/>
      </w:r>
    </w:p>
    <w:p w14:paraId="0D71AA54" w14:textId="21C59C59" w:rsidR="00E37D4E" w:rsidRDefault="00E37D4E">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_Toc114778299 \h </w:instrText>
      </w:r>
      <w:r>
        <w:rPr>
          <w:noProof/>
        </w:rPr>
      </w:r>
      <w:r>
        <w:rPr>
          <w:noProof/>
        </w:rPr>
        <w:fldChar w:fldCharType="separate"/>
      </w:r>
      <w:r>
        <w:rPr>
          <w:noProof/>
        </w:rPr>
        <w:t>79</w:t>
      </w:r>
      <w:r>
        <w:rPr>
          <w:noProof/>
        </w:rPr>
        <w:fldChar w:fldCharType="end"/>
      </w:r>
    </w:p>
    <w:p w14:paraId="5CA00EEA" w14:textId="25A97A13" w:rsidR="00E37D4E" w:rsidRDefault="00E37D4E">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_Toc114778300 \h </w:instrText>
      </w:r>
      <w:r>
        <w:rPr>
          <w:noProof/>
        </w:rPr>
      </w:r>
      <w:r>
        <w:rPr>
          <w:noProof/>
        </w:rPr>
        <w:fldChar w:fldCharType="separate"/>
      </w:r>
      <w:r>
        <w:rPr>
          <w:noProof/>
        </w:rPr>
        <w:t>82</w:t>
      </w:r>
      <w:r>
        <w:rPr>
          <w:noProof/>
        </w:rPr>
        <w:fldChar w:fldCharType="end"/>
      </w:r>
    </w:p>
    <w:p w14:paraId="0368FBE8" w14:textId="1B68145A" w:rsidR="00E37D4E" w:rsidRDefault="00E37D4E">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_Toc114778301 \h </w:instrText>
      </w:r>
      <w:r>
        <w:rPr>
          <w:noProof/>
        </w:rPr>
      </w:r>
      <w:r>
        <w:rPr>
          <w:noProof/>
        </w:rPr>
        <w:fldChar w:fldCharType="separate"/>
      </w:r>
      <w:r>
        <w:rPr>
          <w:noProof/>
        </w:rPr>
        <w:t>85</w:t>
      </w:r>
      <w:r>
        <w:rPr>
          <w:noProof/>
        </w:rPr>
        <w:fldChar w:fldCharType="end"/>
      </w:r>
    </w:p>
    <w:p w14:paraId="6D949F09" w14:textId="5C83CD48" w:rsidR="00E37D4E" w:rsidRDefault="00E37D4E">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_Toc114778302 \h </w:instrText>
      </w:r>
      <w:r>
        <w:rPr>
          <w:noProof/>
        </w:rPr>
      </w:r>
      <w:r>
        <w:rPr>
          <w:noProof/>
        </w:rPr>
        <w:fldChar w:fldCharType="separate"/>
      </w:r>
      <w:r>
        <w:rPr>
          <w:noProof/>
        </w:rPr>
        <w:t>86</w:t>
      </w:r>
      <w:r>
        <w:rPr>
          <w:noProof/>
        </w:rPr>
        <w:fldChar w:fldCharType="end"/>
      </w:r>
    </w:p>
    <w:p w14:paraId="79A61F77" w14:textId="525018B1" w:rsidR="00E37D4E" w:rsidRDefault="00E37D4E">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_Toc114778303 \h </w:instrText>
      </w:r>
      <w:r>
        <w:rPr>
          <w:noProof/>
        </w:rPr>
      </w:r>
      <w:r>
        <w:rPr>
          <w:noProof/>
        </w:rPr>
        <w:fldChar w:fldCharType="separate"/>
      </w:r>
      <w:r>
        <w:rPr>
          <w:noProof/>
        </w:rPr>
        <w:t>86</w:t>
      </w:r>
      <w:r>
        <w:rPr>
          <w:noProof/>
        </w:rPr>
        <w:fldChar w:fldCharType="end"/>
      </w:r>
    </w:p>
    <w:p w14:paraId="75121A87" w14:textId="2AEAFF0F" w:rsidR="00E37D4E" w:rsidRDefault="00E37D4E">
      <w:pPr>
        <w:pStyle w:val="TOC4"/>
        <w:rPr>
          <w:rFonts w:asciiTheme="minorHAnsi" w:eastAsiaTheme="minorEastAsia" w:hAnsiTheme="minorHAnsi" w:cstheme="minorBidi"/>
          <w:noProof/>
          <w:sz w:val="22"/>
          <w:szCs w:val="22"/>
          <w:lang w:eastAsia="en-GB"/>
        </w:rPr>
      </w:pPr>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_Toc114778304 \h </w:instrText>
      </w:r>
      <w:r>
        <w:rPr>
          <w:noProof/>
        </w:rPr>
      </w:r>
      <w:r>
        <w:rPr>
          <w:noProof/>
        </w:rPr>
        <w:fldChar w:fldCharType="separate"/>
      </w:r>
      <w:r>
        <w:rPr>
          <w:noProof/>
        </w:rPr>
        <w:t>86</w:t>
      </w:r>
      <w:r>
        <w:rPr>
          <w:noProof/>
        </w:rPr>
        <w:fldChar w:fldCharType="end"/>
      </w:r>
    </w:p>
    <w:p w14:paraId="5290A873" w14:textId="29AA4188" w:rsidR="00E37D4E" w:rsidRDefault="00E37D4E">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_Toc114778305 \h </w:instrText>
      </w:r>
      <w:r>
        <w:rPr>
          <w:noProof/>
        </w:rPr>
      </w:r>
      <w:r>
        <w:rPr>
          <w:noProof/>
        </w:rPr>
        <w:fldChar w:fldCharType="separate"/>
      </w:r>
      <w:r>
        <w:rPr>
          <w:noProof/>
        </w:rPr>
        <w:t>86</w:t>
      </w:r>
      <w:r>
        <w:rPr>
          <w:noProof/>
        </w:rPr>
        <w:fldChar w:fldCharType="end"/>
      </w:r>
    </w:p>
    <w:p w14:paraId="129B23EA" w14:textId="6B3E7B19" w:rsidR="00E37D4E" w:rsidRDefault="00E37D4E">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_Toc114778306 \h </w:instrText>
      </w:r>
      <w:r>
        <w:rPr>
          <w:noProof/>
        </w:rPr>
      </w:r>
      <w:r>
        <w:rPr>
          <w:noProof/>
        </w:rPr>
        <w:fldChar w:fldCharType="separate"/>
      </w:r>
      <w:r>
        <w:rPr>
          <w:noProof/>
        </w:rPr>
        <w:t>86</w:t>
      </w:r>
      <w:r>
        <w:rPr>
          <w:noProof/>
        </w:rPr>
        <w:fldChar w:fldCharType="end"/>
      </w:r>
    </w:p>
    <w:p w14:paraId="64BD7D34" w14:textId="3D8ABCD8" w:rsidR="00E37D4E" w:rsidRDefault="00E37D4E">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_Toc114778307 \h </w:instrText>
      </w:r>
      <w:r>
        <w:rPr>
          <w:noProof/>
        </w:rPr>
      </w:r>
      <w:r>
        <w:rPr>
          <w:noProof/>
        </w:rPr>
        <w:fldChar w:fldCharType="separate"/>
      </w:r>
      <w:r>
        <w:rPr>
          <w:noProof/>
        </w:rPr>
        <w:t>86</w:t>
      </w:r>
      <w:r>
        <w:rPr>
          <w:noProof/>
        </w:rPr>
        <w:fldChar w:fldCharType="end"/>
      </w:r>
    </w:p>
    <w:p w14:paraId="547932BE" w14:textId="006C07C6" w:rsidR="00E37D4E" w:rsidRDefault="00E37D4E">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_Toc114778308 \h </w:instrText>
      </w:r>
      <w:r>
        <w:rPr>
          <w:noProof/>
        </w:rPr>
      </w:r>
      <w:r>
        <w:rPr>
          <w:noProof/>
        </w:rPr>
        <w:fldChar w:fldCharType="separate"/>
      </w:r>
      <w:r>
        <w:rPr>
          <w:noProof/>
        </w:rPr>
        <w:t>87</w:t>
      </w:r>
      <w:r>
        <w:rPr>
          <w:noProof/>
        </w:rPr>
        <w:fldChar w:fldCharType="end"/>
      </w:r>
    </w:p>
    <w:p w14:paraId="489C90B8" w14:textId="67AD3C51" w:rsidR="00E37D4E" w:rsidRDefault="00E37D4E">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B91A02">
        <w:rPr>
          <w:noProof/>
          <w:lang w:val="en-US"/>
        </w:rPr>
        <w:t>RoamingOdb</w:t>
      </w:r>
      <w:r>
        <w:rPr>
          <w:noProof/>
        </w:rPr>
        <w:tab/>
      </w:r>
      <w:r>
        <w:rPr>
          <w:noProof/>
        </w:rPr>
        <w:fldChar w:fldCharType="begin" w:fldLock="1"/>
      </w:r>
      <w:r>
        <w:rPr>
          <w:noProof/>
        </w:rPr>
        <w:instrText xml:space="preserve"> PAGEREF _Toc114778309 \h </w:instrText>
      </w:r>
      <w:r>
        <w:rPr>
          <w:noProof/>
        </w:rPr>
      </w:r>
      <w:r>
        <w:rPr>
          <w:noProof/>
        </w:rPr>
        <w:fldChar w:fldCharType="separate"/>
      </w:r>
      <w:r>
        <w:rPr>
          <w:noProof/>
        </w:rPr>
        <w:t>87</w:t>
      </w:r>
      <w:r>
        <w:rPr>
          <w:noProof/>
        </w:rPr>
        <w:fldChar w:fldCharType="end"/>
      </w:r>
    </w:p>
    <w:p w14:paraId="3968B9B0" w14:textId="41DB09A4" w:rsidR="00E37D4E" w:rsidRDefault="00E37D4E">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B91A02">
        <w:rPr>
          <w:noProof/>
          <w:lang w:val="en-US"/>
        </w:rPr>
        <w:t>OdbPacketServices</w:t>
      </w:r>
      <w:r>
        <w:rPr>
          <w:noProof/>
        </w:rPr>
        <w:tab/>
      </w:r>
      <w:r>
        <w:rPr>
          <w:noProof/>
        </w:rPr>
        <w:fldChar w:fldCharType="begin" w:fldLock="1"/>
      </w:r>
      <w:r>
        <w:rPr>
          <w:noProof/>
        </w:rPr>
        <w:instrText xml:space="preserve"> PAGEREF _Toc114778310 \h </w:instrText>
      </w:r>
      <w:r>
        <w:rPr>
          <w:noProof/>
        </w:rPr>
      </w:r>
      <w:r>
        <w:rPr>
          <w:noProof/>
        </w:rPr>
        <w:fldChar w:fldCharType="separate"/>
      </w:r>
      <w:r>
        <w:rPr>
          <w:noProof/>
        </w:rPr>
        <w:t>87</w:t>
      </w:r>
      <w:r>
        <w:rPr>
          <w:noProof/>
        </w:rPr>
        <w:fldChar w:fldCharType="end"/>
      </w:r>
    </w:p>
    <w:p w14:paraId="01A85C6C" w14:textId="08698027" w:rsidR="00E37D4E" w:rsidRDefault="00E37D4E">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_Toc114778311 \h </w:instrText>
      </w:r>
      <w:r>
        <w:rPr>
          <w:noProof/>
        </w:rPr>
      </w:r>
      <w:r>
        <w:rPr>
          <w:noProof/>
        </w:rPr>
        <w:fldChar w:fldCharType="separate"/>
      </w:r>
      <w:r>
        <w:rPr>
          <w:noProof/>
        </w:rPr>
        <w:t>87</w:t>
      </w:r>
      <w:r>
        <w:rPr>
          <w:noProof/>
        </w:rPr>
        <w:fldChar w:fldCharType="end"/>
      </w:r>
    </w:p>
    <w:p w14:paraId="32EE59A7" w14:textId="103684B7" w:rsidR="00E37D4E" w:rsidRDefault="00E37D4E">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B91A02">
        <w:rPr>
          <w:noProof/>
          <w:lang w:val="en-US"/>
        </w:rPr>
        <w:t>OdbData</w:t>
      </w:r>
      <w:r>
        <w:rPr>
          <w:noProof/>
        </w:rPr>
        <w:tab/>
      </w:r>
      <w:r>
        <w:rPr>
          <w:noProof/>
        </w:rPr>
        <w:fldChar w:fldCharType="begin" w:fldLock="1"/>
      </w:r>
      <w:r>
        <w:rPr>
          <w:noProof/>
        </w:rPr>
        <w:instrText xml:space="preserve"> PAGEREF _Toc114778312 \h </w:instrText>
      </w:r>
      <w:r>
        <w:rPr>
          <w:noProof/>
        </w:rPr>
      </w:r>
      <w:r>
        <w:rPr>
          <w:noProof/>
        </w:rPr>
        <w:fldChar w:fldCharType="separate"/>
      </w:r>
      <w:r>
        <w:rPr>
          <w:noProof/>
        </w:rPr>
        <w:t>87</w:t>
      </w:r>
      <w:r>
        <w:rPr>
          <w:noProof/>
        </w:rPr>
        <w:fldChar w:fldCharType="end"/>
      </w:r>
    </w:p>
    <w:p w14:paraId="7CF21AE8" w14:textId="363E3F9A" w:rsidR="00E37D4E" w:rsidRDefault="00E37D4E">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_Toc114778313 \h </w:instrText>
      </w:r>
      <w:r>
        <w:rPr>
          <w:noProof/>
        </w:rPr>
      </w:r>
      <w:r>
        <w:rPr>
          <w:noProof/>
        </w:rPr>
        <w:fldChar w:fldCharType="separate"/>
      </w:r>
      <w:r>
        <w:rPr>
          <w:noProof/>
        </w:rPr>
        <w:t>87</w:t>
      </w:r>
      <w:r>
        <w:rPr>
          <w:noProof/>
        </w:rPr>
        <w:fldChar w:fldCharType="end"/>
      </w:r>
    </w:p>
    <w:p w14:paraId="6EFF274F" w14:textId="4C31BA71" w:rsidR="00E37D4E" w:rsidRDefault="00E37D4E">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_Toc114778314 \h </w:instrText>
      </w:r>
      <w:r>
        <w:rPr>
          <w:noProof/>
        </w:rPr>
      </w:r>
      <w:r>
        <w:rPr>
          <w:noProof/>
        </w:rPr>
        <w:fldChar w:fldCharType="separate"/>
      </w:r>
      <w:r>
        <w:rPr>
          <w:noProof/>
        </w:rPr>
        <w:t>87</w:t>
      </w:r>
      <w:r>
        <w:rPr>
          <w:noProof/>
        </w:rPr>
        <w:fldChar w:fldCharType="end"/>
      </w:r>
    </w:p>
    <w:p w14:paraId="4D93EF05" w14:textId="354D6699" w:rsidR="00E37D4E" w:rsidRDefault="00E37D4E">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_Toc114778315 \h </w:instrText>
      </w:r>
      <w:r>
        <w:rPr>
          <w:noProof/>
        </w:rPr>
      </w:r>
      <w:r>
        <w:rPr>
          <w:noProof/>
        </w:rPr>
        <w:fldChar w:fldCharType="separate"/>
      </w:r>
      <w:r>
        <w:rPr>
          <w:noProof/>
        </w:rPr>
        <w:t>87</w:t>
      </w:r>
      <w:r>
        <w:rPr>
          <w:noProof/>
        </w:rPr>
        <w:fldChar w:fldCharType="end"/>
      </w:r>
    </w:p>
    <w:p w14:paraId="3F456D41" w14:textId="4A5DC121" w:rsidR="00E37D4E" w:rsidRDefault="00E37D4E">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_Toc114778316 \h </w:instrText>
      </w:r>
      <w:r>
        <w:rPr>
          <w:noProof/>
        </w:rPr>
      </w:r>
      <w:r>
        <w:rPr>
          <w:noProof/>
        </w:rPr>
        <w:fldChar w:fldCharType="separate"/>
      </w:r>
      <w:r>
        <w:rPr>
          <w:noProof/>
        </w:rPr>
        <w:t>88</w:t>
      </w:r>
      <w:r>
        <w:rPr>
          <w:noProof/>
        </w:rPr>
        <w:fldChar w:fldCharType="end"/>
      </w:r>
    </w:p>
    <w:p w14:paraId="657D39AB" w14:textId="601A9AA1" w:rsidR="00E37D4E" w:rsidRDefault="00E37D4E">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_Toc114778317 \h </w:instrText>
      </w:r>
      <w:r>
        <w:rPr>
          <w:noProof/>
        </w:rPr>
      </w:r>
      <w:r>
        <w:rPr>
          <w:noProof/>
        </w:rPr>
        <w:fldChar w:fldCharType="separate"/>
      </w:r>
      <w:r>
        <w:rPr>
          <w:noProof/>
        </w:rPr>
        <w:t>88</w:t>
      </w:r>
      <w:r>
        <w:rPr>
          <w:noProof/>
        </w:rPr>
        <w:fldChar w:fldCharType="end"/>
      </w:r>
    </w:p>
    <w:p w14:paraId="101A33E9" w14:textId="6DE3E26B" w:rsidR="00E37D4E" w:rsidRDefault="00E37D4E">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_Toc114778318 \h </w:instrText>
      </w:r>
      <w:r>
        <w:rPr>
          <w:noProof/>
        </w:rPr>
      </w:r>
      <w:r>
        <w:rPr>
          <w:noProof/>
        </w:rPr>
        <w:fldChar w:fldCharType="separate"/>
      </w:r>
      <w:r>
        <w:rPr>
          <w:noProof/>
        </w:rPr>
        <w:t>88</w:t>
      </w:r>
      <w:r>
        <w:rPr>
          <w:noProof/>
        </w:rPr>
        <w:fldChar w:fldCharType="end"/>
      </w:r>
    </w:p>
    <w:p w14:paraId="58461C81" w14:textId="41397B59" w:rsidR="00E37D4E" w:rsidRDefault="00E37D4E">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_Toc114778319 \h </w:instrText>
      </w:r>
      <w:r>
        <w:rPr>
          <w:noProof/>
        </w:rPr>
      </w:r>
      <w:r>
        <w:rPr>
          <w:noProof/>
        </w:rPr>
        <w:fldChar w:fldCharType="separate"/>
      </w:r>
      <w:r>
        <w:rPr>
          <w:noProof/>
        </w:rPr>
        <w:t>88</w:t>
      </w:r>
      <w:r>
        <w:rPr>
          <w:noProof/>
        </w:rPr>
        <w:fldChar w:fldCharType="end"/>
      </w:r>
    </w:p>
    <w:p w14:paraId="14C056CF" w14:textId="668DA1D4" w:rsidR="00E37D4E" w:rsidRDefault="00E37D4E">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_Toc114778320 \h </w:instrText>
      </w:r>
      <w:r>
        <w:rPr>
          <w:noProof/>
        </w:rPr>
      </w:r>
      <w:r>
        <w:rPr>
          <w:noProof/>
        </w:rPr>
        <w:fldChar w:fldCharType="separate"/>
      </w:r>
      <w:r>
        <w:rPr>
          <w:noProof/>
        </w:rPr>
        <w:t>88</w:t>
      </w:r>
      <w:r>
        <w:rPr>
          <w:noProof/>
        </w:rPr>
        <w:fldChar w:fldCharType="end"/>
      </w:r>
    </w:p>
    <w:p w14:paraId="31CF03CA" w14:textId="7436DACF" w:rsidR="00E37D4E" w:rsidRDefault="00E37D4E">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_Toc114778321 \h </w:instrText>
      </w:r>
      <w:r>
        <w:rPr>
          <w:noProof/>
        </w:rPr>
      </w:r>
      <w:r>
        <w:rPr>
          <w:noProof/>
        </w:rPr>
        <w:fldChar w:fldCharType="separate"/>
      </w:r>
      <w:r>
        <w:rPr>
          <w:noProof/>
        </w:rPr>
        <w:t>88</w:t>
      </w:r>
      <w:r>
        <w:rPr>
          <w:noProof/>
        </w:rPr>
        <w:fldChar w:fldCharType="end"/>
      </w:r>
    </w:p>
    <w:p w14:paraId="6DD125E3" w14:textId="27CDD28D" w:rsidR="00E37D4E" w:rsidRDefault="00E37D4E" w:rsidP="00E37D4E">
      <w:pPr>
        <w:pStyle w:val="TOC8"/>
        <w:tabs>
          <w:tab w:val="right" w:leader="dot" w:pos="9639"/>
        </w:tabs>
        <w:rPr>
          <w:noProof/>
        </w:rPr>
      </w:pPr>
      <w:r>
        <w:rPr>
          <w:noProof/>
        </w:rPr>
        <w:t>Annex A (normative): OpenAPI specification</w:t>
      </w:r>
      <w:r>
        <w:rPr>
          <w:noProof/>
        </w:rPr>
        <w:tab/>
      </w:r>
      <w:r>
        <w:rPr>
          <w:noProof/>
        </w:rPr>
        <w:fldChar w:fldCharType="begin" w:fldLock="1"/>
      </w:r>
      <w:r>
        <w:rPr>
          <w:noProof/>
        </w:rPr>
        <w:instrText xml:space="preserve"> PAGEREF _Toc114778322 \h </w:instrText>
      </w:r>
      <w:r>
        <w:rPr>
          <w:noProof/>
        </w:rPr>
      </w:r>
      <w:r>
        <w:rPr>
          <w:noProof/>
        </w:rPr>
        <w:fldChar w:fldCharType="separate"/>
      </w:r>
      <w:r>
        <w:rPr>
          <w:noProof/>
        </w:rPr>
        <w:t>89</w:t>
      </w:r>
      <w:r>
        <w:rPr>
          <w:noProof/>
        </w:rPr>
        <w:fldChar w:fldCharType="end"/>
      </w:r>
    </w:p>
    <w:p w14:paraId="0BA75693" w14:textId="05E8979C" w:rsidR="00E37D4E" w:rsidRDefault="00E37D4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_Toc114778323 \h </w:instrText>
      </w:r>
      <w:r>
        <w:rPr>
          <w:noProof/>
        </w:rPr>
      </w:r>
      <w:r>
        <w:rPr>
          <w:noProof/>
        </w:rPr>
        <w:fldChar w:fldCharType="separate"/>
      </w:r>
      <w:r>
        <w:rPr>
          <w:noProof/>
        </w:rPr>
        <w:t>89</w:t>
      </w:r>
      <w:r>
        <w:rPr>
          <w:noProof/>
        </w:rPr>
        <w:fldChar w:fldCharType="end"/>
      </w:r>
    </w:p>
    <w:p w14:paraId="2DB10877" w14:textId="29351088" w:rsidR="00E37D4E" w:rsidRDefault="00E37D4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_Toc114778324 \h </w:instrText>
      </w:r>
      <w:r>
        <w:rPr>
          <w:noProof/>
        </w:rPr>
      </w:r>
      <w:r>
        <w:rPr>
          <w:noProof/>
        </w:rPr>
        <w:fldChar w:fldCharType="separate"/>
      </w:r>
      <w:r>
        <w:rPr>
          <w:noProof/>
        </w:rPr>
        <w:t>89</w:t>
      </w:r>
      <w:r>
        <w:rPr>
          <w:noProof/>
        </w:rPr>
        <w:fldChar w:fldCharType="end"/>
      </w:r>
    </w:p>
    <w:p w14:paraId="7B9E8682" w14:textId="4A78AB6D" w:rsidR="00E37D4E" w:rsidRDefault="00E37D4E" w:rsidP="00E37D4E">
      <w:pPr>
        <w:pStyle w:val="TOC8"/>
        <w:tabs>
          <w:tab w:val="right" w:leader="dot" w:pos="9639"/>
        </w:tabs>
        <w:rPr>
          <w:noProof/>
        </w:rPr>
      </w:pPr>
      <w:r>
        <w:rPr>
          <w:noProof/>
        </w:rPr>
        <w:t>Annex B (informative): Change history</w:t>
      </w:r>
      <w:r>
        <w:rPr>
          <w:noProof/>
        </w:rPr>
        <w:tab/>
      </w:r>
      <w:r>
        <w:rPr>
          <w:noProof/>
        </w:rPr>
        <w:fldChar w:fldCharType="begin" w:fldLock="1"/>
      </w:r>
      <w:r>
        <w:rPr>
          <w:noProof/>
        </w:rPr>
        <w:instrText xml:space="preserve"> PAGEREF _Toc114778325 \h </w:instrText>
      </w:r>
      <w:r>
        <w:rPr>
          <w:noProof/>
        </w:rPr>
      </w:r>
      <w:r>
        <w:rPr>
          <w:noProof/>
        </w:rPr>
        <w:fldChar w:fldCharType="separate"/>
      </w:r>
      <w:r>
        <w:rPr>
          <w:noProof/>
        </w:rPr>
        <w:t>127</w:t>
      </w:r>
      <w:r>
        <w:rPr>
          <w:noProof/>
        </w:rPr>
        <w:fldChar w:fldCharType="end"/>
      </w:r>
    </w:p>
    <w:p w14:paraId="764C3FC6" w14:textId="0B9B1BCC" w:rsidR="00080512" w:rsidRPr="004D3578" w:rsidRDefault="00160E41">
      <w:r>
        <w:fldChar w:fldCharType="end"/>
      </w:r>
    </w:p>
    <w:p w14:paraId="66379101" w14:textId="77777777" w:rsidR="00080512" w:rsidRDefault="00080512" w:rsidP="00A940B5">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114778090"/>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114778091"/>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114778092"/>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38"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38"/>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39"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39"/>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0" w:name="_Toc24925764"/>
      <w:bookmarkStart w:id="41" w:name="_Toc24925942"/>
      <w:bookmarkStart w:id="42" w:name="_Toc24926118"/>
      <w:bookmarkStart w:id="43" w:name="_Toc33963971"/>
      <w:bookmarkStart w:id="44" w:name="_Toc33980727"/>
      <w:bookmarkStart w:id="45" w:name="_Toc36462527"/>
      <w:bookmarkStart w:id="46" w:name="_Toc36462723"/>
      <w:bookmarkStart w:id="47" w:name="_Toc43025962"/>
      <w:bookmarkStart w:id="48" w:name="_Toc49763496"/>
      <w:bookmarkStart w:id="49" w:name="_Toc56753960"/>
      <w:bookmarkStart w:id="50" w:name="_Toc114778093"/>
      <w:r w:rsidRPr="001D2CEF">
        <w:lastRenderedPageBreak/>
        <w:t>3</w:t>
      </w:r>
      <w:r w:rsidRPr="001D2CEF">
        <w:tab/>
        <w:t>Definitions and abbreviations</w:t>
      </w:r>
      <w:bookmarkEnd w:id="40"/>
      <w:bookmarkEnd w:id="41"/>
      <w:bookmarkEnd w:id="42"/>
      <w:bookmarkEnd w:id="43"/>
      <w:bookmarkEnd w:id="44"/>
      <w:bookmarkEnd w:id="45"/>
      <w:bookmarkEnd w:id="46"/>
      <w:bookmarkEnd w:id="47"/>
      <w:bookmarkEnd w:id="48"/>
      <w:bookmarkEnd w:id="49"/>
      <w:bookmarkEnd w:id="50"/>
    </w:p>
    <w:p w14:paraId="7D0BECB1" w14:textId="77777777" w:rsidR="00E92CBF" w:rsidRPr="001D2CEF" w:rsidRDefault="00E92CBF" w:rsidP="00A940B5">
      <w:pPr>
        <w:pStyle w:val="Heading2"/>
      </w:pPr>
      <w:bookmarkStart w:id="51" w:name="_Toc24925765"/>
      <w:bookmarkStart w:id="52" w:name="_Toc24925943"/>
      <w:bookmarkStart w:id="53" w:name="_Toc24926119"/>
      <w:bookmarkStart w:id="54" w:name="_Toc33963972"/>
      <w:bookmarkStart w:id="55" w:name="_Toc33980728"/>
      <w:bookmarkStart w:id="56" w:name="_Toc36462528"/>
      <w:bookmarkStart w:id="57" w:name="_Toc36462724"/>
      <w:bookmarkStart w:id="58" w:name="_Toc43025963"/>
      <w:bookmarkStart w:id="59" w:name="_Toc49763497"/>
      <w:bookmarkStart w:id="60" w:name="_Toc56753961"/>
      <w:bookmarkStart w:id="61" w:name="_Toc114778094"/>
      <w:r w:rsidRPr="001D2CEF">
        <w:t>3.1</w:t>
      </w:r>
      <w:r w:rsidRPr="001D2CEF">
        <w:tab/>
        <w:t>Definitions</w:t>
      </w:r>
      <w:bookmarkEnd w:id="51"/>
      <w:bookmarkEnd w:id="52"/>
      <w:bookmarkEnd w:id="53"/>
      <w:bookmarkEnd w:id="54"/>
      <w:bookmarkEnd w:id="55"/>
      <w:bookmarkEnd w:id="56"/>
      <w:bookmarkEnd w:id="57"/>
      <w:bookmarkEnd w:id="58"/>
      <w:bookmarkEnd w:id="59"/>
      <w:bookmarkEnd w:id="60"/>
      <w:bookmarkEnd w:id="61"/>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2" w:name="_Toc24925766"/>
      <w:bookmarkStart w:id="63" w:name="_Toc24925944"/>
      <w:bookmarkStart w:id="64" w:name="_Toc24926120"/>
      <w:bookmarkStart w:id="65" w:name="_Toc33963973"/>
      <w:bookmarkStart w:id="66" w:name="_Toc33980729"/>
      <w:bookmarkStart w:id="67" w:name="_Toc36462529"/>
      <w:bookmarkStart w:id="68" w:name="_Toc36462725"/>
      <w:bookmarkStart w:id="69" w:name="_Toc43025964"/>
      <w:bookmarkStart w:id="70" w:name="_Toc49763498"/>
      <w:bookmarkStart w:id="71" w:name="_Toc56753962"/>
      <w:bookmarkStart w:id="72" w:name="_Toc114778095"/>
      <w:r w:rsidRPr="001D2CEF">
        <w:t>3.2</w:t>
      </w:r>
      <w:r w:rsidRPr="001D2CEF">
        <w:tab/>
        <w:t>Abbreviations</w:t>
      </w:r>
      <w:bookmarkEnd w:id="62"/>
      <w:bookmarkEnd w:id="63"/>
      <w:bookmarkEnd w:id="64"/>
      <w:bookmarkEnd w:id="65"/>
      <w:bookmarkEnd w:id="66"/>
      <w:bookmarkEnd w:id="67"/>
      <w:bookmarkEnd w:id="68"/>
      <w:bookmarkEnd w:id="69"/>
      <w:bookmarkEnd w:id="70"/>
      <w:bookmarkEnd w:id="71"/>
      <w:bookmarkEnd w:id="72"/>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3" w:name="_Toc24925767"/>
      <w:bookmarkStart w:id="74" w:name="_Toc24925945"/>
      <w:bookmarkStart w:id="75" w:name="_Toc24926121"/>
      <w:bookmarkStart w:id="76" w:name="_Toc33963974"/>
      <w:bookmarkStart w:id="77" w:name="_Toc33980730"/>
      <w:bookmarkStart w:id="78" w:name="_Toc36462530"/>
      <w:bookmarkStart w:id="79" w:name="_Toc36462726"/>
      <w:bookmarkStart w:id="80" w:name="_Toc43025965"/>
      <w:bookmarkStart w:id="81" w:name="_Toc49763499"/>
      <w:bookmarkStart w:id="82" w:name="_Toc56753963"/>
      <w:bookmarkStart w:id="83" w:name="_Toc114778096"/>
      <w:r w:rsidRPr="001D2CEF">
        <w:t>4</w:t>
      </w:r>
      <w:r w:rsidRPr="001D2CEF">
        <w:tab/>
        <w:t>Overview</w:t>
      </w:r>
      <w:bookmarkEnd w:id="73"/>
      <w:bookmarkEnd w:id="74"/>
      <w:bookmarkEnd w:id="75"/>
      <w:bookmarkEnd w:id="76"/>
      <w:bookmarkEnd w:id="77"/>
      <w:bookmarkEnd w:id="78"/>
      <w:bookmarkEnd w:id="79"/>
      <w:bookmarkEnd w:id="80"/>
      <w:bookmarkEnd w:id="81"/>
      <w:bookmarkEnd w:id="82"/>
      <w:bookmarkEnd w:id="83"/>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84" w:name="_Toc24925768"/>
      <w:bookmarkStart w:id="85" w:name="_Toc24925946"/>
      <w:bookmarkStart w:id="86" w:name="_Toc24926122"/>
      <w:bookmarkStart w:id="87" w:name="_Toc33963975"/>
      <w:bookmarkStart w:id="88" w:name="_Toc33980731"/>
      <w:bookmarkStart w:id="89" w:name="_Toc36462531"/>
      <w:bookmarkStart w:id="90" w:name="_Toc36462727"/>
      <w:bookmarkStart w:id="91" w:name="_Toc43025966"/>
      <w:bookmarkStart w:id="92" w:name="_Toc49763500"/>
      <w:bookmarkStart w:id="93" w:name="_Toc56753964"/>
      <w:bookmarkStart w:id="94" w:name="_Toc114778097"/>
      <w:r w:rsidRPr="001D2CEF">
        <w:t>5</w:t>
      </w:r>
      <w:r w:rsidRPr="001D2CEF">
        <w:tab/>
        <w:t>Common Data Types</w:t>
      </w:r>
      <w:bookmarkEnd w:id="84"/>
      <w:bookmarkEnd w:id="85"/>
      <w:bookmarkEnd w:id="86"/>
      <w:bookmarkEnd w:id="87"/>
      <w:bookmarkEnd w:id="88"/>
      <w:bookmarkEnd w:id="89"/>
      <w:bookmarkEnd w:id="90"/>
      <w:bookmarkEnd w:id="91"/>
      <w:bookmarkEnd w:id="92"/>
      <w:bookmarkEnd w:id="93"/>
      <w:bookmarkEnd w:id="94"/>
    </w:p>
    <w:p w14:paraId="00F24613" w14:textId="77777777" w:rsidR="00E92CBF" w:rsidRPr="001D2CEF" w:rsidRDefault="00E92CBF" w:rsidP="00A940B5">
      <w:pPr>
        <w:pStyle w:val="Heading2"/>
      </w:pPr>
      <w:bookmarkStart w:id="95" w:name="_Toc24925769"/>
      <w:bookmarkStart w:id="96" w:name="_Toc24925947"/>
      <w:bookmarkStart w:id="97" w:name="_Toc24926123"/>
      <w:bookmarkStart w:id="98" w:name="_Toc33963976"/>
      <w:bookmarkStart w:id="99" w:name="_Toc33980732"/>
      <w:bookmarkStart w:id="100" w:name="_Toc36462532"/>
      <w:bookmarkStart w:id="101" w:name="_Toc36462728"/>
      <w:bookmarkStart w:id="102" w:name="_Toc43025967"/>
      <w:bookmarkStart w:id="103" w:name="_Toc49763501"/>
      <w:bookmarkStart w:id="104" w:name="_Toc56753965"/>
      <w:bookmarkStart w:id="105" w:name="_Toc114778098"/>
      <w:r w:rsidRPr="001D2CEF">
        <w:t>5.1</w:t>
      </w:r>
      <w:r w:rsidRPr="001D2CEF">
        <w:tab/>
        <w:t>Introduction</w:t>
      </w:r>
      <w:bookmarkEnd w:id="95"/>
      <w:bookmarkEnd w:id="96"/>
      <w:bookmarkEnd w:id="97"/>
      <w:bookmarkEnd w:id="98"/>
      <w:bookmarkEnd w:id="99"/>
      <w:bookmarkEnd w:id="100"/>
      <w:bookmarkEnd w:id="101"/>
      <w:bookmarkEnd w:id="102"/>
      <w:bookmarkEnd w:id="103"/>
      <w:bookmarkEnd w:id="104"/>
      <w:bookmarkEnd w:id="105"/>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06" w:name="_Toc24925770"/>
      <w:bookmarkStart w:id="107" w:name="_Toc24925948"/>
      <w:bookmarkStart w:id="108" w:name="_Toc24926124"/>
      <w:bookmarkStart w:id="109" w:name="_Toc33963977"/>
      <w:bookmarkStart w:id="110" w:name="_Toc33980733"/>
      <w:bookmarkStart w:id="111" w:name="_Toc36462533"/>
      <w:bookmarkStart w:id="112" w:name="_Toc36462729"/>
      <w:bookmarkStart w:id="113" w:name="_Toc43025968"/>
      <w:bookmarkStart w:id="114" w:name="_Toc49763502"/>
      <w:bookmarkStart w:id="115" w:name="_Toc56753966"/>
      <w:bookmarkStart w:id="116" w:name="_Toc114778099"/>
      <w:r w:rsidRPr="001D2CEF">
        <w:lastRenderedPageBreak/>
        <w:t>5.2</w:t>
      </w:r>
      <w:r w:rsidRPr="001D2CEF">
        <w:tab/>
        <w:t>Data Types for Generic Usage</w:t>
      </w:r>
      <w:bookmarkEnd w:id="106"/>
      <w:bookmarkEnd w:id="107"/>
      <w:bookmarkEnd w:id="108"/>
      <w:bookmarkEnd w:id="109"/>
      <w:bookmarkEnd w:id="110"/>
      <w:bookmarkEnd w:id="111"/>
      <w:bookmarkEnd w:id="112"/>
      <w:bookmarkEnd w:id="113"/>
      <w:bookmarkEnd w:id="114"/>
      <w:bookmarkEnd w:id="115"/>
      <w:bookmarkEnd w:id="116"/>
    </w:p>
    <w:p w14:paraId="49338687" w14:textId="77777777" w:rsidR="00E92CBF" w:rsidRPr="001D2CEF" w:rsidRDefault="00E92CBF" w:rsidP="00A940B5">
      <w:pPr>
        <w:pStyle w:val="Heading3"/>
      </w:pPr>
      <w:bookmarkStart w:id="117" w:name="_Toc24925771"/>
      <w:bookmarkStart w:id="118" w:name="_Toc24925949"/>
      <w:bookmarkStart w:id="119" w:name="_Toc24926125"/>
      <w:bookmarkStart w:id="120" w:name="_Toc33963978"/>
      <w:bookmarkStart w:id="121" w:name="_Toc33980734"/>
      <w:bookmarkStart w:id="122" w:name="_Toc36462534"/>
      <w:bookmarkStart w:id="123" w:name="_Toc36462730"/>
      <w:bookmarkStart w:id="124" w:name="_Toc43025969"/>
      <w:bookmarkStart w:id="125" w:name="_Toc49763503"/>
      <w:bookmarkStart w:id="126" w:name="_Toc56753967"/>
      <w:bookmarkStart w:id="127" w:name="_Toc114778100"/>
      <w:r w:rsidRPr="001D2CEF">
        <w:t>5.2.1</w:t>
      </w:r>
      <w:r w:rsidRPr="001D2CEF">
        <w:tab/>
        <w:t>Introduction</w:t>
      </w:r>
      <w:bookmarkEnd w:id="117"/>
      <w:bookmarkEnd w:id="118"/>
      <w:bookmarkEnd w:id="119"/>
      <w:bookmarkEnd w:id="120"/>
      <w:bookmarkEnd w:id="121"/>
      <w:bookmarkEnd w:id="122"/>
      <w:bookmarkEnd w:id="123"/>
      <w:bookmarkEnd w:id="124"/>
      <w:bookmarkEnd w:id="125"/>
      <w:bookmarkEnd w:id="126"/>
      <w:bookmarkEnd w:id="12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28" w:name="_Toc24925772"/>
      <w:bookmarkStart w:id="129" w:name="_Toc24925950"/>
      <w:bookmarkStart w:id="130" w:name="_Toc24926126"/>
      <w:bookmarkStart w:id="131" w:name="_Toc33963979"/>
      <w:bookmarkStart w:id="132" w:name="_Toc33980735"/>
      <w:bookmarkStart w:id="133" w:name="_Toc36462535"/>
      <w:bookmarkStart w:id="134" w:name="_Toc36462731"/>
      <w:bookmarkStart w:id="135" w:name="_Toc43025970"/>
      <w:bookmarkStart w:id="136" w:name="_Toc49763504"/>
      <w:bookmarkStart w:id="137" w:name="_Toc56753968"/>
      <w:bookmarkStart w:id="138" w:name="_Toc11477810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28"/>
      <w:bookmarkEnd w:id="129"/>
      <w:bookmarkEnd w:id="130"/>
      <w:bookmarkEnd w:id="131"/>
      <w:bookmarkEnd w:id="132"/>
      <w:bookmarkEnd w:id="133"/>
      <w:bookmarkEnd w:id="134"/>
      <w:bookmarkEnd w:id="135"/>
      <w:bookmarkEnd w:id="136"/>
      <w:bookmarkEnd w:id="137"/>
      <w:bookmarkEnd w:id="138"/>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39" w:name="_Toc24925773"/>
      <w:bookmarkStart w:id="140" w:name="_Toc24925951"/>
      <w:bookmarkStart w:id="141" w:name="_Toc24926127"/>
      <w:bookmarkStart w:id="142" w:name="_Toc33963980"/>
      <w:bookmarkStart w:id="143" w:name="_Toc33980736"/>
      <w:bookmarkStart w:id="144" w:name="_Toc36462536"/>
      <w:bookmarkStart w:id="145" w:name="_Toc36462732"/>
      <w:bookmarkStart w:id="146" w:name="_Toc43025971"/>
      <w:bookmarkStart w:id="147" w:name="_Toc49763505"/>
      <w:bookmarkStart w:id="148" w:name="_Toc56753969"/>
      <w:bookmarkStart w:id="149" w:name="_Toc114778102"/>
      <w:r w:rsidRPr="001D2CEF">
        <w:t>5.2.2</w:t>
      </w:r>
      <w:r w:rsidRPr="001D2CEF">
        <w:tab/>
        <w:t>Simple Data Types</w:t>
      </w:r>
      <w:bookmarkEnd w:id="139"/>
      <w:bookmarkEnd w:id="140"/>
      <w:bookmarkEnd w:id="141"/>
      <w:bookmarkEnd w:id="142"/>
      <w:bookmarkEnd w:id="143"/>
      <w:bookmarkEnd w:id="144"/>
      <w:bookmarkEnd w:id="145"/>
      <w:bookmarkEnd w:id="146"/>
      <w:bookmarkEnd w:id="147"/>
      <w:bookmarkEnd w:id="148"/>
      <w:bookmarkEnd w:id="149"/>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C40C9A"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50" w:name="_Toc24925774"/>
      <w:bookmarkStart w:id="151" w:name="_Toc24925952"/>
      <w:bookmarkStart w:id="152" w:name="_Toc24926128"/>
      <w:bookmarkStart w:id="153" w:name="_Toc33963981"/>
      <w:bookmarkStart w:id="154" w:name="_Toc33980737"/>
      <w:bookmarkStart w:id="155" w:name="_Toc36462537"/>
      <w:bookmarkStart w:id="156" w:name="_Toc36462733"/>
      <w:bookmarkStart w:id="157" w:name="_Toc43025972"/>
      <w:bookmarkStart w:id="158" w:name="_Toc49763506"/>
      <w:bookmarkStart w:id="159" w:name="_Toc56753970"/>
      <w:bookmarkStart w:id="160" w:name="_Toc114778103"/>
      <w:r w:rsidRPr="001D2CEF">
        <w:lastRenderedPageBreak/>
        <w:t>5.2.3</w:t>
      </w:r>
      <w:r w:rsidRPr="001D2CEF">
        <w:tab/>
        <w:t>Enumerations</w:t>
      </w:r>
      <w:bookmarkEnd w:id="150"/>
      <w:bookmarkEnd w:id="151"/>
      <w:bookmarkEnd w:id="152"/>
      <w:bookmarkEnd w:id="153"/>
      <w:bookmarkEnd w:id="154"/>
      <w:bookmarkEnd w:id="155"/>
      <w:bookmarkEnd w:id="156"/>
      <w:bookmarkEnd w:id="157"/>
      <w:bookmarkEnd w:id="158"/>
      <w:bookmarkEnd w:id="159"/>
      <w:bookmarkEnd w:id="160"/>
    </w:p>
    <w:p w14:paraId="74BCC0BF" w14:textId="77777777" w:rsidR="00E92CBF" w:rsidRPr="001D2CEF" w:rsidRDefault="00E92CBF" w:rsidP="00A940B5">
      <w:pPr>
        <w:pStyle w:val="Heading4"/>
      </w:pPr>
      <w:bookmarkStart w:id="161" w:name="_Toc24925775"/>
      <w:bookmarkStart w:id="162" w:name="_Toc24925953"/>
      <w:bookmarkStart w:id="163" w:name="_Toc24926129"/>
      <w:bookmarkStart w:id="164" w:name="_Toc33963982"/>
      <w:bookmarkStart w:id="165" w:name="_Toc33980738"/>
      <w:bookmarkStart w:id="166" w:name="_Toc36462538"/>
      <w:bookmarkStart w:id="167" w:name="_Toc36462734"/>
      <w:bookmarkStart w:id="168" w:name="_Toc43025973"/>
      <w:bookmarkStart w:id="169" w:name="_Toc49763507"/>
      <w:bookmarkStart w:id="170" w:name="_Toc56753971"/>
      <w:bookmarkStart w:id="171" w:name="_Toc114778104"/>
      <w:r w:rsidRPr="001D2CEF">
        <w:t>5.2.3.1</w:t>
      </w:r>
      <w:r w:rsidRPr="001D2CEF">
        <w:tab/>
        <w:t>Enumeration: PatchOperation</w:t>
      </w:r>
      <w:bookmarkEnd w:id="161"/>
      <w:bookmarkEnd w:id="162"/>
      <w:bookmarkEnd w:id="163"/>
      <w:bookmarkEnd w:id="164"/>
      <w:bookmarkEnd w:id="165"/>
      <w:bookmarkEnd w:id="166"/>
      <w:bookmarkEnd w:id="167"/>
      <w:bookmarkEnd w:id="168"/>
      <w:bookmarkEnd w:id="169"/>
      <w:bookmarkEnd w:id="170"/>
      <w:bookmarkEnd w:id="171"/>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72" w:name="_Toc24925776"/>
      <w:bookmarkStart w:id="173" w:name="_Toc24925954"/>
      <w:bookmarkStart w:id="174" w:name="_Toc24926130"/>
      <w:bookmarkStart w:id="175" w:name="_Toc33963983"/>
      <w:bookmarkStart w:id="176" w:name="_Toc33980739"/>
      <w:bookmarkStart w:id="177" w:name="_Toc36462539"/>
      <w:bookmarkStart w:id="178" w:name="_Toc36462735"/>
      <w:bookmarkStart w:id="179" w:name="_Toc43025974"/>
      <w:bookmarkStart w:id="180" w:name="_Toc49763508"/>
      <w:bookmarkStart w:id="181" w:name="_Toc56753972"/>
      <w:bookmarkStart w:id="182" w:name="_Toc114778105"/>
      <w:r w:rsidRPr="001D2CEF">
        <w:t>5.2.3.2</w:t>
      </w:r>
      <w:r w:rsidRPr="001D2CEF">
        <w:tab/>
        <w:t>Enumeration: UriScheme</w:t>
      </w:r>
      <w:bookmarkEnd w:id="172"/>
      <w:bookmarkEnd w:id="173"/>
      <w:bookmarkEnd w:id="174"/>
      <w:bookmarkEnd w:id="175"/>
      <w:bookmarkEnd w:id="176"/>
      <w:bookmarkEnd w:id="177"/>
      <w:bookmarkEnd w:id="178"/>
      <w:bookmarkEnd w:id="179"/>
      <w:bookmarkEnd w:id="180"/>
      <w:bookmarkEnd w:id="181"/>
      <w:bookmarkEnd w:id="182"/>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83" w:name="_Toc24925777"/>
      <w:bookmarkStart w:id="184" w:name="_Toc24925955"/>
      <w:bookmarkStart w:id="185" w:name="_Toc24926131"/>
      <w:bookmarkStart w:id="186" w:name="_Toc33963984"/>
      <w:bookmarkStart w:id="187" w:name="_Toc33980740"/>
      <w:bookmarkStart w:id="188" w:name="_Toc36462540"/>
      <w:bookmarkStart w:id="189" w:name="_Toc36462736"/>
      <w:bookmarkStart w:id="190" w:name="_Toc43025975"/>
      <w:bookmarkStart w:id="191" w:name="_Toc49763509"/>
      <w:bookmarkStart w:id="192" w:name="_Toc56753973"/>
      <w:bookmarkStart w:id="193" w:name="_Toc114778106"/>
      <w:r w:rsidRPr="001D2CEF">
        <w:t>5.2.3.</w:t>
      </w:r>
      <w:r w:rsidRPr="001D2CEF">
        <w:rPr>
          <w:lang w:eastAsia="zh-CN"/>
        </w:rPr>
        <w:t>3</w:t>
      </w:r>
      <w:r w:rsidRPr="001D2CEF">
        <w:tab/>
        <w:t xml:space="preserve">Enumeration: </w:t>
      </w:r>
      <w:r w:rsidRPr="001D2CEF">
        <w:rPr>
          <w:rFonts w:hint="eastAsia"/>
          <w:lang w:eastAsia="zh-CN"/>
        </w:rPr>
        <w:t>ChangeType</w:t>
      </w:r>
      <w:bookmarkEnd w:id="183"/>
      <w:bookmarkEnd w:id="184"/>
      <w:bookmarkEnd w:id="185"/>
      <w:bookmarkEnd w:id="186"/>
      <w:bookmarkEnd w:id="187"/>
      <w:bookmarkEnd w:id="188"/>
      <w:bookmarkEnd w:id="189"/>
      <w:bookmarkEnd w:id="190"/>
      <w:bookmarkEnd w:id="191"/>
      <w:bookmarkEnd w:id="192"/>
      <w:bookmarkEnd w:id="193"/>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194" w:name="_Toc3974156"/>
      <w:bookmarkStart w:id="195" w:name="_Toc24925778"/>
      <w:bookmarkStart w:id="196" w:name="_Toc24925956"/>
      <w:bookmarkStart w:id="197" w:name="_Toc24926132"/>
      <w:bookmarkStart w:id="198" w:name="_Toc33963985"/>
      <w:bookmarkStart w:id="199" w:name="_Toc33980741"/>
      <w:bookmarkStart w:id="200" w:name="_Toc36462541"/>
      <w:bookmarkStart w:id="201" w:name="_Toc36462737"/>
      <w:bookmarkStart w:id="202" w:name="_Toc43025976"/>
      <w:bookmarkStart w:id="203" w:name="_Toc49763510"/>
      <w:bookmarkStart w:id="204" w:name="_Toc56753974"/>
      <w:bookmarkStart w:id="205" w:name="_Toc114778107"/>
      <w:r w:rsidRPr="001D2CEF">
        <w:t>5.2.3.</w:t>
      </w:r>
      <w:r w:rsidRPr="001D2CEF">
        <w:rPr>
          <w:lang w:eastAsia="zh-CN"/>
        </w:rPr>
        <w:t>4</w:t>
      </w:r>
      <w:r w:rsidRPr="001D2CEF">
        <w:tab/>
        <w:t xml:space="preserve">Enumeration: </w:t>
      </w:r>
      <w:bookmarkEnd w:id="194"/>
      <w:r w:rsidRPr="001D2CEF">
        <w:rPr>
          <w:rFonts w:hint="eastAsia"/>
          <w:lang w:eastAsia="zh-CN"/>
        </w:rPr>
        <w:t>HttpMethod</w:t>
      </w:r>
      <w:bookmarkEnd w:id="195"/>
      <w:bookmarkEnd w:id="196"/>
      <w:bookmarkEnd w:id="197"/>
      <w:bookmarkEnd w:id="198"/>
      <w:bookmarkEnd w:id="199"/>
      <w:bookmarkEnd w:id="200"/>
      <w:bookmarkEnd w:id="201"/>
      <w:bookmarkEnd w:id="202"/>
      <w:bookmarkEnd w:id="203"/>
      <w:bookmarkEnd w:id="204"/>
      <w:bookmarkEnd w:id="205"/>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06" w:name="_Toc27592771"/>
      <w:bookmarkStart w:id="207" w:name="_Toc36462542"/>
      <w:bookmarkStart w:id="208" w:name="_Toc36462738"/>
      <w:bookmarkStart w:id="209" w:name="_Toc43025977"/>
      <w:bookmarkStart w:id="210" w:name="_Toc49763511"/>
      <w:bookmarkStart w:id="211" w:name="_Toc56753975"/>
      <w:bookmarkStart w:id="212" w:name="_Toc114778108"/>
      <w:r w:rsidRPr="001D2CEF">
        <w:lastRenderedPageBreak/>
        <w:t>5.2.3.5</w:t>
      </w:r>
      <w:r w:rsidRPr="001D2CEF">
        <w:tab/>
        <w:t xml:space="preserve">Enumeration: </w:t>
      </w:r>
      <w:bookmarkEnd w:id="206"/>
      <w:r w:rsidRPr="001D2CEF">
        <w:rPr>
          <w:lang w:eastAsia="zh-CN"/>
        </w:rPr>
        <w:t>NullValue</w:t>
      </w:r>
      <w:bookmarkEnd w:id="207"/>
      <w:bookmarkEnd w:id="208"/>
      <w:bookmarkEnd w:id="209"/>
      <w:bookmarkEnd w:id="210"/>
      <w:bookmarkEnd w:id="211"/>
      <w:bookmarkEnd w:id="212"/>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13" w:name="_Toc24925779"/>
      <w:bookmarkStart w:id="214" w:name="_Toc24925957"/>
      <w:bookmarkStart w:id="215" w:name="_Toc24926133"/>
      <w:bookmarkStart w:id="216" w:name="_Toc33963986"/>
      <w:bookmarkStart w:id="217" w:name="_Toc33980742"/>
      <w:bookmarkStart w:id="218" w:name="_Toc36462543"/>
      <w:bookmarkStart w:id="219" w:name="_Toc36462739"/>
      <w:bookmarkStart w:id="220" w:name="_Toc43025978"/>
      <w:bookmarkStart w:id="221" w:name="_Toc49763512"/>
      <w:bookmarkStart w:id="222" w:name="_Toc56753976"/>
      <w:bookmarkStart w:id="223" w:name="_Toc114778109"/>
      <w:r w:rsidRPr="001D2CEF">
        <w:t>5.2.4</w:t>
      </w:r>
      <w:r w:rsidRPr="001D2CEF">
        <w:tab/>
        <w:t>Structured Data Types</w:t>
      </w:r>
      <w:bookmarkEnd w:id="213"/>
      <w:bookmarkEnd w:id="214"/>
      <w:bookmarkEnd w:id="215"/>
      <w:bookmarkEnd w:id="216"/>
      <w:bookmarkEnd w:id="217"/>
      <w:bookmarkEnd w:id="218"/>
      <w:bookmarkEnd w:id="219"/>
      <w:bookmarkEnd w:id="220"/>
      <w:bookmarkEnd w:id="221"/>
      <w:bookmarkEnd w:id="222"/>
      <w:bookmarkEnd w:id="223"/>
    </w:p>
    <w:p w14:paraId="06FEF15A" w14:textId="77777777" w:rsidR="00E92CBF" w:rsidRPr="001D2CEF" w:rsidRDefault="00E92CBF" w:rsidP="00A940B5">
      <w:pPr>
        <w:pStyle w:val="Heading4"/>
      </w:pPr>
      <w:bookmarkStart w:id="224" w:name="_Toc24925780"/>
      <w:bookmarkStart w:id="225" w:name="_Toc24925958"/>
      <w:bookmarkStart w:id="226" w:name="_Toc24926134"/>
      <w:bookmarkStart w:id="227" w:name="_Toc33963987"/>
      <w:bookmarkStart w:id="228" w:name="_Toc33980743"/>
      <w:bookmarkStart w:id="229" w:name="_Toc36462544"/>
      <w:bookmarkStart w:id="230" w:name="_Toc36462740"/>
      <w:bookmarkStart w:id="231" w:name="_Toc43025979"/>
      <w:bookmarkStart w:id="232" w:name="_Toc49763513"/>
      <w:bookmarkStart w:id="233" w:name="_Toc56753977"/>
      <w:bookmarkStart w:id="234" w:name="_Toc114778110"/>
      <w:r w:rsidRPr="001D2CEF">
        <w:t>5.2.4.1</w:t>
      </w:r>
      <w:r w:rsidRPr="001D2CEF">
        <w:tab/>
        <w:t>Type: ProblemDetails</w:t>
      </w:r>
      <w:bookmarkEnd w:id="224"/>
      <w:bookmarkEnd w:id="225"/>
      <w:bookmarkEnd w:id="226"/>
      <w:bookmarkEnd w:id="227"/>
      <w:bookmarkEnd w:id="228"/>
      <w:bookmarkEnd w:id="229"/>
      <w:bookmarkEnd w:id="230"/>
      <w:bookmarkEnd w:id="231"/>
      <w:bookmarkEnd w:id="232"/>
      <w:bookmarkEnd w:id="233"/>
      <w:bookmarkEnd w:id="23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35" w:name="_Toc24925781"/>
      <w:bookmarkStart w:id="236" w:name="_Toc24925959"/>
      <w:bookmarkStart w:id="237" w:name="_Toc24926135"/>
      <w:bookmarkStart w:id="238" w:name="_Toc33963988"/>
      <w:bookmarkStart w:id="239" w:name="_Toc33980744"/>
      <w:bookmarkStart w:id="240" w:name="_Toc36462545"/>
      <w:bookmarkStart w:id="241" w:name="_Toc36462741"/>
      <w:bookmarkStart w:id="242" w:name="_Toc43025980"/>
      <w:bookmarkStart w:id="243" w:name="_Toc49763514"/>
      <w:bookmarkStart w:id="244" w:name="_Toc56753978"/>
      <w:bookmarkStart w:id="245" w:name="_Toc114778111"/>
      <w:r w:rsidRPr="001D2CEF">
        <w:lastRenderedPageBreak/>
        <w:t>5.2.4.2</w:t>
      </w:r>
      <w:r w:rsidRPr="001D2CEF">
        <w:tab/>
        <w:t>Type: Link</w:t>
      </w:r>
      <w:bookmarkEnd w:id="235"/>
      <w:bookmarkEnd w:id="236"/>
      <w:bookmarkEnd w:id="237"/>
      <w:bookmarkEnd w:id="238"/>
      <w:bookmarkEnd w:id="239"/>
      <w:bookmarkEnd w:id="240"/>
      <w:bookmarkEnd w:id="241"/>
      <w:bookmarkEnd w:id="242"/>
      <w:bookmarkEnd w:id="243"/>
      <w:bookmarkEnd w:id="244"/>
      <w:bookmarkEnd w:id="245"/>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46" w:name="_Toc24925782"/>
      <w:bookmarkStart w:id="247" w:name="_Toc24925960"/>
      <w:bookmarkStart w:id="248" w:name="_Toc24926136"/>
      <w:bookmarkStart w:id="249" w:name="_Toc33963989"/>
      <w:bookmarkStart w:id="250" w:name="_Toc33980745"/>
      <w:bookmarkStart w:id="251" w:name="_Toc36462546"/>
      <w:bookmarkStart w:id="252" w:name="_Toc36462742"/>
      <w:bookmarkStart w:id="253" w:name="_Toc43025981"/>
      <w:bookmarkStart w:id="254" w:name="_Toc49763515"/>
      <w:bookmarkStart w:id="255" w:name="_Toc56753979"/>
      <w:bookmarkStart w:id="256" w:name="_Toc114778112"/>
      <w:r w:rsidRPr="001D2CEF">
        <w:t>5.2.4.3</w:t>
      </w:r>
      <w:r w:rsidRPr="001D2CEF">
        <w:tab/>
        <w:t>Type PatchItem</w:t>
      </w:r>
      <w:bookmarkEnd w:id="246"/>
      <w:bookmarkEnd w:id="247"/>
      <w:bookmarkEnd w:id="248"/>
      <w:bookmarkEnd w:id="249"/>
      <w:bookmarkEnd w:id="250"/>
      <w:bookmarkEnd w:id="251"/>
      <w:bookmarkEnd w:id="252"/>
      <w:bookmarkEnd w:id="253"/>
      <w:bookmarkEnd w:id="254"/>
      <w:bookmarkEnd w:id="255"/>
      <w:bookmarkEnd w:id="256"/>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57" w:name="_Toc24925783"/>
      <w:bookmarkStart w:id="258" w:name="_Toc24925961"/>
      <w:bookmarkStart w:id="259" w:name="_Toc24926137"/>
      <w:bookmarkStart w:id="260" w:name="_Toc33963990"/>
      <w:bookmarkStart w:id="261" w:name="_Toc33980746"/>
      <w:bookmarkStart w:id="262" w:name="_Toc36462547"/>
      <w:bookmarkStart w:id="263" w:name="_Toc36462743"/>
      <w:bookmarkStart w:id="264" w:name="_Toc43025982"/>
      <w:bookmarkStart w:id="265" w:name="_Toc49763516"/>
      <w:bookmarkStart w:id="266" w:name="_Toc56753980"/>
      <w:bookmarkStart w:id="267" w:name="_Toc114778113"/>
      <w:r w:rsidRPr="001D2CEF">
        <w:rPr>
          <w:lang w:val="en-US"/>
        </w:rPr>
        <w:t>5.2.4.4</w:t>
      </w:r>
      <w:r w:rsidRPr="001D2CEF">
        <w:rPr>
          <w:lang w:val="en-US"/>
        </w:rPr>
        <w:tab/>
        <w:t>Type: LinksValueSchema</w:t>
      </w:r>
      <w:bookmarkEnd w:id="257"/>
      <w:bookmarkEnd w:id="258"/>
      <w:bookmarkEnd w:id="259"/>
      <w:bookmarkEnd w:id="260"/>
      <w:bookmarkEnd w:id="261"/>
      <w:bookmarkEnd w:id="262"/>
      <w:bookmarkEnd w:id="263"/>
      <w:bookmarkEnd w:id="264"/>
      <w:bookmarkEnd w:id="265"/>
      <w:bookmarkEnd w:id="266"/>
      <w:bookmarkEnd w:id="267"/>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68" w:name="_Toc24925784"/>
      <w:bookmarkStart w:id="269" w:name="_Toc24925962"/>
      <w:bookmarkStart w:id="270" w:name="_Toc24926138"/>
      <w:bookmarkStart w:id="271" w:name="_Toc33963991"/>
      <w:bookmarkStart w:id="272" w:name="_Toc33980747"/>
      <w:bookmarkStart w:id="273" w:name="_Toc36462548"/>
      <w:bookmarkStart w:id="274" w:name="_Toc36462744"/>
      <w:bookmarkStart w:id="275" w:name="_Toc43025983"/>
      <w:bookmarkStart w:id="276" w:name="_Toc49763517"/>
      <w:bookmarkStart w:id="277" w:name="_Toc56753981"/>
      <w:bookmarkStart w:id="278" w:name="_Toc114778114"/>
      <w:r w:rsidRPr="001D2CEF">
        <w:rPr>
          <w:lang w:val="en-US"/>
        </w:rPr>
        <w:t>5.2.4.5</w:t>
      </w:r>
      <w:r w:rsidRPr="001D2CEF">
        <w:rPr>
          <w:lang w:val="en-US"/>
        </w:rPr>
        <w:tab/>
        <w:t>Type: SelfLink</w:t>
      </w:r>
      <w:bookmarkEnd w:id="268"/>
      <w:bookmarkEnd w:id="269"/>
      <w:bookmarkEnd w:id="270"/>
      <w:bookmarkEnd w:id="271"/>
      <w:bookmarkEnd w:id="272"/>
      <w:bookmarkEnd w:id="273"/>
      <w:bookmarkEnd w:id="274"/>
      <w:bookmarkEnd w:id="275"/>
      <w:bookmarkEnd w:id="276"/>
      <w:bookmarkEnd w:id="277"/>
      <w:bookmarkEnd w:id="278"/>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279" w:name="_Toc24925785"/>
      <w:bookmarkStart w:id="280" w:name="_Toc24925963"/>
      <w:bookmarkStart w:id="281" w:name="_Toc24926139"/>
      <w:bookmarkStart w:id="282" w:name="_Toc33963992"/>
      <w:bookmarkStart w:id="283" w:name="_Toc33980748"/>
      <w:bookmarkStart w:id="284" w:name="_Toc36462549"/>
      <w:bookmarkStart w:id="285" w:name="_Toc36462745"/>
      <w:bookmarkStart w:id="286" w:name="_Toc43025984"/>
      <w:bookmarkStart w:id="287" w:name="_Toc49763518"/>
      <w:bookmarkStart w:id="288" w:name="_Toc56753982"/>
      <w:bookmarkStart w:id="289" w:name="_Toc114778115"/>
      <w:r w:rsidRPr="001D2CEF">
        <w:lastRenderedPageBreak/>
        <w:t>5.2.4.6</w:t>
      </w:r>
      <w:r w:rsidRPr="001D2CEF">
        <w:tab/>
        <w:t>Type: InvalidParam</w:t>
      </w:r>
      <w:bookmarkEnd w:id="279"/>
      <w:bookmarkEnd w:id="280"/>
      <w:bookmarkEnd w:id="281"/>
      <w:bookmarkEnd w:id="282"/>
      <w:bookmarkEnd w:id="283"/>
      <w:bookmarkEnd w:id="284"/>
      <w:bookmarkEnd w:id="285"/>
      <w:bookmarkEnd w:id="286"/>
      <w:bookmarkEnd w:id="287"/>
      <w:bookmarkEnd w:id="288"/>
      <w:bookmarkEnd w:id="289"/>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290" w:name="_Toc24925786"/>
      <w:bookmarkStart w:id="291" w:name="_Toc24925964"/>
      <w:bookmarkStart w:id="292" w:name="_Toc24926140"/>
      <w:bookmarkStart w:id="293" w:name="_Toc33963993"/>
      <w:bookmarkStart w:id="294" w:name="_Toc33980749"/>
      <w:bookmarkStart w:id="295" w:name="_Toc36462550"/>
      <w:bookmarkStart w:id="296" w:name="_Toc36462746"/>
      <w:bookmarkStart w:id="297" w:name="_Toc43025985"/>
      <w:bookmarkStart w:id="298" w:name="_Toc49763519"/>
      <w:bookmarkStart w:id="299" w:name="_Toc56753983"/>
      <w:bookmarkStart w:id="300" w:name="_Toc114778116"/>
      <w:r w:rsidRPr="001D2CEF">
        <w:t>5.2.4.7</w:t>
      </w:r>
      <w:r w:rsidRPr="001D2CEF">
        <w:tab/>
        <w:t>Type: LinkRm</w:t>
      </w:r>
      <w:bookmarkEnd w:id="290"/>
      <w:bookmarkEnd w:id="291"/>
      <w:bookmarkEnd w:id="292"/>
      <w:bookmarkEnd w:id="293"/>
      <w:bookmarkEnd w:id="294"/>
      <w:bookmarkEnd w:id="295"/>
      <w:bookmarkEnd w:id="296"/>
      <w:bookmarkEnd w:id="297"/>
      <w:bookmarkEnd w:id="298"/>
      <w:bookmarkEnd w:id="299"/>
      <w:bookmarkEnd w:id="300"/>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01" w:name="_Toc24925787"/>
      <w:bookmarkStart w:id="302" w:name="_Toc24925965"/>
      <w:bookmarkStart w:id="303" w:name="_Toc24926141"/>
      <w:bookmarkStart w:id="304" w:name="_Toc33963994"/>
      <w:bookmarkStart w:id="305" w:name="_Toc33980750"/>
      <w:bookmarkStart w:id="306" w:name="_Toc36462551"/>
      <w:bookmarkStart w:id="307" w:name="_Toc36462747"/>
      <w:bookmarkStart w:id="308" w:name="_Toc43025986"/>
      <w:bookmarkStart w:id="309" w:name="_Toc49763520"/>
      <w:bookmarkStart w:id="310" w:name="_Toc56753984"/>
      <w:bookmarkStart w:id="311" w:name="_Toc114778117"/>
      <w:r w:rsidRPr="001D2CEF">
        <w:lastRenderedPageBreak/>
        <w:t>5.2.4.</w:t>
      </w:r>
      <w:r w:rsidRPr="001D2CEF">
        <w:rPr>
          <w:lang w:eastAsia="zh-CN"/>
        </w:rPr>
        <w:t>8</w:t>
      </w:r>
      <w:r w:rsidRPr="001D2CEF">
        <w:tab/>
        <w:t xml:space="preserve">Type </w:t>
      </w:r>
      <w:r w:rsidRPr="001D2CEF">
        <w:rPr>
          <w:rFonts w:hint="eastAsia"/>
          <w:lang w:eastAsia="zh-CN"/>
        </w:rPr>
        <w:t>ChangeItem</w:t>
      </w:r>
      <w:bookmarkEnd w:id="301"/>
      <w:bookmarkEnd w:id="302"/>
      <w:bookmarkEnd w:id="303"/>
      <w:bookmarkEnd w:id="304"/>
      <w:bookmarkEnd w:id="305"/>
      <w:bookmarkEnd w:id="306"/>
      <w:bookmarkEnd w:id="307"/>
      <w:bookmarkEnd w:id="308"/>
      <w:bookmarkEnd w:id="309"/>
      <w:bookmarkEnd w:id="310"/>
      <w:bookmarkEnd w:id="311"/>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12" w:name="_Toc24925788"/>
      <w:bookmarkStart w:id="313" w:name="_Toc24925966"/>
      <w:bookmarkStart w:id="314" w:name="_Toc24926142"/>
      <w:bookmarkStart w:id="315" w:name="_Toc33963995"/>
      <w:bookmarkStart w:id="316" w:name="_Toc33980751"/>
      <w:bookmarkStart w:id="317" w:name="_Toc36462552"/>
      <w:bookmarkStart w:id="318" w:name="_Toc36462748"/>
      <w:bookmarkStart w:id="319" w:name="_Toc43025987"/>
      <w:bookmarkStart w:id="320" w:name="_Toc49763521"/>
      <w:bookmarkStart w:id="321" w:name="_Toc56753985"/>
      <w:bookmarkStart w:id="322" w:name="_Toc11477811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2"/>
      <w:bookmarkEnd w:id="313"/>
      <w:bookmarkEnd w:id="314"/>
      <w:bookmarkEnd w:id="315"/>
      <w:bookmarkEnd w:id="316"/>
      <w:bookmarkEnd w:id="317"/>
      <w:bookmarkEnd w:id="318"/>
      <w:bookmarkEnd w:id="319"/>
      <w:bookmarkEnd w:id="320"/>
      <w:bookmarkEnd w:id="321"/>
      <w:bookmarkEnd w:id="322"/>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23" w:name="_Toc24925789"/>
      <w:bookmarkStart w:id="324" w:name="_Toc24925967"/>
      <w:bookmarkStart w:id="325" w:name="_Toc24926143"/>
      <w:bookmarkStart w:id="326" w:name="_Toc33963996"/>
      <w:bookmarkStart w:id="327" w:name="_Toc33980752"/>
      <w:bookmarkStart w:id="328" w:name="_Toc36462553"/>
      <w:bookmarkStart w:id="329" w:name="_Toc36462749"/>
      <w:bookmarkStart w:id="330" w:name="_Toc43025988"/>
      <w:bookmarkStart w:id="331" w:name="_Toc49763522"/>
      <w:bookmarkStart w:id="332" w:name="_Toc56753986"/>
      <w:bookmarkStart w:id="333" w:name="_Toc114778119"/>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3"/>
      <w:bookmarkEnd w:id="324"/>
      <w:bookmarkEnd w:id="325"/>
      <w:bookmarkEnd w:id="326"/>
      <w:bookmarkEnd w:id="327"/>
      <w:bookmarkEnd w:id="328"/>
      <w:bookmarkEnd w:id="329"/>
      <w:bookmarkEnd w:id="330"/>
      <w:bookmarkEnd w:id="331"/>
      <w:bookmarkEnd w:id="332"/>
      <w:bookmarkEnd w:id="333"/>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34" w:name="_Toc24925790"/>
      <w:bookmarkStart w:id="335" w:name="_Toc24925968"/>
      <w:bookmarkStart w:id="336" w:name="_Toc24926144"/>
      <w:bookmarkStart w:id="337" w:name="_Toc33963997"/>
      <w:bookmarkStart w:id="338" w:name="_Toc33980753"/>
      <w:bookmarkStart w:id="339" w:name="_Toc36462554"/>
      <w:bookmarkStart w:id="340" w:name="_Toc36462750"/>
      <w:bookmarkStart w:id="341" w:name="_Toc43025989"/>
      <w:bookmarkStart w:id="342" w:name="_Toc49763523"/>
      <w:bookmarkStart w:id="343" w:name="_Toc56753987"/>
      <w:bookmarkStart w:id="344" w:name="_Toc114778120"/>
      <w:r w:rsidRPr="001D2CEF">
        <w:t>5.2.4.</w:t>
      </w:r>
      <w:r w:rsidRPr="001D2CEF">
        <w:rPr>
          <w:lang w:eastAsia="zh-CN"/>
        </w:rPr>
        <w:t>11</w:t>
      </w:r>
      <w:r w:rsidRPr="001D2CEF">
        <w:tab/>
        <w:t xml:space="preserve">Type: </w:t>
      </w:r>
      <w:r w:rsidRPr="001D2CEF">
        <w:rPr>
          <w:rFonts w:hint="eastAsia"/>
          <w:lang w:eastAsia="zh-CN"/>
        </w:rPr>
        <w:t>Cnf</w:t>
      </w:r>
      <w:bookmarkEnd w:id="334"/>
      <w:bookmarkEnd w:id="335"/>
      <w:bookmarkEnd w:id="336"/>
      <w:bookmarkEnd w:id="337"/>
      <w:bookmarkEnd w:id="338"/>
      <w:bookmarkEnd w:id="339"/>
      <w:bookmarkEnd w:id="340"/>
      <w:bookmarkEnd w:id="341"/>
      <w:bookmarkEnd w:id="342"/>
      <w:bookmarkEnd w:id="343"/>
      <w:bookmarkEnd w:id="34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45" w:name="_Toc24925791"/>
      <w:bookmarkStart w:id="346" w:name="_Toc24925969"/>
      <w:bookmarkStart w:id="347" w:name="_Toc24926145"/>
      <w:bookmarkStart w:id="348" w:name="_Toc33963998"/>
      <w:bookmarkStart w:id="349" w:name="_Toc33980754"/>
      <w:bookmarkStart w:id="350" w:name="_Toc36462555"/>
      <w:bookmarkStart w:id="351" w:name="_Toc36462751"/>
      <w:bookmarkStart w:id="352" w:name="_Toc43025990"/>
      <w:bookmarkStart w:id="353" w:name="_Toc49763524"/>
      <w:bookmarkStart w:id="354" w:name="_Toc56753988"/>
      <w:bookmarkStart w:id="355" w:name="_Toc114778121"/>
      <w:r w:rsidRPr="001D2CEF">
        <w:t>5.2.4.</w:t>
      </w:r>
      <w:r w:rsidRPr="001D2CEF">
        <w:rPr>
          <w:lang w:eastAsia="zh-CN"/>
        </w:rPr>
        <w:t>12</w:t>
      </w:r>
      <w:r w:rsidRPr="001D2CEF">
        <w:tab/>
        <w:t xml:space="preserve">Type: </w:t>
      </w:r>
      <w:r w:rsidRPr="001D2CEF">
        <w:rPr>
          <w:rFonts w:hint="eastAsia"/>
          <w:lang w:eastAsia="zh-CN"/>
        </w:rPr>
        <w:t>Dnf</w:t>
      </w:r>
      <w:bookmarkEnd w:id="345"/>
      <w:bookmarkEnd w:id="346"/>
      <w:bookmarkEnd w:id="347"/>
      <w:bookmarkEnd w:id="348"/>
      <w:bookmarkEnd w:id="349"/>
      <w:bookmarkEnd w:id="350"/>
      <w:bookmarkEnd w:id="351"/>
      <w:bookmarkEnd w:id="352"/>
      <w:bookmarkEnd w:id="353"/>
      <w:bookmarkEnd w:id="354"/>
      <w:bookmarkEnd w:id="355"/>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56" w:name="_Toc24925792"/>
      <w:bookmarkStart w:id="357" w:name="_Toc24925970"/>
      <w:bookmarkStart w:id="358" w:name="_Toc24926146"/>
      <w:bookmarkStart w:id="359" w:name="_Toc33963999"/>
      <w:bookmarkStart w:id="360" w:name="_Toc33980755"/>
      <w:bookmarkStart w:id="361" w:name="_Toc36462556"/>
      <w:bookmarkStart w:id="362" w:name="_Toc36462752"/>
      <w:bookmarkStart w:id="363" w:name="_Toc43025991"/>
      <w:bookmarkStart w:id="364" w:name="_Toc49763525"/>
      <w:bookmarkStart w:id="365" w:name="_Toc56753989"/>
      <w:bookmarkStart w:id="366" w:name="_Toc114778122"/>
      <w:r w:rsidRPr="001D2CEF">
        <w:t>5.2.4.</w:t>
      </w:r>
      <w:r w:rsidRPr="001D2CEF">
        <w:rPr>
          <w:lang w:eastAsia="zh-CN"/>
        </w:rPr>
        <w:t>13</w:t>
      </w:r>
      <w:r w:rsidRPr="001D2CEF">
        <w:tab/>
        <w:t xml:space="preserve">Type: </w:t>
      </w:r>
      <w:r w:rsidRPr="001D2CEF">
        <w:rPr>
          <w:rFonts w:hint="eastAsia"/>
          <w:lang w:eastAsia="zh-CN"/>
        </w:rPr>
        <w:t>CnfUnit</w:t>
      </w:r>
      <w:bookmarkEnd w:id="356"/>
      <w:bookmarkEnd w:id="357"/>
      <w:bookmarkEnd w:id="358"/>
      <w:bookmarkEnd w:id="359"/>
      <w:bookmarkEnd w:id="360"/>
      <w:bookmarkEnd w:id="361"/>
      <w:bookmarkEnd w:id="362"/>
      <w:bookmarkEnd w:id="363"/>
      <w:bookmarkEnd w:id="364"/>
      <w:bookmarkEnd w:id="365"/>
      <w:bookmarkEnd w:id="366"/>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67" w:name="_Toc24925793"/>
      <w:bookmarkStart w:id="368" w:name="_Toc24925971"/>
      <w:bookmarkStart w:id="369" w:name="_Toc24926147"/>
      <w:bookmarkStart w:id="370" w:name="_Toc33964000"/>
      <w:bookmarkStart w:id="371" w:name="_Toc33980756"/>
      <w:bookmarkStart w:id="372" w:name="_Toc36462557"/>
      <w:bookmarkStart w:id="373" w:name="_Toc36462753"/>
      <w:bookmarkStart w:id="374" w:name="_Toc43025992"/>
      <w:bookmarkStart w:id="375" w:name="_Toc49763526"/>
      <w:bookmarkStart w:id="376" w:name="_Toc56753990"/>
      <w:bookmarkStart w:id="377" w:name="_Toc114778123"/>
      <w:r w:rsidRPr="001D2CEF">
        <w:t>5.2.4.</w:t>
      </w:r>
      <w:r w:rsidRPr="001D2CEF">
        <w:rPr>
          <w:lang w:eastAsia="zh-CN"/>
        </w:rPr>
        <w:t>14</w:t>
      </w:r>
      <w:r w:rsidRPr="001D2CEF">
        <w:tab/>
        <w:t xml:space="preserve">Type: </w:t>
      </w:r>
      <w:r w:rsidRPr="001D2CEF">
        <w:rPr>
          <w:rFonts w:hint="eastAsia"/>
          <w:lang w:eastAsia="zh-CN"/>
        </w:rPr>
        <w:t>DnfUnit</w:t>
      </w:r>
      <w:bookmarkEnd w:id="367"/>
      <w:bookmarkEnd w:id="368"/>
      <w:bookmarkEnd w:id="369"/>
      <w:bookmarkEnd w:id="370"/>
      <w:bookmarkEnd w:id="371"/>
      <w:bookmarkEnd w:id="372"/>
      <w:bookmarkEnd w:id="373"/>
      <w:bookmarkEnd w:id="374"/>
      <w:bookmarkEnd w:id="375"/>
      <w:bookmarkEnd w:id="376"/>
      <w:bookmarkEnd w:id="377"/>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378" w:name="_Toc24925794"/>
      <w:bookmarkStart w:id="379" w:name="_Toc24925972"/>
      <w:bookmarkStart w:id="380" w:name="_Toc24926148"/>
      <w:bookmarkStart w:id="381" w:name="_Toc33964001"/>
      <w:bookmarkStart w:id="382" w:name="_Toc33980757"/>
      <w:bookmarkStart w:id="383" w:name="_Toc36462558"/>
      <w:bookmarkStart w:id="384" w:name="_Toc36462754"/>
      <w:bookmarkStart w:id="385" w:name="_Toc43025993"/>
      <w:bookmarkStart w:id="386" w:name="_Toc49763527"/>
      <w:bookmarkStart w:id="387" w:name="_Toc56753991"/>
      <w:bookmarkStart w:id="388" w:name="_Toc114778124"/>
      <w:r w:rsidRPr="001D2CEF">
        <w:lastRenderedPageBreak/>
        <w:t>5.2.4.</w:t>
      </w:r>
      <w:r w:rsidRPr="001D2CEF">
        <w:rPr>
          <w:lang w:eastAsia="zh-CN"/>
        </w:rPr>
        <w:t>15</w:t>
      </w:r>
      <w:r w:rsidRPr="001D2CEF">
        <w:tab/>
        <w:t xml:space="preserve">Type: </w:t>
      </w:r>
      <w:r w:rsidRPr="001D2CEF">
        <w:rPr>
          <w:rFonts w:hint="eastAsia"/>
          <w:lang w:eastAsia="zh-CN"/>
        </w:rPr>
        <w:t>Atom</w:t>
      </w:r>
      <w:bookmarkEnd w:id="378"/>
      <w:bookmarkEnd w:id="379"/>
      <w:bookmarkEnd w:id="380"/>
      <w:bookmarkEnd w:id="381"/>
      <w:bookmarkEnd w:id="382"/>
      <w:bookmarkEnd w:id="383"/>
      <w:bookmarkEnd w:id="384"/>
      <w:bookmarkEnd w:id="385"/>
      <w:bookmarkEnd w:id="386"/>
      <w:bookmarkEnd w:id="387"/>
      <w:bookmarkEnd w:id="388"/>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389" w:name="_Toc24925795"/>
      <w:bookmarkStart w:id="390" w:name="_Toc24925973"/>
      <w:bookmarkStart w:id="391" w:name="_Toc24926149"/>
      <w:bookmarkStart w:id="392" w:name="_Toc33964002"/>
      <w:bookmarkStart w:id="393" w:name="_Toc33980758"/>
      <w:bookmarkStart w:id="394" w:name="_Toc36462559"/>
      <w:bookmarkStart w:id="395" w:name="_Toc36462755"/>
      <w:bookmarkStart w:id="396" w:name="_Toc43025994"/>
      <w:bookmarkStart w:id="397" w:name="_Toc49763528"/>
      <w:bookmarkStart w:id="398" w:name="_Toc56753992"/>
      <w:bookmarkStart w:id="399" w:name="_Toc114778125"/>
      <w:r w:rsidRPr="001D2CEF">
        <w:t>5.2.4.</w:t>
      </w:r>
      <w:r w:rsidRPr="001D2CEF">
        <w:rPr>
          <w:lang w:eastAsia="zh-CN"/>
        </w:rPr>
        <w:t>16</w:t>
      </w:r>
      <w:r w:rsidRPr="001D2CEF">
        <w:tab/>
        <w:t>Void</w:t>
      </w:r>
      <w:bookmarkEnd w:id="389"/>
      <w:bookmarkEnd w:id="390"/>
      <w:bookmarkEnd w:id="391"/>
      <w:bookmarkEnd w:id="392"/>
      <w:bookmarkEnd w:id="393"/>
      <w:bookmarkEnd w:id="394"/>
      <w:bookmarkEnd w:id="395"/>
      <w:bookmarkEnd w:id="396"/>
      <w:bookmarkEnd w:id="397"/>
      <w:bookmarkEnd w:id="398"/>
      <w:bookmarkEnd w:id="399"/>
    </w:p>
    <w:p w14:paraId="5E41F43E" w14:textId="77777777" w:rsidR="00E92CBF" w:rsidRPr="001D2CEF" w:rsidRDefault="00E92CBF" w:rsidP="00A940B5">
      <w:pPr>
        <w:pStyle w:val="Heading4"/>
        <w:rPr>
          <w:lang w:eastAsia="zh-CN"/>
        </w:rPr>
      </w:pPr>
      <w:bookmarkStart w:id="400" w:name="_Toc24925798"/>
      <w:bookmarkStart w:id="401" w:name="_Toc24925974"/>
      <w:bookmarkStart w:id="402" w:name="_Toc24926150"/>
      <w:bookmarkStart w:id="403" w:name="_Toc33964003"/>
      <w:bookmarkStart w:id="404" w:name="_Toc33980759"/>
      <w:bookmarkStart w:id="405" w:name="_Toc36462560"/>
      <w:bookmarkStart w:id="406" w:name="_Toc36462756"/>
      <w:bookmarkStart w:id="407" w:name="_Toc43025995"/>
      <w:bookmarkStart w:id="408" w:name="_Toc49763529"/>
      <w:bookmarkStart w:id="409" w:name="_Toc56753993"/>
      <w:bookmarkStart w:id="410" w:name="_Toc114778126"/>
      <w:r w:rsidRPr="001D2CEF">
        <w:t>5.2.4.</w:t>
      </w:r>
      <w:r w:rsidRPr="001D2CEF">
        <w:rPr>
          <w:lang w:eastAsia="zh-CN"/>
        </w:rPr>
        <w:t>17</w:t>
      </w:r>
      <w:r w:rsidRPr="001D2CEF">
        <w:tab/>
        <w:t xml:space="preserve">Type: </w:t>
      </w:r>
      <w:r w:rsidRPr="001D2CEF">
        <w:rPr>
          <w:rFonts w:hint="eastAsia"/>
          <w:lang w:eastAsia="zh-CN"/>
        </w:rPr>
        <w:t>PatchResult</w:t>
      </w:r>
      <w:bookmarkEnd w:id="400"/>
      <w:bookmarkEnd w:id="401"/>
      <w:bookmarkEnd w:id="402"/>
      <w:bookmarkEnd w:id="403"/>
      <w:bookmarkEnd w:id="404"/>
      <w:bookmarkEnd w:id="405"/>
      <w:bookmarkEnd w:id="406"/>
      <w:bookmarkEnd w:id="407"/>
      <w:bookmarkEnd w:id="408"/>
      <w:bookmarkEnd w:id="409"/>
      <w:bookmarkEnd w:id="410"/>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11" w:name="_Toc24925799"/>
      <w:bookmarkStart w:id="412" w:name="_Toc24925975"/>
      <w:bookmarkStart w:id="413" w:name="_Toc24926151"/>
      <w:bookmarkStart w:id="414" w:name="_Toc33964004"/>
      <w:bookmarkStart w:id="415" w:name="_Toc33980760"/>
      <w:bookmarkStart w:id="416" w:name="_Toc36462561"/>
      <w:bookmarkStart w:id="417" w:name="_Toc36462757"/>
      <w:bookmarkStart w:id="418" w:name="_Toc43025996"/>
      <w:bookmarkStart w:id="419" w:name="_Toc49763530"/>
      <w:bookmarkStart w:id="420" w:name="_Toc56753994"/>
      <w:bookmarkStart w:id="421" w:name="_Toc114778127"/>
      <w:r w:rsidRPr="001D2CEF">
        <w:t>5.2.4.</w:t>
      </w:r>
      <w:r w:rsidRPr="001D2CEF">
        <w:rPr>
          <w:lang w:eastAsia="zh-CN"/>
        </w:rPr>
        <w:t>18</w:t>
      </w:r>
      <w:r w:rsidRPr="001D2CEF">
        <w:tab/>
        <w:t xml:space="preserve">Type: </w:t>
      </w:r>
      <w:r w:rsidRPr="001D2CEF">
        <w:rPr>
          <w:rFonts w:hint="eastAsia"/>
          <w:lang w:eastAsia="zh-CN"/>
        </w:rPr>
        <w:t>ReportItem</w:t>
      </w:r>
      <w:bookmarkEnd w:id="411"/>
      <w:bookmarkEnd w:id="412"/>
      <w:bookmarkEnd w:id="413"/>
      <w:bookmarkEnd w:id="414"/>
      <w:bookmarkEnd w:id="415"/>
      <w:bookmarkEnd w:id="416"/>
      <w:bookmarkEnd w:id="417"/>
      <w:bookmarkEnd w:id="418"/>
      <w:bookmarkEnd w:id="419"/>
      <w:bookmarkEnd w:id="420"/>
      <w:bookmarkEnd w:id="421"/>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22" w:name="_Toc24925796"/>
      <w:bookmarkStart w:id="423" w:name="_Toc24925976"/>
      <w:bookmarkStart w:id="424" w:name="_Toc24926152"/>
      <w:bookmarkStart w:id="425" w:name="_Toc33964005"/>
      <w:bookmarkStart w:id="426" w:name="_Toc33980761"/>
      <w:bookmarkStart w:id="427" w:name="_Toc36462562"/>
      <w:bookmarkStart w:id="428" w:name="_Toc36462758"/>
      <w:bookmarkStart w:id="429" w:name="_Toc43025997"/>
      <w:bookmarkStart w:id="430" w:name="_Toc49763531"/>
      <w:bookmarkStart w:id="431" w:name="_Toc56753995"/>
      <w:bookmarkStart w:id="432" w:name="_Toc114778128"/>
      <w:r w:rsidRPr="001D2CEF">
        <w:t>5.2.4.</w:t>
      </w:r>
      <w:r w:rsidRPr="001D2CEF">
        <w:rPr>
          <w:lang w:eastAsia="zh-CN"/>
        </w:rPr>
        <w:t>19</w:t>
      </w:r>
      <w:r w:rsidRPr="001D2CEF">
        <w:tab/>
        <w:t xml:space="preserve">Type: </w:t>
      </w:r>
      <w:r w:rsidRPr="001D2CEF">
        <w:rPr>
          <w:rFonts w:hint="eastAsia"/>
          <w:lang w:eastAsia="zh-CN"/>
        </w:rPr>
        <w:t>HalTemplate</w:t>
      </w:r>
      <w:bookmarkEnd w:id="422"/>
      <w:bookmarkEnd w:id="423"/>
      <w:bookmarkEnd w:id="424"/>
      <w:bookmarkEnd w:id="425"/>
      <w:bookmarkEnd w:id="426"/>
      <w:bookmarkEnd w:id="427"/>
      <w:bookmarkEnd w:id="428"/>
      <w:bookmarkEnd w:id="429"/>
      <w:bookmarkEnd w:id="430"/>
      <w:bookmarkEnd w:id="431"/>
      <w:bookmarkEnd w:id="432"/>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33" w:name="_Toc24925797"/>
      <w:bookmarkStart w:id="434" w:name="_Toc24925977"/>
      <w:bookmarkStart w:id="435" w:name="_Toc24926153"/>
      <w:bookmarkStart w:id="436" w:name="_Toc33964006"/>
      <w:bookmarkStart w:id="437" w:name="_Toc33980762"/>
      <w:bookmarkStart w:id="438" w:name="_Toc36462563"/>
      <w:bookmarkStart w:id="439" w:name="_Toc36462759"/>
      <w:bookmarkStart w:id="440" w:name="_Toc43025998"/>
      <w:bookmarkStart w:id="441" w:name="_Toc49763532"/>
      <w:bookmarkStart w:id="442" w:name="_Toc56753996"/>
      <w:bookmarkStart w:id="443" w:name="_Toc114778129"/>
      <w:r w:rsidRPr="001D2CEF">
        <w:lastRenderedPageBreak/>
        <w:t>5.2.4.</w:t>
      </w:r>
      <w:r w:rsidRPr="001D2CEF">
        <w:rPr>
          <w:lang w:eastAsia="zh-CN"/>
        </w:rPr>
        <w:t>20</w:t>
      </w:r>
      <w:r w:rsidRPr="001D2CEF">
        <w:tab/>
        <w:t>Type:</w:t>
      </w:r>
      <w:r w:rsidRPr="001D2CEF">
        <w:rPr>
          <w:rFonts w:hint="eastAsia"/>
          <w:lang w:eastAsia="zh-CN"/>
        </w:rPr>
        <w:t xml:space="preserve"> Property</w:t>
      </w:r>
      <w:bookmarkEnd w:id="433"/>
      <w:bookmarkEnd w:id="434"/>
      <w:bookmarkEnd w:id="435"/>
      <w:bookmarkEnd w:id="436"/>
      <w:bookmarkEnd w:id="437"/>
      <w:bookmarkEnd w:id="438"/>
      <w:bookmarkEnd w:id="439"/>
      <w:bookmarkEnd w:id="440"/>
      <w:bookmarkEnd w:id="441"/>
      <w:bookmarkEnd w:id="442"/>
      <w:bookmarkEnd w:id="443"/>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44" w:name="_Toc114778130"/>
      <w:r w:rsidRPr="001D2CEF">
        <w:t>5.2.4.</w:t>
      </w:r>
      <w:r>
        <w:t>21</w:t>
      </w:r>
      <w:r w:rsidRPr="001D2CEF">
        <w:tab/>
        <w:t xml:space="preserve">Type: </w:t>
      </w:r>
      <w:r>
        <w:t>RedirectResponse</w:t>
      </w:r>
      <w:bookmarkEnd w:id="44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77777777" w:rsidR="006B1410" w:rsidRPr="001D2CEF" w:rsidRDefault="006B1410" w:rsidP="00D75146">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45" w:name="_Toc24925800"/>
      <w:bookmarkStart w:id="446" w:name="_Toc24925978"/>
      <w:bookmarkStart w:id="447" w:name="_Toc24926154"/>
      <w:bookmarkStart w:id="448" w:name="_Toc33964007"/>
      <w:bookmarkStart w:id="449" w:name="_Toc33980763"/>
      <w:bookmarkStart w:id="450" w:name="_Toc36462564"/>
      <w:bookmarkStart w:id="451" w:name="_Toc36462760"/>
      <w:bookmarkStart w:id="452" w:name="_Toc43025999"/>
      <w:bookmarkStart w:id="453" w:name="_Toc49763533"/>
      <w:bookmarkStart w:id="454" w:name="_Toc56753997"/>
      <w:bookmarkStart w:id="455" w:name="_Toc114778131"/>
      <w:r w:rsidRPr="001D2CEF">
        <w:t>5.3</w:t>
      </w:r>
      <w:r w:rsidRPr="001D2CEF">
        <w:tab/>
        <w:t>Data Types related to Subscription, Identification and Numbering</w:t>
      </w:r>
      <w:bookmarkEnd w:id="445"/>
      <w:bookmarkEnd w:id="446"/>
      <w:bookmarkEnd w:id="447"/>
      <w:bookmarkEnd w:id="448"/>
      <w:bookmarkEnd w:id="449"/>
      <w:bookmarkEnd w:id="450"/>
      <w:bookmarkEnd w:id="451"/>
      <w:bookmarkEnd w:id="452"/>
      <w:bookmarkEnd w:id="453"/>
      <w:bookmarkEnd w:id="454"/>
      <w:bookmarkEnd w:id="455"/>
    </w:p>
    <w:p w14:paraId="21AAC6A0" w14:textId="77777777" w:rsidR="00E92CBF" w:rsidRPr="001D2CEF" w:rsidRDefault="00E92CBF" w:rsidP="00A940B5">
      <w:pPr>
        <w:pStyle w:val="Heading3"/>
      </w:pPr>
      <w:bookmarkStart w:id="456" w:name="_Toc24925801"/>
      <w:bookmarkStart w:id="457" w:name="_Toc24925979"/>
      <w:bookmarkStart w:id="458" w:name="_Toc24926155"/>
      <w:bookmarkStart w:id="459" w:name="_Toc33964008"/>
      <w:bookmarkStart w:id="460" w:name="_Toc33980764"/>
      <w:bookmarkStart w:id="461" w:name="_Toc36462565"/>
      <w:bookmarkStart w:id="462" w:name="_Toc36462761"/>
      <w:bookmarkStart w:id="463" w:name="_Toc43026000"/>
      <w:bookmarkStart w:id="464" w:name="_Toc49763534"/>
      <w:bookmarkStart w:id="465" w:name="_Toc56753998"/>
      <w:bookmarkStart w:id="466" w:name="_Toc114778132"/>
      <w:r w:rsidRPr="001D2CEF">
        <w:t>5.3.1</w:t>
      </w:r>
      <w:r w:rsidRPr="001D2CEF">
        <w:tab/>
        <w:t>Introduction</w:t>
      </w:r>
      <w:bookmarkEnd w:id="456"/>
      <w:bookmarkEnd w:id="457"/>
      <w:bookmarkEnd w:id="458"/>
      <w:bookmarkEnd w:id="459"/>
      <w:bookmarkEnd w:id="460"/>
      <w:bookmarkEnd w:id="461"/>
      <w:bookmarkEnd w:id="462"/>
      <w:bookmarkEnd w:id="463"/>
      <w:bookmarkEnd w:id="464"/>
      <w:bookmarkEnd w:id="465"/>
      <w:bookmarkEnd w:id="466"/>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467" w:name="_Toc24925802"/>
      <w:bookmarkStart w:id="468" w:name="_Toc24925980"/>
      <w:bookmarkStart w:id="469" w:name="_Toc24926156"/>
      <w:bookmarkStart w:id="470" w:name="_Toc33964009"/>
      <w:bookmarkStart w:id="471" w:name="_Toc33980765"/>
      <w:bookmarkStart w:id="472" w:name="_Toc36462566"/>
      <w:bookmarkStart w:id="473" w:name="_Toc36462762"/>
      <w:bookmarkStart w:id="474" w:name="_Toc43026001"/>
      <w:bookmarkStart w:id="475" w:name="_Toc49763535"/>
      <w:bookmarkStart w:id="476" w:name="_Toc56753999"/>
      <w:bookmarkStart w:id="477" w:name="_Toc114778133"/>
      <w:r w:rsidRPr="001D2CEF">
        <w:t>5.3.2</w:t>
      </w:r>
      <w:r w:rsidRPr="001D2CEF">
        <w:tab/>
        <w:t>Simple Data Types</w:t>
      </w:r>
      <w:bookmarkEnd w:id="467"/>
      <w:bookmarkEnd w:id="468"/>
      <w:bookmarkEnd w:id="469"/>
      <w:bookmarkEnd w:id="470"/>
      <w:bookmarkEnd w:id="471"/>
      <w:bookmarkEnd w:id="472"/>
      <w:bookmarkEnd w:id="473"/>
      <w:bookmarkEnd w:id="474"/>
      <w:bookmarkEnd w:id="475"/>
      <w:bookmarkEnd w:id="476"/>
      <w:bookmarkEnd w:id="477"/>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40C9A"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478" w:name="_PERM_MCCTEMPBM_CRPT77790006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bookmarkStart w:id="479"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479"/>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478"/>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480"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481" w:name="_PERM_MCCTEMPBM_CRPT77790008___7"/>
            <w:bookmarkEnd w:id="480"/>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81"/>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000"/>
      <w:bookmarkStart w:id="492" w:name="_Toc114778134"/>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001"/>
      <w:bookmarkStart w:id="503" w:name="_Toc114778135"/>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14:paraId="6AF4E5B5" w14:textId="77777777" w:rsidR="00E92CBF" w:rsidRPr="001D2CEF" w:rsidRDefault="00E92CBF" w:rsidP="00A940B5">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002"/>
      <w:bookmarkStart w:id="514" w:name="_Toc114778136"/>
      <w:r w:rsidRPr="001D2CEF">
        <w:t>5.3.4.1</w:t>
      </w:r>
      <w:r w:rsidRPr="001D2CEF">
        <w:tab/>
        <w:t>Type: Guami</w:t>
      </w:r>
      <w:bookmarkEnd w:id="504"/>
      <w:bookmarkEnd w:id="505"/>
      <w:bookmarkEnd w:id="506"/>
      <w:bookmarkEnd w:id="507"/>
      <w:bookmarkEnd w:id="508"/>
      <w:bookmarkEnd w:id="509"/>
      <w:bookmarkEnd w:id="510"/>
      <w:bookmarkEnd w:id="511"/>
      <w:bookmarkEnd w:id="512"/>
      <w:bookmarkEnd w:id="513"/>
      <w:bookmarkEnd w:id="514"/>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003"/>
      <w:bookmarkStart w:id="525" w:name="_Toc114778137"/>
      <w:r w:rsidRPr="001D2CEF">
        <w:t>5.3.4.2</w:t>
      </w:r>
      <w:r w:rsidRPr="001D2CEF">
        <w:tab/>
        <w:t>Type: NetworkId</w:t>
      </w:r>
      <w:bookmarkEnd w:id="515"/>
      <w:bookmarkEnd w:id="516"/>
      <w:bookmarkEnd w:id="517"/>
      <w:bookmarkEnd w:id="518"/>
      <w:bookmarkEnd w:id="519"/>
      <w:bookmarkEnd w:id="520"/>
      <w:bookmarkEnd w:id="521"/>
      <w:bookmarkEnd w:id="522"/>
      <w:bookmarkEnd w:id="523"/>
      <w:bookmarkEnd w:id="524"/>
      <w:bookmarkEnd w:id="525"/>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004"/>
      <w:bookmarkStart w:id="536" w:name="_Toc114778138"/>
      <w:r w:rsidRPr="001D2CEF">
        <w:t>5.3.4.3</w:t>
      </w:r>
      <w:r w:rsidRPr="001D2CEF">
        <w:tab/>
        <w:t>Type: GuamiRm</w:t>
      </w:r>
      <w:bookmarkEnd w:id="526"/>
      <w:bookmarkEnd w:id="527"/>
      <w:bookmarkEnd w:id="528"/>
      <w:bookmarkEnd w:id="529"/>
      <w:bookmarkEnd w:id="530"/>
      <w:bookmarkEnd w:id="531"/>
      <w:bookmarkEnd w:id="532"/>
      <w:bookmarkEnd w:id="533"/>
      <w:bookmarkEnd w:id="534"/>
      <w:bookmarkEnd w:id="535"/>
      <w:bookmarkEnd w:id="536"/>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005"/>
      <w:bookmarkStart w:id="547" w:name="_Toc114778139"/>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14:paraId="7BCCFE74" w14:textId="77777777" w:rsidR="00E92CBF" w:rsidRPr="001D2CEF" w:rsidRDefault="00E92CBF" w:rsidP="00A940B5">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006"/>
      <w:bookmarkStart w:id="558" w:name="_Toc114778140"/>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007"/>
      <w:bookmarkStart w:id="569" w:name="_Toc114778141"/>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570"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570"/>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571"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571"/>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bookmarkStart w:id="572" w:name="_PERM_MCCTEMPBM_CRPT77790013___2"/>
            <w:r w:rsidRPr="001D2CEF">
              <w:rPr>
                <w:rFonts w:cs="Arial"/>
                <w:szCs w:val="18"/>
              </w:rPr>
              <w:t>&lt;MCC&gt; encoded as defined in clause 5.4.2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573" w:name="_PERM_MCCTEMPBM_CRPT77790014___2"/>
            <w:bookmarkEnd w:id="572"/>
          </w:p>
          <w:bookmarkEnd w:id="573"/>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03A3FF50" w:rsidR="00875C7D" w:rsidRPr="001D2CEF" w:rsidRDefault="00875C7D" w:rsidP="00875C7D">
            <w:pPr>
              <w:pStyle w:val="TAL"/>
            </w:pPr>
            <w:r w:rsidRPr="001D2CEF">
              <w:rPr>
                <w:rFonts w:cs="Arial"/>
                <w:szCs w:val="18"/>
              </w:rPr>
              <w:t>NF Service Set Identifier (see clause 28.1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574"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574"/>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bookmarkStart w:id="575" w:name="_PERM_MCCTEMPBM_CRPT77790016___2"/>
            <w:r w:rsidRPr="001D2CEF">
              <w:rPr>
                <w:rFonts w:cs="Arial"/>
                <w:szCs w:val="18"/>
              </w:rPr>
              <w:t>&lt;MCC&gt; encoded as defined in clause 5.4.2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575"/>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576"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6"/>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405296CA"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577" w:name="_Toc24925811"/>
      <w:bookmarkStart w:id="578" w:name="_Toc24925989"/>
      <w:bookmarkStart w:id="579" w:name="_Toc24926165"/>
      <w:bookmarkStart w:id="580" w:name="_Toc33964018"/>
      <w:bookmarkStart w:id="581" w:name="_Toc33980774"/>
      <w:bookmarkStart w:id="582" w:name="_Toc36462575"/>
      <w:bookmarkStart w:id="583" w:name="_Toc36462771"/>
      <w:bookmarkStart w:id="584" w:name="_Toc43026010"/>
      <w:bookmarkStart w:id="585" w:name="_Toc49763544"/>
      <w:bookmarkStart w:id="586" w:name="_Toc56754008"/>
      <w:bookmarkStart w:id="587" w:name="_Toc114778142"/>
      <w:r w:rsidRPr="00F11966">
        <w:t>5.4.3</w:t>
      </w:r>
      <w:r w:rsidRPr="00F11966">
        <w:tab/>
        <w:t>Enumerations</w:t>
      </w:r>
      <w:bookmarkEnd w:id="577"/>
      <w:bookmarkEnd w:id="578"/>
      <w:bookmarkEnd w:id="579"/>
      <w:bookmarkEnd w:id="580"/>
      <w:bookmarkEnd w:id="581"/>
      <w:bookmarkEnd w:id="582"/>
      <w:bookmarkEnd w:id="583"/>
      <w:bookmarkEnd w:id="584"/>
      <w:bookmarkEnd w:id="585"/>
      <w:bookmarkEnd w:id="586"/>
      <w:bookmarkEnd w:id="587"/>
    </w:p>
    <w:p w14:paraId="594AAF92" w14:textId="77777777" w:rsidR="00E92CBF" w:rsidRPr="00F11966" w:rsidRDefault="00E92CBF" w:rsidP="00A940B5">
      <w:pPr>
        <w:pStyle w:val="Heading4"/>
      </w:pPr>
      <w:bookmarkStart w:id="588" w:name="_Toc24925812"/>
      <w:bookmarkStart w:id="589" w:name="_Toc24925990"/>
      <w:bookmarkStart w:id="590" w:name="_Toc24926166"/>
      <w:bookmarkStart w:id="591" w:name="_Toc33964019"/>
      <w:bookmarkStart w:id="592" w:name="_Toc33980775"/>
      <w:bookmarkStart w:id="593" w:name="_Toc36462576"/>
      <w:bookmarkStart w:id="594" w:name="_Toc36462772"/>
      <w:bookmarkStart w:id="595" w:name="_Toc43026011"/>
      <w:bookmarkStart w:id="596" w:name="_Toc49763545"/>
      <w:bookmarkStart w:id="597" w:name="_Toc56754009"/>
      <w:bookmarkStart w:id="598" w:name="_Toc114778143"/>
      <w:r w:rsidRPr="00F11966">
        <w:t>5.4.3.1</w:t>
      </w:r>
      <w:r w:rsidRPr="00F11966">
        <w:tab/>
        <w:t>Enumeration: AccessType</w:t>
      </w:r>
      <w:bookmarkEnd w:id="588"/>
      <w:bookmarkEnd w:id="589"/>
      <w:bookmarkEnd w:id="590"/>
      <w:bookmarkEnd w:id="591"/>
      <w:bookmarkEnd w:id="592"/>
      <w:bookmarkEnd w:id="593"/>
      <w:bookmarkEnd w:id="594"/>
      <w:bookmarkEnd w:id="595"/>
      <w:bookmarkEnd w:id="596"/>
      <w:bookmarkEnd w:id="597"/>
      <w:bookmarkEnd w:id="598"/>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599" w:name="_Toc24925813"/>
      <w:bookmarkStart w:id="600" w:name="_Toc24925991"/>
      <w:bookmarkStart w:id="601" w:name="_Toc24926167"/>
      <w:bookmarkStart w:id="602" w:name="_Toc33964020"/>
      <w:bookmarkStart w:id="603" w:name="_Toc33980776"/>
      <w:bookmarkStart w:id="604" w:name="_Toc36462577"/>
      <w:bookmarkStart w:id="605" w:name="_Toc36462773"/>
      <w:bookmarkStart w:id="606" w:name="_Toc43026012"/>
      <w:bookmarkStart w:id="607" w:name="_Toc49763546"/>
      <w:bookmarkStart w:id="608" w:name="_Toc56754010"/>
      <w:bookmarkStart w:id="609" w:name="_Toc114778144"/>
      <w:r w:rsidRPr="00F11966">
        <w:lastRenderedPageBreak/>
        <w:t>5.4.3.2</w:t>
      </w:r>
      <w:r w:rsidRPr="00F11966">
        <w:tab/>
        <w:t>Enumeration: RatType</w:t>
      </w:r>
      <w:bookmarkEnd w:id="599"/>
      <w:bookmarkEnd w:id="600"/>
      <w:bookmarkEnd w:id="601"/>
      <w:bookmarkEnd w:id="602"/>
      <w:bookmarkEnd w:id="603"/>
      <w:bookmarkEnd w:id="604"/>
      <w:bookmarkEnd w:id="605"/>
      <w:bookmarkEnd w:id="606"/>
      <w:bookmarkEnd w:id="607"/>
      <w:bookmarkEnd w:id="608"/>
      <w:bookmarkEnd w:id="609"/>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10" w:name="_Toc24925814"/>
      <w:bookmarkStart w:id="611" w:name="_Toc24925992"/>
      <w:bookmarkStart w:id="612" w:name="_Toc24926168"/>
      <w:bookmarkStart w:id="613" w:name="_Toc33964021"/>
      <w:bookmarkStart w:id="614" w:name="_Toc33980777"/>
      <w:bookmarkStart w:id="615" w:name="_Toc36462578"/>
      <w:bookmarkStart w:id="616" w:name="_Toc36462774"/>
      <w:bookmarkStart w:id="617" w:name="_Toc43026013"/>
      <w:bookmarkStart w:id="618" w:name="_Toc49763547"/>
      <w:bookmarkStart w:id="619" w:name="_Toc56754011"/>
      <w:bookmarkStart w:id="620" w:name="_Toc114778145"/>
      <w:r w:rsidRPr="00F11966">
        <w:t>5.4.3.3</w:t>
      </w:r>
      <w:r w:rsidRPr="00F11966">
        <w:tab/>
        <w:t>Enumeration: PduSessionType</w:t>
      </w:r>
      <w:bookmarkEnd w:id="610"/>
      <w:bookmarkEnd w:id="611"/>
      <w:bookmarkEnd w:id="612"/>
      <w:bookmarkEnd w:id="613"/>
      <w:bookmarkEnd w:id="614"/>
      <w:bookmarkEnd w:id="615"/>
      <w:bookmarkEnd w:id="616"/>
      <w:bookmarkEnd w:id="617"/>
      <w:bookmarkEnd w:id="618"/>
      <w:bookmarkEnd w:id="619"/>
      <w:bookmarkEnd w:id="620"/>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21" w:name="_Toc24925815"/>
      <w:bookmarkStart w:id="622" w:name="_Toc24925993"/>
      <w:bookmarkStart w:id="623" w:name="_Toc24926169"/>
      <w:bookmarkStart w:id="624" w:name="_Toc33964022"/>
      <w:bookmarkStart w:id="625" w:name="_Toc33980778"/>
      <w:bookmarkStart w:id="626" w:name="_Toc36462579"/>
      <w:bookmarkStart w:id="627" w:name="_Toc36462775"/>
      <w:bookmarkStart w:id="628" w:name="_Toc43026014"/>
      <w:bookmarkStart w:id="629" w:name="_Toc49763548"/>
      <w:bookmarkStart w:id="630" w:name="_Toc56754012"/>
      <w:bookmarkStart w:id="631" w:name="_Toc114778146"/>
      <w:r w:rsidRPr="00F11966">
        <w:t>5.4.3.4</w:t>
      </w:r>
      <w:r w:rsidRPr="00F11966">
        <w:tab/>
        <w:t>Enumeration: UpIntegrity</w:t>
      </w:r>
      <w:bookmarkEnd w:id="621"/>
      <w:bookmarkEnd w:id="622"/>
      <w:bookmarkEnd w:id="623"/>
      <w:bookmarkEnd w:id="624"/>
      <w:bookmarkEnd w:id="625"/>
      <w:bookmarkEnd w:id="626"/>
      <w:bookmarkEnd w:id="627"/>
      <w:bookmarkEnd w:id="628"/>
      <w:bookmarkEnd w:id="629"/>
      <w:bookmarkEnd w:id="630"/>
      <w:bookmarkEnd w:id="631"/>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32" w:name="_Toc24925816"/>
      <w:bookmarkStart w:id="633" w:name="_Toc24925994"/>
      <w:bookmarkStart w:id="634" w:name="_Toc24926170"/>
      <w:bookmarkStart w:id="635" w:name="_Toc33964023"/>
      <w:bookmarkStart w:id="636" w:name="_Toc33980779"/>
      <w:bookmarkStart w:id="637" w:name="_Toc36462580"/>
      <w:bookmarkStart w:id="638" w:name="_Toc36462776"/>
      <w:bookmarkStart w:id="639" w:name="_Toc43026015"/>
      <w:bookmarkStart w:id="640" w:name="_Toc49763549"/>
      <w:bookmarkStart w:id="641" w:name="_Toc56754013"/>
      <w:bookmarkStart w:id="642" w:name="_Toc114778147"/>
      <w:r w:rsidRPr="00F11966">
        <w:t>5.4.3.5</w:t>
      </w:r>
      <w:r w:rsidRPr="00F11966">
        <w:tab/>
        <w:t>Enumeration: UpConfidentiality</w:t>
      </w:r>
      <w:bookmarkEnd w:id="632"/>
      <w:bookmarkEnd w:id="633"/>
      <w:bookmarkEnd w:id="634"/>
      <w:bookmarkEnd w:id="635"/>
      <w:bookmarkEnd w:id="636"/>
      <w:bookmarkEnd w:id="637"/>
      <w:bookmarkEnd w:id="638"/>
      <w:bookmarkEnd w:id="639"/>
      <w:bookmarkEnd w:id="640"/>
      <w:bookmarkEnd w:id="641"/>
      <w:bookmarkEnd w:id="642"/>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643" w:name="_Toc24925817"/>
      <w:bookmarkStart w:id="644" w:name="_Toc24925995"/>
      <w:bookmarkStart w:id="645" w:name="_Toc24926171"/>
      <w:bookmarkStart w:id="646" w:name="_Toc33964024"/>
      <w:bookmarkStart w:id="647" w:name="_Toc33980780"/>
      <w:bookmarkStart w:id="648" w:name="_Toc36462581"/>
      <w:bookmarkStart w:id="649" w:name="_Toc36462777"/>
      <w:bookmarkStart w:id="650" w:name="_Toc43026016"/>
      <w:bookmarkStart w:id="651" w:name="_Toc49763550"/>
      <w:bookmarkStart w:id="652" w:name="_Toc56754014"/>
      <w:bookmarkStart w:id="653" w:name="_Toc114778148"/>
      <w:r w:rsidRPr="00F11966">
        <w:t>5.4.3.6</w:t>
      </w:r>
      <w:r w:rsidRPr="00F11966">
        <w:tab/>
        <w:t>Enumeration: SscMode</w:t>
      </w:r>
      <w:bookmarkEnd w:id="643"/>
      <w:bookmarkEnd w:id="644"/>
      <w:bookmarkEnd w:id="645"/>
      <w:bookmarkEnd w:id="646"/>
      <w:bookmarkEnd w:id="647"/>
      <w:bookmarkEnd w:id="648"/>
      <w:bookmarkEnd w:id="649"/>
      <w:bookmarkEnd w:id="650"/>
      <w:bookmarkEnd w:id="651"/>
      <w:bookmarkEnd w:id="652"/>
      <w:bookmarkEnd w:id="653"/>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654" w:name="_Toc24925818"/>
      <w:bookmarkStart w:id="655" w:name="_Toc24925996"/>
      <w:bookmarkStart w:id="656" w:name="_Toc24926172"/>
      <w:bookmarkStart w:id="657" w:name="_Toc33964025"/>
      <w:bookmarkStart w:id="658" w:name="_Toc33980781"/>
      <w:bookmarkStart w:id="659" w:name="_Toc36462582"/>
      <w:bookmarkStart w:id="660" w:name="_Toc36462778"/>
      <w:bookmarkStart w:id="661" w:name="_Toc43026017"/>
      <w:bookmarkStart w:id="662" w:name="_Toc49763551"/>
      <w:bookmarkStart w:id="663" w:name="_Toc56754015"/>
      <w:bookmarkStart w:id="664" w:name="_Toc114778149"/>
      <w:r w:rsidRPr="00F11966">
        <w:rPr>
          <w:noProof/>
        </w:rPr>
        <w:t>5.4.3.7</w:t>
      </w:r>
      <w:r w:rsidRPr="00F11966">
        <w:rPr>
          <w:noProof/>
        </w:rPr>
        <w:tab/>
        <w:t>Enumeration: DnaiChangeType</w:t>
      </w:r>
      <w:bookmarkEnd w:id="654"/>
      <w:bookmarkEnd w:id="655"/>
      <w:bookmarkEnd w:id="656"/>
      <w:bookmarkEnd w:id="657"/>
      <w:bookmarkEnd w:id="658"/>
      <w:bookmarkEnd w:id="659"/>
      <w:bookmarkEnd w:id="660"/>
      <w:bookmarkEnd w:id="661"/>
      <w:bookmarkEnd w:id="662"/>
      <w:bookmarkEnd w:id="663"/>
      <w:bookmarkEnd w:id="664"/>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665" w:name="_Toc24925819"/>
      <w:bookmarkStart w:id="666" w:name="_Toc24925997"/>
      <w:bookmarkStart w:id="667" w:name="_Toc24926173"/>
      <w:bookmarkStart w:id="668" w:name="_Toc33964026"/>
      <w:bookmarkStart w:id="669" w:name="_Toc33980782"/>
      <w:bookmarkStart w:id="670" w:name="_Toc36462583"/>
      <w:bookmarkStart w:id="671" w:name="_Toc36462779"/>
      <w:bookmarkStart w:id="672" w:name="_Toc43026018"/>
      <w:bookmarkStart w:id="673" w:name="_Toc49763552"/>
      <w:bookmarkStart w:id="674" w:name="_Toc56754016"/>
      <w:bookmarkStart w:id="675" w:name="_Toc114778150"/>
      <w:r w:rsidRPr="00F11966">
        <w:t>5.4.3.8</w:t>
      </w:r>
      <w:r w:rsidRPr="00F11966">
        <w:tab/>
        <w:t>Enumeration: RestrictionType</w:t>
      </w:r>
      <w:bookmarkEnd w:id="665"/>
      <w:bookmarkEnd w:id="666"/>
      <w:bookmarkEnd w:id="667"/>
      <w:bookmarkEnd w:id="668"/>
      <w:bookmarkEnd w:id="669"/>
      <w:bookmarkEnd w:id="670"/>
      <w:bookmarkEnd w:id="671"/>
      <w:bookmarkEnd w:id="672"/>
      <w:bookmarkEnd w:id="673"/>
      <w:bookmarkEnd w:id="674"/>
      <w:bookmarkEnd w:id="67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676" w:name="_Toc24925820"/>
      <w:bookmarkStart w:id="677" w:name="_Toc24925998"/>
      <w:bookmarkStart w:id="678" w:name="_Toc24926174"/>
      <w:bookmarkStart w:id="679" w:name="_Toc33964027"/>
      <w:bookmarkStart w:id="680" w:name="_Toc33980783"/>
      <w:bookmarkStart w:id="681" w:name="_Toc36462584"/>
      <w:bookmarkStart w:id="682" w:name="_Toc36462780"/>
      <w:bookmarkStart w:id="683" w:name="_Toc43026019"/>
      <w:bookmarkStart w:id="684" w:name="_Toc49763553"/>
      <w:bookmarkStart w:id="685" w:name="_Toc56754017"/>
      <w:bookmarkStart w:id="686" w:name="_Toc114778151"/>
      <w:r w:rsidRPr="00F11966">
        <w:t>5.4.3.9</w:t>
      </w:r>
      <w:r w:rsidRPr="00F11966">
        <w:tab/>
        <w:t>Enumeration: CoreNetworkType</w:t>
      </w:r>
      <w:bookmarkEnd w:id="676"/>
      <w:bookmarkEnd w:id="677"/>
      <w:bookmarkEnd w:id="678"/>
      <w:bookmarkEnd w:id="679"/>
      <w:bookmarkEnd w:id="680"/>
      <w:bookmarkEnd w:id="681"/>
      <w:bookmarkEnd w:id="682"/>
      <w:bookmarkEnd w:id="683"/>
      <w:bookmarkEnd w:id="684"/>
      <w:bookmarkEnd w:id="685"/>
      <w:bookmarkEnd w:id="686"/>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687" w:name="_Toc24925821"/>
      <w:bookmarkStart w:id="688" w:name="_Toc24925999"/>
      <w:bookmarkStart w:id="689" w:name="_Toc24926175"/>
      <w:bookmarkStart w:id="690" w:name="_Toc33964028"/>
      <w:bookmarkStart w:id="691" w:name="_Toc33980784"/>
      <w:bookmarkStart w:id="692" w:name="_Toc36462585"/>
      <w:bookmarkStart w:id="693" w:name="_Toc36462781"/>
      <w:bookmarkStart w:id="694" w:name="_Toc43026020"/>
      <w:bookmarkStart w:id="695" w:name="_Toc49763554"/>
      <w:bookmarkStart w:id="696" w:name="_Toc56754018"/>
      <w:bookmarkStart w:id="697" w:name="_Toc114778152"/>
      <w:r w:rsidRPr="00F11966">
        <w:t>5.4.3.10</w:t>
      </w:r>
      <w:r w:rsidRPr="00F11966">
        <w:tab/>
        <w:t>Enumeration: AccessTypeRm</w:t>
      </w:r>
      <w:bookmarkEnd w:id="687"/>
      <w:bookmarkEnd w:id="688"/>
      <w:bookmarkEnd w:id="689"/>
      <w:bookmarkEnd w:id="690"/>
      <w:bookmarkEnd w:id="691"/>
      <w:bookmarkEnd w:id="692"/>
      <w:bookmarkEnd w:id="693"/>
      <w:bookmarkEnd w:id="694"/>
      <w:bookmarkEnd w:id="695"/>
      <w:bookmarkEnd w:id="696"/>
      <w:bookmarkEnd w:id="697"/>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698" w:name="_Toc24925822"/>
      <w:bookmarkStart w:id="699" w:name="_Toc24926000"/>
      <w:bookmarkStart w:id="700" w:name="_Toc24926176"/>
      <w:bookmarkStart w:id="701" w:name="_Toc33964029"/>
      <w:bookmarkStart w:id="702" w:name="_Toc33980785"/>
      <w:bookmarkStart w:id="703" w:name="_Toc36462586"/>
      <w:bookmarkStart w:id="704" w:name="_Toc36462782"/>
      <w:bookmarkStart w:id="705" w:name="_Toc43026021"/>
      <w:bookmarkStart w:id="706" w:name="_Toc49763555"/>
      <w:bookmarkStart w:id="707" w:name="_Toc56754019"/>
      <w:bookmarkStart w:id="708" w:name="_Toc114778153"/>
      <w:r w:rsidRPr="00F11966">
        <w:lastRenderedPageBreak/>
        <w:t>5.4.3.11</w:t>
      </w:r>
      <w:r w:rsidRPr="00F11966">
        <w:tab/>
        <w:t>Enumeration: RatTypeRm</w:t>
      </w:r>
      <w:bookmarkEnd w:id="698"/>
      <w:bookmarkEnd w:id="699"/>
      <w:bookmarkEnd w:id="700"/>
      <w:bookmarkEnd w:id="701"/>
      <w:bookmarkEnd w:id="702"/>
      <w:bookmarkEnd w:id="703"/>
      <w:bookmarkEnd w:id="704"/>
      <w:bookmarkEnd w:id="705"/>
      <w:bookmarkEnd w:id="706"/>
      <w:bookmarkEnd w:id="707"/>
      <w:bookmarkEnd w:id="708"/>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09" w:name="_Toc24925823"/>
      <w:bookmarkStart w:id="710" w:name="_Toc24926001"/>
      <w:bookmarkStart w:id="711" w:name="_Toc24926177"/>
      <w:bookmarkStart w:id="712" w:name="_Toc33964030"/>
      <w:bookmarkStart w:id="713" w:name="_Toc33980786"/>
      <w:bookmarkStart w:id="714" w:name="_Toc36462587"/>
      <w:bookmarkStart w:id="715" w:name="_Toc36462783"/>
      <w:bookmarkStart w:id="716" w:name="_Toc43026022"/>
      <w:bookmarkStart w:id="717" w:name="_Toc49763556"/>
      <w:bookmarkStart w:id="718" w:name="_Toc56754020"/>
      <w:bookmarkStart w:id="719" w:name="_Toc114778154"/>
      <w:r w:rsidRPr="00F11966">
        <w:t>5.4.3.12</w:t>
      </w:r>
      <w:r w:rsidRPr="00F11966">
        <w:tab/>
        <w:t>Enumeration: PduSessionTypeRm</w:t>
      </w:r>
      <w:bookmarkEnd w:id="709"/>
      <w:bookmarkEnd w:id="710"/>
      <w:bookmarkEnd w:id="711"/>
      <w:bookmarkEnd w:id="712"/>
      <w:bookmarkEnd w:id="713"/>
      <w:bookmarkEnd w:id="714"/>
      <w:bookmarkEnd w:id="715"/>
      <w:bookmarkEnd w:id="716"/>
      <w:bookmarkEnd w:id="717"/>
      <w:bookmarkEnd w:id="718"/>
      <w:bookmarkEnd w:id="719"/>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20" w:name="_Toc24925824"/>
      <w:bookmarkStart w:id="721" w:name="_Toc24926002"/>
      <w:bookmarkStart w:id="722" w:name="_Toc24926178"/>
      <w:bookmarkStart w:id="723" w:name="_Toc33964031"/>
      <w:bookmarkStart w:id="724" w:name="_Toc33980787"/>
      <w:bookmarkStart w:id="725" w:name="_Toc36462588"/>
      <w:bookmarkStart w:id="726" w:name="_Toc36462784"/>
      <w:bookmarkStart w:id="727" w:name="_Toc43026023"/>
      <w:bookmarkStart w:id="728" w:name="_Toc49763557"/>
      <w:bookmarkStart w:id="729" w:name="_Toc56754021"/>
      <w:bookmarkStart w:id="730" w:name="_Toc114778155"/>
      <w:r w:rsidRPr="00F11966">
        <w:t>5.4.3.13</w:t>
      </w:r>
      <w:r w:rsidRPr="00F11966">
        <w:tab/>
        <w:t>Enumeration: UpIntegrityRm</w:t>
      </w:r>
      <w:bookmarkEnd w:id="720"/>
      <w:bookmarkEnd w:id="721"/>
      <w:bookmarkEnd w:id="722"/>
      <w:bookmarkEnd w:id="723"/>
      <w:bookmarkEnd w:id="724"/>
      <w:bookmarkEnd w:id="725"/>
      <w:bookmarkEnd w:id="726"/>
      <w:bookmarkEnd w:id="727"/>
      <w:bookmarkEnd w:id="728"/>
      <w:bookmarkEnd w:id="729"/>
      <w:bookmarkEnd w:id="730"/>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31" w:name="_Toc24925825"/>
      <w:bookmarkStart w:id="732" w:name="_Toc24926003"/>
      <w:bookmarkStart w:id="733" w:name="_Toc24926179"/>
      <w:bookmarkStart w:id="734" w:name="_Toc33964032"/>
      <w:bookmarkStart w:id="735" w:name="_Toc33980788"/>
      <w:bookmarkStart w:id="736" w:name="_Toc36462589"/>
      <w:bookmarkStart w:id="737" w:name="_Toc36462785"/>
      <w:bookmarkStart w:id="738" w:name="_Toc43026024"/>
      <w:bookmarkStart w:id="739" w:name="_Toc49763558"/>
      <w:bookmarkStart w:id="740" w:name="_Toc56754022"/>
      <w:bookmarkStart w:id="741" w:name="_Toc114778156"/>
      <w:r w:rsidRPr="00F11966">
        <w:t>5.4.3.14</w:t>
      </w:r>
      <w:r w:rsidRPr="00F11966">
        <w:tab/>
        <w:t>Enumeration: UpConfidentialityRm</w:t>
      </w:r>
      <w:bookmarkEnd w:id="731"/>
      <w:bookmarkEnd w:id="732"/>
      <w:bookmarkEnd w:id="733"/>
      <w:bookmarkEnd w:id="734"/>
      <w:bookmarkEnd w:id="735"/>
      <w:bookmarkEnd w:id="736"/>
      <w:bookmarkEnd w:id="737"/>
      <w:bookmarkEnd w:id="738"/>
      <w:bookmarkEnd w:id="739"/>
      <w:bookmarkEnd w:id="740"/>
      <w:bookmarkEnd w:id="741"/>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742" w:name="_Toc24925826"/>
      <w:bookmarkStart w:id="743" w:name="_Toc24926004"/>
      <w:bookmarkStart w:id="744" w:name="_Toc24926180"/>
      <w:bookmarkStart w:id="745" w:name="_Toc33964033"/>
      <w:bookmarkStart w:id="746" w:name="_Toc33980789"/>
      <w:bookmarkStart w:id="747" w:name="_Toc36462590"/>
      <w:bookmarkStart w:id="748" w:name="_Toc36462786"/>
      <w:bookmarkStart w:id="749" w:name="_Toc43026025"/>
      <w:bookmarkStart w:id="750" w:name="_Toc49763559"/>
      <w:bookmarkStart w:id="751" w:name="_Toc56754023"/>
      <w:bookmarkStart w:id="752" w:name="_Toc114778157"/>
      <w:r w:rsidRPr="00F11966">
        <w:t>5.4.3.15</w:t>
      </w:r>
      <w:r w:rsidRPr="00F11966">
        <w:tab/>
        <w:t>Enumeration: SscModeRm</w:t>
      </w:r>
      <w:bookmarkEnd w:id="742"/>
      <w:bookmarkEnd w:id="743"/>
      <w:bookmarkEnd w:id="744"/>
      <w:bookmarkEnd w:id="745"/>
      <w:bookmarkEnd w:id="746"/>
      <w:bookmarkEnd w:id="747"/>
      <w:bookmarkEnd w:id="748"/>
      <w:bookmarkEnd w:id="749"/>
      <w:bookmarkEnd w:id="750"/>
      <w:bookmarkEnd w:id="751"/>
      <w:bookmarkEnd w:id="752"/>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753" w:name="_Toc24925827"/>
      <w:bookmarkStart w:id="754" w:name="_Toc24926005"/>
      <w:bookmarkStart w:id="755" w:name="_Toc24926181"/>
      <w:bookmarkStart w:id="756" w:name="_Toc33964034"/>
      <w:bookmarkStart w:id="757" w:name="_Toc33980790"/>
      <w:bookmarkStart w:id="758" w:name="_Toc36462591"/>
      <w:bookmarkStart w:id="759" w:name="_Toc36462787"/>
      <w:bookmarkStart w:id="760" w:name="_Toc43026026"/>
      <w:bookmarkStart w:id="761" w:name="_Toc49763560"/>
      <w:bookmarkStart w:id="762" w:name="_Toc56754024"/>
      <w:bookmarkStart w:id="763" w:name="_Toc114778158"/>
      <w:r w:rsidRPr="00F11966">
        <w:rPr>
          <w:noProof/>
        </w:rPr>
        <w:t>5.4.3.17</w:t>
      </w:r>
      <w:r w:rsidRPr="00F11966">
        <w:rPr>
          <w:noProof/>
        </w:rPr>
        <w:tab/>
        <w:t>Enumeration: DnaiChangeTypeRm</w:t>
      </w:r>
      <w:bookmarkEnd w:id="753"/>
      <w:bookmarkEnd w:id="754"/>
      <w:bookmarkEnd w:id="755"/>
      <w:bookmarkEnd w:id="756"/>
      <w:bookmarkEnd w:id="757"/>
      <w:bookmarkEnd w:id="758"/>
      <w:bookmarkEnd w:id="759"/>
      <w:bookmarkEnd w:id="760"/>
      <w:bookmarkEnd w:id="761"/>
      <w:bookmarkEnd w:id="762"/>
      <w:bookmarkEnd w:id="763"/>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764" w:name="_Toc24925828"/>
      <w:bookmarkStart w:id="765" w:name="_Toc24926006"/>
      <w:bookmarkStart w:id="766" w:name="_Toc24926182"/>
      <w:bookmarkStart w:id="767" w:name="_Toc33964035"/>
      <w:bookmarkStart w:id="768" w:name="_Toc33980791"/>
      <w:bookmarkStart w:id="769" w:name="_Toc36462592"/>
      <w:bookmarkStart w:id="770" w:name="_Toc36462788"/>
      <w:bookmarkStart w:id="771" w:name="_Toc43026027"/>
      <w:bookmarkStart w:id="772" w:name="_Toc49763561"/>
      <w:bookmarkStart w:id="773" w:name="_Toc56754025"/>
      <w:bookmarkStart w:id="774" w:name="_Toc114778159"/>
      <w:r w:rsidRPr="00F11966">
        <w:t>5.4.3.18</w:t>
      </w:r>
      <w:r w:rsidRPr="00F11966">
        <w:tab/>
        <w:t>Enumeration: RestrictionTypeRm</w:t>
      </w:r>
      <w:bookmarkEnd w:id="764"/>
      <w:bookmarkEnd w:id="765"/>
      <w:bookmarkEnd w:id="766"/>
      <w:bookmarkEnd w:id="767"/>
      <w:bookmarkEnd w:id="768"/>
      <w:bookmarkEnd w:id="769"/>
      <w:bookmarkEnd w:id="770"/>
      <w:bookmarkEnd w:id="771"/>
      <w:bookmarkEnd w:id="772"/>
      <w:bookmarkEnd w:id="773"/>
      <w:bookmarkEnd w:id="774"/>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775" w:name="_Toc24925829"/>
      <w:bookmarkStart w:id="776" w:name="_Toc24926007"/>
      <w:bookmarkStart w:id="777" w:name="_Toc24926183"/>
      <w:bookmarkStart w:id="778" w:name="_Toc33964036"/>
      <w:bookmarkStart w:id="779" w:name="_Toc33980792"/>
      <w:bookmarkStart w:id="780" w:name="_Toc36462593"/>
      <w:bookmarkStart w:id="781" w:name="_Toc36462789"/>
      <w:bookmarkStart w:id="782" w:name="_Toc43026028"/>
      <w:bookmarkStart w:id="783" w:name="_Toc49763562"/>
      <w:bookmarkStart w:id="784" w:name="_Toc56754026"/>
      <w:bookmarkStart w:id="785" w:name="_Toc114778160"/>
      <w:r w:rsidRPr="00F11966">
        <w:t>5.4.3.19</w:t>
      </w:r>
      <w:r w:rsidRPr="00F11966">
        <w:tab/>
        <w:t>Enumeration: CoreNetworkType</w:t>
      </w:r>
      <w:bookmarkEnd w:id="775"/>
      <w:bookmarkEnd w:id="776"/>
      <w:bookmarkEnd w:id="777"/>
      <w:bookmarkEnd w:id="778"/>
      <w:bookmarkEnd w:id="779"/>
      <w:bookmarkEnd w:id="780"/>
      <w:bookmarkEnd w:id="781"/>
      <w:bookmarkEnd w:id="782"/>
      <w:bookmarkEnd w:id="783"/>
      <w:bookmarkEnd w:id="784"/>
      <w:bookmarkEnd w:id="78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786" w:name="_Toc24925830"/>
      <w:bookmarkStart w:id="787" w:name="_Toc24926008"/>
      <w:bookmarkStart w:id="788" w:name="_Toc24926184"/>
      <w:bookmarkStart w:id="789" w:name="_Toc33964037"/>
      <w:bookmarkStart w:id="790" w:name="_Toc33980793"/>
      <w:bookmarkStart w:id="791" w:name="_Toc36462594"/>
      <w:bookmarkStart w:id="792" w:name="_Toc36462790"/>
      <w:bookmarkStart w:id="793" w:name="_Toc43026029"/>
      <w:bookmarkStart w:id="794" w:name="_Toc49763563"/>
      <w:bookmarkStart w:id="795" w:name="_Toc56754027"/>
      <w:bookmarkStart w:id="796" w:name="_Toc114778161"/>
      <w:r w:rsidRPr="00F11966">
        <w:t>5.4.3.20</w:t>
      </w:r>
      <w:r w:rsidRPr="00F11966">
        <w:tab/>
        <w:t>Enumeration: PresenceState</w:t>
      </w:r>
      <w:bookmarkEnd w:id="786"/>
      <w:bookmarkEnd w:id="787"/>
      <w:bookmarkEnd w:id="788"/>
      <w:bookmarkEnd w:id="789"/>
      <w:bookmarkEnd w:id="790"/>
      <w:bookmarkEnd w:id="791"/>
      <w:bookmarkEnd w:id="792"/>
      <w:bookmarkEnd w:id="793"/>
      <w:bookmarkEnd w:id="794"/>
      <w:bookmarkEnd w:id="795"/>
      <w:bookmarkEnd w:id="796"/>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797" w:name="_Toc24925831"/>
      <w:bookmarkStart w:id="798" w:name="_Toc24926009"/>
      <w:bookmarkStart w:id="799" w:name="_Toc24926185"/>
      <w:bookmarkStart w:id="800" w:name="_Toc33964038"/>
      <w:bookmarkStart w:id="801" w:name="_Toc33980794"/>
      <w:bookmarkStart w:id="802" w:name="_Toc36462595"/>
      <w:bookmarkStart w:id="803" w:name="_Toc36462791"/>
      <w:bookmarkStart w:id="804" w:name="_Toc43026030"/>
      <w:bookmarkStart w:id="805" w:name="_Toc49763564"/>
      <w:bookmarkStart w:id="806" w:name="_Toc56754028"/>
      <w:bookmarkStart w:id="807" w:name="_Toc114778162"/>
      <w:r w:rsidRPr="00F11966">
        <w:lastRenderedPageBreak/>
        <w:t>5.4.3.21</w:t>
      </w:r>
      <w:r w:rsidRPr="00F11966">
        <w:tab/>
        <w:t>Enumeration: StationaryIndication</w:t>
      </w:r>
      <w:bookmarkEnd w:id="797"/>
      <w:bookmarkEnd w:id="798"/>
      <w:bookmarkEnd w:id="799"/>
      <w:bookmarkEnd w:id="800"/>
      <w:bookmarkEnd w:id="801"/>
      <w:bookmarkEnd w:id="802"/>
      <w:bookmarkEnd w:id="803"/>
      <w:bookmarkEnd w:id="804"/>
      <w:bookmarkEnd w:id="805"/>
      <w:bookmarkEnd w:id="806"/>
      <w:bookmarkEnd w:id="807"/>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08" w:name="_Toc24925832"/>
      <w:bookmarkStart w:id="809" w:name="_Toc24926010"/>
      <w:bookmarkStart w:id="810" w:name="_Toc24926186"/>
      <w:bookmarkStart w:id="811" w:name="_Toc33964039"/>
      <w:bookmarkStart w:id="812" w:name="_Toc33980795"/>
      <w:bookmarkStart w:id="813" w:name="_Toc36462596"/>
      <w:bookmarkStart w:id="814" w:name="_Toc36462792"/>
      <w:bookmarkStart w:id="815" w:name="_Toc43026031"/>
      <w:bookmarkStart w:id="816" w:name="_Toc49763565"/>
      <w:bookmarkStart w:id="817" w:name="_Toc56754029"/>
      <w:bookmarkStart w:id="818" w:name="_Toc114778163"/>
      <w:r w:rsidRPr="00F11966">
        <w:t>5.4.3.22</w:t>
      </w:r>
      <w:r w:rsidRPr="00F11966">
        <w:tab/>
        <w:t>Enumeration: StationaryIndicationRm</w:t>
      </w:r>
      <w:bookmarkEnd w:id="808"/>
      <w:bookmarkEnd w:id="809"/>
      <w:bookmarkEnd w:id="810"/>
      <w:bookmarkEnd w:id="811"/>
      <w:bookmarkEnd w:id="812"/>
      <w:bookmarkEnd w:id="813"/>
      <w:bookmarkEnd w:id="814"/>
      <w:bookmarkEnd w:id="815"/>
      <w:bookmarkEnd w:id="816"/>
      <w:bookmarkEnd w:id="817"/>
      <w:bookmarkEnd w:id="818"/>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19" w:name="_Toc24925833"/>
      <w:bookmarkStart w:id="820" w:name="_Toc24926011"/>
      <w:bookmarkStart w:id="821" w:name="_Toc24926187"/>
      <w:bookmarkStart w:id="822" w:name="_Toc33964040"/>
      <w:bookmarkStart w:id="823" w:name="_Toc33980796"/>
      <w:bookmarkStart w:id="824" w:name="_Toc36462597"/>
      <w:bookmarkStart w:id="825" w:name="_Toc36462793"/>
      <w:bookmarkStart w:id="826" w:name="_Toc43026032"/>
      <w:bookmarkStart w:id="827" w:name="_Toc49763566"/>
      <w:bookmarkStart w:id="828" w:name="_Toc56754030"/>
      <w:bookmarkStart w:id="829" w:name="_Toc114778164"/>
      <w:r w:rsidRPr="00F11966">
        <w:t>5.4.3.23</w:t>
      </w:r>
      <w:r w:rsidRPr="00F11966">
        <w:tab/>
        <w:t>Enumeration: ScheduledCommunicationType</w:t>
      </w:r>
      <w:bookmarkEnd w:id="819"/>
      <w:bookmarkEnd w:id="820"/>
      <w:bookmarkEnd w:id="821"/>
      <w:bookmarkEnd w:id="822"/>
      <w:bookmarkEnd w:id="823"/>
      <w:bookmarkEnd w:id="824"/>
      <w:bookmarkEnd w:id="825"/>
      <w:bookmarkEnd w:id="826"/>
      <w:bookmarkEnd w:id="827"/>
      <w:bookmarkEnd w:id="828"/>
      <w:bookmarkEnd w:id="829"/>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830" w:name="_Toc24925834"/>
      <w:bookmarkStart w:id="831" w:name="_Toc24926012"/>
      <w:bookmarkStart w:id="832" w:name="_Toc24926188"/>
      <w:bookmarkStart w:id="833" w:name="_Toc33964041"/>
      <w:bookmarkStart w:id="834" w:name="_Toc33980797"/>
      <w:bookmarkStart w:id="835" w:name="_Toc36462598"/>
      <w:bookmarkStart w:id="836" w:name="_Toc36462794"/>
      <w:bookmarkStart w:id="837" w:name="_Toc43026033"/>
      <w:bookmarkStart w:id="838" w:name="_Toc49763567"/>
      <w:bookmarkStart w:id="839" w:name="_Toc56754031"/>
      <w:bookmarkStart w:id="840" w:name="_Toc114778165"/>
      <w:r w:rsidRPr="00F11966">
        <w:t>5.4.3.24</w:t>
      </w:r>
      <w:r w:rsidRPr="00F11966">
        <w:tab/>
        <w:t>Enumeration: ScheduledCommunicationTypeRm</w:t>
      </w:r>
      <w:bookmarkEnd w:id="830"/>
      <w:bookmarkEnd w:id="831"/>
      <w:bookmarkEnd w:id="832"/>
      <w:bookmarkEnd w:id="833"/>
      <w:bookmarkEnd w:id="834"/>
      <w:bookmarkEnd w:id="835"/>
      <w:bookmarkEnd w:id="836"/>
      <w:bookmarkEnd w:id="837"/>
      <w:bookmarkEnd w:id="838"/>
      <w:bookmarkEnd w:id="839"/>
      <w:bookmarkEnd w:id="840"/>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841" w:name="_Toc24925835"/>
      <w:bookmarkStart w:id="842" w:name="_Toc24926013"/>
      <w:bookmarkStart w:id="843" w:name="_Toc24926189"/>
      <w:bookmarkStart w:id="844" w:name="_Toc33964042"/>
      <w:bookmarkStart w:id="845" w:name="_Toc33980798"/>
      <w:bookmarkStart w:id="846" w:name="_Toc36462599"/>
      <w:bookmarkStart w:id="847" w:name="_Toc36462795"/>
      <w:bookmarkStart w:id="848" w:name="_Toc43026034"/>
      <w:bookmarkStart w:id="849" w:name="_Toc49763568"/>
      <w:bookmarkStart w:id="850" w:name="_Toc56754032"/>
      <w:bookmarkStart w:id="851" w:name="_Toc114778166"/>
      <w:r w:rsidRPr="00F11966">
        <w:t>5.4.3.25</w:t>
      </w:r>
      <w:r w:rsidRPr="00F11966">
        <w:tab/>
        <w:t>Enumeration: TrafficProfile</w:t>
      </w:r>
      <w:bookmarkEnd w:id="841"/>
      <w:bookmarkEnd w:id="842"/>
      <w:bookmarkEnd w:id="843"/>
      <w:bookmarkEnd w:id="844"/>
      <w:bookmarkEnd w:id="845"/>
      <w:bookmarkEnd w:id="846"/>
      <w:bookmarkEnd w:id="847"/>
      <w:bookmarkEnd w:id="848"/>
      <w:bookmarkEnd w:id="849"/>
      <w:bookmarkEnd w:id="850"/>
      <w:bookmarkEnd w:id="851"/>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852" w:name="_Toc24925836"/>
      <w:bookmarkStart w:id="853" w:name="_Toc24926014"/>
      <w:bookmarkStart w:id="854" w:name="_Toc24926190"/>
      <w:bookmarkStart w:id="855" w:name="_Toc33964043"/>
      <w:bookmarkStart w:id="856" w:name="_Toc33980799"/>
      <w:bookmarkStart w:id="857" w:name="_Toc36462600"/>
      <w:bookmarkStart w:id="858" w:name="_Toc36462796"/>
      <w:bookmarkStart w:id="859" w:name="_Toc43026035"/>
      <w:bookmarkStart w:id="860" w:name="_Toc49763569"/>
      <w:bookmarkStart w:id="861" w:name="_Toc56754033"/>
      <w:bookmarkStart w:id="862" w:name="_Toc114778167"/>
      <w:r w:rsidRPr="00F11966">
        <w:t>5.4.3.26</w:t>
      </w:r>
      <w:r w:rsidRPr="00F11966">
        <w:tab/>
        <w:t>Enumeration: TrafficProfileRm</w:t>
      </w:r>
      <w:bookmarkEnd w:id="852"/>
      <w:bookmarkEnd w:id="853"/>
      <w:bookmarkEnd w:id="854"/>
      <w:bookmarkEnd w:id="855"/>
      <w:bookmarkEnd w:id="856"/>
      <w:bookmarkEnd w:id="857"/>
      <w:bookmarkEnd w:id="858"/>
      <w:bookmarkEnd w:id="859"/>
      <w:bookmarkEnd w:id="860"/>
      <w:bookmarkEnd w:id="861"/>
      <w:bookmarkEnd w:id="862"/>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863" w:name="_Toc33964044"/>
      <w:bookmarkStart w:id="864" w:name="_Toc33980800"/>
      <w:bookmarkStart w:id="865" w:name="_Toc36462601"/>
      <w:bookmarkStart w:id="866" w:name="_Toc36462797"/>
      <w:bookmarkStart w:id="867" w:name="_Toc43026036"/>
      <w:bookmarkStart w:id="868" w:name="_Toc49763570"/>
      <w:bookmarkStart w:id="869" w:name="_Toc56754034"/>
      <w:bookmarkStart w:id="870" w:name="_Toc114778168"/>
      <w:r w:rsidRPr="00F11966">
        <w:lastRenderedPageBreak/>
        <w:t>5.4.3.27</w:t>
      </w:r>
      <w:r w:rsidRPr="00F11966">
        <w:tab/>
        <w:t>Enumeration: LcsServiceAuth</w:t>
      </w:r>
      <w:bookmarkEnd w:id="863"/>
      <w:bookmarkEnd w:id="864"/>
      <w:bookmarkEnd w:id="865"/>
      <w:bookmarkEnd w:id="866"/>
      <w:bookmarkEnd w:id="867"/>
      <w:bookmarkEnd w:id="868"/>
      <w:bookmarkEnd w:id="869"/>
      <w:bookmarkEnd w:id="870"/>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871" w:name="_Toc20148658"/>
      <w:bookmarkStart w:id="872" w:name="_Toc33964045"/>
      <w:bookmarkStart w:id="873" w:name="_Toc33980801"/>
      <w:bookmarkStart w:id="874" w:name="_Toc36462602"/>
      <w:bookmarkStart w:id="875" w:name="_Toc36462798"/>
      <w:bookmarkStart w:id="876" w:name="_Toc43026037"/>
      <w:bookmarkStart w:id="877" w:name="_Toc49763571"/>
      <w:bookmarkStart w:id="878" w:name="_Toc56754035"/>
      <w:bookmarkStart w:id="879" w:name="_Toc114778169"/>
      <w:r w:rsidRPr="00F11966">
        <w:t>5.4.3.28</w:t>
      </w:r>
      <w:r w:rsidRPr="00F11966">
        <w:tab/>
        <w:t xml:space="preserve">Enumeration: </w:t>
      </w:r>
      <w:bookmarkEnd w:id="871"/>
      <w:r w:rsidRPr="00F11966">
        <w:t>UeAuth</w:t>
      </w:r>
      <w:bookmarkEnd w:id="872"/>
      <w:bookmarkEnd w:id="873"/>
      <w:bookmarkEnd w:id="874"/>
      <w:bookmarkEnd w:id="875"/>
      <w:bookmarkEnd w:id="876"/>
      <w:bookmarkEnd w:id="877"/>
      <w:bookmarkEnd w:id="878"/>
      <w:bookmarkEnd w:id="879"/>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880" w:name="_Toc33964046"/>
      <w:bookmarkStart w:id="881" w:name="_Toc33980802"/>
      <w:bookmarkStart w:id="882" w:name="_Toc36462603"/>
      <w:bookmarkStart w:id="883" w:name="_Toc36462799"/>
      <w:bookmarkStart w:id="884" w:name="_Toc43026038"/>
      <w:bookmarkStart w:id="885" w:name="_Toc49763572"/>
      <w:bookmarkStart w:id="886" w:name="_Toc56754036"/>
      <w:bookmarkStart w:id="887" w:name="_Toc114778170"/>
      <w:r w:rsidRPr="00F11966">
        <w:t>5.4.3.29</w:t>
      </w:r>
      <w:r w:rsidRPr="00F11966">
        <w:tab/>
        <w:t xml:space="preserve">Enumeration: </w:t>
      </w:r>
      <w:r w:rsidRPr="00F11966">
        <w:rPr>
          <w:noProof/>
          <w:lang w:eastAsia="zh-CN"/>
        </w:rPr>
        <w:t>DlDataDeliveryStatus</w:t>
      </w:r>
      <w:bookmarkEnd w:id="880"/>
      <w:bookmarkEnd w:id="881"/>
      <w:bookmarkEnd w:id="882"/>
      <w:bookmarkEnd w:id="883"/>
      <w:bookmarkEnd w:id="884"/>
      <w:bookmarkEnd w:id="885"/>
      <w:bookmarkEnd w:id="886"/>
      <w:bookmarkEnd w:id="88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888" w:name="_Toc33964047"/>
      <w:bookmarkStart w:id="889" w:name="_Toc33980803"/>
      <w:bookmarkStart w:id="890" w:name="_Toc36462604"/>
      <w:bookmarkStart w:id="891" w:name="_Toc36462800"/>
      <w:bookmarkStart w:id="892" w:name="_Toc43026039"/>
      <w:bookmarkStart w:id="893" w:name="_Toc49763573"/>
      <w:bookmarkStart w:id="894" w:name="_Toc56754037"/>
      <w:bookmarkStart w:id="895" w:name="_Toc114778171"/>
      <w:r w:rsidRPr="00F11966">
        <w:t>5.4.3.30</w:t>
      </w:r>
      <w:r w:rsidRPr="00F11966">
        <w:tab/>
        <w:t>Enumeration: DlDataDelivery</w:t>
      </w:r>
      <w:r w:rsidRPr="00F11966">
        <w:rPr>
          <w:noProof/>
        </w:rPr>
        <w:t>Status</w:t>
      </w:r>
      <w:r w:rsidRPr="00F11966">
        <w:t>Rm</w:t>
      </w:r>
      <w:bookmarkEnd w:id="888"/>
      <w:bookmarkEnd w:id="889"/>
      <w:bookmarkEnd w:id="890"/>
      <w:bookmarkEnd w:id="891"/>
      <w:bookmarkEnd w:id="892"/>
      <w:bookmarkEnd w:id="893"/>
      <w:bookmarkEnd w:id="894"/>
      <w:bookmarkEnd w:id="895"/>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896" w:name="_Toc33964049"/>
      <w:bookmarkStart w:id="897" w:name="_Toc33980804"/>
      <w:bookmarkStart w:id="898" w:name="_Toc36462605"/>
      <w:bookmarkStart w:id="899" w:name="_Toc36462801"/>
      <w:bookmarkStart w:id="900" w:name="_Toc43026040"/>
      <w:bookmarkStart w:id="901" w:name="_Toc49763574"/>
      <w:bookmarkStart w:id="902" w:name="_Toc56754038"/>
      <w:bookmarkStart w:id="903" w:name="_Toc114778172"/>
      <w:r w:rsidRPr="00F11966">
        <w:t>5.4.3.31</w:t>
      </w:r>
      <w:r w:rsidRPr="00F11966">
        <w:tab/>
      </w:r>
      <w:bookmarkEnd w:id="896"/>
      <w:bookmarkEnd w:id="897"/>
      <w:bookmarkEnd w:id="898"/>
      <w:bookmarkEnd w:id="899"/>
      <w:r w:rsidR="00F445D2" w:rsidRPr="00F11966">
        <w:t>Void</w:t>
      </w:r>
      <w:bookmarkEnd w:id="900"/>
      <w:bookmarkEnd w:id="901"/>
      <w:bookmarkEnd w:id="902"/>
      <w:bookmarkEnd w:id="903"/>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04" w:name="_Toc43026041"/>
      <w:bookmarkStart w:id="905" w:name="_Toc49763575"/>
      <w:bookmarkStart w:id="906" w:name="_Toc56754039"/>
      <w:bookmarkStart w:id="907" w:name="_Toc114778173"/>
      <w:r w:rsidRPr="00F11966">
        <w:lastRenderedPageBreak/>
        <w:t>5.4.3.32</w:t>
      </w:r>
      <w:r w:rsidRPr="00F11966">
        <w:tab/>
        <w:t>Enumeration: AuthStatus</w:t>
      </w:r>
      <w:bookmarkEnd w:id="904"/>
      <w:bookmarkEnd w:id="905"/>
      <w:bookmarkEnd w:id="906"/>
      <w:bookmarkEnd w:id="907"/>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08" w:name="_Toc27592828"/>
      <w:bookmarkStart w:id="909" w:name="_Toc43026042"/>
      <w:bookmarkStart w:id="910" w:name="_Toc49763576"/>
      <w:bookmarkStart w:id="911" w:name="_Toc56754040"/>
      <w:bookmarkStart w:id="912" w:name="_Toc114778174"/>
      <w:r w:rsidRPr="00F11966">
        <w:t>5.4.3.33</w:t>
      </w:r>
      <w:r w:rsidRPr="00F11966">
        <w:tab/>
        <w:t xml:space="preserve">Enumeration: </w:t>
      </w:r>
      <w:bookmarkEnd w:id="908"/>
      <w:r w:rsidRPr="00F11966">
        <w:t>LineType</w:t>
      </w:r>
      <w:bookmarkEnd w:id="909"/>
      <w:bookmarkEnd w:id="910"/>
      <w:bookmarkEnd w:id="911"/>
      <w:bookmarkEnd w:id="912"/>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13" w:name="_Toc27592829"/>
      <w:bookmarkStart w:id="914" w:name="_Toc43026043"/>
      <w:bookmarkStart w:id="915" w:name="_Toc49763577"/>
      <w:bookmarkStart w:id="916" w:name="_Toc56754041"/>
      <w:bookmarkStart w:id="917" w:name="_Toc114778175"/>
      <w:r w:rsidRPr="00F11966">
        <w:t>5.4.3.34</w:t>
      </w:r>
      <w:r w:rsidRPr="00F11966">
        <w:tab/>
        <w:t xml:space="preserve">Enumeration: </w:t>
      </w:r>
      <w:bookmarkEnd w:id="913"/>
      <w:r w:rsidRPr="00F11966">
        <w:t>LineTypeRm</w:t>
      </w:r>
      <w:bookmarkEnd w:id="914"/>
      <w:bookmarkEnd w:id="915"/>
      <w:bookmarkEnd w:id="916"/>
      <w:bookmarkEnd w:id="917"/>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918" w:name="_Toc43026044"/>
      <w:bookmarkStart w:id="919" w:name="_Toc49763578"/>
      <w:bookmarkStart w:id="920" w:name="_Toc56754042"/>
      <w:bookmarkStart w:id="921" w:name="_Toc114778176"/>
      <w:r w:rsidRPr="00F11966">
        <w:t>5.4.3.35</w:t>
      </w:r>
      <w:r w:rsidRPr="00F11966">
        <w:tab/>
        <w:t>Enumeration: LineType</w:t>
      </w:r>
      <w:bookmarkEnd w:id="918"/>
      <w:bookmarkEnd w:id="919"/>
      <w:bookmarkEnd w:id="920"/>
      <w:bookmarkEnd w:id="921"/>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922" w:name="_Toc43026045"/>
      <w:bookmarkStart w:id="923" w:name="_Toc49763579"/>
      <w:bookmarkStart w:id="924" w:name="_Toc56754043"/>
      <w:bookmarkStart w:id="925" w:name="_Toc114778177"/>
      <w:r w:rsidRPr="00F11966">
        <w:t>5.4.3.36</w:t>
      </w:r>
      <w:r w:rsidRPr="00F11966">
        <w:tab/>
        <w:t>Enumeration: LineTypeRm</w:t>
      </w:r>
      <w:bookmarkEnd w:id="922"/>
      <w:bookmarkEnd w:id="923"/>
      <w:bookmarkEnd w:id="924"/>
      <w:bookmarkEnd w:id="925"/>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926" w:name="_Toc56754241"/>
      <w:bookmarkStart w:id="927" w:name="_Toc70341401"/>
      <w:bookmarkStart w:id="928" w:name="_Toc114778178"/>
      <w:r w:rsidRPr="00F11966">
        <w:t>5.4.3.</w:t>
      </w:r>
      <w:r>
        <w:t>37</w:t>
      </w:r>
      <w:r w:rsidRPr="00F11966">
        <w:tab/>
        <w:t xml:space="preserve">Enumeration: </w:t>
      </w:r>
      <w:r>
        <w:t>Transport</w:t>
      </w:r>
      <w:bookmarkEnd w:id="926"/>
      <w:bookmarkEnd w:id="927"/>
      <w:r>
        <w:t>Protocol</w:t>
      </w:r>
      <w:bookmarkEnd w:id="928"/>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929" w:name="_Toc24925837"/>
      <w:bookmarkStart w:id="930" w:name="_Toc24926015"/>
      <w:bookmarkStart w:id="931" w:name="_Toc24926191"/>
      <w:bookmarkStart w:id="932" w:name="_Toc33964051"/>
      <w:bookmarkStart w:id="933" w:name="_Toc33980805"/>
      <w:bookmarkStart w:id="934" w:name="_Toc36462606"/>
      <w:bookmarkStart w:id="935" w:name="_Toc36462802"/>
      <w:bookmarkStart w:id="936" w:name="_Toc43026046"/>
      <w:bookmarkStart w:id="937" w:name="_Toc49763580"/>
      <w:bookmarkStart w:id="938" w:name="_Toc56754044"/>
      <w:bookmarkStart w:id="939" w:name="_Toc114778179"/>
      <w:r w:rsidRPr="00F11966">
        <w:lastRenderedPageBreak/>
        <w:t>5.4.4</w:t>
      </w:r>
      <w:r w:rsidRPr="00F11966">
        <w:tab/>
        <w:t>Structured Data Types</w:t>
      </w:r>
      <w:bookmarkEnd w:id="929"/>
      <w:bookmarkEnd w:id="930"/>
      <w:bookmarkEnd w:id="931"/>
      <w:bookmarkEnd w:id="932"/>
      <w:bookmarkEnd w:id="933"/>
      <w:bookmarkEnd w:id="934"/>
      <w:bookmarkEnd w:id="935"/>
      <w:bookmarkEnd w:id="936"/>
      <w:bookmarkEnd w:id="937"/>
      <w:bookmarkEnd w:id="938"/>
      <w:bookmarkEnd w:id="939"/>
    </w:p>
    <w:p w14:paraId="2BB2601D" w14:textId="77777777" w:rsidR="00E92CBF" w:rsidRPr="00F11966" w:rsidRDefault="00E92CBF" w:rsidP="00A940B5">
      <w:pPr>
        <w:pStyle w:val="Heading4"/>
      </w:pPr>
      <w:bookmarkStart w:id="940" w:name="_Toc24925838"/>
      <w:bookmarkStart w:id="941" w:name="_Toc24926016"/>
      <w:bookmarkStart w:id="942" w:name="_Toc24926192"/>
      <w:bookmarkStart w:id="943" w:name="_Toc33964052"/>
      <w:bookmarkStart w:id="944" w:name="_Toc33980806"/>
      <w:bookmarkStart w:id="945" w:name="_Toc36462607"/>
      <w:bookmarkStart w:id="946" w:name="_Toc36462803"/>
      <w:bookmarkStart w:id="947" w:name="_Toc43026047"/>
      <w:bookmarkStart w:id="948" w:name="_Toc49763581"/>
      <w:bookmarkStart w:id="949" w:name="_Toc56754045"/>
      <w:bookmarkStart w:id="950" w:name="_Toc114778180"/>
      <w:r w:rsidRPr="00F11966">
        <w:t>5.4.4.1</w:t>
      </w:r>
      <w:r w:rsidRPr="00F11966">
        <w:tab/>
        <w:t>Type: SubscribedDefaultQos</w:t>
      </w:r>
      <w:bookmarkEnd w:id="940"/>
      <w:bookmarkEnd w:id="941"/>
      <w:bookmarkEnd w:id="942"/>
      <w:bookmarkEnd w:id="943"/>
      <w:bookmarkEnd w:id="944"/>
      <w:bookmarkEnd w:id="945"/>
      <w:bookmarkEnd w:id="946"/>
      <w:bookmarkEnd w:id="947"/>
      <w:bookmarkEnd w:id="948"/>
      <w:bookmarkEnd w:id="949"/>
      <w:bookmarkEnd w:id="95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951" w:name="_Toc24925839"/>
      <w:bookmarkStart w:id="952" w:name="_Toc24926017"/>
      <w:bookmarkStart w:id="953" w:name="_Toc24926193"/>
      <w:bookmarkStart w:id="954" w:name="_Toc33964053"/>
      <w:bookmarkStart w:id="955" w:name="_Toc33980807"/>
      <w:bookmarkStart w:id="956" w:name="_Toc36462608"/>
      <w:bookmarkStart w:id="957" w:name="_Toc36462804"/>
      <w:bookmarkStart w:id="958" w:name="_Toc43026048"/>
      <w:bookmarkStart w:id="959" w:name="_Toc49763582"/>
      <w:bookmarkStart w:id="960" w:name="_Toc56754046"/>
      <w:bookmarkStart w:id="961" w:name="_Toc114778181"/>
      <w:r w:rsidRPr="00F11966">
        <w:t>5.4.4.2</w:t>
      </w:r>
      <w:r w:rsidRPr="00F11966">
        <w:tab/>
        <w:t>Type: Snssai</w:t>
      </w:r>
      <w:bookmarkEnd w:id="951"/>
      <w:bookmarkEnd w:id="952"/>
      <w:bookmarkEnd w:id="953"/>
      <w:bookmarkEnd w:id="954"/>
      <w:bookmarkEnd w:id="955"/>
      <w:bookmarkEnd w:id="956"/>
      <w:bookmarkEnd w:id="957"/>
      <w:bookmarkEnd w:id="958"/>
      <w:bookmarkEnd w:id="959"/>
      <w:bookmarkEnd w:id="960"/>
      <w:bookmarkEnd w:id="961"/>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962" w:name="_Toc24925840"/>
      <w:bookmarkStart w:id="963" w:name="_Toc24926018"/>
      <w:bookmarkStart w:id="964" w:name="_Toc24926194"/>
      <w:bookmarkStart w:id="965" w:name="_Toc33964054"/>
      <w:bookmarkStart w:id="966" w:name="_Toc33980808"/>
      <w:bookmarkStart w:id="967" w:name="_Toc36462609"/>
      <w:bookmarkStart w:id="968" w:name="_Toc36462805"/>
      <w:bookmarkStart w:id="969" w:name="_Toc43026049"/>
      <w:bookmarkStart w:id="970" w:name="_Toc49763583"/>
      <w:bookmarkStart w:id="971" w:name="_Toc56754047"/>
      <w:bookmarkStart w:id="972" w:name="_Toc114778182"/>
      <w:r w:rsidRPr="00F11966">
        <w:lastRenderedPageBreak/>
        <w:t>5.4.4.3</w:t>
      </w:r>
      <w:r w:rsidRPr="00F11966">
        <w:tab/>
        <w:t>Type: PlmnId</w:t>
      </w:r>
      <w:bookmarkEnd w:id="962"/>
      <w:bookmarkEnd w:id="963"/>
      <w:bookmarkEnd w:id="964"/>
      <w:bookmarkEnd w:id="965"/>
      <w:bookmarkEnd w:id="966"/>
      <w:bookmarkEnd w:id="967"/>
      <w:bookmarkEnd w:id="968"/>
      <w:bookmarkEnd w:id="969"/>
      <w:bookmarkEnd w:id="970"/>
      <w:bookmarkEnd w:id="971"/>
      <w:bookmarkEnd w:id="972"/>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973" w:name="_Toc24925841"/>
      <w:bookmarkStart w:id="974" w:name="_Toc24926019"/>
      <w:bookmarkStart w:id="975" w:name="_Toc24926195"/>
      <w:bookmarkStart w:id="976" w:name="_Toc33964055"/>
      <w:bookmarkStart w:id="977" w:name="_Toc33980809"/>
      <w:bookmarkStart w:id="978" w:name="_Toc36462610"/>
      <w:bookmarkStart w:id="979" w:name="_Toc36462806"/>
      <w:bookmarkStart w:id="980" w:name="_Toc43026050"/>
      <w:bookmarkStart w:id="981" w:name="_Toc49763584"/>
      <w:bookmarkStart w:id="982" w:name="_Toc56754048"/>
      <w:bookmarkStart w:id="983" w:name="_Toc114778183"/>
      <w:r w:rsidRPr="00F11966">
        <w:t>5.4.4.4</w:t>
      </w:r>
      <w:r w:rsidRPr="00F11966">
        <w:tab/>
        <w:t>Type: Tai</w:t>
      </w:r>
      <w:bookmarkEnd w:id="973"/>
      <w:bookmarkEnd w:id="974"/>
      <w:bookmarkEnd w:id="975"/>
      <w:bookmarkEnd w:id="976"/>
      <w:bookmarkEnd w:id="977"/>
      <w:bookmarkEnd w:id="978"/>
      <w:bookmarkEnd w:id="979"/>
      <w:bookmarkEnd w:id="980"/>
      <w:bookmarkEnd w:id="981"/>
      <w:bookmarkEnd w:id="982"/>
      <w:bookmarkEnd w:id="983"/>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984" w:name="_Toc24925842"/>
      <w:bookmarkStart w:id="985" w:name="_Toc24926020"/>
      <w:bookmarkStart w:id="986" w:name="_Toc24926196"/>
      <w:bookmarkStart w:id="987" w:name="_Toc33964056"/>
      <w:bookmarkStart w:id="988" w:name="_Toc33980810"/>
      <w:bookmarkStart w:id="989" w:name="_Toc36462611"/>
      <w:bookmarkStart w:id="990" w:name="_Toc36462807"/>
      <w:bookmarkStart w:id="991" w:name="_Toc43026051"/>
      <w:bookmarkStart w:id="992" w:name="_Toc49763585"/>
      <w:bookmarkStart w:id="993" w:name="_Toc56754049"/>
      <w:bookmarkStart w:id="994" w:name="_Toc114778184"/>
      <w:r w:rsidRPr="00F11966">
        <w:t>5.4.4.5</w:t>
      </w:r>
      <w:r w:rsidRPr="00F11966">
        <w:tab/>
        <w:t>Type: Ecgi</w:t>
      </w:r>
      <w:bookmarkEnd w:id="984"/>
      <w:bookmarkEnd w:id="985"/>
      <w:bookmarkEnd w:id="986"/>
      <w:bookmarkEnd w:id="987"/>
      <w:bookmarkEnd w:id="988"/>
      <w:bookmarkEnd w:id="989"/>
      <w:bookmarkEnd w:id="990"/>
      <w:bookmarkEnd w:id="991"/>
      <w:bookmarkEnd w:id="992"/>
      <w:bookmarkEnd w:id="993"/>
      <w:bookmarkEnd w:id="994"/>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995" w:name="_Toc24925843"/>
      <w:bookmarkStart w:id="996" w:name="_Toc24926021"/>
      <w:bookmarkStart w:id="997" w:name="_Toc24926197"/>
      <w:bookmarkStart w:id="998" w:name="_Toc33964057"/>
      <w:bookmarkStart w:id="999" w:name="_Toc33980811"/>
      <w:bookmarkStart w:id="1000" w:name="_Toc36462612"/>
      <w:bookmarkStart w:id="1001" w:name="_Toc36462808"/>
      <w:bookmarkStart w:id="1002" w:name="_Toc43026052"/>
      <w:bookmarkStart w:id="1003" w:name="_Toc49763586"/>
      <w:bookmarkStart w:id="1004" w:name="_Toc56754050"/>
      <w:bookmarkStart w:id="1005" w:name="_Toc114778185"/>
      <w:r w:rsidRPr="00F11966">
        <w:lastRenderedPageBreak/>
        <w:t>5.4.4.6</w:t>
      </w:r>
      <w:r w:rsidRPr="00F11966">
        <w:tab/>
        <w:t>Type: Ncgi</w:t>
      </w:r>
      <w:bookmarkEnd w:id="995"/>
      <w:bookmarkEnd w:id="996"/>
      <w:bookmarkEnd w:id="997"/>
      <w:bookmarkEnd w:id="998"/>
      <w:bookmarkEnd w:id="999"/>
      <w:bookmarkEnd w:id="1000"/>
      <w:bookmarkEnd w:id="1001"/>
      <w:bookmarkEnd w:id="1002"/>
      <w:bookmarkEnd w:id="1003"/>
      <w:bookmarkEnd w:id="1004"/>
      <w:bookmarkEnd w:id="1005"/>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006" w:name="_Toc24925844"/>
      <w:bookmarkStart w:id="1007" w:name="_Toc24926022"/>
      <w:bookmarkStart w:id="1008" w:name="_Toc24926198"/>
      <w:bookmarkStart w:id="1009" w:name="_Toc33964058"/>
      <w:bookmarkStart w:id="1010" w:name="_Toc33980812"/>
      <w:bookmarkStart w:id="1011" w:name="_Toc36462613"/>
      <w:bookmarkStart w:id="1012" w:name="_Toc36462809"/>
      <w:bookmarkStart w:id="1013" w:name="_Toc43026053"/>
      <w:bookmarkStart w:id="1014" w:name="_Toc49763587"/>
      <w:bookmarkStart w:id="1015" w:name="_Toc56754051"/>
      <w:bookmarkStart w:id="1016" w:name="_Toc114778186"/>
      <w:r w:rsidRPr="00F11966">
        <w:t>5.4.4.7</w:t>
      </w:r>
      <w:r w:rsidRPr="00F11966">
        <w:tab/>
        <w:t>Type: UserLocation</w:t>
      </w:r>
      <w:bookmarkEnd w:id="1006"/>
      <w:bookmarkEnd w:id="1007"/>
      <w:bookmarkEnd w:id="1008"/>
      <w:bookmarkEnd w:id="1009"/>
      <w:bookmarkEnd w:id="1010"/>
      <w:bookmarkEnd w:id="1011"/>
      <w:bookmarkEnd w:id="1012"/>
      <w:bookmarkEnd w:id="1013"/>
      <w:bookmarkEnd w:id="1014"/>
      <w:bookmarkEnd w:id="1015"/>
      <w:bookmarkEnd w:id="1016"/>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017" w:name="_Toc24925845"/>
      <w:bookmarkStart w:id="1018" w:name="_Toc24926023"/>
      <w:bookmarkStart w:id="1019" w:name="_Toc24926199"/>
      <w:bookmarkStart w:id="1020" w:name="_Toc33964059"/>
      <w:bookmarkStart w:id="1021" w:name="_Toc33980813"/>
      <w:bookmarkStart w:id="1022" w:name="_Toc36462614"/>
      <w:bookmarkStart w:id="1023" w:name="_Toc36462810"/>
      <w:bookmarkStart w:id="1024" w:name="_Toc43026054"/>
      <w:bookmarkStart w:id="1025" w:name="_Toc49763588"/>
      <w:bookmarkStart w:id="1026" w:name="_Toc56754052"/>
      <w:bookmarkStart w:id="1027" w:name="_Toc114778187"/>
      <w:r w:rsidRPr="00F11966">
        <w:lastRenderedPageBreak/>
        <w:t>5.4.4.8</w:t>
      </w:r>
      <w:r w:rsidRPr="00F11966">
        <w:tab/>
        <w:t>Type: EutraLocation</w:t>
      </w:r>
      <w:bookmarkEnd w:id="1017"/>
      <w:bookmarkEnd w:id="1018"/>
      <w:bookmarkEnd w:id="1019"/>
      <w:bookmarkEnd w:id="1020"/>
      <w:bookmarkEnd w:id="1021"/>
      <w:bookmarkEnd w:id="1022"/>
      <w:bookmarkEnd w:id="1023"/>
      <w:bookmarkEnd w:id="1024"/>
      <w:bookmarkEnd w:id="1025"/>
      <w:bookmarkEnd w:id="1026"/>
      <w:bookmarkEnd w:id="1027"/>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028" w:name="_Toc24925846"/>
      <w:bookmarkStart w:id="1029" w:name="_Toc24926024"/>
      <w:bookmarkStart w:id="1030" w:name="_Toc24926200"/>
      <w:bookmarkStart w:id="1031" w:name="_Toc33964060"/>
      <w:bookmarkStart w:id="1032" w:name="_Toc33980814"/>
      <w:bookmarkStart w:id="1033" w:name="_Toc36462615"/>
      <w:bookmarkStart w:id="1034" w:name="_Toc36462811"/>
      <w:bookmarkStart w:id="1035" w:name="_Toc43026055"/>
      <w:bookmarkStart w:id="1036" w:name="_Toc49763589"/>
      <w:bookmarkStart w:id="1037" w:name="_Toc56754053"/>
      <w:bookmarkStart w:id="1038" w:name="_Toc114778188"/>
      <w:r w:rsidRPr="00F11966">
        <w:lastRenderedPageBreak/>
        <w:t>5.4.4.9</w:t>
      </w:r>
      <w:r w:rsidRPr="00F11966">
        <w:tab/>
        <w:t>Type: NrLocation</w:t>
      </w:r>
      <w:bookmarkEnd w:id="1028"/>
      <w:bookmarkEnd w:id="1029"/>
      <w:bookmarkEnd w:id="1030"/>
      <w:bookmarkEnd w:id="1031"/>
      <w:bookmarkEnd w:id="1032"/>
      <w:bookmarkEnd w:id="1033"/>
      <w:bookmarkEnd w:id="1034"/>
      <w:bookmarkEnd w:id="1035"/>
      <w:bookmarkEnd w:id="1036"/>
      <w:bookmarkEnd w:id="1037"/>
      <w:bookmarkEnd w:id="1038"/>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039"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039"/>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040" w:name="_Toc24925847"/>
      <w:bookmarkStart w:id="1041" w:name="_Toc24926025"/>
      <w:bookmarkStart w:id="1042" w:name="_Toc24926201"/>
      <w:bookmarkStart w:id="1043" w:name="_Toc33964061"/>
      <w:bookmarkStart w:id="1044" w:name="_Toc33980815"/>
      <w:bookmarkStart w:id="1045" w:name="_Toc36462616"/>
      <w:bookmarkStart w:id="1046" w:name="_Toc36462812"/>
      <w:bookmarkStart w:id="1047" w:name="_Toc43026056"/>
      <w:bookmarkStart w:id="1048" w:name="_Toc49763590"/>
      <w:bookmarkStart w:id="1049" w:name="_Toc56754054"/>
      <w:bookmarkStart w:id="1050" w:name="_Toc114778189"/>
      <w:r w:rsidRPr="00F11966">
        <w:lastRenderedPageBreak/>
        <w:t>5.4.4.10</w:t>
      </w:r>
      <w:r w:rsidRPr="00F11966">
        <w:tab/>
        <w:t>Type: N3gaLocation</w:t>
      </w:r>
      <w:bookmarkEnd w:id="1040"/>
      <w:bookmarkEnd w:id="1041"/>
      <w:bookmarkEnd w:id="1042"/>
      <w:bookmarkEnd w:id="1043"/>
      <w:bookmarkEnd w:id="1044"/>
      <w:bookmarkEnd w:id="1045"/>
      <w:bookmarkEnd w:id="1046"/>
      <w:bookmarkEnd w:id="1047"/>
      <w:bookmarkEnd w:id="1048"/>
      <w:bookmarkEnd w:id="1049"/>
      <w:bookmarkEnd w:id="1050"/>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73E62" w:rsidRPr="00F11966" w:rsidRDefault="00573E62" w:rsidP="00573E62">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051" w:name="_Toc24925848"/>
      <w:bookmarkStart w:id="1052" w:name="_Toc24926026"/>
      <w:bookmarkStart w:id="1053" w:name="_Toc24926202"/>
      <w:bookmarkStart w:id="1054" w:name="_Toc33964062"/>
      <w:bookmarkStart w:id="1055" w:name="_Toc33980816"/>
      <w:bookmarkStart w:id="1056" w:name="_Toc36462617"/>
      <w:bookmarkStart w:id="1057" w:name="_Toc36462813"/>
      <w:bookmarkStart w:id="1058" w:name="_Toc43026057"/>
      <w:bookmarkStart w:id="1059" w:name="_Toc49763591"/>
      <w:bookmarkStart w:id="1060" w:name="_Toc56754055"/>
      <w:bookmarkStart w:id="1061" w:name="_Toc114778190"/>
      <w:r w:rsidRPr="00F11966">
        <w:t>5.4.4.11</w:t>
      </w:r>
      <w:r w:rsidRPr="00F11966">
        <w:tab/>
        <w:t>Type: UpSecurity</w:t>
      </w:r>
      <w:bookmarkEnd w:id="1051"/>
      <w:bookmarkEnd w:id="1052"/>
      <w:bookmarkEnd w:id="1053"/>
      <w:bookmarkEnd w:id="1054"/>
      <w:bookmarkEnd w:id="1055"/>
      <w:bookmarkEnd w:id="1056"/>
      <w:bookmarkEnd w:id="1057"/>
      <w:bookmarkEnd w:id="1058"/>
      <w:bookmarkEnd w:id="1059"/>
      <w:bookmarkEnd w:id="1060"/>
      <w:bookmarkEnd w:id="10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062" w:name="_Toc24925849"/>
      <w:bookmarkStart w:id="1063" w:name="_Toc24926027"/>
      <w:bookmarkStart w:id="1064" w:name="_Toc24926203"/>
      <w:bookmarkStart w:id="1065" w:name="_Toc33964063"/>
      <w:bookmarkStart w:id="1066" w:name="_Toc33980817"/>
      <w:bookmarkStart w:id="1067" w:name="_Toc36462618"/>
      <w:bookmarkStart w:id="1068" w:name="_Toc36462814"/>
      <w:bookmarkStart w:id="1069" w:name="_Toc43026058"/>
      <w:bookmarkStart w:id="1070" w:name="_Toc49763592"/>
      <w:bookmarkStart w:id="1071" w:name="_Toc56754056"/>
      <w:bookmarkStart w:id="1072" w:name="_Toc114778191"/>
      <w:r w:rsidRPr="00F11966">
        <w:t>5.4.4.12</w:t>
      </w:r>
      <w:r w:rsidRPr="00F11966">
        <w:tab/>
        <w:t xml:space="preserve">Type: </w:t>
      </w:r>
      <w:r w:rsidRPr="00F11966">
        <w:rPr>
          <w:lang w:eastAsia="zh-CN"/>
        </w:rPr>
        <w:t>NgApCause</w:t>
      </w:r>
      <w:bookmarkEnd w:id="1062"/>
      <w:bookmarkEnd w:id="1063"/>
      <w:bookmarkEnd w:id="1064"/>
      <w:bookmarkEnd w:id="1065"/>
      <w:bookmarkEnd w:id="1066"/>
      <w:bookmarkEnd w:id="1067"/>
      <w:bookmarkEnd w:id="1068"/>
      <w:bookmarkEnd w:id="1069"/>
      <w:bookmarkEnd w:id="1070"/>
      <w:bookmarkEnd w:id="1071"/>
      <w:bookmarkEnd w:id="1072"/>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073"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073"/>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074" w:name="_Toc24925850"/>
      <w:bookmarkStart w:id="1075" w:name="_Toc24926028"/>
      <w:bookmarkStart w:id="1076" w:name="_Toc24926204"/>
      <w:bookmarkStart w:id="1077" w:name="_Toc33964064"/>
      <w:bookmarkStart w:id="1078" w:name="_Toc33980818"/>
      <w:bookmarkStart w:id="1079" w:name="_Toc36462619"/>
      <w:bookmarkStart w:id="1080" w:name="_Toc36462815"/>
      <w:bookmarkStart w:id="1081" w:name="_Toc43026059"/>
      <w:bookmarkStart w:id="1082" w:name="_Toc49763593"/>
      <w:bookmarkStart w:id="1083" w:name="_Toc56754057"/>
      <w:bookmarkStart w:id="1084" w:name="_Toc114778192"/>
      <w:r w:rsidRPr="00F11966">
        <w:t>5.4.4.13</w:t>
      </w:r>
      <w:r w:rsidRPr="00F11966">
        <w:tab/>
        <w:t xml:space="preserve">Type: </w:t>
      </w:r>
      <w:r w:rsidRPr="00F11966">
        <w:rPr>
          <w:noProof/>
        </w:rPr>
        <w:t>BackupAmfInfo</w:t>
      </w:r>
      <w:bookmarkEnd w:id="1074"/>
      <w:bookmarkEnd w:id="1075"/>
      <w:bookmarkEnd w:id="1076"/>
      <w:bookmarkEnd w:id="1077"/>
      <w:bookmarkEnd w:id="1078"/>
      <w:bookmarkEnd w:id="1079"/>
      <w:bookmarkEnd w:id="1080"/>
      <w:bookmarkEnd w:id="1081"/>
      <w:bookmarkEnd w:id="1082"/>
      <w:bookmarkEnd w:id="1083"/>
      <w:bookmarkEnd w:id="1084"/>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085" w:name="_Toc24925851"/>
      <w:bookmarkStart w:id="1086" w:name="_Toc24926029"/>
      <w:bookmarkStart w:id="1087" w:name="_Toc24926205"/>
      <w:bookmarkStart w:id="1088" w:name="_Toc33964065"/>
      <w:bookmarkStart w:id="1089" w:name="_Toc33980819"/>
      <w:bookmarkStart w:id="1090" w:name="_Toc36462620"/>
      <w:bookmarkStart w:id="1091" w:name="_Toc36462816"/>
      <w:bookmarkStart w:id="1092" w:name="_Toc43026060"/>
      <w:bookmarkStart w:id="1093" w:name="_Toc49763594"/>
      <w:bookmarkStart w:id="1094" w:name="_Toc56754058"/>
      <w:bookmarkStart w:id="1095" w:name="_Toc114778193"/>
      <w:r w:rsidRPr="00F11966">
        <w:lastRenderedPageBreak/>
        <w:t>5.4.4.14</w:t>
      </w:r>
      <w:r w:rsidRPr="00F11966">
        <w:tab/>
        <w:t xml:space="preserve">Type: </w:t>
      </w:r>
      <w:r w:rsidRPr="00F11966">
        <w:rPr>
          <w:lang w:eastAsia="zh-CN"/>
        </w:rPr>
        <w:t>RefToBinaryData</w:t>
      </w:r>
      <w:bookmarkEnd w:id="1085"/>
      <w:bookmarkEnd w:id="1086"/>
      <w:bookmarkEnd w:id="1087"/>
      <w:bookmarkEnd w:id="1088"/>
      <w:bookmarkEnd w:id="1089"/>
      <w:bookmarkEnd w:id="1090"/>
      <w:bookmarkEnd w:id="1091"/>
      <w:bookmarkEnd w:id="1092"/>
      <w:bookmarkEnd w:id="1093"/>
      <w:bookmarkEnd w:id="1094"/>
      <w:bookmarkEnd w:id="1095"/>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096" w:name="_Toc24925852"/>
      <w:bookmarkStart w:id="1097" w:name="_Toc24926030"/>
      <w:bookmarkStart w:id="1098" w:name="_Toc24926206"/>
      <w:bookmarkStart w:id="1099" w:name="_Toc33964066"/>
      <w:bookmarkStart w:id="1100" w:name="_Toc33980820"/>
      <w:bookmarkStart w:id="1101" w:name="_Toc36462621"/>
      <w:bookmarkStart w:id="1102" w:name="_Toc36462817"/>
      <w:bookmarkStart w:id="1103" w:name="_Toc43026061"/>
      <w:bookmarkStart w:id="1104" w:name="_Toc49763595"/>
      <w:bookmarkStart w:id="1105" w:name="_Toc56754059"/>
      <w:bookmarkStart w:id="1106" w:name="_Toc114778194"/>
      <w:r w:rsidRPr="00F11966">
        <w:t>5.4.4.15</w:t>
      </w:r>
      <w:r w:rsidRPr="00F11966">
        <w:tab/>
        <w:t>Type RouteToLocation</w:t>
      </w:r>
      <w:bookmarkEnd w:id="1096"/>
      <w:bookmarkEnd w:id="1097"/>
      <w:bookmarkEnd w:id="1098"/>
      <w:bookmarkEnd w:id="1099"/>
      <w:bookmarkEnd w:id="1100"/>
      <w:bookmarkEnd w:id="1101"/>
      <w:bookmarkEnd w:id="1102"/>
      <w:bookmarkEnd w:id="1103"/>
      <w:bookmarkEnd w:id="1104"/>
      <w:bookmarkEnd w:id="1105"/>
      <w:bookmarkEnd w:id="1106"/>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107" w:name="_Toc24925853"/>
      <w:bookmarkStart w:id="1108" w:name="_Toc24926031"/>
      <w:bookmarkStart w:id="1109" w:name="_Toc24926207"/>
      <w:bookmarkStart w:id="1110" w:name="_Toc33964067"/>
      <w:bookmarkStart w:id="1111" w:name="_Toc33980821"/>
      <w:bookmarkStart w:id="1112" w:name="_Toc36462622"/>
      <w:bookmarkStart w:id="1113" w:name="_Toc36462818"/>
      <w:bookmarkStart w:id="1114" w:name="_Toc43026062"/>
      <w:bookmarkStart w:id="1115" w:name="_Toc49763596"/>
      <w:bookmarkStart w:id="1116" w:name="_Toc56754060"/>
      <w:bookmarkStart w:id="1117" w:name="_Toc114778195"/>
      <w:r w:rsidRPr="00F11966">
        <w:t>5.4.4.16</w:t>
      </w:r>
      <w:r w:rsidRPr="00F11966">
        <w:tab/>
        <w:t>Type RouteInformation</w:t>
      </w:r>
      <w:bookmarkEnd w:id="1107"/>
      <w:bookmarkEnd w:id="1108"/>
      <w:bookmarkEnd w:id="1109"/>
      <w:bookmarkEnd w:id="1110"/>
      <w:bookmarkEnd w:id="1111"/>
      <w:bookmarkEnd w:id="1112"/>
      <w:bookmarkEnd w:id="1113"/>
      <w:bookmarkEnd w:id="1114"/>
      <w:bookmarkEnd w:id="1115"/>
      <w:bookmarkEnd w:id="1116"/>
      <w:bookmarkEnd w:id="1117"/>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118" w:name="_Toc24925854"/>
      <w:bookmarkStart w:id="1119" w:name="_Toc24926032"/>
      <w:bookmarkStart w:id="1120" w:name="_Toc24926208"/>
      <w:bookmarkStart w:id="1121" w:name="_Toc33964068"/>
      <w:bookmarkStart w:id="1122" w:name="_Toc33980822"/>
      <w:bookmarkStart w:id="1123" w:name="_Toc36462623"/>
      <w:bookmarkStart w:id="1124" w:name="_Toc36462819"/>
      <w:bookmarkStart w:id="1125" w:name="_Toc43026063"/>
      <w:bookmarkStart w:id="1126" w:name="_Toc49763597"/>
      <w:bookmarkStart w:id="1127" w:name="_Toc56754061"/>
      <w:bookmarkStart w:id="1128" w:name="_Toc114778196"/>
      <w:r w:rsidRPr="00F11966">
        <w:t>5.4.4.17</w:t>
      </w:r>
      <w:r w:rsidRPr="00F11966">
        <w:tab/>
        <w:t>Type: Area</w:t>
      </w:r>
      <w:bookmarkEnd w:id="1118"/>
      <w:bookmarkEnd w:id="1119"/>
      <w:bookmarkEnd w:id="1120"/>
      <w:bookmarkEnd w:id="1121"/>
      <w:bookmarkEnd w:id="1122"/>
      <w:bookmarkEnd w:id="1123"/>
      <w:bookmarkEnd w:id="1124"/>
      <w:bookmarkEnd w:id="1125"/>
      <w:bookmarkEnd w:id="1126"/>
      <w:bookmarkEnd w:id="1127"/>
      <w:bookmarkEnd w:id="1128"/>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129" w:name="_Toc24925855"/>
      <w:bookmarkStart w:id="1130" w:name="_Toc24926033"/>
      <w:bookmarkStart w:id="1131" w:name="_Toc24926209"/>
      <w:bookmarkStart w:id="1132" w:name="_Toc33964069"/>
      <w:bookmarkStart w:id="1133" w:name="_Toc33980823"/>
      <w:bookmarkStart w:id="1134" w:name="_Toc36462624"/>
      <w:bookmarkStart w:id="1135" w:name="_Toc36462820"/>
      <w:bookmarkStart w:id="1136" w:name="_Toc43026064"/>
      <w:bookmarkStart w:id="1137" w:name="_Toc49763598"/>
      <w:bookmarkStart w:id="1138" w:name="_Toc56754062"/>
      <w:bookmarkStart w:id="1139" w:name="_Toc114778197"/>
      <w:r w:rsidRPr="00F11966">
        <w:lastRenderedPageBreak/>
        <w:t>5.4.4.18</w:t>
      </w:r>
      <w:r w:rsidRPr="00F11966">
        <w:tab/>
        <w:t>Type: ServiceAreaRestriction</w:t>
      </w:r>
      <w:bookmarkEnd w:id="1129"/>
      <w:bookmarkEnd w:id="1130"/>
      <w:bookmarkEnd w:id="1131"/>
      <w:bookmarkEnd w:id="1132"/>
      <w:bookmarkEnd w:id="1133"/>
      <w:bookmarkEnd w:id="1134"/>
      <w:bookmarkEnd w:id="1135"/>
      <w:bookmarkEnd w:id="1136"/>
      <w:bookmarkEnd w:id="1137"/>
      <w:bookmarkEnd w:id="1138"/>
      <w:bookmarkEnd w:id="1139"/>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140"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141" w:name="_MCCTEMPBM_CRPT77790041___2"/>
            <w:bookmarkEnd w:id="1140"/>
            <w:bookmarkEnd w:id="1141"/>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142" w:name="_Toc24925856"/>
      <w:bookmarkStart w:id="1143" w:name="_Toc24926034"/>
      <w:bookmarkStart w:id="1144" w:name="_Toc24926210"/>
      <w:bookmarkStart w:id="1145" w:name="_Toc33964070"/>
      <w:bookmarkStart w:id="1146" w:name="_Toc33980824"/>
      <w:bookmarkStart w:id="1147" w:name="_Toc36462625"/>
      <w:bookmarkStart w:id="1148" w:name="_Toc36462821"/>
      <w:bookmarkStart w:id="1149" w:name="_Toc43026065"/>
      <w:bookmarkStart w:id="1150" w:name="_Toc49763599"/>
      <w:bookmarkStart w:id="1151" w:name="_Toc56754063"/>
      <w:bookmarkStart w:id="1152" w:name="_Toc114778198"/>
      <w:r w:rsidRPr="00F11966">
        <w:t>5.4.4.19</w:t>
      </w:r>
      <w:r w:rsidRPr="00F11966">
        <w:tab/>
        <w:t>Type: PlmnIdRm</w:t>
      </w:r>
      <w:bookmarkEnd w:id="1142"/>
      <w:bookmarkEnd w:id="1143"/>
      <w:bookmarkEnd w:id="1144"/>
      <w:bookmarkEnd w:id="1145"/>
      <w:bookmarkEnd w:id="1146"/>
      <w:bookmarkEnd w:id="1147"/>
      <w:bookmarkEnd w:id="1148"/>
      <w:bookmarkEnd w:id="1149"/>
      <w:bookmarkEnd w:id="1150"/>
      <w:bookmarkEnd w:id="1151"/>
      <w:bookmarkEnd w:id="1152"/>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153" w:name="_Toc24925857"/>
      <w:bookmarkStart w:id="1154" w:name="_Toc24926035"/>
      <w:bookmarkStart w:id="1155" w:name="_Toc24926211"/>
      <w:bookmarkStart w:id="1156" w:name="_Toc33964071"/>
      <w:bookmarkStart w:id="1157" w:name="_Toc33980825"/>
      <w:bookmarkStart w:id="1158" w:name="_Toc36462626"/>
      <w:bookmarkStart w:id="1159" w:name="_Toc36462822"/>
      <w:bookmarkStart w:id="1160" w:name="_Toc43026066"/>
      <w:bookmarkStart w:id="1161" w:name="_Toc49763600"/>
      <w:bookmarkStart w:id="1162" w:name="_Toc56754064"/>
      <w:bookmarkStart w:id="1163" w:name="_Toc114778199"/>
      <w:r w:rsidRPr="00F11966">
        <w:t>5.4.4.20</w:t>
      </w:r>
      <w:r w:rsidRPr="00F11966">
        <w:tab/>
        <w:t>Type: TaiRm</w:t>
      </w:r>
      <w:bookmarkEnd w:id="1153"/>
      <w:bookmarkEnd w:id="1154"/>
      <w:bookmarkEnd w:id="1155"/>
      <w:bookmarkEnd w:id="1156"/>
      <w:bookmarkEnd w:id="1157"/>
      <w:bookmarkEnd w:id="1158"/>
      <w:bookmarkEnd w:id="1159"/>
      <w:bookmarkEnd w:id="1160"/>
      <w:bookmarkEnd w:id="1161"/>
      <w:bookmarkEnd w:id="1162"/>
      <w:bookmarkEnd w:id="1163"/>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164" w:name="_Toc24925858"/>
      <w:bookmarkStart w:id="1165" w:name="_Toc24926036"/>
      <w:bookmarkStart w:id="1166" w:name="_Toc24926212"/>
      <w:bookmarkStart w:id="1167" w:name="_Toc33964072"/>
      <w:bookmarkStart w:id="1168" w:name="_Toc33980826"/>
      <w:bookmarkStart w:id="1169" w:name="_Toc36462627"/>
      <w:bookmarkStart w:id="1170" w:name="_Toc36462823"/>
      <w:bookmarkStart w:id="1171" w:name="_Toc43026067"/>
      <w:bookmarkStart w:id="1172" w:name="_Toc49763601"/>
      <w:bookmarkStart w:id="1173" w:name="_Toc56754065"/>
      <w:bookmarkStart w:id="1174" w:name="_Toc114778200"/>
      <w:r w:rsidRPr="00F11966">
        <w:t>5.4.4.21</w:t>
      </w:r>
      <w:r w:rsidRPr="00F11966">
        <w:tab/>
        <w:t>Type: EcgiRm</w:t>
      </w:r>
      <w:bookmarkEnd w:id="1164"/>
      <w:bookmarkEnd w:id="1165"/>
      <w:bookmarkEnd w:id="1166"/>
      <w:bookmarkEnd w:id="1167"/>
      <w:bookmarkEnd w:id="1168"/>
      <w:bookmarkEnd w:id="1169"/>
      <w:bookmarkEnd w:id="1170"/>
      <w:bookmarkEnd w:id="1171"/>
      <w:bookmarkEnd w:id="1172"/>
      <w:bookmarkEnd w:id="1173"/>
      <w:bookmarkEnd w:id="117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175" w:name="_Toc24925859"/>
      <w:bookmarkStart w:id="1176" w:name="_Toc24926037"/>
      <w:bookmarkStart w:id="1177" w:name="_Toc24926213"/>
      <w:bookmarkStart w:id="1178" w:name="_Toc33964073"/>
      <w:bookmarkStart w:id="1179" w:name="_Toc33980827"/>
      <w:bookmarkStart w:id="1180" w:name="_Toc36462628"/>
      <w:bookmarkStart w:id="1181" w:name="_Toc36462824"/>
      <w:bookmarkStart w:id="1182" w:name="_Toc43026068"/>
      <w:bookmarkStart w:id="1183" w:name="_Toc49763602"/>
      <w:bookmarkStart w:id="1184" w:name="_Toc56754066"/>
      <w:bookmarkStart w:id="1185" w:name="_Toc114778201"/>
      <w:r w:rsidRPr="00F11966">
        <w:t>5.4.4.22</w:t>
      </w:r>
      <w:r w:rsidRPr="00F11966">
        <w:tab/>
        <w:t>Type: NcgiRm</w:t>
      </w:r>
      <w:bookmarkEnd w:id="1175"/>
      <w:bookmarkEnd w:id="1176"/>
      <w:bookmarkEnd w:id="1177"/>
      <w:bookmarkEnd w:id="1178"/>
      <w:bookmarkEnd w:id="1179"/>
      <w:bookmarkEnd w:id="1180"/>
      <w:bookmarkEnd w:id="1181"/>
      <w:bookmarkEnd w:id="1182"/>
      <w:bookmarkEnd w:id="1183"/>
      <w:bookmarkEnd w:id="1184"/>
      <w:bookmarkEnd w:id="1185"/>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186" w:name="_Toc24925860"/>
      <w:bookmarkStart w:id="1187" w:name="_Toc24926038"/>
      <w:bookmarkStart w:id="1188" w:name="_Toc24926214"/>
      <w:bookmarkStart w:id="1189" w:name="_Toc33964074"/>
      <w:bookmarkStart w:id="1190" w:name="_Toc33980828"/>
      <w:bookmarkStart w:id="1191" w:name="_Toc36462629"/>
      <w:bookmarkStart w:id="1192" w:name="_Toc36462825"/>
      <w:bookmarkStart w:id="1193" w:name="_Toc43026069"/>
      <w:bookmarkStart w:id="1194" w:name="_Toc49763603"/>
      <w:bookmarkStart w:id="1195" w:name="_Toc56754067"/>
      <w:bookmarkStart w:id="1196" w:name="_Toc114778202"/>
      <w:r w:rsidRPr="00F11966">
        <w:t>5.4.4.23</w:t>
      </w:r>
      <w:r w:rsidRPr="00F11966">
        <w:tab/>
        <w:t>Type: EutraLocationRm</w:t>
      </w:r>
      <w:bookmarkEnd w:id="1186"/>
      <w:bookmarkEnd w:id="1187"/>
      <w:bookmarkEnd w:id="1188"/>
      <w:bookmarkEnd w:id="1189"/>
      <w:bookmarkEnd w:id="1190"/>
      <w:bookmarkEnd w:id="1191"/>
      <w:bookmarkEnd w:id="1192"/>
      <w:bookmarkEnd w:id="1193"/>
      <w:bookmarkEnd w:id="1194"/>
      <w:bookmarkEnd w:id="1195"/>
      <w:bookmarkEnd w:id="1196"/>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197" w:name="_Toc24925861"/>
      <w:bookmarkStart w:id="1198" w:name="_Toc24926039"/>
      <w:bookmarkStart w:id="1199" w:name="_Toc24926215"/>
      <w:bookmarkStart w:id="1200" w:name="_Toc33964075"/>
      <w:bookmarkStart w:id="1201" w:name="_Toc33980829"/>
      <w:bookmarkStart w:id="1202" w:name="_Toc36462630"/>
      <w:bookmarkStart w:id="1203" w:name="_Toc36462826"/>
      <w:bookmarkStart w:id="1204" w:name="_Toc43026070"/>
      <w:bookmarkStart w:id="1205" w:name="_Toc49763604"/>
      <w:bookmarkStart w:id="1206" w:name="_Toc56754068"/>
      <w:bookmarkStart w:id="1207" w:name="_Toc114778203"/>
      <w:r w:rsidRPr="00F11966">
        <w:t>5.4.4.24</w:t>
      </w:r>
      <w:r w:rsidRPr="00F11966">
        <w:tab/>
        <w:t>Type: NrLocationRm</w:t>
      </w:r>
      <w:bookmarkEnd w:id="1197"/>
      <w:bookmarkEnd w:id="1198"/>
      <w:bookmarkEnd w:id="1199"/>
      <w:bookmarkEnd w:id="1200"/>
      <w:bookmarkEnd w:id="1201"/>
      <w:bookmarkEnd w:id="1202"/>
      <w:bookmarkEnd w:id="1203"/>
      <w:bookmarkEnd w:id="1204"/>
      <w:bookmarkEnd w:id="1205"/>
      <w:bookmarkEnd w:id="1206"/>
      <w:bookmarkEnd w:id="1207"/>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208" w:name="_Toc24925862"/>
      <w:bookmarkStart w:id="1209" w:name="_Toc24926040"/>
      <w:bookmarkStart w:id="1210" w:name="_Toc24926216"/>
      <w:bookmarkStart w:id="1211" w:name="_Toc33964076"/>
      <w:bookmarkStart w:id="1212" w:name="_Toc33980830"/>
      <w:bookmarkStart w:id="1213" w:name="_Toc36462631"/>
      <w:bookmarkStart w:id="1214" w:name="_Toc36462827"/>
      <w:bookmarkStart w:id="1215" w:name="_Toc43026071"/>
      <w:bookmarkStart w:id="1216" w:name="_Toc49763605"/>
      <w:bookmarkStart w:id="1217" w:name="_Toc56754069"/>
      <w:bookmarkStart w:id="1218" w:name="_Toc114778204"/>
      <w:r w:rsidRPr="00F11966">
        <w:t>5.4.4.25</w:t>
      </w:r>
      <w:r w:rsidRPr="00F11966">
        <w:tab/>
        <w:t>Type: UpSecurityRm</w:t>
      </w:r>
      <w:bookmarkEnd w:id="1208"/>
      <w:bookmarkEnd w:id="1209"/>
      <w:bookmarkEnd w:id="1210"/>
      <w:bookmarkEnd w:id="1211"/>
      <w:bookmarkEnd w:id="1212"/>
      <w:bookmarkEnd w:id="1213"/>
      <w:bookmarkEnd w:id="1214"/>
      <w:bookmarkEnd w:id="1215"/>
      <w:bookmarkEnd w:id="1216"/>
      <w:bookmarkEnd w:id="1217"/>
      <w:bookmarkEnd w:id="1218"/>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219" w:name="_Toc24925863"/>
      <w:bookmarkStart w:id="1220" w:name="_Toc24926041"/>
      <w:bookmarkStart w:id="1221" w:name="_Toc24926217"/>
      <w:bookmarkStart w:id="1222" w:name="_Toc33964077"/>
      <w:bookmarkStart w:id="1223" w:name="_Toc33980831"/>
      <w:bookmarkStart w:id="1224" w:name="_Toc36462632"/>
      <w:bookmarkStart w:id="1225" w:name="_Toc36462828"/>
      <w:bookmarkStart w:id="1226" w:name="_Toc43026072"/>
      <w:bookmarkStart w:id="1227" w:name="_Toc49763606"/>
      <w:bookmarkStart w:id="1228" w:name="_Toc56754070"/>
      <w:bookmarkStart w:id="1229" w:name="_Toc114778205"/>
      <w:r w:rsidRPr="00F11966">
        <w:lastRenderedPageBreak/>
        <w:t>5.4.4.26</w:t>
      </w:r>
      <w:r w:rsidRPr="00F11966">
        <w:tab/>
        <w:t xml:space="preserve">Type: </w:t>
      </w:r>
      <w:r w:rsidRPr="00F11966">
        <w:rPr>
          <w:lang w:eastAsia="zh-CN"/>
        </w:rPr>
        <w:t>RefToBinaryDataRm</w:t>
      </w:r>
      <w:bookmarkEnd w:id="1219"/>
      <w:bookmarkEnd w:id="1220"/>
      <w:bookmarkEnd w:id="1221"/>
      <w:bookmarkEnd w:id="1222"/>
      <w:bookmarkEnd w:id="1223"/>
      <w:bookmarkEnd w:id="1224"/>
      <w:bookmarkEnd w:id="1225"/>
      <w:bookmarkEnd w:id="1226"/>
      <w:bookmarkEnd w:id="1227"/>
      <w:bookmarkEnd w:id="1228"/>
      <w:bookmarkEnd w:id="1229"/>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230" w:name="_Toc24925864"/>
      <w:bookmarkStart w:id="1231" w:name="_Toc24926042"/>
      <w:bookmarkStart w:id="1232" w:name="_Toc24926218"/>
      <w:bookmarkStart w:id="1233" w:name="_Toc33964078"/>
      <w:bookmarkStart w:id="1234" w:name="_Toc33980832"/>
      <w:bookmarkStart w:id="1235" w:name="_Toc36462633"/>
      <w:bookmarkStart w:id="1236" w:name="_Toc36462829"/>
      <w:bookmarkStart w:id="1237" w:name="_Toc43026073"/>
      <w:bookmarkStart w:id="1238" w:name="_Toc49763607"/>
      <w:bookmarkStart w:id="1239" w:name="_Toc56754071"/>
      <w:bookmarkStart w:id="1240" w:name="_Toc114778206"/>
      <w:r w:rsidRPr="00F11966">
        <w:t>5.4.4.27</w:t>
      </w:r>
      <w:r w:rsidRPr="00F11966">
        <w:tab/>
        <w:t>Type: PresenceInfo</w:t>
      </w:r>
      <w:bookmarkEnd w:id="1230"/>
      <w:bookmarkEnd w:id="1231"/>
      <w:bookmarkEnd w:id="1232"/>
      <w:bookmarkEnd w:id="1233"/>
      <w:bookmarkEnd w:id="1234"/>
      <w:bookmarkEnd w:id="1235"/>
      <w:bookmarkEnd w:id="1236"/>
      <w:bookmarkEnd w:id="1237"/>
      <w:bookmarkEnd w:id="1238"/>
      <w:bookmarkEnd w:id="1239"/>
      <w:bookmarkEnd w:id="1240"/>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241"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241"/>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242" w:name="_Toc24925865"/>
      <w:bookmarkStart w:id="1243" w:name="_Toc24926043"/>
      <w:bookmarkStart w:id="1244" w:name="_Toc24926219"/>
      <w:bookmarkStart w:id="1245" w:name="_Toc33964079"/>
      <w:bookmarkStart w:id="1246" w:name="_Toc33980833"/>
      <w:bookmarkStart w:id="1247" w:name="_Toc36462634"/>
      <w:bookmarkStart w:id="1248" w:name="_Toc36462830"/>
      <w:bookmarkStart w:id="1249" w:name="_Toc43026074"/>
      <w:bookmarkStart w:id="1250" w:name="_Toc49763608"/>
      <w:bookmarkStart w:id="1251" w:name="_Toc56754072"/>
      <w:bookmarkStart w:id="1252" w:name="_Toc114778207"/>
      <w:r w:rsidRPr="00F11966">
        <w:lastRenderedPageBreak/>
        <w:t>5.4.4.28</w:t>
      </w:r>
      <w:r w:rsidRPr="00F11966">
        <w:tab/>
        <w:t>Type: GlobalRanNodeId</w:t>
      </w:r>
      <w:bookmarkEnd w:id="1242"/>
      <w:bookmarkEnd w:id="1243"/>
      <w:bookmarkEnd w:id="1244"/>
      <w:bookmarkEnd w:id="1245"/>
      <w:bookmarkEnd w:id="1246"/>
      <w:bookmarkEnd w:id="1247"/>
      <w:bookmarkEnd w:id="1248"/>
      <w:bookmarkEnd w:id="1249"/>
      <w:bookmarkEnd w:id="1250"/>
      <w:bookmarkEnd w:id="1251"/>
      <w:bookmarkEnd w:id="1252"/>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253" w:name="_Toc24925866"/>
      <w:bookmarkStart w:id="1254" w:name="_Toc24926044"/>
      <w:bookmarkStart w:id="1255" w:name="_Toc24926220"/>
      <w:bookmarkStart w:id="1256" w:name="_Toc33964080"/>
      <w:bookmarkStart w:id="1257" w:name="_Toc33980834"/>
      <w:bookmarkStart w:id="1258" w:name="_Toc36462635"/>
      <w:bookmarkStart w:id="1259" w:name="_Toc36462831"/>
      <w:bookmarkStart w:id="1260" w:name="_Toc43026075"/>
      <w:bookmarkStart w:id="1261" w:name="_Toc49763609"/>
      <w:bookmarkStart w:id="1262" w:name="_Toc56754073"/>
      <w:bookmarkStart w:id="1263" w:name="_Toc114778208"/>
      <w:r w:rsidRPr="00F11966">
        <w:lastRenderedPageBreak/>
        <w:t>5.4.4.29</w:t>
      </w:r>
      <w:r w:rsidRPr="00F11966">
        <w:tab/>
        <w:t>Type: GNbId</w:t>
      </w:r>
      <w:bookmarkEnd w:id="1253"/>
      <w:bookmarkEnd w:id="1254"/>
      <w:bookmarkEnd w:id="1255"/>
      <w:bookmarkEnd w:id="1256"/>
      <w:bookmarkEnd w:id="1257"/>
      <w:bookmarkEnd w:id="1258"/>
      <w:bookmarkEnd w:id="1259"/>
      <w:bookmarkEnd w:id="1260"/>
      <w:bookmarkEnd w:id="1261"/>
      <w:bookmarkEnd w:id="1262"/>
      <w:bookmarkEnd w:id="1263"/>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264" w:name="_Toc24925867"/>
      <w:bookmarkStart w:id="1265" w:name="_Toc24926045"/>
      <w:bookmarkStart w:id="1266" w:name="_Toc24926221"/>
      <w:bookmarkStart w:id="1267" w:name="_Toc33964081"/>
      <w:bookmarkStart w:id="1268" w:name="_Toc33980835"/>
      <w:bookmarkStart w:id="1269" w:name="_Toc36462636"/>
      <w:bookmarkStart w:id="1270" w:name="_Toc36462832"/>
      <w:bookmarkStart w:id="1271" w:name="_Toc43026076"/>
      <w:bookmarkStart w:id="1272" w:name="_Toc49763610"/>
      <w:bookmarkStart w:id="1273" w:name="_Toc56754074"/>
      <w:bookmarkStart w:id="1274" w:name="_Toc114778209"/>
      <w:r w:rsidRPr="00F11966">
        <w:t>5.4.4.30</w:t>
      </w:r>
      <w:r w:rsidRPr="00F11966">
        <w:tab/>
        <w:t>Type: PresenceInfoRm</w:t>
      </w:r>
      <w:bookmarkEnd w:id="1264"/>
      <w:bookmarkEnd w:id="1265"/>
      <w:bookmarkEnd w:id="1266"/>
      <w:bookmarkEnd w:id="1267"/>
      <w:bookmarkEnd w:id="1268"/>
      <w:bookmarkEnd w:id="1269"/>
      <w:bookmarkEnd w:id="1270"/>
      <w:bookmarkEnd w:id="1271"/>
      <w:bookmarkEnd w:id="1272"/>
      <w:bookmarkEnd w:id="1273"/>
      <w:bookmarkEnd w:id="1274"/>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275" w:name="_Toc24925868"/>
      <w:bookmarkStart w:id="1276" w:name="_Toc24926046"/>
      <w:bookmarkStart w:id="1277" w:name="_Toc24926222"/>
      <w:bookmarkStart w:id="1278" w:name="_Toc33964082"/>
      <w:bookmarkStart w:id="1279" w:name="_Toc33980836"/>
      <w:bookmarkStart w:id="1280" w:name="_Toc36462637"/>
      <w:bookmarkStart w:id="1281" w:name="_Toc36462833"/>
      <w:bookmarkStart w:id="1282" w:name="_Toc43026077"/>
      <w:bookmarkStart w:id="1283" w:name="_Toc49763611"/>
      <w:bookmarkStart w:id="1284" w:name="_Toc56754075"/>
      <w:bookmarkStart w:id="1285" w:name="_Toc114778210"/>
      <w:r w:rsidRPr="00F11966">
        <w:t>5.4.4.</w:t>
      </w:r>
      <w:r w:rsidRPr="00F11966">
        <w:rPr>
          <w:lang w:eastAsia="zh-CN"/>
        </w:rPr>
        <w:t>31</w:t>
      </w:r>
      <w:r w:rsidRPr="00F11966">
        <w:tab/>
      </w:r>
      <w:bookmarkEnd w:id="1275"/>
      <w:bookmarkEnd w:id="1276"/>
      <w:bookmarkEnd w:id="1277"/>
      <w:r w:rsidRPr="00F11966">
        <w:t>Void</w:t>
      </w:r>
      <w:bookmarkEnd w:id="1278"/>
      <w:bookmarkEnd w:id="1279"/>
      <w:bookmarkEnd w:id="1280"/>
      <w:bookmarkEnd w:id="1281"/>
      <w:bookmarkEnd w:id="1282"/>
      <w:bookmarkEnd w:id="1283"/>
      <w:bookmarkEnd w:id="1284"/>
      <w:bookmarkEnd w:id="128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286" w:name="_Toc24925869"/>
      <w:bookmarkStart w:id="1287" w:name="_Toc24926047"/>
      <w:bookmarkStart w:id="1288" w:name="_Toc24926223"/>
      <w:bookmarkStart w:id="1289" w:name="_Toc33964083"/>
      <w:bookmarkStart w:id="1290" w:name="_Toc33980837"/>
      <w:bookmarkStart w:id="1291" w:name="_Toc36462638"/>
      <w:bookmarkStart w:id="1292" w:name="_Toc36462834"/>
      <w:bookmarkStart w:id="1293" w:name="_Toc43026078"/>
      <w:bookmarkStart w:id="1294" w:name="_Toc49763612"/>
      <w:bookmarkStart w:id="1295" w:name="_Toc56754076"/>
      <w:bookmarkStart w:id="1296" w:name="_Toc11477821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86"/>
      <w:bookmarkEnd w:id="1287"/>
      <w:bookmarkEnd w:id="1288"/>
      <w:bookmarkEnd w:id="1289"/>
      <w:bookmarkEnd w:id="1290"/>
      <w:bookmarkEnd w:id="1291"/>
      <w:bookmarkEnd w:id="1292"/>
      <w:bookmarkEnd w:id="1293"/>
      <w:bookmarkEnd w:id="1294"/>
      <w:bookmarkEnd w:id="1295"/>
      <w:bookmarkEnd w:id="1296"/>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297" w:name="_Toc24925870"/>
      <w:bookmarkStart w:id="1298" w:name="_Toc24926048"/>
      <w:bookmarkStart w:id="1299" w:name="_Toc24926224"/>
      <w:bookmarkStart w:id="1300" w:name="_Toc33964084"/>
      <w:bookmarkStart w:id="1301" w:name="_Toc33980838"/>
      <w:bookmarkStart w:id="1302" w:name="_Toc36462639"/>
      <w:bookmarkStart w:id="1303" w:name="_Toc36462835"/>
      <w:bookmarkStart w:id="1304" w:name="_Toc43026079"/>
      <w:bookmarkStart w:id="1305" w:name="_Toc49763613"/>
      <w:bookmarkStart w:id="1306" w:name="_Toc56754077"/>
      <w:bookmarkStart w:id="1307" w:name="_Toc114778212"/>
      <w:r w:rsidRPr="00F11966">
        <w:t>5.4.4.33</w:t>
      </w:r>
      <w:r w:rsidRPr="00F11966">
        <w:tab/>
        <w:t>Type: PlmnIdNid</w:t>
      </w:r>
      <w:bookmarkEnd w:id="1297"/>
      <w:bookmarkEnd w:id="1298"/>
      <w:bookmarkEnd w:id="1299"/>
      <w:bookmarkEnd w:id="1300"/>
      <w:bookmarkEnd w:id="1301"/>
      <w:bookmarkEnd w:id="1302"/>
      <w:bookmarkEnd w:id="1303"/>
      <w:bookmarkEnd w:id="1304"/>
      <w:bookmarkEnd w:id="1305"/>
      <w:bookmarkEnd w:id="1306"/>
      <w:bookmarkEnd w:id="1307"/>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308" w:name="_Toc24925871"/>
      <w:bookmarkStart w:id="1309" w:name="_Toc24926049"/>
      <w:bookmarkStart w:id="1310" w:name="_Toc24926225"/>
      <w:bookmarkStart w:id="1311" w:name="_Toc33964085"/>
      <w:bookmarkStart w:id="1312" w:name="_Toc33980839"/>
      <w:bookmarkStart w:id="1313" w:name="_Toc36462640"/>
      <w:bookmarkStart w:id="1314" w:name="_Toc36462836"/>
      <w:bookmarkStart w:id="1315" w:name="_Toc43026080"/>
      <w:bookmarkStart w:id="1316" w:name="_Toc49763614"/>
      <w:bookmarkStart w:id="1317" w:name="_Toc56754078"/>
      <w:bookmarkStart w:id="1318" w:name="_Toc114778213"/>
      <w:r w:rsidRPr="00F11966">
        <w:t>5.4.4.34</w:t>
      </w:r>
      <w:r w:rsidRPr="00F11966">
        <w:tab/>
        <w:t>Type: PlmnIdNidRm</w:t>
      </w:r>
      <w:bookmarkEnd w:id="1308"/>
      <w:bookmarkEnd w:id="1309"/>
      <w:bookmarkEnd w:id="1310"/>
      <w:bookmarkEnd w:id="1311"/>
      <w:bookmarkEnd w:id="1312"/>
      <w:bookmarkEnd w:id="1313"/>
      <w:bookmarkEnd w:id="1314"/>
      <w:bookmarkEnd w:id="1315"/>
      <w:bookmarkEnd w:id="1316"/>
      <w:bookmarkEnd w:id="1317"/>
      <w:bookmarkEnd w:id="1318"/>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319" w:name="_Toc24925872"/>
      <w:bookmarkStart w:id="1320" w:name="_Toc24926050"/>
      <w:bookmarkStart w:id="1321" w:name="_Toc24926226"/>
      <w:bookmarkStart w:id="1322" w:name="_Toc33964086"/>
      <w:bookmarkStart w:id="1323" w:name="_Toc33980840"/>
      <w:bookmarkStart w:id="1324" w:name="_Toc36462641"/>
      <w:bookmarkStart w:id="1325" w:name="_Toc36462837"/>
      <w:bookmarkStart w:id="1326" w:name="_Toc43026081"/>
      <w:bookmarkStart w:id="1327" w:name="_Toc49763615"/>
      <w:bookmarkStart w:id="1328" w:name="_Toc56754079"/>
      <w:bookmarkStart w:id="1329" w:name="_Toc114778214"/>
      <w:r w:rsidRPr="00F11966">
        <w:lastRenderedPageBreak/>
        <w:t>5.4.4.35</w:t>
      </w:r>
      <w:r w:rsidRPr="00F11966">
        <w:tab/>
        <w:t xml:space="preserve">Type: </w:t>
      </w:r>
      <w:r w:rsidRPr="00F11966">
        <w:rPr>
          <w:noProof/>
          <w:lang w:eastAsia="zh-CN"/>
        </w:rPr>
        <w:t>SmallDataRateStatus</w:t>
      </w:r>
      <w:bookmarkEnd w:id="1319"/>
      <w:bookmarkEnd w:id="1320"/>
      <w:bookmarkEnd w:id="1321"/>
      <w:bookmarkEnd w:id="1322"/>
      <w:bookmarkEnd w:id="1323"/>
      <w:bookmarkEnd w:id="1324"/>
      <w:bookmarkEnd w:id="1325"/>
      <w:bookmarkEnd w:id="1326"/>
      <w:bookmarkEnd w:id="1327"/>
      <w:bookmarkEnd w:id="1328"/>
      <w:bookmarkEnd w:id="132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330" w:name="_Toc24925873"/>
      <w:bookmarkStart w:id="1331" w:name="_Toc24926051"/>
      <w:bookmarkStart w:id="1332" w:name="_Toc24926227"/>
      <w:bookmarkStart w:id="1333" w:name="_Toc33964087"/>
      <w:bookmarkStart w:id="1334" w:name="_Toc33980841"/>
      <w:bookmarkStart w:id="1335" w:name="_Toc36462642"/>
      <w:bookmarkStart w:id="1336" w:name="_Toc36462838"/>
      <w:bookmarkStart w:id="1337" w:name="_Toc43026082"/>
      <w:bookmarkStart w:id="1338" w:name="_Toc49763616"/>
      <w:bookmarkStart w:id="1339" w:name="_Toc56754080"/>
      <w:bookmarkStart w:id="1340" w:name="_Toc114778215"/>
      <w:r w:rsidRPr="00F11966">
        <w:t>5.4.4.36</w:t>
      </w:r>
      <w:r w:rsidRPr="00F11966">
        <w:tab/>
        <w:t>Type: HfcNodeId</w:t>
      </w:r>
      <w:bookmarkEnd w:id="1330"/>
      <w:bookmarkEnd w:id="1331"/>
      <w:bookmarkEnd w:id="1332"/>
      <w:bookmarkEnd w:id="1333"/>
      <w:bookmarkEnd w:id="1334"/>
      <w:bookmarkEnd w:id="1335"/>
      <w:bookmarkEnd w:id="1336"/>
      <w:bookmarkEnd w:id="1337"/>
      <w:bookmarkEnd w:id="1338"/>
      <w:bookmarkEnd w:id="1339"/>
      <w:bookmarkEnd w:id="1340"/>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341" w:name="_Toc24925874"/>
      <w:bookmarkStart w:id="1342" w:name="_Toc24926052"/>
      <w:bookmarkStart w:id="1343" w:name="_Toc24926228"/>
      <w:bookmarkStart w:id="1344" w:name="_Toc33964088"/>
      <w:bookmarkStart w:id="1345" w:name="_Toc33980842"/>
      <w:bookmarkStart w:id="1346" w:name="_Toc36462643"/>
      <w:bookmarkStart w:id="1347" w:name="_Toc36462839"/>
      <w:bookmarkStart w:id="1348" w:name="_Toc43026083"/>
      <w:bookmarkStart w:id="1349" w:name="_Toc49763617"/>
      <w:bookmarkStart w:id="1350" w:name="_Toc56754081"/>
      <w:bookmarkStart w:id="1351" w:name="_Toc114778216"/>
      <w:r w:rsidRPr="00F11966">
        <w:t>5.4.4.37</w:t>
      </w:r>
      <w:r w:rsidRPr="00F11966">
        <w:tab/>
        <w:t>Type: HfcNodeIdRm</w:t>
      </w:r>
      <w:bookmarkEnd w:id="1341"/>
      <w:bookmarkEnd w:id="1342"/>
      <w:bookmarkEnd w:id="1343"/>
      <w:bookmarkEnd w:id="1344"/>
      <w:bookmarkEnd w:id="1345"/>
      <w:bookmarkEnd w:id="1346"/>
      <w:bookmarkEnd w:id="1347"/>
      <w:bookmarkEnd w:id="1348"/>
      <w:bookmarkEnd w:id="1349"/>
      <w:bookmarkEnd w:id="1350"/>
      <w:bookmarkEnd w:id="1351"/>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352" w:name="_Toc24925875"/>
      <w:bookmarkStart w:id="1353" w:name="_Toc24926053"/>
      <w:bookmarkStart w:id="1354" w:name="_Toc24926229"/>
      <w:bookmarkStart w:id="1355" w:name="_Toc33964089"/>
      <w:bookmarkStart w:id="1356" w:name="_Toc33980843"/>
      <w:bookmarkStart w:id="1357" w:name="_Toc36462644"/>
      <w:bookmarkStart w:id="1358" w:name="_Toc36462840"/>
      <w:bookmarkStart w:id="1359" w:name="_Toc43026084"/>
      <w:bookmarkStart w:id="1360" w:name="_Toc49763618"/>
      <w:bookmarkStart w:id="1361" w:name="_Toc56754082"/>
      <w:bookmarkStart w:id="1362" w:name="_Toc114778217"/>
      <w:r w:rsidRPr="00F11966">
        <w:lastRenderedPageBreak/>
        <w:t>5.4.4.38</w:t>
      </w:r>
      <w:r w:rsidRPr="00F11966">
        <w:tab/>
        <w:t>Type: WirelineArea</w:t>
      </w:r>
      <w:bookmarkEnd w:id="1352"/>
      <w:bookmarkEnd w:id="1353"/>
      <w:bookmarkEnd w:id="1354"/>
      <w:bookmarkEnd w:id="1355"/>
      <w:bookmarkEnd w:id="1356"/>
      <w:bookmarkEnd w:id="1357"/>
      <w:bookmarkEnd w:id="1358"/>
      <w:bookmarkEnd w:id="1359"/>
      <w:bookmarkEnd w:id="1360"/>
      <w:bookmarkEnd w:id="1361"/>
      <w:bookmarkEnd w:id="1362"/>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363" w:name="_Toc24925876"/>
      <w:bookmarkStart w:id="1364" w:name="_Toc24926054"/>
      <w:bookmarkStart w:id="1365" w:name="_Toc24926230"/>
      <w:bookmarkStart w:id="1366" w:name="_Toc33964090"/>
      <w:bookmarkStart w:id="1367" w:name="_Toc33980844"/>
      <w:bookmarkStart w:id="1368" w:name="_Toc36462645"/>
      <w:bookmarkStart w:id="1369" w:name="_Toc36462841"/>
      <w:bookmarkStart w:id="1370" w:name="_Toc43026085"/>
      <w:bookmarkStart w:id="1371" w:name="_Toc49763619"/>
      <w:bookmarkStart w:id="1372" w:name="_Toc56754083"/>
      <w:bookmarkStart w:id="1373" w:name="_Toc114778218"/>
      <w:r w:rsidRPr="00F11966">
        <w:t>5.4.4.39</w:t>
      </w:r>
      <w:r w:rsidRPr="00F11966">
        <w:tab/>
        <w:t>Type: WirelineServiceAreaRestriction</w:t>
      </w:r>
      <w:bookmarkEnd w:id="1363"/>
      <w:bookmarkEnd w:id="1364"/>
      <w:bookmarkEnd w:id="1365"/>
      <w:bookmarkEnd w:id="1366"/>
      <w:bookmarkEnd w:id="1367"/>
      <w:bookmarkEnd w:id="1368"/>
      <w:bookmarkEnd w:id="1369"/>
      <w:bookmarkEnd w:id="1370"/>
      <w:bookmarkEnd w:id="1371"/>
      <w:bookmarkEnd w:id="1372"/>
      <w:bookmarkEnd w:id="1373"/>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374"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374"/>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375" w:name="_MCCTEMPBM_CRPT77790053___2"/>
            <w:bookmarkEnd w:id="1375"/>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376" w:name="_Toc24925877"/>
      <w:bookmarkStart w:id="1377" w:name="_Toc24926055"/>
      <w:bookmarkStart w:id="1378" w:name="_Toc24926231"/>
      <w:bookmarkStart w:id="1379" w:name="_Toc33964091"/>
      <w:bookmarkStart w:id="1380" w:name="_Toc33980845"/>
      <w:bookmarkStart w:id="1381" w:name="_Toc36462646"/>
      <w:bookmarkStart w:id="1382" w:name="_Toc36462842"/>
      <w:bookmarkStart w:id="1383" w:name="_Toc43026086"/>
      <w:bookmarkStart w:id="1384" w:name="_Toc49763620"/>
      <w:bookmarkStart w:id="1385" w:name="_Toc56754084"/>
      <w:bookmarkStart w:id="1386" w:name="_Toc114778219"/>
      <w:r w:rsidRPr="00F11966">
        <w:lastRenderedPageBreak/>
        <w:t>5.4.4.40</w:t>
      </w:r>
      <w:r w:rsidRPr="00F11966">
        <w:tab/>
        <w:t>Type: ApnRateStatus</w:t>
      </w:r>
      <w:bookmarkEnd w:id="1376"/>
      <w:bookmarkEnd w:id="1377"/>
      <w:bookmarkEnd w:id="1378"/>
      <w:bookmarkEnd w:id="1379"/>
      <w:bookmarkEnd w:id="1380"/>
      <w:bookmarkEnd w:id="1381"/>
      <w:bookmarkEnd w:id="1382"/>
      <w:bookmarkEnd w:id="1383"/>
      <w:bookmarkEnd w:id="1384"/>
      <w:bookmarkEnd w:id="1385"/>
      <w:bookmarkEnd w:id="1386"/>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387" w:name="_Toc24925878"/>
      <w:bookmarkStart w:id="1388" w:name="_Toc24926056"/>
      <w:bookmarkStart w:id="1389" w:name="_Toc24926232"/>
      <w:bookmarkStart w:id="1390" w:name="_Toc33964092"/>
      <w:bookmarkStart w:id="1391" w:name="_Toc33980846"/>
      <w:bookmarkStart w:id="1392" w:name="_Toc36462647"/>
      <w:bookmarkStart w:id="1393" w:name="_Toc36462843"/>
      <w:bookmarkStart w:id="1394" w:name="_Toc43026087"/>
      <w:bookmarkStart w:id="1395" w:name="_Toc49763621"/>
      <w:bookmarkStart w:id="1396" w:name="_Toc56754085"/>
      <w:bookmarkStart w:id="1397" w:name="_Toc114778220"/>
      <w:r w:rsidRPr="00F11966">
        <w:t>5.4.4.41</w:t>
      </w:r>
      <w:r w:rsidRPr="00F11966">
        <w:tab/>
        <w:t>Type: ScheduledCommunicationTime</w:t>
      </w:r>
      <w:bookmarkEnd w:id="1387"/>
      <w:bookmarkEnd w:id="1388"/>
      <w:bookmarkEnd w:id="1389"/>
      <w:bookmarkEnd w:id="1390"/>
      <w:bookmarkEnd w:id="1391"/>
      <w:bookmarkEnd w:id="1392"/>
      <w:bookmarkEnd w:id="1393"/>
      <w:bookmarkEnd w:id="1394"/>
      <w:bookmarkEnd w:id="1395"/>
      <w:bookmarkEnd w:id="1396"/>
      <w:bookmarkEnd w:id="139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398" w:name="_Toc24925879"/>
      <w:bookmarkStart w:id="1399" w:name="_Toc24926057"/>
      <w:bookmarkStart w:id="1400" w:name="_Toc24926233"/>
      <w:bookmarkStart w:id="1401" w:name="_Toc33964093"/>
      <w:bookmarkStart w:id="1402" w:name="_Toc33980847"/>
      <w:bookmarkStart w:id="1403" w:name="_Toc36462648"/>
      <w:bookmarkStart w:id="1404" w:name="_Toc36462844"/>
      <w:bookmarkStart w:id="1405" w:name="_Toc43026088"/>
      <w:bookmarkStart w:id="1406" w:name="_Toc49763622"/>
      <w:bookmarkStart w:id="1407" w:name="_Toc56754086"/>
      <w:bookmarkStart w:id="1408" w:name="_Toc114778221"/>
      <w:r w:rsidRPr="00F11966">
        <w:t>5.4.4.42</w:t>
      </w:r>
      <w:r w:rsidRPr="00F11966">
        <w:tab/>
        <w:t>Type: ScheduledCommunicationTimeRm</w:t>
      </w:r>
      <w:bookmarkEnd w:id="1398"/>
      <w:bookmarkEnd w:id="1399"/>
      <w:bookmarkEnd w:id="1400"/>
      <w:bookmarkEnd w:id="1401"/>
      <w:bookmarkEnd w:id="1402"/>
      <w:bookmarkEnd w:id="1403"/>
      <w:bookmarkEnd w:id="1404"/>
      <w:bookmarkEnd w:id="1405"/>
      <w:bookmarkEnd w:id="1406"/>
      <w:bookmarkEnd w:id="1407"/>
      <w:bookmarkEnd w:id="1408"/>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409" w:name="_Toc24925880"/>
      <w:bookmarkStart w:id="1410" w:name="_Toc24926058"/>
      <w:bookmarkStart w:id="1411" w:name="_Toc24926234"/>
      <w:bookmarkStart w:id="1412" w:name="_Toc33964094"/>
      <w:bookmarkStart w:id="1413" w:name="_Toc33980848"/>
      <w:bookmarkStart w:id="1414" w:name="_Toc36462649"/>
      <w:bookmarkStart w:id="1415" w:name="_Toc36462845"/>
      <w:bookmarkStart w:id="1416" w:name="_Toc43026089"/>
      <w:bookmarkStart w:id="1417" w:name="_Toc49763623"/>
      <w:bookmarkStart w:id="1418" w:name="_Toc56754087"/>
      <w:bookmarkStart w:id="1419" w:name="_Toc114778222"/>
      <w:r w:rsidRPr="00F11966">
        <w:lastRenderedPageBreak/>
        <w:t>5.4.4.43</w:t>
      </w:r>
      <w:r w:rsidRPr="00F11966">
        <w:tab/>
        <w:t>Type: BatteryIndication</w:t>
      </w:r>
      <w:bookmarkEnd w:id="1409"/>
      <w:bookmarkEnd w:id="1410"/>
      <w:bookmarkEnd w:id="1411"/>
      <w:bookmarkEnd w:id="1412"/>
      <w:bookmarkEnd w:id="1413"/>
      <w:bookmarkEnd w:id="1414"/>
      <w:bookmarkEnd w:id="1415"/>
      <w:bookmarkEnd w:id="1416"/>
      <w:bookmarkEnd w:id="1417"/>
      <w:bookmarkEnd w:id="1418"/>
      <w:bookmarkEnd w:id="1419"/>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420" w:name="_Toc24925881"/>
      <w:bookmarkStart w:id="1421" w:name="_Toc24926059"/>
      <w:bookmarkStart w:id="1422" w:name="_Toc24926235"/>
      <w:bookmarkStart w:id="1423" w:name="_Toc33964095"/>
      <w:bookmarkStart w:id="1424" w:name="_Toc33980849"/>
      <w:bookmarkStart w:id="1425" w:name="_Toc36462650"/>
      <w:bookmarkStart w:id="1426" w:name="_Toc36462846"/>
      <w:bookmarkStart w:id="1427" w:name="_Toc43026090"/>
      <w:bookmarkStart w:id="1428" w:name="_Toc49763624"/>
      <w:bookmarkStart w:id="1429" w:name="_Toc56754088"/>
      <w:bookmarkStart w:id="1430" w:name="_Toc114778223"/>
      <w:r w:rsidRPr="00F11966">
        <w:t>5.4.4.44</w:t>
      </w:r>
      <w:r w:rsidRPr="00F11966">
        <w:tab/>
        <w:t>Type: BatteryIndicationRm</w:t>
      </w:r>
      <w:bookmarkEnd w:id="1420"/>
      <w:bookmarkEnd w:id="1421"/>
      <w:bookmarkEnd w:id="1422"/>
      <w:bookmarkEnd w:id="1423"/>
      <w:bookmarkEnd w:id="1424"/>
      <w:bookmarkEnd w:id="1425"/>
      <w:bookmarkEnd w:id="1426"/>
      <w:bookmarkEnd w:id="1427"/>
      <w:bookmarkEnd w:id="1428"/>
      <w:bookmarkEnd w:id="1429"/>
      <w:bookmarkEnd w:id="1430"/>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431" w:name="_Toc24925882"/>
      <w:bookmarkStart w:id="1432" w:name="_Toc24926060"/>
      <w:bookmarkStart w:id="1433" w:name="_Toc24926236"/>
      <w:bookmarkStart w:id="1434" w:name="_Toc33964096"/>
      <w:bookmarkStart w:id="1435" w:name="_Toc33980850"/>
      <w:bookmarkStart w:id="1436" w:name="_Toc36462651"/>
      <w:bookmarkStart w:id="1437" w:name="_Toc36462847"/>
      <w:bookmarkStart w:id="1438" w:name="_Toc43026091"/>
      <w:bookmarkStart w:id="1439" w:name="_Toc49763625"/>
      <w:bookmarkStart w:id="1440" w:name="_Toc56754089"/>
      <w:bookmarkStart w:id="1441" w:name="_Toc114778224"/>
      <w:r w:rsidRPr="00F11966">
        <w:t>5.4.4.45</w:t>
      </w:r>
      <w:r w:rsidRPr="00F11966">
        <w:tab/>
        <w:t xml:space="preserve">Type: </w:t>
      </w:r>
      <w:r w:rsidRPr="00F11966">
        <w:rPr>
          <w:noProof/>
          <w:lang w:eastAsia="zh-CN"/>
        </w:rPr>
        <w:t>AcsInfo</w:t>
      </w:r>
      <w:bookmarkEnd w:id="1431"/>
      <w:bookmarkEnd w:id="1432"/>
      <w:bookmarkEnd w:id="1433"/>
      <w:bookmarkEnd w:id="1434"/>
      <w:bookmarkEnd w:id="1435"/>
      <w:bookmarkEnd w:id="1436"/>
      <w:bookmarkEnd w:id="1437"/>
      <w:bookmarkEnd w:id="1438"/>
      <w:bookmarkEnd w:id="1439"/>
      <w:bookmarkEnd w:id="1440"/>
      <w:bookmarkEnd w:id="144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442" w:name="_Toc24925883"/>
      <w:bookmarkStart w:id="1443" w:name="_Toc24926061"/>
      <w:bookmarkStart w:id="1444" w:name="_Toc24926237"/>
      <w:bookmarkStart w:id="1445" w:name="_Toc33964097"/>
      <w:bookmarkStart w:id="1446" w:name="_Toc33980851"/>
      <w:bookmarkStart w:id="1447" w:name="_Toc36462652"/>
      <w:bookmarkStart w:id="1448" w:name="_Toc36462848"/>
      <w:bookmarkStart w:id="1449" w:name="_Toc43026092"/>
      <w:bookmarkStart w:id="1450" w:name="_Toc49763626"/>
      <w:bookmarkStart w:id="1451" w:name="_Toc56754090"/>
      <w:bookmarkStart w:id="1452" w:name="_Toc114778225"/>
      <w:r w:rsidRPr="00F11966">
        <w:t>5.4.4.46</w:t>
      </w:r>
      <w:r w:rsidRPr="00F11966">
        <w:tab/>
        <w:t xml:space="preserve">Type: </w:t>
      </w:r>
      <w:r w:rsidRPr="00F11966">
        <w:rPr>
          <w:noProof/>
          <w:lang w:eastAsia="zh-CN"/>
        </w:rPr>
        <w:t>AcsInfoRm</w:t>
      </w:r>
      <w:bookmarkEnd w:id="1442"/>
      <w:bookmarkEnd w:id="1443"/>
      <w:bookmarkEnd w:id="1444"/>
      <w:bookmarkEnd w:id="1445"/>
      <w:bookmarkEnd w:id="1446"/>
      <w:bookmarkEnd w:id="1447"/>
      <w:bookmarkEnd w:id="1448"/>
      <w:bookmarkEnd w:id="1449"/>
      <w:bookmarkEnd w:id="1450"/>
      <w:bookmarkEnd w:id="1451"/>
      <w:bookmarkEnd w:id="1452"/>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453" w:name="_Toc33980852"/>
      <w:bookmarkStart w:id="1454" w:name="_Toc36462653"/>
      <w:bookmarkStart w:id="1455" w:name="_Toc36462849"/>
      <w:bookmarkStart w:id="1456" w:name="_Toc43026093"/>
      <w:bookmarkStart w:id="1457" w:name="_Toc49763627"/>
      <w:bookmarkStart w:id="1458" w:name="_Toc56754091"/>
      <w:bookmarkStart w:id="1459" w:name="_Toc114778226"/>
      <w:r w:rsidRPr="00F11966">
        <w:t>5.4.4.47</w:t>
      </w:r>
      <w:r w:rsidRPr="00F11966">
        <w:tab/>
        <w:t>Type: NrV2xAuth</w:t>
      </w:r>
      <w:bookmarkEnd w:id="1453"/>
      <w:bookmarkEnd w:id="1454"/>
      <w:bookmarkEnd w:id="1455"/>
      <w:bookmarkEnd w:id="1456"/>
      <w:bookmarkEnd w:id="1457"/>
      <w:bookmarkEnd w:id="1458"/>
      <w:bookmarkEnd w:id="1459"/>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460" w:name="_Toc33980853"/>
      <w:bookmarkStart w:id="1461" w:name="_Toc36462654"/>
      <w:bookmarkStart w:id="1462" w:name="_Toc36462850"/>
      <w:bookmarkStart w:id="1463" w:name="_Toc43026094"/>
      <w:bookmarkStart w:id="1464" w:name="_Toc49763628"/>
      <w:bookmarkStart w:id="1465" w:name="_Toc56754092"/>
      <w:bookmarkStart w:id="1466" w:name="_Toc114778227"/>
      <w:r w:rsidRPr="00F11966">
        <w:lastRenderedPageBreak/>
        <w:t>5.4.4.48</w:t>
      </w:r>
      <w:r w:rsidRPr="00F11966">
        <w:tab/>
        <w:t>Type: LteV2xAuth</w:t>
      </w:r>
      <w:bookmarkEnd w:id="1460"/>
      <w:bookmarkEnd w:id="1461"/>
      <w:bookmarkEnd w:id="1462"/>
      <w:bookmarkEnd w:id="1463"/>
      <w:bookmarkEnd w:id="1464"/>
      <w:bookmarkEnd w:id="1465"/>
      <w:bookmarkEnd w:id="1466"/>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467" w:name="_Toc33980854"/>
      <w:bookmarkStart w:id="1468" w:name="_Toc36462655"/>
      <w:bookmarkStart w:id="1469" w:name="_Toc36462851"/>
      <w:bookmarkStart w:id="1470" w:name="_Toc43026095"/>
      <w:bookmarkStart w:id="1471" w:name="_Toc49763629"/>
      <w:bookmarkStart w:id="1472" w:name="_Toc56754093"/>
      <w:bookmarkStart w:id="1473" w:name="_Toc11477822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67"/>
      <w:bookmarkEnd w:id="1468"/>
      <w:bookmarkEnd w:id="1469"/>
      <w:bookmarkEnd w:id="1470"/>
      <w:bookmarkEnd w:id="1471"/>
      <w:bookmarkEnd w:id="1472"/>
      <w:bookmarkEnd w:id="1473"/>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474" w:name="_Toc33980855"/>
      <w:bookmarkStart w:id="1475" w:name="_Toc36462656"/>
      <w:bookmarkStart w:id="1476" w:name="_Toc36462852"/>
      <w:bookmarkStart w:id="1477" w:name="_Toc43026096"/>
      <w:bookmarkStart w:id="1478" w:name="_Toc49763630"/>
      <w:bookmarkStart w:id="1479" w:name="_Toc56754094"/>
      <w:bookmarkStart w:id="1480" w:name="_Toc114778229"/>
      <w:r w:rsidRPr="00F11966">
        <w:t>5.4.4.50</w:t>
      </w:r>
      <w:r w:rsidRPr="00F11966">
        <w:tab/>
        <w:t>Type: Pc5QosFlowItem</w:t>
      </w:r>
      <w:bookmarkEnd w:id="1474"/>
      <w:bookmarkEnd w:id="1475"/>
      <w:bookmarkEnd w:id="1476"/>
      <w:bookmarkEnd w:id="1477"/>
      <w:bookmarkEnd w:id="1478"/>
      <w:bookmarkEnd w:id="1479"/>
      <w:bookmarkEnd w:id="1480"/>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481" w:name="_Toc33980856"/>
      <w:bookmarkStart w:id="1482" w:name="_Toc36462657"/>
      <w:bookmarkStart w:id="1483" w:name="_Toc36462853"/>
      <w:bookmarkStart w:id="1484" w:name="_Toc43026097"/>
      <w:bookmarkStart w:id="1485" w:name="_Toc49763631"/>
      <w:bookmarkStart w:id="1486" w:name="_Toc56754095"/>
      <w:bookmarkStart w:id="1487" w:name="_Toc114778230"/>
      <w:r w:rsidRPr="00F11966">
        <w:t>5.4.4.51</w:t>
      </w:r>
      <w:r w:rsidRPr="00F11966">
        <w:tab/>
        <w:t xml:space="preserve">Type: </w:t>
      </w:r>
      <w:r w:rsidRPr="00F11966">
        <w:rPr>
          <w:rFonts w:eastAsia="Batang" w:cs="Arial"/>
          <w:szCs w:val="18"/>
          <w:lang w:eastAsia="ja-JP"/>
        </w:rPr>
        <w:t>Pc5FlowBitRates</w:t>
      </w:r>
      <w:bookmarkEnd w:id="1481"/>
      <w:bookmarkEnd w:id="1482"/>
      <w:bookmarkEnd w:id="1483"/>
      <w:bookmarkEnd w:id="1484"/>
      <w:bookmarkEnd w:id="1485"/>
      <w:bookmarkEnd w:id="1486"/>
      <w:bookmarkEnd w:id="148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488" w:name="_Toc33980857"/>
      <w:bookmarkStart w:id="1489" w:name="_Toc36462658"/>
      <w:bookmarkStart w:id="1490" w:name="_Toc36462854"/>
      <w:bookmarkStart w:id="1491" w:name="_Toc43026098"/>
      <w:bookmarkStart w:id="1492" w:name="_Toc49763632"/>
      <w:bookmarkStart w:id="1493" w:name="_Toc56754096"/>
      <w:bookmarkStart w:id="1494" w:name="_Toc114778231"/>
      <w:r w:rsidRPr="00F11966">
        <w:lastRenderedPageBreak/>
        <w:t>5.4.4.52</w:t>
      </w:r>
      <w:r w:rsidRPr="00F11966">
        <w:tab/>
        <w:t>Type: UtraLocation</w:t>
      </w:r>
      <w:bookmarkEnd w:id="1488"/>
      <w:bookmarkEnd w:id="1489"/>
      <w:bookmarkEnd w:id="1490"/>
      <w:bookmarkEnd w:id="1491"/>
      <w:bookmarkEnd w:id="1492"/>
      <w:bookmarkEnd w:id="1493"/>
      <w:bookmarkEnd w:id="1494"/>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495" w:name="_Toc33980858"/>
      <w:bookmarkStart w:id="1496" w:name="_Toc36462659"/>
      <w:bookmarkStart w:id="1497" w:name="_Toc36462855"/>
      <w:bookmarkStart w:id="1498" w:name="_Toc43026099"/>
      <w:bookmarkStart w:id="1499" w:name="_Toc49763633"/>
      <w:bookmarkStart w:id="1500" w:name="_Toc56754097"/>
      <w:bookmarkStart w:id="1501" w:name="_Toc114778232"/>
      <w:r w:rsidRPr="00F11966">
        <w:lastRenderedPageBreak/>
        <w:t>5.4.4.53</w:t>
      </w:r>
      <w:r w:rsidRPr="00F11966">
        <w:tab/>
        <w:t>Type: GeraLocation</w:t>
      </w:r>
      <w:bookmarkEnd w:id="1495"/>
      <w:bookmarkEnd w:id="1496"/>
      <w:bookmarkEnd w:id="1497"/>
      <w:bookmarkEnd w:id="1498"/>
      <w:bookmarkEnd w:id="1499"/>
      <w:bookmarkEnd w:id="1500"/>
      <w:bookmarkEnd w:id="1501"/>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6709ABF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E46B893" w14:textId="0D526B97" w:rsidR="00D75146" w:rsidRPr="00F11966" w:rsidRDefault="00D75146" w:rsidP="00D7514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6A239CC4" w14:textId="2DF64457" w:rsidR="00D75146" w:rsidRPr="00F11966" w:rsidRDefault="00D75146" w:rsidP="00D7514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420256" w14:textId="5BA89831" w:rsidR="00D75146" w:rsidRPr="00F11966" w:rsidRDefault="00D75146"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0961A" w14:textId="6DE380CA" w:rsidR="00D75146" w:rsidRPr="00F11966" w:rsidRDefault="00D75146" w:rsidP="00D751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C24A" w14:textId="77777777" w:rsidR="00D75146" w:rsidRDefault="00D75146" w:rsidP="00D7514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026B3CD7" w14:textId="22BA62EE" w:rsidR="00D75146" w:rsidRPr="00F11966" w:rsidRDefault="00D75146" w:rsidP="00D75146">
            <w:pPr>
              <w:pStyle w:val="TAL"/>
              <w:rPr>
                <w:rFonts w:cs="Arial"/>
                <w:szCs w:val="18"/>
              </w:rPr>
            </w:pPr>
            <w:r>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D75146" w:rsidRPr="00F11966" w:rsidRDefault="00D75146" w:rsidP="00D7514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D75146" w:rsidRPr="00F11966" w:rsidRDefault="00D75146" w:rsidP="00574FE2">
            <w:pPr>
              <w:pStyle w:val="TAL"/>
              <w:rPr>
                <w:rFonts w:cs="Arial"/>
                <w:szCs w:val="18"/>
              </w:rPr>
            </w:pPr>
            <w:r w:rsidRPr="00F11966">
              <w:rPr>
                <w:rFonts w:cs="Arial"/>
                <w:szCs w:val="18"/>
              </w:rPr>
              <w:t>VLR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[7] clause 5.1.</w:t>
            </w:r>
          </w:p>
        </w:tc>
      </w:tr>
      <w:tr w:rsidR="00D75146"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D75146" w:rsidRPr="00F11966" w:rsidRDefault="00D75146" w:rsidP="00D7514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D75146" w:rsidRPr="00F11966" w:rsidRDefault="00D75146" w:rsidP="00574FE2">
            <w:pPr>
              <w:pStyle w:val="TAL"/>
              <w:rPr>
                <w:rFonts w:cs="Arial"/>
                <w:szCs w:val="18"/>
              </w:rPr>
            </w:pPr>
            <w:r w:rsidRPr="00F11966">
              <w:rPr>
                <w:rFonts w:cs="Arial"/>
                <w:szCs w:val="18"/>
              </w:rPr>
              <w:t>MSC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23.003</w:t>
            </w:r>
            <w:r w:rsidR="00574FE2">
              <w:rPr>
                <w:rFonts w:cs="Arial"/>
                <w:szCs w:val="18"/>
              </w:rPr>
              <w:t> </w:t>
            </w:r>
            <w:r w:rsidRPr="00F11966">
              <w:rPr>
                <w:rFonts w:cs="Arial"/>
                <w:szCs w:val="18"/>
              </w:rPr>
              <w:t>[7] clause 5.1.</w:t>
            </w:r>
          </w:p>
        </w:tc>
      </w:tr>
      <w:tr w:rsidR="00D75146"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D75146" w:rsidRPr="00F11966" w:rsidRDefault="00D75146" w:rsidP="00D7514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D75146" w:rsidRPr="00F11966" w:rsidRDefault="00D75146" w:rsidP="00D7514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D75146" w:rsidRPr="00F11966" w:rsidRDefault="00D75146" w:rsidP="00D75146">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D75146" w:rsidRPr="00F11966" w:rsidRDefault="00D75146" w:rsidP="00D75146">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D75146" w:rsidRPr="00F11966" w:rsidRDefault="00D75146" w:rsidP="00D7514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D75146" w:rsidRPr="00F11966" w:rsidRDefault="00D75146" w:rsidP="00D75146">
            <w:pPr>
              <w:pStyle w:val="TAL"/>
              <w:rPr>
                <w:rFonts w:cs="Arial"/>
                <w:szCs w:val="18"/>
              </w:rPr>
            </w:pPr>
            <w:r w:rsidRPr="00F11966">
              <w:rPr>
                <w:rFonts w:cs="Arial"/>
                <w:szCs w:val="18"/>
              </w:rPr>
              <w:t>Any other value than "0" indicates that the location information is the last known one.</w:t>
            </w:r>
          </w:p>
          <w:p w14:paraId="3B69898A" w14:textId="77777777" w:rsidR="00D75146" w:rsidRPr="00F11966" w:rsidRDefault="00D75146" w:rsidP="00D75146">
            <w:pPr>
              <w:pStyle w:val="TAL"/>
              <w:rPr>
                <w:rFonts w:cs="Arial"/>
                <w:szCs w:val="18"/>
              </w:rPr>
            </w:pPr>
            <w:r w:rsidRPr="00F11966">
              <w:rPr>
                <w:rFonts w:cs="Arial"/>
                <w:szCs w:val="18"/>
              </w:rPr>
              <w:t xml:space="preserve">See </w:t>
            </w:r>
            <w:r w:rsidRPr="00F11966">
              <w:t>3GPP TS 29.002 [21] clause 17.7.8.</w:t>
            </w:r>
          </w:p>
        </w:tc>
      </w:tr>
      <w:tr w:rsidR="00D75146"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D75146" w:rsidRPr="00F11966" w:rsidRDefault="00D75146" w:rsidP="00D7514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D75146" w:rsidRPr="00F11966" w:rsidRDefault="00D75146" w:rsidP="00D7514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D75146" w:rsidRPr="00F11966" w:rsidRDefault="00D75146" w:rsidP="00D75146">
            <w:pPr>
              <w:pStyle w:val="TAL"/>
              <w:rPr>
                <w:rFonts w:cs="Arial"/>
                <w:szCs w:val="18"/>
              </w:rPr>
            </w:pPr>
            <w:r w:rsidRPr="00F11966">
              <w:rPr>
                <w:rFonts w:cs="Arial"/>
                <w:szCs w:val="18"/>
              </w:rPr>
              <w:t>The value represents the UTC time when the UeLocation information was acquired.</w:t>
            </w:r>
          </w:p>
        </w:tc>
      </w:tr>
      <w:tr w:rsidR="00D75146"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D75146" w:rsidRPr="00F11966" w:rsidRDefault="00D75146" w:rsidP="00D7514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D75146" w:rsidRPr="00F11966" w:rsidRDefault="00D75146" w:rsidP="00D75146">
            <w:pPr>
              <w:pStyle w:val="TAL"/>
              <w:rPr>
                <w:rFonts w:cs="Arial"/>
                <w:szCs w:val="18"/>
              </w:rPr>
            </w:pPr>
            <w:r w:rsidRPr="00F11966">
              <w:rPr>
                <w:rFonts w:cs="Arial"/>
                <w:szCs w:val="18"/>
              </w:rPr>
              <w:t>Refer to geographical Information.</w:t>
            </w:r>
          </w:p>
          <w:p w14:paraId="1C97674A" w14:textId="77777777" w:rsidR="00D75146" w:rsidRPr="00F11966" w:rsidRDefault="00D75146" w:rsidP="00D75146">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D75146" w:rsidRPr="00F11966" w:rsidRDefault="00D75146" w:rsidP="00A940B5">
            <w:pPr>
              <w:pStyle w:val="TAL"/>
              <w:rPr>
                <w:b/>
              </w:rPr>
            </w:pPr>
            <w:r w:rsidRPr="00A940B5">
              <w:t>Allowed characters are 0-9 and A-F;</w:t>
            </w:r>
          </w:p>
        </w:tc>
      </w:tr>
      <w:tr w:rsidR="00D75146"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D75146" w:rsidRPr="00F11966" w:rsidRDefault="00D75146" w:rsidP="00D7514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D75146" w:rsidRPr="00F11966" w:rsidRDefault="00D75146" w:rsidP="00D75146">
            <w:pPr>
              <w:pStyle w:val="TAL"/>
              <w:rPr>
                <w:rFonts w:cs="Arial"/>
                <w:szCs w:val="18"/>
              </w:rPr>
            </w:pPr>
            <w:r w:rsidRPr="00F11966">
              <w:rPr>
                <w:rFonts w:cs="Arial"/>
                <w:szCs w:val="18"/>
              </w:rPr>
              <w:t>Refers to Calling Geodetic Location.</w:t>
            </w:r>
          </w:p>
          <w:p w14:paraId="159BEB78" w14:textId="77777777" w:rsidR="00D75146" w:rsidRPr="00F11966" w:rsidRDefault="00D75146" w:rsidP="00D7514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D75146" w:rsidRPr="00F11966" w:rsidRDefault="00D75146" w:rsidP="00D75146">
            <w:pPr>
              <w:pStyle w:val="TAL"/>
              <w:rPr>
                <w:rFonts w:cs="Arial"/>
                <w:szCs w:val="18"/>
              </w:rPr>
            </w:pPr>
            <w:r w:rsidRPr="00F11966">
              <w:rPr>
                <w:rFonts w:cs="Arial"/>
                <w:szCs w:val="18"/>
              </w:rPr>
              <w:t>Allowed characters are 0-9 and A-F.</w:t>
            </w:r>
          </w:p>
        </w:tc>
      </w:tr>
      <w:tr w:rsidR="00D75146"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63721A54" w:rsidR="00D75146" w:rsidRPr="00F11966" w:rsidRDefault="00D75146" w:rsidP="00D75146">
            <w:pPr>
              <w:pStyle w:val="TAN"/>
              <w:rPr>
                <w:rFonts w:cs="Arial"/>
                <w:szCs w:val="18"/>
                <w:lang w:eastAsia="zh-CN"/>
              </w:rPr>
            </w:pPr>
            <w:r w:rsidRPr="00F11966">
              <w:t xml:space="preserve">NOTE 1: Exactly one of cgi, </w:t>
            </w:r>
            <w:r>
              <w:t xml:space="preserve">rai, </w:t>
            </w:r>
            <w:r w:rsidRPr="00F11966">
              <w:t>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502" w:name="_Toc33980859"/>
      <w:bookmarkStart w:id="1503" w:name="_Toc36462660"/>
      <w:bookmarkStart w:id="1504" w:name="_Toc36462856"/>
      <w:bookmarkStart w:id="1505" w:name="_Toc43026100"/>
      <w:bookmarkStart w:id="1506" w:name="_Toc49763634"/>
      <w:bookmarkStart w:id="1507" w:name="_Toc56754098"/>
      <w:bookmarkStart w:id="1508" w:name="_Toc114778233"/>
      <w:r w:rsidRPr="00F11966">
        <w:t>5.4.4.54</w:t>
      </w:r>
      <w:r w:rsidRPr="00F11966">
        <w:tab/>
        <w:t>Type: CellGlobalId</w:t>
      </w:r>
      <w:bookmarkEnd w:id="1502"/>
      <w:bookmarkEnd w:id="1503"/>
      <w:bookmarkEnd w:id="1504"/>
      <w:bookmarkEnd w:id="1505"/>
      <w:bookmarkEnd w:id="1506"/>
      <w:bookmarkEnd w:id="1507"/>
      <w:bookmarkEnd w:id="1508"/>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509" w:name="_Toc33980860"/>
      <w:bookmarkStart w:id="1510" w:name="_Toc36462661"/>
      <w:bookmarkStart w:id="1511" w:name="_Toc36462857"/>
      <w:bookmarkStart w:id="1512" w:name="_Toc43026101"/>
      <w:bookmarkStart w:id="1513" w:name="_Toc49763635"/>
      <w:bookmarkStart w:id="1514" w:name="_Toc56754099"/>
      <w:bookmarkStart w:id="1515" w:name="_Toc114778234"/>
      <w:r w:rsidRPr="00F11966">
        <w:lastRenderedPageBreak/>
        <w:t>5.4.4.55</w:t>
      </w:r>
      <w:r w:rsidRPr="00F11966">
        <w:tab/>
        <w:t>Type: ServiceAreaId</w:t>
      </w:r>
      <w:bookmarkEnd w:id="1509"/>
      <w:bookmarkEnd w:id="1510"/>
      <w:bookmarkEnd w:id="1511"/>
      <w:bookmarkEnd w:id="1512"/>
      <w:bookmarkEnd w:id="1513"/>
      <w:bookmarkEnd w:id="1514"/>
      <w:bookmarkEnd w:id="1515"/>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516" w:name="_Toc33980861"/>
      <w:bookmarkStart w:id="1517" w:name="_Toc36462662"/>
      <w:bookmarkStart w:id="1518" w:name="_Toc36462858"/>
      <w:bookmarkStart w:id="1519" w:name="_Toc43026102"/>
      <w:bookmarkStart w:id="1520" w:name="_Toc49763636"/>
      <w:bookmarkStart w:id="1521" w:name="_Toc56754100"/>
      <w:bookmarkStart w:id="1522" w:name="_Toc114778235"/>
      <w:r w:rsidRPr="00F11966">
        <w:t>5.4.4.56</w:t>
      </w:r>
      <w:r w:rsidRPr="00F11966">
        <w:tab/>
        <w:t>Type: LocationAreaId</w:t>
      </w:r>
      <w:bookmarkEnd w:id="1516"/>
      <w:bookmarkEnd w:id="1517"/>
      <w:bookmarkEnd w:id="1518"/>
      <w:bookmarkEnd w:id="1519"/>
      <w:bookmarkEnd w:id="1520"/>
      <w:bookmarkEnd w:id="1521"/>
      <w:bookmarkEnd w:id="1522"/>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523" w:name="_Toc33980862"/>
      <w:bookmarkStart w:id="1524" w:name="_Toc36462663"/>
      <w:bookmarkStart w:id="1525" w:name="_Toc36462859"/>
      <w:bookmarkStart w:id="1526" w:name="_Toc43026103"/>
      <w:bookmarkStart w:id="1527" w:name="_Toc49763637"/>
      <w:bookmarkStart w:id="1528" w:name="_Toc56754101"/>
      <w:bookmarkStart w:id="1529" w:name="_Toc114778236"/>
      <w:r w:rsidRPr="00F11966">
        <w:t>5.4.4.57</w:t>
      </w:r>
      <w:r w:rsidRPr="00F11966">
        <w:tab/>
        <w:t>Type: RoutingAreaId</w:t>
      </w:r>
      <w:bookmarkEnd w:id="1523"/>
      <w:bookmarkEnd w:id="1524"/>
      <w:bookmarkEnd w:id="1525"/>
      <w:bookmarkEnd w:id="1526"/>
      <w:bookmarkEnd w:id="1527"/>
      <w:bookmarkEnd w:id="1528"/>
      <w:bookmarkEnd w:id="1529"/>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530" w:name="_Toc33980863"/>
      <w:bookmarkStart w:id="1531" w:name="_Toc36462664"/>
      <w:bookmarkStart w:id="1532" w:name="_Toc36462860"/>
      <w:bookmarkStart w:id="1533" w:name="_Toc43026104"/>
      <w:bookmarkStart w:id="1534" w:name="_Toc49763638"/>
      <w:bookmarkStart w:id="1535" w:name="_Toc56754102"/>
      <w:bookmarkStart w:id="1536" w:name="_Toc33964050"/>
      <w:bookmarkStart w:id="1537" w:name="_Toc114778237"/>
      <w:r w:rsidRPr="00F11966">
        <w:t>5.4.4.58</w:t>
      </w:r>
      <w:r w:rsidRPr="00F11966">
        <w:tab/>
        <w:t>Type: DddTrafficDescriptor</w:t>
      </w:r>
      <w:bookmarkEnd w:id="1530"/>
      <w:bookmarkEnd w:id="1531"/>
      <w:bookmarkEnd w:id="1532"/>
      <w:bookmarkEnd w:id="1533"/>
      <w:bookmarkEnd w:id="1534"/>
      <w:bookmarkEnd w:id="1535"/>
      <w:bookmarkEnd w:id="1537"/>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538" w:name="_Toc33980864"/>
      <w:bookmarkStart w:id="1539" w:name="_Toc36462665"/>
      <w:bookmarkStart w:id="1540" w:name="_Toc36462861"/>
      <w:bookmarkStart w:id="1541" w:name="_Toc43026105"/>
      <w:bookmarkStart w:id="1542" w:name="_Toc49763639"/>
      <w:bookmarkStart w:id="1543" w:name="_Toc56754103"/>
      <w:bookmarkStart w:id="1544" w:name="_Toc114778238"/>
      <w:r w:rsidRPr="00F11966">
        <w:t>5.4.4.59</w:t>
      </w:r>
      <w:r w:rsidRPr="00F11966">
        <w:tab/>
        <w:t xml:space="preserve">Type: </w:t>
      </w:r>
      <w:r w:rsidRPr="00F11966">
        <w:rPr>
          <w:lang w:eastAsia="zh-CN"/>
        </w:rPr>
        <w:t>M</w:t>
      </w:r>
      <w:r w:rsidRPr="00F11966">
        <w:rPr>
          <w:rFonts w:hint="eastAsia"/>
          <w:lang w:eastAsia="zh-CN"/>
        </w:rPr>
        <w:t>oExpDataCounter</w:t>
      </w:r>
      <w:bookmarkEnd w:id="1536"/>
      <w:bookmarkEnd w:id="1538"/>
      <w:bookmarkEnd w:id="1539"/>
      <w:bookmarkEnd w:id="1540"/>
      <w:bookmarkEnd w:id="1541"/>
      <w:bookmarkEnd w:id="1542"/>
      <w:bookmarkEnd w:id="1543"/>
      <w:bookmarkEnd w:id="1544"/>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545" w:name="_Toc43026106"/>
      <w:bookmarkStart w:id="1546" w:name="_Toc49763640"/>
      <w:bookmarkStart w:id="1547" w:name="_Toc56754104"/>
      <w:bookmarkStart w:id="1548" w:name="_Toc114778239"/>
      <w:r w:rsidRPr="00F11966">
        <w:lastRenderedPageBreak/>
        <w:t>5.4.4.60</w:t>
      </w:r>
      <w:r w:rsidRPr="00F11966">
        <w:tab/>
        <w:t xml:space="preserve">Type: </w:t>
      </w:r>
      <w:r w:rsidRPr="00F11966">
        <w:rPr>
          <w:noProof/>
        </w:rPr>
        <w:t>NssaaStatus</w:t>
      </w:r>
      <w:bookmarkEnd w:id="1545"/>
      <w:bookmarkEnd w:id="1546"/>
      <w:bookmarkEnd w:id="1547"/>
      <w:bookmarkEnd w:id="1548"/>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549" w:name="_Toc43026107"/>
      <w:bookmarkStart w:id="1550" w:name="_Toc49763641"/>
      <w:bookmarkStart w:id="1551" w:name="_Toc56754105"/>
      <w:bookmarkStart w:id="1552" w:name="_Toc114778240"/>
      <w:r w:rsidRPr="00F11966">
        <w:t>5.4.4.61</w:t>
      </w:r>
      <w:r w:rsidRPr="00F11966">
        <w:tab/>
        <w:t xml:space="preserve">Type: </w:t>
      </w:r>
      <w:r w:rsidRPr="00F11966">
        <w:rPr>
          <w:noProof/>
        </w:rPr>
        <w:t>NssaaStatusRm</w:t>
      </w:r>
      <w:bookmarkEnd w:id="1549"/>
      <w:bookmarkEnd w:id="1550"/>
      <w:bookmarkEnd w:id="1551"/>
      <w:bookmarkEnd w:id="155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553" w:name="_Toc43026108"/>
      <w:bookmarkStart w:id="1554" w:name="_Toc49763642"/>
      <w:bookmarkStart w:id="1555" w:name="_Toc56754106"/>
      <w:bookmarkStart w:id="1556" w:name="_Toc27592875"/>
      <w:bookmarkStart w:id="1557" w:name="_Toc114778241"/>
      <w:r w:rsidRPr="00F11966">
        <w:t>5.4.4.62</w:t>
      </w:r>
      <w:r w:rsidRPr="00F11966">
        <w:tab/>
        <w:t xml:space="preserve">Type: </w:t>
      </w:r>
      <w:r w:rsidRPr="00F11966">
        <w:rPr>
          <w:noProof/>
          <w:lang w:eastAsia="zh-CN"/>
        </w:rPr>
        <w:t>TnapId</w:t>
      </w:r>
      <w:bookmarkEnd w:id="1553"/>
      <w:bookmarkEnd w:id="1554"/>
      <w:bookmarkEnd w:id="1555"/>
      <w:bookmarkEnd w:id="155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558" w:name="_Toc43026109"/>
      <w:bookmarkStart w:id="1559" w:name="_Toc49763643"/>
      <w:bookmarkStart w:id="1560" w:name="_Toc56754107"/>
      <w:bookmarkStart w:id="1561" w:name="_Toc114778242"/>
      <w:r w:rsidRPr="00F11966">
        <w:t>5.4.4.63</w:t>
      </w:r>
      <w:r w:rsidRPr="00F11966">
        <w:tab/>
        <w:t>Type: TnapIdRm</w:t>
      </w:r>
      <w:bookmarkEnd w:id="1558"/>
      <w:bookmarkEnd w:id="1559"/>
      <w:bookmarkEnd w:id="1560"/>
      <w:bookmarkEnd w:id="1561"/>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562" w:name="_Toc43026110"/>
      <w:bookmarkStart w:id="1563" w:name="_Toc49763644"/>
      <w:bookmarkStart w:id="1564" w:name="_Toc56754108"/>
      <w:bookmarkStart w:id="1565" w:name="_Toc114778243"/>
      <w:r w:rsidRPr="00F11966">
        <w:lastRenderedPageBreak/>
        <w:t>5.4.4.64</w:t>
      </w:r>
      <w:r w:rsidRPr="00F11966">
        <w:tab/>
        <w:t xml:space="preserve">Type: </w:t>
      </w:r>
      <w:r w:rsidRPr="00F11966">
        <w:rPr>
          <w:noProof/>
          <w:lang w:eastAsia="zh-CN"/>
        </w:rPr>
        <w:t>TwapId</w:t>
      </w:r>
      <w:bookmarkEnd w:id="1562"/>
      <w:bookmarkEnd w:id="1563"/>
      <w:bookmarkEnd w:id="1564"/>
      <w:bookmarkEnd w:id="1565"/>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566" w:name="_Toc43026111"/>
      <w:bookmarkStart w:id="1567" w:name="_Toc49763645"/>
      <w:bookmarkStart w:id="1568" w:name="_Toc56754109"/>
      <w:bookmarkStart w:id="1569" w:name="_Toc114778244"/>
      <w:r w:rsidRPr="00F11966">
        <w:t>5.4.4.65</w:t>
      </w:r>
      <w:r w:rsidRPr="00F11966">
        <w:tab/>
        <w:t>Type: TwapIdRm</w:t>
      </w:r>
      <w:bookmarkEnd w:id="1566"/>
      <w:bookmarkEnd w:id="1567"/>
      <w:bookmarkEnd w:id="1568"/>
      <w:bookmarkEnd w:id="1569"/>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56"/>
    <w:p w14:paraId="75045B3F" w14:textId="77777777" w:rsidR="00306531" w:rsidRPr="00F11966" w:rsidRDefault="00306531" w:rsidP="00E92CBF"/>
    <w:p w14:paraId="432D78D2" w14:textId="77777777" w:rsidR="006B7CA9" w:rsidRPr="00F11966" w:rsidRDefault="006B7CA9" w:rsidP="00A940B5">
      <w:pPr>
        <w:pStyle w:val="Heading4"/>
      </w:pPr>
      <w:bookmarkStart w:id="1570" w:name="_Toc4121137"/>
      <w:bookmarkStart w:id="1571" w:name="_Toc33962529"/>
      <w:bookmarkStart w:id="1572" w:name="_Toc43026112"/>
      <w:bookmarkStart w:id="1573" w:name="_Toc49763646"/>
      <w:bookmarkStart w:id="1574" w:name="_Toc56754110"/>
      <w:bookmarkStart w:id="1575" w:name="_Toc114778245"/>
      <w:r w:rsidRPr="00F11966">
        <w:t>5.4.4.66</w:t>
      </w:r>
      <w:r w:rsidRPr="00F11966">
        <w:tab/>
        <w:t xml:space="preserve">Type: </w:t>
      </w:r>
      <w:bookmarkEnd w:id="1570"/>
      <w:bookmarkEnd w:id="1571"/>
      <w:r w:rsidRPr="00F11966">
        <w:t>SnssaiExtension</w:t>
      </w:r>
      <w:bookmarkEnd w:id="1572"/>
      <w:bookmarkEnd w:id="1573"/>
      <w:bookmarkEnd w:id="1574"/>
      <w:bookmarkEnd w:id="1575"/>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0508036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576" w:name="_Toc24937661"/>
      <w:bookmarkStart w:id="1577" w:name="_Toc33962476"/>
      <w:bookmarkStart w:id="1578" w:name="_Toc43026113"/>
      <w:bookmarkStart w:id="1579" w:name="_Toc49763647"/>
      <w:bookmarkStart w:id="1580" w:name="_Toc56754111"/>
      <w:bookmarkStart w:id="1581" w:name="_Toc114778246"/>
      <w:r w:rsidRPr="00F11966">
        <w:t>5.4.4.67</w:t>
      </w:r>
      <w:r w:rsidRPr="00F11966">
        <w:tab/>
        <w:t>Type: SdRange</w:t>
      </w:r>
      <w:bookmarkEnd w:id="1576"/>
      <w:bookmarkEnd w:id="1577"/>
      <w:bookmarkEnd w:id="1578"/>
      <w:bookmarkEnd w:id="1579"/>
      <w:bookmarkEnd w:id="1580"/>
      <w:bookmarkEnd w:id="1581"/>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582" w:name="_Toc510696643"/>
      <w:bookmarkStart w:id="1583" w:name="_Toc43026114"/>
      <w:bookmarkStart w:id="1584" w:name="_Toc49763648"/>
      <w:bookmarkStart w:id="1585" w:name="_Toc56754112"/>
      <w:bookmarkStart w:id="1586" w:name="_Toc114778247"/>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82"/>
      <w:bookmarkEnd w:id="1583"/>
      <w:bookmarkEnd w:id="1584"/>
      <w:bookmarkEnd w:id="1585"/>
      <w:bookmarkEnd w:id="1586"/>
    </w:p>
    <w:p w14:paraId="08EE2437" w14:textId="77777777" w:rsidR="00577C3C" w:rsidRPr="00F11966" w:rsidRDefault="00577C3C" w:rsidP="00A940B5">
      <w:pPr>
        <w:pStyle w:val="Heading4"/>
      </w:pPr>
      <w:bookmarkStart w:id="1587" w:name="_Toc510696644"/>
      <w:bookmarkStart w:id="1588" w:name="_Toc43026115"/>
      <w:bookmarkStart w:id="1589" w:name="_Toc49763649"/>
      <w:bookmarkStart w:id="1590" w:name="_Toc56754113"/>
      <w:bookmarkStart w:id="1591" w:name="_Toc114778248"/>
      <w:r w:rsidRPr="00F11966">
        <w:t>5.4.5.1</w:t>
      </w:r>
      <w:r w:rsidRPr="00F11966">
        <w:tab/>
        <w:t xml:space="preserve">Type: </w:t>
      </w:r>
      <w:bookmarkEnd w:id="1587"/>
      <w:r w:rsidRPr="00F11966">
        <w:t>ExtSnssai</w:t>
      </w:r>
      <w:bookmarkEnd w:id="1588"/>
      <w:bookmarkEnd w:id="1589"/>
      <w:bookmarkEnd w:id="1590"/>
      <w:bookmarkEnd w:id="1591"/>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592" w:name="_Toc24925884"/>
      <w:bookmarkStart w:id="1593" w:name="_Toc24926062"/>
      <w:bookmarkStart w:id="1594" w:name="_Toc24926238"/>
      <w:bookmarkStart w:id="1595" w:name="_Toc33964098"/>
      <w:bookmarkStart w:id="1596" w:name="_Toc33980865"/>
      <w:bookmarkStart w:id="1597" w:name="_Toc36462666"/>
      <w:bookmarkStart w:id="1598" w:name="_Toc36462862"/>
      <w:bookmarkStart w:id="1599" w:name="_Toc43026116"/>
      <w:bookmarkStart w:id="1600" w:name="_Toc49763650"/>
      <w:bookmarkStart w:id="1601" w:name="_Toc56754114"/>
      <w:bookmarkStart w:id="1602" w:name="_Toc114778249"/>
      <w:r w:rsidRPr="00F11966">
        <w:t>5.5</w:t>
      </w:r>
      <w:r w:rsidRPr="00F11966">
        <w:tab/>
        <w:t>Data Types related to 5G QoS</w:t>
      </w:r>
      <w:bookmarkEnd w:id="1592"/>
      <w:bookmarkEnd w:id="1593"/>
      <w:bookmarkEnd w:id="1594"/>
      <w:bookmarkEnd w:id="1595"/>
      <w:bookmarkEnd w:id="1596"/>
      <w:bookmarkEnd w:id="1597"/>
      <w:bookmarkEnd w:id="1598"/>
      <w:bookmarkEnd w:id="1599"/>
      <w:bookmarkEnd w:id="1600"/>
      <w:bookmarkEnd w:id="1601"/>
      <w:bookmarkEnd w:id="1602"/>
    </w:p>
    <w:p w14:paraId="6B4A072F" w14:textId="77777777" w:rsidR="00E92CBF" w:rsidRPr="00F11966" w:rsidRDefault="00E92CBF" w:rsidP="00A940B5">
      <w:pPr>
        <w:pStyle w:val="Heading3"/>
      </w:pPr>
      <w:bookmarkStart w:id="1603" w:name="_Toc24925885"/>
      <w:bookmarkStart w:id="1604" w:name="_Toc24926063"/>
      <w:bookmarkStart w:id="1605" w:name="_Toc24926239"/>
      <w:bookmarkStart w:id="1606" w:name="_Toc33964099"/>
      <w:bookmarkStart w:id="1607" w:name="_Toc33980866"/>
      <w:bookmarkStart w:id="1608" w:name="_Toc36462667"/>
      <w:bookmarkStart w:id="1609" w:name="_Toc36462863"/>
      <w:bookmarkStart w:id="1610" w:name="_Toc43026117"/>
      <w:bookmarkStart w:id="1611" w:name="_Toc49763651"/>
      <w:bookmarkStart w:id="1612" w:name="_Toc56754115"/>
      <w:bookmarkStart w:id="1613" w:name="_Toc114778250"/>
      <w:r w:rsidRPr="00F11966">
        <w:t>5.5.1</w:t>
      </w:r>
      <w:r w:rsidRPr="00F11966">
        <w:tab/>
        <w:t>Introduction</w:t>
      </w:r>
      <w:bookmarkEnd w:id="1603"/>
      <w:bookmarkEnd w:id="1604"/>
      <w:bookmarkEnd w:id="1605"/>
      <w:bookmarkEnd w:id="1606"/>
      <w:bookmarkEnd w:id="1607"/>
      <w:bookmarkEnd w:id="1608"/>
      <w:bookmarkEnd w:id="1609"/>
      <w:bookmarkEnd w:id="1610"/>
      <w:bookmarkEnd w:id="1611"/>
      <w:bookmarkEnd w:id="1612"/>
      <w:bookmarkEnd w:id="161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614" w:name="_Toc24925886"/>
      <w:bookmarkStart w:id="1615" w:name="_Toc24926064"/>
      <w:bookmarkStart w:id="1616" w:name="_Toc24926240"/>
      <w:bookmarkStart w:id="1617" w:name="_Toc33964100"/>
      <w:bookmarkStart w:id="1618" w:name="_Toc33980867"/>
      <w:bookmarkStart w:id="1619" w:name="_Toc36462668"/>
      <w:bookmarkStart w:id="1620" w:name="_Toc36462864"/>
      <w:bookmarkStart w:id="1621" w:name="_Toc43026118"/>
      <w:bookmarkStart w:id="1622" w:name="_Toc49763652"/>
      <w:bookmarkStart w:id="1623" w:name="_Toc56754116"/>
      <w:bookmarkStart w:id="1624" w:name="_Toc114778251"/>
      <w:r w:rsidRPr="00F11966">
        <w:t>5.5.2</w:t>
      </w:r>
      <w:r w:rsidRPr="00F11966">
        <w:tab/>
        <w:t>Simple Data Types</w:t>
      </w:r>
      <w:bookmarkEnd w:id="1614"/>
      <w:bookmarkEnd w:id="1615"/>
      <w:bookmarkEnd w:id="1616"/>
      <w:bookmarkEnd w:id="1617"/>
      <w:bookmarkEnd w:id="1618"/>
      <w:bookmarkEnd w:id="1619"/>
      <w:bookmarkEnd w:id="1620"/>
      <w:bookmarkEnd w:id="1621"/>
      <w:bookmarkEnd w:id="1622"/>
      <w:bookmarkEnd w:id="1623"/>
      <w:bookmarkEnd w:id="1624"/>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625" w:name="_PERM_MCCTEMPBM_CRPT77790079___7"/>
            <w:r w:rsidRPr="00F11966">
              <w:rPr>
                <w:rFonts w:ascii="Arial" w:hAnsi="Arial"/>
                <w:sz w:val="18"/>
              </w:rPr>
              <w:t>Pattern: '^\d+(\.\d+)? (bps|Kbps|Mbps|Gbps|Tbps)$'</w:t>
            </w:r>
          </w:p>
          <w:bookmarkEnd w:id="1625"/>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626" w:name="_PERM_MCCTEMPBM_CRPT77790080___7"/>
            <w:r w:rsidRPr="00F11966">
              <w:rPr>
                <w:rFonts w:ascii="Arial" w:hAnsi="Arial"/>
                <w:sz w:val="18"/>
              </w:rPr>
              <w:t>Pattern: '^([0-9]E-[0-9])$'</w:t>
            </w:r>
          </w:p>
          <w:bookmarkEnd w:id="1626"/>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627" w:name="_Toc24925887"/>
      <w:bookmarkStart w:id="1628" w:name="_Toc24926065"/>
      <w:bookmarkStart w:id="1629" w:name="_Toc24926241"/>
      <w:bookmarkStart w:id="1630" w:name="_Toc33964101"/>
      <w:bookmarkStart w:id="1631" w:name="_Toc33980868"/>
      <w:bookmarkStart w:id="1632" w:name="_Toc36462669"/>
      <w:bookmarkStart w:id="1633" w:name="_Toc36462865"/>
      <w:bookmarkStart w:id="1634" w:name="_Toc43026119"/>
      <w:bookmarkStart w:id="1635" w:name="_Toc49763653"/>
      <w:bookmarkStart w:id="1636" w:name="_Toc56754117"/>
      <w:bookmarkStart w:id="1637" w:name="_Toc114778252"/>
      <w:r w:rsidRPr="00F11966">
        <w:t>5.5.3</w:t>
      </w:r>
      <w:r w:rsidRPr="00F11966">
        <w:tab/>
        <w:t>Enumerations</w:t>
      </w:r>
      <w:bookmarkEnd w:id="1627"/>
      <w:bookmarkEnd w:id="1628"/>
      <w:bookmarkEnd w:id="1629"/>
      <w:bookmarkEnd w:id="1630"/>
      <w:bookmarkEnd w:id="1631"/>
      <w:bookmarkEnd w:id="1632"/>
      <w:bookmarkEnd w:id="1633"/>
      <w:bookmarkEnd w:id="1634"/>
      <w:bookmarkEnd w:id="1635"/>
      <w:bookmarkEnd w:id="1636"/>
      <w:bookmarkEnd w:id="1637"/>
    </w:p>
    <w:p w14:paraId="74CC5FAA" w14:textId="77777777" w:rsidR="00E92CBF" w:rsidRPr="00F11966" w:rsidRDefault="00E92CBF" w:rsidP="00A940B5">
      <w:pPr>
        <w:pStyle w:val="Heading4"/>
      </w:pPr>
      <w:bookmarkStart w:id="1638" w:name="_Toc24925888"/>
      <w:bookmarkStart w:id="1639" w:name="_Toc24926066"/>
      <w:bookmarkStart w:id="1640" w:name="_Toc24926242"/>
      <w:bookmarkStart w:id="1641" w:name="_Toc33964102"/>
      <w:bookmarkStart w:id="1642" w:name="_Toc33980869"/>
      <w:bookmarkStart w:id="1643" w:name="_Toc36462670"/>
      <w:bookmarkStart w:id="1644" w:name="_Toc36462866"/>
      <w:bookmarkStart w:id="1645" w:name="_Toc43026120"/>
      <w:bookmarkStart w:id="1646" w:name="_Toc49763654"/>
      <w:bookmarkStart w:id="1647" w:name="_Toc56754118"/>
      <w:bookmarkStart w:id="1648" w:name="_Toc114778253"/>
      <w:r w:rsidRPr="00F11966">
        <w:t>5.5.3.1</w:t>
      </w:r>
      <w:r w:rsidRPr="00F11966">
        <w:tab/>
        <w:t>Enumeration: PreemptionCapability</w:t>
      </w:r>
      <w:bookmarkEnd w:id="1638"/>
      <w:bookmarkEnd w:id="1639"/>
      <w:bookmarkEnd w:id="1640"/>
      <w:bookmarkEnd w:id="1641"/>
      <w:bookmarkEnd w:id="1642"/>
      <w:bookmarkEnd w:id="1643"/>
      <w:bookmarkEnd w:id="1644"/>
      <w:bookmarkEnd w:id="1645"/>
      <w:bookmarkEnd w:id="1646"/>
      <w:bookmarkEnd w:id="1647"/>
      <w:bookmarkEnd w:id="1648"/>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649" w:name="_Toc24925889"/>
      <w:bookmarkStart w:id="1650" w:name="_Toc24926067"/>
      <w:bookmarkStart w:id="1651" w:name="_Toc24926243"/>
      <w:bookmarkStart w:id="1652" w:name="_Toc33964103"/>
      <w:bookmarkStart w:id="1653" w:name="_Toc33980870"/>
      <w:bookmarkStart w:id="1654" w:name="_Toc36462671"/>
      <w:bookmarkStart w:id="1655" w:name="_Toc36462867"/>
      <w:bookmarkStart w:id="1656" w:name="_Toc43026121"/>
      <w:bookmarkStart w:id="1657" w:name="_Toc49763655"/>
      <w:bookmarkStart w:id="1658" w:name="_Toc56754119"/>
      <w:bookmarkStart w:id="1659" w:name="_Toc114778254"/>
      <w:r w:rsidRPr="00F11966">
        <w:t>5.5.3.2</w:t>
      </w:r>
      <w:r w:rsidRPr="00F11966">
        <w:tab/>
        <w:t>Enumeration: PreemptionVulnerability</w:t>
      </w:r>
      <w:bookmarkEnd w:id="1649"/>
      <w:bookmarkEnd w:id="1650"/>
      <w:bookmarkEnd w:id="1651"/>
      <w:bookmarkEnd w:id="1652"/>
      <w:bookmarkEnd w:id="1653"/>
      <w:bookmarkEnd w:id="1654"/>
      <w:bookmarkEnd w:id="1655"/>
      <w:bookmarkEnd w:id="1656"/>
      <w:bookmarkEnd w:id="1657"/>
      <w:bookmarkEnd w:id="1658"/>
      <w:bookmarkEnd w:id="1659"/>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660" w:name="_Toc24925890"/>
      <w:bookmarkStart w:id="1661" w:name="_Toc24926068"/>
      <w:bookmarkStart w:id="1662" w:name="_Toc24926244"/>
      <w:bookmarkStart w:id="1663" w:name="_Toc33964104"/>
      <w:bookmarkStart w:id="1664" w:name="_Toc33980871"/>
      <w:bookmarkStart w:id="1665" w:name="_Toc36462672"/>
      <w:bookmarkStart w:id="1666" w:name="_Toc36462868"/>
      <w:bookmarkStart w:id="1667" w:name="_Toc43026122"/>
      <w:bookmarkStart w:id="1668" w:name="_Toc49763656"/>
      <w:bookmarkStart w:id="1669" w:name="_Toc56754120"/>
      <w:bookmarkStart w:id="1670" w:name="_Toc114778255"/>
      <w:r w:rsidRPr="00F11966">
        <w:lastRenderedPageBreak/>
        <w:t>5.5.3.3</w:t>
      </w:r>
      <w:r w:rsidRPr="00F11966">
        <w:tab/>
        <w:t>Enumeration: ReflectiveQosAttribute</w:t>
      </w:r>
      <w:bookmarkEnd w:id="1660"/>
      <w:bookmarkEnd w:id="1661"/>
      <w:bookmarkEnd w:id="1662"/>
      <w:bookmarkEnd w:id="1663"/>
      <w:bookmarkEnd w:id="1664"/>
      <w:bookmarkEnd w:id="1665"/>
      <w:bookmarkEnd w:id="1666"/>
      <w:bookmarkEnd w:id="1667"/>
      <w:bookmarkEnd w:id="1668"/>
      <w:bookmarkEnd w:id="1669"/>
      <w:bookmarkEnd w:id="1670"/>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671" w:name="_Toc24925891"/>
      <w:bookmarkStart w:id="1672" w:name="_Toc24926069"/>
      <w:bookmarkStart w:id="1673" w:name="_Toc24926245"/>
      <w:bookmarkStart w:id="1674" w:name="_Toc33964105"/>
      <w:bookmarkStart w:id="1675" w:name="_Toc33980872"/>
      <w:bookmarkStart w:id="1676" w:name="_Toc36462673"/>
      <w:bookmarkStart w:id="1677" w:name="_Toc36462869"/>
      <w:bookmarkStart w:id="1678" w:name="_Toc43026123"/>
      <w:bookmarkStart w:id="1679" w:name="_Toc49763657"/>
      <w:bookmarkStart w:id="1680" w:name="_Toc56754121"/>
      <w:bookmarkStart w:id="1681" w:name="_Toc114778256"/>
      <w:r w:rsidRPr="00F11966">
        <w:t>5.5.3.4</w:t>
      </w:r>
      <w:r w:rsidRPr="00F11966">
        <w:tab/>
        <w:t>Void</w:t>
      </w:r>
      <w:bookmarkEnd w:id="1671"/>
      <w:bookmarkEnd w:id="1672"/>
      <w:bookmarkEnd w:id="1673"/>
      <w:bookmarkEnd w:id="1674"/>
      <w:bookmarkEnd w:id="1675"/>
      <w:bookmarkEnd w:id="1676"/>
      <w:bookmarkEnd w:id="1677"/>
      <w:bookmarkEnd w:id="1678"/>
      <w:bookmarkEnd w:id="1679"/>
      <w:bookmarkEnd w:id="1680"/>
      <w:bookmarkEnd w:id="1681"/>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682" w:name="_Toc24925892"/>
      <w:bookmarkStart w:id="1683" w:name="_Toc24926070"/>
      <w:bookmarkStart w:id="1684" w:name="_Toc24926246"/>
      <w:bookmarkStart w:id="1685" w:name="_Toc33964106"/>
      <w:bookmarkStart w:id="1686" w:name="_Toc33980873"/>
      <w:bookmarkStart w:id="1687" w:name="_Toc36462674"/>
      <w:bookmarkStart w:id="1688" w:name="_Toc36462870"/>
      <w:bookmarkStart w:id="1689" w:name="_Toc43026124"/>
      <w:bookmarkStart w:id="1690" w:name="_Toc49763658"/>
      <w:bookmarkStart w:id="1691" w:name="_Toc56754122"/>
      <w:bookmarkStart w:id="1692" w:name="_Toc114778257"/>
      <w:r w:rsidRPr="00F11966">
        <w:t>5.5.3.5</w:t>
      </w:r>
      <w:r w:rsidRPr="00F11966">
        <w:tab/>
        <w:t>Enumeration: NotificationControl</w:t>
      </w:r>
      <w:bookmarkEnd w:id="1682"/>
      <w:bookmarkEnd w:id="1683"/>
      <w:bookmarkEnd w:id="1684"/>
      <w:bookmarkEnd w:id="1685"/>
      <w:bookmarkEnd w:id="1686"/>
      <w:bookmarkEnd w:id="1687"/>
      <w:bookmarkEnd w:id="1688"/>
      <w:bookmarkEnd w:id="1689"/>
      <w:bookmarkEnd w:id="1690"/>
      <w:bookmarkEnd w:id="1691"/>
      <w:bookmarkEnd w:id="1692"/>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693" w:name="_Toc24925893"/>
      <w:bookmarkStart w:id="1694" w:name="_Toc24926071"/>
      <w:bookmarkStart w:id="1695" w:name="_Toc24926247"/>
      <w:bookmarkStart w:id="1696" w:name="_Toc33964107"/>
      <w:bookmarkStart w:id="1697" w:name="_Toc33980874"/>
      <w:bookmarkStart w:id="1698" w:name="_Toc36462675"/>
      <w:bookmarkStart w:id="1699" w:name="_Toc36462871"/>
      <w:bookmarkStart w:id="1700" w:name="_Toc43026125"/>
      <w:bookmarkStart w:id="1701" w:name="_Toc49763659"/>
      <w:bookmarkStart w:id="1702" w:name="_Toc56754123"/>
      <w:bookmarkStart w:id="1703" w:name="_Toc114778258"/>
      <w:r w:rsidRPr="00F11966">
        <w:t>5.5.3.6</w:t>
      </w:r>
      <w:r w:rsidRPr="00F11966">
        <w:tab/>
        <w:t>Enumeration: QosResourceType</w:t>
      </w:r>
      <w:bookmarkEnd w:id="1693"/>
      <w:bookmarkEnd w:id="1694"/>
      <w:bookmarkEnd w:id="1695"/>
      <w:bookmarkEnd w:id="1696"/>
      <w:bookmarkEnd w:id="1697"/>
      <w:bookmarkEnd w:id="1698"/>
      <w:bookmarkEnd w:id="1699"/>
      <w:bookmarkEnd w:id="1700"/>
      <w:bookmarkEnd w:id="1701"/>
      <w:bookmarkEnd w:id="1702"/>
      <w:bookmarkEnd w:id="1703"/>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704" w:name="_Toc24925894"/>
      <w:bookmarkStart w:id="1705" w:name="_Toc24926072"/>
      <w:bookmarkStart w:id="1706" w:name="_Toc24926248"/>
      <w:bookmarkStart w:id="1707" w:name="_Toc33964108"/>
      <w:bookmarkStart w:id="1708" w:name="_Toc33980875"/>
      <w:bookmarkStart w:id="1709" w:name="_Toc36462676"/>
      <w:bookmarkStart w:id="1710" w:name="_Toc36462872"/>
      <w:bookmarkStart w:id="1711" w:name="_Toc43026126"/>
      <w:bookmarkStart w:id="1712" w:name="_Toc49763660"/>
      <w:bookmarkStart w:id="1713" w:name="_Toc56754124"/>
      <w:bookmarkStart w:id="1714" w:name="_Toc114778259"/>
      <w:r w:rsidRPr="00F11966">
        <w:t>5.5.3.7</w:t>
      </w:r>
      <w:r w:rsidRPr="00F11966">
        <w:tab/>
        <w:t>Enumeration: PreemptionCapabilityRm</w:t>
      </w:r>
      <w:bookmarkEnd w:id="1704"/>
      <w:bookmarkEnd w:id="1705"/>
      <w:bookmarkEnd w:id="1706"/>
      <w:bookmarkEnd w:id="1707"/>
      <w:bookmarkEnd w:id="1708"/>
      <w:bookmarkEnd w:id="1709"/>
      <w:bookmarkEnd w:id="1710"/>
      <w:bookmarkEnd w:id="1711"/>
      <w:bookmarkEnd w:id="1712"/>
      <w:bookmarkEnd w:id="1713"/>
      <w:bookmarkEnd w:id="1714"/>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715" w:name="_Toc24925895"/>
      <w:bookmarkStart w:id="1716" w:name="_Toc24926073"/>
      <w:bookmarkStart w:id="1717" w:name="_Toc24926249"/>
      <w:bookmarkStart w:id="1718" w:name="_Toc33964109"/>
      <w:bookmarkStart w:id="1719" w:name="_Toc33980876"/>
      <w:bookmarkStart w:id="1720" w:name="_Toc36462677"/>
      <w:bookmarkStart w:id="1721" w:name="_Toc36462873"/>
      <w:bookmarkStart w:id="1722" w:name="_Toc43026127"/>
      <w:bookmarkStart w:id="1723" w:name="_Toc49763661"/>
      <w:bookmarkStart w:id="1724" w:name="_Toc56754125"/>
      <w:bookmarkStart w:id="1725" w:name="_Toc114778260"/>
      <w:r w:rsidRPr="00F11966">
        <w:t>5.5.3.8</w:t>
      </w:r>
      <w:r w:rsidRPr="00F11966">
        <w:tab/>
        <w:t>Enumeration: PreemptionVulnerabilityRm</w:t>
      </w:r>
      <w:bookmarkEnd w:id="1715"/>
      <w:bookmarkEnd w:id="1716"/>
      <w:bookmarkEnd w:id="1717"/>
      <w:bookmarkEnd w:id="1718"/>
      <w:bookmarkEnd w:id="1719"/>
      <w:bookmarkEnd w:id="1720"/>
      <w:bookmarkEnd w:id="1721"/>
      <w:bookmarkEnd w:id="1722"/>
      <w:bookmarkEnd w:id="1723"/>
      <w:bookmarkEnd w:id="1724"/>
      <w:bookmarkEnd w:id="172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726" w:name="_Toc24925896"/>
      <w:bookmarkStart w:id="1727" w:name="_Toc24926074"/>
      <w:bookmarkStart w:id="1728" w:name="_Toc24926250"/>
      <w:bookmarkStart w:id="1729" w:name="_Toc33964110"/>
      <w:bookmarkStart w:id="1730" w:name="_Toc33980877"/>
      <w:bookmarkStart w:id="1731" w:name="_Toc36462678"/>
      <w:bookmarkStart w:id="1732" w:name="_Toc36462874"/>
      <w:bookmarkStart w:id="1733" w:name="_Toc43026128"/>
      <w:bookmarkStart w:id="1734" w:name="_Toc49763662"/>
      <w:bookmarkStart w:id="1735" w:name="_Toc56754126"/>
      <w:bookmarkStart w:id="1736" w:name="_Toc114778261"/>
      <w:r w:rsidRPr="00F11966">
        <w:t>5.5.3.9</w:t>
      </w:r>
      <w:r w:rsidRPr="00F11966">
        <w:tab/>
        <w:t>Enumeration: ReflectiveQosAttributeRm</w:t>
      </w:r>
      <w:bookmarkEnd w:id="1726"/>
      <w:bookmarkEnd w:id="1727"/>
      <w:bookmarkEnd w:id="1728"/>
      <w:bookmarkEnd w:id="1729"/>
      <w:bookmarkEnd w:id="1730"/>
      <w:bookmarkEnd w:id="1731"/>
      <w:bookmarkEnd w:id="1732"/>
      <w:bookmarkEnd w:id="1733"/>
      <w:bookmarkEnd w:id="1734"/>
      <w:bookmarkEnd w:id="1735"/>
      <w:bookmarkEnd w:id="1736"/>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737" w:name="_Toc24925897"/>
      <w:bookmarkStart w:id="1738" w:name="_Toc24926075"/>
      <w:bookmarkStart w:id="1739" w:name="_Toc24926251"/>
      <w:bookmarkStart w:id="1740" w:name="_Toc33964111"/>
      <w:bookmarkStart w:id="1741" w:name="_Toc33980878"/>
      <w:bookmarkStart w:id="1742" w:name="_Toc36462679"/>
      <w:bookmarkStart w:id="1743" w:name="_Toc36462875"/>
      <w:bookmarkStart w:id="1744" w:name="_Toc43026129"/>
      <w:bookmarkStart w:id="1745" w:name="_Toc49763663"/>
      <w:bookmarkStart w:id="1746" w:name="_Toc56754127"/>
      <w:bookmarkStart w:id="1747" w:name="_Toc114778262"/>
      <w:r w:rsidRPr="00F11966">
        <w:lastRenderedPageBreak/>
        <w:t>5.5.3.10</w:t>
      </w:r>
      <w:r w:rsidRPr="00F11966">
        <w:tab/>
        <w:t>Enumeration: NotificationControlRm</w:t>
      </w:r>
      <w:bookmarkEnd w:id="1737"/>
      <w:bookmarkEnd w:id="1738"/>
      <w:bookmarkEnd w:id="1739"/>
      <w:bookmarkEnd w:id="1740"/>
      <w:bookmarkEnd w:id="1741"/>
      <w:bookmarkEnd w:id="1742"/>
      <w:bookmarkEnd w:id="1743"/>
      <w:bookmarkEnd w:id="1744"/>
      <w:bookmarkEnd w:id="1745"/>
      <w:bookmarkEnd w:id="1746"/>
      <w:bookmarkEnd w:id="1747"/>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748" w:name="_Toc24925898"/>
      <w:bookmarkStart w:id="1749" w:name="_Toc24926076"/>
      <w:bookmarkStart w:id="1750" w:name="_Toc24926252"/>
      <w:bookmarkStart w:id="1751" w:name="_Toc33964112"/>
      <w:bookmarkStart w:id="1752" w:name="_Toc33980879"/>
      <w:bookmarkStart w:id="1753" w:name="_Toc36462680"/>
      <w:bookmarkStart w:id="1754" w:name="_Toc36462876"/>
      <w:bookmarkStart w:id="1755" w:name="_Toc43026130"/>
      <w:bookmarkStart w:id="1756" w:name="_Toc49763664"/>
      <w:bookmarkStart w:id="1757" w:name="_Toc56754128"/>
      <w:bookmarkStart w:id="1758" w:name="_Toc114778263"/>
      <w:r w:rsidRPr="00F11966">
        <w:t>5.5.3.11</w:t>
      </w:r>
      <w:r w:rsidRPr="00F11966">
        <w:tab/>
        <w:t>Enumeration: QosResourceTypeRm</w:t>
      </w:r>
      <w:bookmarkEnd w:id="1748"/>
      <w:bookmarkEnd w:id="1749"/>
      <w:bookmarkEnd w:id="1750"/>
      <w:bookmarkEnd w:id="1751"/>
      <w:bookmarkEnd w:id="1752"/>
      <w:bookmarkEnd w:id="1753"/>
      <w:bookmarkEnd w:id="1754"/>
      <w:bookmarkEnd w:id="1755"/>
      <w:bookmarkEnd w:id="1756"/>
      <w:bookmarkEnd w:id="1757"/>
      <w:bookmarkEnd w:id="1758"/>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759" w:name="_Toc24925899"/>
      <w:bookmarkStart w:id="1760" w:name="_Toc24926077"/>
      <w:bookmarkStart w:id="1761" w:name="_Toc24926253"/>
      <w:bookmarkStart w:id="1762" w:name="_Toc33964113"/>
      <w:bookmarkStart w:id="1763" w:name="_Toc33980880"/>
      <w:bookmarkStart w:id="1764" w:name="_Toc36462681"/>
      <w:bookmarkStart w:id="1765" w:name="_Toc36462877"/>
      <w:bookmarkStart w:id="1766" w:name="_Toc43026131"/>
      <w:bookmarkStart w:id="1767" w:name="_Toc49763665"/>
      <w:bookmarkStart w:id="1768" w:name="_Toc56754129"/>
      <w:bookmarkStart w:id="1769" w:name="_Toc114778264"/>
      <w:r w:rsidRPr="00F11966">
        <w:t>5.5.3.12</w:t>
      </w:r>
      <w:r w:rsidRPr="00F11966">
        <w:tab/>
        <w:t>Enumeration: AdditionalQosFlowInfo</w:t>
      </w:r>
      <w:bookmarkEnd w:id="1759"/>
      <w:bookmarkEnd w:id="1760"/>
      <w:bookmarkEnd w:id="1761"/>
      <w:bookmarkEnd w:id="1762"/>
      <w:bookmarkEnd w:id="1763"/>
      <w:bookmarkEnd w:id="1764"/>
      <w:bookmarkEnd w:id="1765"/>
      <w:bookmarkEnd w:id="1766"/>
      <w:bookmarkEnd w:id="1767"/>
      <w:bookmarkEnd w:id="1768"/>
      <w:bookmarkEnd w:id="1769"/>
    </w:p>
    <w:p w14:paraId="5711D9B4"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770" w:name="_Toc24925900"/>
      <w:bookmarkStart w:id="1771" w:name="_Toc24926078"/>
      <w:bookmarkStart w:id="1772" w:name="_Toc24926254"/>
      <w:bookmarkStart w:id="1773" w:name="_Toc33964114"/>
      <w:bookmarkStart w:id="1774" w:name="_Toc33980881"/>
      <w:bookmarkStart w:id="1775" w:name="_Toc36462682"/>
      <w:bookmarkStart w:id="1776" w:name="_Toc36462878"/>
      <w:bookmarkStart w:id="1777" w:name="_Toc43026132"/>
      <w:bookmarkStart w:id="1778" w:name="_Toc49763666"/>
      <w:bookmarkStart w:id="1779" w:name="_Toc56754130"/>
      <w:bookmarkStart w:id="1780" w:name="_Toc114778265"/>
      <w:r w:rsidRPr="00F11966">
        <w:t>5.5.4</w:t>
      </w:r>
      <w:r w:rsidRPr="00F11966">
        <w:tab/>
        <w:t>Structured Data Types</w:t>
      </w:r>
      <w:bookmarkEnd w:id="1770"/>
      <w:bookmarkEnd w:id="1771"/>
      <w:bookmarkEnd w:id="1772"/>
      <w:bookmarkEnd w:id="1773"/>
      <w:bookmarkEnd w:id="1774"/>
      <w:bookmarkEnd w:id="1775"/>
      <w:bookmarkEnd w:id="1776"/>
      <w:bookmarkEnd w:id="1777"/>
      <w:bookmarkEnd w:id="1778"/>
      <w:bookmarkEnd w:id="1779"/>
      <w:bookmarkEnd w:id="1780"/>
    </w:p>
    <w:p w14:paraId="09C3EBC8" w14:textId="77777777" w:rsidR="00E92CBF" w:rsidRPr="00F11966" w:rsidRDefault="00E92CBF" w:rsidP="00A940B5">
      <w:pPr>
        <w:pStyle w:val="Heading4"/>
      </w:pPr>
      <w:bookmarkStart w:id="1781" w:name="_Toc24925901"/>
      <w:bookmarkStart w:id="1782" w:name="_Toc24926079"/>
      <w:bookmarkStart w:id="1783" w:name="_Toc24926255"/>
      <w:bookmarkStart w:id="1784" w:name="_Toc33964115"/>
      <w:bookmarkStart w:id="1785" w:name="_Toc33980882"/>
      <w:bookmarkStart w:id="1786" w:name="_Toc36462683"/>
      <w:bookmarkStart w:id="1787" w:name="_Toc36462879"/>
      <w:bookmarkStart w:id="1788" w:name="_Toc43026133"/>
      <w:bookmarkStart w:id="1789" w:name="_Toc49763667"/>
      <w:bookmarkStart w:id="1790" w:name="_Toc56754131"/>
      <w:bookmarkStart w:id="1791" w:name="_Toc114778266"/>
      <w:r w:rsidRPr="00F11966">
        <w:t>5.5.4.1</w:t>
      </w:r>
      <w:r w:rsidRPr="00F11966">
        <w:tab/>
        <w:t>Type: Arp</w:t>
      </w:r>
      <w:bookmarkEnd w:id="1781"/>
      <w:bookmarkEnd w:id="1782"/>
      <w:bookmarkEnd w:id="1783"/>
      <w:bookmarkEnd w:id="1784"/>
      <w:bookmarkEnd w:id="1785"/>
      <w:bookmarkEnd w:id="1786"/>
      <w:bookmarkEnd w:id="1787"/>
      <w:bookmarkEnd w:id="1788"/>
      <w:bookmarkEnd w:id="1789"/>
      <w:bookmarkEnd w:id="1790"/>
      <w:bookmarkEnd w:id="1791"/>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792" w:name="_Toc24925902"/>
      <w:bookmarkStart w:id="1793" w:name="_Toc24926080"/>
      <w:bookmarkStart w:id="1794" w:name="_Toc24926256"/>
      <w:bookmarkStart w:id="1795" w:name="_Toc33964116"/>
      <w:bookmarkStart w:id="1796" w:name="_Toc33980883"/>
      <w:bookmarkStart w:id="1797" w:name="_Toc36462684"/>
      <w:bookmarkStart w:id="1798" w:name="_Toc36462880"/>
      <w:bookmarkStart w:id="1799" w:name="_Toc43026134"/>
      <w:bookmarkStart w:id="1800" w:name="_Toc49763668"/>
      <w:bookmarkStart w:id="1801" w:name="_Toc56754132"/>
      <w:bookmarkStart w:id="1802" w:name="_Toc114778267"/>
      <w:r w:rsidRPr="00F11966">
        <w:t>5.5.4.2</w:t>
      </w:r>
      <w:r w:rsidRPr="00F11966">
        <w:tab/>
        <w:t>Type: Ambr</w:t>
      </w:r>
      <w:bookmarkEnd w:id="1792"/>
      <w:bookmarkEnd w:id="1793"/>
      <w:bookmarkEnd w:id="1794"/>
      <w:bookmarkEnd w:id="1795"/>
      <w:bookmarkEnd w:id="1796"/>
      <w:bookmarkEnd w:id="1797"/>
      <w:bookmarkEnd w:id="1798"/>
      <w:bookmarkEnd w:id="1799"/>
      <w:bookmarkEnd w:id="1800"/>
      <w:bookmarkEnd w:id="1801"/>
      <w:bookmarkEnd w:id="1802"/>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803" w:name="_Toc24925903"/>
      <w:bookmarkStart w:id="1804" w:name="_Toc24926081"/>
      <w:bookmarkStart w:id="1805" w:name="_Toc24926257"/>
      <w:bookmarkStart w:id="1806" w:name="_Toc33964117"/>
      <w:bookmarkStart w:id="1807" w:name="_Toc33980884"/>
      <w:bookmarkStart w:id="1808" w:name="_Toc36462685"/>
      <w:bookmarkStart w:id="1809" w:name="_Toc36462881"/>
      <w:bookmarkStart w:id="1810" w:name="_Toc43026135"/>
      <w:bookmarkStart w:id="1811" w:name="_Toc49763669"/>
      <w:bookmarkStart w:id="1812" w:name="_Toc56754133"/>
      <w:bookmarkStart w:id="1813" w:name="_Toc114778268"/>
      <w:r w:rsidRPr="00F11966">
        <w:lastRenderedPageBreak/>
        <w:t>5.5.4.3</w:t>
      </w:r>
      <w:r w:rsidRPr="00F11966">
        <w:tab/>
        <w:t>Type: Dynamic5Qi</w:t>
      </w:r>
      <w:bookmarkEnd w:id="1803"/>
      <w:bookmarkEnd w:id="1804"/>
      <w:bookmarkEnd w:id="1805"/>
      <w:bookmarkEnd w:id="1806"/>
      <w:bookmarkEnd w:id="1807"/>
      <w:bookmarkEnd w:id="1808"/>
      <w:bookmarkEnd w:id="1809"/>
      <w:bookmarkEnd w:id="1810"/>
      <w:bookmarkEnd w:id="1811"/>
      <w:bookmarkEnd w:id="1812"/>
      <w:bookmarkEnd w:id="1813"/>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814" w:name="_Toc24925904"/>
      <w:bookmarkStart w:id="1815" w:name="_Toc24926082"/>
      <w:bookmarkStart w:id="1816" w:name="_Toc24926258"/>
      <w:bookmarkStart w:id="1817" w:name="_Toc33964118"/>
      <w:bookmarkStart w:id="1818" w:name="_Toc33980885"/>
      <w:bookmarkStart w:id="1819" w:name="_Toc36462686"/>
      <w:bookmarkStart w:id="1820" w:name="_Toc36462882"/>
      <w:bookmarkStart w:id="1821" w:name="_Toc43026136"/>
      <w:bookmarkStart w:id="1822" w:name="_Toc49763670"/>
      <w:bookmarkStart w:id="1823" w:name="_Toc56754134"/>
      <w:bookmarkStart w:id="1824" w:name="_Toc114778269"/>
      <w:r w:rsidRPr="00F11966">
        <w:lastRenderedPageBreak/>
        <w:t>5.5.4.4</w:t>
      </w:r>
      <w:r w:rsidRPr="00F11966">
        <w:tab/>
        <w:t>Type: NonDynamic5Qi</w:t>
      </w:r>
      <w:bookmarkEnd w:id="1814"/>
      <w:bookmarkEnd w:id="1815"/>
      <w:bookmarkEnd w:id="1816"/>
      <w:bookmarkEnd w:id="1817"/>
      <w:bookmarkEnd w:id="1818"/>
      <w:bookmarkEnd w:id="1819"/>
      <w:bookmarkEnd w:id="1820"/>
      <w:bookmarkEnd w:id="1821"/>
      <w:bookmarkEnd w:id="1822"/>
      <w:bookmarkEnd w:id="1823"/>
      <w:bookmarkEnd w:id="1824"/>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1825" w:name="_Toc24925905"/>
      <w:bookmarkStart w:id="1826" w:name="_Toc24926083"/>
      <w:bookmarkStart w:id="1827" w:name="_Toc24926259"/>
      <w:bookmarkStart w:id="1828" w:name="_Toc33964119"/>
      <w:bookmarkStart w:id="1829" w:name="_Toc33980886"/>
      <w:bookmarkStart w:id="1830" w:name="_Toc36462687"/>
      <w:bookmarkStart w:id="1831" w:name="_Toc36462883"/>
      <w:bookmarkStart w:id="1832" w:name="_Toc43026137"/>
      <w:bookmarkStart w:id="1833" w:name="_Toc49763671"/>
      <w:bookmarkStart w:id="1834" w:name="_Toc56754135"/>
      <w:bookmarkStart w:id="1835" w:name="_Toc114778270"/>
      <w:r w:rsidRPr="00F11966">
        <w:t>5.5.4.5</w:t>
      </w:r>
      <w:r w:rsidRPr="00F11966">
        <w:tab/>
        <w:t>Type: ArpRm</w:t>
      </w:r>
      <w:bookmarkEnd w:id="1825"/>
      <w:bookmarkEnd w:id="1826"/>
      <w:bookmarkEnd w:id="1827"/>
      <w:bookmarkEnd w:id="1828"/>
      <w:bookmarkEnd w:id="1829"/>
      <w:bookmarkEnd w:id="1830"/>
      <w:bookmarkEnd w:id="1831"/>
      <w:bookmarkEnd w:id="1832"/>
      <w:bookmarkEnd w:id="1833"/>
      <w:bookmarkEnd w:id="1834"/>
      <w:bookmarkEnd w:id="183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1836" w:name="_Toc24925906"/>
      <w:bookmarkStart w:id="1837" w:name="_Toc24926084"/>
      <w:bookmarkStart w:id="1838" w:name="_Toc24926260"/>
      <w:bookmarkStart w:id="1839" w:name="_Toc33964120"/>
      <w:bookmarkStart w:id="1840" w:name="_Toc33980887"/>
      <w:bookmarkStart w:id="1841" w:name="_Toc36462688"/>
      <w:bookmarkStart w:id="1842" w:name="_Toc36462884"/>
      <w:bookmarkStart w:id="1843" w:name="_Toc43026138"/>
      <w:bookmarkStart w:id="1844" w:name="_Toc49763672"/>
      <w:bookmarkStart w:id="1845" w:name="_Toc56754136"/>
      <w:bookmarkStart w:id="1846" w:name="_Toc114778271"/>
      <w:r w:rsidRPr="00F11966">
        <w:t>5.5.4.6</w:t>
      </w:r>
      <w:r w:rsidRPr="00F11966">
        <w:tab/>
        <w:t>Type: AmbrRm</w:t>
      </w:r>
      <w:bookmarkEnd w:id="1836"/>
      <w:bookmarkEnd w:id="1837"/>
      <w:bookmarkEnd w:id="1838"/>
      <w:bookmarkEnd w:id="1839"/>
      <w:bookmarkEnd w:id="1840"/>
      <w:bookmarkEnd w:id="1841"/>
      <w:bookmarkEnd w:id="1842"/>
      <w:bookmarkEnd w:id="1843"/>
      <w:bookmarkEnd w:id="1844"/>
      <w:bookmarkEnd w:id="1845"/>
      <w:bookmarkEnd w:id="1846"/>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1847" w:name="_Toc24925907"/>
      <w:bookmarkStart w:id="1848" w:name="_Toc24926085"/>
      <w:bookmarkStart w:id="1849" w:name="_Toc24926261"/>
      <w:bookmarkStart w:id="1850" w:name="_Toc33964121"/>
      <w:bookmarkStart w:id="1851" w:name="_Toc33980888"/>
      <w:bookmarkStart w:id="1852" w:name="_Toc36462689"/>
      <w:bookmarkStart w:id="1853" w:name="_Toc36462885"/>
      <w:bookmarkStart w:id="1854" w:name="_Toc43026139"/>
      <w:bookmarkStart w:id="1855" w:name="_Toc49763673"/>
      <w:bookmarkStart w:id="1856" w:name="_Toc56754137"/>
      <w:bookmarkStart w:id="1857" w:name="_Toc114778272"/>
      <w:r w:rsidRPr="00F11966">
        <w:t>5.5.4.7</w:t>
      </w:r>
      <w:r w:rsidRPr="00F11966">
        <w:tab/>
      </w:r>
      <w:bookmarkEnd w:id="1847"/>
      <w:bookmarkEnd w:id="1848"/>
      <w:bookmarkEnd w:id="1849"/>
      <w:bookmarkEnd w:id="1850"/>
      <w:bookmarkEnd w:id="1851"/>
      <w:bookmarkEnd w:id="1852"/>
      <w:bookmarkEnd w:id="1853"/>
      <w:r w:rsidR="002424D1" w:rsidRPr="00F11966">
        <w:t>Void</w:t>
      </w:r>
      <w:bookmarkEnd w:id="1854"/>
      <w:bookmarkEnd w:id="1855"/>
      <w:bookmarkEnd w:id="1856"/>
      <w:bookmarkEnd w:id="1857"/>
    </w:p>
    <w:p w14:paraId="40C6895D" w14:textId="77777777" w:rsidR="00E92CBF" w:rsidRPr="00F11966" w:rsidRDefault="00E92CBF" w:rsidP="00E92CBF"/>
    <w:p w14:paraId="1B90949F" w14:textId="77777777" w:rsidR="00E92CBF" w:rsidRPr="00F11966" w:rsidRDefault="00E92CBF" w:rsidP="00A940B5">
      <w:pPr>
        <w:pStyle w:val="Heading4"/>
      </w:pPr>
      <w:bookmarkStart w:id="1858" w:name="_Toc24925908"/>
      <w:bookmarkStart w:id="1859" w:name="_Toc24926086"/>
      <w:bookmarkStart w:id="1860" w:name="_Toc24926262"/>
      <w:bookmarkStart w:id="1861" w:name="_Toc33964122"/>
      <w:bookmarkStart w:id="1862" w:name="_Toc33980889"/>
      <w:bookmarkStart w:id="1863" w:name="_Toc36462690"/>
      <w:bookmarkStart w:id="1864" w:name="_Toc36462886"/>
      <w:bookmarkStart w:id="1865" w:name="_Toc43026140"/>
      <w:bookmarkStart w:id="1866" w:name="_Toc49763674"/>
      <w:bookmarkStart w:id="1867" w:name="_Toc56754138"/>
      <w:bookmarkStart w:id="1868" w:name="_Toc114778273"/>
      <w:r w:rsidRPr="00F11966">
        <w:lastRenderedPageBreak/>
        <w:t>5.5.4.8</w:t>
      </w:r>
      <w:r w:rsidRPr="00F11966">
        <w:tab/>
      </w:r>
      <w:bookmarkEnd w:id="1858"/>
      <w:bookmarkEnd w:id="1859"/>
      <w:bookmarkEnd w:id="1860"/>
      <w:bookmarkEnd w:id="1861"/>
      <w:bookmarkEnd w:id="1862"/>
      <w:bookmarkEnd w:id="1863"/>
      <w:bookmarkEnd w:id="1864"/>
      <w:r w:rsidR="002424D1" w:rsidRPr="00F11966">
        <w:t>Void</w:t>
      </w:r>
      <w:bookmarkEnd w:id="1865"/>
      <w:bookmarkEnd w:id="1866"/>
      <w:bookmarkEnd w:id="1867"/>
      <w:bookmarkEnd w:id="1868"/>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1869" w:name="_Toc24925909"/>
      <w:bookmarkStart w:id="1870" w:name="_Toc24926087"/>
      <w:bookmarkStart w:id="1871" w:name="_Toc24926263"/>
      <w:bookmarkStart w:id="1872" w:name="_Toc33964123"/>
      <w:bookmarkStart w:id="1873" w:name="_Toc33980890"/>
      <w:bookmarkStart w:id="1874" w:name="_Toc36462691"/>
      <w:bookmarkStart w:id="1875" w:name="_Toc36462887"/>
      <w:bookmarkStart w:id="1876" w:name="_Toc43026141"/>
      <w:bookmarkStart w:id="1877" w:name="_Toc49763675"/>
      <w:bookmarkStart w:id="1878" w:name="_Toc56754139"/>
      <w:bookmarkStart w:id="1879" w:name="_Toc114778274"/>
      <w:r w:rsidRPr="00F11966">
        <w:t>5.6</w:t>
      </w:r>
      <w:r w:rsidRPr="00F11966">
        <w:tab/>
        <w:t>Data Types related to 5G Trace</w:t>
      </w:r>
      <w:bookmarkEnd w:id="1869"/>
      <w:bookmarkEnd w:id="1870"/>
      <w:bookmarkEnd w:id="1871"/>
      <w:bookmarkEnd w:id="1872"/>
      <w:bookmarkEnd w:id="1873"/>
      <w:bookmarkEnd w:id="1874"/>
      <w:bookmarkEnd w:id="1875"/>
      <w:bookmarkEnd w:id="1876"/>
      <w:bookmarkEnd w:id="1877"/>
      <w:bookmarkEnd w:id="1878"/>
      <w:bookmarkEnd w:id="1879"/>
    </w:p>
    <w:p w14:paraId="652614F2" w14:textId="77777777" w:rsidR="00E92CBF" w:rsidRPr="00F11966" w:rsidRDefault="00E92CBF" w:rsidP="00A940B5">
      <w:pPr>
        <w:pStyle w:val="Heading3"/>
      </w:pPr>
      <w:bookmarkStart w:id="1880" w:name="_Toc24925910"/>
      <w:bookmarkStart w:id="1881" w:name="_Toc24926088"/>
      <w:bookmarkStart w:id="1882" w:name="_Toc24926264"/>
      <w:bookmarkStart w:id="1883" w:name="_Toc33964124"/>
      <w:bookmarkStart w:id="1884" w:name="_Toc33980891"/>
      <w:bookmarkStart w:id="1885" w:name="_Toc36462692"/>
      <w:bookmarkStart w:id="1886" w:name="_Toc36462888"/>
      <w:bookmarkStart w:id="1887" w:name="_Toc43026142"/>
      <w:bookmarkStart w:id="1888" w:name="_Toc49763676"/>
      <w:bookmarkStart w:id="1889" w:name="_Toc56754140"/>
      <w:bookmarkStart w:id="1890" w:name="_Toc114778275"/>
      <w:r w:rsidRPr="00F11966">
        <w:t>5.6.1</w:t>
      </w:r>
      <w:r w:rsidRPr="00F11966">
        <w:tab/>
        <w:t>Introduction</w:t>
      </w:r>
      <w:bookmarkEnd w:id="1880"/>
      <w:bookmarkEnd w:id="1881"/>
      <w:bookmarkEnd w:id="1882"/>
      <w:bookmarkEnd w:id="1883"/>
      <w:bookmarkEnd w:id="1884"/>
      <w:bookmarkEnd w:id="1885"/>
      <w:bookmarkEnd w:id="1886"/>
      <w:bookmarkEnd w:id="1887"/>
      <w:bookmarkEnd w:id="1888"/>
      <w:bookmarkEnd w:id="1889"/>
      <w:bookmarkEnd w:id="1890"/>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1891" w:name="_Toc24925911"/>
      <w:bookmarkStart w:id="1892" w:name="_Toc24926089"/>
      <w:bookmarkStart w:id="1893" w:name="_Toc24926265"/>
      <w:bookmarkStart w:id="1894" w:name="_Toc33964125"/>
      <w:bookmarkStart w:id="1895" w:name="_Toc33980892"/>
      <w:bookmarkStart w:id="1896" w:name="_Toc36462693"/>
      <w:bookmarkStart w:id="1897" w:name="_Toc36462889"/>
      <w:bookmarkStart w:id="1898" w:name="_Toc43026143"/>
      <w:bookmarkStart w:id="1899" w:name="_Toc49763677"/>
      <w:bookmarkStart w:id="1900" w:name="_Toc56754141"/>
      <w:bookmarkStart w:id="1901" w:name="_Toc114778276"/>
      <w:r w:rsidRPr="00F11966">
        <w:t>5.6.2</w:t>
      </w:r>
      <w:r w:rsidRPr="00F11966">
        <w:tab/>
        <w:t>Simple Data Types</w:t>
      </w:r>
      <w:bookmarkEnd w:id="1891"/>
      <w:bookmarkEnd w:id="1892"/>
      <w:bookmarkEnd w:id="1893"/>
      <w:bookmarkEnd w:id="1894"/>
      <w:bookmarkEnd w:id="1895"/>
      <w:bookmarkEnd w:id="1896"/>
      <w:bookmarkEnd w:id="1897"/>
      <w:bookmarkEnd w:id="1898"/>
      <w:bookmarkEnd w:id="1899"/>
      <w:bookmarkEnd w:id="1900"/>
      <w:bookmarkEnd w:id="1901"/>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1902" w:name="_Toc24925912"/>
      <w:bookmarkStart w:id="1903" w:name="_Toc24926090"/>
      <w:bookmarkStart w:id="1904" w:name="_Toc24926266"/>
      <w:bookmarkStart w:id="1905" w:name="_Toc33964126"/>
      <w:bookmarkStart w:id="1906" w:name="_Toc33980893"/>
      <w:bookmarkStart w:id="1907" w:name="_Toc36462694"/>
      <w:bookmarkStart w:id="1908" w:name="_Toc36462890"/>
      <w:bookmarkStart w:id="1909" w:name="_Toc43026144"/>
      <w:bookmarkStart w:id="1910" w:name="_Toc49763678"/>
      <w:bookmarkStart w:id="1911" w:name="_Toc56754142"/>
      <w:bookmarkStart w:id="1912" w:name="_Toc114778277"/>
      <w:r w:rsidRPr="00F11966">
        <w:t>5.6.3</w:t>
      </w:r>
      <w:r w:rsidRPr="00F11966">
        <w:tab/>
        <w:t>Enumerations</w:t>
      </w:r>
      <w:bookmarkEnd w:id="1902"/>
      <w:bookmarkEnd w:id="1903"/>
      <w:bookmarkEnd w:id="1904"/>
      <w:bookmarkEnd w:id="1905"/>
      <w:bookmarkEnd w:id="1906"/>
      <w:bookmarkEnd w:id="1907"/>
      <w:bookmarkEnd w:id="1908"/>
      <w:bookmarkEnd w:id="1909"/>
      <w:bookmarkEnd w:id="1910"/>
      <w:bookmarkEnd w:id="1911"/>
      <w:bookmarkEnd w:id="1912"/>
    </w:p>
    <w:p w14:paraId="131B5BC5" w14:textId="77777777" w:rsidR="00E92CBF" w:rsidRPr="00F11966" w:rsidRDefault="00E92CBF" w:rsidP="00A940B5">
      <w:pPr>
        <w:pStyle w:val="Heading4"/>
      </w:pPr>
      <w:bookmarkStart w:id="1913" w:name="_Toc24925913"/>
      <w:bookmarkStart w:id="1914" w:name="_Toc24926091"/>
      <w:bookmarkStart w:id="1915" w:name="_Toc24926267"/>
      <w:bookmarkStart w:id="1916" w:name="_Toc33964127"/>
      <w:bookmarkStart w:id="1917" w:name="_Toc33980894"/>
      <w:bookmarkStart w:id="1918" w:name="_Toc36462695"/>
      <w:bookmarkStart w:id="1919" w:name="_Toc36462891"/>
      <w:bookmarkStart w:id="1920" w:name="_Toc43026145"/>
      <w:bookmarkStart w:id="1921" w:name="_Toc49763679"/>
      <w:bookmarkStart w:id="1922" w:name="_Toc56754143"/>
      <w:bookmarkStart w:id="1923" w:name="_Toc114778278"/>
      <w:r w:rsidRPr="00F11966">
        <w:t>5.6.3.1</w:t>
      </w:r>
      <w:r w:rsidRPr="00F11966">
        <w:tab/>
        <w:t>Enumeration: TraceDepth</w:t>
      </w:r>
      <w:bookmarkEnd w:id="1913"/>
      <w:bookmarkEnd w:id="1914"/>
      <w:bookmarkEnd w:id="1915"/>
      <w:bookmarkEnd w:id="1916"/>
      <w:bookmarkEnd w:id="1917"/>
      <w:bookmarkEnd w:id="1918"/>
      <w:bookmarkEnd w:id="1919"/>
      <w:bookmarkEnd w:id="1920"/>
      <w:bookmarkEnd w:id="1921"/>
      <w:bookmarkEnd w:id="1922"/>
      <w:bookmarkEnd w:id="1923"/>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1924" w:name="_Toc24925914"/>
      <w:bookmarkStart w:id="1925" w:name="_Toc24926092"/>
      <w:bookmarkStart w:id="1926" w:name="_Toc24926268"/>
      <w:bookmarkStart w:id="1927" w:name="_Toc33964128"/>
      <w:bookmarkStart w:id="1928" w:name="_Toc33980895"/>
      <w:bookmarkStart w:id="1929" w:name="_Toc36462696"/>
      <w:bookmarkStart w:id="1930" w:name="_Toc36462892"/>
      <w:bookmarkStart w:id="1931" w:name="_Toc43026146"/>
      <w:bookmarkStart w:id="1932" w:name="_Toc49763680"/>
      <w:bookmarkStart w:id="1933" w:name="_Toc56754144"/>
      <w:bookmarkStart w:id="1934" w:name="_Toc114778279"/>
      <w:r w:rsidRPr="00F11966">
        <w:t>5.6.3.2</w:t>
      </w:r>
      <w:r w:rsidRPr="00F11966">
        <w:tab/>
        <w:t>Enumeration: TraceDepthRm</w:t>
      </w:r>
      <w:bookmarkEnd w:id="1924"/>
      <w:bookmarkEnd w:id="1925"/>
      <w:bookmarkEnd w:id="1926"/>
      <w:bookmarkEnd w:id="1927"/>
      <w:bookmarkEnd w:id="1928"/>
      <w:bookmarkEnd w:id="1929"/>
      <w:bookmarkEnd w:id="1930"/>
      <w:bookmarkEnd w:id="1931"/>
      <w:bookmarkEnd w:id="1932"/>
      <w:bookmarkEnd w:id="1933"/>
      <w:bookmarkEnd w:id="1934"/>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1935" w:name="_Toc27592906"/>
      <w:bookmarkStart w:id="1936" w:name="_Toc43026147"/>
      <w:bookmarkStart w:id="1937" w:name="_Toc49763681"/>
      <w:bookmarkStart w:id="1938" w:name="_Toc56754145"/>
      <w:bookmarkStart w:id="1939" w:name="_Toc114778280"/>
      <w:r w:rsidRPr="00F11966">
        <w:t>5.6.3.3</w:t>
      </w:r>
      <w:r w:rsidRPr="00F11966">
        <w:tab/>
        <w:t xml:space="preserve">Enumeration: </w:t>
      </w:r>
      <w:bookmarkEnd w:id="1935"/>
      <w:r w:rsidRPr="00F11966">
        <w:rPr>
          <w:lang w:eastAsia="zh-CN"/>
        </w:rPr>
        <w:t>JobType</w:t>
      </w:r>
      <w:bookmarkEnd w:id="1936"/>
      <w:bookmarkEnd w:id="1937"/>
      <w:bookmarkEnd w:id="1938"/>
      <w:bookmarkEnd w:id="1939"/>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1940" w:name="_Toc43026148"/>
      <w:bookmarkStart w:id="1941" w:name="_Toc49763682"/>
      <w:bookmarkStart w:id="1942" w:name="_Toc56754146"/>
      <w:bookmarkStart w:id="1943" w:name="_Toc114778281"/>
      <w:r w:rsidRPr="00F11966">
        <w:t>5.6.3.4</w:t>
      </w:r>
      <w:r w:rsidRPr="00F11966">
        <w:tab/>
        <w:t xml:space="preserve">Enumeration: </w:t>
      </w:r>
      <w:r w:rsidRPr="00F11966">
        <w:rPr>
          <w:rFonts w:hint="eastAsia"/>
          <w:lang w:eastAsia="zh-CN"/>
        </w:rPr>
        <w:t>ReportTypeMdt</w:t>
      </w:r>
      <w:bookmarkEnd w:id="1940"/>
      <w:bookmarkEnd w:id="1941"/>
      <w:bookmarkEnd w:id="1942"/>
      <w:bookmarkEnd w:id="1943"/>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1944" w:name="_Toc43026149"/>
      <w:bookmarkStart w:id="1945" w:name="_Toc49763683"/>
      <w:bookmarkStart w:id="1946" w:name="_Toc56754147"/>
      <w:bookmarkStart w:id="1947" w:name="_Toc114778282"/>
      <w:r w:rsidRPr="00F11966">
        <w:t>5.6.3.5</w:t>
      </w:r>
      <w:r w:rsidRPr="00F11966">
        <w:tab/>
        <w:t>Enumeration: MeasurementLteForMdt</w:t>
      </w:r>
      <w:bookmarkEnd w:id="1944"/>
      <w:bookmarkEnd w:id="1945"/>
      <w:bookmarkEnd w:id="1946"/>
      <w:bookmarkEnd w:id="1947"/>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1948" w:name="_Toc43026150"/>
      <w:bookmarkStart w:id="1949" w:name="_Toc49763684"/>
      <w:bookmarkStart w:id="1950" w:name="_Toc56754148"/>
      <w:bookmarkStart w:id="1951" w:name="_Toc114778283"/>
      <w:r w:rsidRPr="00F11966">
        <w:t>5.6.3.6</w:t>
      </w:r>
      <w:r w:rsidRPr="00F11966">
        <w:tab/>
        <w:t>Enumeration: MeasurementNrForMdt</w:t>
      </w:r>
      <w:bookmarkEnd w:id="1948"/>
      <w:bookmarkEnd w:id="1949"/>
      <w:bookmarkEnd w:id="1950"/>
      <w:bookmarkEnd w:id="1951"/>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1952" w:name="_Toc43026151"/>
      <w:bookmarkStart w:id="1953" w:name="_Toc49763685"/>
      <w:bookmarkStart w:id="1954" w:name="_Toc56754149"/>
      <w:bookmarkStart w:id="1955" w:name="_Toc114778284"/>
      <w:r w:rsidRPr="00F11966">
        <w:t>5.6.3.7</w:t>
      </w:r>
      <w:r w:rsidRPr="00F11966">
        <w:tab/>
        <w:t xml:space="preserve">Enumeration: </w:t>
      </w:r>
      <w:r w:rsidRPr="00F11966">
        <w:rPr>
          <w:lang w:eastAsia="zh-CN"/>
        </w:rPr>
        <w:t>SensorMeasurement</w:t>
      </w:r>
      <w:bookmarkEnd w:id="1952"/>
      <w:bookmarkEnd w:id="1953"/>
      <w:bookmarkEnd w:id="1954"/>
      <w:bookmarkEnd w:id="1955"/>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1956" w:name="_Toc43026152"/>
      <w:bookmarkStart w:id="1957" w:name="_Toc49763686"/>
      <w:bookmarkStart w:id="1958" w:name="_Toc56754150"/>
      <w:bookmarkStart w:id="1959" w:name="_Toc114778285"/>
      <w:r w:rsidRPr="00F11966">
        <w:t>5.6.3.8</w:t>
      </w:r>
      <w:r w:rsidRPr="00F11966">
        <w:tab/>
        <w:t>Enumeration: ReportingTrigger</w:t>
      </w:r>
      <w:bookmarkEnd w:id="1956"/>
      <w:bookmarkEnd w:id="1957"/>
      <w:bookmarkEnd w:id="1958"/>
      <w:bookmarkEnd w:id="1959"/>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1960" w:name="_Toc43026153"/>
      <w:bookmarkStart w:id="1961" w:name="_Toc49763687"/>
      <w:bookmarkStart w:id="1962" w:name="_Toc56754151"/>
      <w:bookmarkStart w:id="1963" w:name="_Toc114778286"/>
      <w:r w:rsidRPr="00F11966">
        <w:t>5.6.3.9</w:t>
      </w:r>
      <w:r w:rsidRPr="00F11966">
        <w:tab/>
        <w:t>Enumeration: ReportIntervalMdt</w:t>
      </w:r>
      <w:bookmarkEnd w:id="1960"/>
      <w:bookmarkEnd w:id="1961"/>
      <w:bookmarkEnd w:id="1962"/>
      <w:bookmarkEnd w:id="1963"/>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1964" w:name="_Toc43026154"/>
      <w:bookmarkStart w:id="1965" w:name="_Toc49763688"/>
      <w:bookmarkStart w:id="1966" w:name="_Toc56754152"/>
      <w:bookmarkStart w:id="1967" w:name="_Toc114778287"/>
      <w:r w:rsidRPr="00F11966">
        <w:t>5.6.3.10</w:t>
      </w:r>
      <w:r w:rsidRPr="00F11966">
        <w:tab/>
        <w:t>Enumeration: ReportAmountMdt</w:t>
      </w:r>
      <w:bookmarkEnd w:id="1964"/>
      <w:bookmarkEnd w:id="1965"/>
      <w:bookmarkEnd w:id="1966"/>
      <w:bookmarkEnd w:id="1967"/>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1968" w:name="_Toc43026155"/>
      <w:bookmarkStart w:id="1969" w:name="_Toc49763689"/>
      <w:bookmarkStart w:id="1970" w:name="_Toc56754153"/>
      <w:bookmarkStart w:id="1971" w:name="_Toc114778288"/>
      <w:r w:rsidRPr="00F11966">
        <w:t>5.6.3.11</w:t>
      </w:r>
      <w:r w:rsidRPr="00F11966">
        <w:tab/>
        <w:t>Enumeration: E</w:t>
      </w:r>
      <w:r w:rsidRPr="00F11966">
        <w:rPr>
          <w:lang w:eastAsia="zh-CN"/>
        </w:rPr>
        <w:t>ventForMdt</w:t>
      </w:r>
      <w:bookmarkEnd w:id="1968"/>
      <w:bookmarkEnd w:id="1969"/>
      <w:bookmarkEnd w:id="1970"/>
      <w:bookmarkEnd w:id="1971"/>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1972" w:name="_Toc43026156"/>
      <w:bookmarkStart w:id="1973" w:name="_Toc49763690"/>
      <w:bookmarkStart w:id="1974" w:name="_Toc56754154"/>
      <w:bookmarkStart w:id="1975" w:name="_Toc114778289"/>
      <w:r w:rsidRPr="00F11966">
        <w:t>5.6.3.12</w:t>
      </w:r>
      <w:r w:rsidRPr="00F11966">
        <w:tab/>
        <w:t>Enumeration: LoggingIntervalMdt</w:t>
      </w:r>
      <w:bookmarkEnd w:id="1972"/>
      <w:bookmarkEnd w:id="1973"/>
      <w:bookmarkEnd w:id="1974"/>
      <w:bookmarkEnd w:id="1975"/>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1976" w:name="_Toc43026157"/>
      <w:bookmarkStart w:id="1977" w:name="_Toc49763691"/>
      <w:bookmarkStart w:id="1978" w:name="_Toc56754155"/>
      <w:bookmarkStart w:id="1979" w:name="_Toc114778290"/>
      <w:r w:rsidRPr="00F11966">
        <w:t>5.6.3.13</w:t>
      </w:r>
      <w:r w:rsidRPr="00F11966">
        <w:tab/>
        <w:t>Enumeration: LoggingDurationMdt</w:t>
      </w:r>
      <w:bookmarkEnd w:id="1976"/>
      <w:bookmarkEnd w:id="1977"/>
      <w:bookmarkEnd w:id="1978"/>
      <w:bookmarkEnd w:id="1979"/>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1980" w:name="_Toc43026158"/>
      <w:bookmarkStart w:id="1981" w:name="_Toc49763692"/>
      <w:bookmarkStart w:id="1982" w:name="_Toc56754156"/>
      <w:bookmarkStart w:id="1983" w:name="_Toc114778291"/>
      <w:r w:rsidRPr="00F11966">
        <w:t>5.6.3.14</w:t>
      </w:r>
      <w:r w:rsidRPr="00F11966">
        <w:tab/>
        <w:t>Enumeration: PositioningMethodMdt</w:t>
      </w:r>
      <w:bookmarkEnd w:id="1980"/>
      <w:bookmarkEnd w:id="1981"/>
      <w:bookmarkEnd w:id="1982"/>
      <w:bookmarkEnd w:id="1983"/>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1984" w:name="_Toc43026159"/>
      <w:bookmarkStart w:id="1985" w:name="_Toc49763693"/>
      <w:bookmarkStart w:id="1986" w:name="_Toc56754157"/>
      <w:bookmarkStart w:id="1987" w:name="_Toc114778292"/>
      <w:r w:rsidRPr="00F11966">
        <w:t>5.6.3.15</w:t>
      </w:r>
      <w:r w:rsidRPr="00F11966">
        <w:tab/>
        <w:t>Enumeration: CollectionPeriodRmmLteMdt</w:t>
      </w:r>
      <w:bookmarkEnd w:id="1984"/>
      <w:bookmarkEnd w:id="1985"/>
      <w:bookmarkEnd w:id="1986"/>
      <w:bookmarkEnd w:id="1987"/>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1988" w:name="_Toc43026160"/>
      <w:bookmarkStart w:id="1989" w:name="_Toc49763694"/>
      <w:bookmarkStart w:id="1990" w:name="_Toc56754158"/>
      <w:bookmarkStart w:id="1991" w:name="_Toc114778293"/>
      <w:r w:rsidRPr="00F11966">
        <w:lastRenderedPageBreak/>
        <w:t>5.6.3.16</w:t>
      </w:r>
      <w:r w:rsidRPr="00F11966">
        <w:tab/>
        <w:t>Enumeration: MeasurementPeriodLteMdt</w:t>
      </w:r>
      <w:bookmarkEnd w:id="1988"/>
      <w:bookmarkEnd w:id="1989"/>
      <w:bookmarkEnd w:id="1990"/>
      <w:bookmarkEnd w:id="1991"/>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1992" w:name="_Toc56754159"/>
      <w:bookmarkStart w:id="1993" w:name="_Toc114778294"/>
      <w:r w:rsidRPr="00F11966">
        <w:t>5.6.3.</w:t>
      </w:r>
      <w:r>
        <w:t>17</w:t>
      </w:r>
      <w:r w:rsidRPr="00F11966">
        <w:tab/>
        <w:t>Enumeration: ReportInterval</w:t>
      </w:r>
      <w:r>
        <w:t>Nr</w:t>
      </w:r>
      <w:r w:rsidRPr="00F11966">
        <w:t>Mdt</w:t>
      </w:r>
      <w:bookmarkEnd w:id="1992"/>
      <w:bookmarkEnd w:id="1993"/>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1994" w:name="_Toc56754160"/>
      <w:bookmarkStart w:id="1995" w:name="_Toc114778295"/>
      <w:r w:rsidRPr="00F11966">
        <w:t>5.6.3.</w:t>
      </w:r>
      <w:r>
        <w:t>18</w:t>
      </w:r>
      <w:r w:rsidRPr="00F11966">
        <w:tab/>
        <w:t>Enumeration: LoggingInterval</w:t>
      </w:r>
      <w:r>
        <w:t>Nr</w:t>
      </w:r>
      <w:r w:rsidRPr="00F11966">
        <w:t>Mdt</w:t>
      </w:r>
      <w:bookmarkEnd w:id="1994"/>
      <w:bookmarkEnd w:id="1995"/>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1996" w:name="_Toc56754161"/>
      <w:bookmarkStart w:id="1997" w:name="_Toc114778296"/>
      <w:r w:rsidRPr="00F11966">
        <w:t>5.6.3.</w:t>
      </w:r>
      <w:r>
        <w:t>19</w:t>
      </w:r>
      <w:r w:rsidRPr="00F11966">
        <w:tab/>
        <w:t>Enumeration: CollectionPeriodRmm</w:t>
      </w:r>
      <w:r>
        <w:t>Nr</w:t>
      </w:r>
      <w:r w:rsidRPr="00F11966">
        <w:t>Mdt</w:t>
      </w:r>
      <w:bookmarkEnd w:id="1996"/>
      <w:bookmarkEnd w:id="1997"/>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1998" w:name="_Toc56754162"/>
      <w:bookmarkStart w:id="1999" w:name="_Toc114778297"/>
      <w:r w:rsidRPr="00F11966">
        <w:t>5.6.3.</w:t>
      </w:r>
      <w:r>
        <w:t>20</w:t>
      </w:r>
      <w:r w:rsidRPr="00F11966">
        <w:tab/>
        <w:t>Enumeration: LoggingDuration</w:t>
      </w:r>
      <w:r>
        <w:t>Nr</w:t>
      </w:r>
      <w:r w:rsidRPr="00F11966">
        <w:t>Mdt</w:t>
      </w:r>
      <w:bookmarkEnd w:id="1998"/>
      <w:bookmarkEnd w:id="1999"/>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000" w:name="_Toc24925915"/>
      <w:bookmarkStart w:id="2001" w:name="_Toc24926093"/>
      <w:bookmarkStart w:id="2002" w:name="_Toc24926269"/>
      <w:bookmarkStart w:id="2003" w:name="_Toc33964129"/>
      <w:bookmarkStart w:id="2004" w:name="_Toc33980896"/>
      <w:bookmarkStart w:id="2005" w:name="_Toc36462697"/>
      <w:bookmarkStart w:id="2006" w:name="_Toc36462893"/>
      <w:bookmarkStart w:id="2007" w:name="_Toc43026161"/>
      <w:bookmarkStart w:id="2008" w:name="_Toc49763695"/>
      <w:bookmarkStart w:id="2009" w:name="_Toc56754163"/>
      <w:bookmarkStart w:id="2010" w:name="_Toc114778298"/>
      <w:r w:rsidRPr="00F11966">
        <w:lastRenderedPageBreak/>
        <w:t>5.6.4</w:t>
      </w:r>
      <w:r w:rsidRPr="00F11966">
        <w:tab/>
        <w:t>Structured Data Types</w:t>
      </w:r>
      <w:bookmarkEnd w:id="2000"/>
      <w:bookmarkEnd w:id="2001"/>
      <w:bookmarkEnd w:id="2002"/>
      <w:bookmarkEnd w:id="2003"/>
      <w:bookmarkEnd w:id="2004"/>
      <w:bookmarkEnd w:id="2005"/>
      <w:bookmarkEnd w:id="2006"/>
      <w:bookmarkEnd w:id="2007"/>
      <w:bookmarkEnd w:id="2008"/>
      <w:bookmarkEnd w:id="2009"/>
      <w:bookmarkEnd w:id="2010"/>
    </w:p>
    <w:p w14:paraId="439D8A80" w14:textId="77777777" w:rsidR="00E92CBF" w:rsidRPr="00F11966" w:rsidRDefault="00E92CBF" w:rsidP="00A940B5">
      <w:pPr>
        <w:pStyle w:val="Heading4"/>
      </w:pPr>
      <w:bookmarkStart w:id="2011" w:name="_Toc24925916"/>
      <w:bookmarkStart w:id="2012" w:name="_Toc24926094"/>
      <w:bookmarkStart w:id="2013" w:name="_Toc24926270"/>
      <w:bookmarkStart w:id="2014" w:name="_Toc33964130"/>
      <w:bookmarkStart w:id="2015" w:name="_Toc33980897"/>
      <w:bookmarkStart w:id="2016" w:name="_Toc36462698"/>
      <w:bookmarkStart w:id="2017" w:name="_Toc36462894"/>
      <w:bookmarkStart w:id="2018" w:name="_Toc43026162"/>
      <w:bookmarkStart w:id="2019" w:name="_Toc49763696"/>
      <w:bookmarkStart w:id="2020" w:name="_Toc56754164"/>
      <w:bookmarkStart w:id="2021" w:name="_Toc114778299"/>
      <w:r w:rsidRPr="00F11966">
        <w:t>5.6.4.1</w:t>
      </w:r>
      <w:r w:rsidRPr="00F11966">
        <w:tab/>
        <w:t>Type: TraceData</w:t>
      </w:r>
      <w:bookmarkEnd w:id="2011"/>
      <w:bookmarkEnd w:id="2012"/>
      <w:bookmarkEnd w:id="2013"/>
      <w:bookmarkEnd w:id="2014"/>
      <w:bookmarkEnd w:id="2015"/>
      <w:bookmarkEnd w:id="2016"/>
      <w:bookmarkEnd w:id="2017"/>
      <w:bookmarkEnd w:id="2018"/>
      <w:bookmarkEnd w:id="2019"/>
      <w:bookmarkEnd w:id="2020"/>
      <w:bookmarkEnd w:id="2021"/>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022" w:name="_Toc43026163"/>
      <w:bookmarkStart w:id="2023" w:name="_Toc49763697"/>
      <w:bookmarkStart w:id="2024" w:name="_Toc56754165"/>
      <w:bookmarkStart w:id="2025" w:name="_Toc114778300"/>
      <w:r w:rsidRPr="00F11966">
        <w:lastRenderedPageBreak/>
        <w:t>5.6.4.2</w:t>
      </w:r>
      <w:r w:rsidRPr="00F11966">
        <w:tab/>
        <w:t>Type: MdtConfiguration</w:t>
      </w:r>
      <w:bookmarkEnd w:id="2022"/>
      <w:bookmarkEnd w:id="2023"/>
      <w:bookmarkEnd w:id="2024"/>
      <w:bookmarkEnd w:id="202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026" w:name="_Toc43026164"/>
      <w:bookmarkStart w:id="2027" w:name="_Toc49763698"/>
      <w:bookmarkStart w:id="2028" w:name="_Toc56754166"/>
      <w:bookmarkStart w:id="2029" w:name="_Toc114778301"/>
      <w:r w:rsidRPr="00F11966">
        <w:t>5.6.4.3</w:t>
      </w:r>
      <w:r w:rsidRPr="00F11966">
        <w:tab/>
        <w:t>Type: AreaScope</w:t>
      </w:r>
      <w:bookmarkEnd w:id="2026"/>
      <w:bookmarkEnd w:id="2027"/>
      <w:bookmarkEnd w:id="2028"/>
      <w:bookmarkEnd w:id="2029"/>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030" w:name="_Toc43026165"/>
      <w:bookmarkStart w:id="2031" w:name="_Toc49763699"/>
      <w:bookmarkStart w:id="2032" w:name="_Toc56754167"/>
      <w:bookmarkStart w:id="2033" w:name="_Toc114778302"/>
      <w:r w:rsidRPr="00F11966">
        <w:lastRenderedPageBreak/>
        <w:t>5.6.4.</w:t>
      </w:r>
      <w:r w:rsidR="00E574B8" w:rsidRPr="00F11966">
        <w:t>4</w:t>
      </w:r>
      <w:r w:rsidRPr="00F11966">
        <w:tab/>
        <w:t xml:space="preserve">Type: </w:t>
      </w:r>
      <w:r w:rsidRPr="00F11966">
        <w:rPr>
          <w:lang w:eastAsia="zh-CN"/>
        </w:rPr>
        <w:t>TacInfo</w:t>
      </w:r>
      <w:bookmarkEnd w:id="2030"/>
      <w:bookmarkEnd w:id="2031"/>
      <w:bookmarkEnd w:id="2032"/>
      <w:bookmarkEnd w:id="2033"/>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034" w:name="_Toc43026166"/>
      <w:bookmarkStart w:id="2035" w:name="_Toc49763700"/>
      <w:bookmarkStart w:id="2036" w:name="_Toc56754168"/>
      <w:bookmarkStart w:id="2037" w:name="_Toc114778303"/>
      <w:r w:rsidRPr="00F11966">
        <w:t>5.6.4.</w:t>
      </w:r>
      <w:r w:rsidR="00E574B8" w:rsidRPr="00F11966">
        <w:t>5</w:t>
      </w:r>
      <w:r w:rsidRPr="00F11966">
        <w:tab/>
        <w:t>Type: MbsfnArea</w:t>
      </w:r>
      <w:bookmarkEnd w:id="2034"/>
      <w:bookmarkEnd w:id="2035"/>
      <w:bookmarkEnd w:id="2036"/>
      <w:bookmarkEnd w:id="2037"/>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038" w:name="_Toc56754169"/>
      <w:bookmarkStart w:id="2039" w:name="_Toc114778304"/>
      <w:r w:rsidRPr="00F11966">
        <w:t>5.6.4.</w:t>
      </w:r>
      <w:r>
        <w:t>6</w:t>
      </w:r>
      <w:r w:rsidRPr="00F11966">
        <w:tab/>
        <w:t xml:space="preserve">Type: </w:t>
      </w:r>
      <w:r>
        <w:t>InterFreqTargetInfo</w:t>
      </w:r>
      <w:bookmarkEnd w:id="2038"/>
      <w:bookmarkEnd w:id="2039"/>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040" w:name="_Toc24925917"/>
      <w:bookmarkStart w:id="2041" w:name="_Toc24926095"/>
      <w:bookmarkStart w:id="2042" w:name="_Toc24926271"/>
      <w:bookmarkStart w:id="2043" w:name="_Toc33964131"/>
      <w:bookmarkStart w:id="2044" w:name="_Toc33980898"/>
      <w:bookmarkStart w:id="2045" w:name="_Toc36462699"/>
      <w:bookmarkStart w:id="2046" w:name="_Toc36462895"/>
      <w:bookmarkStart w:id="2047" w:name="_Toc43026167"/>
      <w:bookmarkStart w:id="2048" w:name="_Toc49763701"/>
      <w:bookmarkStart w:id="2049" w:name="_Toc56754170"/>
      <w:bookmarkStart w:id="2050" w:name="_Toc114778305"/>
      <w:r w:rsidRPr="00F11966">
        <w:t>5.7</w:t>
      </w:r>
      <w:r w:rsidRPr="00F11966">
        <w:tab/>
        <w:t>Data Types related to 5G Operator Determined Barring</w:t>
      </w:r>
      <w:bookmarkEnd w:id="2040"/>
      <w:bookmarkEnd w:id="2041"/>
      <w:bookmarkEnd w:id="2042"/>
      <w:bookmarkEnd w:id="2043"/>
      <w:bookmarkEnd w:id="2044"/>
      <w:bookmarkEnd w:id="2045"/>
      <w:bookmarkEnd w:id="2046"/>
      <w:bookmarkEnd w:id="2047"/>
      <w:bookmarkEnd w:id="2048"/>
      <w:bookmarkEnd w:id="2049"/>
      <w:bookmarkEnd w:id="2050"/>
    </w:p>
    <w:p w14:paraId="4DF96855" w14:textId="77777777" w:rsidR="00E92CBF" w:rsidRPr="00F11966" w:rsidRDefault="00E92CBF" w:rsidP="00A940B5">
      <w:pPr>
        <w:pStyle w:val="Heading3"/>
      </w:pPr>
      <w:bookmarkStart w:id="2051" w:name="_Toc24925918"/>
      <w:bookmarkStart w:id="2052" w:name="_Toc24926096"/>
      <w:bookmarkStart w:id="2053" w:name="_Toc24926272"/>
      <w:bookmarkStart w:id="2054" w:name="_Toc33964132"/>
      <w:bookmarkStart w:id="2055" w:name="_Toc33980899"/>
      <w:bookmarkStart w:id="2056" w:name="_Toc36462700"/>
      <w:bookmarkStart w:id="2057" w:name="_Toc36462896"/>
      <w:bookmarkStart w:id="2058" w:name="_Toc43026168"/>
      <w:bookmarkStart w:id="2059" w:name="_Toc49763702"/>
      <w:bookmarkStart w:id="2060" w:name="_Toc56754171"/>
      <w:bookmarkStart w:id="2061" w:name="_Toc114778306"/>
      <w:r w:rsidRPr="00F11966">
        <w:t>5.7.1</w:t>
      </w:r>
      <w:r w:rsidRPr="00F11966">
        <w:tab/>
        <w:t>Introduction</w:t>
      </w:r>
      <w:bookmarkEnd w:id="2051"/>
      <w:bookmarkEnd w:id="2052"/>
      <w:bookmarkEnd w:id="2053"/>
      <w:bookmarkEnd w:id="2054"/>
      <w:bookmarkEnd w:id="2055"/>
      <w:bookmarkEnd w:id="2056"/>
      <w:bookmarkEnd w:id="2057"/>
      <w:bookmarkEnd w:id="2058"/>
      <w:bookmarkEnd w:id="2059"/>
      <w:bookmarkEnd w:id="2060"/>
      <w:bookmarkEnd w:id="2061"/>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062" w:name="_Toc24925919"/>
      <w:bookmarkStart w:id="2063" w:name="_Toc24926097"/>
      <w:bookmarkStart w:id="2064" w:name="_Toc24926273"/>
      <w:bookmarkStart w:id="2065" w:name="_Toc33964133"/>
      <w:bookmarkStart w:id="2066" w:name="_Toc33980900"/>
      <w:bookmarkStart w:id="2067" w:name="_Toc36462701"/>
      <w:bookmarkStart w:id="2068" w:name="_Toc36462897"/>
      <w:bookmarkStart w:id="2069" w:name="_Toc43026169"/>
      <w:bookmarkStart w:id="2070" w:name="_Toc49763703"/>
      <w:bookmarkStart w:id="2071" w:name="_Toc56754172"/>
      <w:bookmarkStart w:id="2072" w:name="_Toc114778307"/>
      <w:r w:rsidRPr="00F11966">
        <w:t>5.7.2</w:t>
      </w:r>
      <w:r w:rsidRPr="00F11966">
        <w:tab/>
        <w:t>Simple Data Types</w:t>
      </w:r>
      <w:bookmarkEnd w:id="2062"/>
      <w:bookmarkEnd w:id="2063"/>
      <w:bookmarkEnd w:id="2064"/>
      <w:bookmarkEnd w:id="2065"/>
      <w:bookmarkEnd w:id="2066"/>
      <w:bookmarkEnd w:id="2067"/>
      <w:bookmarkEnd w:id="2068"/>
      <w:bookmarkEnd w:id="2069"/>
      <w:bookmarkEnd w:id="2070"/>
      <w:bookmarkEnd w:id="2071"/>
      <w:bookmarkEnd w:id="2072"/>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073" w:name="_Toc24925920"/>
      <w:bookmarkStart w:id="2074" w:name="_Toc24926098"/>
      <w:bookmarkStart w:id="2075" w:name="_Toc24926274"/>
      <w:bookmarkStart w:id="2076" w:name="_Toc33964134"/>
      <w:bookmarkStart w:id="2077" w:name="_Toc33980901"/>
      <w:bookmarkStart w:id="2078" w:name="_Toc36462702"/>
      <w:bookmarkStart w:id="2079" w:name="_Toc36462898"/>
      <w:bookmarkStart w:id="2080" w:name="_Toc43026170"/>
      <w:bookmarkStart w:id="2081" w:name="_Toc49763704"/>
      <w:bookmarkStart w:id="2082" w:name="_Toc56754173"/>
      <w:bookmarkStart w:id="2083" w:name="_Toc114778308"/>
      <w:r w:rsidRPr="00F11966">
        <w:lastRenderedPageBreak/>
        <w:t>5.7.3</w:t>
      </w:r>
      <w:r w:rsidRPr="00F11966">
        <w:tab/>
        <w:t>Enumerations</w:t>
      </w:r>
      <w:bookmarkEnd w:id="2073"/>
      <w:bookmarkEnd w:id="2074"/>
      <w:bookmarkEnd w:id="2075"/>
      <w:bookmarkEnd w:id="2076"/>
      <w:bookmarkEnd w:id="2077"/>
      <w:bookmarkEnd w:id="2078"/>
      <w:bookmarkEnd w:id="2079"/>
      <w:bookmarkEnd w:id="2080"/>
      <w:bookmarkEnd w:id="2081"/>
      <w:bookmarkEnd w:id="2082"/>
      <w:bookmarkEnd w:id="2083"/>
    </w:p>
    <w:p w14:paraId="7CB1260C" w14:textId="77777777" w:rsidR="00E92CBF" w:rsidRPr="00F11966" w:rsidRDefault="00E92CBF" w:rsidP="00A940B5">
      <w:pPr>
        <w:pStyle w:val="Heading4"/>
      </w:pPr>
      <w:bookmarkStart w:id="2084" w:name="_Toc24925921"/>
      <w:bookmarkStart w:id="2085" w:name="_Toc24926099"/>
      <w:bookmarkStart w:id="2086" w:name="_Toc24926275"/>
      <w:bookmarkStart w:id="2087" w:name="_Toc33964135"/>
      <w:bookmarkStart w:id="2088" w:name="_Toc33980902"/>
      <w:bookmarkStart w:id="2089" w:name="_Toc36462703"/>
      <w:bookmarkStart w:id="2090" w:name="_Toc36462899"/>
      <w:bookmarkStart w:id="2091" w:name="_Toc43026171"/>
      <w:bookmarkStart w:id="2092" w:name="_Toc49763705"/>
      <w:bookmarkStart w:id="2093" w:name="_Toc56754174"/>
      <w:bookmarkStart w:id="2094" w:name="_Toc114778309"/>
      <w:r w:rsidRPr="00F11966">
        <w:t>5.7.3.1</w:t>
      </w:r>
      <w:r w:rsidRPr="00F11966">
        <w:tab/>
        <w:t xml:space="preserve">Enumeration: </w:t>
      </w:r>
      <w:r w:rsidRPr="00F11966">
        <w:rPr>
          <w:lang w:val="en-US"/>
        </w:rPr>
        <w:t>RoamingOdb</w:t>
      </w:r>
      <w:bookmarkEnd w:id="2084"/>
      <w:bookmarkEnd w:id="2085"/>
      <w:bookmarkEnd w:id="2086"/>
      <w:bookmarkEnd w:id="2087"/>
      <w:bookmarkEnd w:id="2088"/>
      <w:bookmarkEnd w:id="2089"/>
      <w:bookmarkEnd w:id="2090"/>
      <w:bookmarkEnd w:id="2091"/>
      <w:bookmarkEnd w:id="2092"/>
      <w:bookmarkEnd w:id="2093"/>
      <w:bookmarkEnd w:id="2094"/>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095" w:name="_Toc24925922"/>
      <w:bookmarkStart w:id="2096" w:name="_Toc24926100"/>
      <w:bookmarkStart w:id="2097" w:name="_Toc24926276"/>
      <w:bookmarkStart w:id="2098" w:name="_Toc33964136"/>
      <w:bookmarkStart w:id="2099" w:name="_Toc33980903"/>
      <w:bookmarkStart w:id="2100" w:name="_Toc36462704"/>
      <w:bookmarkStart w:id="2101" w:name="_Toc36462900"/>
      <w:bookmarkStart w:id="2102" w:name="_Toc43026172"/>
      <w:bookmarkStart w:id="2103" w:name="_Toc49763706"/>
      <w:bookmarkStart w:id="2104" w:name="_Toc56754175"/>
      <w:bookmarkStart w:id="2105" w:name="_Toc114778310"/>
      <w:r w:rsidRPr="00F11966">
        <w:t>5.7.3.2</w:t>
      </w:r>
      <w:r w:rsidRPr="00F11966">
        <w:tab/>
        <w:t xml:space="preserve">Enumeration: </w:t>
      </w:r>
      <w:r w:rsidRPr="00F11966">
        <w:rPr>
          <w:lang w:val="en-US"/>
        </w:rPr>
        <w:t>OdbPacketServices</w:t>
      </w:r>
      <w:bookmarkEnd w:id="2095"/>
      <w:bookmarkEnd w:id="2096"/>
      <w:bookmarkEnd w:id="2097"/>
      <w:bookmarkEnd w:id="2098"/>
      <w:bookmarkEnd w:id="2099"/>
      <w:bookmarkEnd w:id="2100"/>
      <w:bookmarkEnd w:id="2101"/>
      <w:bookmarkEnd w:id="2102"/>
      <w:bookmarkEnd w:id="2103"/>
      <w:bookmarkEnd w:id="2104"/>
      <w:bookmarkEnd w:id="2105"/>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106" w:name="_Toc24925923"/>
      <w:bookmarkStart w:id="2107" w:name="_Toc24926101"/>
      <w:bookmarkStart w:id="2108" w:name="_Toc24926277"/>
      <w:bookmarkStart w:id="2109" w:name="_Toc33964137"/>
      <w:bookmarkStart w:id="2110" w:name="_Toc33980904"/>
      <w:bookmarkStart w:id="2111" w:name="_Toc36462705"/>
      <w:bookmarkStart w:id="2112" w:name="_Toc36462901"/>
      <w:bookmarkStart w:id="2113" w:name="_Toc43026173"/>
      <w:bookmarkStart w:id="2114" w:name="_Toc49763707"/>
      <w:bookmarkStart w:id="2115" w:name="_Toc56754176"/>
      <w:bookmarkStart w:id="2116" w:name="_Toc114778311"/>
      <w:r w:rsidRPr="00F11966">
        <w:t>5.7.4</w:t>
      </w:r>
      <w:r w:rsidRPr="00F11966">
        <w:tab/>
        <w:t>Structured Data Types</w:t>
      </w:r>
      <w:bookmarkEnd w:id="2106"/>
      <w:bookmarkEnd w:id="2107"/>
      <w:bookmarkEnd w:id="2108"/>
      <w:bookmarkEnd w:id="2109"/>
      <w:bookmarkEnd w:id="2110"/>
      <w:bookmarkEnd w:id="2111"/>
      <w:bookmarkEnd w:id="2112"/>
      <w:bookmarkEnd w:id="2113"/>
      <w:bookmarkEnd w:id="2114"/>
      <w:bookmarkEnd w:id="2115"/>
      <w:bookmarkEnd w:id="2116"/>
    </w:p>
    <w:p w14:paraId="5952BBF4" w14:textId="77777777" w:rsidR="00E92CBF" w:rsidRPr="00F11966" w:rsidRDefault="00E92CBF" w:rsidP="00A940B5">
      <w:pPr>
        <w:pStyle w:val="Heading4"/>
      </w:pPr>
      <w:bookmarkStart w:id="2117" w:name="_Toc24925924"/>
      <w:bookmarkStart w:id="2118" w:name="_Toc24926102"/>
      <w:bookmarkStart w:id="2119" w:name="_Toc24926278"/>
      <w:bookmarkStart w:id="2120" w:name="_Toc33964138"/>
      <w:bookmarkStart w:id="2121" w:name="_Toc33980905"/>
      <w:bookmarkStart w:id="2122" w:name="_Toc36462706"/>
      <w:bookmarkStart w:id="2123" w:name="_Toc36462902"/>
      <w:bookmarkStart w:id="2124" w:name="_Toc43026174"/>
      <w:bookmarkStart w:id="2125" w:name="_Toc49763708"/>
      <w:bookmarkStart w:id="2126" w:name="_Toc56754177"/>
      <w:bookmarkStart w:id="2127" w:name="_Toc114778312"/>
      <w:r w:rsidRPr="00F11966">
        <w:t>5.7.4.1</w:t>
      </w:r>
      <w:r w:rsidRPr="00F11966">
        <w:tab/>
        <w:t xml:space="preserve">Type: </w:t>
      </w:r>
      <w:r w:rsidRPr="00F11966">
        <w:rPr>
          <w:lang w:val="en-US"/>
        </w:rPr>
        <w:t>OdbData</w:t>
      </w:r>
      <w:bookmarkEnd w:id="2117"/>
      <w:bookmarkEnd w:id="2118"/>
      <w:bookmarkEnd w:id="2119"/>
      <w:bookmarkEnd w:id="2120"/>
      <w:bookmarkEnd w:id="2121"/>
      <w:bookmarkEnd w:id="2122"/>
      <w:bookmarkEnd w:id="2123"/>
      <w:bookmarkEnd w:id="2124"/>
      <w:bookmarkEnd w:id="2125"/>
      <w:bookmarkEnd w:id="2126"/>
      <w:bookmarkEnd w:id="2127"/>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128" w:name="_Toc24925925"/>
      <w:bookmarkStart w:id="2129" w:name="_Toc24926103"/>
      <w:bookmarkStart w:id="2130" w:name="_Toc24926279"/>
      <w:bookmarkStart w:id="2131" w:name="_Toc33964139"/>
      <w:bookmarkStart w:id="2132" w:name="_Toc33980906"/>
      <w:bookmarkStart w:id="2133" w:name="_Toc36462707"/>
      <w:bookmarkStart w:id="2134" w:name="_Toc36462903"/>
      <w:bookmarkStart w:id="2135" w:name="_Toc43026175"/>
      <w:bookmarkStart w:id="2136" w:name="_Toc49763709"/>
      <w:bookmarkStart w:id="2137" w:name="_Toc56754178"/>
      <w:bookmarkStart w:id="2138" w:name="_Toc114778313"/>
      <w:r w:rsidRPr="00F11966">
        <w:t>5.8</w:t>
      </w:r>
      <w:r w:rsidRPr="00F11966">
        <w:tab/>
        <w:t>Data Types related to Charging</w:t>
      </w:r>
      <w:bookmarkEnd w:id="2128"/>
      <w:bookmarkEnd w:id="2129"/>
      <w:bookmarkEnd w:id="2130"/>
      <w:bookmarkEnd w:id="2131"/>
      <w:bookmarkEnd w:id="2132"/>
      <w:bookmarkEnd w:id="2133"/>
      <w:bookmarkEnd w:id="2134"/>
      <w:bookmarkEnd w:id="2135"/>
      <w:bookmarkEnd w:id="2136"/>
      <w:bookmarkEnd w:id="2137"/>
      <w:bookmarkEnd w:id="2138"/>
    </w:p>
    <w:p w14:paraId="600CA29F" w14:textId="77777777" w:rsidR="00E92CBF" w:rsidRPr="00F11966" w:rsidRDefault="00E92CBF" w:rsidP="00A940B5">
      <w:pPr>
        <w:pStyle w:val="Heading3"/>
      </w:pPr>
      <w:bookmarkStart w:id="2139" w:name="_Toc24925926"/>
      <w:bookmarkStart w:id="2140" w:name="_Toc24926104"/>
      <w:bookmarkStart w:id="2141" w:name="_Toc24926280"/>
      <w:bookmarkStart w:id="2142" w:name="_Toc33964140"/>
      <w:bookmarkStart w:id="2143" w:name="_Toc33980907"/>
      <w:bookmarkStart w:id="2144" w:name="_Toc36462708"/>
      <w:bookmarkStart w:id="2145" w:name="_Toc36462904"/>
      <w:bookmarkStart w:id="2146" w:name="_Toc43026176"/>
      <w:bookmarkStart w:id="2147" w:name="_Toc49763710"/>
      <w:bookmarkStart w:id="2148" w:name="_Toc56754179"/>
      <w:bookmarkStart w:id="2149" w:name="_Toc114778314"/>
      <w:r w:rsidRPr="00F11966">
        <w:t>5.8.1</w:t>
      </w:r>
      <w:r w:rsidRPr="00F11966">
        <w:tab/>
        <w:t>Introduction</w:t>
      </w:r>
      <w:bookmarkEnd w:id="2139"/>
      <w:bookmarkEnd w:id="2140"/>
      <w:bookmarkEnd w:id="2141"/>
      <w:bookmarkEnd w:id="2142"/>
      <w:bookmarkEnd w:id="2143"/>
      <w:bookmarkEnd w:id="2144"/>
      <w:bookmarkEnd w:id="2145"/>
      <w:bookmarkEnd w:id="2146"/>
      <w:bookmarkEnd w:id="2147"/>
      <w:bookmarkEnd w:id="2148"/>
      <w:bookmarkEnd w:id="2149"/>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150" w:name="_Toc24925927"/>
      <w:bookmarkStart w:id="2151" w:name="_Toc24926105"/>
      <w:bookmarkStart w:id="2152" w:name="_Toc24926281"/>
      <w:bookmarkStart w:id="2153" w:name="_Toc33964141"/>
      <w:bookmarkStart w:id="2154" w:name="_Toc33980908"/>
      <w:bookmarkStart w:id="2155" w:name="_Toc36462709"/>
      <w:bookmarkStart w:id="2156" w:name="_Toc36462905"/>
      <w:bookmarkStart w:id="2157" w:name="_Toc43026177"/>
      <w:bookmarkStart w:id="2158" w:name="_Toc49763711"/>
      <w:bookmarkStart w:id="2159" w:name="_Toc56754180"/>
      <w:bookmarkStart w:id="2160" w:name="_Toc114778315"/>
      <w:r w:rsidRPr="00F11966">
        <w:t>5.8.2</w:t>
      </w:r>
      <w:r w:rsidRPr="00F11966">
        <w:tab/>
        <w:t>Simple Data Types</w:t>
      </w:r>
      <w:bookmarkEnd w:id="2150"/>
      <w:bookmarkEnd w:id="2151"/>
      <w:bookmarkEnd w:id="2152"/>
      <w:bookmarkEnd w:id="2153"/>
      <w:bookmarkEnd w:id="2154"/>
      <w:bookmarkEnd w:id="2155"/>
      <w:bookmarkEnd w:id="2156"/>
      <w:bookmarkEnd w:id="2157"/>
      <w:bookmarkEnd w:id="2158"/>
      <w:bookmarkEnd w:id="2159"/>
      <w:bookmarkEnd w:id="2160"/>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161" w:name="_Toc24925928"/>
      <w:bookmarkStart w:id="2162" w:name="_Toc24926106"/>
      <w:bookmarkStart w:id="2163" w:name="_Toc24926282"/>
      <w:bookmarkStart w:id="2164" w:name="_Toc33964142"/>
      <w:bookmarkStart w:id="2165" w:name="_Toc33980909"/>
      <w:bookmarkStart w:id="2166" w:name="_Toc36462710"/>
      <w:bookmarkStart w:id="2167" w:name="_Toc36462906"/>
      <w:bookmarkStart w:id="2168" w:name="_Toc43026178"/>
      <w:bookmarkStart w:id="2169" w:name="_Toc49763712"/>
      <w:bookmarkStart w:id="2170" w:name="_Toc56754181"/>
      <w:bookmarkStart w:id="2171" w:name="_Toc114778316"/>
      <w:r w:rsidRPr="00F11966">
        <w:lastRenderedPageBreak/>
        <w:t>5.8.3</w:t>
      </w:r>
      <w:r w:rsidRPr="00F11966">
        <w:tab/>
        <w:t>Enumerations</w:t>
      </w:r>
      <w:bookmarkEnd w:id="2161"/>
      <w:bookmarkEnd w:id="2162"/>
      <w:bookmarkEnd w:id="2163"/>
      <w:bookmarkEnd w:id="2164"/>
      <w:bookmarkEnd w:id="2165"/>
      <w:bookmarkEnd w:id="2166"/>
      <w:bookmarkEnd w:id="2167"/>
      <w:bookmarkEnd w:id="2168"/>
      <w:bookmarkEnd w:id="2169"/>
      <w:bookmarkEnd w:id="2170"/>
      <w:bookmarkEnd w:id="2171"/>
    </w:p>
    <w:p w14:paraId="3043DC00" w14:textId="77777777" w:rsidR="00E92CBF" w:rsidRPr="00F11966" w:rsidRDefault="00E92CBF" w:rsidP="00A940B5">
      <w:pPr>
        <w:pStyle w:val="Heading3"/>
      </w:pPr>
      <w:bookmarkStart w:id="2172" w:name="_Toc24925929"/>
      <w:bookmarkStart w:id="2173" w:name="_Toc24926107"/>
      <w:bookmarkStart w:id="2174" w:name="_Toc24926283"/>
      <w:bookmarkStart w:id="2175" w:name="_Toc33964143"/>
      <w:bookmarkStart w:id="2176" w:name="_Toc33980910"/>
      <w:bookmarkStart w:id="2177" w:name="_Toc36462711"/>
      <w:bookmarkStart w:id="2178" w:name="_Toc36462907"/>
      <w:bookmarkStart w:id="2179" w:name="_Toc43026179"/>
      <w:bookmarkStart w:id="2180" w:name="_Toc49763713"/>
      <w:bookmarkStart w:id="2181" w:name="_Toc56754182"/>
      <w:bookmarkStart w:id="2182" w:name="_Toc114778317"/>
      <w:r w:rsidRPr="00F11966">
        <w:t>5.8.4</w:t>
      </w:r>
      <w:r w:rsidRPr="00F11966">
        <w:tab/>
        <w:t>Structured Data Types</w:t>
      </w:r>
      <w:bookmarkEnd w:id="2172"/>
      <w:bookmarkEnd w:id="2173"/>
      <w:bookmarkEnd w:id="2174"/>
      <w:bookmarkEnd w:id="2175"/>
      <w:bookmarkEnd w:id="2176"/>
      <w:bookmarkEnd w:id="2177"/>
      <w:bookmarkEnd w:id="2178"/>
      <w:bookmarkEnd w:id="2179"/>
      <w:bookmarkEnd w:id="2180"/>
      <w:bookmarkEnd w:id="2181"/>
      <w:bookmarkEnd w:id="2182"/>
    </w:p>
    <w:p w14:paraId="365BB881" w14:textId="77777777" w:rsidR="00E92CBF" w:rsidRPr="00F11966" w:rsidRDefault="00E92CBF" w:rsidP="00A940B5">
      <w:pPr>
        <w:pStyle w:val="Heading4"/>
      </w:pPr>
      <w:bookmarkStart w:id="2183" w:name="_Toc24925930"/>
      <w:bookmarkStart w:id="2184" w:name="_Toc24926108"/>
      <w:bookmarkStart w:id="2185" w:name="_Toc24926284"/>
      <w:bookmarkStart w:id="2186" w:name="_Toc33964144"/>
      <w:bookmarkStart w:id="2187" w:name="_Toc33980911"/>
      <w:bookmarkStart w:id="2188" w:name="_Toc36462712"/>
      <w:bookmarkStart w:id="2189" w:name="_Toc36462908"/>
      <w:bookmarkStart w:id="2190" w:name="_Toc43026180"/>
      <w:bookmarkStart w:id="2191" w:name="_Toc49763714"/>
      <w:bookmarkStart w:id="2192" w:name="_Toc56754183"/>
      <w:bookmarkStart w:id="2193" w:name="_Toc114778318"/>
      <w:r w:rsidRPr="00F11966">
        <w:t>5.8.4.1</w:t>
      </w:r>
      <w:r w:rsidRPr="00F11966">
        <w:tab/>
        <w:t>Type: SecondaryRatUsageReport</w:t>
      </w:r>
      <w:bookmarkEnd w:id="2183"/>
      <w:bookmarkEnd w:id="2184"/>
      <w:bookmarkEnd w:id="2185"/>
      <w:bookmarkEnd w:id="2186"/>
      <w:bookmarkEnd w:id="2187"/>
      <w:bookmarkEnd w:id="2188"/>
      <w:bookmarkEnd w:id="2189"/>
      <w:bookmarkEnd w:id="2190"/>
      <w:bookmarkEnd w:id="2191"/>
      <w:bookmarkEnd w:id="2192"/>
      <w:bookmarkEnd w:id="2193"/>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194" w:name="_Toc24925931"/>
      <w:bookmarkStart w:id="2195" w:name="_Toc24926109"/>
      <w:bookmarkStart w:id="2196" w:name="_Toc24926285"/>
      <w:bookmarkStart w:id="2197" w:name="_Toc33964145"/>
      <w:bookmarkStart w:id="2198" w:name="_Toc33980912"/>
      <w:bookmarkStart w:id="2199" w:name="_Toc36462713"/>
      <w:bookmarkStart w:id="2200" w:name="_Toc36462909"/>
      <w:bookmarkStart w:id="2201" w:name="_Toc43026181"/>
      <w:bookmarkStart w:id="2202" w:name="_Toc49763715"/>
      <w:bookmarkStart w:id="2203" w:name="_Toc56754184"/>
      <w:bookmarkStart w:id="2204" w:name="_Toc114778319"/>
      <w:r w:rsidRPr="00F11966">
        <w:t>5.8.4.2</w:t>
      </w:r>
      <w:r w:rsidRPr="00F11966">
        <w:tab/>
        <w:t>Type: QoSFlowUsageReport</w:t>
      </w:r>
      <w:bookmarkEnd w:id="2194"/>
      <w:bookmarkEnd w:id="2195"/>
      <w:bookmarkEnd w:id="2196"/>
      <w:bookmarkEnd w:id="2197"/>
      <w:bookmarkEnd w:id="2198"/>
      <w:bookmarkEnd w:id="2199"/>
      <w:bookmarkEnd w:id="2200"/>
      <w:bookmarkEnd w:id="2201"/>
      <w:bookmarkEnd w:id="2202"/>
      <w:bookmarkEnd w:id="2203"/>
      <w:bookmarkEnd w:id="2204"/>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205" w:name="_Toc24925932"/>
      <w:bookmarkStart w:id="2206" w:name="_Toc24926110"/>
      <w:bookmarkStart w:id="2207" w:name="_Toc24926286"/>
      <w:bookmarkStart w:id="2208" w:name="_Toc33964146"/>
      <w:bookmarkStart w:id="2209" w:name="_Toc33980913"/>
      <w:bookmarkStart w:id="2210" w:name="_Toc36462714"/>
      <w:bookmarkStart w:id="2211" w:name="_Toc36462910"/>
      <w:bookmarkStart w:id="2212" w:name="_Toc43026182"/>
      <w:bookmarkStart w:id="2213" w:name="_Toc49763716"/>
      <w:bookmarkStart w:id="2214" w:name="_Toc56754185"/>
      <w:bookmarkStart w:id="2215" w:name="_Toc114778320"/>
      <w:r w:rsidRPr="00F11966">
        <w:t>5.8.4.3</w:t>
      </w:r>
      <w:r w:rsidRPr="00F11966">
        <w:tab/>
        <w:t>Type: SecondaryRatUsageInfo</w:t>
      </w:r>
      <w:bookmarkEnd w:id="2205"/>
      <w:bookmarkEnd w:id="2206"/>
      <w:bookmarkEnd w:id="2207"/>
      <w:bookmarkEnd w:id="2208"/>
      <w:bookmarkEnd w:id="2209"/>
      <w:bookmarkEnd w:id="2210"/>
      <w:bookmarkEnd w:id="2211"/>
      <w:bookmarkEnd w:id="2212"/>
      <w:bookmarkEnd w:id="2213"/>
      <w:bookmarkEnd w:id="2214"/>
      <w:bookmarkEnd w:id="221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216" w:name="_Toc24925933"/>
      <w:bookmarkStart w:id="2217" w:name="_Toc24926111"/>
      <w:bookmarkStart w:id="2218" w:name="_Toc24926287"/>
      <w:bookmarkStart w:id="2219" w:name="_Toc33964147"/>
      <w:bookmarkStart w:id="2220" w:name="_Toc33980914"/>
      <w:bookmarkStart w:id="2221" w:name="_Toc36462715"/>
      <w:bookmarkStart w:id="2222" w:name="_Toc36462911"/>
      <w:bookmarkStart w:id="2223" w:name="_Toc43026183"/>
      <w:bookmarkStart w:id="2224" w:name="_Toc49763717"/>
      <w:bookmarkStart w:id="2225" w:name="_Toc56754186"/>
      <w:bookmarkStart w:id="2226" w:name="_Toc114778321"/>
      <w:r w:rsidRPr="00F11966">
        <w:t>5.8.4.4</w:t>
      </w:r>
      <w:r w:rsidRPr="00F11966">
        <w:tab/>
        <w:t>Type: VolumeTimedReport</w:t>
      </w:r>
      <w:bookmarkEnd w:id="2216"/>
      <w:bookmarkEnd w:id="2217"/>
      <w:bookmarkEnd w:id="2218"/>
      <w:bookmarkEnd w:id="2219"/>
      <w:bookmarkEnd w:id="2220"/>
      <w:bookmarkEnd w:id="2221"/>
      <w:bookmarkEnd w:id="2222"/>
      <w:bookmarkEnd w:id="2223"/>
      <w:bookmarkEnd w:id="2224"/>
      <w:bookmarkEnd w:id="2225"/>
      <w:bookmarkEnd w:id="2226"/>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227" w:name="_Toc36462716"/>
      <w:bookmarkStart w:id="2228" w:name="_Toc36462912"/>
      <w:bookmarkStart w:id="2229" w:name="_Toc114778322"/>
      <w:r w:rsidRPr="00F11966">
        <w:lastRenderedPageBreak/>
        <w:t>Annex A (normative):</w:t>
      </w:r>
      <w:r w:rsidRPr="00F11966">
        <w:br/>
        <w:t>OpenAPI specification</w:t>
      </w:r>
      <w:bookmarkEnd w:id="2227"/>
      <w:bookmarkEnd w:id="2228"/>
      <w:bookmarkEnd w:id="2229"/>
    </w:p>
    <w:p w14:paraId="54DE0341" w14:textId="77777777" w:rsidR="00E92CBF" w:rsidRPr="00F11966" w:rsidRDefault="00E92CBF" w:rsidP="008C0CAD">
      <w:pPr>
        <w:pStyle w:val="Heading1"/>
      </w:pPr>
      <w:bookmarkStart w:id="2230" w:name="_Toc24925934"/>
      <w:bookmarkStart w:id="2231" w:name="_Toc24926112"/>
      <w:bookmarkStart w:id="2232" w:name="_Toc24926288"/>
      <w:bookmarkStart w:id="2233" w:name="_Toc33964148"/>
      <w:bookmarkStart w:id="2234" w:name="_Toc33980915"/>
      <w:bookmarkStart w:id="2235" w:name="_Toc36462717"/>
      <w:bookmarkStart w:id="2236" w:name="_Toc36462913"/>
      <w:bookmarkStart w:id="2237" w:name="_Toc43026184"/>
      <w:bookmarkStart w:id="2238" w:name="_Toc49763718"/>
      <w:bookmarkStart w:id="2239" w:name="_Toc56754187"/>
      <w:bookmarkStart w:id="2240" w:name="_Toc114778323"/>
      <w:r w:rsidRPr="00F11966">
        <w:t>A.1</w:t>
      </w:r>
      <w:r w:rsidRPr="00F11966">
        <w:tab/>
        <w:t>General</w:t>
      </w:r>
      <w:bookmarkEnd w:id="2230"/>
      <w:bookmarkEnd w:id="2231"/>
      <w:bookmarkEnd w:id="2232"/>
      <w:bookmarkEnd w:id="2233"/>
      <w:bookmarkEnd w:id="2234"/>
      <w:bookmarkEnd w:id="2235"/>
      <w:bookmarkEnd w:id="2236"/>
      <w:bookmarkEnd w:id="2237"/>
      <w:bookmarkEnd w:id="2238"/>
      <w:bookmarkEnd w:id="2239"/>
      <w:bookmarkEnd w:id="2240"/>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241" w:name="_Toc24925935"/>
      <w:bookmarkStart w:id="2242" w:name="_Toc24926113"/>
      <w:bookmarkStart w:id="2243" w:name="_Toc24926289"/>
      <w:bookmarkStart w:id="2244" w:name="_Toc33964149"/>
      <w:bookmarkStart w:id="2245" w:name="_Toc33980916"/>
      <w:bookmarkStart w:id="2246" w:name="_Toc36462718"/>
      <w:bookmarkStart w:id="2247" w:name="_Toc36462914"/>
      <w:bookmarkStart w:id="2248" w:name="_Toc43026185"/>
      <w:bookmarkStart w:id="2249" w:name="_Toc49763719"/>
      <w:bookmarkStart w:id="2250" w:name="_Toc56754188"/>
      <w:bookmarkStart w:id="2251" w:name="_Toc114778324"/>
      <w:r w:rsidRPr="00F11966">
        <w:t>A.2</w:t>
      </w:r>
      <w:r w:rsidRPr="00F11966">
        <w:tab/>
        <w:t>Data related to Common Data Types</w:t>
      </w:r>
      <w:bookmarkEnd w:id="2241"/>
      <w:bookmarkEnd w:id="2242"/>
      <w:bookmarkEnd w:id="2243"/>
      <w:bookmarkEnd w:id="2244"/>
      <w:bookmarkEnd w:id="2245"/>
      <w:bookmarkEnd w:id="2246"/>
      <w:bookmarkEnd w:id="2247"/>
      <w:bookmarkEnd w:id="2248"/>
      <w:bookmarkEnd w:id="2249"/>
      <w:bookmarkEnd w:id="2250"/>
      <w:bookmarkEnd w:id="2251"/>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265C1959"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57604A">
        <w:rPr>
          <w:lang w:val="en-US"/>
        </w:rPr>
        <w:t>7</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199864E0" w:rsidR="00E92CBF" w:rsidRPr="00F11966" w:rsidRDefault="00E92CBF" w:rsidP="00E92CBF">
      <w:pPr>
        <w:pStyle w:val="PL"/>
      </w:pPr>
      <w:r w:rsidRPr="00F11966">
        <w:t xml:space="preserve">    © </w:t>
      </w:r>
      <w:r w:rsidR="0027483D" w:rsidRPr="00F11966">
        <w:t>202</w:t>
      </w:r>
      <w:r w:rsidR="0027483D">
        <w:t>2</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0662AB10"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11</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lastRenderedPageBreak/>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0CB268F7" w14:textId="77777777" w:rsidR="00D75146" w:rsidRDefault="00D75146" w:rsidP="00D75146">
      <w:pPr>
        <w:pStyle w:val="PL"/>
        <w:rPr>
          <w:lang w:val="en-US"/>
        </w:rPr>
      </w:pPr>
      <w:r>
        <w:rPr>
          <w:lang w:val="en-US"/>
        </w:rPr>
        <w:t xml:space="preserve">        rai:</w:t>
      </w:r>
    </w:p>
    <w:p w14:paraId="33718474" w14:textId="77777777" w:rsidR="00D75146" w:rsidRPr="00F11966" w:rsidRDefault="00D75146" w:rsidP="00D7514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lastRenderedPageBreak/>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lastRenderedPageBreak/>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lastRenderedPageBreak/>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lastRenderedPageBreak/>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lastRenderedPageBreak/>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lastRenderedPageBreak/>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lastRenderedPageBreak/>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lastRenderedPageBreak/>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lastRenderedPageBreak/>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A940B5">
      <w:pPr>
        <w:pStyle w:val="Heading8"/>
      </w:pPr>
      <w:r w:rsidRPr="00F11966">
        <w:br w:type="page"/>
      </w:r>
      <w:bookmarkStart w:id="2252" w:name="_Toc36462719"/>
      <w:bookmarkStart w:id="2253" w:name="_Toc36462915"/>
      <w:bookmarkStart w:id="2254" w:name="historyclause"/>
      <w:bookmarkStart w:id="2255" w:name="_Toc114778325"/>
      <w:r w:rsidRPr="00F11966">
        <w:lastRenderedPageBreak/>
        <w:t>Annex B (informative):</w:t>
      </w:r>
      <w:r w:rsidRPr="00F11966">
        <w:br/>
        <w:t>Change history</w:t>
      </w:r>
      <w:bookmarkEnd w:id="2252"/>
      <w:bookmarkEnd w:id="2253"/>
      <w:bookmarkEnd w:id="2255"/>
    </w:p>
    <w:bookmarkEnd w:id="2254"/>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000000"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AC1179"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AC1179" w:rsidP="005533A2">
            <w:pPr>
              <w:pStyle w:val="TAL"/>
            </w:pPr>
            <w:fldSimple w:instr=" DOCPROPERTY  CrTitle  \* MERGEFORMAT ">
              <w:r w:rsidR="005533A2">
                <w:t>Missing Reference RFC 7542</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BFB02" w14:textId="77777777" w:rsidR="0096380C" w:rsidRDefault="0096380C">
      <w:r>
        <w:separator/>
      </w:r>
    </w:p>
  </w:endnote>
  <w:endnote w:type="continuationSeparator" w:id="0">
    <w:p w14:paraId="3763BB0F" w14:textId="77777777" w:rsidR="0096380C" w:rsidRDefault="0096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650E55" w:rsidRDefault="00650E5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AE239" w14:textId="77777777" w:rsidR="0096380C" w:rsidRDefault="0096380C">
      <w:r>
        <w:separator/>
      </w:r>
    </w:p>
  </w:footnote>
  <w:footnote w:type="continuationSeparator" w:id="0">
    <w:p w14:paraId="348C79B4" w14:textId="77777777" w:rsidR="0096380C" w:rsidRDefault="0096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757E7A3A" w:rsidR="00650E55" w:rsidRDefault="00650E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525">
      <w:rPr>
        <w:rFonts w:ascii="Arial" w:hAnsi="Arial" w:cs="Arial"/>
        <w:b/>
        <w:noProof/>
        <w:sz w:val="18"/>
        <w:szCs w:val="18"/>
      </w:rPr>
      <w:t>3GPP TS 29.571 V16.13.0 (2022-09)</w:t>
    </w:r>
    <w:r>
      <w:rPr>
        <w:rFonts w:ascii="Arial" w:hAnsi="Arial" w:cs="Arial"/>
        <w:b/>
        <w:sz w:val="18"/>
        <w:szCs w:val="18"/>
      </w:rPr>
      <w:fldChar w:fldCharType="end"/>
    </w:r>
  </w:p>
  <w:p w14:paraId="1980D520" w14:textId="77777777" w:rsidR="00650E55" w:rsidRDefault="00650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0C9A">
      <w:rPr>
        <w:rFonts w:ascii="Arial" w:hAnsi="Arial" w:cs="Arial"/>
        <w:b/>
        <w:noProof/>
        <w:sz w:val="18"/>
        <w:szCs w:val="18"/>
      </w:rPr>
      <w:t>70</w:t>
    </w:r>
    <w:r>
      <w:rPr>
        <w:rFonts w:ascii="Arial" w:hAnsi="Arial" w:cs="Arial"/>
        <w:b/>
        <w:sz w:val="18"/>
        <w:szCs w:val="18"/>
      </w:rPr>
      <w:fldChar w:fldCharType="end"/>
    </w:r>
  </w:p>
  <w:p w14:paraId="7E7CE57E" w14:textId="507ED5E9" w:rsidR="00650E55" w:rsidRDefault="00650E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525">
      <w:rPr>
        <w:rFonts w:ascii="Arial" w:hAnsi="Arial" w:cs="Arial"/>
        <w:b/>
        <w:noProof/>
        <w:sz w:val="18"/>
        <w:szCs w:val="18"/>
      </w:rPr>
      <w:t>Release 16</w:t>
    </w:r>
    <w:r>
      <w:rPr>
        <w:rFonts w:ascii="Arial" w:hAnsi="Arial" w:cs="Arial"/>
        <w:b/>
        <w:sz w:val="18"/>
        <w:szCs w:val="18"/>
      </w:rPr>
      <w:fldChar w:fldCharType="end"/>
    </w:r>
  </w:p>
  <w:p w14:paraId="187D0DCF" w14:textId="77777777" w:rsidR="00650E55" w:rsidRDefault="00650E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59245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5933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090203">
    <w:abstractNumId w:val="11"/>
  </w:num>
  <w:num w:numId="4" w16cid:durableId="972443310">
    <w:abstractNumId w:val="15"/>
  </w:num>
  <w:num w:numId="5" w16cid:durableId="1067142694">
    <w:abstractNumId w:val="13"/>
  </w:num>
  <w:num w:numId="6" w16cid:durableId="2005742388">
    <w:abstractNumId w:val="8"/>
  </w:num>
  <w:num w:numId="7" w16cid:durableId="291059425">
    <w:abstractNumId w:val="12"/>
  </w:num>
  <w:num w:numId="8" w16cid:durableId="1116755578">
    <w:abstractNumId w:val="16"/>
  </w:num>
  <w:num w:numId="9" w16cid:durableId="1063675104">
    <w:abstractNumId w:val="14"/>
  </w:num>
  <w:num w:numId="10" w16cid:durableId="602957425">
    <w:abstractNumId w:val="9"/>
  </w:num>
  <w:num w:numId="11" w16cid:durableId="1608344640">
    <w:abstractNumId w:val="7"/>
  </w:num>
  <w:num w:numId="12" w16cid:durableId="1523975076">
    <w:abstractNumId w:val="6"/>
  </w:num>
  <w:num w:numId="13" w16cid:durableId="1598324724">
    <w:abstractNumId w:val="5"/>
  </w:num>
  <w:num w:numId="14" w16cid:durableId="2100247445">
    <w:abstractNumId w:val="4"/>
  </w:num>
  <w:num w:numId="15" w16cid:durableId="227423487">
    <w:abstractNumId w:val="3"/>
  </w:num>
  <w:num w:numId="16" w16cid:durableId="577640792">
    <w:abstractNumId w:val="2"/>
  </w:num>
  <w:num w:numId="17" w16cid:durableId="777331757">
    <w:abstractNumId w:val="1"/>
  </w:num>
  <w:num w:numId="18" w16cid:durableId="806321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33525"/>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877FA"/>
    <w:rsid w:val="004C328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3E62"/>
    <w:rsid w:val="00574FE2"/>
    <w:rsid w:val="0057604A"/>
    <w:rsid w:val="00576823"/>
    <w:rsid w:val="00577C3C"/>
    <w:rsid w:val="0059735A"/>
    <w:rsid w:val="00597B11"/>
    <w:rsid w:val="005A639A"/>
    <w:rsid w:val="005B2479"/>
    <w:rsid w:val="005B7913"/>
    <w:rsid w:val="005C62C8"/>
    <w:rsid w:val="005C68E2"/>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4183"/>
    <w:rsid w:val="00713C44"/>
    <w:rsid w:val="007244D1"/>
    <w:rsid w:val="007244D8"/>
    <w:rsid w:val="00734A5B"/>
    <w:rsid w:val="0074026F"/>
    <w:rsid w:val="007429F6"/>
    <w:rsid w:val="007433C1"/>
    <w:rsid w:val="00744E76"/>
    <w:rsid w:val="00754E80"/>
    <w:rsid w:val="0075747D"/>
    <w:rsid w:val="00774DA4"/>
    <w:rsid w:val="00781F0F"/>
    <w:rsid w:val="00782DA8"/>
    <w:rsid w:val="00785021"/>
    <w:rsid w:val="007A139A"/>
    <w:rsid w:val="007A480C"/>
    <w:rsid w:val="007B04B3"/>
    <w:rsid w:val="007B600E"/>
    <w:rsid w:val="007F0F4A"/>
    <w:rsid w:val="007F10EB"/>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6018"/>
    <w:rsid w:val="009663F0"/>
    <w:rsid w:val="00967705"/>
    <w:rsid w:val="00967FBE"/>
    <w:rsid w:val="00973E83"/>
    <w:rsid w:val="00983CFF"/>
    <w:rsid w:val="00997235"/>
    <w:rsid w:val="009A0814"/>
    <w:rsid w:val="009A3F85"/>
    <w:rsid w:val="009D1FD9"/>
    <w:rsid w:val="009D3F88"/>
    <w:rsid w:val="009D6C5C"/>
    <w:rsid w:val="009E2139"/>
    <w:rsid w:val="009F33F8"/>
    <w:rsid w:val="009F37B7"/>
    <w:rsid w:val="00A04F3F"/>
    <w:rsid w:val="00A10F02"/>
    <w:rsid w:val="00A164B4"/>
    <w:rsid w:val="00A26956"/>
    <w:rsid w:val="00A27486"/>
    <w:rsid w:val="00A35953"/>
    <w:rsid w:val="00A407CE"/>
    <w:rsid w:val="00A4562A"/>
    <w:rsid w:val="00A53724"/>
    <w:rsid w:val="00A56066"/>
    <w:rsid w:val="00A5706F"/>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220F"/>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37D4E"/>
    <w:rsid w:val="00E44582"/>
    <w:rsid w:val="00E47AD6"/>
    <w:rsid w:val="00E574B8"/>
    <w:rsid w:val="00E7264F"/>
    <w:rsid w:val="00E77645"/>
    <w:rsid w:val="00E90871"/>
    <w:rsid w:val="00E92CBF"/>
    <w:rsid w:val="00E93674"/>
    <w:rsid w:val="00E94E09"/>
    <w:rsid w:val="00E9718C"/>
    <w:rsid w:val="00EA15B0"/>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2441"/>
    <w:rsid w:val="00F52814"/>
    <w:rsid w:val="00F5559A"/>
    <w:rsid w:val="00F62710"/>
    <w:rsid w:val="00F640A9"/>
    <w:rsid w:val="00F653B8"/>
    <w:rsid w:val="00F748B0"/>
    <w:rsid w:val="00F9008D"/>
    <w:rsid w:val="00F929BE"/>
    <w:rsid w:val="00F92AA0"/>
    <w:rsid w:val="00F976FE"/>
    <w:rsid w:val="00FA1266"/>
    <w:rsid w:val="00FA257D"/>
    <w:rsid w:val="00FC1192"/>
    <w:rsid w:val="00FE57BA"/>
    <w:rsid w:val="00FF1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701BA-D614-48B4-B715-F3C341C2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38584</Words>
  <Characters>219932</Characters>
  <Application>Microsoft Office Word</Application>
  <DocSecurity>0</DocSecurity>
  <Lines>1832</Lines>
  <Paragraphs>515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31.124_CR0647R2_(Rel-16)_UEConTest_R16</cp:lastModifiedBy>
  <cp:revision>8</cp:revision>
  <cp:lastPrinted>2019-02-25T14:05:00Z</cp:lastPrinted>
  <dcterms:created xsi:type="dcterms:W3CDTF">2022-08-29T06:14:00Z</dcterms:created>
  <dcterms:modified xsi:type="dcterms:W3CDTF">2022-09-22T20:30:00Z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(3)ZWte8+D65qoKnoB+MztoYn4diXbeMm5O7bTI4Lt0qIe9OECtpr79EXpjD3r3bqi3myJt7Er1
AyBxoYB49gSlwDG6L1dodEstJaEu1Byox8eC6N3oPLIZfV0Q28/r+xHLF8ZhJlWpRp6PEPVJ
N5zXUmgwAdW3R+Ytp4tQMyMnq1op7VC9RYZqT+gx3Nfrmnh6QUIp4gEp6U+B5jjlggpx3AsW
z2ORku822xUblQZQKJ</vt:lpwstr>
  </property>
  <property fmtid="{D5CDD505-2E9C-101B-9397-08002B2CF9AE}" pid="3" name="_2015_ms_pID_7253431">
    <vt:lpwstr>5sOtNELAxPSw1Vxr4zB9cyXkKhv7g7bS9T0Vr9Fy9Z/wECwL0tLnfD
N9ILkuWllmm/2UR42Sksh2B5kVFfgcZFCBks50UaU4Lg2E9rDjlPjf1WRkF5wvrJIMkM8jKt
2UOAmdCXROyJhOlmu5LeGr9znyTxfeUhJ+syCaxgU4qUzmF5j9KdSl1ERnwW1qyFi76kvqVL
WKEnK6kU4X9cZY3dpnhydy1dgKUo9bk/AFGA</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1661841446</vt:lpwstr>
  </property>
</Properties>
</file>