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19"/>
        <w:gridCol w:w="5486"/>
      </w:tblGrid>
      <w:tr w:rsidR="004F0988" w14:paraId="38C6849C" w14:textId="77777777" w:rsidTr="00415D32">
        <w:tc>
          <w:tcPr>
            <w:tcW w:w="10205" w:type="dxa"/>
            <w:gridSpan w:val="2"/>
            <w:tcBorders>
              <w:top w:val="nil"/>
              <w:left w:val="nil"/>
              <w:bottom w:val="nil"/>
              <w:right w:val="nil"/>
            </w:tcBorders>
          </w:tcPr>
          <w:p w14:paraId="66F3F9E4" w14:textId="1DBF96A2"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733CAD">
              <w:t>4</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w:t>
            </w:r>
            <w:r w:rsidR="00733CAD">
              <w:rPr>
                <w:sz w:val="32"/>
              </w:rPr>
              <w:t>9</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02.5pt;height:61.4pt" o:ole="">
                  <v:imagedata r:id="rId9" o:title=""/>
                </v:shape>
                <o:OLEObject Type="Embed" ProgID="Word.Picture.8" ShapeID="_x0000_i1079" DrawAspect="Content" ObjectID="_1820132719"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7326DF7E" w14:textId="2C748213" w:rsidR="00415D32" w:rsidRDefault="003C1A6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15D32">
        <w:rPr>
          <w:noProof/>
        </w:rPr>
        <w:t>Foreword</w:t>
      </w:r>
      <w:r w:rsidR="00415D32">
        <w:rPr>
          <w:noProof/>
        </w:rPr>
        <w:tab/>
      </w:r>
      <w:r w:rsidR="00415D32">
        <w:rPr>
          <w:noProof/>
        </w:rPr>
        <w:fldChar w:fldCharType="begin" w:fldLock="1"/>
      </w:r>
      <w:r w:rsidR="00415D32">
        <w:rPr>
          <w:noProof/>
        </w:rPr>
        <w:instrText xml:space="preserve"> PAGEREF _Toc209520497 \h </w:instrText>
      </w:r>
      <w:r w:rsidR="00415D32">
        <w:rPr>
          <w:noProof/>
        </w:rPr>
      </w:r>
      <w:r w:rsidR="00415D32">
        <w:rPr>
          <w:noProof/>
        </w:rPr>
        <w:fldChar w:fldCharType="separate"/>
      </w:r>
      <w:r w:rsidR="00415D32">
        <w:rPr>
          <w:noProof/>
        </w:rPr>
        <w:t>22</w:t>
      </w:r>
      <w:r w:rsidR="00415D32">
        <w:rPr>
          <w:noProof/>
        </w:rPr>
        <w:fldChar w:fldCharType="end"/>
      </w:r>
    </w:p>
    <w:p w14:paraId="3558E13B" w14:textId="29BAD4DE"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_Toc209520498 \h </w:instrText>
      </w:r>
      <w:r>
        <w:rPr>
          <w:noProof/>
        </w:rPr>
      </w:r>
      <w:r>
        <w:rPr>
          <w:noProof/>
        </w:rPr>
        <w:fldChar w:fldCharType="separate"/>
      </w:r>
      <w:r>
        <w:rPr>
          <w:noProof/>
        </w:rPr>
        <w:t>24</w:t>
      </w:r>
      <w:r>
        <w:rPr>
          <w:noProof/>
        </w:rPr>
        <w:fldChar w:fldCharType="end"/>
      </w:r>
    </w:p>
    <w:p w14:paraId="2DC56309" w14:textId="2DBA72ED"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_Toc209520499 \h </w:instrText>
      </w:r>
      <w:r>
        <w:rPr>
          <w:noProof/>
        </w:rPr>
      </w:r>
      <w:r>
        <w:rPr>
          <w:noProof/>
        </w:rPr>
        <w:fldChar w:fldCharType="separate"/>
      </w:r>
      <w:r>
        <w:rPr>
          <w:noProof/>
        </w:rPr>
        <w:t>24</w:t>
      </w:r>
      <w:r>
        <w:rPr>
          <w:noProof/>
        </w:rPr>
        <w:fldChar w:fldCharType="end"/>
      </w:r>
    </w:p>
    <w:p w14:paraId="08751881" w14:textId="41B43B2D"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_Toc209520500 \h </w:instrText>
      </w:r>
      <w:r>
        <w:rPr>
          <w:noProof/>
        </w:rPr>
      </w:r>
      <w:r>
        <w:rPr>
          <w:noProof/>
        </w:rPr>
        <w:fldChar w:fldCharType="separate"/>
      </w:r>
      <w:r>
        <w:rPr>
          <w:noProof/>
        </w:rPr>
        <w:t>25</w:t>
      </w:r>
      <w:r>
        <w:rPr>
          <w:noProof/>
        </w:rPr>
        <w:fldChar w:fldCharType="end"/>
      </w:r>
    </w:p>
    <w:p w14:paraId="0F39C43D" w14:textId="02C865A7"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_Toc209520501 \h </w:instrText>
      </w:r>
      <w:r>
        <w:rPr>
          <w:noProof/>
        </w:rPr>
      </w:r>
      <w:r>
        <w:rPr>
          <w:noProof/>
        </w:rPr>
        <w:fldChar w:fldCharType="separate"/>
      </w:r>
      <w:r>
        <w:rPr>
          <w:noProof/>
        </w:rPr>
        <w:t>25</w:t>
      </w:r>
      <w:r>
        <w:rPr>
          <w:noProof/>
        </w:rPr>
        <w:fldChar w:fldCharType="end"/>
      </w:r>
    </w:p>
    <w:p w14:paraId="362A148E" w14:textId="0BA4DAA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_Toc209520502 \h </w:instrText>
      </w:r>
      <w:r>
        <w:rPr>
          <w:noProof/>
        </w:rPr>
      </w:r>
      <w:r>
        <w:rPr>
          <w:noProof/>
        </w:rPr>
        <w:fldChar w:fldCharType="separate"/>
      </w:r>
      <w:r>
        <w:rPr>
          <w:noProof/>
        </w:rPr>
        <w:t>25</w:t>
      </w:r>
      <w:r>
        <w:rPr>
          <w:noProof/>
        </w:rPr>
        <w:fldChar w:fldCharType="end"/>
      </w:r>
    </w:p>
    <w:p w14:paraId="07634E80" w14:textId="7F2BC3C3"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_Toc209520503 \h </w:instrText>
      </w:r>
      <w:r>
        <w:rPr>
          <w:noProof/>
        </w:rPr>
      </w:r>
      <w:r>
        <w:rPr>
          <w:noProof/>
        </w:rPr>
        <w:fldChar w:fldCharType="separate"/>
      </w:r>
      <w:r>
        <w:rPr>
          <w:noProof/>
        </w:rPr>
        <w:t>25</w:t>
      </w:r>
      <w:r>
        <w:rPr>
          <w:noProof/>
        </w:rPr>
        <w:fldChar w:fldCharType="end"/>
      </w:r>
    </w:p>
    <w:p w14:paraId="07C73FD9" w14:textId="6502D2BC"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_Toc209520504 \h </w:instrText>
      </w:r>
      <w:r>
        <w:rPr>
          <w:noProof/>
        </w:rPr>
      </w:r>
      <w:r>
        <w:rPr>
          <w:noProof/>
        </w:rPr>
        <w:fldChar w:fldCharType="separate"/>
      </w:r>
      <w:r>
        <w:rPr>
          <w:noProof/>
        </w:rPr>
        <w:t>26</w:t>
      </w:r>
      <w:r>
        <w:rPr>
          <w:noProof/>
        </w:rPr>
        <w:fldChar w:fldCharType="end"/>
      </w:r>
    </w:p>
    <w:p w14:paraId="01E915EB" w14:textId="26F508A6"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Edge Enabler Server</w:t>
      </w:r>
      <w:r>
        <w:rPr>
          <w:noProof/>
        </w:rPr>
        <w:tab/>
      </w:r>
      <w:r>
        <w:rPr>
          <w:noProof/>
        </w:rPr>
        <w:fldChar w:fldCharType="begin" w:fldLock="1"/>
      </w:r>
      <w:r>
        <w:rPr>
          <w:noProof/>
        </w:rPr>
        <w:instrText xml:space="preserve"> PAGEREF _Toc209520505 \h </w:instrText>
      </w:r>
      <w:r>
        <w:rPr>
          <w:noProof/>
        </w:rPr>
      </w:r>
      <w:r>
        <w:rPr>
          <w:noProof/>
        </w:rPr>
        <w:fldChar w:fldCharType="separate"/>
      </w:r>
      <w:r>
        <w:rPr>
          <w:noProof/>
        </w:rPr>
        <w:t>26</w:t>
      </w:r>
      <w:r>
        <w:rPr>
          <w:noProof/>
        </w:rPr>
        <w:fldChar w:fldCharType="end"/>
      </w:r>
    </w:p>
    <w:p w14:paraId="65FA80AE" w14:textId="04E52BAE"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_Toc209520506 \h </w:instrText>
      </w:r>
      <w:r>
        <w:rPr>
          <w:noProof/>
        </w:rPr>
      </w:r>
      <w:r>
        <w:rPr>
          <w:noProof/>
        </w:rPr>
        <w:fldChar w:fldCharType="separate"/>
      </w:r>
      <w:r>
        <w:rPr>
          <w:noProof/>
        </w:rPr>
        <w:t>26</w:t>
      </w:r>
      <w:r>
        <w:rPr>
          <w:noProof/>
        </w:rPr>
        <w:fldChar w:fldCharType="end"/>
      </w:r>
    </w:p>
    <w:p w14:paraId="562788C6" w14:textId="57B37E15"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Eees_EASRegistration Service</w:t>
      </w:r>
      <w:r>
        <w:rPr>
          <w:noProof/>
        </w:rPr>
        <w:tab/>
      </w:r>
      <w:r>
        <w:rPr>
          <w:noProof/>
        </w:rPr>
        <w:fldChar w:fldCharType="begin" w:fldLock="1"/>
      </w:r>
      <w:r>
        <w:rPr>
          <w:noProof/>
        </w:rPr>
        <w:instrText xml:space="preserve"> PAGEREF _Toc209520507 \h </w:instrText>
      </w:r>
      <w:r>
        <w:rPr>
          <w:noProof/>
        </w:rPr>
      </w:r>
      <w:r>
        <w:rPr>
          <w:noProof/>
        </w:rPr>
        <w:fldChar w:fldCharType="separate"/>
      </w:r>
      <w:r>
        <w:rPr>
          <w:noProof/>
        </w:rPr>
        <w:t>28</w:t>
      </w:r>
      <w:r>
        <w:rPr>
          <w:noProof/>
        </w:rPr>
        <w:fldChar w:fldCharType="end"/>
      </w:r>
    </w:p>
    <w:p w14:paraId="45B7048C" w14:textId="330CAF2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_Toc209520508 \h </w:instrText>
      </w:r>
      <w:r>
        <w:rPr>
          <w:noProof/>
        </w:rPr>
      </w:r>
      <w:r>
        <w:rPr>
          <w:noProof/>
        </w:rPr>
        <w:fldChar w:fldCharType="separate"/>
      </w:r>
      <w:r>
        <w:rPr>
          <w:noProof/>
        </w:rPr>
        <w:t>28</w:t>
      </w:r>
      <w:r>
        <w:rPr>
          <w:noProof/>
        </w:rPr>
        <w:fldChar w:fldCharType="end"/>
      </w:r>
    </w:p>
    <w:p w14:paraId="193648ED" w14:textId="20177EA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_Toc209520509 \h </w:instrText>
      </w:r>
      <w:r>
        <w:rPr>
          <w:noProof/>
        </w:rPr>
      </w:r>
      <w:r>
        <w:rPr>
          <w:noProof/>
        </w:rPr>
        <w:fldChar w:fldCharType="separate"/>
      </w:r>
      <w:r>
        <w:rPr>
          <w:noProof/>
        </w:rPr>
        <w:t>29</w:t>
      </w:r>
      <w:r>
        <w:rPr>
          <w:noProof/>
        </w:rPr>
        <w:fldChar w:fldCharType="end"/>
      </w:r>
    </w:p>
    <w:p w14:paraId="52986C4F" w14:textId="39FB792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_Toc209520510 \h </w:instrText>
      </w:r>
      <w:r>
        <w:rPr>
          <w:noProof/>
        </w:rPr>
      </w:r>
      <w:r>
        <w:rPr>
          <w:noProof/>
        </w:rPr>
        <w:fldChar w:fldCharType="separate"/>
      </w:r>
      <w:r>
        <w:rPr>
          <w:noProof/>
        </w:rPr>
        <w:t>29</w:t>
      </w:r>
      <w:r>
        <w:rPr>
          <w:noProof/>
        </w:rPr>
        <w:fldChar w:fldCharType="end"/>
      </w:r>
    </w:p>
    <w:p w14:paraId="3C800617" w14:textId="2C72704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w:t>
      </w:r>
      <w:r>
        <w:rPr>
          <w:noProof/>
        </w:rPr>
        <w:tab/>
      </w:r>
      <w:r>
        <w:rPr>
          <w:noProof/>
        </w:rPr>
        <w:fldChar w:fldCharType="begin" w:fldLock="1"/>
      </w:r>
      <w:r>
        <w:rPr>
          <w:noProof/>
        </w:rPr>
        <w:instrText xml:space="preserve"> PAGEREF _Toc209520511 \h </w:instrText>
      </w:r>
      <w:r>
        <w:rPr>
          <w:noProof/>
        </w:rPr>
      </w:r>
      <w:r>
        <w:rPr>
          <w:noProof/>
        </w:rPr>
        <w:fldChar w:fldCharType="separate"/>
      </w:r>
      <w:r>
        <w:rPr>
          <w:noProof/>
        </w:rPr>
        <w:t>29</w:t>
      </w:r>
      <w:r>
        <w:rPr>
          <w:noProof/>
        </w:rPr>
        <w:fldChar w:fldCharType="end"/>
      </w:r>
    </w:p>
    <w:p w14:paraId="16766FB5" w14:textId="3D7553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_Toc209520512 \h </w:instrText>
      </w:r>
      <w:r>
        <w:rPr>
          <w:noProof/>
        </w:rPr>
      </w:r>
      <w:r>
        <w:rPr>
          <w:noProof/>
        </w:rPr>
        <w:fldChar w:fldCharType="separate"/>
      </w:r>
      <w:r>
        <w:rPr>
          <w:noProof/>
        </w:rPr>
        <w:t>29</w:t>
      </w:r>
      <w:r>
        <w:rPr>
          <w:noProof/>
        </w:rPr>
        <w:fldChar w:fldCharType="end"/>
      </w:r>
    </w:p>
    <w:p w14:paraId="58A833F1" w14:textId="06BF800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_Toc209520513 \h </w:instrText>
      </w:r>
      <w:r>
        <w:rPr>
          <w:noProof/>
        </w:rPr>
      </w:r>
      <w:r>
        <w:rPr>
          <w:noProof/>
        </w:rPr>
        <w:fldChar w:fldCharType="separate"/>
      </w:r>
      <w:r>
        <w:rPr>
          <w:noProof/>
        </w:rPr>
        <w:t>29</w:t>
      </w:r>
      <w:r>
        <w:rPr>
          <w:noProof/>
        </w:rPr>
        <w:fldChar w:fldCharType="end"/>
      </w:r>
    </w:p>
    <w:p w14:paraId="47DD7F70" w14:textId="1ECDF48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w:t>
      </w:r>
      <w:r>
        <w:rPr>
          <w:noProof/>
        </w:rPr>
        <w:tab/>
      </w:r>
      <w:r>
        <w:rPr>
          <w:noProof/>
        </w:rPr>
        <w:fldChar w:fldCharType="begin" w:fldLock="1"/>
      </w:r>
      <w:r>
        <w:rPr>
          <w:noProof/>
        </w:rPr>
        <w:instrText xml:space="preserve"> PAGEREF _Toc209520514 \h </w:instrText>
      </w:r>
      <w:r>
        <w:rPr>
          <w:noProof/>
        </w:rPr>
      </w:r>
      <w:r>
        <w:rPr>
          <w:noProof/>
        </w:rPr>
        <w:fldChar w:fldCharType="separate"/>
      </w:r>
      <w:r>
        <w:rPr>
          <w:noProof/>
        </w:rPr>
        <w:t>29</w:t>
      </w:r>
      <w:r>
        <w:rPr>
          <w:noProof/>
        </w:rPr>
        <w:fldChar w:fldCharType="end"/>
      </w:r>
    </w:p>
    <w:p w14:paraId="176ED231" w14:textId="4C14686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_Toc209520515 \h </w:instrText>
      </w:r>
      <w:r>
        <w:rPr>
          <w:noProof/>
        </w:rPr>
      </w:r>
      <w:r>
        <w:rPr>
          <w:noProof/>
        </w:rPr>
        <w:fldChar w:fldCharType="separate"/>
      </w:r>
      <w:r>
        <w:rPr>
          <w:noProof/>
        </w:rPr>
        <w:t>29</w:t>
      </w:r>
      <w:r>
        <w:rPr>
          <w:noProof/>
        </w:rPr>
        <w:fldChar w:fldCharType="end"/>
      </w:r>
    </w:p>
    <w:p w14:paraId="118267DD" w14:textId="6937B34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_Toc209520516 \h </w:instrText>
      </w:r>
      <w:r>
        <w:rPr>
          <w:noProof/>
        </w:rPr>
      </w:r>
      <w:r>
        <w:rPr>
          <w:noProof/>
        </w:rPr>
        <w:fldChar w:fldCharType="separate"/>
      </w:r>
      <w:r>
        <w:rPr>
          <w:noProof/>
        </w:rPr>
        <w:t>30</w:t>
      </w:r>
      <w:r>
        <w:rPr>
          <w:noProof/>
        </w:rPr>
        <w:fldChar w:fldCharType="end"/>
      </w:r>
    </w:p>
    <w:p w14:paraId="52D73664" w14:textId="595A8DB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w:t>
      </w:r>
      <w:r>
        <w:rPr>
          <w:noProof/>
        </w:rPr>
        <w:tab/>
      </w:r>
      <w:r>
        <w:rPr>
          <w:noProof/>
        </w:rPr>
        <w:fldChar w:fldCharType="begin" w:fldLock="1"/>
      </w:r>
      <w:r>
        <w:rPr>
          <w:noProof/>
        </w:rPr>
        <w:instrText xml:space="preserve"> PAGEREF _Toc209520517 \h </w:instrText>
      </w:r>
      <w:r>
        <w:rPr>
          <w:noProof/>
        </w:rPr>
      </w:r>
      <w:r>
        <w:rPr>
          <w:noProof/>
        </w:rPr>
        <w:fldChar w:fldCharType="separate"/>
      </w:r>
      <w:r>
        <w:rPr>
          <w:noProof/>
        </w:rPr>
        <w:t>30</w:t>
      </w:r>
      <w:r>
        <w:rPr>
          <w:noProof/>
        </w:rPr>
        <w:fldChar w:fldCharType="end"/>
      </w:r>
    </w:p>
    <w:p w14:paraId="254E8182" w14:textId="2E2CBAF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_Toc209520518 \h </w:instrText>
      </w:r>
      <w:r>
        <w:rPr>
          <w:noProof/>
        </w:rPr>
      </w:r>
      <w:r>
        <w:rPr>
          <w:noProof/>
        </w:rPr>
        <w:fldChar w:fldCharType="separate"/>
      </w:r>
      <w:r>
        <w:rPr>
          <w:noProof/>
        </w:rPr>
        <w:t>30</w:t>
      </w:r>
      <w:r>
        <w:rPr>
          <w:noProof/>
        </w:rPr>
        <w:fldChar w:fldCharType="end"/>
      </w:r>
    </w:p>
    <w:p w14:paraId="4FCB1046" w14:textId="5DC0690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_Toc209520519 \h </w:instrText>
      </w:r>
      <w:r>
        <w:rPr>
          <w:noProof/>
        </w:rPr>
      </w:r>
      <w:r>
        <w:rPr>
          <w:noProof/>
        </w:rPr>
        <w:fldChar w:fldCharType="separate"/>
      </w:r>
      <w:r>
        <w:rPr>
          <w:noProof/>
        </w:rPr>
        <w:t>30</w:t>
      </w:r>
      <w:r>
        <w:rPr>
          <w:noProof/>
        </w:rPr>
        <w:fldChar w:fldCharType="end"/>
      </w:r>
    </w:p>
    <w:p w14:paraId="3C3C222D" w14:textId="1F62758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Eees_UELocation Service</w:t>
      </w:r>
      <w:r>
        <w:rPr>
          <w:noProof/>
        </w:rPr>
        <w:tab/>
      </w:r>
      <w:r>
        <w:rPr>
          <w:noProof/>
        </w:rPr>
        <w:fldChar w:fldCharType="begin" w:fldLock="1"/>
      </w:r>
      <w:r>
        <w:rPr>
          <w:noProof/>
        </w:rPr>
        <w:instrText xml:space="preserve"> PAGEREF _Toc209520520 \h </w:instrText>
      </w:r>
      <w:r>
        <w:rPr>
          <w:noProof/>
        </w:rPr>
      </w:r>
      <w:r>
        <w:rPr>
          <w:noProof/>
        </w:rPr>
        <w:fldChar w:fldCharType="separate"/>
      </w:r>
      <w:r>
        <w:rPr>
          <w:noProof/>
        </w:rPr>
        <w:t>31</w:t>
      </w:r>
      <w:r>
        <w:rPr>
          <w:noProof/>
        </w:rPr>
        <w:fldChar w:fldCharType="end"/>
      </w:r>
    </w:p>
    <w:p w14:paraId="69F7DC88" w14:textId="6BB4CD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_Toc209520521 \h </w:instrText>
      </w:r>
      <w:r>
        <w:rPr>
          <w:noProof/>
        </w:rPr>
      </w:r>
      <w:r>
        <w:rPr>
          <w:noProof/>
        </w:rPr>
        <w:fldChar w:fldCharType="separate"/>
      </w:r>
      <w:r>
        <w:rPr>
          <w:noProof/>
        </w:rPr>
        <w:t>31</w:t>
      </w:r>
      <w:r>
        <w:rPr>
          <w:noProof/>
        </w:rPr>
        <w:fldChar w:fldCharType="end"/>
      </w:r>
    </w:p>
    <w:p w14:paraId="64D4327C" w14:textId="699B8F4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_Toc209520522 \h </w:instrText>
      </w:r>
      <w:r>
        <w:rPr>
          <w:noProof/>
        </w:rPr>
      </w:r>
      <w:r>
        <w:rPr>
          <w:noProof/>
        </w:rPr>
        <w:fldChar w:fldCharType="separate"/>
      </w:r>
      <w:r>
        <w:rPr>
          <w:noProof/>
        </w:rPr>
        <w:t>31</w:t>
      </w:r>
      <w:r>
        <w:rPr>
          <w:noProof/>
        </w:rPr>
        <w:fldChar w:fldCharType="end"/>
      </w:r>
    </w:p>
    <w:p w14:paraId="3BA19A29" w14:textId="018813C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_Toc209520523 \h </w:instrText>
      </w:r>
      <w:r>
        <w:rPr>
          <w:noProof/>
        </w:rPr>
      </w:r>
      <w:r>
        <w:rPr>
          <w:noProof/>
        </w:rPr>
        <w:fldChar w:fldCharType="separate"/>
      </w:r>
      <w:r>
        <w:rPr>
          <w:noProof/>
        </w:rPr>
        <w:t>31</w:t>
      </w:r>
      <w:r>
        <w:rPr>
          <w:noProof/>
        </w:rPr>
        <w:fldChar w:fldCharType="end"/>
      </w:r>
    </w:p>
    <w:p w14:paraId="41A3EBF0" w14:textId="7D55850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Eees_UELocation_Get</w:t>
      </w:r>
      <w:r>
        <w:rPr>
          <w:noProof/>
        </w:rPr>
        <w:tab/>
      </w:r>
      <w:r>
        <w:rPr>
          <w:noProof/>
        </w:rPr>
        <w:fldChar w:fldCharType="begin" w:fldLock="1"/>
      </w:r>
      <w:r>
        <w:rPr>
          <w:noProof/>
        </w:rPr>
        <w:instrText xml:space="preserve"> PAGEREF _Toc209520524 \h </w:instrText>
      </w:r>
      <w:r>
        <w:rPr>
          <w:noProof/>
        </w:rPr>
      </w:r>
      <w:r>
        <w:rPr>
          <w:noProof/>
        </w:rPr>
        <w:fldChar w:fldCharType="separate"/>
      </w:r>
      <w:r>
        <w:rPr>
          <w:noProof/>
        </w:rPr>
        <w:t>31</w:t>
      </w:r>
      <w:r>
        <w:rPr>
          <w:noProof/>
        </w:rPr>
        <w:fldChar w:fldCharType="end"/>
      </w:r>
    </w:p>
    <w:p w14:paraId="489F363F" w14:textId="6E25A9B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_Toc209520525 \h </w:instrText>
      </w:r>
      <w:r>
        <w:rPr>
          <w:noProof/>
        </w:rPr>
      </w:r>
      <w:r>
        <w:rPr>
          <w:noProof/>
        </w:rPr>
        <w:fldChar w:fldCharType="separate"/>
      </w:r>
      <w:r>
        <w:rPr>
          <w:noProof/>
        </w:rPr>
        <w:t>31</w:t>
      </w:r>
      <w:r>
        <w:rPr>
          <w:noProof/>
        </w:rPr>
        <w:fldChar w:fldCharType="end"/>
      </w:r>
    </w:p>
    <w:p w14:paraId="1EF0E37C" w14:textId="795AA62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_Toc209520526 \h </w:instrText>
      </w:r>
      <w:r>
        <w:rPr>
          <w:noProof/>
        </w:rPr>
      </w:r>
      <w:r>
        <w:rPr>
          <w:noProof/>
        </w:rPr>
        <w:fldChar w:fldCharType="separate"/>
      </w:r>
      <w:r>
        <w:rPr>
          <w:noProof/>
        </w:rPr>
        <w:t>31</w:t>
      </w:r>
      <w:r>
        <w:rPr>
          <w:noProof/>
        </w:rPr>
        <w:fldChar w:fldCharType="end"/>
      </w:r>
    </w:p>
    <w:p w14:paraId="1A53C24C" w14:textId="2DDCD47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_Toc209520527 \h </w:instrText>
      </w:r>
      <w:r>
        <w:rPr>
          <w:noProof/>
        </w:rPr>
      </w:r>
      <w:r>
        <w:rPr>
          <w:noProof/>
        </w:rPr>
        <w:fldChar w:fldCharType="separate"/>
      </w:r>
      <w:r>
        <w:rPr>
          <w:noProof/>
        </w:rPr>
        <w:t>32</w:t>
      </w:r>
      <w:r>
        <w:rPr>
          <w:noProof/>
        </w:rPr>
        <w:fldChar w:fldCharType="end"/>
      </w:r>
    </w:p>
    <w:p w14:paraId="1A51A492" w14:textId="40FD5BA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Eees_UELocation_Subscribe</w:t>
      </w:r>
      <w:r>
        <w:rPr>
          <w:noProof/>
        </w:rPr>
        <w:tab/>
      </w:r>
      <w:r>
        <w:rPr>
          <w:noProof/>
        </w:rPr>
        <w:fldChar w:fldCharType="begin" w:fldLock="1"/>
      </w:r>
      <w:r>
        <w:rPr>
          <w:noProof/>
        </w:rPr>
        <w:instrText xml:space="preserve"> PAGEREF _Toc209520528 \h </w:instrText>
      </w:r>
      <w:r>
        <w:rPr>
          <w:noProof/>
        </w:rPr>
      </w:r>
      <w:r>
        <w:rPr>
          <w:noProof/>
        </w:rPr>
        <w:fldChar w:fldCharType="separate"/>
      </w:r>
      <w:r>
        <w:rPr>
          <w:noProof/>
        </w:rPr>
        <w:t>32</w:t>
      </w:r>
      <w:r>
        <w:rPr>
          <w:noProof/>
        </w:rPr>
        <w:fldChar w:fldCharType="end"/>
      </w:r>
    </w:p>
    <w:p w14:paraId="4923290A" w14:textId="314C77A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_Toc209520529 \h </w:instrText>
      </w:r>
      <w:r>
        <w:rPr>
          <w:noProof/>
        </w:rPr>
      </w:r>
      <w:r>
        <w:rPr>
          <w:noProof/>
        </w:rPr>
        <w:fldChar w:fldCharType="separate"/>
      </w:r>
      <w:r>
        <w:rPr>
          <w:noProof/>
        </w:rPr>
        <w:t>32</w:t>
      </w:r>
      <w:r>
        <w:rPr>
          <w:noProof/>
        </w:rPr>
        <w:fldChar w:fldCharType="end"/>
      </w:r>
    </w:p>
    <w:p w14:paraId="64EA40B8" w14:textId="0A0CB02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_Toc209520530 \h </w:instrText>
      </w:r>
      <w:r>
        <w:rPr>
          <w:noProof/>
        </w:rPr>
      </w:r>
      <w:r>
        <w:rPr>
          <w:noProof/>
        </w:rPr>
        <w:fldChar w:fldCharType="separate"/>
      </w:r>
      <w:r>
        <w:rPr>
          <w:noProof/>
        </w:rPr>
        <w:t>32</w:t>
      </w:r>
      <w:r>
        <w:rPr>
          <w:noProof/>
        </w:rPr>
        <w:fldChar w:fldCharType="end"/>
      </w:r>
    </w:p>
    <w:p w14:paraId="09C1B5C1" w14:textId="27E4D79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_Toc209520531 \h </w:instrText>
      </w:r>
      <w:r>
        <w:rPr>
          <w:noProof/>
        </w:rPr>
      </w:r>
      <w:r>
        <w:rPr>
          <w:noProof/>
        </w:rPr>
        <w:fldChar w:fldCharType="separate"/>
      </w:r>
      <w:r>
        <w:rPr>
          <w:noProof/>
        </w:rPr>
        <w:t>33</w:t>
      </w:r>
      <w:r>
        <w:rPr>
          <w:noProof/>
        </w:rPr>
        <w:fldChar w:fldCharType="end"/>
      </w:r>
    </w:p>
    <w:p w14:paraId="67665798" w14:textId="6B29ACD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Eees_UELocation_Notify</w:t>
      </w:r>
      <w:r>
        <w:rPr>
          <w:noProof/>
        </w:rPr>
        <w:tab/>
      </w:r>
      <w:r>
        <w:rPr>
          <w:noProof/>
        </w:rPr>
        <w:fldChar w:fldCharType="begin" w:fldLock="1"/>
      </w:r>
      <w:r>
        <w:rPr>
          <w:noProof/>
        </w:rPr>
        <w:instrText xml:space="preserve"> PAGEREF _Toc209520532 \h </w:instrText>
      </w:r>
      <w:r>
        <w:rPr>
          <w:noProof/>
        </w:rPr>
      </w:r>
      <w:r>
        <w:rPr>
          <w:noProof/>
        </w:rPr>
        <w:fldChar w:fldCharType="separate"/>
      </w:r>
      <w:r>
        <w:rPr>
          <w:noProof/>
        </w:rPr>
        <w:t>34</w:t>
      </w:r>
      <w:r>
        <w:rPr>
          <w:noProof/>
        </w:rPr>
        <w:fldChar w:fldCharType="end"/>
      </w:r>
    </w:p>
    <w:p w14:paraId="5C3B620C" w14:textId="6A65051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_Toc209520533 \h </w:instrText>
      </w:r>
      <w:r>
        <w:rPr>
          <w:noProof/>
        </w:rPr>
      </w:r>
      <w:r>
        <w:rPr>
          <w:noProof/>
        </w:rPr>
        <w:fldChar w:fldCharType="separate"/>
      </w:r>
      <w:r>
        <w:rPr>
          <w:noProof/>
        </w:rPr>
        <w:t>34</w:t>
      </w:r>
      <w:r>
        <w:rPr>
          <w:noProof/>
        </w:rPr>
        <w:fldChar w:fldCharType="end"/>
      </w:r>
    </w:p>
    <w:p w14:paraId="6D2D3B8D" w14:textId="1A73A26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_Toc209520534 \h </w:instrText>
      </w:r>
      <w:r>
        <w:rPr>
          <w:noProof/>
        </w:rPr>
      </w:r>
      <w:r>
        <w:rPr>
          <w:noProof/>
        </w:rPr>
        <w:fldChar w:fldCharType="separate"/>
      </w:r>
      <w:r>
        <w:rPr>
          <w:noProof/>
        </w:rPr>
        <w:t>34</w:t>
      </w:r>
      <w:r>
        <w:rPr>
          <w:noProof/>
        </w:rPr>
        <w:fldChar w:fldCharType="end"/>
      </w:r>
    </w:p>
    <w:p w14:paraId="7B527E37" w14:textId="3ACAFB0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_Toc209520535 \h </w:instrText>
      </w:r>
      <w:r>
        <w:rPr>
          <w:noProof/>
        </w:rPr>
      </w:r>
      <w:r>
        <w:rPr>
          <w:noProof/>
        </w:rPr>
        <w:fldChar w:fldCharType="separate"/>
      </w:r>
      <w:r>
        <w:rPr>
          <w:noProof/>
        </w:rPr>
        <w:t>34</w:t>
      </w:r>
      <w:r>
        <w:rPr>
          <w:noProof/>
        </w:rPr>
        <w:fldChar w:fldCharType="end"/>
      </w:r>
    </w:p>
    <w:p w14:paraId="26C0F6B3" w14:textId="3129549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w:t>
      </w:r>
      <w:r>
        <w:rPr>
          <w:noProof/>
        </w:rPr>
        <w:tab/>
      </w:r>
      <w:r>
        <w:rPr>
          <w:noProof/>
        </w:rPr>
        <w:fldChar w:fldCharType="begin" w:fldLock="1"/>
      </w:r>
      <w:r>
        <w:rPr>
          <w:noProof/>
        </w:rPr>
        <w:instrText xml:space="preserve"> PAGEREF _Toc209520536 \h </w:instrText>
      </w:r>
      <w:r>
        <w:rPr>
          <w:noProof/>
        </w:rPr>
      </w:r>
      <w:r>
        <w:rPr>
          <w:noProof/>
        </w:rPr>
        <w:fldChar w:fldCharType="separate"/>
      </w:r>
      <w:r>
        <w:rPr>
          <w:noProof/>
        </w:rPr>
        <w:t>35</w:t>
      </w:r>
      <w:r>
        <w:rPr>
          <w:noProof/>
        </w:rPr>
        <w:fldChar w:fldCharType="end"/>
      </w:r>
    </w:p>
    <w:p w14:paraId="53C4E819" w14:textId="6BA4B87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_Toc209520537 \h </w:instrText>
      </w:r>
      <w:r>
        <w:rPr>
          <w:noProof/>
        </w:rPr>
      </w:r>
      <w:r>
        <w:rPr>
          <w:noProof/>
        </w:rPr>
        <w:fldChar w:fldCharType="separate"/>
      </w:r>
      <w:r>
        <w:rPr>
          <w:noProof/>
        </w:rPr>
        <w:t>35</w:t>
      </w:r>
      <w:r>
        <w:rPr>
          <w:noProof/>
        </w:rPr>
        <w:fldChar w:fldCharType="end"/>
      </w:r>
    </w:p>
    <w:p w14:paraId="4408F454" w14:textId="5088645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_Toc209520538 \h </w:instrText>
      </w:r>
      <w:r>
        <w:rPr>
          <w:noProof/>
        </w:rPr>
      </w:r>
      <w:r>
        <w:rPr>
          <w:noProof/>
        </w:rPr>
        <w:fldChar w:fldCharType="separate"/>
      </w:r>
      <w:r>
        <w:rPr>
          <w:noProof/>
        </w:rPr>
        <w:t>35</w:t>
      </w:r>
      <w:r>
        <w:rPr>
          <w:noProof/>
        </w:rPr>
        <w:fldChar w:fldCharType="end"/>
      </w:r>
    </w:p>
    <w:p w14:paraId="26920DEA" w14:textId="37494E5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_Toc209520539 \h </w:instrText>
      </w:r>
      <w:r>
        <w:rPr>
          <w:noProof/>
        </w:rPr>
      </w:r>
      <w:r>
        <w:rPr>
          <w:noProof/>
        </w:rPr>
        <w:fldChar w:fldCharType="separate"/>
      </w:r>
      <w:r>
        <w:rPr>
          <w:noProof/>
        </w:rPr>
        <w:t>35</w:t>
      </w:r>
      <w:r>
        <w:rPr>
          <w:noProof/>
        </w:rPr>
        <w:fldChar w:fldCharType="end"/>
      </w:r>
    </w:p>
    <w:p w14:paraId="4C2C83DA" w14:textId="6D1A87E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w:t>
      </w:r>
      <w:r>
        <w:rPr>
          <w:noProof/>
        </w:rPr>
        <w:tab/>
      </w:r>
      <w:r>
        <w:rPr>
          <w:noProof/>
        </w:rPr>
        <w:fldChar w:fldCharType="begin" w:fldLock="1"/>
      </w:r>
      <w:r>
        <w:rPr>
          <w:noProof/>
        </w:rPr>
        <w:instrText xml:space="preserve"> PAGEREF _Toc209520540 \h </w:instrText>
      </w:r>
      <w:r>
        <w:rPr>
          <w:noProof/>
        </w:rPr>
      </w:r>
      <w:r>
        <w:rPr>
          <w:noProof/>
        </w:rPr>
        <w:fldChar w:fldCharType="separate"/>
      </w:r>
      <w:r>
        <w:rPr>
          <w:noProof/>
        </w:rPr>
        <w:t>36</w:t>
      </w:r>
      <w:r>
        <w:rPr>
          <w:noProof/>
        </w:rPr>
        <w:fldChar w:fldCharType="end"/>
      </w:r>
    </w:p>
    <w:p w14:paraId="62CB24B9" w14:textId="1933970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_Toc209520541 \h </w:instrText>
      </w:r>
      <w:r>
        <w:rPr>
          <w:noProof/>
        </w:rPr>
      </w:r>
      <w:r>
        <w:rPr>
          <w:noProof/>
        </w:rPr>
        <w:fldChar w:fldCharType="separate"/>
      </w:r>
      <w:r>
        <w:rPr>
          <w:noProof/>
        </w:rPr>
        <w:t>36</w:t>
      </w:r>
      <w:r>
        <w:rPr>
          <w:noProof/>
        </w:rPr>
        <w:fldChar w:fldCharType="end"/>
      </w:r>
    </w:p>
    <w:p w14:paraId="264CC7F1" w14:textId="25A56C1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_Toc209520542 \h </w:instrText>
      </w:r>
      <w:r>
        <w:rPr>
          <w:noProof/>
        </w:rPr>
      </w:r>
      <w:r>
        <w:rPr>
          <w:noProof/>
        </w:rPr>
        <w:fldChar w:fldCharType="separate"/>
      </w:r>
      <w:r>
        <w:rPr>
          <w:noProof/>
        </w:rPr>
        <w:t>36</w:t>
      </w:r>
      <w:r>
        <w:rPr>
          <w:noProof/>
        </w:rPr>
        <w:fldChar w:fldCharType="end"/>
      </w:r>
    </w:p>
    <w:p w14:paraId="6A9F3041" w14:textId="199EB49F"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Eees_UEIdentifier Service</w:t>
      </w:r>
      <w:r>
        <w:rPr>
          <w:noProof/>
        </w:rPr>
        <w:tab/>
      </w:r>
      <w:r>
        <w:rPr>
          <w:noProof/>
        </w:rPr>
        <w:fldChar w:fldCharType="begin" w:fldLock="1"/>
      </w:r>
      <w:r>
        <w:rPr>
          <w:noProof/>
        </w:rPr>
        <w:instrText xml:space="preserve"> PAGEREF _Toc209520543 \h </w:instrText>
      </w:r>
      <w:r>
        <w:rPr>
          <w:noProof/>
        </w:rPr>
      </w:r>
      <w:r>
        <w:rPr>
          <w:noProof/>
        </w:rPr>
        <w:fldChar w:fldCharType="separate"/>
      </w:r>
      <w:r>
        <w:rPr>
          <w:noProof/>
        </w:rPr>
        <w:t>37</w:t>
      </w:r>
      <w:r>
        <w:rPr>
          <w:noProof/>
        </w:rPr>
        <w:fldChar w:fldCharType="end"/>
      </w:r>
    </w:p>
    <w:p w14:paraId="780B274B" w14:textId="7AA1B5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_Toc209520544 \h </w:instrText>
      </w:r>
      <w:r>
        <w:rPr>
          <w:noProof/>
        </w:rPr>
      </w:r>
      <w:r>
        <w:rPr>
          <w:noProof/>
        </w:rPr>
        <w:fldChar w:fldCharType="separate"/>
      </w:r>
      <w:r>
        <w:rPr>
          <w:noProof/>
        </w:rPr>
        <w:t>37</w:t>
      </w:r>
      <w:r>
        <w:rPr>
          <w:noProof/>
        </w:rPr>
        <w:fldChar w:fldCharType="end"/>
      </w:r>
    </w:p>
    <w:p w14:paraId="5EEF67D9" w14:textId="2491AD1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_Toc209520545 \h </w:instrText>
      </w:r>
      <w:r>
        <w:rPr>
          <w:noProof/>
        </w:rPr>
      </w:r>
      <w:r>
        <w:rPr>
          <w:noProof/>
        </w:rPr>
        <w:fldChar w:fldCharType="separate"/>
      </w:r>
      <w:r>
        <w:rPr>
          <w:noProof/>
        </w:rPr>
        <w:t>37</w:t>
      </w:r>
      <w:r>
        <w:rPr>
          <w:noProof/>
        </w:rPr>
        <w:fldChar w:fldCharType="end"/>
      </w:r>
    </w:p>
    <w:p w14:paraId="216FD690" w14:textId="270A57F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_Toc209520546 \h </w:instrText>
      </w:r>
      <w:r>
        <w:rPr>
          <w:noProof/>
        </w:rPr>
      </w:r>
      <w:r>
        <w:rPr>
          <w:noProof/>
        </w:rPr>
        <w:fldChar w:fldCharType="separate"/>
      </w:r>
      <w:r>
        <w:rPr>
          <w:noProof/>
        </w:rPr>
        <w:t>37</w:t>
      </w:r>
      <w:r>
        <w:rPr>
          <w:noProof/>
        </w:rPr>
        <w:fldChar w:fldCharType="end"/>
      </w:r>
    </w:p>
    <w:p w14:paraId="5A8706E9" w14:textId="78387AD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Eees_UEIdentifier_Get</w:t>
      </w:r>
      <w:r>
        <w:rPr>
          <w:noProof/>
        </w:rPr>
        <w:tab/>
      </w:r>
      <w:r>
        <w:rPr>
          <w:noProof/>
        </w:rPr>
        <w:fldChar w:fldCharType="begin" w:fldLock="1"/>
      </w:r>
      <w:r>
        <w:rPr>
          <w:noProof/>
        </w:rPr>
        <w:instrText xml:space="preserve"> PAGEREF _Toc209520547 \h </w:instrText>
      </w:r>
      <w:r>
        <w:rPr>
          <w:noProof/>
        </w:rPr>
      </w:r>
      <w:r>
        <w:rPr>
          <w:noProof/>
        </w:rPr>
        <w:fldChar w:fldCharType="separate"/>
      </w:r>
      <w:r>
        <w:rPr>
          <w:noProof/>
        </w:rPr>
        <w:t>37</w:t>
      </w:r>
      <w:r>
        <w:rPr>
          <w:noProof/>
        </w:rPr>
        <w:fldChar w:fldCharType="end"/>
      </w:r>
    </w:p>
    <w:p w14:paraId="0921061E" w14:textId="3746679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_Toc209520548 \h </w:instrText>
      </w:r>
      <w:r>
        <w:rPr>
          <w:noProof/>
        </w:rPr>
      </w:r>
      <w:r>
        <w:rPr>
          <w:noProof/>
        </w:rPr>
        <w:fldChar w:fldCharType="separate"/>
      </w:r>
      <w:r>
        <w:rPr>
          <w:noProof/>
        </w:rPr>
        <w:t>37</w:t>
      </w:r>
      <w:r>
        <w:rPr>
          <w:noProof/>
        </w:rPr>
        <w:fldChar w:fldCharType="end"/>
      </w:r>
    </w:p>
    <w:p w14:paraId="52F46ED6" w14:textId="14875E1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5.4.2.2.1A</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_Toc209520549 \h </w:instrText>
      </w:r>
      <w:r>
        <w:rPr>
          <w:noProof/>
        </w:rPr>
      </w:r>
      <w:r>
        <w:rPr>
          <w:noProof/>
        </w:rPr>
        <w:fldChar w:fldCharType="separate"/>
      </w:r>
      <w:r>
        <w:rPr>
          <w:noProof/>
        </w:rPr>
        <w:t>37</w:t>
      </w:r>
      <w:r>
        <w:rPr>
          <w:noProof/>
        </w:rPr>
        <w:fldChar w:fldCharType="end"/>
      </w:r>
    </w:p>
    <w:p w14:paraId="064CDB97" w14:textId="2A6D3AF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_Toc209520550 \h </w:instrText>
      </w:r>
      <w:r>
        <w:rPr>
          <w:noProof/>
        </w:rPr>
      </w:r>
      <w:r>
        <w:rPr>
          <w:noProof/>
        </w:rPr>
        <w:fldChar w:fldCharType="separate"/>
      </w:r>
      <w:r>
        <w:rPr>
          <w:noProof/>
        </w:rPr>
        <w:t>38</w:t>
      </w:r>
      <w:r>
        <w:rPr>
          <w:noProof/>
        </w:rPr>
        <w:fldChar w:fldCharType="end"/>
      </w:r>
    </w:p>
    <w:p w14:paraId="4D90ED25" w14:textId="2B4F7CAF"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Eees_AppClientInformation Service</w:t>
      </w:r>
      <w:r>
        <w:rPr>
          <w:noProof/>
        </w:rPr>
        <w:tab/>
      </w:r>
      <w:r>
        <w:rPr>
          <w:noProof/>
        </w:rPr>
        <w:fldChar w:fldCharType="begin" w:fldLock="1"/>
      </w:r>
      <w:r>
        <w:rPr>
          <w:noProof/>
        </w:rPr>
        <w:instrText xml:space="preserve"> PAGEREF _Toc209520551 \h </w:instrText>
      </w:r>
      <w:r>
        <w:rPr>
          <w:noProof/>
        </w:rPr>
      </w:r>
      <w:r>
        <w:rPr>
          <w:noProof/>
        </w:rPr>
        <w:fldChar w:fldCharType="separate"/>
      </w:r>
      <w:r>
        <w:rPr>
          <w:noProof/>
        </w:rPr>
        <w:t>38</w:t>
      </w:r>
      <w:r>
        <w:rPr>
          <w:noProof/>
        </w:rPr>
        <w:fldChar w:fldCharType="end"/>
      </w:r>
    </w:p>
    <w:p w14:paraId="4BE6949C" w14:textId="76B6727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_Toc209520552 \h </w:instrText>
      </w:r>
      <w:r>
        <w:rPr>
          <w:noProof/>
        </w:rPr>
      </w:r>
      <w:r>
        <w:rPr>
          <w:noProof/>
        </w:rPr>
        <w:fldChar w:fldCharType="separate"/>
      </w:r>
      <w:r>
        <w:rPr>
          <w:noProof/>
        </w:rPr>
        <w:t>38</w:t>
      </w:r>
      <w:r>
        <w:rPr>
          <w:noProof/>
        </w:rPr>
        <w:fldChar w:fldCharType="end"/>
      </w:r>
    </w:p>
    <w:p w14:paraId="67DFFB49" w14:textId="7C5B8E0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_Toc209520553 \h </w:instrText>
      </w:r>
      <w:r>
        <w:rPr>
          <w:noProof/>
        </w:rPr>
      </w:r>
      <w:r>
        <w:rPr>
          <w:noProof/>
        </w:rPr>
        <w:fldChar w:fldCharType="separate"/>
      </w:r>
      <w:r>
        <w:rPr>
          <w:noProof/>
        </w:rPr>
        <w:t>39</w:t>
      </w:r>
      <w:r>
        <w:rPr>
          <w:noProof/>
        </w:rPr>
        <w:fldChar w:fldCharType="end"/>
      </w:r>
    </w:p>
    <w:p w14:paraId="16B81ED3" w14:textId="3A9D90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_Toc209520554 \h </w:instrText>
      </w:r>
      <w:r>
        <w:rPr>
          <w:noProof/>
        </w:rPr>
      </w:r>
      <w:r>
        <w:rPr>
          <w:noProof/>
        </w:rPr>
        <w:fldChar w:fldCharType="separate"/>
      </w:r>
      <w:r>
        <w:rPr>
          <w:noProof/>
        </w:rPr>
        <w:t>39</w:t>
      </w:r>
      <w:r>
        <w:rPr>
          <w:noProof/>
        </w:rPr>
        <w:fldChar w:fldCharType="end"/>
      </w:r>
    </w:p>
    <w:p w14:paraId="30834F6F" w14:textId="47A272D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Eees_AppClientInformation_Subscribe</w:t>
      </w:r>
      <w:r>
        <w:rPr>
          <w:noProof/>
        </w:rPr>
        <w:tab/>
      </w:r>
      <w:r>
        <w:rPr>
          <w:noProof/>
        </w:rPr>
        <w:fldChar w:fldCharType="begin" w:fldLock="1"/>
      </w:r>
      <w:r>
        <w:rPr>
          <w:noProof/>
        </w:rPr>
        <w:instrText xml:space="preserve"> PAGEREF _Toc209520555 \h </w:instrText>
      </w:r>
      <w:r>
        <w:rPr>
          <w:noProof/>
        </w:rPr>
      </w:r>
      <w:r>
        <w:rPr>
          <w:noProof/>
        </w:rPr>
        <w:fldChar w:fldCharType="separate"/>
      </w:r>
      <w:r>
        <w:rPr>
          <w:noProof/>
        </w:rPr>
        <w:t>39</w:t>
      </w:r>
      <w:r>
        <w:rPr>
          <w:noProof/>
        </w:rPr>
        <w:fldChar w:fldCharType="end"/>
      </w:r>
    </w:p>
    <w:p w14:paraId="388B1371" w14:textId="6E57422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_Toc209520556 \h </w:instrText>
      </w:r>
      <w:r>
        <w:rPr>
          <w:noProof/>
        </w:rPr>
      </w:r>
      <w:r>
        <w:rPr>
          <w:noProof/>
        </w:rPr>
        <w:fldChar w:fldCharType="separate"/>
      </w:r>
      <w:r>
        <w:rPr>
          <w:noProof/>
        </w:rPr>
        <w:t>39</w:t>
      </w:r>
      <w:r>
        <w:rPr>
          <w:noProof/>
        </w:rPr>
        <w:fldChar w:fldCharType="end"/>
      </w:r>
    </w:p>
    <w:p w14:paraId="4A759FC8" w14:textId="1BE121C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_Toc209520557 \h </w:instrText>
      </w:r>
      <w:r>
        <w:rPr>
          <w:noProof/>
        </w:rPr>
      </w:r>
      <w:r>
        <w:rPr>
          <w:noProof/>
        </w:rPr>
        <w:fldChar w:fldCharType="separate"/>
      </w:r>
      <w:r>
        <w:rPr>
          <w:noProof/>
        </w:rPr>
        <w:t>39</w:t>
      </w:r>
      <w:r>
        <w:rPr>
          <w:noProof/>
        </w:rPr>
        <w:fldChar w:fldCharType="end"/>
      </w:r>
    </w:p>
    <w:p w14:paraId="1D7F8B4F" w14:textId="0DC623A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Eees_AppClientInformation_Notify</w:t>
      </w:r>
      <w:r>
        <w:rPr>
          <w:noProof/>
        </w:rPr>
        <w:tab/>
      </w:r>
      <w:r>
        <w:rPr>
          <w:noProof/>
        </w:rPr>
        <w:fldChar w:fldCharType="begin" w:fldLock="1"/>
      </w:r>
      <w:r>
        <w:rPr>
          <w:noProof/>
        </w:rPr>
        <w:instrText xml:space="preserve"> PAGEREF _Toc209520558 \h </w:instrText>
      </w:r>
      <w:r>
        <w:rPr>
          <w:noProof/>
        </w:rPr>
      </w:r>
      <w:r>
        <w:rPr>
          <w:noProof/>
        </w:rPr>
        <w:fldChar w:fldCharType="separate"/>
      </w:r>
      <w:r>
        <w:rPr>
          <w:noProof/>
        </w:rPr>
        <w:t>40</w:t>
      </w:r>
      <w:r>
        <w:rPr>
          <w:noProof/>
        </w:rPr>
        <w:fldChar w:fldCharType="end"/>
      </w:r>
    </w:p>
    <w:p w14:paraId="41100C66" w14:textId="2660BF7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_Toc209520559 \h </w:instrText>
      </w:r>
      <w:r>
        <w:rPr>
          <w:noProof/>
        </w:rPr>
      </w:r>
      <w:r>
        <w:rPr>
          <w:noProof/>
        </w:rPr>
        <w:fldChar w:fldCharType="separate"/>
      </w:r>
      <w:r>
        <w:rPr>
          <w:noProof/>
        </w:rPr>
        <w:t>40</w:t>
      </w:r>
      <w:r>
        <w:rPr>
          <w:noProof/>
        </w:rPr>
        <w:fldChar w:fldCharType="end"/>
      </w:r>
    </w:p>
    <w:p w14:paraId="1FB86F76" w14:textId="2510DFF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_Toc209520560 \h </w:instrText>
      </w:r>
      <w:r>
        <w:rPr>
          <w:noProof/>
        </w:rPr>
      </w:r>
      <w:r>
        <w:rPr>
          <w:noProof/>
        </w:rPr>
        <w:fldChar w:fldCharType="separate"/>
      </w:r>
      <w:r>
        <w:rPr>
          <w:noProof/>
        </w:rPr>
        <w:t>40</w:t>
      </w:r>
      <w:r>
        <w:rPr>
          <w:noProof/>
        </w:rPr>
        <w:fldChar w:fldCharType="end"/>
      </w:r>
    </w:p>
    <w:p w14:paraId="0198C382" w14:textId="28AF595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_Toc209520561 \h </w:instrText>
      </w:r>
      <w:r>
        <w:rPr>
          <w:noProof/>
        </w:rPr>
      </w:r>
      <w:r>
        <w:rPr>
          <w:noProof/>
        </w:rPr>
        <w:fldChar w:fldCharType="separate"/>
      </w:r>
      <w:r>
        <w:rPr>
          <w:noProof/>
        </w:rPr>
        <w:t>40</w:t>
      </w:r>
      <w:r>
        <w:rPr>
          <w:noProof/>
        </w:rPr>
        <w:fldChar w:fldCharType="end"/>
      </w:r>
    </w:p>
    <w:p w14:paraId="5C910A32" w14:textId="3C56C37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_Toc209520562 \h </w:instrText>
      </w:r>
      <w:r>
        <w:rPr>
          <w:noProof/>
        </w:rPr>
      </w:r>
      <w:r>
        <w:rPr>
          <w:noProof/>
        </w:rPr>
        <w:fldChar w:fldCharType="separate"/>
      </w:r>
      <w:r>
        <w:rPr>
          <w:noProof/>
        </w:rPr>
        <w:t>40</w:t>
      </w:r>
      <w:r>
        <w:rPr>
          <w:noProof/>
        </w:rPr>
        <w:fldChar w:fldCharType="end"/>
      </w:r>
    </w:p>
    <w:p w14:paraId="4341144E" w14:textId="4C259B3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_Toc209520563 \h </w:instrText>
      </w:r>
      <w:r>
        <w:rPr>
          <w:noProof/>
        </w:rPr>
      </w:r>
      <w:r>
        <w:rPr>
          <w:noProof/>
        </w:rPr>
        <w:fldChar w:fldCharType="separate"/>
      </w:r>
      <w:r>
        <w:rPr>
          <w:noProof/>
        </w:rPr>
        <w:t>40</w:t>
      </w:r>
      <w:r>
        <w:rPr>
          <w:noProof/>
        </w:rPr>
        <w:fldChar w:fldCharType="end"/>
      </w:r>
    </w:p>
    <w:p w14:paraId="32B4C81B" w14:textId="5EC0D1B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Eees_AppClientInformation_Unsubscribe</w:t>
      </w:r>
      <w:r>
        <w:rPr>
          <w:noProof/>
        </w:rPr>
        <w:tab/>
      </w:r>
      <w:r>
        <w:rPr>
          <w:noProof/>
        </w:rPr>
        <w:fldChar w:fldCharType="begin" w:fldLock="1"/>
      </w:r>
      <w:r>
        <w:rPr>
          <w:noProof/>
        </w:rPr>
        <w:instrText xml:space="preserve"> PAGEREF _Toc209520564 \h </w:instrText>
      </w:r>
      <w:r>
        <w:rPr>
          <w:noProof/>
        </w:rPr>
      </w:r>
      <w:r>
        <w:rPr>
          <w:noProof/>
        </w:rPr>
        <w:fldChar w:fldCharType="separate"/>
      </w:r>
      <w:r>
        <w:rPr>
          <w:noProof/>
        </w:rPr>
        <w:t>41</w:t>
      </w:r>
      <w:r>
        <w:rPr>
          <w:noProof/>
        </w:rPr>
        <w:fldChar w:fldCharType="end"/>
      </w:r>
    </w:p>
    <w:p w14:paraId="5C6D907E" w14:textId="4D860AF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_Toc209520565 \h </w:instrText>
      </w:r>
      <w:r>
        <w:rPr>
          <w:noProof/>
        </w:rPr>
      </w:r>
      <w:r>
        <w:rPr>
          <w:noProof/>
        </w:rPr>
        <w:fldChar w:fldCharType="separate"/>
      </w:r>
      <w:r>
        <w:rPr>
          <w:noProof/>
        </w:rPr>
        <w:t>41</w:t>
      </w:r>
      <w:r>
        <w:rPr>
          <w:noProof/>
        </w:rPr>
        <w:fldChar w:fldCharType="end"/>
      </w:r>
    </w:p>
    <w:p w14:paraId="724D260F" w14:textId="597DF19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_Toc209520566 \h </w:instrText>
      </w:r>
      <w:r>
        <w:rPr>
          <w:noProof/>
        </w:rPr>
      </w:r>
      <w:r>
        <w:rPr>
          <w:noProof/>
        </w:rPr>
        <w:fldChar w:fldCharType="separate"/>
      </w:r>
      <w:r>
        <w:rPr>
          <w:noProof/>
        </w:rPr>
        <w:t>41</w:t>
      </w:r>
      <w:r>
        <w:rPr>
          <w:noProof/>
        </w:rPr>
        <w:fldChar w:fldCharType="end"/>
      </w:r>
    </w:p>
    <w:p w14:paraId="14BA0A0F" w14:textId="2DC122B2"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Eees_SessionWithQoS Service</w:t>
      </w:r>
      <w:r>
        <w:rPr>
          <w:noProof/>
        </w:rPr>
        <w:tab/>
      </w:r>
      <w:r>
        <w:rPr>
          <w:noProof/>
        </w:rPr>
        <w:fldChar w:fldCharType="begin" w:fldLock="1"/>
      </w:r>
      <w:r>
        <w:rPr>
          <w:noProof/>
        </w:rPr>
        <w:instrText xml:space="preserve"> PAGEREF _Toc209520567 \h </w:instrText>
      </w:r>
      <w:r>
        <w:rPr>
          <w:noProof/>
        </w:rPr>
      </w:r>
      <w:r>
        <w:rPr>
          <w:noProof/>
        </w:rPr>
        <w:fldChar w:fldCharType="separate"/>
      </w:r>
      <w:r>
        <w:rPr>
          <w:noProof/>
        </w:rPr>
        <w:t>42</w:t>
      </w:r>
      <w:r>
        <w:rPr>
          <w:noProof/>
        </w:rPr>
        <w:fldChar w:fldCharType="end"/>
      </w:r>
    </w:p>
    <w:p w14:paraId="4020979F" w14:textId="32ED56C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_Toc209520568 \h </w:instrText>
      </w:r>
      <w:r>
        <w:rPr>
          <w:noProof/>
        </w:rPr>
      </w:r>
      <w:r>
        <w:rPr>
          <w:noProof/>
        </w:rPr>
        <w:fldChar w:fldCharType="separate"/>
      </w:r>
      <w:r>
        <w:rPr>
          <w:noProof/>
        </w:rPr>
        <w:t>42</w:t>
      </w:r>
      <w:r>
        <w:rPr>
          <w:noProof/>
        </w:rPr>
        <w:fldChar w:fldCharType="end"/>
      </w:r>
    </w:p>
    <w:p w14:paraId="3D65951D" w14:textId="28848A7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_Toc209520569 \h </w:instrText>
      </w:r>
      <w:r>
        <w:rPr>
          <w:noProof/>
        </w:rPr>
      </w:r>
      <w:r>
        <w:rPr>
          <w:noProof/>
        </w:rPr>
        <w:fldChar w:fldCharType="separate"/>
      </w:r>
      <w:r>
        <w:rPr>
          <w:noProof/>
        </w:rPr>
        <w:t>42</w:t>
      </w:r>
      <w:r>
        <w:rPr>
          <w:noProof/>
        </w:rPr>
        <w:fldChar w:fldCharType="end"/>
      </w:r>
    </w:p>
    <w:p w14:paraId="7D165804" w14:textId="44E50C5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_Toc209520570 \h </w:instrText>
      </w:r>
      <w:r>
        <w:rPr>
          <w:noProof/>
        </w:rPr>
      </w:r>
      <w:r>
        <w:rPr>
          <w:noProof/>
        </w:rPr>
        <w:fldChar w:fldCharType="separate"/>
      </w:r>
      <w:r>
        <w:rPr>
          <w:noProof/>
        </w:rPr>
        <w:t>42</w:t>
      </w:r>
      <w:r>
        <w:rPr>
          <w:noProof/>
        </w:rPr>
        <w:fldChar w:fldCharType="end"/>
      </w:r>
    </w:p>
    <w:p w14:paraId="5D3B9387" w14:textId="5F82528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Eees_SessionWithQoS_Create</w:t>
      </w:r>
      <w:r>
        <w:rPr>
          <w:noProof/>
        </w:rPr>
        <w:tab/>
      </w:r>
      <w:r>
        <w:rPr>
          <w:noProof/>
        </w:rPr>
        <w:fldChar w:fldCharType="begin" w:fldLock="1"/>
      </w:r>
      <w:r>
        <w:rPr>
          <w:noProof/>
        </w:rPr>
        <w:instrText xml:space="preserve"> PAGEREF _Toc209520571 \h </w:instrText>
      </w:r>
      <w:r>
        <w:rPr>
          <w:noProof/>
        </w:rPr>
      </w:r>
      <w:r>
        <w:rPr>
          <w:noProof/>
        </w:rPr>
        <w:fldChar w:fldCharType="separate"/>
      </w:r>
      <w:r>
        <w:rPr>
          <w:noProof/>
        </w:rPr>
        <w:t>42</w:t>
      </w:r>
      <w:r>
        <w:rPr>
          <w:noProof/>
        </w:rPr>
        <w:fldChar w:fldCharType="end"/>
      </w:r>
    </w:p>
    <w:p w14:paraId="51978878" w14:textId="551AEE8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_Toc209520572 \h </w:instrText>
      </w:r>
      <w:r>
        <w:rPr>
          <w:noProof/>
        </w:rPr>
      </w:r>
      <w:r>
        <w:rPr>
          <w:noProof/>
        </w:rPr>
        <w:fldChar w:fldCharType="separate"/>
      </w:r>
      <w:r>
        <w:rPr>
          <w:noProof/>
        </w:rPr>
        <w:t>42</w:t>
      </w:r>
      <w:r>
        <w:rPr>
          <w:noProof/>
        </w:rPr>
        <w:fldChar w:fldCharType="end"/>
      </w:r>
    </w:p>
    <w:p w14:paraId="3D5B490C" w14:textId="35CC509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_Toc209520573 \h </w:instrText>
      </w:r>
      <w:r>
        <w:rPr>
          <w:noProof/>
        </w:rPr>
      </w:r>
      <w:r>
        <w:rPr>
          <w:noProof/>
        </w:rPr>
        <w:fldChar w:fldCharType="separate"/>
      </w:r>
      <w:r>
        <w:rPr>
          <w:noProof/>
        </w:rPr>
        <w:t>42</w:t>
      </w:r>
      <w:r>
        <w:rPr>
          <w:noProof/>
        </w:rPr>
        <w:fldChar w:fldCharType="end"/>
      </w:r>
    </w:p>
    <w:p w14:paraId="720E28F3" w14:textId="548390F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Eees_SessionWithQoS_Update</w:t>
      </w:r>
      <w:r>
        <w:rPr>
          <w:noProof/>
        </w:rPr>
        <w:tab/>
      </w:r>
      <w:r>
        <w:rPr>
          <w:noProof/>
        </w:rPr>
        <w:fldChar w:fldCharType="begin" w:fldLock="1"/>
      </w:r>
      <w:r>
        <w:rPr>
          <w:noProof/>
        </w:rPr>
        <w:instrText xml:space="preserve"> PAGEREF _Toc209520574 \h </w:instrText>
      </w:r>
      <w:r>
        <w:rPr>
          <w:noProof/>
        </w:rPr>
      </w:r>
      <w:r>
        <w:rPr>
          <w:noProof/>
        </w:rPr>
        <w:fldChar w:fldCharType="separate"/>
      </w:r>
      <w:r>
        <w:rPr>
          <w:noProof/>
        </w:rPr>
        <w:t>43</w:t>
      </w:r>
      <w:r>
        <w:rPr>
          <w:noProof/>
        </w:rPr>
        <w:fldChar w:fldCharType="end"/>
      </w:r>
    </w:p>
    <w:p w14:paraId="2445D915" w14:textId="35BFB63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_Toc209520575 \h </w:instrText>
      </w:r>
      <w:r>
        <w:rPr>
          <w:noProof/>
        </w:rPr>
      </w:r>
      <w:r>
        <w:rPr>
          <w:noProof/>
        </w:rPr>
        <w:fldChar w:fldCharType="separate"/>
      </w:r>
      <w:r>
        <w:rPr>
          <w:noProof/>
        </w:rPr>
        <w:t>43</w:t>
      </w:r>
      <w:r>
        <w:rPr>
          <w:noProof/>
        </w:rPr>
        <w:fldChar w:fldCharType="end"/>
      </w:r>
    </w:p>
    <w:p w14:paraId="26A5B633" w14:textId="7CEC1B7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_Toc209520576 \h </w:instrText>
      </w:r>
      <w:r>
        <w:rPr>
          <w:noProof/>
        </w:rPr>
      </w:r>
      <w:r>
        <w:rPr>
          <w:noProof/>
        </w:rPr>
        <w:fldChar w:fldCharType="separate"/>
      </w:r>
      <w:r>
        <w:rPr>
          <w:noProof/>
        </w:rPr>
        <w:t>43</w:t>
      </w:r>
      <w:r>
        <w:rPr>
          <w:noProof/>
        </w:rPr>
        <w:fldChar w:fldCharType="end"/>
      </w:r>
    </w:p>
    <w:p w14:paraId="3E4B8583" w14:textId="105F292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Eees_SessionWithQoS_Revoke</w:t>
      </w:r>
      <w:r>
        <w:rPr>
          <w:noProof/>
        </w:rPr>
        <w:tab/>
      </w:r>
      <w:r>
        <w:rPr>
          <w:noProof/>
        </w:rPr>
        <w:fldChar w:fldCharType="begin" w:fldLock="1"/>
      </w:r>
      <w:r>
        <w:rPr>
          <w:noProof/>
        </w:rPr>
        <w:instrText xml:space="preserve"> PAGEREF _Toc209520577 \h </w:instrText>
      </w:r>
      <w:r>
        <w:rPr>
          <w:noProof/>
        </w:rPr>
      </w:r>
      <w:r>
        <w:rPr>
          <w:noProof/>
        </w:rPr>
        <w:fldChar w:fldCharType="separate"/>
      </w:r>
      <w:r>
        <w:rPr>
          <w:noProof/>
        </w:rPr>
        <w:t>44</w:t>
      </w:r>
      <w:r>
        <w:rPr>
          <w:noProof/>
        </w:rPr>
        <w:fldChar w:fldCharType="end"/>
      </w:r>
    </w:p>
    <w:p w14:paraId="724DDB43" w14:textId="10985FC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_Toc209520578 \h </w:instrText>
      </w:r>
      <w:r>
        <w:rPr>
          <w:noProof/>
        </w:rPr>
      </w:r>
      <w:r>
        <w:rPr>
          <w:noProof/>
        </w:rPr>
        <w:fldChar w:fldCharType="separate"/>
      </w:r>
      <w:r>
        <w:rPr>
          <w:noProof/>
        </w:rPr>
        <w:t>44</w:t>
      </w:r>
      <w:r>
        <w:rPr>
          <w:noProof/>
        </w:rPr>
        <w:fldChar w:fldCharType="end"/>
      </w:r>
    </w:p>
    <w:p w14:paraId="2FE19007" w14:textId="0E73A31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_Toc209520579 \h </w:instrText>
      </w:r>
      <w:r>
        <w:rPr>
          <w:noProof/>
        </w:rPr>
      </w:r>
      <w:r>
        <w:rPr>
          <w:noProof/>
        </w:rPr>
        <w:fldChar w:fldCharType="separate"/>
      </w:r>
      <w:r>
        <w:rPr>
          <w:noProof/>
        </w:rPr>
        <w:t>44</w:t>
      </w:r>
      <w:r>
        <w:rPr>
          <w:noProof/>
        </w:rPr>
        <w:fldChar w:fldCharType="end"/>
      </w:r>
    </w:p>
    <w:p w14:paraId="7B5F2B97" w14:textId="2B81BF5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Eees_SessionWithQoS_Notify</w:t>
      </w:r>
      <w:r>
        <w:rPr>
          <w:noProof/>
        </w:rPr>
        <w:tab/>
      </w:r>
      <w:r>
        <w:rPr>
          <w:noProof/>
        </w:rPr>
        <w:fldChar w:fldCharType="begin" w:fldLock="1"/>
      </w:r>
      <w:r>
        <w:rPr>
          <w:noProof/>
        </w:rPr>
        <w:instrText xml:space="preserve"> PAGEREF _Toc209520580 \h </w:instrText>
      </w:r>
      <w:r>
        <w:rPr>
          <w:noProof/>
        </w:rPr>
      </w:r>
      <w:r>
        <w:rPr>
          <w:noProof/>
        </w:rPr>
        <w:fldChar w:fldCharType="separate"/>
      </w:r>
      <w:r>
        <w:rPr>
          <w:noProof/>
        </w:rPr>
        <w:t>45</w:t>
      </w:r>
      <w:r>
        <w:rPr>
          <w:noProof/>
        </w:rPr>
        <w:fldChar w:fldCharType="end"/>
      </w:r>
    </w:p>
    <w:p w14:paraId="0D1831E6" w14:textId="4FF3F2F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_Toc209520581 \h </w:instrText>
      </w:r>
      <w:r>
        <w:rPr>
          <w:noProof/>
        </w:rPr>
      </w:r>
      <w:r>
        <w:rPr>
          <w:noProof/>
        </w:rPr>
        <w:fldChar w:fldCharType="separate"/>
      </w:r>
      <w:r>
        <w:rPr>
          <w:noProof/>
        </w:rPr>
        <w:t>45</w:t>
      </w:r>
      <w:r>
        <w:rPr>
          <w:noProof/>
        </w:rPr>
        <w:fldChar w:fldCharType="end"/>
      </w:r>
    </w:p>
    <w:p w14:paraId="743F09B6" w14:textId="558DEC2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_Toc209520582 \h </w:instrText>
      </w:r>
      <w:r>
        <w:rPr>
          <w:noProof/>
        </w:rPr>
      </w:r>
      <w:r>
        <w:rPr>
          <w:noProof/>
        </w:rPr>
        <w:fldChar w:fldCharType="separate"/>
      </w:r>
      <w:r>
        <w:rPr>
          <w:noProof/>
        </w:rPr>
        <w:t>45</w:t>
      </w:r>
      <w:r>
        <w:rPr>
          <w:noProof/>
        </w:rPr>
        <w:fldChar w:fldCharType="end"/>
      </w:r>
    </w:p>
    <w:p w14:paraId="31647E0F" w14:textId="66492F1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Eees_EASDiscovery Service</w:t>
      </w:r>
      <w:r>
        <w:rPr>
          <w:noProof/>
        </w:rPr>
        <w:tab/>
      </w:r>
      <w:r>
        <w:rPr>
          <w:noProof/>
        </w:rPr>
        <w:fldChar w:fldCharType="begin" w:fldLock="1"/>
      </w:r>
      <w:r>
        <w:rPr>
          <w:noProof/>
        </w:rPr>
        <w:instrText xml:space="preserve"> PAGEREF _Toc209520583 \h </w:instrText>
      </w:r>
      <w:r>
        <w:rPr>
          <w:noProof/>
        </w:rPr>
      </w:r>
      <w:r>
        <w:rPr>
          <w:noProof/>
        </w:rPr>
        <w:fldChar w:fldCharType="separate"/>
      </w:r>
      <w:r>
        <w:rPr>
          <w:noProof/>
        </w:rPr>
        <w:t>45</w:t>
      </w:r>
      <w:r>
        <w:rPr>
          <w:noProof/>
        </w:rPr>
        <w:fldChar w:fldCharType="end"/>
      </w:r>
    </w:p>
    <w:p w14:paraId="7744D180" w14:textId="62EA085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_Toc209520584 \h </w:instrText>
      </w:r>
      <w:r>
        <w:rPr>
          <w:noProof/>
        </w:rPr>
      </w:r>
      <w:r>
        <w:rPr>
          <w:noProof/>
        </w:rPr>
        <w:fldChar w:fldCharType="separate"/>
      </w:r>
      <w:r>
        <w:rPr>
          <w:noProof/>
        </w:rPr>
        <w:t>45</w:t>
      </w:r>
      <w:r>
        <w:rPr>
          <w:noProof/>
        </w:rPr>
        <w:fldChar w:fldCharType="end"/>
      </w:r>
    </w:p>
    <w:p w14:paraId="2626035A" w14:textId="2E764FE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_Toc209520585 \h </w:instrText>
      </w:r>
      <w:r>
        <w:rPr>
          <w:noProof/>
        </w:rPr>
      </w:r>
      <w:r>
        <w:rPr>
          <w:noProof/>
        </w:rPr>
        <w:fldChar w:fldCharType="separate"/>
      </w:r>
      <w:r>
        <w:rPr>
          <w:noProof/>
        </w:rPr>
        <w:t>45</w:t>
      </w:r>
      <w:r>
        <w:rPr>
          <w:noProof/>
        </w:rPr>
        <w:fldChar w:fldCharType="end"/>
      </w:r>
    </w:p>
    <w:p w14:paraId="1B5B643F" w14:textId="7567610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_Toc209520586 \h </w:instrText>
      </w:r>
      <w:r>
        <w:rPr>
          <w:noProof/>
        </w:rPr>
      </w:r>
      <w:r>
        <w:rPr>
          <w:noProof/>
        </w:rPr>
        <w:fldChar w:fldCharType="separate"/>
      </w:r>
      <w:r>
        <w:rPr>
          <w:noProof/>
        </w:rPr>
        <w:t>45</w:t>
      </w:r>
      <w:r>
        <w:rPr>
          <w:noProof/>
        </w:rPr>
        <w:fldChar w:fldCharType="end"/>
      </w:r>
    </w:p>
    <w:p w14:paraId="1C21827B" w14:textId="7C1AC9F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Eees_EASDiscovery_TEasDiscRequest</w:t>
      </w:r>
      <w:r>
        <w:rPr>
          <w:noProof/>
        </w:rPr>
        <w:tab/>
      </w:r>
      <w:r>
        <w:rPr>
          <w:noProof/>
        </w:rPr>
        <w:fldChar w:fldCharType="begin" w:fldLock="1"/>
      </w:r>
      <w:r>
        <w:rPr>
          <w:noProof/>
        </w:rPr>
        <w:instrText xml:space="preserve"> PAGEREF _Toc209520587 \h </w:instrText>
      </w:r>
      <w:r>
        <w:rPr>
          <w:noProof/>
        </w:rPr>
      </w:r>
      <w:r>
        <w:rPr>
          <w:noProof/>
        </w:rPr>
        <w:fldChar w:fldCharType="separate"/>
      </w:r>
      <w:r>
        <w:rPr>
          <w:noProof/>
        </w:rPr>
        <w:t>46</w:t>
      </w:r>
      <w:r>
        <w:rPr>
          <w:noProof/>
        </w:rPr>
        <w:fldChar w:fldCharType="end"/>
      </w:r>
    </w:p>
    <w:p w14:paraId="4C9767FF" w14:textId="133858D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_Toc209520588 \h </w:instrText>
      </w:r>
      <w:r>
        <w:rPr>
          <w:noProof/>
        </w:rPr>
      </w:r>
      <w:r>
        <w:rPr>
          <w:noProof/>
        </w:rPr>
        <w:fldChar w:fldCharType="separate"/>
      </w:r>
      <w:r>
        <w:rPr>
          <w:noProof/>
        </w:rPr>
        <w:t>46</w:t>
      </w:r>
      <w:r>
        <w:rPr>
          <w:noProof/>
        </w:rPr>
        <w:fldChar w:fldCharType="end"/>
      </w:r>
    </w:p>
    <w:p w14:paraId="677D8E21" w14:textId="5F151BA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_Toc209520589 \h </w:instrText>
      </w:r>
      <w:r>
        <w:rPr>
          <w:noProof/>
        </w:rPr>
      </w:r>
      <w:r>
        <w:rPr>
          <w:noProof/>
        </w:rPr>
        <w:fldChar w:fldCharType="separate"/>
      </w:r>
      <w:r>
        <w:rPr>
          <w:noProof/>
        </w:rPr>
        <w:t>46</w:t>
      </w:r>
      <w:r>
        <w:rPr>
          <w:noProof/>
        </w:rPr>
        <w:fldChar w:fldCharType="end"/>
      </w:r>
    </w:p>
    <w:p w14:paraId="56C288CA" w14:textId="0695FF48"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Eees_ACRManagementEvent Service</w:t>
      </w:r>
      <w:r>
        <w:rPr>
          <w:noProof/>
        </w:rPr>
        <w:tab/>
      </w:r>
      <w:r>
        <w:rPr>
          <w:noProof/>
        </w:rPr>
        <w:fldChar w:fldCharType="begin" w:fldLock="1"/>
      </w:r>
      <w:r>
        <w:rPr>
          <w:noProof/>
        </w:rPr>
        <w:instrText xml:space="preserve"> PAGEREF _Toc209520590 \h </w:instrText>
      </w:r>
      <w:r>
        <w:rPr>
          <w:noProof/>
        </w:rPr>
      </w:r>
      <w:r>
        <w:rPr>
          <w:noProof/>
        </w:rPr>
        <w:fldChar w:fldCharType="separate"/>
      </w:r>
      <w:r>
        <w:rPr>
          <w:noProof/>
        </w:rPr>
        <w:t>46</w:t>
      </w:r>
      <w:r>
        <w:rPr>
          <w:noProof/>
        </w:rPr>
        <w:fldChar w:fldCharType="end"/>
      </w:r>
    </w:p>
    <w:p w14:paraId="00069071" w14:textId="16CB54F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_Toc209520591 \h </w:instrText>
      </w:r>
      <w:r>
        <w:rPr>
          <w:noProof/>
        </w:rPr>
      </w:r>
      <w:r>
        <w:rPr>
          <w:noProof/>
        </w:rPr>
        <w:fldChar w:fldCharType="separate"/>
      </w:r>
      <w:r>
        <w:rPr>
          <w:noProof/>
        </w:rPr>
        <w:t>46</w:t>
      </w:r>
      <w:r>
        <w:rPr>
          <w:noProof/>
        </w:rPr>
        <w:fldChar w:fldCharType="end"/>
      </w:r>
    </w:p>
    <w:p w14:paraId="16DFF77A" w14:textId="20C8822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_Toc209520592 \h </w:instrText>
      </w:r>
      <w:r>
        <w:rPr>
          <w:noProof/>
        </w:rPr>
      </w:r>
      <w:r>
        <w:rPr>
          <w:noProof/>
        </w:rPr>
        <w:fldChar w:fldCharType="separate"/>
      </w:r>
      <w:r>
        <w:rPr>
          <w:noProof/>
        </w:rPr>
        <w:t>46</w:t>
      </w:r>
      <w:r>
        <w:rPr>
          <w:noProof/>
        </w:rPr>
        <w:fldChar w:fldCharType="end"/>
      </w:r>
    </w:p>
    <w:p w14:paraId="2925AE2F" w14:textId="7F6EA39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_Toc209520593 \h </w:instrText>
      </w:r>
      <w:r>
        <w:rPr>
          <w:noProof/>
        </w:rPr>
      </w:r>
      <w:r>
        <w:rPr>
          <w:noProof/>
        </w:rPr>
        <w:fldChar w:fldCharType="separate"/>
      </w:r>
      <w:r>
        <w:rPr>
          <w:noProof/>
        </w:rPr>
        <w:t>46</w:t>
      </w:r>
      <w:r>
        <w:rPr>
          <w:noProof/>
        </w:rPr>
        <w:fldChar w:fldCharType="end"/>
      </w:r>
    </w:p>
    <w:p w14:paraId="2597FE50" w14:textId="6EA73DA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w:t>
      </w:r>
      <w:r>
        <w:rPr>
          <w:noProof/>
        </w:rPr>
        <w:tab/>
      </w:r>
      <w:r>
        <w:rPr>
          <w:noProof/>
        </w:rPr>
        <w:fldChar w:fldCharType="begin" w:fldLock="1"/>
      </w:r>
      <w:r>
        <w:rPr>
          <w:noProof/>
        </w:rPr>
        <w:instrText xml:space="preserve"> PAGEREF _Toc209520594 \h </w:instrText>
      </w:r>
      <w:r>
        <w:rPr>
          <w:noProof/>
        </w:rPr>
      </w:r>
      <w:r>
        <w:rPr>
          <w:noProof/>
        </w:rPr>
        <w:fldChar w:fldCharType="separate"/>
      </w:r>
      <w:r>
        <w:rPr>
          <w:noProof/>
        </w:rPr>
        <w:t>47</w:t>
      </w:r>
      <w:r>
        <w:rPr>
          <w:noProof/>
        </w:rPr>
        <w:fldChar w:fldCharType="end"/>
      </w:r>
    </w:p>
    <w:p w14:paraId="5303FE08" w14:textId="269A251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_Toc209520595 \h </w:instrText>
      </w:r>
      <w:r>
        <w:rPr>
          <w:noProof/>
        </w:rPr>
      </w:r>
      <w:r>
        <w:rPr>
          <w:noProof/>
        </w:rPr>
        <w:fldChar w:fldCharType="separate"/>
      </w:r>
      <w:r>
        <w:rPr>
          <w:noProof/>
        </w:rPr>
        <w:t>47</w:t>
      </w:r>
      <w:r>
        <w:rPr>
          <w:noProof/>
        </w:rPr>
        <w:fldChar w:fldCharType="end"/>
      </w:r>
    </w:p>
    <w:p w14:paraId="5B3550DF" w14:textId="00C8665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_Toc209520596 \h </w:instrText>
      </w:r>
      <w:r>
        <w:rPr>
          <w:noProof/>
        </w:rPr>
      </w:r>
      <w:r>
        <w:rPr>
          <w:noProof/>
        </w:rPr>
        <w:fldChar w:fldCharType="separate"/>
      </w:r>
      <w:r>
        <w:rPr>
          <w:noProof/>
        </w:rPr>
        <w:t>47</w:t>
      </w:r>
      <w:r>
        <w:rPr>
          <w:noProof/>
        </w:rPr>
        <w:fldChar w:fldCharType="end"/>
      </w:r>
    </w:p>
    <w:p w14:paraId="276C5E4B" w14:textId="6E49426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w:t>
      </w:r>
      <w:r>
        <w:rPr>
          <w:noProof/>
        </w:rPr>
        <w:tab/>
      </w:r>
      <w:r>
        <w:rPr>
          <w:noProof/>
        </w:rPr>
        <w:fldChar w:fldCharType="begin" w:fldLock="1"/>
      </w:r>
      <w:r>
        <w:rPr>
          <w:noProof/>
        </w:rPr>
        <w:instrText xml:space="preserve"> PAGEREF _Toc209520597 \h </w:instrText>
      </w:r>
      <w:r>
        <w:rPr>
          <w:noProof/>
        </w:rPr>
      </w:r>
      <w:r>
        <w:rPr>
          <w:noProof/>
        </w:rPr>
        <w:fldChar w:fldCharType="separate"/>
      </w:r>
      <w:r>
        <w:rPr>
          <w:noProof/>
        </w:rPr>
        <w:t>47</w:t>
      </w:r>
      <w:r>
        <w:rPr>
          <w:noProof/>
        </w:rPr>
        <w:fldChar w:fldCharType="end"/>
      </w:r>
    </w:p>
    <w:p w14:paraId="036A3093" w14:textId="6E9659A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_Toc209520598 \h </w:instrText>
      </w:r>
      <w:r>
        <w:rPr>
          <w:noProof/>
        </w:rPr>
      </w:r>
      <w:r>
        <w:rPr>
          <w:noProof/>
        </w:rPr>
        <w:fldChar w:fldCharType="separate"/>
      </w:r>
      <w:r>
        <w:rPr>
          <w:noProof/>
        </w:rPr>
        <w:t>47</w:t>
      </w:r>
      <w:r>
        <w:rPr>
          <w:noProof/>
        </w:rPr>
        <w:fldChar w:fldCharType="end"/>
      </w:r>
    </w:p>
    <w:p w14:paraId="1BD63C44" w14:textId="0661D17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_Toc209520599 \h </w:instrText>
      </w:r>
      <w:r>
        <w:rPr>
          <w:noProof/>
        </w:rPr>
      </w:r>
      <w:r>
        <w:rPr>
          <w:noProof/>
        </w:rPr>
        <w:fldChar w:fldCharType="separate"/>
      </w:r>
      <w:r>
        <w:rPr>
          <w:noProof/>
        </w:rPr>
        <w:t>48</w:t>
      </w:r>
      <w:r>
        <w:rPr>
          <w:noProof/>
        </w:rPr>
        <w:fldChar w:fldCharType="end"/>
      </w:r>
    </w:p>
    <w:p w14:paraId="04D2AD69" w14:textId="162D4ED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w:t>
      </w:r>
      <w:r>
        <w:rPr>
          <w:noProof/>
        </w:rPr>
        <w:tab/>
      </w:r>
      <w:r>
        <w:rPr>
          <w:noProof/>
        </w:rPr>
        <w:fldChar w:fldCharType="begin" w:fldLock="1"/>
      </w:r>
      <w:r>
        <w:rPr>
          <w:noProof/>
        </w:rPr>
        <w:instrText xml:space="preserve"> PAGEREF _Toc209520600 \h </w:instrText>
      </w:r>
      <w:r>
        <w:rPr>
          <w:noProof/>
        </w:rPr>
      </w:r>
      <w:r>
        <w:rPr>
          <w:noProof/>
        </w:rPr>
        <w:fldChar w:fldCharType="separate"/>
      </w:r>
      <w:r>
        <w:rPr>
          <w:noProof/>
        </w:rPr>
        <w:t>48</w:t>
      </w:r>
      <w:r>
        <w:rPr>
          <w:noProof/>
        </w:rPr>
        <w:fldChar w:fldCharType="end"/>
      </w:r>
    </w:p>
    <w:p w14:paraId="21534B2C" w14:textId="4D63589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_Toc209520601 \h </w:instrText>
      </w:r>
      <w:r>
        <w:rPr>
          <w:noProof/>
        </w:rPr>
      </w:r>
      <w:r>
        <w:rPr>
          <w:noProof/>
        </w:rPr>
        <w:fldChar w:fldCharType="separate"/>
      </w:r>
      <w:r>
        <w:rPr>
          <w:noProof/>
        </w:rPr>
        <w:t>48</w:t>
      </w:r>
      <w:r>
        <w:rPr>
          <w:noProof/>
        </w:rPr>
        <w:fldChar w:fldCharType="end"/>
      </w:r>
    </w:p>
    <w:p w14:paraId="1377890A" w14:textId="68B25F1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_Toc209520602 \h </w:instrText>
      </w:r>
      <w:r>
        <w:rPr>
          <w:noProof/>
        </w:rPr>
      </w:r>
      <w:r>
        <w:rPr>
          <w:noProof/>
        </w:rPr>
        <w:fldChar w:fldCharType="separate"/>
      </w:r>
      <w:r>
        <w:rPr>
          <w:noProof/>
        </w:rPr>
        <w:t>48</w:t>
      </w:r>
      <w:r>
        <w:rPr>
          <w:noProof/>
        </w:rPr>
        <w:fldChar w:fldCharType="end"/>
      </w:r>
    </w:p>
    <w:p w14:paraId="6BD104FE" w14:textId="203285F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w:t>
      </w:r>
      <w:r>
        <w:rPr>
          <w:noProof/>
        </w:rPr>
        <w:tab/>
      </w:r>
      <w:r>
        <w:rPr>
          <w:noProof/>
        </w:rPr>
        <w:fldChar w:fldCharType="begin" w:fldLock="1"/>
      </w:r>
      <w:r>
        <w:rPr>
          <w:noProof/>
        </w:rPr>
        <w:instrText xml:space="preserve"> PAGEREF _Toc209520603 \h </w:instrText>
      </w:r>
      <w:r>
        <w:rPr>
          <w:noProof/>
        </w:rPr>
      </w:r>
      <w:r>
        <w:rPr>
          <w:noProof/>
        </w:rPr>
        <w:fldChar w:fldCharType="separate"/>
      </w:r>
      <w:r>
        <w:rPr>
          <w:noProof/>
        </w:rPr>
        <w:t>49</w:t>
      </w:r>
      <w:r>
        <w:rPr>
          <w:noProof/>
        </w:rPr>
        <w:fldChar w:fldCharType="end"/>
      </w:r>
    </w:p>
    <w:p w14:paraId="4CB98599" w14:textId="0CECD2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_Toc209520604 \h </w:instrText>
      </w:r>
      <w:r>
        <w:rPr>
          <w:noProof/>
        </w:rPr>
      </w:r>
      <w:r>
        <w:rPr>
          <w:noProof/>
        </w:rPr>
        <w:fldChar w:fldCharType="separate"/>
      </w:r>
      <w:r>
        <w:rPr>
          <w:noProof/>
        </w:rPr>
        <w:t>49</w:t>
      </w:r>
      <w:r>
        <w:rPr>
          <w:noProof/>
        </w:rPr>
        <w:fldChar w:fldCharType="end"/>
      </w:r>
    </w:p>
    <w:p w14:paraId="04472C35" w14:textId="1768388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_Toc209520605 \h </w:instrText>
      </w:r>
      <w:r>
        <w:rPr>
          <w:noProof/>
        </w:rPr>
      </w:r>
      <w:r>
        <w:rPr>
          <w:noProof/>
        </w:rPr>
        <w:fldChar w:fldCharType="separate"/>
      </w:r>
      <w:r>
        <w:rPr>
          <w:noProof/>
        </w:rPr>
        <w:t>49</w:t>
      </w:r>
      <w:r>
        <w:rPr>
          <w:noProof/>
        </w:rPr>
        <w:fldChar w:fldCharType="end"/>
      </w:r>
    </w:p>
    <w:p w14:paraId="397796C4" w14:textId="0AAD241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5.8.2.5.3</w:t>
      </w:r>
      <w:r>
        <w:rPr>
          <w:rFonts w:asciiTheme="minorHAnsi" w:eastAsiaTheme="minorEastAsia" w:hAnsiTheme="minorHAnsi" w:cstheme="minorBidi"/>
          <w:noProof/>
          <w:kern w:val="2"/>
          <w:sz w:val="24"/>
          <w:szCs w:val="24"/>
          <w:lang w:eastAsia="en-GB"/>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_Toc209520606 \h </w:instrText>
      </w:r>
      <w:r>
        <w:rPr>
          <w:noProof/>
        </w:rPr>
      </w:r>
      <w:r>
        <w:rPr>
          <w:noProof/>
        </w:rPr>
        <w:fldChar w:fldCharType="separate"/>
      </w:r>
      <w:r>
        <w:rPr>
          <w:noProof/>
        </w:rPr>
        <w:t>49</w:t>
      </w:r>
      <w:r>
        <w:rPr>
          <w:noProof/>
        </w:rPr>
        <w:fldChar w:fldCharType="end"/>
      </w:r>
    </w:p>
    <w:p w14:paraId="3BDFA8CE" w14:textId="734AA515"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Eees_AppContextRelocation Service</w:t>
      </w:r>
      <w:r>
        <w:rPr>
          <w:noProof/>
        </w:rPr>
        <w:tab/>
      </w:r>
      <w:r>
        <w:rPr>
          <w:noProof/>
        </w:rPr>
        <w:fldChar w:fldCharType="begin" w:fldLock="1"/>
      </w:r>
      <w:r>
        <w:rPr>
          <w:noProof/>
        </w:rPr>
        <w:instrText xml:space="preserve"> PAGEREF _Toc209520607 \h </w:instrText>
      </w:r>
      <w:r>
        <w:rPr>
          <w:noProof/>
        </w:rPr>
      </w:r>
      <w:r>
        <w:rPr>
          <w:noProof/>
        </w:rPr>
        <w:fldChar w:fldCharType="separate"/>
      </w:r>
      <w:r>
        <w:rPr>
          <w:noProof/>
        </w:rPr>
        <w:t>50</w:t>
      </w:r>
      <w:r>
        <w:rPr>
          <w:noProof/>
        </w:rPr>
        <w:fldChar w:fldCharType="end"/>
      </w:r>
    </w:p>
    <w:p w14:paraId="0E5BCB3E" w14:textId="115F41D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_Toc209520608 \h </w:instrText>
      </w:r>
      <w:r>
        <w:rPr>
          <w:noProof/>
        </w:rPr>
      </w:r>
      <w:r>
        <w:rPr>
          <w:noProof/>
        </w:rPr>
        <w:fldChar w:fldCharType="separate"/>
      </w:r>
      <w:r>
        <w:rPr>
          <w:noProof/>
        </w:rPr>
        <w:t>50</w:t>
      </w:r>
      <w:r>
        <w:rPr>
          <w:noProof/>
        </w:rPr>
        <w:fldChar w:fldCharType="end"/>
      </w:r>
    </w:p>
    <w:p w14:paraId="7290CC48" w14:textId="30B5351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_Toc209520609 \h </w:instrText>
      </w:r>
      <w:r>
        <w:rPr>
          <w:noProof/>
        </w:rPr>
      </w:r>
      <w:r>
        <w:rPr>
          <w:noProof/>
        </w:rPr>
        <w:fldChar w:fldCharType="separate"/>
      </w:r>
      <w:r>
        <w:rPr>
          <w:noProof/>
        </w:rPr>
        <w:t>50</w:t>
      </w:r>
      <w:r>
        <w:rPr>
          <w:noProof/>
        </w:rPr>
        <w:fldChar w:fldCharType="end"/>
      </w:r>
    </w:p>
    <w:p w14:paraId="37F9E04A" w14:textId="0612C46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_Toc209520610 \h </w:instrText>
      </w:r>
      <w:r>
        <w:rPr>
          <w:noProof/>
        </w:rPr>
      </w:r>
      <w:r>
        <w:rPr>
          <w:noProof/>
        </w:rPr>
        <w:fldChar w:fldCharType="separate"/>
      </w:r>
      <w:r>
        <w:rPr>
          <w:noProof/>
        </w:rPr>
        <w:t>50</w:t>
      </w:r>
      <w:r>
        <w:rPr>
          <w:noProof/>
        </w:rPr>
        <w:fldChar w:fldCharType="end"/>
      </w:r>
    </w:p>
    <w:p w14:paraId="081E53B9" w14:textId="2B7F680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_Toc209520611 \h </w:instrText>
      </w:r>
      <w:r>
        <w:rPr>
          <w:noProof/>
        </w:rPr>
      </w:r>
      <w:r>
        <w:rPr>
          <w:noProof/>
        </w:rPr>
        <w:fldChar w:fldCharType="separate"/>
      </w:r>
      <w:r>
        <w:rPr>
          <w:noProof/>
        </w:rPr>
        <w:t>50</w:t>
      </w:r>
      <w:r>
        <w:rPr>
          <w:noProof/>
        </w:rPr>
        <w:fldChar w:fldCharType="end"/>
      </w:r>
    </w:p>
    <w:p w14:paraId="0E7E95B6" w14:textId="54524FC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_Toc209520612 \h </w:instrText>
      </w:r>
      <w:r>
        <w:rPr>
          <w:noProof/>
        </w:rPr>
      </w:r>
      <w:r>
        <w:rPr>
          <w:noProof/>
        </w:rPr>
        <w:fldChar w:fldCharType="separate"/>
      </w:r>
      <w:r>
        <w:rPr>
          <w:noProof/>
        </w:rPr>
        <w:t>50</w:t>
      </w:r>
      <w:r>
        <w:rPr>
          <w:noProof/>
        </w:rPr>
        <w:fldChar w:fldCharType="end"/>
      </w:r>
    </w:p>
    <w:p w14:paraId="29420EC2" w14:textId="19EA73A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_Toc209520613 \h </w:instrText>
      </w:r>
      <w:r>
        <w:rPr>
          <w:noProof/>
        </w:rPr>
      </w:r>
      <w:r>
        <w:rPr>
          <w:noProof/>
        </w:rPr>
        <w:fldChar w:fldCharType="separate"/>
      </w:r>
      <w:r>
        <w:rPr>
          <w:noProof/>
        </w:rPr>
        <w:t>50</w:t>
      </w:r>
      <w:r>
        <w:rPr>
          <w:noProof/>
        </w:rPr>
        <w:fldChar w:fldCharType="end"/>
      </w:r>
    </w:p>
    <w:p w14:paraId="663CDF52" w14:textId="47E0C4D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_Toc209520614 \h </w:instrText>
      </w:r>
      <w:r>
        <w:rPr>
          <w:noProof/>
        </w:rPr>
      </w:r>
      <w:r>
        <w:rPr>
          <w:noProof/>
        </w:rPr>
        <w:fldChar w:fldCharType="separate"/>
      </w:r>
      <w:r>
        <w:rPr>
          <w:noProof/>
        </w:rPr>
        <w:t>51</w:t>
      </w:r>
      <w:r>
        <w:rPr>
          <w:noProof/>
        </w:rPr>
        <w:fldChar w:fldCharType="end"/>
      </w:r>
    </w:p>
    <w:p w14:paraId="48504B7E" w14:textId="6A35941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_Toc209520615 \h </w:instrText>
      </w:r>
      <w:r>
        <w:rPr>
          <w:noProof/>
        </w:rPr>
      </w:r>
      <w:r>
        <w:rPr>
          <w:noProof/>
        </w:rPr>
        <w:fldChar w:fldCharType="separate"/>
      </w:r>
      <w:r>
        <w:rPr>
          <w:noProof/>
        </w:rPr>
        <w:t>51</w:t>
      </w:r>
      <w:r>
        <w:rPr>
          <w:noProof/>
        </w:rPr>
        <w:fldChar w:fldCharType="end"/>
      </w:r>
    </w:p>
    <w:p w14:paraId="4B6D0088" w14:textId="6B94A05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_Toc209520616 \h </w:instrText>
      </w:r>
      <w:r>
        <w:rPr>
          <w:noProof/>
        </w:rPr>
      </w:r>
      <w:r>
        <w:rPr>
          <w:noProof/>
        </w:rPr>
        <w:fldChar w:fldCharType="separate"/>
      </w:r>
      <w:r>
        <w:rPr>
          <w:noProof/>
        </w:rPr>
        <w:t>51</w:t>
      </w:r>
      <w:r>
        <w:rPr>
          <w:noProof/>
        </w:rPr>
        <w:fldChar w:fldCharType="end"/>
      </w:r>
    </w:p>
    <w:p w14:paraId="2FBA407E" w14:textId="570FC2F6"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Eees_EECContextRelocation Service</w:t>
      </w:r>
      <w:r>
        <w:rPr>
          <w:noProof/>
        </w:rPr>
        <w:tab/>
      </w:r>
      <w:r>
        <w:rPr>
          <w:noProof/>
        </w:rPr>
        <w:fldChar w:fldCharType="begin" w:fldLock="1"/>
      </w:r>
      <w:r>
        <w:rPr>
          <w:noProof/>
        </w:rPr>
        <w:instrText xml:space="preserve"> PAGEREF _Toc209520617 \h </w:instrText>
      </w:r>
      <w:r>
        <w:rPr>
          <w:noProof/>
        </w:rPr>
      </w:r>
      <w:r>
        <w:rPr>
          <w:noProof/>
        </w:rPr>
        <w:fldChar w:fldCharType="separate"/>
      </w:r>
      <w:r>
        <w:rPr>
          <w:noProof/>
        </w:rPr>
        <w:t>51</w:t>
      </w:r>
      <w:r>
        <w:rPr>
          <w:noProof/>
        </w:rPr>
        <w:fldChar w:fldCharType="end"/>
      </w:r>
    </w:p>
    <w:p w14:paraId="1748E882" w14:textId="1ABC1AD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_Toc209520618 \h </w:instrText>
      </w:r>
      <w:r>
        <w:rPr>
          <w:noProof/>
        </w:rPr>
      </w:r>
      <w:r>
        <w:rPr>
          <w:noProof/>
        </w:rPr>
        <w:fldChar w:fldCharType="separate"/>
      </w:r>
      <w:r>
        <w:rPr>
          <w:noProof/>
        </w:rPr>
        <w:t>51</w:t>
      </w:r>
      <w:r>
        <w:rPr>
          <w:noProof/>
        </w:rPr>
        <w:fldChar w:fldCharType="end"/>
      </w:r>
    </w:p>
    <w:p w14:paraId="630C88AF" w14:textId="7678AAA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_Toc209520619 \h </w:instrText>
      </w:r>
      <w:r>
        <w:rPr>
          <w:noProof/>
        </w:rPr>
      </w:r>
      <w:r>
        <w:rPr>
          <w:noProof/>
        </w:rPr>
        <w:fldChar w:fldCharType="separate"/>
      </w:r>
      <w:r>
        <w:rPr>
          <w:noProof/>
        </w:rPr>
        <w:t>51</w:t>
      </w:r>
      <w:r>
        <w:rPr>
          <w:noProof/>
        </w:rPr>
        <w:fldChar w:fldCharType="end"/>
      </w:r>
    </w:p>
    <w:p w14:paraId="72E48A05" w14:textId="393A08F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_Toc209520620 \h </w:instrText>
      </w:r>
      <w:r>
        <w:rPr>
          <w:noProof/>
        </w:rPr>
      </w:r>
      <w:r>
        <w:rPr>
          <w:noProof/>
        </w:rPr>
        <w:fldChar w:fldCharType="separate"/>
      </w:r>
      <w:r>
        <w:rPr>
          <w:noProof/>
        </w:rPr>
        <w:t>51</w:t>
      </w:r>
      <w:r>
        <w:rPr>
          <w:noProof/>
        </w:rPr>
        <w:fldChar w:fldCharType="end"/>
      </w:r>
    </w:p>
    <w:p w14:paraId="448FE9F6" w14:textId="2A2E800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Eees_EECContextRelocation_Pull</w:t>
      </w:r>
      <w:r>
        <w:rPr>
          <w:noProof/>
        </w:rPr>
        <w:tab/>
      </w:r>
      <w:r>
        <w:rPr>
          <w:noProof/>
        </w:rPr>
        <w:fldChar w:fldCharType="begin" w:fldLock="1"/>
      </w:r>
      <w:r>
        <w:rPr>
          <w:noProof/>
        </w:rPr>
        <w:instrText xml:space="preserve"> PAGEREF _Toc209520621 \h </w:instrText>
      </w:r>
      <w:r>
        <w:rPr>
          <w:noProof/>
        </w:rPr>
      </w:r>
      <w:r>
        <w:rPr>
          <w:noProof/>
        </w:rPr>
        <w:fldChar w:fldCharType="separate"/>
      </w:r>
      <w:r>
        <w:rPr>
          <w:noProof/>
        </w:rPr>
        <w:t>52</w:t>
      </w:r>
      <w:r>
        <w:rPr>
          <w:noProof/>
        </w:rPr>
        <w:fldChar w:fldCharType="end"/>
      </w:r>
    </w:p>
    <w:p w14:paraId="600F5DDA" w14:textId="4B04CAC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_Toc209520622 \h </w:instrText>
      </w:r>
      <w:r>
        <w:rPr>
          <w:noProof/>
        </w:rPr>
      </w:r>
      <w:r>
        <w:rPr>
          <w:noProof/>
        </w:rPr>
        <w:fldChar w:fldCharType="separate"/>
      </w:r>
      <w:r>
        <w:rPr>
          <w:noProof/>
        </w:rPr>
        <w:t>52</w:t>
      </w:r>
      <w:r>
        <w:rPr>
          <w:noProof/>
        </w:rPr>
        <w:fldChar w:fldCharType="end"/>
      </w:r>
    </w:p>
    <w:p w14:paraId="48906C15" w14:textId="0410927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_Toc209520623 \h </w:instrText>
      </w:r>
      <w:r>
        <w:rPr>
          <w:noProof/>
        </w:rPr>
      </w:r>
      <w:r>
        <w:rPr>
          <w:noProof/>
        </w:rPr>
        <w:fldChar w:fldCharType="separate"/>
      </w:r>
      <w:r>
        <w:rPr>
          <w:noProof/>
        </w:rPr>
        <w:t>52</w:t>
      </w:r>
      <w:r>
        <w:rPr>
          <w:noProof/>
        </w:rPr>
        <w:fldChar w:fldCharType="end"/>
      </w:r>
    </w:p>
    <w:p w14:paraId="678F2D14" w14:textId="62BE826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Eees_EECContextRelocation_Push</w:t>
      </w:r>
      <w:r>
        <w:rPr>
          <w:noProof/>
        </w:rPr>
        <w:tab/>
      </w:r>
      <w:r>
        <w:rPr>
          <w:noProof/>
        </w:rPr>
        <w:fldChar w:fldCharType="begin" w:fldLock="1"/>
      </w:r>
      <w:r>
        <w:rPr>
          <w:noProof/>
        </w:rPr>
        <w:instrText xml:space="preserve"> PAGEREF _Toc209520624 \h </w:instrText>
      </w:r>
      <w:r>
        <w:rPr>
          <w:noProof/>
        </w:rPr>
      </w:r>
      <w:r>
        <w:rPr>
          <w:noProof/>
        </w:rPr>
        <w:fldChar w:fldCharType="separate"/>
      </w:r>
      <w:r>
        <w:rPr>
          <w:noProof/>
        </w:rPr>
        <w:t>52</w:t>
      </w:r>
      <w:r>
        <w:rPr>
          <w:noProof/>
        </w:rPr>
        <w:fldChar w:fldCharType="end"/>
      </w:r>
    </w:p>
    <w:p w14:paraId="7AC15518" w14:textId="2D0CBEE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_Toc209520625 \h </w:instrText>
      </w:r>
      <w:r>
        <w:rPr>
          <w:noProof/>
        </w:rPr>
      </w:r>
      <w:r>
        <w:rPr>
          <w:noProof/>
        </w:rPr>
        <w:fldChar w:fldCharType="separate"/>
      </w:r>
      <w:r>
        <w:rPr>
          <w:noProof/>
        </w:rPr>
        <w:t>52</w:t>
      </w:r>
      <w:r>
        <w:rPr>
          <w:noProof/>
        </w:rPr>
        <w:fldChar w:fldCharType="end"/>
      </w:r>
    </w:p>
    <w:p w14:paraId="65EA6B15" w14:textId="312E530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_Toc209520626 \h </w:instrText>
      </w:r>
      <w:r>
        <w:rPr>
          <w:noProof/>
        </w:rPr>
      </w:r>
      <w:r>
        <w:rPr>
          <w:noProof/>
        </w:rPr>
        <w:fldChar w:fldCharType="separate"/>
      </w:r>
      <w:r>
        <w:rPr>
          <w:noProof/>
        </w:rPr>
        <w:t>52</w:t>
      </w:r>
      <w:r>
        <w:rPr>
          <w:noProof/>
        </w:rPr>
        <w:fldChar w:fldCharType="end"/>
      </w:r>
    </w:p>
    <w:p w14:paraId="6D1AFE16" w14:textId="140D5148"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Eees_EELManagedACR Service</w:t>
      </w:r>
      <w:r>
        <w:rPr>
          <w:noProof/>
        </w:rPr>
        <w:tab/>
      </w:r>
      <w:r>
        <w:rPr>
          <w:noProof/>
        </w:rPr>
        <w:fldChar w:fldCharType="begin" w:fldLock="1"/>
      </w:r>
      <w:r>
        <w:rPr>
          <w:noProof/>
        </w:rPr>
        <w:instrText xml:space="preserve"> PAGEREF _Toc209520627 \h </w:instrText>
      </w:r>
      <w:r>
        <w:rPr>
          <w:noProof/>
        </w:rPr>
      </w:r>
      <w:r>
        <w:rPr>
          <w:noProof/>
        </w:rPr>
        <w:fldChar w:fldCharType="separate"/>
      </w:r>
      <w:r>
        <w:rPr>
          <w:noProof/>
        </w:rPr>
        <w:t>53</w:t>
      </w:r>
      <w:r>
        <w:rPr>
          <w:noProof/>
        </w:rPr>
        <w:fldChar w:fldCharType="end"/>
      </w:r>
    </w:p>
    <w:p w14:paraId="3F927CB1" w14:textId="72BF0C0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_Toc209520628 \h </w:instrText>
      </w:r>
      <w:r>
        <w:rPr>
          <w:noProof/>
        </w:rPr>
      </w:r>
      <w:r>
        <w:rPr>
          <w:noProof/>
        </w:rPr>
        <w:fldChar w:fldCharType="separate"/>
      </w:r>
      <w:r>
        <w:rPr>
          <w:noProof/>
        </w:rPr>
        <w:t>53</w:t>
      </w:r>
      <w:r>
        <w:rPr>
          <w:noProof/>
        </w:rPr>
        <w:fldChar w:fldCharType="end"/>
      </w:r>
    </w:p>
    <w:p w14:paraId="71C65EF3" w14:textId="2828778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_Toc209520629 \h </w:instrText>
      </w:r>
      <w:r>
        <w:rPr>
          <w:noProof/>
        </w:rPr>
      </w:r>
      <w:r>
        <w:rPr>
          <w:noProof/>
        </w:rPr>
        <w:fldChar w:fldCharType="separate"/>
      </w:r>
      <w:r>
        <w:rPr>
          <w:noProof/>
        </w:rPr>
        <w:t>53</w:t>
      </w:r>
      <w:r>
        <w:rPr>
          <w:noProof/>
        </w:rPr>
        <w:fldChar w:fldCharType="end"/>
      </w:r>
    </w:p>
    <w:p w14:paraId="62358982" w14:textId="2F9AD46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_Toc209520630 \h </w:instrText>
      </w:r>
      <w:r>
        <w:rPr>
          <w:noProof/>
        </w:rPr>
      </w:r>
      <w:r>
        <w:rPr>
          <w:noProof/>
        </w:rPr>
        <w:fldChar w:fldCharType="separate"/>
      </w:r>
      <w:r>
        <w:rPr>
          <w:noProof/>
        </w:rPr>
        <w:t>53</w:t>
      </w:r>
      <w:r>
        <w:rPr>
          <w:noProof/>
        </w:rPr>
        <w:fldChar w:fldCharType="end"/>
      </w:r>
    </w:p>
    <w:p w14:paraId="3AE93C89" w14:textId="74D6E97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Eees_EELManagedACR_Request</w:t>
      </w:r>
      <w:r>
        <w:rPr>
          <w:noProof/>
        </w:rPr>
        <w:tab/>
      </w:r>
      <w:r>
        <w:rPr>
          <w:noProof/>
        </w:rPr>
        <w:fldChar w:fldCharType="begin" w:fldLock="1"/>
      </w:r>
      <w:r>
        <w:rPr>
          <w:noProof/>
        </w:rPr>
        <w:instrText xml:space="preserve"> PAGEREF _Toc209520631 \h </w:instrText>
      </w:r>
      <w:r>
        <w:rPr>
          <w:noProof/>
        </w:rPr>
      </w:r>
      <w:r>
        <w:rPr>
          <w:noProof/>
        </w:rPr>
        <w:fldChar w:fldCharType="separate"/>
      </w:r>
      <w:r>
        <w:rPr>
          <w:noProof/>
        </w:rPr>
        <w:t>53</w:t>
      </w:r>
      <w:r>
        <w:rPr>
          <w:noProof/>
        </w:rPr>
        <w:fldChar w:fldCharType="end"/>
      </w:r>
    </w:p>
    <w:p w14:paraId="20C4145C" w14:textId="2D3C4B2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_Toc209520632 \h </w:instrText>
      </w:r>
      <w:r>
        <w:rPr>
          <w:noProof/>
        </w:rPr>
      </w:r>
      <w:r>
        <w:rPr>
          <w:noProof/>
        </w:rPr>
        <w:fldChar w:fldCharType="separate"/>
      </w:r>
      <w:r>
        <w:rPr>
          <w:noProof/>
        </w:rPr>
        <w:t>53</w:t>
      </w:r>
      <w:r>
        <w:rPr>
          <w:noProof/>
        </w:rPr>
        <w:fldChar w:fldCharType="end"/>
      </w:r>
    </w:p>
    <w:p w14:paraId="1D4DD6EE" w14:textId="596EFBF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EEL Managed ACR Request</w:t>
      </w:r>
      <w:r>
        <w:rPr>
          <w:noProof/>
        </w:rPr>
        <w:tab/>
      </w:r>
      <w:r>
        <w:rPr>
          <w:noProof/>
        </w:rPr>
        <w:fldChar w:fldCharType="begin" w:fldLock="1"/>
      </w:r>
      <w:r>
        <w:rPr>
          <w:noProof/>
        </w:rPr>
        <w:instrText xml:space="preserve"> PAGEREF _Toc209520633 \h </w:instrText>
      </w:r>
      <w:r>
        <w:rPr>
          <w:noProof/>
        </w:rPr>
      </w:r>
      <w:r>
        <w:rPr>
          <w:noProof/>
        </w:rPr>
        <w:fldChar w:fldCharType="separate"/>
      </w:r>
      <w:r>
        <w:rPr>
          <w:noProof/>
        </w:rPr>
        <w:t>53</w:t>
      </w:r>
      <w:r>
        <w:rPr>
          <w:noProof/>
        </w:rPr>
        <w:fldChar w:fldCharType="end"/>
      </w:r>
    </w:p>
    <w:p w14:paraId="4E3B2334" w14:textId="532364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w:t>
      </w:r>
      <w:r>
        <w:rPr>
          <w:noProof/>
        </w:rPr>
        <w:tab/>
      </w:r>
      <w:r>
        <w:rPr>
          <w:noProof/>
        </w:rPr>
        <w:fldChar w:fldCharType="begin" w:fldLock="1"/>
      </w:r>
      <w:r>
        <w:rPr>
          <w:noProof/>
        </w:rPr>
        <w:instrText xml:space="preserve"> PAGEREF _Toc209520634 \h </w:instrText>
      </w:r>
      <w:r>
        <w:rPr>
          <w:noProof/>
        </w:rPr>
      </w:r>
      <w:r>
        <w:rPr>
          <w:noProof/>
        </w:rPr>
        <w:fldChar w:fldCharType="separate"/>
      </w:r>
      <w:r>
        <w:rPr>
          <w:noProof/>
        </w:rPr>
        <w:t>54</w:t>
      </w:r>
      <w:r>
        <w:rPr>
          <w:noProof/>
        </w:rPr>
        <w:fldChar w:fldCharType="end"/>
      </w:r>
    </w:p>
    <w:p w14:paraId="4DC26B50" w14:textId="01C40C2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_Toc209520635 \h </w:instrText>
      </w:r>
      <w:r>
        <w:rPr>
          <w:noProof/>
        </w:rPr>
      </w:r>
      <w:r>
        <w:rPr>
          <w:noProof/>
        </w:rPr>
        <w:fldChar w:fldCharType="separate"/>
      </w:r>
      <w:r>
        <w:rPr>
          <w:noProof/>
        </w:rPr>
        <w:t>54</w:t>
      </w:r>
      <w:r>
        <w:rPr>
          <w:noProof/>
        </w:rPr>
        <w:fldChar w:fldCharType="end"/>
      </w:r>
    </w:p>
    <w:p w14:paraId="369BCBB5" w14:textId="44AC7DD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_Toc209520636 \h </w:instrText>
      </w:r>
      <w:r>
        <w:rPr>
          <w:noProof/>
        </w:rPr>
      </w:r>
      <w:r>
        <w:rPr>
          <w:noProof/>
        </w:rPr>
        <w:fldChar w:fldCharType="separate"/>
      </w:r>
      <w:r>
        <w:rPr>
          <w:noProof/>
        </w:rPr>
        <w:t>54</w:t>
      </w:r>
      <w:r>
        <w:rPr>
          <w:noProof/>
        </w:rPr>
        <w:fldChar w:fldCharType="end"/>
      </w:r>
    </w:p>
    <w:p w14:paraId="11E2AAF6" w14:textId="4C4496C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Eees_EELManagedACR_Notify</w:t>
      </w:r>
      <w:r>
        <w:rPr>
          <w:noProof/>
        </w:rPr>
        <w:tab/>
      </w:r>
      <w:r>
        <w:rPr>
          <w:noProof/>
        </w:rPr>
        <w:fldChar w:fldCharType="begin" w:fldLock="1"/>
      </w:r>
      <w:r>
        <w:rPr>
          <w:noProof/>
        </w:rPr>
        <w:instrText xml:space="preserve"> PAGEREF _Toc209520637 \h </w:instrText>
      </w:r>
      <w:r>
        <w:rPr>
          <w:noProof/>
        </w:rPr>
      </w:r>
      <w:r>
        <w:rPr>
          <w:noProof/>
        </w:rPr>
        <w:fldChar w:fldCharType="separate"/>
      </w:r>
      <w:r>
        <w:rPr>
          <w:noProof/>
        </w:rPr>
        <w:t>54</w:t>
      </w:r>
      <w:r>
        <w:rPr>
          <w:noProof/>
        </w:rPr>
        <w:fldChar w:fldCharType="end"/>
      </w:r>
    </w:p>
    <w:p w14:paraId="3FC5486E" w14:textId="2B45204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_Toc209520638 \h </w:instrText>
      </w:r>
      <w:r>
        <w:rPr>
          <w:noProof/>
        </w:rPr>
      </w:r>
      <w:r>
        <w:rPr>
          <w:noProof/>
        </w:rPr>
        <w:fldChar w:fldCharType="separate"/>
      </w:r>
      <w:r>
        <w:rPr>
          <w:noProof/>
        </w:rPr>
        <w:t>54</w:t>
      </w:r>
      <w:r>
        <w:rPr>
          <w:noProof/>
        </w:rPr>
        <w:fldChar w:fldCharType="end"/>
      </w:r>
    </w:p>
    <w:p w14:paraId="0E786C1F" w14:textId="24B0616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ACT Status Notification</w:t>
      </w:r>
      <w:r>
        <w:rPr>
          <w:noProof/>
        </w:rPr>
        <w:tab/>
      </w:r>
      <w:r>
        <w:rPr>
          <w:noProof/>
        </w:rPr>
        <w:fldChar w:fldCharType="begin" w:fldLock="1"/>
      </w:r>
      <w:r>
        <w:rPr>
          <w:noProof/>
        </w:rPr>
        <w:instrText xml:space="preserve"> PAGEREF _Toc209520639 \h </w:instrText>
      </w:r>
      <w:r>
        <w:rPr>
          <w:noProof/>
        </w:rPr>
      </w:r>
      <w:r>
        <w:rPr>
          <w:noProof/>
        </w:rPr>
        <w:fldChar w:fldCharType="separate"/>
      </w:r>
      <w:r>
        <w:rPr>
          <w:noProof/>
        </w:rPr>
        <w:t>54</w:t>
      </w:r>
      <w:r>
        <w:rPr>
          <w:noProof/>
        </w:rPr>
        <w:fldChar w:fldCharType="end"/>
      </w:r>
    </w:p>
    <w:p w14:paraId="3CD891AA" w14:textId="01BE5D38"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Eees_ACRStatusUpdate Service</w:t>
      </w:r>
      <w:r>
        <w:rPr>
          <w:noProof/>
        </w:rPr>
        <w:tab/>
      </w:r>
      <w:r>
        <w:rPr>
          <w:noProof/>
        </w:rPr>
        <w:fldChar w:fldCharType="begin" w:fldLock="1"/>
      </w:r>
      <w:r>
        <w:rPr>
          <w:noProof/>
        </w:rPr>
        <w:instrText xml:space="preserve"> PAGEREF _Toc209520640 \h </w:instrText>
      </w:r>
      <w:r>
        <w:rPr>
          <w:noProof/>
        </w:rPr>
      </w:r>
      <w:r>
        <w:rPr>
          <w:noProof/>
        </w:rPr>
        <w:fldChar w:fldCharType="separate"/>
      </w:r>
      <w:r>
        <w:rPr>
          <w:noProof/>
        </w:rPr>
        <w:t>55</w:t>
      </w:r>
      <w:r>
        <w:rPr>
          <w:noProof/>
        </w:rPr>
        <w:fldChar w:fldCharType="end"/>
      </w:r>
    </w:p>
    <w:p w14:paraId="5B590DA2" w14:textId="5F2BEC4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_Toc209520641 \h </w:instrText>
      </w:r>
      <w:r>
        <w:rPr>
          <w:noProof/>
        </w:rPr>
      </w:r>
      <w:r>
        <w:rPr>
          <w:noProof/>
        </w:rPr>
        <w:fldChar w:fldCharType="separate"/>
      </w:r>
      <w:r>
        <w:rPr>
          <w:noProof/>
        </w:rPr>
        <w:t>55</w:t>
      </w:r>
      <w:r>
        <w:rPr>
          <w:noProof/>
        </w:rPr>
        <w:fldChar w:fldCharType="end"/>
      </w:r>
    </w:p>
    <w:p w14:paraId="026CE8C1" w14:textId="3E35643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_Toc209520642 \h </w:instrText>
      </w:r>
      <w:r>
        <w:rPr>
          <w:noProof/>
        </w:rPr>
      </w:r>
      <w:r>
        <w:rPr>
          <w:noProof/>
        </w:rPr>
        <w:fldChar w:fldCharType="separate"/>
      </w:r>
      <w:r>
        <w:rPr>
          <w:noProof/>
        </w:rPr>
        <w:t>55</w:t>
      </w:r>
      <w:r>
        <w:rPr>
          <w:noProof/>
        </w:rPr>
        <w:fldChar w:fldCharType="end"/>
      </w:r>
    </w:p>
    <w:p w14:paraId="2729F2FB" w14:textId="78E4198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_Toc209520643 \h </w:instrText>
      </w:r>
      <w:r>
        <w:rPr>
          <w:noProof/>
        </w:rPr>
      </w:r>
      <w:r>
        <w:rPr>
          <w:noProof/>
        </w:rPr>
        <w:fldChar w:fldCharType="separate"/>
      </w:r>
      <w:r>
        <w:rPr>
          <w:noProof/>
        </w:rPr>
        <w:t>55</w:t>
      </w:r>
      <w:r>
        <w:rPr>
          <w:noProof/>
        </w:rPr>
        <w:fldChar w:fldCharType="end"/>
      </w:r>
    </w:p>
    <w:p w14:paraId="0F5B49E0" w14:textId="0023C34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w:t>
      </w:r>
      <w:r>
        <w:rPr>
          <w:noProof/>
        </w:rPr>
        <w:tab/>
      </w:r>
      <w:r>
        <w:rPr>
          <w:noProof/>
        </w:rPr>
        <w:fldChar w:fldCharType="begin" w:fldLock="1"/>
      </w:r>
      <w:r>
        <w:rPr>
          <w:noProof/>
        </w:rPr>
        <w:instrText xml:space="preserve"> PAGEREF _Toc209520644 \h </w:instrText>
      </w:r>
      <w:r>
        <w:rPr>
          <w:noProof/>
        </w:rPr>
      </w:r>
      <w:r>
        <w:rPr>
          <w:noProof/>
        </w:rPr>
        <w:fldChar w:fldCharType="separate"/>
      </w:r>
      <w:r>
        <w:rPr>
          <w:noProof/>
        </w:rPr>
        <w:t>55</w:t>
      </w:r>
      <w:r>
        <w:rPr>
          <w:noProof/>
        </w:rPr>
        <w:fldChar w:fldCharType="end"/>
      </w:r>
    </w:p>
    <w:p w14:paraId="3C2DD3D1" w14:textId="6C1EE0D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_Toc209520645 \h </w:instrText>
      </w:r>
      <w:r>
        <w:rPr>
          <w:noProof/>
        </w:rPr>
      </w:r>
      <w:r>
        <w:rPr>
          <w:noProof/>
        </w:rPr>
        <w:fldChar w:fldCharType="separate"/>
      </w:r>
      <w:r>
        <w:rPr>
          <w:noProof/>
        </w:rPr>
        <w:t>55</w:t>
      </w:r>
      <w:r>
        <w:rPr>
          <w:noProof/>
        </w:rPr>
        <w:fldChar w:fldCharType="end"/>
      </w:r>
    </w:p>
    <w:p w14:paraId="4523D0AB" w14:textId="205D30E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ACR Status Update Request</w:t>
      </w:r>
      <w:r>
        <w:rPr>
          <w:noProof/>
        </w:rPr>
        <w:tab/>
      </w:r>
      <w:r>
        <w:rPr>
          <w:noProof/>
        </w:rPr>
        <w:fldChar w:fldCharType="begin" w:fldLock="1"/>
      </w:r>
      <w:r>
        <w:rPr>
          <w:noProof/>
        </w:rPr>
        <w:instrText xml:space="preserve"> PAGEREF _Toc209520646 \h </w:instrText>
      </w:r>
      <w:r>
        <w:rPr>
          <w:noProof/>
        </w:rPr>
      </w:r>
      <w:r>
        <w:rPr>
          <w:noProof/>
        </w:rPr>
        <w:fldChar w:fldCharType="separate"/>
      </w:r>
      <w:r>
        <w:rPr>
          <w:noProof/>
        </w:rPr>
        <w:t>55</w:t>
      </w:r>
      <w:r>
        <w:rPr>
          <w:noProof/>
        </w:rPr>
        <w:fldChar w:fldCharType="end"/>
      </w:r>
    </w:p>
    <w:p w14:paraId="0A08FE80" w14:textId="0BFA972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Service</w:t>
      </w:r>
      <w:r>
        <w:rPr>
          <w:noProof/>
        </w:rPr>
        <w:tab/>
      </w:r>
      <w:r>
        <w:rPr>
          <w:noProof/>
        </w:rPr>
        <w:fldChar w:fldCharType="begin" w:fldLock="1"/>
      </w:r>
      <w:r>
        <w:rPr>
          <w:noProof/>
        </w:rPr>
        <w:instrText xml:space="preserve"> PAGEREF _Toc209520647 \h </w:instrText>
      </w:r>
      <w:r>
        <w:rPr>
          <w:noProof/>
        </w:rPr>
      </w:r>
      <w:r>
        <w:rPr>
          <w:noProof/>
        </w:rPr>
        <w:fldChar w:fldCharType="separate"/>
      </w:r>
      <w:r>
        <w:rPr>
          <w:noProof/>
        </w:rPr>
        <w:t>56</w:t>
      </w:r>
      <w:r>
        <w:rPr>
          <w:noProof/>
        </w:rPr>
        <w:fldChar w:fldCharType="end"/>
      </w:r>
    </w:p>
    <w:p w14:paraId="161827D4" w14:textId="5E78E5D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_Toc209520648 \h </w:instrText>
      </w:r>
      <w:r>
        <w:rPr>
          <w:noProof/>
        </w:rPr>
      </w:r>
      <w:r>
        <w:rPr>
          <w:noProof/>
        </w:rPr>
        <w:fldChar w:fldCharType="separate"/>
      </w:r>
      <w:r>
        <w:rPr>
          <w:noProof/>
        </w:rPr>
        <w:t>56</w:t>
      </w:r>
      <w:r>
        <w:rPr>
          <w:noProof/>
        </w:rPr>
        <w:fldChar w:fldCharType="end"/>
      </w:r>
    </w:p>
    <w:p w14:paraId="37BCB3C0" w14:textId="5371C76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_Toc209520649 \h </w:instrText>
      </w:r>
      <w:r>
        <w:rPr>
          <w:noProof/>
        </w:rPr>
      </w:r>
      <w:r>
        <w:rPr>
          <w:noProof/>
        </w:rPr>
        <w:fldChar w:fldCharType="separate"/>
      </w:r>
      <w:r>
        <w:rPr>
          <w:noProof/>
        </w:rPr>
        <w:t>56</w:t>
      </w:r>
      <w:r>
        <w:rPr>
          <w:noProof/>
        </w:rPr>
        <w:fldChar w:fldCharType="end"/>
      </w:r>
    </w:p>
    <w:p w14:paraId="5D48AE61" w14:textId="2B192D1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_Toc209520650 \h </w:instrText>
      </w:r>
      <w:r>
        <w:rPr>
          <w:noProof/>
        </w:rPr>
      </w:r>
      <w:r>
        <w:rPr>
          <w:noProof/>
        </w:rPr>
        <w:fldChar w:fldCharType="separate"/>
      </w:r>
      <w:r>
        <w:rPr>
          <w:noProof/>
        </w:rPr>
        <w:t>56</w:t>
      </w:r>
      <w:r>
        <w:rPr>
          <w:noProof/>
        </w:rPr>
        <w:fldChar w:fldCharType="end"/>
      </w:r>
    </w:p>
    <w:p w14:paraId="4856B314" w14:textId="57CA28E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5.13.2.2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Eees_ACRParameterInformation_Request</w:t>
      </w:r>
      <w:r>
        <w:rPr>
          <w:noProof/>
        </w:rPr>
        <w:tab/>
      </w:r>
      <w:r>
        <w:rPr>
          <w:noProof/>
        </w:rPr>
        <w:fldChar w:fldCharType="begin" w:fldLock="1"/>
      </w:r>
      <w:r>
        <w:rPr>
          <w:noProof/>
        </w:rPr>
        <w:instrText xml:space="preserve"> PAGEREF _Toc209520651 \h </w:instrText>
      </w:r>
      <w:r>
        <w:rPr>
          <w:noProof/>
        </w:rPr>
      </w:r>
      <w:r>
        <w:rPr>
          <w:noProof/>
        </w:rPr>
        <w:fldChar w:fldCharType="separate"/>
      </w:r>
      <w:r>
        <w:rPr>
          <w:noProof/>
        </w:rPr>
        <w:t>56</w:t>
      </w:r>
      <w:r>
        <w:rPr>
          <w:noProof/>
        </w:rPr>
        <w:fldChar w:fldCharType="end"/>
      </w:r>
    </w:p>
    <w:p w14:paraId="4120D910" w14:textId="307B66B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_Toc209520652 \h </w:instrText>
      </w:r>
      <w:r>
        <w:rPr>
          <w:noProof/>
        </w:rPr>
      </w:r>
      <w:r>
        <w:rPr>
          <w:noProof/>
        </w:rPr>
        <w:fldChar w:fldCharType="separate"/>
      </w:r>
      <w:r>
        <w:rPr>
          <w:noProof/>
        </w:rPr>
        <w:t>56</w:t>
      </w:r>
      <w:r>
        <w:rPr>
          <w:noProof/>
        </w:rPr>
        <w:fldChar w:fldCharType="end"/>
      </w:r>
    </w:p>
    <w:p w14:paraId="243409A4" w14:textId="3E93A2C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ACR Parameters Information Request</w:t>
      </w:r>
      <w:r>
        <w:rPr>
          <w:noProof/>
        </w:rPr>
        <w:tab/>
      </w:r>
      <w:r>
        <w:rPr>
          <w:noProof/>
        </w:rPr>
        <w:fldChar w:fldCharType="begin" w:fldLock="1"/>
      </w:r>
      <w:r>
        <w:rPr>
          <w:noProof/>
        </w:rPr>
        <w:instrText xml:space="preserve"> PAGEREF _Toc209520653 \h </w:instrText>
      </w:r>
      <w:r>
        <w:rPr>
          <w:noProof/>
        </w:rPr>
      </w:r>
      <w:r>
        <w:rPr>
          <w:noProof/>
        </w:rPr>
        <w:fldChar w:fldCharType="separate"/>
      </w:r>
      <w:r>
        <w:rPr>
          <w:noProof/>
        </w:rPr>
        <w:t>56</w:t>
      </w:r>
      <w:r>
        <w:rPr>
          <w:noProof/>
        </w:rPr>
        <w:fldChar w:fldCharType="end"/>
      </w:r>
    </w:p>
    <w:p w14:paraId="7B628F59" w14:textId="6CD44099"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Eees_CommonEASAnnouncement Service</w:t>
      </w:r>
      <w:r>
        <w:rPr>
          <w:noProof/>
        </w:rPr>
        <w:tab/>
      </w:r>
      <w:r>
        <w:rPr>
          <w:noProof/>
        </w:rPr>
        <w:fldChar w:fldCharType="begin" w:fldLock="1"/>
      </w:r>
      <w:r>
        <w:rPr>
          <w:noProof/>
        </w:rPr>
        <w:instrText xml:space="preserve"> PAGEREF _Toc209520654 \h </w:instrText>
      </w:r>
      <w:r>
        <w:rPr>
          <w:noProof/>
        </w:rPr>
      </w:r>
      <w:r>
        <w:rPr>
          <w:noProof/>
        </w:rPr>
        <w:fldChar w:fldCharType="separate"/>
      </w:r>
      <w:r>
        <w:rPr>
          <w:noProof/>
        </w:rPr>
        <w:t>56</w:t>
      </w:r>
      <w:r>
        <w:rPr>
          <w:noProof/>
        </w:rPr>
        <w:fldChar w:fldCharType="end"/>
      </w:r>
    </w:p>
    <w:p w14:paraId="0F224112" w14:textId="2F6C6AE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_Toc209520655 \h </w:instrText>
      </w:r>
      <w:r>
        <w:rPr>
          <w:noProof/>
        </w:rPr>
      </w:r>
      <w:r>
        <w:rPr>
          <w:noProof/>
        </w:rPr>
        <w:fldChar w:fldCharType="separate"/>
      </w:r>
      <w:r>
        <w:rPr>
          <w:noProof/>
        </w:rPr>
        <w:t>56</w:t>
      </w:r>
      <w:r>
        <w:rPr>
          <w:noProof/>
        </w:rPr>
        <w:fldChar w:fldCharType="end"/>
      </w:r>
    </w:p>
    <w:p w14:paraId="30270D35" w14:textId="394F5E8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_Toc209520656 \h </w:instrText>
      </w:r>
      <w:r>
        <w:rPr>
          <w:noProof/>
        </w:rPr>
      </w:r>
      <w:r>
        <w:rPr>
          <w:noProof/>
        </w:rPr>
        <w:fldChar w:fldCharType="separate"/>
      </w:r>
      <w:r>
        <w:rPr>
          <w:noProof/>
        </w:rPr>
        <w:t>57</w:t>
      </w:r>
      <w:r>
        <w:rPr>
          <w:noProof/>
        </w:rPr>
        <w:fldChar w:fldCharType="end"/>
      </w:r>
    </w:p>
    <w:p w14:paraId="65327089" w14:textId="7CF7C34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_Toc209520657 \h </w:instrText>
      </w:r>
      <w:r>
        <w:rPr>
          <w:noProof/>
        </w:rPr>
      </w:r>
      <w:r>
        <w:rPr>
          <w:noProof/>
        </w:rPr>
        <w:fldChar w:fldCharType="separate"/>
      </w:r>
      <w:r>
        <w:rPr>
          <w:noProof/>
        </w:rPr>
        <w:t>57</w:t>
      </w:r>
      <w:r>
        <w:rPr>
          <w:noProof/>
        </w:rPr>
        <w:fldChar w:fldCharType="end"/>
      </w:r>
    </w:p>
    <w:p w14:paraId="5B142025" w14:textId="75F41A0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w:t>
      </w:r>
      <w:r>
        <w:rPr>
          <w:noProof/>
        </w:rPr>
        <w:tab/>
      </w:r>
      <w:r>
        <w:rPr>
          <w:noProof/>
        </w:rPr>
        <w:fldChar w:fldCharType="begin" w:fldLock="1"/>
      </w:r>
      <w:r>
        <w:rPr>
          <w:noProof/>
        </w:rPr>
        <w:instrText xml:space="preserve"> PAGEREF _Toc209520658 \h </w:instrText>
      </w:r>
      <w:r>
        <w:rPr>
          <w:noProof/>
        </w:rPr>
      </w:r>
      <w:r>
        <w:rPr>
          <w:noProof/>
        </w:rPr>
        <w:fldChar w:fldCharType="separate"/>
      </w:r>
      <w:r>
        <w:rPr>
          <w:noProof/>
        </w:rPr>
        <w:t>57</w:t>
      </w:r>
      <w:r>
        <w:rPr>
          <w:noProof/>
        </w:rPr>
        <w:fldChar w:fldCharType="end"/>
      </w:r>
    </w:p>
    <w:p w14:paraId="2E220642" w14:textId="224720D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_Toc209520659 \h </w:instrText>
      </w:r>
      <w:r>
        <w:rPr>
          <w:noProof/>
        </w:rPr>
      </w:r>
      <w:r>
        <w:rPr>
          <w:noProof/>
        </w:rPr>
        <w:fldChar w:fldCharType="separate"/>
      </w:r>
      <w:r>
        <w:rPr>
          <w:noProof/>
        </w:rPr>
        <w:t>57</w:t>
      </w:r>
      <w:r>
        <w:rPr>
          <w:noProof/>
        </w:rPr>
        <w:fldChar w:fldCharType="end"/>
      </w:r>
    </w:p>
    <w:p w14:paraId="6A56CB25" w14:textId="15472C4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Common EAS Information Declaration</w:t>
      </w:r>
      <w:r>
        <w:rPr>
          <w:noProof/>
        </w:rPr>
        <w:tab/>
      </w:r>
      <w:r>
        <w:rPr>
          <w:noProof/>
        </w:rPr>
        <w:fldChar w:fldCharType="begin" w:fldLock="1"/>
      </w:r>
      <w:r>
        <w:rPr>
          <w:noProof/>
        </w:rPr>
        <w:instrText xml:space="preserve"> PAGEREF _Toc209520660 \h </w:instrText>
      </w:r>
      <w:r>
        <w:rPr>
          <w:noProof/>
        </w:rPr>
      </w:r>
      <w:r>
        <w:rPr>
          <w:noProof/>
        </w:rPr>
        <w:fldChar w:fldCharType="separate"/>
      </w:r>
      <w:r>
        <w:rPr>
          <w:noProof/>
        </w:rPr>
        <w:t>57</w:t>
      </w:r>
      <w:r>
        <w:rPr>
          <w:noProof/>
        </w:rPr>
        <w:fldChar w:fldCharType="end"/>
      </w:r>
    </w:p>
    <w:p w14:paraId="1EBC3AFC" w14:textId="6A8C0E0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Eees_TrafficInfluenceEAS Service</w:t>
      </w:r>
      <w:r>
        <w:rPr>
          <w:noProof/>
        </w:rPr>
        <w:tab/>
      </w:r>
      <w:r>
        <w:rPr>
          <w:noProof/>
        </w:rPr>
        <w:fldChar w:fldCharType="begin" w:fldLock="1"/>
      </w:r>
      <w:r>
        <w:rPr>
          <w:noProof/>
        </w:rPr>
        <w:instrText xml:space="preserve"> PAGEREF _Toc209520661 \h </w:instrText>
      </w:r>
      <w:r>
        <w:rPr>
          <w:noProof/>
        </w:rPr>
      </w:r>
      <w:r>
        <w:rPr>
          <w:noProof/>
        </w:rPr>
        <w:fldChar w:fldCharType="separate"/>
      </w:r>
      <w:r>
        <w:rPr>
          <w:noProof/>
        </w:rPr>
        <w:t>57</w:t>
      </w:r>
      <w:r>
        <w:rPr>
          <w:noProof/>
        </w:rPr>
        <w:fldChar w:fldCharType="end"/>
      </w:r>
    </w:p>
    <w:p w14:paraId="362FA8A5" w14:textId="200F376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_Toc209520662 \h </w:instrText>
      </w:r>
      <w:r>
        <w:rPr>
          <w:noProof/>
        </w:rPr>
      </w:r>
      <w:r>
        <w:rPr>
          <w:noProof/>
        </w:rPr>
        <w:fldChar w:fldCharType="separate"/>
      </w:r>
      <w:r>
        <w:rPr>
          <w:noProof/>
        </w:rPr>
        <w:t>57</w:t>
      </w:r>
      <w:r>
        <w:rPr>
          <w:noProof/>
        </w:rPr>
        <w:fldChar w:fldCharType="end"/>
      </w:r>
    </w:p>
    <w:p w14:paraId="5D658646" w14:textId="08FC73B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_Toc209520663 \h </w:instrText>
      </w:r>
      <w:r>
        <w:rPr>
          <w:noProof/>
        </w:rPr>
      </w:r>
      <w:r>
        <w:rPr>
          <w:noProof/>
        </w:rPr>
        <w:fldChar w:fldCharType="separate"/>
      </w:r>
      <w:r>
        <w:rPr>
          <w:noProof/>
        </w:rPr>
        <w:t>58</w:t>
      </w:r>
      <w:r>
        <w:rPr>
          <w:noProof/>
        </w:rPr>
        <w:fldChar w:fldCharType="end"/>
      </w:r>
    </w:p>
    <w:p w14:paraId="1ADD1E72" w14:textId="2AE93D3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_Toc209520664 \h </w:instrText>
      </w:r>
      <w:r>
        <w:rPr>
          <w:noProof/>
        </w:rPr>
      </w:r>
      <w:r>
        <w:rPr>
          <w:noProof/>
        </w:rPr>
        <w:fldChar w:fldCharType="separate"/>
      </w:r>
      <w:r>
        <w:rPr>
          <w:noProof/>
        </w:rPr>
        <w:t>58</w:t>
      </w:r>
      <w:r>
        <w:rPr>
          <w:noProof/>
        </w:rPr>
        <w:fldChar w:fldCharType="end"/>
      </w:r>
    </w:p>
    <w:p w14:paraId="2FE5CE49" w14:textId="25BE0B6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Eees_TrafficInfluenceEAS_Manage</w:t>
      </w:r>
      <w:r>
        <w:rPr>
          <w:noProof/>
        </w:rPr>
        <w:tab/>
      </w:r>
      <w:r>
        <w:rPr>
          <w:noProof/>
        </w:rPr>
        <w:fldChar w:fldCharType="begin" w:fldLock="1"/>
      </w:r>
      <w:r>
        <w:rPr>
          <w:noProof/>
        </w:rPr>
        <w:instrText xml:space="preserve"> PAGEREF _Toc209520665 \h </w:instrText>
      </w:r>
      <w:r>
        <w:rPr>
          <w:noProof/>
        </w:rPr>
      </w:r>
      <w:r>
        <w:rPr>
          <w:noProof/>
        </w:rPr>
        <w:fldChar w:fldCharType="separate"/>
      </w:r>
      <w:r>
        <w:rPr>
          <w:noProof/>
        </w:rPr>
        <w:t>58</w:t>
      </w:r>
      <w:r>
        <w:rPr>
          <w:noProof/>
        </w:rPr>
        <w:fldChar w:fldCharType="end"/>
      </w:r>
    </w:p>
    <w:p w14:paraId="1E279C51" w14:textId="2F23703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_Toc209520666 \h </w:instrText>
      </w:r>
      <w:r>
        <w:rPr>
          <w:noProof/>
        </w:rPr>
      </w:r>
      <w:r>
        <w:rPr>
          <w:noProof/>
        </w:rPr>
        <w:fldChar w:fldCharType="separate"/>
      </w:r>
      <w:r>
        <w:rPr>
          <w:noProof/>
        </w:rPr>
        <w:t>58</w:t>
      </w:r>
      <w:r>
        <w:rPr>
          <w:noProof/>
        </w:rPr>
        <w:fldChar w:fldCharType="end"/>
      </w:r>
    </w:p>
    <w:p w14:paraId="70A48213" w14:textId="5C84020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Initiation</w:t>
      </w:r>
      <w:r>
        <w:rPr>
          <w:noProof/>
        </w:rPr>
        <w:tab/>
      </w:r>
      <w:r>
        <w:rPr>
          <w:noProof/>
        </w:rPr>
        <w:fldChar w:fldCharType="begin" w:fldLock="1"/>
      </w:r>
      <w:r>
        <w:rPr>
          <w:noProof/>
        </w:rPr>
        <w:instrText xml:space="preserve"> PAGEREF _Toc209520667 \h </w:instrText>
      </w:r>
      <w:r>
        <w:rPr>
          <w:noProof/>
        </w:rPr>
      </w:r>
      <w:r>
        <w:rPr>
          <w:noProof/>
        </w:rPr>
        <w:fldChar w:fldCharType="separate"/>
      </w:r>
      <w:r>
        <w:rPr>
          <w:noProof/>
        </w:rPr>
        <w:t>58</w:t>
      </w:r>
      <w:r>
        <w:rPr>
          <w:noProof/>
        </w:rPr>
        <w:fldChar w:fldCharType="end"/>
      </w:r>
    </w:p>
    <w:p w14:paraId="721F0B02" w14:textId="32F0D8C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Update</w:t>
      </w:r>
      <w:r>
        <w:rPr>
          <w:noProof/>
        </w:rPr>
        <w:tab/>
      </w:r>
      <w:r>
        <w:rPr>
          <w:noProof/>
        </w:rPr>
        <w:fldChar w:fldCharType="begin" w:fldLock="1"/>
      </w:r>
      <w:r>
        <w:rPr>
          <w:noProof/>
        </w:rPr>
        <w:instrText xml:space="preserve"> PAGEREF _Toc209520668 \h </w:instrText>
      </w:r>
      <w:r>
        <w:rPr>
          <w:noProof/>
        </w:rPr>
      </w:r>
      <w:r>
        <w:rPr>
          <w:noProof/>
        </w:rPr>
        <w:fldChar w:fldCharType="separate"/>
      </w:r>
      <w:r>
        <w:rPr>
          <w:noProof/>
        </w:rPr>
        <w:t>58</w:t>
      </w:r>
      <w:r>
        <w:rPr>
          <w:noProof/>
        </w:rPr>
        <w:fldChar w:fldCharType="end"/>
      </w:r>
    </w:p>
    <w:p w14:paraId="2BF65286" w14:textId="51F4B08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Cancellation</w:t>
      </w:r>
      <w:r>
        <w:rPr>
          <w:noProof/>
        </w:rPr>
        <w:tab/>
      </w:r>
      <w:r>
        <w:rPr>
          <w:noProof/>
        </w:rPr>
        <w:fldChar w:fldCharType="begin" w:fldLock="1"/>
      </w:r>
      <w:r>
        <w:rPr>
          <w:noProof/>
        </w:rPr>
        <w:instrText xml:space="preserve"> PAGEREF _Toc209520669 \h </w:instrText>
      </w:r>
      <w:r>
        <w:rPr>
          <w:noProof/>
        </w:rPr>
      </w:r>
      <w:r>
        <w:rPr>
          <w:noProof/>
        </w:rPr>
        <w:fldChar w:fldCharType="separate"/>
      </w:r>
      <w:r>
        <w:rPr>
          <w:noProof/>
        </w:rPr>
        <w:t>59</w:t>
      </w:r>
      <w:r>
        <w:rPr>
          <w:noProof/>
        </w:rPr>
        <w:fldChar w:fldCharType="end"/>
      </w:r>
    </w:p>
    <w:p w14:paraId="23C8AFD4" w14:textId="422A3E1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5.15.2.2.5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Pr>
          <w:noProof/>
          <w:lang w:eastAsia="zh-CN"/>
        </w:rPr>
        <w:t>Re</w:t>
      </w:r>
      <w:r w:rsidRPr="002D0CE3">
        <w:rPr>
          <w:noProof/>
          <w:lang w:val="en-US"/>
        </w:rPr>
        <w:t>tri</w:t>
      </w:r>
      <w:r w:rsidRPr="002D0CE3">
        <w:rPr>
          <w:noProof/>
          <w:lang w:val="en-US" w:eastAsia="zh-CN"/>
        </w:rPr>
        <w:t>e</w:t>
      </w:r>
      <w:r w:rsidRPr="002D0CE3">
        <w:rPr>
          <w:noProof/>
          <w:lang w:val="en-US"/>
        </w:rPr>
        <w:t>val</w:t>
      </w:r>
      <w:r>
        <w:rPr>
          <w:noProof/>
        </w:rPr>
        <w:tab/>
      </w:r>
      <w:r>
        <w:rPr>
          <w:noProof/>
        </w:rPr>
        <w:fldChar w:fldCharType="begin" w:fldLock="1"/>
      </w:r>
      <w:r>
        <w:rPr>
          <w:noProof/>
        </w:rPr>
        <w:instrText xml:space="preserve"> PAGEREF _Toc209520670 \h </w:instrText>
      </w:r>
      <w:r>
        <w:rPr>
          <w:noProof/>
        </w:rPr>
      </w:r>
      <w:r>
        <w:rPr>
          <w:noProof/>
        </w:rPr>
        <w:fldChar w:fldCharType="separate"/>
      </w:r>
      <w:r>
        <w:rPr>
          <w:noProof/>
        </w:rPr>
        <w:t>59</w:t>
      </w:r>
      <w:r>
        <w:rPr>
          <w:noProof/>
        </w:rPr>
        <w:fldChar w:fldCharType="end"/>
      </w:r>
    </w:p>
    <w:p w14:paraId="650E26FD" w14:textId="41694C21"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5.16</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Eees_EASInformationProvisioning Service</w:t>
      </w:r>
      <w:r>
        <w:rPr>
          <w:noProof/>
        </w:rPr>
        <w:tab/>
      </w:r>
      <w:r>
        <w:rPr>
          <w:noProof/>
        </w:rPr>
        <w:fldChar w:fldCharType="begin" w:fldLock="1"/>
      </w:r>
      <w:r>
        <w:rPr>
          <w:noProof/>
        </w:rPr>
        <w:instrText xml:space="preserve"> PAGEREF _Toc209520671 \h </w:instrText>
      </w:r>
      <w:r>
        <w:rPr>
          <w:noProof/>
        </w:rPr>
      </w:r>
      <w:r>
        <w:rPr>
          <w:noProof/>
        </w:rPr>
        <w:fldChar w:fldCharType="separate"/>
      </w:r>
      <w:r>
        <w:rPr>
          <w:noProof/>
        </w:rPr>
        <w:t>60</w:t>
      </w:r>
      <w:r>
        <w:rPr>
          <w:noProof/>
        </w:rPr>
        <w:fldChar w:fldCharType="end"/>
      </w:r>
    </w:p>
    <w:p w14:paraId="6AFAA2FB" w14:textId="5F439C1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_Toc209520672 \h </w:instrText>
      </w:r>
      <w:r>
        <w:rPr>
          <w:noProof/>
        </w:rPr>
      </w:r>
      <w:r>
        <w:rPr>
          <w:noProof/>
        </w:rPr>
        <w:fldChar w:fldCharType="separate"/>
      </w:r>
      <w:r>
        <w:rPr>
          <w:noProof/>
        </w:rPr>
        <w:t>60</w:t>
      </w:r>
      <w:r>
        <w:rPr>
          <w:noProof/>
        </w:rPr>
        <w:fldChar w:fldCharType="end"/>
      </w:r>
    </w:p>
    <w:p w14:paraId="2C4B66AE" w14:textId="5840B91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_Toc209520673 \h </w:instrText>
      </w:r>
      <w:r>
        <w:rPr>
          <w:noProof/>
        </w:rPr>
      </w:r>
      <w:r>
        <w:rPr>
          <w:noProof/>
        </w:rPr>
        <w:fldChar w:fldCharType="separate"/>
      </w:r>
      <w:r>
        <w:rPr>
          <w:noProof/>
        </w:rPr>
        <w:t>60</w:t>
      </w:r>
      <w:r>
        <w:rPr>
          <w:noProof/>
        </w:rPr>
        <w:fldChar w:fldCharType="end"/>
      </w:r>
    </w:p>
    <w:p w14:paraId="63AEDF79" w14:textId="1EC113C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_Toc209520674 \h </w:instrText>
      </w:r>
      <w:r>
        <w:rPr>
          <w:noProof/>
        </w:rPr>
      </w:r>
      <w:r>
        <w:rPr>
          <w:noProof/>
        </w:rPr>
        <w:fldChar w:fldCharType="separate"/>
      </w:r>
      <w:r>
        <w:rPr>
          <w:noProof/>
        </w:rPr>
        <w:t>60</w:t>
      </w:r>
      <w:r>
        <w:rPr>
          <w:noProof/>
        </w:rPr>
        <w:fldChar w:fldCharType="end"/>
      </w:r>
    </w:p>
    <w:p w14:paraId="46C022FC" w14:textId="15F3D74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w:t>
      </w:r>
      <w:r>
        <w:rPr>
          <w:noProof/>
        </w:rPr>
        <w:tab/>
      </w:r>
      <w:r>
        <w:rPr>
          <w:noProof/>
        </w:rPr>
        <w:fldChar w:fldCharType="begin" w:fldLock="1"/>
      </w:r>
      <w:r>
        <w:rPr>
          <w:noProof/>
        </w:rPr>
        <w:instrText xml:space="preserve"> PAGEREF _Toc209520675 \h </w:instrText>
      </w:r>
      <w:r>
        <w:rPr>
          <w:noProof/>
        </w:rPr>
      </w:r>
      <w:r>
        <w:rPr>
          <w:noProof/>
        </w:rPr>
        <w:fldChar w:fldCharType="separate"/>
      </w:r>
      <w:r>
        <w:rPr>
          <w:noProof/>
        </w:rPr>
        <w:t>60</w:t>
      </w:r>
      <w:r>
        <w:rPr>
          <w:noProof/>
        </w:rPr>
        <w:fldChar w:fldCharType="end"/>
      </w:r>
    </w:p>
    <w:p w14:paraId="540B0B51" w14:textId="36430F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_Toc209520676 \h </w:instrText>
      </w:r>
      <w:r>
        <w:rPr>
          <w:noProof/>
        </w:rPr>
      </w:r>
      <w:r>
        <w:rPr>
          <w:noProof/>
        </w:rPr>
        <w:fldChar w:fldCharType="separate"/>
      </w:r>
      <w:r>
        <w:rPr>
          <w:noProof/>
        </w:rPr>
        <w:t>60</w:t>
      </w:r>
      <w:r>
        <w:rPr>
          <w:noProof/>
        </w:rPr>
        <w:fldChar w:fldCharType="end"/>
      </w:r>
    </w:p>
    <w:p w14:paraId="46BE003C" w14:textId="372BBDA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_Toc209520677 \h </w:instrText>
      </w:r>
      <w:r>
        <w:rPr>
          <w:noProof/>
        </w:rPr>
      </w:r>
      <w:r>
        <w:rPr>
          <w:noProof/>
        </w:rPr>
        <w:fldChar w:fldCharType="separate"/>
      </w:r>
      <w:r>
        <w:rPr>
          <w:noProof/>
        </w:rPr>
        <w:t>60</w:t>
      </w:r>
      <w:r>
        <w:rPr>
          <w:noProof/>
        </w:rPr>
        <w:fldChar w:fldCharType="end"/>
      </w:r>
    </w:p>
    <w:p w14:paraId="021BE786" w14:textId="0DA262F5"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_Toc209520678 \h </w:instrText>
      </w:r>
      <w:r>
        <w:rPr>
          <w:noProof/>
        </w:rPr>
      </w:r>
      <w:r>
        <w:rPr>
          <w:noProof/>
        </w:rPr>
        <w:fldChar w:fldCharType="separate"/>
      </w:r>
      <w:r>
        <w:rPr>
          <w:noProof/>
        </w:rPr>
        <w:t>61</w:t>
      </w:r>
      <w:r>
        <w:rPr>
          <w:noProof/>
        </w:rPr>
        <w:fldChar w:fldCharType="end"/>
      </w:r>
    </w:p>
    <w:p w14:paraId="038DBE79" w14:textId="083FE1FF"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_Toc209520679 \h </w:instrText>
      </w:r>
      <w:r>
        <w:rPr>
          <w:noProof/>
        </w:rPr>
      </w:r>
      <w:r>
        <w:rPr>
          <w:noProof/>
        </w:rPr>
        <w:fldChar w:fldCharType="separate"/>
      </w:r>
      <w:r>
        <w:rPr>
          <w:noProof/>
        </w:rPr>
        <w:t>61</w:t>
      </w:r>
      <w:r>
        <w:rPr>
          <w:noProof/>
        </w:rPr>
        <w:fldChar w:fldCharType="end"/>
      </w:r>
    </w:p>
    <w:p w14:paraId="6FD0E3AD" w14:textId="0C09E6C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Eecs_EESRegistration Service</w:t>
      </w:r>
      <w:r>
        <w:rPr>
          <w:noProof/>
        </w:rPr>
        <w:tab/>
      </w:r>
      <w:r>
        <w:rPr>
          <w:noProof/>
        </w:rPr>
        <w:fldChar w:fldCharType="begin" w:fldLock="1"/>
      </w:r>
      <w:r>
        <w:rPr>
          <w:noProof/>
        </w:rPr>
        <w:instrText xml:space="preserve"> PAGEREF _Toc209520680 \h </w:instrText>
      </w:r>
      <w:r>
        <w:rPr>
          <w:noProof/>
        </w:rPr>
      </w:r>
      <w:r>
        <w:rPr>
          <w:noProof/>
        </w:rPr>
        <w:fldChar w:fldCharType="separate"/>
      </w:r>
      <w:r>
        <w:rPr>
          <w:noProof/>
        </w:rPr>
        <w:t>62</w:t>
      </w:r>
      <w:r>
        <w:rPr>
          <w:noProof/>
        </w:rPr>
        <w:fldChar w:fldCharType="end"/>
      </w:r>
    </w:p>
    <w:p w14:paraId="3BBB4BC4" w14:textId="461C8B9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_Toc209520681 \h </w:instrText>
      </w:r>
      <w:r>
        <w:rPr>
          <w:noProof/>
        </w:rPr>
      </w:r>
      <w:r>
        <w:rPr>
          <w:noProof/>
        </w:rPr>
        <w:fldChar w:fldCharType="separate"/>
      </w:r>
      <w:r>
        <w:rPr>
          <w:noProof/>
        </w:rPr>
        <w:t>62</w:t>
      </w:r>
      <w:r>
        <w:rPr>
          <w:noProof/>
        </w:rPr>
        <w:fldChar w:fldCharType="end"/>
      </w:r>
    </w:p>
    <w:p w14:paraId="1B56665D" w14:textId="0FDB6B9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_Toc209520682 \h </w:instrText>
      </w:r>
      <w:r>
        <w:rPr>
          <w:noProof/>
        </w:rPr>
      </w:r>
      <w:r>
        <w:rPr>
          <w:noProof/>
        </w:rPr>
        <w:fldChar w:fldCharType="separate"/>
      </w:r>
      <w:r>
        <w:rPr>
          <w:noProof/>
        </w:rPr>
        <w:t>62</w:t>
      </w:r>
      <w:r>
        <w:rPr>
          <w:noProof/>
        </w:rPr>
        <w:fldChar w:fldCharType="end"/>
      </w:r>
    </w:p>
    <w:p w14:paraId="5CA1AE30" w14:textId="6D8CF83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_Toc209520683 \h </w:instrText>
      </w:r>
      <w:r>
        <w:rPr>
          <w:noProof/>
        </w:rPr>
      </w:r>
      <w:r>
        <w:rPr>
          <w:noProof/>
        </w:rPr>
        <w:fldChar w:fldCharType="separate"/>
      </w:r>
      <w:r>
        <w:rPr>
          <w:noProof/>
        </w:rPr>
        <w:t>62</w:t>
      </w:r>
      <w:r>
        <w:rPr>
          <w:noProof/>
        </w:rPr>
        <w:fldChar w:fldCharType="end"/>
      </w:r>
    </w:p>
    <w:p w14:paraId="41A44E50" w14:textId="5AFC854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w:t>
      </w:r>
      <w:r>
        <w:rPr>
          <w:noProof/>
        </w:rPr>
        <w:tab/>
      </w:r>
      <w:r>
        <w:rPr>
          <w:noProof/>
        </w:rPr>
        <w:fldChar w:fldCharType="begin" w:fldLock="1"/>
      </w:r>
      <w:r>
        <w:rPr>
          <w:noProof/>
        </w:rPr>
        <w:instrText xml:space="preserve"> PAGEREF _Toc209520684 \h </w:instrText>
      </w:r>
      <w:r>
        <w:rPr>
          <w:noProof/>
        </w:rPr>
      </w:r>
      <w:r>
        <w:rPr>
          <w:noProof/>
        </w:rPr>
        <w:fldChar w:fldCharType="separate"/>
      </w:r>
      <w:r>
        <w:rPr>
          <w:noProof/>
        </w:rPr>
        <w:t>62</w:t>
      </w:r>
      <w:r>
        <w:rPr>
          <w:noProof/>
        </w:rPr>
        <w:fldChar w:fldCharType="end"/>
      </w:r>
    </w:p>
    <w:p w14:paraId="575D3BF6" w14:textId="67E4884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_Toc209520685 \h </w:instrText>
      </w:r>
      <w:r>
        <w:rPr>
          <w:noProof/>
        </w:rPr>
      </w:r>
      <w:r>
        <w:rPr>
          <w:noProof/>
        </w:rPr>
        <w:fldChar w:fldCharType="separate"/>
      </w:r>
      <w:r>
        <w:rPr>
          <w:noProof/>
        </w:rPr>
        <w:t>62</w:t>
      </w:r>
      <w:r>
        <w:rPr>
          <w:noProof/>
        </w:rPr>
        <w:fldChar w:fldCharType="end"/>
      </w:r>
    </w:p>
    <w:p w14:paraId="2ED23199" w14:textId="3C3BB47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_Toc209520686 \h </w:instrText>
      </w:r>
      <w:r>
        <w:rPr>
          <w:noProof/>
        </w:rPr>
      </w:r>
      <w:r>
        <w:rPr>
          <w:noProof/>
        </w:rPr>
        <w:fldChar w:fldCharType="separate"/>
      </w:r>
      <w:r>
        <w:rPr>
          <w:noProof/>
        </w:rPr>
        <w:t>62</w:t>
      </w:r>
      <w:r>
        <w:rPr>
          <w:noProof/>
        </w:rPr>
        <w:fldChar w:fldCharType="end"/>
      </w:r>
    </w:p>
    <w:p w14:paraId="50C57D44" w14:textId="4961CF4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w:t>
      </w:r>
      <w:r>
        <w:rPr>
          <w:noProof/>
        </w:rPr>
        <w:tab/>
      </w:r>
      <w:r>
        <w:rPr>
          <w:noProof/>
        </w:rPr>
        <w:fldChar w:fldCharType="begin" w:fldLock="1"/>
      </w:r>
      <w:r>
        <w:rPr>
          <w:noProof/>
        </w:rPr>
        <w:instrText xml:space="preserve"> PAGEREF _Toc209520687 \h </w:instrText>
      </w:r>
      <w:r>
        <w:rPr>
          <w:noProof/>
        </w:rPr>
      </w:r>
      <w:r>
        <w:rPr>
          <w:noProof/>
        </w:rPr>
        <w:fldChar w:fldCharType="separate"/>
      </w:r>
      <w:r>
        <w:rPr>
          <w:noProof/>
        </w:rPr>
        <w:t>63</w:t>
      </w:r>
      <w:r>
        <w:rPr>
          <w:noProof/>
        </w:rPr>
        <w:fldChar w:fldCharType="end"/>
      </w:r>
    </w:p>
    <w:p w14:paraId="43638CDE" w14:textId="25CE0A5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_Toc209520688 \h </w:instrText>
      </w:r>
      <w:r>
        <w:rPr>
          <w:noProof/>
        </w:rPr>
      </w:r>
      <w:r>
        <w:rPr>
          <w:noProof/>
        </w:rPr>
        <w:fldChar w:fldCharType="separate"/>
      </w:r>
      <w:r>
        <w:rPr>
          <w:noProof/>
        </w:rPr>
        <w:t>63</w:t>
      </w:r>
      <w:r>
        <w:rPr>
          <w:noProof/>
        </w:rPr>
        <w:fldChar w:fldCharType="end"/>
      </w:r>
    </w:p>
    <w:p w14:paraId="5D200174" w14:textId="6186511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6.2.2.3.2</w:t>
      </w:r>
      <w:r>
        <w:rPr>
          <w:rFonts w:asciiTheme="minorHAnsi" w:eastAsiaTheme="minorEastAsia" w:hAnsiTheme="minorHAnsi" w:cstheme="minorBidi"/>
          <w:noProof/>
          <w:kern w:val="2"/>
          <w:sz w:val="24"/>
          <w:szCs w:val="24"/>
          <w:lang w:eastAsia="en-GB"/>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_Toc209520689 \h </w:instrText>
      </w:r>
      <w:r>
        <w:rPr>
          <w:noProof/>
        </w:rPr>
      </w:r>
      <w:r>
        <w:rPr>
          <w:noProof/>
        </w:rPr>
        <w:fldChar w:fldCharType="separate"/>
      </w:r>
      <w:r>
        <w:rPr>
          <w:noProof/>
        </w:rPr>
        <w:t>63</w:t>
      </w:r>
      <w:r>
        <w:rPr>
          <w:noProof/>
        </w:rPr>
        <w:fldChar w:fldCharType="end"/>
      </w:r>
    </w:p>
    <w:p w14:paraId="2FE4B30E" w14:textId="1A815EE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w:t>
      </w:r>
      <w:r>
        <w:rPr>
          <w:noProof/>
        </w:rPr>
        <w:tab/>
      </w:r>
      <w:r>
        <w:rPr>
          <w:noProof/>
        </w:rPr>
        <w:fldChar w:fldCharType="begin" w:fldLock="1"/>
      </w:r>
      <w:r>
        <w:rPr>
          <w:noProof/>
        </w:rPr>
        <w:instrText xml:space="preserve"> PAGEREF _Toc209520690 \h </w:instrText>
      </w:r>
      <w:r>
        <w:rPr>
          <w:noProof/>
        </w:rPr>
      </w:r>
      <w:r>
        <w:rPr>
          <w:noProof/>
        </w:rPr>
        <w:fldChar w:fldCharType="separate"/>
      </w:r>
      <w:r>
        <w:rPr>
          <w:noProof/>
        </w:rPr>
        <w:t>63</w:t>
      </w:r>
      <w:r>
        <w:rPr>
          <w:noProof/>
        </w:rPr>
        <w:fldChar w:fldCharType="end"/>
      </w:r>
    </w:p>
    <w:p w14:paraId="73B5F9D9" w14:textId="6F7FF21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_Toc209520691 \h </w:instrText>
      </w:r>
      <w:r>
        <w:rPr>
          <w:noProof/>
        </w:rPr>
      </w:r>
      <w:r>
        <w:rPr>
          <w:noProof/>
        </w:rPr>
        <w:fldChar w:fldCharType="separate"/>
      </w:r>
      <w:r>
        <w:rPr>
          <w:noProof/>
        </w:rPr>
        <w:t>63</w:t>
      </w:r>
      <w:r>
        <w:rPr>
          <w:noProof/>
        </w:rPr>
        <w:fldChar w:fldCharType="end"/>
      </w:r>
    </w:p>
    <w:p w14:paraId="273EEAE7" w14:textId="72938FC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_Toc209520692 \h </w:instrText>
      </w:r>
      <w:r>
        <w:rPr>
          <w:noProof/>
        </w:rPr>
      </w:r>
      <w:r>
        <w:rPr>
          <w:noProof/>
        </w:rPr>
        <w:fldChar w:fldCharType="separate"/>
      </w:r>
      <w:r>
        <w:rPr>
          <w:noProof/>
        </w:rPr>
        <w:t>64</w:t>
      </w:r>
      <w:r>
        <w:rPr>
          <w:noProof/>
        </w:rPr>
        <w:fldChar w:fldCharType="end"/>
      </w:r>
    </w:p>
    <w:p w14:paraId="33C65724" w14:textId="4F58D83B"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Eecs_TargetEESDiscovery Service</w:t>
      </w:r>
      <w:r>
        <w:rPr>
          <w:noProof/>
        </w:rPr>
        <w:tab/>
      </w:r>
      <w:r>
        <w:rPr>
          <w:noProof/>
        </w:rPr>
        <w:fldChar w:fldCharType="begin" w:fldLock="1"/>
      </w:r>
      <w:r>
        <w:rPr>
          <w:noProof/>
        </w:rPr>
        <w:instrText xml:space="preserve"> PAGEREF _Toc209520693 \h </w:instrText>
      </w:r>
      <w:r>
        <w:rPr>
          <w:noProof/>
        </w:rPr>
      </w:r>
      <w:r>
        <w:rPr>
          <w:noProof/>
        </w:rPr>
        <w:fldChar w:fldCharType="separate"/>
      </w:r>
      <w:r>
        <w:rPr>
          <w:noProof/>
        </w:rPr>
        <w:t>64</w:t>
      </w:r>
      <w:r>
        <w:rPr>
          <w:noProof/>
        </w:rPr>
        <w:fldChar w:fldCharType="end"/>
      </w:r>
    </w:p>
    <w:p w14:paraId="5B09D4E5" w14:textId="377DC85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_Toc209520694 \h </w:instrText>
      </w:r>
      <w:r>
        <w:rPr>
          <w:noProof/>
        </w:rPr>
      </w:r>
      <w:r>
        <w:rPr>
          <w:noProof/>
        </w:rPr>
        <w:fldChar w:fldCharType="separate"/>
      </w:r>
      <w:r>
        <w:rPr>
          <w:noProof/>
        </w:rPr>
        <w:t>64</w:t>
      </w:r>
      <w:r>
        <w:rPr>
          <w:noProof/>
        </w:rPr>
        <w:fldChar w:fldCharType="end"/>
      </w:r>
    </w:p>
    <w:p w14:paraId="233946B6" w14:textId="675B3C6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_Toc209520695 \h </w:instrText>
      </w:r>
      <w:r>
        <w:rPr>
          <w:noProof/>
        </w:rPr>
      </w:r>
      <w:r>
        <w:rPr>
          <w:noProof/>
        </w:rPr>
        <w:fldChar w:fldCharType="separate"/>
      </w:r>
      <w:r>
        <w:rPr>
          <w:noProof/>
        </w:rPr>
        <w:t>64</w:t>
      </w:r>
      <w:r>
        <w:rPr>
          <w:noProof/>
        </w:rPr>
        <w:fldChar w:fldCharType="end"/>
      </w:r>
    </w:p>
    <w:p w14:paraId="675A6EB6" w14:textId="05BE3B2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_Toc209520696 \h </w:instrText>
      </w:r>
      <w:r>
        <w:rPr>
          <w:noProof/>
        </w:rPr>
      </w:r>
      <w:r>
        <w:rPr>
          <w:noProof/>
        </w:rPr>
        <w:fldChar w:fldCharType="separate"/>
      </w:r>
      <w:r>
        <w:rPr>
          <w:noProof/>
        </w:rPr>
        <w:t>64</w:t>
      </w:r>
      <w:r>
        <w:rPr>
          <w:noProof/>
        </w:rPr>
        <w:fldChar w:fldCharType="end"/>
      </w:r>
    </w:p>
    <w:p w14:paraId="1356179C" w14:textId="446AF25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w:t>
      </w:r>
      <w:r>
        <w:rPr>
          <w:noProof/>
        </w:rPr>
        <w:tab/>
      </w:r>
      <w:r>
        <w:rPr>
          <w:noProof/>
        </w:rPr>
        <w:fldChar w:fldCharType="begin" w:fldLock="1"/>
      </w:r>
      <w:r>
        <w:rPr>
          <w:noProof/>
        </w:rPr>
        <w:instrText xml:space="preserve"> PAGEREF _Toc209520697 \h </w:instrText>
      </w:r>
      <w:r>
        <w:rPr>
          <w:noProof/>
        </w:rPr>
      </w:r>
      <w:r>
        <w:rPr>
          <w:noProof/>
        </w:rPr>
        <w:fldChar w:fldCharType="separate"/>
      </w:r>
      <w:r>
        <w:rPr>
          <w:noProof/>
        </w:rPr>
        <w:t>64</w:t>
      </w:r>
      <w:r>
        <w:rPr>
          <w:noProof/>
        </w:rPr>
        <w:fldChar w:fldCharType="end"/>
      </w:r>
    </w:p>
    <w:p w14:paraId="68D466D4" w14:textId="1979FE0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_Toc209520698 \h </w:instrText>
      </w:r>
      <w:r>
        <w:rPr>
          <w:noProof/>
        </w:rPr>
      </w:r>
      <w:r>
        <w:rPr>
          <w:noProof/>
        </w:rPr>
        <w:fldChar w:fldCharType="separate"/>
      </w:r>
      <w:r>
        <w:rPr>
          <w:noProof/>
        </w:rPr>
        <w:t>64</w:t>
      </w:r>
      <w:r>
        <w:rPr>
          <w:noProof/>
        </w:rPr>
        <w:fldChar w:fldCharType="end"/>
      </w:r>
    </w:p>
    <w:p w14:paraId="3779C4D5" w14:textId="0E16F14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_Toc209520699 \h </w:instrText>
      </w:r>
      <w:r>
        <w:rPr>
          <w:noProof/>
        </w:rPr>
      </w:r>
      <w:r>
        <w:rPr>
          <w:noProof/>
        </w:rPr>
        <w:fldChar w:fldCharType="separate"/>
      </w:r>
      <w:r>
        <w:rPr>
          <w:noProof/>
        </w:rPr>
        <w:t>64</w:t>
      </w:r>
      <w:r>
        <w:rPr>
          <w:noProof/>
        </w:rPr>
        <w:fldChar w:fldCharType="end"/>
      </w:r>
    </w:p>
    <w:p w14:paraId="5580F5D8" w14:textId="2829B801"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Eecs_EASInfoManagement Service</w:t>
      </w:r>
      <w:r>
        <w:rPr>
          <w:noProof/>
        </w:rPr>
        <w:tab/>
      </w:r>
      <w:r>
        <w:rPr>
          <w:noProof/>
        </w:rPr>
        <w:fldChar w:fldCharType="begin" w:fldLock="1"/>
      </w:r>
      <w:r>
        <w:rPr>
          <w:noProof/>
        </w:rPr>
        <w:instrText xml:space="preserve"> PAGEREF _Toc209520700 \h </w:instrText>
      </w:r>
      <w:r>
        <w:rPr>
          <w:noProof/>
        </w:rPr>
      </w:r>
      <w:r>
        <w:rPr>
          <w:noProof/>
        </w:rPr>
        <w:fldChar w:fldCharType="separate"/>
      </w:r>
      <w:r>
        <w:rPr>
          <w:noProof/>
        </w:rPr>
        <w:t>65</w:t>
      </w:r>
      <w:r>
        <w:rPr>
          <w:noProof/>
        </w:rPr>
        <w:fldChar w:fldCharType="end"/>
      </w:r>
    </w:p>
    <w:p w14:paraId="4F6450D6" w14:textId="77BAF35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_Toc209520701 \h </w:instrText>
      </w:r>
      <w:r>
        <w:rPr>
          <w:noProof/>
        </w:rPr>
      </w:r>
      <w:r>
        <w:rPr>
          <w:noProof/>
        </w:rPr>
        <w:fldChar w:fldCharType="separate"/>
      </w:r>
      <w:r>
        <w:rPr>
          <w:noProof/>
        </w:rPr>
        <w:t>65</w:t>
      </w:r>
      <w:r>
        <w:rPr>
          <w:noProof/>
        </w:rPr>
        <w:fldChar w:fldCharType="end"/>
      </w:r>
    </w:p>
    <w:p w14:paraId="567DF4C3" w14:textId="2297846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_Toc209520702 \h </w:instrText>
      </w:r>
      <w:r>
        <w:rPr>
          <w:noProof/>
        </w:rPr>
      </w:r>
      <w:r>
        <w:rPr>
          <w:noProof/>
        </w:rPr>
        <w:fldChar w:fldCharType="separate"/>
      </w:r>
      <w:r>
        <w:rPr>
          <w:noProof/>
        </w:rPr>
        <w:t>65</w:t>
      </w:r>
      <w:r>
        <w:rPr>
          <w:noProof/>
        </w:rPr>
        <w:fldChar w:fldCharType="end"/>
      </w:r>
    </w:p>
    <w:p w14:paraId="3923C092" w14:textId="54AA834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_Toc209520703 \h </w:instrText>
      </w:r>
      <w:r>
        <w:rPr>
          <w:noProof/>
        </w:rPr>
      </w:r>
      <w:r>
        <w:rPr>
          <w:noProof/>
        </w:rPr>
        <w:fldChar w:fldCharType="separate"/>
      </w:r>
      <w:r>
        <w:rPr>
          <w:noProof/>
        </w:rPr>
        <w:t>65</w:t>
      </w:r>
      <w:r>
        <w:rPr>
          <w:noProof/>
        </w:rPr>
        <w:fldChar w:fldCharType="end"/>
      </w:r>
    </w:p>
    <w:p w14:paraId="2B9F71D0" w14:textId="2E9C095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Eecs_EASInfoManagement_Get</w:t>
      </w:r>
      <w:r>
        <w:rPr>
          <w:noProof/>
        </w:rPr>
        <w:tab/>
      </w:r>
      <w:r>
        <w:rPr>
          <w:noProof/>
        </w:rPr>
        <w:fldChar w:fldCharType="begin" w:fldLock="1"/>
      </w:r>
      <w:r>
        <w:rPr>
          <w:noProof/>
        </w:rPr>
        <w:instrText xml:space="preserve"> PAGEREF _Toc209520704 \h </w:instrText>
      </w:r>
      <w:r>
        <w:rPr>
          <w:noProof/>
        </w:rPr>
      </w:r>
      <w:r>
        <w:rPr>
          <w:noProof/>
        </w:rPr>
        <w:fldChar w:fldCharType="separate"/>
      </w:r>
      <w:r>
        <w:rPr>
          <w:noProof/>
        </w:rPr>
        <w:t>66</w:t>
      </w:r>
      <w:r>
        <w:rPr>
          <w:noProof/>
        </w:rPr>
        <w:fldChar w:fldCharType="end"/>
      </w:r>
    </w:p>
    <w:p w14:paraId="1EDE0B10" w14:textId="50536D1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_Toc209520705 \h </w:instrText>
      </w:r>
      <w:r>
        <w:rPr>
          <w:noProof/>
        </w:rPr>
      </w:r>
      <w:r>
        <w:rPr>
          <w:noProof/>
        </w:rPr>
        <w:fldChar w:fldCharType="separate"/>
      </w:r>
      <w:r>
        <w:rPr>
          <w:noProof/>
        </w:rPr>
        <w:t>66</w:t>
      </w:r>
      <w:r>
        <w:rPr>
          <w:noProof/>
        </w:rPr>
        <w:fldChar w:fldCharType="end"/>
      </w:r>
    </w:p>
    <w:p w14:paraId="475B17C3" w14:textId="3EBE7B2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Retrieval</w:t>
      </w:r>
      <w:r>
        <w:rPr>
          <w:noProof/>
        </w:rPr>
        <w:tab/>
      </w:r>
      <w:r>
        <w:rPr>
          <w:noProof/>
        </w:rPr>
        <w:fldChar w:fldCharType="begin" w:fldLock="1"/>
      </w:r>
      <w:r>
        <w:rPr>
          <w:noProof/>
        </w:rPr>
        <w:instrText xml:space="preserve"> PAGEREF _Toc209520706 \h </w:instrText>
      </w:r>
      <w:r>
        <w:rPr>
          <w:noProof/>
        </w:rPr>
      </w:r>
      <w:r>
        <w:rPr>
          <w:noProof/>
        </w:rPr>
        <w:fldChar w:fldCharType="separate"/>
      </w:r>
      <w:r>
        <w:rPr>
          <w:noProof/>
        </w:rPr>
        <w:t>66</w:t>
      </w:r>
      <w:r>
        <w:rPr>
          <w:noProof/>
        </w:rPr>
        <w:fldChar w:fldCharType="end"/>
      </w:r>
    </w:p>
    <w:p w14:paraId="0CAB8177" w14:textId="6372DAF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w:t>
      </w:r>
      <w:r>
        <w:rPr>
          <w:noProof/>
        </w:rPr>
        <w:tab/>
      </w:r>
      <w:r>
        <w:rPr>
          <w:noProof/>
        </w:rPr>
        <w:fldChar w:fldCharType="begin" w:fldLock="1"/>
      </w:r>
      <w:r>
        <w:rPr>
          <w:noProof/>
        </w:rPr>
        <w:instrText xml:space="preserve"> PAGEREF _Toc209520707 \h </w:instrText>
      </w:r>
      <w:r>
        <w:rPr>
          <w:noProof/>
        </w:rPr>
      </w:r>
      <w:r>
        <w:rPr>
          <w:noProof/>
        </w:rPr>
        <w:fldChar w:fldCharType="separate"/>
      </w:r>
      <w:r>
        <w:rPr>
          <w:noProof/>
        </w:rPr>
        <w:t>66</w:t>
      </w:r>
      <w:r>
        <w:rPr>
          <w:noProof/>
        </w:rPr>
        <w:fldChar w:fldCharType="end"/>
      </w:r>
    </w:p>
    <w:p w14:paraId="2A925BBE" w14:textId="4114538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_Toc209520708 \h </w:instrText>
      </w:r>
      <w:r>
        <w:rPr>
          <w:noProof/>
        </w:rPr>
      </w:r>
      <w:r>
        <w:rPr>
          <w:noProof/>
        </w:rPr>
        <w:fldChar w:fldCharType="separate"/>
      </w:r>
      <w:r>
        <w:rPr>
          <w:noProof/>
        </w:rPr>
        <w:t>66</w:t>
      </w:r>
      <w:r>
        <w:rPr>
          <w:noProof/>
        </w:rPr>
        <w:fldChar w:fldCharType="end"/>
      </w:r>
    </w:p>
    <w:p w14:paraId="4BD653A0" w14:textId="6F8DD55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6.4.2.3.2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Storage</w:t>
      </w:r>
      <w:r>
        <w:rPr>
          <w:noProof/>
        </w:rPr>
        <w:tab/>
      </w:r>
      <w:r>
        <w:rPr>
          <w:noProof/>
        </w:rPr>
        <w:fldChar w:fldCharType="begin" w:fldLock="1"/>
      </w:r>
      <w:r>
        <w:rPr>
          <w:noProof/>
        </w:rPr>
        <w:instrText xml:space="preserve"> PAGEREF _Toc209520709 \h </w:instrText>
      </w:r>
      <w:r>
        <w:rPr>
          <w:noProof/>
        </w:rPr>
      </w:r>
      <w:r>
        <w:rPr>
          <w:noProof/>
        </w:rPr>
        <w:fldChar w:fldCharType="separate"/>
      </w:r>
      <w:r>
        <w:rPr>
          <w:noProof/>
        </w:rPr>
        <w:t>66</w:t>
      </w:r>
      <w:r>
        <w:rPr>
          <w:noProof/>
        </w:rPr>
        <w:fldChar w:fldCharType="end"/>
      </w:r>
    </w:p>
    <w:p w14:paraId="78530587" w14:textId="33594C4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w:t>
      </w:r>
      <w:r>
        <w:rPr>
          <w:noProof/>
        </w:rPr>
        <w:tab/>
      </w:r>
      <w:r>
        <w:rPr>
          <w:noProof/>
        </w:rPr>
        <w:fldChar w:fldCharType="begin" w:fldLock="1"/>
      </w:r>
      <w:r>
        <w:rPr>
          <w:noProof/>
        </w:rPr>
        <w:instrText xml:space="preserve"> PAGEREF _Toc209520710 \h </w:instrText>
      </w:r>
      <w:r>
        <w:rPr>
          <w:noProof/>
        </w:rPr>
      </w:r>
      <w:r>
        <w:rPr>
          <w:noProof/>
        </w:rPr>
        <w:fldChar w:fldCharType="separate"/>
      </w:r>
      <w:r>
        <w:rPr>
          <w:noProof/>
        </w:rPr>
        <w:t>67</w:t>
      </w:r>
      <w:r>
        <w:rPr>
          <w:noProof/>
        </w:rPr>
        <w:fldChar w:fldCharType="end"/>
      </w:r>
    </w:p>
    <w:p w14:paraId="2407F52B" w14:textId="54E95DF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_Toc209520711 \h </w:instrText>
      </w:r>
      <w:r>
        <w:rPr>
          <w:noProof/>
        </w:rPr>
      </w:r>
      <w:r>
        <w:rPr>
          <w:noProof/>
        </w:rPr>
        <w:fldChar w:fldCharType="separate"/>
      </w:r>
      <w:r>
        <w:rPr>
          <w:noProof/>
        </w:rPr>
        <w:t>67</w:t>
      </w:r>
      <w:r>
        <w:rPr>
          <w:noProof/>
        </w:rPr>
        <w:fldChar w:fldCharType="end"/>
      </w:r>
    </w:p>
    <w:p w14:paraId="60554677" w14:textId="51D0594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6.4.2.4.2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Update</w:t>
      </w:r>
      <w:r>
        <w:rPr>
          <w:noProof/>
        </w:rPr>
        <w:tab/>
      </w:r>
      <w:r>
        <w:rPr>
          <w:noProof/>
        </w:rPr>
        <w:fldChar w:fldCharType="begin" w:fldLock="1"/>
      </w:r>
      <w:r>
        <w:rPr>
          <w:noProof/>
        </w:rPr>
        <w:instrText xml:space="preserve"> PAGEREF _Toc209520712 \h </w:instrText>
      </w:r>
      <w:r>
        <w:rPr>
          <w:noProof/>
        </w:rPr>
      </w:r>
      <w:r>
        <w:rPr>
          <w:noProof/>
        </w:rPr>
        <w:fldChar w:fldCharType="separate"/>
      </w:r>
      <w:r>
        <w:rPr>
          <w:noProof/>
        </w:rPr>
        <w:t>67</w:t>
      </w:r>
      <w:r>
        <w:rPr>
          <w:noProof/>
        </w:rPr>
        <w:fldChar w:fldCharType="end"/>
      </w:r>
    </w:p>
    <w:p w14:paraId="427D26E3" w14:textId="5FC0B97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Eecs_EASInfoManagement_Delete</w:t>
      </w:r>
      <w:r>
        <w:rPr>
          <w:noProof/>
        </w:rPr>
        <w:tab/>
      </w:r>
      <w:r>
        <w:rPr>
          <w:noProof/>
        </w:rPr>
        <w:fldChar w:fldCharType="begin" w:fldLock="1"/>
      </w:r>
      <w:r>
        <w:rPr>
          <w:noProof/>
        </w:rPr>
        <w:instrText xml:space="preserve"> PAGEREF _Toc209520713 \h </w:instrText>
      </w:r>
      <w:r>
        <w:rPr>
          <w:noProof/>
        </w:rPr>
      </w:r>
      <w:r>
        <w:rPr>
          <w:noProof/>
        </w:rPr>
        <w:fldChar w:fldCharType="separate"/>
      </w:r>
      <w:r>
        <w:rPr>
          <w:noProof/>
        </w:rPr>
        <w:t>67</w:t>
      </w:r>
      <w:r>
        <w:rPr>
          <w:noProof/>
        </w:rPr>
        <w:fldChar w:fldCharType="end"/>
      </w:r>
    </w:p>
    <w:p w14:paraId="56499C45" w14:textId="2185C29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_Toc209520714 \h </w:instrText>
      </w:r>
      <w:r>
        <w:rPr>
          <w:noProof/>
        </w:rPr>
      </w:r>
      <w:r>
        <w:rPr>
          <w:noProof/>
        </w:rPr>
        <w:fldChar w:fldCharType="separate"/>
      </w:r>
      <w:r>
        <w:rPr>
          <w:noProof/>
        </w:rPr>
        <w:t>67</w:t>
      </w:r>
      <w:r>
        <w:rPr>
          <w:noProof/>
        </w:rPr>
        <w:fldChar w:fldCharType="end"/>
      </w:r>
    </w:p>
    <w:p w14:paraId="60FCD9AF" w14:textId="0960B99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6.4.2.5.2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Deletion</w:t>
      </w:r>
      <w:r>
        <w:rPr>
          <w:noProof/>
        </w:rPr>
        <w:tab/>
      </w:r>
      <w:r>
        <w:rPr>
          <w:noProof/>
        </w:rPr>
        <w:fldChar w:fldCharType="begin" w:fldLock="1"/>
      </w:r>
      <w:r>
        <w:rPr>
          <w:noProof/>
        </w:rPr>
        <w:instrText xml:space="preserve"> PAGEREF _Toc209520715 \h </w:instrText>
      </w:r>
      <w:r>
        <w:rPr>
          <w:noProof/>
        </w:rPr>
      </w:r>
      <w:r>
        <w:rPr>
          <w:noProof/>
        </w:rPr>
        <w:fldChar w:fldCharType="separate"/>
      </w:r>
      <w:r>
        <w:rPr>
          <w:noProof/>
        </w:rPr>
        <w:t>68</w:t>
      </w:r>
      <w:r>
        <w:rPr>
          <w:noProof/>
        </w:rPr>
        <w:fldChar w:fldCharType="end"/>
      </w:r>
    </w:p>
    <w:p w14:paraId="5F37E783" w14:textId="2C08AE95"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w:t>
      </w:r>
      <w:r>
        <w:rPr>
          <w:noProof/>
        </w:rPr>
        <w:tab/>
      </w:r>
      <w:r>
        <w:rPr>
          <w:noProof/>
        </w:rPr>
        <w:fldChar w:fldCharType="begin" w:fldLock="1"/>
      </w:r>
      <w:r>
        <w:rPr>
          <w:noProof/>
        </w:rPr>
        <w:instrText xml:space="preserve"> PAGEREF _Toc209520716 \h </w:instrText>
      </w:r>
      <w:r>
        <w:rPr>
          <w:noProof/>
        </w:rPr>
      </w:r>
      <w:r>
        <w:rPr>
          <w:noProof/>
        </w:rPr>
        <w:fldChar w:fldCharType="separate"/>
      </w:r>
      <w:r>
        <w:rPr>
          <w:noProof/>
        </w:rPr>
        <w:t>68</w:t>
      </w:r>
      <w:r>
        <w:rPr>
          <w:noProof/>
        </w:rPr>
        <w:fldChar w:fldCharType="end"/>
      </w:r>
    </w:p>
    <w:p w14:paraId="7EB97DBA" w14:textId="78142AA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_Toc209520717 \h </w:instrText>
      </w:r>
      <w:r>
        <w:rPr>
          <w:noProof/>
        </w:rPr>
      </w:r>
      <w:r>
        <w:rPr>
          <w:noProof/>
        </w:rPr>
        <w:fldChar w:fldCharType="separate"/>
      </w:r>
      <w:r>
        <w:rPr>
          <w:noProof/>
        </w:rPr>
        <w:t>68</w:t>
      </w:r>
      <w:r>
        <w:rPr>
          <w:noProof/>
        </w:rPr>
        <w:fldChar w:fldCharType="end"/>
      </w:r>
    </w:p>
    <w:p w14:paraId="2D19536A" w14:textId="7D7F97E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_Toc209520718 \h </w:instrText>
      </w:r>
      <w:r>
        <w:rPr>
          <w:noProof/>
        </w:rPr>
      </w:r>
      <w:r>
        <w:rPr>
          <w:noProof/>
        </w:rPr>
        <w:fldChar w:fldCharType="separate"/>
      </w:r>
      <w:r>
        <w:rPr>
          <w:noProof/>
        </w:rPr>
        <w:t>68</w:t>
      </w:r>
      <w:r>
        <w:rPr>
          <w:noProof/>
        </w:rPr>
        <w:fldChar w:fldCharType="end"/>
      </w:r>
    </w:p>
    <w:p w14:paraId="3FA1D350" w14:textId="0B2E23E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w:t>
      </w:r>
      <w:r w:rsidRPr="002D0CE3">
        <w:rPr>
          <w:noProof/>
          <w:lang w:val="en-US"/>
        </w:rPr>
        <w:t>Request</w:t>
      </w:r>
      <w:r>
        <w:rPr>
          <w:noProof/>
        </w:rPr>
        <w:tab/>
      </w:r>
      <w:r>
        <w:rPr>
          <w:noProof/>
        </w:rPr>
        <w:fldChar w:fldCharType="begin" w:fldLock="1"/>
      </w:r>
      <w:r>
        <w:rPr>
          <w:noProof/>
        </w:rPr>
        <w:instrText xml:space="preserve"> PAGEREF _Toc209520719 \h </w:instrText>
      </w:r>
      <w:r>
        <w:rPr>
          <w:noProof/>
        </w:rPr>
      </w:r>
      <w:r>
        <w:rPr>
          <w:noProof/>
        </w:rPr>
        <w:fldChar w:fldCharType="separate"/>
      </w:r>
      <w:r>
        <w:rPr>
          <w:noProof/>
        </w:rPr>
        <w:t>69</w:t>
      </w:r>
      <w:r>
        <w:rPr>
          <w:noProof/>
        </w:rPr>
        <w:fldChar w:fldCharType="end"/>
      </w:r>
    </w:p>
    <w:p w14:paraId="3E347AAE" w14:textId="0174F15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_Toc209520720 \h </w:instrText>
      </w:r>
      <w:r>
        <w:rPr>
          <w:noProof/>
        </w:rPr>
      </w:r>
      <w:r>
        <w:rPr>
          <w:noProof/>
        </w:rPr>
        <w:fldChar w:fldCharType="separate"/>
      </w:r>
      <w:r>
        <w:rPr>
          <w:noProof/>
        </w:rPr>
        <w:t>69</w:t>
      </w:r>
      <w:r>
        <w:rPr>
          <w:noProof/>
        </w:rPr>
        <w:fldChar w:fldCharType="end"/>
      </w:r>
    </w:p>
    <w:p w14:paraId="7E533E26" w14:textId="1224178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S</w:t>
      </w:r>
      <w:r w:rsidRPr="002D0CE3">
        <w:rPr>
          <w:noProof/>
          <w:lang w:val="en-US"/>
        </w:rPr>
        <w:t>ervice Provisioning Information</w:t>
      </w:r>
      <w:r w:rsidRPr="002D0CE3">
        <w:rPr>
          <w:rFonts w:cs="Courier New"/>
          <w:noProof/>
        </w:rPr>
        <w:t xml:space="preserve"> Retrieval Request</w:t>
      </w:r>
      <w:r>
        <w:rPr>
          <w:noProof/>
        </w:rPr>
        <w:tab/>
      </w:r>
      <w:r>
        <w:rPr>
          <w:noProof/>
        </w:rPr>
        <w:fldChar w:fldCharType="begin" w:fldLock="1"/>
      </w:r>
      <w:r>
        <w:rPr>
          <w:noProof/>
        </w:rPr>
        <w:instrText xml:space="preserve"> PAGEREF _Toc209520721 \h </w:instrText>
      </w:r>
      <w:r>
        <w:rPr>
          <w:noProof/>
        </w:rPr>
      </w:r>
      <w:r>
        <w:rPr>
          <w:noProof/>
        </w:rPr>
        <w:fldChar w:fldCharType="separate"/>
      </w:r>
      <w:r>
        <w:rPr>
          <w:noProof/>
        </w:rPr>
        <w:t>69</w:t>
      </w:r>
      <w:r>
        <w:rPr>
          <w:noProof/>
        </w:rPr>
        <w:fldChar w:fldCharType="end"/>
      </w:r>
    </w:p>
    <w:p w14:paraId="5A8428F2" w14:textId="09B066E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w:t>
      </w:r>
      <w:r>
        <w:rPr>
          <w:noProof/>
        </w:rPr>
        <w:tab/>
      </w:r>
      <w:r>
        <w:rPr>
          <w:noProof/>
        </w:rPr>
        <w:fldChar w:fldCharType="begin" w:fldLock="1"/>
      </w:r>
      <w:r>
        <w:rPr>
          <w:noProof/>
        </w:rPr>
        <w:instrText xml:space="preserve"> PAGEREF _Toc209520722 \h </w:instrText>
      </w:r>
      <w:r>
        <w:rPr>
          <w:noProof/>
        </w:rPr>
      </w:r>
      <w:r>
        <w:rPr>
          <w:noProof/>
        </w:rPr>
        <w:fldChar w:fldCharType="separate"/>
      </w:r>
      <w:r>
        <w:rPr>
          <w:noProof/>
        </w:rPr>
        <w:t>69</w:t>
      </w:r>
      <w:r>
        <w:rPr>
          <w:noProof/>
        </w:rPr>
        <w:fldChar w:fldCharType="end"/>
      </w:r>
    </w:p>
    <w:p w14:paraId="1B23B08C" w14:textId="6103BC7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_Toc209520723 \h </w:instrText>
      </w:r>
      <w:r>
        <w:rPr>
          <w:noProof/>
        </w:rPr>
      </w:r>
      <w:r>
        <w:rPr>
          <w:noProof/>
        </w:rPr>
        <w:fldChar w:fldCharType="separate"/>
      </w:r>
      <w:r>
        <w:rPr>
          <w:noProof/>
        </w:rPr>
        <w:t>69</w:t>
      </w:r>
      <w:r>
        <w:rPr>
          <w:noProof/>
        </w:rPr>
        <w:fldChar w:fldCharType="end"/>
      </w:r>
    </w:p>
    <w:p w14:paraId="43389C2A" w14:textId="27AF8B8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Creation</w:t>
      </w:r>
      <w:r>
        <w:rPr>
          <w:noProof/>
        </w:rPr>
        <w:tab/>
      </w:r>
      <w:r>
        <w:rPr>
          <w:noProof/>
        </w:rPr>
        <w:fldChar w:fldCharType="begin" w:fldLock="1"/>
      </w:r>
      <w:r>
        <w:rPr>
          <w:noProof/>
        </w:rPr>
        <w:instrText xml:space="preserve"> PAGEREF _Toc209520724 \h </w:instrText>
      </w:r>
      <w:r>
        <w:rPr>
          <w:noProof/>
        </w:rPr>
      </w:r>
      <w:r>
        <w:rPr>
          <w:noProof/>
        </w:rPr>
        <w:fldChar w:fldCharType="separate"/>
      </w:r>
      <w:r>
        <w:rPr>
          <w:noProof/>
        </w:rPr>
        <w:t>69</w:t>
      </w:r>
      <w:r>
        <w:rPr>
          <w:noProof/>
        </w:rPr>
        <w:fldChar w:fldCharType="end"/>
      </w:r>
    </w:p>
    <w:p w14:paraId="6DCBBEA9" w14:textId="01EA241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_Toc209520725 \h </w:instrText>
      </w:r>
      <w:r>
        <w:rPr>
          <w:noProof/>
        </w:rPr>
      </w:r>
      <w:r>
        <w:rPr>
          <w:noProof/>
        </w:rPr>
        <w:fldChar w:fldCharType="separate"/>
      </w:r>
      <w:r>
        <w:rPr>
          <w:noProof/>
        </w:rPr>
        <w:t>69</w:t>
      </w:r>
      <w:r>
        <w:rPr>
          <w:noProof/>
        </w:rPr>
        <w:fldChar w:fldCharType="end"/>
      </w:r>
    </w:p>
    <w:p w14:paraId="3C5E5D92" w14:textId="191EBCE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_Toc209520726 \h </w:instrText>
      </w:r>
      <w:r>
        <w:rPr>
          <w:noProof/>
        </w:rPr>
      </w:r>
      <w:r>
        <w:rPr>
          <w:noProof/>
        </w:rPr>
        <w:fldChar w:fldCharType="separate"/>
      </w:r>
      <w:r>
        <w:rPr>
          <w:noProof/>
        </w:rPr>
        <w:t>69</w:t>
      </w:r>
      <w:r>
        <w:rPr>
          <w:noProof/>
        </w:rPr>
        <w:fldChar w:fldCharType="end"/>
      </w:r>
    </w:p>
    <w:p w14:paraId="0B386D67" w14:textId="19C514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w:t>
      </w:r>
      <w:r>
        <w:rPr>
          <w:noProof/>
        </w:rPr>
        <w:tab/>
      </w:r>
      <w:r>
        <w:rPr>
          <w:noProof/>
        </w:rPr>
        <w:fldChar w:fldCharType="begin" w:fldLock="1"/>
      </w:r>
      <w:r>
        <w:rPr>
          <w:noProof/>
        </w:rPr>
        <w:instrText xml:space="preserve"> PAGEREF _Toc209520727 \h </w:instrText>
      </w:r>
      <w:r>
        <w:rPr>
          <w:noProof/>
        </w:rPr>
      </w:r>
      <w:r>
        <w:rPr>
          <w:noProof/>
        </w:rPr>
        <w:fldChar w:fldCharType="separate"/>
      </w:r>
      <w:r>
        <w:rPr>
          <w:noProof/>
        </w:rPr>
        <w:t>70</w:t>
      </w:r>
      <w:r>
        <w:rPr>
          <w:noProof/>
        </w:rPr>
        <w:fldChar w:fldCharType="end"/>
      </w:r>
    </w:p>
    <w:p w14:paraId="0EC9C736" w14:textId="6267E2A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w:t>
      </w:r>
      <w:r>
        <w:rPr>
          <w:noProof/>
        </w:rPr>
        <w:tab/>
      </w:r>
      <w:r>
        <w:rPr>
          <w:noProof/>
        </w:rPr>
        <w:fldChar w:fldCharType="begin" w:fldLock="1"/>
      </w:r>
      <w:r>
        <w:rPr>
          <w:noProof/>
        </w:rPr>
        <w:instrText xml:space="preserve"> PAGEREF _Toc209520728 \h </w:instrText>
      </w:r>
      <w:r>
        <w:rPr>
          <w:noProof/>
        </w:rPr>
      </w:r>
      <w:r>
        <w:rPr>
          <w:noProof/>
        </w:rPr>
        <w:fldChar w:fldCharType="separate"/>
      </w:r>
      <w:r>
        <w:rPr>
          <w:noProof/>
        </w:rPr>
        <w:t>70</w:t>
      </w:r>
      <w:r>
        <w:rPr>
          <w:noProof/>
        </w:rPr>
        <w:fldChar w:fldCharType="end"/>
      </w:r>
    </w:p>
    <w:p w14:paraId="6DEC1E55" w14:textId="542CDF7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_Toc209520729 \h </w:instrText>
      </w:r>
      <w:r>
        <w:rPr>
          <w:noProof/>
        </w:rPr>
      </w:r>
      <w:r>
        <w:rPr>
          <w:noProof/>
        </w:rPr>
        <w:fldChar w:fldCharType="separate"/>
      </w:r>
      <w:r>
        <w:rPr>
          <w:noProof/>
        </w:rPr>
        <w:t>70</w:t>
      </w:r>
      <w:r>
        <w:rPr>
          <w:noProof/>
        </w:rPr>
        <w:fldChar w:fldCharType="end"/>
      </w:r>
    </w:p>
    <w:p w14:paraId="16549A2B" w14:textId="3D410FC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Subscription </w:t>
      </w:r>
      <w:r w:rsidRPr="002D0CE3">
        <w:rPr>
          <w:noProof/>
          <w:lang w:val="en-US"/>
        </w:rPr>
        <w:t>Deletion</w:t>
      </w:r>
      <w:r>
        <w:rPr>
          <w:noProof/>
        </w:rPr>
        <w:tab/>
      </w:r>
      <w:r>
        <w:rPr>
          <w:noProof/>
        </w:rPr>
        <w:fldChar w:fldCharType="begin" w:fldLock="1"/>
      </w:r>
      <w:r>
        <w:rPr>
          <w:noProof/>
        </w:rPr>
        <w:instrText xml:space="preserve"> PAGEREF _Toc209520730 \h </w:instrText>
      </w:r>
      <w:r>
        <w:rPr>
          <w:noProof/>
        </w:rPr>
      </w:r>
      <w:r>
        <w:rPr>
          <w:noProof/>
        </w:rPr>
        <w:fldChar w:fldCharType="separate"/>
      </w:r>
      <w:r>
        <w:rPr>
          <w:noProof/>
        </w:rPr>
        <w:t>70</w:t>
      </w:r>
      <w:r>
        <w:rPr>
          <w:noProof/>
        </w:rPr>
        <w:fldChar w:fldCharType="end"/>
      </w:r>
    </w:p>
    <w:p w14:paraId="46AB1DB1" w14:textId="39382D8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w:t>
      </w:r>
      <w:r>
        <w:rPr>
          <w:noProof/>
        </w:rPr>
        <w:tab/>
      </w:r>
      <w:r>
        <w:rPr>
          <w:noProof/>
        </w:rPr>
        <w:fldChar w:fldCharType="begin" w:fldLock="1"/>
      </w:r>
      <w:r>
        <w:rPr>
          <w:noProof/>
        </w:rPr>
        <w:instrText xml:space="preserve"> PAGEREF _Toc209520731 \h </w:instrText>
      </w:r>
      <w:r>
        <w:rPr>
          <w:noProof/>
        </w:rPr>
      </w:r>
      <w:r>
        <w:rPr>
          <w:noProof/>
        </w:rPr>
        <w:fldChar w:fldCharType="separate"/>
      </w:r>
      <w:r>
        <w:rPr>
          <w:noProof/>
        </w:rPr>
        <w:t>70</w:t>
      </w:r>
      <w:r>
        <w:rPr>
          <w:noProof/>
        </w:rPr>
        <w:fldChar w:fldCharType="end"/>
      </w:r>
    </w:p>
    <w:p w14:paraId="2D9EE060" w14:textId="5F55DA0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_Toc209520732 \h </w:instrText>
      </w:r>
      <w:r>
        <w:rPr>
          <w:noProof/>
        </w:rPr>
      </w:r>
      <w:r>
        <w:rPr>
          <w:noProof/>
        </w:rPr>
        <w:fldChar w:fldCharType="separate"/>
      </w:r>
      <w:r>
        <w:rPr>
          <w:noProof/>
        </w:rPr>
        <w:t>70</w:t>
      </w:r>
      <w:r>
        <w:rPr>
          <w:noProof/>
        </w:rPr>
        <w:fldChar w:fldCharType="end"/>
      </w:r>
    </w:p>
    <w:p w14:paraId="43128AE2" w14:textId="4DEBBC8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6.5.2.6.2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w:t>
      </w:r>
      <w:r w:rsidRPr="002D0CE3">
        <w:rPr>
          <w:noProof/>
          <w:lang w:val="en-US"/>
        </w:rPr>
        <w:t>Notification</w:t>
      </w:r>
      <w:r>
        <w:rPr>
          <w:noProof/>
        </w:rPr>
        <w:tab/>
      </w:r>
      <w:r>
        <w:rPr>
          <w:noProof/>
        </w:rPr>
        <w:fldChar w:fldCharType="begin" w:fldLock="1"/>
      </w:r>
      <w:r>
        <w:rPr>
          <w:noProof/>
        </w:rPr>
        <w:instrText xml:space="preserve"> PAGEREF _Toc209520733 \h </w:instrText>
      </w:r>
      <w:r>
        <w:rPr>
          <w:noProof/>
        </w:rPr>
      </w:r>
      <w:r>
        <w:rPr>
          <w:noProof/>
        </w:rPr>
        <w:fldChar w:fldCharType="separate"/>
      </w:r>
      <w:r>
        <w:rPr>
          <w:noProof/>
        </w:rPr>
        <w:t>71</w:t>
      </w:r>
      <w:r>
        <w:rPr>
          <w:noProof/>
        </w:rPr>
        <w:fldChar w:fldCharType="end"/>
      </w:r>
    </w:p>
    <w:p w14:paraId="3966C8EF" w14:textId="3142B120"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Eecs_ECSDiscovery Service</w:t>
      </w:r>
      <w:r>
        <w:rPr>
          <w:noProof/>
        </w:rPr>
        <w:tab/>
      </w:r>
      <w:r>
        <w:rPr>
          <w:noProof/>
        </w:rPr>
        <w:fldChar w:fldCharType="begin" w:fldLock="1"/>
      </w:r>
      <w:r>
        <w:rPr>
          <w:noProof/>
        </w:rPr>
        <w:instrText xml:space="preserve"> PAGEREF _Toc209520734 \h </w:instrText>
      </w:r>
      <w:r>
        <w:rPr>
          <w:noProof/>
        </w:rPr>
      </w:r>
      <w:r>
        <w:rPr>
          <w:noProof/>
        </w:rPr>
        <w:fldChar w:fldCharType="separate"/>
      </w:r>
      <w:r>
        <w:rPr>
          <w:noProof/>
        </w:rPr>
        <w:t>71</w:t>
      </w:r>
      <w:r>
        <w:rPr>
          <w:noProof/>
        </w:rPr>
        <w:fldChar w:fldCharType="end"/>
      </w:r>
    </w:p>
    <w:p w14:paraId="37374195" w14:textId="06FB9D5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_Toc209520735 \h </w:instrText>
      </w:r>
      <w:r>
        <w:rPr>
          <w:noProof/>
        </w:rPr>
      </w:r>
      <w:r>
        <w:rPr>
          <w:noProof/>
        </w:rPr>
        <w:fldChar w:fldCharType="separate"/>
      </w:r>
      <w:r>
        <w:rPr>
          <w:noProof/>
        </w:rPr>
        <w:t>71</w:t>
      </w:r>
      <w:r>
        <w:rPr>
          <w:noProof/>
        </w:rPr>
        <w:fldChar w:fldCharType="end"/>
      </w:r>
    </w:p>
    <w:p w14:paraId="5DDBB2EA" w14:textId="0BEADC7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_Toc209520736 \h </w:instrText>
      </w:r>
      <w:r>
        <w:rPr>
          <w:noProof/>
        </w:rPr>
      </w:r>
      <w:r>
        <w:rPr>
          <w:noProof/>
        </w:rPr>
        <w:fldChar w:fldCharType="separate"/>
      </w:r>
      <w:r>
        <w:rPr>
          <w:noProof/>
        </w:rPr>
        <w:t>71</w:t>
      </w:r>
      <w:r>
        <w:rPr>
          <w:noProof/>
        </w:rPr>
        <w:fldChar w:fldCharType="end"/>
      </w:r>
    </w:p>
    <w:p w14:paraId="506BA747" w14:textId="5E11BA2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_Toc209520737 \h </w:instrText>
      </w:r>
      <w:r>
        <w:rPr>
          <w:noProof/>
        </w:rPr>
      </w:r>
      <w:r>
        <w:rPr>
          <w:noProof/>
        </w:rPr>
        <w:fldChar w:fldCharType="separate"/>
      </w:r>
      <w:r>
        <w:rPr>
          <w:noProof/>
        </w:rPr>
        <w:t>71</w:t>
      </w:r>
      <w:r>
        <w:rPr>
          <w:noProof/>
        </w:rPr>
        <w:fldChar w:fldCharType="end"/>
      </w:r>
    </w:p>
    <w:p w14:paraId="4CFD3AB0" w14:textId="725AF18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_Toc209520738 \h </w:instrText>
      </w:r>
      <w:r>
        <w:rPr>
          <w:noProof/>
        </w:rPr>
      </w:r>
      <w:r>
        <w:rPr>
          <w:noProof/>
        </w:rPr>
        <w:fldChar w:fldCharType="separate"/>
      </w:r>
      <w:r>
        <w:rPr>
          <w:noProof/>
        </w:rPr>
        <w:t>71</w:t>
      </w:r>
      <w:r>
        <w:rPr>
          <w:noProof/>
        </w:rPr>
        <w:fldChar w:fldCharType="end"/>
      </w:r>
    </w:p>
    <w:p w14:paraId="29C1615C" w14:textId="3C48B33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_Toc209520739 \h </w:instrText>
      </w:r>
      <w:r>
        <w:rPr>
          <w:noProof/>
        </w:rPr>
      </w:r>
      <w:r>
        <w:rPr>
          <w:noProof/>
        </w:rPr>
        <w:fldChar w:fldCharType="separate"/>
      </w:r>
      <w:r>
        <w:rPr>
          <w:noProof/>
        </w:rPr>
        <w:t>71</w:t>
      </w:r>
      <w:r>
        <w:rPr>
          <w:noProof/>
        </w:rPr>
        <w:fldChar w:fldCharType="end"/>
      </w:r>
    </w:p>
    <w:p w14:paraId="7AC0BDB7" w14:textId="24582EF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_Toc209520740 \h </w:instrText>
      </w:r>
      <w:r>
        <w:rPr>
          <w:noProof/>
        </w:rPr>
      </w:r>
      <w:r>
        <w:rPr>
          <w:noProof/>
        </w:rPr>
        <w:fldChar w:fldCharType="separate"/>
      </w:r>
      <w:r>
        <w:rPr>
          <w:noProof/>
        </w:rPr>
        <w:t>71</w:t>
      </w:r>
      <w:r>
        <w:rPr>
          <w:noProof/>
        </w:rPr>
        <w:fldChar w:fldCharType="end"/>
      </w:r>
    </w:p>
    <w:p w14:paraId="4F3B17A1" w14:textId="72ABC96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_Toc209520741 \h </w:instrText>
      </w:r>
      <w:r>
        <w:rPr>
          <w:noProof/>
        </w:rPr>
      </w:r>
      <w:r>
        <w:rPr>
          <w:noProof/>
        </w:rPr>
        <w:fldChar w:fldCharType="separate"/>
      </w:r>
      <w:r>
        <w:rPr>
          <w:noProof/>
        </w:rPr>
        <w:t>72</w:t>
      </w:r>
      <w:r>
        <w:rPr>
          <w:noProof/>
        </w:rPr>
        <w:fldChar w:fldCharType="end"/>
      </w:r>
    </w:p>
    <w:p w14:paraId="290668F6" w14:textId="01835A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_Toc209520742 \h </w:instrText>
      </w:r>
      <w:r>
        <w:rPr>
          <w:noProof/>
        </w:rPr>
      </w:r>
      <w:r>
        <w:rPr>
          <w:noProof/>
        </w:rPr>
        <w:fldChar w:fldCharType="separate"/>
      </w:r>
      <w:r>
        <w:rPr>
          <w:noProof/>
        </w:rPr>
        <w:t>72</w:t>
      </w:r>
      <w:r>
        <w:rPr>
          <w:noProof/>
        </w:rPr>
        <w:fldChar w:fldCharType="end"/>
      </w:r>
    </w:p>
    <w:p w14:paraId="75F5674D" w14:textId="3CEF95C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_Toc209520743 \h </w:instrText>
      </w:r>
      <w:r>
        <w:rPr>
          <w:noProof/>
        </w:rPr>
      </w:r>
      <w:r>
        <w:rPr>
          <w:noProof/>
        </w:rPr>
        <w:fldChar w:fldCharType="separate"/>
      </w:r>
      <w:r>
        <w:rPr>
          <w:noProof/>
        </w:rPr>
        <w:t>72</w:t>
      </w:r>
      <w:r>
        <w:rPr>
          <w:noProof/>
        </w:rPr>
        <w:fldChar w:fldCharType="end"/>
      </w:r>
    </w:p>
    <w:p w14:paraId="6288EF2E" w14:textId="5DBBA94B"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Eecs_ACREvents</w:t>
      </w:r>
      <w:r>
        <w:rPr>
          <w:noProof/>
        </w:rPr>
        <w:tab/>
      </w:r>
      <w:r>
        <w:rPr>
          <w:noProof/>
        </w:rPr>
        <w:fldChar w:fldCharType="begin" w:fldLock="1"/>
      </w:r>
      <w:r>
        <w:rPr>
          <w:noProof/>
        </w:rPr>
        <w:instrText xml:space="preserve"> PAGEREF _Toc209520744 \h </w:instrText>
      </w:r>
      <w:r>
        <w:rPr>
          <w:noProof/>
        </w:rPr>
      </w:r>
      <w:r>
        <w:rPr>
          <w:noProof/>
        </w:rPr>
        <w:fldChar w:fldCharType="separate"/>
      </w:r>
      <w:r>
        <w:rPr>
          <w:noProof/>
        </w:rPr>
        <w:t>72</w:t>
      </w:r>
      <w:r>
        <w:rPr>
          <w:noProof/>
        </w:rPr>
        <w:fldChar w:fldCharType="end"/>
      </w:r>
    </w:p>
    <w:p w14:paraId="3A4C9B71" w14:textId="422BE01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_Toc209520745 \h </w:instrText>
      </w:r>
      <w:r>
        <w:rPr>
          <w:noProof/>
        </w:rPr>
      </w:r>
      <w:r>
        <w:rPr>
          <w:noProof/>
        </w:rPr>
        <w:fldChar w:fldCharType="separate"/>
      </w:r>
      <w:r>
        <w:rPr>
          <w:noProof/>
        </w:rPr>
        <w:t>72</w:t>
      </w:r>
      <w:r>
        <w:rPr>
          <w:noProof/>
        </w:rPr>
        <w:fldChar w:fldCharType="end"/>
      </w:r>
    </w:p>
    <w:p w14:paraId="27F40ED3" w14:textId="5A14070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_Toc209520746 \h </w:instrText>
      </w:r>
      <w:r>
        <w:rPr>
          <w:noProof/>
        </w:rPr>
      </w:r>
      <w:r>
        <w:rPr>
          <w:noProof/>
        </w:rPr>
        <w:fldChar w:fldCharType="separate"/>
      </w:r>
      <w:r>
        <w:rPr>
          <w:noProof/>
        </w:rPr>
        <w:t>72</w:t>
      </w:r>
      <w:r>
        <w:rPr>
          <w:noProof/>
        </w:rPr>
        <w:fldChar w:fldCharType="end"/>
      </w:r>
    </w:p>
    <w:p w14:paraId="58E98726" w14:textId="45C4547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_Toc209520747 \h </w:instrText>
      </w:r>
      <w:r>
        <w:rPr>
          <w:noProof/>
        </w:rPr>
      </w:r>
      <w:r>
        <w:rPr>
          <w:noProof/>
        </w:rPr>
        <w:fldChar w:fldCharType="separate"/>
      </w:r>
      <w:r>
        <w:rPr>
          <w:noProof/>
        </w:rPr>
        <w:t>72</w:t>
      </w:r>
      <w:r>
        <w:rPr>
          <w:noProof/>
        </w:rPr>
        <w:fldChar w:fldCharType="end"/>
      </w:r>
    </w:p>
    <w:p w14:paraId="11F2961F" w14:textId="502F218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Eecs_ACREvents_Subscribe</w:t>
      </w:r>
      <w:r>
        <w:rPr>
          <w:noProof/>
        </w:rPr>
        <w:tab/>
      </w:r>
      <w:r>
        <w:rPr>
          <w:noProof/>
        </w:rPr>
        <w:fldChar w:fldCharType="begin" w:fldLock="1"/>
      </w:r>
      <w:r>
        <w:rPr>
          <w:noProof/>
        </w:rPr>
        <w:instrText xml:space="preserve"> PAGEREF _Toc209520748 \h </w:instrText>
      </w:r>
      <w:r>
        <w:rPr>
          <w:noProof/>
        </w:rPr>
      </w:r>
      <w:r>
        <w:rPr>
          <w:noProof/>
        </w:rPr>
        <w:fldChar w:fldCharType="separate"/>
      </w:r>
      <w:r>
        <w:rPr>
          <w:noProof/>
        </w:rPr>
        <w:t>73</w:t>
      </w:r>
      <w:r>
        <w:rPr>
          <w:noProof/>
        </w:rPr>
        <w:fldChar w:fldCharType="end"/>
      </w:r>
    </w:p>
    <w:p w14:paraId="2275EA85" w14:textId="33F5169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_Toc209520749 \h </w:instrText>
      </w:r>
      <w:r>
        <w:rPr>
          <w:noProof/>
        </w:rPr>
      </w:r>
      <w:r>
        <w:rPr>
          <w:noProof/>
        </w:rPr>
        <w:fldChar w:fldCharType="separate"/>
      </w:r>
      <w:r>
        <w:rPr>
          <w:noProof/>
        </w:rPr>
        <w:t>73</w:t>
      </w:r>
      <w:r>
        <w:rPr>
          <w:noProof/>
        </w:rPr>
        <w:fldChar w:fldCharType="end"/>
      </w:r>
    </w:p>
    <w:p w14:paraId="20B2C031" w14:textId="6E5B060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ACR Events Subscription Creation</w:t>
      </w:r>
      <w:r>
        <w:rPr>
          <w:noProof/>
        </w:rPr>
        <w:tab/>
      </w:r>
      <w:r>
        <w:rPr>
          <w:noProof/>
        </w:rPr>
        <w:fldChar w:fldCharType="begin" w:fldLock="1"/>
      </w:r>
      <w:r>
        <w:rPr>
          <w:noProof/>
        </w:rPr>
        <w:instrText xml:space="preserve"> PAGEREF _Toc209520750 \h </w:instrText>
      </w:r>
      <w:r>
        <w:rPr>
          <w:noProof/>
        </w:rPr>
      </w:r>
      <w:r>
        <w:rPr>
          <w:noProof/>
        </w:rPr>
        <w:fldChar w:fldCharType="separate"/>
      </w:r>
      <w:r>
        <w:rPr>
          <w:noProof/>
        </w:rPr>
        <w:t>73</w:t>
      </w:r>
      <w:r>
        <w:rPr>
          <w:noProof/>
        </w:rPr>
        <w:fldChar w:fldCharType="end"/>
      </w:r>
    </w:p>
    <w:p w14:paraId="0483E368" w14:textId="360E497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Eecs_ACREvents_Update</w:t>
      </w:r>
      <w:r>
        <w:rPr>
          <w:noProof/>
        </w:rPr>
        <w:tab/>
      </w:r>
      <w:r>
        <w:rPr>
          <w:noProof/>
        </w:rPr>
        <w:fldChar w:fldCharType="begin" w:fldLock="1"/>
      </w:r>
      <w:r>
        <w:rPr>
          <w:noProof/>
        </w:rPr>
        <w:instrText xml:space="preserve"> PAGEREF _Toc209520751 \h </w:instrText>
      </w:r>
      <w:r>
        <w:rPr>
          <w:noProof/>
        </w:rPr>
      </w:r>
      <w:r>
        <w:rPr>
          <w:noProof/>
        </w:rPr>
        <w:fldChar w:fldCharType="separate"/>
      </w:r>
      <w:r>
        <w:rPr>
          <w:noProof/>
        </w:rPr>
        <w:t>73</w:t>
      </w:r>
      <w:r>
        <w:rPr>
          <w:noProof/>
        </w:rPr>
        <w:fldChar w:fldCharType="end"/>
      </w:r>
    </w:p>
    <w:p w14:paraId="52B7CAD2" w14:textId="512C7F4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_Toc209520752 \h </w:instrText>
      </w:r>
      <w:r>
        <w:rPr>
          <w:noProof/>
        </w:rPr>
      </w:r>
      <w:r>
        <w:rPr>
          <w:noProof/>
        </w:rPr>
        <w:fldChar w:fldCharType="separate"/>
      </w:r>
      <w:r>
        <w:rPr>
          <w:noProof/>
        </w:rPr>
        <w:t>73</w:t>
      </w:r>
      <w:r>
        <w:rPr>
          <w:noProof/>
        </w:rPr>
        <w:fldChar w:fldCharType="end"/>
      </w:r>
    </w:p>
    <w:p w14:paraId="6FECC369" w14:textId="3E5FAF8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ACR Events Subscription Update</w:t>
      </w:r>
      <w:r>
        <w:rPr>
          <w:noProof/>
        </w:rPr>
        <w:tab/>
      </w:r>
      <w:r>
        <w:rPr>
          <w:noProof/>
        </w:rPr>
        <w:fldChar w:fldCharType="begin" w:fldLock="1"/>
      </w:r>
      <w:r>
        <w:rPr>
          <w:noProof/>
        </w:rPr>
        <w:instrText xml:space="preserve"> PAGEREF _Toc209520753 \h </w:instrText>
      </w:r>
      <w:r>
        <w:rPr>
          <w:noProof/>
        </w:rPr>
      </w:r>
      <w:r>
        <w:rPr>
          <w:noProof/>
        </w:rPr>
        <w:fldChar w:fldCharType="separate"/>
      </w:r>
      <w:r>
        <w:rPr>
          <w:noProof/>
        </w:rPr>
        <w:t>73</w:t>
      </w:r>
      <w:r>
        <w:rPr>
          <w:noProof/>
        </w:rPr>
        <w:fldChar w:fldCharType="end"/>
      </w:r>
    </w:p>
    <w:p w14:paraId="69118D47" w14:textId="3D1D164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Eecs_ACREvents_Unsubscribe</w:t>
      </w:r>
      <w:r>
        <w:rPr>
          <w:noProof/>
        </w:rPr>
        <w:tab/>
      </w:r>
      <w:r>
        <w:rPr>
          <w:noProof/>
        </w:rPr>
        <w:fldChar w:fldCharType="begin" w:fldLock="1"/>
      </w:r>
      <w:r>
        <w:rPr>
          <w:noProof/>
        </w:rPr>
        <w:instrText xml:space="preserve"> PAGEREF _Toc209520754 \h </w:instrText>
      </w:r>
      <w:r>
        <w:rPr>
          <w:noProof/>
        </w:rPr>
      </w:r>
      <w:r>
        <w:rPr>
          <w:noProof/>
        </w:rPr>
        <w:fldChar w:fldCharType="separate"/>
      </w:r>
      <w:r>
        <w:rPr>
          <w:noProof/>
        </w:rPr>
        <w:t>74</w:t>
      </w:r>
      <w:r>
        <w:rPr>
          <w:noProof/>
        </w:rPr>
        <w:fldChar w:fldCharType="end"/>
      </w:r>
    </w:p>
    <w:p w14:paraId="6165B9A1" w14:textId="732F9ED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_Toc209520755 \h </w:instrText>
      </w:r>
      <w:r>
        <w:rPr>
          <w:noProof/>
        </w:rPr>
      </w:r>
      <w:r>
        <w:rPr>
          <w:noProof/>
        </w:rPr>
        <w:fldChar w:fldCharType="separate"/>
      </w:r>
      <w:r>
        <w:rPr>
          <w:noProof/>
        </w:rPr>
        <w:t>74</w:t>
      </w:r>
      <w:r>
        <w:rPr>
          <w:noProof/>
        </w:rPr>
        <w:fldChar w:fldCharType="end"/>
      </w:r>
    </w:p>
    <w:p w14:paraId="168F315A" w14:textId="03DD0FB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Subscription </w:t>
      </w:r>
      <w:r w:rsidRPr="002D0CE3">
        <w:rPr>
          <w:noProof/>
          <w:lang w:val="en-US"/>
        </w:rPr>
        <w:t>Deletion</w:t>
      </w:r>
      <w:r>
        <w:rPr>
          <w:noProof/>
        </w:rPr>
        <w:tab/>
      </w:r>
      <w:r>
        <w:rPr>
          <w:noProof/>
        </w:rPr>
        <w:fldChar w:fldCharType="begin" w:fldLock="1"/>
      </w:r>
      <w:r>
        <w:rPr>
          <w:noProof/>
        </w:rPr>
        <w:instrText xml:space="preserve"> PAGEREF _Toc209520756 \h </w:instrText>
      </w:r>
      <w:r>
        <w:rPr>
          <w:noProof/>
        </w:rPr>
      </w:r>
      <w:r>
        <w:rPr>
          <w:noProof/>
        </w:rPr>
        <w:fldChar w:fldCharType="separate"/>
      </w:r>
      <w:r>
        <w:rPr>
          <w:noProof/>
        </w:rPr>
        <w:t>74</w:t>
      </w:r>
      <w:r>
        <w:rPr>
          <w:noProof/>
        </w:rPr>
        <w:fldChar w:fldCharType="end"/>
      </w:r>
    </w:p>
    <w:p w14:paraId="0E6517B3" w14:textId="6E4A149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Eecs_ACREvents_Notify</w:t>
      </w:r>
      <w:r>
        <w:rPr>
          <w:noProof/>
        </w:rPr>
        <w:tab/>
      </w:r>
      <w:r>
        <w:rPr>
          <w:noProof/>
        </w:rPr>
        <w:fldChar w:fldCharType="begin" w:fldLock="1"/>
      </w:r>
      <w:r>
        <w:rPr>
          <w:noProof/>
        </w:rPr>
        <w:instrText xml:space="preserve"> PAGEREF _Toc209520757 \h </w:instrText>
      </w:r>
      <w:r>
        <w:rPr>
          <w:noProof/>
        </w:rPr>
      </w:r>
      <w:r>
        <w:rPr>
          <w:noProof/>
        </w:rPr>
        <w:fldChar w:fldCharType="separate"/>
      </w:r>
      <w:r>
        <w:rPr>
          <w:noProof/>
        </w:rPr>
        <w:t>74</w:t>
      </w:r>
      <w:r>
        <w:rPr>
          <w:noProof/>
        </w:rPr>
        <w:fldChar w:fldCharType="end"/>
      </w:r>
    </w:p>
    <w:p w14:paraId="574AE4E0" w14:textId="21346EB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_Toc209520758 \h </w:instrText>
      </w:r>
      <w:r>
        <w:rPr>
          <w:noProof/>
        </w:rPr>
      </w:r>
      <w:r>
        <w:rPr>
          <w:noProof/>
        </w:rPr>
        <w:fldChar w:fldCharType="separate"/>
      </w:r>
      <w:r>
        <w:rPr>
          <w:noProof/>
        </w:rPr>
        <w:t>74</w:t>
      </w:r>
      <w:r>
        <w:rPr>
          <w:noProof/>
        </w:rPr>
        <w:fldChar w:fldCharType="end"/>
      </w:r>
    </w:p>
    <w:p w14:paraId="6F3B3DB7" w14:textId="20B17FF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w:t>
      </w:r>
      <w:r w:rsidRPr="002D0CE3">
        <w:rPr>
          <w:noProof/>
          <w:lang w:val="en-US"/>
        </w:rPr>
        <w:t>Notification</w:t>
      </w:r>
      <w:r>
        <w:rPr>
          <w:noProof/>
        </w:rPr>
        <w:tab/>
      </w:r>
      <w:r>
        <w:rPr>
          <w:noProof/>
        </w:rPr>
        <w:fldChar w:fldCharType="begin" w:fldLock="1"/>
      </w:r>
      <w:r>
        <w:rPr>
          <w:noProof/>
        </w:rPr>
        <w:instrText xml:space="preserve"> PAGEREF _Toc209520759 \h </w:instrText>
      </w:r>
      <w:r>
        <w:rPr>
          <w:noProof/>
        </w:rPr>
      </w:r>
      <w:r>
        <w:rPr>
          <w:noProof/>
        </w:rPr>
        <w:fldChar w:fldCharType="separate"/>
      </w:r>
      <w:r>
        <w:rPr>
          <w:noProof/>
        </w:rPr>
        <w:t>75</w:t>
      </w:r>
      <w:r>
        <w:rPr>
          <w:noProof/>
        </w:rPr>
        <w:fldChar w:fldCharType="end"/>
      </w:r>
    </w:p>
    <w:p w14:paraId="4EBB753D" w14:textId="54AD3214"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6A</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_Toc209520760 \h </w:instrText>
      </w:r>
      <w:r>
        <w:rPr>
          <w:noProof/>
        </w:rPr>
      </w:r>
      <w:r>
        <w:rPr>
          <w:noProof/>
        </w:rPr>
        <w:fldChar w:fldCharType="separate"/>
      </w:r>
      <w:r>
        <w:rPr>
          <w:noProof/>
        </w:rPr>
        <w:t>75</w:t>
      </w:r>
      <w:r>
        <w:rPr>
          <w:noProof/>
        </w:rPr>
        <w:fldChar w:fldCharType="end"/>
      </w:r>
    </w:p>
    <w:p w14:paraId="088D8466" w14:textId="7586CB18"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_Toc209520761 \h </w:instrText>
      </w:r>
      <w:r>
        <w:rPr>
          <w:noProof/>
        </w:rPr>
      </w:r>
      <w:r>
        <w:rPr>
          <w:noProof/>
        </w:rPr>
        <w:fldChar w:fldCharType="separate"/>
      </w:r>
      <w:r>
        <w:rPr>
          <w:noProof/>
        </w:rPr>
        <w:t>75</w:t>
      </w:r>
      <w:r>
        <w:rPr>
          <w:noProof/>
        </w:rPr>
        <w:fldChar w:fldCharType="end"/>
      </w:r>
    </w:p>
    <w:p w14:paraId="381CEB5C" w14:textId="2442A417"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6A.2</w:t>
      </w:r>
      <w:r>
        <w:rPr>
          <w:rFonts w:asciiTheme="minorHAnsi" w:eastAsiaTheme="minorEastAsia" w:hAnsiTheme="minorHAnsi" w:cstheme="minorBidi"/>
          <w:noProof/>
          <w:kern w:val="2"/>
          <w:sz w:val="24"/>
          <w:szCs w:val="24"/>
          <w:lang w:eastAsia="en-GB"/>
          <w14:ligatures w14:val="standardContextual"/>
        </w:rPr>
        <w:tab/>
      </w:r>
      <w:r>
        <w:rPr>
          <w:noProof/>
        </w:rPr>
        <w:t>Ecas_SelectedEES Service</w:t>
      </w:r>
      <w:r>
        <w:rPr>
          <w:noProof/>
        </w:rPr>
        <w:tab/>
      </w:r>
      <w:r>
        <w:rPr>
          <w:noProof/>
        </w:rPr>
        <w:fldChar w:fldCharType="begin" w:fldLock="1"/>
      </w:r>
      <w:r>
        <w:rPr>
          <w:noProof/>
        </w:rPr>
        <w:instrText xml:space="preserve"> PAGEREF _Toc209520762 \h </w:instrText>
      </w:r>
      <w:r>
        <w:rPr>
          <w:noProof/>
        </w:rPr>
      </w:r>
      <w:r>
        <w:rPr>
          <w:noProof/>
        </w:rPr>
        <w:fldChar w:fldCharType="separate"/>
      </w:r>
      <w:r>
        <w:rPr>
          <w:noProof/>
        </w:rPr>
        <w:t>75</w:t>
      </w:r>
      <w:r>
        <w:rPr>
          <w:noProof/>
        </w:rPr>
        <w:fldChar w:fldCharType="end"/>
      </w:r>
    </w:p>
    <w:p w14:paraId="487E0C00" w14:textId="5F75B4F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_Toc209520763 \h </w:instrText>
      </w:r>
      <w:r>
        <w:rPr>
          <w:noProof/>
        </w:rPr>
      </w:r>
      <w:r>
        <w:rPr>
          <w:noProof/>
        </w:rPr>
        <w:fldChar w:fldCharType="separate"/>
      </w:r>
      <w:r>
        <w:rPr>
          <w:noProof/>
        </w:rPr>
        <w:t>75</w:t>
      </w:r>
      <w:r>
        <w:rPr>
          <w:noProof/>
        </w:rPr>
        <w:fldChar w:fldCharType="end"/>
      </w:r>
    </w:p>
    <w:p w14:paraId="269F4534" w14:textId="7611C26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6A.2.2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_Toc209520764 \h </w:instrText>
      </w:r>
      <w:r>
        <w:rPr>
          <w:noProof/>
        </w:rPr>
      </w:r>
      <w:r>
        <w:rPr>
          <w:noProof/>
        </w:rPr>
        <w:fldChar w:fldCharType="separate"/>
      </w:r>
      <w:r>
        <w:rPr>
          <w:noProof/>
        </w:rPr>
        <w:t>76</w:t>
      </w:r>
      <w:r>
        <w:rPr>
          <w:noProof/>
        </w:rPr>
        <w:fldChar w:fldCharType="end"/>
      </w:r>
    </w:p>
    <w:p w14:paraId="472E9044" w14:textId="1880392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6A.2.2.1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_Toc209520765 \h </w:instrText>
      </w:r>
      <w:r>
        <w:rPr>
          <w:noProof/>
        </w:rPr>
      </w:r>
      <w:r>
        <w:rPr>
          <w:noProof/>
        </w:rPr>
        <w:fldChar w:fldCharType="separate"/>
      </w:r>
      <w:r>
        <w:rPr>
          <w:noProof/>
        </w:rPr>
        <w:t>76</w:t>
      </w:r>
      <w:r>
        <w:rPr>
          <w:noProof/>
        </w:rPr>
        <w:fldChar w:fldCharType="end"/>
      </w:r>
    </w:p>
    <w:p w14:paraId="60615944" w14:textId="1A80229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6A.2.2.2</w:t>
      </w:r>
      <w:r>
        <w:rPr>
          <w:rFonts w:asciiTheme="minorHAnsi" w:eastAsiaTheme="minorEastAsia" w:hAnsiTheme="minorHAnsi" w:cstheme="minorBidi"/>
          <w:noProof/>
          <w:kern w:val="2"/>
          <w:sz w:val="24"/>
          <w:szCs w:val="24"/>
          <w:lang w:eastAsia="en-GB"/>
          <w14:ligatures w14:val="standardContextual"/>
        </w:rPr>
        <w:tab/>
      </w:r>
      <w:r>
        <w:rPr>
          <w:noProof/>
        </w:rPr>
        <w:t>Ecas_SelectedEES_Request</w:t>
      </w:r>
      <w:r>
        <w:rPr>
          <w:noProof/>
        </w:rPr>
        <w:tab/>
      </w:r>
      <w:r>
        <w:rPr>
          <w:noProof/>
        </w:rPr>
        <w:fldChar w:fldCharType="begin" w:fldLock="1"/>
      </w:r>
      <w:r>
        <w:rPr>
          <w:noProof/>
        </w:rPr>
        <w:instrText xml:space="preserve"> PAGEREF _Toc209520766 \h </w:instrText>
      </w:r>
      <w:r>
        <w:rPr>
          <w:noProof/>
        </w:rPr>
      </w:r>
      <w:r>
        <w:rPr>
          <w:noProof/>
        </w:rPr>
        <w:fldChar w:fldCharType="separate"/>
      </w:r>
      <w:r>
        <w:rPr>
          <w:noProof/>
        </w:rPr>
        <w:t>76</w:t>
      </w:r>
      <w:r>
        <w:rPr>
          <w:noProof/>
        </w:rPr>
        <w:fldChar w:fldCharType="end"/>
      </w:r>
    </w:p>
    <w:p w14:paraId="11AA7A5F" w14:textId="6D8E40A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_Toc209520767 \h </w:instrText>
      </w:r>
      <w:r>
        <w:rPr>
          <w:noProof/>
        </w:rPr>
      </w:r>
      <w:r>
        <w:rPr>
          <w:noProof/>
        </w:rPr>
        <w:fldChar w:fldCharType="separate"/>
      </w:r>
      <w:r>
        <w:rPr>
          <w:noProof/>
        </w:rPr>
        <w:t>76</w:t>
      </w:r>
      <w:r>
        <w:rPr>
          <w:noProof/>
        </w:rPr>
        <w:fldChar w:fldCharType="end"/>
      </w:r>
    </w:p>
    <w:p w14:paraId="54253ADE" w14:textId="594AE6A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6A.2.2.2.2</w:t>
      </w:r>
      <w:r>
        <w:rPr>
          <w:rFonts w:asciiTheme="minorHAnsi" w:eastAsiaTheme="minorEastAsia" w:hAnsiTheme="minorHAnsi" w:cstheme="minorBidi"/>
          <w:noProof/>
          <w:kern w:val="2"/>
          <w:sz w:val="24"/>
          <w:szCs w:val="24"/>
          <w:lang w:eastAsia="en-GB"/>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_Toc209520768 \h </w:instrText>
      </w:r>
      <w:r>
        <w:rPr>
          <w:noProof/>
        </w:rPr>
      </w:r>
      <w:r>
        <w:rPr>
          <w:noProof/>
        </w:rPr>
        <w:fldChar w:fldCharType="separate"/>
      </w:r>
      <w:r>
        <w:rPr>
          <w:noProof/>
        </w:rPr>
        <w:t>76</w:t>
      </w:r>
      <w:r>
        <w:rPr>
          <w:noProof/>
        </w:rPr>
        <w:fldChar w:fldCharType="end"/>
      </w:r>
    </w:p>
    <w:p w14:paraId="335044DE" w14:textId="34502568"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6B</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_Toc209520769 \h </w:instrText>
      </w:r>
      <w:r>
        <w:rPr>
          <w:noProof/>
        </w:rPr>
      </w:r>
      <w:r>
        <w:rPr>
          <w:noProof/>
        </w:rPr>
        <w:fldChar w:fldCharType="separate"/>
      </w:r>
      <w:r>
        <w:rPr>
          <w:noProof/>
        </w:rPr>
        <w:t>76</w:t>
      </w:r>
      <w:r>
        <w:rPr>
          <w:noProof/>
        </w:rPr>
        <w:fldChar w:fldCharType="end"/>
      </w:r>
    </w:p>
    <w:p w14:paraId="296ED9E8" w14:textId="01FB15EF"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6B.1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_Toc209520770 \h </w:instrText>
      </w:r>
      <w:r>
        <w:rPr>
          <w:noProof/>
        </w:rPr>
      </w:r>
      <w:r>
        <w:rPr>
          <w:noProof/>
        </w:rPr>
        <w:fldChar w:fldCharType="separate"/>
      </w:r>
      <w:r>
        <w:rPr>
          <w:noProof/>
        </w:rPr>
        <w:t>76</w:t>
      </w:r>
      <w:r>
        <w:rPr>
          <w:noProof/>
        </w:rPr>
        <w:fldChar w:fldCharType="end"/>
      </w:r>
    </w:p>
    <w:p w14:paraId="1CAA6A48" w14:textId="488471AB"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_Toc209520771 \h </w:instrText>
      </w:r>
      <w:r>
        <w:rPr>
          <w:noProof/>
        </w:rPr>
      </w:r>
      <w:r>
        <w:rPr>
          <w:noProof/>
        </w:rPr>
        <w:fldChar w:fldCharType="separate"/>
      </w:r>
      <w:r>
        <w:rPr>
          <w:noProof/>
        </w:rPr>
        <w:t>77</w:t>
      </w:r>
      <w:r>
        <w:rPr>
          <w:noProof/>
        </w:rPr>
        <w:fldChar w:fldCharType="end"/>
      </w:r>
    </w:p>
    <w:p w14:paraId="50BC0D31" w14:textId="325E6E1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General</w:t>
      </w:r>
      <w:r>
        <w:rPr>
          <w:noProof/>
        </w:rPr>
        <w:tab/>
      </w:r>
      <w:r>
        <w:rPr>
          <w:noProof/>
        </w:rPr>
        <w:fldChar w:fldCharType="begin" w:fldLock="1"/>
      </w:r>
      <w:r>
        <w:rPr>
          <w:noProof/>
        </w:rPr>
        <w:instrText xml:space="preserve"> PAGEREF _Toc209520772 \h </w:instrText>
      </w:r>
      <w:r>
        <w:rPr>
          <w:noProof/>
        </w:rPr>
      </w:r>
      <w:r>
        <w:rPr>
          <w:noProof/>
        </w:rPr>
        <w:fldChar w:fldCharType="separate"/>
      </w:r>
      <w:r>
        <w:rPr>
          <w:noProof/>
        </w:rPr>
        <w:t>77</w:t>
      </w:r>
      <w:r>
        <w:rPr>
          <w:noProof/>
        </w:rPr>
        <w:fldChar w:fldCharType="end"/>
      </w:r>
    </w:p>
    <w:p w14:paraId="5953041D" w14:textId="1DFBC0A6"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Data Types</w:t>
      </w:r>
      <w:r>
        <w:rPr>
          <w:noProof/>
        </w:rPr>
        <w:tab/>
      </w:r>
      <w:r>
        <w:rPr>
          <w:noProof/>
        </w:rPr>
        <w:fldChar w:fldCharType="begin" w:fldLock="1"/>
      </w:r>
      <w:r>
        <w:rPr>
          <w:noProof/>
        </w:rPr>
        <w:instrText xml:space="preserve"> PAGEREF _Toc209520773 \h </w:instrText>
      </w:r>
      <w:r>
        <w:rPr>
          <w:noProof/>
        </w:rPr>
      </w:r>
      <w:r>
        <w:rPr>
          <w:noProof/>
        </w:rPr>
        <w:fldChar w:fldCharType="separate"/>
      </w:r>
      <w:r>
        <w:rPr>
          <w:noProof/>
        </w:rPr>
        <w:t>77</w:t>
      </w:r>
      <w:r>
        <w:rPr>
          <w:noProof/>
        </w:rPr>
        <w:fldChar w:fldCharType="end"/>
      </w:r>
    </w:p>
    <w:p w14:paraId="60D1BB47" w14:textId="357415A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General</w:t>
      </w:r>
      <w:r>
        <w:rPr>
          <w:noProof/>
        </w:rPr>
        <w:tab/>
      </w:r>
      <w:r>
        <w:rPr>
          <w:noProof/>
        </w:rPr>
        <w:fldChar w:fldCharType="begin" w:fldLock="1"/>
      </w:r>
      <w:r>
        <w:rPr>
          <w:noProof/>
        </w:rPr>
        <w:instrText xml:space="preserve"> PAGEREF _Toc209520774 \h </w:instrText>
      </w:r>
      <w:r>
        <w:rPr>
          <w:noProof/>
        </w:rPr>
      </w:r>
      <w:r>
        <w:rPr>
          <w:noProof/>
        </w:rPr>
        <w:fldChar w:fldCharType="separate"/>
      </w:r>
      <w:r>
        <w:rPr>
          <w:noProof/>
        </w:rPr>
        <w:t>77</w:t>
      </w:r>
      <w:r>
        <w:rPr>
          <w:noProof/>
        </w:rPr>
        <w:fldChar w:fldCharType="end"/>
      </w:r>
    </w:p>
    <w:p w14:paraId="690A7E76" w14:textId="6DC829E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Referenced structured data types</w:t>
      </w:r>
      <w:r>
        <w:rPr>
          <w:noProof/>
        </w:rPr>
        <w:tab/>
      </w:r>
      <w:r>
        <w:rPr>
          <w:noProof/>
        </w:rPr>
        <w:fldChar w:fldCharType="begin" w:fldLock="1"/>
      </w:r>
      <w:r>
        <w:rPr>
          <w:noProof/>
        </w:rPr>
        <w:instrText xml:space="preserve"> PAGEREF _Toc209520775 \h </w:instrText>
      </w:r>
      <w:r>
        <w:rPr>
          <w:noProof/>
        </w:rPr>
      </w:r>
      <w:r>
        <w:rPr>
          <w:noProof/>
        </w:rPr>
        <w:fldChar w:fldCharType="separate"/>
      </w:r>
      <w:r>
        <w:rPr>
          <w:noProof/>
        </w:rPr>
        <w:t>78</w:t>
      </w:r>
      <w:r>
        <w:rPr>
          <w:noProof/>
        </w:rPr>
        <w:fldChar w:fldCharType="end"/>
      </w:r>
    </w:p>
    <w:p w14:paraId="52A275BE" w14:textId="10AE533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Referenced simple data types and enumerations</w:t>
      </w:r>
      <w:r>
        <w:rPr>
          <w:noProof/>
        </w:rPr>
        <w:tab/>
      </w:r>
      <w:r>
        <w:rPr>
          <w:noProof/>
        </w:rPr>
        <w:fldChar w:fldCharType="begin" w:fldLock="1"/>
      </w:r>
      <w:r>
        <w:rPr>
          <w:noProof/>
        </w:rPr>
        <w:instrText xml:space="preserve"> PAGEREF _Toc209520776 \h </w:instrText>
      </w:r>
      <w:r>
        <w:rPr>
          <w:noProof/>
        </w:rPr>
      </w:r>
      <w:r>
        <w:rPr>
          <w:noProof/>
        </w:rPr>
        <w:fldChar w:fldCharType="separate"/>
      </w:r>
      <w:r>
        <w:rPr>
          <w:noProof/>
        </w:rPr>
        <w:t>78</w:t>
      </w:r>
      <w:r>
        <w:rPr>
          <w:noProof/>
        </w:rPr>
        <w:fldChar w:fldCharType="end"/>
      </w:r>
    </w:p>
    <w:p w14:paraId="3D8BE40C" w14:textId="4B54BC3F"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Usage of HTTP</w:t>
      </w:r>
      <w:r>
        <w:rPr>
          <w:noProof/>
        </w:rPr>
        <w:tab/>
      </w:r>
      <w:r>
        <w:rPr>
          <w:noProof/>
        </w:rPr>
        <w:fldChar w:fldCharType="begin" w:fldLock="1"/>
      </w:r>
      <w:r>
        <w:rPr>
          <w:noProof/>
        </w:rPr>
        <w:instrText xml:space="preserve"> PAGEREF _Toc209520777 \h </w:instrText>
      </w:r>
      <w:r>
        <w:rPr>
          <w:noProof/>
        </w:rPr>
      </w:r>
      <w:r>
        <w:rPr>
          <w:noProof/>
        </w:rPr>
        <w:fldChar w:fldCharType="separate"/>
      </w:r>
      <w:r>
        <w:rPr>
          <w:noProof/>
        </w:rPr>
        <w:t>78</w:t>
      </w:r>
      <w:r>
        <w:rPr>
          <w:noProof/>
        </w:rPr>
        <w:fldChar w:fldCharType="end"/>
      </w:r>
    </w:p>
    <w:p w14:paraId="3AB87B06" w14:textId="3AADC271"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Content type</w:t>
      </w:r>
      <w:r>
        <w:rPr>
          <w:noProof/>
        </w:rPr>
        <w:tab/>
      </w:r>
      <w:r>
        <w:rPr>
          <w:noProof/>
        </w:rPr>
        <w:fldChar w:fldCharType="begin" w:fldLock="1"/>
      </w:r>
      <w:r>
        <w:rPr>
          <w:noProof/>
        </w:rPr>
        <w:instrText xml:space="preserve"> PAGEREF _Toc209520778 \h </w:instrText>
      </w:r>
      <w:r>
        <w:rPr>
          <w:noProof/>
        </w:rPr>
      </w:r>
      <w:r>
        <w:rPr>
          <w:noProof/>
        </w:rPr>
        <w:fldChar w:fldCharType="separate"/>
      </w:r>
      <w:r>
        <w:rPr>
          <w:noProof/>
        </w:rPr>
        <w:t>78</w:t>
      </w:r>
      <w:r>
        <w:rPr>
          <w:noProof/>
        </w:rPr>
        <w:fldChar w:fldCharType="end"/>
      </w:r>
    </w:p>
    <w:p w14:paraId="525466C7" w14:textId="75A0814E"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7.5</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URI structure</w:t>
      </w:r>
      <w:r>
        <w:rPr>
          <w:noProof/>
        </w:rPr>
        <w:tab/>
      </w:r>
      <w:r>
        <w:rPr>
          <w:noProof/>
        </w:rPr>
        <w:fldChar w:fldCharType="begin" w:fldLock="1"/>
      </w:r>
      <w:r>
        <w:rPr>
          <w:noProof/>
        </w:rPr>
        <w:instrText xml:space="preserve"> PAGEREF _Toc209520779 \h </w:instrText>
      </w:r>
      <w:r>
        <w:rPr>
          <w:noProof/>
        </w:rPr>
      </w:r>
      <w:r>
        <w:rPr>
          <w:noProof/>
        </w:rPr>
        <w:fldChar w:fldCharType="separate"/>
      </w:r>
      <w:r>
        <w:rPr>
          <w:noProof/>
        </w:rPr>
        <w:t>78</w:t>
      </w:r>
      <w:r>
        <w:rPr>
          <w:noProof/>
        </w:rPr>
        <w:fldChar w:fldCharType="end"/>
      </w:r>
    </w:p>
    <w:p w14:paraId="0AF7B2B8" w14:textId="33DDF71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sidRPr="002D0CE3">
        <w:rPr>
          <w:noProof/>
          <w:lang w:val="en-US"/>
        </w:rPr>
        <w:t>7.5.1</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Resource URI structure</w:t>
      </w:r>
      <w:r>
        <w:rPr>
          <w:noProof/>
        </w:rPr>
        <w:tab/>
      </w:r>
      <w:r>
        <w:rPr>
          <w:noProof/>
        </w:rPr>
        <w:fldChar w:fldCharType="begin" w:fldLock="1"/>
      </w:r>
      <w:r>
        <w:rPr>
          <w:noProof/>
        </w:rPr>
        <w:instrText xml:space="preserve"> PAGEREF _Toc209520780 \h </w:instrText>
      </w:r>
      <w:r>
        <w:rPr>
          <w:noProof/>
        </w:rPr>
      </w:r>
      <w:r>
        <w:rPr>
          <w:noProof/>
        </w:rPr>
        <w:fldChar w:fldCharType="separate"/>
      </w:r>
      <w:r>
        <w:rPr>
          <w:noProof/>
        </w:rPr>
        <w:t>78</w:t>
      </w:r>
      <w:r>
        <w:rPr>
          <w:noProof/>
        </w:rPr>
        <w:fldChar w:fldCharType="end"/>
      </w:r>
    </w:p>
    <w:p w14:paraId="5B8FE8D3" w14:textId="395AA3D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_Toc209520781 \h </w:instrText>
      </w:r>
      <w:r>
        <w:rPr>
          <w:noProof/>
        </w:rPr>
      </w:r>
      <w:r>
        <w:rPr>
          <w:noProof/>
        </w:rPr>
        <w:fldChar w:fldCharType="separate"/>
      </w:r>
      <w:r>
        <w:rPr>
          <w:noProof/>
        </w:rPr>
        <w:t>79</w:t>
      </w:r>
      <w:r>
        <w:rPr>
          <w:noProof/>
        </w:rPr>
        <w:fldChar w:fldCharType="end"/>
      </w:r>
    </w:p>
    <w:p w14:paraId="3AE3D865" w14:textId="2F541F4D"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7.6</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Notifications</w:t>
      </w:r>
      <w:r>
        <w:rPr>
          <w:noProof/>
        </w:rPr>
        <w:tab/>
      </w:r>
      <w:r>
        <w:rPr>
          <w:noProof/>
        </w:rPr>
        <w:fldChar w:fldCharType="begin" w:fldLock="1"/>
      </w:r>
      <w:r>
        <w:rPr>
          <w:noProof/>
        </w:rPr>
        <w:instrText xml:space="preserve"> PAGEREF _Toc209520782 \h </w:instrText>
      </w:r>
      <w:r>
        <w:rPr>
          <w:noProof/>
        </w:rPr>
      </w:r>
      <w:r>
        <w:rPr>
          <w:noProof/>
        </w:rPr>
        <w:fldChar w:fldCharType="separate"/>
      </w:r>
      <w:r>
        <w:rPr>
          <w:noProof/>
        </w:rPr>
        <w:t>79</w:t>
      </w:r>
      <w:r>
        <w:rPr>
          <w:noProof/>
        </w:rPr>
        <w:fldChar w:fldCharType="end"/>
      </w:r>
    </w:p>
    <w:p w14:paraId="51F16A31" w14:textId="751F7CF3"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7.7</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Error handling</w:t>
      </w:r>
      <w:r>
        <w:rPr>
          <w:noProof/>
        </w:rPr>
        <w:tab/>
      </w:r>
      <w:r>
        <w:rPr>
          <w:noProof/>
        </w:rPr>
        <w:fldChar w:fldCharType="begin" w:fldLock="1"/>
      </w:r>
      <w:r>
        <w:rPr>
          <w:noProof/>
        </w:rPr>
        <w:instrText xml:space="preserve"> PAGEREF _Toc209520783 \h </w:instrText>
      </w:r>
      <w:r>
        <w:rPr>
          <w:noProof/>
        </w:rPr>
      </w:r>
      <w:r>
        <w:rPr>
          <w:noProof/>
        </w:rPr>
        <w:fldChar w:fldCharType="separate"/>
      </w:r>
      <w:r>
        <w:rPr>
          <w:noProof/>
        </w:rPr>
        <w:t>79</w:t>
      </w:r>
      <w:r>
        <w:rPr>
          <w:noProof/>
        </w:rPr>
        <w:fldChar w:fldCharType="end"/>
      </w:r>
    </w:p>
    <w:p w14:paraId="3583A8ED" w14:textId="086111E3"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7.8</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Feature negotiation</w:t>
      </w:r>
      <w:r>
        <w:rPr>
          <w:noProof/>
        </w:rPr>
        <w:tab/>
      </w:r>
      <w:r>
        <w:rPr>
          <w:noProof/>
        </w:rPr>
        <w:fldChar w:fldCharType="begin" w:fldLock="1"/>
      </w:r>
      <w:r>
        <w:rPr>
          <w:noProof/>
        </w:rPr>
        <w:instrText xml:space="preserve"> PAGEREF _Toc209520784 \h </w:instrText>
      </w:r>
      <w:r>
        <w:rPr>
          <w:noProof/>
        </w:rPr>
      </w:r>
      <w:r>
        <w:rPr>
          <w:noProof/>
        </w:rPr>
        <w:fldChar w:fldCharType="separate"/>
      </w:r>
      <w:r>
        <w:rPr>
          <w:noProof/>
        </w:rPr>
        <w:t>79</w:t>
      </w:r>
      <w:r>
        <w:rPr>
          <w:noProof/>
        </w:rPr>
        <w:fldChar w:fldCharType="end"/>
      </w:r>
    </w:p>
    <w:p w14:paraId="16F45EBF" w14:textId="584A5562"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7.9</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HTTP headers</w:t>
      </w:r>
      <w:r>
        <w:rPr>
          <w:noProof/>
        </w:rPr>
        <w:tab/>
      </w:r>
      <w:r>
        <w:rPr>
          <w:noProof/>
        </w:rPr>
        <w:fldChar w:fldCharType="begin" w:fldLock="1"/>
      </w:r>
      <w:r>
        <w:rPr>
          <w:noProof/>
        </w:rPr>
        <w:instrText xml:space="preserve"> PAGEREF _Toc209520785 \h </w:instrText>
      </w:r>
      <w:r>
        <w:rPr>
          <w:noProof/>
        </w:rPr>
      </w:r>
      <w:r>
        <w:rPr>
          <w:noProof/>
        </w:rPr>
        <w:fldChar w:fldCharType="separate"/>
      </w:r>
      <w:r>
        <w:rPr>
          <w:noProof/>
        </w:rPr>
        <w:t>79</w:t>
      </w:r>
      <w:r>
        <w:rPr>
          <w:noProof/>
        </w:rPr>
        <w:fldChar w:fldCharType="end"/>
      </w:r>
    </w:p>
    <w:p w14:paraId="37E38647" w14:textId="2B698201"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sidRPr="002D0CE3">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Conventions for Open API specification files</w:t>
      </w:r>
      <w:r>
        <w:rPr>
          <w:noProof/>
        </w:rPr>
        <w:tab/>
      </w:r>
      <w:r>
        <w:rPr>
          <w:noProof/>
        </w:rPr>
        <w:fldChar w:fldCharType="begin" w:fldLock="1"/>
      </w:r>
      <w:r>
        <w:rPr>
          <w:noProof/>
        </w:rPr>
        <w:instrText xml:space="preserve"> PAGEREF _Toc209520786 \h </w:instrText>
      </w:r>
      <w:r>
        <w:rPr>
          <w:noProof/>
        </w:rPr>
      </w:r>
      <w:r>
        <w:rPr>
          <w:noProof/>
        </w:rPr>
        <w:fldChar w:fldCharType="separate"/>
      </w:r>
      <w:r>
        <w:rPr>
          <w:noProof/>
        </w:rPr>
        <w:t>80</w:t>
      </w:r>
      <w:r>
        <w:rPr>
          <w:noProof/>
        </w:rPr>
        <w:fldChar w:fldCharType="end"/>
      </w:r>
    </w:p>
    <w:p w14:paraId="2EA310CF" w14:textId="5487DB1B"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Edge Enabler Server API Definitions</w:t>
      </w:r>
      <w:r>
        <w:rPr>
          <w:noProof/>
        </w:rPr>
        <w:tab/>
      </w:r>
      <w:r>
        <w:rPr>
          <w:noProof/>
        </w:rPr>
        <w:fldChar w:fldCharType="begin" w:fldLock="1"/>
      </w:r>
      <w:r>
        <w:rPr>
          <w:noProof/>
        </w:rPr>
        <w:instrText xml:space="preserve"> PAGEREF _Toc209520787 \h </w:instrText>
      </w:r>
      <w:r>
        <w:rPr>
          <w:noProof/>
        </w:rPr>
      </w:r>
      <w:r>
        <w:rPr>
          <w:noProof/>
        </w:rPr>
        <w:fldChar w:fldCharType="separate"/>
      </w:r>
      <w:r>
        <w:rPr>
          <w:noProof/>
        </w:rPr>
        <w:t>80</w:t>
      </w:r>
      <w:r>
        <w:rPr>
          <w:noProof/>
        </w:rPr>
        <w:fldChar w:fldCharType="end"/>
      </w:r>
    </w:p>
    <w:p w14:paraId="40C8A5D3" w14:textId="04F99AF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_Toc209520788 \h </w:instrText>
      </w:r>
      <w:r>
        <w:rPr>
          <w:noProof/>
        </w:rPr>
      </w:r>
      <w:r>
        <w:rPr>
          <w:noProof/>
        </w:rPr>
        <w:fldChar w:fldCharType="separate"/>
      </w:r>
      <w:r>
        <w:rPr>
          <w:noProof/>
        </w:rPr>
        <w:t>80</w:t>
      </w:r>
      <w:r>
        <w:rPr>
          <w:noProof/>
        </w:rPr>
        <w:fldChar w:fldCharType="end"/>
      </w:r>
    </w:p>
    <w:p w14:paraId="6C8E5436" w14:textId="5E148D1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_Toc209520789 \h </w:instrText>
      </w:r>
      <w:r>
        <w:rPr>
          <w:noProof/>
        </w:rPr>
      </w:r>
      <w:r>
        <w:rPr>
          <w:noProof/>
        </w:rPr>
        <w:fldChar w:fldCharType="separate"/>
      </w:r>
      <w:r>
        <w:rPr>
          <w:noProof/>
        </w:rPr>
        <w:t>80</w:t>
      </w:r>
      <w:r>
        <w:rPr>
          <w:noProof/>
        </w:rPr>
        <w:fldChar w:fldCharType="end"/>
      </w:r>
    </w:p>
    <w:p w14:paraId="2B417D2D" w14:textId="1A7D8A1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_Toc209520790 \h </w:instrText>
      </w:r>
      <w:r>
        <w:rPr>
          <w:noProof/>
        </w:rPr>
      </w:r>
      <w:r>
        <w:rPr>
          <w:noProof/>
        </w:rPr>
        <w:fldChar w:fldCharType="separate"/>
      </w:r>
      <w:r>
        <w:rPr>
          <w:noProof/>
        </w:rPr>
        <w:t>80</w:t>
      </w:r>
      <w:r>
        <w:rPr>
          <w:noProof/>
        </w:rPr>
        <w:fldChar w:fldCharType="end"/>
      </w:r>
    </w:p>
    <w:p w14:paraId="0A6BEE02" w14:textId="3635094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_Toc209520791 \h </w:instrText>
      </w:r>
      <w:r>
        <w:rPr>
          <w:noProof/>
        </w:rPr>
      </w:r>
      <w:r>
        <w:rPr>
          <w:noProof/>
        </w:rPr>
        <w:fldChar w:fldCharType="separate"/>
      </w:r>
      <w:r>
        <w:rPr>
          <w:noProof/>
        </w:rPr>
        <w:t>80</w:t>
      </w:r>
      <w:r>
        <w:rPr>
          <w:noProof/>
        </w:rPr>
        <w:fldChar w:fldCharType="end"/>
      </w:r>
    </w:p>
    <w:p w14:paraId="69968137" w14:textId="4942FBD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EAS Registrations</w:t>
      </w:r>
      <w:r>
        <w:rPr>
          <w:noProof/>
        </w:rPr>
        <w:tab/>
      </w:r>
      <w:r>
        <w:rPr>
          <w:noProof/>
        </w:rPr>
        <w:fldChar w:fldCharType="begin" w:fldLock="1"/>
      </w:r>
      <w:r>
        <w:rPr>
          <w:noProof/>
        </w:rPr>
        <w:instrText xml:space="preserve"> PAGEREF _Toc209520792 \h </w:instrText>
      </w:r>
      <w:r>
        <w:rPr>
          <w:noProof/>
        </w:rPr>
      </w:r>
      <w:r>
        <w:rPr>
          <w:noProof/>
        </w:rPr>
        <w:fldChar w:fldCharType="separate"/>
      </w:r>
      <w:r>
        <w:rPr>
          <w:noProof/>
        </w:rPr>
        <w:t>81</w:t>
      </w:r>
      <w:r>
        <w:rPr>
          <w:noProof/>
        </w:rPr>
        <w:fldChar w:fldCharType="end"/>
      </w:r>
    </w:p>
    <w:p w14:paraId="4DE8078D" w14:textId="56756AF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sidRPr="002D0CE3">
        <w:rPr>
          <w:noProof/>
          <w:lang w:val="en-US" w:eastAsia="zh-CN"/>
        </w:rPr>
        <w:t>8.1.2.2.1</w:t>
      </w:r>
      <w:r>
        <w:rPr>
          <w:rFonts w:asciiTheme="minorHAnsi" w:eastAsiaTheme="minorEastAsia" w:hAnsiTheme="minorHAnsi" w:cstheme="minorBidi"/>
          <w:noProof/>
          <w:kern w:val="2"/>
          <w:sz w:val="24"/>
          <w:szCs w:val="24"/>
          <w:lang w:eastAsia="en-GB"/>
          <w14:ligatures w14:val="standardContextual"/>
        </w:rPr>
        <w:tab/>
      </w:r>
      <w:r w:rsidRPr="002D0CE3">
        <w:rPr>
          <w:noProof/>
          <w:lang w:val="en-US" w:eastAsia="zh-CN"/>
        </w:rPr>
        <w:t>Description</w:t>
      </w:r>
      <w:r>
        <w:rPr>
          <w:noProof/>
        </w:rPr>
        <w:tab/>
      </w:r>
      <w:r>
        <w:rPr>
          <w:noProof/>
        </w:rPr>
        <w:fldChar w:fldCharType="begin" w:fldLock="1"/>
      </w:r>
      <w:r>
        <w:rPr>
          <w:noProof/>
        </w:rPr>
        <w:instrText xml:space="preserve"> PAGEREF _Toc209520793 \h </w:instrText>
      </w:r>
      <w:r>
        <w:rPr>
          <w:noProof/>
        </w:rPr>
      </w:r>
      <w:r>
        <w:rPr>
          <w:noProof/>
        </w:rPr>
        <w:fldChar w:fldCharType="separate"/>
      </w:r>
      <w:r>
        <w:rPr>
          <w:noProof/>
        </w:rPr>
        <w:t>81</w:t>
      </w:r>
      <w:r>
        <w:rPr>
          <w:noProof/>
        </w:rPr>
        <w:fldChar w:fldCharType="end"/>
      </w:r>
    </w:p>
    <w:p w14:paraId="59768DA1" w14:textId="1758A1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_Toc209520794 \h </w:instrText>
      </w:r>
      <w:r>
        <w:rPr>
          <w:noProof/>
        </w:rPr>
      </w:r>
      <w:r>
        <w:rPr>
          <w:noProof/>
        </w:rPr>
        <w:fldChar w:fldCharType="separate"/>
      </w:r>
      <w:r>
        <w:rPr>
          <w:noProof/>
        </w:rPr>
        <w:t>81</w:t>
      </w:r>
      <w:r>
        <w:rPr>
          <w:noProof/>
        </w:rPr>
        <w:fldChar w:fldCharType="end"/>
      </w:r>
    </w:p>
    <w:p w14:paraId="3424386C" w14:textId="1B24512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_Toc209520795 \h </w:instrText>
      </w:r>
      <w:r>
        <w:rPr>
          <w:noProof/>
        </w:rPr>
      </w:r>
      <w:r>
        <w:rPr>
          <w:noProof/>
        </w:rPr>
        <w:fldChar w:fldCharType="separate"/>
      </w:r>
      <w:r>
        <w:rPr>
          <w:noProof/>
        </w:rPr>
        <w:t>81</w:t>
      </w:r>
      <w:r>
        <w:rPr>
          <w:noProof/>
        </w:rPr>
        <w:fldChar w:fldCharType="end"/>
      </w:r>
    </w:p>
    <w:p w14:paraId="6C956664" w14:textId="4DA4448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_Toc209520796 \h </w:instrText>
      </w:r>
      <w:r>
        <w:rPr>
          <w:noProof/>
        </w:rPr>
      </w:r>
      <w:r>
        <w:rPr>
          <w:noProof/>
        </w:rPr>
        <w:fldChar w:fldCharType="separate"/>
      </w:r>
      <w:r>
        <w:rPr>
          <w:noProof/>
        </w:rPr>
        <w:t>81</w:t>
      </w:r>
      <w:r>
        <w:rPr>
          <w:noProof/>
        </w:rPr>
        <w:fldChar w:fldCharType="end"/>
      </w:r>
    </w:p>
    <w:p w14:paraId="3A85FE65" w14:textId="6D88583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_Toc209520797 \h </w:instrText>
      </w:r>
      <w:r>
        <w:rPr>
          <w:noProof/>
        </w:rPr>
      </w:r>
      <w:r>
        <w:rPr>
          <w:noProof/>
        </w:rPr>
        <w:fldChar w:fldCharType="separate"/>
      </w:r>
      <w:r>
        <w:rPr>
          <w:noProof/>
        </w:rPr>
        <w:t>82</w:t>
      </w:r>
      <w:r>
        <w:rPr>
          <w:noProof/>
        </w:rPr>
        <w:fldChar w:fldCharType="end"/>
      </w:r>
    </w:p>
    <w:p w14:paraId="417D2A1B" w14:textId="73EBC8C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 Individual EAS Registration</w:t>
      </w:r>
      <w:r>
        <w:rPr>
          <w:noProof/>
        </w:rPr>
        <w:tab/>
      </w:r>
      <w:r>
        <w:rPr>
          <w:noProof/>
        </w:rPr>
        <w:fldChar w:fldCharType="begin" w:fldLock="1"/>
      </w:r>
      <w:r>
        <w:rPr>
          <w:noProof/>
        </w:rPr>
        <w:instrText xml:space="preserve"> PAGEREF _Toc209520798 \h </w:instrText>
      </w:r>
      <w:r>
        <w:rPr>
          <w:noProof/>
        </w:rPr>
      </w:r>
      <w:r>
        <w:rPr>
          <w:noProof/>
        </w:rPr>
        <w:fldChar w:fldCharType="separate"/>
      </w:r>
      <w:r>
        <w:rPr>
          <w:noProof/>
        </w:rPr>
        <w:t>82</w:t>
      </w:r>
      <w:r>
        <w:rPr>
          <w:noProof/>
        </w:rPr>
        <w:fldChar w:fldCharType="end"/>
      </w:r>
    </w:p>
    <w:p w14:paraId="79C5173C" w14:textId="7DD3BF3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_Toc209520799 \h </w:instrText>
      </w:r>
      <w:r>
        <w:rPr>
          <w:noProof/>
        </w:rPr>
      </w:r>
      <w:r>
        <w:rPr>
          <w:noProof/>
        </w:rPr>
        <w:fldChar w:fldCharType="separate"/>
      </w:r>
      <w:r>
        <w:rPr>
          <w:noProof/>
        </w:rPr>
        <w:t>82</w:t>
      </w:r>
      <w:r>
        <w:rPr>
          <w:noProof/>
        </w:rPr>
        <w:fldChar w:fldCharType="end"/>
      </w:r>
    </w:p>
    <w:p w14:paraId="1919594D" w14:textId="6566FD8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_Toc209520800 \h </w:instrText>
      </w:r>
      <w:r>
        <w:rPr>
          <w:noProof/>
        </w:rPr>
      </w:r>
      <w:r>
        <w:rPr>
          <w:noProof/>
        </w:rPr>
        <w:fldChar w:fldCharType="separate"/>
      </w:r>
      <w:r>
        <w:rPr>
          <w:noProof/>
        </w:rPr>
        <w:t>82</w:t>
      </w:r>
      <w:r>
        <w:rPr>
          <w:noProof/>
        </w:rPr>
        <w:fldChar w:fldCharType="end"/>
      </w:r>
    </w:p>
    <w:p w14:paraId="7C83A63A" w14:textId="38017A6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_Toc209520801 \h </w:instrText>
      </w:r>
      <w:r>
        <w:rPr>
          <w:noProof/>
        </w:rPr>
      </w:r>
      <w:r>
        <w:rPr>
          <w:noProof/>
        </w:rPr>
        <w:fldChar w:fldCharType="separate"/>
      </w:r>
      <w:r>
        <w:rPr>
          <w:noProof/>
        </w:rPr>
        <w:t>82</w:t>
      </w:r>
      <w:r>
        <w:rPr>
          <w:noProof/>
        </w:rPr>
        <w:fldChar w:fldCharType="end"/>
      </w:r>
    </w:p>
    <w:p w14:paraId="618CF54E" w14:textId="1407C17A"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_Toc209520802 \h </w:instrText>
      </w:r>
      <w:r>
        <w:rPr>
          <w:noProof/>
        </w:rPr>
      </w:r>
      <w:r>
        <w:rPr>
          <w:noProof/>
        </w:rPr>
        <w:fldChar w:fldCharType="separate"/>
      </w:r>
      <w:r>
        <w:rPr>
          <w:noProof/>
        </w:rPr>
        <w:t>82</w:t>
      </w:r>
      <w:r>
        <w:rPr>
          <w:noProof/>
        </w:rPr>
        <w:fldChar w:fldCharType="end"/>
      </w:r>
    </w:p>
    <w:p w14:paraId="77ABA373" w14:textId="018FB84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_Toc209520803 \h </w:instrText>
      </w:r>
      <w:r>
        <w:rPr>
          <w:noProof/>
        </w:rPr>
      </w:r>
      <w:r>
        <w:rPr>
          <w:noProof/>
        </w:rPr>
        <w:fldChar w:fldCharType="separate"/>
      </w:r>
      <w:r>
        <w:rPr>
          <w:noProof/>
        </w:rPr>
        <w:t>83</w:t>
      </w:r>
      <w:r>
        <w:rPr>
          <w:noProof/>
        </w:rPr>
        <w:fldChar w:fldCharType="end"/>
      </w:r>
    </w:p>
    <w:p w14:paraId="0EAA651F" w14:textId="1DAB8D1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8.1.2.3.3.3</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_Toc209520804 \h </w:instrText>
      </w:r>
      <w:r>
        <w:rPr>
          <w:noProof/>
        </w:rPr>
      </w:r>
      <w:r>
        <w:rPr>
          <w:noProof/>
        </w:rPr>
        <w:fldChar w:fldCharType="separate"/>
      </w:r>
      <w:r>
        <w:rPr>
          <w:noProof/>
        </w:rPr>
        <w:t>84</w:t>
      </w:r>
      <w:r>
        <w:rPr>
          <w:noProof/>
        </w:rPr>
        <w:fldChar w:fldCharType="end"/>
      </w:r>
    </w:p>
    <w:p w14:paraId="39F610EE" w14:textId="55B0ED7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8.1.2.3.3.4</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_Toc209520805 \h </w:instrText>
      </w:r>
      <w:r>
        <w:rPr>
          <w:noProof/>
        </w:rPr>
      </w:r>
      <w:r>
        <w:rPr>
          <w:noProof/>
        </w:rPr>
        <w:fldChar w:fldCharType="separate"/>
      </w:r>
      <w:r>
        <w:rPr>
          <w:noProof/>
        </w:rPr>
        <w:t>85</w:t>
      </w:r>
      <w:r>
        <w:rPr>
          <w:noProof/>
        </w:rPr>
        <w:fldChar w:fldCharType="end"/>
      </w:r>
    </w:p>
    <w:p w14:paraId="2FF45CEB" w14:textId="585E11D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_Toc209520806 \h </w:instrText>
      </w:r>
      <w:r>
        <w:rPr>
          <w:noProof/>
        </w:rPr>
      </w:r>
      <w:r>
        <w:rPr>
          <w:noProof/>
        </w:rPr>
        <w:fldChar w:fldCharType="separate"/>
      </w:r>
      <w:r>
        <w:rPr>
          <w:noProof/>
        </w:rPr>
        <w:t>86</w:t>
      </w:r>
      <w:r>
        <w:rPr>
          <w:noProof/>
        </w:rPr>
        <w:fldChar w:fldCharType="end"/>
      </w:r>
    </w:p>
    <w:p w14:paraId="4C9D70C6" w14:textId="10DFB0C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_Toc209520807 \h </w:instrText>
      </w:r>
      <w:r>
        <w:rPr>
          <w:noProof/>
        </w:rPr>
      </w:r>
      <w:r>
        <w:rPr>
          <w:noProof/>
        </w:rPr>
        <w:fldChar w:fldCharType="separate"/>
      </w:r>
      <w:r>
        <w:rPr>
          <w:noProof/>
        </w:rPr>
        <w:t>86</w:t>
      </w:r>
      <w:r>
        <w:rPr>
          <w:noProof/>
        </w:rPr>
        <w:fldChar w:fldCharType="end"/>
      </w:r>
    </w:p>
    <w:p w14:paraId="4EFC27C2" w14:textId="57CA0F6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_Toc209520808 \h </w:instrText>
      </w:r>
      <w:r>
        <w:rPr>
          <w:noProof/>
        </w:rPr>
      </w:r>
      <w:r>
        <w:rPr>
          <w:noProof/>
        </w:rPr>
        <w:fldChar w:fldCharType="separate"/>
      </w:r>
      <w:r>
        <w:rPr>
          <w:noProof/>
        </w:rPr>
        <w:t>87</w:t>
      </w:r>
      <w:r>
        <w:rPr>
          <w:noProof/>
        </w:rPr>
        <w:fldChar w:fldCharType="end"/>
      </w:r>
    </w:p>
    <w:p w14:paraId="3A8E106C" w14:textId="19FF3F9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_Toc209520809 \h </w:instrText>
      </w:r>
      <w:r>
        <w:rPr>
          <w:noProof/>
        </w:rPr>
      </w:r>
      <w:r>
        <w:rPr>
          <w:noProof/>
        </w:rPr>
        <w:fldChar w:fldCharType="separate"/>
      </w:r>
      <w:r>
        <w:rPr>
          <w:noProof/>
        </w:rPr>
        <w:t>87</w:t>
      </w:r>
      <w:r>
        <w:rPr>
          <w:noProof/>
        </w:rPr>
        <w:fldChar w:fldCharType="end"/>
      </w:r>
    </w:p>
    <w:p w14:paraId="7718DBFE" w14:textId="1DC37A4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_Toc209520810 \h </w:instrText>
      </w:r>
      <w:r>
        <w:rPr>
          <w:noProof/>
        </w:rPr>
      </w:r>
      <w:r>
        <w:rPr>
          <w:noProof/>
        </w:rPr>
        <w:fldChar w:fldCharType="separate"/>
      </w:r>
      <w:r>
        <w:rPr>
          <w:noProof/>
        </w:rPr>
        <w:t>87</w:t>
      </w:r>
      <w:r>
        <w:rPr>
          <w:noProof/>
        </w:rPr>
        <w:fldChar w:fldCharType="end"/>
      </w:r>
    </w:p>
    <w:p w14:paraId="0FBC9A89" w14:textId="07DB98A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_Toc209520811 \h </w:instrText>
      </w:r>
      <w:r>
        <w:rPr>
          <w:noProof/>
        </w:rPr>
      </w:r>
      <w:r>
        <w:rPr>
          <w:noProof/>
        </w:rPr>
        <w:fldChar w:fldCharType="separate"/>
      </w:r>
      <w:r>
        <w:rPr>
          <w:noProof/>
        </w:rPr>
        <w:t>88</w:t>
      </w:r>
      <w:r>
        <w:rPr>
          <w:noProof/>
        </w:rPr>
        <w:fldChar w:fldCharType="end"/>
      </w:r>
    </w:p>
    <w:p w14:paraId="5181259A" w14:textId="5F1A8F2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_Toc209520812 \h </w:instrText>
      </w:r>
      <w:r>
        <w:rPr>
          <w:noProof/>
        </w:rPr>
      </w:r>
      <w:r>
        <w:rPr>
          <w:noProof/>
        </w:rPr>
        <w:fldChar w:fldCharType="separate"/>
      </w:r>
      <w:r>
        <w:rPr>
          <w:noProof/>
        </w:rPr>
        <w:t>88</w:t>
      </w:r>
      <w:r>
        <w:rPr>
          <w:noProof/>
        </w:rPr>
        <w:fldChar w:fldCharType="end"/>
      </w:r>
    </w:p>
    <w:p w14:paraId="628C68BF" w14:textId="5748876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w:t>
      </w:r>
      <w:r>
        <w:rPr>
          <w:noProof/>
        </w:rPr>
        <w:tab/>
      </w:r>
      <w:r>
        <w:rPr>
          <w:noProof/>
        </w:rPr>
        <w:fldChar w:fldCharType="begin" w:fldLock="1"/>
      </w:r>
      <w:r>
        <w:rPr>
          <w:noProof/>
        </w:rPr>
        <w:instrText xml:space="preserve"> PAGEREF _Toc209520813 \h </w:instrText>
      </w:r>
      <w:r>
        <w:rPr>
          <w:noProof/>
        </w:rPr>
      </w:r>
      <w:r>
        <w:rPr>
          <w:noProof/>
        </w:rPr>
        <w:fldChar w:fldCharType="separate"/>
      </w:r>
      <w:r>
        <w:rPr>
          <w:noProof/>
        </w:rPr>
        <w:t>88</w:t>
      </w:r>
      <w:r>
        <w:rPr>
          <w:noProof/>
        </w:rPr>
        <w:fldChar w:fldCharType="end"/>
      </w:r>
    </w:p>
    <w:p w14:paraId="3F9B657E" w14:textId="6992AF9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EASProfile</w:t>
      </w:r>
      <w:r>
        <w:rPr>
          <w:noProof/>
        </w:rPr>
        <w:tab/>
      </w:r>
      <w:r>
        <w:rPr>
          <w:noProof/>
        </w:rPr>
        <w:fldChar w:fldCharType="begin" w:fldLock="1"/>
      </w:r>
      <w:r>
        <w:rPr>
          <w:noProof/>
        </w:rPr>
        <w:instrText xml:space="preserve"> PAGEREF _Toc209520814 \h </w:instrText>
      </w:r>
      <w:r>
        <w:rPr>
          <w:noProof/>
        </w:rPr>
      </w:r>
      <w:r>
        <w:rPr>
          <w:noProof/>
        </w:rPr>
        <w:fldChar w:fldCharType="separate"/>
      </w:r>
      <w:r>
        <w:rPr>
          <w:noProof/>
        </w:rPr>
        <w:t>89</w:t>
      </w:r>
      <w:r>
        <w:rPr>
          <w:noProof/>
        </w:rPr>
        <w:fldChar w:fldCharType="end"/>
      </w:r>
    </w:p>
    <w:p w14:paraId="47916126" w14:textId="0105B7F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EASServiceKPI</w:t>
      </w:r>
      <w:r>
        <w:rPr>
          <w:noProof/>
        </w:rPr>
        <w:tab/>
      </w:r>
      <w:r>
        <w:rPr>
          <w:noProof/>
        </w:rPr>
        <w:fldChar w:fldCharType="begin" w:fldLock="1"/>
      </w:r>
      <w:r>
        <w:rPr>
          <w:noProof/>
        </w:rPr>
        <w:instrText xml:space="preserve"> PAGEREF _Toc209520815 \h </w:instrText>
      </w:r>
      <w:r>
        <w:rPr>
          <w:noProof/>
        </w:rPr>
      </w:r>
      <w:r>
        <w:rPr>
          <w:noProof/>
        </w:rPr>
        <w:fldChar w:fldCharType="separate"/>
      </w:r>
      <w:r>
        <w:rPr>
          <w:noProof/>
        </w:rPr>
        <w:t>92</w:t>
      </w:r>
      <w:r>
        <w:rPr>
          <w:noProof/>
        </w:rPr>
        <w:fldChar w:fldCharType="end"/>
      </w:r>
    </w:p>
    <w:p w14:paraId="2F48C87F" w14:textId="73AB136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EndPoint</w:t>
      </w:r>
      <w:r>
        <w:rPr>
          <w:noProof/>
        </w:rPr>
        <w:tab/>
      </w:r>
      <w:r>
        <w:rPr>
          <w:noProof/>
        </w:rPr>
        <w:fldChar w:fldCharType="begin" w:fldLock="1"/>
      </w:r>
      <w:r>
        <w:rPr>
          <w:noProof/>
        </w:rPr>
        <w:instrText xml:space="preserve"> PAGEREF _Toc209520816 \h </w:instrText>
      </w:r>
      <w:r>
        <w:rPr>
          <w:noProof/>
        </w:rPr>
      </w:r>
      <w:r>
        <w:rPr>
          <w:noProof/>
        </w:rPr>
        <w:fldChar w:fldCharType="separate"/>
      </w:r>
      <w:r>
        <w:rPr>
          <w:noProof/>
        </w:rPr>
        <w:t>92</w:t>
      </w:r>
      <w:r>
        <w:rPr>
          <w:noProof/>
        </w:rPr>
        <w:fldChar w:fldCharType="end"/>
      </w:r>
    </w:p>
    <w:p w14:paraId="164073E0" w14:textId="2042375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_Toc209520817 \h </w:instrText>
      </w:r>
      <w:r>
        <w:rPr>
          <w:noProof/>
        </w:rPr>
      </w:r>
      <w:r>
        <w:rPr>
          <w:noProof/>
        </w:rPr>
        <w:fldChar w:fldCharType="separate"/>
      </w:r>
      <w:r>
        <w:rPr>
          <w:noProof/>
        </w:rPr>
        <w:t>93</w:t>
      </w:r>
      <w:r>
        <w:rPr>
          <w:noProof/>
        </w:rPr>
        <w:fldChar w:fldCharType="end"/>
      </w:r>
    </w:p>
    <w:p w14:paraId="41AA13A5" w14:textId="62C7FA2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_Toc209520818 \h </w:instrText>
      </w:r>
      <w:r>
        <w:rPr>
          <w:noProof/>
        </w:rPr>
      </w:r>
      <w:r>
        <w:rPr>
          <w:noProof/>
        </w:rPr>
        <w:fldChar w:fldCharType="separate"/>
      </w:r>
      <w:r>
        <w:rPr>
          <w:noProof/>
        </w:rPr>
        <w:t>93</w:t>
      </w:r>
      <w:r>
        <w:rPr>
          <w:noProof/>
        </w:rPr>
        <w:fldChar w:fldCharType="end"/>
      </w:r>
    </w:p>
    <w:p w14:paraId="34C06E6B" w14:textId="52CCC0F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_Toc209520819 \h </w:instrText>
      </w:r>
      <w:r>
        <w:rPr>
          <w:noProof/>
        </w:rPr>
      </w:r>
      <w:r>
        <w:rPr>
          <w:noProof/>
        </w:rPr>
        <w:fldChar w:fldCharType="separate"/>
      </w:r>
      <w:r>
        <w:rPr>
          <w:noProof/>
        </w:rPr>
        <w:t>93</w:t>
      </w:r>
      <w:r>
        <w:rPr>
          <w:noProof/>
        </w:rPr>
        <w:fldChar w:fldCharType="end"/>
      </w:r>
    </w:p>
    <w:p w14:paraId="5558D1AA" w14:textId="4EECE31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_Toc209520820 \h </w:instrText>
      </w:r>
      <w:r>
        <w:rPr>
          <w:noProof/>
        </w:rPr>
      </w:r>
      <w:r>
        <w:rPr>
          <w:noProof/>
        </w:rPr>
        <w:fldChar w:fldCharType="separate"/>
      </w:r>
      <w:r>
        <w:rPr>
          <w:noProof/>
        </w:rPr>
        <w:t>94</w:t>
      </w:r>
      <w:r>
        <w:rPr>
          <w:noProof/>
        </w:rPr>
        <w:fldChar w:fldCharType="end"/>
      </w:r>
    </w:p>
    <w:p w14:paraId="4B705BF2" w14:textId="090183E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_Toc209520821 \h </w:instrText>
      </w:r>
      <w:r>
        <w:rPr>
          <w:noProof/>
        </w:rPr>
      </w:r>
      <w:r>
        <w:rPr>
          <w:noProof/>
        </w:rPr>
        <w:fldChar w:fldCharType="separate"/>
      </w:r>
      <w:r>
        <w:rPr>
          <w:noProof/>
        </w:rPr>
        <w:t>94</w:t>
      </w:r>
      <w:r>
        <w:rPr>
          <w:noProof/>
        </w:rPr>
        <w:fldChar w:fldCharType="end"/>
      </w:r>
    </w:p>
    <w:p w14:paraId="3084300D" w14:textId="67B6075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_Toc209520822 \h </w:instrText>
      </w:r>
      <w:r>
        <w:rPr>
          <w:noProof/>
        </w:rPr>
      </w:r>
      <w:r>
        <w:rPr>
          <w:noProof/>
        </w:rPr>
        <w:fldChar w:fldCharType="separate"/>
      </w:r>
      <w:r>
        <w:rPr>
          <w:noProof/>
        </w:rPr>
        <w:t>95</w:t>
      </w:r>
      <w:r>
        <w:rPr>
          <w:noProof/>
        </w:rPr>
        <w:fldChar w:fldCharType="end"/>
      </w:r>
    </w:p>
    <w:p w14:paraId="5A343418" w14:textId="04FAF7F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_Toc209520823 \h </w:instrText>
      </w:r>
      <w:r>
        <w:rPr>
          <w:noProof/>
        </w:rPr>
      </w:r>
      <w:r>
        <w:rPr>
          <w:noProof/>
        </w:rPr>
        <w:fldChar w:fldCharType="separate"/>
      </w:r>
      <w:r>
        <w:rPr>
          <w:noProof/>
        </w:rPr>
        <w:t>95</w:t>
      </w:r>
      <w:r>
        <w:rPr>
          <w:noProof/>
        </w:rPr>
        <w:fldChar w:fldCharType="end"/>
      </w:r>
    </w:p>
    <w:p w14:paraId="1FBF609A" w14:textId="627CB0C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_Toc209520824 \h </w:instrText>
      </w:r>
      <w:r>
        <w:rPr>
          <w:noProof/>
        </w:rPr>
      </w:r>
      <w:r>
        <w:rPr>
          <w:noProof/>
        </w:rPr>
        <w:fldChar w:fldCharType="separate"/>
      </w:r>
      <w:r>
        <w:rPr>
          <w:noProof/>
        </w:rPr>
        <w:t>95</w:t>
      </w:r>
      <w:r>
        <w:rPr>
          <w:noProof/>
        </w:rPr>
        <w:fldChar w:fldCharType="end"/>
      </w:r>
    </w:p>
    <w:p w14:paraId="0BE9AC4B" w14:textId="7A67A14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_Toc209520825 \h </w:instrText>
      </w:r>
      <w:r>
        <w:rPr>
          <w:noProof/>
        </w:rPr>
      </w:r>
      <w:r>
        <w:rPr>
          <w:noProof/>
        </w:rPr>
        <w:fldChar w:fldCharType="separate"/>
      </w:r>
      <w:r>
        <w:rPr>
          <w:noProof/>
        </w:rPr>
        <w:t>95</w:t>
      </w:r>
      <w:r>
        <w:rPr>
          <w:noProof/>
        </w:rPr>
        <w:fldChar w:fldCharType="end"/>
      </w:r>
    </w:p>
    <w:p w14:paraId="1E838381" w14:textId="3FA0825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Enumeration: PermissionLevel</w:t>
      </w:r>
      <w:r>
        <w:rPr>
          <w:noProof/>
        </w:rPr>
        <w:tab/>
      </w:r>
      <w:r>
        <w:rPr>
          <w:noProof/>
        </w:rPr>
        <w:fldChar w:fldCharType="begin" w:fldLock="1"/>
      </w:r>
      <w:r>
        <w:rPr>
          <w:noProof/>
        </w:rPr>
        <w:instrText xml:space="preserve"> PAGEREF _Toc209520826 \h </w:instrText>
      </w:r>
      <w:r>
        <w:rPr>
          <w:noProof/>
        </w:rPr>
      </w:r>
      <w:r>
        <w:rPr>
          <w:noProof/>
        </w:rPr>
        <w:fldChar w:fldCharType="separate"/>
      </w:r>
      <w:r>
        <w:rPr>
          <w:noProof/>
        </w:rPr>
        <w:t>95</w:t>
      </w:r>
      <w:r>
        <w:rPr>
          <w:noProof/>
        </w:rPr>
        <w:fldChar w:fldCharType="end"/>
      </w:r>
    </w:p>
    <w:p w14:paraId="36589F91" w14:textId="2E5CA6B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Enumeration: EASCategory</w:t>
      </w:r>
      <w:r>
        <w:rPr>
          <w:noProof/>
        </w:rPr>
        <w:tab/>
      </w:r>
      <w:r>
        <w:rPr>
          <w:noProof/>
        </w:rPr>
        <w:fldChar w:fldCharType="begin" w:fldLock="1"/>
      </w:r>
      <w:r>
        <w:rPr>
          <w:noProof/>
        </w:rPr>
        <w:instrText xml:space="preserve"> PAGEREF _Toc209520827 \h </w:instrText>
      </w:r>
      <w:r>
        <w:rPr>
          <w:noProof/>
        </w:rPr>
      </w:r>
      <w:r>
        <w:rPr>
          <w:noProof/>
        </w:rPr>
        <w:fldChar w:fldCharType="separate"/>
      </w:r>
      <w:r>
        <w:rPr>
          <w:noProof/>
        </w:rPr>
        <w:t>95</w:t>
      </w:r>
      <w:r>
        <w:rPr>
          <w:noProof/>
        </w:rPr>
        <w:fldChar w:fldCharType="end"/>
      </w:r>
    </w:p>
    <w:p w14:paraId="00EE3DE5" w14:textId="7BC3808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Enumeration: TransportProtocol</w:t>
      </w:r>
      <w:r>
        <w:rPr>
          <w:noProof/>
        </w:rPr>
        <w:tab/>
      </w:r>
      <w:r>
        <w:rPr>
          <w:noProof/>
        </w:rPr>
        <w:fldChar w:fldCharType="begin" w:fldLock="1"/>
      </w:r>
      <w:r>
        <w:rPr>
          <w:noProof/>
        </w:rPr>
        <w:instrText xml:space="preserve"> PAGEREF _Toc209520828 \h </w:instrText>
      </w:r>
      <w:r>
        <w:rPr>
          <w:noProof/>
        </w:rPr>
      </w:r>
      <w:r>
        <w:rPr>
          <w:noProof/>
        </w:rPr>
        <w:fldChar w:fldCharType="separate"/>
      </w:r>
      <w:r>
        <w:rPr>
          <w:noProof/>
        </w:rPr>
        <w:t>96</w:t>
      </w:r>
      <w:r>
        <w:rPr>
          <w:noProof/>
        </w:rPr>
        <w:fldChar w:fldCharType="end"/>
      </w:r>
    </w:p>
    <w:p w14:paraId="4EC920DB" w14:textId="571AE7B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8.1.5.3.6</w:t>
      </w:r>
      <w:r>
        <w:rPr>
          <w:rFonts w:asciiTheme="minorHAnsi" w:eastAsiaTheme="minorEastAsia" w:hAnsiTheme="minorHAnsi" w:cstheme="minorBidi"/>
          <w:noProof/>
          <w:kern w:val="2"/>
          <w:sz w:val="24"/>
          <w:szCs w:val="24"/>
          <w:lang w:eastAsia="en-GB"/>
          <w14:ligatures w14:val="standardContextual"/>
        </w:rPr>
        <w:tab/>
      </w:r>
      <w:r>
        <w:rPr>
          <w:noProof/>
        </w:rPr>
        <w:t>Enumeration: BdlType</w:t>
      </w:r>
      <w:r>
        <w:rPr>
          <w:noProof/>
        </w:rPr>
        <w:tab/>
      </w:r>
      <w:r>
        <w:rPr>
          <w:noProof/>
        </w:rPr>
        <w:fldChar w:fldCharType="begin" w:fldLock="1"/>
      </w:r>
      <w:r>
        <w:rPr>
          <w:noProof/>
        </w:rPr>
        <w:instrText xml:space="preserve"> PAGEREF _Toc209520829 \h </w:instrText>
      </w:r>
      <w:r>
        <w:rPr>
          <w:noProof/>
        </w:rPr>
      </w:r>
      <w:r>
        <w:rPr>
          <w:noProof/>
        </w:rPr>
        <w:fldChar w:fldCharType="separate"/>
      </w:r>
      <w:r>
        <w:rPr>
          <w:noProof/>
        </w:rPr>
        <w:t>96</w:t>
      </w:r>
      <w:r>
        <w:rPr>
          <w:noProof/>
        </w:rPr>
        <w:fldChar w:fldCharType="end"/>
      </w:r>
    </w:p>
    <w:p w14:paraId="14FE40E9" w14:textId="1AB2683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8.1.5.3.7</w:t>
      </w:r>
      <w:r>
        <w:rPr>
          <w:rFonts w:asciiTheme="minorHAnsi" w:eastAsiaTheme="minorEastAsia" w:hAnsiTheme="minorHAnsi" w:cstheme="minorBidi"/>
          <w:noProof/>
          <w:kern w:val="2"/>
          <w:sz w:val="24"/>
          <w:szCs w:val="24"/>
          <w:lang w:eastAsia="en-GB"/>
          <w14:ligatures w14:val="standardContextual"/>
        </w:rPr>
        <w:tab/>
      </w:r>
      <w:r>
        <w:rPr>
          <w:noProof/>
        </w:rPr>
        <w:t>Enumeration: Affinity</w:t>
      </w:r>
      <w:r>
        <w:rPr>
          <w:noProof/>
        </w:rPr>
        <w:tab/>
      </w:r>
      <w:r>
        <w:rPr>
          <w:noProof/>
        </w:rPr>
        <w:fldChar w:fldCharType="begin" w:fldLock="1"/>
      </w:r>
      <w:r>
        <w:rPr>
          <w:noProof/>
        </w:rPr>
        <w:instrText xml:space="preserve"> PAGEREF _Toc209520830 \h </w:instrText>
      </w:r>
      <w:r>
        <w:rPr>
          <w:noProof/>
        </w:rPr>
      </w:r>
      <w:r>
        <w:rPr>
          <w:noProof/>
        </w:rPr>
        <w:fldChar w:fldCharType="separate"/>
      </w:r>
      <w:r>
        <w:rPr>
          <w:noProof/>
        </w:rPr>
        <w:t>96</w:t>
      </w:r>
      <w:r>
        <w:rPr>
          <w:noProof/>
        </w:rPr>
        <w:fldChar w:fldCharType="end"/>
      </w:r>
    </w:p>
    <w:p w14:paraId="790CF74B" w14:textId="68BC6D6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8.1.5.3.8</w:t>
      </w:r>
      <w:r>
        <w:rPr>
          <w:rFonts w:asciiTheme="minorHAnsi" w:eastAsiaTheme="minorEastAsia" w:hAnsiTheme="minorHAnsi" w:cstheme="minorBidi"/>
          <w:noProof/>
          <w:kern w:val="2"/>
          <w:sz w:val="24"/>
          <w:szCs w:val="24"/>
          <w:lang w:eastAsia="en-GB"/>
          <w14:ligatures w14:val="standardContextual"/>
        </w:rPr>
        <w:tab/>
      </w:r>
      <w:r>
        <w:rPr>
          <w:noProof/>
        </w:rPr>
        <w:t>Enumeration: FailureAction</w:t>
      </w:r>
      <w:r>
        <w:rPr>
          <w:noProof/>
        </w:rPr>
        <w:tab/>
      </w:r>
      <w:r>
        <w:rPr>
          <w:noProof/>
        </w:rPr>
        <w:fldChar w:fldCharType="begin" w:fldLock="1"/>
      </w:r>
      <w:r>
        <w:rPr>
          <w:noProof/>
        </w:rPr>
        <w:instrText xml:space="preserve"> PAGEREF _Toc209520831 \h </w:instrText>
      </w:r>
      <w:r>
        <w:rPr>
          <w:noProof/>
        </w:rPr>
      </w:r>
      <w:r>
        <w:rPr>
          <w:noProof/>
        </w:rPr>
        <w:fldChar w:fldCharType="separate"/>
      </w:r>
      <w:r>
        <w:rPr>
          <w:noProof/>
        </w:rPr>
        <w:t>96</w:t>
      </w:r>
      <w:r>
        <w:rPr>
          <w:noProof/>
        </w:rPr>
        <w:fldChar w:fldCharType="end"/>
      </w:r>
    </w:p>
    <w:p w14:paraId="0177F17C" w14:textId="7A43A6F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8.1.5.3.9</w:t>
      </w:r>
      <w:r>
        <w:rPr>
          <w:rFonts w:asciiTheme="minorHAnsi" w:eastAsiaTheme="minorEastAsia" w:hAnsiTheme="minorHAnsi" w:cstheme="minorBidi"/>
          <w:noProof/>
          <w:kern w:val="2"/>
          <w:sz w:val="24"/>
          <w:szCs w:val="24"/>
          <w:lang w:eastAsia="en-GB"/>
          <w14:ligatures w14:val="standardContextual"/>
        </w:rPr>
        <w:tab/>
      </w:r>
      <w:r>
        <w:rPr>
          <w:noProof/>
        </w:rPr>
        <w:t>Enumeration: EASStatus</w:t>
      </w:r>
      <w:r>
        <w:rPr>
          <w:noProof/>
        </w:rPr>
        <w:tab/>
      </w:r>
      <w:r>
        <w:rPr>
          <w:noProof/>
        </w:rPr>
        <w:fldChar w:fldCharType="begin" w:fldLock="1"/>
      </w:r>
      <w:r>
        <w:rPr>
          <w:noProof/>
        </w:rPr>
        <w:instrText xml:space="preserve"> PAGEREF _Toc209520832 \h </w:instrText>
      </w:r>
      <w:r>
        <w:rPr>
          <w:noProof/>
        </w:rPr>
      </w:r>
      <w:r>
        <w:rPr>
          <w:noProof/>
        </w:rPr>
        <w:fldChar w:fldCharType="separate"/>
      </w:r>
      <w:r>
        <w:rPr>
          <w:noProof/>
        </w:rPr>
        <w:t>96</w:t>
      </w:r>
      <w:r>
        <w:rPr>
          <w:noProof/>
        </w:rPr>
        <w:fldChar w:fldCharType="end"/>
      </w:r>
    </w:p>
    <w:p w14:paraId="7177D1A0" w14:textId="5FA272D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8.1.5.3.10</w:t>
      </w:r>
      <w:r>
        <w:rPr>
          <w:rFonts w:asciiTheme="minorHAnsi" w:eastAsiaTheme="minorEastAsia" w:hAnsiTheme="minorHAnsi" w:cstheme="minorBidi"/>
          <w:noProof/>
          <w:kern w:val="2"/>
          <w:sz w:val="24"/>
          <w:szCs w:val="24"/>
          <w:lang w:eastAsia="en-GB"/>
          <w14:ligatures w14:val="standardContextual"/>
        </w:rPr>
        <w:tab/>
      </w:r>
      <w:r>
        <w:rPr>
          <w:noProof/>
        </w:rPr>
        <w:t>Enumeration: DeviceType</w:t>
      </w:r>
      <w:r>
        <w:rPr>
          <w:noProof/>
        </w:rPr>
        <w:tab/>
      </w:r>
      <w:r>
        <w:rPr>
          <w:noProof/>
        </w:rPr>
        <w:fldChar w:fldCharType="begin" w:fldLock="1"/>
      </w:r>
      <w:r>
        <w:rPr>
          <w:noProof/>
        </w:rPr>
        <w:instrText xml:space="preserve"> PAGEREF _Toc209520833 \h </w:instrText>
      </w:r>
      <w:r>
        <w:rPr>
          <w:noProof/>
        </w:rPr>
      </w:r>
      <w:r>
        <w:rPr>
          <w:noProof/>
        </w:rPr>
        <w:fldChar w:fldCharType="separate"/>
      </w:r>
      <w:r>
        <w:rPr>
          <w:noProof/>
        </w:rPr>
        <w:t>97</w:t>
      </w:r>
      <w:r>
        <w:rPr>
          <w:noProof/>
        </w:rPr>
        <w:fldChar w:fldCharType="end"/>
      </w:r>
    </w:p>
    <w:p w14:paraId="1CB1CE15" w14:textId="57A7BAB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_Toc209520834 \h </w:instrText>
      </w:r>
      <w:r>
        <w:rPr>
          <w:noProof/>
        </w:rPr>
      </w:r>
      <w:r>
        <w:rPr>
          <w:noProof/>
        </w:rPr>
        <w:fldChar w:fldCharType="separate"/>
      </w:r>
      <w:r>
        <w:rPr>
          <w:noProof/>
        </w:rPr>
        <w:t>97</w:t>
      </w:r>
      <w:r>
        <w:rPr>
          <w:noProof/>
        </w:rPr>
        <w:fldChar w:fldCharType="end"/>
      </w:r>
    </w:p>
    <w:p w14:paraId="6C3BAA4F" w14:textId="118F1A2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_Toc209520835 \h </w:instrText>
      </w:r>
      <w:r>
        <w:rPr>
          <w:noProof/>
        </w:rPr>
      </w:r>
      <w:r>
        <w:rPr>
          <w:noProof/>
        </w:rPr>
        <w:fldChar w:fldCharType="separate"/>
      </w:r>
      <w:r>
        <w:rPr>
          <w:noProof/>
        </w:rPr>
        <w:t>97</w:t>
      </w:r>
      <w:r>
        <w:rPr>
          <w:noProof/>
        </w:rPr>
        <w:fldChar w:fldCharType="end"/>
      </w:r>
    </w:p>
    <w:p w14:paraId="480178C2" w14:textId="247CA1C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_Toc209520836 \h </w:instrText>
      </w:r>
      <w:r>
        <w:rPr>
          <w:noProof/>
        </w:rPr>
      </w:r>
      <w:r>
        <w:rPr>
          <w:noProof/>
        </w:rPr>
        <w:fldChar w:fldCharType="separate"/>
      </w:r>
      <w:r>
        <w:rPr>
          <w:noProof/>
        </w:rPr>
        <w:t>97</w:t>
      </w:r>
      <w:r>
        <w:rPr>
          <w:noProof/>
        </w:rPr>
        <w:fldChar w:fldCharType="end"/>
      </w:r>
    </w:p>
    <w:p w14:paraId="7B827F38" w14:textId="19F0EB1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_Toc209520837 \h </w:instrText>
      </w:r>
      <w:r>
        <w:rPr>
          <w:noProof/>
        </w:rPr>
      </w:r>
      <w:r>
        <w:rPr>
          <w:noProof/>
        </w:rPr>
        <w:fldChar w:fldCharType="separate"/>
      </w:r>
      <w:r>
        <w:rPr>
          <w:noProof/>
        </w:rPr>
        <w:t>97</w:t>
      </w:r>
      <w:r>
        <w:rPr>
          <w:noProof/>
        </w:rPr>
        <w:fldChar w:fldCharType="end"/>
      </w:r>
    </w:p>
    <w:p w14:paraId="585771E4" w14:textId="4FE8B1A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_Toc209520838 \h </w:instrText>
      </w:r>
      <w:r>
        <w:rPr>
          <w:noProof/>
        </w:rPr>
      </w:r>
      <w:r>
        <w:rPr>
          <w:noProof/>
        </w:rPr>
        <w:fldChar w:fldCharType="separate"/>
      </w:r>
      <w:r>
        <w:rPr>
          <w:noProof/>
        </w:rPr>
        <w:t>97</w:t>
      </w:r>
      <w:r>
        <w:rPr>
          <w:noProof/>
        </w:rPr>
        <w:fldChar w:fldCharType="end"/>
      </w:r>
    </w:p>
    <w:p w14:paraId="2DB91D0F" w14:textId="126AA97A"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_Toc209520839 \h </w:instrText>
      </w:r>
      <w:r>
        <w:rPr>
          <w:noProof/>
        </w:rPr>
      </w:r>
      <w:r>
        <w:rPr>
          <w:noProof/>
        </w:rPr>
        <w:fldChar w:fldCharType="separate"/>
      </w:r>
      <w:r>
        <w:rPr>
          <w:noProof/>
        </w:rPr>
        <w:t>98</w:t>
      </w:r>
      <w:r>
        <w:rPr>
          <w:noProof/>
        </w:rPr>
        <w:fldChar w:fldCharType="end"/>
      </w:r>
    </w:p>
    <w:p w14:paraId="319C8B23" w14:textId="58CDD3D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_Toc209520840 \h </w:instrText>
      </w:r>
      <w:r>
        <w:rPr>
          <w:noProof/>
        </w:rPr>
      </w:r>
      <w:r>
        <w:rPr>
          <w:noProof/>
        </w:rPr>
        <w:fldChar w:fldCharType="separate"/>
      </w:r>
      <w:r>
        <w:rPr>
          <w:noProof/>
        </w:rPr>
        <w:t>98</w:t>
      </w:r>
      <w:r>
        <w:rPr>
          <w:noProof/>
        </w:rPr>
        <w:fldChar w:fldCharType="end"/>
      </w:r>
    </w:p>
    <w:p w14:paraId="5D928A84" w14:textId="25BFA67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_Toc209520841 \h </w:instrText>
      </w:r>
      <w:r>
        <w:rPr>
          <w:noProof/>
        </w:rPr>
      </w:r>
      <w:r>
        <w:rPr>
          <w:noProof/>
        </w:rPr>
        <w:fldChar w:fldCharType="separate"/>
      </w:r>
      <w:r>
        <w:rPr>
          <w:noProof/>
        </w:rPr>
        <w:t>98</w:t>
      </w:r>
      <w:r>
        <w:rPr>
          <w:noProof/>
        </w:rPr>
        <w:fldChar w:fldCharType="end"/>
      </w:r>
    </w:p>
    <w:p w14:paraId="59D8CAC2" w14:textId="5BCEF97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_Toc209520842 \h </w:instrText>
      </w:r>
      <w:r>
        <w:rPr>
          <w:noProof/>
        </w:rPr>
      </w:r>
      <w:r>
        <w:rPr>
          <w:noProof/>
        </w:rPr>
        <w:fldChar w:fldCharType="separate"/>
      </w:r>
      <w:r>
        <w:rPr>
          <w:noProof/>
        </w:rPr>
        <w:t>98</w:t>
      </w:r>
      <w:r>
        <w:rPr>
          <w:noProof/>
        </w:rPr>
        <w:fldChar w:fldCharType="end"/>
      </w:r>
    </w:p>
    <w:p w14:paraId="6CE76863" w14:textId="2E434FA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_Toc209520843 \h </w:instrText>
      </w:r>
      <w:r>
        <w:rPr>
          <w:noProof/>
        </w:rPr>
      </w:r>
      <w:r>
        <w:rPr>
          <w:noProof/>
        </w:rPr>
        <w:fldChar w:fldCharType="separate"/>
      </w:r>
      <w:r>
        <w:rPr>
          <w:noProof/>
        </w:rPr>
        <w:t>99</w:t>
      </w:r>
      <w:r>
        <w:rPr>
          <w:noProof/>
        </w:rPr>
        <w:fldChar w:fldCharType="end"/>
      </w:r>
    </w:p>
    <w:p w14:paraId="049C9E19" w14:textId="2E37AD5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_Toc209520844 \h </w:instrText>
      </w:r>
      <w:r>
        <w:rPr>
          <w:noProof/>
        </w:rPr>
      </w:r>
      <w:r>
        <w:rPr>
          <w:noProof/>
        </w:rPr>
        <w:fldChar w:fldCharType="separate"/>
      </w:r>
      <w:r>
        <w:rPr>
          <w:noProof/>
        </w:rPr>
        <w:t>99</w:t>
      </w:r>
      <w:r>
        <w:rPr>
          <w:noProof/>
        </w:rPr>
        <w:fldChar w:fldCharType="end"/>
      </w:r>
    </w:p>
    <w:p w14:paraId="0769C993" w14:textId="3A74D17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_Toc209520845 \h </w:instrText>
      </w:r>
      <w:r>
        <w:rPr>
          <w:noProof/>
        </w:rPr>
      </w:r>
      <w:r>
        <w:rPr>
          <w:noProof/>
        </w:rPr>
        <w:fldChar w:fldCharType="separate"/>
      </w:r>
      <w:r>
        <w:rPr>
          <w:noProof/>
        </w:rPr>
        <w:t>99</w:t>
      </w:r>
      <w:r>
        <w:rPr>
          <w:noProof/>
        </w:rPr>
        <w:fldChar w:fldCharType="end"/>
      </w:r>
    </w:p>
    <w:p w14:paraId="0066D17E" w14:textId="40C845C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_Toc209520846 \h </w:instrText>
      </w:r>
      <w:r>
        <w:rPr>
          <w:noProof/>
        </w:rPr>
      </w:r>
      <w:r>
        <w:rPr>
          <w:noProof/>
        </w:rPr>
        <w:fldChar w:fldCharType="separate"/>
      </w:r>
      <w:r>
        <w:rPr>
          <w:noProof/>
        </w:rPr>
        <w:t>100</w:t>
      </w:r>
      <w:r>
        <w:rPr>
          <w:noProof/>
        </w:rPr>
        <w:fldChar w:fldCharType="end"/>
      </w:r>
    </w:p>
    <w:p w14:paraId="037F6E06" w14:textId="2E3C58D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_Toc209520847 \h </w:instrText>
      </w:r>
      <w:r>
        <w:rPr>
          <w:noProof/>
        </w:rPr>
      </w:r>
      <w:r>
        <w:rPr>
          <w:noProof/>
        </w:rPr>
        <w:fldChar w:fldCharType="separate"/>
      </w:r>
      <w:r>
        <w:rPr>
          <w:noProof/>
        </w:rPr>
        <w:t>100</w:t>
      </w:r>
      <w:r>
        <w:rPr>
          <w:noProof/>
        </w:rPr>
        <w:fldChar w:fldCharType="end"/>
      </w:r>
    </w:p>
    <w:p w14:paraId="4AAC85D7" w14:textId="3088B6E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_Toc209520848 \h </w:instrText>
      </w:r>
      <w:r>
        <w:rPr>
          <w:noProof/>
        </w:rPr>
      </w:r>
      <w:r>
        <w:rPr>
          <w:noProof/>
        </w:rPr>
        <w:fldChar w:fldCharType="separate"/>
      </w:r>
      <w:r>
        <w:rPr>
          <w:noProof/>
        </w:rPr>
        <w:t>100</w:t>
      </w:r>
      <w:r>
        <w:rPr>
          <w:noProof/>
        </w:rPr>
        <w:fldChar w:fldCharType="end"/>
      </w:r>
    </w:p>
    <w:p w14:paraId="57977104" w14:textId="4B7BF54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_Toc209520849 \h </w:instrText>
      </w:r>
      <w:r>
        <w:rPr>
          <w:noProof/>
        </w:rPr>
      </w:r>
      <w:r>
        <w:rPr>
          <w:noProof/>
        </w:rPr>
        <w:fldChar w:fldCharType="separate"/>
      </w:r>
      <w:r>
        <w:rPr>
          <w:noProof/>
        </w:rPr>
        <w:t>101</w:t>
      </w:r>
      <w:r>
        <w:rPr>
          <w:noProof/>
        </w:rPr>
        <w:fldChar w:fldCharType="end"/>
      </w:r>
    </w:p>
    <w:p w14:paraId="67D78D54" w14:textId="1564043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_Toc209520850 \h </w:instrText>
      </w:r>
      <w:r>
        <w:rPr>
          <w:noProof/>
        </w:rPr>
      </w:r>
      <w:r>
        <w:rPr>
          <w:noProof/>
        </w:rPr>
        <w:fldChar w:fldCharType="separate"/>
      </w:r>
      <w:r>
        <w:rPr>
          <w:noProof/>
        </w:rPr>
        <w:t>101</w:t>
      </w:r>
      <w:r>
        <w:rPr>
          <w:noProof/>
        </w:rPr>
        <w:fldChar w:fldCharType="end"/>
      </w:r>
    </w:p>
    <w:p w14:paraId="5355B86A" w14:textId="3B4BDAC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_Toc209520851 \h </w:instrText>
      </w:r>
      <w:r>
        <w:rPr>
          <w:noProof/>
        </w:rPr>
      </w:r>
      <w:r>
        <w:rPr>
          <w:noProof/>
        </w:rPr>
        <w:fldChar w:fldCharType="separate"/>
      </w:r>
      <w:r>
        <w:rPr>
          <w:noProof/>
        </w:rPr>
        <w:t>101</w:t>
      </w:r>
      <w:r>
        <w:rPr>
          <w:noProof/>
        </w:rPr>
        <w:fldChar w:fldCharType="end"/>
      </w:r>
    </w:p>
    <w:p w14:paraId="1A909FBD" w14:textId="0086F37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_Toc209520852 \h </w:instrText>
      </w:r>
      <w:r>
        <w:rPr>
          <w:noProof/>
        </w:rPr>
      </w:r>
      <w:r>
        <w:rPr>
          <w:noProof/>
        </w:rPr>
        <w:fldChar w:fldCharType="separate"/>
      </w:r>
      <w:r>
        <w:rPr>
          <w:noProof/>
        </w:rPr>
        <w:t>101</w:t>
      </w:r>
      <w:r>
        <w:rPr>
          <w:noProof/>
        </w:rPr>
        <w:fldChar w:fldCharType="end"/>
      </w:r>
    </w:p>
    <w:p w14:paraId="394CD859" w14:textId="52784AB5"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8.2.2.3.3.1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_Toc209520853 \h </w:instrText>
      </w:r>
      <w:r>
        <w:rPr>
          <w:noProof/>
        </w:rPr>
      </w:r>
      <w:r>
        <w:rPr>
          <w:noProof/>
        </w:rPr>
        <w:fldChar w:fldCharType="separate"/>
      </w:r>
      <w:r>
        <w:rPr>
          <w:noProof/>
        </w:rPr>
        <w:t>101</w:t>
      </w:r>
      <w:r>
        <w:rPr>
          <w:noProof/>
        </w:rPr>
        <w:fldChar w:fldCharType="end"/>
      </w:r>
    </w:p>
    <w:p w14:paraId="54149B22" w14:textId="2D2EC255"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8.2.2.3.3.2</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_Toc209520854 \h </w:instrText>
      </w:r>
      <w:r>
        <w:rPr>
          <w:noProof/>
        </w:rPr>
      </w:r>
      <w:r>
        <w:rPr>
          <w:noProof/>
        </w:rPr>
        <w:fldChar w:fldCharType="separate"/>
      </w:r>
      <w:r>
        <w:rPr>
          <w:noProof/>
        </w:rPr>
        <w:t>102</w:t>
      </w:r>
      <w:r>
        <w:rPr>
          <w:noProof/>
        </w:rPr>
        <w:fldChar w:fldCharType="end"/>
      </w:r>
    </w:p>
    <w:p w14:paraId="35904829" w14:textId="790A9E2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8.2.2.3.3.3</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_Toc209520855 \h </w:instrText>
      </w:r>
      <w:r>
        <w:rPr>
          <w:noProof/>
        </w:rPr>
      </w:r>
      <w:r>
        <w:rPr>
          <w:noProof/>
        </w:rPr>
        <w:fldChar w:fldCharType="separate"/>
      </w:r>
      <w:r>
        <w:rPr>
          <w:noProof/>
        </w:rPr>
        <w:t>103</w:t>
      </w:r>
      <w:r>
        <w:rPr>
          <w:noProof/>
        </w:rPr>
        <w:fldChar w:fldCharType="end"/>
      </w:r>
    </w:p>
    <w:p w14:paraId="7B2D1A71" w14:textId="02526DF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8.2.2.3.3.4</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_Toc209520856 \h </w:instrText>
      </w:r>
      <w:r>
        <w:rPr>
          <w:noProof/>
        </w:rPr>
      </w:r>
      <w:r>
        <w:rPr>
          <w:noProof/>
        </w:rPr>
        <w:fldChar w:fldCharType="separate"/>
      </w:r>
      <w:r>
        <w:rPr>
          <w:noProof/>
        </w:rPr>
        <w:t>104</w:t>
      </w:r>
      <w:r>
        <w:rPr>
          <w:noProof/>
        </w:rPr>
        <w:fldChar w:fldCharType="end"/>
      </w:r>
    </w:p>
    <w:p w14:paraId="0C5C612F" w14:textId="76A2D15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_Toc209520857 \h </w:instrText>
      </w:r>
      <w:r>
        <w:rPr>
          <w:noProof/>
        </w:rPr>
      </w:r>
      <w:r>
        <w:rPr>
          <w:noProof/>
        </w:rPr>
        <w:fldChar w:fldCharType="separate"/>
      </w:r>
      <w:r>
        <w:rPr>
          <w:noProof/>
        </w:rPr>
        <w:t>105</w:t>
      </w:r>
      <w:r>
        <w:rPr>
          <w:noProof/>
        </w:rPr>
        <w:fldChar w:fldCharType="end"/>
      </w:r>
    </w:p>
    <w:p w14:paraId="4F08EC90" w14:textId="3D00230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_Toc209520858 \h </w:instrText>
      </w:r>
      <w:r>
        <w:rPr>
          <w:noProof/>
        </w:rPr>
      </w:r>
      <w:r>
        <w:rPr>
          <w:noProof/>
        </w:rPr>
        <w:fldChar w:fldCharType="separate"/>
      </w:r>
      <w:r>
        <w:rPr>
          <w:noProof/>
        </w:rPr>
        <w:t>105</w:t>
      </w:r>
      <w:r>
        <w:rPr>
          <w:noProof/>
        </w:rPr>
        <w:fldChar w:fldCharType="end"/>
      </w:r>
    </w:p>
    <w:p w14:paraId="24683BC3" w14:textId="74BDE5B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_Toc209520859 \h </w:instrText>
      </w:r>
      <w:r>
        <w:rPr>
          <w:noProof/>
        </w:rPr>
      </w:r>
      <w:r>
        <w:rPr>
          <w:noProof/>
        </w:rPr>
        <w:fldChar w:fldCharType="separate"/>
      </w:r>
      <w:r>
        <w:rPr>
          <w:noProof/>
        </w:rPr>
        <w:t>105</w:t>
      </w:r>
      <w:r>
        <w:rPr>
          <w:noProof/>
        </w:rPr>
        <w:fldChar w:fldCharType="end"/>
      </w:r>
    </w:p>
    <w:p w14:paraId="4DC96D73" w14:textId="4238973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_Toc209520860 \h </w:instrText>
      </w:r>
      <w:r>
        <w:rPr>
          <w:noProof/>
        </w:rPr>
      </w:r>
      <w:r>
        <w:rPr>
          <w:noProof/>
        </w:rPr>
        <w:fldChar w:fldCharType="separate"/>
      </w:r>
      <w:r>
        <w:rPr>
          <w:noProof/>
        </w:rPr>
        <w:t>106</w:t>
      </w:r>
      <w:r>
        <w:rPr>
          <w:noProof/>
        </w:rPr>
        <w:fldChar w:fldCharType="end"/>
      </w:r>
    </w:p>
    <w:p w14:paraId="4378A4CD" w14:textId="15BB728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_Toc209520861 \h </w:instrText>
      </w:r>
      <w:r>
        <w:rPr>
          <w:noProof/>
        </w:rPr>
      </w:r>
      <w:r>
        <w:rPr>
          <w:noProof/>
        </w:rPr>
        <w:fldChar w:fldCharType="separate"/>
      </w:r>
      <w:r>
        <w:rPr>
          <w:noProof/>
        </w:rPr>
        <w:t>106</w:t>
      </w:r>
      <w:r>
        <w:rPr>
          <w:noProof/>
        </w:rPr>
        <w:fldChar w:fldCharType="end"/>
      </w:r>
    </w:p>
    <w:p w14:paraId="06572604" w14:textId="7BD31B1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_Toc209520862 \h </w:instrText>
      </w:r>
      <w:r>
        <w:rPr>
          <w:noProof/>
        </w:rPr>
      </w:r>
      <w:r>
        <w:rPr>
          <w:noProof/>
        </w:rPr>
        <w:fldChar w:fldCharType="separate"/>
      </w:r>
      <w:r>
        <w:rPr>
          <w:noProof/>
        </w:rPr>
        <w:t>106</w:t>
      </w:r>
      <w:r>
        <w:rPr>
          <w:noProof/>
        </w:rPr>
        <w:fldChar w:fldCharType="end"/>
      </w:r>
    </w:p>
    <w:p w14:paraId="585A1D40" w14:textId="4595837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_Toc209520863 \h </w:instrText>
      </w:r>
      <w:r>
        <w:rPr>
          <w:noProof/>
        </w:rPr>
      </w:r>
      <w:r>
        <w:rPr>
          <w:noProof/>
        </w:rPr>
        <w:fldChar w:fldCharType="separate"/>
      </w:r>
      <w:r>
        <w:rPr>
          <w:noProof/>
        </w:rPr>
        <w:t>107</w:t>
      </w:r>
      <w:r>
        <w:rPr>
          <w:noProof/>
        </w:rPr>
        <w:fldChar w:fldCharType="end"/>
      </w:r>
    </w:p>
    <w:p w14:paraId="14210A20" w14:textId="704DF74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_Toc209520864 \h </w:instrText>
      </w:r>
      <w:r>
        <w:rPr>
          <w:noProof/>
        </w:rPr>
      </w:r>
      <w:r>
        <w:rPr>
          <w:noProof/>
        </w:rPr>
        <w:fldChar w:fldCharType="separate"/>
      </w:r>
      <w:r>
        <w:rPr>
          <w:noProof/>
        </w:rPr>
        <w:t>107</w:t>
      </w:r>
      <w:r>
        <w:rPr>
          <w:noProof/>
        </w:rPr>
        <w:fldChar w:fldCharType="end"/>
      </w:r>
    </w:p>
    <w:p w14:paraId="528E3A5A" w14:textId="51B3C4D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_Toc209520865 \h </w:instrText>
      </w:r>
      <w:r>
        <w:rPr>
          <w:noProof/>
        </w:rPr>
      </w:r>
      <w:r>
        <w:rPr>
          <w:noProof/>
        </w:rPr>
        <w:fldChar w:fldCharType="separate"/>
      </w:r>
      <w:r>
        <w:rPr>
          <w:noProof/>
        </w:rPr>
        <w:t>108</w:t>
      </w:r>
      <w:r>
        <w:rPr>
          <w:noProof/>
        </w:rPr>
        <w:fldChar w:fldCharType="end"/>
      </w:r>
    </w:p>
    <w:p w14:paraId="35616889" w14:textId="72C4D6A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_Toc209520866 \h </w:instrText>
      </w:r>
      <w:r>
        <w:rPr>
          <w:noProof/>
        </w:rPr>
      </w:r>
      <w:r>
        <w:rPr>
          <w:noProof/>
        </w:rPr>
        <w:fldChar w:fldCharType="separate"/>
      </w:r>
      <w:r>
        <w:rPr>
          <w:noProof/>
        </w:rPr>
        <w:t>108</w:t>
      </w:r>
      <w:r>
        <w:rPr>
          <w:noProof/>
        </w:rPr>
        <w:fldChar w:fldCharType="end"/>
      </w:r>
    </w:p>
    <w:p w14:paraId="74F42170" w14:textId="54FF851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_Toc209520867 \h </w:instrText>
      </w:r>
      <w:r>
        <w:rPr>
          <w:noProof/>
        </w:rPr>
      </w:r>
      <w:r>
        <w:rPr>
          <w:noProof/>
        </w:rPr>
        <w:fldChar w:fldCharType="separate"/>
      </w:r>
      <w:r>
        <w:rPr>
          <w:noProof/>
        </w:rPr>
        <w:t>108</w:t>
      </w:r>
      <w:r>
        <w:rPr>
          <w:noProof/>
        </w:rPr>
        <w:fldChar w:fldCharType="end"/>
      </w:r>
    </w:p>
    <w:p w14:paraId="54B3C570" w14:textId="7E6AB00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8.2.4.2.3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_Toc209520868 \h </w:instrText>
      </w:r>
      <w:r>
        <w:rPr>
          <w:noProof/>
        </w:rPr>
      </w:r>
      <w:r>
        <w:rPr>
          <w:noProof/>
        </w:rPr>
        <w:fldChar w:fldCharType="separate"/>
      </w:r>
      <w:r>
        <w:rPr>
          <w:noProof/>
        </w:rPr>
        <w:t>108</w:t>
      </w:r>
      <w:r>
        <w:rPr>
          <w:noProof/>
        </w:rPr>
        <w:fldChar w:fldCharType="end"/>
      </w:r>
    </w:p>
    <w:p w14:paraId="0FAA4E5B" w14:textId="522EBFBC"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_Toc209520869 \h </w:instrText>
      </w:r>
      <w:r>
        <w:rPr>
          <w:noProof/>
        </w:rPr>
      </w:r>
      <w:r>
        <w:rPr>
          <w:noProof/>
        </w:rPr>
        <w:fldChar w:fldCharType="separate"/>
      </w:r>
      <w:r>
        <w:rPr>
          <w:noProof/>
        </w:rPr>
        <w:t>108</w:t>
      </w:r>
      <w:r>
        <w:rPr>
          <w:noProof/>
        </w:rPr>
        <w:fldChar w:fldCharType="end"/>
      </w:r>
    </w:p>
    <w:p w14:paraId="138CA56B" w14:textId="1A4C589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sidRPr="002D0CE3">
        <w:rPr>
          <w:noProof/>
          <w:lang w:val="fr-FR" w:eastAsia="zh-CN"/>
        </w:rPr>
        <w:t>8.2.4.3</w:t>
      </w:r>
      <w:r>
        <w:rPr>
          <w:rFonts w:asciiTheme="minorHAnsi" w:eastAsiaTheme="minorEastAsia" w:hAnsiTheme="minorHAnsi" w:cstheme="minorBidi"/>
          <w:noProof/>
          <w:kern w:val="2"/>
          <w:sz w:val="24"/>
          <w:szCs w:val="24"/>
          <w:lang w:eastAsia="en-GB"/>
          <w14:ligatures w14:val="standardContextual"/>
        </w:rPr>
        <w:tab/>
      </w:r>
      <w:r w:rsidRPr="002D0CE3">
        <w:rPr>
          <w:noProof/>
          <w:lang w:val="fr-FR"/>
        </w:rPr>
        <w:t>User Consent Revocation Notification</w:t>
      </w:r>
      <w:r>
        <w:rPr>
          <w:noProof/>
        </w:rPr>
        <w:tab/>
      </w:r>
      <w:r>
        <w:rPr>
          <w:noProof/>
        </w:rPr>
        <w:fldChar w:fldCharType="begin" w:fldLock="1"/>
      </w:r>
      <w:r>
        <w:rPr>
          <w:noProof/>
        </w:rPr>
        <w:instrText xml:space="preserve"> PAGEREF _Toc209520870 \h </w:instrText>
      </w:r>
      <w:r>
        <w:rPr>
          <w:noProof/>
        </w:rPr>
      </w:r>
      <w:r>
        <w:rPr>
          <w:noProof/>
        </w:rPr>
        <w:fldChar w:fldCharType="separate"/>
      </w:r>
      <w:r>
        <w:rPr>
          <w:noProof/>
        </w:rPr>
        <w:t>109</w:t>
      </w:r>
      <w:r>
        <w:rPr>
          <w:noProof/>
        </w:rPr>
        <w:fldChar w:fldCharType="end"/>
      </w:r>
    </w:p>
    <w:p w14:paraId="15B2C1BB" w14:textId="122DCC3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sidRPr="002D0CE3">
        <w:rPr>
          <w:noProof/>
          <w:lang w:val="fr-FR" w:eastAsia="zh-CN"/>
        </w:rPr>
        <w:t>8.2.4.3.1</w:t>
      </w:r>
      <w:r>
        <w:rPr>
          <w:rFonts w:asciiTheme="minorHAnsi" w:eastAsiaTheme="minorEastAsia" w:hAnsiTheme="minorHAnsi" w:cstheme="minorBidi"/>
          <w:noProof/>
          <w:kern w:val="2"/>
          <w:sz w:val="24"/>
          <w:szCs w:val="24"/>
          <w:lang w:eastAsia="en-GB"/>
          <w14:ligatures w14:val="standardContextual"/>
        </w:rPr>
        <w:tab/>
      </w:r>
      <w:r w:rsidRPr="002D0CE3">
        <w:rPr>
          <w:noProof/>
          <w:lang w:val="fr-FR" w:eastAsia="zh-CN"/>
        </w:rPr>
        <w:t>Description</w:t>
      </w:r>
      <w:r>
        <w:rPr>
          <w:noProof/>
        </w:rPr>
        <w:tab/>
      </w:r>
      <w:r>
        <w:rPr>
          <w:noProof/>
        </w:rPr>
        <w:fldChar w:fldCharType="begin" w:fldLock="1"/>
      </w:r>
      <w:r>
        <w:rPr>
          <w:noProof/>
        </w:rPr>
        <w:instrText xml:space="preserve"> PAGEREF _Toc209520871 \h </w:instrText>
      </w:r>
      <w:r>
        <w:rPr>
          <w:noProof/>
        </w:rPr>
      </w:r>
      <w:r>
        <w:rPr>
          <w:noProof/>
        </w:rPr>
        <w:fldChar w:fldCharType="separate"/>
      </w:r>
      <w:r>
        <w:rPr>
          <w:noProof/>
        </w:rPr>
        <w:t>109</w:t>
      </w:r>
      <w:r>
        <w:rPr>
          <w:noProof/>
        </w:rPr>
        <w:fldChar w:fldCharType="end"/>
      </w:r>
    </w:p>
    <w:p w14:paraId="05BEDDD5" w14:textId="5C69559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_Toc209520872 \h </w:instrText>
      </w:r>
      <w:r>
        <w:rPr>
          <w:noProof/>
        </w:rPr>
      </w:r>
      <w:r>
        <w:rPr>
          <w:noProof/>
        </w:rPr>
        <w:fldChar w:fldCharType="separate"/>
      </w:r>
      <w:r>
        <w:rPr>
          <w:noProof/>
        </w:rPr>
        <w:t>109</w:t>
      </w:r>
      <w:r>
        <w:rPr>
          <w:noProof/>
        </w:rPr>
        <w:fldChar w:fldCharType="end"/>
      </w:r>
    </w:p>
    <w:p w14:paraId="0650DF04" w14:textId="20051E6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_Toc209520873 \h </w:instrText>
      </w:r>
      <w:r>
        <w:rPr>
          <w:noProof/>
        </w:rPr>
      </w:r>
      <w:r>
        <w:rPr>
          <w:noProof/>
        </w:rPr>
        <w:fldChar w:fldCharType="separate"/>
      </w:r>
      <w:r>
        <w:rPr>
          <w:noProof/>
        </w:rPr>
        <w:t>109</w:t>
      </w:r>
      <w:r>
        <w:rPr>
          <w:noProof/>
        </w:rPr>
        <w:fldChar w:fldCharType="end"/>
      </w:r>
    </w:p>
    <w:p w14:paraId="67885D7D" w14:textId="7865BA3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_Toc209520874 \h </w:instrText>
      </w:r>
      <w:r>
        <w:rPr>
          <w:noProof/>
        </w:rPr>
      </w:r>
      <w:r>
        <w:rPr>
          <w:noProof/>
        </w:rPr>
        <w:fldChar w:fldCharType="separate"/>
      </w:r>
      <w:r>
        <w:rPr>
          <w:noProof/>
        </w:rPr>
        <w:t>110</w:t>
      </w:r>
      <w:r>
        <w:rPr>
          <w:noProof/>
        </w:rPr>
        <w:fldChar w:fldCharType="end"/>
      </w:r>
    </w:p>
    <w:p w14:paraId="757777B9" w14:textId="03A310A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_Toc209520875 \h </w:instrText>
      </w:r>
      <w:r>
        <w:rPr>
          <w:noProof/>
        </w:rPr>
      </w:r>
      <w:r>
        <w:rPr>
          <w:noProof/>
        </w:rPr>
        <w:fldChar w:fldCharType="separate"/>
      </w:r>
      <w:r>
        <w:rPr>
          <w:noProof/>
        </w:rPr>
        <w:t>110</w:t>
      </w:r>
      <w:r>
        <w:rPr>
          <w:noProof/>
        </w:rPr>
        <w:fldChar w:fldCharType="end"/>
      </w:r>
    </w:p>
    <w:p w14:paraId="0338E2F5" w14:textId="21119A7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_Toc209520876 \h </w:instrText>
      </w:r>
      <w:r>
        <w:rPr>
          <w:noProof/>
        </w:rPr>
      </w:r>
      <w:r>
        <w:rPr>
          <w:noProof/>
        </w:rPr>
        <w:fldChar w:fldCharType="separate"/>
      </w:r>
      <w:r>
        <w:rPr>
          <w:noProof/>
        </w:rPr>
        <w:t>112</w:t>
      </w:r>
      <w:r>
        <w:rPr>
          <w:noProof/>
        </w:rPr>
        <w:fldChar w:fldCharType="end"/>
      </w:r>
    </w:p>
    <w:p w14:paraId="3867701A" w14:textId="78B455B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_Toc209520877 \h </w:instrText>
      </w:r>
      <w:r>
        <w:rPr>
          <w:noProof/>
        </w:rPr>
      </w:r>
      <w:r>
        <w:rPr>
          <w:noProof/>
        </w:rPr>
        <w:fldChar w:fldCharType="separate"/>
      </w:r>
      <w:r>
        <w:rPr>
          <w:noProof/>
        </w:rPr>
        <w:t>112</w:t>
      </w:r>
      <w:r>
        <w:rPr>
          <w:noProof/>
        </w:rPr>
        <w:fldChar w:fldCharType="end"/>
      </w:r>
    </w:p>
    <w:p w14:paraId="73445788" w14:textId="251D06A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_Toc209520878 \h </w:instrText>
      </w:r>
      <w:r>
        <w:rPr>
          <w:noProof/>
        </w:rPr>
      </w:r>
      <w:r>
        <w:rPr>
          <w:noProof/>
        </w:rPr>
        <w:fldChar w:fldCharType="separate"/>
      </w:r>
      <w:r>
        <w:rPr>
          <w:noProof/>
        </w:rPr>
        <w:t>112</w:t>
      </w:r>
      <w:r>
        <w:rPr>
          <w:noProof/>
        </w:rPr>
        <w:fldChar w:fldCharType="end"/>
      </w:r>
    </w:p>
    <w:p w14:paraId="1FDEF531" w14:textId="06D4FFE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_Toc209520879 \h </w:instrText>
      </w:r>
      <w:r>
        <w:rPr>
          <w:noProof/>
        </w:rPr>
      </w:r>
      <w:r>
        <w:rPr>
          <w:noProof/>
        </w:rPr>
        <w:fldChar w:fldCharType="separate"/>
      </w:r>
      <w:r>
        <w:rPr>
          <w:noProof/>
        </w:rPr>
        <w:t>114</w:t>
      </w:r>
      <w:r>
        <w:rPr>
          <w:noProof/>
        </w:rPr>
        <w:fldChar w:fldCharType="end"/>
      </w:r>
    </w:p>
    <w:p w14:paraId="47712B26" w14:textId="3EEE332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_Toc209520880 \h </w:instrText>
      </w:r>
      <w:r>
        <w:rPr>
          <w:noProof/>
        </w:rPr>
      </w:r>
      <w:r>
        <w:rPr>
          <w:noProof/>
        </w:rPr>
        <w:fldChar w:fldCharType="separate"/>
      </w:r>
      <w:r>
        <w:rPr>
          <w:noProof/>
        </w:rPr>
        <w:t>114</w:t>
      </w:r>
      <w:r>
        <w:rPr>
          <w:noProof/>
        </w:rPr>
        <w:fldChar w:fldCharType="end"/>
      </w:r>
    </w:p>
    <w:p w14:paraId="5B911C2E" w14:textId="124B47A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LocationEvent</w:t>
      </w:r>
      <w:r>
        <w:rPr>
          <w:noProof/>
        </w:rPr>
        <w:tab/>
      </w:r>
      <w:r>
        <w:rPr>
          <w:noProof/>
        </w:rPr>
        <w:fldChar w:fldCharType="begin" w:fldLock="1"/>
      </w:r>
      <w:r>
        <w:rPr>
          <w:noProof/>
        </w:rPr>
        <w:instrText xml:space="preserve"> PAGEREF _Toc209520881 \h </w:instrText>
      </w:r>
      <w:r>
        <w:rPr>
          <w:noProof/>
        </w:rPr>
      </w:r>
      <w:r>
        <w:rPr>
          <w:noProof/>
        </w:rPr>
        <w:fldChar w:fldCharType="separate"/>
      </w:r>
      <w:r>
        <w:rPr>
          <w:noProof/>
        </w:rPr>
        <w:t>114</w:t>
      </w:r>
      <w:r>
        <w:rPr>
          <w:noProof/>
        </w:rPr>
        <w:fldChar w:fldCharType="end"/>
      </w:r>
    </w:p>
    <w:p w14:paraId="68F30692" w14:textId="1A8FE18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LocationRequest</w:t>
      </w:r>
      <w:r>
        <w:rPr>
          <w:noProof/>
        </w:rPr>
        <w:tab/>
      </w:r>
      <w:r>
        <w:rPr>
          <w:noProof/>
        </w:rPr>
        <w:fldChar w:fldCharType="begin" w:fldLock="1"/>
      </w:r>
      <w:r>
        <w:rPr>
          <w:noProof/>
        </w:rPr>
        <w:instrText xml:space="preserve"> PAGEREF _Toc209520882 \h </w:instrText>
      </w:r>
      <w:r>
        <w:rPr>
          <w:noProof/>
        </w:rPr>
      </w:r>
      <w:r>
        <w:rPr>
          <w:noProof/>
        </w:rPr>
        <w:fldChar w:fldCharType="separate"/>
      </w:r>
      <w:r>
        <w:rPr>
          <w:noProof/>
        </w:rPr>
        <w:t>115</w:t>
      </w:r>
      <w:r>
        <w:rPr>
          <w:noProof/>
        </w:rPr>
        <w:fldChar w:fldCharType="end"/>
      </w:r>
    </w:p>
    <w:p w14:paraId="4E500487" w14:textId="6A35C8C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LocationResponse</w:t>
      </w:r>
      <w:r>
        <w:rPr>
          <w:noProof/>
        </w:rPr>
        <w:tab/>
      </w:r>
      <w:r>
        <w:rPr>
          <w:noProof/>
        </w:rPr>
        <w:fldChar w:fldCharType="begin" w:fldLock="1"/>
      </w:r>
      <w:r>
        <w:rPr>
          <w:noProof/>
        </w:rPr>
        <w:instrText xml:space="preserve"> PAGEREF _Toc209520883 \h </w:instrText>
      </w:r>
      <w:r>
        <w:rPr>
          <w:noProof/>
        </w:rPr>
      </w:r>
      <w:r>
        <w:rPr>
          <w:noProof/>
        </w:rPr>
        <w:fldChar w:fldCharType="separate"/>
      </w:r>
      <w:r>
        <w:rPr>
          <w:noProof/>
        </w:rPr>
        <w:t>115</w:t>
      </w:r>
      <w:r>
        <w:rPr>
          <w:noProof/>
        </w:rPr>
        <w:fldChar w:fldCharType="end"/>
      </w:r>
    </w:p>
    <w:p w14:paraId="6ECA81B0" w14:textId="358B75B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sidRPr="002D0CE3">
        <w:rPr>
          <w:noProof/>
          <w:lang w:val="fr-FR" w:eastAsia="zh-CN"/>
        </w:rPr>
        <w:t>8.2.5.2.8</w:t>
      </w:r>
      <w:r>
        <w:rPr>
          <w:rFonts w:asciiTheme="minorHAnsi" w:eastAsiaTheme="minorEastAsia" w:hAnsiTheme="minorHAnsi" w:cstheme="minorBidi"/>
          <w:noProof/>
          <w:kern w:val="2"/>
          <w:sz w:val="24"/>
          <w:szCs w:val="24"/>
          <w:lang w:eastAsia="en-GB"/>
          <w14:ligatures w14:val="standardContextual"/>
        </w:rPr>
        <w:tab/>
      </w:r>
      <w:r w:rsidRPr="002D0CE3">
        <w:rPr>
          <w:noProof/>
          <w:lang w:val="fr-FR" w:eastAsia="zh-CN"/>
        </w:rPr>
        <w:t xml:space="preserve">Type: </w:t>
      </w:r>
      <w:r w:rsidRPr="002D0CE3">
        <w:rPr>
          <w:noProof/>
          <w:lang w:val="fr-FR"/>
        </w:rPr>
        <w:t>ConsentRevocNotif</w:t>
      </w:r>
      <w:r>
        <w:rPr>
          <w:noProof/>
        </w:rPr>
        <w:tab/>
      </w:r>
      <w:r>
        <w:rPr>
          <w:noProof/>
        </w:rPr>
        <w:fldChar w:fldCharType="begin" w:fldLock="1"/>
      </w:r>
      <w:r>
        <w:rPr>
          <w:noProof/>
        </w:rPr>
        <w:instrText xml:space="preserve"> PAGEREF _Toc209520884 \h </w:instrText>
      </w:r>
      <w:r>
        <w:rPr>
          <w:noProof/>
        </w:rPr>
      </w:r>
      <w:r>
        <w:rPr>
          <w:noProof/>
        </w:rPr>
        <w:fldChar w:fldCharType="separate"/>
      </w:r>
      <w:r>
        <w:rPr>
          <w:noProof/>
        </w:rPr>
        <w:t>115</w:t>
      </w:r>
      <w:r>
        <w:rPr>
          <w:noProof/>
        </w:rPr>
        <w:fldChar w:fldCharType="end"/>
      </w:r>
    </w:p>
    <w:p w14:paraId="69DE2430" w14:textId="423CF59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_Toc209520885 \h </w:instrText>
      </w:r>
      <w:r>
        <w:rPr>
          <w:noProof/>
        </w:rPr>
      </w:r>
      <w:r>
        <w:rPr>
          <w:noProof/>
        </w:rPr>
        <w:fldChar w:fldCharType="separate"/>
      </w:r>
      <w:r>
        <w:rPr>
          <w:noProof/>
        </w:rPr>
        <w:t>116</w:t>
      </w:r>
      <w:r>
        <w:rPr>
          <w:noProof/>
        </w:rPr>
        <w:fldChar w:fldCharType="end"/>
      </w:r>
    </w:p>
    <w:p w14:paraId="0A1F2AF8" w14:textId="74189CD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_Toc209520886 \h </w:instrText>
      </w:r>
      <w:r>
        <w:rPr>
          <w:noProof/>
        </w:rPr>
      </w:r>
      <w:r>
        <w:rPr>
          <w:noProof/>
        </w:rPr>
        <w:fldChar w:fldCharType="separate"/>
      </w:r>
      <w:r>
        <w:rPr>
          <w:noProof/>
        </w:rPr>
        <w:t>116</w:t>
      </w:r>
      <w:r>
        <w:rPr>
          <w:noProof/>
        </w:rPr>
        <w:fldChar w:fldCharType="end"/>
      </w:r>
    </w:p>
    <w:p w14:paraId="68C0244A" w14:textId="6CB27EA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_Toc209520887 \h </w:instrText>
      </w:r>
      <w:r>
        <w:rPr>
          <w:noProof/>
        </w:rPr>
      </w:r>
      <w:r>
        <w:rPr>
          <w:noProof/>
        </w:rPr>
        <w:fldChar w:fldCharType="separate"/>
      </w:r>
      <w:r>
        <w:rPr>
          <w:noProof/>
        </w:rPr>
        <w:t>116</w:t>
      </w:r>
      <w:r>
        <w:rPr>
          <w:noProof/>
        </w:rPr>
        <w:fldChar w:fldCharType="end"/>
      </w:r>
    </w:p>
    <w:p w14:paraId="2E3D0D91" w14:textId="14CC73E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_Toc209520888 \h </w:instrText>
      </w:r>
      <w:r>
        <w:rPr>
          <w:noProof/>
        </w:rPr>
      </w:r>
      <w:r>
        <w:rPr>
          <w:noProof/>
        </w:rPr>
        <w:fldChar w:fldCharType="separate"/>
      </w:r>
      <w:r>
        <w:rPr>
          <w:noProof/>
        </w:rPr>
        <w:t>116</w:t>
      </w:r>
      <w:r>
        <w:rPr>
          <w:noProof/>
        </w:rPr>
        <w:fldChar w:fldCharType="end"/>
      </w:r>
    </w:p>
    <w:p w14:paraId="773E2F9E" w14:textId="1890D4E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_Toc209520889 \h </w:instrText>
      </w:r>
      <w:r>
        <w:rPr>
          <w:noProof/>
        </w:rPr>
      </w:r>
      <w:r>
        <w:rPr>
          <w:noProof/>
        </w:rPr>
        <w:fldChar w:fldCharType="separate"/>
      </w:r>
      <w:r>
        <w:rPr>
          <w:noProof/>
        </w:rPr>
        <w:t>116</w:t>
      </w:r>
      <w:r>
        <w:rPr>
          <w:noProof/>
        </w:rPr>
        <w:fldChar w:fldCharType="end"/>
      </w:r>
    </w:p>
    <w:p w14:paraId="27B5A63A" w14:textId="4C011B9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_Toc209520890 \h </w:instrText>
      </w:r>
      <w:r>
        <w:rPr>
          <w:noProof/>
        </w:rPr>
      </w:r>
      <w:r>
        <w:rPr>
          <w:noProof/>
        </w:rPr>
        <w:fldChar w:fldCharType="separate"/>
      </w:r>
      <w:r>
        <w:rPr>
          <w:noProof/>
        </w:rPr>
        <w:t>116</w:t>
      </w:r>
      <w:r>
        <w:rPr>
          <w:noProof/>
        </w:rPr>
        <w:fldChar w:fldCharType="end"/>
      </w:r>
    </w:p>
    <w:p w14:paraId="7EB6D336" w14:textId="35CCD1C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_Toc209520891 \h </w:instrText>
      </w:r>
      <w:r>
        <w:rPr>
          <w:noProof/>
        </w:rPr>
      </w:r>
      <w:r>
        <w:rPr>
          <w:noProof/>
        </w:rPr>
        <w:fldChar w:fldCharType="separate"/>
      </w:r>
      <w:r>
        <w:rPr>
          <w:noProof/>
        </w:rPr>
        <w:t>116</w:t>
      </w:r>
      <w:r>
        <w:rPr>
          <w:noProof/>
        </w:rPr>
        <w:fldChar w:fldCharType="end"/>
      </w:r>
    </w:p>
    <w:p w14:paraId="46D1BE25" w14:textId="5B3366F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_Toc209520892 \h </w:instrText>
      </w:r>
      <w:r>
        <w:rPr>
          <w:noProof/>
        </w:rPr>
      </w:r>
      <w:r>
        <w:rPr>
          <w:noProof/>
        </w:rPr>
        <w:fldChar w:fldCharType="separate"/>
      </w:r>
      <w:r>
        <w:rPr>
          <w:noProof/>
        </w:rPr>
        <w:t>117</w:t>
      </w:r>
      <w:r>
        <w:rPr>
          <w:noProof/>
        </w:rPr>
        <w:fldChar w:fldCharType="end"/>
      </w:r>
    </w:p>
    <w:p w14:paraId="77787146" w14:textId="26E04D5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_Toc209520893 \h </w:instrText>
      </w:r>
      <w:r>
        <w:rPr>
          <w:noProof/>
        </w:rPr>
      </w:r>
      <w:r>
        <w:rPr>
          <w:noProof/>
        </w:rPr>
        <w:fldChar w:fldCharType="separate"/>
      </w:r>
      <w:r>
        <w:rPr>
          <w:noProof/>
        </w:rPr>
        <w:t>117</w:t>
      </w:r>
      <w:r>
        <w:rPr>
          <w:noProof/>
        </w:rPr>
        <w:fldChar w:fldCharType="end"/>
      </w:r>
    </w:p>
    <w:p w14:paraId="629E707B" w14:textId="7D38A1F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_Toc209520894 \h </w:instrText>
      </w:r>
      <w:r>
        <w:rPr>
          <w:noProof/>
        </w:rPr>
      </w:r>
      <w:r>
        <w:rPr>
          <w:noProof/>
        </w:rPr>
        <w:fldChar w:fldCharType="separate"/>
      </w:r>
      <w:r>
        <w:rPr>
          <w:noProof/>
        </w:rPr>
        <w:t>117</w:t>
      </w:r>
      <w:r>
        <w:rPr>
          <w:noProof/>
        </w:rPr>
        <w:fldChar w:fldCharType="end"/>
      </w:r>
    </w:p>
    <w:p w14:paraId="734E07CE" w14:textId="4735BC9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_Toc209520895 \h </w:instrText>
      </w:r>
      <w:r>
        <w:rPr>
          <w:noProof/>
        </w:rPr>
      </w:r>
      <w:r>
        <w:rPr>
          <w:noProof/>
        </w:rPr>
        <w:fldChar w:fldCharType="separate"/>
      </w:r>
      <w:r>
        <w:rPr>
          <w:noProof/>
        </w:rPr>
        <w:t>117</w:t>
      </w:r>
      <w:r>
        <w:rPr>
          <w:noProof/>
        </w:rPr>
        <w:fldChar w:fldCharType="end"/>
      </w:r>
    </w:p>
    <w:p w14:paraId="138E63F9" w14:textId="1EA31EE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_Toc209520896 \h </w:instrText>
      </w:r>
      <w:r>
        <w:rPr>
          <w:noProof/>
        </w:rPr>
      </w:r>
      <w:r>
        <w:rPr>
          <w:noProof/>
        </w:rPr>
        <w:fldChar w:fldCharType="separate"/>
      </w:r>
      <w:r>
        <w:rPr>
          <w:noProof/>
        </w:rPr>
        <w:t>117</w:t>
      </w:r>
      <w:r>
        <w:rPr>
          <w:noProof/>
        </w:rPr>
        <w:fldChar w:fldCharType="end"/>
      </w:r>
    </w:p>
    <w:p w14:paraId="589DFDEE" w14:textId="43C623A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_Toc209520897 \h </w:instrText>
      </w:r>
      <w:r>
        <w:rPr>
          <w:noProof/>
        </w:rPr>
      </w:r>
      <w:r>
        <w:rPr>
          <w:noProof/>
        </w:rPr>
        <w:fldChar w:fldCharType="separate"/>
      </w:r>
      <w:r>
        <w:rPr>
          <w:noProof/>
        </w:rPr>
        <w:t>118</w:t>
      </w:r>
      <w:r>
        <w:rPr>
          <w:noProof/>
        </w:rPr>
        <w:fldChar w:fldCharType="end"/>
      </w:r>
    </w:p>
    <w:p w14:paraId="40236F53" w14:textId="558814E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_Toc209520898 \h </w:instrText>
      </w:r>
      <w:r>
        <w:rPr>
          <w:noProof/>
        </w:rPr>
      </w:r>
      <w:r>
        <w:rPr>
          <w:noProof/>
        </w:rPr>
        <w:fldChar w:fldCharType="separate"/>
      </w:r>
      <w:r>
        <w:rPr>
          <w:noProof/>
        </w:rPr>
        <w:t>118</w:t>
      </w:r>
      <w:r>
        <w:rPr>
          <w:noProof/>
        </w:rPr>
        <w:fldChar w:fldCharType="end"/>
      </w:r>
    </w:p>
    <w:p w14:paraId="2A729128" w14:textId="2A2DF8F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_Toc209520899 \h </w:instrText>
      </w:r>
      <w:r>
        <w:rPr>
          <w:noProof/>
        </w:rPr>
      </w:r>
      <w:r>
        <w:rPr>
          <w:noProof/>
        </w:rPr>
        <w:fldChar w:fldCharType="separate"/>
      </w:r>
      <w:r>
        <w:rPr>
          <w:noProof/>
        </w:rPr>
        <w:t>118</w:t>
      </w:r>
      <w:r>
        <w:rPr>
          <w:noProof/>
        </w:rPr>
        <w:fldChar w:fldCharType="end"/>
      </w:r>
    </w:p>
    <w:p w14:paraId="08376262" w14:textId="712810D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Operation: Get</w:t>
      </w:r>
      <w:r>
        <w:rPr>
          <w:noProof/>
        </w:rPr>
        <w:tab/>
      </w:r>
      <w:r>
        <w:rPr>
          <w:noProof/>
        </w:rPr>
        <w:fldChar w:fldCharType="begin" w:fldLock="1"/>
      </w:r>
      <w:r>
        <w:rPr>
          <w:noProof/>
        </w:rPr>
        <w:instrText xml:space="preserve"> PAGEREF _Toc209520900 \h </w:instrText>
      </w:r>
      <w:r>
        <w:rPr>
          <w:noProof/>
        </w:rPr>
      </w:r>
      <w:r>
        <w:rPr>
          <w:noProof/>
        </w:rPr>
        <w:fldChar w:fldCharType="separate"/>
      </w:r>
      <w:r>
        <w:rPr>
          <w:noProof/>
        </w:rPr>
        <w:t>119</w:t>
      </w:r>
      <w:r>
        <w:rPr>
          <w:noProof/>
        </w:rPr>
        <w:fldChar w:fldCharType="end"/>
      </w:r>
    </w:p>
    <w:p w14:paraId="4FC5FB94" w14:textId="7244858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_Toc209520901 \h </w:instrText>
      </w:r>
      <w:r>
        <w:rPr>
          <w:noProof/>
        </w:rPr>
      </w:r>
      <w:r>
        <w:rPr>
          <w:noProof/>
        </w:rPr>
        <w:fldChar w:fldCharType="separate"/>
      </w:r>
      <w:r>
        <w:rPr>
          <w:noProof/>
        </w:rPr>
        <w:t>119</w:t>
      </w:r>
      <w:r>
        <w:rPr>
          <w:noProof/>
        </w:rPr>
        <w:fldChar w:fldCharType="end"/>
      </w:r>
    </w:p>
    <w:p w14:paraId="79513C85" w14:textId="7320C26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_Toc209520902 \h </w:instrText>
      </w:r>
      <w:r>
        <w:rPr>
          <w:noProof/>
        </w:rPr>
      </w:r>
      <w:r>
        <w:rPr>
          <w:noProof/>
        </w:rPr>
        <w:fldChar w:fldCharType="separate"/>
      </w:r>
      <w:r>
        <w:rPr>
          <w:noProof/>
        </w:rPr>
        <w:t>119</w:t>
      </w:r>
      <w:r>
        <w:rPr>
          <w:noProof/>
        </w:rPr>
        <w:fldChar w:fldCharType="end"/>
      </w:r>
    </w:p>
    <w:p w14:paraId="3C8BBFC4" w14:textId="161ADF4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_Toc209520903 \h </w:instrText>
      </w:r>
      <w:r>
        <w:rPr>
          <w:noProof/>
        </w:rPr>
      </w:r>
      <w:r>
        <w:rPr>
          <w:noProof/>
        </w:rPr>
        <w:fldChar w:fldCharType="separate"/>
      </w:r>
      <w:r>
        <w:rPr>
          <w:noProof/>
        </w:rPr>
        <w:t>120</w:t>
      </w:r>
      <w:r>
        <w:rPr>
          <w:noProof/>
        </w:rPr>
        <w:fldChar w:fldCharType="end"/>
      </w:r>
    </w:p>
    <w:p w14:paraId="58488902" w14:textId="72816A9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_Toc209520904 \h </w:instrText>
      </w:r>
      <w:r>
        <w:rPr>
          <w:noProof/>
        </w:rPr>
      </w:r>
      <w:r>
        <w:rPr>
          <w:noProof/>
        </w:rPr>
        <w:fldChar w:fldCharType="separate"/>
      </w:r>
      <w:r>
        <w:rPr>
          <w:noProof/>
        </w:rPr>
        <w:t>120</w:t>
      </w:r>
      <w:r>
        <w:rPr>
          <w:noProof/>
        </w:rPr>
        <w:fldChar w:fldCharType="end"/>
      </w:r>
    </w:p>
    <w:p w14:paraId="71BD0484" w14:textId="5A7CE78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_Toc209520905 \h </w:instrText>
      </w:r>
      <w:r>
        <w:rPr>
          <w:noProof/>
        </w:rPr>
      </w:r>
      <w:r>
        <w:rPr>
          <w:noProof/>
        </w:rPr>
        <w:fldChar w:fldCharType="separate"/>
      </w:r>
      <w:r>
        <w:rPr>
          <w:noProof/>
        </w:rPr>
        <w:t>120</w:t>
      </w:r>
      <w:r>
        <w:rPr>
          <w:noProof/>
        </w:rPr>
        <w:fldChar w:fldCharType="end"/>
      </w:r>
    </w:p>
    <w:p w14:paraId="7B632047" w14:textId="233C20D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_Toc209520906 \h </w:instrText>
      </w:r>
      <w:r>
        <w:rPr>
          <w:noProof/>
        </w:rPr>
      </w:r>
      <w:r>
        <w:rPr>
          <w:noProof/>
        </w:rPr>
        <w:fldChar w:fldCharType="separate"/>
      </w:r>
      <w:r>
        <w:rPr>
          <w:noProof/>
        </w:rPr>
        <w:t>121</w:t>
      </w:r>
      <w:r>
        <w:rPr>
          <w:noProof/>
        </w:rPr>
        <w:fldChar w:fldCharType="end"/>
      </w:r>
    </w:p>
    <w:p w14:paraId="24DA4C64" w14:textId="705F959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_Toc209520907 \h </w:instrText>
      </w:r>
      <w:r>
        <w:rPr>
          <w:noProof/>
        </w:rPr>
      </w:r>
      <w:r>
        <w:rPr>
          <w:noProof/>
        </w:rPr>
        <w:fldChar w:fldCharType="separate"/>
      </w:r>
      <w:r>
        <w:rPr>
          <w:noProof/>
        </w:rPr>
        <w:t>121</w:t>
      </w:r>
      <w:r>
        <w:rPr>
          <w:noProof/>
        </w:rPr>
        <w:fldChar w:fldCharType="end"/>
      </w:r>
    </w:p>
    <w:p w14:paraId="65B150E6" w14:textId="2610794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_Toc209520908 \h </w:instrText>
      </w:r>
      <w:r>
        <w:rPr>
          <w:noProof/>
        </w:rPr>
      </w:r>
      <w:r>
        <w:rPr>
          <w:noProof/>
        </w:rPr>
        <w:fldChar w:fldCharType="separate"/>
      </w:r>
      <w:r>
        <w:rPr>
          <w:noProof/>
        </w:rPr>
        <w:t>121</w:t>
      </w:r>
      <w:r>
        <w:rPr>
          <w:noProof/>
        </w:rPr>
        <w:fldChar w:fldCharType="end"/>
      </w:r>
    </w:p>
    <w:p w14:paraId="5E7966B6" w14:textId="50B97EA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w:t>
      </w:r>
      <w:r>
        <w:rPr>
          <w:noProof/>
        </w:rPr>
        <w:tab/>
      </w:r>
      <w:r>
        <w:rPr>
          <w:noProof/>
        </w:rPr>
        <w:fldChar w:fldCharType="begin" w:fldLock="1"/>
      </w:r>
      <w:r>
        <w:rPr>
          <w:noProof/>
        </w:rPr>
        <w:instrText xml:space="preserve"> PAGEREF _Toc209520909 \h </w:instrText>
      </w:r>
      <w:r>
        <w:rPr>
          <w:noProof/>
        </w:rPr>
      </w:r>
      <w:r>
        <w:rPr>
          <w:noProof/>
        </w:rPr>
        <w:fldChar w:fldCharType="separate"/>
      </w:r>
      <w:r>
        <w:rPr>
          <w:noProof/>
        </w:rPr>
        <w:t>122</w:t>
      </w:r>
      <w:r>
        <w:rPr>
          <w:noProof/>
        </w:rPr>
        <w:fldChar w:fldCharType="end"/>
      </w:r>
    </w:p>
    <w:p w14:paraId="7266482E" w14:textId="0321F9A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UeIdInfo</w:t>
      </w:r>
      <w:r>
        <w:rPr>
          <w:noProof/>
        </w:rPr>
        <w:tab/>
      </w:r>
      <w:r>
        <w:rPr>
          <w:noProof/>
        </w:rPr>
        <w:fldChar w:fldCharType="begin" w:fldLock="1"/>
      </w:r>
      <w:r>
        <w:rPr>
          <w:noProof/>
        </w:rPr>
        <w:instrText xml:space="preserve"> PAGEREF _Toc209520910 \h </w:instrText>
      </w:r>
      <w:r>
        <w:rPr>
          <w:noProof/>
        </w:rPr>
      </w:r>
      <w:r>
        <w:rPr>
          <w:noProof/>
        </w:rPr>
        <w:fldChar w:fldCharType="separate"/>
      </w:r>
      <w:r>
        <w:rPr>
          <w:noProof/>
        </w:rPr>
        <w:t>122</w:t>
      </w:r>
      <w:r>
        <w:rPr>
          <w:noProof/>
        </w:rPr>
        <w:fldChar w:fldCharType="end"/>
      </w:r>
    </w:p>
    <w:p w14:paraId="58EBF469" w14:textId="01860F5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w:t>
      </w:r>
      <w:r>
        <w:rPr>
          <w:noProof/>
        </w:rPr>
        <w:tab/>
      </w:r>
      <w:r>
        <w:rPr>
          <w:noProof/>
        </w:rPr>
        <w:fldChar w:fldCharType="begin" w:fldLock="1"/>
      </w:r>
      <w:r>
        <w:rPr>
          <w:noProof/>
        </w:rPr>
        <w:instrText xml:space="preserve"> PAGEREF _Toc209520911 \h </w:instrText>
      </w:r>
      <w:r>
        <w:rPr>
          <w:noProof/>
        </w:rPr>
      </w:r>
      <w:r>
        <w:rPr>
          <w:noProof/>
        </w:rPr>
        <w:fldChar w:fldCharType="separate"/>
      </w:r>
      <w:r>
        <w:rPr>
          <w:noProof/>
        </w:rPr>
        <w:t>123</w:t>
      </w:r>
      <w:r>
        <w:rPr>
          <w:noProof/>
        </w:rPr>
        <w:fldChar w:fldCharType="end"/>
      </w:r>
    </w:p>
    <w:p w14:paraId="6F0C48F7" w14:textId="026A30C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_Toc209520912 \h </w:instrText>
      </w:r>
      <w:r>
        <w:rPr>
          <w:noProof/>
        </w:rPr>
      </w:r>
      <w:r>
        <w:rPr>
          <w:noProof/>
        </w:rPr>
        <w:fldChar w:fldCharType="separate"/>
      </w:r>
      <w:r>
        <w:rPr>
          <w:noProof/>
        </w:rPr>
        <w:t>123</w:t>
      </w:r>
      <w:r>
        <w:rPr>
          <w:noProof/>
        </w:rPr>
        <w:fldChar w:fldCharType="end"/>
      </w:r>
    </w:p>
    <w:p w14:paraId="4558305B" w14:textId="5BBA296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_Toc209520913 \h </w:instrText>
      </w:r>
      <w:r>
        <w:rPr>
          <w:noProof/>
        </w:rPr>
      </w:r>
      <w:r>
        <w:rPr>
          <w:noProof/>
        </w:rPr>
        <w:fldChar w:fldCharType="separate"/>
      </w:r>
      <w:r>
        <w:rPr>
          <w:noProof/>
        </w:rPr>
        <w:t>123</w:t>
      </w:r>
      <w:r>
        <w:rPr>
          <w:noProof/>
        </w:rPr>
        <w:fldChar w:fldCharType="end"/>
      </w:r>
    </w:p>
    <w:p w14:paraId="6343DA04" w14:textId="5ACF886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_Toc209520914 \h </w:instrText>
      </w:r>
      <w:r>
        <w:rPr>
          <w:noProof/>
        </w:rPr>
      </w:r>
      <w:r>
        <w:rPr>
          <w:noProof/>
        </w:rPr>
        <w:fldChar w:fldCharType="separate"/>
      </w:r>
      <w:r>
        <w:rPr>
          <w:noProof/>
        </w:rPr>
        <w:t>123</w:t>
      </w:r>
      <w:r>
        <w:rPr>
          <w:noProof/>
        </w:rPr>
        <w:fldChar w:fldCharType="end"/>
      </w:r>
    </w:p>
    <w:p w14:paraId="3D0FA5D1" w14:textId="4CE7C65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_Toc209520915 \h </w:instrText>
      </w:r>
      <w:r>
        <w:rPr>
          <w:noProof/>
        </w:rPr>
      </w:r>
      <w:r>
        <w:rPr>
          <w:noProof/>
        </w:rPr>
        <w:fldChar w:fldCharType="separate"/>
      </w:r>
      <w:r>
        <w:rPr>
          <w:noProof/>
        </w:rPr>
        <w:t>123</w:t>
      </w:r>
      <w:r>
        <w:rPr>
          <w:noProof/>
        </w:rPr>
        <w:fldChar w:fldCharType="end"/>
      </w:r>
    </w:p>
    <w:p w14:paraId="1C591F04" w14:textId="06681CA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_Toc209520916 \h </w:instrText>
      </w:r>
      <w:r>
        <w:rPr>
          <w:noProof/>
        </w:rPr>
      </w:r>
      <w:r>
        <w:rPr>
          <w:noProof/>
        </w:rPr>
        <w:fldChar w:fldCharType="separate"/>
      </w:r>
      <w:r>
        <w:rPr>
          <w:noProof/>
        </w:rPr>
        <w:t>123</w:t>
      </w:r>
      <w:r>
        <w:rPr>
          <w:noProof/>
        </w:rPr>
        <w:fldChar w:fldCharType="end"/>
      </w:r>
    </w:p>
    <w:p w14:paraId="220798FF" w14:textId="052FF76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_Toc209520917 \h </w:instrText>
      </w:r>
      <w:r>
        <w:rPr>
          <w:noProof/>
        </w:rPr>
      </w:r>
      <w:r>
        <w:rPr>
          <w:noProof/>
        </w:rPr>
        <w:fldChar w:fldCharType="separate"/>
      </w:r>
      <w:r>
        <w:rPr>
          <w:noProof/>
        </w:rPr>
        <w:t>123</w:t>
      </w:r>
      <w:r>
        <w:rPr>
          <w:noProof/>
        </w:rPr>
        <w:fldChar w:fldCharType="end"/>
      </w:r>
    </w:p>
    <w:p w14:paraId="18853F7D" w14:textId="65F331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_Toc209520918 \h </w:instrText>
      </w:r>
      <w:r>
        <w:rPr>
          <w:noProof/>
        </w:rPr>
      </w:r>
      <w:r>
        <w:rPr>
          <w:noProof/>
        </w:rPr>
        <w:fldChar w:fldCharType="separate"/>
      </w:r>
      <w:r>
        <w:rPr>
          <w:noProof/>
        </w:rPr>
        <w:t>123</w:t>
      </w:r>
      <w:r>
        <w:rPr>
          <w:noProof/>
        </w:rPr>
        <w:fldChar w:fldCharType="end"/>
      </w:r>
    </w:p>
    <w:p w14:paraId="4AE15183" w14:textId="288F0FB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_Toc209520919 \h </w:instrText>
      </w:r>
      <w:r>
        <w:rPr>
          <w:noProof/>
        </w:rPr>
      </w:r>
      <w:r>
        <w:rPr>
          <w:noProof/>
        </w:rPr>
        <w:fldChar w:fldCharType="separate"/>
      </w:r>
      <w:r>
        <w:rPr>
          <w:noProof/>
        </w:rPr>
        <w:t>124</w:t>
      </w:r>
      <w:r>
        <w:rPr>
          <w:noProof/>
        </w:rPr>
        <w:fldChar w:fldCharType="end"/>
      </w:r>
    </w:p>
    <w:p w14:paraId="4100E3C9" w14:textId="47AD8850"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_Toc209520920 \h </w:instrText>
      </w:r>
      <w:r>
        <w:rPr>
          <w:noProof/>
        </w:rPr>
      </w:r>
      <w:r>
        <w:rPr>
          <w:noProof/>
        </w:rPr>
        <w:fldChar w:fldCharType="separate"/>
      </w:r>
      <w:r>
        <w:rPr>
          <w:noProof/>
        </w:rPr>
        <w:t>124</w:t>
      </w:r>
      <w:r>
        <w:rPr>
          <w:noProof/>
        </w:rPr>
        <w:fldChar w:fldCharType="end"/>
      </w:r>
    </w:p>
    <w:p w14:paraId="5A2F5DA6" w14:textId="7F44F9B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_Toc209520921 \h </w:instrText>
      </w:r>
      <w:r>
        <w:rPr>
          <w:noProof/>
        </w:rPr>
      </w:r>
      <w:r>
        <w:rPr>
          <w:noProof/>
        </w:rPr>
        <w:fldChar w:fldCharType="separate"/>
      </w:r>
      <w:r>
        <w:rPr>
          <w:noProof/>
        </w:rPr>
        <w:t>124</w:t>
      </w:r>
      <w:r>
        <w:rPr>
          <w:noProof/>
        </w:rPr>
        <w:fldChar w:fldCharType="end"/>
      </w:r>
    </w:p>
    <w:p w14:paraId="66289C05" w14:textId="26CCE7B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_Toc209520922 \h </w:instrText>
      </w:r>
      <w:r>
        <w:rPr>
          <w:noProof/>
        </w:rPr>
      </w:r>
      <w:r>
        <w:rPr>
          <w:noProof/>
        </w:rPr>
        <w:fldChar w:fldCharType="separate"/>
      </w:r>
      <w:r>
        <w:rPr>
          <w:noProof/>
        </w:rPr>
        <w:t>124</w:t>
      </w:r>
      <w:r>
        <w:rPr>
          <w:noProof/>
        </w:rPr>
        <w:fldChar w:fldCharType="end"/>
      </w:r>
    </w:p>
    <w:p w14:paraId="3EF6492D" w14:textId="711EE1B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_Toc209520923 \h </w:instrText>
      </w:r>
      <w:r>
        <w:rPr>
          <w:noProof/>
        </w:rPr>
      </w:r>
      <w:r>
        <w:rPr>
          <w:noProof/>
        </w:rPr>
        <w:fldChar w:fldCharType="separate"/>
      </w:r>
      <w:r>
        <w:rPr>
          <w:noProof/>
        </w:rPr>
        <w:t>124</w:t>
      </w:r>
      <w:r>
        <w:rPr>
          <w:noProof/>
        </w:rPr>
        <w:fldChar w:fldCharType="end"/>
      </w:r>
    </w:p>
    <w:p w14:paraId="096229A1" w14:textId="1B58D95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sidRPr="002D0CE3">
        <w:rPr>
          <w:noProof/>
          <w:lang w:val="fr-FR"/>
        </w:rPr>
        <w:t>8.4.2.2</w:t>
      </w:r>
      <w:r>
        <w:rPr>
          <w:rFonts w:asciiTheme="minorHAnsi" w:eastAsiaTheme="minorEastAsia" w:hAnsiTheme="minorHAnsi" w:cstheme="minorBidi"/>
          <w:noProof/>
          <w:kern w:val="2"/>
          <w:sz w:val="24"/>
          <w:szCs w:val="24"/>
          <w:lang w:eastAsia="en-GB"/>
          <w14:ligatures w14:val="standardContextual"/>
        </w:rPr>
        <w:tab/>
      </w:r>
      <w:r w:rsidRPr="002D0CE3">
        <w:rPr>
          <w:noProof/>
          <w:lang w:val="fr-FR"/>
        </w:rPr>
        <w:t>Resource: Application Client Information Subscriptions</w:t>
      </w:r>
      <w:r>
        <w:rPr>
          <w:noProof/>
        </w:rPr>
        <w:tab/>
      </w:r>
      <w:r>
        <w:rPr>
          <w:noProof/>
        </w:rPr>
        <w:fldChar w:fldCharType="begin" w:fldLock="1"/>
      </w:r>
      <w:r>
        <w:rPr>
          <w:noProof/>
        </w:rPr>
        <w:instrText xml:space="preserve"> PAGEREF _Toc209520924 \h </w:instrText>
      </w:r>
      <w:r>
        <w:rPr>
          <w:noProof/>
        </w:rPr>
      </w:r>
      <w:r>
        <w:rPr>
          <w:noProof/>
        </w:rPr>
        <w:fldChar w:fldCharType="separate"/>
      </w:r>
      <w:r>
        <w:rPr>
          <w:noProof/>
        </w:rPr>
        <w:t>125</w:t>
      </w:r>
      <w:r>
        <w:rPr>
          <w:noProof/>
        </w:rPr>
        <w:fldChar w:fldCharType="end"/>
      </w:r>
    </w:p>
    <w:p w14:paraId="15E3B6A5" w14:textId="3B72383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sidRPr="002D0CE3">
        <w:rPr>
          <w:noProof/>
          <w:lang w:val="fr-FR" w:eastAsia="zh-CN"/>
        </w:rPr>
        <w:t>8.4.2.2.1</w:t>
      </w:r>
      <w:r>
        <w:rPr>
          <w:rFonts w:asciiTheme="minorHAnsi" w:eastAsiaTheme="minorEastAsia" w:hAnsiTheme="minorHAnsi" w:cstheme="minorBidi"/>
          <w:noProof/>
          <w:kern w:val="2"/>
          <w:sz w:val="24"/>
          <w:szCs w:val="24"/>
          <w:lang w:eastAsia="en-GB"/>
          <w14:ligatures w14:val="standardContextual"/>
        </w:rPr>
        <w:tab/>
      </w:r>
      <w:r w:rsidRPr="002D0CE3">
        <w:rPr>
          <w:noProof/>
          <w:lang w:val="fr-FR" w:eastAsia="zh-CN"/>
        </w:rPr>
        <w:t>Description</w:t>
      </w:r>
      <w:r>
        <w:rPr>
          <w:noProof/>
        </w:rPr>
        <w:tab/>
      </w:r>
      <w:r>
        <w:rPr>
          <w:noProof/>
        </w:rPr>
        <w:fldChar w:fldCharType="begin" w:fldLock="1"/>
      </w:r>
      <w:r>
        <w:rPr>
          <w:noProof/>
        </w:rPr>
        <w:instrText xml:space="preserve"> PAGEREF _Toc209520925 \h </w:instrText>
      </w:r>
      <w:r>
        <w:rPr>
          <w:noProof/>
        </w:rPr>
      </w:r>
      <w:r>
        <w:rPr>
          <w:noProof/>
        </w:rPr>
        <w:fldChar w:fldCharType="separate"/>
      </w:r>
      <w:r>
        <w:rPr>
          <w:noProof/>
        </w:rPr>
        <w:t>125</w:t>
      </w:r>
      <w:r>
        <w:rPr>
          <w:noProof/>
        </w:rPr>
        <w:fldChar w:fldCharType="end"/>
      </w:r>
    </w:p>
    <w:p w14:paraId="5BE29169" w14:textId="38CA0A1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_Toc209520926 \h </w:instrText>
      </w:r>
      <w:r>
        <w:rPr>
          <w:noProof/>
        </w:rPr>
      </w:r>
      <w:r>
        <w:rPr>
          <w:noProof/>
        </w:rPr>
        <w:fldChar w:fldCharType="separate"/>
      </w:r>
      <w:r>
        <w:rPr>
          <w:noProof/>
        </w:rPr>
        <w:t>125</w:t>
      </w:r>
      <w:r>
        <w:rPr>
          <w:noProof/>
        </w:rPr>
        <w:fldChar w:fldCharType="end"/>
      </w:r>
    </w:p>
    <w:p w14:paraId="1DF14F33" w14:textId="3E9A5C0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_Toc209520927 \h </w:instrText>
      </w:r>
      <w:r>
        <w:rPr>
          <w:noProof/>
        </w:rPr>
      </w:r>
      <w:r>
        <w:rPr>
          <w:noProof/>
        </w:rPr>
        <w:fldChar w:fldCharType="separate"/>
      </w:r>
      <w:r>
        <w:rPr>
          <w:noProof/>
        </w:rPr>
        <w:t>126</w:t>
      </w:r>
      <w:r>
        <w:rPr>
          <w:noProof/>
        </w:rPr>
        <w:fldChar w:fldCharType="end"/>
      </w:r>
    </w:p>
    <w:p w14:paraId="4D781A23" w14:textId="210814BE"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_Toc209520928 \h </w:instrText>
      </w:r>
      <w:r>
        <w:rPr>
          <w:noProof/>
        </w:rPr>
      </w:r>
      <w:r>
        <w:rPr>
          <w:noProof/>
        </w:rPr>
        <w:fldChar w:fldCharType="separate"/>
      </w:r>
      <w:r>
        <w:rPr>
          <w:noProof/>
        </w:rPr>
        <w:t>126</w:t>
      </w:r>
      <w:r>
        <w:rPr>
          <w:noProof/>
        </w:rPr>
        <w:fldChar w:fldCharType="end"/>
      </w:r>
    </w:p>
    <w:p w14:paraId="138F9CEA" w14:textId="690EC0C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_Toc209520929 \h </w:instrText>
      </w:r>
      <w:r>
        <w:rPr>
          <w:noProof/>
        </w:rPr>
      </w:r>
      <w:r>
        <w:rPr>
          <w:noProof/>
        </w:rPr>
        <w:fldChar w:fldCharType="separate"/>
      </w:r>
      <w:r>
        <w:rPr>
          <w:noProof/>
        </w:rPr>
        <w:t>126</w:t>
      </w:r>
      <w:r>
        <w:rPr>
          <w:noProof/>
        </w:rPr>
        <w:fldChar w:fldCharType="end"/>
      </w:r>
    </w:p>
    <w:p w14:paraId="07837B94" w14:textId="765CB63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_Toc209520930 \h </w:instrText>
      </w:r>
      <w:r>
        <w:rPr>
          <w:noProof/>
        </w:rPr>
      </w:r>
      <w:r>
        <w:rPr>
          <w:noProof/>
        </w:rPr>
        <w:fldChar w:fldCharType="separate"/>
      </w:r>
      <w:r>
        <w:rPr>
          <w:noProof/>
        </w:rPr>
        <w:t>126</w:t>
      </w:r>
      <w:r>
        <w:rPr>
          <w:noProof/>
        </w:rPr>
        <w:fldChar w:fldCharType="end"/>
      </w:r>
    </w:p>
    <w:p w14:paraId="5A288394" w14:textId="53BE155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_Toc209520931 \h </w:instrText>
      </w:r>
      <w:r>
        <w:rPr>
          <w:noProof/>
        </w:rPr>
      </w:r>
      <w:r>
        <w:rPr>
          <w:noProof/>
        </w:rPr>
        <w:fldChar w:fldCharType="separate"/>
      </w:r>
      <w:r>
        <w:rPr>
          <w:noProof/>
        </w:rPr>
        <w:t>126</w:t>
      </w:r>
      <w:r>
        <w:rPr>
          <w:noProof/>
        </w:rPr>
        <w:fldChar w:fldCharType="end"/>
      </w:r>
    </w:p>
    <w:p w14:paraId="5F4CA20D" w14:textId="69DD03D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_Toc209520932 \h </w:instrText>
      </w:r>
      <w:r>
        <w:rPr>
          <w:noProof/>
        </w:rPr>
      </w:r>
      <w:r>
        <w:rPr>
          <w:noProof/>
        </w:rPr>
        <w:fldChar w:fldCharType="separate"/>
      </w:r>
      <w:r>
        <w:rPr>
          <w:noProof/>
        </w:rPr>
        <w:t>126</w:t>
      </w:r>
      <w:r>
        <w:rPr>
          <w:noProof/>
        </w:rPr>
        <w:fldChar w:fldCharType="end"/>
      </w:r>
    </w:p>
    <w:p w14:paraId="19F1AC09" w14:textId="3EA46A0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_Toc209520933 \h </w:instrText>
      </w:r>
      <w:r>
        <w:rPr>
          <w:noProof/>
        </w:rPr>
      </w:r>
      <w:r>
        <w:rPr>
          <w:noProof/>
        </w:rPr>
        <w:fldChar w:fldCharType="separate"/>
      </w:r>
      <w:r>
        <w:rPr>
          <w:noProof/>
        </w:rPr>
        <w:t>127</w:t>
      </w:r>
      <w:r>
        <w:rPr>
          <w:noProof/>
        </w:rPr>
        <w:fldChar w:fldCharType="end"/>
      </w:r>
    </w:p>
    <w:p w14:paraId="67618A8B" w14:textId="234F8FA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8.4.2.3.3.1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_Toc209520934 \h </w:instrText>
      </w:r>
      <w:r>
        <w:rPr>
          <w:noProof/>
        </w:rPr>
      </w:r>
      <w:r>
        <w:rPr>
          <w:noProof/>
        </w:rPr>
        <w:fldChar w:fldCharType="separate"/>
      </w:r>
      <w:r>
        <w:rPr>
          <w:noProof/>
        </w:rPr>
        <w:t>127</w:t>
      </w:r>
      <w:r>
        <w:rPr>
          <w:noProof/>
        </w:rPr>
        <w:fldChar w:fldCharType="end"/>
      </w:r>
    </w:p>
    <w:p w14:paraId="240CD5F5" w14:textId="6B8CC94A"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8.4.2.3.3.2</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_Toc209520935 \h </w:instrText>
      </w:r>
      <w:r>
        <w:rPr>
          <w:noProof/>
        </w:rPr>
      </w:r>
      <w:r>
        <w:rPr>
          <w:noProof/>
        </w:rPr>
        <w:fldChar w:fldCharType="separate"/>
      </w:r>
      <w:r>
        <w:rPr>
          <w:noProof/>
        </w:rPr>
        <w:t>128</w:t>
      </w:r>
      <w:r>
        <w:rPr>
          <w:noProof/>
        </w:rPr>
        <w:fldChar w:fldCharType="end"/>
      </w:r>
    </w:p>
    <w:p w14:paraId="1B78DB38" w14:textId="5E90F0A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8.4.2.3.3.3</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_Toc209520936 \h </w:instrText>
      </w:r>
      <w:r>
        <w:rPr>
          <w:noProof/>
        </w:rPr>
      </w:r>
      <w:r>
        <w:rPr>
          <w:noProof/>
        </w:rPr>
        <w:fldChar w:fldCharType="separate"/>
      </w:r>
      <w:r>
        <w:rPr>
          <w:noProof/>
        </w:rPr>
        <w:t>129</w:t>
      </w:r>
      <w:r>
        <w:rPr>
          <w:noProof/>
        </w:rPr>
        <w:fldChar w:fldCharType="end"/>
      </w:r>
    </w:p>
    <w:p w14:paraId="067EA433" w14:textId="7F60311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8.4.2.3.3.4</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_Toc209520937 \h </w:instrText>
      </w:r>
      <w:r>
        <w:rPr>
          <w:noProof/>
        </w:rPr>
      </w:r>
      <w:r>
        <w:rPr>
          <w:noProof/>
        </w:rPr>
        <w:fldChar w:fldCharType="separate"/>
      </w:r>
      <w:r>
        <w:rPr>
          <w:noProof/>
        </w:rPr>
        <w:t>130</w:t>
      </w:r>
      <w:r>
        <w:rPr>
          <w:noProof/>
        </w:rPr>
        <w:fldChar w:fldCharType="end"/>
      </w:r>
    </w:p>
    <w:p w14:paraId="436DFC7D" w14:textId="4BB9D20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_Toc209520938 \h </w:instrText>
      </w:r>
      <w:r>
        <w:rPr>
          <w:noProof/>
        </w:rPr>
      </w:r>
      <w:r>
        <w:rPr>
          <w:noProof/>
        </w:rPr>
        <w:fldChar w:fldCharType="separate"/>
      </w:r>
      <w:r>
        <w:rPr>
          <w:noProof/>
        </w:rPr>
        <w:t>131</w:t>
      </w:r>
      <w:r>
        <w:rPr>
          <w:noProof/>
        </w:rPr>
        <w:fldChar w:fldCharType="end"/>
      </w:r>
    </w:p>
    <w:p w14:paraId="6D7C1795" w14:textId="3EA9B2B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_Toc209520939 \h </w:instrText>
      </w:r>
      <w:r>
        <w:rPr>
          <w:noProof/>
        </w:rPr>
      </w:r>
      <w:r>
        <w:rPr>
          <w:noProof/>
        </w:rPr>
        <w:fldChar w:fldCharType="separate"/>
      </w:r>
      <w:r>
        <w:rPr>
          <w:noProof/>
        </w:rPr>
        <w:t>131</w:t>
      </w:r>
      <w:r>
        <w:rPr>
          <w:noProof/>
        </w:rPr>
        <w:fldChar w:fldCharType="end"/>
      </w:r>
    </w:p>
    <w:p w14:paraId="4CA1969B" w14:textId="15D1AC1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_Toc209520940 \h </w:instrText>
      </w:r>
      <w:r>
        <w:rPr>
          <w:noProof/>
        </w:rPr>
      </w:r>
      <w:r>
        <w:rPr>
          <w:noProof/>
        </w:rPr>
        <w:fldChar w:fldCharType="separate"/>
      </w:r>
      <w:r>
        <w:rPr>
          <w:noProof/>
        </w:rPr>
        <w:t>131</w:t>
      </w:r>
      <w:r>
        <w:rPr>
          <w:noProof/>
        </w:rPr>
        <w:fldChar w:fldCharType="end"/>
      </w:r>
    </w:p>
    <w:p w14:paraId="6E1B8C4D" w14:textId="208A2D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_Toc209520941 \h </w:instrText>
      </w:r>
      <w:r>
        <w:rPr>
          <w:noProof/>
        </w:rPr>
      </w:r>
      <w:r>
        <w:rPr>
          <w:noProof/>
        </w:rPr>
        <w:fldChar w:fldCharType="separate"/>
      </w:r>
      <w:r>
        <w:rPr>
          <w:noProof/>
        </w:rPr>
        <w:t>131</w:t>
      </w:r>
      <w:r>
        <w:rPr>
          <w:noProof/>
        </w:rPr>
        <w:fldChar w:fldCharType="end"/>
      </w:r>
    </w:p>
    <w:p w14:paraId="31E25791" w14:textId="1A7F067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rFonts w:asciiTheme="minorHAnsi" w:eastAsiaTheme="minorEastAsia" w:hAnsiTheme="minorHAnsi" w:cstheme="minorBidi"/>
          <w:noProof/>
          <w:kern w:val="2"/>
          <w:sz w:val="24"/>
          <w:szCs w:val="24"/>
          <w:lang w:eastAsia="en-GB"/>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_Toc209520942 \h </w:instrText>
      </w:r>
      <w:r>
        <w:rPr>
          <w:noProof/>
        </w:rPr>
      </w:r>
      <w:r>
        <w:rPr>
          <w:noProof/>
        </w:rPr>
        <w:fldChar w:fldCharType="separate"/>
      </w:r>
      <w:r>
        <w:rPr>
          <w:noProof/>
        </w:rPr>
        <w:t>131</w:t>
      </w:r>
      <w:r>
        <w:rPr>
          <w:noProof/>
        </w:rPr>
        <w:fldChar w:fldCharType="end"/>
      </w:r>
    </w:p>
    <w:p w14:paraId="5346173D" w14:textId="2272D3C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_Toc209520943 \h </w:instrText>
      </w:r>
      <w:r>
        <w:rPr>
          <w:noProof/>
        </w:rPr>
      </w:r>
      <w:r>
        <w:rPr>
          <w:noProof/>
        </w:rPr>
        <w:fldChar w:fldCharType="separate"/>
      </w:r>
      <w:r>
        <w:rPr>
          <w:noProof/>
        </w:rPr>
        <w:t>131</w:t>
      </w:r>
      <w:r>
        <w:rPr>
          <w:noProof/>
        </w:rPr>
        <w:fldChar w:fldCharType="end"/>
      </w:r>
    </w:p>
    <w:p w14:paraId="42F65687" w14:textId="70F9DF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_Toc209520944 \h </w:instrText>
      </w:r>
      <w:r>
        <w:rPr>
          <w:noProof/>
        </w:rPr>
      </w:r>
      <w:r>
        <w:rPr>
          <w:noProof/>
        </w:rPr>
        <w:fldChar w:fldCharType="separate"/>
      </w:r>
      <w:r>
        <w:rPr>
          <w:noProof/>
        </w:rPr>
        <w:t>131</w:t>
      </w:r>
      <w:r>
        <w:rPr>
          <w:noProof/>
        </w:rPr>
        <w:fldChar w:fldCharType="end"/>
      </w:r>
    </w:p>
    <w:p w14:paraId="7F624AF0" w14:textId="07AB9E9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_Toc209520945 \h </w:instrText>
      </w:r>
      <w:r>
        <w:rPr>
          <w:noProof/>
        </w:rPr>
      </w:r>
      <w:r>
        <w:rPr>
          <w:noProof/>
        </w:rPr>
        <w:fldChar w:fldCharType="separate"/>
      </w:r>
      <w:r>
        <w:rPr>
          <w:noProof/>
        </w:rPr>
        <w:t>131</w:t>
      </w:r>
      <w:r>
        <w:rPr>
          <w:noProof/>
        </w:rPr>
        <w:fldChar w:fldCharType="end"/>
      </w:r>
    </w:p>
    <w:p w14:paraId="78E1C77B" w14:textId="4782EB81"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_Toc209520946 \h </w:instrText>
      </w:r>
      <w:r>
        <w:rPr>
          <w:noProof/>
        </w:rPr>
      </w:r>
      <w:r>
        <w:rPr>
          <w:noProof/>
        </w:rPr>
        <w:fldChar w:fldCharType="separate"/>
      </w:r>
      <w:r>
        <w:rPr>
          <w:noProof/>
        </w:rPr>
        <w:t>131</w:t>
      </w:r>
      <w:r>
        <w:rPr>
          <w:noProof/>
        </w:rPr>
        <w:fldChar w:fldCharType="end"/>
      </w:r>
    </w:p>
    <w:p w14:paraId="08AEA1EA" w14:textId="5DF62F9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_Toc209520947 \h </w:instrText>
      </w:r>
      <w:r>
        <w:rPr>
          <w:noProof/>
        </w:rPr>
      </w:r>
      <w:r>
        <w:rPr>
          <w:noProof/>
        </w:rPr>
        <w:fldChar w:fldCharType="separate"/>
      </w:r>
      <w:r>
        <w:rPr>
          <w:noProof/>
        </w:rPr>
        <w:t>132</w:t>
      </w:r>
      <w:r>
        <w:rPr>
          <w:noProof/>
        </w:rPr>
        <w:fldChar w:fldCharType="end"/>
      </w:r>
    </w:p>
    <w:p w14:paraId="2E863499" w14:textId="398DBE1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_Toc209520948 \h </w:instrText>
      </w:r>
      <w:r>
        <w:rPr>
          <w:noProof/>
        </w:rPr>
      </w:r>
      <w:r>
        <w:rPr>
          <w:noProof/>
        </w:rPr>
        <w:fldChar w:fldCharType="separate"/>
      </w:r>
      <w:r>
        <w:rPr>
          <w:noProof/>
        </w:rPr>
        <w:t>132</w:t>
      </w:r>
      <w:r>
        <w:rPr>
          <w:noProof/>
        </w:rPr>
        <w:fldChar w:fldCharType="end"/>
      </w:r>
    </w:p>
    <w:p w14:paraId="6D9C99F6" w14:textId="54F711F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_Toc209520949 \h </w:instrText>
      </w:r>
      <w:r>
        <w:rPr>
          <w:noProof/>
        </w:rPr>
      </w:r>
      <w:r>
        <w:rPr>
          <w:noProof/>
        </w:rPr>
        <w:fldChar w:fldCharType="separate"/>
      </w:r>
      <w:r>
        <w:rPr>
          <w:noProof/>
        </w:rPr>
        <w:t>135</w:t>
      </w:r>
      <w:r>
        <w:rPr>
          <w:noProof/>
        </w:rPr>
        <w:fldChar w:fldCharType="end"/>
      </w:r>
    </w:p>
    <w:p w14:paraId="2BCB5E0A" w14:textId="3A283B0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_Toc209520950 \h </w:instrText>
      </w:r>
      <w:r>
        <w:rPr>
          <w:noProof/>
        </w:rPr>
      </w:r>
      <w:r>
        <w:rPr>
          <w:noProof/>
        </w:rPr>
        <w:fldChar w:fldCharType="separate"/>
      </w:r>
      <w:r>
        <w:rPr>
          <w:noProof/>
        </w:rPr>
        <w:t>135</w:t>
      </w:r>
      <w:r>
        <w:rPr>
          <w:noProof/>
        </w:rPr>
        <w:fldChar w:fldCharType="end"/>
      </w:r>
    </w:p>
    <w:p w14:paraId="33E38039" w14:textId="4FA54F4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_Toc209520951 \h </w:instrText>
      </w:r>
      <w:r>
        <w:rPr>
          <w:noProof/>
        </w:rPr>
      </w:r>
      <w:r>
        <w:rPr>
          <w:noProof/>
        </w:rPr>
        <w:fldChar w:fldCharType="separate"/>
      </w:r>
      <w:r>
        <w:rPr>
          <w:noProof/>
        </w:rPr>
        <w:t>135</w:t>
      </w:r>
      <w:r>
        <w:rPr>
          <w:noProof/>
        </w:rPr>
        <w:fldChar w:fldCharType="end"/>
      </w:r>
    </w:p>
    <w:p w14:paraId="39BAD556" w14:textId="534DE52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_Toc209520952 \h </w:instrText>
      </w:r>
      <w:r>
        <w:rPr>
          <w:noProof/>
        </w:rPr>
      </w:r>
      <w:r>
        <w:rPr>
          <w:noProof/>
        </w:rPr>
        <w:fldChar w:fldCharType="separate"/>
      </w:r>
      <w:r>
        <w:rPr>
          <w:noProof/>
        </w:rPr>
        <w:t>136</w:t>
      </w:r>
      <w:r>
        <w:rPr>
          <w:noProof/>
        </w:rPr>
        <w:fldChar w:fldCharType="end"/>
      </w:r>
    </w:p>
    <w:p w14:paraId="4F971AC9" w14:textId="5ABFBA0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8.4.5.2.4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ACFilters</w:t>
      </w:r>
      <w:r>
        <w:rPr>
          <w:noProof/>
        </w:rPr>
        <w:tab/>
      </w:r>
      <w:r>
        <w:rPr>
          <w:noProof/>
        </w:rPr>
        <w:fldChar w:fldCharType="begin" w:fldLock="1"/>
      </w:r>
      <w:r>
        <w:rPr>
          <w:noProof/>
        </w:rPr>
        <w:instrText xml:space="preserve"> PAGEREF _Toc209520953 \h </w:instrText>
      </w:r>
      <w:r>
        <w:rPr>
          <w:noProof/>
        </w:rPr>
      </w:r>
      <w:r>
        <w:rPr>
          <w:noProof/>
        </w:rPr>
        <w:fldChar w:fldCharType="separate"/>
      </w:r>
      <w:r>
        <w:rPr>
          <w:noProof/>
        </w:rPr>
        <w:t>136</w:t>
      </w:r>
      <w:r>
        <w:rPr>
          <w:noProof/>
        </w:rPr>
        <w:fldChar w:fldCharType="end"/>
      </w:r>
    </w:p>
    <w:p w14:paraId="72EB62FD" w14:textId="0B36A93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_Toc209520954 \h </w:instrText>
      </w:r>
      <w:r>
        <w:rPr>
          <w:noProof/>
        </w:rPr>
      </w:r>
      <w:r>
        <w:rPr>
          <w:noProof/>
        </w:rPr>
        <w:fldChar w:fldCharType="separate"/>
      </w:r>
      <w:r>
        <w:rPr>
          <w:noProof/>
        </w:rPr>
        <w:t>137</w:t>
      </w:r>
      <w:r>
        <w:rPr>
          <w:noProof/>
        </w:rPr>
        <w:fldChar w:fldCharType="end"/>
      </w:r>
    </w:p>
    <w:p w14:paraId="4B41792C" w14:textId="3858883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ACInformation</w:t>
      </w:r>
      <w:r>
        <w:rPr>
          <w:noProof/>
        </w:rPr>
        <w:tab/>
      </w:r>
      <w:r>
        <w:rPr>
          <w:noProof/>
        </w:rPr>
        <w:fldChar w:fldCharType="begin" w:fldLock="1"/>
      </w:r>
      <w:r>
        <w:rPr>
          <w:noProof/>
        </w:rPr>
        <w:instrText xml:space="preserve"> PAGEREF _Toc209520955 \h </w:instrText>
      </w:r>
      <w:r>
        <w:rPr>
          <w:noProof/>
        </w:rPr>
      </w:r>
      <w:r>
        <w:rPr>
          <w:noProof/>
        </w:rPr>
        <w:fldChar w:fldCharType="separate"/>
      </w:r>
      <w:r>
        <w:rPr>
          <w:noProof/>
        </w:rPr>
        <w:t>137</w:t>
      </w:r>
      <w:r>
        <w:rPr>
          <w:noProof/>
        </w:rPr>
        <w:fldChar w:fldCharType="end"/>
      </w:r>
    </w:p>
    <w:p w14:paraId="29D2712A" w14:textId="1601DB8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_Toc209520956 \h </w:instrText>
      </w:r>
      <w:r>
        <w:rPr>
          <w:noProof/>
        </w:rPr>
      </w:r>
      <w:r>
        <w:rPr>
          <w:noProof/>
        </w:rPr>
        <w:fldChar w:fldCharType="separate"/>
      </w:r>
      <w:r>
        <w:rPr>
          <w:noProof/>
        </w:rPr>
        <w:t>138</w:t>
      </w:r>
      <w:r>
        <w:rPr>
          <w:noProof/>
        </w:rPr>
        <w:fldChar w:fldCharType="end"/>
      </w:r>
    </w:p>
    <w:p w14:paraId="094C2C7B" w14:textId="0CD8D8F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_Toc209520957 \h </w:instrText>
      </w:r>
      <w:r>
        <w:rPr>
          <w:noProof/>
        </w:rPr>
      </w:r>
      <w:r>
        <w:rPr>
          <w:noProof/>
        </w:rPr>
        <w:fldChar w:fldCharType="separate"/>
      </w:r>
      <w:r>
        <w:rPr>
          <w:noProof/>
        </w:rPr>
        <w:t>138</w:t>
      </w:r>
      <w:r>
        <w:rPr>
          <w:noProof/>
        </w:rPr>
        <w:fldChar w:fldCharType="end"/>
      </w:r>
    </w:p>
    <w:p w14:paraId="4A532474" w14:textId="3BFDAEB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8.4.5.3.1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_Toc209520958 \h </w:instrText>
      </w:r>
      <w:r>
        <w:rPr>
          <w:noProof/>
        </w:rPr>
      </w:r>
      <w:r>
        <w:rPr>
          <w:noProof/>
        </w:rPr>
        <w:fldChar w:fldCharType="separate"/>
      </w:r>
      <w:r>
        <w:rPr>
          <w:noProof/>
        </w:rPr>
        <w:t>138</w:t>
      </w:r>
      <w:r>
        <w:rPr>
          <w:noProof/>
        </w:rPr>
        <w:fldChar w:fldCharType="end"/>
      </w:r>
    </w:p>
    <w:p w14:paraId="72AA51B3" w14:textId="35C8917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8.4.5.3.2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_Toc209520959 \h </w:instrText>
      </w:r>
      <w:r>
        <w:rPr>
          <w:noProof/>
        </w:rPr>
      </w:r>
      <w:r>
        <w:rPr>
          <w:noProof/>
        </w:rPr>
        <w:fldChar w:fldCharType="separate"/>
      </w:r>
      <w:r>
        <w:rPr>
          <w:noProof/>
        </w:rPr>
        <w:t>138</w:t>
      </w:r>
      <w:r>
        <w:rPr>
          <w:noProof/>
        </w:rPr>
        <w:fldChar w:fldCharType="end"/>
      </w:r>
    </w:p>
    <w:p w14:paraId="0B0D3EE2" w14:textId="5F65246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8.4.5.3.3</w:t>
      </w:r>
      <w:r>
        <w:rPr>
          <w:rFonts w:asciiTheme="minorHAnsi" w:eastAsiaTheme="minorEastAsia" w:hAnsiTheme="minorHAnsi" w:cstheme="minorBidi"/>
          <w:noProof/>
          <w:kern w:val="2"/>
          <w:sz w:val="24"/>
          <w:szCs w:val="24"/>
          <w:lang w:eastAsia="en-GB"/>
          <w14:ligatures w14:val="standardContextual"/>
        </w:rPr>
        <w:tab/>
      </w:r>
      <w:r>
        <w:rPr>
          <w:noProof/>
        </w:rPr>
        <w:t>Enumeration: TrigCondParams</w:t>
      </w:r>
      <w:r>
        <w:rPr>
          <w:noProof/>
        </w:rPr>
        <w:tab/>
      </w:r>
      <w:r>
        <w:rPr>
          <w:noProof/>
        </w:rPr>
        <w:fldChar w:fldCharType="begin" w:fldLock="1"/>
      </w:r>
      <w:r>
        <w:rPr>
          <w:noProof/>
        </w:rPr>
        <w:instrText xml:space="preserve"> PAGEREF _Toc209520960 \h </w:instrText>
      </w:r>
      <w:r>
        <w:rPr>
          <w:noProof/>
        </w:rPr>
      </w:r>
      <w:r>
        <w:rPr>
          <w:noProof/>
        </w:rPr>
        <w:fldChar w:fldCharType="separate"/>
      </w:r>
      <w:r>
        <w:rPr>
          <w:noProof/>
        </w:rPr>
        <w:t>139</w:t>
      </w:r>
      <w:r>
        <w:rPr>
          <w:noProof/>
        </w:rPr>
        <w:fldChar w:fldCharType="end"/>
      </w:r>
    </w:p>
    <w:p w14:paraId="16322B83" w14:textId="218A706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_Toc209520961 \h </w:instrText>
      </w:r>
      <w:r>
        <w:rPr>
          <w:noProof/>
        </w:rPr>
      </w:r>
      <w:r>
        <w:rPr>
          <w:noProof/>
        </w:rPr>
        <w:fldChar w:fldCharType="separate"/>
      </w:r>
      <w:r>
        <w:rPr>
          <w:noProof/>
        </w:rPr>
        <w:t>139</w:t>
      </w:r>
      <w:r>
        <w:rPr>
          <w:noProof/>
        </w:rPr>
        <w:fldChar w:fldCharType="end"/>
      </w:r>
    </w:p>
    <w:p w14:paraId="1DBBF80A" w14:textId="2F533CE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_Toc209520962 \h </w:instrText>
      </w:r>
      <w:r>
        <w:rPr>
          <w:noProof/>
        </w:rPr>
      </w:r>
      <w:r>
        <w:rPr>
          <w:noProof/>
        </w:rPr>
        <w:fldChar w:fldCharType="separate"/>
      </w:r>
      <w:r>
        <w:rPr>
          <w:noProof/>
        </w:rPr>
        <w:t>139</w:t>
      </w:r>
      <w:r>
        <w:rPr>
          <w:noProof/>
        </w:rPr>
        <w:fldChar w:fldCharType="end"/>
      </w:r>
    </w:p>
    <w:p w14:paraId="4F275AFE" w14:textId="12BC403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_Toc209520963 \h </w:instrText>
      </w:r>
      <w:r>
        <w:rPr>
          <w:noProof/>
        </w:rPr>
      </w:r>
      <w:r>
        <w:rPr>
          <w:noProof/>
        </w:rPr>
        <w:fldChar w:fldCharType="separate"/>
      </w:r>
      <w:r>
        <w:rPr>
          <w:noProof/>
        </w:rPr>
        <w:t>139</w:t>
      </w:r>
      <w:r>
        <w:rPr>
          <w:noProof/>
        </w:rPr>
        <w:fldChar w:fldCharType="end"/>
      </w:r>
    </w:p>
    <w:p w14:paraId="33DAA76D" w14:textId="6134393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_Toc209520964 \h </w:instrText>
      </w:r>
      <w:r>
        <w:rPr>
          <w:noProof/>
        </w:rPr>
      </w:r>
      <w:r>
        <w:rPr>
          <w:noProof/>
        </w:rPr>
        <w:fldChar w:fldCharType="separate"/>
      </w:r>
      <w:r>
        <w:rPr>
          <w:noProof/>
        </w:rPr>
        <w:t>139</w:t>
      </w:r>
      <w:r>
        <w:rPr>
          <w:noProof/>
        </w:rPr>
        <w:fldChar w:fldCharType="end"/>
      </w:r>
    </w:p>
    <w:p w14:paraId="6655E2AD" w14:textId="15DDA8D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_Toc209520965 \h </w:instrText>
      </w:r>
      <w:r>
        <w:rPr>
          <w:noProof/>
        </w:rPr>
      </w:r>
      <w:r>
        <w:rPr>
          <w:noProof/>
        </w:rPr>
        <w:fldChar w:fldCharType="separate"/>
      </w:r>
      <w:r>
        <w:rPr>
          <w:noProof/>
        </w:rPr>
        <w:t>139</w:t>
      </w:r>
      <w:r>
        <w:rPr>
          <w:noProof/>
        </w:rPr>
        <w:fldChar w:fldCharType="end"/>
      </w:r>
    </w:p>
    <w:p w14:paraId="07E5FE23" w14:textId="67CA7CE2"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Eees_SessionWithQoS API</w:t>
      </w:r>
      <w:r>
        <w:rPr>
          <w:noProof/>
        </w:rPr>
        <w:tab/>
      </w:r>
      <w:r>
        <w:rPr>
          <w:noProof/>
        </w:rPr>
        <w:fldChar w:fldCharType="begin" w:fldLock="1"/>
      </w:r>
      <w:r>
        <w:rPr>
          <w:noProof/>
        </w:rPr>
        <w:instrText xml:space="preserve"> PAGEREF _Toc209520966 \h </w:instrText>
      </w:r>
      <w:r>
        <w:rPr>
          <w:noProof/>
        </w:rPr>
      </w:r>
      <w:r>
        <w:rPr>
          <w:noProof/>
        </w:rPr>
        <w:fldChar w:fldCharType="separate"/>
      </w:r>
      <w:r>
        <w:rPr>
          <w:noProof/>
        </w:rPr>
        <w:t>140</w:t>
      </w:r>
      <w:r>
        <w:rPr>
          <w:noProof/>
        </w:rPr>
        <w:fldChar w:fldCharType="end"/>
      </w:r>
    </w:p>
    <w:p w14:paraId="1D533EC9" w14:textId="6CFFA20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_Toc209520967 \h </w:instrText>
      </w:r>
      <w:r>
        <w:rPr>
          <w:noProof/>
        </w:rPr>
      </w:r>
      <w:r>
        <w:rPr>
          <w:noProof/>
        </w:rPr>
        <w:fldChar w:fldCharType="separate"/>
      </w:r>
      <w:r>
        <w:rPr>
          <w:noProof/>
        </w:rPr>
        <w:t>140</w:t>
      </w:r>
      <w:r>
        <w:rPr>
          <w:noProof/>
        </w:rPr>
        <w:fldChar w:fldCharType="end"/>
      </w:r>
    </w:p>
    <w:p w14:paraId="1D9C7618" w14:textId="1519102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_Toc209520968 \h </w:instrText>
      </w:r>
      <w:r>
        <w:rPr>
          <w:noProof/>
        </w:rPr>
      </w:r>
      <w:r>
        <w:rPr>
          <w:noProof/>
        </w:rPr>
        <w:fldChar w:fldCharType="separate"/>
      </w:r>
      <w:r>
        <w:rPr>
          <w:noProof/>
        </w:rPr>
        <w:t>140</w:t>
      </w:r>
      <w:r>
        <w:rPr>
          <w:noProof/>
        </w:rPr>
        <w:fldChar w:fldCharType="end"/>
      </w:r>
    </w:p>
    <w:p w14:paraId="166B3EBA" w14:textId="3F24EED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_Toc209520969 \h </w:instrText>
      </w:r>
      <w:r>
        <w:rPr>
          <w:noProof/>
        </w:rPr>
      </w:r>
      <w:r>
        <w:rPr>
          <w:noProof/>
        </w:rPr>
        <w:fldChar w:fldCharType="separate"/>
      </w:r>
      <w:r>
        <w:rPr>
          <w:noProof/>
        </w:rPr>
        <w:t>140</w:t>
      </w:r>
      <w:r>
        <w:rPr>
          <w:noProof/>
        </w:rPr>
        <w:fldChar w:fldCharType="end"/>
      </w:r>
    </w:p>
    <w:p w14:paraId="2B522E67" w14:textId="6BC978E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Resource: Sessions with QoS</w:t>
      </w:r>
      <w:r>
        <w:rPr>
          <w:noProof/>
        </w:rPr>
        <w:tab/>
      </w:r>
      <w:r>
        <w:rPr>
          <w:noProof/>
        </w:rPr>
        <w:fldChar w:fldCharType="begin" w:fldLock="1"/>
      </w:r>
      <w:r>
        <w:rPr>
          <w:noProof/>
        </w:rPr>
        <w:instrText xml:space="preserve"> PAGEREF _Toc209520970 \h </w:instrText>
      </w:r>
      <w:r>
        <w:rPr>
          <w:noProof/>
        </w:rPr>
      </w:r>
      <w:r>
        <w:rPr>
          <w:noProof/>
        </w:rPr>
        <w:fldChar w:fldCharType="separate"/>
      </w:r>
      <w:r>
        <w:rPr>
          <w:noProof/>
        </w:rPr>
        <w:t>141</w:t>
      </w:r>
      <w:r>
        <w:rPr>
          <w:noProof/>
        </w:rPr>
        <w:fldChar w:fldCharType="end"/>
      </w:r>
    </w:p>
    <w:p w14:paraId="0ACAEE2D" w14:textId="52C9CEE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_Toc209520971 \h </w:instrText>
      </w:r>
      <w:r>
        <w:rPr>
          <w:noProof/>
        </w:rPr>
      </w:r>
      <w:r>
        <w:rPr>
          <w:noProof/>
        </w:rPr>
        <w:fldChar w:fldCharType="separate"/>
      </w:r>
      <w:r>
        <w:rPr>
          <w:noProof/>
        </w:rPr>
        <w:t>141</w:t>
      </w:r>
      <w:r>
        <w:rPr>
          <w:noProof/>
        </w:rPr>
        <w:fldChar w:fldCharType="end"/>
      </w:r>
    </w:p>
    <w:p w14:paraId="261FF623" w14:textId="312E7B9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_Toc209520972 \h </w:instrText>
      </w:r>
      <w:r>
        <w:rPr>
          <w:noProof/>
        </w:rPr>
      </w:r>
      <w:r>
        <w:rPr>
          <w:noProof/>
        </w:rPr>
        <w:fldChar w:fldCharType="separate"/>
      </w:r>
      <w:r>
        <w:rPr>
          <w:noProof/>
        </w:rPr>
        <w:t>141</w:t>
      </w:r>
      <w:r>
        <w:rPr>
          <w:noProof/>
        </w:rPr>
        <w:fldChar w:fldCharType="end"/>
      </w:r>
    </w:p>
    <w:p w14:paraId="333262A0" w14:textId="1037FE7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_Toc209520973 \h </w:instrText>
      </w:r>
      <w:r>
        <w:rPr>
          <w:noProof/>
        </w:rPr>
      </w:r>
      <w:r>
        <w:rPr>
          <w:noProof/>
        </w:rPr>
        <w:fldChar w:fldCharType="separate"/>
      </w:r>
      <w:r>
        <w:rPr>
          <w:noProof/>
        </w:rPr>
        <w:t>141</w:t>
      </w:r>
      <w:r>
        <w:rPr>
          <w:noProof/>
        </w:rPr>
        <w:fldChar w:fldCharType="end"/>
      </w:r>
    </w:p>
    <w:p w14:paraId="2EFE59A9" w14:textId="06412DCD"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_Toc209520974 \h </w:instrText>
      </w:r>
      <w:r>
        <w:rPr>
          <w:noProof/>
        </w:rPr>
      </w:r>
      <w:r>
        <w:rPr>
          <w:noProof/>
        </w:rPr>
        <w:fldChar w:fldCharType="separate"/>
      </w:r>
      <w:r>
        <w:rPr>
          <w:noProof/>
        </w:rPr>
        <w:t>141</w:t>
      </w:r>
      <w:r>
        <w:rPr>
          <w:noProof/>
        </w:rPr>
        <w:fldChar w:fldCharType="end"/>
      </w:r>
    </w:p>
    <w:p w14:paraId="6EC27172" w14:textId="03F12A77"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8.5.2.2.3.2</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_Toc209520975 \h </w:instrText>
      </w:r>
      <w:r>
        <w:rPr>
          <w:noProof/>
        </w:rPr>
      </w:r>
      <w:r>
        <w:rPr>
          <w:noProof/>
        </w:rPr>
        <w:fldChar w:fldCharType="separate"/>
      </w:r>
      <w:r>
        <w:rPr>
          <w:noProof/>
        </w:rPr>
        <w:t>142</w:t>
      </w:r>
      <w:r>
        <w:rPr>
          <w:noProof/>
        </w:rPr>
        <w:fldChar w:fldCharType="end"/>
      </w:r>
    </w:p>
    <w:p w14:paraId="34872670" w14:textId="77D9B2C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_Toc209520976 \h </w:instrText>
      </w:r>
      <w:r>
        <w:rPr>
          <w:noProof/>
        </w:rPr>
      </w:r>
      <w:r>
        <w:rPr>
          <w:noProof/>
        </w:rPr>
        <w:fldChar w:fldCharType="separate"/>
      </w:r>
      <w:r>
        <w:rPr>
          <w:noProof/>
        </w:rPr>
        <w:t>143</w:t>
      </w:r>
      <w:r>
        <w:rPr>
          <w:noProof/>
        </w:rPr>
        <w:fldChar w:fldCharType="end"/>
      </w:r>
    </w:p>
    <w:p w14:paraId="3FDA72A0" w14:textId="72092A4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with QoS</w:t>
      </w:r>
      <w:r>
        <w:rPr>
          <w:noProof/>
        </w:rPr>
        <w:tab/>
      </w:r>
      <w:r>
        <w:rPr>
          <w:noProof/>
        </w:rPr>
        <w:fldChar w:fldCharType="begin" w:fldLock="1"/>
      </w:r>
      <w:r>
        <w:rPr>
          <w:noProof/>
        </w:rPr>
        <w:instrText xml:space="preserve"> PAGEREF _Toc209520977 \h </w:instrText>
      </w:r>
      <w:r>
        <w:rPr>
          <w:noProof/>
        </w:rPr>
      </w:r>
      <w:r>
        <w:rPr>
          <w:noProof/>
        </w:rPr>
        <w:fldChar w:fldCharType="separate"/>
      </w:r>
      <w:r>
        <w:rPr>
          <w:noProof/>
        </w:rPr>
        <w:t>143</w:t>
      </w:r>
      <w:r>
        <w:rPr>
          <w:noProof/>
        </w:rPr>
        <w:fldChar w:fldCharType="end"/>
      </w:r>
    </w:p>
    <w:p w14:paraId="3A6C3918" w14:textId="32478CD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_Toc209520978 \h </w:instrText>
      </w:r>
      <w:r>
        <w:rPr>
          <w:noProof/>
        </w:rPr>
      </w:r>
      <w:r>
        <w:rPr>
          <w:noProof/>
        </w:rPr>
        <w:fldChar w:fldCharType="separate"/>
      </w:r>
      <w:r>
        <w:rPr>
          <w:noProof/>
        </w:rPr>
        <w:t>143</w:t>
      </w:r>
      <w:r>
        <w:rPr>
          <w:noProof/>
        </w:rPr>
        <w:fldChar w:fldCharType="end"/>
      </w:r>
    </w:p>
    <w:p w14:paraId="64D726CE" w14:textId="5D5F72B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_Toc209520979 \h </w:instrText>
      </w:r>
      <w:r>
        <w:rPr>
          <w:noProof/>
        </w:rPr>
      </w:r>
      <w:r>
        <w:rPr>
          <w:noProof/>
        </w:rPr>
        <w:fldChar w:fldCharType="separate"/>
      </w:r>
      <w:r>
        <w:rPr>
          <w:noProof/>
        </w:rPr>
        <w:t>143</w:t>
      </w:r>
      <w:r>
        <w:rPr>
          <w:noProof/>
        </w:rPr>
        <w:fldChar w:fldCharType="end"/>
      </w:r>
    </w:p>
    <w:p w14:paraId="2CF8ABEA" w14:textId="33003FE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_Toc209520980 \h </w:instrText>
      </w:r>
      <w:r>
        <w:rPr>
          <w:noProof/>
        </w:rPr>
      </w:r>
      <w:r>
        <w:rPr>
          <w:noProof/>
        </w:rPr>
        <w:fldChar w:fldCharType="separate"/>
      </w:r>
      <w:r>
        <w:rPr>
          <w:noProof/>
        </w:rPr>
        <w:t>144</w:t>
      </w:r>
      <w:r>
        <w:rPr>
          <w:noProof/>
        </w:rPr>
        <w:fldChar w:fldCharType="end"/>
      </w:r>
    </w:p>
    <w:p w14:paraId="5AE80C3E" w14:textId="2ADE9DFA"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8.5.2.3.3.1</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_Toc209520981 \h </w:instrText>
      </w:r>
      <w:r>
        <w:rPr>
          <w:noProof/>
        </w:rPr>
      </w:r>
      <w:r>
        <w:rPr>
          <w:noProof/>
        </w:rPr>
        <w:fldChar w:fldCharType="separate"/>
      </w:r>
      <w:r>
        <w:rPr>
          <w:noProof/>
        </w:rPr>
        <w:t>144</w:t>
      </w:r>
      <w:r>
        <w:rPr>
          <w:noProof/>
        </w:rPr>
        <w:fldChar w:fldCharType="end"/>
      </w:r>
    </w:p>
    <w:p w14:paraId="132A975E" w14:textId="14FD73C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_Toc209520982 \h </w:instrText>
      </w:r>
      <w:r>
        <w:rPr>
          <w:noProof/>
        </w:rPr>
      </w:r>
      <w:r>
        <w:rPr>
          <w:noProof/>
        </w:rPr>
        <w:fldChar w:fldCharType="separate"/>
      </w:r>
      <w:r>
        <w:rPr>
          <w:noProof/>
        </w:rPr>
        <w:t>145</w:t>
      </w:r>
      <w:r>
        <w:rPr>
          <w:noProof/>
        </w:rPr>
        <w:fldChar w:fldCharType="end"/>
      </w:r>
    </w:p>
    <w:p w14:paraId="63FDB9C1" w14:textId="066D4979"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8.5.2.3.3.3</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_Toc209520983 \h </w:instrText>
      </w:r>
      <w:r>
        <w:rPr>
          <w:noProof/>
        </w:rPr>
      </w:r>
      <w:r>
        <w:rPr>
          <w:noProof/>
        </w:rPr>
        <w:fldChar w:fldCharType="separate"/>
      </w:r>
      <w:r>
        <w:rPr>
          <w:noProof/>
        </w:rPr>
        <w:t>146</w:t>
      </w:r>
      <w:r>
        <w:rPr>
          <w:noProof/>
        </w:rPr>
        <w:fldChar w:fldCharType="end"/>
      </w:r>
    </w:p>
    <w:p w14:paraId="17CBFB54" w14:textId="382F8231"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8.5.2.3.3.4</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_Toc209520984 \h </w:instrText>
      </w:r>
      <w:r>
        <w:rPr>
          <w:noProof/>
        </w:rPr>
      </w:r>
      <w:r>
        <w:rPr>
          <w:noProof/>
        </w:rPr>
        <w:fldChar w:fldCharType="separate"/>
      </w:r>
      <w:r>
        <w:rPr>
          <w:noProof/>
        </w:rPr>
        <w:t>147</w:t>
      </w:r>
      <w:r>
        <w:rPr>
          <w:noProof/>
        </w:rPr>
        <w:fldChar w:fldCharType="end"/>
      </w:r>
    </w:p>
    <w:p w14:paraId="077593AB" w14:textId="1B9E6B9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_Toc209520985 \h </w:instrText>
      </w:r>
      <w:r>
        <w:rPr>
          <w:noProof/>
        </w:rPr>
      </w:r>
      <w:r>
        <w:rPr>
          <w:noProof/>
        </w:rPr>
        <w:fldChar w:fldCharType="separate"/>
      </w:r>
      <w:r>
        <w:rPr>
          <w:noProof/>
        </w:rPr>
        <w:t>148</w:t>
      </w:r>
      <w:r>
        <w:rPr>
          <w:noProof/>
        </w:rPr>
        <w:fldChar w:fldCharType="end"/>
      </w:r>
    </w:p>
    <w:p w14:paraId="44AECBE8" w14:textId="0FFE382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_Toc209520986 \h </w:instrText>
      </w:r>
      <w:r>
        <w:rPr>
          <w:noProof/>
        </w:rPr>
      </w:r>
      <w:r>
        <w:rPr>
          <w:noProof/>
        </w:rPr>
        <w:fldChar w:fldCharType="separate"/>
      </w:r>
      <w:r>
        <w:rPr>
          <w:noProof/>
        </w:rPr>
        <w:t>148</w:t>
      </w:r>
      <w:r>
        <w:rPr>
          <w:noProof/>
        </w:rPr>
        <w:fldChar w:fldCharType="end"/>
      </w:r>
    </w:p>
    <w:p w14:paraId="00D15362" w14:textId="4BCE98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_Toc209520987 \h </w:instrText>
      </w:r>
      <w:r>
        <w:rPr>
          <w:noProof/>
        </w:rPr>
      </w:r>
      <w:r>
        <w:rPr>
          <w:noProof/>
        </w:rPr>
        <w:fldChar w:fldCharType="separate"/>
      </w:r>
      <w:r>
        <w:rPr>
          <w:noProof/>
        </w:rPr>
        <w:t>148</w:t>
      </w:r>
      <w:r>
        <w:rPr>
          <w:noProof/>
        </w:rPr>
        <w:fldChar w:fldCharType="end"/>
      </w:r>
    </w:p>
    <w:p w14:paraId="797890BE" w14:textId="5EDD453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_Toc209520988 \h </w:instrText>
      </w:r>
      <w:r>
        <w:rPr>
          <w:noProof/>
        </w:rPr>
      </w:r>
      <w:r>
        <w:rPr>
          <w:noProof/>
        </w:rPr>
        <w:fldChar w:fldCharType="separate"/>
      </w:r>
      <w:r>
        <w:rPr>
          <w:noProof/>
        </w:rPr>
        <w:t>148</w:t>
      </w:r>
      <w:r>
        <w:rPr>
          <w:noProof/>
        </w:rPr>
        <w:fldChar w:fldCharType="end"/>
      </w:r>
    </w:p>
    <w:p w14:paraId="2155C76E" w14:textId="045F733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8.5.4.2</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_Toc209520989 \h </w:instrText>
      </w:r>
      <w:r>
        <w:rPr>
          <w:noProof/>
        </w:rPr>
      </w:r>
      <w:r>
        <w:rPr>
          <w:noProof/>
        </w:rPr>
        <w:fldChar w:fldCharType="separate"/>
      </w:r>
      <w:r>
        <w:rPr>
          <w:noProof/>
        </w:rPr>
        <w:t>148</w:t>
      </w:r>
      <w:r>
        <w:rPr>
          <w:noProof/>
        </w:rPr>
        <w:fldChar w:fldCharType="end"/>
      </w:r>
    </w:p>
    <w:p w14:paraId="72D09675" w14:textId="5C22BD9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_Toc209520990 \h </w:instrText>
      </w:r>
      <w:r>
        <w:rPr>
          <w:noProof/>
        </w:rPr>
      </w:r>
      <w:r>
        <w:rPr>
          <w:noProof/>
        </w:rPr>
        <w:fldChar w:fldCharType="separate"/>
      </w:r>
      <w:r>
        <w:rPr>
          <w:noProof/>
        </w:rPr>
        <w:t>148</w:t>
      </w:r>
      <w:r>
        <w:rPr>
          <w:noProof/>
        </w:rPr>
        <w:fldChar w:fldCharType="end"/>
      </w:r>
    </w:p>
    <w:p w14:paraId="4728FBFE" w14:textId="501DC1A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TargetURI</w:t>
      </w:r>
      <w:r>
        <w:rPr>
          <w:noProof/>
        </w:rPr>
        <w:tab/>
      </w:r>
      <w:r>
        <w:rPr>
          <w:noProof/>
        </w:rPr>
        <w:fldChar w:fldCharType="begin" w:fldLock="1"/>
      </w:r>
      <w:r>
        <w:rPr>
          <w:noProof/>
        </w:rPr>
        <w:instrText xml:space="preserve"> PAGEREF _Toc209520991 \h </w:instrText>
      </w:r>
      <w:r>
        <w:rPr>
          <w:noProof/>
        </w:rPr>
      </w:r>
      <w:r>
        <w:rPr>
          <w:noProof/>
        </w:rPr>
        <w:fldChar w:fldCharType="separate"/>
      </w:r>
      <w:r>
        <w:rPr>
          <w:noProof/>
        </w:rPr>
        <w:t>148</w:t>
      </w:r>
      <w:r>
        <w:rPr>
          <w:noProof/>
        </w:rPr>
        <w:fldChar w:fldCharType="end"/>
      </w:r>
    </w:p>
    <w:p w14:paraId="0A5811EC" w14:textId="26753C1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_Toc209520992 \h </w:instrText>
      </w:r>
      <w:r>
        <w:rPr>
          <w:noProof/>
        </w:rPr>
      </w:r>
      <w:r>
        <w:rPr>
          <w:noProof/>
        </w:rPr>
        <w:fldChar w:fldCharType="separate"/>
      </w:r>
      <w:r>
        <w:rPr>
          <w:noProof/>
        </w:rPr>
        <w:t>148</w:t>
      </w:r>
      <w:r>
        <w:rPr>
          <w:noProof/>
        </w:rPr>
        <w:fldChar w:fldCharType="end"/>
      </w:r>
    </w:p>
    <w:p w14:paraId="6FB44B9F" w14:textId="5CD41C87"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_Toc209520993 \h </w:instrText>
      </w:r>
      <w:r>
        <w:rPr>
          <w:noProof/>
        </w:rPr>
      </w:r>
      <w:r>
        <w:rPr>
          <w:noProof/>
        </w:rPr>
        <w:fldChar w:fldCharType="separate"/>
      </w:r>
      <w:r>
        <w:rPr>
          <w:noProof/>
        </w:rPr>
        <w:t>148</w:t>
      </w:r>
      <w:r>
        <w:rPr>
          <w:noProof/>
        </w:rPr>
        <w:fldChar w:fldCharType="end"/>
      </w:r>
    </w:p>
    <w:p w14:paraId="72C5F823" w14:textId="3F6963E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_Toc209520994 \h </w:instrText>
      </w:r>
      <w:r>
        <w:rPr>
          <w:noProof/>
        </w:rPr>
      </w:r>
      <w:r>
        <w:rPr>
          <w:noProof/>
        </w:rPr>
        <w:fldChar w:fldCharType="separate"/>
      </w:r>
      <w:r>
        <w:rPr>
          <w:noProof/>
        </w:rPr>
        <w:t>149</w:t>
      </w:r>
      <w:r>
        <w:rPr>
          <w:noProof/>
        </w:rPr>
        <w:fldChar w:fldCharType="end"/>
      </w:r>
    </w:p>
    <w:p w14:paraId="2FCD4DC7" w14:textId="5444E2A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_Toc209520995 \h </w:instrText>
      </w:r>
      <w:r>
        <w:rPr>
          <w:noProof/>
        </w:rPr>
      </w:r>
      <w:r>
        <w:rPr>
          <w:noProof/>
        </w:rPr>
        <w:fldChar w:fldCharType="separate"/>
      </w:r>
      <w:r>
        <w:rPr>
          <w:noProof/>
        </w:rPr>
        <w:t>149</w:t>
      </w:r>
      <w:r>
        <w:rPr>
          <w:noProof/>
        </w:rPr>
        <w:fldChar w:fldCharType="end"/>
      </w:r>
    </w:p>
    <w:p w14:paraId="722D96E5" w14:textId="5225099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_Toc209520996 \h </w:instrText>
      </w:r>
      <w:r>
        <w:rPr>
          <w:noProof/>
        </w:rPr>
      </w:r>
      <w:r>
        <w:rPr>
          <w:noProof/>
        </w:rPr>
        <w:fldChar w:fldCharType="separate"/>
      </w:r>
      <w:r>
        <w:rPr>
          <w:noProof/>
        </w:rPr>
        <w:t>151</w:t>
      </w:r>
      <w:r>
        <w:rPr>
          <w:noProof/>
        </w:rPr>
        <w:fldChar w:fldCharType="end"/>
      </w:r>
    </w:p>
    <w:p w14:paraId="5A02B398" w14:textId="7AC6229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_Toc209520997 \h </w:instrText>
      </w:r>
      <w:r>
        <w:rPr>
          <w:noProof/>
        </w:rPr>
      </w:r>
      <w:r>
        <w:rPr>
          <w:noProof/>
        </w:rPr>
        <w:fldChar w:fldCharType="separate"/>
      </w:r>
      <w:r>
        <w:rPr>
          <w:noProof/>
        </w:rPr>
        <w:t>151</w:t>
      </w:r>
      <w:r>
        <w:rPr>
          <w:noProof/>
        </w:rPr>
        <w:fldChar w:fldCharType="end"/>
      </w:r>
    </w:p>
    <w:p w14:paraId="34B0B758" w14:textId="66110EF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w:t>
      </w:r>
      <w:r>
        <w:rPr>
          <w:noProof/>
        </w:rPr>
        <w:tab/>
      </w:r>
      <w:r>
        <w:rPr>
          <w:noProof/>
        </w:rPr>
        <w:fldChar w:fldCharType="begin" w:fldLock="1"/>
      </w:r>
      <w:r>
        <w:rPr>
          <w:noProof/>
        </w:rPr>
        <w:instrText xml:space="preserve"> PAGEREF _Toc209520998 \h </w:instrText>
      </w:r>
      <w:r>
        <w:rPr>
          <w:noProof/>
        </w:rPr>
      </w:r>
      <w:r>
        <w:rPr>
          <w:noProof/>
        </w:rPr>
        <w:fldChar w:fldCharType="separate"/>
      </w:r>
      <w:r>
        <w:rPr>
          <w:noProof/>
        </w:rPr>
        <w:t>151</w:t>
      </w:r>
      <w:r>
        <w:rPr>
          <w:noProof/>
        </w:rPr>
        <w:fldChar w:fldCharType="end"/>
      </w:r>
    </w:p>
    <w:p w14:paraId="7A767EBC" w14:textId="3049A35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_Toc209520999 \h </w:instrText>
      </w:r>
      <w:r>
        <w:rPr>
          <w:noProof/>
        </w:rPr>
      </w:r>
      <w:r>
        <w:rPr>
          <w:noProof/>
        </w:rPr>
        <w:fldChar w:fldCharType="separate"/>
      </w:r>
      <w:r>
        <w:rPr>
          <w:noProof/>
        </w:rPr>
        <w:t>154</w:t>
      </w:r>
      <w:r>
        <w:rPr>
          <w:noProof/>
        </w:rPr>
        <w:fldChar w:fldCharType="end"/>
      </w:r>
    </w:p>
    <w:p w14:paraId="2EE8F559" w14:textId="0724087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_Toc209521000 \h </w:instrText>
      </w:r>
      <w:r>
        <w:rPr>
          <w:noProof/>
        </w:rPr>
      </w:r>
      <w:r>
        <w:rPr>
          <w:noProof/>
        </w:rPr>
        <w:fldChar w:fldCharType="separate"/>
      </w:r>
      <w:r>
        <w:rPr>
          <w:noProof/>
        </w:rPr>
        <w:t>154</w:t>
      </w:r>
      <w:r>
        <w:rPr>
          <w:noProof/>
        </w:rPr>
        <w:fldChar w:fldCharType="end"/>
      </w:r>
    </w:p>
    <w:p w14:paraId="3A192555" w14:textId="29F2495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_Toc209521001 \h </w:instrText>
      </w:r>
      <w:r>
        <w:rPr>
          <w:noProof/>
        </w:rPr>
      </w:r>
      <w:r>
        <w:rPr>
          <w:noProof/>
        </w:rPr>
        <w:fldChar w:fldCharType="separate"/>
      </w:r>
      <w:r>
        <w:rPr>
          <w:noProof/>
        </w:rPr>
        <w:t>155</w:t>
      </w:r>
      <w:r>
        <w:rPr>
          <w:noProof/>
        </w:rPr>
        <w:fldChar w:fldCharType="end"/>
      </w:r>
    </w:p>
    <w:p w14:paraId="71BA0B16" w14:textId="6C35BAC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_Toc209521002 \h </w:instrText>
      </w:r>
      <w:r>
        <w:rPr>
          <w:noProof/>
        </w:rPr>
      </w:r>
      <w:r>
        <w:rPr>
          <w:noProof/>
        </w:rPr>
        <w:fldChar w:fldCharType="separate"/>
      </w:r>
      <w:r>
        <w:rPr>
          <w:noProof/>
        </w:rPr>
        <w:t>155</w:t>
      </w:r>
      <w:r>
        <w:rPr>
          <w:noProof/>
        </w:rPr>
        <w:fldChar w:fldCharType="end"/>
      </w:r>
    </w:p>
    <w:p w14:paraId="094849B3" w14:textId="25B2476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_Toc209521003 \h </w:instrText>
      </w:r>
      <w:r>
        <w:rPr>
          <w:noProof/>
        </w:rPr>
      </w:r>
      <w:r>
        <w:rPr>
          <w:noProof/>
        </w:rPr>
        <w:fldChar w:fldCharType="separate"/>
      </w:r>
      <w:r>
        <w:rPr>
          <w:noProof/>
        </w:rPr>
        <w:t>155</w:t>
      </w:r>
      <w:r>
        <w:rPr>
          <w:noProof/>
        </w:rPr>
        <w:fldChar w:fldCharType="end"/>
      </w:r>
    </w:p>
    <w:p w14:paraId="35401180" w14:textId="7D5AE6B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_Toc209521004 \h </w:instrText>
      </w:r>
      <w:r>
        <w:rPr>
          <w:noProof/>
        </w:rPr>
      </w:r>
      <w:r>
        <w:rPr>
          <w:noProof/>
        </w:rPr>
        <w:fldChar w:fldCharType="separate"/>
      </w:r>
      <w:r>
        <w:rPr>
          <w:noProof/>
        </w:rPr>
        <w:t>155</w:t>
      </w:r>
      <w:r>
        <w:rPr>
          <w:noProof/>
        </w:rPr>
        <w:fldChar w:fldCharType="end"/>
      </w:r>
    </w:p>
    <w:p w14:paraId="75EC1B30" w14:textId="24FACAC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8.5.6.3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_Toc209521005 \h </w:instrText>
      </w:r>
      <w:r>
        <w:rPr>
          <w:noProof/>
        </w:rPr>
      </w:r>
      <w:r>
        <w:rPr>
          <w:noProof/>
        </w:rPr>
        <w:fldChar w:fldCharType="separate"/>
      </w:r>
      <w:r>
        <w:rPr>
          <w:noProof/>
        </w:rPr>
        <w:t>155</w:t>
      </w:r>
      <w:r>
        <w:rPr>
          <w:noProof/>
        </w:rPr>
        <w:fldChar w:fldCharType="end"/>
      </w:r>
    </w:p>
    <w:p w14:paraId="7DDBE969" w14:textId="4BAE1C7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_Toc209521006 \h </w:instrText>
      </w:r>
      <w:r>
        <w:rPr>
          <w:noProof/>
        </w:rPr>
      </w:r>
      <w:r>
        <w:rPr>
          <w:noProof/>
        </w:rPr>
        <w:fldChar w:fldCharType="separate"/>
      </w:r>
      <w:r>
        <w:rPr>
          <w:noProof/>
        </w:rPr>
        <w:t>155</w:t>
      </w:r>
      <w:r>
        <w:rPr>
          <w:noProof/>
        </w:rPr>
        <w:fldChar w:fldCharType="end"/>
      </w:r>
    </w:p>
    <w:p w14:paraId="78964D6A" w14:textId="5FD0D937"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_Toc209521007 \h </w:instrText>
      </w:r>
      <w:r>
        <w:rPr>
          <w:noProof/>
        </w:rPr>
      </w:r>
      <w:r>
        <w:rPr>
          <w:noProof/>
        </w:rPr>
        <w:fldChar w:fldCharType="separate"/>
      </w:r>
      <w:r>
        <w:rPr>
          <w:noProof/>
        </w:rPr>
        <w:t>155</w:t>
      </w:r>
      <w:r>
        <w:rPr>
          <w:noProof/>
        </w:rPr>
        <w:fldChar w:fldCharType="end"/>
      </w:r>
    </w:p>
    <w:p w14:paraId="3924C77B" w14:textId="67B96B9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_Toc209521008 \h </w:instrText>
      </w:r>
      <w:r>
        <w:rPr>
          <w:noProof/>
        </w:rPr>
      </w:r>
      <w:r>
        <w:rPr>
          <w:noProof/>
        </w:rPr>
        <w:fldChar w:fldCharType="separate"/>
      </w:r>
      <w:r>
        <w:rPr>
          <w:noProof/>
        </w:rPr>
        <w:t>155</w:t>
      </w:r>
      <w:r>
        <w:rPr>
          <w:noProof/>
        </w:rPr>
        <w:fldChar w:fldCharType="end"/>
      </w:r>
    </w:p>
    <w:p w14:paraId="530589C8" w14:textId="53E8D51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_Toc209521009 \h </w:instrText>
      </w:r>
      <w:r>
        <w:rPr>
          <w:noProof/>
        </w:rPr>
      </w:r>
      <w:r>
        <w:rPr>
          <w:noProof/>
        </w:rPr>
        <w:fldChar w:fldCharType="separate"/>
      </w:r>
      <w:r>
        <w:rPr>
          <w:noProof/>
        </w:rPr>
        <w:t>156</w:t>
      </w:r>
      <w:r>
        <w:rPr>
          <w:noProof/>
        </w:rPr>
        <w:fldChar w:fldCharType="end"/>
      </w:r>
    </w:p>
    <w:p w14:paraId="16839E2B" w14:textId="6A4FBC5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_Toc209521010 \h </w:instrText>
      </w:r>
      <w:r>
        <w:rPr>
          <w:noProof/>
        </w:rPr>
      </w:r>
      <w:r>
        <w:rPr>
          <w:noProof/>
        </w:rPr>
        <w:fldChar w:fldCharType="separate"/>
      </w:r>
      <w:r>
        <w:rPr>
          <w:noProof/>
        </w:rPr>
        <w:t>156</w:t>
      </w:r>
      <w:r>
        <w:rPr>
          <w:noProof/>
        </w:rPr>
        <w:fldChar w:fldCharType="end"/>
      </w:r>
    </w:p>
    <w:p w14:paraId="5257894C" w14:textId="5AF334F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_Toc209521011 \h </w:instrText>
      </w:r>
      <w:r>
        <w:rPr>
          <w:noProof/>
        </w:rPr>
      </w:r>
      <w:r>
        <w:rPr>
          <w:noProof/>
        </w:rPr>
        <w:fldChar w:fldCharType="separate"/>
      </w:r>
      <w:r>
        <w:rPr>
          <w:noProof/>
        </w:rPr>
        <w:t>157</w:t>
      </w:r>
      <w:r>
        <w:rPr>
          <w:noProof/>
        </w:rPr>
        <w:fldChar w:fldCharType="end"/>
      </w:r>
    </w:p>
    <w:p w14:paraId="033B12DD" w14:textId="08E0983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_Toc209521012 \h </w:instrText>
      </w:r>
      <w:r>
        <w:rPr>
          <w:noProof/>
        </w:rPr>
      </w:r>
      <w:r>
        <w:rPr>
          <w:noProof/>
        </w:rPr>
        <w:fldChar w:fldCharType="separate"/>
      </w:r>
      <w:r>
        <w:rPr>
          <w:noProof/>
        </w:rPr>
        <w:t>157</w:t>
      </w:r>
      <w:r>
        <w:rPr>
          <w:noProof/>
        </w:rPr>
        <w:fldChar w:fldCharType="end"/>
      </w:r>
    </w:p>
    <w:p w14:paraId="0C4F4B21" w14:textId="2BE4506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_Toc209521013 \h </w:instrText>
      </w:r>
      <w:r>
        <w:rPr>
          <w:noProof/>
        </w:rPr>
      </w:r>
      <w:r>
        <w:rPr>
          <w:noProof/>
        </w:rPr>
        <w:fldChar w:fldCharType="separate"/>
      </w:r>
      <w:r>
        <w:rPr>
          <w:noProof/>
        </w:rPr>
        <w:t>157</w:t>
      </w:r>
      <w:r>
        <w:rPr>
          <w:noProof/>
        </w:rPr>
        <w:fldChar w:fldCharType="end"/>
      </w:r>
    </w:p>
    <w:p w14:paraId="5901F639" w14:textId="7DD98AC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_Toc209521014 \h </w:instrText>
      </w:r>
      <w:r>
        <w:rPr>
          <w:noProof/>
        </w:rPr>
      </w:r>
      <w:r>
        <w:rPr>
          <w:noProof/>
        </w:rPr>
        <w:fldChar w:fldCharType="separate"/>
      </w:r>
      <w:r>
        <w:rPr>
          <w:noProof/>
        </w:rPr>
        <w:t>157</w:t>
      </w:r>
      <w:r>
        <w:rPr>
          <w:noProof/>
        </w:rPr>
        <w:fldChar w:fldCharType="end"/>
      </w:r>
    </w:p>
    <w:p w14:paraId="3B4FD33F" w14:textId="5EB92384"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8.6.2.2.3.1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_Toc209521015 \h </w:instrText>
      </w:r>
      <w:r>
        <w:rPr>
          <w:noProof/>
        </w:rPr>
      </w:r>
      <w:r>
        <w:rPr>
          <w:noProof/>
        </w:rPr>
        <w:fldChar w:fldCharType="separate"/>
      </w:r>
      <w:r>
        <w:rPr>
          <w:noProof/>
        </w:rPr>
        <w:t>157</w:t>
      </w:r>
      <w:r>
        <w:rPr>
          <w:noProof/>
        </w:rPr>
        <w:fldChar w:fldCharType="end"/>
      </w:r>
    </w:p>
    <w:p w14:paraId="0067EDAF" w14:textId="79F6CBB7"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8.6.2.2.3.2</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_Toc209521016 \h </w:instrText>
      </w:r>
      <w:r>
        <w:rPr>
          <w:noProof/>
        </w:rPr>
      </w:r>
      <w:r>
        <w:rPr>
          <w:noProof/>
        </w:rPr>
        <w:fldChar w:fldCharType="separate"/>
      </w:r>
      <w:r>
        <w:rPr>
          <w:noProof/>
        </w:rPr>
        <w:t>158</w:t>
      </w:r>
      <w:r>
        <w:rPr>
          <w:noProof/>
        </w:rPr>
        <w:fldChar w:fldCharType="end"/>
      </w:r>
    </w:p>
    <w:p w14:paraId="2E16053A" w14:textId="6420EE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_Toc209521017 \h </w:instrText>
      </w:r>
      <w:r>
        <w:rPr>
          <w:noProof/>
        </w:rPr>
      </w:r>
      <w:r>
        <w:rPr>
          <w:noProof/>
        </w:rPr>
        <w:fldChar w:fldCharType="separate"/>
      </w:r>
      <w:r>
        <w:rPr>
          <w:noProof/>
        </w:rPr>
        <w:t>159</w:t>
      </w:r>
      <w:r>
        <w:rPr>
          <w:noProof/>
        </w:rPr>
        <w:fldChar w:fldCharType="end"/>
      </w:r>
    </w:p>
    <w:p w14:paraId="1DD353D2" w14:textId="7769910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_Toc209521018 \h </w:instrText>
      </w:r>
      <w:r>
        <w:rPr>
          <w:noProof/>
        </w:rPr>
      </w:r>
      <w:r>
        <w:rPr>
          <w:noProof/>
        </w:rPr>
        <w:fldChar w:fldCharType="separate"/>
      </w:r>
      <w:r>
        <w:rPr>
          <w:noProof/>
        </w:rPr>
        <w:t>159</w:t>
      </w:r>
      <w:r>
        <w:rPr>
          <w:noProof/>
        </w:rPr>
        <w:fldChar w:fldCharType="end"/>
      </w:r>
    </w:p>
    <w:p w14:paraId="4F4367AB" w14:textId="4DA0DE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_Toc209521019 \h </w:instrText>
      </w:r>
      <w:r>
        <w:rPr>
          <w:noProof/>
        </w:rPr>
      </w:r>
      <w:r>
        <w:rPr>
          <w:noProof/>
        </w:rPr>
        <w:fldChar w:fldCharType="separate"/>
      </w:r>
      <w:r>
        <w:rPr>
          <w:noProof/>
        </w:rPr>
        <w:t>159</w:t>
      </w:r>
      <w:r>
        <w:rPr>
          <w:noProof/>
        </w:rPr>
        <w:fldChar w:fldCharType="end"/>
      </w:r>
    </w:p>
    <w:p w14:paraId="67ECF6CA" w14:textId="4E55605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_Toc209521020 \h </w:instrText>
      </w:r>
      <w:r>
        <w:rPr>
          <w:noProof/>
        </w:rPr>
      </w:r>
      <w:r>
        <w:rPr>
          <w:noProof/>
        </w:rPr>
        <w:fldChar w:fldCharType="separate"/>
      </w:r>
      <w:r>
        <w:rPr>
          <w:noProof/>
        </w:rPr>
        <w:t>159</w:t>
      </w:r>
      <w:r>
        <w:rPr>
          <w:noProof/>
        </w:rPr>
        <w:fldChar w:fldCharType="end"/>
      </w:r>
    </w:p>
    <w:p w14:paraId="08C4A443" w14:textId="4A7FFD7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_Toc209521021 \h </w:instrText>
      </w:r>
      <w:r>
        <w:rPr>
          <w:noProof/>
        </w:rPr>
      </w:r>
      <w:r>
        <w:rPr>
          <w:noProof/>
        </w:rPr>
        <w:fldChar w:fldCharType="separate"/>
      </w:r>
      <w:r>
        <w:rPr>
          <w:noProof/>
        </w:rPr>
        <w:t>159</w:t>
      </w:r>
      <w:r>
        <w:rPr>
          <w:noProof/>
        </w:rPr>
        <w:fldChar w:fldCharType="end"/>
      </w:r>
    </w:p>
    <w:p w14:paraId="7ADE61FF" w14:textId="719BBD2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8.6.2.3.3.1</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_Toc209521022 \h </w:instrText>
      </w:r>
      <w:r>
        <w:rPr>
          <w:noProof/>
        </w:rPr>
      </w:r>
      <w:r>
        <w:rPr>
          <w:noProof/>
        </w:rPr>
        <w:fldChar w:fldCharType="separate"/>
      </w:r>
      <w:r>
        <w:rPr>
          <w:noProof/>
        </w:rPr>
        <w:t>159</w:t>
      </w:r>
      <w:r>
        <w:rPr>
          <w:noProof/>
        </w:rPr>
        <w:fldChar w:fldCharType="end"/>
      </w:r>
    </w:p>
    <w:p w14:paraId="406274AA" w14:textId="0462C75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8.6.2.3.3.2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_Toc209521023 \h </w:instrText>
      </w:r>
      <w:r>
        <w:rPr>
          <w:noProof/>
        </w:rPr>
      </w:r>
      <w:r>
        <w:rPr>
          <w:noProof/>
        </w:rPr>
        <w:fldChar w:fldCharType="separate"/>
      </w:r>
      <w:r>
        <w:rPr>
          <w:noProof/>
        </w:rPr>
        <w:t>160</w:t>
      </w:r>
      <w:r>
        <w:rPr>
          <w:noProof/>
        </w:rPr>
        <w:fldChar w:fldCharType="end"/>
      </w:r>
    </w:p>
    <w:p w14:paraId="1C226F82" w14:textId="4BF741A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8.6.2.3.3.3</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_Toc209521024 \h </w:instrText>
      </w:r>
      <w:r>
        <w:rPr>
          <w:noProof/>
        </w:rPr>
      </w:r>
      <w:r>
        <w:rPr>
          <w:noProof/>
        </w:rPr>
        <w:fldChar w:fldCharType="separate"/>
      </w:r>
      <w:r>
        <w:rPr>
          <w:noProof/>
        </w:rPr>
        <w:t>161</w:t>
      </w:r>
      <w:r>
        <w:rPr>
          <w:noProof/>
        </w:rPr>
        <w:fldChar w:fldCharType="end"/>
      </w:r>
    </w:p>
    <w:p w14:paraId="701C8838" w14:textId="74DADD31"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8.6.2.3.3.4</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_Toc209521025 \h </w:instrText>
      </w:r>
      <w:r>
        <w:rPr>
          <w:noProof/>
        </w:rPr>
      </w:r>
      <w:r>
        <w:rPr>
          <w:noProof/>
        </w:rPr>
        <w:fldChar w:fldCharType="separate"/>
      </w:r>
      <w:r>
        <w:rPr>
          <w:noProof/>
        </w:rPr>
        <w:t>162</w:t>
      </w:r>
      <w:r>
        <w:rPr>
          <w:noProof/>
        </w:rPr>
        <w:fldChar w:fldCharType="end"/>
      </w:r>
    </w:p>
    <w:p w14:paraId="11A2BCD0" w14:textId="2F9568B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_Toc209521026 \h </w:instrText>
      </w:r>
      <w:r>
        <w:rPr>
          <w:noProof/>
        </w:rPr>
      </w:r>
      <w:r>
        <w:rPr>
          <w:noProof/>
        </w:rPr>
        <w:fldChar w:fldCharType="separate"/>
      </w:r>
      <w:r>
        <w:rPr>
          <w:noProof/>
        </w:rPr>
        <w:t>163</w:t>
      </w:r>
      <w:r>
        <w:rPr>
          <w:noProof/>
        </w:rPr>
        <w:fldChar w:fldCharType="end"/>
      </w:r>
    </w:p>
    <w:p w14:paraId="2B3243C4" w14:textId="17A4A5F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_Toc209521027 \h </w:instrText>
      </w:r>
      <w:r>
        <w:rPr>
          <w:noProof/>
        </w:rPr>
      </w:r>
      <w:r>
        <w:rPr>
          <w:noProof/>
        </w:rPr>
        <w:fldChar w:fldCharType="separate"/>
      </w:r>
      <w:r>
        <w:rPr>
          <w:noProof/>
        </w:rPr>
        <w:t>163</w:t>
      </w:r>
      <w:r>
        <w:rPr>
          <w:noProof/>
        </w:rPr>
        <w:fldChar w:fldCharType="end"/>
      </w:r>
    </w:p>
    <w:p w14:paraId="425E85A1" w14:textId="2C69AD5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_Toc209521028 \h </w:instrText>
      </w:r>
      <w:r>
        <w:rPr>
          <w:noProof/>
        </w:rPr>
      </w:r>
      <w:r>
        <w:rPr>
          <w:noProof/>
        </w:rPr>
        <w:fldChar w:fldCharType="separate"/>
      </w:r>
      <w:r>
        <w:rPr>
          <w:noProof/>
        </w:rPr>
        <w:t>164</w:t>
      </w:r>
      <w:r>
        <w:rPr>
          <w:noProof/>
        </w:rPr>
        <w:fldChar w:fldCharType="end"/>
      </w:r>
    </w:p>
    <w:p w14:paraId="3F3939A5" w14:textId="21564A4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_Toc209521029 \h </w:instrText>
      </w:r>
      <w:r>
        <w:rPr>
          <w:noProof/>
        </w:rPr>
      </w:r>
      <w:r>
        <w:rPr>
          <w:noProof/>
        </w:rPr>
        <w:fldChar w:fldCharType="separate"/>
      </w:r>
      <w:r>
        <w:rPr>
          <w:noProof/>
        </w:rPr>
        <w:t>164</w:t>
      </w:r>
      <w:r>
        <w:rPr>
          <w:noProof/>
        </w:rPr>
        <w:fldChar w:fldCharType="end"/>
      </w:r>
    </w:p>
    <w:p w14:paraId="116545B6" w14:textId="6D70FD7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8.6.4.2</w:t>
      </w:r>
      <w:r>
        <w:rPr>
          <w:rFonts w:asciiTheme="minorHAnsi" w:eastAsiaTheme="minorEastAsia" w:hAnsiTheme="minorHAnsi" w:cstheme="minorBidi"/>
          <w:noProof/>
          <w:kern w:val="2"/>
          <w:sz w:val="24"/>
          <w:szCs w:val="24"/>
          <w:lang w:eastAsia="en-GB"/>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_Toc209521030 \h </w:instrText>
      </w:r>
      <w:r>
        <w:rPr>
          <w:noProof/>
        </w:rPr>
      </w:r>
      <w:r>
        <w:rPr>
          <w:noProof/>
        </w:rPr>
        <w:fldChar w:fldCharType="separate"/>
      </w:r>
      <w:r>
        <w:rPr>
          <w:noProof/>
        </w:rPr>
        <w:t>164</w:t>
      </w:r>
      <w:r>
        <w:rPr>
          <w:noProof/>
        </w:rPr>
        <w:fldChar w:fldCharType="end"/>
      </w:r>
    </w:p>
    <w:p w14:paraId="753017A1" w14:textId="2931433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_Toc209521031 \h </w:instrText>
      </w:r>
      <w:r>
        <w:rPr>
          <w:noProof/>
        </w:rPr>
      </w:r>
      <w:r>
        <w:rPr>
          <w:noProof/>
        </w:rPr>
        <w:fldChar w:fldCharType="separate"/>
      </w:r>
      <w:r>
        <w:rPr>
          <w:noProof/>
        </w:rPr>
        <w:t>164</w:t>
      </w:r>
      <w:r>
        <w:rPr>
          <w:noProof/>
        </w:rPr>
        <w:fldChar w:fldCharType="end"/>
      </w:r>
    </w:p>
    <w:p w14:paraId="51076463" w14:textId="66B7EBA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8.6.4.2.2</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_Toc209521032 \h </w:instrText>
      </w:r>
      <w:r>
        <w:rPr>
          <w:noProof/>
        </w:rPr>
      </w:r>
      <w:r>
        <w:rPr>
          <w:noProof/>
        </w:rPr>
        <w:fldChar w:fldCharType="separate"/>
      </w:r>
      <w:r>
        <w:rPr>
          <w:noProof/>
        </w:rPr>
        <w:t>164</w:t>
      </w:r>
      <w:r>
        <w:rPr>
          <w:noProof/>
        </w:rPr>
        <w:fldChar w:fldCharType="end"/>
      </w:r>
    </w:p>
    <w:p w14:paraId="23A30F32" w14:textId="3CAF6D7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_Toc209521033 \h </w:instrText>
      </w:r>
      <w:r>
        <w:rPr>
          <w:noProof/>
        </w:rPr>
      </w:r>
      <w:r>
        <w:rPr>
          <w:noProof/>
        </w:rPr>
        <w:fldChar w:fldCharType="separate"/>
      </w:r>
      <w:r>
        <w:rPr>
          <w:noProof/>
        </w:rPr>
        <w:t>165</w:t>
      </w:r>
      <w:r>
        <w:rPr>
          <w:noProof/>
        </w:rPr>
        <w:fldChar w:fldCharType="end"/>
      </w:r>
    </w:p>
    <w:p w14:paraId="418AB3DA" w14:textId="0167351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sidRPr="002D0CE3">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2D0CE3">
        <w:rPr>
          <w:noProof/>
          <w:lang w:val="en-US" w:eastAsia="zh-CN"/>
        </w:rPr>
        <w:t>Description</w:t>
      </w:r>
      <w:r>
        <w:rPr>
          <w:noProof/>
        </w:rPr>
        <w:tab/>
      </w:r>
      <w:r>
        <w:rPr>
          <w:noProof/>
        </w:rPr>
        <w:fldChar w:fldCharType="begin" w:fldLock="1"/>
      </w:r>
      <w:r>
        <w:rPr>
          <w:noProof/>
        </w:rPr>
        <w:instrText xml:space="preserve"> PAGEREF _Toc209521034 \h </w:instrText>
      </w:r>
      <w:r>
        <w:rPr>
          <w:noProof/>
        </w:rPr>
      </w:r>
      <w:r>
        <w:rPr>
          <w:noProof/>
        </w:rPr>
        <w:fldChar w:fldCharType="separate"/>
      </w:r>
      <w:r>
        <w:rPr>
          <w:noProof/>
        </w:rPr>
        <w:t>165</w:t>
      </w:r>
      <w:r>
        <w:rPr>
          <w:noProof/>
        </w:rPr>
        <w:fldChar w:fldCharType="end"/>
      </w:r>
    </w:p>
    <w:p w14:paraId="01227F00" w14:textId="08D1C84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_Toc209521035 \h </w:instrText>
      </w:r>
      <w:r>
        <w:rPr>
          <w:noProof/>
        </w:rPr>
      </w:r>
      <w:r>
        <w:rPr>
          <w:noProof/>
        </w:rPr>
        <w:fldChar w:fldCharType="separate"/>
      </w:r>
      <w:r>
        <w:rPr>
          <w:noProof/>
        </w:rPr>
        <w:t>165</w:t>
      </w:r>
      <w:r>
        <w:rPr>
          <w:noProof/>
        </w:rPr>
        <w:fldChar w:fldCharType="end"/>
      </w:r>
    </w:p>
    <w:p w14:paraId="236EDD72" w14:textId="498139E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_Toc209521036 \h </w:instrText>
      </w:r>
      <w:r>
        <w:rPr>
          <w:noProof/>
        </w:rPr>
      </w:r>
      <w:r>
        <w:rPr>
          <w:noProof/>
        </w:rPr>
        <w:fldChar w:fldCharType="separate"/>
      </w:r>
      <w:r>
        <w:rPr>
          <w:noProof/>
        </w:rPr>
        <w:t>166</w:t>
      </w:r>
      <w:r>
        <w:rPr>
          <w:noProof/>
        </w:rPr>
        <w:fldChar w:fldCharType="end"/>
      </w:r>
    </w:p>
    <w:p w14:paraId="6F322BF7" w14:textId="04F11D8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_Toc209521037 \h </w:instrText>
      </w:r>
      <w:r>
        <w:rPr>
          <w:noProof/>
        </w:rPr>
      </w:r>
      <w:r>
        <w:rPr>
          <w:noProof/>
        </w:rPr>
        <w:fldChar w:fldCharType="separate"/>
      </w:r>
      <w:r>
        <w:rPr>
          <w:noProof/>
        </w:rPr>
        <w:t>166</w:t>
      </w:r>
      <w:r>
        <w:rPr>
          <w:noProof/>
        </w:rPr>
        <w:fldChar w:fldCharType="end"/>
      </w:r>
    </w:p>
    <w:p w14:paraId="72CD87FE" w14:textId="025D70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_Toc209521038 \h </w:instrText>
      </w:r>
      <w:r>
        <w:rPr>
          <w:noProof/>
        </w:rPr>
      </w:r>
      <w:r>
        <w:rPr>
          <w:noProof/>
        </w:rPr>
        <w:fldChar w:fldCharType="separate"/>
      </w:r>
      <w:r>
        <w:rPr>
          <w:noProof/>
        </w:rPr>
        <w:t>166</w:t>
      </w:r>
      <w:r>
        <w:rPr>
          <w:noProof/>
        </w:rPr>
        <w:fldChar w:fldCharType="end"/>
      </w:r>
    </w:p>
    <w:p w14:paraId="51E71B07" w14:textId="5BE7633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_Toc209521039 \h </w:instrText>
      </w:r>
      <w:r>
        <w:rPr>
          <w:noProof/>
        </w:rPr>
      </w:r>
      <w:r>
        <w:rPr>
          <w:noProof/>
        </w:rPr>
        <w:fldChar w:fldCharType="separate"/>
      </w:r>
      <w:r>
        <w:rPr>
          <w:noProof/>
        </w:rPr>
        <w:t>169</w:t>
      </w:r>
      <w:r>
        <w:rPr>
          <w:noProof/>
        </w:rPr>
        <w:fldChar w:fldCharType="end"/>
      </w:r>
    </w:p>
    <w:p w14:paraId="2A04A9D8" w14:textId="06835A4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_Toc209521040 \h </w:instrText>
      </w:r>
      <w:r>
        <w:rPr>
          <w:noProof/>
        </w:rPr>
      </w:r>
      <w:r>
        <w:rPr>
          <w:noProof/>
        </w:rPr>
        <w:fldChar w:fldCharType="separate"/>
      </w:r>
      <w:r>
        <w:rPr>
          <w:noProof/>
        </w:rPr>
        <w:t>169</w:t>
      </w:r>
      <w:r>
        <w:rPr>
          <w:noProof/>
        </w:rPr>
        <w:fldChar w:fldCharType="end"/>
      </w:r>
    </w:p>
    <w:p w14:paraId="0FF49631" w14:textId="1501123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_Toc209521041 \h </w:instrText>
      </w:r>
      <w:r>
        <w:rPr>
          <w:noProof/>
        </w:rPr>
      </w:r>
      <w:r>
        <w:rPr>
          <w:noProof/>
        </w:rPr>
        <w:fldChar w:fldCharType="separate"/>
      </w:r>
      <w:r>
        <w:rPr>
          <w:noProof/>
        </w:rPr>
        <w:t>169</w:t>
      </w:r>
      <w:r>
        <w:rPr>
          <w:noProof/>
        </w:rPr>
        <w:fldChar w:fldCharType="end"/>
      </w:r>
    </w:p>
    <w:p w14:paraId="35329DA8" w14:textId="1C544DD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_Toc209521042 \h </w:instrText>
      </w:r>
      <w:r>
        <w:rPr>
          <w:noProof/>
        </w:rPr>
      </w:r>
      <w:r>
        <w:rPr>
          <w:noProof/>
        </w:rPr>
        <w:fldChar w:fldCharType="separate"/>
      </w:r>
      <w:r>
        <w:rPr>
          <w:noProof/>
        </w:rPr>
        <w:t>172</w:t>
      </w:r>
      <w:r>
        <w:rPr>
          <w:noProof/>
        </w:rPr>
        <w:fldChar w:fldCharType="end"/>
      </w:r>
    </w:p>
    <w:p w14:paraId="71D71749" w14:textId="766D873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_Toc209521043 \h </w:instrText>
      </w:r>
      <w:r>
        <w:rPr>
          <w:noProof/>
        </w:rPr>
      </w:r>
      <w:r>
        <w:rPr>
          <w:noProof/>
        </w:rPr>
        <w:fldChar w:fldCharType="separate"/>
      </w:r>
      <w:r>
        <w:rPr>
          <w:noProof/>
        </w:rPr>
        <w:t>174</w:t>
      </w:r>
      <w:r>
        <w:rPr>
          <w:noProof/>
        </w:rPr>
        <w:fldChar w:fldCharType="end"/>
      </w:r>
    </w:p>
    <w:p w14:paraId="63A542E1" w14:textId="13376FD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_Toc209521044 \h </w:instrText>
      </w:r>
      <w:r>
        <w:rPr>
          <w:noProof/>
        </w:rPr>
      </w:r>
      <w:r>
        <w:rPr>
          <w:noProof/>
        </w:rPr>
        <w:fldChar w:fldCharType="separate"/>
      </w:r>
      <w:r>
        <w:rPr>
          <w:noProof/>
        </w:rPr>
        <w:t>175</w:t>
      </w:r>
      <w:r>
        <w:rPr>
          <w:noProof/>
        </w:rPr>
        <w:fldChar w:fldCharType="end"/>
      </w:r>
    </w:p>
    <w:p w14:paraId="56039937" w14:textId="137DA40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_Toc209521045 \h </w:instrText>
      </w:r>
      <w:r>
        <w:rPr>
          <w:noProof/>
        </w:rPr>
      </w:r>
      <w:r>
        <w:rPr>
          <w:noProof/>
        </w:rPr>
        <w:fldChar w:fldCharType="separate"/>
      </w:r>
      <w:r>
        <w:rPr>
          <w:noProof/>
        </w:rPr>
        <w:t>176</w:t>
      </w:r>
      <w:r>
        <w:rPr>
          <w:noProof/>
        </w:rPr>
        <w:fldChar w:fldCharType="end"/>
      </w:r>
    </w:p>
    <w:p w14:paraId="6319A6E6" w14:textId="72945C3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_Toc209521046 \h </w:instrText>
      </w:r>
      <w:r>
        <w:rPr>
          <w:noProof/>
        </w:rPr>
      </w:r>
      <w:r>
        <w:rPr>
          <w:noProof/>
        </w:rPr>
        <w:fldChar w:fldCharType="separate"/>
      </w:r>
      <w:r>
        <w:rPr>
          <w:noProof/>
        </w:rPr>
        <w:t>178</w:t>
      </w:r>
      <w:r>
        <w:rPr>
          <w:noProof/>
        </w:rPr>
        <w:fldChar w:fldCharType="end"/>
      </w:r>
    </w:p>
    <w:p w14:paraId="6A24B02D" w14:textId="5663082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_Toc209521047 \h </w:instrText>
      </w:r>
      <w:r>
        <w:rPr>
          <w:noProof/>
        </w:rPr>
      </w:r>
      <w:r>
        <w:rPr>
          <w:noProof/>
        </w:rPr>
        <w:fldChar w:fldCharType="separate"/>
      </w:r>
      <w:r>
        <w:rPr>
          <w:noProof/>
        </w:rPr>
        <w:t>179</w:t>
      </w:r>
      <w:r>
        <w:rPr>
          <w:noProof/>
        </w:rPr>
        <w:fldChar w:fldCharType="end"/>
      </w:r>
    </w:p>
    <w:p w14:paraId="1C879A66" w14:textId="78EDF18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UpPathChangeInfo</w:t>
      </w:r>
      <w:r>
        <w:rPr>
          <w:noProof/>
        </w:rPr>
        <w:tab/>
      </w:r>
      <w:r>
        <w:rPr>
          <w:noProof/>
        </w:rPr>
        <w:fldChar w:fldCharType="begin" w:fldLock="1"/>
      </w:r>
      <w:r>
        <w:rPr>
          <w:noProof/>
        </w:rPr>
        <w:instrText xml:space="preserve"> PAGEREF _Toc209521048 \h </w:instrText>
      </w:r>
      <w:r>
        <w:rPr>
          <w:noProof/>
        </w:rPr>
      </w:r>
      <w:r>
        <w:rPr>
          <w:noProof/>
        </w:rPr>
        <w:fldChar w:fldCharType="separate"/>
      </w:r>
      <w:r>
        <w:rPr>
          <w:noProof/>
        </w:rPr>
        <w:t>179</w:t>
      </w:r>
      <w:r>
        <w:rPr>
          <w:noProof/>
        </w:rPr>
        <w:fldChar w:fldCharType="end"/>
      </w:r>
    </w:p>
    <w:p w14:paraId="193AEBB0" w14:textId="6907BD6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_Toc209521049 \h </w:instrText>
      </w:r>
      <w:r>
        <w:rPr>
          <w:noProof/>
        </w:rPr>
      </w:r>
      <w:r>
        <w:rPr>
          <w:noProof/>
        </w:rPr>
        <w:fldChar w:fldCharType="separate"/>
      </w:r>
      <w:r>
        <w:rPr>
          <w:noProof/>
        </w:rPr>
        <w:t>179</w:t>
      </w:r>
      <w:r>
        <w:rPr>
          <w:noProof/>
        </w:rPr>
        <w:fldChar w:fldCharType="end"/>
      </w:r>
    </w:p>
    <w:p w14:paraId="04706DFF" w14:textId="029A52C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_Toc209521050 \h </w:instrText>
      </w:r>
      <w:r>
        <w:rPr>
          <w:noProof/>
        </w:rPr>
      </w:r>
      <w:r>
        <w:rPr>
          <w:noProof/>
        </w:rPr>
        <w:fldChar w:fldCharType="separate"/>
      </w:r>
      <w:r>
        <w:rPr>
          <w:noProof/>
        </w:rPr>
        <w:t>180</w:t>
      </w:r>
      <w:r>
        <w:rPr>
          <w:noProof/>
        </w:rPr>
        <w:fldChar w:fldCharType="end"/>
      </w:r>
    </w:p>
    <w:p w14:paraId="683885CF" w14:textId="05C67BA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_Toc209521051 \h </w:instrText>
      </w:r>
      <w:r>
        <w:rPr>
          <w:noProof/>
        </w:rPr>
      </w:r>
      <w:r>
        <w:rPr>
          <w:noProof/>
        </w:rPr>
        <w:fldChar w:fldCharType="separate"/>
      </w:r>
      <w:r>
        <w:rPr>
          <w:noProof/>
        </w:rPr>
        <w:t>180</w:t>
      </w:r>
      <w:r>
        <w:rPr>
          <w:noProof/>
        </w:rPr>
        <w:fldChar w:fldCharType="end"/>
      </w:r>
    </w:p>
    <w:p w14:paraId="5B723C8D" w14:textId="534E30D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_Toc209521052 \h </w:instrText>
      </w:r>
      <w:r>
        <w:rPr>
          <w:noProof/>
        </w:rPr>
      </w:r>
      <w:r>
        <w:rPr>
          <w:noProof/>
        </w:rPr>
        <w:fldChar w:fldCharType="separate"/>
      </w:r>
      <w:r>
        <w:rPr>
          <w:noProof/>
        </w:rPr>
        <w:t>180</w:t>
      </w:r>
      <w:r>
        <w:rPr>
          <w:noProof/>
        </w:rPr>
        <w:fldChar w:fldCharType="end"/>
      </w:r>
    </w:p>
    <w:p w14:paraId="4889CBB5" w14:textId="2A12DB0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TrafficFilterInfo</w:t>
      </w:r>
      <w:r>
        <w:rPr>
          <w:noProof/>
        </w:rPr>
        <w:tab/>
      </w:r>
      <w:r>
        <w:rPr>
          <w:noProof/>
        </w:rPr>
        <w:fldChar w:fldCharType="begin" w:fldLock="1"/>
      </w:r>
      <w:r>
        <w:rPr>
          <w:noProof/>
        </w:rPr>
        <w:instrText xml:space="preserve"> PAGEREF _Toc209521053 \h </w:instrText>
      </w:r>
      <w:r>
        <w:rPr>
          <w:noProof/>
        </w:rPr>
      </w:r>
      <w:r>
        <w:rPr>
          <w:noProof/>
        </w:rPr>
        <w:fldChar w:fldCharType="separate"/>
      </w:r>
      <w:r>
        <w:rPr>
          <w:noProof/>
        </w:rPr>
        <w:t>180</w:t>
      </w:r>
      <w:r>
        <w:rPr>
          <w:noProof/>
        </w:rPr>
        <w:fldChar w:fldCharType="end"/>
      </w:r>
    </w:p>
    <w:p w14:paraId="6958BA77" w14:textId="4813C2B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EasAckInformation</w:t>
      </w:r>
      <w:r>
        <w:rPr>
          <w:noProof/>
        </w:rPr>
        <w:tab/>
      </w:r>
      <w:r>
        <w:rPr>
          <w:noProof/>
        </w:rPr>
        <w:fldChar w:fldCharType="begin" w:fldLock="1"/>
      </w:r>
      <w:r>
        <w:rPr>
          <w:noProof/>
        </w:rPr>
        <w:instrText xml:space="preserve"> PAGEREF _Toc209521054 \h </w:instrText>
      </w:r>
      <w:r>
        <w:rPr>
          <w:noProof/>
        </w:rPr>
      </w:r>
      <w:r>
        <w:rPr>
          <w:noProof/>
        </w:rPr>
        <w:fldChar w:fldCharType="separate"/>
      </w:r>
      <w:r>
        <w:rPr>
          <w:noProof/>
        </w:rPr>
        <w:t>181</w:t>
      </w:r>
      <w:r>
        <w:rPr>
          <w:noProof/>
        </w:rPr>
        <w:fldChar w:fldCharType="end"/>
      </w:r>
    </w:p>
    <w:p w14:paraId="0BF64DA9" w14:textId="5824E8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EasInBundleInfo</w:t>
      </w:r>
      <w:r>
        <w:rPr>
          <w:noProof/>
        </w:rPr>
        <w:tab/>
      </w:r>
      <w:r>
        <w:rPr>
          <w:noProof/>
        </w:rPr>
        <w:fldChar w:fldCharType="begin" w:fldLock="1"/>
      </w:r>
      <w:r>
        <w:rPr>
          <w:noProof/>
        </w:rPr>
        <w:instrText xml:space="preserve"> PAGEREF _Toc209521055 \h </w:instrText>
      </w:r>
      <w:r>
        <w:rPr>
          <w:noProof/>
        </w:rPr>
      </w:r>
      <w:r>
        <w:rPr>
          <w:noProof/>
        </w:rPr>
        <w:fldChar w:fldCharType="separate"/>
      </w:r>
      <w:r>
        <w:rPr>
          <w:noProof/>
        </w:rPr>
        <w:t>181</w:t>
      </w:r>
      <w:r>
        <w:rPr>
          <w:noProof/>
        </w:rPr>
        <w:fldChar w:fldCharType="end"/>
      </w:r>
    </w:p>
    <w:p w14:paraId="030E0B7D" w14:textId="7968B3F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_Toc209521056 \h </w:instrText>
      </w:r>
      <w:r>
        <w:rPr>
          <w:noProof/>
        </w:rPr>
      </w:r>
      <w:r>
        <w:rPr>
          <w:noProof/>
        </w:rPr>
        <w:fldChar w:fldCharType="separate"/>
      </w:r>
      <w:r>
        <w:rPr>
          <w:noProof/>
        </w:rPr>
        <w:t>181</w:t>
      </w:r>
      <w:r>
        <w:rPr>
          <w:noProof/>
        </w:rPr>
        <w:fldChar w:fldCharType="end"/>
      </w:r>
    </w:p>
    <w:p w14:paraId="4CDB6BA3" w14:textId="75B2EEF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_Toc209521057 \h </w:instrText>
      </w:r>
      <w:r>
        <w:rPr>
          <w:noProof/>
        </w:rPr>
      </w:r>
      <w:r>
        <w:rPr>
          <w:noProof/>
        </w:rPr>
        <w:fldChar w:fldCharType="separate"/>
      </w:r>
      <w:r>
        <w:rPr>
          <w:noProof/>
        </w:rPr>
        <w:t>181</w:t>
      </w:r>
      <w:r>
        <w:rPr>
          <w:noProof/>
        </w:rPr>
        <w:fldChar w:fldCharType="end"/>
      </w:r>
    </w:p>
    <w:p w14:paraId="18BD3306" w14:textId="56B6BC0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_Toc209521058 \h </w:instrText>
      </w:r>
      <w:r>
        <w:rPr>
          <w:noProof/>
        </w:rPr>
      </w:r>
      <w:r>
        <w:rPr>
          <w:noProof/>
        </w:rPr>
        <w:fldChar w:fldCharType="separate"/>
      </w:r>
      <w:r>
        <w:rPr>
          <w:noProof/>
        </w:rPr>
        <w:t>181</w:t>
      </w:r>
      <w:r>
        <w:rPr>
          <w:noProof/>
        </w:rPr>
        <w:fldChar w:fldCharType="end"/>
      </w:r>
    </w:p>
    <w:p w14:paraId="2D5B1964" w14:textId="2403FFA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8.6.5.3.3</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rPr>
        <w:tab/>
      </w:r>
      <w:r>
        <w:rPr>
          <w:noProof/>
        </w:rPr>
        <w:fldChar w:fldCharType="begin" w:fldLock="1"/>
      </w:r>
      <w:r>
        <w:rPr>
          <w:noProof/>
        </w:rPr>
        <w:instrText xml:space="preserve"> PAGEREF _Toc209521059 \h </w:instrText>
      </w:r>
      <w:r>
        <w:rPr>
          <w:noProof/>
        </w:rPr>
      </w:r>
      <w:r>
        <w:rPr>
          <w:noProof/>
        </w:rPr>
        <w:fldChar w:fldCharType="separate"/>
      </w:r>
      <w:r>
        <w:rPr>
          <w:noProof/>
        </w:rPr>
        <w:t>181</w:t>
      </w:r>
      <w:r>
        <w:rPr>
          <w:noProof/>
        </w:rPr>
        <w:fldChar w:fldCharType="end"/>
      </w:r>
    </w:p>
    <w:p w14:paraId="1AE9CB40" w14:textId="1C7031D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_Toc209521060 \h </w:instrText>
      </w:r>
      <w:r>
        <w:rPr>
          <w:noProof/>
        </w:rPr>
      </w:r>
      <w:r>
        <w:rPr>
          <w:noProof/>
        </w:rPr>
        <w:fldChar w:fldCharType="separate"/>
      </w:r>
      <w:r>
        <w:rPr>
          <w:noProof/>
        </w:rPr>
        <w:t>182</w:t>
      </w:r>
      <w:r>
        <w:rPr>
          <w:noProof/>
        </w:rPr>
        <w:fldChar w:fldCharType="end"/>
      </w:r>
    </w:p>
    <w:p w14:paraId="16271963" w14:textId="583EAFF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8.6.5.3.5</w:t>
      </w:r>
      <w:r>
        <w:rPr>
          <w:rFonts w:asciiTheme="minorHAnsi" w:eastAsiaTheme="minorEastAsia" w:hAnsiTheme="minorHAnsi" w:cstheme="minorBidi"/>
          <w:noProof/>
          <w:kern w:val="2"/>
          <w:sz w:val="24"/>
          <w:szCs w:val="24"/>
          <w:lang w:eastAsia="en-GB"/>
          <w14:ligatures w14:val="standardContextual"/>
        </w:rPr>
        <w:tab/>
      </w:r>
      <w:r>
        <w:rPr>
          <w:noProof/>
        </w:rPr>
        <w:t>Enumeration: ActStatus</w:t>
      </w:r>
      <w:r>
        <w:rPr>
          <w:noProof/>
        </w:rPr>
        <w:tab/>
      </w:r>
      <w:r>
        <w:rPr>
          <w:noProof/>
        </w:rPr>
        <w:fldChar w:fldCharType="begin" w:fldLock="1"/>
      </w:r>
      <w:r>
        <w:rPr>
          <w:noProof/>
        </w:rPr>
        <w:instrText xml:space="preserve"> PAGEREF _Toc209521061 \h </w:instrText>
      </w:r>
      <w:r>
        <w:rPr>
          <w:noProof/>
        </w:rPr>
      </w:r>
      <w:r>
        <w:rPr>
          <w:noProof/>
        </w:rPr>
        <w:fldChar w:fldCharType="separate"/>
      </w:r>
      <w:r>
        <w:rPr>
          <w:noProof/>
        </w:rPr>
        <w:t>182</w:t>
      </w:r>
      <w:r>
        <w:rPr>
          <w:noProof/>
        </w:rPr>
        <w:fldChar w:fldCharType="end"/>
      </w:r>
    </w:p>
    <w:p w14:paraId="7505BB36" w14:textId="198EAFD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8.6.5.3.6</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_Toc209521062 \h </w:instrText>
      </w:r>
      <w:r>
        <w:rPr>
          <w:noProof/>
        </w:rPr>
      </w:r>
      <w:r>
        <w:rPr>
          <w:noProof/>
        </w:rPr>
        <w:fldChar w:fldCharType="separate"/>
      </w:r>
      <w:r>
        <w:rPr>
          <w:noProof/>
        </w:rPr>
        <w:t>182</w:t>
      </w:r>
      <w:r>
        <w:rPr>
          <w:noProof/>
        </w:rPr>
        <w:fldChar w:fldCharType="end"/>
      </w:r>
    </w:p>
    <w:p w14:paraId="77EBF50F" w14:textId="2000DB4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8.6.5.3.7</w:t>
      </w:r>
      <w:r>
        <w:rPr>
          <w:rFonts w:asciiTheme="minorHAnsi" w:eastAsiaTheme="minorEastAsia" w:hAnsiTheme="minorHAnsi" w:cstheme="minorBidi"/>
          <w:noProof/>
          <w:kern w:val="2"/>
          <w:sz w:val="24"/>
          <w:szCs w:val="24"/>
          <w:lang w:eastAsia="en-GB"/>
          <w14:ligatures w14:val="standardContextual"/>
        </w:rPr>
        <w:tab/>
      </w:r>
      <w:r>
        <w:rPr>
          <w:noProof/>
        </w:rPr>
        <w:t>Enumeration: AvailabilityStatus</w:t>
      </w:r>
      <w:r>
        <w:rPr>
          <w:noProof/>
        </w:rPr>
        <w:tab/>
      </w:r>
      <w:r>
        <w:rPr>
          <w:noProof/>
        </w:rPr>
        <w:fldChar w:fldCharType="begin" w:fldLock="1"/>
      </w:r>
      <w:r>
        <w:rPr>
          <w:noProof/>
        </w:rPr>
        <w:instrText xml:space="preserve"> PAGEREF _Toc209521063 \h </w:instrText>
      </w:r>
      <w:r>
        <w:rPr>
          <w:noProof/>
        </w:rPr>
      </w:r>
      <w:r>
        <w:rPr>
          <w:noProof/>
        </w:rPr>
        <w:fldChar w:fldCharType="separate"/>
      </w:r>
      <w:r>
        <w:rPr>
          <w:noProof/>
        </w:rPr>
        <w:t>182</w:t>
      </w:r>
      <w:r>
        <w:rPr>
          <w:noProof/>
        </w:rPr>
        <w:fldChar w:fldCharType="end"/>
      </w:r>
    </w:p>
    <w:p w14:paraId="322536C3" w14:textId="69F7367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8.6.5.3.8</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_Toc209521064 \h </w:instrText>
      </w:r>
      <w:r>
        <w:rPr>
          <w:noProof/>
        </w:rPr>
      </w:r>
      <w:r>
        <w:rPr>
          <w:noProof/>
        </w:rPr>
        <w:fldChar w:fldCharType="separate"/>
      </w:r>
      <w:r>
        <w:rPr>
          <w:noProof/>
        </w:rPr>
        <w:t>183</w:t>
      </w:r>
      <w:r>
        <w:rPr>
          <w:noProof/>
        </w:rPr>
        <w:fldChar w:fldCharType="end"/>
      </w:r>
    </w:p>
    <w:p w14:paraId="58B2A97C" w14:textId="027A04F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8.6.5.3.9</w:t>
      </w:r>
      <w:r>
        <w:rPr>
          <w:rFonts w:asciiTheme="minorHAnsi" w:eastAsiaTheme="minorEastAsia" w:hAnsiTheme="minorHAnsi" w:cstheme="minorBidi"/>
          <w:noProof/>
          <w:kern w:val="2"/>
          <w:sz w:val="24"/>
          <w:szCs w:val="24"/>
          <w:lang w:eastAsia="en-GB"/>
          <w14:ligatures w14:val="standardContextual"/>
        </w:rPr>
        <w:tab/>
      </w:r>
      <w:r>
        <w:rPr>
          <w:noProof/>
        </w:rPr>
        <w:t>Enumeration: InOutArea</w:t>
      </w:r>
      <w:r>
        <w:rPr>
          <w:noProof/>
        </w:rPr>
        <w:tab/>
      </w:r>
      <w:r>
        <w:rPr>
          <w:noProof/>
        </w:rPr>
        <w:fldChar w:fldCharType="begin" w:fldLock="1"/>
      </w:r>
      <w:r>
        <w:rPr>
          <w:noProof/>
        </w:rPr>
        <w:instrText xml:space="preserve"> PAGEREF _Toc209521065 \h </w:instrText>
      </w:r>
      <w:r>
        <w:rPr>
          <w:noProof/>
        </w:rPr>
      </w:r>
      <w:r>
        <w:rPr>
          <w:noProof/>
        </w:rPr>
        <w:fldChar w:fldCharType="separate"/>
      </w:r>
      <w:r>
        <w:rPr>
          <w:noProof/>
        </w:rPr>
        <w:t>183</w:t>
      </w:r>
      <w:r>
        <w:rPr>
          <w:noProof/>
        </w:rPr>
        <w:fldChar w:fldCharType="end"/>
      </w:r>
    </w:p>
    <w:p w14:paraId="591CE14C" w14:textId="6E0D00C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_Toc209521066 \h </w:instrText>
      </w:r>
      <w:r>
        <w:rPr>
          <w:noProof/>
        </w:rPr>
      </w:r>
      <w:r>
        <w:rPr>
          <w:noProof/>
        </w:rPr>
        <w:fldChar w:fldCharType="separate"/>
      </w:r>
      <w:r>
        <w:rPr>
          <w:noProof/>
        </w:rPr>
        <w:t>183</w:t>
      </w:r>
      <w:r>
        <w:rPr>
          <w:noProof/>
        </w:rPr>
        <w:fldChar w:fldCharType="end"/>
      </w:r>
    </w:p>
    <w:p w14:paraId="43FC05FD" w14:textId="601050B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_Toc209521067 \h </w:instrText>
      </w:r>
      <w:r>
        <w:rPr>
          <w:noProof/>
        </w:rPr>
      </w:r>
      <w:r>
        <w:rPr>
          <w:noProof/>
        </w:rPr>
        <w:fldChar w:fldCharType="separate"/>
      </w:r>
      <w:r>
        <w:rPr>
          <w:noProof/>
        </w:rPr>
        <w:t>183</w:t>
      </w:r>
      <w:r>
        <w:rPr>
          <w:noProof/>
        </w:rPr>
        <w:fldChar w:fldCharType="end"/>
      </w:r>
    </w:p>
    <w:p w14:paraId="367E8B89" w14:textId="2FE8888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_Toc209521068 \h </w:instrText>
      </w:r>
      <w:r>
        <w:rPr>
          <w:noProof/>
        </w:rPr>
      </w:r>
      <w:r>
        <w:rPr>
          <w:noProof/>
        </w:rPr>
        <w:fldChar w:fldCharType="separate"/>
      </w:r>
      <w:r>
        <w:rPr>
          <w:noProof/>
        </w:rPr>
        <w:t>183</w:t>
      </w:r>
      <w:r>
        <w:rPr>
          <w:noProof/>
        </w:rPr>
        <w:fldChar w:fldCharType="end"/>
      </w:r>
    </w:p>
    <w:p w14:paraId="2FBBCB55" w14:textId="205C84D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_Toc209521069 \h </w:instrText>
      </w:r>
      <w:r>
        <w:rPr>
          <w:noProof/>
        </w:rPr>
      </w:r>
      <w:r>
        <w:rPr>
          <w:noProof/>
        </w:rPr>
        <w:fldChar w:fldCharType="separate"/>
      </w:r>
      <w:r>
        <w:rPr>
          <w:noProof/>
        </w:rPr>
        <w:t>183</w:t>
      </w:r>
      <w:r>
        <w:rPr>
          <w:noProof/>
        </w:rPr>
        <w:fldChar w:fldCharType="end"/>
      </w:r>
    </w:p>
    <w:p w14:paraId="52743712" w14:textId="491A4DD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_Toc209521070 \h </w:instrText>
      </w:r>
      <w:r>
        <w:rPr>
          <w:noProof/>
        </w:rPr>
      </w:r>
      <w:r>
        <w:rPr>
          <w:noProof/>
        </w:rPr>
        <w:fldChar w:fldCharType="separate"/>
      </w:r>
      <w:r>
        <w:rPr>
          <w:noProof/>
        </w:rPr>
        <w:t>183</w:t>
      </w:r>
      <w:r>
        <w:rPr>
          <w:noProof/>
        </w:rPr>
        <w:fldChar w:fldCharType="end"/>
      </w:r>
    </w:p>
    <w:p w14:paraId="4F719A69" w14:textId="522D3EC8"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_Toc209521071 \h </w:instrText>
      </w:r>
      <w:r>
        <w:rPr>
          <w:noProof/>
        </w:rPr>
      </w:r>
      <w:r>
        <w:rPr>
          <w:noProof/>
        </w:rPr>
        <w:fldChar w:fldCharType="separate"/>
      </w:r>
      <w:r>
        <w:rPr>
          <w:noProof/>
        </w:rPr>
        <w:t>184</w:t>
      </w:r>
      <w:r>
        <w:rPr>
          <w:noProof/>
        </w:rPr>
        <w:fldChar w:fldCharType="end"/>
      </w:r>
    </w:p>
    <w:p w14:paraId="543D850F" w14:textId="01CCE15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_Toc209521072 \h </w:instrText>
      </w:r>
      <w:r>
        <w:rPr>
          <w:noProof/>
        </w:rPr>
      </w:r>
      <w:r>
        <w:rPr>
          <w:noProof/>
        </w:rPr>
        <w:fldChar w:fldCharType="separate"/>
      </w:r>
      <w:r>
        <w:rPr>
          <w:noProof/>
        </w:rPr>
        <w:t>184</w:t>
      </w:r>
      <w:r>
        <w:rPr>
          <w:noProof/>
        </w:rPr>
        <w:fldChar w:fldCharType="end"/>
      </w:r>
    </w:p>
    <w:p w14:paraId="57268543" w14:textId="443F95C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_Toc209521073 \h </w:instrText>
      </w:r>
      <w:r>
        <w:rPr>
          <w:noProof/>
        </w:rPr>
      </w:r>
      <w:r>
        <w:rPr>
          <w:noProof/>
        </w:rPr>
        <w:fldChar w:fldCharType="separate"/>
      </w:r>
      <w:r>
        <w:rPr>
          <w:noProof/>
        </w:rPr>
        <w:t>184</w:t>
      </w:r>
      <w:r>
        <w:rPr>
          <w:noProof/>
        </w:rPr>
        <w:fldChar w:fldCharType="end"/>
      </w:r>
    </w:p>
    <w:p w14:paraId="7BD33BFE" w14:textId="5A36421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_Toc209521074 \h </w:instrText>
      </w:r>
      <w:r>
        <w:rPr>
          <w:noProof/>
        </w:rPr>
      </w:r>
      <w:r>
        <w:rPr>
          <w:noProof/>
        </w:rPr>
        <w:fldChar w:fldCharType="separate"/>
      </w:r>
      <w:r>
        <w:rPr>
          <w:noProof/>
        </w:rPr>
        <w:t>184</w:t>
      </w:r>
      <w:r>
        <w:rPr>
          <w:noProof/>
        </w:rPr>
        <w:fldChar w:fldCharType="end"/>
      </w:r>
    </w:p>
    <w:p w14:paraId="71B18B9D" w14:textId="0FD7C04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_Toc209521075 \h </w:instrText>
      </w:r>
      <w:r>
        <w:rPr>
          <w:noProof/>
        </w:rPr>
      </w:r>
      <w:r>
        <w:rPr>
          <w:noProof/>
        </w:rPr>
        <w:fldChar w:fldCharType="separate"/>
      </w:r>
      <w:r>
        <w:rPr>
          <w:noProof/>
        </w:rPr>
        <w:t>184</w:t>
      </w:r>
      <w:r>
        <w:rPr>
          <w:noProof/>
        </w:rPr>
        <w:fldChar w:fldCharType="end"/>
      </w:r>
    </w:p>
    <w:p w14:paraId="4345E81E" w14:textId="0ABD35C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Resource: EEC Contexts</w:t>
      </w:r>
      <w:r>
        <w:rPr>
          <w:noProof/>
        </w:rPr>
        <w:tab/>
      </w:r>
      <w:r>
        <w:rPr>
          <w:noProof/>
        </w:rPr>
        <w:fldChar w:fldCharType="begin" w:fldLock="1"/>
      </w:r>
      <w:r>
        <w:rPr>
          <w:noProof/>
        </w:rPr>
        <w:instrText xml:space="preserve"> PAGEREF _Toc209521076 \h </w:instrText>
      </w:r>
      <w:r>
        <w:rPr>
          <w:noProof/>
        </w:rPr>
      </w:r>
      <w:r>
        <w:rPr>
          <w:noProof/>
        </w:rPr>
        <w:fldChar w:fldCharType="separate"/>
      </w:r>
      <w:r>
        <w:rPr>
          <w:noProof/>
        </w:rPr>
        <w:t>185</w:t>
      </w:r>
      <w:r>
        <w:rPr>
          <w:noProof/>
        </w:rPr>
        <w:fldChar w:fldCharType="end"/>
      </w:r>
    </w:p>
    <w:p w14:paraId="6BE697E5" w14:textId="05E1AC3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8.7.2.2.1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_Toc209521077 \h </w:instrText>
      </w:r>
      <w:r>
        <w:rPr>
          <w:noProof/>
        </w:rPr>
      </w:r>
      <w:r>
        <w:rPr>
          <w:noProof/>
        </w:rPr>
        <w:fldChar w:fldCharType="separate"/>
      </w:r>
      <w:r>
        <w:rPr>
          <w:noProof/>
        </w:rPr>
        <w:t>185</w:t>
      </w:r>
      <w:r>
        <w:rPr>
          <w:noProof/>
        </w:rPr>
        <w:fldChar w:fldCharType="end"/>
      </w:r>
    </w:p>
    <w:p w14:paraId="085E1399" w14:textId="36E3B9B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_Toc209521078 \h </w:instrText>
      </w:r>
      <w:r>
        <w:rPr>
          <w:noProof/>
        </w:rPr>
      </w:r>
      <w:r>
        <w:rPr>
          <w:noProof/>
        </w:rPr>
        <w:fldChar w:fldCharType="separate"/>
      </w:r>
      <w:r>
        <w:rPr>
          <w:noProof/>
        </w:rPr>
        <w:t>185</w:t>
      </w:r>
      <w:r>
        <w:rPr>
          <w:noProof/>
        </w:rPr>
        <w:fldChar w:fldCharType="end"/>
      </w:r>
    </w:p>
    <w:p w14:paraId="1C227B2C" w14:textId="0DB1326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_Toc209521079 \h </w:instrText>
      </w:r>
      <w:r>
        <w:rPr>
          <w:noProof/>
        </w:rPr>
      </w:r>
      <w:r>
        <w:rPr>
          <w:noProof/>
        </w:rPr>
        <w:fldChar w:fldCharType="separate"/>
      </w:r>
      <w:r>
        <w:rPr>
          <w:noProof/>
        </w:rPr>
        <w:t>185</w:t>
      </w:r>
      <w:r>
        <w:rPr>
          <w:noProof/>
        </w:rPr>
        <w:fldChar w:fldCharType="end"/>
      </w:r>
    </w:p>
    <w:p w14:paraId="71DC0F5D" w14:textId="76AABB8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8.7.2.2.3.1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_Toc209521080 \h </w:instrText>
      </w:r>
      <w:r>
        <w:rPr>
          <w:noProof/>
        </w:rPr>
      </w:r>
      <w:r>
        <w:rPr>
          <w:noProof/>
        </w:rPr>
        <w:fldChar w:fldCharType="separate"/>
      </w:r>
      <w:r>
        <w:rPr>
          <w:noProof/>
        </w:rPr>
        <w:t>185</w:t>
      </w:r>
      <w:r>
        <w:rPr>
          <w:noProof/>
        </w:rPr>
        <w:fldChar w:fldCharType="end"/>
      </w:r>
    </w:p>
    <w:p w14:paraId="22464E76" w14:textId="2525A0A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8.7.2.2.3.2</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_Toc209521081 \h </w:instrText>
      </w:r>
      <w:r>
        <w:rPr>
          <w:noProof/>
        </w:rPr>
      </w:r>
      <w:r>
        <w:rPr>
          <w:noProof/>
        </w:rPr>
        <w:fldChar w:fldCharType="separate"/>
      </w:r>
      <w:r>
        <w:rPr>
          <w:noProof/>
        </w:rPr>
        <w:t>186</w:t>
      </w:r>
      <w:r>
        <w:rPr>
          <w:noProof/>
        </w:rPr>
        <w:fldChar w:fldCharType="end"/>
      </w:r>
    </w:p>
    <w:p w14:paraId="7E3CB917" w14:textId="12CEC91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_Toc209521082 \h </w:instrText>
      </w:r>
      <w:r>
        <w:rPr>
          <w:noProof/>
        </w:rPr>
      </w:r>
      <w:r>
        <w:rPr>
          <w:noProof/>
        </w:rPr>
        <w:fldChar w:fldCharType="separate"/>
      </w:r>
      <w:r>
        <w:rPr>
          <w:noProof/>
        </w:rPr>
        <w:t>187</w:t>
      </w:r>
      <w:r>
        <w:rPr>
          <w:noProof/>
        </w:rPr>
        <w:fldChar w:fldCharType="end"/>
      </w:r>
    </w:p>
    <w:p w14:paraId="7A959858" w14:textId="41BDD4B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_Toc209521083 \h </w:instrText>
      </w:r>
      <w:r>
        <w:rPr>
          <w:noProof/>
        </w:rPr>
      </w:r>
      <w:r>
        <w:rPr>
          <w:noProof/>
        </w:rPr>
        <w:fldChar w:fldCharType="separate"/>
      </w:r>
      <w:r>
        <w:rPr>
          <w:noProof/>
        </w:rPr>
        <w:t>187</w:t>
      </w:r>
      <w:r>
        <w:rPr>
          <w:noProof/>
        </w:rPr>
        <w:fldChar w:fldCharType="end"/>
      </w:r>
    </w:p>
    <w:p w14:paraId="580264E0" w14:textId="3BB49E5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_Toc209521084 \h </w:instrText>
      </w:r>
      <w:r>
        <w:rPr>
          <w:noProof/>
        </w:rPr>
      </w:r>
      <w:r>
        <w:rPr>
          <w:noProof/>
        </w:rPr>
        <w:fldChar w:fldCharType="separate"/>
      </w:r>
      <w:r>
        <w:rPr>
          <w:noProof/>
        </w:rPr>
        <w:t>187</w:t>
      </w:r>
      <w:r>
        <w:rPr>
          <w:noProof/>
        </w:rPr>
        <w:fldChar w:fldCharType="end"/>
      </w:r>
    </w:p>
    <w:p w14:paraId="6EE4B76B" w14:textId="770F4F6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_Toc209521085 \h </w:instrText>
      </w:r>
      <w:r>
        <w:rPr>
          <w:noProof/>
        </w:rPr>
      </w:r>
      <w:r>
        <w:rPr>
          <w:noProof/>
        </w:rPr>
        <w:fldChar w:fldCharType="separate"/>
      </w:r>
      <w:r>
        <w:rPr>
          <w:noProof/>
        </w:rPr>
        <w:t>187</w:t>
      </w:r>
      <w:r>
        <w:rPr>
          <w:noProof/>
        </w:rPr>
        <w:fldChar w:fldCharType="end"/>
      </w:r>
    </w:p>
    <w:p w14:paraId="575D801A" w14:textId="5C49D2A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_Toc209521086 \h </w:instrText>
      </w:r>
      <w:r>
        <w:rPr>
          <w:noProof/>
        </w:rPr>
      </w:r>
      <w:r>
        <w:rPr>
          <w:noProof/>
        </w:rPr>
        <w:fldChar w:fldCharType="separate"/>
      </w:r>
      <w:r>
        <w:rPr>
          <w:noProof/>
        </w:rPr>
        <w:t>187</w:t>
      </w:r>
      <w:r>
        <w:rPr>
          <w:noProof/>
        </w:rPr>
        <w:fldChar w:fldCharType="end"/>
      </w:r>
    </w:p>
    <w:p w14:paraId="39084594" w14:textId="4AA9FC0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_Toc209521087 \h </w:instrText>
      </w:r>
      <w:r>
        <w:rPr>
          <w:noProof/>
        </w:rPr>
      </w:r>
      <w:r>
        <w:rPr>
          <w:noProof/>
        </w:rPr>
        <w:fldChar w:fldCharType="separate"/>
      </w:r>
      <w:r>
        <w:rPr>
          <w:noProof/>
        </w:rPr>
        <w:t>188</w:t>
      </w:r>
      <w:r>
        <w:rPr>
          <w:noProof/>
        </w:rPr>
        <w:fldChar w:fldCharType="end"/>
      </w:r>
    </w:p>
    <w:p w14:paraId="0D621A55" w14:textId="357DE89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_Toc209521088 \h </w:instrText>
      </w:r>
      <w:r>
        <w:rPr>
          <w:noProof/>
        </w:rPr>
      </w:r>
      <w:r>
        <w:rPr>
          <w:noProof/>
        </w:rPr>
        <w:fldChar w:fldCharType="separate"/>
      </w:r>
      <w:r>
        <w:rPr>
          <w:noProof/>
        </w:rPr>
        <w:t>188</w:t>
      </w:r>
      <w:r>
        <w:rPr>
          <w:noProof/>
        </w:rPr>
        <w:fldChar w:fldCharType="end"/>
      </w:r>
    </w:p>
    <w:p w14:paraId="0798E102" w14:textId="22F41AD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sidRPr="002D0CE3">
        <w:rPr>
          <w:noProof/>
          <w:lang w:val="fr-FR" w:eastAsia="zh-CN"/>
        </w:rPr>
        <w:t>8.7.5.2.2</w:t>
      </w:r>
      <w:r>
        <w:rPr>
          <w:rFonts w:asciiTheme="minorHAnsi" w:eastAsiaTheme="minorEastAsia" w:hAnsiTheme="minorHAnsi" w:cstheme="minorBidi"/>
          <w:noProof/>
          <w:kern w:val="2"/>
          <w:sz w:val="24"/>
          <w:szCs w:val="24"/>
          <w:lang w:eastAsia="en-GB"/>
          <w14:ligatures w14:val="standardContextual"/>
        </w:rPr>
        <w:tab/>
      </w:r>
      <w:r w:rsidRPr="002D0CE3">
        <w:rPr>
          <w:noProof/>
          <w:lang w:val="fr-FR" w:eastAsia="zh-CN"/>
        </w:rPr>
        <w:t>Type: SessionContexts</w:t>
      </w:r>
      <w:r>
        <w:rPr>
          <w:noProof/>
        </w:rPr>
        <w:tab/>
      </w:r>
      <w:r>
        <w:rPr>
          <w:noProof/>
        </w:rPr>
        <w:fldChar w:fldCharType="begin" w:fldLock="1"/>
      </w:r>
      <w:r>
        <w:rPr>
          <w:noProof/>
        </w:rPr>
        <w:instrText xml:space="preserve"> PAGEREF _Toc209521089 \h </w:instrText>
      </w:r>
      <w:r>
        <w:rPr>
          <w:noProof/>
        </w:rPr>
      </w:r>
      <w:r>
        <w:rPr>
          <w:noProof/>
        </w:rPr>
        <w:fldChar w:fldCharType="separate"/>
      </w:r>
      <w:r>
        <w:rPr>
          <w:noProof/>
        </w:rPr>
        <w:t>188</w:t>
      </w:r>
      <w:r>
        <w:rPr>
          <w:noProof/>
        </w:rPr>
        <w:fldChar w:fldCharType="end"/>
      </w:r>
    </w:p>
    <w:p w14:paraId="0EFCD110" w14:textId="31EC48E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_Toc209521090 \h </w:instrText>
      </w:r>
      <w:r>
        <w:rPr>
          <w:noProof/>
        </w:rPr>
      </w:r>
      <w:r>
        <w:rPr>
          <w:noProof/>
        </w:rPr>
        <w:fldChar w:fldCharType="separate"/>
      </w:r>
      <w:r>
        <w:rPr>
          <w:noProof/>
        </w:rPr>
        <w:t>188</w:t>
      </w:r>
      <w:r>
        <w:rPr>
          <w:noProof/>
        </w:rPr>
        <w:fldChar w:fldCharType="end"/>
      </w:r>
    </w:p>
    <w:p w14:paraId="13ED034B" w14:textId="03712E8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w:t>
      </w:r>
      <w:r>
        <w:rPr>
          <w:noProof/>
        </w:rPr>
        <w:tab/>
      </w:r>
      <w:r>
        <w:rPr>
          <w:noProof/>
        </w:rPr>
        <w:fldChar w:fldCharType="begin" w:fldLock="1"/>
      </w:r>
      <w:r>
        <w:rPr>
          <w:noProof/>
        </w:rPr>
        <w:instrText xml:space="preserve"> PAGEREF _Toc209521091 \h </w:instrText>
      </w:r>
      <w:r>
        <w:rPr>
          <w:noProof/>
        </w:rPr>
      </w:r>
      <w:r>
        <w:rPr>
          <w:noProof/>
        </w:rPr>
        <w:fldChar w:fldCharType="separate"/>
      </w:r>
      <w:r>
        <w:rPr>
          <w:noProof/>
        </w:rPr>
        <w:t>189</w:t>
      </w:r>
      <w:r>
        <w:rPr>
          <w:noProof/>
        </w:rPr>
        <w:fldChar w:fldCharType="end"/>
      </w:r>
    </w:p>
    <w:p w14:paraId="06A41BBB" w14:textId="177F38D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w:t>
      </w:r>
      <w:r>
        <w:rPr>
          <w:noProof/>
        </w:rPr>
        <w:tab/>
      </w:r>
      <w:r>
        <w:rPr>
          <w:noProof/>
        </w:rPr>
        <w:fldChar w:fldCharType="begin" w:fldLock="1"/>
      </w:r>
      <w:r>
        <w:rPr>
          <w:noProof/>
        </w:rPr>
        <w:instrText xml:space="preserve"> PAGEREF _Toc209521092 \h </w:instrText>
      </w:r>
      <w:r>
        <w:rPr>
          <w:noProof/>
        </w:rPr>
      </w:r>
      <w:r>
        <w:rPr>
          <w:noProof/>
        </w:rPr>
        <w:fldChar w:fldCharType="separate"/>
      </w:r>
      <w:r>
        <w:rPr>
          <w:noProof/>
        </w:rPr>
        <w:t>190</w:t>
      </w:r>
      <w:r>
        <w:rPr>
          <w:noProof/>
        </w:rPr>
        <w:fldChar w:fldCharType="end"/>
      </w:r>
    </w:p>
    <w:p w14:paraId="60C89359" w14:textId="59E8632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EECContextPushRes</w:t>
      </w:r>
      <w:r>
        <w:rPr>
          <w:noProof/>
        </w:rPr>
        <w:tab/>
      </w:r>
      <w:r>
        <w:rPr>
          <w:noProof/>
        </w:rPr>
        <w:fldChar w:fldCharType="begin" w:fldLock="1"/>
      </w:r>
      <w:r>
        <w:rPr>
          <w:noProof/>
        </w:rPr>
        <w:instrText xml:space="preserve"> PAGEREF _Toc209521093 \h </w:instrText>
      </w:r>
      <w:r>
        <w:rPr>
          <w:noProof/>
        </w:rPr>
      </w:r>
      <w:r>
        <w:rPr>
          <w:noProof/>
        </w:rPr>
        <w:fldChar w:fldCharType="separate"/>
      </w:r>
      <w:r>
        <w:rPr>
          <w:noProof/>
        </w:rPr>
        <w:t>190</w:t>
      </w:r>
      <w:r>
        <w:rPr>
          <w:noProof/>
        </w:rPr>
        <w:fldChar w:fldCharType="end"/>
      </w:r>
    </w:p>
    <w:p w14:paraId="09C9A2F0" w14:textId="4A72266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_Toc209521094 \h </w:instrText>
      </w:r>
      <w:r>
        <w:rPr>
          <w:noProof/>
        </w:rPr>
      </w:r>
      <w:r>
        <w:rPr>
          <w:noProof/>
        </w:rPr>
        <w:fldChar w:fldCharType="separate"/>
      </w:r>
      <w:r>
        <w:rPr>
          <w:noProof/>
        </w:rPr>
        <w:t>191</w:t>
      </w:r>
      <w:r>
        <w:rPr>
          <w:noProof/>
        </w:rPr>
        <w:fldChar w:fldCharType="end"/>
      </w:r>
    </w:p>
    <w:p w14:paraId="177C905B" w14:textId="32B46E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_Toc209521095 \h </w:instrText>
      </w:r>
      <w:r>
        <w:rPr>
          <w:noProof/>
        </w:rPr>
      </w:r>
      <w:r>
        <w:rPr>
          <w:noProof/>
        </w:rPr>
        <w:fldChar w:fldCharType="separate"/>
      </w:r>
      <w:r>
        <w:rPr>
          <w:noProof/>
        </w:rPr>
        <w:t>191</w:t>
      </w:r>
      <w:r>
        <w:rPr>
          <w:noProof/>
        </w:rPr>
        <w:fldChar w:fldCharType="end"/>
      </w:r>
    </w:p>
    <w:p w14:paraId="20BAAB42" w14:textId="03D32C4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_Toc209521096 \h </w:instrText>
      </w:r>
      <w:r>
        <w:rPr>
          <w:noProof/>
        </w:rPr>
      </w:r>
      <w:r>
        <w:rPr>
          <w:noProof/>
        </w:rPr>
        <w:fldChar w:fldCharType="separate"/>
      </w:r>
      <w:r>
        <w:rPr>
          <w:noProof/>
        </w:rPr>
        <w:t>191</w:t>
      </w:r>
      <w:r>
        <w:rPr>
          <w:noProof/>
        </w:rPr>
        <w:fldChar w:fldCharType="end"/>
      </w:r>
    </w:p>
    <w:p w14:paraId="3448BF4B" w14:textId="286BB13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_Toc209521097 \h </w:instrText>
      </w:r>
      <w:r>
        <w:rPr>
          <w:noProof/>
        </w:rPr>
      </w:r>
      <w:r>
        <w:rPr>
          <w:noProof/>
        </w:rPr>
        <w:fldChar w:fldCharType="separate"/>
      </w:r>
      <w:r>
        <w:rPr>
          <w:noProof/>
        </w:rPr>
        <w:t>191</w:t>
      </w:r>
      <w:r>
        <w:rPr>
          <w:noProof/>
        </w:rPr>
        <w:fldChar w:fldCharType="end"/>
      </w:r>
    </w:p>
    <w:p w14:paraId="65DF828D" w14:textId="6423B3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_Toc209521098 \h </w:instrText>
      </w:r>
      <w:r>
        <w:rPr>
          <w:noProof/>
        </w:rPr>
      </w:r>
      <w:r>
        <w:rPr>
          <w:noProof/>
        </w:rPr>
        <w:fldChar w:fldCharType="separate"/>
      </w:r>
      <w:r>
        <w:rPr>
          <w:noProof/>
        </w:rPr>
        <w:t>191</w:t>
      </w:r>
      <w:r>
        <w:rPr>
          <w:noProof/>
        </w:rPr>
        <w:fldChar w:fldCharType="end"/>
      </w:r>
    </w:p>
    <w:p w14:paraId="4AA0410D" w14:textId="799965C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sidRPr="002D0CE3">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_Toc209521099 \h </w:instrText>
      </w:r>
      <w:r>
        <w:rPr>
          <w:noProof/>
        </w:rPr>
      </w:r>
      <w:r>
        <w:rPr>
          <w:noProof/>
        </w:rPr>
        <w:fldChar w:fldCharType="separate"/>
      </w:r>
      <w:r>
        <w:rPr>
          <w:noProof/>
        </w:rPr>
        <w:t>191</w:t>
      </w:r>
      <w:r>
        <w:rPr>
          <w:noProof/>
        </w:rPr>
        <w:fldChar w:fldCharType="end"/>
      </w:r>
    </w:p>
    <w:p w14:paraId="00EC63CC" w14:textId="09AAB6F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_Toc209521100 \h </w:instrText>
      </w:r>
      <w:r>
        <w:rPr>
          <w:noProof/>
        </w:rPr>
      </w:r>
      <w:r>
        <w:rPr>
          <w:noProof/>
        </w:rPr>
        <w:fldChar w:fldCharType="separate"/>
      </w:r>
      <w:r>
        <w:rPr>
          <w:noProof/>
        </w:rPr>
        <w:t>192</w:t>
      </w:r>
      <w:r>
        <w:rPr>
          <w:noProof/>
        </w:rPr>
        <w:fldChar w:fldCharType="end"/>
      </w:r>
    </w:p>
    <w:p w14:paraId="07BD34F2" w14:textId="7653DF7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_Toc209521101 \h </w:instrText>
      </w:r>
      <w:r>
        <w:rPr>
          <w:noProof/>
        </w:rPr>
      </w:r>
      <w:r>
        <w:rPr>
          <w:noProof/>
        </w:rPr>
        <w:fldChar w:fldCharType="separate"/>
      </w:r>
      <w:r>
        <w:rPr>
          <w:noProof/>
        </w:rPr>
        <w:t>192</w:t>
      </w:r>
      <w:r>
        <w:rPr>
          <w:noProof/>
        </w:rPr>
        <w:fldChar w:fldCharType="end"/>
      </w:r>
    </w:p>
    <w:p w14:paraId="00A4E55C" w14:textId="28CE598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_Toc209521102 \h </w:instrText>
      </w:r>
      <w:r>
        <w:rPr>
          <w:noProof/>
        </w:rPr>
      </w:r>
      <w:r>
        <w:rPr>
          <w:noProof/>
        </w:rPr>
        <w:fldChar w:fldCharType="separate"/>
      </w:r>
      <w:r>
        <w:rPr>
          <w:noProof/>
        </w:rPr>
        <w:t>192</w:t>
      </w:r>
      <w:r>
        <w:rPr>
          <w:noProof/>
        </w:rPr>
        <w:fldChar w:fldCharType="end"/>
      </w:r>
    </w:p>
    <w:p w14:paraId="50FFB74D" w14:textId="132C636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_Toc209521103 \h </w:instrText>
      </w:r>
      <w:r>
        <w:rPr>
          <w:noProof/>
        </w:rPr>
      </w:r>
      <w:r>
        <w:rPr>
          <w:noProof/>
        </w:rPr>
        <w:fldChar w:fldCharType="separate"/>
      </w:r>
      <w:r>
        <w:rPr>
          <w:noProof/>
        </w:rPr>
        <w:t>192</w:t>
      </w:r>
      <w:r>
        <w:rPr>
          <w:noProof/>
        </w:rPr>
        <w:fldChar w:fldCharType="end"/>
      </w:r>
    </w:p>
    <w:p w14:paraId="7D27E1FE" w14:textId="35B0D6E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_Toc209521104 \h </w:instrText>
      </w:r>
      <w:r>
        <w:rPr>
          <w:noProof/>
        </w:rPr>
      </w:r>
      <w:r>
        <w:rPr>
          <w:noProof/>
        </w:rPr>
        <w:fldChar w:fldCharType="separate"/>
      </w:r>
      <w:r>
        <w:rPr>
          <w:noProof/>
        </w:rPr>
        <w:t>192</w:t>
      </w:r>
      <w:r>
        <w:rPr>
          <w:noProof/>
        </w:rPr>
        <w:fldChar w:fldCharType="end"/>
      </w:r>
    </w:p>
    <w:p w14:paraId="7E15D93C" w14:textId="7264C0D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_Toc209521105 \h </w:instrText>
      </w:r>
      <w:r>
        <w:rPr>
          <w:noProof/>
        </w:rPr>
      </w:r>
      <w:r>
        <w:rPr>
          <w:noProof/>
        </w:rPr>
        <w:fldChar w:fldCharType="separate"/>
      </w:r>
      <w:r>
        <w:rPr>
          <w:noProof/>
        </w:rPr>
        <w:t>192</w:t>
      </w:r>
      <w:r>
        <w:rPr>
          <w:noProof/>
        </w:rPr>
        <w:fldChar w:fldCharType="end"/>
      </w:r>
    </w:p>
    <w:p w14:paraId="273BDEB1" w14:textId="29FD57D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_Toc209521106 \h </w:instrText>
      </w:r>
      <w:r>
        <w:rPr>
          <w:noProof/>
        </w:rPr>
      </w:r>
      <w:r>
        <w:rPr>
          <w:noProof/>
        </w:rPr>
        <w:fldChar w:fldCharType="separate"/>
      </w:r>
      <w:r>
        <w:rPr>
          <w:noProof/>
        </w:rPr>
        <w:t>192</w:t>
      </w:r>
      <w:r>
        <w:rPr>
          <w:noProof/>
        </w:rPr>
        <w:fldChar w:fldCharType="end"/>
      </w:r>
    </w:p>
    <w:p w14:paraId="3EDAE493" w14:textId="76E68EE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fldLock="1"/>
      </w:r>
      <w:r>
        <w:rPr>
          <w:noProof/>
        </w:rPr>
        <w:instrText xml:space="preserve"> PAGEREF _Toc209521107 \h </w:instrText>
      </w:r>
      <w:r>
        <w:rPr>
          <w:noProof/>
        </w:rPr>
      </w:r>
      <w:r>
        <w:rPr>
          <w:noProof/>
        </w:rPr>
        <w:fldChar w:fldCharType="separate"/>
      </w:r>
      <w:r>
        <w:rPr>
          <w:noProof/>
        </w:rPr>
        <w:t>193</w:t>
      </w:r>
      <w:r>
        <w:rPr>
          <w:noProof/>
        </w:rPr>
        <w:fldChar w:fldCharType="end"/>
      </w:r>
    </w:p>
    <w:p w14:paraId="6E7F9EAF" w14:textId="0037589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_Toc209521108 \h </w:instrText>
      </w:r>
      <w:r>
        <w:rPr>
          <w:noProof/>
        </w:rPr>
      </w:r>
      <w:r>
        <w:rPr>
          <w:noProof/>
        </w:rPr>
        <w:fldChar w:fldCharType="separate"/>
      </w:r>
      <w:r>
        <w:rPr>
          <w:noProof/>
        </w:rPr>
        <w:t>193</w:t>
      </w:r>
      <w:r>
        <w:rPr>
          <w:noProof/>
        </w:rPr>
        <w:fldChar w:fldCharType="end"/>
      </w:r>
    </w:p>
    <w:p w14:paraId="30F7A420" w14:textId="79CF98D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_Toc209521109 \h </w:instrText>
      </w:r>
      <w:r>
        <w:rPr>
          <w:noProof/>
        </w:rPr>
      </w:r>
      <w:r>
        <w:rPr>
          <w:noProof/>
        </w:rPr>
        <w:fldChar w:fldCharType="separate"/>
      </w:r>
      <w:r>
        <w:rPr>
          <w:noProof/>
        </w:rPr>
        <w:t>193</w:t>
      </w:r>
      <w:r>
        <w:rPr>
          <w:noProof/>
        </w:rPr>
        <w:fldChar w:fldCharType="end"/>
      </w:r>
    </w:p>
    <w:p w14:paraId="27601F8A" w14:textId="7DB3938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_Toc209521110 \h </w:instrText>
      </w:r>
      <w:r>
        <w:rPr>
          <w:noProof/>
        </w:rPr>
      </w:r>
      <w:r>
        <w:rPr>
          <w:noProof/>
        </w:rPr>
        <w:fldChar w:fldCharType="separate"/>
      </w:r>
      <w:r>
        <w:rPr>
          <w:noProof/>
        </w:rPr>
        <w:t>193</w:t>
      </w:r>
      <w:r>
        <w:rPr>
          <w:noProof/>
        </w:rPr>
        <w:fldChar w:fldCharType="end"/>
      </w:r>
    </w:p>
    <w:p w14:paraId="2DA6C8A7" w14:textId="730C7EB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_Toc209521111 \h </w:instrText>
      </w:r>
      <w:r>
        <w:rPr>
          <w:noProof/>
        </w:rPr>
      </w:r>
      <w:r>
        <w:rPr>
          <w:noProof/>
        </w:rPr>
        <w:fldChar w:fldCharType="separate"/>
      </w:r>
      <w:r>
        <w:rPr>
          <w:noProof/>
        </w:rPr>
        <w:t>193</w:t>
      </w:r>
      <w:r>
        <w:rPr>
          <w:noProof/>
        </w:rPr>
        <w:fldChar w:fldCharType="end"/>
      </w:r>
    </w:p>
    <w:p w14:paraId="726C6823" w14:textId="675FB52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Resource: ACT Status Subscriptions</w:t>
      </w:r>
      <w:r>
        <w:rPr>
          <w:noProof/>
        </w:rPr>
        <w:tab/>
      </w:r>
      <w:r>
        <w:rPr>
          <w:noProof/>
        </w:rPr>
        <w:fldChar w:fldCharType="begin" w:fldLock="1"/>
      </w:r>
      <w:r>
        <w:rPr>
          <w:noProof/>
        </w:rPr>
        <w:instrText xml:space="preserve"> PAGEREF _Toc209521112 \h </w:instrText>
      </w:r>
      <w:r>
        <w:rPr>
          <w:noProof/>
        </w:rPr>
      </w:r>
      <w:r>
        <w:rPr>
          <w:noProof/>
        </w:rPr>
        <w:fldChar w:fldCharType="separate"/>
      </w:r>
      <w:r>
        <w:rPr>
          <w:noProof/>
        </w:rPr>
        <w:t>194</w:t>
      </w:r>
      <w:r>
        <w:rPr>
          <w:noProof/>
        </w:rPr>
        <w:fldChar w:fldCharType="end"/>
      </w:r>
    </w:p>
    <w:p w14:paraId="43E3ECC4" w14:textId="2086811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_Toc209521113 \h </w:instrText>
      </w:r>
      <w:r>
        <w:rPr>
          <w:noProof/>
        </w:rPr>
      </w:r>
      <w:r>
        <w:rPr>
          <w:noProof/>
        </w:rPr>
        <w:fldChar w:fldCharType="separate"/>
      </w:r>
      <w:r>
        <w:rPr>
          <w:noProof/>
        </w:rPr>
        <w:t>194</w:t>
      </w:r>
      <w:r>
        <w:rPr>
          <w:noProof/>
        </w:rPr>
        <w:fldChar w:fldCharType="end"/>
      </w:r>
    </w:p>
    <w:p w14:paraId="19FF0455" w14:textId="7D2C8A1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_Toc209521114 \h </w:instrText>
      </w:r>
      <w:r>
        <w:rPr>
          <w:noProof/>
        </w:rPr>
      </w:r>
      <w:r>
        <w:rPr>
          <w:noProof/>
        </w:rPr>
        <w:fldChar w:fldCharType="separate"/>
      </w:r>
      <w:r>
        <w:rPr>
          <w:noProof/>
        </w:rPr>
        <w:t>194</w:t>
      </w:r>
      <w:r>
        <w:rPr>
          <w:noProof/>
        </w:rPr>
        <w:fldChar w:fldCharType="end"/>
      </w:r>
    </w:p>
    <w:p w14:paraId="6755DE49" w14:textId="5CCE434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_Toc209521115 \h </w:instrText>
      </w:r>
      <w:r>
        <w:rPr>
          <w:noProof/>
        </w:rPr>
      </w:r>
      <w:r>
        <w:rPr>
          <w:noProof/>
        </w:rPr>
        <w:fldChar w:fldCharType="separate"/>
      </w:r>
      <w:r>
        <w:rPr>
          <w:noProof/>
        </w:rPr>
        <w:t>194</w:t>
      </w:r>
      <w:r>
        <w:rPr>
          <w:noProof/>
        </w:rPr>
        <w:fldChar w:fldCharType="end"/>
      </w:r>
    </w:p>
    <w:p w14:paraId="643D7334" w14:textId="2B8112B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8.8.3.2.3.1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_Toc209521116 \h </w:instrText>
      </w:r>
      <w:r>
        <w:rPr>
          <w:noProof/>
        </w:rPr>
      </w:r>
      <w:r>
        <w:rPr>
          <w:noProof/>
        </w:rPr>
        <w:fldChar w:fldCharType="separate"/>
      </w:r>
      <w:r>
        <w:rPr>
          <w:noProof/>
        </w:rPr>
        <w:t>195</w:t>
      </w:r>
      <w:r>
        <w:rPr>
          <w:noProof/>
        </w:rPr>
        <w:fldChar w:fldCharType="end"/>
      </w:r>
    </w:p>
    <w:p w14:paraId="2479862E" w14:textId="2931559C"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8.8.3.2.3.2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_Toc209521117 \h </w:instrText>
      </w:r>
      <w:r>
        <w:rPr>
          <w:noProof/>
        </w:rPr>
      </w:r>
      <w:r>
        <w:rPr>
          <w:noProof/>
        </w:rPr>
        <w:fldChar w:fldCharType="separate"/>
      </w:r>
      <w:r>
        <w:rPr>
          <w:noProof/>
        </w:rPr>
        <w:t>195</w:t>
      </w:r>
      <w:r>
        <w:rPr>
          <w:noProof/>
        </w:rPr>
        <w:fldChar w:fldCharType="end"/>
      </w:r>
    </w:p>
    <w:p w14:paraId="651D68F4" w14:textId="014EFCB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_Toc209521118 \h </w:instrText>
      </w:r>
      <w:r>
        <w:rPr>
          <w:noProof/>
        </w:rPr>
      </w:r>
      <w:r>
        <w:rPr>
          <w:noProof/>
        </w:rPr>
        <w:fldChar w:fldCharType="separate"/>
      </w:r>
      <w:r>
        <w:rPr>
          <w:noProof/>
        </w:rPr>
        <w:t>196</w:t>
      </w:r>
      <w:r>
        <w:rPr>
          <w:noProof/>
        </w:rPr>
        <w:fldChar w:fldCharType="end"/>
      </w:r>
    </w:p>
    <w:p w14:paraId="3450351A" w14:textId="514D818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_Toc209521119 \h </w:instrText>
      </w:r>
      <w:r>
        <w:rPr>
          <w:noProof/>
        </w:rPr>
      </w:r>
      <w:r>
        <w:rPr>
          <w:noProof/>
        </w:rPr>
        <w:fldChar w:fldCharType="separate"/>
      </w:r>
      <w:r>
        <w:rPr>
          <w:noProof/>
        </w:rPr>
        <w:t>196</w:t>
      </w:r>
      <w:r>
        <w:rPr>
          <w:noProof/>
        </w:rPr>
        <w:fldChar w:fldCharType="end"/>
      </w:r>
    </w:p>
    <w:p w14:paraId="041205D5" w14:textId="11F34BC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_Toc209521120 \h </w:instrText>
      </w:r>
      <w:r>
        <w:rPr>
          <w:noProof/>
        </w:rPr>
      </w:r>
      <w:r>
        <w:rPr>
          <w:noProof/>
        </w:rPr>
        <w:fldChar w:fldCharType="separate"/>
      </w:r>
      <w:r>
        <w:rPr>
          <w:noProof/>
        </w:rPr>
        <w:t>196</w:t>
      </w:r>
      <w:r>
        <w:rPr>
          <w:noProof/>
        </w:rPr>
        <w:fldChar w:fldCharType="end"/>
      </w:r>
    </w:p>
    <w:p w14:paraId="4276789F" w14:textId="042479F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_Toc209521121 \h </w:instrText>
      </w:r>
      <w:r>
        <w:rPr>
          <w:noProof/>
        </w:rPr>
      </w:r>
      <w:r>
        <w:rPr>
          <w:noProof/>
        </w:rPr>
        <w:fldChar w:fldCharType="separate"/>
      </w:r>
      <w:r>
        <w:rPr>
          <w:noProof/>
        </w:rPr>
        <w:t>196</w:t>
      </w:r>
      <w:r>
        <w:rPr>
          <w:noProof/>
        </w:rPr>
        <w:fldChar w:fldCharType="end"/>
      </w:r>
    </w:p>
    <w:p w14:paraId="55FE4719" w14:textId="2861817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_Toc209521122 \h </w:instrText>
      </w:r>
      <w:r>
        <w:rPr>
          <w:noProof/>
        </w:rPr>
      </w:r>
      <w:r>
        <w:rPr>
          <w:noProof/>
        </w:rPr>
        <w:fldChar w:fldCharType="separate"/>
      </w:r>
      <w:r>
        <w:rPr>
          <w:noProof/>
        </w:rPr>
        <w:t>196</w:t>
      </w:r>
      <w:r>
        <w:rPr>
          <w:noProof/>
        </w:rPr>
        <w:fldChar w:fldCharType="end"/>
      </w:r>
    </w:p>
    <w:p w14:paraId="16FA7409" w14:textId="4F371C1D"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_Toc209521123 \h </w:instrText>
      </w:r>
      <w:r>
        <w:rPr>
          <w:noProof/>
        </w:rPr>
      </w:r>
      <w:r>
        <w:rPr>
          <w:noProof/>
        </w:rPr>
        <w:fldChar w:fldCharType="separate"/>
      </w:r>
      <w:r>
        <w:rPr>
          <w:noProof/>
        </w:rPr>
        <w:t>197</w:t>
      </w:r>
      <w:r>
        <w:rPr>
          <w:noProof/>
        </w:rPr>
        <w:fldChar w:fldCharType="end"/>
      </w:r>
    </w:p>
    <w:p w14:paraId="21422A9A" w14:textId="4472322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_Toc209521124 \h </w:instrText>
      </w:r>
      <w:r>
        <w:rPr>
          <w:noProof/>
        </w:rPr>
      </w:r>
      <w:r>
        <w:rPr>
          <w:noProof/>
        </w:rPr>
        <w:fldChar w:fldCharType="separate"/>
      </w:r>
      <w:r>
        <w:rPr>
          <w:noProof/>
        </w:rPr>
        <w:t>197</w:t>
      </w:r>
      <w:r>
        <w:rPr>
          <w:noProof/>
        </w:rPr>
        <w:fldChar w:fldCharType="end"/>
      </w:r>
    </w:p>
    <w:p w14:paraId="02692BAB" w14:textId="00A070A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_Toc209521125 \h </w:instrText>
      </w:r>
      <w:r>
        <w:rPr>
          <w:noProof/>
        </w:rPr>
      </w:r>
      <w:r>
        <w:rPr>
          <w:noProof/>
        </w:rPr>
        <w:fldChar w:fldCharType="separate"/>
      </w:r>
      <w:r>
        <w:rPr>
          <w:noProof/>
        </w:rPr>
        <w:t>198</w:t>
      </w:r>
      <w:r>
        <w:rPr>
          <w:noProof/>
        </w:rPr>
        <w:fldChar w:fldCharType="end"/>
      </w:r>
    </w:p>
    <w:p w14:paraId="17BCEACF" w14:textId="1BA1B0A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_Toc209521126 \h </w:instrText>
      </w:r>
      <w:r>
        <w:rPr>
          <w:noProof/>
        </w:rPr>
      </w:r>
      <w:r>
        <w:rPr>
          <w:noProof/>
        </w:rPr>
        <w:fldChar w:fldCharType="separate"/>
      </w:r>
      <w:r>
        <w:rPr>
          <w:noProof/>
        </w:rPr>
        <w:t>198</w:t>
      </w:r>
      <w:r>
        <w:rPr>
          <w:noProof/>
        </w:rPr>
        <w:fldChar w:fldCharType="end"/>
      </w:r>
    </w:p>
    <w:p w14:paraId="4588B6B5" w14:textId="122DFFA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2D0CE3">
        <w:rPr>
          <w:rFonts w:cs="Courier New"/>
          <w:noProof/>
        </w:rPr>
        <w:t>EELManagedACR</w:t>
      </w:r>
      <w:r>
        <w:rPr>
          <w:noProof/>
        </w:rPr>
        <w:tab/>
      </w:r>
      <w:r>
        <w:rPr>
          <w:noProof/>
        </w:rPr>
        <w:fldChar w:fldCharType="begin" w:fldLock="1"/>
      </w:r>
      <w:r>
        <w:rPr>
          <w:noProof/>
        </w:rPr>
        <w:instrText xml:space="preserve"> PAGEREF _Toc209521127 \h </w:instrText>
      </w:r>
      <w:r>
        <w:rPr>
          <w:noProof/>
        </w:rPr>
      </w:r>
      <w:r>
        <w:rPr>
          <w:noProof/>
        </w:rPr>
        <w:fldChar w:fldCharType="separate"/>
      </w:r>
      <w:r>
        <w:rPr>
          <w:noProof/>
        </w:rPr>
        <w:t>198</w:t>
      </w:r>
      <w:r>
        <w:rPr>
          <w:noProof/>
        </w:rPr>
        <w:fldChar w:fldCharType="end"/>
      </w:r>
    </w:p>
    <w:p w14:paraId="28D60E61" w14:textId="7832AE7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_Toc209521128 \h </w:instrText>
      </w:r>
      <w:r>
        <w:rPr>
          <w:noProof/>
        </w:rPr>
      </w:r>
      <w:r>
        <w:rPr>
          <w:noProof/>
        </w:rPr>
        <w:fldChar w:fldCharType="separate"/>
      </w:r>
      <w:r>
        <w:rPr>
          <w:noProof/>
        </w:rPr>
        <w:t>198</w:t>
      </w:r>
      <w:r>
        <w:rPr>
          <w:noProof/>
        </w:rPr>
        <w:fldChar w:fldCharType="end"/>
      </w:r>
    </w:p>
    <w:p w14:paraId="36F263CC" w14:textId="3AFC480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_Toc209521129 \h </w:instrText>
      </w:r>
      <w:r>
        <w:rPr>
          <w:noProof/>
        </w:rPr>
      </w:r>
      <w:r>
        <w:rPr>
          <w:noProof/>
        </w:rPr>
        <w:fldChar w:fldCharType="separate"/>
      </w:r>
      <w:r>
        <w:rPr>
          <w:noProof/>
        </w:rPr>
        <w:t>198</w:t>
      </w:r>
      <w:r>
        <w:rPr>
          <w:noProof/>
        </w:rPr>
        <w:fldChar w:fldCharType="end"/>
      </w:r>
    </w:p>
    <w:p w14:paraId="0BEB6AAB" w14:textId="41110D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_Toc209521130 \h </w:instrText>
      </w:r>
      <w:r>
        <w:rPr>
          <w:noProof/>
        </w:rPr>
      </w:r>
      <w:r>
        <w:rPr>
          <w:noProof/>
        </w:rPr>
        <w:fldChar w:fldCharType="separate"/>
      </w:r>
      <w:r>
        <w:rPr>
          <w:noProof/>
        </w:rPr>
        <w:t>199</w:t>
      </w:r>
      <w:r>
        <w:rPr>
          <w:noProof/>
        </w:rPr>
        <w:fldChar w:fldCharType="end"/>
      </w:r>
    </w:p>
    <w:p w14:paraId="6167E8A0" w14:textId="4BEA9C8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_Toc209521131 \h </w:instrText>
      </w:r>
      <w:r>
        <w:rPr>
          <w:noProof/>
        </w:rPr>
      </w:r>
      <w:r>
        <w:rPr>
          <w:noProof/>
        </w:rPr>
        <w:fldChar w:fldCharType="separate"/>
      </w:r>
      <w:r>
        <w:rPr>
          <w:noProof/>
        </w:rPr>
        <w:t>199</w:t>
      </w:r>
      <w:r>
        <w:rPr>
          <w:noProof/>
        </w:rPr>
        <w:fldChar w:fldCharType="end"/>
      </w:r>
    </w:p>
    <w:p w14:paraId="6A543F67" w14:textId="2DD1C12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2D0CE3">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ACT Status Notification</w:t>
      </w:r>
      <w:r>
        <w:rPr>
          <w:noProof/>
        </w:rPr>
        <w:tab/>
      </w:r>
      <w:r>
        <w:rPr>
          <w:noProof/>
        </w:rPr>
        <w:fldChar w:fldCharType="begin" w:fldLock="1"/>
      </w:r>
      <w:r>
        <w:rPr>
          <w:noProof/>
        </w:rPr>
        <w:instrText xml:space="preserve"> PAGEREF _Toc209521132 \h </w:instrText>
      </w:r>
      <w:r>
        <w:rPr>
          <w:noProof/>
        </w:rPr>
      </w:r>
      <w:r>
        <w:rPr>
          <w:noProof/>
        </w:rPr>
        <w:fldChar w:fldCharType="separate"/>
      </w:r>
      <w:r>
        <w:rPr>
          <w:noProof/>
        </w:rPr>
        <w:t>199</w:t>
      </w:r>
      <w:r>
        <w:rPr>
          <w:noProof/>
        </w:rPr>
        <w:fldChar w:fldCharType="end"/>
      </w:r>
    </w:p>
    <w:p w14:paraId="3D11473B" w14:textId="0943C17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w:t>
      </w:r>
      <w:r w:rsidRPr="002D0CE3">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Description</w:t>
      </w:r>
      <w:r>
        <w:rPr>
          <w:noProof/>
        </w:rPr>
        <w:tab/>
      </w:r>
      <w:r>
        <w:rPr>
          <w:noProof/>
        </w:rPr>
        <w:fldChar w:fldCharType="begin" w:fldLock="1"/>
      </w:r>
      <w:r>
        <w:rPr>
          <w:noProof/>
        </w:rPr>
        <w:instrText xml:space="preserve"> PAGEREF _Toc209521133 \h </w:instrText>
      </w:r>
      <w:r>
        <w:rPr>
          <w:noProof/>
        </w:rPr>
      </w:r>
      <w:r>
        <w:rPr>
          <w:noProof/>
        </w:rPr>
        <w:fldChar w:fldCharType="separate"/>
      </w:r>
      <w:r>
        <w:rPr>
          <w:noProof/>
        </w:rPr>
        <w:t>199</w:t>
      </w:r>
      <w:r>
        <w:rPr>
          <w:noProof/>
        </w:rPr>
        <w:fldChar w:fldCharType="end"/>
      </w:r>
    </w:p>
    <w:p w14:paraId="5AE68317" w14:textId="73C40BB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_Toc209521134 \h </w:instrText>
      </w:r>
      <w:r>
        <w:rPr>
          <w:noProof/>
        </w:rPr>
      </w:r>
      <w:r>
        <w:rPr>
          <w:noProof/>
        </w:rPr>
        <w:fldChar w:fldCharType="separate"/>
      </w:r>
      <w:r>
        <w:rPr>
          <w:noProof/>
        </w:rPr>
        <w:t>199</w:t>
      </w:r>
      <w:r>
        <w:rPr>
          <w:noProof/>
        </w:rPr>
        <w:fldChar w:fldCharType="end"/>
      </w:r>
    </w:p>
    <w:p w14:paraId="583FEF55" w14:textId="686FA44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_Toc209521135 \h </w:instrText>
      </w:r>
      <w:r>
        <w:rPr>
          <w:noProof/>
        </w:rPr>
      </w:r>
      <w:r>
        <w:rPr>
          <w:noProof/>
        </w:rPr>
        <w:fldChar w:fldCharType="separate"/>
      </w:r>
      <w:r>
        <w:rPr>
          <w:noProof/>
        </w:rPr>
        <w:t>200</w:t>
      </w:r>
      <w:r>
        <w:rPr>
          <w:noProof/>
        </w:rPr>
        <w:fldChar w:fldCharType="end"/>
      </w:r>
    </w:p>
    <w:p w14:paraId="27CD71E3" w14:textId="472B2AE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_Toc209521136 \h </w:instrText>
      </w:r>
      <w:r>
        <w:rPr>
          <w:noProof/>
        </w:rPr>
      </w:r>
      <w:r>
        <w:rPr>
          <w:noProof/>
        </w:rPr>
        <w:fldChar w:fldCharType="separate"/>
      </w:r>
      <w:r>
        <w:rPr>
          <w:noProof/>
        </w:rPr>
        <w:t>200</w:t>
      </w:r>
      <w:r>
        <w:rPr>
          <w:noProof/>
        </w:rPr>
        <w:fldChar w:fldCharType="end"/>
      </w:r>
    </w:p>
    <w:p w14:paraId="0F96DB6C" w14:textId="2198385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_Toc209521137 \h </w:instrText>
      </w:r>
      <w:r>
        <w:rPr>
          <w:noProof/>
        </w:rPr>
      </w:r>
      <w:r>
        <w:rPr>
          <w:noProof/>
        </w:rPr>
        <w:fldChar w:fldCharType="separate"/>
      </w:r>
      <w:r>
        <w:rPr>
          <w:noProof/>
        </w:rPr>
        <w:t>201</w:t>
      </w:r>
      <w:r>
        <w:rPr>
          <w:noProof/>
        </w:rPr>
        <w:fldChar w:fldCharType="end"/>
      </w:r>
    </w:p>
    <w:p w14:paraId="296C7C6D" w14:textId="6D0C61F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_Toc209521138 \h </w:instrText>
      </w:r>
      <w:r>
        <w:rPr>
          <w:noProof/>
        </w:rPr>
      </w:r>
      <w:r>
        <w:rPr>
          <w:noProof/>
        </w:rPr>
        <w:fldChar w:fldCharType="separate"/>
      </w:r>
      <w:r>
        <w:rPr>
          <w:noProof/>
        </w:rPr>
        <w:t>201</w:t>
      </w:r>
      <w:r>
        <w:rPr>
          <w:noProof/>
        </w:rPr>
        <w:fldChar w:fldCharType="end"/>
      </w:r>
    </w:p>
    <w:p w14:paraId="41EE324C" w14:textId="139455B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_Toc209521139 \h </w:instrText>
      </w:r>
      <w:r>
        <w:rPr>
          <w:noProof/>
        </w:rPr>
      </w:r>
      <w:r>
        <w:rPr>
          <w:noProof/>
        </w:rPr>
        <w:fldChar w:fldCharType="separate"/>
      </w:r>
      <w:r>
        <w:rPr>
          <w:noProof/>
        </w:rPr>
        <w:t>201</w:t>
      </w:r>
      <w:r>
        <w:rPr>
          <w:noProof/>
        </w:rPr>
        <w:fldChar w:fldCharType="end"/>
      </w:r>
    </w:p>
    <w:p w14:paraId="6A0C5923" w14:textId="5B0CB2C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_Toc209521140 \h </w:instrText>
      </w:r>
      <w:r>
        <w:rPr>
          <w:noProof/>
        </w:rPr>
      </w:r>
      <w:r>
        <w:rPr>
          <w:noProof/>
        </w:rPr>
        <w:fldChar w:fldCharType="separate"/>
      </w:r>
      <w:r>
        <w:rPr>
          <w:noProof/>
        </w:rPr>
        <w:t>201</w:t>
      </w:r>
      <w:r>
        <w:rPr>
          <w:noProof/>
        </w:rPr>
        <w:fldChar w:fldCharType="end"/>
      </w:r>
    </w:p>
    <w:p w14:paraId="76C47126" w14:textId="12F6629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8.8.6.2.2</w:t>
      </w:r>
      <w:r>
        <w:rPr>
          <w:rFonts w:asciiTheme="minorHAnsi" w:eastAsiaTheme="minorEastAsia" w:hAnsiTheme="minorHAnsi" w:cstheme="minorBidi"/>
          <w:noProof/>
          <w:kern w:val="2"/>
          <w:sz w:val="24"/>
          <w:szCs w:val="24"/>
          <w:lang w:eastAsia="en-GB"/>
          <w14:ligatures w14:val="standardContextual"/>
        </w:rPr>
        <w:tab/>
      </w:r>
      <w:r>
        <w:rPr>
          <w:noProof/>
        </w:rPr>
        <w:t>Type: EELACRReq</w:t>
      </w:r>
      <w:r>
        <w:rPr>
          <w:noProof/>
        </w:rPr>
        <w:tab/>
      </w:r>
      <w:r>
        <w:rPr>
          <w:noProof/>
        </w:rPr>
        <w:fldChar w:fldCharType="begin" w:fldLock="1"/>
      </w:r>
      <w:r>
        <w:rPr>
          <w:noProof/>
        </w:rPr>
        <w:instrText xml:space="preserve"> PAGEREF _Toc209521141 \h </w:instrText>
      </w:r>
      <w:r>
        <w:rPr>
          <w:noProof/>
        </w:rPr>
      </w:r>
      <w:r>
        <w:rPr>
          <w:noProof/>
        </w:rPr>
        <w:fldChar w:fldCharType="separate"/>
      </w:r>
      <w:r>
        <w:rPr>
          <w:noProof/>
        </w:rPr>
        <w:t>201</w:t>
      </w:r>
      <w:r>
        <w:rPr>
          <w:noProof/>
        </w:rPr>
        <w:fldChar w:fldCharType="end"/>
      </w:r>
    </w:p>
    <w:p w14:paraId="6935AC0C" w14:textId="18E1565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8.8.6.2.3</w:t>
      </w:r>
      <w:r>
        <w:rPr>
          <w:rFonts w:asciiTheme="minorHAnsi" w:eastAsiaTheme="minorEastAsia" w:hAnsiTheme="minorHAnsi" w:cstheme="minorBidi"/>
          <w:noProof/>
          <w:kern w:val="2"/>
          <w:sz w:val="24"/>
          <w:szCs w:val="24"/>
          <w:lang w:eastAsia="en-GB"/>
          <w14:ligatures w14:val="standardContextual"/>
        </w:rPr>
        <w:tab/>
      </w:r>
      <w:r>
        <w:rPr>
          <w:noProof/>
        </w:rPr>
        <w:t>Type: EELACRResp</w:t>
      </w:r>
      <w:r>
        <w:rPr>
          <w:noProof/>
        </w:rPr>
        <w:tab/>
      </w:r>
      <w:r>
        <w:rPr>
          <w:noProof/>
        </w:rPr>
        <w:fldChar w:fldCharType="begin" w:fldLock="1"/>
      </w:r>
      <w:r>
        <w:rPr>
          <w:noProof/>
        </w:rPr>
        <w:instrText xml:space="preserve"> PAGEREF _Toc209521142 \h </w:instrText>
      </w:r>
      <w:r>
        <w:rPr>
          <w:noProof/>
        </w:rPr>
      </w:r>
      <w:r>
        <w:rPr>
          <w:noProof/>
        </w:rPr>
        <w:fldChar w:fldCharType="separate"/>
      </w:r>
      <w:r>
        <w:rPr>
          <w:noProof/>
        </w:rPr>
        <w:t>202</w:t>
      </w:r>
      <w:r>
        <w:rPr>
          <w:noProof/>
        </w:rPr>
        <w:fldChar w:fldCharType="end"/>
      </w:r>
    </w:p>
    <w:p w14:paraId="4B164244" w14:textId="5C9EAD3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8.8.6.2.4</w:t>
      </w:r>
      <w:r>
        <w:rPr>
          <w:rFonts w:asciiTheme="minorHAnsi" w:eastAsiaTheme="minorEastAsia" w:hAnsiTheme="minorHAnsi" w:cstheme="minorBidi"/>
          <w:noProof/>
          <w:kern w:val="2"/>
          <w:sz w:val="24"/>
          <w:szCs w:val="24"/>
          <w:lang w:eastAsia="en-GB"/>
          <w14:ligatures w14:val="standardContextual"/>
        </w:rPr>
        <w:tab/>
      </w:r>
      <w:r>
        <w:rPr>
          <w:noProof/>
        </w:rPr>
        <w:t>Type: ACTStatusSubsc</w:t>
      </w:r>
      <w:r>
        <w:rPr>
          <w:noProof/>
        </w:rPr>
        <w:tab/>
      </w:r>
      <w:r>
        <w:rPr>
          <w:noProof/>
        </w:rPr>
        <w:fldChar w:fldCharType="begin" w:fldLock="1"/>
      </w:r>
      <w:r>
        <w:rPr>
          <w:noProof/>
        </w:rPr>
        <w:instrText xml:space="preserve"> PAGEREF _Toc209521143 \h </w:instrText>
      </w:r>
      <w:r>
        <w:rPr>
          <w:noProof/>
        </w:rPr>
      </w:r>
      <w:r>
        <w:rPr>
          <w:noProof/>
        </w:rPr>
        <w:fldChar w:fldCharType="separate"/>
      </w:r>
      <w:r>
        <w:rPr>
          <w:noProof/>
        </w:rPr>
        <w:t>202</w:t>
      </w:r>
      <w:r>
        <w:rPr>
          <w:noProof/>
        </w:rPr>
        <w:fldChar w:fldCharType="end"/>
      </w:r>
    </w:p>
    <w:p w14:paraId="2FF918D9" w14:textId="67AA66B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8.8.6.2.5</w:t>
      </w:r>
      <w:r>
        <w:rPr>
          <w:rFonts w:asciiTheme="minorHAnsi" w:eastAsiaTheme="minorEastAsia" w:hAnsiTheme="minorHAnsi" w:cstheme="minorBidi"/>
          <w:noProof/>
          <w:kern w:val="2"/>
          <w:sz w:val="24"/>
          <w:szCs w:val="24"/>
          <w:lang w:eastAsia="en-GB"/>
          <w14:ligatures w14:val="standardContextual"/>
        </w:rPr>
        <w:tab/>
      </w:r>
      <w:r>
        <w:rPr>
          <w:noProof/>
        </w:rPr>
        <w:t>Type: ACTStatusNotif</w:t>
      </w:r>
      <w:r>
        <w:rPr>
          <w:noProof/>
        </w:rPr>
        <w:tab/>
      </w:r>
      <w:r>
        <w:rPr>
          <w:noProof/>
        </w:rPr>
        <w:fldChar w:fldCharType="begin" w:fldLock="1"/>
      </w:r>
      <w:r>
        <w:rPr>
          <w:noProof/>
        </w:rPr>
        <w:instrText xml:space="preserve"> PAGEREF _Toc209521144 \h </w:instrText>
      </w:r>
      <w:r>
        <w:rPr>
          <w:noProof/>
        </w:rPr>
      </w:r>
      <w:r>
        <w:rPr>
          <w:noProof/>
        </w:rPr>
        <w:fldChar w:fldCharType="separate"/>
      </w:r>
      <w:r>
        <w:rPr>
          <w:noProof/>
        </w:rPr>
        <w:t>202</w:t>
      </w:r>
      <w:r>
        <w:rPr>
          <w:noProof/>
        </w:rPr>
        <w:fldChar w:fldCharType="end"/>
      </w:r>
    </w:p>
    <w:p w14:paraId="023B1720" w14:textId="416CE5F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_Toc209521145 \h </w:instrText>
      </w:r>
      <w:r>
        <w:rPr>
          <w:noProof/>
        </w:rPr>
      </w:r>
      <w:r>
        <w:rPr>
          <w:noProof/>
        </w:rPr>
        <w:fldChar w:fldCharType="separate"/>
      </w:r>
      <w:r>
        <w:rPr>
          <w:noProof/>
        </w:rPr>
        <w:t>202</w:t>
      </w:r>
      <w:r>
        <w:rPr>
          <w:noProof/>
        </w:rPr>
        <w:fldChar w:fldCharType="end"/>
      </w:r>
    </w:p>
    <w:p w14:paraId="2FF2D562" w14:textId="1D5DA92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_Toc209521146 \h </w:instrText>
      </w:r>
      <w:r>
        <w:rPr>
          <w:noProof/>
        </w:rPr>
      </w:r>
      <w:r>
        <w:rPr>
          <w:noProof/>
        </w:rPr>
        <w:fldChar w:fldCharType="separate"/>
      </w:r>
      <w:r>
        <w:rPr>
          <w:noProof/>
        </w:rPr>
        <w:t>202</w:t>
      </w:r>
      <w:r>
        <w:rPr>
          <w:noProof/>
        </w:rPr>
        <w:fldChar w:fldCharType="end"/>
      </w:r>
    </w:p>
    <w:p w14:paraId="11F0D145" w14:textId="7A3AB97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_Toc209521147 \h </w:instrText>
      </w:r>
      <w:r>
        <w:rPr>
          <w:noProof/>
        </w:rPr>
      </w:r>
      <w:r>
        <w:rPr>
          <w:noProof/>
        </w:rPr>
        <w:fldChar w:fldCharType="separate"/>
      </w:r>
      <w:r>
        <w:rPr>
          <w:noProof/>
        </w:rPr>
        <w:t>202</w:t>
      </w:r>
      <w:r>
        <w:rPr>
          <w:noProof/>
        </w:rPr>
        <w:fldChar w:fldCharType="end"/>
      </w:r>
    </w:p>
    <w:p w14:paraId="5E99052D" w14:textId="7E3B782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_Toc209521148 \h </w:instrText>
      </w:r>
      <w:r>
        <w:rPr>
          <w:noProof/>
        </w:rPr>
      </w:r>
      <w:r>
        <w:rPr>
          <w:noProof/>
        </w:rPr>
        <w:fldChar w:fldCharType="separate"/>
      </w:r>
      <w:r>
        <w:rPr>
          <w:noProof/>
        </w:rPr>
        <w:t>203</w:t>
      </w:r>
      <w:r>
        <w:rPr>
          <w:noProof/>
        </w:rPr>
        <w:fldChar w:fldCharType="end"/>
      </w:r>
    </w:p>
    <w:p w14:paraId="2F6889A2" w14:textId="27F65E4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_Toc209521149 \h </w:instrText>
      </w:r>
      <w:r>
        <w:rPr>
          <w:noProof/>
        </w:rPr>
      </w:r>
      <w:r>
        <w:rPr>
          <w:noProof/>
        </w:rPr>
        <w:fldChar w:fldCharType="separate"/>
      </w:r>
      <w:r>
        <w:rPr>
          <w:noProof/>
        </w:rPr>
        <w:t>203</w:t>
      </w:r>
      <w:r>
        <w:rPr>
          <w:noProof/>
        </w:rPr>
        <w:fldChar w:fldCharType="end"/>
      </w:r>
    </w:p>
    <w:p w14:paraId="5874D01C" w14:textId="79364F3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_Toc209521150 \h </w:instrText>
      </w:r>
      <w:r>
        <w:rPr>
          <w:noProof/>
        </w:rPr>
      </w:r>
      <w:r>
        <w:rPr>
          <w:noProof/>
        </w:rPr>
        <w:fldChar w:fldCharType="separate"/>
      </w:r>
      <w:r>
        <w:rPr>
          <w:noProof/>
        </w:rPr>
        <w:t>203</w:t>
      </w:r>
      <w:r>
        <w:rPr>
          <w:noProof/>
        </w:rPr>
        <w:fldChar w:fldCharType="end"/>
      </w:r>
    </w:p>
    <w:p w14:paraId="1460AE39" w14:textId="54D87A7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_Toc209521151 \h </w:instrText>
      </w:r>
      <w:r>
        <w:rPr>
          <w:noProof/>
        </w:rPr>
      </w:r>
      <w:r>
        <w:rPr>
          <w:noProof/>
        </w:rPr>
        <w:fldChar w:fldCharType="separate"/>
      </w:r>
      <w:r>
        <w:rPr>
          <w:noProof/>
        </w:rPr>
        <w:t>203</w:t>
      </w:r>
      <w:r>
        <w:rPr>
          <w:noProof/>
        </w:rPr>
        <w:fldChar w:fldCharType="end"/>
      </w:r>
    </w:p>
    <w:p w14:paraId="5C087156" w14:textId="7FC4B5C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_Toc209521152 \h </w:instrText>
      </w:r>
      <w:r>
        <w:rPr>
          <w:noProof/>
        </w:rPr>
      </w:r>
      <w:r>
        <w:rPr>
          <w:noProof/>
        </w:rPr>
        <w:fldChar w:fldCharType="separate"/>
      </w:r>
      <w:r>
        <w:rPr>
          <w:noProof/>
        </w:rPr>
        <w:t>203</w:t>
      </w:r>
      <w:r>
        <w:rPr>
          <w:noProof/>
        </w:rPr>
        <w:fldChar w:fldCharType="end"/>
      </w:r>
    </w:p>
    <w:p w14:paraId="4AF0C5A9" w14:textId="1AFEF72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_Toc209521153 \h </w:instrText>
      </w:r>
      <w:r>
        <w:rPr>
          <w:noProof/>
        </w:rPr>
      </w:r>
      <w:r>
        <w:rPr>
          <w:noProof/>
        </w:rPr>
        <w:fldChar w:fldCharType="separate"/>
      </w:r>
      <w:r>
        <w:rPr>
          <w:noProof/>
        </w:rPr>
        <w:t>203</w:t>
      </w:r>
      <w:r>
        <w:rPr>
          <w:noProof/>
        </w:rPr>
        <w:fldChar w:fldCharType="end"/>
      </w:r>
    </w:p>
    <w:p w14:paraId="11DBC0EF" w14:textId="00B7892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_Toc209521154 \h </w:instrText>
      </w:r>
      <w:r>
        <w:rPr>
          <w:noProof/>
        </w:rPr>
      </w:r>
      <w:r>
        <w:rPr>
          <w:noProof/>
        </w:rPr>
        <w:fldChar w:fldCharType="separate"/>
      </w:r>
      <w:r>
        <w:rPr>
          <w:noProof/>
        </w:rPr>
        <w:t>203</w:t>
      </w:r>
      <w:r>
        <w:rPr>
          <w:noProof/>
        </w:rPr>
        <w:fldChar w:fldCharType="end"/>
      </w:r>
    </w:p>
    <w:p w14:paraId="368550D0" w14:textId="5442A00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_Toc209521155 \h </w:instrText>
      </w:r>
      <w:r>
        <w:rPr>
          <w:noProof/>
        </w:rPr>
      </w:r>
      <w:r>
        <w:rPr>
          <w:noProof/>
        </w:rPr>
        <w:fldChar w:fldCharType="separate"/>
      </w:r>
      <w:r>
        <w:rPr>
          <w:noProof/>
        </w:rPr>
        <w:t>203</w:t>
      </w:r>
      <w:r>
        <w:rPr>
          <w:noProof/>
        </w:rPr>
        <w:fldChar w:fldCharType="end"/>
      </w:r>
    </w:p>
    <w:p w14:paraId="337A1A0C" w14:textId="5D326FBD"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_Toc209521156 \h </w:instrText>
      </w:r>
      <w:r>
        <w:rPr>
          <w:noProof/>
        </w:rPr>
      </w:r>
      <w:r>
        <w:rPr>
          <w:noProof/>
        </w:rPr>
        <w:fldChar w:fldCharType="separate"/>
      </w:r>
      <w:r>
        <w:rPr>
          <w:noProof/>
        </w:rPr>
        <w:t>203</w:t>
      </w:r>
      <w:r>
        <w:rPr>
          <w:noProof/>
        </w:rPr>
        <w:fldChar w:fldCharType="end"/>
      </w:r>
    </w:p>
    <w:p w14:paraId="6E461A12" w14:textId="51F2031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_Toc209521157 \h </w:instrText>
      </w:r>
      <w:r>
        <w:rPr>
          <w:noProof/>
        </w:rPr>
      </w:r>
      <w:r>
        <w:rPr>
          <w:noProof/>
        </w:rPr>
        <w:fldChar w:fldCharType="separate"/>
      </w:r>
      <w:r>
        <w:rPr>
          <w:noProof/>
        </w:rPr>
        <w:t>203</w:t>
      </w:r>
      <w:r>
        <w:rPr>
          <w:noProof/>
        </w:rPr>
        <w:fldChar w:fldCharType="end"/>
      </w:r>
    </w:p>
    <w:p w14:paraId="12630AF8" w14:textId="29082B2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_Toc209521158 \h </w:instrText>
      </w:r>
      <w:r>
        <w:rPr>
          <w:noProof/>
        </w:rPr>
      </w:r>
      <w:r>
        <w:rPr>
          <w:noProof/>
        </w:rPr>
        <w:fldChar w:fldCharType="separate"/>
      </w:r>
      <w:r>
        <w:rPr>
          <w:noProof/>
        </w:rPr>
        <w:t>204</w:t>
      </w:r>
      <w:r>
        <w:rPr>
          <w:noProof/>
        </w:rPr>
        <w:fldChar w:fldCharType="end"/>
      </w:r>
    </w:p>
    <w:p w14:paraId="7CA88B41" w14:textId="66EE6FB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_Toc209521159 \h </w:instrText>
      </w:r>
      <w:r>
        <w:rPr>
          <w:noProof/>
        </w:rPr>
      </w:r>
      <w:r>
        <w:rPr>
          <w:noProof/>
        </w:rPr>
        <w:fldChar w:fldCharType="separate"/>
      </w:r>
      <w:r>
        <w:rPr>
          <w:noProof/>
        </w:rPr>
        <w:t>204</w:t>
      </w:r>
      <w:r>
        <w:rPr>
          <w:noProof/>
        </w:rPr>
        <w:fldChar w:fldCharType="end"/>
      </w:r>
    </w:p>
    <w:p w14:paraId="68F34189" w14:textId="12682DA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_Toc209521160 \h </w:instrText>
      </w:r>
      <w:r>
        <w:rPr>
          <w:noProof/>
        </w:rPr>
      </w:r>
      <w:r>
        <w:rPr>
          <w:noProof/>
        </w:rPr>
        <w:fldChar w:fldCharType="separate"/>
      </w:r>
      <w:r>
        <w:rPr>
          <w:noProof/>
        </w:rPr>
        <w:t>204</w:t>
      </w:r>
      <w:r>
        <w:rPr>
          <w:noProof/>
        </w:rPr>
        <w:fldChar w:fldCharType="end"/>
      </w:r>
    </w:p>
    <w:p w14:paraId="57260799" w14:textId="013F05E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_Toc209521161 \h </w:instrText>
      </w:r>
      <w:r>
        <w:rPr>
          <w:noProof/>
        </w:rPr>
      </w:r>
      <w:r>
        <w:rPr>
          <w:noProof/>
        </w:rPr>
        <w:fldChar w:fldCharType="separate"/>
      </w:r>
      <w:r>
        <w:rPr>
          <w:noProof/>
        </w:rPr>
        <w:t>204</w:t>
      </w:r>
      <w:r>
        <w:rPr>
          <w:noProof/>
        </w:rPr>
        <w:fldChar w:fldCharType="end"/>
      </w:r>
    </w:p>
    <w:p w14:paraId="68FE68D3" w14:textId="62D1207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2D0CE3">
        <w:rPr>
          <w:rFonts w:cs="Courier New"/>
          <w:noProof/>
        </w:rPr>
        <w:t>ACRUpdate</w:t>
      </w:r>
      <w:r>
        <w:rPr>
          <w:noProof/>
        </w:rPr>
        <w:tab/>
      </w:r>
      <w:r>
        <w:rPr>
          <w:noProof/>
        </w:rPr>
        <w:fldChar w:fldCharType="begin" w:fldLock="1"/>
      </w:r>
      <w:r>
        <w:rPr>
          <w:noProof/>
        </w:rPr>
        <w:instrText xml:space="preserve"> PAGEREF _Toc209521162 \h </w:instrText>
      </w:r>
      <w:r>
        <w:rPr>
          <w:noProof/>
        </w:rPr>
      </w:r>
      <w:r>
        <w:rPr>
          <w:noProof/>
        </w:rPr>
        <w:fldChar w:fldCharType="separate"/>
      </w:r>
      <w:r>
        <w:rPr>
          <w:noProof/>
        </w:rPr>
        <w:t>205</w:t>
      </w:r>
      <w:r>
        <w:rPr>
          <w:noProof/>
        </w:rPr>
        <w:fldChar w:fldCharType="end"/>
      </w:r>
    </w:p>
    <w:p w14:paraId="0308443E" w14:textId="7BFEFDC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_Toc209521163 \h </w:instrText>
      </w:r>
      <w:r>
        <w:rPr>
          <w:noProof/>
        </w:rPr>
      </w:r>
      <w:r>
        <w:rPr>
          <w:noProof/>
        </w:rPr>
        <w:fldChar w:fldCharType="separate"/>
      </w:r>
      <w:r>
        <w:rPr>
          <w:noProof/>
        </w:rPr>
        <w:t>205</w:t>
      </w:r>
      <w:r>
        <w:rPr>
          <w:noProof/>
        </w:rPr>
        <w:fldChar w:fldCharType="end"/>
      </w:r>
    </w:p>
    <w:p w14:paraId="6F2EACFA" w14:textId="3436A48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_Toc209521164 \h </w:instrText>
      </w:r>
      <w:r>
        <w:rPr>
          <w:noProof/>
        </w:rPr>
      </w:r>
      <w:r>
        <w:rPr>
          <w:noProof/>
        </w:rPr>
        <w:fldChar w:fldCharType="separate"/>
      </w:r>
      <w:r>
        <w:rPr>
          <w:noProof/>
        </w:rPr>
        <w:t>205</w:t>
      </w:r>
      <w:r>
        <w:rPr>
          <w:noProof/>
        </w:rPr>
        <w:fldChar w:fldCharType="end"/>
      </w:r>
    </w:p>
    <w:p w14:paraId="6CAEE456" w14:textId="24F1822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_Toc209521165 \h </w:instrText>
      </w:r>
      <w:r>
        <w:rPr>
          <w:noProof/>
        </w:rPr>
      </w:r>
      <w:r>
        <w:rPr>
          <w:noProof/>
        </w:rPr>
        <w:fldChar w:fldCharType="separate"/>
      </w:r>
      <w:r>
        <w:rPr>
          <w:noProof/>
        </w:rPr>
        <w:t>205</w:t>
      </w:r>
      <w:r>
        <w:rPr>
          <w:noProof/>
        </w:rPr>
        <w:fldChar w:fldCharType="end"/>
      </w:r>
    </w:p>
    <w:p w14:paraId="0C7AAF35" w14:textId="0C5CD88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_Toc209521166 \h </w:instrText>
      </w:r>
      <w:r>
        <w:rPr>
          <w:noProof/>
        </w:rPr>
      </w:r>
      <w:r>
        <w:rPr>
          <w:noProof/>
        </w:rPr>
        <w:fldChar w:fldCharType="separate"/>
      </w:r>
      <w:r>
        <w:rPr>
          <w:noProof/>
        </w:rPr>
        <w:t>206</w:t>
      </w:r>
      <w:r>
        <w:rPr>
          <w:noProof/>
        </w:rPr>
        <w:fldChar w:fldCharType="end"/>
      </w:r>
    </w:p>
    <w:p w14:paraId="59A03063" w14:textId="1D64912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_Toc209521167 \h </w:instrText>
      </w:r>
      <w:r>
        <w:rPr>
          <w:noProof/>
        </w:rPr>
      </w:r>
      <w:r>
        <w:rPr>
          <w:noProof/>
        </w:rPr>
        <w:fldChar w:fldCharType="separate"/>
      </w:r>
      <w:r>
        <w:rPr>
          <w:noProof/>
        </w:rPr>
        <w:t>206</w:t>
      </w:r>
      <w:r>
        <w:rPr>
          <w:noProof/>
        </w:rPr>
        <w:fldChar w:fldCharType="end"/>
      </w:r>
    </w:p>
    <w:p w14:paraId="716D1F47" w14:textId="1D59C30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_Toc209521168 \h </w:instrText>
      </w:r>
      <w:r>
        <w:rPr>
          <w:noProof/>
        </w:rPr>
      </w:r>
      <w:r>
        <w:rPr>
          <w:noProof/>
        </w:rPr>
        <w:fldChar w:fldCharType="separate"/>
      </w:r>
      <w:r>
        <w:rPr>
          <w:noProof/>
        </w:rPr>
        <w:t>206</w:t>
      </w:r>
      <w:r>
        <w:rPr>
          <w:noProof/>
        </w:rPr>
        <w:fldChar w:fldCharType="end"/>
      </w:r>
    </w:p>
    <w:p w14:paraId="0255D46B" w14:textId="53547E5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_Toc209521169 \h </w:instrText>
      </w:r>
      <w:r>
        <w:rPr>
          <w:noProof/>
        </w:rPr>
      </w:r>
      <w:r>
        <w:rPr>
          <w:noProof/>
        </w:rPr>
        <w:fldChar w:fldCharType="separate"/>
      </w:r>
      <w:r>
        <w:rPr>
          <w:noProof/>
        </w:rPr>
        <w:t>206</w:t>
      </w:r>
      <w:r>
        <w:rPr>
          <w:noProof/>
        </w:rPr>
        <w:fldChar w:fldCharType="end"/>
      </w:r>
    </w:p>
    <w:p w14:paraId="31C2B675" w14:textId="37EE658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8.9.6.2.2</w:t>
      </w:r>
      <w:r>
        <w:rPr>
          <w:rFonts w:asciiTheme="minorHAnsi" w:eastAsiaTheme="minorEastAsia" w:hAnsiTheme="minorHAnsi" w:cstheme="minorBidi"/>
          <w:noProof/>
          <w:kern w:val="2"/>
          <w:sz w:val="24"/>
          <w:szCs w:val="24"/>
          <w:lang w:eastAsia="en-GB"/>
          <w14:ligatures w14:val="standardContextual"/>
        </w:rPr>
        <w:tab/>
      </w:r>
      <w:r>
        <w:rPr>
          <w:noProof/>
        </w:rPr>
        <w:t>Type: ACRUpdateData</w:t>
      </w:r>
      <w:r>
        <w:rPr>
          <w:noProof/>
        </w:rPr>
        <w:tab/>
      </w:r>
      <w:r>
        <w:rPr>
          <w:noProof/>
        </w:rPr>
        <w:fldChar w:fldCharType="begin" w:fldLock="1"/>
      </w:r>
      <w:r>
        <w:rPr>
          <w:noProof/>
        </w:rPr>
        <w:instrText xml:space="preserve"> PAGEREF _Toc209521170 \h </w:instrText>
      </w:r>
      <w:r>
        <w:rPr>
          <w:noProof/>
        </w:rPr>
      </w:r>
      <w:r>
        <w:rPr>
          <w:noProof/>
        </w:rPr>
        <w:fldChar w:fldCharType="separate"/>
      </w:r>
      <w:r>
        <w:rPr>
          <w:noProof/>
        </w:rPr>
        <w:t>207</w:t>
      </w:r>
      <w:r>
        <w:rPr>
          <w:noProof/>
        </w:rPr>
        <w:fldChar w:fldCharType="end"/>
      </w:r>
    </w:p>
    <w:p w14:paraId="15DE7915" w14:textId="34B88AA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8.9.6.2.3</w:t>
      </w:r>
      <w:r>
        <w:rPr>
          <w:rFonts w:asciiTheme="minorHAnsi" w:eastAsiaTheme="minorEastAsia" w:hAnsiTheme="minorHAnsi" w:cstheme="minorBidi"/>
          <w:noProof/>
          <w:kern w:val="2"/>
          <w:sz w:val="24"/>
          <w:szCs w:val="24"/>
          <w:lang w:eastAsia="en-GB"/>
          <w14:ligatures w14:val="standardContextual"/>
        </w:rPr>
        <w:tab/>
      </w:r>
      <w:r>
        <w:rPr>
          <w:noProof/>
        </w:rPr>
        <w:t>Type: ACRDataStatus</w:t>
      </w:r>
      <w:r>
        <w:rPr>
          <w:noProof/>
        </w:rPr>
        <w:tab/>
      </w:r>
      <w:r>
        <w:rPr>
          <w:noProof/>
        </w:rPr>
        <w:fldChar w:fldCharType="begin" w:fldLock="1"/>
      </w:r>
      <w:r>
        <w:rPr>
          <w:noProof/>
        </w:rPr>
        <w:instrText xml:space="preserve"> PAGEREF _Toc209521171 \h </w:instrText>
      </w:r>
      <w:r>
        <w:rPr>
          <w:noProof/>
        </w:rPr>
      </w:r>
      <w:r>
        <w:rPr>
          <w:noProof/>
        </w:rPr>
        <w:fldChar w:fldCharType="separate"/>
      </w:r>
      <w:r>
        <w:rPr>
          <w:noProof/>
        </w:rPr>
        <w:t>207</w:t>
      </w:r>
      <w:r>
        <w:rPr>
          <w:noProof/>
        </w:rPr>
        <w:fldChar w:fldCharType="end"/>
      </w:r>
    </w:p>
    <w:p w14:paraId="12D7C531" w14:textId="5C65C68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8.9.6.2.4</w:t>
      </w:r>
      <w:r>
        <w:rPr>
          <w:rFonts w:asciiTheme="minorHAnsi" w:eastAsiaTheme="minorEastAsia" w:hAnsiTheme="minorHAnsi" w:cstheme="minorBidi"/>
          <w:noProof/>
          <w:kern w:val="2"/>
          <w:sz w:val="24"/>
          <w:szCs w:val="24"/>
          <w:lang w:eastAsia="en-GB"/>
          <w14:ligatures w14:val="standardContextual"/>
        </w:rPr>
        <w:tab/>
      </w:r>
      <w:r>
        <w:rPr>
          <w:noProof/>
        </w:rPr>
        <w:t>Type: ACTResultInfo</w:t>
      </w:r>
      <w:r>
        <w:rPr>
          <w:noProof/>
        </w:rPr>
        <w:tab/>
      </w:r>
      <w:r>
        <w:rPr>
          <w:noProof/>
        </w:rPr>
        <w:fldChar w:fldCharType="begin" w:fldLock="1"/>
      </w:r>
      <w:r>
        <w:rPr>
          <w:noProof/>
        </w:rPr>
        <w:instrText xml:space="preserve"> PAGEREF _Toc209521172 \h </w:instrText>
      </w:r>
      <w:r>
        <w:rPr>
          <w:noProof/>
        </w:rPr>
      </w:r>
      <w:r>
        <w:rPr>
          <w:noProof/>
        </w:rPr>
        <w:fldChar w:fldCharType="separate"/>
      </w:r>
      <w:r>
        <w:rPr>
          <w:noProof/>
        </w:rPr>
        <w:t>208</w:t>
      </w:r>
      <w:r>
        <w:rPr>
          <w:noProof/>
        </w:rPr>
        <w:fldChar w:fldCharType="end"/>
      </w:r>
    </w:p>
    <w:p w14:paraId="7AB4A2DE" w14:textId="2DB61B8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8.9.6.2.5</w:t>
      </w:r>
      <w:r>
        <w:rPr>
          <w:rFonts w:asciiTheme="minorHAnsi" w:eastAsiaTheme="minorEastAsia" w:hAnsiTheme="minorHAnsi" w:cstheme="minorBidi"/>
          <w:noProof/>
          <w:kern w:val="2"/>
          <w:sz w:val="24"/>
          <w:szCs w:val="24"/>
          <w:lang w:eastAsia="en-GB"/>
          <w14:ligatures w14:val="standardContextual"/>
        </w:rPr>
        <w:tab/>
      </w:r>
      <w:r>
        <w:rPr>
          <w:noProof/>
        </w:rPr>
        <w:t>Type: AppGroupInfo</w:t>
      </w:r>
      <w:r>
        <w:rPr>
          <w:noProof/>
        </w:rPr>
        <w:tab/>
      </w:r>
      <w:r>
        <w:rPr>
          <w:noProof/>
        </w:rPr>
        <w:fldChar w:fldCharType="begin" w:fldLock="1"/>
      </w:r>
      <w:r>
        <w:rPr>
          <w:noProof/>
        </w:rPr>
        <w:instrText xml:space="preserve"> PAGEREF _Toc209521173 \h </w:instrText>
      </w:r>
      <w:r>
        <w:rPr>
          <w:noProof/>
        </w:rPr>
      </w:r>
      <w:r>
        <w:rPr>
          <w:noProof/>
        </w:rPr>
        <w:fldChar w:fldCharType="separate"/>
      </w:r>
      <w:r>
        <w:rPr>
          <w:noProof/>
        </w:rPr>
        <w:t>208</w:t>
      </w:r>
      <w:r>
        <w:rPr>
          <w:noProof/>
        </w:rPr>
        <w:fldChar w:fldCharType="end"/>
      </w:r>
    </w:p>
    <w:p w14:paraId="7ED91615" w14:textId="31753AA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_Toc209521174 \h </w:instrText>
      </w:r>
      <w:r>
        <w:rPr>
          <w:noProof/>
        </w:rPr>
      </w:r>
      <w:r>
        <w:rPr>
          <w:noProof/>
        </w:rPr>
        <w:fldChar w:fldCharType="separate"/>
      </w:r>
      <w:r>
        <w:rPr>
          <w:noProof/>
        </w:rPr>
        <w:t>208</w:t>
      </w:r>
      <w:r>
        <w:rPr>
          <w:noProof/>
        </w:rPr>
        <w:fldChar w:fldCharType="end"/>
      </w:r>
    </w:p>
    <w:p w14:paraId="69311225" w14:textId="5E6CC16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_Toc209521175 \h </w:instrText>
      </w:r>
      <w:r>
        <w:rPr>
          <w:noProof/>
        </w:rPr>
      </w:r>
      <w:r>
        <w:rPr>
          <w:noProof/>
        </w:rPr>
        <w:fldChar w:fldCharType="separate"/>
      </w:r>
      <w:r>
        <w:rPr>
          <w:noProof/>
        </w:rPr>
        <w:t>208</w:t>
      </w:r>
      <w:r>
        <w:rPr>
          <w:noProof/>
        </w:rPr>
        <w:fldChar w:fldCharType="end"/>
      </w:r>
    </w:p>
    <w:p w14:paraId="1A9212A6" w14:textId="186F117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_Toc209521176 \h </w:instrText>
      </w:r>
      <w:r>
        <w:rPr>
          <w:noProof/>
        </w:rPr>
      </w:r>
      <w:r>
        <w:rPr>
          <w:noProof/>
        </w:rPr>
        <w:fldChar w:fldCharType="separate"/>
      </w:r>
      <w:r>
        <w:rPr>
          <w:noProof/>
        </w:rPr>
        <w:t>208</w:t>
      </w:r>
      <w:r>
        <w:rPr>
          <w:noProof/>
        </w:rPr>
        <w:fldChar w:fldCharType="end"/>
      </w:r>
    </w:p>
    <w:p w14:paraId="70E231C9" w14:textId="6876598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8.9.6.3.3</w:t>
      </w:r>
      <w:r>
        <w:rPr>
          <w:rFonts w:asciiTheme="minorHAnsi" w:eastAsiaTheme="minorEastAsia" w:hAnsiTheme="minorHAnsi" w:cstheme="minorBidi"/>
          <w:noProof/>
          <w:kern w:val="2"/>
          <w:sz w:val="24"/>
          <w:szCs w:val="24"/>
          <w:lang w:eastAsia="en-GB"/>
          <w14:ligatures w14:val="standardContextual"/>
        </w:rPr>
        <w:tab/>
      </w:r>
      <w:r>
        <w:rPr>
          <w:noProof/>
        </w:rPr>
        <w:t>Enumeration: ACTResult</w:t>
      </w:r>
      <w:r>
        <w:rPr>
          <w:noProof/>
        </w:rPr>
        <w:tab/>
      </w:r>
      <w:r>
        <w:rPr>
          <w:noProof/>
        </w:rPr>
        <w:fldChar w:fldCharType="begin" w:fldLock="1"/>
      </w:r>
      <w:r>
        <w:rPr>
          <w:noProof/>
        </w:rPr>
        <w:instrText xml:space="preserve"> PAGEREF _Toc209521177 \h </w:instrText>
      </w:r>
      <w:r>
        <w:rPr>
          <w:noProof/>
        </w:rPr>
      </w:r>
      <w:r>
        <w:rPr>
          <w:noProof/>
        </w:rPr>
        <w:fldChar w:fldCharType="separate"/>
      </w:r>
      <w:r>
        <w:rPr>
          <w:noProof/>
        </w:rPr>
        <w:t>208</w:t>
      </w:r>
      <w:r>
        <w:rPr>
          <w:noProof/>
        </w:rPr>
        <w:fldChar w:fldCharType="end"/>
      </w:r>
    </w:p>
    <w:p w14:paraId="309CD0CD" w14:textId="5EA07FC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8.9.6.3.4</w:t>
      </w:r>
      <w:r>
        <w:rPr>
          <w:rFonts w:asciiTheme="minorHAnsi" w:eastAsiaTheme="minorEastAsia" w:hAnsiTheme="minorHAnsi" w:cstheme="minorBidi"/>
          <w:noProof/>
          <w:kern w:val="2"/>
          <w:sz w:val="24"/>
          <w:szCs w:val="24"/>
          <w:lang w:eastAsia="en-GB"/>
          <w14:ligatures w14:val="standardContextual"/>
        </w:rPr>
        <w:tab/>
      </w:r>
      <w:r>
        <w:rPr>
          <w:noProof/>
        </w:rPr>
        <w:t>Enumeration: E3SubscsStatus</w:t>
      </w:r>
      <w:r>
        <w:rPr>
          <w:noProof/>
        </w:rPr>
        <w:tab/>
      </w:r>
      <w:r>
        <w:rPr>
          <w:noProof/>
        </w:rPr>
        <w:fldChar w:fldCharType="begin" w:fldLock="1"/>
      </w:r>
      <w:r>
        <w:rPr>
          <w:noProof/>
        </w:rPr>
        <w:instrText xml:space="preserve"> PAGEREF _Toc209521178 \h </w:instrText>
      </w:r>
      <w:r>
        <w:rPr>
          <w:noProof/>
        </w:rPr>
      </w:r>
      <w:r>
        <w:rPr>
          <w:noProof/>
        </w:rPr>
        <w:fldChar w:fldCharType="separate"/>
      </w:r>
      <w:r>
        <w:rPr>
          <w:noProof/>
        </w:rPr>
        <w:t>208</w:t>
      </w:r>
      <w:r>
        <w:rPr>
          <w:noProof/>
        </w:rPr>
        <w:fldChar w:fldCharType="end"/>
      </w:r>
    </w:p>
    <w:p w14:paraId="0B0307CA" w14:textId="02DD04F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8.9.6.3.5</w:t>
      </w:r>
      <w:r>
        <w:rPr>
          <w:rFonts w:asciiTheme="minorHAnsi" w:eastAsiaTheme="minorEastAsia" w:hAnsiTheme="minorHAnsi" w:cstheme="minorBidi"/>
          <w:noProof/>
          <w:kern w:val="2"/>
          <w:sz w:val="24"/>
          <w:szCs w:val="24"/>
          <w:lang w:eastAsia="en-GB"/>
          <w14:ligatures w14:val="standardContextual"/>
        </w:rPr>
        <w:tab/>
      </w:r>
      <w:r>
        <w:rPr>
          <w:noProof/>
        </w:rPr>
        <w:t>Enumeration: ACTFailureCause</w:t>
      </w:r>
      <w:r>
        <w:rPr>
          <w:noProof/>
        </w:rPr>
        <w:tab/>
      </w:r>
      <w:r>
        <w:rPr>
          <w:noProof/>
        </w:rPr>
        <w:fldChar w:fldCharType="begin" w:fldLock="1"/>
      </w:r>
      <w:r>
        <w:rPr>
          <w:noProof/>
        </w:rPr>
        <w:instrText xml:space="preserve"> PAGEREF _Toc209521179 \h </w:instrText>
      </w:r>
      <w:r>
        <w:rPr>
          <w:noProof/>
        </w:rPr>
      </w:r>
      <w:r>
        <w:rPr>
          <w:noProof/>
        </w:rPr>
        <w:fldChar w:fldCharType="separate"/>
      </w:r>
      <w:r>
        <w:rPr>
          <w:noProof/>
        </w:rPr>
        <w:t>209</w:t>
      </w:r>
      <w:r>
        <w:rPr>
          <w:noProof/>
        </w:rPr>
        <w:fldChar w:fldCharType="end"/>
      </w:r>
    </w:p>
    <w:p w14:paraId="0E4E9685" w14:textId="66B35B5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_Toc209521180 \h </w:instrText>
      </w:r>
      <w:r>
        <w:rPr>
          <w:noProof/>
        </w:rPr>
      </w:r>
      <w:r>
        <w:rPr>
          <w:noProof/>
        </w:rPr>
        <w:fldChar w:fldCharType="separate"/>
      </w:r>
      <w:r>
        <w:rPr>
          <w:noProof/>
        </w:rPr>
        <w:t>209</w:t>
      </w:r>
      <w:r>
        <w:rPr>
          <w:noProof/>
        </w:rPr>
        <w:fldChar w:fldCharType="end"/>
      </w:r>
    </w:p>
    <w:p w14:paraId="77F12063" w14:textId="60B9F82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_Toc209521181 \h </w:instrText>
      </w:r>
      <w:r>
        <w:rPr>
          <w:noProof/>
        </w:rPr>
      </w:r>
      <w:r>
        <w:rPr>
          <w:noProof/>
        </w:rPr>
        <w:fldChar w:fldCharType="separate"/>
      </w:r>
      <w:r>
        <w:rPr>
          <w:noProof/>
        </w:rPr>
        <w:t>209</w:t>
      </w:r>
      <w:r>
        <w:rPr>
          <w:noProof/>
        </w:rPr>
        <w:fldChar w:fldCharType="end"/>
      </w:r>
    </w:p>
    <w:p w14:paraId="78747F61" w14:textId="04F6A8F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_Toc209521182 \h </w:instrText>
      </w:r>
      <w:r>
        <w:rPr>
          <w:noProof/>
        </w:rPr>
      </w:r>
      <w:r>
        <w:rPr>
          <w:noProof/>
        </w:rPr>
        <w:fldChar w:fldCharType="separate"/>
      </w:r>
      <w:r>
        <w:rPr>
          <w:noProof/>
        </w:rPr>
        <w:t>209</w:t>
      </w:r>
      <w:r>
        <w:rPr>
          <w:noProof/>
        </w:rPr>
        <w:fldChar w:fldCharType="end"/>
      </w:r>
    </w:p>
    <w:p w14:paraId="2847B18A" w14:textId="486186B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_Toc209521183 \h </w:instrText>
      </w:r>
      <w:r>
        <w:rPr>
          <w:noProof/>
        </w:rPr>
      </w:r>
      <w:r>
        <w:rPr>
          <w:noProof/>
        </w:rPr>
        <w:fldChar w:fldCharType="separate"/>
      </w:r>
      <w:r>
        <w:rPr>
          <w:noProof/>
        </w:rPr>
        <w:t>209</w:t>
      </w:r>
      <w:r>
        <w:rPr>
          <w:noProof/>
        </w:rPr>
        <w:fldChar w:fldCharType="end"/>
      </w:r>
    </w:p>
    <w:p w14:paraId="6172B400" w14:textId="39721D9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_Toc209521184 \h </w:instrText>
      </w:r>
      <w:r>
        <w:rPr>
          <w:noProof/>
        </w:rPr>
      </w:r>
      <w:r>
        <w:rPr>
          <w:noProof/>
        </w:rPr>
        <w:fldChar w:fldCharType="separate"/>
      </w:r>
      <w:r>
        <w:rPr>
          <w:noProof/>
        </w:rPr>
        <w:t>209</w:t>
      </w:r>
      <w:r>
        <w:rPr>
          <w:noProof/>
        </w:rPr>
        <w:fldChar w:fldCharType="end"/>
      </w:r>
    </w:p>
    <w:p w14:paraId="08705F09" w14:textId="5600FD9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_Toc209521185 \h </w:instrText>
      </w:r>
      <w:r>
        <w:rPr>
          <w:noProof/>
        </w:rPr>
      </w:r>
      <w:r>
        <w:rPr>
          <w:noProof/>
        </w:rPr>
        <w:fldChar w:fldCharType="separate"/>
      </w:r>
      <w:r>
        <w:rPr>
          <w:noProof/>
        </w:rPr>
        <w:t>209</w:t>
      </w:r>
      <w:r>
        <w:rPr>
          <w:noProof/>
        </w:rPr>
        <w:fldChar w:fldCharType="end"/>
      </w:r>
    </w:p>
    <w:p w14:paraId="59FA997C" w14:textId="3C9D190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_Toc209521186 \h </w:instrText>
      </w:r>
      <w:r>
        <w:rPr>
          <w:noProof/>
        </w:rPr>
      </w:r>
      <w:r>
        <w:rPr>
          <w:noProof/>
        </w:rPr>
        <w:fldChar w:fldCharType="separate"/>
      </w:r>
      <w:r>
        <w:rPr>
          <w:noProof/>
        </w:rPr>
        <w:t>209</w:t>
      </w:r>
      <w:r>
        <w:rPr>
          <w:noProof/>
        </w:rPr>
        <w:fldChar w:fldCharType="end"/>
      </w:r>
    </w:p>
    <w:p w14:paraId="7DDF133E" w14:textId="3CC885D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_Toc209521187 \h </w:instrText>
      </w:r>
      <w:r>
        <w:rPr>
          <w:noProof/>
        </w:rPr>
      </w:r>
      <w:r>
        <w:rPr>
          <w:noProof/>
        </w:rPr>
        <w:fldChar w:fldCharType="separate"/>
      </w:r>
      <w:r>
        <w:rPr>
          <w:noProof/>
        </w:rPr>
        <w:t>210</w:t>
      </w:r>
      <w:r>
        <w:rPr>
          <w:noProof/>
        </w:rPr>
        <w:fldChar w:fldCharType="end"/>
      </w:r>
    </w:p>
    <w:p w14:paraId="71F2329F" w14:textId="3F5236C3"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_Toc209521188 \h </w:instrText>
      </w:r>
      <w:r>
        <w:rPr>
          <w:noProof/>
        </w:rPr>
      </w:r>
      <w:r>
        <w:rPr>
          <w:noProof/>
        </w:rPr>
        <w:fldChar w:fldCharType="separate"/>
      </w:r>
      <w:r>
        <w:rPr>
          <w:noProof/>
        </w:rPr>
        <w:t>210</w:t>
      </w:r>
      <w:r>
        <w:rPr>
          <w:noProof/>
        </w:rPr>
        <w:fldChar w:fldCharType="end"/>
      </w:r>
    </w:p>
    <w:p w14:paraId="738CFCC3" w14:textId="6D51C03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_Toc209521189 \h </w:instrText>
      </w:r>
      <w:r>
        <w:rPr>
          <w:noProof/>
        </w:rPr>
      </w:r>
      <w:r>
        <w:rPr>
          <w:noProof/>
        </w:rPr>
        <w:fldChar w:fldCharType="separate"/>
      </w:r>
      <w:r>
        <w:rPr>
          <w:noProof/>
        </w:rPr>
        <w:t>210</w:t>
      </w:r>
      <w:r>
        <w:rPr>
          <w:noProof/>
        </w:rPr>
        <w:fldChar w:fldCharType="end"/>
      </w:r>
    </w:p>
    <w:p w14:paraId="02C9C08D" w14:textId="5F8BBF8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_Toc209521190 \h </w:instrText>
      </w:r>
      <w:r>
        <w:rPr>
          <w:noProof/>
        </w:rPr>
      </w:r>
      <w:r>
        <w:rPr>
          <w:noProof/>
        </w:rPr>
        <w:fldChar w:fldCharType="separate"/>
      </w:r>
      <w:r>
        <w:rPr>
          <w:noProof/>
        </w:rPr>
        <w:t>210</w:t>
      </w:r>
      <w:r>
        <w:rPr>
          <w:noProof/>
        </w:rPr>
        <w:fldChar w:fldCharType="end"/>
      </w:r>
    </w:p>
    <w:p w14:paraId="10EC9081" w14:textId="006568E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_Toc209521191 \h </w:instrText>
      </w:r>
      <w:r>
        <w:rPr>
          <w:noProof/>
        </w:rPr>
      </w:r>
      <w:r>
        <w:rPr>
          <w:noProof/>
        </w:rPr>
        <w:fldChar w:fldCharType="separate"/>
      </w:r>
      <w:r>
        <w:rPr>
          <w:noProof/>
        </w:rPr>
        <w:t>210</w:t>
      </w:r>
      <w:r>
        <w:rPr>
          <w:noProof/>
        </w:rPr>
        <w:fldChar w:fldCharType="end"/>
      </w:r>
    </w:p>
    <w:p w14:paraId="5E706FF1" w14:textId="2F2498F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_Toc209521192 \h </w:instrText>
      </w:r>
      <w:r>
        <w:rPr>
          <w:noProof/>
        </w:rPr>
      </w:r>
      <w:r>
        <w:rPr>
          <w:noProof/>
        </w:rPr>
        <w:fldChar w:fldCharType="separate"/>
      </w:r>
      <w:r>
        <w:rPr>
          <w:noProof/>
        </w:rPr>
        <w:t>211</w:t>
      </w:r>
      <w:r>
        <w:rPr>
          <w:noProof/>
        </w:rPr>
        <w:fldChar w:fldCharType="end"/>
      </w:r>
    </w:p>
    <w:p w14:paraId="1A83618C" w14:textId="3BB79FE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_Toc209521193 \h </w:instrText>
      </w:r>
      <w:r>
        <w:rPr>
          <w:noProof/>
        </w:rPr>
      </w:r>
      <w:r>
        <w:rPr>
          <w:noProof/>
        </w:rPr>
        <w:fldChar w:fldCharType="separate"/>
      </w:r>
      <w:r>
        <w:rPr>
          <w:noProof/>
        </w:rPr>
        <w:t>211</w:t>
      </w:r>
      <w:r>
        <w:rPr>
          <w:noProof/>
        </w:rPr>
        <w:fldChar w:fldCharType="end"/>
      </w:r>
    </w:p>
    <w:p w14:paraId="3D41E80A" w14:textId="485CF2E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_Toc209521194 \h </w:instrText>
      </w:r>
      <w:r>
        <w:rPr>
          <w:noProof/>
        </w:rPr>
      </w:r>
      <w:r>
        <w:rPr>
          <w:noProof/>
        </w:rPr>
        <w:fldChar w:fldCharType="separate"/>
      </w:r>
      <w:r>
        <w:rPr>
          <w:noProof/>
        </w:rPr>
        <w:t>211</w:t>
      </w:r>
      <w:r>
        <w:rPr>
          <w:noProof/>
        </w:rPr>
        <w:fldChar w:fldCharType="end"/>
      </w:r>
    </w:p>
    <w:p w14:paraId="246F999B" w14:textId="1612193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_Toc209521195 \h </w:instrText>
      </w:r>
      <w:r>
        <w:rPr>
          <w:noProof/>
        </w:rPr>
      </w:r>
      <w:r>
        <w:rPr>
          <w:noProof/>
        </w:rPr>
        <w:fldChar w:fldCharType="separate"/>
      </w:r>
      <w:r>
        <w:rPr>
          <w:noProof/>
        </w:rPr>
        <w:t>211</w:t>
      </w:r>
      <w:r>
        <w:rPr>
          <w:noProof/>
        </w:rPr>
        <w:fldChar w:fldCharType="end"/>
      </w:r>
    </w:p>
    <w:p w14:paraId="68649E35" w14:textId="64AC0DD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_Toc209521196 \h </w:instrText>
      </w:r>
      <w:r>
        <w:rPr>
          <w:noProof/>
        </w:rPr>
      </w:r>
      <w:r>
        <w:rPr>
          <w:noProof/>
        </w:rPr>
        <w:fldChar w:fldCharType="separate"/>
      </w:r>
      <w:r>
        <w:rPr>
          <w:noProof/>
        </w:rPr>
        <w:t>211</w:t>
      </w:r>
      <w:r>
        <w:rPr>
          <w:noProof/>
        </w:rPr>
        <w:fldChar w:fldCharType="end"/>
      </w:r>
    </w:p>
    <w:p w14:paraId="77163B5B" w14:textId="155FFAF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_Toc209521197 \h </w:instrText>
      </w:r>
      <w:r>
        <w:rPr>
          <w:noProof/>
        </w:rPr>
      </w:r>
      <w:r>
        <w:rPr>
          <w:noProof/>
        </w:rPr>
        <w:fldChar w:fldCharType="separate"/>
      </w:r>
      <w:r>
        <w:rPr>
          <w:noProof/>
        </w:rPr>
        <w:t>212</w:t>
      </w:r>
      <w:r>
        <w:rPr>
          <w:noProof/>
        </w:rPr>
        <w:fldChar w:fldCharType="end"/>
      </w:r>
    </w:p>
    <w:p w14:paraId="2AF005AD" w14:textId="0B185B7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_Toc209521198 \h </w:instrText>
      </w:r>
      <w:r>
        <w:rPr>
          <w:noProof/>
        </w:rPr>
      </w:r>
      <w:r>
        <w:rPr>
          <w:noProof/>
        </w:rPr>
        <w:fldChar w:fldCharType="separate"/>
      </w:r>
      <w:r>
        <w:rPr>
          <w:noProof/>
        </w:rPr>
        <w:t>212</w:t>
      </w:r>
      <w:r>
        <w:rPr>
          <w:noProof/>
        </w:rPr>
        <w:fldChar w:fldCharType="end"/>
      </w:r>
    </w:p>
    <w:p w14:paraId="55167BD0" w14:textId="7173176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_Toc209521199 \h </w:instrText>
      </w:r>
      <w:r>
        <w:rPr>
          <w:noProof/>
        </w:rPr>
      </w:r>
      <w:r>
        <w:rPr>
          <w:noProof/>
        </w:rPr>
        <w:fldChar w:fldCharType="separate"/>
      </w:r>
      <w:r>
        <w:rPr>
          <w:noProof/>
        </w:rPr>
        <w:t>212</w:t>
      </w:r>
      <w:r>
        <w:rPr>
          <w:noProof/>
        </w:rPr>
        <w:fldChar w:fldCharType="end"/>
      </w:r>
    </w:p>
    <w:p w14:paraId="5A98BCB8" w14:textId="44DCCEF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_Toc209521200 \h </w:instrText>
      </w:r>
      <w:r>
        <w:rPr>
          <w:noProof/>
        </w:rPr>
      </w:r>
      <w:r>
        <w:rPr>
          <w:noProof/>
        </w:rPr>
        <w:fldChar w:fldCharType="separate"/>
      </w:r>
      <w:r>
        <w:rPr>
          <w:noProof/>
        </w:rPr>
        <w:t>213</w:t>
      </w:r>
      <w:r>
        <w:rPr>
          <w:noProof/>
        </w:rPr>
        <w:fldChar w:fldCharType="end"/>
      </w:r>
    </w:p>
    <w:p w14:paraId="308CB6BC" w14:textId="25B0913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_Toc209521201 \h </w:instrText>
      </w:r>
      <w:r>
        <w:rPr>
          <w:noProof/>
        </w:rPr>
      </w:r>
      <w:r>
        <w:rPr>
          <w:noProof/>
        </w:rPr>
        <w:fldChar w:fldCharType="separate"/>
      </w:r>
      <w:r>
        <w:rPr>
          <w:noProof/>
        </w:rPr>
        <w:t>213</w:t>
      </w:r>
      <w:r>
        <w:rPr>
          <w:noProof/>
        </w:rPr>
        <w:fldChar w:fldCharType="end"/>
      </w:r>
    </w:p>
    <w:p w14:paraId="214B269C" w14:textId="12DA667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8.10.6.2.2</w:t>
      </w:r>
      <w:r>
        <w:rPr>
          <w:rFonts w:asciiTheme="minorHAnsi" w:eastAsiaTheme="minorEastAsia" w:hAnsiTheme="minorHAnsi" w:cstheme="minorBidi"/>
          <w:noProof/>
          <w:kern w:val="2"/>
          <w:sz w:val="24"/>
          <w:szCs w:val="24"/>
          <w:lang w:eastAsia="en-GB"/>
          <w14:ligatures w14:val="standardContextual"/>
        </w:rPr>
        <w:tab/>
      </w:r>
      <w:r>
        <w:rPr>
          <w:noProof/>
        </w:rPr>
        <w:t>Type: ACRParamsInfo</w:t>
      </w:r>
      <w:r>
        <w:rPr>
          <w:noProof/>
        </w:rPr>
        <w:tab/>
      </w:r>
      <w:r>
        <w:rPr>
          <w:noProof/>
        </w:rPr>
        <w:fldChar w:fldCharType="begin" w:fldLock="1"/>
      </w:r>
      <w:r>
        <w:rPr>
          <w:noProof/>
        </w:rPr>
        <w:instrText xml:space="preserve"> PAGEREF _Toc209521202 \h </w:instrText>
      </w:r>
      <w:r>
        <w:rPr>
          <w:noProof/>
        </w:rPr>
      </w:r>
      <w:r>
        <w:rPr>
          <w:noProof/>
        </w:rPr>
        <w:fldChar w:fldCharType="separate"/>
      </w:r>
      <w:r>
        <w:rPr>
          <w:noProof/>
        </w:rPr>
        <w:t>213</w:t>
      </w:r>
      <w:r>
        <w:rPr>
          <w:noProof/>
        </w:rPr>
        <w:fldChar w:fldCharType="end"/>
      </w:r>
    </w:p>
    <w:p w14:paraId="5B15001E" w14:textId="280B634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_Toc209521203 \h </w:instrText>
      </w:r>
      <w:r>
        <w:rPr>
          <w:noProof/>
        </w:rPr>
      </w:r>
      <w:r>
        <w:rPr>
          <w:noProof/>
        </w:rPr>
        <w:fldChar w:fldCharType="separate"/>
      </w:r>
      <w:r>
        <w:rPr>
          <w:noProof/>
        </w:rPr>
        <w:t>213</w:t>
      </w:r>
      <w:r>
        <w:rPr>
          <w:noProof/>
        </w:rPr>
        <w:fldChar w:fldCharType="end"/>
      </w:r>
    </w:p>
    <w:p w14:paraId="4FB269BF" w14:textId="53412AC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_Toc209521204 \h </w:instrText>
      </w:r>
      <w:r>
        <w:rPr>
          <w:noProof/>
        </w:rPr>
      </w:r>
      <w:r>
        <w:rPr>
          <w:noProof/>
        </w:rPr>
        <w:fldChar w:fldCharType="separate"/>
      </w:r>
      <w:r>
        <w:rPr>
          <w:noProof/>
        </w:rPr>
        <w:t>213</w:t>
      </w:r>
      <w:r>
        <w:rPr>
          <w:noProof/>
        </w:rPr>
        <w:fldChar w:fldCharType="end"/>
      </w:r>
    </w:p>
    <w:p w14:paraId="0A8F9EFB" w14:textId="4773514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_Toc209521205 \h </w:instrText>
      </w:r>
      <w:r>
        <w:rPr>
          <w:noProof/>
        </w:rPr>
      </w:r>
      <w:r>
        <w:rPr>
          <w:noProof/>
        </w:rPr>
        <w:fldChar w:fldCharType="separate"/>
      </w:r>
      <w:r>
        <w:rPr>
          <w:noProof/>
        </w:rPr>
        <w:t>213</w:t>
      </w:r>
      <w:r>
        <w:rPr>
          <w:noProof/>
        </w:rPr>
        <w:fldChar w:fldCharType="end"/>
      </w:r>
    </w:p>
    <w:p w14:paraId="42D2A773" w14:textId="353567C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_Toc209521206 \h </w:instrText>
      </w:r>
      <w:r>
        <w:rPr>
          <w:noProof/>
        </w:rPr>
      </w:r>
      <w:r>
        <w:rPr>
          <w:noProof/>
        </w:rPr>
        <w:fldChar w:fldCharType="separate"/>
      </w:r>
      <w:r>
        <w:rPr>
          <w:noProof/>
        </w:rPr>
        <w:t>213</w:t>
      </w:r>
      <w:r>
        <w:rPr>
          <w:noProof/>
        </w:rPr>
        <w:fldChar w:fldCharType="end"/>
      </w:r>
    </w:p>
    <w:p w14:paraId="266EBD52" w14:textId="462281B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_Toc209521207 \h </w:instrText>
      </w:r>
      <w:r>
        <w:rPr>
          <w:noProof/>
        </w:rPr>
      </w:r>
      <w:r>
        <w:rPr>
          <w:noProof/>
        </w:rPr>
        <w:fldChar w:fldCharType="separate"/>
      </w:r>
      <w:r>
        <w:rPr>
          <w:noProof/>
        </w:rPr>
        <w:t>214</w:t>
      </w:r>
      <w:r>
        <w:rPr>
          <w:noProof/>
        </w:rPr>
        <w:fldChar w:fldCharType="end"/>
      </w:r>
    </w:p>
    <w:p w14:paraId="0161C4C4" w14:textId="4D11130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_Toc209521208 \h </w:instrText>
      </w:r>
      <w:r>
        <w:rPr>
          <w:noProof/>
        </w:rPr>
      </w:r>
      <w:r>
        <w:rPr>
          <w:noProof/>
        </w:rPr>
        <w:fldChar w:fldCharType="separate"/>
      </w:r>
      <w:r>
        <w:rPr>
          <w:noProof/>
        </w:rPr>
        <w:t>214</w:t>
      </w:r>
      <w:r>
        <w:rPr>
          <w:noProof/>
        </w:rPr>
        <w:fldChar w:fldCharType="end"/>
      </w:r>
    </w:p>
    <w:p w14:paraId="1EC63BBE" w14:textId="77BEA84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_Toc209521209 \h </w:instrText>
      </w:r>
      <w:r>
        <w:rPr>
          <w:noProof/>
        </w:rPr>
      </w:r>
      <w:r>
        <w:rPr>
          <w:noProof/>
        </w:rPr>
        <w:fldChar w:fldCharType="separate"/>
      </w:r>
      <w:r>
        <w:rPr>
          <w:noProof/>
        </w:rPr>
        <w:t>214</w:t>
      </w:r>
      <w:r>
        <w:rPr>
          <w:noProof/>
        </w:rPr>
        <w:fldChar w:fldCharType="end"/>
      </w:r>
    </w:p>
    <w:p w14:paraId="35EEA5C4" w14:textId="2966AD8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_Toc209521210 \h </w:instrText>
      </w:r>
      <w:r>
        <w:rPr>
          <w:noProof/>
        </w:rPr>
      </w:r>
      <w:r>
        <w:rPr>
          <w:noProof/>
        </w:rPr>
        <w:fldChar w:fldCharType="separate"/>
      </w:r>
      <w:r>
        <w:rPr>
          <w:noProof/>
        </w:rPr>
        <w:t>214</w:t>
      </w:r>
      <w:r>
        <w:rPr>
          <w:noProof/>
        </w:rPr>
        <w:fldChar w:fldCharType="end"/>
      </w:r>
    </w:p>
    <w:p w14:paraId="1F5A28F5" w14:textId="3F62813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_Toc209521211 \h </w:instrText>
      </w:r>
      <w:r>
        <w:rPr>
          <w:noProof/>
        </w:rPr>
      </w:r>
      <w:r>
        <w:rPr>
          <w:noProof/>
        </w:rPr>
        <w:fldChar w:fldCharType="separate"/>
      </w:r>
      <w:r>
        <w:rPr>
          <w:noProof/>
        </w:rPr>
        <w:t>214</w:t>
      </w:r>
      <w:r>
        <w:rPr>
          <w:noProof/>
        </w:rPr>
        <w:fldChar w:fldCharType="end"/>
      </w:r>
    </w:p>
    <w:p w14:paraId="60E20B94" w14:textId="51803AB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_Toc209521212 \h </w:instrText>
      </w:r>
      <w:r>
        <w:rPr>
          <w:noProof/>
        </w:rPr>
      </w:r>
      <w:r>
        <w:rPr>
          <w:noProof/>
        </w:rPr>
        <w:fldChar w:fldCharType="separate"/>
      </w:r>
      <w:r>
        <w:rPr>
          <w:noProof/>
        </w:rPr>
        <w:t>214</w:t>
      </w:r>
      <w:r>
        <w:rPr>
          <w:noProof/>
        </w:rPr>
        <w:fldChar w:fldCharType="end"/>
      </w:r>
    </w:p>
    <w:p w14:paraId="5AE31F08" w14:textId="3F05C1E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8.10.8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_Toc209521213 \h </w:instrText>
      </w:r>
      <w:r>
        <w:rPr>
          <w:noProof/>
        </w:rPr>
      </w:r>
      <w:r>
        <w:rPr>
          <w:noProof/>
        </w:rPr>
        <w:fldChar w:fldCharType="separate"/>
      </w:r>
      <w:r>
        <w:rPr>
          <w:noProof/>
        </w:rPr>
        <w:t>214</w:t>
      </w:r>
      <w:r>
        <w:rPr>
          <w:noProof/>
        </w:rPr>
        <w:fldChar w:fldCharType="end"/>
      </w:r>
    </w:p>
    <w:p w14:paraId="562A4FD2" w14:textId="5210C47A"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_Toc209521214 \h </w:instrText>
      </w:r>
      <w:r>
        <w:rPr>
          <w:noProof/>
        </w:rPr>
      </w:r>
      <w:r>
        <w:rPr>
          <w:noProof/>
        </w:rPr>
        <w:fldChar w:fldCharType="separate"/>
      </w:r>
      <w:r>
        <w:rPr>
          <w:noProof/>
        </w:rPr>
        <w:t>214</w:t>
      </w:r>
      <w:r>
        <w:rPr>
          <w:noProof/>
        </w:rPr>
        <w:fldChar w:fldCharType="end"/>
      </w:r>
    </w:p>
    <w:p w14:paraId="304503EE" w14:textId="22EFB62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_Toc209521215 \h </w:instrText>
      </w:r>
      <w:r>
        <w:rPr>
          <w:noProof/>
        </w:rPr>
      </w:r>
      <w:r>
        <w:rPr>
          <w:noProof/>
        </w:rPr>
        <w:fldChar w:fldCharType="separate"/>
      </w:r>
      <w:r>
        <w:rPr>
          <w:noProof/>
        </w:rPr>
        <w:t>214</w:t>
      </w:r>
      <w:r>
        <w:rPr>
          <w:noProof/>
        </w:rPr>
        <w:fldChar w:fldCharType="end"/>
      </w:r>
    </w:p>
    <w:p w14:paraId="62B496BA" w14:textId="09DD920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_Toc209521216 \h </w:instrText>
      </w:r>
      <w:r>
        <w:rPr>
          <w:noProof/>
        </w:rPr>
      </w:r>
      <w:r>
        <w:rPr>
          <w:noProof/>
        </w:rPr>
        <w:fldChar w:fldCharType="separate"/>
      </w:r>
      <w:r>
        <w:rPr>
          <w:noProof/>
        </w:rPr>
        <w:t>215</w:t>
      </w:r>
      <w:r>
        <w:rPr>
          <w:noProof/>
        </w:rPr>
        <w:fldChar w:fldCharType="end"/>
      </w:r>
    </w:p>
    <w:p w14:paraId="45075289" w14:textId="63E53FF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_Toc209521217 \h </w:instrText>
      </w:r>
      <w:r>
        <w:rPr>
          <w:noProof/>
        </w:rPr>
      </w:r>
      <w:r>
        <w:rPr>
          <w:noProof/>
        </w:rPr>
        <w:fldChar w:fldCharType="separate"/>
      </w:r>
      <w:r>
        <w:rPr>
          <w:noProof/>
        </w:rPr>
        <w:t>215</w:t>
      </w:r>
      <w:r>
        <w:rPr>
          <w:noProof/>
        </w:rPr>
        <w:fldChar w:fldCharType="end"/>
      </w:r>
    </w:p>
    <w:p w14:paraId="44F61A00" w14:textId="21D7A2B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_Toc209521218 \h </w:instrText>
      </w:r>
      <w:r>
        <w:rPr>
          <w:noProof/>
        </w:rPr>
      </w:r>
      <w:r>
        <w:rPr>
          <w:noProof/>
        </w:rPr>
        <w:fldChar w:fldCharType="separate"/>
      </w:r>
      <w:r>
        <w:rPr>
          <w:noProof/>
        </w:rPr>
        <w:t>215</w:t>
      </w:r>
      <w:r>
        <w:rPr>
          <w:noProof/>
        </w:rPr>
        <w:fldChar w:fldCharType="end"/>
      </w:r>
    </w:p>
    <w:p w14:paraId="30504FBD" w14:textId="7DD1524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_Toc209521219 \h </w:instrText>
      </w:r>
      <w:r>
        <w:rPr>
          <w:noProof/>
        </w:rPr>
      </w:r>
      <w:r>
        <w:rPr>
          <w:noProof/>
        </w:rPr>
        <w:fldChar w:fldCharType="separate"/>
      </w:r>
      <w:r>
        <w:rPr>
          <w:noProof/>
        </w:rPr>
        <w:t>215</w:t>
      </w:r>
      <w:r>
        <w:rPr>
          <w:noProof/>
        </w:rPr>
        <w:fldChar w:fldCharType="end"/>
      </w:r>
    </w:p>
    <w:p w14:paraId="140FC20E" w14:textId="7F02781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_Toc209521220 \h </w:instrText>
      </w:r>
      <w:r>
        <w:rPr>
          <w:noProof/>
        </w:rPr>
      </w:r>
      <w:r>
        <w:rPr>
          <w:noProof/>
        </w:rPr>
        <w:fldChar w:fldCharType="separate"/>
      </w:r>
      <w:r>
        <w:rPr>
          <w:noProof/>
        </w:rPr>
        <w:t>215</w:t>
      </w:r>
      <w:r>
        <w:rPr>
          <w:noProof/>
        </w:rPr>
        <w:fldChar w:fldCharType="end"/>
      </w:r>
    </w:p>
    <w:p w14:paraId="3B9455FF" w14:textId="0FBF088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_Toc209521221 \h </w:instrText>
      </w:r>
      <w:r>
        <w:rPr>
          <w:noProof/>
        </w:rPr>
      </w:r>
      <w:r>
        <w:rPr>
          <w:noProof/>
        </w:rPr>
        <w:fldChar w:fldCharType="separate"/>
      </w:r>
      <w:r>
        <w:rPr>
          <w:noProof/>
        </w:rPr>
        <w:t>215</w:t>
      </w:r>
      <w:r>
        <w:rPr>
          <w:noProof/>
        </w:rPr>
        <w:fldChar w:fldCharType="end"/>
      </w:r>
    </w:p>
    <w:p w14:paraId="44B3F958" w14:textId="36DAA34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_Toc209521222 \h </w:instrText>
      </w:r>
      <w:r>
        <w:rPr>
          <w:noProof/>
        </w:rPr>
      </w:r>
      <w:r>
        <w:rPr>
          <w:noProof/>
        </w:rPr>
        <w:fldChar w:fldCharType="separate"/>
      </w:r>
      <w:r>
        <w:rPr>
          <w:noProof/>
        </w:rPr>
        <w:t>216</w:t>
      </w:r>
      <w:r>
        <w:rPr>
          <w:noProof/>
        </w:rPr>
        <w:fldChar w:fldCharType="end"/>
      </w:r>
    </w:p>
    <w:p w14:paraId="4771796A" w14:textId="1BBD7BE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_Toc209521223 \h </w:instrText>
      </w:r>
      <w:r>
        <w:rPr>
          <w:noProof/>
        </w:rPr>
      </w:r>
      <w:r>
        <w:rPr>
          <w:noProof/>
        </w:rPr>
        <w:fldChar w:fldCharType="separate"/>
      </w:r>
      <w:r>
        <w:rPr>
          <w:noProof/>
        </w:rPr>
        <w:t>216</w:t>
      </w:r>
      <w:r>
        <w:rPr>
          <w:noProof/>
        </w:rPr>
        <w:fldChar w:fldCharType="end"/>
      </w:r>
    </w:p>
    <w:p w14:paraId="674BA62E" w14:textId="5D3262D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_Toc209521224 \h </w:instrText>
      </w:r>
      <w:r>
        <w:rPr>
          <w:noProof/>
        </w:rPr>
      </w:r>
      <w:r>
        <w:rPr>
          <w:noProof/>
        </w:rPr>
        <w:fldChar w:fldCharType="separate"/>
      </w:r>
      <w:r>
        <w:rPr>
          <w:noProof/>
        </w:rPr>
        <w:t>216</w:t>
      </w:r>
      <w:r>
        <w:rPr>
          <w:noProof/>
        </w:rPr>
        <w:fldChar w:fldCharType="end"/>
      </w:r>
    </w:p>
    <w:p w14:paraId="5C332846" w14:textId="286C6FA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_Toc209521225 \h </w:instrText>
      </w:r>
      <w:r>
        <w:rPr>
          <w:noProof/>
        </w:rPr>
      </w:r>
      <w:r>
        <w:rPr>
          <w:noProof/>
        </w:rPr>
        <w:fldChar w:fldCharType="separate"/>
      </w:r>
      <w:r>
        <w:rPr>
          <w:noProof/>
        </w:rPr>
        <w:t>216</w:t>
      </w:r>
      <w:r>
        <w:rPr>
          <w:noProof/>
        </w:rPr>
        <w:fldChar w:fldCharType="end"/>
      </w:r>
    </w:p>
    <w:p w14:paraId="319CDF0C" w14:textId="4F6D8F0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_Toc209521226 \h </w:instrText>
      </w:r>
      <w:r>
        <w:rPr>
          <w:noProof/>
        </w:rPr>
      </w:r>
      <w:r>
        <w:rPr>
          <w:noProof/>
        </w:rPr>
        <w:fldChar w:fldCharType="separate"/>
      </w:r>
      <w:r>
        <w:rPr>
          <w:noProof/>
        </w:rPr>
        <w:t>217</w:t>
      </w:r>
      <w:r>
        <w:rPr>
          <w:noProof/>
        </w:rPr>
        <w:fldChar w:fldCharType="end"/>
      </w:r>
    </w:p>
    <w:p w14:paraId="6A258C20" w14:textId="7678CA7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_Toc209521227 \h </w:instrText>
      </w:r>
      <w:r>
        <w:rPr>
          <w:noProof/>
        </w:rPr>
      </w:r>
      <w:r>
        <w:rPr>
          <w:noProof/>
        </w:rPr>
        <w:fldChar w:fldCharType="separate"/>
      </w:r>
      <w:r>
        <w:rPr>
          <w:noProof/>
        </w:rPr>
        <w:t>217</w:t>
      </w:r>
      <w:r>
        <w:rPr>
          <w:noProof/>
        </w:rPr>
        <w:fldChar w:fldCharType="end"/>
      </w:r>
    </w:p>
    <w:p w14:paraId="3D7D8D61" w14:textId="0DDFA16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8.11.6.2.2</w:t>
      </w:r>
      <w:r>
        <w:rPr>
          <w:rFonts w:asciiTheme="minorHAnsi" w:eastAsiaTheme="minorEastAsia" w:hAnsiTheme="minorHAnsi" w:cstheme="minorBidi"/>
          <w:noProof/>
          <w:kern w:val="2"/>
          <w:sz w:val="24"/>
          <w:szCs w:val="24"/>
          <w:lang w:eastAsia="en-GB"/>
          <w14:ligatures w14:val="standardContextual"/>
        </w:rPr>
        <w:tab/>
      </w:r>
      <w:r>
        <w:rPr>
          <w:noProof/>
        </w:rPr>
        <w:t>Type: CommonEASInfo</w:t>
      </w:r>
      <w:r>
        <w:rPr>
          <w:noProof/>
        </w:rPr>
        <w:tab/>
      </w:r>
      <w:r>
        <w:rPr>
          <w:noProof/>
        </w:rPr>
        <w:fldChar w:fldCharType="begin" w:fldLock="1"/>
      </w:r>
      <w:r>
        <w:rPr>
          <w:noProof/>
        </w:rPr>
        <w:instrText xml:space="preserve"> PAGEREF _Toc209521228 \h </w:instrText>
      </w:r>
      <w:r>
        <w:rPr>
          <w:noProof/>
        </w:rPr>
      </w:r>
      <w:r>
        <w:rPr>
          <w:noProof/>
        </w:rPr>
        <w:fldChar w:fldCharType="separate"/>
      </w:r>
      <w:r>
        <w:rPr>
          <w:noProof/>
        </w:rPr>
        <w:t>217</w:t>
      </w:r>
      <w:r>
        <w:rPr>
          <w:noProof/>
        </w:rPr>
        <w:fldChar w:fldCharType="end"/>
      </w:r>
    </w:p>
    <w:p w14:paraId="14A58F58" w14:textId="5044BD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8.11.6.2.3</w:t>
      </w:r>
      <w:r>
        <w:rPr>
          <w:rFonts w:asciiTheme="minorHAnsi" w:eastAsiaTheme="minorEastAsia" w:hAnsiTheme="minorHAnsi" w:cstheme="minorBidi"/>
          <w:noProof/>
          <w:kern w:val="2"/>
          <w:sz w:val="24"/>
          <w:szCs w:val="24"/>
          <w:lang w:eastAsia="en-GB"/>
          <w14:ligatures w14:val="standardContextual"/>
        </w:rPr>
        <w:tab/>
      </w:r>
      <w:r>
        <w:rPr>
          <w:noProof/>
        </w:rPr>
        <w:t>Type: CommonEASInfoDecResp</w:t>
      </w:r>
      <w:r>
        <w:rPr>
          <w:noProof/>
        </w:rPr>
        <w:tab/>
      </w:r>
      <w:r>
        <w:rPr>
          <w:noProof/>
        </w:rPr>
        <w:fldChar w:fldCharType="begin" w:fldLock="1"/>
      </w:r>
      <w:r>
        <w:rPr>
          <w:noProof/>
        </w:rPr>
        <w:instrText xml:space="preserve"> PAGEREF _Toc209521229 \h </w:instrText>
      </w:r>
      <w:r>
        <w:rPr>
          <w:noProof/>
        </w:rPr>
      </w:r>
      <w:r>
        <w:rPr>
          <w:noProof/>
        </w:rPr>
        <w:fldChar w:fldCharType="separate"/>
      </w:r>
      <w:r>
        <w:rPr>
          <w:noProof/>
        </w:rPr>
        <w:t>218</w:t>
      </w:r>
      <w:r>
        <w:rPr>
          <w:noProof/>
        </w:rPr>
        <w:fldChar w:fldCharType="end"/>
      </w:r>
    </w:p>
    <w:p w14:paraId="2E78D2ED" w14:textId="333DECC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8.11.6.2.4</w:t>
      </w:r>
      <w:r>
        <w:rPr>
          <w:rFonts w:asciiTheme="minorHAnsi" w:eastAsiaTheme="minorEastAsia" w:hAnsiTheme="minorHAnsi" w:cstheme="minorBidi"/>
          <w:noProof/>
          <w:kern w:val="2"/>
          <w:sz w:val="24"/>
          <w:szCs w:val="24"/>
          <w:lang w:eastAsia="en-GB"/>
          <w14:ligatures w14:val="standardContextual"/>
        </w:rPr>
        <w:tab/>
      </w:r>
      <w:r>
        <w:rPr>
          <w:noProof/>
        </w:rPr>
        <w:t>Type: GrpConnInfo</w:t>
      </w:r>
      <w:r>
        <w:rPr>
          <w:noProof/>
        </w:rPr>
        <w:tab/>
      </w:r>
      <w:r>
        <w:rPr>
          <w:noProof/>
        </w:rPr>
        <w:fldChar w:fldCharType="begin" w:fldLock="1"/>
      </w:r>
      <w:r>
        <w:rPr>
          <w:noProof/>
        </w:rPr>
        <w:instrText xml:space="preserve"> PAGEREF _Toc209521230 \h </w:instrText>
      </w:r>
      <w:r>
        <w:rPr>
          <w:noProof/>
        </w:rPr>
      </w:r>
      <w:r>
        <w:rPr>
          <w:noProof/>
        </w:rPr>
        <w:fldChar w:fldCharType="separate"/>
      </w:r>
      <w:r>
        <w:rPr>
          <w:noProof/>
        </w:rPr>
        <w:t>218</w:t>
      </w:r>
      <w:r>
        <w:rPr>
          <w:noProof/>
        </w:rPr>
        <w:fldChar w:fldCharType="end"/>
      </w:r>
    </w:p>
    <w:p w14:paraId="6C408B29" w14:textId="314E582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_Toc209521231 \h </w:instrText>
      </w:r>
      <w:r>
        <w:rPr>
          <w:noProof/>
        </w:rPr>
      </w:r>
      <w:r>
        <w:rPr>
          <w:noProof/>
        </w:rPr>
        <w:fldChar w:fldCharType="separate"/>
      </w:r>
      <w:r>
        <w:rPr>
          <w:noProof/>
        </w:rPr>
        <w:t>218</w:t>
      </w:r>
      <w:r>
        <w:rPr>
          <w:noProof/>
        </w:rPr>
        <w:fldChar w:fldCharType="end"/>
      </w:r>
    </w:p>
    <w:p w14:paraId="0327A586" w14:textId="5F063E6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_Toc209521232 \h </w:instrText>
      </w:r>
      <w:r>
        <w:rPr>
          <w:noProof/>
        </w:rPr>
      </w:r>
      <w:r>
        <w:rPr>
          <w:noProof/>
        </w:rPr>
        <w:fldChar w:fldCharType="separate"/>
      </w:r>
      <w:r>
        <w:rPr>
          <w:noProof/>
        </w:rPr>
        <w:t>218</w:t>
      </w:r>
      <w:r>
        <w:rPr>
          <w:noProof/>
        </w:rPr>
        <w:fldChar w:fldCharType="end"/>
      </w:r>
    </w:p>
    <w:p w14:paraId="2305C273" w14:textId="505945D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_Toc209521233 \h </w:instrText>
      </w:r>
      <w:r>
        <w:rPr>
          <w:noProof/>
        </w:rPr>
      </w:r>
      <w:r>
        <w:rPr>
          <w:noProof/>
        </w:rPr>
        <w:fldChar w:fldCharType="separate"/>
      </w:r>
      <w:r>
        <w:rPr>
          <w:noProof/>
        </w:rPr>
        <w:t>218</w:t>
      </w:r>
      <w:r>
        <w:rPr>
          <w:noProof/>
        </w:rPr>
        <w:fldChar w:fldCharType="end"/>
      </w:r>
    </w:p>
    <w:p w14:paraId="2F01752C" w14:textId="3FC3713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_Toc209521234 \h </w:instrText>
      </w:r>
      <w:r>
        <w:rPr>
          <w:noProof/>
        </w:rPr>
      </w:r>
      <w:r>
        <w:rPr>
          <w:noProof/>
        </w:rPr>
        <w:fldChar w:fldCharType="separate"/>
      </w:r>
      <w:r>
        <w:rPr>
          <w:noProof/>
        </w:rPr>
        <w:t>218</w:t>
      </w:r>
      <w:r>
        <w:rPr>
          <w:noProof/>
        </w:rPr>
        <w:fldChar w:fldCharType="end"/>
      </w:r>
    </w:p>
    <w:p w14:paraId="65F8D6B9" w14:textId="12194D8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_Toc209521235 \h </w:instrText>
      </w:r>
      <w:r>
        <w:rPr>
          <w:noProof/>
        </w:rPr>
      </w:r>
      <w:r>
        <w:rPr>
          <w:noProof/>
        </w:rPr>
        <w:fldChar w:fldCharType="separate"/>
      </w:r>
      <w:r>
        <w:rPr>
          <w:noProof/>
        </w:rPr>
        <w:t>219</w:t>
      </w:r>
      <w:r>
        <w:rPr>
          <w:noProof/>
        </w:rPr>
        <w:fldChar w:fldCharType="end"/>
      </w:r>
    </w:p>
    <w:p w14:paraId="16526AD3" w14:textId="44FE7AB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_Toc209521236 \h </w:instrText>
      </w:r>
      <w:r>
        <w:rPr>
          <w:noProof/>
        </w:rPr>
      </w:r>
      <w:r>
        <w:rPr>
          <w:noProof/>
        </w:rPr>
        <w:fldChar w:fldCharType="separate"/>
      </w:r>
      <w:r>
        <w:rPr>
          <w:noProof/>
        </w:rPr>
        <w:t>219</w:t>
      </w:r>
      <w:r>
        <w:rPr>
          <w:noProof/>
        </w:rPr>
        <w:fldChar w:fldCharType="end"/>
      </w:r>
    </w:p>
    <w:p w14:paraId="72D8DE8A" w14:textId="7049C1E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_Toc209521237 \h </w:instrText>
      </w:r>
      <w:r>
        <w:rPr>
          <w:noProof/>
        </w:rPr>
      </w:r>
      <w:r>
        <w:rPr>
          <w:noProof/>
        </w:rPr>
        <w:fldChar w:fldCharType="separate"/>
      </w:r>
      <w:r>
        <w:rPr>
          <w:noProof/>
        </w:rPr>
        <w:t>219</w:t>
      </w:r>
      <w:r>
        <w:rPr>
          <w:noProof/>
        </w:rPr>
        <w:fldChar w:fldCharType="end"/>
      </w:r>
    </w:p>
    <w:p w14:paraId="04DE55B0" w14:textId="57A84F1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_Toc209521238 \h </w:instrText>
      </w:r>
      <w:r>
        <w:rPr>
          <w:noProof/>
        </w:rPr>
      </w:r>
      <w:r>
        <w:rPr>
          <w:noProof/>
        </w:rPr>
        <w:fldChar w:fldCharType="separate"/>
      </w:r>
      <w:r>
        <w:rPr>
          <w:noProof/>
        </w:rPr>
        <w:t>219</w:t>
      </w:r>
      <w:r>
        <w:rPr>
          <w:noProof/>
        </w:rPr>
        <w:fldChar w:fldCharType="end"/>
      </w:r>
    </w:p>
    <w:p w14:paraId="6089F6A9" w14:textId="09444BB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_Toc209521239 \h </w:instrText>
      </w:r>
      <w:r>
        <w:rPr>
          <w:noProof/>
        </w:rPr>
      </w:r>
      <w:r>
        <w:rPr>
          <w:noProof/>
        </w:rPr>
        <w:fldChar w:fldCharType="separate"/>
      </w:r>
      <w:r>
        <w:rPr>
          <w:noProof/>
        </w:rPr>
        <w:t>219</w:t>
      </w:r>
      <w:r>
        <w:rPr>
          <w:noProof/>
        </w:rPr>
        <w:fldChar w:fldCharType="end"/>
      </w:r>
    </w:p>
    <w:p w14:paraId="27C8944D" w14:textId="3C72A0F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_Toc209521240 \h </w:instrText>
      </w:r>
      <w:r>
        <w:rPr>
          <w:noProof/>
        </w:rPr>
      </w:r>
      <w:r>
        <w:rPr>
          <w:noProof/>
        </w:rPr>
        <w:fldChar w:fldCharType="separate"/>
      </w:r>
      <w:r>
        <w:rPr>
          <w:noProof/>
        </w:rPr>
        <w:t>219</w:t>
      </w:r>
      <w:r>
        <w:rPr>
          <w:noProof/>
        </w:rPr>
        <w:fldChar w:fldCharType="end"/>
      </w:r>
    </w:p>
    <w:p w14:paraId="54EE1ED2" w14:textId="7300F24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_Toc209521241 \h </w:instrText>
      </w:r>
      <w:r>
        <w:rPr>
          <w:noProof/>
        </w:rPr>
      </w:r>
      <w:r>
        <w:rPr>
          <w:noProof/>
        </w:rPr>
        <w:fldChar w:fldCharType="separate"/>
      </w:r>
      <w:r>
        <w:rPr>
          <w:noProof/>
        </w:rPr>
        <w:t>219</w:t>
      </w:r>
      <w:r>
        <w:rPr>
          <w:noProof/>
        </w:rPr>
        <w:fldChar w:fldCharType="end"/>
      </w:r>
    </w:p>
    <w:p w14:paraId="4E2137C1" w14:textId="642BD1E3"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_Toc209521242 \h </w:instrText>
      </w:r>
      <w:r>
        <w:rPr>
          <w:noProof/>
        </w:rPr>
      </w:r>
      <w:r>
        <w:rPr>
          <w:noProof/>
        </w:rPr>
        <w:fldChar w:fldCharType="separate"/>
      </w:r>
      <w:r>
        <w:rPr>
          <w:noProof/>
        </w:rPr>
        <w:t>219</w:t>
      </w:r>
      <w:r>
        <w:rPr>
          <w:noProof/>
        </w:rPr>
        <w:fldChar w:fldCharType="end"/>
      </w:r>
    </w:p>
    <w:p w14:paraId="6B64BC4E" w14:textId="62B273D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_Toc209521243 \h </w:instrText>
      </w:r>
      <w:r>
        <w:rPr>
          <w:noProof/>
        </w:rPr>
      </w:r>
      <w:r>
        <w:rPr>
          <w:noProof/>
        </w:rPr>
        <w:fldChar w:fldCharType="separate"/>
      </w:r>
      <w:r>
        <w:rPr>
          <w:noProof/>
        </w:rPr>
        <w:t>219</w:t>
      </w:r>
      <w:r>
        <w:rPr>
          <w:noProof/>
        </w:rPr>
        <w:fldChar w:fldCharType="end"/>
      </w:r>
    </w:p>
    <w:p w14:paraId="1298EA55" w14:textId="65F489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_Toc209521244 \h </w:instrText>
      </w:r>
      <w:r>
        <w:rPr>
          <w:noProof/>
        </w:rPr>
      </w:r>
      <w:r>
        <w:rPr>
          <w:noProof/>
        </w:rPr>
        <w:fldChar w:fldCharType="separate"/>
      </w:r>
      <w:r>
        <w:rPr>
          <w:noProof/>
        </w:rPr>
        <w:t>220</w:t>
      </w:r>
      <w:r>
        <w:rPr>
          <w:noProof/>
        </w:rPr>
        <w:fldChar w:fldCharType="end"/>
      </w:r>
    </w:p>
    <w:p w14:paraId="0F628B3C" w14:textId="3957F57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_Toc209521245 \h </w:instrText>
      </w:r>
      <w:r>
        <w:rPr>
          <w:noProof/>
        </w:rPr>
      </w:r>
      <w:r>
        <w:rPr>
          <w:noProof/>
        </w:rPr>
        <w:fldChar w:fldCharType="separate"/>
      </w:r>
      <w:r>
        <w:rPr>
          <w:noProof/>
        </w:rPr>
        <w:t>220</w:t>
      </w:r>
      <w:r>
        <w:rPr>
          <w:noProof/>
        </w:rPr>
        <w:fldChar w:fldCharType="end"/>
      </w:r>
    </w:p>
    <w:p w14:paraId="528433CB" w14:textId="2195820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_Toc209521246 \h </w:instrText>
      </w:r>
      <w:r>
        <w:rPr>
          <w:noProof/>
        </w:rPr>
      </w:r>
      <w:r>
        <w:rPr>
          <w:noProof/>
        </w:rPr>
        <w:fldChar w:fldCharType="separate"/>
      </w:r>
      <w:r>
        <w:rPr>
          <w:noProof/>
        </w:rPr>
        <w:t>220</w:t>
      </w:r>
      <w:r>
        <w:rPr>
          <w:noProof/>
        </w:rPr>
        <w:fldChar w:fldCharType="end"/>
      </w:r>
    </w:p>
    <w:p w14:paraId="34C3D906" w14:textId="2DD6CBF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Resource: Application Traffic Influence</w:t>
      </w:r>
      <w:r>
        <w:rPr>
          <w:noProof/>
        </w:rPr>
        <w:tab/>
      </w:r>
      <w:r>
        <w:rPr>
          <w:noProof/>
        </w:rPr>
        <w:fldChar w:fldCharType="begin" w:fldLock="1"/>
      </w:r>
      <w:r>
        <w:rPr>
          <w:noProof/>
        </w:rPr>
        <w:instrText xml:space="preserve"> PAGEREF _Toc209521247 \h </w:instrText>
      </w:r>
      <w:r>
        <w:rPr>
          <w:noProof/>
        </w:rPr>
      </w:r>
      <w:r>
        <w:rPr>
          <w:noProof/>
        </w:rPr>
        <w:fldChar w:fldCharType="separate"/>
      </w:r>
      <w:r>
        <w:rPr>
          <w:noProof/>
        </w:rPr>
        <w:t>221</w:t>
      </w:r>
      <w:r>
        <w:rPr>
          <w:noProof/>
        </w:rPr>
        <w:fldChar w:fldCharType="end"/>
      </w:r>
    </w:p>
    <w:p w14:paraId="586992B2" w14:textId="051AA19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_Toc209521248 \h </w:instrText>
      </w:r>
      <w:r>
        <w:rPr>
          <w:noProof/>
        </w:rPr>
      </w:r>
      <w:r>
        <w:rPr>
          <w:noProof/>
        </w:rPr>
        <w:fldChar w:fldCharType="separate"/>
      </w:r>
      <w:r>
        <w:rPr>
          <w:noProof/>
        </w:rPr>
        <w:t>221</w:t>
      </w:r>
      <w:r>
        <w:rPr>
          <w:noProof/>
        </w:rPr>
        <w:fldChar w:fldCharType="end"/>
      </w:r>
    </w:p>
    <w:p w14:paraId="652D967F" w14:textId="198F8BA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_Toc209521249 \h </w:instrText>
      </w:r>
      <w:r>
        <w:rPr>
          <w:noProof/>
        </w:rPr>
      </w:r>
      <w:r>
        <w:rPr>
          <w:noProof/>
        </w:rPr>
        <w:fldChar w:fldCharType="separate"/>
      </w:r>
      <w:r>
        <w:rPr>
          <w:noProof/>
        </w:rPr>
        <w:t>221</w:t>
      </w:r>
      <w:r>
        <w:rPr>
          <w:noProof/>
        </w:rPr>
        <w:fldChar w:fldCharType="end"/>
      </w:r>
    </w:p>
    <w:p w14:paraId="20F36C31" w14:textId="3DDBF6C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_Toc209521250 \h </w:instrText>
      </w:r>
      <w:r>
        <w:rPr>
          <w:noProof/>
        </w:rPr>
      </w:r>
      <w:r>
        <w:rPr>
          <w:noProof/>
        </w:rPr>
        <w:fldChar w:fldCharType="separate"/>
      </w:r>
      <w:r>
        <w:rPr>
          <w:noProof/>
        </w:rPr>
        <w:t>221</w:t>
      </w:r>
      <w:r>
        <w:rPr>
          <w:noProof/>
        </w:rPr>
        <w:fldChar w:fldCharType="end"/>
      </w:r>
    </w:p>
    <w:p w14:paraId="358A566A" w14:textId="37E95AD5"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8.12.3.2.3.1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_Toc209521251 \h </w:instrText>
      </w:r>
      <w:r>
        <w:rPr>
          <w:noProof/>
        </w:rPr>
      </w:r>
      <w:r>
        <w:rPr>
          <w:noProof/>
        </w:rPr>
        <w:fldChar w:fldCharType="separate"/>
      </w:r>
      <w:r>
        <w:rPr>
          <w:noProof/>
        </w:rPr>
        <w:t>221</w:t>
      </w:r>
      <w:r>
        <w:rPr>
          <w:noProof/>
        </w:rPr>
        <w:fldChar w:fldCharType="end"/>
      </w:r>
    </w:p>
    <w:p w14:paraId="1721E658" w14:textId="72D8F5A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_Toc209521252 \h </w:instrText>
      </w:r>
      <w:r>
        <w:rPr>
          <w:noProof/>
        </w:rPr>
      </w:r>
      <w:r>
        <w:rPr>
          <w:noProof/>
        </w:rPr>
        <w:fldChar w:fldCharType="separate"/>
      </w:r>
      <w:r>
        <w:rPr>
          <w:noProof/>
        </w:rPr>
        <w:t>222</w:t>
      </w:r>
      <w:r>
        <w:rPr>
          <w:noProof/>
        </w:rPr>
        <w:fldChar w:fldCharType="end"/>
      </w:r>
    </w:p>
    <w:p w14:paraId="0A8E7C8A" w14:textId="5746087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_Toc209521253 \h </w:instrText>
      </w:r>
      <w:r>
        <w:rPr>
          <w:noProof/>
        </w:rPr>
      </w:r>
      <w:r>
        <w:rPr>
          <w:noProof/>
        </w:rPr>
        <w:fldChar w:fldCharType="separate"/>
      </w:r>
      <w:r>
        <w:rPr>
          <w:noProof/>
        </w:rPr>
        <w:t>222</w:t>
      </w:r>
      <w:r>
        <w:rPr>
          <w:noProof/>
        </w:rPr>
        <w:fldChar w:fldCharType="end"/>
      </w:r>
    </w:p>
    <w:p w14:paraId="174C60F3" w14:textId="3B82751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_Toc209521254 \h </w:instrText>
      </w:r>
      <w:r>
        <w:rPr>
          <w:noProof/>
        </w:rPr>
      </w:r>
      <w:r>
        <w:rPr>
          <w:noProof/>
        </w:rPr>
        <w:fldChar w:fldCharType="separate"/>
      </w:r>
      <w:r>
        <w:rPr>
          <w:noProof/>
        </w:rPr>
        <w:t>222</w:t>
      </w:r>
      <w:r>
        <w:rPr>
          <w:noProof/>
        </w:rPr>
        <w:fldChar w:fldCharType="end"/>
      </w:r>
    </w:p>
    <w:p w14:paraId="68300133" w14:textId="4996C32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_Toc209521255 \h </w:instrText>
      </w:r>
      <w:r>
        <w:rPr>
          <w:noProof/>
        </w:rPr>
      </w:r>
      <w:r>
        <w:rPr>
          <w:noProof/>
        </w:rPr>
        <w:fldChar w:fldCharType="separate"/>
      </w:r>
      <w:r>
        <w:rPr>
          <w:noProof/>
        </w:rPr>
        <w:t>222</w:t>
      </w:r>
      <w:r>
        <w:rPr>
          <w:noProof/>
        </w:rPr>
        <w:fldChar w:fldCharType="end"/>
      </w:r>
    </w:p>
    <w:p w14:paraId="14AAE0D7" w14:textId="32CBCA0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_Toc209521256 \h </w:instrText>
      </w:r>
      <w:r>
        <w:rPr>
          <w:noProof/>
        </w:rPr>
      </w:r>
      <w:r>
        <w:rPr>
          <w:noProof/>
        </w:rPr>
        <w:fldChar w:fldCharType="separate"/>
      </w:r>
      <w:r>
        <w:rPr>
          <w:noProof/>
        </w:rPr>
        <w:t>222</w:t>
      </w:r>
      <w:r>
        <w:rPr>
          <w:noProof/>
        </w:rPr>
        <w:fldChar w:fldCharType="end"/>
      </w:r>
    </w:p>
    <w:p w14:paraId="7A804D60" w14:textId="3A5C2CD2"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_Toc209521257 \h </w:instrText>
      </w:r>
      <w:r>
        <w:rPr>
          <w:noProof/>
        </w:rPr>
      </w:r>
      <w:r>
        <w:rPr>
          <w:noProof/>
        </w:rPr>
        <w:fldChar w:fldCharType="separate"/>
      </w:r>
      <w:r>
        <w:rPr>
          <w:noProof/>
        </w:rPr>
        <w:t>222</w:t>
      </w:r>
      <w:r>
        <w:rPr>
          <w:noProof/>
        </w:rPr>
        <w:fldChar w:fldCharType="end"/>
      </w:r>
    </w:p>
    <w:p w14:paraId="272561B3" w14:textId="419C74E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_Toc209521258 \h </w:instrText>
      </w:r>
      <w:r>
        <w:rPr>
          <w:noProof/>
        </w:rPr>
      </w:r>
      <w:r>
        <w:rPr>
          <w:noProof/>
        </w:rPr>
        <w:fldChar w:fldCharType="separate"/>
      </w:r>
      <w:r>
        <w:rPr>
          <w:noProof/>
        </w:rPr>
        <w:t>223</w:t>
      </w:r>
      <w:r>
        <w:rPr>
          <w:noProof/>
        </w:rPr>
        <w:fldChar w:fldCharType="end"/>
      </w:r>
    </w:p>
    <w:p w14:paraId="6021D363" w14:textId="7066019D"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8.12.3.3.3.3</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_Toc209521259 \h </w:instrText>
      </w:r>
      <w:r>
        <w:rPr>
          <w:noProof/>
        </w:rPr>
      </w:r>
      <w:r>
        <w:rPr>
          <w:noProof/>
        </w:rPr>
        <w:fldChar w:fldCharType="separate"/>
      </w:r>
      <w:r>
        <w:rPr>
          <w:noProof/>
        </w:rPr>
        <w:t>224</w:t>
      </w:r>
      <w:r>
        <w:rPr>
          <w:noProof/>
        </w:rPr>
        <w:fldChar w:fldCharType="end"/>
      </w:r>
    </w:p>
    <w:p w14:paraId="0CB7621F" w14:textId="31F6815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8.12.3.3.3.4</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_Toc209521260 \h </w:instrText>
      </w:r>
      <w:r>
        <w:rPr>
          <w:noProof/>
        </w:rPr>
      </w:r>
      <w:r>
        <w:rPr>
          <w:noProof/>
        </w:rPr>
        <w:fldChar w:fldCharType="separate"/>
      </w:r>
      <w:r>
        <w:rPr>
          <w:noProof/>
        </w:rPr>
        <w:t>226</w:t>
      </w:r>
      <w:r>
        <w:rPr>
          <w:noProof/>
        </w:rPr>
        <w:fldChar w:fldCharType="end"/>
      </w:r>
    </w:p>
    <w:p w14:paraId="723BFAFA" w14:textId="7073701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_Toc209521261 \h </w:instrText>
      </w:r>
      <w:r>
        <w:rPr>
          <w:noProof/>
        </w:rPr>
      </w:r>
      <w:r>
        <w:rPr>
          <w:noProof/>
        </w:rPr>
        <w:fldChar w:fldCharType="separate"/>
      </w:r>
      <w:r>
        <w:rPr>
          <w:noProof/>
        </w:rPr>
        <w:t>226</w:t>
      </w:r>
      <w:r>
        <w:rPr>
          <w:noProof/>
        </w:rPr>
        <w:fldChar w:fldCharType="end"/>
      </w:r>
    </w:p>
    <w:p w14:paraId="0218401C" w14:textId="4AB824D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_Toc209521262 \h </w:instrText>
      </w:r>
      <w:r>
        <w:rPr>
          <w:noProof/>
        </w:rPr>
      </w:r>
      <w:r>
        <w:rPr>
          <w:noProof/>
        </w:rPr>
        <w:fldChar w:fldCharType="separate"/>
      </w:r>
      <w:r>
        <w:rPr>
          <w:noProof/>
        </w:rPr>
        <w:t>227</w:t>
      </w:r>
      <w:r>
        <w:rPr>
          <w:noProof/>
        </w:rPr>
        <w:fldChar w:fldCharType="end"/>
      </w:r>
    </w:p>
    <w:p w14:paraId="77602C3D" w14:textId="08D5E24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_Toc209521263 \h </w:instrText>
      </w:r>
      <w:r>
        <w:rPr>
          <w:noProof/>
        </w:rPr>
      </w:r>
      <w:r>
        <w:rPr>
          <w:noProof/>
        </w:rPr>
        <w:fldChar w:fldCharType="separate"/>
      </w:r>
      <w:r>
        <w:rPr>
          <w:noProof/>
        </w:rPr>
        <w:t>227</w:t>
      </w:r>
      <w:r>
        <w:rPr>
          <w:noProof/>
        </w:rPr>
        <w:fldChar w:fldCharType="end"/>
      </w:r>
    </w:p>
    <w:p w14:paraId="3F8E1799" w14:textId="5AB24A5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_Toc209521264 \h </w:instrText>
      </w:r>
      <w:r>
        <w:rPr>
          <w:noProof/>
        </w:rPr>
      </w:r>
      <w:r>
        <w:rPr>
          <w:noProof/>
        </w:rPr>
        <w:fldChar w:fldCharType="separate"/>
      </w:r>
      <w:r>
        <w:rPr>
          <w:noProof/>
        </w:rPr>
        <w:t>227</w:t>
      </w:r>
      <w:r>
        <w:rPr>
          <w:noProof/>
        </w:rPr>
        <w:fldChar w:fldCharType="end"/>
      </w:r>
    </w:p>
    <w:p w14:paraId="492C27AA" w14:textId="09E6D76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2D0CE3">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_Toc209521265 \h </w:instrText>
      </w:r>
      <w:r>
        <w:rPr>
          <w:noProof/>
        </w:rPr>
      </w:r>
      <w:r>
        <w:rPr>
          <w:noProof/>
        </w:rPr>
        <w:fldChar w:fldCharType="separate"/>
      </w:r>
      <w:r>
        <w:rPr>
          <w:noProof/>
        </w:rPr>
        <w:t>227</w:t>
      </w:r>
      <w:r>
        <w:rPr>
          <w:noProof/>
        </w:rPr>
        <w:fldChar w:fldCharType="end"/>
      </w:r>
    </w:p>
    <w:p w14:paraId="3DFA91DB" w14:textId="5FE31EF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_Toc209521266 \h </w:instrText>
      </w:r>
      <w:r>
        <w:rPr>
          <w:noProof/>
        </w:rPr>
      </w:r>
      <w:r>
        <w:rPr>
          <w:noProof/>
        </w:rPr>
        <w:fldChar w:fldCharType="separate"/>
      </w:r>
      <w:r>
        <w:rPr>
          <w:noProof/>
        </w:rPr>
        <w:t>227</w:t>
      </w:r>
      <w:r>
        <w:rPr>
          <w:noProof/>
        </w:rPr>
        <w:fldChar w:fldCharType="end"/>
      </w:r>
    </w:p>
    <w:p w14:paraId="50BA4404" w14:textId="3792B73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8.12.5.2.2</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rPr>
        <w:tab/>
      </w:r>
      <w:r>
        <w:rPr>
          <w:noProof/>
        </w:rPr>
        <w:fldChar w:fldCharType="begin" w:fldLock="1"/>
      </w:r>
      <w:r>
        <w:rPr>
          <w:noProof/>
        </w:rPr>
        <w:instrText xml:space="preserve"> PAGEREF _Toc209521267 \h </w:instrText>
      </w:r>
      <w:r>
        <w:rPr>
          <w:noProof/>
        </w:rPr>
      </w:r>
      <w:r>
        <w:rPr>
          <w:noProof/>
        </w:rPr>
        <w:fldChar w:fldCharType="separate"/>
      </w:r>
      <w:r>
        <w:rPr>
          <w:noProof/>
        </w:rPr>
        <w:t>228</w:t>
      </w:r>
      <w:r>
        <w:rPr>
          <w:noProof/>
        </w:rPr>
        <w:fldChar w:fldCharType="end"/>
      </w:r>
    </w:p>
    <w:p w14:paraId="14D035E8" w14:textId="2B25D61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8.12.5.2.3</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lang w:eastAsia="zh-CN"/>
        </w:rPr>
        <w:t>P</w:t>
      </w:r>
      <w:r w:rsidRPr="002D0CE3">
        <w:rPr>
          <w:noProof/>
          <w:lang w:val="en-US"/>
        </w:rPr>
        <w:t>atch</w:t>
      </w:r>
      <w:r>
        <w:rPr>
          <w:noProof/>
        </w:rPr>
        <w:tab/>
      </w:r>
      <w:r>
        <w:rPr>
          <w:noProof/>
        </w:rPr>
        <w:fldChar w:fldCharType="begin" w:fldLock="1"/>
      </w:r>
      <w:r>
        <w:rPr>
          <w:noProof/>
        </w:rPr>
        <w:instrText xml:space="preserve"> PAGEREF _Toc209521268 \h </w:instrText>
      </w:r>
      <w:r>
        <w:rPr>
          <w:noProof/>
        </w:rPr>
      </w:r>
      <w:r>
        <w:rPr>
          <w:noProof/>
        </w:rPr>
        <w:fldChar w:fldCharType="separate"/>
      </w:r>
      <w:r>
        <w:rPr>
          <w:noProof/>
        </w:rPr>
        <w:t>229</w:t>
      </w:r>
      <w:r>
        <w:rPr>
          <w:noProof/>
        </w:rPr>
        <w:fldChar w:fldCharType="end"/>
      </w:r>
    </w:p>
    <w:p w14:paraId="12B0C0B4" w14:textId="436B3C1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2D0CE3">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_Toc209521269 \h </w:instrText>
      </w:r>
      <w:r>
        <w:rPr>
          <w:noProof/>
        </w:rPr>
      </w:r>
      <w:r>
        <w:rPr>
          <w:noProof/>
        </w:rPr>
        <w:fldChar w:fldCharType="separate"/>
      </w:r>
      <w:r>
        <w:rPr>
          <w:noProof/>
        </w:rPr>
        <w:t>229</w:t>
      </w:r>
      <w:r>
        <w:rPr>
          <w:noProof/>
        </w:rPr>
        <w:fldChar w:fldCharType="end"/>
      </w:r>
    </w:p>
    <w:p w14:paraId="21DD6E71" w14:textId="4AFF817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_Toc209521270 \h </w:instrText>
      </w:r>
      <w:r>
        <w:rPr>
          <w:noProof/>
        </w:rPr>
      </w:r>
      <w:r>
        <w:rPr>
          <w:noProof/>
        </w:rPr>
        <w:fldChar w:fldCharType="separate"/>
      </w:r>
      <w:r>
        <w:rPr>
          <w:noProof/>
        </w:rPr>
        <w:t>229</w:t>
      </w:r>
      <w:r>
        <w:rPr>
          <w:noProof/>
        </w:rPr>
        <w:fldChar w:fldCharType="end"/>
      </w:r>
    </w:p>
    <w:p w14:paraId="46E2AF9B" w14:textId="31345B9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_Toc209521271 \h </w:instrText>
      </w:r>
      <w:r>
        <w:rPr>
          <w:noProof/>
        </w:rPr>
      </w:r>
      <w:r>
        <w:rPr>
          <w:noProof/>
        </w:rPr>
        <w:fldChar w:fldCharType="separate"/>
      </w:r>
      <w:r>
        <w:rPr>
          <w:noProof/>
        </w:rPr>
        <w:t>229</w:t>
      </w:r>
      <w:r>
        <w:rPr>
          <w:noProof/>
        </w:rPr>
        <w:fldChar w:fldCharType="end"/>
      </w:r>
    </w:p>
    <w:p w14:paraId="01779CE3" w14:textId="1660FDC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2D0CE3">
        <w:rPr>
          <w:noProof/>
          <w:lang w:val="en-US"/>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_Toc209521272 \h </w:instrText>
      </w:r>
      <w:r>
        <w:rPr>
          <w:noProof/>
        </w:rPr>
      </w:r>
      <w:r>
        <w:rPr>
          <w:noProof/>
        </w:rPr>
        <w:fldChar w:fldCharType="separate"/>
      </w:r>
      <w:r>
        <w:rPr>
          <w:noProof/>
        </w:rPr>
        <w:t>229</w:t>
      </w:r>
      <w:r>
        <w:rPr>
          <w:noProof/>
        </w:rPr>
        <w:fldChar w:fldCharType="end"/>
      </w:r>
    </w:p>
    <w:p w14:paraId="64CA6031" w14:textId="39C8C78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_Toc209521273 \h </w:instrText>
      </w:r>
      <w:r>
        <w:rPr>
          <w:noProof/>
        </w:rPr>
      </w:r>
      <w:r>
        <w:rPr>
          <w:noProof/>
        </w:rPr>
        <w:fldChar w:fldCharType="separate"/>
      </w:r>
      <w:r>
        <w:rPr>
          <w:noProof/>
        </w:rPr>
        <w:t>229</w:t>
      </w:r>
      <w:r>
        <w:rPr>
          <w:noProof/>
        </w:rPr>
        <w:fldChar w:fldCharType="end"/>
      </w:r>
    </w:p>
    <w:p w14:paraId="42D92CB1" w14:textId="0FFA165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8.12.5.5.1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_Toc209521274 \h </w:instrText>
      </w:r>
      <w:r>
        <w:rPr>
          <w:noProof/>
        </w:rPr>
      </w:r>
      <w:r>
        <w:rPr>
          <w:noProof/>
        </w:rPr>
        <w:fldChar w:fldCharType="separate"/>
      </w:r>
      <w:r>
        <w:rPr>
          <w:noProof/>
        </w:rPr>
        <w:t>229</w:t>
      </w:r>
      <w:r>
        <w:rPr>
          <w:noProof/>
        </w:rPr>
        <w:fldChar w:fldCharType="end"/>
      </w:r>
    </w:p>
    <w:p w14:paraId="20944F08" w14:textId="0E78AD4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_Toc209521275 \h </w:instrText>
      </w:r>
      <w:r>
        <w:rPr>
          <w:noProof/>
        </w:rPr>
      </w:r>
      <w:r>
        <w:rPr>
          <w:noProof/>
        </w:rPr>
        <w:fldChar w:fldCharType="separate"/>
      </w:r>
      <w:r>
        <w:rPr>
          <w:noProof/>
        </w:rPr>
        <w:t>230</w:t>
      </w:r>
      <w:r>
        <w:rPr>
          <w:noProof/>
        </w:rPr>
        <w:fldChar w:fldCharType="end"/>
      </w:r>
    </w:p>
    <w:p w14:paraId="74A89961" w14:textId="675DC72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_Toc209521276 \h </w:instrText>
      </w:r>
      <w:r>
        <w:rPr>
          <w:noProof/>
        </w:rPr>
      </w:r>
      <w:r>
        <w:rPr>
          <w:noProof/>
        </w:rPr>
        <w:fldChar w:fldCharType="separate"/>
      </w:r>
      <w:r>
        <w:rPr>
          <w:noProof/>
        </w:rPr>
        <w:t>230</w:t>
      </w:r>
      <w:r>
        <w:rPr>
          <w:noProof/>
        </w:rPr>
        <w:fldChar w:fldCharType="end"/>
      </w:r>
    </w:p>
    <w:p w14:paraId="03111647" w14:textId="413B87C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_Toc209521277 \h </w:instrText>
      </w:r>
      <w:r>
        <w:rPr>
          <w:noProof/>
        </w:rPr>
      </w:r>
      <w:r>
        <w:rPr>
          <w:noProof/>
        </w:rPr>
        <w:fldChar w:fldCharType="separate"/>
      </w:r>
      <w:r>
        <w:rPr>
          <w:noProof/>
        </w:rPr>
        <w:t>230</w:t>
      </w:r>
      <w:r>
        <w:rPr>
          <w:noProof/>
        </w:rPr>
        <w:fldChar w:fldCharType="end"/>
      </w:r>
    </w:p>
    <w:p w14:paraId="419054F8" w14:textId="3E2A1EC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8.12.6.3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_Toc209521278 \h </w:instrText>
      </w:r>
      <w:r>
        <w:rPr>
          <w:noProof/>
        </w:rPr>
      </w:r>
      <w:r>
        <w:rPr>
          <w:noProof/>
        </w:rPr>
        <w:fldChar w:fldCharType="separate"/>
      </w:r>
      <w:r>
        <w:rPr>
          <w:noProof/>
        </w:rPr>
        <w:t>230</w:t>
      </w:r>
      <w:r>
        <w:rPr>
          <w:noProof/>
        </w:rPr>
        <w:fldChar w:fldCharType="end"/>
      </w:r>
    </w:p>
    <w:p w14:paraId="59188A42" w14:textId="20DA91B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8.12.7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_Toc209521279 \h </w:instrText>
      </w:r>
      <w:r>
        <w:rPr>
          <w:noProof/>
        </w:rPr>
      </w:r>
      <w:r>
        <w:rPr>
          <w:noProof/>
        </w:rPr>
        <w:fldChar w:fldCharType="separate"/>
      </w:r>
      <w:r>
        <w:rPr>
          <w:noProof/>
        </w:rPr>
        <w:t>230</w:t>
      </w:r>
      <w:r>
        <w:rPr>
          <w:noProof/>
        </w:rPr>
        <w:fldChar w:fldCharType="end"/>
      </w:r>
    </w:p>
    <w:p w14:paraId="1D7CE07E" w14:textId="698B801B"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CAS API Definitions</w:t>
      </w:r>
      <w:r>
        <w:rPr>
          <w:noProof/>
        </w:rPr>
        <w:tab/>
      </w:r>
      <w:r>
        <w:rPr>
          <w:noProof/>
        </w:rPr>
        <w:fldChar w:fldCharType="begin" w:fldLock="1"/>
      </w:r>
      <w:r>
        <w:rPr>
          <w:noProof/>
        </w:rPr>
        <w:instrText xml:space="preserve"> PAGEREF _Toc209521280 \h </w:instrText>
      </w:r>
      <w:r>
        <w:rPr>
          <w:noProof/>
        </w:rPr>
      </w:r>
      <w:r>
        <w:rPr>
          <w:noProof/>
        </w:rPr>
        <w:fldChar w:fldCharType="separate"/>
      </w:r>
      <w:r>
        <w:rPr>
          <w:noProof/>
        </w:rPr>
        <w:t>230</w:t>
      </w:r>
      <w:r>
        <w:rPr>
          <w:noProof/>
        </w:rPr>
        <w:fldChar w:fldCharType="end"/>
      </w:r>
    </w:p>
    <w:p w14:paraId="5ABD056F" w14:textId="52143786"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_Toc209521281 \h </w:instrText>
      </w:r>
      <w:r>
        <w:rPr>
          <w:noProof/>
        </w:rPr>
      </w:r>
      <w:r>
        <w:rPr>
          <w:noProof/>
        </w:rPr>
        <w:fldChar w:fldCharType="separate"/>
      </w:r>
      <w:r>
        <w:rPr>
          <w:noProof/>
        </w:rPr>
        <w:t>230</w:t>
      </w:r>
      <w:r>
        <w:rPr>
          <w:noProof/>
        </w:rPr>
        <w:fldChar w:fldCharType="end"/>
      </w:r>
    </w:p>
    <w:p w14:paraId="20864DFD" w14:textId="404A2BF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_Toc209521282 \h </w:instrText>
      </w:r>
      <w:r>
        <w:rPr>
          <w:noProof/>
        </w:rPr>
      </w:r>
      <w:r>
        <w:rPr>
          <w:noProof/>
        </w:rPr>
        <w:fldChar w:fldCharType="separate"/>
      </w:r>
      <w:r>
        <w:rPr>
          <w:noProof/>
        </w:rPr>
        <w:t>230</w:t>
      </w:r>
      <w:r>
        <w:rPr>
          <w:noProof/>
        </w:rPr>
        <w:fldChar w:fldCharType="end"/>
      </w:r>
    </w:p>
    <w:p w14:paraId="5B6AB481" w14:textId="3E51C84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_Toc209521283 \h </w:instrText>
      </w:r>
      <w:r>
        <w:rPr>
          <w:noProof/>
        </w:rPr>
      </w:r>
      <w:r>
        <w:rPr>
          <w:noProof/>
        </w:rPr>
        <w:fldChar w:fldCharType="separate"/>
      </w:r>
      <w:r>
        <w:rPr>
          <w:noProof/>
        </w:rPr>
        <w:t>231</w:t>
      </w:r>
      <w:r>
        <w:rPr>
          <w:noProof/>
        </w:rPr>
        <w:fldChar w:fldCharType="end"/>
      </w:r>
    </w:p>
    <w:p w14:paraId="279BB1A6" w14:textId="4B8573E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_Toc209521284 \h </w:instrText>
      </w:r>
      <w:r>
        <w:rPr>
          <w:noProof/>
        </w:rPr>
      </w:r>
      <w:r>
        <w:rPr>
          <w:noProof/>
        </w:rPr>
        <w:fldChar w:fldCharType="separate"/>
      </w:r>
      <w:r>
        <w:rPr>
          <w:noProof/>
        </w:rPr>
        <w:t>231</w:t>
      </w:r>
      <w:r>
        <w:rPr>
          <w:noProof/>
        </w:rPr>
        <w:fldChar w:fldCharType="end"/>
      </w:r>
    </w:p>
    <w:p w14:paraId="1AFAFFA7" w14:textId="4A2786E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_Toc209521285 \h </w:instrText>
      </w:r>
      <w:r>
        <w:rPr>
          <w:noProof/>
        </w:rPr>
      </w:r>
      <w:r>
        <w:rPr>
          <w:noProof/>
        </w:rPr>
        <w:fldChar w:fldCharType="separate"/>
      </w:r>
      <w:r>
        <w:rPr>
          <w:noProof/>
        </w:rPr>
        <w:t>231</w:t>
      </w:r>
      <w:r>
        <w:rPr>
          <w:noProof/>
        </w:rPr>
        <w:fldChar w:fldCharType="end"/>
      </w:r>
    </w:p>
    <w:p w14:paraId="2A2E750C" w14:textId="3E37B6C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_Toc209521286 \h </w:instrText>
      </w:r>
      <w:r>
        <w:rPr>
          <w:noProof/>
        </w:rPr>
      </w:r>
      <w:r>
        <w:rPr>
          <w:noProof/>
        </w:rPr>
        <w:fldChar w:fldCharType="separate"/>
      </w:r>
      <w:r>
        <w:rPr>
          <w:noProof/>
        </w:rPr>
        <w:t>231</w:t>
      </w:r>
      <w:r>
        <w:rPr>
          <w:noProof/>
        </w:rPr>
        <w:fldChar w:fldCharType="end"/>
      </w:r>
    </w:p>
    <w:p w14:paraId="534D1CDC" w14:textId="779FD549"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_Toc209521287 \h </w:instrText>
      </w:r>
      <w:r>
        <w:rPr>
          <w:noProof/>
        </w:rPr>
      </w:r>
      <w:r>
        <w:rPr>
          <w:noProof/>
        </w:rPr>
        <w:fldChar w:fldCharType="separate"/>
      </w:r>
      <w:r>
        <w:rPr>
          <w:noProof/>
        </w:rPr>
        <w:t>231</w:t>
      </w:r>
      <w:r>
        <w:rPr>
          <w:noProof/>
        </w:rPr>
        <w:fldChar w:fldCharType="end"/>
      </w:r>
    </w:p>
    <w:p w14:paraId="5058F30C" w14:textId="55431A1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_Toc209521288 \h </w:instrText>
      </w:r>
      <w:r>
        <w:rPr>
          <w:noProof/>
        </w:rPr>
      </w:r>
      <w:r>
        <w:rPr>
          <w:noProof/>
        </w:rPr>
        <w:fldChar w:fldCharType="separate"/>
      </w:r>
      <w:r>
        <w:rPr>
          <w:noProof/>
        </w:rPr>
        <w:t>231</w:t>
      </w:r>
      <w:r>
        <w:rPr>
          <w:noProof/>
        </w:rPr>
        <w:fldChar w:fldCharType="end"/>
      </w:r>
    </w:p>
    <w:p w14:paraId="7F70E600" w14:textId="45F4109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_Toc209521289 \h </w:instrText>
      </w:r>
      <w:r>
        <w:rPr>
          <w:noProof/>
        </w:rPr>
      </w:r>
      <w:r>
        <w:rPr>
          <w:noProof/>
        </w:rPr>
        <w:fldChar w:fldCharType="separate"/>
      </w:r>
      <w:r>
        <w:rPr>
          <w:noProof/>
        </w:rPr>
        <w:t>231</w:t>
      </w:r>
      <w:r>
        <w:rPr>
          <w:noProof/>
        </w:rPr>
        <w:fldChar w:fldCharType="end"/>
      </w:r>
    </w:p>
    <w:p w14:paraId="29349B9E" w14:textId="2FE3515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_Toc209521290 \h </w:instrText>
      </w:r>
      <w:r>
        <w:rPr>
          <w:noProof/>
        </w:rPr>
      </w:r>
      <w:r>
        <w:rPr>
          <w:noProof/>
        </w:rPr>
        <w:fldChar w:fldCharType="separate"/>
      </w:r>
      <w:r>
        <w:rPr>
          <w:noProof/>
        </w:rPr>
        <w:t>232</w:t>
      </w:r>
      <w:r>
        <w:rPr>
          <w:noProof/>
        </w:rPr>
        <w:fldChar w:fldCharType="end"/>
      </w:r>
    </w:p>
    <w:p w14:paraId="6242BB90" w14:textId="2AD7650A"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_Toc209521291 \h </w:instrText>
      </w:r>
      <w:r>
        <w:rPr>
          <w:noProof/>
        </w:rPr>
      </w:r>
      <w:r>
        <w:rPr>
          <w:noProof/>
        </w:rPr>
        <w:fldChar w:fldCharType="separate"/>
      </w:r>
      <w:r>
        <w:rPr>
          <w:noProof/>
        </w:rPr>
        <w:t>232</w:t>
      </w:r>
      <w:r>
        <w:rPr>
          <w:noProof/>
        </w:rPr>
        <w:fldChar w:fldCharType="end"/>
      </w:r>
    </w:p>
    <w:p w14:paraId="352261DF" w14:textId="10DF1C4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_Toc209521292 \h </w:instrText>
      </w:r>
      <w:r>
        <w:rPr>
          <w:noProof/>
        </w:rPr>
      </w:r>
      <w:r>
        <w:rPr>
          <w:noProof/>
        </w:rPr>
        <w:fldChar w:fldCharType="separate"/>
      </w:r>
      <w:r>
        <w:rPr>
          <w:noProof/>
        </w:rPr>
        <w:t>232</w:t>
      </w:r>
      <w:r>
        <w:rPr>
          <w:noProof/>
        </w:rPr>
        <w:fldChar w:fldCharType="end"/>
      </w:r>
    </w:p>
    <w:p w14:paraId="03118AB2" w14:textId="67714B5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_Toc209521293 \h </w:instrText>
      </w:r>
      <w:r>
        <w:rPr>
          <w:noProof/>
        </w:rPr>
      </w:r>
      <w:r>
        <w:rPr>
          <w:noProof/>
        </w:rPr>
        <w:fldChar w:fldCharType="separate"/>
      </w:r>
      <w:r>
        <w:rPr>
          <w:noProof/>
        </w:rPr>
        <w:t>233</w:t>
      </w:r>
      <w:r>
        <w:rPr>
          <w:noProof/>
        </w:rPr>
        <w:fldChar w:fldCharType="end"/>
      </w:r>
    </w:p>
    <w:p w14:paraId="53028A9B" w14:textId="17405E0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_Toc209521294 \h </w:instrText>
      </w:r>
      <w:r>
        <w:rPr>
          <w:noProof/>
        </w:rPr>
      </w:r>
      <w:r>
        <w:rPr>
          <w:noProof/>
        </w:rPr>
        <w:fldChar w:fldCharType="separate"/>
      </w:r>
      <w:r>
        <w:rPr>
          <w:noProof/>
        </w:rPr>
        <w:t>233</w:t>
      </w:r>
      <w:r>
        <w:rPr>
          <w:noProof/>
        </w:rPr>
        <w:fldChar w:fldCharType="end"/>
      </w:r>
    </w:p>
    <w:p w14:paraId="238C4224" w14:textId="3D9976B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8A.1.6.2.2</w:t>
      </w:r>
      <w:r>
        <w:rPr>
          <w:rFonts w:asciiTheme="minorHAnsi" w:eastAsiaTheme="minorEastAsia" w:hAnsiTheme="minorHAnsi" w:cstheme="minorBidi"/>
          <w:noProof/>
          <w:kern w:val="2"/>
          <w:sz w:val="24"/>
          <w:szCs w:val="24"/>
          <w:lang w:eastAsia="en-GB"/>
          <w14:ligatures w14:val="standardContextual"/>
        </w:rPr>
        <w:tab/>
      </w:r>
      <w:r>
        <w:rPr>
          <w:noProof/>
        </w:rPr>
        <w:t>Type: SelEESDecInfo</w:t>
      </w:r>
      <w:r>
        <w:rPr>
          <w:noProof/>
        </w:rPr>
        <w:tab/>
      </w:r>
      <w:r>
        <w:rPr>
          <w:noProof/>
        </w:rPr>
        <w:fldChar w:fldCharType="begin" w:fldLock="1"/>
      </w:r>
      <w:r>
        <w:rPr>
          <w:noProof/>
        </w:rPr>
        <w:instrText xml:space="preserve"> PAGEREF _Toc209521295 \h </w:instrText>
      </w:r>
      <w:r>
        <w:rPr>
          <w:noProof/>
        </w:rPr>
      </w:r>
      <w:r>
        <w:rPr>
          <w:noProof/>
        </w:rPr>
        <w:fldChar w:fldCharType="separate"/>
      </w:r>
      <w:r>
        <w:rPr>
          <w:noProof/>
        </w:rPr>
        <w:t>233</w:t>
      </w:r>
      <w:r>
        <w:rPr>
          <w:noProof/>
        </w:rPr>
        <w:fldChar w:fldCharType="end"/>
      </w:r>
    </w:p>
    <w:p w14:paraId="56D223C9" w14:textId="03F1001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_Toc209521296 \h </w:instrText>
      </w:r>
      <w:r>
        <w:rPr>
          <w:noProof/>
        </w:rPr>
      </w:r>
      <w:r>
        <w:rPr>
          <w:noProof/>
        </w:rPr>
        <w:fldChar w:fldCharType="separate"/>
      </w:r>
      <w:r>
        <w:rPr>
          <w:noProof/>
        </w:rPr>
        <w:t>233</w:t>
      </w:r>
      <w:r>
        <w:rPr>
          <w:noProof/>
        </w:rPr>
        <w:fldChar w:fldCharType="end"/>
      </w:r>
    </w:p>
    <w:p w14:paraId="56B3C583" w14:textId="01BD6D0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_Toc209521297 \h </w:instrText>
      </w:r>
      <w:r>
        <w:rPr>
          <w:noProof/>
        </w:rPr>
      </w:r>
      <w:r>
        <w:rPr>
          <w:noProof/>
        </w:rPr>
        <w:fldChar w:fldCharType="separate"/>
      </w:r>
      <w:r>
        <w:rPr>
          <w:noProof/>
        </w:rPr>
        <w:t>233</w:t>
      </w:r>
      <w:r>
        <w:rPr>
          <w:noProof/>
        </w:rPr>
        <w:fldChar w:fldCharType="end"/>
      </w:r>
    </w:p>
    <w:p w14:paraId="49AD1738" w14:textId="0F5C20C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_Toc209521298 \h </w:instrText>
      </w:r>
      <w:r>
        <w:rPr>
          <w:noProof/>
        </w:rPr>
      </w:r>
      <w:r>
        <w:rPr>
          <w:noProof/>
        </w:rPr>
        <w:fldChar w:fldCharType="separate"/>
      </w:r>
      <w:r>
        <w:rPr>
          <w:noProof/>
        </w:rPr>
        <w:t>233</w:t>
      </w:r>
      <w:r>
        <w:rPr>
          <w:noProof/>
        </w:rPr>
        <w:fldChar w:fldCharType="end"/>
      </w:r>
    </w:p>
    <w:p w14:paraId="10609703" w14:textId="33C44AA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_Toc209521299 \h </w:instrText>
      </w:r>
      <w:r>
        <w:rPr>
          <w:noProof/>
        </w:rPr>
      </w:r>
      <w:r>
        <w:rPr>
          <w:noProof/>
        </w:rPr>
        <w:fldChar w:fldCharType="separate"/>
      </w:r>
      <w:r>
        <w:rPr>
          <w:noProof/>
        </w:rPr>
        <w:t>233</w:t>
      </w:r>
      <w:r>
        <w:rPr>
          <w:noProof/>
        </w:rPr>
        <w:fldChar w:fldCharType="end"/>
      </w:r>
    </w:p>
    <w:p w14:paraId="648E157F" w14:textId="611E762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_Toc209521300 \h </w:instrText>
      </w:r>
      <w:r>
        <w:rPr>
          <w:noProof/>
        </w:rPr>
      </w:r>
      <w:r>
        <w:rPr>
          <w:noProof/>
        </w:rPr>
        <w:fldChar w:fldCharType="separate"/>
      </w:r>
      <w:r>
        <w:rPr>
          <w:noProof/>
        </w:rPr>
        <w:t>234</w:t>
      </w:r>
      <w:r>
        <w:rPr>
          <w:noProof/>
        </w:rPr>
        <w:fldChar w:fldCharType="end"/>
      </w:r>
    </w:p>
    <w:p w14:paraId="39DB86F3" w14:textId="70DEB49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2D0CE3">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_Toc209521301 \h </w:instrText>
      </w:r>
      <w:r>
        <w:rPr>
          <w:noProof/>
        </w:rPr>
      </w:r>
      <w:r>
        <w:rPr>
          <w:noProof/>
        </w:rPr>
        <w:fldChar w:fldCharType="separate"/>
      </w:r>
      <w:r>
        <w:rPr>
          <w:noProof/>
        </w:rPr>
        <w:t>234</w:t>
      </w:r>
      <w:r>
        <w:rPr>
          <w:noProof/>
        </w:rPr>
        <w:fldChar w:fldCharType="end"/>
      </w:r>
    </w:p>
    <w:p w14:paraId="35D4DBA4" w14:textId="058C071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_Toc209521302 \h </w:instrText>
      </w:r>
      <w:r>
        <w:rPr>
          <w:noProof/>
        </w:rPr>
      </w:r>
      <w:r>
        <w:rPr>
          <w:noProof/>
        </w:rPr>
        <w:fldChar w:fldCharType="separate"/>
      </w:r>
      <w:r>
        <w:rPr>
          <w:noProof/>
        </w:rPr>
        <w:t>234</w:t>
      </w:r>
      <w:r>
        <w:rPr>
          <w:noProof/>
        </w:rPr>
        <w:fldChar w:fldCharType="end"/>
      </w:r>
    </w:p>
    <w:p w14:paraId="41FAE15E" w14:textId="484BE81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_Toc209521303 \h </w:instrText>
      </w:r>
      <w:r>
        <w:rPr>
          <w:noProof/>
        </w:rPr>
      </w:r>
      <w:r>
        <w:rPr>
          <w:noProof/>
        </w:rPr>
        <w:fldChar w:fldCharType="separate"/>
      </w:r>
      <w:r>
        <w:rPr>
          <w:noProof/>
        </w:rPr>
        <w:t>234</w:t>
      </w:r>
      <w:r>
        <w:rPr>
          <w:noProof/>
        </w:rPr>
        <w:fldChar w:fldCharType="end"/>
      </w:r>
    </w:p>
    <w:p w14:paraId="50A4B53B" w14:textId="32709D6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_Toc209521304 \h </w:instrText>
      </w:r>
      <w:r>
        <w:rPr>
          <w:noProof/>
        </w:rPr>
      </w:r>
      <w:r>
        <w:rPr>
          <w:noProof/>
        </w:rPr>
        <w:fldChar w:fldCharType="separate"/>
      </w:r>
      <w:r>
        <w:rPr>
          <w:noProof/>
        </w:rPr>
        <w:t>234</w:t>
      </w:r>
      <w:r>
        <w:rPr>
          <w:noProof/>
        </w:rPr>
        <w:fldChar w:fldCharType="end"/>
      </w:r>
    </w:p>
    <w:p w14:paraId="59C9695B" w14:textId="6ABD76B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8A.1.7.3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_Toc209521305 \h </w:instrText>
      </w:r>
      <w:r>
        <w:rPr>
          <w:noProof/>
        </w:rPr>
      </w:r>
      <w:r>
        <w:rPr>
          <w:noProof/>
        </w:rPr>
        <w:fldChar w:fldCharType="separate"/>
      </w:r>
      <w:r>
        <w:rPr>
          <w:noProof/>
        </w:rPr>
        <w:t>234</w:t>
      </w:r>
      <w:r>
        <w:rPr>
          <w:noProof/>
        </w:rPr>
        <w:fldChar w:fldCharType="end"/>
      </w:r>
    </w:p>
    <w:p w14:paraId="1EDBA87E" w14:textId="5F9C3CF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8A.1.8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_Toc209521306 \h </w:instrText>
      </w:r>
      <w:r>
        <w:rPr>
          <w:noProof/>
        </w:rPr>
      </w:r>
      <w:r>
        <w:rPr>
          <w:noProof/>
        </w:rPr>
        <w:fldChar w:fldCharType="separate"/>
      </w:r>
      <w:r>
        <w:rPr>
          <w:noProof/>
        </w:rPr>
        <w:t>234</w:t>
      </w:r>
      <w:r>
        <w:rPr>
          <w:noProof/>
        </w:rPr>
        <w:fldChar w:fldCharType="end"/>
      </w:r>
    </w:p>
    <w:p w14:paraId="6BDBBAD8" w14:textId="7B0040C8"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Edge Configuration Server API Definitions</w:t>
      </w:r>
      <w:r>
        <w:rPr>
          <w:noProof/>
        </w:rPr>
        <w:tab/>
      </w:r>
      <w:r>
        <w:rPr>
          <w:noProof/>
        </w:rPr>
        <w:fldChar w:fldCharType="begin" w:fldLock="1"/>
      </w:r>
      <w:r>
        <w:rPr>
          <w:noProof/>
        </w:rPr>
        <w:instrText xml:space="preserve"> PAGEREF _Toc209521307 \h </w:instrText>
      </w:r>
      <w:r>
        <w:rPr>
          <w:noProof/>
        </w:rPr>
      </w:r>
      <w:r>
        <w:rPr>
          <w:noProof/>
        </w:rPr>
        <w:fldChar w:fldCharType="separate"/>
      </w:r>
      <w:r>
        <w:rPr>
          <w:noProof/>
        </w:rPr>
        <w:t>234</w:t>
      </w:r>
      <w:r>
        <w:rPr>
          <w:noProof/>
        </w:rPr>
        <w:fldChar w:fldCharType="end"/>
      </w:r>
    </w:p>
    <w:p w14:paraId="679BDED6" w14:textId="59CA872C"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_Toc209521308 \h </w:instrText>
      </w:r>
      <w:r>
        <w:rPr>
          <w:noProof/>
        </w:rPr>
      </w:r>
      <w:r>
        <w:rPr>
          <w:noProof/>
        </w:rPr>
        <w:fldChar w:fldCharType="separate"/>
      </w:r>
      <w:r>
        <w:rPr>
          <w:noProof/>
        </w:rPr>
        <w:t>234</w:t>
      </w:r>
      <w:r>
        <w:rPr>
          <w:noProof/>
        </w:rPr>
        <w:fldChar w:fldCharType="end"/>
      </w:r>
    </w:p>
    <w:p w14:paraId="61C0A702" w14:textId="148BC6F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_Toc209521309 \h </w:instrText>
      </w:r>
      <w:r>
        <w:rPr>
          <w:noProof/>
        </w:rPr>
      </w:r>
      <w:r>
        <w:rPr>
          <w:noProof/>
        </w:rPr>
        <w:fldChar w:fldCharType="separate"/>
      </w:r>
      <w:r>
        <w:rPr>
          <w:noProof/>
        </w:rPr>
        <w:t>234</w:t>
      </w:r>
      <w:r>
        <w:rPr>
          <w:noProof/>
        </w:rPr>
        <w:fldChar w:fldCharType="end"/>
      </w:r>
    </w:p>
    <w:p w14:paraId="36D3EDD0" w14:textId="0E3D352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_Toc209521310 \h </w:instrText>
      </w:r>
      <w:r>
        <w:rPr>
          <w:noProof/>
        </w:rPr>
      </w:r>
      <w:r>
        <w:rPr>
          <w:noProof/>
        </w:rPr>
        <w:fldChar w:fldCharType="separate"/>
      </w:r>
      <w:r>
        <w:rPr>
          <w:noProof/>
        </w:rPr>
        <w:t>235</w:t>
      </w:r>
      <w:r>
        <w:rPr>
          <w:noProof/>
        </w:rPr>
        <w:fldChar w:fldCharType="end"/>
      </w:r>
    </w:p>
    <w:p w14:paraId="7B572897" w14:textId="45BD97E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_Toc209521311 \h </w:instrText>
      </w:r>
      <w:r>
        <w:rPr>
          <w:noProof/>
        </w:rPr>
      </w:r>
      <w:r>
        <w:rPr>
          <w:noProof/>
        </w:rPr>
        <w:fldChar w:fldCharType="separate"/>
      </w:r>
      <w:r>
        <w:rPr>
          <w:noProof/>
        </w:rPr>
        <w:t>235</w:t>
      </w:r>
      <w:r>
        <w:rPr>
          <w:noProof/>
        </w:rPr>
        <w:fldChar w:fldCharType="end"/>
      </w:r>
    </w:p>
    <w:p w14:paraId="59BD1580" w14:textId="7189FC0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Resource: EES Registrations</w:t>
      </w:r>
      <w:r>
        <w:rPr>
          <w:noProof/>
        </w:rPr>
        <w:tab/>
      </w:r>
      <w:r>
        <w:rPr>
          <w:noProof/>
        </w:rPr>
        <w:fldChar w:fldCharType="begin" w:fldLock="1"/>
      </w:r>
      <w:r>
        <w:rPr>
          <w:noProof/>
        </w:rPr>
        <w:instrText xml:space="preserve"> PAGEREF _Toc209521312 \h </w:instrText>
      </w:r>
      <w:r>
        <w:rPr>
          <w:noProof/>
        </w:rPr>
      </w:r>
      <w:r>
        <w:rPr>
          <w:noProof/>
        </w:rPr>
        <w:fldChar w:fldCharType="separate"/>
      </w:r>
      <w:r>
        <w:rPr>
          <w:noProof/>
        </w:rPr>
        <w:t>236</w:t>
      </w:r>
      <w:r>
        <w:rPr>
          <w:noProof/>
        </w:rPr>
        <w:fldChar w:fldCharType="end"/>
      </w:r>
    </w:p>
    <w:p w14:paraId="45EEB806" w14:textId="06645A2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_Toc209521313 \h </w:instrText>
      </w:r>
      <w:r>
        <w:rPr>
          <w:noProof/>
        </w:rPr>
      </w:r>
      <w:r>
        <w:rPr>
          <w:noProof/>
        </w:rPr>
        <w:fldChar w:fldCharType="separate"/>
      </w:r>
      <w:r>
        <w:rPr>
          <w:noProof/>
        </w:rPr>
        <w:t>236</w:t>
      </w:r>
      <w:r>
        <w:rPr>
          <w:noProof/>
        </w:rPr>
        <w:fldChar w:fldCharType="end"/>
      </w:r>
    </w:p>
    <w:p w14:paraId="7216A6ED" w14:textId="6EF8003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_Toc209521314 \h </w:instrText>
      </w:r>
      <w:r>
        <w:rPr>
          <w:noProof/>
        </w:rPr>
      </w:r>
      <w:r>
        <w:rPr>
          <w:noProof/>
        </w:rPr>
        <w:fldChar w:fldCharType="separate"/>
      </w:r>
      <w:r>
        <w:rPr>
          <w:noProof/>
        </w:rPr>
        <w:t>236</w:t>
      </w:r>
      <w:r>
        <w:rPr>
          <w:noProof/>
        </w:rPr>
        <w:fldChar w:fldCharType="end"/>
      </w:r>
    </w:p>
    <w:p w14:paraId="6A0ECFC0" w14:textId="304FC37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_Toc209521315 \h </w:instrText>
      </w:r>
      <w:r>
        <w:rPr>
          <w:noProof/>
        </w:rPr>
      </w:r>
      <w:r>
        <w:rPr>
          <w:noProof/>
        </w:rPr>
        <w:fldChar w:fldCharType="separate"/>
      </w:r>
      <w:r>
        <w:rPr>
          <w:noProof/>
        </w:rPr>
        <w:t>236</w:t>
      </w:r>
      <w:r>
        <w:rPr>
          <w:noProof/>
        </w:rPr>
        <w:fldChar w:fldCharType="end"/>
      </w:r>
    </w:p>
    <w:p w14:paraId="5544EA1E" w14:textId="77891F49"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9.1.2.2.3.1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_Toc209521316 \h </w:instrText>
      </w:r>
      <w:r>
        <w:rPr>
          <w:noProof/>
        </w:rPr>
      </w:r>
      <w:r>
        <w:rPr>
          <w:noProof/>
        </w:rPr>
        <w:fldChar w:fldCharType="separate"/>
      </w:r>
      <w:r>
        <w:rPr>
          <w:noProof/>
        </w:rPr>
        <w:t>236</w:t>
      </w:r>
      <w:r>
        <w:rPr>
          <w:noProof/>
        </w:rPr>
        <w:fldChar w:fldCharType="end"/>
      </w:r>
    </w:p>
    <w:p w14:paraId="4FD653EB" w14:textId="367A63C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_Toc209521317 \h </w:instrText>
      </w:r>
      <w:r>
        <w:rPr>
          <w:noProof/>
        </w:rPr>
      </w:r>
      <w:r>
        <w:rPr>
          <w:noProof/>
        </w:rPr>
        <w:fldChar w:fldCharType="separate"/>
      </w:r>
      <w:r>
        <w:rPr>
          <w:noProof/>
        </w:rPr>
        <w:t>237</w:t>
      </w:r>
      <w:r>
        <w:rPr>
          <w:noProof/>
        </w:rPr>
        <w:fldChar w:fldCharType="end"/>
      </w:r>
    </w:p>
    <w:p w14:paraId="6C5E4219" w14:textId="6FBEF41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Resource: Individual EES Registration</w:t>
      </w:r>
      <w:r>
        <w:rPr>
          <w:noProof/>
        </w:rPr>
        <w:tab/>
      </w:r>
      <w:r>
        <w:rPr>
          <w:noProof/>
        </w:rPr>
        <w:fldChar w:fldCharType="begin" w:fldLock="1"/>
      </w:r>
      <w:r>
        <w:rPr>
          <w:noProof/>
        </w:rPr>
        <w:instrText xml:space="preserve"> PAGEREF _Toc209521318 \h </w:instrText>
      </w:r>
      <w:r>
        <w:rPr>
          <w:noProof/>
        </w:rPr>
      </w:r>
      <w:r>
        <w:rPr>
          <w:noProof/>
        </w:rPr>
        <w:fldChar w:fldCharType="separate"/>
      </w:r>
      <w:r>
        <w:rPr>
          <w:noProof/>
        </w:rPr>
        <w:t>237</w:t>
      </w:r>
      <w:r>
        <w:rPr>
          <w:noProof/>
        </w:rPr>
        <w:fldChar w:fldCharType="end"/>
      </w:r>
    </w:p>
    <w:p w14:paraId="771AB037" w14:textId="4E2079B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_Toc209521319 \h </w:instrText>
      </w:r>
      <w:r>
        <w:rPr>
          <w:noProof/>
        </w:rPr>
      </w:r>
      <w:r>
        <w:rPr>
          <w:noProof/>
        </w:rPr>
        <w:fldChar w:fldCharType="separate"/>
      </w:r>
      <w:r>
        <w:rPr>
          <w:noProof/>
        </w:rPr>
        <w:t>237</w:t>
      </w:r>
      <w:r>
        <w:rPr>
          <w:noProof/>
        </w:rPr>
        <w:fldChar w:fldCharType="end"/>
      </w:r>
    </w:p>
    <w:p w14:paraId="55E726FD" w14:textId="7B42DF2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_Toc209521320 \h </w:instrText>
      </w:r>
      <w:r>
        <w:rPr>
          <w:noProof/>
        </w:rPr>
      </w:r>
      <w:r>
        <w:rPr>
          <w:noProof/>
        </w:rPr>
        <w:fldChar w:fldCharType="separate"/>
      </w:r>
      <w:r>
        <w:rPr>
          <w:noProof/>
        </w:rPr>
        <w:t>237</w:t>
      </w:r>
      <w:r>
        <w:rPr>
          <w:noProof/>
        </w:rPr>
        <w:fldChar w:fldCharType="end"/>
      </w:r>
    </w:p>
    <w:p w14:paraId="1FCF9F3D" w14:textId="1C3CC8F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_Toc209521321 \h </w:instrText>
      </w:r>
      <w:r>
        <w:rPr>
          <w:noProof/>
        </w:rPr>
      </w:r>
      <w:r>
        <w:rPr>
          <w:noProof/>
        </w:rPr>
        <w:fldChar w:fldCharType="separate"/>
      </w:r>
      <w:r>
        <w:rPr>
          <w:noProof/>
        </w:rPr>
        <w:t>237</w:t>
      </w:r>
      <w:r>
        <w:rPr>
          <w:noProof/>
        </w:rPr>
        <w:fldChar w:fldCharType="end"/>
      </w:r>
    </w:p>
    <w:p w14:paraId="7B1CAD24" w14:textId="7D75FB9E"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9.1.2.3.3.1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_Toc209521322 \h </w:instrText>
      </w:r>
      <w:r>
        <w:rPr>
          <w:noProof/>
        </w:rPr>
      </w:r>
      <w:r>
        <w:rPr>
          <w:noProof/>
        </w:rPr>
        <w:fldChar w:fldCharType="separate"/>
      </w:r>
      <w:r>
        <w:rPr>
          <w:noProof/>
        </w:rPr>
        <w:t>237</w:t>
      </w:r>
      <w:r>
        <w:rPr>
          <w:noProof/>
        </w:rPr>
        <w:fldChar w:fldCharType="end"/>
      </w:r>
    </w:p>
    <w:p w14:paraId="162B30F2" w14:textId="49EAB38F"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9.1.2.3.3.2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_Toc209521323 \h </w:instrText>
      </w:r>
      <w:r>
        <w:rPr>
          <w:noProof/>
        </w:rPr>
      </w:r>
      <w:r>
        <w:rPr>
          <w:noProof/>
        </w:rPr>
        <w:fldChar w:fldCharType="separate"/>
      </w:r>
      <w:r>
        <w:rPr>
          <w:noProof/>
        </w:rPr>
        <w:t>238</w:t>
      </w:r>
      <w:r>
        <w:rPr>
          <w:noProof/>
        </w:rPr>
        <w:fldChar w:fldCharType="end"/>
      </w:r>
    </w:p>
    <w:p w14:paraId="120178ED" w14:textId="6749279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9.1.2.3.3.3</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_Toc209521324 \h </w:instrText>
      </w:r>
      <w:r>
        <w:rPr>
          <w:noProof/>
        </w:rPr>
      </w:r>
      <w:r>
        <w:rPr>
          <w:noProof/>
        </w:rPr>
        <w:fldChar w:fldCharType="separate"/>
      </w:r>
      <w:r>
        <w:rPr>
          <w:noProof/>
        </w:rPr>
        <w:t>239</w:t>
      </w:r>
      <w:r>
        <w:rPr>
          <w:noProof/>
        </w:rPr>
        <w:fldChar w:fldCharType="end"/>
      </w:r>
    </w:p>
    <w:p w14:paraId="5D88DABC" w14:textId="4BF15BFA"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9.1.2.3.3.4</w:t>
      </w:r>
      <w:r>
        <w:rPr>
          <w:rFonts w:asciiTheme="minorHAnsi" w:eastAsiaTheme="minorEastAsia" w:hAnsiTheme="minorHAnsi" w:cstheme="minorBidi"/>
          <w:noProof/>
          <w:kern w:val="2"/>
          <w:sz w:val="24"/>
          <w:szCs w:val="24"/>
          <w:lang w:eastAsia="en-GB"/>
          <w14:ligatures w14:val="standardContextual"/>
        </w:rPr>
        <w:tab/>
      </w:r>
      <w:r>
        <w:rPr>
          <w:noProof/>
          <w:lang w:eastAsia="zh-CN"/>
        </w:rPr>
        <w:t>PATCH</w:t>
      </w:r>
      <w:r>
        <w:rPr>
          <w:noProof/>
        </w:rPr>
        <w:tab/>
      </w:r>
      <w:r>
        <w:rPr>
          <w:noProof/>
        </w:rPr>
        <w:fldChar w:fldCharType="begin" w:fldLock="1"/>
      </w:r>
      <w:r>
        <w:rPr>
          <w:noProof/>
        </w:rPr>
        <w:instrText xml:space="preserve"> PAGEREF _Toc209521325 \h </w:instrText>
      </w:r>
      <w:r>
        <w:rPr>
          <w:noProof/>
        </w:rPr>
      </w:r>
      <w:r>
        <w:rPr>
          <w:noProof/>
        </w:rPr>
        <w:fldChar w:fldCharType="separate"/>
      </w:r>
      <w:r>
        <w:rPr>
          <w:noProof/>
        </w:rPr>
        <w:t>240</w:t>
      </w:r>
      <w:r>
        <w:rPr>
          <w:noProof/>
        </w:rPr>
        <w:fldChar w:fldCharType="end"/>
      </w:r>
    </w:p>
    <w:p w14:paraId="663C58CD" w14:textId="2C978A1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_Toc209521326 \h </w:instrText>
      </w:r>
      <w:r>
        <w:rPr>
          <w:noProof/>
        </w:rPr>
      </w:r>
      <w:r>
        <w:rPr>
          <w:noProof/>
        </w:rPr>
        <w:fldChar w:fldCharType="separate"/>
      </w:r>
      <w:r>
        <w:rPr>
          <w:noProof/>
        </w:rPr>
        <w:t>241</w:t>
      </w:r>
      <w:r>
        <w:rPr>
          <w:noProof/>
        </w:rPr>
        <w:fldChar w:fldCharType="end"/>
      </w:r>
    </w:p>
    <w:p w14:paraId="3427B000" w14:textId="0D48D0F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_Toc209521327 \h </w:instrText>
      </w:r>
      <w:r>
        <w:rPr>
          <w:noProof/>
        </w:rPr>
      </w:r>
      <w:r>
        <w:rPr>
          <w:noProof/>
        </w:rPr>
        <w:fldChar w:fldCharType="separate"/>
      </w:r>
      <w:r>
        <w:rPr>
          <w:noProof/>
        </w:rPr>
        <w:t>241</w:t>
      </w:r>
      <w:r>
        <w:rPr>
          <w:noProof/>
        </w:rPr>
        <w:fldChar w:fldCharType="end"/>
      </w:r>
    </w:p>
    <w:p w14:paraId="7197CFAE" w14:textId="223942C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_Toc209521328 \h </w:instrText>
      </w:r>
      <w:r>
        <w:rPr>
          <w:noProof/>
        </w:rPr>
      </w:r>
      <w:r>
        <w:rPr>
          <w:noProof/>
        </w:rPr>
        <w:fldChar w:fldCharType="separate"/>
      </w:r>
      <w:r>
        <w:rPr>
          <w:noProof/>
        </w:rPr>
        <w:t>241</w:t>
      </w:r>
      <w:r>
        <w:rPr>
          <w:noProof/>
        </w:rPr>
        <w:fldChar w:fldCharType="end"/>
      </w:r>
    </w:p>
    <w:p w14:paraId="680744B0" w14:textId="123BE36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_Toc209521329 \h </w:instrText>
      </w:r>
      <w:r>
        <w:rPr>
          <w:noProof/>
        </w:rPr>
      </w:r>
      <w:r>
        <w:rPr>
          <w:noProof/>
        </w:rPr>
        <w:fldChar w:fldCharType="separate"/>
      </w:r>
      <w:r>
        <w:rPr>
          <w:noProof/>
        </w:rPr>
        <w:t>241</w:t>
      </w:r>
      <w:r>
        <w:rPr>
          <w:noProof/>
        </w:rPr>
        <w:fldChar w:fldCharType="end"/>
      </w:r>
    </w:p>
    <w:p w14:paraId="79E30527" w14:textId="3327B07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_Toc209521330 \h </w:instrText>
      </w:r>
      <w:r>
        <w:rPr>
          <w:noProof/>
        </w:rPr>
      </w:r>
      <w:r>
        <w:rPr>
          <w:noProof/>
        </w:rPr>
        <w:fldChar w:fldCharType="separate"/>
      </w:r>
      <w:r>
        <w:rPr>
          <w:noProof/>
        </w:rPr>
        <w:t>241</w:t>
      </w:r>
      <w:r>
        <w:rPr>
          <w:noProof/>
        </w:rPr>
        <w:fldChar w:fldCharType="end"/>
      </w:r>
    </w:p>
    <w:p w14:paraId="1549949E" w14:textId="701F536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_Toc209521331 \h </w:instrText>
      </w:r>
      <w:r>
        <w:rPr>
          <w:noProof/>
        </w:rPr>
      </w:r>
      <w:r>
        <w:rPr>
          <w:noProof/>
        </w:rPr>
        <w:fldChar w:fldCharType="separate"/>
      </w:r>
      <w:r>
        <w:rPr>
          <w:noProof/>
        </w:rPr>
        <w:t>243</w:t>
      </w:r>
      <w:r>
        <w:rPr>
          <w:noProof/>
        </w:rPr>
        <w:fldChar w:fldCharType="end"/>
      </w:r>
    </w:p>
    <w:p w14:paraId="42D73728" w14:textId="2031325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_Toc209521332 \h </w:instrText>
      </w:r>
      <w:r>
        <w:rPr>
          <w:noProof/>
        </w:rPr>
      </w:r>
      <w:r>
        <w:rPr>
          <w:noProof/>
        </w:rPr>
        <w:fldChar w:fldCharType="separate"/>
      </w:r>
      <w:r>
        <w:rPr>
          <w:noProof/>
        </w:rPr>
        <w:t>243</w:t>
      </w:r>
      <w:r>
        <w:rPr>
          <w:noProof/>
        </w:rPr>
        <w:fldChar w:fldCharType="end"/>
      </w:r>
    </w:p>
    <w:p w14:paraId="556BD77E" w14:textId="3FE77D2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w:t>
      </w:r>
      <w:r>
        <w:rPr>
          <w:noProof/>
        </w:rPr>
        <w:tab/>
      </w:r>
      <w:r>
        <w:rPr>
          <w:noProof/>
        </w:rPr>
        <w:fldChar w:fldCharType="begin" w:fldLock="1"/>
      </w:r>
      <w:r>
        <w:rPr>
          <w:noProof/>
        </w:rPr>
        <w:instrText xml:space="preserve"> PAGEREF _Toc209521333 \h </w:instrText>
      </w:r>
      <w:r>
        <w:rPr>
          <w:noProof/>
        </w:rPr>
      </w:r>
      <w:r>
        <w:rPr>
          <w:noProof/>
        </w:rPr>
        <w:fldChar w:fldCharType="separate"/>
      </w:r>
      <w:r>
        <w:rPr>
          <w:noProof/>
        </w:rPr>
        <w:t>243</w:t>
      </w:r>
      <w:r>
        <w:rPr>
          <w:noProof/>
        </w:rPr>
        <w:fldChar w:fldCharType="end"/>
      </w:r>
    </w:p>
    <w:p w14:paraId="2536CE13" w14:textId="75384E4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EESProfile</w:t>
      </w:r>
      <w:r>
        <w:rPr>
          <w:noProof/>
        </w:rPr>
        <w:tab/>
      </w:r>
      <w:r>
        <w:rPr>
          <w:noProof/>
        </w:rPr>
        <w:fldChar w:fldCharType="begin" w:fldLock="1"/>
      </w:r>
      <w:r>
        <w:rPr>
          <w:noProof/>
        </w:rPr>
        <w:instrText xml:space="preserve"> PAGEREF _Toc209521334 \h </w:instrText>
      </w:r>
      <w:r>
        <w:rPr>
          <w:noProof/>
        </w:rPr>
      </w:r>
      <w:r>
        <w:rPr>
          <w:noProof/>
        </w:rPr>
        <w:fldChar w:fldCharType="separate"/>
      </w:r>
      <w:r>
        <w:rPr>
          <w:noProof/>
        </w:rPr>
        <w:t>244</w:t>
      </w:r>
      <w:r>
        <w:rPr>
          <w:noProof/>
        </w:rPr>
        <w:fldChar w:fldCharType="end"/>
      </w:r>
    </w:p>
    <w:p w14:paraId="428C6573" w14:textId="6F966DB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_Toc209521335 \h </w:instrText>
      </w:r>
      <w:r>
        <w:rPr>
          <w:noProof/>
        </w:rPr>
      </w:r>
      <w:r>
        <w:rPr>
          <w:noProof/>
        </w:rPr>
        <w:fldChar w:fldCharType="separate"/>
      </w:r>
      <w:r>
        <w:rPr>
          <w:noProof/>
        </w:rPr>
        <w:t>246</w:t>
      </w:r>
      <w:r>
        <w:rPr>
          <w:noProof/>
        </w:rPr>
        <w:fldChar w:fldCharType="end"/>
      </w:r>
    </w:p>
    <w:p w14:paraId="1F1CCF9C" w14:textId="0DCDFAE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_Toc209521336 \h </w:instrText>
      </w:r>
      <w:r>
        <w:rPr>
          <w:noProof/>
        </w:rPr>
      </w:r>
      <w:r>
        <w:rPr>
          <w:noProof/>
        </w:rPr>
        <w:fldChar w:fldCharType="separate"/>
      </w:r>
      <w:r>
        <w:rPr>
          <w:noProof/>
        </w:rPr>
        <w:t>247</w:t>
      </w:r>
      <w:r>
        <w:rPr>
          <w:noProof/>
        </w:rPr>
        <w:fldChar w:fldCharType="end"/>
      </w:r>
    </w:p>
    <w:p w14:paraId="2F555D8D" w14:textId="7DDA876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_Toc209521337 \h </w:instrText>
      </w:r>
      <w:r>
        <w:rPr>
          <w:noProof/>
        </w:rPr>
      </w:r>
      <w:r>
        <w:rPr>
          <w:noProof/>
        </w:rPr>
        <w:fldChar w:fldCharType="separate"/>
      </w:r>
      <w:r>
        <w:rPr>
          <w:noProof/>
        </w:rPr>
        <w:t>247</w:t>
      </w:r>
      <w:r>
        <w:rPr>
          <w:noProof/>
        </w:rPr>
        <w:fldChar w:fldCharType="end"/>
      </w:r>
    </w:p>
    <w:p w14:paraId="78F2C7CE" w14:textId="62AC15C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_Toc209521338 \h </w:instrText>
      </w:r>
      <w:r>
        <w:rPr>
          <w:noProof/>
        </w:rPr>
      </w:r>
      <w:r>
        <w:rPr>
          <w:noProof/>
        </w:rPr>
        <w:fldChar w:fldCharType="separate"/>
      </w:r>
      <w:r>
        <w:rPr>
          <w:noProof/>
        </w:rPr>
        <w:t>247</w:t>
      </w:r>
      <w:r>
        <w:rPr>
          <w:noProof/>
        </w:rPr>
        <w:fldChar w:fldCharType="end"/>
      </w:r>
    </w:p>
    <w:p w14:paraId="14E82505" w14:textId="5E9DB4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_Toc209521339 \h </w:instrText>
      </w:r>
      <w:r>
        <w:rPr>
          <w:noProof/>
        </w:rPr>
      </w:r>
      <w:r>
        <w:rPr>
          <w:noProof/>
        </w:rPr>
        <w:fldChar w:fldCharType="separate"/>
      </w:r>
      <w:r>
        <w:rPr>
          <w:noProof/>
        </w:rPr>
        <w:t>247</w:t>
      </w:r>
      <w:r>
        <w:rPr>
          <w:noProof/>
        </w:rPr>
        <w:fldChar w:fldCharType="end"/>
      </w:r>
    </w:p>
    <w:p w14:paraId="28E0FBF9" w14:textId="4232796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_Toc209521340 \h </w:instrText>
      </w:r>
      <w:r>
        <w:rPr>
          <w:noProof/>
        </w:rPr>
      </w:r>
      <w:r>
        <w:rPr>
          <w:noProof/>
        </w:rPr>
        <w:fldChar w:fldCharType="separate"/>
      </w:r>
      <w:r>
        <w:rPr>
          <w:noProof/>
        </w:rPr>
        <w:t>248</w:t>
      </w:r>
      <w:r>
        <w:rPr>
          <w:noProof/>
        </w:rPr>
        <w:fldChar w:fldCharType="end"/>
      </w:r>
    </w:p>
    <w:p w14:paraId="5A2F3A0D" w14:textId="4D7F702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_Toc209521341 \h </w:instrText>
      </w:r>
      <w:r>
        <w:rPr>
          <w:noProof/>
        </w:rPr>
      </w:r>
      <w:r>
        <w:rPr>
          <w:noProof/>
        </w:rPr>
        <w:fldChar w:fldCharType="separate"/>
      </w:r>
      <w:r>
        <w:rPr>
          <w:noProof/>
        </w:rPr>
        <w:t>248</w:t>
      </w:r>
      <w:r>
        <w:rPr>
          <w:noProof/>
        </w:rPr>
        <w:fldChar w:fldCharType="end"/>
      </w:r>
    </w:p>
    <w:p w14:paraId="60D2E035" w14:textId="4FD60EF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LoadInfo</w:t>
      </w:r>
      <w:r>
        <w:rPr>
          <w:noProof/>
        </w:rPr>
        <w:tab/>
      </w:r>
      <w:r>
        <w:rPr>
          <w:noProof/>
        </w:rPr>
        <w:fldChar w:fldCharType="begin" w:fldLock="1"/>
      </w:r>
      <w:r>
        <w:rPr>
          <w:noProof/>
        </w:rPr>
        <w:instrText xml:space="preserve"> PAGEREF _Toc209521342 \h </w:instrText>
      </w:r>
      <w:r>
        <w:rPr>
          <w:noProof/>
        </w:rPr>
      </w:r>
      <w:r>
        <w:rPr>
          <w:noProof/>
        </w:rPr>
        <w:fldChar w:fldCharType="separate"/>
      </w:r>
      <w:r>
        <w:rPr>
          <w:noProof/>
        </w:rPr>
        <w:t>248</w:t>
      </w:r>
      <w:r>
        <w:rPr>
          <w:noProof/>
        </w:rPr>
        <w:fldChar w:fldCharType="end"/>
      </w:r>
    </w:p>
    <w:p w14:paraId="14F04924" w14:textId="74FD480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UeServSatInfo</w:t>
      </w:r>
      <w:r>
        <w:rPr>
          <w:noProof/>
        </w:rPr>
        <w:tab/>
      </w:r>
      <w:r>
        <w:rPr>
          <w:noProof/>
        </w:rPr>
        <w:fldChar w:fldCharType="begin" w:fldLock="1"/>
      </w:r>
      <w:r>
        <w:rPr>
          <w:noProof/>
        </w:rPr>
        <w:instrText xml:space="preserve"> PAGEREF _Toc209521343 \h </w:instrText>
      </w:r>
      <w:r>
        <w:rPr>
          <w:noProof/>
        </w:rPr>
      </w:r>
      <w:r>
        <w:rPr>
          <w:noProof/>
        </w:rPr>
        <w:fldChar w:fldCharType="separate"/>
      </w:r>
      <w:r>
        <w:rPr>
          <w:noProof/>
        </w:rPr>
        <w:t>249</w:t>
      </w:r>
      <w:r>
        <w:rPr>
          <w:noProof/>
        </w:rPr>
        <w:fldChar w:fldCharType="end"/>
      </w:r>
    </w:p>
    <w:p w14:paraId="6132B587" w14:textId="6AF345B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_Toc209521344 \h </w:instrText>
      </w:r>
      <w:r>
        <w:rPr>
          <w:noProof/>
        </w:rPr>
      </w:r>
      <w:r>
        <w:rPr>
          <w:noProof/>
        </w:rPr>
        <w:fldChar w:fldCharType="separate"/>
      </w:r>
      <w:r>
        <w:rPr>
          <w:noProof/>
        </w:rPr>
        <w:t>249</w:t>
      </w:r>
      <w:r>
        <w:rPr>
          <w:noProof/>
        </w:rPr>
        <w:fldChar w:fldCharType="end"/>
      </w:r>
    </w:p>
    <w:p w14:paraId="716AF8DF" w14:textId="2D28DAC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_Toc209521345 \h </w:instrText>
      </w:r>
      <w:r>
        <w:rPr>
          <w:noProof/>
        </w:rPr>
      </w:r>
      <w:r>
        <w:rPr>
          <w:noProof/>
        </w:rPr>
        <w:fldChar w:fldCharType="separate"/>
      </w:r>
      <w:r>
        <w:rPr>
          <w:noProof/>
        </w:rPr>
        <w:t>249</w:t>
      </w:r>
      <w:r>
        <w:rPr>
          <w:noProof/>
        </w:rPr>
        <w:fldChar w:fldCharType="end"/>
      </w:r>
    </w:p>
    <w:p w14:paraId="2FDA7461" w14:textId="680A203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_Toc209521346 \h </w:instrText>
      </w:r>
      <w:r>
        <w:rPr>
          <w:noProof/>
        </w:rPr>
      </w:r>
      <w:r>
        <w:rPr>
          <w:noProof/>
        </w:rPr>
        <w:fldChar w:fldCharType="separate"/>
      </w:r>
      <w:r>
        <w:rPr>
          <w:noProof/>
        </w:rPr>
        <w:t>249</w:t>
      </w:r>
      <w:r>
        <w:rPr>
          <w:noProof/>
        </w:rPr>
        <w:fldChar w:fldCharType="end"/>
      </w:r>
    </w:p>
    <w:p w14:paraId="6AAF8055" w14:textId="4BC5084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_Toc209521347 \h </w:instrText>
      </w:r>
      <w:r>
        <w:rPr>
          <w:noProof/>
        </w:rPr>
      </w:r>
      <w:r>
        <w:rPr>
          <w:noProof/>
        </w:rPr>
        <w:fldChar w:fldCharType="separate"/>
      </w:r>
      <w:r>
        <w:rPr>
          <w:noProof/>
        </w:rPr>
        <w:t>249</w:t>
      </w:r>
      <w:r>
        <w:rPr>
          <w:noProof/>
        </w:rPr>
        <w:fldChar w:fldCharType="end"/>
      </w:r>
    </w:p>
    <w:p w14:paraId="69DB2793" w14:textId="32C6C27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9.1.5.3.3</w:t>
      </w:r>
      <w:r>
        <w:rPr>
          <w:rFonts w:asciiTheme="minorHAnsi" w:eastAsiaTheme="minorEastAsia" w:hAnsiTheme="minorHAnsi" w:cstheme="minorBidi"/>
          <w:noProof/>
          <w:kern w:val="2"/>
          <w:sz w:val="24"/>
          <w:szCs w:val="24"/>
          <w:lang w:eastAsia="en-GB"/>
          <w14:ligatures w14:val="standardContextual"/>
        </w:rPr>
        <w:tab/>
      </w:r>
      <w:r>
        <w:rPr>
          <w:noProof/>
        </w:rPr>
        <w:t>Enumeration: ACRScenario</w:t>
      </w:r>
      <w:r>
        <w:rPr>
          <w:noProof/>
        </w:rPr>
        <w:tab/>
      </w:r>
      <w:r>
        <w:rPr>
          <w:noProof/>
        </w:rPr>
        <w:fldChar w:fldCharType="begin" w:fldLock="1"/>
      </w:r>
      <w:r>
        <w:rPr>
          <w:noProof/>
        </w:rPr>
        <w:instrText xml:space="preserve"> PAGEREF _Toc209521348 \h </w:instrText>
      </w:r>
      <w:r>
        <w:rPr>
          <w:noProof/>
        </w:rPr>
      </w:r>
      <w:r>
        <w:rPr>
          <w:noProof/>
        </w:rPr>
        <w:fldChar w:fldCharType="separate"/>
      </w:r>
      <w:r>
        <w:rPr>
          <w:noProof/>
        </w:rPr>
        <w:t>249</w:t>
      </w:r>
      <w:r>
        <w:rPr>
          <w:noProof/>
        </w:rPr>
        <w:fldChar w:fldCharType="end"/>
      </w:r>
    </w:p>
    <w:p w14:paraId="178A256C" w14:textId="613D123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9.1.5.3.4</w:t>
      </w:r>
      <w:r>
        <w:rPr>
          <w:rFonts w:asciiTheme="minorHAnsi" w:eastAsiaTheme="minorEastAsia" w:hAnsiTheme="minorHAnsi" w:cstheme="minorBidi"/>
          <w:noProof/>
          <w:kern w:val="2"/>
          <w:sz w:val="24"/>
          <w:szCs w:val="24"/>
          <w:lang w:eastAsia="en-GB"/>
          <w14:ligatures w14:val="standardContextual"/>
        </w:rPr>
        <w:tab/>
      </w:r>
      <w:r>
        <w:rPr>
          <w:noProof/>
        </w:rPr>
        <w:t>Enumeration: InstantiationStatus</w:t>
      </w:r>
      <w:r>
        <w:rPr>
          <w:noProof/>
        </w:rPr>
        <w:tab/>
      </w:r>
      <w:r>
        <w:rPr>
          <w:noProof/>
        </w:rPr>
        <w:fldChar w:fldCharType="begin" w:fldLock="1"/>
      </w:r>
      <w:r>
        <w:rPr>
          <w:noProof/>
        </w:rPr>
        <w:instrText xml:space="preserve"> PAGEREF _Toc209521349 \h </w:instrText>
      </w:r>
      <w:r>
        <w:rPr>
          <w:noProof/>
        </w:rPr>
      </w:r>
      <w:r>
        <w:rPr>
          <w:noProof/>
        </w:rPr>
        <w:fldChar w:fldCharType="separate"/>
      </w:r>
      <w:r>
        <w:rPr>
          <w:noProof/>
        </w:rPr>
        <w:t>250</w:t>
      </w:r>
      <w:r>
        <w:rPr>
          <w:noProof/>
        </w:rPr>
        <w:fldChar w:fldCharType="end"/>
      </w:r>
    </w:p>
    <w:p w14:paraId="29CA4CBE" w14:textId="20663F2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_Toc209521350 \h </w:instrText>
      </w:r>
      <w:r>
        <w:rPr>
          <w:noProof/>
        </w:rPr>
      </w:r>
      <w:r>
        <w:rPr>
          <w:noProof/>
        </w:rPr>
        <w:fldChar w:fldCharType="separate"/>
      </w:r>
      <w:r>
        <w:rPr>
          <w:noProof/>
        </w:rPr>
        <w:t>250</w:t>
      </w:r>
      <w:r>
        <w:rPr>
          <w:noProof/>
        </w:rPr>
        <w:fldChar w:fldCharType="end"/>
      </w:r>
    </w:p>
    <w:p w14:paraId="50EEEAD1" w14:textId="006225C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_Toc209521351 \h </w:instrText>
      </w:r>
      <w:r>
        <w:rPr>
          <w:noProof/>
        </w:rPr>
      </w:r>
      <w:r>
        <w:rPr>
          <w:noProof/>
        </w:rPr>
        <w:fldChar w:fldCharType="separate"/>
      </w:r>
      <w:r>
        <w:rPr>
          <w:noProof/>
        </w:rPr>
        <w:t>250</w:t>
      </w:r>
      <w:r>
        <w:rPr>
          <w:noProof/>
        </w:rPr>
        <w:fldChar w:fldCharType="end"/>
      </w:r>
    </w:p>
    <w:p w14:paraId="78B32CF0" w14:textId="2B7D7E6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_Toc209521352 \h </w:instrText>
      </w:r>
      <w:r>
        <w:rPr>
          <w:noProof/>
        </w:rPr>
      </w:r>
      <w:r>
        <w:rPr>
          <w:noProof/>
        </w:rPr>
        <w:fldChar w:fldCharType="separate"/>
      </w:r>
      <w:r>
        <w:rPr>
          <w:noProof/>
        </w:rPr>
        <w:t>250</w:t>
      </w:r>
      <w:r>
        <w:rPr>
          <w:noProof/>
        </w:rPr>
        <w:fldChar w:fldCharType="end"/>
      </w:r>
    </w:p>
    <w:p w14:paraId="0CCFEB4D" w14:textId="7972B29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_Toc209521353 \h </w:instrText>
      </w:r>
      <w:r>
        <w:rPr>
          <w:noProof/>
        </w:rPr>
      </w:r>
      <w:r>
        <w:rPr>
          <w:noProof/>
        </w:rPr>
        <w:fldChar w:fldCharType="separate"/>
      </w:r>
      <w:r>
        <w:rPr>
          <w:noProof/>
        </w:rPr>
        <w:t>250</w:t>
      </w:r>
      <w:r>
        <w:rPr>
          <w:noProof/>
        </w:rPr>
        <w:fldChar w:fldCharType="end"/>
      </w:r>
    </w:p>
    <w:p w14:paraId="1F82A30B" w14:textId="121D0CB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_Toc209521354 \h </w:instrText>
      </w:r>
      <w:r>
        <w:rPr>
          <w:noProof/>
        </w:rPr>
      </w:r>
      <w:r>
        <w:rPr>
          <w:noProof/>
        </w:rPr>
        <w:fldChar w:fldCharType="separate"/>
      </w:r>
      <w:r>
        <w:rPr>
          <w:noProof/>
        </w:rPr>
        <w:t>250</w:t>
      </w:r>
      <w:r>
        <w:rPr>
          <w:noProof/>
        </w:rPr>
        <w:fldChar w:fldCharType="end"/>
      </w:r>
    </w:p>
    <w:p w14:paraId="71B5AE11" w14:textId="1A1535E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_Toc209521355 \h </w:instrText>
      </w:r>
      <w:r>
        <w:rPr>
          <w:noProof/>
        </w:rPr>
      </w:r>
      <w:r>
        <w:rPr>
          <w:noProof/>
        </w:rPr>
        <w:fldChar w:fldCharType="separate"/>
      </w:r>
      <w:r>
        <w:rPr>
          <w:noProof/>
        </w:rPr>
        <w:t>251</w:t>
      </w:r>
      <w:r>
        <w:rPr>
          <w:noProof/>
        </w:rPr>
        <w:fldChar w:fldCharType="end"/>
      </w:r>
    </w:p>
    <w:p w14:paraId="61E3B08B" w14:textId="2155DCE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_Toc209521356 \h </w:instrText>
      </w:r>
      <w:r>
        <w:rPr>
          <w:noProof/>
        </w:rPr>
      </w:r>
      <w:r>
        <w:rPr>
          <w:noProof/>
        </w:rPr>
        <w:fldChar w:fldCharType="separate"/>
      </w:r>
      <w:r>
        <w:rPr>
          <w:noProof/>
        </w:rPr>
        <w:t>251</w:t>
      </w:r>
      <w:r>
        <w:rPr>
          <w:noProof/>
        </w:rPr>
        <w:fldChar w:fldCharType="end"/>
      </w:r>
    </w:p>
    <w:p w14:paraId="76F8B3C3" w14:textId="501AE6F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_Toc209521357 \h </w:instrText>
      </w:r>
      <w:r>
        <w:rPr>
          <w:noProof/>
        </w:rPr>
      </w:r>
      <w:r>
        <w:rPr>
          <w:noProof/>
        </w:rPr>
        <w:fldChar w:fldCharType="separate"/>
      </w:r>
      <w:r>
        <w:rPr>
          <w:noProof/>
        </w:rPr>
        <w:t>251</w:t>
      </w:r>
      <w:r>
        <w:rPr>
          <w:noProof/>
        </w:rPr>
        <w:fldChar w:fldCharType="end"/>
      </w:r>
    </w:p>
    <w:p w14:paraId="3E1535ED" w14:textId="5601FCF4"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_Toc209521358 \h </w:instrText>
      </w:r>
      <w:r>
        <w:rPr>
          <w:noProof/>
        </w:rPr>
      </w:r>
      <w:r>
        <w:rPr>
          <w:noProof/>
        </w:rPr>
        <w:fldChar w:fldCharType="separate"/>
      </w:r>
      <w:r>
        <w:rPr>
          <w:noProof/>
        </w:rPr>
        <w:t>251</w:t>
      </w:r>
      <w:r>
        <w:rPr>
          <w:noProof/>
        </w:rPr>
        <w:fldChar w:fldCharType="end"/>
      </w:r>
    </w:p>
    <w:p w14:paraId="4EC2A920" w14:textId="5504D75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Resource: EES Profiles</w:t>
      </w:r>
      <w:r>
        <w:rPr>
          <w:noProof/>
        </w:rPr>
        <w:tab/>
      </w:r>
      <w:r>
        <w:rPr>
          <w:noProof/>
        </w:rPr>
        <w:fldChar w:fldCharType="begin" w:fldLock="1"/>
      </w:r>
      <w:r>
        <w:rPr>
          <w:noProof/>
        </w:rPr>
        <w:instrText xml:space="preserve"> PAGEREF _Toc209521359 \h </w:instrText>
      </w:r>
      <w:r>
        <w:rPr>
          <w:noProof/>
        </w:rPr>
      </w:r>
      <w:r>
        <w:rPr>
          <w:noProof/>
        </w:rPr>
        <w:fldChar w:fldCharType="separate"/>
      </w:r>
      <w:r>
        <w:rPr>
          <w:noProof/>
        </w:rPr>
        <w:t>252</w:t>
      </w:r>
      <w:r>
        <w:rPr>
          <w:noProof/>
        </w:rPr>
        <w:fldChar w:fldCharType="end"/>
      </w:r>
    </w:p>
    <w:p w14:paraId="1CDF1D46" w14:textId="36D10EF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_Toc209521360 \h </w:instrText>
      </w:r>
      <w:r>
        <w:rPr>
          <w:noProof/>
        </w:rPr>
      </w:r>
      <w:r>
        <w:rPr>
          <w:noProof/>
        </w:rPr>
        <w:fldChar w:fldCharType="separate"/>
      </w:r>
      <w:r>
        <w:rPr>
          <w:noProof/>
        </w:rPr>
        <w:t>252</w:t>
      </w:r>
      <w:r>
        <w:rPr>
          <w:noProof/>
        </w:rPr>
        <w:fldChar w:fldCharType="end"/>
      </w:r>
    </w:p>
    <w:p w14:paraId="3672C871" w14:textId="236B95D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_Toc209521361 \h </w:instrText>
      </w:r>
      <w:r>
        <w:rPr>
          <w:noProof/>
        </w:rPr>
      </w:r>
      <w:r>
        <w:rPr>
          <w:noProof/>
        </w:rPr>
        <w:fldChar w:fldCharType="separate"/>
      </w:r>
      <w:r>
        <w:rPr>
          <w:noProof/>
        </w:rPr>
        <w:t>252</w:t>
      </w:r>
      <w:r>
        <w:rPr>
          <w:noProof/>
        </w:rPr>
        <w:fldChar w:fldCharType="end"/>
      </w:r>
    </w:p>
    <w:p w14:paraId="6C8071DD" w14:textId="7A87D45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_Toc209521362 \h </w:instrText>
      </w:r>
      <w:r>
        <w:rPr>
          <w:noProof/>
        </w:rPr>
      </w:r>
      <w:r>
        <w:rPr>
          <w:noProof/>
        </w:rPr>
        <w:fldChar w:fldCharType="separate"/>
      </w:r>
      <w:r>
        <w:rPr>
          <w:noProof/>
        </w:rPr>
        <w:t>252</w:t>
      </w:r>
      <w:r>
        <w:rPr>
          <w:noProof/>
        </w:rPr>
        <w:fldChar w:fldCharType="end"/>
      </w:r>
    </w:p>
    <w:p w14:paraId="169D0AD2" w14:textId="7868983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9.2.2.2.3.1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_Toc209521363 \h </w:instrText>
      </w:r>
      <w:r>
        <w:rPr>
          <w:noProof/>
        </w:rPr>
      </w:r>
      <w:r>
        <w:rPr>
          <w:noProof/>
        </w:rPr>
        <w:fldChar w:fldCharType="separate"/>
      </w:r>
      <w:r>
        <w:rPr>
          <w:noProof/>
        </w:rPr>
        <w:t>252</w:t>
      </w:r>
      <w:r>
        <w:rPr>
          <w:noProof/>
        </w:rPr>
        <w:fldChar w:fldCharType="end"/>
      </w:r>
    </w:p>
    <w:p w14:paraId="21B4E48C" w14:textId="495895B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_Toc209521364 \h </w:instrText>
      </w:r>
      <w:r>
        <w:rPr>
          <w:noProof/>
        </w:rPr>
      </w:r>
      <w:r>
        <w:rPr>
          <w:noProof/>
        </w:rPr>
        <w:fldChar w:fldCharType="separate"/>
      </w:r>
      <w:r>
        <w:rPr>
          <w:noProof/>
        </w:rPr>
        <w:t>254</w:t>
      </w:r>
      <w:r>
        <w:rPr>
          <w:noProof/>
        </w:rPr>
        <w:fldChar w:fldCharType="end"/>
      </w:r>
    </w:p>
    <w:p w14:paraId="33B08290" w14:textId="0E7DB2C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_Toc209521365 \h </w:instrText>
      </w:r>
      <w:r>
        <w:rPr>
          <w:noProof/>
        </w:rPr>
      </w:r>
      <w:r>
        <w:rPr>
          <w:noProof/>
        </w:rPr>
        <w:fldChar w:fldCharType="separate"/>
      </w:r>
      <w:r>
        <w:rPr>
          <w:noProof/>
        </w:rPr>
        <w:t>254</w:t>
      </w:r>
      <w:r>
        <w:rPr>
          <w:noProof/>
        </w:rPr>
        <w:fldChar w:fldCharType="end"/>
      </w:r>
    </w:p>
    <w:p w14:paraId="158D8E87" w14:textId="4D51643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_Toc209521366 \h </w:instrText>
      </w:r>
      <w:r>
        <w:rPr>
          <w:noProof/>
        </w:rPr>
      </w:r>
      <w:r>
        <w:rPr>
          <w:noProof/>
        </w:rPr>
        <w:fldChar w:fldCharType="separate"/>
      </w:r>
      <w:r>
        <w:rPr>
          <w:noProof/>
        </w:rPr>
        <w:t>254</w:t>
      </w:r>
      <w:r>
        <w:rPr>
          <w:noProof/>
        </w:rPr>
        <w:fldChar w:fldCharType="end"/>
      </w:r>
    </w:p>
    <w:p w14:paraId="72A19E11" w14:textId="6552426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_Toc209521367 \h </w:instrText>
      </w:r>
      <w:r>
        <w:rPr>
          <w:noProof/>
        </w:rPr>
      </w:r>
      <w:r>
        <w:rPr>
          <w:noProof/>
        </w:rPr>
        <w:fldChar w:fldCharType="separate"/>
      </w:r>
      <w:r>
        <w:rPr>
          <w:noProof/>
        </w:rPr>
        <w:t>254</w:t>
      </w:r>
      <w:r>
        <w:rPr>
          <w:noProof/>
        </w:rPr>
        <w:fldChar w:fldCharType="end"/>
      </w:r>
    </w:p>
    <w:p w14:paraId="3D39E7E3" w14:textId="56EF0F9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_Toc209521368 \h </w:instrText>
      </w:r>
      <w:r>
        <w:rPr>
          <w:noProof/>
        </w:rPr>
      </w:r>
      <w:r>
        <w:rPr>
          <w:noProof/>
        </w:rPr>
        <w:fldChar w:fldCharType="separate"/>
      </w:r>
      <w:r>
        <w:rPr>
          <w:noProof/>
        </w:rPr>
        <w:t>254</w:t>
      </w:r>
      <w:r>
        <w:rPr>
          <w:noProof/>
        </w:rPr>
        <w:fldChar w:fldCharType="end"/>
      </w:r>
    </w:p>
    <w:p w14:paraId="7181D717" w14:textId="07C1D7E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_Toc209521369 \h </w:instrText>
      </w:r>
      <w:r>
        <w:rPr>
          <w:noProof/>
        </w:rPr>
      </w:r>
      <w:r>
        <w:rPr>
          <w:noProof/>
        </w:rPr>
        <w:fldChar w:fldCharType="separate"/>
      </w:r>
      <w:r>
        <w:rPr>
          <w:noProof/>
        </w:rPr>
        <w:t>255</w:t>
      </w:r>
      <w:r>
        <w:rPr>
          <w:noProof/>
        </w:rPr>
        <w:fldChar w:fldCharType="end"/>
      </w:r>
    </w:p>
    <w:p w14:paraId="1D256F37" w14:textId="1776D2F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_Toc209521370 \h </w:instrText>
      </w:r>
      <w:r>
        <w:rPr>
          <w:noProof/>
        </w:rPr>
      </w:r>
      <w:r>
        <w:rPr>
          <w:noProof/>
        </w:rPr>
        <w:fldChar w:fldCharType="separate"/>
      </w:r>
      <w:r>
        <w:rPr>
          <w:noProof/>
        </w:rPr>
        <w:t>255</w:t>
      </w:r>
      <w:r>
        <w:rPr>
          <w:noProof/>
        </w:rPr>
        <w:fldChar w:fldCharType="end"/>
      </w:r>
    </w:p>
    <w:p w14:paraId="40284D26" w14:textId="382BE92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9.2.5.2.2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TunnelInfo</w:t>
      </w:r>
      <w:r>
        <w:rPr>
          <w:noProof/>
        </w:rPr>
        <w:tab/>
      </w:r>
      <w:r>
        <w:rPr>
          <w:noProof/>
        </w:rPr>
        <w:fldChar w:fldCharType="begin" w:fldLock="1"/>
      </w:r>
      <w:r>
        <w:rPr>
          <w:noProof/>
        </w:rPr>
        <w:instrText xml:space="preserve"> PAGEREF _Toc209521371 \h </w:instrText>
      </w:r>
      <w:r>
        <w:rPr>
          <w:noProof/>
        </w:rPr>
      </w:r>
      <w:r>
        <w:rPr>
          <w:noProof/>
        </w:rPr>
        <w:fldChar w:fldCharType="separate"/>
      </w:r>
      <w:r>
        <w:rPr>
          <w:noProof/>
        </w:rPr>
        <w:t>255</w:t>
      </w:r>
      <w:r>
        <w:rPr>
          <w:noProof/>
        </w:rPr>
        <w:fldChar w:fldCharType="end"/>
      </w:r>
    </w:p>
    <w:p w14:paraId="65247F2C" w14:textId="0D7BE1B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Type: CandidateDnaisInfo</w:t>
      </w:r>
      <w:r>
        <w:rPr>
          <w:noProof/>
        </w:rPr>
        <w:tab/>
      </w:r>
      <w:r>
        <w:rPr>
          <w:noProof/>
        </w:rPr>
        <w:fldChar w:fldCharType="begin" w:fldLock="1"/>
      </w:r>
      <w:r>
        <w:rPr>
          <w:noProof/>
        </w:rPr>
        <w:instrText xml:space="preserve"> PAGEREF _Toc209521372 \h </w:instrText>
      </w:r>
      <w:r>
        <w:rPr>
          <w:noProof/>
        </w:rPr>
      </w:r>
      <w:r>
        <w:rPr>
          <w:noProof/>
        </w:rPr>
        <w:fldChar w:fldCharType="separate"/>
      </w:r>
      <w:r>
        <w:rPr>
          <w:noProof/>
        </w:rPr>
        <w:t>256</w:t>
      </w:r>
      <w:r>
        <w:rPr>
          <w:noProof/>
        </w:rPr>
        <w:fldChar w:fldCharType="end"/>
      </w:r>
    </w:p>
    <w:p w14:paraId="442FA90E" w14:textId="3B375D4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_Toc209521373 \h </w:instrText>
      </w:r>
      <w:r>
        <w:rPr>
          <w:noProof/>
        </w:rPr>
      </w:r>
      <w:r>
        <w:rPr>
          <w:noProof/>
        </w:rPr>
        <w:fldChar w:fldCharType="separate"/>
      </w:r>
      <w:r>
        <w:rPr>
          <w:noProof/>
        </w:rPr>
        <w:t>256</w:t>
      </w:r>
      <w:r>
        <w:rPr>
          <w:noProof/>
        </w:rPr>
        <w:fldChar w:fldCharType="end"/>
      </w:r>
    </w:p>
    <w:p w14:paraId="73755167" w14:textId="470DE12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_Toc209521374 \h </w:instrText>
      </w:r>
      <w:r>
        <w:rPr>
          <w:noProof/>
        </w:rPr>
      </w:r>
      <w:r>
        <w:rPr>
          <w:noProof/>
        </w:rPr>
        <w:fldChar w:fldCharType="separate"/>
      </w:r>
      <w:r>
        <w:rPr>
          <w:noProof/>
        </w:rPr>
        <w:t>256</w:t>
      </w:r>
      <w:r>
        <w:rPr>
          <w:noProof/>
        </w:rPr>
        <w:fldChar w:fldCharType="end"/>
      </w:r>
    </w:p>
    <w:p w14:paraId="76C0DC05" w14:textId="2462568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_Toc209521375 \h </w:instrText>
      </w:r>
      <w:r>
        <w:rPr>
          <w:noProof/>
        </w:rPr>
      </w:r>
      <w:r>
        <w:rPr>
          <w:noProof/>
        </w:rPr>
        <w:fldChar w:fldCharType="separate"/>
      </w:r>
      <w:r>
        <w:rPr>
          <w:noProof/>
        </w:rPr>
        <w:t>256</w:t>
      </w:r>
      <w:r>
        <w:rPr>
          <w:noProof/>
        </w:rPr>
        <w:fldChar w:fldCharType="end"/>
      </w:r>
    </w:p>
    <w:p w14:paraId="5FC5928B" w14:textId="5CC362C4"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_Toc209521376 \h </w:instrText>
      </w:r>
      <w:r>
        <w:rPr>
          <w:noProof/>
        </w:rPr>
      </w:r>
      <w:r>
        <w:rPr>
          <w:noProof/>
        </w:rPr>
        <w:fldChar w:fldCharType="separate"/>
      </w:r>
      <w:r>
        <w:rPr>
          <w:noProof/>
        </w:rPr>
        <w:t>257</w:t>
      </w:r>
      <w:r>
        <w:rPr>
          <w:noProof/>
        </w:rPr>
        <w:fldChar w:fldCharType="end"/>
      </w:r>
    </w:p>
    <w:p w14:paraId="3993B989" w14:textId="74F86C7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_Toc209521377 \h </w:instrText>
      </w:r>
      <w:r>
        <w:rPr>
          <w:noProof/>
        </w:rPr>
      </w:r>
      <w:r>
        <w:rPr>
          <w:noProof/>
        </w:rPr>
        <w:fldChar w:fldCharType="separate"/>
      </w:r>
      <w:r>
        <w:rPr>
          <w:noProof/>
        </w:rPr>
        <w:t>257</w:t>
      </w:r>
      <w:r>
        <w:rPr>
          <w:noProof/>
        </w:rPr>
        <w:fldChar w:fldCharType="end"/>
      </w:r>
    </w:p>
    <w:p w14:paraId="73418AD8" w14:textId="7A3C818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_Toc209521378 \h </w:instrText>
      </w:r>
      <w:r>
        <w:rPr>
          <w:noProof/>
        </w:rPr>
      </w:r>
      <w:r>
        <w:rPr>
          <w:noProof/>
        </w:rPr>
        <w:fldChar w:fldCharType="separate"/>
      </w:r>
      <w:r>
        <w:rPr>
          <w:noProof/>
        </w:rPr>
        <w:t>257</w:t>
      </w:r>
      <w:r>
        <w:rPr>
          <w:noProof/>
        </w:rPr>
        <w:fldChar w:fldCharType="end"/>
      </w:r>
    </w:p>
    <w:p w14:paraId="347864A6" w14:textId="77CC1BB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_Toc209521379 \h </w:instrText>
      </w:r>
      <w:r>
        <w:rPr>
          <w:noProof/>
        </w:rPr>
      </w:r>
      <w:r>
        <w:rPr>
          <w:noProof/>
        </w:rPr>
        <w:fldChar w:fldCharType="separate"/>
      </w:r>
      <w:r>
        <w:rPr>
          <w:noProof/>
        </w:rPr>
        <w:t>258</w:t>
      </w:r>
      <w:r>
        <w:rPr>
          <w:noProof/>
        </w:rPr>
        <w:fldChar w:fldCharType="end"/>
      </w:r>
    </w:p>
    <w:p w14:paraId="09BA089A" w14:textId="640A69E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_Toc209521380 \h </w:instrText>
      </w:r>
      <w:r>
        <w:rPr>
          <w:noProof/>
        </w:rPr>
      </w:r>
      <w:r>
        <w:rPr>
          <w:noProof/>
        </w:rPr>
        <w:fldChar w:fldCharType="separate"/>
      </w:r>
      <w:r>
        <w:rPr>
          <w:noProof/>
        </w:rPr>
        <w:t>258</w:t>
      </w:r>
      <w:r>
        <w:rPr>
          <w:noProof/>
        </w:rPr>
        <w:fldChar w:fldCharType="end"/>
      </w:r>
    </w:p>
    <w:p w14:paraId="40E8BCAF" w14:textId="795045E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Resource: Common EAS Bindings</w:t>
      </w:r>
      <w:r>
        <w:rPr>
          <w:noProof/>
        </w:rPr>
        <w:tab/>
      </w:r>
      <w:r>
        <w:rPr>
          <w:noProof/>
        </w:rPr>
        <w:fldChar w:fldCharType="begin" w:fldLock="1"/>
      </w:r>
      <w:r>
        <w:rPr>
          <w:noProof/>
        </w:rPr>
        <w:instrText xml:space="preserve"> PAGEREF _Toc209521381 \h </w:instrText>
      </w:r>
      <w:r>
        <w:rPr>
          <w:noProof/>
        </w:rPr>
      </w:r>
      <w:r>
        <w:rPr>
          <w:noProof/>
        </w:rPr>
        <w:fldChar w:fldCharType="separate"/>
      </w:r>
      <w:r>
        <w:rPr>
          <w:noProof/>
        </w:rPr>
        <w:t>258</w:t>
      </w:r>
      <w:r>
        <w:rPr>
          <w:noProof/>
        </w:rPr>
        <w:fldChar w:fldCharType="end"/>
      </w:r>
    </w:p>
    <w:p w14:paraId="3B9B5D04" w14:textId="01CD717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_Toc209521382 \h </w:instrText>
      </w:r>
      <w:r>
        <w:rPr>
          <w:noProof/>
        </w:rPr>
      </w:r>
      <w:r>
        <w:rPr>
          <w:noProof/>
        </w:rPr>
        <w:fldChar w:fldCharType="separate"/>
      </w:r>
      <w:r>
        <w:rPr>
          <w:noProof/>
        </w:rPr>
        <w:t>258</w:t>
      </w:r>
      <w:r>
        <w:rPr>
          <w:noProof/>
        </w:rPr>
        <w:fldChar w:fldCharType="end"/>
      </w:r>
    </w:p>
    <w:p w14:paraId="524C3B51" w14:textId="6F47A6E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_Toc209521383 \h </w:instrText>
      </w:r>
      <w:r>
        <w:rPr>
          <w:noProof/>
        </w:rPr>
      </w:r>
      <w:r>
        <w:rPr>
          <w:noProof/>
        </w:rPr>
        <w:fldChar w:fldCharType="separate"/>
      </w:r>
      <w:r>
        <w:rPr>
          <w:noProof/>
        </w:rPr>
        <w:t>258</w:t>
      </w:r>
      <w:r>
        <w:rPr>
          <w:noProof/>
        </w:rPr>
        <w:fldChar w:fldCharType="end"/>
      </w:r>
    </w:p>
    <w:p w14:paraId="518C7C99" w14:textId="0D0B134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_Toc209521384 \h </w:instrText>
      </w:r>
      <w:r>
        <w:rPr>
          <w:noProof/>
        </w:rPr>
      </w:r>
      <w:r>
        <w:rPr>
          <w:noProof/>
        </w:rPr>
        <w:fldChar w:fldCharType="separate"/>
      </w:r>
      <w:r>
        <w:rPr>
          <w:noProof/>
        </w:rPr>
        <w:t>259</w:t>
      </w:r>
      <w:r>
        <w:rPr>
          <w:noProof/>
        </w:rPr>
        <w:fldChar w:fldCharType="end"/>
      </w:r>
    </w:p>
    <w:p w14:paraId="1594E22F" w14:textId="1CBA11C3"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9.3.3.2.3.1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_Toc209521385 \h </w:instrText>
      </w:r>
      <w:r>
        <w:rPr>
          <w:noProof/>
        </w:rPr>
      </w:r>
      <w:r>
        <w:rPr>
          <w:noProof/>
        </w:rPr>
        <w:fldChar w:fldCharType="separate"/>
      </w:r>
      <w:r>
        <w:rPr>
          <w:noProof/>
        </w:rPr>
        <w:t>259</w:t>
      </w:r>
      <w:r>
        <w:rPr>
          <w:noProof/>
        </w:rPr>
        <w:fldChar w:fldCharType="end"/>
      </w:r>
    </w:p>
    <w:p w14:paraId="0BB5EE6F" w14:textId="52051BCC"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9.3.3.2.3.2</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_Toc209521386 \h </w:instrText>
      </w:r>
      <w:r>
        <w:rPr>
          <w:noProof/>
        </w:rPr>
      </w:r>
      <w:r>
        <w:rPr>
          <w:noProof/>
        </w:rPr>
        <w:fldChar w:fldCharType="separate"/>
      </w:r>
      <w:r>
        <w:rPr>
          <w:noProof/>
        </w:rPr>
        <w:t>260</w:t>
      </w:r>
      <w:r>
        <w:rPr>
          <w:noProof/>
        </w:rPr>
        <w:fldChar w:fldCharType="end"/>
      </w:r>
    </w:p>
    <w:p w14:paraId="5D88C521" w14:textId="3ED82AC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_Toc209521387 \h </w:instrText>
      </w:r>
      <w:r>
        <w:rPr>
          <w:noProof/>
        </w:rPr>
      </w:r>
      <w:r>
        <w:rPr>
          <w:noProof/>
        </w:rPr>
        <w:fldChar w:fldCharType="separate"/>
      </w:r>
      <w:r>
        <w:rPr>
          <w:noProof/>
        </w:rPr>
        <w:t>261</w:t>
      </w:r>
      <w:r>
        <w:rPr>
          <w:noProof/>
        </w:rPr>
        <w:fldChar w:fldCharType="end"/>
      </w:r>
    </w:p>
    <w:p w14:paraId="62FF74A7" w14:textId="0CC2718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Resource: Individual Common EAS Binding</w:t>
      </w:r>
      <w:r>
        <w:rPr>
          <w:noProof/>
        </w:rPr>
        <w:tab/>
      </w:r>
      <w:r>
        <w:rPr>
          <w:noProof/>
        </w:rPr>
        <w:fldChar w:fldCharType="begin" w:fldLock="1"/>
      </w:r>
      <w:r>
        <w:rPr>
          <w:noProof/>
        </w:rPr>
        <w:instrText xml:space="preserve"> PAGEREF _Toc209521388 \h </w:instrText>
      </w:r>
      <w:r>
        <w:rPr>
          <w:noProof/>
        </w:rPr>
      </w:r>
      <w:r>
        <w:rPr>
          <w:noProof/>
        </w:rPr>
        <w:fldChar w:fldCharType="separate"/>
      </w:r>
      <w:r>
        <w:rPr>
          <w:noProof/>
        </w:rPr>
        <w:t>261</w:t>
      </w:r>
      <w:r>
        <w:rPr>
          <w:noProof/>
        </w:rPr>
        <w:fldChar w:fldCharType="end"/>
      </w:r>
    </w:p>
    <w:p w14:paraId="7D2B198F" w14:textId="1616128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_Toc209521389 \h </w:instrText>
      </w:r>
      <w:r>
        <w:rPr>
          <w:noProof/>
        </w:rPr>
      </w:r>
      <w:r>
        <w:rPr>
          <w:noProof/>
        </w:rPr>
        <w:fldChar w:fldCharType="separate"/>
      </w:r>
      <w:r>
        <w:rPr>
          <w:noProof/>
        </w:rPr>
        <w:t>261</w:t>
      </w:r>
      <w:r>
        <w:rPr>
          <w:noProof/>
        </w:rPr>
        <w:fldChar w:fldCharType="end"/>
      </w:r>
    </w:p>
    <w:p w14:paraId="79807C8E" w14:textId="66F5BB6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_Toc209521390 \h </w:instrText>
      </w:r>
      <w:r>
        <w:rPr>
          <w:noProof/>
        </w:rPr>
      </w:r>
      <w:r>
        <w:rPr>
          <w:noProof/>
        </w:rPr>
        <w:fldChar w:fldCharType="separate"/>
      </w:r>
      <w:r>
        <w:rPr>
          <w:noProof/>
        </w:rPr>
        <w:t>261</w:t>
      </w:r>
      <w:r>
        <w:rPr>
          <w:noProof/>
        </w:rPr>
        <w:fldChar w:fldCharType="end"/>
      </w:r>
    </w:p>
    <w:p w14:paraId="51374C4B" w14:textId="0D5DA6A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_Toc209521391 \h </w:instrText>
      </w:r>
      <w:r>
        <w:rPr>
          <w:noProof/>
        </w:rPr>
      </w:r>
      <w:r>
        <w:rPr>
          <w:noProof/>
        </w:rPr>
        <w:fldChar w:fldCharType="separate"/>
      </w:r>
      <w:r>
        <w:rPr>
          <w:noProof/>
        </w:rPr>
        <w:t>261</w:t>
      </w:r>
      <w:r>
        <w:rPr>
          <w:noProof/>
        </w:rPr>
        <w:fldChar w:fldCharType="end"/>
      </w:r>
    </w:p>
    <w:p w14:paraId="5176CB10" w14:textId="00C25784"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9.3.3.3.3.1</w:t>
      </w:r>
      <w:r>
        <w:rPr>
          <w:rFonts w:asciiTheme="minorHAnsi" w:eastAsiaTheme="minorEastAsia" w:hAnsiTheme="minorHAnsi" w:cstheme="minorBidi"/>
          <w:noProof/>
          <w:kern w:val="2"/>
          <w:sz w:val="24"/>
          <w:szCs w:val="24"/>
          <w:lang w:eastAsia="en-GB"/>
          <w14:ligatures w14:val="standardContextual"/>
        </w:rPr>
        <w:tab/>
      </w:r>
      <w:r>
        <w:rPr>
          <w:noProof/>
          <w:lang w:eastAsia="zh-CN"/>
        </w:rPr>
        <w:t>GET</w:t>
      </w:r>
      <w:r>
        <w:rPr>
          <w:noProof/>
        </w:rPr>
        <w:tab/>
      </w:r>
      <w:r>
        <w:rPr>
          <w:noProof/>
        </w:rPr>
        <w:fldChar w:fldCharType="begin" w:fldLock="1"/>
      </w:r>
      <w:r>
        <w:rPr>
          <w:noProof/>
        </w:rPr>
        <w:instrText xml:space="preserve"> PAGEREF _Toc209521392 \h </w:instrText>
      </w:r>
      <w:r>
        <w:rPr>
          <w:noProof/>
        </w:rPr>
      </w:r>
      <w:r>
        <w:rPr>
          <w:noProof/>
        </w:rPr>
        <w:fldChar w:fldCharType="separate"/>
      </w:r>
      <w:r>
        <w:rPr>
          <w:noProof/>
        </w:rPr>
        <w:t>261</w:t>
      </w:r>
      <w:r>
        <w:rPr>
          <w:noProof/>
        </w:rPr>
        <w:fldChar w:fldCharType="end"/>
      </w:r>
    </w:p>
    <w:p w14:paraId="5558FB47" w14:textId="41A1A6CB"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9.3.3.3.3.2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_Toc209521393 \h </w:instrText>
      </w:r>
      <w:r>
        <w:rPr>
          <w:noProof/>
        </w:rPr>
      </w:r>
      <w:r>
        <w:rPr>
          <w:noProof/>
        </w:rPr>
        <w:fldChar w:fldCharType="separate"/>
      </w:r>
      <w:r>
        <w:rPr>
          <w:noProof/>
        </w:rPr>
        <w:t>262</w:t>
      </w:r>
      <w:r>
        <w:rPr>
          <w:noProof/>
        </w:rPr>
        <w:fldChar w:fldCharType="end"/>
      </w:r>
    </w:p>
    <w:p w14:paraId="51ACC429" w14:textId="1EAF9D62"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_Toc209521394 \h </w:instrText>
      </w:r>
      <w:r>
        <w:rPr>
          <w:noProof/>
        </w:rPr>
      </w:r>
      <w:r>
        <w:rPr>
          <w:noProof/>
        </w:rPr>
        <w:fldChar w:fldCharType="separate"/>
      </w:r>
      <w:r>
        <w:rPr>
          <w:noProof/>
        </w:rPr>
        <w:t>263</w:t>
      </w:r>
      <w:r>
        <w:rPr>
          <w:noProof/>
        </w:rPr>
        <w:fldChar w:fldCharType="end"/>
      </w:r>
    </w:p>
    <w:p w14:paraId="6BEE2BEA" w14:textId="693D6D61"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9.3.3.3.3.4</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_Toc209521395 \h </w:instrText>
      </w:r>
      <w:r>
        <w:rPr>
          <w:noProof/>
        </w:rPr>
      </w:r>
      <w:r>
        <w:rPr>
          <w:noProof/>
        </w:rPr>
        <w:fldChar w:fldCharType="separate"/>
      </w:r>
      <w:r>
        <w:rPr>
          <w:noProof/>
        </w:rPr>
        <w:t>264</w:t>
      </w:r>
      <w:r>
        <w:rPr>
          <w:noProof/>
        </w:rPr>
        <w:fldChar w:fldCharType="end"/>
      </w:r>
    </w:p>
    <w:p w14:paraId="2B1793BD" w14:textId="56E06977"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_Toc209521396 \h </w:instrText>
      </w:r>
      <w:r>
        <w:rPr>
          <w:noProof/>
        </w:rPr>
      </w:r>
      <w:r>
        <w:rPr>
          <w:noProof/>
        </w:rPr>
        <w:fldChar w:fldCharType="separate"/>
      </w:r>
      <w:r>
        <w:rPr>
          <w:noProof/>
        </w:rPr>
        <w:t>265</w:t>
      </w:r>
      <w:r>
        <w:rPr>
          <w:noProof/>
        </w:rPr>
        <w:fldChar w:fldCharType="end"/>
      </w:r>
    </w:p>
    <w:p w14:paraId="428B8A82" w14:textId="3F3F78B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_Toc209521397 \h </w:instrText>
      </w:r>
      <w:r>
        <w:rPr>
          <w:noProof/>
        </w:rPr>
      </w:r>
      <w:r>
        <w:rPr>
          <w:noProof/>
        </w:rPr>
        <w:fldChar w:fldCharType="separate"/>
      </w:r>
      <w:r>
        <w:rPr>
          <w:noProof/>
        </w:rPr>
        <w:t>265</w:t>
      </w:r>
      <w:r>
        <w:rPr>
          <w:noProof/>
        </w:rPr>
        <w:fldChar w:fldCharType="end"/>
      </w:r>
    </w:p>
    <w:p w14:paraId="7E4D76B0" w14:textId="5DA2C80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_Toc209521398 \h </w:instrText>
      </w:r>
      <w:r>
        <w:rPr>
          <w:noProof/>
        </w:rPr>
      </w:r>
      <w:r>
        <w:rPr>
          <w:noProof/>
        </w:rPr>
        <w:fldChar w:fldCharType="separate"/>
      </w:r>
      <w:r>
        <w:rPr>
          <w:noProof/>
        </w:rPr>
        <w:t>266</w:t>
      </w:r>
      <w:r>
        <w:rPr>
          <w:noProof/>
        </w:rPr>
        <w:fldChar w:fldCharType="end"/>
      </w:r>
    </w:p>
    <w:p w14:paraId="7CCF397E" w14:textId="66538A4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_Toc209521399 \h </w:instrText>
      </w:r>
      <w:r>
        <w:rPr>
          <w:noProof/>
        </w:rPr>
      </w:r>
      <w:r>
        <w:rPr>
          <w:noProof/>
        </w:rPr>
        <w:fldChar w:fldCharType="separate"/>
      </w:r>
      <w:r>
        <w:rPr>
          <w:noProof/>
        </w:rPr>
        <w:t>266</w:t>
      </w:r>
      <w:r>
        <w:rPr>
          <w:noProof/>
        </w:rPr>
        <w:fldChar w:fldCharType="end"/>
      </w:r>
    </w:p>
    <w:p w14:paraId="34DD84D8" w14:textId="1B6FFEB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_Toc209521400 \h </w:instrText>
      </w:r>
      <w:r>
        <w:rPr>
          <w:noProof/>
        </w:rPr>
      </w:r>
      <w:r>
        <w:rPr>
          <w:noProof/>
        </w:rPr>
        <w:fldChar w:fldCharType="separate"/>
      </w:r>
      <w:r>
        <w:rPr>
          <w:noProof/>
        </w:rPr>
        <w:t>266</w:t>
      </w:r>
      <w:r>
        <w:rPr>
          <w:noProof/>
        </w:rPr>
        <w:fldChar w:fldCharType="end"/>
      </w:r>
    </w:p>
    <w:p w14:paraId="313E25DD" w14:textId="52507BD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_Toc209521401 \h </w:instrText>
      </w:r>
      <w:r>
        <w:rPr>
          <w:noProof/>
        </w:rPr>
      </w:r>
      <w:r>
        <w:rPr>
          <w:noProof/>
        </w:rPr>
        <w:fldChar w:fldCharType="separate"/>
      </w:r>
      <w:r>
        <w:rPr>
          <w:noProof/>
        </w:rPr>
        <w:t>266</w:t>
      </w:r>
      <w:r>
        <w:rPr>
          <w:noProof/>
        </w:rPr>
        <w:fldChar w:fldCharType="end"/>
      </w:r>
    </w:p>
    <w:p w14:paraId="383F6F7E" w14:textId="59F63E9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Type: CommonEASBindReq</w:t>
      </w:r>
      <w:r>
        <w:rPr>
          <w:noProof/>
        </w:rPr>
        <w:tab/>
      </w:r>
      <w:r>
        <w:rPr>
          <w:noProof/>
        </w:rPr>
        <w:fldChar w:fldCharType="begin" w:fldLock="1"/>
      </w:r>
      <w:r>
        <w:rPr>
          <w:noProof/>
        </w:rPr>
        <w:instrText xml:space="preserve"> PAGEREF _Toc209521402 \h </w:instrText>
      </w:r>
      <w:r>
        <w:rPr>
          <w:noProof/>
        </w:rPr>
      </w:r>
      <w:r>
        <w:rPr>
          <w:noProof/>
        </w:rPr>
        <w:fldChar w:fldCharType="separate"/>
      </w:r>
      <w:r>
        <w:rPr>
          <w:noProof/>
        </w:rPr>
        <w:t>267</w:t>
      </w:r>
      <w:r>
        <w:rPr>
          <w:noProof/>
        </w:rPr>
        <w:fldChar w:fldCharType="end"/>
      </w:r>
    </w:p>
    <w:p w14:paraId="74A5174D" w14:textId="04D1D7F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Type: CommonEASBindResp</w:t>
      </w:r>
      <w:r>
        <w:rPr>
          <w:noProof/>
        </w:rPr>
        <w:tab/>
      </w:r>
      <w:r>
        <w:rPr>
          <w:noProof/>
        </w:rPr>
        <w:fldChar w:fldCharType="begin" w:fldLock="1"/>
      </w:r>
      <w:r>
        <w:rPr>
          <w:noProof/>
        </w:rPr>
        <w:instrText xml:space="preserve"> PAGEREF _Toc209521403 \h </w:instrText>
      </w:r>
      <w:r>
        <w:rPr>
          <w:noProof/>
        </w:rPr>
      </w:r>
      <w:r>
        <w:rPr>
          <w:noProof/>
        </w:rPr>
        <w:fldChar w:fldCharType="separate"/>
      </w:r>
      <w:r>
        <w:rPr>
          <w:noProof/>
        </w:rPr>
        <w:t>267</w:t>
      </w:r>
      <w:r>
        <w:rPr>
          <w:noProof/>
        </w:rPr>
        <w:fldChar w:fldCharType="end"/>
      </w:r>
    </w:p>
    <w:p w14:paraId="7C7BDFB4" w14:textId="25E35C9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9.3.6.2.4</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rPr>
        <w:tab/>
      </w:r>
      <w:r>
        <w:rPr>
          <w:noProof/>
        </w:rPr>
        <w:fldChar w:fldCharType="begin" w:fldLock="1"/>
      </w:r>
      <w:r>
        <w:rPr>
          <w:noProof/>
        </w:rPr>
        <w:instrText xml:space="preserve"> PAGEREF _Toc209521404 \h </w:instrText>
      </w:r>
      <w:r>
        <w:rPr>
          <w:noProof/>
        </w:rPr>
      </w:r>
      <w:r>
        <w:rPr>
          <w:noProof/>
        </w:rPr>
        <w:fldChar w:fldCharType="separate"/>
      </w:r>
      <w:r>
        <w:rPr>
          <w:noProof/>
        </w:rPr>
        <w:t>268</w:t>
      </w:r>
      <w:r>
        <w:rPr>
          <w:noProof/>
        </w:rPr>
        <w:fldChar w:fldCharType="end"/>
      </w:r>
    </w:p>
    <w:p w14:paraId="3741EA9C" w14:textId="60E2345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9.3.6.2.5</w:t>
      </w:r>
      <w:r>
        <w:rPr>
          <w:rFonts w:asciiTheme="minorHAnsi" w:eastAsiaTheme="minorEastAsia" w:hAnsiTheme="minorHAnsi" w:cstheme="minorBidi"/>
          <w:noProof/>
          <w:kern w:val="2"/>
          <w:sz w:val="24"/>
          <w:szCs w:val="24"/>
          <w:lang w:eastAsia="en-GB"/>
          <w14:ligatures w14:val="standardContextual"/>
        </w:rPr>
        <w:tab/>
      </w:r>
      <w:r>
        <w:rPr>
          <w:noProof/>
        </w:rPr>
        <w:t>Type: CommEasBdlInfo</w:t>
      </w:r>
      <w:r>
        <w:rPr>
          <w:noProof/>
        </w:rPr>
        <w:tab/>
      </w:r>
      <w:r>
        <w:rPr>
          <w:noProof/>
        </w:rPr>
        <w:fldChar w:fldCharType="begin" w:fldLock="1"/>
      </w:r>
      <w:r>
        <w:rPr>
          <w:noProof/>
        </w:rPr>
        <w:instrText xml:space="preserve"> PAGEREF _Toc209521405 \h </w:instrText>
      </w:r>
      <w:r>
        <w:rPr>
          <w:noProof/>
        </w:rPr>
      </w:r>
      <w:r>
        <w:rPr>
          <w:noProof/>
        </w:rPr>
        <w:fldChar w:fldCharType="separate"/>
      </w:r>
      <w:r>
        <w:rPr>
          <w:noProof/>
        </w:rPr>
        <w:t>269</w:t>
      </w:r>
      <w:r>
        <w:rPr>
          <w:noProof/>
        </w:rPr>
        <w:fldChar w:fldCharType="end"/>
      </w:r>
    </w:p>
    <w:p w14:paraId="76D24400" w14:textId="3E790D3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_Toc209521406 \h </w:instrText>
      </w:r>
      <w:r>
        <w:rPr>
          <w:noProof/>
        </w:rPr>
      </w:r>
      <w:r>
        <w:rPr>
          <w:noProof/>
        </w:rPr>
        <w:fldChar w:fldCharType="separate"/>
      </w:r>
      <w:r>
        <w:rPr>
          <w:noProof/>
        </w:rPr>
        <w:t>269</w:t>
      </w:r>
      <w:r>
        <w:rPr>
          <w:noProof/>
        </w:rPr>
        <w:fldChar w:fldCharType="end"/>
      </w:r>
    </w:p>
    <w:p w14:paraId="7B87B253" w14:textId="5E049DB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_Toc209521407 \h </w:instrText>
      </w:r>
      <w:r>
        <w:rPr>
          <w:noProof/>
        </w:rPr>
      </w:r>
      <w:r>
        <w:rPr>
          <w:noProof/>
        </w:rPr>
        <w:fldChar w:fldCharType="separate"/>
      </w:r>
      <w:r>
        <w:rPr>
          <w:noProof/>
        </w:rPr>
        <w:t>270</w:t>
      </w:r>
      <w:r>
        <w:rPr>
          <w:noProof/>
        </w:rPr>
        <w:fldChar w:fldCharType="end"/>
      </w:r>
    </w:p>
    <w:p w14:paraId="1FD123F3" w14:textId="48DE9C9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_Toc209521408 \h </w:instrText>
      </w:r>
      <w:r>
        <w:rPr>
          <w:noProof/>
        </w:rPr>
      </w:r>
      <w:r>
        <w:rPr>
          <w:noProof/>
        </w:rPr>
        <w:fldChar w:fldCharType="separate"/>
      </w:r>
      <w:r>
        <w:rPr>
          <w:noProof/>
        </w:rPr>
        <w:t>270</w:t>
      </w:r>
      <w:r>
        <w:rPr>
          <w:noProof/>
        </w:rPr>
        <w:fldChar w:fldCharType="end"/>
      </w:r>
    </w:p>
    <w:p w14:paraId="355CD641" w14:textId="17645D7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_Toc209521409 \h </w:instrText>
      </w:r>
      <w:r>
        <w:rPr>
          <w:noProof/>
        </w:rPr>
      </w:r>
      <w:r>
        <w:rPr>
          <w:noProof/>
        </w:rPr>
        <w:fldChar w:fldCharType="separate"/>
      </w:r>
      <w:r>
        <w:rPr>
          <w:noProof/>
        </w:rPr>
        <w:t>270</w:t>
      </w:r>
      <w:r>
        <w:rPr>
          <w:noProof/>
        </w:rPr>
        <w:fldChar w:fldCharType="end"/>
      </w:r>
    </w:p>
    <w:p w14:paraId="45943F33" w14:textId="675B60D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_Toc209521410 \h </w:instrText>
      </w:r>
      <w:r>
        <w:rPr>
          <w:noProof/>
        </w:rPr>
      </w:r>
      <w:r>
        <w:rPr>
          <w:noProof/>
        </w:rPr>
        <w:fldChar w:fldCharType="separate"/>
      </w:r>
      <w:r>
        <w:rPr>
          <w:noProof/>
        </w:rPr>
        <w:t>270</w:t>
      </w:r>
      <w:r>
        <w:rPr>
          <w:noProof/>
        </w:rPr>
        <w:fldChar w:fldCharType="end"/>
      </w:r>
    </w:p>
    <w:p w14:paraId="63495B38" w14:textId="5F2093C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ProblemDetailsEIMExt</w:t>
      </w:r>
      <w:r>
        <w:rPr>
          <w:noProof/>
        </w:rPr>
        <w:tab/>
      </w:r>
      <w:r>
        <w:rPr>
          <w:noProof/>
        </w:rPr>
        <w:fldChar w:fldCharType="begin" w:fldLock="1"/>
      </w:r>
      <w:r>
        <w:rPr>
          <w:noProof/>
        </w:rPr>
        <w:instrText xml:space="preserve"> PAGEREF _Toc209521411 \h </w:instrText>
      </w:r>
      <w:r>
        <w:rPr>
          <w:noProof/>
        </w:rPr>
      </w:r>
      <w:r>
        <w:rPr>
          <w:noProof/>
        </w:rPr>
        <w:fldChar w:fldCharType="separate"/>
      </w:r>
      <w:r>
        <w:rPr>
          <w:noProof/>
        </w:rPr>
        <w:t>270</w:t>
      </w:r>
      <w:r>
        <w:rPr>
          <w:noProof/>
        </w:rPr>
        <w:fldChar w:fldCharType="end"/>
      </w:r>
    </w:p>
    <w:p w14:paraId="103D6F6E" w14:textId="38D3156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_Toc209521412 \h </w:instrText>
      </w:r>
      <w:r>
        <w:rPr>
          <w:noProof/>
        </w:rPr>
      </w:r>
      <w:r>
        <w:rPr>
          <w:noProof/>
        </w:rPr>
        <w:fldChar w:fldCharType="separate"/>
      </w:r>
      <w:r>
        <w:rPr>
          <w:noProof/>
        </w:rPr>
        <w:t>270</w:t>
      </w:r>
      <w:r>
        <w:rPr>
          <w:noProof/>
        </w:rPr>
        <w:fldChar w:fldCharType="end"/>
      </w:r>
    </w:p>
    <w:p w14:paraId="1FE87AA5" w14:textId="611D845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2D0CE3">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_Toc209521413 \h </w:instrText>
      </w:r>
      <w:r>
        <w:rPr>
          <w:noProof/>
        </w:rPr>
      </w:r>
      <w:r>
        <w:rPr>
          <w:noProof/>
        </w:rPr>
        <w:fldChar w:fldCharType="separate"/>
      </w:r>
      <w:r>
        <w:rPr>
          <w:noProof/>
        </w:rPr>
        <w:t>270</w:t>
      </w:r>
      <w:r>
        <w:rPr>
          <w:noProof/>
        </w:rPr>
        <w:fldChar w:fldCharType="end"/>
      </w:r>
    </w:p>
    <w:p w14:paraId="34B5E1CF" w14:textId="7E6BC0A9"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_Toc209521414 \h </w:instrText>
      </w:r>
      <w:r>
        <w:rPr>
          <w:noProof/>
        </w:rPr>
      </w:r>
      <w:r>
        <w:rPr>
          <w:noProof/>
        </w:rPr>
        <w:fldChar w:fldCharType="separate"/>
      </w:r>
      <w:r>
        <w:rPr>
          <w:noProof/>
        </w:rPr>
        <w:t>270</w:t>
      </w:r>
      <w:r>
        <w:rPr>
          <w:noProof/>
        </w:rPr>
        <w:fldChar w:fldCharType="end"/>
      </w:r>
    </w:p>
    <w:p w14:paraId="40A4A22F" w14:textId="34FE45E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_Toc209521415 \h </w:instrText>
      </w:r>
      <w:r>
        <w:rPr>
          <w:noProof/>
        </w:rPr>
      </w:r>
      <w:r>
        <w:rPr>
          <w:noProof/>
        </w:rPr>
        <w:fldChar w:fldCharType="separate"/>
      </w:r>
      <w:r>
        <w:rPr>
          <w:noProof/>
        </w:rPr>
        <w:t>270</w:t>
      </w:r>
      <w:r>
        <w:rPr>
          <w:noProof/>
        </w:rPr>
        <w:fldChar w:fldCharType="end"/>
      </w:r>
    </w:p>
    <w:p w14:paraId="06EEB2B4" w14:textId="3C191E0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_Toc209521416 \h </w:instrText>
      </w:r>
      <w:r>
        <w:rPr>
          <w:noProof/>
        </w:rPr>
      </w:r>
      <w:r>
        <w:rPr>
          <w:noProof/>
        </w:rPr>
        <w:fldChar w:fldCharType="separate"/>
      </w:r>
      <w:r>
        <w:rPr>
          <w:noProof/>
        </w:rPr>
        <w:t>270</w:t>
      </w:r>
      <w:r>
        <w:rPr>
          <w:noProof/>
        </w:rPr>
        <w:fldChar w:fldCharType="end"/>
      </w:r>
    </w:p>
    <w:p w14:paraId="0E4A5DC3" w14:textId="79E887D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_Toc209521417 \h </w:instrText>
      </w:r>
      <w:r>
        <w:rPr>
          <w:noProof/>
        </w:rPr>
      </w:r>
      <w:r>
        <w:rPr>
          <w:noProof/>
        </w:rPr>
        <w:fldChar w:fldCharType="separate"/>
      </w:r>
      <w:r>
        <w:rPr>
          <w:noProof/>
        </w:rPr>
        <w:t>270</w:t>
      </w:r>
      <w:r>
        <w:rPr>
          <w:noProof/>
        </w:rPr>
        <w:fldChar w:fldCharType="end"/>
      </w:r>
    </w:p>
    <w:p w14:paraId="55FBC86C" w14:textId="5148EF06"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_Toc209521418 \h </w:instrText>
      </w:r>
      <w:r>
        <w:rPr>
          <w:noProof/>
        </w:rPr>
      </w:r>
      <w:r>
        <w:rPr>
          <w:noProof/>
        </w:rPr>
        <w:fldChar w:fldCharType="separate"/>
      </w:r>
      <w:r>
        <w:rPr>
          <w:noProof/>
        </w:rPr>
        <w:t>271</w:t>
      </w:r>
      <w:r>
        <w:rPr>
          <w:noProof/>
        </w:rPr>
        <w:fldChar w:fldCharType="end"/>
      </w:r>
    </w:p>
    <w:p w14:paraId="3744B51F" w14:textId="75A793F5"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_Toc209521419 \h </w:instrText>
      </w:r>
      <w:r>
        <w:rPr>
          <w:noProof/>
        </w:rPr>
      </w:r>
      <w:r>
        <w:rPr>
          <w:noProof/>
        </w:rPr>
        <w:fldChar w:fldCharType="separate"/>
      </w:r>
      <w:r>
        <w:rPr>
          <w:noProof/>
        </w:rPr>
        <w:t>271</w:t>
      </w:r>
      <w:r>
        <w:rPr>
          <w:noProof/>
        </w:rPr>
        <w:fldChar w:fldCharType="end"/>
      </w:r>
    </w:p>
    <w:p w14:paraId="61E53097" w14:textId="23BAD9B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_Toc209521420 \h </w:instrText>
      </w:r>
      <w:r>
        <w:rPr>
          <w:noProof/>
        </w:rPr>
      </w:r>
      <w:r>
        <w:rPr>
          <w:noProof/>
        </w:rPr>
        <w:fldChar w:fldCharType="separate"/>
      </w:r>
      <w:r>
        <w:rPr>
          <w:noProof/>
        </w:rPr>
        <w:t>271</w:t>
      </w:r>
      <w:r>
        <w:rPr>
          <w:noProof/>
        </w:rPr>
        <w:fldChar w:fldCharType="end"/>
      </w:r>
    </w:p>
    <w:p w14:paraId="3085F1E4" w14:textId="7F5D9C7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_Toc209521421 \h </w:instrText>
      </w:r>
      <w:r>
        <w:rPr>
          <w:noProof/>
        </w:rPr>
      </w:r>
      <w:r>
        <w:rPr>
          <w:noProof/>
        </w:rPr>
        <w:fldChar w:fldCharType="separate"/>
      </w:r>
      <w:r>
        <w:rPr>
          <w:noProof/>
        </w:rPr>
        <w:t>271</w:t>
      </w:r>
      <w:r>
        <w:rPr>
          <w:noProof/>
        </w:rPr>
        <w:fldChar w:fldCharType="end"/>
      </w:r>
    </w:p>
    <w:p w14:paraId="1D9D73EC" w14:textId="7184868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_Toc209521422 \h </w:instrText>
      </w:r>
      <w:r>
        <w:rPr>
          <w:noProof/>
        </w:rPr>
      </w:r>
      <w:r>
        <w:rPr>
          <w:noProof/>
        </w:rPr>
        <w:fldChar w:fldCharType="separate"/>
      </w:r>
      <w:r>
        <w:rPr>
          <w:noProof/>
        </w:rPr>
        <w:t>272</w:t>
      </w:r>
      <w:r>
        <w:rPr>
          <w:noProof/>
        </w:rPr>
        <w:fldChar w:fldCharType="end"/>
      </w:r>
    </w:p>
    <w:p w14:paraId="3C74F223" w14:textId="72544BC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_Toc209521423 \h </w:instrText>
      </w:r>
      <w:r>
        <w:rPr>
          <w:noProof/>
        </w:rPr>
      </w:r>
      <w:r>
        <w:rPr>
          <w:noProof/>
        </w:rPr>
        <w:fldChar w:fldCharType="separate"/>
      </w:r>
      <w:r>
        <w:rPr>
          <w:noProof/>
        </w:rPr>
        <w:t>272</w:t>
      </w:r>
      <w:r>
        <w:rPr>
          <w:noProof/>
        </w:rPr>
        <w:fldChar w:fldCharType="end"/>
      </w:r>
    </w:p>
    <w:p w14:paraId="6D79F48A" w14:textId="31F3351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D0CE3">
        <w:rPr>
          <w:noProof/>
          <w:lang w:val="en-US"/>
        </w:rPr>
        <w:t>Service Provisioning</w:t>
      </w:r>
      <w:r w:rsidRPr="002D0CE3">
        <w:rPr>
          <w:rFonts w:eastAsia="DengXian"/>
          <w:noProof/>
        </w:rPr>
        <w:t xml:space="preserve"> Subscriptions</w:t>
      </w:r>
      <w:r>
        <w:rPr>
          <w:noProof/>
        </w:rPr>
        <w:tab/>
      </w:r>
      <w:r>
        <w:rPr>
          <w:noProof/>
        </w:rPr>
        <w:fldChar w:fldCharType="begin" w:fldLock="1"/>
      </w:r>
      <w:r>
        <w:rPr>
          <w:noProof/>
        </w:rPr>
        <w:instrText xml:space="preserve"> PAGEREF _Toc209521424 \h </w:instrText>
      </w:r>
      <w:r>
        <w:rPr>
          <w:noProof/>
        </w:rPr>
      </w:r>
      <w:r>
        <w:rPr>
          <w:noProof/>
        </w:rPr>
        <w:fldChar w:fldCharType="separate"/>
      </w:r>
      <w:r>
        <w:rPr>
          <w:noProof/>
        </w:rPr>
        <w:t>272</w:t>
      </w:r>
      <w:r>
        <w:rPr>
          <w:noProof/>
        </w:rPr>
        <w:fldChar w:fldCharType="end"/>
      </w:r>
    </w:p>
    <w:p w14:paraId="7AA74B70" w14:textId="58F4274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_Toc209521425 \h </w:instrText>
      </w:r>
      <w:r>
        <w:rPr>
          <w:noProof/>
        </w:rPr>
      </w:r>
      <w:r>
        <w:rPr>
          <w:noProof/>
        </w:rPr>
        <w:fldChar w:fldCharType="separate"/>
      </w:r>
      <w:r>
        <w:rPr>
          <w:noProof/>
        </w:rPr>
        <w:t>272</w:t>
      </w:r>
      <w:r>
        <w:rPr>
          <w:noProof/>
        </w:rPr>
        <w:fldChar w:fldCharType="end"/>
      </w:r>
    </w:p>
    <w:p w14:paraId="7F060AE2" w14:textId="28DD22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_Toc209521426 \h </w:instrText>
      </w:r>
      <w:r>
        <w:rPr>
          <w:noProof/>
        </w:rPr>
      </w:r>
      <w:r>
        <w:rPr>
          <w:noProof/>
        </w:rPr>
        <w:fldChar w:fldCharType="separate"/>
      </w:r>
      <w:r>
        <w:rPr>
          <w:noProof/>
        </w:rPr>
        <w:t>272</w:t>
      </w:r>
      <w:r>
        <w:rPr>
          <w:noProof/>
        </w:rPr>
        <w:fldChar w:fldCharType="end"/>
      </w:r>
    </w:p>
    <w:p w14:paraId="25DC8267" w14:textId="6E7339C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_Toc209521427 \h </w:instrText>
      </w:r>
      <w:r>
        <w:rPr>
          <w:noProof/>
        </w:rPr>
      </w:r>
      <w:r>
        <w:rPr>
          <w:noProof/>
        </w:rPr>
        <w:fldChar w:fldCharType="separate"/>
      </w:r>
      <w:r>
        <w:rPr>
          <w:noProof/>
        </w:rPr>
        <w:t>273</w:t>
      </w:r>
      <w:r>
        <w:rPr>
          <w:noProof/>
        </w:rPr>
        <w:fldChar w:fldCharType="end"/>
      </w:r>
    </w:p>
    <w:p w14:paraId="17837E77" w14:textId="149D8627"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_Toc209521428 \h </w:instrText>
      </w:r>
      <w:r>
        <w:rPr>
          <w:noProof/>
        </w:rPr>
      </w:r>
      <w:r>
        <w:rPr>
          <w:noProof/>
        </w:rPr>
        <w:fldChar w:fldCharType="separate"/>
      </w:r>
      <w:r>
        <w:rPr>
          <w:noProof/>
        </w:rPr>
        <w:t>273</w:t>
      </w:r>
      <w:r>
        <w:rPr>
          <w:noProof/>
        </w:rPr>
        <w:fldChar w:fldCharType="end"/>
      </w:r>
    </w:p>
    <w:p w14:paraId="2A9754ED" w14:textId="2A7BB9F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_Toc209521429 \h </w:instrText>
      </w:r>
      <w:r>
        <w:rPr>
          <w:noProof/>
        </w:rPr>
      </w:r>
      <w:r>
        <w:rPr>
          <w:noProof/>
        </w:rPr>
        <w:fldChar w:fldCharType="separate"/>
      </w:r>
      <w:r>
        <w:rPr>
          <w:noProof/>
        </w:rPr>
        <w:t>273</w:t>
      </w:r>
      <w:r>
        <w:rPr>
          <w:noProof/>
        </w:rPr>
        <w:fldChar w:fldCharType="end"/>
      </w:r>
    </w:p>
    <w:p w14:paraId="0AA1DCB2" w14:textId="7F4AD05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2D0CE3">
        <w:rPr>
          <w:noProof/>
          <w:lang w:val="en-US"/>
        </w:rPr>
        <w:t>Service Provisioning</w:t>
      </w:r>
      <w:r w:rsidRPr="002D0CE3">
        <w:rPr>
          <w:rFonts w:eastAsia="DengXian"/>
          <w:noProof/>
        </w:rPr>
        <w:t xml:space="preserve"> Subscription</w:t>
      </w:r>
      <w:r>
        <w:rPr>
          <w:noProof/>
        </w:rPr>
        <w:tab/>
      </w:r>
      <w:r>
        <w:rPr>
          <w:noProof/>
        </w:rPr>
        <w:fldChar w:fldCharType="begin" w:fldLock="1"/>
      </w:r>
      <w:r>
        <w:rPr>
          <w:noProof/>
        </w:rPr>
        <w:instrText xml:space="preserve"> PAGEREF _Toc209521430 \h </w:instrText>
      </w:r>
      <w:r>
        <w:rPr>
          <w:noProof/>
        </w:rPr>
      </w:r>
      <w:r>
        <w:rPr>
          <w:noProof/>
        </w:rPr>
        <w:fldChar w:fldCharType="separate"/>
      </w:r>
      <w:r>
        <w:rPr>
          <w:noProof/>
        </w:rPr>
        <w:t>273</w:t>
      </w:r>
      <w:r>
        <w:rPr>
          <w:noProof/>
        </w:rPr>
        <w:fldChar w:fldCharType="end"/>
      </w:r>
    </w:p>
    <w:p w14:paraId="7E9C4EE9" w14:textId="0C38F41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_Toc209521431 \h </w:instrText>
      </w:r>
      <w:r>
        <w:rPr>
          <w:noProof/>
        </w:rPr>
      </w:r>
      <w:r>
        <w:rPr>
          <w:noProof/>
        </w:rPr>
        <w:fldChar w:fldCharType="separate"/>
      </w:r>
      <w:r>
        <w:rPr>
          <w:noProof/>
        </w:rPr>
        <w:t>273</w:t>
      </w:r>
      <w:r>
        <w:rPr>
          <w:noProof/>
        </w:rPr>
        <w:fldChar w:fldCharType="end"/>
      </w:r>
    </w:p>
    <w:p w14:paraId="4D8C2DF7" w14:textId="632D579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_Toc209521432 \h </w:instrText>
      </w:r>
      <w:r>
        <w:rPr>
          <w:noProof/>
        </w:rPr>
      </w:r>
      <w:r>
        <w:rPr>
          <w:noProof/>
        </w:rPr>
        <w:fldChar w:fldCharType="separate"/>
      </w:r>
      <w:r>
        <w:rPr>
          <w:noProof/>
        </w:rPr>
        <w:t>274</w:t>
      </w:r>
      <w:r>
        <w:rPr>
          <w:noProof/>
        </w:rPr>
        <w:fldChar w:fldCharType="end"/>
      </w:r>
    </w:p>
    <w:p w14:paraId="15CC372C" w14:textId="2375D8A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_Toc209521433 \h </w:instrText>
      </w:r>
      <w:r>
        <w:rPr>
          <w:noProof/>
        </w:rPr>
      </w:r>
      <w:r>
        <w:rPr>
          <w:noProof/>
        </w:rPr>
        <w:fldChar w:fldCharType="separate"/>
      </w:r>
      <w:r>
        <w:rPr>
          <w:noProof/>
        </w:rPr>
        <w:t>274</w:t>
      </w:r>
      <w:r>
        <w:rPr>
          <w:noProof/>
        </w:rPr>
        <w:fldChar w:fldCharType="end"/>
      </w:r>
    </w:p>
    <w:p w14:paraId="566D4FAD" w14:textId="7092410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_Toc209521434 \h </w:instrText>
      </w:r>
      <w:r>
        <w:rPr>
          <w:noProof/>
        </w:rPr>
      </w:r>
      <w:r>
        <w:rPr>
          <w:noProof/>
        </w:rPr>
        <w:fldChar w:fldCharType="separate"/>
      </w:r>
      <w:r>
        <w:rPr>
          <w:noProof/>
        </w:rPr>
        <w:t>274</w:t>
      </w:r>
      <w:r>
        <w:rPr>
          <w:noProof/>
        </w:rPr>
        <w:fldChar w:fldCharType="end"/>
      </w:r>
    </w:p>
    <w:p w14:paraId="3A967EA2" w14:textId="37E7ADEA"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_Toc209521435 \h </w:instrText>
      </w:r>
      <w:r>
        <w:rPr>
          <w:noProof/>
        </w:rPr>
      </w:r>
      <w:r>
        <w:rPr>
          <w:noProof/>
        </w:rPr>
        <w:fldChar w:fldCharType="separate"/>
      </w:r>
      <w:r>
        <w:rPr>
          <w:noProof/>
        </w:rPr>
        <w:t>275</w:t>
      </w:r>
      <w:r>
        <w:rPr>
          <w:noProof/>
        </w:rPr>
        <w:fldChar w:fldCharType="end"/>
      </w:r>
    </w:p>
    <w:p w14:paraId="3A84DE13" w14:textId="1B334A8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_Toc209521436 \h </w:instrText>
      </w:r>
      <w:r>
        <w:rPr>
          <w:noProof/>
        </w:rPr>
      </w:r>
      <w:r>
        <w:rPr>
          <w:noProof/>
        </w:rPr>
        <w:fldChar w:fldCharType="separate"/>
      </w:r>
      <w:r>
        <w:rPr>
          <w:noProof/>
        </w:rPr>
        <w:t>276</w:t>
      </w:r>
      <w:r>
        <w:rPr>
          <w:noProof/>
        </w:rPr>
        <w:fldChar w:fldCharType="end"/>
      </w:r>
    </w:p>
    <w:p w14:paraId="164854D9" w14:textId="510BCB8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_Toc209521437 \h </w:instrText>
      </w:r>
      <w:r>
        <w:rPr>
          <w:noProof/>
        </w:rPr>
      </w:r>
      <w:r>
        <w:rPr>
          <w:noProof/>
        </w:rPr>
        <w:fldChar w:fldCharType="separate"/>
      </w:r>
      <w:r>
        <w:rPr>
          <w:noProof/>
        </w:rPr>
        <w:t>277</w:t>
      </w:r>
      <w:r>
        <w:rPr>
          <w:noProof/>
        </w:rPr>
        <w:fldChar w:fldCharType="end"/>
      </w:r>
    </w:p>
    <w:p w14:paraId="6FEBC96B" w14:textId="060DA3C0"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_Toc209521438 \h </w:instrText>
      </w:r>
      <w:r>
        <w:rPr>
          <w:noProof/>
        </w:rPr>
      </w:r>
      <w:r>
        <w:rPr>
          <w:noProof/>
        </w:rPr>
        <w:fldChar w:fldCharType="separate"/>
      </w:r>
      <w:r>
        <w:rPr>
          <w:noProof/>
        </w:rPr>
        <w:t>278</w:t>
      </w:r>
      <w:r>
        <w:rPr>
          <w:noProof/>
        </w:rPr>
        <w:fldChar w:fldCharType="end"/>
      </w:r>
    </w:p>
    <w:p w14:paraId="439AFDBD" w14:textId="11EBBE7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_Toc209521439 \h </w:instrText>
      </w:r>
      <w:r>
        <w:rPr>
          <w:noProof/>
        </w:rPr>
      </w:r>
      <w:r>
        <w:rPr>
          <w:noProof/>
        </w:rPr>
        <w:fldChar w:fldCharType="separate"/>
      </w:r>
      <w:r>
        <w:rPr>
          <w:noProof/>
        </w:rPr>
        <w:t>278</w:t>
      </w:r>
      <w:r>
        <w:rPr>
          <w:noProof/>
        </w:rPr>
        <w:fldChar w:fldCharType="end"/>
      </w:r>
    </w:p>
    <w:p w14:paraId="2C051CD8" w14:textId="3B042C9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_Toc209521440 \h </w:instrText>
      </w:r>
      <w:r>
        <w:rPr>
          <w:noProof/>
        </w:rPr>
      </w:r>
      <w:r>
        <w:rPr>
          <w:noProof/>
        </w:rPr>
        <w:fldChar w:fldCharType="separate"/>
      </w:r>
      <w:r>
        <w:rPr>
          <w:noProof/>
        </w:rPr>
        <w:t>279</w:t>
      </w:r>
      <w:r>
        <w:rPr>
          <w:noProof/>
        </w:rPr>
        <w:fldChar w:fldCharType="end"/>
      </w:r>
    </w:p>
    <w:p w14:paraId="5B30547F" w14:textId="58AFBB0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_Toc209521441 \h </w:instrText>
      </w:r>
      <w:r>
        <w:rPr>
          <w:noProof/>
        </w:rPr>
      </w:r>
      <w:r>
        <w:rPr>
          <w:noProof/>
        </w:rPr>
        <w:fldChar w:fldCharType="separate"/>
      </w:r>
      <w:r>
        <w:rPr>
          <w:noProof/>
        </w:rPr>
        <w:t>279</w:t>
      </w:r>
      <w:r>
        <w:rPr>
          <w:noProof/>
        </w:rPr>
        <w:fldChar w:fldCharType="end"/>
      </w:r>
    </w:p>
    <w:p w14:paraId="682677A8" w14:textId="4B78951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_Toc209521442 \h </w:instrText>
      </w:r>
      <w:r>
        <w:rPr>
          <w:noProof/>
        </w:rPr>
      </w:r>
      <w:r>
        <w:rPr>
          <w:noProof/>
        </w:rPr>
        <w:fldChar w:fldCharType="separate"/>
      </w:r>
      <w:r>
        <w:rPr>
          <w:noProof/>
        </w:rPr>
        <w:t>279</w:t>
      </w:r>
      <w:r>
        <w:rPr>
          <w:noProof/>
        </w:rPr>
        <w:fldChar w:fldCharType="end"/>
      </w:r>
    </w:p>
    <w:p w14:paraId="26C95AF9" w14:textId="4F7437A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_Toc209521443 \h </w:instrText>
      </w:r>
      <w:r>
        <w:rPr>
          <w:noProof/>
        </w:rPr>
      </w:r>
      <w:r>
        <w:rPr>
          <w:noProof/>
        </w:rPr>
        <w:fldChar w:fldCharType="separate"/>
      </w:r>
      <w:r>
        <w:rPr>
          <w:noProof/>
        </w:rPr>
        <w:t>280</w:t>
      </w:r>
      <w:r>
        <w:rPr>
          <w:noProof/>
        </w:rPr>
        <w:fldChar w:fldCharType="end"/>
      </w:r>
    </w:p>
    <w:p w14:paraId="15B3CE5D" w14:textId="3648F86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_Toc209521444 \h </w:instrText>
      </w:r>
      <w:r>
        <w:rPr>
          <w:noProof/>
        </w:rPr>
      </w:r>
      <w:r>
        <w:rPr>
          <w:noProof/>
        </w:rPr>
        <w:fldChar w:fldCharType="separate"/>
      </w:r>
      <w:r>
        <w:rPr>
          <w:noProof/>
        </w:rPr>
        <w:t>280</w:t>
      </w:r>
      <w:r>
        <w:rPr>
          <w:noProof/>
        </w:rPr>
        <w:fldChar w:fldCharType="end"/>
      </w:r>
    </w:p>
    <w:p w14:paraId="2E007956" w14:textId="40A6D70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Service Provisioning</w:t>
      </w:r>
      <w:r>
        <w:rPr>
          <w:noProof/>
        </w:rPr>
        <w:t xml:space="preserve"> Notification</w:t>
      </w:r>
      <w:r>
        <w:rPr>
          <w:noProof/>
        </w:rPr>
        <w:tab/>
      </w:r>
      <w:r>
        <w:rPr>
          <w:noProof/>
        </w:rPr>
        <w:fldChar w:fldCharType="begin" w:fldLock="1"/>
      </w:r>
      <w:r>
        <w:rPr>
          <w:noProof/>
        </w:rPr>
        <w:instrText xml:space="preserve"> PAGEREF _Toc209521445 \h </w:instrText>
      </w:r>
      <w:r>
        <w:rPr>
          <w:noProof/>
        </w:rPr>
      </w:r>
      <w:r>
        <w:rPr>
          <w:noProof/>
        </w:rPr>
        <w:fldChar w:fldCharType="separate"/>
      </w:r>
      <w:r>
        <w:rPr>
          <w:noProof/>
        </w:rPr>
        <w:t>281</w:t>
      </w:r>
      <w:r>
        <w:rPr>
          <w:noProof/>
        </w:rPr>
        <w:fldChar w:fldCharType="end"/>
      </w:r>
    </w:p>
    <w:p w14:paraId="633BB0E1" w14:textId="7DE2AA2F"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_Toc209521446 \h </w:instrText>
      </w:r>
      <w:r>
        <w:rPr>
          <w:noProof/>
        </w:rPr>
      </w:r>
      <w:r>
        <w:rPr>
          <w:noProof/>
        </w:rPr>
        <w:fldChar w:fldCharType="separate"/>
      </w:r>
      <w:r>
        <w:rPr>
          <w:noProof/>
        </w:rPr>
        <w:t>281</w:t>
      </w:r>
      <w:r>
        <w:rPr>
          <w:noProof/>
        </w:rPr>
        <w:fldChar w:fldCharType="end"/>
      </w:r>
    </w:p>
    <w:p w14:paraId="03FDA360" w14:textId="6E1C3E5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9.4</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_Toc209521447 \h </w:instrText>
      </w:r>
      <w:r>
        <w:rPr>
          <w:noProof/>
        </w:rPr>
      </w:r>
      <w:r>
        <w:rPr>
          <w:noProof/>
        </w:rPr>
        <w:fldChar w:fldCharType="separate"/>
      </w:r>
      <w:r>
        <w:rPr>
          <w:noProof/>
        </w:rPr>
        <w:t>281</w:t>
      </w:r>
      <w:r>
        <w:rPr>
          <w:noProof/>
        </w:rPr>
        <w:fldChar w:fldCharType="end"/>
      </w:r>
    </w:p>
    <w:p w14:paraId="3471421D" w14:textId="3A43C71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_Toc209521448 \h </w:instrText>
      </w:r>
      <w:r>
        <w:rPr>
          <w:noProof/>
        </w:rPr>
      </w:r>
      <w:r>
        <w:rPr>
          <w:noProof/>
        </w:rPr>
        <w:fldChar w:fldCharType="separate"/>
      </w:r>
      <w:r>
        <w:rPr>
          <w:noProof/>
        </w:rPr>
        <w:t>281</w:t>
      </w:r>
      <w:r>
        <w:rPr>
          <w:noProof/>
        </w:rPr>
        <w:fldChar w:fldCharType="end"/>
      </w:r>
    </w:p>
    <w:p w14:paraId="78021AC3" w14:textId="172ED29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_Toc209521449 \h </w:instrText>
      </w:r>
      <w:r>
        <w:rPr>
          <w:noProof/>
        </w:rPr>
      </w:r>
      <w:r>
        <w:rPr>
          <w:noProof/>
        </w:rPr>
        <w:fldChar w:fldCharType="separate"/>
      </w:r>
      <w:r>
        <w:rPr>
          <w:noProof/>
        </w:rPr>
        <w:t>282</w:t>
      </w:r>
      <w:r>
        <w:rPr>
          <w:noProof/>
        </w:rPr>
        <w:fldChar w:fldCharType="end"/>
      </w:r>
    </w:p>
    <w:p w14:paraId="03C9AEF1" w14:textId="4E305F0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_Toc209521450 \h </w:instrText>
      </w:r>
      <w:r>
        <w:rPr>
          <w:noProof/>
        </w:rPr>
      </w:r>
      <w:r>
        <w:rPr>
          <w:noProof/>
        </w:rPr>
        <w:fldChar w:fldCharType="separate"/>
      </w:r>
      <w:r>
        <w:rPr>
          <w:noProof/>
        </w:rPr>
        <w:t>282</w:t>
      </w:r>
      <w:r>
        <w:rPr>
          <w:noProof/>
        </w:rPr>
        <w:fldChar w:fldCharType="end"/>
      </w:r>
    </w:p>
    <w:p w14:paraId="6B491004" w14:textId="0F01791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_Toc209521451 \h </w:instrText>
      </w:r>
      <w:r>
        <w:rPr>
          <w:noProof/>
        </w:rPr>
      </w:r>
      <w:r>
        <w:rPr>
          <w:noProof/>
        </w:rPr>
        <w:fldChar w:fldCharType="separate"/>
      </w:r>
      <w:r>
        <w:rPr>
          <w:noProof/>
        </w:rPr>
        <w:t>283</w:t>
      </w:r>
      <w:r>
        <w:rPr>
          <w:noProof/>
        </w:rPr>
        <w:fldChar w:fldCharType="end"/>
      </w:r>
    </w:p>
    <w:p w14:paraId="6CF859B1" w14:textId="00A26E6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_Toc209521452 \h </w:instrText>
      </w:r>
      <w:r>
        <w:rPr>
          <w:noProof/>
        </w:rPr>
      </w:r>
      <w:r>
        <w:rPr>
          <w:noProof/>
        </w:rPr>
        <w:fldChar w:fldCharType="separate"/>
      </w:r>
      <w:r>
        <w:rPr>
          <w:noProof/>
        </w:rPr>
        <w:t>283</w:t>
      </w:r>
      <w:r>
        <w:rPr>
          <w:noProof/>
        </w:rPr>
        <w:fldChar w:fldCharType="end"/>
      </w:r>
    </w:p>
    <w:p w14:paraId="0E95DF67" w14:textId="0E8ACF2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ServProvReq</w:t>
      </w:r>
      <w:r>
        <w:rPr>
          <w:noProof/>
        </w:rPr>
        <w:tab/>
      </w:r>
      <w:r>
        <w:rPr>
          <w:noProof/>
        </w:rPr>
        <w:fldChar w:fldCharType="begin" w:fldLock="1"/>
      </w:r>
      <w:r>
        <w:rPr>
          <w:noProof/>
        </w:rPr>
        <w:instrText xml:space="preserve"> PAGEREF _Toc209521453 \h </w:instrText>
      </w:r>
      <w:r>
        <w:rPr>
          <w:noProof/>
        </w:rPr>
      </w:r>
      <w:r>
        <w:rPr>
          <w:noProof/>
        </w:rPr>
        <w:fldChar w:fldCharType="separate"/>
      </w:r>
      <w:r>
        <w:rPr>
          <w:noProof/>
        </w:rPr>
        <w:t>283</w:t>
      </w:r>
      <w:r>
        <w:rPr>
          <w:noProof/>
        </w:rPr>
        <w:fldChar w:fldCharType="end"/>
      </w:r>
    </w:p>
    <w:p w14:paraId="26A82EE3" w14:textId="02C7918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ServProvResp</w:t>
      </w:r>
      <w:r>
        <w:rPr>
          <w:noProof/>
        </w:rPr>
        <w:tab/>
      </w:r>
      <w:r>
        <w:rPr>
          <w:noProof/>
        </w:rPr>
        <w:fldChar w:fldCharType="begin" w:fldLock="1"/>
      </w:r>
      <w:r>
        <w:rPr>
          <w:noProof/>
        </w:rPr>
        <w:instrText xml:space="preserve"> PAGEREF _Toc209521454 \h </w:instrText>
      </w:r>
      <w:r>
        <w:rPr>
          <w:noProof/>
        </w:rPr>
      </w:r>
      <w:r>
        <w:rPr>
          <w:noProof/>
        </w:rPr>
        <w:fldChar w:fldCharType="separate"/>
      </w:r>
      <w:r>
        <w:rPr>
          <w:noProof/>
        </w:rPr>
        <w:t>283</w:t>
      </w:r>
      <w:r>
        <w:rPr>
          <w:noProof/>
        </w:rPr>
        <w:fldChar w:fldCharType="end"/>
      </w:r>
    </w:p>
    <w:p w14:paraId="1D1B8459" w14:textId="6AFB18A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ServProv</w:t>
      </w:r>
      <w:r>
        <w:rPr>
          <w:noProof/>
        </w:rPr>
        <w:t>Subsc</w:t>
      </w:r>
      <w:r>
        <w:rPr>
          <w:noProof/>
        </w:rPr>
        <w:tab/>
      </w:r>
      <w:r>
        <w:rPr>
          <w:noProof/>
        </w:rPr>
        <w:fldChar w:fldCharType="begin" w:fldLock="1"/>
      </w:r>
      <w:r>
        <w:rPr>
          <w:noProof/>
        </w:rPr>
        <w:instrText xml:space="preserve"> PAGEREF _Toc209521455 \h </w:instrText>
      </w:r>
      <w:r>
        <w:rPr>
          <w:noProof/>
        </w:rPr>
      </w:r>
      <w:r>
        <w:rPr>
          <w:noProof/>
        </w:rPr>
        <w:fldChar w:fldCharType="separate"/>
      </w:r>
      <w:r>
        <w:rPr>
          <w:noProof/>
        </w:rPr>
        <w:t>284</w:t>
      </w:r>
      <w:r>
        <w:rPr>
          <w:noProof/>
        </w:rPr>
        <w:fldChar w:fldCharType="end"/>
      </w:r>
    </w:p>
    <w:p w14:paraId="43B1018E" w14:textId="6815FC4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ServProv</w:t>
      </w:r>
      <w:r>
        <w:rPr>
          <w:noProof/>
        </w:rPr>
        <w:t>SubscPatch</w:t>
      </w:r>
      <w:r>
        <w:rPr>
          <w:noProof/>
        </w:rPr>
        <w:tab/>
      </w:r>
      <w:r>
        <w:rPr>
          <w:noProof/>
        </w:rPr>
        <w:fldChar w:fldCharType="begin" w:fldLock="1"/>
      </w:r>
      <w:r>
        <w:rPr>
          <w:noProof/>
        </w:rPr>
        <w:instrText xml:space="preserve"> PAGEREF _Toc209521456 \h </w:instrText>
      </w:r>
      <w:r>
        <w:rPr>
          <w:noProof/>
        </w:rPr>
      </w:r>
      <w:r>
        <w:rPr>
          <w:noProof/>
        </w:rPr>
        <w:fldChar w:fldCharType="separate"/>
      </w:r>
      <w:r>
        <w:rPr>
          <w:noProof/>
        </w:rPr>
        <w:t>284</w:t>
      </w:r>
      <w:r>
        <w:rPr>
          <w:noProof/>
        </w:rPr>
        <w:fldChar w:fldCharType="end"/>
      </w:r>
    </w:p>
    <w:p w14:paraId="78957967" w14:textId="62463A2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ServProv</w:t>
      </w:r>
      <w:r>
        <w:rPr>
          <w:noProof/>
        </w:rPr>
        <w:t>Notif</w:t>
      </w:r>
      <w:r>
        <w:rPr>
          <w:noProof/>
        </w:rPr>
        <w:tab/>
      </w:r>
      <w:r>
        <w:rPr>
          <w:noProof/>
        </w:rPr>
        <w:fldChar w:fldCharType="begin" w:fldLock="1"/>
      </w:r>
      <w:r>
        <w:rPr>
          <w:noProof/>
        </w:rPr>
        <w:instrText xml:space="preserve"> PAGEREF _Toc209521457 \h </w:instrText>
      </w:r>
      <w:r>
        <w:rPr>
          <w:noProof/>
        </w:rPr>
      </w:r>
      <w:r>
        <w:rPr>
          <w:noProof/>
        </w:rPr>
        <w:fldChar w:fldCharType="separate"/>
      </w:r>
      <w:r>
        <w:rPr>
          <w:noProof/>
        </w:rPr>
        <w:t>285</w:t>
      </w:r>
      <w:r>
        <w:rPr>
          <w:noProof/>
        </w:rPr>
        <w:fldChar w:fldCharType="end"/>
      </w:r>
    </w:p>
    <w:p w14:paraId="195F55F0" w14:textId="23D70CA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FederationInfo</w:t>
      </w:r>
      <w:r>
        <w:rPr>
          <w:noProof/>
        </w:rPr>
        <w:tab/>
      </w:r>
      <w:r>
        <w:rPr>
          <w:noProof/>
        </w:rPr>
        <w:fldChar w:fldCharType="begin" w:fldLock="1"/>
      </w:r>
      <w:r>
        <w:rPr>
          <w:noProof/>
        </w:rPr>
        <w:instrText xml:space="preserve"> PAGEREF _Toc209521458 \h </w:instrText>
      </w:r>
      <w:r>
        <w:rPr>
          <w:noProof/>
        </w:rPr>
      </w:r>
      <w:r>
        <w:rPr>
          <w:noProof/>
        </w:rPr>
        <w:fldChar w:fldCharType="separate"/>
      </w:r>
      <w:r>
        <w:rPr>
          <w:noProof/>
        </w:rPr>
        <w:t>285</w:t>
      </w:r>
      <w:r>
        <w:rPr>
          <w:noProof/>
        </w:rPr>
        <w:fldChar w:fldCharType="end"/>
      </w:r>
    </w:p>
    <w:p w14:paraId="797092DA" w14:textId="080744D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AppInfo</w:t>
      </w:r>
      <w:r>
        <w:rPr>
          <w:noProof/>
        </w:rPr>
        <w:tab/>
      </w:r>
      <w:r>
        <w:rPr>
          <w:noProof/>
        </w:rPr>
        <w:fldChar w:fldCharType="begin" w:fldLock="1"/>
      </w:r>
      <w:r>
        <w:rPr>
          <w:noProof/>
        </w:rPr>
        <w:instrText xml:space="preserve"> PAGEREF _Toc209521459 \h </w:instrText>
      </w:r>
      <w:r>
        <w:rPr>
          <w:noProof/>
        </w:rPr>
      </w:r>
      <w:r>
        <w:rPr>
          <w:noProof/>
        </w:rPr>
        <w:fldChar w:fldCharType="separate"/>
      </w:r>
      <w:r>
        <w:rPr>
          <w:noProof/>
        </w:rPr>
        <w:t>285</w:t>
      </w:r>
      <w:r>
        <w:rPr>
          <w:noProof/>
        </w:rPr>
        <w:fldChar w:fldCharType="end"/>
      </w:r>
    </w:p>
    <w:p w14:paraId="6EBEBE03" w14:textId="305E28C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AppGrpProfile</w:t>
      </w:r>
      <w:r>
        <w:rPr>
          <w:noProof/>
        </w:rPr>
        <w:tab/>
      </w:r>
      <w:r>
        <w:rPr>
          <w:noProof/>
        </w:rPr>
        <w:fldChar w:fldCharType="begin" w:fldLock="1"/>
      </w:r>
      <w:r>
        <w:rPr>
          <w:noProof/>
        </w:rPr>
        <w:instrText xml:space="preserve"> PAGEREF _Toc209521460 \h </w:instrText>
      </w:r>
      <w:r>
        <w:rPr>
          <w:noProof/>
        </w:rPr>
      </w:r>
      <w:r>
        <w:rPr>
          <w:noProof/>
        </w:rPr>
        <w:fldChar w:fldCharType="separate"/>
      </w:r>
      <w:r>
        <w:rPr>
          <w:noProof/>
        </w:rPr>
        <w:t>285</w:t>
      </w:r>
      <w:r>
        <w:rPr>
          <w:noProof/>
        </w:rPr>
        <w:fldChar w:fldCharType="end"/>
      </w:r>
    </w:p>
    <w:p w14:paraId="268C6D01" w14:textId="0A2F9DD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_Toc209521461 \h </w:instrText>
      </w:r>
      <w:r>
        <w:rPr>
          <w:noProof/>
        </w:rPr>
      </w:r>
      <w:r>
        <w:rPr>
          <w:noProof/>
        </w:rPr>
        <w:fldChar w:fldCharType="separate"/>
      </w:r>
      <w:r>
        <w:rPr>
          <w:noProof/>
        </w:rPr>
        <w:t>285</w:t>
      </w:r>
      <w:r>
        <w:rPr>
          <w:noProof/>
        </w:rPr>
        <w:fldChar w:fldCharType="end"/>
      </w:r>
    </w:p>
    <w:p w14:paraId="743E9933" w14:textId="483DE3F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_Toc209521462 \h </w:instrText>
      </w:r>
      <w:r>
        <w:rPr>
          <w:noProof/>
        </w:rPr>
      </w:r>
      <w:r>
        <w:rPr>
          <w:noProof/>
        </w:rPr>
        <w:fldChar w:fldCharType="separate"/>
      </w:r>
      <w:r>
        <w:rPr>
          <w:noProof/>
        </w:rPr>
        <w:t>285</w:t>
      </w:r>
      <w:r>
        <w:rPr>
          <w:noProof/>
        </w:rPr>
        <w:fldChar w:fldCharType="end"/>
      </w:r>
    </w:p>
    <w:p w14:paraId="20883191" w14:textId="2AC0454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_Toc209521463 \h </w:instrText>
      </w:r>
      <w:r>
        <w:rPr>
          <w:noProof/>
        </w:rPr>
      </w:r>
      <w:r>
        <w:rPr>
          <w:noProof/>
        </w:rPr>
        <w:fldChar w:fldCharType="separate"/>
      </w:r>
      <w:r>
        <w:rPr>
          <w:noProof/>
        </w:rPr>
        <w:t>285</w:t>
      </w:r>
      <w:r>
        <w:rPr>
          <w:noProof/>
        </w:rPr>
        <w:fldChar w:fldCharType="end"/>
      </w:r>
    </w:p>
    <w:p w14:paraId="23E23ADB" w14:textId="48B03DD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_Toc209521464 \h </w:instrText>
      </w:r>
      <w:r>
        <w:rPr>
          <w:noProof/>
        </w:rPr>
      </w:r>
      <w:r>
        <w:rPr>
          <w:noProof/>
        </w:rPr>
        <w:fldChar w:fldCharType="separate"/>
      </w:r>
      <w:r>
        <w:rPr>
          <w:noProof/>
        </w:rPr>
        <w:t>286</w:t>
      </w:r>
      <w:r>
        <w:rPr>
          <w:noProof/>
        </w:rPr>
        <w:fldChar w:fldCharType="end"/>
      </w:r>
    </w:p>
    <w:p w14:paraId="38F8995C" w14:textId="47E1C08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_Toc209521465 \h </w:instrText>
      </w:r>
      <w:r>
        <w:rPr>
          <w:noProof/>
        </w:rPr>
      </w:r>
      <w:r>
        <w:rPr>
          <w:noProof/>
        </w:rPr>
        <w:fldChar w:fldCharType="separate"/>
      </w:r>
      <w:r>
        <w:rPr>
          <w:noProof/>
        </w:rPr>
        <w:t>286</w:t>
      </w:r>
      <w:r>
        <w:rPr>
          <w:noProof/>
        </w:rPr>
        <w:fldChar w:fldCharType="end"/>
      </w:r>
    </w:p>
    <w:p w14:paraId="342021EF" w14:textId="4A1F5C0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_Toc209521466 \h </w:instrText>
      </w:r>
      <w:r>
        <w:rPr>
          <w:noProof/>
        </w:rPr>
      </w:r>
      <w:r>
        <w:rPr>
          <w:noProof/>
        </w:rPr>
        <w:fldChar w:fldCharType="separate"/>
      </w:r>
      <w:r>
        <w:rPr>
          <w:noProof/>
        </w:rPr>
        <w:t>286</w:t>
      </w:r>
      <w:r>
        <w:rPr>
          <w:noProof/>
        </w:rPr>
        <w:fldChar w:fldCharType="end"/>
      </w:r>
    </w:p>
    <w:p w14:paraId="4FC29A8D" w14:textId="5690242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_Toc209521467 \h </w:instrText>
      </w:r>
      <w:r>
        <w:rPr>
          <w:noProof/>
        </w:rPr>
      </w:r>
      <w:r>
        <w:rPr>
          <w:noProof/>
        </w:rPr>
        <w:fldChar w:fldCharType="separate"/>
      </w:r>
      <w:r>
        <w:rPr>
          <w:noProof/>
        </w:rPr>
        <w:t>286</w:t>
      </w:r>
      <w:r>
        <w:rPr>
          <w:noProof/>
        </w:rPr>
        <w:fldChar w:fldCharType="end"/>
      </w:r>
    </w:p>
    <w:p w14:paraId="77AFED0F" w14:textId="6A9B644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_Toc209521468 \h </w:instrText>
      </w:r>
      <w:r>
        <w:rPr>
          <w:noProof/>
        </w:rPr>
      </w:r>
      <w:r>
        <w:rPr>
          <w:noProof/>
        </w:rPr>
        <w:fldChar w:fldCharType="separate"/>
      </w:r>
      <w:r>
        <w:rPr>
          <w:noProof/>
        </w:rPr>
        <w:t>286</w:t>
      </w:r>
      <w:r>
        <w:rPr>
          <w:noProof/>
        </w:rPr>
        <w:fldChar w:fldCharType="end"/>
      </w:r>
    </w:p>
    <w:p w14:paraId="3326507C" w14:textId="01181D8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_Toc209521469 \h </w:instrText>
      </w:r>
      <w:r>
        <w:rPr>
          <w:noProof/>
        </w:rPr>
      </w:r>
      <w:r>
        <w:rPr>
          <w:noProof/>
        </w:rPr>
        <w:fldChar w:fldCharType="separate"/>
      </w:r>
      <w:r>
        <w:rPr>
          <w:noProof/>
        </w:rPr>
        <w:t>286</w:t>
      </w:r>
      <w:r>
        <w:rPr>
          <w:noProof/>
        </w:rPr>
        <w:fldChar w:fldCharType="end"/>
      </w:r>
    </w:p>
    <w:p w14:paraId="5FEA7E96" w14:textId="4613C6C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_Toc209521470 \h </w:instrText>
      </w:r>
      <w:r>
        <w:rPr>
          <w:noProof/>
        </w:rPr>
      </w:r>
      <w:r>
        <w:rPr>
          <w:noProof/>
        </w:rPr>
        <w:fldChar w:fldCharType="separate"/>
      </w:r>
      <w:r>
        <w:rPr>
          <w:noProof/>
        </w:rPr>
        <w:t>286</w:t>
      </w:r>
      <w:r>
        <w:rPr>
          <w:noProof/>
        </w:rPr>
        <w:fldChar w:fldCharType="end"/>
      </w:r>
    </w:p>
    <w:p w14:paraId="42071CA7" w14:textId="39CA5CF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_Toc209521471 \h </w:instrText>
      </w:r>
      <w:r>
        <w:rPr>
          <w:noProof/>
        </w:rPr>
      </w:r>
      <w:r>
        <w:rPr>
          <w:noProof/>
        </w:rPr>
        <w:fldChar w:fldCharType="separate"/>
      </w:r>
      <w:r>
        <w:rPr>
          <w:noProof/>
        </w:rPr>
        <w:t>286</w:t>
      </w:r>
      <w:r>
        <w:rPr>
          <w:noProof/>
        </w:rPr>
        <w:fldChar w:fldCharType="end"/>
      </w:r>
    </w:p>
    <w:p w14:paraId="25E31C8B" w14:textId="30627FA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_Toc209521472 \h </w:instrText>
      </w:r>
      <w:r>
        <w:rPr>
          <w:noProof/>
        </w:rPr>
      </w:r>
      <w:r>
        <w:rPr>
          <w:noProof/>
        </w:rPr>
        <w:fldChar w:fldCharType="separate"/>
      </w:r>
      <w:r>
        <w:rPr>
          <w:noProof/>
        </w:rPr>
        <w:t>287</w:t>
      </w:r>
      <w:r>
        <w:rPr>
          <w:noProof/>
        </w:rPr>
        <w:fldChar w:fldCharType="end"/>
      </w:r>
    </w:p>
    <w:p w14:paraId="14CACD3A" w14:textId="37D5393D"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9.5</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_Toc209521473 \h </w:instrText>
      </w:r>
      <w:r>
        <w:rPr>
          <w:noProof/>
        </w:rPr>
      </w:r>
      <w:r>
        <w:rPr>
          <w:noProof/>
        </w:rPr>
        <w:fldChar w:fldCharType="separate"/>
      </w:r>
      <w:r>
        <w:rPr>
          <w:noProof/>
        </w:rPr>
        <w:t>287</w:t>
      </w:r>
      <w:r>
        <w:rPr>
          <w:noProof/>
        </w:rPr>
        <w:fldChar w:fldCharType="end"/>
      </w:r>
    </w:p>
    <w:p w14:paraId="432FDD8C" w14:textId="7AF57E6F"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_Toc209521474 \h </w:instrText>
      </w:r>
      <w:r>
        <w:rPr>
          <w:noProof/>
        </w:rPr>
      </w:r>
      <w:r>
        <w:rPr>
          <w:noProof/>
        </w:rPr>
        <w:fldChar w:fldCharType="separate"/>
      </w:r>
      <w:r>
        <w:rPr>
          <w:noProof/>
        </w:rPr>
        <w:t>287</w:t>
      </w:r>
      <w:r>
        <w:rPr>
          <w:noProof/>
        </w:rPr>
        <w:fldChar w:fldCharType="end"/>
      </w:r>
    </w:p>
    <w:p w14:paraId="1E531589" w14:textId="22023F78"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_Toc209521475 \h </w:instrText>
      </w:r>
      <w:r>
        <w:rPr>
          <w:noProof/>
        </w:rPr>
      </w:r>
      <w:r>
        <w:rPr>
          <w:noProof/>
        </w:rPr>
        <w:fldChar w:fldCharType="separate"/>
      </w:r>
      <w:r>
        <w:rPr>
          <w:noProof/>
        </w:rPr>
        <w:t>287</w:t>
      </w:r>
      <w:r>
        <w:rPr>
          <w:noProof/>
        </w:rPr>
        <w:fldChar w:fldCharType="end"/>
      </w:r>
    </w:p>
    <w:p w14:paraId="746DDBCB" w14:textId="6404C536"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_Toc209521476 \h </w:instrText>
      </w:r>
      <w:r>
        <w:rPr>
          <w:noProof/>
        </w:rPr>
      </w:r>
      <w:r>
        <w:rPr>
          <w:noProof/>
        </w:rPr>
        <w:fldChar w:fldCharType="separate"/>
      </w:r>
      <w:r>
        <w:rPr>
          <w:noProof/>
        </w:rPr>
        <w:t>287</w:t>
      </w:r>
      <w:r>
        <w:rPr>
          <w:noProof/>
        </w:rPr>
        <w:fldChar w:fldCharType="end"/>
      </w:r>
    </w:p>
    <w:p w14:paraId="3595EF56" w14:textId="1B10763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ECS Information</w:t>
      </w:r>
      <w:r>
        <w:rPr>
          <w:noProof/>
        </w:rPr>
        <w:tab/>
      </w:r>
      <w:r>
        <w:rPr>
          <w:noProof/>
        </w:rPr>
        <w:fldChar w:fldCharType="begin" w:fldLock="1"/>
      </w:r>
      <w:r>
        <w:rPr>
          <w:noProof/>
        </w:rPr>
        <w:instrText xml:space="preserve"> PAGEREF _Toc209521477 \h </w:instrText>
      </w:r>
      <w:r>
        <w:rPr>
          <w:noProof/>
        </w:rPr>
      </w:r>
      <w:r>
        <w:rPr>
          <w:noProof/>
        </w:rPr>
        <w:fldChar w:fldCharType="separate"/>
      </w:r>
      <w:r>
        <w:rPr>
          <w:noProof/>
        </w:rPr>
        <w:t>288</w:t>
      </w:r>
      <w:r>
        <w:rPr>
          <w:noProof/>
        </w:rPr>
        <w:fldChar w:fldCharType="end"/>
      </w:r>
    </w:p>
    <w:p w14:paraId="540B81FE" w14:textId="189A410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_Toc209521478 \h </w:instrText>
      </w:r>
      <w:r>
        <w:rPr>
          <w:noProof/>
        </w:rPr>
      </w:r>
      <w:r>
        <w:rPr>
          <w:noProof/>
        </w:rPr>
        <w:fldChar w:fldCharType="separate"/>
      </w:r>
      <w:r>
        <w:rPr>
          <w:noProof/>
        </w:rPr>
        <w:t>288</w:t>
      </w:r>
      <w:r>
        <w:rPr>
          <w:noProof/>
        </w:rPr>
        <w:fldChar w:fldCharType="end"/>
      </w:r>
    </w:p>
    <w:p w14:paraId="5886DF9D" w14:textId="1875D78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_Toc209521479 \h </w:instrText>
      </w:r>
      <w:r>
        <w:rPr>
          <w:noProof/>
        </w:rPr>
      </w:r>
      <w:r>
        <w:rPr>
          <w:noProof/>
        </w:rPr>
        <w:fldChar w:fldCharType="separate"/>
      </w:r>
      <w:r>
        <w:rPr>
          <w:noProof/>
        </w:rPr>
        <w:t>288</w:t>
      </w:r>
      <w:r>
        <w:rPr>
          <w:noProof/>
        </w:rPr>
        <w:fldChar w:fldCharType="end"/>
      </w:r>
    </w:p>
    <w:p w14:paraId="493D6AEB" w14:textId="5D3A6A0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_Toc209521480 \h </w:instrText>
      </w:r>
      <w:r>
        <w:rPr>
          <w:noProof/>
        </w:rPr>
      </w:r>
      <w:r>
        <w:rPr>
          <w:noProof/>
        </w:rPr>
        <w:fldChar w:fldCharType="separate"/>
      </w:r>
      <w:r>
        <w:rPr>
          <w:noProof/>
        </w:rPr>
        <w:t>288</w:t>
      </w:r>
      <w:r>
        <w:rPr>
          <w:noProof/>
        </w:rPr>
        <w:fldChar w:fldCharType="end"/>
      </w:r>
    </w:p>
    <w:p w14:paraId="543B8DE4" w14:textId="7C0067BA"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_Toc209521481 \h </w:instrText>
      </w:r>
      <w:r>
        <w:rPr>
          <w:noProof/>
        </w:rPr>
      </w:r>
      <w:r>
        <w:rPr>
          <w:noProof/>
        </w:rPr>
        <w:fldChar w:fldCharType="separate"/>
      </w:r>
      <w:r>
        <w:rPr>
          <w:noProof/>
        </w:rPr>
        <w:t>288</w:t>
      </w:r>
      <w:r>
        <w:rPr>
          <w:noProof/>
        </w:rPr>
        <w:fldChar w:fldCharType="end"/>
      </w:r>
    </w:p>
    <w:p w14:paraId="0BBF397A" w14:textId="096E373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_Toc209521482 \h </w:instrText>
      </w:r>
      <w:r>
        <w:rPr>
          <w:noProof/>
        </w:rPr>
      </w:r>
      <w:r>
        <w:rPr>
          <w:noProof/>
        </w:rPr>
        <w:fldChar w:fldCharType="separate"/>
      </w:r>
      <w:r>
        <w:rPr>
          <w:noProof/>
        </w:rPr>
        <w:t>288</w:t>
      </w:r>
      <w:r>
        <w:rPr>
          <w:noProof/>
        </w:rPr>
        <w:fldChar w:fldCharType="end"/>
      </w:r>
    </w:p>
    <w:p w14:paraId="420CA209" w14:textId="60C8C674"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_Toc209521483 \h </w:instrText>
      </w:r>
      <w:r>
        <w:rPr>
          <w:noProof/>
        </w:rPr>
      </w:r>
      <w:r>
        <w:rPr>
          <w:noProof/>
        </w:rPr>
        <w:fldChar w:fldCharType="separate"/>
      </w:r>
      <w:r>
        <w:rPr>
          <w:noProof/>
        </w:rPr>
        <w:t>289</w:t>
      </w:r>
      <w:r>
        <w:rPr>
          <w:noProof/>
        </w:rPr>
        <w:fldChar w:fldCharType="end"/>
      </w:r>
    </w:p>
    <w:p w14:paraId="79B10D41" w14:textId="65C3DCB4" w:rsidR="00415D32" w:rsidRDefault="00415D3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_Toc209521484 \h </w:instrText>
      </w:r>
      <w:r>
        <w:rPr>
          <w:noProof/>
        </w:rPr>
      </w:r>
      <w:r>
        <w:rPr>
          <w:noProof/>
        </w:rPr>
        <w:fldChar w:fldCharType="separate"/>
      </w:r>
      <w:r>
        <w:rPr>
          <w:noProof/>
        </w:rPr>
        <w:t>289</w:t>
      </w:r>
      <w:r>
        <w:rPr>
          <w:noProof/>
        </w:rPr>
        <w:fldChar w:fldCharType="end"/>
      </w:r>
    </w:p>
    <w:p w14:paraId="18567C96" w14:textId="0A7139CD" w:rsidR="00415D32" w:rsidRDefault="00415D3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_Toc209521485 \h </w:instrText>
      </w:r>
      <w:r>
        <w:rPr>
          <w:noProof/>
        </w:rPr>
      </w:r>
      <w:r>
        <w:rPr>
          <w:noProof/>
        </w:rPr>
        <w:fldChar w:fldCharType="separate"/>
      </w:r>
      <w:r>
        <w:rPr>
          <w:noProof/>
        </w:rPr>
        <w:t>289</w:t>
      </w:r>
      <w:r>
        <w:rPr>
          <w:noProof/>
        </w:rPr>
        <w:fldChar w:fldCharType="end"/>
      </w:r>
    </w:p>
    <w:p w14:paraId="48F657A4" w14:textId="3DFBEEA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_Toc209521486 \h </w:instrText>
      </w:r>
      <w:r>
        <w:rPr>
          <w:noProof/>
        </w:rPr>
      </w:r>
      <w:r>
        <w:rPr>
          <w:noProof/>
        </w:rPr>
        <w:fldChar w:fldCharType="separate"/>
      </w:r>
      <w:r>
        <w:rPr>
          <w:noProof/>
        </w:rPr>
        <w:t>290</w:t>
      </w:r>
      <w:r>
        <w:rPr>
          <w:noProof/>
        </w:rPr>
        <w:fldChar w:fldCharType="end"/>
      </w:r>
    </w:p>
    <w:p w14:paraId="2D8CFD8E" w14:textId="2FB7FD3C"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_Toc209521487 \h </w:instrText>
      </w:r>
      <w:r>
        <w:rPr>
          <w:noProof/>
        </w:rPr>
      </w:r>
      <w:r>
        <w:rPr>
          <w:noProof/>
        </w:rPr>
        <w:fldChar w:fldCharType="separate"/>
      </w:r>
      <w:r>
        <w:rPr>
          <w:noProof/>
        </w:rPr>
        <w:t>290</w:t>
      </w:r>
      <w:r>
        <w:rPr>
          <w:noProof/>
        </w:rPr>
        <w:fldChar w:fldCharType="end"/>
      </w:r>
    </w:p>
    <w:p w14:paraId="14E7F54C" w14:textId="3B82D55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_Toc209521488 \h </w:instrText>
      </w:r>
      <w:r>
        <w:rPr>
          <w:noProof/>
        </w:rPr>
      </w:r>
      <w:r>
        <w:rPr>
          <w:noProof/>
        </w:rPr>
        <w:fldChar w:fldCharType="separate"/>
      </w:r>
      <w:r>
        <w:rPr>
          <w:noProof/>
        </w:rPr>
        <w:t>290</w:t>
      </w:r>
      <w:r>
        <w:rPr>
          <w:noProof/>
        </w:rPr>
        <w:fldChar w:fldCharType="end"/>
      </w:r>
    </w:p>
    <w:p w14:paraId="21BA2DBE" w14:textId="7CEB716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fldLock="1"/>
      </w:r>
      <w:r>
        <w:rPr>
          <w:noProof/>
        </w:rPr>
        <w:instrText xml:space="preserve"> PAGEREF _Toc209521489 \h </w:instrText>
      </w:r>
      <w:r>
        <w:rPr>
          <w:noProof/>
        </w:rPr>
      </w:r>
      <w:r>
        <w:rPr>
          <w:noProof/>
        </w:rPr>
        <w:fldChar w:fldCharType="separate"/>
      </w:r>
      <w:r>
        <w:rPr>
          <w:noProof/>
        </w:rPr>
        <w:t>290</w:t>
      </w:r>
      <w:r>
        <w:rPr>
          <w:noProof/>
        </w:rPr>
        <w:fldChar w:fldCharType="end"/>
      </w:r>
    </w:p>
    <w:p w14:paraId="7E799049" w14:textId="7615F87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sidRPr="002D0CE3">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D0CE3">
        <w:rPr>
          <w:noProof/>
          <w:lang w:val="en-IN"/>
        </w:rPr>
        <w:t>Description</w:t>
      </w:r>
      <w:r>
        <w:rPr>
          <w:noProof/>
        </w:rPr>
        <w:tab/>
      </w:r>
      <w:r>
        <w:rPr>
          <w:noProof/>
        </w:rPr>
        <w:fldChar w:fldCharType="begin" w:fldLock="1"/>
      </w:r>
      <w:r>
        <w:rPr>
          <w:noProof/>
        </w:rPr>
        <w:instrText xml:space="preserve"> PAGEREF _Toc209521490 \h </w:instrText>
      </w:r>
      <w:r>
        <w:rPr>
          <w:noProof/>
        </w:rPr>
      </w:r>
      <w:r>
        <w:rPr>
          <w:noProof/>
        </w:rPr>
        <w:fldChar w:fldCharType="separate"/>
      </w:r>
      <w:r>
        <w:rPr>
          <w:noProof/>
        </w:rPr>
        <w:t>290</w:t>
      </w:r>
      <w:r>
        <w:rPr>
          <w:noProof/>
        </w:rPr>
        <w:fldChar w:fldCharType="end"/>
      </w:r>
    </w:p>
    <w:p w14:paraId="18A13E8D" w14:textId="5DBC9AE0"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_Toc209521491 \h </w:instrText>
      </w:r>
      <w:r>
        <w:rPr>
          <w:noProof/>
        </w:rPr>
      </w:r>
      <w:r>
        <w:rPr>
          <w:noProof/>
        </w:rPr>
        <w:fldChar w:fldCharType="separate"/>
      </w:r>
      <w:r>
        <w:rPr>
          <w:noProof/>
        </w:rPr>
        <w:t>290</w:t>
      </w:r>
      <w:r>
        <w:rPr>
          <w:noProof/>
        </w:rPr>
        <w:fldChar w:fldCharType="end"/>
      </w:r>
    </w:p>
    <w:p w14:paraId="7CE96EC7" w14:textId="1F0D50F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_Toc209521492 \h </w:instrText>
      </w:r>
      <w:r>
        <w:rPr>
          <w:noProof/>
        </w:rPr>
      </w:r>
      <w:r>
        <w:rPr>
          <w:noProof/>
        </w:rPr>
        <w:fldChar w:fldCharType="separate"/>
      </w:r>
      <w:r>
        <w:rPr>
          <w:noProof/>
        </w:rPr>
        <w:t>290</w:t>
      </w:r>
      <w:r>
        <w:rPr>
          <w:noProof/>
        </w:rPr>
        <w:fldChar w:fldCharType="end"/>
      </w:r>
    </w:p>
    <w:p w14:paraId="224BB40B" w14:textId="31A133ED"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_Toc209521493 \h </w:instrText>
      </w:r>
      <w:r>
        <w:rPr>
          <w:noProof/>
        </w:rPr>
      </w:r>
      <w:r>
        <w:rPr>
          <w:noProof/>
        </w:rPr>
        <w:fldChar w:fldCharType="separate"/>
      </w:r>
      <w:r>
        <w:rPr>
          <w:noProof/>
        </w:rPr>
        <w:t>290</w:t>
      </w:r>
      <w:r>
        <w:rPr>
          <w:noProof/>
        </w:rPr>
        <w:fldChar w:fldCharType="end"/>
      </w:r>
    </w:p>
    <w:p w14:paraId="4D46C544" w14:textId="2DA0E13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_Toc209521494 \h </w:instrText>
      </w:r>
      <w:r>
        <w:rPr>
          <w:noProof/>
        </w:rPr>
      </w:r>
      <w:r>
        <w:rPr>
          <w:noProof/>
        </w:rPr>
        <w:fldChar w:fldCharType="separate"/>
      </w:r>
      <w:r>
        <w:rPr>
          <w:noProof/>
        </w:rPr>
        <w:t>291</w:t>
      </w:r>
      <w:r>
        <w:rPr>
          <w:noProof/>
        </w:rPr>
        <w:fldChar w:fldCharType="end"/>
      </w:r>
    </w:p>
    <w:p w14:paraId="2F0A8F2E" w14:textId="75AE2B4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_Toc209521495 \h </w:instrText>
      </w:r>
      <w:r>
        <w:rPr>
          <w:noProof/>
        </w:rPr>
      </w:r>
      <w:r>
        <w:rPr>
          <w:noProof/>
        </w:rPr>
        <w:fldChar w:fldCharType="separate"/>
      </w:r>
      <w:r>
        <w:rPr>
          <w:noProof/>
        </w:rPr>
        <w:t>291</w:t>
      </w:r>
      <w:r>
        <w:rPr>
          <w:noProof/>
        </w:rPr>
        <w:fldChar w:fldCharType="end"/>
      </w:r>
    </w:p>
    <w:p w14:paraId="4323AA82" w14:textId="302DB6A2"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_Toc209521496 \h </w:instrText>
      </w:r>
      <w:r>
        <w:rPr>
          <w:noProof/>
        </w:rPr>
      </w:r>
      <w:r>
        <w:rPr>
          <w:noProof/>
        </w:rPr>
        <w:fldChar w:fldCharType="separate"/>
      </w:r>
      <w:r>
        <w:rPr>
          <w:noProof/>
        </w:rPr>
        <w:t>292</w:t>
      </w:r>
      <w:r>
        <w:rPr>
          <w:noProof/>
        </w:rPr>
        <w:fldChar w:fldCharType="end"/>
      </w:r>
    </w:p>
    <w:p w14:paraId="4A510C0D" w14:textId="56A6097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_Toc209521497 \h </w:instrText>
      </w:r>
      <w:r>
        <w:rPr>
          <w:noProof/>
        </w:rPr>
      </w:r>
      <w:r>
        <w:rPr>
          <w:noProof/>
        </w:rPr>
        <w:fldChar w:fldCharType="separate"/>
      </w:r>
      <w:r>
        <w:rPr>
          <w:noProof/>
        </w:rPr>
        <w:t>292</w:t>
      </w:r>
      <w:r>
        <w:rPr>
          <w:noProof/>
        </w:rPr>
        <w:fldChar w:fldCharType="end"/>
      </w:r>
    </w:p>
    <w:p w14:paraId="22482BDC" w14:textId="7157DB0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_Toc209521498 \h </w:instrText>
      </w:r>
      <w:r>
        <w:rPr>
          <w:noProof/>
        </w:rPr>
      </w:r>
      <w:r>
        <w:rPr>
          <w:noProof/>
        </w:rPr>
        <w:fldChar w:fldCharType="separate"/>
      </w:r>
      <w:r>
        <w:rPr>
          <w:noProof/>
        </w:rPr>
        <w:t>293</w:t>
      </w:r>
      <w:r>
        <w:rPr>
          <w:noProof/>
        </w:rPr>
        <w:fldChar w:fldCharType="end"/>
      </w:r>
    </w:p>
    <w:p w14:paraId="45C7684B" w14:textId="26D4B85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_Toc209521499 \h </w:instrText>
      </w:r>
      <w:r>
        <w:rPr>
          <w:noProof/>
        </w:rPr>
      </w:r>
      <w:r>
        <w:rPr>
          <w:noProof/>
        </w:rPr>
        <w:fldChar w:fldCharType="separate"/>
      </w:r>
      <w:r>
        <w:rPr>
          <w:noProof/>
        </w:rPr>
        <w:t>293</w:t>
      </w:r>
      <w:r>
        <w:rPr>
          <w:noProof/>
        </w:rPr>
        <w:fldChar w:fldCharType="end"/>
      </w:r>
    </w:p>
    <w:p w14:paraId="0DF8E921" w14:textId="22FBA68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_Toc209521500 \h </w:instrText>
      </w:r>
      <w:r>
        <w:rPr>
          <w:noProof/>
        </w:rPr>
      </w:r>
      <w:r>
        <w:rPr>
          <w:noProof/>
        </w:rPr>
        <w:fldChar w:fldCharType="separate"/>
      </w:r>
      <w:r>
        <w:rPr>
          <w:noProof/>
        </w:rPr>
        <w:t>293</w:t>
      </w:r>
      <w:r>
        <w:rPr>
          <w:noProof/>
        </w:rPr>
        <w:fldChar w:fldCharType="end"/>
      </w:r>
    </w:p>
    <w:p w14:paraId="21144F56" w14:textId="1C5CA18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ECSProfile</w:t>
      </w:r>
      <w:r>
        <w:rPr>
          <w:noProof/>
        </w:rPr>
        <w:tab/>
      </w:r>
      <w:r>
        <w:rPr>
          <w:noProof/>
        </w:rPr>
        <w:fldChar w:fldCharType="begin" w:fldLock="1"/>
      </w:r>
      <w:r>
        <w:rPr>
          <w:noProof/>
        </w:rPr>
        <w:instrText xml:space="preserve"> PAGEREF _Toc209521501 \h </w:instrText>
      </w:r>
      <w:r>
        <w:rPr>
          <w:noProof/>
        </w:rPr>
      </w:r>
      <w:r>
        <w:rPr>
          <w:noProof/>
        </w:rPr>
        <w:fldChar w:fldCharType="separate"/>
      </w:r>
      <w:r>
        <w:rPr>
          <w:noProof/>
        </w:rPr>
        <w:t>294</w:t>
      </w:r>
      <w:r>
        <w:rPr>
          <w:noProof/>
        </w:rPr>
        <w:fldChar w:fldCharType="end"/>
      </w:r>
    </w:p>
    <w:p w14:paraId="23346080" w14:textId="26C7F10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SupportedPlmn</w:t>
      </w:r>
      <w:r>
        <w:rPr>
          <w:noProof/>
        </w:rPr>
        <w:tab/>
      </w:r>
      <w:r>
        <w:rPr>
          <w:noProof/>
        </w:rPr>
        <w:fldChar w:fldCharType="begin" w:fldLock="1"/>
      </w:r>
      <w:r>
        <w:rPr>
          <w:noProof/>
        </w:rPr>
        <w:instrText xml:space="preserve"> PAGEREF _Toc209521502 \h </w:instrText>
      </w:r>
      <w:r>
        <w:rPr>
          <w:noProof/>
        </w:rPr>
      </w:r>
      <w:r>
        <w:rPr>
          <w:noProof/>
        </w:rPr>
        <w:fldChar w:fldCharType="separate"/>
      </w:r>
      <w:r>
        <w:rPr>
          <w:noProof/>
        </w:rPr>
        <w:t>294</w:t>
      </w:r>
      <w:r>
        <w:rPr>
          <w:noProof/>
        </w:rPr>
        <w:fldChar w:fldCharType="end"/>
      </w:r>
    </w:p>
    <w:p w14:paraId="2B66C234" w14:textId="3CF0277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SupportedEcsp</w:t>
      </w:r>
      <w:r>
        <w:rPr>
          <w:noProof/>
        </w:rPr>
        <w:tab/>
      </w:r>
      <w:r>
        <w:rPr>
          <w:noProof/>
        </w:rPr>
        <w:fldChar w:fldCharType="begin" w:fldLock="1"/>
      </w:r>
      <w:r>
        <w:rPr>
          <w:noProof/>
        </w:rPr>
        <w:instrText xml:space="preserve"> PAGEREF _Toc209521503 \h </w:instrText>
      </w:r>
      <w:r>
        <w:rPr>
          <w:noProof/>
        </w:rPr>
      </w:r>
      <w:r>
        <w:rPr>
          <w:noProof/>
        </w:rPr>
        <w:fldChar w:fldCharType="separate"/>
      </w:r>
      <w:r>
        <w:rPr>
          <w:noProof/>
        </w:rPr>
        <w:t>294</w:t>
      </w:r>
      <w:r>
        <w:rPr>
          <w:noProof/>
        </w:rPr>
        <w:fldChar w:fldCharType="end"/>
      </w:r>
    </w:p>
    <w:p w14:paraId="2035051B" w14:textId="4323C3B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PduConfiguration</w:t>
      </w:r>
      <w:r>
        <w:rPr>
          <w:noProof/>
        </w:rPr>
        <w:tab/>
      </w:r>
      <w:r>
        <w:rPr>
          <w:noProof/>
        </w:rPr>
        <w:fldChar w:fldCharType="begin" w:fldLock="1"/>
      </w:r>
      <w:r>
        <w:rPr>
          <w:noProof/>
        </w:rPr>
        <w:instrText xml:space="preserve"> PAGEREF _Toc209521504 \h </w:instrText>
      </w:r>
      <w:r>
        <w:rPr>
          <w:noProof/>
        </w:rPr>
      </w:r>
      <w:r>
        <w:rPr>
          <w:noProof/>
        </w:rPr>
        <w:fldChar w:fldCharType="separate"/>
      </w:r>
      <w:r>
        <w:rPr>
          <w:noProof/>
        </w:rPr>
        <w:t>294</w:t>
      </w:r>
      <w:r>
        <w:rPr>
          <w:noProof/>
        </w:rPr>
        <w:fldChar w:fldCharType="end"/>
      </w:r>
    </w:p>
    <w:p w14:paraId="2D11A9D6" w14:textId="11C45AF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_Toc209521505 \h </w:instrText>
      </w:r>
      <w:r>
        <w:rPr>
          <w:noProof/>
        </w:rPr>
      </w:r>
      <w:r>
        <w:rPr>
          <w:noProof/>
        </w:rPr>
        <w:fldChar w:fldCharType="separate"/>
      </w:r>
      <w:r>
        <w:rPr>
          <w:noProof/>
        </w:rPr>
        <w:t>295</w:t>
      </w:r>
      <w:r>
        <w:rPr>
          <w:noProof/>
        </w:rPr>
        <w:fldChar w:fldCharType="end"/>
      </w:r>
    </w:p>
    <w:p w14:paraId="19AD4618" w14:textId="58D46F4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_Toc209521506 \h </w:instrText>
      </w:r>
      <w:r>
        <w:rPr>
          <w:noProof/>
        </w:rPr>
      </w:r>
      <w:r>
        <w:rPr>
          <w:noProof/>
        </w:rPr>
        <w:fldChar w:fldCharType="separate"/>
      </w:r>
      <w:r>
        <w:rPr>
          <w:noProof/>
        </w:rPr>
        <w:t>295</w:t>
      </w:r>
      <w:r>
        <w:rPr>
          <w:noProof/>
        </w:rPr>
        <w:fldChar w:fldCharType="end"/>
      </w:r>
    </w:p>
    <w:p w14:paraId="2766C7E8" w14:textId="672D36E2"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_Toc209521507 \h </w:instrText>
      </w:r>
      <w:r>
        <w:rPr>
          <w:noProof/>
        </w:rPr>
      </w:r>
      <w:r>
        <w:rPr>
          <w:noProof/>
        </w:rPr>
        <w:fldChar w:fldCharType="separate"/>
      </w:r>
      <w:r>
        <w:rPr>
          <w:noProof/>
        </w:rPr>
        <w:t>295</w:t>
      </w:r>
      <w:r>
        <w:rPr>
          <w:noProof/>
        </w:rPr>
        <w:fldChar w:fldCharType="end"/>
      </w:r>
    </w:p>
    <w:p w14:paraId="2D0FEA2C" w14:textId="1C9EB773"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_Toc209521508 \h </w:instrText>
      </w:r>
      <w:r>
        <w:rPr>
          <w:noProof/>
        </w:rPr>
      </w:r>
      <w:r>
        <w:rPr>
          <w:noProof/>
        </w:rPr>
        <w:fldChar w:fldCharType="separate"/>
      </w:r>
      <w:r>
        <w:rPr>
          <w:noProof/>
        </w:rPr>
        <w:t>295</w:t>
      </w:r>
      <w:r>
        <w:rPr>
          <w:noProof/>
        </w:rPr>
        <w:fldChar w:fldCharType="end"/>
      </w:r>
    </w:p>
    <w:p w14:paraId="56975A1F" w14:textId="19EEBA53"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9.5.5.</w:t>
      </w:r>
      <w:r w:rsidRPr="002D0CE3">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_Toc209521509 \h </w:instrText>
      </w:r>
      <w:r>
        <w:rPr>
          <w:noProof/>
        </w:rPr>
      </w:r>
      <w:r>
        <w:rPr>
          <w:noProof/>
        </w:rPr>
        <w:fldChar w:fldCharType="separate"/>
      </w:r>
      <w:r>
        <w:rPr>
          <w:noProof/>
        </w:rPr>
        <w:t>295</w:t>
      </w:r>
      <w:r>
        <w:rPr>
          <w:noProof/>
        </w:rPr>
        <w:fldChar w:fldCharType="end"/>
      </w:r>
    </w:p>
    <w:p w14:paraId="076943B0" w14:textId="12263D0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_Toc209521510 \h </w:instrText>
      </w:r>
      <w:r>
        <w:rPr>
          <w:noProof/>
        </w:rPr>
      </w:r>
      <w:r>
        <w:rPr>
          <w:noProof/>
        </w:rPr>
        <w:fldChar w:fldCharType="separate"/>
      </w:r>
      <w:r>
        <w:rPr>
          <w:noProof/>
        </w:rPr>
        <w:t>295</w:t>
      </w:r>
      <w:r>
        <w:rPr>
          <w:noProof/>
        </w:rPr>
        <w:fldChar w:fldCharType="end"/>
      </w:r>
    </w:p>
    <w:p w14:paraId="6C56640B" w14:textId="17EC024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_Toc209521511 \h </w:instrText>
      </w:r>
      <w:r>
        <w:rPr>
          <w:noProof/>
        </w:rPr>
      </w:r>
      <w:r>
        <w:rPr>
          <w:noProof/>
        </w:rPr>
        <w:fldChar w:fldCharType="separate"/>
      </w:r>
      <w:r>
        <w:rPr>
          <w:noProof/>
        </w:rPr>
        <w:t>295</w:t>
      </w:r>
      <w:r>
        <w:rPr>
          <w:noProof/>
        </w:rPr>
        <w:fldChar w:fldCharType="end"/>
      </w:r>
    </w:p>
    <w:p w14:paraId="4948E12C" w14:textId="0345584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_Toc209521512 \h </w:instrText>
      </w:r>
      <w:r>
        <w:rPr>
          <w:noProof/>
        </w:rPr>
      </w:r>
      <w:r>
        <w:rPr>
          <w:noProof/>
        </w:rPr>
        <w:fldChar w:fldCharType="separate"/>
      </w:r>
      <w:r>
        <w:rPr>
          <w:noProof/>
        </w:rPr>
        <w:t>295</w:t>
      </w:r>
      <w:r>
        <w:rPr>
          <w:noProof/>
        </w:rPr>
        <w:fldChar w:fldCharType="end"/>
      </w:r>
    </w:p>
    <w:p w14:paraId="0BF33379" w14:textId="4070875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_Toc209521513 \h </w:instrText>
      </w:r>
      <w:r>
        <w:rPr>
          <w:noProof/>
        </w:rPr>
      </w:r>
      <w:r>
        <w:rPr>
          <w:noProof/>
        </w:rPr>
        <w:fldChar w:fldCharType="separate"/>
      </w:r>
      <w:r>
        <w:rPr>
          <w:noProof/>
        </w:rPr>
        <w:t>295</w:t>
      </w:r>
      <w:r>
        <w:rPr>
          <w:noProof/>
        </w:rPr>
        <w:fldChar w:fldCharType="end"/>
      </w:r>
    </w:p>
    <w:p w14:paraId="0C0A5E4F" w14:textId="600356CD"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_Toc209521514 \h </w:instrText>
      </w:r>
      <w:r>
        <w:rPr>
          <w:noProof/>
        </w:rPr>
      </w:r>
      <w:r>
        <w:rPr>
          <w:noProof/>
        </w:rPr>
        <w:fldChar w:fldCharType="separate"/>
      </w:r>
      <w:r>
        <w:rPr>
          <w:noProof/>
        </w:rPr>
        <w:t>295</w:t>
      </w:r>
      <w:r>
        <w:rPr>
          <w:noProof/>
        </w:rPr>
        <w:fldChar w:fldCharType="end"/>
      </w:r>
    </w:p>
    <w:p w14:paraId="04D0BCC4" w14:textId="79EE029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_Toc209521515 \h </w:instrText>
      </w:r>
      <w:r>
        <w:rPr>
          <w:noProof/>
        </w:rPr>
      </w:r>
      <w:r>
        <w:rPr>
          <w:noProof/>
        </w:rPr>
        <w:fldChar w:fldCharType="separate"/>
      </w:r>
      <w:r>
        <w:rPr>
          <w:noProof/>
        </w:rPr>
        <w:t>295</w:t>
      </w:r>
      <w:r>
        <w:rPr>
          <w:noProof/>
        </w:rPr>
        <w:fldChar w:fldCharType="end"/>
      </w:r>
    </w:p>
    <w:p w14:paraId="56E66A4B" w14:textId="38395B6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_Toc209521516 \h </w:instrText>
      </w:r>
      <w:r>
        <w:rPr>
          <w:noProof/>
        </w:rPr>
      </w:r>
      <w:r>
        <w:rPr>
          <w:noProof/>
        </w:rPr>
        <w:fldChar w:fldCharType="separate"/>
      </w:r>
      <w:r>
        <w:rPr>
          <w:noProof/>
        </w:rPr>
        <w:t>296</w:t>
      </w:r>
      <w:r>
        <w:rPr>
          <w:noProof/>
        </w:rPr>
        <w:fldChar w:fldCharType="end"/>
      </w:r>
    </w:p>
    <w:p w14:paraId="608896D6" w14:textId="7E0AD0A7"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9.6</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_Toc209521517 \h </w:instrText>
      </w:r>
      <w:r>
        <w:rPr>
          <w:noProof/>
        </w:rPr>
      </w:r>
      <w:r>
        <w:rPr>
          <w:noProof/>
        </w:rPr>
        <w:fldChar w:fldCharType="separate"/>
      </w:r>
      <w:r>
        <w:rPr>
          <w:noProof/>
        </w:rPr>
        <w:t>296</w:t>
      </w:r>
      <w:r>
        <w:rPr>
          <w:noProof/>
        </w:rPr>
        <w:fldChar w:fldCharType="end"/>
      </w:r>
    </w:p>
    <w:p w14:paraId="730F768A" w14:textId="3DD3277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_Toc209521518 \h </w:instrText>
      </w:r>
      <w:r>
        <w:rPr>
          <w:noProof/>
        </w:rPr>
      </w:r>
      <w:r>
        <w:rPr>
          <w:noProof/>
        </w:rPr>
        <w:fldChar w:fldCharType="separate"/>
      </w:r>
      <w:r>
        <w:rPr>
          <w:noProof/>
        </w:rPr>
        <w:t>296</w:t>
      </w:r>
      <w:r>
        <w:rPr>
          <w:noProof/>
        </w:rPr>
        <w:fldChar w:fldCharType="end"/>
      </w:r>
    </w:p>
    <w:p w14:paraId="3343946E" w14:textId="2B1A41C1"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_Toc209521519 \h </w:instrText>
      </w:r>
      <w:r>
        <w:rPr>
          <w:noProof/>
        </w:rPr>
      </w:r>
      <w:r>
        <w:rPr>
          <w:noProof/>
        </w:rPr>
        <w:fldChar w:fldCharType="separate"/>
      </w:r>
      <w:r>
        <w:rPr>
          <w:noProof/>
        </w:rPr>
        <w:t>296</w:t>
      </w:r>
      <w:r>
        <w:rPr>
          <w:noProof/>
        </w:rPr>
        <w:fldChar w:fldCharType="end"/>
      </w:r>
    </w:p>
    <w:p w14:paraId="42A20306" w14:textId="62FCD5EB"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_Toc209521520 \h </w:instrText>
      </w:r>
      <w:r>
        <w:rPr>
          <w:noProof/>
        </w:rPr>
      </w:r>
      <w:r>
        <w:rPr>
          <w:noProof/>
        </w:rPr>
        <w:fldChar w:fldCharType="separate"/>
      </w:r>
      <w:r>
        <w:rPr>
          <w:noProof/>
        </w:rPr>
        <w:t>296</w:t>
      </w:r>
      <w:r>
        <w:rPr>
          <w:noProof/>
        </w:rPr>
        <w:fldChar w:fldCharType="end"/>
      </w:r>
    </w:p>
    <w:p w14:paraId="5C5AC675" w14:textId="6C50C237"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_Toc209521521 \h </w:instrText>
      </w:r>
      <w:r>
        <w:rPr>
          <w:noProof/>
        </w:rPr>
      </w:r>
      <w:r>
        <w:rPr>
          <w:noProof/>
        </w:rPr>
        <w:fldChar w:fldCharType="separate"/>
      </w:r>
      <w:r>
        <w:rPr>
          <w:noProof/>
        </w:rPr>
        <w:t>296</w:t>
      </w:r>
      <w:r>
        <w:rPr>
          <w:noProof/>
        </w:rPr>
        <w:fldChar w:fldCharType="end"/>
      </w:r>
    </w:p>
    <w:p w14:paraId="217C6912" w14:textId="0088018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2D0CE3">
        <w:rPr>
          <w:noProof/>
          <w:lang w:val="en-US"/>
        </w:rPr>
        <w:t>ACR Events</w:t>
      </w:r>
      <w:r w:rsidRPr="002D0CE3">
        <w:rPr>
          <w:rFonts w:eastAsia="DengXian"/>
          <w:noProof/>
        </w:rPr>
        <w:t xml:space="preserve"> Subscriptions</w:t>
      </w:r>
      <w:r>
        <w:rPr>
          <w:noProof/>
        </w:rPr>
        <w:tab/>
      </w:r>
      <w:r>
        <w:rPr>
          <w:noProof/>
        </w:rPr>
        <w:fldChar w:fldCharType="begin" w:fldLock="1"/>
      </w:r>
      <w:r>
        <w:rPr>
          <w:noProof/>
        </w:rPr>
        <w:instrText xml:space="preserve"> PAGEREF _Toc209521522 \h </w:instrText>
      </w:r>
      <w:r>
        <w:rPr>
          <w:noProof/>
        </w:rPr>
      </w:r>
      <w:r>
        <w:rPr>
          <w:noProof/>
        </w:rPr>
        <w:fldChar w:fldCharType="separate"/>
      </w:r>
      <w:r>
        <w:rPr>
          <w:noProof/>
        </w:rPr>
        <w:t>297</w:t>
      </w:r>
      <w:r>
        <w:rPr>
          <w:noProof/>
        </w:rPr>
        <w:fldChar w:fldCharType="end"/>
      </w:r>
    </w:p>
    <w:p w14:paraId="3CD7A6F7" w14:textId="41F82269"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_Toc209521523 \h </w:instrText>
      </w:r>
      <w:r>
        <w:rPr>
          <w:noProof/>
        </w:rPr>
      </w:r>
      <w:r>
        <w:rPr>
          <w:noProof/>
        </w:rPr>
        <w:fldChar w:fldCharType="separate"/>
      </w:r>
      <w:r>
        <w:rPr>
          <w:noProof/>
        </w:rPr>
        <w:t>297</w:t>
      </w:r>
      <w:r>
        <w:rPr>
          <w:noProof/>
        </w:rPr>
        <w:fldChar w:fldCharType="end"/>
      </w:r>
    </w:p>
    <w:p w14:paraId="382D19E3" w14:textId="0CA83358"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_Toc209521524 \h </w:instrText>
      </w:r>
      <w:r>
        <w:rPr>
          <w:noProof/>
        </w:rPr>
      </w:r>
      <w:r>
        <w:rPr>
          <w:noProof/>
        </w:rPr>
        <w:fldChar w:fldCharType="separate"/>
      </w:r>
      <w:r>
        <w:rPr>
          <w:noProof/>
        </w:rPr>
        <w:t>297</w:t>
      </w:r>
      <w:r>
        <w:rPr>
          <w:noProof/>
        </w:rPr>
        <w:fldChar w:fldCharType="end"/>
      </w:r>
    </w:p>
    <w:p w14:paraId="3546F03C" w14:textId="773BDA1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_Toc209521525 \h </w:instrText>
      </w:r>
      <w:r>
        <w:rPr>
          <w:noProof/>
        </w:rPr>
      </w:r>
      <w:r>
        <w:rPr>
          <w:noProof/>
        </w:rPr>
        <w:fldChar w:fldCharType="separate"/>
      </w:r>
      <w:r>
        <w:rPr>
          <w:noProof/>
        </w:rPr>
        <w:t>298</w:t>
      </w:r>
      <w:r>
        <w:rPr>
          <w:noProof/>
        </w:rPr>
        <w:fldChar w:fldCharType="end"/>
      </w:r>
    </w:p>
    <w:p w14:paraId="7D7AEE4F" w14:textId="46C0B76C"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_Toc209521526 \h </w:instrText>
      </w:r>
      <w:r>
        <w:rPr>
          <w:noProof/>
        </w:rPr>
      </w:r>
      <w:r>
        <w:rPr>
          <w:noProof/>
        </w:rPr>
        <w:fldChar w:fldCharType="separate"/>
      </w:r>
      <w:r>
        <w:rPr>
          <w:noProof/>
        </w:rPr>
        <w:t>298</w:t>
      </w:r>
      <w:r>
        <w:rPr>
          <w:noProof/>
        </w:rPr>
        <w:fldChar w:fldCharType="end"/>
      </w:r>
    </w:p>
    <w:p w14:paraId="70153599" w14:textId="2250F39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_Toc209521527 \h </w:instrText>
      </w:r>
      <w:r>
        <w:rPr>
          <w:noProof/>
        </w:rPr>
      </w:r>
      <w:r>
        <w:rPr>
          <w:noProof/>
        </w:rPr>
        <w:fldChar w:fldCharType="separate"/>
      </w:r>
      <w:r>
        <w:rPr>
          <w:noProof/>
        </w:rPr>
        <w:t>298</w:t>
      </w:r>
      <w:r>
        <w:rPr>
          <w:noProof/>
        </w:rPr>
        <w:fldChar w:fldCharType="end"/>
      </w:r>
    </w:p>
    <w:p w14:paraId="78B613CF" w14:textId="30CB493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2D0CE3">
        <w:rPr>
          <w:noProof/>
          <w:lang w:val="en-US"/>
        </w:rPr>
        <w:t>ACR Events</w:t>
      </w:r>
      <w:r w:rsidRPr="002D0CE3">
        <w:rPr>
          <w:rFonts w:eastAsia="DengXian"/>
          <w:noProof/>
        </w:rPr>
        <w:t xml:space="preserve"> Subscription</w:t>
      </w:r>
      <w:r>
        <w:rPr>
          <w:noProof/>
        </w:rPr>
        <w:tab/>
      </w:r>
      <w:r>
        <w:rPr>
          <w:noProof/>
        </w:rPr>
        <w:fldChar w:fldCharType="begin" w:fldLock="1"/>
      </w:r>
      <w:r>
        <w:rPr>
          <w:noProof/>
        </w:rPr>
        <w:instrText xml:space="preserve"> PAGEREF _Toc209521528 \h </w:instrText>
      </w:r>
      <w:r>
        <w:rPr>
          <w:noProof/>
        </w:rPr>
      </w:r>
      <w:r>
        <w:rPr>
          <w:noProof/>
        </w:rPr>
        <w:fldChar w:fldCharType="separate"/>
      </w:r>
      <w:r>
        <w:rPr>
          <w:noProof/>
        </w:rPr>
        <w:t>298</w:t>
      </w:r>
      <w:r>
        <w:rPr>
          <w:noProof/>
        </w:rPr>
        <w:fldChar w:fldCharType="end"/>
      </w:r>
    </w:p>
    <w:p w14:paraId="7C22D552" w14:textId="624765A4"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_Toc209521529 \h </w:instrText>
      </w:r>
      <w:r>
        <w:rPr>
          <w:noProof/>
        </w:rPr>
      </w:r>
      <w:r>
        <w:rPr>
          <w:noProof/>
        </w:rPr>
        <w:fldChar w:fldCharType="separate"/>
      </w:r>
      <w:r>
        <w:rPr>
          <w:noProof/>
        </w:rPr>
        <w:t>298</w:t>
      </w:r>
      <w:r>
        <w:rPr>
          <w:noProof/>
        </w:rPr>
        <w:fldChar w:fldCharType="end"/>
      </w:r>
    </w:p>
    <w:p w14:paraId="5F5EA4FF" w14:textId="426E616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_Toc209521530 \h </w:instrText>
      </w:r>
      <w:r>
        <w:rPr>
          <w:noProof/>
        </w:rPr>
      </w:r>
      <w:r>
        <w:rPr>
          <w:noProof/>
        </w:rPr>
        <w:fldChar w:fldCharType="separate"/>
      </w:r>
      <w:r>
        <w:rPr>
          <w:noProof/>
        </w:rPr>
        <w:t>298</w:t>
      </w:r>
      <w:r>
        <w:rPr>
          <w:noProof/>
        </w:rPr>
        <w:fldChar w:fldCharType="end"/>
      </w:r>
    </w:p>
    <w:p w14:paraId="4CECAE5E" w14:textId="56EBFAC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_Toc209521531 \h </w:instrText>
      </w:r>
      <w:r>
        <w:rPr>
          <w:noProof/>
        </w:rPr>
      </w:r>
      <w:r>
        <w:rPr>
          <w:noProof/>
        </w:rPr>
        <w:fldChar w:fldCharType="separate"/>
      </w:r>
      <w:r>
        <w:rPr>
          <w:noProof/>
        </w:rPr>
        <w:t>299</w:t>
      </w:r>
      <w:r>
        <w:rPr>
          <w:noProof/>
        </w:rPr>
        <w:fldChar w:fldCharType="end"/>
      </w:r>
    </w:p>
    <w:p w14:paraId="2EEA1CEC" w14:textId="6850A958"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_Toc209521532 \h </w:instrText>
      </w:r>
      <w:r>
        <w:rPr>
          <w:noProof/>
        </w:rPr>
      </w:r>
      <w:r>
        <w:rPr>
          <w:noProof/>
        </w:rPr>
        <w:fldChar w:fldCharType="separate"/>
      </w:r>
      <w:r>
        <w:rPr>
          <w:noProof/>
        </w:rPr>
        <w:t>299</w:t>
      </w:r>
      <w:r>
        <w:rPr>
          <w:noProof/>
        </w:rPr>
        <w:fldChar w:fldCharType="end"/>
      </w:r>
    </w:p>
    <w:p w14:paraId="66645C3A" w14:textId="5FBFA273"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_Toc209521533 \h </w:instrText>
      </w:r>
      <w:r>
        <w:rPr>
          <w:noProof/>
        </w:rPr>
      </w:r>
      <w:r>
        <w:rPr>
          <w:noProof/>
        </w:rPr>
        <w:fldChar w:fldCharType="separate"/>
      </w:r>
      <w:r>
        <w:rPr>
          <w:noProof/>
        </w:rPr>
        <w:t>300</w:t>
      </w:r>
      <w:r>
        <w:rPr>
          <w:noProof/>
        </w:rPr>
        <w:fldChar w:fldCharType="end"/>
      </w:r>
    </w:p>
    <w:p w14:paraId="33331CC0" w14:textId="769B9FE4"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_Toc209521534 \h </w:instrText>
      </w:r>
      <w:r>
        <w:rPr>
          <w:noProof/>
        </w:rPr>
      </w:r>
      <w:r>
        <w:rPr>
          <w:noProof/>
        </w:rPr>
        <w:fldChar w:fldCharType="separate"/>
      </w:r>
      <w:r>
        <w:rPr>
          <w:noProof/>
        </w:rPr>
        <w:t>301</w:t>
      </w:r>
      <w:r>
        <w:rPr>
          <w:noProof/>
        </w:rPr>
        <w:fldChar w:fldCharType="end"/>
      </w:r>
    </w:p>
    <w:p w14:paraId="4AE2B902" w14:textId="1D2BE870" w:rsidR="00415D32" w:rsidRDefault="00415D3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_Toc209521535 \h </w:instrText>
      </w:r>
      <w:r>
        <w:rPr>
          <w:noProof/>
        </w:rPr>
      </w:r>
      <w:r>
        <w:rPr>
          <w:noProof/>
        </w:rPr>
        <w:fldChar w:fldCharType="separate"/>
      </w:r>
      <w:r>
        <w:rPr>
          <w:noProof/>
        </w:rPr>
        <w:t>302</w:t>
      </w:r>
      <w:r>
        <w:rPr>
          <w:noProof/>
        </w:rPr>
        <w:fldChar w:fldCharType="end"/>
      </w:r>
    </w:p>
    <w:p w14:paraId="76E05199" w14:textId="4014A3D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_Toc209521536 \h </w:instrText>
      </w:r>
      <w:r>
        <w:rPr>
          <w:noProof/>
        </w:rPr>
      </w:r>
      <w:r>
        <w:rPr>
          <w:noProof/>
        </w:rPr>
        <w:fldChar w:fldCharType="separate"/>
      </w:r>
      <w:r>
        <w:rPr>
          <w:noProof/>
        </w:rPr>
        <w:t>303</w:t>
      </w:r>
      <w:r>
        <w:rPr>
          <w:noProof/>
        </w:rPr>
        <w:fldChar w:fldCharType="end"/>
      </w:r>
    </w:p>
    <w:p w14:paraId="16A74C8D" w14:textId="7DAB84E5"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_Toc209521537 \h </w:instrText>
      </w:r>
      <w:r>
        <w:rPr>
          <w:noProof/>
        </w:rPr>
      </w:r>
      <w:r>
        <w:rPr>
          <w:noProof/>
        </w:rPr>
        <w:fldChar w:fldCharType="separate"/>
      </w:r>
      <w:r>
        <w:rPr>
          <w:noProof/>
        </w:rPr>
        <w:t>303</w:t>
      </w:r>
      <w:r>
        <w:rPr>
          <w:noProof/>
        </w:rPr>
        <w:fldChar w:fldCharType="end"/>
      </w:r>
    </w:p>
    <w:p w14:paraId="2B307B57" w14:textId="4B87AD62"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_Toc209521538 \h </w:instrText>
      </w:r>
      <w:r>
        <w:rPr>
          <w:noProof/>
        </w:rPr>
      </w:r>
      <w:r>
        <w:rPr>
          <w:noProof/>
        </w:rPr>
        <w:fldChar w:fldCharType="separate"/>
      </w:r>
      <w:r>
        <w:rPr>
          <w:noProof/>
        </w:rPr>
        <w:t>303</w:t>
      </w:r>
      <w:r>
        <w:rPr>
          <w:noProof/>
        </w:rPr>
        <w:fldChar w:fldCharType="end"/>
      </w:r>
    </w:p>
    <w:p w14:paraId="7DF88255" w14:textId="16CB2E2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_Toc209521539 \h </w:instrText>
      </w:r>
      <w:r>
        <w:rPr>
          <w:noProof/>
        </w:rPr>
      </w:r>
      <w:r>
        <w:rPr>
          <w:noProof/>
        </w:rPr>
        <w:fldChar w:fldCharType="separate"/>
      </w:r>
      <w:r>
        <w:rPr>
          <w:noProof/>
        </w:rPr>
        <w:t>303</w:t>
      </w:r>
      <w:r>
        <w:rPr>
          <w:noProof/>
        </w:rPr>
        <w:fldChar w:fldCharType="end"/>
      </w:r>
    </w:p>
    <w:p w14:paraId="41ACECE4" w14:textId="1583D37A"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ACR Events</w:t>
      </w:r>
      <w:r>
        <w:rPr>
          <w:noProof/>
        </w:rPr>
        <w:t xml:space="preserve"> Notification</w:t>
      </w:r>
      <w:r>
        <w:rPr>
          <w:noProof/>
        </w:rPr>
        <w:tab/>
      </w:r>
      <w:r>
        <w:rPr>
          <w:noProof/>
        </w:rPr>
        <w:fldChar w:fldCharType="begin" w:fldLock="1"/>
      </w:r>
      <w:r>
        <w:rPr>
          <w:noProof/>
        </w:rPr>
        <w:instrText xml:space="preserve"> PAGEREF _Toc209521540 \h </w:instrText>
      </w:r>
      <w:r>
        <w:rPr>
          <w:noProof/>
        </w:rPr>
      </w:r>
      <w:r>
        <w:rPr>
          <w:noProof/>
        </w:rPr>
        <w:fldChar w:fldCharType="separate"/>
      </w:r>
      <w:r>
        <w:rPr>
          <w:noProof/>
        </w:rPr>
        <w:t>304</w:t>
      </w:r>
      <w:r>
        <w:rPr>
          <w:noProof/>
        </w:rPr>
        <w:fldChar w:fldCharType="end"/>
      </w:r>
    </w:p>
    <w:p w14:paraId="2208C3F7" w14:textId="37266D8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_Toc209521541 \h </w:instrText>
      </w:r>
      <w:r>
        <w:rPr>
          <w:noProof/>
        </w:rPr>
      </w:r>
      <w:r>
        <w:rPr>
          <w:noProof/>
        </w:rPr>
        <w:fldChar w:fldCharType="separate"/>
      </w:r>
      <w:r>
        <w:rPr>
          <w:noProof/>
        </w:rPr>
        <w:t>304</w:t>
      </w:r>
      <w:r>
        <w:rPr>
          <w:noProof/>
        </w:rPr>
        <w:fldChar w:fldCharType="end"/>
      </w:r>
    </w:p>
    <w:p w14:paraId="4552AC1A" w14:textId="745B8516"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_Toc209521542 \h </w:instrText>
      </w:r>
      <w:r>
        <w:rPr>
          <w:noProof/>
        </w:rPr>
      </w:r>
      <w:r>
        <w:rPr>
          <w:noProof/>
        </w:rPr>
        <w:fldChar w:fldCharType="separate"/>
      </w:r>
      <w:r>
        <w:rPr>
          <w:noProof/>
        </w:rPr>
        <w:t>304</w:t>
      </w:r>
      <w:r>
        <w:rPr>
          <w:noProof/>
        </w:rPr>
        <w:fldChar w:fldCharType="end"/>
      </w:r>
    </w:p>
    <w:p w14:paraId="0FA14554" w14:textId="7F38483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_Toc209521543 \h </w:instrText>
      </w:r>
      <w:r>
        <w:rPr>
          <w:noProof/>
        </w:rPr>
      </w:r>
      <w:r>
        <w:rPr>
          <w:noProof/>
        </w:rPr>
        <w:fldChar w:fldCharType="separate"/>
      </w:r>
      <w:r>
        <w:rPr>
          <w:noProof/>
        </w:rPr>
        <w:t>304</w:t>
      </w:r>
      <w:r>
        <w:rPr>
          <w:noProof/>
        </w:rPr>
        <w:fldChar w:fldCharType="end"/>
      </w:r>
    </w:p>
    <w:p w14:paraId="38ED5FDD" w14:textId="66A4FD33"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_Toc209521544 \h </w:instrText>
      </w:r>
      <w:r>
        <w:rPr>
          <w:noProof/>
        </w:rPr>
      </w:r>
      <w:r>
        <w:rPr>
          <w:noProof/>
        </w:rPr>
        <w:fldChar w:fldCharType="separate"/>
      </w:r>
      <w:r>
        <w:rPr>
          <w:noProof/>
        </w:rPr>
        <w:t>305</w:t>
      </w:r>
      <w:r>
        <w:rPr>
          <w:noProof/>
        </w:rPr>
        <w:fldChar w:fldCharType="end"/>
      </w:r>
    </w:p>
    <w:p w14:paraId="05836B8B" w14:textId="27631E00"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_Toc209521545 \h </w:instrText>
      </w:r>
      <w:r>
        <w:rPr>
          <w:noProof/>
        </w:rPr>
      </w:r>
      <w:r>
        <w:rPr>
          <w:noProof/>
        </w:rPr>
        <w:fldChar w:fldCharType="separate"/>
      </w:r>
      <w:r>
        <w:rPr>
          <w:noProof/>
        </w:rPr>
        <w:t>305</w:t>
      </w:r>
      <w:r>
        <w:rPr>
          <w:noProof/>
        </w:rPr>
        <w:fldChar w:fldCharType="end"/>
      </w:r>
    </w:p>
    <w:p w14:paraId="1DC16733" w14:textId="51432115"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Structured data types</w:t>
      </w:r>
      <w:r>
        <w:rPr>
          <w:noProof/>
        </w:rPr>
        <w:tab/>
      </w:r>
      <w:r>
        <w:rPr>
          <w:noProof/>
        </w:rPr>
        <w:fldChar w:fldCharType="begin" w:fldLock="1"/>
      </w:r>
      <w:r>
        <w:rPr>
          <w:noProof/>
        </w:rPr>
        <w:instrText xml:space="preserve"> PAGEREF _Toc209521546 \h </w:instrText>
      </w:r>
      <w:r>
        <w:rPr>
          <w:noProof/>
        </w:rPr>
      </w:r>
      <w:r>
        <w:rPr>
          <w:noProof/>
        </w:rPr>
        <w:fldChar w:fldCharType="separate"/>
      </w:r>
      <w:r>
        <w:rPr>
          <w:noProof/>
        </w:rPr>
        <w:t>306</w:t>
      </w:r>
      <w:r>
        <w:rPr>
          <w:noProof/>
        </w:rPr>
        <w:fldChar w:fldCharType="end"/>
      </w:r>
    </w:p>
    <w:p w14:paraId="1FA0CFBE" w14:textId="4B02C2F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_Toc209521547 \h </w:instrText>
      </w:r>
      <w:r>
        <w:rPr>
          <w:noProof/>
        </w:rPr>
      </w:r>
      <w:r>
        <w:rPr>
          <w:noProof/>
        </w:rPr>
        <w:fldChar w:fldCharType="separate"/>
      </w:r>
      <w:r>
        <w:rPr>
          <w:noProof/>
        </w:rPr>
        <w:t>306</w:t>
      </w:r>
      <w:r>
        <w:rPr>
          <w:noProof/>
        </w:rPr>
        <w:fldChar w:fldCharType="end"/>
      </w:r>
    </w:p>
    <w:p w14:paraId="774E790C" w14:textId="0FB46ABD"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AcrEvents</w:t>
      </w:r>
      <w:r>
        <w:rPr>
          <w:noProof/>
        </w:rPr>
        <w:t>Subsc</w:t>
      </w:r>
      <w:r>
        <w:rPr>
          <w:noProof/>
        </w:rPr>
        <w:tab/>
      </w:r>
      <w:r>
        <w:rPr>
          <w:noProof/>
        </w:rPr>
        <w:fldChar w:fldCharType="begin" w:fldLock="1"/>
      </w:r>
      <w:r>
        <w:rPr>
          <w:noProof/>
        </w:rPr>
        <w:instrText xml:space="preserve"> PAGEREF _Toc209521548 \h </w:instrText>
      </w:r>
      <w:r>
        <w:rPr>
          <w:noProof/>
        </w:rPr>
      </w:r>
      <w:r>
        <w:rPr>
          <w:noProof/>
        </w:rPr>
        <w:fldChar w:fldCharType="separate"/>
      </w:r>
      <w:r>
        <w:rPr>
          <w:noProof/>
        </w:rPr>
        <w:t>306</w:t>
      </w:r>
      <w:r>
        <w:rPr>
          <w:noProof/>
        </w:rPr>
        <w:fldChar w:fldCharType="end"/>
      </w:r>
    </w:p>
    <w:p w14:paraId="1886B713" w14:textId="2FC0361E"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AcrEvents</w:t>
      </w:r>
      <w:r>
        <w:rPr>
          <w:noProof/>
        </w:rPr>
        <w:t>SubscPatch</w:t>
      </w:r>
      <w:r>
        <w:rPr>
          <w:noProof/>
        </w:rPr>
        <w:tab/>
      </w:r>
      <w:r>
        <w:rPr>
          <w:noProof/>
        </w:rPr>
        <w:fldChar w:fldCharType="begin" w:fldLock="1"/>
      </w:r>
      <w:r>
        <w:rPr>
          <w:noProof/>
        </w:rPr>
        <w:instrText xml:space="preserve"> PAGEREF _Toc209521549 \h </w:instrText>
      </w:r>
      <w:r>
        <w:rPr>
          <w:noProof/>
        </w:rPr>
      </w:r>
      <w:r>
        <w:rPr>
          <w:noProof/>
        </w:rPr>
        <w:fldChar w:fldCharType="separate"/>
      </w:r>
      <w:r>
        <w:rPr>
          <w:noProof/>
        </w:rPr>
        <w:t>307</w:t>
      </w:r>
      <w:r>
        <w:rPr>
          <w:noProof/>
        </w:rPr>
        <w:fldChar w:fldCharType="end"/>
      </w:r>
    </w:p>
    <w:p w14:paraId="032A152B" w14:textId="308E4205"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2D0CE3">
        <w:rPr>
          <w:noProof/>
          <w:lang w:val="en-US"/>
        </w:rPr>
        <w:t>AcrEvents</w:t>
      </w:r>
      <w:r>
        <w:rPr>
          <w:noProof/>
        </w:rPr>
        <w:t>Notif</w:t>
      </w:r>
      <w:r>
        <w:rPr>
          <w:noProof/>
        </w:rPr>
        <w:tab/>
      </w:r>
      <w:r>
        <w:rPr>
          <w:noProof/>
        </w:rPr>
        <w:fldChar w:fldCharType="begin" w:fldLock="1"/>
      </w:r>
      <w:r>
        <w:rPr>
          <w:noProof/>
        </w:rPr>
        <w:instrText xml:space="preserve"> PAGEREF _Toc209521550 \h </w:instrText>
      </w:r>
      <w:r>
        <w:rPr>
          <w:noProof/>
        </w:rPr>
      </w:r>
      <w:r>
        <w:rPr>
          <w:noProof/>
        </w:rPr>
        <w:fldChar w:fldCharType="separate"/>
      </w:r>
      <w:r>
        <w:rPr>
          <w:noProof/>
        </w:rPr>
        <w:t>307</w:t>
      </w:r>
      <w:r>
        <w:rPr>
          <w:noProof/>
        </w:rPr>
        <w:fldChar w:fldCharType="end"/>
      </w:r>
    </w:p>
    <w:p w14:paraId="007ACE1E" w14:textId="543ED37C"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2D0CE3">
        <w:rPr>
          <w:noProof/>
          <w:lang w:val="en-US"/>
        </w:rPr>
        <w:t>Simple data types and enumerations</w:t>
      </w:r>
      <w:r>
        <w:rPr>
          <w:noProof/>
        </w:rPr>
        <w:tab/>
      </w:r>
      <w:r>
        <w:rPr>
          <w:noProof/>
        </w:rPr>
        <w:fldChar w:fldCharType="begin" w:fldLock="1"/>
      </w:r>
      <w:r>
        <w:rPr>
          <w:noProof/>
        </w:rPr>
        <w:instrText xml:space="preserve"> PAGEREF _Toc209521551 \h </w:instrText>
      </w:r>
      <w:r>
        <w:rPr>
          <w:noProof/>
        </w:rPr>
      </w:r>
      <w:r>
        <w:rPr>
          <w:noProof/>
        </w:rPr>
        <w:fldChar w:fldCharType="separate"/>
      </w:r>
      <w:r>
        <w:rPr>
          <w:noProof/>
        </w:rPr>
        <w:t>307</w:t>
      </w:r>
      <w:r>
        <w:rPr>
          <w:noProof/>
        </w:rPr>
        <w:fldChar w:fldCharType="end"/>
      </w:r>
    </w:p>
    <w:p w14:paraId="024210EC" w14:textId="141F761B"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_Toc209521552 \h </w:instrText>
      </w:r>
      <w:r>
        <w:rPr>
          <w:noProof/>
        </w:rPr>
      </w:r>
      <w:r>
        <w:rPr>
          <w:noProof/>
        </w:rPr>
        <w:fldChar w:fldCharType="separate"/>
      </w:r>
      <w:r>
        <w:rPr>
          <w:noProof/>
        </w:rPr>
        <w:t>307</w:t>
      </w:r>
      <w:r>
        <w:rPr>
          <w:noProof/>
        </w:rPr>
        <w:fldChar w:fldCharType="end"/>
      </w:r>
    </w:p>
    <w:p w14:paraId="3B8FE4CD" w14:textId="7E1682A7"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_Toc209521553 \h </w:instrText>
      </w:r>
      <w:r>
        <w:rPr>
          <w:noProof/>
        </w:rPr>
      </w:r>
      <w:r>
        <w:rPr>
          <w:noProof/>
        </w:rPr>
        <w:fldChar w:fldCharType="separate"/>
      </w:r>
      <w:r>
        <w:rPr>
          <w:noProof/>
        </w:rPr>
        <w:t>307</w:t>
      </w:r>
      <w:r>
        <w:rPr>
          <w:noProof/>
        </w:rPr>
        <w:fldChar w:fldCharType="end"/>
      </w:r>
    </w:p>
    <w:p w14:paraId="1A496699" w14:textId="37F3037C"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_Toc209521554 \h </w:instrText>
      </w:r>
      <w:r>
        <w:rPr>
          <w:noProof/>
        </w:rPr>
      </w:r>
      <w:r>
        <w:rPr>
          <w:noProof/>
        </w:rPr>
        <w:fldChar w:fldCharType="separate"/>
      </w:r>
      <w:r>
        <w:rPr>
          <w:noProof/>
        </w:rPr>
        <w:t>307</w:t>
      </w:r>
      <w:r>
        <w:rPr>
          <w:noProof/>
        </w:rPr>
        <w:fldChar w:fldCharType="end"/>
      </w:r>
    </w:p>
    <w:p w14:paraId="0CF1BB46" w14:textId="328AD74E"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_Toc209521555 \h </w:instrText>
      </w:r>
      <w:r>
        <w:rPr>
          <w:noProof/>
        </w:rPr>
      </w:r>
      <w:r>
        <w:rPr>
          <w:noProof/>
        </w:rPr>
        <w:fldChar w:fldCharType="separate"/>
      </w:r>
      <w:r>
        <w:rPr>
          <w:noProof/>
        </w:rPr>
        <w:t>308</w:t>
      </w:r>
      <w:r>
        <w:rPr>
          <w:noProof/>
        </w:rPr>
        <w:fldChar w:fldCharType="end"/>
      </w:r>
    </w:p>
    <w:p w14:paraId="30AA2F0B" w14:textId="2CDC1331"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_Toc209521556 \h </w:instrText>
      </w:r>
      <w:r>
        <w:rPr>
          <w:noProof/>
        </w:rPr>
      </w:r>
      <w:r>
        <w:rPr>
          <w:noProof/>
        </w:rPr>
        <w:fldChar w:fldCharType="separate"/>
      </w:r>
      <w:r>
        <w:rPr>
          <w:noProof/>
        </w:rPr>
        <w:t>308</w:t>
      </w:r>
      <w:r>
        <w:rPr>
          <w:noProof/>
        </w:rPr>
        <w:fldChar w:fldCharType="end"/>
      </w:r>
    </w:p>
    <w:p w14:paraId="0BDB7ED5" w14:textId="4DA36F11" w:rsidR="00415D32" w:rsidRDefault="00415D3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2D0CE3">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_Toc209521557 \h </w:instrText>
      </w:r>
      <w:r>
        <w:rPr>
          <w:noProof/>
        </w:rPr>
      </w:r>
      <w:r>
        <w:rPr>
          <w:noProof/>
        </w:rPr>
        <w:fldChar w:fldCharType="separate"/>
      </w:r>
      <w:r>
        <w:rPr>
          <w:noProof/>
        </w:rPr>
        <w:t>308</w:t>
      </w:r>
      <w:r>
        <w:rPr>
          <w:noProof/>
        </w:rPr>
        <w:fldChar w:fldCharType="end"/>
      </w:r>
    </w:p>
    <w:p w14:paraId="7E9D6FF1" w14:textId="2B62E9BE"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_Toc209521558 \h </w:instrText>
      </w:r>
      <w:r>
        <w:rPr>
          <w:noProof/>
        </w:rPr>
      </w:r>
      <w:r>
        <w:rPr>
          <w:noProof/>
        </w:rPr>
        <w:fldChar w:fldCharType="separate"/>
      </w:r>
      <w:r>
        <w:rPr>
          <w:noProof/>
        </w:rPr>
        <w:t>308</w:t>
      </w:r>
      <w:r>
        <w:rPr>
          <w:noProof/>
        </w:rPr>
        <w:fldChar w:fldCharType="end"/>
      </w:r>
    </w:p>
    <w:p w14:paraId="78DC6416" w14:textId="094FA7DB"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_Toc209521559 \h </w:instrText>
      </w:r>
      <w:r>
        <w:rPr>
          <w:noProof/>
        </w:rPr>
      </w:r>
      <w:r>
        <w:rPr>
          <w:noProof/>
        </w:rPr>
        <w:fldChar w:fldCharType="separate"/>
      </w:r>
      <w:r>
        <w:rPr>
          <w:noProof/>
        </w:rPr>
        <w:t>308</w:t>
      </w:r>
      <w:r>
        <w:rPr>
          <w:noProof/>
        </w:rPr>
        <w:fldChar w:fldCharType="end"/>
      </w:r>
    </w:p>
    <w:p w14:paraId="39F8A3CB" w14:textId="75863FC8"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_Toc209521560 \h </w:instrText>
      </w:r>
      <w:r>
        <w:rPr>
          <w:noProof/>
        </w:rPr>
      </w:r>
      <w:r>
        <w:rPr>
          <w:noProof/>
        </w:rPr>
        <w:fldChar w:fldCharType="separate"/>
      </w:r>
      <w:r>
        <w:rPr>
          <w:noProof/>
        </w:rPr>
        <w:t>308</w:t>
      </w:r>
      <w:r>
        <w:rPr>
          <w:noProof/>
        </w:rPr>
        <w:fldChar w:fldCharType="end"/>
      </w:r>
    </w:p>
    <w:p w14:paraId="12B069B5" w14:textId="3B3CFE6F" w:rsidR="00415D32" w:rsidRDefault="00415D32">
      <w:pPr>
        <w:pStyle w:val="TOC4"/>
        <w:rPr>
          <w:rFonts w:asciiTheme="minorHAnsi" w:eastAsiaTheme="minorEastAsia" w:hAnsiTheme="minorHAnsi" w:cstheme="minorBidi"/>
          <w:noProof/>
          <w:kern w:val="2"/>
          <w:sz w:val="24"/>
          <w:szCs w:val="24"/>
          <w:lang w:eastAsia="en-GB"/>
          <w14:ligatures w14:val="standardContextual"/>
        </w:rPr>
      </w:pPr>
      <w:r>
        <w:rPr>
          <w:noProof/>
        </w:rPr>
        <w:t>9.6.7.3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_Toc209521561 \h </w:instrText>
      </w:r>
      <w:r>
        <w:rPr>
          <w:noProof/>
        </w:rPr>
      </w:r>
      <w:r>
        <w:rPr>
          <w:noProof/>
        </w:rPr>
        <w:fldChar w:fldCharType="separate"/>
      </w:r>
      <w:r>
        <w:rPr>
          <w:noProof/>
        </w:rPr>
        <w:t>308</w:t>
      </w:r>
      <w:r>
        <w:rPr>
          <w:noProof/>
        </w:rPr>
        <w:fldChar w:fldCharType="end"/>
      </w:r>
    </w:p>
    <w:p w14:paraId="14D3F8C2" w14:textId="5EF15594"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rPr>
        <w:t>9.6.8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_Toc209521562 \h </w:instrText>
      </w:r>
      <w:r>
        <w:rPr>
          <w:noProof/>
        </w:rPr>
      </w:r>
      <w:r>
        <w:rPr>
          <w:noProof/>
        </w:rPr>
        <w:fldChar w:fldCharType="separate"/>
      </w:r>
      <w:r>
        <w:rPr>
          <w:noProof/>
        </w:rPr>
        <w:t>308</w:t>
      </w:r>
      <w:r>
        <w:rPr>
          <w:noProof/>
        </w:rPr>
        <w:fldChar w:fldCharType="end"/>
      </w:r>
    </w:p>
    <w:p w14:paraId="22FAE034" w14:textId="4EB6965D" w:rsidR="00415D32" w:rsidRDefault="00415D3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_Toc209521563 \h </w:instrText>
      </w:r>
      <w:r>
        <w:rPr>
          <w:noProof/>
        </w:rPr>
      </w:r>
      <w:r>
        <w:rPr>
          <w:noProof/>
        </w:rPr>
        <w:fldChar w:fldCharType="separate"/>
      </w:r>
      <w:r>
        <w:rPr>
          <w:noProof/>
        </w:rPr>
        <w:t>309</w:t>
      </w:r>
      <w:r>
        <w:rPr>
          <w:noProof/>
        </w:rPr>
        <w:fldChar w:fldCharType="end"/>
      </w:r>
    </w:p>
    <w:p w14:paraId="0D77E770" w14:textId="740E7CEE"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_Toc209521564 \h </w:instrText>
      </w:r>
      <w:r>
        <w:rPr>
          <w:noProof/>
        </w:rPr>
      </w:r>
      <w:r>
        <w:rPr>
          <w:noProof/>
        </w:rPr>
        <w:fldChar w:fldCharType="separate"/>
      </w:r>
      <w:r>
        <w:rPr>
          <w:noProof/>
        </w:rPr>
        <w:t>309</w:t>
      </w:r>
      <w:r>
        <w:rPr>
          <w:noProof/>
        </w:rPr>
        <w:fldChar w:fldCharType="end"/>
      </w:r>
    </w:p>
    <w:p w14:paraId="4BF65E2C" w14:textId="07214A5B"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_Toc209521565 \h </w:instrText>
      </w:r>
      <w:r>
        <w:rPr>
          <w:noProof/>
        </w:rPr>
      </w:r>
      <w:r>
        <w:rPr>
          <w:noProof/>
        </w:rPr>
        <w:fldChar w:fldCharType="separate"/>
      </w:r>
      <w:r>
        <w:rPr>
          <w:noProof/>
        </w:rPr>
        <w:t>309</w:t>
      </w:r>
      <w:r>
        <w:rPr>
          <w:noProof/>
        </w:rPr>
        <w:fldChar w:fldCharType="end"/>
      </w:r>
    </w:p>
    <w:p w14:paraId="45879773" w14:textId="41DC532E" w:rsidR="00415D32" w:rsidRDefault="00415D3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_Toc209521566 \h </w:instrText>
      </w:r>
      <w:r>
        <w:rPr>
          <w:noProof/>
        </w:rPr>
      </w:r>
      <w:r>
        <w:rPr>
          <w:noProof/>
        </w:rPr>
        <w:fldChar w:fldCharType="separate"/>
      </w:r>
      <w:r>
        <w:rPr>
          <w:noProof/>
        </w:rPr>
        <w:t>309</w:t>
      </w:r>
      <w:r>
        <w:rPr>
          <w:noProof/>
        </w:rPr>
        <w:fldChar w:fldCharType="end"/>
      </w:r>
    </w:p>
    <w:p w14:paraId="7DC9EBF8" w14:textId="2AEBADBA"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11</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_Toc209521567 \h </w:instrText>
      </w:r>
      <w:r>
        <w:rPr>
          <w:noProof/>
        </w:rPr>
      </w:r>
      <w:r>
        <w:rPr>
          <w:noProof/>
        </w:rPr>
        <w:fldChar w:fldCharType="separate"/>
      </w:r>
      <w:r>
        <w:rPr>
          <w:noProof/>
        </w:rPr>
        <w:t>310</w:t>
      </w:r>
      <w:r>
        <w:rPr>
          <w:noProof/>
        </w:rPr>
        <w:fldChar w:fldCharType="end"/>
      </w:r>
    </w:p>
    <w:p w14:paraId="466E7717" w14:textId="3AE405C3" w:rsidR="00415D32" w:rsidRDefault="00415D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_Toc209521568 \h </w:instrText>
      </w:r>
      <w:r>
        <w:rPr>
          <w:noProof/>
        </w:rPr>
      </w:r>
      <w:r>
        <w:rPr>
          <w:noProof/>
        </w:rPr>
        <w:fldChar w:fldCharType="separate"/>
      </w:r>
      <w:r>
        <w:rPr>
          <w:noProof/>
        </w:rPr>
        <w:t>310</w:t>
      </w:r>
      <w:r>
        <w:rPr>
          <w:noProof/>
        </w:rPr>
        <w:fldChar w:fldCharType="end"/>
      </w:r>
    </w:p>
    <w:p w14:paraId="16DB79B6" w14:textId="520127A6"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_Toc209521569 \h </w:instrText>
      </w:r>
      <w:r>
        <w:rPr>
          <w:noProof/>
        </w:rPr>
      </w:r>
      <w:r>
        <w:rPr>
          <w:noProof/>
        </w:rPr>
        <w:fldChar w:fldCharType="separate"/>
      </w:r>
      <w:r>
        <w:rPr>
          <w:noProof/>
        </w:rPr>
        <w:t>310</w:t>
      </w:r>
      <w:r>
        <w:rPr>
          <w:noProof/>
        </w:rPr>
        <w:fldChar w:fldCharType="end"/>
      </w:r>
    </w:p>
    <w:p w14:paraId="7CD8F21C" w14:textId="69CD2ED0"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_Toc209521570 \h </w:instrText>
      </w:r>
      <w:r>
        <w:rPr>
          <w:noProof/>
        </w:rPr>
      </w:r>
      <w:r>
        <w:rPr>
          <w:noProof/>
        </w:rPr>
        <w:fldChar w:fldCharType="separate"/>
      </w:r>
      <w:r>
        <w:rPr>
          <w:noProof/>
        </w:rPr>
        <w:t>310</w:t>
      </w:r>
      <w:r>
        <w:rPr>
          <w:noProof/>
        </w:rPr>
        <w:fldChar w:fldCharType="end"/>
      </w:r>
    </w:p>
    <w:p w14:paraId="29CD28D0" w14:textId="679B6E64"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_Toc209521571 \h </w:instrText>
      </w:r>
      <w:r>
        <w:rPr>
          <w:noProof/>
        </w:rPr>
      </w:r>
      <w:r>
        <w:rPr>
          <w:noProof/>
        </w:rPr>
        <w:fldChar w:fldCharType="separate"/>
      </w:r>
      <w:r>
        <w:rPr>
          <w:noProof/>
        </w:rPr>
        <w:t>319</w:t>
      </w:r>
      <w:r>
        <w:rPr>
          <w:noProof/>
        </w:rPr>
        <w:fldChar w:fldCharType="end"/>
      </w:r>
    </w:p>
    <w:p w14:paraId="3EA38B27" w14:textId="43A0435C"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_Toc209521572 \h </w:instrText>
      </w:r>
      <w:r>
        <w:rPr>
          <w:noProof/>
        </w:rPr>
      </w:r>
      <w:r>
        <w:rPr>
          <w:noProof/>
        </w:rPr>
        <w:fldChar w:fldCharType="separate"/>
      </w:r>
      <w:r>
        <w:rPr>
          <w:noProof/>
        </w:rPr>
        <w:t>327</w:t>
      </w:r>
      <w:r>
        <w:rPr>
          <w:noProof/>
        </w:rPr>
        <w:fldChar w:fldCharType="end"/>
      </w:r>
    </w:p>
    <w:p w14:paraId="231E3DF9" w14:textId="4E057C3D"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_Toc209521573 \h </w:instrText>
      </w:r>
      <w:r>
        <w:rPr>
          <w:noProof/>
        </w:rPr>
      </w:r>
      <w:r>
        <w:rPr>
          <w:noProof/>
        </w:rPr>
        <w:fldChar w:fldCharType="separate"/>
      </w:r>
      <w:r>
        <w:rPr>
          <w:noProof/>
        </w:rPr>
        <w:t>330</w:t>
      </w:r>
      <w:r>
        <w:rPr>
          <w:noProof/>
        </w:rPr>
        <w:fldChar w:fldCharType="end"/>
      </w:r>
    </w:p>
    <w:p w14:paraId="5A3C3506" w14:textId="0779009C"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_Toc209521574 \h </w:instrText>
      </w:r>
      <w:r>
        <w:rPr>
          <w:noProof/>
        </w:rPr>
      </w:r>
      <w:r>
        <w:rPr>
          <w:noProof/>
        </w:rPr>
        <w:fldChar w:fldCharType="separate"/>
      </w:r>
      <w:r>
        <w:rPr>
          <w:noProof/>
        </w:rPr>
        <w:t>336</w:t>
      </w:r>
      <w:r>
        <w:rPr>
          <w:noProof/>
        </w:rPr>
        <w:fldChar w:fldCharType="end"/>
      </w:r>
    </w:p>
    <w:p w14:paraId="52CB1087" w14:textId="039A1954"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_Toc209521575 \h </w:instrText>
      </w:r>
      <w:r>
        <w:rPr>
          <w:noProof/>
        </w:rPr>
      </w:r>
      <w:r>
        <w:rPr>
          <w:noProof/>
        </w:rPr>
        <w:fldChar w:fldCharType="separate"/>
      </w:r>
      <w:r>
        <w:rPr>
          <w:noProof/>
        </w:rPr>
        <w:t>343</w:t>
      </w:r>
      <w:r>
        <w:rPr>
          <w:noProof/>
        </w:rPr>
        <w:fldChar w:fldCharType="end"/>
      </w:r>
    </w:p>
    <w:p w14:paraId="5345F3B8" w14:textId="7297145C"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_Toc209521576 \h </w:instrText>
      </w:r>
      <w:r>
        <w:rPr>
          <w:noProof/>
        </w:rPr>
      </w:r>
      <w:r>
        <w:rPr>
          <w:noProof/>
        </w:rPr>
        <w:fldChar w:fldCharType="separate"/>
      </w:r>
      <w:r>
        <w:rPr>
          <w:noProof/>
        </w:rPr>
        <w:t>355</w:t>
      </w:r>
      <w:r>
        <w:rPr>
          <w:noProof/>
        </w:rPr>
        <w:fldChar w:fldCharType="end"/>
      </w:r>
    </w:p>
    <w:p w14:paraId="3DA3AA2B" w14:textId="5813732B"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_Toc209521577 \h </w:instrText>
      </w:r>
      <w:r>
        <w:rPr>
          <w:noProof/>
        </w:rPr>
      </w:r>
      <w:r>
        <w:rPr>
          <w:noProof/>
        </w:rPr>
        <w:fldChar w:fldCharType="separate"/>
      </w:r>
      <w:r>
        <w:rPr>
          <w:noProof/>
        </w:rPr>
        <w:t>358</w:t>
      </w:r>
      <w:r>
        <w:rPr>
          <w:noProof/>
        </w:rPr>
        <w:fldChar w:fldCharType="end"/>
      </w:r>
    </w:p>
    <w:p w14:paraId="4AC402AC" w14:textId="2209C107"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_Toc209521578 \h </w:instrText>
      </w:r>
      <w:r>
        <w:rPr>
          <w:noProof/>
        </w:rPr>
      </w:r>
      <w:r>
        <w:rPr>
          <w:noProof/>
        </w:rPr>
        <w:fldChar w:fldCharType="separate"/>
      </w:r>
      <w:r>
        <w:rPr>
          <w:noProof/>
        </w:rPr>
        <w:t>362</w:t>
      </w:r>
      <w:r>
        <w:rPr>
          <w:noProof/>
        </w:rPr>
        <w:fldChar w:fldCharType="end"/>
      </w:r>
    </w:p>
    <w:p w14:paraId="5CA74C29" w14:textId="689D38DD"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_Toc209521579 \h </w:instrText>
      </w:r>
      <w:r>
        <w:rPr>
          <w:noProof/>
        </w:rPr>
      </w:r>
      <w:r>
        <w:rPr>
          <w:noProof/>
        </w:rPr>
        <w:fldChar w:fldCharType="separate"/>
      </w:r>
      <w:r>
        <w:rPr>
          <w:noProof/>
        </w:rPr>
        <w:t>365</w:t>
      </w:r>
      <w:r>
        <w:rPr>
          <w:noProof/>
        </w:rPr>
        <w:fldChar w:fldCharType="end"/>
      </w:r>
    </w:p>
    <w:p w14:paraId="1921AC45" w14:textId="4BB9A928"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_Toc209521580 \h </w:instrText>
      </w:r>
      <w:r>
        <w:rPr>
          <w:noProof/>
        </w:rPr>
      </w:r>
      <w:r>
        <w:rPr>
          <w:noProof/>
        </w:rPr>
        <w:fldChar w:fldCharType="separate"/>
      </w:r>
      <w:r>
        <w:rPr>
          <w:noProof/>
        </w:rPr>
        <w:t>373</w:t>
      </w:r>
      <w:r>
        <w:rPr>
          <w:noProof/>
        </w:rPr>
        <w:fldChar w:fldCharType="end"/>
      </w:r>
    </w:p>
    <w:p w14:paraId="3BDA91B5" w14:textId="5DBE9274"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_Toc209521581 \h </w:instrText>
      </w:r>
      <w:r>
        <w:rPr>
          <w:noProof/>
        </w:rPr>
      </w:r>
      <w:r>
        <w:rPr>
          <w:noProof/>
        </w:rPr>
        <w:fldChar w:fldCharType="separate"/>
      </w:r>
      <w:r>
        <w:rPr>
          <w:noProof/>
        </w:rPr>
        <w:t>376</w:t>
      </w:r>
      <w:r>
        <w:rPr>
          <w:noProof/>
        </w:rPr>
        <w:fldChar w:fldCharType="end"/>
      </w:r>
    </w:p>
    <w:p w14:paraId="4B14A0E6" w14:textId="2F1DA00B"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_Toc209521582 \h </w:instrText>
      </w:r>
      <w:r>
        <w:rPr>
          <w:noProof/>
        </w:rPr>
      </w:r>
      <w:r>
        <w:rPr>
          <w:noProof/>
        </w:rPr>
        <w:fldChar w:fldCharType="separate"/>
      </w:r>
      <w:r>
        <w:rPr>
          <w:noProof/>
        </w:rPr>
        <w:t>378</w:t>
      </w:r>
      <w:r>
        <w:rPr>
          <w:noProof/>
        </w:rPr>
        <w:fldChar w:fldCharType="end"/>
      </w:r>
    </w:p>
    <w:p w14:paraId="716D70B7" w14:textId="5129C362"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_Toc209521583 \h </w:instrText>
      </w:r>
      <w:r>
        <w:rPr>
          <w:noProof/>
        </w:rPr>
      </w:r>
      <w:r>
        <w:rPr>
          <w:noProof/>
        </w:rPr>
        <w:fldChar w:fldCharType="separate"/>
      </w:r>
      <w:r>
        <w:rPr>
          <w:noProof/>
        </w:rPr>
        <w:t>379</w:t>
      </w:r>
      <w:r>
        <w:rPr>
          <w:noProof/>
        </w:rPr>
        <w:fldChar w:fldCharType="end"/>
      </w:r>
    </w:p>
    <w:p w14:paraId="0E8A2288" w14:textId="16805D5D"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_Toc209521584 \h </w:instrText>
      </w:r>
      <w:r>
        <w:rPr>
          <w:noProof/>
        </w:rPr>
      </w:r>
      <w:r>
        <w:rPr>
          <w:noProof/>
        </w:rPr>
        <w:fldChar w:fldCharType="separate"/>
      </w:r>
      <w:r>
        <w:rPr>
          <w:noProof/>
        </w:rPr>
        <w:t>381</w:t>
      </w:r>
      <w:r>
        <w:rPr>
          <w:noProof/>
        </w:rPr>
        <w:fldChar w:fldCharType="end"/>
      </w:r>
    </w:p>
    <w:p w14:paraId="645B6D3B" w14:textId="3B878B14"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_Toc209521585 \h </w:instrText>
      </w:r>
      <w:r>
        <w:rPr>
          <w:noProof/>
        </w:rPr>
      </w:r>
      <w:r>
        <w:rPr>
          <w:noProof/>
        </w:rPr>
        <w:fldChar w:fldCharType="separate"/>
      </w:r>
      <w:r>
        <w:rPr>
          <w:noProof/>
        </w:rPr>
        <w:t>387</w:t>
      </w:r>
      <w:r>
        <w:rPr>
          <w:noProof/>
        </w:rPr>
        <w:fldChar w:fldCharType="end"/>
      </w:r>
    </w:p>
    <w:p w14:paraId="227A689F" w14:textId="4F7E052F"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_Toc209521586 \h </w:instrText>
      </w:r>
      <w:r>
        <w:rPr>
          <w:noProof/>
        </w:rPr>
      </w:r>
      <w:r>
        <w:rPr>
          <w:noProof/>
        </w:rPr>
        <w:fldChar w:fldCharType="separate"/>
      </w:r>
      <w:r>
        <w:rPr>
          <w:noProof/>
        </w:rPr>
        <w:t>392</w:t>
      </w:r>
      <w:r>
        <w:rPr>
          <w:noProof/>
        </w:rPr>
        <w:fldChar w:fldCharType="end"/>
      </w:r>
    </w:p>
    <w:p w14:paraId="4D0C5CB9" w14:textId="167F85AE"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_Toc209521587 \h </w:instrText>
      </w:r>
      <w:r>
        <w:rPr>
          <w:noProof/>
        </w:rPr>
      </w:r>
      <w:r>
        <w:rPr>
          <w:noProof/>
        </w:rPr>
        <w:fldChar w:fldCharType="separate"/>
      </w:r>
      <w:r>
        <w:rPr>
          <w:noProof/>
        </w:rPr>
        <w:t>398</w:t>
      </w:r>
      <w:r>
        <w:rPr>
          <w:noProof/>
        </w:rPr>
        <w:fldChar w:fldCharType="end"/>
      </w:r>
    </w:p>
    <w:p w14:paraId="6E4E118D" w14:textId="44534836" w:rsidR="00415D32" w:rsidRDefault="00415D32">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_Toc209521588 \h </w:instrText>
      </w:r>
      <w:r>
        <w:rPr>
          <w:noProof/>
        </w:rPr>
      </w:r>
      <w:r>
        <w:rPr>
          <w:noProof/>
        </w:rPr>
        <w:fldChar w:fldCharType="separate"/>
      </w:r>
      <w:r>
        <w:rPr>
          <w:noProof/>
        </w:rPr>
        <w:t>402</w:t>
      </w:r>
      <w:r>
        <w:rPr>
          <w:noProof/>
        </w:rPr>
        <w:fldChar w:fldCharType="end"/>
      </w:r>
    </w:p>
    <w:p w14:paraId="44044116" w14:textId="34538DC7" w:rsidR="00415D32" w:rsidRDefault="00415D3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_Toc209521589 \h </w:instrText>
      </w:r>
      <w:r>
        <w:rPr>
          <w:noProof/>
        </w:rPr>
      </w:r>
      <w:r>
        <w:rPr>
          <w:noProof/>
        </w:rPr>
        <w:fldChar w:fldCharType="separate"/>
      </w:r>
      <w:r>
        <w:rPr>
          <w:noProof/>
        </w:rPr>
        <w:t>408</w:t>
      </w:r>
      <w:r>
        <w:rPr>
          <w:noProof/>
        </w:rPr>
        <w:fldChar w:fldCharType="end"/>
      </w:r>
    </w:p>
    <w:p w14:paraId="2379130B" w14:textId="7241D45D" w:rsidR="00080512" w:rsidRPr="004D3578" w:rsidRDefault="003C1A63">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85515295"/>
      <w:bookmarkStart w:id="46" w:name="_Toc192872602"/>
      <w:bookmarkStart w:id="47" w:name="_Toc200970304"/>
      <w:bookmarkStart w:id="48" w:name="_Toc207721635"/>
      <w:bookmarkStart w:id="49" w:name="_Toc20952049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0" w:name="references"/>
      <w:bookmarkStart w:id="51" w:name="_Toc85734049"/>
      <w:bookmarkStart w:id="52" w:name="_Toc89431348"/>
      <w:bookmarkStart w:id="53" w:name="_Toc97042140"/>
      <w:bookmarkStart w:id="54" w:name="_Toc97045284"/>
      <w:bookmarkStart w:id="55" w:name="_Toc97155029"/>
      <w:bookmarkStart w:id="56" w:name="_Toc101521179"/>
      <w:bookmarkStart w:id="57" w:name="_Toc138761435"/>
      <w:bookmarkStart w:id="58" w:name="_Toc145707629"/>
      <w:bookmarkStart w:id="59" w:name="_Toc160570087"/>
      <w:bookmarkStart w:id="60" w:name="_Toc162007683"/>
      <w:bookmarkStart w:id="61" w:name="_Toc185515296"/>
      <w:bookmarkStart w:id="62" w:name="_Toc192872603"/>
      <w:bookmarkStart w:id="63" w:name="_Toc200970305"/>
      <w:bookmarkStart w:id="64" w:name="_Toc207721636"/>
      <w:bookmarkStart w:id="65" w:name="_Toc209520499"/>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 w:name="_Hlk506360308"/>
      <w:r>
        <w:t>Common API Framework for 3GPP Northbound APIs</w:t>
      </w:r>
      <w:bookmarkEnd w:id="66"/>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D8C2DB0" w14:textId="77777777" w:rsidR="008B790C" w:rsidRDefault="000844A7" w:rsidP="008B790C">
      <w:pPr>
        <w:pStyle w:val="EX"/>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7" w:name="definitions"/>
      <w:bookmarkStart w:id="68" w:name="_Toc85734050"/>
      <w:bookmarkStart w:id="69" w:name="_Toc89431349"/>
      <w:bookmarkStart w:id="70" w:name="_Toc97042141"/>
      <w:bookmarkStart w:id="71" w:name="_Toc97045285"/>
      <w:bookmarkStart w:id="72" w:name="_Toc97155030"/>
      <w:bookmarkStart w:id="73" w:name="_Toc101521180"/>
      <w:bookmarkStart w:id="74" w:name="_Toc138761436"/>
      <w:bookmarkStart w:id="75" w:name="_Toc145707630"/>
      <w:bookmarkStart w:id="76" w:name="_Toc160570088"/>
      <w:bookmarkStart w:id="77" w:name="_Toc162007684"/>
      <w:bookmarkStart w:id="78" w:name="_Toc185515297"/>
      <w:bookmarkStart w:id="79" w:name="_Toc192872604"/>
      <w:bookmarkStart w:id="80" w:name="_Toc200970306"/>
      <w:bookmarkStart w:id="81" w:name="_Toc207721637"/>
      <w:bookmarkStart w:id="82" w:name="_Toc209520500"/>
      <w:bookmarkEnd w:id="67"/>
      <w:r w:rsidRPr="004D3578">
        <w:t>3</w:t>
      </w:r>
      <w:r w:rsidRPr="004D3578">
        <w:tab/>
        <w:t>Definitions</w:t>
      </w:r>
      <w:r w:rsidR="00602AEA">
        <w:t xml:space="preserve"> of terms,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ED1AA8A" w14:textId="2C136610" w:rsidR="00080512" w:rsidRPr="004D3578" w:rsidRDefault="00080512" w:rsidP="008C5791"/>
    <w:p w14:paraId="4C886013" w14:textId="6D72DE64" w:rsidR="00080512" w:rsidRPr="004D3578" w:rsidRDefault="00080512">
      <w:pPr>
        <w:pStyle w:val="Heading2"/>
      </w:pPr>
      <w:bookmarkStart w:id="83" w:name="_Toc85734051"/>
      <w:bookmarkStart w:id="84" w:name="_Toc89431350"/>
      <w:bookmarkStart w:id="85" w:name="_Toc97042142"/>
      <w:bookmarkStart w:id="86" w:name="_Toc97045286"/>
      <w:bookmarkStart w:id="87" w:name="_Toc97155031"/>
      <w:bookmarkStart w:id="88" w:name="_Toc101521181"/>
      <w:bookmarkStart w:id="89" w:name="_Toc138761437"/>
      <w:bookmarkStart w:id="90" w:name="_Toc145707631"/>
      <w:bookmarkStart w:id="91" w:name="_Toc160570089"/>
      <w:bookmarkStart w:id="92" w:name="_Toc162007685"/>
      <w:bookmarkStart w:id="93" w:name="_Toc185515298"/>
      <w:bookmarkStart w:id="94" w:name="_Toc192872605"/>
      <w:bookmarkStart w:id="95" w:name="_Toc200970307"/>
      <w:bookmarkStart w:id="96" w:name="_Toc207721638"/>
      <w:bookmarkStart w:id="97" w:name="_Toc209520501"/>
      <w:r w:rsidRPr="004D3578">
        <w:t>3.1</w:t>
      </w:r>
      <w:r w:rsidRPr="004D3578">
        <w:tab/>
      </w:r>
      <w:r w:rsidR="002B6339">
        <w:t>Terms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98" w:name="_Toc85734052"/>
      <w:bookmarkStart w:id="99" w:name="_Toc89431351"/>
      <w:bookmarkStart w:id="100" w:name="_Toc97042143"/>
      <w:bookmarkStart w:id="101" w:name="_Toc97045287"/>
      <w:bookmarkStart w:id="102" w:name="_Toc97155032"/>
      <w:bookmarkStart w:id="103" w:name="_Toc101521182"/>
      <w:bookmarkStart w:id="104" w:name="_Toc138761438"/>
      <w:bookmarkStart w:id="105" w:name="_Toc145707632"/>
      <w:bookmarkStart w:id="106" w:name="_Toc160570090"/>
      <w:bookmarkStart w:id="10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08" w:name="_Toc185515299"/>
      <w:bookmarkStart w:id="109" w:name="_Toc192872606"/>
      <w:bookmarkStart w:id="110" w:name="_Toc200970308"/>
      <w:bookmarkStart w:id="111" w:name="_Toc207721639"/>
      <w:bookmarkStart w:id="112" w:name="_Toc209520502"/>
      <w:r w:rsidRPr="004D3578">
        <w:t>3.2</w:t>
      </w:r>
      <w:r w:rsidRPr="004D3578">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3" w:name="_Toc85734053"/>
      <w:bookmarkStart w:id="114" w:name="_Toc89431352"/>
      <w:bookmarkStart w:id="115" w:name="_Toc97042144"/>
      <w:bookmarkStart w:id="116" w:name="_Toc97045288"/>
      <w:bookmarkStart w:id="117" w:name="_Toc97155033"/>
      <w:bookmarkStart w:id="118" w:name="_Toc101521183"/>
      <w:bookmarkStart w:id="119" w:name="_Toc138761439"/>
      <w:bookmarkStart w:id="120" w:name="_Toc145707633"/>
      <w:bookmarkStart w:id="121" w:name="_Toc160570091"/>
      <w:bookmarkStart w:id="122" w:name="_Toc162007687"/>
      <w:bookmarkStart w:id="123" w:name="_Toc185515300"/>
      <w:bookmarkStart w:id="124" w:name="_Toc192872607"/>
      <w:bookmarkStart w:id="125" w:name="_Toc200970309"/>
      <w:bookmarkStart w:id="126" w:name="_Toc207721640"/>
      <w:bookmarkStart w:id="127" w:name="_Toc209520503"/>
      <w:r w:rsidRPr="004D3578">
        <w:t>3.3</w:t>
      </w:r>
      <w:r w:rsidRPr="004D3578">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28" w:name="clause4"/>
      <w:bookmarkStart w:id="129" w:name="_Toc85734054"/>
      <w:bookmarkStart w:id="130" w:name="_Toc89431353"/>
      <w:bookmarkStart w:id="131" w:name="_Toc97042145"/>
      <w:bookmarkStart w:id="132" w:name="_Toc97045289"/>
      <w:bookmarkStart w:id="133" w:name="_Toc97155034"/>
      <w:bookmarkStart w:id="134" w:name="_Toc101521184"/>
      <w:bookmarkStart w:id="135" w:name="_Toc138761440"/>
      <w:bookmarkStart w:id="136" w:name="_Toc145707634"/>
      <w:bookmarkStart w:id="137" w:name="_Toc160570092"/>
      <w:bookmarkStart w:id="138" w:name="_Toc162007688"/>
      <w:bookmarkStart w:id="139" w:name="_Toc185515301"/>
      <w:bookmarkStart w:id="140" w:name="_Toc192872608"/>
      <w:bookmarkStart w:id="141" w:name="_Toc200970310"/>
      <w:bookmarkStart w:id="142" w:name="_Toc207721641"/>
      <w:bookmarkStart w:id="143" w:name="_Toc209520504"/>
      <w:bookmarkEnd w:id="128"/>
      <w:r w:rsidRPr="004D3578">
        <w:t>4</w:t>
      </w:r>
      <w:r w:rsidRPr="004D3578">
        <w:tab/>
      </w:r>
      <w:r w:rsidR="0024274C">
        <w:t>Overview</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44" w:name="_Toc85734055"/>
      <w:bookmarkStart w:id="145" w:name="_Toc89431354"/>
      <w:bookmarkStart w:id="146" w:name="_Toc97042146"/>
      <w:bookmarkStart w:id="147" w:name="_Toc97045290"/>
      <w:bookmarkStart w:id="148" w:name="_Toc97155035"/>
      <w:bookmarkStart w:id="149" w:name="_Toc101521185"/>
      <w:bookmarkStart w:id="150" w:name="_Toc138761441"/>
      <w:bookmarkStart w:id="151" w:name="_Toc145707635"/>
      <w:bookmarkStart w:id="152" w:name="_Toc160570093"/>
      <w:bookmarkStart w:id="153" w:name="_Toc162007689"/>
      <w:bookmarkStart w:id="154" w:name="_Toc185515302"/>
      <w:bookmarkStart w:id="155" w:name="_Toc192872609"/>
      <w:bookmarkStart w:id="156" w:name="_Toc200970311"/>
      <w:bookmarkStart w:id="157" w:name="_Toc207721642"/>
      <w:bookmarkStart w:id="158" w:name="_Toc209520505"/>
      <w:r>
        <w:t>5</w:t>
      </w:r>
      <w:r w:rsidR="00BA077D">
        <w:tab/>
        <w:t xml:space="preserve">Services offered by </w:t>
      </w:r>
      <w:r>
        <w:t>E</w:t>
      </w:r>
      <w:r w:rsidR="00CC1923">
        <w:t>dge Enabler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4B9F646" w14:textId="2009BEC7" w:rsidR="00680C72" w:rsidRDefault="0024274C" w:rsidP="00680C72">
      <w:pPr>
        <w:pStyle w:val="Heading2"/>
      </w:pPr>
      <w:bookmarkStart w:id="159" w:name="_Toc85734056"/>
      <w:bookmarkStart w:id="160" w:name="_Toc89431355"/>
      <w:bookmarkStart w:id="161" w:name="_Toc97042147"/>
      <w:bookmarkStart w:id="162" w:name="_Toc97045291"/>
      <w:bookmarkStart w:id="163" w:name="_Toc97155036"/>
      <w:bookmarkStart w:id="164" w:name="_Toc101521186"/>
      <w:bookmarkStart w:id="165" w:name="_Toc138761442"/>
      <w:bookmarkStart w:id="166" w:name="_Toc145707636"/>
      <w:bookmarkStart w:id="167" w:name="_Toc160570094"/>
      <w:bookmarkStart w:id="168" w:name="_Toc162007690"/>
      <w:bookmarkStart w:id="169" w:name="_Toc185515303"/>
      <w:bookmarkStart w:id="170" w:name="_Toc192872610"/>
      <w:bookmarkStart w:id="171" w:name="_Toc200970312"/>
      <w:bookmarkStart w:id="172" w:name="_Toc207721643"/>
      <w:bookmarkStart w:id="173" w:name="_Toc209520506"/>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tcPr>
          <w:p w14:paraId="76117A9C" w14:textId="39207581" w:rsidR="00245E8D" w:rsidRDefault="00245E8D" w:rsidP="00245E8D">
            <w:pPr>
              <w:pStyle w:val="TAL"/>
            </w:pPr>
            <w:r>
              <w:lastRenderedPageBreak/>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74" w:name="_Toc85734057"/>
      <w:bookmarkStart w:id="175" w:name="_Toc89431356"/>
      <w:bookmarkStart w:id="176" w:name="_Toc97042148"/>
      <w:bookmarkStart w:id="177" w:name="_Toc97045292"/>
      <w:bookmarkStart w:id="178" w:name="_Toc97155037"/>
      <w:bookmarkStart w:id="179" w:name="_Toc101521187"/>
      <w:bookmarkStart w:id="180" w:name="_Toc138761443"/>
      <w:bookmarkStart w:id="181" w:name="_Toc145707637"/>
      <w:bookmarkStart w:id="182" w:name="_Toc160570095"/>
      <w:bookmarkStart w:id="183" w:name="_Toc162007691"/>
      <w:bookmarkStart w:id="184" w:name="_Toc185515304"/>
      <w:bookmarkStart w:id="185" w:name="_Toc192872611"/>
      <w:bookmarkStart w:id="186" w:name="_Toc200970313"/>
      <w:bookmarkStart w:id="187" w:name="_Toc207721644"/>
      <w:bookmarkStart w:id="188" w:name="_Toc209520507"/>
      <w:r>
        <w:t>5.2</w:t>
      </w:r>
      <w:r w:rsidR="00222B96">
        <w:tab/>
        <w:t>Eees_EASRegistration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FF35FCB" w14:textId="353EB16F" w:rsidR="00222B96" w:rsidRDefault="00555556" w:rsidP="00222B96">
      <w:pPr>
        <w:pStyle w:val="Heading3"/>
      </w:pPr>
      <w:bookmarkStart w:id="189" w:name="_Toc85734058"/>
      <w:bookmarkStart w:id="190" w:name="_Toc89431357"/>
      <w:bookmarkStart w:id="191" w:name="_Toc97042149"/>
      <w:bookmarkStart w:id="192" w:name="_Toc97045293"/>
      <w:bookmarkStart w:id="193" w:name="_Toc97155038"/>
      <w:bookmarkStart w:id="194" w:name="_Toc101521188"/>
      <w:bookmarkStart w:id="195" w:name="_Toc138761444"/>
      <w:bookmarkStart w:id="196" w:name="_Toc145707638"/>
      <w:bookmarkStart w:id="197" w:name="_Toc160570096"/>
      <w:bookmarkStart w:id="198" w:name="_Toc162007692"/>
      <w:bookmarkStart w:id="199" w:name="_Toc185515305"/>
      <w:bookmarkStart w:id="200" w:name="_Toc192872612"/>
      <w:bookmarkStart w:id="201" w:name="_Toc200970314"/>
      <w:bookmarkStart w:id="202" w:name="_Toc207721645"/>
      <w:bookmarkStart w:id="203" w:name="_Toc209520508"/>
      <w:r>
        <w:t>5.2</w:t>
      </w:r>
      <w:r w:rsidR="00222B96">
        <w:t>.1</w:t>
      </w:r>
      <w:r w:rsidR="00222B96">
        <w:tab/>
        <w:t>Service Description</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04" w:name="_Toc85734059"/>
      <w:bookmarkStart w:id="205" w:name="_Toc89431358"/>
      <w:bookmarkStart w:id="206" w:name="_Toc97042150"/>
      <w:bookmarkStart w:id="207" w:name="_Toc97045294"/>
      <w:bookmarkStart w:id="208" w:name="_Toc97155039"/>
      <w:bookmarkStart w:id="209" w:name="_Toc101521189"/>
      <w:bookmarkStart w:id="210" w:name="_Toc138761445"/>
      <w:bookmarkStart w:id="211" w:name="_Toc145707639"/>
      <w:bookmarkStart w:id="212" w:name="_Toc160570097"/>
      <w:bookmarkStart w:id="213" w:name="_Toc162007693"/>
      <w:bookmarkStart w:id="214" w:name="_Toc185515306"/>
      <w:bookmarkStart w:id="215" w:name="_Toc192872613"/>
      <w:bookmarkStart w:id="216" w:name="_Toc200970315"/>
      <w:bookmarkStart w:id="217" w:name="_Toc207721646"/>
      <w:bookmarkStart w:id="218" w:name="_Toc209520509"/>
      <w:r>
        <w:lastRenderedPageBreak/>
        <w:t>5.2</w:t>
      </w:r>
      <w:r w:rsidR="00222B96">
        <w:t>.2</w:t>
      </w:r>
      <w:r w:rsidR="00222B96">
        <w:tab/>
        <w:t>Service Operations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DD0F2CA" w14:textId="54338809" w:rsidR="00222B96" w:rsidRDefault="00555556" w:rsidP="00222B96">
      <w:pPr>
        <w:pStyle w:val="Heading4"/>
      </w:pPr>
      <w:bookmarkStart w:id="219" w:name="_Toc85734060"/>
      <w:bookmarkStart w:id="220" w:name="_Toc89431359"/>
      <w:bookmarkStart w:id="221" w:name="_Toc97042151"/>
      <w:bookmarkStart w:id="222" w:name="_Toc97045295"/>
      <w:bookmarkStart w:id="223" w:name="_Toc97155040"/>
      <w:bookmarkStart w:id="224" w:name="_Toc101521190"/>
      <w:bookmarkStart w:id="225" w:name="_Toc138761446"/>
      <w:bookmarkStart w:id="226" w:name="_Toc145707640"/>
      <w:bookmarkStart w:id="227" w:name="_Toc160570098"/>
      <w:bookmarkStart w:id="228" w:name="_Toc162007694"/>
      <w:bookmarkStart w:id="229" w:name="_Toc185515307"/>
      <w:bookmarkStart w:id="230" w:name="_Toc192872614"/>
      <w:bookmarkStart w:id="231" w:name="_Toc200970316"/>
      <w:bookmarkStart w:id="232" w:name="_Toc207721647"/>
      <w:bookmarkStart w:id="233" w:name="_Toc209520510"/>
      <w:r>
        <w:t>5.2</w:t>
      </w:r>
      <w:r w:rsidR="00222B96">
        <w:t>.2.1</w:t>
      </w:r>
      <w:r w:rsidR="00222B96">
        <w:tab/>
        <w:t>Introduction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34" w:name="_Toc85734061"/>
      <w:bookmarkStart w:id="235" w:name="_Toc89431360"/>
      <w:bookmarkStart w:id="236" w:name="_Toc97042152"/>
      <w:bookmarkStart w:id="237" w:name="_Toc97045296"/>
      <w:bookmarkStart w:id="238" w:name="_Toc97155041"/>
      <w:bookmarkStart w:id="239" w:name="_Toc101521191"/>
      <w:bookmarkStart w:id="240" w:name="_Toc138761447"/>
      <w:bookmarkStart w:id="241" w:name="_Toc145707641"/>
      <w:bookmarkStart w:id="242" w:name="_Toc160570099"/>
      <w:bookmarkStart w:id="243" w:name="_Toc162007695"/>
      <w:bookmarkStart w:id="244" w:name="_Toc185515308"/>
      <w:bookmarkStart w:id="245" w:name="_Toc192872615"/>
      <w:bookmarkStart w:id="246" w:name="_Toc200970317"/>
      <w:bookmarkStart w:id="247" w:name="_Toc207721648"/>
      <w:bookmarkStart w:id="248" w:name="_Toc209520511"/>
      <w:r>
        <w:t>5.2</w:t>
      </w:r>
      <w:r w:rsidR="00222B96">
        <w:t>.2.2</w:t>
      </w:r>
      <w:r w:rsidR="00222B96">
        <w:tab/>
        <w:t>Eees_EASRegistration_Request</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3FB4FF9" w14:textId="067F3B2D" w:rsidR="00222B96" w:rsidRDefault="00555556" w:rsidP="00222B96">
      <w:pPr>
        <w:pStyle w:val="Heading5"/>
      </w:pPr>
      <w:bookmarkStart w:id="249" w:name="_Toc85734062"/>
      <w:bookmarkStart w:id="250" w:name="_Toc89431361"/>
      <w:bookmarkStart w:id="251" w:name="_Toc97042153"/>
      <w:bookmarkStart w:id="252" w:name="_Toc97045297"/>
      <w:bookmarkStart w:id="253" w:name="_Toc97155042"/>
      <w:bookmarkStart w:id="254" w:name="_Toc101521192"/>
      <w:bookmarkStart w:id="255" w:name="_Toc138761448"/>
      <w:bookmarkStart w:id="256" w:name="_Toc145707642"/>
      <w:bookmarkStart w:id="257" w:name="_Toc160570100"/>
      <w:bookmarkStart w:id="258" w:name="_Toc162007696"/>
      <w:bookmarkStart w:id="259" w:name="_Toc185515309"/>
      <w:bookmarkStart w:id="260" w:name="_Toc192872616"/>
      <w:bookmarkStart w:id="261" w:name="_Toc200970318"/>
      <w:bookmarkStart w:id="262" w:name="_Toc207721649"/>
      <w:bookmarkStart w:id="263" w:name="_Toc209520512"/>
      <w:r>
        <w:t>5.2</w:t>
      </w:r>
      <w:r w:rsidR="00222B96">
        <w:t>.2.2.1</w:t>
      </w:r>
      <w:r w:rsidR="00222B96">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64" w:name="_Toc85734063"/>
      <w:bookmarkStart w:id="265" w:name="_Toc89431362"/>
      <w:bookmarkStart w:id="266" w:name="_Toc97042154"/>
      <w:bookmarkStart w:id="267" w:name="_Toc97045298"/>
      <w:bookmarkStart w:id="268" w:name="_Toc97155043"/>
      <w:bookmarkStart w:id="269" w:name="_Toc101521193"/>
      <w:bookmarkStart w:id="270" w:name="_Toc138761449"/>
      <w:bookmarkStart w:id="271" w:name="_Toc145707643"/>
      <w:bookmarkStart w:id="272" w:name="_Toc160570101"/>
      <w:bookmarkStart w:id="273" w:name="_Toc162007697"/>
      <w:bookmarkStart w:id="274" w:name="_Toc185515310"/>
      <w:bookmarkStart w:id="275" w:name="_Toc192872617"/>
      <w:bookmarkStart w:id="276" w:name="_Toc200970319"/>
      <w:bookmarkStart w:id="277" w:name="_Toc207721650"/>
      <w:bookmarkStart w:id="278" w:name="_Toc209520513"/>
      <w:r>
        <w:t>5.</w:t>
      </w:r>
      <w:r w:rsidR="00555556">
        <w:t>2</w:t>
      </w:r>
      <w:r>
        <w:t>.2.2.2</w:t>
      </w:r>
      <w:r>
        <w:tab/>
      </w:r>
      <w:r w:rsidR="00DD1C98">
        <w:t xml:space="preserve">Service consumer </w:t>
      </w:r>
      <w:r>
        <w:t>registering to EES using Eees_EASRegistration_Request operation</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79" w:name="_Toc85734064"/>
      <w:bookmarkStart w:id="280" w:name="_Toc89431363"/>
      <w:bookmarkStart w:id="281" w:name="_Toc97042155"/>
      <w:bookmarkStart w:id="282" w:name="_Toc97045299"/>
      <w:bookmarkStart w:id="283" w:name="_Toc97155044"/>
      <w:bookmarkStart w:id="284" w:name="_Toc101521194"/>
      <w:bookmarkStart w:id="285" w:name="_Toc138761450"/>
      <w:bookmarkStart w:id="286" w:name="_Toc145707644"/>
      <w:bookmarkStart w:id="287" w:name="_Toc160570102"/>
      <w:bookmarkStart w:id="288" w:name="_Toc162007698"/>
      <w:bookmarkStart w:id="289" w:name="_Toc185515311"/>
      <w:bookmarkStart w:id="290" w:name="_Toc192872618"/>
      <w:bookmarkStart w:id="291" w:name="_Toc200970320"/>
      <w:bookmarkStart w:id="292" w:name="_Toc207721651"/>
      <w:bookmarkStart w:id="293" w:name="_Toc209520514"/>
      <w:r>
        <w:t>5.2</w:t>
      </w:r>
      <w:r w:rsidR="00222B96">
        <w:t>.2.3</w:t>
      </w:r>
      <w:r w:rsidR="00222B96">
        <w:tab/>
        <w:t>Eees_EASRegistration_Update</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A511FE1" w14:textId="00216194" w:rsidR="00222B96" w:rsidRDefault="00555556" w:rsidP="00222B96">
      <w:pPr>
        <w:pStyle w:val="Heading5"/>
      </w:pPr>
      <w:bookmarkStart w:id="294" w:name="_Toc85734065"/>
      <w:bookmarkStart w:id="295" w:name="_Toc89431364"/>
      <w:bookmarkStart w:id="296" w:name="_Toc97042156"/>
      <w:bookmarkStart w:id="297" w:name="_Toc97045300"/>
      <w:bookmarkStart w:id="298" w:name="_Toc97155045"/>
      <w:bookmarkStart w:id="299" w:name="_Toc101521195"/>
      <w:bookmarkStart w:id="300" w:name="_Toc138761451"/>
      <w:bookmarkStart w:id="301" w:name="_Toc145707645"/>
      <w:bookmarkStart w:id="302" w:name="_Toc160570103"/>
      <w:bookmarkStart w:id="303" w:name="_Toc162007699"/>
      <w:bookmarkStart w:id="304" w:name="_Toc185515312"/>
      <w:bookmarkStart w:id="305" w:name="_Toc192872619"/>
      <w:bookmarkStart w:id="306" w:name="_Toc200970321"/>
      <w:bookmarkStart w:id="307" w:name="_Toc207721652"/>
      <w:bookmarkStart w:id="308" w:name="_Toc209520515"/>
      <w:r>
        <w:t>5.2</w:t>
      </w:r>
      <w:r w:rsidR="00222B96">
        <w:t>.2.3.1</w:t>
      </w:r>
      <w:r w:rsidR="00222B96">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09" w:name="_Toc85734066"/>
      <w:bookmarkStart w:id="310" w:name="_Toc89431365"/>
      <w:bookmarkStart w:id="311" w:name="_Toc97042157"/>
      <w:bookmarkStart w:id="312" w:name="_Toc97045301"/>
      <w:bookmarkStart w:id="313" w:name="_Toc97155046"/>
      <w:bookmarkStart w:id="314" w:name="_Toc101521196"/>
      <w:bookmarkStart w:id="315" w:name="_Toc138761452"/>
      <w:bookmarkStart w:id="316" w:name="_Toc145707646"/>
      <w:bookmarkStart w:id="317" w:name="_Toc160570104"/>
      <w:bookmarkStart w:id="318" w:name="_Toc162007700"/>
      <w:bookmarkStart w:id="319" w:name="_Toc185515313"/>
      <w:bookmarkStart w:id="320" w:name="_Toc192872620"/>
      <w:bookmarkStart w:id="321" w:name="_Toc200970322"/>
      <w:bookmarkStart w:id="322" w:name="_Toc207721653"/>
      <w:bookmarkStart w:id="323" w:name="_Toc209520516"/>
      <w:r>
        <w:lastRenderedPageBreak/>
        <w:t>5.2</w:t>
      </w:r>
      <w:r w:rsidR="00222B96">
        <w:t>.2.3.2</w:t>
      </w:r>
      <w:r w:rsidR="00222B96">
        <w:tab/>
      </w:r>
      <w:r w:rsidR="00AB4DC0">
        <w:t xml:space="preserve">Service consumer </w:t>
      </w:r>
      <w:r w:rsidR="00222B96">
        <w:t>updating registration information using Eees_EASRegistration_Update operation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24" w:name="_Toc85734067"/>
      <w:bookmarkStart w:id="325" w:name="_Toc89431366"/>
      <w:bookmarkStart w:id="326" w:name="_Toc97042158"/>
      <w:bookmarkStart w:id="327" w:name="_Toc97045302"/>
      <w:bookmarkStart w:id="328" w:name="_Toc97155047"/>
      <w:bookmarkStart w:id="329" w:name="_Toc101521197"/>
      <w:bookmarkStart w:id="330" w:name="_Toc138761453"/>
      <w:bookmarkStart w:id="331" w:name="_Toc145707647"/>
      <w:bookmarkStart w:id="332" w:name="_Toc160570105"/>
      <w:bookmarkStart w:id="333" w:name="_Toc162007701"/>
      <w:bookmarkStart w:id="334" w:name="_Toc185515314"/>
      <w:bookmarkStart w:id="335" w:name="_Toc192872621"/>
      <w:bookmarkStart w:id="336" w:name="_Toc200970323"/>
      <w:bookmarkStart w:id="337" w:name="_Toc207721654"/>
      <w:bookmarkStart w:id="338" w:name="_Toc209520517"/>
      <w:r>
        <w:t>5.2</w:t>
      </w:r>
      <w:r w:rsidR="00222B96">
        <w:t>.2.4</w:t>
      </w:r>
      <w:r w:rsidR="00222B96">
        <w:tab/>
        <w:t>Eees_EASRegistration_Deregister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D0B3D15" w14:textId="5C4F6B0D" w:rsidR="00222B96" w:rsidRDefault="00222B96" w:rsidP="00222B96">
      <w:pPr>
        <w:pStyle w:val="Heading5"/>
      </w:pPr>
      <w:bookmarkStart w:id="339" w:name="_Toc85734068"/>
      <w:bookmarkStart w:id="340" w:name="_Toc89431367"/>
      <w:bookmarkStart w:id="341" w:name="_Toc97042159"/>
      <w:bookmarkStart w:id="342" w:name="_Toc97045303"/>
      <w:bookmarkStart w:id="343" w:name="_Toc97155048"/>
      <w:bookmarkStart w:id="344" w:name="_Toc101521198"/>
      <w:bookmarkStart w:id="345" w:name="_Toc138761454"/>
      <w:bookmarkStart w:id="346" w:name="_Toc145707648"/>
      <w:bookmarkStart w:id="347" w:name="_Toc160570106"/>
      <w:bookmarkStart w:id="348" w:name="_Toc162007702"/>
      <w:bookmarkStart w:id="349" w:name="_Toc185515315"/>
      <w:bookmarkStart w:id="350" w:name="_Toc192872622"/>
      <w:bookmarkStart w:id="351" w:name="_Toc200970324"/>
      <w:bookmarkStart w:id="352" w:name="_Toc207721655"/>
      <w:bookmarkStart w:id="353" w:name="_Toc209520518"/>
      <w:r>
        <w:t>5.</w:t>
      </w:r>
      <w:r w:rsidR="00555556">
        <w:t>2</w:t>
      </w:r>
      <w:r>
        <w:t>.2.4.1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54" w:name="_Toc85734069"/>
      <w:bookmarkStart w:id="355" w:name="_Toc89431368"/>
      <w:bookmarkStart w:id="356" w:name="_Toc97042160"/>
      <w:bookmarkStart w:id="357" w:name="_Toc97045304"/>
      <w:bookmarkStart w:id="358" w:name="_Toc97155049"/>
      <w:bookmarkStart w:id="359" w:name="_Toc101521199"/>
      <w:bookmarkStart w:id="360" w:name="_Toc138761455"/>
      <w:bookmarkStart w:id="361" w:name="_Toc145707649"/>
      <w:bookmarkStart w:id="362" w:name="_Toc160570107"/>
      <w:bookmarkStart w:id="363" w:name="_Toc162007703"/>
      <w:bookmarkStart w:id="364" w:name="_Toc185515316"/>
      <w:bookmarkStart w:id="365" w:name="_Toc192872623"/>
      <w:bookmarkStart w:id="366" w:name="_Toc200970325"/>
      <w:bookmarkStart w:id="367" w:name="_Toc207721656"/>
      <w:bookmarkStart w:id="368" w:name="_Toc209520519"/>
      <w:r>
        <w:t>5.</w:t>
      </w:r>
      <w:r w:rsidR="00555556">
        <w:t>2</w:t>
      </w:r>
      <w:r>
        <w:t>.2.4.2</w:t>
      </w:r>
      <w:r>
        <w:tab/>
      </w:r>
      <w:r w:rsidR="00AB4DC0">
        <w:t xml:space="preserve">Service consumer </w:t>
      </w:r>
      <w:r>
        <w:t>deregistering from EES using Eees_EASRegistration_Deregister operation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69" w:name="_Toc85734070"/>
      <w:bookmarkStart w:id="370" w:name="_Toc89431369"/>
      <w:bookmarkStart w:id="371" w:name="_Toc97042161"/>
      <w:bookmarkStart w:id="372" w:name="_Toc97045305"/>
      <w:bookmarkStart w:id="373" w:name="_Toc97155050"/>
      <w:bookmarkStart w:id="374" w:name="_Toc101521200"/>
      <w:bookmarkStart w:id="375" w:name="_Toc138761456"/>
      <w:bookmarkStart w:id="376" w:name="_Toc145707650"/>
      <w:bookmarkStart w:id="377" w:name="_Toc160570108"/>
      <w:bookmarkStart w:id="378" w:name="_Toc162007704"/>
      <w:bookmarkStart w:id="379" w:name="_Toc185515317"/>
      <w:bookmarkStart w:id="380" w:name="_Toc192872624"/>
      <w:bookmarkStart w:id="381" w:name="_Toc200970326"/>
      <w:bookmarkStart w:id="382" w:name="_Toc207721657"/>
      <w:bookmarkStart w:id="383" w:name="_Toc209520520"/>
      <w:r>
        <w:t>5.3</w:t>
      </w:r>
      <w:r w:rsidR="00095CF4">
        <w:tab/>
        <w:t>Eees_UELocation Service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578EEEC7" w14:textId="7ED69272" w:rsidR="00095CF4" w:rsidRDefault="00B4294E" w:rsidP="00095CF4">
      <w:pPr>
        <w:pStyle w:val="Heading3"/>
      </w:pPr>
      <w:bookmarkStart w:id="384" w:name="_Toc85734071"/>
      <w:bookmarkStart w:id="385" w:name="_Toc89431370"/>
      <w:bookmarkStart w:id="386" w:name="_Toc97042162"/>
      <w:bookmarkStart w:id="387" w:name="_Toc97045306"/>
      <w:bookmarkStart w:id="388" w:name="_Toc97155051"/>
      <w:bookmarkStart w:id="389" w:name="_Toc101521201"/>
      <w:bookmarkStart w:id="390" w:name="_Toc138761457"/>
      <w:bookmarkStart w:id="391" w:name="_Toc145707651"/>
      <w:bookmarkStart w:id="392" w:name="_Toc160570109"/>
      <w:bookmarkStart w:id="393" w:name="_Toc162007705"/>
      <w:bookmarkStart w:id="394" w:name="_Toc185515318"/>
      <w:bookmarkStart w:id="395" w:name="_Toc192872625"/>
      <w:bookmarkStart w:id="396" w:name="_Toc200970327"/>
      <w:bookmarkStart w:id="397" w:name="_Toc207721658"/>
      <w:bookmarkStart w:id="398" w:name="_Toc209520521"/>
      <w:r>
        <w:t>5.3</w:t>
      </w:r>
      <w:r w:rsidR="00095CF4">
        <w:t>.1</w:t>
      </w:r>
      <w:r w:rsidR="00095CF4">
        <w:tab/>
        <w:t>Service 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99" w:name="_Toc85734072"/>
      <w:bookmarkStart w:id="400" w:name="_Toc89431371"/>
      <w:bookmarkStart w:id="401" w:name="_Toc97042163"/>
      <w:bookmarkStart w:id="402" w:name="_Toc97045307"/>
      <w:bookmarkStart w:id="403" w:name="_Toc97155052"/>
      <w:bookmarkStart w:id="404" w:name="_Toc101521202"/>
      <w:bookmarkStart w:id="405" w:name="_Toc138761458"/>
      <w:bookmarkStart w:id="406" w:name="_Toc145707652"/>
      <w:bookmarkStart w:id="407" w:name="_Toc160570110"/>
      <w:bookmarkStart w:id="408" w:name="_Toc162007706"/>
      <w:bookmarkStart w:id="409" w:name="_Toc185515319"/>
      <w:bookmarkStart w:id="410" w:name="_Toc192872626"/>
      <w:bookmarkStart w:id="411" w:name="_Toc200970328"/>
      <w:bookmarkStart w:id="412" w:name="_Toc207721659"/>
      <w:bookmarkStart w:id="413" w:name="_Toc209520522"/>
      <w:r>
        <w:t>5.3</w:t>
      </w:r>
      <w:r w:rsidR="00095CF4">
        <w:t>.2</w:t>
      </w:r>
      <w:r w:rsidR="00095CF4">
        <w:tab/>
        <w:t>Service Operations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154A8826" w14:textId="2EBD3021" w:rsidR="00095CF4" w:rsidRDefault="00B4294E" w:rsidP="00095CF4">
      <w:pPr>
        <w:pStyle w:val="Heading4"/>
      </w:pPr>
      <w:bookmarkStart w:id="414" w:name="_Toc85734073"/>
      <w:bookmarkStart w:id="415" w:name="_Toc89431372"/>
      <w:bookmarkStart w:id="416" w:name="_Toc97042164"/>
      <w:bookmarkStart w:id="417" w:name="_Toc97045308"/>
      <w:bookmarkStart w:id="418" w:name="_Toc97155053"/>
      <w:bookmarkStart w:id="419" w:name="_Toc101521203"/>
      <w:bookmarkStart w:id="420" w:name="_Toc138761459"/>
      <w:bookmarkStart w:id="421" w:name="_Toc145707653"/>
      <w:bookmarkStart w:id="422" w:name="_Toc160570111"/>
      <w:bookmarkStart w:id="423" w:name="_Toc162007707"/>
      <w:bookmarkStart w:id="424" w:name="_Toc185515320"/>
      <w:bookmarkStart w:id="425" w:name="_Toc192872627"/>
      <w:bookmarkStart w:id="426" w:name="_Toc200970329"/>
      <w:bookmarkStart w:id="427" w:name="_Toc207721660"/>
      <w:bookmarkStart w:id="428" w:name="_Toc209520523"/>
      <w:r>
        <w:t>5.3</w:t>
      </w:r>
      <w:r w:rsidR="00095CF4">
        <w:t>.2.1</w:t>
      </w:r>
      <w:r w:rsidR="00095CF4">
        <w:tab/>
        <w:t>Introduction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29" w:name="_Toc85734074"/>
      <w:bookmarkStart w:id="430" w:name="_Toc89431373"/>
      <w:bookmarkStart w:id="431" w:name="_Toc97042165"/>
      <w:bookmarkStart w:id="432" w:name="_Toc97045309"/>
      <w:bookmarkStart w:id="433" w:name="_Toc97155054"/>
      <w:bookmarkStart w:id="434" w:name="_Toc101521204"/>
      <w:bookmarkStart w:id="435" w:name="_Toc138761460"/>
      <w:bookmarkStart w:id="436" w:name="_Toc145707654"/>
      <w:bookmarkStart w:id="437" w:name="_Toc160570112"/>
      <w:bookmarkStart w:id="438" w:name="_Toc162007708"/>
      <w:bookmarkStart w:id="439" w:name="_Toc185515321"/>
      <w:bookmarkStart w:id="440" w:name="_Toc192872628"/>
      <w:bookmarkStart w:id="441" w:name="_Toc200970330"/>
      <w:bookmarkStart w:id="442" w:name="_Toc207721661"/>
      <w:bookmarkStart w:id="443" w:name="_Toc209520524"/>
      <w:r>
        <w:t>5.3</w:t>
      </w:r>
      <w:r w:rsidR="00095CF4">
        <w:t>.2.2</w:t>
      </w:r>
      <w:r w:rsidR="00095CF4">
        <w:tab/>
        <w:t>Eees_UELocation_Get</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AD3A608" w14:textId="1A8E9C18" w:rsidR="00095CF4" w:rsidRDefault="00B4294E" w:rsidP="00095CF4">
      <w:pPr>
        <w:pStyle w:val="Heading5"/>
      </w:pPr>
      <w:bookmarkStart w:id="444" w:name="_Toc85734075"/>
      <w:bookmarkStart w:id="445" w:name="_Toc89431374"/>
      <w:bookmarkStart w:id="446" w:name="_Toc97042166"/>
      <w:bookmarkStart w:id="447" w:name="_Toc97045310"/>
      <w:bookmarkStart w:id="448" w:name="_Toc97155055"/>
      <w:bookmarkStart w:id="449" w:name="_Toc101521205"/>
      <w:bookmarkStart w:id="450" w:name="_Toc138761461"/>
      <w:bookmarkStart w:id="451" w:name="_Toc145707655"/>
      <w:bookmarkStart w:id="452" w:name="_Toc160570113"/>
      <w:bookmarkStart w:id="453" w:name="_Toc162007709"/>
      <w:bookmarkStart w:id="454" w:name="_Toc185515322"/>
      <w:bookmarkStart w:id="455" w:name="_Toc192872629"/>
      <w:bookmarkStart w:id="456" w:name="_Toc200970331"/>
      <w:bookmarkStart w:id="457" w:name="_Toc207721662"/>
      <w:bookmarkStart w:id="458" w:name="_Toc209520525"/>
      <w:r>
        <w:t>5.3</w:t>
      </w:r>
      <w:r w:rsidR="00095CF4">
        <w:t>.2.2.1</w:t>
      </w:r>
      <w:r w:rsidR="00095CF4">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59" w:name="_Toc85734076"/>
      <w:bookmarkStart w:id="460" w:name="_Toc89431375"/>
      <w:bookmarkStart w:id="461" w:name="_Toc97042167"/>
      <w:bookmarkStart w:id="462" w:name="_Toc97045311"/>
      <w:bookmarkStart w:id="463" w:name="_Toc97155056"/>
      <w:bookmarkStart w:id="464" w:name="_Toc101521206"/>
      <w:bookmarkStart w:id="465" w:name="_Toc138761462"/>
      <w:bookmarkStart w:id="466" w:name="_Toc145707656"/>
      <w:bookmarkStart w:id="467" w:name="_Toc160570114"/>
      <w:bookmarkStart w:id="468" w:name="_Toc162007710"/>
      <w:bookmarkStart w:id="469" w:name="_Toc185515323"/>
      <w:bookmarkStart w:id="470" w:name="_Toc192872630"/>
      <w:bookmarkStart w:id="471" w:name="_Toc200970332"/>
      <w:bookmarkStart w:id="472" w:name="_Toc207721663"/>
      <w:bookmarkStart w:id="473" w:name="_Toc209520526"/>
      <w:r>
        <w:t>5.3</w:t>
      </w:r>
      <w:r w:rsidR="00095CF4">
        <w:t>.2.2.2</w:t>
      </w:r>
      <w:r w:rsidR="00095CF4">
        <w:tab/>
      </w:r>
      <w:r w:rsidR="00B7788E">
        <w:t xml:space="preserve">Service consumer </w:t>
      </w:r>
      <w:r w:rsidR="00095CF4">
        <w:t>obtaining UE location information from EES using Eees_UELocation_Get operation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75" w:name="_Toc100767356"/>
      <w:bookmarkStart w:id="476" w:name="_Toc138761463"/>
      <w:bookmarkStart w:id="477" w:name="_Toc145707657"/>
      <w:bookmarkStart w:id="478" w:name="_Toc160570115"/>
      <w:bookmarkStart w:id="479" w:name="_Toc162007711"/>
      <w:bookmarkStart w:id="480" w:name="_Toc185515324"/>
      <w:bookmarkStart w:id="481" w:name="_Toc192872631"/>
      <w:bookmarkStart w:id="482" w:name="_Toc200970333"/>
      <w:bookmarkStart w:id="483" w:name="_Toc207721664"/>
      <w:bookmarkStart w:id="484" w:name="_Toc100767357"/>
      <w:bookmarkStart w:id="485" w:name="_Toc209520527"/>
      <w:r>
        <w:t>5.3.2.2.3</w:t>
      </w:r>
      <w:r>
        <w:tab/>
      </w:r>
      <w:bookmarkEnd w:id="475"/>
      <w:r>
        <w:t>User consent management</w:t>
      </w:r>
      <w:bookmarkEnd w:id="476"/>
      <w:bookmarkEnd w:id="477"/>
      <w:bookmarkEnd w:id="478"/>
      <w:bookmarkEnd w:id="479"/>
      <w:bookmarkEnd w:id="480"/>
      <w:bookmarkEnd w:id="481"/>
      <w:bookmarkEnd w:id="482"/>
      <w:bookmarkEnd w:id="483"/>
      <w:bookmarkEnd w:id="485"/>
    </w:p>
    <w:bookmarkEnd w:id="48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86" w:name="_Toc85734077"/>
      <w:bookmarkStart w:id="487" w:name="_Toc89431376"/>
      <w:bookmarkStart w:id="488" w:name="_Toc97042168"/>
      <w:bookmarkStart w:id="489" w:name="_Toc97045312"/>
      <w:bookmarkStart w:id="490" w:name="_Toc97155057"/>
      <w:bookmarkStart w:id="491" w:name="_Toc101521207"/>
      <w:bookmarkStart w:id="492" w:name="_Toc138761464"/>
      <w:bookmarkStart w:id="493" w:name="_Toc145707658"/>
      <w:bookmarkStart w:id="494" w:name="_Toc160570116"/>
      <w:bookmarkStart w:id="495" w:name="_Toc162007712"/>
      <w:bookmarkStart w:id="496" w:name="_Toc185515325"/>
      <w:bookmarkStart w:id="497" w:name="_Toc192872632"/>
      <w:bookmarkStart w:id="498" w:name="_Toc200970334"/>
      <w:bookmarkStart w:id="499" w:name="_Toc207721665"/>
      <w:bookmarkStart w:id="500" w:name="_Toc209520528"/>
      <w:r>
        <w:t>5.3</w:t>
      </w:r>
      <w:r w:rsidR="00095CF4">
        <w:t>.2.3</w:t>
      </w:r>
      <w:r w:rsidR="00095CF4">
        <w:tab/>
        <w:t>Eees_UELocation_Subscribe</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7E48EE4" w14:textId="0E72F281" w:rsidR="00095CF4" w:rsidRDefault="00B4294E" w:rsidP="00095CF4">
      <w:pPr>
        <w:pStyle w:val="Heading5"/>
      </w:pPr>
      <w:bookmarkStart w:id="501" w:name="_Toc85734078"/>
      <w:bookmarkStart w:id="502" w:name="_Toc89431377"/>
      <w:bookmarkStart w:id="503" w:name="_Toc97042169"/>
      <w:bookmarkStart w:id="504" w:name="_Toc97045313"/>
      <w:bookmarkStart w:id="505" w:name="_Toc97155058"/>
      <w:bookmarkStart w:id="506" w:name="_Toc101521208"/>
      <w:bookmarkStart w:id="507" w:name="_Toc138761465"/>
      <w:bookmarkStart w:id="508" w:name="_Toc145707659"/>
      <w:bookmarkStart w:id="509" w:name="_Toc160570117"/>
      <w:bookmarkStart w:id="510" w:name="_Toc162007713"/>
      <w:bookmarkStart w:id="511" w:name="_Toc185515326"/>
      <w:bookmarkStart w:id="512" w:name="_Toc192872633"/>
      <w:bookmarkStart w:id="513" w:name="_Toc200970335"/>
      <w:bookmarkStart w:id="514" w:name="_Toc207721666"/>
      <w:bookmarkStart w:id="515" w:name="_Toc209520529"/>
      <w:r>
        <w:t>5.3</w:t>
      </w:r>
      <w:r w:rsidR="00095CF4">
        <w:t>.2.3.1</w:t>
      </w:r>
      <w:r w:rsidR="00095CF4">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16" w:name="_Toc85734079"/>
      <w:bookmarkStart w:id="517" w:name="_Toc89431378"/>
      <w:bookmarkStart w:id="518" w:name="_Toc97042170"/>
      <w:bookmarkStart w:id="519" w:name="_Toc97045314"/>
      <w:bookmarkStart w:id="520" w:name="_Toc97155059"/>
      <w:bookmarkStart w:id="521" w:name="_Toc101521209"/>
      <w:bookmarkStart w:id="522" w:name="_Toc138761466"/>
      <w:bookmarkStart w:id="523" w:name="_Toc145707660"/>
      <w:bookmarkStart w:id="524" w:name="_Toc160570118"/>
      <w:bookmarkStart w:id="525" w:name="_Toc162007714"/>
      <w:bookmarkStart w:id="526" w:name="_Toc185515327"/>
      <w:bookmarkStart w:id="527" w:name="_Toc192872634"/>
      <w:bookmarkStart w:id="528" w:name="_Toc200970336"/>
      <w:bookmarkStart w:id="529" w:name="_Toc207721667"/>
      <w:bookmarkStart w:id="530" w:name="_Toc209520530"/>
      <w:r>
        <w:t>5.3</w:t>
      </w:r>
      <w:r w:rsidR="00095CF4">
        <w:t>.2.3.2</w:t>
      </w:r>
      <w:r w:rsidR="00095CF4">
        <w:tab/>
      </w:r>
      <w:r w:rsidR="00B7788E">
        <w:t xml:space="preserve">Service consumer </w:t>
      </w:r>
      <w:r w:rsidR="00095CF4">
        <w:t>subscribing to continuous UE(s) location reporting from EES using Eees_UELocation_Subscribe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31" w:name="_Toc138761467"/>
      <w:bookmarkStart w:id="532" w:name="_Toc145707661"/>
      <w:bookmarkStart w:id="533" w:name="_Toc160570119"/>
      <w:bookmarkStart w:id="534" w:name="_Toc162007715"/>
      <w:bookmarkStart w:id="535" w:name="_Toc185515328"/>
      <w:bookmarkStart w:id="536" w:name="_Toc192872635"/>
      <w:bookmarkStart w:id="537" w:name="_Toc200970337"/>
      <w:bookmarkStart w:id="538" w:name="_Toc207721668"/>
      <w:bookmarkStart w:id="539" w:name="_Toc209520531"/>
      <w:r>
        <w:t>5.3.2.3.3</w:t>
      </w:r>
      <w:r>
        <w:tab/>
        <w:t>User consent management</w:t>
      </w:r>
      <w:bookmarkEnd w:id="531"/>
      <w:bookmarkEnd w:id="532"/>
      <w:bookmarkEnd w:id="533"/>
      <w:bookmarkEnd w:id="534"/>
      <w:bookmarkEnd w:id="535"/>
      <w:bookmarkEnd w:id="536"/>
      <w:bookmarkEnd w:id="537"/>
      <w:bookmarkEnd w:id="538"/>
      <w:bookmarkEnd w:id="53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40" w:name="_Toc85734080"/>
      <w:bookmarkStart w:id="541" w:name="_Toc89431379"/>
      <w:bookmarkStart w:id="542" w:name="_Toc97042171"/>
      <w:bookmarkStart w:id="543" w:name="_Toc97045315"/>
      <w:bookmarkStart w:id="544" w:name="_Toc97155060"/>
      <w:bookmarkStart w:id="545" w:name="_Toc101521210"/>
      <w:bookmarkStart w:id="546" w:name="_Toc138761468"/>
      <w:bookmarkStart w:id="547" w:name="_Toc145707662"/>
      <w:bookmarkStart w:id="548" w:name="_Toc160570120"/>
      <w:bookmarkStart w:id="549" w:name="_Toc162007716"/>
      <w:bookmarkStart w:id="550" w:name="_Toc185515329"/>
      <w:bookmarkStart w:id="551" w:name="_Toc192872636"/>
      <w:bookmarkStart w:id="552" w:name="_Toc200970338"/>
      <w:bookmarkStart w:id="553" w:name="_Toc207721669"/>
      <w:bookmarkStart w:id="554" w:name="_Toc209520532"/>
      <w:r>
        <w:t>5.3</w:t>
      </w:r>
      <w:r w:rsidR="00095CF4">
        <w:t>.2.4</w:t>
      </w:r>
      <w:r w:rsidR="00095CF4">
        <w:tab/>
        <w:t>Eees_UELocation_Notify</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DF44AF8" w14:textId="2A3A3A07" w:rsidR="00095CF4" w:rsidRDefault="00B4294E" w:rsidP="00095CF4">
      <w:pPr>
        <w:pStyle w:val="Heading5"/>
      </w:pPr>
      <w:bookmarkStart w:id="555" w:name="_Toc85734081"/>
      <w:bookmarkStart w:id="556" w:name="_Toc89431380"/>
      <w:bookmarkStart w:id="557" w:name="_Toc97042172"/>
      <w:bookmarkStart w:id="558" w:name="_Toc97045316"/>
      <w:bookmarkStart w:id="559" w:name="_Toc97155061"/>
      <w:bookmarkStart w:id="560" w:name="_Toc101521211"/>
      <w:bookmarkStart w:id="561" w:name="_Toc138761469"/>
      <w:bookmarkStart w:id="562" w:name="_Toc145707663"/>
      <w:bookmarkStart w:id="563" w:name="_Toc160570121"/>
      <w:bookmarkStart w:id="564" w:name="_Toc162007717"/>
      <w:bookmarkStart w:id="565" w:name="_Toc185515330"/>
      <w:bookmarkStart w:id="566" w:name="_Toc192872637"/>
      <w:bookmarkStart w:id="567" w:name="_Toc200970339"/>
      <w:bookmarkStart w:id="568" w:name="_Toc207721670"/>
      <w:bookmarkStart w:id="569" w:name="_Toc209520533"/>
      <w:r>
        <w:t>5.3</w:t>
      </w:r>
      <w:r w:rsidR="00095CF4">
        <w:t>.2.4.1</w:t>
      </w:r>
      <w:r w:rsidR="00095CF4">
        <w:tab/>
        <w:t>General</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570" w:name="_Toc85734082"/>
      <w:bookmarkStart w:id="571" w:name="_Toc89431381"/>
      <w:bookmarkStart w:id="572" w:name="_Toc97042173"/>
      <w:bookmarkStart w:id="573" w:name="_Toc97045317"/>
      <w:bookmarkStart w:id="574" w:name="_Toc97155062"/>
      <w:bookmarkStart w:id="575" w:name="_Toc101521212"/>
      <w:bookmarkStart w:id="576" w:name="_Toc138761470"/>
      <w:bookmarkStart w:id="577" w:name="_Toc145707664"/>
      <w:bookmarkStart w:id="578" w:name="_Toc160570122"/>
      <w:bookmarkStart w:id="579" w:name="_Toc162007718"/>
      <w:bookmarkStart w:id="580" w:name="_Toc185515331"/>
      <w:bookmarkStart w:id="581" w:name="_Toc192872638"/>
      <w:bookmarkStart w:id="582" w:name="_Toc200970340"/>
      <w:bookmarkStart w:id="583" w:name="_Toc207721671"/>
      <w:bookmarkStart w:id="584" w:name="_Toc209520534"/>
      <w:r>
        <w:t>5.3</w:t>
      </w:r>
      <w:r w:rsidR="00095CF4">
        <w:t>.2.4.2</w:t>
      </w:r>
      <w:r w:rsidR="00095CF4">
        <w:tab/>
        <w:t xml:space="preserve">EES notifying the UE(s) location reporting to </w:t>
      </w:r>
      <w:r w:rsidR="00B7788E">
        <w:t xml:space="preserve">service consumer </w:t>
      </w:r>
      <w:r w:rsidR="00095CF4">
        <w:t>using Eees_UELocation_Notify operation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85" w:name="_Toc138761471"/>
      <w:bookmarkStart w:id="586" w:name="_Toc145707665"/>
      <w:bookmarkStart w:id="587" w:name="_Toc160570123"/>
      <w:bookmarkStart w:id="588" w:name="_Toc162007719"/>
      <w:bookmarkStart w:id="589" w:name="_Toc185515332"/>
      <w:bookmarkStart w:id="590" w:name="_Toc192872639"/>
      <w:bookmarkStart w:id="591" w:name="_Toc200970341"/>
      <w:bookmarkStart w:id="592" w:name="_Toc207721672"/>
      <w:bookmarkStart w:id="593" w:name="_Toc209520535"/>
      <w:r>
        <w:t>5.3.2.4.3</w:t>
      </w:r>
      <w:r>
        <w:tab/>
        <w:t xml:space="preserve">EES notifying the </w:t>
      </w:r>
      <w:r w:rsidR="00B7788E">
        <w:t xml:space="preserve">service consumer </w:t>
      </w:r>
      <w:r>
        <w:t>about user consent revocation using Eees_UELocation_Notify operation</w:t>
      </w:r>
      <w:bookmarkEnd w:id="585"/>
      <w:bookmarkEnd w:id="586"/>
      <w:bookmarkEnd w:id="587"/>
      <w:bookmarkEnd w:id="588"/>
      <w:bookmarkEnd w:id="589"/>
      <w:bookmarkEnd w:id="590"/>
      <w:bookmarkEnd w:id="591"/>
      <w:bookmarkEnd w:id="592"/>
      <w:bookmarkEnd w:id="593"/>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94" w:name="_Toc85734083"/>
      <w:bookmarkStart w:id="595" w:name="_Toc89431382"/>
      <w:bookmarkStart w:id="596" w:name="_Toc97042174"/>
      <w:bookmarkStart w:id="597" w:name="_Toc97045318"/>
      <w:bookmarkStart w:id="598" w:name="_Toc97155063"/>
      <w:bookmarkStart w:id="599" w:name="_Toc101521213"/>
      <w:bookmarkStart w:id="600" w:name="_Toc138761472"/>
      <w:bookmarkStart w:id="601" w:name="_Toc145707666"/>
      <w:bookmarkStart w:id="602" w:name="_Toc160570124"/>
      <w:bookmarkStart w:id="603" w:name="_Toc162007720"/>
      <w:bookmarkStart w:id="604" w:name="_Toc185515333"/>
      <w:bookmarkStart w:id="605" w:name="_Toc192872640"/>
      <w:bookmarkStart w:id="606" w:name="_Toc200970342"/>
      <w:bookmarkStart w:id="607" w:name="_Toc207721673"/>
      <w:bookmarkStart w:id="608" w:name="_Toc209520536"/>
      <w:r>
        <w:t>5.3</w:t>
      </w:r>
      <w:r w:rsidR="00095CF4">
        <w:t>.2.5</w:t>
      </w:r>
      <w:r w:rsidR="00095CF4">
        <w:tab/>
        <w:t>Eees_UELocation_UpdateSubscription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463D93F" w14:textId="348FBDED" w:rsidR="00095CF4" w:rsidRDefault="00B4294E" w:rsidP="00095CF4">
      <w:pPr>
        <w:pStyle w:val="Heading5"/>
      </w:pPr>
      <w:bookmarkStart w:id="609" w:name="_Toc85734084"/>
      <w:bookmarkStart w:id="610" w:name="_Toc89431383"/>
      <w:bookmarkStart w:id="611" w:name="_Toc97042175"/>
      <w:bookmarkStart w:id="612" w:name="_Toc97045319"/>
      <w:bookmarkStart w:id="613" w:name="_Toc97155064"/>
      <w:bookmarkStart w:id="614" w:name="_Toc101521214"/>
      <w:bookmarkStart w:id="615" w:name="_Toc138761473"/>
      <w:bookmarkStart w:id="616" w:name="_Toc145707667"/>
      <w:bookmarkStart w:id="617" w:name="_Toc160570125"/>
      <w:bookmarkStart w:id="618" w:name="_Toc162007721"/>
      <w:bookmarkStart w:id="619" w:name="_Toc185515334"/>
      <w:bookmarkStart w:id="620" w:name="_Toc192872641"/>
      <w:bookmarkStart w:id="621" w:name="_Toc200970343"/>
      <w:bookmarkStart w:id="622" w:name="_Toc207721674"/>
      <w:bookmarkStart w:id="623" w:name="_Toc209520537"/>
      <w:r>
        <w:t>5.3</w:t>
      </w:r>
      <w:r w:rsidR="00095CF4">
        <w:t>.2.5.1</w:t>
      </w:r>
      <w:r w:rsidR="00095CF4">
        <w:tab/>
        <w:t>General</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24" w:name="_Toc85734085"/>
      <w:bookmarkStart w:id="625" w:name="_Toc89431384"/>
      <w:bookmarkStart w:id="626" w:name="_Toc97042176"/>
      <w:bookmarkStart w:id="627" w:name="_Toc97045320"/>
      <w:bookmarkStart w:id="628" w:name="_Toc97155065"/>
      <w:bookmarkStart w:id="629" w:name="_Toc101521215"/>
      <w:bookmarkStart w:id="630" w:name="_Toc138761474"/>
      <w:bookmarkStart w:id="631" w:name="_Toc145707668"/>
      <w:bookmarkStart w:id="632" w:name="_Toc160570126"/>
      <w:bookmarkStart w:id="633" w:name="_Toc162007722"/>
      <w:bookmarkStart w:id="634" w:name="_Toc185515335"/>
      <w:bookmarkStart w:id="635" w:name="_Toc192872642"/>
      <w:bookmarkStart w:id="636" w:name="_Toc200970344"/>
      <w:bookmarkStart w:id="637" w:name="_Toc207721675"/>
      <w:bookmarkStart w:id="638" w:name="_Toc209520538"/>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39" w:name="_Toc138761475"/>
      <w:bookmarkStart w:id="640" w:name="_Toc145707669"/>
      <w:bookmarkStart w:id="641" w:name="_Toc160570127"/>
      <w:bookmarkStart w:id="642" w:name="_Toc162007723"/>
      <w:bookmarkStart w:id="643" w:name="_Toc185515336"/>
      <w:bookmarkStart w:id="644" w:name="_Toc192872643"/>
      <w:bookmarkStart w:id="645" w:name="_Toc200970345"/>
      <w:bookmarkStart w:id="646" w:name="_Toc207721676"/>
      <w:bookmarkStart w:id="647" w:name="_Toc209520539"/>
      <w:r>
        <w:t>5.3.2.5.3</w:t>
      </w:r>
      <w:r>
        <w:tab/>
        <w:t>User consent management</w:t>
      </w:r>
      <w:bookmarkEnd w:id="639"/>
      <w:bookmarkEnd w:id="640"/>
      <w:bookmarkEnd w:id="641"/>
      <w:bookmarkEnd w:id="642"/>
      <w:bookmarkEnd w:id="643"/>
      <w:bookmarkEnd w:id="644"/>
      <w:bookmarkEnd w:id="645"/>
      <w:bookmarkEnd w:id="646"/>
      <w:bookmarkEnd w:id="647"/>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48" w:name="_Toc85734086"/>
      <w:bookmarkStart w:id="649" w:name="_Toc89431385"/>
      <w:bookmarkStart w:id="650" w:name="_Toc97042177"/>
      <w:bookmarkStart w:id="651" w:name="_Toc97045321"/>
      <w:bookmarkStart w:id="652" w:name="_Toc97155066"/>
      <w:bookmarkStart w:id="653" w:name="_Toc101521216"/>
      <w:bookmarkStart w:id="654" w:name="_Toc138761476"/>
      <w:bookmarkStart w:id="655" w:name="_Toc145707670"/>
      <w:bookmarkStart w:id="656" w:name="_Toc160570128"/>
      <w:bookmarkStart w:id="657" w:name="_Toc162007724"/>
      <w:bookmarkStart w:id="658" w:name="_Toc185515337"/>
      <w:bookmarkStart w:id="659" w:name="_Toc192872644"/>
      <w:bookmarkStart w:id="660" w:name="_Toc200970346"/>
      <w:bookmarkStart w:id="661" w:name="_Toc207721677"/>
      <w:bookmarkStart w:id="662" w:name="_Toc209520540"/>
      <w:r>
        <w:t>5.3</w:t>
      </w:r>
      <w:r w:rsidR="00095CF4">
        <w:t>.2.6</w:t>
      </w:r>
      <w:r w:rsidR="00095CF4">
        <w:tab/>
        <w:t>Eees_UELocation_Unsubscribe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97CC21B" w14:textId="5DEE5EFA" w:rsidR="00095CF4" w:rsidRDefault="00B4294E" w:rsidP="00095CF4">
      <w:pPr>
        <w:pStyle w:val="Heading5"/>
      </w:pPr>
      <w:bookmarkStart w:id="663" w:name="_Toc85734087"/>
      <w:bookmarkStart w:id="664" w:name="_Toc89431386"/>
      <w:bookmarkStart w:id="665" w:name="_Toc97042178"/>
      <w:bookmarkStart w:id="666" w:name="_Toc97045322"/>
      <w:bookmarkStart w:id="667" w:name="_Toc97155067"/>
      <w:bookmarkStart w:id="668" w:name="_Toc101521217"/>
      <w:bookmarkStart w:id="669" w:name="_Toc138761477"/>
      <w:bookmarkStart w:id="670" w:name="_Toc145707671"/>
      <w:bookmarkStart w:id="671" w:name="_Toc160570129"/>
      <w:bookmarkStart w:id="672" w:name="_Toc162007725"/>
      <w:bookmarkStart w:id="673" w:name="_Toc185515338"/>
      <w:bookmarkStart w:id="674" w:name="_Toc192872645"/>
      <w:bookmarkStart w:id="675" w:name="_Toc200970347"/>
      <w:bookmarkStart w:id="676" w:name="_Toc207721678"/>
      <w:bookmarkStart w:id="677" w:name="_Toc209520541"/>
      <w:r>
        <w:t>5.3</w:t>
      </w:r>
      <w:r w:rsidR="00095CF4">
        <w:t>.2.6.1</w:t>
      </w:r>
      <w:r w:rsidR="00095CF4">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678" w:name="_Toc85734088"/>
      <w:bookmarkStart w:id="679" w:name="_Toc89431387"/>
      <w:bookmarkStart w:id="680" w:name="_Toc97042179"/>
      <w:bookmarkStart w:id="681" w:name="_Toc97045323"/>
      <w:bookmarkStart w:id="682" w:name="_Toc97155068"/>
      <w:bookmarkStart w:id="683" w:name="_Toc101521218"/>
      <w:bookmarkStart w:id="684" w:name="_Toc138761478"/>
      <w:bookmarkStart w:id="685" w:name="_Toc145707672"/>
      <w:bookmarkStart w:id="686" w:name="_Toc160570130"/>
      <w:bookmarkStart w:id="687" w:name="_Toc162007726"/>
      <w:bookmarkStart w:id="688" w:name="_Toc185515339"/>
      <w:bookmarkStart w:id="689" w:name="_Toc192872646"/>
      <w:bookmarkStart w:id="690" w:name="_Toc200970348"/>
      <w:bookmarkStart w:id="691" w:name="_Toc207721679"/>
      <w:bookmarkStart w:id="692" w:name="_Toc209520542"/>
      <w:r>
        <w:t>5.3</w:t>
      </w:r>
      <w:r w:rsidR="00095CF4">
        <w:t>.2.6.2</w:t>
      </w:r>
      <w:r w:rsidR="00095CF4">
        <w:tab/>
      </w:r>
      <w:r w:rsidR="00B7788E">
        <w:t xml:space="preserve">Service consumer </w:t>
      </w:r>
      <w:r w:rsidR="00095CF4">
        <w:t>unsubscribing to continuous UE(s) location reporting from EES using Eees_UELocation_Unsubscribe operation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93" w:name="_Toc85734089"/>
      <w:bookmarkStart w:id="694" w:name="_Toc89431388"/>
      <w:bookmarkStart w:id="695" w:name="_Toc97042180"/>
      <w:bookmarkStart w:id="696" w:name="_Toc97045324"/>
      <w:bookmarkStart w:id="697" w:name="_Toc97155069"/>
      <w:bookmarkStart w:id="698" w:name="_Toc101521219"/>
      <w:bookmarkStart w:id="699" w:name="_Toc138761479"/>
      <w:bookmarkStart w:id="700" w:name="_Toc145707673"/>
      <w:bookmarkStart w:id="701" w:name="_Toc160570131"/>
      <w:bookmarkStart w:id="702" w:name="_Toc162007727"/>
      <w:bookmarkStart w:id="703" w:name="_Toc185515340"/>
      <w:bookmarkStart w:id="704" w:name="_Toc192872647"/>
      <w:bookmarkStart w:id="705" w:name="_Toc200970349"/>
      <w:bookmarkStart w:id="706" w:name="_Toc207721680"/>
      <w:bookmarkStart w:id="707" w:name="_Toc209520543"/>
      <w:r>
        <w:t>5.4</w:t>
      </w:r>
      <w:r>
        <w:tab/>
        <w:t>Eees_UEIdentifier Service</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4B7EA43" w14:textId="24DA8D57" w:rsidR="006B3EBC" w:rsidRDefault="006B3EBC" w:rsidP="006B3EBC">
      <w:pPr>
        <w:pStyle w:val="Heading3"/>
      </w:pPr>
      <w:bookmarkStart w:id="708" w:name="_Toc85734090"/>
      <w:bookmarkStart w:id="709" w:name="_Toc89431389"/>
      <w:bookmarkStart w:id="710" w:name="_Toc97042181"/>
      <w:bookmarkStart w:id="711" w:name="_Toc97045325"/>
      <w:bookmarkStart w:id="712" w:name="_Toc97155070"/>
      <w:bookmarkStart w:id="713" w:name="_Toc101521220"/>
      <w:bookmarkStart w:id="714" w:name="_Toc138761480"/>
      <w:bookmarkStart w:id="715" w:name="_Toc145707674"/>
      <w:bookmarkStart w:id="716" w:name="_Toc160570132"/>
      <w:bookmarkStart w:id="717" w:name="_Toc162007728"/>
      <w:bookmarkStart w:id="718" w:name="_Toc185515341"/>
      <w:bookmarkStart w:id="719" w:name="_Toc192872648"/>
      <w:bookmarkStart w:id="720" w:name="_Toc200970350"/>
      <w:bookmarkStart w:id="721" w:name="_Toc207721681"/>
      <w:bookmarkStart w:id="722" w:name="_Toc209520544"/>
      <w:r>
        <w:t>5.4.1</w:t>
      </w:r>
      <w:r>
        <w:tab/>
        <w:t>Service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23" w:name="_Toc85734091"/>
      <w:bookmarkStart w:id="724" w:name="_Toc89431390"/>
      <w:bookmarkStart w:id="725" w:name="_Toc97042182"/>
      <w:bookmarkStart w:id="726" w:name="_Toc97045326"/>
      <w:bookmarkStart w:id="727" w:name="_Toc97155071"/>
      <w:bookmarkStart w:id="728" w:name="_Toc101521221"/>
      <w:bookmarkStart w:id="729" w:name="_Toc138761481"/>
      <w:bookmarkStart w:id="730" w:name="_Toc145707675"/>
      <w:bookmarkStart w:id="731" w:name="_Toc160570133"/>
      <w:bookmarkStart w:id="732" w:name="_Toc162007729"/>
      <w:bookmarkStart w:id="733" w:name="_Toc185515342"/>
      <w:bookmarkStart w:id="734" w:name="_Toc192872649"/>
      <w:bookmarkStart w:id="735" w:name="_Toc200970351"/>
      <w:bookmarkStart w:id="736" w:name="_Toc207721682"/>
      <w:bookmarkStart w:id="737" w:name="_Toc209520545"/>
      <w:r>
        <w:t>5.4.2</w:t>
      </w:r>
      <w:r>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DB8E824" w14:textId="707FF12A" w:rsidR="006B3EBC" w:rsidRDefault="006B3EBC" w:rsidP="006B3EBC">
      <w:pPr>
        <w:pStyle w:val="Heading4"/>
      </w:pPr>
      <w:bookmarkStart w:id="738" w:name="_Toc85734092"/>
      <w:bookmarkStart w:id="739" w:name="_Toc89431391"/>
      <w:bookmarkStart w:id="740" w:name="_Toc97042183"/>
      <w:bookmarkStart w:id="741" w:name="_Toc97045327"/>
      <w:bookmarkStart w:id="742" w:name="_Toc97155072"/>
      <w:bookmarkStart w:id="743" w:name="_Toc101521222"/>
      <w:bookmarkStart w:id="744" w:name="_Toc138761482"/>
      <w:bookmarkStart w:id="745" w:name="_Toc145707676"/>
      <w:bookmarkStart w:id="746" w:name="_Toc160570134"/>
      <w:bookmarkStart w:id="747" w:name="_Toc162007730"/>
      <w:bookmarkStart w:id="748" w:name="_Toc185515343"/>
      <w:bookmarkStart w:id="749" w:name="_Toc192872650"/>
      <w:bookmarkStart w:id="750" w:name="_Toc200970352"/>
      <w:bookmarkStart w:id="751" w:name="_Toc207721683"/>
      <w:bookmarkStart w:id="752" w:name="_Toc209520546"/>
      <w:r>
        <w:t>5.4.2.1</w:t>
      </w:r>
      <w:r>
        <w:tab/>
        <w:t>Introduction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20A86D6" w14:textId="1234D543" w:rsidR="00762A60" w:rsidRDefault="00762A60" w:rsidP="00762A60">
      <w:bookmarkStart w:id="753" w:name="_Toc85734093"/>
      <w:bookmarkStart w:id="754" w:name="_Toc89431392"/>
      <w:bookmarkStart w:id="755" w:name="_Toc97042184"/>
      <w:bookmarkStart w:id="756" w:name="_Toc97045328"/>
      <w:bookmarkStart w:id="757" w:name="_Toc97155073"/>
      <w:bookmarkStart w:id="758" w:name="_Toc101521223"/>
      <w:bookmarkStart w:id="759" w:name="_Toc138761483"/>
      <w:bookmarkStart w:id="760" w:name="_Toc145707677"/>
      <w:bookmarkStart w:id="761" w:name="_Toc160570135"/>
      <w:bookmarkStart w:id="7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63" w:name="_Toc185515344"/>
      <w:bookmarkStart w:id="764" w:name="_Toc192872651"/>
      <w:bookmarkStart w:id="765" w:name="_Toc200970353"/>
      <w:bookmarkStart w:id="766" w:name="_Toc207721684"/>
      <w:bookmarkStart w:id="767" w:name="_Toc209520547"/>
      <w:r>
        <w:t>5.4.2.2</w:t>
      </w:r>
      <w:r>
        <w:tab/>
        <w:t>Eees_UEIdentifier_Get</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9037B78" w14:textId="49EAEC44" w:rsidR="006B3EBC" w:rsidRDefault="006B3EBC" w:rsidP="006B3EBC">
      <w:pPr>
        <w:pStyle w:val="Heading5"/>
      </w:pPr>
      <w:bookmarkStart w:id="768" w:name="_Toc85734094"/>
      <w:bookmarkStart w:id="769" w:name="_Toc89431393"/>
      <w:bookmarkStart w:id="770" w:name="_Toc97042185"/>
      <w:bookmarkStart w:id="771" w:name="_Toc97045329"/>
      <w:bookmarkStart w:id="772" w:name="_Toc97155074"/>
      <w:bookmarkStart w:id="773" w:name="_Toc101521224"/>
      <w:bookmarkStart w:id="774" w:name="_Toc138761484"/>
      <w:bookmarkStart w:id="775" w:name="_Toc145707678"/>
      <w:bookmarkStart w:id="776" w:name="_Toc160570136"/>
      <w:bookmarkStart w:id="777" w:name="_Toc162007732"/>
      <w:bookmarkStart w:id="778" w:name="_Toc185515345"/>
      <w:bookmarkStart w:id="779" w:name="_Toc192872652"/>
      <w:bookmarkStart w:id="780" w:name="_Toc200970354"/>
      <w:bookmarkStart w:id="781" w:name="_Toc207721685"/>
      <w:bookmarkStart w:id="782" w:name="_Toc209520548"/>
      <w:r>
        <w:t>5.4.2.2.1</w:t>
      </w:r>
      <w: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83" w:name="_Toc160570137"/>
      <w:bookmarkStart w:id="784" w:name="_Toc162007733"/>
      <w:bookmarkStart w:id="785" w:name="_Toc185515346"/>
      <w:bookmarkStart w:id="786" w:name="_Toc192872653"/>
      <w:bookmarkStart w:id="787" w:name="_Toc200970355"/>
      <w:bookmarkStart w:id="788" w:name="_Toc207721686"/>
      <w:bookmarkStart w:id="789" w:name="_Toc209520549"/>
      <w:r w:rsidRPr="00527D5E">
        <w:t>5.4.2.2.1A</w:t>
      </w:r>
      <w:r>
        <w:tab/>
      </w:r>
      <w:r w:rsidR="00762A60">
        <w:t xml:space="preserve">Service consumer </w:t>
      </w:r>
      <w:r>
        <w:t xml:space="preserve">obtaining UE Identifier Information using </w:t>
      </w:r>
      <w:r w:rsidR="00762A60">
        <w:t xml:space="preserve">the </w:t>
      </w:r>
      <w:r>
        <w:t>"Get" custom operation</w:t>
      </w:r>
      <w:bookmarkEnd w:id="783"/>
      <w:bookmarkEnd w:id="784"/>
      <w:bookmarkEnd w:id="785"/>
      <w:bookmarkEnd w:id="786"/>
      <w:bookmarkEnd w:id="787"/>
      <w:bookmarkEnd w:id="788"/>
      <w:bookmarkEnd w:id="789"/>
    </w:p>
    <w:p w14:paraId="7BEA0276" w14:textId="44836C8F" w:rsidR="00762A60" w:rsidRDefault="00762A60" w:rsidP="00762A60">
      <w:bookmarkStart w:id="790" w:name="_Toc85734095"/>
      <w:bookmarkStart w:id="791" w:name="_Toc89431394"/>
      <w:bookmarkStart w:id="792" w:name="_Toc97042186"/>
      <w:bookmarkStart w:id="793" w:name="_Toc97045330"/>
      <w:bookmarkStart w:id="794" w:name="_Toc97155075"/>
      <w:bookmarkStart w:id="795" w:name="_Toc101521225"/>
      <w:bookmarkStart w:id="796" w:name="_Toc138761485"/>
      <w:bookmarkStart w:id="797" w:name="_Toc145707679"/>
      <w:bookmarkStart w:id="798" w:name="_Toc160570138"/>
      <w:bookmarkStart w:id="799"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00" w:name="_Toc185515347"/>
      <w:bookmarkStart w:id="801" w:name="_Toc192872654"/>
      <w:bookmarkStart w:id="802" w:name="_Toc200970356"/>
      <w:bookmarkStart w:id="803" w:name="_Toc207721687"/>
      <w:bookmarkStart w:id="804" w:name="_Toc209520550"/>
      <w:r>
        <w:t>5.4.2.2.2</w:t>
      </w:r>
      <w:r>
        <w:tab/>
        <w:t>EAS obtaining UE identifier from EES using Eees_UEIdentifier_</w:t>
      </w:r>
      <w:r w:rsidR="008424C6">
        <w:t>Fetch custom</w:t>
      </w:r>
      <w:r>
        <w:t xml:space="preserve"> operation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05" w:name="_Toc85734096"/>
      <w:bookmarkStart w:id="806" w:name="_Toc89431395"/>
      <w:bookmarkStart w:id="807" w:name="_Toc97042187"/>
      <w:bookmarkStart w:id="808" w:name="_Toc97045331"/>
      <w:bookmarkStart w:id="809" w:name="_Toc97155076"/>
      <w:bookmarkStart w:id="810" w:name="_Toc101521226"/>
      <w:bookmarkStart w:id="811" w:name="_Toc138761486"/>
      <w:bookmarkStart w:id="812" w:name="_Toc145707680"/>
      <w:bookmarkStart w:id="813" w:name="_Toc160570139"/>
      <w:bookmarkStart w:id="814"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15" w:name="_Toc185515348"/>
      <w:bookmarkStart w:id="816" w:name="_Toc192872655"/>
      <w:bookmarkStart w:id="817" w:name="_Toc200970357"/>
      <w:bookmarkStart w:id="818" w:name="_Toc207721688"/>
      <w:bookmarkStart w:id="819" w:name="_Toc209520551"/>
      <w:r>
        <w:t>5.5</w:t>
      </w:r>
      <w:r>
        <w:tab/>
        <w:t>Eees_AppClientInformation Service</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t xml:space="preserve">  </w:t>
      </w:r>
    </w:p>
    <w:p w14:paraId="0C27F658" w14:textId="728D3084" w:rsidR="00827F85" w:rsidRDefault="00827F85" w:rsidP="00827F85">
      <w:pPr>
        <w:pStyle w:val="Heading3"/>
      </w:pPr>
      <w:bookmarkStart w:id="820" w:name="_Toc85734097"/>
      <w:bookmarkStart w:id="821" w:name="_Toc89431396"/>
      <w:bookmarkStart w:id="822" w:name="_Toc97042188"/>
      <w:bookmarkStart w:id="823" w:name="_Toc97045332"/>
      <w:bookmarkStart w:id="824" w:name="_Toc97155077"/>
      <w:bookmarkStart w:id="825" w:name="_Toc101521227"/>
      <w:bookmarkStart w:id="826" w:name="_Toc138761487"/>
      <w:bookmarkStart w:id="827" w:name="_Toc145707681"/>
      <w:bookmarkStart w:id="828" w:name="_Toc160570140"/>
      <w:bookmarkStart w:id="829" w:name="_Toc162007736"/>
      <w:bookmarkStart w:id="830" w:name="_Toc185515349"/>
      <w:bookmarkStart w:id="831" w:name="_Toc192872656"/>
      <w:bookmarkStart w:id="832" w:name="_Toc200970358"/>
      <w:bookmarkStart w:id="833" w:name="_Toc207721689"/>
      <w:bookmarkStart w:id="834" w:name="_Toc209520552"/>
      <w:r>
        <w:t>5.5.1</w:t>
      </w:r>
      <w:r>
        <w:tab/>
        <w:t>Service Description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35" w:name="_Toc85734098"/>
      <w:bookmarkStart w:id="836" w:name="_Toc89431397"/>
      <w:bookmarkStart w:id="837" w:name="_Toc97042189"/>
      <w:bookmarkStart w:id="838" w:name="_Toc97045333"/>
      <w:bookmarkStart w:id="839" w:name="_Toc97155078"/>
      <w:bookmarkStart w:id="840" w:name="_Toc101521228"/>
      <w:bookmarkStart w:id="841" w:name="_Toc138761488"/>
      <w:bookmarkStart w:id="842" w:name="_Toc145707682"/>
      <w:bookmarkStart w:id="843" w:name="_Toc160570141"/>
      <w:bookmarkStart w:id="844" w:name="_Toc162007737"/>
      <w:bookmarkStart w:id="845" w:name="_Toc185515350"/>
      <w:bookmarkStart w:id="846" w:name="_Toc192872657"/>
      <w:bookmarkStart w:id="847" w:name="_Toc200970359"/>
      <w:bookmarkStart w:id="848" w:name="_Toc207721690"/>
      <w:bookmarkStart w:id="849" w:name="_Toc209520553"/>
      <w:r>
        <w:lastRenderedPageBreak/>
        <w:t>5.5.2</w:t>
      </w:r>
      <w:r>
        <w:tab/>
        <w:t>Service Operations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8A648D7" w14:textId="2DDBAFCA" w:rsidR="00827F85" w:rsidRDefault="00827F85" w:rsidP="00827F85">
      <w:pPr>
        <w:pStyle w:val="Heading4"/>
      </w:pPr>
      <w:bookmarkStart w:id="850" w:name="_Toc85734099"/>
      <w:bookmarkStart w:id="851" w:name="_Toc89431398"/>
      <w:bookmarkStart w:id="852" w:name="_Toc97042190"/>
      <w:bookmarkStart w:id="853" w:name="_Toc97045334"/>
      <w:bookmarkStart w:id="854" w:name="_Toc97155079"/>
      <w:bookmarkStart w:id="855" w:name="_Toc101521229"/>
      <w:bookmarkStart w:id="856" w:name="_Toc138761489"/>
      <w:bookmarkStart w:id="857" w:name="_Toc145707683"/>
      <w:bookmarkStart w:id="858" w:name="_Toc160570142"/>
      <w:bookmarkStart w:id="859" w:name="_Toc162007738"/>
      <w:bookmarkStart w:id="860" w:name="_Toc185515351"/>
      <w:bookmarkStart w:id="861" w:name="_Toc192872658"/>
      <w:bookmarkStart w:id="862" w:name="_Toc200970360"/>
      <w:bookmarkStart w:id="863" w:name="_Toc207721691"/>
      <w:bookmarkStart w:id="864" w:name="_Toc209520554"/>
      <w:r>
        <w:t>5.5.2.1</w:t>
      </w:r>
      <w:r>
        <w:tab/>
        <w:t>Introduction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65" w:name="_Toc85734100"/>
      <w:bookmarkStart w:id="866" w:name="_Toc89431399"/>
      <w:bookmarkStart w:id="867" w:name="_Toc97042191"/>
      <w:bookmarkStart w:id="868" w:name="_Toc97045335"/>
      <w:bookmarkStart w:id="869" w:name="_Toc97155080"/>
      <w:bookmarkStart w:id="870" w:name="_Toc101521230"/>
      <w:bookmarkStart w:id="871" w:name="_Toc138761490"/>
      <w:bookmarkStart w:id="872" w:name="_Toc145707684"/>
      <w:bookmarkStart w:id="873" w:name="_Toc160570143"/>
      <w:bookmarkStart w:id="874" w:name="_Toc162007739"/>
      <w:bookmarkStart w:id="875" w:name="_Toc185515352"/>
      <w:bookmarkStart w:id="876" w:name="_Toc192872659"/>
      <w:bookmarkStart w:id="877" w:name="_Toc200970361"/>
      <w:bookmarkStart w:id="878" w:name="_Toc207721692"/>
      <w:bookmarkStart w:id="879" w:name="_Toc209520555"/>
      <w:r>
        <w:t>5.5.2.2</w:t>
      </w:r>
      <w:r>
        <w:tab/>
        <w:t>Eees_AppClientInformation_Subscribe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8414666" w14:textId="0848F215" w:rsidR="00827F85" w:rsidRDefault="00827F85" w:rsidP="00827F85">
      <w:pPr>
        <w:pStyle w:val="Heading5"/>
      </w:pPr>
      <w:bookmarkStart w:id="880" w:name="_Toc85734101"/>
      <w:bookmarkStart w:id="881" w:name="_Toc89431400"/>
      <w:bookmarkStart w:id="882" w:name="_Toc97042192"/>
      <w:bookmarkStart w:id="883" w:name="_Toc97045336"/>
      <w:bookmarkStart w:id="884" w:name="_Toc97155081"/>
      <w:bookmarkStart w:id="885" w:name="_Toc101521231"/>
      <w:bookmarkStart w:id="886" w:name="_Toc138761491"/>
      <w:bookmarkStart w:id="887" w:name="_Toc145707685"/>
      <w:bookmarkStart w:id="888" w:name="_Toc160570144"/>
      <w:bookmarkStart w:id="889" w:name="_Toc162007740"/>
      <w:bookmarkStart w:id="890" w:name="_Toc185515353"/>
      <w:bookmarkStart w:id="891" w:name="_Toc192872660"/>
      <w:bookmarkStart w:id="892" w:name="_Toc200970362"/>
      <w:bookmarkStart w:id="893" w:name="_Toc207721693"/>
      <w:bookmarkStart w:id="894" w:name="_Toc209520556"/>
      <w:r>
        <w:t>5.5.2.2.1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895" w:name="_Toc85734102"/>
      <w:bookmarkStart w:id="896" w:name="_Toc89431401"/>
      <w:bookmarkStart w:id="897" w:name="_Toc97042193"/>
      <w:bookmarkStart w:id="898" w:name="_Toc97045337"/>
      <w:bookmarkStart w:id="899" w:name="_Toc97155082"/>
      <w:bookmarkStart w:id="900" w:name="_Toc101521232"/>
      <w:bookmarkStart w:id="901" w:name="_Toc138761492"/>
      <w:bookmarkStart w:id="902" w:name="_Toc145707686"/>
      <w:bookmarkStart w:id="903" w:name="_Toc160570145"/>
      <w:bookmarkStart w:id="904" w:name="_Toc162007741"/>
      <w:bookmarkStart w:id="905" w:name="_Toc185515354"/>
      <w:bookmarkStart w:id="906" w:name="_Toc192872661"/>
      <w:bookmarkStart w:id="907" w:name="_Toc200970363"/>
      <w:bookmarkStart w:id="908" w:name="_Toc207721694"/>
      <w:bookmarkStart w:id="909" w:name="_Toc209520557"/>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10" w:name="_Toc85734103"/>
      <w:bookmarkStart w:id="911" w:name="_Toc89431402"/>
      <w:bookmarkStart w:id="912" w:name="_Toc97042194"/>
      <w:bookmarkStart w:id="913" w:name="_Toc97045338"/>
      <w:bookmarkStart w:id="914" w:name="_Toc97155083"/>
      <w:bookmarkStart w:id="915" w:name="_Toc101521233"/>
      <w:bookmarkStart w:id="916" w:name="_Toc138761493"/>
      <w:bookmarkStart w:id="917" w:name="_Toc145707687"/>
      <w:bookmarkStart w:id="918" w:name="_Toc160570146"/>
      <w:bookmarkStart w:id="919" w:name="_Toc162007742"/>
      <w:bookmarkStart w:id="920" w:name="_Toc185515355"/>
      <w:bookmarkStart w:id="921" w:name="_Toc192872662"/>
      <w:bookmarkStart w:id="922" w:name="_Toc200970364"/>
      <w:bookmarkStart w:id="923" w:name="_Toc207721695"/>
      <w:bookmarkStart w:id="924" w:name="_Toc209520558"/>
      <w:r>
        <w:lastRenderedPageBreak/>
        <w:t>5.5.2.3</w:t>
      </w:r>
      <w:r>
        <w:tab/>
        <w:t>Eees_AppClientInformation_Notify</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EA70D54" w14:textId="6C1543F8" w:rsidR="00827F85" w:rsidRDefault="00827F85" w:rsidP="00827F85">
      <w:pPr>
        <w:pStyle w:val="Heading5"/>
      </w:pPr>
      <w:bookmarkStart w:id="925" w:name="_Toc85734104"/>
      <w:bookmarkStart w:id="926" w:name="_Toc89431403"/>
      <w:bookmarkStart w:id="927" w:name="_Toc97042195"/>
      <w:bookmarkStart w:id="928" w:name="_Toc97045339"/>
      <w:bookmarkStart w:id="929" w:name="_Toc97155084"/>
      <w:bookmarkStart w:id="930" w:name="_Toc101521234"/>
      <w:bookmarkStart w:id="931" w:name="_Toc138761494"/>
      <w:bookmarkStart w:id="932" w:name="_Toc145707688"/>
      <w:bookmarkStart w:id="933" w:name="_Toc160570147"/>
      <w:bookmarkStart w:id="934" w:name="_Toc162007743"/>
      <w:bookmarkStart w:id="935" w:name="_Toc185515356"/>
      <w:bookmarkStart w:id="936" w:name="_Toc192872663"/>
      <w:bookmarkStart w:id="937" w:name="_Toc200970365"/>
      <w:bookmarkStart w:id="938" w:name="_Toc207721696"/>
      <w:bookmarkStart w:id="939" w:name="_Toc209520559"/>
      <w:r>
        <w:t>5.5.2.3.1</w:t>
      </w:r>
      <w:r>
        <w:tab/>
        <w:t>General</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940" w:name="_Toc85734105"/>
      <w:bookmarkStart w:id="941" w:name="_Toc89431404"/>
      <w:bookmarkStart w:id="942" w:name="_Toc97042196"/>
      <w:bookmarkStart w:id="943" w:name="_Toc97045340"/>
      <w:bookmarkStart w:id="944" w:name="_Toc97155085"/>
      <w:bookmarkStart w:id="945" w:name="_Toc101521235"/>
      <w:bookmarkStart w:id="946" w:name="_Toc138761495"/>
      <w:bookmarkStart w:id="947" w:name="_Toc145707689"/>
      <w:bookmarkStart w:id="948" w:name="_Toc160570148"/>
      <w:bookmarkStart w:id="949" w:name="_Toc162007744"/>
      <w:bookmarkStart w:id="950" w:name="_Toc185515357"/>
      <w:bookmarkStart w:id="951" w:name="_Toc192872664"/>
      <w:bookmarkStart w:id="952" w:name="_Toc200970366"/>
      <w:bookmarkStart w:id="953" w:name="_Toc207721697"/>
      <w:bookmarkStart w:id="954" w:name="_Toc209520560"/>
      <w:r>
        <w:t>5.5.2.3.2</w:t>
      </w:r>
      <w:r>
        <w:tab/>
        <w:t xml:space="preserve">EES notifying the AC information to </w:t>
      </w:r>
      <w:r w:rsidR="00BA71B7">
        <w:t xml:space="preserve">the service consumer </w:t>
      </w:r>
      <w:r>
        <w:t>using Eees_AppClientInformation_Notify operation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955" w:name="_Toc85734106"/>
      <w:bookmarkStart w:id="956" w:name="_Toc89431405"/>
      <w:bookmarkStart w:id="957" w:name="_Toc97042197"/>
      <w:bookmarkStart w:id="958" w:name="_Toc97045341"/>
      <w:bookmarkStart w:id="959" w:name="_Toc97155086"/>
      <w:bookmarkStart w:id="960" w:name="_Toc101521236"/>
      <w:bookmarkStart w:id="961" w:name="_Toc138761496"/>
      <w:bookmarkStart w:id="962" w:name="_Toc145707690"/>
      <w:bookmarkStart w:id="963" w:name="_Toc160570149"/>
      <w:bookmarkStart w:id="964" w:name="_Toc162007745"/>
      <w:bookmarkStart w:id="965" w:name="_Toc185515358"/>
      <w:bookmarkStart w:id="966" w:name="_Toc192872665"/>
      <w:bookmarkStart w:id="967" w:name="_Toc200970367"/>
      <w:bookmarkStart w:id="968" w:name="_Toc207721698"/>
      <w:bookmarkStart w:id="969" w:name="_Toc209520561"/>
      <w:r>
        <w:t>5.5.2.4</w:t>
      </w:r>
      <w:r>
        <w:tab/>
        <w:t>Eees_AppClientInformation_UpdateSubscription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3B4526F1" w14:textId="431E1B87" w:rsidR="00827F85" w:rsidRDefault="00827F85" w:rsidP="00827F85">
      <w:pPr>
        <w:pStyle w:val="Heading5"/>
      </w:pPr>
      <w:bookmarkStart w:id="970" w:name="_Toc85734107"/>
      <w:bookmarkStart w:id="971" w:name="_Toc89431406"/>
      <w:bookmarkStart w:id="972" w:name="_Toc97042198"/>
      <w:bookmarkStart w:id="973" w:name="_Toc97045342"/>
      <w:bookmarkStart w:id="974" w:name="_Toc97155087"/>
      <w:bookmarkStart w:id="975" w:name="_Toc101521237"/>
      <w:bookmarkStart w:id="976" w:name="_Toc138761497"/>
      <w:bookmarkStart w:id="977" w:name="_Toc145707691"/>
      <w:bookmarkStart w:id="978" w:name="_Toc160570150"/>
      <w:bookmarkStart w:id="979" w:name="_Toc162007746"/>
      <w:bookmarkStart w:id="980" w:name="_Toc185515359"/>
      <w:bookmarkStart w:id="981" w:name="_Toc192872666"/>
      <w:bookmarkStart w:id="982" w:name="_Toc200970368"/>
      <w:bookmarkStart w:id="983" w:name="_Toc207721699"/>
      <w:bookmarkStart w:id="984" w:name="_Toc209520562"/>
      <w:r>
        <w:t>5.5.2.4.1</w:t>
      </w:r>
      <w:r>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985" w:name="_Toc85734108"/>
      <w:bookmarkStart w:id="986" w:name="_Toc89431407"/>
      <w:bookmarkStart w:id="987" w:name="_Toc97042199"/>
      <w:bookmarkStart w:id="988" w:name="_Toc97045343"/>
      <w:bookmarkStart w:id="989" w:name="_Toc97155088"/>
      <w:bookmarkStart w:id="990" w:name="_Toc101521238"/>
      <w:bookmarkStart w:id="991" w:name="_Toc138761498"/>
      <w:bookmarkStart w:id="992" w:name="_Toc145707692"/>
      <w:bookmarkStart w:id="993" w:name="_Toc160570151"/>
      <w:bookmarkStart w:id="994" w:name="_Toc162007747"/>
      <w:bookmarkStart w:id="995" w:name="_Toc185515360"/>
      <w:bookmarkStart w:id="996" w:name="_Toc192872667"/>
      <w:bookmarkStart w:id="997" w:name="_Toc200970369"/>
      <w:bookmarkStart w:id="998" w:name="_Toc207721700"/>
      <w:bookmarkStart w:id="999" w:name="_Toc209520563"/>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00" w:name="_Toc85734109"/>
      <w:bookmarkStart w:id="1001" w:name="_Toc89431408"/>
      <w:bookmarkStart w:id="1002" w:name="_Toc97042200"/>
      <w:bookmarkStart w:id="1003" w:name="_Toc97045344"/>
      <w:bookmarkStart w:id="1004" w:name="_Toc97155089"/>
      <w:bookmarkStart w:id="1005" w:name="_Toc101521239"/>
      <w:bookmarkStart w:id="1006" w:name="_Toc138761499"/>
      <w:bookmarkStart w:id="1007" w:name="_Toc145707693"/>
      <w:bookmarkStart w:id="1008" w:name="_Toc160570152"/>
      <w:bookmarkStart w:id="1009" w:name="_Toc162007748"/>
      <w:bookmarkStart w:id="1010" w:name="_Toc185515361"/>
      <w:bookmarkStart w:id="1011" w:name="_Toc192872668"/>
      <w:bookmarkStart w:id="1012" w:name="_Toc200970370"/>
      <w:bookmarkStart w:id="1013" w:name="_Toc207721701"/>
      <w:bookmarkStart w:id="1014" w:name="_Toc209520564"/>
      <w:r>
        <w:t>5.5.2.5</w:t>
      </w:r>
      <w:r>
        <w:tab/>
        <w:t>Eees_AppClientInformation_Unsubscribe</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712CC75" w14:textId="10745DBC" w:rsidR="00827F85" w:rsidRDefault="00827F85" w:rsidP="00827F85">
      <w:pPr>
        <w:pStyle w:val="Heading5"/>
      </w:pPr>
      <w:bookmarkStart w:id="1015" w:name="_Toc85734110"/>
      <w:bookmarkStart w:id="1016" w:name="_Toc89431409"/>
      <w:bookmarkStart w:id="1017" w:name="_Toc97042201"/>
      <w:bookmarkStart w:id="1018" w:name="_Toc97045345"/>
      <w:bookmarkStart w:id="1019" w:name="_Toc97155090"/>
      <w:bookmarkStart w:id="1020" w:name="_Toc101521240"/>
      <w:bookmarkStart w:id="1021" w:name="_Toc138761500"/>
      <w:bookmarkStart w:id="1022" w:name="_Toc145707694"/>
      <w:bookmarkStart w:id="1023" w:name="_Toc160570153"/>
      <w:bookmarkStart w:id="1024" w:name="_Toc162007749"/>
      <w:bookmarkStart w:id="1025" w:name="_Toc185515362"/>
      <w:bookmarkStart w:id="1026" w:name="_Toc192872669"/>
      <w:bookmarkStart w:id="1027" w:name="_Toc200970371"/>
      <w:bookmarkStart w:id="1028" w:name="_Toc207721702"/>
      <w:bookmarkStart w:id="1029" w:name="_Toc209520565"/>
      <w:r>
        <w:t>5.5.2.5.1</w:t>
      </w:r>
      <w:r>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30" w:name="_Toc85734111"/>
      <w:bookmarkStart w:id="1031" w:name="_Toc89431410"/>
      <w:bookmarkStart w:id="1032" w:name="_Toc97042202"/>
      <w:bookmarkStart w:id="1033" w:name="_Toc97045346"/>
      <w:bookmarkStart w:id="1034" w:name="_Toc97155091"/>
      <w:bookmarkStart w:id="1035" w:name="_Toc101521241"/>
      <w:bookmarkStart w:id="1036" w:name="_Toc138761501"/>
      <w:bookmarkStart w:id="1037" w:name="_Toc145707695"/>
      <w:bookmarkStart w:id="1038" w:name="_Toc160570154"/>
      <w:bookmarkStart w:id="1039" w:name="_Toc162007750"/>
      <w:bookmarkStart w:id="1040" w:name="_Toc185515363"/>
      <w:bookmarkStart w:id="1041" w:name="_Toc192872670"/>
      <w:bookmarkStart w:id="1042" w:name="_Toc200970372"/>
      <w:bookmarkStart w:id="1043" w:name="_Toc207721703"/>
      <w:bookmarkStart w:id="1044" w:name="_Toc209520566"/>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045" w:name="_Toc85734112"/>
      <w:bookmarkStart w:id="1046" w:name="_Toc89431411"/>
      <w:bookmarkStart w:id="1047" w:name="_Toc97042203"/>
      <w:bookmarkStart w:id="1048" w:name="_Toc97045347"/>
      <w:bookmarkStart w:id="1049" w:name="_Toc97155092"/>
      <w:bookmarkStart w:id="1050" w:name="_Toc101521242"/>
      <w:bookmarkStart w:id="1051" w:name="_Toc138761502"/>
      <w:bookmarkStart w:id="1052" w:name="_Toc145707696"/>
      <w:bookmarkStart w:id="1053" w:name="_Toc160570155"/>
      <w:bookmarkStart w:id="1054" w:name="_Toc162007751"/>
      <w:bookmarkStart w:id="1055" w:name="_Toc185515364"/>
      <w:bookmarkStart w:id="1056" w:name="_Toc192872671"/>
      <w:bookmarkStart w:id="1057" w:name="_Toc200970373"/>
      <w:bookmarkStart w:id="1058" w:name="_Toc207721704"/>
      <w:bookmarkStart w:id="1059" w:name="_Toc209520567"/>
      <w:r>
        <w:lastRenderedPageBreak/>
        <w:t>5.</w:t>
      </w:r>
      <w:r w:rsidR="008B763D">
        <w:t>6</w:t>
      </w:r>
      <w:r>
        <w:tab/>
        <w:t>Eees_SessionWithQoS Service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0349378" w14:textId="5E8238AD" w:rsidR="000612BF" w:rsidRDefault="000612BF" w:rsidP="000612BF">
      <w:pPr>
        <w:pStyle w:val="Heading3"/>
      </w:pPr>
      <w:bookmarkStart w:id="1060" w:name="_Toc65839150"/>
      <w:bookmarkStart w:id="1061" w:name="_Toc85734113"/>
      <w:bookmarkStart w:id="1062" w:name="_Toc89431412"/>
      <w:bookmarkStart w:id="1063" w:name="_Toc97042204"/>
      <w:bookmarkStart w:id="1064" w:name="_Toc97045348"/>
      <w:bookmarkStart w:id="1065" w:name="_Toc97155093"/>
      <w:bookmarkStart w:id="1066" w:name="_Toc101521243"/>
      <w:bookmarkStart w:id="1067" w:name="_Toc138761503"/>
      <w:bookmarkStart w:id="1068" w:name="_Toc145707697"/>
      <w:bookmarkStart w:id="1069" w:name="_Toc160570156"/>
      <w:bookmarkStart w:id="1070" w:name="_Toc162007752"/>
      <w:bookmarkStart w:id="1071" w:name="_Toc185515365"/>
      <w:bookmarkStart w:id="1072" w:name="_Toc192872672"/>
      <w:bookmarkStart w:id="1073" w:name="_Toc200970374"/>
      <w:bookmarkStart w:id="1074" w:name="_Toc207721705"/>
      <w:bookmarkStart w:id="1075" w:name="_Toc209520568"/>
      <w:r>
        <w:t>5.</w:t>
      </w:r>
      <w:r w:rsidR="008B763D">
        <w:t>6</w:t>
      </w:r>
      <w:r>
        <w:t>.1</w:t>
      </w:r>
      <w:r>
        <w:tab/>
        <w:t>Service Description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076" w:name="_Toc65839151"/>
      <w:bookmarkStart w:id="1077" w:name="_Toc85734114"/>
      <w:bookmarkStart w:id="1078" w:name="_Toc89431413"/>
      <w:bookmarkStart w:id="1079" w:name="_Toc97042205"/>
      <w:bookmarkStart w:id="1080" w:name="_Toc97045349"/>
      <w:bookmarkStart w:id="1081" w:name="_Toc97155094"/>
      <w:bookmarkStart w:id="1082" w:name="_Toc101521244"/>
      <w:bookmarkStart w:id="1083" w:name="_Toc138761504"/>
      <w:bookmarkStart w:id="1084" w:name="_Toc145707698"/>
      <w:bookmarkStart w:id="1085" w:name="_Toc160570157"/>
      <w:bookmarkStart w:id="1086" w:name="_Toc162007753"/>
      <w:bookmarkStart w:id="1087" w:name="_Toc185515366"/>
      <w:bookmarkStart w:id="1088" w:name="_Toc192872673"/>
      <w:bookmarkStart w:id="1089" w:name="_Toc200970375"/>
      <w:bookmarkStart w:id="1090" w:name="_Toc207721706"/>
      <w:bookmarkStart w:id="1091" w:name="_Toc209520569"/>
      <w:r>
        <w:t>5.</w:t>
      </w:r>
      <w:r w:rsidR="008B763D">
        <w:t>6</w:t>
      </w:r>
      <w:r>
        <w:t>.2</w:t>
      </w:r>
      <w:r>
        <w:tab/>
        <w:t>Service Operations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0DA3BD8E" w14:textId="4B183E3C" w:rsidR="000612BF" w:rsidRDefault="000612BF" w:rsidP="000612BF">
      <w:pPr>
        <w:pStyle w:val="Heading4"/>
      </w:pPr>
      <w:bookmarkStart w:id="1092" w:name="_Toc65839152"/>
      <w:bookmarkStart w:id="1093" w:name="_Toc85734115"/>
      <w:bookmarkStart w:id="1094" w:name="_Toc89431414"/>
      <w:bookmarkStart w:id="1095" w:name="_Toc97042206"/>
      <w:bookmarkStart w:id="1096" w:name="_Toc97045350"/>
      <w:bookmarkStart w:id="1097" w:name="_Toc97155095"/>
      <w:bookmarkStart w:id="1098" w:name="_Toc101521245"/>
      <w:bookmarkStart w:id="1099" w:name="_Toc138761505"/>
      <w:bookmarkStart w:id="1100" w:name="_Toc145707699"/>
      <w:bookmarkStart w:id="1101" w:name="_Toc160570158"/>
      <w:bookmarkStart w:id="1102" w:name="_Toc162007754"/>
      <w:bookmarkStart w:id="1103" w:name="_Toc185515367"/>
      <w:bookmarkStart w:id="1104" w:name="_Toc192872674"/>
      <w:bookmarkStart w:id="1105" w:name="_Toc200970376"/>
      <w:bookmarkStart w:id="1106" w:name="_Toc207721707"/>
      <w:bookmarkStart w:id="1107" w:name="_Toc209520570"/>
      <w:r>
        <w:t>5.</w:t>
      </w:r>
      <w:r w:rsidR="008B763D">
        <w:t>6</w:t>
      </w:r>
      <w:r>
        <w:t>.2.1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0E0676C" w14:textId="543BF694" w:rsidR="00BA71B7" w:rsidRDefault="00BA71B7" w:rsidP="00BA71B7">
      <w:bookmarkStart w:id="1108"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09" w:name="_Toc85734116"/>
      <w:bookmarkStart w:id="1110" w:name="_Toc89431415"/>
      <w:bookmarkStart w:id="1111" w:name="_Toc97042207"/>
      <w:bookmarkStart w:id="1112" w:name="_Toc97045351"/>
      <w:bookmarkStart w:id="1113" w:name="_Toc97155096"/>
      <w:bookmarkStart w:id="1114" w:name="_Toc101521246"/>
      <w:bookmarkStart w:id="1115" w:name="_Toc138761506"/>
      <w:bookmarkStart w:id="1116" w:name="_Toc145707700"/>
      <w:bookmarkStart w:id="1117" w:name="_Toc160570159"/>
      <w:bookmarkStart w:id="1118" w:name="_Toc162007755"/>
      <w:bookmarkStart w:id="1119" w:name="_Toc185515368"/>
      <w:bookmarkStart w:id="1120" w:name="_Toc192872675"/>
      <w:bookmarkStart w:id="1121" w:name="_Toc200970377"/>
      <w:bookmarkStart w:id="1122" w:name="_Toc207721708"/>
      <w:bookmarkStart w:id="1123" w:name="_Toc209520571"/>
      <w:r>
        <w:t>5.</w:t>
      </w:r>
      <w:r w:rsidR="008B763D">
        <w:t>6</w:t>
      </w:r>
      <w:r>
        <w:t>.2.2</w:t>
      </w:r>
      <w:r>
        <w:tab/>
        <w:t>Eees_SessionWithQoS_Create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22DAE60F" w14:textId="15FD8281" w:rsidR="000612BF" w:rsidRDefault="000612BF" w:rsidP="000612BF">
      <w:pPr>
        <w:pStyle w:val="Heading5"/>
      </w:pPr>
      <w:bookmarkStart w:id="1124" w:name="_Toc65839154"/>
      <w:bookmarkStart w:id="1125" w:name="_Toc85734117"/>
      <w:bookmarkStart w:id="1126" w:name="_Toc89431416"/>
      <w:bookmarkStart w:id="1127" w:name="_Toc97042208"/>
      <w:bookmarkStart w:id="1128" w:name="_Toc97045352"/>
      <w:bookmarkStart w:id="1129" w:name="_Toc97155097"/>
      <w:bookmarkStart w:id="1130" w:name="_Toc101521247"/>
      <w:bookmarkStart w:id="1131" w:name="_Toc138761507"/>
      <w:bookmarkStart w:id="1132" w:name="_Toc145707701"/>
      <w:bookmarkStart w:id="1133" w:name="_Toc160570160"/>
      <w:bookmarkStart w:id="1134" w:name="_Toc162007756"/>
      <w:bookmarkStart w:id="1135" w:name="_Toc185515369"/>
      <w:bookmarkStart w:id="1136" w:name="_Toc192872676"/>
      <w:bookmarkStart w:id="1137" w:name="_Toc200970378"/>
      <w:bookmarkStart w:id="1138" w:name="_Toc207721709"/>
      <w:bookmarkStart w:id="1139" w:name="_Toc209520572"/>
      <w:r>
        <w:t>5.</w:t>
      </w:r>
      <w:r w:rsidR="008B763D">
        <w:t>6</w:t>
      </w:r>
      <w:r>
        <w:t>.2.2.1</w:t>
      </w:r>
      <w:r>
        <w:tab/>
        <w:t>General</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2B880DA" w14:textId="59C6573F" w:rsidR="000612BF" w:rsidRDefault="00BA71B7" w:rsidP="000612BF">
      <w:bookmarkStart w:id="1140"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141" w:name="_Toc85734118"/>
      <w:bookmarkStart w:id="1142" w:name="_Toc89431417"/>
      <w:bookmarkStart w:id="1143" w:name="_Toc97042209"/>
      <w:bookmarkStart w:id="1144" w:name="_Toc97045353"/>
      <w:bookmarkStart w:id="1145" w:name="_Toc97155098"/>
      <w:bookmarkStart w:id="1146" w:name="_Toc101521248"/>
      <w:bookmarkStart w:id="1147" w:name="_Toc138761508"/>
      <w:bookmarkStart w:id="1148" w:name="_Toc145707702"/>
      <w:bookmarkStart w:id="1149" w:name="_Toc160570161"/>
      <w:bookmarkStart w:id="1150" w:name="_Toc162007757"/>
      <w:bookmarkStart w:id="1151" w:name="_Toc185515370"/>
      <w:bookmarkStart w:id="1152" w:name="_Toc192872677"/>
      <w:bookmarkStart w:id="1153" w:name="_Toc200970379"/>
      <w:bookmarkStart w:id="1154" w:name="_Toc207721710"/>
      <w:bookmarkStart w:id="1155" w:name="_Toc209520573"/>
      <w:r>
        <w:t>5.</w:t>
      </w:r>
      <w:r w:rsidR="008B763D">
        <w:t>6</w:t>
      </w:r>
      <w:r>
        <w:t>.2.2.2</w:t>
      </w:r>
      <w:r>
        <w:tab/>
      </w:r>
      <w:bookmarkEnd w:id="1140"/>
      <w:bookmarkEnd w:id="1141"/>
      <w:bookmarkEnd w:id="1142"/>
      <w:bookmarkEnd w:id="1143"/>
      <w:bookmarkEnd w:id="1144"/>
      <w:bookmarkEnd w:id="1145"/>
      <w:bookmarkEnd w:id="1146"/>
      <w:bookmarkEnd w:id="1147"/>
      <w:bookmarkEnd w:id="1148"/>
      <w:bookmarkEnd w:id="1149"/>
      <w:bookmarkEnd w:id="1150"/>
      <w:r w:rsidR="00BA71B7">
        <w:t>Service consumer requesting reservation of resources for a data session between AC and service consumer with specific QoS using Eees_SessionWithQoS operation</w:t>
      </w:r>
      <w:bookmarkEnd w:id="1151"/>
      <w:bookmarkEnd w:id="1152"/>
      <w:bookmarkEnd w:id="1153"/>
      <w:bookmarkEnd w:id="1154"/>
      <w:bookmarkEnd w:id="1155"/>
    </w:p>
    <w:p w14:paraId="417D0D62" w14:textId="2D4B6871" w:rsidR="00BA71B7" w:rsidRDefault="00BA71B7" w:rsidP="00BA71B7">
      <w:bookmarkStart w:id="115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157" w:name="_Toc85734119"/>
      <w:bookmarkStart w:id="1158" w:name="_Toc89431418"/>
      <w:bookmarkStart w:id="1159" w:name="_Toc97042210"/>
      <w:bookmarkStart w:id="1160" w:name="_Toc97045354"/>
      <w:bookmarkStart w:id="1161" w:name="_Toc97155099"/>
      <w:bookmarkStart w:id="1162" w:name="_Toc101521249"/>
      <w:bookmarkStart w:id="1163" w:name="_Toc138761509"/>
      <w:bookmarkStart w:id="1164" w:name="_Toc145707703"/>
      <w:bookmarkStart w:id="1165" w:name="_Toc160570162"/>
      <w:bookmarkStart w:id="1166" w:name="_Toc162007758"/>
      <w:bookmarkStart w:id="1167" w:name="_Toc185515371"/>
      <w:bookmarkStart w:id="1168" w:name="_Toc192872678"/>
      <w:bookmarkStart w:id="1169" w:name="_Toc200970380"/>
      <w:bookmarkStart w:id="1170" w:name="_Toc207721711"/>
      <w:bookmarkStart w:id="1171" w:name="_Toc209520574"/>
      <w:bookmarkEnd w:id="1156"/>
      <w:r>
        <w:t>5.</w:t>
      </w:r>
      <w:r w:rsidR="008B763D">
        <w:t>6</w:t>
      </w:r>
      <w:r>
        <w:t>.2.3</w:t>
      </w:r>
      <w:r>
        <w:tab/>
        <w:t>Eees_SessionWithQoS_Update</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3E09ECE" w14:textId="2441964D" w:rsidR="000612BF" w:rsidRDefault="000612BF" w:rsidP="000612BF">
      <w:pPr>
        <w:pStyle w:val="Heading5"/>
      </w:pPr>
      <w:bookmarkStart w:id="1172" w:name="_Toc85734120"/>
      <w:bookmarkStart w:id="1173" w:name="_Toc89431419"/>
      <w:bookmarkStart w:id="1174" w:name="_Toc97042211"/>
      <w:bookmarkStart w:id="1175" w:name="_Toc97045355"/>
      <w:bookmarkStart w:id="1176" w:name="_Toc97155100"/>
      <w:bookmarkStart w:id="1177" w:name="_Toc101521250"/>
      <w:bookmarkStart w:id="1178" w:name="_Toc138761510"/>
      <w:bookmarkStart w:id="1179" w:name="_Toc145707704"/>
      <w:bookmarkStart w:id="1180" w:name="_Toc160570163"/>
      <w:bookmarkStart w:id="1181" w:name="_Toc162007759"/>
      <w:bookmarkStart w:id="1182" w:name="_Toc185515372"/>
      <w:bookmarkStart w:id="1183" w:name="_Toc192872679"/>
      <w:bookmarkStart w:id="1184" w:name="_Toc200970381"/>
      <w:bookmarkStart w:id="1185" w:name="_Toc207721712"/>
      <w:bookmarkStart w:id="1186" w:name="_Toc209520575"/>
      <w:r>
        <w:t>5.</w:t>
      </w:r>
      <w:r w:rsidR="008B763D">
        <w:t>6</w:t>
      </w:r>
      <w:r>
        <w:t>.2.3.1</w:t>
      </w:r>
      <w:r>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187" w:name="_Toc85734121"/>
      <w:bookmarkStart w:id="1188" w:name="_Toc89431420"/>
      <w:bookmarkStart w:id="1189" w:name="_Toc97042212"/>
      <w:bookmarkStart w:id="1190" w:name="_Toc97045356"/>
      <w:bookmarkStart w:id="1191" w:name="_Toc97155101"/>
      <w:bookmarkStart w:id="1192" w:name="_Toc101521251"/>
      <w:bookmarkStart w:id="1193" w:name="_Toc138761511"/>
      <w:bookmarkStart w:id="1194" w:name="_Toc145707705"/>
      <w:bookmarkStart w:id="1195" w:name="_Toc160570164"/>
      <w:bookmarkStart w:id="1196" w:name="_Toc162007760"/>
      <w:bookmarkStart w:id="1197" w:name="_Toc185515373"/>
      <w:bookmarkStart w:id="1198" w:name="_Toc192872680"/>
      <w:bookmarkStart w:id="1199" w:name="_Toc200970382"/>
      <w:bookmarkStart w:id="1200" w:name="_Toc207721713"/>
      <w:bookmarkStart w:id="1201" w:name="_Toc209520576"/>
      <w:r>
        <w:t>5.</w:t>
      </w:r>
      <w:r w:rsidR="008B763D">
        <w:t>6</w:t>
      </w:r>
      <w:r>
        <w:t>.2.3.2</w:t>
      </w:r>
      <w:r>
        <w:tab/>
      </w:r>
      <w:bookmarkEnd w:id="1187"/>
      <w:bookmarkEnd w:id="1188"/>
      <w:bookmarkEnd w:id="1189"/>
      <w:bookmarkEnd w:id="1190"/>
      <w:bookmarkEnd w:id="1191"/>
      <w:bookmarkEnd w:id="1192"/>
      <w:bookmarkEnd w:id="1193"/>
      <w:bookmarkEnd w:id="1194"/>
      <w:bookmarkEnd w:id="1195"/>
      <w:bookmarkEnd w:id="1196"/>
      <w:r w:rsidR="00BA71B7">
        <w:t>Service consumer updating QoS of a data session between AC and service consumer using Eees_SessionWithQoS_Update operation</w:t>
      </w:r>
      <w:bookmarkEnd w:id="1197"/>
      <w:bookmarkEnd w:id="1198"/>
      <w:bookmarkEnd w:id="1199"/>
      <w:bookmarkEnd w:id="1200"/>
      <w:bookmarkEnd w:id="120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02" w:name="_Toc85734122"/>
      <w:bookmarkStart w:id="1203" w:name="_Toc89431421"/>
      <w:bookmarkStart w:id="1204" w:name="_Toc97042213"/>
      <w:bookmarkStart w:id="1205" w:name="_Toc97045357"/>
      <w:bookmarkStart w:id="1206" w:name="_Toc97155102"/>
      <w:bookmarkStart w:id="1207" w:name="_Toc101521252"/>
      <w:bookmarkStart w:id="1208" w:name="_Toc138761512"/>
      <w:bookmarkStart w:id="1209" w:name="_Toc145707706"/>
      <w:bookmarkStart w:id="1210" w:name="_Toc160570165"/>
      <w:bookmarkStart w:id="1211" w:name="_Toc162007761"/>
      <w:bookmarkStart w:id="1212" w:name="_Toc185515374"/>
      <w:bookmarkStart w:id="1213" w:name="_Toc192872681"/>
      <w:bookmarkStart w:id="1214" w:name="_Toc200970383"/>
      <w:bookmarkStart w:id="1215" w:name="_Toc207721714"/>
      <w:bookmarkStart w:id="1216" w:name="_Toc209520577"/>
      <w:r>
        <w:t>5.</w:t>
      </w:r>
      <w:r w:rsidR="008B763D">
        <w:t>6</w:t>
      </w:r>
      <w:r>
        <w:t>.2.4</w:t>
      </w:r>
      <w:r>
        <w:tab/>
        <w:t>Eees_SessionWithQoS_Revoke</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C6153F8" w14:textId="7505D326" w:rsidR="000612BF" w:rsidRDefault="000612BF" w:rsidP="000612BF">
      <w:pPr>
        <w:pStyle w:val="Heading5"/>
      </w:pPr>
      <w:bookmarkStart w:id="1217" w:name="_Toc85734123"/>
      <w:bookmarkStart w:id="1218" w:name="_Toc89431422"/>
      <w:bookmarkStart w:id="1219" w:name="_Toc97042214"/>
      <w:bookmarkStart w:id="1220" w:name="_Toc97045358"/>
      <w:bookmarkStart w:id="1221" w:name="_Toc97155103"/>
      <w:bookmarkStart w:id="1222" w:name="_Toc101521253"/>
      <w:bookmarkStart w:id="1223" w:name="_Toc138761513"/>
      <w:bookmarkStart w:id="1224" w:name="_Toc145707707"/>
      <w:bookmarkStart w:id="1225" w:name="_Toc160570166"/>
      <w:bookmarkStart w:id="1226" w:name="_Toc162007762"/>
      <w:bookmarkStart w:id="1227" w:name="_Toc185515375"/>
      <w:bookmarkStart w:id="1228" w:name="_Toc192872682"/>
      <w:bookmarkStart w:id="1229" w:name="_Toc200970384"/>
      <w:bookmarkStart w:id="1230" w:name="_Toc207721715"/>
      <w:bookmarkStart w:id="1231" w:name="_Toc209520578"/>
      <w:r>
        <w:t>5.</w:t>
      </w:r>
      <w:r w:rsidR="008B763D">
        <w:t>6</w:t>
      </w:r>
      <w:r>
        <w:t>.2.4.1</w:t>
      </w:r>
      <w:r>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232" w:name="_Toc85734124"/>
      <w:bookmarkStart w:id="1233" w:name="_Toc89431423"/>
      <w:bookmarkStart w:id="1234" w:name="_Toc97042215"/>
      <w:bookmarkStart w:id="1235" w:name="_Toc97045359"/>
      <w:bookmarkStart w:id="1236" w:name="_Toc97155104"/>
      <w:bookmarkStart w:id="1237" w:name="_Toc101521254"/>
      <w:bookmarkStart w:id="1238" w:name="_Toc138761514"/>
      <w:bookmarkStart w:id="1239" w:name="_Toc145707708"/>
      <w:bookmarkStart w:id="1240" w:name="_Toc160570167"/>
      <w:bookmarkStart w:id="1241" w:name="_Toc162007763"/>
      <w:bookmarkStart w:id="1242" w:name="_Toc185515376"/>
      <w:bookmarkStart w:id="1243" w:name="_Toc192872683"/>
      <w:bookmarkStart w:id="1244" w:name="_Toc200970385"/>
      <w:bookmarkStart w:id="1245" w:name="_Toc207721716"/>
      <w:bookmarkStart w:id="1246" w:name="_Toc209520579"/>
      <w:r>
        <w:t>5.</w:t>
      </w:r>
      <w:r w:rsidR="008B763D">
        <w:t>6</w:t>
      </w:r>
      <w:r>
        <w:t>.2.4.2</w:t>
      </w:r>
      <w:r>
        <w:tab/>
      </w:r>
      <w:bookmarkEnd w:id="1232"/>
      <w:bookmarkEnd w:id="1233"/>
      <w:bookmarkEnd w:id="1234"/>
      <w:bookmarkEnd w:id="1235"/>
      <w:bookmarkEnd w:id="1236"/>
      <w:bookmarkEnd w:id="1237"/>
      <w:bookmarkEnd w:id="1238"/>
      <w:bookmarkEnd w:id="1239"/>
      <w:bookmarkEnd w:id="1240"/>
      <w:bookmarkEnd w:id="1241"/>
      <w:r w:rsidR="00BA71B7">
        <w:t>Service consumer revoking QoS of a data session between AC and service consumer using Eees_SessionWithQoS_Revoke operation</w:t>
      </w:r>
      <w:bookmarkEnd w:id="1242"/>
      <w:bookmarkEnd w:id="1243"/>
      <w:bookmarkEnd w:id="1244"/>
      <w:bookmarkEnd w:id="1245"/>
      <w:bookmarkEnd w:id="1246"/>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247" w:name="_Toc85734125"/>
      <w:bookmarkStart w:id="1248" w:name="_Toc89431424"/>
      <w:bookmarkStart w:id="1249" w:name="_Toc97042216"/>
      <w:bookmarkStart w:id="1250" w:name="_Toc97045360"/>
      <w:bookmarkStart w:id="1251" w:name="_Toc97155105"/>
      <w:bookmarkStart w:id="1252" w:name="_Toc101521255"/>
      <w:bookmarkStart w:id="1253" w:name="_Toc138761515"/>
      <w:bookmarkStart w:id="1254" w:name="_Toc145707709"/>
      <w:bookmarkStart w:id="1255" w:name="_Toc160570168"/>
      <w:bookmarkStart w:id="1256" w:name="_Toc162007764"/>
      <w:bookmarkStart w:id="1257" w:name="_Toc185515377"/>
      <w:bookmarkStart w:id="1258" w:name="_Toc192872684"/>
      <w:bookmarkStart w:id="1259" w:name="_Toc200970386"/>
      <w:bookmarkStart w:id="1260" w:name="_Toc207721717"/>
      <w:bookmarkStart w:id="1261" w:name="_Toc209520580"/>
      <w:r>
        <w:t>5.</w:t>
      </w:r>
      <w:r w:rsidR="008B763D">
        <w:t>6</w:t>
      </w:r>
      <w:r>
        <w:t>.2.5</w:t>
      </w:r>
      <w:r>
        <w:tab/>
        <w:t>Eees_SessionWithQoS_Notify</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059E782" w14:textId="2FB94D9C" w:rsidR="000612BF" w:rsidRDefault="000612BF" w:rsidP="000612BF">
      <w:pPr>
        <w:pStyle w:val="Heading5"/>
      </w:pPr>
      <w:bookmarkStart w:id="1262" w:name="_Toc85734126"/>
      <w:bookmarkStart w:id="1263" w:name="_Toc89431425"/>
      <w:bookmarkStart w:id="1264" w:name="_Toc97042217"/>
      <w:bookmarkStart w:id="1265" w:name="_Toc97045361"/>
      <w:bookmarkStart w:id="1266" w:name="_Toc97155106"/>
      <w:bookmarkStart w:id="1267" w:name="_Toc101521256"/>
      <w:bookmarkStart w:id="1268" w:name="_Toc138761516"/>
      <w:bookmarkStart w:id="1269" w:name="_Toc145707710"/>
      <w:bookmarkStart w:id="1270" w:name="_Toc160570169"/>
      <w:bookmarkStart w:id="1271" w:name="_Toc162007765"/>
      <w:bookmarkStart w:id="1272" w:name="_Toc185515378"/>
      <w:bookmarkStart w:id="1273" w:name="_Toc192872685"/>
      <w:bookmarkStart w:id="1274" w:name="_Toc200970387"/>
      <w:bookmarkStart w:id="1275" w:name="_Toc207721718"/>
      <w:bookmarkStart w:id="1276" w:name="_Toc209520581"/>
      <w:r>
        <w:t>5.</w:t>
      </w:r>
      <w:r w:rsidR="008B763D">
        <w:t>6.2.5</w:t>
      </w:r>
      <w:r>
        <w:t>.1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277" w:name="_Toc85734127"/>
      <w:bookmarkStart w:id="1278" w:name="_Toc89431426"/>
      <w:bookmarkStart w:id="1279" w:name="_Toc97042218"/>
      <w:bookmarkStart w:id="1280" w:name="_Toc97045362"/>
      <w:bookmarkStart w:id="1281" w:name="_Toc97155107"/>
      <w:bookmarkStart w:id="1282" w:name="_Toc101521257"/>
      <w:bookmarkStart w:id="1283" w:name="_Toc138761517"/>
      <w:bookmarkStart w:id="1284" w:name="_Toc145707711"/>
      <w:bookmarkStart w:id="1285" w:name="_Toc160570170"/>
      <w:bookmarkStart w:id="1286" w:name="_Toc162007766"/>
      <w:bookmarkStart w:id="1287" w:name="_Toc185515379"/>
      <w:bookmarkStart w:id="1288" w:name="_Toc192872686"/>
      <w:bookmarkStart w:id="1289" w:name="_Toc200970388"/>
      <w:bookmarkStart w:id="1290" w:name="_Toc207721719"/>
      <w:bookmarkStart w:id="1291" w:name="_Toc209520582"/>
      <w:r>
        <w:t>5.</w:t>
      </w:r>
      <w:r w:rsidR="008B763D">
        <w:t>6</w:t>
      </w:r>
      <w:r>
        <w:t>.2.</w:t>
      </w:r>
      <w:r w:rsidR="008B763D">
        <w:t>5</w:t>
      </w:r>
      <w:r>
        <w:t>.2</w:t>
      </w:r>
      <w:r>
        <w:tab/>
      </w:r>
      <w:bookmarkEnd w:id="1277"/>
      <w:bookmarkEnd w:id="1278"/>
      <w:bookmarkEnd w:id="1279"/>
      <w:bookmarkEnd w:id="1280"/>
      <w:bookmarkEnd w:id="1281"/>
      <w:bookmarkEnd w:id="1282"/>
      <w:bookmarkEnd w:id="1283"/>
      <w:bookmarkEnd w:id="1284"/>
      <w:bookmarkEnd w:id="1285"/>
      <w:bookmarkEnd w:id="1286"/>
      <w:r w:rsidR="00BA71B7">
        <w:t>EES notifying QoS of a data session between AC and service consumer using Eees_SessionWithQoS_Notify operation</w:t>
      </w:r>
      <w:bookmarkEnd w:id="1287"/>
      <w:bookmarkEnd w:id="1288"/>
      <w:bookmarkEnd w:id="1289"/>
      <w:bookmarkEnd w:id="1290"/>
      <w:bookmarkEnd w:id="1291"/>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292" w:name="_Toc85734128"/>
      <w:bookmarkStart w:id="1293" w:name="_Toc89431427"/>
      <w:bookmarkStart w:id="1294" w:name="_Toc97042219"/>
      <w:bookmarkStart w:id="1295" w:name="_Toc97045363"/>
      <w:bookmarkStart w:id="1296" w:name="_Toc97155108"/>
      <w:bookmarkStart w:id="1297" w:name="_Toc101521258"/>
      <w:bookmarkStart w:id="1298" w:name="_Toc138761518"/>
      <w:bookmarkStart w:id="1299" w:name="_Toc145707712"/>
      <w:bookmarkStart w:id="1300" w:name="_Toc160570171"/>
      <w:bookmarkStart w:id="1301" w:name="_Toc162007767"/>
      <w:bookmarkStart w:id="1302" w:name="_Toc185515380"/>
      <w:bookmarkStart w:id="1303" w:name="_Toc192872687"/>
      <w:bookmarkStart w:id="1304" w:name="_Toc200970389"/>
      <w:bookmarkStart w:id="1305" w:name="_Toc207721720"/>
      <w:bookmarkStart w:id="1306" w:name="_Toc209520583"/>
      <w:r>
        <w:t>5.7</w:t>
      </w:r>
      <w:r>
        <w:tab/>
        <w:t>Eees_EASDiscovery Service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7C9DB28" w14:textId="77777777" w:rsidR="001A6A41" w:rsidRDefault="001A6A41" w:rsidP="001A6A41">
      <w:pPr>
        <w:pStyle w:val="Heading3"/>
      </w:pPr>
      <w:bookmarkStart w:id="1307" w:name="_Toc96848057"/>
      <w:bookmarkStart w:id="1308" w:name="_Toc138761519"/>
      <w:bookmarkStart w:id="1309" w:name="_Toc145707713"/>
      <w:bookmarkStart w:id="1310" w:name="_Toc160570172"/>
      <w:bookmarkStart w:id="1311" w:name="_Toc162007768"/>
      <w:bookmarkStart w:id="1312" w:name="_Toc185515381"/>
      <w:bookmarkStart w:id="1313" w:name="_Toc192872688"/>
      <w:bookmarkStart w:id="1314" w:name="_Toc200970390"/>
      <w:bookmarkStart w:id="1315" w:name="_Toc207721721"/>
      <w:bookmarkStart w:id="1316" w:name="_Toc209520584"/>
      <w:r>
        <w:rPr>
          <w:lang w:val="en-US"/>
        </w:rPr>
        <w:t>5.7.1</w:t>
      </w:r>
      <w:r>
        <w:rPr>
          <w:lang w:val="en-US"/>
        </w:rPr>
        <w:tab/>
      </w:r>
      <w:r>
        <w:t>Service Description</w:t>
      </w:r>
      <w:bookmarkEnd w:id="1307"/>
      <w:bookmarkEnd w:id="1308"/>
      <w:bookmarkEnd w:id="1309"/>
      <w:bookmarkEnd w:id="1310"/>
      <w:bookmarkEnd w:id="1311"/>
      <w:bookmarkEnd w:id="1312"/>
      <w:bookmarkEnd w:id="1313"/>
      <w:bookmarkEnd w:id="1314"/>
      <w:bookmarkEnd w:id="1315"/>
      <w:bookmarkEnd w:id="1316"/>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317" w:name="_Toc96848058"/>
      <w:bookmarkStart w:id="1318" w:name="_Toc138761520"/>
      <w:bookmarkStart w:id="1319" w:name="_Toc145707714"/>
      <w:bookmarkStart w:id="1320" w:name="_Toc160570173"/>
      <w:bookmarkStart w:id="1321" w:name="_Toc162007769"/>
      <w:bookmarkStart w:id="1322" w:name="_Toc185515382"/>
      <w:bookmarkStart w:id="1323" w:name="_Toc192872689"/>
      <w:bookmarkStart w:id="1324" w:name="_Toc200970391"/>
      <w:bookmarkStart w:id="1325" w:name="_Toc207721722"/>
      <w:bookmarkStart w:id="1326" w:name="_Toc209520585"/>
      <w:r>
        <w:rPr>
          <w:lang w:val="en-US"/>
        </w:rPr>
        <w:t>5.7.2</w:t>
      </w:r>
      <w:r>
        <w:rPr>
          <w:lang w:val="en-US"/>
        </w:rPr>
        <w:tab/>
      </w:r>
      <w:r>
        <w:t>Service Operations</w:t>
      </w:r>
      <w:bookmarkEnd w:id="1317"/>
      <w:bookmarkEnd w:id="1318"/>
      <w:bookmarkEnd w:id="1319"/>
      <w:bookmarkEnd w:id="1320"/>
      <w:bookmarkEnd w:id="1321"/>
      <w:bookmarkEnd w:id="1322"/>
      <w:bookmarkEnd w:id="1323"/>
      <w:bookmarkEnd w:id="1324"/>
      <w:bookmarkEnd w:id="1325"/>
      <w:bookmarkEnd w:id="1326"/>
    </w:p>
    <w:p w14:paraId="30E2A438" w14:textId="77777777" w:rsidR="001A6A41" w:rsidRDefault="001A6A41" w:rsidP="001A6A41">
      <w:pPr>
        <w:pStyle w:val="Heading4"/>
      </w:pPr>
      <w:bookmarkStart w:id="1327" w:name="_Toc96848059"/>
      <w:bookmarkStart w:id="1328" w:name="_Toc138761521"/>
      <w:bookmarkStart w:id="1329" w:name="_Toc145707715"/>
      <w:bookmarkStart w:id="1330" w:name="_Toc160570174"/>
      <w:bookmarkStart w:id="1331" w:name="_Toc162007770"/>
      <w:bookmarkStart w:id="1332" w:name="_Toc185515383"/>
      <w:bookmarkStart w:id="1333" w:name="_Toc192872690"/>
      <w:bookmarkStart w:id="1334" w:name="_Toc200970392"/>
      <w:bookmarkStart w:id="1335" w:name="_Toc207721723"/>
      <w:bookmarkStart w:id="1336" w:name="_Toc209520586"/>
      <w:r>
        <w:t>5.7.2.1</w:t>
      </w:r>
      <w:r>
        <w:tab/>
        <w:t>Introduction</w:t>
      </w:r>
      <w:bookmarkEnd w:id="1327"/>
      <w:bookmarkEnd w:id="1328"/>
      <w:bookmarkEnd w:id="1329"/>
      <w:bookmarkEnd w:id="1330"/>
      <w:bookmarkEnd w:id="1331"/>
      <w:bookmarkEnd w:id="1332"/>
      <w:bookmarkEnd w:id="1333"/>
      <w:bookmarkEnd w:id="1334"/>
      <w:bookmarkEnd w:id="1335"/>
      <w:bookmarkEnd w:id="133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337" w:name="_Toc96848060"/>
      <w:bookmarkStart w:id="1338" w:name="_Toc138761522"/>
      <w:bookmarkStart w:id="1339" w:name="_Toc145707716"/>
      <w:bookmarkStart w:id="1340" w:name="_Toc160570175"/>
      <w:bookmarkStart w:id="1341" w:name="_Toc162007771"/>
      <w:bookmarkStart w:id="1342" w:name="_Toc185515384"/>
      <w:bookmarkStart w:id="1343" w:name="_Toc192872691"/>
      <w:bookmarkStart w:id="1344" w:name="_Toc200970393"/>
      <w:bookmarkStart w:id="1345" w:name="_Toc207721724"/>
      <w:bookmarkStart w:id="1346" w:name="_Toc209520587"/>
      <w:r>
        <w:t>5.7.2.2</w:t>
      </w:r>
      <w:r>
        <w:tab/>
      </w:r>
      <w:r w:rsidRPr="00F477AF">
        <w:t>Eees_EASDiscovery_</w:t>
      </w:r>
      <w:r>
        <w:t>TEasDisc</w:t>
      </w:r>
      <w:r w:rsidRPr="00F477AF">
        <w:t>Request</w:t>
      </w:r>
      <w:bookmarkEnd w:id="1337"/>
      <w:bookmarkEnd w:id="1338"/>
      <w:bookmarkEnd w:id="1339"/>
      <w:bookmarkEnd w:id="1340"/>
      <w:bookmarkEnd w:id="1341"/>
      <w:bookmarkEnd w:id="1342"/>
      <w:bookmarkEnd w:id="1343"/>
      <w:bookmarkEnd w:id="1344"/>
      <w:bookmarkEnd w:id="1345"/>
      <w:bookmarkEnd w:id="1346"/>
    </w:p>
    <w:p w14:paraId="479BC11A" w14:textId="77777777" w:rsidR="0004249C" w:rsidRDefault="0004249C" w:rsidP="0004249C">
      <w:pPr>
        <w:pStyle w:val="Heading5"/>
      </w:pPr>
      <w:bookmarkStart w:id="1347" w:name="_Toc96848061"/>
      <w:bookmarkStart w:id="1348" w:name="_Toc138761523"/>
      <w:bookmarkStart w:id="1349" w:name="_Toc145707717"/>
      <w:bookmarkStart w:id="1350" w:name="_Toc160570176"/>
      <w:bookmarkStart w:id="1351" w:name="_Toc162007772"/>
      <w:bookmarkStart w:id="1352" w:name="_Toc185515385"/>
      <w:bookmarkStart w:id="1353" w:name="_Toc192872692"/>
      <w:bookmarkStart w:id="1354" w:name="_Toc200970394"/>
      <w:bookmarkStart w:id="1355" w:name="_Toc207721725"/>
      <w:bookmarkStart w:id="1356" w:name="_Toc96848062"/>
      <w:bookmarkStart w:id="1357" w:name="_Toc138761524"/>
      <w:bookmarkStart w:id="1358" w:name="_Toc145707718"/>
      <w:bookmarkStart w:id="1359" w:name="_Toc160570177"/>
      <w:bookmarkStart w:id="1360" w:name="_Toc162007773"/>
      <w:bookmarkStart w:id="1361" w:name="_Toc185515386"/>
      <w:bookmarkStart w:id="1362" w:name="_Toc192872693"/>
      <w:bookmarkStart w:id="1363" w:name="_Toc200970395"/>
      <w:bookmarkStart w:id="1364" w:name="_Toc209520588"/>
      <w:r>
        <w:t>5.7.2.2.1</w:t>
      </w:r>
      <w:r>
        <w:tab/>
        <w:t>General</w:t>
      </w:r>
      <w:bookmarkEnd w:id="1347"/>
      <w:bookmarkEnd w:id="1348"/>
      <w:bookmarkEnd w:id="1349"/>
      <w:bookmarkEnd w:id="1350"/>
      <w:bookmarkEnd w:id="1351"/>
      <w:bookmarkEnd w:id="1352"/>
      <w:bookmarkEnd w:id="1353"/>
      <w:bookmarkEnd w:id="1354"/>
      <w:bookmarkEnd w:id="1355"/>
      <w:bookmarkEnd w:id="1364"/>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365" w:name="_Toc207721726"/>
      <w:bookmarkStart w:id="1366" w:name="_Toc209520589"/>
      <w:r>
        <w:t>5.7.2.2.2</w:t>
      </w:r>
      <w:r>
        <w:tab/>
      </w:r>
      <w:bookmarkEnd w:id="1356"/>
      <w:bookmarkEnd w:id="1357"/>
      <w:bookmarkEnd w:id="1358"/>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359"/>
      <w:bookmarkEnd w:id="1360"/>
      <w:bookmarkEnd w:id="1361"/>
      <w:bookmarkEnd w:id="1362"/>
      <w:bookmarkEnd w:id="1363"/>
      <w:bookmarkEnd w:id="1365"/>
      <w:bookmarkEnd w:id="1366"/>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367" w:name="_Toc85734135"/>
      <w:bookmarkStart w:id="1368" w:name="_Toc89431434"/>
      <w:bookmarkStart w:id="1369" w:name="_Toc97042226"/>
      <w:bookmarkStart w:id="1370" w:name="_Toc97045370"/>
      <w:bookmarkStart w:id="1371" w:name="_Toc97155115"/>
      <w:bookmarkStart w:id="1372" w:name="_Toc101521265"/>
      <w:bookmarkStart w:id="1373" w:name="_Toc138761525"/>
      <w:bookmarkStart w:id="1374" w:name="_Toc145707719"/>
      <w:bookmarkStart w:id="1375" w:name="_Toc160570178"/>
      <w:bookmarkStart w:id="1376" w:name="_Toc162007774"/>
      <w:bookmarkStart w:id="1377" w:name="_Toc185515387"/>
      <w:bookmarkStart w:id="1378" w:name="_Toc192872694"/>
      <w:bookmarkStart w:id="1379" w:name="_Toc200970396"/>
      <w:bookmarkStart w:id="1380" w:name="_Toc207721727"/>
      <w:bookmarkStart w:id="1381" w:name="_Toc209520590"/>
      <w:r>
        <w:t>5.8</w:t>
      </w:r>
      <w:r>
        <w:tab/>
        <w:t>Eees_ACRManagementEvent Service</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61B7E9C" w14:textId="00229A7C" w:rsidR="00571C58" w:rsidRDefault="00571C58" w:rsidP="00571C58">
      <w:pPr>
        <w:pStyle w:val="Heading3"/>
      </w:pPr>
      <w:bookmarkStart w:id="1382" w:name="_Toc85734136"/>
      <w:bookmarkStart w:id="1383" w:name="_Toc89431435"/>
      <w:bookmarkStart w:id="1384" w:name="_Toc97042227"/>
      <w:bookmarkStart w:id="1385" w:name="_Toc97045371"/>
      <w:bookmarkStart w:id="1386" w:name="_Toc97155116"/>
      <w:bookmarkStart w:id="1387" w:name="_Toc101521266"/>
      <w:bookmarkStart w:id="1388" w:name="_Toc138761526"/>
      <w:bookmarkStart w:id="1389" w:name="_Toc145707720"/>
      <w:bookmarkStart w:id="1390" w:name="_Toc160570179"/>
      <w:bookmarkStart w:id="1391" w:name="_Toc162007775"/>
      <w:bookmarkStart w:id="1392" w:name="_Toc185515388"/>
      <w:bookmarkStart w:id="1393" w:name="_Toc192872695"/>
      <w:bookmarkStart w:id="1394" w:name="_Toc200970397"/>
      <w:bookmarkStart w:id="1395" w:name="_Toc207721728"/>
      <w:bookmarkStart w:id="1396" w:name="_Toc209520591"/>
      <w:r>
        <w:t>5.8.1</w:t>
      </w:r>
      <w:r>
        <w:tab/>
        <w:t>Service Description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397" w:name="_Toc85734137"/>
      <w:bookmarkStart w:id="1398" w:name="_Toc89431436"/>
      <w:bookmarkStart w:id="1399" w:name="_Toc97042228"/>
      <w:bookmarkStart w:id="1400" w:name="_Toc97045372"/>
      <w:bookmarkStart w:id="1401" w:name="_Toc97155117"/>
      <w:bookmarkStart w:id="1402" w:name="_Toc101521267"/>
      <w:bookmarkStart w:id="1403" w:name="_Toc138761527"/>
      <w:bookmarkStart w:id="1404" w:name="_Toc145707721"/>
      <w:bookmarkStart w:id="1405" w:name="_Toc160570180"/>
      <w:bookmarkStart w:id="1406" w:name="_Toc162007776"/>
      <w:bookmarkStart w:id="1407" w:name="_Toc185515389"/>
      <w:bookmarkStart w:id="1408" w:name="_Toc192872696"/>
      <w:bookmarkStart w:id="1409" w:name="_Toc200970398"/>
      <w:bookmarkStart w:id="1410" w:name="_Toc207721729"/>
      <w:bookmarkStart w:id="1411" w:name="_Toc209520592"/>
      <w:r>
        <w:t>5.8.2</w:t>
      </w:r>
      <w:r>
        <w:tab/>
        <w:t>Service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13A0A31" w14:textId="2FF5577C" w:rsidR="00571C58" w:rsidRDefault="00571C58" w:rsidP="00571C58">
      <w:pPr>
        <w:pStyle w:val="Heading4"/>
      </w:pPr>
      <w:bookmarkStart w:id="1412" w:name="_Toc85734138"/>
      <w:bookmarkStart w:id="1413" w:name="_Toc89431437"/>
      <w:bookmarkStart w:id="1414" w:name="_Toc97042229"/>
      <w:bookmarkStart w:id="1415" w:name="_Toc97045373"/>
      <w:bookmarkStart w:id="1416" w:name="_Toc97155118"/>
      <w:bookmarkStart w:id="1417" w:name="_Toc101521268"/>
      <w:bookmarkStart w:id="1418" w:name="_Toc138761528"/>
      <w:bookmarkStart w:id="1419" w:name="_Toc145707722"/>
      <w:bookmarkStart w:id="1420" w:name="_Toc160570181"/>
      <w:bookmarkStart w:id="1421" w:name="_Toc162007777"/>
      <w:bookmarkStart w:id="1422" w:name="_Toc185515390"/>
      <w:bookmarkStart w:id="1423" w:name="_Toc192872697"/>
      <w:bookmarkStart w:id="1424" w:name="_Toc200970399"/>
      <w:bookmarkStart w:id="1425" w:name="_Toc207721730"/>
      <w:bookmarkStart w:id="1426" w:name="_Toc209520593"/>
      <w:r>
        <w:t>5.8.2.1</w:t>
      </w:r>
      <w:r>
        <w:tab/>
        <w:t>Introduction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427" w:name="_Toc85734139"/>
      <w:bookmarkStart w:id="1428" w:name="_Toc89431438"/>
      <w:bookmarkStart w:id="1429" w:name="_Toc97042230"/>
      <w:bookmarkStart w:id="1430" w:name="_Toc97045374"/>
      <w:bookmarkStart w:id="1431" w:name="_Toc97155119"/>
      <w:bookmarkStart w:id="1432" w:name="_Toc101521269"/>
      <w:bookmarkStart w:id="1433" w:name="_Toc138761529"/>
      <w:bookmarkStart w:id="1434" w:name="_Toc145707723"/>
      <w:bookmarkStart w:id="1435" w:name="_Toc160570182"/>
      <w:bookmarkStart w:id="1436" w:name="_Toc162007778"/>
      <w:bookmarkStart w:id="1437" w:name="_Toc185515391"/>
      <w:bookmarkStart w:id="1438" w:name="_Toc192872698"/>
      <w:bookmarkStart w:id="1439" w:name="_Toc200970400"/>
      <w:bookmarkStart w:id="1440" w:name="_Toc207721731"/>
      <w:bookmarkStart w:id="1441" w:name="_Toc209520594"/>
      <w:r>
        <w:t>5.8.2.2</w:t>
      </w:r>
      <w:r>
        <w:tab/>
        <w:t>Eees_ACRManagementEvent_Subscribe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92E1B0B" w14:textId="5A76F1FC" w:rsidR="00571C58" w:rsidRDefault="00571C58" w:rsidP="00571C58">
      <w:pPr>
        <w:pStyle w:val="Heading5"/>
      </w:pPr>
      <w:bookmarkStart w:id="1442" w:name="_Toc85734140"/>
      <w:bookmarkStart w:id="1443" w:name="_Toc89431439"/>
      <w:bookmarkStart w:id="1444" w:name="_Toc97042231"/>
      <w:bookmarkStart w:id="1445" w:name="_Toc97045375"/>
      <w:bookmarkStart w:id="1446" w:name="_Toc97155120"/>
      <w:bookmarkStart w:id="1447" w:name="_Toc101521270"/>
      <w:bookmarkStart w:id="1448" w:name="_Toc138761530"/>
      <w:bookmarkStart w:id="1449" w:name="_Toc145707724"/>
      <w:bookmarkStart w:id="1450" w:name="_Toc160570183"/>
      <w:bookmarkStart w:id="1451" w:name="_Toc162007779"/>
      <w:bookmarkStart w:id="1452" w:name="_Toc185515392"/>
      <w:bookmarkStart w:id="1453" w:name="_Toc192872699"/>
      <w:bookmarkStart w:id="1454" w:name="_Toc200970401"/>
      <w:bookmarkStart w:id="1455" w:name="_Toc207721732"/>
      <w:bookmarkStart w:id="1456" w:name="_Toc209520595"/>
      <w:r>
        <w:t>5.8.2.2.1</w:t>
      </w:r>
      <w:r>
        <w:tab/>
        <w:t>General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457" w:name="_Toc85734141"/>
      <w:bookmarkStart w:id="1458" w:name="_Toc89431440"/>
      <w:bookmarkStart w:id="1459" w:name="_Toc97042232"/>
      <w:bookmarkStart w:id="1460" w:name="_Toc97045376"/>
      <w:bookmarkStart w:id="1461" w:name="_Toc97155121"/>
      <w:bookmarkStart w:id="1462" w:name="_Toc101521271"/>
      <w:bookmarkStart w:id="1463" w:name="_Toc138761531"/>
      <w:bookmarkStart w:id="1464" w:name="_Toc145707725"/>
      <w:bookmarkStart w:id="1465" w:name="_Toc160570184"/>
      <w:bookmarkStart w:id="1466" w:name="_Toc162007780"/>
      <w:bookmarkStart w:id="1467" w:name="_Toc185515393"/>
      <w:bookmarkStart w:id="1468" w:name="_Toc192872700"/>
      <w:bookmarkStart w:id="1469" w:name="_Toc200970402"/>
      <w:bookmarkStart w:id="1470" w:name="_Toc207721733"/>
      <w:bookmarkStart w:id="1471" w:name="_Toc209520596"/>
      <w:r>
        <w:t>5.8.2.2.2</w:t>
      </w:r>
      <w:r>
        <w:tab/>
      </w:r>
      <w:r w:rsidR="00C55650">
        <w:t xml:space="preserve">Service consumer </w:t>
      </w:r>
      <w:r>
        <w:t>requesting to get notifications of ACR management events using Eees_ACRManagementEvent_Subscribe service operation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472" w:name="_Toc85734142"/>
      <w:bookmarkStart w:id="1473" w:name="_Toc89431441"/>
      <w:bookmarkStart w:id="1474" w:name="_Toc97042233"/>
      <w:bookmarkStart w:id="1475" w:name="_Toc97045377"/>
      <w:bookmarkStart w:id="1476" w:name="_Toc97155122"/>
      <w:bookmarkStart w:id="1477" w:name="_Toc101521272"/>
      <w:bookmarkStart w:id="1478" w:name="_Toc138761532"/>
      <w:bookmarkStart w:id="1479" w:name="_Toc145707726"/>
      <w:bookmarkStart w:id="1480" w:name="_Toc160570185"/>
      <w:bookmarkStart w:id="14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482" w:name="_Toc185515394"/>
      <w:bookmarkStart w:id="1483" w:name="_Toc192872701"/>
      <w:bookmarkStart w:id="1484" w:name="_Toc200970403"/>
      <w:bookmarkStart w:id="1485" w:name="_Toc207721734"/>
      <w:bookmarkStart w:id="1486" w:name="_Toc209520597"/>
      <w:r>
        <w:t>5.8.2.3</w:t>
      </w:r>
      <w:r>
        <w:tab/>
        <w:t>Eees_ACRManagementEvent_UpdateSubscription</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58E57E5" w14:textId="1C449841" w:rsidR="00571C58" w:rsidRDefault="00571C58" w:rsidP="00571C58">
      <w:pPr>
        <w:pStyle w:val="Heading5"/>
      </w:pPr>
      <w:bookmarkStart w:id="1487" w:name="_Toc85734143"/>
      <w:bookmarkStart w:id="1488" w:name="_Toc89431442"/>
      <w:bookmarkStart w:id="1489" w:name="_Toc97042234"/>
      <w:bookmarkStart w:id="1490" w:name="_Toc97045378"/>
      <w:bookmarkStart w:id="1491" w:name="_Toc97155123"/>
      <w:bookmarkStart w:id="1492" w:name="_Toc101521273"/>
      <w:bookmarkStart w:id="1493" w:name="_Toc138761533"/>
      <w:bookmarkStart w:id="1494" w:name="_Toc145707727"/>
      <w:bookmarkStart w:id="1495" w:name="_Toc160570186"/>
      <w:bookmarkStart w:id="1496" w:name="_Toc162007782"/>
      <w:bookmarkStart w:id="1497" w:name="_Toc185515395"/>
      <w:bookmarkStart w:id="1498" w:name="_Toc192872702"/>
      <w:bookmarkStart w:id="1499" w:name="_Toc200970404"/>
      <w:bookmarkStart w:id="1500" w:name="_Toc207721735"/>
      <w:bookmarkStart w:id="1501" w:name="_Toc209520598"/>
      <w:r>
        <w:t>5.8.2.3.1</w:t>
      </w:r>
      <w:r>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502" w:name="_Toc85734144"/>
      <w:bookmarkStart w:id="1503" w:name="_Toc89431443"/>
      <w:bookmarkStart w:id="1504" w:name="_Toc97042235"/>
      <w:bookmarkStart w:id="1505" w:name="_Toc97045379"/>
      <w:bookmarkStart w:id="1506" w:name="_Toc97155124"/>
      <w:bookmarkStart w:id="1507" w:name="_Toc101521274"/>
      <w:bookmarkStart w:id="1508" w:name="_Toc138761534"/>
      <w:bookmarkStart w:id="1509" w:name="_Toc145707728"/>
      <w:bookmarkStart w:id="1510" w:name="_Toc160570187"/>
      <w:bookmarkStart w:id="1511" w:name="_Toc162007783"/>
      <w:bookmarkStart w:id="1512" w:name="_Toc185515396"/>
      <w:bookmarkStart w:id="1513" w:name="_Toc192872703"/>
      <w:bookmarkStart w:id="1514" w:name="_Toc200970405"/>
      <w:bookmarkStart w:id="1515" w:name="_Toc207721736"/>
      <w:bookmarkStart w:id="1516" w:name="_Toc209520599"/>
      <w:r>
        <w:lastRenderedPageBreak/>
        <w:t>5.8.2.3.2</w:t>
      </w:r>
      <w:r>
        <w:tab/>
      </w:r>
      <w:r w:rsidR="00C55650">
        <w:t xml:space="preserve">Service consumer </w:t>
      </w:r>
      <w:r>
        <w:t>updating an existing Individual ACR Management Events Subscription using Eees_ACRManagementEvent_UpdateSubscription service operation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517" w:name="_Toc85734145"/>
      <w:bookmarkStart w:id="1518" w:name="_Toc89431444"/>
      <w:bookmarkStart w:id="1519" w:name="_Toc97042236"/>
      <w:bookmarkStart w:id="1520" w:name="_Toc97045380"/>
      <w:bookmarkStart w:id="1521" w:name="_Toc97155125"/>
      <w:bookmarkStart w:id="1522" w:name="_Toc101521275"/>
      <w:bookmarkStart w:id="1523" w:name="_Toc138761535"/>
      <w:bookmarkStart w:id="1524" w:name="_Toc145707729"/>
      <w:bookmarkStart w:id="1525" w:name="_Toc160570188"/>
      <w:bookmarkStart w:id="1526" w:name="_Toc162007784"/>
      <w:bookmarkStart w:id="1527" w:name="_Toc185515397"/>
      <w:bookmarkStart w:id="1528" w:name="_Toc192872704"/>
      <w:bookmarkStart w:id="1529" w:name="_Toc200970406"/>
      <w:bookmarkStart w:id="1530" w:name="_Toc207721737"/>
      <w:bookmarkStart w:id="1531" w:name="_Toc209520600"/>
      <w:r>
        <w:t>5.8.2.4</w:t>
      </w:r>
      <w:r>
        <w:tab/>
        <w:t>Eees_ACRManagementEvent_Unsubscribe</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34A68F1" w14:textId="302370F4" w:rsidR="00571C58" w:rsidRDefault="00571C58" w:rsidP="00571C58">
      <w:pPr>
        <w:pStyle w:val="Heading5"/>
      </w:pPr>
      <w:bookmarkStart w:id="1532" w:name="_Toc85734146"/>
      <w:bookmarkStart w:id="1533" w:name="_Toc89431445"/>
      <w:bookmarkStart w:id="1534" w:name="_Toc97042237"/>
      <w:bookmarkStart w:id="1535" w:name="_Toc97045381"/>
      <w:bookmarkStart w:id="1536" w:name="_Toc97155126"/>
      <w:bookmarkStart w:id="1537" w:name="_Toc101521276"/>
      <w:bookmarkStart w:id="1538" w:name="_Toc138761536"/>
      <w:bookmarkStart w:id="1539" w:name="_Toc145707730"/>
      <w:bookmarkStart w:id="1540" w:name="_Toc160570189"/>
      <w:bookmarkStart w:id="1541" w:name="_Toc162007785"/>
      <w:bookmarkStart w:id="1542" w:name="_Toc185515398"/>
      <w:bookmarkStart w:id="1543" w:name="_Toc192872705"/>
      <w:bookmarkStart w:id="1544" w:name="_Toc200970407"/>
      <w:bookmarkStart w:id="1545" w:name="_Toc207721738"/>
      <w:bookmarkStart w:id="1546" w:name="_Toc209520601"/>
      <w:r>
        <w:t>5.8.2.4.1</w:t>
      </w:r>
      <w:r>
        <w:tab/>
        <w:t>General</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547" w:name="_Toc85734147"/>
      <w:bookmarkStart w:id="1548" w:name="_Toc89431446"/>
      <w:bookmarkStart w:id="1549" w:name="_Toc97042238"/>
      <w:bookmarkStart w:id="1550" w:name="_Toc97045382"/>
      <w:bookmarkStart w:id="1551" w:name="_Toc97155127"/>
      <w:bookmarkStart w:id="1552" w:name="_Toc101521277"/>
      <w:bookmarkStart w:id="1553" w:name="_Toc138761537"/>
      <w:bookmarkStart w:id="1554" w:name="_Toc145707731"/>
      <w:bookmarkStart w:id="1555" w:name="_Toc160570190"/>
      <w:bookmarkStart w:id="1556" w:name="_Toc162007786"/>
      <w:bookmarkStart w:id="1557" w:name="_Toc185515399"/>
      <w:bookmarkStart w:id="1558" w:name="_Toc192872706"/>
      <w:bookmarkStart w:id="1559" w:name="_Toc200970408"/>
      <w:bookmarkStart w:id="1560" w:name="_Toc207721739"/>
      <w:bookmarkStart w:id="1561" w:name="_Toc20952060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562" w:name="_Toc85734148"/>
      <w:bookmarkStart w:id="1563" w:name="_Toc89431447"/>
      <w:bookmarkStart w:id="1564" w:name="_Toc97042239"/>
      <w:bookmarkStart w:id="1565" w:name="_Toc97045383"/>
      <w:bookmarkStart w:id="1566" w:name="_Toc97155128"/>
      <w:bookmarkStart w:id="1567" w:name="_Toc101521278"/>
      <w:bookmarkStart w:id="1568" w:name="_Toc138761538"/>
      <w:bookmarkStart w:id="1569" w:name="_Toc145707732"/>
      <w:bookmarkStart w:id="1570" w:name="_Toc160570191"/>
      <w:bookmarkStart w:id="1571" w:name="_Toc162007787"/>
      <w:bookmarkStart w:id="1572" w:name="_Toc185515400"/>
      <w:bookmarkStart w:id="1573" w:name="_Toc192872707"/>
      <w:bookmarkStart w:id="1574" w:name="_Toc200970409"/>
      <w:bookmarkStart w:id="1575" w:name="_Toc207721740"/>
      <w:bookmarkStart w:id="1576" w:name="_Toc209520603"/>
      <w:r>
        <w:lastRenderedPageBreak/>
        <w:t>5.8.2.5</w:t>
      </w:r>
      <w:r>
        <w:tab/>
        <w:t>Eees_ACRManagementEvent_Notify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ED20B57" w14:textId="05558D17" w:rsidR="00571C58" w:rsidRDefault="00571C58" w:rsidP="00571C58">
      <w:pPr>
        <w:pStyle w:val="Heading5"/>
      </w:pPr>
      <w:bookmarkStart w:id="1577" w:name="_Toc85734149"/>
      <w:bookmarkStart w:id="1578" w:name="_Toc89431448"/>
      <w:bookmarkStart w:id="1579" w:name="_Toc97042240"/>
      <w:bookmarkStart w:id="1580" w:name="_Toc97045384"/>
      <w:bookmarkStart w:id="1581" w:name="_Toc97155129"/>
      <w:bookmarkStart w:id="1582" w:name="_Toc101521279"/>
      <w:bookmarkStart w:id="1583" w:name="_Toc138761539"/>
      <w:bookmarkStart w:id="1584" w:name="_Toc145707733"/>
      <w:bookmarkStart w:id="1585" w:name="_Toc160570192"/>
      <w:bookmarkStart w:id="1586" w:name="_Toc162007788"/>
      <w:bookmarkStart w:id="1587" w:name="_Toc185515401"/>
      <w:bookmarkStart w:id="1588" w:name="_Toc192872708"/>
      <w:bookmarkStart w:id="1589" w:name="_Toc200970410"/>
      <w:bookmarkStart w:id="1590" w:name="_Toc207721741"/>
      <w:bookmarkStart w:id="1591" w:name="_Toc209520604"/>
      <w:r>
        <w:t>5.8.2.5.1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592" w:name="_Toc85734150"/>
      <w:bookmarkStart w:id="1593" w:name="_Toc89431449"/>
      <w:bookmarkStart w:id="1594" w:name="_Toc97042241"/>
      <w:bookmarkStart w:id="1595" w:name="_Toc97045385"/>
      <w:bookmarkStart w:id="1596" w:name="_Toc97155130"/>
      <w:bookmarkStart w:id="1597" w:name="_Toc101521280"/>
      <w:bookmarkStart w:id="1598" w:name="_Toc138761540"/>
      <w:bookmarkStart w:id="1599" w:name="_Toc145707734"/>
      <w:bookmarkStart w:id="1600" w:name="_Toc160570193"/>
      <w:bookmarkStart w:id="1601" w:name="_Toc162007789"/>
      <w:bookmarkStart w:id="1602" w:name="_Toc185515402"/>
      <w:bookmarkStart w:id="1603" w:name="_Toc192872709"/>
      <w:bookmarkStart w:id="1604" w:name="_Toc200970411"/>
      <w:bookmarkStart w:id="1605" w:name="_Toc207721742"/>
      <w:bookmarkStart w:id="1606" w:name="_Toc209520605"/>
      <w:r>
        <w:t>5.8.2.5.2</w:t>
      </w:r>
      <w:r>
        <w:tab/>
        <w:t>E</w:t>
      </w:r>
      <w:r w:rsidR="00FA31A6">
        <w:t>E</w:t>
      </w:r>
      <w:r>
        <w:t>S notifying ACR management events using Eees_ACRManagementEvent_Notify operation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607" w:name="_Toc138761541"/>
      <w:bookmarkStart w:id="1608" w:name="_Toc145707735"/>
      <w:bookmarkStart w:id="1609" w:name="_Toc160570194"/>
      <w:bookmarkStart w:id="1610" w:name="_Toc162007790"/>
      <w:bookmarkStart w:id="1611" w:name="_Toc185515403"/>
      <w:bookmarkStart w:id="1612" w:name="_Toc192872710"/>
      <w:bookmarkStart w:id="1613" w:name="_Toc200970412"/>
      <w:bookmarkStart w:id="1614" w:name="_Toc207721743"/>
      <w:bookmarkStart w:id="1615" w:name="_Toc209520606"/>
      <w:r>
        <w:t>5.8.2.5.3</w:t>
      </w:r>
      <w:r>
        <w:tab/>
        <w:t>E</w:t>
      </w:r>
      <w:r w:rsidR="00FA31A6">
        <w:t>E</w:t>
      </w:r>
      <w:r>
        <w:t>S notifying the availability of user path management events monitoring via the 3GPP 5GC network using Eees_ACRManagementEvent_Notify operation</w:t>
      </w:r>
      <w:bookmarkEnd w:id="1607"/>
      <w:bookmarkEnd w:id="1608"/>
      <w:bookmarkEnd w:id="1609"/>
      <w:bookmarkEnd w:id="1610"/>
      <w:bookmarkEnd w:id="1611"/>
      <w:bookmarkEnd w:id="1612"/>
      <w:bookmarkEnd w:id="1613"/>
      <w:bookmarkEnd w:id="1614"/>
      <w:bookmarkEnd w:id="161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616" w:name="_Toc85734151"/>
      <w:bookmarkStart w:id="1617" w:name="_Toc89431450"/>
      <w:bookmarkStart w:id="1618" w:name="_Toc97042242"/>
      <w:bookmarkStart w:id="1619" w:name="_Toc97045386"/>
      <w:bookmarkStart w:id="1620" w:name="_Toc97155131"/>
      <w:bookmarkStart w:id="1621" w:name="_Toc101521281"/>
      <w:bookmarkStart w:id="1622" w:name="_Toc138761542"/>
      <w:bookmarkStart w:id="1623" w:name="_Toc145707736"/>
      <w:bookmarkStart w:id="1624" w:name="_Toc160570195"/>
      <w:bookmarkStart w:id="1625" w:name="_Toc162007791"/>
      <w:bookmarkStart w:id="1626" w:name="_Toc185515404"/>
      <w:bookmarkStart w:id="1627" w:name="_Toc192872711"/>
      <w:bookmarkStart w:id="1628" w:name="_Toc200970413"/>
      <w:bookmarkStart w:id="1629" w:name="_Toc207721744"/>
      <w:bookmarkStart w:id="1630" w:name="_Toc209520607"/>
      <w:r>
        <w:lastRenderedPageBreak/>
        <w:t>5.9</w:t>
      </w:r>
      <w:r>
        <w:tab/>
        <w:t>Eees_</w:t>
      </w:r>
      <w:r w:rsidR="00EB3788">
        <w:t xml:space="preserve">AppContextRelocation </w:t>
      </w:r>
      <w:r>
        <w:t>Service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28674A3" w14:textId="40833654" w:rsidR="003339FD" w:rsidRDefault="003339FD" w:rsidP="003339FD">
      <w:pPr>
        <w:pStyle w:val="Heading3"/>
      </w:pPr>
      <w:bookmarkStart w:id="1631" w:name="_Toc85734152"/>
      <w:bookmarkStart w:id="1632" w:name="_Toc89431451"/>
      <w:bookmarkStart w:id="1633" w:name="_Toc97042243"/>
      <w:bookmarkStart w:id="1634" w:name="_Toc97045387"/>
      <w:bookmarkStart w:id="1635" w:name="_Toc97155132"/>
      <w:bookmarkStart w:id="1636" w:name="_Toc101521282"/>
      <w:bookmarkStart w:id="1637" w:name="_Toc138761543"/>
      <w:bookmarkStart w:id="1638" w:name="_Toc145707737"/>
      <w:bookmarkStart w:id="1639" w:name="_Toc160570196"/>
      <w:bookmarkStart w:id="1640" w:name="_Toc162007792"/>
      <w:bookmarkStart w:id="1641" w:name="_Toc185515405"/>
      <w:bookmarkStart w:id="1642" w:name="_Toc192872712"/>
      <w:bookmarkStart w:id="1643" w:name="_Toc200970414"/>
      <w:bookmarkStart w:id="1644" w:name="_Toc207721745"/>
      <w:bookmarkStart w:id="1645" w:name="_Toc209520608"/>
      <w:r>
        <w:t>5.9.1</w:t>
      </w:r>
      <w:r>
        <w:tab/>
        <w:t>Service Description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646" w:name="_Toc85734153"/>
      <w:bookmarkStart w:id="1647" w:name="_Toc89431452"/>
      <w:bookmarkStart w:id="1648" w:name="_Toc97042244"/>
      <w:bookmarkStart w:id="1649" w:name="_Toc97045388"/>
      <w:bookmarkStart w:id="1650" w:name="_Toc97155133"/>
      <w:bookmarkStart w:id="1651" w:name="_Toc101521283"/>
      <w:bookmarkStart w:id="1652" w:name="_Toc138761544"/>
      <w:bookmarkStart w:id="1653" w:name="_Toc145707738"/>
      <w:bookmarkStart w:id="1654" w:name="_Toc160570197"/>
      <w:bookmarkStart w:id="1655" w:name="_Toc162007793"/>
      <w:bookmarkStart w:id="1656" w:name="_Toc185515406"/>
      <w:bookmarkStart w:id="1657" w:name="_Toc192872713"/>
      <w:bookmarkStart w:id="1658" w:name="_Toc200970415"/>
      <w:bookmarkStart w:id="1659" w:name="_Toc207721746"/>
      <w:bookmarkStart w:id="1660" w:name="_Toc209520609"/>
      <w:r>
        <w:t>5.9.2</w:t>
      </w:r>
      <w:r>
        <w:tab/>
        <w:t>Service Operations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AD28553" w14:textId="79B6C900" w:rsidR="003339FD" w:rsidRDefault="003339FD" w:rsidP="003339FD">
      <w:pPr>
        <w:pStyle w:val="Heading4"/>
      </w:pPr>
      <w:bookmarkStart w:id="1661" w:name="_Toc85734154"/>
      <w:bookmarkStart w:id="1662" w:name="_Toc89431453"/>
      <w:bookmarkStart w:id="1663" w:name="_Toc97042245"/>
      <w:bookmarkStart w:id="1664" w:name="_Toc97045389"/>
      <w:bookmarkStart w:id="1665" w:name="_Toc97155134"/>
      <w:bookmarkStart w:id="1666" w:name="_Toc101521284"/>
      <w:bookmarkStart w:id="1667" w:name="_Toc138761545"/>
      <w:bookmarkStart w:id="1668" w:name="_Toc145707739"/>
      <w:bookmarkStart w:id="1669" w:name="_Toc160570198"/>
      <w:bookmarkStart w:id="1670" w:name="_Toc162007794"/>
      <w:bookmarkStart w:id="1671" w:name="_Toc185515407"/>
      <w:bookmarkStart w:id="1672" w:name="_Toc192872714"/>
      <w:bookmarkStart w:id="1673" w:name="_Toc200970416"/>
      <w:bookmarkStart w:id="1674" w:name="_Toc207721747"/>
      <w:bookmarkStart w:id="1675" w:name="_Toc209520610"/>
      <w:r>
        <w:t>5.9.2.1</w:t>
      </w:r>
      <w:r>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676" w:name="_Toc85734155"/>
      <w:bookmarkStart w:id="1677" w:name="_Toc89431454"/>
      <w:bookmarkStart w:id="1678" w:name="_Toc97042246"/>
      <w:bookmarkStart w:id="1679" w:name="_Toc97045390"/>
      <w:bookmarkStart w:id="1680" w:name="_Toc97155135"/>
      <w:bookmarkStart w:id="1681" w:name="_Toc101521285"/>
      <w:bookmarkStart w:id="1682" w:name="_Toc138761546"/>
      <w:bookmarkStart w:id="1683" w:name="_Toc145707740"/>
      <w:bookmarkStart w:id="1684" w:name="_Toc160570199"/>
      <w:bookmarkStart w:id="1685" w:name="_Toc162007795"/>
      <w:bookmarkStart w:id="1686" w:name="_Toc185515408"/>
      <w:bookmarkStart w:id="1687" w:name="_Toc192872715"/>
      <w:bookmarkStart w:id="1688" w:name="_Toc200970417"/>
      <w:bookmarkStart w:id="1689" w:name="_Toc207721748"/>
      <w:bookmarkStart w:id="1690" w:name="_Toc209520611"/>
      <w:r>
        <w:t>5.</w:t>
      </w:r>
      <w:r w:rsidR="00C157E6">
        <w:t>9</w:t>
      </w:r>
      <w:r>
        <w:t>.2.2</w:t>
      </w:r>
      <w:r>
        <w:tab/>
        <w:t>Eees</w:t>
      </w:r>
      <w:r w:rsidR="00CF04A1">
        <w:t>_AppContextRelocation</w:t>
      </w:r>
      <w:r>
        <w:t>_SelectedTargetEAS_Declare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8A02DED" w14:textId="65D62415" w:rsidR="003339FD" w:rsidRDefault="003339FD" w:rsidP="003339FD">
      <w:pPr>
        <w:pStyle w:val="Heading5"/>
      </w:pPr>
      <w:bookmarkStart w:id="1691" w:name="_Toc85734156"/>
      <w:bookmarkStart w:id="1692" w:name="_Toc89431455"/>
      <w:bookmarkStart w:id="1693" w:name="_Toc97042247"/>
      <w:bookmarkStart w:id="1694" w:name="_Toc97045391"/>
      <w:bookmarkStart w:id="1695" w:name="_Toc97155136"/>
      <w:bookmarkStart w:id="1696" w:name="_Toc101521286"/>
      <w:bookmarkStart w:id="1697" w:name="_Toc138761547"/>
      <w:bookmarkStart w:id="1698" w:name="_Toc145707741"/>
      <w:bookmarkStart w:id="1699" w:name="_Toc160570200"/>
      <w:bookmarkStart w:id="1700" w:name="_Toc162007796"/>
      <w:bookmarkStart w:id="1701" w:name="_Toc185515409"/>
      <w:bookmarkStart w:id="1702" w:name="_Toc192872716"/>
      <w:bookmarkStart w:id="1703" w:name="_Toc200970418"/>
      <w:bookmarkStart w:id="1704" w:name="_Toc207721749"/>
      <w:bookmarkStart w:id="1705" w:name="_Toc209520612"/>
      <w:r>
        <w:t>5.</w:t>
      </w:r>
      <w:r w:rsidR="00C157E6">
        <w:t>9</w:t>
      </w:r>
      <w:r>
        <w:t>.2.2.1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706" w:name="_Toc85734157"/>
      <w:bookmarkStart w:id="1707" w:name="_Toc89431456"/>
      <w:bookmarkStart w:id="1708" w:name="_Toc97042248"/>
      <w:bookmarkStart w:id="1709" w:name="_Toc97045392"/>
      <w:bookmarkStart w:id="1710" w:name="_Toc97155137"/>
      <w:bookmarkStart w:id="1711" w:name="_Toc101521287"/>
      <w:bookmarkStart w:id="1712" w:name="_Toc138761548"/>
      <w:bookmarkStart w:id="1713" w:name="_Toc145707742"/>
      <w:bookmarkStart w:id="1714" w:name="_Toc160570201"/>
      <w:bookmarkStart w:id="1715" w:name="_Toc162007797"/>
      <w:bookmarkStart w:id="1716" w:name="_Toc185515410"/>
      <w:bookmarkStart w:id="1717" w:name="_Toc192872717"/>
      <w:bookmarkStart w:id="1718" w:name="_Toc200970419"/>
      <w:bookmarkStart w:id="1719" w:name="_Toc207721750"/>
      <w:bookmarkStart w:id="1720" w:name="_Toc209520613"/>
      <w:r>
        <w:t>5.</w:t>
      </w:r>
      <w:r w:rsidR="00C157E6">
        <w:t>9</w:t>
      </w:r>
      <w:r>
        <w:t>.2.2.2</w:t>
      </w:r>
      <w:r>
        <w:tab/>
        <w:t>S-EAS informing the S-EES about the selected T-EAS using Eees</w:t>
      </w:r>
      <w:r w:rsidR="00CF04A1">
        <w:t>_AppContextRelocation</w:t>
      </w:r>
      <w:r>
        <w:t>_SelectedTargetEAS_Declare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721" w:name="_Toc101521288"/>
      <w:bookmarkStart w:id="1722" w:name="_Toc138761549"/>
      <w:bookmarkStart w:id="1723" w:name="_Toc145707743"/>
      <w:bookmarkStart w:id="1724" w:name="_Toc160570202"/>
      <w:bookmarkStart w:id="1725" w:name="_Toc162007798"/>
      <w:bookmarkStart w:id="1726" w:name="_Toc185515411"/>
      <w:bookmarkStart w:id="1727" w:name="_Toc192872718"/>
      <w:bookmarkStart w:id="1728" w:name="_Toc200970420"/>
      <w:bookmarkStart w:id="1729" w:name="_Toc207721751"/>
      <w:bookmarkStart w:id="1730" w:name="_Toc209520614"/>
      <w:r>
        <w:lastRenderedPageBreak/>
        <w:t>5.9.2.3</w:t>
      </w:r>
      <w:r>
        <w:tab/>
        <w:t>Eees_AppContextRelocation_ACRDetermination_Request</w:t>
      </w:r>
      <w:bookmarkEnd w:id="1721"/>
      <w:bookmarkEnd w:id="1722"/>
      <w:bookmarkEnd w:id="1723"/>
      <w:bookmarkEnd w:id="1724"/>
      <w:bookmarkEnd w:id="1725"/>
      <w:bookmarkEnd w:id="1726"/>
      <w:bookmarkEnd w:id="1727"/>
      <w:bookmarkEnd w:id="1728"/>
      <w:bookmarkEnd w:id="1729"/>
      <w:bookmarkEnd w:id="1730"/>
    </w:p>
    <w:p w14:paraId="7437446D" w14:textId="77777777" w:rsidR="008307FA" w:rsidRDefault="008307FA" w:rsidP="008307FA">
      <w:pPr>
        <w:pStyle w:val="Heading5"/>
      </w:pPr>
      <w:bookmarkStart w:id="1731" w:name="_Toc101521289"/>
      <w:bookmarkStart w:id="1732" w:name="_Toc138761550"/>
      <w:bookmarkStart w:id="1733" w:name="_Toc145707744"/>
      <w:bookmarkStart w:id="1734" w:name="_Toc160570203"/>
      <w:bookmarkStart w:id="1735" w:name="_Toc162007799"/>
      <w:bookmarkStart w:id="1736" w:name="_Toc185515412"/>
      <w:bookmarkStart w:id="1737" w:name="_Toc192872719"/>
      <w:bookmarkStart w:id="1738" w:name="_Toc200970421"/>
      <w:bookmarkStart w:id="1739" w:name="_Toc207721752"/>
      <w:bookmarkStart w:id="1740" w:name="_Toc209520615"/>
      <w:r>
        <w:t>5.9.2.3.1</w:t>
      </w:r>
      <w:r>
        <w:tab/>
        <w:t>General</w:t>
      </w:r>
      <w:bookmarkEnd w:id="1731"/>
      <w:bookmarkEnd w:id="1732"/>
      <w:bookmarkEnd w:id="1733"/>
      <w:bookmarkEnd w:id="1734"/>
      <w:bookmarkEnd w:id="1735"/>
      <w:bookmarkEnd w:id="1736"/>
      <w:bookmarkEnd w:id="1737"/>
      <w:bookmarkEnd w:id="1738"/>
      <w:bookmarkEnd w:id="1739"/>
      <w:bookmarkEnd w:id="1740"/>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741" w:name="_Toc101521290"/>
      <w:bookmarkStart w:id="1742" w:name="_Toc138761551"/>
      <w:bookmarkStart w:id="1743" w:name="_Toc145707745"/>
      <w:bookmarkStart w:id="1744" w:name="_Toc160570204"/>
      <w:bookmarkStart w:id="1745" w:name="_Toc162007800"/>
      <w:bookmarkStart w:id="1746" w:name="_Toc185515413"/>
      <w:bookmarkStart w:id="1747" w:name="_Toc192872720"/>
      <w:bookmarkStart w:id="1748" w:name="_Toc200970422"/>
      <w:bookmarkStart w:id="1749" w:name="_Toc207721753"/>
      <w:bookmarkStart w:id="1750" w:name="_Toc209520616"/>
      <w:r>
        <w:t>5.9.2.3.2</w:t>
      </w:r>
      <w:r>
        <w:tab/>
      </w:r>
      <w:r w:rsidR="000C1050">
        <w:t>R</w:t>
      </w:r>
      <w:r>
        <w:t>equest the S-EES to determine the ACR using Eees_AppContextRelocation_ACRDetermination_Request operation</w:t>
      </w:r>
      <w:bookmarkEnd w:id="1741"/>
      <w:bookmarkEnd w:id="1742"/>
      <w:bookmarkEnd w:id="1743"/>
      <w:bookmarkEnd w:id="1744"/>
      <w:bookmarkEnd w:id="1745"/>
      <w:bookmarkEnd w:id="1746"/>
      <w:bookmarkEnd w:id="1747"/>
      <w:bookmarkEnd w:id="1748"/>
      <w:bookmarkEnd w:id="1749"/>
      <w:bookmarkEnd w:id="175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751" w:name="_Toc85734158"/>
      <w:bookmarkStart w:id="1752" w:name="_Toc89431457"/>
      <w:bookmarkStart w:id="1753" w:name="_Toc97042249"/>
      <w:bookmarkStart w:id="1754" w:name="_Toc97045393"/>
      <w:bookmarkStart w:id="1755" w:name="_Toc97155138"/>
      <w:bookmarkStart w:id="1756" w:name="_Toc101521291"/>
      <w:bookmarkStart w:id="1757" w:name="_Toc138761552"/>
      <w:bookmarkStart w:id="1758" w:name="_Toc145707746"/>
      <w:bookmarkStart w:id="1759" w:name="_Toc160570205"/>
      <w:bookmarkStart w:id="1760" w:name="_Toc162007801"/>
      <w:bookmarkStart w:id="1761" w:name="_Toc185515414"/>
      <w:bookmarkStart w:id="1762" w:name="_Toc192872721"/>
      <w:bookmarkStart w:id="1763" w:name="_Toc200970423"/>
      <w:bookmarkStart w:id="1764" w:name="_Toc207721754"/>
      <w:bookmarkStart w:id="1765" w:name="_Toc209520617"/>
      <w:r>
        <w:t>5.10</w:t>
      </w:r>
      <w:r>
        <w:tab/>
        <w:t>Eees_EECContext</w:t>
      </w:r>
      <w:r w:rsidR="00371DF3">
        <w:t>Relocation</w:t>
      </w:r>
      <w:r>
        <w:t xml:space="preserve"> Service</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AF52FF4" w14:textId="6147FB36" w:rsidR="0013039F" w:rsidRDefault="0013039F" w:rsidP="0013039F">
      <w:pPr>
        <w:pStyle w:val="Heading3"/>
      </w:pPr>
      <w:bookmarkStart w:id="1766" w:name="_Toc85734159"/>
      <w:bookmarkStart w:id="1767" w:name="_Toc89431458"/>
      <w:bookmarkStart w:id="1768" w:name="_Toc97042250"/>
      <w:bookmarkStart w:id="1769" w:name="_Toc97045394"/>
      <w:bookmarkStart w:id="1770" w:name="_Toc97155139"/>
      <w:bookmarkStart w:id="1771" w:name="_Toc101521292"/>
      <w:bookmarkStart w:id="1772" w:name="_Toc138761553"/>
      <w:bookmarkStart w:id="1773" w:name="_Toc145707747"/>
      <w:bookmarkStart w:id="1774" w:name="_Toc160570206"/>
      <w:bookmarkStart w:id="1775" w:name="_Toc162007802"/>
      <w:bookmarkStart w:id="1776" w:name="_Toc185515415"/>
      <w:bookmarkStart w:id="1777" w:name="_Toc192872722"/>
      <w:bookmarkStart w:id="1778" w:name="_Toc200970424"/>
      <w:bookmarkStart w:id="1779" w:name="_Toc207721755"/>
      <w:bookmarkStart w:id="1780" w:name="_Toc209520618"/>
      <w:r>
        <w:t>5.10.1</w:t>
      </w:r>
      <w:r>
        <w:tab/>
        <w:t>Service Description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781" w:name="_Toc85734160"/>
      <w:bookmarkStart w:id="1782" w:name="_Toc89431459"/>
      <w:bookmarkStart w:id="1783" w:name="_Toc97042251"/>
      <w:bookmarkStart w:id="1784" w:name="_Toc97045395"/>
      <w:bookmarkStart w:id="1785" w:name="_Toc97155140"/>
      <w:bookmarkStart w:id="1786" w:name="_Toc101521293"/>
      <w:bookmarkStart w:id="1787" w:name="_Toc138761554"/>
      <w:bookmarkStart w:id="1788" w:name="_Toc145707748"/>
      <w:bookmarkStart w:id="1789" w:name="_Toc160570207"/>
      <w:bookmarkStart w:id="1790" w:name="_Toc162007803"/>
      <w:bookmarkStart w:id="1791" w:name="_Toc185515416"/>
      <w:bookmarkStart w:id="1792" w:name="_Toc192872723"/>
      <w:bookmarkStart w:id="1793" w:name="_Toc200970425"/>
      <w:bookmarkStart w:id="1794" w:name="_Toc207721756"/>
      <w:bookmarkStart w:id="1795" w:name="_Toc209520619"/>
      <w:r>
        <w:t>5.10.2</w:t>
      </w:r>
      <w:r>
        <w:tab/>
        <w:t>Service Operations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8959CC1" w14:textId="04E167E5" w:rsidR="0013039F" w:rsidRDefault="0013039F" w:rsidP="0013039F">
      <w:pPr>
        <w:pStyle w:val="Heading4"/>
      </w:pPr>
      <w:bookmarkStart w:id="1796" w:name="_Toc85734161"/>
      <w:bookmarkStart w:id="1797" w:name="_Toc89431460"/>
      <w:bookmarkStart w:id="1798" w:name="_Toc97042252"/>
      <w:bookmarkStart w:id="1799" w:name="_Toc97045396"/>
      <w:bookmarkStart w:id="1800" w:name="_Toc97155141"/>
      <w:bookmarkStart w:id="1801" w:name="_Toc101521294"/>
      <w:bookmarkStart w:id="1802" w:name="_Toc138761555"/>
      <w:bookmarkStart w:id="1803" w:name="_Toc145707749"/>
      <w:bookmarkStart w:id="1804" w:name="_Toc160570208"/>
      <w:bookmarkStart w:id="1805" w:name="_Toc162007804"/>
      <w:bookmarkStart w:id="1806" w:name="_Toc185515417"/>
      <w:bookmarkStart w:id="1807" w:name="_Toc192872724"/>
      <w:bookmarkStart w:id="1808" w:name="_Toc200970426"/>
      <w:bookmarkStart w:id="1809" w:name="_Toc207721757"/>
      <w:bookmarkStart w:id="1810" w:name="_Toc209520620"/>
      <w:r>
        <w:t>5.10.2.1</w:t>
      </w:r>
      <w:r>
        <w:tab/>
        <w:t>Introduction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811" w:name="_Toc85734162"/>
      <w:bookmarkStart w:id="1812" w:name="_Toc89431461"/>
      <w:bookmarkStart w:id="1813" w:name="_Toc97042253"/>
      <w:bookmarkStart w:id="1814" w:name="_Toc97045397"/>
      <w:bookmarkStart w:id="1815" w:name="_Toc97155142"/>
      <w:bookmarkStart w:id="1816" w:name="_Toc101521295"/>
      <w:bookmarkStart w:id="1817" w:name="_Toc138761556"/>
      <w:bookmarkStart w:id="1818" w:name="_Toc145707750"/>
      <w:bookmarkStart w:id="1819" w:name="_Toc160570209"/>
      <w:bookmarkStart w:id="1820" w:name="_Toc162007805"/>
      <w:bookmarkStart w:id="1821" w:name="_Toc185515418"/>
      <w:bookmarkStart w:id="1822" w:name="_Toc192872725"/>
      <w:bookmarkStart w:id="1823" w:name="_Toc200970427"/>
      <w:bookmarkStart w:id="1824" w:name="_Toc207721758"/>
      <w:bookmarkStart w:id="1825" w:name="_Toc209520621"/>
      <w:r>
        <w:t>5.10.2.2</w:t>
      </w:r>
      <w:r>
        <w:tab/>
        <w:t>Eees_EECContext</w:t>
      </w:r>
      <w:r w:rsidR="00B71F03">
        <w:t>Relocation_</w:t>
      </w:r>
      <w:r>
        <w:t>Pull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4234D06" w14:textId="2C7FE3A3" w:rsidR="0013039F" w:rsidRDefault="0013039F" w:rsidP="0013039F">
      <w:pPr>
        <w:pStyle w:val="Heading5"/>
      </w:pPr>
      <w:bookmarkStart w:id="1826" w:name="_Toc85734163"/>
      <w:bookmarkStart w:id="1827" w:name="_Toc89431462"/>
      <w:bookmarkStart w:id="1828" w:name="_Toc97042254"/>
      <w:bookmarkStart w:id="1829" w:name="_Toc97045398"/>
      <w:bookmarkStart w:id="1830" w:name="_Toc97155143"/>
      <w:bookmarkStart w:id="1831" w:name="_Toc101521296"/>
      <w:bookmarkStart w:id="1832" w:name="_Toc138761557"/>
      <w:bookmarkStart w:id="1833" w:name="_Toc145707751"/>
      <w:bookmarkStart w:id="1834" w:name="_Toc160570210"/>
      <w:bookmarkStart w:id="1835" w:name="_Toc162007806"/>
      <w:bookmarkStart w:id="1836" w:name="_Toc185515419"/>
      <w:bookmarkStart w:id="1837" w:name="_Toc192872726"/>
      <w:bookmarkStart w:id="1838" w:name="_Toc200970428"/>
      <w:bookmarkStart w:id="1839" w:name="_Toc207721759"/>
      <w:bookmarkStart w:id="1840" w:name="_Toc209520622"/>
      <w:r>
        <w:t>5.10.2.2.1</w:t>
      </w:r>
      <w:r>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841" w:name="_Toc85734164"/>
      <w:bookmarkStart w:id="1842" w:name="_Toc89431463"/>
      <w:bookmarkStart w:id="1843" w:name="_Toc97042255"/>
      <w:bookmarkStart w:id="1844" w:name="_Toc97045399"/>
      <w:bookmarkStart w:id="1845" w:name="_Toc97155144"/>
      <w:bookmarkStart w:id="1846" w:name="_Toc101521297"/>
      <w:bookmarkStart w:id="1847" w:name="_Toc138761558"/>
      <w:bookmarkStart w:id="1848" w:name="_Toc145707752"/>
      <w:bookmarkStart w:id="1849" w:name="_Toc160570211"/>
      <w:bookmarkStart w:id="1850" w:name="_Toc162007807"/>
      <w:bookmarkStart w:id="1851" w:name="_Toc185515420"/>
      <w:bookmarkStart w:id="1852" w:name="_Toc192872727"/>
      <w:bookmarkStart w:id="1853" w:name="_Toc200970429"/>
      <w:bookmarkStart w:id="1854" w:name="_Toc207721760"/>
      <w:bookmarkStart w:id="1855" w:name="_Toc209520623"/>
      <w:r>
        <w:t>5.10.2.2.2</w:t>
      </w:r>
      <w:r>
        <w:tab/>
      </w:r>
      <w:bookmarkEnd w:id="1841"/>
      <w:bookmarkEnd w:id="1842"/>
      <w:bookmarkEnd w:id="1843"/>
      <w:bookmarkEnd w:id="1844"/>
      <w:bookmarkEnd w:id="1845"/>
      <w:bookmarkEnd w:id="1846"/>
      <w:bookmarkEnd w:id="1847"/>
      <w:bookmarkEnd w:id="1848"/>
      <w:r w:rsidR="00D656F0">
        <w:t>Service consumer pulling the EEC context information from the EES using the Eees_EECContextRelocation_Pull operation</w:t>
      </w:r>
      <w:bookmarkEnd w:id="1849"/>
      <w:bookmarkEnd w:id="1850"/>
      <w:bookmarkEnd w:id="1851"/>
      <w:bookmarkEnd w:id="1852"/>
      <w:bookmarkEnd w:id="1853"/>
      <w:bookmarkEnd w:id="1854"/>
      <w:bookmarkEnd w:id="185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856" w:name="_Toc97042256"/>
      <w:bookmarkStart w:id="1857" w:name="_Toc97045400"/>
      <w:bookmarkStart w:id="1858" w:name="_Toc97155145"/>
      <w:bookmarkStart w:id="1859" w:name="_Toc101521298"/>
      <w:bookmarkStart w:id="1860" w:name="_Toc138761559"/>
      <w:bookmarkStart w:id="1861" w:name="_Toc145707753"/>
      <w:bookmarkStart w:id="1862" w:name="_Toc160570212"/>
      <w:bookmarkStart w:id="1863" w:name="_Toc162007808"/>
      <w:bookmarkStart w:id="1864" w:name="_Toc185515421"/>
      <w:bookmarkStart w:id="1865" w:name="_Toc192872728"/>
      <w:bookmarkStart w:id="1866" w:name="_Toc200970430"/>
      <w:bookmarkStart w:id="1867" w:name="_Toc207721761"/>
      <w:bookmarkStart w:id="1868" w:name="_Toc209520624"/>
      <w:r>
        <w:t>5.10.2.3</w:t>
      </w:r>
      <w:r>
        <w:tab/>
        <w:t>Eees_EECContextRelocation_Push</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925259A" w14:textId="77777777" w:rsidR="00F04DD8" w:rsidRDefault="00F04DD8" w:rsidP="00F04DD8">
      <w:pPr>
        <w:pStyle w:val="Heading5"/>
      </w:pPr>
      <w:bookmarkStart w:id="1869" w:name="_Toc97042257"/>
      <w:bookmarkStart w:id="1870" w:name="_Toc97045401"/>
      <w:bookmarkStart w:id="1871" w:name="_Toc97155146"/>
      <w:bookmarkStart w:id="1872" w:name="_Toc101521299"/>
      <w:bookmarkStart w:id="1873" w:name="_Toc138761560"/>
      <w:bookmarkStart w:id="1874" w:name="_Toc145707754"/>
      <w:bookmarkStart w:id="1875" w:name="_Toc160570213"/>
      <w:bookmarkStart w:id="1876" w:name="_Toc162007809"/>
      <w:bookmarkStart w:id="1877" w:name="_Toc185515422"/>
      <w:bookmarkStart w:id="1878" w:name="_Toc192872729"/>
      <w:bookmarkStart w:id="1879" w:name="_Toc200970431"/>
      <w:bookmarkStart w:id="1880" w:name="_Toc207721762"/>
      <w:bookmarkStart w:id="1881" w:name="_Toc209520625"/>
      <w:r>
        <w:t>5.10.2.3.1</w:t>
      </w:r>
      <w:r>
        <w:tab/>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882" w:name="_Toc97042258"/>
      <w:bookmarkStart w:id="1883" w:name="_Toc97045402"/>
      <w:bookmarkStart w:id="1884" w:name="_Toc97155147"/>
      <w:bookmarkStart w:id="1885" w:name="_Toc101521300"/>
      <w:bookmarkStart w:id="1886" w:name="_Toc138761561"/>
      <w:bookmarkStart w:id="1887" w:name="_Toc145707755"/>
      <w:bookmarkStart w:id="1888" w:name="_Toc160570214"/>
      <w:bookmarkStart w:id="1889" w:name="_Toc162007810"/>
      <w:bookmarkStart w:id="1890" w:name="_Toc185515423"/>
      <w:bookmarkStart w:id="1891" w:name="_Toc192872730"/>
      <w:bookmarkStart w:id="1892" w:name="_Toc200970432"/>
      <w:bookmarkStart w:id="1893" w:name="_Toc207721763"/>
      <w:bookmarkStart w:id="1894" w:name="_Toc209520626"/>
      <w:r>
        <w:t>5.10.2.3.2</w:t>
      </w:r>
      <w:r>
        <w:tab/>
      </w:r>
      <w:bookmarkEnd w:id="1882"/>
      <w:bookmarkEnd w:id="1883"/>
      <w:bookmarkEnd w:id="1884"/>
      <w:bookmarkEnd w:id="1885"/>
      <w:bookmarkEnd w:id="1886"/>
      <w:bookmarkEnd w:id="1887"/>
      <w:r w:rsidR="00D656F0">
        <w:t>Service consumer pushing the EEC context information to the EES using the Eees_EECContextRelocation_Push operation</w:t>
      </w:r>
      <w:bookmarkEnd w:id="1888"/>
      <w:bookmarkEnd w:id="1889"/>
      <w:bookmarkEnd w:id="1890"/>
      <w:bookmarkEnd w:id="1891"/>
      <w:bookmarkEnd w:id="1892"/>
      <w:bookmarkEnd w:id="1893"/>
      <w:bookmarkEnd w:id="18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895" w:name="_Toc97042259"/>
      <w:bookmarkStart w:id="1896" w:name="_Toc97045403"/>
      <w:bookmarkStart w:id="1897" w:name="_Toc97155148"/>
      <w:bookmarkStart w:id="1898" w:name="_Toc101521301"/>
      <w:bookmarkStart w:id="1899" w:name="_Toc138761562"/>
      <w:bookmarkStart w:id="1900" w:name="_Toc145707756"/>
      <w:bookmarkStart w:id="1901" w:name="_Toc160570215"/>
      <w:bookmarkStart w:id="1902" w:name="_Toc162007811"/>
      <w:bookmarkStart w:id="1903" w:name="_Toc185515424"/>
      <w:bookmarkStart w:id="1904" w:name="_Toc192872731"/>
      <w:bookmarkStart w:id="1905" w:name="_Toc200970433"/>
      <w:bookmarkStart w:id="1906" w:name="_Toc207721764"/>
      <w:bookmarkStart w:id="1907" w:name="_Toc209520627"/>
      <w:r>
        <w:t>5.11</w:t>
      </w:r>
      <w:r>
        <w:tab/>
      </w:r>
      <w:r w:rsidRPr="00F477AF">
        <w:t>Eees_</w:t>
      </w:r>
      <w:r>
        <w:t>EELManaged</w:t>
      </w:r>
      <w:r w:rsidRPr="00F477AF">
        <w:t>ACR</w:t>
      </w:r>
      <w:r>
        <w:t xml:space="preserve"> Service</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9BD05C7" w14:textId="479F7AD9" w:rsidR="00A5063B" w:rsidRDefault="00A5063B" w:rsidP="00A5063B">
      <w:pPr>
        <w:pStyle w:val="Heading3"/>
      </w:pPr>
      <w:bookmarkStart w:id="1908" w:name="_Toc97042260"/>
      <w:bookmarkStart w:id="1909" w:name="_Toc97045404"/>
      <w:bookmarkStart w:id="1910" w:name="_Toc97155149"/>
      <w:bookmarkStart w:id="1911" w:name="_Toc101521302"/>
      <w:bookmarkStart w:id="1912" w:name="_Toc138761563"/>
      <w:bookmarkStart w:id="1913" w:name="_Toc145707757"/>
      <w:bookmarkStart w:id="1914" w:name="_Toc160570216"/>
      <w:bookmarkStart w:id="1915" w:name="_Toc162007812"/>
      <w:bookmarkStart w:id="1916" w:name="_Toc185515425"/>
      <w:bookmarkStart w:id="1917" w:name="_Toc192872732"/>
      <w:bookmarkStart w:id="1918" w:name="_Toc200970434"/>
      <w:bookmarkStart w:id="1919" w:name="_Toc207721765"/>
      <w:bookmarkStart w:id="1920" w:name="_Toc209520628"/>
      <w:r>
        <w:t>5.11.1</w:t>
      </w:r>
      <w:r>
        <w:tab/>
        <w:t>Service Description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921" w:name="_Toc97042261"/>
      <w:bookmarkStart w:id="1922" w:name="_Toc97045405"/>
      <w:bookmarkStart w:id="1923" w:name="_Toc97155150"/>
      <w:bookmarkStart w:id="1924" w:name="_Toc101521303"/>
      <w:bookmarkStart w:id="1925" w:name="_Toc138761564"/>
      <w:bookmarkStart w:id="1926" w:name="_Toc145707758"/>
      <w:bookmarkStart w:id="1927" w:name="_Toc160570217"/>
      <w:bookmarkStart w:id="1928" w:name="_Toc162007813"/>
      <w:bookmarkStart w:id="1929" w:name="_Toc185515426"/>
      <w:bookmarkStart w:id="1930" w:name="_Toc192872733"/>
      <w:bookmarkStart w:id="1931" w:name="_Toc200970435"/>
      <w:bookmarkStart w:id="1932" w:name="_Toc207721766"/>
      <w:bookmarkStart w:id="1933" w:name="_Toc209520629"/>
      <w:r>
        <w:t>5.11.2</w:t>
      </w:r>
      <w:r>
        <w:tab/>
        <w:t>Service Operations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FC51C18" w14:textId="10D40E96" w:rsidR="00A5063B" w:rsidRDefault="00A5063B" w:rsidP="00A5063B">
      <w:pPr>
        <w:pStyle w:val="Heading4"/>
      </w:pPr>
      <w:bookmarkStart w:id="1934" w:name="_Toc97042262"/>
      <w:bookmarkStart w:id="1935" w:name="_Toc97045406"/>
      <w:bookmarkStart w:id="1936" w:name="_Toc97155151"/>
      <w:bookmarkStart w:id="1937" w:name="_Toc101521304"/>
      <w:bookmarkStart w:id="1938" w:name="_Toc138761565"/>
      <w:bookmarkStart w:id="1939" w:name="_Toc145707759"/>
      <w:bookmarkStart w:id="1940" w:name="_Toc160570218"/>
      <w:bookmarkStart w:id="1941" w:name="_Toc162007814"/>
      <w:bookmarkStart w:id="1942" w:name="_Toc185515427"/>
      <w:bookmarkStart w:id="1943" w:name="_Toc192872734"/>
      <w:bookmarkStart w:id="1944" w:name="_Toc200970436"/>
      <w:bookmarkStart w:id="1945" w:name="_Toc207721767"/>
      <w:bookmarkStart w:id="1946" w:name="_Toc209520630"/>
      <w:r>
        <w:t>5.11.2.1</w:t>
      </w:r>
      <w:r>
        <w:tab/>
        <w:t>Introduction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947" w:name="_Toc97042263"/>
      <w:bookmarkStart w:id="1948" w:name="_Toc97045407"/>
      <w:bookmarkStart w:id="1949" w:name="_Toc97155152"/>
      <w:bookmarkStart w:id="1950" w:name="_Toc101521305"/>
      <w:bookmarkStart w:id="1951" w:name="_Toc138761566"/>
      <w:bookmarkStart w:id="1952" w:name="_Toc145707760"/>
      <w:bookmarkStart w:id="1953" w:name="_Toc160570219"/>
      <w:bookmarkStart w:id="1954" w:name="_Toc162007815"/>
      <w:bookmarkStart w:id="1955" w:name="_Toc185515428"/>
      <w:bookmarkStart w:id="1956" w:name="_Toc192872735"/>
      <w:bookmarkStart w:id="1957" w:name="_Toc200970437"/>
      <w:bookmarkStart w:id="1958" w:name="_Toc207721768"/>
      <w:bookmarkStart w:id="1959" w:name="_Toc209520631"/>
      <w:r>
        <w:t>5.11.2.2</w:t>
      </w:r>
      <w:r>
        <w:tab/>
      </w:r>
      <w:r w:rsidRPr="00F477AF">
        <w:t>Eees_</w:t>
      </w:r>
      <w:r>
        <w:t>EELManaged</w:t>
      </w:r>
      <w:r w:rsidRPr="00F477AF">
        <w:t>ACR</w:t>
      </w:r>
      <w:r w:rsidRPr="00F7022F">
        <w:t>_Request</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717B8313" w14:textId="6DD57581" w:rsidR="00A5063B" w:rsidRDefault="00A5063B" w:rsidP="00A5063B">
      <w:pPr>
        <w:pStyle w:val="Heading5"/>
      </w:pPr>
      <w:bookmarkStart w:id="1960" w:name="_Toc97042264"/>
      <w:bookmarkStart w:id="1961" w:name="_Toc97045408"/>
      <w:bookmarkStart w:id="1962" w:name="_Toc97155153"/>
      <w:bookmarkStart w:id="1963" w:name="_Toc101521306"/>
      <w:bookmarkStart w:id="1964" w:name="_Toc138761567"/>
      <w:bookmarkStart w:id="1965" w:name="_Toc145707761"/>
      <w:bookmarkStart w:id="1966" w:name="_Toc160570220"/>
      <w:bookmarkStart w:id="1967" w:name="_Toc162007816"/>
      <w:bookmarkStart w:id="1968" w:name="_Toc185515429"/>
      <w:bookmarkStart w:id="1969" w:name="_Toc192872736"/>
      <w:bookmarkStart w:id="1970" w:name="_Toc200970438"/>
      <w:bookmarkStart w:id="1971" w:name="_Toc207721769"/>
      <w:bookmarkStart w:id="1972" w:name="_Toc209520632"/>
      <w:r>
        <w:t>5.11.2.2.1</w:t>
      </w:r>
      <w:r>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973" w:name="_Toc97042265"/>
      <w:bookmarkStart w:id="1974" w:name="_Toc97045409"/>
      <w:bookmarkStart w:id="1975" w:name="_Toc97155154"/>
      <w:bookmarkStart w:id="1976" w:name="_Toc101521307"/>
      <w:bookmarkStart w:id="1977" w:name="_Toc138761568"/>
      <w:bookmarkStart w:id="1978" w:name="_Toc145707762"/>
      <w:bookmarkStart w:id="1979" w:name="_Toc160570221"/>
      <w:bookmarkStart w:id="1980" w:name="_Toc162007817"/>
      <w:bookmarkStart w:id="1981" w:name="_Toc185515430"/>
      <w:bookmarkStart w:id="1982" w:name="_Toc192872737"/>
      <w:bookmarkStart w:id="1983" w:name="_Toc200970439"/>
      <w:bookmarkStart w:id="1984" w:name="_Toc207721770"/>
      <w:bookmarkStart w:id="1985" w:name="_Toc209520633"/>
      <w:r>
        <w:t>5.11.2.2.2</w:t>
      </w:r>
      <w:r>
        <w:tab/>
        <w:t>EEL</w:t>
      </w:r>
      <w:r w:rsidRPr="00F7022F">
        <w:t xml:space="preserve"> </w:t>
      </w:r>
      <w:r>
        <w:t>Managed ACR</w:t>
      </w:r>
      <w:r w:rsidRPr="00F7022F">
        <w:t xml:space="preserve"> Request</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35558EE" w14:textId="6380D934" w:rsidR="00EF761A" w:rsidRDefault="00EF761A" w:rsidP="00EF761A">
      <w:bookmarkStart w:id="1986" w:name="_Toc510696594"/>
      <w:bookmarkStart w:id="198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988" w:name="_Toc97042266"/>
      <w:bookmarkStart w:id="1989" w:name="_Toc97045410"/>
      <w:bookmarkStart w:id="1990" w:name="_Toc97155155"/>
      <w:bookmarkStart w:id="1991" w:name="_Toc101521308"/>
      <w:bookmarkStart w:id="1992" w:name="_Toc138761569"/>
      <w:bookmarkStart w:id="1993" w:name="_Toc145707763"/>
      <w:bookmarkStart w:id="1994" w:name="_Toc160570222"/>
      <w:bookmarkStart w:id="1995" w:name="_Toc162007818"/>
      <w:bookmarkStart w:id="1996" w:name="_Toc185515431"/>
      <w:bookmarkStart w:id="1997" w:name="_Toc192872738"/>
      <w:bookmarkStart w:id="1998" w:name="_Toc200970440"/>
      <w:bookmarkStart w:id="1999" w:name="_Toc207721771"/>
      <w:bookmarkStart w:id="2000" w:name="_Toc209520634"/>
      <w:bookmarkEnd w:id="1986"/>
      <w:bookmarkEnd w:id="1987"/>
      <w:r>
        <w:t>5.11.2.3</w:t>
      </w:r>
      <w:r>
        <w:tab/>
      </w:r>
      <w:r w:rsidRPr="00F477AF">
        <w:t>Eees_</w:t>
      </w:r>
      <w:r>
        <w:t>EELManaged</w:t>
      </w:r>
      <w:r w:rsidRPr="00F477AF">
        <w:t>ACR</w:t>
      </w:r>
      <w:r w:rsidRPr="00F7022F">
        <w:t>_</w:t>
      </w:r>
      <w:r>
        <w:t>Subscribe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94F515F" w14:textId="0BDDEA99" w:rsidR="00A5063B" w:rsidRDefault="00A5063B" w:rsidP="00A5063B">
      <w:pPr>
        <w:pStyle w:val="Heading5"/>
      </w:pPr>
      <w:bookmarkStart w:id="2001" w:name="_Toc97042267"/>
      <w:bookmarkStart w:id="2002" w:name="_Toc97045411"/>
      <w:bookmarkStart w:id="2003" w:name="_Toc97155156"/>
      <w:bookmarkStart w:id="2004" w:name="_Toc101521309"/>
      <w:bookmarkStart w:id="2005" w:name="_Toc138761570"/>
      <w:bookmarkStart w:id="2006" w:name="_Toc145707764"/>
      <w:bookmarkStart w:id="2007" w:name="_Toc160570223"/>
      <w:bookmarkStart w:id="2008" w:name="_Toc162007819"/>
      <w:bookmarkStart w:id="2009" w:name="_Toc185515432"/>
      <w:bookmarkStart w:id="2010" w:name="_Toc192872739"/>
      <w:bookmarkStart w:id="2011" w:name="_Toc200970441"/>
      <w:bookmarkStart w:id="2012" w:name="_Toc207721772"/>
      <w:bookmarkStart w:id="2013" w:name="_Toc209520635"/>
      <w:r>
        <w:t>5.11.2.3.1</w:t>
      </w:r>
      <w:r>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014" w:name="_Toc97042268"/>
      <w:bookmarkStart w:id="2015" w:name="_Toc97045412"/>
      <w:bookmarkStart w:id="2016" w:name="_Toc97155157"/>
      <w:bookmarkStart w:id="2017" w:name="_Toc101521310"/>
      <w:bookmarkStart w:id="2018" w:name="_Toc138761571"/>
      <w:bookmarkStart w:id="2019" w:name="_Toc145707765"/>
      <w:bookmarkStart w:id="2020" w:name="_Toc160570224"/>
      <w:bookmarkStart w:id="2021" w:name="_Toc162007820"/>
      <w:bookmarkStart w:id="2022" w:name="_Toc185515433"/>
      <w:bookmarkStart w:id="2023" w:name="_Toc192872740"/>
      <w:bookmarkStart w:id="2024" w:name="_Toc200970442"/>
      <w:bookmarkStart w:id="2025" w:name="_Toc207721773"/>
      <w:bookmarkStart w:id="2026" w:name="_Toc209520636"/>
      <w:r>
        <w:t>5.11.2.3.2</w:t>
      </w:r>
      <w:r>
        <w:tab/>
        <w:t>Subscribe to ACT status information reporting</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027" w:name="_Toc97042269"/>
      <w:bookmarkStart w:id="2028" w:name="_Toc97045413"/>
      <w:bookmarkStart w:id="2029" w:name="_Toc97155158"/>
      <w:bookmarkStart w:id="2030" w:name="_Toc101521311"/>
      <w:bookmarkStart w:id="2031" w:name="_Toc138761572"/>
      <w:bookmarkStart w:id="2032" w:name="_Toc145707766"/>
      <w:bookmarkStart w:id="2033" w:name="_Toc160570225"/>
      <w:bookmarkStart w:id="2034" w:name="_Toc162007821"/>
      <w:bookmarkStart w:id="2035" w:name="_Toc185515434"/>
      <w:bookmarkStart w:id="2036" w:name="_Toc192872741"/>
      <w:bookmarkStart w:id="2037" w:name="_Toc200970443"/>
      <w:bookmarkStart w:id="2038" w:name="_Toc207721774"/>
      <w:bookmarkStart w:id="2039" w:name="_Toc209520637"/>
      <w:r>
        <w:t>5.11.2.4</w:t>
      </w:r>
      <w:r>
        <w:tab/>
      </w:r>
      <w:r w:rsidRPr="00F477AF">
        <w:t>Eees_</w:t>
      </w:r>
      <w:r>
        <w:t>EELManaged</w:t>
      </w:r>
      <w:r w:rsidRPr="00F477AF">
        <w:t>ACR</w:t>
      </w:r>
      <w:r w:rsidRPr="00F7022F">
        <w:t>_</w:t>
      </w:r>
      <w:r>
        <w:t>Notify</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B0B555D" w14:textId="4803D39C" w:rsidR="00A5063B" w:rsidRDefault="00A5063B" w:rsidP="00A5063B">
      <w:pPr>
        <w:pStyle w:val="Heading5"/>
      </w:pPr>
      <w:bookmarkStart w:id="2040" w:name="_Toc97042270"/>
      <w:bookmarkStart w:id="2041" w:name="_Toc97045414"/>
      <w:bookmarkStart w:id="2042" w:name="_Toc97155159"/>
      <w:bookmarkStart w:id="2043" w:name="_Toc101521312"/>
      <w:bookmarkStart w:id="2044" w:name="_Toc138761573"/>
      <w:bookmarkStart w:id="2045" w:name="_Toc145707767"/>
      <w:bookmarkStart w:id="2046" w:name="_Toc160570226"/>
      <w:bookmarkStart w:id="2047" w:name="_Toc162007822"/>
      <w:bookmarkStart w:id="2048" w:name="_Toc185515435"/>
      <w:bookmarkStart w:id="2049" w:name="_Toc192872742"/>
      <w:bookmarkStart w:id="2050" w:name="_Toc200970444"/>
      <w:bookmarkStart w:id="2051" w:name="_Toc207721775"/>
      <w:bookmarkStart w:id="2052" w:name="_Toc209520638"/>
      <w:r>
        <w:t>5.11.2.4.1</w:t>
      </w:r>
      <w: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053" w:name="_Toc97042271"/>
      <w:bookmarkStart w:id="2054" w:name="_Toc97045415"/>
      <w:bookmarkStart w:id="2055" w:name="_Toc97155160"/>
      <w:bookmarkStart w:id="2056" w:name="_Toc101521313"/>
      <w:bookmarkStart w:id="2057" w:name="_Toc138761574"/>
      <w:bookmarkStart w:id="2058" w:name="_Toc145707768"/>
      <w:bookmarkStart w:id="2059" w:name="_Toc160570227"/>
      <w:bookmarkStart w:id="2060" w:name="_Toc162007823"/>
      <w:bookmarkStart w:id="2061" w:name="_Toc185515436"/>
      <w:bookmarkStart w:id="2062" w:name="_Toc192872743"/>
      <w:bookmarkStart w:id="2063" w:name="_Toc200970445"/>
      <w:bookmarkStart w:id="2064" w:name="_Toc207721776"/>
      <w:bookmarkStart w:id="2065" w:name="_Toc209520639"/>
      <w:r>
        <w:t>5.11.2.4.2</w:t>
      </w:r>
      <w:r>
        <w:tab/>
        <w:t>ACT</w:t>
      </w:r>
      <w:r w:rsidRPr="00A076E8">
        <w:t xml:space="preserve"> Status Notification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066" w:name="_Toc97042272"/>
      <w:bookmarkStart w:id="2067" w:name="_Toc97045416"/>
      <w:bookmarkStart w:id="2068" w:name="_Toc97155161"/>
      <w:bookmarkStart w:id="2069" w:name="_Toc101521314"/>
      <w:bookmarkStart w:id="2070" w:name="_Toc138761575"/>
      <w:bookmarkStart w:id="2071" w:name="_Toc145707769"/>
      <w:bookmarkStart w:id="2072" w:name="_Toc160570228"/>
      <w:bookmarkStart w:id="2073" w:name="_Toc162007824"/>
      <w:bookmarkStart w:id="2074" w:name="_Toc185515437"/>
      <w:bookmarkStart w:id="2075" w:name="_Toc192872744"/>
      <w:bookmarkStart w:id="2076" w:name="_Toc200970446"/>
      <w:bookmarkStart w:id="2077" w:name="_Toc207721777"/>
      <w:bookmarkStart w:id="2078" w:name="_Toc209520640"/>
      <w:r>
        <w:lastRenderedPageBreak/>
        <w:t>5.12</w:t>
      </w:r>
      <w:r>
        <w:tab/>
      </w:r>
      <w:r w:rsidRPr="00310802">
        <w:t>Eees_ACRStatusUpdate</w:t>
      </w:r>
      <w:r>
        <w:t xml:space="preserve"> Service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BDDA534" w14:textId="17564859" w:rsidR="004A7FAD" w:rsidRDefault="004A7FAD" w:rsidP="004A7FAD">
      <w:pPr>
        <w:pStyle w:val="Heading3"/>
      </w:pPr>
      <w:bookmarkStart w:id="2079" w:name="_Toc97042273"/>
      <w:bookmarkStart w:id="2080" w:name="_Toc97045417"/>
      <w:bookmarkStart w:id="2081" w:name="_Toc97155162"/>
      <w:bookmarkStart w:id="2082" w:name="_Toc101521315"/>
      <w:bookmarkStart w:id="2083" w:name="_Toc138761576"/>
      <w:bookmarkStart w:id="2084" w:name="_Toc145707770"/>
      <w:bookmarkStart w:id="2085" w:name="_Toc160570229"/>
      <w:bookmarkStart w:id="2086" w:name="_Toc162007825"/>
      <w:bookmarkStart w:id="2087" w:name="_Toc185515438"/>
      <w:bookmarkStart w:id="2088" w:name="_Toc192872745"/>
      <w:bookmarkStart w:id="2089" w:name="_Toc200970447"/>
      <w:bookmarkStart w:id="2090" w:name="_Toc207721778"/>
      <w:bookmarkStart w:id="2091" w:name="_Toc209520641"/>
      <w:r>
        <w:t>5.12.1</w:t>
      </w:r>
      <w:r>
        <w:tab/>
        <w:t>Service Description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092" w:name="_Toc97042274"/>
      <w:bookmarkStart w:id="2093" w:name="_Toc97045418"/>
      <w:bookmarkStart w:id="2094" w:name="_Toc97155163"/>
      <w:bookmarkStart w:id="2095" w:name="_Toc101521316"/>
      <w:bookmarkStart w:id="2096" w:name="_Toc138761577"/>
      <w:bookmarkStart w:id="2097" w:name="_Toc145707771"/>
      <w:bookmarkStart w:id="2098" w:name="_Toc160570230"/>
      <w:bookmarkStart w:id="2099" w:name="_Toc162007826"/>
      <w:bookmarkStart w:id="2100" w:name="_Toc185515439"/>
      <w:bookmarkStart w:id="2101" w:name="_Toc192872746"/>
      <w:bookmarkStart w:id="2102" w:name="_Toc200970448"/>
      <w:bookmarkStart w:id="2103" w:name="_Toc207721779"/>
      <w:bookmarkStart w:id="2104" w:name="_Toc209520642"/>
      <w:r>
        <w:t>5.12.2</w:t>
      </w:r>
      <w:r>
        <w:tab/>
        <w:t>Service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071DAF4" w14:textId="51E871B4" w:rsidR="004A7FAD" w:rsidRDefault="004A7FAD" w:rsidP="004A7FAD">
      <w:pPr>
        <w:pStyle w:val="Heading4"/>
      </w:pPr>
      <w:bookmarkStart w:id="2105" w:name="_Toc97042275"/>
      <w:bookmarkStart w:id="2106" w:name="_Toc97045419"/>
      <w:bookmarkStart w:id="2107" w:name="_Toc97155164"/>
      <w:bookmarkStart w:id="2108" w:name="_Toc101521317"/>
      <w:bookmarkStart w:id="2109" w:name="_Toc138761578"/>
      <w:bookmarkStart w:id="2110" w:name="_Toc145707772"/>
      <w:bookmarkStart w:id="2111" w:name="_Toc160570231"/>
      <w:bookmarkStart w:id="2112" w:name="_Toc162007827"/>
      <w:bookmarkStart w:id="2113" w:name="_Toc185515440"/>
      <w:bookmarkStart w:id="2114" w:name="_Toc192872747"/>
      <w:bookmarkStart w:id="2115" w:name="_Toc200970449"/>
      <w:bookmarkStart w:id="2116" w:name="_Toc207721780"/>
      <w:bookmarkStart w:id="2117" w:name="_Toc209520643"/>
      <w:r>
        <w:t>5.12.2.1</w:t>
      </w:r>
      <w:r>
        <w:tab/>
        <w:t>Introduction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118" w:name="_Toc97042276"/>
      <w:bookmarkStart w:id="2119" w:name="_Toc97045420"/>
      <w:bookmarkStart w:id="2120" w:name="_Toc97155165"/>
      <w:bookmarkStart w:id="2121" w:name="_Toc101521318"/>
      <w:bookmarkStart w:id="2122" w:name="_Toc138761579"/>
      <w:bookmarkStart w:id="2123" w:name="_Toc145707773"/>
      <w:bookmarkStart w:id="2124" w:name="_Toc160570232"/>
      <w:bookmarkStart w:id="2125" w:name="_Toc162007828"/>
      <w:bookmarkStart w:id="2126" w:name="_Toc185515441"/>
      <w:bookmarkStart w:id="2127" w:name="_Toc192872748"/>
      <w:bookmarkStart w:id="2128" w:name="_Toc200970450"/>
      <w:bookmarkStart w:id="2129" w:name="_Toc207721781"/>
      <w:bookmarkStart w:id="2130" w:name="_Toc209520644"/>
      <w:r>
        <w:t>5.12.2.2</w:t>
      </w:r>
      <w:r>
        <w:tab/>
      </w:r>
      <w:r w:rsidRPr="00F7022F">
        <w:t>Eees_ACRStatusUpdate_Request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0F4874D" w14:textId="4CB8EB93" w:rsidR="004A7FAD" w:rsidRDefault="004A7FAD" w:rsidP="004A7FAD">
      <w:pPr>
        <w:pStyle w:val="Heading5"/>
      </w:pPr>
      <w:bookmarkStart w:id="2131" w:name="_Toc97042277"/>
      <w:bookmarkStart w:id="2132" w:name="_Toc97045421"/>
      <w:bookmarkStart w:id="2133" w:name="_Toc97155166"/>
      <w:bookmarkStart w:id="2134" w:name="_Toc101521319"/>
      <w:bookmarkStart w:id="2135" w:name="_Toc138761580"/>
      <w:bookmarkStart w:id="2136" w:name="_Toc145707774"/>
      <w:bookmarkStart w:id="2137" w:name="_Toc160570233"/>
      <w:bookmarkStart w:id="2138" w:name="_Toc162007829"/>
      <w:bookmarkStart w:id="2139" w:name="_Toc185515442"/>
      <w:bookmarkStart w:id="2140" w:name="_Toc192872749"/>
      <w:bookmarkStart w:id="2141" w:name="_Toc200970451"/>
      <w:bookmarkStart w:id="2142" w:name="_Toc207721782"/>
      <w:bookmarkStart w:id="2143" w:name="_Toc209520645"/>
      <w:r>
        <w:t>5.12.2.2.1</w:t>
      </w:r>
      <w:r>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144" w:name="_Toc97042278"/>
      <w:bookmarkStart w:id="2145" w:name="_Toc97045422"/>
      <w:bookmarkStart w:id="2146" w:name="_Toc97155167"/>
      <w:bookmarkStart w:id="2147" w:name="_Toc101521320"/>
      <w:bookmarkStart w:id="2148" w:name="_Toc138761581"/>
      <w:bookmarkStart w:id="2149" w:name="_Toc145707775"/>
      <w:bookmarkStart w:id="2150" w:name="_Toc160570234"/>
      <w:bookmarkStart w:id="2151" w:name="_Toc162007830"/>
      <w:bookmarkStart w:id="2152" w:name="_Toc185515443"/>
      <w:bookmarkStart w:id="2153" w:name="_Toc192872750"/>
      <w:bookmarkStart w:id="2154" w:name="_Toc200970452"/>
      <w:bookmarkStart w:id="2155" w:name="_Toc207721783"/>
      <w:bookmarkStart w:id="2156" w:name="_Toc209520646"/>
      <w:r>
        <w:t>5.12.2.2.2</w:t>
      </w:r>
      <w:r>
        <w:tab/>
        <w:t>ACR Status Update Request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157" w:name="_Toc138761582"/>
      <w:bookmarkStart w:id="2158" w:name="_Toc145707776"/>
      <w:bookmarkStart w:id="2159" w:name="_Toc160570235"/>
      <w:bookmarkStart w:id="2160" w:name="_Toc162007831"/>
      <w:bookmarkStart w:id="2161" w:name="_Toc185515444"/>
      <w:bookmarkStart w:id="2162" w:name="_Toc192872751"/>
      <w:bookmarkStart w:id="2163" w:name="_Toc200970453"/>
      <w:bookmarkStart w:id="2164" w:name="_Toc207721784"/>
      <w:bookmarkStart w:id="2165" w:name="_Toc209520647"/>
      <w:r>
        <w:lastRenderedPageBreak/>
        <w:t>5.</w:t>
      </w:r>
      <w:r w:rsidRPr="0072539A">
        <w:t>13</w:t>
      </w:r>
      <w:r>
        <w:tab/>
      </w:r>
      <w:r w:rsidRPr="00310802">
        <w:t>Eees_ACR</w:t>
      </w:r>
      <w:r>
        <w:t>ParameterInformation Service</w:t>
      </w:r>
      <w:bookmarkEnd w:id="2157"/>
      <w:bookmarkEnd w:id="2158"/>
      <w:bookmarkEnd w:id="2159"/>
      <w:bookmarkEnd w:id="2160"/>
      <w:bookmarkEnd w:id="2161"/>
      <w:bookmarkEnd w:id="2162"/>
      <w:bookmarkEnd w:id="2163"/>
      <w:bookmarkEnd w:id="2164"/>
      <w:bookmarkEnd w:id="2165"/>
    </w:p>
    <w:p w14:paraId="7EFF90D4" w14:textId="77777777" w:rsidR="0072539A" w:rsidRDefault="0072539A" w:rsidP="0072539A">
      <w:pPr>
        <w:pStyle w:val="Heading3"/>
      </w:pPr>
      <w:bookmarkStart w:id="2166" w:name="_Toc138761583"/>
      <w:bookmarkStart w:id="2167" w:name="_Toc145707777"/>
      <w:bookmarkStart w:id="2168" w:name="_Toc160570236"/>
      <w:bookmarkStart w:id="2169" w:name="_Toc162007832"/>
      <w:bookmarkStart w:id="2170" w:name="_Toc185515445"/>
      <w:bookmarkStart w:id="2171" w:name="_Toc192872752"/>
      <w:bookmarkStart w:id="2172" w:name="_Toc200970454"/>
      <w:bookmarkStart w:id="2173" w:name="_Toc207721785"/>
      <w:bookmarkStart w:id="2174" w:name="_Toc209520648"/>
      <w:r>
        <w:t>5.</w:t>
      </w:r>
      <w:r w:rsidRPr="0072539A">
        <w:t>13</w:t>
      </w:r>
      <w:r>
        <w:t>.1</w:t>
      </w:r>
      <w:r>
        <w:tab/>
        <w:t>Service Description</w:t>
      </w:r>
      <w:bookmarkEnd w:id="2166"/>
      <w:bookmarkEnd w:id="2167"/>
      <w:bookmarkEnd w:id="2168"/>
      <w:bookmarkEnd w:id="2169"/>
      <w:bookmarkEnd w:id="2170"/>
      <w:bookmarkEnd w:id="2171"/>
      <w:bookmarkEnd w:id="2172"/>
      <w:bookmarkEnd w:id="2173"/>
      <w:bookmarkEnd w:id="217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175" w:name="_Toc138761584"/>
      <w:bookmarkStart w:id="2176" w:name="_Toc145707778"/>
      <w:bookmarkStart w:id="2177" w:name="_Toc160570237"/>
      <w:bookmarkStart w:id="2178" w:name="_Toc162007833"/>
      <w:bookmarkStart w:id="2179" w:name="_Toc185515446"/>
      <w:bookmarkStart w:id="2180" w:name="_Toc192872753"/>
      <w:bookmarkStart w:id="2181" w:name="_Toc200970455"/>
      <w:bookmarkStart w:id="2182" w:name="_Toc207721786"/>
      <w:bookmarkStart w:id="2183" w:name="_Toc209520649"/>
      <w:r>
        <w:t>5.</w:t>
      </w:r>
      <w:r w:rsidRPr="0072539A">
        <w:t>13</w:t>
      </w:r>
      <w:r>
        <w:t>.2</w:t>
      </w:r>
      <w:r>
        <w:tab/>
        <w:t>Service Operations</w:t>
      </w:r>
      <w:bookmarkEnd w:id="2175"/>
      <w:bookmarkEnd w:id="2176"/>
      <w:bookmarkEnd w:id="2177"/>
      <w:bookmarkEnd w:id="2178"/>
      <w:bookmarkEnd w:id="2179"/>
      <w:bookmarkEnd w:id="2180"/>
      <w:bookmarkEnd w:id="2181"/>
      <w:bookmarkEnd w:id="2182"/>
      <w:bookmarkEnd w:id="2183"/>
    </w:p>
    <w:p w14:paraId="5D422DBE" w14:textId="77777777" w:rsidR="0072539A" w:rsidRDefault="0072539A" w:rsidP="0072539A">
      <w:pPr>
        <w:pStyle w:val="Heading4"/>
      </w:pPr>
      <w:bookmarkStart w:id="2184" w:name="_Toc138761585"/>
      <w:bookmarkStart w:id="2185" w:name="_Toc145707779"/>
      <w:bookmarkStart w:id="2186" w:name="_Toc160570238"/>
      <w:bookmarkStart w:id="2187" w:name="_Toc162007834"/>
      <w:bookmarkStart w:id="2188" w:name="_Toc185515447"/>
      <w:bookmarkStart w:id="2189" w:name="_Toc192872754"/>
      <w:bookmarkStart w:id="2190" w:name="_Toc200970456"/>
      <w:bookmarkStart w:id="2191" w:name="_Toc207721787"/>
      <w:bookmarkStart w:id="2192" w:name="_Toc209520650"/>
      <w:r>
        <w:t>5.</w:t>
      </w:r>
      <w:r w:rsidRPr="0072539A">
        <w:t>13</w:t>
      </w:r>
      <w:r>
        <w:t>.2.1</w:t>
      </w:r>
      <w:r>
        <w:tab/>
        <w:t>Introduction</w:t>
      </w:r>
      <w:bookmarkEnd w:id="2184"/>
      <w:bookmarkEnd w:id="2185"/>
      <w:bookmarkEnd w:id="2186"/>
      <w:bookmarkEnd w:id="2187"/>
      <w:bookmarkEnd w:id="2188"/>
      <w:bookmarkEnd w:id="2189"/>
      <w:bookmarkEnd w:id="2190"/>
      <w:bookmarkEnd w:id="2191"/>
      <w:bookmarkEnd w:id="219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193" w:name="_Toc138761586"/>
      <w:bookmarkStart w:id="2194" w:name="_Toc145707780"/>
      <w:bookmarkStart w:id="2195" w:name="_Toc160570239"/>
      <w:bookmarkStart w:id="2196" w:name="_Toc162007835"/>
      <w:bookmarkStart w:id="2197" w:name="_Toc185515448"/>
      <w:bookmarkStart w:id="2198" w:name="_Toc192872755"/>
      <w:bookmarkStart w:id="2199" w:name="_Toc200970457"/>
      <w:bookmarkStart w:id="2200" w:name="_Toc207721788"/>
      <w:bookmarkStart w:id="2201" w:name="_Toc209520651"/>
      <w:r>
        <w:t>5.</w:t>
      </w:r>
      <w:r w:rsidRPr="0072539A">
        <w:t>13</w:t>
      </w:r>
      <w:r>
        <w:t>.2.2</w:t>
      </w:r>
      <w:r>
        <w:tab/>
        <w:t>Eees_ACRParameterInformation</w:t>
      </w:r>
      <w:r w:rsidRPr="00F7022F">
        <w:t>_Request</w:t>
      </w:r>
      <w:bookmarkEnd w:id="2193"/>
      <w:bookmarkEnd w:id="2194"/>
      <w:bookmarkEnd w:id="2195"/>
      <w:bookmarkEnd w:id="2196"/>
      <w:bookmarkEnd w:id="2197"/>
      <w:bookmarkEnd w:id="2198"/>
      <w:bookmarkEnd w:id="2199"/>
      <w:bookmarkEnd w:id="2200"/>
      <w:bookmarkEnd w:id="2201"/>
    </w:p>
    <w:p w14:paraId="12D3048A" w14:textId="77777777" w:rsidR="0072539A" w:rsidRDefault="0072539A" w:rsidP="0072539A">
      <w:pPr>
        <w:pStyle w:val="Heading5"/>
      </w:pPr>
      <w:bookmarkStart w:id="2202" w:name="_Toc138761587"/>
      <w:bookmarkStart w:id="2203" w:name="_Toc145707781"/>
      <w:bookmarkStart w:id="2204" w:name="_Toc160570240"/>
      <w:bookmarkStart w:id="2205" w:name="_Toc162007836"/>
      <w:bookmarkStart w:id="2206" w:name="_Toc185515449"/>
      <w:bookmarkStart w:id="2207" w:name="_Toc192872756"/>
      <w:bookmarkStart w:id="2208" w:name="_Toc200970458"/>
      <w:bookmarkStart w:id="2209" w:name="_Toc207721789"/>
      <w:bookmarkStart w:id="2210" w:name="_Toc209520652"/>
      <w:r>
        <w:t>5.</w:t>
      </w:r>
      <w:r w:rsidRPr="0072539A">
        <w:t>13</w:t>
      </w:r>
      <w:r>
        <w:t>.2.2.1</w:t>
      </w:r>
      <w:r>
        <w:tab/>
        <w:t>General</w:t>
      </w:r>
      <w:bookmarkEnd w:id="2202"/>
      <w:bookmarkEnd w:id="2203"/>
      <w:bookmarkEnd w:id="2204"/>
      <w:bookmarkEnd w:id="2205"/>
      <w:bookmarkEnd w:id="2206"/>
      <w:bookmarkEnd w:id="2207"/>
      <w:bookmarkEnd w:id="2208"/>
      <w:bookmarkEnd w:id="2209"/>
      <w:bookmarkEnd w:id="2210"/>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211" w:name="_Toc138761588"/>
      <w:bookmarkStart w:id="2212" w:name="_Toc145707782"/>
      <w:bookmarkStart w:id="2213" w:name="_Toc160570241"/>
      <w:bookmarkStart w:id="2214" w:name="_Toc162007837"/>
      <w:bookmarkStart w:id="2215" w:name="_Toc185515450"/>
      <w:bookmarkStart w:id="2216" w:name="_Toc192872757"/>
      <w:bookmarkStart w:id="2217" w:name="_Toc200970459"/>
      <w:bookmarkStart w:id="2218" w:name="_Toc207721790"/>
      <w:bookmarkStart w:id="2219" w:name="_Toc209520653"/>
      <w:r>
        <w:t>5.</w:t>
      </w:r>
      <w:r w:rsidRPr="0072539A">
        <w:t>13</w:t>
      </w:r>
      <w:r>
        <w:t>.2.2.2</w:t>
      </w:r>
      <w:r>
        <w:tab/>
        <w:t>ACR Parameter</w:t>
      </w:r>
      <w:r w:rsidR="00D656F0">
        <w:t>s</w:t>
      </w:r>
      <w:r>
        <w:t xml:space="preserve"> Information Request</w:t>
      </w:r>
      <w:bookmarkEnd w:id="2211"/>
      <w:bookmarkEnd w:id="2212"/>
      <w:bookmarkEnd w:id="2213"/>
      <w:bookmarkEnd w:id="2214"/>
      <w:bookmarkEnd w:id="2215"/>
      <w:bookmarkEnd w:id="2216"/>
      <w:bookmarkEnd w:id="2217"/>
      <w:bookmarkEnd w:id="2218"/>
      <w:bookmarkEnd w:id="221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220" w:name="_Toc145707783"/>
      <w:bookmarkStart w:id="2221" w:name="_Toc160570242"/>
      <w:bookmarkStart w:id="2222" w:name="_Toc162007838"/>
      <w:bookmarkStart w:id="2223" w:name="_Toc185515451"/>
      <w:bookmarkStart w:id="2224" w:name="_Toc192872758"/>
      <w:bookmarkStart w:id="2225" w:name="_Toc200970460"/>
      <w:bookmarkStart w:id="2226" w:name="_Toc207721791"/>
      <w:bookmarkStart w:id="2227" w:name="_Toc209520654"/>
      <w:r>
        <w:t>5.</w:t>
      </w:r>
      <w:r w:rsidRPr="0072539A">
        <w:t>1</w:t>
      </w:r>
      <w:r>
        <w:t>4</w:t>
      </w:r>
      <w:r>
        <w:tab/>
      </w:r>
      <w:r w:rsidRPr="00310802">
        <w:t>Eees_</w:t>
      </w:r>
      <w:r>
        <w:t>CommonEAS</w:t>
      </w:r>
      <w:r w:rsidR="00EC376D">
        <w:t>Announcement</w:t>
      </w:r>
      <w:r>
        <w:t xml:space="preserve"> Service</w:t>
      </w:r>
      <w:bookmarkEnd w:id="2220"/>
      <w:bookmarkEnd w:id="2221"/>
      <w:bookmarkEnd w:id="2222"/>
      <w:bookmarkEnd w:id="2223"/>
      <w:bookmarkEnd w:id="2224"/>
      <w:bookmarkEnd w:id="2225"/>
      <w:bookmarkEnd w:id="2226"/>
      <w:bookmarkEnd w:id="2227"/>
    </w:p>
    <w:p w14:paraId="1DF159F3" w14:textId="77777777" w:rsidR="00FC328E" w:rsidRDefault="00FC328E" w:rsidP="00FC328E">
      <w:pPr>
        <w:pStyle w:val="Heading3"/>
      </w:pPr>
      <w:bookmarkStart w:id="2228" w:name="_Toc145707784"/>
      <w:bookmarkStart w:id="2229" w:name="_Toc160570243"/>
      <w:bookmarkStart w:id="2230" w:name="_Toc162007839"/>
      <w:bookmarkStart w:id="2231" w:name="_Toc185515452"/>
      <w:bookmarkStart w:id="2232" w:name="_Toc192872759"/>
      <w:bookmarkStart w:id="2233" w:name="_Toc200970461"/>
      <w:bookmarkStart w:id="2234" w:name="_Toc207721792"/>
      <w:bookmarkStart w:id="2235" w:name="_Toc209520655"/>
      <w:r>
        <w:t>5.14.1</w:t>
      </w:r>
      <w:r>
        <w:tab/>
        <w:t>Service Description</w:t>
      </w:r>
      <w:bookmarkEnd w:id="2228"/>
      <w:bookmarkEnd w:id="2229"/>
      <w:bookmarkEnd w:id="2230"/>
      <w:bookmarkEnd w:id="2231"/>
      <w:bookmarkEnd w:id="2232"/>
      <w:bookmarkEnd w:id="2233"/>
      <w:bookmarkEnd w:id="2234"/>
      <w:bookmarkEnd w:id="223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236" w:name="_Toc145707785"/>
      <w:bookmarkStart w:id="2237" w:name="_Toc160570244"/>
      <w:bookmarkStart w:id="2238" w:name="_Toc162007840"/>
      <w:bookmarkStart w:id="2239" w:name="_Toc185515453"/>
      <w:bookmarkStart w:id="2240" w:name="_Toc192872760"/>
      <w:bookmarkStart w:id="2241" w:name="_Toc200970462"/>
      <w:bookmarkStart w:id="2242" w:name="_Toc207721793"/>
      <w:bookmarkStart w:id="2243" w:name="_Toc209520656"/>
      <w:r>
        <w:t>5.14.2</w:t>
      </w:r>
      <w:r>
        <w:tab/>
        <w:t>Service Operations</w:t>
      </w:r>
      <w:bookmarkEnd w:id="2236"/>
      <w:bookmarkEnd w:id="2237"/>
      <w:bookmarkEnd w:id="2238"/>
      <w:bookmarkEnd w:id="2239"/>
      <w:bookmarkEnd w:id="2240"/>
      <w:bookmarkEnd w:id="2241"/>
      <w:bookmarkEnd w:id="2242"/>
      <w:bookmarkEnd w:id="2243"/>
    </w:p>
    <w:p w14:paraId="15E4526C" w14:textId="77777777" w:rsidR="00FC328E" w:rsidRDefault="00FC328E" w:rsidP="00FC328E">
      <w:pPr>
        <w:pStyle w:val="Heading4"/>
      </w:pPr>
      <w:bookmarkStart w:id="2244" w:name="_Toc145707786"/>
      <w:bookmarkStart w:id="2245" w:name="_Toc160570245"/>
      <w:bookmarkStart w:id="2246" w:name="_Toc162007841"/>
      <w:bookmarkStart w:id="2247" w:name="_Toc185515454"/>
      <w:bookmarkStart w:id="2248" w:name="_Toc192872761"/>
      <w:bookmarkStart w:id="2249" w:name="_Toc200970463"/>
      <w:bookmarkStart w:id="2250" w:name="_Toc207721794"/>
      <w:bookmarkStart w:id="2251" w:name="_Toc209520657"/>
      <w:r>
        <w:t>5.14.2.1</w:t>
      </w:r>
      <w:r>
        <w:tab/>
        <w:t>Introduction</w:t>
      </w:r>
      <w:bookmarkEnd w:id="2244"/>
      <w:bookmarkEnd w:id="2245"/>
      <w:bookmarkEnd w:id="2246"/>
      <w:bookmarkEnd w:id="2247"/>
      <w:bookmarkEnd w:id="2248"/>
      <w:bookmarkEnd w:id="2249"/>
      <w:bookmarkEnd w:id="2250"/>
      <w:bookmarkEnd w:id="225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252" w:name="_Toc145707787"/>
      <w:bookmarkStart w:id="2253" w:name="_Toc160570246"/>
      <w:bookmarkStart w:id="2254" w:name="_Toc162007842"/>
      <w:bookmarkStart w:id="2255" w:name="_Toc185515455"/>
      <w:bookmarkStart w:id="2256" w:name="_Toc192872762"/>
      <w:bookmarkStart w:id="2257" w:name="_Toc200970464"/>
      <w:bookmarkStart w:id="2258" w:name="_Toc207721795"/>
      <w:bookmarkStart w:id="2259" w:name="_Toc209520658"/>
      <w:r>
        <w:t>5.14.2.2</w:t>
      </w:r>
      <w:r>
        <w:tab/>
        <w:t>Eees_CommonEAS</w:t>
      </w:r>
      <w:r w:rsidR="00EC376D">
        <w:t>Announcement</w:t>
      </w:r>
      <w:r w:rsidRPr="00F7022F">
        <w:t>_</w:t>
      </w:r>
      <w:bookmarkEnd w:id="2252"/>
      <w:r w:rsidR="00EC376D">
        <w:t>Declare</w:t>
      </w:r>
      <w:bookmarkEnd w:id="2253"/>
      <w:bookmarkEnd w:id="2254"/>
      <w:bookmarkEnd w:id="2255"/>
      <w:bookmarkEnd w:id="2256"/>
      <w:bookmarkEnd w:id="2257"/>
      <w:bookmarkEnd w:id="2258"/>
      <w:bookmarkEnd w:id="2259"/>
    </w:p>
    <w:p w14:paraId="22D75060" w14:textId="77777777" w:rsidR="00FC328E" w:rsidRDefault="00FC328E" w:rsidP="00FC328E">
      <w:pPr>
        <w:pStyle w:val="Heading5"/>
      </w:pPr>
      <w:bookmarkStart w:id="2260" w:name="_Toc145707788"/>
      <w:bookmarkStart w:id="2261" w:name="_Toc160570247"/>
      <w:bookmarkStart w:id="2262" w:name="_Toc162007843"/>
      <w:bookmarkStart w:id="2263" w:name="_Toc185515456"/>
      <w:bookmarkStart w:id="2264" w:name="_Toc192872763"/>
      <w:bookmarkStart w:id="2265" w:name="_Toc200970465"/>
      <w:bookmarkStart w:id="2266" w:name="_Toc207721796"/>
      <w:bookmarkStart w:id="2267" w:name="_Toc209520659"/>
      <w:r>
        <w:t>5.</w:t>
      </w:r>
      <w:r w:rsidRPr="0072539A">
        <w:t>1</w:t>
      </w:r>
      <w:r>
        <w:t>4.2.2.1</w:t>
      </w:r>
      <w:r>
        <w:tab/>
        <w:t>General</w:t>
      </w:r>
      <w:bookmarkEnd w:id="2260"/>
      <w:bookmarkEnd w:id="2261"/>
      <w:bookmarkEnd w:id="2262"/>
      <w:bookmarkEnd w:id="2263"/>
      <w:bookmarkEnd w:id="2264"/>
      <w:bookmarkEnd w:id="2265"/>
      <w:bookmarkEnd w:id="2266"/>
      <w:bookmarkEnd w:id="226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268" w:name="_Toc145707789"/>
      <w:bookmarkStart w:id="2269" w:name="_Toc160570248"/>
      <w:bookmarkStart w:id="2270" w:name="_Toc162007844"/>
      <w:bookmarkStart w:id="2271" w:name="_Toc185515457"/>
      <w:bookmarkStart w:id="2272" w:name="_Toc192872764"/>
      <w:bookmarkStart w:id="2273" w:name="_Toc200970466"/>
      <w:bookmarkStart w:id="2274" w:name="_Toc207721797"/>
      <w:bookmarkStart w:id="2275" w:name="_Toc209520660"/>
      <w:r>
        <w:t>5.14.2.2.2</w:t>
      </w:r>
      <w:r>
        <w:tab/>
      </w:r>
      <w:bookmarkEnd w:id="2268"/>
      <w:r w:rsidR="007F1174">
        <w:t>Common EAS Information Declaration</w:t>
      </w:r>
      <w:bookmarkEnd w:id="2269"/>
      <w:bookmarkEnd w:id="2270"/>
      <w:bookmarkEnd w:id="2271"/>
      <w:bookmarkEnd w:id="2272"/>
      <w:bookmarkEnd w:id="2273"/>
      <w:bookmarkEnd w:id="2274"/>
      <w:bookmarkEnd w:id="2275"/>
    </w:p>
    <w:p w14:paraId="3903AF6D" w14:textId="77777777" w:rsidR="00DA76EA" w:rsidRDefault="00DA76EA" w:rsidP="00DA76EA">
      <w:bookmarkStart w:id="2276" w:name="_Toc160570249"/>
      <w:bookmarkStart w:id="2277"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278" w:name="_Toc185515458"/>
      <w:bookmarkStart w:id="2279" w:name="_Toc192872765"/>
      <w:bookmarkStart w:id="2280" w:name="_Toc200970467"/>
      <w:bookmarkStart w:id="2281" w:name="_Toc207721798"/>
      <w:bookmarkStart w:id="2282" w:name="_Toc209520661"/>
      <w:r>
        <w:t>5.</w:t>
      </w:r>
      <w:r w:rsidRPr="0072539A">
        <w:t>1</w:t>
      </w:r>
      <w:r>
        <w:t>5</w:t>
      </w:r>
      <w:r>
        <w:tab/>
        <w:t>Eees_TrafficInfluenceEAS Service</w:t>
      </w:r>
      <w:bookmarkEnd w:id="2276"/>
      <w:bookmarkEnd w:id="2277"/>
      <w:bookmarkEnd w:id="2278"/>
      <w:bookmarkEnd w:id="2279"/>
      <w:bookmarkEnd w:id="2280"/>
      <w:bookmarkEnd w:id="2281"/>
      <w:bookmarkEnd w:id="2282"/>
    </w:p>
    <w:p w14:paraId="26916E83" w14:textId="77777777" w:rsidR="00F627CA" w:rsidRDefault="00F627CA" w:rsidP="00F627CA">
      <w:pPr>
        <w:pStyle w:val="Heading3"/>
      </w:pPr>
      <w:bookmarkStart w:id="2283" w:name="_Toc160570250"/>
      <w:bookmarkStart w:id="2284" w:name="_Toc162007846"/>
      <w:bookmarkStart w:id="2285" w:name="_Toc185515459"/>
      <w:bookmarkStart w:id="2286" w:name="_Toc192872766"/>
      <w:bookmarkStart w:id="2287" w:name="_Toc200970468"/>
      <w:bookmarkStart w:id="2288" w:name="_Toc207721799"/>
      <w:bookmarkStart w:id="2289" w:name="_Toc209520662"/>
      <w:r>
        <w:t>5.15.1</w:t>
      </w:r>
      <w:r>
        <w:tab/>
        <w:t>Service Description</w:t>
      </w:r>
      <w:bookmarkEnd w:id="2283"/>
      <w:bookmarkEnd w:id="2284"/>
      <w:bookmarkEnd w:id="2285"/>
      <w:bookmarkEnd w:id="2286"/>
      <w:bookmarkEnd w:id="2287"/>
      <w:bookmarkEnd w:id="2288"/>
      <w:bookmarkEnd w:id="2289"/>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290" w:name="_Toc160570251"/>
      <w:bookmarkStart w:id="2291" w:name="_Toc162007847"/>
      <w:bookmarkStart w:id="2292" w:name="_Toc185515460"/>
      <w:bookmarkStart w:id="2293" w:name="_Toc192872767"/>
      <w:bookmarkStart w:id="2294" w:name="_Toc200970469"/>
      <w:bookmarkStart w:id="2295" w:name="_Toc207721800"/>
      <w:bookmarkStart w:id="2296" w:name="_Toc209520663"/>
      <w:r>
        <w:lastRenderedPageBreak/>
        <w:t>5.15.2</w:t>
      </w:r>
      <w:r>
        <w:tab/>
        <w:t>Service Operations</w:t>
      </w:r>
      <w:bookmarkEnd w:id="2290"/>
      <w:bookmarkEnd w:id="2291"/>
      <w:bookmarkEnd w:id="2292"/>
      <w:bookmarkEnd w:id="2293"/>
      <w:bookmarkEnd w:id="2294"/>
      <w:bookmarkEnd w:id="2295"/>
      <w:bookmarkEnd w:id="2296"/>
    </w:p>
    <w:p w14:paraId="5372B232" w14:textId="77777777" w:rsidR="00F627CA" w:rsidRDefault="00F627CA" w:rsidP="00F627CA">
      <w:pPr>
        <w:pStyle w:val="Heading4"/>
      </w:pPr>
      <w:bookmarkStart w:id="2297" w:name="_Toc160570252"/>
      <w:bookmarkStart w:id="2298" w:name="_Toc162007848"/>
      <w:bookmarkStart w:id="2299" w:name="_Toc185515461"/>
      <w:bookmarkStart w:id="2300" w:name="_Toc192872768"/>
      <w:bookmarkStart w:id="2301" w:name="_Toc200970470"/>
      <w:bookmarkStart w:id="2302" w:name="_Toc207721801"/>
      <w:bookmarkStart w:id="2303" w:name="_Toc209520664"/>
      <w:r>
        <w:t>5.15.2.1</w:t>
      </w:r>
      <w:r>
        <w:tab/>
        <w:t>Introduction</w:t>
      </w:r>
      <w:bookmarkEnd w:id="2297"/>
      <w:bookmarkEnd w:id="2298"/>
      <w:bookmarkEnd w:id="2299"/>
      <w:bookmarkEnd w:id="2300"/>
      <w:bookmarkEnd w:id="2301"/>
      <w:bookmarkEnd w:id="2302"/>
      <w:bookmarkEnd w:id="230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304" w:name="_Toc160570253"/>
      <w:bookmarkStart w:id="2305" w:name="_Toc162007849"/>
      <w:bookmarkStart w:id="2306" w:name="_Toc185515462"/>
      <w:bookmarkStart w:id="2307" w:name="_Toc192872769"/>
      <w:bookmarkStart w:id="2308" w:name="_Toc200970471"/>
      <w:bookmarkStart w:id="2309" w:name="_Toc207721802"/>
      <w:bookmarkStart w:id="2310" w:name="_Toc209520665"/>
      <w:r>
        <w:t>5.15.2.2</w:t>
      </w:r>
      <w:r>
        <w:tab/>
        <w:t>Eees_TrafficInfluenceEAS_Manage</w:t>
      </w:r>
      <w:bookmarkEnd w:id="2304"/>
      <w:bookmarkEnd w:id="2305"/>
      <w:bookmarkEnd w:id="2306"/>
      <w:bookmarkEnd w:id="2307"/>
      <w:bookmarkEnd w:id="2308"/>
      <w:bookmarkEnd w:id="2309"/>
      <w:bookmarkEnd w:id="2310"/>
    </w:p>
    <w:p w14:paraId="7266A323" w14:textId="77777777" w:rsidR="00F627CA" w:rsidRDefault="00F627CA" w:rsidP="00F627CA">
      <w:pPr>
        <w:pStyle w:val="Heading5"/>
      </w:pPr>
      <w:bookmarkStart w:id="2311" w:name="_Toc160570254"/>
      <w:bookmarkStart w:id="2312" w:name="_Toc162007850"/>
      <w:bookmarkStart w:id="2313" w:name="_Toc185515463"/>
      <w:bookmarkStart w:id="2314" w:name="_Toc192872770"/>
      <w:bookmarkStart w:id="2315" w:name="_Toc200970472"/>
      <w:bookmarkStart w:id="2316" w:name="_Toc207721803"/>
      <w:bookmarkStart w:id="2317" w:name="_Toc209520666"/>
      <w:r>
        <w:t>5.15.2.2.1</w:t>
      </w:r>
      <w:r>
        <w:tab/>
        <w:t>General</w:t>
      </w:r>
      <w:bookmarkEnd w:id="2311"/>
      <w:bookmarkEnd w:id="2312"/>
      <w:bookmarkEnd w:id="2313"/>
      <w:bookmarkEnd w:id="2314"/>
      <w:bookmarkEnd w:id="2315"/>
      <w:bookmarkEnd w:id="2316"/>
      <w:bookmarkEnd w:id="231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318" w:name="_Toc160570255"/>
      <w:bookmarkStart w:id="2319" w:name="_Toc162007851"/>
      <w:bookmarkStart w:id="2320" w:name="_Toc185515464"/>
      <w:bookmarkStart w:id="2321" w:name="_Toc192872771"/>
      <w:bookmarkStart w:id="2322" w:name="_Toc200970473"/>
      <w:bookmarkStart w:id="2323" w:name="_Toc207721804"/>
      <w:bookmarkStart w:id="2324" w:name="_Toc209520667"/>
      <w:r>
        <w:t>5.15.2.2.2</w:t>
      </w:r>
      <w:r>
        <w:tab/>
        <w:t>Application Traffic Influence Initiation</w:t>
      </w:r>
      <w:bookmarkEnd w:id="2318"/>
      <w:bookmarkEnd w:id="2319"/>
      <w:bookmarkEnd w:id="2320"/>
      <w:bookmarkEnd w:id="2321"/>
      <w:bookmarkEnd w:id="2322"/>
      <w:bookmarkEnd w:id="2323"/>
      <w:bookmarkEnd w:id="232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325" w:name="_Toc160570256"/>
      <w:bookmarkStart w:id="2326" w:name="_Toc162007852"/>
      <w:bookmarkStart w:id="2327" w:name="_Toc185515465"/>
      <w:bookmarkStart w:id="2328" w:name="_Toc192872772"/>
      <w:bookmarkStart w:id="2329" w:name="_Toc200970474"/>
      <w:bookmarkStart w:id="2330" w:name="_Toc207721805"/>
      <w:bookmarkStart w:id="2331" w:name="_Toc209520668"/>
      <w:r>
        <w:t>5.15.2.2.3</w:t>
      </w:r>
      <w:r>
        <w:tab/>
        <w:t>Application Traffic Influence Update</w:t>
      </w:r>
      <w:bookmarkEnd w:id="2325"/>
      <w:bookmarkEnd w:id="2326"/>
      <w:bookmarkEnd w:id="2327"/>
      <w:bookmarkEnd w:id="2328"/>
      <w:bookmarkEnd w:id="2329"/>
      <w:bookmarkEnd w:id="2330"/>
      <w:bookmarkEnd w:id="2331"/>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332" w:name="_Toc160570257"/>
      <w:bookmarkStart w:id="2333"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334" w:name="_Toc185515466"/>
      <w:bookmarkStart w:id="2335" w:name="_Toc192872773"/>
      <w:bookmarkStart w:id="2336" w:name="_Toc200970475"/>
      <w:bookmarkStart w:id="2337" w:name="_Toc207721806"/>
      <w:bookmarkStart w:id="2338" w:name="_Toc209520669"/>
      <w:r>
        <w:t>5.15.2.2.4</w:t>
      </w:r>
      <w:r>
        <w:tab/>
        <w:t>Application Traffic Influence Cancellation</w:t>
      </w:r>
      <w:bookmarkEnd w:id="2332"/>
      <w:bookmarkEnd w:id="2333"/>
      <w:bookmarkEnd w:id="2334"/>
      <w:bookmarkEnd w:id="2335"/>
      <w:bookmarkEnd w:id="2336"/>
      <w:bookmarkEnd w:id="2337"/>
      <w:bookmarkEnd w:id="233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339" w:name="_Toc160570258"/>
      <w:bookmarkStart w:id="2340" w:name="_Toc162007854"/>
      <w:bookmarkStart w:id="2341" w:name="_Toc185515467"/>
      <w:bookmarkStart w:id="2342" w:name="_Toc192872774"/>
      <w:bookmarkStart w:id="2343" w:name="_Toc200970476"/>
      <w:bookmarkStart w:id="2344" w:name="_Toc207721807"/>
      <w:bookmarkStart w:id="2345" w:name="_Toc20952067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339"/>
      <w:bookmarkEnd w:id="2340"/>
      <w:bookmarkEnd w:id="2341"/>
      <w:bookmarkEnd w:id="2342"/>
      <w:bookmarkEnd w:id="2343"/>
      <w:bookmarkEnd w:id="2344"/>
      <w:bookmarkEnd w:id="234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346" w:name="_Toc136427550"/>
      <w:bookmarkStart w:id="2347" w:name="_Toc160609225"/>
      <w:bookmarkStart w:id="2348" w:name="_Toc168502646"/>
      <w:bookmarkStart w:id="2349" w:name="_Toc185515468"/>
      <w:bookmarkStart w:id="2350" w:name="_Toc192872775"/>
      <w:bookmarkStart w:id="2351" w:name="_Toc200970477"/>
      <w:bookmarkStart w:id="2352" w:name="_Toc207721808"/>
      <w:bookmarkStart w:id="2353" w:name="_Toc209520671"/>
      <w:r w:rsidRPr="00EE5843">
        <w:rPr>
          <w:lang w:val="en-US"/>
        </w:rPr>
        <w:lastRenderedPageBreak/>
        <w:t>5.</w:t>
      </w:r>
      <w:r>
        <w:rPr>
          <w:lang w:val="en-US"/>
        </w:rPr>
        <w:t>16</w:t>
      </w:r>
      <w:r w:rsidRPr="00EE5843">
        <w:rPr>
          <w:lang w:val="en-US"/>
        </w:rPr>
        <w:tab/>
        <w:t>Eees_EASInformationProvisioning Service</w:t>
      </w:r>
      <w:bookmarkEnd w:id="2346"/>
      <w:bookmarkEnd w:id="2347"/>
      <w:bookmarkEnd w:id="2348"/>
      <w:bookmarkEnd w:id="2349"/>
      <w:bookmarkEnd w:id="2350"/>
      <w:bookmarkEnd w:id="2351"/>
      <w:bookmarkEnd w:id="2352"/>
      <w:bookmarkEnd w:id="2353"/>
    </w:p>
    <w:p w14:paraId="0D6948DE" w14:textId="77777777" w:rsidR="006907A4" w:rsidRDefault="006907A4" w:rsidP="006907A4">
      <w:pPr>
        <w:pStyle w:val="Heading3"/>
      </w:pPr>
      <w:bookmarkStart w:id="2354" w:name="_Toc200970478"/>
      <w:bookmarkStart w:id="2355" w:name="_Toc207721809"/>
      <w:bookmarkStart w:id="2356" w:name="_Toc85734180"/>
      <w:bookmarkStart w:id="2357" w:name="_Toc89431479"/>
      <w:bookmarkStart w:id="2358" w:name="_Toc97042287"/>
      <w:bookmarkStart w:id="2359" w:name="_Toc97045431"/>
      <w:bookmarkStart w:id="2360" w:name="_Toc97155176"/>
      <w:bookmarkStart w:id="2361" w:name="_Toc101521321"/>
      <w:bookmarkStart w:id="2362" w:name="_Toc138761589"/>
      <w:bookmarkStart w:id="2363" w:name="_Toc145707790"/>
      <w:bookmarkStart w:id="2364" w:name="_Toc160570259"/>
      <w:bookmarkStart w:id="2365" w:name="_Toc162007855"/>
      <w:bookmarkStart w:id="2366" w:name="_Toc185515469"/>
      <w:bookmarkStart w:id="2367" w:name="_Toc192872776"/>
      <w:bookmarkStart w:id="2368" w:name="_Toc209520672"/>
      <w:r>
        <w:t>5.16.1</w:t>
      </w:r>
      <w:r>
        <w:tab/>
        <w:t>Service Description</w:t>
      </w:r>
      <w:bookmarkEnd w:id="2354"/>
      <w:bookmarkEnd w:id="2355"/>
      <w:bookmarkEnd w:id="2368"/>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369" w:name="_Toc200970479"/>
      <w:bookmarkStart w:id="2370" w:name="_Toc207721810"/>
      <w:bookmarkStart w:id="2371" w:name="_Toc209520673"/>
      <w:r>
        <w:t>5.16.2</w:t>
      </w:r>
      <w:r>
        <w:tab/>
        <w:t>Service Operations</w:t>
      </w:r>
      <w:bookmarkEnd w:id="2369"/>
      <w:bookmarkEnd w:id="2370"/>
      <w:bookmarkEnd w:id="2371"/>
    </w:p>
    <w:p w14:paraId="4B50C72D" w14:textId="77777777" w:rsidR="006907A4" w:rsidRDefault="006907A4" w:rsidP="006907A4">
      <w:pPr>
        <w:pStyle w:val="Heading4"/>
      </w:pPr>
      <w:bookmarkStart w:id="2372" w:name="_Toc200970480"/>
      <w:bookmarkStart w:id="2373" w:name="_Toc207721811"/>
      <w:bookmarkStart w:id="2374" w:name="_Toc209520674"/>
      <w:r>
        <w:t>5.16.2.1</w:t>
      </w:r>
      <w:r>
        <w:tab/>
        <w:t>Introduction</w:t>
      </w:r>
      <w:bookmarkEnd w:id="2372"/>
      <w:bookmarkEnd w:id="2373"/>
      <w:bookmarkEnd w:id="2374"/>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375" w:name="_Toc200970481"/>
      <w:bookmarkStart w:id="2376" w:name="_Toc207721812"/>
      <w:bookmarkStart w:id="2377" w:name="_Toc209520675"/>
      <w:r>
        <w:t>5.16.2.2</w:t>
      </w:r>
      <w:r>
        <w:tab/>
        <w:t>Eees_EASInformationProvisioning_Declare</w:t>
      </w:r>
      <w:bookmarkEnd w:id="2375"/>
      <w:bookmarkEnd w:id="2376"/>
      <w:bookmarkEnd w:id="2377"/>
    </w:p>
    <w:p w14:paraId="5A186B38" w14:textId="77777777" w:rsidR="006907A4" w:rsidRDefault="006907A4" w:rsidP="006907A4">
      <w:pPr>
        <w:pStyle w:val="Heading5"/>
      </w:pPr>
      <w:bookmarkStart w:id="2378" w:name="_Toc200970482"/>
      <w:bookmarkStart w:id="2379" w:name="_Toc207721813"/>
      <w:bookmarkStart w:id="2380" w:name="_Toc209520676"/>
      <w:r>
        <w:t>5.16.2.2.1</w:t>
      </w:r>
      <w:r>
        <w:tab/>
        <w:t>General</w:t>
      </w:r>
      <w:bookmarkEnd w:id="2378"/>
      <w:bookmarkEnd w:id="2379"/>
      <w:bookmarkEnd w:id="238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381" w:name="_Toc200970483"/>
      <w:bookmarkStart w:id="2382" w:name="_Toc207721814"/>
      <w:bookmarkStart w:id="2383" w:name="_Toc209520677"/>
      <w:r>
        <w:t>5.16.2.2.2</w:t>
      </w:r>
      <w:r>
        <w:tab/>
        <w:t>EAS Information Provisioning Information Declaration</w:t>
      </w:r>
      <w:bookmarkEnd w:id="2381"/>
      <w:bookmarkEnd w:id="2382"/>
      <w:bookmarkEnd w:id="238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384" w:name="_Toc200970484"/>
      <w:bookmarkStart w:id="2385" w:name="_Toc207721815"/>
      <w:bookmarkStart w:id="2386" w:name="_Toc209520678"/>
      <w:r>
        <w:lastRenderedPageBreak/>
        <w:t>6</w:t>
      </w:r>
      <w:r w:rsidR="00BA077D">
        <w:tab/>
        <w:t xml:space="preserve">Services offered by </w:t>
      </w:r>
      <w:r w:rsidR="00CC1923">
        <w:t xml:space="preserve">Edge </w:t>
      </w:r>
      <w:r w:rsidR="00BA077D">
        <w:t>Configuration</w:t>
      </w:r>
      <w:r w:rsidR="00CC1923">
        <w:t xml:space="preserve"> Server</w:t>
      </w:r>
      <w:bookmarkEnd w:id="2356"/>
      <w:bookmarkEnd w:id="2357"/>
      <w:bookmarkEnd w:id="2358"/>
      <w:bookmarkEnd w:id="2359"/>
      <w:bookmarkEnd w:id="2360"/>
      <w:bookmarkEnd w:id="2361"/>
      <w:bookmarkEnd w:id="2362"/>
      <w:bookmarkEnd w:id="2363"/>
      <w:bookmarkEnd w:id="2364"/>
      <w:bookmarkEnd w:id="2365"/>
      <w:bookmarkEnd w:id="2366"/>
      <w:bookmarkEnd w:id="2367"/>
      <w:bookmarkEnd w:id="2384"/>
      <w:bookmarkEnd w:id="2385"/>
      <w:bookmarkEnd w:id="2386"/>
    </w:p>
    <w:p w14:paraId="0498B521" w14:textId="1A8FCCCC" w:rsidR="00CC1923" w:rsidRDefault="001C3C86" w:rsidP="00CC1923">
      <w:pPr>
        <w:pStyle w:val="Heading2"/>
      </w:pPr>
      <w:bookmarkStart w:id="2387" w:name="_Toc85734181"/>
      <w:bookmarkStart w:id="2388" w:name="_Toc89431480"/>
      <w:bookmarkStart w:id="2389" w:name="_Toc97042288"/>
      <w:bookmarkStart w:id="2390" w:name="_Toc97045432"/>
      <w:bookmarkStart w:id="2391" w:name="_Toc97155177"/>
      <w:bookmarkStart w:id="2392" w:name="_Toc101521322"/>
      <w:bookmarkStart w:id="2393" w:name="_Toc138761590"/>
      <w:bookmarkStart w:id="2394" w:name="_Toc145707791"/>
      <w:bookmarkStart w:id="2395" w:name="_Toc160570260"/>
      <w:bookmarkStart w:id="2396" w:name="_Toc162007856"/>
      <w:bookmarkStart w:id="2397" w:name="_Toc185515470"/>
      <w:bookmarkStart w:id="2398" w:name="_Toc192872777"/>
      <w:bookmarkStart w:id="2399" w:name="_Toc200970485"/>
      <w:bookmarkStart w:id="2400" w:name="_Toc207721816"/>
      <w:bookmarkStart w:id="2401" w:name="_Toc209520679"/>
      <w:r>
        <w:t>6</w:t>
      </w:r>
      <w:r w:rsidR="00CC1923">
        <w:t>.1</w:t>
      </w:r>
      <w:r w:rsidR="00CC1923">
        <w:tab/>
        <w:t>Introduction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0D40F1A" w14:textId="77777777" w:rsidR="0093683C" w:rsidRDefault="0093683C" w:rsidP="0093683C">
      <w:bookmarkStart w:id="2402"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402"/>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403" w:name="_Hlk164316751"/>
      <w:bookmarkStart w:id="2404"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403"/>
      <w:bookmarkEnd w:id="2404"/>
    </w:p>
    <w:p w14:paraId="070DADF7" w14:textId="1F96A54D" w:rsidR="00511F30" w:rsidRDefault="00B42352" w:rsidP="00511F30">
      <w:pPr>
        <w:pStyle w:val="Heading2"/>
      </w:pPr>
      <w:bookmarkStart w:id="2405" w:name="_Toc85734182"/>
      <w:bookmarkStart w:id="2406" w:name="_Toc89431481"/>
      <w:bookmarkStart w:id="2407" w:name="_Toc97042289"/>
      <w:bookmarkStart w:id="2408" w:name="_Toc97045433"/>
      <w:bookmarkStart w:id="2409" w:name="_Toc97155178"/>
      <w:bookmarkStart w:id="2410" w:name="_Toc101521323"/>
      <w:bookmarkStart w:id="2411" w:name="_Toc138761591"/>
      <w:bookmarkStart w:id="2412" w:name="_Toc145707792"/>
      <w:bookmarkStart w:id="2413" w:name="_Toc160570261"/>
      <w:bookmarkStart w:id="2414" w:name="_Toc162007857"/>
      <w:bookmarkStart w:id="2415" w:name="_Toc185515471"/>
      <w:bookmarkStart w:id="2416" w:name="_Toc192872778"/>
      <w:bookmarkStart w:id="2417" w:name="_Toc200970486"/>
      <w:bookmarkStart w:id="2418" w:name="_Toc207721817"/>
      <w:bookmarkStart w:id="2419" w:name="_Toc209520680"/>
      <w:r>
        <w:t>6.2</w:t>
      </w:r>
      <w:r w:rsidR="00511F30">
        <w:tab/>
        <w:t>Eecs_EESRegistration Service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2D78232" w14:textId="430B7EA6" w:rsidR="00511F30" w:rsidRDefault="00B42352" w:rsidP="00511F30">
      <w:pPr>
        <w:pStyle w:val="Heading3"/>
      </w:pPr>
      <w:bookmarkStart w:id="2420" w:name="_Toc85734183"/>
      <w:bookmarkStart w:id="2421" w:name="_Toc89431482"/>
      <w:bookmarkStart w:id="2422" w:name="_Toc97042290"/>
      <w:bookmarkStart w:id="2423" w:name="_Toc97045434"/>
      <w:bookmarkStart w:id="2424" w:name="_Toc97155179"/>
      <w:bookmarkStart w:id="2425" w:name="_Toc101521324"/>
      <w:bookmarkStart w:id="2426" w:name="_Toc138761592"/>
      <w:bookmarkStart w:id="2427" w:name="_Toc145707793"/>
      <w:bookmarkStart w:id="2428" w:name="_Toc160570262"/>
      <w:bookmarkStart w:id="2429" w:name="_Toc162007858"/>
      <w:bookmarkStart w:id="2430" w:name="_Toc185515472"/>
      <w:bookmarkStart w:id="2431" w:name="_Toc192872779"/>
      <w:bookmarkStart w:id="2432" w:name="_Toc200970487"/>
      <w:bookmarkStart w:id="2433" w:name="_Toc207721818"/>
      <w:bookmarkStart w:id="2434" w:name="_Toc209520681"/>
      <w:r>
        <w:t>6.2</w:t>
      </w:r>
      <w:r w:rsidR="00511F30">
        <w:t>.1</w:t>
      </w:r>
      <w:r w:rsidR="00511F30">
        <w:tab/>
        <w:t>Service 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435" w:name="_Toc85734184"/>
      <w:bookmarkStart w:id="2436" w:name="_Toc89431483"/>
      <w:bookmarkStart w:id="2437" w:name="_Toc97042291"/>
      <w:bookmarkStart w:id="2438" w:name="_Toc97045435"/>
      <w:bookmarkStart w:id="2439" w:name="_Toc97155180"/>
      <w:bookmarkStart w:id="2440" w:name="_Toc101521325"/>
      <w:bookmarkStart w:id="2441" w:name="_Toc138761593"/>
      <w:bookmarkStart w:id="2442" w:name="_Toc145707794"/>
      <w:bookmarkStart w:id="2443" w:name="_Toc160570263"/>
      <w:bookmarkStart w:id="2444" w:name="_Toc162007859"/>
      <w:bookmarkStart w:id="2445" w:name="_Toc185515473"/>
      <w:bookmarkStart w:id="2446" w:name="_Toc192872780"/>
      <w:bookmarkStart w:id="2447" w:name="_Toc200970488"/>
      <w:bookmarkStart w:id="2448" w:name="_Toc207721819"/>
      <w:bookmarkStart w:id="2449" w:name="_Toc209520682"/>
      <w:r>
        <w:t>6.2</w:t>
      </w:r>
      <w:r w:rsidR="00511F30">
        <w:t>.2</w:t>
      </w:r>
      <w:r w:rsidR="00511F30">
        <w:tab/>
        <w:t>Service Operations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EF90B0B" w14:textId="345467F3" w:rsidR="00511F30" w:rsidRDefault="00B42352" w:rsidP="00511F30">
      <w:pPr>
        <w:pStyle w:val="Heading4"/>
      </w:pPr>
      <w:bookmarkStart w:id="2450" w:name="_Toc85734185"/>
      <w:bookmarkStart w:id="2451" w:name="_Toc89431484"/>
      <w:bookmarkStart w:id="2452" w:name="_Toc97042292"/>
      <w:bookmarkStart w:id="2453" w:name="_Toc97045436"/>
      <w:bookmarkStart w:id="2454" w:name="_Toc97155181"/>
      <w:bookmarkStart w:id="2455" w:name="_Toc101521326"/>
      <w:bookmarkStart w:id="2456" w:name="_Toc138761594"/>
      <w:bookmarkStart w:id="2457" w:name="_Toc145707795"/>
      <w:bookmarkStart w:id="2458" w:name="_Toc160570264"/>
      <w:bookmarkStart w:id="2459" w:name="_Toc162007860"/>
      <w:bookmarkStart w:id="2460" w:name="_Toc185515474"/>
      <w:bookmarkStart w:id="2461" w:name="_Toc192872781"/>
      <w:bookmarkStart w:id="2462" w:name="_Toc200970489"/>
      <w:bookmarkStart w:id="2463" w:name="_Toc207721820"/>
      <w:bookmarkStart w:id="2464" w:name="_Toc209520683"/>
      <w:r>
        <w:t>6.2</w:t>
      </w:r>
      <w:r w:rsidR="00511F30">
        <w:t>.2.1</w:t>
      </w:r>
      <w:r w:rsidR="00511F30">
        <w:tab/>
        <w:t>Introduction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465" w:name="_Toc85734186"/>
      <w:bookmarkStart w:id="2466" w:name="_Toc89431485"/>
      <w:bookmarkStart w:id="2467" w:name="_Toc97042293"/>
      <w:bookmarkStart w:id="2468" w:name="_Toc97045437"/>
      <w:bookmarkStart w:id="2469" w:name="_Toc97155182"/>
      <w:bookmarkStart w:id="2470" w:name="_Toc101521327"/>
      <w:bookmarkStart w:id="2471" w:name="_Toc138761595"/>
      <w:bookmarkStart w:id="2472" w:name="_Toc145707796"/>
      <w:bookmarkStart w:id="2473" w:name="_Toc160570265"/>
      <w:bookmarkStart w:id="2474" w:name="_Toc162007861"/>
      <w:bookmarkStart w:id="2475" w:name="_Toc185515475"/>
      <w:bookmarkStart w:id="2476" w:name="_Toc192872782"/>
      <w:bookmarkStart w:id="2477" w:name="_Toc200970490"/>
      <w:bookmarkStart w:id="2478" w:name="_Toc207721821"/>
      <w:bookmarkStart w:id="2479" w:name="_Toc209520684"/>
      <w:r>
        <w:t>6.</w:t>
      </w:r>
      <w:r w:rsidR="00B42352">
        <w:t>2</w:t>
      </w:r>
      <w:r>
        <w:t>.2.2</w:t>
      </w:r>
      <w:r>
        <w:tab/>
        <w:t>Eecs_EESRegistration_Request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37BDF91" w14:textId="49E05086" w:rsidR="00511F30" w:rsidRDefault="00B42352" w:rsidP="00511F30">
      <w:pPr>
        <w:pStyle w:val="Heading5"/>
      </w:pPr>
      <w:bookmarkStart w:id="2480" w:name="_Toc85734187"/>
      <w:bookmarkStart w:id="2481" w:name="_Toc89431486"/>
      <w:bookmarkStart w:id="2482" w:name="_Toc97042294"/>
      <w:bookmarkStart w:id="2483" w:name="_Toc97045438"/>
      <w:bookmarkStart w:id="2484" w:name="_Toc97155183"/>
      <w:bookmarkStart w:id="2485" w:name="_Toc101521328"/>
      <w:bookmarkStart w:id="2486" w:name="_Toc138761596"/>
      <w:bookmarkStart w:id="2487" w:name="_Toc145707797"/>
      <w:bookmarkStart w:id="2488" w:name="_Toc160570266"/>
      <w:bookmarkStart w:id="2489" w:name="_Toc162007862"/>
      <w:bookmarkStart w:id="2490" w:name="_Toc185515476"/>
      <w:bookmarkStart w:id="2491" w:name="_Toc192872783"/>
      <w:bookmarkStart w:id="2492" w:name="_Toc200970491"/>
      <w:bookmarkStart w:id="2493" w:name="_Toc207721822"/>
      <w:bookmarkStart w:id="2494" w:name="_Toc209520685"/>
      <w:r>
        <w:t>6.2</w:t>
      </w:r>
      <w:r w:rsidR="00511F30">
        <w:t>.2.2.1</w:t>
      </w:r>
      <w:r w:rsidR="00511F30">
        <w:tab/>
        <w:t>General</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495" w:name="_Toc85734188"/>
      <w:bookmarkStart w:id="2496" w:name="_Toc89431487"/>
      <w:bookmarkStart w:id="2497" w:name="_Toc97042295"/>
      <w:bookmarkStart w:id="2498" w:name="_Toc97045439"/>
      <w:bookmarkStart w:id="2499" w:name="_Toc97155184"/>
      <w:bookmarkStart w:id="2500" w:name="_Toc101521329"/>
      <w:bookmarkStart w:id="2501" w:name="_Toc138761597"/>
      <w:bookmarkStart w:id="2502" w:name="_Toc145707798"/>
      <w:bookmarkStart w:id="2503" w:name="_Toc160570267"/>
      <w:bookmarkStart w:id="2504" w:name="_Toc162007863"/>
      <w:bookmarkStart w:id="2505" w:name="_Toc185515477"/>
      <w:bookmarkStart w:id="2506" w:name="_Toc192872784"/>
      <w:bookmarkStart w:id="2507" w:name="_Toc200970492"/>
      <w:bookmarkStart w:id="2508" w:name="_Toc207721823"/>
      <w:bookmarkStart w:id="2509" w:name="_Toc209520686"/>
      <w:r>
        <w:t>6.2</w:t>
      </w:r>
      <w:r w:rsidR="00511F30">
        <w:t>.2.2.2</w:t>
      </w:r>
      <w:r w:rsidR="00511F30">
        <w:tab/>
        <w:t>EES registering to ECS using Eecs_EESRegistration_Request operation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510" w:name="_Toc85734189"/>
      <w:bookmarkStart w:id="2511" w:name="_Toc89431488"/>
      <w:bookmarkStart w:id="2512" w:name="_Toc97042296"/>
      <w:bookmarkStart w:id="2513" w:name="_Toc97045440"/>
      <w:bookmarkStart w:id="2514" w:name="_Toc97155185"/>
      <w:bookmarkStart w:id="2515" w:name="_Toc101521330"/>
      <w:bookmarkStart w:id="2516" w:name="_Toc138761598"/>
      <w:bookmarkStart w:id="2517" w:name="_Toc145707799"/>
      <w:bookmarkStart w:id="2518" w:name="_Toc160570268"/>
      <w:bookmarkStart w:id="2519" w:name="_Toc162007864"/>
      <w:bookmarkStart w:id="2520" w:name="_Toc185515478"/>
      <w:bookmarkStart w:id="2521" w:name="_Toc192872785"/>
      <w:bookmarkStart w:id="2522" w:name="_Toc200970493"/>
      <w:bookmarkStart w:id="2523" w:name="_Toc207721824"/>
      <w:bookmarkStart w:id="2524" w:name="_Toc209520687"/>
      <w:r>
        <w:t>6.</w:t>
      </w:r>
      <w:r w:rsidR="00B42352">
        <w:t>2</w:t>
      </w:r>
      <w:r>
        <w:t>.2.3</w:t>
      </w:r>
      <w:r>
        <w:tab/>
        <w:t>Eecs_EESRegistration_Update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A9800B6" w14:textId="4DF83758" w:rsidR="00511F30" w:rsidRDefault="00B42352" w:rsidP="00511F30">
      <w:pPr>
        <w:pStyle w:val="Heading5"/>
      </w:pPr>
      <w:bookmarkStart w:id="2525" w:name="_Toc85734190"/>
      <w:bookmarkStart w:id="2526" w:name="_Toc89431489"/>
      <w:bookmarkStart w:id="2527" w:name="_Toc97042297"/>
      <w:bookmarkStart w:id="2528" w:name="_Toc97045441"/>
      <w:bookmarkStart w:id="2529" w:name="_Toc97155186"/>
      <w:bookmarkStart w:id="2530" w:name="_Toc101521331"/>
      <w:bookmarkStart w:id="2531" w:name="_Toc138761599"/>
      <w:bookmarkStart w:id="2532" w:name="_Toc145707800"/>
      <w:bookmarkStart w:id="2533" w:name="_Toc160570269"/>
      <w:bookmarkStart w:id="2534" w:name="_Toc162007865"/>
      <w:bookmarkStart w:id="2535" w:name="_Toc185515479"/>
      <w:bookmarkStart w:id="2536" w:name="_Toc192872786"/>
      <w:bookmarkStart w:id="2537" w:name="_Toc200970494"/>
      <w:bookmarkStart w:id="2538" w:name="_Toc207721825"/>
      <w:bookmarkStart w:id="2539" w:name="_Toc209520688"/>
      <w:r>
        <w:t>6.2</w:t>
      </w:r>
      <w:r w:rsidR="00511F30">
        <w:t>.2.3.1</w:t>
      </w:r>
      <w:r w:rsidR="00511F30">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540" w:name="_Toc85734191"/>
      <w:bookmarkStart w:id="2541" w:name="_Toc89431490"/>
      <w:bookmarkStart w:id="2542" w:name="_Toc97042298"/>
      <w:bookmarkStart w:id="2543" w:name="_Toc97045442"/>
      <w:bookmarkStart w:id="2544" w:name="_Toc97155187"/>
      <w:bookmarkStart w:id="2545" w:name="_Toc101521332"/>
      <w:bookmarkStart w:id="2546" w:name="_Toc138761600"/>
      <w:bookmarkStart w:id="2547" w:name="_Toc145707801"/>
      <w:bookmarkStart w:id="2548" w:name="_Toc160570270"/>
      <w:bookmarkStart w:id="2549" w:name="_Toc162007866"/>
      <w:bookmarkStart w:id="2550" w:name="_Toc185515480"/>
      <w:bookmarkStart w:id="2551" w:name="_Toc192872787"/>
      <w:bookmarkStart w:id="2552" w:name="_Toc200970495"/>
      <w:bookmarkStart w:id="2553" w:name="_Toc207721826"/>
      <w:bookmarkStart w:id="2554" w:name="_Toc209520689"/>
      <w:r>
        <w:t>6.2</w:t>
      </w:r>
      <w:r w:rsidR="00511F30">
        <w:t>.2.3.2</w:t>
      </w:r>
      <w:r w:rsidR="00511F30">
        <w:tab/>
        <w:t>EES updating registration information using Eecs_EESRegistration_Update operation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555" w:name="_Toc85734192"/>
      <w:bookmarkStart w:id="2556" w:name="_Toc89431491"/>
      <w:bookmarkStart w:id="2557" w:name="_Toc97042299"/>
      <w:bookmarkStart w:id="2558" w:name="_Toc97045443"/>
      <w:bookmarkStart w:id="2559" w:name="_Toc97155188"/>
      <w:bookmarkStart w:id="2560" w:name="_Toc101521333"/>
      <w:bookmarkStart w:id="2561" w:name="_Toc138761601"/>
      <w:bookmarkStart w:id="2562" w:name="_Toc145707802"/>
      <w:bookmarkStart w:id="2563" w:name="_Toc160570271"/>
      <w:bookmarkStart w:id="2564" w:name="_Toc162007867"/>
      <w:bookmarkStart w:id="2565" w:name="_Toc185515481"/>
      <w:bookmarkStart w:id="2566" w:name="_Toc192872788"/>
      <w:bookmarkStart w:id="2567" w:name="_Toc200970496"/>
      <w:bookmarkStart w:id="2568" w:name="_Toc207721827"/>
      <w:bookmarkStart w:id="2569" w:name="_Toc209520690"/>
      <w:r>
        <w:t>6.2</w:t>
      </w:r>
      <w:r w:rsidR="00511F30">
        <w:t>.2.4</w:t>
      </w:r>
      <w:r w:rsidR="00511F30">
        <w:tab/>
        <w:t>Eecs_EESRegistration_Deregister</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14E4821" w14:textId="0EE0619F" w:rsidR="00511F30" w:rsidRDefault="00B42352" w:rsidP="00511F30">
      <w:pPr>
        <w:pStyle w:val="Heading5"/>
      </w:pPr>
      <w:bookmarkStart w:id="2570" w:name="_Toc85734193"/>
      <w:bookmarkStart w:id="2571" w:name="_Toc89431492"/>
      <w:bookmarkStart w:id="2572" w:name="_Toc97042300"/>
      <w:bookmarkStart w:id="2573" w:name="_Toc97045444"/>
      <w:bookmarkStart w:id="2574" w:name="_Toc97155189"/>
      <w:bookmarkStart w:id="2575" w:name="_Toc101521334"/>
      <w:bookmarkStart w:id="2576" w:name="_Toc138761602"/>
      <w:bookmarkStart w:id="2577" w:name="_Toc145707803"/>
      <w:bookmarkStart w:id="2578" w:name="_Toc160570272"/>
      <w:bookmarkStart w:id="2579" w:name="_Toc162007868"/>
      <w:bookmarkStart w:id="2580" w:name="_Toc185515482"/>
      <w:bookmarkStart w:id="2581" w:name="_Toc192872789"/>
      <w:bookmarkStart w:id="2582" w:name="_Toc200970497"/>
      <w:bookmarkStart w:id="2583" w:name="_Toc207721828"/>
      <w:bookmarkStart w:id="2584" w:name="_Toc209520691"/>
      <w:r>
        <w:t>6.2</w:t>
      </w:r>
      <w:r w:rsidR="00511F30">
        <w:t>.2.4.1</w:t>
      </w:r>
      <w:r w:rsidR="00511F30">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585" w:name="_Toc85734194"/>
      <w:bookmarkStart w:id="2586" w:name="_Toc89431493"/>
      <w:bookmarkStart w:id="2587" w:name="_Toc97042301"/>
      <w:bookmarkStart w:id="2588" w:name="_Toc97045445"/>
      <w:bookmarkStart w:id="2589" w:name="_Toc97155190"/>
      <w:bookmarkStart w:id="2590" w:name="_Toc101521335"/>
      <w:bookmarkStart w:id="2591" w:name="_Toc138761603"/>
      <w:bookmarkStart w:id="2592" w:name="_Toc145707804"/>
      <w:bookmarkStart w:id="2593" w:name="_Toc160570273"/>
      <w:bookmarkStart w:id="2594" w:name="_Toc162007869"/>
      <w:bookmarkStart w:id="2595" w:name="_Toc185515483"/>
      <w:bookmarkStart w:id="2596" w:name="_Toc192872790"/>
      <w:bookmarkStart w:id="2597" w:name="_Toc200970498"/>
      <w:bookmarkStart w:id="2598" w:name="_Toc207721829"/>
      <w:bookmarkStart w:id="2599" w:name="_Toc209520692"/>
      <w:r>
        <w:lastRenderedPageBreak/>
        <w:t>6.</w:t>
      </w:r>
      <w:r w:rsidR="00B42352">
        <w:t>2</w:t>
      </w:r>
      <w:r>
        <w:t>.2.4.2</w:t>
      </w:r>
      <w:r>
        <w:tab/>
        <w:t>EES deregistering from ECS using Eecs_EESRegistration_Deregister operation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600" w:name="_Toc85734195"/>
      <w:bookmarkStart w:id="2601" w:name="_Toc89431494"/>
      <w:bookmarkStart w:id="2602" w:name="_Toc97042302"/>
      <w:bookmarkStart w:id="2603" w:name="_Toc97045446"/>
      <w:bookmarkStart w:id="2604" w:name="_Toc97155191"/>
      <w:bookmarkStart w:id="2605" w:name="_Toc101521336"/>
      <w:bookmarkStart w:id="2606" w:name="_Toc138761604"/>
      <w:bookmarkStart w:id="2607" w:name="_Toc145707805"/>
      <w:bookmarkStart w:id="2608" w:name="_Toc160570274"/>
      <w:bookmarkStart w:id="2609" w:name="_Toc162007870"/>
      <w:bookmarkStart w:id="2610" w:name="_Toc185515484"/>
      <w:bookmarkStart w:id="2611" w:name="_Toc192872791"/>
      <w:bookmarkStart w:id="2612" w:name="_Toc200970499"/>
      <w:bookmarkStart w:id="2613" w:name="_Toc207721830"/>
      <w:bookmarkStart w:id="2614" w:name="_Toc209520693"/>
      <w:r>
        <w:t>6.3</w:t>
      </w:r>
      <w:r>
        <w:tab/>
        <w:t>Eecs_TargetEESDiscovery Service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934A18F" w14:textId="730FB962" w:rsidR="007C6CAC" w:rsidRDefault="007C6CAC" w:rsidP="007C6CAC">
      <w:pPr>
        <w:pStyle w:val="Heading3"/>
      </w:pPr>
      <w:bookmarkStart w:id="2615" w:name="_Toc85734196"/>
      <w:bookmarkStart w:id="2616" w:name="_Toc89431495"/>
      <w:bookmarkStart w:id="2617" w:name="_Toc97042303"/>
      <w:bookmarkStart w:id="2618" w:name="_Toc97045447"/>
      <w:bookmarkStart w:id="2619" w:name="_Toc97155192"/>
      <w:bookmarkStart w:id="2620" w:name="_Toc101521337"/>
      <w:bookmarkStart w:id="2621" w:name="_Toc138761605"/>
      <w:bookmarkStart w:id="2622" w:name="_Toc145707806"/>
      <w:bookmarkStart w:id="2623" w:name="_Toc160570275"/>
      <w:bookmarkStart w:id="2624" w:name="_Toc162007871"/>
      <w:bookmarkStart w:id="2625" w:name="_Toc185515485"/>
      <w:bookmarkStart w:id="2626" w:name="_Toc192872792"/>
      <w:bookmarkStart w:id="2627" w:name="_Toc200970500"/>
      <w:bookmarkStart w:id="2628" w:name="_Toc207721831"/>
      <w:bookmarkStart w:id="2629" w:name="_Toc209520694"/>
      <w:r>
        <w:t>6.3.1</w:t>
      </w:r>
      <w:r>
        <w:tab/>
        <w:t>Service Description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630" w:name="_Toc85734197"/>
      <w:bookmarkStart w:id="2631" w:name="_Toc89431496"/>
      <w:bookmarkStart w:id="2632" w:name="_Toc97042304"/>
      <w:bookmarkStart w:id="2633" w:name="_Toc97045448"/>
      <w:bookmarkStart w:id="2634" w:name="_Toc97155193"/>
      <w:bookmarkStart w:id="2635" w:name="_Toc101521338"/>
      <w:bookmarkStart w:id="2636" w:name="_Toc138761606"/>
      <w:bookmarkStart w:id="2637" w:name="_Toc145707807"/>
      <w:bookmarkStart w:id="2638" w:name="_Toc160570276"/>
      <w:bookmarkStart w:id="2639" w:name="_Toc162007872"/>
      <w:bookmarkStart w:id="2640" w:name="_Toc185515486"/>
      <w:bookmarkStart w:id="2641" w:name="_Toc192872793"/>
      <w:bookmarkStart w:id="2642" w:name="_Toc200970501"/>
      <w:bookmarkStart w:id="2643" w:name="_Toc207721832"/>
      <w:bookmarkStart w:id="2644" w:name="_Toc209520695"/>
      <w:r>
        <w:t>6.3.2</w:t>
      </w:r>
      <w:r>
        <w:tab/>
        <w:t>Service Operations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C54F209" w14:textId="6E67336B" w:rsidR="007C6CAC" w:rsidRDefault="007C6CAC" w:rsidP="007C6CAC">
      <w:pPr>
        <w:pStyle w:val="Heading4"/>
      </w:pPr>
      <w:bookmarkStart w:id="2645" w:name="_Toc85734198"/>
      <w:bookmarkStart w:id="2646" w:name="_Toc89431497"/>
      <w:bookmarkStart w:id="2647" w:name="_Toc97042305"/>
      <w:bookmarkStart w:id="2648" w:name="_Toc97045449"/>
      <w:bookmarkStart w:id="2649" w:name="_Toc97155194"/>
      <w:bookmarkStart w:id="2650" w:name="_Toc101521339"/>
      <w:bookmarkStart w:id="2651" w:name="_Toc138761607"/>
      <w:bookmarkStart w:id="2652" w:name="_Toc145707808"/>
      <w:bookmarkStart w:id="2653" w:name="_Toc160570277"/>
      <w:bookmarkStart w:id="2654" w:name="_Toc162007873"/>
      <w:bookmarkStart w:id="2655" w:name="_Toc185515487"/>
      <w:bookmarkStart w:id="2656" w:name="_Toc192872794"/>
      <w:bookmarkStart w:id="2657" w:name="_Toc200970502"/>
      <w:bookmarkStart w:id="2658" w:name="_Toc207721833"/>
      <w:bookmarkStart w:id="2659" w:name="_Toc209520696"/>
      <w:r>
        <w:t>6.3.2.1</w:t>
      </w:r>
      <w:r>
        <w:tab/>
        <w:t>Introduction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660" w:name="_Toc85734199"/>
      <w:bookmarkStart w:id="2661" w:name="_Toc89431498"/>
      <w:bookmarkStart w:id="2662" w:name="_Toc97042306"/>
      <w:bookmarkStart w:id="2663" w:name="_Toc97045450"/>
      <w:bookmarkStart w:id="2664" w:name="_Toc97155195"/>
      <w:bookmarkStart w:id="2665" w:name="_Toc101521340"/>
      <w:bookmarkStart w:id="2666" w:name="_Toc138761608"/>
      <w:bookmarkStart w:id="2667" w:name="_Toc145707809"/>
      <w:bookmarkStart w:id="2668" w:name="_Toc160570278"/>
      <w:bookmarkStart w:id="2669" w:name="_Toc162007874"/>
      <w:bookmarkStart w:id="2670" w:name="_Toc185515488"/>
      <w:bookmarkStart w:id="2671" w:name="_Toc192872795"/>
      <w:bookmarkStart w:id="2672" w:name="_Toc200970503"/>
      <w:bookmarkStart w:id="2673" w:name="_Toc207721834"/>
      <w:bookmarkStart w:id="2674" w:name="_Toc209520697"/>
      <w:r>
        <w:t>6.3.2.2</w:t>
      </w:r>
      <w:r>
        <w:tab/>
        <w:t>Eecs_TargetEESDiscovery_Request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AD1AE38" w14:textId="7DF8B9D2" w:rsidR="007C6CAC" w:rsidRDefault="007C6CAC" w:rsidP="007C6CAC">
      <w:pPr>
        <w:pStyle w:val="Heading5"/>
      </w:pPr>
      <w:bookmarkStart w:id="2675" w:name="_Toc85734200"/>
      <w:bookmarkStart w:id="2676" w:name="_Toc89431499"/>
      <w:bookmarkStart w:id="2677" w:name="_Toc97042307"/>
      <w:bookmarkStart w:id="2678" w:name="_Toc97045451"/>
      <w:bookmarkStart w:id="2679" w:name="_Toc97155196"/>
      <w:bookmarkStart w:id="2680" w:name="_Toc101521341"/>
      <w:bookmarkStart w:id="2681" w:name="_Toc138761609"/>
      <w:bookmarkStart w:id="2682" w:name="_Toc145707810"/>
      <w:bookmarkStart w:id="2683" w:name="_Toc160570279"/>
      <w:bookmarkStart w:id="2684" w:name="_Toc162007875"/>
      <w:bookmarkStart w:id="2685" w:name="_Toc185515489"/>
      <w:bookmarkStart w:id="2686" w:name="_Toc192872796"/>
      <w:bookmarkStart w:id="2687" w:name="_Toc200970504"/>
      <w:bookmarkStart w:id="2688" w:name="_Toc207721835"/>
      <w:bookmarkStart w:id="2689" w:name="_Toc209520698"/>
      <w:r>
        <w:t>6.3.2.2.1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690" w:name="_Toc85734201"/>
      <w:bookmarkStart w:id="2691" w:name="_Toc89431500"/>
      <w:bookmarkStart w:id="2692" w:name="_Toc97042308"/>
      <w:bookmarkStart w:id="2693" w:name="_Toc97045452"/>
      <w:bookmarkStart w:id="2694" w:name="_Toc97155197"/>
      <w:bookmarkStart w:id="2695" w:name="_Toc101521342"/>
      <w:bookmarkStart w:id="2696" w:name="_Toc138761610"/>
      <w:bookmarkStart w:id="2697" w:name="_Toc145707811"/>
      <w:bookmarkStart w:id="2698" w:name="_Toc160570280"/>
      <w:bookmarkStart w:id="2699" w:name="_Toc162007876"/>
      <w:bookmarkStart w:id="2700" w:name="_Toc185515490"/>
      <w:bookmarkStart w:id="2701" w:name="_Toc192872797"/>
      <w:bookmarkStart w:id="2702" w:name="_Toc200970505"/>
      <w:bookmarkStart w:id="2703" w:name="_Toc207721836"/>
      <w:bookmarkStart w:id="2704" w:name="_Toc209520699"/>
      <w:r>
        <w:t>6.3.2.2.2</w:t>
      </w:r>
      <w:r>
        <w:tab/>
      </w:r>
      <w:bookmarkEnd w:id="2690"/>
      <w:bookmarkEnd w:id="2691"/>
      <w:bookmarkEnd w:id="2692"/>
      <w:bookmarkEnd w:id="2693"/>
      <w:bookmarkEnd w:id="2694"/>
      <w:bookmarkEnd w:id="2695"/>
      <w:bookmarkEnd w:id="2696"/>
      <w:bookmarkEnd w:id="2697"/>
      <w:r w:rsidR="00D656F0">
        <w:t>Service consumer fetching the target Enabler Server</w:t>
      </w:r>
      <w:r w:rsidR="00D656F0" w:rsidDel="00C4515A">
        <w:t xml:space="preserve"> </w:t>
      </w:r>
      <w:r w:rsidR="00D656F0">
        <w:t>information from the ECS using Eecs_TargetEESDiscovery_Request operation</w:t>
      </w:r>
      <w:bookmarkEnd w:id="2698"/>
      <w:bookmarkEnd w:id="2699"/>
      <w:bookmarkEnd w:id="2700"/>
      <w:bookmarkEnd w:id="2701"/>
      <w:bookmarkEnd w:id="2702"/>
      <w:bookmarkEnd w:id="2703"/>
      <w:bookmarkEnd w:id="27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705" w:name="_Toc160570281"/>
      <w:bookmarkStart w:id="2706" w:name="_Toc162007877"/>
      <w:bookmarkStart w:id="2707" w:name="_Toc185515491"/>
      <w:bookmarkStart w:id="2708" w:name="_Toc192872798"/>
      <w:bookmarkStart w:id="2709" w:name="_Toc200970506"/>
      <w:bookmarkStart w:id="2710" w:name="_Toc207721837"/>
      <w:bookmarkStart w:id="2711" w:name="_Toc209520700"/>
      <w:r>
        <w:t>6.4</w:t>
      </w:r>
      <w:r>
        <w:tab/>
        <w:t>Eecs_EASInfoManagement Service</w:t>
      </w:r>
      <w:bookmarkEnd w:id="2705"/>
      <w:bookmarkEnd w:id="2706"/>
      <w:bookmarkEnd w:id="2707"/>
      <w:bookmarkEnd w:id="2708"/>
      <w:bookmarkEnd w:id="2709"/>
      <w:bookmarkEnd w:id="2710"/>
      <w:bookmarkEnd w:id="2711"/>
    </w:p>
    <w:p w14:paraId="04E14E26" w14:textId="77777777" w:rsidR="0093683C" w:rsidRDefault="0093683C" w:rsidP="0093683C">
      <w:pPr>
        <w:pStyle w:val="Heading3"/>
      </w:pPr>
      <w:bookmarkStart w:id="2712" w:name="_Toc160570282"/>
      <w:bookmarkStart w:id="2713" w:name="_Toc162007878"/>
      <w:bookmarkStart w:id="2714" w:name="_Toc185515492"/>
      <w:bookmarkStart w:id="2715" w:name="_Toc192872799"/>
      <w:bookmarkStart w:id="2716" w:name="_Toc200970507"/>
      <w:bookmarkStart w:id="2717" w:name="_Toc207721838"/>
      <w:bookmarkStart w:id="2718" w:name="_Toc209520701"/>
      <w:r>
        <w:t>6.4.1</w:t>
      </w:r>
      <w:r>
        <w:tab/>
        <w:t>Service Description</w:t>
      </w:r>
      <w:bookmarkEnd w:id="2712"/>
      <w:bookmarkEnd w:id="2713"/>
      <w:bookmarkEnd w:id="2714"/>
      <w:bookmarkEnd w:id="2715"/>
      <w:bookmarkEnd w:id="2716"/>
      <w:bookmarkEnd w:id="2717"/>
      <w:bookmarkEnd w:id="271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719" w:name="_Toc160570283"/>
      <w:bookmarkStart w:id="2720" w:name="_Toc162007879"/>
      <w:bookmarkStart w:id="2721" w:name="_Toc185515493"/>
      <w:bookmarkStart w:id="2722" w:name="_Toc192872800"/>
      <w:bookmarkStart w:id="2723" w:name="_Toc200970508"/>
      <w:bookmarkStart w:id="2724" w:name="_Toc207721839"/>
      <w:bookmarkStart w:id="2725" w:name="_Toc209520702"/>
      <w:r>
        <w:t>6.4.2</w:t>
      </w:r>
      <w:r>
        <w:tab/>
        <w:t>Service Operations</w:t>
      </w:r>
      <w:bookmarkEnd w:id="2719"/>
      <w:bookmarkEnd w:id="2720"/>
      <w:bookmarkEnd w:id="2721"/>
      <w:bookmarkEnd w:id="2722"/>
      <w:bookmarkEnd w:id="2723"/>
      <w:bookmarkEnd w:id="2724"/>
      <w:bookmarkEnd w:id="2725"/>
    </w:p>
    <w:p w14:paraId="6319542A" w14:textId="77777777" w:rsidR="0093683C" w:rsidRDefault="0093683C" w:rsidP="0093683C">
      <w:pPr>
        <w:pStyle w:val="Heading4"/>
      </w:pPr>
      <w:bookmarkStart w:id="2726" w:name="_Toc160570284"/>
      <w:bookmarkStart w:id="2727" w:name="_Toc162007880"/>
      <w:bookmarkStart w:id="2728" w:name="_Toc185515494"/>
      <w:bookmarkStart w:id="2729" w:name="_Toc192872801"/>
      <w:bookmarkStart w:id="2730" w:name="_Toc200970509"/>
      <w:bookmarkStart w:id="2731" w:name="_Toc207721840"/>
      <w:bookmarkStart w:id="2732" w:name="_Toc209520703"/>
      <w:r>
        <w:t>6.4.2.1</w:t>
      </w:r>
      <w:r>
        <w:tab/>
        <w:t>Introduction</w:t>
      </w:r>
      <w:bookmarkEnd w:id="2726"/>
      <w:bookmarkEnd w:id="2727"/>
      <w:bookmarkEnd w:id="2728"/>
      <w:bookmarkEnd w:id="2729"/>
      <w:bookmarkEnd w:id="2730"/>
      <w:bookmarkEnd w:id="2731"/>
      <w:bookmarkEnd w:id="273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733" w:name="_Toc160570285"/>
      <w:bookmarkStart w:id="2734" w:name="_Toc162007881"/>
      <w:bookmarkStart w:id="2735" w:name="_Toc185515495"/>
      <w:bookmarkStart w:id="2736" w:name="_Toc192872802"/>
      <w:bookmarkStart w:id="2737" w:name="_Toc200970510"/>
      <w:bookmarkStart w:id="2738" w:name="_Toc207721841"/>
      <w:bookmarkStart w:id="2739" w:name="_Toc209520704"/>
      <w:r>
        <w:lastRenderedPageBreak/>
        <w:t>6.4.2.2</w:t>
      </w:r>
      <w:r>
        <w:tab/>
        <w:t>Eecs_EASInfoManagement_Get</w:t>
      </w:r>
      <w:bookmarkEnd w:id="2733"/>
      <w:bookmarkEnd w:id="2734"/>
      <w:bookmarkEnd w:id="2735"/>
      <w:bookmarkEnd w:id="2736"/>
      <w:bookmarkEnd w:id="2737"/>
      <w:bookmarkEnd w:id="2738"/>
      <w:bookmarkEnd w:id="2739"/>
    </w:p>
    <w:p w14:paraId="0B17498A" w14:textId="77777777" w:rsidR="0093683C" w:rsidRDefault="0093683C" w:rsidP="0093683C">
      <w:pPr>
        <w:pStyle w:val="Heading5"/>
      </w:pPr>
      <w:bookmarkStart w:id="2740" w:name="_Toc160570286"/>
      <w:bookmarkStart w:id="2741" w:name="_Toc162007882"/>
      <w:bookmarkStart w:id="2742" w:name="_Toc185515496"/>
      <w:bookmarkStart w:id="2743" w:name="_Toc192872803"/>
      <w:bookmarkStart w:id="2744" w:name="_Toc200970511"/>
      <w:bookmarkStart w:id="2745" w:name="_Toc207721842"/>
      <w:bookmarkStart w:id="2746" w:name="_Toc209520705"/>
      <w:r>
        <w:t>6.4.2.2.1</w:t>
      </w:r>
      <w:r>
        <w:tab/>
        <w:t>General</w:t>
      </w:r>
      <w:bookmarkEnd w:id="2740"/>
      <w:bookmarkEnd w:id="2741"/>
      <w:bookmarkEnd w:id="2742"/>
      <w:bookmarkEnd w:id="2743"/>
      <w:bookmarkEnd w:id="2744"/>
      <w:bookmarkEnd w:id="2745"/>
      <w:bookmarkEnd w:id="274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747" w:name="_Toc160570287"/>
      <w:bookmarkStart w:id="2748" w:name="_Toc162007883"/>
      <w:bookmarkStart w:id="2749" w:name="_Toc185515497"/>
      <w:bookmarkStart w:id="2750" w:name="_Toc192872804"/>
      <w:bookmarkStart w:id="2751" w:name="_Toc200970512"/>
      <w:bookmarkStart w:id="2752" w:name="_Toc207721843"/>
      <w:bookmarkStart w:id="2753" w:name="_Toc209520706"/>
      <w:r>
        <w:t>6.4.2.2.2</w:t>
      </w:r>
      <w:r>
        <w:tab/>
        <w:t>Common EAS Binding Information Retrieval</w:t>
      </w:r>
      <w:bookmarkEnd w:id="2747"/>
      <w:bookmarkEnd w:id="2748"/>
      <w:bookmarkEnd w:id="2749"/>
      <w:bookmarkEnd w:id="2750"/>
      <w:bookmarkEnd w:id="2751"/>
      <w:bookmarkEnd w:id="2752"/>
      <w:bookmarkEnd w:id="275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754" w:name="_Toc160570288"/>
      <w:bookmarkStart w:id="2755" w:name="_Toc162007884"/>
      <w:bookmarkStart w:id="2756" w:name="_Toc185515498"/>
      <w:bookmarkStart w:id="2757" w:name="_Toc192872805"/>
      <w:bookmarkStart w:id="2758" w:name="_Toc200970513"/>
      <w:bookmarkStart w:id="2759" w:name="_Toc207721844"/>
      <w:bookmarkStart w:id="2760" w:name="_Toc209520707"/>
      <w:r>
        <w:t>6.4.2.3</w:t>
      </w:r>
      <w:r>
        <w:tab/>
        <w:t>Eecs_EASInfoManagement_Store</w:t>
      </w:r>
      <w:bookmarkEnd w:id="2754"/>
      <w:bookmarkEnd w:id="2755"/>
      <w:bookmarkEnd w:id="2756"/>
      <w:bookmarkEnd w:id="2757"/>
      <w:bookmarkEnd w:id="2758"/>
      <w:bookmarkEnd w:id="2759"/>
      <w:bookmarkEnd w:id="2760"/>
    </w:p>
    <w:p w14:paraId="3FD9629E" w14:textId="77777777" w:rsidR="0093683C" w:rsidRDefault="0093683C" w:rsidP="0093683C">
      <w:pPr>
        <w:pStyle w:val="Heading5"/>
      </w:pPr>
      <w:bookmarkStart w:id="2761" w:name="_Toc160570289"/>
      <w:bookmarkStart w:id="2762" w:name="_Toc162007885"/>
      <w:bookmarkStart w:id="2763" w:name="_Toc185515499"/>
      <w:bookmarkStart w:id="2764" w:name="_Toc192872806"/>
      <w:bookmarkStart w:id="2765" w:name="_Toc200970514"/>
      <w:bookmarkStart w:id="2766" w:name="_Toc207721845"/>
      <w:bookmarkStart w:id="2767" w:name="_Toc209520708"/>
      <w:r>
        <w:t>6.4.2.3.1</w:t>
      </w:r>
      <w:r>
        <w:tab/>
        <w:t>General</w:t>
      </w:r>
      <w:bookmarkEnd w:id="2761"/>
      <w:bookmarkEnd w:id="2762"/>
      <w:bookmarkEnd w:id="2763"/>
      <w:bookmarkEnd w:id="2764"/>
      <w:bookmarkEnd w:id="2765"/>
      <w:bookmarkEnd w:id="2766"/>
      <w:bookmarkEnd w:id="276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768" w:name="_Toc160570290"/>
      <w:bookmarkStart w:id="2769" w:name="_Toc162007886"/>
      <w:bookmarkStart w:id="2770" w:name="_Toc185515500"/>
      <w:bookmarkStart w:id="2771" w:name="_Toc192872807"/>
      <w:bookmarkStart w:id="2772" w:name="_Toc200970515"/>
      <w:bookmarkStart w:id="2773" w:name="_Toc207721846"/>
      <w:bookmarkStart w:id="2774" w:name="_Toc209520709"/>
      <w:r>
        <w:t>6.4.2.3.2</w:t>
      </w:r>
      <w:r>
        <w:tab/>
        <w:t>Common EAS Binding Information Storage</w:t>
      </w:r>
      <w:bookmarkEnd w:id="2768"/>
      <w:bookmarkEnd w:id="2769"/>
      <w:bookmarkEnd w:id="2770"/>
      <w:bookmarkEnd w:id="2771"/>
      <w:bookmarkEnd w:id="2772"/>
      <w:bookmarkEnd w:id="2773"/>
      <w:bookmarkEnd w:id="277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775" w:name="_Toc185515501"/>
      <w:bookmarkStart w:id="2776" w:name="_Toc192872808"/>
      <w:bookmarkStart w:id="2777" w:name="_Toc200970516"/>
      <w:bookmarkStart w:id="2778" w:name="_Toc207721847"/>
      <w:bookmarkStart w:id="2779" w:name="_Toc209520710"/>
      <w:r w:rsidRPr="00A65026">
        <w:t>6.4.2.</w:t>
      </w:r>
      <w:r>
        <w:t>4</w:t>
      </w:r>
      <w:r w:rsidRPr="00A65026">
        <w:tab/>
        <w:t>Eecs_EASInfoManagement_</w:t>
      </w:r>
      <w:r>
        <w:t>Update</w:t>
      </w:r>
      <w:bookmarkEnd w:id="2775"/>
      <w:bookmarkEnd w:id="2776"/>
      <w:bookmarkEnd w:id="2777"/>
      <w:bookmarkEnd w:id="2778"/>
      <w:bookmarkEnd w:id="2779"/>
    </w:p>
    <w:p w14:paraId="64BD0D05" w14:textId="77777777" w:rsidR="00B4475B" w:rsidRPr="00491C4B" w:rsidRDefault="00B4475B" w:rsidP="00B4475B">
      <w:pPr>
        <w:pStyle w:val="Heading5"/>
      </w:pPr>
      <w:bookmarkStart w:id="2780" w:name="_Toc185515502"/>
      <w:bookmarkStart w:id="2781" w:name="_Toc192872809"/>
      <w:bookmarkStart w:id="2782" w:name="_Toc200970517"/>
      <w:bookmarkStart w:id="2783" w:name="_Toc207721848"/>
      <w:bookmarkStart w:id="2784" w:name="_Toc209520711"/>
      <w:r w:rsidRPr="00491C4B">
        <w:t>6.4.2.4.1</w:t>
      </w:r>
      <w:r w:rsidRPr="00491C4B">
        <w:tab/>
        <w:t>General</w:t>
      </w:r>
      <w:bookmarkEnd w:id="2780"/>
      <w:bookmarkEnd w:id="2781"/>
      <w:bookmarkEnd w:id="2782"/>
      <w:bookmarkEnd w:id="2783"/>
      <w:bookmarkEnd w:id="278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785" w:name="_Toc185515503"/>
      <w:bookmarkStart w:id="2786" w:name="_Toc192872810"/>
      <w:bookmarkStart w:id="2787" w:name="_Toc200970518"/>
      <w:bookmarkStart w:id="2788" w:name="_Toc207721849"/>
      <w:bookmarkStart w:id="2789" w:name="_Toc209520712"/>
      <w:r w:rsidRPr="00A65026">
        <w:t>6.4.2.</w:t>
      </w:r>
      <w:r>
        <w:t>4</w:t>
      </w:r>
      <w:r w:rsidRPr="00A65026">
        <w:t>.2</w:t>
      </w:r>
      <w:r w:rsidRPr="00A65026">
        <w:tab/>
        <w:t xml:space="preserve">Common EAS Binding Information </w:t>
      </w:r>
      <w:r>
        <w:t>Update</w:t>
      </w:r>
      <w:bookmarkEnd w:id="2785"/>
      <w:bookmarkEnd w:id="2786"/>
      <w:bookmarkEnd w:id="2787"/>
      <w:bookmarkEnd w:id="2788"/>
      <w:bookmarkEnd w:id="2789"/>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790" w:name="_Toc185515504"/>
      <w:bookmarkStart w:id="2791" w:name="_Toc192872811"/>
      <w:bookmarkStart w:id="2792" w:name="_Toc200970519"/>
      <w:bookmarkStart w:id="2793" w:name="_Toc207721850"/>
      <w:bookmarkStart w:id="2794" w:name="_Toc209520713"/>
      <w:r>
        <w:t>6.4.2.5</w:t>
      </w:r>
      <w:r>
        <w:tab/>
        <w:t>Eecs_</w:t>
      </w:r>
      <w:r w:rsidRPr="00A65026">
        <w:t>EASInfoManagement</w:t>
      </w:r>
      <w:r>
        <w:t>_Delete</w:t>
      </w:r>
      <w:bookmarkEnd w:id="2790"/>
      <w:bookmarkEnd w:id="2791"/>
      <w:bookmarkEnd w:id="2792"/>
      <w:bookmarkEnd w:id="2793"/>
      <w:bookmarkEnd w:id="2794"/>
    </w:p>
    <w:p w14:paraId="5A69B1E7" w14:textId="77777777" w:rsidR="000F32C7" w:rsidRDefault="000F32C7" w:rsidP="000F32C7">
      <w:pPr>
        <w:pStyle w:val="Heading5"/>
      </w:pPr>
      <w:bookmarkStart w:id="2795" w:name="_Toc185515505"/>
      <w:bookmarkStart w:id="2796" w:name="_Toc192872812"/>
      <w:bookmarkStart w:id="2797" w:name="_Toc200970520"/>
      <w:bookmarkStart w:id="2798" w:name="_Toc207721851"/>
      <w:bookmarkStart w:id="2799" w:name="_Toc209520714"/>
      <w:r>
        <w:t>6.4.2.5.1</w:t>
      </w:r>
      <w:r>
        <w:tab/>
        <w:t>General</w:t>
      </w:r>
      <w:bookmarkEnd w:id="2795"/>
      <w:bookmarkEnd w:id="2796"/>
      <w:bookmarkEnd w:id="2797"/>
      <w:bookmarkEnd w:id="2798"/>
      <w:bookmarkEnd w:id="2799"/>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800" w:name="_Toc185515506"/>
      <w:bookmarkStart w:id="2801" w:name="_Toc192872813"/>
      <w:bookmarkStart w:id="2802" w:name="_Toc200970521"/>
      <w:bookmarkStart w:id="2803" w:name="_Toc207721852"/>
      <w:bookmarkStart w:id="2804" w:name="_Toc209520715"/>
      <w:r>
        <w:lastRenderedPageBreak/>
        <w:t>6.4.2.5.2</w:t>
      </w:r>
      <w:r>
        <w:tab/>
        <w:t>Common EAS Binding information Deletion</w:t>
      </w:r>
      <w:bookmarkEnd w:id="2800"/>
      <w:bookmarkEnd w:id="2801"/>
      <w:bookmarkEnd w:id="2802"/>
      <w:bookmarkEnd w:id="2803"/>
      <w:bookmarkEnd w:id="280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805" w:name="_Toc185515507"/>
      <w:bookmarkStart w:id="2806" w:name="_Toc192872814"/>
      <w:bookmarkStart w:id="2807" w:name="_Toc200970522"/>
      <w:bookmarkStart w:id="2808" w:name="_Toc207721853"/>
      <w:bookmarkStart w:id="2809" w:name="_Toc145707812"/>
      <w:bookmarkStart w:id="2810" w:name="_Toc160570291"/>
      <w:bookmarkStart w:id="2811" w:name="_Toc162007887"/>
      <w:bookmarkStart w:id="2812" w:name="_Toc209520716"/>
      <w:r w:rsidRPr="00AC0183">
        <w:t>6.5</w:t>
      </w:r>
      <w:r w:rsidRPr="00AC0183">
        <w:tab/>
        <w:t>Eecs_ECSServiceProvisioning</w:t>
      </w:r>
      <w:bookmarkEnd w:id="2805"/>
      <w:bookmarkEnd w:id="2806"/>
      <w:bookmarkEnd w:id="2807"/>
      <w:bookmarkEnd w:id="2808"/>
      <w:bookmarkEnd w:id="2812"/>
    </w:p>
    <w:p w14:paraId="58D0B39B" w14:textId="77777777" w:rsidR="00AC0183" w:rsidRPr="00AC0183" w:rsidRDefault="00AC0183" w:rsidP="00AC0183">
      <w:pPr>
        <w:pStyle w:val="Heading3"/>
      </w:pPr>
      <w:bookmarkStart w:id="2813" w:name="_Toc151743066"/>
      <w:bookmarkStart w:id="2814" w:name="_Toc151743531"/>
      <w:bookmarkStart w:id="2815" w:name="_Toc185515508"/>
      <w:bookmarkStart w:id="2816" w:name="_Toc192872815"/>
      <w:bookmarkStart w:id="2817" w:name="_Toc200970523"/>
      <w:bookmarkStart w:id="2818" w:name="_Toc207721854"/>
      <w:bookmarkStart w:id="2819" w:name="_Toc209520717"/>
      <w:r w:rsidRPr="00AC0183">
        <w:t>6.5.1</w:t>
      </w:r>
      <w:r w:rsidRPr="00AC0183">
        <w:tab/>
        <w:t>Service Description</w:t>
      </w:r>
      <w:bookmarkEnd w:id="2813"/>
      <w:bookmarkEnd w:id="2814"/>
      <w:bookmarkEnd w:id="2815"/>
      <w:bookmarkEnd w:id="2816"/>
      <w:bookmarkEnd w:id="2817"/>
      <w:bookmarkEnd w:id="2818"/>
      <w:bookmarkEnd w:id="2819"/>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820" w:name="_Toc151743067"/>
      <w:bookmarkStart w:id="2821"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822" w:name="_Toc185515509"/>
      <w:bookmarkStart w:id="2823" w:name="_Toc192872816"/>
      <w:bookmarkStart w:id="2824" w:name="_Toc200970524"/>
      <w:bookmarkStart w:id="2825" w:name="_Toc207721855"/>
      <w:bookmarkStart w:id="2826" w:name="_Toc209520718"/>
      <w:r w:rsidRPr="00AC0183">
        <w:t>6.5.2.1</w:t>
      </w:r>
      <w:r w:rsidRPr="00AC0183">
        <w:tab/>
        <w:t>Introduction</w:t>
      </w:r>
      <w:bookmarkEnd w:id="2820"/>
      <w:bookmarkEnd w:id="2821"/>
      <w:bookmarkEnd w:id="2822"/>
      <w:bookmarkEnd w:id="2823"/>
      <w:bookmarkEnd w:id="2824"/>
      <w:bookmarkEnd w:id="2825"/>
      <w:bookmarkEnd w:id="282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827" w:name="_Toc151379187"/>
      <w:bookmarkStart w:id="2828" w:name="_Toc151445369"/>
      <w:bookmarkStart w:id="2829" w:name="_Toc151536527"/>
      <w:bookmarkStart w:id="2830" w:name="_Toc185515510"/>
      <w:bookmarkStart w:id="2831" w:name="_Toc192872817"/>
      <w:bookmarkStart w:id="2832" w:name="_Toc200970525"/>
      <w:bookmarkStart w:id="2833" w:name="_Toc207721856"/>
      <w:bookmarkStart w:id="2834" w:name="_Toc209520719"/>
      <w:r w:rsidRPr="00AC0183">
        <w:lastRenderedPageBreak/>
        <w:t>6.5.2.2</w:t>
      </w:r>
      <w:r w:rsidRPr="00AC0183">
        <w:tab/>
        <w:t>Eecs_ECSServiceProvisioning_</w:t>
      </w:r>
      <w:r w:rsidRPr="00AC0183">
        <w:rPr>
          <w:lang w:val="en-US"/>
        </w:rPr>
        <w:t>Request</w:t>
      </w:r>
      <w:bookmarkEnd w:id="2827"/>
      <w:bookmarkEnd w:id="2828"/>
      <w:bookmarkEnd w:id="2829"/>
      <w:bookmarkEnd w:id="2830"/>
      <w:bookmarkEnd w:id="2831"/>
      <w:bookmarkEnd w:id="2832"/>
      <w:bookmarkEnd w:id="2833"/>
      <w:bookmarkEnd w:id="2834"/>
    </w:p>
    <w:p w14:paraId="51438F77" w14:textId="77777777" w:rsidR="00AC0183" w:rsidRPr="00AC0183" w:rsidRDefault="00AC0183" w:rsidP="00AC0183">
      <w:pPr>
        <w:pStyle w:val="Heading5"/>
      </w:pPr>
      <w:bookmarkStart w:id="2835" w:name="_Toc151379188"/>
      <w:bookmarkStart w:id="2836" w:name="_Toc151445370"/>
      <w:bookmarkStart w:id="2837" w:name="_Toc151536528"/>
      <w:bookmarkStart w:id="2838" w:name="_Toc185515511"/>
      <w:bookmarkStart w:id="2839" w:name="_Toc192872818"/>
      <w:bookmarkStart w:id="2840" w:name="_Toc200970526"/>
      <w:bookmarkStart w:id="2841" w:name="_Toc207721857"/>
      <w:bookmarkStart w:id="2842" w:name="_Toc209520720"/>
      <w:r w:rsidRPr="00AC0183">
        <w:t>6.5.2.2.1</w:t>
      </w:r>
      <w:r w:rsidRPr="00AC0183">
        <w:tab/>
        <w:t>General</w:t>
      </w:r>
      <w:bookmarkEnd w:id="2835"/>
      <w:bookmarkEnd w:id="2836"/>
      <w:bookmarkEnd w:id="2837"/>
      <w:bookmarkEnd w:id="2838"/>
      <w:bookmarkEnd w:id="2839"/>
      <w:bookmarkEnd w:id="2840"/>
      <w:bookmarkEnd w:id="2841"/>
      <w:bookmarkEnd w:id="284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843" w:name="_Toc151379189"/>
      <w:bookmarkStart w:id="2844" w:name="_Toc151445371"/>
      <w:bookmarkStart w:id="2845" w:name="_Toc151536529"/>
      <w:bookmarkStart w:id="2846" w:name="_Toc185515512"/>
      <w:bookmarkStart w:id="2847" w:name="_Toc192872819"/>
      <w:bookmarkStart w:id="2848" w:name="_Toc200970527"/>
      <w:bookmarkStart w:id="2849" w:name="_Toc207721858"/>
      <w:bookmarkStart w:id="2850" w:name="_Toc209520721"/>
      <w:r w:rsidRPr="00AC0183">
        <w:t>6.5.2.2.2</w:t>
      </w:r>
      <w:r w:rsidRPr="00AC0183">
        <w:tab/>
      </w:r>
      <w:bookmarkEnd w:id="2843"/>
      <w:bookmarkEnd w:id="2844"/>
      <w:bookmarkEnd w:id="2845"/>
      <w:r w:rsidRPr="00AC0183">
        <w:t>S</w:t>
      </w:r>
      <w:r w:rsidRPr="00AC0183">
        <w:rPr>
          <w:lang w:val="en-US"/>
        </w:rPr>
        <w:t>ervice Provisioning Information</w:t>
      </w:r>
      <w:r w:rsidRPr="00AC0183">
        <w:rPr>
          <w:rFonts w:cs="Courier New"/>
          <w:szCs w:val="16"/>
        </w:rPr>
        <w:t xml:space="preserve"> Retrieval Request</w:t>
      </w:r>
      <w:bookmarkEnd w:id="2846"/>
      <w:bookmarkEnd w:id="2847"/>
      <w:bookmarkEnd w:id="2848"/>
      <w:bookmarkEnd w:id="2849"/>
      <w:bookmarkEnd w:id="285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851" w:name="_Toc185515513"/>
      <w:bookmarkStart w:id="2852" w:name="_Toc192872820"/>
      <w:bookmarkStart w:id="2853" w:name="_Toc200970528"/>
      <w:bookmarkStart w:id="2854" w:name="_Toc207721859"/>
      <w:bookmarkStart w:id="2855" w:name="_Toc209520722"/>
      <w:r w:rsidRPr="00AC0183">
        <w:t>6.5.2.3</w:t>
      </w:r>
      <w:r w:rsidRPr="00AC0183">
        <w:tab/>
        <w:t>Eecs_ECSServiceProvisioning_Subscribe</w:t>
      </w:r>
      <w:bookmarkEnd w:id="2851"/>
      <w:bookmarkEnd w:id="2852"/>
      <w:bookmarkEnd w:id="2853"/>
      <w:bookmarkEnd w:id="2854"/>
      <w:bookmarkEnd w:id="2855"/>
    </w:p>
    <w:p w14:paraId="07BD4E6B" w14:textId="77777777" w:rsidR="00AC0183" w:rsidRPr="00AC0183" w:rsidRDefault="00AC0183" w:rsidP="00AC0183">
      <w:pPr>
        <w:pStyle w:val="Heading5"/>
      </w:pPr>
      <w:bookmarkStart w:id="2856" w:name="_Toc185515514"/>
      <w:bookmarkStart w:id="2857" w:name="_Toc192872821"/>
      <w:bookmarkStart w:id="2858" w:name="_Toc200970529"/>
      <w:bookmarkStart w:id="2859" w:name="_Toc207721860"/>
      <w:bookmarkStart w:id="2860" w:name="_Toc209520723"/>
      <w:r w:rsidRPr="00AC0183">
        <w:t>6.5.2.3.1</w:t>
      </w:r>
      <w:r w:rsidRPr="00AC0183">
        <w:tab/>
        <w:t>General</w:t>
      </w:r>
      <w:bookmarkEnd w:id="2856"/>
      <w:bookmarkEnd w:id="2857"/>
      <w:bookmarkEnd w:id="2858"/>
      <w:bookmarkEnd w:id="2859"/>
      <w:bookmarkEnd w:id="286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861" w:name="_Toc185515515"/>
      <w:bookmarkStart w:id="2862" w:name="_Toc192872822"/>
      <w:bookmarkStart w:id="2863" w:name="_Toc200970530"/>
      <w:bookmarkStart w:id="2864" w:name="_Toc207721861"/>
      <w:bookmarkStart w:id="2865" w:name="_Toc209520724"/>
      <w:r w:rsidRPr="00AC0183">
        <w:t>6.5.2.3.2</w:t>
      </w:r>
      <w:r w:rsidRPr="00AC0183">
        <w:tab/>
        <w:t>Service Provisioning Subscription Creation</w:t>
      </w:r>
      <w:bookmarkEnd w:id="2861"/>
      <w:bookmarkEnd w:id="2862"/>
      <w:bookmarkEnd w:id="2863"/>
      <w:bookmarkEnd w:id="2864"/>
      <w:bookmarkEnd w:id="286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866" w:name="_Toc185515516"/>
      <w:bookmarkStart w:id="2867" w:name="_Toc192872823"/>
      <w:bookmarkStart w:id="2868" w:name="_Toc200970531"/>
      <w:bookmarkStart w:id="2869" w:name="_Toc207721862"/>
      <w:bookmarkStart w:id="2870" w:name="_Toc209520725"/>
      <w:r w:rsidRPr="00AC0183">
        <w:t>6.5.2.4</w:t>
      </w:r>
      <w:r w:rsidRPr="00AC0183">
        <w:tab/>
        <w:t>Eecs_ECSServiceProvisioning_UpdateSubscription</w:t>
      </w:r>
      <w:bookmarkEnd w:id="2866"/>
      <w:bookmarkEnd w:id="2867"/>
      <w:bookmarkEnd w:id="2868"/>
      <w:bookmarkEnd w:id="2869"/>
      <w:bookmarkEnd w:id="2870"/>
    </w:p>
    <w:p w14:paraId="3078FFFB" w14:textId="77777777" w:rsidR="00AC0183" w:rsidRPr="00AC0183" w:rsidRDefault="00AC0183" w:rsidP="00AC0183">
      <w:pPr>
        <w:pStyle w:val="Heading5"/>
      </w:pPr>
      <w:bookmarkStart w:id="2871" w:name="_Toc185515517"/>
      <w:bookmarkStart w:id="2872" w:name="_Toc192872824"/>
      <w:bookmarkStart w:id="2873" w:name="_Toc200970532"/>
      <w:bookmarkStart w:id="2874" w:name="_Toc207721863"/>
      <w:bookmarkStart w:id="2875" w:name="_Toc209520726"/>
      <w:r w:rsidRPr="00AC0183">
        <w:t>6.5.2.4.1</w:t>
      </w:r>
      <w:r w:rsidRPr="00AC0183">
        <w:tab/>
        <w:t>General</w:t>
      </w:r>
      <w:bookmarkEnd w:id="2871"/>
      <w:bookmarkEnd w:id="2872"/>
      <w:bookmarkEnd w:id="2873"/>
      <w:bookmarkEnd w:id="2874"/>
      <w:bookmarkEnd w:id="28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876" w:name="_Toc185515518"/>
      <w:bookmarkStart w:id="2877" w:name="_Toc192872825"/>
      <w:bookmarkStart w:id="2878" w:name="_Toc200970533"/>
      <w:bookmarkStart w:id="2879" w:name="_Toc207721864"/>
      <w:bookmarkStart w:id="2880" w:name="_Toc209520727"/>
      <w:r w:rsidRPr="00AC0183">
        <w:t>6.5.2.4.2</w:t>
      </w:r>
      <w:r w:rsidRPr="00AC0183">
        <w:tab/>
        <w:t>Service Provisioning Subscription Update</w:t>
      </w:r>
      <w:bookmarkEnd w:id="2876"/>
      <w:bookmarkEnd w:id="2877"/>
      <w:bookmarkEnd w:id="2878"/>
      <w:bookmarkEnd w:id="2879"/>
      <w:bookmarkEnd w:id="2880"/>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881" w:name="_Toc185515519"/>
      <w:bookmarkStart w:id="2882" w:name="_Toc192872826"/>
      <w:bookmarkStart w:id="2883" w:name="_Toc200970534"/>
      <w:bookmarkStart w:id="2884" w:name="_Toc207721865"/>
      <w:bookmarkStart w:id="2885" w:name="_Toc209520728"/>
      <w:r w:rsidRPr="00AC0183">
        <w:t>6.5.2.5</w:t>
      </w:r>
      <w:r w:rsidRPr="00AC0183">
        <w:tab/>
        <w:t>Eecs_ECSServiceProvisioning_Unsubscribe</w:t>
      </w:r>
      <w:bookmarkEnd w:id="2881"/>
      <w:bookmarkEnd w:id="2882"/>
      <w:bookmarkEnd w:id="2883"/>
      <w:bookmarkEnd w:id="2884"/>
      <w:bookmarkEnd w:id="2885"/>
    </w:p>
    <w:p w14:paraId="779FDFA8" w14:textId="77777777" w:rsidR="00AC0183" w:rsidRPr="00AC0183" w:rsidRDefault="00AC0183" w:rsidP="00AC0183">
      <w:pPr>
        <w:pStyle w:val="Heading5"/>
      </w:pPr>
      <w:bookmarkStart w:id="2886" w:name="_Toc185515520"/>
      <w:bookmarkStart w:id="2887" w:name="_Toc192872827"/>
      <w:bookmarkStart w:id="2888" w:name="_Toc200970535"/>
      <w:bookmarkStart w:id="2889" w:name="_Toc207721866"/>
      <w:bookmarkStart w:id="2890" w:name="_Toc209520729"/>
      <w:r w:rsidRPr="00AC0183">
        <w:t>6.5.2.5.1</w:t>
      </w:r>
      <w:r w:rsidRPr="00AC0183">
        <w:tab/>
        <w:t>General</w:t>
      </w:r>
      <w:bookmarkEnd w:id="2886"/>
      <w:bookmarkEnd w:id="2887"/>
      <w:bookmarkEnd w:id="2888"/>
      <w:bookmarkEnd w:id="2889"/>
      <w:bookmarkEnd w:id="289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891" w:name="_Toc185515521"/>
      <w:bookmarkStart w:id="2892" w:name="_Toc192872828"/>
      <w:bookmarkStart w:id="2893" w:name="_Toc200970536"/>
      <w:bookmarkStart w:id="2894" w:name="_Toc207721867"/>
      <w:bookmarkStart w:id="2895" w:name="_Toc209520730"/>
      <w:r w:rsidRPr="00AC0183">
        <w:t>6.5.2.5.2</w:t>
      </w:r>
      <w:r w:rsidRPr="00AC0183">
        <w:tab/>
        <w:t xml:space="preserve">Service Provisioning Subscription </w:t>
      </w:r>
      <w:r w:rsidRPr="00AC0183">
        <w:rPr>
          <w:lang w:val="en-US"/>
        </w:rPr>
        <w:t>Deletion</w:t>
      </w:r>
      <w:bookmarkEnd w:id="2891"/>
      <w:bookmarkEnd w:id="2892"/>
      <w:bookmarkEnd w:id="2893"/>
      <w:bookmarkEnd w:id="2894"/>
      <w:bookmarkEnd w:id="289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896" w:name="_Toc144024139"/>
      <w:bookmarkStart w:id="2897" w:name="_Toc148176838"/>
      <w:bookmarkStart w:id="2898" w:name="_Toc148358888"/>
      <w:bookmarkStart w:id="2899" w:name="_Toc151743082"/>
      <w:bookmarkStart w:id="2900" w:name="_Toc151743547"/>
      <w:bookmarkStart w:id="2901" w:name="_Toc185515522"/>
      <w:bookmarkStart w:id="2902" w:name="_Toc192872829"/>
      <w:bookmarkStart w:id="2903" w:name="_Toc200970537"/>
      <w:bookmarkStart w:id="2904" w:name="_Toc207721868"/>
      <w:bookmarkStart w:id="2905" w:name="_Toc209520731"/>
      <w:r w:rsidRPr="00AC0183">
        <w:t>6.5.2.6</w:t>
      </w:r>
      <w:r w:rsidRPr="00AC0183">
        <w:tab/>
      </w:r>
      <w:bookmarkEnd w:id="2896"/>
      <w:bookmarkEnd w:id="2897"/>
      <w:bookmarkEnd w:id="2898"/>
      <w:bookmarkEnd w:id="2899"/>
      <w:bookmarkEnd w:id="2900"/>
      <w:r w:rsidRPr="00AC0183">
        <w:t>Eecs_ECSServiceProvisioning_Notify</w:t>
      </w:r>
      <w:bookmarkEnd w:id="2901"/>
      <w:bookmarkEnd w:id="2902"/>
      <w:bookmarkEnd w:id="2903"/>
      <w:bookmarkEnd w:id="2904"/>
      <w:bookmarkEnd w:id="2905"/>
    </w:p>
    <w:p w14:paraId="2C671A22" w14:textId="77777777" w:rsidR="00AC0183" w:rsidRPr="00AC0183" w:rsidRDefault="00AC0183" w:rsidP="00AC0183">
      <w:pPr>
        <w:pStyle w:val="Heading5"/>
      </w:pPr>
      <w:bookmarkStart w:id="2906" w:name="_Toc96843336"/>
      <w:bookmarkStart w:id="2907" w:name="_Toc96844311"/>
      <w:bookmarkStart w:id="2908" w:name="_Toc100739884"/>
      <w:bookmarkStart w:id="2909" w:name="_Toc129252457"/>
      <w:bookmarkStart w:id="2910" w:name="_Toc144024140"/>
      <w:bookmarkStart w:id="2911" w:name="_Toc148176839"/>
      <w:bookmarkStart w:id="2912" w:name="_Toc148358889"/>
      <w:bookmarkStart w:id="2913" w:name="_Toc151743083"/>
      <w:bookmarkStart w:id="2914" w:name="_Toc151743548"/>
      <w:bookmarkStart w:id="2915" w:name="_Toc185515523"/>
      <w:bookmarkStart w:id="2916" w:name="_Toc192872830"/>
      <w:bookmarkStart w:id="2917" w:name="_Toc200970538"/>
      <w:bookmarkStart w:id="2918" w:name="_Toc207721869"/>
      <w:bookmarkStart w:id="2919" w:name="_Toc209520732"/>
      <w:r w:rsidRPr="00AC0183">
        <w:t>6.5.2.6.1</w:t>
      </w:r>
      <w:r w:rsidRPr="00AC0183">
        <w:tab/>
        <w:t>General</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920" w:name="_Toc96843337"/>
      <w:bookmarkStart w:id="2921" w:name="_Toc96844312"/>
      <w:bookmarkStart w:id="2922" w:name="_Toc100739885"/>
      <w:bookmarkStart w:id="2923" w:name="_Toc129252458"/>
      <w:bookmarkStart w:id="2924" w:name="_Toc144024141"/>
      <w:bookmarkStart w:id="2925" w:name="_Toc148176840"/>
      <w:bookmarkStart w:id="2926" w:name="_Toc148358890"/>
      <w:bookmarkStart w:id="2927" w:name="_Toc151743084"/>
      <w:bookmarkStart w:id="2928" w:name="_Toc151743549"/>
      <w:bookmarkStart w:id="2929" w:name="_Toc185515524"/>
      <w:bookmarkStart w:id="2930" w:name="_Toc192872831"/>
      <w:bookmarkStart w:id="2931" w:name="_Toc200970539"/>
      <w:bookmarkStart w:id="2932" w:name="_Toc207721870"/>
      <w:bookmarkStart w:id="2933" w:name="_Toc209520733"/>
      <w:r w:rsidRPr="00AC0183">
        <w:t>6.5.2.6.2</w:t>
      </w:r>
      <w:r w:rsidRPr="00AC0183">
        <w:tab/>
      </w:r>
      <w:bookmarkEnd w:id="2920"/>
      <w:bookmarkEnd w:id="2921"/>
      <w:bookmarkEnd w:id="2922"/>
      <w:bookmarkEnd w:id="2923"/>
      <w:r w:rsidRPr="00AC0183">
        <w:t xml:space="preserve">Service Provisioning </w:t>
      </w:r>
      <w:r w:rsidRPr="00AC0183">
        <w:rPr>
          <w:lang w:val="en-US"/>
        </w:rPr>
        <w:t>Notification</w:t>
      </w:r>
      <w:bookmarkEnd w:id="2924"/>
      <w:bookmarkEnd w:id="2925"/>
      <w:bookmarkEnd w:id="2926"/>
      <w:bookmarkEnd w:id="2927"/>
      <w:bookmarkEnd w:id="2928"/>
      <w:bookmarkEnd w:id="2929"/>
      <w:bookmarkEnd w:id="2930"/>
      <w:bookmarkEnd w:id="2931"/>
      <w:bookmarkEnd w:id="2932"/>
      <w:bookmarkEnd w:id="293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934" w:name="_Toc185515525"/>
      <w:bookmarkStart w:id="2935" w:name="_Toc192872832"/>
      <w:bookmarkStart w:id="2936" w:name="_Toc200970540"/>
      <w:bookmarkStart w:id="2937" w:name="_Toc207721871"/>
      <w:bookmarkStart w:id="2938" w:name="_Toc209520734"/>
      <w:r>
        <w:t>6.6</w:t>
      </w:r>
      <w:r>
        <w:tab/>
        <w:t>Eecs_ECSDiscovery Service</w:t>
      </w:r>
      <w:bookmarkEnd w:id="2934"/>
      <w:bookmarkEnd w:id="2935"/>
      <w:bookmarkEnd w:id="2936"/>
      <w:bookmarkEnd w:id="2937"/>
      <w:bookmarkEnd w:id="2938"/>
    </w:p>
    <w:p w14:paraId="6F47B2EB" w14:textId="77777777" w:rsidR="008354A6" w:rsidRDefault="008354A6" w:rsidP="008354A6">
      <w:pPr>
        <w:pStyle w:val="Heading3"/>
      </w:pPr>
      <w:bookmarkStart w:id="2939" w:name="_Toc185515526"/>
      <w:bookmarkStart w:id="2940" w:name="_Toc192872833"/>
      <w:bookmarkStart w:id="2941" w:name="_Toc200970541"/>
      <w:bookmarkStart w:id="2942" w:name="_Toc207721872"/>
      <w:bookmarkStart w:id="2943" w:name="_Toc209520735"/>
      <w:r>
        <w:t>6.6.1</w:t>
      </w:r>
      <w:r>
        <w:tab/>
        <w:t>Service Description</w:t>
      </w:r>
      <w:bookmarkEnd w:id="2939"/>
      <w:bookmarkEnd w:id="2940"/>
      <w:bookmarkEnd w:id="2941"/>
      <w:bookmarkEnd w:id="2942"/>
      <w:bookmarkEnd w:id="294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944" w:name="_Toc185515527"/>
      <w:bookmarkStart w:id="2945" w:name="_Toc192872834"/>
      <w:bookmarkStart w:id="2946" w:name="_Toc200970542"/>
      <w:bookmarkStart w:id="2947" w:name="_Toc207721873"/>
      <w:bookmarkStart w:id="2948" w:name="_Toc209520736"/>
      <w:r>
        <w:t>6.6.2</w:t>
      </w:r>
      <w:r>
        <w:tab/>
        <w:t>Service Operations</w:t>
      </w:r>
      <w:bookmarkEnd w:id="2944"/>
      <w:bookmarkEnd w:id="2945"/>
      <w:bookmarkEnd w:id="2946"/>
      <w:bookmarkEnd w:id="2947"/>
      <w:bookmarkEnd w:id="2948"/>
    </w:p>
    <w:p w14:paraId="2FF6AACC" w14:textId="77777777" w:rsidR="008354A6" w:rsidRDefault="008354A6" w:rsidP="008354A6">
      <w:pPr>
        <w:pStyle w:val="Heading4"/>
      </w:pPr>
      <w:bookmarkStart w:id="2949" w:name="_Toc185515528"/>
      <w:bookmarkStart w:id="2950" w:name="_Toc192872835"/>
      <w:bookmarkStart w:id="2951" w:name="_Toc200970543"/>
      <w:bookmarkStart w:id="2952" w:name="_Toc207721874"/>
      <w:bookmarkStart w:id="2953" w:name="_Toc209520737"/>
      <w:r>
        <w:t>6.6.2.1</w:t>
      </w:r>
      <w:r>
        <w:tab/>
        <w:t>Introduction</w:t>
      </w:r>
      <w:bookmarkEnd w:id="2949"/>
      <w:bookmarkEnd w:id="2950"/>
      <w:bookmarkEnd w:id="2951"/>
      <w:bookmarkEnd w:id="2952"/>
      <w:bookmarkEnd w:id="2953"/>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bookmarkStart w:id="2954" w:name="_Hlk166525297"/>
            <w:r>
              <w:t xml:space="preserve">This service operation is used by the </w:t>
            </w:r>
            <w:r>
              <w:rPr>
                <w:lang w:eastAsia="ja-JP"/>
              </w:rPr>
              <w:t xml:space="preserve">ECS </w:t>
            </w:r>
            <w:r>
              <w:t>to notify a previously subscribed service consumer on partner ECS information.</w:t>
            </w:r>
            <w:bookmarkEnd w:id="2954"/>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955" w:name="_Toc185515529"/>
      <w:bookmarkStart w:id="2956" w:name="_Toc192872836"/>
      <w:bookmarkStart w:id="2957" w:name="_Toc200970544"/>
      <w:bookmarkStart w:id="2958" w:name="_Toc207721875"/>
      <w:bookmarkStart w:id="2959" w:name="_Toc209520738"/>
      <w:r w:rsidRPr="004900B8">
        <w:t>6.6.2.2</w:t>
      </w:r>
      <w:r w:rsidRPr="004900B8">
        <w:tab/>
        <w:t>Eecs_ECSDiscovery_Request</w:t>
      </w:r>
      <w:bookmarkEnd w:id="2955"/>
      <w:bookmarkEnd w:id="2956"/>
      <w:bookmarkEnd w:id="2957"/>
      <w:bookmarkEnd w:id="2958"/>
      <w:bookmarkEnd w:id="2959"/>
    </w:p>
    <w:p w14:paraId="4276E141" w14:textId="77777777" w:rsidR="008354A6" w:rsidRPr="004900B8" w:rsidRDefault="008354A6" w:rsidP="008354A6">
      <w:pPr>
        <w:pStyle w:val="Heading5"/>
      </w:pPr>
      <w:bookmarkStart w:id="2960" w:name="_Toc185515530"/>
      <w:bookmarkStart w:id="2961" w:name="_Toc192872837"/>
      <w:bookmarkStart w:id="2962" w:name="_Toc200970545"/>
      <w:bookmarkStart w:id="2963" w:name="_Toc207721876"/>
      <w:bookmarkStart w:id="2964" w:name="_Toc209520739"/>
      <w:r w:rsidRPr="004900B8">
        <w:t>6.6.2.2.1</w:t>
      </w:r>
      <w:r w:rsidRPr="004900B8">
        <w:tab/>
        <w:t>General</w:t>
      </w:r>
      <w:bookmarkEnd w:id="2960"/>
      <w:bookmarkEnd w:id="2961"/>
      <w:bookmarkEnd w:id="2962"/>
      <w:bookmarkEnd w:id="2963"/>
      <w:bookmarkEnd w:id="296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965" w:name="_Toc185515531"/>
      <w:bookmarkStart w:id="2966" w:name="_Toc192872838"/>
      <w:bookmarkStart w:id="2967" w:name="_Toc200970546"/>
      <w:bookmarkStart w:id="2968" w:name="_Toc207721877"/>
      <w:bookmarkStart w:id="2969" w:name="_Toc209520740"/>
      <w:r w:rsidRPr="004900B8">
        <w:t>6.6.2.2.2</w:t>
      </w:r>
      <w:r w:rsidRPr="004900B8">
        <w:tab/>
        <w:t>Service consumer fetching partner ECS information from the ECS using the Eecs_ECSDiscovery_Request operation</w:t>
      </w:r>
      <w:bookmarkEnd w:id="2965"/>
      <w:bookmarkEnd w:id="2966"/>
      <w:bookmarkEnd w:id="2967"/>
      <w:bookmarkEnd w:id="2968"/>
      <w:bookmarkEnd w:id="296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970" w:name="_Toc185515532"/>
      <w:bookmarkStart w:id="2971" w:name="_Toc192872839"/>
      <w:bookmarkStart w:id="2972" w:name="_Toc200970547"/>
      <w:bookmarkStart w:id="2973" w:name="_Toc207721878"/>
      <w:bookmarkStart w:id="2974" w:name="_Toc209520741"/>
      <w:r w:rsidRPr="004900B8">
        <w:t>6.6.2.</w:t>
      </w:r>
      <w:r>
        <w:t>3</w:t>
      </w:r>
      <w:r w:rsidRPr="004900B8">
        <w:tab/>
        <w:t>Eecs_ECSDiscovery_Request</w:t>
      </w:r>
      <w:bookmarkEnd w:id="2970"/>
      <w:bookmarkEnd w:id="2971"/>
      <w:bookmarkEnd w:id="2972"/>
      <w:bookmarkEnd w:id="2973"/>
      <w:bookmarkEnd w:id="2974"/>
    </w:p>
    <w:p w14:paraId="3DE34C94" w14:textId="77777777" w:rsidR="008354A6" w:rsidRPr="004900B8" w:rsidRDefault="008354A6" w:rsidP="008354A6">
      <w:pPr>
        <w:pStyle w:val="Heading5"/>
      </w:pPr>
      <w:bookmarkStart w:id="2975" w:name="_Toc185515533"/>
      <w:bookmarkStart w:id="2976" w:name="_Toc192872840"/>
      <w:bookmarkStart w:id="2977" w:name="_Toc200970548"/>
      <w:bookmarkStart w:id="2978" w:name="_Toc207721879"/>
      <w:bookmarkStart w:id="2979" w:name="_Toc209520742"/>
      <w:r w:rsidRPr="004900B8">
        <w:t>6.6.2.</w:t>
      </w:r>
      <w:r>
        <w:t>3</w:t>
      </w:r>
      <w:r w:rsidRPr="004900B8">
        <w:t>.1</w:t>
      </w:r>
      <w:r w:rsidRPr="004900B8">
        <w:tab/>
        <w:t>General</w:t>
      </w:r>
      <w:bookmarkEnd w:id="2975"/>
      <w:bookmarkEnd w:id="2976"/>
      <w:bookmarkEnd w:id="2977"/>
      <w:bookmarkEnd w:id="2978"/>
      <w:bookmarkEnd w:id="2979"/>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980" w:name="_Toc185515534"/>
      <w:bookmarkStart w:id="2981" w:name="_Toc192872841"/>
      <w:bookmarkStart w:id="2982" w:name="_Toc200970549"/>
      <w:bookmarkStart w:id="2983" w:name="_Toc207721880"/>
      <w:bookmarkStart w:id="2984" w:name="_Toc209520743"/>
      <w:r w:rsidRPr="004900B8">
        <w:t>6.6.2.</w:t>
      </w:r>
      <w:r>
        <w:t>3</w:t>
      </w:r>
      <w:r w:rsidRPr="004900B8">
        <w:t>.</w:t>
      </w:r>
      <w:r>
        <w:t>2</w:t>
      </w:r>
      <w:r w:rsidRPr="004900B8">
        <w:tab/>
      </w:r>
      <w:r>
        <w:t>ECS notifying the ECS information to the service consumer using Eecs_ECSDiscovery_Notification operation</w:t>
      </w:r>
      <w:bookmarkEnd w:id="2980"/>
      <w:bookmarkEnd w:id="2981"/>
      <w:bookmarkEnd w:id="2982"/>
      <w:bookmarkEnd w:id="2983"/>
      <w:bookmarkEnd w:id="298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985" w:name="_Toc185515535"/>
      <w:bookmarkStart w:id="2986" w:name="_Toc192872842"/>
      <w:bookmarkStart w:id="2987" w:name="_Toc200970550"/>
      <w:bookmarkStart w:id="2988" w:name="_Toc207721881"/>
      <w:bookmarkStart w:id="2989" w:name="_Toc209520744"/>
      <w:r>
        <w:t>6.7</w:t>
      </w:r>
      <w:r w:rsidRPr="00B54DBF">
        <w:tab/>
        <w:t>Eecs_</w:t>
      </w:r>
      <w:r>
        <w:t>ACREvents</w:t>
      </w:r>
      <w:bookmarkEnd w:id="2985"/>
      <w:bookmarkEnd w:id="2986"/>
      <w:bookmarkEnd w:id="2987"/>
      <w:bookmarkEnd w:id="2988"/>
      <w:bookmarkEnd w:id="2989"/>
    </w:p>
    <w:p w14:paraId="008A73D6" w14:textId="77777777" w:rsidR="001B4C79" w:rsidRPr="00B54DBF" w:rsidRDefault="001B4C79" w:rsidP="001B4C79">
      <w:pPr>
        <w:pStyle w:val="Heading3"/>
      </w:pPr>
      <w:bookmarkStart w:id="2990" w:name="_Toc185515536"/>
      <w:bookmarkStart w:id="2991" w:name="_Toc192872843"/>
      <w:bookmarkStart w:id="2992" w:name="_Toc200970551"/>
      <w:bookmarkStart w:id="2993" w:name="_Toc207721882"/>
      <w:bookmarkStart w:id="2994" w:name="_Toc209520745"/>
      <w:r>
        <w:t>6.7</w:t>
      </w:r>
      <w:r w:rsidRPr="00B54DBF">
        <w:t>.1</w:t>
      </w:r>
      <w:r w:rsidRPr="00B54DBF">
        <w:tab/>
        <w:t>Service Description</w:t>
      </w:r>
      <w:bookmarkEnd w:id="2990"/>
      <w:bookmarkEnd w:id="2991"/>
      <w:bookmarkEnd w:id="2992"/>
      <w:bookmarkEnd w:id="2993"/>
      <w:bookmarkEnd w:id="2994"/>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995" w:name="_Toc185515537"/>
      <w:bookmarkStart w:id="2996" w:name="_Toc192872844"/>
      <w:bookmarkStart w:id="2997" w:name="_Toc200970552"/>
      <w:bookmarkStart w:id="2998" w:name="_Toc207721883"/>
      <w:bookmarkStart w:id="2999" w:name="_Toc209520746"/>
      <w:r>
        <w:t>6.7.2</w:t>
      </w:r>
      <w:r>
        <w:tab/>
        <w:t>Service Operations</w:t>
      </w:r>
      <w:bookmarkEnd w:id="2995"/>
      <w:bookmarkEnd w:id="2996"/>
      <w:bookmarkEnd w:id="2997"/>
      <w:bookmarkEnd w:id="2998"/>
      <w:bookmarkEnd w:id="2999"/>
    </w:p>
    <w:p w14:paraId="0B115126" w14:textId="77777777" w:rsidR="001B4C79" w:rsidRPr="00B54DBF" w:rsidRDefault="001B4C79" w:rsidP="001B4C79">
      <w:pPr>
        <w:pStyle w:val="Heading4"/>
      </w:pPr>
      <w:bookmarkStart w:id="3000" w:name="_Toc185515538"/>
      <w:bookmarkStart w:id="3001" w:name="_Toc192872845"/>
      <w:bookmarkStart w:id="3002" w:name="_Toc200970553"/>
      <w:bookmarkStart w:id="3003" w:name="_Toc207721884"/>
      <w:bookmarkStart w:id="3004" w:name="_Toc209520747"/>
      <w:r>
        <w:t>6.7</w:t>
      </w:r>
      <w:r w:rsidRPr="00B54DBF">
        <w:t>.2.1</w:t>
      </w:r>
      <w:r w:rsidRPr="00B54DBF">
        <w:tab/>
        <w:t>Introduction</w:t>
      </w:r>
      <w:bookmarkEnd w:id="3000"/>
      <w:bookmarkEnd w:id="3001"/>
      <w:bookmarkEnd w:id="3002"/>
      <w:bookmarkEnd w:id="3003"/>
      <w:bookmarkEnd w:id="3004"/>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005" w:name="_Toc185515539"/>
      <w:bookmarkStart w:id="3006" w:name="_Toc192872846"/>
      <w:bookmarkStart w:id="3007" w:name="_Toc200970554"/>
      <w:bookmarkStart w:id="3008" w:name="_Toc207721885"/>
      <w:bookmarkStart w:id="3009" w:name="_Toc209520748"/>
      <w:r>
        <w:t>6.7.2.2</w:t>
      </w:r>
      <w:r w:rsidRPr="00AC0183">
        <w:tab/>
        <w:t>Eecs_</w:t>
      </w:r>
      <w:r>
        <w:t>ACREvents</w:t>
      </w:r>
      <w:r w:rsidRPr="00AC0183">
        <w:t>_Subscribe</w:t>
      </w:r>
      <w:bookmarkEnd w:id="3005"/>
      <w:bookmarkEnd w:id="3006"/>
      <w:bookmarkEnd w:id="3007"/>
      <w:bookmarkEnd w:id="3008"/>
      <w:bookmarkEnd w:id="3009"/>
    </w:p>
    <w:p w14:paraId="65C92318" w14:textId="77777777" w:rsidR="001B4C79" w:rsidRPr="00AC0183" w:rsidRDefault="001B4C79" w:rsidP="001B4C79">
      <w:pPr>
        <w:pStyle w:val="Heading5"/>
      </w:pPr>
      <w:bookmarkStart w:id="3010" w:name="_Toc185515540"/>
      <w:bookmarkStart w:id="3011" w:name="_Toc192872847"/>
      <w:bookmarkStart w:id="3012" w:name="_Toc200970555"/>
      <w:bookmarkStart w:id="3013" w:name="_Toc207721886"/>
      <w:bookmarkStart w:id="3014" w:name="_Toc209520749"/>
      <w:r>
        <w:t>6.7.2.2</w:t>
      </w:r>
      <w:r w:rsidRPr="00AC0183">
        <w:t>.1</w:t>
      </w:r>
      <w:r w:rsidRPr="00AC0183">
        <w:tab/>
        <w:t>General</w:t>
      </w:r>
      <w:bookmarkEnd w:id="3010"/>
      <w:bookmarkEnd w:id="3011"/>
      <w:bookmarkEnd w:id="3012"/>
      <w:bookmarkEnd w:id="3013"/>
      <w:bookmarkEnd w:id="3014"/>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015" w:name="_Toc185515541"/>
      <w:bookmarkStart w:id="3016" w:name="_Toc192872848"/>
      <w:bookmarkStart w:id="3017" w:name="_Toc200970556"/>
      <w:bookmarkStart w:id="3018" w:name="_Toc207721887"/>
      <w:bookmarkStart w:id="3019" w:name="_Toc209520750"/>
      <w:r>
        <w:t>6.7.2.2</w:t>
      </w:r>
      <w:r w:rsidRPr="00AC0183">
        <w:t>.2</w:t>
      </w:r>
      <w:r w:rsidRPr="00AC0183">
        <w:tab/>
      </w:r>
      <w:r>
        <w:t>ACR Events</w:t>
      </w:r>
      <w:r w:rsidRPr="00AC0183">
        <w:t xml:space="preserve"> Subscription Creation</w:t>
      </w:r>
      <w:bookmarkEnd w:id="3015"/>
      <w:bookmarkEnd w:id="3016"/>
      <w:bookmarkEnd w:id="3017"/>
      <w:bookmarkEnd w:id="3018"/>
      <w:bookmarkEnd w:id="301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020" w:name="_Toc185515542"/>
      <w:bookmarkStart w:id="3021" w:name="_Toc192872849"/>
      <w:bookmarkStart w:id="3022" w:name="_Toc200970557"/>
      <w:bookmarkStart w:id="3023" w:name="_Toc207721888"/>
      <w:bookmarkStart w:id="3024" w:name="_Toc209520751"/>
      <w:r>
        <w:t>6.7.2.3</w:t>
      </w:r>
      <w:r w:rsidRPr="00AC0183">
        <w:tab/>
        <w:t>Eecs_</w:t>
      </w:r>
      <w:r>
        <w:t>ACREvents</w:t>
      </w:r>
      <w:r w:rsidRPr="00AC0183">
        <w:t>_Update</w:t>
      </w:r>
      <w:bookmarkEnd w:id="3020"/>
      <w:bookmarkEnd w:id="3021"/>
      <w:bookmarkEnd w:id="3022"/>
      <w:bookmarkEnd w:id="3023"/>
      <w:bookmarkEnd w:id="3024"/>
    </w:p>
    <w:p w14:paraId="7693A1C5" w14:textId="77777777" w:rsidR="001B4C79" w:rsidRPr="00AC0183" w:rsidRDefault="001B4C79" w:rsidP="001B4C79">
      <w:pPr>
        <w:pStyle w:val="Heading5"/>
      </w:pPr>
      <w:bookmarkStart w:id="3025" w:name="_Toc185515543"/>
      <w:bookmarkStart w:id="3026" w:name="_Toc192872850"/>
      <w:bookmarkStart w:id="3027" w:name="_Toc200970558"/>
      <w:bookmarkStart w:id="3028" w:name="_Toc207721889"/>
      <w:bookmarkStart w:id="3029" w:name="_Toc209520752"/>
      <w:r>
        <w:t>6.7.2.3</w:t>
      </w:r>
      <w:r w:rsidRPr="00AC0183">
        <w:t>.1</w:t>
      </w:r>
      <w:r w:rsidRPr="00AC0183">
        <w:tab/>
        <w:t>General</w:t>
      </w:r>
      <w:bookmarkEnd w:id="3025"/>
      <w:bookmarkEnd w:id="3026"/>
      <w:bookmarkEnd w:id="3027"/>
      <w:bookmarkEnd w:id="3028"/>
      <w:bookmarkEnd w:id="3029"/>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030" w:name="_Toc185515544"/>
      <w:bookmarkStart w:id="3031" w:name="_Toc192872851"/>
      <w:bookmarkStart w:id="3032" w:name="_Toc200970559"/>
      <w:bookmarkStart w:id="3033" w:name="_Toc207721890"/>
      <w:bookmarkStart w:id="3034" w:name="_Toc209520753"/>
      <w:r>
        <w:t>6.7.2.3</w:t>
      </w:r>
      <w:r w:rsidRPr="00AC0183">
        <w:t>.2</w:t>
      </w:r>
      <w:r w:rsidRPr="00AC0183">
        <w:tab/>
      </w:r>
      <w:r>
        <w:t>ACR Events</w:t>
      </w:r>
      <w:r w:rsidRPr="00AC0183">
        <w:t xml:space="preserve"> Subscription Update</w:t>
      </w:r>
      <w:bookmarkEnd w:id="3030"/>
      <w:bookmarkEnd w:id="3031"/>
      <w:bookmarkEnd w:id="3032"/>
      <w:bookmarkEnd w:id="3033"/>
      <w:bookmarkEnd w:id="3034"/>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035" w:name="_Toc185515545"/>
      <w:bookmarkStart w:id="3036" w:name="_Toc192872852"/>
      <w:bookmarkStart w:id="3037" w:name="_Toc200970560"/>
      <w:bookmarkStart w:id="3038" w:name="_Toc207721891"/>
      <w:bookmarkStart w:id="3039" w:name="_Toc209520754"/>
      <w:r>
        <w:t>6.7.2.4</w:t>
      </w:r>
      <w:r w:rsidRPr="00AC0183">
        <w:tab/>
        <w:t>Eecs_</w:t>
      </w:r>
      <w:r>
        <w:t>ACREvents</w:t>
      </w:r>
      <w:r w:rsidRPr="00AC0183">
        <w:t>_Unsubscribe</w:t>
      </w:r>
      <w:bookmarkEnd w:id="3035"/>
      <w:bookmarkEnd w:id="3036"/>
      <w:bookmarkEnd w:id="3037"/>
      <w:bookmarkEnd w:id="3038"/>
      <w:bookmarkEnd w:id="3039"/>
    </w:p>
    <w:p w14:paraId="0C97F3EE" w14:textId="77777777" w:rsidR="001B4C79" w:rsidRPr="00AC0183" w:rsidRDefault="001B4C79" w:rsidP="001B4C79">
      <w:pPr>
        <w:pStyle w:val="Heading5"/>
      </w:pPr>
      <w:bookmarkStart w:id="3040" w:name="_Toc185515546"/>
      <w:bookmarkStart w:id="3041" w:name="_Toc192872853"/>
      <w:bookmarkStart w:id="3042" w:name="_Toc200970561"/>
      <w:bookmarkStart w:id="3043" w:name="_Toc207721892"/>
      <w:bookmarkStart w:id="3044" w:name="_Toc209520755"/>
      <w:r>
        <w:t>6.7.2.4</w:t>
      </w:r>
      <w:r w:rsidRPr="00AC0183">
        <w:t>.1</w:t>
      </w:r>
      <w:r w:rsidRPr="00AC0183">
        <w:tab/>
        <w:t>General</w:t>
      </w:r>
      <w:bookmarkEnd w:id="3040"/>
      <w:bookmarkEnd w:id="3041"/>
      <w:bookmarkEnd w:id="3042"/>
      <w:bookmarkEnd w:id="3043"/>
      <w:bookmarkEnd w:id="3044"/>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045" w:name="_Toc185515547"/>
      <w:bookmarkStart w:id="3046" w:name="_Toc192872854"/>
      <w:bookmarkStart w:id="3047" w:name="_Toc200970562"/>
      <w:bookmarkStart w:id="3048" w:name="_Toc207721893"/>
      <w:bookmarkStart w:id="3049" w:name="_Toc209520756"/>
      <w:r>
        <w:t>6.7.2.4</w:t>
      </w:r>
      <w:r w:rsidRPr="00AC0183">
        <w:t>.2</w:t>
      </w:r>
      <w:r w:rsidRPr="00AC0183">
        <w:tab/>
      </w:r>
      <w:r>
        <w:t>ACR Events</w:t>
      </w:r>
      <w:r w:rsidRPr="00AC0183">
        <w:t xml:space="preserve"> Subscription </w:t>
      </w:r>
      <w:r w:rsidRPr="00AC0183">
        <w:rPr>
          <w:lang w:val="en-US"/>
        </w:rPr>
        <w:t>Deletion</w:t>
      </w:r>
      <w:bookmarkEnd w:id="3045"/>
      <w:bookmarkEnd w:id="3046"/>
      <w:bookmarkEnd w:id="3047"/>
      <w:bookmarkEnd w:id="3048"/>
      <w:bookmarkEnd w:id="304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050" w:name="_Toc185515548"/>
      <w:bookmarkStart w:id="3051" w:name="_Toc192872855"/>
      <w:bookmarkStart w:id="3052" w:name="_Toc200970563"/>
      <w:bookmarkStart w:id="3053" w:name="_Toc207721894"/>
      <w:bookmarkStart w:id="3054" w:name="_Toc209520757"/>
      <w:r>
        <w:t>6.7.2.5</w:t>
      </w:r>
      <w:r w:rsidRPr="00AC0183">
        <w:tab/>
        <w:t>Eecs_</w:t>
      </w:r>
      <w:r>
        <w:t>ACREvents</w:t>
      </w:r>
      <w:r w:rsidRPr="00AC0183">
        <w:t>_Notify</w:t>
      </w:r>
      <w:bookmarkEnd w:id="3050"/>
      <w:bookmarkEnd w:id="3051"/>
      <w:bookmarkEnd w:id="3052"/>
      <w:bookmarkEnd w:id="3053"/>
      <w:bookmarkEnd w:id="3054"/>
    </w:p>
    <w:p w14:paraId="43F5B18A" w14:textId="77777777" w:rsidR="001B4C79" w:rsidRPr="00AC0183" w:rsidRDefault="001B4C79" w:rsidP="001B4C79">
      <w:pPr>
        <w:pStyle w:val="Heading5"/>
      </w:pPr>
      <w:bookmarkStart w:id="3055" w:name="_Toc185515549"/>
      <w:bookmarkStart w:id="3056" w:name="_Toc192872856"/>
      <w:bookmarkStart w:id="3057" w:name="_Toc200970564"/>
      <w:bookmarkStart w:id="3058" w:name="_Toc207721895"/>
      <w:bookmarkStart w:id="3059" w:name="_Toc209520758"/>
      <w:r>
        <w:t>6.7.2.5</w:t>
      </w:r>
      <w:r w:rsidRPr="00AC0183">
        <w:t>.1</w:t>
      </w:r>
      <w:r w:rsidRPr="00AC0183">
        <w:tab/>
        <w:t>General</w:t>
      </w:r>
      <w:bookmarkEnd w:id="3055"/>
      <w:bookmarkEnd w:id="3056"/>
      <w:bookmarkEnd w:id="3057"/>
      <w:bookmarkEnd w:id="3058"/>
      <w:bookmarkEnd w:id="3059"/>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060" w:name="_Toc185515550"/>
      <w:bookmarkStart w:id="3061" w:name="_Toc192872857"/>
      <w:bookmarkStart w:id="3062" w:name="_Toc200970565"/>
      <w:bookmarkStart w:id="3063" w:name="_Toc207721896"/>
      <w:bookmarkStart w:id="3064" w:name="_Toc209520759"/>
      <w:r>
        <w:t>6.7.2.5</w:t>
      </w:r>
      <w:r w:rsidRPr="00AC0183">
        <w:t>.2</w:t>
      </w:r>
      <w:r w:rsidRPr="00AC0183">
        <w:tab/>
      </w:r>
      <w:r>
        <w:t>ACR Events</w:t>
      </w:r>
      <w:r w:rsidRPr="00AC0183">
        <w:t xml:space="preserve"> </w:t>
      </w:r>
      <w:r w:rsidRPr="00AC0183">
        <w:rPr>
          <w:lang w:val="en-US"/>
        </w:rPr>
        <w:t>Notification</w:t>
      </w:r>
      <w:bookmarkEnd w:id="3060"/>
      <w:bookmarkEnd w:id="3061"/>
      <w:bookmarkEnd w:id="3062"/>
      <w:bookmarkEnd w:id="3063"/>
      <w:bookmarkEnd w:id="3064"/>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065" w:name="_Toc185515551"/>
      <w:bookmarkStart w:id="3066" w:name="_Toc192872858"/>
      <w:bookmarkStart w:id="3067" w:name="_Toc200970566"/>
      <w:bookmarkStart w:id="3068" w:name="_Toc207721897"/>
      <w:bookmarkStart w:id="3069" w:name="_Toc209520760"/>
      <w:r w:rsidRPr="00794D38">
        <w:t>6A</w:t>
      </w:r>
      <w:r w:rsidR="00CB3144">
        <w:tab/>
      </w:r>
      <w:bookmarkEnd w:id="2809"/>
      <w:r w:rsidR="00D656F0">
        <w:t>Services offered by the Cloud Application Server (CAS)</w:t>
      </w:r>
      <w:bookmarkEnd w:id="2810"/>
      <w:bookmarkEnd w:id="2811"/>
      <w:bookmarkEnd w:id="3065"/>
      <w:bookmarkEnd w:id="3066"/>
      <w:bookmarkEnd w:id="3067"/>
      <w:bookmarkEnd w:id="3068"/>
      <w:bookmarkEnd w:id="3069"/>
    </w:p>
    <w:p w14:paraId="3E3EA928" w14:textId="77777777" w:rsidR="00794D38" w:rsidRDefault="00794D38" w:rsidP="00794D38">
      <w:pPr>
        <w:pStyle w:val="Heading2"/>
      </w:pPr>
      <w:bookmarkStart w:id="3070" w:name="_Toc145707813"/>
      <w:bookmarkStart w:id="3071" w:name="_Toc160570292"/>
      <w:bookmarkStart w:id="3072" w:name="_Toc162007888"/>
      <w:bookmarkStart w:id="3073" w:name="_Toc185515552"/>
      <w:bookmarkStart w:id="3074" w:name="_Toc192872859"/>
      <w:bookmarkStart w:id="3075" w:name="_Toc200970567"/>
      <w:bookmarkStart w:id="3076" w:name="_Toc207721898"/>
      <w:bookmarkStart w:id="3077" w:name="_Toc209520761"/>
      <w:r>
        <w:t>6A.1</w:t>
      </w:r>
      <w:r>
        <w:tab/>
        <w:t>Introduction</w:t>
      </w:r>
      <w:bookmarkEnd w:id="3070"/>
      <w:bookmarkEnd w:id="3071"/>
      <w:bookmarkEnd w:id="3072"/>
      <w:bookmarkEnd w:id="3073"/>
      <w:bookmarkEnd w:id="3074"/>
      <w:bookmarkEnd w:id="3075"/>
      <w:bookmarkEnd w:id="3076"/>
      <w:bookmarkEnd w:id="307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078" w:name="_Toc145707814"/>
      <w:bookmarkStart w:id="3079" w:name="_Toc160570293"/>
      <w:bookmarkStart w:id="3080" w:name="_Toc162007889"/>
      <w:bookmarkStart w:id="3081" w:name="_Toc185515553"/>
      <w:bookmarkStart w:id="3082" w:name="_Toc192872860"/>
      <w:bookmarkStart w:id="3083" w:name="_Toc200970568"/>
      <w:bookmarkStart w:id="3084" w:name="_Toc207721899"/>
      <w:bookmarkStart w:id="3085" w:name="_Toc209520762"/>
      <w:r>
        <w:t>6A.2</w:t>
      </w:r>
      <w:r>
        <w:tab/>
        <w:t>Ecas_SelectedEES Service</w:t>
      </w:r>
      <w:bookmarkEnd w:id="3078"/>
      <w:bookmarkEnd w:id="3079"/>
      <w:bookmarkEnd w:id="3080"/>
      <w:bookmarkEnd w:id="3081"/>
      <w:bookmarkEnd w:id="3082"/>
      <w:bookmarkEnd w:id="3083"/>
      <w:bookmarkEnd w:id="3084"/>
      <w:bookmarkEnd w:id="3085"/>
    </w:p>
    <w:p w14:paraId="124A75D3" w14:textId="77777777" w:rsidR="00794D38" w:rsidRDefault="00794D38" w:rsidP="00794D38">
      <w:pPr>
        <w:pStyle w:val="Heading3"/>
      </w:pPr>
      <w:bookmarkStart w:id="3086" w:name="_Toc129169536"/>
      <w:bookmarkStart w:id="3087" w:name="_Toc145707815"/>
      <w:bookmarkStart w:id="3088" w:name="_Toc160570294"/>
      <w:bookmarkStart w:id="3089" w:name="_Toc162007890"/>
      <w:bookmarkStart w:id="3090" w:name="_Toc185515554"/>
      <w:bookmarkStart w:id="3091" w:name="_Toc192872861"/>
      <w:bookmarkStart w:id="3092" w:name="_Toc200970569"/>
      <w:bookmarkStart w:id="3093" w:name="_Toc207721900"/>
      <w:bookmarkStart w:id="3094" w:name="_Toc209520763"/>
      <w:r>
        <w:t>6A.2.1</w:t>
      </w:r>
      <w:r>
        <w:tab/>
        <w:t>Service Description</w:t>
      </w:r>
      <w:bookmarkEnd w:id="3086"/>
      <w:bookmarkEnd w:id="3087"/>
      <w:bookmarkEnd w:id="3088"/>
      <w:bookmarkEnd w:id="3089"/>
      <w:bookmarkEnd w:id="3090"/>
      <w:bookmarkEnd w:id="3091"/>
      <w:bookmarkEnd w:id="3092"/>
      <w:bookmarkEnd w:id="3093"/>
      <w:bookmarkEnd w:id="309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095" w:name="_Toc129169537"/>
      <w:bookmarkStart w:id="3096" w:name="_Toc145707816"/>
      <w:bookmarkStart w:id="3097" w:name="_Toc160570295"/>
      <w:bookmarkStart w:id="3098" w:name="_Toc162007891"/>
      <w:bookmarkStart w:id="3099" w:name="_Toc185515555"/>
      <w:bookmarkStart w:id="3100" w:name="_Toc192872862"/>
      <w:bookmarkStart w:id="3101" w:name="_Toc200970570"/>
      <w:bookmarkStart w:id="3102" w:name="_Toc207721901"/>
      <w:bookmarkStart w:id="3103" w:name="_Toc209520764"/>
      <w:r>
        <w:lastRenderedPageBreak/>
        <w:t>6A.2.2</w:t>
      </w:r>
      <w:r>
        <w:tab/>
        <w:t>Service Operations</w:t>
      </w:r>
      <w:bookmarkEnd w:id="3095"/>
      <w:bookmarkEnd w:id="3096"/>
      <w:bookmarkEnd w:id="3097"/>
      <w:bookmarkEnd w:id="3098"/>
      <w:bookmarkEnd w:id="3099"/>
      <w:bookmarkEnd w:id="3100"/>
      <w:bookmarkEnd w:id="3101"/>
      <w:bookmarkEnd w:id="3102"/>
      <w:bookmarkEnd w:id="3103"/>
    </w:p>
    <w:p w14:paraId="5F904993" w14:textId="77777777" w:rsidR="00794D38" w:rsidRDefault="00794D38" w:rsidP="00794D38">
      <w:pPr>
        <w:pStyle w:val="Heading4"/>
      </w:pPr>
      <w:bookmarkStart w:id="3104" w:name="_Toc129169538"/>
      <w:bookmarkStart w:id="3105" w:name="_Toc145707817"/>
      <w:bookmarkStart w:id="3106" w:name="_Toc160570296"/>
      <w:bookmarkStart w:id="3107" w:name="_Toc162007892"/>
      <w:bookmarkStart w:id="3108" w:name="_Toc185515556"/>
      <w:bookmarkStart w:id="3109" w:name="_Toc192872863"/>
      <w:bookmarkStart w:id="3110" w:name="_Toc200970571"/>
      <w:bookmarkStart w:id="3111" w:name="_Toc207721902"/>
      <w:bookmarkStart w:id="3112" w:name="_Toc209520765"/>
      <w:r>
        <w:t>6A.2.2.1</w:t>
      </w:r>
      <w:r>
        <w:tab/>
        <w:t>Introduction</w:t>
      </w:r>
      <w:bookmarkEnd w:id="3104"/>
      <w:bookmarkEnd w:id="3105"/>
      <w:bookmarkEnd w:id="3106"/>
      <w:bookmarkEnd w:id="3107"/>
      <w:bookmarkEnd w:id="3108"/>
      <w:bookmarkEnd w:id="3109"/>
      <w:bookmarkEnd w:id="3110"/>
      <w:bookmarkEnd w:id="3111"/>
      <w:bookmarkEnd w:id="311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113" w:name="_Toc129169539"/>
      <w:bookmarkStart w:id="3114" w:name="_Toc145707818"/>
      <w:bookmarkStart w:id="3115" w:name="_Toc160570297"/>
      <w:bookmarkStart w:id="3116" w:name="_Toc162007893"/>
      <w:bookmarkStart w:id="3117" w:name="_Toc185515557"/>
      <w:bookmarkStart w:id="3118" w:name="_Toc192872864"/>
      <w:bookmarkStart w:id="3119" w:name="_Toc200970572"/>
      <w:bookmarkStart w:id="3120" w:name="_Toc207721903"/>
      <w:bookmarkStart w:id="3121" w:name="_Toc209520766"/>
      <w:r>
        <w:t>6A.2.2.2</w:t>
      </w:r>
      <w:r>
        <w:tab/>
        <w:t>Ecas_SelectedEES_Request</w:t>
      </w:r>
      <w:bookmarkEnd w:id="3113"/>
      <w:bookmarkEnd w:id="3114"/>
      <w:bookmarkEnd w:id="3115"/>
      <w:bookmarkEnd w:id="3116"/>
      <w:bookmarkEnd w:id="3117"/>
      <w:bookmarkEnd w:id="3118"/>
      <w:bookmarkEnd w:id="3119"/>
      <w:bookmarkEnd w:id="3120"/>
      <w:bookmarkEnd w:id="3121"/>
    </w:p>
    <w:p w14:paraId="71FBC382" w14:textId="77777777" w:rsidR="00794D38" w:rsidRDefault="00794D38" w:rsidP="00794D38">
      <w:pPr>
        <w:pStyle w:val="Heading5"/>
      </w:pPr>
      <w:bookmarkStart w:id="3122" w:name="_Toc129169540"/>
      <w:bookmarkStart w:id="3123" w:name="_Toc145707819"/>
      <w:bookmarkStart w:id="3124" w:name="_Toc160570298"/>
      <w:bookmarkStart w:id="3125" w:name="_Toc162007894"/>
      <w:bookmarkStart w:id="3126" w:name="_Toc185515558"/>
      <w:bookmarkStart w:id="3127" w:name="_Toc192872865"/>
      <w:bookmarkStart w:id="3128" w:name="_Toc200970573"/>
      <w:bookmarkStart w:id="3129" w:name="_Toc207721904"/>
      <w:bookmarkStart w:id="3130" w:name="_Toc209520767"/>
      <w:r>
        <w:t>6A.2.2.2.1</w:t>
      </w:r>
      <w:r>
        <w:tab/>
        <w:t>General</w:t>
      </w:r>
      <w:bookmarkEnd w:id="3122"/>
      <w:bookmarkEnd w:id="3123"/>
      <w:bookmarkEnd w:id="3124"/>
      <w:bookmarkEnd w:id="3125"/>
      <w:bookmarkEnd w:id="3126"/>
      <w:bookmarkEnd w:id="3127"/>
      <w:bookmarkEnd w:id="3128"/>
      <w:bookmarkEnd w:id="3129"/>
      <w:bookmarkEnd w:id="3130"/>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131" w:name="_Toc129169541"/>
      <w:bookmarkStart w:id="3132" w:name="_Toc145707820"/>
      <w:bookmarkStart w:id="3133" w:name="_Toc160570299"/>
      <w:bookmarkStart w:id="3134" w:name="_Toc162007895"/>
      <w:bookmarkStart w:id="3135" w:name="_Toc185515559"/>
      <w:bookmarkStart w:id="3136" w:name="_Toc192872866"/>
      <w:bookmarkStart w:id="3137" w:name="_Toc200970574"/>
      <w:bookmarkStart w:id="3138" w:name="_Toc207721905"/>
      <w:bookmarkStart w:id="3139" w:name="_Toc209520768"/>
      <w:r>
        <w:t>6A.2.2.2.2</w:t>
      </w:r>
      <w:r>
        <w:tab/>
        <w:t>Service consumer inform</w:t>
      </w:r>
      <w:r w:rsidR="00D656F0">
        <w:t>ing</w:t>
      </w:r>
      <w:r>
        <w:t xml:space="preserve"> the CAS of the selected EES using Ecas_SelectedEES_Declare operation</w:t>
      </w:r>
      <w:bookmarkEnd w:id="3131"/>
      <w:bookmarkEnd w:id="3132"/>
      <w:bookmarkEnd w:id="3133"/>
      <w:bookmarkEnd w:id="3134"/>
      <w:bookmarkEnd w:id="3135"/>
      <w:bookmarkEnd w:id="3136"/>
      <w:bookmarkEnd w:id="3137"/>
      <w:bookmarkEnd w:id="3138"/>
      <w:bookmarkEnd w:id="3139"/>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140" w:name="_Toc160570300"/>
      <w:bookmarkStart w:id="3141" w:name="_Toc162007896"/>
      <w:bookmarkStart w:id="3142" w:name="_Toc185515560"/>
      <w:bookmarkStart w:id="3143" w:name="_Toc192872867"/>
      <w:bookmarkStart w:id="3144" w:name="_Toc200970575"/>
      <w:bookmarkStart w:id="3145" w:name="_Toc207721906"/>
      <w:bookmarkStart w:id="3146" w:name="_Toc209520769"/>
      <w:r w:rsidRPr="002B0B42">
        <w:t>6B</w:t>
      </w:r>
      <w:r>
        <w:tab/>
        <w:t>Services offered by the Cloud Enabler Server (CES)</w:t>
      </w:r>
      <w:bookmarkEnd w:id="3140"/>
      <w:bookmarkEnd w:id="3141"/>
      <w:bookmarkEnd w:id="3142"/>
      <w:bookmarkEnd w:id="3143"/>
      <w:bookmarkEnd w:id="3144"/>
      <w:bookmarkEnd w:id="3145"/>
      <w:bookmarkEnd w:id="3146"/>
    </w:p>
    <w:p w14:paraId="705FC51B" w14:textId="77777777" w:rsidR="00D656F0" w:rsidRDefault="00D656F0" w:rsidP="00D656F0">
      <w:pPr>
        <w:pStyle w:val="Heading2"/>
      </w:pPr>
      <w:bookmarkStart w:id="3147" w:name="_Toc160570301"/>
      <w:bookmarkStart w:id="3148" w:name="_Toc162007897"/>
      <w:bookmarkStart w:id="3149" w:name="_Toc185515561"/>
      <w:bookmarkStart w:id="3150" w:name="_Toc192872868"/>
      <w:bookmarkStart w:id="3151" w:name="_Toc200970576"/>
      <w:bookmarkStart w:id="3152" w:name="_Toc207721907"/>
      <w:bookmarkStart w:id="3153" w:name="_Toc209520770"/>
      <w:r w:rsidRPr="002B0B42">
        <w:t>6B</w:t>
      </w:r>
      <w:r>
        <w:t>.1</w:t>
      </w:r>
      <w:r>
        <w:tab/>
        <w:t>Introduction</w:t>
      </w:r>
      <w:bookmarkEnd w:id="3147"/>
      <w:bookmarkEnd w:id="3148"/>
      <w:bookmarkEnd w:id="3149"/>
      <w:bookmarkEnd w:id="3150"/>
      <w:bookmarkEnd w:id="3151"/>
      <w:bookmarkEnd w:id="3152"/>
      <w:bookmarkEnd w:id="3153"/>
    </w:p>
    <w:p w14:paraId="73EC6A4B" w14:textId="77777777" w:rsidR="00BA71B7" w:rsidRPr="001D62C7" w:rsidRDefault="00BA71B7" w:rsidP="00BA71B7">
      <w:bookmarkStart w:id="3154" w:name="_Toc85734210"/>
      <w:bookmarkStart w:id="3155" w:name="_Toc89431509"/>
      <w:bookmarkStart w:id="3156" w:name="_Toc97042317"/>
      <w:bookmarkStart w:id="3157" w:name="_Toc97045461"/>
      <w:bookmarkStart w:id="3158" w:name="_Toc97155206"/>
      <w:bookmarkStart w:id="3159" w:name="_Toc101521343"/>
      <w:bookmarkStart w:id="3160" w:name="_Toc138761611"/>
      <w:bookmarkStart w:id="3161" w:name="_Toc145707821"/>
      <w:bookmarkStart w:id="3162" w:name="_Toc160570302"/>
      <w:bookmarkStart w:id="316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164" w:name="_Toc185515562"/>
      <w:bookmarkStart w:id="3165" w:name="_Toc192872869"/>
      <w:bookmarkStart w:id="3166" w:name="_Toc200970577"/>
      <w:bookmarkStart w:id="3167" w:name="_Toc207721908"/>
      <w:bookmarkStart w:id="3168" w:name="_Toc209520771"/>
      <w:r>
        <w:t>7</w:t>
      </w:r>
      <w:r w:rsidR="00B64F7C">
        <w:tab/>
      </w:r>
      <w:r w:rsidR="00AD6A62">
        <w:t xml:space="preserve">Information applicable to </w:t>
      </w:r>
      <w:r w:rsidR="008064B9">
        <w:t>several</w:t>
      </w:r>
      <w:r w:rsidR="00B64F7C">
        <w:t xml:space="preserve"> </w:t>
      </w:r>
      <w:r w:rsidR="00F37749">
        <w:t>APIs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2F88C71" w14:textId="77777777" w:rsidR="00755AA5" w:rsidRDefault="00755AA5" w:rsidP="00755AA5">
      <w:pPr>
        <w:pStyle w:val="Heading2"/>
        <w:rPr>
          <w:lang w:val="en-US"/>
        </w:rPr>
      </w:pPr>
      <w:bookmarkStart w:id="3169" w:name="_Toc85734211"/>
      <w:bookmarkStart w:id="3170" w:name="_Toc89431510"/>
      <w:bookmarkStart w:id="3171" w:name="_Toc97042318"/>
      <w:bookmarkStart w:id="3172" w:name="_Toc97045462"/>
      <w:bookmarkStart w:id="3173" w:name="_Toc97155207"/>
      <w:bookmarkStart w:id="3174" w:name="_Toc101521344"/>
      <w:bookmarkStart w:id="3175" w:name="_Toc138761612"/>
      <w:bookmarkStart w:id="3176" w:name="_Toc145707822"/>
      <w:bookmarkStart w:id="3177" w:name="_Toc160570303"/>
      <w:bookmarkStart w:id="3178" w:name="_Toc162007899"/>
      <w:bookmarkStart w:id="3179" w:name="_Toc185515563"/>
      <w:bookmarkStart w:id="3180" w:name="_Toc192872870"/>
      <w:bookmarkStart w:id="3181" w:name="_Toc200970578"/>
      <w:bookmarkStart w:id="3182" w:name="_Toc207721909"/>
      <w:bookmarkStart w:id="3183" w:name="_Toc209520772"/>
      <w:r>
        <w:rPr>
          <w:lang w:val="en-US"/>
        </w:rPr>
        <w:t>7.1</w:t>
      </w:r>
      <w:r>
        <w:rPr>
          <w:lang w:val="en-US"/>
        </w:rPr>
        <w:tab/>
        <w:t>General</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184" w:name="_Toc85734212"/>
      <w:bookmarkStart w:id="3185" w:name="_Toc89431511"/>
      <w:bookmarkStart w:id="3186" w:name="_Toc97042319"/>
      <w:bookmarkStart w:id="3187" w:name="_Toc97045463"/>
      <w:bookmarkStart w:id="3188" w:name="_Toc97155208"/>
      <w:bookmarkStart w:id="3189" w:name="_Toc101521345"/>
      <w:bookmarkStart w:id="3190" w:name="_Toc138761613"/>
      <w:bookmarkStart w:id="3191" w:name="_Toc145707823"/>
      <w:bookmarkStart w:id="3192" w:name="_Toc160570304"/>
      <w:bookmarkStart w:id="3193" w:name="_Toc162007900"/>
      <w:bookmarkStart w:id="3194" w:name="_Toc185515564"/>
      <w:bookmarkStart w:id="3195" w:name="_Toc192872871"/>
      <w:bookmarkStart w:id="3196" w:name="_Toc200970579"/>
      <w:bookmarkStart w:id="3197" w:name="_Toc207721910"/>
      <w:bookmarkStart w:id="3198" w:name="_Toc209520773"/>
      <w:r>
        <w:rPr>
          <w:lang w:val="en-US"/>
        </w:rPr>
        <w:t>7.2</w:t>
      </w:r>
      <w:r>
        <w:rPr>
          <w:lang w:val="en-US"/>
        </w:rPr>
        <w:tab/>
        <w:t>Data Types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87032A7" w14:textId="77777777" w:rsidR="00755AA5" w:rsidRDefault="00755AA5" w:rsidP="00755AA5">
      <w:pPr>
        <w:pStyle w:val="Heading3"/>
        <w:rPr>
          <w:lang w:val="en-US"/>
        </w:rPr>
      </w:pPr>
      <w:bookmarkStart w:id="3199" w:name="_Toc85734213"/>
      <w:bookmarkStart w:id="3200" w:name="_Toc89431512"/>
      <w:bookmarkStart w:id="3201" w:name="_Toc97042320"/>
      <w:bookmarkStart w:id="3202" w:name="_Toc97045464"/>
      <w:bookmarkStart w:id="3203" w:name="_Toc97155209"/>
      <w:bookmarkStart w:id="3204" w:name="_Toc101521346"/>
      <w:bookmarkStart w:id="3205" w:name="_Toc138761614"/>
      <w:bookmarkStart w:id="3206" w:name="_Toc145707824"/>
      <w:bookmarkStart w:id="3207" w:name="_Toc160570305"/>
      <w:bookmarkStart w:id="3208" w:name="_Toc162007901"/>
      <w:bookmarkStart w:id="3209" w:name="_Toc185515565"/>
      <w:bookmarkStart w:id="3210" w:name="_Toc192872872"/>
      <w:bookmarkStart w:id="3211" w:name="_Toc200970580"/>
      <w:bookmarkStart w:id="3212" w:name="_Toc207721911"/>
      <w:bookmarkStart w:id="3213" w:name="_Toc209520774"/>
      <w:r>
        <w:rPr>
          <w:lang w:val="en-US"/>
        </w:rPr>
        <w:t>7.2.1</w:t>
      </w:r>
      <w:r>
        <w:rPr>
          <w:lang w:val="en-US"/>
        </w:rPr>
        <w:tab/>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214" w:name="_Toc85734214"/>
      <w:bookmarkStart w:id="3215" w:name="_Toc89431513"/>
      <w:bookmarkStart w:id="3216" w:name="_Toc97042321"/>
      <w:bookmarkStart w:id="3217" w:name="_Toc97045465"/>
      <w:bookmarkStart w:id="3218" w:name="_Toc97155210"/>
    </w:p>
    <w:p w14:paraId="5421DF80" w14:textId="03F52090" w:rsidR="00755AA5" w:rsidRDefault="00755AA5" w:rsidP="00755AA5">
      <w:pPr>
        <w:pStyle w:val="Heading3"/>
        <w:rPr>
          <w:lang w:val="en-US"/>
        </w:rPr>
      </w:pPr>
      <w:bookmarkStart w:id="3219" w:name="_Toc101521347"/>
      <w:bookmarkStart w:id="3220" w:name="_Toc138761615"/>
      <w:bookmarkStart w:id="3221" w:name="_Toc145707825"/>
      <w:bookmarkStart w:id="3222" w:name="_Toc160570306"/>
      <w:bookmarkStart w:id="3223" w:name="_Toc162007902"/>
      <w:bookmarkStart w:id="3224" w:name="_Toc185515566"/>
      <w:bookmarkStart w:id="3225" w:name="_Toc192872873"/>
      <w:bookmarkStart w:id="3226" w:name="_Toc200970581"/>
      <w:bookmarkStart w:id="3227" w:name="_Toc207721912"/>
      <w:bookmarkStart w:id="3228" w:name="_Toc209520775"/>
      <w:r>
        <w:rPr>
          <w:lang w:val="en-US"/>
        </w:rPr>
        <w:t>7.2.2</w:t>
      </w:r>
      <w:r>
        <w:rPr>
          <w:lang w:val="en-US"/>
        </w:rPr>
        <w:tab/>
        <w:t>Referenced structured data types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229" w:name="_Toc85734215"/>
      <w:bookmarkStart w:id="3230" w:name="_Toc89431514"/>
      <w:bookmarkStart w:id="3231" w:name="_Toc97042322"/>
      <w:bookmarkStart w:id="3232" w:name="_Toc97045466"/>
      <w:bookmarkStart w:id="3233" w:name="_Toc97155211"/>
      <w:bookmarkStart w:id="3234" w:name="_Toc101521348"/>
      <w:bookmarkStart w:id="3235" w:name="_Toc138761616"/>
      <w:bookmarkStart w:id="3236" w:name="_Toc145707826"/>
      <w:bookmarkStart w:id="3237" w:name="_Toc160570307"/>
      <w:bookmarkStart w:id="3238" w:name="_Toc162007903"/>
      <w:bookmarkStart w:id="3239" w:name="_Toc185515567"/>
      <w:bookmarkStart w:id="3240" w:name="_Toc192872874"/>
      <w:bookmarkStart w:id="3241" w:name="_Toc200970582"/>
      <w:bookmarkStart w:id="3242" w:name="_Toc207721913"/>
      <w:bookmarkStart w:id="3243" w:name="_Toc209520776"/>
      <w:r>
        <w:rPr>
          <w:lang w:val="en-US"/>
        </w:rPr>
        <w:t>7.2.3</w:t>
      </w:r>
      <w:r>
        <w:rPr>
          <w:lang w:val="en-US"/>
        </w:rPr>
        <w:tab/>
        <w:t>Referenced simple data types and enumerations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244" w:name="_Toc85734216"/>
      <w:bookmarkStart w:id="3245" w:name="_Toc89431515"/>
      <w:bookmarkStart w:id="3246" w:name="_Toc97042323"/>
      <w:bookmarkStart w:id="3247" w:name="_Toc97045467"/>
      <w:bookmarkStart w:id="3248" w:name="_Toc97155212"/>
      <w:bookmarkStart w:id="3249" w:name="_Toc101521349"/>
      <w:bookmarkStart w:id="3250" w:name="_Toc138761617"/>
      <w:bookmarkStart w:id="3251" w:name="_Toc145707827"/>
      <w:bookmarkStart w:id="3252" w:name="_Toc160570308"/>
      <w:bookmarkStart w:id="3253" w:name="_Toc162007904"/>
      <w:bookmarkStart w:id="3254" w:name="_Toc185515568"/>
      <w:bookmarkStart w:id="3255" w:name="_Toc192872875"/>
      <w:bookmarkStart w:id="3256" w:name="_Toc200970583"/>
      <w:bookmarkStart w:id="3257" w:name="_Toc207721914"/>
      <w:bookmarkStart w:id="3258" w:name="_Toc209520777"/>
      <w:r>
        <w:rPr>
          <w:lang w:val="en-US"/>
        </w:rPr>
        <w:t>7.3</w:t>
      </w:r>
      <w:r>
        <w:rPr>
          <w:lang w:val="en-US"/>
        </w:rPr>
        <w:tab/>
        <w:t>Usage of HTTP</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259" w:name="_Toc85734217"/>
      <w:bookmarkStart w:id="3260" w:name="_Toc89431516"/>
      <w:bookmarkStart w:id="3261" w:name="_Toc97042324"/>
      <w:bookmarkStart w:id="3262" w:name="_Toc97045468"/>
      <w:bookmarkStart w:id="3263" w:name="_Toc97155213"/>
      <w:bookmarkStart w:id="3264" w:name="_Toc101521350"/>
      <w:bookmarkStart w:id="3265" w:name="_Toc138761618"/>
      <w:bookmarkStart w:id="3266" w:name="_Toc145707828"/>
      <w:bookmarkStart w:id="3267" w:name="_Toc160570309"/>
      <w:bookmarkStart w:id="3268" w:name="_Toc162007905"/>
      <w:bookmarkStart w:id="3269" w:name="_Toc185515569"/>
      <w:bookmarkStart w:id="3270" w:name="_Toc192872876"/>
      <w:bookmarkStart w:id="3271" w:name="_Toc200970584"/>
      <w:bookmarkStart w:id="3272" w:name="_Toc207721915"/>
      <w:bookmarkStart w:id="3273" w:name="_Toc209520778"/>
      <w:r>
        <w:rPr>
          <w:lang w:val="en-US"/>
        </w:rPr>
        <w:t>7.4</w:t>
      </w:r>
      <w:r>
        <w:rPr>
          <w:lang w:val="en-US"/>
        </w:rPr>
        <w:tab/>
        <w:t>Content type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274" w:name="_Toc85734218"/>
      <w:bookmarkStart w:id="3275" w:name="_Toc89431517"/>
      <w:bookmarkStart w:id="3276" w:name="_Toc97042325"/>
      <w:bookmarkStart w:id="3277" w:name="_Toc97045469"/>
      <w:bookmarkStart w:id="3278" w:name="_Toc97155214"/>
      <w:bookmarkStart w:id="3279" w:name="_Toc101521351"/>
      <w:bookmarkStart w:id="3280" w:name="_Toc138761619"/>
      <w:bookmarkStart w:id="3281" w:name="_Toc145707829"/>
      <w:bookmarkStart w:id="3282" w:name="_Toc160570310"/>
      <w:bookmarkStart w:id="3283" w:name="_Toc162007906"/>
      <w:bookmarkStart w:id="3284" w:name="_Toc185515570"/>
      <w:bookmarkStart w:id="3285" w:name="_Toc192872877"/>
      <w:bookmarkStart w:id="3286" w:name="_Toc200970585"/>
      <w:bookmarkStart w:id="3287" w:name="_Toc207721916"/>
      <w:bookmarkStart w:id="3288" w:name="_Toc209520779"/>
      <w:r>
        <w:rPr>
          <w:lang w:val="en-US"/>
        </w:rPr>
        <w:t>7.5</w:t>
      </w:r>
      <w:r>
        <w:rPr>
          <w:lang w:val="en-US"/>
        </w:rPr>
        <w:tab/>
        <w:t>URI structure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6DC1DC1" w14:textId="77777777" w:rsidR="00755AA5" w:rsidRDefault="00755AA5" w:rsidP="00755AA5">
      <w:pPr>
        <w:pStyle w:val="Heading3"/>
        <w:rPr>
          <w:lang w:val="en-US"/>
        </w:rPr>
      </w:pPr>
      <w:bookmarkStart w:id="3289" w:name="_Toc85734219"/>
      <w:bookmarkStart w:id="3290" w:name="_Toc89431518"/>
      <w:bookmarkStart w:id="3291" w:name="_Toc97042326"/>
      <w:bookmarkStart w:id="3292" w:name="_Toc97045470"/>
      <w:bookmarkStart w:id="3293" w:name="_Toc97155215"/>
      <w:bookmarkStart w:id="3294" w:name="_Toc101521352"/>
      <w:bookmarkStart w:id="3295" w:name="_Toc138761620"/>
      <w:bookmarkStart w:id="3296" w:name="_Toc145707830"/>
      <w:bookmarkStart w:id="3297" w:name="_Toc160570311"/>
      <w:bookmarkStart w:id="3298" w:name="_Toc162007907"/>
      <w:bookmarkStart w:id="3299" w:name="_Toc185515571"/>
      <w:bookmarkStart w:id="3300" w:name="_Toc192872878"/>
      <w:bookmarkStart w:id="3301" w:name="_Toc200970586"/>
      <w:bookmarkStart w:id="3302" w:name="_Toc207721917"/>
      <w:bookmarkStart w:id="3303" w:name="_Toc209520780"/>
      <w:r>
        <w:rPr>
          <w:lang w:val="en-US"/>
        </w:rPr>
        <w:t>7.5.1</w:t>
      </w:r>
      <w:r>
        <w:rPr>
          <w:lang w:val="en-US"/>
        </w:rPr>
        <w:tab/>
        <w:t>Resource URI structure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304" w:name="_Toc85734220"/>
      <w:bookmarkStart w:id="3305" w:name="_Toc89431519"/>
      <w:bookmarkStart w:id="3306" w:name="_Toc97042327"/>
      <w:bookmarkStart w:id="3307" w:name="_Toc97045471"/>
      <w:bookmarkStart w:id="3308" w:name="_Toc97155216"/>
      <w:bookmarkStart w:id="3309" w:name="_Toc101521353"/>
      <w:bookmarkStart w:id="3310" w:name="_Toc138761621"/>
      <w:bookmarkStart w:id="3311" w:name="_Toc145707831"/>
      <w:bookmarkStart w:id="3312" w:name="_Toc160570312"/>
      <w:bookmarkStart w:id="3313" w:name="_Toc162007908"/>
      <w:bookmarkStart w:id="3314" w:name="_Toc185515572"/>
      <w:bookmarkStart w:id="3315" w:name="_Toc192872879"/>
      <w:bookmarkStart w:id="3316" w:name="_Toc200970587"/>
      <w:bookmarkStart w:id="3317" w:name="_Toc207721918"/>
      <w:bookmarkStart w:id="3318" w:name="_Toc209520781"/>
      <w:r>
        <w:lastRenderedPageBreak/>
        <w:t>7.5.2</w:t>
      </w:r>
      <w:r>
        <w:tab/>
        <w:t>Custom operations URI structure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319" w:name="_Toc85734221"/>
      <w:bookmarkStart w:id="3320" w:name="_Toc89431520"/>
      <w:bookmarkStart w:id="3321" w:name="_Toc97042328"/>
      <w:bookmarkStart w:id="3322" w:name="_Toc97045472"/>
      <w:bookmarkStart w:id="3323" w:name="_Toc97155217"/>
      <w:bookmarkStart w:id="3324" w:name="_Toc101521354"/>
      <w:bookmarkStart w:id="3325" w:name="_Toc138761622"/>
      <w:bookmarkStart w:id="3326" w:name="_Toc145707832"/>
      <w:bookmarkStart w:id="3327" w:name="_Toc160570313"/>
      <w:bookmarkStart w:id="3328" w:name="_Toc162007909"/>
      <w:bookmarkStart w:id="3329" w:name="_Toc185515573"/>
      <w:bookmarkStart w:id="3330" w:name="_Toc192872880"/>
      <w:bookmarkStart w:id="3331" w:name="_Toc200970588"/>
      <w:bookmarkStart w:id="3332" w:name="_Toc207721919"/>
      <w:bookmarkStart w:id="3333" w:name="_Toc209520782"/>
      <w:r>
        <w:rPr>
          <w:lang w:val="en-US"/>
        </w:rPr>
        <w:t>7.6</w:t>
      </w:r>
      <w:r>
        <w:rPr>
          <w:lang w:val="en-US"/>
        </w:rPr>
        <w:tab/>
        <w:t>Notifications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334" w:name="_Toc85734222"/>
      <w:bookmarkStart w:id="3335" w:name="_Toc89431521"/>
      <w:bookmarkStart w:id="3336" w:name="_Toc97042329"/>
      <w:bookmarkStart w:id="3337" w:name="_Toc97045473"/>
      <w:bookmarkStart w:id="3338" w:name="_Toc97155218"/>
      <w:bookmarkStart w:id="3339" w:name="_Toc101521355"/>
      <w:bookmarkStart w:id="3340" w:name="_Toc138761623"/>
      <w:bookmarkStart w:id="3341" w:name="_Toc145707833"/>
      <w:bookmarkStart w:id="3342" w:name="_Toc160570314"/>
      <w:bookmarkStart w:id="3343" w:name="_Toc162007910"/>
      <w:bookmarkStart w:id="3344" w:name="_Toc185515574"/>
      <w:bookmarkStart w:id="3345" w:name="_Toc192872881"/>
      <w:bookmarkStart w:id="3346" w:name="_Toc200970589"/>
      <w:bookmarkStart w:id="3347" w:name="_Toc207721920"/>
      <w:bookmarkStart w:id="3348" w:name="_Toc209520783"/>
      <w:r>
        <w:rPr>
          <w:lang w:val="en-US"/>
        </w:rPr>
        <w:t>7.7</w:t>
      </w:r>
      <w:r>
        <w:rPr>
          <w:lang w:val="en-US"/>
        </w:rPr>
        <w:tab/>
        <w:t>Error handling</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349" w:name="_Toc85734223"/>
      <w:bookmarkStart w:id="3350" w:name="_Toc89431522"/>
      <w:bookmarkStart w:id="3351" w:name="_Toc97042330"/>
      <w:bookmarkStart w:id="3352" w:name="_Toc97045474"/>
      <w:bookmarkStart w:id="3353" w:name="_Toc97155219"/>
      <w:bookmarkStart w:id="3354" w:name="_Toc101521356"/>
      <w:bookmarkStart w:id="3355" w:name="_Toc138761624"/>
      <w:bookmarkStart w:id="3356" w:name="_Toc145707834"/>
      <w:bookmarkStart w:id="3357" w:name="_Toc160570315"/>
      <w:bookmarkStart w:id="3358" w:name="_Toc162007911"/>
      <w:bookmarkStart w:id="3359" w:name="_Toc185515575"/>
      <w:bookmarkStart w:id="3360" w:name="_Toc192872882"/>
      <w:bookmarkStart w:id="3361" w:name="_Toc200970590"/>
      <w:bookmarkStart w:id="3362" w:name="_Toc207721921"/>
      <w:bookmarkStart w:id="3363" w:name="_Toc209520784"/>
      <w:r>
        <w:rPr>
          <w:lang w:val="en-US"/>
        </w:rPr>
        <w:t>7.8</w:t>
      </w:r>
      <w:r>
        <w:rPr>
          <w:lang w:val="en-US"/>
        </w:rPr>
        <w:tab/>
        <w:t>Feature negotiation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364" w:name="_Toc85734224"/>
      <w:bookmarkStart w:id="3365" w:name="_Toc89431523"/>
      <w:bookmarkStart w:id="3366" w:name="_Toc97042331"/>
      <w:bookmarkStart w:id="3367" w:name="_Toc97045475"/>
      <w:bookmarkStart w:id="3368" w:name="_Toc97155220"/>
      <w:bookmarkStart w:id="3369" w:name="_Toc101521357"/>
      <w:bookmarkStart w:id="3370" w:name="_Toc138761625"/>
      <w:bookmarkStart w:id="3371" w:name="_Toc145707835"/>
      <w:bookmarkStart w:id="3372" w:name="_Toc160570316"/>
      <w:bookmarkStart w:id="3373" w:name="_Toc162007912"/>
      <w:bookmarkStart w:id="3374" w:name="_Toc185515576"/>
      <w:bookmarkStart w:id="3375" w:name="_Toc192872883"/>
      <w:bookmarkStart w:id="3376" w:name="_Toc200970591"/>
      <w:bookmarkStart w:id="3377" w:name="_Toc207721922"/>
      <w:bookmarkStart w:id="3378" w:name="_Toc209520785"/>
      <w:r>
        <w:rPr>
          <w:lang w:val="en-US"/>
        </w:rPr>
        <w:t>7.9</w:t>
      </w:r>
      <w:r>
        <w:rPr>
          <w:lang w:val="en-US"/>
        </w:rPr>
        <w:tab/>
        <w:t>HTTP headers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379" w:name="_Toc85734225"/>
      <w:bookmarkStart w:id="3380" w:name="_Toc89431524"/>
      <w:bookmarkStart w:id="3381" w:name="_Toc97042332"/>
      <w:bookmarkStart w:id="3382" w:name="_Toc97045476"/>
      <w:bookmarkStart w:id="3383" w:name="_Toc97155221"/>
      <w:bookmarkStart w:id="3384" w:name="_Toc101521358"/>
      <w:bookmarkStart w:id="3385" w:name="_Toc138761626"/>
      <w:bookmarkStart w:id="3386" w:name="_Toc145707836"/>
      <w:bookmarkStart w:id="3387" w:name="_Toc160570317"/>
      <w:bookmarkStart w:id="3388" w:name="_Toc162007913"/>
      <w:bookmarkStart w:id="3389" w:name="_Toc185515577"/>
      <w:bookmarkStart w:id="3390" w:name="_Toc192872884"/>
      <w:bookmarkStart w:id="3391" w:name="_Toc200970592"/>
      <w:bookmarkStart w:id="3392" w:name="_Toc207721923"/>
      <w:bookmarkStart w:id="3393" w:name="_Toc209520786"/>
      <w:r>
        <w:rPr>
          <w:lang w:val="en-US"/>
        </w:rPr>
        <w:lastRenderedPageBreak/>
        <w:t>7.10</w:t>
      </w:r>
      <w:r>
        <w:rPr>
          <w:lang w:val="en-US"/>
        </w:rPr>
        <w:tab/>
        <w:t>Conventions for Open API specification files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394" w:name="_Toc85734226"/>
      <w:bookmarkStart w:id="3395" w:name="_Toc89431525"/>
      <w:bookmarkStart w:id="3396" w:name="_Toc97042333"/>
      <w:bookmarkStart w:id="3397" w:name="_Toc97045477"/>
      <w:bookmarkStart w:id="3398" w:name="_Toc97155222"/>
      <w:bookmarkStart w:id="3399" w:name="_Toc101521359"/>
      <w:bookmarkStart w:id="3400" w:name="_Toc138761627"/>
      <w:bookmarkStart w:id="3401" w:name="_Toc145707837"/>
      <w:bookmarkStart w:id="3402" w:name="_Toc160570318"/>
      <w:bookmarkStart w:id="3403" w:name="_Toc162007914"/>
      <w:bookmarkStart w:id="3404" w:name="_Toc185515578"/>
      <w:bookmarkStart w:id="3405" w:name="_Toc192872885"/>
      <w:bookmarkStart w:id="3406" w:name="_Toc200970593"/>
      <w:bookmarkStart w:id="3407" w:name="_Toc207721924"/>
      <w:bookmarkStart w:id="3408" w:name="_Toc209520787"/>
      <w:r>
        <w:t>8</w:t>
      </w:r>
      <w:r w:rsidR="00F37749">
        <w:tab/>
        <w:t>E</w:t>
      </w:r>
      <w:r w:rsidR="00461762">
        <w:t>dge Enabler Server A</w:t>
      </w:r>
      <w:r w:rsidR="00F37749">
        <w:t>PI Definitions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A2720F1" w14:textId="3BA5652C" w:rsidR="00E667B4" w:rsidRPr="00771852" w:rsidRDefault="00E667B4" w:rsidP="00E667B4">
      <w:pPr>
        <w:pStyle w:val="Heading2"/>
      </w:pPr>
      <w:bookmarkStart w:id="3409" w:name="_Toc85734227"/>
      <w:bookmarkStart w:id="3410" w:name="_Toc89431526"/>
      <w:bookmarkStart w:id="3411" w:name="_Toc97042334"/>
      <w:bookmarkStart w:id="3412" w:name="_Toc97045478"/>
      <w:bookmarkStart w:id="3413" w:name="_Toc97155223"/>
      <w:bookmarkStart w:id="3414" w:name="_Toc101521360"/>
      <w:bookmarkStart w:id="3415" w:name="_Toc138761628"/>
      <w:bookmarkStart w:id="3416" w:name="_Toc145707838"/>
      <w:bookmarkStart w:id="3417" w:name="_Toc160570319"/>
      <w:bookmarkStart w:id="3418" w:name="_Toc162007915"/>
      <w:bookmarkStart w:id="3419" w:name="_Toc185515579"/>
      <w:bookmarkStart w:id="3420" w:name="_Toc192872886"/>
      <w:bookmarkStart w:id="3421" w:name="_Toc200970594"/>
      <w:bookmarkStart w:id="3422" w:name="_Toc207721925"/>
      <w:bookmarkStart w:id="3423" w:name="_Toc209520788"/>
      <w:r>
        <w:t>8.1</w:t>
      </w:r>
      <w:r>
        <w:tab/>
        <w:t>Eees_EASRegistration API</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A27A33B" w14:textId="2BEAF11A" w:rsidR="00E667B4" w:rsidRDefault="00E667B4" w:rsidP="00E667B4">
      <w:pPr>
        <w:pStyle w:val="Heading3"/>
      </w:pPr>
      <w:bookmarkStart w:id="3424" w:name="_Toc85734228"/>
      <w:bookmarkStart w:id="3425" w:name="_Toc89431527"/>
      <w:bookmarkStart w:id="3426" w:name="_Toc97042335"/>
      <w:bookmarkStart w:id="3427" w:name="_Toc97045479"/>
      <w:bookmarkStart w:id="3428" w:name="_Toc97155224"/>
      <w:bookmarkStart w:id="3429" w:name="_Toc101521361"/>
      <w:bookmarkStart w:id="3430" w:name="_Toc138761629"/>
      <w:bookmarkStart w:id="3431" w:name="_Toc145707839"/>
      <w:bookmarkStart w:id="3432" w:name="_Toc160570320"/>
      <w:bookmarkStart w:id="3433" w:name="_Toc162007916"/>
      <w:bookmarkStart w:id="3434" w:name="_Toc185515580"/>
      <w:bookmarkStart w:id="3435" w:name="_Toc192872887"/>
      <w:bookmarkStart w:id="3436" w:name="_Toc200970595"/>
      <w:bookmarkStart w:id="3437" w:name="_Toc207721926"/>
      <w:bookmarkStart w:id="3438" w:name="_Toc209520789"/>
      <w:r>
        <w:t>8.1.1</w:t>
      </w:r>
      <w:r>
        <w:tab/>
      </w:r>
      <w:bookmarkEnd w:id="3424"/>
      <w:r w:rsidR="00D16A7A">
        <w:t>Introduction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439" w:name="_Toc85734229"/>
      <w:bookmarkStart w:id="3440" w:name="_Toc89431528"/>
      <w:bookmarkStart w:id="3441" w:name="_Toc97042336"/>
      <w:bookmarkStart w:id="3442" w:name="_Toc97045480"/>
      <w:bookmarkStart w:id="3443" w:name="_Toc97155225"/>
      <w:bookmarkStart w:id="3444" w:name="_Toc101521362"/>
      <w:bookmarkStart w:id="3445" w:name="_Toc138761630"/>
      <w:bookmarkStart w:id="3446" w:name="_Toc145707840"/>
      <w:bookmarkStart w:id="3447" w:name="_Toc160570321"/>
      <w:bookmarkStart w:id="3448" w:name="_Toc162007917"/>
      <w:bookmarkStart w:id="3449" w:name="_Toc185515581"/>
      <w:bookmarkStart w:id="3450" w:name="_Toc192872888"/>
      <w:bookmarkStart w:id="3451" w:name="_Toc200970596"/>
      <w:bookmarkStart w:id="3452" w:name="_Toc207721927"/>
      <w:bookmarkStart w:id="3453" w:name="_Toc209520790"/>
      <w:r>
        <w:t>8.</w:t>
      </w:r>
      <w:r w:rsidR="000A43F5">
        <w:t>1</w:t>
      </w:r>
      <w:r>
        <w:t>.2</w:t>
      </w:r>
      <w:r>
        <w:tab/>
        <w:t>Resources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0942E8A" w14:textId="680EAA35" w:rsidR="00E667B4" w:rsidRDefault="000A43F5" w:rsidP="00E667B4">
      <w:pPr>
        <w:pStyle w:val="Heading4"/>
      </w:pPr>
      <w:bookmarkStart w:id="3454" w:name="_Toc85734230"/>
      <w:bookmarkStart w:id="3455" w:name="_Toc89431529"/>
      <w:bookmarkStart w:id="3456" w:name="_Toc97042337"/>
      <w:bookmarkStart w:id="3457" w:name="_Toc97045481"/>
      <w:bookmarkStart w:id="3458" w:name="_Toc97155226"/>
      <w:bookmarkStart w:id="3459" w:name="_Toc101521363"/>
      <w:bookmarkStart w:id="3460" w:name="_Toc138761631"/>
      <w:bookmarkStart w:id="3461" w:name="_Toc145707841"/>
      <w:bookmarkStart w:id="3462" w:name="_Toc160570322"/>
      <w:bookmarkStart w:id="3463" w:name="_Toc162007918"/>
      <w:bookmarkStart w:id="3464" w:name="_Toc185515582"/>
      <w:bookmarkStart w:id="3465" w:name="_Toc192872889"/>
      <w:bookmarkStart w:id="3466" w:name="_Toc200970597"/>
      <w:bookmarkStart w:id="3467" w:name="_Toc207721928"/>
      <w:bookmarkStart w:id="3468" w:name="_Toc209520791"/>
      <w:r>
        <w:t>8.1</w:t>
      </w:r>
      <w:r w:rsidR="00E667B4">
        <w:t>.2.1</w:t>
      </w:r>
      <w:r w:rsidR="00E667B4">
        <w:tab/>
        <w:t>Overview</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75pt" o:ole="">
            <v:imagedata r:id="rId13" o:title=""/>
          </v:shape>
          <o:OLEObject Type="Embed" ProgID="Visio.Drawing.11" ShapeID="_x0000_i1026" DrawAspect="Content" ObjectID="_182013272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469" w:name="_Toc85734231"/>
      <w:bookmarkStart w:id="3470" w:name="_Toc89431530"/>
      <w:bookmarkStart w:id="3471" w:name="_Toc97042338"/>
      <w:bookmarkStart w:id="3472" w:name="_Toc97045482"/>
      <w:bookmarkStart w:id="3473" w:name="_Toc97155227"/>
      <w:bookmarkStart w:id="3474" w:name="_Toc101521364"/>
      <w:bookmarkStart w:id="3475" w:name="_Toc138761632"/>
      <w:bookmarkStart w:id="3476" w:name="_Toc145707842"/>
      <w:bookmarkStart w:id="3477" w:name="_Toc160570323"/>
      <w:bookmarkStart w:id="3478" w:name="_Toc162007919"/>
      <w:bookmarkStart w:id="3479" w:name="_Toc185515583"/>
      <w:bookmarkStart w:id="3480" w:name="_Toc192872890"/>
      <w:bookmarkStart w:id="3481" w:name="_Toc200970598"/>
      <w:bookmarkStart w:id="3482" w:name="_Toc207721929"/>
      <w:bookmarkStart w:id="3483" w:name="_Toc209520792"/>
      <w:r>
        <w:t>8.</w:t>
      </w:r>
      <w:r w:rsidR="000A43F5">
        <w:t>1</w:t>
      </w:r>
      <w:r>
        <w:t>.2.2</w:t>
      </w:r>
      <w:r>
        <w:tab/>
        <w:t>Resource</w:t>
      </w:r>
      <w:r w:rsidRPr="00831458">
        <w:t xml:space="preserve">: </w:t>
      </w:r>
      <w:r>
        <w:t>EAS Registrations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643C4D30" w14:textId="77777777" w:rsidR="00F90585" w:rsidRPr="004E2574" w:rsidRDefault="00F90585" w:rsidP="00F90585">
      <w:pPr>
        <w:pStyle w:val="Heading5"/>
        <w:rPr>
          <w:lang w:val="en-US" w:eastAsia="zh-CN"/>
        </w:rPr>
      </w:pPr>
      <w:bookmarkStart w:id="3484" w:name="_Toc85734232"/>
      <w:bookmarkStart w:id="3485" w:name="_Toc89431531"/>
      <w:bookmarkStart w:id="3486" w:name="_Toc97042339"/>
      <w:bookmarkStart w:id="3487" w:name="_Toc97045483"/>
      <w:bookmarkStart w:id="3488" w:name="_Toc97155228"/>
      <w:bookmarkStart w:id="3489" w:name="_Toc101521365"/>
      <w:bookmarkStart w:id="3490" w:name="_Toc138761633"/>
      <w:bookmarkStart w:id="3491" w:name="_Toc145707843"/>
      <w:bookmarkStart w:id="3492" w:name="_Toc160570324"/>
      <w:bookmarkStart w:id="3493" w:name="_Toc162007920"/>
      <w:bookmarkStart w:id="3494" w:name="_Toc185515584"/>
      <w:bookmarkStart w:id="3495" w:name="_Toc200970599"/>
      <w:bookmarkStart w:id="3496" w:name="_Toc207721930"/>
      <w:bookmarkStart w:id="3497" w:name="_Toc209520793"/>
      <w:r w:rsidRPr="004E2574">
        <w:rPr>
          <w:lang w:val="en-US" w:eastAsia="zh-CN"/>
        </w:rPr>
        <w:t>8.1.2.2.1</w:t>
      </w:r>
      <w:r w:rsidRPr="004E2574">
        <w:rPr>
          <w:lang w:val="en-US" w:eastAsia="zh-CN"/>
        </w:rPr>
        <w:tab/>
        <w:t>Description</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498" w:name="_Toc85734233"/>
      <w:bookmarkStart w:id="3499" w:name="_Toc89431532"/>
      <w:bookmarkStart w:id="3500" w:name="_Toc97042340"/>
      <w:bookmarkStart w:id="3501" w:name="_Toc97045484"/>
      <w:bookmarkStart w:id="3502" w:name="_Toc97155229"/>
      <w:bookmarkStart w:id="3503" w:name="_Toc101521366"/>
      <w:bookmarkStart w:id="3504" w:name="_Toc138761634"/>
      <w:bookmarkStart w:id="3505" w:name="_Toc145707844"/>
      <w:bookmarkStart w:id="3506" w:name="_Toc160570325"/>
      <w:bookmarkStart w:id="3507" w:name="_Toc162007921"/>
      <w:bookmarkStart w:id="3508" w:name="_Toc185515585"/>
      <w:bookmarkStart w:id="3509" w:name="_Toc192872892"/>
      <w:bookmarkStart w:id="3510" w:name="_Toc200970600"/>
      <w:bookmarkStart w:id="3511" w:name="_Toc207721931"/>
      <w:bookmarkStart w:id="3512" w:name="_Toc209520794"/>
      <w:r>
        <w:rPr>
          <w:lang w:eastAsia="zh-CN"/>
        </w:rPr>
        <w:t>8.</w:t>
      </w:r>
      <w:r w:rsidR="000A43F5">
        <w:rPr>
          <w:lang w:eastAsia="zh-CN"/>
        </w:rPr>
        <w:t>1</w:t>
      </w:r>
      <w:r>
        <w:rPr>
          <w:lang w:eastAsia="zh-CN"/>
        </w:rPr>
        <w:t>.2.2.2</w:t>
      </w:r>
      <w:r>
        <w:rPr>
          <w:lang w:eastAsia="zh-CN"/>
        </w:rPr>
        <w:tab/>
        <w:t>Resource Definition</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513" w:name="_Toc85734234"/>
      <w:bookmarkStart w:id="3514" w:name="_Toc89431533"/>
      <w:bookmarkStart w:id="3515" w:name="_Toc97042341"/>
      <w:bookmarkStart w:id="3516" w:name="_Toc97045485"/>
      <w:bookmarkStart w:id="3517" w:name="_Toc97155230"/>
      <w:bookmarkStart w:id="3518" w:name="_Toc101521367"/>
      <w:bookmarkStart w:id="3519" w:name="_Toc138761635"/>
      <w:bookmarkStart w:id="3520" w:name="_Toc145707845"/>
      <w:bookmarkStart w:id="3521" w:name="_Toc160570326"/>
      <w:bookmarkStart w:id="3522" w:name="_Toc162007922"/>
      <w:bookmarkStart w:id="3523" w:name="_Toc185515586"/>
      <w:bookmarkStart w:id="3524" w:name="_Toc192872893"/>
      <w:bookmarkStart w:id="3525" w:name="_Toc200970601"/>
      <w:bookmarkStart w:id="3526" w:name="_Toc207721932"/>
      <w:bookmarkStart w:id="3527" w:name="_Toc209520795"/>
      <w:r>
        <w:rPr>
          <w:lang w:eastAsia="zh-CN"/>
        </w:rPr>
        <w:t>8.</w:t>
      </w:r>
      <w:r w:rsidR="001166B0">
        <w:rPr>
          <w:lang w:eastAsia="zh-CN"/>
        </w:rPr>
        <w:t>1</w:t>
      </w:r>
      <w:r>
        <w:rPr>
          <w:lang w:eastAsia="zh-CN"/>
        </w:rPr>
        <w:t>.2.2.3</w:t>
      </w:r>
      <w:r>
        <w:rPr>
          <w:lang w:eastAsia="zh-CN"/>
        </w:rPr>
        <w:tab/>
        <w:t>Resource Standard Methods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3ADBAE6" w14:textId="342CFE2A" w:rsidR="00E667B4" w:rsidRDefault="001166B0" w:rsidP="00E667B4">
      <w:pPr>
        <w:pStyle w:val="Heading6"/>
        <w:rPr>
          <w:lang w:eastAsia="zh-CN"/>
        </w:rPr>
      </w:pPr>
      <w:bookmarkStart w:id="3528" w:name="_Toc85734235"/>
      <w:bookmarkStart w:id="3529" w:name="_Toc89431534"/>
      <w:bookmarkStart w:id="3530" w:name="_Toc97042342"/>
      <w:bookmarkStart w:id="3531" w:name="_Toc97045486"/>
      <w:bookmarkStart w:id="3532" w:name="_Toc97155231"/>
      <w:bookmarkStart w:id="3533" w:name="_Toc101521368"/>
      <w:bookmarkStart w:id="3534" w:name="_Toc138761636"/>
      <w:bookmarkStart w:id="3535" w:name="_Toc145707846"/>
      <w:bookmarkStart w:id="3536" w:name="_Toc160570327"/>
      <w:bookmarkStart w:id="3537" w:name="_Toc162007923"/>
      <w:bookmarkStart w:id="3538" w:name="_Toc185515587"/>
      <w:bookmarkStart w:id="3539" w:name="_Toc192872894"/>
      <w:bookmarkStart w:id="3540" w:name="_Toc200970602"/>
      <w:bookmarkStart w:id="3541" w:name="_Toc207721933"/>
      <w:bookmarkStart w:id="3542" w:name="_Toc209520796"/>
      <w:r>
        <w:rPr>
          <w:lang w:eastAsia="zh-CN"/>
        </w:rPr>
        <w:t>8.1</w:t>
      </w:r>
      <w:r w:rsidR="00E667B4">
        <w:rPr>
          <w:lang w:eastAsia="zh-CN"/>
        </w:rPr>
        <w:t>.2.2.3.1</w:t>
      </w:r>
      <w:r w:rsidR="00E667B4">
        <w:rPr>
          <w:lang w:eastAsia="zh-CN"/>
        </w:rPr>
        <w:tab/>
        <w:t>POST</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543" w:name="_Toc85734236"/>
      <w:bookmarkStart w:id="3544" w:name="_Toc89431535"/>
      <w:bookmarkStart w:id="3545" w:name="_Toc97042343"/>
      <w:bookmarkStart w:id="3546" w:name="_Toc97045487"/>
      <w:bookmarkStart w:id="3547" w:name="_Toc97155232"/>
      <w:bookmarkStart w:id="3548" w:name="_Toc101521369"/>
      <w:bookmarkStart w:id="3549" w:name="_Toc138761637"/>
      <w:bookmarkStart w:id="3550" w:name="_Toc145707847"/>
      <w:bookmarkStart w:id="3551" w:name="_Toc160570328"/>
      <w:bookmarkStart w:id="3552" w:name="_Toc162007924"/>
      <w:bookmarkStart w:id="3553" w:name="_Toc185515588"/>
      <w:bookmarkStart w:id="3554" w:name="_Toc192872895"/>
      <w:bookmarkStart w:id="3555" w:name="_Toc200970603"/>
      <w:bookmarkStart w:id="3556" w:name="_Toc207721934"/>
      <w:bookmarkStart w:id="3557" w:name="_Toc209520797"/>
      <w:r>
        <w:rPr>
          <w:lang w:eastAsia="zh-CN"/>
        </w:rPr>
        <w:t>8.</w:t>
      </w:r>
      <w:r w:rsidR="001166B0">
        <w:rPr>
          <w:lang w:eastAsia="zh-CN"/>
        </w:rPr>
        <w:t>1</w:t>
      </w:r>
      <w:r>
        <w:rPr>
          <w:lang w:eastAsia="zh-CN"/>
        </w:rPr>
        <w:t>.2.2.4</w:t>
      </w:r>
      <w:r>
        <w:rPr>
          <w:lang w:eastAsia="zh-CN"/>
        </w:rPr>
        <w:tab/>
        <w:t>Resource Custom Operations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558" w:name="_Toc85734237"/>
      <w:bookmarkStart w:id="3559" w:name="_Toc89431536"/>
      <w:bookmarkStart w:id="3560" w:name="_Toc97042344"/>
      <w:bookmarkStart w:id="3561" w:name="_Toc97045488"/>
      <w:bookmarkStart w:id="3562" w:name="_Toc97155233"/>
      <w:bookmarkStart w:id="3563" w:name="_Toc101521370"/>
      <w:bookmarkStart w:id="3564" w:name="_Toc138761638"/>
      <w:bookmarkStart w:id="3565" w:name="_Toc145707848"/>
      <w:bookmarkStart w:id="3566" w:name="_Toc160570329"/>
      <w:bookmarkStart w:id="3567" w:name="_Toc162007925"/>
      <w:bookmarkStart w:id="3568" w:name="_Toc185515589"/>
      <w:bookmarkStart w:id="3569" w:name="_Toc192872896"/>
      <w:bookmarkStart w:id="3570" w:name="_Toc200970604"/>
      <w:bookmarkStart w:id="3571" w:name="_Toc207721935"/>
      <w:bookmarkStart w:id="3572" w:name="_Toc209520798"/>
      <w:r>
        <w:t>8.</w:t>
      </w:r>
      <w:r w:rsidR="001166B0">
        <w:t>1</w:t>
      </w:r>
      <w:r>
        <w:t>.2.3</w:t>
      </w:r>
      <w:r>
        <w:tab/>
        <w:t>Resource</w:t>
      </w:r>
      <w:r w:rsidRPr="00831458">
        <w:t xml:space="preserve">: </w:t>
      </w:r>
      <w:r>
        <w:t>Individual EAS Registration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AA27DA2" w14:textId="68A43BFA" w:rsidR="00E667B4" w:rsidRDefault="00E667B4" w:rsidP="00E667B4">
      <w:pPr>
        <w:pStyle w:val="Heading5"/>
        <w:rPr>
          <w:lang w:eastAsia="zh-CN"/>
        </w:rPr>
      </w:pPr>
      <w:bookmarkStart w:id="3573" w:name="_Toc85734238"/>
      <w:bookmarkStart w:id="3574" w:name="_Toc89431537"/>
      <w:bookmarkStart w:id="3575" w:name="_Toc97042345"/>
      <w:bookmarkStart w:id="3576" w:name="_Toc97045489"/>
      <w:bookmarkStart w:id="3577" w:name="_Toc97155234"/>
      <w:bookmarkStart w:id="3578" w:name="_Toc101521371"/>
      <w:bookmarkStart w:id="3579" w:name="_Toc138761639"/>
      <w:bookmarkStart w:id="3580" w:name="_Toc145707849"/>
      <w:bookmarkStart w:id="3581" w:name="_Toc160570330"/>
      <w:bookmarkStart w:id="3582" w:name="_Toc162007926"/>
      <w:bookmarkStart w:id="3583" w:name="_Toc185515590"/>
      <w:bookmarkStart w:id="3584" w:name="_Toc192872897"/>
      <w:bookmarkStart w:id="3585" w:name="_Toc200970605"/>
      <w:bookmarkStart w:id="3586" w:name="_Toc207721936"/>
      <w:bookmarkStart w:id="3587" w:name="_Toc209520799"/>
      <w:r>
        <w:rPr>
          <w:lang w:eastAsia="zh-CN"/>
        </w:rPr>
        <w:t>8.</w:t>
      </w:r>
      <w:r w:rsidR="001166B0">
        <w:rPr>
          <w:lang w:eastAsia="zh-CN"/>
        </w:rPr>
        <w:t>1</w:t>
      </w:r>
      <w:r>
        <w:rPr>
          <w:lang w:eastAsia="zh-CN"/>
        </w:rPr>
        <w:t>.2.3.1</w:t>
      </w:r>
      <w:r>
        <w:rPr>
          <w:lang w:eastAsia="zh-CN"/>
        </w:rPr>
        <w:tab/>
        <w:t>Description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588" w:name="_Toc85734239"/>
      <w:bookmarkStart w:id="3589" w:name="_Toc89431538"/>
      <w:bookmarkStart w:id="3590" w:name="_Toc97042346"/>
      <w:bookmarkStart w:id="3591" w:name="_Toc97045490"/>
      <w:bookmarkStart w:id="3592" w:name="_Toc97155235"/>
      <w:bookmarkStart w:id="3593" w:name="_Toc101521372"/>
      <w:bookmarkStart w:id="3594" w:name="_Toc138761640"/>
      <w:bookmarkStart w:id="3595" w:name="_Toc145707850"/>
      <w:bookmarkStart w:id="3596" w:name="_Toc160570331"/>
      <w:bookmarkStart w:id="3597" w:name="_Toc162007927"/>
      <w:bookmarkStart w:id="3598" w:name="_Toc185515591"/>
      <w:bookmarkStart w:id="3599" w:name="_Toc192872898"/>
      <w:bookmarkStart w:id="3600" w:name="_Toc200970606"/>
      <w:bookmarkStart w:id="3601" w:name="_Toc207721937"/>
      <w:bookmarkStart w:id="3602" w:name="_Toc209520800"/>
      <w:r>
        <w:rPr>
          <w:lang w:eastAsia="zh-CN"/>
        </w:rPr>
        <w:t>8.</w:t>
      </w:r>
      <w:r w:rsidR="001166B0">
        <w:rPr>
          <w:lang w:eastAsia="zh-CN"/>
        </w:rPr>
        <w:t>1</w:t>
      </w:r>
      <w:r>
        <w:rPr>
          <w:lang w:eastAsia="zh-CN"/>
        </w:rPr>
        <w:t>.2.3.2</w:t>
      </w:r>
      <w:r>
        <w:rPr>
          <w:lang w:eastAsia="zh-CN"/>
        </w:rPr>
        <w:tab/>
        <w:t>Resource Definition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603" w:name="_Toc85734240"/>
      <w:bookmarkStart w:id="3604" w:name="_Toc89431539"/>
      <w:bookmarkStart w:id="3605" w:name="_Toc97042347"/>
      <w:bookmarkStart w:id="3606" w:name="_Toc97045491"/>
      <w:bookmarkStart w:id="3607" w:name="_Toc97155236"/>
      <w:bookmarkStart w:id="3608" w:name="_Toc101521373"/>
      <w:bookmarkStart w:id="3609" w:name="_Toc138761641"/>
      <w:bookmarkStart w:id="3610" w:name="_Toc145707851"/>
      <w:bookmarkStart w:id="3611" w:name="_Toc160570332"/>
      <w:bookmarkStart w:id="3612" w:name="_Toc162007928"/>
      <w:bookmarkStart w:id="3613" w:name="_Toc185515592"/>
      <w:bookmarkStart w:id="3614" w:name="_Toc192872899"/>
      <w:bookmarkStart w:id="3615" w:name="_Toc200970607"/>
      <w:bookmarkStart w:id="3616" w:name="_Toc207721938"/>
      <w:bookmarkStart w:id="3617" w:name="_Toc209520801"/>
      <w:r>
        <w:rPr>
          <w:lang w:eastAsia="zh-CN"/>
        </w:rPr>
        <w:t>8.</w:t>
      </w:r>
      <w:r w:rsidR="00C21EAA">
        <w:rPr>
          <w:lang w:eastAsia="zh-CN"/>
        </w:rPr>
        <w:t>1</w:t>
      </w:r>
      <w:r>
        <w:rPr>
          <w:lang w:eastAsia="zh-CN"/>
        </w:rPr>
        <w:t>.2.3.3</w:t>
      </w:r>
      <w:r>
        <w:rPr>
          <w:lang w:eastAsia="zh-CN"/>
        </w:rPr>
        <w:tab/>
        <w:t>Resource Standard Methods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676D8C4" w14:textId="5EFF451A" w:rsidR="00E667B4" w:rsidRDefault="00E667B4" w:rsidP="00E667B4">
      <w:pPr>
        <w:pStyle w:val="Heading6"/>
        <w:rPr>
          <w:lang w:eastAsia="zh-CN"/>
        </w:rPr>
      </w:pPr>
      <w:bookmarkStart w:id="3618" w:name="_Toc85734241"/>
      <w:bookmarkStart w:id="3619" w:name="_Toc89431540"/>
      <w:bookmarkStart w:id="3620" w:name="_Toc97042348"/>
      <w:bookmarkStart w:id="3621" w:name="_Toc97045492"/>
      <w:bookmarkStart w:id="3622" w:name="_Toc97155237"/>
      <w:bookmarkStart w:id="3623" w:name="_Toc101521374"/>
      <w:bookmarkStart w:id="3624" w:name="_Toc138761642"/>
      <w:bookmarkStart w:id="3625" w:name="_Toc145707852"/>
      <w:bookmarkStart w:id="3626" w:name="_Toc160570333"/>
      <w:bookmarkStart w:id="3627" w:name="_Toc162007929"/>
      <w:bookmarkStart w:id="3628" w:name="_Toc185515593"/>
      <w:bookmarkStart w:id="3629" w:name="_Toc192872900"/>
      <w:bookmarkStart w:id="3630" w:name="_Toc200970608"/>
      <w:bookmarkStart w:id="3631" w:name="_Toc207721939"/>
      <w:bookmarkStart w:id="3632" w:name="_Toc209520802"/>
      <w:r>
        <w:rPr>
          <w:lang w:eastAsia="zh-CN"/>
        </w:rPr>
        <w:t>8.</w:t>
      </w:r>
      <w:r w:rsidR="00C21EAA">
        <w:rPr>
          <w:lang w:eastAsia="zh-CN"/>
        </w:rPr>
        <w:t>1</w:t>
      </w:r>
      <w:r>
        <w:rPr>
          <w:lang w:eastAsia="zh-CN"/>
        </w:rPr>
        <w:t>.2.3.3.1</w:t>
      </w:r>
      <w:r>
        <w:rPr>
          <w:lang w:eastAsia="zh-CN"/>
        </w:rPr>
        <w:tab/>
        <w:t>GET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633" w:name="_Toc85734242"/>
      <w:bookmarkStart w:id="3634" w:name="_Toc89431541"/>
      <w:bookmarkStart w:id="3635" w:name="_Toc97042349"/>
      <w:bookmarkStart w:id="3636" w:name="_Toc97045493"/>
      <w:bookmarkStart w:id="3637" w:name="_Toc97155238"/>
      <w:bookmarkStart w:id="3638" w:name="_Toc101521375"/>
      <w:bookmarkStart w:id="3639" w:name="_Toc138761643"/>
      <w:bookmarkStart w:id="3640" w:name="_Toc145707853"/>
      <w:bookmarkStart w:id="3641" w:name="_Toc160570334"/>
      <w:bookmarkStart w:id="3642" w:name="_Toc162007930"/>
      <w:bookmarkStart w:id="3643" w:name="_Toc185515594"/>
      <w:bookmarkStart w:id="3644" w:name="_Toc192872901"/>
      <w:bookmarkStart w:id="3645" w:name="_Toc200970609"/>
      <w:bookmarkStart w:id="3646" w:name="_Toc207721940"/>
      <w:bookmarkStart w:id="3647" w:name="_Toc209520803"/>
      <w:r>
        <w:rPr>
          <w:lang w:eastAsia="zh-CN"/>
        </w:rPr>
        <w:t>8.</w:t>
      </w:r>
      <w:r w:rsidR="00ED4A19">
        <w:rPr>
          <w:lang w:eastAsia="zh-CN"/>
        </w:rPr>
        <w:t>1</w:t>
      </w:r>
      <w:r>
        <w:rPr>
          <w:lang w:eastAsia="zh-CN"/>
        </w:rPr>
        <w:t>.2.3.3.2</w:t>
      </w:r>
      <w:r>
        <w:rPr>
          <w:lang w:eastAsia="zh-CN"/>
        </w:rPr>
        <w:tab/>
        <w:t>PUT</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648" w:name="_Toc85734243"/>
      <w:bookmarkStart w:id="3649" w:name="_Toc89431542"/>
      <w:bookmarkStart w:id="3650" w:name="_Toc97042350"/>
      <w:bookmarkStart w:id="3651" w:name="_Toc97045494"/>
      <w:bookmarkStart w:id="3652" w:name="_Toc97155239"/>
      <w:bookmarkStart w:id="3653" w:name="_Toc101521376"/>
      <w:bookmarkStart w:id="3654" w:name="_Toc138761644"/>
      <w:bookmarkStart w:id="3655" w:name="_Toc145707854"/>
      <w:bookmarkStart w:id="3656" w:name="_Toc160570335"/>
      <w:bookmarkStart w:id="3657" w:name="_Toc162007931"/>
      <w:bookmarkStart w:id="3658" w:name="_Toc185515595"/>
      <w:bookmarkStart w:id="3659" w:name="_Toc192872902"/>
      <w:bookmarkStart w:id="3660" w:name="_Toc200970610"/>
      <w:bookmarkStart w:id="3661" w:name="_Toc207721941"/>
      <w:bookmarkStart w:id="3662" w:name="_Toc209520804"/>
      <w:r>
        <w:rPr>
          <w:lang w:eastAsia="zh-CN"/>
        </w:rPr>
        <w:t>8.</w:t>
      </w:r>
      <w:r w:rsidR="00ED4A19">
        <w:rPr>
          <w:lang w:eastAsia="zh-CN"/>
        </w:rPr>
        <w:t>1</w:t>
      </w:r>
      <w:r>
        <w:rPr>
          <w:lang w:eastAsia="zh-CN"/>
        </w:rPr>
        <w:t>.2.3.3.3</w:t>
      </w:r>
      <w:r>
        <w:rPr>
          <w:lang w:eastAsia="zh-CN"/>
        </w:rPr>
        <w:tab/>
        <w:t>DELETE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663" w:name="_Toc85734244"/>
      <w:bookmarkStart w:id="3664" w:name="_Toc89431543"/>
      <w:bookmarkStart w:id="3665" w:name="_Toc97042351"/>
      <w:bookmarkStart w:id="3666" w:name="_Toc97045495"/>
      <w:bookmarkStart w:id="3667" w:name="_Toc97155240"/>
      <w:bookmarkStart w:id="3668" w:name="_Toc101521377"/>
      <w:bookmarkStart w:id="3669" w:name="_Toc138761645"/>
      <w:bookmarkStart w:id="3670" w:name="_Toc145707855"/>
      <w:bookmarkStart w:id="3671" w:name="_Toc160570336"/>
      <w:bookmarkStart w:id="3672" w:name="_Toc162007932"/>
      <w:bookmarkStart w:id="3673" w:name="_Toc185515596"/>
      <w:bookmarkStart w:id="3674" w:name="_Toc192872903"/>
      <w:bookmarkStart w:id="3675" w:name="_Toc200970611"/>
      <w:bookmarkStart w:id="3676" w:name="_Toc207721942"/>
      <w:bookmarkStart w:id="3677" w:name="_Toc209520805"/>
      <w:r>
        <w:rPr>
          <w:lang w:eastAsia="zh-CN"/>
        </w:rPr>
        <w:t>8.1.2.3.3.4</w:t>
      </w:r>
      <w:r>
        <w:rPr>
          <w:lang w:eastAsia="zh-CN"/>
        </w:rPr>
        <w:tab/>
        <w:t>PATCH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678" w:name="_Toc85734245"/>
      <w:bookmarkStart w:id="3679" w:name="_Toc89431544"/>
      <w:bookmarkStart w:id="3680" w:name="_Toc97042352"/>
      <w:bookmarkStart w:id="3681" w:name="_Toc97045496"/>
      <w:bookmarkStart w:id="3682" w:name="_Toc97155241"/>
      <w:bookmarkStart w:id="3683" w:name="_Toc101521378"/>
      <w:bookmarkStart w:id="3684" w:name="_Toc138761646"/>
      <w:bookmarkStart w:id="3685" w:name="_Toc145707856"/>
      <w:bookmarkStart w:id="3686" w:name="_Toc160570337"/>
      <w:bookmarkStart w:id="3687" w:name="_Toc162007933"/>
      <w:bookmarkStart w:id="3688" w:name="_Toc185515597"/>
      <w:bookmarkStart w:id="3689" w:name="_Toc192872904"/>
      <w:bookmarkStart w:id="3690" w:name="_Toc200970612"/>
      <w:bookmarkStart w:id="3691" w:name="_Toc207721943"/>
      <w:bookmarkStart w:id="3692" w:name="_Toc209520806"/>
      <w:r>
        <w:rPr>
          <w:lang w:eastAsia="zh-CN"/>
        </w:rPr>
        <w:t>8.</w:t>
      </w:r>
      <w:r w:rsidR="007B0A3F">
        <w:rPr>
          <w:lang w:eastAsia="zh-CN"/>
        </w:rPr>
        <w:t>1</w:t>
      </w:r>
      <w:r>
        <w:rPr>
          <w:lang w:eastAsia="zh-CN"/>
        </w:rPr>
        <w:t>.2.3.4</w:t>
      </w:r>
      <w:r>
        <w:rPr>
          <w:lang w:eastAsia="zh-CN"/>
        </w:rPr>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693" w:name="_Toc85734246"/>
      <w:bookmarkStart w:id="3694" w:name="_Toc89431545"/>
      <w:bookmarkStart w:id="3695" w:name="_Toc97042353"/>
      <w:bookmarkStart w:id="3696" w:name="_Toc97045497"/>
      <w:bookmarkStart w:id="3697" w:name="_Toc97155242"/>
      <w:bookmarkStart w:id="3698" w:name="_Toc101521379"/>
      <w:bookmarkStart w:id="3699" w:name="_Toc138761647"/>
      <w:bookmarkStart w:id="3700" w:name="_Toc145707857"/>
      <w:bookmarkStart w:id="3701" w:name="_Toc160570338"/>
      <w:bookmarkStart w:id="3702" w:name="_Toc162007934"/>
      <w:bookmarkStart w:id="3703" w:name="_Toc185515598"/>
      <w:bookmarkStart w:id="3704" w:name="_Toc192872905"/>
      <w:bookmarkStart w:id="3705" w:name="_Toc200970613"/>
      <w:bookmarkStart w:id="3706" w:name="_Toc207721944"/>
      <w:bookmarkStart w:id="3707" w:name="_Toc209520807"/>
      <w:r>
        <w:t>8.1</w:t>
      </w:r>
      <w:r w:rsidR="00E667B4">
        <w:t>.3</w:t>
      </w:r>
      <w:r w:rsidR="00E667B4">
        <w:tab/>
        <w:t>Custom Operations without associated resources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3708" w:name="_Toc85734247"/>
      <w:bookmarkStart w:id="3709" w:name="_Toc89431546"/>
      <w:bookmarkStart w:id="3710" w:name="_Toc97042354"/>
      <w:bookmarkStart w:id="3711" w:name="_Toc97045498"/>
      <w:bookmarkStart w:id="3712" w:name="_Toc97155243"/>
      <w:bookmarkStart w:id="3713" w:name="_Toc101521380"/>
      <w:bookmarkStart w:id="3714" w:name="_Toc138761648"/>
      <w:bookmarkStart w:id="3715" w:name="_Toc145707858"/>
      <w:bookmarkStart w:id="3716" w:name="_Toc160570339"/>
      <w:bookmarkStart w:id="3717" w:name="_Toc162007935"/>
      <w:bookmarkStart w:id="3718" w:name="_Toc185515599"/>
      <w:bookmarkStart w:id="3719" w:name="_Toc192872906"/>
      <w:bookmarkStart w:id="3720" w:name="_Toc200970614"/>
      <w:bookmarkStart w:id="3721" w:name="_Toc207721945"/>
      <w:bookmarkStart w:id="3722" w:name="_Toc209520808"/>
      <w:r>
        <w:lastRenderedPageBreak/>
        <w:t>8.1</w:t>
      </w:r>
      <w:r w:rsidR="00E667B4">
        <w:t>.4</w:t>
      </w:r>
      <w:r w:rsidR="00E667B4">
        <w:tab/>
        <w:t>Notifications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3723" w:name="_Toc85734248"/>
      <w:bookmarkStart w:id="3724" w:name="_Toc89431547"/>
      <w:bookmarkStart w:id="3725" w:name="_Toc97042355"/>
      <w:bookmarkStart w:id="3726" w:name="_Toc97045499"/>
      <w:bookmarkStart w:id="3727" w:name="_Toc97155244"/>
      <w:bookmarkStart w:id="3728" w:name="_Toc101521381"/>
      <w:bookmarkStart w:id="3729" w:name="_Toc138761649"/>
      <w:bookmarkStart w:id="3730" w:name="_Toc145707859"/>
      <w:bookmarkStart w:id="3731" w:name="_Toc160570340"/>
      <w:bookmarkStart w:id="3732" w:name="_Toc162007936"/>
      <w:bookmarkStart w:id="3733" w:name="_Toc185515600"/>
      <w:bookmarkStart w:id="3734" w:name="_Toc192872907"/>
      <w:bookmarkStart w:id="3735" w:name="_Toc200970615"/>
      <w:bookmarkStart w:id="3736" w:name="_Toc207721946"/>
      <w:bookmarkStart w:id="3737" w:name="_Toc209520809"/>
      <w:r>
        <w:t>8.1</w:t>
      </w:r>
      <w:r w:rsidR="00E667B4">
        <w:t>.5</w:t>
      </w:r>
      <w:r w:rsidR="00E667B4">
        <w:tab/>
        <w:t>Data Model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649D96D" w14:textId="3253D329" w:rsidR="00E667B4" w:rsidRDefault="00E667B4" w:rsidP="00E667B4">
      <w:pPr>
        <w:pStyle w:val="Heading4"/>
        <w:rPr>
          <w:lang w:eastAsia="zh-CN"/>
        </w:rPr>
      </w:pPr>
      <w:bookmarkStart w:id="3738" w:name="_Toc85734249"/>
      <w:bookmarkStart w:id="3739" w:name="_Toc89431548"/>
      <w:bookmarkStart w:id="3740" w:name="_Toc97042356"/>
      <w:bookmarkStart w:id="3741" w:name="_Toc97045500"/>
      <w:bookmarkStart w:id="3742" w:name="_Toc97155245"/>
      <w:bookmarkStart w:id="3743" w:name="_Toc101521382"/>
      <w:bookmarkStart w:id="3744" w:name="_Toc138761650"/>
      <w:bookmarkStart w:id="3745" w:name="_Toc145707860"/>
      <w:bookmarkStart w:id="3746" w:name="_Toc160570341"/>
      <w:bookmarkStart w:id="3747" w:name="_Toc162007937"/>
      <w:bookmarkStart w:id="3748" w:name="_Toc185515601"/>
      <w:bookmarkStart w:id="3749" w:name="_Toc192872908"/>
      <w:bookmarkStart w:id="3750" w:name="_Toc200970616"/>
      <w:bookmarkStart w:id="3751" w:name="_Toc207721947"/>
      <w:bookmarkStart w:id="3752" w:name="_Toc209520810"/>
      <w:r>
        <w:rPr>
          <w:lang w:eastAsia="zh-CN"/>
        </w:rPr>
        <w:t>8.</w:t>
      </w:r>
      <w:r w:rsidR="007B0A3F">
        <w:rPr>
          <w:lang w:eastAsia="zh-CN"/>
        </w:rPr>
        <w:t>1</w:t>
      </w:r>
      <w:r>
        <w:rPr>
          <w:lang w:eastAsia="zh-CN"/>
        </w:rPr>
        <w:t>.5.1</w:t>
      </w:r>
      <w:r>
        <w:rPr>
          <w:lang w:eastAsia="zh-CN"/>
        </w:rPr>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753" w:name="_Toc85734250"/>
      <w:bookmarkStart w:id="3754" w:name="_Toc89431549"/>
      <w:bookmarkStart w:id="3755" w:name="_Toc97042357"/>
      <w:bookmarkStart w:id="3756" w:name="_Toc97045501"/>
      <w:bookmarkStart w:id="3757" w:name="_Toc97155246"/>
      <w:bookmarkStart w:id="3758" w:name="_Toc101521383"/>
      <w:bookmarkStart w:id="3759" w:name="_Toc138761651"/>
      <w:bookmarkStart w:id="3760" w:name="_Toc145707861"/>
      <w:bookmarkStart w:id="3761" w:name="_Toc160570342"/>
      <w:bookmarkStart w:id="3762" w:name="_Toc162007938"/>
      <w:bookmarkStart w:id="3763" w:name="_Toc185515602"/>
      <w:bookmarkStart w:id="3764" w:name="_Toc192872909"/>
      <w:bookmarkStart w:id="3765" w:name="_Toc200970617"/>
      <w:bookmarkStart w:id="3766" w:name="_Toc207721948"/>
      <w:bookmarkStart w:id="3767" w:name="_Toc209520811"/>
      <w:r>
        <w:rPr>
          <w:lang w:eastAsia="zh-CN"/>
        </w:rPr>
        <w:t>8.</w:t>
      </w:r>
      <w:r w:rsidR="007B0A3F">
        <w:rPr>
          <w:lang w:eastAsia="zh-CN"/>
        </w:rPr>
        <w:t>1</w:t>
      </w:r>
      <w:r>
        <w:rPr>
          <w:lang w:eastAsia="zh-CN"/>
        </w:rPr>
        <w:t>.5.2</w:t>
      </w:r>
      <w:r>
        <w:rPr>
          <w:lang w:eastAsia="zh-CN"/>
        </w:rPr>
        <w:tab/>
        <w:t>Structured data types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50444C0A" w14:textId="1DE5199A" w:rsidR="00E667B4" w:rsidRDefault="00E667B4" w:rsidP="00E667B4">
      <w:pPr>
        <w:pStyle w:val="Heading5"/>
        <w:rPr>
          <w:lang w:eastAsia="zh-CN"/>
        </w:rPr>
      </w:pPr>
      <w:bookmarkStart w:id="3768" w:name="_Toc85734251"/>
      <w:bookmarkStart w:id="3769" w:name="_Toc89431550"/>
      <w:bookmarkStart w:id="3770" w:name="_Toc97042358"/>
      <w:bookmarkStart w:id="3771" w:name="_Toc97045502"/>
      <w:bookmarkStart w:id="3772" w:name="_Toc97155247"/>
      <w:bookmarkStart w:id="3773" w:name="_Toc101521384"/>
      <w:bookmarkStart w:id="3774" w:name="_Toc138761652"/>
      <w:bookmarkStart w:id="3775" w:name="_Toc145707862"/>
      <w:bookmarkStart w:id="3776" w:name="_Toc160570343"/>
      <w:bookmarkStart w:id="3777" w:name="_Toc162007939"/>
      <w:bookmarkStart w:id="3778" w:name="_Toc185515603"/>
      <w:bookmarkStart w:id="3779" w:name="_Toc192872910"/>
      <w:bookmarkStart w:id="3780" w:name="_Toc200970618"/>
      <w:bookmarkStart w:id="3781" w:name="_Toc207721949"/>
      <w:bookmarkStart w:id="3782" w:name="_Toc209520812"/>
      <w:r>
        <w:rPr>
          <w:lang w:eastAsia="zh-CN"/>
        </w:rPr>
        <w:t>8.</w:t>
      </w:r>
      <w:r w:rsidR="007B0A3F">
        <w:rPr>
          <w:lang w:eastAsia="zh-CN"/>
        </w:rPr>
        <w:t>1</w:t>
      </w:r>
      <w:r>
        <w:rPr>
          <w:lang w:eastAsia="zh-CN"/>
        </w:rPr>
        <w:t>.5.2.1</w:t>
      </w:r>
      <w:r>
        <w:rPr>
          <w:lang w:eastAsia="zh-CN"/>
        </w:rPr>
        <w:tab/>
        <w:t>Introduction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783" w:name="_Toc85734252"/>
      <w:bookmarkStart w:id="3784" w:name="_Toc89431551"/>
      <w:bookmarkStart w:id="3785" w:name="_Toc97042359"/>
      <w:bookmarkStart w:id="3786" w:name="_Toc97045503"/>
      <w:bookmarkStart w:id="3787" w:name="_Toc97155248"/>
      <w:bookmarkStart w:id="3788" w:name="_Toc101521385"/>
      <w:bookmarkStart w:id="3789" w:name="_Toc138761653"/>
      <w:bookmarkStart w:id="3790" w:name="_Toc145707863"/>
      <w:bookmarkStart w:id="3791" w:name="_Toc160570344"/>
      <w:bookmarkStart w:id="3792" w:name="_Toc162007940"/>
      <w:bookmarkStart w:id="3793" w:name="_Toc185515604"/>
      <w:bookmarkStart w:id="3794" w:name="_Toc192872911"/>
      <w:bookmarkStart w:id="3795" w:name="_Toc200970619"/>
      <w:bookmarkStart w:id="3796" w:name="_Toc207721950"/>
      <w:bookmarkStart w:id="3797" w:name="_Toc209520813"/>
      <w:r>
        <w:rPr>
          <w:lang w:eastAsia="zh-CN"/>
        </w:rPr>
        <w:t>8.</w:t>
      </w:r>
      <w:r w:rsidR="007B0A3F">
        <w:rPr>
          <w:lang w:eastAsia="zh-CN"/>
        </w:rPr>
        <w:t>1</w:t>
      </w:r>
      <w:r>
        <w:rPr>
          <w:lang w:eastAsia="zh-CN"/>
        </w:rPr>
        <w:t>.5.2.2</w:t>
      </w:r>
      <w:r>
        <w:rPr>
          <w:lang w:eastAsia="zh-CN"/>
        </w:rPr>
        <w:tab/>
        <w:t>Type: EASRegistration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798" w:name="_Toc85734253"/>
      <w:bookmarkStart w:id="3799" w:name="_Toc89431552"/>
      <w:bookmarkStart w:id="3800" w:name="_Toc97042360"/>
      <w:bookmarkStart w:id="3801" w:name="_Toc97045504"/>
      <w:bookmarkStart w:id="3802" w:name="_Toc97155249"/>
      <w:bookmarkStart w:id="3803" w:name="_Toc101521386"/>
      <w:bookmarkStart w:id="3804" w:name="_Toc138761654"/>
      <w:bookmarkStart w:id="3805" w:name="_Toc145707864"/>
      <w:bookmarkStart w:id="3806" w:name="_Toc160570345"/>
      <w:bookmarkStart w:id="3807" w:name="_Toc162007941"/>
      <w:bookmarkStart w:id="3808" w:name="_Toc185515605"/>
      <w:bookmarkStart w:id="3809" w:name="_Toc192872912"/>
      <w:bookmarkStart w:id="3810" w:name="_Toc200970620"/>
      <w:bookmarkStart w:id="3811" w:name="_Toc207721951"/>
      <w:bookmarkStart w:id="3812" w:name="_Toc209520814"/>
      <w:r>
        <w:rPr>
          <w:lang w:eastAsia="zh-CN"/>
        </w:rPr>
        <w:lastRenderedPageBreak/>
        <w:t>8.</w:t>
      </w:r>
      <w:r w:rsidR="007B0A3F">
        <w:rPr>
          <w:lang w:eastAsia="zh-CN"/>
        </w:rPr>
        <w:t>1</w:t>
      </w:r>
      <w:r>
        <w:rPr>
          <w:lang w:eastAsia="zh-CN"/>
        </w:rPr>
        <w:t>.5.2.3</w:t>
      </w:r>
      <w:r>
        <w:rPr>
          <w:lang w:eastAsia="zh-CN"/>
        </w:rPr>
        <w:tab/>
        <w:t>Type: EASProfile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813" w:name="_Toc85734254"/>
      <w:bookmarkStart w:id="3814" w:name="_Toc89431553"/>
      <w:bookmarkStart w:id="3815" w:name="_Toc97042361"/>
      <w:bookmarkStart w:id="3816" w:name="_Toc97045505"/>
      <w:bookmarkStart w:id="3817" w:name="_Toc97155250"/>
      <w:bookmarkStart w:id="3818" w:name="_Toc101521387"/>
      <w:bookmarkStart w:id="3819" w:name="_Toc138761655"/>
      <w:bookmarkStart w:id="3820" w:name="_Toc145707865"/>
      <w:bookmarkStart w:id="3821" w:name="_Toc160570346"/>
      <w:bookmarkStart w:id="3822" w:name="_Toc162007942"/>
      <w:bookmarkStart w:id="3823" w:name="_Toc185515606"/>
      <w:bookmarkStart w:id="3824" w:name="_Toc192872913"/>
      <w:bookmarkStart w:id="3825" w:name="_Toc200970621"/>
      <w:bookmarkStart w:id="3826" w:name="_Toc207721952"/>
      <w:bookmarkStart w:id="3827" w:name="_Toc209520815"/>
      <w:r>
        <w:rPr>
          <w:lang w:eastAsia="zh-CN"/>
        </w:rPr>
        <w:t>8.</w:t>
      </w:r>
      <w:r w:rsidR="007B0A3F">
        <w:rPr>
          <w:lang w:eastAsia="zh-CN"/>
        </w:rPr>
        <w:t>1</w:t>
      </w:r>
      <w:r>
        <w:rPr>
          <w:lang w:eastAsia="zh-CN"/>
        </w:rPr>
        <w:t>.5.2.4</w:t>
      </w:r>
      <w:r>
        <w:rPr>
          <w:lang w:eastAsia="zh-CN"/>
        </w:rPr>
        <w:tab/>
        <w:t>Type: EASServiceKPI</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828" w:name="_Toc85734255"/>
      <w:bookmarkStart w:id="3829" w:name="_Toc89431554"/>
      <w:bookmarkStart w:id="3830" w:name="_Toc97042362"/>
      <w:bookmarkStart w:id="3831" w:name="_Toc97045506"/>
      <w:bookmarkStart w:id="3832" w:name="_Toc97155251"/>
      <w:bookmarkStart w:id="3833" w:name="_Toc101521388"/>
      <w:bookmarkStart w:id="3834" w:name="_Toc138761656"/>
      <w:bookmarkStart w:id="3835" w:name="_Toc145707866"/>
      <w:bookmarkStart w:id="3836" w:name="_Toc160570347"/>
      <w:bookmarkStart w:id="3837" w:name="_Toc162007943"/>
      <w:bookmarkStart w:id="3838" w:name="_Toc185515607"/>
      <w:bookmarkStart w:id="3839" w:name="_Toc192872914"/>
      <w:bookmarkStart w:id="3840" w:name="_Toc200970622"/>
      <w:bookmarkStart w:id="3841" w:name="_Toc207721953"/>
      <w:bookmarkStart w:id="3842" w:name="_Toc209520816"/>
      <w:r>
        <w:rPr>
          <w:lang w:eastAsia="zh-CN"/>
        </w:rPr>
        <w:t>8.</w:t>
      </w:r>
      <w:r w:rsidR="007B0A3F">
        <w:rPr>
          <w:lang w:eastAsia="zh-CN"/>
        </w:rPr>
        <w:t>1</w:t>
      </w:r>
      <w:r>
        <w:rPr>
          <w:lang w:eastAsia="zh-CN"/>
        </w:rPr>
        <w:t>.5.2.5</w:t>
      </w:r>
      <w:r>
        <w:rPr>
          <w:lang w:eastAsia="zh-CN"/>
        </w:rPr>
        <w:tab/>
        <w:t>Type: EndPoint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843" w:name="_Toc85734256"/>
      <w:bookmarkStart w:id="3844" w:name="_Toc89431555"/>
      <w:bookmarkStart w:id="3845" w:name="_Toc97042363"/>
      <w:bookmarkStart w:id="3846" w:name="_Toc97045507"/>
      <w:bookmarkStart w:id="3847" w:name="_Toc97155252"/>
      <w:bookmarkStart w:id="3848" w:name="_Toc101521389"/>
      <w:bookmarkStart w:id="3849" w:name="_Toc138761657"/>
      <w:bookmarkStart w:id="3850" w:name="_Toc145707867"/>
      <w:bookmarkStart w:id="3851" w:name="_Toc160570348"/>
      <w:bookmarkStart w:id="3852" w:name="_Toc162007944"/>
      <w:bookmarkStart w:id="3853" w:name="_Toc185515608"/>
      <w:bookmarkStart w:id="3854" w:name="_Toc192872915"/>
      <w:bookmarkStart w:id="3855" w:name="_Toc200970623"/>
      <w:bookmarkStart w:id="3856" w:name="_Toc207721954"/>
      <w:bookmarkStart w:id="3857" w:name="_Toc209520817"/>
      <w:r>
        <w:rPr>
          <w:lang w:eastAsia="zh-CN"/>
        </w:rPr>
        <w:lastRenderedPageBreak/>
        <w:t>8.1.5.2.6</w:t>
      </w:r>
      <w:r>
        <w:rPr>
          <w:lang w:eastAsia="zh-CN"/>
        </w:rPr>
        <w:tab/>
        <w:t>Type: EASRegistrationPatch</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858" w:name="_Toc138761658"/>
      <w:bookmarkStart w:id="3859" w:name="_Toc145707868"/>
      <w:bookmarkStart w:id="3860" w:name="_Toc160570349"/>
      <w:bookmarkStart w:id="3861" w:name="_Toc162007945"/>
      <w:bookmarkStart w:id="3862" w:name="_Toc185515609"/>
      <w:bookmarkStart w:id="3863" w:name="_Toc192872916"/>
      <w:bookmarkStart w:id="3864" w:name="_Toc200970624"/>
      <w:bookmarkStart w:id="3865" w:name="_Toc207721955"/>
      <w:bookmarkStart w:id="3866" w:name="_Toc209520818"/>
      <w:r>
        <w:rPr>
          <w:lang w:eastAsia="zh-CN"/>
        </w:rPr>
        <w:t>8.1.5.2.7</w:t>
      </w:r>
      <w:r>
        <w:rPr>
          <w:lang w:eastAsia="zh-CN"/>
        </w:rPr>
        <w:tab/>
        <w:t xml:space="preserve">Type: </w:t>
      </w:r>
      <w:r>
        <w:t>TransContSuppDetails</w:t>
      </w:r>
      <w:bookmarkEnd w:id="3858"/>
      <w:bookmarkEnd w:id="3859"/>
      <w:bookmarkEnd w:id="3860"/>
      <w:bookmarkEnd w:id="3861"/>
      <w:bookmarkEnd w:id="3862"/>
      <w:bookmarkEnd w:id="3863"/>
      <w:bookmarkEnd w:id="3864"/>
      <w:bookmarkEnd w:id="3865"/>
      <w:bookmarkEnd w:id="386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867" w:name="_Toc138761659"/>
      <w:bookmarkStart w:id="3868" w:name="_Toc145707869"/>
      <w:bookmarkStart w:id="3869" w:name="_Toc160570350"/>
      <w:bookmarkStart w:id="3870" w:name="_Toc162007946"/>
      <w:bookmarkStart w:id="3871" w:name="_Toc185515610"/>
      <w:bookmarkStart w:id="3872" w:name="_Toc192872917"/>
      <w:bookmarkStart w:id="3873" w:name="_Toc200970625"/>
      <w:bookmarkStart w:id="3874" w:name="_Toc207721956"/>
      <w:bookmarkStart w:id="3875" w:name="_Toc20952081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867"/>
      <w:bookmarkEnd w:id="3868"/>
      <w:bookmarkEnd w:id="3869"/>
      <w:bookmarkEnd w:id="3870"/>
      <w:bookmarkEnd w:id="3871"/>
      <w:bookmarkEnd w:id="3872"/>
      <w:bookmarkEnd w:id="3873"/>
      <w:bookmarkEnd w:id="3874"/>
      <w:bookmarkEnd w:id="3875"/>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876" w:name="_Toc145707870"/>
      <w:bookmarkStart w:id="3877" w:name="_Toc160570351"/>
      <w:bookmarkStart w:id="3878" w:name="_Toc162007947"/>
      <w:bookmarkStart w:id="3879" w:name="_Toc185515611"/>
      <w:bookmarkStart w:id="3880" w:name="_Toc192872918"/>
      <w:bookmarkStart w:id="3881" w:name="_Toc200970626"/>
      <w:bookmarkStart w:id="3882" w:name="_Toc207721957"/>
      <w:bookmarkStart w:id="3883" w:name="_Toc209520820"/>
      <w:r>
        <w:rPr>
          <w:lang w:eastAsia="zh-CN"/>
        </w:rPr>
        <w:lastRenderedPageBreak/>
        <w:t>8.1.5.2.</w:t>
      </w:r>
      <w:r w:rsidRPr="009F6FAC">
        <w:rPr>
          <w:lang w:eastAsia="zh-CN"/>
        </w:rPr>
        <w:t>9</w:t>
      </w:r>
      <w:r>
        <w:rPr>
          <w:lang w:eastAsia="zh-CN"/>
        </w:rPr>
        <w:tab/>
        <w:t xml:space="preserve">Type: </w:t>
      </w:r>
      <w:r>
        <w:t>EASBdlReqs</w:t>
      </w:r>
      <w:bookmarkEnd w:id="3876"/>
      <w:bookmarkEnd w:id="3877"/>
      <w:bookmarkEnd w:id="3878"/>
      <w:bookmarkEnd w:id="3879"/>
      <w:bookmarkEnd w:id="3880"/>
      <w:bookmarkEnd w:id="3881"/>
      <w:bookmarkEnd w:id="3882"/>
      <w:bookmarkEnd w:id="388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884" w:name="_Toc145707871"/>
      <w:bookmarkStart w:id="3885" w:name="_Toc160570352"/>
      <w:bookmarkStart w:id="3886" w:name="_Toc162007948"/>
      <w:bookmarkStart w:id="3887" w:name="_Toc185515612"/>
      <w:bookmarkStart w:id="3888" w:name="_Toc192872919"/>
      <w:bookmarkStart w:id="3889" w:name="_Toc200970627"/>
      <w:bookmarkStart w:id="3890" w:name="_Toc207721958"/>
      <w:bookmarkStart w:id="3891" w:name="_Toc209520821"/>
      <w:r>
        <w:rPr>
          <w:lang w:eastAsia="zh-CN"/>
        </w:rPr>
        <w:t>8.1.5.2.</w:t>
      </w:r>
      <w:r w:rsidRPr="009F6FAC">
        <w:rPr>
          <w:lang w:eastAsia="zh-CN"/>
        </w:rPr>
        <w:t>10</w:t>
      </w:r>
      <w:r>
        <w:rPr>
          <w:lang w:eastAsia="zh-CN"/>
        </w:rPr>
        <w:tab/>
        <w:t xml:space="preserve">Type: </w:t>
      </w:r>
      <w:r>
        <w:t>CoordinatedAcrReqs</w:t>
      </w:r>
      <w:bookmarkEnd w:id="3884"/>
      <w:bookmarkEnd w:id="3885"/>
      <w:bookmarkEnd w:id="3886"/>
      <w:bookmarkEnd w:id="3887"/>
      <w:bookmarkEnd w:id="3888"/>
      <w:bookmarkEnd w:id="3889"/>
      <w:bookmarkEnd w:id="3890"/>
      <w:bookmarkEnd w:id="389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892" w:name="_Toc200970628"/>
      <w:bookmarkStart w:id="3893" w:name="_Toc207721959"/>
      <w:bookmarkStart w:id="3894" w:name="_Toc209520822"/>
      <w:r>
        <w:rPr>
          <w:lang w:eastAsia="zh-CN"/>
        </w:rPr>
        <w:lastRenderedPageBreak/>
        <w:t>8.1.5.2.11</w:t>
      </w:r>
      <w:r>
        <w:rPr>
          <w:lang w:eastAsia="zh-CN"/>
        </w:rPr>
        <w:tab/>
        <w:t xml:space="preserve">Type: </w:t>
      </w:r>
      <w:r>
        <w:t>AssociatedDevice</w:t>
      </w:r>
      <w:bookmarkEnd w:id="3892"/>
      <w:bookmarkEnd w:id="3893"/>
      <w:bookmarkEnd w:id="3894"/>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895" w:name="_Toc85734257"/>
      <w:bookmarkStart w:id="3896" w:name="_Toc89431556"/>
      <w:bookmarkStart w:id="3897" w:name="_Toc97042364"/>
      <w:bookmarkStart w:id="3898" w:name="_Toc97045508"/>
      <w:bookmarkStart w:id="3899" w:name="_Toc97155253"/>
      <w:bookmarkStart w:id="3900" w:name="_Toc101521390"/>
      <w:bookmarkStart w:id="3901" w:name="_Toc138761660"/>
      <w:bookmarkStart w:id="3902" w:name="_Toc145707872"/>
      <w:bookmarkStart w:id="3903" w:name="_Toc160570353"/>
      <w:bookmarkStart w:id="3904" w:name="_Toc162007949"/>
      <w:bookmarkStart w:id="3905" w:name="_Toc185515613"/>
      <w:bookmarkStart w:id="3906" w:name="_Toc192872920"/>
      <w:bookmarkStart w:id="3907" w:name="_Toc200970629"/>
      <w:bookmarkStart w:id="3908" w:name="_Toc207721960"/>
      <w:bookmarkStart w:id="3909" w:name="_Toc209520823"/>
      <w:r>
        <w:rPr>
          <w:lang w:eastAsia="zh-CN"/>
        </w:rPr>
        <w:t>8.</w:t>
      </w:r>
      <w:r w:rsidR="007B0A3F">
        <w:rPr>
          <w:lang w:eastAsia="zh-CN"/>
        </w:rPr>
        <w:t>1</w:t>
      </w:r>
      <w:r>
        <w:rPr>
          <w:lang w:eastAsia="zh-CN"/>
        </w:rPr>
        <w:t>.5.3</w:t>
      </w:r>
      <w:r>
        <w:rPr>
          <w:lang w:eastAsia="zh-CN"/>
        </w:rPr>
        <w:tab/>
        <w:t>Simple data types and enumerations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2FEA8B3" w14:textId="77777777" w:rsidR="0094697A" w:rsidRDefault="0094697A" w:rsidP="0094697A">
      <w:pPr>
        <w:pStyle w:val="Heading5"/>
      </w:pPr>
      <w:bookmarkStart w:id="3910" w:name="_Toc97042365"/>
      <w:bookmarkStart w:id="3911" w:name="_Toc97045509"/>
      <w:bookmarkStart w:id="3912" w:name="_Toc97155254"/>
      <w:bookmarkStart w:id="3913" w:name="_Toc101521391"/>
      <w:bookmarkStart w:id="3914" w:name="_Toc138761661"/>
      <w:bookmarkStart w:id="3915" w:name="_Toc145707873"/>
      <w:bookmarkStart w:id="3916" w:name="_Toc160570354"/>
      <w:bookmarkStart w:id="3917" w:name="_Toc162007950"/>
      <w:bookmarkStart w:id="3918" w:name="_Toc185515614"/>
      <w:bookmarkStart w:id="3919" w:name="_Toc192872921"/>
      <w:bookmarkStart w:id="3920" w:name="_Toc200970630"/>
      <w:bookmarkStart w:id="3921" w:name="_Toc207721961"/>
      <w:bookmarkStart w:id="3922" w:name="_Toc209520824"/>
      <w:r>
        <w:t>8.1.5.3.1</w:t>
      </w:r>
      <w:r>
        <w:tab/>
        <w:t>Introduction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923" w:name="_Toc97042366"/>
      <w:bookmarkStart w:id="3924" w:name="_Toc97045510"/>
      <w:bookmarkStart w:id="3925" w:name="_Toc97155255"/>
      <w:bookmarkStart w:id="3926" w:name="_Toc101521392"/>
      <w:bookmarkStart w:id="3927" w:name="_Toc138761662"/>
      <w:bookmarkStart w:id="3928" w:name="_Toc145707874"/>
      <w:bookmarkStart w:id="3929" w:name="_Toc160570355"/>
      <w:bookmarkStart w:id="3930" w:name="_Toc162007951"/>
      <w:bookmarkStart w:id="3931" w:name="_Toc185515615"/>
      <w:bookmarkStart w:id="3932" w:name="_Toc192872922"/>
      <w:bookmarkStart w:id="3933" w:name="_Toc200970631"/>
      <w:bookmarkStart w:id="3934" w:name="_Toc207721962"/>
      <w:bookmarkStart w:id="3935" w:name="_Toc209520825"/>
      <w:r>
        <w:t>8.1.5.3.2</w:t>
      </w:r>
      <w:r>
        <w:tab/>
        <w:t>Simple data types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936" w:name="_Toc97042367"/>
      <w:bookmarkStart w:id="3937" w:name="_Toc97045511"/>
      <w:bookmarkStart w:id="3938" w:name="_Toc97155256"/>
      <w:bookmarkStart w:id="3939" w:name="_Toc101521393"/>
      <w:bookmarkStart w:id="3940" w:name="_Toc138761663"/>
      <w:bookmarkStart w:id="3941" w:name="_Toc145707875"/>
      <w:bookmarkStart w:id="3942" w:name="_Toc160570356"/>
      <w:bookmarkStart w:id="3943" w:name="_Toc162007952"/>
      <w:bookmarkStart w:id="3944" w:name="_Toc185515616"/>
      <w:bookmarkStart w:id="3945" w:name="_Toc192872923"/>
      <w:bookmarkStart w:id="3946" w:name="_Toc200970632"/>
      <w:bookmarkStart w:id="3947" w:name="_Toc207721963"/>
      <w:bookmarkStart w:id="3948" w:name="_Toc209520826"/>
      <w:r>
        <w:t>8.1.5.3.3</w:t>
      </w:r>
      <w:r>
        <w:tab/>
        <w:t>Enumeration: PermissionLevel</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5E68F14"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949" w:name="_Toc97042368"/>
      <w:bookmarkStart w:id="3950" w:name="_Toc97045512"/>
      <w:bookmarkStart w:id="3951" w:name="_Toc97155257"/>
      <w:bookmarkStart w:id="3952" w:name="_Toc101521394"/>
      <w:bookmarkStart w:id="3953" w:name="_Toc138761664"/>
      <w:bookmarkStart w:id="3954" w:name="_Toc145707876"/>
      <w:bookmarkStart w:id="3955" w:name="_Toc160570357"/>
      <w:bookmarkStart w:id="3956" w:name="_Toc162007953"/>
      <w:bookmarkStart w:id="3957" w:name="_Toc185515617"/>
      <w:bookmarkStart w:id="3958" w:name="_Toc192872924"/>
      <w:bookmarkStart w:id="3959" w:name="_Toc200970633"/>
      <w:bookmarkStart w:id="3960" w:name="_Toc207721964"/>
      <w:bookmarkStart w:id="3961" w:name="_Toc209520827"/>
      <w:r>
        <w:t>8.1.5.3.4</w:t>
      </w:r>
      <w:r>
        <w:tab/>
        <w:t>Enumeration: EASCategory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685B05" w14:textId="22156FBC"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w:t>
      </w:r>
      <w:r w:rsidR="002B29F1">
        <w:rPr>
          <w:rFonts w:eastAsia="ＭＳ 明朝"/>
        </w:rPr>
        <w:t>4</w:t>
      </w:r>
      <w:r>
        <w:rPr>
          <w:rFonts w:eastAsia="ＭＳ 明朝"/>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962" w:name="_Toc138761665"/>
      <w:bookmarkStart w:id="3963" w:name="_Toc145707877"/>
      <w:bookmarkStart w:id="3964" w:name="_Toc160570358"/>
      <w:bookmarkStart w:id="3965" w:name="_Toc162007954"/>
      <w:bookmarkStart w:id="3966" w:name="_Toc185515618"/>
      <w:bookmarkStart w:id="3967" w:name="_Toc192872925"/>
      <w:bookmarkStart w:id="3968" w:name="_Toc200970634"/>
      <w:bookmarkStart w:id="3969" w:name="_Toc207721965"/>
      <w:bookmarkStart w:id="3970" w:name="_Toc209520828"/>
      <w:r>
        <w:lastRenderedPageBreak/>
        <w:t>8.1.5.3.5</w:t>
      </w:r>
      <w:r>
        <w:tab/>
        <w:t>Enumeration: TransportProtocol</w:t>
      </w:r>
      <w:bookmarkEnd w:id="3962"/>
      <w:bookmarkEnd w:id="3963"/>
      <w:bookmarkEnd w:id="3964"/>
      <w:bookmarkEnd w:id="3965"/>
      <w:bookmarkEnd w:id="3966"/>
      <w:bookmarkEnd w:id="3967"/>
      <w:bookmarkEnd w:id="3968"/>
      <w:bookmarkEnd w:id="3969"/>
      <w:bookmarkEnd w:id="3970"/>
    </w:p>
    <w:p w14:paraId="07D94654" w14:textId="77777777" w:rsidR="0091651E" w:rsidRDefault="0091651E" w:rsidP="0091651E">
      <w:pPr>
        <w:pStyle w:val="TH"/>
        <w:overflowPunct w:val="0"/>
        <w:autoSpaceDE w:val="0"/>
        <w:autoSpaceDN w:val="0"/>
        <w:adjustRightInd w:val="0"/>
        <w:textAlignment w:val="baseline"/>
        <w:rPr>
          <w:rFonts w:eastAsia="ＭＳ 明朝"/>
        </w:rPr>
      </w:pPr>
      <w:r>
        <w:rPr>
          <w:rFonts w:eastAsia="ＭＳ 明朝"/>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971" w:name="_Toc145707878"/>
      <w:bookmarkStart w:id="3972" w:name="_Toc160570359"/>
      <w:bookmarkStart w:id="3973" w:name="_Toc162007955"/>
      <w:bookmarkStart w:id="3974" w:name="_Toc185515619"/>
      <w:bookmarkStart w:id="3975" w:name="_Toc192872926"/>
      <w:bookmarkStart w:id="3976" w:name="_Toc200970635"/>
      <w:bookmarkStart w:id="3977" w:name="_Toc207721966"/>
      <w:bookmarkStart w:id="3978" w:name="_Toc209520829"/>
      <w:r>
        <w:t>8.1.5.3.</w:t>
      </w:r>
      <w:r w:rsidRPr="009F6FAC">
        <w:t>6</w:t>
      </w:r>
      <w:r>
        <w:tab/>
        <w:t>Enumeration: BdlType</w:t>
      </w:r>
      <w:bookmarkEnd w:id="3971"/>
      <w:bookmarkEnd w:id="3972"/>
      <w:bookmarkEnd w:id="3973"/>
      <w:bookmarkEnd w:id="3974"/>
      <w:bookmarkEnd w:id="3975"/>
      <w:bookmarkEnd w:id="3976"/>
      <w:bookmarkEnd w:id="3977"/>
      <w:bookmarkEnd w:id="3978"/>
    </w:p>
    <w:p w14:paraId="727D55F9"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6</w:t>
      </w:r>
      <w:r>
        <w:rPr>
          <w:rFonts w:eastAsia="ＭＳ 明朝"/>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979" w:name="_Toc145707879"/>
      <w:bookmarkStart w:id="3980" w:name="_Toc160570360"/>
      <w:bookmarkStart w:id="3981" w:name="_Toc162007956"/>
      <w:bookmarkStart w:id="3982" w:name="_Toc185515620"/>
      <w:bookmarkStart w:id="3983" w:name="_Toc192872927"/>
      <w:bookmarkStart w:id="3984" w:name="_Toc200970636"/>
      <w:bookmarkStart w:id="3985" w:name="_Toc207721967"/>
      <w:bookmarkStart w:id="3986" w:name="_Toc209520830"/>
      <w:r>
        <w:t>8.1.5.3.</w:t>
      </w:r>
      <w:r w:rsidRPr="009F6FAC">
        <w:t>7</w:t>
      </w:r>
      <w:r>
        <w:tab/>
        <w:t>Enumeration: Affinity</w:t>
      </w:r>
      <w:bookmarkEnd w:id="3979"/>
      <w:bookmarkEnd w:id="3980"/>
      <w:bookmarkEnd w:id="3981"/>
      <w:bookmarkEnd w:id="3982"/>
      <w:bookmarkEnd w:id="3983"/>
      <w:bookmarkEnd w:id="3984"/>
      <w:bookmarkEnd w:id="3985"/>
      <w:bookmarkEnd w:id="3986"/>
    </w:p>
    <w:p w14:paraId="07C6CAE0"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7</w:t>
      </w:r>
      <w:r>
        <w:rPr>
          <w:rFonts w:eastAsia="ＭＳ 明朝"/>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987" w:name="_Toc145707880"/>
      <w:bookmarkStart w:id="3988" w:name="_Toc160570361"/>
      <w:bookmarkStart w:id="3989" w:name="_Toc162007957"/>
      <w:bookmarkStart w:id="3990" w:name="_Toc185515621"/>
      <w:bookmarkStart w:id="3991" w:name="_Toc192872928"/>
      <w:bookmarkStart w:id="3992" w:name="_Toc200970637"/>
      <w:bookmarkStart w:id="3993" w:name="_Toc207721968"/>
      <w:bookmarkStart w:id="3994" w:name="_Toc209520831"/>
      <w:r>
        <w:t>8.1.5.3.</w:t>
      </w:r>
      <w:r w:rsidRPr="009F6FAC">
        <w:t>8</w:t>
      </w:r>
      <w:r>
        <w:tab/>
        <w:t>Enumeration: FailureAction</w:t>
      </w:r>
      <w:bookmarkEnd w:id="3987"/>
      <w:bookmarkEnd w:id="3988"/>
      <w:bookmarkEnd w:id="3989"/>
      <w:bookmarkEnd w:id="3990"/>
      <w:bookmarkEnd w:id="3991"/>
      <w:bookmarkEnd w:id="3992"/>
      <w:bookmarkEnd w:id="3993"/>
      <w:bookmarkEnd w:id="3994"/>
    </w:p>
    <w:p w14:paraId="014CC99B"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8</w:t>
      </w:r>
      <w:r>
        <w:rPr>
          <w:rFonts w:eastAsia="ＭＳ 明朝"/>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995" w:name="_Toc192872929"/>
      <w:bookmarkStart w:id="3996" w:name="_Toc200970638"/>
      <w:bookmarkStart w:id="3997" w:name="_Toc207721969"/>
      <w:bookmarkStart w:id="3998" w:name="_Toc209520832"/>
      <w:r>
        <w:t>8.1.5.3.9</w:t>
      </w:r>
      <w:r>
        <w:tab/>
        <w:t>Enumeration: EASStatus</w:t>
      </w:r>
      <w:bookmarkEnd w:id="3995"/>
      <w:bookmarkEnd w:id="3996"/>
      <w:bookmarkEnd w:id="3997"/>
      <w:bookmarkEnd w:id="3998"/>
    </w:p>
    <w:p w14:paraId="206073DE" w14:textId="77777777" w:rsidR="00DF7BE1" w:rsidRDefault="00DF7BE1" w:rsidP="00DF7BE1">
      <w:pPr>
        <w:pStyle w:val="TH"/>
        <w:overflowPunct w:val="0"/>
        <w:autoSpaceDE w:val="0"/>
        <w:autoSpaceDN w:val="0"/>
        <w:adjustRightInd w:val="0"/>
        <w:textAlignment w:val="baseline"/>
        <w:rPr>
          <w:rFonts w:eastAsia="ＭＳ 明朝"/>
        </w:rPr>
      </w:pPr>
      <w:r>
        <w:rPr>
          <w:rFonts w:eastAsia="ＭＳ 明朝"/>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999" w:name="_Toc200970639"/>
      <w:bookmarkStart w:id="4000" w:name="_Toc207721970"/>
      <w:bookmarkStart w:id="4001" w:name="_Toc209520833"/>
      <w:r>
        <w:lastRenderedPageBreak/>
        <w:t>8.1.5.3.10</w:t>
      </w:r>
      <w:r>
        <w:tab/>
        <w:t>Enumeration: DeviceType</w:t>
      </w:r>
      <w:bookmarkEnd w:id="3999"/>
      <w:bookmarkEnd w:id="4000"/>
      <w:bookmarkEnd w:id="4001"/>
    </w:p>
    <w:p w14:paraId="73A66713" w14:textId="4E6D3CC8" w:rsidR="002D5A73" w:rsidRDefault="002D5A73" w:rsidP="002D5A73">
      <w:pPr>
        <w:pStyle w:val="TH"/>
        <w:overflowPunct w:val="0"/>
        <w:autoSpaceDE w:val="0"/>
        <w:autoSpaceDN w:val="0"/>
        <w:adjustRightInd w:val="0"/>
        <w:textAlignment w:val="baseline"/>
        <w:rPr>
          <w:rFonts w:eastAsia="ＭＳ 明朝"/>
        </w:rPr>
      </w:pPr>
      <w:r>
        <w:rPr>
          <w:rFonts w:eastAsia="ＭＳ 明朝"/>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002" w:name="_Toc85734258"/>
      <w:bookmarkStart w:id="4003" w:name="_Toc89431557"/>
      <w:bookmarkStart w:id="4004" w:name="_Toc97042369"/>
      <w:bookmarkStart w:id="4005" w:name="_Toc97045513"/>
      <w:bookmarkStart w:id="4006" w:name="_Toc97155258"/>
      <w:bookmarkStart w:id="4007" w:name="_Toc101521395"/>
      <w:bookmarkStart w:id="4008" w:name="_Toc138761666"/>
      <w:bookmarkStart w:id="4009" w:name="_Toc145707881"/>
      <w:bookmarkStart w:id="4010" w:name="_Toc160570362"/>
      <w:bookmarkStart w:id="4011" w:name="_Toc162007958"/>
      <w:bookmarkStart w:id="4012" w:name="_Toc185515622"/>
      <w:bookmarkStart w:id="4013" w:name="_Toc192872930"/>
      <w:bookmarkStart w:id="4014" w:name="_Toc200970640"/>
      <w:bookmarkStart w:id="4015" w:name="_Toc207721971"/>
      <w:bookmarkStart w:id="4016" w:name="_Toc209520834"/>
      <w:r>
        <w:t>8.</w:t>
      </w:r>
      <w:r w:rsidR="007B0A3F">
        <w:t>1</w:t>
      </w:r>
      <w:r>
        <w:t>.6</w:t>
      </w:r>
      <w:r>
        <w:tab/>
        <w:t>Error Handling</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E4791BA" w14:textId="77777777" w:rsidR="00031925" w:rsidRPr="00D00D02" w:rsidRDefault="00031925" w:rsidP="00031925">
      <w:pPr>
        <w:pStyle w:val="Heading4"/>
      </w:pPr>
      <w:bookmarkStart w:id="4017" w:name="_Toc200970641"/>
      <w:bookmarkStart w:id="4018" w:name="_Toc207721972"/>
      <w:bookmarkStart w:id="4019" w:name="_Toc209520835"/>
      <w:r>
        <w:t>8.1.6</w:t>
      </w:r>
      <w:r w:rsidRPr="00D00D02">
        <w:t>.1</w:t>
      </w:r>
      <w:r w:rsidRPr="00D00D02">
        <w:tab/>
        <w:t>General</w:t>
      </w:r>
      <w:bookmarkEnd w:id="4017"/>
      <w:bookmarkEnd w:id="4018"/>
      <w:bookmarkEnd w:id="4019"/>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020" w:name="_Toc200970642"/>
      <w:bookmarkStart w:id="4021" w:name="_Toc207721973"/>
      <w:bookmarkStart w:id="4022" w:name="_Toc209520836"/>
      <w:r>
        <w:t>8.1.6</w:t>
      </w:r>
      <w:r w:rsidRPr="00D00D02">
        <w:t>.2</w:t>
      </w:r>
      <w:r w:rsidRPr="00D00D02">
        <w:tab/>
        <w:t>Protocol Errors</w:t>
      </w:r>
      <w:bookmarkEnd w:id="4020"/>
      <w:bookmarkEnd w:id="4021"/>
      <w:bookmarkEnd w:id="402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023" w:name="_Toc200970643"/>
      <w:bookmarkStart w:id="4024" w:name="_Toc207721974"/>
      <w:bookmarkStart w:id="4025" w:name="_Toc209520837"/>
      <w:r>
        <w:t>8.1.6</w:t>
      </w:r>
      <w:r w:rsidRPr="00D00D02">
        <w:t>.3</w:t>
      </w:r>
      <w:r w:rsidRPr="00D00D02">
        <w:tab/>
        <w:t>Application Errors</w:t>
      </w:r>
      <w:bookmarkEnd w:id="4023"/>
      <w:bookmarkEnd w:id="4024"/>
      <w:bookmarkEnd w:id="4025"/>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026" w:name="_Toc85734259"/>
      <w:bookmarkStart w:id="4027" w:name="_Toc89431558"/>
      <w:bookmarkStart w:id="4028" w:name="_Toc97042370"/>
      <w:bookmarkStart w:id="4029" w:name="_Toc97045514"/>
      <w:bookmarkStart w:id="4030" w:name="_Toc97155259"/>
      <w:bookmarkStart w:id="4031" w:name="_Toc101521396"/>
      <w:bookmarkStart w:id="4032" w:name="_Toc138761667"/>
      <w:bookmarkStart w:id="4033" w:name="_Toc145707882"/>
      <w:bookmarkStart w:id="4034" w:name="_Toc160570363"/>
      <w:bookmarkStart w:id="4035" w:name="_Toc162007959"/>
      <w:bookmarkStart w:id="4036" w:name="_Toc185515623"/>
      <w:bookmarkStart w:id="4037" w:name="_Toc192872931"/>
      <w:bookmarkStart w:id="4038" w:name="_Toc200970644"/>
      <w:bookmarkStart w:id="4039" w:name="_Toc207721975"/>
      <w:bookmarkStart w:id="4040" w:name="_Toc209520838"/>
      <w:r>
        <w:t>8.</w:t>
      </w:r>
      <w:r w:rsidR="007B0A3F">
        <w:t>1</w:t>
      </w:r>
      <w:r>
        <w:t>.7</w:t>
      </w:r>
      <w:r>
        <w:tab/>
        <w:t>Feature negotiation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041" w:name="_Toc85734260"/>
      <w:bookmarkStart w:id="4042" w:name="_Toc89431559"/>
      <w:bookmarkStart w:id="4043" w:name="_Toc97042371"/>
      <w:bookmarkStart w:id="4044" w:name="_Toc97045515"/>
      <w:bookmarkStart w:id="4045" w:name="_Toc97155260"/>
      <w:bookmarkStart w:id="4046" w:name="_Toc101521397"/>
      <w:bookmarkStart w:id="4047" w:name="_Toc138761668"/>
      <w:bookmarkStart w:id="4048" w:name="_Toc145707883"/>
      <w:bookmarkStart w:id="4049" w:name="_Toc160570364"/>
      <w:bookmarkStart w:id="4050" w:name="_Toc162007960"/>
      <w:bookmarkStart w:id="4051" w:name="_Toc185515624"/>
      <w:bookmarkStart w:id="4052" w:name="_Toc192872932"/>
      <w:bookmarkStart w:id="4053" w:name="_Toc200970645"/>
      <w:bookmarkStart w:id="4054" w:name="_Toc207721976"/>
      <w:bookmarkStart w:id="4055" w:name="_Toc209520839"/>
      <w:r>
        <w:t>8.2</w:t>
      </w:r>
      <w:r>
        <w:tab/>
        <w:t>Eees_UELocation API</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D967C31" w14:textId="732F6D3F" w:rsidR="00C95A9A" w:rsidRDefault="00C95A9A" w:rsidP="00C95A9A">
      <w:pPr>
        <w:pStyle w:val="Heading3"/>
      </w:pPr>
      <w:bookmarkStart w:id="4056" w:name="_Toc85734261"/>
      <w:bookmarkStart w:id="4057" w:name="_Toc89431560"/>
      <w:bookmarkStart w:id="4058" w:name="_Toc97042372"/>
      <w:bookmarkStart w:id="4059" w:name="_Toc97045516"/>
      <w:bookmarkStart w:id="4060" w:name="_Toc97155261"/>
      <w:bookmarkStart w:id="4061" w:name="_Toc101521398"/>
      <w:bookmarkStart w:id="4062" w:name="_Toc138761669"/>
      <w:bookmarkStart w:id="4063" w:name="_Toc145707884"/>
      <w:bookmarkStart w:id="4064" w:name="_Toc160570365"/>
      <w:bookmarkStart w:id="4065" w:name="_Toc162007961"/>
      <w:bookmarkStart w:id="4066" w:name="_Toc185515625"/>
      <w:bookmarkStart w:id="4067" w:name="_Toc192872933"/>
      <w:bookmarkStart w:id="4068" w:name="_Toc200970646"/>
      <w:bookmarkStart w:id="4069" w:name="_Toc207721977"/>
      <w:bookmarkStart w:id="4070" w:name="_Toc209520840"/>
      <w:r>
        <w:t>8.2.1</w:t>
      </w:r>
      <w:r>
        <w:tab/>
      </w:r>
      <w:bookmarkEnd w:id="4056"/>
      <w:r w:rsidR="00F63995">
        <w:t>Introduction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071" w:name="_Toc85734262"/>
      <w:bookmarkStart w:id="4072" w:name="_Toc89431561"/>
      <w:bookmarkStart w:id="4073" w:name="_Toc97042373"/>
      <w:bookmarkStart w:id="4074" w:name="_Toc97045517"/>
      <w:bookmarkStart w:id="4075" w:name="_Toc97155262"/>
      <w:bookmarkStart w:id="4076" w:name="_Toc101521399"/>
      <w:bookmarkStart w:id="4077" w:name="_Toc138761670"/>
      <w:bookmarkStart w:id="4078" w:name="_Toc145707885"/>
      <w:bookmarkStart w:id="4079" w:name="_Toc160570366"/>
      <w:bookmarkStart w:id="4080" w:name="_Toc162007962"/>
      <w:bookmarkStart w:id="4081" w:name="_Toc185515626"/>
      <w:bookmarkStart w:id="4082" w:name="_Toc192872934"/>
      <w:bookmarkStart w:id="4083" w:name="_Toc200970647"/>
      <w:bookmarkStart w:id="4084" w:name="_Toc207721978"/>
      <w:bookmarkStart w:id="4085" w:name="_Toc209520841"/>
      <w:r>
        <w:t>8.2.2</w:t>
      </w:r>
      <w:r>
        <w:tab/>
        <w:t>Resources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F4D41DF" w14:textId="440D3E81" w:rsidR="00C95A9A" w:rsidRDefault="00C95A9A" w:rsidP="00C95A9A">
      <w:pPr>
        <w:pStyle w:val="Heading4"/>
      </w:pPr>
      <w:bookmarkStart w:id="4086" w:name="_Toc85734263"/>
      <w:bookmarkStart w:id="4087" w:name="_Toc89431562"/>
      <w:bookmarkStart w:id="4088" w:name="_Toc97042374"/>
      <w:bookmarkStart w:id="4089" w:name="_Toc97045518"/>
      <w:bookmarkStart w:id="4090" w:name="_Toc97155263"/>
      <w:bookmarkStart w:id="4091" w:name="_Toc101521400"/>
      <w:bookmarkStart w:id="4092" w:name="_Toc138761671"/>
      <w:bookmarkStart w:id="4093" w:name="_Toc145707886"/>
      <w:bookmarkStart w:id="4094" w:name="_Toc160570367"/>
      <w:bookmarkStart w:id="4095" w:name="_Toc162007963"/>
      <w:bookmarkStart w:id="4096" w:name="_Toc185515627"/>
      <w:bookmarkStart w:id="4097" w:name="_Toc192872935"/>
      <w:bookmarkStart w:id="4098" w:name="_Toc200970648"/>
      <w:bookmarkStart w:id="4099" w:name="_Toc207721979"/>
      <w:bookmarkStart w:id="4100" w:name="_Toc209520842"/>
      <w:r>
        <w:t>8.2.2.1</w:t>
      </w:r>
      <w:r>
        <w:tab/>
        <w:t>Overview</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55pt" o:ole="">
            <v:imagedata r:id="rId15" o:title=""/>
          </v:shape>
          <o:OLEObject Type="Embed" ProgID="Visio.Drawing.11" ShapeID="_x0000_i1027" DrawAspect="Content" ObjectID="_182013272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101" w:name="_Toc85734264"/>
      <w:bookmarkStart w:id="4102" w:name="_Toc89431563"/>
      <w:bookmarkStart w:id="4103" w:name="_Toc97042375"/>
      <w:bookmarkStart w:id="4104" w:name="_Toc97045519"/>
      <w:bookmarkStart w:id="4105" w:name="_Toc97155264"/>
      <w:bookmarkStart w:id="4106" w:name="_Toc101521401"/>
      <w:bookmarkStart w:id="4107" w:name="_Toc138761672"/>
      <w:bookmarkStart w:id="4108" w:name="_Toc145707887"/>
      <w:bookmarkStart w:id="4109" w:name="_Toc160570368"/>
      <w:bookmarkStart w:id="4110" w:name="_Toc162007964"/>
      <w:bookmarkStart w:id="4111" w:name="_Toc185515628"/>
      <w:bookmarkStart w:id="4112" w:name="_Toc192872936"/>
      <w:bookmarkStart w:id="4113" w:name="_Toc200970649"/>
      <w:bookmarkStart w:id="4114" w:name="_Toc207721980"/>
      <w:bookmarkStart w:id="4115" w:name="_Toc209520843"/>
      <w:r>
        <w:t>8.2.2.2</w:t>
      </w:r>
      <w:r>
        <w:tab/>
        <w:t>Resource</w:t>
      </w:r>
      <w:r w:rsidRPr="00831458">
        <w:t xml:space="preserve">: </w:t>
      </w:r>
      <w:r>
        <w:t>Location Information Subscriptions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390CD20" w14:textId="17A056FB" w:rsidR="00C95A9A" w:rsidRDefault="00C95A9A" w:rsidP="00C95A9A">
      <w:pPr>
        <w:pStyle w:val="Heading5"/>
        <w:rPr>
          <w:lang w:eastAsia="zh-CN"/>
        </w:rPr>
      </w:pPr>
      <w:bookmarkStart w:id="4116" w:name="_Toc85734265"/>
      <w:bookmarkStart w:id="4117" w:name="_Toc89431564"/>
      <w:bookmarkStart w:id="4118" w:name="_Toc97042376"/>
      <w:bookmarkStart w:id="4119" w:name="_Toc97045520"/>
      <w:bookmarkStart w:id="4120" w:name="_Toc97155265"/>
      <w:bookmarkStart w:id="4121" w:name="_Toc101521402"/>
      <w:bookmarkStart w:id="4122" w:name="_Toc138761673"/>
      <w:bookmarkStart w:id="4123" w:name="_Toc145707888"/>
      <w:bookmarkStart w:id="4124" w:name="_Toc160570369"/>
      <w:bookmarkStart w:id="4125" w:name="_Toc162007965"/>
      <w:bookmarkStart w:id="4126" w:name="_Toc185515629"/>
      <w:bookmarkStart w:id="4127" w:name="_Toc192872937"/>
      <w:bookmarkStart w:id="4128" w:name="_Toc200970650"/>
      <w:bookmarkStart w:id="4129" w:name="_Toc207721981"/>
      <w:bookmarkStart w:id="4130" w:name="_Toc209520844"/>
      <w:r>
        <w:rPr>
          <w:lang w:eastAsia="zh-CN"/>
        </w:rPr>
        <w:t>8.2.2.2.1</w:t>
      </w:r>
      <w:r>
        <w:rPr>
          <w:lang w:eastAsia="zh-CN"/>
        </w:rPr>
        <w:tab/>
        <w:t>Description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131" w:name="_Toc85734266"/>
      <w:bookmarkStart w:id="4132" w:name="_Toc89431565"/>
      <w:bookmarkStart w:id="4133" w:name="_Toc97042377"/>
      <w:bookmarkStart w:id="4134" w:name="_Toc97045521"/>
      <w:bookmarkStart w:id="4135" w:name="_Toc97155266"/>
      <w:bookmarkStart w:id="4136" w:name="_Toc101521403"/>
      <w:bookmarkStart w:id="4137" w:name="_Toc138761674"/>
      <w:bookmarkStart w:id="4138" w:name="_Toc145707889"/>
      <w:bookmarkStart w:id="4139" w:name="_Toc160570370"/>
      <w:bookmarkStart w:id="4140" w:name="_Toc162007966"/>
      <w:bookmarkStart w:id="4141" w:name="_Toc185515630"/>
      <w:bookmarkStart w:id="4142" w:name="_Toc192872938"/>
      <w:bookmarkStart w:id="4143" w:name="_Toc200970651"/>
      <w:bookmarkStart w:id="4144" w:name="_Toc207721982"/>
      <w:bookmarkStart w:id="4145" w:name="_Toc209520845"/>
      <w:r>
        <w:rPr>
          <w:lang w:eastAsia="zh-CN"/>
        </w:rPr>
        <w:t>8.2.2.2.2</w:t>
      </w:r>
      <w:r>
        <w:rPr>
          <w:lang w:eastAsia="zh-CN"/>
        </w:rPr>
        <w:tab/>
        <w:t>Resource Definition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146" w:name="_Toc85734267"/>
      <w:bookmarkStart w:id="4147" w:name="_Toc89431566"/>
      <w:bookmarkStart w:id="4148" w:name="_Toc97042378"/>
      <w:bookmarkStart w:id="4149" w:name="_Toc97045522"/>
      <w:bookmarkStart w:id="4150" w:name="_Toc97155267"/>
      <w:bookmarkStart w:id="4151" w:name="_Toc101521404"/>
      <w:bookmarkStart w:id="4152" w:name="_Toc138761675"/>
      <w:bookmarkStart w:id="4153" w:name="_Toc145707890"/>
      <w:bookmarkStart w:id="4154" w:name="_Toc160570371"/>
      <w:bookmarkStart w:id="4155" w:name="_Toc162007967"/>
      <w:bookmarkStart w:id="4156" w:name="_Toc185515631"/>
      <w:bookmarkStart w:id="4157" w:name="_Toc192872939"/>
      <w:bookmarkStart w:id="4158" w:name="_Toc200970652"/>
      <w:bookmarkStart w:id="4159" w:name="_Toc207721983"/>
      <w:bookmarkStart w:id="4160" w:name="_Toc209520846"/>
      <w:r>
        <w:rPr>
          <w:lang w:eastAsia="zh-CN"/>
        </w:rPr>
        <w:t>8.2.2.2.3</w:t>
      </w:r>
      <w:r>
        <w:rPr>
          <w:lang w:eastAsia="zh-CN"/>
        </w:rPr>
        <w:tab/>
        <w:t>Resource Standard Methods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2F835E" w14:textId="321DBDD0" w:rsidR="00C95A9A" w:rsidRDefault="00C95A9A" w:rsidP="00C95A9A">
      <w:pPr>
        <w:pStyle w:val="Heading6"/>
        <w:rPr>
          <w:lang w:eastAsia="zh-CN"/>
        </w:rPr>
      </w:pPr>
      <w:bookmarkStart w:id="4161" w:name="_Toc85734268"/>
      <w:bookmarkStart w:id="4162" w:name="_Toc89431567"/>
      <w:bookmarkStart w:id="4163" w:name="_Toc97042379"/>
      <w:bookmarkStart w:id="4164" w:name="_Toc97045523"/>
      <w:bookmarkStart w:id="4165" w:name="_Toc97155268"/>
      <w:bookmarkStart w:id="4166" w:name="_Toc101521405"/>
      <w:bookmarkStart w:id="4167" w:name="_Toc138761676"/>
      <w:bookmarkStart w:id="4168" w:name="_Toc145707891"/>
      <w:bookmarkStart w:id="4169" w:name="_Toc160570372"/>
      <w:bookmarkStart w:id="4170" w:name="_Toc162007968"/>
      <w:bookmarkStart w:id="4171" w:name="_Toc185515632"/>
      <w:bookmarkStart w:id="4172" w:name="_Toc192872940"/>
      <w:bookmarkStart w:id="4173" w:name="_Toc200970653"/>
      <w:bookmarkStart w:id="4174" w:name="_Toc207721984"/>
      <w:bookmarkStart w:id="4175" w:name="_Toc209520847"/>
      <w:r>
        <w:rPr>
          <w:lang w:eastAsia="zh-CN"/>
        </w:rPr>
        <w:t>8.2.2.2.3.1</w:t>
      </w:r>
      <w:r>
        <w:rPr>
          <w:lang w:eastAsia="zh-CN"/>
        </w:rPr>
        <w:tab/>
        <w:t>POST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176" w:name="_Toc85734269"/>
      <w:bookmarkStart w:id="4177" w:name="_Toc89431568"/>
      <w:bookmarkStart w:id="4178" w:name="_Toc97042380"/>
      <w:bookmarkStart w:id="4179" w:name="_Toc97045524"/>
      <w:bookmarkStart w:id="4180" w:name="_Toc97155269"/>
      <w:bookmarkStart w:id="4181" w:name="_Toc101521406"/>
      <w:bookmarkStart w:id="4182" w:name="_Toc138761677"/>
      <w:bookmarkStart w:id="4183" w:name="_Toc145707892"/>
      <w:bookmarkStart w:id="4184" w:name="_Toc160570373"/>
      <w:bookmarkStart w:id="4185" w:name="_Toc162007969"/>
      <w:bookmarkStart w:id="4186" w:name="_Toc185515633"/>
      <w:bookmarkStart w:id="4187" w:name="_Toc192872941"/>
      <w:bookmarkStart w:id="4188" w:name="_Toc200970654"/>
      <w:bookmarkStart w:id="4189" w:name="_Toc207721985"/>
      <w:bookmarkStart w:id="4190" w:name="_Toc209520848"/>
      <w:r>
        <w:rPr>
          <w:lang w:eastAsia="zh-CN"/>
        </w:rPr>
        <w:t>8.2.2.2.4</w:t>
      </w:r>
      <w:r>
        <w:rPr>
          <w:lang w:eastAsia="zh-CN"/>
        </w:rPr>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4A14BA72" w14:textId="77777777" w:rsidR="00C95A9A" w:rsidRDefault="00C95A9A" w:rsidP="00C95A9A">
      <w:r>
        <w:t>None.</w:t>
      </w:r>
    </w:p>
    <w:p w14:paraId="18418CCB" w14:textId="7AFCBE58" w:rsidR="00C95A9A" w:rsidRDefault="00C95A9A" w:rsidP="00C95A9A">
      <w:pPr>
        <w:pStyle w:val="Heading4"/>
      </w:pPr>
      <w:bookmarkStart w:id="4191" w:name="_Toc85734270"/>
      <w:bookmarkStart w:id="4192" w:name="_Toc89431569"/>
      <w:bookmarkStart w:id="4193" w:name="_Toc97042381"/>
      <w:bookmarkStart w:id="4194" w:name="_Toc97045525"/>
      <w:bookmarkStart w:id="4195" w:name="_Toc97155270"/>
      <w:bookmarkStart w:id="4196" w:name="_Toc101521407"/>
      <w:bookmarkStart w:id="4197" w:name="_Toc138761678"/>
      <w:bookmarkStart w:id="4198" w:name="_Toc145707893"/>
      <w:bookmarkStart w:id="4199" w:name="_Toc160570374"/>
      <w:bookmarkStart w:id="4200" w:name="_Toc162007970"/>
      <w:bookmarkStart w:id="4201" w:name="_Toc185515634"/>
      <w:bookmarkStart w:id="4202" w:name="_Toc192872942"/>
      <w:bookmarkStart w:id="4203" w:name="_Toc200970655"/>
      <w:bookmarkStart w:id="4204" w:name="_Toc207721986"/>
      <w:bookmarkStart w:id="4205" w:name="_Toc209520849"/>
      <w:r>
        <w:lastRenderedPageBreak/>
        <w:t>8.2.2.3</w:t>
      </w:r>
      <w:r>
        <w:tab/>
        <w:t>Resource</w:t>
      </w:r>
      <w:r w:rsidRPr="00831458">
        <w:t xml:space="preserve">: </w:t>
      </w:r>
      <w:r>
        <w:t>Individual Location Information Subscription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5C3185F" w14:textId="10387C15" w:rsidR="00C95A9A" w:rsidRDefault="00C95A9A" w:rsidP="00C95A9A">
      <w:pPr>
        <w:pStyle w:val="Heading5"/>
        <w:rPr>
          <w:lang w:eastAsia="zh-CN"/>
        </w:rPr>
      </w:pPr>
      <w:bookmarkStart w:id="4206" w:name="_Toc85734271"/>
      <w:bookmarkStart w:id="4207" w:name="_Toc89431570"/>
      <w:bookmarkStart w:id="4208" w:name="_Toc97042382"/>
      <w:bookmarkStart w:id="4209" w:name="_Toc97045526"/>
      <w:bookmarkStart w:id="4210" w:name="_Toc97155271"/>
      <w:bookmarkStart w:id="4211" w:name="_Toc101521408"/>
      <w:bookmarkStart w:id="4212" w:name="_Toc138761679"/>
      <w:bookmarkStart w:id="4213" w:name="_Toc145707894"/>
      <w:bookmarkStart w:id="4214" w:name="_Toc160570375"/>
      <w:bookmarkStart w:id="4215" w:name="_Toc162007971"/>
      <w:bookmarkStart w:id="4216" w:name="_Toc185515635"/>
      <w:bookmarkStart w:id="4217" w:name="_Toc192872943"/>
      <w:bookmarkStart w:id="4218" w:name="_Toc200970656"/>
      <w:bookmarkStart w:id="4219" w:name="_Toc207721987"/>
      <w:bookmarkStart w:id="4220" w:name="_Toc209520850"/>
      <w:r>
        <w:rPr>
          <w:lang w:eastAsia="zh-CN"/>
        </w:rPr>
        <w:t>8.2.2.3.1</w:t>
      </w:r>
      <w:r>
        <w:rPr>
          <w:lang w:eastAsia="zh-CN"/>
        </w:rPr>
        <w:tab/>
        <w:t>Description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221" w:name="_Toc85734272"/>
      <w:bookmarkStart w:id="4222" w:name="_Toc89431571"/>
      <w:bookmarkStart w:id="4223" w:name="_Toc97042383"/>
      <w:bookmarkStart w:id="4224" w:name="_Toc97045527"/>
      <w:bookmarkStart w:id="4225" w:name="_Toc97155272"/>
      <w:bookmarkStart w:id="4226" w:name="_Toc101521409"/>
      <w:bookmarkStart w:id="4227" w:name="_Toc138761680"/>
      <w:bookmarkStart w:id="4228" w:name="_Toc145707895"/>
      <w:bookmarkStart w:id="4229" w:name="_Toc160570376"/>
      <w:bookmarkStart w:id="4230" w:name="_Toc162007972"/>
      <w:bookmarkStart w:id="4231" w:name="_Toc185515636"/>
      <w:bookmarkStart w:id="4232" w:name="_Toc192872944"/>
      <w:bookmarkStart w:id="4233" w:name="_Toc200970657"/>
      <w:bookmarkStart w:id="4234" w:name="_Toc207721988"/>
      <w:bookmarkStart w:id="4235" w:name="_Toc209520851"/>
      <w:r>
        <w:rPr>
          <w:lang w:eastAsia="zh-CN"/>
        </w:rPr>
        <w:t>8.2.2.3.2</w:t>
      </w:r>
      <w:r>
        <w:rPr>
          <w:lang w:eastAsia="zh-CN"/>
        </w:rPr>
        <w:tab/>
        <w:t>Resource Definition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236" w:name="_Toc85734273"/>
      <w:bookmarkStart w:id="4237" w:name="_Toc89431572"/>
      <w:bookmarkStart w:id="4238" w:name="_Toc97042384"/>
      <w:bookmarkStart w:id="4239" w:name="_Toc97045528"/>
      <w:bookmarkStart w:id="4240" w:name="_Toc97155273"/>
      <w:bookmarkStart w:id="4241" w:name="_Toc101521410"/>
      <w:bookmarkStart w:id="4242" w:name="_Toc138761681"/>
      <w:bookmarkStart w:id="4243" w:name="_Toc145707896"/>
      <w:bookmarkStart w:id="4244" w:name="_Toc160570377"/>
      <w:bookmarkStart w:id="4245" w:name="_Toc162007973"/>
      <w:bookmarkStart w:id="4246" w:name="_Toc185515637"/>
      <w:bookmarkStart w:id="4247" w:name="_Toc192872945"/>
      <w:bookmarkStart w:id="4248" w:name="_Toc200970658"/>
      <w:bookmarkStart w:id="4249" w:name="_Toc207721989"/>
      <w:bookmarkStart w:id="4250" w:name="_Toc209520852"/>
      <w:r>
        <w:rPr>
          <w:lang w:eastAsia="zh-CN"/>
        </w:rPr>
        <w:t>8.2.2.3.3</w:t>
      </w:r>
      <w:r>
        <w:rPr>
          <w:lang w:eastAsia="zh-CN"/>
        </w:rPr>
        <w:tab/>
        <w:t>Resource Standard Methods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95ACCB9" w14:textId="4169AF66" w:rsidR="00C95A9A" w:rsidRDefault="00C95A9A" w:rsidP="00C95A9A">
      <w:pPr>
        <w:pStyle w:val="Heading6"/>
        <w:rPr>
          <w:lang w:eastAsia="zh-CN"/>
        </w:rPr>
      </w:pPr>
      <w:bookmarkStart w:id="4251" w:name="_Toc85734274"/>
      <w:bookmarkStart w:id="4252" w:name="_Toc89431573"/>
      <w:bookmarkStart w:id="4253" w:name="_Toc97042385"/>
      <w:bookmarkStart w:id="4254" w:name="_Toc97045529"/>
      <w:bookmarkStart w:id="4255" w:name="_Toc97155274"/>
      <w:bookmarkStart w:id="4256" w:name="_Toc101521411"/>
      <w:bookmarkStart w:id="4257" w:name="_Toc138761682"/>
      <w:bookmarkStart w:id="4258" w:name="_Toc145707897"/>
      <w:bookmarkStart w:id="4259" w:name="_Toc160570378"/>
      <w:bookmarkStart w:id="4260" w:name="_Toc162007974"/>
      <w:bookmarkStart w:id="4261" w:name="_Toc185515638"/>
      <w:bookmarkStart w:id="4262" w:name="_Toc192872946"/>
      <w:bookmarkStart w:id="4263" w:name="_Toc200970659"/>
      <w:bookmarkStart w:id="4264" w:name="_Toc207721990"/>
      <w:bookmarkStart w:id="4265" w:name="_Toc209520853"/>
      <w:r>
        <w:rPr>
          <w:lang w:eastAsia="zh-CN"/>
        </w:rPr>
        <w:t>8.2.2.3.3.1</w:t>
      </w:r>
      <w:r>
        <w:rPr>
          <w:lang w:eastAsia="zh-CN"/>
        </w:rPr>
        <w:tab/>
        <w:t>GET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266" w:name="_Toc85734275"/>
      <w:bookmarkStart w:id="4267" w:name="_Toc89431574"/>
      <w:bookmarkStart w:id="4268" w:name="_Toc97042386"/>
      <w:bookmarkStart w:id="4269" w:name="_Toc97045530"/>
      <w:bookmarkStart w:id="4270" w:name="_Toc97155275"/>
      <w:bookmarkStart w:id="4271" w:name="_Toc101521412"/>
      <w:bookmarkStart w:id="4272" w:name="_Toc138761683"/>
      <w:bookmarkStart w:id="4273" w:name="_Toc145707898"/>
      <w:bookmarkStart w:id="4274" w:name="_Toc160570379"/>
      <w:bookmarkStart w:id="4275" w:name="_Toc162007975"/>
      <w:bookmarkStart w:id="4276" w:name="_Toc185515639"/>
      <w:bookmarkStart w:id="4277" w:name="_Toc192872947"/>
      <w:bookmarkStart w:id="4278" w:name="_Toc200970660"/>
      <w:bookmarkStart w:id="4279" w:name="_Toc207721991"/>
      <w:bookmarkStart w:id="4280" w:name="_Toc209520854"/>
      <w:r>
        <w:rPr>
          <w:lang w:eastAsia="zh-CN"/>
        </w:rPr>
        <w:t>8.2.2.3.3.2</w:t>
      </w:r>
      <w:r>
        <w:rPr>
          <w:lang w:eastAsia="zh-CN"/>
        </w:rPr>
        <w:tab/>
        <w:t>PATCH</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281" w:name="_Toc85734276"/>
      <w:bookmarkStart w:id="4282" w:name="_Toc89431575"/>
      <w:bookmarkStart w:id="4283" w:name="_Toc97042387"/>
      <w:bookmarkStart w:id="4284" w:name="_Toc97045531"/>
      <w:bookmarkStart w:id="4285" w:name="_Toc97155276"/>
      <w:bookmarkStart w:id="4286" w:name="_Toc101521413"/>
      <w:bookmarkStart w:id="4287" w:name="_Toc138761684"/>
      <w:bookmarkStart w:id="4288" w:name="_Toc145707899"/>
      <w:bookmarkStart w:id="4289" w:name="_Toc160570380"/>
      <w:bookmarkStart w:id="4290" w:name="_Toc162007976"/>
      <w:bookmarkStart w:id="4291" w:name="_Toc185515640"/>
      <w:bookmarkStart w:id="4292" w:name="_Toc192872948"/>
      <w:bookmarkStart w:id="4293" w:name="_Toc200970661"/>
      <w:bookmarkStart w:id="4294" w:name="_Toc207721992"/>
      <w:bookmarkStart w:id="4295" w:name="_Toc209520855"/>
      <w:r>
        <w:rPr>
          <w:lang w:eastAsia="zh-CN"/>
        </w:rPr>
        <w:t>8.2.2.3.3.3</w:t>
      </w:r>
      <w:r>
        <w:rPr>
          <w:lang w:eastAsia="zh-CN"/>
        </w:rPr>
        <w:tab/>
        <w:t>PUT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296" w:name="_Toc85734277"/>
      <w:bookmarkStart w:id="4297" w:name="_Toc89431576"/>
      <w:bookmarkStart w:id="4298" w:name="_Toc97042388"/>
      <w:bookmarkStart w:id="4299" w:name="_Toc97045532"/>
      <w:bookmarkStart w:id="4300" w:name="_Toc97155277"/>
      <w:bookmarkStart w:id="4301" w:name="_Toc101521414"/>
      <w:bookmarkStart w:id="4302" w:name="_Toc138761685"/>
      <w:bookmarkStart w:id="4303" w:name="_Toc145707900"/>
      <w:bookmarkStart w:id="4304" w:name="_Toc160570381"/>
      <w:bookmarkStart w:id="4305" w:name="_Toc162007977"/>
      <w:bookmarkStart w:id="4306" w:name="_Toc185515641"/>
      <w:bookmarkStart w:id="4307" w:name="_Toc192872949"/>
      <w:bookmarkStart w:id="4308" w:name="_Toc200970662"/>
      <w:bookmarkStart w:id="4309" w:name="_Toc207721993"/>
      <w:bookmarkStart w:id="4310" w:name="_Toc209520856"/>
      <w:r>
        <w:rPr>
          <w:lang w:eastAsia="zh-CN"/>
        </w:rPr>
        <w:t>8.2</w:t>
      </w:r>
      <w:r w:rsidR="00C95A9A">
        <w:rPr>
          <w:lang w:eastAsia="zh-CN"/>
        </w:rPr>
        <w:t>.2.3.3.4</w:t>
      </w:r>
      <w:r w:rsidR="00C95A9A">
        <w:rPr>
          <w:lang w:eastAsia="zh-CN"/>
        </w:rPr>
        <w:tab/>
        <w:t>DELETE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311" w:name="_Toc85734278"/>
      <w:bookmarkStart w:id="4312" w:name="_Toc89431577"/>
      <w:bookmarkStart w:id="4313" w:name="_Toc97042389"/>
      <w:bookmarkStart w:id="4314" w:name="_Toc97045533"/>
      <w:bookmarkStart w:id="4315" w:name="_Toc97155278"/>
      <w:bookmarkStart w:id="4316" w:name="_Toc101521415"/>
      <w:bookmarkStart w:id="4317" w:name="_Toc138761686"/>
      <w:bookmarkStart w:id="4318" w:name="_Toc145707901"/>
      <w:bookmarkStart w:id="4319" w:name="_Toc160570382"/>
      <w:bookmarkStart w:id="4320" w:name="_Toc162007978"/>
      <w:bookmarkStart w:id="4321" w:name="_Toc185515642"/>
      <w:bookmarkStart w:id="4322" w:name="_Toc192872950"/>
      <w:bookmarkStart w:id="4323" w:name="_Toc200970663"/>
      <w:bookmarkStart w:id="4324" w:name="_Toc207721994"/>
      <w:bookmarkStart w:id="4325" w:name="_Toc209520857"/>
      <w:r>
        <w:rPr>
          <w:lang w:eastAsia="zh-CN"/>
        </w:rPr>
        <w:t>8.2</w:t>
      </w:r>
      <w:r w:rsidR="00C95A9A">
        <w:rPr>
          <w:lang w:eastAsia="zh-CN"/>
        </w:rPr>
        <w:t>.2.3.4</w:t>
      </w:r>
      <w:r w:rsidR="00C95A9A">
        <w:rPr>
          <w:lang w:eastAsia="zh-CN"/>
        </w:rPr>
        <w:tab/>
        <w:t>Resource Custom Operations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326" w:name="_Toc85734279"/>
      <w:bookmarkStart w:id="4327" w:name="_Toc89431578"/>
      <w:bookmarkStart w:id="4328" w:name="_Toc97042390"/>
      <w:bookmarkStart w:id="4329" w:name="_Toc97045534"/>
      <w:bookmarkStart w:id="4330" w:name="_Toc97155279"/>
      <w:bookmarkStart w:id="4331" w:name="_Toc101521416"/>
      <w:bookmarkStart w:id="4332" w:name="_Toc138761687"/>
      <w:bookmarkStart w:id="4333" w:name="_Toc145707902"/>
      <w:bookmarkStart w:id="4334" w:name="_Toc160570383"/>
      <w:bookmarkStart w:id="4335" w:name="_Toc162007979"/>
      <w:bookmarkStart w:id="4336" w:name="_Toc185515643"/>
      <w:bookmarkStart w:id="4337" w:name="_Toc192872951"/>
      <w:bookmarkStart w:id="4338" w:name="_Toc200970664"/>
      <w:bookmarkStart w:id="4339" w:name="_Toc207721995"/>
      <w:bookmarkStart w:id="4340" w:name="_Toc209520858"/>
      <w:r>
        <w:t>8.2</w:t>
      </w:r>
      <w:r w:rsidR="00C95A9A">
        <w:t>.3</w:t>
      </w:r>
      <w:r w:rsidR="00C95A9A">
        <w:tab/>
        <w:t>Custom Operations without associated resources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83CACC6" w14:textId="77777777" w:rsidR="0016246B" w:rsidRPr="000A7435" w:rsidRDefault="0016246B" w:rsidP="0016246B">
      <w:pPr>
        <w:pStyle w:val="Heading4"/>
      </w:pPr>
      <w:bookmarkStart w:id="4341" w:name="_Toc65839243"/>
      <w:bookmarkStart w:id="4342" w:name="_Toc85734280"/>
      <w:bookmarkStart w:id="4343" w:name="_Toc89431579"/>
      <w:bookmarkStart w:id="4344" w:name="_Toc97042391"/>
      <w:bookmarkStart w:id="4345" w:name="_Toc97045535"/>
      <w:bookmarkStart w:id="4346" w:name="_Toc97155280"/>
      <w:bookmarkStart w:id="4347" w:name="_Toc101521417"/>
      <w:bookmarkStart w:id="4348" w:name="_Toc138761688"/>
      <w:bookmarkStart w:id="4349" w:name="_Toc145707903"/>
      <w:bookmarkStart w:id="4350" w:name="_Toc160570384"/>
      <w:bookmarkStart w:id="4351" w:name="_Toc162007980"/>
      <w:bookmarkStart w:id="4352" w:name="_Toc185515644"/>
      <w:bookmarkStart w:id="4353" w:name="_Toc192872952"/>
      <w:bookmarkStart w:id="4354" w:name="_Toc200970665"/>
      <w:bookmarkStart w:id="4355" w:name="_Toc207721996"/>
      <w:bookmarkStart w:id="4356" w:name="_Toc209520859"/>
      <w:r>
        <w:t>8.2.3.1</w:t>
      </w:r>
      <w:r>
        <w:tab/>
        <w:t>Overview</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4.75pt" o:ole="">
            <v:imagedata r:id="rId17" o:title=""/>
          </v:shape>
          <o:OLEObject Type="Embed" ProgID="Visio.Drawing.11" ShapeID="_x0000_i1028" DrawAspect="Content" ObjectID="_182013272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357" w:name="_Toc65839244"/>
      <w:bookmarkStart w:id="4358" w:name="_Toc85734281"/>
      <w:bookmarkStart w:id="4359" w:name="_Toc89431580"/>
      <w:bookmarkStart w:id="4360" w:name="_Toc97042392"/>
      <w:bookmarkStart w:id="4361" w:name="_Toc97045536"/>
      <w:bookmarkStart w:id="4362" w:name="_Toc97155281"/>
      <w:bookmarkStart w:id="4363" w:name="_Toc101521418"/>
      <w:bookmarkStart w:id="4364" w:name="_Toc138761689"/>
      <w:bookmarkStart w:id="4365" w:name="_Toc145707904"/>
      <w:bookmarkStart w:id="4366" w:name="_Toc160570385"/>
      <w:bookmarkStart w:id="4367" w:name="_Toc162007981"/>
      <w:bookmarkStart w:id="4368" w:name="_Toc185515645"/>
      <w:bookmarkStart w:id="4369" w:name="_Toc192872953"/>
      <w:bookmarkStart w:id="4370" w:name="_Toc200970666"/>
      <w:bookmarkStart w:id="4371" w:name="_Toc207721997"/>
      <w:bookmarkStart w:id="4372" w:name="_Toc209520860"/>
      <w:r>
        <w:t>8.2.3.2</w:t>
      </w:r>
      <w:r>
        <w:tab/>
        <w:t xml:space="preserve">Operation: </w:t>
      </w:r>
      <w:bookmarkEnd w:id="4357"/>
      <w:r>
        <w:t>Fetch</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7DBEC0F6" w14:textId="77777777" w:rsidR="0016246B" w:rsidRDefault="0016246B" w:rsidP="0016246B">
      <w:pPr>
        <w:pStyle w:val="Heading5"/>
      </w:pPr>
      <w:bookmarkStart w:id="4373" w:name="_Toc65839245"/>
      <w:bookmarkStart w:id="4374" w:name="_Toc85734282"/>
      <w:bookmarkStart w:id="4375" w:name="_Toc89431581"/>
      <w:bookmarkStart w:id="4376" w:name="_Toc97042393"/>
      <w:bookmarkStart w:id="4377" w:name="_Toc97045537"/>
      <w:bookmarkStart w:id="4378" w:name="_Toc97155282"/>
      <w:bookmarkStart w:id="4379" w:name="_Toc101521419"/>
      <w:bookmarkStart w:id="4380" w:name="_Toc138761690"/>
      <w:bookmarkStart w:id="4381" w:name="_Toc145707905"/>
      <w:bookmarkStart w:id="4382" w:name="_Toc160570386"/>
      <w:bookmarkStart w:id="4383" w:name="_Toc162007982"/>
      <w:bookmarkStart w:id="4384" w:name="_Toc185515646"/>
      <w:bookmarkStart w:id="4385" w:name="_Toc192872954"/>
      <w:bookmarkStart w:id="4386" w:name="_Toc200970667"/>
      <w:bookmarkStart w:id="4387" w:name="_Toc207721998"/>
      <w:bookmarkStart w:id="4388" w:name="_Toc209520861"/>
      <w:r>
        <w:t>8.2.3.2.1</w:t>
      </w:r>
      <w:r>
        <w:tab/>
        <w:t>Description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389" w:name="_Toc65839246"/>
      <w:bookmarkStart w:id="4390" w:name="_Toc85734283"/>
      <w:bookmarkStart w:id="4391" w:name="_Toc89431582"/>
      <w:bookmarkStart w:id="4392" w:name="_Toc97042394"/>
      <w:bookmarkStart w:id="4393" w:name="_Toc97045538"/>
      <w:bookmarkStart w:id="4394" w:name="_Toc97155283"/>
      <w:bookmarkStart w:id="4395" w:name="_Toc101521420"/>
      <w:bookmarkStart w:id="4396" w:name="_Toc138761691"/>
      <w:bookmarkStart w:id="4397" w:name="_Toc145707906"/>
      <w:bookmarkStart w:id="4398" w:name="_Toc160570387"/>
      <w:bookmarkStart w:id="4399" w:name="_Toc162007983"/>
      <w:bookmarkStart w:id="4400" w:name="_Toc185515647"/>
      <w:bookmarkStart w:id="4401" w:name="_Toc192872955"/>
      <w:bookmarkStart w:id="4402" w:name="_Toc200970668"/>
      <w:bookmarkStart w:id="4403" w:name="_Toc207721999"/>
      <w:bookmarkStart w:id="4404" w:name="_Toc209520862"/>
      <w:r>
        <w:t>8.2.3.2.2</w:t>
      </w:r>
      <w:r>
        <w:tab/>
        <w:t>Operation Definition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405" w:name="_Toc85734284"/>
      <w:bookmarkStart w:id="4406" w:name="_Toc89431583"/>
      <w:bookmarkStart w:id="4407" w:name="_Toc97042395"/>
      <w:bookmarkStart w:id="4408" w:name="_Toc97045539"/>
      <w:bookmarkStart w:id="4409" w:name="_Toc97155284"/>
      <w:bookmarkStart w:id="4410" w:name="_Toc101521421"/>
      <w:bookmarkStart w:id="4411" w:name="_Toc138761692"/>
      <w:bookmarkStart w:id="4412" w:name="_Toc145707907"/>
      <w:bookmarkStart w:id="4413" w:name="_Toc160570388"/>
      <w:bookmarkStart w:id="4414" w:name="_Toc162007984"/>
      <w:bookmarkStart w:id="4415" w:name="_Toc185515648"/>
      <w:bookmarkStart w:id="4416" w:name="_Toc192872956"/>
      <w:bookmarkStart w:id="4417" w:name="_Toc200970669"/>
      <w:bookmarkStart w:id="4418" w:name="_Toc207722000"/>
      <w:bookmarkStart w:id="4419" w:name="_Toc209520863"/>
      <w:r>
        <w:t>8.2</w:t>
      </w:r>
      <w:r w:rsidR="00C95A9A">
        <w:t>.4</w:t>
      </w:r>
      <w:r w:rsidR="00C95A9A">
        <w:tab/>
        <w:t>Notifications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4202B195" w14:textId="4671DEE7" w:rsidR="00C95A9A" w:rsidRPr="00AF7276" w:rsidRDefault="00377899" w:rsidP="00C95A9A">
      <w:pPr>
        <w:pStyle w:val="Heading4"/>
      </w:pPr>
      <w:bookmarkStart w:id="4420" w:name="_Toc85734285"/>
      <w:bookmarkStart w:id="4421" w:name="_Toc89431584"/>
      <w:bookmarkStart w:id="4422" w:name="_Toc97042396"/>
      <w:bookmarkStart w:id="4423" w:name="_Toc97045540"/>
      <w:bookmarkStart w:id="4424" w:name="_Toc97155285"/>
      <w:bookmarkStart w:id="4425" w:name="_Toc101521422"/>
      <w:bookmarkStart w:id="4426" w:name="_Toc138761693"/>
      <w:bookmarkStart w:id="4427" w:name="_Toc145707908"/>
      <w:bookmarkStart w:id="4428" w:name="_Toc160570389"/>
      <w:bookmarkStart w:id="4429" w:name="_Toc162007985"/>
      <w:bookmarkStart w:id="4430" w:name="_Toc185515649"/>
      <w:bookmarkStart w:id="4431" w:name="_Toc192872957"/>
      <w:bookmarkStart w:id="4432" w:name="_Toc200970670"/>
      <w:bookmarkStart w:id="4433" w:name="_Toc207722001"/>
      <w:bookmarkStart w:id="4434" w:name="_Toc209520864"/>
      <w:r>
        <w:t>8.2</w:t>
      </w:r>
      <w:r w:rsidR="00C95A9A" w:rsidRPr="00AF7276">
        <w:t>.</w:t>
      </w:r>
      <w:r w:rsidR="00C95A9A">
        <w:t>4</w:t>
      </w:r>
      <w:r w:rsidR="00C95A9A" w:rsidRPr="00AF7276">
        <w:t>.1</w:t>
      </w:r>
      <w:r w:rsidR="00C95A9A" w:rsidRPr="00AF7276">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435" w:name="_Toc85734286"/>
      <w:bookmarkStart w:id="4436" w:name="_Toc89431585"/>
      <w:bookmarkStart w:id="4437" w:name="_Toc97042397"/>
      <w:bookmarkStart w:id="4438" w:name="_Toc97045541"/>
      <w:bookmarkStart w:id="4439" w:name="_Toc97155286"/>
      <w:bookmarkStart w:id="4440" w:name="_Toc101521423"/>
      <w:bookmarkStart w:id="4441" w:name="_Toc138761694"/>
      <w:bookmarkStart w:id="4442" w:name="_Toc145707909"/>
      <w:bookmarkStart w:id="4443" w:name="_Toc160570390"/>
      <w:bookmarkStart w:id="4444" w:name="_Toc162007986"/>
      <w:bookmarkStart w:id="4445" w:name="_Toc185515650"/>
      <w:bookmarkStart w:id="4446" w:name="_Toc192872958"/>
      <w:bookmarkStart w:id="4447" w:name="_Toc200970671"/>
      <w:bookmarkStart w:id="4448" w:name="_Toc207722002"/>
      <w:bookmarkStart w:id="4449" w:name="_Toc209520865"/>
      <w:r>
        <w:rPr>
          <w:lang w:eastAsia="zh-CN"/>
        </w:rPr>
        <w:lastRenderedPageBreak/>
        <w:t>8.2</w:t>
      </w:r>
      <w:r w:rsidR="00C95A9A">
        <w:rPr>
          <w:lang w:eastAsia="zh-CN"/>
        </w:rPr>
        <w:t>.4.2</w:t>
      </w:r>
      <w:r w:rsidR="00C95A9A">
        <w:rPr>
          <w:lang w:eastAsia="zh-CN"/>
        </w:rPr>
        <w:tab/>
        <w:t>Location Information Notification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8935CA8" w14:textId="1ACA0FA2" w:rsidR="00C95A9A" w:rsidRDefault="00377899" w:rsidP="00C95A9A">
      <w:pPr>
        <w:pStyle w:val="Heading5"/>
        <w:rPr>
          <w:lang w:eastAsia="zh-CN"/>
        </w:rPr>
      </w:pPr>
      <w:bookmarkStart w:id="4450" w:name="_Toc85734287"/>
      <w:bookmarkStart w:id="4451" w:name="_Toc89431586"/>
      <w:bookmarkStart w:id="4452" w:name="_Toc97042398"/>
      <w:bookmarkStart w:id="4453" w:name="_Toc97045542"/>
      <w:bookmarkStart w:id="4454" w:name="_Toc97155287"/>
      <w:bookmarkStart w:id="4455" w:name="_Toc101521424"/>
      <w:bookmarkStart w:id="4456" w:name="_Toc138761695"/>
      <w:bookmarkStart w:id="4457" w:name="_Toc145707910"/>
      <w:bookmarkStart w:id="4458" w:name="_Toc160570391"/>
      <w:bookmarkStart w:id="4459" w:name="_Toc162007987"/>
      <w:bookmarkStart w:id="4460" w:name="_Toc185515651"/>
      <w:bookmarkStart w:id="4461" w:name="_Toc192872959"/>
      <w:bookmarkStart w:id="4462" w:name="_Toc200970672"/>
      <w:bookmarkStart w:id="4463" w:name="_Toc207722003"/>
      <w:bookmarkStart w:id="4464" w:name="_Toc209520866"/>
      <w:r>
        <w:rPr>
          <w:lang w:eastAsia="zh-CN"/>
        </w:rPr>
        <w:t>8.2</w:t>
      </w:r>
      <w:r w:rsidR="00C95A9A">
        <w:rPr>
          <w:lang w:eastAsia="zh-CN"/>
        </w:rPr>
        <w:t>.4.2.1</w:t>
      </w:r>
      <w:r w:rsidR="00C95A9A">
        <w:rPr>
          <w:lang w:eastAsia="zh-CN"/>
        </w:rPr>
        <w:tab/>
        <w:t>Description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465" w:name="_Toc85734288"/>
      <w:bookmarkStart w:id="4466" w:name="_Toc89431587"/>
      <w:bookmarkStart w:id="4467" w:name="_Toc97042399"/>
      <w:bookmarkStart w:id="4468" w:name="_Toc97045543"/>
      <w:bookmarkStart w:id="4469" w:name="_Toc97155288"/>
      <w:bookmarkStart w:id="4470" w:name="_Toc101521425"/>
      <w:bookmarkStart w:id="4471" w:name="_Toc138761696"/>
      <w:bookmarkStart w:id="4472" w:name="_Toc145707911"/>
      <w:bookmarkStart w:id="4473" w:name="_Toc160570392"/>
      <w:bookmarkStart w:id="4474" w:name="_Toc162007988"/>
      <w:bookmarkStart w:id="4475" w:name="_Toc185515652"/>
      <w:bookmarkStart w:id="4476" w:name="_Toc192872960"/>
      <w:bookmarkStart w:id="4477" w:name="_Toc200970673"/>
      <w:bookmarkStart w:id="4478" w:name="_Toc207722004"/>
      <w:bookmarkStart w:id="4479" w:name="_Toc209520867"/>
      <w:r>
        <w:rPr>
          <w:lang w:eastAsia="zh-CN"/>
        </w:rPr>
        <w:t>8.2</w:t>
      </w:r>
      <w:r w:rsidR="00C95A9A">
        <w:rPr>
          <w:lang w:eastAsia="zh-CN"/>
        </w:rPr>
        <w:t>.4.2.2</w:t>
      </w:r>
      <w:r w:rsidR="00C95A9A">
        <w:rPr>
          <w:lang w:eastAsia="zh-CN"/>
        </w:rPr>
        <w:tab/>
      </w:r>
      <w:bookmarkEnd w:id="4465"/>
      <w:bookmarkEnd w:id="4466"/>
      <w:bookmarkEnd w:id="4467"/>
      <w:bookmarkEnd w:id="4468"/>
      <w:bookmarkEnd w:id="4469"/>
      <w:bookmarkEnd w:id="4470"/>
      <w:r w:rsidR="00C46D36">
        <w:rPr>
          <w:lang w:eastAsia="zh-CN"/>
        </w:rPr>
        <w:t>Target URI</w:t>
      </w:r>
      <w:bookmarkEnd w:id="4471"/>
      <w:bookmarkEnd w:id="4472"/>
      <w:bookmarkEnd w:id="4473"/>
      <w:bookmarkEnd w:id="4474"/>
      <w:bookmarkEnd w:id="4475"/>
      <w:bookmarkEnd w:id="4476"/>
      <w:bookmarkEnd w:id="4477"/>
      <w:bookmarkEnd w:id="4478"/>
      <w:bookmarkEnd w:id="447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480" w:name="_Toc532994457"/>
      <w:bookmarkStart w:id="4481" w:name="_Toc35971424"/>
      <w:bookmarkStart w:id="4482" w:name="_Toc67903541"/>
      <w:bookmarkStart w:id="4483" w:name="_Toc138761697"/>
      <w:bookmarkStart w:id="4484" w:name="_Toc145707912"/>
      <w:bookmarkStart w:id="4485" w:name="_Toc160570393"/>
      <w:bookmarkStart w:id="4486" w:name="_Toc162007989"/>
      <w:bookmarkStart w:id="4487" w:name="_Toc185515653"/>
      <w:bookmarkStart w:id="4488" w:name="_Toc192872961"/>
      <w:bookmarkStart w:id="4489" w:name="_Toc200970674"/>
      <w:bookmarkStart w:id="4490" w:name="_Toc207722005"/>
      <w:bookmarkStart w:id="4491" w:name="_Toc209520868"/>
      <w:r w:rsidRPr="006C7EB1">
        <w:t>8.2.4.2.3</w:t>
      </w:r>
      <w:r w:rsidRPr="006C7EB1">
        <w:tab/>
        <w:t>Standard Methods</w:t>
      </w:r>
      <w:bookmarkEnd w:id="4480"/>
      <w:bookmarkEnd w:id="4481"/>
      <w:bookmarkEnd w:id="4482"/>
      <w:bookmarkEnd w:id="4483"/>
      <w:bookmarkEnd w:id="4484"/>
      <w:bookmarkEnd w:id="4485"/>
      <w:bookmarkEnd w:id="4486"/>
      <w:bookmarkEnd w:id="4487"/>
      <w:bookmarkEnd w:id="4488"/>
      <w:bookmarkEnd w:id="4489"/>
      <w:bookmarkEnd w:id="4490"/>
      <w:bookmarkEnd w:id="4491"/>
    </w:p>
    <w:p w14:paraId="569C8ED1" w14:textId="1DF0991F" w:rsidR="00C95A9A" w:rsidRPr="00E73566" w:rsidRDefault="00C46D36" w:rsidP="006C7EB1">
      <w:pPr>
        <w:pStyle w:val="Heading6"/>
      </w:pPr>
      <w:bookmarkStart w:id="4492" w:name="_Toc532994458"/>
      <w:bookmarkStart w:id="4493" w:name="_Toc35971425"/>
      <w:bookmarkStart w:id="4494" w:name="_Toc138761698"/>
      <w:bookmarkStart w:id="4495" w:name="_Toc145707913"/>
      <w:bookmarkStart w:id="4496" w:name="_Toc160570394"/>
      <w:bookmarkStart w:id="4497" w:name="_Toc162007990"/>
      <w:bookmarkStart w:id="4498" w:name="_Toc185515654"/>
      <w:bookmarkStart w:id="4499" w:name="_Toc192872962"/>
      <w:bookmarkStart w:id="4500" w:name="_Toc200970675"/>
      <w:bookmarkStart w:id="4501" w:name="_Toc207722006"/>
      <w:bookmarkStart w:id="4502" w:name="_Toc209520869"/>
      <w:r>
        <w:rPr>
          <w:lang w:eastAsia="zh-CN"/>
        </w:rPr>
        <w:t>8.2.4.2</w:t>
      </w:r>
      <w:r>
        <w:t>.3</w:t>
      </w:r>
      <w:r w:rsidRPr="00986E88">
        <w:rPr>
          <w:noProof/>
        </w:rPr>
        <w:t>.1</w:t>
      </w:r>
      <w:r w:rsidRPr="00986E88">
        <w:rPr>
          <w:noProof/>
        </w:rPr>
        <w:tab/>
        <w:t>POST</w:t>
      </w:r>
      <w:bookmarkEnd w:id="4492"/>
      <w:bookmarkEnd w:id="4493"/>
      <w:bookmarkEnd w:id="4494"/>
      <w:bookmarkEnd w:id="4495"/>
      <w:bookmarkEnd w:id="4496"/>
      <w:bookmarkEnd w:id="4497"/>
      <w:bookmarkEnd w:id="4498"/>
      <w:bookmarkEnd w:id="4499"/>
      <w:bookmarkEnd w:id="4500"/>
      <w:bookmarkEnd w:id="4501"/>
      <w:bookmarkEnd w:id="45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503" w:name="_Toc100767573"/>
      <w:bookmarkStart w:id="4504" w:name="_Toc138761699"/>
      <w:bookmarkStart w:id="4505" w:name="_Toc145707914"/>
      <w:bookmarkStart w:id="4506" w:name="_Toc160570395"/>
      <w:bookmarkStart w:id="4507" w:name="_Toc162007991"/>
      <w:bookmarkStart w:id="4508" w:name="_Toc185515655"/>
      <w:bookmarkStart w:id="4509" w:name="_Toc192872963"/>
      <w:bookmarkStart w:id="4510" w:name="_Toc200970676"/>
      <w:bookmarkStart w:id="4511" w:name="_Toc207722007"/>
      <w:bookmarkStart w:id="4512" w:name="_Toc209520870"/>
      <w:r w:rsidRPr="00C955D0">
        <w:rPr>
          <w:lang w:val="fr-FR" w:eastAsia="zh-CN"/>
        </w:rPr>
        <w:t>8.2.4.</w:t>
      </w:r>
      <w:r w:rsidR="00AE15D9">
        <w:rPr>
          <w:lang w:val="fr-FR" w:eastAsia="zh-CN"/>
        </w:rPr>
        <w:t>3</w:t>
      </w:r>
      <w:r w:rsidRPr="00C955D0">
        <w:rPr>
          <w:lang w:val="fr-FR" w:eastAsia="zh-CN"/>
        </w:rPr>
        <w:tab/>
      </w:r>
      <w:bookmarkEnd w:id="4503"/>
      <w:r w:rsidRPr="00C955D0">
        <w:rPr>
          <w:lang w:val="fr-FR"/>
        </w:rPr>
        <w:t>User Consent Revocation Notification</w:t>
      </w:r>
      <w:bookmarkEnd w:id="4504"/>
      <w:bookmarkEnd w:id="4505"/>
      <w:bookmarkEnd w:id="4506"/>
      <w:bookmarkEnd w:id="4507"/>
      <w:bookmarkEnd w:id="4508"/>
      <w:bookmarkEnd w:id="4509"/>
      <w:bookmarkEnd w:id="4510"/>
      <w:bookmarkEnd w:id="4511"/>
      <w:bookmarkEnd w:id="4512"/>
    </w:p>
    <w:p w14:paraId="54C0443E" w14:textId="0339CE8D" w:rsidR="00606C35" w:rsidRPr="00C955D0" w:rsidRDefault="00606C35" w:rsidP="00606C35">
      <w:pPr>
        <w:pStyle w:val="Heading5"/>
        <w:rPr>
          <w:lang w:val="fr-FR" w:eastAsia="zh-CN"/>
        </w:rPr>
      </w:pPr>
      <w:bookmarkStart w:id="4513" w:name="_Toc100767574"/>
      <w:bookmarkStart w:id="4514" w:name="_Toc138761700"/>
      <w:bookmarkStart w:id="4515" w:name="_Toc145707915"/>
      <w:bookmarkStart w:id="4516" w:name="_Toc160570396"/>
      <w:bookmarkStart w:id="4517" w:name="_Toc162007992"/>
      <w:bookmarkStart w:id="4518" w:name="_Toc185515656"/>
      <w:bookmarkStart w:id="4519" w:name="_Toc192872964"/>
      <w:bookmarkStart w:id="4520" w:name="_Toc200970677"/>
      <w:bookmarkStart w:id="4521" w:name="_Toc207722008"/>
      <w:bookmarkStart w:id="4522" w:name="_Toc20952087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513"/>
      <w:bookmarkEnd w:id="4514"/>
      <w:bookmarkEnd w:id="4515"/>
      <w:bookmarkEnd w:id="4516"/>
      <w:bookmarkEnd w:id="4517"/>
      <w:bookmarkEnd w:id="4518"/>
      <w:bookmarkEnd w:id="4519"/>
      <w:bookmarkEnd w:id="4520"/>
      <w:bookmarkEnd w:id="4521"/>
      <w:bookmarkEnd w:id="4522"/>
    </w:p>
    <w:p w14:paraId="6F06DB82" w14:textId="77777777" w:rsidR="00606C35" w:rsidRDefault="00606C35" w:rsidP="00606C35">
      <w:pPr>
        <w:rPr>
          <w:noProof/>
        </w:rPr>
      </w:pPr>
      <w:bookmarkStart w:id="4523"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524" w:name="_Toc138761701"/>
      <w:bookmarkStart w:id="4525" w:name="_Toc145707916"/>
      <w:bookmarkStart w:id="4526" w:name="_Toc160570397"/>
      <w:bookmarkStart w:id="4527" w:name="_Toc162007993"/>
      <w:bookmarkStart w:id="4528" w:name="_Toc185515657"/>
      <w:bookmarkStart w:id="4529" w:name="_Toc192872965"/>
      <w:bookmarkStart w:id="4530" w:name="_Toc200970678"/>
      <w:bookmarkStart w:id="4531" w:name="_Toc207722009"/>
      <w:bookmarkStart w:id="4532" w:name="_Toc209520872"/>
      <w:r>
        <w:rPr>
          <w:lang w:eastAsia="zh-CN"/>
        </w:rPr>
        <w:t>8.2.4.</w:t>
      </w:r>
      <w:r w:rsidR="00AE15D9">
        <w:rPr>
          <w:lang w:eastAsia="zh-CN"/>
        </w:rPr>
        <w:t>3</w:t>
      </w:r>
      <w:r>
        <w:rPr>
          <w:lang w:eastAsia="zh-CN"/>
        </w:rPr>
        <w:t>.2</w:t>
      </w:r>
      <w:r>
        <w:rPr>
          <w:lang w:eastAsia="zh-CN"/>
        </w:rPr>
        <w:tab/>
      </w:r>
      <w:bookmarkEnd w:id="4523"/>
      <w:r>
        <w:rPr>
          <w:lang w:eastAsia="zh-CN"/>
        </w:rPr>
        <w:t>Target URI</w:t>
      </w:r>
      <w:bookmarkEnd w:id="4524"/>
      <w:bookmarkEnd w:id="4525"/>
      <w:bookmarkEnd w:id="4526"/>
      <w:bookmarkEnd w:id="4527"/>
      <w:bookmarkEnd w:id="4528"/>
      <w:bookmarkEnd w:id="4529"/>
      <w:bookmarkEnd w:id="4530"/>
      <w:bookmarkEnd w:id="4531"/>
      <w:bookmarkEnd w:id="453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533" w:name="_Toc138761702"/>
      <w:bookmarkStart w:id="4534" w:name="_Toc145707917"/>
      <w:bookmarkStart w:id="4535" w:name="_Toc160570398"/>
      <w:bookmarkStart w:id="4536" w:name="_Toc162007994"/>
      <w:bookmarkStart w:id="4537" w:name="_Toc185515658"/>
      <w:bookmarkStart w:id="4538" w:name="_Toc192872966"/>
      <w:bookmarkStart w:id="4539" w:name="_Toc200970679"/>
      <w:bookmarkStart w:id="4540" w:name="_Toc207722010"/>
      <w:bookmarkStart w:id="4541" w:name="_Toc209520873"/>
      <w:r>
        <w:rPr>
          <w:lang w:eastAsia="zh-CN"/>
        </w:rPr>
        <w:t>8.2.4.</w:t>
      </w:r>
      <w:r w:rsidR="00AE15D9">
        <w:rPr>
          <w:lang w:eastAsia="zh-CN"/>
        </w:rPr>
        <w:t>3</w:t>
      </w:r>
      <w:r w:rsidRPr="00986E88">
        <w:rPr>
          <w:noProof/>
        </w:rPr>
        <w:t>.3</w:t>
      </w:r>
      <w:r w:rsidRPr="00986E88">
        <w:rPr>
          <w:noProof/>
        </w:rPr>
        <w:tab/>
        <w:t>Standard Methods</w:t>
      </w:r>
      <w:bookmarkEnd w:id="4533"/>
      <w:bookmarkEnd w:id="4534"/>
      <w:bookmarkEnd w:id="4535"/>
      <w:bookmarkEnd w:id="4536"/>
      <w:bookmarkEnd w:id="4537"/>
      <w:bookmarkEnd w:id="4538"/>
      <w:bookmarkEnd w:id="4539"/>
      <w:bookmarkEnd w:id="4540"/>
      <w:bookmarkEnd w:id="454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542" w:name="_Toc85734289"/>
      <w:bookmarkStart w:id="4543" w:name="_Toc89431588"/>
      <w:bookmarkStart w:id="4544" w:name="_Toc97042400"/>
      <w:bookmarkStart w:id="4545" w:name="_Toc97045544"/>
      <w:bookmarkStart w:id="4546" w:name="_Toc97155289"/>
      <w:bookmarkStart w:id="4547" w:name="_Toc101521426"/>
      <w:bookmarkStart w:id="4548" w:name="_Toc138761703"/>
      <w:bookmarkStart w:id="4549" w:name="_Toc145707918"/>
      <w:bookmarkStart w:id="4550" w:name="_Toc160570399"/>
      <w:bookmarkStart w:id="4551" w:name="_Toc162007995"/>
      <w:bookmarkStart w:id="4552" w:name="_Toc185515659"/>
      <w:bookmarkStart w:id="4553" w:name="_Toc192872967"/>
      <w:bookmarkStart w:id="4554" w:name="_Toc200970680"/>
      <w:bookmarkStart w:id="4555" w:name="_Toc207722011"/>
      <w:bookmarkStart w:id="4556" w:name="_Toc209520874"/>
      <w:r>
        <w:t>8.2</w:t>
      </w:r>
      <w:r w:rsidR="00C95A9A">
        <w:t>.5</w:t>
      </w:r>
      <w:r w:rsidR="00C95A9A">
        <w:tab/>
        <w:t>Data Model</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69D2C9E" w14:textId="68F99EBE" w:rsidR="00C95A9A" w:rsidRDefault="00C95A9A" w:rsidP="00C95A9A">
      <w:pPr>
        <w:pStyle w:val="Heading4"/>
        <w:rPr>
          <w:lang w:eastAsia="zh-CN"/>
        </w:rPr>
      </w:pPr>
      <w:bookmarkStart w:id="4557" w:name="_Toc85734290"/>
      <w:bookmarkStart w:id="4558" w:name="_Toc89431589"/>
      <w:bookmarkStart w:id="4559" w:name="_Toc97042401"/>
      <w:bookmarkStart w:id="4560" w:name="_Toc97045545"/>
      <w:bookmarkStart w:id="4561" w:name="_Toc97155290"/>
      <w:bookmarkStart w:id="4562" w:name="_Toc101521427"/>
      <w:bookmarkStart w:id="4563" w:name="_Toc138761704"/>
      <w:bookmarkStart w:id="4564" w:name="_Toc145707919"/>
      <w:bookmarkStart w:id="4565" w:name="_Toc160570400"/>
      <w:bookmarkStart w:id="4566" w:name="_Toc162007996"/>
      <w:bookmarkStart w:id="4567" w:name="_Toc185515660"/>
      <w:bookmarkStart w:id="4568" w:name="_Toc192872968"/>
      <w:bookmarkStart w:id="4569" w:name="_Toc200970681"/>
      <w:bookmarkStart w:id="4570" w:name="_Toc207722012"/>
      <w:bookmarkStart w:id="4571" w:name="_Toc209520875"/>
      <w:r>
        <w:rPr>
          <w:lang w:eastAsia="zh-CN"/>
        </w:rPr>
        <w:t>8.</w:t>
      </w:r>
      <w:r w:rsidR="00377899">
        <w:rPr>
          <w:lang w:eastAsia="zh-CN"/>
        </w:rPr>
        <w:t>2</w:t>
      </w:r>
      <w:r>
        <w:rPr>
          <w:lang w:eastAsia="zh-CN"/>
        </w:rPr>
        <w:t>.5.1</w:t>
      </w:r>
      <w:r>
        <w:rPr>
          <w:lang w:eastAsia="zh-CN"/>
        </w:rPr>
        <w:tab/>
        <w:t>General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4572" w:name="_Toc85734291"/>
      <w:bookmarkStart w:id="4573" w:name="_Toc89431590"/>
      <w:bookmarkStart w:id="4574" w:name="_Toc97042402"/>
      <w:bookmarkStart w:id="4575" w:name="_Toc97045546"/>
      <w:bookmarkStart w:id="4576" w:name="_Toc97155291"/>
      <w:bookmarkStart w:id="4577" w:name="_Toc101521428"/>
      <w:bookmarkStart w:id="4578" w:name="_Toc138761705"/>
      <w:bookmarkStart w:id="4579" w:name="_Toc145707920"/>
      <w:bookmarkStart w:id="4580" w:name="_Toc160570401"/>
      <w:bookmarkStart w:id="4581" w:name="_Toc162007997"/>
      <w:bookmarkStart w:id="4582" w:name="_Toc185515661"/>
      <w:bookmarkStart w:id="4583" w:name="_Toc192872969"/>
      <w:bookmarkStart w:id="4584" w:name="_Toc200970682"/>
      <w:bookmarkStart w:id="4585" w:name="_Toc207722013"/>
      <w:bookmarkStart w:id="4586" w:name="_Toc209520876"/>
      <w:r>
        <w:rPr>
          <w:lang w:eastAsia="zh-CN"/>
        </w:rPr>
        <w:lastRenderedPageBreak/>
        <w:t>8.2</w:t>
      </w:r>
      <w:r w:rsidR="00C95A9A">
        <w:rPr>
          <w:lang w:eastAsia="zh-CN"/>
        </w:rPr>
        <w:t>.5.2</w:t>
      </w:r>
      <w:r w:rsidR="00C95A9A">
        <w:rPr>
          <w:lang w:eastAsia="zh-CN"/>
        </w:rPr>
        <w:tab/>
        <w:t>Structured data types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8C1213A" w14:textId="57E237A7" w:rsidR="00C95A9A" w:rsidRDefault="00377899" w:rsidP="00C95A9A">
      <w:pPr>
        <w:pStyle w:val="Heading5"/>
        <w:rPr>
          <w:lang w:eastAsia="zh-CN"/>
        </w:rPr>
      </w:pPr>
      <w:bookmarkStart w:id="4587" w:name="_Toc85734292"/>
      <w:bookmarkStart w:id="4588" w:name="_Toc89431591"/>
      <w:bookmarkStart w:id="4589" w:name="_Toc97042403"/>
      <w:bookmarkStart w:id="4590" w:name="_Toc97045547"/>
      <w:bookmarkStart w:id="4591" w:name="_Toc97155292"/>
      <w:bookmarkStart w:id="4592" w:name="_Toc101521429"/>
      <w:bookmarkStart w:id="4593" w:name="_Toc138761706"/>
      <w:bookmarkStart w:id="4594" w:name="_Toc145707921"/>
      <w:bookmarkStart w:id="4595" w:name="_Toc160570402"/>
      <w:bookmarkStart w:id="4596" w:name="_Toc162007998"/>
      <w:bookmarkStart w:id="4597" w:name="_Toc185515662"/>
      <w:bookmarkStart w:id="4598" w:name="_Toc192872970"/>
      <w:bookmarkStart w:id="4599" w:name="_Toc200970683"/>
      <w:bookmarkStart w:id="4600" w:name="_Toc207722014"/>
      <w:bookmarkStart w:id="4601" w:name="_Toc209520877"/>
      <w:r>
        <w:rPr>
          <w:lang w:eastAsia="zh-CN"/>
        </w:rPr>
        <w:t>8.2</w:t>
      </w:r>
      <w:r w:rsidR="00C95A9A">
        <w:rPr>
          <w:lang w:eastAsia="zh-CN"/>
        </w:rPr>
        <w:t>.5.2.1</w:t>
      </w:r>
      <w:r w:rsidR="00C95A9A">
        <w:rPr>
          <w:lang w:eastAsia="zh-CN"/>
        </w:rPr>
        <w:tab/>
        <w:t>Introduction</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142473D5" w14:textId="6F9C799D" w:rsidR="00C95A9A" w:rsidRDefault="00377899" w:rsidP="00C95A9A">
      <w:pPr>
        <w:pStyle w:val="Heading5"/>
        <w:rPr>
          <w:lang w:eastAsia="zh-CN"/>
        </w:rPr>
      </w:pPr>
      <w:bookmarkStart w:id="4602" w:name="_Toc85734293"/>
      <w:bookmarkStart w:id="4603" w:name="_Toc89431592"/>
      <w:bookmarkStart w:id="4604" w:name="_Toc97042404"/>
      <w:bookmarkStart w:id="4605" w:name="_Toc97045548"/>
      <w:bookmarkStart w:id="4606" w:name="_Toc97155293"/>
      <w:bookmarkStart w:id="4607" w:name="_Toc101521430"/>
      <w:bookmarkStart w:id="4608" w:name="_Toc138761707"/>
      <w:bookmarkStart w:id="4609" w:name="_Toc145707922"/>
      <w:bookmarkStart w:id="4610" w:name="_Toc160570403"/>
      <w:bookmarkStart w:id="4611" w:name="_Toc162007999"/>
      <w:bookmarkStart w:id="4612" w:name="_Toc185515663"/>
      <w:bookmarkStart w:id="4613" w:name="_Toc192872971"/>
      <w:bookmarkStart w:id="4614" w:name="_Toc200970684"/>
      <w:bookmarkStart w:id="4615" w:name="_Toc207722015"/>
      <w:bookmarkStart w:id="4616" w:name="_Toc209520878"/>
      <w:r>
        <w:rPr>
          <w:lang w:eastAsia="zh-CN"/>
        </w:rPr>
        <w:t>8.2</w:t>
      </w:r>
      <w:r w:rsidR="00C95A9A">
        <w:rPr>
          <w:lang w:eastAsia="zh-CN"/>
        </w:rPr>
        <w:t>.5.2.2</w:t>
      </w:r>
      <w:r w:rsidR="00C95A9A">
        <w:rPr>
          <w:lang w:eastAsia="zh-CN"/>
        </w:rPr>
        <w:tab/>
        <w:t>Type: LocationSubscription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617" w:name="_Toc85734294"/>
      <w:bookmarkStart w:id="4618" w:name="_Toc89431593"/>
      <w:bookmarkStart w:id="4619" w:name="_Toc97042405"/>
      <w:bookmarkStart w:id="4620" w:name="_Toc97045549"/>
      <w:bookmarkStart w:id="4621" w:name="_Toc97155294"/>
      <w:bookmarkStart w:id="4622" w:name="_Toc101521431"/>
      <w:bookmarkStart w:id="4623" w:name="_Toc138761708"/>
      <w:bookmarkStart w:id="4624" w:name="_Toc145707923"/>
      <w:bookmarkStart w:id="4625" w:name="_Toc160570404"/>
      <w:bookmarkStart w:id="4626" w:name="_Toc162008000"/>
      <w:bookmarkStart w:id="4627" w:name="_Toc185515664"/>
      <w:bookmarkStart w:id="4628" w:name="_Toc192872972"/>
      <w:bookmarkStart w:id="4629" w:name="_Toc200970685"/>
      <w:bookmarkStart w:id="4630" w:name="_Toc207722016"/>
      <w:bookmarkStart w:id="4631" w:name="_Toc209520879"/>
      <w:r>
        <w:rPr>
          <w:lang w:eastAsia="zh-CN"/>
        </w:rPr>
        <w:t>8.2</w:t>
      </w:r>
      <w:r w:rsidR="00C95A9A">
        <w:rPr>
          <w:lang w:eastAsia="zh-CN"/>
        </w:rPr>
        <w:t>.5.2.3</w:t>
      </w:r>
      <w:r w:rsidR="00C95A9A">
        <w:rPr>
          <w:lang w:eastAsia="zh-CN"/>
        </w:rPr>
        <w:tab/>
        <w:t>Type: LocationSubscriptionPatch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4632" w:name="_Toc85734295"/>
      <w:bookmarkStart w:id="4633" w:name="_Toc89431594"/>
      <w:bookmarkStart w:id="4634" w:name="_Toc97042406"/>
      <w:bookmarkStart w:id="4635" w:name="_Toc97045550"/>
      <w:bookmarkStart w:id="4636" w:name="_Toc97155295"/>
      <w:bookmarkStart w:id="4637" w:name="_Toc101521432"/>
      <w:bookmarkStart w:id="4638" w:name="_Toc138761709"/>
      <w:bookmarkStart w:id="4639" w:name="_Toc145707924"/>
      <w:bookmarkStart w:id="4640" w:name="_Toc160570405"/>
      <w:bookmarkStart w:id="4641" w:name="_Toc162008001"/>
      <w:bookmarkStart w:id="4642" w:name="_Toc185515665"/>
      <w:bookmarkStart w:id="4643" w:name="_Toc192872973"/>
      <w:bookmarkStart w:id="4644" w:name="_Toc200970686"/>
      <w:bookmarkStart w:id="4645" w:name="_Toc207722017"/>
      <w:bookmarkStart w:id="4646" w:name="_Toc209520880"/>
      <w:r>
        <w:rPr>
          <w:lang w:eastAsia="zh-CN"/>
        </w:rPr>
        <w:t>8.</w:t>
      </w:r>
      <w:r w:rsidR="00377899">
        <w:rPr>
          <w:lang w:eastAsia="zh-CN"/>
        </w:rPr>
        <w:t>2</w:t>
      </w:r>
      <w:r>
        <w:rPr>
          <w:lang w:eastAsia="zh-CN"/>
        </w:rPr>
        <w:t>.5.2.4</w:t>
      </w:r>
      <w:r>
        <w:rPr>
          <w:lang w:eastAsia="zh-CN"/>
        </w:rPr>
        <w:tab/>
        <w:t>Type: LocationNotification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4647" w:name="_Toc85734296"/>
      <w:bookmarkStart w:id="4648" w:name="_Toc89431595"/>
      <w:bookmarkStart w:id="4649" w:name="_Toc97042407"/>
      <w:bookmarkStart w:id="4650" w:name="_Toc97045551"/>
      <w:bookmarkStart w:id="4651" w:name="_Toc97155296"/>
      <w:bookmarkStart w:id="4652" w:name="_Toc101521433"/>
      <w:bookmarkStart w:id="4653" w:name="_Toc138761710"/>
      <w:bookmarkStart w:id="4654" w:name="_Toc145707925"/>
      <w:bookmarkStart w:id="4655" w:name="_Toc160570406"/>
      <w:bookmarkStart w:id="4656" w:name="_Toc162008002"/>
      <w:bookmarkStart w:id="4657" w:name="_Toc185515666"/>
      <w:bookmarkStart w:id="4658" w:name="_Toc192872974"/>
      <w:bookmarkStart w:id="4659" w:name="_Toc200970687"/>
      <w:bookmarkStart w:id="4660" w:name="_Toc207722018"/>
      <w:bookmarkStart w:id="4661" w:name="_Toc209520881"/>
      <w:r>
        <w:rPr>
          <w:lang w:eastAsia="zh-CN"/>
        </w:rPr>
        <w:t>8.2</w:t>
      </w:r>
      <w:r w:rsidR="00C95A9A">
        <w:rPr>
          <w:lang w:eastAsia="zh-CN"/>
        </w:rPr>
        <w:t>.5.2.5</w:t>
      </w:r>
      <w:r w:rsidR="00C95A9A">
        <w:rPr>
          <w:lang w:eastAsia="zh-CN"/>
        </w:rPr>
        <w:tab/>
        <w:t>Type: LocationEvent</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4662" w:name="_Toc85734297"/>
      <w:bookmarkStart w:id="4663" w:name="_Toc89431596"/>
      <w:bookmarkStart w:id="4664" w:name="_Toc97042408"/>
      <w:bookmarkStart w:id="4665" w:name="_Toc97045552"/>
      <w:bookmarkStart w:id="4666" w:name="_Toc97155297"/>
      <w:bookmarkStart w:id="4667" w:name="_Toc101521434"/>
      <w:bookmarkStart w:id="4668" w:name="_Toc138761711"/>
      <w:bookmarkStart w:id="4669" w:name="_Toc145707926"/>
      <w:bookmarkStart w:id="4670" w:name="_Toc160570407"/>
      <w:bookmarkStart w:id="4671" w:name="_Toc162008003"/>
      <w:bookmarkStart w:id="4672" w:name="_Toc185515667"/>
      <w:bookmarkStart w:id="4673" w:name="_Toc192872975"/>
      <w:bookmarkStart w:id="4674" w:name="_Toc200970688"/>
      <w:bookmarkStart w:id="4675" w:name="_Toc207722019"/>
      <w:bookmarkStart w:id="4676" w:name="_Toc209520882"/>
      <w:r>
        <w:rPr>
          <w:lang w:eastAsia="zh-CN"/>
        </w:rPr>
        <w:lastRenderedPageBreak/>
        <w:t>8.2.5.2.6</w:t>
      </w:r>
      <w:r>
        <w:rPr>
          <w:lang w:eastAsia="zh-CN"/>
        </w:rPr>
        <w:tab/>
        <w:t>Type: LocationRequest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4677" w:name="_Toc138761712"/>
      <w:bookmarkStart w:id="4678" w:name="_Toc145707927"/>
      <w:bookmarkStart w:id="4679" w:name="_Toc160570408"/>
      <w:bookmarkStart w:id="4680" w:name="_Toc162008004"/>
      <w:bookmarkStart w:id="4681" w:name="_Toc185515668"/>
      <w:bookmarkStart w:id="4682" w:name="_Toc192872976"/>
      <w:bookmarkStart w:id="4683" w:name="_Toc200970689"/>
      <w:bookmarkStart w:id="4684" w:name="_Toc207722020"/>
      <w:bookmarkStart w:id="4685" w:name="_Toc209520883"/>
      <w:r>
        <w:rPr>
          <w:lang w:eastAsia="zh-CN"/>
        </w:rPr>
        <w:t>8.2.5.2.7</w:t>
      </w:r>
      <w:r>
        <w:rPr>
          <w:lang w:eastAsia="zh-CN"/>
        </w:rPr>
        <w:tab/>
        <w:t>Type: LocationResponse</w:t>
      </w:r>
      <w:bookmarkEnd w:id="4677"/>
      <w:bookmarkEnd w:id="4678"/>
      <w:bookmarkEnd w:id="4679"/>
      <w:bookmarkEnd w:id="4680"/>
      <w:bookmarkEnd w:id="4681"/>
      <w:bookmarkEnd w:id="4682"/>
      <w:bookmarkEnd w:id="4683"/>
      <w:bookmarkEnd w:id="4684"/>
      <w:bookmarkEnd w:id="468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4686" w:name="_Toc138761713"/>
      <w:bookmarkStart w:id="4687" w:name="_Toc145707928"/>
      <w:bookmarkStart w:id="4688" w:name="_Toc160570409"/>
      <w:bookmarkStart w:id="4689" w:name="_Toc162008005"/>
      <w:bookmarkStart w:id="4690" w:name="_Toc185515669"/>
      <w:bookmarkStart w:id="4691" w:name="_Toc192872977"/>
      <w:bookmarkStart w:id="4692" w:name="_Toc200970690"/>
      <w:bookmarkStart w:id="4693" w:name="_Toc207722021"/>
      <w:bookmarkStart w:id="4694" w:name="_Toc20952088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4686"/>
      <w:bookmarkEnd w:id="4687"/>
      <w:bookmarkEnd w:id="4688"/>
      <w:bookmarkEnd w:id="4689"/>
      <w:bookmarkEnd w:id="4690"/>
      <w:bookmarkEnd w:id="4691"/>
      <w:bookmarkEnd w:id="4692"/>
      <w:bookmarkEnd w:id="4693"/>
      <w:bookmarkEnd w:id="469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4695" w:name="_Toc138761714"/>
      <w:bookmarkStart w:id="4696" w:name="_Toc145707929"/>
      <w:bookmarkStart w:id="4697" w:name="_Toc160570410"/>
      <w:bookmarkStart w:id="4698" w:name="_Toc162008006"/>
      <w:bookmarkStart w:id="4699" w:name="_Toc185515670"/>
      <w:bookmarkStart w:id="4700" w:name="_Toc192872978"/>
      <w:bookmarkStart w:id="4701" w:name="_Toc200970691"/>
      <w:bookmarkStart w:id="4702" w:name="_Toc207722022"/>
      <w:bookmarkStart w:id="4703" w:name="_Toc209520885"/>
      <w:r>
        <w:rPr>
          <w:lang w:eastAsia="zh-CN"/>
        </w:rPr>
        <w:lastRenderedPageBreak/>
        <w:t>8.2.5.2</w:t>
      </w:r>
      <w:r>
        <w:t>.9</w:t>
      </w:r>
      <w:r>
        <w:tab/>
        <w:t xml:space="preserve">Type: </w:t>
      </w:r>
      <w:r>
        <w:rPr>
          <w:lang w:eastAsia="zh-CN"/>
        </w:rPr>
        <w:t>ConsentRevoked</w:t>
      </w:r>
      <w:bookmarkEnd w:id="4695"/>
      <w:bookmarkEnd w:id="4696"/>
      <w:bookmarkEnd w:id="4697"/>
      <w:bookmarkEnd w:id="4698"/>
      <w:bookmarkEnd w:id="4699"/>
      <w:bookmarkEnd w:id="4700"/>
      <w:bookmarkEnd w:id="4701"/>
      <w:bookmarkEnd w:id="4702"/>
      <w:bookmarkEnd w:id="470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4704" w:name="_Toc85734298"/>
      <w:bookmarkStart w:id="4705" w:name="_Toc89431597"/>
      <w:bookmarkStart w:id="4706" w:name="_Toc97042409"/>
      <w:bookmarkStart w:id="4707" w:name="_Toc97045553"/>
      <w:bookmarkStart w:id="4708" w:name="_Toc97155298"/>
      <w:bookmarkStart w:id="4709" w:name="_Toc101521435"/>
      <w:bookmarkStart w:id="4710" w:name="_Toc138761715"/>
      <w:bookmarkStart w:id="4711" w:name="_Toc145707930"/>
      <w:bookmarkStart w:id="4712" w:name="_Toc160570411"/>
      <w:bookmarkStart w:id="4713" w:name="_Toc162008007"/>
      <w:bookmarkStart w:id="4714" w:name="_Toc185515671"/>
      <w:bookmarkStart w:id="4715" w:name="_Toc192872979"/>
      <w:bookmarkStart w:id="4716" w:name="_Toc200970692"/>
      <w:bookmarkStart w:id="4717" w:name="_Toc207722023"/>
      <w:bookmarkStart w:id="4718" w:name="_Toc209520886"/>
      <w:r>
        <w:rPr>
          <w:lang w:eastAsia="zh-CN"/>
        </w:rPr>
        <w:t>8.</w:t>
      </w:r>
      <w:r w:rsidR="00377899">
        <w:rPr>
          <w:lang w:eastAsia="zh-CN"/>
        </w:rPr>
        <w:t>2</w:t>
      </w:r>
      <w:r>
        <w:rPr>
          <w:lang w:eastAsia="zh-CN"/>
        </w:rPr>
        <w:t>.5.3</w:t>
      </w:r>
      <w:r>
        <w:rPr>
          <w:lang w:eastAsia="zh-CN"/>
        </w:rPr>
        <w:tab/>
        <w:t>Simple data types and enumerations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4719" w:name="_Toc85734299"/>
      <w:bookmarkStart w:id="4720" w:name="_Toc89431598"/>
      <w:bookmarkStart w:id="4721" w:name="_Toc97042410"/>
      <w:bookmarkStart w:id="4722" w:name="_Toc97045554"/>
      <w:bookmarkStart w:id="4723" w:name="_Toc97155299"/>
      <w:bookmarkStart w:id="4724" w:name="_Toc101521436"/>
      <w:bookmarkStart w:id="4725" w:name="_Toc138761716"/>
      <w:bookmarkStart w:id="4726" w:name="_Toc145707931"/>
      <w:bookmarkStart w:id="4727" w:name="_Toc160570412"/>
      <w:bookmarkStart w:id="4728" w:name="_Toc162008008"/>
      <w:bookmarkStart w:id="4729" w:name="_Toc185515672"/>
      <w:bookmarkStart w:id="4730" w:name="_Toc192872980"/>
      <w:bookmarkStart w:id="4731" w:name="_Toc200970693"/>
      <w:bookmarkStart w:id="4732" w:name="_Toc207722024"/>
      <w:bookmarkStart w:id="4733" w:name="_Toc209520887"/>
      <w:r>
        <w:t>8.</w:t>
      </w:r>
      <w:r w:rsidR="00377899">
        <w:t>2</w:t>
      </w:r>
      <w:r>
        <w:t>.6</w:t>
      </w:r>
      <w:r>
        <w:tab/>
        <w:t>Error Handling</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0402E1" w14:textId="7FD8285F" w:rsidR="00D017C1" w:rsidRDefault="00D017C1" w:rsidP="00D017C1">
      <w:pPr>
        <w:pStyle w:val="Heading4"/>
      </w:pPr>
      <w:bookmarkStart w:id="4734" w:name="_Toc100767822"/>
      <w:bookmarkStart w:id="4735" w:name="_Toc138761717"/>
      <w:bookmarkStart w:id="4736" w:name="_Toc145707932"/>
      <w:bookmarkStart w:id="4737" w:name="_Toc160570413"/>
      <w:bookmarkStart w:id="4738" w:name="_Toc162008009"/>
      <w:bookmarkStart w:id="4739" w:name="_Toc185515673"/>
      <w:bookmarkStart w:id="4740" w:name="_Toc192872981"/>
      <w:bookmarkStart w:id="4741" w:name="_Toc200970694"/>
      <w:bookmarkStart w:id="4742" w:name="_Toc207722025"/>
      <w:bookmarkStart w:id="4743" w:name="_Toc209520888"/>
      <w:r>
        <w:t>8.2.6.1</w:t>
      </w:r>
      <w:r>
        <w:tab/>
        <w:t>General</w:t>
      </w:r>
      <w:bookmarkEnd w:id="4734"/>
      <w:bookmarkEnd w:id="4735"/>
      <w:bookmarkEnd w:id="4736"/>
      <w:bookmarkEnd w:id="4737"/>
      <w:bookmarkEnd w:id="4738"/>
      <w:bookmarkEnd w:id="4739"/>
      <w:bookmarkEnd w:id="4740"/>
      <w:bookmarkEnd w:id="4741"/>
      <w:bookmarkEnd w:id="4742"/>
      <w:bookmarkEnd w:id="474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4744" w:name="_Toc100767823"/>
      <w:bookmarkStart w:id="4745" w:name="_Toc138761718"/>
      <w:bookmarkStart w:id="4746" w:name="_Toc145707933"/>
      <w:bookmarkStart w:id="4747" w:name="_Toc160570414"/>
      <w:bookmarkStart w:id="4748" w:name="_Toc162008010"/>
      <w:bookmarkStart w:id="4749" w:name="_Toc185515674"/>
      <w:bookmarkStart w:id="4750" w:name="_Toc192872982"/>
      <w:bookmarkStart w:id="4751" w:name="_Toc200970695"/>
      <w:bookmarkStart w:id="4752" w:name="_Toc207722026"/>
      <w:bookmarkStart w:id="4753" w:name="_Toc209520889"/>
      <w:r>
        <w:t>8.2.6.2</w:t>
      </w:r>
      <w:r>
        <w:tab/>
        <w:t>Protocol Errors</w:t>
      </w:r>
      <w:bookmarkEnd w:id="4744"/>
      <w:bookmarkEnd w:id="4745"/>
      <w:bookmarkEnd w:id="4746"/>
      <w:bookmarkEnd w:id="4747"/>
      <w:bookmarkEnd w:id="4748"/>
      <w:bookmarkEnd w:id="4749"/>
      <w:bookmarkEnd w:id="4750"/>
      <w:bookmarkEnd w:id="4751"/>
      <w:bookmarkEnd w:id="4752"/>
      <w:bookmarkEnd w:id="475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4754" w:name="_Toc100767824"/>
      <w:bookmarkStart w:id="4755" w:name="_Toc138761719"/>
      <w:bookmarkStart w:id="4756" w:name="_Toc145707934"/>
      <w:bookmarkStart w:id="4757" w:name="_Toc160570415"/>
      <w:bookmarkStart w:id="4758" w:name="_Toc162008011"/>
      <w:bookmarkStart w:id="4759" w:name="_Toc185515675"/>
      <w:bookmarkStart w:id="4760" w:name="_Toc192872983"/>
      <w:bookmarkStart w:id="4761" w:name="_Toc200970696"/>
      <w:bookmarkStart w:id="4762" w:name="_Toc207722027"/>
      <w:bookmarkStart w:id="4763" w:name="_Toc209520890"/>
      <w:r>
        <w:t>8.2.6.3</w:t>
      </w:r>
      <w:r>
        <w:tab/>
        <w:t>Application Errors</w:t>
      </w:r>
      <w:bookmarkEnd w:id="4754"/>
      <w:bookmarkEnd w:id="4755"/>
      <w:bookmarkEnd w:id="4756"/>
      <w:bookmarkEnd w:id="4757"/>
      <w:bookmarkEnd w:id="4758"/>
      <w:bookmarkEnd w:id="4759"/>
      <w:bookmarkEnd w:id="4760"/>
      <w:bookmarkEnd w:id="4761"/>
      <w:bookmarkEnd w:id="4762"/>
      <w:bookmarkEnd w:id="476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4764" w:name="_Toc85734300"/>
      <w:bookmarkStart w:id="4765" w:name="_Toc89431599"/>
      <w:bookmarkStart w:id="4766" w:name="_Toc97042411"/>
      <w:bookmarkStart w:id="4767" w:name="_Toc97045555"/>
      <w:bookmarkStart w:id="4768" w:name="_Toc97155300"/>
      <w:bookmarkStart w:id="4769" w:name="_Toc101521437"/>
      <w:bookmarkStart w:id="4770" w:name="_Toc138761720"/>
      <w:bookmarkStart w:id="4771" w:name="_Toc145707935"/>
      <w:bookmarkStart w:id="4772" w:name="_Toc160570416"/>
      <w:bookmarkStart w:id="4773" w:name="_Toc162008012"/>
      <w:bookmarkStart w:id="4774" w:name="_Toc185515676"/>
      <w:bookmarkStart w:id="4775" w:name="_Toc192872984"/>
      <w:bookmarkStart w:id="4776" w:name="_Toc200970697"/>
      <w:bookmarkStart w:id="4777" w:name="_Toc207722028"/>
      <w:bookmarkStart w:id="4778" w:name="_Toc209520891"/>
      <w:r>
        <w:t>8.</w:t>
      </w:r>
      <w:r w:rsidR="00377899">
        <w:t>2</w:t>
      </w:r>
      <w:r>
        <w:t>.7</w:t>
      </w:r>
      <w:r>
        <w:tab/>
        <w:t>Feature negotiation</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4779" w:name="_Toc85734301"/>
      <w:bookmarkStart w:id="4780" w:name="_Toc89431600"/>
      <w:bookmarkStart w:id="4781" w:name="_Toc97042412"/>
      <w:bookmarkStart w:id="4782" w:name="_Toc97045556"/>
      <w:bookmarkStart w:id="4783" w:name="_Toc97155301"/>
      <w:bookmarkStart w:id="4784" w:name="_Toc101521438"/>
      <w:bookmarkStart w:id="4785" w:name="_Toc138761721"/>
      <w:bookmarkStart w:id="4786" w:name="_Toc145707936"/>
      <w:bookmarkStart w:id="4787" w:name="_Toc160570417"/>
      <w:bookmarkStart w:id="4788" w:name="_Toc162008013"/>
      <w:bookmarkStart w:id="4789" w:name="_Toc185515677"/>
      <w:bookmarkStart w:id="4790" w:name="_Toc192872985"/>
      <w:bookmarkStart w:id="4791" w:name="_Toc200970698"/>
      <w:bookmarkStart w:id="4792" w:name="_Toc207722029"/>
      <w:bookmarkStart w:id="4793" w:name="_Toc209520892"/>
      <w:r>
        <w:t>8.3</w:t>
      </w:r>
      <w:r>
        <w:tab/>
        <w:t>Eees_UEIdentifier API</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2A38C20" w14:textId="03D50268" w:rsidR="00BD7A82" w:rsidRDefault="00BD7A82" w:rsidP="00BD7A82">
      <w:pPr>
        <w:pStyle w:val="Heading3"/>
      </w:pPr>
      <w:bookmarkStart w:id="4794" w:name="_Toc85734302"/>
      <w:bookmarkStart w:id="4795" w:name="_Toc89431601"/>
      <w:bookmarkStart w:id="4796" w:name="_Toc97042413"/>
      <w:bookmarkStart w:id="4797" w:name="_Toc97045557"/>
      <w:bookmarkStart w:id="4798" w:name="_Toc97155302"/>
      <w:bookmarkStart w:id="4799" w:name="_Toc101521439"/>
      <w:bookmarkStart w:id="4800" w:name="_Toc138761722"/>
      <w:bookmarkStart w:id="4801" w:name="_Toc145707937"/>
      <w:bookmarkStart w:id="4802" w:name="_Toc160570418"/>
      <w:bookmarkStart w:id="4803" w:name="_Toc162008014"/>
      <w:bookmarkStart w:id="4804" w:name="_Toc185515678"/>
      <w:bookmarkStart w:id="4805" w:name="_Toc192872986"/>
      <w:bookmarkStart w:id="4806" w:name="_Toc200970699"/>
      <w:bookmarkStart w:id="4807" w:name="_Toc207722030"/>
      <w:bookmarkStart w:id="4808" w:name="_Toc209520893"/>
      <w:r>
        <w:t>8.3.1</w:t>
      </w:r>
      <w:r>
        <w:tab/>
      </w:r>
      <w:bookmarkEnd w:id="4794"/>
      <w:r w:rsidR="00B01C2E">
        <w:t>Introduction</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809" w:name="_Toc85734303"/>
      <w:bookmarkStart w:id="4810" w:name="_Toc89431602"/>
      <w:bookmarkStart w:id="4811" w:name="_Toc97042414"/>
      <w:bookmarkStart w:id="4812" w:name="_Toc97045558"/>
      <w:bookmarkStart w:id="4813" w:name="_Toc97155303"/>
      <w:bookmarkStart w:id="4814" w:name="_Toc101521440"/>
      <w:bookmarkStart w:id="4815" w:name="_Toc138761723"/>
      <w:bookmarkStart w:id="4816" w:name="_Toc145707938"/>
      <w:bookmarkStart w:id="4817" w:name="_Toc160570419"/>
      <w:bookmarkStart w:id="4818" w:name="_Toc162008015"/>
      <w:bookmarkStart w:id="4819" w:name="_Toc185515679"/>
      <w:bookmarkStart w:id="4820" w:name="_Toc192872987"/>
      <w:bookmarkStart w:id="4821" w:name="_Toc200970700"/>
      <w:bookmarkStart w:id="4822" w:name="_Toc207722031"/>
      <w:bookmarkStart w:id="4823" w:name="_Toc209520894"/>
      <w:r>
        <w:t>8.3</w:t>
      </w:r>
      <w:r w:rsidR="00BD7A82">
        <w:t>.2</w:t>
      </w:r>
      <w:r w:rsidR="00BD7A82">
        <w:tab/>
        <w:t>Resources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824" w:name="_Toc85734314"/>
      <w:bookmarkStart w:id="4825" w:name="_Toc89431613"/>
      <w:bookmarkStart w:id="4826" w:name="_Toc97042425"/>
      <w:bookmarkStart w:id="4827" w:name="_Toc97045569"/>
      <w:bookmarkStart w:id="4828" w:name="_Toc97155314"/>
      <w:bookmarkStart w:id="4829" w:name="_Toc101521451"/>
      <w:bookmarkStart w:id="4830" w:name="_Toc138761724"/>
      <w:bookmarkStart w:id="4831" w:name="_Toc145707939"/>
      <w:bookmarkStart w:id="4832" w:name="_Toc160570420"/>
      <w:bookmarkStart w:id="4833" w:name="_Toc162008016"/>
      <w:bookmarkStart w:id="4834" w:name="_Toc185515680"/>
      <w:bookmarkStart w:id="4835" w:name="_Toc192872988"/>
      <w:bookmarkStart w:id="4836" w:name="_Toc200970701"/>
      <w:bookmarkStart w:id="4837" w:name="_Toc207722032"/>
      <w:bookmarkStart w:id="4838" w:name="_Toc209520895"/>
      <w:r>
        <w:t>8.</w:t>
      </w:r>
      <w:r w:rsidR="0026562D">
        <w:t>3</w:t>
      </w:r>
      <w:r>
        <w:t>.3</w:t>
      </w:r>
      <w:r>
        <w:tab/>
        <w:t>Custom Operations without associated resources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C1841AC" w14:textId="77777777" w:rsidR="003633CB" w:rsidRDefault="003633CB" w:rsidP="003633CB">
      <w:pPr>
        <w:pStyle w:val="Heading4"/>
      </w:pPr>
      <w:bookmarkStart w:id="4839" w:name="_Toc510696623"/>
      <w:bookmarkStart w:id="4840" w:name="_Toc35971414"/>
      <w:bookmarkStart w:id="4841" w:name="_Toc96843360"/>
      <w:bookmarkStart w:id="4842" w:name="_Toc96844335"/>
      <w:bookmarkStart w:id="4843" w:name="_Toc97039889"/>
      <w:bookmarkStart w:id="4844" w:name="_Toc138761725"/>
      <w:bookmarkStart w:id="4845" w:name="_Toc145707940"/>
      <w:bookmarkStart w:id="4846" w:name="_Toc160570421"/>
      <w:bookmarkStart w:id="4847" w:name="_Toc162008017"/>
      <w:bookmarkStart w:id="4848" w:name="_Toc185515681"/>
      <w:bookmarkStart w:id="4849" w:name="_Toc192872989"/>
      <w:bookmarkStart w:id="4850" w:name="_Toc200970702"/>
      <w:bookmarkStart w:id="4851" w:name="_Toc207722033"/>
      <w:bookmarkStart w:id="4852" w:name="_Toc209520896"/>
      <w:r>
        <w:t>8.3.3.1</w:t>
      </w:r>
      <w:r>
        <w:tab/>
        <w:t>Overview</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25pt" o:ole="">
            <v:imagedata r:id="rId19" o:title=""/>
          </v:shape>
          <o:OLEObject Type="Embed" ProgID="Visio.Drawing.15" ShapeID="_x0000_i1029" DrawAspect="Content" ObjectID="_182013272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853" w:name="_Toc510696624"/>
      <w:bookmarkStart w:id="4854" w:name="_Toc35971415"/>
      <w:bookmarkStart w:id="4855" w:name="_Toc96843361"/>
      <w:bookmarkStart w:id="4856" w:name="_Toc96844336"/>
      <w:bookmarkStart w:id="4857" w:name="_Toc97039890"/>
      <w:bookmarkStart w:id="4858" w:name="_Toc138761726"/>
      <w:bookmarkStart w:id="4859" w:name="_Toc145707941"/>
      <w:bookmarkStart w:id="4860" w:name="_Toc160570422"/>
      <w:bookmarkStart w:id="4861" w:name="_Toc162008018"/>
      <w:bookmarkStart w:id="4862" w:name="_Toc185515682"/>
      <w:bookmarkStart w:id="4863" w:name="_Toc192872990"/>
      <w:bookmarkStart w:id="4864" w:name="_Toc200970703"/>
      <w:bookmarkStart w:id="4865" w:name="_Toc207722034"/>
      <w:bookmarkStart w:id="4866" w:name="_Toc209520897"/>
      <w:r>
        <w:t>8.3.3.2</w:t>
      </w:r>
      <w:r>
        <w:tab/>
        <w:t xml:space="preserve">Operation: </w:t>
      </w:r>
      <w:bookmarkEnd w:id="4853"/>
      <w:bookmarkEnd w:id="4854"/>
      <w:bookmarkEnd w:id="4855"/>
      <w:bookmarkEnd w:id="4856"/>
      <w:bookmarkEnd w:id="4857"/>
      <w:r>
        <w:t>Fetch</w:t>
      </w:r>
      <w:bookmarkEnd w:id="4858"/>
      <w:bookmarkEnd w:id="4859"/>
      <w:bookmarkEnd w:id="4860"/>
      <w:bookmarkEnd w:id="4861"/>
      <w:bookmarkEnd w:id="4862"/>
      <w:bookmarkEnd w:id="4863"/>
      <w:bookmarkEnd w:id="4864"/>
      <w:bookmarkEnd w:id="4865"/>
      <w:bookmarkEnd w:id="4866"/>
    </w:p>
    <w:p w14:paraId="47A584C0" w14:textId="639BF4BF" w:rsidR="00D0620E" w:rsidRDefault="00D0620E" w:rsidP="00527D5E">
      <w:bookmarkStart w:id="4867" w:name="_Toc510696625"/>
      <w:bookmarkStart w:id="4868" w:name="_Toc35971416"/>
      <w:bookmarkStart w:id="4869" w:name="_Toc96843362"/>
      <w:bookmarkStart w:id="4870" w:name="_Toc96844337"/>
      <w:bookmarkStart w:id="4871" w:name="_Toc97039891"/>
      <w:bookmarkStart w:id="4872" w:name="_Toc138761727"/>
      <w:bookmarkStart w:id="4873" w:name="_Toc145707942"/>
      <w:r>
        <w:t>This operation is deprecated. The operation defined in clause 8.3.3.3 should be used instead.</w:t>
      </w:r>
    </w:p>
    <w:p w14:paraId="1293A99A" w14:textId="01DAF2E9" w:rsidR="003633CB" w:rsidRDefault="003633CB" w:rsidP="003633CB">
      <w:pPr>
        <w:pStyle w:val="Heading5"/>
      </w:pPr>
      <w:bookmarkStart w:id="4874" w:name="_Toc160570423"/>
      <w:bookmarkStart w:id="4875" w:name="_Toc162008019"/>
      <w:bookmarkStart w:id="4876" w:name="_Toc185515683"/>
      <w:bookmarkStart w:id="4877" w:name="_Toc192872991"/>
      <w:bookmarkStart w:id="4878" w:name="_Toc200970704"/>
      <w:bookmarkStart w:id="4879" w:name="_Toc207722035"/>
      <w:bookmarkStart w:id="4880" w:name="_Toc209520898"/>
      <w:r>
        <w:t>8.3.3.2.1</w:t>
      </w:r>
      <w:r>
        <w:tab/>
        <w:t>Description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DE3BEE" w14:textId="77777777" w:rsidR="003633CB" w:rsidRPr="00384E92" w:rsidRDefault="003633CB" w:rsidP="003633CB">
      <w:bookmarkStart w:id="4881" w:name="_Toc510696626"/>
      <w:bookmarkStart w:id="4882" w:name="_Toc35971417"/>
      <w:bookmarkStart w:id="4883" w:name="_Toc96843363"/>
      <w:bookmarkStart w:id="4884" w:name="_Toc96844338"/>
      <w:bookmarkStart w:id="4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886" w:name="_Toc138761728"/>
      <w:bookmarkStart w:id="4887" w:name="_Toc145707943"/>
      <w:bookmarkStart w:id="4888" w:name="_Toc160570424"/>
      <w:bookmarkStart w:id="4889" w:name="_Toc162008020"/>
      <w:bookmarkStart w:id="4890" w:name="_Toc185515684"/>
      <w:bookmarkStart w:id="4891" w:name="_Toc192872992"/>
      <w:bookmarkStart w:id="4892" w:name="_Toc200970705"/>
      <w:bookmarkStart w:id="4893" w:name="_Toc207722036"/>
      <w:bookmarkStart w:id="4894" w:name="_Toc209520899"/>
      <w:r>
        <w:t>8.3.3.2.2</w:t>
      </w:r>
      <w:r>
        <w:tab/>
        <w:t>Operation Definition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895" w:name="_Toc510696627"/>
      <w:bookmarkStart w:id="489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895"/>
      <w:bookmarkEnd w:id="4896"/>
    </w:tbl>
    <w:p w14:paraId="3CB40F72" w14:textId="019F058B" w:rsidR="00BD7A82" w:rsidRDefault="00BD7A82" w:rsidP="00BD7A82"/>
    <w:p w14:paraId="23AB7917" w14:textId="77777777" w:rsidR="00D0620E" w:rsidRDefault="00D0620E" w:rsidP="00D0620E">
      <w:pPr>
        <w:pStyle w:val="Heading4"/>
      </w:pPr>
      <w:bookmarkStart w:id="4897" w:name="_Toc160570425"/>
      <w:bookmarkStart w:id="4898" w:name="_Toc162008021"/>
      <w:bookmarkStart w:id="4899" w:name="_Toc185515685"/>
      <w:bookmarkStart w:id="4900" w:name="_Toc192872993"/>
      <w:bookmarkStart w:id="4901" w:name="_Toc200970706"/>
      <w:bookmarkStart w:id="4902" w:name="_Toc207722037"/>
      <w:bookmarkStart w:id="4903" w:name="_Toc209520900"/>
      <w:r>
        <w:t>8.3.3.3</w:t>
      </w:r>
      <w:r>
        <w:tab/>
        <w:t>Operation: Get</w:t>
      </w:r>
      <w:bookmarkEnd w:id="4897"/>
      <w:bookmarkEnd w:id="4898"/>
      <w:bookmarkEnd w:id="4899"/>
      <w:bookmarkEnd w:id="4900"/>
      <w:bookmarkEnd w:id="4901"/>
      <w:bookmarkEnd w:id="4902"/>
      <w:bookmarkEnd w:id="4903"/>
    </w:p>
    <w:p w14:paraId="0451374F" w14:textId="77777777" w:rsidR="00D0620E" w:rsidRDefault="00D0620E" w:rsidP="00D0620E">
      <w:pPr>
        <w:pStyle w:val="Heading5"/>
      </w:pPr>
      <w:bookmarkStart w:id="4904" w:name="_Toc160570426"/>
      <w:bookmarkStart w:id="4905" w:name="_Toc162008022"/>
      <w:bookmarkStart w:id="4906" w:name="_Toc185515686"/>
      <w:bookmarkStart w:id="4907" w:name="_Toc192872994"/>
      <w:bookmarkStart w:id="4908" w:name="_Toc200970707"/>
      <w:bookmarkStart w:id="4909" w:name="_Toc207722038"/>
      <w:bookmarkStart w:id="4910" w:name="_Toc209520901"/>
      <w:r>
        <w:t>8.3.3.3.1</w:t>
      </w:r>
      <w:r>
        <w:tab/>
        <w:t>Description</w:t>
      </w:r>
      <w:bookmarkEnd w:id="4904"/>
      <w:bookmarkEnd w:id="4905"/>
      <w:bookmarkEnd w:id="4906"/>
      <w:bookmarkEnd w:id="4907"/>
      <w:bookmarkEnd w:id="4908"/>
      <w:bookmarkEnd w:id="4909"/>
      <w:bookmarkEnd w:id="491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911" w:name="_Toc160570427"/>
      <w:bookmarkStart w:id="4912" w:name="_Toc162008023"/>
      <w:bookmarkStart w:id="4913" w:name="_Toc185515687"/>
      <w:bookmarkStart w:id="4914" w:name="_Toc192872995"/>
      <w:bookmarkStart w:id="4915" w:name="_Toc200970708"/>
      <w:bookmarkStart w:id="4916" w:name="_Toc207722039"/>
      <w:bookmarkStart w:id="4917" w:name="_Toc209520902"/>
      <w:r>
        <w:t>8.3.3.3.2</w:t>
      </w:r>
      <w:r>
        <w:tab/>
        <w:t>Operation Definition</w:t>
      </w:r>
      <w:bookmarkEnd w:id="4911"/>
      <w:bookmarkEnd w:id="4912"/>
      <w:bookmarkEnd w:id="4913"/>
      <w:bookmarkEnd w:id="4914"/>
      <w:bookmarkEnd w:id="4915"/>
      <w:bookmarkEnd w:id="4916"/>
      <w:bookmarkEnd w:id="491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918" w:name="_Toc85734315"/>
      <w:bookmarkStart w:id="4919" w:name="_Toc89431614"/>
      <w:bookmarkStart w:id="4920" w:name="_Toc97042426"/>
      <w:bookmarkStart w:id="4921" w:name="_Toc97045570"/>
      <w:bookmarkStart w:id="4922" w:name="_Toc97155315"/>
      <w:bookmarkStart w:id="4923" w:name="_Toc101521452"/>
      <w:bookmarkStart w:id="4924" w:name="_Toc138761729"/>
      <w:bookmarkStart w:id="4925" w:name="_Toc145707944"/>
      <w:bookmarkStart w:id="4926" w:name="_Toc160570428"/>
      <w:bookmarkStart w:id="4927" w:name="_Toc162008024"/>
      <w:bookmarkStart w:id="4928" w:name="_Toc185515688"/>
      <w:bookmarkStart w:id="4929" w:name="_Toc192872996"/>
      <w:bookmarkStart w:id="4930" w:name="_Toc200970709"/>
      <w:bookmarkStart w:id="4931" w:name="_Toc207722040"/>
      <w:bookmarkStart w:id="4932" w:name="_Toc209520903"/>
      <w:r>
        <w:t>8.</w:t>
      </w:r>
      <w:r w:rsidR="0026562D">
        <w:t>3</w:t>
      </w:r>
      <w:r>
        <w:t>.4</w:t>
      </w:r>
      <w:r>
        <w:tab/>
        <w:t>Notifications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0C35F33" w14:textId="77777777" w:rsidR="00BD7A82" w:rsidRDefault="00BD7A82" w:rsidP="00BD7A82">
      <w:r>
        <w:t>None.</w:t>
      </w:r>
    </w:p>
    <w:p w14:paraId="5227F261" w14:textId="13E54C29" w:rsidR="00BD7A82" w:rsidRDefault="00BD7A82" w:rsidP="00BD7A82">
      <w:pPr>
        <w:pStyle w:val="Heading3"/>
      </w:pPr>
      <w:bookmarkStart w:id="4933" w:name="_Toc85734316"/>
      <w:bookmarkStart w:id="4934" w:name="_Toc89431615"/>
      <w:bookmarkStart w:id="4935" w:name="_Toc97042427"/>
      <w:bookmarkStart w:id="4936" w:name="_Toc97045571"/>
      <w:bookmarkStart w:id="4937" w:name="_Toc97155316"/>
      <w:bookmarkStart w:id="4938" w:name="_Toc101521453"/>
      <w:bookmarkStart w:id="4939" w:name="_Toc138761730"/>
      <w:bookmarkStart w:id="4940" w:name="_Toc145707945"/>
      <w:bookmarkStart w:id="4941" w:name="_Toc160570429"/>
      <w:bookmarkStart w:id="4942" w:name="_Toc162008025"/>
      <w:bookmarkStart w:id="4943" w:name="_Toc185515689"/>
      <w:bookmarkStart w:id="4944" w:name="_Toc192872997"/>
      <w:bookmarkStart w:id="4945" w:name="_Toc200970710"/>
      <w:bookmarkStart w:id="4946" w:name="_Toc207722041"/>
      <w:bookmarkStart w:id="4947" w:name="_Toc209520904"/>
      <w:r>
        <w:t>8.</w:t>
      </w:r>
      <w:r w:rsidR="0026562D">
        <w:t>3</w:t>
      </w:r>
      <w:r>
        <w:t>.5</w:t>
      </w:r>
      <w:r>
        <w:tab/>
        <w:t>Data Model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18A5EAF" w14:textId="5A676C24" w:rsidR="00BD7A82" w:rsidRDefault="0026562D" w:rsidP="00BD7A82">
      <w:pPr>
        <w:pStyle w:val="Heading4"/>
        <w:rPr>
          <w:lang w:eastAsia="zh-CN"/>
        </w:rPr>
      </w:pPr>
      <w:bookmarkStart w:id="4948" w:name="_Toc85734317"/>
      <w:bookmarkStart w:id="4949" w:name="_Toc89431616"/>
      <w:bookmarkStart w:id="4950" w:name="_Toc97042428"/>
      <w:bookmarkStart w:id="4951" w:name="_Toc97045572"/>
      <w:bookmarkStart w:id="4952" w:name="_Toc97155317"/>
      <w:bookmarkStart w:id="4953" w:name="_Toc101521454"/>
      <w:bookmarkStart w:id="4954" w:name="_Toc138761731"/>
      <w:bookmarkStart w:id="4955" w:name="_Toc145707946"/>
      <w:bookmarkStart w:id="4956" w:name="_Toc160570430"/>
      <w:bookmarkStart w:id="4957" w:name="_Toc162008026"/>
      <w:bookmarkStart w:id="4958" w:name="_Toc185515690"/>
      <w:bookmarkStart w:id="4959" w:name="_Toc192872998"/>
      <w:bookmarkStart w:id="4960" w:name="_Toc200970711"/>
      <w:bookmarkStart w:id="4961" w:name="_Toc207722042"/>
      <w:bookmarkStart w:id="4962" w:name="_Toc209520905"/>
      <w:r>
        <w:rPr>
          <w:lang w:eastAsia="zh-CN"/>
        </w:rPr>
        <w:t>8.3</w:t>
      </w:r>
      <w:r w:rsidR="00BD7A82">
        <w:rPr>
          <w:lang w:eastAsia="zh-CN"/>
        </w:rPr>
        <w:t>.5.1</w:t>
      </w:r>
      <w:r w:rsidR="00BD7A82">
        <w:rPr>
          <w:lang w:eastAsia="zh-CN"/>
        </w:rPr>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963" w:name="_Toc85734318"/>
      <w:bookmarkStart w:id="4964" w:name="_Toc89431617"/>
      <w:bookmarkStart w:id="4965" w:name="_Toc97042429"/>
      <w:bookmarkStart w:id="4966" w:name="_Toc97045573"/>
      <w:bookmarkStart w:id="4967" w:name="_Toc97155318"/>
      <w:bookmarkStart w:id="4968" w:name="_Toc101521455"/>
      <w:bookmarkStart w:id="4969" w:name="_Toc138761732"/>
      <w:bookmarkStart w:id="4970" w:name="_Toc145707947"/>
      <w:bookmarkStart w:id="4971" w:name="_Toc160570431"/>
      <w:bookmarkStart w:id="4972" w:name="_Toc162008027"/>
      <w:bookmarkStart w:id="4973" w:name="_Toc185515691"/>
      <w:bookmarkStart w:id="4974" w:name="_Toc192872999"/>
      <w:bookmarkStart w:id="4975" w:name="_Toc200970712"/>
      <w:bookmarkStart w:id="4976" w:name="_Toc207722043"/>
      <w:bookmarkStart w:id="4977" w:name="_Toc209520906"/>
      <w:r>
        <w:rPr>
          <w:lang w:eastAsia="zh-CN"/>
        </w:rPr>
        <w:t>8.</w:t>
      </w:r>
      <w:r w:rsidR="0026562D">
        <w:rPr>
          <w:lang w:eastAsia="zh-CN"/>
        </w:rPr>
        <w:t>3</w:t>
      </w:r>
      <w:r>
        <w:rPr>
          <w:lang w:eastAsia="zh-CN"/>
        </w:rPr>
        <w:t>.5.2</w:t>
      </w:r>
      <w:r>
        <w:rPr>
          <w:lang w:eastAsia="zh-CN"/>
        </w:rPr>
        <w:tab/>
        <w:t>Structured data types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CE86B58" w14:textId="364B2A37" w:rsidR="00BD7A82" w:rsidRDefault="00BD7A82" w:rsidP="00BD7A82">
      <w:pPr>
        <w:pStyle w:val="Heading5"/>
        <w:rPr>
          <w:lang w:eastAsia="zh-CN"/>
        </w:rPr>
      </w:pPr>
      <w:bookmarkStart w:id="4978" w:name="_Toc85734319"/>
      <w:bookmarkStart w:id="4979" w:name="_Toc89431618"/>
      <w:bookmarkStart w:id="4980" w:name="_Toc97042430"/>
      <w:bookmarkStart w:id="4981" w:name="_Toc97045574"/>
      <w:bookmarkStart w:id="4982" w:name="_Toc97155319"/>
      <w:bookmarkStart w:id="4983" w:name="_Toc101521456"/>
      <w:bookmarkStart w:id="4984" w:name="_Toc138761733"/>
      <w:bookmarkStart w:id="4985" w:name="_Toc145707948"/>
      <w:bookmarkStart w:id="4986" w:name="_Toc160570432"/>
      <w:bookmarkStart w:id="4987" w:name="_Toc162008028"/>
      <w:bookmarkStart w:id="4988" w:name="_Toc185515692"/>
      <w:bookmarkStart w:id="4989" w:name="_Toc192873000"/>
      <w:bookmarkStart w:id="4990" w:name="_Toc200970713"/>
      <w:bookmarkStart w:id="4991" w:name="_Toc207722044"/>
      <w:bookmarkStart w:id="4992" w:name="_Toc209520907"/>
      <w:r>
        <w:rPr>
          <w:lang w:eastAsia="zh-CN"/>
        </w:rPr>
        <w:t>8.</w:t>
      </w:r>
      <w:r w:rsidR="0026562D">
        <w:rPr>
          <w:lang w:eastAsia="zh-CN"/>
        </w:rPr>
        <w:t>3</w:t>
      </w:r>
      <w:r>
        <w:rPr>
          <w:lang w:eastAsia="zh-CN"/>
        </w:rPr>
        <w:t>.5.2.1</w:t>
      </w:r>
      <w:r>
        <w:rPr>
          <w:lang w:eastAsia="zh-CN"/>
        </w:rPr>
        <w:tab/>
        <w:t>Introduction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B6AEFDB" w14:textId="60987BF1" w:rsidR="00BD7A82" w:rsidRDefault="00BD7A82" w:rsidP="00BD7A82">
      <w:pPr>
        <w:pStyle w:val="Heading5"/>
        <w:rPr>
          <w:lang w:eastAsia="zh-CN"/>
        </w:rPr>
      </w:pPr>
      <w:bookmarkStart w:id="4993" w:name="_Toc85734320"/>
      <w:bookmarkStart w:id="4994" w:name="_Toc89431619"/>
      <w:bookmarkStart w:id="4995" w:name="_Toc97042431"/>
      <w:bookmarkStart w:id="4996" w:name="_Toc97045575"/>
      <w:bookmarkStart w:id="4997" w:name="_Toc97155320"/>
      <w:bookmarkStart w:id="4998" w:name="_Toc101521457"/>
      <w:bookmarkStart w:id="4999" w:name="_Toc138761734"/>
      <w:bookmarkStart w:id="5000" w:name="_Toc145707949"/>
      <w:bookmarkStart w:id="5001" w:name="_Toc160570433"/>
      <w:bookmarkStart w:id="5002" w:name="_Toc162008029"/>
      <w:bookmarkStart w:id="5003" w:name="_Toc185515693"/>
      <w:bookmarkStart w:id="5004" w:name="_Toc192873001"/>
      <w:bookmarkStart w:id="5005" w:name="_Toc200970714"/>
      <w:bookmarkStart w:id="5006" w:name="_Toc207722045"/>
      <w:bookmarkStart w:id="5007" w:name="_Toc209520908"/>
      <w:r>
        <w:rPr>
          <w:lang w:eastAsia="zh-CN"/>
        </w:rPr>
        <w:t>8.</w:t>
      </w:r>
      <w:r w:rsidR="0026562D">
        <w:rPr>
          <w:lang w:eastAsia="zh-CN"/>
        </w:rPr>
        <w:t>3</w:t>
      </w:r>
      <w:r>
        <w:rPr>
          <w:lang w:eastAsia="zh-CN"/>
        </w:rPr>
        <w:t>.5.2.2</w:t>
      </w:r>
      <w:r>
        <w:rPr>
          <w:lang w:eastAsia="zh-CN"/>
        </w:rPr>
        <w:tab/>
        <w:t>Type: UserInformation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008" w:name="_Toc160570434"/>
      <w:bookmarkStart w:id="5009" w:name="_Toc162008030"/>
      <w:bookmarkStart w:id="5010" w:name="_Toc185515694"/>
      <w:bookmarkStart w:id="5011" w:name="_Toc192873002"/>
      <w:bookmarkStart w:id="5012" w:name="_Toc199336032"/>
      <w:bookmarkStart w:id="5013" w:name="_Toc207722046"/>
      <w:bookmarkStart w:id="5014" w:name="_Toc160570435"/>
      <w:bookmarkStart w:id="5015" w:name="_Toc162008031"/>
      <w:bookmarkStart w:id="5016" w:name="_Toc185515695"/>
      <w:bookmarkStart w:id="5017" w:name="_Toc192873003"/>
      <w:bookmarkStart w:id="5018" w:name="_Toc200970716"/>
      <w:bookmarkStart w:id="5019" w:name="_Toc209520909"/>
      <w:r w:rsidRPr="00527D5E">
        <w:rPr>
          <w:lang w:eastAsia="zh-CN"/>
        </w:rPr>
        <w:lastRenderedPageBreak/>
        <w:t>8.3.5.2.3</w:t>
      </w:r>
      <w:r>
        <w:rPr>
          <w:lang w:eastAsia="zh-CN"/>
        </w:rPr>
        <w:tab/>
        <w:t>Type: UserInfo</w:t>
      </w:r>
      <w:bookmarkEnd w:id="5008"/>
      <w:bookmarkEnd w:id="5009"/>
      <w:bookmarkEnd w:id="5010"/>
      <w:bookmarkEnd w:id="5011"/>
      <w:bookmarkEnd w:id="5012"/>
      <w:bookmarkEnd w:id="5013"/>
      <w:bookmarkEnd w:id="5019"/>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020" w:name="_Toc199336033"/>
      <w:bookmarkStart w:id="5021" w:name="_Toc207722047"/>
      <w:bookmarkStart w:id="5022" w:name="_Toc160570436"/>
      <w:bookmarkStart w:id="5023" w:name="_Toc162008032"/>
      <w:bookmarkStart w:id="5024" w:name="_Toc185515696"/>
      <w:bookmarkStart w:id="5025" w:name="_Toc192873004"/>
      <w:bookmarkStart w:id="5026" w:name="_Toc200970717"/>
      <w:bookmarkStart w:id="5027" w:name="_Toc209520910"/>
      <w:bookmarkEnd w:id="5014"/>
      <w:bookmarkEnd w:id="5015"/>
      <w:bookmarkEnd w:id="5016"/>
      <w:bookmarkEnd w:id="5017"/>
      <w:bookmarkEnd w:id="5018"/>
      <w:r w:rsidRPr="00527D5E">
        <w:rPr>
          <w:lang w:eastAsia="zh-CN"/>
        </w:rPr>
        <w:t>8.3.5.2.4</w:t>
      </w:r>
      <w:r>
        <w:rPr>
          <w:lang w:eastAsia="zh-CN"/>
        </w:rPr>
        <w:tab/>
        <w:t>Type: UeIdInfo</w:t>
      </w:r>
      <w:bookmarkEnd w:id="5020"/>
      <w:bookmarkEnd w:id="5021"/>
      <w:bookmarkEnd w:id="5027"/>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028" w:name="_Toc207722048"/>
      <w:bookmarkStart w:id="5029" w:name="_Toc209520911"/>
      <w:r w:rsidRPr="00527D5E">
        <w:rPr>
          <w:lang w:eastAsia="zh-CN"/>
        </w:rPr>
        <w:lastRenderedPageBreak/>
        <w:t>8.3.5.2.5</w:t>
      </w:r>
      <w:r>
        <w:rPr>
          <w:lang w:eastAsia="zh-CN"/>
        </w:rPr>
        <w:tab/>
        <w:t>Type: UeId</w:t>
      </w:r>
      <w:bookmarkEnd w:id="5022"/>
      <w:bookmarkEnd w:id="5023"/>
      <w:bookmarkEnd w:id="5024"/>
      <w:bookmarkEnd w:id="5025"/>
      <w:bookmarkEnd w:id="5026"/>
      <w:bookmarkEnd w:id="5028"/>
      <w:bookmarkEnd w:id="502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030" w:name="_Toc85734321"/>
      <w:bookmarkStart w:id="5031" w:name="_Toc89431620"/>
      <w:bookmarkStart w:id="5032" w:name="_Toc97042432"/>
      <w:bookmarkStart w:id="5033" w:name="_Toc97045576"/>
      <w:bookmarkStart w:id="5034" w:name="_Toc97155321"/>
      <w:bookmarkStart w:id="5035" w:name="_Toc101521458"/>
      <w:bookmarkStart w:id="5036" w:name="_Toc138761735"/>
      <w:bookmarkStart w:id="5037" w:name="_Toc145707950"/>
      <w:bookmarkStart w:id="5038" w:name="_Toc160570437"/>
      <w:bookmarkStart w:id="5039" w:name="_Toc162008033"/>
      <w:bookmarkStart w:id="5040" w:name="_Toc185515697"/>
      <w:bookmarkStart w:id="5041" w:name="_Toc192873005"/>
      <w:bookmarkStart w:id="5042" w:name="_Toc200970718"/>
      <w:bookmarkStart w:id="5043" w:name="_Toc207722049"/>
      <w:bookmarkStart w:id="5044" w:name="_Toc209520912"/>
      <w:r>
        <w:rPr>
          <w:lang w:eastAsia="zh-CN"/>
        </w:rPr>
        <w:t>8.3</w:t>
      </w:r>
      <w:r w:rsidR="00BD7A82">
        <w:rPr>
          <w:lang w:eastAsia="zh-CN"/>
        </w:rPr>
        <w:t>.5.3</w:t>
      </w:r>
      <w:r w:rsidR="00BD7A82">
        <w:rPr>
          <w:lang w:eastAsia="zh-CN"/>
        </w:rPr>
        <w:tab/>
        <w:t>Simple data types and enumerations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E735318" w14:textId="77777777" w:rsidR="004E6468" w:rsidRDefault="004E6468" w:rsidP="004E6468">
      <w:pPr>
        <w:pStyle w:val="Heading5"/>
      </w:pPr>
      <w:bookmarkStart w:id="5045" w:name="_Toc160570438"/>
      <w:bookmarkStart w:id="5046" w:name="_Toc162008034"/>
      <w:bookmarkStart w:id="5047" w:name="_Toc185515698"/>
      <w:bookmarkStart w:id="5048" w:name="_Toc192873006"/>
      <w:bookmarkStart w:id="5049" w:name="_Toc200970719"/>
      <w:bookmarkStart w:id="5050" w:name="_Toc207722050"/>
      <w:bookmarkStart w:id="5051" w:name="_Toc209520913"/>
      <w:r>
        <w:t>8.3.5.3.</w:t>
      </w:r>
      <w:r w:rsidRPr="00527D5E">
        <w:t>1</w:t>
      </w:r>
      <w:r>
        <w:tab/>
        <w:t>Introduction</w:t>
      </w:r>
      <w:bookmarkEnd w:id="5045"/>
      <w:bookmarkEnd w:id="5046"/>
      <w:bookmarkEnd w:id="5047"/>
      <w:bookmarkEnd w:id="5048"/>
      <w:bookmarkEnd w:id="5049"/>
      <w:bookmarkEnd w:id="5050"/>
      <w:bookmarkEnd w:id="505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052" w:name="_Toc129169592"/>
      <w:bookmarkStart w:id="5053" w:name="_Toc160570439"/>
      <w:bookmarkStart w:id="5054" w:name="_Toc162008035"/>
      <w:bookmarkStart w:id="5055" w:name="_Toc185515699"/>
      <w:bookmarkStart w:id="5056" w:name="_Toc192873007"/>
      <w:bookmarkStart w:id="5057" w:name="_Toc200970720"/>
      <w:bookmarkStart w:id="5058" w:name="_Toc207722051"/>
      <w:bookmarkStart w:id="5059" w:name="_Toc209520914"/>
      <w:r>
        <w:t>8.3.5.3.</w:t>
      </w:r>
      <w:r w:rsidRPr="00527D5E">
        <w:t>2</w:t>
      </w:r>
      <w:r>
        <w:tab/>
        <w:t>Simple data types</w:t>
      </w:r>
      <w:bookmarkEnd w:id="5052"/>
      <w:bookmarkEnd w:id="5053"/>
      <w:bookmarkEnd w:id="5054"/>
      <w:bookmarkEnd w:id="5055"/>
      <w:bookmarkEnd w:id="5056"/>
      <w:bookmarkEnd w:id="5057"/>
      <w:bookmarkEnd w:id="5058"/>
      <w:bookmarkEnd w:id="505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ＭＳ 明朝"/>
        </w:rPr>
      </w:pPr>
      <w:r>
        <w:rPr>
          <w:rFonts w:eastAsia="ＭＳ 明朝"/>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060" w:name="_Toc85734322"/>
      <w:bookmarkStart w:id="5061" w:name="_Toc89431621"/>
      <w:bookmarkStart w:id="5062" w:name="_Toc97042433"/>
      <w:bookmarkStart w:id="5063" w:name="_Toc97045577"/>
      <w:bookmarkStart w:id="5064" w:name="_Toc97155322"/>
      <w:bookmarkStart w:id="5065" w:name="_Toc101521459"/>
      <w:bookmarkStart w:id="5066" w:name="_Toc138761736"/>
      <w:bookmarkStart w:id="5067" w:name="_Toc145707951"/>
      <w:bookmarkStart w:id="5068" w:name="_Toc160570440"/>
      <w:bookmarkStart w:id="5069" w:name="_Toc162008036"/>
      <w:bookmarkStart w:id="5070" w:name="_Toc185515700"/>
      <w:bookmarkStart w:id="5071" w:name="_Toc192873008"/>
      <w:bookmarkStart w:id="5072" w:name="_Toc200970721"/>
      <w:bookmarkStart w:id="5073" w:name="_Toc207722052"/>
      <w:bookmarkStart w:id="5074" w:name="_Toc209520915"/>
      <w:r>
        <w:t>8.3</w:t>
      </w:r>
      <w:r w:rsidR="00BD7A82">
        <w:t>.6</w:t>
      </w:r>
      <w:r w:rsidR="00BD7A82">
        <w:tab/>
        <w:t>Error Handling</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4B0AD80" w14:textId="77777777" w:rsidR="000641F8" w:rsidRDefault="000641F8" w:rsidP="000641F8">
      <w:pPr>
        <w:pStyle w:val="Heading4"/>
      </w:pPr>
      <w:bookmarkStart w:id="5075" w:name="_Toc185515701"/>
      <w:bookmarkStart w:id="5076" w:name="_Toc192873009"/>
      <w:bookmarkStart w:id="5077" w:name="_Toc200970722"/>
      <w:bookmarkStart w:id="5078" w:name="_Toc207722053"/>
      <w:bookmarkStart w:id="5079" w:name="_Toc85734323"/>
      <w:bookmarkStart w:id="5080" w:name="_Toc89431622"/>
      <w:bookmarkStart w:id="5081" w:name="_Toc97042434"/>
      <w:bookmarkStart w:id="5082" w:name="_Toc97045578"/>
      <w:bookmarkStart w:id="5083" w:name="_Toc97155323"/>
      <w:bookmarkStart w:id="5084" w:name="_Toc101521460"/>
      <w:bookmarkStart w:id="5085" w:name="_Toc138761737"/>
      <w:bookmarkStart w:id="5086" w:name="_Toc145707952"/>
      <w:bookmarkStart w:id="5087" w:name="_Toc160570441"/>
      <w:bookmarkStart w:id="5088" w:name="_Toc162008037"/>
      <w:bookmarkStart w:id="5089" w:name="_Toc209520916"/>
      <w:r>
        <w:t>8.3.6.1</w:t>
      </w:r>
      <w:r>
        <w:tab/>
        <w:t>General</w:t>
      </w:r>
      <w:bookmarkEnd w:id="5075"/>
      <w:bookmarkEnd w:id="5076"/>
      <w:bookmarkEnd w:id="5077"/>
      <w:bookmarkEnd w:id="5078"/>
      <w:bookmarkEnd w:id="508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090" w:name="_Toc185515702"/>
      <w:bookmarkStart w:id="5091" w:name="_Toc192873010"/>
      <w:bookmarkStart w:id="5092" w:name="_Toc200970723"/>
      <w:bookmarkStart w:id="5093" w:name="_Toc207722054"/>
      <w:bookmarkStart w:id="5094" w:name="_Toc209520917"/>
      <w:r>
        <w:t>8.3.6.2</w:t>
      </w:r>
      <w:r>
        <w:tab/>
        <w:t>Protocol Errors</w:t>
      </w:r>
      <w:bookmarkEnd w:id="5090"/>
      <w:bookmarkEnd w:id="5091"/>
      <w:bookmarkEnd w:id="5092"/>
      <w:bookmarkEnd w:id="5093"/>
      <w:bookmarkEnd w:id="5094"/>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095" w:name="_Toc185515703"/>
      <w:bookmarkStart w:id="5096" w:name="_Toc192873011"/>
      <w:bookmarkStart w:id="5097" w:name="_Toc200970724"/>
      <w:bookmarkStart w:id="5098" w:name="_Toc207722055"/>
      <w:bookmarkStart w:id="5099" w:name="_Toc209520918"/>
      <w:r>
        <w:t>8.3.6.3</w:t>
      </w:r>
      <w:r>
        <w:tab/>
        <w:t>Application Errors</w:t>
      </w:r>
      <w:bookmarkEnd w:id="5095"/>
      <w:bookmarkEnd w:id="5096"/>
      <w:bookmarkEnd w:id="5097"/>
      <w:bookmarkEnd w:id="5098"/>
      <w:bookmarkEnd w:id="509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100" w:name="_Toc185515704"/>
      <w:bookmarkStart w:id="5101" w:name="_Toc192873012"/>
      <w:bookmarkStart w:id="5102" w:name="_Toc200970725"/>
      <w:bookmarkStart w:id="5103" w:name="_Toc207722056"/>
      <w:bookmarkStart w:id="5104" w:name="_Toc209520919"/>
      <w:r>
        <w:t>8.3</w:t>
      </w:r>
      <w:r w:rsidR="00BD7A82">
        <w:t>.7</w:t>
      </w:r>
      <w:r w:rsidR="00BD7A82">
        <w:tab/>
        <w:t>Feature negotiation</w:t>
      </w:r>
      <w:bookmarkEnd w:id="5079"/>
      <w:bookmarkEnd w:id="5080"/>
      <w:bookmarkEnd w:id="5081"/>
      <w:bookmarkEnd w:id="5082"/>
      <w:bookmarkEnd w:id="5083"/>
      <w:bookmarkEnd w:id="5084"/>
      <w:bookmarkEnd w:id="5085"/>
      <w:bookmarkEnd w:id="5086"/>
      <w:bookmarkEnd w:id="5087"/>
      <w:bookmarkEnd w:id="5088"/>
      <w:bookmarkEnd w:id="5100"/>
      <w:bookmarkEnd w:id="5101"/>
      <w:bookmarkEnd w:id="5102"/>
      <w:bookmarkEnd w:id="5103"/>
      <w:bookmarkEnd w:id="510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105" w:name="_Toc85734324"/>
      <w:bookmarkStart w:id="5106" w:name="_Toc89431623"/>
      <w:bookmarkStart w:id="5107" w:name="_Toc97042435"/>
      <w:bookmarkStart w:id="5108" w:name="_Toc97045579"/>
      <w:bookmarkStart w:id="5109" w:name="_Toc97155324"/>
      <w:bookmarkStart w:id="5110" w:name="_Toc101521461"/>
      <w:bookmarkStart w:id="5111" w:name="_Toc138761738"/>
      <w:bookmarkStart w:id="5112" w:name="_Toc145707953"/>
      <w:bookmarkStart w:id="5113" w:name="_Toc160570442"/>
      <w:bookmarkStart w:id="5114" w:name="_Toc162008038"/>
      <w:bookmarkStart w:id="5115" w:name="_Toc185515705"/>
      <w:bookmarkStart w:id="5116" w:name="_Toc192873013"/>
      <w:bookmarkStart w:id="5117" w:name="_Toc200970726"/>
      <w:bookmarkStart w:id="5118" w:name="_Toc207722057"/>
      <w:bookmarkStart w:id="5119" w:name="_Toc209520920"/>
      <w:r>
        <w:t>8.4</w:t>
      </w:r>
      <w:r w:rsidR="00C1068C">
        <w:tab/>
        <w:t>Eees_AppClientInformation API</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5C35719" w14:textId="5491D110" w:rsidR="00C1068C" w:rsidRDefault="008D1128" w:rsidP="00C1068C">
      <w:pPr>
        <w:pStyle w:val="Heading3"/>
      </w:pPr>
      <w:bookmarkStart w:id="5120" w:name="_Toc85734325"/>
      <w:bookmarkStart w:id="5121" w:name="_Toc89431624"/>
      <w:bookmarkStart w:id="5122" w:name="_Toc97042436"/>
      <w:bookmarkStart w:id="5123" w:name="_Toc97045580"/>
      <w:bookmarkStart w:id="5124" w:name="_Toc97155325"/>
      <w:bookmarkStart w:id="5125" w:name="_Toc101521462"/>
      <w:bookmarkStart w:id="5126" w:name="_Toc138761739"/>
      <w:bookmarkStart w:id="5127" w:name="_Toc145707954"/>
      <w:bookmarkStart w:id="5128" w:name="_Toc160570443"/>
      <w:bookmarkStart w:id="5129" w:name="_Toc162008039"/>
      <w:bookmarkStart w:id="5130" w:name="_Toc185515706"/>
      <w:bookmarkStart w:id="5131" w:name="_Toc192873014"/>
      <w:bookmarkStart w:id="5132" w:name="_Toc200970727"/>
      <w:bookmarkStart w:id="5133" w:name="_Toc207722058"/>
      <w:bookmarkStart w:id="5134" w:name="_Toc209520921"/>
      <w:r>
        <w:t>8.4</w:t>
      </w:r>
      <w:r w:rsidR="00C1068C">
        <w:t>.1</w:t>
      </w:r>
      <w:r w:rsidR="00C1068C">
        <w:tab/>
      </w:r>
      <w:bookmarkEnd w:id="5120"/>
      <w:r w:rsidR="00C96826">
        <w:t>I</w:t>
      </w:r>
      <w:r w:rsidR="00A81404">
        <w:t>ntroduction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135" w:name="_Toc85734326"/>
      <w:bookmarkStart w:id="5136" w:name="_Toc89431625"/>
      <w:bookmarkStart w:id="5137" w:name="_Toc97042437"/>
      <w:bookmarkStart w:id="5138" w:name="_Toc97045581"/>
      <w:bookmarkStart w:id="5139" w:name="_Toc97155326"/>
      <w:bookmarkStart w:id="5140" w:name="_Toc101521463"/>
      <w:bookmarkStart w:id="5141" w:name="_Toc138761740"/>
      <w:bookmarkStart w:id="5142" w:name="_Toc145707955"/>
      <w:bookmarkStart w:id="5143" w:name="_Toc160570444"/>
      <w:bookmarkStart w:id="5144" w:name="_Toc162008040"/>
      <w:bookmarkStart w:id="5145" w:name="_Toc185515707"/>
      <w:bookmarkStart w:id="5146" w:name="_Toc192873015"/>
      <w:bookmarkStart w:id="5147" w:name="_Toc200970728"/>
      <w:bookmarkStart w:id="5148" w:name="_Toc207722059"/>
      <w:bookmarkStart w:id="5149" w:name="_Toc209520922"/>
      <w:r>
        <w:t>8.</w:t>
      </w:r>
      <w:r w:rsidR="008D1128">
        <w:t>4</w:t>
      </w:r>
      <w:r>
        <w:t>.2</w:t>
      </w:r>
      <w:r>
        <w:tab/>
        <w:t>Resources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4671252" w14:textId="27EFFCE5" w:rsidR="00C1068C" w:rsidRDefault="008D1128" w:rsidP="00C1068C">
      <w:pPr>
        <w:pStyle w:val="Heading4"/>
      </w:pPr>
      <w:bookmarkStart w:id="5150" w:name="_Toc85734327"/>
      <w:bookmarkStart w:id="5151" w:name="_Toc89431626"/>
      <w:bookmarkStart w:id="5152" w:name="_Toc97042438"/>
      <w:bookmarkStart w:id="5153" w:name="_Toc97045582"/>
      <w:bookmarkStart w:id="5154" w:name="_Toc97155327"/>
      <w:bookmarkStart w:id="5155" w:name="_Toc101521464"/>
      <w:bookmarkStart w:id="5156" w:name="_Toc138761741"/>
      <w:bookmarkStart w:id="5157" w:name="_Toc145707956"/>
      <w:bookmarkStart w:id="5158" w:name="_Toc160570445"/>
      <w:bookmarkStart w:id="5159" w:name="_Toc162008041"/>
      <w:bookmarkStart w:id="5160" w:name="_Toc185515708"/>
      <w:bookmarkStart w:id="5161" w:name="_Toc192873016"/>
      <w:bookmarkStart w:id="5162" w:name="_Toc200970729"/>
      <w:bookmarkStart w:id="5163" w:name="_Toc207722060"/>
      <w:bookmarkStart w:id="5164" w:name="_Toc209520923"/>
      <w:r>
        <w:t>8.4</w:t>
      </w:r>
      <w:r w:rsidR="00C1068C">
        <w:t>.2.1</w:t>
      </w:r>
      <w:r w:rsidR="00C1068C">
        <w:tab/>
        <w:t>Overview</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pt;height:203.65pt" o:ole="">
            <v:imagedata r:id="rId21" o:title=""/>
          </v:shape>
          <o:OLEObject Type="Embed" ProgID="Visio.Drawing.11" ShapeID="_x0000_i1030" DrawAspect="Content" ObjectID="_182013272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165" w:name="_Toc85734328"/>
      <w:bookmarkStart w:id="5166" w:name="_Toc89431627"/>
      <w:bookmarkStart w:id="5167" w:name="_Toc97042439"/>
      <w:bookmarkStart w:id="5168" w:name="_Toc97045583"/>
      <w:bookmarkStart w:id="5169" w:name="_Toc97155328"/>
      <w:bookmarkStart w:id="5170" w:name="_Toc101521465"/>
      <w:bookmarkStart w:id="5171" w:name="_Toc138761742"/>
      <w:bookmarkStart w:id="5172" w:name="_Toc145707957"/>
      <w:bookmarkStart w:id="5173" w:name="_Toc160570446"/>
      <w:bookmarkStart w:id="5174" w:name="_Toc162008042"/>
      <w:bookmarkStart w:id="5175" w:name="_Toc185515709"/>
      <w:bookmarkStart w:id="5176" w:name="_Toc192873017"/>
      <w:bookmarkStart w:id="5177" w:name="_Toc200970730"/>
      <w:bookmarkStart w:id="5178" w:name="_Toc207722061"/>
      <w:bookmarkStart w:id="5179" w:name="_Toc209520924"/>
      <w:r w:rsidRPr="0067699A">
        <w:rPr>
          <w:lang w:val="fr-FR"/>
        </w:rPr>
        <w:t>8.4</w:t>
      </w:r>
      <w:r w:rsidR="00C1068C" w:rsidRPr="0067699A">
        <w:rPr>
          <w:lang w:val="fr-FR"/>
        </w:rPr>
        <w:t>.2.2</w:t>
      </w:r>
      <w:r w:rsidR="00C1068C" w:rsidRPr="0067699A">
        <w:rPr>
          <w:lang w:val="fr-FR"/>
        </w:rPr>
        <w:tab/>
        <w:t>Resource: Application Client Information Subscriptions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976BB28" w14:textId="08DE9A62" w:rsidR="00C1068C" w:rsidRPr="0067699A" w:rsidRDefault="008D1128" w:rsidP="00C1068C">
      <w:pPr>
        <w:pStyle w:val="Heading5"/>
        <w:rPr>
          <w:lang w:val="fr-FR" w:eastAsia="zh-CN"/>
        </w:rPr>
      </w:pPr>
      <w:bookmarkStart w:id="5180" w:name="_Toc85734329"/>
      <w:bookmarkStart w:id="5181" w:name="_Toc89431628"/>
      <w:bookmarkStart w:id="5182" w:name="_Toc97042440"/>
      <w:bookmarkStart w:id="5183" w:name="_Toc97045584"/>
      <w:bookmarkStart w:id="5184" w:name="_Toc97155329"/>
      <w:bookmarkStart w:id="5185" w:name="_Toc101521466"/>
      <w:bookmarkStart w:id="5186" w:name="_Toc138761743"/>
      <w:bookmarkStart w:id="5187" w:name="_Toc145707958"/>
      <w:bookmarkStart w:id="5188" w:name="_Toc160570447"/>
      <w:bookmarkStart w:id="5189" w:name="_Toc162008043"/>
      <w:bookmarkStart w:id="5190" w:name="_Toc185515710"/>
      <w:bookmarkStart w:id="5191" w:name="_Toc192873018"/>
      <w:bookmarkStart w:id="5192" w:name="_Toc200970731"/>
      <w:bookmarkStart w:id="5193" w:name="_Toc207722062"/>
      <w:bookmarkStart w:id="5194" w:name="_Toc209520925"/>
      <w:r w:rsidRPr="0067699A">
        <w:rPr>
          <w:lang w:val="fr-FR" w:eastAsia="zh-CN"/>
        </w:rPr>
        <w:t>8.4</w:t>
      </w:r>
      <w:r w:rsidR="00C1068C" w:rsidRPr="0067699A">
        <w:rPr>
          <w:lang w:val="fr-FR" w:eastAsia="zh-CN"/>
        </w:rPr>
        <w:t>.2.2.1</w:t>
      </w:r>
      <w:r w:rsidR="00C1068C" w:rsidRPr="0067699A">
        <w:rPr>
          <w:lang w:val="fr-FR" w:eastAsia="zh-CN"/>
        </w:rPr>
        <w:tab/>
        <w:t>Description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195" w:name="_Toc85734330"/>
      <w:bookmarkStart w:id="5196" w:name="_Toc89431629"/>
      <w:bookmarkStart w:id="5197" w:name="_Toc97042441"/>
      <w:bookmarkStart w:id="5198" w:name="_Toc97045585"/>
      <w:bookmarkStart w:id="5199" w:name="_Toc97155330"/>
      <w:bookmarkStart w:id="5200" w:name="_Toc101521467"/>
      <w:bookmarkStart w:id="5201" w:name="_Toc138761744"/>
      <w:bookmarkStart w:id="5202" w:name="_Toc145707959"/>
      <w:bookmarkStart w:id="5203" w:name="_Toc160570448"/>
      <w:bookmarkStart w:id="5204" w:name="_Toc162008044"/>
      <w:bookmarkStart w:id="5205" w:name="_Toc185515711"/>
      <w:bookmarkStart w:id="5206" w:name="_Toc192873019"/>
      <w:bookmarkStart w:id="5207" w:name="_Toc200970732"/>
      <w:bookmarkStart w:id="5208" w:name="_Toc207722063"/>
      <w:bookmarkStart w:id="5209" w:name="_Toc209520926"/>
      <w:r>
        <w:rPr>
          <w:lang w:eastAsia="zh-CN"/>
        </w:rPr>
        <w:t>8.4</w:t>
      </w:r>
      <w:r w:rsidR="00C1068C">
        <w:rPr>
          <w:lang w:eastAsia="zh-CN"/>
        </w:rPr>
        <w:t>.2.2.2</w:t>
      </w:r>
      <w:r w:rsidR="00C1068C">
        <w:rPr>
          <w:lang w:eastAsia="zh-CN"/>
        </w:rPr>
        <w:tab/>
        <w:t>Resource Definition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210" w:name="_Toc85734331"/>
      <w:bookmarkStart w:id="5211" w:name="_Toc89431630"/>
      <w:bookmarkStart w:id="5212" w:name="_Toc97042442"/>
      <w:bookmarkStart w:id="5213" w:name="_Toc97045586"/>
      <w:bookmarkStart w:id="5214" w:name="_Toc97155331"/>
      <w:bookmarkStart w:id="5215" w:name="_Toc101521468"/>
      <w:bookmarkStart w:id="5216" w:name="_Toc138761745"/>
      <w:bookmarkStart w:id="5217" w:name="_Toc145707960"/>
      <w:bookmarkStart w:id="5218" w:name="_Toc160570449"/>
      <w:bookmarkStart w:id="5219" w:name="_Toc162008045"/>
      <w:bookmarkStart w:id="5220" w:name="_Toc185515712"/>
      <w:bookmarkStart w:id="5221" w:name="_Toc192873020"/>
      <w:bookmarkStart w:id="5222" w:name="_Toc200970733"/>
      <w:bookmarkStart w:id="5223" w:name="_Toc207722064"/>
      <w:bookmarkStart w:id="5224" w:name="_Toc209520927"/>
      <w:r>
        <w:rPr>
          <w:lang w:eastAsia="zh-CN"/>
        </w:rPr>
        <w:lastRenderedPageBreak/>
        <w:t>8.</w:t>
      </w:r>
      <w:r w:rsidR="008D1128">
        <w:rPr>
          <w:lang w:eastAsia="zh-CN"/>
        </w:rPr>
        <w:t>4</w:t>
      </w:r>
      <w:r>
        <w:rPr>
          <w:lang w:eastAsia="zh-CN"/>
        </w:rPr>
        <w:t>.2.2.3</w:t>
      </w:r>
      <w:r>
        <w:rPr>
          <w:lang w:eastAsia="zh-CN"/>
        </w:rPr>
        <w:tab/>
        <w:t>Resource Standard Methods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596308F" w14:textId="145E13E1" w:rsidR="00C1068C" w:rsidRDefault="00C1068C" w:rsidP="00C1068C">
      <w:pPr>
        <w:pStyle w:val="Heading6"/>
        <w:rPr>
          <w:lang w:eastAsia="zh-CN"/>
        </w:rPr>
      </w:pPr>
      <w:bookmarkStart w:id="5225" w:name="_Toc85734332"/>
      <w:bookmarkStart w:id="5226" w:name="_Toc89431631"/>
      <w:bookmarkStart w:id="5227" w:name="_Toc97042443"/>
      <w:bookmarkStart w:id="5228" w:name="_Toc97045587"/>
      <w:bookmarkStart w:id="5229" w:name="_Toc97155332"/>
      <w:bookmarkStart w:id="5230" w:name="_Toc101521469"/>
      <w:bookmarkStart w:id="5231" w:name="_Toc138761746"/>
      <w:bookmarkStart w:id="5232" w:name="_Toc145707961"/>
      <w:bookmarkStart w:id="5233" w:name="_Toc160570450"/>
      <w:bookmarkStart w:id="5234" w:name="_Toc162008046"/>
      <w:bookmarkStart w:id="5235" w:name="_Toc185515713"/>
      <w:bookmarkStart w:id="5236" w:name="_Toc192873021"/>
      <w:bookmarkStart w:id="5237" w:name="_Toc200970734"/>
      <w:bookmarkStart w:id="5238" w:name="_Toc207722065"/>
      <w:bookmarkStart w:id="5239" w:name="_Toc209520928"/>
      <w:r>
        <w:rPr>
          <w:lang w:eastAsia="zh-CN"/>
        </w:rPr>
        <w:t>8.</w:t>
      </w:r>
      <w:r w:rsidR="008D1128">
        <w:rPr>
          <w:lang w:eastAsia="zh-CN"/>
        </w:rPr>
        <w:t>4</w:t>
      </w:r>
      <w:r>
        <w:rPr>
          <w:lang w:eastAsia="zh-CN"/>
        </w:rPr>
        <w:t>.2.2.3.1</w:t>
      </w:r>
      <w:r>
        <w:rPr>
          <w:lang w:eastAsia="zh-CN"/>
        </w:rPr>
        <w:tab/>
        <w:t>POST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240" w:name="_Toc85734333"/>
      <w:bookmarkStart w:id="5241" w:name="_Toc89431632"/>
      <w:bookmarkStart w:id="5242" w:name="_Toc97042444"/>
      <w:bookmarkStart w:id="5243" w:name="_Toc97045588"/>
      <w:bookmarkStart w:id="5244" w:name="_Toc97155333"/>
      <w:bookmarkStart w:id="5245" w:name="_Toc101521470"/>
      <w:bookmarkStart w:id="5246" w:name="_Toc138761747"/>
      <w:bookmarkStart w:id="5247" w:name="_Toc145707962"/>
      <w:bookmarkStart w:id="5248" w:name="_Toc160570451"/>
      <w:bookmarkStart w:id="5249" w:name="_Toc162008047"/>
      <w:bookmarkStart w:id="5250" w:name="_Toc185515714"/>
      <w:bookmarkStart w:id="5251" w:name="_Toc192873022"/>
      <w:bookmarkStart w:id="5252" w:name="_Toc200970735"/>
      <w:bookmarkStart w:id="5253" w:name="_Toc207722066"/>
      <w:bookmarkStart w:id="5254" w:name="_Toc209520929"/>
      <w:r>
        <w:rPr>
          <w:lang w:eastAsia="zh-CN"/>
        </w:rPr>
        <w:t>8.4</w:t>
      </w:r>
      <w:r w:rsidR="00C1068C">
        <w:rPr>
          <w:lang w:eastAsia="zh-CN"/>
        </w:rPr>
        <w:t>.2.2.4</w:t>
      </w:r>
      <w:r w:rsidR="00C1068C">
        <w:rPr>
          <w:lang w:eastAsia="zh-CN"/>
        </w:rPr>
        <w:tab/>
        <w:t>Resource Custom Operations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C793A34" w14:textId="77777777" w:rsidR="00C1068C" w:rsidRDefault="00C1068C" w:rsidP="00C1068C">
      <w:r>
        <w:t>None.</w:t>
      </w:r>
    </w:p>
    <w:p w14:paraId="31BAD23B" w14:textId="0A56C226" w:rsidR="00C1068C" w:rsidRDefault="008D1128" w:rsidP="00C1068C">
      <w:pPr>
        <w:pStyle w:val="Heading4"/>
      </w:pPr>
      <w:bookmarkStart w:id="5255" w:name="_Toc85734334"/>
      <w:bookmarkStart w:id="5256" w:name="_Toc89431633"/>
      <w:bookmarkStart w:id="5257" w:name="_Toc97042445"/>
      <w:bookmarkStart w:id="5258" w:name="_Toc97045589"/>
      <w:bookmarkStart w:id="5259" w:name="_Toc97155334"/>
      <w:bookmarkStart w:id="5260" w:name="_Toc101521471"/>
      <w:bookmarkStart w:id="5261" w:name="_Toc138761748"/>
      <w:bookmarkStart w:id="5262" w:name="_Toc145707963"/>
      <w:bookmarkStart w:id="5263" w:name="_Toc160570452"/>
      <w:bookmarkStart w:id="5264" w:name="_Toc162008048"/>
      <w:bookmarkStart w:id="5265" w:name="_Toc185515715"/>
      <w:bookmarkStart w:id="5266" w:name="_Toc192873023"/>
      <w:bookmarkStart w:id="5267" w:name="_Toc200970736"/>
      <w:bookmarkStart w:id="5268" w:name="_Toc207722067"/>
      <w:bookmarkStart w:id="5269" w:name="_Toc209520930"/>
      <w:r>
        <w:t>8.4</w:t>
      </w:r>
      <w:r w:rsidR="00C1068C">
        <w:t>.2.3</w:t>
      </w:r>
      <w:r w:rsidR="00C1068C">
        <w:tab/>
        <w:t>Resource</w:t>
      </w:r>
      <w:r w:rsidR="00C1068C" w:rsidRPr="00831458">
        <w:t xml:space="preserve">: </w:t>
      </w:r>
      <w:r w:rsidR="00C1068C">
        <w:t>Individual Application Client Information Subscription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671FE624" w14:textId="40259E52" w:rsidR="00C1068C" w:rsidRDefault="008D1128" w:rsidP="00C1068C">
      <w:pPr>
        <w:pStyle w:val="Heading5"/>
        <w:rPr>
          <w:lang w:eastAsia="zh-CN"/>
        </w:rPr>
      </w:pPr>
      <w:bookmarkStart w:id="5270" w:name="_Toc85734335"/>
      <w:bookmarkStart w:id="5271" w:name="_Toc89431634"/>
      <w:bookmarkStart w:id="5272" w:name="_Toc97042446"/>
      <w:bookmarkStart w:id="5273" w:name="_Toc97045590"/>
      <w:bookmarkStart w:id="5274" w:name="_Toc97155335"/>
      <w:bookmarkStart w:id="5275" w:name="_Toc101521472"/>
      <w:bookmarkStart w:id="5276" w:name="_Toc138761749"/>
      <w:bookmarkStart w:id="5277" w:name="_Toc145707964"/>
      <w:bookmarkStart w:id="5278" w:name="_Toc160570453"/>
      <w:bookmarkStart w:id="5279" w:name="_Toc162008049"/>
      <w:bookmarkStart w:id="5280" w:name="_Toc185515716"/>
      <w:bookmarkStart w:id="5281" w:name="_Toc192873024"/>
      <w:bookmarkStart w:id="5282" w:name="_Toc200970737"/>
      <w:bookmarkStart w:id="5283" w:name="_Toc207722068"/>
      <w:bookmarkStart w:id="5284" w:name="_Toc209520931"/>
      <w:r>
        <w:rPr>
          <w:lang w:eastAsia="zh-CN"/>
        </w:rPr>
        <w:t>8.4</w:t>
      </w:r>
      <w:r w:rsidR="00C1068C">
        <w:rPr>
          <w:lang w:eastAsia="zh-CN"/>
        </w:rPr>
        <w:t>.2.3.1</w:t>
      </w:r>
      <w:r w:rsidR="00C1068C">
        <w:rPr>
          <w:lang w:eastAsia="zh-CN"/>
        </w:rPr>
        <w:tab/>
        <w:t>Description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285" w:name="_Toc85734336"/>
      <w:bookmarkStart w:id="5286" w:name="_Toc89431635"/>
      <w:bookmarkStart w:id="5287" w:name="_Toc97042447"/>
      <w:bookmarkStart w:id="5288" w:name="_Toc97045591"/>
      <w:bookmarkStart w:id="5289" w:name="_Toc97155336"/>
      <w:bookmarkStart w:id="5290" w:name="_Toc101521473"/>
      <w:bookmarkStart w:id="5291" w:name="_Toc138761750"/>
      <w:bookmarkStart w:id="5292" w:name="_Toc145707965"/>
      <w:bookmarkStart w:id="5293" w:name="_Toc160570454"/>
      <w:bookmarkStart w:id="5294" w:name="_Toc162008050"/>
      <w:bookmarkStart w:id="5295" w:name="_Toc185515717"/>
      <w:bookmarkStart w:id="5296" w:name="_Toc192873025"/>
      <w:bookmarkStart w:id="5297" w:name="_Toc200970738"/>
      <w:bookmarkStart w:id="5298" w:name="_Toc207722069"/>
      <w:bookmarkStart w:id="5299" w:name="_Toc209520932"/>
      <w:r>
        <w:rPr>
          <w:lang w:eastAsia="zh-CN"/>
        </w:rPr>
        <w:t>8.4</w:t>
      </w:r>
      <w:r w:rsidR="00C1068C">
        <w:rPr>
          <w:lang w:eastAsia="zh-CN"/>
        </w:rPr>
        <w:t>.2.3.2</w:t>
      </w:r>
      <w:r w:rsidR="00C1068C">
        <w:rPr>
          <w:lang w:eastAsia="zh-CN"/>
        </w:rPr>
        <w:tab/>
        <w:t>Resource Definition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300" w:name="_Toc85734337"/>
      <w:bookmarkStart w:id="5301" w:name="_Toc89431636"/>
      <w:bookmarkStart w:id="5302" w:name="_Toc97042448"/>
      <w:bookmarkStart w:id="5303" w:name="_Toc97045592"/>
      <w:bookmarkStart w:id="5304" w:name="_Toc97155337"/>
      <w:bookmarkStart w:id="5305" w:name="_Toc101521474"/>
      <w:bookmarkStart w:id="5306" w:name="_Toc138761751"/>
      <w:bookmarkStart w:id="5307" w:name="_Toc145707966"/>
      <w:bookmarkStart w:id="5308" w:name="_Toc160570455"/>
      <w:bookmarkStart w:id="5309" w:name="_Toc162008051"/>
      <w:bookmarkStart w:id="5310" w:name="_Toc185515718"/>
      <w:bookmarkStart w:id="5311" w:name="_Toc192873026"/>
      <w:bookmarkStart w:id="5312" w:name="_Toc200970739"/>
      <w:bookmarkStart w:id="5313" w:name="_Toc207722070"/>
      <w:bookmarkStart w:id="5314" w:name="_Toc209520933"/>
      <w:r>
        <w:rPr>
          <w:lang w:eastAsia="zh-CN"/>
        </w:rPr>
        <w:t>8.</w:t>
      </w:r>
      <w:r w:rsidR="008D1128">
        <w:rPr>
          <w:lang w:eastAsia="zh-CN"/>
        </w:rPr>
        <w:t>4</w:t>
      </w:r>
      <w:r>
        <w:rPr>
          <w:lang w:eastAsia="zh-CN"/>
        </w:rPr>
        <w:t>.2.3.3</w:t>
      </w:r>
      <w:r>
        <w:rPr>
          <w:lang w:eastAsia="zh-CN"/>
        </w:rPr>
        <w:tab/>
        <w:t>Resource Standard Methods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6D336A9" w14:textId="23C312AC" w:rsidR="00C1068C" w:rsidRDefault="00C1068C" w:rsidP="00C1068C">
      <w:pPr>
        <w:pStyle w:val="Heading6"/>
        <w:rPr>
          <w:lang w:eastAsia="zh-CN"/>
        </w:rPr>
      </w:pPr>
      <w:bookmarkStart w:id="5315" w:name="_Toc85734338"/>
      <w:bookmarkStart w:id="5316" w:name="_Toc89431637"/>
      <w:bookmarkStart w:id="5317" w:name="_Toc97042449"/>
      <w:bookmarkStart w:id="5318" w:name="_Toc97045593"/>
      <w:bookmarkStart w:id="5319" w:name="_Toc97155338"/>
      <w:bookmarkStart w:id="5320" w:name="_Toc101521475"/>
      <w:bookmarkStart w:id="5321" w:name="_Toc138761752"/>
      <w:bookmarkStart w:id="5322" w:name="_Toc145707967"/>
      <w:bookmarkStart w:id="5323" w:name="_Toc160570456"/>
      <w:bookmarkStart w:id="5324" w:name="_Toc162008052"/>
      <w:bookmarkStart w:id="5325" w:name="_Toc185515719"/>
      <w:bookmarkStart w:id="5326" w:name="_Toc192873027"/>
      <w:bookmarkStart w:id="5327" w:name="_Toc200970740"/>
      <w:bookmarkStart w:id="5328" w:name="_Toc207722071"/>
      <w:bookmarkStart w:id="5329" w:name="_Toc209520934"/>
      <w:r>
        <w:rPr>
          <w:lang w:eastAsia="zh-CN"/>
        </w:rPr>
        <w:t>8.</w:t>
      </w:r>
      <w:r w:rsidR="008D1128">
        <w:rPr>
          <w:lang w:eastAsia="zh-CN"/>
        </w:rPr>
        <w:t>4</w:t>
      </w:r>
      <w:r>
        <w:rPr>
          <w:lang w:eastAsia="zh-CN"/>
        </w:rPr>
        <w:t>.2.3.3.1</w:t>
      </w:r>
      <w:r>
        <w:rPr>
          <w:lang w:eastAsia="zh-CN"/>
        </w:rPr>
        <w:tab/>
        <w:t>GET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330" w:name="_Toc85734339"/>
      <w:bookmarkStart w:id="5331" w:name="_Toc89431638"/>
      <w:bookmarkStart w:id="5332" w:name="_Toc97042450"/>
      <w:bookmarkStart w:id="5333" w:name="_Toc97045594"/>
      <w:bookmarkStart w:id="5334" w:name="_Toc97155339"/>
      <w:bookmarkStart w:id="5335" w:name="_Toc101521476"/>
      <w:bookmarkStart w:id="5336" w:name="_Toc138761753"/>
      <w:bookmarkStart w:id="5337" w:name="_Toc145707968"/>
      <w:bookmarkStart w:id="5338" w:name="_Toc160570457"/>
      <w:bookmarkStart w:id="5339" w:name="_Toc162008053"/>
      <w:bookmarkStart w:id="5340" w:name="_Toc185515720"/>
      <w:bookmarkStart w:id="5341" w:name="_Toc192873028"/>
      <w:bookmarkStart w:id="5342" w:name="_Toc200970741"/>
      <w:bookmarkStart w:id="5343" w:name="_Toc207722072"/>
      <w:bookmarkStart w:id="5344" w:name="_Toc209520935"/>
      <w:r>
        <w:rPr>
          <w:lang w:eastAsia="zh-CN"/>
        </w:rPr>
        <w:t>8.</w:t>
      </w:r>
      <w:r w:rsidR="008D1128">
        <w:rPr>
          <w:lang w:eastAsia="zh-CN"/>
        </w:rPr>
        <w:t>4</w:t>
      </w:r>
      <w:r>
        <w:rPr>
          <w:lang w:eastAsia="zh-CN"/>
        </w:rPr>
        <w:t>.2.3.3.2</w:t>
      </w:r>
      <w:r>
        <w:rPr>
          <w:lang w:eastAsia="zh-CN"/>
        </w:rPr>
        <w:tab/>
        <w:t>PATCH</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345" w:name="_Toc85734340"/>
      <w:bookmarkStart w:id="5346" w:name="_Toc89431639"/>
      <w:bookmarkStart w:id="5347" w:name="_Toc97042451"/>
      <w:bookmarkStart w:id="5348" w:name="_Toc97045595"/>
      <w:bookmarkStart w:id="5349" w:name="_Toc97155340"/>
      <w:bookmarkStart w:id="5350" w:name="_Toc101521477"/>
      <w:bookmarkStart w:id="5351" w:name="_Toc138761754"/>
      <w:bookmarkStart w:id="5352" w:name="_Toc145707969"/>
      <w:bookmarkStart w:id="5353" w:name="_Toc160570458"/>
      <w:bookmarkStart w:id="5354" w:name="_Toc162008054"/>
      <w:bookmarkStart w:id="5355" w:name="_Toc185515721"/>
      <w:bookmarkStart w:id="5356" w:name="_Toc192873029"/>
      <w:bookmarkStart w:id="5357" w:name="_Toc200970742"/>
      <w:bookmarkStart w:id="5358" w:name="_Toc207722073"/>
      <w:bookmarkStart w:id="5359" w:name="_Toc209520936"/>
      <w:r>
        <w:rPr>
          <w:lang w:eastAsia="zh-CN"/>
        </w:rPr>
        <w:t>8.</w:t>
      </w:r>
      <w:r w:rsidR="008D1128">
        <w:rPr>
          <w:lang w:eastAsia="zh-CN"/>
        </w:rPr>
        <w:t>4</w:t>
      </w:r>
      <w:r>
        <w:rPr>
          <w:lang w:eastAsia="zh-CN"/>
        </w:rPr>
        <w:t>.2.3.3.3</w:t>
      </w:r>
      <w:r>
        <w:rPr>
          <w:lang w:eastAsia="zh-CN"/>
        </w:rPr>
        <w:tab/>
        <w:t>PUT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360" w:name="_Toc85734341"/>
      <w:bookmarkStart w:id="5361" w:name="_Toc89431640"/>
      <w:bookmarkStart w:id="5362" w:name="_Toc97042452"/>
      <w:bookmarkStart w:id="5363" w:name="_Toc97045596"/>
      <w:bookmarkStart w:id="5364" w:name="_Toc97155341"/>
      <w:bookmarkStart w:id="5365" w:name="_Toc101521478"/>
      <w:bookmarkStart w:id="5366" w:name="_Toc138761755"/>
      <w:bookmarkStart w:id="5367" w:name="_Toc145707970"/>
      <w:bookmarkStart w:id="5368" w:name="_Toc160570459"/>
      <w:bookmarkStart w:id="5369" w:name="_Toc162008055"/>
      <w:bookmarkStart w:id="5370" w:name="_Toc185515722"/>
      <w:bookmarkStart w:id="5371" w:name="_Toc192873030"/>
      <w:bookmarkStart w:id="5372" w:name="_Toc200970743"/>
      <w:bookmarkStart w:id="5373" w:name="_Toc207722074"/>
      <w:bookmarkStart w:id="5374" w:name="_Toc209520937"/>
      <w:r>
        <w:rPr>
          <w:lang w:eastAsia="zh-CN"/>
        </w:rPr>
        <w:t>8.</w:t>
      </w:r>
      <w:r w:rsidR="008D1128">
        <w:rPr>
          <w:lang w:eastAsia="zh-CN"/>
        </w:rPr>
        <w:t>4</w:t>
      </w:r>
      <w:r>
        <w:rPr>
          <w:lang w:eastAsia="zh-CN"/>
        </w:rPr>
        <w:t>.2.3.3.4</w:t>
      </w:r>
      <w:r>
        <w:rPr>
          <w:lang w:eastAsia="zh-CN"/>
        </w:rPr>
        <w:tab/>
        <w:t>DELETE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375" w:name="_Toc85734342"/>
      <w:bookmarkStart w:id="5376" w:name="_Toc89431641"/>
      <w:bookmarkStart w:id="5377" w:name="_Toc97042453"/>
      <w:bookmarkStart w:id="5378" w:name="_Toc97045597"/>
      <w:bookmarkStart w:id="5379" w:name="_Toc97155342"/>
      <w:bookmarkStart w:id="5380" w:name="_Toc101521479"/>
      <w:bookmarkStart w:id="5381" w:name="_Toc138761756"/>
      <w:bookmarkStart w:id="5382" w:name="_Toc145707971"/>
      <w:bookmarkStart w:id="5383" w:name="_Toc160570460"/>
      <w:bookmarkStart w:id="5384" w:name="_Toc162008056"/>
      <w:bookmarkStart w:id="5385" w:name="_Toc185515723"/>
      <w:bookmarkStart w:id="5386" w:name="_Toc192873031"/>
      <w:bookmarkStart w:id="5387" w:name="_Toc200970744"/>
      <w:bookmarkStart w:id="5388" w:name="_Toc207722075"/>
      <w:bookmarkStart w:id="5389" w:name="_Toc209520938"/>
      <w:r>
        <w:rPr>
          <w:lang w:eastAsia="zh-CN"/>
        </w:rPr>
        <w:lastRenderedPageBreak/>
        <w:t>8.</w:t>
      </w:r>
      <w:r w:rsidR="008D1128">
        <w:rPr>
          <w:lang w:eastAsia="zh-CN"/>
        </w:rPr>
        <w:t>4</w:t>
      </w:r>
      <w:r>
        <w:rPr>
          <w:lang w:eastAsia="zh-CN"/>
        </w:rPr>
        <w:t>.2.3.4</w:t>
      </w:r>
      <w:r>
        <w:rPr>
          <w:lang w:eastAsia="zh-CN"/>
        </w:rPr>
        <w:tab/>
        <w:t>Resource Custom Operations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390" w:name="_Toc85734343"/>
      <w:bookmarkStart w:id="5391" w:name="_Toc89431642"/>
      <w:bookmarkStart w:id="5392" w:name="_Toc97042454"/>
      <w:bookmarkStart w:id="5393" w:name="_Toc97045598"/>
      <w:bookmarkStart w:id="5394" w:name="_Toc97155343"/>
      <w:bookmarkStart w:id="5395" w:name="_Toc101521480"/>
      <w:bookmarkStart w:id="5396" w:name="_Toc138761757"/>
      <w:bookmarkStart w:id="5397" w:name="_Toc145707972"/>
      <w:bookmarkStart w:id="5398" w:name="_Toc160570461"/>
      <w:bookmarkStart w:id="5399" w:name="_Toc162008057"/>
      <w:bookmarkStart w:id="5400" w:name="_Toc185515724"/>
      <w:bookmarkStart w:id="5401" w:name="_Toc192873032"/>
      <w:bookmarkStart w:id="5402" w:name="_Toc200970745"/>
      <w:bookmarkStart w:id="5403" w:name="_Toc207722076"/>
      <w:bookmarkStart w:id="5404" w:name="_Toc209520939"/>
      <w:r>
        <w:t>8.</w:t>
      </w:r>
      <w:r w:rsidR="008D1128">
        <w:t>4</w:t>
      </w:r>
      <w:r>
        <w:t>.3</w:t>
      </w:r>
      <w:r>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405" w:name="_Toc85734344"/>
      <w:bookmarkStart w:id="5406" w:name="_Toc89431643"/>
      <w:bookmarkStart w:id="5407" w:name="_Toc97042455"/>
      <w:bookmarkStart w:id="5408" w:name="_Toc97045599"/>
      <w:bookmarkStart w:id="5409" w:name="_Toc97155344"/>
      <w:bookmarkStart w:id="5410" w:name="_Toc101521481"/>
      <w:bookmarkStart w:id="5411" w:name="_Toc138761758"/>
      <w:bookmarkStart w:id="5412" w:name="_Toc145707973"/>
      <w:bookmarkStart w:id="5413" w:name="_Toc160570462"/>
      <w:bookmarkStart w:id="5414" w:name="_Toc162008058"/>
      <w:bookmarkStart w:id="5415" w:name="_Toc185515725"/>
      <w:bookmarkStart w:id="5416" w:name="_Toc192873033"/>
      <w:bookmarkStart w:id="5417" w:name="_Toc200970746"/>
      <w:bookmarkStart w:id="5418" w:name="_Toc207722077"/>
      <w:bookmarkStart w:id="5419" w:name="_Toc209520940"/>
      <w:r>
        <w:t>8.</w:t>
      </w:r>
      <w:r w:rsidR="008D1128">
        <w:t>4</w:t>
      </w:r>
      <w:r>
        <w:t>.4</w:t>
      </w:r>
      <w:r>
        <w:tab/>
        <w:t>Notifications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041A3EC" w14:textId="2F7CEC22" w:rsidR="00C1068C" w:rsidRPr="00AF7276" w:rsidRDefault="00C1068C" w:rsidP="00C1068C">
      <w:pPr>
        <w:pStyle w:val="Heading4"/>
      </w:pPr>
      <w:bookmarkStart w:id="5420" w:name="_Toc85734345"/>
      <w:bookmarkStart w:id="5421" w:name="_Toc89431644"/>
      <w:bookmarkStart w:id="5422" w:name="_Toc97042456"/>
      <w:bookmarkStart w:id="5423" w:name="_Toc97045600"/>
      <w:bookmarkStart w:id="5424" w:name="_Toc97155345"/>
      <w:bookmarkStart w:id="5425" w:name="_Toc101521482"/>
      <w:bookmarkStart w:id="5426" w:name="_Toc138761759"/>
      <w:bookmarkStart w:id="5427" w:name="_Toc145707974"/>
      <w:bookmarkStart w:id="5428" w:name="_Toc160570463"/>
      <w:bookmarkStart w:id="5429" w:name="_Toc162008059"/>
      <w:bookmarkStart w:id="5430" w:name="_Toc185515726"/>
      <w:bookmarkStart w:id="5431" w:name="_Toc192873034"/>
      <w:bookmarkStart w:id="5432" w:name="_Toc200970747"/>
      <w:bookmarkStart w:id="5433" w:name="_Toc207722078"/>
      <w:bookmarkStart w:id="5434" w:name="_Toc209520941"/>
      <w:r>
        <w:t>8.</w:t>
      </w:r>
      <w:r w:rsidR="008D1128">
        <w:t>4</w:t>
      </w:r>
      <w:r w:rsidRPr="00AF7276">
        <w:t>.</w:t>
      </w:r>
      <w:r>
        <w:t>4</w:t>
      </w:r>
      <w:r w:rsidRPr="00AF7276">
        <w:t>.1</w:t>
      </w:r>
      <w:r w:rsidRPr="00AF7276">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435" w:name="_Toc85734346"/>
      <w:bookmarkStart w:id="5436" w:name="_Toc89431645"/>
      <w:bookmarkStart w:id="5437" w:name="_Toc97042457"/>
      <w:bookmarkStart w:id="5438" w:name="_Toc97045601"/>
      <w:bookmarkStart w:id="5439" w:name="_Toc97155346"/>
      <w:bookmarkStart w:id="5440" w:name="_Toc101521483"/>
      <w:bookmarkStart w:id="5441" w:name="_Toc138761760"/>
      <w:bookmarkStart w:id="5442" w:name="_Toc145707975"/>
      <w:bookmarkStart w:id="5443" w:name="_Toc160570464"/>
      <w:bookmarkStart w:id="5444" w:name="_Toc162008060"/>
      <w:bookmarkStart w:id="5445" w:name="_Toc185515727"/>
      <w:bookmarkStart w:id="5446" w:name="_Toc192873035"/>
      <w:bookmarkStart w:id="5447" w:name="_Toc200970748"/>
      <w:bookmarkStart w:id="5448" w:name="_Toc207722079"/>
      <w:bookmarkStart w:id="5449" w:name="_Toc209520942"/>
      <w:r>
        <w:rPr>
          <w:lang w:eastAsia="zh-CN"/>
        </w:rPr>
        <w:t>8.</w:t>
      </w:r>
      <w:r w:rsidR="008D1128">
        <w:rPr>
          <w:lang w:eastAsia="zh-CN"/>
        </w:rPr>
        <w:t>4</w:t>
      </w:r>
      <w:r>
        <w:rPr>
          <w:lang w:eastAsia="zh-CN"/>
        </w:rPr>
        <w:t>.4.2</w:t>
      </w:r>
      <w:r>
        <w:rPr>
          <w:lang w:eastAsia="zh-CN"/>
        </w:rPr>
        <w:tab/>
        <w:t>AC Information Notification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E38EEE" w14:textId="21577E2D" w:rsidR="00C1068C" w:rsidRDefault="00C1068C" w:rsidP="00C1068C">
      <w:pPr>
        <w:pStyle w:val="Heading5"/>
        <w:rPr>
          <w:lang w:eastAsia="zh-CN"/>
        </w:rPr>
      </w:pPr>
      <w:bookmarkStart w:id="5450" w:name="_Toc85734347"/>
      <w:bookmarkStart w:id="5451" w:name="_Toc89431646"/>
      <w:bookmarkStart w:id="5452" w:name="_Toc97042458"/>
      <w:bookmarkStart w:id="5453" w:name="_Toc97045602"/>
      <w:bookmarkStart w:id="5454" w:name="_Toc97155347"/>
      <w:bookmarkStart w:id="5455" w:name="_Toc101521484"/>
      <w:bookmarkStart w:id="5456" w:name="_Toc138761761"/>
      <w:bookmarkStart w:id="5457" w:name="_Toc145707976"/>
      <w:bookmarkStart w:id="5458" w:name="_Toc160570465"/>
      <w:bookmarkStart w:id="5459" w:name="_Toc162008061"/>
      <w:bookmarkStart w:id="5460" w:name="_Toc185515728"/>
      <w:bookmarkStart w:id="5461" w:name="_Toc192873036"/>
      <w:bookmarkStart w:id="5462" w:name="_Toc200970749"/>
      <w:bookmarkStart w:id="5463" w:name="_Toc207722080"/>
      <w:bookmarkStart w:id="5464" w:name="_Toc209520943"/>
      <w:r>
        <w:rPr>
          <w:lang w:eastAsia="zh-CN"/>
        </w:rPr>
        <w:t>8.</w:t>
      </w:r>
      <w:r w:rsidR="008D1128">
        <w:rPr>
          <w:lang w:eastAsia="zh-CN"/>
        </w:rPr>
        <w:t>4</w:t>
      </w:r>
      <w:r>
        <w:rPr>
          <w:lang w:eastAsia="zh-CN"/>
        </w:rPr>
        <w:t>.4.2.1</w:t>
      </w:r>
      <w:r>
        <w:rPr>
          <w:lang w:eastAsia="zh-CN"/>
        </w:rPr>
        <w:tab/>
        <w:t>Description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465" w:name="_Toc85734348"/>
      <w:bookmarkStart w:id="5466" w:name="_Toc89431647"/>
      <w:bookmarkStart w:id="5467" w:name="_Toc97042459"/>
      <w:bookmarkStart w:id="5468" w:name="_Toc97045603"/>
      <w:bookmarkStart w:id="5469" w:name="_Toc97155348"/>
      <w:bookmarkStart w:id="5470" w:name="_Toc101521485"/>
      <w:bookmarkStart w:id="5471" w:name="_Toc138761762"/>
      <w:bookmarkStart w:id="5472" w:name="_Toc145707977"/>
      <w:bookmarkStart w:id="5473" w:name="_Toc160570466"/>
      <w:bookmarkStart w:id="5474" w:name="_Toc162008062"/>
      <w:bookmarkStart w:id="5475" w:name="_Toc185515729"/>
      <w:bookmarkStart w:id="5476" w:name="_Toc192873037"/>
      <w:bookmarkStart w:id="5477" w:name="_Toc200970750"/>
      <w:bookmarkStart w:id="5478" w:name="_Toc207722081"/>
      <w:bookmarkStart w:id="5479" w:name="_Toc209520944"/>
      <w:r>
        <w:rPr>
          <w:lang w:eastAsia="zh-CN"/>
        </w:rPr>
        <w:t>8.4</w:t>
      </w:r>
      <w:r w:rsidR="00C1068C">
        <w:rPr>
          <w:lang w:eastAsia="zh-CN"/>
        </w:rPr>
        <w:t>.4.2.2</w:t>
      </w:r>
      <w:r w:rsidR="00C1068C">
        <w:rPr>
          <w:lang w:eastAsia="zh-CN"/>
        </w:rPr>
        <w:tab/>
      </w:r>
      <w:bookmarkEnd w:id="5465"/>
      <w:bookmarkEnd w:id="5466"/>
      <w:bookmarkEnd w:id="5467"/>
      <w:bookmarkEnd w:id="5468"/>
      <w:bookmarkEnd w:id="5469"/>
      <w:bookmarkEnd w:id="5470"/>
      <w:r w:rsidR="00A97864">
        <w:rPr>
          <w:lang w:eastAsia="zh-CN"/>
        </w:rPr>
        <w:t>Target URI</w:t>
      </w:r>
      <w:bookmarkEnd w:id="5471"/>
      <w:bookmarkEnd w:id="5472"/>
      <w:bookmarkEnd w:id="5473"/>
      <w:bookmarkEnd w:id="5474"/>
      <w:bookmarkEnd w:id="5475"/>
      <w:bookmarkEnd w:id="5476"/>
      <w:bookmarkEnd w:id="5477"/>
      <w:bookmarkEnd w:id="5478"/>
      <w:bookmarkEnd w:id="547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480" w:name="_Toc138761763"/>
      <w:bookmarkStart w:id="5481" w:name="_Toc145707978"/>
      <w:bookmarkStart w:id="5482" w:name="_Toc160570467"/>
      <w:bookmarkStart w:id="5483" w:name="_Toc162008063"/>
      <w:bookmarkStart w:id="5484" w:name="_Toc185515730"/>
      <w:bookmarkStart w:id="5485" w:name="_Toc192873038"/>
      <w:bookmarkStart w:id="5486" w:name="_Toc200970751"/>
      <w:bookmarkStart w:id="5487" w:name="_Toc207722082"/>
      <w:bookmarkStart w:id="5488" w:name="_Toc209520945"/>
      <w:r>
        <w:rPr>
          <w:lang w:eastAsia="zh-CN"/>
        </w:rPr>
        <w:t>8.4.4.2</w:t>
      </w:r>
      <w:r w:rsidRPr="00986E88">
        <w:rPr>
          <w:noProof/>
        </w:rPr>
        <w:t>.3</w:t>
      </w:r>
      <w:r w:rsidRPr="00986E88">
        <w:rPr>
          <w:noProof/>
        </w:rPr>
        <w:tab/>
        <w:t>Standard Methods</w:t>
      </w:r>
      <w:bookmarkEnd w:id="5480"/>
      <w:bookmarkEnd w:id="5481"/>
      <w:bookmarkEnd w:id="5482"/>
      <w:bookmarkEnd w:id="5483"/>
      <w:bookmarkEnd w:id="5484"/>
      <w:bookmarkEnd w:id="5485"/>
      <w:bookmarkEnd w:id="5486"/>
      <w:bookmarkEnd w:id="5487"/>
      <w:bookmarkEnd w:id="5488"/>
    </w:p>
    <w:p w14:paraId="0994A695" w14:textId="77777777" w:rsidR="00A97864" w:rsidRPr="00986E88" w:rsidRDefault="00A97864" w:rsidP="006C7EB1">
      <w:pPr>
        <w:pStyle w:val="Heading6"/>
        <w:rPr>
          <w:noProof/>
        </w:rPr>
      </w:pPr>
      <w:bookmarkStart w:id="5489" w:name="_Toc138761764"/>
      <w:bookmarkStart w:id="5490" w:name="_Toc145707979"/>
      <w:bookmarkStart w:id="5491" w:name="_Toc160570468"/>
      <w:bookmarkStart w:id="5492" w:name="_Toc162008064"/>
      <w:bookmarkStart w:id="5493" w:name="_Toc185515731"/>
      <w:bookmarkStart w:id="5494" w:name="_Toc192873039"/>
      <w:bookmarkStart w:id="5495" w:name="_Toc200970752"/>
      <w:bookmarkStart w:id="5496" w:name="_Toc207722083"/>
      <w:bookmarkStart w:id="5497" w:name="_Toc209520946"/>
      <w:r>
        <w:rPr>
          <w:lang w:eastAsia="zh-CN"/>
        </w:rPr>
        <w:t>8.4.4.2</w:t>
      </w:r>
      <w:r>
        <w:t>.3</w:t>
      </w:r>
      <w:r w:rsidRPr="00986E88">
        <w:rPr>
          <w:noProof/>
        </w:rPr>
        <w:t>.1</w:t>
      </w:r>
      <w:r w:rsidRPr="00986E88">
        <w:rPr>
          <w:noProof/>
        </w:rPr>
        <w:tab/>
        <w:t>POST</w:t>
      </w:r>
      <w:bookmarkEnd w:id="5489"/>
      <w:bookmarkEnd w:id="5490"/>
      <w:bookmarkEnd w:id="5491"/>
      <w:bookmarkEnd w:id="5492"/>
      <w:bookmarkEnd w:id="5493"/>
      <w:bookmarkEnd w:id="5494"/>
      <w:bookmarkEnd w:id="5495"/>
      <w:bookmarkEnd w:id="5496"/>
      <w:bookmarkEnd w:id="54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498" w:name="_Toc85734349"/>
      <w:bookmarkStart w:id="5499" w:name="_Toc89431648"/>
      <w:bookmarkStart w:id="5500" w:name="_Toc97042460"/>
      <w:bookmarkStart w:id="5501" w:name="_Toc97045604"/>
      <w:bookmarkStart w:id="5502" w:name="_Toc97155349"/>
      <w:bookmarkStart w:id="5503" w:name="_Toc101521486"/>
      <w:bookmarkStart w:id="5504" w:name="_Toc138761765"/>
      <w:bookmarkStart w:id="5505" w:name="_Toc145707980"/>
      <w:bookmarkStart w:id="5506" w:name="_Toc160570469"/>
      <w:bookmarkStart w:id="5507" w:name="_Toc162008065"/>
      <w:bookmarkStart w:id="5508" w:name="_Toc185515732"/>
      <w:bookmarkStart w:id="5509" w:name="_Toc192873040"/>
      <w:bookmarkStart w:id="5510" w:name="_Toc200970753"/>
      <w:bookmarkStart w:id="5511" w:name="_Toc207722084"/>
      <w:bookmarkStart w:id="5512" w:name="_Toc209520947"/>
      <w:r>
        <w:t>8.</w:t>
      </w:r>
      <w:r w:rsidR="008D1128">
        <w:t>4</w:t>
      </w:r>
      <w:r>
        <w:t>.5</w:t>
      </w:r>
      <w:r>
        <w:tab/>
        <w:t>Data Model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5EB4011" w14:textId="268CAE6C" w:rsidR="00C1068C" w:rsidRDefault="00C1068C" w:rsidP="00C1068C">
      <w:pPr>
        <w:pStyle w:val="Heading4"/>
        <w:rPr>
          <w:lang w:eastAsia="zh-CN"/>
        </w:rPr>
      </w:pPr>
      <w:bookmarkStart w:id="5513" w:name="_Toc85734350"/>
      <w:bookmarkStart w:id="5514" w:name="_Toc89431649"/>
      <w:bookmarkStart w:id="5515" w:name="_Toc97042461"/>
      <w:bookmarkStart w:id="5516" w:name="_Toc97045605"/>
      <w:bookmarkStart w:id="5517" w:name="_Toc97155350"/>
      <w:bookmarkStart w:id="5518" w:name="_Toc101521487"/>
      <w:bookmarkStart w:id="5519" w:name="_Toc138761766"/>
      <w:bookmarkStart w:id="5520" w:name="_Toc145707981"/>
      <w:bookmarkStart w:id="5521" w:name="_Toc160570470"/>
      <w:bookmarkStart w:id="5522" w:name="_Toc162008066"/>
      <w:bookmarkStart w:id="5523" w:name="_Toc185515733"/>
      <w:bookmarkStart w:id="5524" w:name="_Toc192873041"/>
      <w:bookmarkStart w:id="5525" w:name="_Toc200970754"/>
      <w:bookmarkStart w:id="5526" w:name="_Toc207722085"/>
      <w:bookmarkStart w:id="5527" w:name="_Toc209520948"/>
      <w:r>
        <w:rPr>
          <w:lang w:eastAsia="zh-CN"/>
        </w:rPr>
        <w:t>8.</w:t>
      </w:r>
      <w:r w:rsidR="008D1128">
        <w:rPr>
          <w:lang w:eastAsia="zh-CN"/>
        </w:rPr>
        <w:t>4</w:t>
      </w:r>
      <w:r>
        <w:rPr>
          <w:lang w:eastAsia="zh-CN"/>
        </w:rPr>
        <w:t>.5.1</w:t>
      </w:r>
      <w:r>
        <w:rPr>
          <w:lang w:eastAsia="zh-CN"/>
        </w:rPr>
        <w:tab/>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5528" w:name="_Toc85734351"/>
      <w:bookmarkStart w:id="5529" w:name="_Toc89431650"/>
      <w:bookmarkStart w:id="5530" w:name="_Toc97042462"/>
      <w:bookmarkStart w:id="5531" w:name="_Toc97045606"/>
      <w:bookmarkStart w:id="5532" w:name="_Toc97155351"/>
      <w:bookmarkStart w:id="5533" w:name="_Toc101521488"/>
      <w:bookmarkStart w:id="5534" w:name="_Toc138761767"/>
      <w:bookmarkStart w:id="5535" w:name="_Toc145707982"/>
      <w:bookmarkStart w:id="5536" w:name="_Toc160570471"/>
      <w:bookmarkStart w:id="5537" w:name="_Toc162008067"/>
      <w:bookmarkStart w:id="5538" w:name="_Toc185515734"/>
      <w:bookmarkStart w:id="5539" w:name="_Toc192873042"/>
      <w:bookmarkStart w:id="5540" w:name="_Toc200970755"/>
      <w:bookmarkStart w:id="5541" w:name="_Toc207722086"/>
      <w:bookmarkStart w:id="5542" w:name="_Toc209520949"/>
      <w:r>
        <w:rPr>
          <w:lang w:eastAsia="zh-CN"/>
        </w:rPr>
        <w:lastRenderedPageBreak/>
        <w:t>8.4</w:t>
      </w:r>
      <w:r w:rsidR="00C1068C">
        <w:rPr>
          <w:lang w:eastAsia="zh-CN"/>
        </w:rPr>
        <w:t>.5.2</w:t>
      </w:r>
      <w:r w:rsidR="00C1068C">
        <w:rPr>
          <w:lang w:eastAsia="zh-CN"/>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7A908A66" w14:textId="29E0D7B6" w:rsidR="00C1068C" w:rsidRDefault="008D1128" w:rsidP="00C1068C">
      <w:pPr>
        <w:pStyle w:val="Heading5"/>
        <w:rPr>
          <w:lang w:eastAsia="zh-CN"/>
        </w:rPr>
      </w:pPr>
      <w:bookmarkStart w:id="5543" w:name="_Toc85734352"/>
      <w:bookmarkStart w:id="5544" w:name="_Toc89431651"/>
      <w:bookmarkStart w:id="5545" w:name="_Toc97042463"/>
      <w:bookmarkStart w:id="5546" w:name="_Toc97045607"/>
      <w:bookmarkStart w:id="5547" w:name="_Toc97155352"/>
      <w:bookmarkStart w:id="5548" w:name="_Toc101521489"/>
      <w:bookmarkStart w:id="5549" w:name="_Toc138761768"/>
      <w:bookmarkStart w:id="5550" w:name="_Toc145707983"/>
      <w:bookmarkStart w:id="5551" w:name="_Toc160570472"/>
      <w:bookmarkStart w:id="5552" w:name="_Toc162008068"/>
      <w:bookmarkStart w:id="5553" w:name="_Toc185515735"/>
      <w:bookmarkStart w:id="5554" w:name="_Toc192873043"/>
      <w:bookmarkStart w:id="5555" w:name="_Toc200970756"/>
      <w:bookmarkStart w:id="5556" w:name="_Toc207722087"/>
      <w:bookmarkStart w:id="5557" w:name="_Toc209520950"/>
      <w:r>
        <w:rPr>
          <w:lang w:eastAsia="zh-CN"/>
        </w:rPr>
        <w:t>8.4</w:t>
      </w:r>
      <w:r w:rsidR="00C1068C">
        <w:rPr>
          <w:lang w:eastAsia="zh-CN"/>
        </w:rPr>
        <w:t>.5.2.1</w:t>
      </w:r>
      <w:r w:rsidR="00C1068C">
        <w:rPr>
          <w:lang w:eastAsia="zh-CN"/>
        </w:rPr>
        <w:tab/>
        <w:t>Introduction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87D46CC" w14:textId="77777777" w:rsidR="0004249C" w:rsidRDefault="0004249C" w:rsidP="0004249C">
      <w:pPr>
        <w:pStyle w:val="Heading5"/>
        <w:rPr>
          <w:lang w:eastAsia="zh-CN"/>
        </w:rPr>
      </w:pPr>
      <w:bookmarkStart w:id="5558" w:name="_Toc85734353"/>
      <w:bookmarkStart w:id="5559" w:name="_Toc89431652"/>
      <w:bookmarkStart w:id="5560" w:name="_Toc97042464"/>
      <w:bookmarkStart w:id="5561" w:name="_Toc97045608"/>
      <w:bookmarkStart w:id="5562" w:name="_Toc97155353"/>
      <w:bookmarkStart w:id="5563" w:name="_Toc101521490"/>
      <w:bookmarkStart w:id="5564" w:name="_Toc138761769"/>
      <w:bookmarkStart w:id="5565" w:name="_Toc145707984"/>
      <w:bookmarkStart w:id="5566" w:name="_Toc160570473"/>
      <w:bookmarkStart w:id="5567" w:name="_Toc162008069"/>
      <w:bookmarkStart w:id="5568" w:name="_Toc185515736"/>
      <w:bookmarkStart w:id="5569" w:name="_Toc192873044"/>
      <w:bookmarkStart w:id="5570" w:name="_Toc199336074"/>
      <w:bookmarkStart w:id="5571" w:name="_Toc207722088"/>
      <w:bookmarkStart w:id="5572" w:name="_Toc85734354"/>
      <w:bookmarkStart w:id="5573" w:name="_Toc89431653"/>
      <w:bookmarkStart w:id="5574" w:name="_Toc97042465"/>
      <w:bookmarkStart w:id="5575" w:name="_Toc97045609"/>
      <w:bookmarkStart w:id="5576" w:name="_Toc97155354"/>
      <w:bookmarkStart w:id="5577" w:name="_Toc101521491"/>
      <w:bookmarkStart w:id="5578" w:name="_Toc138761770"/>
      <w:bookmarkStart w:id="5579" w:name="_Toc145707985"/>
      <w:bookmarkStart w:id="5580" w:name="_Toc160570474"/>
      <w:bookmarkStart w:id="5581" w:name="_Toc162008070"/>
      <w:bookmarkStart w:id="5582" w:name="_Toc185515737"/>
      <w:bookmarkStart w:id="5583" w:name="_Toc192873045"/>
      <w:bookmarkStart w:id="5584" w:name="_Toc200970758"/>
      <w:bookmarkStart w:id="5585" w:name="_Toc209520951"/>
      <w:r>
        <w:rPr>
          <w:lang w:eastAsia="zh-CN"/>
        </w:rPr>
        <w:t>8.4.5.2.2</w:t>
      </w:r>
      <w:r>
        <w:rPr>
          <w:lang w:eastAsia="zh-CN"/>
        </w:rPr>
        <w:tab/>
        <w:t>Type: ACInfoSubscription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85"/>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5586" w:name="_Toc207722089"/>
      <w:bookmarkStart w:id="5587" w:name="_Toc209520952"/>
      <w:r>
        <w:rPr>
          <w:lang w:eastAsia="zh-CN"/>
        </w:rPr>
        <w:lastRenderedPageBreak/>
        <w:t>8.4</w:t>
      </w:r>
      <w:r w:rsidR="00C1068C">
        <w:rPr>
          <w:lang w:eastAsia="zh-CN"/>
        </w:rPr>
        <w:t>.5.2.3</w:t>
      </w:r>
      <w:r w:rsidR="00C1068C">
        <w:rPr>
          <w:lang w:eastAsia="zh-CN"/>
        </w:rPr>
        <w:tab/>
        <w:t>Type: ACInfoSubscriptionPatch</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6"/>
      <w:bookmarkEnd w:id="5587"/>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5588" w:name="_Toc85734355"/>
      <w:bookmarkStart w:id="5589" w:name="_Toc89431654"/>
      <w:bookmarkStart w:id="5590" w:name="_Toc97042466"/>
      <w:bookmarkStart w:id="5591" w:name="_Toc97045610"/>
      <w:bookmarkStart w:id="5592" w:name="_Toc97155355"/>
      <w:bookmarkStart w:id="5593" w:name="_Toc101521492"/>
      <w:bookmarkStart w:id="5594" w:name="_Toc138761771"/>
      <w:bookmarkStart w:id="5595" w:name="_Toc145707986"/>
      <w:bookmarkStart w:id="5596" w:name="_Toc160570475"/>
      <w:bookmarkStart w:id="5597" w:name="_Toc162008071"/>
      <w:bookmarkStart w:id="5598" w:name="_Toc185515738"/>
      <w:bookmarkStart w:id="5599" w:name="_Toc192873046"/>
      <w:bookmarkStart w:id="5600" w:name="_Toc200970759"/>
      <w:bookmarkStart w:id="5601" w:name="_Toc207722090"/>
      <w:bookmarkStart w:id="5602" w:name="_Toc209520953"/>
      <w:r>
        <w:rPr>
          <w:lang w:eastAsia="zh-CN"/>
        </w:rPr>
        <w:t>8.</w:t>
      </w:r>
      <w:r w:rsidR="008D1128">
        <w:rPr>
          <w:lang w:eastAsia="zh-CN"/>
        </w:rPr>
        <w:t>4</w:t>
      </w:r>
      <w:r>
        <w:rPr>
          <w:lang w:eastAsia="zh-CN"/>
        </w:rPr>
        <w:t>.5.2.4</w:t>
      </w:r>
      <w:r>
        <w:rPr>
          <w:lang w:eastAsia="zh-CN"/>
        </w:rPr>
        <w:tab/>
        <w:t>Type: ACFilter</w:t>
      </w:r>
      <w:r w:rsidR="00F85E3F">
        <w:rPr>
          <w:lang w:eastAsia="zh-CN"/>
        </w:rPr>
        <w: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5603" w:name="_Toc85734356"/>
      <w:bookmarkStart w:id="5604" w:name="_Toc89431655"/>
      <w:bookmarkStart w:id="5605" w:name="_Toc97042467"/>
      <w:bookmarkStart w:id="5606" w:name="_Toc97045611"/>
      <w:bookmarkStart w:id="5607" w:name="_Toc97155356"/>
      <w:bookmarkStart w:id="5608" w:name="_Toc101521493"/>
      <w:bookmarkStart w:id="5609" w:name="_Toc138761772"/>
      <w:bookmarkStart w:id="5610" w:name="_Toc145707987"/>
      <w:bookmarkStart w:id="5611" w:name="_Toc160570476"/>
      <w:bookmarkStart w:id="5612" w:name="_Toc162008072"/>
      <w:bookmarkStart w:id="5613" w:name="_Toc185515739"/>
      <w:bookmarkStart w:id="5614" w:name="_Toc192873047"/>
      <w:bookmarkStart w:id="5615" w:name="_Toc200970760"/>
      <w:bookmarkStart w:id="5616" w:name="_Toc207722091"/>
      <w:bookmarkStart w:id="5617" w:name="_Toc209520954"/>
      <w:r>
        <w:rPr>
          <w:lang w:eastAsia="zh-CN"/>
        </w:rPr>
        <w:lastRenderedPageBreak/>
        <w:t>8.</w:t>
      </w:r>
      <w:r w:rsidR="008D1128">
        <w:rPr>
          <w:lang w:eastAsia="zh-CN"/>
        </w:rPr>
        <w:t>4</w:t>
      </w:r>
      <w:r>
        <w:rPr>
          <w:lang w:eastAsia="zh-CN"/>
        </w:rPr>
        <w:t>.5.2.5</w:t>
      </w:r>
      <w:r>
        <w:rPr>
          <w:lang w:eastAsia="zh-CN"/>
        </w:rPr>
        <w:tab/>
        <w:t>Type: ACInfoNotification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5618" w:name="_Toc85734357"/>
      <w:bookmarkStart w:id="5619" w:name="_Toc89431656"/>
      <w:bookmarkStart w:id="5620" w:name="_Toc97042468"/>
      <w:bookmarkStart w:id="5621" w:name="_Toc97045612"/>
      <w:bookmarkStart w:id="5622" w:name="_Toc97155357"/>
      <w:bookmarkStart w:id="5623" w:name="_Toc101521494"/>
      <w:bookmarkStart w:id="5624" w:name="_Toc138761773"/>
      <w:bookmarkStart w:id="5625" w:name="_Toc145707988"/>
      <w:bookmarkStart w:id="5626" w:name="_Toc160570477"/>
      <w:bookmarkStart w:id="5627" w:name="_Toc162008073"/>
      <w:bookmarkStart w:id="5628" w:name="_Toc185515740"/>
      <w:bookmarkStart w:id="5629" w:name="_Toc192873048"/>
      <w:bookmarkStart w:id="5630" w:name="_Toc200970761"/>
      <w:bookmarkStart w:id="5631" w:name="_Toc207722092"/>
      <w:bookmarkStart w:id="5632" w:name="_Toc209520955"/>
      <w:r>
        <w:rPr>
          <w:lang w:eastAsia="zh-CN"/>
        </w:rPr>
        <w:t>8.</w:t>
      </w:r>
      <w:r w:rsidR="008D1128">
        <w:rPr>
          <w:lang w:eastAsia="zh-CN"/>
        </w:rPr>
        <w:t>4</w:t>
      </w:r>
      <w:r>
        <w:rPr>
          <w:lang w:eastAsia="zh-CN"/>
        </w:rPr>
        <w:t>.5.2.6</w:t>
      </w:r>
      <w:r>
        <w:rPr>
          <w:lang w:eastAsia="zh-CN"/>
        </w:rPr>
        <w:tab/>
        <w:t>Type: ACInformation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5633" w:name="_Toc160570478"/>
      <w:bookmarkStart w:id="5634" w:name="_Toc162008074"/>
      <w:bookmarkStart w:id="5635" w:name="_Toc185515741"/>
      <w:bookmarkStart w:id="5636" w:name="_Toc192873049"/>
      <w:bookmarkStart w:id="5637" w:name="_Toc200970762"/>
      <w:bookmarkStart w:id="5638" w:name="_Toc207722093"/>
      <w:bookmarkStart w:id="5639" w:name="_Toc20952095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5633"/>
      <w:bookmarkEnd w:id="5634"/>
      <w:bookmarkEnd w:id="5635"/>
      <w:bookmarkEnd w:id="5636"/>
      <w:bookmarkEnd w:id="5637"/>
      <w:bookmarkEnd w:id="5638"/>
      <w:bookmarkEnd w:id="563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5640" w:name="_Toc85734358"/>
      <w:bookmarkStart w:id="5641" w:name="_Toc89431657"/>
      <w:bookmarkStart w:id="5642" w:name="_Toc97042469"/>
      <w:bookmarkStart w:id="5643" w:name="_Toc97045613"/>
      <w:bookmarkStart w:id="5644" w:name="_Toc97155358"/>
      <w:bookmarkStart w:id="5645" w:name="_Toc101521495"/>
      <w:bookmarkStart w:id="5646" w:name="_Toc138761774"/>
      <w:bookmarkStart w:id="5647" w:name="_Toc145707989"/>
      <w:bookmarkStart w:id="5648" w:name="_Toc160570479"/>
      <w:bookmarkStart w:id="5649" w:name="_Toc162008075"/>
      <w:bookmarkStart w:id="5650" w:name="_Toc185515742"/>
      <w:bookmarkStart w:id="5651" w:name="_Toc192873050"/>
      <w:bookmarkStart w:id="5652" w:name="_Toc200970763"/>
      <w:bookmarkStart w:id="5653" w:name="_Toc207722094"/>
      <w:bookmarkStart w:id="5654" w:name="_Toc209520957"/>
      <w:r>
        <w:rPr>
          <w:lang w:eastAsia="zh-CN"/>
        </w:rPr>
        <w:t>8.</w:t>
      </w:r>
      <w:r w:rsidR="008D1128">
        <w:rPr>
          <w:lang w:eastAsia="zh-CN"/>
        </w:rPr>
        <w:t>4</w:t>
      </w:r>
      <w:r>
        <w:rPr>
          <w:lang w:eastAsia="zh-CN"/>
        </w:rPr>
        <w:t>.5.3</w:t>
      </w:r>
      <w:r>
        <w:rPr>
          <w:lang w:eastAsia="zh-CN"/>
        </w:rPr>
        <w:tab/>
        <w:t>Simple data types and enumerations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CF38572" w14:textId="3B67BD76" w:rsidR="00803090" w:rsidRDefault="00803090" w:rsidP="00803090">
      <w:pPr>
        <w:pStyle w:val="Heading5"/>
      </w:pPr>
      <w:bookmarkStart w:id="5655" w:name="_Toc160570480"/>
      <w:bookmarkStart w:id="5656" w:name="_Toc162008076"/>
      <w:bookmarkStart w:id="5657" w:name="_Toc185515743"/>
      <w:bookmarkStart w:id="5658" w:name="_Toc192873051"/>
      <w:bookmarkStart w:id="5659" w:name="_Toc200970764"/>
      <w:bookmarkStart w:id="5660" w:name="_Toc207722095"/>
      <w:bookmarkStart w:id="5661" w:name="_Toc209520958"/>
      <w:r>
        <w:t>8.4.5.3.1</w:t>
      </w:r>
      <w:r>
        <w:tab/>
        <w:t>Introduction</w:t>
      </w:r>
      <w:bookmarkEnd w:id="5655"/>
      <w:bookmarkEnd w:id="5656"/>
      <w:bookmarkEnd w:id="5657"/>
      <w:bookmarkEnd w:id="5658"/>
      <w:bookmarkEnd w:id="5659"/>
      <w:bookmarkEnd w:id="5660"/>
      <w:bookmarkEnd w:id="5661"/>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5662" w:name="_Toc160570481"/>
      <w:bookmarkStart w:id="5663" w:name="_Toc162008077"/>
      <w:bookmarkStart w:id="5664" w:name="_Toc185515744"/>
      <w:bookmarkStart w:id="5665" w:name="_Toc192873052"/>
      <w:bookmarkStart w:id="5666" w:name="_Toc200970765"/>
      <w:bookmarkStart w:id="5667" w:name="_Toc207722096"/>
      <w:bookmarkStart w:id="5668" w:name="_Toc209520959"/>
      <w:r>
        <w:t>8.4.5.3.2</w:t>
      </w:r>
      <w:r>
        <w:tab/>
        <w:t>Simple data types</w:t>
      </w:r>
      <w:bookmarkEnd w:id="5662"/>
      <w:bookmarkEnd w:id="5663"/>
      <w:bookmarkEnd w:id="5664"/>
      <w:bookmarkEnd w:id="5665"/>
      <w:bookmarkEnd w:id="5666"/>
      <w:bookmarkEnd w:id="5667"/>
      <w:bookmarkEnd w:id="566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5669" w:name="_Toc160570482"/>
      <w:bookmarkStart w:id="5670" w:name="_Toc162008078"/>
      <w:bookmarkStart w:id="5671" w:name="_Toc185515745"/>
      <w:bookmarkStart w:id="5672" w:name="_Toc192873053"/>
      <w:bookmarkStart w:id="5673" w:name="_Toc200970766"/>
      <w:bookmarkStart w:id="5674" w:name="_Toc207722097"/>
      <w:bookmarkStart w:id="5675" w:name="_Toc209520960"/>
      <w:r>
        <w:lastRenderedPageBreak/>
        <w:t>8.4.5.3.3</w:t>
      </w:r>
      <w:r>
        <w:tab/>
        <w:t>Enumeration: T</w:t>
      </w:r>
      <w:r w:rsidRPr="009218AF">
        <w:t>rigCondParams</w:t>
      </w:r>
      <w:bookmarkEnd w:id="5669"/>
      <w:bookmarkEnd w:id="5670"/>
      <w:bookmarkEnd w:id="5671"/>
      <w:bookmarkEnd w:id="5672"/>
      <w:bookmarkEnd w:id="5673"/>
      <w:bookmarkEnd w:id="5674"/>
      <w:bookmarkEnd w:id="5675"/>
    </w:p>
    <w:p w14:paraId="71462601"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5676" w:name="_Toc85734359"/>
      <w:bookmarkStart w:id="5677" w:name="_Toc89431658"/>
      <w:bookmarkStart w:id="5678" w:name="_Toc97042470"/>
      <w:bookmarkStart w:id="5679" w:name="_Toc97045614"/>
      <w:bookmarkStart w:id="5680" w:name="_Toc97155359"/>
      <w:bookmarkStart w:id="5681" w:name="_Toc101521496"/>
      <w:bookmarkStart w:id="5682" w:name="_Toc138761775"/>
      <w:bookmarkStart w:id="5683" w:name="_Toc145707990"/>
      <w:bookmarkStart w:id="5684" w:name="_Toc160570483"/>
      <w:bookmarkStart w:id="5685" w:name="_Toc162008079"/>
      <w:bookmarkStart w:id="5686" w:name="_Toc185515746"/>
      <w:bookmarkStart w:id="5687" w:name="_Toc192873054"/>
      <w:bookmarkStart w:id="5688" w:name="_Toc200970767"/>
      <w:bookmarkStart w:id="5689" w:name="_Toc207722098"/>
      <w:bookmarkStart w:id="5690" w:name="_Toc209520961"/>
      <w:r>
        <w:t>8.4</w:t>
      </w:r>
      <w:r w:rsidR="00C1068C">
        <w:t>.6</w:t>
      </w:r>
      <w:r w:rsidR="00C1068C">
        <w:tab/>
        <w:t>Error Handling</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732DCF8B" w14:textId="297538D6" w:rsidR="00CE7F7F" w:rsidRDefault="00CE7F7F" w:rsidP="00CE7F7F">
      <w:pPr>
        <w:pStyle w:val="Heading4"/>
      </w:pPr>
      <w:bookmarkStart w:id="5691" w:name="_Toc96843454"/>
      <w:bookmarkStart w:id="5692" w:name="_Toc96844429"/>
      <w:bookmarkStart w:id="5693" w:name="_Toc97039983"/>
      <w:bookmarkStart w:id="5694" w:name="_Toc101521497"/>
      <w:bookmarkStart w:id="5695" w:name="_Toc138761776"/>
      <w:bookmarkStart w:id="5696" w:name="_Toc145707991"/>
      <w:bookmarkStart w:id="5697" w:name="_Toc160570484"/>
      <w:bookmarkStart w:id="5698" w:name="_Toc162008080"/>
      <w:bookmarkStart w:id="5699" w:name="_Toc185515747"/>
      <w:bookmarkStart w:id="5700" w:name="_Toc192873055"/>
      <w:bookmarkStart w:id="5701" w:name="_Toc200970768"/>
      <w:bookmarkStart w:id="5702" w:name="_Toc207722099"/>
      <w:bookmarkStart w:id="5703" w:name="_Toc209520962"/>
      <w:r>
        <w:t>8.4.6.1</w:t>
      </w:r>
      <w:r>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5704" w:name="_Toc96843455"/>
      <w:bookmarkStart w:id="5705" w:name="_Toc96844430"/>
      <w:bookmarkStart w:id="5706" w:name="_Toc97039984"/>
      <w:bookmarkStart w:id="5707" w:name="_Toc101521498"/>
      <w:bookmarkStart w:id="5708" w:name="_Toc138761777"/>
      <w:bookmarkStart w:id="5709" w:name="_Toc145707992"/>
      <w:bookmarkStart w:id="5710" w:name="_Toc160570485"/>
      <w:bookmarkStart w:id="5711" w:name="_Toc162008081"/>
      <w:bookmarkStart w:id="5712" w:name="_Toc185515748"/>
      <w:bookmarkStart w:id="5713" w:name="_Toc192873056"/>
      <w:bookmarkStart w:id="5714" w:name="_Toc200970769"/>
      <w:bookmarkStart w:id="5715" w:name="_Toc207722100"/>
      <w:bookmarkStart w:id="5716" w:name="_Toc209520963"/>
      <w:r>
        <w:t>8.4.6.2</w:t>
      </w:r>
      <w:r>
        <w:tab/>
        <w:t>Protocol Errors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5717" w:name="_Toc96843456"/>
      <w:bookmarkStart w:id="5718" w:name="_Toc96844431"/>
      <w:bookmarkStart w:id="5719" w:name="_Toc97039985"/>
      <w:bookmarkStart w:id="5720" w:name="_Toc101521499"/>
      <w:bookmarkStart w:id="5721" w:name="_Toc138761778"/>
      <w:bookmarkStart w:id="5722" w:name="_Toc145707993"/>
      <w:bookmarkStart w:id="5723" w:name="_Toc160570486"/>
      <w:bookmarkStart w:id="5724" w:name="_Toc162008082"/>
      <w:bookmarkStart w:id="5725" w:name="_Toc185515749"/>
      <w:bookmarkStart w:id="5726" w:name="_Toc192873057"/>
      <w:bookmarkStart w:id="5727" w:name="_Toc200970770"/>
      <w:bookmarkStart w:id="5728" w:name="_Toc207722101"/>
      <w:bookmarkStart w:id="5729" w:name="_Toc209520964"/>
      <w:r>
        <w:t>8.4.6.3</w:t>
      </w:r>
      <w:r>
        <w:tab/>
        <w:t>Application Errors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5730" w:name="_Toc85734360"/>
      <w:bookmarkStart w:id="5731" w:name="_Toc89431659"/>
      <w:bookmarkStart w:id="5732" w:name="_Toc97042471"/>
      <w:bookmarkStart w:id="5733" w:name="_Toc97045615"/>
      <w:bookmarkStart w:id="5734" w:name="_Toc97155360"/>
      <w:bookmarkStart w:id="5735" w:name="_Toc101521500"/>
      <w:bookmarkStart w:id="5736" w:name="_Toc138761779"/>
      <w:bookmarkStart w:id="5737" w:name="_Toc145707994"/>
      <w:bookmarkStart w:id="5738" w:name="_Toc160570487"/>
      <w:bookmarkStart w:id="5739" w:name="_Toc162008083"/>
      <w:bookmarkStart w:id="5740" w:name="_Toc185515750"/>
      <w:bookmarkStart w:id="5741" w:name="_Toc192873058"/>
      <w:bookmarkStart w:id="5742" w:name="_Toc200970771"/>
      <w:bookmarkStart w:id="5743" w:name="_Toc207722102"/>
      <w:bookmarkStart w:id="5744" w:name="_Toc209520965"/>
      <w:r>
        <w:t>8.4</w:t>
      </w:r>
      <w:r w:rsidR="00C1068C">
        <w:t>.7</w:t>
      </w:r>
      <w:r w:rsidR="00C1068C">
        <w:tab/>
        <w:t>Feature negotiation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5745" w:name="_Toc65839228"/>
      <w:bookmarkStart w:id="5746" w:name="_Toc85734361"/>
      <w:bookmarkStart w:id="5747" w:name="_Toc89431660"/>
      <w:bookmarkStart w:id="5748" w:name="_Toc97042472"/>
      <w:bookmarkStart w:id="5749" w:name="_Toc97045616"/>
      <w:bookmarkStart w:id="5750" w:name="_Toc97155361"/>
      <w:bookmarkStart w:id="5751" w:name="_Toc101521501"/>
      <w:bookmarkStart w:id="5752" w:name="_Toc138761780"/>
      <w:bookmarkStart w:id="5753" w:name="_Toc145707995"/>
      <w:bookmarkStart w:id="5754" w:name="_Toc160570488"/>
      <w:bookmarkStart w:id="5755" w:name="_Toc162008084"/>
      <w:bookmarkStart w:id="5756" w:name="_Toc185515751"/>
      <w:bookmarkStart w:id="5757" w:name="_Toc192873059"/>
      <w:bookmarkStart w:id="5758" w:name="_Toc200970772"/>
      <w:bookmarkStart w:id="5759" w:name="_Toc207722103"/>
      <w:bookmarkStart w:id="5760" w:name="_Toc209520966"/>
      <w:r>
        <w:lastRenderedPageBreak/>
        <w:t>8.5</w:t>
      </w:r>
      <w:r>
        <w:tab/>
        <w:t>Eees_SessionWithQoS API</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5F9B120" w14:textId="3A6D2E5A" w:rsidR="00AD269B" w:rsidRDefault="00AD269B" w:rsidP="00AD269B">
      <w:pPr>
        <w:pStyle w:val="Heading3"/>
      </w:pPr>
      <w:bookmarkStart w:id="5761" w:name="_Toc65839229"/>
      <w:bookmarkStart w:id="5762" w:name="_Toc85734362"/>
      <w:bookmarkStart w:id="5763" w:name="_Toc89431661"/>
      <w:bookmarkStart w:id="5764" w:name="_Toc97042473"/>
      <w:bookmarkStart w:id="5765" w:name="_Toc97045617"/>
      <w:bookmarkStart w:id="5766" w:name="_Toc97155362"/>
      <w:bookmarkStart w:id="5767" w:name="_Toc101521502"/>
      <w:bookmarkStart w:id="5768" w:name="_Toc138761781"/>
      <w:bookmarkStart w:id="5769" w:name="_Toc145707996"/>
      <w:bookmarkStart w:id="5770" w:name="_Toc160570489"/>
      <w:bookmarkStart w:id="5771" w:name="_Toc162008085"/>
      <w:bookmarkStart w:id="5772" w:name="_Toc185515752"/>
      <w:bookmarkStart w:id="5773" w:name="_Toc192873060"/>
      <w:bookmarkStart w:id="5774" w:name="_Toc200970773"/>
      <w:bookmarkStart w:id="5775" w:name="_Toc207722104"/>
      <w:bookmarkStart w:id="5776" w:name="_Toc209520967"/>
      <w:r>
        <w:t>8.5.1</w:t>
      </w:r>
      <w:r>
        <w:tab/>
      </w:r>
      <w:bookmarkEnd w:id="5761"/>
      <w:bookmarkEnd w:id="5762"/>
      <w:r w:rsidR="004F0C39">
        <w:t>Introduction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70CE115" w14:textId="115345B7" w:rsidR="00AD269B" w:rsidRDefault="00AD269B" w:rsidP="00AD269B">
      <w:pPr>
        <w:rPr>
          <w:noProof/>
          <w:lang w:eastAsia="zh-CN"/>
        </w:rPr>
      </w:pPr>
      <w:bookmarkStart w:id="5777"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5778" w:name="_Toc85734363"/>
      <w:bookmarkStart w:id="5779" w:name="_Toc89431662"/>
      <w:bookmarkStart w:id="5780" w:name="_Toc97042474"/>
      <w:bookmarkStart w:id="5781" w:name="_Toc97045618"/>
      <w:bookmarkStart w:id="5782" w:name="_Toc97155363"/>
      <w:bookmarkStart w:id="5783" w:name="_Toc101521503"/>
      <w:bookmarkStart w:id="5784" w:name="_Toc138761782"/>
      <w:bookmarkStart w:id="5785" w:name="_Toc145707997"/>
      <w:bookmarkStart w:id="5786" w:name="_Toc160570490"/>
      <w:bookmarkStart w:id="5787" w:name="_Toc162008086"/>
      <w:bookmarkStart w:id="5788" w:name="_Toc185515753"/>
      <w:bookmarkStart w:id="5789" w:name="_Toc192873061"/>
      <w:bookmarkStart w:id="5790" w:name="_Toc200970774"/>
      <w:bookmarkStart w:id="5791" w:name="_Toc207722105"/>
      <w:bookmarkStart w:id="5792" w:name="_Toc209520968"/>
      <w:r>
        <w:t>8.5.2</w:t>
      </w:r>
      <w:r>
        <w:tab/>
        <w:t>Resources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21C4208" w14:textId="231A52EA" w:rsidR="00AD269B" w:rsidRDefault="00AD269B" w:rsidP="00AD269B">
      <w:pPr>
        <w:pStyle w:val="Heading4"/>
      </w:pPr>
      <w:bookmarkStart w:id="5793" w:name="_Toc65839231"/>
      <w:bookmarkStart w:id="5794" w:name="_Toc85734364"/>
      <w:bookmarkStart w:id="5795" w:name="_Toc89431663"/>
      <w:bookmarkStart w:id="5796" w:name="_Toc97042475"/>
      <w:bookmarkStart w:id="5797" w:name="_Toc97045619"/>
      <w:bookmarkStart w:id="5798" w:name="_Toc97155364"/>
      <w:bookmarkStart w:id="5799" w:name="_Toc101521504"/>
      <w:bookmarkStart w:id="5800" w:name="_Toc138761783"/>
      <w:bookmarkStart w:id="5801" w:name="_Toc145707998"/>
      <w:bookmarkStart w:id="5802" w:name="_Toc160570491"/>
      <w:bookmarkStart w:id="5803" w:name="_Toc162008087"/>
      <w:bookmarkStart w:id="5804" w:name="_Toc185515754"/>
      <w:bookmarkStart w:id="5805" w:name="_Toc192873062"/>
      <w:bookmarkStart w:id="5806" w:name="_Toc200970775"/>
      <w:bookmarkStart w:id="5807" w:name="_Toc207722106"/>
      <w:bookmarkStart w:id="5808" w:name="_Toc209520969"/>
      <w:r>
        <w:t>8.5.2.1</w:t>
      </w:r>
      <w:r>
        <w:tab/>
        <w:t>Overview</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pt;height:203.65pt" o:ole="">
            <v:imagedata r:id="rId23" o:title=""/>
          </v:shape>
          <o:OLEObject Type="Embed" ProgID="Visio.Drawing.11" ShapeID="_x0000_i1031" DrawAspect="Content" ObjectID="_182013272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5809" w:name="_Toc65839232"/>
      <w:bookmarkStart w:id="5810" w:name="_Toc85734365"/>
      <w:bookmarkStart w:id="5811" w:name="_Toc89431664"/>
      <w:bookmarkStart w:id="5812" w:name="_Toc97042476"/>
      <w:bookmarkStart w:id="5813" w:name="_Toc97045620"/>
      <w:bookmarkStart w:id="5814" w:name="_Toc97155365"/>
      <w:bookmarkStart w:id="5815" w:name="_Toc101521505"/>
      <w:bookmarkStart w:id="5816" w:name="_Toc138761784"/>
      <w:bookmarkStart w:id="5817" w:name="_Toc145707999"/>
      <w:bookmarkStart w:id="5818" w:name="_Toc160570492"/>
      <w:bookmarkStart w:id="5819" w:name="_Toc162008088"/>
      <w:bookmarkStart w:id="5820" w:name="_Toc185515755"/>
      <w:bookmarkStart w:id="5821" w:name="_Toc192873063"/>
      <w:bookmarkStart w:id="5822" w:name="_Toc200970776"/>
      <w:bookmarkStart w:id="5823" w:name="_Toc207722107"/>
      <w:bookmarkStart w:id="5824" w:name="_Toc209520970"/>
      <w:r>
        <w:t>8.</w:t>
      </w:r>
      <w:r w:rsidR="004D4A70">
        <w:t>5</w:t>
      </w:r>
      <w:r>
        <w:t>.2.2</w:t>
      </w:r>
      <w:r>
        <w:tab/>
        <w:t>Resource</w:t>
      </w:r>
      <w:r w:rsidRPr="00831458">
        <w:t xml:space="preserve">: </w:t>
      </w:r>
      <w:bookmarkEnd w:id="5809"/>
      <w:r>
        <w:t>Sessions with QoS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r>
        <w:t xml:space="preserve"> </w:t>
      </w:r>
    </w:p>
    <w:p w14:paraId="34A6222B" w14:textId="30A98EE1" w:rsidR="00AD269B" w:rsidRPr="00C14CE6" w:rsidRDefault="00AD269B" w:rsidP="00AD269B">
      <w:pPr>
        <w:pStyle w:val="Heading5"/>
        <w:rPr>
          <w:lang w:eastAsia="zh-CN"/>
        </w:rPr>
      </w:pPr>
      <w:bookmarkStart w:id="5825" w:name="_Toc65839233"/>
      <w:bookmarkStart w:id="5826" w:name="_Toc85734366"/>
      <w:bookmarkStart w:id="5827" w:name="_Toc89431665"/>
      <w:bookmarkStart w:id="5828" w:name="_Toc97042477"/>
      <w:bookmarkStart w:id="5829" w:name="_Toc97045621"/>
      <w:bookmarkStart w:id="5830" w:name="_Toc97155366"/>
      <w:bookmarkStart w:id="5831" w:name="_Toc101521506"/>
      <w:bookmarkStart w:id="5832" w:name="_Toc138761785"/>
      <w:bookmarkStart w:id="5833" w:name="_Toc145708000"/>
      <w:bookmarkStart w:id="5834" w:name="_Toc160570493"/>
      <w:bookmarkStart w:id="5835" w:name="_Toc162008089"/>
      <w:bookmarkStart w:id="5836" w:name="_Toc185515756"/>
      <w:bookmarkStart w:id="5837" w:name="_Toc192873064"/>
      <w:bookmarkStart w:id="5838" w:name="_Toc200970777"/>
      <w:bookmarkStart w:id="5839" w:name="_Toc207722108"/>
      <w:bookmarkStart w:id="5840" w:name="_Toc209520971"/>
      <w:r>
        <w:rPr>
          <w:lang w:eastAsia="zh-CN"/>
        </w:rPr>
        <w:t>8.</w:t>
      </w:r>
      <w:r w:rsidR="004D4A70">
        <w:rPr>
          <w:lang w:eastAsia="zh-CN"/>
        </w:rPr>
        <w:t>5</w:t>
      </w:r>
      <w:r>
        <w:rPr>
          <w:lang w:eastAsia="zh-CN"/>
        </w:rPr>
        <w:t>.2.2.1</w:t>
      </w:r>
      <w:r>
        <w:rPr>
          <w:lang w:eastAsia="zh-CN"/>
        </w:rPr>
        <w:tab/>
        <w:t>Description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6479A9CE" w14:textId="77777777" w:rsidR="00AD269B" w:rsidRPr="00AD3B51" w:rsidRDefault="00AD269B" w:rsidP="00AD269B">
      <w:pPr>
        <w:rPr>
          <w:lang w:eastAsia="zh-CN"/>
        </w:rPr>
      </w:pPr>
      <w:bookmarkStart w:id="584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5842" w:name="_Toc85734367"/>
      <w:bookmarkStart w:id="5843" w:name="_Toc89431666"/>
      <w:bookmarkStart w:id="5844" w:name="_Toc97042478"/>
      <w:bookmarkStart w:id="5845" w:name="_Toc97045622"/>
      <w:bookmarkStart w:id="5846" w:name="_Toc97155367"/>
      <w:bookmarkStart w:id="5847" w:name="_Toc101521507"/>
      <w:bookmarkStart w:id="5848" w:name="_Toc138761786"/>
      <w:bookmarkStart w:id="5849" w:name="_Toc145708001"/>
      <w:bookmarkStart w:id="5850" w:name="_Toc160570494"/>
      <w:bookmarkStart w:id="5851" w:name="_Toc162008090"/>
      <w:bookmarkStart w:id="5852" w:name="_Toc185515757"/>
      <w:bookmarkStart w:id="5853" w:name="_Toc192873065"/>
      <w:bookmarkStart w:id="5854" w:name="_Toc200970778"/>
      <w:bookmarkStart w:id="5855" w:name="_Toc207722109"/>
      <w:bookmarkStart w:id="5856" w:name="_Toc209520972"/>
      <w:r>
        <w:rPr>
          <w:lang w:eastAsia="zh-CN"/>
        </w:rPr>
        <w:t>8.</w:t>
      </w:r>
      <w:r w:rsidR="004D4A70">
        <w:rPr>
          <w:lang w:eastAsia="zh-CN"/>
        </w:rPr>
        <w:t>5</w:t>
      </w:r>
      <w:r>
        <w:rPr>
          <w:lang w:eastAsia="zh-CN"/>
        </w:rPr>
        <w:t>.2.2.2</w:t>
      </w:r>
      <w:r>
        <w:rPr>
          <w:lang w:eastAsia="zh-CN"/>
        </w:rPr>
        <w:tab/>
        <w:t>Resource Definition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57D922E" w14:textId="4A6CA664" w:rsidR="00AD269B" w:rsidRDefault="00AD269B" w:rsidP="00AD269B">
      <w:pPr>
        <w:rPr>
          <w:lang w:eastAsia="zh-CN"/>
        </w:rPr>
      </w:pPr>
      <w:bookmarkStart w:id="585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5858" w:name="_Toc85734368"/>
      <w:bookmarkStart w:id="5859" w:name="_Toc89431667"/>
      <w:bookmarkStart w:id="5860" w:name="_Toc97042479"/>
      <w:bookmarkStart w:id="5861" w:name="_Toc97045623"/>
      <w:bookmarkStart w:id="5862" w:name="_Toc97155368"/>
      <w:bookmarkStart w:id="5863" w:name="_Toc101521508"/>
      <w:bookmarkStart w:id="5864" w:name="_Toc138761787"/>
      <w:bookmarkStart w:id="5865" w:name="_Toc145708002"/>
      <w:bookmarkStart w:id="5866" w:name="_Toc160570495"/>
      <w:bookmarkStart w:id="5867" w:name="_Toc162008091"/>
      <w:bookmarkStart w:id="5868" w:name="_Toc185515758"/>
      <w:bookmarkStart w:id="5869" w:name="_Toc192873066"/>
      <w:bookmarkStart w:id="5870" w:name="_Toc200970779"/>
      <w:bookmarkStart w:id="5871" w:name="_Toc207722110"/>
      <w:bookmarkStart w:id="5872" w:name="_Toc209520973"/>
      <w:r>
        <w:rPr>
          <w:lang w:eastAsia="zh-CN"/>
        </w:rPr>
        <w:t>8.</w:t>
      </w:r>
      <w:r w:rsidR="00E26693">
        <w:rPr>
          <w:lang w:eastAsia="zh-CN"/>
        </w:rPr>
        <w:t>5</w:t>
      </w:r>
      <w:r>
        <w:rPr>
          <w:lang w:eastAsia="zh-CN"/>
        </w:rPr>
        <w:t>.2.2.3</w:t>
      </w:r>
      <w:r>
        <w:rPr>
          <w:lang w:eastAsia="zh-CN"/>
        </w:rPr>
        <w:tab/>
        <w:t>Resource Standard Methods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5F1657F" w14:textId="36B8DEEE" w:rsidR="00AD269B" w:rsidRDefault="00AD269B" w:rsidP="00AD269B">
      <w:pPr>
        <w:pStyle w:val="Heading6"/>
        <w:rPr>
          <w:lang w:eastAsia="zh-CN"/>
        </w:rPr>
      </w:pPr>
      <w:bookmarkStart w:id="5873" w:name="_Toc85734369"/>
      <w:bookmarkStart w:id="5874" w:name="_Toc89431668"/>
      <w:bookmarkStart w:id="5875" w:name="_Toc97042480"/>
      <w:bookmarkStart w:id="5876" w:name="_Toc97045624"/>
      <w:bookmarkStart w:id="5877" w:name="_Toc97155369"/>
      <w:bookmarkStart w:id="5878" w:name="_Toc101521509"/>
      <w:bookmarkStart w:id="5879" w:name="_Toc138761788"/>
      <w:bookmarkStart w:id="5880" w:name="_Toc145708003"/>
      <w:bookmarkStart w:id="5881" w:name="_Toc160570496"/>
      <w:bookmarkStart w:id="5882" w:name="_Toc162008092"/>
      <w:bookmarkStart w:id="5883" w:name="_Toc185515759"/>
      <w:bookmarkStart w:id="5884" w:name="_Toc192873067"/>
      <w:bookmarkStart w:id="5885" w:name="_Toc200970780"/>
      <w:bookmarkStart w:id="5886" w:name="_Toc207722111"/>
      <w:bookmarkStart w:id="5887" w:name="_Toc65839242"/>
      <w:bookmarkStart w:id="5888" w:name="_Toc209520974"/>
      <w:r>
        <w:rPr>
          <w:lang w:eastAsia="zh-CN"/>
        </w:rPr>
        <w:t>8.</w:t>
      </w:r>
      <w:r w:rsidR="00E26693">
        <w:rPr>
          <w:lang w:eastAsia="zh-CN"/>
        </w:rPr>
        <w:t>5</w:t>
      </w:r>
      <w:r>
        <w:rPr>
          <w:lang w:eastAsia="zh-CN"/>
        </w:rPr>
        <w:t>.2.2.3.1</w:t>
      </w:r>
      <w:r>
        <w:rPr>
          <w:lang w:eastAsia="zh-CN"/>
        </w:rPr>
        <w:tab/>
        <w:t>POST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5889" w:name="_Toc85734370"/>
      <w:bookmarkStart w:id="5890" w:name="_Toc89431669"/>
      <w:bookmarkStart w:id="5891" w:name="_Toc97042481"/>
      <w:bookmarkStart w:id="5892" w:name="_Toc97045625"/>
      <w:bookmarkStart w:id="5893" w:name="_Toc97155370"/>
      <w:bookmarkStart w:id="5894" w:name="_Toc101521510"/>
      <w:bookmarkStart w:id="5895" w:name="_Toc138761789"/>
      <w:bookmarkStart w:id="5896" w:name="_Toc145708004"/>
      <w:bookmarkStart w:id="5897" w:name="_Toc160570497"/>
      <w:bookmarkStart w:id="5898" w:name="_Toc162008093"/>
      <w:bookmarkStart w:id="5899" w:name="_Toc185515760"/>
      <w:bookmarkStart w:id="5900" w:name="_Toc192873068"/>
      <w:bookmarkStart w:id="5901" w:name="_Toc200970781"/>
      <w:bookmarkStart w:id="5902" w:name="_Toc207722112"/>
      <w:bookmarkStart w:id="5903" w:name="_Toc209520975"/>
      <w:r>
        <w:rPr>
          <w:lang w:eastAsia="zh-CN"/>
        </w:rPr>
        <w:t>8.5.2.2.3.2</w:t>
      </w:r>
      <w:r>
        <w:rPr>
          <w:lang w:eastAsia="zh-CN"/>
        </w:rPr>
        <w:tab/>
        <w:t>GET</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5904" w:name="_Toc85734371"/>
      <w:bookmarkStart w:id="5905" w:name="_Toc89431670"/>
      <w:bookmarkStart w:id="5906" w:name="_Toc97042482"/>
      <w:bookmarkStart w:id="5907" w:name="_Toc97045626"/>
      <w:bookmarkStart w:id="5908" w:name="_Toc97155371"/>
      <w:bookmarkStart w:id="5909" w:name="_Toc101521511"/>
      <w:bookmarkStart w:id="5910" w:name="_Toc138761790"/>
      <w:bookmarkStart w:id="5911" w:name="_Toc145708005"/>
      <w:bookmarkStart w:id="5912" w:name="_Toc160570498"/>
      <w:bookmarkStart w:id="5913" w:name="_Toc162008094"/>
      <w:bookmarkStart w:id="5914" w:name="_Toc185515761"/>
      <w:bookmarkStart w:id="5915" w:name="_Toc192873069"/>
      <w:bookmarkStart w:id="5916" w:name="_Toc200970782"/>
      <w:bookmarkStart w:id="5917" w:name="_Toc207722113"/>
      <w:bookmarkStart w:id="5918" w:name="_Toc209520976"/>
      <w:r>
        <w:rPr>
          <w:lang w:eastAsia="zh-CN"/>
        </w:rPr>
        <w:t>8.</w:t>
      </w:r>
      <w:r w:rsidR="00E26693">
        <w:rPr>
          <w:lang w:eastAsia="zh-CN"/>
        </w:rPr>
        <w:t>5</w:t>
      </w:r>
      <w:r>
        <w:rPr>
          <w:lang w:eastAsia="zh-CN"/>
        </w:rPr>
        <w:t>.2.2.4</w:t>
      </w:r>
      <w:r>
        <w:rPr>
          <w:lang w:eastAsia="zh-CN"/>
        </w:rPr>
        <w:tab/>
        <w:t>Resource Custom Operations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CEC88CC" w14:textId="77777777" w:rsidR="00AD269B" w:rsidRDefault="00AD269B" w:rsidP="00AD269B">
      <w:r>
        <w:t>None.</w:t>
      </w:r>
    </w:p>
    <w:p w14:paraId="7948F237" w14:textId="4118A0C9" w:rsidR="00AD269B" w:rsidRDefault="00AD269B" w:rsidP="00AD269B">
      <w:pPr>
        <w:pStyle w:val="Heading4"/>
      </w:pPr>
      <w:bookmarkStart w:id="5919" w:name="_Toc85734372"/>
      <w:bookmarkStart w:id="5920" w:name="_Toc89431671"/>
      <w:bookmarkStart w:id="5921" w:name="_Toc97042483"/>
      <w:bookmarkStart w:id="5922" w:name="_Toc97045627"/>
      <w:bookmarkStart w:id="5923" w:name="_Toc97155372"/>
      <w:bookmarkStart w:id="5924" w:name="_Toc101521512"/>
      <w:bookmarkStart w:id="5925" w:name="_Toc138761791"/>
      <w:bookmarkStart w:id="5926" w:name="_Toc145708006"/>
      <w:bookmarkStart w:id="5927" w:name="_Toc160570499"/>
      <w:bookmarkStart w:id="5928" w:name="_Toc162008095"/>
      <w:bookmarkStart w:id="5929" w:name="_Toc185515762"/>
      <w:bookmarkStart w:id="5930" w:name="_Toc192873070"/>
      <w:bookmarkStart w:id="5931" w:name="_Toc200970783"/>
      <w:bookmarkStart w:id="5932" w:name="_Toc207722114"/>
      <w:bookmarkStart w:id="5933" w:name="_Toc65839248"/>
      <w:bookmarkStart w:id="5934" w:name="_Toc209520977"/>
      <w:bookmarkEnd w:id="5887"/>
      <w:r>
        <w:t>8.</w:t>
      </w:r>
      <w:r w:rsidR="00E26693">
        <w:t>5</w:t>
      </w:r>
      <w:r>
        <w:t>.2.3</w:t>
      </w:r>
      <w:r>
        <w:tab/>
        <w:t>Resource</w:t>
      </w:r>
      <w:r w:rsidRPr="00831458">
        <w:t xml:space="preserve">: </w:t>
      </w:r>
      <w:r>
        <w:t>Individual Session with QoS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4"/>
    </w:p>
    <w:p w14:paraId="7E812EB3" w14:textId="1405F524" w:rsidR="00AD269B" w:rsidRPr="00C14CE6" w:rsidRDefault="00AD269B" w:rsidP="00AD269B">
      <w:pPr>
        <w:pStyle w:val="Heading5"/>
        <w:rPr>
          <w:lang w:eastAsia="zh-CN"/>
        </w:rPr>
      </w:pPr>
      <w:bookmarkStart w:id="5935" w:name="_Toc85734373"/>
      <w:bookmarkStart w:id="5936" w:name="_Toc89431672"/>
      <w:bookmarkStart w:id="5937" w:name="_Toc97042484"/>
      <w:bookmarkStart w:id="5938" w:name="_Toc97045628"/>
      <w:bookmarkStart w:id="5939" w:name="_Toc97155373"/>
      <w:bookmarkStart w:id="5940" w:name="_Toc101521513"/>
      <w:bookmarkStart w:id="5941" w:name="_Toc138761792"/>
      <w:bookmarkStart w:id="5942" w:name="_Toc145708007"/>
      <w:bookmarkStart w:id="5943" w:name="_Toc160570500"/>
      <w:bookmarkStart w:id="5944" w:name="_Toc162008096"/>
      <w:bookmarkStart w:id="5945" w:name="_Toc185515763"/>
      <w:bookmarkStart w:id="5946" w:name="_Toc192873071"/>
      <w:bookmarkStart w:id="5947" w:name="_Toc200970784"/>
      <w:bookmarkStart w:id="5948" w:name="_Toc207722115"/>
      <w:bookmarkStart w:id="5949" w:name="_Toc209520978"/>
      <w:r>
        <w:rPr>
          <w:lang w:eastAsia="zh-CN"/>
        </w:rPr>
        <w:t>8.</w:t>
      </w:r>
      <w:r w:rsidR="00E26693">
        <w:rPr>
          <w:lang w:eastAsia="zh-CN"/>
        </w:rPr>
        <w:t>5</w:t>
      </w:r>
      <w:r>
        <w:rPr>
          <w:lang w:eastAsia="zh-CN"/>
        </w:rPr>
        <w:t>.2.3.1</w:t>
      </w:r>
      <w:r>
        <w:rPr>
          <w:lang w:eastAsia="zh-CN"/>
        </w:rPr>
        <w:tab/>
        <w:t>Description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5950" w:name="_Toc85734374"/>
      <w:bookmarkStart w:id="5951" w:name="_Toc89431673"/>
      <w:bookmarkStart w:id="5952" w:name="_Toc97042485"/>
      <w:bookmarkStart w:id="5953" w:name="_Toc97045629"/>
      <w:bookmarkStart w:id="5954" w:name="_Toc97155374"/>
      <w:bookmarkStart w:id="5955" w:name="_Toc101521514"/>
      <w:bookmarkStart w:id="5956" w:name="_Toc138761793"/>
      <w:bookmarkStart w:id="5957" w:name="_Toc145708008"/>
      <w:bookmarkStart w:id="5958" w:name="_Toc160570501"/>
      <w:bookmarkStart w:id="5959" w:name="_Toc162008097"/>
      <w:bookmarkStart w:id="5960" w:name="_Toc185515764"/>
      <w:bookmarkStart w:id="5961" w:name="_Toc192873072"/>
      <w:bookmarkStart w:id="5962" w:name="_Toc200970785"/>
      <w:bookmarkStart w:id="5963" w:name="_Toc207722116"/>
      <w:bookmarkStart w:id="5964" w:name="_Toc209520979"/>
      <w:r>
        <w:rPr>
          <w:lang w:eastAsia="zh-CN"/>
        </w:rPr>
        <w:t>8.</w:t>
      </w:r>
      <w:r w:rsidR="00E26693">
        <w:rPr>
          <w:lang w:eastAsia="zh-CN"/>
        </w:rPr>
        <w:t>5</w:t>
      </w:r>
      <w:r>
        <w:rPr>
          <w:lang w:eastAsia="zh-CN"/>
        </w:rPr>
        <w:t>.2.3.2</w:t>
      </w:r>
      <w:r>
        <w:rPr>
          <w:lang w:eastAsia="zh-CN"/>
        </w:rPr>
        <w:tab/>
        <w:t>Resource Definition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5965" w:name="_Toc85734375"/>
      <w:bookmarkStart w:id="5966" w:name="_Toc89431674"/>
      <w:bookmarkStart w:id="5967" w:name="_Toc97042486"/>
      <w:bookmarkStart w:id="5968" w:name="_Toc97045630"/>
      <w:bookmarkStart w:id="5969" w:name="_Toc97155375"/>
      <w:bookmarkStart w:id="5970" w:name="_Toc101521515"/>
      <w:bookmarkStart w:id="5971" w:name="_Toc138761794"/>
      <w:bookmarkStart w:id="5972" w:name="_Toc145708009"/>
      <w:bookmarkStart w:id="5973" w:name="_Toc160570502"/>
      <w:bookmarkStart w:id="5974" w:name="_Toc162008098"/>
      <w:bookmarkStart w:id="5975" w:name="_Toc185515765"/>
      <w:bookmarkStart w:id="5976" w:name="_Toc192873073"/>
      <w:bookmarkStart w:id="5977" w:name="_Toc200970786"/>
      <w:bookmarkStart w:id="5978" w:name="_Toc207722117"/>
      <w:bookmarkStart w:id="5979" w:name="_Toc209520980"/>
      <w:r>
        <w:rPr>
          <w:lang w:eastAsia="zh-CN"/>
        </w:rPr>
        <w:lastRenderedPageBreak/>
        <w:t>8.</w:t>
      </w:r>
      <w:r w:rsidR="00E26693">
        <w:rPr>
          <w:lang w:eastAsia="zh-CN"/>
        </w:rPr>
        <w:t>5</w:t>
      </w:r>
      <w:r>
        <w:rPr>
          <w:lang w:eastAsia="zh-CN"/>
        </w:rPr>
        <w:t>.2.3.3</w:t>
      </w:r>
      <w:r>
        <w:rPr>
          <w:lang w:eastAsia="zh-CN"/>
        </w:rPr>
        <w:tab/>
        <w:t>Resource Standard Methods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86ACE98" w14:textId="2AB904F8" w:rsidR="00AD269B" w:rsidRDefault="00AD269B" w:rsidP="00AD269B">
      <w:pPr>
        <w:pStyle w:val="Heading6"/>
        <w:rPr>
          <w:lang w:eastAsia="zh-CN"/>
        </w:rPr>
      </w:pPr>
      <w:bookmarkStart w:id="5980" w:name="_Toc85734376"/>
      <w:bookmarkStart w:id="5981" w:name="_Toc89431675"/>
      <w:bookmarkStart w:id="5982" w:name="_Toc97042487"/>
      <w:bookmarkStart w:id="5983" w:name="_Toc97045631"/>
      <w:bookmarkStart w:id="5984" w:name="_Toc97155376"/>
      <w:bookmarkStart w:id="5985" w:name="_Toc101521516"/>
      <w:bookmarkStart w:id="5986" w:name="_Toc138761795"/>
      <w:bookmarkStart w:id="5987" w:name="_Toc145708010"/>
      <w:bookmarkStart w:id="5988" w:name="_Toc160570503"/>
      <w:bookmarkStart w:id="5989" w:name="_Toc162008099"/>
      <w:bookmarkStart w:id="5990" w:name="_Toc185515766"/>
      <w:bookmarkStart w:id="5991" w:name="_Toc192873074"/>
      <w:bookmarkStart w:id="5992" w:name="_Toc200970787"/>
      <w:bookmarkStart w:id="5993" w:name="_Toc207722118"/>
      <w:bookmarkStart w:id="5994" w:name="_Toc209520981"/>
      <w:r>
        <w:rPr>
          <w:lang w:eastAsia="zh-CN"/>
        </w:rPr>
        <w:t>8.</w:t>
      </w:r>
      <w:r w:rsidR="00E26693">
        <w:rPr>
          <w:lang w:eastAsia="zh-CN"/>
        </w:rPr>
        <w:t>5</w:t>
      </w:r>
      <w:r>
        <w:rPr>
          <w:lang w:eastAsia="zh-CN"/>
        </w:rPr>
        <w:t>.2.3.3.1</w:t>
      </w:r>
      <w:r>
        <w:rPr>
          <w:lang w:eastAsia="zh-CN"/>
        </w:rPr>
        <w:tab/>
        <w:t>PATCH</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995" w:name="_Toc85734377"/>
      <w:bookmarkStart w:id="5996" w:name="_Toc89431676"/>
      <w:bookmarkStart w:id="5997" w:name="_Toc97042488"/>
      <w:bookmarkStart w:id="5998" w:name="_Toc97045632"/>
      <w:bookmarkStart w:id="5999" w:name="_Toc97155377"/>
      <w:bookmarkStart w:id="6000" w:name="_Toc101521517"/>
      <w:bookmarkStart w:id="6001" w:name="_Toc138761796"/>
      <w:bookmarkStart w:id="6002" w:name="_Toc145708011"/>
      <w:bookmarkStart w:id="6003" w:name="_Toc160570504"/>
      <w:bookmarkStart w:id="6004" w:name="_Toc162008100"/>
      <w:bookmarkStart w:id="6005" w:name="_Toc185515767"/>
      <w:bookmarkStart w:id="6006" w:name="_Toc192873075"/>
      <w:bookmarkStart w:id="6007" w:name="_Toc200970788"/>
      <w:bookmarkStart w:id="6008" w:name="_Toc207722119"/>
      <w:bookmarkStart w:id="6009" w:name="_Toc209520982"/>
      <w:r>
        <w:rPr>
          <w:lang w:eastAsia="zh-CN"/>
        </w:rPr>
        <w:t>8.</w:t>
      </w:r>
      <w:r w:rsidR="00E26693">
        <w:rPr>
          <w:lang w:eastAsia="zh-CN"/>
        </w:rPr>
        <w:t>5</w:t>
      </w:r>
      <w:r>
        <w:rPr>
          <w:lang w:eastAsia="zh-CN"/>
        </w:rPr>
        <w:t>.2.3.3.2</w:t>
      </w:r>
      <w:r>
        <w:rPr>
          <w:lang w:eastAsia="zh-CN"/>
        </w:rPr>
        <w:tab/>
        <w:t>PUT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010" w:name="_Toc85734378"/>
      <w:bookmarkStart w:id="6011" w:name="_Toc89431677"/>
      <w:bookmarkStart w:id="6012" w:name="_Toc97042489"/>
      <w:bookmarkStart w:id="6013" w:name="_Toc97045633"/>
      <w:bookmarkStart w:id="6014" w:name="_Toc97155378"/>
      <w:bookmarkStart w:id="6015" w:name="_Toc101521518"/>
      <w:bookmarkStart w:id="6016" w:name="_Toc138761797"/>
      <w:bookmarkStart w:id="6017" w:name="_Toc145708012"/>
      <w:bookmarkStart w:id="6018" w:name="_Toc160570505"/>
      <w:bookmarkStart w:id="6019" w:name="_Toc162008101"/>
      <w:bookmarkStart w:id="6020" w:name="_Toc185515768"/>
      <w:bookmarkStart w:id="6021" w:name="_Toc192873076"/>
      <w:bookmarkStart w:id="6022" w:name="_Toc200970789"/>
      <w:bookmarkStart w:id="6023" w:name="_Toc207722120"/>
      <w:bookmarkStart w:id="6024" w:name="_Toc209520983"/>
      <w:r>
        <w:rPr>
          <w:lang w:eastAsia="zh-CN"/>
        </w:rPr>
        <w:t>8.</w:t>
      </w:r>
      <w:r w:rsidR="008575FC">
        <w:rPr>
          <w:lang w:eastAsia="zh-CN"/>
        </w:rPr>
        <w:t>5</w:t>
      </w:r>
      <w:r>
        <w:rPr>
          <w:lang w:eastAsia="zh-CN"/>
        </w:rPr>
        <w:t>.2.3.3.3</w:t>
      </w:r>
      <w:r>
        <w:rPr>
          <w:lang w:eastAsia="zh-CN"/>
        </w:rPr>
        <w:tab/>
        <w:t>DELETE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025" w:name="_Toc85734379"/>
      <w:bookmarkStart w:id="6026" w:name="_Toc89431678"/>
      <w:bookmarkStart w:id="6027" w:name="_Toc97042490"/>
      <w:bookmarkStart w:id="6028" w:name="_Toc97045634"/>
      <w:bookmarkStart w:id="6029" w:name="_Toc97155379"/>
      <w:bookmarkStart w:id="6030" w:name="_Toc101521519"/>
      <w:bookmarkStart w:id="6031" w:name="_Toc138761798"/>
      <w:bookmarkStart w:id="6032" w:name="_Toc145708013"/>
      <w:bookmarkStart w:id="6033" w:name="_Toc160570506"/>
      <w:bookmarkStart w:id="6034" w:name="_Toc162008102"/>
      <w:bookmarkStart w:id="6035" w:name="_Toc185515769"/>
      <w:bookmarkStart w:id="6036" w:name="_Toc192873077"/>
      <w:bookmarkStart w:id="6037" w:name="_Toc200970790"/>
      <w:bookmarkStart w:id="6038" w:name="_Toc207722121"/>
      <w:bookmarkStart w:id="6039" w:name="_Toc209520984"/>
      <w:r>
        <w:rPr>
          <w:lang w:eastAsia="zh-CN"/>
        </w:rPr>
        <w:t>8.5.2.3.3.4</w:t>
      </w:r>
      <w:r>
        <w:rPr>
          <w:lang w:eastAsia="zh-CN"/>
        </w:rPr>
        <w:tab/>
        <w:t>GET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040" w:name="_Toc85734380"/>
      <w:bookmarkStart w:id="6041" w:name="_Toc89431679"/>
      <w:bookmarkStart w:id="6042" w:name="_Toc97042491"/>
      <w:bookmarkStart w:id="6043" w:name="_Toc97045635"/>
      <w:bookmarkStart w:id="6044" w:name="_Toc97155380"/>
      <w:bookmarkStart w:id="6045" w:name="_Toc101521520"/>
      <w:bookmarkStart w:id="6046" w:name="_Toc138761799"/>
      <w:bookmarkStart w:id="6047" w:name="_Toc145708014"/>
      <w:bookmarkStart w:id="6048" w:name="_Toc160570507"/>
      <w:bookmarkStart w:id="6049" w:name="_Toc162008103"/>
      <w:bookmarkStart w:id="6050" w:name="_Toc185515770"/>
      <w:bookmarkStart w:id="6051" w:name="_Toc192873078"/>
      <w:bookmarkStart w:id="6052" w:name="_Toc200970791"/>
      <w:bookmarkStart w:id="6053" w:name="_Toc207722122"/>
      <w:bookmarkStart w:id="6054" w:name="_Toc209520985"/>
      <w:r>
        <w:rPr>
          <w:lang w:eastAsia="zh-CN"/>
        </w:rPr>
        <w:lastRenderedPageBreak/>
        <w:t>8.</w:t>
      </w:r>
      <w:r w:rsidR="008575FC">
        <w:rPr>
          <w:lang w:eastAsia="zh-CN"/>
        </w:rPr>
        <w:t>5</w:t>
      </w:r>
      <w:r>
        <w:rPr>
          <w:lang w:eastAsia="zh-CN"/>
        </w:rPr>
        <w:t>.2.3.4</w:t>
      </w:r>
      <w:r>
        <w:rPr>
          <w:lang w:eastAsia="zh-CN"/>
        </w:rPr>
        <w:tab/>
        <w:t>Resource Custom Operations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977EB96" w14:textId="77777777" w:rsidR="00AD269B" w:rsidRDefault="00AD269B" w:rsidP="00AD269B">
      <w:r>
        <w:t>None.</w:t>
      </w:r>
    </w:p>
    <w:p w14:paraId="6895D26D" w14:textId="292E67E8" w:rsidR="00AD269B" w:rsidRDefault="00AD269B" w:rsidP="00AD269B">
      <w:pPr>
        <w:pStyle w:val="Heading3"/>
      </w:pPr>
      <w:bookmarkStart w:id="6055" w:name="_Toc85734381"/>
      <w:bookmarkStart w:id="6056" w:name="_Toc89431680"/>
      <w:bookmarkStart w:id="6057" w:name="_Toc97042492"/>
      <w:bookmarkStart w:id="6058" w:name="_Toc97045636"/>
      <w:bookmarkStart w:id="6059" w:name="_Toc97155381"/>
      <w:bookmarkStart w:id="6060" w:name="_Toc101521521"/>
      <w:bookmarkStart w:id="6061" w:name="_Toc138761800"/>
      <w:bookmarkStart w:id="6062" w:name="_Toc145708015"/>
      <w:bookmarkStart w:id="6063" w:name="_Toc160570508"/>
      <w:bookmarkStart w:id="6064" w:name="_Toc162008104"/>
      <w:bookmarkStart w:id="6065" w:name="_Toc185515771"/>
      <w:bookmarkStart w:id="6066" w:name="_Toc192873079"/>
      <w:bookmarkStart w:id="6067" w:name="_Toc200970792"/>
      <w:bookmarkStart w:id="6068" w:name="_Toc207722123"/>
      <w:bookmarkStart w:id="6069" w:name="_Toc209520986"/>
      <w:r>
        <w:t>8.</w:t>
      </w:r>
      <w:r w:rsidR="008575FC">
        <w:t>5</w:t>
      </w:r>
      <w:r>
        <w:t>.3</w:t>
      </w:r>
      <w:r>
        <w:tab/>
        <w:t>Custom Operations without associated resources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070" w:name="_Toc85734382"/>
      <w:bookmarkStart w:id="6071" w:name="_Toc89431681"/>
      <w:bookmarkStart w:id="6072" w:name="_Toc97042493"/>
      <w:bookmarkStart w:id="6073" w:name="_Toc97045637"/>
      <w:bookmarkStart w:id="6074" w:name="_Toc97155382"/>
      <w:bookmarkStart w:id="6075" w:name="_Toc101521522"/>
      <w:bookmarkStart w:id="6076" w:name="_Toc138761801"/>
      <w:bookmarkStart w:id="6077" w:name="_Toc145708016"/>
      <w:bookmarkStart w:id="6078" w:name="_Toc160570509"/>
      <w:bookmarkStart w:id="6079" w:name="_Toc162008105"/>
      <w:bookmarkStart w:id="6080" w:name="_Toc185515772"/>
      <w:bookmarkStart w:id="6081" w:name="_Toc192873080"/>
      <w:bookmarkStart w:id="6082" w:name="_Toc200970793"/>
      <w:bookmarkStart w:id="6083" w:name="_Toc207722124"/>
      <w:bookmarkStart w:id="6084" w:name="_Toc209520987"/>
      <w:r>
        <w:t>8.</w:t>
      </w:r>
      <w:r w:rsidR="008575FC">
        <w:t>5</w:t>
      </w:r>
      <w:r>
        <w:t>.4</w:t>
      </w:r>
      <w:r>
        <w:tab/>
        <w:t>Notifications</w:t>
      </w:r>
      <w:bookmarkEnd w:id="5933"/>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8F92868" w14:textId="7A6940B1" w:rsidR="00AD269B" w:rsidRPr="00AF7276" w:rsidRDefault="00AD269B" w:rsidP="00AD269B">
      <w:pPr>
        <w:pStyle w:val="Heading4"/>
      </w:pPr>
      <w:bookmarkStart w:id="6085" w:name="_Toc65839249"/>
      <w:bookmarkStart w:id="6086" w:name="_Toc85734383"/>
      <w:bookmarkStart w:id="6087" w:name="_Toc89431682"/>
      <w:bookmarkStart w:id="6088" w:name="_Toc97042494"/>
      <w:bookmarkStart w:id="6089" w:name="_Toc97045638"/>
      <w:bookmarkStart w:id="6090" w:name="_Toc97155383"/>
      <w:bookmarkStart w:id="6091" w:name="_Toc101521523"/>
      <w:bookmarkStart w:id="6092" w:name="_Toc138761802"/>
      <w:bookmarkStart w:id="6093" w:name="_Toc145708017"/>
      <w:bookmarkStart w:id="6094" w:name="_Toc160570510"/>
      <w:bookmarkStart w:id="6095" w:name="_Toc162008106"/>
      <w:bookmarkStart w:id="6096" w:name="_Toc185515773"/>
      <w:bookmarkStart w:id="6097" w:name="_Toc192873081"/>
      <w:bookmarkStart w:id="6098" w:name="_Toc200970794"/>
      <w:bookmarkStart w:id="6099" w:name="_Toc207722125"/>
      <w:bookmarkStart w:id="6100" w:name="_Toc209520988"/>
      <w:r>
        <w:t>8.</w:t>
      </w:r>
      <w:r w:rsidR="008575FC">
        <w:t>5</w:t>
      </w:r>
      <w:r w:rsidRPr="00AF7276">
        <w:t>.</w:t>
      </w:r>
      <w:r>
        <w:t>4</w:t>
      </w:r>
      <w:r w:rsidRPr="00AF7276">
        <w:t>.1</w:t>
      </w:r>
      <w:r w:rsidRPr="00AF7276">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101" w:name="_Toc65839250"/>
      <w:bookmarkStart w:id="6102" w:name="_Toc85734384"/>
      <w:bookmarkStart w:id="6103" w:name="_Toc89431683"/>
      <w:bookmarkStart w:id="6104" w:name="_Toc97042495"/>
      <w:bookmarkStart w:id="6105" w:name="_Toc97045639"/>
      <w:bookmarkStart w:id="6106" w:name="_Toc97155384"/>
      <w:bookmarkStart w:id="6107" w:name="_Toc101521524"/>
      <w:bookmarkStart w:id="6108" w:name="_Toc138761803"/>
      <w:bookmarkStart w:id="6109" w:name="_Toc145708018"/>
      <w:bookmarkStart w:id="6110" w:name="_Toc160570511"/>
      <w:bookmarkStart w:id="6111" w:name="_Toc162008107"/>
      <w:bookmarkStart w:id="6112" w:name="_Toc185515774"/>
      <w:bookmarkStart w:id="6113" w:name="_Toc192873082"/>
      <w:bookmarkStart w:id="6114" w:name="_Toc200970795"/>
      <w:bookmarkStart w:id="6115" w:name="_Toc207722126"/>
      <w:bookmarkStart w:id="6116" w:name="_Toc209520989"/>
      <w:r>
        <w:rPr>
          <w:lang w:eastAsia="zh-CN"/>
        </w:rPr>
        <w:t>8.</w:t>
      </w:r>
      <w:r w:rsidR="008575FC">
        <w:rPr>
          <w:lang w:eastAsia="zh-CN"/>
        </w:rPr>
        <w:t>5</w:t>
      </w:r>
      <w:r>
        <w:rPr>
          <w:lang w:eastAsia="zh-CN"/>
        </w:rPr>
        <w:t>.4.2</w:t>
      </w:r>
      <w:r>
        <w:rPr>
          <w:lang w:eastAsia="zh-CN"/>
        </w:rPr>
        <w:tab/>
      </w:r>
      <w:bookmarkEnd w:id="6101"/>
      <w:r>
        <w:rPr>
          <w:lang w:eastAsia="zh-CN"/>
        </w:rPr>
        <w:t>User Plane Event Notification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56E6A87" w14:textId="1E6F63F9" w:rsidR="00AD269B" w:rsidRDefault="00AD269B" w:rsidP="00AD269B">
      <w:pPr>
        <w:pStyle w:val="Heading5"/>
        <w:rPr>
          <w:lang w:eastAsia="zh-CN"/>
        </w:rPr>
      </w:pPr>
      <w:bookmarkStart w:id="6117" w:name="_Toc65839251"/>
      <w:bookmarkStart w:id="6118" w:name="_Toc85734385"/>
      <w:bookmarkStart w:id="6119" w:name="_Toc89431684"/>
      <w:bookmarkStart w:id="6120" w:name="_Toc97042496"/>
      <w:bookmarkStart w:id="6121" w:name="_Toc97045640"/>
      <w:bookmarkStart w:id="6122" w:name="_Toc97155385"/>
      <w:bookmarkStart w:id="6123" w:name="_Toc101521525"/>
      <w:bookmarkStart w:id="6124" w:name="_Toc138761804"/>
      <w:bookmarkStart w:id="6125" w:name="_Toc145708019"/>
      <w:bookmarkStart w:id="6126" w:name="_Toc160570512"/>
      <w:bookmarkStart w:id="6127" w:name="_Toc162008108"/>
      <w:bookmarkStart w:id="6128" w:name="_Toc185515775"/>
      <w:bookmarkStart w:id="6129" w:name="_Toc192873083"/>
      <w:bookmarkStart w:id="6130" w:name="_Toc200970796"/>
      <w:bookmarkStart w:id="6131" w:name="_Toc207722127"/>
      <w:bookmarkStart w:id="6132" w:name="_Toc209520990"/>
      <w:r>
        <w:rPr>
          <w:lang w:eastAsia="zh-CN"/>
        </w:rPr>
        <w:t>8.</w:t>
      </w:r>
      <w:r w:rsidR="008575FC">
        <w:rPr>
          <w:lang w:eastAsia="zh-CN"/>
        </w:rPr>
        <w:t>5</w:t>
      </w:r>
      <w:r>
        <w:rPr>
          <w:lang w:eastAsia="zh-CN"/>
        </w:rPr>
        <w:t>.4.2.1</w:t>
      </w:r>
      <w:r>
        <w:rPr>
          <w:lang w:eastAsia="zh-CN"/>
        </w:rPr>
        <w:tab/>
        <w:t>Description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7F982A7" w14:textId="0DB05610" w:rsidR="00AD269B" w:rsidRDefault="00AD269B" w:rsidP="00AD269B">
      <w:pPr>
        <w:pStyle w:val="Heading5"/>
        <w:rPr>
          <w:lang w:eastAsia="zh-CN"/>
        </w:rPr>
      </w:pPr>
      <w:bookmarkStart w:id="6133" w:name="_Toc65839252"/>
      <w:bookmarkStart w:id="6134" w:name="_Toc85734386"/>
      <w:bookmarkStart w:id="6135" w:name="_Toc89431685"/>
      <w:bookmarkStart w:id="6136" w:name="_Toc97042497"/>
      <w:bookmarkStart w:id="6137" w:name="_Toc97045641"/>
      <w:bookmarkStart w:id="6138" w:name="_Toc97155386"/>
      <w:bookmarkStart w:id="6139" w:name="_Toc101521526"/>
      <w:bookmarkStart w:id="6140" w:name="_Toc138761805"/>
      <w:bookmarkStart w:id="6141" w:name="_Toc145708020"/>
      <w:bookmarkStart w:id="6142" w:name="_Toc160570513"/>
      <w:bookmarkStart w:id="6143" w:name="_Toc162008109"/>
      <w:bookmarkStart w:id="6144" w:name="_Toc185515776"/>
      <w:bookmarkStart w:id="6145" w:name="_Toc192873084"/>
      <w:bookmarkStart w:id="6146" w:name="_Toc200970797"/>
      <w:bookmarkStart w:id="6147" w:name="_Toc207722128"/>
      <w:bookmarkStart w:id="6148" w:name="_Toc209520991"/>
      <w:r>
        <w:rPr>
          <w:lang w:eastAsia="zh-CN"/>
        </w:rPr>
        <w:t>8.</w:t>
      </w:r>
      <w:r w:rsidR="008575FC">
        <w:rPr>
          <w:lang w:eastAsia="zh-CN"/>
        </w:rPr>
        <w:t>5</w:t>
      </w:r>
      <w:r>
        <w:rPr>
          <w:lang w:eastAsia="zh-CN"/>
        </w:rPr>
        <w:t>.4.2.2</w:t>
      </w:r>
      <w:r>
        <w:rPr>
          <w:lang w:eastAsia="zh-CN"/>
        </w:rPr>
        <w:tab/>
      </w:r>
      <w:r w:rsidR="00B0153A">
        <w:rPr>
          <w:lang w:eastAsia="zh-CN"/>
        </w:rPr>
        <w:t>TargetURI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149" w:name="_Toc138761806"/>
      <w:bookmarkStart w:id="6150" w:name="_Toc145708021"/>
      <w:bookmarkStart w:id="6151" w:name="_Toc160570514"/>
      <w:bookmarkStart w:id="6152" w:name="_Toc162008110"/>
      <w:bookmarkStart w:id="6153" w:name="_Toc185515777"/>
      <w:bookmarkStart w:id="6154" w:name="_Toc192873085"/>
      <w:bookmarkStart w:id="6155" w:name="_Toc200970798"/>
      <w:bookmarkStart w:id="6156" w:name="_Toc207722129"/>
      <w:bookmarkStart w:id="6157" w:name="_Toc209520992"/>
      <w:r>
        <w:rPr>
          <w:lang w:eastAsia="zh-CN"/>
        </w:rPr>
        <w:t>8.5.4.2.3</w:t>
      </w:r>
      <w:r w:rsidRPr="00986E88">
        <w:rPr>
          <w:noProof/>
        </w:rPr>
        <w:tab/>
        <w:t>Standard Methods</w:t>
      </w:r>
      <w:bookmarkEnd w:id="6149"/>
      <w:bookmarkEnd w:id="6150"/>
      <w:bookmarkEnd w:id="6151"/>
      <w:bookmarkEnd w:id="6152"/>
      <w:bookmarkEnd w:id="6153"/>
      <w:bookmarkEnd w:id="6154"/>
      <w:bookmarkEnd w:id="6155"/>
      <w:bookmarkEnd w:id="6156"/>
      <w:bookmarkEnd w:id="6157"/>
    </w:p>
    <w:p w14:paraId="34DDF84D" w14:textId="77777777" w:rsidR="00B0153A" w:rsidRPr="00986E88" w:rsidRDefault="00B0153A" w:rsidP="006C7EB1">
      <w:pPr>
        <w:pStyle w:val="Heading6"/>
        <w:rPr>
          <w:noProof/>
        </w:rPr>
      </w:pPr>
      <w:bookmarkStart w:id="6158" w:name="_Toc138761807"/>
      <w:bookmarkStart w:id="6159" w:name="_Toc145708022"/>
      <w:bookmarkStart w:id="6160" w:name="_Toc160570515"/>
      <w:bookmarkStart w:id="6161" w:name="_Toc162008111"/>
      <w:bookmarkStart w:id="6162" w:name="_Toc185515778"/>
      <w:bookmarkStart w:id="6163" w:name="_Toc192873086"/>
      <w:bookmarkStart w:id="6164" w:name="_Toc200970799"/>
      <w:bookmarkStart w:id="6165" w:name="_Toc207722130"/>
      <w:bookmarkStart w:id="6166" w:name="_Toc209520993"/>
      <w:r>
        <w:rPr>
          <w:lang w:eastAsia="zh-CN"/>
        </w:rPr>
        <w:t>8.5.4.2.3</w:t>
      </w:r>
      <w:r w:rsidRPr="00986E88">
        <w:rPr>
          <w:noProof/>
        </w:rPr>
        <w:t>.1</w:t>
      </w:r>
      <w:r w:rsidRPr="00986E88">
        <w:rPr>
          <w:noProof/>
        </w:rPr>
        <w:tab/>
        <w:t>POST</w:t>
      </w:r>
      <w:bookmarkEnd w:id="6158"/>
      <w:bookmarkEnd w:id="6159"/>
      <w:bookmarkEnd w:id="6160"/>
      <w:bookmarkEnd w:id="6161"/>
      <w:bookmarkEnd w:id="6162"/>
      <w:bookmarkEnd w:id="6163"/>
      <w:bookmarkEnd w:id="6164"/>
      <w:bookmarkEnd w:id="6165"/>
      <w:bookmarkEnd w:id="616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167" w:name="_Toc65839253"/>
      <w:bookmarkStart w:id="6168" w:name="_Toc85734387"/>
      <w:bookmarkStart w:id="6169" w:name="_Toc89431686"/>
      <w:bookmarkStart w:id="6170" w:name="_Toc97042498"/>
      <w:bookmarkStart w:id="6171" w:name="_Toc97045642"/>
      <w:bookmarkStart w:id="6172" w:name="_Toc97155387"/>
      <w:bookmarkStart w:id="6173" w:name="_Toc101521527"/>
      <w:bookmarkStart w:id="6174" w:name="_Toc138761808"/>
      <w:bookmarkStart w:id="6175" w:name="_Toc145708023"/>
      <w:bookmarkStart w:id="6176" w:name="_Toc160570516"/>
      <w:bookmarkStart w:id="6177" w:name="_Toc162008112"/>
      <w:bookmarkStart w:id="6178" w:name="_Toc185515779"/>
      <w:bookmarkStart w:id="6179" w:name="_Toc192873087"/>
      <w:bookmarkStart w:id="6180" w:name="_Toc200970800"/>
      <w:bookmarkStart w:id="6181" w:name="_Toc207722131"/>
      <w:bookmarkStart w:id="6182" w:name="_Toc209520994"/>
      <w:r>
        <w:t>8.</w:t>
      </w:r>
      <w:r w:rsidR="008575FC">
        <w:t>5</w:t>
      </w:r>
      <w:r>
        <w:t>.5</w:t>
      </w:r>
      <w:r>
        <w:tab/>
        <w:t>Data Model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17F533CE" w14:textId="01A2D3DE" w:rsidR="00AD269B" w:rsidRDefault="00AD269B" w:rsidP="00AD269B">
      <w:pPr>
        <w:pStyle w:val="Heading4"/>
        <w:rPr>
          <w:lang w:eastAsia="zh-CN"/>
        </w:rPr>
      </w:pPr>
      <w:bookmarkStart w:id="6183" w:name="_Toc65839254"/>
      <w:bookmarkStart w:id="6184" w:name="_Toc85734388"/>
      <w:bookmarkStart w:id="6185" w:name="_Toc89431687"/>
      <w:bookmarkStart w:id="6186" w:name="_Toc97042499"/>
      <w:bookmarkStart w:id="6187" w:name="_Toc97045643"/>
      <w:bookmarkStart w:id="6188" w:name="_Toc97155388"/>
      <w:bookmarkStart w:id="6189" w:name="_Toc101521528"/>
      <w:bookmarkStart w:id="6190" w:name="_Toc138761809"/>
      <w:bookmarkStart w:id="6191" w:name="_Toc145708024"/>
      <w:bookmarkStart w:id="6192" w:name="_Toc160570517"/>
      <w:bookmarkStart w:id="6193" w:name="_Toc162008113"/>
      <w:bookmarkStart w:id="6194" w:name="_Toc185515780"/>
      <w:bookmarkStart w:id="6195" w:name="_Toc192873088"/>
      <w:bookmarkStart w:id="6196" w:name="_Toc200970801"/>
      <w:bookmarkStart w:id="6197" w:name="_Toc207722132"/>
      <w:bookmarkStart w:id="6198" w:name="_Toc209520995"/>
      <w:r>
        <w:rPr>
          <w:lang w:eastAsia="zh-CN"/>
        </w:rPr>
        <w:t>8.</w:t>
      </w:r>
      <w:r w:rsidR="008575FC">
        <w:rPr>
          <w:lang w:eastAsia="zh-CN"/>
        </w:rPr>
        <w:t>5</w:t>
      </w:r>
      <w:r>
        <w:rPr>
          <w:lang w:eastAsia="zh-CN"/>
        </w:rPr>
        <w:t>.5.1</w:t>
      </w:r>
      <w:r>
        <w:rPr>
          <w:lang w:eastAsia="zh-CN"/>
        </w:rPr>
        <w:tab/>
        <w:t>General</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tcPr>
          <w:p w14:paraId="30FF63CF" w14:textId="77777777" w:rsidR="00AD269B" w:rsidRPr="001E0D95" w:rsidRDefault="00AD269B" w:rsidP="00571C58">
            <w:pPr>
              <w:pStyle w:val="TAL"/>
            </w:pPr>
            <w:r w:rsidRPr="001E0D95">
              <w:t>Gpsi</w:t>
            </w:r>
          </w:p>
        </w:tc>
        <w:tc>
          <w:tcPr>
            <w:tcW w:w="1848" w:type="dxa"/>
          </w:tcPr>
          <w:p w14:paraId="50A4C4E1" w14:textId="51B9C293" w:rsidR="00AD269B" w:rsidRPr="001E0D95" w:rsidRDefault="00AD269B" w:rsidP="00571C58">
            <w:pPr>
              <w:pStyle w:val="TAL"/>
            </w:pPr>
            <w:r w:rsidRPr="001E0D95">
              <w:t>3GPP TS 29.571 [8]</w:t>
            </w:r>
          </w:p>
        </w:tc>
        <w:tc>
          <w:tcPr>
            <w:tcW w:w="2989" w:type="dxa"/>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tcPr>
          <w:p w14:paraId="11646B5D" w14:textId="77777777" w:rsidR="00AD269B" w:rsidRPr="001E0D95" w:rsidRDefault="00AD269B" w:rsidP="00571C58">
            <w:pPr>
              <w:pStyle w:val="TAL"/>
            </w:pPr>
            <w:r w:rsidRPr="001E0D95">
              <w:t>Ipv4Addr</w:t>
            </w:r>
          </w:p>
        </w:tc>
        <w:tc>
          <w:tcPr>
            <w:tcW w:w="1848" w:type="dxa"/>
          </w:tcPr>
          <w:p w14:paraId="54779AB0" w14:textId="5E6A662E" w:rsidR="00AD269B" w:rsidRPr="001E0D95" w:rsidRDefault="00AD269B" w:rsidP="00571C58">
            <w:pPr>
              <w:pStyle w:val="TAL"/>
            </w:pPr>
            <w:r w:rsidRPr="001E0D95">
              <w:t>3GPP TS 29.122 [6]</w:t>
            </w:r>
          </w:p>
        </w:tc>
        <w:tc>
          <w:tcPr>
            <w:tcW w:w="2989" w:type="dxa"/>
          </w:tcPr>
          <w:p w14:paraId="0B762BDB" w14:textId="77777777" w:rsidR="00AD269B" w:rsidRPr="001E0D95" w:rsidRDefault="00AD269B" w:rsidP="00571C58">
            <w:pPr>
              <w:pStyle w:val="TAL"/>
            </w:pPr>
            <w:r w:rsidRPr="001E0D95">
              <w:t>Identifying the IPv4 address of the UE.</w:t>
            </w:r>
          </w:p>
        </w:tc>
        <w:tc>
          <w:tcPr>
            <w:tcW w:w="2733" w:type="dxa"/>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tcPr>
          <w:p w14:paraId="4E00DEB0" w14:textId="77777777" w:rsidR="00AD269B" w:rsidRPr="001E0D95" w:rsidRDefault="00AD269B" w:rsidP="00571C58">
            <w:pPr>
              <w:pStyle w:val="TAL"/>
            </w:pPr>
            <w:r w:rsidRPr="001E0D95">
              <w:t>Ipv6Addr</w:t>
            </w:r>
          </w:p>
        </w:tc>
        <w:tc>
          <w:tcPr>
            <w:tcW w:w="1848" w:type="dxa"/>
          </w:tcPr>
          <w:p w14:paraId="126BF489" w14:textId="32DED851" w:rsidR="00AD269B" w:rsidRPr="001E0D95" w:rsidRDefault="00AD269B" w:rsidP="00571C58">
            <w:pPr>
              <w:pStyle w:val="TAL"/>
            </w:pPr>
            <w:r w:rsidRPr="001E0D95">
              <w:t>3GPP TS 29.122 [6]</w:t>
            </w:r>
          </w:p>
        </w:tc>
        <w:tc>
          <w:tcPr>
            <w:tcW w:w="2989" w:type="dxa"/>
          </w:tcPr>
          <w:p w14:paraId="5290E324" w14:textId="77777777" w:rsidR="00AD269B" w:rsidRPr="001E0D95" w:rsidRDefault="00AD269B" w:rsidP="00571C58">
            <w:pPr>
              <w:pStyle w:val="TAL"/>
            </w:pPr>
            <w:r w:rsidRPr="001E0D95">
              <w:t>Identifying the IPv6 address of the UE.</w:t>
            </w:r>
          </w:p>
        </w:tc>
        <w:tc>
          <w:tcPr>
            <w:tcW w:w="2733" w:type="dxa"/>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tcPr>
          <w:p w14:paraId="41D81A60" w14:textId="77777777" w:rsidR="00AD269B" w:rsidRPr="001E0D95" w:rsidRDefault="00AD269B" w:rsidP="00571C58">
            <w:pPr>
              <w:pStyle w:val="TAL"/>
            </w:pPr>
            <w:r w:rsidRPr="001E0D95">
              <w:t>UserPlaneEvent</w:t>
            </w:r>
          </w:p>
        </w:tc>
        <w:tc>
          <w:tcPr>
            <w:tcW w:w="1848" w:type="dxa"/>
          </w:tcPr>
          <w:p w14:paraId="1A78A952" w14:textId="2A1D5A98" w:rsidR="00AD269B" w:rsidRPr="001E0D95" w:rsidRDefault="00AD269B" w:rsidP="00571C58">
            <w:pPr>
              <w:pStyle w:val="TAL"/>
            </w:pPr>
            <w:r w:rsidRPr="001E0D95">
              <w:t>3GPP TS 29.122 [6]</w:t>
            </w:r>
          </w:p>
        </w:tc>
        <w:tc>
          <w:tcPr>
            <w:tcW w:w="2989" w:type="dxa"/>
          </w:tcPr>
          <w:p w14:paraId="22047D77" w14:textId="77777777" w:rsidR="00AD269B" w:rsidRPr="001E0D95" w:rsidRDefault="00AD269B" w:rsidP="00571C58">
            <w:pPr>
              <w:pStyle w:val="TAL"/>
            </w:pPr>
            <w:r w:rsidRPr="001E0D95">
              <w:t>Indicates the event reported by the EES.</w:t>
            </w:r>
          </w:p>
        </w:tc>
        <w:tc>
          <w:tcPr>
            <w:tcW w:w="2733" w:type="dxa"/>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tcPr>
          <w:p w14:paraId="484A0088" w14:textId="77777777" w:rsidR="00AD269B" w:rsidRPr="001E0D95" w:rsidRDefault="00AD269B" w:rsidP="00571C58">
            <w:pPr>
              <w:pStyle w:val="TAL"/>
            </w:pPr>
            <w:r w:rsidRPr="001E0D95">
              <w:t>SponsorInformation</w:t>
            </w:r>
          </w:p>
        </w:tc>
        <w:tc>
          <w:tcPr>
            <w:tcW w:w="1848" w:type="dxa"/>
          </w:tcPr>
          <w:p w14:paraId="5A034728" w14:textId="4329316A" w:rsidR="00AD269B" w:rsidRPr="001E0D95" w:rsidRDefault="00AD269B" w:rsidP="00571C58">
            <w:pPr>
              <w:pStyle w:val="TAL"/>
            </w:pPr>
            <w:r w:rsidRPr="001E0D95">
              <w:t>3GPP TS 29.122 [6]</w:t>
            </w:r>
          </w:p>
        </w:tc>
        <w:tc>
          <w:tcPr>
            <w:tcW w:w="2989" w:type="dxa"/>
          </w:tcPr>
          <w:p w14:paraId="4ACDBCFF" w14:textId="77777777" w:rsidR="00AD269B" w:rsidRPr="001E0D95" w:rsidRDefault="00AD269B" w:rsidP="00571C58">
            <w:pPr>
              <w:pStyle w:val="TAL"/>
            </w:pPr>
            <w:r w:rsidRPr="001E0D95">
              <w:t>Indicates a sponsor information</w:t>
            </w:r>
          </w:p>
        </w:tc>
        <w:tc>
          <w:tcPr>
            <w:tcW w:w="2733" w:type="dxa"/>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tcPr>
          <w:p w14:paraId="7713C9CC" w14:textId="77777777" w:rsidR="00AD269B" w:rsidRPr="001E0D95" w:rsidRDefault="00AD269B" w:rsidP="00571C58">
            <w:pPr>
              <w:pStyle w:val="TAL"/>
            </w:pPr>
            <w:r w:rsidRPr="001E0D95">
              <w:t>QosMonitoringInformation</w:t>
            </w:r>
          </w:p>
        </w:tc>
        <w:tc>
          <w:tcPr>
            <w:tcW w:w="1848" w:type="dxa"/>
          </w:tcPr>
          <w:p w14:paraId="4D31A09A" w14:textId="1E599231" w:rsidR="00AD269B" w:rsidRPr="001E0D95" w:rsidRDefault="00AD269B" w:rsidP="00571C58">
            <w:pPr>
              <w:pStyle w:val="TAL"/>
            </w:pPr>
            <w:r w:rsidRPr="001E0D95">
              <w:t>3GPP TS 29.122 [6]</w:t>
            </w:r>
          </w:p>
        </w:tc>
        <w:tc>
          <w:tcPr>
            <w:tcW w:w="2989" w:type="dxa"/>
          </w:tcPr>
          <w:p w14:paraId="03EB19C7" w14:textId="77777777" w:rsidR="00AD269B" w:rsidRPr="001E0D95" w:rsidRDefault="00AD269B" w:rsidP="00571C58">
            <w:pPr>
              <w:pStyle w:val="TAL"/>
            </w:pPr>
            <w:r w:rsidRPr="001E0D95">
              <w:t>Indicates the Qos Monitoring information</w:t>
            </w:r>
          </w:p>
        </w:tc>
        <w:tc>
          <w:tcPr>
            <w:tcW w:w="2733" w:type="dxa"/>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tcPr>
          <w:p w14:paraId="64E6A90B" w14:textId="77777777" w:rsidR="00AD269B" w:rsidRPr="001E0D95" w:rsidRDefault="00AD269B" w:rsidP="00571C58">
            <w:pPr>
              <w:pStyle w:val="TAL"/>
            </w:pPr>
            <w:r w:rsidRPr="001E0D95">
              <w:t>DurationSecRm</w:t>
            </w:r>
          </w:p>
        </w:tc>
        <w:tc>
          <w:tcPr>
            <w:tcW w:w="1848" w:type="dxa"/>
          </w:tcPr>
          <w:p w14:paraId="7FEFE9B4" w14:textId="6D4A1DBE" w:rsidR="00AD269B" w:rsidRPr="001E0D95" w:rsidRDefault="00AD269B" w:rsidP="00571C58">
            <w:pPr>
              <w:pStyle w:val="TAL"/>
            </w:pPr>
            <w:r w:rsidRPr="001E0D95">
              <w:t>3GPP TS 29.571 [8]</w:t>
            </w:r>
          </w:p>
        </w:tc>
        <w:tc>
          <w:tcPr>
            <w:tcW w:w="2989" w:type="dxa"/>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tcPr>
          <w:p w14:paraId="4B1D5449" w14:textId="77777777" w:rsidR="00AD269B" w:rsidRPr="001E0D95" w:rsidRDefault="00AD269B" w:rsidP="00571C58">
            <w:pPr>
              <w:pStyle w:val="TAL"/>
            </w:pPr>
            <w:r w:rsidRPr="001E0D95">
              <w:t>SupportedFeatures</w:t>
            </w:r>
          </w:p>
        </w:tc>
        <w:tc>
          <w:tcPr>
            <w:tcW w:w="1848" w:type="dxa"/>
          </w:tcPr>
          <w:p w14:paraId="3F37443E" w14:textId="4F63E7DA" w:rsidR="00AD269B" w:rsidRPr="001E0D95" w:rsidRDefault="00AD269B" w:rsidP="00571C58">
            <w:pPr>
              <w:pStyle w:val="TAL"/>
            </w:pPr>
            <w:r w:rsidRPr="001E0D95">
              <w:t>3GPP TS 29.571 [8]</w:t>
            </w:r>
          </w:p>
        </w:tc>
        <w:tc>
          <w:tcPr>
            <w:tcW w:w="2989" w:type="dxa"/>
          </w:tcPr>
          <w:p w14:paraId="4641E28D" w14:textId="77777777" w:rsidR="00AD269B" w:rsidRPr="001E0D95" w:rsidRDefault="00AD269B" w:rsidP="00571C58">
            <w:pPr>
              <w:pStyle w:val="TAL"/>
            </w:pPr>
            <w:r w:rsidRPr="001E0D95">
              <w:t>Used to negotiate the applicability of optional features.</w:t>
            </w:r>
          </w:p>
        </w:tc>
        <w:tc>
          <w:tcPr>
            <w:tcW w:w="2733" w:type="dxa"/>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tcPr>
          <w:p w14:paraId="17B0B8FF" w14:textId="77777777" w:rsidR="00AD269B" w:rsidRPr="001E0D95" w:rsidRDefault="00AD269B" w:rsidP="00571C58">
            <w:pPr>
              <w:pStyle w:val="TAL"/>
            </w:pPr>
            <w:r w:rsidRPr="001E0D95">
              <w:t>TestNotification</w:t>
            </w:r>
          </w:p>
        </w:tc>
        <w:tc>
          <w:tcPr>
            <w:tcW w:w="1848" w:type="dxa"/>
          </w:tcPr>
          <w:p w14:paraId="71B5C7CE" w14:textId="46C26A57" w:rsidR="00AD269B" w:rsidRPr="001E0D95" w:rsidRDefault="00AD269B" w:rsidP="00571C58">
            <w:pPr>
              <w:pStyle w:val="TAL"/>
            </w:pPr>
            <w:r w:rsidRPr="001E0D95">
              <w:t>3GPP TS 29.122 [6]</w:t>
            </w:r>
          </w:p>
        </w:tc>
        <w:tc>
          <w:tcPr>
            <w:tcW w:w="2989" w:type="dxa"/>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tcPr>
          <w:p w14:paraId="753E3758" w14:textId="77777777" w:rsidR="00AD269B" w:rsidRPr="001E0D95" w:rsidRDefault="00AD269B" w:rsidP="00571C58">
            <w:pPr>
              <w:pStyle w:val="TAL"/>
            </w:pPr>
            <w:r w:rsidRPr="001E0D95">
              <w:t>Uri</w:t>
            </w:r>
          </w:p>
        </w:tc>
        <w:tc>
          <w:tcPr>
            <w:tcW w:w="1848" w:type="dxa"/>
          </w:tcPr>
          <w:p w14:paraId="6EDE32E3" w14:textId="2B7664C6" w:rsidR="00AD269B" w:rsidRPr="001E0D95" w:rsidRDefault="00AD269B" w:rsidP="00571C58">
            <w:pPr>
              <w:pStyle w:val="TAL"/>
            </w:pPr>
            <w:r w:rsidRPr="001E0D95">
              <w:t>3GPP TS 29.122 [6]</w:t>
            </w:r>
          </w:p>
        </w:tc>
        <w:tc>
          <w:tcPr>
            <w:tcW w:w="2989" w:type="dxa"/>
          </w:tcPr>
          <w:p w14:paraId="5D531B7C" w14:textId="77777777" w:rsidR="00AD269B" w:rsidRPr="001E0D95" w:rsidRDefault="00AD269B" w:rsidP="00571C58">
            <w:pPr>
              <w:pStyle w:val="TAL"/>
            </w:pPr>
          </w:p>
        </w:tc>
        <w:tc>
          <w:tcPr>
            <w:tcW w:w="2733" w:type="dxa"/>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tcPr>
          <w:p w14:paraId="4229F2EC" w14:textId="77777777" w:rsidR="00AD269B" w:rsidRPr="001E0D95" w:rsidRDefault="00AD269B" w:rsidP="00571C58">
            <w:pPr>
              <w:pStyle w:val="TAL"/>
            </w:pPr>
            <w:r w:rsidRPr="001E0D95">
              <w:t>WebsockNotifConfig</w:t>
            </w:r>
          </w:p>
        </w:tc>
        <w:tc>
          <w:tcPr>
            <w:tcW w:w="1848" w:type="dxa"/>
          </w:tcPr>
          <w:p w14:paraId="5E59270B" w14:textId="7804B93F" w:rsidR="00AD269B" w:rsidRPr="001E0D95" w:rsidRDefault="00AD269B" w:rsidP="00571C58">
            <w:pPr>
              <w:pStyle w:val="TAL"/>
            </w:pPr>
            <w:r w:rsidRPr="001E0D95">
              <w:t>3GPP TS 29.122 [6]</w:t>
            </w:r>
          </w:p>
        </w:tc>
        <w:tc>
          <w:tcPr>
            <w:tcW w:w="2989" w:type="dxa"/>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tcPr>
          <w:p w14:paraId="2B5846A6" w14:textId="77777777" w:rsidR="00AD269B" w:rsidRPr="001E0D95" w:rsidRDefault="00AD269B" w:rsidP="00571C58">
            <w:pPr>
              <w:pStyle w:val="TAL"/>
            </w:pPr>
            <w:r w:rsidRPr="001E0D95">
              <w:t>Dnn</w:t>
            </w:r>
          </w:p>
        </w:tc>
        <w:tc>
          <w:tcPr>
            <w:tcW w:w="1848" w:type="dxa"/>
          </w:tcPr>
          <w:p w14:paraId="749B1243" w14:textId="6843A45D" w:rsidR="00AD269B" w:rsidRPr="001E0D95" w:rsidRDefault="00AD269B" w:rsidP="00571C58">
            <w:pPr>
              <w:pStyle w:val="TAL"/>
            </w:pPr>
            <w:r w:rsidRPr="001E0D95">
              <w:t>3GPP TS 29.571 [8]</w:t>
            </w:r>
          </w:p>
        </w:tc>
        <w:tc>
          <w:tcPr>
            <w:tcW w:w="2989" w:type="dxa"/>
          </w:tcPr>
          <w:p w14:paraId="7C188AE0" w14:textId="77777777" w:rsidR="00AD269B" w:rsidRPr="001E0D95" w:rsidRDefault="00AD269B" w:rsidP="00571C58">
            <w:pPr>
              <w:pStyle w:val="TAL"/>
            </w:pPr>
            <w:r w:rsidRPr="001E0D95">
              <w:t>Identifies a DNN.</w:t>
            </w:r>
          </w:p>
        </w:tc>
        <w:tc>
          <w:tcPr>
            <w:tcW w:w="2733" w:type="dxa"/>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tcPr>
          <w:p w14:paraId="1C6103D0" w14:textId="77777777" w:rsidR="00AD269B" w:rsidRPr="001E0D95" w:rsidRDefault="00AD269B" w:rsidP="00571C58">
            <w:pPr>
              <w:pStyle w:val="TAL"/>
            </w:pPr>
            <w:r w:rsidRPr="001E0D95">
              <w:t>GroupId</w:t>
            </w:r>
          </w:p>
        </w:tc>
        <w:tc>
          <w:tcPr>
            <w:tcW w:w="1848" w:type="dxa"/>
          </w:tcPr>
          <w:p w14:paraId="50DC04E0" w14:textId="700C45F5" w:rsidR="00AD269B" w:rsidRPr="001E0D95" w:rsidRDefault="00AD269B" w:rsidP="00571C58">
            <w:pPr>
              <w:pStyle w:val="TAL"/>
            </w:pPr>
            <w:r w:rsidRPr="001E0D95">
              <w:t>3GPP TS 29.571 [8]</w:t>
            </w:r>
          </w:p>
        </w:tc>
        <w:tc>
          <w:tcPr>
            <w:tcW w:w="2989" w:type="dxa"/>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tcPr>
          <w:p w14:paraId="7A8CC5EB" w14:textId="77777777" w:rsidR="00AD269B" w:rsidRPr="001E0D95" w:rsidRDefault="00AD269B" w:rsidP="00571C58">
            <w:pPr>
              <w:pStyle w:val="TAL"/>
            </w:pPr>
            <w:r w:rsidRPr="001E0D95">
              <w:t>ExternalGroupId</w:t>
            </w:r>
          </w:p>
        </w:tc>
        <w:tc>
          <w:tcPr>
            <w:tcW w:w="1848" w:type="dxa"/>
          </w:tcPr>
          <w:p w14:paraId="0591D3BE" w14:textId="21E4C62F" w:rsidR="00AD269B" w:rsidRPr="001E0D95" w:rsidRDefault="00AD269B" w:rsidP="00571C58">
            <w:pPr>
              <w:pStyle w:val="TAL"/>
            </w:pPr>
            <w:r w:rsidRPr="001E0D95">
              <w:t>3GPP TS 29.571 [8]</w:t>
            </w:r>
          </w:p>
        </w:tc>
        <w:tc>
          <w:tcPr>
            <w:tcW w:w="2989" w:type="dxa"/>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tcPr>
          <w:p w14:paraId="53898DB0" w14:textId="77777777" w:rsidR="00AD269B" w:rsidRPr="001E0D95" w:rsidRDefault="00AD269B" w:rsidP="00571C58">
            <w:pPr>
              <w:pStyle w:val="TAL"/>
            </w:pPr>
            <w:r w:rsidRPr="001E0D95">
              <w:t>Snssai</w:t>
            </w:r>
          </w:p>
        </w:tc>
        <w:tc>
          <w:tcPr>
            <w:tcW w:w="1848" w:type="dxa"/>
          </w:tcPr>
          <w:p w14:paraId="5F0D8A27" w14:textId="6093CE6A" w:rsidR="00AD269B" w:rsidRPr="001E0D95" w:rsidRDefault="00AD269B" w:rsidP="00571C58">
            <w:pPr>
              <w:pStyle w:val="TAL"/>
            </w:pPr>
            <w:r w:rsidRPr="001E0D95">
              <w:t>3GPP TS 29.571 [8]</w:t>
            </w:r>
          </w:p>
        </w:tc>
        <w:tc>
          <w:tcPr>
            <w:tcW w:w="2989" w:type="dxa"/>
          </w:tcPr>
          <w:p w14:paraId="2579E59E" w14:textId="77777777" w:rsidR="00AD269B" w:rsidRPr="001E0D95" w:rsidRDefault="00AD269B" w:rsidP="00571C58">
            <w:pPr>
              <w:pStyle w:val="TAL"/>
            </w:pPr>
            <w:r w:rsidRPr="001E0D95">
              <w:t>Identifies a S-NSSAI</w:t>
            </w:r>
          </w:p>
        </w:tc>
        <w:tc>
          <w:tcPr>
            <w:tcW w:w="2733" w:type="dxa"/>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tcPr>
          <w:p w14:paraId="1BE38F4B" w14:textId="77777777" w:rsidR="00AD269B" w:rsidRPr="001E0D95" w:rsidRDefault="00AD269B" w:rsidP="00571C58">
            <w:pPr>
              <w:pStyle w:val="TAL"/>
            </w:pPr>
            <w:r w:rsidRPr="001E0D95">
              <w:t>FlowDescription</w:t>
            </w:r>
          </w:p>
        </w:tc>
        <w:tc>
          <w:tcPr>
            <w:tcW w:w="1848" w:type="dxa"/>
          </w:tcPr>
          <w:p w14:paraId="03FCE60C" w14:textId="2162B471" w:rsidR="00AD269B" w:rsidRPr="001E0D95" w:rsidRDefault="00AD269B" w:rsidP="00571C58">
            <w:pPr>
              <w:pStyle w:val="TAL"/>
            </w:pPr>
            <w:r>
              <w:t>3GPP TS 29.514 [</w:t>
            </w:r>
            <w:r w:rsidR="008575FC" w:rsidRPr="008575FC">
              <w:t>16</w:t>
            </w:r>
            <w:r w:rsidRPr="001E0D95">
              <w:t>]</w:t>
            </w:r>
          </w:p>
        </w:tc>
        <w:tc>
          <w:tcPr>
            <w:tcW w:w="2989" w:type="dxa"/>
          </w:tcPr>
          <w:p w14:paraId="18121DDF" w14:textId="77777777" w:rsidR="00AD269B" w:rsidRPr="001E0D95" w:rsidRDefault="00AD269B" w:rsidP="00571C58">
            <w:pPr>
              <w:pStyle w:val="TAL"/>
            </w:pPr>
            <w:r w:rsidRPr="001E0D95">
              <w:t>Identifies an IP flow description.</w:t>
            </w:r>
          </w:p>
        </w:tc>
        <w:tc>
          <w:tcPr>
            <w:tcW w:w="2733" w:type="dxa"/>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tcPr>
          <w:p w14:paraId="1A83BC2D" w14:textId="77777777" w:rsidR="00AD269B" w:rsidRPr="001E0D95" w:rsidRDefault="00AD269B" w:rsidP="00571C58">
            <w:pPr>
              <w:pStyle w:val="TAL"/>
            </w:pPr>
            <w:r w:rsidRPr="001E0D95">
              <w:t>BitRateRm</w:t>
            </w:r>
          </w:p>
        </w:tc>
        <w:tc>
          <w:tcPr>
            <w:tcW w:w="1848" w:type="dxa"/>
          </w:tcPr>
          <w:p w14:paraId="4AD6BD60" w14:textId="62B11729" w:rsidR="00AD269B" w:rsidRPr="001E0D95" w:rsidRDefault="00793FE4" w:rsidP="00571C58">
            <w:pPr>
              <w:pStyle w:val="TAL"/>
            </w:pPr>
            <w:r>
              <w:t>3GPP TS 29.571 [8</w:t>
            </w:r>
            <w:r w:rsidR="00AD269B" w:rsidRPr="001E0D95">
              <w:t>]</w:t>
            </w:r>
          </w:p>
        </w:tc>
        <w:tc>
          <w:tcPr>
            <w:tcW w:w="2989" w:type="dxa"/>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tcPr>
          <w:p w14:paraId="39EE603E" w14:textId="77777777" w:rsidR="00AD269B" w:rsidRPr="001E0D95" w:rsidRDefault="00AD269B" w:rsidP="00571C58">
            <w:pPr>
              <w:pStyle w:val="TAL"/>
            </w:pPr>
            <w:r>
              <w:t>UserPlaneEventReport</w:t>
            </w:r>
          </w:p>
        </w:tc>
        <w:tc>
          <w:tcPr>
            <w:tcW w:w="1848" w:type="dxa"/>
          </w:tcPr>
          <w:p w14:paraId="08EF0231" w14:textId="276D2B99" w:rsidR="00AD269B" w:rsidRPr="001E0D95" w:rsidRDefault="00AD269B" w:rsidP="00571C58">
            <w:pPr>
              <w:pStyle w:val="TAL"/>
            </w:pPr>
            <w:r w:rsidRPr="001E0D95">
              <w:t>3GPP TS 29.122 [6]</w:t>
            </w:r>
          </w:p>
        </w:tc>
        <w:tc>
          <w:tcPr>
            <w:tcW w:w="2989" w:type="dxa"/>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tcPr>
          <w:p w14:paraId="73948FDC" w14:textId="0A36564E" w:rsidR="00521860" w:rsidRDefault="00521860" w:rsidP="00521860">
            <w:pPr>
              <w:pStyle w:val="TAL"/>
            </w:pPr>
            <w:r>
              <w:t>SupportedFeatures</w:t>
            </w:r>
          </w:p>
        </w:tc>
        <w:tc>
          <w:tcPr>
            <w:tcW w:w="1848" w:type="dxa"/>
          </w:tcPr>
          <w:p w14:paraId="255FDFE3" w14:textId="1EE187CE" w:rsidR="00521860" w:rsidRPr="001E0D95" w:rsidRDefault="00521860" w:rsidP="00521860">
            <w:pPr>
              <w:pStyle w:val="TAL"/>
            </w:pPr>
            <w:r w:rsidRPr="001E0D95">
              <w:t>3GPP TS 29.571 [8]</w:t>
            </w:r>
          </w:p>
        </w:tc>
        <w:tc>
          <w:tcPr>
            <w:tcW w:w="2989" w:type="dxa"/>
          </w:tcPr>
          <w:p w14:paraId="6A1CCFC5" w14:textId="5E5FF48B" w:rsidR="00521860" w:rsidRPr="001E0D95" w:rsidRDefault="00521860" w:rsidP="00521860">
            <w:pPr>
              <w:pStyle w:val="TAL"/>
            </w:pPr>
            <w:r w:rsidRPr="001E0D95">
              <w:t>Used to negotiate the applicability of optional features.</w:t>
            </w:r>
          </w:p>
        </w:tc>
        <w:tc>
          <w:tcPr>
            <w:tcW w:w="2733" w:type="dxa"/>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tcPr>
          <w:p w14:paraId="76AC3698" w14:textId="011B4ED5" w:rsidR="0089051F" w:rsidRDefault="0089051F" w:rsidP="0089051F">
            <w:pPr>
              <w:pStyle w:val="TAL"/>
            </w:pPr>
            <w:r w:rsidRPr="000278E8">
              <w:t>TrafficFilterInfo</w:t>
            </w:r>
          </w:p>
        </w:tc>
        <w:tc>
          <w:tcPr>
            <w:tcW w:w="1848" w:type="dxa"/>
          </w:tcPr>
          <w:p w14:paraId="47B75948" w14:textId="0FABF2C3" w:rsidR="0089051F" w:rsidRPr="001E0D95" w:rsidRDefault="0089051F" w:rsidP="0089051F">
            <w:pPr>
              <w:pStyle w:val="TAL"/>
            </w:pPr>
            <w:r>
              <w:t>8.6.5.2.</w:t>
            </w:r>
            <w:r w:rsidRPr="0089051F">
              <w:t>12</w:t>
            </w:r>
          </w:p>
        </w:tc>
        <w:tc>
          <w:tcPr>
            <w:tcW w:w="2989" w:type="dxa"/>
          </w:tcPr>
          <w:p w14:paraId="5FE906EE" w14:textId="528CCADA" w:rsidR="0089051F" w:rsidRPr="001E0D95" w:rsidRDefault="0089051F" w:rsidP="0089051F">
            <w:pPr>
              <w:pStyle w:val="TAL"/>
            </w:pPr>
            <w:r w:rsidRPr="000278E8">
              <w:t>Represents the traffic filter information.</w:t>
            </w:r>
          </w:p>
        </w:tc>
        <w:tc>
          <w:tcPr>
            <w:tcW w:w="2733" w:type="dxa"/>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6199" w:name="_Toc65839255"/>
      <w:bookmarkStart w:id="6200" w:name="_Toc85734389"/>
      <w:bookmarkStart w:id="6201" w:name="_Toc89431688"/>
      <w:bookmarkStart w:id="6202" w:name="_Toc97042500"/>
      <w:bookmarkStart w:id="6203" w:name="_Toc97045644"/>
      <w:bookmarkStart w:id="6204" w:name="_Toc97155389"/>
      <w:bookmarkStart w:id="6205" w:name="_Toc101521529"/>
      <w:bookmarkStart w:id="6206" w:name="_Toc138761810"/>
      <w:bookmarkStart w:id="6207" w:name="_Toc145708025"/>
      <w:bookmarkStart w:id="6208" w:name="_Toc160570518"/>
      <w:bookmarkStart w:id="6209" w:name="_Toc162008114"/>
      <w:bookmarkStart w:id="6210" w:name="_Toc185515781"/>
      <w:bookmarkStart w:id="6211" w:name="_Toc192873089"/>
      <w:bookmarkStart w:id="6212" w:name="_Toc200970802"/>
      <w:bookmarkStart w:id="6213" w:name="_Toc207722133"/>
      <w:bookmarkStart w:id="6214" w:name="_Toc209520996"/>
      <w:r>
        <w:rPr>
          <w:lang w:eastAsia="zh-CN"/>
        </w:rPr>
        <w:lastRenderedPageBreak/>
        <w:t>8.</w:t>
      </w:r>
      <w:r w:rsidR="008575FC">
        <w:rPr>
          <w:lang w:eastAsia="zh-CN"/>
        </w:rPr>
        <w:t>5</w:t>
      </w:r>
      <w:r>
        <w:rPr>
          <w:lang w:eastAsia="zh-CN"/>
        </w:rPr>
        <w:t>.5.2</w:t>
      </w:r>
      <w:r>
        <w:rPr>
          <w:lang w:eastAsia="zh-CN"/>
        </w:rPr>
        <w:tab/>
        <w:t>Structured data types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DAD40DA" w14:textId="2807CE9C" w:rsidR="00AD269B" w:rsidRDefault="00AD269B" w:rsidP="00AD269B">
      <w:pPr>
        <w:pStyle w:val="Heading5"/>
        <w:rPr>
          <w:lang w:eastAsia="zh-CN"/>
        </w:rPr>
      </w:pPr>
      <w:bookmarkStart w:id="6215" w:name="_Toc65839256"/>
      <w:bookmarkStart w:id="6216" w:name="_Toc85734390"/>
      <w:bookmarkStart w:id="6217" w:name="_Toc89431689"/>
      <w:bookmarkStart w:id="6218" w:name="_Toc97042501"/>
      <w:bookmarkStart w:id="6219" w:name="_Toc97045645"/>
      <w:bookmarkStart w:id="6220" w:name="_Toc97155390"/>
      <w:bookmarkStart w:id="6221" w:name="_Toc101521530"/>
      <w:bookmarkStart w:id="6222" w:name="_Toc138761811"/>
      <w:bookmarkStart w:id="6223" w:name="_Toc145708026"/>
      <w:bookmarkStart w:id="6224" w:name="_Toc160570519"/>
      <w:bookmarkStart w:id="6225" w:name="_Toc162008115"/>
      <w:bookmarkStart w:id="6226" w:name="_Toc185515782"/>
      <w:bookmarkStart w:id="6227" w:name="_Toc192873090"/>
      <w:bookmarkStart w:id="6228" w:name="_Toc200970803"/>
      <w:bookmarkStart w:id="6229" w:name="_Toc207722134"/>
      <w:bookmarkStart w:id="6230" w:name="_Toc209520997"/>
      <w:r>
        <w:rPr>
          <w:lang w:eastAsia="zh-CN"/>
        </w:rPr>
        <w:t>8.</w:t>
      </w:r>
      <w:r w:rsidR="008575FC">
        <w:rPr>
          <w:lang w:eastAsia="zh-CN"/>
        </w:rPr>
        <w:t>5</w:t>
      </w:r>
      <w:r>
        <w:rPr>
          <w:lang w:eastAsia="zh-CN"/>
        </w:rPr>
        <w:t>.5.2.1</w:t>
      </w:r>
      <w:r>
        <w:rPr>
          <w:lang w:eastAsia="zh-CN"/>
        </w:rPr>
        <w:tab/>
        <w:t>Introduction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377A5F1" w14:textId="77777777" w:rsidR="0004249C" w:rsidRDefault="0004249C" w:rsidP="0004249C">
      <w:pPr>
        <w:pStyle w:val="Heading5"/>
        <w:rPr>
          <w:lang w:eastAsia="zh-CN"/>
        </w:rPr>
      </w:pPr>
      <w:bookmarkStart w:id="6231" w:name="_Toc65839257"/>
      <w:bookmarkStart w:id="6232" w:name="_Toc85734391"/>
      <w:bookmarkStart w:id="6233" w:name="_Toc89431690"/>
      <w:bookmarkStart w:id="6234" w:name="_Toc97042502"/>
      <w:bookmarkStart w:id="6235" w:name="_Toc97045646"/>
      <w:bookmarkStart w:id="6236" w:name="_Toc97155391"/>
      <w:bookmarkStart w:id="6237" w:name="_Toc101521531"/>
      <w:bookmarkStart w:id="6238" w:name="_Toc138761812"/>
      <w:bookmarkStart w:id="6239" w:name="_Toc145708027"/>
      <w:bookmarkStart w:id="6240" w:name="_Toc160570520"/>
      <w:bookmarkStart w:id="6241" w:name="_Toc162008116"/>
      <w:bookmarkStart w:id="6242" w:name="_Toc185515783"/>
      <w:bookmarkStart w:id="6243" w:name="_Toc192873091"/>
      <w:bookmarkStart w:id="6244" w:name="_Toc199336121"/>
      <w:bookmarkStart w:id="6245" w:name="_Toc207722135"/>
      <w:bookmarkStart w:id="6246" w:name="_Toc85734392"/>
      <w:bookmarkStart w:id="6247" w:name="_Toc89431691"/>
      <w:bookmarkStart w:id="6248" w:name="_Toc97042503"/>
      <w:bookmarkStart w:id="6249" w:name="_Toc97045647"/>
      <w:bookmarkStart w:id="6250" w:name="_Toc97155392"/>
      <w:bookmarkStart w:id="6251" w:name="_Toc101521532"/>
      <w:bookmarkStart w:id="6252" w:name="_Toc138761813"/>
      <w:bookmarkStart w:id="6253" w:name="_Toc145708028"/>
      <w:bookmarkStart w:id="6254" w:name="_Toc160570521"/>
      <w:bookmarkStart w:id="6255" w:name="_Toc162008117"/>
      <w:bookmarkStart w:id="6256" w:name="_Toc185515784"/>
      <w:bookmarkStart w:id="6257" w:name="_Toc192873092"/>
      <w:bookmarkStart w:id="6258" w:name="_Toc200970805"/>
      <w:bookmarkStart w:id="6259" w:name="_Toc209520998"/>
      <w:r>
        <w:rPr>
          <w:lang w:eastAsia="zh-CN"/>
        </w:rPr>
        <w:t>8.5.5.2.2</w:t>
      </w:r>
      <w:r>
        <w:rPr>
          <w:lang w:eastAsia="zh-CN"/>
        </w:rPr>
        <w:tab/>
        <w:t xml:space="preserve">Type: </w:t>
      </w:r>
      <w:bookmarkEnd w:id="6231"/>
      <w:r>
        <w:rPr>
          <w:lang w:eastAsia="zh-CN"/>
        </w:rPr>
        <w:t>SessionWithQoS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59"/>
    </w:p>
    <w:p w14:paraId="3025E1A6" w14:textId="77777777" w:rsidR="0004249C" w:rsidRDefault="0004249C" w:rsidP="0004249C">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lastRenderedPageBreak/>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260" w:name="_Toc207722136"/>
      <w:bookmarkStart w:id="6261" w:name="_Toc209520999"/>
      <w:r>
        <w:rPr>
          <w:lang w:eastAsia="zh-CN"/>
        </w:rPr>
        <w:lastRenderedPageBreak/>
        <w:t>8.</w:t>
      </w:r>
      <w:r w:rsidR="008575FC">
        <w:rPr>
          <w:lang w:eastAsia="zh-CN"/>
        </w:rPr>
        <w:t>5</w:t>
      </w:r>
      <w:r>
        <w:rPr>
          <w:lang w:eastAsia="zh-CN"/>
        </w:rPr>
        <w:t>.5.2.3</w:t>
      </w:r>
      <w:r>
        <w:rPr>
          <w:lang w:eastAsia="zh-CN"/>
        </w:rPr>
        <w:tab/>
        <w:t>Type: SessionWithQoSPatch</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60"/>
      <w:bookmarkEnd w:id="6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262" w:name="_Toc85734393"/>
      <w:bookmarkStart w:id="6263" w:name="_Toc89431692"/>
      <w:bookmarkStart w:id="6264" w:name="_Toc97042504"/>
      <w:bookmarkStart w:id="6265" w:name="_Toc97045648"/>
      <w:bookmarkStart w:id="6266" w:name="_Toc97155393"/>
      <w:bookmarkStart w:id="6267" w:name="_Toc101521533"/>
      <w:bookmarkStart w:id="6268" w:name="_Toc138761814"/>
      <w:bookmarkStart w:id="6269" w:name="_Toc145708029"/>
      <w:bookmarkStart w:id="6270" w:name="_Toc160570522"/>
      <w:bookmarkStart w:id="6271" w:name="_Toc162008118"/>
      <w:bookmarkStart w:id="6272" w:name="_Toc185515785"/>
      <w:bookmarkStart w:id="6273" w:name="_Toc192873093"/>
      <w:bookmarkStart w:id="6274" w:name="_Toc200970806"/>
      <w:bookmarkStart w:id="6275" w:name="_Toc207722137"/>
      <w:bookmarkStart w:id="6276" w:name="_Toc209521000"/>
      <w:r>
        <w:rPr>
          <w:lang w:eastAsia="zh-CN"/>
        </w:rPr>
        <w:t>8.</w:t>
      </w:r>
      <w:r w:rsidR="008575FC">
        <w:rPr>
          <w:lang w:eastAsia="zh-CN"/>
        </w:rPr>
        <w:t>5</w:t>
      </w:r>
      <w:r>
        <w:rPr>
          <w:lang w:eastAsia="zh-CN"/>
        </w:rPr>
        <w:t>.5.2.4</w:t>
      </w:r>
      <w:r>
        <w:rPr>
          <w:lang w:eastAsia="zh-CN"/>
        </w:rPr>
        <w:tab/>
        <w:t>Type: UserPlaneEventNotification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277" w:name="_Toc65839258"/>
      <w:bookmarkStart w:id="6278" w:name="_Toc85734394"/>
      <w:bookmarkStart w:id="6279" w:name="_Toc89431693"/>
      <w:bookmarkStart w:id="6280" w:name="_Toc97042505"/>
      <w:bookmarkStart w:id="6281" w:name="_Toc97045649"/>
      <w:bookmarkStart w:id="6282" w:name="_Toc97155394"/>
      <w:bookmarkStart w:id="6283" w:name="_Toc101521534"/>
      <w:bookmarkStart w:id="6284" w:name="_Toc138761815"/>
      <w:bookmarkStart w:id="6285" w:name="_Toc145708030"/>
      <w:bookmarkStart w:id="6286" w:name="_Toc160570523"/>
      <w:bookmarkStart w:id="6287" w:name="_Toc162008119"/>
      <w:bookmarkStart w:id="6288" w:name="_Toc185515786"/>
      <w:bookmarkStart w:id="6289" w:name="_Toc192873094"/>
      <w:bookmarkStart w:id="6290" w:name="_Toc200970807"/>
      <w:bookmarkStart w:id="6291" w:name="_Toc207722138"/>
      <w:bookmarkStart w:id="6292" w:name="_Toc20952100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293" w:name="_Toc65839262"/>
      <w:bookmarkStart w:id="6294" w:name="_Toc85734395"/>
      <w:bookmarkStart w:id="6295" w:name="_Toc89431694"/>
      <w:bookmarkStart w:id="6296" w:name="_Toc97042506"/>
      <w:bookmarkStart w:id="6297" w:name="_Toc97045650"/>
      <w:bookmarkStart w:id="6298" w:name="_Toc97155395"/>
      <w:bookmarkStart w:id="6299" w:name="_Toc101521535"/>
      <w:bookmarkStart w:id="6300" w:name="_Toc138761816"/>
      <w:bookmarkStart w:id="6301" w:name="_Toc145708031"/>
      <w:bookmarkStart w:id="6302" w:name="_Toc160570524"/>
      <w:bookmarkStart w:id="6303" w:name="_Toc162008120"/>
      <w:bookmarkStart w:id="6304" w:name="_Toc185515787"/>
      <w:bookmarkStart w:id="6305" w:name="_Toc192873095"/>
      <w:bookmarkStart w:id="6306" w:name="_Toc200970808"/>
      <w:bookmarkStart w:id="6307" w:name="_Toc207722139"/>
      <w:bookmarkStart w:id="6308" w:name="_Toc209521002"/>
      <w:r>
        <w:t>8.</w:t>
      </w:r>
      <w:r w:rsidR="008575FC">
        <w:t>5</w:t>
      </w:r>
      <w:r>
        <w:t>.6</w:t>
      </w:r>
      <w:r>
        <w:tab/>
        <w:t>Error Handling</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9317CE2" w14:textId="77777777" w:rsidR="001408CA" w:rsidRDefault="001408CA" w:rsidP="001408CA">
      <w:pPr>
        <w:pStyle w:val="Heading4"/>
      </w:pPr>
      <w:bookmarkStart w:id="6309" w:name="_Toc138761817"/>
      <w:bookmarkStart w:id="6310" w:name="_Toc145708032"/>
      <w:bookmarkStart w:id="6311" w:name="_Toc160570525"/>
      <w:bookmarkStart w:id="6312" w:name="_Toc162008121"/>
      <w:bookmarkStart w:id="6313" w:name="_Toc185515788"/>
      <w:bookmarkStart w:id="6314" w:name="_Toc192873096"/>
      <w:bookmarkStart w:id="6315" w:name="_Toc200970809"/>
      <w:bookmarkStart w:id="6316" w:name="_Toc207722140"/>
      <w:bookmarkStart w:id="6317" w:name="_Toc65839263"/>
      <w:bookmarkStart w:id="6318" w:name="_Toc209521003"/>
      <w:r>
        <w:t>8.5.6.1</w:t>
      </w:r>
      <w:r>
        <w:tab/>
        <w:t>General</w:t>
      </w:r>
      <w:bookmarkEnd w:id="6309"/>
      <w:bookmarkEnd w:id="6310"/>
      <w:bookmarkEnd w:id="6311"/>
      <w:bookmarkEnd w:id="6312"/>
      <w:bookmarkEnd w:id="6313"/>
      <w:bookmarkEnd w:id="6314"/>
      <w:bookmarkEnd w:id="6315"/>
      <w:bookmarkEnd w:id="6316"/>
      <w:bookmarkEnd w:id="6318"/>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319" w:name="_Toc138761818"/>
      <w:bookmarkStart w:id="6320" w:name="_Toc145708033"/>
      <w:bookmarkStart w:id="6321" w:name="_Toc160570526"/>
      <w:bookmarkStart w:id="6322" w:name="_Toc162008122"/>
      <w:bookmarkStart w:id="6323" w:name="_Toc185515789"/>
      <w:bookmarkStart w:id="6324" w:name="_Toc192873097"/>
      <w:bookmarkStart w:id="6325" w:name="_Toc200970810"/>
      <w:bookmarkStart w:id="6326" w:name="_Toc207722141"/>
      <w:bookmarkStart w:id="6327" w:name="_Toc209521004"/>
      <w:r>
        <w:t>8.5.6.2</w:t>
      </w:r>
      <w:r>
        <w:tab/>
        <w:t>Protocol Errors</w:t>
      </w:r>
      <w:bookmarkEnd w:id="6319"/>
      <w:bookmarkEnd w:id="6320"/>
      <w:bookmarkEnd w:id="6321"/>
      <w:bookmarkEnd w:id="6322"/>
      <w:bookmarkEnd w:id="6323"/>
      <w:bookmarkEnd w:id="6324"/>
      <w:bookmarkEnd w:id="6325"/>
      <w:bookmarkEnd w:id="6326"/>
      <w:bookmarkEnd w:id="632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328" w:name="_Toc138761819"/>
      <w:bookmarkStart w:id="6329" w:name="_Toc145708034"/>
      <w:bookmarkStart w:id="6330" w:name="_Toc160570527"/>
      <w:bookmarkStart w:id="6331" w:name="_Toc162008123"/>
      <w:bookmarkStart w:id="6332" w:name="_Toc185515790"/>
      <w:bookmarkStart w:id="6333" w:name="_Toc192873098"/>
      <w:bookmarkStart w:id="6334" w:name="_Toc200970811"/>
      <w:bookmarkStart w:id="6335" w:name="_Toc207722142"/>
      <w:bookmarkStart w:id="6336" w:name="_Toc209521005"/>
      <w:r>
        <w:t>8.5.6.3</w:t>
      </w:r>
      <w:r>
        <w:tab/>
        <w:t>Application Errors</w:t>
      </w:r>
      <w:bookmarkEnd w:id="6328"/>
      <w:bookmarkEnd w:id="6329"/>
      <w:bookmarkEnd w:id="6330"/>
      <w:bookmarkEnd w:id="6331"/>
      <w:bookmarkEnd w:id="6332"/>
      <w:bookmarkEnd w:id="6333"/>
      <w:bookmarkEnd w:id="6334"/>
      <w:bookmarkEnd w:id="6335"/>
      <w:bookmarkEnd w:id="633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337" w:name="_Toc85734396"/>
      <w:bookmarkStart w:id="6338" w:name="_Toc89431695"/>
      <w:bookmarkStart w:id="6339" w:name="_Toc97042507"/>
      <w:bookmarkStart w:id="6340" w:name="_Toc97045651"/>
      <w:bookmarkStart w:id="6341" w:name="_Toc97155396"/>
      <w:bookmarkStart w:id="6342" w:name="_Toc101521536"/>
      <w:bookmarkStart w:id="6343" w:name="_Toc138761820"/>
      <w:bookmarkStart w:id="6344" w:name="_Toc145708035"/>
      <w:bookmarkStart w:id="6345" w:name="_Toc160570528"/>
      <w:bookmarkStart w:id="6346" w:name="_Toc162008124"/>
      <w:bookmarkStart w:id="6347" w:name="_Toc185515791"/>
      <w:bookmarkStart w:id="6348" w:name="_Toc192873099"/>
      <w:bookmarkStart w:id="6349" w:name="_Toc200970812"/>
      <w:bookmarkStart w:id="6350" w:name="_Toc207722143"/>
      <w:bookmarkStart w:id="6351" w:name="_Toc209521006"/>
      <w:r>
        <w:t>8.</w:t>
      </w:r>
      <w:r w:rsidR="008575FC">
        <w:t>5</w:t>
      </w:r>
      <w:r>
        <w:t>.7</w:t>
      </w:r>
      <w:r>
        <w:tab/>
        <w:t>Feature negotiation</w:t>
      </w:r>
      <w:bookmarkEnd w:id="6317"/>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352" w:name="_Toc85734417"/>
      <w:bookmarkStart w:id="6353" w:name="_Toc89431716"/>
      <w:bookmarkStart w:id="6354" w:name="_Toc97042528"/>
      <w:bookmarkStart w:id="6355" w:name="_Toc97045672"/>
      <w:bookmarkStart w:id="6356" w:name="_Toc97155417"/>
      <w:bookmarkStart w:id="6357" w:name="_Toc101521557"/>
      <w:bookmarkStart w:id="6358" w:name="_Toc138761821"/>
      <w:bookmarkStart w:id="6359" w:name="_Toc145708036"/>
      <w:bookmarkStart w:id="6360" w:name="_Toc160570529"/>
      <w:bookmarkStart w:id="6361" w:name="_Toc162008125"/>
      <w:bookmarkStart w:id="6362" w:name="_Toc185515792"/>
      <w:bookmarkStart w:id="6363" w:name="_Toc192873100"/>
      <w:bookmarkStart w:id="6364" w:name="_Toc200970813"/>
      <w:bookmarkStart w:id="6365" w:name="_Toc207722144"/>
      <w:bookmarkStart w:id="6366" w:name="_Toc209521007"/>
      <w:r>
        <w:t>8.</w:t>
      </w:r>
      <w:r w:rsidR="00A670FE">
        <w:t>6</w:t>
      </w:r>
      <w:r>
        <w:tab/>
        <w:t>Eees_ACRManagementEvent API</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91AA276" w14:textId="78BCBFE7" w:rsidR="009D1C10" w:rsidRDefault="009D1C10" w:rsidP="009D1C10">
      <w:pPr>
        <w:pStyle w:val="Heading3"/>
      </w:pPr>
      <w:bookmarkStart w:id="6367" w:name="_Toc85734418"/>
      <w:bookmarkStart w:id="6368" w:name="_Toc89431717"/>
      <w:bookmarkStart w:id="6369" w:name="_Toc97042529"/>
      <w:bookmarkStart w:id="6370" w:name="_Toc97045673"/>
      <w:bookmarkStart w:id="6371" w:name="_Toc97155418"/>
      <w:bookmarkStart w:id="6372" w:name="_Toc101521558"/>
      <w:bookmarkStart w:id="6373" w:name="_Toc138761822"/>
      <w:bookmarkStart w:id="6374" w:name="_Toc145708037"/>
      <w:bookmarkStart w:id="6375" w:name="_Toc160570530"/>
      <w:bookmarkStart w:id="6376" w:name="_Toc162008126"/>
      <w:bookmarkStart w:id="6377" w:name="_Toc185515793"/>
      <w:bookmarkStart w:id="6378" w:name="_Toc192873101"/>
      <w:bookmarkStart w:id="6379" w:name="_Toc200970814"/>
      <w:bookmarkStart w:id="6380" w:name="_Toc207722145"/>
      <w:bookmarkStart w:id="6381" w:name="_Toc209521008"/>
      <w:r>
        <w:t>8.</w:t>
      </w:r>
      <w:r w:rsidR="00A670FE">
        <w:t>6</w:t>
      </w:r>
      <w:r>
        <w:t>.1</w:t>
      </w:r>
      <w:r>
        <w:tab/>
      </w:r>
      <w:bookmarkEnd w:id="6367"/>
      <w:r w:rsidR="004F0C39">
        <w:t>Introduction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382" w:name="_Toc85734419"/>
      <w:bookmarkStart w:id="6383" w:name="_Toc89431718"/>
      <w:bookmarkStart w:id="6384" w:name="_Toc97042530"/>
      <w:bookmarkStart w:id="6385" w:name="_Toc97045674"/>
      <w:bookmarkStart w:id="6386" w:name="_Toc97155419"/>
      <w:bookmarkStart w:id="6387" w:name="_Toc101521559"/>
      <w:bookmarkStart w:id="6388" w:name="_Toc138761823"/>
      <w:bookmarkStart w:id="6389" w:name="_Toc145708038"/>
      <w:bookmarkStart w:id="6390" w:name="_Toc160570531"/>
      <w:bookmarkStart w:id="6391" w:name="_Toc162008127"/>
      <w:bookmarkStart w:id="6392" w:name="_Toc185515794"/>
      <w:bookmarkStart w:id="6393" w:name="_Toc192873102"/>
      <w:bookmarkStart w:id="6394" w:name="_Toc200970815"/>
      <w:bookmarkStart w:id="6395" w:name="_Toc207722146"/>
      <w:bookmarkStart w:id="6396" w:name="_Toc209521009"/>
      <w:r>
        <w:t>8.</w:t>
      </w:r>
      <w:r w:rsidR="00A670FE">
        <w:t>6</w:t>
      </w:r>
      <w:r>
        <w:t>.2</w:t>
      </w:r>
      <w:r>
        <w:tab/>
        <w:t>Resources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4A65CCF5" w14:textId="5130A70E" w:rsidR="009D1C10" w:rsidRDefault="009D1C10" w:rsidP="009D1C10">
      <w:pPr>
        <w:pStyle w:val="Heading4"/>
      </w:pPr>
      <w:bookmarkStart w:id="6397" w:name="_Toc85734420"/>
      <w:bookmarkStart w:id="6398" w:name="_Toc89431719"/>
      <w:bookmarkStart w:id="6399" w:name="_Toc97042531"/>
      <w:bookmarkStart w:id="6400" w:name="_Toc97045675"/>
      <w:bookmarkStart w:id="6401" w:name="_Toc97155420"/>
      <w:bookmarkStart w:id="6402" w:name="_Toc101521560"/>
      <w:bookmarkStart w:id="6403" w:name="_Toc138761824"/>
      <w:bookmarkStart w:id="6404" w:name="_Toc145708039"/>
      <w:bookmarkStart w:id="6405" w:name="_Toc160570532"/>
      <w:bookmarkStart w:id="6406" w:name="_Toc162008128"/>
      <w:bookmarkStart w:id="6407" w:name="_Toc185515795"/>
      <w:bookmarkStart w:id="6408" w:name="_Toc192873103"/>
      <w:bookmarkStart w:id="6409" w:name="_Toc200970816"/>
      <w:bookmarkStart w:id="6410" w:name="_Toc207722147"/>
      <w:bookmarkStart w:id="6411" w:name="_Toc209521010"/>
      <w:r>
        <w:t>8.</w:t>
      </w:r>
      <w:r w:rsidR="00A670FE">
        <w:t>6</w:t>
      </w:r>
      <w:r>
        <w:t>.2.1</w:t>
      </w:r>
      <w:r>
        <w:tab/>
        <w:t>Overview</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pt;height:156.35pt" o:ole="">
            <v:imagedata r:id="rId25" o:title="" croptop="8995f" cropbottom="6565f"/>
          </v:shape>
          <o:OLEObject Type="Embed" ProgID="Visio.Drawing.11" ShapeID="_x0000_i1032" DrawAspect="Content" ObjectID="_182013272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412" w:name="_Toc85734421"/>
      <w:bookmarkStart w:id="6413" w:name="_Toc89431720"/>
      <w:bookmarkStart w:id="6414" w:name="_Toc97042532"/>
      <w:bookmarkStart w:id="6415" w:name="_Toc97045676"/>
      <w:bookmarkStart w:id="6416" w:name="_Toc97155421"/>
      <w:bookmarkStart w:id="6417" w:name="_Toc101521561"/>
      <w:bookmarkStart w:id="6418" w:name="_Toc138761825"/>
      <w:bookmarkStart w:id="6419" w:name="_Toc145708040"/>
      <w:bookmarkStart w:id="6420" w:name="_Toc160570533"/>
      <w:bookmarkStart w:id="6421" w:name="_Toc162008129"/>
      <w:bookmarkStart w:id="6422" w:name="_Toc185515796"/>
      <w:bookmarkStart w:id="6423" w:name="_Toc192873104"/>
      <w:bookmarkStart w:id="6424" w:name="_Toc200970817"/>
      <w:bookmarkStart w:id="6425" w:name="_Toc207722148"/>
      <w:bookmarkStart w:id="6426" w:name="_Toc209521011"/>
      <w:r>
        <w:lastRenderedPageBreak/>
        <w:t>8.</w:t>
      </w:r>
      <w:r w:rsidR="00A670FE">
        <w:t>6</w:t>
      </w:r>
      <w:r>
        <w:t>.2.2</w:t>
      </w:r>
      <w:r>
        <w:tab/>
        <w:t>Resource</w:t>
      </w:r>
      <w:r w:rsidRPr="00831458">
        <w:t xml:space="preserve">: </w:t>
      </w:r>
      <w:r>
        <w:rPr>
          <w:lang w:eastAsia="ja-JP"/>
        </w:rPr>
        <w:t>ACR Management Events Subscriptions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r>
        <w:t xml:space="preserve"> </w:t>
      </w:r>
    </w:p>
    <w:p w14:paraId="53F7AB06" w14:textId="630DFD01" w:rsidR="009D1C10" w:rsidRPr="00C14CE6" w:rsidRDefault="009D1C10" w:rsidP="009D1C10">
      <w:pPr>
        <w:pStyle w:val="Heading5"/>
        <w:rPr>
          <w:lang w:eastAsia="zh-CN"/>
        </w:rPr>
      </w:pPr>
      <w:bookmarkStart w:id="6427" w:name="_Toc85734422"/>
      <w:bookmarkStart w:id="6428" w:name="_Toc89431721"/>
      <w:bookmarkStart w:id="6429" w:name="_Toc97042533"/>
      <w:bookmarkStart w:id="6430" w:name="_Toc97045677"/>
      <w:bookmarkStart w:id="6431" w:name="_Toc97155422"/>
      <w:bookmarkStart w:id="6432" w:name="_Toc101521562"/>
      <w:bookmarkStart w:id="6433" w:name="_Toc138761826"/>
      <w:bookmarkStart w:id="6434" w:name="_Toc145708041"/>
      <w:bookmarkStart w:id="6435" w:name="_Toc160570534"/>
      <w:bookmarkStart w:id="6436" w:name="_Toc162008130"/>
      <w:bookmarkStart w:id="6437" w:name="_Toc185515797"/>
      <w:bookmarkStart w:id="6438" w:name="_Toc192873105"/>
      <w:bookmarkStart w:id="6439" w:name="_Toc200970818"/>
      <w:bookmarkStart w:id="6440" w:name="_Toc207722149"/>
      <w:bookmarkStart w:id="6441" w:name="_Toc209521012"/>
      <w:r>
        <w:rPr>
          <w:lang w:eastAsia="zh-CN"/>
        </w:rPr>
        <w:t>8.</w:t>
      </w:r>
      <w:r w:rsidR="00A670FE">
        <w:rPr>
          <w:lang w:eastAsia="zh-CN"/>
        </w:rPr>
        <w:t>6</w:t>
      </w:r>
      <w:r>
        <w:rPr>
          <w:lang w:eastAsia="zh-CN"/>
        </w:rPr>
        <w:t>.2.2.1</w:t>
      </w:r>
      <w:r>
        <w:rPr>
          <w:lang w:eastAsia="zh-CN"/>
        </w:rPr>
        <w:tab/>
        <w:t>Description</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442" w:name="_Toc85734423"/>
      <w:bookmarkStart w:id="6443" w:name="_Toc89431722"/>
      <w:bookmarkStart w:id="6444" w:name="_Toc97042534"/>
      <w:bookmarkStart w:id="6445" w:name="_Toc97045678"/>
      <w:bookmarkStart w:id="6446" w:name="_Toc97155423"/>
      <w:bookmarkStart w:id="6447" w:name="_Toc101521563"/>
      <w:bookmarkStart w:id="6448" w:name="_Toc138761827"/>
      <w:bookmarkStart w:id="6449" w:name="_Toc145708042"/>
      <w:bookmarkStart w:id="6450" w:name="_Toc160570535"/>
      <w:bookmarkStart w:id="6451" w:name="_Toc162008131"/>
      <w:bookmarkStart w:id="6452" w:name="_Toc185515798"/>
      <w:bookmarkStart w:id="6453" w:name="_Toc192873106"/>
      <w:bookmarkStart w:id="6454" w:name="_Toc200970819"/>
      <w:bookmarkStart w:id="6455" w:name="_Toc207722150"/>
      <w:bookmarkStart w:id="6456" w:name="_Toc209521013"/>
      <w:r>
        <w:rPr>
          <w:lang w:eastAsia="zh-CN"/>
        </w:rPr>
        <w:t>8.</w:t>
      </w:r>
      <w:r w:rsidR="00A670FE">
        <w:rPr>
          <w:lang w:eastAsia="zh-CN"/>
        </w:rPr>
        <w:t>6</w:t>
      </w:r>
      <w:r>
        <w:rPr>
          <w:lang w:eastAsia="zh-CN"/>
        </w:rPr>
        <w:t>.2.2.2</w:t>
      </w:r>
      <w:r>
        <w:rPr>
          <w:lang w:eastAsia="zh-CN"/>
        </w:rPr>
        <w:tab/>
        <w:t>Resource Definition</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457" w:name="_Toc85734424"/>
      <w:bookmarkStart w:id="6458" w:name="_Toc89431723"/>
      <w:bookmarkStart w:id="6459" w:name="_Toc97042535"/>
      <w:bookmarkStart w:id="6460" w:name="_Toc97045679"/>
      <w:bookmarkStart w:id="6461" w:name="_Toc97155424"/>
      <w:bookmarkStart w:id="6462" w:name="_Toc101521564"/>
      <w:bookmarkStart w:id="6463" w:name="_Toc138761828"/>
      <w:bookmarkStart w:id="6464" w:name="_Toc145708043"/>
      <w:bookmarkStart w:id="6465" w:name="_Toc160570536"/>
      <w:bookmarkStart w:id="6466" w:name="_Toc162008132"/>
      <w:bookmarkStart w:id="6467" w:name="_Toc185515799"/>
      <w:bookmarkStart w:id="6468" w:name="_Toc192873107"/>
      <w:bookmarkStart w:id="6469" w:name="_Toc200970820"/>
      <w:bookmarkStart w:id="6470" w:name="_Toc207722151"/>
      <w:bookmarkStart w:id="6471" w:name="_Toc209521014"/>
      <w:r>
        <w:rPr>
          <w:lang w:eastAsia="zh-CN"/>
        </w:rPr>
        <w:t>8.</w:t>
      </w:r>
      <w:r w:rsidR="00A670FE">
        <w:rPr>
          <w:lang w:eastAsia="zh-CN"/>
        </w:rPr>
        <w:t>6</w:t>
      </w:r>
      <w:r>
        <w:rPr>
          <w:lang w:eastAsia="zh-CN"/>
        </w:rPr>
        <w:t>.2.2.3</w:t>
      </w:r>
      <w:r>
        <w:rPr>
          <w:lang w:eastAsia="zh-CN"/>
        </w:rPr>
        <w:tab/>
        <w:t>Resource Standard Methods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0CA0E7B" w14:textId="02DDF02D" w:rsidR="009D1C10" w:rsidRDefault="009D1C10" w:rsidP="009D1C10">
      <w:pPr>
        <w:pStyle w:val="Heading6"/>
        <w:rPr>
          <w:lang w:eastAsia="zh-CN"/>
        </w:rPr>
      </w:pPr>
      <w:bookmarkStart w:id="6472" w:name="_Toc85734425"/>
      <w:bookmarkStart w:id="6473" w:name="_Toc89431724"/>
      <w:bookmarkStart w:id="6474" w:name="_Toc97042536"/>
      <w:bookmarkStart w:id="6475" w:name="_Toc97045680"/>
      <w:bookmarkStart w:id="6476" w:name="_Toc97155425"/>
      <w:bookmarkStart w:id="6477" w:name="_Toc101521565"/>
      <w:bookmarkStart w:id="6478" w:name="_Toc138761829"/>
      <w:bookmarkStart w:id="6479" w:name="_Toc145708044"/>
      <w:bookmarkStart w:id="6480" w:name="_Toc160570537"/>
      <w:bookmarkStart w:id="6481" w:name="_Toc162008133"/>
      <w:bookmarkStart w:id="6482" w:name="_Toc185515800"/>
      <w:bookmarkStart w:id="6483" w:name="_Toc192873108"/>
      <w:bookmarkStart w:id="6484" w:name="_Toc200970821"/>
      <w:bookmarkStart w:id="6485" w:name="_Toc207722152"/>
      <w:bookmarkStart w:id="6486" w:name="_Toc209521015"/>
      <w:r>
        <w:rPr>
          <w:lang w:eastAsia="zh-CN"/>
        </w:rPr>
        <w:t>8.</w:t>
      </w:r>
      <w:r w:rsidR="00A670FE">
        <w:rPr>
          <w:lang w:eastAsia="zh-CN"/>
        </w:rPr>
        <w:t>6</w:t>
      </w:r>
      <w:r>
        <w:rPr>
          <w:lang w:eastAsia="zh-CN"/>
        </w:rPr>
        <w:t>.2.2.3.1</w:t>
      </w:r>
      <w:r>
        <w:rPr>
          <w:lang w:eastAsia="zh-CN"/>
        </w:rPr>
        <w:tab/>
        <w:t>POST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6487" w:name="_Toc85734426"/>
      <w:bookmarkStart w:id="6488" w:name="_Toc89431725"/>
      <w:bookmarkStart w:id="6489" w:name="_Toc97042537"/>
      <w:bookmarkStart w:id="6490" w:name="_Toc97045681"/>
      <w:bookmarkStart w:id="6491" w:name="_Toc97155426"/>
      <w:bookmarkStart w:id="6492" w:name="_Toc101521566"/>
      <w:bookmarkStart w:id="6493" w:name="_Toc138761830"/>
      <w:bookmarkStart w:id="6494" w:name="_Toc145708045"/>
      <w:bookmarkStart w:id="6495" w:name="_Toc160570538"/>
      <w:bookmarkStart w:id="6496" w:name="_Toc162008134"/>
      <w:bookmarkStart w:id="6497" w:name="_Toc185515801"/>
      <w:bookmarkStart w:id="6498" w:name="_Toc192873109"/>
      <w:bookmarkStart w:id="6499" w:name="_Toc200970822"/>
      <w:bookmarkStart w:id="6500" w:name="_Toc207722153"/>
      <w:bookmarkStart w:id="6501" w:name="_Toc209521016"/>
      <w:r>
        <w:rPr>
          <w:lang w:eastAsia="zh-CN"/>
        </w:rPr>
        <w:t>8.</w:t>
      </w:r>
      <w:r w:rsidR="00A670FE">
        <w:rPr>
          <w:lang w:eastAsia="zh-CN"/>
        </w:rPr>
        <w:t>6</w:t>
      </w:r>
      <w:r>
        <w:rPr>
          <w:lang w:eastAsia="zh-CN"/>
        </w:rPr>
        <w:t>.2.2.3.2</w:t>
      </w:r>
      <w:r>
        <w:rPr>
          <w:lang w:eastAsia="zh-CN"/>
        </w:rPr>
        <w:tab/>
        <w:t>GET</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6502" w:name="_Toc85734427"/>
      <w:bookmarkStart w:id="6503" w:name="_Toc89431726"/>
      <w:bookmarkStart w:id="6504" w:name="_Toc97042538"/>
      <w:bookmarkStart w:id="6505" w:name="_Toc97045682"/>
      <w:bookmarkStart w:id="6506" w:name="_Toc97155427"/>
      <w:bookmarkStart w:id="6507" w:name="_Toc101521567"/>
      <w:bookmarkStart w:id="6508" w:name="_Toc138761831"/>
      <w:bookmarkStart w:id="6509" w:name="_Toc145708046"/>
      <w:bookmarkStart w:id="6510" w:name="_Toc160570539"/>
      <w:bookmarkStart w:id="6511" w:name="_Toc162008135"/>
      <w:bookmarkStart w:id="6512" w:name="_Toc185515802"/>
      <w:bookmarkStart w:id="6513" w:name="_Toc192873110"/>
      <w:bookmarkStart w:id="6514" w:name="_Toc200970823"/>
      <w:bookmarkStart w:id="6515" w:name="_Toc207722154"/>
      <w:bookmarkStart w:id="6516" w:name="_Toc209521017"/>
      <w:r>
        <w:rPr>
          <w:lang w:eastAsia="zh-CN"/>
        </w:rPr>
        <w:t>8.</w:t>
      </w:r>
      <w:r w:rsidR="00A670FE">
        <w:rPr>
          <w:lang w:eastAsia="zh-CN"/>
        </w:rPr>
        <w:t>6</w:t>
      </w:r>
      <w:r>
        <w:rPr>
          <w:lang w:eastAsia="zh-CN"/>
        </w:rPr>
        <w:t>.2.2.4</w:t>
      </w:r>
      <w:r>
        <w:rPr>
          <w:lang w:eastAsia="zh-CN"/>
        </w:rPr>
        <w:tab/>
        <w:t>Resource Custom Operations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3713D7FC" w14:textId="77777777" w:rsidR="009D1C10" w:rsidRDefault="009D1C10" w:rsidP="009D1C10">
      <w:r>
        <w:t>None.</w:t>
      </w:r>
    </w:p>
    <w:p w14:paraId="0F519E50" w14:textId="3487297A" w:rsidR="009D1C10" w:rsidRDefault="009D1C10" w:rsidP="009D1C10">
      <w:pPr>
        <w:pStyle w:val="Heading4"/>
      </w:pPr>
      <w:bookmarkStart w:id="6517" w:name="_Toc85734428"/>
      <w:bookmarkStart w:id="6518" w:name="_Toc89431727"/>
      <w:bookmarkStart w:id="6519" w:name="_Toc97042539"/>
      <w:bookmarkStart w:id="6520" w:name="_Toc97045683"/>
      <w:bookmarkStart w:id="6521" w:name="_Toc97155428"/>
      <w:bookmarkStart w:id="6522" w:name="_Toc101521568"/>
      <w:bookmarkStart w:id="6523" w:name="_Toc138761832"/>
      <w:bookmarkStart w:id="6524" w:name="_Toc145708047"/>
      <w:bookmarkStart w:id="6525" w:name="_Toc160570540"/>
      <w:bookmarkStart w:id="6526" w:name="_Toc162008136"/>
      <w:bookmarkStart w:id="6527" w:name="_Toc185515803"/>
      <w:bookmarkStart w:id="6528" w:name="_Toc192873111"/>
      <w:bookmarkStart w:id="6529" w:name="_Toc200970824"/>
      <w:bookmarkStart w:id="6530" w:name="_Toc207722155"/>
      <w:bookmarkStart w:id="6531" w:name="_Toc209521018"/>
      <w:r>
        <w:t>8.</w:t>
      </w:r>
      <w:r w:rsidR="00A670FE">
        <w:t>6</w:t>
      </w:r>
      <w:r>
        <w:t>.2.3</w:t>
      </w:r>
      <w:r>
        <w:tab/>
        <w:t>Resource</w:t>
      </w:r>
      <w:r w:rsidRPr="00831458">
        <w:t xml:space="preserve">: </w:t>
      </w:r>
      <w:r>
        <w:t xml:space="preserve">Individual </w:t>
      </w:r>
      <w:r>
        <w:rPr>
          <w:lang w:eastAsia="ja-JP"/>
        </w:rPr>
        <w:t>ACR Management Events Subscription</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9332CA4" w14:textId="2BCC1A43" w:rsidR="009D1C10" w:rsidRPr="00C14CE6" w:rsidRDefault="009D1C10" w:rsidP="009D1C10">
      <w:pPr>
        <w:pStyle w:val="Heading5"/>
        <w:rPr>
          <w:lang w:eastAsia="zh-CN"/>
        </w:rPr>
      </w:pPr>
      <w:bookmarkStart w:id="6532" w:name="_Toc85734429"/>
      <w:bookmarkStart w:id="6533" w:name="_Toc89431728"/>
      <w:bookmarkStart w:id="6534" w:name="_Toc97042540"/>
      <w:bookmarkStart w:id="6535" w:name="_Toc97045684"/>
      <w:bookmarkStart w:id="6536" w:name="_Toc97155429"/>
      <w:bookmarkStart w:id="6537" w:name="_Toc101521569"/>
      <w:bookmarkStart w:id="6538" w:name="_Toc138761833"/>
      <w:bookmarkStart w:id="6539" w:name="_Toc145708048"/>
      <w:bookmarkStart w:id="6540" w:name="_Toc160570541"/>
      <w:bookmarkStart w:id="6541" w:name="_Toc162008137"/>
      <w:bookmarkStart w:id="6542" w:name="_Toc185515804"/>
      <w:bookmarkStart w:id="6543" w:name="_Toc192873112"/>
      <w:bookmarkStart w:id="6544" w:name="_Toc200970825"/>
      <w:bookmarkStart w:id="6545" w:name="_Toc207722156"/>
      <w:bookmarkStart w:id="6546" w:name="_Toc209521019"/>
      <w:r>
        <w:rPr>
          <w:lang w:eastAsia="zh-CN"/>
        </w:rPr>
        <w:t>8.</w:t>
      </w:r>
      <w:r w:rsidR="00A670FE">
        <w:rPr>
          <w:lang w:eastAsia="zh-CN"/>
        </w:rPr>
        <w:t>6</w:t>
      </w:r>
      <w:r>
        <w:rPr>
          <w:lang w:eastAsia="zh-CN"/>
        </w:rPr>
        <w:t>.2.3.1</w:t>
      </w:r>
      <w:r>
        <w:rPr>
          <w:lang w:eastAsia="zh-CN"/>
        </w:rPr>
        <w:tab/>
        <w:t>Description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6547" w:name="_Toc85734430"/>
      <w:bookmarkStart w:id="6548" w:name="_Toc89431729"/>
      <w:bookmarkStart w:id="6549" w:name="_Toc97042541"/>
      <w:bookmarkStart w:id="6550" w:name="_Toc97045685"/>
      <w:bookmarkStart w:id="6551" w:name="_Toc97155430"/>
      <w:bookmarkStart w:id="6552" w:name="_Toc101521570"/>
      <w:bookmarkStart w:id="6553" w:name="_Toc138761834"/>
      <w:bookmarkStart w:id="6554" w:name="_Toc145708049"/>
      <w:bookmarkStart w:id="6555" w:name="_Toc160570542"/>
      <w:bookmarkStart w:id="6556" w:name="_Toc162008138"/>
      <w:bookmarkStart w:id="6557" w:name="_Toc185515805"/>
      <w:bookmarkStart w:id="6558" w:name="_Toc192873113"/>
      <w:bookmarkStart w:id="6559" w:name="_Toc200970826"/>
      <w:bookmarkStart w:id="6560" w:name="_Toc207722157"/>
      <w:bookmarkStart w:id="6561" w:name="_Toc209521020"/>
      <w:r>
        <w:rPr>
          <w:lang w:eastAsia="zh-CN"/>
        </w:rPr>
        <w:t>8.</w:t>
      </w:r>
      <w:r w:rsidR="00A670FE">
        <w:rPr>
          <w:lang w:eastAsia="zh-CN"/>
        </w:rPr>
        <w:t>6</w:t>
      </w:r>
      <w:r>
        <w:rPr>
          <w:lang w:eastAsia="zh-CN"/>
        </w:rPr>
        <w:t>.2.3.2</w:t>
      </w:r>
      <w:r>
        <w:rPr>
          <w:lang w:eastAsia="zh-CN"/>
        </w:rPr>
        <w:tab/>
        <w:t>Resource Definition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6562" w:name="_Toc85734431"/>
      <w:bookmarkStart w:id="6563" w:name="_Toc89431730"/>
      <w:bookmarkStart w:id="6564" w:name="_Toc97042542"/>
      <w:bookmarkStart w:id="6565" w:name="_Toc97045686"/>
      <w:bookmarkStart w:id="6566" w:name="_Toc97155431"/>
      <w:bookmarkStart w:id="6567" w:name="_Toc101521571"/>
      <w:bookmarkStart w:id="6568" w:name="_Toc138761835"/>
      <w:bookmarkStart w:id="6569" w:name="_Toc145708050"/>
      <w:bookmarkStart w:id="6570" w:name="_Toc160570543"/>
      <w:bookmarkStart w:id="6571" w:name="_Toc162008139"/>
      <w:bookmarkStart w:id="6572" w:name="_Toc185515806"/>
      <w:bookmarkStart w:id="6573" w:name="_Toc192873114"/>
      <w:bookmarkStart w:id="6574" w:name="_Toc200970827"/>
      <w:bookmarkStart w:id="6575" w:name="_Toc207722158"/>
      <w:bookmarkStart w:id="6576" w:name="_Toc209521021"/>
      <w:r>
        <w:rPr>
          <w:lang w:eastAsia="zh-CN"/>
        </w:rPr>
        <w:t>8.</w:t>
      </w:r>
      <w:r w:rsidR="00A670FE">
        <w:rPr>
          <w:lang w:eastAsia="zh-CN"/>
        </w:rPr>
        <w:t>6</w:t>
      </w:r>
      <w:r>
        <w:rPr>
          <w:lang w:eastAsia="zh-CN"/>
        </w:rPr>
        <w:t>.2.3.3</w:t>
      </w:r>
      <w:r>
        <w:rPr>
          <w:lang w:eastAsia="zh-CN"/>
        </w:rPr>
        <w:tab/>
        <w:t>Resource Standard Methods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4FBF3F4D" w14:textId="47C3C3E8" w:rsidR="009D1C10" w:rsidRDefault="009D1C10" w:rsidP="009D1C10">
      <w:pPr>
        <w:pStyle w:val="Heading6"/>
        <w:rPr>
          <w:lang w:eastAsia="zh-CN"/>
        </w:rPr>
      </w:pPr>
      <w:bookmarkStart w:id="6577" w:name="_Toc85734432"/>
      <w:bookmarkStart w:id="6578" w:name="_Toc89431731"/>
      <w:bookmarkStart w:id="6579" w:name="_Toc97042543"/>
      <w:bookmarkStart w:id="6580" w:name="_Toc97045687"/>
      <w:bookmarkStart w:id="6581" w:name="_Toc97155432"/>
      <w:bookmarkStart w:id="6582" w:name="_Toc101521572"/>
      <w:bookmarkStart w:id="6583" w:name="_Toc138761836"/>
      <w:bookmarkStart w:id="6584" w:name="_Toc145708051"/>
      <w:bookmarkStart w:id="6585" w:name="_Toc160570544"/>
      <w:bookmarkStart w:id="6586" w:name="_Toc162008140"/>
      <w:bookmarkStart w:id="6587" w:name="_Toc185515807"/>
      <w:bookmarkStart w:id="6588" w:name="_Toc192873115"/>
      <w:bookmarkStart w:id="6589" w:name="_Toc200970828"/>
      <w:bookmarkStart w:id="6590" w:name="_Toc207722159"/>
      <w:bookmarkStart w:id="6591" w:name="_Toc209521022"/>
      <w:r>
        <w:rPr>
          <w:lang w:eastAsia="zh-CN"/>
        </w:rPr>
        <w:t>8.</w:t>
      </w:r>
      <w:r w:rsidR="00A670FE">
        <w:rPr>
          <w:lang w:eastAsia="zh-CN"/>
        </w:rPr>
        <w:t>6</w:t>
      </w:r>
      <w:r>
        <w:rPr>
          <w:lang w:eastAsia="zh-CN"/>
        </w:rPr>
        <w:t>.2.3.3.1</w:t>
      </w:r>
      <w:r>
        <w:rPr>
          <w:lang w:eastAsia="zh-CN"/>
        </w:rPr>
        <w:tab/>
        <w:t>PATCH</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6592" w:name="_Toc85734433"/>
      <w:bookmarkStart w:id="6593" w:name="_Toc89431732"/>
      <w:bookmarkStart w:id="6594" w:name="_Toc97042544"/>
      <w:bookmarkStart w:id="6595" w:name="_Toc97045688"/>
      <w:bookmarkStart w:id="6596" w:name="_Toc97155433"/>
      <w:bookmarkStart w:id="6597" w:name="_Toc101521573"/>
      <w:bookmarkStart w:id="6598" w:name="_Toc138761837"/>
      <w:bookmarkStart w:id="6599" w:name="_Toc145708052"/>
      <w:bookmarkStart w:id="6600" w:name="_Toc160570545"/>
      <w:bookmarkStart w:id="6601" w:name="_Toc162008141"/>
      <w:bookmarkStart w:id="6602" w:name="_Toc185515808"/>
      <w:bookmarkStart w:id="6603" w:name="_Toc192873116"/>
      <w:bookmarkStart w:id="6604" w:name="_Toc200970829"/>
      <w:bookmarkStart w:id="6605" w:name="_Toc207722160"/>
      <w:bookmarkStart w:id="6606" w:name="_Toc209521023"/>
      <w:r>
        <w:rPr>
          <w:lang w:eastAsia="zh-CN"/>
        </w:rPr>
        <w:t>8.</w:t>
      </w:r>
      <w:r w:rsidR="00A670FE">
        <w:rPr>
          <w:lang w:eastAsia="zh-CN"/>
        </w:rPr>
        <w:t>6</w:t>
      </w:r>
      <w:r>
        <w:rPr>
          <w:lang w:eastAsia="zh-CN"/>
        </w:rPr>
        <w:t>.2.3.3.2</w:t>
      </w:r>
      <w:r>
        <w:rPr>
          <w:lang w:eastAsia="zh-CN"/>
        </w:rPr>
        <w:tab/>
        <w:t>PUT</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6607" w:name="_Toc85734434"/>
      <w:bookmarkStart w:id="6608" w:name="_Toc89431733"/>
      <w:bookmarkStart w:id="6609" w:name="_Toc97042545"/>
      <w:bookmarkStart w:id="6610" w:name="_Toc97045689"/>
      <w:bookmarkStart w:id="6611" w:name="_Toc97155434"/>
      <w:bookmarkStart w:id="6612" w:name="_Toc101521574"/>
      <w:bookmarkStart w:id="6613" w:name="_Toc138761838"/>
      <w:bookmarkStart w:id="6614" w:name="_Toc145708053"/>
      <w:bookmarkStart w:id="6615" w:name="_Toc160570546"/>
      <w:bookmarkStart w:id="6616" w:name="_Toc162008142"/>
      <w:bookmarkStart w:id="6617" w:name="_Toc185515809"/>
      <w:bookmarkStart w:id="6618" w:name="_Toc192873117"/>
      <w:bookmarkStart w:id="6619" w:name="_Toc200970830"/>
      <w:bookmarkStart w:id="6620" w:name="_Toc207722161"/>
      <w:bookmarkStart w:id="6621" w:name="_Toc209521024"/>
      <w:r>
        <w:rPr>
          <w:lang w:eastAsia="zh-CN"/>
        </w:rPr>
        <w:t>8.</w:t>
      </w:r>
      <w:r w:rsidR="00CB13E5">
        <w:rPr>
          <w:lang w:eastAsia="zh-CN"/>
        </w:rPr>
        <w:t>6</w:t>
      </w:r>
      <w:r>
        <w:rPr>
          <w:lang w:eastAsia="zh-CN"/>
        </w:rPr>
        <w:t>.2.3.3.3</w:t>
      </w:r>
      <w:r>
        <w:rPr>
          <w:lang w:eastAsia="zh-CN"/>
        </w:rPr>
        <w:tab/>
        <w:t>DELETE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6622" w:name="_Toc85734435"/>
      <w:bookmarkStart w:id="6623" w:name="_Toc89431734"/>
      <w:bookmarkStart w:id="6624" w:name="_Toc97042546"/>
      <w:bookmarkStart w:id="6625" w:name="_Toc97045690"/>
      <w:bookmarkStart w:id="6626" w:name="_Toc97155435"/>
      <w:bookmarkStart w:id="6627" w:name="_Toc101521575"/>
      <w:bookmarkStart w:id="6628" w:name="_Toc138761839"/>
      <w:bookmarkStart w:id="6629" w:name="_Toc145708054"/>
      <w:bookmarkStart w:id="6630" w:name="_Toc160570547"/>
      <w:bookmarkStart w:id="6631" w:name="_Toc162008143"/>
      <w:bookmarkStart w:id="6632" w:name="_Toc185515810"/>
      <w:bookmarkStart w:id="6633" w:name="_Toc192873118"/>
      <w:bookmarkStart w:id="6634" w:name="_Toc200970831"/>
      <w:bookmarkStart w:id="6635" w:name="_Toc207722162"/>
      <w:bookmarkStart w:id="6636" w:name="_Toc209521025"/>
      <w:r>
        <w:rPr>
          <w:lang w:eastAsia="zh-CN"/>
        </w:rPr>
        <w:t>8.</w:t>
      </w:r>
      <w:r w:rsidR="00CB13E5">
        <w:rPr>
          <w:lang w:eastAsia="zh-CN"/>
        </w:rPr>
        <w:t>6</w:t>
      </w:r>
      <w:r w:rsidR="009D1C10">
        <w:rPr>
          <w:lang w:eastAsia="zh-CN"/>
        </w:rPr>
        <w:t>.2.3.3.4</w:t>
      </w:r>
      <w:r w:rsidR="009D1C10">
        <w:rPr>
          <w:lang w:eastAsia="zh-CN"/>
        </w:rPr>
        <w:tab/>
        <w:t>GET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6637" w:name="_Toc85734436"/>
      <w:bookmarkStart w:id="6638" w:name="_Toc89431735"/>
      <w:bookmarkStart w:id="6639" w:name="_Toc97042547"/>
      <w:bookmarkStart w:id="6640" w:name="_Toc97045691"/>
      <w:bookmarkStart w:id="6641" w:name="_Toc97155436"/>
      <w:bookmarkStart w:id="6642" w:name="_Toc101521576"/>
      <w:bookmarkStart w:id="6643" w:name="_Toc138761840"/>
      <w:bookmarkStart w:id="6644" w:name="_Toc145708055"/>
      <w:bookmarkStart w:id="6645" w:name="_Toc160570548"/>
      <w:bookmarkStart w:id="6646" w:name="_Toc162008144"/>
      <w:bookmarkStart w:id="6647" w:name="_Toc185515811"/>
      <w:bookmarkStart w:id="6648" w:name="_Toc192873119"/>
      <w:bookmarkStart w:id="6649" w:name="_Toc200970832"/>
      <w:bookmarkStart w:id="6650" w:name="_Toc207722163"/>
      <w:bookmarkStart w:id="6651" w:name="_Toc209521026"/>
      <w:r>
        <w:rPr>
          <w:lang w:eastAsia="zh-CN"/>
        </w:rPr>
        <w:t>8.</w:t>
      </w:r>
      <w:r w:rsidR="00CB13E5">
        <w:rPr>
          <w:lang w:eastAsia="zh-CN"/>
        </w:rPr>
        <w:t>6</w:t>
      </w:r>
      <w:r>
        <w:rPr>
          <w:lang w:eastAsia="zh-CN"/>
        </w:rPr>
        <w:t>.2.3.4</w:t>
      </w:r>
      <w:r>
        <w:rPr>
          <w:lang w:eastAsia="zh-CN"/>
        </w:rPr>
        <w:tab/>
        <w:t>Resource Custom Operations</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E84F741" w14:textId="77777777" w:rsidR="009D1C10" w:rsidRDefault="009D1C10" w:rsidP="009D1C10">
      <w:r>
        <w:t>None.</w:t>
      </w:r>
    </w:p>
    <w:p w14:paraId="5E0E462A" w14:textId="3F783621" w:rsidR="009D1C10" w:rsidRDefault="009D1C10" w:rsidP="009D1C10">
      <w:pPr>
        <w:pStyle w:val="Heading3"/>
      </w:pPr>
      <w:bookmarkStart w:id="6652" w:name="_Toc85734437"/>
      <w:bookmarkStart w:id="6653" w:name="_Toc89431736"/>
      <w:bookmarkStart w:id="6654" w:name="_Toc97042548"/>
      <w:bookmarkStart w:id="6655" w:name="_Toc97045692"/>
      <w:bookmarkStart w:id="6656" w:name="_Toc97155437"/>
      <w:bookmarkStart w:id="6657" w:name="_Toc101521577"/>
      <w:bookmarkStart w:id="6658" w:name="_Toc138761841"/>
      <w:bookmarkStart w:id="6659" w:name="_Toc145708056"/>
      <w:bookmarkStart w:id="6660" w:name="_Toc160570549"/>
      <w:bookmarkStart w:id="6661" w:name="_Toc162008145"/>
      <w:bookmarkStart w:id="6662" w:name="_Toc185515812"/>
      <w:bookmarkStart w:id="6663" w:name="_Toc192873120"/>
      <w:bookmarkStart w:id="6664" w:name="_Toc200970833"/>
      <w:bookmarkStart w:id="6665" w:name="_Toc207722164"/>
      <w:bookmarkStart w:id="6666" w:name="_Toc209521027"/>
      <w:r>
        <w:t>8.</w:t>
      </w:r>
      <w:r w:rsidR="00CB13E5">
        <w:t>6</w:t>
      </w:r>
      <w:r>
        <w:t>.3</w:t>
      </w:r>
      <w:r>
        <w:tab/>
        <w:t>Custom Operations without associated resources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6667" w:name="_Toc85734438"/>
      <w:bookmarkStart w:id="6668" w:name="_Toc89431737"/>
      <w:bookmarkStart w:id="6669" w:name="_Toc97042549"/>
      <w:bookmarkStart w:id="6670" w:name="_Toc97045693"/>
      <w:bookmarkStart w:id="6671" w:name="_Toc97155438"/>
      <w:bookmarkStart w:id="6672" w:name="_Toc101521578"/>
      <w:bookmarkStart w:id="6673" w:name="_Toc138761842"/>
      <w:bookmarkStart w:id="6674" w:name="_Toc145708057"/>
      <w:bookmarkStart w:id="6675" w:name="_Toc160570550"/>
      <w:bookmarkStart w:id="6676" w:name="_Toc162008146"/>
      <w:bookmarkStart w:id="6677" w:name="_Toc185515813"/>
      <w:bookmarkStart w:id="6678" w:name="_Toc192873121"/>
      <w:bookmarkStart w:id="6679" w:name="_Toc200970834"/>
      <w:bookmarkStart w:id="6680" w:name="_Toc207722165"/>
      <w:bookmarkStart w:id="6681" w:name="_Toc209521028"/>
      <w:r>
        <w:lastRenderedPageBreak/>
        <w:t>8.</w:t>
      </w:r>
      <w:r w:rsidR="00CB13E5">
        <w:t>6</w:t>
      </w:r>
      <w:r>
        <w:t>.4</w:t>
      </w:r>
      <w:r>
        <w:tab/>
        <w:t>Notifications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598169D" w14:textId="2B2B6031" w:rsidR="009D1C10" w:rsidRPr="00AF7276" w:rsidRDefault="009D1C10" w:rsidP="009D1C10">
      <w:pPr>
        <w:pStyle w:val="Heading4"/>
      </w:pPr>
      <w:bookmarkStart w:id="6682" w:name="_Toc85734439"/>
      <w:bookmarkStart w:id="6683" w:name="_Toc89431738"/>
      <w:bookmarkStart w:id="6684" w:name="_Toc97042550"/>
      <w:bookmarkStart w:id="6685" w:name="_Toc97045694"/>
      <w:bookmarkStart w:id="6686" w:name="_Toc97155439"/>
      <w:bookmarkStart w:id="6687" w:name="_Toc101521579"/>
      <w:bookmarkStart w:id="6688" w:name="_Toc138761843"/>
      <w:bookmarkStart w:id="6689" w:name="_Toc145708058"/>
      <w:bookmarkStart w:id="6690" w:name="_Toc160570551"/>
      <w:bookmarkStart w:id="6691" w:name="_Toc162008147"/>
      <w:bookmarkStart w:id="6692" w:name="_Toc185515814"/>
      <w:bookmarkStart w:id="6693" w:name="_Toc192873122"/>
      <w:bookmarkStart w:id="6694" w:name="_Toc200970835"/>
      <w:bookmarkStart w:id="6695" w:name="_Toc207722166"/>
      <w:bookmarkStart w:id="6696" w:name="_Toc209521029"/>
      <w:r>
        <w:t>8.</w:t>
      </w:r>
      <w:r w:rsidR="00CB13E5">
        <w:t>6</w:t>
      </w:r>
      <w:r w:rsidRPr="00AF7276">
        <w:t>.</w:t>
      </w:r>
      <w:r>
        <w:t>4</w:t>
      </w:r>
      <w:r w:rsidRPr="00AF7276">
        <w:t>.1</w:t>
      </w:r>
      <w:r w:rsidRPr="00AF7276">
        <w:tab/>
        <w:t>General</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6697" w:name="_Toc85734440"/>
      <w:bookmarkStart w:id="6698" w:name="_Toc89431739"/>
      <w:bookmarkStart w:id="6699" w:name="_Toc97042551"/>
      <w:bookmarkStart w:id="6700" w:name="_Toc97045695"/>
      <w:bookmarkStart w:id="6701" w:name="_Toc97155440"/>
      <w:bookmarkStart w:id="6702" w:name="_Toc101521580"/>
      <w:bookmarkStart w:id="6703" w:name="_Toc138761844"/>
      <w:bookmarkStart w:id="6704" w:name="_Toc145708059"/>
      <w:bookmarkStart w:id="6705" w:name="_Toc160570552"/>
      <w:bookmarkStart w:id="6706" w:name="_Toc162008148"/>
      <w:bookmarkStart w:id="6707" w:name="_Toc185515815"/>
      <w:bookmarkStart w:id="6708" w:name="_Toc192873123"/>
      <w:bookmarkStart w:id="6709" w:name="_Toc200970836"/>
      <w:bookmarkStart w:id="6710" w:name="_Toc207722167"/>
      <w:bookmarkStart w:id="6711" w:name="_Toc209521030"/>
      <w:r>
        <w:rPr>
          <w:lang w:eastAsia="zh-CN"/>
        </w:rPr>
        <w:t>8.</w:t>
      </w:r>
      <w:r w:rsidR="00CB13E5">
        <w:rPr>
          <w:lang w:eastAsia="zh-CN"/>
        </w:rPr>
        <w:t>6</w:t>
      </w:r>
      <w:r>
        <w:rPr>
          <w:lang w:eastAsia="zh-CN"/>
        </w:rPr>
        <w:t>.4.2</w:t>
      </w:r>
      <w:r>
        <w:rPr>
          <w:lang w:eastAsia="zh-CN"/>
        </w:rPr>
        <w:tab/>
        <w:t>ACR Management Events Notification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8BFD2AF" w14:textId="0FB5F139" w:rsidR="009D1C10" w:rsidRDefault="009D1C10" w:rsidP="009D1C10">
      <w:pPr>
        <w:pStyle w:val="Heading5"/>
        <w:rPr>
          <w:lang w:eastAsia="zh-CN"/>
        </w:rPr>
      </w:pPr>
      <w:bookmarkStart w:id="6712" w:name="_Toc85734441"/>
      <w:bookmarkStart w:id="6713" w:name="_Toc89431740"/>
      <w:bookmarkStart w:id="6714" w:name="_Toc97042552"/>
      <w:bookmarkStart w:id="6715" w:name="_Toc97045696"/>
      <w:bookmarkStart w:id="6716" w:name="_Toc97155441"/>
      <w:bookmarkStart w:id="6717" w:name="_Toc101521581"/>
      <w:bookmarkStart w:id="6718" w:name="_Toc138761845"/>
      <w:bookmarkStart w:id="6719" w:name="_Toc145708060"/>
      <w:bookmarkStart w:id="6720" w:name="_Toc160570553"/>
      <w:bookmarkStart w:id="6721" w:name="_Toc162008149"/>
      <w:bookmarkStart w:id="6722" w:name="_Toc185515816"/>
      <w:bookmarkStart w:id="6723" w:name="_Toc192873124"/>
      <w:bookmarkStart w:id="6724" w:name="_Toc200970837"/>
      <w:bookmarkStart w:id="6725" w:name="_Toc207722168"/>
      <w:bookmarkStart w:id="6726" w:name="_Toc209521031"/>
      <w:r>
        <w:rPr>
          <w:lang w:eastAsia="zh-CN"/>
        </w:rPr>
        <w:t>8.</w:t>
      </w:r>
      <w:r w:rsidR="00CB13E5">
        <w:rPr>
          <w:lang w:eastAsia="zh-CN"/>
        </w:rPr>
        <w:t>6</w:t>
      </w:r>
      <w:r>
        <w:rPr>
          <w:lang w:eastAsia="zh-CN"/>
        </w:rPr>
        <w:t>.4.2.1</w:t>
      </w:r>
      <w:r>
        <w:rPr>
          <w:lang w:eastAsia="zh-CN"/>
        </w:rPr>
        <w:tab/>
        <w:t>Description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2025D7D" w14:textId="0831564F" w:rsidR="009D1C10" w:rsidRDefault="009D1C10" w:rsidP="009D1C10">
      <w:pPr>
        <w:pStyle w:val="Heading5"/>
        <w:rPr>
          <w:lang w:eastAsia="zh-CN"/>
        </w:rPr>
      </w:pPr>
      <w:bookmarkStart w:id="6727" w:name="_Toc85734442"/>
      <w:bookmarkStart w:id="6728" w:name="_Toc89431741"/>
      <w:bookmarkStart w:id="6729" w:name="_Toc97042553"/>
      <w:bookmarkStart w:id="6730" w:name="_Toc97045697"/>
      <w:bookmarkStart w:id="6731" w:name="_Toc97155442"/>
      <w:bookmarkStart w:id="6732" w:name="_Toc101521582"/>
      <w:bookmarkStart w:id="6733" w:name="_Toc138761846"/>
      <w:bookmarkStart w:id="6734" w:name="_Toc145708061"/>
      <w:bookmarkStart w:id="6735" w:name="_Toc160570554"/>
      <w:bookmarkStart w:id="6736" w:name="_Toc162008150"/>
      <w:bookmarkStart w:id="6737" w:name="_Toc185515817"/>
      <w:bookmarkStart w:id="6738" w:name="_Toc192873125"/>
      <w:bookmarkStart w:id="6739" w:name="_Toc200970838"/>
      <w:bookmarkStart w:id="6740" w:name="_Toc207722169"/>
      <w:bookmarkStart w:id="6741" w:name="_Toc209521032"/>
      <w:r>
        <w:rPr>
          <w:lang w:eastAsia="zh-CN"/>
        </w:rPr>
        <w:t>8.</w:t>
      </w:r>
      <w:r w:rsidR="00CB13E5">
        <w:rPr>
          <w:lang w:eastAsia="zh-CN"/>
        </w:rPr>
        <w:t>6</w:t>
      </w:r>
      <w:r>
        <w:rPr>
          <w:lang w:eastAsia="zh-CN"/>
        </w:rPr>
        <w:t>.4.2.2</w:t>
      </w:r>
      <w:r>
        <w:rPr>
          <w:lang w:eastAsia="zh-CN"/>
        </w:rPr>
        <w:tab/>
        <w:t>Notification definition</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6742" w:name="_Toc138761847"/>
      <w:bookmarkStart w:id="6743" w:name="_Toc145708062"/>
      <w:bookmarkStart w:id="6744" w:name="_Toc160570555"/>
      <w:bookmarkStart w:id="6745" w:name="_Toc162008151"/>
      <w:bookmarkStart w:id="6746" w:name="_Toc185515818"/>
      <w:bookmarkStart w:id="6747" w:name="_Toc192873126"/>
      <w:bookmarkStart w:id="6748" w:name="_Toc200970839"/>
      <w:bookmarkStart w:id="6749" w:name="_Toc207722170"/>
      <w:bookmarkStart w:id="6750" w:name="_Toc209521033"/>
      <w:r>
        <w:rPr>
          <w:lang w:eastAsia="zh-CN"/>
        </w:rPr>
        <w:t>8.</w:t>
      </w:r>
      <w:r w:rsidR="00CB13E5">
        <w:rPr>
          <w:lang w:eastAsia="zh-CN"/>
        </w:rPr>
        <w:t>6</w:t>
      </w:r>
      <w:r>
        <w:rPr>
          <w:lang w:eastAsia="zh-CN"/>
        </w:rPr>
        <w:t>.4.3</w:t>
      </w:r>
      <w:r>
        <w:rPr>
          <w:lang w:eastAsia="zh-CN"/>
        </w:rPr>
        <w:tab/>
        <w:t>User Plane Path Change Availability Notification</w:t>
      </w:r>
      <w:bookmarkEnd w:id="6742"/>
      <w:bookmarkEnd w:id="6743"/>
      <w:bookmarkEnd w:id="6744"/>
      <w:bookmarkEnd w:id="6745"/>
      <w:bookmarkEnd w:id="6746"/>
      <w:bookmarkEnd w:id="6747"/>
      <w:bookmarkEnd w:id="6748"/>
      <w:bookmarkEnd w:id="6749"/>
      <w:bookmarkEnd w:id="6750"/>
    </w:p>
    <w:p w14:paraId="0081FEF4" w14:textId="0AB004DA" w:rsidR="00DC4646" w:rsidRPr="00C7213A" w:rsidRDefault="00DC4646" w:rsidP="00DC4646">
      <w:pPr>
        <w:pStyle w:val="Heading5"/>
        <w:rPr>
          <w:lang w:val="en-US" w:eastAsia="zh-CN"/>
        </w:rPr>
      </w:pPr>
      <w:bookmarkStart w:id="6751" w:name="_Toc138761848"/>
      <w:bookmarkStart w:id="6752" w:name="_Toc145708063"/>
      <w:bookmarkStart w:id="6753" w:name="_Toc160570556"/>
      <w:bookmarkStart w:id="6754" w:name="_Toc162008152"/>
      <w:bookmarkStart w:id="6755" w:name="_Toc185515819"/>
      <w:bookmarkStart w:id="6756" w:name="_Toc192873127"/>
      <w:bookmarkStart w:id="6757" w:name="_Toc200970840"/>
      <w:bookmarkStart w:id="6758" w:name="_Toc207722171"/>
      <w:bookmarkStart w:id="6759" w:name="_Toc20952103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6751"/>
      <w:bookmarkEnd w:id="6752"/>
      <w:bookmarkEnd w:id="6753"/>
      <w:bookmarkEnd w:id="6754"/>
      <w:bookmarkEnd w:id="6755"/>
      <w:bookmarkEnd w:id="6756"/>
      <w:bookmarkEnd w:id="6757"/>
      <w:bookmarkEnd w:id="6758"/>
      <w:bookmarkEnd w:id="675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6760" w:name="_Toc138761849"/>
      <w:bookmarkStart w:id="6761" w:name="_Toc145708064"/>
      <w:bookmarkStart w:id="6762" w:name="_Toc160570557"/>
      <w:bookmarkStart w:id="6763" w:name="_Toc162008153"/>
      <w:bookmarkStart w:id="6764" w:name="_Toc185515820"/>
      <w:bookmarkStart w:id="6765" w:name="_Toc192873128"/>
      <w:bookmarkStart w:id="6766" w:name="_Toc200970841"/>
      <w:bookmarkStart w:id="6767" w:name="_Toc207722172"/>
      <w:bookmarkStart w:id="6768" w:name="_Toc209521035"/>
      <w:r>
        <w:rPr>
          <w:lang w:eastAsia="zh-CN"/>
        </w:rPr>
        <w:t>8.</w:t>
      </w:r>
      <w:r w:rsidR="00CB13E5">
        <w:rPr>
          <w:lang w:eastAsia="zh-CN"/>
        </w:rPr>
        <w:t>6</w:t>
      </w:r>
      <w:r>
        <w:rPr>
          <w:lang w:eastAsia="zh-CN"/>
        </w:rPr>
        <w:t>.4.3.2</w:t>
      </w:r>
      <w:r>
        <w:rPr>
          <w:lang w:eastAsia="zh-CN"/>
        </w:rPr>
        <w:tab/>
        <w:t>Target URI</w:t>
      </w:r>
      <w:bookmarkEnd w:id="6760"/>
      <w:bookmarkEnd w:id="6761"/>
      <w:bookmarkEnd w:id="6762"/>
      <w:bookmarkEnd w:id="6763"/>
      <w:bookmarkEnd w:id="6764"/>
      <w:bookmarkEnd w:id="6765"/>
      <w:bookmarkEnd w:id="6766"/>
      <w:bookmarkEnd w:id="6767"/>
      <w:bookmarkEnd w:id="676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6769" w:name="_Toc138761850"/>
      <w:bookmarkStart w:id="6770" w:name="_Toc145708065"/>
      <w:bookmarkStart w:id="6771" w:name="_Toc160570558"/>
      <w:bookmarkStart w:id="6772" w:name="_Toc162008154"/>
      <w:bookmarkStart w:id="6773" w:name="_Toc185515821"/>
      <w:bookmarkStart w:id="6774" w:name="_Toc192873129"/>
      <w:bookmarkStart w:id="6775" w:name="_Toc200970842"/>
      <w:bookmarkStart w:id="6776" w:name="_Toc207722173"/>
      <w:bookmarkStart w:id="6777" w:name="_Toc20952103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6769"/>
      <w:bookmarkEnd w:id="6770"/>
      <w:bookmarkEnd w:id="6771"/>
      <w:bookmarkEnd w:id="6772"/>
      <w:bookmarkEnd w:id="6773"/>
      <w:bookmarkEnd w:id="6774"/>
      <w:bookmarkEnd w:id="6775"/>
      <w:bookmarkEnd w:id="6776"/>
      <w:bookmarkEnd w:id="677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6778" w:name="_Toc85734443"/>
      <w:bookmarkStart w:id="6779" w:name="_Toc89431742"/>
      <w:bookmarkStart w:id="6780" w:name="_Toc97042554"/>
      <w:bookmarkStart w:id="6781" w:name="_Toc97045698"/>
      <w:bookmarkStart w:id="6782" w:name="_Toc97155443"/>
      <w:bookmarkStart w:id="6783" w:name="_Toc101521583"/>
      <w:bookmarkStart w:id="6784" w:name="_Toc138761851"/>
      <w:bookmarkStart w:id="6785" w:name="_Toc145708066"/>
      <w:bookmarkStart w:id="6786" w:name="_Toc160570559"/>
      <w:bookmarkStart w:id="6787" w:name="_Toc162008155"/>
      <w:bookmarkStart w:id="6788" w:name="_Toc185515822"/>
      <w:bookmarkStart w:id="6789" w:name="_Toc192873130"/>
      <w:bookmarkStart w:id="6790" w:name="_Toc200970843"/>
      <w:bookmarkStart w:id="6791" w:name="_Toc207722174"/>
      <w:bookmarkStart w:id="6792" w:name="_Toc209521037"/>
      <w:r>
        <w:t>8.</w:t>
      </w:r>
      <w:r w:rsidR="00CB13E5">
        <w:t>6</w:t>
      </w:r>
      <w:r>
        <w:t>.5</w:t>
      </w:r>
      <w:r>
        <w:tab/>
        <w:t>Data Model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37BB7C6" w14:textId="430BC7EE" w:rsidR="009D1C10" w:rsidRDefault="009D1C10" w:rsidP="009D1C10">
      <w:pPr>
        <w:pStyle w:val="Heading4"/>
        <w:rPr>
          <w:lang w:eastAsia="zh-CN"/>
        </w:rPr>
      </w:pPr>
      <w:bookmarkStart w:id="6793" w:name="_Toc85734444"/>
      <w:bookmarkStart w:id="6794" w:name="_Toc89431743"/>
      <w:bookmarkStart w:id="6795" w:name="_Toc97042555"/>
      <w:bookmarkStart w:id="6796" w:name="_Toc97045699"/>
      <w:bookmarkStart w:id="6797" w:name="_Toc97155444"/>
      <w:bookmarkStart w:id="6798" w:name="_Toc101521584"/>
      <w:bookmarkStart w:id="6799" w:name="_Toc138761852"/>
      <w:bookmarkStart w:id="6800" w:name="_Toc145708067"/>
      <w:bookmarkStart w:id="6801" w:name="_Toc160570560"/>
      <w:bookmarkStart w:id="6802" w:name="_Toc162008156"/>
      <w:bookmarkStart w:id="6803" w:name="_Toc185515823"/>
      <w:bookmarkStart w:id="6804" w:name="_Toc192873131"/>
      <w:bookmarkStart w:id="6805" w:name="_Toc200970844"/>
      <w:bookmarkStart w:id="6806" w:name="_Toc207722175"/>
      <w:bookmarkStart w:id="6807" w:name="_Toc209521038"/>
      <w:r>
        <w:rPr>
          <w:lang w:eastAsia="zh-CN"/>
        </w:rPr>
        <w:t>8.</w:t>
      </w:r>
      <w:r w:rsidR="00CB13E5">
        <w:rPr>
          <w:lang w:eastAsia="zh-CN"/>
        </w:rPr>
        <w:t>6</w:t>
      </w:r>
      <w:r>
        <w:rPr>
          <w:lang w:eastAsia="zh-CN"/>
        </w:rPr>
        <w:t>.5.1</w:t>
      </w:r>
      <w:r>
        <w:rPr>
          <w:lang w:eastAsia="zh-CN"/>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ＭＳ 明朝"/>
              </w:rPr>
              <w:t>8.</w:t>
            </w:r>
            <w:r w:rsidR="0085033B">
              <w:rPr>
                <w:rFonts w:eastAsia="ＭＳ 明朝"/>
              </w:rPr>
              <w:t>6</w:t>
            </w:r>
            <w:r>
              <w:rPr>
                <w:rFonts w:eastAsia="ＭＳ 明朝"/>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tcPr>
          <w:p w14:paraId="10D21FDE" w14:textId="77777777" w:rsidR="00863854" w:rsidRDefault="00863854" w:rsidP="00743A71">
            <w:pPr>
              <w:pStyle w:val="TAL"/>
            </w:pPr>
            <w:r>
              <w:t>ACRScenario</w:t>
            </w:r>
          </w:p>
        </w:tc>
        <w:tc>
          <w:tcPr>
            <w:tcW w:w="2378" w:type="dxa"/>
          </w:tcPr>
          <w:p w14:paraId="681D362D" w14:textId="77777777" w:rsidR="00863854" w:rsidRDefault="00863854" w:rsidP="00743A71">
            <w:pPr>
              <w:pStyle w:val="TAL"/>
            </w:pPr>
            <w:r>
              <w:t>Clause 9.1.5.3.3</w:t>
            </w:r>
          </w:p>
        </w:tc>
        <w:tc>
          <w:tcPr>
            <w:tcW w:w="2731" w:type="dxa"/>
          </w:tcPr>
          <w:p w14:paraId="43B454D5" w14:textId="77777777" w:rsidR="00863854" w:rsidRDefault="00863854" w:rsidP="00743A71">
            <w:pPr>
              <w:pStyle w:val="TAL"/>
            </w:pPr>
            <w:r>
              <w:rPr>
                <w:rFonts w:cs="Arial"/>
                <w:szCs w:val="18"/>
              </w:rPr>
              <w:t>Represent the ACR scenarios.</w:t>
            </w:r>
          </w:p>
        </w:tc>
        <w:tc>
          <w:tcPr>
            <w:tcW w:w="2517" w:type="dxa"/>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tcPr>
          <w:p w14:paraId="2183ED9F" w14:textId="77777777" w:rsidR="00863854" w:rsidRPr="00DC49BF" w:rsidRDefault="00863854" w:rsidP="00743A71">
            <w:pPr>
              <w:pStyle w:val="TAL"/>
            </w:pPr>
            <w:r>
              <w:t>EasCharacteristics</w:t>
            </w:r>
          </w:p>
        </w:tc>
        <w:tc>
          <w:tcPr>
            <w:tcW w:w="2378" w:type="dxa"/>
          </w:tcPr>
          <w:p w14:paraId="5D3FB18B" w14:textId="77777777" w:rsidR="00863854" w:rsidRDefault="00863854" w:rsidP="00743A71">
            <w:pPr>
              <w:pStyle w:val="TAL"/>
            </w:pPr>
            <w:r>
              <w:t>3GPP TS 24.558</w:t>
            </w:r>
            <w:r w:rsidRPr="001E0D95">
              <w:t> [</w:t>
            </w:r>
            <w:r>
              <w:t>14</w:t>
            </w:r>
            <w:r w:rsidRPr="001E0D95">
              <w:t>]</w:t>
            </w:r>
          </w:p>
        </w:tc>
        <w:tc>
          <w:tcPr>
            <w:tcW w:w="2731" w:type="dxa"/>
          </w:tcPr>
          <w:p w14:paraId="6F8B17F5" w14:textId="77777777" w:rsidR="00863854" w:rsidRPr="001E0D95" w:rsidRDefault="00863854" w:rsidP="00743A71">
            <w:pPr>
              <w:pStyle w:val="TAL"/>
            </w:pPr>
            <w:r>
              <w:t>Represents the EAS characteristics</w:t>
            </w:r>
            <w:r w:rsidRPr="001E0D95">
              <w:t>.</w:t>
            </w:r>
          </w:p>
        </w:tc>
        <w:tc>
          <w:tcPr>
            <w:tcW w:w="2517" w:type="dxa"/>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tcPr>
          <w:p w14:paraId="340101BD" w14:textId="77777777" w:rsidR="00863854" w:rsidRPr="001E0D95" w:rsidRDefault="00863854" w:rsidP="00743A71">
            <w:pPr>
              <w:pStyle w:val="TAL"/>
            </w:pPr>
            <w:r w:rsidRPr="00DC49BF">
              <w:t>DateTime</w:t>
            </w:r>
          </w:p>
        </w:tc>
        <w:tc>
          <w:tcPr>
            <w:tcW w:w="2378" w:type="dxa"/>
          </w:tcPr>
          <w:p w14:paraId="25AC78DE" w14:textId="77777777" w:rsidR="00863854" w:rsidRPr="001E0D95" w:rsidRDefault="00863854" w:rsidP="00743A71">
            <w:pPr>
              <w:pStyle w:val="TAL"/>
            </w:pPr>
            <w:r>
              <w:t>3GPP TS 29.122 [6]</w:t>
            </w:r>
          </w:p>
        </w:tc>
        <w:tc>
          <w:tcPr>
            <w:tcW w:w="2731" w:type="dxa"/>
          </w:tcPr>
          <w:p w14:paraId="64A5A1E1" w14:textId="77777777" w:rsidR="00863854" w:rsidRPr="001E0D95" w:rsidRDefault="00863854" w:rsidP="00743A71">
            <w:pPr>
              <w:pStyle w:val="TAL"/>
            </w:pPr>
            <w:r>
              <w:t>Contains a date and a time.</w:t>
            </w:r>
          </w:p>
        </w:tc>
        <w:tc>
          <w:tcPr>
            <w:tcW w:w="2517" w:type="dxa"/>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tcPr>
          <w:p w14:paraId="7E084C47" w14:textId="77777777" w:rsidR="00863854" w:rsidRPr="00DC49BF" w:rsidRDefault="00863854" w:rsidP="00743A71">
            <w:pPr>
              <w:pStyle w:val="TAL"/>
            </w:pPr>
            <w:r>
              <w:rPr>
                <w:rFonts w:hint="eastAsia"/>
                <w:lang w:eastAsia="zh-CN"/>
              </w:rPr>
              <w:t>Dnai</w:t>
            </w:r>
          </w:p>
        </w:tc>
        <w:tc>
          <w:tcPr>
            <w:tcW w:w="2378" w:type="dxa"/>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tcPr>
          <w:p w14:paraId="74E626A2" w14:textId="77777777" w:rsidR="00863854" w:rsidRPr="001E0D95" w:rsidRDefault="00863854" w:rsidP="00743A71">
            <w:pPr>
              <w:pStyle w:val="TAL"/>
            </w:pPr>
            <w:r>
              <w:t>DnaiChangeType</w:t>
            </w:r>
          </w:p>
        </w:tc>
        <w:tc>
          <w:tcPr>
            <w:tcW w:w="2378" w:type="dxa"/>
          </w:tcPr>
          <w:p w14:paraId="3C6500F9" w14:textId="77777777" w:rsidR="00863854" w:rsidRPr="001E0D95" w:rsidRDefault="00863854" w:rsidP="00743A71">
            <w:pPr>
              <w:pStyle w:val="TAL"/>
            </w:pPr>
            <w:r w:rsidRPr="001E0D95">
              <w:t>3GPP TS 29.571 [8]</w:t>
            </w:r>
          </w:p>
        </w:tc>
        <w:tc>
          <w:tcPr>
            <w:tcW w:w="2731" w:type="dxa"/>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tcPr>
          <w:p w14:paraId="25FDFA84" w14:textId="77777777" w:rsidR="00863854" w:rsidRDefault="00863854" w:rsidP="00743A71">
            <w:pPr>
              <w:pStyle w:val="TAL"/>
            </w:pPr>
            <w:r w:rsidRPr="00F11966">
              <w:t>DnaiChangeTypeRm</w:t>
            </w:r>
          </w:p>
        </w:tc>
        <w:tc>
          <w:tcPr>
            <w:tcW w:w="2378" w:type="dxa"/>
          </w:tcPr>
          <w:p w14:paraId="1B80675B" w14:textId="77777777" w:rsidR="00863854" w:rsidRPr="001E0D95" w:rsidRDefault="00863854" w:rsidP="00743A71">
            <w:pPr>
              <w:pStyle w:val="TAL"/>
            </w:pPr>
            <w:r w:rsidRPr="001E0D95">
              <w:t>3GPP TS 29.571 [8]</w:t>
            </w:r>
          </w:p>
        </w:tc>
        <w:tc>
          <w:tcPr>
            <w:tcW w:w="2731" w:type="dxa"/>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tcPr>
          <w:p w14:paraId="5D5DDD2C" w14:textId="77777777" w:rsidR="00863854" w:rsidRPr="00F11966" w:rsidRDefault="00863854" w:rsidP="00743A71">
            <w:pPr>
              <w:pStyle w:val="TAL"/>
            </w:pPr>
            <w:r>
              <w:t>DomainNameProtocol</w:t>
            </w:r>
          </w:p>
        </w:tc>
        <w:tc>
          <w:tcPr>
            <w:tcW w:w="2378" w:type="dxa"/>
          </w:tcPr>
          <w:p w14:paraId="74FAD977" w14:textId="77777777" w:rsidR="00863854" w:rsidRPr="001E0D95" w:rsidRDefault="00863854" w:rsidP="00743A71">
            <w:pPr>
              <w:pStyle w:val="TAL"/>
            </w:pPr>
            <w:r w:rsidRPr="004D76A8">
              <w:t>3GPP TS 29.122 [</w:t>
            </w:r>
            <w:r>
              <w:t>6</w:t>
            </w:r>
            <w:r w:rsidRPr="004D76A8">
              <w:t>]</w:t>
            </w:r>
          </w:p>
        </w:tc>
        <w:tc>
          <w:tcPr>
            <w:tcW w:w="2731" w:type="dxa"/>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tcPr>
          <w:p w14:paraId="135039EC" w14:textId="77777777" w:rsidR="00863854" w:rsidRPr="001E0D95" w:rsidRDefault="00863854" w:rsidP="00743A71">
            <w:pPr>
              <w:pStyle w:val="TAL"/>
            </w:pPr>
            <w:r>
              <w:t>Endpoint</w:t>
            </w:r>
          </w:p>
        </w:tc>
        <w:tc>
          <w:tcPr>
            <w:tcW w:w="2378" w:type="dxa"/>
          </w:tcPr>
          <w:p w14:paraId="07CAD307" w14:textId="77777777" w:rsidR="00863854" w:rsidRPr="001E0D95" w:rsidDel="007876EC" w:rsidRDefault="00863854" w:rsidP="00743A71">
            <w:pPr>
              <w:pStyle w:val="TAL"/>
            </w:pPr>
            <w:r>
              <w:t>Clause </w:t>
            </w:r>
            <w:r w:rsidRPr="002F0057">
              <w:t>8.1.5.2.5</w:t>
            </w:r>
          </w:p>
        </w:tc>
        <w:tc>
          <w:tcPr>
            <w:tcW w:w="2731" w:type="dxa"/>
          </w:tcPr>
          <w:p w14:paraId="0B0E612E" w14:textId="77777777" w:rsidR="00863854" w:rsidRDefault="00863854" w:rsidP="00743A71">
            <w:pPr>
              <w:pStyle w:val="TAL"/>
            </w:pPr>
            <w:r>
              <w:t>Represents the endpoint information.</w:t>
            </w:r>
          </w:p>
        </w:tc>
        <w:tc>
          <w:tcPr>
            <w:tcW w:w="2517" w:type="dxa"/>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tcPr>
          <w:p w14:paraId="71CFB6E1" w14:textId="77777777" w:rsidR="00863854" w:rsidRDefault="00863854" w:rsidP="00743A71">
            <w:pPr>
              <w:pStyle w:val="TAL"/>
            </w:pPr>
            <w:r w:rsidRPr="001E0D95">
              <w:t>ExternalGroupId</w:t>
            </w:r>
          </w:p>
        </w:tc>
        <w:tc>
          <w:tcPr>
            <w:tcW w:w="2378" w:type="dxa"/>
          </w:tcPr>
          <w:p w14:paraId="48A7CE00" w14:textId="77777777" w:rsidR="00863854" w:rsidRPr="001E0D95" w:rsidRDefault="00863854" w:rsidP="00743A71">
            <w:pPr>
              <w:pStyle w:val="TAL"/>
            </w:pPr>
            <w:r w:rsidRPr="001E0D95">
              <w:t>3GPP TS 29.571 [8]</w:t>
            </w:r>
          </w:p>
        </w:tc>
        <w:tc>
          <w:tcPr>
            <w:tcW w:w="2731" w:type="dxa"/>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tcPr>
          <w:p w14:paraId="7CF8F0A9" w14:textId="77777777" w:rsidR="00863854" w:rsidRPr="001E0D95" w:rsidRDefault="00863854" w:rsidP="00743A71">
            <w:pPr>
              <w:pStyle w:val="TAL"/>
            </w:pPr>
            <w:r w:rsidRPr="001E0D95">
              <w:t>ExternalId</w:t>
            </w:r>
          </w:p>
        </w:tc>
        <w:tc>
          <w:tcPr>
            <w:tcW w:w="2378" w:type="dxa"/>
          </w:tcPr>
          <w:p w14:paraId="7535732F" w14:textId="77777777" w:rsidR="00863854" w:rsidRPr="001E0D95" w:rsidRDefault="00863854" w:rsidP="00743A71">
            <w:pPr>
              <w:pStyle w:val="TAL"/>
            </w:pPr>
            <w:r>
              <w:t>3GPP TS 29.122 [6]</w:t>
            </w:r>
          </w:p>
        </w:tc>
        <w:tc>
          <w:tcPr>
            <w:tcW w:w="2731" w:type="dxa"/>
          </w:tcPr>
          <w:p w14:paraId="1E90D294" w14:textId="77777777" w:rsidR="00863854" w:rsidRDefault="00863854" w:rsidP="00743A71">
            <w:pPr>
              <w:pStyle w:val="TAL"/>
            </w:pPr>
            <w:r>
              <w:t>Represents an external identifier of a UE.</w:t>
            </w:r>
          </w:p>
        </w:tc>
        <w:tc>
          <w:tcPr>
            <w:tcW w:w="2517" w:type="dxa"/>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tcPr>
          <w:p w14:paraId="5E85F377" w14:textId="4F72ACAB" w:rsidR="001F387B" w:rsidRPr="001E0D95" w:rsidRDefault="001F387B" w:rsidP="001F387B">
            <w:pPr>
              <w:pStyle w:val="TAL"/>
            </w:pPr>
            <w:r>
              <w:t>FlowDescription</w:t>
            </w:r>
          </w:p>
        </w:tc>
        <w:tc>
          <w:tcPr>
            <w:tcW w:w="2378" w:type="dxa"/>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tcPr>
          <w:p w14:paraId="334579B1" w14:textId="77777777" w:rsidR="001F387B" w:rsidRPr="001E0D95" w:rsidRDefault="001F387B" w:rsidP="001F387B">
            <w:pPr>
              <w:pStyle w:val="TAL"/>
            </w:pPr>
            <w:r w:rsidRPr="001E0D95">
              <w:t>Gpsi</w:t>
            </w:r>
          </w:p>
        </w:tc>
        <w:tc>
          <w:tcPr>
            <w:tcW w:w="2378" w:type="dxa"/>
          </w:tcPr>
          <w:p w14:paraId="0B5A3958" w14:textId="77777777" w:rsidR="001F387B" w:rsidRPr="001E0D95" w:rsidRDefault="001F387B" w:rsidP="001F387B">
            <w:pPr>
              <w:pStyle w:val="TAL"/>
            </w:pPr>
            <w:r w:rsidRPr="001E0D95">
              <w:t>3GPP TS 29.571 [8]</w:t>
            </w:r>
          </w:p>
        </w:tc>
        <w:tc>
          <w:tcPr>
            <w:tcW w:w="2731" w:type="dxa"/>
          </w:tcPr>
          <w:p w14:paraId="1F56A7BB" w14:textId="77777777" w:rsidR="001F387B" w:rsidRPr="001E0D95" w:rsidRDefault="001F387B" w:rsidP="001F387B">
            <w:pPr>
              <w:pStyle w:val="TAL"/>
            </w:pPr>
            <w:r>
              <w:rPr>
                <w:noProof/>
              </w:rPr>
              <w:t>R</w:t>
            </w:r>
            <w:r w:rsidRPr="000A0A5F">
              <w:rPr>
                <w:noProof/>
              </w:rPr>
              <w:t>epresents a GPSI.</w:t>
            </w:r>
          </w:p>
        </w:tc>
        <w:tc>
          <w:tcPr>
            <w:tcW w:w="2517" w:type="dxa"/>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tcPr>
          <w:p w14:paraId="38BD2F31" w14:textId="77777777" w:rsidR="001F387B" w:rsidRPr="001E0D95" w:rsidRDefault="001F387B" w:rsidP="001F387B">
            <w:pPr>
              <w:pStyle w:val="TAL"/>
            </w:pPr>
            <w:r w:rsidRPr="001E0D95">
              <w:t>GroupId</w:t>
            </w:r>
          </w:p>
        </w:tc>
        <w:tc>
          <w:tcPr>
            <w:tcW w:w="2378" w:type="dxa"/>
          </w:tcPr>
          <w:p w14:paraId="4CC8410B" w14:textId="77777777" w:rsidR="001F387B" w:rsidRPr="001E0D95" w:rsidRDefault="001F387B" w:rsidP="001F387B">
            <w:pPr>
              <w:pStyle w:val="TAL"/>
            </w:pPr>
            <w:r w:rsidRPr="001E0D95">
              <w:t>3GPP TS 29.571 [8]</w:t>
            </w:r>
          </w:p>
        </w:tc>
        <w:tc>
          <w:tcPr>
            <w:tcW w:w="2731" w:type="dxa"/>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tcPr>
          <w:p w14:paraId="6BC9F2E0" w14:textId="77777777" w:rsidR="001F387B" w:rsidRPr="001E0D95" w:rsidRDefault="001F387B" w:rsidP="001F387B">
            <w:pPr>
              <w:pStyle w:val="TAL"/>
            </w:pPr>
            <w:r>
              <w:rPr>
                <w:lang w:eastAsia="zh-CN"/>
              </w:rPr>
              <w:t>IpAddr</w:t>
            </w:r>
          </w:p>
        </w:tc>
        <w:tc>
          <w:tcPr>
            <w:tcW w:w="2378" w:type="dxa"/>
          </w:tcPr>
          <w:p w14:paraId="3D776566" w14:textId="77777777" w:rsidR="001F387B" w:rsidRPr="001E0D95" w:rsidRDefault="001F387B" w:rsidP="001F387B">
            <w:pPr>
              <w:pStyle w:val="TAL"/>
            </w:pPr>
            <w:r w:rsidRPr="001E0D95">
              <w:t>3GPP TS 29.571 [8]</w:t>
            </w:r>
          </w:p>
        </w:tc>
        <w:tc>
          <w:tcPr>
            <w:tcW w:w="2731" w:type="dxa"/>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tcPr>
          <w:p w14:paraId="576C0981" w14:textId="77777777" w:rsidR="001F387B" w:rsidRDefault="001F387B" w:rsidP="001F387B">
            <w:pPr>
              <w:pStyle w:val="TAL"/>
              <w:rPr>
                <w:lang w:eastAsia="zh-CN"/>
              </w:rPr>
            </w:pPr>
            <w:r w:rsidRPr="001E0D95">
              <w:t>Ipv4Addr</w:t>
            </w:r>
          </w:p>
        </w:tc>
        <w:tc>
          <w:tcPr>
            <w:tcW w:w="2378" w:type="dxa"/>
          </w:tcPr>
          <w:p w14:paraId="66B58815" w14:textId="77777777" w:rsidR="001F387B" w:rsidRPr="001E0D95" w:rsidRDefault="001F387B" w:rsidP="001F387B">
            <w:pPr>
              <w:pStyle w:val="TAL"/>
            </w:pPr>
            <w:r w:rsidRPr="001E0D95">
              <w:t>3GPP TS 29.122 [6]</w:t>
            </w:r>
          </w:p>
        </w:tc>
        <w:tc>
          <w:tcPr>
            <w:tcW w:w="2731" w:type="dxa"/>
          </w:tcPr>
          <w:p w14:paraId="5D326EE2" w14:textId="77777777" w:rsidR="001F387B" w:rsidRDefault="001F387B" w:rsidP="001F387B">
            <w:pPr>
              <w:pStyle w:val="TAL"/>
            </w:pPr>
            <w:r w:rsidRPr="001E0D95">
              <w:t>Identifying the IPv4 address of the UE.</w:t>
            </w:r>
          </w:p>
        </w:tc>
        <w:tc>
          <w:tcPr>
            <w:tcW w:w="2517" w:type="dxa"/>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tcPr>
          <w:p w14:paraId="376A0505" w14:textId="77777777" w:rsidR="001F387B" w:rsidRDefault="001F387B" w:rsidP="001F387B">
            <w:pPr>
              <w:pStyle w:val="TAL"/>
              <w:rPr>
                <w:lang w:eastAsia="zh-CN"/>
              </w:rPr>
            </w:pPr>
            <w:r>
              <w:rPr>
                <w:noProof/>
              </w:rPr>
              <w:t>Ipv6Prefix</w:t>
            </w:r>
          </w:p>
        </w:tc>
        <w:tc>
          <w:tcPr>
            <w:tcW w:w="2378" w:type="dxa"/>
          </w:tcPr>
          <w:p w14:paraId="794F5932" w14:textId="77777777" w:rsidR="001F387B" w:rsidRPr="001E0D95" w:rsidRDefault="001F387B" w:rsidP="001F387B">
            <w:pPr>
              <w:pStyle w:val="TAL"/>
            </w:pPr>
            <w:r>
              <w:rPr>
                <w:noProof/>
              </w:rPr>
              <w:t>3GPP TS 29.571 [8]</w:t>
            </w:r>
          </w:p>
        </w:tc>
        <w:tc>
          <w:tcPr>
            <w:tcW w:w="2731" w:type="dxa"/>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tcPr>
          <w:p w14:paraId="6CF93EA3" w14:textId="77777777" w:rsidR="001F387B" w:rsidRDefault="001F387B" w:rsidP="001F387B">
            <w:pPr>
              <w:pStyle w:val="TAL"/>
              <w:rPr>
                <w:lang w:eastAsia="zh-CN"/>
              </w:rPr>
            </w:pPr>
            <w:r>
              <w:t>ReportingInformation</w:t>
            </w:r>
          </w:p>
        </w:tc>
        <w:tc>
          <w:tcPr>
            <w:tcW w:w="2378" w:type="dxa"/>
          </w:tcPr>
          <w:p w14:paraId="30E4E76E" w14:textId="77777777" w:rsidR="001F387B" w:rsidRPr="001E0D95" w:rsidRDefault="001F387B" w:rsidP="001F387B">
            <w:pPr>
              <w:pStyle w:val="TAL"/>
            </w:pPr>
            <w:r w:rsidRPr="001E0D95">
              <w:t>3GPP TS 29.5</w:t>
            </w:r>
            <w:r>
              <w:t>23 [13</w:t>
            </w:r>
            <w:r w:rsidRPr="001E0D95">
              <w:t>]</w:t>
            </w:r>
          </w:p>
        </w:tc>
        <w:tc>
          <w:tcPr>
            <w:tcW w:w="2731" w:type="dxa"/>
          </w:tcPr>
          <w:p w14:paraId="588F364F" w14:textId="77777777" w:rsidR="001F387B" w:rsidRDefault="001F387B" w:rsidP="001F387B">
            <w:pPr>
              <w:pStyle w:val="TAL"/>
            </w:pPr>
            <w:r w:rsidRPr="00D75DE2">
              <w:t>Represents the type of reporting the subscription requires.</w:t>
            </w:r>
          </w:p>
        </w:tc>
        <w:tc>
          <w:tcPr>
            <w:tcW w:w="2517" w:type="dxa"/>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tcPr>
          <w:p w14:paraId="32D4CB38" w14:textId="77777777" w:rsidR="001F387B" w:rsidRDefault="001F387B" w:rsidP="001F387B">
            <w:pPr>
              <w:pStyle w:val="TAL"/>
            </w:pPr>
            <w:r>
              <w:t>RouteToLocation</w:t>
            </w:r>
          </w:p>
        </w:tc>
        <w:tc>
          <w:tcPr>
            <w:tcW w:w="2378" w:type="dxa"/>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0DFAE7E4" w14:textId="77777777" w:rsidR="001F387B" w:rsidRDefault="001F387B" w:rsidP="001F387B">
            <w:pPr>
              <w:pStyle w:val="TAL"/>
            </w:pPr>
            <w:r>
              <w:rPr>
                <w:rFonts w:cs="Arial"/>
                <w:szCs w:val="18"/>
              </w:rPr>
              <w:t>Describes the traffic routes to the locations of the application.</w:t>
            </w:r>
          </w:p>
        </w:tc>
        <w:tc>
          <w:tcPr>
            <w:tcW w:w="2517" w:type="dxa"/>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tcPr>
          <w:p w14:paraId="0646D1A8" w14:textId="77777777" w:rsidR="001F387B" w:rsidRPr="001E0D95" w:rsidRDefault="001F387B" w:rsidP="001F387B">
            <w:pPr>
              <w:pStyle w:val="TAL"/>
            </w:pPr>
            <w:r w:rsidRPr="001E0D95">
              <w:t>SupportedFeatures</w:t>
            </w:r>
          </w:p>
        </w:tc>
        <w:tc>
          <w:tcPr>
            <w:tcW w:w="2378" w:type="dxa"/>
          </w:tcPr>
          <w:p w14:paraId="65E5DE37" w14:textId="77777777" w:rsidR="001F387B" w:rsidRPr="001E0D95" w:rsidRDefault="001F387B" w:rsidP="001F387B">
            <w:pPr>
              <w:pStyle w:val="TAL"/>
            </w:pPr>
            <w:r w:rsidRPr="001E0D95">
              <w:t>3GPP TS 29.571 [8]</w:t>
            </w:r>
          </w:p>
        </w:tc>
        <w:tc>
          <w:tcPr>
            <w:tcW w:w="2731" w:type="dxa"/>
          </w:tcPr>
          <w:p w14:paraId="3E8AD48E" w14:textId="77777777" w:rsidR="001F387B" w:rsidRPr="001E0D95" w:rsidRDefault="001F387B" w:rsidP="001F387B">
            <w:pPr>
              <w:pStyle w:val="TAL"/>
            </w:pPr>
            <w:r w:rsidRPr="001E0D95">
              <w:t>Used to negotiate the applicability of optional features.</w:t>
            </w:r>
          </w:p>
        </w:tc>
        <w:tc>
          <w:tcPr>
            <w:tcW w:w="2517" w:type="dxa"/>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tcPr>
          <w:p w14:paraId="227F5266" w14:textId="77777777" w:rsidR="001F387B" w:rsidRPr="001E0D95" w:rsidRDefault="001F387B" w:rsidP="001F387B">
            <w:pPr>
              <w:pStyle w:val="TAL"/>
            </w:pPr>
            <w:r>
              <w:t>ServiceArea</w:t>
            </w:r>
          </w:p>
        </w:tc>
        <w:tc>
          <w:tcPr>
            <w:tcW w:w="2378" w:type="dxa"/>
          </w:tcPr>
          <w:p w14:paraId="0988C51C" w14:textId="77777777" w:rsidR="001F387B" w:rsidRPr="001E0D95" w:rsidRDefault="001F387B" w:rsidP="001F387B">
            <w:pPr>
              <w:pStyle w:val="TAL"/>
            </w:pPr>
            <w:r>
              <w:rPr>
                <w:lang w:eastAsia="zh-CN"/>
              </w:rPr>
              <w:t>Clause 9.1.5.2.5</w:t>
            </w:r>
          </w:p>
        </w:tc>
        <w:tc>
          <w:tcPr>
            <w:tcW w:w="2731" w:type="dxa"/>
          </w:tcPr>
          <w:p w14:paraId="5EFE8389" w14:textId="77777777" w:rsidR="001F387B" w:rsidRPr="001E0D95" w:rsidRDefault="001F387B" w:rsidP="001F387B">
            <w:pPr>
              <w:pStyle w:val="TAL"/>
            </w:pPr>
            <w:r w:rsidRPr="00DB09EA">
              <w:t>Represents the topological and geographic areas</w:t>
            </w:r>
            <w:r>
              <w:t>.</w:t>
            </w:r>
          </w:p>
        </w:tc>
        <w:tc>
          <w:tcPr>
            <w:tcW w:w="2517" w:type="dxa"/>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tcPr>
          <w:p w14:paraId="47EF1FB8" w14:textId="77777777" w:rsidR="001F387B" w:rsidRPr="001E0D95" w:rsidRDefault="001F387B" w:rsidP="001F387B">
            <w:pPr>
              <w:pStyle w:val="TAL"/>
            </w:pPr>
            <w:r w:rsidRPr="001E0D95">
              <w:t>TestNotification</w:t>
            </w:r>
          </w:p>
        </w:tc>
        <w:tc>
          <w:tcPr>
            <w:tcW w:w="2378" w:type="dxa"/>
          </w:tcPr>
          <w:p w14:paraId="3BA0A9B0" w14:textId="77777777" w:rsidR="001F387B" w:rsidRPr="001E0D95" w:rsidRDefault="001F387B" w:rsidP="001F387B">
            <w:pPr>
              <w:pStyle w:val="TAL"/>
            </w:pPr>
            <w:r w:rsidRPr="001E0D95">
              <w:t>3GPP TS 29.122 [6]</w:t>
            </w:r>
          </w:p>
        </w:tc>
        <w:tc>
          <w:tcPr>
            <w:tcW w:w="2731" w:type="dxa"/>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tcPr>
          <w:p w14:paraId="184FD80D" w14:textId="77777777" w:rsidR="001F387B" w:rsidRPr="001E0D95" w:rsidRDefault="001F387B" w:rsidP="001F387B">
            <w:pPr>
              <w:pStyle w:val="TAL"/>
            </w:pPr>
            <w:r w:rsidRPr="001E0D95">
              <w:t>Uri</w:t>
            </w:r>
          </w:p>
        </w:tc>
        <w:tc>
          <w:tcPr>
            <w:tcW w:w="2378" w:type="dxa"/>
          </w:tcPr>
          <w:p w14:paraId="4A203581" w14:textId="77777777" w:rsidR="001F387B" w:rsidRPr="001E0D95" w:rsidRDefault="001F387B" w:rsidP="001F387B">
            <w:pPr>
              <w:pStyle w:val="TAL"/>
            </w:pPr>
            <w:r w:rsidRPr="001E0D95">
              <w:t>3GPP TS 29.122 [6]</w:t>
            </w:r>
          </w:p>
        </w:tc>
        <w:tc>
          <w:tcPr>
            <w:tcW w:w="2731" w:type="dxa"/>
          </w:tcPr>
          <w:p w14:paraId="50B16AFB" w14:textId="77777777" w:rsidR="001F387B" w:rsidRPr="001E0D95" w:rsidRDefault="001F387B" w:rsidP="001F387B">
            <w:pPr>
              <w:pStyle w:val="TAL"/>
            </w:pPr>
            <w:r w:rsidRPr="000A0A5F">
              <w:t>Represents a URI.</w:t>
            </w:r>
          </w:p>
        </w:tc>
        <w:tc>
          <w:tcPr>
            <w:tcW w:w="2517" w:type="dxa"/>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tcPr>
          <w:p w14:paraId="3A7D4D58" w14:textId="77777777" w:rsidR="001F387B" w:rsidRPr="001E0D95" w:rsidRDefault="001F387B" w:rsidP="001F387B">
            <w:pPr>
              <w:pStyle w:val="TAL"/>
            </w:pPr>
            <w:r w:rsidRPr="001E0D95">
              <w:t>WebsockNotifConfig</w:t>
            </w:r>
          </w:p>
        </w:tc>
        <w:tc>
          <w:tcPr>
            <w:tcW w:w="2378" w:type="dxa"/>
          </w:tcPr>
          <w:p w14:paraId="740CEC67" w14:textId="77777777" w:rsidR="001F387B" w:rsidRPr="001E0D95" w:rsidRDefault="001F387B" w:rsidP="001F387B">
            <w:pPr>
              <w:pStyle w:val="TAL"/>
            </w:pPr>
            <w:r w:rsidRPr="001E0D95">
              <w:t>3GPP TS 29.122 [6]</w:t>
            </w:r>
          </w:p>
        </w:tc>
        <w:tc>
          <w:tcPr>
            <w:tcW w:w="2731" w:type="dxa"/>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6808" w:name="_Toc85734445"/>
      <w:bookmarkStart w:id="6809" w:name="_Toc89431744"/>
      <w:bookmarkStart w:id="6810" w:name="_Toc97042556"/>
      <w:bookmarkStart w:id="6811" w:name="_Toc97045700"/>
      <w:bookmarkStart w:id="6812" w:name="_Toc97155445"/>
      <w:bookmarkStart w:id="6813" w:name="_Toc101521585"/>
      <w:bookmarkStart w:id="6814" w:name="_Toc138761853"/>
      <w:bookmarkStart w:id="6815" w:name="_Toc145708068"/>
      <w:bookmarkStart w:id="6816" w:name="_Toc160570561"/>
      <w:bookmarkStart w:id="6817" w:name="_Toc162008157"/>
      <w:bookmarkStart w:id="6818" w:name="_Toc185515824"/>
      <w:bookmarkStart w:id="6819" w:name="_Toc192873132"/>
      <w:bookmarkStart w:id="6820" w:name="_Toc200970845"/>
      <w:bookmarkStart w:id="6821" w:name="_Toc207722176"/>
      <w:bookmarkStart w:id="6822" w:name="_Toc20952103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57D14C6" w14:textId="3863D709" w:rsidR="009D1C10" w:rsidRDefault="00977663" w:rsidP="009D1C10">
      <w:pPr>
        <w:pStyle w:val="Heading5"/>
        <w:rPr>
          <w:lang w:eastAsia="zh-CN"/>
        </w:rPr>
      </w:pPr>
      <w:bookmarkStart w:id="6823" w:name="_Toc85734446"/>
      <w:bookmarkStart w:id="6824" w:name="_Toc89431745"/>
      <w:bookmarkStart w:id="6825" w:name="_Toc97042557"/>
      <w:bookmarkStart w:id="6826" w:name="_Toc97045701"/>
      <w:bookmarkStart w:id="6827" w:name="_Toc97155446"/>
      <w:bookmarkStart w:id="6828" w:name="_Toc101521586"/>
      <w:bookmarkStart w:id="6829" w:name="_Toc138761854"/>
      <w:bookmarkStart w:id="6830" w:name="_Toc145708069"/>
      <w:bookmarkStart w:id="6831" w:name="_Toc160570562"/>
      <w:bookmarkStart w:id="6832" w:name="_Toc162008158"/>
      <w:bookmarkStart w:id="6833" w:name="_Toc185515825"/>
      <w:bookmarkStart w:id="6834" w:name="_Toc192873133"/>
      <w:bookmarkStart w:id="6835" w:name="_Toc200970846"/>
      <w:bookmarkStart w:id="6836" w:name="_Toc207722177"/>
      <w:bookmarkStart w:id="6837" w:name="_Toc209521040"/>
      <w:r>
        <w:rPr>
          <w:lang w:eastAsia="zh-CN"/>
        </w:rPr>
        <w:t>8.</w:t>
      </w:r>
      <w:r w:rsidR="0085033B">
        <w:rPr>
          <w:lang w:eastAsia="zh-CN"/>
        </w:rPr>
        <w:t>6</w:t>
      </w:r>
      <w:r w:rsidR="009D1C10">
        <w:rPr>
          <w:lang w:eastAsia="zh-CN"/>
        </w:rPr>
        <w:t>.5.2.1</w:t>
      </w:r>
      <w:r w:rsidR="009D1C10">
        <w:rPr>
          <w:lang w:eastAsia="zh-CN"/>
        </w:rPr>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A92E113" w14:textId="5D3A82BF" w:rsidR="009D1C10" w:rsidRDefault="00977663" w:rsidP="009D1C10">
      <w:pPr>
        <w:pStyle w:val="Heading5"/>
        <w:rPr>
          <w:lang w:eastAsia="zh-CN"/>
        </w:rPr>
      </w:pPr>
      <w:bookmarkStart w:id="6838" w:name="_Toc85734447"/>
      <w:bookmarkStart w:id="6839" w:name="_Toc89431746"/>
      <w:bookmarkStart w:id="6840" w:name="_Toc97042558"/>
      <w:bookmarkStart w:id="6841" w:name="_Toc97045702"/>
      <w:bookmarkStart w:id="6842" w:name="_Toc97155447"/>
      <w:bookmarkStart w:id="6843" w:name="_Toc101521587"/>
      <w:bookmarkStart w:id="6844" w:name="_Toc138761855"/>
      <w:bookmarkStart w:id="6845" w:name="_Toc145708070"/>
      <w:bookmarkStart w:id="6846" w:name="_Toc160570563"/>
      <w:bookmarkStart w:id="6847" w:name="_Toc162008159"/>
      <w:bookmarkStart w:id="6848" w:name="_Toc185515826"/>
      <w:bookmarkStart w:id="6849" w:name="_Toc192873134"/>
      <w:bookmarkStart w:id="6850" w:name="_Toc200970847"/>
      <w:bookmarkStart w:id="6851" w:name="_Toc207722178"/>
      <w:bookmarkStart w:id="6852" w:name="_Toc20952104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6853" w:name="_Toc85734448"/>
      <w:bookmarkStart w:id="6854" w:name="_Toc89431747"/>
      <w:bookmarkStart w:id="6855" w:name="_Toc97042559"/>
      <w:bookmarkStart w:id="6856" w:name="_Toc97045703"/>
      <w:bookmarkStart w:id="6857" w:name="_Toc97155448"/>
      <w:bookmarkStart w:id="6858" w:name="_Toc101521588"/>
      <w:bookmarkStart w:id="6859" w:name="_Toc138761856"/>
      <w:bookmarkStart w:id="6860" w:name="_Toc145708071"/>
      <w:bookmarkStart w:id="6861" w:name="_Toc160570564"/>
      <w:bookmarkStart w:id="6862" w:name="_Toc162008160"/>
      <w:bookmarkStart w:id="6863" w:name="_Toc185515827"/>
      <w:bookmarkStart w:id="6864" w:name="_Toc192873135"/>
      <w:bookmarkStart w:id="6865" w:name="_Toc200970848"/>
      <w:bookmarkStart w:id="6866" w:name="_Toc207722179"/>
      <w:bookmarkStart w:id="6867" w:name="_Toc20952104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lastRenderedPageBreak/>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6868" w:name="_Toc85734449"/>
      <w:bookmarkStart w:id="6869" w:name="_Toc89431748"/>
      <w:bookmarkStart w:id="6870" w:name="_Toc97042560"/>
      <w:bookmarkStart w:id="6871" w:name="_Toc97045704"/>
      <w:bookmarkStart w:id="6872" w:name="_Toc97155449"/>
      <w:bookmarkStart w:id="6873" w:name="_Toc101521589"/>
      <w:bookmarkStart w:id="6874" w:name="_Toc138761857"/>
      <w:bookmarkStart w:id="6875" w:name="_Toc145708072"/>
      <w:bookmarkStart w:id="6876" w:name="_Toc160570565"/>
      <w:bookmarkStart w:id="6877" w:name="_Toc162008161"/>
      <w:bookmarkStart w:id="6878" w:name="_Toc185515828"/>
      <w:bookmarkStart w:id="6879" w:name="_Toc192873136"/>
      <w:bookmarkStart w:id="6880" w:name="_Toc200970849"/>
      <w:bookmarkStart w:id="6881" w:name="_Toc207722180"/>
      <w:bookmarkStart w:id="6882" w:name="_Toc20952104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6883" w:name="_Toc85734450"/>
      <w:bookmarkStart w:id="6884" w:name="_Toc89431749"/>
      <w:bookmarkStart w:id="6885" w:name="_Toc97042561"/>
      <w:bookmarkStart w:id="6886" w:name="_Toc97045705"/>
      <w:bookmarkStart w:id="6887" w:name="_Toc97155450"/>
      <w:bookmarkStart w:id="6888" w:name="_Toc101521590"/>
      <w:bookmarkStart w:id="6889" w:name="_Toc138761858"/>
      <w:bookmarkStart w:id="6890" w:name="_Toc145708073"/>
      <w:bookmarkStart w:id="6891" w:name="_Toc160570566"/>
      <w:bookmarkStart w:id="6892" w:name="_Toc162008162"/>
      <w:bookmarkStart w:id="6893" w:name="_Toc185515829"/>
      <w:bookmarkStart w:id="6894" w:name="_Toc192873137"/>
      <w:bookmarkStart w:id="6895" w:name="_Toc200970850"/>
      <w:bookmarkStart w:id="6896" w:name="_Toc207722181"/>
      <w:bookmarkStart w:id="6897" w:name="_Toc20952104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6898" w:name="_Toc85734451"/>
      <w:bookmarkStart w:id="6899" w:name="_Toc89431750"/>
      <w:bookmarkStart w:id="6900" w:name="_Toc97042562"/>
      <w:bookmarkStart w:id="6901" w:name="_Toc97045706"/>
      <w:bookmarkStart w:id="6902" w:name="_Toc97155451"/>
      <w:bookmarkStart w:id="6903" w:name="_Toc101521591"/>
      <w:bookmarkStart w:id="6904" w:name="_Toc138761859"/>
      <w:bookmarkStart w:id="6905" w:name="_Toc145708074"/>
      <w:bookmarkStart w:id="6906" w:name="_Toc160570567"/>
      <w:bookmarkStart w:id="6907" w:name="_Toc162008163"/>
      <w:bookmarkStart w:id="6908" w:name="_Toc185515830"/>
      <w:bookmarkStart w:id="6909" w:name="_Toc192873138"/>
      <w:bookmarkStart w:id="6910" w:name="_Toc200970851"/>
      <w:bookmarkStart w:id="6911" w:name="_Toc207722182"/>
      <w:bookmarkStart w:id="6912" w:name="_Toc20952104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lastRenderedPageBreak/>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6913" w:name="_Toc85734452"/>
      <w:bookmarkStart w:id="6914" w:name="_Toc89431751"/>
      <w:bookmarkStart w:id="6915" w:name="_Toc97042563"/>
      <w:bookmarkStart w:id="6916" w:name="_Toc97045707"/>
      <w:bookmarkStart w:id="6917" w:name="_Toc97155452"/>
      <w:bookmarkStart w:id="6918" w:name="_Toc101521592"/>
      <w:bookmarkStart w:id="6919" w:name="_Toc138761860"/>
      <w:bookmarkStart w:id="6920" w:name="_Toc145708075"/>
      <w:bookmarkStart w:id="6921" w:name="_Toc160570568"/>
      <w:bookmarkStart w:id="6922" w:name="_Toc162008164"/>
      <w:bookmarkStart w:id="6923" w:name="_Toc185515831"/>
      <w:bookmarkStart w:id="6924" w:name="_Toc192873139"/>
      <w:bookmarkStart w:id="6925" w:name="_Toc200970852"/>
      <w:bookmarkStart w:id="6926" w:name="_Toc207722183"/>
      <w:bookmarkStart w:id="6927" w:name="_Toc20952104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6928" w:name="_Toc85734453"/>
      <w:bookmarkStart w:id="6929" w:name="_Toc89431752"/>
      <w:bookmarkStart w:id="6930" w:name="_Toc97042564"/>
      <w:bookmarkStart w:id="6931" w:name="_Toc97045708"/>
      <w:bookmarkStart w:id="6932" w:name="_Toc97155453"/>
      <w:bookmarkStart w:id="6933" w:name="_Toc101521593"/>
      <w:bookmarkStart w:id="6934" w:name="_Toc138761861"/>
      <w:bookmarkStart w:id="6935" w:name="_Toc145708076"/>
      <w:bookmarkStart w:id="6936" w:name="_Toc160570569"/>
      <w:bookmarkStart w:id="6937" w:name="_Toc162008165"/>
      <w:bookmarkStart w:id="6938" w:name="_Toc185515832"/>
      <w:bookmarkStart w:id="6939" w:name="_Toc192873140"/>
      <w:bookmarkStart w:id="6940" w:name="_Toc200970853"/>
      <w:bookmarkStart w:id="6941" w:name="_Toc207722184"/>
      <w:bookmarkStart w:id="6942" w:name="_Toc20952104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6943" w:name="_Toc138761862"/>
      <w:bookmarkStart w:id="6944" w:name="_Toc145708077"/>
      <w:bookmarkStart w:id="6945" w:name="_Toc160570570"/>
      <w:bookmarkStart w:id="6946" w:name="_Toc162008166"/>
      <w:bookmarkStart w:id="6947" w:name="_Toc185515833"/>
      <w:bookmarkStart w:id="6948" w:name="_Toc192873141"/>
      <w:bookmarkStart w:id="6949" w:name="_Toc200970854"/>
      <w:bookmarkStart w:id="6950" w:name="_Toc207722185"/>
      <w:bookmarkStart w:id="6951" w:name="_Toc20952104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6943"/>
      <w:bookmarkEnd w:id="6944"/>
      <w:bookmarkEnd w:id="6945"/>
      <w:bookmarkEnd w:id="6946"/>
      <w:bookmarkEnd w:id="6947"/>
      <w:bookmarkEnd w:id="6948"/>
      <w:bookmarkEnd w:id="6949"/>
      <w:bookmarkEnd w:id="6950"/>
      <w:bookmarkEnd w:id="695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6952" w:name="_Toc138761863"/>
      <w:bookmarkStart w:id="6953" w:name="_Toc145708078"/>
      <w:bookmarkStart w:id="6954" w:name="_Toc160570571"/>
      <w:bookmarkStart w:id="6955" w:name="_Toc162008167"/>
      <w:bookmarkStart w:id="6956" w:name="_Toc185515834"/>
      <w:bookmarkStart w:id="6957" w:name="_Toc192873142"/>
      <w:bookmarkStart w:id="6958" w:name="_Toc200970855"/>
      <w:bookmarkStart w:id="6959" w:name="_Toc207722186"/>
      <w:bookmarkStart w:id="6960" w:name="_Toc20952104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6952"/>
      <w:bookmarkEnd w:id="6953"/>
      <w:bookmarkEnd w:id="6954"/>
      <w:bookmarkEnd w:id="6955"/>
      <w:bookmarkEnd w:id="6956"/>
      <w:bookmarkEnd w:id="6957"/>
      <w:bookmarkEnd w:id="6958"/>
      <w:bookmarkEnd w:id="6959"/>
      <w:bookmarkEnd w:id="69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6961" w:name="_Toc138761864"/>
      <w:bookmarkStart w:id="6962" w:name="_Toc145708079"/>
      <w:bookmarkStart w:id="6963" w:name="_Toc160570572"/>
      <w:bookmarkStart w:id="6964" w:name="_Toc162008168"/>
      <w:bookmarkStart w:id="6965" w:name="_Toc185515835"/>
      <w:bookmarkStart w:id="6966" w:name="_Toc192873143"/>
      <w:bookmarkStart w:id="6967" w:name="_Toc200970856"/>
      <w:bookmarkStart w:id="6968" w:name="_Toc207722187"/>
      <w:bookmarkStart w:id="6969" w:name="_Toc20952105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6961"/>
      <w:bookmarkEnd w:id="6962"/>
      <w:bookmarkEnd w:id="6963"/>
      <w:bookmarkEnd w:id="6964"/>
      <w:bookmarkEnd w:id="6965"/>
      <w:bookmarkEnd w:id="6966"/>
      <w:bookmarkEnd w:id="6967"/>
      <w:bookmarkEnd w:id="6968"/>
      <w:bookmarkEnd w:id="69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6970" w:name="_Toc138761865"/>
      <w:bookmarkStart w:id="6971" w:name="_Toc145708080"/>
      <w:bookmarkStart w:id="6972" w:name="_Toc160570573"/>
      <w:bookmarkStart w:id="6973" w:name="_Toc162008169"/>
      <w:bookmarkStart w:id="6974" w:name="_Toc185515836"/>
      <w:bookmarkStart w:id="6975" w:name="_Toc192873144"/>
      <w:bookmarkStart w:id="6976" w:name="_Toc200970857"/>
      <w:bookmarkStart w:id="6977" w:name="_Toc207722188"/>
      <w:bookmarkStart w:id="6978" w:name="_Toc209521051"/>
      <w:r>
        <w:rPr>
          <w:lang w:eastAsia="zh-CN"/>
        </w:rPr>
        <w:t>8.6.5.2.</w:t>
      </w:r>
      <w:r w:rsidRPr="005C2581">
        <w:rPr>
          <w:lang w:eastAsia="zh-CN"/>
        </w:rPr>
        <w:t>12</w:t>
      </w:r>
      <w:r>
        <w:rPr>
          <w:lang w:eastAsia="zh-CN"/>
        </w:rPr>
        <w:tab/>
        <w:t>Type: SelectedACRScenarios</w:t>
      </w:r>
      <w:bookmarkEnd w:id="6970"/>
      <w:bookmarkEnd w:id="6971"/>
      <w:bookmarkEnd w:id="6972"/>
      <w:bookmarkEnd w:id="6973"/>
      <w:bookmarkEnd w:id="6974"/>
      <w:bookmarkEnd w:id="6975"/>
      <w:bookmarkEnd w:id="6976"/>
      <w:bookmarkEnd w:id="6977"/>
      <w:bookmarkEnd w:id="697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6979" w:name="_Toc138761866"/>
      <w:bookmarkStart w:id="6980" w:name="_Toc145708081"/>
      <w:bookmarkStart w:id="6981" w:name="_Toc160570574"/>
      <w:bookmarkStart w:id="6982" w:name="_Toc162008170"/>
      <w:bookmarkStart w:id="6983" w:name="_Toc185515837"/>
      <w:bookmarkStart w:id="6984" w:name="_Toc192873145"/>
      <w:bookmarkStart w:id="6985" w:name="_Toc200970858"/>
      <w:bookmarkStart w:id="6986" w:name="_Toc207722189"/>
      <w:bookmarkStart w:id="6987" w:name="_Toc209521052"/>
      <w:r>
        <w:rPr>
          <w:lang w:eastAsia="zh-CN"/>
        </w:rPr>
        <w:t>8.6.5.2.13</w:t>
      </w:r>
      <w:r>
        <w:rPr>
          <w:lang w:eastAsia="zh-CN"/>
        </w:rPr>
        <w:tab/>
        <w:t xml:space="preserve">Type: </w:t>
      </w:r>
      <w:r>
        <w:rPr>
          <w:lang w:eastAsia="ja-JP"/>
        </w:rPr>
        <w:t>ACRParameters</w:t>
      </w:r>
      <w:bookmarkEnd w:id="6979"/>
      <w:bookmarkEnd w:id="6980"/>
      <w:bookmarkEnd w:id="6981"/>
      <w:bookmarkEnd w:id="6982"/>
      <w:bookmarkEnd w:id="6983"/>
      <w:bookmarkEnd w:id="6984"/>
      <w:bookmarkEnd w:id="6985"/>
      <w:bookmarkEnd w:id="6986"/>
      <w:bookmarkEnd w:id="698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6988" w:name="_Toc138761867"/>
      <w:bookmarkStart w:id="6989" w:name="_Toc145708082"/>
      <w:bookmarkStart w:id="6990" w:name="_Toc160570575"/>
      <w:bookmarkStart w:id="6991" w:name="_Toc162008171"/>
      <w:bookmarkStart w:id="6992" w:name="_Toc185515838"/>
      <w:bookmarkStart w:id="6993" w:name="_Toc192873146"/>
      <w:bookmarkStart w:id="6994" w:name="_Toc200970859"/>
      <w:bookmarkStart w:id="6995" w:name="_Toc207722190"/>
      <w:bookmarkStart w:id="6996" w:name="_Toc209521053"/>
      <w:r>
        <w:rPr>
          <w:lang w:eastAsia="zh-CN"/>
        </w:rPr>
        <w:t>8.6.5.2.14</w:t>
      </w:r>
      <w:r>
        <w:rPr>
          <w:lang w:eastAsia="zh-CN"/>
        </w:rPr>
        <w:tab/>
        <w:t xml:space="preserve">Type: </w:t>
      </w:r>
      <w:r>
        <w:rPr>
          <w:rFonts w:hint="eastAsia"/>
          <w:lang w:eastAsia="zh-CN"/>
        </w:rPr>
        <w:t>T</w:t>
      </w:r>
      <w:r>
        <w:rPr>
          <w:lang w:eastAsia="zh-CN"/>
        </w:rPr>
        <w:t>rafficFilterInfo</w:t>
      </w:r>
      <w:bookmarkEnd w:id="6988"/>
      <w:bookmarkEnd w:id="6989"/>
      <w:bookmarkEnd w:id="6990"/>
      <w:bookmarkEnd w:id="6991"/>
      <w:bookmarkEnd w:id="6992"/>
      <w:bookmarkEnd w:id="6993"/>
      <w:bookmarkEnd w:id="6994"/>
      <w:bookmarkEnd w:id="6995"/>
      <w:bookmarkEnd w:id="699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6997" w:name="_Toc160570576"/>
      <w:bookmarkStart w:id="6998" w:name="_Toc162008172"/>
      <w:bookmarkStart w:id="6999" w:name="_Toc185515839"/>
      <w:bookmarkStart w:id="7000" w:name="_Toc192873147"/>
      <w:bookmarkStart w:id="7001" w:name="_Toc200970860"/>
      <w:bookmarkStart w:id="7002" w:name="_Toc207722191"/>
      <w:bookmarkStart w:id="7003" w:name="_Toc209521054"/>
      <w:r>
        <w:rPr>
          <w:lang w:eastAsia="zh-CN"/>
        </w:rPr>
        <w:lastRenderedPageBreak/>
        <w:t>8.6.5.2.1</w:t>
      </w:r>
      <w:r w:rsidRPr="00527D5E">
        <w:rPr>
          <w:lang w:eastAsia="zh-CN"/>
        </w:rPr>
        <w:t>5</w:t>
      </w:r>
      <w:r>
        <w:rPr>
          <w:lang w:eastAsia="zh-CN"/>
        </w:rPr>
        <w:tab/>
        <w:t>Type: EasAckInformation</w:t>
      </w:r>
      <w:bookmarkEnd w:id="6997"/>
      <w:bookmarkEnd w:id="6998"/>
      <w:bookmarkEnd w:id="6999"/>
      <w:bookmarkEnd w:id="7000"/>
      <w:bookmarkEnd w:id="7001"/>
      <w:bookmarkEnd w:id="7002"/>
      <w:bookmarkEnd w:id="700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004" w:name="_Toc160570577"/>
      <w:bookmarkStart w:id="7005" w:name="_Toc162008173"/>
      <w:bookmarkStart w:id="7006" w:name="_Toc185515840"/>
      <w:bookmarkStart w:id="7007" w:name="_Toc192873148"/>
      <w:bookmarkStart w:id="7008" w:name="_Toc200970861"/>
      <w:bookmarkStart w:id="7009" w:name="_Toc207722192"/>
      <w:bookmarkStart w:id="7010" w:name="_Toc209521055"/>
      <w:r>
        <w:rPr>
          <w:lang w:eastAsia="zh-CN"/>
        </w:rPr>
        <w:t>8.6.5.2.</w:t>
      </w:r>
      <w:r w:rsidRPr="005C2581">
        <w:rPr>
          <w:lang w:eastAsia="zh-CN"/>
        </w:rPr>
        <w:t>1</w:t>
      </w:r>
      <w:r>
        <w:rPr>
          <w:lang w:eastAsia="zh-CN"/>
        </w:rPr>
        <w:t>6</w:t>
      </w:r>
      <w:r>
        <w:rPr>
          <w:lang w:eastAsia="zh-CN"/>
        </w:rPr>
        <w:tab/>
        <w:t>Type: EasInBundleInfo</w:t>
      </w:r>
      <w:bookmarkEnd w:id="7004"/>
      <w:bookmarkEnd w:id="7005"/>
      <w:bookmarkEnd w:id="7006"/>
      <w:bookmarkEnd w:id="7007"/>
      <w:bookmarkEnd w:id="7008"/>
      <w:bookmarkEnd w:id="7009"/>
      <w:bookmarkEnd w:id="701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011" w:name="_Toc85734454"/>
      <w:bookmarkStart w:id="7012" w:name="_Toc89431753"/>
      <w:bookmarkStart w:id="7013" w:name="_Toc97042565"/>
      <w:bookmarkStart w:id="7014" w:name="_Toc97045709"/>
      <w:bookmarkStart w:id="7015" w:name="_Toc97155454"/>
      <w:bookmarkStart w:id="7016" w:name="_Toc101521594"/>
      <w:bookmarkStart w:id="7017" w:name="_Toc138761868"/>
      <w:bookmarkStart w:id="7018" w:name="_Toc145708083"/>
      <w:bookmarkStart w:id="7019" w:name="_Toc160570578"/>
      <w:bookmarkStart w:id="7020" w:name="_Toc162008174"/>
      <w:bookmarkStart w:id="7021" w:name="_Toc185515841"/>
      <w:bookmarkStart w:id="7022" w:name="_Toc192873149"/>
      <w:bookmarkStart w:id="7023" w:name="_Toc200970862"/>
      <w:bookmarkStart w:id="7024" w:name="_Toc207722193"/>
      <w:bookmarkStart w:id="7025" w:name="_Toc20952105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5F2A51B2" w14:textId="3D070328" w:rsidR="009D1C10" w:rsidRDefault="009D1C10" w:rsidP="009D1C10">
      <w:pPr>
        <w:pStyle w:val="Heading5"/>
      </w:pPr>
      <w:bookmarkStart w:id="7026" w:name="_Toc28012835"/>
      <w:bookmarkStart w:id="7027" w:name="_Toc34266317"/>
      <w:bookmarkStart w:id="7028" w:name="_Toc36102488"/>
      <w:bookmarkStart w:id="7029" w:name="_Toc43563532"/>
      <w:bookmarkStart w:id="7030" w:name="_Toc45134075"/>
      <w:bookmarkStart w:id="7031" w:name="_Toc50032007"/>
      <w:bookmarkStart w:id="7032" w:name="_Toc51762927"/>
      <w:bookmarkStart w:id="7033" w:name="_Toc56640995"/>
      <w:bookmarkStart w:id="7034" w:name="_Toc59017963"/>
      <w:bookmarkStart w:id="7035" w:name="_Toc66231831"/>
      <w:bookmarkStart w:id="7036" w:name="_Toc68168992"/>
      <w:bookmarkStart w:id="7037" w:name="_Toc70550659"/>
      <w:bookmarkStart w:id="7038" w:name="_Toc73564473"/>
      <w:bookmarkStart w:id="7039" w:name="_Toc85734455"/>
      <w:bookmarkStart w:id="7040" w:name="_Toc89431754"/>
      <w:bookmarkStart w:id="7041" w:name="_Toc97042566"/>
      <w:bookmarkStart w:id="7042" w:name="_Toc97045710"/>
      <w:bookmarkStart w:id="7043" w:name="_Toc97155455"/>
      <w:bookmarkStart w:id="7044" w:name="_Toc101521595"/>
      <w:bookmarkStart w:id="7045" w:name="_Toc138761869"/>
      <w:bookmarkStart w:id="7046" w:name="_Toc145708084"/>
      <w:bookmarkStart w:id="7047" w:name="_Toc160570579"/>
      <w:bookmarkStart w:id="7048" w:name="_Toc162008175"/>
      <w:bookmarkStart w:id="7049" w:name="_Toc185515842"/>
      <w:bookmarkStart w:id="7050" w:name="_Toc192873150"/>
      <w:bookmarkStart w:id="7051" w:name="_Toc200970863"/>
      <w:bookmarkStart w:id="7052" w:name="_Toc207722194"/>
      <w:bookmarkStart w:id="7053" w:name="_Toc209521057"/>
      <w:r>
        <w:t>8.</w:t>
      </w:r>
      <w:r w:rsidR="0085033B">
        <w:t>6</w:t>
      </w:r>
      <w:r>
        <w:t>.5.3.1</w:t>
      </w:r>
      <w:r>
        <w:tab/>
        <w:t>Introduction</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054" w:name="_Toc28012836"/>
      <w:bookmarkStart w:id="7055" w:name="_Toc34266318"/>
      <w:bookmarkStart w:id="7056" w:name="_Toc36102489"/>
      <w:bookmarkStart w:id="7057" w:name="_Toc43563533"/>
      <w:bookmarkStart w:id="7058" w:name="_Toc45134076"/>
      <w:bookmarkStart w:id="7059" w:name="_Toc50032008"/>
      <w:bookmarkStart w:id="7060" w:name="_Toc51762928"/>
      <w:bookmarkStart w:id="7061" w:name="_Toc56640996"/>
      <w:bookmarkStart w:id="7062" w:name="_Toc59017964"/>
      <w:bookmarkStart w:id="7063" w:name="_Toc66231832"/>
      <w:bookmarkStart w:id="7064" w:name="_Toc68168993"/>
      <w:bookmarkStart w:id="7065" w:name="_Toc70550660"/>
      <w:bookmarkStart w:id="7066" w:name="_Toc73564474"/>
      <w:bookmarkStart w:id="7067" w:name="_Toc85734456"/>
      <w:bookmarkStart w:id="7068" w:name="_Toc89431755"/>
      <w:bookmarkStart w:id="7069" w:name="_Toc97042567"/>
      <w:bookmarkStart w:id="7070" w:name="_Toc97045711"/>
      <w:bookmarkStart w:id="7071" w:name="_Toc97155456"/>
      <w:bookmarkStart w:id="7072" w:name="_Toc101521596"/>
      <w:bookmarkStart w:id="7073" w:name="_Toc138761870"/>
      <w:bookmarkStart w:id="7074" w:name="_Toc145708085"/>
      <w:bookmarkStart w:id="7075" w:name="_Toc160570580"/>
      <w:bookmarkStart w:id="7076" w:name="_Toc162008176"/>
      <w:bookmarkStart w:id="7077" w:name="_Toc185515843"/>
      <w:bookmarkStart w:id="7078" w:name="_Toc192873151"/>
      <w:bookmarkStart w:id="7079" w:name="_Toc200970864"/>
      <w:bookmarkStart w:id="7080" w:name="_Toc207722195"/>
      <w:bookmarkStart w:id="7081" w:name="_Toc209521058"/>
      <w:r>
        <w:t>8.</w:t>
      </w:r>
      <w:r w:rsidR="0085033B">
        <w:t>6</w:t>
      </w:r>
      <w:r w:rsidR="009D1C10">
        <w:t>.5.3.2</w:t>
      </w:r>
      <w:r w:rsidR="009D1C10">
        <w:tab/>
        <w:t>Simple data types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ＭＳ 明朝"/>
        </w:rPr>
      </w:pPr>
      <w:r>
        <w:rPr>
          <w:rFonts w:eastAsia="ＭＳ 明朝"/>
        </w:rPr>
        <w:t>Tabl</w:t>
      </w:r>
      <w:r w:rsidR="00977663">
        <w:rPr>
          <w:rFonts w:eastAsia="ＭＳ 明朝"/>
        </w:rPr>
        <w:t>e 8.</w:t>
      </w:r>
      <w:r w:rsidR="0085033B">
        <w:rPr>
          <w:rFonts w:eastAsia="ＭＳ 明朝"/>
        </w:rPr>
        <w:t>6</w:t>
      </w:r>
      <w:r>
        <w:rPr>
          <w:rFonts w:eastAsia="ＭＳ 明朝"/>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082" w:name="_Toc28012837"/>
      <w:bookmarkStart w:id="7083" w:name="_Toc34266319"/>
      <w:bookmarkStart w:id="7084" w:name="_Toc36102490"/>
      <w:bookmarkStart w:id="7085" w:name="_Toc43563534"/>
      <w:bookmarkStart w:id="7086" w:name="_Toc45134077"/>
      <w:bookmarkStart w:id="7087" w:name="_Toc50032009"/>
      <w:bookmarkStart w:id="7088" w:name="_Toc51762929"/>
      <w:bookmarkStart w:id="7089" w:name="_Toc56640997"/>
      <w:bookmarkStart w:id="7090" w:name="_Toc59017965"/>
      <w:bookmarkStart w:id="7091" w:name="_Toc66231833"/>
      <w:bookmarkStart w:id="7092" w:name="_Toc68168994"/>
      <w:bookmarkStart w:id="7093" w:name="_Toc70550661"/>
      <w:bookmarkStart w:id="7094" w:name="_Toc73564475"/>
      <w:bookmarkStart w:id="7095" w:name="_Toc85734457"/>
      <w:bookmarkStart w:id="7096" w:name="_Toc89431756"/>
      <w:bookmarkStart w:id="7097" w:name="_Toc97042568"/>
      <w:bookmarkStart w:id="7098" w:name="_Toc97045712"/>
      <w:bookmarkStart w:id="7099" w:name="_Toc97155457"/>
      <w:bookmarkStart w:id="7100" w:name="_Toc101521597"/>
      <w:bookmarkStart w:id="7101" w:name="_Toc138761871"/>
      <w:bookmarkStart w:id="7102" w:name="_Toc145708086"/>
      <w:bookmarkStart w:id="7103" w:name="_Toc160570581"/>
      <w:bookmarkStart w:id="7104" w:name="_Toc162008177"/>
      <w:bookmarkStart w:id="7105" w:name="_Toc185515844"/>
      <w:bookmarkStart w:id="7106" w:name="_Toc192873152"/>
      <w:bookmarkStart w:id="7107" w:name="_Toc200970865"/>
      <w:bookmarkStart w:id="7108" w:name="_Toc207722196"/>
      <w:bookmarkStart w:id="7109" w:name="_Toc209521059"/>
      <w:r>
        <w:t>8.</w:t>
      </w:r>
      <w:r w:rsidR="0085033B">
        <w:t>6</w:t>
      </w:r>
      <w:r w:rsidR="009D1C10">
        <w:t>.5.3.3</w:t>
      </w:r>
      <w:r w:rsidR="009D1C10">
        <w:tab/>
        <w:t xml:space="preserve">Enumeration: </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r w:rsidR="009D1C10">
        <w:t>AcrMgntEvent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19E52216" w14:textId="30F1E432" w:rsidR="009D1C10" w:rsidRDefault="00977663" w:rsidP="009D1C10">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sidR="009D1C10">
        <w:rPr>
          <w:rFonts w:eastAsia="ＭＳ 明朝"/>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110" w:name="_Toc101521598"/>
      <w:bookmarkStart w:id="7111" w:name="_Toc138761872"/>
      <w:bookmarkStart w:id="7112" w:name="_Toc145708087"/>
      <w:bookmarkStart w:id="7113" w:name="_Toc160570582"/>
      <w:bookmarkStart w:id="7114" w:name="_Toc162008178"/>
      <w:bookmarkStart w:id="7115" w:name="_Toc185515845"/>
      <w:bookmarkStart w:id="7116" w:name="_Toc192873153"/>
      <w:bookmarkStart w:id="7117" w:name="_Toc200970866"/>
      <w:bookmarkStart w:id="7118" w:name="_Toc207722197"/>
      <w:bookmarkStart w:id="7119" w:name="_Toc20952106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110"/>
      <w:bookmarkEnd w:id="7111"/>
      <w:bookmarkEnd w:id="7112"/>
      <w:bookmarkEnd w:id="7113"/>
      <w:bookmarkEnd w:id="7114"/>
      <w:bookmarkEnd w:id="7115"/>
      <w:bookmarkEnd w:id="7116"/>
      <w:bookmarkEnd w:id="7117"/>
      <w:bookmarkEnd w:id="7118"/>
      <w:bookmarkEnd w:id="711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120" w:name="_Toc101521599"/>
      <w:bookmarkStart w:id="7121" w:name="_Toc138761873"/>
      <w:bookmarkStart w:id="7122" w:name="_Toc145708088"/>
      <w:bookmarkStart w:id="7123" w:name="_Toc160570583"/>
      <w:bookmarkStart w:id="7124" w:name="_Toc162008179"/>
      <w:bookmarkStart w:id="7125" w:name="_Toc185515846"/>
      <w:bookmarkStart w:id="7126" w:name="_Toc192873154"/>
      <w:bookmarkStart w:id="7127" w:name="_Toc200970867"/>
      <w:bookmarkStart w:id="7128" w:name="_Toc207722198"/>
      <w:bookmarkStart w:id="7129" w:name="_Toc209521061"/>
      <w:r>
        <w:t>8.</w:t>
      </w:r>
      <w:r w:rsidR="0085033B">
        <w:t>6</w:t>
      </w:r>
      <w:r>
        <w:t>.5.3.5</w:t>
      </w:r>
      <w:r>
        <w:tab/>
        <w:t>Enumeration: ActStatus</w:t>
      </w:r>
      <w:bookmarkEnd w:id="7120"/>
      <w:bookmarkEnd w:id="7121"/>
      <w:bookmarkEnd w:id="7122"/>
      <w:bookmarkEnd w:id="7123"/>
      <w:bookmarkEnd w:id="7124"/>
      <w:bookmarkEnd w:id="7125"/>
      <w:bookmarkEnd w:id="7126"/>
      <w:bookmarkEnd w:id="7127"/>
      <w:bookmarkEnd w:id="7128"/>
      <w:bookmarkEnd w:id="7129"/>
    </w:p>
    <w:p w14:paraId="2B1C602D" w14:textId="01AD6CA4" w:rsidR="00592FCC" w:rsidRDefault="00592FCC" w:rsidP="00592FCC">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130" w:name="_Toc138761874"/>
      <w:bookmarkStart w:id="7131" w:name="_Toc145708089"/>
      <w:bookmarkStart w:id="7132" w:name="_Toc160570584"/>
      <w:bookmarkStart w:id="7133" w:name="_Toc162008180"/>
      <w:bookmarkStart w:id="7134" w:name="_Toc185515847"/>
      <w:bookmarkStart w:id="7135" w:name="_Toc192873155"/>
      <w:bookmarkStart w:id="7136" w:name="_Toc200970868"/>
      <w:bookmarkStart w:id="7137" w:name="_Toc207722199"/>
      <w:bookmarkStart w:id="7138" w:name="_Toc209521062"/>
      <w:r>
        <w:t>8.</w:t>
      </w:r>
      <w:r w:rsidR="0085033B">
        <w:t>6</w:t>
      </w:r>
      <w:r>
        <w:t>.5.3.6</w:t>
      </w:r>
      <w:r>
        <w:tab/>
        <w:t>Enumeration: AcrMgnt</w:t>
      </w:r>
      <w:r w:rsidRPr="001E0D95">
        <w:t>Event</w:t>
      </w:r>
      <w:r>
        <w:rPr>
          <w:lang w:eastAsia="zh-CN"/>
        </w:rPr>
        <w:t>FailureCode</w:t>
      </w:r>
      <w:bookmarkEnd w:id="7130"/>
      <w:bookmarkEnd w:id="7131"/>
      <w:bookmarkEnd w:id="7132"/>
      <w:bookmarkEnd w:id="7133"/>
      <w:bookmarkEnd w:id="7134"/>
      <w:bookmarkEnd w:id="7135"/>
      <w:bookmarkEnd w:id="7136"/>
      <w:bookmarkEnd w:id="7137"/>
      <w:bookmarkEnd w:id="7138"/>
    </w:p>
    <w:p w14:paraId="55DA766E" w14:textId="77777777" w:rsidR="005B77D1" w:rsidRDefault="005B77D1" w:rsidP="005B77D1">
      <w:pPr>
        <w:pStyle w:val="TH"/>
        <w:overflowPunct w:val="0"/>
        <w:autoSpaceDE w:val="0"/>
        <w:autoSpaceDN w:val="0"/>
        <w:adjustRightInd w:val="0"/>
        <w:textAlignment w:val="baseline"/>
        <w:rPr>
          <w:rFonts w:eastAsia="ＭＳ 明朝"/>
        </w:rPr>
      </w:pPr>
      <w:r>
        <w:rPr>
          <w:rFonts w:eastAsia="ＭＳ 明朝"/>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139" w:name="_Toc138761875"/>
      <w:bookmarkStart w:id="7140" w:name="_Toc145708090"/>
      <w:bookmarkStart w:id="7141" w:name="_Toc160570585"/>
      <w:bookmarkStart w:id="7142" w:name="_Toc162008181"/>
      <w:bookmarkStart w:id="7143" w:name="_Toc185515848"/>
      <w:bookmarkStart w:id="7144" w:name="_Toc192873156"/>
      <w:bookmarkStart w:id="7145" w:name="_Toc200970869"/>
      <w:bookmarkStart w:id="7146" w:name="_Toc207722200"/>
      <w:bookmarkStart w:id="7147" w:name="_Toc209521063"/>
      <w:r>
        <w:t>8.</w:t>
      </w:r>
      <w:r w:rsidR="0085033B">
        <w:t>6</w:t>
      </w:r>
      <w:r>
        <w:t>.5.3.7</w:t>
      </w:r>
      <w:r>
        <w:tab/>
        <w:t>Enumeration: AvailabilityStatus</w:t>
      </w:r>
      <w:bookmarkEnd w:id="7139"/>
      <w:bookmarkEnd w:id="7140"/>
      <w:bookmarkEnd w:id="7141"/>
      <w:bookmarkEnd w:id="7142"/>
      <w:bookmarkEnd w:id="7143"/>
      <w:bookmarkEnd w:id="7144"/>
      <w:bookmarkEnd w:id="7145"/>
      <w:bookmarkEnd w:id="7146"/>
      <w:bookmarkEnd w:id="7147"/>
    </w:p>
    <w:p w14:paraId="6C09D52C" w14:textId="7662613F" w:rsidR="00BF1662" w:rsidRDefault="00BF1662" w:rsidP="00BF1662">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148" w:name="_Toc160570586"/>
      <w:bookmarkStart w:id="7149" w:name="_Toc162008182"/>
      <w:bookmarkStart w:id="7150" w:name="_Toc185515849"/>
      <w:bookmarkStart w:id="7151" w:name="_Toc192873157"/>
      <w:bookmarkStart w:id="7152" w:name="_Toc200970870"/>
      <w:bookmarkStart w:id="7153" w:name="_Toc207722201"/>
      <w:bookmarkStart w:id="7154" w:name="_Toc209521064"/>
      <w:r>
        <w:lastRenderedPageBreak/>
        <w:t>8.6.5.3.</w:t>
      </w:r>
      <w:r w:rsidRPr="00527D5E">
        <w:t>8</w:t>
      </w:r>
      <w:r>
        <w:tab/>
        <w:t>Enumeration: ResultCode</w:t>
      </w:r>
      <w:bookmarkEnd w:id="7148"/>
      <w:bookmarkEnd w:id="7149"/>
      <w:bookmarkEnd w:id="7150"/>
      <w:bookmarkEnd w:id="7151"/>
      <w:bookmarkEnd w:id="7152"/>
      <w:bookmarkEnd w:id="7153"/>
      <w:bookmarkEnd w:id="7154"/>
    </w:p>
    <w:p w14:paraId="4D3B3548" w14:textId="77777777" w:rsidR="00784FD2" w:rsidRDefault="00784FD2" w:rsidP="00784FD2">
      <w:pPr>
        <w:pStyle w:val="TH"/>
        <w:overflowPunct w:val="0"/>
        <w:autoSpaceDE w:val="0"/>
        <w:autoSpaceDN w:val="0"/>
        <w:adjustRightInd w:val="0"/>
        <w:textAlignment w:val="baseline"/>
        <w:rPr>
          <w:rFonts w:eastAsia="ＭＳ 明朝"/>
        </w:rPr>
      </w:pPr>
      <w:r>
        <w:rPr>
          <w:rFonts w:eastAsia="ＭＳ 明朝"/>
        </w:rPr>
        <w:t>Table 8.6.5.3.</w:t>
      </w:r>
      <w:r w:rsidRPr="00527D5E">
        <w:rPr>
          <w:rFonts w:eastAsia="ＭＳ 明朝"/>
        </w:rPr>
        <w:t>8</w:t>
      </w:r>
      <w:r>
        <w:rPr>
          <w:rFonts w:eastAsia="ＭＳ 明朝"/>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155" w:name="_Toc185515850"/>
      <w:bookmarkStart w:id="7156" w:name="_Toc192873158"/>
      <w:bookmarkStart w:id="7157" w:name="_Toc200970871"/>
      <w:bookmarkStart w:id="7158" w:name="_Toc207722202"/>
      <w:bookmarkStart w:id="7159" w:name="_Toc209521065"/>
      <w:r>
        <w:t>8.6.5.3.</w:t>
      </w:r>
      <w:r w:rsidRPr="003418D4">
        <w:t>9</w:t>
      </w:r>
      <w:r>
        <w:tab/>
        <w:t xml:space="preserve">Enumeration: </w:t>
      </w:r>
      <w:r w:rsidRPr="00140949">
        <w:t>InOutArea</w:t>
      </w:r>
      <w:bookmarkEnd w:id="7155"/>
      <w:bookmarkEnd w:id="7156"/>
      <w:bookmarkEnd w:id="7157"/>
      <w:bookmarkEnd w:id="7158"/>
      <w:bookmarkEnd w:id="7159"/>
    </w:p>
    <w:p w14:paraId="031BF0F1" w14:textId="77777777" w:rsidR="005B77D1" w:rsidRDefault="005B77D1" w:rsidP="005B77D1">
      <w:pPr>
        <w:pStyle w:val="TH"/>
        <w:overflowPunct w:val="0"/>
        <w:autoSpaceDE w:val="0"/>
        <w:autoSpaceDN w:val="0"/>
        <w:adjustRightInd w:val="0"/>
        <w:textAlignment w:val="baseline"/>
        <w:rPr>
          <w:rFonts w:eastAsia="ＭＳ 明朝"/>
        </w:rPr>
      </w:pPr>
      <w:r>
        <w:rPr>
          <w:rFonts w:eastAsia="ＭＳ 明朝"/>
        </w:rPr>
        <w:t>Table 8.6.5.3.</w:t>
      </w:r>
      <w:r w:rsidRPr="003418D4">
        <w:rPr>
          <w:rFonts w:eastAsia="ＭＳ 明朝"/>
        </w:rPr>
        <w:t>9</w:t>
      </w:r>
      <w:r>
        <w:rPr>
          <w:rFonts w:eastAsia="ＭＳ 明朝"/>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160" w:name="_Toc85734458"/>
      <w:bookmarkStart w:id="7161" w:name="_Toc89431757"/>
      <w:bookmarkStart w:id="7162" w:name="_Toc97042569"/>
      <w:bookmarkStart w:id="7163" w:name="_Toc97045713"/>
      <w:bookmarkStart w:id="7164" w:name="_Toc97155458"/>
      <w:bookmarkStart w:id="7165" w:name="_Toc101521600"/>
      <w:bookmarkStart w:id="7166" w:name="_Toc138761876"/>
      <w:bookmarkStart w:id="7167" w:name="_Toc145708091"/>
      <w:bookmarkStart w:id="7168" w:name="_Toc160570587"/>
      <w:bookmarkStart w:id="7169" w:name="_Toc162008183"/>
      <w:bookmarkStart w:id="7170" w:name="_Toc185515851"/>
      <w:bookmarkStart w:id="7171" w:name="_Toc192873159"/>
      <w:bookmarkStart w:id="7172" w:name="_Toc200970872"/>
      <w:bookmarkStart w:id="7173" w:name="_Toc207722203"/>
      <w:bookmarkStart w:id="7174" w:name="_Toc209521066"/>
      <w:r>
        <w:t>8.</w:t>
      </w:r>
      <w:r w:rsidR="0085033B">
        <w:t>6</w:t>
      </w:r>
      <w:r w:rsidR="009D1C10">
        <w:t>.6</w:t>
      </w:r>
      <w:r w:rsidR="009D1C10">
        <w:tab/>
        <w:t>Error Handling</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83DFEF2" w14:textId="77777777" w:rsidR="008277F0" w:rsidRDefault="008277F0" w:rsidP="008277F0">
      <w:pPr>
        <w:pStyle w:val="Heading4"/>
      </w:pPr>
      <w:bookmarkStart w:id="7175" w:name="_Toc138761877"/>
      <w:bookmarkStart w:id="7176" w:name="_Toc145708092"/>
      <w:bookmarkStart w:id="7177" w:name="_Toc160570588"/>
      <w:bookmarkStart w:id="7178" w:name="_Toc162008184"/>
      <w:bookmarkStart w:id="7179" w:name="_Toc185515852"/>
      <w:bookmarkStart w:id="7180" w:name="_Toc192873160"/>
      <w:bookmarkStart w:id="7181" w:name="_Toc200970873"/>
      <w:bookmarkStart w:id="7182" w:name="_Toc207722204"/>
      <w:bookmarkStart w:id="7183" w:name="_Toc209521067"/>
      <w:r>
        <w:t>8.6.6.1</w:t>
      </w:r>
      <w:r>
        <w:tab/>
        <w:t>General</w:t>
      </w:r>
      <w:bookmarkEnd w:id="7175"/>
      <w:bookmarkEnd w:id="7176"/>
      <w:bookmarkEnd w:id="7177"/>
      <w:bookmarkEnd w:id="7178"/>
      <w:bookmarkEnd w:id="7179"/>
      <w:bookmarkEnd w:id="7180"/>
      <w:bookmarkEnd w:id="7181"/>
      <w:bookmarkEnd w:id="7182"/>
      <w:bookmarkEnd w:id="718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184" w:name="_Toc138761878"/>
      <w:bookmarkStart w:id="7185" w:name="_Toc145708093"/>
      <w:bookmarkStart w:id="7186" w:name="_Toc160570589"/>
      <w:bookmarkStart w:id="7187" w:name="_Toc162008185"/>
      <w:bookmarkStart w:id="7188" w:name="_Toc185515853"/>
      <w:bookmarkStart w:id="7189" w:name="_Toc192873161"/>
      <w:bookmarkStart w:id="7190" w:name="_Toc200970874"/>
      <w:bookmarkStart w:id="7191" w:name="_Toc207722205"/>
      <w:bookmarkStart w:id="7192" w:name="_Toc209521068"/>
      <w:r>
        <w:t>8.6.6.2</w:t>
      </w:r>
      <w:r>
        <w:tab/>
        <w:t>Protocol Errors</w:t>
      </w:r>
      <w:bookmarkEnd w:id="7184"/>
      <w:bookmarkEnd w:id="7185"/>
      <w:bookmarkEnd w:id="7186"/>
      <w:bookmarkEnd w:id="7187"/>
      <w:bookmarkEnd w:id="7188"/>
      <w:bookmarkEnd w:id="7189"/>
      <w:bookmarkEnd w:id="7190"/>
      <w:bookmarkEnd w:id="7191"/>
      <w:bookmarkEnd w:id="719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193" w:name="_Toc138761879"/>
      <w:bookmarkStart w:id="7194" w:name="_Toc145708094"/>
      <w:bookmarkStart w:id="7195" w:name="_Toc160570590"/>
      <w:bookmarkStart w:id="7196" w:name="_Toc162008186"/>
      <w:bookmarkStart w:id="7197" w:name="_Toc185515854"/>
      <w:bookmarkStart w:id="7198" w:name="_Toc192873162"/>
      <w:bookmarkStart w:id="7199" w:name="_Toc200970875"/>
      <w:bookmarkStart w:id="7200" w:name="_Toc207722206"/>
      <w:bookmarkStart w:id="7201" w:name="_Toc209521069"/>
      <w:r>
        <w:t>8.6.6.3</w:t>
      </w:r>
      <w:r>
        <w:tab/>
        <w:t>Application Errors</w:t>
      </w:r>
      <w:bookmarkEnd w:id="7193"/>
      <w:bookmarkEnd w:id="7194"/>
      <w:bookmarkEnd w:id="7195"/>
      <w:bookmarkEnd w:id="7196"/>
      <w:bookmarkEnd w:id="7197"/>
      <w:bookmarkEnd w:id="7198"/>
      <w:bookmarkEnd w:id="7199"/>
      <w:bookmarkEnd w:id="7200"/>
      <w:bookmarkEnd w:id="72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202" w:name="_Toc85734459"/>
      <w:bookmarkStart w:id="7203" w:name="_Toc89431758"/>
      <w:bookmarkStart w:id="7204" w:name="_Toc97042570"/>
      <w:bookmarkStart w:id="7205" w:name="_Toc97045714"/>
      <w:bookmarkStart w:id="7206" w:name="_Toc97155459"/>
      <w:bookmarkStart w:id="7207" w:name="_Toc101521601"/>
      <w:bookmarkStart w:id="7208" w:name="_Toc138761880"/>
      <w:bookmarkStart w:id="7209" w:name="_Toc145708095"/>
      <w:bookmarkStart w:id="7210" w:name="_Toc160570591"/>
      <w:bookmarkStart w:id="7211" w:name="_Toc162008187"/>
      <w:bookmarkStart w:id="7212" w:name="_Toc185515855"/>
      <w:bookmarkStart w:id="7213" w:name="_Toc192873163"/>
      <w:bookmarkStart w:id="7214" w:name="_Toc200970876"/>
      <w:bookmarkStart w:id="7215" w:name="_Toc207722207"/>
      <w:bookmarkStart w:id="7216" w:name="_Toc209521070"/>
      <w:r>
        <w:t>8.</w:t>
      </w:r>
      <w:r w:rsidR="0085033B">
        <w:t>6</w:t>
      </w:r>
      <w:r w:rsidR="009D1C10">
        <w:t>.7</w:t>
      </w:r>
      <w:r w:rsidR="009D1C10">
        <w:tab/>
        <w:t>Feature negotiation</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217" w:name="_Toc97042588"/>
      <w:bookmarkStart w:id="7218" w:name="_Toc97045732"/>
      <w:bookmarkStart w:id="7219" w:name="_Toc97155477"/>
      <w:bookmarkStart w:id="7220" w:name="_Toc101521603"/>
      <w:bookmarkStart w:id="7221" w:name="_Toc138761881"/>
      <w:bookmarkStart w:id="7222" w:name="_Toc145708096"/>
      <w:bookmarkStart w:id="7223" w:name="_Toc160570592"/>
      <w:bookmarkStart w:id="7224" w:name="_Toc162008188"/>
      <w:bookmarkStart w:id="7225" w:name="_Toc185515856"/>
      <w:bookmarkStart w:id="7226" w:name="_Toc192873164"/>
      <w:bookmarkStart w:id="7227" w:name="_Toc200970877"/>
      <w:bookmarkStart w:id="7228" w:name="_Toc207722208"/>
      <w:bookmarkStart w:id="7229" w:name="_Toc209521071"/>
      <w:r>
        <w:t>8.</w:t>
      </w:r>
      <w:r w:rsidR="0085033B">
        <w:t>7</w:t>
      </w:r>
      <w:r>
        <w:tab/>
        <w:t>Eees_EECContextRelocation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06E77A4" w14:textId="75C4C899" w:rsidR="006264CE" w:rsidRDefault="006264CE" w:rsidP="006264CE">
      <w:pPr>
        <w:pStyle w:val="Heading3"/>
      </w:pPr>
      <w:bookmarkStart w:id="7230" w:name="_Toc97042589"/>
      <w:bookmarkStart w:id="7231" w:name="_Toc97045733"/>
      <w:bookmarkStart w:id="7232" w:name="_Toc97155478"/>
      <w:bookmarkStart w:id="7233" w:name="_Toc101521604"/>
      <w:bookmarkStart w:id="7234" w:name="_Toc138761882"/>
      <w:bookmarkStart w:id="7235" w:name="_Toc145708097"/>
      <w:bookmarkStart w:id="7236" w:name="_Toc160570593"/>
      <w:bookmarkStart w:id="7237" w:name="_Toc162008189"/>
      <w:bookmarkStart w:id="7238" w:name="_Toc185515857"/>
      <w:bookmarkStart w:id="7239" w:name="_Toc192873165"/>
      <w:bookmarkStart w:id="7240" w:name="_Toc200970878"/>
      <w:bookmarkStart w:id="7241" w:name="_Toc207722209"/>
      <w:bookmarkStart w:id="7242" w:name="_Toc209521072"/>
      <w:r>
        <w:t>8.</w:t>
      </w:r>
      <w:r w:rsidR="0085033B">
        <w:t>7</w:t>
      </w:r>
      <w:r>
        <w:t>.1</w:t>
      </w:r>
      <w:r>
        <w:tab/>
        <w:t>API URI</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243" w:name="_Toc160570594"/>
      <w:bookmarkStart w:id="7244" w:name="_Toc162008190"/>
      <w:bookmarkStart w:id="7245" w:name="_Toc185515858"/>
      <w:bookmarkStart w:id="7246" w:name="_Toc192873166"/>
      <w:bookmarkStart w:id="7247" w:name="_Toc200970879"/>
      <w:bookmarkStart w:id="7248" w:name="_Toc207722210"/>
      <w:bookmarkStart w:id="7249" w:name="_Toc209521073"/>
      <w:r>
        <w:t>8.7.</w:t>
      </w:r>
      <w:r w:rsidRPr="008610C2">
        <w:t>1A</w:t>
      </w:r>
      <w:r>
        <w:tab/>
        <w:t>Usage of HTTP</w:t>
      </w:r>
      <w:bookmarkEnd w:id="7243"/>
      <w:bookmarkEnd w:id="7244"/>
      <w:bookmarkEnd w:id="7245"/>
      <w:bookmarkEnd w:id="7246"/>
      <w:bookmarkEnd w:id="7247"/>
      <w:bookmarkEnd w:id="7248"/>
      <w:bookmarkEnd w:id="724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250" w:name="_Toc97042590"/>
      <w:bookmarkStart w:id="7251" w:name="_Toc97045734"/>
      <w:bookmarkStart w:id="7252" w:name="_Toc97155479"/>
      <w:bookmarkStart w:id="7253" w:name="_Toc101521605"/>
      <w:bookmarkStart w:id="7254" w:name="_Toc138761883"/>
      <w:bookmarkStart w:id="7255" w:name="_Toc145708098"/>
      <w:bookmarkStart w:id="7256" w:name="_Toc160570595"/>
      <w:bookmarkStart w:id="7257" w:name="_Toc162008191"/>
      <w:bookmarkStart w:id="7258" w:name="_Toc185515859"/>
      <w:bookmarkStart w:id="7259" w:name="_Toc192873167"/>
      <w:bookmarkStart w:id="7260" w:name="_Toc200970880"/>
      <w:bookmarkStart w:id="7261" w:name="_Toc207722211"/>
      <w:bookmarkStart w:id="7262" w:name="_Toc209521074"/>
      <w:r>
        <w:t>8.</w:t>
      </w:r>
      <w:r w:rsidR="0085033B">
        <w:t>7</w:t>
      </w:r>
      <w:r>
        <w:t>.2</w:t>
      </w:r>
      <w:r>
        <w:tab/>
        <w:t>Resources</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0DBFD2C7" w14:textId="619C34B1" w:rsidR="006264CE" w:rsidRDefault="006264CE" w:rsidP="006264CE">
      <w:pPr>
        <w:pStyle w:val="Heading4"/>
      </w:pPr>
      <w:bookmarkStart w:id="7263" w:name="_Toc97042591"/>
      <w:bookmarkStart w:id="7264" w:name="_Toc97045735"/>
      <w:bookmarkStart w:id="7265" w:name="_Toc97155480"/>
      <w:bookmarkStart w:id="7266" w:name="_Toc101521606"/>
      <w:bookmarkStart w:id="7267" w:name="_Toc138761884"/>
      <w:bookmarkStart w:id="7268" w:name="_Toc145708099"/>
      <w:bookmarkStart w:id="7269" w:name="_Toc160570596"/>
      <w:bookmarkStart w:id="7270" w:name="_Toc162008192"/>
      <w:bookmarkStart w:id="7271" w:name="_Toc185515860"/>
      <w:bookmarkStart w:id="7272" w:name="_Toc192873168"/>
      <w:bookmarkStart w:id="7273" w:name="_Toc200970881"/>
      <w:bookmarkStart w:id="7274" w:name="_Toc207722212"/>
      <w:bookmarkStart w:id="7275" w:name="_Toc209521075"/>
      <w:r>
        <w:t>8.</w:t>
      </w:r>
      <w:r w:rsidR="0085033B">
        <w:t>7</w:t>
      </w:r>
      <w:r>
        <w:t>.2.1</w:t>
      </w:r>
      <w:r>
        <w:tab/>
        <w:t>Overview</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9pt;height:149.75pt" o:ole="">
            <v:imagedata r:id="rId27" o:title=""/>
          </v:shape>
          <o:OLEObject Type="Embed" ProgID="Visio.Drawing.11" ShapeID="_x0000_i1033" DrawAspect="Content" ObjectID="_182013272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276" w:name="_Toc97042592"/>
      <w:bookmarkStart w:id="7277" w:name="_Toc97045736"/>
      <w:bookmarkStart w:id="7278" w:name="_Toc97155481"/>
      <w:bookmarkStart w:id="7279" w:name="_Toc101521607"/>
      <w:bookmarkStart w:id="7280" w:name="_Toc138761885"/>
      <w:bookmarkStart w:id="7281" w:name="_Toc145708100"/>
      <w:bookmarkStart w:id="7282" w:name="_Toc160570597"/>
      <w:bookmarkStart w:id="7283" w:name="_Toc162008193"/>
      <w:bookmarkStart w:id="7284" w:name="_Toc185515861"/>
      <w:bookmarkStart w:id="7285" w:name="_Toc192873169"/>
      <w:bookmarkStart w:id="7286" w:name="_Toc200970882"/>
      <w:bookmarkStart w:id="7287" w:name="_Toc207722213"/>
      <w:bookmarkStart w:id="7288" w:name="_Toc209521076"/>
      <w:r>
        <w:t>8.</w:t>
      </w:r>
      <w:r w:rsidR="0085033B">
        <w:t>7</w:t>
      </w:r>
      <w:r>
        <w:t>.2.2</w:t>
      </w:r>
      <w:r>
        <w:tab/>
        <w:t>Resource</w:t>
      </w:r>
      <w:r w:rsidRPr="00831458">
        <w:t xml:space="preserve">: </w:t>
      </w:r>
      <w:r>
        <w:t>EEC Contexts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60A6033A" w14:textId="344FFC75" w:rsidR="006264CE" w:rsidRDefault="006264CE" w:rsidP="006264CE">
      <w:pPr>
        <w:pStyle w:val="Heading5"/>
        <w:rPr>
          <w:lang w:eastAsia="zh-CN"/>
        </w:rPr>
      </w:pPr>
      <w:bookmarkStart w:id="7289" w:name="_Toc97042593"/>
      <w:bookmarkStart w:id="7290" w:name="_Toc97045737"/>
      <w:bookmarkStart w:id="7291" w:name="_Toc97155482"/>
      <w:bookmarkStart w:id="7292" w:name="_Toc101521608"/>
      <w:bookmarkStart w:id="7293" w:name="_Toc138761886"/>
      <w:bookmarkStart w:id="7294" w:name="_Toc145708101"/>
      <w:bookmarkStart w:id="7295" w:name="_Toc160570598"/>
      <w:bookmarkStart w:id="7296" w:name="_Toc162008194"/>
      <w:bookmarkStart w:id="7297" w:name="_Toc185515862"/>
      <w:bookmarkStart w:id="7298" w:name="_Toc192873170"/>
      <w:bookmarkStart w:id="7299" w:name="_Toc200970883"/>
      <w:bookmarkStart w:id="7300" w:name="_Toc207722214"/>
      <w:bookmarkStart w:id="7301" w:name="_Toc209521077"/>
      <w:r>
        <w:rPr>
          <w:lang w:eastAsia="zh-CN"/>
        </w:rPr>
        <w:t>8.</w:t>
      </w:r>
      <w:r w:rsidR="0085033B">
        <w:rPr>
          <w:lang w:eastAsia="zh-CN"/>
        </w:rPr>
        <w:t>7</w:t>
      </w:r>
      <w:r>
        <w:rPr>
          <w:lang w:eastAsia="zh-CN"/>
        </w:rPr>
        <w:t>.2.2.1</w:t>
      </w:r>
      <w:r>
        <w:rPr>
          <w:lang w:eastAsia="zh-CN"/>
        </w:rPr>
        <w:tab/>
        <w:t>Description</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302" w:name="_Toc97042594"/>
      <w:bookmarkStart w:id="7303" w:name="_Toc97045738"/>
      <w:bookmarkStart w:id="7304" w:name="_Toc97155483"/>
      <w:bookmarkStart w:id="7305" w:name="_Toc101521609"/>
      <w:bookmarkStart w:id="7306" w:name="_Toc138761887"/>
      <w:bookmarkStart w:id="7307" w:name="_Toc145708102"/>
      <w:bookmarkStart w:id="7308" w:name="_Toc160570599"/>
      <w:bookmarkStart w:id="7309" w:name="_Toc162008195"/>
      <w:bookmarkStart w:id="7310" w:name="_Toc185515863"/>
      <w:bookmarkStart w:id="7311" w:name="_Toc192873171"/>
      <w:bookmarkStart w:id="7312" w:name="_Toc200970884"/>
      <w:bookmarkStart w:id="7313" w:name="_Toc207722215"/>
      <w:bookmarkStart w:id="7314" w:name="_Toc209521078"/>
      <w:r>
        <w:rPr>
          <w:lang w:eastAsia="zh-CN"/>
        </w:rPr>
        <w:t>8.</w:t>
      </w:r>
      <w:r w:rsidR="0085033B">
        <w:rPr>
          <w:lang w:eastAsia="zh-CN"/>
        </w:rPr>
        <w:t>7</w:t>
      </w:r>
      <w:r>
        <w:rPr>
          <w:lang w:eastAsia="zh-CN"/>
        </w:rPr>
        <w:t>.2.2.2</w:t>
      </w:r>
      <w:r>
        <w:rPr>
          <w:lang w:eastAsia="zh-CN"/>
        </w:rPr>
        <w:tab/>
        <w:t>Resource Definition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315" w:name="_Toc97042595"/>
      <w:bookmarkStart w:id="7316" w:name="_Toc97045739"/>
      <w:bookmarkStart w:id="7317" w:name="_Toc97155484"/>
      <w:bookmarkStart w:id="7318" w:name="_Toc101521610"/>
      <w:bookmarkStart w:id="7319" w:name="_Toc138761888"/>
      <w:bookmarkStart w:id="7320" w:name="_Toc145708103"/>
      <w:bookmarkStart w:id="7321" w:name="_Toc160570600"/>
      <w:bookmarkStart w:id="7322" w:name="_Toc162008196"/>
      <w:bookmarkStart w:id="7323" w:name="_Toc185515864"/>
      <w:bookmarkStart w:id="7324" w:name="_Toc192873172"/>
      <w:bookmarkStart w:id="7325" w:name="_Toc200970885"/>
      <w:bookmarkStart w:id="7326" w:name="_Toc207722216"/>
      <w:bookmarkStart w:id="7327" w:name="_Toc209521079"/>
      <w:r>
        <w:rPr>
          <w:lang w:eastAsia="zh-CN"/>
        </w:rPr>
        <w:t>8.</w:t>
      </w:r>
      <w:r w:rsidR="0085033B">
        <w:rPr>
          <w:lang w:eastAsia="zh-CN"/>
        </w:rPr>
        <w:t>7</w:t>
      </w:r>
      <w:r>
        <w:rPr>
          <w:lang w:eastAsia="zh-CN"/>
        </w:rPr>
        <w:t>.2.2.3</w:t>
      </w:r>
      <w:r>
        <w:rPr>
          <w:lang w:eastAsia="zh-CN"/>
        </w:rPr>
        <w:tab/>
        <w:t>Resource Standard Methods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44BDF02B" w14:textId="0C93AD35" w:rsidR="006264CE" w:rsidRDefault="006264CE" w:rsidP="006264CE">
      <w:pPr>
        <w:pStyle w:val="Heading6"/>
        <w:rPr>
          <w:lang w:eastAsia="zh-CN"/>
        </w:rPr>
      </w:pPr>
      <w:bookmarkStart w:id="7328" w:name="_Toc97042596"/>
      <w:bookmarkStart w:id="7329" w:name="_Toc97045740"/>
      <w:bookmarkStart w:id="7330" w:name="_Toc97155485"/>
      <w:bookmarkStart w:id="7331" w:name="_Toc101521611"/>
      <w:bookmarkStart w:id="7332" w:name="_Toc138761889"/>
      <w:bookmarkStart w:id="7333" w:name="_Toc145708104"/>
      <w:bookmarkStart w:id="7334" w:name="_Toc160570601"/>
      <w:bookmarkStart w:id="7335" w:name="_Toc162008197"/>
      <w:bookmarkStart w:id="7336" w:name="_Toc185515865"/>
      <w:bookmarkStart w:id="7337" w:name="_Toc192873173"/>
      <w:bookmarkStart w:id="7338" w:name="_Toc200970886"/>
      <w:bookmarkStart w:id="7339" w:name="_Toc207722217"/>
      <w:bookmarkStart w:id="7340" w:name="_Toc209521080"/>
      <w:r>
        <w:rPr>
          <w:lang w:eastAsia="zh-CN"/>
        </w:rPr>
        <w:t>8.</w:t>
      </w:r>
      <w:r w:rsidR="0085033B">
        <w:rPr>
          <w:lang w:eastAsia="zh-CN"/>
        </w:rPr>
        <w:t>7</w:t>
      </w:r>
      <w:r>
        <w:rPr>
          <w:lang w:eastAsia="zh-CN"/>
        </w:rPr>
        <w:t>.2.2.3.1</w:t>
      </w:r>
      <w:r>
        <w:rPr>
          <w:lang w:eastAsia="zh-CN"/>
        </w:rPr>
        <w:tab/>
        <w:t>GET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341" w:name="_Toc97042597"/>
      <w:bookmarkStart w:id="7342" w:name="_Toc97045741"/>
      <w:bookmarkStart w:id="7343" w:name="_Toc97155486"/>
      <w:bookmarkStart w:id="7344" w:name="_Toc101521612"/>
      <w:bookmarkStart w:id="7345" w:name="_Toc138761890"/>
      <w:bookmarkStart w:id="7346" w:name="_Toc145708105"/>
      <w:bookmarkStart w:id="7347" w:name="_Toc160570602"/>
      <w:bookmarkStart w:id="7348" w:name="_Toc162008198"/>
      <w:bookmarkStart w:id="7349" w:name="_Toc185515866"/>
      <w:bookmarkStart w:id="7350" w:name="_Toc192873174"/>
      <w:bookmarkStart w:id="7351" w:name="_Toc200970887"/>
      <w:bookmarkStart w:id="7352" w:name="_Toc207722218"/>
      <w:bookmarkStart w:id="7353" w:name="_Toc209521081"/>
      <w:r>
        <w:rPr>
          <w:lang w:eastAsia="zh-CN"/>
        </w:rPr>
        <w:t>8.</w:t>
      </w:r>
      <w:r w:rsidR="0085033B">
        <w:rPr>
          <w:lang w:eastAsia="zh-CN"/>
        </w:rPr>
        <w:t>7</w:t>
      </w:r>
      <w:r>
        <w:rPr>
          <w:lang w:eastAsia="zh-CN"/>
        </w:rPr>
        <w:t>.2.2.3.2</w:t>
      </w:r>
      <w:r>
        <w:rPr>
          <w:lang w:eastAsia="zh-CN"/>
        </w:rPr>
        <w:tab/>
        <w:t>POST</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354" w:name="_Toc97042598"/>
      <w:bookmarkStart w:id="7355" w:name="_Toc97045742"/>
      <w:bookmarkStart w:id="7356" w:name="_Toc97155487"/>
      <w:bookmarkStart w:id="7357" w:name="_Toc101521613"/>
      <w:bookmarkStart w:id="7358" w:name="_Toc138761891"/>
      <w:bookmarkStart w:id="7359" w:name="_Toc145708106"/>
      <w:bookmarkStart w:id="7360" w:name="_Toc160570603"/>
      <w:bookmarkStart w:id="7361" w:name="_Toc162008199"/>
      <w:bookmarkStart w:id="7362" w:name="_Toc185515867"/>
      <w:bookmarkStart w:id="7363" w:name="_Toc192873175"/>
      <w:bookmarkStart w:id="7364" w:name="_Toc200970888"/>
      <w:bookmarkStart w:id="7365" w:name="_Toc207722219"/>
      <w:bookmarkStart w:id="7366" w:name="_Toc209521082"/>
      <w:r>
        <w:rPr>
          <w:lang w:eastAsia="zh-CN"/>
        </w:rPr>
        <w:t>8.</w:t>
      </w:r>
      <w:r w:rsidR="003300AE">
        <w:rPr>
          <w:lang w:eastAsia="zh-CN"/>
        </w:rPr>
        <w:t>7</w:t>
      </w:r>
      <w:r>
        <w:rPr>
          <w:lang w:eastAsia="zh-CN"/>
        </w:rPr>
        <w:t>.2.2.4</w:t>
      </w:r>
      <w:r>
        <w:rPr>
          <w:lang w:eastAsia="zh-CN"/>
        </w:rPr>
        <w:tab/>
        <w:t>Resource Custom Operations</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367" w:name="_Toc97042599"/>
      <w:bookmarkStart w:id="7368" w:name="_Toc97045743"/>
      <w:bookmarkStart w:id="7369" w:name="_Toc97155488"/>
      <w:bookmarkStart w:id="7370" w:name="_Toc101521614"/>
      <w:bookmarkStart w:id="7371" w:name="_Toc138761892"/>
      <w:bookmarkStart w:id="7372" w:name="_Toc145708107"/>
      <w:bookmarkStart w:id="7373" w:name="_Toc160570604"/>
      <w:bookmarkStart w:id="7374" w:name="_Toc162008200"/>
      <w:bookmarkStart w:id="7375" w:name="_Toc185515868"/>
      <w:bookmarkStart w:id="7376" w:name="_Toc192873176"/>
      <w:bookmarkStart w:id="7377" w:name="_Toc200970889"/>
      <w:bookmarkStart w:id="7378" w:name="_Toc207722220"/>
      <w:bookmarkStart w:id="7379" w:name="_Toc209521083"/>
      <w:r>
        <w:t>8.</w:t>
      </w:r>
      <w:r w:rsidR="003300AE">
        <w:t>7</w:t>
      </w:r>
      <w:r>
        <w:t>.3</w:t>
      </w:r>
      <w:r>
        <w:tab/>
        <w:t>Custom Operations without associated resources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380" w:name="_Toc97042600"/>
      <w:bookmarkStart w:id="7381" w:name="_Toc97045744"/>
      <w:bookmarkStart w:id="7382" w:name="_Toc97155489"/>
      <w:bookmarkStart w:id="7383" w:name="_Toc101521615"/>
      <w:bookmarkStart w:id="7384" w:name="_Toc138761893"/>
      <w:bookmarkStart w:id="7385" w:name="_Toc145708108"/>
      <w:bookmarkStart w:id="7386" w:name="_Toc160570605"/>
      <w:bookmarkStart w:id="7387" w:name="_Toc162008201"/>
      <w:bookmarkStart w:id="7388" w:name="_Toc185515869"/>
      <w:bookmarkStart w:id="7389" w:name="_Toc192873177"/>
      <w:bookmarkStart w:id="7390" w:name="_Toc200970890"/>
      <w:bookmarkStart w:id="7391" w:name="_Toc207722221"/>
      <w:bookmarkStart w:id="7392" w:name="_Toc209521084"/>
      <w:r>
        <w:t>8.</w:t>
      </w:r>
      <w:r w:rsidR="003300AE">
        <w:t>7</w:t>
      </w:r>
      <w:r>
        <w:t>.4</w:t>
      </w:r>
      <w:r>
        <w:tab/>
        <w:t>Notifications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393" w:name="_Toc97042601"/>
      <w:bookmarkStart w:id="7394" w:name="_Toc97045745"/>
      <w:bookmarkStart w:id="7395" w:name="_Toc97155490"/>
      <w:bookmarkStart w:id="7396" w:name="_Toc101521616"/>
      <w:bookmarkStart w:id="7397" w:name="_Toc138761894"/>
      <w:bookmarkStart w:id="7398" w:name="_Toc145708109"/>
      <w:bookmarkStart w:id="7399" w:name="_Toc160570606"/>
      <w:bookmarkStart w:id="7400" w:name="_Toc162008202"/>
      <w:bookmarkStart w:id="7401" w:name="_Toc185515870"/>
      <w:bookmarkStart w:id="7402" w:name="_Toc192873178"/>
      <w:bookmarkStart w:id="7403" w:name="_Toc200970891"/>
      <w:bookmarkStart w:id="7404" w:name="_Toc207722222"/>
      <w:bookmarkStart w:id="7405" w:name="_Toc209521085"/>
      <w:r>
        <w:t>8.</w:t>
      </w:r>
      <w:r w:rsidR="003300AE">
        <w:t>7</w:t>
      </w:r>
      <w:r>
        <w:t>.5</w:t>
      </w:r>
      <w:r>
        <w:tab/>
        <w:t>Data Model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AAD7F5A" w14:textId="15A7354A" w:rsidR="006264CE" w:rsidRDefault="006264CE" w:rsidP="006264CE">
      <w:pPr>
        <w:pStyle w:val="Heading4"/>
        <w:rPr>
          <w:lang w:eastAsia="zh-CN"/>
        </w:rPr>
      </w:pPr>
      <w:bookmarkStart w:id="7406" w:name="_Toc97042602"/>
      <w:bookmarkStart w:id="7407" w:name="_Toc97045746"/>
      <w:bookmarkStart w:id="7408" w:name="_Toc97155491"/>
      <w:bookmarkStart w:id="7409" w:name="_Toc101521617"/>
      <w:bookmarkStart w:id="7410" w:name="_Toc138761895"/>
      <w:bookmarkStart w:id="7411" w:name="_Toc145708110"/>
      <w:bookmarkStart w:id="7412" w:name="_Toc160570607"/>
      <w:bookmarkStart w:id="7413" w:name="_Toc162008203"/>
      <w:bookmarkStart w:id="7414" w:name="_Toc185515871"/>
      <w:bookmarkStart w:id="7415" w:name="_Toc192873179"/>
      <w:bookmarkStart w:id="7416" w:name="_Toc200970892"/>
      <w:bookmarkStart w:id="7417" w:name="_Toc207722223"/>
      <w:bookmarkStart w:id="7418" w:name="_Toc209521086"/>
      <w:r>
        <w:rPr>
          <w:lang w:eastAsia="zh-CN"/>
        </w:rPr>
        <w:t>8.</w:t>
      </w:r>
      <w:r w:rsidR="003300AE">
        <w:rPr>
          <w:lang w:eastAsia="zh-CN"/>
        </w:rPr>
        <w:t>7</w:t>
      </w:r>
      <w:r>
        <w:rPr>
          <w:lang w:eastAsia="zh-CN"/>
        </w:rPr>
        <w:t>.5.1</w:t>
      </w:r>
      <w:r>
        <w:rPr>
          <w:lang w:eastAsia="zh-CN"/>
        </w:rPr>
        <w:tab/>
        <w:t>General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419" w:name="_Toc97042603"/>
      <w:bookmarkStart w:id="7420" w:name="_Toc97045747"/>
      <w:bookmarkStart w:id="7421" w:name="_Toc97155492"/>
      <w:bookmarkStart w:id="7422" w:name="_Toc101521618"/>
      <w:bookmarkStart w:id="7423" w:name="_Toc138761896"/>
      <w:bookmarkStart w:id="7424" w:name="_Toc145708111"/>
      <w:bookmarkStart w:id="7425" w:name="_Toc160570608"/>
      <w:bookmarkStart w:id="7426" w:name="_Toc162008204"/>
      <w:bookmarkStart w:id="7427" w:name="_Toc185515872"/>
      <w:bookmarkStart w:id="7428" w:name="_Toc192873180"/>
      <w:bookmarkStart w:id="7429" w:name="_Toc200970893"/>
      <w:bookmarkStart w:id="7430" w:name="_Toc207722224"/>
      <w:bookmarkStart w:id="7431" w:name="_Toc209521087"/>
      <w:r>
        <w:rPr>
          <w:lang w:eastAsia="zh-CN"/>
        </w:rPr>
        <w:t>8.</w:t>
      </w:r>
      <w:r w:rsidR="003300AE">
        <w:rPr>
          <w:lang w:eastAsia="zh-CN"/>
        </w:rPr>
        <w:t>7</w:t>
      </w:r>
      <w:r>
        <w:rPr>
          <w:lang w:eastAsia="zh-CN"/>
        </w:rPr>
        <w:t>.5.2</w:t>
      </w:r>
      <w:r>
        <w:rPr>
          <w:lang w:eastAsia="zh-CN"/>
        </w:rPr>
        <w:tab/>
        <w:t>Structured data types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7229682F" w14:textId="4D53D962" w:rsidR="006264CE" w:rsidRDefault="006264CE" w:rsidP="006264CE">
      <w:pPr>
        <w:pStyle w:val="Heading5"/>
        <w:rPr>
          <w:lang w:eastAsia="zh-CN"/>
        </w:rPr>
      </w:pPr>
      <w:bookmarkStart w:id="7432" w:name="_Toc97042604"/>
      <w:bookmarkStart w:id="7433" w:name="_Toc97045748"/>
      <w:bookmarkStart w:id="7434" w:name="_Toc97155493"/>
      <w:bookmarkStart w:id="7435" w:name="_Toc101521619"/>
      <w:bookmarkStart w:id="7436" w:name="_Toc138761897"/>
      <w:bookmarkStart w:id="7437" w:name="_Toc145708112"/>
      <w:bookmarkStart w:id="7438" w:name="_Toc160570609"/>
      <w:bookmarkStart w:id="7439" w:name="_Toc162008205"/>
      <w:bookmarkStart w:id="7440" w:name="_Toc185515873"/>
      <w:bookmarkStart w:id="7441" w:name="_Toc192873181"/>
      <w:bookmarkStart w:id="7442" w:name="_Toc200970894"/>
      <w:bookmarkStart w:id="7443" w:name="_Toc207722225"/>
      <w:bookmarkStart w:id="7444" w:name="_Toc209521088"/>
      <w:r>
        <w:rPr>
          <w:lang w:eastAsia="zh-CN"/>
        </w:rPr>
        <w:t>8.</w:t>
      </w:r>
      <w:r w:rsidR="003300AE">
        <w:rPr>
          <w:lang w:eastAsia="zh-CN"/>
        </w:rPr>
        <w:t>7</w:t>
      </w:r>
      <w:r>
        <w:rPr>
          <w:lang w:eastAsia="zh-CN"/>
        </w:rPr>
        <w:t>.5.2.1</w:t>
      </w:r>
      <w:r>
        <w:rPr>
          <w:lang w:eastAsia="zh-CN"/>
        </w:rPr>
        <w:tab/>
        <w:t>Introduction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7445" w:name="_Toc97042605"/>
      <w:bookmarkStart w:id="7446" w:name="_Toc97045749"/>
      <w:bookmarkStart w:id="7447" w:name="_Toc97155494"/>
      <w:bookmarkStart w:id="7448" w:name="_Toc101521620"/>
      <w:bookmarkStart w:id="7449" w:name="_Toc138761898"/>
      <w:bookmarkStart w:id="7450" w:name="_Toc145708113"/>
      <w:bookmarkStart w:id="7451" w:name="_Toc160570610"/>
      <w:bookmarkStart w:id="7452" w:name="_Toc162008206"/>
      <w:bookmarkStart w:id="7453" w:name="_Toc185515874"/>
      <w:bookmarkStart w:id="7454" w:name="_Toc192873182"/>
      <w:bookmarkStart w:id="7455" w:name="_Toc200970895"/>
      <w:bookmarkStart w:id="7456" w:name="_Toc207722226"/>
      <w:bookmarkStart w:id="7457" w:name="_Toc20952108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7458" w:name="_Toc97042606"/>
      <w:bookmarkStart w:id="7459" w:name="_Toc97045750"/>
      <w:bookmarkStart w:id="7460" w:name="_Toc97155495"/>
      <w:bookmarkStart w:id="7461" w:name="_Toc101521621"/>
      <w:bookmarkStart w:id="7462" w:name="_Toc138761899"/>
      <w:bookmarkStart w:id="7463" w:name="_Toc145708114"/>
      <w:bookmarkStart w:id="7464" w:name="_Toc160570611"/>
      <w:bookmarkStart w:id="7465" w:name="_Toc162008207"/>
      <w:bookmarkStart w:id="7466" w:name="_Toc185515875"/>
      <w:bookmarkStart w:id="7467" w:name="_Toc192873183"/>
      <w:bookmarkStart w:id="7468" w:name="_Toc200970896"/>
      <w:bookmarkStart w:id="7469" w:name="_Toc207722227"/>
      <w:bookmarkStart w:id="7470" w:name="_Toc209521090"/>
      <w:r>
        <w:rPr>
          <w:lang w:eastAsia="zh-CN"/>
        </w:rPr>
        <w:t>8.</w:t>
      </w:r>
      <w:r w:rsidR="003300AE">
        <w:rPr>
          <w:lang w:eastAsia="zh-CN"/>
        </w:rPr>
        <w:t>7</w:t>
      </w:r>
      <w:r>
        <w:rPr>
          <w:lang w:eastAsia="zh-CN"/>
        </w:rPr>
        <w:t>.5.2.3</w:t>
      </w:r>
      <w:r>
        <w:rPr>
          <w:lang w:eastAsia="zh-CN"/>
        </w:rPr>
        <w:tab/>
        <w:t>Type: IndividualSessionContext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7471" w:name="_Toc97042607"/>
      <w:bookmarkStart w:id="7472" w:name="_Toc97045751"/>
      <w:bookmarkStart w:id="7473" w:name="_Toc97155496"/>
      <w:bookmarkStart w:id="7474" w:name="_Toc101521622"/>
      <w:bookmarkStart w:id="7475" w:name="_Toc138761900"/>
      <w:bookmarkStart w:id="7476" w:name="_Toc145708115"/>
      <w:bookmarkStart w:id="7477" w:name="_Toc160570612"/>
      <w:bookmarkStart w:id="7478" w:name="_Toc162008208"/>
      <w:bookmarkStart w:id="7479" w:name="_Toc185515876"/>
      <w:bookmarkStart w:id="7480" w:name="_Toc192873184"/>
      <w:bookmarkStart w:id="7481" w:name="_Toc200970897"/>
      <w:bookmarkStart w:id="7482" w:name="_Toc207722228"/>
      <w:bookmarkStart w:id="7483" w:name="_Toc209521091"/>
      <w:r>
        <w:rPr>
          <w:lang w:eastAsia="zh-CN"/>
        </w:rPr>
        <w:lastRenderedPageBreak/>
        <w:t>8.</w:t>
      </w:r>
      <w:r w:rsidR="003300AE">
        <w:rPr>
          <w:lang w:eastAsia="zh-CN"/>
        </w:rPr>
        <w:t>7</w:t>
      </w:r>
      <w:r>
        <w:rPr>
          <w:lang w:eastAsia="zh-CN"/>
        </w:rPr>
        <w:t>.5.2.4</w:t>
      </w:r>
      <w:r>
        <w:rPr>
          <w:lang w:eastAsia="zh-CN"/>
        </w:rPr>
        <w:tab/>
        <w:t>Type: EECContextPush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7484" w:name="_Toc97042608"/>
      <w:bookmarkStart w:id="7485" w:name="_Toc97045752"/>
      <w:bookmarkStart w:id="7486" w:name="_Toc97155497"/>
      <w:bookmarkStart w:id="7487" w:name="_Toc101521623"/>
      <w:bookmarkStart w:id="7488" w:name="_Toc138761901"/>
      <w:bookmarkStart w:id="7489" w:name="_Toc145708116"/>
      <w:bookmarkStart w:id="7490" w:name="_Toc160570613"/>
      <w:bookmarkStart w:id="7491" w:name="_Toc162008209"/>
      <w:bookmarkStart w:id="7492" w:name="_Toc185515877"/>
      <w:bookmarkStart w:id="7493" w:name="_Toc192873185"/>
      <w:bookmarkStart w:id="7494" w:name="_Toc200970898"/>
      <w:bookmarkStart w:id="7495" w:name="_Toc207722229"/>
      <w:bookmarkStart w:id="7496" w:name="_Toc209521092"/>
      <w:r>
        <w:rPr>
          <w:lang w:eastAsia="zh-CN"/>
        </w:rPr>
        <w:lastRenderedPageBreak/>
        <w:t>8.</w:t>
      </w:r>
      <w:r w:rsidR="003300AE">
        <w:rPr>
          <w:lang w:eastAsia="zh-CN"/>
        </w:rPr>
        <w:t>7</w:t>
      </w:r>
      <w:r>
        <w:rPr>
          <w:lang w:eastAsia="zh-CN"/>
        </w:rPr>
        <w:t>.5.2.5</w:t>
      </w:r>
      <w:r>
        <w:rPr>
          <w:lang w:eastAsia="zh-CN"/>
        </w:rPr>
        <w:tab/>
        <w:t>Type: EECContext</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7497" w:name="_Toc138761902"/>
      <w:bookmarkStart w:id="7498" w:name="_Toc145708117"/>
      <w:bookmarkStart w:id="7499" w:name="_Toc160570614"/>
      <w:bookmarkStart w:id="7500" w:name="_Toc162008210"/>
      <w:bookmarkStart w:id="7501" w:name="_Toc185515878"/>
      <w:bookmarkStart w:id="7502" w:name="_Toc192873186"/>
      <w:bookmarkStart w:id="7503" w:name="_Toc200970899"/>
      <w:bookmarkStart w:id="7504" w:name="_Toc207722230"/>
      <w:bookmarkStart w:id="7505" w:name="_Toc209521093"/>
      <w:r>
        <w:rPr>
          <w:lang w:eastAsia="zh-CN"/>
        </w:rPr>
        <w:t>8.</w:t>
      </w:r>
      <w:r w:rsidR="004800D1">
        <w:rPr>
          <w:lang w:eastAsia="zh-CN"/>
        </w:rPr>
        <w:t>7</w:t>
      </w:r>
      <w:r>
        <w:rPr>
          <w:lang w:eastAsia="zh-CN"/>
        </w:rPr>
        <w:t>.5.2.6</w:t>
      </w:r>
      <w:r>
        <w:rPr>
          <w:lang w:eastAsia="zh-CN"/>
        </w:rPr>
        <w:tab/>
        <w:t>Type: EECContextPushRes</w:t>
      </w:r>
      <w:bookmarkEnd w:id="7497"/>
      <w:bookmarkEnd w:id="7498"/>
      <w:bookmarkEnd w:id="7499"/>
      <w:bookmarkEnd w:id="7500"/>
      <w:bookmarkEnd w:id="7501"/>
      <w:bookmarkEnd w:id="7502"/>
      <w:bookmarkEnd w:id="7503"/>
      <w:bookmarkEnd w:id="7504"/>
      <w:bookmarkEnd w:id="750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7506" w:name="_Toc138761903"/>
      <w:bookmarkStart w:id="7507" w:name="_Toc145708118"/>
      <w:bookmarkStart w:id="7508" w:name="_Toc160570615"/>
      <w:bookmarkStart w:id="7509" w:name="_Toc162008211"/>
      <w:bookmarkStart w:id="7510" w:name="_Toc185515879"/>
      <w:bookmarkStart w:id="7511" w:name="_Toc192873187"/>
      <w:bookmarkStart w:id="7512" w:name="_Toc200970900"/>
      <w:bookmarkStart w:id="7513" w:name="_Toc207722231"/>
      <w:bookmarkStart w:id="7514" w:name="_Toc20952109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7506"/>
      <w:bookmarkEnd w:id="7507"/>
      <w:bookmarkEnd w:id="7508"/>
      <w:bookmarkEnd w:id="7509"/>
      <w:bookmarkEnd w:id="7510"/>
      <w:bookmarkEnd w:id="7511"/>
      <w:bookmarkEnd w:id="7512"/>
      <w:bookmarkEnd w:id="7513"/>
      <w:bookmarkEnd w:id="751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7515" w:name="_Toc138761904"/>
      <w:bookmarkStart w:id="7516" w:name="_Toc145708119"/>
      <w:bookmarkStart w:id="7517" w:name="_Toc160570616"/>
      <w:bookmarkStart w:id="7518" w:name="_Toc162008212"/>
      <w:bookmarkStart w:id="7519" w:name="_Toc185515880"/>
      <w:bookmarkStart w:id="7520" w:name="_Toc192873188"/>
      <w:bookmarkStart w:id="7521" w:name="_Toc200970901"/>
      <w:bookmarkStart w:id="7522" w:name="_Toc207722232"/>
      <w:bookmarkStart w:id="7523" w:name="_Toc209521095"/>
      <w:r>
        <w:rPr>
          <w:lang w:eastAsia="zh-CN"/>
        </w:rPr>
        <w:t>8.7.5.2.</w:t>
      </w:r>
      <w:r w:rsidRPr="00FB696D">
        <w:rPr>
          <w:lang w:eastAsia="zh-CN"/>
        </w:rPr>
        <w:t>8</w:t>
      </w:r>
      <w:r>
        <w:rPr>
          <w:lang w:eastAsia="zh-CN"/>
        </w:rPr>
        <w:tab/>
        <w:t xml:space="preserve">Type: </w:t>
      </w:r>
      <w:r>
        <w:t>EECSrvContinuitySupport</w:t>
      </w:r>
      <w:bookmarkEnd w:id="7515"/>
      <w:bookmarkEnd w:id="7516"/>
      <w:bookmarkEnd w:id="7517"/>
      <w:bookmarkEnd w:id="7518"/>
      <w:bookmarkEnd w:id="7519"/>
      <w:bookmarkEnd w:id="7520"/>
      <w:bookmarkEnd w:id="7521"/>
      <w:bookmarkEnd w:id="7522"/>
      <w:bookmarkEnd w:id="752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7524" w:name="_Toc97042609"/>
      <w:bookmarkStart w:id="7525" w:name="_Toc97045753"/>
      <w:bookmarkStart w:id="7526" w:name="_Toc97155498"/>
      <w:bookmarkStart w:id="7527" w:name="_Toc101521624"/>
      <w:bookmarkStart w:id="7528" w:name="_Toc138761905"/>
      <w:bookmarkStart w:id="7529" w:name="_Toc145708120"/>
      <w:bookmarkStart w:id="7530" w:name="_Toc160570617"/>
      <w:bookmarkStart w:id="7531" w:name="_Toc162008213"/>
      <w:bookmarkStart w:id="7532" w:name="_Toc185515881"/>
      <w:bookmarkStart w:id="7533" w:name="_Toc192873189"/>
      <w:bookmarkStart w:id="7534" w:name="_Toc200970902"/>
      <w:bookmarkStart w:id="7535" w:name="_Toc207722233"/>
      <w:bookmarkStart w:id="7536" w:name="_Toc209521096"/>
      <w:r>
        <w:rPr>
          <w:lang w:eastAsia="zh-CN"/>
        </w:rPr>
        <w:t>8.</w:t>
      </w:r>
      <w:r w:rsidR="004800D1">
        <w:rPr>
          <w:lang w:eastAsia="zh-CN"/>
        </w:rPr>
        <w:t>7</w:t>
      </w:r>
      <w:r>
        <w:rPr>
          <w:lang w:eastAsia="zh-CN"/>
        </w:rPr>
        <w:t>.5.3</w:t>
      </w:r>
      <w:r>
        <w:rPr>
          <w:lang w:eastAsia="zh-CN"/>
        </w:rPr>
        <w:tab/>
        <w:t>Simple data types and enumerations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19EA7A63" w14:textId="77777777" w:rsidR="008610C2" w:rsidRDefault="008610C2" w:rsidP="008610C2">
      <w:pPr>
        <w:pStyle w:val="Heading5"/>
      </w:pPr>
      <w:bookmarkStart w:id="7537" w:name="_Toc160570618"/>
      <w:bookmarkStart w:id="7538" w:name="_Toc162008214"/>
      <w:bookmarkStart w:id="7539" w:name="_Toc185515882"/>
      <w:bookmarkStart w:id="7540" w:name="_Toc192873190"/>
      <w:bookmarkStart w:id="7541" w:name="_Toc200970903"/>
      <w:bookmarkStart w:id="7542" w:name="_Toc207722234"/>
      <w:bookmarkStart w:id="7543" w:name="_Toc209521097"/>
      <w:r>
        <w:rPr>
          <w:lang w:eastAsia="zh-CN"/>
        </w:rPr>
        <w:t>8.7.5</w:t>
      </w:r>
      <w:r>
        <w:t>.3.1</w:t>
      </w:r>
      <w:r>
        <w:tab/>
        <w:t>Introduction</w:t>
      </w:r>
      <w:bookmarkEnd w:id="7537"/>
      <w:bookmarkEnd w:id="7538"/>
      <w:bookmarkEnd w:id="7539"/>
      <w:bookmarkEnd w:id="7540"/>
      <w:bookmarkEnd w:id="7541"/>
      <w:bookmarkEnd w:id="7542"/>
      <w:bookmarkEnd w:id="754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7544" w:name="_Toc160570619"/>
      <w:bookmarkStart w:id="7545" w:name="_Toc162008215"/>
      <w:bookmarkStart w:id="7546" w:name="_Toc185515883"/>
      <w:bookmarkStart w:id="7547" w:name="_Toc192873191"/>
      <w:bookmarkStart w:id="7548" w:name="_Toc200970904"/>
      <w:bookmarkStart w:id="7549" w:name="_Toc207722235"/>
      <w:bookmarkStart w:id="7550" w:name="_Toc209521098"/>
      <w:r>
        <w:rPr>
          <w:lang w:eastAsia="zh-CN"/>
        </w:rPr>
        <w:t>8.7.5</w:t>
      </w:r>
      <w:r>
        <w:t>.3.2</w:t>
      </w:r>
      <w:r>
        <w:tab/>
        <w:t>Simple data types</w:t>
      </w:r>
      <w:bookmarkEnd w:id="7544"/>
      <w:bookmarkEnd w:id="7545"/>
      <w:bookmarkEnd w:id="7546"/>
      <w:bookmarkEnd w:id="7547"/>
      <w:bookmarkEnd w:id="7548"/>
      <w:bookmarkEnd w:id="7549"/>
      <w:bookmarkEnd w:id="755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7551" w:name="_Toc160570620"/>
      <w:bookmarkStart w:id="7552" w:name="_Toc162008216"/>
      <w:bookmarkStart w:id="7553" w:name="_Toc185515884"/>
      <w:bookmarkStart w:id="7554" w:name="_Toc192873192"/>
      <w:bookmarkStart w:id="7555" w:name="_Toc200970905"/>
      <w:bookmarkStart w:id="7556" w:name="_Toc207722236"/>
      <w:bookmarkStart w:id="7557" w:name="_Toc20952109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51"/>
      <w:bookmarkEnd w:id="7552"/>
      <w:bookmarkEnd w:id="7553"/>
      <w:bookmarkEnd w:id="7554"/>
      <w:bookmarkEnd w:id="7555"/>
      <w:bookmarkEnd w:id="7556"/>
      <w:bookmarkEnd w:id="75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7558" w:name="_Toc160570621"/>
      <w:bookmarkStart w:id="7559" w:name="_Toc162008217"/>
      <w:bookmarkStart w:id="7560" w:name="_Toc185515885"/>
      <w:bookmarkStart w:id="7561" w:name="_Toc192873193"/>
      <w:bookmarkStart w:id="7562" w:name="_Toc200970906"/>
      <w:bookmarkStart w:id="7563" w:name="_Toc207722237"/>
      <w:bookmarkStart w:id="7564" w:name="_Toc209521100"/>
      <w:r>
        <w:rPr>
          <w:lang w:eastAsia="zh-CN"/>
        </w:rPr>
        <w:lastRenderedPageBreak/>
        <w:t>8.7.5</w:t>
      </w:r>
      <w:r>
        <w:t>.5</w:t>
      </w:r>
      <w:r>
        <w:tab/>
        <w:t>Binary data</w:t>
      </w:r>
      <w:bookmarkEnd w:id="7558"/>
      <w:bookmarkEnd w:id="7559"/>
      <w:bookmarkEnd w:id="7560"/>
      <w:bookmarkEnd w:id="7561"/>
      <w:bookmarkEnd w:id="7562"/>
      <w:bookmarkEnd w:id="7563"/>
      <w:bookmarkEnd w:id="7564"/>
    </w:p>
    <w:p w14:paraId="2062F292" w14:textId="77777777" w:rsidR="008610C2" w:rsidRDefault="008610C2" w:rsidP="008610C2">
      <w:pPr>
        <w:pStyle w:val="Heading5"/>
      </w:pPr>
      <w:bookmarkStart w:id="7565" w:name="_Toc160570622"/>
      <w:bookmarkStart w:id="7566" w:name="_Toc162008218"/>
      <w:bookmarkStart w:id="7567" w:name="_Toc185515886"/>
      <w:bookmarkStart w:id="7568" w:name="_Toc192873194"/>
      <w:bookmarkStart w:id="7569" w:name="_Toc200970907"/>
      <w:bookmarkStart w:id="7570" w:name="_Toc207722238"/>
      <w:bookmarkStart w:id="7571" w:name="_Toc209521101"/>
      <w:r>
        <w:rPr>
          <w:lang w:eastAsia="zh-CN"/>
        </w:rPr>
        <w:t>8.7.5</w:t>
      </w:r>
      <w:r>
        <w:t>.5.1</w:t>
      </w:r>
      <w:r>
        <w:tab/>
        <w:t>Binary Data Types</w:t>
      </w:r>
      <w:bookmarkEnd w:id="7565"/>
      <w:bookmarkEnd w:id="7566"/>
      <w:bookmarkEnd w:id="7567"/>
      <w:bookmarkEnd w:id="7568"/>
      <w:bookmarkEnd w:id="7569"/>
      <w:bookmarkEnd w:id="7570"/>
      <w:bookmarkEnd w:id="757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7572" w:name="_Toc97042610"/>
      <w:bookmarkStart w:id="7573" w:name="_Toc97045754"/>
      <w:bookmarkStart w:id="7574" w:name="_Toc97155499"/>
      <w:bookmarkStart w:id="7575" w:name="_Toc101521625"/>
      <w:bookmarkStart w:id="7576" w:name="_Toc138761906"/>
      <w:bookmarkStart w:id="7577" w:name="_Toc145708121"/>
      <w:bookmarkStart w:id="7578" w:name="_Toc160570623"/>
      <w:bookmarkStart w:id="7579" w:name="_Toc162008219"/>
      <w:bookmarkStart w:id="7580" w:name="_Toc185515887"/>
      <w:bookmarkStart w:id="7581" w:name="_Toc192873195"/>
      <w:bookmarkStart w:id="7582" w:name="_Toc200970908"/>
      <w:bookmarkStart w:id="7583" w:name="_Toc207722239"/>
      <w:bookmarkStart w:id="7584" w:name="_Toc209521102"/>
      <w:r>
        <w:t>8.</w:t>
      </w:r>
      <w:r w:rsidR="004800D1">
        <w:t>7</w:t>
      </w:r>
      <w:r>
        <w:t>.6</w:t>
      </w:r>
      <w:r>
        <w:tab/>
        <w:t>Error Handling</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212974C" w14:textId="77777777" w:rsidR="008610C2" w:rsidRDefault="008610C2" w:rsidP="008610C2">
      <w:pPr>
        <w:pStyle w:val="Heading4"/>
      </w:pPr>
      <w:bookmarkStart w:id="7585" w:name="_Toc160570624"/>
      <w:bookmarkStart w:id="7586" w:name="_Toc162008220"/>
      <w:bookmarkStart w:id="7587" w:name="_Toc185515888"/>
      <w:bookmarkStart w:id="7588" w:name="_Toc192873196"/>
      <w:bookmarkStart w:id="7589" w:name="_Toc200970909"/>
      <w:bookmarkStart w:id="7590" w:name="_Toc207722240"/>
      <w:bookmarkStart w:id="7591" w:name="_Toc209521103"/>
      <w:r>
        <w:t>8.7.6.1</w:t>
      </w:r>
      <w:r>
        <w:tab/>
        <w:t>General</w:t>
      </w:r>
      <w:bookmarkEnd w:id="7585"/>
      <w:bookmarkEnd w:id="7586"/>
      <w:bookmarkEnd w:id="7587"/>
      <w:bookmarkEnd w:id="7588"/>
      <w:bookmarkEnd w:id="7589"/>
      <w:bookmarkEnd w:id="7590"/>
      <w:bookmarkEnd w:id="759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7592" w:name="_Toc160570625"/>
      <w:bookmarkStart w:id="7593" w:name="_Toc162008221"/>
      <w:bookmarkStart w:id="7594" w:name="_Toc185515889"/>
      <w:bookmarkStart w:id="7595" w:name="_Toc192873197"/>
      <w:bookmarkStart w:id="7596" w:name="_Toc200970910"/>
      <w:bookmarkStart w:id="7597" w:name="_Toc207722241"/>
      <w:bookmarkStart w:id="7598" w:name="_Toc209521104"/>
      <w:r>
        <w:t>8.7.6.2</w:t>
      </w:r>
      <w:r>
        <w:tab/>
        <w:t>Protocol Errors</w:t>
      </w:r>
      <w:bookmarkEnd w:id="7592"/>
      <w:bookmarkEnd w:id="7593"/>
      <w:bookmarkEnd w:id="7594"/>
      <w:bookmarkEnd w:id="7595"/>
      <w:bookmarkEnd w:id="7596"/>
      <w:bookmarkEnd w:id="7597"/>
      <w:bookmarkEnd w:id="759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7599" w:name="_Toc160570626"/>
      <w:bookmarkStart w:id="7600" w:name="_Toc162008222"/>
      <w:bookmarkStart w:id="7601" w:name="_Toc185515890"/>
      <w:bookmarkStart w:id="7602" w:name="_Toc192873198"/>
      <w:bookmarkStart w:id="7603" w:name="_Toc200970911"/>
      <w:bookmarkStart w:id="7604" w:name="_Toc207722242"/>
      <w:bookmarkStart w:id="7605" w:name="_Toc209521105"/>
      <w:r>
        <w:t>8.7.6.3</w:t>
      </w:r>
      <w:r>
        <w:tab/>
        <w:t>Application Errors</w:t>
      </w:r>
      <w:bookmarkEnd w:id="7599"/>
      <w:bookmarkEnd w:id="7600"/>
      <w:bookmarkEnd w:id="7601"/>
      <w:bookmarkEnd w:id="7602"/>
      <w:bookmarkEnd w:id="7603"/>
      <w:bookmarkEnd w:id="7604"/>
      <w:bookmarkEnd w:id="760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7606" w:name="_Toc97042611"/>
      <w:bookmarkStart w:id="7607" w:name="_Toc97045755"/>
      <w:bookmarkStart w:id="7608" w:name="_Toc97155500"/>
      <w:bookmarkStart w:id="7609" w:name="_Toc101521626"/>
      <w:bookmarkStart w:id="7610" w:name="_Toc138761907"/>
      <w:bookmarkStart w:id="7611" w:name="_Toc145708122"/>
      <w:bookmarkStart w:id="7612" w:name="_Toc160570627"/>
      <w:bookmarkStart w:id="7613" w:name="_Toc162008223"/>
      <w:bookmarkStart w:id="7614" w:name="_Toc185515891"/>
      <w:bookmarkStart w:id="7615" w:name="_Toc192873199"/>
      <w:bookmarkStart w:id="7616" w:name="_Toc200970912"/>
      <w:bookmarkStart w:id="7617" w:name="_Toc207722243"/>
      <w:bookmarkStart w:id="7618" w:name="_Toc209521106"/>
      <w:r>
        <w:t>8.</w:t>
      </w:r>
      <w:r w:rsidR="004800D1">
        <w:t>7</w:t>
      </w:r>
      <w:r>
        <w:t>.7</w:t>
      </w:r>
      <w:r>
        <w:tab/>
        <w:t>Feature negotiation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7619" w:name="_Toc97042612"/>
      <w:bookmarkStart w:id="7620" w:name="_Toc97045756"/>
      <w:bookmarkStart w:id="7621" w:name="_Toc97155501"/>
      <w:bookmarkStart w:id="7622" w:name="_Toc101521627"/>
      <w:bookmarkStart w:id="7623" w:name="_Toc138761908"/>
      <w:bookmarkStart w:id="7624" w:name="_Toc145708123"/>
      <w:bookmarkStart w:id="7625" w:name="_Toc160570628"/>
      <w:bookmarkStart w:id="7626" w:name="_Toc162008224"/>
      <w:bookmarkStart w:id="7627" w:name="_Toc185515892"/>
      <w:bookmarkStart w:id="7628" w:name="_Toc192873200"/>
      <w:bookmarkStart w:id="7629" w:name="_Toc200970913"/>
      <w:bookmarkStart w:id="7630" w:name="_Toc207722244"/>
      <w:bookmarkStart w:id="7631" w:name="_Toc209521107"/>
      <w:r>
        <w:t>8.</w:t>
      </w:r>
      <w:r w:rsidR="004800D1">
        <w:t>8</w:t>
      </w:r>
      <w:r>
        <w:tab/>
      </w:r>
      <w:r w:rsidRPr="00F477AF">
        <w:t>Eees_</w:t>
      </w:r>
      <w:r>
        <w:t>EELManaged</w:t>
      </w:r>
      <w:r w:rsidRPr="00F477AF">
        <w:t>ACR</w:t>
      </w:r>
      <w:r>
        <w:t xml:space="preserve"> API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B69BCED" w14:textId="54799D32" w:rsidR="004B37D6" w:rsidRDefault="004B37D6" w:rsidP="004B37D6">
      <w:pPr>
        <w:pStyle w:val="Heading3"/>
      </w:pPr>
      <w:bookmarkStart w:id="7632" w:name="_Toc97042613"/>
      <w:bookmarkStart w:id="7633" w:name="_Toc97045757"/>
      <w:bookmarkStart w:id="7634" w:name="_Toc97155502"/>
      <w:bookmarkStart w:id="7635" w:name="_Toc101521628"/>
      <w:bookmarkStart w:id="7636" w:name="_Toc138761909"/>
      <w:bookmarkStart w:id="7637" w:name="_Toc145708124"/>
      <w:bookmarkStart w:id="7638" w:name="_Toc160570629"/>
      <w:bookmarkStart w:id="7639" w:name="_Toc162008225"/>
      <w:bookmarkStart w:id="7640" w:name="_Toc185515893"/>
      <w:bookmarkStart w:id="7641" w:name="_Toc192873201"/>
      <w:bookmarkStart w:id="7642" w:name="_Toc200970914"/>
      <w:bookmarkStart w:id="7643" w:name="_Toc207722245"/>
      <w:bookmarkStart w:id="7644" w:name="_Toc209521108"/>
      <w:r>
        <w:t>8.</w:t>
      </w:r>
      <w:r w:rsidR="004800D1">
        <w:t>8</w:t>
      </w:r>
      <w:r>
        <w:t>.1</w:t>
      </w:r>
      <w:r>
        <w:tab/>
        <w:t>Introduction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7645" w:name="_Toc97042614"/>
      <w:bookmarkStart w:id="7646" w:name="_Toc97045758"/>
      <w:bookmarkStart w:id="7647" w:name="_Toc97155503"/>
      <w:bookmarkStart w:id="7648" w:name="_Toc101521629"/>
      <w:bookmarkStart w:id="7649" w:name="_Toc138761910"/>
      <w:bookmarkStart w:id="7650" w:name="_Toc145708125"/>
      <w:bookmarkStart w:id="7651" w:name="_Toc160570630"/>
      <w:bookmarkStart w:id="7652" w:name="_Toc162008226"/>
      <w:bookmarkStart w:id="7653" w:name="_Toc185515894"/>
      <w:bookmarkStart w:id="7654" w:name="_Toc192873202"/>
      <w:bookmarkStart w:id="7655" w:name="_Toc200970915"/>
      <w:bookmarkStart w:id="7656" w:name="_Toc207722246"/>
      <w:bookmarkStart w:id="7657" w:name="_Toc209521109"/>
      <w:r>
        <w:t>8.</w:t>
      </w:r>
      <w:r w:rsidR="00211FE5">
        <w:t>8</w:t>
      </w:r>
      <w:r>
        <w:t>.2</w:t>
      </w:r>
      <w:r>
        <w:tab/>
        <w:t>Usage of HTTP</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7658" w:name="_Toc94194874"/>
      <w:bookmarkStart w:id="7659" w:name="_Toc97042615"/>
      <w:bookmarkStart w:id="7660" w:name="_Toc97045759"/>
      <w:bookmarkStart w:id="7661" w:name="_Toc97155504"/>
      <w:bookmarkStart w:id="7662" w:name="_Toc101521630"/>
      <w:bookmarkStart w:id="7663" w:name="_Toc138761911"/>
      <w:bookmarkStart w:id="7664" w:name="_Toc145708126"/>
      <w:bookmarkStart w:id="7665" w:name="_Toc160570631"/>
      <w:bookmarkStart w:id="7666" w:name="_Toc162008227"/>
      <w:bookmarkStart w:id="7667" w:name="_Toc185515895"/>
      <w:bookmarkStart w:id="7668" w:name="_Toc192873203"/>
      <w:bookmarkStart w:id="7669" w:name="_Toc200970916"/>
      <w:bookmarkStart w:id="7670" w:name="_Toc207722247"/>
      <w:bookmarkStart w:id="7671" w:name="_Toc209521110"/>
      <w:r>
        <w:t>8.</w:t>
      </w:r>
      <w:r w:rsidR="00211FE5">
        <w:t>8</w:t>
      </w:r>
      <w:r>
        <w:t>.3</w:t>
      </w:r>
      <w:r>
        <w:tab/>
        <w:t>Resources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80595A4" w14:textId="1E927A3F" w:rsidR="004B37D6" w:rsidRPr="000A7435" w:rsidRDefault="004B37D6" w:rsidP="004B37D6">
      <w:pPr>
        <w:pStyle w:val="Heading4"/>
      </w:pPr>
      <w:bookmarkStart w:id="7672" w:name="_Toc67903523"/>
      <w:bookmarkStart w:id="7673" w:name="_Toc94194929"/>
      <w:bookmarkStart w:id="7674" w:name="_Toc97042616"/>
      <w:bookmarkStart w:id="7675" w:name="_Toc97045760"/>
      <w:bookmarkStart w:id="7676" w:name="_Toc97155505"/>
      <w:bookmarkStart w:id="7677" w:name="_Toc101521631"/>
      <w:bookmarkStart w:id="7678" w:name="_Toc138761912"/>
      <w:bookmarkStart w:id="7679" w:name="_Toc145708127"/>
      <w:bookmarkStart w:id="7680" w:name="_Toc160570632"/>
      <w:bookmarkStart w:id="7681" w:name="_Toc162008228"/>
      <w:bookmarkStart w:id="7682" w:name="_Toc185515896"/>
      <w:bookmarkStart w:id="7683" w:name="_Toc192873204"/>
      <w:bookmarkStart w:id="7684" w:name="_Toc200970917"/>
      <w:bookmarkStart w:id="7685" w:name="_Toc207722248"/>
      <w:bookmarkStart w:id="7686" w:name="_Toc209521111"/>
      <w:r>
        <w:t>8.</w:t>
      </w:r>
      <w:r w:rsidR="00211FE5">
        <w:t>8</w:t>
      </w:r>
      <w:r>
        <w:t>.3.1</w:t>
      </w:r>
      <w:r>
        <w:tab/>
        <w:t>Overview</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1pt;height:185.5pt" o:ole="">
            <v:imagedata r:id="rId29" o:title=""/>
          </v:shape>
          <o:OLEObject Type="Embed" ProgID="Visio.Drawing.15" ShapeID="_x0000_i1034" DrawAspect="Content" ObjectID="_182013272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7687" w:name="_Toc510696609"/>
      <w:bookmarkStart w:id="7688" w:name="_Toc35971400"/>
      <w:bookmarkStart w:id="7689" w:name="_Toc67903524"/>
      <w:bookmarkStart w:id="7690" w:name="_Toc94194930"/>
    </w:p>
    <w:p w14:paraId="59C24254" w14:textId="23148CE1" w:rsidR="004B37D6" w:rsidRDefault="004B37D6" w:rsidP="004B37D6">
      <w:pPr>
        <w:pStyle w:val="Heading4"/>
      </w:pPr>
      <w:bookmarkStart w:id="7691" w:name="_Toc97042617"/>
      <w:bookmarkStart w:id="7692" w:name="_Toc97045761"/>
      <w:bookmarkStart w:id="7693" w:name="_Toc97155506"/>
      <w:bookmarkStart w:id="7694" w:name="_Toc101521632"/>
      <w:bookmarkStart w:id="7695" w:name="_Toc138761913"/>
      <w:bookmarkStart w:id="7696" w:name="_Toc145708128"/>
      <w:bookmarkStart w:id="7697" w:name="_Toc160570633"/>
      <w:bookmarkStart w:id="7698" w:name="_Toc162008229"/>
      <w:bookmarkStart w:id="7699" w:name="_Toc185515897"/>
      <w:bookmarkStart w:id="7700" w:name="_Toc192873205"/>
      <w:bookmarkStart w:id="7701" w:name="_Toc200970918"/>
      <w:bookmarkStart w:id="7702" w:name="_Toc207722249"/>
      <w:bookmarkStart w:id="7703" w:name="_Toc209521112"/>
      <w:r>
        <w:t>8.</w:t>
      </w:r>
      <w:r w:rsidR="00211FE5">
        <w:t>8</w:t>
      </w:r>
      <w:r>
        <w:t>.3.2</w:t>
      </w:r>
      <w:r>
        <w:tab/>
        <w:t xml:space="preserve">Resource: </w:t>
      </w:r>
      <w:bookmarkEnd w:id="7687"/>
      <w:bookmarkEnd w:id="7688"/>
      <w:bookmarkEnd w:id="7689"/>
      <w:r>
        <w:t>ACT</w:t>
      </w:r>
      <w:r w:rsidRPr="00B14C1D">
        <w:t xml:space="preserve"> Status Subscriptions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C77694F" w14:textId="745E5B17" w:rsidR="004B37D6" w:rsidRDefault="004B37D6" w:rsidP="004B37D6">
      <w:pPr>
        <w:pStyle w:val="Heading5"/>
      </w:pPr>
      <w:bookmarkStart w:id="7704" w:name="_Toc510696610"/>
      <w:bookmarkStart w:id="7705" w:name="_Toc35971401"/>
      <w:bookmarkStart w:id="7706" w:name="_Toc67903525"/>
      <w:bookmarkStart w:id="7707" w:name="_Toc94194931"/>
      <w:bookmarkStart w:id="7708" w:name="_Toc97042618"/>
      <w:bookmarkStart w:id="7709" w:name="_Toc97045762"/>
      <w:bookmarkStart w:id="7710" w:name="_Toc97155507"/>
      <w:bookmarkStart w:id="7711" w:name="_Toc101521633"/>
      <w:bookmarkStart w:id="7712" w:name="_Toc138761914"/>
      <w:bookmarkStart w:id="7713" w:name="_Toc145708129"/>
      <w:bookmarkStart w:id="7714" w:name="_Toc160570634"/>
      <w:bookmarkStart w:id="7715" w:name="_Toc162008230"/>
      <w:bookmarkStart w:id="7716" w:name="_Toc185515898"/>
      <w:bookmarkStart w:id="7717" w:name="_Toc192873206"/>
      <w:bookmarkStart w:id="7718" w:name="_Toc200970919"/>
      <w:bookmarkStart w:id="7719" w:name="_Toc207722250"/>
      <w:bookmarkStart w:id="7720" w:name="_Toc209521113"/>
      <w:r>
        <w:t>8.</w:t>
      </w:r>
      <w:r w:rsidR="00211FE5">
        <w:t>8</w:t>
      </w:r>
      <w:r>
        <w:t>.3.2.1</w:t>
      </w:r>
      <w:r>
        <w:tab/>
        <w:t>Description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7721" w:name="_Toc35971402"/>
      <w:bookmarkStart w:id="7722" w:name="_Toc67903526"/>
      <w:bookmarkStart w:id="7723" w:name="_Toc94194932"/>
      <w:bookmarkStart w:id="7724" w:name="_Toc97042619"/>
      <w:bookmarkStart w:id="7725" w:name="_Toc97045763"/>
      <w:bookmarkStart w:id="7726" w:name="_Toc97155508"/>
      <w:bookmarkStart w:id="7727" w:name="_Toc101521634"/>
      <w:bookmarkStart w:id="7728" w:name="_Toc138761915"/>
      <w:bookmarkStart w:id="7729" w:name="_Toc145708130"/>
      <w:bookmarkStart w:id="7730" w:name="_Toc160570635"/>
      <w:bookmarkStart w:id="7731" w:name="_Toc162008231"/>
      <w:bookmarkStart w:id="7732" w:name="_Toc185515899"/>
      <w:bookmarkStart w:id="7733" w:name="_Toc192873207"/>
      <w:bookmarkStart w:id="7734" w:name="_Toc200970920"/>
      <w:bookmarkStart w:id="7735" w:name="_Toc207722251"/>
      <w:bookmarkStart w:id="7736" w:name="_Toc510696612"/>
      <w:bookmarkStart w:id="7737" w:name="_Toc209521114"/>
      <w:r>
        <w:t>8.</w:t>
      </w:r>
      <w:r w:rsidR="00211FE5">
        <w:t>8</w:t>
      </w:r>
      <w:r>
        <w:t>.3.2.2</w:t>
      </w:r>
      <w:r>
        <w:tab/>
        <w:t>Resource Definition</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7738" w:name="_Toc35971403"/>
      <w:bookmarkStart w:id="7739" w:name="_Toc67903527"/>
      <w:bookmarkStart w:id="7740" w:name="_Toc94194933"/>
      <w:bookmarkStart w:id="7741" w:name="_Toc97042620"/>
      <w:bookmarkStart w:id="7742" w:name="_Toc97045764"/>
      <w:bookmarkStart w:id="7743" w:name="_Toc97155509"/>
      <w:bookmarkStart w:id="7744" w:name="_Toc101521635"/>
      <w:bookmarkStart w:id="7745" w:name="_Toc138761916"/>
      <w:bookmarkStart w:id="7746" w:name="_Toc145708131"/>
      <w:bookmarkStart w:id="7747" w:name="_Toc160570636"/>
      <w:bookmarkStart w:id="7748" w:name="_Toc162008232"/>
      <w:bookmarkStart w:id="7749" w:name="_Toc185515900"/>
      <w:bookmarkStart w:id="7750" w:name="_Toc192873208"/>
      <w:bookmarkStart w:id="7751" w:name="_Toc200970921"/>
      <w:bookmarkStart w:id="7752" w:name="_Toc207722252"/>
      <w:bookmarkStart w:id="7753" w:name="_Toc209521115"/>
      <w:r>
        <w:t>8.</w:t>
      </w:r>
      <w:r w:rsidR="00211FE5">
        <w:t>8</w:t>
      </w:r>
      <w:r>
        <w:t>.3.2.3</w:t>
      </w:r>
      <w:r>
        <w:tab/>
        <w:t>Resource Standard Methods</w:t>
      </w:r>
      <w:bookmarkEnd w:id="7736"/>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7754" w:name="_Toc510696613"/>
      <w:bookmarkStart w:id="7755" w:name="_Toc35971404"/>
      <w:bookmarkStart w:id="7756" w:name="_Toc94194934"/>
      <w:bookmarkStart w:id="7757" w:name="_Toc97042621"/>
      <w:bookmarkStart w:id="7758" w:name="_Toc97045765"/>
      <w:bookmarkStart w:id="7759" w:name="_Toc97155510"/>
      <w:bookmarkStart w:id="7760" w:name="_Toc101521636"/>
      <w:bookmarkStart w:id="7761" w:name="_Toc138761917"/>
      <w:bookmarkStart w:id="7762" w:name="_Toc145708132"/>
      <w:bookmarkStart w:id="7763" w:name="_Toc160570637"/>
      <w:bookmarkStart w:id="7764" w:name="_Toc162008233"/>
      <w:bookmarkStart w:id="7765" w:name="_Toc185515901"/>
      <w:bookmarkStart w:id="7766" w:name="_Toc192873209"/>
      <w:bookmarkStart w:id="7767" w:name="_Toc200970922"/>
      <w:bookmarkStart w:id="7768" w:name="_Toc207722253"/>
      <w:bookmarkStart w:id="7769" w:name="_Toc209521116"/>
      <w:r>
        <w:lastRenderedPageBreak/>
        <w:t>8.</w:t>
      </w:r>
      <w:r w:rsidR="00211FE5">
        <w:t>8</w:t>
      </w:r>
      <w:r>
        <w:t>.3.2.3</w:t>
      </w:r>
      <w:r w:rsidRPr="00384E92">
        <w:t>.1</w:t>
      </w:r>
      <w:r w:rsidRPr="00384E92">
        <w:tab/>
      </w:r>
      <w:bookmarkEnd w:id="7754"/>
      <w:bookmarkEnd w:id="7755"/>
      <w:r>
        <w:t>GET</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7770" w:name="_Toc94194935"/>
      <w:bookmarkStart w:id="7771" w:name="_Toc97042622"/>
      <w:bookmarkStart w:id="7772" w:name="_Toc97045766"/>
      <w:bookmarkStart w:id="7773" w:name="_Toc97155511"/>
      <w:bookmarkStart w:id="7774" w:name="_Toc101521637"/>
      <w:bookmarkStart w:id="7775" w:name="_Toc138761918"/>
      <w:bookmarkStart w:id="7776" w:name="_Toc145708133"/>
      <w:bookmarkStart w:id="7777" w:name="_Toc160570638"/>
      <w:bookmarkStart w:id="7778" w:name="_Toc162008234"/>
      <w:bookmarkStart w:id="7779" w:name="_Toc185515902"/>
      <w:bookmarkStart w:id="7780" w:name="_Toc192873210"/>
      <w:bookmarkStart w:id="7781" w:name="_Toc200970923"/>
      <w:bookmarkStart w:id="7782" w:name="_Toc207722254"/>
      <w:bookmarkStart w:id="7783" w:name="_Toc209521117"/>
      <w:r>
        <w:t>8.</w:t>
      </w:r>
      <w:r w:rsidR="00211FE5">
        <w:t>8</w:t>
      </w:r>
      <w:r>
        <w:t>.3.2.3</w:t>
      </w:r>
      <w:r w:rsidRPr="00384E92">
        <w:t>.</w:t>
      </w:r>
      <w:r>
        <w:t>2</w:t>
      </w:r>
      <w:r w:rsidRPr="00384E92">
        <w:tab/>
      </w:r>
      <w:r>
        <w:t>POST</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B84D178" w14:textId="0469CD9C" w:rsidR="004B37D6" w:rsidRDefault="00EF761A" w:rsidP="004B37D6">
      <w:bookmarkStart w:id="7784" w:name="_Toc510696615"/>
      <w:bookmarkStart w:id="7785" w:name="_Toc35971406"/>
      <w:bookmarkStart w:id="7786"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7787" w:name="_Toc94194936"/>
      <w:bookmarkStart w:id="7788" w:name="_Toc97042623"/>
      <w:bookmarkStart w:id="7789" w:name="_Toc97045767"/>
      <w:bookmarkStart w:id="7790" w:name="_Toc97155512"/>
      <w:bookmarkStart w:id="7791" w:name="_Toc101521638"/>
      <w:bookmarkStart w:id="7792" w:name="_Toc138761919"/>
      <w:bookmarkStart w:id="7793" w:name="_Toc145708134"/>
      <w:bookmarkStart w:id="7794" w:name="_Toc160570639"/>
      <w:bookmarkStart w:id="7795" w:name="_Toc162008235"/>
      <w:bookmarkStart w:id="7796" w:name="_Toc185515903"/>
      <w:bookmarkStart w:id="7797" w:name="_Toc192873211"/>
      <w:bookmarkStart w:id="7798" w:name="_Toc200970924"/>
      <w:bookmarkStart w:id="7799" w:name="_Toc207722255"/>
      <w:bookmarkStart w:id="7800" w:name="_Toc209521118"/>
      <w:r>
        <w:t>8.</w:t>
      </w:r>
      <w:r w:rsidR="00211FE5">
        <w:t>8</w:t>
      </w:r>
      <w:r>
        <w:t>.3.2.4</w:t>
      </w:r>
      <w:r>
        <w:tab/>
        <w:t>Resource Custom Operations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7801" w:name="_Toc510696621"/>
      <w:bookmarkStart w:id="7802" w:name="_Toc35971412"/>
      <w:bookmarkStart w:id="7803" w:name="_Toc67903529"/>
      <w:bookmarkStart w:id="7804" w:name="_Toc94194937"/>
      <w:bookmarkStart w:id="7805" w:name="_Toc97042624"/>
      <w:bookmarkStart w:id="7806" w:name="_Toc97045768"/>
      <w:bookmarkStart w:id="7807" w:name="_Toc97155513"/>
      <w:bookmarkStart w:id="7808" w:name="_Toc101521639"/>
      <w:bookmarkStart w:id="7809" w:name="_Toc138761920"/>
      <w:bookmarkStart w:id="7810" w:name="_Toc145708135"/>
      <w:bookmarkStart w:id="7811" w:name="_Toc160570640"/>
      <w:bookmarkStart w:id="7812" w:name="_Toc162008236"/>
      <w:bookmarkStart w:id="7813" w:name="_Toc185515904"/>
      <w:bookmarkStart w:id="7814" w:name="_Toc192873212"/>
      <w:bookmarkStart w:id="7815" w:name="_Toc200970925"/>
      <w:bookmarkStart w:id="7816" w:name="_Toc207722256"/>
      <w:bookmarkStart w:id="7817" w:name="_Toc209521119"/>
      <w:r>
        <w:t>8.</w:t>
      </w:r>
      <w:r w:rsidR="00211FE5">
        <w:t>8</w:t>
      </w:r>
      <w:r>
        <w:t>.3.3</w:t>
      </w:r>
      <w:r>
        <w:tab/>
        <w:t xml:space="preserve">Resource: </w:t>
      </w:r>
      <w:bookmarkEnd w:id="7801"/>
      <w:bookmarkEnd w:id="7802"/>
      <w:bookmarkEnd w:id="7803"/>
      <w:r>
        <w:t>Individual ACT Status Subscription</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DC21274" w14:textId="3330B31B" w:rsidR="004B37D6" w:rsidRDefault="004B37D6" w:rsidP="004B37D6">
      <w:pPr>
        <w:pStyle w:val="Heading5"/>
      </w:pPr>
      <w:bookmarkStart w:id="7818" w:name="_Toc94194938"/>
      <w:bookmarkStart w:id="7819" w:name="_Toc97042625"/>
      <w:bookmarkStart w:id="7820" w:name="_Toc97045769"/>
      <w:bookmarkStart w:id="7821" w:name="_Toc97155514"/>
      <w:bookmarkStart w:id="7822" w:name="_Toc101521640"/>
      <w:bookmarkStart w:id="7823" w:name="_Toc138761921"/>
      <w:bookmarkStart w:id="7824" w:name="_Toc145708136"/>
      <w:bookmarkStart w:id="7825" w:name="_Toc160570641"/>
      <w:bookmarkStart w:id="7826" w:name="_Toc162008237"/>
      <w:bookmarkStart w:id="7827" w:name="_Toc185515905"/>
      <w:bookmarkStart w:id="7828" w:name="_Toc192873213"/>
      <w:bookmarkStart w:id="7829" w:name="_Toc200970926"/>
      <w:bookmarkStart w:id="7830" w:name="_Toc207722257"/>
      <w:bookmarkStart w:id="7831" w:name="_Toc209521120"/>
      <w:r>
        <w:t>8.</w:t>
      </w:r>
      <w:r w:rsidR="00211FE5">
        <w:t>8</w:t>
      </w:r>
      <w:r>
        <w:t>.3.3.1</w:t>
      </w:r>
      <w:r>
        <w:tab/>
        <w:t>Description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7832" w:name="_Toc94194939"/>
      <w:bookmarkStart w:id="7833" w:name="_Toc97042626"/>
      <w:bookmarkStart w:id="7834" w:name="_Toc97045770"/>
      <w:bookmarkStart w:id="7835" w:name="_Toc97155515"/>
      <w:bookmarkStart w:id="7836" w:name="_Toc101521641"/>
      <w:bookmarkStart w:id="7837" w:name="_Toc138761922"/>
      <w:bookmarkStart w:id="7838" w:name="_Toc145708137"/>
      <w:bookmarkStart w:id="7839" w:name="_Toc160570642"/>
      <w:bookmarkStart w:id="7840" w:name="_Toc162008238"/>
      <w:bookmarkStart w:id="7841" w:name="_Toc185515906"/>
      <w:bookmarkStart w:id="7842" w:name="_Toc192873214"/>
      <w:bookmarkStart w:id="7843" w:name="_Toc200970927"/>
      <w:bookmarkStart w:id="7844" w:name="_Toc207722258"/>
      <w:bookmarkStart w:id="7845" w:name="_Toc209521121"/>
      <w:r>
        <w:t>8.</w:t>
      </w:r>
      <w:r w:rsidR="00211FE5">
        <w:t>8</w:t>
      </w:r>
      <w:r>
        <w:t>.3.3.2</w:t>
      </w:r>
      <w:r>
        <w:tab/>
        <w:t>Resource Definition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7846" w:name="_Toc94194940"/>
      <w:bookmarkStart w:id="7847" w:name="_Toc97042627"/>
      <w:bookmarkStart w:id="7848" w:name="_Toc97045771"/>
      <w:bookmarkStart w:id="7849" w:name="_Toc97155516"/>
      <w:bookmarkStart w:id="7850" w:name="_Toc101521642"/>
      <w:bookmarkStart w:id="7851" w:name="_Toc138761923"/>
      <w:bookmarkStart w:id="7852" w:name="_Toc145708138"/>
      <w:bookmarkStart w:id="7853" w:name="_Toc160570643"/>
      <w:bookmarkStart w:id="7854" w:name="_Toc162008239"/>
      <w:bookmarkStart w:id="7855" w:name="_Toc185515907"/>
      <w:bookmarkStart w:id="7856" w:name="_Toc192873215"/>
      <w:bookmarkStart w:id="7857" w:name="_Toc200970928"/>
      <w:bookmarkStart w:id="7858" w:name="_Toc207722259"/>
      <w:bookmarkStart w:id="7859" w:name="_Toc209521122"/>
      <w:r>
        <w:t>8.</w:t>
      </w:r>
      <w:r w:rsidR="00211FE5">
        <w:t>8</w:t>
      </w:r>
      <w:r>
        <w:t>.3.3.3</w:t>
      </w:r>
      <w:r>
        <w:tab/>
        <w:t>Resource Standard Methods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7860" w:name="_Toc94194941"/>
      <w:bookmarkStart w:id="7861" w:name="_Toc97042628"/>
      <w:bookmarkStart w:id="7862" w:name="_Toc97045772"/>
      <w:bookmarkStart w:id="7863" w:name="_Toc97155517"/>
      <w:bookmarkStart w:id="7864" w:name="_Toc101521643"/>
      <w:bookmarkStart w:id="7865" w:name="_Toc138761924"/>
      <w:bookmarkStart w:id="7866" w:name="_Toc145708139"/>
      <w:bookmarkStart w:id="7867" w:name="_Toc160570644"/>
      <w:bookmarkStart w:id="7868" w:name="_Toc162008240"/>
      <w:bookmarkStart w:id="7869" w:name="_Toc185515908"/>
      <w:bookmarkStart w:id="7870" w:name="_Toc192873216"/>
      <w:bookmarkStart w:id="7871" w:name="_Toc200970929"/>
      <w:bookmarkStart w:id="7872" w:name="_Toc207722260"/>
      <w:bookmarkStart w:id="7873" w:name="_Toc209521123"/>
      <w:r>
        <w:lastRenderedPageBreak/>
        <w:t>8.</w:t>
      </w:r>
      <w:r w:rsidR="00211FE5">
        <w:t>8</w:t>
      </w:r>
      <w:r>
        <w:t>.3.3.3</w:t>
      </w:r>
      <w:r w:rsidRPr="00384E92">
        <w:t>.1</w:t>
      </w:r>
      <w:r w:rsidRPr="00384E92">
        <w:tab/>
      </w:r>
      <w:r>
        <w:t>GET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7874" w:name="_Toc94194944"/>
      <w:bookmarkStart w:id="7875" w:name="_Toc97042629"/>
      <w:bookmarkStart w:id="7876" w:name="_Toc97045773"/>
      <w:bookmarkStart w:id="7877" w:name="_Toc97155518"/>
      <w:bookmarkStart w:id="7878" w:name="_Toc101521644"/>
      <w:bookmarkStart w:id="7879" w:name="_Toc138761925"/>
      <w:bookmarkStart w:id="7880" w:name="_Toc145708140"/>
      <w:bookmarkStart w:id="7881" w:name="_Toc160570645"/>
      <w:bookmarkStart w:id="7882" w:name="_Toc162008241"/>
      <w:bookmarkStart w:id="7883" w:name="_Toc185515909"/>
      <w:bookmarkStart w:id="7884" w:name="_Toc192873217"/>
      <w:bookmarkStart w:id="7885" w:name="_Toc200970930"/>
      <w:bookmarkStart w:id="7886" w:name="_Toc207722261"/>
      <w:bookmarkStart w:id="7887" w:name="_Toc209521124"/>
      <w:r>
        <w:t>8.</w:t>
      </w:r>
      <w:r w:rsidR="00211FE5">
        <w:t>8</w:t>
      </w:r>
      <w:r>
        <w:t>.3.3.4</w:t>
      </w:r>
      <w:r>
        <w:tab/>
        <w:t>Resource Custom Operations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7888" w:name="_Toc97042630"/>
      <w:bookmarkStart w:id="7889" w:name="_Toc97045774"/>
      <w:bookmarkStart w:id="7890" w:name="_Toc97155519"/>
      <w:bookmarkStart w:id="7891" w:name="_Toc101521645"/>
      <w:bookmarkStart w:id="7892" w:name="_Toc138761926"/>
      <w:bookmarkStart w:id="7893" w:name="_Toc145708141"/>
      <w:bookmarkStart w:id="7894" w:name="_Toc160570646"/>
      <w:bookmarkStart w:id="7895" w:name="_Toc162008242"/>
      <w:bookmarkStart w:id="7896" w:name="_Toc185515910"/>
      <w:bookmarkStart w:id="7897" w:name="_Toc192873218"/>
      <w:bookmarkStart w:id="7898" w:name="_Toc200970931"/>
      <w:bookmarkStart w:id="7899" w:name="_Toc207722262"/>
      <w:bookmarkStart w:id="7900" w:name="_Toc209521125"/>
      <w:r>
        <w:lastRenderedPageBreak/>
        <w:t>8.</w:t>
      </w:r>
      <w:r w:rsidR="00211FE5">
        <w:t>8</w:t>
      </w:r>
      <w:r>
        <w:t>.4</w:t>
      </w:r>
      <w:r>
        <w:tab/>
        <w:t>Custom Operations without associated resources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55A0FF90" w14:textId="0C17A851" w:rsidR="004B37D6" w:rsidRDefault="004B37D6" w:rsidP="004B37D6">
      <w:pPr>
        <w:pStyle w:val="Heading4"/>
      </w:pPr>
      <w:bookmarkStart w:id="7901" w:name="_Toc94194876"/>
      <w:bookmarkStart w:id="7902" w:name="_Toc97042631"/>
      <w:bookmarkStart w:id="7903" w:name="_Toc97045775"/>
      <w:bookmarkStart w:id="7904" w:name="_Toc97155520"/>
      <w:bookmarkStart w:id="7905" w:name="_Toc101521646"/>
      <w:bookmarkStart w:id="7906" w:name="_Toc138761927"/>
      <w:bookmarkStart w:id="7907" w:name="_Toc145708142"/>
      <w:bookmarkStart w:id="7908" w:name="_Toc160570647"/>
      <w:bookmarkStart w:id="7909" w:name="_Toc162008243"/>
      <w:bookmarkStart w:id="7910" w:name="_Toc185515911"/>
      <w:bookmarkStart w:id="7911" w:name="_Toc192873219"/>
      <w:bookmarkStart w:id="7912" w:name="_Toc200970932"/>
      <w:bookmarkStart w:id="7913" w:name="_Toc207722263"/>
      <w:bookmarkStart w:id="7914" w:name="_Toc209521126"/>
      <w:r>
        <w:t>8.</w:t>
      </w:r>
      <w:r w:rsidR="00211FE5">
        <w:t>8</w:t>
      </w:r>
      <w:r>
        <w:t>.4.1</w:t>
      </w:r>
      <w:r>
        <w:tab/>
        <w:t>Overview</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1pt;height:138.25pt" o:ole="">
            <v:imagedata r:id="rId31" o:title=""/>
          </v:shape>
          <o:OLEObject Type="Embed" ProgID="Visio.Drawing.15" ShapeID="_x0000_i1035" DrawAspect="Content" ObjectID="_182013272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7915" w:name="_Toc94194877"/>
      <w:bookmarkStart w:id="7916" w:name="_Toc97042632"/>
      <w:bookmarkStart w:id="7917" w:name="_Toc97045776"/>
      <w:bookmarkStart w:id="7918" w:name="_Toc97155521"/>
      <w:bookmarkStart w:id="7919" w:name="_Toc101521647"/>
      <w:bookmarkStart w:id="7920" w:name="_Toc138761928"/>
      <w:bookmarkStart w:id="7921" w:name="_Toc145708143"/>
      <w:bookmarkStart w:id="7922" w:name="_Toc160570648"/>
      <w:bookmarkStart w:id="7923" w:name="_Toc162008244"/>
      <w:bookmarkStart w:id="7924" w:name="_Toc185515912"/>
      <w:bookmarkStart w:id="7925" w:name="_Toc192873220"/>
      <w:bookmarkStart w:id="7926" w:name="_Toc200970933"/>
      <w:bookmarkStart w:id="7927" w:name="_Toc207722264"/>
      <w:bookmarkStart w:id="7928" w:name="_Toc209521127"/>
      <w:r>
        <w:t>8.</w:t>
      </w:r>
      <w:r w:rsidR="00211FE5">
        <w:t>8</w:t>
      </w:r>
      <w:r>
        <w:t>.4.2</w:t>
      </w:r>
      <w:r>
        <w:tab/>
        <w:t xml:space="preserve">Operation: </w:t>
      </w:r>
      <w:bookmarkEnd w:id="7915"/>
      <w:r>
        <w:t>Request</w:t>
      </w:r>
      <w:r>
        <w:rPr>
          <w:rFonts w:cs="Courier New"/>
          <w:szCs w:val="16"/>
        </w:rPr>
        <w:t>EELManagedACR</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017E321" w14:textId="16D6F32A" w:rsidR="004B37D6" w:rsidRDefault="004B37D6" w:rsidP="004B37D6">
      <w:pPr>
        <w:pStyle w:val="Heading5"/>
      </w:pPr>
      <w:bookmarkStart w:id="7929" w:name="_Toc94194878"/>
      <w:bookmarkStart w:id="7930" w:name="_Toc97042633"/>
      <w:bookmarkStart w:id="7931" w:name="_Toc97045777"/>
      <w:bookmarkStart w:id="7932" w:name="_Toc97155522"/>
      <w:bookmarkStart w:id="7933" w:name="_Toc101521648"/>
      <w:bookmarkStart w:id="7934" w:name="_Toc138761929"/>
      <w:bookmarkStart w:id="7935" w:name="_Toc145708144"/>
      <w:bookmarkStart w:id="7936" w:name="_Toc160570649"/>
      <w:bookmarkStart w:id="7937" w:name="_Toc162008245"/>
      <w:bookmarkStart w:id="7938" w:name="_Toc185515913"/>
      <w:bookmarkStart w:id="7939" w:name="_Toc192873221"/>
      <w:bookmarkStart w:id="7940" w:name="_Toc200970934"/>
      <w:bookmarkStart w:id="7941" w:name="_Toc207722265"/>
      <w:bookmarkStart w:id="7942" w:name="_Toc209521128"/>
      <w:r>
        <w:t>8.</w:t>
      </w:r>
      <w:r w:rsidR="00211FE5">
        <w:t>8</w:t>
      </w:r>
      <w:r>
        <w:t>.4.2.1</w:t>
      </w:r>
      <w:r>
        <w:tab/>
        <w:t>Description</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7943" w:name="_Toc94194879"/>
      <w:bookmarkStart w:id="7944" w:name="_Toc97042634"/>
      <w:bookmarkStart w:id="7945" w:name="_Toc97045778"/>
      <w:bookmarkStart w:id="7946" w:name="_Toc97155523"/>
      <w:bookmarkStart w:id="7947" w:name="_Toc101521649"/>
      <w:bookmarkStart w:id="7948" w:name="_Toc138761930"/>
      <w:bookmarkStart w:id="7949" w:name="_Toc145708145"/>
      <w:bookmarkStart w:id="7950" w:name="_Toc160570650"/>
      <w:bookmarkStart w:id="7951" w:name="_Toc162008246"/>
      <w:bookmarkStart w:id="7952" w:name="_Toc185515914"/>
      <w:bookmarkStart w:id="7953" w:name="_Toc192873222"/>
      <w:bookmarkStart w:id="7954" w:name="_Toc200970935"/>
      <w:bookmarkStart w:id="7955" w:name="_Toc207722266"/>
      <w:bookmarkStart w:id="7956" w:name="_Toc209521129"/>
      <w:r>
        <w:t>8.</w:t>
      </w:r>
      <w:r w:rsidR="00211FE5">
        <w:t>8</w:t>
      </w:r>
      <w:r>
        <w:t>.4.2.2</w:t>
      </w:r>
      <w:r>
        <w:tab/>
        <w:t>Operation Definition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7957" w:name="_Toc97042635"/>
      <w:bookmarkStart w:id="7958" w:name="_Toc97045779"/>
      <w:bookmarkStart w:id="7959" w:name="_Toc97155524"/>
      <w:bookmarkStart w:id="7960" w:name="_Toc101521650"/>
      <w:bookmarkStart w:id="7961" w:name="_Toc138761931"/>
      <w:bookmarkStart w:id="7962" w:name="_Toc145708146"/>
      <w:bookmarkStart w:id="7963" w:name="_Toc160570651"/>
      <w:bookmarkStart w:id="7964" w:name="_Toc162008247"/>
      <w:bookmarkStart w:id="7965" w:name="_Toc185515915"/>
      <w:bookmarkStart w:id="7966" w:name="_Toc192873223"/>
      <w:bookmarkStart w:id="7967" w:name="_Toc200970936"/>
      <w:bookmarkStart w:id="7968" w:name="_Toc207722267"/>
      <w:bookmarkStart w:id="7969" w:name="_Toc209521130"/>
      <w:r>
        <w:t>8.</w:t>
      </w:r>
      <w:r w:rsidR="00211FE5">
        <w:t>8</w:t>
      </w:r>
      <w:r>
        <w:t>.5</w:t>
      </w:r>
      <w:r>
        <w:tab/>
        <w:t>Notifications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0F129B4" w14:textId="249054DC" w:rsidR="004B37D6" w:rsidRDefault="004B37D6" w:rsidP="004B37D6">
      <w:pPr>
        <w:pStyle w:val="Heading4"/>
      </w:pPr>
      <w:bookmarkStart w:id="7970" w:name="_Toc94194946"/>
      <w:bookmarkStart w:id="7971" w:name="_Toc97042636"/>
      <w:bookmarkStart w:id="7972" w:name="_Toc97045780"/>
      <w:bookmarkStart w:id="7973" w:name="_Toc97155525"/>
      <w:bookmarkStart w:id="7974" w:name="_Toc101521651"/>
      <w:bookmarkStart w:id="7975" w:name="_Toc138761932"/>
      <w:bookmarkStart w:id="7976" w:name="_Toc145708147"/>
      <w:bookmarkStart w:id="7977" w:name="_Toc160570652"/>
      <w:bookmarkStart w:id="7978" w:name="_Toc162008248"/>
      <w:bookmarkStart w:id="7979" w:name="_Toc185515916"/>
      <w:bookmarkStart w:id="7980" w:name="_Toc192873224"/>
      <w:bookmarkStart w:id="7981" w:name="_Toc200970937"/>
      <w:bookmarkStart w:id="7982" w:name="_Toc207722268"/>
      <w:bookmarkStart w:id="7983" w:name="_Toc209521131"/>
      <w:r>
        <w:t>8.</w:t>
      </w:r>
      <w:r w:rsidR="00211FE5">
        <w:t>8</w:t>
      </w:r>
      <w:r>
        <w:t>.5.1</w:t>
      </w:r>
      <w:r>
        <w:tab/>
        <w:t>General</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7984" w:name="_Toc94194947"/>
      <w:bookmarkStart w:id="7985" w:name="_Toc97042637"/>
      <w:bookmarkStart w:id="7986" w:name="_Toc97045781"/>
      <w:bookmarkStart w:id="7987" w:name="_Toc97155526"/>
      <w:bookmarkStart w:id="7988" w:name="_Toc101521652"/>
      <w:bookmarkStart w:id="7989" w:name="_Toc138761933"/>
      <w:bookmarkStart w:id="7990" w:name="_Toc145708148"/>
      <w:bookmarkStart w:id="7991" w:name="_Toc160570653"/>
      <w:bookmarkStart w:id="7992" w:name="_Toc162008249"/>
      <w:bookmarkStart w:id="7993" w:name="_Toc185515917"/>
      <w:bookmarkStart w:id="7994" w:name="_Toc192873225"/>
      <w:bookmarkStart w:id="7995" w:name="_Toc200970938"/>
      <w:bookmarkStart w:id="7996" w:name="_Toc207722269"/>
      <w:bookmarkStart w:id="7997" w:name="_Toc20952113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80C319F" w14:textId="1B57B6C2" w:rsidR="004B37D6" w:rsidRPr="001E669E" w:rsidRDefault="004B37D6" w:rsidP="004B37D6">
      <w:pPr>
        <w:pStyle w:val="Heading5"/>
        <w:rPr>
          <w:noProof/>
          <w:lang w:val="en-US"/>
        </w:rPr>
      </w:pPr>
      <w:bookmarkStart w:id="7998" w:name="_Toc97042638"/>
      <w:bookmarkStart w:id="7999" w:name="_Toc97045782"/>
      <w:bookmarkStart w:id="8000" w:name="_Toc97155527"/>
      <w:bookmarkStart w:id="8001" w:name="_Toc101521653"/>
      <w:bookmarkStart w:id="8002" w:name="_Toc138761934"/>
      <w:bookmarkStart w:id="8003" w:name="_Toc145708149"/>
      <w:bookmarkStart w:id="8004" w:name="_Toc160570654"/>
      <w:bookmarkStart w:id="8005" w:name="_Toc162008250"/>
      <w:bookmarkStart w:id="8006" w:name="_Toc185515918"/>
      <w:bookmarkStart w:id="8007" w:name="_Toc192873226"/>
      <w:bookmarkStart w:id="8008" w:name="_Toc200970939"/>
      <w:bookmarkStart w:id="8009" w:name="_Toc207722270"/>
      <w:bookmarkStart w:id="8010" w:name="_Toc209521133"/>
      <w:r>
        <w:t>8.</w:t>
      </w:r>
      <w:r w:rsidR="00211FE5">
        <w:t>8</w:t>
      </w:r>
      <w:r w:rsidRPr="001E669E">
        <w:rPr>
          <w:lang w:val="en-US"/>
        </w:rPr>
        <w:t>.5.2</w:t>
      </w:r>
      <w:bookmarkStart w:id="8011" w:name="_Toc94194948"/>
      <w:r w:rsidRPr="001E669E">
        <w:rPr>
          <w:noProof/>
          <w:lang w:val="en-US"/>
        </w:rPr>
        <w:t>.1</w:t>
      </w:r>
      <w:r w:rsidRPr="001E669E">
        <w:rPr>
          <w:noProof/>
          <w:lang w:val="en-US"/>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012" w:name="_Toc94194949"/>
      <w:bookmarkStart w:id="8013" w:name="_Toc97042639"/>
      <w:bookmarkStart w:id="8014" w:name="_Toc97045783"/>
      <w:bookmarkStart w:id="8015" w:name="_Toc97155528"/>
      <w:bookmarkStart w:id="8016" w:name="_Toc101521654"/>
      <w:bookmarkStart w:id="8017" w:name="_Toc138761935"/>
      <w:bookmarkStart w:id="8018" w:name="_Toc145708150"/>
      <w:bookmarkStart w:id="8019" w:name="_Toc160570655"/>
      <w:bookmarkStart w:id="8020" w:name="_Toc162008251"/>
      <w:bookmarkStart w:id="8021" w:name="_Toc185515919"/>
      <w:bookmarkStart w:id="8022" w:name="_Toc192873227"/>
      <w:bookmarkStart w:id="8023" w:name="_Toc200970940"/>
      <w:bookmarkStart w:id="8024" w:name="_Toc207722271"/>
      <w:bookmarkStart w:id="8025" w:name="_Toc209521134"/>
      <w:r>
        <w:t>8.</w:t>
      </w:r>
      <w:r w:rsidR="00211FE5">
        <w:t>8</w:t>
      </w:r>
      <w:r>
        <w:t>.5.2</w:t>
      </w:r>
      <w:r>
        <w:rPr>
          <w:noProof/>
        </w:rPr>
        <w:t>.2</w:t>
      </w:r>
      <w:r>
        <w:rPr>
          <w:noProof/>
        </w:rPr>
        <w:tab/>
        <w:t>Target URI</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026" w:name="_Toc94194950"/>
      <w:bookmarkStart w:id="8027" w:name="_Toc97042640"/>
      <w:bookmarkStart w:id="8028" w:name="_Toc97045784"/>
      <w:bookmarkStart w:id="8029" w:name="_Toc97155529"/>
      <w:bookmarkStart w:id="8030" w:name="_Toc101521655"/>
      <w:bookmarkStart w:id="8031" w:name="_Toc138761936"/>
      <w:bookmarkStart w:id="8032" w:name="_Toc145708151"/>
      <w:bookmarkStart w:id="8033" w:name="_Toc160570656"/>
      <w:bookmarkStart w:id="8034" w:name="_Toc162008252"/>
      <w:bookmarkStart w:id="8035" w:name="_Toc185515920"/>
      <w:bookmarkStart w:id="8036" w:name="_Toc192873228"/>
      <w:bookmarkStart w:id="8037" w:name="_Toc200970941"/>
      <w:bookmarkStart w:id="8038" w:name="_Toc207722272"/>
      <w:bookmarkStart w:id="8039" w:name="_Toc209521135"/>
      <w:r>
        <w:t>8.</w:t>
      </w:r>
      <w:r w:rsidR="00211FE5">
        <w:t>8</w:t>
      </w:r>
      <w:r>
        <w:t>.5.2</w:t>
      </w:r>
      <w:r>
        <w:rPr>
          <w:noProof/>
        </w:rPr>
        <w:t>.3</w:t>
      </w:r>
      <w:r>
        <w:rPr>
          <w:noProof/>
        </w:rPr>
        <w:tab/>
        <w:t>Standard Methods</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7BC3073" w14:textId="210B48D2" w:rsidR="004B37D6" w:rsidRDefault="004B37D6" w:rsidP="004B37D6">
      <w:pPr>
        <w:pStyle w:val="Heading6"/>
        <w:rPr>
          <w:noProof/>
        </w:rPr>
      </w:pPr>
      <w:bookmarkStart w:id="8040" w:name="_Toc94194951"/>
      <w:bookmarkStart w:id="8041" w:name="_Toc97042641"/>
      <w:bookmarkStart w:id="8042" w:name="_Toc97045785"/>
      <w:bookmarkStart w:id="8043" w:name="_Toc97155530"/>
      <w:bookmarkStart w:id="8044" w:name="_Toc101521656"/>
      <w:bookmarkStart w:id="8045" w:name="_Toc138761937"/>
      <w:bookmarkStart w:id="8046" w:name="_Toc145708152"/>
      <w:bookmarkStart w:id="8047" w:name="_Toc160570657"/>
      <w:bookmarkStart w:id="8048" w:name="_Toc162008253"/>
      <w:bookmarkStart w:id="8049" w:name="_Toc185515921"/>
      <w:bookmarkStart w:id="8050" w:name="_Toc192873229"/>
      <w:bookmarkStart w:id="8051" w:name="_Toc200970942"/>
      <w:bookmarkStart w:id="8052" w:name="_Toc207722273"/>
      <w:bookmarkStart w:id="8053" w:name="_Toc209521136"/>
      <w:r>
        <w:t>8.</w:t>
      </w:r>
      <w:r w:rsidR="00211FE5">
        <w:t>8</w:t>
      </w:r>
      <w:r>
        <w:t>.5.2.3</w:t>
      </w:r>
      <w:r>
        <w:rPr>
          <w:noProof/>
        </w:rPr>
        <w:t>.1</w:t>
      </w:r>
      <w:r>
        <w:rPr>
          <w:noProof/>
        </w:rPr>
        <w:tab/>
        <w:t>POST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054" w:name="_Toc94194897"/>
      <w:bookmarkStart w:id="8055" w:name="_Toc97042642"/>
      <w:bookmarkStart w:id="8056" w:name="_Toc97045786"/>
      <w:bookmarkStart w:id="8057" w:name="_Toc97155531"/>
      <w:bookmarkStart w:id="8058" w:name="_Toc101521657"/>
      <w:bookmarkStart w:id="8059" w:name="_Toc138761938"/>
      <w:bookmarkStart w:id="8060" w:name="_Toc145708153"/>
      <w:bookmarkStart w:id="8061" w:name="_Toc160570658"/>
      <w:bookmarkStart w:id="8062" w:name="_Toc162008254"/>
      <w:bookmarkStart w:id="8063" w:name="_Toc185515922"/>
      <w:bookmarkStart w:id="8064" w:name="_Toc192873230"/>
      <w:bookmarkStart w:id="8065" w:name="_Toc200970943"/>
      <w:bookmarkStart w:id="8066" w:name="_Toc207722274"/>
      <w:bookmarkStart w:id="8067" w:name="_Toc209521137"/>
      <w:r>
        <w:lastRenderedPageBreak/>
        <w:t>8.</w:t>
      </w:r>
      <w:r w:rsidR="00180B18">
        <w:t>8</w:t>
      </w:r>
      <w:r>
        <w:t>.6</w:t>
      </w:r>
      <w:r>
        <w:tab/>
        <w:t>Data Model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34B2B86" w14:textId="53E1121D" w:rsidR="004B37D6" w:rsidRDefault="004B37D6" w:rsidP="004B37D6">
      <w:pPr>
        <w:pStyle w:val="Heading4"/>
      </w:pPr>
      <w:bookmarkStart w:id="8068" w:name="_Toc510696633"/>
      <w:bookmarkStart w:id="8069" w:name="_Toc35971428"/>
      <w:bookmarkStart w:id="8070" w:name="_Toc94194898"/>
      <w:bookmarkStart w:id="8071" w:name="_Toc97042643"/>
      <w:bookmarkStart w:id="8072" w:name="_Toc97045787"/>
      <w:bookmarkStart w:id="8073" w:name="_Toc97155532"/>
      <w:bookmarkStart w:id="8074" w:name="_Toc101521658"/>
      <w:bookmarkStart w:id="8075" w:name="_Toc138761939"/>
      <w:bookmarkStart w:id="8076" w:name="_Toc145708154"/>
      <w:bookmarkStart w:id="8077" w:name="_Toc160570659"/>
      <w:bookmarkStart w:id="8078" w:name="_Toc162008255"/>
      <w:bookmarkStart w:id="8079" w:name="_Toc185515923"/>
      <w:bookmarkStart w:id="8080" w:name="_Toc192873231"/>
      <w:bookmarkStart w:id="8081" w:name="_Toc200970944"/>
      <w:bookmarkStart w:id="8082" w:name="_Toc207722275"/>
      <w:bookmarkStart w:id="8083" w:name="_Toc209521138"/>
      <w:r>
        <w:t>8.</w:t>
      </w:r>
      <w:r w:rsidR="00180B18">
        <w:t>8</w:t>
      </w:r>
      <w:r>
        <w:t>.6.1</w:t>
      </w:r>
      <w:r>
        <w:tab/>
        <w:t>General</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084" w:name="_Toc510696634"/>
      <w:bookmarkStart w:id="8085" w:name="_Toc35971429"/>
      <w:bookmarkStart w:id="8086" w:name="_Toc94194899"/>
      <w:bookmarkStart w:id="8087" w:name="_Toc97042644"/>
      <w:bookmarkStart w:id="8088" w:name="_Toc97045788"/>
      <w:bookmarkStart w:id="8089" w:name="_Toc97155533"/>
      <w:bookmarkStart w:id="8090" w:name="_Toc101521659"/>
      <w:bookmarkStart w:id="8091" w:name="_Toc138761940"/>
      <w:bookmarkStart w:id="8092" w:name="_Toc145708155"/>
      <w:bookmarkStart w:id="8093" w:name="_Toc160570660"/>
      <w:bookmarkStart w:id="8094" w:name="_Toc162008256"/>
      <w:bookmarkStart w:id="8095" w:name="_Toc185515924"/>
      <w:bookmarkStart w:id="8096" w:name="_Toc192873232"/>
      <w:bookmarkStart w:id="8097" w:name="_Toc200970945"/>
      <w:bookmarkStart w:id="8098" w:name="_Toc207722276"/>
      <w:bookmarkStart w:id="8099" w:name="_Toc209521139"/>
      <w:r>
        <w:t>8.</w:t>
      </w:r>
      <w:r w:rsidR="00180B18">
        <w:t>8</w:t>
      </w:r>
      <w:r>
        <w:rPr>
          <w:lang w:val="en-US"/>
        </w:rPr>
        <w:t>.6.2</w:t>
      </w:r>
      <w:r>
        <w:rPr>
          <w:lang w:val="en-US"/>
        </w:rPr>
        <w:tab/>
        <w:t>Structured data types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170EED38" w14:textId="0A063A4F" w:rsidR="004B37D6" w:rsidRDefault="004B37D6" w:rsidP="004B37D6">
      <w:pPr>
        <w:pStyle w:val="Heading5"/>
      </w:pPr>
      <w:bookmarkStart w:id="8100" w:name="_Toc510696635"/>
      <w:bookmarkStart w:id="8101" w:name="_Toc35971430"/>
      <w:bookmarkStart w:id="8102" w:name="_Toc94194900"/>
      <w:bookmarkStart w:id="8103" w:name="_Toc97042645"/>
      <w:bookmarkStart w:id="8104" w:name="_Toc97045789"/>
      <w:bookmarkStart w:id="8105" w:name="_Toc97155534"/>
      <w:bookmarkStart w:id="8106" w:name="_Toc101521660"/>
      <w:bookmarkStart w:id="8107" w:name="_Toc138761941"/>
      <w:bookmarkStart w:id="8108" w:name="_Toc145708156"/>
      <w:bookmarkStart w:id="8109" w:name="_Toc160570661"/>
      <w:bookmarkStart w:id="8110" w:name="_Toc162008257"/>
      <w:bookmarkStart w:id="8111" w:name="_Toc185515925"/>
      <w:bookmarkStart w:id="8112" w:name="_Toc192873233"/>
      <w:bookmarkStart w:id="8113" w:name="_Toc200970946"/>
      <w:bookmarkStart w:id="8114" w:name="_Toc207722277"/>
      <w:bookmarkStart w:id="8115" w:name="_Toc209521140"/>
      <w:r>
        <w:t>8.</w:t>
      </w:r>
      <w:r w:rsidR="00180B18">
        <w:t>8</w:t>
      </w:r>
      <w:r>
        <w:t>.6.2.1</w:t>
      </w:r>
      <w:r>
        <w:tab/>
        <w:t>Introduction</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116" w:name="_Toc510696636"/>
      <w:bookmarkStart w:id="8117" w:name="_Toc35971431"/>
      <w:bookmarkStart w:id="8118" w:name="_Toc94194901"/>
      <w:bookmarkStart w:id="8119" w:name="_Toc97042646"/>
      <w:bookmarkStart w:id="8120" w:name="_Toc97045790"/>
      <w:bookmarkStart w:id="8121" w:name="_Toc97155535"/>
      <w:bookmarkStart w:id="8122" w:name="_Toc101521661"/>
      <w:bookmarkStart w:id="8123" w:name="_Toc138761942"/>
      <w:bookmarkStart w:id="8124" w:name="_Toc145708157"/>
      <w:bookmarkStart w:id="8125" w:name="_Toc160570662"/>
      <w:bookmarkStart w:id="8126" w:name="_Toc162008258"/>
      <w:bookmarkStart w:id="8127" w:name="_Toc185515926"/>
      <w:bookmarkStart w:id="8128" w:name="_Toc192873234"/>
      <w:bookmarkStart w:id="8129" w:name="_Toc200970947"/>
      <w:bookmarkStart w:id="8130" w:name="_Toc207722278"/>
      <w:bookmarkStart w:id="8131" w:name="_Toc209521141"/>
      <w:r>
        <w:t>8.</w:t>
      </w:r>
      <w:r w:rsidR="00180B18">
        <w:t>8</w:t>
      </w:r>
      <w:r>
        <w:t>.6.2.2</w:t>
      </w:r>
      <w:r>
        <w:tab/>
        <w:t xml:space="preserve">Type: </w:t>
      </w:r>
      <w:bookmarkEnd w:id="8116"/>
      <w:bookmarkEnd w:id="8117"/>
      <w:bookmarkEnd w:id="8118"/>
      <w:r>
        <w:t>EELACRReq</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132" w:name="_Toc510696637"/>
      <w:bookmarkStart w:id="8133" w:name="_Toc35971432"/>
      <w:bookmarkStart w:id="8134" w:name="_Toc94194902"/>
      <w:bookmarkStart w:id="8135" w:name="_Toc97042647"/>
      <w:bookmarkStart w:id="8136" w:name="_Toc97045791"/>
      <w:bookmarkStart w:id="8137" w:name="_Toc97155536"/>
      <w:bookmarkStart w:id="8138" w:name="_Toc101521662"/>
      <w:bookmarkStart w:id="8139" w:name="_Toc138761943"/>
      <w:bookmarkStart w:id="8140" w:name="_Toc145708158"/>
      <w:bookmarkStart w:id="8141" w:name="_Toc160570663"/>
      <w:bookmarkStart w:id="8142" w:name="_Toc162008259"/>
      <w:bookmarkStart w:id="8143" w:name="_Toc185515927"/>
      <w:bookmarkStart w:id="8144" w:name="_Toc192873235"/>
      <w:bookmarkStart w:id="8145" w:name="_Toc200970948"/>
      <w:bookmarkStart w:id="8146" w:name="_Toc207722279"/>
      <w:bookmarkStart w:id="8147" w:name="_Toc209521142"/>
      <w:r>
        <w:lastRenderedPageBreak/>
        <w:t>8.</w:t>
      </w:r>
      <w:r w:rsidR="00180B18">
        <w:t>8</w:t>
      </w:r>
      <w:r>
        <w:t>.6.2.3</w:t>
      </w:r>
      <w:r>
        <w:tab/>
        <w:t xml:space="preserve">Type: </w:t>
      </w:r>
      <w:bookmarkEnd w:id="8132"/>
      <w:bookmarkEnd w:id="8133"/>
      <w:bookmarkEnd w:id="8134"/>
      <w:r>
        <w:t>EELACRResp</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D860E8C" w14:textId="77777777" w:rsidR="00EF761A" w:rsidRDefault="00EF761A" w:rsidP="00EF761A">
      <w:pPr>
        <w:pStyle w:val="TH"/>
      </w:pPr>
      <w:bookmarkStart w:id="8148" w:name="_Toc510696638"/>
      <w:bookmarkStart w:id="814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150" w:name="_Toc97042648"/>
      <w:bookmarkStart w:id="8151" w:name="_Toc97045792"/>
      <w:bookmarkStart w:id="8152" w:name="_Toc97155537"/>
      <w:bookmarkStart w:id="8153" w:name="_Toc101521663"/>
      <w:bookmarkStart w:id="8154" w:name="_Toc138761944"/>
      <w:bookmarkStart w:id="8155" w:name="_Toc145708159"/>
      <w:bookmarkStart w:id="8156" w:name="_Toc160570664"/>
      <w:bookmarkStart w:id="8157" w:name="_Toc162008260"/>
      <w:bookmarkStart w:id="8158" w:name="_Toc185515928"/>
      <w:bookmarkStart w:id="8159" w:name="_Toc192873236"/>
      <w:bookmarkStart w:id="8160" w:name="_Toc200970949"/>
      <w:bookmarkStart w:id="8161" w:name="_Toc207722280"/>
      <w:bookmarkStart w:id="8162" w:name="_Toc94194909"/>
      <w:bookmarkStart w:id="8163" w:name="_Toc209521143"/>
      <w:r>
        <w:t>8.</w:t>
      </w:r>
      <w:r w:rsidR="00180B18">
        <w:t>8</w:t>
      </w:r>
      <w:r>
        <w:t>.6.2.4</w:t>
      </w:r>
      <w:r>
        <w:tab/>
        <w:t>Type: ACTStatusSubsc</w:t>
      </w:r>
      <w:bookmarkEnd w:id="8150"/>
      <w:bookmarkEnd w:id="8151"/>
      <w:bookmarkEnd w:id="8152"/>
      <w:bookmarkEnd w:id="8153"/>
      <w:bookmarkEnd w:id="8154"/>
      <w:bookmarkEnd w:id="8155"/>
      <w:bookmarkEnd w:id="8156"/>
      <w:bookmarkEnd w:id="8157"/>
      <w:bookmarkEnd w:id="8158"/>
      <w:bookmarkEnd w:id="8159"/>
      <w:bookmarkEnd w:id="8160"/>
      <w:bookmarkEnd w:id="8161"/>
      <w:bookmarkEnd w:id="816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164" w:name="_Toc97042649"/>
      <w:bookmarkStart w:id="8165" w:name="_Toc97045793"/>
      <w:bookmarkStart w:id="8166" w:name="_Toc97155538"/>
      <w:bookmarkStart w:id="8167" w:name="_Toc101521664"/>
      <w:bookmarkStart w:id="8168" w:name="_Toc138761945"/>
      <w:bookmarkStart w:id="8169" w:name="_Toc145708160"/>
      <w:bookmarkStart w:id="8170" w:name="_Toc160570665"/>
      <w:bookmarkStart w:id="8171" w:name="_Toc162008261"/>
      <w:bookmarkStart w:id="8172" w:name="_Toc185515929"/>
      <w:bookmarkStart w:id="8173" w:name="_Toc192873237"/>
      <w:bookmarkStart w:id="8174" w:name="_Toc200970950"/>
      <w:bookmarkStart w:id="8175" w:name="_Toc207722281"/>
      <w:bookmarkStart w:id="8176" w:name="_Toc209521144"/>
      <w:r>
        <w:t>8.</w:t>
      </w:r>
      <w:r w:rsidR="00180B18">
        <w:t>8</w:t>
      </w:r>
      <w:r>
        <w:t>.6.2.5</w:t>
      </w:r>
      <w:r>
        <w:tab/>
        <w:t>Type: ACTStatusNotif</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177" w:name="_Toc97042650"/>
      <w:bookmarkStart w:id="8178" w:name="_Toc97045794"/>
      <w:bookmarkStart w:id="8179" w:name="_Toc97155539"/>
      <w:bookmarkStart w:id="8180" w:name="_Toc101521665"/>
      <w:bookmarkStart w:id="8181" w:name="_Toc138761946"/>
      <w:bookmarkStart w:id="8182" w:name="_Toc145708161"/>
      <w:bookmarkStart w:id="8183" w:name="_Toc160570666"/>
      <w:bookmarkStart w:id="8184" w:name="_Toc162008262"/>
      <w:bookmarkStart w:id="8185" w:name="_Toc185515930"/>
      <w:bookmarkStart w:id="8186" w:name="_Toc192873238"/>
      <w:bookmarkStart w:id="8187" w:name="_Toc200970951"/>
      <w:bookmarkStart w:id="8188" w:name="_Toc207722282"/>
      <w:bookmarkStart w:id="8189" w:name="_Toc209521145"/>
      <w:r>
        <w:t>8.</w:t>
      </w:r>
      <w:r w:rsidR="00180B18">
        <w:t>8</w:t>
      </w:r>
      <w:r>
        <w:rPr>
          <w:lang w:val="en-US"/>
        </w:rPr>
        <w:t>.6.3</w:t>
      </w:r>
      <w:r>
        <w:rPr>
          <w:lang w:val="en-US"/>
        </w:rPr>
        <w:tab/>
        <w:t>Simple data types and enumerations</w:t>
      </w:r>
      <w:bookmarkEnd w:id="8148"/>
      <w:bookmarkEnd w:id="8149"/>
      <w:bookmarkEnd w:id="8162"/>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7243C03D" w14:textId="5C65BBD4" w:rsidR="004B37D6" w:rsidRDefault="004B37D6" w:rsidP="004B37D6">
      <w:pPr>
        <w:pStyle w:val="Heading5"/>
      </w:pPr>
      <w:bookmarkStart w:id="8190" w:name="_Toc94194910"/>
      <w:bookmarkStart w:id="8191" w:name="_Toc97042651"/>
      <w:bookmarkStart w:id="8192" w:name="_Toc97045795"/>
      <w:bookmarkStart w:id="8193" w:name="_Toc97155540"/>
      <w:bookmarkStart w:id="8194" w:name="_Toc101521666"/>
      <w:bookmarkStart w:id="8195" w:name="_Toc138761947"/>
      <w:bookmarkStart w:id="8196" w:name="_Toc145708162"/>
      <w:bookmarkStart w:id="8197" w:name="_Toc160570667"/>
      <w:bookmarkStart w:id="8198" w:name="_Toc162008263"/>
      <w:bookmarkStart w:id="8199" w:name="_Toc185515931"/>
      <w:bookmarkStart w:id="8200" w:name="_Toc192873239"/>
      <w:bookmarkStart w:id="8201" w:name="_Toc200970952"/>
      <w:bookmarkStart w:id="8202" w:name="_Toc207722283"/>
      <w:bookmarkStart w:id="8203" w:name="_Toc209521146"/>
      <w:r>
        <w:t>8.</w:t>
      </w:r>
      <w:r w:rsidR="00180B18">
        <w:t>8</w:t>
      </w:r>
      <w:r>
        <w:t>.6.3.1</w:t>
      </w:r>
      <w:r>
        <w:tab/>
        <w:t>Introduction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204" w:name="_Toc94194911"/>
      <w:bookmarkStart w:id="8205" w:name="_Toc97042652"/>
      <w:bookmarkStart w:id="8206" w:name="_Toc97045796"/>
      <w:bookmarkStart w:id="8207" w:name="_Toc97155541"/>
      <w:bookmarkStart w:id="8208" w:name="_Toc101521667"/>
      <w:bookmarkStart w:id="8209" w:name="_Toc138761948"/>
      <w:bookmarkStart w:id="8210" w:name="_Toc145708163"/>
      <w:bookmarkStart w:id="8211" w:name="_Toc160570668"/>
      <w:bookmarkStart w:id="8212" w:name="_Toc162008264"/>
      <w:bookmarkStart w:id="8213" w:name="_Toc185515932"/>
      <w:bookmarkStart w:id="8214" w:name="_Toc192873240"/>
      <w:bookmarkStart w:id="8215" w:name="_Toc200970953"/>
      <w:bookmarkStart w:id="8216" w:name="_Toc207722284"/>
      <w:bookmarkStart w:id="8217" w:name="_Toc209521147"/>
      <w:r>
        <w:t>8.</w:t>
      </w:r>
      <w:r w:rsidR="00180B18">
        <w:t>8</w:t>
      </w:r>
      <w:r>
        <w:t>.6.3.2</w:t>
      </w:r>
      <w:r>
        <w:tab/>
        <w:t>Simple data types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218" w:name="_Toc510696643"/>
      <w:bookmarkStart w:id="8219" w:name="_Toc35971438"/>
      <w:bookmarkStart w:id="8220" w:name="_Toc94194916"/>
      <w:bookmarkStart w:id="8221" w:name="_Toc97042653"/>
      <w:bookmarkStart w:id="8222" w:name="_Toc97045797"/>
      <w:bookmarkStart w:id="8223" w:name="_Toc97155542"/>
      <w:bookmarkStart w:id="8224" w:name="_Toc101521668"/>
      <w:bookmarkStart w:id="8225" w:name="_Toc138761949"/>
      <w:bookmarkStart w:id="8226" w:name="_Toc145708164"/>
      <w:bookmarkStart w:id="8227" w:name="_Toc160570669"/>
      <w:bookmarkStart w:id="8228" w:name="_Toc162008265"/>
      <w:bookmarkStart w:id="8229" w:name="_Toc185515933"/>
      <w:bookmarkStart w:id="8230" w:name="_Toc192873241"/>
      <w:bookmarkStart w:id="8231" w:name="_Toc200970954"/>
      <w:bookmarkStart w:id="8232" w:name="_Toc207722285"/>
      <w:bookmarkStart w:id="8233" w:name="_Toc20952114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77B6C91C" w14:textId="77777777" w:rsidR="004B37D6" w:rsidRDefault="004B37D6" w:rsidP="004B37D6">
      <w:bookmarkStart w:id="8234" w:name="_Toc510696644"/>
      <w:bookmarkStart w:id="823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236" w:name="_Toc510696646"/>
      <w:bookmarkStart w:id="8237" w:name="_Toc35971441"/>
      <w:bookmarkStart w:id="8238" w:name="_Toc94194917"/>
      <w:bookmarkStart w:id="8239" w:name="_Toc97042654"/>
      <w:bookmarkStart w:id="8240" w:name="_Toc97045798"/>
      <w:bookmarkStart w:id="8241" w:name="_Toc97155543"/>
      <w:bookmarkStart w:id="8242" w:name="_Toc101521669"/>
      <w:bookmarkStart w:id="8243" w:name="_Toc138761950"/>
      <w:bookmarkStart w:id="8244" w:name="_Toc145708165"/>
      <w:bookmarkStart w:id="8245" w:name="_Toc160570670"/>
      <w:bookmarkStart w:id="8246" w:name="_Toc162008266"/>
      <w:bookmarkStart w:id="8247" w:name="_Toc185515934"/>
      <w:bookmarkStart w:id="8248" w:name="_Toc192873242"/>
      <w:bookmarkStart w:id="8249" w:name="_Toc200970955"/>
      <w:bookmarkStart w:id="8250" w:name="_Toc207722286"/>
      <w:bookmarkStart w:id="8251" w:name="_Toc209521149"/>
      <w:bookmarkEnd w:id="8234"/>
      <w:bookmarkEnd w:id="8235"/>
      <w:r>
        <w:t>8.</w:t>
      </w:r>
      <w:r w:rsidR="00180B18">
        <w:t>8</w:t>
      </w:r>
      <w:r>
        <w:t>.6.5</w:t>
      </w:r>
      <w:r>
        <w:tab/>
        <w:t>Binary data</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4701DE6" w14:textId="0B157895" w:rsidR="004B37D6" w:rsidRDefault="004B37D6" w:rsidP="004B37D6">
      <w:pPr>
        <w:pStyle w:val="Heading5"/>
      </w:pPr>
      <w:bookmarkStart w:id="8252" w:name="_Toc35971442"/>
      <w:bookmarkStart w:id="8253" w:name="_Toc94194918"/>
      <w:bookmarkStart w:id="8254" w:name="_Toc97042655"/>
      <w:bookmarkStart w:id="8255" w:name="_Toc97045799"/>
      <w:bookmarkStart w:id="8256" w:name="_Toc97155544"/>
      <w:bookmarkStart w:id="8257" w:name="_Toc101521670"/>
      <w:bookmarkStart w:id="8258" w:name="_Toc138761951"/>
      <w:bookmarkStart w:id="8259" w:name="_Toc145708166"/>
      <w:bookmarkStart w:id="8260" w:name="_Toc160570671"/>
      <w:bookmarkStart w:id="8261" w:name="_Toc162008267"/>
      <w:bookmarkStart w:id="8262" w:name="_Toc185515935"/>
      <w:bookmarkStart w:id="8263" w:name="_Toc192873243"/>
      <w:bookmarkStart w:id="8264" w:name="_Toc200970956"/>
      <w:bookmarkStart w:id="8265" w:name="_Toc207722287"/>
      <w:bookmarkStart w:id="8266" w:name="_Toc209521150"/>
      <w:r>
        <w:t>8.</w:t>
      </w:r>
      <w:r w:rsidR="00180B18">
        <w:t>8</w:t>
      </w:r>
      <w:r>
        <w:t>.6.5.1</w:t>
      </w:r>
      <w:r>
        <w:tab/>
        <w:t>Binary Data Types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267" w:name="_Toc97042656"/>
      <w:bookmarkStart w:id="8268" w:name="_Toc97045800"/>
      <w:bookmarkStart w:id="8269" w:name="_Toc97155545"/>
      <w:bookmarkStart w:id="8270" w:name="_Toc101521671"/>
      <w:bookmarkStart w:id="8271" w:name="_Toc138761952"/>
      <w:bookmarkStart w:id="8272" w:name="_Toc145708167"/>
      <w:bookmarkStart w:id="8273" w:name="_Toc160570672"/>
      <w:bookmarkStart w:id="8274" w:name="_Toc162008268"/>
      <w:bookmarkStart w:id="8275" w:name="_Toc185515936"/>
      <w:bookmarkStart w:id="8276" w:name="_Toc192873244"/>
      <w:bookmarkStart w:id="8277" w:name="_Toc200970957"/>
      <w:bookmarkStart w:id="8278" w:name="_Toc207722288"/>
      <w:bookmarkStart w:id="8279" w:name="_Toc209521151"/>
      <w:r>
        <w:t>8.</w:t>
      </w:r>
      <w:r w:rsidR="00180B18">
        <w:t>8</w:t>
      </w:r>
      <w:r>
        <w:t>.7</w:t>
      </w:r>
      <w:r>
        <w:tab/>
        <w:t>Error Handling</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89BCBBB" w14:textId="61BA8E0D" w:rsidR="004B37D6" w:rsidRDefault="004B37D6" w:rsidP="004B37D6">
      <w:pPr>
        <w:pStyle w:val="Heading4"/>
      </w:pPr>
      <w:bookmarkStart w:id="8280" w:name="_Toc35971444"/>
      <w:bookmarkStart w:id="8281" w:name="_Toc94194920"/>
      <w:bookmarkStart w:id="8282" w:name="_Toc97042657"/>
      <w:bookmarkStart w:id="8283" w:name="_Toc97045801"/>
      <w:bookmarkStart w:id="8284" w:name="_Toc97155546"/>
      <w:bookmarkStart w:id="8285" w:name="_Toc101521672"/>
      <w:bookmarkStart w:id="8286" w:name="_Toc138761953"/>
      <w:bookmarkStart w:id="8287" w:name="_Toc145708168"/>
      <w:bookmarkStart w:id="8288" w:name="_Toc160570673"/>
      <w:bookmarkStart w:id="8289" w:name="_Toc162008269"/>
      <w:bookmarkStart w:id="8290" w:name="_Toc185515937"/>
      <w:bookmarkStart w:id="8291" w:name="_Toc192873245"/>
      <w:bookmarkStart w:id="8292" w:name="_Toc200970958"/>
      <w:bookmarkStart w:id="8293" w:name="_Toc207722289"/>
      <w:bookmarkStart w:id="8294" w:name="_Toc209521152"/>
      <w:r>
        <w:t>8.</w:t>
      </w:r>
      <w:r w:rsidR="00180B18">
        <w:t>8</w:t>
      </w:r>
      <w:r>
        <w:t>.7.1</w:t>
      </w:r>
      <w: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295" w:name="_Toc35971445"/>
      <w:bookmarkStart w:id="8296" w:name="_Toc94194921"/>
      <w:bookmarkStart w:id="8297" w:name="_Toc97042658"/>
      <w:bookmarkStart w:id="8298" w:name="_Toc97045802"/>
      <w:bookmarkStart w:id="8299" w:name="_Toc97155547"/>
      <w:bookmarkStart w:id="8300" w:name="_Toc101521673"/>
      <w:bookmarkStart w:id="8301" w:name="_Toc138761954"/>
      <w:bookmarkStart w:id="8302" w:name="_Toc145708169"/>
      <w:bookmarkStart w:id="8303" w:name="_Toc160570674"/>
      <w:bookmarkStart w:id="8304" w:name="_Toc162008270"/>
      <w:bookmarkStart w:id="8305" w:name="_Toc185515938"/>
      <w:bookmarkStart w:id="8306" w:name="_Toc192873246"/>
      <w:bookmarkStart w:id="8307" w:name="_Toc200970959"/>
      <w:bookmarkStart w:id="8308" w:name="_Toc207722290"/>
      <w:bookmarkStart w:id="8309" w:name="_Toc209521153"/>
      <w:r>
        <w:t>8.</w:t>
      </w:r>
      <w:r w:rsidR="00180B18">
        <w:t>8</w:t>
      </w:r>
      <w:r>
        <w:t>.7.2</w:t>
      </w:r>
      <w:r>
        <w:tab/>
        <w:t>Protocol Errors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310" w:name="_Toc35971446"/>
      <w:bookmarkStart w:id="8311" w:name="_Toc94194922"/>
      <w:bookmarkStart w:id="8312" w:name="_Toc97042659"/>
      <w:bookmarkStart w:id="8313" w:name="_Toc97045803"/>
      <w:bookmarkStart w:id="8314" w:name="_Toc97155548"/>
      <w:bookmarkStart w:id="8315" w:name="_Toc101521674"/>
      <w:bookmarkStart w:id="8316" w:name="_Toc138761955"/>
      <w:bookmarkStart w:id="8317" w:name="_Toc145708170"/>
      <w:bookmarkStart w:id="8318" w:name="_Toc160570675"/>
      <w:bookmarkStart w:id="8319" w:name="_Toc162008271"/>
      <w:bookmarkStart w:id="8320" w:name="_Toc185515939"/>
      <w:bookmarkStart w:id="8321" w:name="_Toc192873247"/>
      <w:bookmarkStart w:id="8322" w:name="_Toc200970960"/>
      <w:bookmarkStart w:id="8323" w:name="_Toc207722291"/>
      <w:bookmarkStart w:id="8324" w:name="_Toc209521154"/>
      <w:r>
        <w:t>8.</w:t>
      </w:r>
      <w:r w:rsidR="00180B18">
        <w:t>8</w:t>
      </w:r>
      <w:r>
        <w:t>.7.3</w:t>
      </w:r>
      <w:r>
        <w:tab/>
        <w:t>Application Errors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325" w:name="_Toc97042660"/>
      <w:bookmarkStart w:id="8326" w:name="_Toc97045804"/>
      <w:bookmarkStart w:id="8327" w:name="_Toc97155549"/>
      <w:bookmarkStart w:id="8328" w:name="_Toc101521675"/>
      <w:bookmarkStart w:id="8329" w:name="_Toc138761956"/>
      <w:bookmarkStart w:id="8330" w:name="_Toc145708171"/>
      <w:bookmarkStart w:id="8331" w:name="_Toc160570676"/>
      <w:bookmarkStart w:id="8332" w:name="_Toc162008272"/>
      <w:bookmarkStart w:id="8333" w:name="_Toc185515940"/>
      <w:bookmarkStart w:id="8334" w:name="_Toc192873248"/>
      <w:bookmarkStart w:id="8335" w:name="_Toc200970961"/>
      <w:bookmarkStart w:id="8336" w:name="_Toc207722292"/>
      <w:bookmarkStart w:id="8337" w:name="_Toc209521155"/>
      <w:r>
        <w:t>8.</w:t>
      </w:r>
      <w:r w:rsidR="00180B18">
        <w:t>8</w:t>
      </w:r>
      <w:r>
        <w:t>.8</w:t>
      </w:r>
      <w:r>
        <w:tab/>
        <w:t>Feature negotiation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338" w:name="_Toc97042661"/>
      <w:bookmarkStart w:id="8339" w:name="_Toc97045805"/>
      <w:bookmarkStart w:id="8340" w:name="_Toc97155550"/>
      <w:bookmarkStart w:id="8341" w:name="_Toc101521676"/>
      <w:bookmarkStart w:id="8342" w:name="_Toc138761957"/>
      <w:bookmarkStart w:id="8343" w:name="_Toc145708172"/>
      <w:bookmarkStart w:id="8344" w:name="_Toc160570677"/>
      <w:bookmarkStart w:id="8345" w:name="_Toc162008273"/>
      <w:bookmarkStart w:id="8346" w:name="_Toc185515941"/>
      <w:bookmarkStart w:id="8347" w:name="_Toc192873249"/>
      <w:bookmarkStart w:id="8348" w:name="_Toc200970962"/>
      <w:bookmarkStart w:id="8349" w:name="_Toc207722293"/>
      <w:bookmarkStart w:id="8350" w:name="_Toc209521156"/>
      <w:r>
        <w:t>8.</w:t>
      </w:r>
      <w:r w:rsidR="009A6F55">
        <w:t>9</w:t>
      </w:r>
      <w:r>
        <w:tab/>
      </w:r>
      <w:r w:rsidRPr="00310802">
        <w:t>Eees_ACRStatusUpdate</w:t>
      </w:r>
      <w:r>
        <w:t xml:space="preserve"> API</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605538DB" w14:textId="322928C9" w:rsidR="00D732EB" w:rsidRDefault="00D732EB" w:rsidP="00D732EB">
      <w:pPr>
        <w:pStyle w:val="Heading3"/>
      </w:pPr>
      <w:bookmarkStart w:id="8351" w:name="_Toc97042662"/>
      <w:bookmarkStart w:id="8352" w:name="_Toc97045806"/>
      <w:bookmarkStart w:id="8353" w:name="_Toc97155551"/>
      <w:bookmarkStart w:id="8354" w:name="_Toc101521677"/>
      <w:bookmarkStart w:id="8355" w:name="_Toc138761958"/>
      <w:bookmarkStart w:id="8356" w:name="_Toc145708173"/>
      <w:bookmarkStart w:id="8357" w:name="_Toc160570678"/>
      <w:bookmarkStart w:id="8358" w:name="_Toc162008274"/>
      <w:bookmarkStart w:id="8359" w:name="_Toc185515942"/>
      <w:bookmarkStart w:id="8360" w:name="_Toc192873250"/>
      <w:bookmarkStart w:id="8361" w:name="_Toc200970963"/>
      <w:bookmarkStart w:id="8362" w:name="_Toc207722294"/>
      <w:bookmarkStart w:id="8363" w:name="_Toc209521157"/>
      <w:r>
        <w:t>8.</w:t>
      </w:r>
      <w:r w:rsidR="009A6F55">
        <w:t>9</w:t>
      </w:r>
      <w:r>
        <w:t>.1</w:t>
      </w:r>
      <w:r>
        <w:tab/>
        <w:t>Introduction</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8364" w:name="_Toc35971392"/>
      <w:bookmarkStart w:id="8365" w:name="_Toc94194873"/>
      <w:bookmarkStart w:id="8366" w:name="_Toc97042663"/>
      <w:bookmarkStart w:id="8367" w:name="_Toc97045807"/>
      <w:bookmarkStart w:id="8368" w:name="_Toc97155552"/>
      <w:bookmarkStart w:id="8369" w:name="_Toc101521678"/>
      <w:bookmarkStart w:id="8370" w:name="_Toc138761959"/>
      <w:bookmarkStart w:id="8371" w:name="_Toc145708174"/>
      <w:bookmarkStart w:id="8372" w:name="_Toc160570679"/>
      <w:bookmarkStart w:id="8373" w:name="_Toc162008275"/>
      <w:bookmarkStart w:id="8374" w:name="_Toc185515943"/>
      <w:bookmarkStart w:id="8375" w:name="_Toc192873251"/>
      <w:bookmarkStart w:id="8376" w:name="_Toc200970964"/>
      <w:bookmarkStart w:id="8377" w:name="_Toc207722295"/>
      <w:bookmarkStart w:id="8378" w:name="_Toc209521158"/>
      <w:r>
        <w:t>8.</w:t>
      </w:r>
      <w:r w:rsidR="009A6F55">
        <w:t>9</w:t>
      </w:r>
      <w:r>
        <w:t>.2</w:t>
      </w:r>
      <w:r>
        <w:tab/>
        <w:t>Usage of HTTP</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8379" w:name="_Toc97042664"/>
      <w:bookmarkStart w:id="8380" w:name="_Toc97045808"/>
      <w:bookmarkStart w:id="8381" w:name="_Toc97155553"/>
      <w:bookmarkStart w:id="8382" w:name="_Toc101521679"/>
      <w:bookmarkStart w:id="8383" w:name="_Toc138761960"/>
      <w:bookmarkStart w:id="8384" w:name="_Toc145708175"/>
      <w:bookmarkStart w:id="8385" w:name="_Toc160570680"/>
      <w:bookmarkStart w:id="8386" w:name="_Toc162008276"/>
      <w:bookmarkStart w:id="8387" w:name="_Toc185515944"/>
      <w:bookmarkStart w:id="8388" w:name="_Toc192873252"/>
      <w:bookmarkStart w:id="8389" w:name="_Toc200970965"/>
      <w:bookmarkStart w:id="8390" w:name="_Toc207722296"/>
      <w:bookmarkStart w:id="8391" w:name="_Toc209521159"/>
      <w:r>
        <w:t>8.</w:t>
      </w:r>
      <w:r w:rsidR="009A6F55">
        <w:t>9</w:t>
      </w:r>
      <w:r>
        <w:t>.3</w:t>
      </w:r>
      <w:r>
        <w:tab/>
        <w:t>Resources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8392" w:name="_Toc94194875"/>
      <w:bookmarkStart w:id="8393" w:name="_Toc97042665"/>
      <w:bookmarkStart w:id="8394" w:name="_Toc97045809"/>
      <w:bookmarkStart w:id="8395" w:name="_Toc97155554"/>
      <w:bookmarkStart w:id="8396" w:name="_Toc101521680"/>
      <w:bookmarkStart w:id="8397" w:name="_Toc138761961"/>
      <w:bookmarkStart w:id="8398" w:name="_Toc145708176"/>
      <w:bookmarkStart w:id="8399" w:name="_Toc160570681"/>
      <w:bookmarkStart w:id="8400" w:name="_Toc162008277"/>
      <w:bookmarkStart w:id="8401" w:name="_Toc185515945"/>
      <w:bookmarkStart w:id="8402" w:name="_Toc192873253"/>
      <w:bookmarkStart w:id="8403" w:name="_Toc200970966"/>
      <w:bookmarkStart w:id="8404" w:name="_Toc207722297"/>
      <w:bookmarkStart w:id="8405" w:name="_Toc209521160"/>
      <w:r>
        <w:t>8.</w:t>
      </w:r>
      <w:r w:rsidR="009A6F55">
        <w:t>9</w:t>
      </w:r>
      <w:r>
        <w:t>.4</w:t>
      </w:r>
      <w:r>
        <w:tab/>
        <w:t>Custom Operations without associated resources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D42972D" w14:textId="415F0957" w:rsidR="002C48AF" w:rsidRDefault="002C48AF" w:rsidP="002C48AF">
      <w:pPr>
        <w:pStyle w:val="Heading4"/>
      </w:pPr>
      <w:bookmarkStart w:id="8406" w:name="_Toc97042666"/>
      <w:bookmarkStart w:id="8407" w:name="_Toc97045810"/>
      <w:bookmarkStart w:id="8408" w:name="_Toc97155555"/>
      <w:bookmarkStart w:id="8409" w:name="_Toc101521681"/>
      <w:bookmarkStart w:id="8410" w:name="_Toc138761962"/>
      <w:bookmarkStart w:id="8411" w:name="_Toc145708177"/>
      <w:bookmarkStart w:id="8412" w:name="_Toc160570682"/>
      <w:bookmarkStart w:id="8413" w:name="_Toc162008278"/>
      <w:bookmarkStart w:id="8414" w:name="_Toc185515946"/>
      <w:bookmarkStart w:id="8415" w:name="_Toc192873254"/>
      <w:bookmarkStart w:id="8416" w:name="_Toc200970967"/>
      <w:bookmarkStart w:id="8417" w:name="_Toc207722298"/>
      <w:bookmarkStart w:id="8418" w:name="_Toc209521161"/>
      <w:r>
        <w:t>8.</w:t>
      </w:r>
      <w:r w:rsidR="009A6F55">
        <w:t>9</w:t>
      </w:r>
      <w:r>
        <w:t>.4.1</w:t>
      </w:r>
      <w:r>
        <w:tab/>
        <w:t>Overview</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7.6pt;height:138.25pt" o:ole="">
            <v:imagedata r:id="rId33" o:title=""/>
          </v:shape>
          <o:OLEObject Type="Embed" ProgID="Visio.Drawing.15" ShapeID="_x0000_i1036" DrawAspect="Content" ObjectID="_182013273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8419" w:name="_Toc97042667"/>
      <w:bookmarkStart w:id="8420" w:name="_Toc97045811"/>
      <w:bookmarkStart w:id="8421" w:name="_Toc97155556"/>
      <w:bookmarkStart w:id="8422" w:name="_Toc101521682"/>
      <w:bookmarkStart w:id="8423" w:name="_Toc138761963"/>
      <w:bookmarkStart w:id="8424" w:name="_Toc145708178"/>
      <w:bookmarkStart w:id="8425" w:name="_Toc160570683"/>
      <w:bookmarkStart w:id="8426" w:name="_Toc162008279"/>
      <w:bookmarkStart w:id="8427" w:name="_Toc185515947"/>
      <w:bookmarkStart w:id="8428" w:name="_Toc192873255"/>
      <w:bookmarkStart w:id="8429" w:name="_Toc200970968"/>
      <w:bookmarkStart w:id="8430" w:name="_Toc207722299"/>
      <w:bookmarkStart w:id="8431" w:name="_Toc209521162"/>
      <w:r>
        <w:lastRenderedPageBreak/>
        <w:t>8.</w:t>
      </w:r>
      <w:r w:rsidR="009A6F55">
        <w:t>9</w:t>
      </w:r>
      <w:r>
        <w:t>.4.2</w:t>
      </w:r>
      <w:r>
        <w:tab/>
        <w:t>Operation: Request</w:t>
      </w:r>
      <w:r>
        <w:rPr>
          <w:rFonts w:cs="Courier New"/>
          <w:szCs w:val="16"/>
        </w:rPr>
        <w:t>ACRUpdate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CBD7E87" w14:textId="46942108" w:rsidR="002C48AF" w:rsidRDefault="002C48AF" w:rsidP="002C48AF">
      <w:pPr>
        <w:pStyle w:val="Heading5"/>
      </w:pPr>
      <w:bookmarkStart w:id="8432" w:name="_Toc97042668"/>
      <w:bookmarkStart w:id="8433" w:name="_Toc97045812"/>
      <w:bookmarkStart w:id="8434" w:name="_Toc97155557"/>
      <w:bookmarkStart w:id="8435" w:name="_Toc101521683"/>
      <w:bookmarkStart w:id="8436" w:name="_Toc138761964"/>
      <w:bookmarkStart w:id="8437" w:name="_Toc145708179"/>
      <w:bookmarkStart w:id="8438" w:name="_Toc160570684"/>
      <w:bookmarkStart w:id="8439" w:name="_Toc162008280"/>
      <w:bookmarkStart w:id="8440" w:name="_Toc185515948"/>
      <w:bookmarkStart w:id="8441" w:name="_Toc192873256"/>
      <w:bookmarkStart w:id="8442" w:name="_Toc200970969"/>
      <w:bookmarkStart w:id="8443" w:name="_Toc207722300"/>
      <w:bookmarkStart w:id="8444" w:name="_Toc209521163"/>
      <w:r>
        <w:t>8.</w:t>
      </w:r>
      <w:r w:rsidR="009A6F55">
        <w:t>9</w:t>
      </w:r>
      <w:r>
        <w:t>.4.2.1</w:t>
      </w:r>
      <w:r>
        <w:tab/>
        <w:t>Description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8445" w:name="_Toc97042669"/>
      <w:bookmarkStart w:id="8446" w:name="_Toc97045813"/>
      <w:bookmarkStart w:id="8447" w:name="_Toc97155558"/>
      <w:bookmarkStart w:id="8448" w:name="_Toc101521684"/>
      <w:bookmarkStart w:id="8449" w:name="_Toc138761965"/>
      <w:bookmarkStart w:id="8450" w:name="_Toc145708180"/>
      <w:bookmarkStart w:id="8451" w:name="_Toc160570685"/>
      <w:bookmarkStart w:id="8452" w:name="_Toc162008281"/>
      <w:bookmarkStart w:id="8453" w:name="_Toc185515949"/>
      <w:bookmarkStart w:id="8454" w:name="_Toc192873257"/>
      <w:bookmarkStart w:id="8455" w:name="_Toc200970970"/>
      <w:bookmarkStart w:id="8456" w:name="_Toc207722301"/>
      <w:bookmarkStart w:id="8457" w:name="_Toc209521164"/>
      <w:r>
        <w:t>8.</w:t>
      </w:r>
      <w:r w:rsidR="009A6F55">
        <w:t>9</w:t>
      </w:r>
      <w:r>
        <w:t>.4.2.2</w:t>
      </w:r>
      <w:r>
        <w:tab/>
        <w:t>Operation Definition</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8458" w:name="_Toc97042670"/>
      <w:bookmarkStart w:id="8459" w:name="_Toc97045814"/>
      <w:bookmarkStart w:id="8460" w:name="_Toc97155559"/>
      <w:bookmarkStart w:id="8461" w:name="_Toc101521685"/>
      <w:bookmarkStart w:id="8462" w:name="_Toc138761966"/>
      <w:bookmarkStart w:id="8463" w:name="_Toc145708181"/>
      <w:bookmarkStart w:id="8464" w:name="_Toc160570686"/>
      <w:bookmarkStart w:id="8465" w:name="_Toc162008282"/>
      <w:bookmarkStart w:id="8466" w:name="_Toc185515950"/>
      <w:bookmarkStart w:id="8467" w:name="_Toc192873258"/>
      <w:bookmarkStart w:id="8468" w:name="_Toc200970971"/>
      <w:bookmarkStart w:id="8469" w:name="_Toc207722302"/>
      <w:bookmarkStart w:id="8470" w:name="_Toc209521165"/>
      <w:r>
        <w:t>8.</w:t>
      </w:r>
      <w:r w:rsidR="009A6F55">
        <w:t>9</w:t>
      </w:r>
      <w:r>
        <w:t>.5</w:t>
      </w:r>
      <w:r>
        <w:tab/>
        <w:t>Notifications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8471" w:name="_Toc97042671"/>
      <w:bookmarkStart w:id="8472" w:name="_Toc97045815"/>
      <w:bookmarkStart w:id="8473" w:name="_Toc97155560"/>
      <w:bookmarkStart w:id="8474" w:name="_Toc101521686"/>
      <w:bookmarkStart w:id="8475" w:name="_Toc138761967"/>
      <w:bookmarkStart w:id="8476" w:name="_Toc145708182"/>
      <w:bookmarkStart w:id="8477" w:name="_Toc160570687"/>
      <w:bookmarkStart w:id="8478" w:name="_Toc162008283"/>
      <w:bookmarkStart w:id="8479" w:name="_Toc185515951"/>
      <w:bookmarkStart w:id="8480" w:name="_Toc192873259"/>
      <w:bookmarkStart w:id="8481" w:name="_Toc200970972"/>
      <w:bookmarkStart w:id="8482" w:name="_Toc207722303"/>
      <w:bookmarkStart w:id="8483" w:name="_Toc209521166"/>
      <w:r>
        <w:lastRenderedPageBreak/>
        <w:t>8.</w:t>
      </w:r>
      <w:r w:rsidR="009A6F55">
        <w:t>9</w:t>
      </w:r>
      <w:r>
        <w:t>.6</w:t>
      </w:r>
      <w:r>
        <w:tab/>
        <w:t>Data Model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660A2668" w14:textId="58670620" w:rsidR="00F72222" w:rsidRDefault="00F72222" w:rsidP="00F72222">
      <w:pPr>
        <w:pStyle w:val="Heading4"/>
      </w:pPr>
      <w:bookmarkStart w:id="8484" w:name="_Toc97042672"/>
      <w:bookmarkStart w:id="8485" w:name="_Toc97045816"/>
      <w:bookmarkStart w:id="8486" w:name="_Toc97155561"/>
      <w:bookmarkStart w:id="8487" w:name="_Toc101521687"/>
      <w:bookmarkStart w:id="8488" w:name="_Toc138761968"/>
      <w:bookmarkStart w:id="8489" w:name="_Toc145708183"/>
      <w:bookmarkStart w:id="8490" w:name="_Toc160570688"/>
      <w:bookmarkStart w:id="8491" w:name="_Toc162008284"/>
      <w:bookmarkStart w:id="8492" w:name="_Toc185515952"/>
      <w:bookmarkStart w:id="8493" w:name="_Toc192873260"/>
      <w:bookmarkStart w:id="8494" w:name="_Toc200970973"/>
      <w:bookmarkStart w:id="8495" w:name="_Toc207722304"/>
      <w:bookmarkStart w:id="8496" w:name="_Toc209521167"/>
      <w:r>
        <w:t>8.</w:t>
      </w:r>
      <w:r w:rsidR="009A6F55">
        <w:t>9</w:t>
      </w:r>
      <w:r>
        <w:t>.6.1</w:t>
      </w:r>
      <w:r>
        <w:tab/>
        <w:t>General</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8497" w:name="_Toc97042673"/>
      <w:bookmarkStart w:id="8498" w:name="_Toc97045817"/>
      <w:bookmarkStart w:id="8499" w:name="_Toc97155562"/>
      <w:bookmarkStart w:id="8500" w:name="_Toc101521688"/>
      <w:bookmarkStart w:id="8501" w:name="_Toc138761969"/>
      <w:bookmarkStart w:id="8502" w:name="_Toc145708184"/>
      <w:bookmarkStart w:id="8503" w:name="_Toc160570689"/>
      <w:bookmarkStart w:id="8504" w:name="_Toc162008285"/>
      <w:bookmarkStart w:id="8505" w:name="_Toc185515953"/>
      <w:bookmarkStart w:id="8506" w:name="_Toc192873261"/>
      <w:bookmarkStart w:id="8507" w:name="_Toc200970974"/>
      <w:bookmarkStart w:id="8508" w:name="_Toc207722305"/>
      <w:bookmarkStart w:id="8509" w:name="_Toc209521168"/>
      <w:r>
        <w:t>8.</w:t>
      </w:r>
      <w:r w:rsidR="009A6F55">
        <w:t>9</w:t>
      </w:r>
      <w:r>
        <w:rPr>
          <w:lang w:val="en-US"/>
        </w:rPr>
        <w:t>.6.2</w:t>
      </w:r>
      <w:r>
        <w:rPr>
          <w:lang w:val="en-US"/>
        </w:rPr>
        <w:tab/>
        <w:t>Structured data types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3A057503" w14:textId="674D4936" w:rsidR="00F72222" w:rsidRDefault="00F72222" w:rsidP="00F72222">
      <w:pPr>
        <w:pStyle w:val="Heading5"/>
      </w:pPr>
      <w:bookmarkStart w:id="8510" w:name="_Toc97042674"/>
      <w:bookmarkStart w:id="8511" w:name="_Toc97045818"/>
      <w:bookmarkStart w:id="8512" w:name="_Toc97155563"/>
      <w:bookmarkStart w:id="8513" w:name="_Toc101521689"/>
      <w:bookmarkStart w:id="8514" w:name="_Toc138761970"/>
      <w:bookmarkStart w:id="8515" w:name="_Toc145708185"/>
      <w:bookmarkStart w:id="8516" w:name="_Toc160570690"/>
      <w:bookmarkStart w:id="8517" w:name="_Toc162008286"/>
      <w:bookmarkStart w:id="8518" w:name="_Toc185515954"/>
      <w:bookmarkStart w:id="8519" w:name="_Toc192873262"/>
      <w:bookmarkStart w:id="8520" w:name="_Toc200970975"/>
      <w:bookmarkStart w:id="8521" w:name="_Toc207722306"/>
      <w:bookmarkStart w:id="8522" w:name="_Toc209521169"/>
      <w:r>
        <w:t>8.</w:t>
      </w:r>
      <w:r w:rsidR="009A6F55">
        <w:t>9</w:t>
      </w:r>
      <w:r>
        <w:t>.6.2.1</w:t>
      </w:r>
      <w:r>
        <w:tab/>
        <w:t>Introduction</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8523" w:name="_Toc97042675"/>
      <w:bookmarkStart w:id="8524" w:name="_Toc97045819"/>
      <w:bookmarkStart w:id="8525" w:name="_Toc97155564"/>
      <w:bookmarkStart w:id="8526" w:name="_Toc101521690"/>
      <w:bookmarkStart w:id="8527" w:name="_Toc138761971"/>
      <w:bookmarkStart w:id="8528" w:name="_Toc145708186"/>
      <w:bookmarkStart w:id="8529" w:name="_Toc160570691"/>
      <w:bookmarkStart w:id="8530" w:name="_Toc162008287"/>
      <w:bookmarkStart w:id="8531" w:name="_Toc185515955"/>
      <w:bookmarkStart w:id="8532" w:name="_Toc192873263"/>
      <w:bookmarkStart w:id="8533" w:name="_Toc200970976"/>
      <w:bookmarkStart w:id="8534" w:name="_Toc207722307"/>
      <w:bookmarkStart w:id="8535" w:name="_Toc209521170"/>
      <w:r>
        <w:lastRenderedPageBreak/>
        <w:t>8.</w:t>
      </w:r>
      <w:r w:rsidR="009A6F55">
        <w:t>9</w:t>
      </w:r>
      <w:r>
        <w:t>.6.2.2</w:t>
      </w:r>
      <w:r>
        <w:tab/>
        <w:t>Type: ACRUpdateData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8536" w:name="_Toc97042676"/>
      <w:bookmarkStart w:id="8537" w:name="_Toc97045820"/>
      <w:bookmarkStart w:id="8538" w:name="_Toc97155565"/>
      <w:bookmarkStart w:id="8539" w:name="_Toc101521691"/>
      <w:bookmarkStart w:id="8540" w:name="_Toc138761972"/>
      <w:bookmarkStart w:id="8541" w:name="_Toc145708187"/>
      <w:bookmarkStart w:id="8542" w:name="_Toc160570692"/>
      <w:bookmarkStart w:id="8543" w:name="_Toc162008288"/>
      <w:bookmarkStart w:id="8544" w:name="_Toc185515956"/>
      <w:bookmarkStart w:id="8545" w:name="_Toc192873264"/>
      <w:bookmarkStart w:id="8546" w:name="_Toc200970977"/>
      <w:bookmarkStart w:id="8547" w:name="_Toc207722308"/>
      <w:bookmarkStart w:id="8548" w:name="_Toc209521171"/>
      <w:r>
        <w:t>8.</w:t>
      </w:r>
      <w:r w:rsidR="009A6F55">
        <w:t>9</w:t>
      </w:r>
      <w:r>
        <w:t>.6.2.3</w:t>
      </w:r>
      <w:r>
        <w:tab/>
        <w:t>Type: ACRDataStatus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8549" w:name="_Toc101521692"/>
      <w:bookmarkStart w:id="8550" w:name="_Toc138761973"/>
      <w:bookmarkStart w:id="8551" w:name="_Toc145708188"/>
      <w:bookmarkStart w:id="8552" w:name="_Toc160570693"/>
      <w:bookmarkStart w:id="8553" w:name="_Toc162008289"/>
      <w:bookmarkStart w:id="8554" w:name="_Toc185515957"/>
      <w:bookmarkStart w:id="8555" w:name="_Toc192873265"/>
      <w:bookmarkStart w:id="8556" w:name="_Toc200970978"/>
      <w:bookmarkStart w:id="8557" w:name="_Toc207722309"/>
      <w:bookmarkStart w:id="8558" w:name="_Toc209521172"/>
      <w:r>
        <w:lastRenderedPageBreak/>
        <w:t>8.</w:t>
      </w:r>
      <w:r w:rsidR="009A6F55">
        <w:t>9</w:t>
      </w:r>
      <w:r>
        <w:t>.6.2.4</w:t>
      </w:r>
      <w:r>
        <w:tab/>
        <w:t>Type: ACTResultInfo</w:t>
      </w:r>
      <w:bookmarkEnd w:id="8549"/>
      <w:bookmarkEnd w:id="8550"/>
      <w:bookmarkEnd w:id="8551"/>
      <w:bookmarkEnd w:id="8552"/>
      <w:bookmarkEnd w:id="8553"/>
      <w:bookmarkEnd w:id="8554"/>
      <w:bookmarkEnd w:id="8555"/>
      <w:bookmarkEnd w:id="8556"/>
      <w:bookmarkEnd w:id="8557"/>
      <w:bookmarkEnd w:id="855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8559" w:name="_Toc185515958"/>
      <w:bookmarkStart w:id="8560" w:name="_Toc192873266"/>
      <w:bookmarkStart w:id="8561" w:name="_Toc200970979"/>
      <w:bookmarkStart w:id="8562" w:name="_Toc207722310"/>
      <w:bookmarkStart w:id="8563" w:name="_Toc209521173"/>
      <w:r w:rsidRPr="003418D4">
        <w:t>8.9.6.2.5</w:t>
      </w:r>
      <w:r>
        <w:tab/>
        <w:t>Type: AppGroupInfo</w:t>
      </w:r>
      <w:bookmarkEnd w:id="8559"/>
      <w:bookmarkEnd w:id="8560"/>
      <w:bookmarkEnd w:id="8561"/>
      <w:bookmarkEnd w:id="8562"/>
      <w:bookmarkEnd w:id="856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8564" w:name="_Toc97042677"/>
      <w:bookmarkStart w:id="8565" w:name="_Toc97045821"/>
      <w:bookmarkStart w:id="8566" w:name="_Toc97155566"/>
      <w:bookmarkStart w:id="8567" w:name="_Toc101521693"/>
      <w:bookmarkStart w:id="8568" w:name="_Toc138761974"/>
      <w:bookmarkStart w:id="8569" w:name="_Toc145708189"/>
      <w:bookmarkStart w:id="8570" w:name="_Toc160570694"/>
      <w:bookmarkStart w:id="8571" w:name="_Toc162008290"/>
      <w:bookmarkStart w:id="8572" w:name="_Toc185515959"/>
      <w:bookmarkStart w:id="8573" w:name="_Toc192873267"/>
      <w:bookmarkStart w:id="8574" w:name="_Toc200970980"/>
      <w:bookmarkStart w:id="8575" w:name="_Toc207722311"/>
      <w:bookmarkStart w:id="8576" w:name="_Toc209521174"/>
      <w:r>
        <w:t>8.</w:t>
      </w:r>
      <w:r w:rsidR="009A6F55">
        <w:t>9</w:t>
      </w:r>
      <w:r>
        <w:rPr>
          <w:lang w:val="en-US"/>
        </w:rPr>
        <w:t>.6.3</w:t>
      </w:r>
      <w:r>
        <w:rPr>
          <w:lang w:val="en-US"/>
        </w:rPr>
        <w:tab/>
        <w:t>Simple data types and enumerations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9301A56" w14:textId="2EC8CD9B" w:rsidR="00F72222" w:rsidRDefault="00F72222" w:rsidP="00F72222">
      <w:pPr>
        <w:pStyle w:val="Heading5"/>
      </w:pPr>
      <w:bookmarkStart w:id="8577" w:name="_Toc97042678"/>
      <w:bookmarkStart w:id="8578" w:name="_Toc97045822"/>
      <w:bookmarkStart w:id="8579" w:name="_Toc97155567"/>
      <w:bookmarkStart w:id="8580" w:name="_Toc101521694"/>
      <w:bookmarkStart w:id="8581" w:name="_Toc138761975"/>
      <w:bookmarkStart w:id="8582" w:name="_Toc145708190"/>
      <w:bookmarkStart w:id="8583" w:name="_Toc160570695"/>
      <w:bookmarkStart w:id="8584" w:name="_Toc162008291"/>
      <w:bookmarkStart w:id="8585" w:name="_Toc185515960"/>
      <w:bookmarkStart w:id="8586" w:name="_Toc192873268"/>
      <w:bookmarkStart w:id="8587" w:name="_Toc200970981"/>
      <w:bookmarkStart w:id="8588" w:name="_Toc207722312"/>
      <w:bookmarkStart w:id="8589" w:name="_Toc209521175"/>
      <w:r>
        <w:t>8.</w:t>
      </w:r>
      <w:r w:rsidR="009A6F55">
        <w:t>9</w:t>
      </w:r>
      <w:r>
        <w:t>.6.3.1</w:t>
      </w:r>
      <w:r>
        <w:tab/>
        <w:t>Introduction</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8590" w:name="_Toc97042679"/>
      <w:bookmarkStart w:id="8591" w:name="_Toc97045823"/>
      <w:bookmarkStart w:id="8592" w:name="_Toc97155568"/>
      <w:bookmarkStart w:id="8593" w:name="_Toc101521695"/>
      <w:bookmarkStart w:id="8594" w:name="_Toc138761976"/>
      <w:bookmarkStart w:id="8595" w:name="_Toc145708191"/>
      <w:bookmarkStart w:id="8596" w:name="_Toc160570696"/>
      <w:bookmarkStart w:id="8597" w:name="_Toc162008292"/>
      <w:bookmarkStart w:id="8598" w:name="_Toc185515961"/>
      <w:bookmarkStart w:id="8599" w:name="_Toc192873269"/>
      <w:bookmarkStart w:id="8600" w:name="_Toc200970982"/>
      <w:bookmarkStart w:id="8601" w:name="_Toc207722313"/>
      <w:bookmarkStart w:id="8602" w:name="_Toc209521176"/>
      <w:r>
        <w:t>8.</w:t>
      </w:r>
      <w:r w:rsidR="009A6F55">
        <w:t>9</w:t>
      </w:r>
      <w:r>
        <w:t>.6.3.2</w:t>
      </w:r>
      <w:r>
        <w:tab/>
        <w:t>Simple data types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8603" w:name="_Toc94194912"/>
      <w:bookmarkStart w:id="8604" w:name="_Toc97042680"/>
      <w:bookmarkStart w:id="8605" w:name="_Toc97045824"/>
      <w:bookmarkStart w:id="8606" w:name="_Toc97155569"/>
      <w:bookmarkStart w:id="8607" w:name="_Toc101521696"/>
      <w:bookmarkStart w:id="8608" w:name="_Toc138761977"/>
      <w:bookmarkStart w:id="8609" w:name="_Toc145708192"/>
      <w:bookmarkStart w:id="8610" w:name="_Toc160570697"/>
      <w:bookmarkStart w:id="8611" w:name="_Toc162008293"/>
      <w:bookmarkStart w:id="8612" w:name="_Toc185515962"/>
      <w:bookmarkStart w:id="8613" w:name="_Toc192873270"/>
      <w:bookmarkStart w:id="8614" w:name="_Toc200970983"/>
      <w:bookmarkStart w:id="8615" w:name="_Toc207722314"/>
      <w:bookmarkStart w:id="8616" w:name="_Toc209521177"/>
      <w:r>
        <w:t>8.</w:t>
      </w:r>
      <w:r w:rsidR="009A6F55">
        <w:t>9</w:t>
      </w:r>
      <w:r>
        <w:t>.6.3.3</w:t>
      </w:r>
      <w:r>
        <w:tab/>
        <w:t xml:space="preserve">Enumeration: </w:t>
      </w:r>
      <w:bookmarkEnd w:id="8603"/>
      <w:r>
        <w:t>ACTResult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8617" w:name="_Toc510696642"/>
            <w:bookmarkStart w:id="8618" w:name="_Toc35971437"/>
            <w:bookmarkStart w:id="861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8620" w:name="_Toc97042681"/>
      <w:bookmarkStart w:id="8621" w:name="_Toc97045825"/>
      <w:bookmarkStart w:id="8622" w:name="_Toc97155570"/>
      <w:bookmarkStart w:id="8623" w:name="_Toc101521697"/>
      <w:bookmarkStart w:id="8624" w:name="_Toc138761978"/>
      <w:bookmarkStart w:id="8625" w:name="_Toc145708193"/>
      <w:bookmarkStart w:id="8626" w:name="_Toc160570698"/>
      <w:bookmarkStart w:id="8627" w:name="_Toc162008294"/>
      <w:bookmarkStart w:id="8628" w:name="_Toc185515963"/>
      <w:bookmarkStart w:id="8629" w:name="_Toc192873271"/>
      <w:bookmarkStart w:id="8630" w:name="_Toc200970984"/>
      <w:bookmarkStart w:id="8631" w:name="_Toc207722315"/>
      <w:bookmarkStart w:id="8632" w:name="_Toc209521178"/>
      <w:bookmarkEnd w:id="8617"/>
      <w:bookmarkEnd w:id="8618"/>
      <w:bookmarkEnd w:id="8619"/>
      <w:r>
        <w:t>8.</w:t>
      </w:r>
      <w:r w:rsidR="009A6F55">
        <w:t>9</w:t>
      </w:r>
      <w:r>
        <w:t>.6.3.4</w:t>
      </w:r>
      <w:r>
        <w:tab/>
        <w:t>Enumeration: E3SubscsStatus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8633" w:name="_Toc101521698"/>
      <w:bookmarkStart w:id="8634" w:name="_Toc138761979"/>
      <w:bookmarkStart w:id="8635" w:name="_Toc145708194"/>
      <w:bookmarkStart w:id="8636" w:name="_Toc160570699"/>
      <w:bookmarkStart w:id="8637" w:name="_Toc162008295"/>
      <w:bookmarkStart w:id="8638" w:name="_Toc185515964"/>
      <w:bookmarkStart w:id="8639" w:name="_Toc192873272"/>
      <w:bookmarkStart w:id="8640" w:name="_Toc200970985"/>
      <w:bookmarkStart w:id="8641" w:name="_Toc207722316"/>
      <w:bookmarkStart w:id="8642" w:name="_Toc209521179"/>
      <w:r>
        <w:t>8.</w:t>
      </w:r>
      <w:r w:rsidR="009A6F55">
        <w:t>9</w:t>
      </w:r>
      <w:r>
        <w:t>.6.3.5</w:t>
      </w:r>
      <w:r>
        <w:tab/>
        <w:t>Enumeration: ACTFailureCause</w:t>
      </w:r>
      <w:bookmarkEnd w:id="8633"/>
      <w:bookmarkEnd w:id="8634"/>
      <w:bookmarkEnd w:id="8635"/>
      <w:bookmarkEnd w:id="8636"/>
      <w:bookmarkEnd w:id="8637"/>
      <w:bookmarkEnd w:id="8638"/>
      <w:bookmarkEnd w:id="8639"/>
      <w:bookmarkEnd w:id="8640"/>
      <w:bookmarkEnd w:id="8641"/>
      <w:bookmarkEnd w:id="864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8643" w:name="_Toc97042682"/>
      <w:bookmarkStart w:id="8644" w:name="_Toc97045826"/>
      <w:bookmarkStart w:id="8645" w:name="_Toc97155571"/>
      <w:bookmarkStart w:id="8646" w:name="_Toc101521699"/>
      <w:bookmarkStart w:id="8647" w:name="_Toc138761980"/>
      <w:bookmarkStart w:id="8648" w:name="_Toc145708195"/>
      <w:bookmarkStart w:id="8649" w:name="_Toc160570700"/>
      <w:bookmarkStart w:id="8650" w:name="_Toc162008296"/>
      <w:bookmarkStart w:id="8651" w:name="_Toc185515965"/>
      <w:bookmarkStart w:id="8652" w:name="_Toc192873273"/>
      <w:bookmarkStart w:id="8653" w:name="_Toc200970986"/>
      <w:bookmarkStart w:id="8654" w:name="_Toc207722317"/>
      <w:bookmarkStart w:id="8655" w:name="_Toc20952118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8656" w:name="_Toc97042683"/>
      <w:bookmarkStart w:id="8657" w:name="_Toc97045827"/>
      <w:bookmarkStart w:id="8658" w:name="_Toc97155572"/>
      <w:bookmarkStart w:id="8659" w:name="_Toc101521700"/>
      <w:bookmarkStart w:id="8660" w:name="_Toc138761981"/>
      <w:bookmarkStart w:id="8661" w:name="_Toc145708196"/>
      <w:bookmarkStart w:id="8662" w:name="_Toc160570701"/>
      <w:bookmarkStart w:id="8663" w:name="_Toc162008297"/>
      <w:bookmarkStart w:id="8664" w:name="_Toc185515966"/>
      <w:bookmarkStart w:id="8665" w:name="_Toc192873274"/>
      <w:bookmarkStart w:id="8666" w:name="_Toc200970987"/>
      <w:bookmarkStart w:id="8667" w:name="_Toc207722318"/>
      <w:bookmarkStart w:id="8668" w:name="_Toc209521181"/>
      <w:r>
        <w:t>8.</w:t>
      </w:r>
      <w:r w:rsidR="009A6F55">
        <w:t>9</w:t>
      </w:r>
      <w:r>
        <w:t>.6.5</w:t>
      </w:r>
      <w:r>
        <w:tab/>
        <w:t>Binary data</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F8A5C72" w14:textId="57595DB9" w:rsidR="00F72222" w:rsidRDefault="00F72222" w:rsidP="00F72222">
      <w:pPr>
        <w:pStyle w:val="Heading5"/>
      </w:pPr>
      <w:bookmarkStart w:id="8669" w:name="_Toc97042684"/>
      <w:bookmarkStart w:id="8670" w:name="_Toc97045828"/>
      <w:bookmarkStart w:id="8671" w:name="_Toc97155573"/>
      <w:bookmarkStart w:id="8672" w:name="_Toc101521701"/>
      <w:bookmarkStart w:id="8673" w:name="_Toc138761982"/>
      <w:bookmarkStart w:id="8674" w:name="_Toc145708197"/>
      <w:bookmarkStart w:id="8675" w:name="_Toc160570702"/>
      <w:bookmarkStart w:id="8676" w:name="_Toc162008298"/>
      <w:bookmarkStart w:id="8677" w:name="_Toc185515967"/>
      <w:bookmarkStart w:id="8678" w:name="_Toc192873275"/>
      <w:bookmarkStart w:id="8679" w:name="_Toc200970988"/>
      <w:bookmarkStart w:id="8680" w:name="_Toc207722319"/>
      <w:bookmarkStart w:id="8681" w:name="_Toc209521182"/>
      <w:r>
        <w:t>8.</w:t>
      </w:r>
      <w:r w:rsidR="009A6F55">
        <w:t>9</w:t>
      </w:r>
      <w:r>
        <w:t>.6.5.1</w:t>
      </w:r>
      <w:r>
        <w:tab/>
        <w:t>Binary Data Types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8682" w:name="_Toc97042685"/>
      <w:bookmarkStart w:id="8683" w:name="_Toc97045829"/>
      <w:bookmarkStart w:id="8684" w:name="_Toc97155574"/>
      <w:bookmarkStart w:id="8685" w:name="_Toc101521702"/>
      <w:bookmarkStart w:id="8686" w:name="_Toc138761983"/>
      <w:bookmarkStart w:id="8687" w:name="_Toc145708198"/>
      <w:bookmarkStart w:id="8688" w:name="_Toc160570703"/>
      <w:bookmarkStart w:id="8689" w:name="_Toc162008299"/>
      <w:bookmarkStart w:id="8690" w:name="_Toc185515968"/>
      <w:bookmarkStart w:id="8691" w:name="_Toc192873276"/>
      <w:bookmarkStart w:id="8692" w:name="_Toc200970989"/>
      <w:bookmarkStart w:id="8693" w:name="_Toc207722320"/>
      <w:bookmarkStart w:id="8694" w:name="_Toc209521183"/>
      <w:r>
        <w:t>8.</w:t>
      </w:r>
      <w:r w:rsidR="009A6F55">
        <w:t>9</w:t>
      </w:r>
      <w:r>
        <w:t>.7</w:t>
      </w:r>
      <w:r>
        <w:tab/>
        <w:t>Error Handling</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B092F49" w14:textId="2BB5ECBE" w:rsidR="00D732EB" w:rsidRDefault="00D732EB" w:rsidP="00D732EB">
      <w:pPr>
        <w:pStyle w:val="Heading4"/>
      </w:pPr>
      <w:bookmarkStart w:id="8695" w:name="_Toc97042686"/>
      <w:bookmarkStart w:id="8696" w:name="_Toc97045830"/>
      <w:bookmarkStart w:id="8697" w:name="_Toc97155575"/>
      <w:bookmarkStart w:id="8698" w:name="_Toc101521703"/>
      <w:bookmarkStart w:id="8699" w:name="_Toc138761984"/>
      <w:bookmarkStart w:id="8700" w:name="_Toc145708199"/>
      <w:bookmarkStart w:id="8701" w:name="_Toc160570704"/>
      <w:bookmarkStart w:id="8702" w:name="_Toc162008300"/>
      <w:bookmarkStart w:id="8703" w:name="_Toc185515969"/>
      <w:bookmarkStart w:id="8704" w:name="_Toc192873277"/>
      <w:bookmarkStart w:id="8705" w:name="_Toc200970990"/>
      <w:bookmarkStart w:id="8706" w:name="_Toc207722321"/>
      <w:bookmarkStart w:id="8707" w:name="_Toc209521184"/>
      <w:r>
        <w:t>8.</w:t>
      </w:r>
      <w:r w:rsidR="009A6F55">
        <w:t>9</w:t>
      </w:r>
      <w:r>
        <w:t>.7.1</w:t>
      </w:r>
      <w:r>
        <w:tab/>
        <w:t>General</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8708" w:name="_Toc97042687"/>
      <w:bookmarkStart w:id="8709" w:name="_Toc97045831"/>
      <w:bookmarkStart w:id="8710" w:name="_Toc97155576"/>
      <w:bookmarkStart w:id="8711" w:name="_Toc101521704"/>
      <w:bookmarkStart w:id="8712" w:name="_Toc138761985"/>
      <w:bookmarkStart w:id="8713" w:name="_Toc145708200"/>
      <w:bookmarkStart w:id="8714" w:name="_Toc160570705"/>
      <w:bookmarkStart w:id="8715" w:name="_Toc162008301"/>
      <w:bookmarkStart w:id="8716" w:name="_Toc185515970"/>
      <w:bookmarkStart w:id="8717" w:name="_Toc192873278"/>
      <w:bookmarkStart w:id="8718" w:name="_Toc200970991"/>
      <w:bookmarkStart w:id="8719" w:name="_Toc207722322"/>
      <w:bookmarkStart w:id="8720" w:name="_Toc209521185"/>
      <w:r>
        <w:t>8.</w:t>
      </w:r>
      <w:r w:rsidR="009A6F55">
        <w:t>9</w:t>
      </w:r>
      <w:r>
        <w:t>.7.2</w:t>
      </w:r>
      <w:r>
        <w:tab/>
        <w:t>Protocol Errors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8721" w:name="_Toc97042688"/>
      <w:bookmarkStart w:id="8722" w:name="_Toc97045832"/>
      <w:bookmarkStart w:id="8723" w:name="_Toc97155577"/>
      <w:bookmarkStart w:id="8724" w:name="_Toc101521705"/>
      <w:bookmarkStart w:id="8725" w:name="_Toc138761986"/>
      <w:bookmarkStart w:id="8726" w:name="_Toc145708201"/>
      <w:bookmarkStart w:id="8727" w:name="_Toc160570706"/>
      <w:bookmarkStart w:id="8728" w:name="_Toc162008302"/>
      <w:bookmarkStart w:id="8729" w:name="_Toc185515971"/>
      <w:bookmarkStart w:id="8730" w:name="_Toc192873279"/>
      <w:bookmarkStart w:id="8731" w:name="_Toc200970992"/>
      <w:bookmarkStart w:id="8732" w:name="_Toc207722323"/>
      <w:bookmarkStart w:id="8733" w:name="_Toc209521186"/>
      <w:r>
        <w:t>8.</w:t>
      </w:r>
      <w:r w:rsidR="009A6F55">
        <w:t>9</w:t>
      </w:r>
      <w:r>
        <w:t>.7.3</w:t>
      </w:r>
      <w:r>
        <w:tab/>
        <w:t>Application Errors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8734" w:name="_Toc97042689"/>
      <w:bookmarkStart w:id="8735" w:name="_Toc97045833"/>
      <w:bookmarkStart w:id="8736" w:name="_Toc97155578"/>
      <w:bookmarkStart w:id="8737" w:name="_Toc101521706"/>
      <w:bookmarkStart w:id="8738" w:name="_Toc138761987"/>
      <w:bookmarkStart w:id="8739" w:name="_Toc145708202"/>
      <w:bookmarkStart w:id="8740" w:name="_Toc160570707"/>
      <w:bookmarkStart w:id="8741" w:name="_Toc162008303"/>
      <w:bookmarkStart w:id="8742" w:name="_Toc185515972"/>
      <w:bookmarkStart w:id="8743" w:name="_Toc192873280"/>
      <w:bookmarkStart w:id="8744" w:name="_Toc200970993"/>
      <w:bookmarkStart w:id="8745" w:name="_Toc207722324"/>
      <w:bookmarkStart w:id="8746" w:name="_Toc209521187"/>
      <w:r>
        <w:t>8.</w:t>
      </w:r>
      <w:r w:rsidR="009A6F55">
        <w:t>9</w:t>
      </w:r>
      <w:r>
        <w:t>.8</w:t>
      </w:r>
      <w:r>
        <w:tab/>
        <w:t>Feature negotiation</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8747" w:name="_Toc138761988"/>
      <w:bookmarkStart w:id="8748" w:name="_Toc145708203"/>
      <w:bookmarkStart w:id="8749" w:name="_Toc160570708"/>
      <w:bookmarkStart w:id="8750" w:name="_Toc162008304"/>
      <w:bookmarkStart w:id="8751" w:name="_Toc185515973"/>
      <w:bookmarkStart w:id="8752" w:name="_Toc192873281"/>
      <w:bookmarkStart w:id="8753" w:name="_Toc200970994"/>
      <w:bookmarkStart w:id="8754" w:name="_Toc207722325"/>
      <w:bookmarkStart w:id="8755" w:name="_Toc209521188"/>
      <w:r>
        <w:t>8.</w:t>
      </w:r>
      <w:r w:rsidRPr="006500DF">
        <w:t>10</w:t>
      </w:r>
      <w:r>
        <w:tab/>
      </w:r>
      <w:r w:rsidRPr="00310802">
        <w:t>Eees_ACR</w:t>
      </w:r>
      <w:r>
        <w:t>ParameterInformation API</w:t>
      </w:r>
      <w:bookmarkEnd w:id="8747"/>
      <w:bookmarkEnd w:id="8748"/>
      <w:bookmarkEnd w:id="8749"/>
      <w:bookmarkEnd w:id="8750"/>
      <w:bookmarkEnd w:id="8751"/>
      <w:bookmarkEnd w:id="8752"/>
      <w:bookmarkEnd w:id="8753"/>
      <w:bookmarkEnd w:id="8754"/>
      <w:bookmarkEnd w:id="8755"/>
    </w:p>
    <w:p w14:paraId="392BF824" w14:textId="77777777" w:rsidR="006500DF" w:rsidRDefault="006500DF" w:rsidP="006500DF">
      <w:pPr>
        <w:pStyle w:val="Heading3"/>
      </w:pPr>
      <w:bookmarkStart w:id="8756" w:name="_Toc138761989"/>
      <w:bookmarkStart w:id="8757" w:name="_Toc145708204"/>
      <w:bookmarkStart w:id="8758" w:name="_Toc160570709"/>
      <w:bookmarkStart w:id="8759" w:name="_Toc162008305"/>
      <w:bookmarkStart w:id="8760" w:name="_Toc185515974"/>
      <w:bookmarkStart w:id="8761" w:name="_Toc192873282"/>
      <w:bookmarkStart w:id="8762" w:name="_Toc200970995"/>
      <w:bookmarkStart w:id="8763" w:name="_Toc207722326"/>
      <w:bookmarkStart w:id="8764" w:name="_Toc209521189"/>
      <w:r>
        <w:t>8.</w:t>
      </w:r>
      <w:r w:rsidRPr="006500DF">
        <w:t>10</w:t>
      </w:r>
      <w:r>
        <w:t>.1</w:t>
      </w:r>
      <w:r>
        <w:tab/>
        <w:t>Introduction</w:t>
      </w:r>
      <w:bookmarkEnd w:id="8756"/>
      <w:bookmarkEnd w:id="8757"/>
      <w:bookmarkEnd w:id="8758"/>
      <w:bookmarkEnd w:id="8759"/>
      <w:bookmarkEnd w:id="8760"/>
      <w:bookmarkEnd w:id="8761"/>
      <w:bookmarkEnd w:id="8762"/>
      <w:bookmarkEnd w:id="8763"/>
      <w:bookmarkEnd w:id="87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8765" w:name="_Toc138761990"/>
      <w:bookmarkStart w:id="8766" w:name="_Toc145708205"/>
      <w:bookmarkStart w:id="8767" w:name="_Toc160570710"/>
      <w:bookmarkStart w:id="8768" w:name="_Toc162008306"/>
      <w:bookmarkStart w:id="8769" w:name="_Toc185515975"/>
      <w:bookmarkStart w:id="8770" w:name="_Toc192873283"/>
      <w:bookmarkStart w:id="8771" w:name="_Toc200970996"/>
      <w:bookmarkStart w:id="8772" w:name="_Toc207722327"/>
      <w:bookmarkStart w:id="8773" w:name="_Toc209521190"/>
      <w:r>
        <w:t>8.</w:t>
      </w:r>
      <w:r w:rsidRPr="006500DF">
        <w:t>10</w:t>
      </w:r>
      <w:r>
        <w:t>.2</w:t>
      </w:r>
      <w:r>
        <w:tab/>
        <w:t>Usage of HTTP</w:t>
      </w:r>
      <w:bookmarkEnd w:id="8765"/>
      <w:bookmarkEnd w:id="8766"/>
      <w:bookmarkEnd w:id="8767"/>
      <w:bookmarkEnd w:id="8768"/>
      <w:bookmarkEnd w:id="8769"/>
      <w:bookmarkEnd w:id="8770"/>
      <w:bookmarkEnd w:id="8771"/>
      <w:bookmarkEnd w:id="8772"/>
      <w:bookmarkEnd w:id="877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8774" w:name="_Toc138761991"/>
      <w:bookmarkStart w:id="8775" w:name="_Toc145708206"/>
      <w:bookmarkStart w:id="8776" w:name="_Toc160570711"/>
      <w:bookmarkStart w:id="8777" w:name="_Toc162008307"/>
      <w:bookmarkStart w:id="8778" w:name="_Toc185515976"/>
      <w:bookmarkStart w:id="8779" w:name="_Toc192873284"/>
      <w:bookmarkStart w:id="8780" w:name="_Toc200970997"/>
      <w:bookmarkStart w:id="8781" w:name="_Toc207722328"/>
      <w:bookmarkStart w:id="8782" w:name="_Toc209521191"/>
      <w:r>
        <w:t>8.</w:t>
      </w:r>
      <w:r w:rsidRPr="006500DF">
        <w:t>10</w:t>
      </w:r>
      <w:r>
        <w:t>.3</w:t>
      </w:r>
      <w:r>
        <w:tab/>
        <w:t>Resources</w:t>
      </w:r>
      <w:bookmarkEnd w:id="8774"/>
      <w:bookmarkEnd w:id="8775"/>
      <w:bookmarkEnd w:id="8776"/>
      <w:bookmarkEnd w:id="8777"/>
      <w:bookmarkEnd w:id="8778"/>
      <w:bookmarkEnd w:id="8779"/>
      <w:bookmarkEnd w:id="8780"/>
      <w:bookmarkEnd w:id="8781"/>
      <w:bookmarkEnd w:id="878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8783" w:name="_Toc138761992"/>
      <w:bookmarkStart w:id="8784" w:name="_Toc145708207"/>
      <w:bookmarkStart w:id="8785" w:name="_Toc160570712"/>
      <w:bookmarkStart w:id="8786" w:name="_Toc162008308"/>
      <w:bookmarkStart w:id="8787" w:name="_Toc185515977"/>
      <w:bookmarkStart w:id="8788" w:name="_Toc192873285"/>
      <w:bookmarkStart w:id="8789" w:name="_Toc200970998"/>
      <w:bookmarkStart w:id="8790" w:name="_Toc207722329"/>
      <w:bookmarkStart w:id="8791" w:name="_Toc209521192"/>
      <w:r>
        <w:lastRenderedPageBreak/>
        <w:t>8.</w:t>
      </w:r>
      <w:r w:rsidRPr="006500DF">
        <w:t>10</w:t>
      </w:r>
      <w:r>
        <w:t>.4</w:t>
      </w:r>
      <w:r>
        <w:tab/>
        <w:t>Custom Operations without associated resources</w:t>
      </w:r>
      <w:bookmarkEnd w:id="8783"/>
      <w:bookmarkEnd w:id="8784"/>
      <w:bookmarkEnd w:id="8785"/>
      <w:bookmarkEnd w:id="8786"/>
      <w:bookmarkEnd w:id="8787"/>
      <w:bookmarkEnd w:id="8788"/>
      <w:bookmarkEnd w:id="8789"/>
      <w:bookmarkEnd w:id="8790"/>
      <w:bookmarkEnd w:id="8791"/>
    </w:p>
    <w:p w14:paraId="66BC3921" w14:textId="77777777" w:rsidR="006500DF" w:rsidRDefault="006500DF" w:rsidP="006500DF">
      <w:pPr>
        <w:pStyle w:val="Heading4"/>
      </w:pPr>
      <w:bookmarkStart w:id="8792" w:name="_Toc138761993"/>
      <w:bookmarkStart w:id="8793" w:name="_Toc145708208"/>
      <w:bookmarkStart w:id="8794" w:name="_Toc160570713"/>
      <w:bookmarkStart w:id="8795" w:name="_Toc162008309"/>
      <w:bookmarkStart w:id="8796" w:name="_Toc185515978"/>
      <w:bookmarkStart w:id="8797" w:name="_Toc192873286"/>
      <w:bookmarkStart w:id="8798" w:name="_Toc200970999"/>
      <w:bookmarkStart w:id="8799" w:name="_Toc207722330"/>
      <w:bookmarkStart w:id="8800" w:name="_Toc209521193"/>
      <w:r>
        <w:t>8.</w:t>
      </w:r>
      <w:r w:rsidRPr="006500DF">
        <w:t>10</w:t>
      </w:r>
      <w:r>
        <w:t>.4.1</w:t>
      </w:r>
      <w:r>
        <w:tab/>
        <w:t>Overview</w:t>
      </w:r>
      <w:bookmarkEnd w:id="8792"/>
      <w:bookmarkEnd w:id="8793"/>
      <w:bookmarkEnd w:id="8794"/>
      <w:bookmarkEnd w:id="8795"/>
      <w:bookmarkEnd w:id="8796"/>
      <w:bookmarkEnd w:id="8797"/>
      <w:bookmarkEnd w:id="8798"/>
      <w:bookmarkEnd w:id="8799"/>
      <w:bookmarkEnd w:id="88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8801" w:name="_MON_1753367741"/>
    <w:bookmarkEnd w:id="8801"/>
    <w:p w14:paraId="3F1E2E99" w14:textId="5A9A3BB4" w:rsidR="006500DF" w:rsidRDefault="002A5BE1" w:rsidP="006500DF">
      <w:pPr>
        <w:pStyle w:val="TH"/>
      </w:pPr>
      <w:r>
        <w:object w:dxaOrig="9620" w:dyaOrig="2196" w14:anchorId="07CB22D6">
          <v:shape id="_x0000_i1037" type="#_x0000_t75" style="width:480.15pt;height:108.2pt" o:ole="">
            <v:imagedata r:id="rId35" o:title=""/>
          </v:shape>
          <o:OLEObject Type="Embed" ProgID="Word.Document.8" ShapeID="_x0000_i1037" DrawAspect="Content" ObjectID="_182013273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8802" w:name="_Toc138761994"/>
      <w:bookmarkStart w:id="8803" w:name="_Toc145708209"/>
      <w:bookmarkStart w:id="8804" w:name="_Toc160570714"/>
      <w:bookmarkStart w:id="8805" w:name="_Toc162008310"/>
      <w:bookmarkStart w:id="8806" w:name="_Toc185515979"/>
      <w:bookmarkStart w:id="8807" w:name="_Toc192873287"/>
      <w:bookmarkStart w:id="8808" w:name="_Toc200971000"/>
      <w:bookmarkStart w:id="8809" w:name="_Toc207722331"/>
      <w:bookmarkStart w:id="8810" w:name="_Toc209521194"/>
      <w:r>
        <w:t>8.</w:t>
      </w:r>
      <w:r w:rsidRPr="006500DF">
        <w:t>10</w:t>
      </w:r>
      <w:r>
        <w:t>.4.2</w:t>
      </w:r>
      <w:r>
        <w:tab/>
        <w:t>Operation: Request</w:t>
      </w:r>
      <w:bookmarkEnd w:id="8802"/>
      <w:bookmarkEnd w:id="8803"/>
      <w:bookmarkEnd w:id="8804"/>
      <w:bookmarkEnd w:id="8805"/>
      <w:bookmarkEnd w:id="8806"/>
      <w:bookmarkEnd w:id="8807"/>
      <w:bookmarkEnd w:id="8808"/>
      <w:bookmarkEnd w:id="8809"/>
      <w:bookmarkEnd w:id="8810"/>
    </w:p>
    <w:p w14:paraId="78C7C4F5" w14:textId="77777777" w:rsidR="006500DF" w:rsidRDefault="006500DF" w:rsidP="006500DF">
      <w:pPr>
        <w:pStyle w:val="Heading5"/>
      </w:pPr>
      <w:bookmarkStart w:id="8811" w:name="_Toc138761995"/>
      <w:bookmarkStart w:id="8812" w:name="_Toc145708210"/>
      <w:bookmarkStart w:id="8813" w:name="_Toc160570715"/>
      <w:bookmarkStart w:id="8814" w:name="_Toc162008311"/>
      <w:bookmarkStart w:id="8815" w:name="_Toc185515980"/>
      <w:bookmarkStart w:id="8816" w:name="_Toc192873288"/>
      <w:bookmarkStart w:id="8817" w:name="_Toc200971001"/>
      <w:bookmarkStart w:id="8818" w:name="_Toc207722332"/>
      <w:bookmarkStart w:id="8819" w:name="_Toc209521195"/>
      <w:r>
        <w:t>8.</w:t>
      </w:r>
      <w:r w:rsidRPr="006500DF">
        <w:t>10</w:t>
      </w:r>
      <w:r>
        <w:t>.4.2.1</w:t>
      </w:r>
      <w:r>
        <w:tab/>
        <w:t>Description</w:t>
      </w:r>
      <w:bookmarkEnd w:id="8811"/>
      <w:bookmarkEnd w:id="8812"/>
      <w:bookmarkEnd w:id="8813"/>
      <w:bookmarkEnd w:id="8814"/>
      <w:bookmarkEnd w:id="8815"/>
      <w:bookmarkEnd w:id="8816"/>
      <w:bookmarkEnd w:id="8817"/>
      <w:bookmarkEnd w:id="8818"/>
      <w:bookmarkEnd w:id="881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8820" w:name="_Toc138761996"/>
      <w:bookmarkStart w:id="8821" w:name="_Toc145708211"/>
      <w:bookmarkStart w:id="8822" w:name="_Toc160570716"/>
      <w:bookmarkStart w:id="8823" w:name="_Toc162008312"/>
      <w:bookmarkStart w:id="8824" w:name="_Toc185515981"/>
      <w:bookmarkStart w:id="8825" w:name="_Toc192873289"/>
      <w:bookmarkStart w:id="8826" w:name="_Toc200971002"/>
      <w:bookmarkStart w:id="8827" w:name="_Toc207722333"/>
      <w:bookmarkStart w:id="8828" w:name="_Toc209521196"/>
      <w:r>
        <w:t>8.</w:t>
      </w:r>
      <w:r w:rsidRPr="006500DF">
        <w:t>10</w:t>
      </w:r>
      <w:r>
        <w:t>.4.2.2</w:t>
      </w:r>
      <w:r>
        <w:tab/>
        <w:t>Operation Definition</w:t>
      </w:r>
      <w:bookmarkEnd w:id="8820"/>
      <w:bookmarkEnd w:id="8821"/>
      <w:bookmarkEnd w:id="8822"/>
      <w:bookmarkEnd w:id="8823"/>
      <w:bookmarkEnd w:id="8824"/>
      <w:bookmarkEnd w:id="8825"/>
      <w:bookmarkEnd w:id="8826"/>
      <w:bookmarkEnd w:id="8827"/>
      <w:bookmarkEnd w:id="88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8829" w:name="_Toc138761997"/>
      <w:bookmarkStart w:id="8830" w:name="_Toc145708212"/>
      <w:bookmarkStart w:id="8831" w:name="_Toc160570717"/>
      <w:bookmarkStart w:id="8832" w:name="_Toc162008313"/>
      <w:bookmarkStart w:id="8833" w:name="_Toc185515982"/>
      <w:bookmarkStart w:id="8834" w:name="_Toc192873290"/>
      <w:bookmarkStart w:id="8835" w:name="_Toc200971003"/>
      <w:bookmarkStart w:id="8836" w:name="_Toc207722334"/>
      <w:bookmarkStart w:id="8837" w:name="_Toc209521197"/>
      <w:r>
        <w:t>8.</w:t>
      </w:r>
      <w:r w:rsidRPr="006500DF">
        <w:t>10</w:t>
      </w:r>
      <w:r>
        <w:t>.5</w:t>
      </w:r>
      <w:r>
        <w:tab/>
        <w:t>Notifications</w:t>
      </w:r>
      <w:bookmarkEnd w:id="8829"/>
      <w:bookmarkEnd w:id="8830"/>
      <w:bookmarkEnd w:id="8831"/>
      <w:bookmarkEnd w:id="8832"/>
      <w:bookmarkEnd w:id="8833"/>
      <w:bookmarkEnd w:id="8834"/>
      <w:bookmarkEnd w:id="8835"/>
      <w:bookmarkEnd w:id="8836"/>
      <w:bookmarkEnd w:id="883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8838" w:name="_Toc138761998"/>
      <w:bookmarkStart w:id="8839" w:name="_Toc145708213"/>
      <w:bookmarkStart w:id="8840" w:name="_Toc160570718"/>
      <w:bookmarkStart w:id="8841" w:name="_Toc162008314"/>
      <w:bookmarkStart w:id="8842" w:name="_Toc185515983"/>
      <w:bookmarkStart w:id="8843" w:name="_Toc192873291"/>
      <w:bookmarkStart w:id="8844" w:name="_Toc200971004"/>
      <w:bookmarkStart w:id="8845" w:name="_Toc207722335"/>
      <w:bookmarkStart w:id="8846" w:name="_Toc209521198"/>
      <w:r>
        <w:t>8.</w:t>
      </w:r>
      <w:r w:rsidRPr="006500DF">
        <w:t>10</w:t>
      </w:r>
      <w:r>
        <w:t>.6</w:t>
      </w:r>
      <w:r>
        <w:tab/>
        <w:t>Data Model</w:t>
      </w:r>
      <w:bookmarkEnd w:id="8838"/>
      <w:bookmarkEnd w:id="8839"/>
      <w:bookmarkEnd w:id="8840"/>
      <w:bookmarkEnd w:id="8841"/>
      <w:bookmarkEnd w:id="8842"/>
      <w:bookmarkEnd w:id="8843"/>
      <w:bookmarkEnd w:id="8844"/>
      <w:bookmarkEnd w:id="8845"/>
      <w:bookmarkEnd w:id="8846"/>
    </w:p>
    <w:p w14:paraId="6079564D" w14:textId="77777777" w:rsidR="006500DF" w:rsidRDefault="006500DF" w:rsidP="006500DF">
      <w:pPr>
        <w:pStyle w:val="Heading4"/>
      </w:pPr>
      <w:bookmarkStart w:id="8847" w:name="_Toc138761999"/>
      <w:bookmarkStart w:id="8848" w:name="_Toc145708214"/>
      <w:bookmarkStart w:id="8849" w:name="_Toc160570719"/>
      <w:bookmarkStart w:id="8850" w:name="_Toc162008315"/>
      <w:bookmarkStart w:id="8851" w:name="_Toc185515984"/>
      <w:bookmarkStart w:id="8852" w:name="_Toc192873292"/>
      <w:bookmarkStart w:id="8853" w:name="_Toc200971005"/>
      <w:bookmarkStart w:id="8854" w:name="_Toc207722336"/>
      <w:bookmarkStart w:id="8855" w:name="_Toc209521199"/>
      <w:r>
        <w:t>8.</w:t>
      </w:r>
      <w:r w:rsidRPr="006500DF">
        <w:t>10</w:t>
      </w:r>
      <w:r>
        <w:t>.6.1</w:t>
      </w:r>
      <w:r>
        <w:tab/>
        <w:t>General</w:t>
      </w:r>
      <w:bookmarkEnd w:id="8847"/>
      <w:bookmarkEnd w:id="8848"/>
      <w:bookmarkEnd w:id="8849"/>
      <w:bookmarkEnd w:id="8850"/>
      <w:bookmarkEnd w:id="8851"/>
      <w:bookmarkEnd w:id="8852"/>
      <w:bookmarkEnd w:id="8853"/>
      <w:bookmarkEnd w:id="8854"/>
      <w:bookmarkEnd w:id="88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8856" w:name="_Toc138762000"/>
      <w:bookmarkStart w:id="8857" w:name="_Toc145708215"/>
      <w:bookmarkStart w:id="8858" w:name="_Toc160570720"/>
      <w:bookmarkStart w:id="8859" w:name="_Toc162008316"/>
      <w:bookmarkStart w:id="8860" w:name="_Toc185515985"/>
      <w:bookmarkStart w:id="8861" w:name="_Toc192873293"/>
      <w:bookmarkStart w:id="8862" w:name="_Toc200971006"/>
      <w:bookmarkStart w:id="8863" w:name="_Toc207722337"/>
      <w:bookmarkStart w:id="8864" w:name="_Toc209521200"/>
      <w:r>
        <w:t>8.</w:t>
      </w:r>
      <w:r w:rsidRPr="006500DF">
        <w:t>10</w:t>
      </w:r>
      <w:r>
        <w:rPr>
          <w:lang w:val="en-US"/>
        </w:rPr>
        <w:t>.6.2</w:t>
      </w:r>
      <w:r>
        <w:rPr>
          <w:lang w:val="en-US"/>
        </w:rPr>
        <w:tab/>
        <w:t>Structured data types</w:t>
      </w:r>
      <w:bookmarkEnd w:id="8856"/>
      <w:bookmarkEnd w:id="8857"/>
      <w:bookmarkEnd w:id="8858"/>
      <w:bookmarkEnd w:id="8859"/>
      <w:bookmarkEnd w:id="8860"/>
      <w:bookmarkEnd w:id="8861"/>
      <w:bookmarkEnd w:id="8862"/>
      <w:bookmarkEnd w:id="8863"/>
      <w:bookmarkEnd w:id="8864"/>
    </w:p>
    <w:p w14:paraId="7C4B1A50" w14:textId="77777777" w:rsidR="006500DF" w:rsidRDefault="006500DF" w:rsidP="006500DF">
      <w:pPr>
        <w:pStyle w:val="Heading5"/>
      </w:pPr>
      <w:bookmarkStart w:id="8865" w:name="_Toc138762001"/>
      <w:bookmarkStart w:id="8866" w:name="_Toc145708216"/>
      <w:bookmarkStart w:id="8867" w:name="_Toc160570721"/>
      <w:bookmarkStart w:id="8868" w:name="_Toc162008317"/>
      <w:bookmarkStart w:id="8869" w:name="_Toc185515986"/>
      <w:bookmarkStart w:id="8870" w:name="_Toc192873294"/>
      <w:bookmarkStart w:id="8871" w:name="_Toc200971007"/>
      <w:bookmarkStart w:id="8872" w:name="_Toc207722338"/>
      <w:bookmarkStart w:id="8873" w:name="_Toc209521201"/>
      <w:r>
        <w:t>8.</w:t>
      </w:r>
      <w:r w:rsidRPr="006500DF">
        <w:t>10</w:t>
      </w:r>
      <w:r>
        <w:t>.6.2.1</w:t>
      </w:r>
      <w:r>
        <w:tab/>
        <w:t>Introduction</w:t>
      </w:r>
      <w:bookmarkEnd w:id="8865"/>
      <w:bookmarkEnd w:id="8866"/>
      <w:bookmarkEnd w:id="8867"/>
      <w:bookmarkEnd w:id="8868"/>
      <w:bookmarkEnd w:id="8869"/>
      <w:bookmarkEnd w:id="8870"/>
      <w:bookmarkEnd w:id="8871"/>
      <w:bookmarkEnd w:id="8872"/>
      <w:bookmarkEnd w:id="887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8874" w:name="_Toc138762002"/>
      <w:bookmarkStart w:id="8875" w:name="_Toc145708217"/>
      <w:bookmarkStart w:id="8876" w:name="_Toc160570722"/>
      <w:bookmarkStart w:id="8877" w:name="_Toc162008318"/>
      <w:bookmarkStart w:id="8878" w:name="_Toc185515987"/>
      <w:bookmarkStart w:id="8879" w:name="_Toc192873295"/>
      <w:bookmarkStart w:id="8880" w:name="_Toc200971008"/>
      <w:bookmarkStart w:id="8881" w:name="_Toc207722339"/>
      <w:bookmarkStart w:id="8882" w:name="_Toc209521202"/>
      <w:r>
        <w:t>8.</w:t>
      </w:r>
      <w:r w:rsidRPr="006500DF">
        <w:t>10</w:t>
      </w:r>
      <w:r>
        <w:t>.6.2.2</w:t>
      </w:r>
      <w:r>
        <w:tab/>
        <w:t>Type: ACRParamsInfo</w:t>
      </w:r>
      <w:bookmarkEnd w:id="8874"/>
      <w:bookmarkEnd w:id="8875"/>
      <w:bookmarkEnd w:id="8876"/>
      <w:bookmarkEnd w:id="8877"/>
      <w:bookmarkEnd w:id="8878"/>
      <w:bookmarkEnd w:id="8879"/>
      <w:bookmarkEnd w:id="8880"/>
      <w:bookmarkEnd w:id="8881"/>
      <w:bookmarkEnd w:id="888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8883" w:name="_Toc138762003"/>
      <w:bookmarkStart w:id="8884" w:name="_Toc145708218"/>
      <w:bookmarkStart w:id="8885" w:name="_Toc160570723"/>
      <w:bookmarkStart w:id="8886" w:name="_Toc162008319"/>
      <w:bookmarkStart w:id="8887" w:name="_Toc185515988"/>
      <w:bookmarkStart w:id="8888" w:name="_Toc192873296"/>
      <w:bookmarkStart w:id="8889" w:name="_Toc200971009"/>
      <w:bookmarkStart w:id="8890" w:name="_Toc207722340"/>
      <w:bookmarkStart w:id="8891" w:name="_Toc209521203"/>
      <w:r>
        <w:t>8.</w:t>
      </w:r>
      <w:r w:rsidRPr="006500DF">
        <w:t>10</w:t>
      </w:r>
      <w:r>
        <w:rPr>
          <w:lang w:val="en-US"/>
        </w:rPr>
        <w:t>.6.3</w:t>
      </w:r>
      <w:r>
        <w:rPr>
          <w:lang w:val="en-US"/>
        </w:rPr>
        <w:tab/>
        <w:t>Simple data types and enumerations</w:t>
      </w:r>
      <w:bookmarkEnd w:id="8883"/>
      <w:bookmarkEnd w:id="8884"/>
      <w:bookmarkEnd w:id="8885"/>
      <w:bookmarkEnd w:id="8886"/>
      <w:bookmarkEnd w:id="8887"/>
      <w:bookmarkEnd w:id="8888"/>
      <w:bookmarkEnd w:id="8889"/>
      <w:bookmarkEnd w:id="8890"/>
      <w:bookmarkEnd w:id="8891"/>
    </w:p>
    <w:p w14:paraId="23A1A297" w14:textId="77777777" w:rsidR="006500DF" w:rsidRDefault="006500DF" w:rsidP="006500DF">
      <w:pPr>
        <w:pStyle w:val="Heading5"/>
      </w:pPr>
      <w:bookmarkStart w:id="8892" w:name="_Toc138762004"/>
      <w:bookmarkStart w:id="8893" w:name="_Toc145708219"/>
      <w:bookmarkStart w:id="8894" w:name="_Toc160570724"/>
      <w:bookmarkStart w:id="8895" w:name="_Toc162008320"/>
      <w:bookmarkStart w:id="8896" w:name="_Toc185515989"/>
      <w:bookmarkStart w:id="8897" w:name="_Toc192873297"/>
      <w:bookmarkStart w:id="8898" w:name="_Toc200971010"/>
      <w:bookmarkStart w:id="8899" w:name="_Toc207722341"/>
      <w:bookmarkStart w:id="8900" w:name="_Toc209521204"/>
      <w:r>
        <w:t>8.</w:t>
      </w:r>
      <w:r w:rsidRPr="006500DF">
        <w:t>10</w:t>
      </w:r>
      <w:r>
        <w:t>.6.3.1</w:t>
      </w:r>
      <w:r>
        <w:tab/>
        <w:t>Introduction</w:t>
      </w:r>
      <w:bookmarkEnd w:id="8892"/>
      <w:bookmarkEnd w:id="8893"/>
      <w:bookmarkEnd w:id="8894"/>
      <w:bookmarkEnd w:id="8895"/>
      <w:bookmarkEnd w:id="8896"/>
      <w:bookmarkEnd w:id="8897"/>
      <w:bookmarkEnd w:id="8898"/>
      <w:bookmarkEnd w:id="8899"/>
      <w:bookmarkEnd w:id="890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8901" w:name="_Toc138762005"/>
      <w:bookmarkStart w:id="8902" w:name="_Toc145708220"/>
      <w:bookmarkStart w:id="8903" w:name="_Toc160570725"/>
      <w:bookmarkStart w:id="8904" w:name="_Toc162008321"/>
      <w:bookmarkStart w:id="8905" w:name="_Toc185515990"/>
      <w:bookmarkStart w:id="8906" w:name="_Toc192873298"/>
      <w:bookmarkStart w:id="8907" w:name="_Toc200971011"/>
      <w:bookmarkStart w:id="8908" w:name="_Toc207722342"/>
      <w:bookmarkStart w:id="8909" w:name="_Toc209521205"/>
      <w:r>
        <w:t>8.</w:t>
      </w:r>
      <w:r w:rsidRPr="006500DF">
        <w:t>10</w:t>
      </w:r>
      <w:r>
        <w:t>.6.3.2</w:t>
      </w:r>
      <w:r>
        <w:tab/>
        <w:t>Simple data types</w:t>
      </w:r>
      <w:bookmarkEnd w:id="8901"/>
      <w:bookmarkEnd w:id="8902"/>
      <w:bookmarkEnd w:id="8903"/>
      <w:bookmarkEnd w:id="8904"/>
      <w:bookmarkEnd w:id="8905"/>
      <w:bookmarkEnd w:id="8906"/>
      <w:bookmarkEnd w:id="8907"/>
      <w:bookmarkEnd w:id="8908"/>
      <w:bookmarkEnd w:id="89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8910" w:name="_Toc138762006"/>
      <w:bookmarkStart w:id="8911" w:name="_Toc145708221"/>
      <w:bookmarkStart w:id="8912" w:name="_Toc160570726"/>
      <w:bookmarkStart w:id="8913" w:name="_Toc162008322"/>
      <w:bookmarkStart w:id="8914" w:name="_Toc185515991"/>
      <w:bookmarkStart w:id="8915" w:name="_Toc192873299"/>
      <w:bookmarkStart w:id="8916" w:name="_Toc200971012"/>
      <w:bookmarkStart w:id="8917" w:name="_Toc207722343"/>
      <w:bookmarkStart w:id="8918" w:name="_Toc20952120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10"/>
      <w:bookmarkEnd w:id="8911"/>
      <w:bookmarkEnd w:id="8912"/>
      <w:bookmarkEnd w:id="8913"/>
      <w:bookmarkEnd w:id="8914"/>
      <w:bookmarkEnd w:id="8915"/>
      <w:bookmarkEnd w:id="8916"/>
      <w:bookmarkEnd w:id="8917"/>
      <w:bookmarkEnd w:id="891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8919" w:name="_Toc138762007"/>
      <w:bookmarkStart w:id="8920" w:name="_Toc145708222"/>
      <w:bookmarkStart w:id="8921" w:name="_Toc160570727"/>
      <w:bookmarkStart w:id="8922" w:name="_Toc162008323"/>
      <w:bookmarkStart w:id="8923" w:name="_Toc185515992"/>
      <w:bookmarkStart w:id="8924" w:name="_Toc192873300"/>
      <w:bookmarkStart w:id="8925" w:name="_Toc200971013"/>
      <w:bookmarkStart w:id="8926" w:name="_Toc207722344"/>
      <w:bookmarkStart w:id="8927" w:name="_Toc209521207"/>
      <w:r>
        <w:lastRenderedPageBreak/>
        <w:t>8.</w:t>
      </w:r>
      <w:r w:rsidRPr="006500DF">
        <w:t>10</w:t>
      </w:r>
      <w:r>
        <w:t>.6.5</w:t>
      </w:r>
      <w:r>
        <w:tab/>
        <w:t>Binary data</w:t>
      </w:r>
      <w:bookmarkEnd w:id="8919"/>
      <w:bookmarkEnd w:id="8920"/>
      <w:bookmarkEnd w:id="8921"/>
      <w:bookmarkEnd w:id="8922"/>
      <w:bookmarkEnd w:id="8923"/>
      <w:bookmarkEnd w:id="8924"/>
      <w:bookmarkEnd w:id="8925"/>
      <w:bookmarkEnd w:id="8926"/>
      <w:bookmarkEnd w:id="8927"/>
    </w:p>
    <w:p w14:paraId="25BF9A58" w14:textId="77777777" w:rsidR="006500DF" w:rsidRDefault="006500DF" w:rsidP="006500DF">
      <w:pPr>
        <w:pStyle w:val="Heading5"/>
      </w:pPr>
      <w:bookmarkStart w:id="8928" w:name="_Toc138762008"/>
      <w:bookmarkStart w:id="8929" w:name="_Toc145708223"/>
      <w:bookmarkStart w:id="8930" w:name="_Toc160570728"/>
      <w:bookmarkStart w:id="8931" w:name="_Toc162008324"/>
      <w:bookmarkStart w:id="8932" w:name="_Toc185515993"/>
      <w:bookmarkStart w:id="8933" w:name="_Toc192873301"/>
      <w:bookmarkStart w:id="8934" w:name="_Toc200971014"/>
      <w:bookmarkStart w:id="8935" w:name="_Toc207722345"/>
      <w:bookmarkStart w:id="8936" w:name="_Toc209521208"/>
      <w:r>
        <w:t>8.</w:t>
      </w:r>
      <w:r w:rsidRPr="006500DF">
        <w:t>10</w:t>
      </w:r>
      <w:r>
        <w:t>.6.5.1</w:t>
      </w:r>
      <w:r>
        <w:tab/>
        <w:t>Binary Data Types</w:t>
      </w:r>
      <w:bookmarkEnd w:id="8928"/>
      <w:bookmarkEnd w:id="8929"/>
      <w:bookmarkEnd w:id="8930"/>
      <w:bookmarkEnd w:id="8931"/>
      <w:bookmarkEnd w:id="8932"/>
      <w:bookmarkEnd w:id="8933"/>
      <w:bookmarkEnd w:id="8934"/>
      <w:bookmarkEnd w:id="8935"/>
      <w:bookmarkEnd w:id="89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8937" w:name="_Toc138762009"/>
      <w:bookmarkStart w:id="8938" w:name="_Toc145708224"/>
      <w:bookmarkStart w:id="8939" w:name="_Toc160570729"/>
      <w:bookmarkStart w:id="8940" w:name="_Toc162008325"/>
      <w:bookmarkStart w:id="8941" w:name="_Toc185515994"/>
      <w:bookmarkStart w:id="8942" w:name="_Toc192873302"/>
      <w:bookmarkStart w:id="8943" w:name="_Toc200971015"/>
      <w:bookmarkStart w:id="8944" w:name="_Toc207722346"/>
      <w:bookmarkStart w:id="8945" w:name="_Toc209521209"/>
      <w:r>
        <w:t>8.</w:t>
      </w:r>
      <w:r w:rsidRPr="006500DF">
        <w:t>10</w:t>
      </w:r>
      <w:r>
        <w:t>.7</w:t>
      </w:r>
      <w:r>
        <w:tab/>
        <w:t>Error Handling</w:t>
      </w:r>
      <w:bookmarkEnd w:id="8937"/>
      <w:bookmarkEnd w:id="8938"/>
      <w:bookmarkEnd w:id="8939"/>
      <w:bookmarkEnd w:id="8940"/>
      <w:bookmarkEnd w:id="8941"/>
      <w:bookmarkEnd w:id="8942"/>
      <w:bookmarkEnd w:id="8943"/>
      <w:bookmarkEnd w:id="8944"/>
      <w:bookmarkEnd w:id="8945"/>
    </w:p>
    <w:p w14:paraId="272C88F7" w14:textId="77777777" w:rsidR="006500DF" w:rsidRDefault="006500DF" w:rsidP="006500DF">
      <w:pPr>
        <w:pStyle w:val="Heading4"/>
      </w:pPr>
      <w:bookmarkStart w:id="8946" w:name="_Toc138762010"/>
      <w:bookmarkStart w:id="8947" w:name="_Toc145708225"/>
      <w:bookmarkStart w:id="8948" w:name="_Toc160570730"/>
      <w:bookmarkStart w:id="8949" w:name="_Toc162008326"/>
      <w:bookmarkStart w:id="8950" w:name="_Toc185515995"/>
      <w:bookmarkStart w:id="8951" w:name="_Toc192873303"/>
      <w:bookmarkStart w:id="8952" w:name="_Toc200971016"/>
      <w:bookmarkStart w:id="8953" w:name="_Toc207722347"/>
      <w:bookmarkStart w:id="8954" w:name="_Toc209521210"/>
      <w:r>
        <w:t>8.</w:t>
      </w:r>
      <w:r w:rsidRPr="006500DF">
        <w:t>10</w:t>
      </w:r>
      <w:r>
        <w:t>.7.1</w:t>
      </w:r>
      <w:r>
        <w:tab/>
        <w:t>General</w:t>
      </w:r>
      <w:bookmarkEnd w:id="8946"/>
      <w:bookmarkEnd w:id="8947"/>
      <w:bookmarkEnd w:id="8948"/>
      <w:bookmarkEnd w:id="8949"/>
      <w:bookmarkEnd w:id="8950"/>
      <w:bookmarkEnd w:id="8951"/>
      <w:bookmarkEnd w:id="8952"/>
      <w:bookmarkEnd w:id="8953"/>
      <w:bookmarkEnd w:id="895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8955" w:name="_Toc138762011"/>
      <w:bookmarkStart w:id="8956" w:name="_Toc145708226"/>
      <w:bookmarkStart w:id="8957" w:name="_Toc160570731"/>
      <w:bookmarkStart w:id="8958" w:name="_Toc162008327"/>
      <w:bookmarkStart w:id="8959" w:name="_Toc185515996"/>
      <w:bookmarkStart w:id="8960" w:name="_Toc192873304"/>
      <w:bookmarkStart w:id="8961" w:name="_Toc200971017"/>
      <w:bookmarkStart w:id="8962" w:name="_Toc207722348"/>
      <w:bookmarkStart w:id="8963" w:name="_Toc209521211"/>
      <w:r>
        <w:t>8.</w:t>
      </w:r>
      <w:r w:rsidRPr="006500DF">
        <w:t>10</w:t>
      </w:r>
      <w:r>
        <w:t>.7.2</w:t>
      </w:r>
      <w:r>
        <w:tab/>
        <w:t>Protocol Errors</w:t>
      </w:r>
      <w:bookmarkEnd w:id="8955"/>
      <w:bookmarkEnd w:id="8956"/>
      <w:bookmarkEnd w:id="8957"/>
      <w:bookmarkEnd w:id="8958"/>
      <w:bookmarkEnd w:id="8959"/>
      <w:bookmarkEnd w:id="8960"/>
      <w:bookmarkEnd w:id="8961"/>
      <w:bookmarkEnd w:id="8962"/>
      <w:bookmarkEnd w:id="896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8964" w:name="_Toc138762012"/>
      <w:bookmarkStart w:id="8965" w:name="_Toc145708227"/>
      <w:bookmarkStart w:id="8966" w:name="_Toc160570732"/>
      <w:bookmarkStart w:id="8967" w:name="_Toc162008328"/>
      <w:bookmarkStart w:id="8968" w:name="_Toc185515997"/>
      <w:bookmarkStart w:id="8969" w:name="_Toc192873305"/>
      <w:bookmarkStart w:id="8970" w:name="_Toc200971018"/>
      <w:bookmarkStart w:id="8971" w:name="_Toc207722349"/>
      <w:bookmarkStart w:id="8972" w:name="_Toc209521212"/>
      <w:r>
        <w:t>8.</w:t>
      </w:r>
      <w:r w:rsidRPr="006500DF">
        <w:t>10</w:t>
      </w:r>
      <w:r>
        <w:t>.7.3</w:t>
      </w:r>
      <w:r>
        <w:tab/>
        <w:t>Application Errors</w:t>
      </w:r>
      <w:bookmarkEnd w:id="8964"/>
      <w:bookmarkEnd w:id="8965"/>
      <w:bookmarkEnd w:id="8966"/>
      <w:bookmarkEnd w:id="8967"/>
      <w:bookmarkEnd w:id="8968"/>
      <w:bookmarkEnd w:id="8969"/>
      <w:bookmarkEnd w:id="8970"/>
      <w:bookmarkEnd w:id="8971"/>
      <w:bookmarkEnd w:id="89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8973" w:name="_Toc138762013"/>
      <w:bookmarkStart w:id="8974" w:name="_Toc145708228"/>
      <w:bookmarkStart w:id="8975" w:name="_Toc160570733"/>
      <w:bookmarkStart w:id="8976" w:name="_Toc162008329"/>
      <w:bookmarkStart w:id="8977" w:name="_Toc185515998"/>
      <w:bookmarkStart w:id="8978" w:name="_Toc192873306"/>
      <w:bookmarkStart w:id="8979" w:name="_Toc200971019"/>
      <w:bookmarkStart w:id="8980" w:name="_Toc207722350"/>
      <w:bookmarkStart w:id="8981" w:name="_Toc209521213"/>
      <w:r>
        <w:t>8.</w:t>
      </w:r>
      <w:r w:rsidRPr="006500DF">
        <w:t>10</w:t>
      </w:r>
      <w:r>
        <w:t>.8</w:t>
      </w:r>
      <w:r>
        <w:tab/>
        <w:t>Feature negotiation</w:t>
      </w:r>
      <w:bookmarkEnd w:id="8973"/>
      <w:bookmarkEnd w:id="8974"/>
      <w:bookmarkEnd w:id="8975"/>
      <w:bookmarkEnd w:id="8976"/>
      <w:bookmarkEnd w:id="8977"/>
      <w:bookmarkEnd w:id="8978"/>
      <w:bookmarkEnd w:id="8979"/>
      <w:bookmarkEnd w:id="8980"/>
      <w:bookmarkEnd w:id="898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8982" w:name="_Toc145708229"/>
      <w:bookmarkStart w:id="8983" w:name="_Toc160570734"/>
      <w:bookmarkStart w:id="8984" w:name="_Toc162008330"/>
      <w:bookmarkStart w:id="8985" w:name="_Toc185515999"/>
      <w:bookmarkStart w:id="8986" w:name="_Toc192873307"/>
      <w:bookmarkStart w:id="8987" w:name="_Toc200971020"/>
      <w:bookmarkStart w:id="8988" w:name="_Toc207722351"/>
      <w:bookmarkStart w:id="8989" w:name="_Toc209521214"/>
      <w:r>
        <w:t>8.</w:t>
      </w:r>
      <w:r w:rsidRPr="006500DF">
        <w:t>1</w:t>
      </w:r>
      <w:r>
        <w:t>1</w:t>
      </w:r>
      <w:r>
        <w:tab/>
      </w:r>
      <w:r w:rsidRPr="00310802">
        <w:t>Eees_</w:t>
      </w:r>
      <w:r>
        <w:t>CommonEAS</w:t>
      </w:r>
      <w:r w:rsidR="00C808F1" w:rsidRPr="00310802">
        <w:t>A</w:t>
      </w:r>
      <w:r w:rsidR="00C808F1">
        <w:t>nnouncement</w:t>
      </w:r>
      <w:r>
        <w:t xml:space="preserve"> API</w:t>
      </w:r>
      <w:bookmarkEnd w:id="8982"/>
      <w:bookmarkEnd w:id="8983"/>
      <w:bookmarkEnd w:id="8984"/>
      <w:bookmarkEnd w:id="8985"/>
      <w:bookmarkEnd w:id="8986"/>
      <w:bookmarkEnd w:id="8987"/>
      <w:bookmarkEnd w:id="8988"/>
      <w:bookmarkEnd w:id="8989"/>
    </w:p>
    <w:p w14:paraId="0468AFE3" w14:textId="77777777" w:rsidR="00A678DC" w:rsidRDefault="00A678DC" w:rsidP="00A678DC">
      <w:pPr>
        <w:pStyle w:val="Heading3"/>
      </w:pPr>
      <w:bookmarkStart w:id="8990" w:name="_Toc145708230"/>
      <w:bookmarkStart w:id="8991" w:name="_Toc160570735"/>
      <w:bookmarkStart w:id="8992" w:name="_Toc162008331"/>
      <w:bookmarkStart w:id="8993" w:name="_Toc185516000"/>
      <w:bookmarkStart w:id="8994" w:name="_Toc192873308"/>
      <w:bookmarkStart w:id="8995" w:name="_Toc200971021"/>
      <w:bookmarkStart w:id="8996" w:name="_Toc207722352"/>
      <w:bookmarkStart w:id="8997" w:name="_Toc209521215"/>
      <w:r>
        <w:t>8.</w:t>
      </w:r>
      <w:r w:rsidRPr="006500DF">
        <w:t>1</w:t>
      </w:r>
      <w:r>
        <w:t>1.1</w:t>
      </w:r>
      <w:r>
        <w:tab/>
        <w:t>Introduction</w:t>
      </w:r>
      <w:bookmarkEnd w:id="8990"/>
      <w:bookmarkEnd w:id="8991"/>
      <w:bookmarkEnd w:id="8992"/>
      <w:bookmarkEnd w:id="8993"/>
      <w:bookmarkEnd w:id="8994"/>
      <w:bookmarkEnd w:id="8995"/>
      <w:bookmarkEnd w:id="8996"/>
      <w:bookmarkEnd w:id="899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8998" w:name="_Toc145708231"/>
      <w:bookmarkStart w:id="8999" w:name="_Toc160570736"/>
      <w:bookmarkStart w:id="9000" w:name="_Toc162008332"/>
      <w:bookmarkStart w:id="9001" w:name="_Toc185516001"/>
      <w:bookmarkStart w:id="9002" w:name="_Toc192873309"/>
      <w:bookmarkStart w:id="9003" w:name="_Toc200971022"/>
      <w:bookmarkStart w:id="9004" w:name="_Toc207722353"/>
      <w:bookmarkStart w:id="9005" w:name="_Toc209521216"/>
      <w:r>
        <w:t>8.11.2</w:t>
      </w:r>
      <w:r>
        <w:tab/>
        <w:t>Usage of HTTP</w:t>
      </w:r>
      <w:bookmarkEnd w:id="8998"/>
      <w:bookmarkEnd w:id="8999"/>
      <w:bookmarkEnd w:id="9000"/>
      <w:bookmarkEnd w:id="9001"/>
      <w:bookmarkEnd w:id="9002"/>
      <w:bookmarkEnd w:id="9003"/>
      <w:bookmarkEnd w:id="9004"/>
      <w:bookmarkEnd w:id="900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006" w:name="_Toc145708232"/>
      <w:bookmarkStart w:id="9007" w:name="_Toc160570737"/>
      <w:bookmarkStart w:id="9008" w:name="_Toc162008333"/>
      <w:bookmarkStart w:id="9009" w:name="_Toc185516002"/>
      <w:bookmarkStart w:id="9010" w:name="_Toc192873310"/>
      <w:bookmarkStart w:id="9011" w:name="_Toc200971023"/>
      <w:bookmarkStart w:id="9012" w:name="_Toc207722354"/>
      <w:bookmarkStart w:id="9013" w:name="_Toc209521217"/>
      <w:r>
        <w:t>8.11.3</w:t>
      </w:r>
      <w:r>
        <w:tab/>
        <w:t>Resources</w:t>
      </w:r>
      <w:bookmarkEnd w:id="9006"/>
      <w:bookmarkEnd w:id="9007"/>
      <w:bookmarkEnd w:id="9008"/>
      <w:bookmarkEnd w:id="9009"/>
      <w:bookmarkEnd w:id="9010"/>
      <w:bookmarkEnd w:id="9011"/>
      <w:bookmarkEnd w:id="9012"/>
      <w:bookmarkEnd w:id="90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014" w:name="_Toc145708233"/>
      <w:bookmarkStart w:id="9015" w:name="_Toc160570738"/>
      <w:bookmarkStart w:id="9016" w:name="_Toc162008334"/>
      <w:bookmarkStart w:id="9017" w:name="_Toc185516003"/>
      <w:bookmarkStart w:id="9018" w:name="_Toc192873311"/>
      <w:bookmarkStart w:id="9019" w:name="_Toc200971024"/>
      <w:bookmarkStart w:id="9020" w:name="_Toc207722355"/>
      <w:bookmarkStart w:id="9021" w:name="_Toc209521218"/>
      <w:r>
        <w:t>8.11.4</w:t>
      </w:r>
      <w:r>
        <w:tab/>
        <w:t>Custom Operations without associated resources</w:t>
      </w:r>
      <w:bookmarkEnd w:id="9014"/>
      <w:bookmarkEnd w:id="9015"/>
      <w:bookmarkEnd w:id="9016"/>
      <w:bookmarkEnd w:id="9017"/>
      <w:bookmarkEnd w:id="9018"/>
      <w:bookmarkEnd w:id="9019"/>
      <w:bookmarkEnd w:id="9020"/>
      <w:bookmarkEnd w:id="9021"/>
    </w:p>
    <w:p w14:paraId="23ABA5B7" w14:textId="77777777" w:rsidR="00A678DC" w:rsidRDefault="00A678DC" w:rsidP="00A678DC">
      <w:pPr>
        <w:pStyle w:val="Heading4"/>
      </w:pPr>
      <w:bookmarkStart w:id="9022" w:name="_Toc145708234"/>
      <w:bookmarkStart w:id="9023" w:name="_Toc160570739"/>
      <w:bookmarkStart w:id="9024" w:name="_Toc162008335"/>
      <w:bookmarkStart w:id="9025" w:name="_Toc185516004"/>
      <w:bookmarkStart w:id="9026" w:name="_Toc192873312"/>
      <w:bookmarkStart w:id="9027" w:name="_Toc200971025"/>
      <w:bookmarkStart w:id="9028" w:name="_Toc207722356"/>
      <w:bookmarkStart w:id="9029" w:name="_Toc209521219"/>
      <w:r>
        <w:t>8.11.4.1</w:t>
      </w:r>
      <w:r>
        <w:tab/>
        <w:t>Overview</w:t>
      </w:r>
      <w:bookmarkEnd w:id="9022"/>
      <w:bookmarkEnd w:id="9023"/>
      <w:bookmarkEnd w:id="9024"/>
      <w:bookmarkEnd w:id="9025"/>
      <w:bookmarkEnd w:id="9026"/>
      <w:bookmarkEnd w:id="9027"/>
      <w:bookmarkEnd w:id="9028"/>
      <w:bookmarkEnd w:id="902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030" w:name="_MON_1765634609"/>
    <w:bookmarkEnd w:id="9030"/>
    <w:p w14:paraId="287BF5EA" w14:textId="6D770B66" w:rsidR="007F1174" w:rsidRDefault="007F1174" w:rsidP="007F1174">
      <w:pPr>
        <w:pStyle w:val="TH"/>
      </w:pPr>
      <w:r>
        <w:object w:dxaOrig="9620" w:dyaOrig="2004" w14:anchorId="39DCE92B">
          <v:shape id="_x0000_i1038" type="#_x0000_t75" style="width:480.15pt;height:102.5pt" o:ole="">
            <v:imagedata r:id="rId37" o:title=""/>
          </v:shape>
          <o:OLEObject Type="Embed" ProgID="Word.Document.8" ShapeID="_x0000_i1038" DrawAspect="Content" ObjectID="_182013273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031" w:name="_Toc145708235"/>
      <w:bookmarkStart w:id="9032" w:name="_Toc160570740"/>
      <w:bookmarkStart w:id="9033" w:name="_Toc162008336"/>
      <w:bookmarkStart w:id="9034" w:name="_Toc185516005"/>
      <w:bookmarkStart w:id="9035" w:name="_Toc192873313"/>
      <w:bookmarkStart w:id="9036" w:name="_Toc200971026"/>
      <w:bookmarkStart w:id="9037" w:name="_Toc207722357"/>
      <w:bookmarkStart w:id="9038" w:name="_Toc209521220"/>
      <w:r>
        <w:t>8.11.4.2</w:t>
      </w:r>
      <w:r>
        <w:tab/>
        <w:t xml:space="preserve">Operation: </w:t>
      </w:r>
      <w:bookmarkEnd w:id="9031"/>
      <w:r w:rsidR="00C808F1">
        <w:t>Declare</w:t>
      </w:r>
      <w:bookmarkEnd w:id="9032"/>
      <w:bookmarkEnd w:id="9033"/>
      <w:bookmarkEnd w:id="9034"/>
      <w:bookmarkEnd w:id="9035"/>
      <w:bookmarkEnd w:id="9036"/>
      <w:bookmarkEnd w:id="9037"/>
      <w:bookmarkEnd w:id="9038"/>
    </w:p>
    <w:p w14:paraId="53795001" w14:textId="77777777" w:rsidR="00A678DC" w:rsidRDefault="00A678DC" w:rsidP="00A678DC">
      <w:pPr>
        <w:pStyle w:val="Heading5"/>
      </w:pPr>
      <w:bookmarkStart w:id="9039" w:name="_Toc145708236"/>
      <w:bookmarkStart w:id="9040" w:name="_Toc160570741"/>
      <w:bookmarkStart w:id="9041" w:name="_Toc162008337"/>
      <w:bookmarkStart w:id="9042" w:name="_Toc185516006"/>
      <w:bookmarkStart w:id="9043" w:name="_Toc192873314"/>
      <w:bookmarkStart w:id="9044" w:name="_Toc200971027"/>
      <w:bookmarkStart w:id="9045" w:name="_Toc207722358"/>
      <w:bookmarkStart w:id="9046" w:name="_Toc209521221"/>
      <w:r>
        <w:t>8.11.4.2.1</w:t>
      </w:r>
      <w:r>
        <w:tab/>
        <w:t>Description</w:t>
      </w:r>
      <w:bookmarkEnd w:id="9039"/>
      <w:bookmarkEnd w:id="9040"/>
      <w:bookmarkEnd w:id="9041"/>
      <w:bookmarkEnd w:id="9042"/>
      <w:bookmarkEnd w:id="9043"/>
      <w:bookmarkEnd w:id="9044"/>
      <w:bookmarkEnd w:id="9045"/>
      <w:bookmarkEnd w:id="904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047" w:name="_Toc145708237"/>
      <w:bookmarkStart w:id="9048" w:name="_Toc160570742"/>
      <w:bookmarkStart w:id="9049" w:name="_Toc162008338"/>
      <w:bookmarkStart w:id="9050" w:name="_Toc185516007"/>
      <w:bookmarkStart w:id="9051" w:name="_Toc192873315"/>
      <w:bookmarkStart w:id="9052" w:name="_Toc200971028"/>
      <w:bookmarkStart w:id="9053" w:name="_Toc207722359"/>
      <w:bookmarkStart w:id="9054" w:name="_Toc209521222"/>
      <w:r>
        <w:lastRenderedPageBreak/>
        <w:t>8.11.4.2.2</w:t>
      </w:r>
      <w:r>
        <w:tab/>
        <w:t>Operation Definition</w:t>
      </w:r>
      <w:bookmarkEnd w:id="9047"/>
      <w:bookmarkEnd w:id="9048"/>
      <w:bookmarkEnd w:id="9049"/>
      <w:bookmarkEnd w:id="9050"/>
      <w:bookmarkEnd w:id="9051"/>
      <w:bookmarkEnd w:id="9052"/>
      <w:bookmarkEnd w:id="9053"/>
      <w:bookmarkEnd w:id="905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055" w:name="_Toc145708238"/>
      <w:bookmarkStart w:id="9056" w:name="_Toc160570743"/>
      <w:bookmarkStart w:id="9057" w:name="_Toc162008339"/>
      <w:bookmarkStart w:id="9058" w:name="_Toc185516008"/>
      <w:bookmarkStart w:id="9059" w:name="_Toc192873316"/>
      <w:bookmarkStart w:id="9060" w:name="_Toc200971029"/>
      <w:bookmarkStart w:id="9061" w:name="_Toc207722360"/>
      <w:bookmarkStart w:id="9062" w:name="_Toc209521223"/>
      <w:r>
        <w:t>8.11.5</w:t>
      </w:r>
      <w:r>
        <w:tab/>
        <w:t>Notifications</w:t>
      </w:r>
      <w:bookmarkEnd w:id="9055"/>
      <w:bookmarkEnd w:id="9056"/>
      <w:bookmarkEnd w:id="9057"/>
      <w:bookmarkEnd w:id="9058"/>
      <w:bookmarkEnd w:id="9059"/>
      <w:bookmarkEnd w:id="9060"/>
      <w:bookmarkEnd w:id="9061"/>
      <w:bookmarkEnd w:id="906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063" w:name="_Toc145708239"/>
      <w:bookmarkStart w:id="9064" w:name="_Toc160570744"/>
      <w:bookmarkStart w:id="9065" w:name="_Toc162008340"/>
      <w:bookmarkStart w:id="9066" w:name="_Toc185516009"/>
      <w:bookmarkStart w:id="9067" w:name="_Toc192873317"/>
      <w:bookmarkStart w:id="9068" w:name="_Toc200971030"/>
      <w:bookmarkStart w:id="9069" w:name="_Toc207722361"/>
      <w:bookmarkStart w:id="9070" w:name="_Toc209521224"/>
      <w:r>
        <w:t>8.11.6</w:t>
      </w:r>
      <w:r>
        <w:tab/>
        <w:t>Data Model</w:t>
      </w:r>
      <w:bookmarkEnd w:id="9063"/>
      <w:bookmarkEnd w:id="9064"/>
      <w:bookmarkEnd w:id="9065"/>
      <w:bookmarkEnd w:id="9066"/>
      <w:bookmarkEnd w:id="9067"/>
      <w:bookmarkEnd w:id="9068"/>
      <w:bookmarkEnd w:id="9069"/>
      <w:bookmarkEnd w:id="9070"/>
    </w:p>
    <w:p w14:paraId="3004085F" w14:textId="77777777" w:rsidR="00A678DC" w:rsidRDefault="00A678DC" w:rsidP="00A678DC">
      <w:pPr>
        <w:pStyle w:val="Heading4"/>
      </w:pPr>
      <w:bookmarkStart w:id="9071" w:name="_Toc145708240"/>
      <w:bookmarkStart w:id="9072" w:name="_Toc160570745"/>
      <w:bookmarkStart w:id="9073" w:name="_Toc162008341"/>
      <w:bookmarkStart w:id="9074" w:name="_Toc185516010"/>
      <w:bookmarkStart w:id="9075" w:name="_Toc192873318"/>
      <w:bookmarkStart w:id="9076" w:name="_Toc200971031"/>
      <w:bookmarkStart w:id="9077" w:name="_Toc207722362"/>
      <w:bookmarkStart w:id="9078" w:name="_Toc209521225"/>
      <w:r>
        <w:t>8.11.6.1</w:t>
      </w:r>
      <w:r>
        <w:tab/>
        <w:t>General</w:t>
      </w:r>
      <w:bookmarkEnd w:id="9071"/>
      <w:bookmarkEnd w:id="9072"/>
      <w:bookmarkEnd w:id="9073"/>
      <w:bookmarkEnd w:id="9074"/>
      <w:bookmarkEnd w:id="9075"/>
      <w:bookmarkEnd w:id="9076"/>
      <w:bookmarkEnd w:id="9077"/>
      <w:bookmarkEnd w:id="907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079" w:name="_Toc145708241"/>
      <w:bookmarkStart w:id="9080" w:name="_Toc160570746"/>
      <w:bookmarkStart w:id="9081" w:name="_Toc162008342"/>
      <w:bookmarkStart w:id="9082" w:name="_Toc185516011"/>
      <w:bookmarkStart w:id="9083" w:name="_Toc192873319"/>
      <w:bookmarkStart w:id="9084" w:name="_Toc200971032"/>
      <w:bookmarkStart w:id="9085" w:name="_Toc207722363"/>
      <w:bookmarkStart w:id="9086" w:name="_Toc209521226"/>
      <w:r>
        <w:t>8.11</w:t>
      </w:r>
      <w:r>
        <w:rPr>
          <w:lang w:val="en-US"/>
        </w:rPr>
        <w:t>.6.2</w:t>
      </w:r>
      <w:r>
        <w:rPr>
          <w:lang w:val="en-US"/>
        </w:rPr>
        <w:tab/>
        <w:t>Structured data types</w:t>
      </w:r>
      <w:bookmarkEnd w:id="9079"/>
      <w:bookmarkEnd w:id="9080"/>
      <w:bookmarkEnd w:id="9081"/>
      <w:bookmarkEnd w:id="9082"/>
      <w:bookmarkEnd w:id="9083"/>
      <w:bookmarkEnd w:id="9084"/>
      <w:bookmarkEnd w:id="9085"/>
      <w:bookmarkEnd w:id="9086"/>
    </w:p>
    <w:p w14:paraId="2A200A13" w14:textId="77777777" w:rsidR="00A678DC" w:rsidRDefault="00A678DC" w:rsidP="00A678DC">
      <w:pPr>
        <w:pStyle w:val="Heading5"/>
      </w:pPr>
      <w:bookmarkStart w:id="9087" w:name="_Toc145708242"/>
      <w:bookmarkStart w:id="9088" w:name="_Toc160570747"/>
      <w:bookmarkStart w:id="9089" w:name="_Toc162008343"/>
      <w:bookmarkStart w:id="9090" w:name="_Toc185516012"/>
      <w:bookmarkStart w:id="9091" w:name="_Toc192873320"/>
      <w:bookmarkStart w:id="9092" w:name="_Toc200971033"/>
      <w:bookmarkStart w:id="9093" w:name="_Toc207722364"/>
      <w:bookmarkStart w:id="9094" w:name="_Toc209521227"/>
      <w:r>
        <w:t>8.11.6.2.1</w:t>
      </w:r>
      <w:r>
        <w:tab/>
        <w:t>Introduction</w:t>
      </w:r>
      <w:bookmarkEnd w:id="9087"/>
      <w:bookmarkEnd w:id="9088"/>
      <w:bookmarkEnd w:id="9089"/>
      <w:bookmarkEnd w:id="9090"/>
      <w:bookmarkEnd w:id="9091"/>
      <w:bookmarkEnd w:id="9092"/>
      <w:bookmarkEnd w:id="9093"/>
      <w:bookmarkEnd w:id="909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095" w:name="_Toc145708243"/>
      <w:bookmarkStart w:id="9096" w:name="_Toc160570748"/>
      <w:bookmarkStart w:id="9097" w:name="_Toc162008344"/>
      <w:bookmarkStart w:id="9098" w:name="_Toc185516013"/>
      <w:bookmarkStart w:id="9099" w:name="_Toc192873321"/>
      <w:bookmarkStart w:id="9100" w:name="_Toc200971034"/>
      <w:bookmarkStart w:id="9101" w:name="_Toc207722365"/>
      <w:bookmarkStart w:id="9102" w:name="_Toc209521228"/>
      <w:r>
        <w:t>8.11.6.2.2</w:t>
      </w:r>
      <w:r>
        <w:tab/>
        <w:t>Type: CommonEASInfo</w:t>
      </w:r>
      <w:bookmarkEnd w:id="9095"/>
      <w:bookmarkEnd w:id="9096"/>
      <w:bookmarkEnd w:id="9097"/>
      <w:bookmarkEnd w:id="9098"/>
      <w:bookmarkEnd w:id="9099"/>
      <w:bookmarkEnd w:id="9100"/>
      <w:bookmarkEnd w:id="9101"/>
      <w:bookmarkEnd w:id="910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103" w:name="_Toc185516014"/>
      <w:bookmarkStart w:id="9104" w:name="_Toc192873322"/>
      <w:bookmarkStart w:id="9105" w:name="_Toc200971035"/>
      <w:bookmarkStart w:id="9106" w:name="_Toc207722366"/>
      <w:bookmarkStart w:id="9107" w:name="_Toc209521229"/>
      <w:r>
        <w:lastRenderedPageBreak/>
        <w:t>8.11.6.2.</w:t>
      </w:r>
      <w:r w:rsidRPr="003418D4">
        <w:t>3</w:t>
      </w:r>
      <w:r>
        <w:tab/>
        <w:t>Type: CommonEASInfoDecResp</w:t>
      </w:r>
      <w:bookmarkEnd w:id="9103"/>
      <w:bookmarkEnd w:id="9104"/>
      <w:bookmarkEnd w:id="9105"/>
      <w:bookmarkEnd w:id="9106"/>
      <w:bookmarkEnd w:id="910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108" w:name="_Toc185516015"/>
      <w:bookmarkStart w:id="9109" w:name="_Toc192873323"/>
      <w:bookmarkStart w:id="9110" w:name="_Toc200971036"/>
      <w:bookmarkStart w:id="9111" w:name="_Toc207722367"/>
      <w:bookmarkStart w:id="9112" w:name="_Toc209521230"/>
      <w:r>
        <w:t>8.11.6.2.</w:t>
      </w:r>
      <w:r w:rsidRPr="003418D4">
        <w:t>4</w:t>
      </w:r>
      <w:r>
        <w:tab/>
        <w:t>Type: GrpConnInfo</w:t>
      </w:r>
      <w:bookmarkEnd w:id="9108"/>
      <w:bookmarkEnd w:id="9109"/>
      <w:bookmarkEnd w:id="9110"/>
      <w:bookmarkEnd w:id="9111"/>
      <w:bookmarkEnd w:id="9112"/>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113" w:name="_Toc145708244"/>
      <w:bookmarkStart w:id="9114" w:name="_Toc160570749"/>
      <w:bookmarkStart w:id="9115" w:name="_Toc162008345"/>
      <w:bookmarkStart w:id="9116" w:name="_Toc185516016"/>
      <w:bookmarkStart w:id="9117" w:name="_Toc192873324"/>
      <w:bookmarkStart w:id="9118" w:name="_Toc200971037"/>
      <w:bookmarkStart w:id="9119" w:name="_Toc207722368"/>
      <w:bookmarkStart w:id="9120" w:name="_Toc209521231"/>
      <w:r>
        <w:t>8.11</w:t>
      </w:r>
      <w:r>
        <w:rPr>
          <w:lang w:val="en-US"/>
        </w:rPr>
        <w:t>.6.3</w:t>
      </w:r>
      <w:r>
        <w:rPr>
          <w:lang w:val="en-US"/>
        </w:rPr>
        <w:tab/>
        <w:t>Simple data types and enumerations</w:t>
      </w:r>
      <w:bookmarkEnd w:id="9113"/>
      <w:bookmarkEnd w:id="9114"/>
      <w:bookmarkEnd w:id="9115"/>
      <w:bookmarkEnd w:id="9116"/>
      <w:bookmarkEnd w:id="9117"/>
      <w:bookmarkEnd w:id="9118"/>
      <w:bookmarkEnd w:id="9119"/>
      <w:bookmarkEnd w:id="9120"/>
    </w:p>
    <w:p w14:paraId="521ECBE6" w14:textId="77777777" w:rsidR="00A678DC" w:rsidRDefault="00A678DC" w:rsidP="00A678DC">
      <w:pPr>
        <w:pStyle w:val="Heading5"/>
      </w:pPr>
      <w:bookmarkStart w:id="9121" w:name="_Toc145708245"/>
      <w:bookmarkStart w:id="9122" w:name="_Toc160570750"/>
      <w:bookmarkStart w:id="9123" w:name="_Toc162008346"/>
      <w:bookmarkStart w:id="9124" w:name="_Toc185516017"/>
      <w:bookmarkStart w:id="9125" w:name="_Toc192873325"/>
      <w:bookmarkStart w:id="9126" w:name="_Toc200971038"/>
      <w:bookmarkStart w:id="9127" w:name="_Toc207722369"/>
      <w:bookmarkStart w:id="9128" w:name="_Toc209521232"/>
      <w:r>
        <w:t>8.11.6.3.1</w:t>
      </w:r>
      <w:r>
        <w:tab/>
        <w:t>Introduction</w:t>
      </w:r>
      <w:bookmarkEnd w:id="9121"/>
      <w:bookmarkEnd w:id="9122"/>
      <w:bookmarkEnd w:id="9123"/>
      <w:bookmarkEnd w:id="9124"/>
      <w:bookmarkEnd w:id="9125"/>
      <w:bookmarkEnd w:id="9126"/>
      <w:bookmarkEnd w:id="9127"/>
      <w:bookmarkEnd w:id="912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129" w:name="_Toc145708246"/>
      <w:bookmarkStart w:id="9130" w:name="_Toc160570751"/>
      <w:bookmarkStart w:id="9131" w:name="_Toc162008347"/>
      <w:bookmarkStart w:id="9132" w:name="_Toc185516018"/>
      <w:bookmarkStart w:id="9133" w:name="_Toc192873326"/>
      <w:bookmarkStart w:id="9134" w:name="_Toc200971039"/>
      <w:bookmarkStart w:id="9135" w:name="_Toc207722370"/>
      <w:bookmarkStart w:id="9136" w:name="_Toc209521233"/>
      <w:r>
        <w:t>8.11.6.3.2</w:t>
      </w:r>
      <w:r>
        <w:tab/>
        <w:t>Simple data types</w:t>
      </w:r>
      <w:bookmarkEnd w:id="9129"/>
      <w:bookmarkEnd w:id="9130"/>
      <w:bookmarkEnd w:id="9131"/>
      <w:bookmarkEnd w:id="9132"/>
      <w:bookmarkEnd w:id="9133"/>
      <w:bookmarkEnd w:id="9134"/>
      <w:bookmarkEnd w:id="9135"/>
      <w:bookmarkEnd w:id="913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137" w:name="_Toc145708247"/>
      <w:bookmarkStart w:id="9138" w:name="_Toc160570752"/>
      <w:bookmarkStart w:id="9139" w:name="_Toc162008348"/>
      <w:bookmarkStart w:id="9140" w:name="_Toc185516019"/>
      <w:bookmarkStart w:id="9141" w:name="_Toc192873327"/>
      <w:bookmarkStart w:id="9142" w:name="_Toc200971040"/>
      <w:bookmarkStart w:id="9143" w:name="_Toc207722371"/>
      <w:bookmarkStart w:id="9144" w:name="_Toc20952123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37"/>
      <w:bookmarkEnd w:id="9138"/>
      <w:bookmarkEnd w:id="9139"/>
      <w:bookmarkEnd w:id="9140"/>
      <w:bookmarkEnd w:id="9141"/>
      <w:bookmarkEnd w:id="9142"/>
      <w:bookmarkEnd w:id="9143"/>
      <w:bookmarkEnd w:id="914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145" w:name="_Toc145708248"/>
      <w:bookmarkStart w:id="9146" w:name="_Toc160570753"/>
      <w:bookmarkStart w:id="9147" w:name="_Toc162008349"/>
      <w:bookmarkStart w:id="9148" w:name="_Toc185516020"/>
      <w:bookmarkStart w:id="9149" w:name="_Toc192873328"/>
      <w:bookmarkStart w:id="9150" w:name="_Toc200971041"/>
      <w:bookmarkStart w:id="9151" w:name="_Toc207722372"/>
      <w:bookmarkStart w:id="9152" w:name="_Toc209521235"/>
      <w:r>
        <w:lastRenderedPageBreak/>
        <w:t>8.11.6.5</w:t>
      </w:r>
      <w:r>
        <w:tab/>
        <w:t>Binary data</w:t>
      </w:r>
      <w:bookmarkEnd w:id="9145"/>
      <w:bookmarkEnd w:id="9146"/>
      <w:bookmarkEnd w:id="9147"/>
      <w:bookmarkEnd w:id="9148"/>
      <w:bookmarkEnd w:id="9149"/>
      <w:bookmarkEnd w:id="9150"/>
      <w:bookmarkEnd w:id="9151"/>
      <w:bookmarkEnd w:id="9152"/>
    </w:p>
    <w:p w14:paraId="174C8F50" w14:textId="77777777" w:rsidR="00A678DC" w:rsidRDefault="00A678DC" w:rsidP="00A678DC">
      <w:pPr>
        <w:pStyle w:val="Heading5"/>
      </w:pPr>
      <w:bookmarkStart w:id="9153" w:name="_Toc145708249"/>
      <w:bookmarkStart w:id="9154" w:name="_Toc160570754"/>
      <w:bookmarkStart w:id="9155" w:name="_Toc162008350"/>
      <w:bookmarkStart w:id="9156" w:name="_Toc185516021"/>
      <w:bookmarkStart w:id="9157" w:name="_Toc192873329"/>
      <w:bookmarkStart w:id="9158" w:name="_Toc200971042"/>
      <w:bookmarkStart w:id="9159" w:name="_Toc207722373"/>
      <w:bookmarkStart w:id="9160" w:name="_Toc209521236"/>
      <w:r>
        <w:t>8.11.6.5.1</w:t>
      </w:r>
      <w:r>
        <w:tab/>
        <w:t>Binary Data Types</w:t>
      </w:r>
      <w:bookmarkEnd w:id="9153"/>
      <w:bookmarkEnd w:id="9154"/>
      <w:bookmarkEnd w:id="9155"/>
      <w:bookmarkEnd w:id="9156"/>
      <w:bookmarkEnd w:id="9157"/>
      <w:bookmarkEnd w:id="9158"/>
      <w:bookmarkEnd w:id="9159"/>
      <w:bookmarkEnd w:id="916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161" w:name="_Toc145708250"/>
      <w:bookmarkStart w:id="9162" w:name="_Toc160570755"/>
      <w:bookmarkStart w:id="9163" w:name="_Toc162008351"/>
      <w:bookmarkStart w:id="9164" w:name="_Toc185516022"/>
      <w:bookmarkStart w:id="9165" w:name="_Toc192873330"/>
      <w:bookmarkStart w:id="9166" w:name="_Toc200971043"/>
      <w:bookmarkStart w:id="9167" w:name="_Toc207722374"/>
      <w:bookmarkStart w:id="9168" w:name="_Toc209521237"/>
      <w:r>
        <w:t>8.11.7</w:t>
      </w:r>
      <w:r>
        <w:tab/>
        <w:t>Error Handling</w:t>
      </w:r>
      <w:bookmarkEnd w:id="9161"/>
      <w:bookmarkEnd w:id="9162"/>
      <w:bookmarkEnd w:id="9163"/>
      <w:bookmarkEnd w:id="9164"/>
      <w:bookmarkEnd w:id="9165"/>
      <w:bookmarkEnd w:id="9166"/>
      <w:bookmarkEnd w:id="9167"/>
      <w:bookmarkEnd w:id="9168"/>
    </w:p>
    <w:p w14:paraId="165CBB4D" w14:textId="77777777" w:rsidR="00A678DC" w:rsidRDefault="00A678DC" w:rsidP="00A678DC">
      <w:pPr>
        <w:pStyle w:val="Heading4"/>
      </w:pPr>
      <w:bookmarkStart w:id="9169" w:name="_Toc145708251"/>
      <w:bookmarkStart w:id="9170" w:name="_Toc160570756"/>
      <w:bookmarkStart w:id="9171" w:name="_Toc162008352"/>
      <w:bookmarkStart w:id="9172" w:name="_Toc185516023"/>
      <w:bookmarkStart w:id="9173" w:name="_Toc192873331"/>
      <w:bookmarkStart w:id="9174" w:name="_Toc200971044"/>
      <w:bookmarkStart w:id="9175" w:name="_Toc207722375"/>
      <w:bookmarkStart w:id="9176" w:name="_Toc209521238"/>
      <w:r>
        <w:t>8.11.7.1</w:t>
      </w:r>
      <w:r>
        <w:tab/>
        <w:t>General</w:t>
      </w:r>
      <w:bookmarkEnd w:id="9169"/>
      <w:bookmarkEnd w:id="9170"/>
      <w:bookmarkEnd w:id="9171"/>
      <w:bookmarkEnd w:id="9172"/>
      <w:bookmarkEnd w:id="9173"/>
      <w:bookmarkEnd w:id="9174"/>
      <w:bookmarkEnd w:id="9175"/>
      <w:bookmarkEnd w:id="917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177" w:name="_Toc145708252"/>
      <w:bookmarkStart w:id="9178" w:name="_Toc160570757"/>
      <w:bookmarkStart w:id="9179" w:name="_Toc162008353"/>
      <w:bookmarkStart w:id="9180" w:name="_Toc185516024"/>
      <w:bookmarkStart w:id="9181" w:name="_Toc192873332"/>
      <w:bookmarkStart w:id="9182" w:name="_Toc200971045"/>
      <w:bookmarkStart w:id="9183" w:name="_Toc207722376"/>
      <w:bookmarkStart w:id="9184" w:name="_Toc209521239"/>
      <w:r>
        <w:t>8.11.7.2</w:t>
      </w:r>
      <w:r>
        <w:tab/>
        <w:t>Protocol Errors</w:t>
      </w:r>
      <w:bookmarkEnd w:id="9177"/>
      <w:bookmarkEnd w:id="9178"/>
      <w:bookmarkEnd w:id="9179"/>
      <w:bookmarkEnd w:id="9180"/>
      <w:bookmarkEnd w:id="9181"/>
      <w:bookmarkEnd w:id="9182"/>
      <w:bookmarkEnd w:id="9183"/>
      <w:bookmarkEnd w:id="918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185" w:name="_Toc145708253"/>
      <w:bookmarkStart w:id="9186" w:name="_Toc160570758"/>
      <w:bookmarkStart w:id="9187" w:name="_Toc162008354"/>
      <w:bookmarkStart w:id="9188" w:name="_Toc185516025"/>
      <w:bookmarkStart w:id="9189" w:name="_Toc192873333"/>
      <w:bookmarkStart w:id="9190" w:name="_Toc200971046"/>
      <w:bookmarkStart w:id="9191" w:name="_Toc207722377"/>
      <w:bookmarkStart w:id="9192" w:name="_Toc209521240"/>
      <w:r>
        <w:t>8.11.7.3</w:t>
      </w:r>
      <w:r>
        <w:tab/>
        <w:t>Application Errors</w:t>
      </w:r>
      <w:bookmarkEnd w:id="9185"/>
      <w:bookmarkEnd w:id="9186"/>
      <w:bookmarkEnd w:id="9187"/>
      <w:bookmarkEnd w:id="9188"/>
      <w:bookmarkEnd w:id="9189"/>
      <w:bookmarkEnd w:id="9190"/>
      <w:bookmarkEnd w:id="9191"/>
      <w:bookmarkEnd w:id="919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193" w:name="_Toc145708254"/>
      <w:bookmarkStart w:id="9194" w:name="_Toc160570759"/>
      <w:bookmarkStart w:id="9195" w:name="_Toc162008355"/>
      <w:bookmarkStart w:id="9196" w:name="_Toc185516026"/>
      <w:bookmarkStart w:id="9197" w:name="_Toc192873334"/>
      <w:bookmarkStart w:id="9198" w:name="_Toc200971047"/>
      <w:bookmarkStart w:id="9199" w:name="_Toc207722378"/>
      <w:bookmarkStart w:id="9200" w:name="_Toc209521241"/>
      <w:r>
        <w:t>8.11.8</w:t>
      </w:r>
      <w:r>
        <w:tab/>
        <w:t>Feature negotiation</w:t>
      </w:r>
      <w:bookmarkEnd w:id="9193"/>
      <w:bookmarkEnd w:id="9194"/>
      <w:bookmarkEnd w:id="9195"/>
      <w:bookmarkEnd w:id="9196"/>
      <w:bookmarkEnd w:id="9197"/>
      <w:bookmarkEnd w:id="9198"/>
      <w:bookmarkEnd w:id="9199"/>
      <w:bookmarkEnd w:id="920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201" w:name="_Toc160570760"/>
      <w:bookmarkStart w:id="9202" w:name="_Toc162008356"/>
      <w:bookmarkStart w:id="9203" w:name="_Toc185516027"/>
      <w:bookmarkStart w:id="9204" w:name="_Toc192873335"/>
      <w:bookmarkStart w:id="9205" w:name="_Toc200971048"/>
      <w:bookmarkStart w:id="9206" w:name="_Toc207722379"/>
      <w:bookmarkStart w:id="9207" w:name="_Toc209521242"/>
      <w:r>
        <w:t>8.12</w:t>
      </w:r>
      <w:r>
        <w:tab/>
        <w:t>Eees_TrafficInfluenceEAS API</w:t>
      </w:r>
      <w:bookmarkEnd w:id="9201"/>
      <w:bookmarkEnd w:id="9202"/>
      <w:bookmarkEnd w:id="9203"/>
      <w:bookmarkEnd w:id="9204"/>
      <w:bookmarkEnd w:id="9205"/>
      <w:bookmarkEnd w:id="9206"/>
      <w:bookmarkEnd w:id="9207"/>
    </w:p>
    <w:p w14:paraId="7E6DAA93" w14:textId="77777777" w:rsidR="00F627CA" w:rsidRDefault="00F627CA" w:rsidP="00F627CA">
      <w:pPr>
        <w:pStyle w:val="Heading3"/>
      </w:pPr>
      <w:bookmarkStart w:id="9208" w:name="_Toc160570761"/>
      <w:bookmarkStart w:id="9209" w:name="_Toc162008357"/>
      <w:bookmarkStart w:id="9210" w:name="_Toc185516028"/>
      <w:bookmarkStart w:id="9211" w:name="_Toc192873336"/>
      <w:bookmarkStart w:id="9212" w:name="_Toc200971049"/>
      <w:bookmarkStart w:id="9213" w:name="_Toc207722380"/>
      <w:bookmarkStart w:id="9214" w:name="_Toc209521243"/>
      <w:r>
        <w:t>8.12.1</w:t>
      </w:r>
      <w:r>
        <w:tab/>
        <w:t>Introduction</w:t>
      </w:r>
      <w:bookmarkEnd w:id="9208"/>
      <w:bookmarkEnd w:id="9209"/>
      <w:bookmarkEnd w:id="9210"/>
      <w:bookmarkEnd w:id="9211"/>
      <w:bookmarkEnd w:id="9212"/>
      <w:bookmarkEnd w:id="9213"/>
      <w:bookmarkEnd w:id="921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215" w:name="_Toc160570762"/>
      <w:bookmarkStart w:id="9216" w:name="_Toc162008358"/>
      <w:bookmarkStart w:id="9217" w:name="_Toc185516029"/>
      <w:bookmarkStart w:id="9218" w:name="_Toc192873337"/>
      <w:bookmarkStart w:id="9219" w:name="_Toc200971050"/>
      <w:bookmarkStart w:id="9220" w:name="_Toc207722381"/>
      <w:bookmarkStart w:id="9221" w:name="_Toc209521244"/>
      <w:r>
        <w:t>8.12.2</w:t>
      </w:r>
      <w:r>
        <w:tab/>
        <w:t>Usage of HTTP</w:t>
      </w:r>
      <w:bookmarkEnd w:id="9215"/>
      <w:bookmarkEnd w:id="9216"/>
      <w:bookmarkEnd w:id="9217"/>
      <w:bookmarkEnd w:id="9218"/>
      <w:bookmarkEnd w:id="9219"/>
      <w:bookmarkEnd w:id="9220"/>
      <w:bookmarkEnd w:id="922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222" w:name="_Toc160570763"/>
      <w:bookmarkStart w:id="9223" w:name="_Toc162008359"/>
      <w:bookmarkStart w:id="9224" w:name="_Toc185516030"/>
      <w:bookmarkStart w:id="9225" w:name="_Toc192873338"/>
      <w:bookmarkStart w:id="9226" w:name="_Toc200971051"/>
      <w:bookmarkStart w:id="9227" w:name="_Toc207722382"/>
      <w:bookmarkStart w:id="9228" w:name="_Toc209521245"/>
      <w:r>
        <w:t>8.12.3</w:t>
      </w:r>
      <w:r>
        <w:tab/>
        <w:t>Resources</w:t>
      </w:r>
      <w:bookmarkEnd w:id="9222"/>
      <w:bookmarkEnd w:id="9223"/>
      <w:bookmarkEnd w:id="9224"/>
      <w:bookmarkEnd w:id="9225"/>
      <w:bookmarkEnd w:id="9226"/>
      <w:bookmarkEnd w:id="9227"/>
      <w:bookmarkEnd w:id="9228"/>
    </w:p>
    <w:p w14:paraId="2C5B60EB" w14:textId="77777777" w:rsidR="00F627CA" w:rsidRPr="000A7435" w:rsidRDefault="00F627CA" w:rsidP="00F627CA">
      <w:pPr>
        <w:pStyle w:val="Heading4"/>
      </w:pPr>
      <w:bookmarkStart w:id="9229" w:name="_Toc160570764"/>
      <w:bookmarkStart w:id="9230" w:name="_Toc162008360"/>
      <w:bookmarkStart w:id="9231" w:name="_Toc185516031"/>
      <w:bookmarkStart w:id="9232" w:name="_Toc192873339"/>
      <w:bookmarkStart w:id="9233" w:name="_Toc200971052"/>
      <w:bookmarkStart w:id="9234" w:name="_Toc207722383"/>
      <w:bookmarkStart w:id="9235" w:name="_Toc209521246"/>
      <w:r>
        <w:t>8.12.3.1</w:t>
      </w:r>
      <w:r>
        <w:tab/>
        <w:t>Overview</w:t>
      </w:r>
      <w:bookmarkEnd w:id="9229"/>
      <w:bookmarkEnd w:id="9230"/>
      <w:bookmarkEnd w:id="9231"/>
      <w:bookmarkEnd w:id="9232"/>
      <w:bookmarkEnd w:id="9233"/>
      <w:bookmarkEnd w:id="9234"/>
      <w:bookmarkEnd w:id="92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236" w:name="_MON_1766996153"/>
    <w:bookmarkEnd w:id="92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5pt;height:167.85pt" o:ole="">
            <v:imagedata r:id="rId39" o:title=""/>
          </v:shape>
          <o:OLEObject Type="Embed" ProgID="Word.Document.8" ShapeID="_x0000_i1039" DrawAspect="Content" ObjectID="_182013273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237" w:name="_Toc160570765"/>
      <w:bookmarkStart w:id="9238" w:name="_Toc162008361"/>
      <w:bookmarkStart w:id="9239" w:name="_Toc185516032"/>
      <w:bookmarkStart w:id="9240" w:name="_Toc192873340"/>
      <w:bookmarkStart w:id="9241" w:name="_Toc200971053"/>
      <w:bookmarkStart w:id="9242" w:name="_Toc207722384"/>
      <w:bookmarkStart w:id="9243" w:name="_Toc209521247"/>
      <w:r>
        <w:t>8.12.3.2</w:t>
      </w:r>
      <w:r>
        <w:tab/>
        <w:t>Resource: Application Traffic Influence</w:t>
      </w:r>
      <w:bookmarkEnd w:id="9237"/>
      <w:bookmarkEnd w:id="9238"/>
      <w:bookmarkEnd w:id="9239"/>
      <w:bookmarkEnd w:id="9240"/>
      <w:bookmarkEnd w:id="9241"/>
      <w:bookmarkEnd w:id="9242"/>
      <w:bookmarkEnd w:id="9243"/>
    </w:p>
    <w:p w14:paraId="65EFC796" w14:textId="77777777" w:rsidR="00F627CA" w:rsidRDefault="00F627CA" w:rsidP="00F627CA">
      <w:pPr>
        <w:pStyle w:val="Heading5"/>
      </w:pPr>
      <w:bookmarkStart w:id="9244" w:name="_Toc160570766"/>
      <w:bookmarkStart w:id="9245" w:name="_Toc162008362"/>
      <w:bookmarkStart w:id="9246" w:name="_Toc185516033"/>
      <w:bookmarkStart w:id="9247" w:name="_Toc192873341"/>
      <w:bookmarkStart w:id="9248" w:name="_Toc200971054"/>
      <w:bookmarkStart w:id="9249" w:name="_Toc207722385"/>
      <w:bookmarkStart w:id="9250" w:name="_Toc209521248"/>
      <w:r>
        <w:t>8.12.3.2.1</w:t>
      </w:r>
      <w:r>
        <w:tab/>
        <w:t>Description</w:t>
      </w:r>
      <w:bookmarkEnd w:id="9244"/>
      <w:bookmarkEnd w:id="9245"/>
      <w:bookmarkEnd w:id="9246"/>
      <w:bookmarkEnd w:id="9247"/>
      <w:bookmarkEnd w:id="9248"/>
      <w:bookmarkEnd w:id="9249"/>
      <w:bookmarkEnd w:id="9250"/>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251" w:name="_Toc160570767"/>
      <w:bookmarkStart w:id="9252" w:name="_Toc162008363"/>
      <w:bookmarkStart w:id="9253" w:name="_Toc185516034"/>
      <w:bookmarkStart w:id="9254" w:name="_Toc192873342"/>
      <w:bookmarkStart w:id="9255" w:name="_Toc200971055"/>
      <w:bookmarkStart w:id="9256" w:name="_Toc207722386"/>
      <w:bookmarkStart w:id="9257" w:name="_Toc209521249"/>
      <w:r>
        <w:t>8.12.3.2.2</w:t>
      </w:r>
      <w:r>
        <w:tab/>
        <w:t>Resource Definition</w:t>
      </w:r>
      <w:bookmarkEnd w:id="9251"/>
      <w:bookmarkEnd w:id="9252"/>
      <w:bookmarkEnd w:id="9253"/>
      <w:bookmarkEnd w:id="9254"/>
      <w:bookmarkEnd w:id="9255"/>
      <w:bookmarkEnd w:id="9256"/>
      <w:bookmarkEnd w:id="9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258" w:name="_Toc160570768"/>
      <w:bookmarkStart w:id="9259" w:name="_Toc162008364"/>
      <w:bookmarkStart w:id="9260" w:name="_Toc185516035"/>
      <w:bookmarkStart w:id="9261" w:name="_Toc192873343"/>
      <w:bookmarkStart w:id="9262" w:name="_Toc200971056"/>
      <w:bookmarkStart w:id="9263" w:name="_Toc207722387"/>
      <w:bookmarkStart w:id="9264" w:name="_Toc209521250"/>
      <w:r>
        <w:t>8.12.3.2.3</w:t>
      </w:r>
      <w:r>
        <w:tab/>
        <w:t>Resource Standard Methods</w:t>
      </w:r>
      <w:bookmarkEnd w:id="9258"/>
      <w:bookmarkEnd w:id="9259"/>
      <w:bookmarkEnd w:id="9260"/>
      <w:bookmarkEnd w:id="9261"/>
      <w:bookmarkEnd w:id="9262"/>
      <w:bookmarkEnd w:id="9263"/>
      <w:bookmarkEnd w:id="926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9265" w:name="_Toc160570769"/>
      <w:bookmarkStart w:id="9266" w:name="_Toc162008365"/>
      <w:bookmarkStart w:id="9267" w:name="_Toc185516036"/>
      <w:bookmarkStart w:id="9268" w:name="_Toc192873344"/>
      <w:bookmarkStart w:id="9269" w:name="_Toc200971057"/>
      <w:bookmarkStart w:id="9270" w:name="_Toc207722388"/>
      <w:bookmarkStart w:id="9271" w:name="_Toc209521251"/>
      <w:r>
        <w:t>8.12.3.2.3.1</w:t>
      </w:r>
      <w:r w:rsidRPr="00384E92">
        <w:tab/>
      </w:r>
      <w:r>
        <w:t>POST</w:t>
      </w:r>
      <w:bookmarkEnd w:id="9265"/>
      <w:bookmarkEnd w:id="9266"/>
      <w:bookmarkEnd w:id="9267"/>
      <w:bookmarkEnd w:id="9268"/>
      <w:bookmarkEnd w:id="9269"/>
      <w:bookmarkEnd w:id="9270"/>
      <w:bookmarkEnd w:id="927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9272" w:name="_Toc160570770"/>
      <w:bookmarkStart w:id="9273" w:name="_Toc162008366"/>
      <w:bookmarkStart w:id="9274" w:name="_Toc185516037"/>
      <w:bookmarkStart w:id="9275" w:name="_Toc192873345"/>
      <w:bookmarkStart w:id="9276" w:name="_Toc200971058"/>
      <w:bookmarkStart w:id="9277" w:name="_Toc207722389"/>
      <w:bookmarkStart w:id="9278" w:name="_Toc209521252"/>
      <w:r>
        <w:t>8.12.3.2.4</w:t>
      </w:r>
      <w:r>
        <w:tab/>
        <w:t>Resource Custom Operations</w:t>
      </w:r>
      <w:bookmarkEnd w:id="9272"/>
      <w:bookmarkEnd w:id="9273"/>
      <w:bookmarkEnd w:id="9274"/>
      <w:bookmarkEnd w:id="9275"/>
      <w:bookmarkEnd w:id="9276"/>
      <w:bookmarkEnd w:id="9277"/>
      <w:bookmarkEnd w:id="927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9279" w:name="_Toc160570771"/>
      <w:bookmarkStart w:id="9280" w:name="_Toc162008367"/>
      <w:bookmarkStart w:id="9281" w:name="_Toc185516038"/>
      <w:bookmarkStart w:id="9282" w:name="_Toc192873346"/>
      <w:bookmarkStart w:id="9283" w:name="_Toc200971059"/>
      <w:bookmarkStart w:id="9284" w:name="_Toc207722390"/>
      <w:bookmarkStart w:id="9285" w:name="_Toc209521253"/>
      <w:r>
        <w:t>8.12.3.3</w:t>
      </w:r>
      <w:r>
        <w:tab/>
        <w:t>Resource: Individual Application Traffic Influence</w:t>
      </w:r>
      <w:bookmarkEnd w:id="9279"/>
      <w:bookmarkEnd w:id="9280"/>
      <w:bookmarkEnd w:id="9281"/>
      <w:bookmarkEnd w:id="9282"/>
      <w:bookmarkEnd w:id="9283"/>
      <w:bookmarkEnd w:id="9284"/>
      <w:bookmarkEnd w:id="9285"/>
    </w:p>
    <w:p w14:paraId="0E8D68B6" w14:textId="77777777" w:rsidR="00F627CA" w:rsidRDefault="00F627CA" w:rsidP="00F627CA">
      <w:pPr>
        <w:pStyle w:val="Heading5"/>
      </w:pPr>
      <w:bookmarkStart w:id="9286" w:name="_Toc160570772"/>
      <w:bookmarkStart w:id="9287" w:name="_Toc162008368"/>
      <w:bookmarkStart w:id="9288" w:name="_Toc185516039"/>
      <w:bookmarkStart w:id="9289" w:name="_Toc192873347"/>
      <w:bookmarkStart w:id="9290" w:name="_Toc200971060"/>
      <w:bookmarkStart w:id="9291" w:name="_Toc207722391"/>
      <w:bookmarkStart w:id="9292" w:name="_Toc209521254"/>
      <w:r>
        <w:t>8.12.3.3.1</w:t>
      </w:r>
      <w:r>
        <w:tab/>
        <w:t>Description</w:t>
      </w:r>
      <w:bookmarkEnd w:id="9286"/>
      <w:bookmarkEnd w:id="9287"/>
      <w:bookmarkEnd w:id="9288"/>
      <w:bookmarkEnd w:id="9289"/>
      <w:bookmarkEnd w:id="9290"/>
      <w:bookmarkEnd w:id="9291"/>
      <w:bookmarkEnd w:id="929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9293" w:name="_Toc160570773"/>
      <w:bookmarkStart w:id="9294" w:name="_Toc162008369"/>
      <w:bookmarkStart w:id="9295" w:name="_Toc185516040"/>
      <w:bookmarkStart w:id="9296" w:name="_Toc192873348"/>
      <w:bookmarkStart w:id="9297" w:name="_Toc200971061"/>
      <w:bookmarkStart w:id="9298" w:name="_Toc207722392"/>
      <w:bookmarkStart w:id="9299" w:name="_Toc209521255"/>
      <w:r>
        <w:t>8.12.3.3.2</w:t>
      </w:r>
      <w:r>
        <w:tab/>
        <w:t>Resource Definition</w:t>
      </w:r>
      <w:bookmarkEnd w:id="9293"/>
      <w:bookmarkEnd w:id="9294"/>
      <w:bookmarkEnd w:id="9295"/>
      <w:bookmarkEnd w:id="9296"/>
      <w:bookmarkEnd w:id="9297"/>
      <w:bookmarkEnd w:id="9298"/>
      <w:bookmarkEnd w:id="929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9300" w:name="_Toc160570774"/>
      <w:bookmarkStart w:id="9301" w:name="_Toc162008370"/>
      <w:bookmarkStart w:id="9302" w:name="_Toc185516041"/>
      <w:bookmarkStart w:id="9303" w:name="_Toc192873349"/>
      <w:bookmarkStart w:id="9304" w:name="_Toc200971062"/>
      <w:bookmarkStart w:id="9305" w:name="_Toc207722393"/>
      <w:bookmarkStart w:id="9306" w:name="_Toc209521256"/>
      <w:r>
        <w:t>8.12.3.3.3</w:t>
      </w:r>
      <w:r>
        <w:tab/>
        <w:t>Resource Standard Methods</w:t>
      </w:r>
      <w:bookmarkEnd w:id="9300"/>
      <w:bookmarkEnd w:id="9301"/>
      <w:bookmarkEnd w:id="9302"/>
      <w:bookmarkEnd w:id="9303"/>
      <w:bookmarkEnd w:id="9304"/>
      <w:bookmarkEnd w:id="9305"/>
      <w:bookmarkEnd w:id="930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9307" w:name="_Toc160570775"/>
      <w:bookmarkStart w:id="9308" w:name="_Toc162008371"/>
      <w:bookmarkStart w:id="9309" w:name="_Toc185516042"/>
      <w:bookmarkStart w:id="9310" w:name="_Toc192873350"/>
      <w:bookmarkStart w:id="9311" w:name="_Toc200971063"/>
      <w:bookmarkStart w:id="9312" w:name="_Toc207722394"/>
      <w:bookmarkStart w:id="9313" w:name="_Toc209521257"/>
      <w:r>
        <w:t>8.12.3.3.3</w:t>
      </w:r>
      <w:r>
        <w:rPr>
          <w:lang w:eastAsia="zh-CN"/>
        </w:rPr>
        <w:t>.1</w:t>
      </w:r>
      <w:r>
        <w:rPr>
          <w:lang w:eastAsia="zh-CN"/>
        </w:rPr>
        <w:tab/>
        <w:t>GET</w:t>
      </w:r>
      <w:bookmarkEnd w:id="9307"/>
      <w:bookmarkEnd w:id="9308"/>
      <w:bookmarkEnd w:id="9309"/>
      <w:bookmarkEnd w:id="9310"/>
      <w:bookmarkEnd w:id="9311"/>
      <w:bookmarkEnd w:id="9312"/>
      <w:bookmarkEnd w:id="931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9314" w:name="_Toc160570776"/>
      <w:bookmarkStart w:id="9315" w:name="_Toc162008372"/>
      <w:bookmarkStart w:id="9316" w:name="_Toc185516043"/>
      <w:bookmarkStart w:id="9317" w:name="_Toc192873351"/>
      <w:bookmarkStart w:id="9318" w:name="_Toc200971064"/>
      <w:bookmarkStart w:id="9319" w:name="_Toc207722395"/>
      <w:bookmarkStart w:id="9320" w:name="_Toc209521258"/>
      <w:r>
        <w:rPr>
          <w:lang w:eastAsia="zh-CN"/>
        </w:rPr>
        <w:t>8.12.3.3.3.2</w:t>
      </w:r>
      <w:r>
        <w:rPr>
          <w:lang w:eastAsia="zh-CN"/>
        </w:rPr>
        <w:tab/>
        <w:t>PUT</w:t>
      </w:r>
      <w:bookmarkEnd w:id="9314"/>
      <w:bookmarkEnd w:id="9315"/>
      <w:bookmarkEnd w:id="9316"/>
      <w:bookmarkEnd w:id="9317"/>
      <w:bookmarkEnd w:id="9318"/>
      <w:bookmarkEnd w:id="9319"/>
      <w:bookmarkEnd w:id="932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9321" w:name="_Toc160570777"/>
      <w:bookmarkStart w:id="9322" w:name="_Toc162008373"/>
      <w:bookmarkStart w:id="9323" w:name="_Toc185516044"/>
      <w:bookmarkStart w:id="9324" w:name="_Toc192873352"/>
      <w:bookmarkStart w:id="9325" w:name="_Toc200971065"/>
      <w:bookmarkStart w:id="9326" w:name="_Toc207722396"/>
      <w:bookmarkStart w:id="9327" w:name="_Toc209521259"/>
      <w:r>
        <w:rPr>
          <w:lang w:eastAsia="zh-CN"/>
        </w:rPr>
        <w:t>8.12.3.3.3.3</w:t>
      </w:r>
      <w:r>
        <w:rPr>
          <w:lang w:eastAsia="zh-CN"/>
        </w:rPr>
        <w:tab/>
        <w:t>PATCH</w:t>
      </w:r>
      <w:bookmarkEnd w:id="9321"/>
      <w:bookmarkEnd w:id="9322"/>
      <w:bookmarkEnd w:id="9323"/>
      <w:bookmarkEnd w:id="9324"/>
      <w:bookmarkEnd w:id="9325"/>
      <w:bookmarkEnd w:id="9326"/>
      <w:bookmarkEnd w:id="93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9328" w:name="_Toc160570778"/>
      <w:bookmarkStart w:id="9329" w:name="_Toc162008374"/>
      <w:bookmarkStart w:id="9330" w:name="_Toc185516045"/>
      <w:bookmarkStart w:id="9331" w:name="_Toc192873353"/>
      <w:bookmarkStart w:id="9332" w:name="_Toc200971066"/>
      <w:bookmarkStart w:id="9333" w:name="_Toc207722397"/>
      <w:bookmarkStart w:id="9334" w:name="_Toc209521260"/>
      <w:r>
        <w:rPr>
          <w:lang w:eastAsia="zh-CN"/>
        </w:rPr>
        <w:lastRenderedPageBreak/>
        <w:t>8.12.3.3.3.4</w:t>
      </w:r>
      <w:r>
        <w:rPr>
          <w:lang w:eastAsia="zh-CN"/>
        </w:rPr>
        <w:tab/>
        <w:t>DELETE</w:t>
      </w:r>
      <w:bookmarkEnd w:id="9328"/>
      <w:bookmarkEnd w:id="9329"/>
      <w:bookmarkEnd w:id="9330"/>
      <w:bookmarkEnd w:id="9331"/>
      <w:bookmarkEnd w:id="9332"/>
      <w:bookmarkEnd w:id="9333"/>
      <w:bookmarkEnd w:id="933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9335" w:name="_Toc160570779"/>
      <w:bookmarkStart w:id="9336" w:name="_Toc162008375"/>
      <w:bookmarkStart w:id="9337" w:name="_Toc185516046"/>
      <w:bookmarkStart w:id="9338" w:name="_Toc192873354"/>
      <w:bookmarkStart w:id="9339" w:name="_Toc200971067"/>
      <w:bookmarkStart w:id="9340" w:name="_Toc207722398"/>
      <w:bookmarkStart w:id="9341" w:name="_Toc209521261"/>
      <w:r>
        <w:t>8.12.3.3.4</w:t>
      </w:r>
      <w:r>
        <w:tab/>
        <w:t>Resource Custom Operations</w:t>
      </w:r>
      <w:bookmarkEnd w:id="9335"/>
      <w:bookmarkEnd w:id="9336"/>
      <w:bookmarkEnd w:id="9337"/>
      <w:bookmarkEnd w:id="9338"/>
      <w:bookmarkEnd w:id="9339"/>
      <w:bookmarkEnd w:id="9340"/>
      <w:bookmarkEnd w:id="934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9342" w:name="_Toc160570780"/>
      <w:bookmarkStart w:id="9343" w:name="_Toc162008376"/>
      <w:bookmarkStart w:id="9344" w:name="_Toc185516047"/>
      <w:bookmarkStart w:id="9345" w:name="_Toc192873355"/>
      <w:bookmarkStart w:id="9346" w:name="_Toc200971068"/>
      <w:bookmarkStart w:id="9347" w:name="_Toc207722399"/>
      <w:bookmarkStart w:id="9348" w:name="_Toc209521262"/>
      <w:r>
        <w:lastRenderedPageBreak/>
        <w:t>8.12.4</w:t>
      </w:r>
      <w:r>
        <w:tab/>
        <w:t>Notifications</w:t>
      </w:r>
      <w:bookmarkEnd w:id="9342"/>
      <w:bookmarkEnd w:id="9343"/>
      <w:bookmarkEnd w:id="9344"/>
      <w:bookmarkEnd w:id="9345"/>
      <w:bookmarkEnd w:id="9346"/>
      <w:bookmarkEnd w:id="9347"/>
      <w:bookmarkEnd w:id="934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9349" w:name="_Toc160570781"/>
      <w:bookmarkStart w:id="9350" w:name="_Toc162008377"/>
      <w:bookmarkStart w:id="9351" w:name="_Toc185516048"/>
      <w:bookmarkStart w:id="9352" w:name="_Toc192873356"/>
      <w:bookmarkStart w:id="9353" w:name="_Toc200971069"/>
      <w:bookmarkStart w:id="9354" w:name="_Toc207722400"/>
      <w:bookmarkStart w:id="9355" w:name="_Toc209521263"/>
      <w:r>
        <w:t>8.12.5</w:t>
      </w:r>
      <w:r>
        <w:tab/>
        <w:t>Data Model</w:t>
      </w:r>
      <w:bookmarkEnd w:id="9349"/>
      <w:bookmarkEnd w:id="9350"/>
      <w:bookmarkEnd w:id="9351"/>
      <w:bookmarkEnd w:id="9352"/>
      <w:bookmarkEnd w:id="9353"/>
      <w:bookmarkEnd w:id="9354"/>
      <w:bookmarkEnd w:id="9355"/>
    </w:p>
    <w:p w14:paraId="183D0041" w14:textId="76460F7E" w:rsidR="00F627CA" w:rsidRDefault="00F627CA" w:rsidP="00F627CA">
      <w:pPr>
        <w:pStyle w:val="Heading4"/>
      </w:pPr>
      <w:bookmarkStart w:id="9356" w:name="_Toc160570782"/>
      <w:bookmarkStart w:id="9357" w:name="_Toc162008378"/>
      <w:bookmarkStart w:id="9358" w:name="_Toc185516049"/>
      <w:bookmarkStart w:id="9359" w:name="_Toc192873357"/>
      <w:bookmarkStart w:id="9360" w:name="_Toc200971070"/>
      <w:bookmarkStart w:id="9361" w:name="_Toc207722401"/>
      <w:bookmarkStart w:id="9362" w:name="_Toc209521264"/>
      <w:r>
        <w:t>8.12.5.1</w:t>
      </w:r>
      <w:r>
        <w:tab/>
        <w:t>General</w:t>
      </w:r>
      <w:bookmarkEnd w:id="9356"/>
      <w:bookmarkEnd w:id="9357"/>
      <w:bookmarkEnd w:id="9358"/>
      <w:bookmarkEnd w:id="9359"/>
      <w:bookmarkEnd w:id="9360"/>
      <w:bookmarkEnd w:id="9361"/>
      <w:bookmarkEnd w:id="936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9363" w:name="_Toc160570783"/>
      <w:bookmarkStart w:id="9364" w:name="_Toc162008379"/>
      <w:bookmarkStart w:id="9365" w:name="_Toc185516050"/>
      <w:bookmarkStart w:id="9366" w:name="_Toc192873358"/>
      <w:bookmarkStart w:id="9367" w:name="_Toc200971071"/>
      <w:bookmarkStart w:id="9368" w:name="_Toc207722402"/>
      <w:bookmarkStart w:id="9369" w:name="_Toc209521265"/>
      <w:r>
        <w:t>8.12</w:t>
      </w:r>
      <w:r>
        <w:rPr>
          <w:lang w:val="en-US"/>
        </w:rPr>
        <w:t>.5.2</w:t>
      </w:r>
      <w:r>
        <w:rPr>
          <w:lang w:val="en-US"/>
        </w:rPr>
        <w:tab/>
        <w:t>Structured data types</w:t>
      </w:r>
      <w:bookmarkEnd w:id="9363"/>
      <w:bookmarkEnd w:id="9364"/>
      <w:bookmarkEnd w:id="9365"/>
      <w:bookmarkEnd w:id="9366"/>
      <w:bookmarkEnd w:id="9367"/>
      <w:bookmarkEnd w:id="9368"/>
      <w:bookmarkEnd w:id="9369"/>
    </w:p>
    <w:p w14:paraId="1327158C" w14:textId="155C5172" w:rsidR="00F627CA" w:rsidRDefault="00F627CA" w:rsidP="00F627CA">
      <w:pPr>
        <w:pStyle w:val="Heading5"/>
      </w:pPr>
      <w:bookmarkStart w:id="9370" w:name="_Toc160570784"/>
      <w:bookmarkStart w:id="9371" w:name="_Toc162008380"/>
      <w:bookmarkStart w:id="9372" w:name="_Toc185516051"/>
      <w:bookmarkStart w:id="9373" w:name="_Toc192873359"/>
      <w:bookmarkStart w:id="9374" w:name="_Toc200971072"/>
      <w:bookmarkStart w:id="9375" w:name="_Toc207722403"/>
      <w:bookmarkStart w:id="9376" w:name="_Toc209521266"/>
      <w:r>
        <w:t>8.12.5.2.1</w:t>
      </w:r>
      <w:r>
        <w:tab/>
        <w:t>Introduction</w:t>
      </w:r>
      <w:bookmarkEnd w:id="9370"/>
      <w:bookmarkEnd w:id="9371"/>
      <w:bookmarkEnd w:id="9372"/>
      <w:bookmarkEnd w:id="9373"/>
      <w:bookmarkEnd w:id="9374"/>
      <w:bookmarkEnd w:id="9375"/>
      <w:bookmarkEnd w:id="937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9377" w:name="_Toc160570785"/>
      <w:bookmarkStart w:id="9378" w:name="_Toc162008381"/>
      <w:bookmarkStart w:id="9379" w:name="_Toc185516052"/>
      <w:bookmarkStart w:id="9380" w:name="_Toc192873360"/>
      <w:bookmarkStart w:id="9381" w:name="_Toc200971073"/>
      <w:bookmarkStart w:id="9382" w:name="_Toc207722404"/>
      <w:bookmarkStart w:id="9383" w:name="_Toc209521267"/>
      <w:r>
        <w:lastRenderedPageBreak/>
        <w:t>8.12.5.2.2</w:t>
      </w:r>
      <w:r>
        <w:tab/>
        <w:t>Type: AppTrafficInfluence</w:t>
      </w:r>
      <w:bookmarkEnd w:id="9377"/>
      <w:bookmarkEnd w:id="9378"/>
      <w:bookmarkEnd w:id="9379"/>
      <w:bookmarkEnd w:id="9380"/>
      <w:bookmarkEnd w:id="9381"/>
      <w:bookmarkEnd w:id="9382"/>
      <w:bookmarkEnd w:id="938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9384" w:name="OLE_LINK102"/>
            <w:r w:rsidRPr="003438BB">
              <w:t>NOTE</w:t>
            </w:r>
            <w:r>
              <w:t> 1</w:t>
            </w:r>
            <w:r w:rsidRPr="003438BB">
              <w:t>:</w:t>
            </w:r>
            <w:r w:rsidRPr="003438BB">
              <w:tab/>
            </w:r>
            <w:bookmarkStart w:id="938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9384"/>
            <w:bookmarkEnd w:id="938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9386" w:name="_Toc160570786"/>
      <w:bookmarkStart w:id="9387" w:name="_Toc162008382"/>
      <w:bookmarkStart w:id="9388" w:name="_Toc185516053"/>
      <w:bookmarkStart w:id="9389" w:name="_Toc192873361"/>
      <w:bookmarkStart w:id="9390" w:name="_Toc200971074"/>
      <w:bookmarkStart w:id="9391" w:name="_Toc207722405"/>
      <w:bookmarkStart w:id="9392" w:name="_Toc209521268"/>
      <w:r>
        <w:lastRenderedPageBreak/>
        <w:t>8.12.5.2.3</w:t>
      </w:r>
      <w:r>
        <w:tab/>
        <w:t>Type: AppTrafficInfluence</w:t>
      </w:r>
      <w:r>
        <w:rPr>
          <w:rFonts w:hint="eastAsia"/>
          <w:lang w:eastAsia="zh-CN"/>
        </w:rPr>
        <w:t>P</w:t>
      </w:r>
      <w:r>
        <w:rPr>
          <w:lang w:val="en-US"/>
        </w:rPr>
        <w:t>atch</w:t>
      </w:r>
      <w:bookmarkEnd w:id="9386"/>
      <w:bookmarkEnd w:id="9387"/>
      <w:bookmarkEnd w:id="9388"/>
      <w:bookmarkEnd w:id="9389"/>
      <w:bookmarkEnd w:id="9390"/>
      <w:bookmarkEnd w:id="9391"/>
      <w:bookmarkEnd w:id="939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9393" w:name="_Toc160570787"/>
      <w:bookmarkStart w:id="9394" w:name="_Toc162008383"/>
      <w:bookmarkStart w:id="9395" w:name="_Toc185516054"/>
      <w:bookmarkStart w:id="9396" w:name="_Toc192873362"/>
      <w:bookmarkStart w:id="9397" w:name="_Toc200971075"/>
      <w:bookmarkStart w:id="9398" w:name="_Toc207722406"/>
      <w:bookmarkStart w:id="9399" w:name="_Toc209521269"/>
      <w:r>
        <w:t>8.12</w:t>
      </w:r>
      <w:r>
        <w:rPr>
          <w:lang w:val="en-US"/>
        </w:rPr>
        <w:t>.5.3</w:t>
      </w:r>
      <w:r>
        <w:rPr>
          <w:lang w:val="en-US"/>
        </w:rPr>
        <w:tab/>
        <w:t>Simple data types and enumerations</w:t>
      </w:r>
      <w:bookmarkEnd w:id="9393"/>
      <w:bookmarkEnd w:id="9394"/>
      <w:bookmarkEnd w:id="9395"/>
      <w:bookmarkEnd w:id="9396"/>
      <w:bookmarkEnd w:id="9397"/>
      <w:bookmarkEnd w:id="9398"/>
      <w:bookmarkEnd w:id="9399"/>
    </w:p>
    <w:p w14:paraId="3908C0A9" w14:textId="7293B8A0" w:rsidR="00F627CA" w:rsidRDefault="00F627CA" w:rsidP="00F627CA">
      <w:pPr>
        <w:pStyle w:val="Heading5"/>
      </w:pPr>
      <w:bookmarkStart w:id="9400" w:name="_Toc160570788"/>
      <w:bookmarkStart w:id="9401" w:name="_Toc162008384"/>
      <w:bookmarkStart w:id="9402" w:name="_Toc185516055"/>
      <w:bookmarkStart w:id="9403" w:name="_Toc192873363"/>
      <w:bookmarkStart w:id="9404" w:name="_Toc200971076"/>
      <w:bookmarkStart w:id="9405" w:name="_Toc207722407"/>
      <w:bookmarkStart w:id="9406" w:name="_Toc209521270"/>
      <w:r>
        <w:t>8.12.5.3.1</w:t>
      </w:r>
      <w:r>
        <w:tab/>
        <w:t>Introduction</w:t>
      </w:r>
      <w:bookmarkEnd w:id="9400"/>
      <w:bookmarkEnd w:id="9401"/>
      <w:bookmarkEnd w:id="9402"/>
      <w:bookmarkEnd w:id="9403"/>
      <w:bookmarkEnd w:id="9404"/>
      <w:bookmarkEnd w:id="9405"/>
      <w:bookmarkEnd w:id="940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9407" w:name="_Toc160570789"/>
      <w:bookmarkStart w:id="9408" w:name="_Toc162008385"/>
      <w:bookmarkStart w:id="9409" w:name="_Toc185516056"/>
      <w:bookmarkStart w:id="9410" w:name="_Toc192873364"/>
      <w:bookmarkStart w:id="9411" w:name="_Toc200971077"/>
      <w:bookmarkStart w:id="9412" w:name="_Toc207722408"/>
      <w:bookmarkStart w:id="9413" w:name="_Toc209521271"/>
      <w:r>
        <w:t>8.12.5.3.2</w:t>
      </w:r>
      <w:r>
        <w:tab/>
        <w:t>Simple data types</w:t>
      </w:r>
      <w:bookmarkEnd w:id="9407"/>
      <w:bookmarkEnd w:id="9408"/>
      <w:bookmarkEnd w:id="9409"/>
      <w:bookmarkEnd w:id="9410"/>
      <w:bookmarkEnd w:id="9411"/>
      <w:bookmarkEnd w:id="9412"/>
      <w:bookmarkEnd w:id="941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9414" w:name="_Toc160570790"/>
      <w:bookmarkStart w:id="9415" w:name="_Toc162008386"/>
      <w:bookmarkStart w:id="9416" w:name="_Toc185516057"/>
      <w:bookmarkStart w:id="9417" w:name="_Toc192873365"/>
      <w:bookmarkStart w:id="9418" w:name="_Toc200971078"/>
      <w:bookmarkStart w:id="9419" w:name="_Toc207722409"/>
      <w:bookmarkStart w:id="9420" w:name="_Toc20952127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14"/>
      <w:bookmarkEnd w:id="9415"/>
      <w:bookmarkEnd w:id="9416"/>
      <w:bookmarkEnd w:id="9417"/>
      <w:bookmarkEnd w:id="9418"/>
      <w:bookmarkEnd w:id="9419"/>
      <w:bookmarkEnd w:id="942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9421" w:name="_Toc160570791"/>
      <w:bookmarkStart w:id="9422" w:name="_Toc162008387"/>
      <w:bookmarkStart w:id="9423" w:name="_Toc185516058"/>
      <w:bookmarkStart w:id="9424" w:name="_Toc192873366"/>
      <w:bookmarkStart w:id="9425" w:name="_Toc200971079"/>
      <w:bookmarkStart w:id="9426" w:name="_Toc207722410"/>
      <w:bookmarkStart w:id="9427" w:name="_Toc209521273"/>
      <w:r>
        <w:t>8.12.5.5</w:t>
      </w:r>
      <w:r>
        <w:tab/>
        <w:t>Binary data</w:t>
      </w:r>
      <w:bookmarkEnd w:id="9421"/>
      <w:bookmarkEnd w:id="9422"/>
      <w:bookmarkEnd w:id="9423"/>
      <w:bookmarkEnd w:id="9424"/>
      <w:bookmarkEnd w:id="9425"/>
      <w:bookmarkEnd w:id="9426"/>
      <w:bookmarkEnd w:id="9427"/>
    </w:p>
    <w:p w14:paraId="2D63C651" w14:textId="5BB34AA4" w:rsidR="00F627CA" w:rsidRDefault="00F627CA" w:rsidP="00F627CA">
      <w:pPr>
        <w:pStyle w:val="Heading5"/>
      </w:pPr>
      <w:bookmarkStart w:id="9428" w:name="_Toc160570792"/>
      <w:bookmarkStart w:id="9429" w:name="_Toc162008388"/>
      <w:bookmarkStart w:id="9430" w:name="_Toc185516059"/>
      <w:bookmarkStart w:id="9431" w:name="_Toc192873367"/>
      <w:bookmarkStart w:id="9432" w:name="_Toc200971080"/>
      <w:bookmarkStart w:id="9433" w:name="_Toc207722411"/>
      <w:bookmarkStart w:id="9434" w:name="_Toc209521274"/>
      <w:r>
        <w:t>8.12.5.5.1</w:t>
      </w:r>
      <w:r>
        <w:tab/>
        <w:t>Binary Data Types</w:t>
      </w:r>
      <w:bookmarkEnd w:id="9428"/>
      <w:bookmarkEnd w:id="9429"/>
      <w:bookmarkEnd w:id="9430"/>
      <w:bookmarkEnd w:id="9431"/>
      <w:bookmarkEnd w:id="9432"/>
      <w:bookmarkEnd w:id="9433"/>
      <w:bookmarkEnd w:id="94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9435" w:name="_Toc160570793"/>
      <w:bookmarkStart w:id="9436" w:name="_Toc162008389"/>
      <w:bookmarkStart w:id="9437" w:name="_Toc185516060"/>
      <w:bookmarkStart w:id="9438" w:name="_Toc192873368"/>
      <w:bookmarkStart w:id="9439" w:name="_Toc200971081"/>
      <w:bookmarkStart w:id="9440" w:name="_Toc207722412"/>
      <w:bookmarkStart w:id="9441" w:name="_Toc209521275"/>
      <w:r>
        <w:lastRenderedPageBreak/>
        <w:t>8.12.6</w:t>
      </w:r>
      <w:r>
        <w:tab/>
        <w:t>Error Handling</w:t>
      </w:r>
      <w:bookmarkEnd w:id="9435"/>
      <w:bookmarkEnd w:id="9436"/>
      <w:bookmarkEnd w:id="9437"/>
      <w:bookmarkEnd w:id="9438"/>
      <w:bookmarkEnd w:id="9439"/>
      <w:bookmarkEnd w:id="9440"/>
      <w:bookmarkEnd w:id="9441"/>
    </w:p>
    <w:p w14:paraId="3671BB4C" w14:textId="14A82183" w:rsidR="00F627CA" w:rsidRDefault="00F627CA" w:rsidP="00F627CA">
      <w:pPr>
        <w:pStyle w:val="Heading4"/>
      </w:pPr>
      <w:bookmarkStart w:id="9442" w:name="_Toc160570794"/>
      <w:bookmarkStart w:id="9443" w:name="_Toc162008390"/>
      <w:bookmarkStart w:id="9444" w:name="_Toc185516061"/>
      <w:bookmarkStart w:id="9445" w:name="_Toc192873369"/>
      <w:bookmarkStart w:id="9446" w:name="_Toc200971082"/>
      <w:bookmarkStart w:id="9447" w:name="_Toc207722413"/>
      <w:bookmarkStart w:id="9448" w:name="_Toc209521276"/>
      <w:r>
        <w:t>8.12.6.1</w:t>
      </w:r>
      <w:r>
        <w:tab/>
        <w:t>General</w:t>
      </w:r>
      <w:bookmarkEnd w:id="9442"/>
      <w:bookmarkEnd w:id="9443"/>
      <w:bookmarkEnd w:id="9444"/>
      <w:bookmarkEnd w:id="9445"/>
      <w:bookmarkEnd w:id="9446"/>
      <w:bookmarkEnd w:id="9447"/>
      <w:bookmarkEnd w:id="944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9449" w:name="_Toc160570795"/>
      <w:bookmarkStart w:id="9450" w:name="_Toc162008391"/>
      <w:bookmarkStart w:id="9451" w:name="_Toc185516062"/>
      <w:bookmarkStart w:id="9452" w:name="_Toc192873370"/>
      <w:bookmarkStart w:id="9453" w:name="_Toc200971083"/>
      <w:bookmarkStart w:id="9454" w:name="_Toc207722414"/>
      <w:bookmarkStart w:id="9455" w:name="_Toc209521277"/>
      <w:r>
        <w:t>8.12.6.2</w:t>
      </w:r>
      <w:r>
        <w:tab/>
        <w:t>Protocol Errors</w:t>
      </w:r>
      <w:bookmarkEnd w:id="9449"/>
      <w:bookmarkEnd w:id="9450"/>
      <w:bookmarkEnd w:id="9451"/>
      <w:bookmarkEnd w:id="9452"/>
      <w:bookmarkEnd w:id="9453"/>
      <w:bookmarkEnd w:id="9454"/>
      <w:bookmarkEnd w:id="945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9456" w:name="_Toc160570796"/>
      <w:bookmarkStart w:id="9457" w:name="_Toc162008392"/>
      <w:bookmarkStart w:id="9458" w:name="_Toc185516063"/>
      <w:bookmarkStart w:id="9459" w:name="_Toc192873371"/>
      <w:bookmarkStart w:id="9460" w:name="_Toc200971084"/>
      <w:bookmarkStart w:id="9461" w:name="_Toc207722415"/>
      <w:bookmarkStart w:id="9462" w:name="_Toc209521278"/>
      <w:r>
        <w:t>8.12.6.3</w:t>
      </w:r>
      <w:r>
        <w:tab/>
        <w:t>Application Errors</w:t>
      </w:r>
      <w:bookmarkEnd w:id="9456"/>
      <w:bookmarkEnd w:id="9457"/>
      <w:bookmarkEnd w:id="9458"/>
      <w:bookmarkEnd w:id="9459"/>
      <w:bookmarkEnd w:id="9460"/>
      <w:bookmarkEnd w:id="9461"/>
      <w:bookmarkEnd w:id="946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9463" w:name="_Toc160570797"/>
      <w:bookmarkStart w:id="9464" w:name="_Toc162008393"/>
      <w:bookmarkStart w:id="9465" w:name="_Toc185516064"/>
      <w:bookmarkStart w:id="9466" w:name="_Toc192873372"/>
      <w:bookmarkStart w:id="9467" w:name="_Toc200971085"/>
      <w:bookmarkStart w:id="9468" w:name="_Toc207722416"/>
      <w:bookmarkStart w:id="9469" w:name="_Toc209521279"/>
      <w:r>
        <w:t>8.12.7</w:t>
      </w:r>
      <w:r>
        <w:tab/>
        <w:t>Feature negotiation</w:t>
      </w:r>
      <w:bookmarkEnd w:id="9463"/>
      <w:bookmarkEnd w:id="9464"/>
      <w:bookmarkEnd w:id="9465"/>
      <w:bookmarkEnd w:id="9466"/>
      <w:bookmarkEnd w:id="9467"/>
      <w:bookmarkEnd w:id="9468"/>
      <w:bookmarkEnd w:id="946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9470" w:name="_Toc145708255"/>
      <w:bookmarkStart w:id="9471" w:name="_Toc160570798"/>
      <w:bookmarkStart w:id="9472" w:name="_Toc162008394"/>
      <w:bookmarkStart w:id="9473" w:name="_Toc185516065"/>
      <w:bookmarkStart w:id="9474" w:name="_Toc192873373"/>
      <w:bookmarkStart w:id="9475" w:name="_Toc200971086"/>
      <w:bookmarkStart w:id="9476" w:name="_Toc207722417"/>
      <w:bookmarkStart w:id="9477" w:name="_Toc129169877"/>
      <w:bookmarkStart w:id="9478" w:name="_Toc209521280"/>
      <w:r>
        <w:t>8A</w:t>
      </w:r>
      <w:r>
        <w:tab/>
        <w:t>CAS API Definitions</w:t>
      </w:r>
      <w:bookmarkEnd w:id="9470"/>
      <w:bookmarkEnd w:id="9471"/>
      <w:bookmarkEnd w:id="9472"/>
      <w:bookmarkEnd w:id="9473"/>
      <w:bookmarkEnd w:id="9474"/>
      <w:bookmarkEnd w:id="9475"/>
      <w:bookmarkEnd w:id="9476"/>
      <w:bookmarkEnd w:id="9478"/>
    </w:p>
    <w:p w14:paraId="45BCADAD" w14:textId="77777777" w:rsidR="00200A25" w:rsidRDefault="00200A25" w:rsidP="00200A25">
      <w:pPr>
        <w:pStyle w:val="Heading2"/>
      </w:pPr>
      <w:bookmarkStart w:id="9479" w:name="_Toc145708256"/>
      <w:bookmarkStart w:id="9480" w:name="_Toc160570799"/>
      <w:bookmarkStart w:id="9481" w:name="_Toc162008395"/>
      <w:bookmarkStart w:id="9482" w:name="_Toc185516066"/>
      <w:bookmarkStart w:id="9483" w:name="_Toc192873374"/>
      <w:bookmarkStart w:id="9484" w:name="_Toc200971087"/>
      <w:bookmarkStart w:id="9485" w:name="_Toc207722418"/>
      <w:bookmarkStart w:id="9486" w:name="_Toc209521281"/>
      <w:r>
        <w:t>8A.1</w:t>
      </w:r>
      <w:r>
        <w:tab/>
        <w:t>Ecas</w:t>
      </w:r>
      <w:r w:rsidRPr="00310802">
        <w:t>_</w:t>
      </w:r>
      <w:r>
        <w:t>SelectedEES API</w:t>
      </w:r>
      <w:bookmarkEnd w:id="9477"/>
      <w:bookmarkEnd w:id="9479"/>
      <w:bookmarkEnd w:id="9480"/>
      <w:bookmarkEnd w:id="9481"/>
      <w:bookmarkEnd w:id="9482"/>
      <w:bookmarkEnd w:id="9483"/>
      <w:bookmarkEnd w:id="9484"/>
      <w:bookmarkEnd w:id="9485"/>
      <w:bookmarkEnd w:id="9486"/>
    </w:p>
    <w:p w14:paraId="725F9E56" w14:textId="77777777" w:rsidR="00200A25" w:rsidRDefault="00200A25" w:rsidP="00200A25">
      <w:pPr>
        <w:pStyle w:val="Heading3"/>
      </w:pPr>
      <w:bookmarkStart w:id="9487" w:name="_Toc129169878"/>
      <w:bookmarkStart w:id="9488" w:name="_Toc145708257"/>
      <w:bookmarkStart w:id="9489" w:name="_Toc160570800"/>
      <w:bookmarkStart w:id="9490" w:name="_Toc162008396"/>
      <w:bookmarkStart w:id="9491" w:name="_Toc185516067"/>
      <w:bookmarkStart w:id="9492" w:name="_Toc192873375"/>
      <w:bookmarkStart w:id="9493" w:name="_Toc200971088"/>
      <w:bookmarkStart w:id="9494" w:name="_Toc207722419"/>
      <w:bookmarkStart w:id="9495" w:name="_Toc209521282"/>
      <w:r>
        <w:t>8A.1.1</w:t>
      </w:r>
      <w:r>
        <w:tab/>
        <w:t>Introduction</w:t>
      </w:r>
      <w:bookmarkEnd w:id="9487"/>
      <w:bookmarkEnd w:id="9488"/>
      <w:bookmarkEnd w:id="9489"/>
      <w:bookmarkEnd w:id="9490"/>
      <w:bookmarkEnd w:id="9491"/>
      <w:bookmarkEnd w:id="9492"/>
      <w:bookmarkEnd w:id="9493"/>
      <w:bookmarkEnd w:id="9494"/>
      <w:bookmarkEnd w:id="949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9496" w:name="_Toc129169879"/>
      <w:bookmarkStart w:id="9497" w:name="_Toc145708258"/>
      <w:bookmarkStart w:id="9498" w:name="_Toc160570801"/>
      <w:bookmarkStart w:id="9499" w:name="_Toc162008397"/>
      <w:bookmarkStart w:id="9500" w:name="_Toc185516068"/>
      <w:bookmarkStart w:id="9501" w:name="_Toc192873376"/>
      <w:bookmarkStart w:id="9502" w:name="_Toc200971089"/>
      <w:bookmarkStart w:id="9503" w:name="_Toc207722420"/>
      <w:bookmarkStart w:id="9504" w:name="_Toc209521283"/>
      <w:r>
        <w:t>8A.1.2</w:t>
      </w:r>
      <w:r>
        <w:tab/>
        <w:t>Usage of HTTP</w:t>
      </w:r>
      <w:bookmarkEnd w:id="9496"/>
      <w:bookmarkEnd w:id="9497"/>
      <w:bookmarkEnd w:id="9498"/>
      <w:bookmarkEnd w:id="9499"/>
      <w:bookmarkEnd w:id="9500"/>
      <w:bookmarkEnd w:id="9501"/>
      <w:bookmarkEnd w:id="9502"/>
      <w:bookmarkEnd w:id="9503"/>
      <w:bookmarkEnd w:id="950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505" w:name="_Toc129169880"/>
      <w:bookmarkStart w:id="9506" w:name="_Toc145708259"/>
      <w:bookmarkStart w:id="9507" w:name="_Toc160570802"/>
      <w:bookmarkStart w:id="9508" w:name="_Toc162008398"/>
      <w:bookmarkStart w:id="9509" w:name="_Toc185516069"/>
      <w:bookmarkStart w:id="9510" w:name="_Toc192873377"/>
      <w:bookmarkStart w:id="9511" w:name="_Toc200971090"/>
      <w:bookmarkStart w:id="9512" w:name="_Toc207722421"/>
      <w:bookmarkStart w:id="9513" w:name="_Toc209521284"/>
      <w:r>
        <w:t>8A.1.3</w:t>
      </w:r>
      <w:r>
        <w:tab/>
        <w:t>Resources</w:t>
      </w:r>
      <w:bookmarkEnd w:id="9505"/>
      <w:bookmarkEnd w:id="9506"/>
      <w:bookmarkEnd w:id="9507"/>
      <w:bookmarkEnd w:id="9508"/>
      <w:bookmarkEnd w:id="9509"/>
      <w:bookmarkEnd w:id="9510"/>
      <w:bookmarkEnd w:id="9511"/>
      <w:bookmarkEnd w:id="9512"/>
      <w:bookmarkEnd w:id="951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514" w:name="_Toc129169881"/>
      <w:bookmarkStart w:id="9515" w:name="_Toc145708260"/>
      <w:bookmarkStart w:id="9516" w:name="_Toc160570803"/>
      <w:bookmarkStart w:id="9517" w:name="_Toc162008399"/>
      <w:bookmarkStart w:id="9518" w:name="_Toc185516070"/>
      <w:bookmarkStart w:id="9519" w:name="_Toc192873378"/>
      <w:bookmarkStart w:id="9520" w:name="_Toc200971091"/>
      <w:bookmarkStart w:id="9521" w:name="_Toc207722422"/>
      <w:bookmarkStart w:id="9522" w:name="_Toc209521285"/>
      <w:r>
        <w:t>8A.1.4</w:t>
      </w:r>
      <w:r>
        <w:tab/>
        <w:t>Custom Operations without associated resources</w:t>
      </w:r>
      <w:bookmarkEnd w:id="9514"/>
      <w:bookmarkEnd w:id="9515"/>
      <w:bookmarkEnd w:id="9516"/>
      <w:bookmarkEnd w:id="9517"/>
      <w:bookmarkEnd w:id="9518"/>
      <w:bookmarkEnd w:id="9519"/>
      <w:bookmarkEnd w:id="9520"/>
      <w:bookmarkEnd w:id="9521"/>
      <w:bookmarkEnd w:id="9522"/>
    </w:p>
    <w:p w14:paraId="33A1C458" w14:textId="77777777" w:rsidR="00200A25" w:rsidRDefault="00200A25" w:rsidP="00200A25">
      <w:pPr>
        <w:pStyle w:val="Heading4"/>
      </w:pPr>
      <w:bookmarkStart w:id="9523" w:name="_Toc129169882"/>
      <w:bookmarkStart w:id="9524" w:name="_Toc145708261"/>
      <w:bookmarkStart w:id="9525" w:name="_Toc160570804"/>
      <w:bookmarkStart w:id="9526" w:name="_Toc162008400"/>
      <w:bookmarkStart w:id="9527" w:name="_Toc185516071"/>
      <w:bookmarkStart w:id="9528" w:name="_Toc192873379"/>
      <w:bookmarkStart w:id="9529" w:name="_Toc200971092"/>
      <w:bookmarkStart w:id="9530" w:name="_Toc207722423"/>
      <w:bookmarkStart w:id="9531" w:name="_Toc209521286"/>
      <w:r>
        <w:t>8A.1.4.1</w:t>
      </w:r>
      <w:r>
        <w:tab/>
        <w:t>Overview</w:t>
      </w:r>
      <w:bookmarkEnd w:id="9523"/>
      <w:bookmarkEnd w:id="9524"/>
      <w:bookmarkEnd w:id="9525"/>
      <w:bookmarkEnd w:id="9526"/>
      <w:bookmarkEnd w:id="9527"/>
      <w:bookmarkEnd w:id="9528"/>
      <w:bookmarkEnd w:id="9529"/>
      <w:bookmarkEnd w:id="9530"/>
      <w:bookmarkEnd w:id="953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05pt;height:138.25pt" o:ole="">
            <v:imagedata r:id="rId41" o:title=""/>
          </v:shape>
          <o:OLEObject Type="Embed" ProgID="Visio.Drawing.15" ShapeID="_x0000_i1040" DrawAspect="Content" ObjectID="_182013273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532" w:name="_Toc129169883"/>
      <w:bookmarkStart w:id="9533" w:name="_Toc145708262"/>
      <w:bookmarkStart w:id="9534" w:name="_Toc160570805"/>
      <w:bookmarkStart w:id="9535" w:name="_Toc162008401"/>
      <w:bookmarkStart w:id="9536" w:name="_Toc185516072"/>
      <w:bookmarkStart w:id="9537" w:name="_Toc192873380"/>
      <w:bookmarkStart w:id="9538" w:name="_Toc200971093"/>
      <w:bookmarkStart w:id="9539" w:name="_Toc207722424"/>
      <w:bookmarkStart w:id="9540" w:name="_Toc209521287"/>
      <w:r>
        <w:t>8A.1.4.2</w:t>
      </w:r>
      <w:r>
        <w:tab/>
        <w:t xml:space="preserve">Operation: </w:t>
      </w:r>
      <w:bookmarkEnd w:id="9532"/>
      <w:r>
        <w:t>Declare</w:t>
      </w:r>
      <w:bookmarkEnd w:id="9533"/>
      <w:bookmarkEnd w:id="9534"/>
      <w:bookmarkEnd w:id="9535"/>
      <w:bookmarkEnd w:id="9536"/>
      <w:bookmarkEnd w:id="9537"/>
      <w:bookmarkEnd w:id="9538"/>
      <w:bookmarkEnd w:id="9539"/>
      <w:bookmarkEnd w:id="9540"/>
    </w:p>
    <w:p w14:paraId="58842BD3" w14:textId="77777777" w:rsidR="00200A25" w:rsidRDefault="00200A25" w:rsidP="00200A25">
      <w:pPr>
        <w:pStyle w:val="Heading5"/>
      </w:pPr>
      <w:bookmarkStart w:id="9541" w:name="_Toc129169884"/>
      <w:bookmarkStart w:id="9542" w:name="_Toc145708263"/>
      <w:bookmarkStart w:id="9543" w:name="_Toc160570806"/>
      <w:bookmarkStart w:id="9544" w:name="_Toc162008402"/>
      <w:bookmarkStart w:id="9545" w:name="_Toc185516073"/>
      <w:bookmarkStart w:id="9546" w:name="_Toc192873381"/>
      <w:bookmarkStart w:id="9547" w:name="_Toc200971094"/>
      <w:bookmarkStart w:id="9548" w:name="_Toc207722425"/>
      <w:bookmarkStart w:id="9549" w:name="_Toc209521288"/>
      <w:r>
        <w:t>8A.1.4.2.1</w:t>
      </w:r>
      <w:r>
        <w:tab/>
        <w:t>Description</w:t>
      </w:r>
      <w:bookmarkEnd w:id="9541"/>
      <w:bookmarkEnd w:id="9542"/>
      <w:bookmarkEnd w:id="9543"/>
      <w:bookmarkEnd w:id="9544"/>
      <w:bookmarkEnd w:id="9545"/>
      <w:bookmarkEnd w:id="9546"/>
      <w:bookmarkEnd w:id="9547"/>
      <w:bookmarkEnd w:id="9548"/>
      <w:bookmarkEnd w:id="954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9550" w:name="_Toc129169885"/>
      <w:bookmarkStart w:id="9551" w:name="_Toc145708264"/>
      <w:bookmarkStart w:id="9552" w:name="_Toc160570807"/>
      <w:bookmarkStart w:id="9553" w:name="_Toc162008403"/>
      <w:bookmarkStart w:id="9554" w:name="_Toc185516074"/>
      <w:bookmarkStart w:id="9555" w:name="_Toc192873382"/>
      <w:bookmarkStart w:id="9556" w:name="_Toc200971095"/>
      <w:bookmarkStart w:id="9557" w:name="_Toc207722426"/>
      <w:bookmarkStart w:id="9558" w:name="_Toc209521289"/>
      <w:r>
        <w:t>8A.1.4.2.2</w:t>
      </w:r>
      <w:r>
        <w:tab/>
        <w:t>Operation Definition</w:t>
      </w:r>
      <w:bookmarkEnd w:id="9550"/>
      <w:bookmarkEnd w:id="9551"/>
      <w:bookmarkEnd w:id="9552"/>
      <w:bookmarkEnd w:id="9553"/>
      <w:bookmarkEnd w:id="9554"/>
      <w:bookmarkEnd w:id="9555"/>
      <w:bookmarkEnd w:id="9556"/>
      <w:bookmarkEnd w:id="9557"/>
      <w:bookmarkEnd w:id="955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559" w:name="_Toc129169886"/>
      <w:bookmarkStart w:id="9560" w:name="_Toc145708265"/>
      <w:bookmarkStart w:id="9561" w:name="_Toc160570808"/>
      <w:bookmarkStart w:id="9562" w:name="_Toc162008404"/>
      <w:bookmarkStart w:id="9563" w:name="_Toc185516075"/>
      <w:bookmarkStart w:id="9564" w:name="_Toc192873383"/>
      <w:bookmarkStart w:id="9565" w:name="_Toc200971096"/>
      <w:bookmarkStart w:id="9566" w:name="_Toc207722427"/>
      <w:bookmarkStart w:id="9567" w:name="_Toc209521290"/>
      <w:r>
        <w:t>8A.1.5</w:t>
      </w:r>
      <w:r>
        <w:tab/>
        <w:t>Notifications</w:t>
      </w:r>
      <w:bookmarkEnd w:id="9559"/>
      <w:bookmarkEnd w:id="9560"/>
      <w:bookmarkEnd w:id="9561"/>
      <w:bookmarkEnd w:id="9562"/>
      <w:bookmarkEnd w:id="9563"/>
      <w:bookmarkEnd w:id="9564"/>
      <w:bookmarkEnd w:id="9565"/>
      <w:bookmarkEnd w:id="9566"/>
      <w:bookmarkEnd w:id="956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568" w:name="_Toc129169887"/>
      <w:bookmarkStart w:id="9569" w:name="_Toc145708266"/>
      <w:bookmarkStart w:id="9570" w:name="_Toc160570809"/>
      <w:bookmarkStart w:id="9571" w:name="_Toc162008405"/>
      <w:bookmarkStart w:id="9572" w:name="_Toc185516076"/>
      <w:bookmarkStart w:id="9573" w:name="_Toc192873384"/>
      <w:bookmarkStart w:id="9574" w:name="_Toc200971097"/>
      <w:bookmarkStart w:id="9575" w:name="_Toc207722428"/>
      <w:bookmarkStart w:id="9576" w:name="_Toc209521291"/>
      <w:r>
        <w:t>8A.1.6</w:t>
      </w:r>
      <w:r>
        <w:tab/>
        <w:t>Data Model</w:t>
      </w:r>
      <w:bookmarkEnd w:id="9568"/>
      <w:bookmarkEnd w:id="9569"/>
      <w:bookmarkEnd w:id="9570"/>
      <w:bookmarkEnd w:id="9571"/>
      <w:bookmarkEnd w:id="9572"/>
      <w:bookmarkEnd w:id="9573"/>
      <w:bookmarkEnd w:id="9574"/>
      <w:bookmarkEnd w:id="9575"/>
      <w:bookmarkEnd w:id="9576"/>
    </w:p>
    <w:p w14:paraId="70F60531" w14:textId="77777777" w:rsidR="00200A25" w:rsidRDefault="00200A25" w:rsidP="00200A25">
      <w:pPr>
        <w:pStyle w:val="Heading4"/>
      </w:pPr>
      <w:bookmarkStart w:id="9577" w:name="_Toc129169888"/>
      <w:bookmarkStart w:id="9578" w:name="_Toc145708267"/>
      <w:bookmarkStart w:id="9579" w:name="_Toc160570810"/>
      <w:bookmarkStart w:id="9580" w:name="_Toc162008406"/>
      <w:bookmarkStart w:id="9581" w:name="_Toc185516077"/>
      <w:bookmarkStart w:id="9582" w:name="_Toc192873385"/>
      <w:bookmarkStart w:id="9583" w:name="_Toc200971098"/>
      <w:bookmarkStart w:id="9584" w:name="_Toc207722429"/>
      <w:bookmarkStart w:id="9585" w:name="_Toc209521292"/>
      <w:r>
        <w:t>8A.1.6.1</w:t>
      </w:r>
      <w:r>
        <w:tab/>
        <w:t>General</w:t>
      </w:r>
      <w:bookmarkEnd w:id="9577"/>
      <w:bookmarkEnd w:id="9578"/>
      <w:bookmarkEnd w:id="9579"/>
      <w:bookmarkEnd w:id="9580"/>
      <w:bookmarkEnd w:id="9581"/>
      <w:bookmarkEnd w:id="9582"/>
      <w:bookmarkEnd w:id="9583"/>
      <w:bookmarkEnd w:id="9584"/>
      <w:bookmarkEnd w:id="958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586" w:name="_Toc129169889"/>
      <w:bookmarkStart w:id="9587" w:name="_Toc145708268"/>
      <w:bookmarkStart w:id="9588" w:name="_Toc160570811"/>
      <w:bookmarkStart w:id="9589" w:name="_Toc162008407"/>
      <w:bookmarkStart w:id="9590" w:name="_Toc185516078"/>
      <w:bookmarkStart w:id="9591" w:name="_Toc192873386"/>
      <w:bookmarkStart w:id="9592" w:name="_Toc200971099"/>
      <w:bookmarkStart w:id="9593" w:name="_Toc207722430"/>
      <w:bookmarkStart w:id="9594" w:name="_Toc209521293"/>
      <w:r>
        <w:t>8A.1</w:t>
      </w:r>
      <w:r>
        <w:rPr>
          <w:lang w:val="en-US"/>
        </w:rPr>
        <w:t>.6.2</w:t>
      </w:r>
      <w:r>
        <w:rPr>
          <w:lang w:val="en-US"/>
        </w:rPr>
        <w:tab/>
        <w:t>Structured data types</w:t>
      </w:r>
      <w:bookmarkEnd w:id="9586"/>
      <w:bookmarkEnd w:id="9587"/>
      <w:bookmarkEnd w:id="9588"/>
      <w:bookmarkEnd w:id="9589"/>
      <w:bookmarkEnd w:id="9590"/>
      <w:bookmarkEnd w:id="9591"/>
      <w:bookmarkEnd w:id="9592"/>
      <w:bookmarkEnd w:id="9593"/>
      <w:bookmarkEnd w:id="9594"/>
    </w:p>
    <w:p w14:paraId="7B022181" w14:textId="77777777" w:rsidR="00200A25" w:rsidRDefault="00200A25" w:rsidP="00200A25">
      <w:pPr>
        <w:pStyle w:val="Heading5"/>
      </w:pPr>
      <w:bookmarkStart w:id="9595" w:name="_Toc129169890"/>
      <w:bookmarkStart w:id="9596" w:name="_Toc145708269"/>
      <w:bookmarkStart w:id="9597" w:name="_Toc160570812"/>
      <w:bookmarkStart w:id="9598" w:name="_Toc162008408"/>
      <w:bookmarkStart w:id="9599" w:name="_Toc185516079"/>
      <w:bookmarkStart w:id="9600" w:name="_Toc192873387"/>
      <w:bookmarkStart w:id="9601" w:name="_Toc200971100"/>
      <w:bookmarkStart w:id="9602" w:name="_Toc207722431"/>
      <w:bookmarkStart w:id="9603" w:name="_Toc209521294"/>
      <w:r>
        <w:t>8A.1.6.2.1</w:t>
      </w:r>
      <w:r>
        <w:tab/>
        <w:t>Introduction</w:t>
      </w:r>
      <w:bookmarkEnd w:id="9595"/>
      <w:bookmarkEnd w:id="9596"/>
      <w:bookmarkEnd w:id="9597"/>
      <w:bookmarkEnd w:id="9598"/>
      <w:bookmarkEnd w:id="9599"/>
      <w:bookmarkEnd w:id="9600"/>
      <w:bookmarkEnd w:id="9601"/>
      <w:bookmarkEnd w:id="9602"/>
      <w:bookmarkEnd w:id="96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604" w:name="_Toc129169891"/>
      <w:bookmarkStart w:id="9605" w:name="_Toc145708270"/>
      <w:bookmarkStart w:id="9606" w:name="_Toc160570813"/>
      <w:bookmarkStart w:id="9607" w:name="_Toc162008409"/>
      <w:bookmarkStart w:id="9608" w:name="_Toc185516080"/>
      <w:bookmarkStart w:id="9609" w:name="_Toc192873388"/>
      <w:bookmarkStart w:id="9610" w:name="_Toc200971101"/>
      <w:bookmarkStart w:id="9611" w:name="_Toc207722432"/>
      <w:bookmarkStart w:id="9612" w:name="_Toc209521295"/>
      <w:r>
        <w:t>8A.1.6.2.2</w:t>
      </w:r>
      <w:r>
        <w:tab/>
        <w:t xml:space="preserve">Type: </w:t>
      </w:r>
      <w:bookmarkEnd w:id="9604"/>
      <w:r>
        <w:t>SelEESDecInfo</w:t>
      </w:r>
      <w:bookmarkEnd w:id="9605"/>
      <w:bookmarkEnd w:id="9606"/>
      <w:bookmarkEnd w:id="9607"/>
      <w:bookmarkEnd w:id="9608"/>
      <w:bookmarkEnd w:id="9609"/>
      <w:bookmarkEnd w:id="9610"/>
      <w:bookmarkEnd w:id="9611"/>
      <w:bookmarkEnd w:id="961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613" w:name="_Toc129169894"/>
      <w:bookmarkStart w:id="9614" w:name="_Toc145708271"/>
      <w:bookmarkStart w:id="9615" w:name="_Toc160570814"/>
      <w:bookmarkStart w:id="9616" w:name="_Toc162008410"/>
      <w:bookmarkStart w:id="9617" w:name="_Toc185516081"/>
      <w:bookmarkStart w:id="9618" w:name="_Toc192873389"/>
      <w:bookmarkStart w:id="9619" w:name="_Toc200971102"/>
      <w:bookmarkStart w:id="9620" w:name="_Toc207722433"/>
      <w:bookmarkStart w:id="9621" w:name="_Toc209521296"/>
      <w:r>
        <w:t>8A.1</w:t>
      </w:r>
      <w:r>
        <w:rPr>
          <w:lang w:val="en-US"/>
        </w:rPr>
        <w:t>.6.3</w:t>
      </w:r>
      <w:r>
        <w:rPr>
          <w:lang w:val="en-US"/>
        </w:rPr>
        <w:tab/>
        <w:t>Simple data types and enumerations</w:t>
      </w:r>
      <w:bookmarkEnd w:id="9613"/>
      <w:bookmarkEnd w:id="9614"/>
      <w:bookmarkEnd w:id="9615"/>
      <w:bookmarkEnd w:id="9616"/>
      <w:bookmarkEnd w:id="9617"/>
      <w:bookmarkEnd w:id="9618"/>
      <w:bookmarkEnd w:id="9619"/>
      <w:bookmarkEnd w:id="9620"/>
      <w:bookmarkEnd w:id="9621"/>
    </w:p>
    <w:p w14:paraId="582338F5" w14:textId="77777777" w:rsidR="00910CC4" w:rsidRDefault="00910CC4" w:rsidP="00910CC4">
      <w:pPr>
        <w:pStyle w:val="Heading5"/>
      </w:pPr>
      <w:bookmarkStart w:id="9622" w:name="_Toc160570815"/>
      <w:bookmarkStart w:id="9623" w:name="_Toc162008411"/>
      <w:bookmarkStart w:id="9624" w:name="_Toc185516082"/>
      <w:bookmarkStart w:id="9625" w:name="_Toc192873390"/>
      <w:bookmarkStart w:id="9626" w:name="_Toc200971103"/>
      <w:bookmarkStart w:id="9627" w:name="_Toc207722434"/>
      <w:bookmarkStart w:id="9628" w:name="_Toc209521297"/>
      <w:r>
        <w:t>8A.1</w:t>
      </w:r>
      <w:r>
        <w:rPr>
          <w:lang w:val="en-US"/>
        </w:rPr>
        <w:t>.6.3</w:t>
      </w:r>
      <w:r>
        <w:t>.1</w:t>
      </w:r>
      <w:r>
        <w:tab/>
        <w:t>Introduction</w:t>
      </w:r>
      <w:bookmarkEnd w:id="9622"/>
      <w:bookmarkEnd w:id="9623"/>
      <w:bookmarkEnd w:id="9624"/>
      <w:bookmarkEnd w:id="9625"/>
      <w:bookmarkEnd w:id="9626"/>
      <w:bookmarkEnd w:id="9627"/>
      <w:bookmarkEnd w:id="962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9629" w:name="_Toc160570816"/>
      <w:bookmarkStart w:id="9630" w:name="_Toc162008412"/>
      <w:bookmarkStart w:id="9631" w:name="_Toc185516083"/>
      <w:bookmarkStart w:id="9632" w:name="_Toc192873391"/>
      <w:bookmarkStart w:id="9633" w:name="_Toc200971104"/>
      <w:bookmarkStart w:id="9634" w:name="_Toc207722435"/>
      <w:bookmarkStart w:id="9635" w:name="_Toc209521298"/>
      <w:r>
        <w:t>8A.1</w:t>
      </w:r>
      <w:r>
        <w:rPr>
          <w:lang w:val="en-US"/>
        </w:rPr>
        <w:t>.6.3</w:t>
      </w:r>
      <w:r>
        <w:t>.2</w:t>
      </w:r>
      <w:r>
        <w:tab/>
        <w:t>Simple data types</w:t>
      </w:r>
      <w:bookmarkEnd w:id="9629"/>
      <w:bookmarkEnd w:id="9630"/>
      <w:bookmarkEnd w:id="9631"/>
      <w:bookmarkEnd w:id="9632"/>
      <w:bookmarkEnd w:id="9633"/>
      <w:bookmarkEnd w:id="9634"/>
      <w:bookmarkEnd w:id="9635"/>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9636" w:name="_Toc160570817"/>
      <w:bookmarkStart w:id="9637" w:name="_Toc162008413"/>
      <w:bookmarkStart w:id="9638" w:name="_Toc185516084"/>
      <w:bookmarkStart w:id="9639" w:name="_Toc192873392"/>
      <w:bookmarkStart w:id="9640" w:name="_Toc200971105"/>
      <w:bookmarkStart w:id="9641" w:name="_Toc207722436"/>
      <w:bookmarkStart w:id="9642" w:name="_Toc20952129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6"/>
      <w:bookmarkEnd w:id="9637"/>
      <w:bookmarkEnd w:id="9638"/>
      <w:bookmarkEnd w:id="9639"/>
      <w:bookmarkEnd w:id="9640"/>
      <w:bookmarkEnd w:id="9641"/>
      <w:bookmarkEnd w:id="96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9643" w:name="_Toc160570818"/>
      <w:bookmarkStart w:id="9644" w:name="_Toc162008414"/>
      <w:bookmarkStart w:id="9645" w:name="_Toc185516085"/>
      <w:bookmarkStart w:id="9646" w:name="_Toc192873393"/>
      <w:bookmarkStart w:id="9647" w:name="_Toc200971106"/>
      <w:bookmarkStart w:id="9648" w:name="_Toc207722437"/>
      <w:bookmarkStart w:id="9649" w:name="_Toc209521300"/>
      <w:r>
        <w:lastRenderedPageBreak/>
        <w:t>8A.1</w:t>
      </w:r>
      <w:r>
        <w:rPr>
          <w:lang w:val="en-US"/>
        </w:rPr>
        <w:t>.6</w:t>
      </w:r>
      <w:r>
        <w:t>.5</w:t>
      </w:r>
      <w:r>
        <w:tab/>
        <w:t>Binary data</w:t>
      </w:r>
      <w:bookmarkEnd w:id="9643"/>
      <w:bookmarkEnd w:id="9644"/>
      <w:bookmarkEnd w:id="9645"/>
      <w:bookmarkEnd w:id="9646"/>
      <w:bookmarkEnd w:id="9647"/>
      <w:bookmarkEnd w:id="9648"/>
      <w:bookmarkEnd w:id="9649"/>
    </w:p>
    <w:p w14:paraId="0B0C5C1B" w14:textId="77777777" w:rsidR="00910CC4" w:rsidRDefault="00910CC4" w:rsidP="00910CC4">
      <w:pPr>
        <w:pStyle w:val="Heading5"/>
      </w:pPr>
      <w:bookmarkStart w:id="9650" w:name="_Toc160570819"/>
      <w:bookmarkStart w:id="9651" w:name="_Toc162008415"/>
      <w:bookmarkStart w:id="9652" w:name="_Toc185516086"/>
      <w:bookmarkStart w:id="9653" w:name="_Toc192873394"/>
      <w:bookmarkStart w:id="9654" w:name="_Toc200971107"/>
      <w:bookmarkStart w:id="9655" w:name="_Toc207722438"/>
      <w:bookmarkStart w:id="9656" w:name="_Toc209521301"/>
      <w:r>
        <w:t>8A.1</w:t>
      </w:r>
      <w:r>
        <w:rPr>
          <w:lang w:val="en-US"/>
        </w:rPr>
        <w:t>.6</w:t>
      </w:r>
      <w:r>
        <w:t>.5.1</w:t>
      </w:r>
      <w:r>
        <w:tab/>
        <w:t>Binary Data Types</w:t>
      </w:r>
      <w:bookmarkEnd w:id="9650"/>
      <w:bookmarkEnd w:id="9651"/>
      <w:bookmarkEnd w:id="9652"/>
      <w:bookmarkEnd w:id="9653"/>
      <w:bookmarkEnd w:id="9654"/>
      <w:bookmarkEnd w:id="9655"/>
      <w:bookmarkEnd w:id="965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9657" w:name="_Toc129169903"/>
      <w:bookmarkStart w:id="9658" w:name="_Toc145708272"/>
      <w:bookmarkStart w:id="9659" w:name="_Toc160570820"/>
      <w:bookmarkStart w:id="9660" w:name="_Toc162008416"/>
      <w:bookmarkStart w:id="9661" w:name="_Toc185516087"/>
      <w:bookmarkStart w:id="9662" w:name="_Toc192873395"/>
      <w:bookmarkStart w:id="9663" w:name="_Toc200971108"/>
      <w:bookmarkStart w:id="9664" w:name="_Toc207722439"/>
      <w:bookmarkStart w:id="9665" w:name="_Toc209521302"/>
      <w:r>
        <w:t>8A.1.7</w:t>
      </w:r>
      <w:r>
        <w:tab/>
        <w:t>Error Handling</w:t>
      </w:r>
      <w:bookmarkEnd w:id="9657"/>
      <w:bookmarkEnd w:id="9658"/>
      <w:bookmarkEnd w:id="9659"/>
      <w:bookmarkEnd w:id="9660"/>
      <w:bookmarkEnd w:id="9661"/>
      <w:bookmarkEnd w:id="9662"/>
      <w:bookmarkEnd w:id="9663"/>
      <w:bookmarkEnd w:id="9664"/>
      <w:bookmarkEnd w:id="9665"/>
    </w:p>
    <w:p w14:paraId="28DDC070" w14:textId="77777777" w:rsidR="00200A25" w:rsidRDefault="00200A25" w:rsidP="00200A25">
      <w:pPr>
        <w:pStyle w:val="Heading4"/>
      </w:pPr>
      <w:bookmarkStart w:id="9666" w:name="_Toc129169904"/>
      <w:bookmarkStart w:id="9667" w:name="_Toc145708273"/>
      <w:bookmarkStart w:id="9668" w:name="_Toc160570821"/>
      <w:bookmarkStart w:id="9669" w:name="_Toc162008417"/>
      <w:bookmarkStart w:id="9670" w:name="_Toc185516088"/>
      <w:bookmarkStart w:id="9671" w:name="_Toc192873396"/>
      <w:bookmarkStart w:id="9672" w:name="_Toc200971109"/>
      <w:bookmarkStart w:id="9673" w:name="_Toc207722440"/>
      <w:bookmarkStart w:id="9674" w:name="_Toc209521303"/>
      <w:r>
        <w:t>8A.1.7.1</w:t>
      </w:r>
      <w:r>
        <w:tab/>
        <w:t>General</w:t>
      </w:r>
      <w:bookmarkEnd w:id="9666"/>
      <w:bookmarkEnd w:id="9667"/>
      <w:bookmarkEnd w:id="9668"/>
      <w:bookmarkEnd w:id="9669"/>
      <w:bookmarkEnd w:id="9670"/>
      <w:bookmarkEnd w:id="9671"/>
      <w:bookmarkEnd w:id="9672"/>
      <w:bookmarkEnd w:id="9673"/>
      <w:bookmarkEnd w:id="967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675" w:name="_Toc129169905"/>
      <w:bookmarkStart w:id="9676" w:name="_Toc145708274"/>
      <w:bookmarkStart w:id="9677" w:name="_Toc160570822"/>
      <w:bookmarkStart w:id="9678" w:name="_Toc162008418"/>
      <w:bookmarkStart w:id="9679" w:name="_Toc185516089"/>
      <w:bookmarkStart w:id="9680" w:name="_Toc192873397"/>
      <w:bookmarkStart w:id="9681" w:name="_Toc200971110"/>
      <w:bookmarkStart w:id="9682" w:name="_Toc207722441"/>
      <w:bookmarkStart w:id="9683" w:name="_Toc209521304"/>
      <w:r>
        <w:t>8A.1.7.2</w:t>
      </w:r>
      <w:r>
        <w:tab/>
        <w:t>Protocol Errors</w:t>
      </w:r>
      <w:bookmarkEnd w:id="9675"/>
      <w:bookmarkEnd w:id="9676"/>
      <w:bookmarkEnd w:id="9677"/>
      <w:bookmarkEnd w:id="9678"/>
      <w:bookmarkEnd w:id="9679"/>
      <w:bookmarkEnd w:id="9680"/>
      <w:bookmarkEnd w:id="9681"/>
      <w:bookmarkEnd w:id="9682"/>
      <w:bookmarkEnd w:id="968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684" w:name="_Toc129169906"/>
      <w:bookmarkStart w:id="9685" w:name="_Toc145708275"/>
      <w:bookmarkStart w:id="9686" w:name="_Toc160570823"/>
      <w:bookmarkStart w:id="9687" w:name="_Toc162008419"/>
      <w:bookmarkStart w:id="9688" w:name="_Toc185516090"/>
      <w:bookmarkStart w:id="9689" w:name="_Toc192873398"/>
      <w:bookmarkStart w:id="9690" w:name="_Toc200971111"/>
      <w:bookmarkStart w:id="9691" w:name="_Toc207722442"/>
      <w:bookmarkStart w:id="9692" w:name="_Toc209521305"/>
      <w:r>
        <w:t>8A.1.7.3</w:t>
      </w:r>
      <w:r>
        <w:tab/>
        <w:t>Application Errors</w:t>
      </w:r>
      <w:bookmarkEnd w:id="9684"/>
      <w:bookmarkEnd w:id="9685"/>
      <w:bookmarkEnd w:id="9686"/>
      <w:bookmarkEnd w:id="9687"/>
      <w:bookmarkEnd w:id="9688"/>
      <w:bookmarkEnd w:id="9689"/>
      <w:bookmarkEnd w:id="9690"/>
      <w:bookmarkEnd w:id="9691"/>
      <w:bookmarkEnd w:id="969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693" w:name="_Toc129169907"/>
      <w:bookmarkStart w:id="9694" w:name="_Toc145708276"/>
      <w:bookmarkStart w:id="9695" w:name="_Toc160570824"/>
      <w:bookmarkStart w:id="9696" w:name="_Toc162008420"/>
      <w:bookmarkStart w:id="9697" w:name="_Toc185516091"/>
      <w:bookmarkStart w:id="9698" w:name="_Toc192873399"/>
      <w:bookmarkStart w:id="9699" w:name="_Toc200971112"/>
      <w:bookmarkStart w:id="9700" w:name="_Toc207722443"/>
      <w:bookmarkStart w:id="9701" w:name="_Toc209521306"/>
      <w:r>
        <w:t>8A.1.8</w:t>
      </w:r>
      <w:r>
        <w:tab/>
        <w:t>Feature negotiation</w:t>
      </w:r>
      <w:bookmarkEnd w:id="9693"/>
      <w:bookmarkEnd w:id="9694"/>
      <w:bookmarkEnd w:id="9695"/>
      <w:bookmarkEnd w:id="9696"/>
      <w:bookmarkEnd w:id="9697"/>
      <w:bookmarkEnd w:id="9698"/>
      <w:bookmarkEnd w:id="9699"/>
      <w:bookmarkEnd w:id="9700"/>
      <w:bookmarkEnd w:id="970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02" w:name="_Toc85734513"/>
      <w:bookmarkStart w:id="9703" w:name="_Toc89431812"/>
      <w:bookmarkStart w:id="9704" w:name="_Toc97042726"/>
      <w:bookmarkStart w:id="9705" w:name="_Toc97045870"/>
      <w:bookmarkStart w:id="9706" w:name="_Toc97155615"/>
      <w:bookmarkStart w:id="9707" w:name="_Toc101521707"/>
      <w:bookmarkStart w:id="9708" w:name="_Toc138762014"/>
      <w:bookmarkStart w:id="9709" w:name="_Toc145708277"/>
      <w:bookmarkStart w:id="9710" w:name="_Toc160570825"/>
      <w:bookmarkStart w:id="9711" w:name="_Toc162008421"/>
      <w:bookmarkStart w:id="9712" w:name="_Toc185516092"/>
      <w:bookmarkStart w:id="9713" w:name="_Toc192873400"/>
      <w:bookmarkStart w:id="9714" w:name="_Toc200971113"/>
      <w:bookmarkStart w:id="9715" w:name="_Toc207722444"/>
      <w:bookmarkStart w:id="9716" w:name="_Toc209521307"/>
      <w:r>
        <w:t>9</w:t>
      </w:r>
      <w:r>
        <w:tab/>
        <w:t>Edge Configuration Server API Definitions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EB69EEF" w14:textId="60A34CEB" w:rsidR="00721A12" w:rsidRPr="00771852" w:rsidRDefault="00721A12" w:rsidP="00721A12">
      <w:pPr>
        <w:pStyle w:val="Heading2"/>
      </w:pPr>
      <w:bookmarkStart w:id="9717" w:name="_Toc85734514"/>
      <w:bookmarkStart w:id="9718" w:name="_Toc89431813"/>
      <w:bookmarkStart w:id="9719" w:name="_Toc97042727"/>
      <w:bookmarkStart w:id="9720" w:name="_Toc97045871"/>
      <w:bookmarkStart w:id="9721" w:name="_Toc97155616"/>
      <w:bookmarkStart w:id="9722" w:name="_Toc101521708"/>
      <w:bookmarkStart w:id="9723" w:name="_Toc138762015"/>
      <w:bookmarkStart w:id="9724" w:name="_Toc145708278"/>
      <w:bookmarkStart w:id="9725" w:name="_Toc160570826"/>
      <w:bookmarkStart w:id="9726" w:name="_Toc162008422"/>
      <w:bookmarkStart w:id="9727" w:name="_Toc185516093"/>
      <w:bookmarkStart w:id="9728" w:name="_Toc192873401"/>
      <w:bookmarkStart w:id="9729" w:name="_Toc200971114"/>
      <w:bookmarkStart w:id="9730" w:name="_Toc207722445"/>
      <w:bookmarkStart w:id="9731" w:name="_Toc61651623"/>
      <w:bookmarkStart w:id="9732" w:name="_Toc209521308"/>
      <w:r>
        <w:t>9.1</w:t>
      </w:r>
      <w:r>
        <w:tab/>
        <w:t>Eecs_EESRegistration API</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2"/>
    </w:p>
    <w:p w14:paraId="2EFBFDBF" w14:textId="435B92F7" w:rsidR="00721A12" w:rsidRDefault="00721A12" w:rsidP="00721A12">
      <w:pPr>
        <w:pStyle w:val="Heading3"/>
      </w:pPr>
      <w:bookmarkStart w:id="9733" w:name="_Toc85734515"/>
      <w:bookmarkStart w:id="9734" w:name="_Toc89431814"/>
      <w:bookmarkStart w:id="9735" w:name="_Toc97042728"/>
      <w:bookmarkStart w:id="9736" w:name="_Toc97045872"/>
      <w:bookmarkStart w:id="9737" w:name="_Toc97155617"/>
      <w:bookmarkStart w:id="9738" w:name="_Toc101521709"/>
      <w:bookmarkStart w:id="9739" w:name="_Toc138762016"/>
      <w:bookmarkStart w:id="9740" w:name="_Toc145708279"/>
      <w:bookmarkStart w:id="9741" w:name="_Toc160570827"/>
      <w:bookmarkStart w:id="9742" w:name="_Toc162008423"/>
      <w:bookmarkStart w:id="9743" w:name="_Toc185516094"/>
      <w:bookmarkStart w:id="9744" w:name="_Toc192873402"/>
      <w:bookmarkStart w:id="9745" w:name="_Toc200971115"/>
      <w:bookmarkStart w:id="9746" w:name="_Toc207722446"/>
      <w:bookmarkStart w:id="9747" w:name="_Toc209521309"/>
      <w:r>
        <w:t>9.1.1</w:t>
      </w:r>
      <w:r>
        <w:tab/>
      </w:r>
      <w:bookmarkEnd w:id="9733"/>
      <w:r w:rsidR="009616F6">
        <w:t>Introduction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48" w:name="_Toc85734516"/>
      <w:bookmarkStart w:id="9749" w:name="_Toc89431815"/>
      <w:bookmarkStart w:id="9750" w:name="_Toc97042729"/>
      <w:bookmarkStart w:id="9751" w:name="_Toc97045873"/>
      <w:bookmarkStart w:id="9752" w:name="_Toc97155618"/>
      <w:bookmarkStart w:id="9753" w:name="_Toc101521710"/>
      <w:bookmarkStart w:id="9754" w:name="_Toc138762017"/>
      <w:bookmarkStart w:id="9755" w:name="_Toc145708280"/>
      <w:bookmarkStart w:id="9756" w:name="_Toc160570828"/>
      <w:bookmarkStart w:id="9757" w:name="_Toc162008424"/>
      <w:bookmarkStart w:id="9758" w:name="_Toc185516095"/>
      <w:bookmarkStart w:id="9759" w:name="_Toc192873403"/>
      <w:bookmarkStart w:id="9760" w:name="_Toc200971116"/>
      <w:bookmarkStart w:id="9761" w:name="_Toc207722447"/>
      <w:bookmarkStart w:id="9762" w:name="_Toc209521310"/>
      <w:r>
        <w:t>9.1</w:t>
      </w:r>
      <w:r w:rsidR="00721A12">
        <w:t>.2</w:t>
      </w:r>
      <w:r w:rsidR="00721A12">
        <w:tab/>
        <w:t>Resources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0225CA2C" w14:textId="79D88178" w:rsidR="00721A12" w:rsidRDefault="00293795" w:rsidP="00721A12">
      <w:pPr>
        <w:pStyle w:val="Heading4"/>
      </w:pPr>
      <w:bookmarkStart w:id="9763" w:name="_Toc85734517"/>
      <w:bookmarkStart w:id="9764" w:name="_Toc89431816"/>
      <w:bookmarkStart w:id="9765" w:name="_Toc97042730"/>
      <w:bookmarkStart w:id="9766" w:name="_Toc97045874"/>
      <w:bookmarkStart w:id="9767" w:name="_Toc97155619"/>
      <w:bookmarkStart w:id="9768" w:name="_Toc101521711"/>
      <w:bookmarkStart w:id="9769" w:name="_Toc138762018"/>
      <w:bookmarkStart w:id="9770" w:name="_Toc145708281"/>
      <w:bookmarkStart w:id="9771" w:name="_Toc160570829"/>
      <w:bookmarkStart w:id="9772" w:name="_Toc162008425"/>
      <w:bookmarkStart w:id="9773" w:name="_Toc185516096"/>
      <w:bookmarkStart w:id="9774" w:name="_Toc192873404"/>
      <w:bookmarkStart w:id="9775" w:name="_Toc200971117"/>
      <w:bookmarkStart w:id="9776" w:name="_Toc207722448"/>
      <w:bookmarkStart w:id="9777" w:name="_Toc209521311"/>
      <w:r>
        <w:t>9.1</w:t>
      </w:r>
      <w:r w:rsidR="00721A12">
        <w:t>.2.1</w:t>
      </w:r>
      <w:r w:rsidR="00721A12">
        <w:tab/>
        <w:t>Overview</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1pt;height:197.9pt" o:ole="">
            <v:imagedata r:id="rId43" o:title=""/>
          </v:shape>
          <o:OLEObject Type="Embed" ProgID="Visio.Drawing.11" ShapeID="_x0000_i1041" DrawAspect="Content" ObjectID="_182013273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8" w:name="_Toc85734518"/>
      <w:bookmarkStart w:id="9779" w:name="_Toc89431817"/>
      <w:bookmarkStart w:id="9780" w:name="_Toc97042731"/>
      <w:bookmarkStart w:id="9781" w:name="_Toc97045875"/>
      <w:bookmarkStart w:id="9782" w:name="_Toc97155620"/>
      <w:bookmarkStart w:id="9783" w:name="_Toc101521712"/>
      <w:bookmarkStart w:id="9784" w:name="_Toc138762019"/>
      <w:bookmarkStart w:id="9785" w:name="_Toc145708282"/>
      <w:bookmarkStart w:id="9786" w:name="_Toc160570830"/>
      <w:bookmarkStart w:id="9787" w:name="_Toc162008426"/>
      <w:bookmarkStart w:id="9788" w:name="_Toc185516097"/>
      <w:bookmarkStart w:id="9789" w:name="_Toc192873405"/>
      <w:bookmarkStart w:id="9790" w:name="_Toc200971118"/>
      <w:bookmarkStart w:id="9791" w:name="_Toc207722449"/>
      <w:bookmarkStart w:id="9792" w:name="_Toc209521312"/>
      <w:r>
        <w:lastRenderedPageBreak/>
        <w:t>9.</w:t>
      </w:r>
      <w:r w:rsidR="00293795">
        <w:t>1</w:t>
      </w:r>
      <w:r>
        <w:t>.2.2</w:t>
      </w:r>
      <w:r>
        <w:tab/>
        <w:t>Resource</w:t>
      </w:r>
      <w:r w:rsidRPr="00831458">
        <w:t xml:space="preserve">: </w:t>
      </w:r>
      <w:r>
        <w:t>EES Registrations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27AA3C4C" w14:textId="30F15DD2" w:rsidR="00721A12" w:rsidRDefault="00721A12" w:rsidP="00721A12">
      <w:pPr>
        <w:pStyle w:val="Heading5"/>
        <w:rPr>
          <w:lang w:eastAsia="zh-CN"/>
        </w:rPr>
      </w:pPr>
      <w:bookmarkStart w:id="9793" w:name="_Toc85734519"/>
      <w:bookmarkStart w:id="9794" w:name="_Toc89431818"/>
      <w:bookmarkStart w:id="9795" w:name="_Toc97042732"/>
      <w:bookmarkStart w:id="9796" w:name="_Toc97045876"/>
      <w:bookmarkStart w:id="9797" w:name="_Toc97155621"/>
      <w:bookmarkStart w:id="9798" w:name="_Toc101521713"/>
      <w:bookmarkStart w:id="9799" w:name="_Toc138762020"/>
      <w:bookmarkStart w:id="9800" w:name="_Toc145708283"/>
      <w:bookmarkStart w:id="9801" w:name="_Toc160570831"/>
      <w:bookmarkStart w:id="9802" w:name="_Toc162008427"/>
      <w:bookmarkStart w:id="9803" w:name="_Toc185516098"/>
      <w:bookmarkStart w:id="9804" w:name="_Toc192873406"/>
      <w:bookmarkStart w:id="9805" w:name="_Toc200971119"/>
      <w:bookmarkStart w:id="9806" w:name="_Toc207722450"/>
      <w:bookmarkStart w:id="9807" w:name="_Toc209521313"/>
      <w:r>
        <w:rPr>
          <w:lang w:eastAsia="zh-CN"/>
        </w:rPr>
        <w:t>9.</w:t>
      </w:r>
      <w:r w:rsidR="00293795">
        <w:rPr>
          <w:lang w:eastAsia="zh-CN"/>
        </w:rPr>
        <w:t>1</w:t>
      </w:r>
      <w:r>
        <w:rPr>
          <w:lang w:eastAsia="zh-CN"/>
        </w:rPr>
        <w:t>.2.2.1</w:t>
      </w:r>
      <w:r>
        <w:rPr>
          <w:lang w:eastAsia="zh-CN"/>
        </w:rPr>
        <w:tab/>
        <w:t>Description</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808" w:name="_Toc85734520"/>
      <w:bookmarkStart w:id="9809" w:name="_Toc89431819"/>
      <w:bookmarkStart w:id="9810" w:name="_Toc97042733"/>
      <w:bookmarkStart w:id="9811" w:name="_Toc97045877"/>
      <w:bookmarkStart w:id="9812" w:name="_Toc97155622"/>
      <w:bookmarkStart w:id="9813" w:name="_Toc101521714"/>
      <w:bookmarkStart w:id="9814" w:name="_Toc138762021"/>
      <w:bookmarkStart w:id="9815" w:name="_Toc145708284"/>
      <w:bookmarkStart w:id="9816" w:name="_Toc160570832"/>
      <w:bookmarkStart w:id="9817" w:name="_Toc162008428"/>
      <w:bookmarkStart w:id="9818" w:name="_Toc185516099"/>
      <w:bookmarkStart w:id="9819" w:name="_Toc192873407"/>
      <w:bookmarkStart w:id="9820" w:name="_Toc200971120"/>
      <w:bookmarkStart w:id="9821" w:name="_Toc207722451"/>
      <w:bookmarkStart w:id="9822" w:name="_Toc209521314"/>
      <w:r>
        <w:rPr>
          <w:lang w:eastAsia="zh-CN"/>
        </w:rPr>
        <w:t>9.</w:t>
      </w:r>
      <w:r w:rsidR="00293795">
        <w:rPr>
          <w:lang w:eastAsia="zh-CN"/>
        </w:rPr>
        <w:t>1</w:t>
      </w:r>
      <w:r>
        <w:rPr>
          <w:lang w:eastAsia="zh-CN"/>
        </w:rPr>
        <w:t>.2.2.2</w:t>
      </w:r>
      <w:r>
        <w:rPr>
          <w:lang w:eastAsia="zh-CN"/>
        </w:rPr>
        <w:tab/>
        <w:t>Resource Definition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823" w:name="_Toc85734521"/>
      <w:bookmarkStart w:id="9824" w:name="_Toc89431820"/>
      <w:bookmarkStart w:id="9825" w:name="_Toc97042734"/>
      <w:bookmarkStart w:id="9826" w:name="_Toc97045878"/>
      <w:bookmarkStart w:id="9827" w:name="_Toc97155623"/>
      <w:bookmarkStart w:id="9828" w:name="_Toc101521715"/>
      <w:bookmarkStart w:id="9829" w:name="_Toc138762022"/>
      <w:bookmarkStart w:id="9830" w:name="_Toc145708285"/>
      <w:bookmarkStart w:id="9831" w:name="_Toc160570833"/>
      <w:bookmarkStart w:id="9832" w:name="_Toc162008429"/>
      <w:bookmarkStart w:id="9833" w:name="_Toc185516100"/>
      <w:bookmarkStart w:id="9834" w:name="_Toc192873408"/>
      <w:bookmarkStart w:id="9835" w:name="_Toc200971121"/>
      <w:bookmarkStart w:id="9836" w:name="_Toc207722452"/>
      <w:bookmarkStart w:id="9837" w:name="_Toc209521315"/>
      <w:r>
        <w:rPr>
          <w:lang w:eastAsia="zh-CN"/>
        </w:rPr>
        <w:t>9.</w:t>
      </w:r>
      <w:r w:rsidR="00293795">
        <w:rPr>
          <w:lang w:eastAsia="zh-CN"/>
        </w:rPr>
        <w:t>1</w:t>
      </w:r>
      <w:r>
        <w:rPr>
          <w:lang w:eastAsia="zh-CN"/>
        </w:rPr>
        <w:t>.2.2.3</w:t>
      </w:r>
      <w:r>
        <w:rPr>
          <w:lang w:eastAsia="zh-CN"/>
        </w:rPr>
        <w:tab/>
        <w:t>Resource Standard Methods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5D8DC62D" w14:textId="0FAB59F2" w:rsidR="00721A12" w:rsidRDefault="00721A12" w:rsidP="00721A12">
      <w:pPr>
        <w:pStyle w:val="Heading6"/>
        <w:rPr>
          <w:lang w:eastAsia="zh-CN"/>
        </w:rPr>
      </w:pPr>
      <w:bookmarkStart w:id="9838" w:name="_Toc85734522"/>
      <w:bookmarkStart w:id="9839" w:name="_Toc89431821"/>
      <w:bookmarkStart w:id="9840" w:name="_Toc97042735"/>
      <w:bookmarkStart w:id="9841" w:name="_Toc97045879"/>
      <w:bookmarkStart w:id="9842" w:name="_Toc97155624"/>
      <w:bookmarkStart w:id="9843" w:name="_Toc101521716"/>
      <w:bookmarkStart w:id="9844" w:name="_Toc138762023"/>
      <w:bookmarkStart w:id="9845" w:name="_Toc145708286"/>
      <w:bookmarkStart w:id="9846" w:name="_Toc160570834"/>
      <w:bookmarkStart w:id="9847" w:name="_Toc162008430"/>
      <w:bookmarkStart w:id="9848" w:name="_Toc185516101"/>
      <w:bookmarkStart w:id="9849" w:name="_Toc192873409"/>
      <w:bookmarkStart w:id="9850" w:name="_Toc200971122"/>
      <w:bookmarkStart w:id="9851" w:name="_Toc207722453"/>
      <w:bookmarkStart w:id="9852" w:name="_Toc209521316"/>
      <w:r>
        <w:rPr>
          <w:lang w:eastAsia="zh-CN"/>
        </w:rPr>
        <w:t>9.</w:t>
      </w:r>
      <w:r w:rsidR="00293795">
        <w:rPr>
          <w:lang w:eastAsia="zh-CN"/>
        </w:rPr>
        <w:t>1</w:t>
      </w:r>
      <w:r>
        <w:rPr>
          <w:lang w:eastAsia="zh-CN"/>
        </w:rPr>
        <w:t>.2.2.3.1</w:t>
      </w:r>
      <w:r>
        <w:rPr>
          <w:lang w:eastAsia="zh-CN"/>
        </w:rPr>
        <w:tab/>
        <w:t>POST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53" w:name="_Toc85734523"/>
      <w:bookmarkStart w:id="9854" w:name="_Toc89431822"/>
      <w:bookmarkStart w:id="9855" w:name="_Toc97042736"/>
      <w:bookmarkStart w:id="9856" w:name="_Toc97045880"/>
      <w:bookmarkStart w:id="9857" w:name="_Toc97155625"/>
      <w:bookmarkStart w:id="9858" w:name="_Toc101521717"/>
      <w:bookmarkStart w:id="9859" w:name="_Toc138762024"/>
      <w:bookmarkStart w:id="9860" w:name="_Toc145708287"/>
      <w:bookmarkStart w:id="9861" w:name="_Toc160570835"/>
      <w:bookmarkStart w:id="9862" w:name="_Toc162008431"/>
      <w:bookmarkStart w:id="9863" w:name="_Toc185516102"/>
      <w:bookmarkStart w:id="9864" w:name="_Toc192873410"/>
      <w:bookmarkStart w:id="9865" w:name="_Toc200971123"/>
      <w:bookmarkStart w:id="9866" w:name="_Toc207722454"/>
      <w:bookmarkStart w:id="9867" w:name="_Toc209521317"/>
      <w:r>
        <w:rPr>
          <w:lang w:eastAsia="zh-CN"/>
        </w:rPr>
        <w:lastRenderedPageBreak/>
        <w:t>9.</w:t>
      </w:r>
      <w:r w:rsidR="00293795">
        <w:rPr>
          <w:lang w:eastAsia="zh-CN"/>
        </w:rPr>
        <w:t>1</w:t>
      </w:r>
      <w:r>
        <w:rPr>
          <w:lang w:eastAsia="zh-CN"/>
        </w:rPr>
        <w:t>.2.2.4</w:t>
      </w:r>
      <w:r>
        <w:rPr>
          <w:lang w:eastAsia="zh-CN"/>
        </w:rPr>
        <w:tab/>
        <w:t>Resource Custom Operations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02A7B73" w14:textId="77777777" w:rsidR="00721A12" w:rsidRDefault="00721A12" w:rsidP="00721A12">
      <w:r>
        <w:t>None.</w:t>
      </w:r>
    </w:p>
    <w:p w14:paraId="18CEB14A" w14:textId="711A8F14" w:rsidR="00721A12" w:rsidRDefault="00721A12" w:rsidP="00721A12">
      <w:pPr>
        <w:pStyle w:val="Heading4"/>
      </w:pPr>
      <w:bookmarkStart w:id="9868" w:name="_Toc85734524"/>
      <w:bookmarkStart w:id="9869" w:name="_Toc89431823"/>
      <w:bookmarkStart w:id="9870" w:name="_Toc97042737"/>
      <w:bookmarkStart w:id="9871" w:name="_Toc97045881"/>
      <w:bookmarkStart w:id="9872" w:name="_Toc97155626"/>
      <w:bookmarkStart w:id="9873" w:name="_Toc101521718"/>
      <w:bookmarkStart w:id="9874" w:name="_Toc138762025"/>
      <w:bookmarkStart w:id="9875" w:name="_Toc145708288"/>
      <w:bookmarkStart w:id="9876" w:name="_Toc160570836"/>
      <w:bookmarkStart w:id="9877" w:name="_Toc162008432"/>
      <w:bookmarkStart w:id="9878" w:name="_Toc185516103"/>
      <w:bookmarkStart w:id="9879" w:name="_Toc192873411"/>
      <w:bookmarkStart w:id="9880" w:name="_Toc200971124"/>
      <w:bookmarkStart w:id="9881" w:name="_Toc207722455"/>
      <w:bookmarkStart w:id="9882" w:name="_Toc209521318"/>
      <w:r>
        <w:t>9.</w:t>
      </w:r>
      <w:r w:rsidR="00293795">
        <w:t>1</w:t>
      </w:r>
      <w:r>
        <w:t>.2.3</w:t>
      </w:r>
      <w:r>
        <w:tab/>
        <w:t>Resource</w:t>
      </w:r>
      <w:r w:rsidRPr="00831458">
        <w:t xml:space="preserve">: </w:t>
      </w:r>
      <w:r>
        <w:t>Individual EES Registration</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4C741470" w14:textId="48DBC111" w:rsidR="00721A12" w:rsidRDefault="00721A12" w:rsidP="00721A12">
      <w:pPr>
        <w:pStyle w:val="Heading5"/>
        <w:rPr>
          <w:lang w:eastAsia="zh-CN"/>
        </w:rPr>
      </w:pPr>
      <w:bookmarkStart w:id="9883" w:name="_Toc85734525"/>
      <w:bookmarkStart w:id="9884" w:name="_Toc89431824"/>
      <w:bookmarkStart w:id="9885" w:name="_Toc97042738"/>
      <w:bookmarkStart w:id="9886" w:name="_Toc97045882"/>
      <w:bookmarkStart w:id="9887" w:name="_Toc97155627"/>
      <w:bookmarkStart w:id="9888" w:name="_Toc101521719"/>
      <w:bookmarkStart w:id="9889" w:name="_Toc138762026"/>
      <w:bookmarkStart w:id="9890" w:name="_Toc145708289"/>
      <w:bookmarkStart w:id="9891" w:name="_Toc160570837"/>
      <w:bookmarkStart w:id="9892" w:name="_Toc162008433"/>
      <w:bookmarkStart w:id="9893" w:name="_Toc185516104"/>
      <w:bookmarkStart w:id="9894" w:name="_Toc192873412"/>
      <w:bookmarkStart w:id="9895" w:name="_Toc200971125"/>
      <w:bookmarkStart w:id="9896" w:name="_Toc207722456"/>
      <w:bookmarkStart w:id="9897" w:name="_Toc209521319"/>
      <w:r>
        <w:rPr>
          <w:lang w:eastAsia="zh-CN"/>
        </w:rPr>
        <w:t>9.</w:t>
      </w:r>
      <w:r w:rsidR="00293795">
        <w:rPr>
          <w:lang w:eastAsia="zh-CN"/>
        </w:rPr>
        <w:t>1</w:t>
      </w:r>
      <w:r>
        <w:rPr>
          <w:lang w:eastAsia="zh-CN"/>
        </w:rPr>
        <w:t>.2.3.1</w:t>
      </w:r>
      <w:r>
        <w:rPr>
          <w:lang w:eastAsia="zh-CN"/>
        </w:rPr>
        <w:tab/>
        <w:t>Description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98" w:name="_Toc85734526"/>
      <w:bookmarkStart w:id="9899" w:name="_Toc89431825"/>
      <w:bookmarkStart w:id="9900" w:name="_Toc97042739"/>
      <w:bookmarkStart w:id="9901" w:name="_Toc97045883"/>
      <w:bookmarkStart w:id="9902" w:name="_Toc97155628"/>
      <w:bookmarkStart w:id="9903" w:name="_Toc101521720"/>
      <w:bookmarkStart w:id="9904" w:name="_Toc138762027"/>
      <w:bookmarkStart w:id="9905" w:name="_Toc145708290"/>
      <w:bookmarkStart w:id="9906" w:name="_Toc160570838"/>
      <w:bookmarkStart w:id="9907" w:name="_Toc162008434"/>
      <w:bookmarkStart w:id="9908" w:name="_Toc185516105"/>
      <w:bookmarkStart w:id="9909" w:name="_Toc192873413"/>
      <w:bookmarkStart w:id="9910" w:name="_Toc200971126"/>
      <w:bookmarkStart w:id="9911" w:name="_Toc207722457"/>
      <w:bookmarkStart w:id="9912" w:name="_Toc209521320"/>
      <w:r>
        <w:rPr>
          <w:lang w:eastAsia="zh-CN"/>
        </w:rPr>
        <w:t>9.</w:t>
      </w:r>
      <w:r w:rsidR="00293795">
        <w:rPr>
          <w:lang w:eastAsia="zh-CN"/>
        </w:rPr>
        <w:t>1</w:t>
      </w:r>
      <w:r>
        <w:rPr>
          <w:lang w:eastAsia="zh-CN"/>
        </w:rPr>
        <w:t>.2.3.2</w:t>
      </w:r>
      <w:r>
        <w:rPr>
          <w:lang w:eastAsia="zh-CN"/>
        </w:rPr>
        <w:tab/>
        <w:t>Resource Definition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913" w:name="_Toc85734527"/>
      <w:bookmarkStart w:id="9914" w:name="_Toc89431826"/>
      <w:bookmarkStart w:id="9915" w:name="_Toc97042740"/>
      <w:bookmarkStart w:id="9916" w:name="_Toc97045884"/>
      <w:bookmarkStart w:id="9917" w:name="_Toc97155629"/>
      <w:bookmarkStart w:id="9918" w:name="_Toc101521721"/>
      <w:bookmarkStart w:id="9919" w:name="_Toc138762028"/>
      <w:bookmarkStart w:id="9920" w:name="_Toc145708291"/>
      <w:bookmarkStart w:id="9921" w:name="_Toc160570839"/>
      <w:bookmarkStart w:id="9922" w:name="_Toc162008435"/>
      <w:bookmarkStart w:id="9923" w:name="_Toc185516106"/>
      <w:bookmarkStart w:id="9924" w:name="_Toc192873414"/>
      <w:bookmarkStart w:id="9925" w:name="_Toc200971127"/>
      <w:bookmarkStart w:id="9926" w:name="_Toc207722458"/>
      <w:bookmarkStart w:id="9927" w:name="_Toc209521321"/>
      <w:r>
        <w:rPr>
          <w:lang w:eastAsia="zh-CN"/>
        </w:rPr>
        <w:t>9.</w:t>
      </w:r>
      <w:r w:rsidR="00293795">
        <w:rPr>
          <w:lang w:eastAsia="zh-CN"/>
        </w:rPr>
        <w:t>1</w:t>
      </w:r>
      <w:r>
        <w:rPr>
          <w:lang w:eastAsia="zh-CN"/>
        </w:rPr>
        <w:t>.2.3.3</w:t>
      </w:r>
      <w:r>
        <w:rPr>
          <w:lang w:eastAsia="zh-CN"/>
        </w:rPr>
        <w:tab/>
        <w:t>Resource Standard Methods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4E5718EC" w14:textId="42AECBA8" w:rsidR="00721A12" w:rsidRDefault="00721A12" w:rsidP="00721A12">
      <w:pPr>
        <w:pStyle w:val="Heading6"/>
        <w:rPr>
          <w:lang w:eastAsia="zh-CN"/>
        </w:rPr>
      </w:pPr>
      <w:bookmarkStart w:id="9928" w:name="_Toc85734528"/>
      <w:bookmarkStart w:id="9929" w:name="_Toc89431827"/>
      <w:bookmarkStart w:id="9930" w:name="_Toc97042741"/>
      <w:bookmarkStart w:id="9931" w:name="_Toc97045885"/>
      <w:bookmarkStart w:id="9932" w:name="_Toc97155630"/>
      <w:bookmarkStart w:id="9933" w:name="_Toc101521722"/>
      <w:bookmarkStart w:id="9934" w:name="_Toc138762029"/>
      <w:bookmarkStart w:id="9935" w:name="_Toc145708292"/>
      <w:bookmarkStart w:id="9936" w:name="_Toc160570840"/>
      <w:bookmarkStart w:id="9937" w:name="_Toc162008436"/>
      <w:bookmarkStart w:id="9938" w:name="_Toc185516107"/>
      <w:bookmarkStart w:id="9939" w:name="_Toc192873415"/>
      <w:bookmarkStart w:id="9940" w:name="_Toc200971128"/>
      <w:bookmarkStart w:id="9941" w:name="_Toc207722459"/>
      <w:bookmarkStart w:id="9942" w:name="_Toc209521322"/>
      <w:r>
        <w:rPr>
          <w:lang w:eastAsia="zh-CN"/>
        </w:rPr>
        <w:t>9.</w:t>
      </w:r>
      <w:r w:rsidR="00293795">
        <w:rPr>
          <w:lang w:eastAsia="zh-CN"/>
        </w:rPr>
        <w:t>1</w:t>
      </w:r>
      <w:r>
        <w:rPr>
          <w:lang w:eastAsia="zh-CN"/>
        </w:rPr>
        <w:t>.2.3.3.1</w:t>
      </w:r>
      <w:r>
        <w:rPr>
          <w:lang w:eastAsia="zh-CN"/>
        </w:rPr>
        <w:tab/>
        <w:t>GET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943" w:name="_Toc85734529"/>
      <w:bookmarkStart w:id="9944" w:name="_Toc89431828"/>
      <w:bookmarkStart w:id="9945" w:name="_Toc97042742"/>
      <w:bookmarkStart w:id="9946" w:name="_Toc97045886"/>
      <w:bookmarkStart w:id="9947" w:name="_Toc97155631"/>
      <w:bookmarkStart w:id="9948" w:name="_Toc101521723"/>
      <w:bookmarkStart w:id="9949" w:name="_Toc138762030"/>
      <w:bookmarkStart w:id="9950" w:name="_Toc145708293"/>
      <w:bookmarkStart w:id="9951" w:name="_Toc160570841"/>
      <w:bookmarkStart w:id="9952" w:name="_Toc162008437"/>
      <w:bookmarkStart w:id="9953" w:name="_Toc185516108"/>
      <w:bookmarkStart w:id="9954" w:name="_Toc192873416"/>
      <w:bookmarkStart w:id="9955" w:name="_Toc200971129"/>
      <w:bookmarkStart w:id="9956" w:name="_Toc207722460"/>
      <w:bookmarkStart w:id="9957" w:name="_Toc209521323"/>
      <w:r>
        <w:rPr>
          <w:lang w:eastAsia="zh-CN"/>
        </w:rPr>
        <w:t>9.</w:t>
      </w:r>
      <w:r w:rsidR="00293795">
        <w:rPr>
          <w:lang w:eastAsia="zh-CN"/>
        </w:rPr>
        <w:t>1</w:t>
      </w:r>
      <w:r>
        <w:rPr>
          <w:lang w:eastAsia="zh-CN"/>
        </w:rPr>
        <w:t>.2.3.3.2</w:t>
      </w:r>
      <w:r>
        <w:rPr>
          <w:lang w:eastAsia="zh-CN"/>
        </w:rPr>
        <w:tab/>
        <w:t>PUT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958" w:name="_Toc85734530"/>
      <w:bookmarkStart w:id="9959" w:name="_Toc89431829"/>
      <w:bookmarkStart w:id="9960" w:name="_Toc97042743"/>
      <w:bookmarkStart w:id="9961" w:name="_Toc97045887"/>
      <w:bookmarkStart w:id="9962" w:name="_Toc97155632"/>
      <w:bookmarkStart w:id="9963" w:name="_Toc101521724"/>
      <w:bookmarkStart w:id="9964" w:name="_Toc138762031"/>
      <w:bookmarkStart w:id="9965" w:name="_Toc145708294"/>
      <w:bookmarkStart w:id="9966" w:name="_Toc160570842"/>
      <w:bookmarkStart w:id="9967" w:name="_Toc162008438"/>
      <w:bookmarkStart w:id="9968" w:name="_Toc185516109"/>
      <w:bookmarkStart w:id="9969" w:name="_Toc192873417"/>
      <w:bookmarkStart w:id="9970" w:name="_Toc200971130"/>
      <w:bookmarkStart w:id="9971" w:name="_Toc207722461"/>
      <w:bookmarkStart w:id="9972" w:name="_Toc209521324"/>
      <w:r>
        <w:rPr>
          <w:lang w:eastAsia="zh-CN"/>
        </w:rPr>
        <w:t>9.</w:t>
      </w:r>
      <w:r w:rsidR="00293795">
        <w:rPr>
          <w:lang w:eastAsia="zh-CN"/>
        </w:rPr>
        <w:t>1</w:t>
      </w:r>
      <w:r>
        <w:rPr>
          <w:lang w:eastAsia="zh-CN"/>
        </w:rPr>
        <w:t>.2.3.3.3</w:t>
      </w:r>
      <w:r>
        <w:rPr>
          <w:lang w:eastAsia="zh-CN"/>
        </w:rPr>
        <w:tab/>
        <w:t>DELETE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973" w:name="_Toc85734531"/>
      <w:bookmarkStart w:id="9974" w:name="_Toc89431830"/>
      <w:bookmarkStart w:id="9975" w:name="_Toc97042744"/>
      <w:bookmarkStart w:id="9976" w:name="_Toc97045888"/>
      <w:bookmarkStart w:id="9977" w:name="_Toc97155633"/>
      <w:bookmarkStart w:id="9978" w:name="_Toc101521725"/>
      <w:bookmarkStart w:id="9979" w:name="_Toc138762032"/>
      <w:bookmarkStart w:id="9980" w:name="_Toc145708295"/>
      <w:bookmarkStart w:id="9981" w:name="_Toc160570843"/>
      <w:bookmarkStart w:id="9982" w:name="_Toc162008439"/>
      <w:bookmarkStart w:id="9983" w:name="_Toc185516110"/>
      <w:bookmarkStart w:id="9984" w:name="_Toc192873418"/>
      <w:bookmarkStart w:id="9985" w:name="_Toc200971131"/>
      <w:bookmarkStart w:id="9986" w:name="_Toc207722462"/>
      <w:bookmarkStart w:id="9987" w:name="_Toc209521325"/>
      <w:r>
        <w:rPr>
          <w:lang w:eastAsia="zh-CN"/>
        </w:rPr>
        <w:t>9.1.2.3.3.4</w:t>
      </w:r>
      <w:r>
        <w:rPr>
          <w:lang w:eastAsia="zh-CN"/>
        </w:rPr>
        <w:tab/>
        <w:t>PATCH</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988" w:name="_Toc85734532"/>
      <w:bookmarkStart w:id="9989" w:name="_Toc89431831"/>
      <w:bookmarkStart w:id="9990" w:name="_Toc97042745"/>
      <w:bookmarkStart w:id="9991" w:name="_Toc97045889"/>
      <w:bookmarkStart w:id="9992" w:name="_Toc97155634"/>
      <w:bookmarkStart w:id="9993" w:name="_Toc101521726"/>
      <w:bookmarkStart w:id="9994" w:name="_Toc138762033"/>
      <w:bookmarkStart w:id="9995" w:name="_Toc145708296"/>
      <w:bookmarkStart w:id="9996" w:name="_Toc160570844"/>
      <w:bookmarkStart w:id="9997" w:name="_Toc162008440"/>
      <w:bookmarkStart w:id="9998" w:name="_Toc185516111"/>
      <w:bookmarkStart w:id="9999" w:name="_Toc192873419"/>
      <w:bookmarkStart w:id="10000" w:name="_Toc200971132"/>
      <w:bookmarkStart w:id="10001" w:name="_Toc207722463"/>
      <w:bookmarkStart w:id="10002" w:name="_Toc209521326"/>
      <w:r>
        <w:rPr>
          <w:lang w:eastAsia="zh-CN"/>
        </w:rPr>
        <w:t>9.1</w:t>
      </w:r>
      <w:r w:rsidR="00721A12">
        <w:rPr>
          <w:lang w:eastAsia="zh-CN"/>
        </w:rPr>
        <w:t>.2.3.4</w:t>
      </w:r>
      <w:r w:rsidR="00721A12">
        <w:rPr>
          <w:lang w:eastAsia="zh-CN"/>
        </w:rPr>
        <w:tab/>
        <w:t>Resource Custom Operations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F3C700B" w14:textId="77777777" w:rsidR="00721A12" w:rsidRDefault="00721A12" w:rsidP="00721A12">
      <w:r>
        <w:t>None.</w:t>
      </w:r>
    </w:p>
    <w:p w14:paraId="0CA31D1B" w14:textId="362BFB4B" w:rsidR="00721A12" w:rsidRDefault="00730F40" w:rsidP="00721A12">
      <w:pPr>
        <w:pStyle w:val="Heading3"/>
      </w:pPr>
      <w:bookmarkStart w:id="10003" w:name="_Toc85734533"/>
      <w:bookmarkStart w:id="10004" w:name="_Toc89431832"/>
      <w:bookmarkStart w:id="10005" w:name="_Toc97042746"/>
      <w:bookmarkStart w:id="10006" w:name="_Toc97045890"/>
      <w:bookmarkStart w:id="10007" w:name="_Toc97155635"/>
      <w:bookmarkStart w:id="10008" w:name="_Toc101521727"/>
      <w:bookmarkStart w:id="10009" w:name="_Toc138762034"/>
      <w:bookmarkStart w:id="10010" w:name="_Toc145708297"/>
      <w:bookmarkStart w:id="10011" w:name="_Toc160570845"/>
      <w:bookmarkStart w:id="10012" w:name="_Toc162008441"/>
      <w:bookmarkStart w:id="10013" w:name="_Toc185516112"/>
      <w:bookmarkStart w:id="10014" w:name="_Toc192873420"/>
      <w:bookmarkStart w:id="10015" w:name="_Toc200971133"/>
      <w:bookmarkStart w:id="10016" w:name="_Toc207722464"/>
      <w:bookmarkStart w:id="10017" w:name="_Toc209521327"/>
      <w:r>
        <w:t>9.1</w:t>
      </w:r>
      <w:r w:rsidR="00721A12">
        <w:t>.3</w:t>
      </w:r>
      <w:r w:rsidR="00721A12">
        <w:tab/>
        <w:t>Custom Operations without associated resources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68A056BE" w14:textId="77777777" w:rsidR="00721A12" w:rsidRDefault="00721A12" w:rsidP="00721A12">
      <w:r>
        <w:t>None.</w:t>
      </w:r>
    </w:p>
    <w:p w14:paraId="6A2CB13B" w14:textId="7443F70B" w:rsidR="00721A12" w:rsidRDefault="00730F40" w:rsidP="00721A12">
      <w:pPr>
        <w:pStyle w:val="Heading3"/>
      </w:pPr>
      <w:bookmarkStart w:id="10018" w:name="_Toc85734534"/>
      <w:bookmarkStart w:id="10019" w:name="_Toc89431833"/>
      <w:bookmarkStart w:id="10020" w:name="_Toc97042747"/>
      <w:bookmarkStart w:id="10021" w:name="_Toc97045891"/>
      <w:bookmarkStart w:id="10022" w:name="_Toc97155636"/>
      <w:bookmarkStart w:id="10023" w:name="_Toc101521728"/>
      <w:bookmarkStart w:id="10024" w:name="_Toc138762035"/>
      <w:bookmarkStart w:id="10025" w:name="_Toc145708298"/>
      <w:bookmarkStart w:id="10026" w:name="_Toc160570846"/>
      <w:bookmarkStart w:id="10027" w:name="_Toc162008442"/>
      <w:bookmarkStart w:id="10028" w:name="_Toc185516113"/>
      <w:bookmarkStart w:id="10029" w:name="_Toc192873421"/>
      <w:bookmarkStart w:id="10030" w:name="_Toc200971134"/>
      <w:bookmarkStart w:id="10031" w:name="_Toc207722465"/>
      <w:bookmarkStart w:id="10032" w:name="_Toc209521328"/>
      <w:r>
        <w:t>9.1</w:t>
      </w:r>
      <w:r w:rsidR="00721A12">
        <w:t>.4</w:t>
      </w:r>
      <w:r w:rsidR="00721A12">
        <w:tab/>
        <w:t>Notifications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4F980816" w14:textId="77777777" w:rsidR="00721A12" w:rsidRPr="00A2226D" w:rsidRDefault="00721A12" w:rsidP="00721A12">
      <w:r>
        <w:t>None.</w:t>
      </w:r>
    </w:p>
    <w:p w14:paraId="167B242A" w14:textId="17F24782" w:rsidR="00721A12" w:rsidRDefault="00721A12" w:rsidP="00721A12">
      <w:pPr>
        <w:pStyle w:val="Heading3"/>
      </w:pPr>
      <w:bookmarkStart w:id="10033" w:name="_Toc85734535"/>
      <w:bookmarkStart w:id="10034" w:name="_Toc89431834"/>
      <w:bookmarkStart w:id="10035" w:name="_Toc97042748"/>
      <w:bookmarkStart w:id="10036" w:name="_Toc97045892"/>
      <w:bookmarkStart w:id="10037" w:name="_Toc97155637"/>
      <w:bookmarkStart w:id="10038" w:name="_Toc101521729"/>
      <w:bookmarkStart w:id="10039" w:name="_Toc138762036"/>
      <w:bookmarkStart w:id="10040" w:name="_Toc145708299"/>
      <w:bookmarkStart w:id="10041" w:name="_Toc160570847"/>
      <w:bookmarkStart w:id="10042" w:name="_Toc162008443"/>
      <w:bookmarkStart w:id="10043" w:name="_Toc185516114"/>
      <w:bookmarkStart w:id="10044" w:name="_Toc192873422"/>
      <w:bookmarkStart w:id="10045" w:name="_Toc200971135"/>
      <w:bookmarkStart w:id="10046" w:name="_Toc207722466"/>
      <w:bookmarkStart w:id="10047" w:name="_Toc209521329"/>
      <w:r>
        <w:t>9.</w:t>
      </w:r>
      <w:r w:rsidR="00730F40">
        <w:t>1</w:t>
      </w:r>
      <w:r>
        <w:t>.5</w:t>
      </w:r>
      <w:r>
        <w:tab/>
        <w:t>Data Model</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0D270F84" w14:textId="3033ED1C" w:rsidR="00721A12" w:rsidRDefault="00721A12" w:rsidP="00721A12">
      <w:pPr>
        <w:pStyle w:val="Heading4"/>
        <w:rPr>
          <w:lang w:eastAsia="zh-CN"/>
        </w:rPr>
      </w:pPr>
      <w:bookmarkStart w:id="10048" w:name="_Toc85734536"/>
      <w:bookmarkStart w:id="10049" w:name="_Toc89431835"/>
      <w:bookmarkStart w:id="10050" w:name="_Toc97042749"/>
      <w:bookmarkStart w:id="10051" w:name="_Toc97045893"/>
      <w:bookmarkStart w:id="10052" w:name="_Toc97155638"/>
      <w:bookmarkStart w:id="10053" w:name="_Toc101521730"/>
      <w:bookmarkStart w:id="10054" w:name="_Toc138762037"/>
      <w:bookmarkStart w:id="10055" w:name="_Toc145708300"/>
      <w:bookmarkStart w:id="10056" w:name="_Toc160570848"/>
      <w:bookmarkStart w:id="10057" w:name="_Toc162008444"/>
      <w:bookmarkStart w:id="10058" w:name="_Toc185516115"/>
      <w:bookmarkStart w:id="10059" w:name="_Toc192873423"/>
      <w:bookmarkStart w:id="10060" w:name="_Toc200971136"/>
      <w:bookmarkStart w:id="10061" w:name="_Toc207722467"/>
      <w:bookmarkStart w:id="10062" w:name="_Toc209521330"/>
      <w:r>
        <w:rPr>
          <w:lang w:eastAsia="zh-CN"/>
        </w:rPr>
        <w:t>9.</w:t>
      </w:r>
      <w:r w:rsidR="00730F40">
        <w:rPr>
          <w:lang w:eastAsia="zh-CN"/>
        </w:rPr>
        <w:t>1</w:t>
      </w:r>
      <w:r>
        <w:rPr>
          <w:lang w:eastAsia="zh-CN"/>
        </w:rPr>
        <w:t>.5.1</w:t>
      </w:r>
      <w:r>
        <w:rPr>
          <w:lang w:eastAsia="zh-CN"/>
        </w:rPr>
        <w:tab/>
        <w:t>General</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063" w:name="_Toc85734537"/>
      <w:bookmarkStart w:id="10064" w:name="_Toc89431836"/>
      <w:bookmarkStart w:id="10065" w:name="_Toc97042750"/>
      <w:bookmarkStart w:id="10066" w:name="_Toc97045894"/>
      <w:bookmarkStart w:id="10067" w:name="_Toc97155639"/>
      <w:bookmarkStart w:id="10068" w:name="_Toc101521731"/>
      <w:bookmarkStart w:id="10069" w:name="_Toc138762038"/>
      <w:bookmarkStart w:id="10070" w:name="_Toc145708301"/>
      <w:bookmarkStart w:id="10071" w:name="_Toc160570849"/>
      <w:bookmarkStart w:id="10072" w:name="_Toc162008445"/>
      <w:bookmarkStart w:id="10073" w:name="_Toc185516116"/>
      <w:bookmarkStart w:id="10074" w:name="_Toc192873424"/>
      <w:bookmarkStart w:id="1007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076" w:name="_Toc207722468"/>
      <w:bookmarkStart w:id="10077" w:name="_Toc209521331"/>
      <w:r>
        <w:rPr>
          <w:lang w:eastAsia="zh-CN"/>
        </w:rPr>
        <w:lastRenderedPageBreak/>
        <w:t>9.</w:t>
      </w:r>
      <w:r w:rsidR="00730F40">
        <w:rPr>
          <w:lang w:eastAsia="zh-CN"/>
        </w:rPr>
        <w:t>1</w:t>
      </w:r>
      <w:r>
        <w:rPr>
          <w:lang w:eastAsia="zh-CN"/>
        </w:rPr>
        <w:t>.5.2</w:t>
      </w:r>
      <w:r>
        <w:rPr>
          <w:lang w:eastAsia="zh-CN"/>
        </w:rPr>
        <w:tab/>
        <w:t>Structured data types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3B41D33" w14:textId="145F7F7A" w:rsidR="00721A12" w:rsidRDefault="00721A12" w:rsidP="00721A12">
      <w:pPr>
        <w:pStyle w:val="Heading5"/>
        <w:rPr>
          <w:lang w:eastAsia="zh-CN"/>
        </w:rPr>
      </w:pPr>
      <w:bookmarkStart w:id="10078" w:name="_Toc85734538"/>
      <w:bookmarkStart w:id="10079" w:name="_Toc89431837"/>
      <w:bookmarkStart w:id="10080" w:name="_Toc97042751"/>
      <w:bookmarkStart w:id="10081" w:name="_Toc97045895"/>
      <w:bookmarkStart w:id="10082" w:name="_Toc97155640"/>
      <w:bookmarkStart w:id="10083" w:name="_Toc101521732"/>
      <w:bookmarkStart w:id="10084" w:name="_Toc138762039"/>
      <w:bookmarkStart w:id="10085" w:name="_Toc145708302"/>
      <w:bookmarkStart w:id="10086" w:name="_Toc160570850"/>
      <w:bookmarkStart w:id="10087" w:name="_Toc162008446"/>
      <w:bookmarkStart w:id="10088" w:name="_Toc185516117"/>
      <w:bookmarkStart w:id="10089" w:name="_Toc192873425"/>
      <w:bookmarkStart w:id="10090" w:name="_Toc200971138"/>
      <w:bookmarkStart w:id="10091" w:name="_Toc207722469"/>
      <w:bookmarkStart w:id="10092" w:name="_Toc209521332"/>
      <w:r>
        <w:rPr>
          <w:lang w:eastAsia="zh-CN"/>
        </w:rPr>
        <w:t>9.</w:t>
      </w:r>
      <w:r w:rsidR="00730F40">
        <w:rPr>
          <w:lang w:eastAsia="zh-CN"/>
        </w:rPr>
        <w:t>1</w:t>
      </w:r>
      <w:r>
        <w:rPr>
          <w:lang w:eastAsia="zh-CN"/>
        </w:rPr>
        <w:t>.5.2.1</w:t>
      </w:r>
      <w:r>
        <w:rPr>
          <w:lang w:eastAsia="zh-CN"/>
        </w:rPr>
        <w:tab/>
        <w:t>Introduction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32CBD544" w14:textId="77777777" w:rsidR="0004249C" w:rsidRDefault="0004249C" w:rsidP="0004249C">
      <w:pPr>
        <w:pStyle w:val="Heading5"/>
        <w:rPr>
          <w:lang w:eastAsia="zh-CN"/>
        </w:rPr>
      </w:pPr>
      <w:bookmarkStart w:id="10093" w:name="_Toc85734539"/>
      <w:bookmarkStart w:id="10094" w:name="_Toc89431838"/>
      <w:bookmarkStart w:id="10095" w:name="_Toc97042752"/>
      <w:bookmarkStart w:id="10096" w:name="_Toc97045896"/>
      <w:bookmarkStart w:id="10097" w:name="_Toc97155641"/>
      <w:bookmarkStart w:id="10098" w:name="_Toc101521733"/>
      <w:bookmarkStart w:id="10099" w:name="_Toc138762040"/>
      <w:bookmarkStart w:id="10100" w:name="_Toc145708303"/>
      <w:bookmarkStart w:id="10101" w:name="_Toc160570851"/>
      <w:bookmarkStart w:id="10102" w:name="_Toc162008447"/>
      <w:bookmarkStart w:id="10103" w:name="_Toc185516118"/>
      <w:bookmarkStart w:id="10104" w:name="_Toc192873426"/>
      <w:bookmarkStart w:id="10105" w:name="_Toc199336456"/>
      <w:bookmarkStart w:id="10106" w:name="_Toc207722470"/>
      <w:bookmarkStart w:id="10107" w:name="_Toc209521333"/>
      <w:r>
        <w:rPr>
          <w:lang w:eastAsia="zh-CN"/>
        </w:rPr>
        <w:t>9.1.5.2.2</w:t>
      </w:r>
      <w:r>
        <w:rPr>
          <w:lang w:eastAsia="zh-CN"/>
        </w:rPr>
        <w:tab/>
        <w:t>Type: EESRegistration</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108" w:name="_Toc85734540"/>
      <w:bookmarkStart w:id="10109" w:name="_Toc89431839"/>
      <w:bookmarkStart w:id="10110" w:name="_Toc97042753"/>
      <w:bookmarkStart w:id="10111" w:name="_Toc97045897"/>
      <w:bookmarkStart w:id="10112" w:name="_Toc97155642"/>
      <w:bookmarkStart w:id="10113" w:name="_Toc101521734"/>
      <w:bookmarkStart w:id="10114" w:name="_Toc138762041"/>
      <w:bookmarkStart w:id="10115" w:name="_Toc145708304"/>
      <w:bookmarkStart w:id="10116" w:name="_Toc160570852"/>
      <w:bookmarkStart w:id="10117" w:name="_Toc162008448"/>
      <w:bookmarkStart w:id="10118" w:name="_Toc185516119"/>
      <w:bookmarkStart w:id="10119" w:name="_Toc192873427"/>
      <w:bookmarkStart w:id="10120" w:name="_Toc200971140"/>
      <w:bookmarkStart w:id="10121" w:name="_Toc207722471"/>
      <w:bookmarkStart w:id="10122" w:name="_Toc209521334"/>
      <w:r>
        <w:rPr>
          <w:lang w:eastAsia="zh-CN"/>
        </w:rPr>
        <w:lastRenderedPageBreak/>
        <w:t>9.</w:t>
      </w:r>
      <w:r w:rsidR="00730F40">
        <w:rPr>
          <w:lang w:eastAsia="zh-CN"/>
        </w:rPr>
        <w:t>1</w:t>
      </w:r>
      <w:r>
        <w:rPr>
          <w:lang w:eastAsia="zh-CN"/>
        </w:rPr>
        <w:t>.5.2.3</w:t>
      </w:r>
      <w:r>
        <w:rPr>
          <w:lang w:eastAsia="zh-CN"/>
        </w:rPr>
        <w:tab/>
        <w:t>Type: EESProfile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123" w:name="_Toc85734541"/>
      <w:bookmarkStart w:id="10124" w:name="_Toc89431840"/>
      <w:bookmarkStart w:id="10125" w:name="_Toc97042754"/>
      <w:bookmarkStart w:id="10126" w:name="_Toc97045898"/>
      <w:bookmarkStart w:id="10127" w:name="_Toc97155643"/>
      <w:bookmarkStart w:id="10128" w:name="_Toc101521735"/>
      <w:bookmarkStart w:id="10129" w:name="_Toc138762042"/>
      <w:bookmarkStart w:id="10130" w:name="_Toc145708305"/>
      <w:bookmarkStart w:id="10131" w:name="_Toc160570853"/>
      <w:bookmarkStart w:id="10132" w:name="_Toc162008449"/>
      <w:bookmarkStart w:id="10133" w:name="_Toc185516120"/>
      <w:bookmarkStart w:id="10134" w:name="_Toc192873428"/>
      <w:bookmarkStart w:id="10135" w:name="_Toc200971141"/>
      <w:bookmarkStart w:id="10136" w:name="_Toc207722472"/>
      <w:bookmarkStart w:id="10137" w:name="_Toc209521335"/>
      <w:r>
        <w:rPr>
          <w:lang w:eastAsia="zh-CN"/>
        </w:rPr>
        <w:t>9.1.5.2.4</w:t>
      </w:r>
      <w:r>
        <w:rPr>
          <w:lang w:eastAsia="zh-CN"/>
        </w:rPr>
        <w:tab/>
        <w:t>Type: EESRegistrationPatch</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138" w:name="_Toc85734542"/>
      <w:bookmarkStart w:id="10139" w:name="_Toc89431841"/>
      <w:bookmarkStart w:id="10140" w:name="_Toc97042755"/>
      <w:bookmarkStart w:id="10141" w:name="_Toc97045899"/>
      <w:bookmarkStart w:id="10142" w:name="_Toc97155644"/>
      <w:bookmarkStart w:id="10143" w:name="_Toc101521736"/>
      <w:bookmarkStart w:id="10144" w:name="_Toc138762043"/>
      <w:bookmarkStart w:id="10145" w:name="_Toc145708306"/>
      <w:bookmarkStart w:id="10146" w:name="_Toc160570854"/>
      <w:bookmarkStart w:id="10147" w:name="_Toc162008450"/>
      <w:bookmarkStart w:id="10148" w:name="_Toc185516121"/>
      <w:bookmarkStart w:id="10149" w:name="_Toc192873429"/>
      <w:bookmarkStart w:id="10150" w:name="_Toc200971142"/>
      <w:bookmarkStart w:id="10151" w:name="_Toc207722473"/>
      <w:bookmarkStart w:id="10152" w:name="_Toc209521336"/>
      <w:r>
        <w:rPr>
          <w:lang w:eastAsia="zh-CN"/>
        </w:rPr>
        <w:lastRenderedPageBreak/>
        <w:t>9.1.5.2.5</w:t>
      </w:r>
      <w:r>
        <w:rPr>
          <w:lang w:eastAsia="zh-CN"/>
        </w:rPr>
        <w:tab/>
        <w:t>Type: ServiceArea</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153" w:name="_Toc85734543"/>
      <w:bookmarkStart w:id="10154" w:name="_Toc89431842"/>
      <w:bookmarkStart w:id="10155" w:name="_Toc97042756"/>
      <w:bookmarkStart w:id="10156" w:name="_Toc97045900"/>
      <w:bookmarkStart w:id="10157" w:name="_Toc97155645"/>
      <w:bookmarkStart w:id="10158" w:name="_Toc101521737"/>
      <w:bookmarkStart w:id="10159" w:name="_Toc138762044"/>
      <w:bookmarkStart w:id="10160" w:name="_Toc145708307"/>
      <w:bookmarkStart w:id="10161" w:name="_Toc160570855"/>
      <w:bookmarkStart w:id="10162" w:name="_Toc162008451"/>
      <w:bookmarkStart w:id="10163" w:name="_Toc185516122"/>
      <w:bookmarkStart w:id="10164" w:name="_Toc192873430"/>
      <w:bookmarkStart w:id="10165" w:name="_Toc200971143"/>
      <w:bookmarkStart w:id="10166" w:name="_Toc207722474"/>
      <w:bookmarkStart w:id="10167" w:name="_Toc209521337"/>
      <w:r>
        <w:rPr>
          <w:lang w:eastAsia="zh-CN"/>
        </w:rPr>
        <w:t>9.1.5.2.6</w:t>
      </w:r>
      <w:r>
        <w:rPr>
          <w:lang w:eastAsia="zh-CN"/>
        </w:rPr>
        <w:tab/>
        <w:t>Type: TopologicalServiceArea</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168" w:name="_Toc85734544"/>
      <w:bookmarkStart w:id="10169" w:name="_Toc89431843"/>
      <w:bookmarkStart w:id="10170" w:name="_Toc97042757"/>
      <w:bookmarkStart w:id="10171" w:name="_Toc97045901"/>
      <w:bookmarkStart w:id="10172" w:name="_Toc97155646"/>
      <w:bookmarkStart w:id="10173" w:name="_Toc101521738"/>
      <w:bookmarkStart w:id="10174" w:name="_Toc138762045"/>
      <w:bookmarkStart w:id="10175" w:name="_Toc145708308"/>
      <w:bookmarkStart w:id="10176" w:name="_Toc160570856"/>
      <w:bookmarkStart w:id="10177" w:name="_Toc162008452"/>
      <w:bookmarkStart w:id="10178" w:name="_Toc185516123"/>
      <w:bookmarkStart w:id="10179" w:name="_Toc192873431"/>
      <w:bookmarkStart w:id="10180" w:name="_Toc200971144"/>
      <w:bookmarkStart w:id="10181" w:name="_Toc207722475"/>
      <w:bookmarkStart w:id="10182" w:name="_Toc209521338"/>
      <w:r>
        <w:rPr>
          <w:lang w:eastAsia="zh-CN"/>
        </w:rPr>
        <w:t>9.1.5.2.7</w:t>
      </w:r>
      <w:r>
        <w:rPr>
          <w:lang w:eastAsia="zh-CN"/>
        </w:rPr>
        <w:tab/>
        <w:t>Type: GeographicalServiceArea</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183" w:name="_Toc138762046"/>
      <w:bookmarkStart w:id="10184" w:name="_Toc145708309"/>
      <w:bookmarkStart w:id="10185" w:name="_Toc160570857"/>
      <w:bookmarkStart w:id="10186" w:name="_Toc162008453"/>
      <w:bookmarkStart w:id="10187" w:name="_Toc185516124"/>
      <w:bookmarkStart w:id="10188" w:name="_Toc192873432"/>
      <w:bookmarkStart w:id="10189" w:name="_Toc200971145"/>
      <w:bookmarkStart w:id="10190" w:name="_Toc207722476"/>
      <w:bookmarkStart w:id="10191" w:name="_Toc209521339"/>
      <w:r>
        <w:rPr>
          <w:lang w:eastAsia="zh-CN"/>
        </w:rPr>
        <w:t>9.1.5.2.</w:t>
      </w:r>
      <w:r w:rsidRPr="0045617A">
        <w:rPr>
          <w:lang w:eastAsia="zh-CN"/>
        </w:rPr>
        <w:t>8</w:t>
      </w:r>
      <w:r>
        <w:rPr>
          <w:lang w:eastAsia="zh-CN"/>
        </w:rPr>
        <w:tab/>
        <w:t>Type: EASInstantiationInfo</w:t>
      </w:r>
      <w:bookmarkEnd w:id="10183"/>
      <w:bookmarkEnd w:id="10184"/>
      <w:bookmarkEnd w:id="10185"/>
      <w:bookmarkEnd w:id="10186"/>
      <w:bookmarkEnd w:id="10187"/>
      <w:bookmarkEnd w:id="10188"/>
      <w:bookmarkEnd w:id="10189"/>
      <w:bookmarkEnd w:id="10190"/>
      <w:bookmarkEnd w:id="1019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192" w:name="_Toc138762047"/>
      <w:bookmarkStart w:id="10193" w:name="_Toc145708310"/>
      <w:bookmarkStart w:id="10194" w:name="_Toc160570858"/>
      <w:bookmarkStart w:id="10195" w:name="_Toc162008454"/>
      <w:bookmarkStart w:id="10196" w:name="_Toc185516125"/>
      <w:bookmarkStart w:id="10197" w:name="_Toc192873433"/>
      <w:bookmarkStart w:id="10198" w:name="_Toc200971146"/>
      <w:bookmarkStart w:id="10199" w:name="_Toc207722477"/>
      <w:bookmarkStart w:id="10200" w:name="_Toc209521340"/>
      <w:r>
        <w:rPr>
          <w:lang w:eastAsia="zh-CN"/>
        </w:rPr>
        <w:lastRenderedPageBreak/>
        <w:t>9.1.5.2.</w:t>
      </w:r>
      <w:r w:rsidRPr="0045617A">
        <w:rPr>
          <w:lang w:eastAsia="zh-CN"/>
        </w:rPr>
        <w:t>9</w:t>
      </w:r>
      <w:r>
        <w:rPr>
          <w:lang w:eastAsia="zh-CN"/>
        </w:rPr>
        <w:tab/>
        <w:t>Type: InstantiationCriteria</w:t>
      </w:r>
      <w:bookmarkEnd w:id="10192"/>
      <w:bookmarkEnd w:id="10193"/>
      <w:bookmarkEnd w:id="10194"/>
      <w:bookmarkEnd w:id="10195"/>
      <w:bookmarkEnd w:id="10196"/>
      <w:bookmarkEnd w:id="10197"/>
      <w:bookmarkEnd w:id="10198"/>
      <w:bookmarkEnd w:id="10199"/>
      <w:bookmarkEnd w:id="1020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0201" w:name="_Toc160570859"/>
      <w:bookmarkStart w:id="10202" w:name="_Toc162008455"/>
      <w:bookmarkStart w:id="10203" w:name="_Toc185516126"/>
      <w:bookmarkStart w:id="10204" w:name="_Toc192873434"/>
      <w:bookmarkStart w:id="10205" w:name="_Toc200971147"/>
      <w:bookmarkStart w:id="10206" w:name="_Toc207722478"/>
      <w:bookmarkStart w:id="10207" w:name="_Toc209521341"/>
      <w:r>
        <w:rPr>
          <w:lang w:eastAsia="zh-CN"/>
        </w:rPr>
        <w:t>9.1.5.2</w:t>
      </w:r>
      <w:r w:rsidRPr="0081078C">
        <w:rPr>
          <w:lang w:eastAsia="zh-CN"/>
        </w:rPr>
        <w:t>.</w:t>
      </w:r>
      <w:r w:rsidRPr="00527D5E">
        <w:rPr>
          <w:lang w:eastAsia="zh-CN"/>
        </w:rPr>
        <w:t>10</w:t>
      </w:r>
      <w:r>
        <w:rPr>
          <w:lang w:eastAsia="zh-CN"/>
        </w:rPr>
        <w:tab/>
        <w:t xml:space="preserve">Type: </w:t>
      </w:r>
      <w:r>
        <w:t>EDNInfo</w:t>
      </w:r>
      <w:bookmarkEnd w:id="10201"/>
      <w:bookmarkEnd w:id="10202"/>
      <w:bookmarkEnd w:id="10203"/>
      <w:bookmarkEnd w:id="10204"/>
      <w:bookmarkEnd w:id="10205"/>
      <w:bookmarkEnd w:id="10206"/>
      <w:bookmarkEnd w:id="1020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0208" w:name="_Toc185516127"/>
      <w:bookmarkStart w:id="10209" w:name="_Toc192873435"/>
      <w:bookmarkStart w:id="10210" w:name="_Toc200971148"/>
      <w:bookmarkStart w:id="10211" w:name="_Toc207722479"/>
      <w:bookmarkStart w:id="10212" w:name="_Toc209521342"/>
      <w:r>
        <w:rPr>
          <w:lang w:eastAsia="zh-CN"/>
        </w:rPr>
        <w:t>9.1.5.2.11</w:t>
      </w:r>
      <w:r>
        <w:rPr>
          <w:lang w:eastAsia="zh-CN"/>
        </w:rPr>
        <w:tab/>
        <w:t>Type: LoadInfo</w:t>
      </w:r>
      <w:bookmarkEnd w:id="10208"/>
      <w:bookmarkEnd w:id="10209"/>
      <w:bookmarkEnd w:id="10210"/>
      <w:bookmarkEnd w:id="10211"/>
      <w:bookmarkEnd w:id="10212"/>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0213" w:name="_Toc185516128"/>
      <w:bookmarkStart w:id="10214" w:name="_Toc192873436"/>
      <w:bookmarkStart w:id="10215" w:name="_Toc200971149"/>
      <w:bookmarkStart w:id="10216" w:name="_Toc207722480"/>
      <w:bookmarkStart w:id="10217" w:name="_Toc209521343"/>
      <w:r>
        <w:rPr>
          <w:lang w:eastAsia="zh-CN"/>
        </w:rPr>
        <w:lastRenderedPageBreak/>
        <w:t>9.1.5.2.12</w:t>
      </w:r>
      <w:r>
        <w:rPr>
          <w:lang w:eastAsia="zh-CN"/>
        </w:rPr>
        <w:tab/>
        <w:t>Type: UeServSatInfo</w:t>
      </w:r>
      <w:bookmarkEnd w:id="10213"/>
      <w:bookmarkEnd w:id="10214"/>
      <w:bookmarkEnd w:id="10215"/>
      <w:bookmarkEnd w:id="10216"/>
      <w:bookmarkEnd w:id="10217"/>
    </w:p>
    <w:p w14:paraId="02924126" w14:textId="77777777" w:rsidR="008B790C" w:rsidRDefault="008B790C" w:rsidP="008B790C">
      <w:pPr>
        <w:pStyle w:val="TH"/>
      </w:pPr>
      <w:bookmarkStart w:id="10218" w:name="_Toc85734545"/>
      <w:bookmarkStart w:id="10219" w:name="_Toc89431844"/>
      <w:bookmarkStart w:id="10220" w:name="_Toc97042758"/>
      <w:bookmarkStart w:id="10221" w:name="_Toc97045902"/>
      <w:bookmarkStart w:id="10222" w:name="_Toc97155647"/>
      <w:bookmarkStart w:id="10223" w:name="_Toc101521739"/>
      <w:bookmarkStart w:id="10224" w:name="_Toc138762048"/>
      <w:bookmarkStart w:id="10225" w:name="_Toc145708311"/>
      <w:bookmarkStart w:id="10226" w:name="_Toc160570860"/>
      <w:bookmarkStart w:id="10227" w:name="_Toc162008456"/>
      <w:bookmarkStart w:id="10228" w:name="_Toc185516129"/>
      <w:bookmarkStart w:id="10229" w:name="_Toc192873437"/>
      <w:bookmarkStart w:id="10230"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0231" w:name="_Toc207722481"/>
      <w:bookmarkStart w:id="10232" w:name="_Toc209521344"/>
      <w:r>
        <w:rPr>
          <w:lang w:eastAsia="zh-CN"/>
        </w:rPr>
        <w:t>9.1.5.2.1</w:t>
      </w:r>
      <w:r w:rsidRPr="00F0034B">
        <w:rPr>
          <w:lang w:eastAsia="zh-CN"/>
        </w:rPr>
        <w:t>3</w:t>
      </w:r>
      <w:r>
        <w:rPr>
          <w:lang w:eastAsia="zh-CN"/>
        </w:rPr>
        <w:tab/>
        <w:t>Type: App</w:t>
      </w:r>
      <w:r>
        <w:t>SatCovAvailInfo</w:t>
      </w:r>
      <w:bookmarkEnd w:id="10231"/>
      <w:bookmarkEnd w:id="10232"/>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0233" w:name="_Toc207722482"/>
      <w:bookmarkStart w:id="10234" w:name="_Toc209521345"/>
      <w:r>
        <w:rPr>
          <w:lang w:eastAsia="zh-CN"/>
        </w:rPr>
        <w:t>9.</w:t>
      </w:r>
      <w:r w:rsidR="00730F40">
        <w:rPr>
          <w:lang w:eastAsia="zh-CN"/>
        </w:rPr>
        <w:t>1</w:t>
      </w:r>
      <w:r>
        <w:rPr>
          <w:lang w:eastAsia="zh-CN"/>
        </w:rPr>
        <w:t>.5.3</w:t>
      </w:r>
      <w:r>
        <w:rPr>
          <w:lang w:eastAsia="zh-CN"/>
        </w:rPr>
        <w:tab/>
        <w:t>Simple data types and enumerations</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3"/>
      <w:bookmarkEnd w:id="10234"/>
    </w:p>
    <w:p w14:paraId="76EF216B" w14:textId="39E856F8" w:rsidR="0039285C" w:rsidRPr="00384E92" w:rsidRDefault="0039285C" w:rsidP="0039285C">
      <w:pPr>
        <w:pStyle w:val="Heading5"/>
      </w:pPr>
      <w:bookmarkStart w:id="10235" w:name="_Toc85734546"/>
      <w:bookmarkStart w:id="10236" w:name="_Toc89431845"/>
      <w:bookmarkStart w:id="10237" w:name="_Toc97042759"/>
      <w:bookmarkStart w:id="10238" w:name="_Toc97045903"/>
      <w:bookmarkStart w:id="10239" w:name="_Toc97155648"/>
      <w:bookmarkStart w:id="10240" w:name="_Toc101521740"/>
      <w:bookmarkStart w:id="10241" w:name="_Toc138762049"/>
      <w:bookmarkStart w:id="10242" w:name="_Toc145708312"/>
      <w:bookmarkStart w:id="10243" w:name="_Toc160570861"/>
      <w:bookmarkStart w:id="10244" w:name="_Toc162008457"/>
      <w:bookmarkStart w:id="10245" w:name="_Toc185516130"/>
      <w:bookmarkStart w:id="10246" w:name="_Toc192873438"/>
      <w:bookmarkStart w:id="10247" w:name="_Toc200971151"/>
      <w:bookmarkStart w:id="10248" w:name="_Toc207722483"/>
      <w:bookmarkStart w:id="10249" w:name="_Toc209521346"/>
      <w:r>
        <w:t>9.1.5.3.1</w:t>
      </w:r>
      <w:r w:rsidRPr="00384E92">
        <w:tab/>
        <w:t>Introduction</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250" w:name="_Toc85734547"/>
      <w:bookmarkStart w:id="10251" w:name="_Toc89431846"/>
      <w:bookmarkStart w:id="10252" w:name="_Toc97042760"/>
      <w:bookmarkStart w:id="10253" w:name="_Toc97045904"/>
      <w:bookmarkStart w:id="10254" w:name="_Toc97155649"/>
      <w:bookmarkStart w:id="10255" w:name="_Toc101521741"/>
      <w:bookmarkStart w:id="10256" w:name="_Toc138762050"/>
      <w:bookmarkStart w:id="10257" w:name="_Toc145708313"/>
      <w:bookmarkStart w:id="10258" w:name="_Toc160570862"/>
      <w:bookmarkStart w:id="10259" w:name="_Toc162008458"/>
      <w:bookmarkStart w:id="10260" w:name="_Toc185516131"/>
      <w:bookmarkStart w:id="10261" w:name="_Toc192873439"/>
      <w:bookmarkStart w:id="10262" w:name="_Toc200971152"/>
      <w:bookmarkStart w:id="10263" w:name="_Toc207722484"/>
      <w:bookmarkStart w:id="10264" w:name="_Toc209521347"/>
      <w:r>
        <w:t>9.1.5.3.2</w:t>
      </w:r>
      <w:r w:rsidRPr="00384E92">
        <w:tab/>
        <w:t>Simple data types</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265" w:name="_Toc85734548"/>
      <w:bookmarkStart w:id="10266" w:name="_Toc89431847"/>
      <w:bookmarkStart w:id="10267" w:name="_Toc97042761"/>
      <w:bookmarkStart w:id="10268" w:name="_Toc97045905"/>
      <w:bookmarkStart w:id="10269" w:name="_Toc97155650"/>
      <w:bookmarkStart w:id="10270" w:name="_Toc101521742"/>
      <w:bookmarkStart w:id="10271" w:name="_Toc138762051"/>
      <w:bookmarkStart w:id="10272" w:name="_Toc145708314"/>
      <w:bookmarkStart w:id="10273" w:name="_Toc160570863"/>
      <w:bookmarkStart w:id="10274" w:name="_Toc162008459"/>
      <w:bookmarkStart w:id="10275" w:name="_Toc185516132"/>
      <w:bookmarkStart w:id="10276" w:name="_Toc192873440"/>
      <w:bookmarkStart w:id="10277" w:name="_Toc200971153"/>
      <w:bookmarkStart w:id="10278" w:name="_Toc207722485"/>
      <w:bookmarkStart w:id="10279" w:name="_Toc209521348"/>
      <w:r>
        <w:t>9.1.5.3.3</w:t>
      </w:r>
      <w:r w:rsidRPr="00BC662F">
        <w:tab/>
        <w:t xml:space="preserve">Enumeration: </w:t>
      </w:r>
      <w:r>
        <w:t>ACRScenario</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280" w:name="_Toc138762052"/>
      <w:bookmarkStart w:id="10281" w:name="_Toc145708315"/>
      <w:bookmarkStart w:id="10282" w:name="_Toc160570864"/>
      <w:bookmarkStart w:id="10283" w:name="_Toc162008460"/>
      <w:bookmarkStart w:id="10284" w:name="_Toc185516133"/>
      <w:bookmarkStart w:id="10285" w:name="_Toc192873441"/>
      <w:bookmarkStart w:id="10286" w:name="_Toc200971154"/>
      <w:bookmarkStart w:id="10287" w:name="_Toc207722486"/>
      <w:bookmarkStart w:id="10288" w:name="_Toc209521349"/>
      <w:r>
        <w:t>9.1.5.3.</w:t>
      </w:r>
      <w:r w:rsidRPr="0045617A">
        <w:t>4</w:t>
      </w:r>
      <w:r w:rsidRPr="00BC662F">
        <w:tab/>
        <w:t xml:space="preserve">Enumeration: </w:t>
      </w:r>
      <w:r>
        <w:t>InstantiationStatus</w:t>
      </w:r>
      <w:bookmarkEnd w:id="10280"/>
      <w:bookmarkEnd w:id="10281"/>
      <w:bookmarkEnd w:id="10282"/>
      <w:bookmarkEnd w:id="10283"/>
      <w:bookmarkEnd w:id="10284"/>
      <w:bookmarkEnd w:id="10285"/>
      <w:bookmarkEnd w:id="10286"/>
      <w:bookmarkEnd w:id="10287"/>
      <w:bookmarkEnd w:id="1028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289" w:name="_Toc85734549"/>
      <w:bookmarkStart w:id="10290" w:name="_Toc89431848"/>
      <w:bookmarkStart w:id="10291" w:name="_Toc97042762"/>
      <w:bookmarkStart w:id="10292" w:name="_Toc97045906"/>
      <w:bookmarkStart w:id="10293" w:name="_Toc97155651"/>
      <w:bookmarkStart w:id="10294" w:name="_Toc101521743"/>
      <w:bookmarkStart w:id="10295" w:name="_Toc138762053"/>
      <w:bookmarkStart w:id="10296" w:name="_Toc145708316"/>
      <w:bookmarkStart w:id="10297" w:name="_Toc160570865"/>
      <w:bookmarkStart w:id="10298" w:name="_Toc162008461"/>
      <w:bookmarkStart w:id="10299" w:name="_Toc185516134"/>
      <w:bookmarkStart w:id="10300" w:name="_Toc192873442"/>
      <w:bookmarkStart w:id="10301" w:name="_Toc200971155"/>
      <w:bookmarkStart w:id="10302" w:name="_Toc207722487"/>
      <w:bookmarkStart w:id="10303" w:name="_Toc209521350"/>
      <w:r>
        <w:t>9.</w:t>
      </w:r>
      <w:r w:rsidR="00730F40">
        <w:t>1</w:t>
      </w:r>
      <w:r>
        <w:t>.6</w:t>
      </w:r>
      <w:r>
        <w:tab/>
        <w:t>Error Handling</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F56D94C" w14:textId="77777777" w:rsidR="00FD4223" w:rsidRPr="00D00D02" w:rsidRDefault="00FD4223" w:rsidP="00FD4223">
      <w:pPr>
        <w:pStyle w:val="Heading4"/>
      </w:pPr>
      <w:bookmarkStart w:id="10304" w:name="_Toc185516135"/>
      <w:bookmarkStart w:id="10305" w:name="_Toc192873443"/>
      <w:bookmarkStart w:id="10306" w:name="_Toc200971156"/>
      <w:bookmarkStart w:id="10307" w:name="_Toc207722488"/>
      <w:bookmarkStart w:id="10308" w:name="_Toc209521351"/>
      <w:r w:rsidRPr="00D00D02">
        <w:rPr>
          <w:noProof/>
          <w:lang w:eastAsia="zh-CN"/>
        </w:rPr>
        <w:t>9.</w:t>
      </w:r>
      <w:r>
        <w:rPr>
          <w:noProof/>
          <w:lang w:eastAsia="zh-CN"/>
        </w:rPr>
        <w:t>1</w:t>
      </w:r>
      <w:r w:rsidRPr="00D00D02">
        <w:t>.</w:t>
      </w:r>
      <w:r>
        <w:t>6</w:t>
      </w:r>
      <w:r w:rsidRPr="00D00D02">
        <w:t>.1</w:t>
      </w:r>
      <w:r w:rsidRPr="00D00D02">
        <w:tab/>
        <w:t>General</w:t>
      </w:r>
      <w:bookmarkEnd w:id="10304"/>
      <w:bookmarkEnd w:id="10305"/>
      <w:bookmarkEnd w:id="10306"/>
      <w:bookmarkEnd w:id="10307"/>
      <w:bookmarkEnd w:id="1030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0309" w:name="_Toc185516136"/>
      <w:bookmarkStart w:id="10310" w:name="_Toc192873444"/>
      <w:bookmarkStart w:id="10311" w:name="_Toc200971157"/>
      <w:bookmarkStart w:id="10312" w:name="_Toc207722489"/>
      <w:bookmarkStart w:id="10313" w:name="_Toc209521352"/>
      <w:r w:rsidRPr="00D00D02">
        <w:rPr>
          <w:noProof/>
          <w:lang w:eastAsia="zh-CN"/>
        </w:rPr>
        <w:t>9.</w:t>
      </w:r>
      <w:r>
        <w:rPr>
          <w:noProof/>
          <w:lang w:eastAsia="zh-CN"/>
        </w:rPr>
        <w:t>1</w:t>
      </w:r>
      <w:r w:rsidRPr="00D00D02">
        <w:t>.</w:t>
      </w:r>
      <w:r>
        <w:t>6</w:t>
      </w:r>
      <w:r w:rsidRPr="00D00D02">
        <w:t>.2</w:t>
      </w:r>
      <w:r w:rsidRPr="00D00D02">
        <w:tab/>
        <w:t>Protocol Errors</w:t>
      </w:r>
      <w:bookmarkEnd w:id="10309"/>
      <w:bookmarkEnd w:id="10310"/>
      <w:bookmarkEnd w:id="10311"/>
      <w:bookmarkEnd w:id="10312"/>
      <w:bookmarkEnd w:id="10313"/>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0314" w:name="_Toc185516137"/>
      <w:bookmarkStart w:id="10315" w:name="_Toc192873445"/>
      <w:bookmarkStart w:id="10316" w:name="_Toc200971158"/>
      <w:bookmarkStart w:id="10317" w:name="_Toc207722490"/>
      <w:bookmarkStart w:id="10318" w:name="_Toc209521353"/>
      <w:r w:rsidRPr="00D00D02">
        <w:rPr>
          <w:noProof/>
          <w:lang w:eastAsia="zh-CN"/>
        </w:rPr>
        <w:t>9.</w:t>
      </w:r>
      <w:r>
        <w:rPr>
          <w:noProof/>
          <w:lang w:eastAsia="zh-CN"/>
        </w:rPr>
        <w:t>1</w:t>
      </w:r>
      <w:r w:rsidRPr="00D00D02">
        <w:t>.</w:t>
      </w:r>
      <w:r>
        <w:t>6</w:t>
      </w:r>
      <w:r w:rsidRPr="00D00D02">
        <w:t>.3</w:t>
      </w:r>
      <w:r w:rsidRPr="00D00D02">
        <w:tab/>
        <w:t>Application Errors</w:t>
      </w:r>
      <w:bookmarkEnd w:id="10314"/>
      <w:bookmarkEnd w:id="10315"/>
      <w:bookmarkEnd w:id="10316"/>
      <w:bookmarkEnd w:id="10317"/>
      <w:bookmarkEnd w:id="10318"/>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0319" w:name="_Toc85734550"/>
      <w:bookmarkStart w:id="10320" w:name="_Toc89431849"/>
      <w:bookmarkStart w:id="10321" w:name="_Toc97042763"/>
      <w:bookmarkStart w:id="10322" w:name="_Toc97045907"/>
      <w:bookmarkStart w:id="10323" w:name="_Toc97155652"/>
      <w:bookmarkStart w:id="10324" w:name="_Toc101521744"/>
      <w:bookmarkStart w:id="10325" w:name="_Toc138762054"/>
      <w:bookmarkStart w:id="10326" w:name="_Toc145708317"/>
      <w:bookmarkStart w:id="10327" w:name="_Toc160570866"/>
      <w:bookmarkStart w:id="10328" w:name="_Toc162008462"/>
      <w:bookmarkStart w:id="10329" w:name="_Toc185516138"/>
      <w:bookmarkStart w:id="10330" w:name="_Toc192873446"/>
      <w:bookmarkStart w:id="10331" w:name="_Toc200971159"/>
      <w:bookmarkStart w:id="10332" w:name="_Toc207722491"/>
      <w:bookmarkStart w:id="10333" w:name="_Toc209521354"/>
      <w:r>
        <w:t>9.</w:t>
      </w:r>
      <w:r w:rsidR="00730F40">
        <w:t>1</w:t>
      </w:r>
      <w:r>
        <w:t>.7</w:t>
      </w:r>
      <w:r>
        <w:tab/>
        <w:t>Feature negotiation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9731"/>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0334" w:name="_Toc85734551"/>
      <w:bookmarkStart w:id="10335" w:name="_Toc89431850"/>
      <w:bookmarkStart w:id="10336" w:name="_Toc97042764"/>
      <w:bookmarkStart w:id="10337" w:name="_Toc97045908"/>
      <w:bookmarkStart w:id="10338" w:name="_Toc97155653"/>
      <w:bookmarkStart w:id="10339" w:name="_Toc101521745"/>
      <w:bookmarkStart w:id="10340" w:name="_Toc138762055"/>
      <w:bookmarkStart w:id="10341" w:name="_Toc145708318"/>
      <w:bookmarkStart w:id="10342" w:name="_Toc160570867"/>
      <w:bookmarkStart w:id="10343" w:name="_Toc162008463"/>
      <w:bookmarkStart w:id="10344" w:name="_Toc185516139"/>
      <w:bookmarkStart w:id="10345" w:name="_Toc192873447"/>
      <w:bookmarkStart w:id="10346" w:name="_Toc200971160"/>
      <w:bookmarkStart w:id="10347" w:name="_Toc207722492"/>
      <w:bookmarkStart w:id="10348" w:name="_Toc209521355"/>
      <w:r>
        <w:t>9.2</w:t>
      </w:r>
      <w:r>
        <w:tab/>
        <w:t>Eecs_TargetEESDiscovery API</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4A83731" w14:textId="5F9B80A2" w:rsidR="007C54F7" w:rsidRDefault="007C54F7" w:rsidP="007C54F7">
      <w:pPr>
        <w:pStyle w:val="Heading3"/>
      </w:pPr>
      <w:bookmarkStart w:id="10349" w:name="_Toc85734552"/>
      <w:bookmarkStart w:id="10350" w:name="_Toc89431851"/>
      <w:bookmarkStart w:id="10351" w:name="_Toc97042765"/>
      <w:bookmarkStart w:id="10352" w:name="_Toc97045909"/>
      <w:bookmarkStart w:id="10353" w:name="_Toc97155654"/>
      <w:bookmarkStart w:id="10354" w:name="_Toc101521746"/>
      <w:bookmarkStart w:id="10355" w:name="_Toc138762056"/>
      <w:bookmarkStart w:id="10356" w:name="_Toc145708319"/>
      <w:bookmarkStart w:id="10357" w:name="_Toc160570868"/>
      <w:bookmarkStart w:id="10358" w:name="_Toc162008464"/>
      <w:bookmarkStart w:id="10359" w:name="_Toc185516140"/>
      <w:bookmarkStart w:id="10360" w:name="_Toc192873448"/>
      <w:bookmarkStart w:id="10361" w:name="_Toc200971161"/>
      <w:bookmarkStart w:id="10362" w:name="_Toc207722493"/>
      <w:bookmarkStart w:id="10363" w:name="_Toc209521356"/>
      <w:r>
        <w:t>9.2.1</w:t>
      </w:r>
      <w:r>
        <w:tab/>
      </w:r>
      <w:bookmarkEnd w:id="10349"/>
      <w:r w:rsidR="009616F6">
        <w:t>Introduction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364" w:name="_Toc85734553"/>
      <w:bookmarkStart w:id="10365" w:name="_Toc89431852"/>
      <w:bookmarkStart w:id="10366" w:name="_Toc97042766"/>
      <w:bookmarkStart w:id="10367" w:name="_Toc97045910"/>
      <w:bookmarkStart w:id="10368" w:name="_Toc97155655"/>
      <w:bookmarkStart w:id="10369" w:name="_Toc101521747"/>
      <w:bookmarkStart w:id="10370" w:name="_Toc138762057"/>
      <w:bookmarkStart w:id="10371" w:name="_Toc145708320"/>
      <w:bookmarkStart w:id="10372" w:name="_Toc160570869"/>
      <w:bookmarkStart w:id="10373" w:name="_Toc162008465"/>
      <w:bookmarkStart w:id="10374" w:name="_Toc185516141"/>
      <w:bookmarkStart w:id="10375" w:name="_Toc192873449"/>
      <w:bookmarkStart w:id="10376" w:name="_Toc200971162"/>
      <w:bookmarkStart w:id="10377" w:name="_Toc207722494"/>
      <w:bookmarkStart w:id="10378" w:name="_Toc209521357"/>
      <w:r>
        <w:t>9.</w:t>
      </w:r>
      <w:r w:rsidR="00AB45AD">
        <w:t>2</w:t>
      </w:r>
      <w:r>
        <w:t>.2</w:t>
      </w:r>
      <w:r>
        <w:tab/>
        <w:t>Resources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192648F" w14:textId="79AA4A35" w:rsidR="007C54F7" w:rsidRDefault="007C54F7" w:rsidP="007C54F7">
      <w:pPr>
        <w:pStyle w:val="Heading4"/>
      </w:pPr>
      <w:bookmarkStart w:id="10379" w:name="_Toc85734554"/>
      <w:bookmarkStart w:id="10380" w:name="_Toc89431853"/>
      <w:bookmarkStart w:id="10381" w:name="_Toc97042767"/>
      <w:bookmarkStart w:id="10382" w:name="_Toc97045911"/>
      <w:bookmarkStart w:id="10383" w:name="_Toc97155656"/>
      <w:bookmarkStart w:id="10384" w:name="_Toc101521748"/>
      <w:bookmarkStart w:id="10385" w:name="_Toc138762058"/>
      <w:bookmarkStart w:id="10386" w:name="_Toc145708321"/>
      <w:bookmarkStart w:id="10387" w:name="_Toc160570870"/>
      <w:bookmarkStart w:id="10388" w:name="_Toc162008466"/>
      <w:bookmarkStart w:id="10389" w:name="_Toc185516142"/>
      <w:bookmarkStart w:id="10390" w:name="_Toc192873450"/>
      <w:bookmarkStart w:id="10391" w:name="_Toc200971163"/>
      <w:bookmarkStart w:id="10392" w:name="_Toc207722495"/>
      <w:bookmarkStart w:id="10393" w:name="_Toc209521358"/>
      <w:r>
        <w:t>9.</w:t>
      </w:r>
      <w:r w:rsidR="00AB45AD">
        <w:t>2</w:t>
      </w:r>
      <w:r>
        <w:t>.2.1</w:t>
      </w:r>
      <w:r>
        <w:tab/>
        <w:t>Overview</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pt;height:149.75pt" o:ole="">
            <v:imagedata r:id="rId45" o:title=""/>
          </v:shape>
          <o:OLEObject Type="Embed" ProgID="Visio.Drawing.11" ShapeID="_x0000_i1042" DrawAspect="Content" ObjectID="_182013273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0394" w:name="_Toc85734555"/>
      <w:bookmarkStart w:id="10395" w:name="_Toc89431854"/>
      <w:bookmarkStart w:id="10396" w:name="_Toc97042768"/>
      <w:bookmarkStart w:id="10397" w:name="_Toc97045912"/>
      <w:bookmarkStart w:id="10398" w:name="_Toc97155657"/>
      <w:bookmarkStart w:id="10399" w:name="_Toc101521749"/>
      <w:bookmarkStart w:id="10400" w:name="_Toc138762059"/>
      <w:bookmarkStart w:id="10401" w:name="_Toc145708322"/>
      <w:bookmarkStart w:id="10402" w:name="_Toc160570871"/>
      <w:bookmarkStart w:id="10403" w:name="_Toc162008467"/>
      <w:bookmarkStart w:id="10404" w:name="_Toc185516143"/>
      <w:bookmarkStart w:id="10405" w:name="_Toc192873451"/>
      <w:bookmarkStart w:id="10406" w:name="_Toc200971164"/>
      <w:bookmarkStart w:id="10407" w:name="_Toc207722496"/>
      <w:bookmarkStart w:id="10408" w:name="_Toc209521359"/>
      <w:r>
        <w:t>9.</w:t>
      </w:r>
      <w:r w:rsidR="00AB45AD">
        <w:t>2</w:t>
      </w:r>
      <w:r>
        <w:t>.2.2</w:t>
      </w:r>
      <w:r>
        <w:tab/>
        <w:t>Resource</w:t>
      </w:r>
      <w:r w:rsidRPr="00831458">
        <w:t xml:space="preserve">: </w:t>
      </w:r>
      <w:r>
        <w:t>EES Profiles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6B9D6631" w14:textId="25036092" w:rsidR="007C54F7" w:rsidRDefault="007C54F7" w:rsidP="007C54F7">
      <w:pPr>
        <w:pStyle w:val="Heading5"/>
        <w:rPr>
          <w:lang w:eastAsia="zh-CN"/>
        </w:rPr>
      </w:pPr>
      <w:bookmarkStart w:id="10409" w:name="_Toc85734556"/>
      <w:bookmarkStart w:id="10410" w:name="_Toc89431855"/>
      <w:bookmarkStart w:id="10411" w:name="_Toc97042769"/>
      <w:bookmarkStart w:id="10412" w:name="_Toc97045913"/>
      <w:bookmarkStart w:id="10413" w:name="_Toc97155658"/>
      <w:bookmarkStart w:id="10414" w:name="_Toc101521750"/>
      <w:bookmarkStart w:id="10415" w:name="_Toc138762060"/>
      <w:bookmarkStart w:id="10416" w:name="_Toc145708323"/>
      <w:bookmarkStart w:id="10417" w:name="_Toc160570872"/>
      <w:bookmarkStart w:id="10418" w:name="_Toc162008468"/>
      <w:bookmarkStart w:id="10419" w:name="_Toc185516144"/>
      <w:bookmarkStart w:id="10420" w:name="_Toc192873452"/>
      <w:bookmarkStart w:id="10421" w:name="_Toc200971165"/>
      <w:bookmarkStart w:id="10422" w:name="_Toc207722497"/>
      <w:bookmarkStart w:id="10423" w:name="_Toc209521360"/>
      <w:r>
        <w:rPr>
          <w:lang w:eastAsia="zh-CN"/>
        </w:rPr>
        <w:t>9.</w:t>
      </w:r>
      <w:r w:rsidR="00AB45AD">
        <w:rPr>
          <w:lang w:eastAsia="zh-CN"/>
        </w:rPr>
        <w:t>2</w:t>
      </w:r>
      <w:r>
        <w:rPr>
          <w:lang w:eastAsia="zh-CN"/>
        </w:rPr>
        <w:t>.2.2.1</w:t>
      </w:r>
      <w:r>
        <w:rPr>
          <w:lang w:eastAsia="zh-CN"/>
        </w:rPr>
        <w:tab/>
        <w:t>Description</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0424" w:name="_Toc85734557"/>
      <w:bookmarkStart w:id="10425" w:name="_Toc89431856"/>
      <w:bookmarkStart w:id="10426" w:name="_Toc97042770"/>
      <w:bookmarkStart w:id="10427" w:name="_Toc97045914"/>
      <w:bookmarkStart w:id="10428" w:name="_Toc97155659"/>
      <w:bookmarkStart w:id="10429" w:name="_Toc101521751"/>
      <w:bookmarkStart w:id="10430" w:name="_Toc138762061"/>
      <w:bookmarkStart w:id="10431" w:name="_Toc145708324"/>
      <w:bookmarkStart w:id="10432" w:name="_Toc160570873"/>
      <w:bookmarkStart w:id="10433" w:name="_Toc162008469"/>
      <w:bookmarkStart w:id="10434" w:name="_Toc185516145"/>
      <w:bookmarkStart w:id="10435" w:name="_Toc192873453"/>
      <w:bookmarkStart w:id="10436" w:name="_Toc200971166"/>
      <w:bookmarkStart w:id="10437" w:name="_Toc207722498"/>
      <w:bookmarkStart w:id="10438" w:name="_Toc209521361"/>
      <w:r>
        <w:rPr>
          <w:lang w:eastAsia="zh-CN"/>
        </w:rPr>
        <w:t>9.</w:t>
      </w:r>
      <w:r w:rsidR="00AB45AD">
        <w:rPr>
          <w:lang w:eastAsia="zh-CN"/>
        </w:rPr>
        <w:t>2</w:t>
      </w:r>
      <w:r>
        <w:rPr>
          <w:lang w:eastAsia="zh-CN"/>
        </w:rPr>
        <w:t>.2.2.2</w:t>
      </w:r>
      <w:r>
        <w:rPr>
          <w:lang w:eastAsia="zh-CN"/>
        </w:rPr>
        <w:tab/>
        <w:t>Resource Definition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39" w:name="_Toc85734558"/>
      <w:bookmarkStart w:id="10440" w:name="_Toc89431857"/>
      <w:bookmarkStart w:id="10441" w:name="_Toc97042771"/>
      <w:bookmarkStart w:id="10442" w:name="_Toc97045915"/>
      <w:bookmarkStart w:id="10443" w:name="_Toc97155660"/>
      <w:bookmarkStart w:id="10444" w:name="_Toc101521752"/>
      <w:bookmarkStart w:id="10445" w:name="_Toc138762062"/>
      <w:bookmarkStart w:id="10446" w:name="_Toc145708325"/>
      <w:bookmarkStart w:id="10447" w:name="_Toc160570874"/>
      <w:bookmarkStart w:id="10448" w:name="_Toc162008470"/>
      <w:bookmarkStart w:id="10449" w:name="_Toc185516146"/>
      <w:bookmarkStart w:id="10450" w:name="_Toc192873454"/>
      <w:bookmarkStart w:id="10451" w:name="_Toc200971167"/>
      <w:bookmarkStart w:id="10452" w:name="_Toc207722499"/>
      <w:bookmarkStart w:id="10453" w:name="_Toc209521362"/>
      <w:r>
        <w:rPr>
          <w:lang w:eastAsia="zh-CN"/>
        </w:rPr>
        <w:t>9.</w:t>
      </w:r>
      <w:r w:rsidR="00AB45AD">
        <w:rPr>
          <w:lang w:eastAsia="zh-CN"/>
        </w:rPr>
        <w:t>2</w:t>
      </w:r>
      <w:r>
        <w:rPr>
          <w:lang w:eastAsia="zh-CN"/>
        </w:rPr>
        <w:t>.2.2.3</w:t>
      </w:r>
      <w:r>
        <w:rPr>
          <w:lang w:eastAsia="zh-CN"/>
        </w:rPr>
        <w:tab/>
        <w:t>Resource Standard Methods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150C2DA3" w14:textId="4D1A3ED8" w:rsidR="007C54F7" w:rsidRDefault="007C54F7" w:rsidP="007C54F7">
      <w:pPr>
        <w:pStyle w:val="Heading6"/>
        <w:rPr>
          <w:lang w:eastAsia="zh-CN"/>
        </w:rPr>
      </w:pPr>
      <w:bookmarkStart w:id="10454" w:name="_Toc85734559"/>
      <w:bookmarkStart w:id="10455" w:name="_Toc89431858"/>
      <w:bookmarkStart w:id="10456" w:name="_Toc97042772"/>
      <w:bookmarkStart w:id="10457" w:name="_Toc97045916"/>
      <w:bookmarkStart w:id="10458" w:name="_Toc97155661"/>
      <w:bookmarkStart w:id="10459" w:name="_Toc101521753"/>
      <w:bookmarkStart w:id="10460" w:name="_Toc138762063"/>
      <w:bookmarkStart w:id="10461" w:name="_Toc145708326"/>
      <w:bookmarkStart w:id="10462" w:name="_Toc160570875"/>
      <w:bookmarkStart w:id="10463" w:name="_Toc162008471"/>
      <w:bookmarkStart w:id="10464" w:name="_Toc185516147"/>
      <w:bookmarkStart w:id="10465" w:name="_Toc192873455"/>
      <w:bookmarkStart w:id="10466" w:name="_Toc200971168"/>
      <w:bookmarkStart w:id="10467" w:name="_Toc207722500"/>
      <w:bookmarkStart w:id="10468" w:name="_Toc209521363"/>
      <w:r>
        <w:rPr>
          <w:lang w:eastAsia="zh-CN"/>
        </w:rPr>
        <w:t>9.</w:t>
      </w:r>
      <w:r w:rsidR="00AB45AD">
        <w:rPr>
          <w:lang w:eastAsia="zh-CN"/>
        </w:rPr>
        <w:t>2</w:t>
      </w:r>
      <w:r>
        <w:rPr>
          <w:lang w:eastAsia="zh-CN"/>
        </w:rPr>
        <w:t>.2.2.3.1</w:t>
      </w:r>
      <w:r>
        <w:rPr>
          <w:lang w:eastAsia="zh-CN"/>
        </w:rPr>
        <w:tab/>
        <w:t>GET</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469" w:name="_Toc85734560"/>
      <w:bookmarkStart w:id="10470" w:name="_Toc89431859"/>
      <w:bookmarkStart w:id="10471" w:name="_Toc97042773"/>
      <w:bookmarkStart w:id="10472" w:name="_Toc97045917"/>
      <w:bookmarkStart w:id="10473" w:name="_Toc97155662"/>
      <w:bookmarkStart w:id="10474" w:name="_Toc101521754"/>
      <w:bookmarkStart w:id="10475" w:name="_Toc138762064"/>
      <w:bookmarkStart w:id="10476" w:name="_Toc145708327"/>
      <w:bookmarkStart w:id="10477" w:name="_Toc160570876"/>
      <w:bookmarkStart w:id="10478" w:name="_Toc162008472"/>
      <w:bookmarkStart w:id="10479" w:name="_Toc185516148"/>
      <w:bookmarkStart w:id="10480" w:name="_Toc192873456"/>
      <w:bookmarkStart w:id="10481" w:name="_Toc200971169"/>
      <w:bookmarkStart w:id="10482" w:name="_Toc207722501"/>
      <w:bookmarkStart w:id="10483" w:name="_Toc209521364"/>
      <w:r>
        <w:rPr>
          <w:lang w:eastAsia="zh-CN"/>
        </w:rPr>
        <w:t>9.</w:t>
      </w:r>
      <w:r w:rsidR="00AB45AD">
        <w:rPr>
          <w:lang w:eastAsia="zh-CN"/>
        </w:rPr>
        <w:t>2</w:t>
      </w:r>
      <w:r>
        <w:rPr>
          <w:lang w:eastAsia="zh-CN"/>
        </w:rPr>
        <w:t>.2.2.4</w:t>
      </w:r>
      <w:r>
        <w:rPr>
          <w:lang w:eastAsia="zh-CN"/>
        </w:rPr>
        <w:tab/>
        <w:t>Resource Custom Operations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5C87CEC" w14:textId="77777777" w:rsidR="007C54F7" w:rsidRDefault="007C54F7" w:rsidP="007C54F7">
      <w:r>
        <w:t>None.</w:t>
      </w:r>
    </w:p>
    <w:p w14:paraId="776D1DA8" w14:textId="68C6B7C0" w:rsidR="007C54F7" w:rsidRDefault="007C54F7" w:rsidP="007C54F7">
      <w:pPr>
        <w:pStyle w:val="Heading3"/>
      </w:pPr>
      <w:bookmarkStart w:id="10484" w:name="_Toc85734561"/>
      <w:bookmarkStart w:id="10485" w:name="_Toc89431860"/>
      <w:bookmarkStart w:id="10486" w:name="_Toc97042774"/>
      <w:bookmarkStart w:id="10487" w:name="_Toc97045918"/>
      <w:bookmarkStart w:id="10488" w:name="_Toc97155663"/>
      <w:bookmarkStart w:id="10489" w:name="_Toc101521755"/>
      <w:bookmarkStart w:id="10490" w:name="_Toc138762065"/>
      <w:bookmarkStart w:id="10491" w:name="_Toc145708328"/>
      <w:bookmarkStart w:id="10492" w:name="_Toc160570877"/>
      <w:bookmarkStart w:id="10493" w:name="_Toc162008473"/>
      <w:bookmarkStart w:id="10494" w:name="_Toc185516149"/>
      <w:bookmarkStart w:id="10495" w:name="_Toc192873457"/>
      <w:bookmarkStart w:id="10496" w:name="_Toc200971170"/>
      <w:bookmarkStart w:id="10497" w:name="_Toc207722502"/>
      <w:bookmarkStart w:id="10498" w:name="_Toc209521365"/>
      <w:r>
        <w:t>9.</w:t>
      </w:r>
      <w:r w:rsidR="00AB45AD">
        <w:t>2</w:t>
      </w:r>
      <w:r>
        <w:t>.3</w:t>
      </w:r>
      <w:r>
        <w:tab/>
        <w:t>Custom Operations without associated resources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499" w:name="_Toc85734562"/>
      <w:bookmarkStart w:id="10500" w:name="_Toc89431861"/>
      <w:bookmarkStart w:id="10501" w:name="_Toc97042775"/>
      <w:bookmarkStart w:id="10502" w:name="_Toc97045919"/>
      <w:bookmarkStart w:id="10503" w:name="_Toc97155664"/>
      <w:bookmarkStart w:id="10504" w:name="_Toc101521756"/>
      <w:bookmarkStart w:id="10505" w:name="_Toc138762066"/>
      <w:bookmarkStart w:id="10506" w:name="_Toc145708329"/>
      <w:bookmarkStart w:id="10507" w:name="_Toc160570878"/>
      <w:bookmarkStart w:id="10508" w:name="_Toc162008474"/>
      <w:bookmarkStart w:id="10509" w:name="_Toc185516150"/>
      <w:bookmarkStart w:id="10510" w:name="_Toc192873458"/>
      <w:bookmarkStart w:id="10511" w:name="_Toc200971171"/>
      <w:bookmarkStart w:id="10512" w:name="_Toc207722503"/>
      <w:bookmarkStart w:id="10513" w:name="_Toc209521366"/>
      <w:r>
        <w:t>9.</w:t>
      </w:r>
      <w:r w:rsidR="00AB45AD">
        <w:t>2</w:t>
      </w:r>
      <w:r>
        <w:t>.4</w:t>
      </w:r>
      <w:r>
        <w:tab/>
        <w:t>Notifications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96CDEE0" w14:textId="77777777" w:rsidR="007C54F7" w:rsidRPr="00A2226D" w:rsidRDefault="007C54F7" w:rsidP="007C54F7">
      <w:r>
        <w:t>None.</w:t>
      </w:r>
    </w:p>
    <w:p w14:paraId="00AEEE00" w14:textId="6CCE256F" w:rsidR="007C54F7" w:rsidRDefault="007C54F7" w:rsidP="007C54F7">
      <w:pPr>
        <w:pStyle w:val="Heading3"/>
      </w:pPr>
      <w:bookmarkStart w:id="10514" w:name="_Toc85734563"/>
      <w:bookmarkStart w:id="10515" w:name="_Toc89431862"/>
      <w:bookmarkStart w:id="10516" w:name="_Toc97042776"/>
      <w:bookmarkStart w:id="10517" w:name="_Toc97045920"/>
      <w:bookmarkStart w:id="10518" w:name="_Toc97155665"/>
      <w:bookmarkStart w:id="10519" w:name="_Toc101521757"/>
      <w:bookmarkStart w:id="10520" w:name="_Toc138762067"/>
      <w:bookmarkStart w:id="10521" w:name="_Toc145708330"/>
      <w:bookmarkStart w:id="10522" w:name="_Toc160570879"/>
      <w:bookmarkStart w:id="10523" w:name="_Toc162008475"/>
      <w:bookmarkStart w:id="10524" w:name="_Toc185516151"/>
      <w:bookmarkStart w:id="10525" w:name="_Toc192873459"/>
      <w:bookmarkStart w:id="10526" w:name="_Toc200971172"/>
      <w:bookmarkStart w:id="10527" w:name="_Toc207722504"/>
      <w:bookmarkStart w:id="10528" w:name="_Toc209521367"/>
      <w:r>
        <w:t>9.</w:t>
      </w:r>
      <w:r w:rsidR="00AB45AD">
        <w:t>2</w:t>
      </w:r>
      <w:r>
        <w:t>.5</w:t>
      </w:r>
      <w:r>
        <w:tab/>
        <w:t>Data Model</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51ED396F" w14:textId="7FC75096" w:rsidR="007C54F7" w:rsidRDefault="007C54F7" w:rsidP="007C54F7">
      <w:pPr>
        <w:pStyle w:val="Heading4"/>
        <w:rPr>
          <w:lang w:eastAsia="zh-CN"/>
        </w:rPr>
      </w:pPr>
      <w:bookmarkStart w:id="10529" w:name="_Toc85734564"/>
      <w:bookmarkStart w:id="10530" w:name="_Toc89431863"/>
      <w:bookmarkStart w:id="10531" w:name="_Toc97042777"/>
      <w:bookmarkStart w:id="10532" w:name="_Toc97045921"/>
      <w:bookmarkStart w:id="10533" w:name="_Toc97155666"/>
      <w:bookmarkStart w:id="10534" w:name="_Toc101521758"/>
      <w:bookmarkStart w:id="10535" w:name="_Toc138762068"/>
      <w:bookmarkStart w:id="10536" w:name="_Toc145708331"/>
      <w:bookmarkStart w:id="10537" w:name="_Toc160570880"/>
      <w:bookmarkStart w:id="10538" w:name="_Toc162008476"/>
      <w:bookmarkStart w:id="10539" w:name="_Toc185516152"/>
      <w:bookmarkStart w:id="10540" w:name="_Toc192873460"/>
      <w:bookmarkStart w:id="10541" w:name="_Toc200971173"/>
      <w:bookmarkStart w:id="10542" w:name="_Toc207722505"/>
      <w:bookmarkStart w:id="10543" w:name="_Toc209521368"/>
      <w:r>
        <w:rPr>
          <w:lang w:eastAsia="zh-CN"/>
        </w:rPr>
        <w:t>9.</w:t>
      </w:r>
      <w:r w:rsidR="00AB45AD">
        <w:rPr>
          <w:lang w:eastAsia="zh-CN"/>
        </w:rPr>
        <w:t>2</w:t>
      </w:r>
      <w:r>
        <w:rPr>
          <w:lang w:eastAsia="zh-CN"/>
        </w:rPr>
        <w:t>.5.1</w:t>
      </w:r>
      <w:r>
        <w:rPr>
          <w:lang w:eastAsia="zh-CN"/>
        </w:rPr>
        <w:tab/>
        <w:t>General</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0544" w:name="_Toc85734565"/>
      <w:bookmarkStart w:id="10545" w:name="_Toc89431864"/>
      <w:bookmarkStart w:id="10546" w:name="_Toc97042778"/>
      <w:bookmarkStart w:id="10547" w:name="_Toc97045922"/>
      <w:bookmarkStart w:id="10548" w:name="_Toc97155667"/>
      <w:bookmarkStart w:id="10549" w:name="_Toc101521759"/>
      <w:bookmarkStart w:id="10550" w:name="_Toc138762069"/>
      <w:bookmarkStart w:id="10551" w:name="_Toc145708332"/>
      <w:bookmarkStart w:id="10552" w:name="_Toc160570881"/>
      <w:bookmarkStart w:id="10553" w:name="_Toc162008477"/>
      <w:bookmarkStart w:id="10554" w:name="_Toc185516153"/>
      <w:bookmarkStart w:id="10555" w:name="_Toc192873461"/>
      <w:bookmarkStart w:id="10556" w:name="_Toc200971174"/>
      <w:bookmarkStart w:id="10557" w:name="_Toc207722506"/>
      <w:bookmarkStart w:id="10558" w:name="_Toc209521369"/>
      <w:r>
        <w:rPr>
          <w:lang w:eastAsia="zh-CN"/>
        </w:rPr>
        <w:t>9.</w:t>
      </w:r>
      <w:r w:rsidR="004E40B6">
        <w:rPr>
          <w:lang w:eastAsia="zh-CN"/>
        </w:rPr>
        <w:t>2</w:t>
      </w:r>
      <w:r>
        <w:rPr>
          <w:lang w:eastAsia="zh-CN"/>
        </w:rPr>
        <w:t>.5.2</w:t>
      </w:r>
      <w:r>
        <w:rPr>
          <w:lang w:eastAsia="zh-CN"/>
        </w:rPr>
        <w:tab/>
        <w:t>Structured data types</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0B33F2D2" w14:textId="77777777" w:rsidR="00345C33" w:rsidRDefault="00345C33" w:rsidP="00345C33">
      <w:pPr>
        <w:pStyle w:val="Heading5"/>
      </w:pPr>
      <w:bookmarkStart w:id="10559" w:name="_Toc185516154"/>
      <w:bookmarkStart w:id="10560" w:name="_Toc192873462"/>
      <w:bookmarkStart w:id="10561" w:name="_Toc200971175"/>
      <w:bookmarkStart w:id="10562" w:name="_Toc207722507"/>
      <w:bookmarkStart w:id="10563" w:name="_Toc209521370"/>
      <w:r>
        <w:t>9.2.5.2.1</w:t>
      </w:r>
      <w:r>
        <w:tab/>
        <w:t>Introduction</w:t>
      </w:r>
      <w:bookmarkEnd w:id="10559"/>
      <w:bookmarkEnd w:id="10560"/>
      <w:bookmarkEnd w:id="10561"/>
      <w:bookmarkEnd w:id="10562"/>
      <w:bookmarkEnd w:id="1056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0564" w:name="_Toc185516155"/>
      <w:bookmarkStart w:id="10565" w:name="_Toc192873463"/>
      <w:bookmarkStart w:id="10566" w:name="_Toc200971176"/>
      <w:bookmarkStart w:id="10567" w:name="_Toc207722508"/>
      <w:bookmarkStart w:id="10568" w:name="_Toc209521371"/>
      <w:r>
        <w:t>9.2.5.2.2</w:t>
      </w:r>
      <w:r>
        <w:tab/>
        <w:t xml:space="preserve">Type: </w:t>
      </w:r>
      <w:r>
        <w:rPr>
          <w:lang w:val="en-US"/>
        </w:rPr>
        <w:t>TunnelInfo</w:t>
      </w:r>
      <w:bookmarkEnd w:id="10564"/>
      <w:bookmarkEnd w:id="10565"/>
      <w:bookmarkEnd w:id="10566"/>
      <w:bookmarkEnd w:id="10567"/>
      <w:bookmarkEnd w:id="1056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0569" w:name="_Toc200971177"/>
      <w:bookmarkStart w:id="10570" w:name="_Toc207722509"/>
      <w:bookmarkStart w:id="10571" w:name="_Toc209521372"/>
      <w:r>
        <w:lastRenderedPageBreak/>
        <w:t>9.2.5.2.3</w:t>
      </w:r>
      <w:r>
        <w:tab/>
        <w:t>Type: CandidateDnaisInfo</w:t>
      </w:r>
      <w:bookmarkEnd w:id="10569"/>
      <w:bookmarkEnd w:id="10570"/>
      <w:bookmarkEnd w:id="1057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0572" w:name="_Toc85734566"/>
      <w:bookmarkStart w:id="10573" w:name="_Toc89431865"/>
      <w:bookmarkStart w:id="10574" w:name="_Toc97042779"/>
      <w:bookmarkStart w:id="10575" w:name="_Toc97045923"/>
      <w:bookmarkStart w:id="10576" w:name="_Toc97155668"/>
      <w:bookmarkStart w:id="10577" w:name="_Toc101521760"/>
      <w:bookmarkStart w:id="10578" w:name="_Toc138762070"/>
      <w:bookmarkStart w:id="10579" w:name="_Toc145708333"/>
      <w:bookmarkStart w:id="10580" w:name="_Toc160570882"/>
      <w:bookmarkStart w:id="10581" w:name="_Toc162008478"/>
      <w:bookmarkStart w:id="10582" w:name="_Toc185516156"/>
      <w:bookmarkStart w:id="10583" w:name="_Toc192873464"/>
      <w:bookmarkStart w:id="10584" w:name="_Toc200971178"/>
      <w:bookmarkStart w:id="10585" w:name="_Toc207722510"/>
      <w:bookmarkStart w:id="10586" w:name="_Toc209521373"/>
      <w:r>
        <w:rPr>
          <w:lang w:eastAsia="zh-CN"/>
        </w:rPr>
        <w:t>9.</w:t>
      </w:r>
      <w:r w:rsidR="004E40B6">
        <w:rPr>
          <w:lang w:eastAsia="zh-CN"/>
        </w:rPr>
        <w:t>2</w:t>
      </w:r>
      <w:r>
        <w:rPr>
          <w:lang w:eastAsia="zh-CN"/>
        </w:rPr>
        <w:t>.5.3</w:t>
      </w:r>
      <w:r>
        <w:rPr>
          <w:lang w:eastAsia="zh-CN"/>
        </w:rPr>
        <w:tab/>
        <w:t>Simple data types and enumerations</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87" w:name="_Toc85734567"/>
      <w:bookmarkStart w:id="10588" w:name="_Toc89431866"/>
      <w:bookmarkStart w:id="10589" w:name="_Toc97042780"/>
      <w:bookmarkStart w:id="10590" w:name="_Toc97045924"/>
      <w:bookmarkStart w:id="10591" w:name="_Toc97155669"/>
      <w:bookmarkStart w:id="10592" w:name="_Toc101521761"/>
      <w:bookmarkStart w:id="10593" w:name="_Toc138762071"/>
      <w:bookmarkStart w:id="10594" w:name="_Toc145708334"/>
      <w:bookmarkStart w:id="10595" w:name="_Toc160570883"/>
      <w:bookmarkStart w:id="10596" w:name="_Toc162008479"/>
      <w:bookmarkStart w:id="10597" w:name="_Toc185516157"/>
      <w:bookmarkStart w:id="10598" w:name="_Toc192873465"/>
      <w:bookmarkStart w:id="10599" w:name="_Toc200971179"/>
      <w:bookmarkStart w:id="10600" w:name="_Toc207722511"/>
      <w:bookmarkStart w:id="10601" w:name="_Toc209521374"/>
      <w:r>
        <w:t>9.</w:t>
      </w:r>
      <w:r w:rsidR="004E40B6">
        <w:t>2</w:t>
      </w:r>
      <w:r>
        <w:t>.6</w:t>
      </w:r>
      <w:r>
        <w:tab/>
        <w:t>Error Handling</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602" w:name="_Toc85734568"/>
      <w:bookmarkStart w:id="10603" w:name="_Toc89431867"/>
      <w:bookmarkStart w:id="10604" w:name="_Toc97042781"/>
      <w:bookmarkStart w:id="10605" w:name="_Toc97045925"/>
      <w:bookmarkStart w:id="10606" w:name="_Toc97155670"/>
      <w:bookmarkStart w:id="10607" w:name="_Toc101521762"/>
      <w:bookmarkStart w:id="10608" w:name="_Toc138762072"/>
      <w:bookmarkStart w:id="10609" w:name="_Toc145708335"/>
      <w:bookmarkStart w:id="10610" w:name="_Toc160570884"/>
      <w:bookmarkStart w:id="10611" w:name="_Toc162008480"/>
      <w:bookmarkStart w:id="10612" w:name="_Toc185516158"/>
      <w:bookmarkStart w:id="10613" w:name="_Toc192873466"/>
      <w:bookmarkStart w:id="10614" w:name="_Toc200971180"/>
      <w:bookmarkStart w:id="10615" w:name="_Toc207722512"/>
      <w:bookmarkStart w:id="10616" w:name="_Toc209521375"/>
      <w:r>
        <w:t>9.</w:t>
      </w:r>
      <w:r w:rsidR="004E40B6">
        <w:t>2</w:t>
      </w:r>
      <w:r>
        <w:t>.7</w:t>
      </w:r>
      <w:r>
        <w:tab/>
        <w:t>Feature negotiation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0617" w:name="_Toc160570885"/>
      <w:bookmarkStart w:id="10618" w:name="_Toc162008481"/>
      <w:bookmarkStart w:id="10619" w:name="_Toc185516159"/>
      <w:bookmarkStart w:id="10620" w:name="_Toc192873467"/>
      <w:bookmarkStart w:id="10621" w:name="_Toc200971181"/>
      <w:bookmarkStart w:id="10622" w:name="_Toc207722513"/>
      <w:bookmarkStart w:id="10623" w:name="_Toc209521376"/>
      <w:r>
        <w:t>9.3</w:t>
      </w:r>
      <w:r>
        <w:tab/>
      </w:r>
      <w:r w:rsidRPr="00310802">
        <w:t>Ee</w:t>
      </w:r>
      <w:r>
        <w:t>cs</w:t>
      </w:r>
      <w:r w:rsidRPr="00310802">
        <w:t>_</w:t>
      </w:r>
      <w:r>
        <w:t>EASInfoManagement API</w:t>
      </w:r>
      <w:bookmarkEnd w:id="10617"/>
      <w:bookmarkEnd w:id="10618"/>
      <w:bookmarkEnd w:id="10619"/>
      <w:bookmarkEnd w:id="10620"/>
      <w:bookmarkEnd w:id="10621"/>
      <w:bookmarkEnd w:id="10622"/>
      <w:bookmarkEnd w:id="10623"/>
    </w:p>
    <w:p w14:paraId="086666CF" w14:textId="77777777" w:rsidR="00B3769E" w:rsidRDefault="00B3769E" w:rsidP="00B3769E">
      <w:pPr>
        <w:pStyle w:val="Heading3"/>
      </w:pPr>
      <w:bookmarkStart w:id="10624" w:name="_Toc160570886"/>
      <w:bookmarkStart w:id="10625" w:name="_Toc162008482"/>
      <w:bookmarkStart w:id="10626" w:name="_Toc185516160"/>
      <w:bookmarkStart w:id="10627" w:name="_Toc192873468"/>
      <w:bookmarkStart w:id="10628" w:name="_Toc200971182"/>
      <w:bookmarkStart w:id="10629" w:name="_Toc207722514"/>
      <w:bookmarkStart w:id="10630" w:name="_Toc209521377"/>
      <w:r>
        <w:t>9.3.1</w:t>
      </w:r>
      <w:r>
        <w:tab/>
        <w:t>Introduction</w:t>
      </w:r>
      <w:bookmarkEnd w:id="10624"/>
      <w:bookmarkEnd w:id="10625"/>
      <w:bookmarkEnd w:id="10626"/>
      <w:bookmarkEnd w:id="10627"/>
      <w:bookmarkEnd w:id="10628"/>
      <w:bookmarkEnd w:id="10629"/>
      <w:bookmarkEnd w:id="1063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0631" w:name="_Toc160570887"/>
      <w:bookmarkStart w:id="10632" w:name="_Toc162008483"/>
      <w:bookmarkStart w:id="10633" w:name="_Toc185516161"/>
      <w:bookmarkStart w:id="10634" w:name="_Toc192873469"/>
      <w:bookmarkStart w:id="10635" w:name="_Toc200971183"/>
      <w:bookmarkStart w:id="10636" w:name="_Toc207722515"/>
      <w:bookmarkStart w:id="10637" w:name="_Toc209521378"/>
      <w:r>
        <w:t>9.3.2</w:t>
      </w:r>
      <w:r>
        <w:tab/>
        <w:t>Usage of HTTP</w:t>
      </w:r>
      <w:bookmarkEnd w:id="10631"/>
      <w:bookmarkEnd w:id="10632"/>
      <w:bookmarkEnd w:id="10633"/>
      <w:bookmarkEnd w:id="10634"/>
      <w:bookmarkEnd w:id="10635"/>
      <w:bookmarkEnd w:id="10636"/>
      <w:bookmarkEnd w:id="1063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0638" w:name="_Toc160570888"/>
      <w:bookmarkStart w:id="10639" w:name="_Toc162008484"/>
      <w:bookmarkStart w:id="10640" w:name="_Toc185516162"/>
      <w:bookmarkStart w:id="10641" w:name="_Toc192873470"/>
      <w:bookmarkStart w:id="10642" w:name="_Toc200971184"/>
      <w:bookmarkStart w:id="10643" w:name="_Toc207722516"/>
      <w:bookmarkStart w:id="10644" w:name="_Toc209521379"/>
      <w:r>
        <w:lastRenderedPageBreak/>
        <w:t>9.3.3</w:t>
      </w:r>
      <w:r>
        <w:tab/>
        <w:t>Resources</w:t>
      </w:r>
      <w:bookmarkEnd w:id="10638"/>
      <w:bookmarkEnd w:id="10639"/>
      <w:bookmarkEnd w:id="10640"/>
      <w:bookmarkEnd w:id="10641"/>
      <w:bookmarkEnd w:id="10642"/>
      <w:bookmarkEnd w:id="10643"/>
      <w:bookmarkEnd w:id="10644"/>
    </w:p>
    <w:p w14:paraId="05D702B5" w14:textId="77777777" w:rsidR="00B3769E" w:rsidRDefault="00B3769E" w:rsidP="00B3769E">
      <w:pPr>
        <w:pStyle w:val="Heading4"/>
      </w:pPr>
      <w:bookmarkStart w:id="10645" w:name="_Toc160570889"/>
      <w:bookmarkStart w:id="10646" w:name="_Toc162008485"/>
      <w:bookmarkStart w:id="10647" w:name="_Toc185516163"/>
      <w:bookmarkStart w:id="10648" w:name="_Toc192873471"/>
      <w:bookmarkStart w:id="10649" w:name="_Toc200971185"/>
      <w:bookmarkStart w:id="10650" w:name="_Toc207722517"/>
      <w:bookmarkStart w:id="10651" w:name="_Toc209521380"/>
      <w:r>
        <w:t>9.3.3.1</w:t>
      </w:r>
      <w:r>
        <w:tab/>
        <w:t>Overview</w:t>
      </w:r>
      <w:bookmarkEnd w:id="10645"/>
      <w:bookmarkEnd w:id="10646"/>
      <w:bookmarkEnd w:id="10647"/>
      <w:bookmarkEnd w:id="10648"/>
      <w:bookmarkEnd w:id="10649"/>
      <w:bookmarkEnd w:id="10650"/>
      <w:bookmarkEnd w:id="1065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4pt;height:187.3pt" o:ole="">
            <v:imagedata r:id="rId47" o:title=""/>
          </v:shape>
          <o:OLEObject Type="Embed" ProgID="Visio.Drawing.15" ShapeID="_x0000_i1043" DrawAspect="Content" ObjectID="_1820132737"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0652" w:name="_Toc160570890"/>
      <w:bookmarkStart w:id="10653" w:name="_Toc162008486"/>
      <w:bookmarkStart w:id="10654" w:name="_Toc185516164"/>
      <w:bookmarkStart w:id="10655" w:name="_Toc192873472"/>
      <w:bookmarkStart w:id="10656" w:name="_Toc200971186"/>
      <w:bookmarkStart w:id="10657" w:name="_Toc207722518"/>
      <w:bookmarkStart w:id="10658" w:name="_Toc209521381"/>
      <w:r>
        <w:t>9.3.3.2</w:t>
      </w:r>
      <w:r>
        <w:tab/>
        <w:t>Resource</w:t>
      </w:r>
      <w:r w:rsidRPr="00831458">
        <w:t xml:space="preserve">: </w:t>
      </w:r>
      <w:r>
        <w:t>Common EAS Bindings</w:t>
      </w:r>
      <w:bookmarkEnd w:id="10652"/>
      <w:bookmarkEnd w:id="10653"/>
      <w:bookmarkEnd w:id="10654"/>
      <w:bookmarkEnd w:id="10655"/>
      <w:bookmarkEnd w:id="10656"/>
      <w:bookmarkEnd w:id="10657"/>
      <w:bookmarkEnd w:id="10658"/>
    </w:p>
    <w:p w14:paraId="014A3081" w14:textId="77777777" w:rsidR="00B3769E" w:rsidRDefault="00B3769E" w:rsidP="00B3769E">
      <w:pPr>
        <w:pStyle w:val="Heading5"/>
        <w:rPr>
          <w:lang w:eastAsia="zh-CN"/>
        </w:rPr>
      </w:pPr>
      <w:bookmarkStart w:id="10659" w:name="_Toc160570891"/>
      <w:bookmarkStart w:id="10660" w:name="_Toc162008487"/>
      <w:bookmarkStart w:id="10661" w:name="_Toc185516165"/>
      <w:bookmarkStart w:id="10662" w:name="_Toc192873473"/>
      <w:bookmarkStart w:id="10663" w:name="_Toc200971187"/>
      <w:bookmarkStart w:id="10664" w:name="_Toc207722519"/>
      <w:bookmarkStart w:id="10665" w:name="_Toc209521382"/>
      <w:r>
        <w:rPr>
          <w:lang w:eastAsia="zh-CN"/>
        </w:rPr>
        <w:t>9.3.3.2.1</w:t>
      </w:r>
      <w:r>
        <w:rPr>
          <w:lang w:eastAsia="zh-CN"/>
        </w:rPr>
        <w:tab/>
        <w:t>Description</w:t>
      </w:r>
      <w:bookmarkEnd w:id="10659"/>
      <w:bookmarkEnd w:id="10660"/>
      <w:bookmarkEnd w:id="10661"/>
      <w:bookmarkEnd w:id="10662"/>
      <w:bookmarkEnd w:id="10663"/>
      <w:bookmarkEnd w:id="10664"/>
      <w:bookmarkEnd w:id="1066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0666" w:name="_Toc160570892"/>
      <w:bookmarkStart w:id="10667" w:name="_Toc162008488"/>
      <w:bookmarkStart w:id="10668" w:name="_Toc185516166"/>
      <w:bookmarkStart w:id="10669" w:name="_Toc192873474"/>
      <w:bookmarkStart w:id="10670" w:name="_Toc200971188"/>
      <w:bookmarkStart w:id="10671" w:name="_Toc207722520"/>
      <w:bookmarkStart w:id="10672" w:name="_Toc209521383"/>
      <w:r>
        <w:rPr>
          <w:lang w:eastAsia="zh-CN"/>
        </w:rPr>
        <w:t>9.3.3.2.2</w:t>
      </w:r>
      <w:r>
        <w:rPr>
          <w:lang w:eastAsia="zh-CN"/>
        </w:rPr>
        <w:tab/>
        <w:t>Resource Definition</w:t>
      </w:r>
      <w:bookmarkEnd w:id="10666"/>
      <w:bookmarkEnd w:id="10667"/>
      <w:bookmarkEnd w:id="10668"/>
      <w:bookmarkEnd w:id="10669"/>
      <w:bookmarkEnd w:id="10670"/>
      <w:bookmarkEnd w:id="10671"/>
      <w:bookmarkEnd w:id="1067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0673" w:name="_Toc160570893"/>
      <w:bookmarkStart w:id="10674" w:name="_Toc162008489"/>
      <w:bookmarkStart w:id="10675" w:name="_Toc185516167"/>
      <w:bookmarkStart w:id="10676" w:name="_Toc192873475"/>
      <w:bookmarkStart w:id="10677" w:name="_Toc200971189"/>
      <w:bookmarkStart w:id="10678" w:name="_Toc207722521"/>
      <w:bookmarkStart w:id="10679" w:name="_Toc209521384"/>
      <w:r>
        <w:rPr>
          <w:lang w:eastAsia="zh-CN"/>
        </w:rPr>
        <w:t>9.3.3.2.3</w:t>
      </w:r>
      <w:r>
        <w:rPr>
          <w:lang w:eastAsia="zh-CN"/>
        </w:rPr>
        <w:tab/>
        <w:t>Resource Standard Methods</w:t>
      </w:r>
      <w:bookmarkEnd w:id="10673"/>
      <w:bookmarkEnd w:id="10674"/>
      <w:bookmarkEnd w:id="10675"/>
      <w:bookmarkEnd w:id="10676"/>
      <w:bookmarkEnd w:id="10677"/>
      <w:bookmarkEnd w:id="10678"/>
      <w:bookmarkEnd w:id="10679"/>
    </w:p>
    <w:p w14:paraId="6CCB3FF4" w14:textId="77777777" w:rsidR="00B3769E" w:rsidRPr="00384E92" w:rsidRDefault="00B3769E" w:rsidP="00B3769E">
      <w:pPr>
        <w:pStyle w:val="Heading6"/>
      </w:pPr>
      <w:bookmarkStart w:id="10680" w:name="_Toc160570894"/>
      <w:bookmarkStart w:id="10681" w:name="_Toc162008490"/>
      <w:bookmarkStart w:id="10682" w:name="_Toc185516168"/>
      <w:bookmarkStart w:id="10683" w:name="_Toc192873476"/>
      <w:bookmarkStart w:id="10684" w:name="_Toc200971190"/>
      <w:bookmarkStart w:id="10685" w:name="_Toc207722522"/>
      <w:bookmarkStart w:id="10686" w:name="_Toc209521385"/>
      <w:r>
        <w:t>9.3.3.2</w:t>
      </w:r>
      <w:r w:rsidRPr="00384E92">
        <w:t>.</w:t>
      </w:r>
      <w:r>
        <w:t>3.</w:t>
      </w:r>
      <w:r w:rsidRPr="00384E92">
        <w:t>1</w:t>
      </w:r>
      <w:r w:rsidRPr="00384E92">
        <w:tab/>
      </w:r>
      <w:r>
        <w:t>GET</w:t>
      </w:r>
      <w:bookmarkEnd w:id="10680"/>
      <w:bookmarkEnd w:id="10681"/>
      <w:bookmarkEnd w:id="10682"/>
      <w:bookmarkEnd w:id="10683"/>
      <w:bookmarkEnd w:id="10684"/>
      <w:bookmarkEnd w:id="10685"/>
      <w:bookmarkEnd w:id="10686"/>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0687" w:name="_Toc160570895"/>
      <w:bookmarkStart w:id="10688" w:name="_Toc162008491"/>
      <w:bookmarkStart w:id="10689" w:name="_Toc185516169"/>
      <w:bookmarkStart w:id="10690" w:name="_Toc192873477"/>
      <w:bookmarkStart w:id="10691" w:name="_Toc200971191"/>
      <w:bookmarkStart w:id="10692" w:name="_Toc207722523"/>
      <w:bookmarkStart w:id="10693" w:name="_Toc209521386"/>
      <w:r>
        <w:rPr>
          <w:lang w:eastAsia="zh-CN"/>
        </w:rPr>
        <w:t>9.3.3.2.3.2</w:t>
      </w:r>
      <w:r>
        <w:rPr>
          <w:lang w:eastAsia="zh-CN"/>
        </w:rPr>
        <w:tab/>
        <w:t>POST</w:t>
      </w:r>
      <w:bookmarkEnd w:id="10687"/>
      <w:bookmarkEnd w:id="10688"/>
      <w:bookmarkEnd w:id="10689"/>
      <w:bookmarkEnd w:id="10690"/>
      <w:bookmarkEnd w:id="10691"/>
      <w:bookmarkEnd w:id="10692"/>
      <w:bookmarkEnd w:id="1069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bookmarkStart w:id="10694" w:name="_Hlk156387442"/>
            <w:r>
              <w:t>CommonEASBindReq</w:t>
            </w:r>
            <w:bookmarkEnd w:id="1069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 xml:space="preserve">Successful case. </w:t>
            </w:r>
            <w:bookmarkStart w:id="10695" w:name="_Hlk159025610"/>
            <w:r>
              <w:t>The Common EAS Binding information is successfully stored.</w:t>
            </w:r>
            <w:bookmarkEnd w:id="10695"/>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bookmarkStart w:id="10696" w:name="_Hlk159025897"/>
            <w:r>
              <w:t>ProblemDetailsEIMExt</w:t>
            </w:r>
            <w:bookmarkEnd w:id="1069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0697" w:name="_Toc160570896"/>
      <w:bookmarkStart w:id="10698" w:name="_Toc162008492"/>
      <w:bookmarkStart w:id="10699" w:name="_Toc185516170"/>
      <w:bookmarkStart w:id="10700" w:name="_Toc192873478"/>
      <w:bookmarkStart w:id="10701" w:name="_Toc200971192"/>
      <w:bookmarkStart w:id="10702" w:name="_Toc207722524"/>
      <w:bookmarkStart w:id="10703" w:name="_Toc209521387"/>
      <w:r>
        <w:rPr>
          <w:lang w:eastAsia="zh-CN"/>
        </w:rPr>
        <w:t>9.3.3.2.4</w:t>
      </w:r>
      <w:r>
        <w:rPr>
          <w:lang w:eastAsia="zh-CN"/>
        </w:rPr>
        <w:tab/>
        <w:t>Resource Custom Operations</w:t>
      </w:r>
      <w:bookmarkEnd w:id="10697"/>
      <w:bookmarkEnd w:id="10698"/>
      <w:bookmarkEnd w:id="10699"/>
      <w:bookmarkEnd w:id="10700"/>
      <w:bookmarkEnd w:id="10701"/>
      <w:bookmarkEnd w:id="10702"/>
      <w:bookmarkEnd w:id="10703"/>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0704" w:name="_Toc185516171"/>
      <w:bookmarkStart w:id="10705" w:name="_Toc192873479"/>
      <w:bookmarkStart w:id="10706" w:name="_Toc200971193"/>
      <w:bookmarkStart w:id="10707" w:name="_Toc207722525"/>
      <w:bookmarkStart w:id="10708" w:name="_Toc209521388"/>
      <w:r>
        <w:t>9.3.3.3</w:t>
      </w:r>
      <w:r>
        <w:tab/>
        <w:t>Resource: Individual Common EAS Binding</w:t>
      </w:r>
      <w:bookmarkEnd w:id="10704"/>
      <w:bookmarkEnd w:id="10705"/>
      <w:bookmarkEnd w:id="10706"/>
      <w:bookmarkEnd w:id="10707"/>
      <w:bookmarkEnd w:id="10708"/>
    </w:p>
    <w:p w14:paraId="108CE27D" w14:textId="77777777" w:rsidR="00B4475B" w:rsidRDefault="00B4475B" w:rsidP="00B4475B">
      <w:pPr>
        <w:pStyle w:val="Heading5"/>
        <w:rPr>
          <w:lang w:eastAsia="zh-CN"/>
        </w:rPr>
      </w:pPr>
      <w:bookmarkStart w:id="10709" w:name="_Toc185516172"/>
      <w:bookmarkStart w:id="10710" w:name="_Toc192873480"/>
      <w:bookmarkStart w:id="10711" w:name="_Toc200971194"/>
      <w:bookmarkStart w:id="10712" w:name="_Toc207722526"/>
      <w:bookmarkStart w:id="10713" w:name="_Toc209521389"/>
      <w:r>
        <w:rPr>
          <w:lang w:eastAsia="zh-CN"/>
        </w:rPr>
        <w:t>9.3.3.3.1</w:t>
      </w:r>
      <w:r>
        <w:rPr>
          <w:lang w:eastAsia="zh-CN"/>
        </w:rPr>
        <w:tab/>
        <w:t>Description</w:t>
      </w:r>
      <w:bookmarkEnd w:id="10709"/>
      <w:bookmarkEnd w:id="10710"/>
      <w:bookmarkEnd w:id="10711"/>
      <w:bookmarkEnd w:id="10712"/>
      <w:bookmarkEnd w:id="10713"/>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0714" w:name="_Toc185516173"/>
      <w:bookmarkStart w:id="10715" w:name="_Toc192873481"/>
      <w:bookmarkStart w:id="10716" w:name="_Toc200971195"/>
      <w:bookmarkStart w:id="10717" w:name="_Toc207722527"/>
      <w:bookmarkStart w:id="10718" w:name="_Toc209521390"/>
      <w:r>
        <w:rPr>
          <w:lang w:eastAsia="zh-CN"/>
        </w:rPr>
        <w:t>9.3.3.3.2</w:t>
      </w:r>
      <w:r>
        <w:rPr>
          <w:lang w:eastAsia="zh-CN"/>
        </w:rPr>
        <w:tab/>
        <w:t>Resource Definition</w:t>
      </w:r>
      <w:bookmarkEnd w:id="10714"/>
      <w:bookmarkEnd w:id="10715"/>
      <w:bookmarkEnd w:id="10716"/>
      <w:bookmarkEnd w:id="10717"/>
      <w:bookmarkEnd w:id="10718"/>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0719" w:name="_Toc185516174"/>
      <w:bookmarkStart w:id="10720" w:name="_Toc192873482"/>
      <w:bookmarkStart w:id="10721" w:name="_Toc200971196"/>
      <w:bookmarkStart w:id="10722" w:name="_Toc207722528"/>
      <w:bookmarkStart w:id="10723" w:name="_Toc209521391"/>
      <w:r>
        <w:rPr>
          <w:lang w:eastAsia="zh-CN"/>
        </w:rPr>
        <w:t>9.3.3.3.3</w:t>
      </w:r>
      <w:r>
        <w:rPr>
          <w:lang w:eastAsia="zh-CN"/>
        </w:rPr>
        <w:tab/>
        <w:t>Resource Standard Methods</w:t>
      </w:r>
      <w:bookmarkEnd w:id="10719"/>
      <w:bookmarkEnd w:id="10720"/>
      <w:bookmarkEnd w:id="10721"/>
      <w:bookmarkEnd w:id="10722"/>
      <w:bookmarkEnd w:id="10723"/>
    </w:p>
    <w:p w14:paraId="2F961C6D" w14:textId="77777777" w:rsidR="00B4475B" w:rsidRDefault="00B4475B" w:rsidP="00B4475B">
      <w:pPr>
        <w:pStyle w:val="Heading6"/>
        <w:rPr>
          <w:lang w:eastAsia="zh-CN"/>
        </w:rPr>
      </w:pPr>
      <w:bookmarkStart w:id="10724" w:name="_Toc185516175"/>
      <w:bookmarkStart w:id="10725" w:name="_Toc192873483"/>
      <w:bookmarkStart w:id="10726" w:name="_Toc200971197"/>
      <w:bookmarkStart w:id="10727" w:name="_Toc207722529"/>
      <w:bookmarkStart w:id="10728" w:name="_Toc209521392"/>
      <w:r>
        <w:rPr>
          <w:lang w:eastAsia="zh-CN"/>
        </w:rPr>
        <w:t>9.3.3.3.3.1</w:t>
      </w:r>
      <w:r>
        <w:rPr>
          <w:lang w:eastAsia="zh-CN"/>
        </w:rPr>
        <w:tab/>
        <w:t>GET</w:t>
      </w:r>
      <w:bookmarkEnd w:id="10724"/>
      <w:bookmarkEnd w:id="10725"/>
      <w:bookmarkEnd w:id="10726"/>
      <w:bookmarkEnd w:id="10727"/>
      <w:bookmarkEnd w:id="1072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0729" w:name="_Toc185516176"/>
      <w:bookmarkStart w:id="10730" w:name="_Toc192873484"/>
      <w:bookmarkStart w:id="10731" w:name="_Toc200971198"/>
      <w:bookmarkStart w:id="10732" w:name="_Toc207722530"/>
      <w:bookmarkStart w:id="10733" w:name="_Toc209521393"/>
      <w:r>
        <w:rPr>
          <w:lang w:eastAsia="zh-CN"/>
        </w:rPr>
        <w:t>9.3.3.3.3.2</w:t>
      </w:r>
      <w:r>
        <w:rPr>
          <w:lang w:eastAsia="zh-CN"/>
        </w:rPr>
        <w:tab/>
        <w:t>PUT</w:t>
      </w:r>
      <w:bookmarkEnd w:id="10729"/>
      <w:bookmarkEnd w:id="10730"/>
      <w:bookmarkEnd w:id="10731"/>
      <w:bookmarkEnd w:id="10732"/>
      <w:bookmarkEnd w:id="1073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0734" w:name="_Toc185516177"/>
      <w:bookmarkStart w:id="10735" w:name="_Toc192873485"/>
      <w:bookmarkStart w:id="10736" w:name="_Toc200971199"/>
      <w:bookmarkStart w:id="10737" w:name="_Toc207722531"/>
      <w:bookmarkStart w:id="10738" w:name="_Toc209521394"/>
      <w:r>
        <w:rPr>
          <w:noProof/>
          <w:lang w:eastAsia="zh-CN"/>
        </w:rPr>
        <w:t>9.3.3.3.3.3</w:t>
      </w:r>
      <w:r w:rsidRPr="00D00D02">
        <w:tab/>
        <w:t>PATCH</w:t>
      </w:r>
      <w:bookmarkEnd w:id="10734"/>
      <w:bookmarkEnd w:id="10735"/>
      <w:bookmarkEnd w:id="10736"/>
      <w:bookmarkEnd w:id="10737"/>
      <w:bookmarkEnd w:id="1073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0739" w:name="_Toc185516178"/>
      <w:bookmarkStart w:id="10740" w:name="_Toc192873486"/>
      <w:bookmarkStart w:id="10741" w:name="_Toc200971200"/>
      <w:bookmarkStart w:id="10742" w:name="_Toc207722532"/>
      <w:bookmarkStart w:id="10743" w:name="_Toc209521395"/>
      <w:r>
        <w:rPr>
          <w:lang w:eastAsia="zh-CN"/>
        </w:rPr>
        <w:t>9.3.3.3.3.</w:t>
      </w:r>
      <w:r>
        <w:rPr>
          <w:rFonts w:hint="eastAsia"/>
          <w:lang w:eastAsia="zh-CN"/>
        </w:rPr>
        <w:t>4</w:t>
      </w:r>
      <w:r>
        <w:rPr>
          <w:lang w:eastAsia="zh-CN"/>
        </w:rPr>
        <w:tab/>
        <w:t>DELETE</w:t>
      </w:r>
      <w:bookmarkEnd w:id="10739"/>
      <w:bookmarkEnd w:id="10740"/>
      <w:bookmarkEnd w:id="10741"/>
      <w:bookmarkEnd w:id="10742"/>
      <w:bookmarkEnd w:id="10743"/>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0744" w:name="_Toc160570897"/>
      <w:bookmarkStart w:id="10745" w:name="_Toc162008493"/>
      <w:bookmarkStart w:id="10746" w:name="_Toc185516179"/>
      <w:bookmarkStart w:id="10747" w:name="_Toc192873487"/>
      <w:bookmarkStart w:id="10748" w:name="_Toc200971201"/>
      <w:bookmarkStart w:id="10749" w:name="_Toc207722533"/>
      <w:bookmarkStart w:id="10750" w:name="_Toc209521396"/>
      <w:r>
        <w:t>9.3.4</w:t>
      </w:r>
      <w:r>
        <w:tab/>
        <w:t>Custom Operations without associated resources</w:t>
      </w:r>
      <w:bookmarkEnd w:id="10744"/>
      <w:bookmarkEnd w:id="10745"/>
      <w:bookmarkEnd w:id="10746"/>
      <w:bookmarkEnd w:id="10747"/>
      <w:bookmarkEnd w:id="10748"/>
      <w:bookmarkEnd w:id="10749"/>
      <w:bookmarkEnd w:id="107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0751" w:name="_Toc160570898"/>
      <w:bookmarkStart w:id="10752" w:name="_Toc162008494"/>
      <w:bookmarkStart w:id="10753" w:name="_Toc185516180"/>
      <w:bookmarkStart w:id="10754" w:name="_Toc192873488"/>
      <w:bookmarkStart w:id="10755" w:name="_Toc200971202"/>
      <w:bookmarkStart w:id="10756" w:name="_Toc207722534"/>
      <w:bookmarkStart w:id="10757" w:name="_Toc209521397"/>
      <w:r>
        <w:t>9.3.5</w:t>
      </w:r>
      <w:r>
        <w:tab/>
        <w:t>Notifications</w:t>
      </w:r>
      <w:bookmarkEnd w:id="10751"/>
      <w:bookmarkEnd w:id="10752"/>
      <w:bookmarkEnd w:id="10753"/>
      <w:bookmarkEnd w:id="10754"/>
      <w:bookmarkEnd w:id="10755"/>
      <w:bookmarkEnd w:id="10756"/>
      <w:bookmarkEnd w:id="1075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0758" w:name="_Toc160570899"/>
      <w:bookmarkStart w:id="10759" w:name="_Toc162008495"/>
      <w:bookmarkStart w:id="10760" w:name="_Toc185516181"/>
      <w:bookmarkStart w:id="10761" w:name="_Toc192873489"/>
      <w:bookmarkStart w:id="10762" w:name="_Toc200971203"/>
      <w:bookmarkStart w:id="10763" w:name="_Toc207722535"/>
      <w:bookmarkStart w:id="10764" w:name="_Toc209521398"/>
      <w:r>
        <w:lastRenderedPageBreak/>
        <w:t>9.3.6</w:t>
      </w:r>
      <w:r>
        <w:tab/>
        <w:t>Data Model</w:t>
      </w:r>
      <w:bookmarkEnd w:id="10758"/>
      <w:bookmarkEnd w:id="10759"/>
      <w:bookmarkEnd w:id="10760"/>
      <w:bookmarkEnd w:id="10761"/>
      <w:bookmarkEnd w:id="10762"/>
      <w:bookmarkEnd w:id="10763"/>
      <w:bookmarkEnd w:id="10764"/>
    </w:p>
    <w:p w14:paraId="22A1C619" w14:textId="77777777" w:rsidR="00B3769E" w:rsidRDefault="00B3769E" w:rsidP="00B3769E">
      <w:pPr>
        <w:pStyle w:val="Heading4"/>
      </w:pPr>
      <w:bookmarkStart w:id="10765" w:name="_Toc160570900"/>
      <w:bookmarkStart w:id="10766" w:name="_Toc162008496"/>
      <w:bookmarkStart w:id="10767" w:name="_Toc185516182"/>
      <w:bookmarkStart w:id="10768" w:name="_Toc192873490"/>
      <w:bookmarkStart w:id="10769" w:name="_Toc200971204"/>
      <w:bookmarkStart w:id="10770" w:name="_Toc207722536"/>
      <w:bookmarkStart w:id="10771" w:name="_Toc209521399"/>
      <w:r>
        <w:t>9.3.6.1</w:t>
      </w:r>
      <w:r>
        <w:tab/>
        <w:t>General</w:t>
      </w:r>
      <w:bookmarkEnd w:id="10765"/>
      <w:bookmarkEnd w:id="10766"/>
      <w:bookmarkEnd w:id="10767"/>
      <w:bookmarkEnd w:id="10768"/>
      <w:bookmarkEnd w:id="10769"/>
      <w:bookmarkEnd w:id="10770"/>
      <w:bookmarkEnd w:id="1077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0772" w:name="_Toc160570901"/>
      <w:bookmarkStart w:id="10773" w:name="_Toc162008497"/>
      <w:bookmarkStart w:id="10774" w:name="_Toc185516183"/>
      <w:bookmarkStart w:id="10775" w:name="_Toc192873491"/>
      <w:bookmarkStart w:id="10776" w:name="_Toc200971205"/>
      <w:bookmarkStart w:id="10777" w:name="_Toc207722537"/>
      <w:bookmarkStart w:id="10778" w:name="_Toc209521400"/>
      <w:r>
        <w:t>9.3</w:t>
      </w:r>
      <w:r>
        <w:rPr>
          <w:lang w:val="en-US"/>
        </w:rPr>
        <w:t>.6.2</w:t>
      </w:r>
      <w:r>
        <w:rPr>
          <w:lang w:val="en-US"/>
        </w:rPr>
        <w:tab/>
        <w:t>Structured data types</w:t>
      </w:r>
      <w:bookmarkEnd w:id="10772"/>
      <w:bookmarkEnd w:id="10773"/>
      <w:bookmarkEnd w:id="10774"/>
      <w:bookmarkEnd w:id="10775"/>
      <w:bookmarkEnd w:id="10776"/>
      <w:bookmarkEnd w:id="10777"/>
      <w:bookmarkEnd w:id="10778"/>
    </w:p>
    <w:p w14:paraId="0BDED7D4" w14:textId="77777777" w:rsidR="00B3769E" w:rsidRDefault="00B3769E" w:rsidP="00B3769E">
      <w:pPr>
        <w:pStyle w:val="Heading5"/>
      </w:pPr>
      <w:bookmarkStart w:id="10779" w:name="_Toc160570902"/>
      <w:bookmarkStart w:id="10780" w:name="_Toc162008498"/>
      <w:bookmarkStart w:id="10781" w:name="_Toc185516184"/>
      <w:bookmarkStart w:id="10782" w:name="_Toc192873492"/>
      <w:bookmarkStart w:id="10783" w:name="_Toc200971206"/>
      <w:bookmarkStart w:id="10784" w:name="_Toc207722538"/>
      <w:bookmarkStart w:id="10785" w:name="_Toc209521401"/>
      <w:r>
        <w:t>9.3.6.2.1</w:t>
      </w:r>
      <w:r>
        <w:tab/>
        <w:t>Introduction</w:t>
      </w:r>
      <w:bookmarkEnd w:id="10779"/>
      <w:bookmarkEnd w:id="10780"/>
      <w:bookmarkEnd w:id="10781"/>
      <w:bookmarkEnd w:id="10782"/>
      <w:bookmarkEnd w:id="10783"/>
      <w:bookmarkEnd w:id="10784"/>
      <w:bookmarkEnd w:id="1078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0786" w:name="_Toc160570903"/>
      <w:bookmarkStart w:id="10787" w:name="_Toc162008499"/>
      <w:bookmarkStart w:id="10788" w:name="_Toc185516185"/>
      <w:bookmarkStart w:id="10789" w:name="_Toc192873493"/>
      <w:bookmarkStart w:id="10790" w:name="_Toc200971207"/>
      <w:bookmarkStart w:id="10791" w:name="_Toc207722539"/>
      <w:bookmarkStart w:id="10792" w:name="_Toc209521402"/>
      <w:r>
        <w:lastRenderedPageBreak/>
        <w:t>9.3.6.2.2</w:t>
      </w:r>
      <w:r>
        <w:tab/>
        <w:t xml:space="preserve">Type: </w:t>
      </w:r>
      <w:bookmarkStart w:id="10793" w:name="_Hlk159026056"/>
      <w:r>
        <w:t>CommonEASBindReq</w:t>
      </w:r>
      <w:bookmarkEnd w:id="10786"/>
      <w:bookmarkEnd w:id="10787"/>
      <w:bookmarkEnd w:id="10788"/>
      <w:bookmarkEnd w:id="10789"/>
      <w:bookmarkEnd w:id="10790"/>
      <w:bookmarkEnd w:id="10791"/>
      <w:bookmarkEnd w:id="10792"/>
      <w:bookmarkEnd w:id="1079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0794" w:name="_Hlk159027436"/>
            <w:r>
              <w:t>Contains the common EAS Binding information</w:t>
            </w:r>
            <w:r w:rsidRPr="009D448A">
              <w:t>.</w:t>
            </w:r>
            <w:bookmarkEnd w:id="1079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0795" w:name="_Toc160570904"/>
      <w:bookmarkStart w:id="10796" w:name="_Toc162008500"/>
      <w:bookmarkStart w:id="10797" w:name="_Toc185516186"/>
      <w:bookmarkStart w:id="10798" w:name="_Toc192873494"/>
      <w:bookmarkStart w:id="10799" w:name="_Toc200971208"/>
      <w:bookmarkStart w:id="10800" w:name="_Toc207722540"/>
      <w:bookmarkStart w:id="10801" w:name="_Toc209521403"/>
      <w:r>
        <w:t>9.3.6.2.3</w:t>
      </w:r>
      <w:r>
        <w:tab/>
        <w:t>Type: CommonEASBindResp</w:t>
      </w:r>
      <w:bookmarkEnd w:id="10795"/>
      <w:bookmarkEnd w:id="10796"/>
      <w:bookmarkEnd w:id="10797"/>
      <w:bookmarkEnd w:id="10798"/>
      <w:bookmarkEnd w:id="10799"/>
      <w:bookmarkEnd w:id="10800"/>
      <w:bookmarkEnd w:id="10801"/>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0802" w:name="_Toc160570905"/>
      <w:bookmarkStart w:id="10803" w:name="_Toc162008501"/>
      <w:bookmarkStart w:id="10804" w:name="_Toc185516187"/>
      <w:bookmarkStart w:id="10805" w:name="_Toc192873495"/>
      <w:bookmarkStart w:id="10806" w:name="_Toc200971209"/>
      <w:bookmarkStart w:id="10807" w:name="_Toc207722541"/>
      <w:bookmarkStart w:id="10808" w:name="_Toc209521404"/>
      <w:r>
        <w:lastRenderedPageBreak/>
        <w:t>9.3.6.2.4</w:t>
      </w:r>
      <w:r>
        <w:tab/>
        <w:t>Type: CommonEASBinding</w:t>
      </w:r>
      <w:bookmarkEnd w:id="10802"/>
      <w:bookmarkEnd w:id="10803"/>
      <w:bookmarkEnd w:id="10804"/>
      <w:bookmarkEnd w:id="10805"/>
      <w:bookmarkEnd w:id="10806"/>
      <w:bookmarkEnd w:id="10807"/>
      <w:bookmarkEnd w:id="10808"/>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0809" w:name="_Toc185516188"/>
      <w:bookmarkStart w:id="10810" w:name="_Toc192873496"/>
      <w:bookmarkStart w:id="10811" w:name="_Toc200971210"/>
      <w:bookmarkStart w:id="10812" w:name="_Toc207722542"/>
      <w:bookmarkStart w:id="10813" w:name="_Toc209521405"/>
      <w:r>
        <w:lastRenderedPageBreak/>
        <w:t>9.3.6.2.5</w:t>
      </w:r>
      <w:r>
        <w:tab/>
        <w:t>Type: CommEasBdlInfo</w:t>
      </w:r>
      <w:bookmarkEnd w:id="10809"/>
      <w:bookmarkEnd w:id="10810"/>
      <w:bookmarkEnd w:id="10811"/>
      <w:bookmarkEnd w:id="10812"/>
      <w:bookmarkEnd w:id="10813"/>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0814" w:name="_Toc185516189"/>
      <w:bookmarkStart w:id="10815" w:name="_Toc192873497"/>
      <w:bookmarkStart w:id="10816" w:name="_Toc200971211"/>
      <w:bookmarkStart w:id="10817" w:name="_Toc207722543"/>
      <w:bookmarkStart w:id="10818" w:name="_Toc209521406"/>
      <w:r>
        <w:t>9.3.6.2.</w:t>
      </w:r>
      <w:r>
        <w:rPr>
          <w:rFonts w:hint="eastAsia"/>
          <w:lang w:eastAsia="zh-CN"/>
        </w:rPr>
        <w:t>6</w:t>
      </w:r>
      <w:r>
        <w:tab/>
        <w:t>Type: CommonEASBinding</w:t>
      </w:r>
      <w:r>
        <w:rPr>
          <w:rFonts w:hint="eastAsia"/>
          <w:lang w:eastAsia="zh-CN"/>
        </w:rPr>
        <w:t>Patch</w:t>
      </w:r>
      <w:bookmarkEnd w:id="10814"/>
      <w:bookmarkEnd w:id="10815"/>
      <w:bookmarkEnd w:id="10816"/>
      <w:bookmarkEnd w:id="10817"/>
      <w:bookmarkEnd w:id="1081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0819" w:name="_Toc160570906"/>
      <w:bookmarkStart w:id="10820" w:name="_Toc162008502"/>
      <w:bookmarkStart w:id="10821" w:name="_Toc185516190"/>
      <w:bookmarkStart w:id="10822" w:name="_Toc192873498"/>
      <w:bookmarkStart w:id="10823" w:name="_Toc200971212"/>
      <w:bookmarkStart w:id="10824" w:name="_Toc207722544"/>
      <w:bookmarkStart w:id="10825" w:name="_Toc209521407"/>
      <w:r>
        <w:lastRenderedPageBreak/>
        <w:t>9.3</w:t>
      </w:r>
      <w:r>
        <w:rPr>
          <w:lang w:val="en-US"/>
        </w:rPr>
        <w:t>.6.3</w:t>
      </w:r>
      <w:r>
        <w:rPr>
          <w:lang w:val="en-US"/>
        </w:rPr>
        <w:tab/>
        <w:t>Simple data types and enumerations</w:t>
      </w:r>
      <w:bookmarkEnd w:id="10819"/>
      <w:bookmarkEnd w:id="10820"/>
      <w:bookmarkEnd w:id="10821"/>
      <w:bookmarkEnd w:id="10822"/>
      <w:bookmarkEnd w:id="10823"/>
      <w:bookmarkEnd w:id="10824"/>
      <w:bookmarkEnd w:id="10825"/>
    </w:p>
    <w:p w14:paraId="7F409236" w14:textId="77777777" w:rsidR="00B3769E" w:rsidRPr="000E1D0D" w:rsidRDefault="00B3769E" w:rsidP="00B3769E">
      <w:pPr>
        <w:pStyle w:val="Heading5"/>
      </w:pPr>
      <w:bookmarkStart w:id="10826" w:name="_Toc148177035"/>
      <w:bookmarkStart w:id="10827" w:name="_Toc151379498"/>
      <w:bookmarkStart w:id="10828" w:name="_Toc151445679"/>
      <w:bookmarkStart w:id="10829" w:name="_Toc151536837"/>
      <w:bookmarkStart w:id="10830" w:name="_Toc160570907"/>
      <w:bookmarkStart w:id="10831" w:name="_Toc162008503"/>
      <w:bookmarkStart w:id="10832" w:name="_Toc185516191"/>
      <w:bookmarkStart w:id="10833" w:name="_Toc192873499"/>
      <w:bookmarkStart w:id="10834" w:name="_Toc200971213"/>
      <w:bookmarkStart w:id="10835" w:name="_Toc207722545"/>
      <w:bookmarkStart w:id="10836" w:name="_Toc209521408"/>
      <w:r>
        <w:t>9.3</w:t>
      </w:r>
      <w:r>
        <w:rPr>
          <w:lang w:val="en-US"/>
        </w:rPr>
        <w:t>.6.3</w:t>
      </w:r>
      <w:r w:rsidRPr="000E1D0D">
        <w:t>.1</w:t>
      </w:r>
      <w:r w:rsidRPr="000E1D0D">
        <w:tab/>
        <w:t>Introduction</w:t>
      </w:r>
      <w:bookmarkEnd w:id="10826"/>
      <w:bookmarkEnd w:id="10827"/>
      <w:bookmarkEnd w:id="10828"/>
      <w:bookmarkEnd w:id="10829"/>
      <w:bookmarkEnd w:id="10830"/>
      <w:bookmarkEnd w:id="10831"/>
      <w:bookmarkEnd w:id="10832"/>
      <w:bookmarkEnd w:id="10833"/>
      <w:bookmarkEnd w:id="10834"/>
      <w:bookmarkEnd w:id="10835"/>
      <w:bookmarkEnd w:id="1083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0837" w:name="_Toc148177036"/>
      <w:bookmarkStart w:id="10838" w:name="_Toc151379499"/>
      <w:bookmarkStart w:id="10839" w:name="_Toc151445680"/>
      <w:bookmarkStart w:id="10840" w:name="_Toc151536838"/>
      <w:bookmarkStart w:id="10841" w:name="_Toc160570908"/>
      <w:bookmarkStart w:id="10842" w:name="_Toc162008504"/>
      <w:bookmarkStart w:id="10843" w:name="_Toc185516192"/>
      <w:bookmarkStart w:id="10844" w:name="_Toc192873500"/>
      <w:bookmarkStart w:id="10845" w:name="_Toc200971214"/>
      <w:bookmarkStart w:id="10846" w:name="_Toc207722546"/>
      <w:bookmarkStart w:id="10847" w:name="_Toc209521409"/>
      <w:r>
        <w:t>9.3</w:t>
      </w:r>
      <w:r>
        <w:rPr>
          <w:lang w:val="en-US"/>
        </w:rPr>
        <w:t>.6.3</w:t>
      </w:r>
      <w:r w:rsidRPr="000E1D0D">
        <w:t>.2</w:t>
      </w:r>
      <w:r w:rsidRPr="000E1D0D">
        <w:tab/>
        <w:t>Simple data types</w:t>
      </w:r>
      <w:bookmarkEnd w:id="10837"/>
      <w:bookmarkEnd w:id="10838"/>
      <w:bookmarkEnd w:id="10839"/>
      <w:bookmarkEnd w:id="10840"/>
      <w:bookmarkEnd w:id="10841"/>
      <w:bookmarkEnd w:id="10842"/>
      <w:bookmarkEnd w:id="10843"/>
      <w:bookmarkEnd w:id="10844"/>
      <w:bookmarkEnd w:id="10845"/>
      <w:bookmarkEnd w:id="10846"/>
      <w:bookmarkEnd w:id="1084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0848" w:name="_Toc148177039"/>
      <w:bookmarkStart w:id="10849" w:name="_Toc151379503"/>
      <w:bookmarkStart w:id="10850" w:name="_Toc151445684"/>
      <w:bookmarkStart w:id="10851" w:name="_Toc151536842"/>
      <w:bookmarkStart w:id="10852" w:name="_Toc160570909"/>
      <w:bookmarkStart w:id="10853" w:name="_Toc162008505"/>
      <w:bookmarkStart w:id="10854" w:name="_Toc185516193"/>
      <w:bookmarkStart w:id="10855" w:name="_Toc192873501"/>
      <w:bookmarkStart w:id="10856" w:name="_Toc200971215"/>
      <w:bookmarkStart w:id="10857" w:name="_Toc207722547"/>
      <w:bookmarkStart w:id="10858" w:name="_Toc20952141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848"/>
      <w:bookmarkEnd w:id="10849"/>
      <w:bookmarkEnd w:id="10850"/>
      <w:bookmarkEnd w:id="10851"/>
      <w:bookmarkEnd w:id="10852"/>
      <w:bookmarkEnd w:id="10853"/>
      <w:bookmarkEnd w:id="10854"/>
      <w:bookmarkEnd w:id="10855"/>
      <w:bookmarkEnd w:id="10856"/>
      <w:bookmarkEnd w:id="10857"/>
      <w:bookmarkEnd w:id="10858"/>
    </w:p>
    <w:p w14:paraId="3DBA2866" w14:textId="77777777" w:rsidR="00B3769E" w:rsidRPr="00F403E8" w:rsidRDefault="00B3769E" w:rsidP="00B3769E">
      <w:pPr>
        <w:pStyle w:val="Heading5"/>
      </w:pPr>
      <w:bookmarkStart w:id="10859" w:name="_Toc130662225"/>
      <w:bookmarkStart w:id="10860" w:name="_Toc151993985"/>
      <w:bookmarkStart w:id="10861" w:name="_Toc152000765"/>
      <w:bookmarkStart w:id="10862" w:name="_Toc152159370"/>
      <w:bookmarkStart w:id="10863" w:name="_Toc153792251"/>
      <w:bookmarkStart w:id="10864" w:name="_Toc160570910"/>
      <w:bookmarkStart w:id="10865" w:name="_Toc162008506"/>
      <w:bookmarkStart w:id="10866" w:name="_Toc185516194"/>
      <w:bookmarkStart w:id="10867" w:name="_Toc192873502"/>
      <w:bookmarkStart w:id="10868" w:name="_Toc200971216"/>
      <w:bookmarkStart w:id="10869" w:name="_Toc207722548"/>
      <w:bookmarkStart w:id="10870" w:name="_Toc148177040"/>
      <w:bookmarkStart w:id="10871" w:name="_Toc151379504"/>
      <w:bookmarkStart w:id="10872" w:name="_Toc151445685"/>
      <w:bookmarkStart w:id="10873" w:name="_Toc151536843"/>
      <w:bookmarkStart w:id="10874" w:name="_Toc209521411"/>
      <w:r>
        <w:t>9.3</w:t>
      </w:r>
      <w:r>
        <w:rPr>
          <w:lang w:val="en-US"/>
        </w:rPr>
        <w:t>.6</w:t>
      </w:r>
      <w:r w:rsidRPr="000E1D0D">
        <w:rPr>
          <w:lang w:val="en-US"/>
        </w:rPr>
        <w:t>.4</w:t>
      </w:r>
      <w:r w:rsidRPr="00F403E8">
        <w:t>.1</w:t>
      </w:r>
      <w:r w:rsidRPr="00F403E8">
        <w:tab/>
        <w:t xml:space="preserve">Type: </w:t>
      </w:r>
      <w:bookmarkStart w:id="10875" w:name="_Hlk156387846"/>
      <w:bookmarkEnd w:id="10859"/>
      <w:bookmarkEnd w:id="10860"/>
      <w:bookmarkEnd w:id="10861"/>
      <w:bookmarkEnd w:id="10862"/>
      <w:bookmarkEnd w:id="10863"/>
      <w:r>
        <w:t>ProblemDetailsEIMExt</w:t>
      </w:r>
      <w:bookmarkEnd w:id="10864"/>
      <w:bookmarkEnd w:id="10865"/>
      <w:bookmarkEnd w:id="10866"/>
      <w:bookmarkEnd w:id="10867"/>
      <w:bookmarkEnd w:id="10868"/>
      <w:bookmarkEnd w:id="10869"/>
      <w:bookmarkEnd w:id="10874"/>
      <w:bookmarkEnd w:id="1087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0876" w:name="_Hlk156387876"/>
            <w:r w:rsidRPr="00744F97">
              <w:rPr>
                <w:rFonts w:cs="Arial"/>
              </w:rPr>
              <w:t>CommonEASBinding</w:t>
            </w:r>
            <w:bookmarkEnd w:id="1087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0877" w:name="_Hlk159028057"/>
            <w:r w:rsidRPr="00744F97">
              <w:rPr>
                <w:rFonts w:ascii="Arial" w:hAnsi="Arial" w:cs="Arial"/>
                <w:sz w:val="18"/>
                <w:szCs w:val="18"/>
              </w:rPr>
              <w:t>existing common EAS binding information for the application group.</w:t>
            </w:r>
            <w:bookmarkEnd w:id="1087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0878" w:name="_Toc160570911"/>
      <w:bookmarkStart w:id="10879" w:name="_Toc162008507"/>
      <w:bookmarkStart w:id="10880" w:name="_Toc185516195"/>
      <w:bookmarkStart w:id="10881" w:name="_Toc192873503"/>
      <w:bookmarkStart w:id="10882" w:name="_Toc200971217"/>
      <w:bookmarkStart w:id="10883" w:name="_Toc207722549"/>
      <w:bookmarkStart w:id="10884" w:name="_Toc209521412"/>
      <w:r>
        <w:t>9.3</w:t>
      </w:r>
      <w:r>
        <w:rPr>
          <w:lang w:val="en-US"/>
        </w:rPr>
        <w:t>.6</w:t>
      </w:r>
      <w:r w:rsidRPr="000E1D0D">
        <w:t>.5</w:t>
      </w:r>
      <w:r w:rsidRPr="000E1D0D">
        <w:tab/>
        <w:t>Binary data</w:t>
      </w:r>
      <w:bookmarkEnd w:id="10870"/>
      <w:bookmarkEnd w:id="10871"/>
      <w:bookmarkEnd w:id="10872"/>
      <w:bookmarkEnd w:id="10873"/>
      <w:bookmarkEnd w:id="10878"/>
      <w:bookmarkEnd w:id="10879"/>
      <w:bookmarkEnd w:id="10880"/>
      <w:bookmarkEnd w:id="10881"/>
      <w:bookmarkEnd w:id="10882"/>
      <w:bookmarkEnd w:id="10883"/>
      <w:bookmarkEnd w:id="10884"/>
    </w:p>
    <w:p w14:paraId="33660198" w14:textId="77777777" w:rsidR="00B3769E" w:rsidRPr="000E1D0D" w:rsidRDefault="00B3769E" w:rsidP="00B3769E">
      <w:pPr>
        <w:pStyle w:val="Heading5"/>
      </w:pPr>
      <w:bookmarkStart w:id="10885" w:name="_Toc148177041"/>
      <w:bookmarkStart w:id="10886" w:name="_Toc151379505"/>
      <w:bookmarkStart w:id="10887" w:name="_Toc151445686"/>
      <w:bookmarkStart w:id="10888" w:name="_Toc151536844"/>
      <w:bookmarkStart w:id="10889" w:name="_Toc160570912"/>
      <w:bookmarkStart w:id="10890" w:name="_Toc162008508"/>
      <w:bookmarkStart w:id="10891" w:name="_Toc185516196"/>
      <w:bookmarkStart w:id="10892" w:name="_Toc192873504"/>
      <w:bookmarkStart w:id="10893" w:name="_Toc200971218"/>
      <w:bookmarkStart w:id="10894" w:name="_Toc207722550"/>
      <w:bookmarkStart w:id="10895" w:name="_Toc209521413"/>
      <w:r>
        <w:t>9.3</w:t>
      </w:r>
      <w:r>
        <w:rPr>
          <w:lang w:val="en-US"/>
        </w:rPr>
        <w:t>.6</w:t>
      </w:r>
      <w:r w:rsidRPr="000E1D0D">
        <w:t>.5.1</w:t>
      </w:r>
      <w:r w:rsidRPr="000E1D0D">
        <w:tab/>
        <w:t>Binary Data Types</w:t>
      </w:r>
      <w:bookmarkEnd w:id="10885"/>
      <w:bookmarkEnd w:id="10886"/>
      <w:bookmarkEnd w:id="10887"/>
      <w:bookmarkEnd w:id="10888"/>
      <w:bookmarkEnd w:id="10889"/>
      <w:bookmarkEnd w:id="10890"/>
      <w:bookmarkEnd w:id="10891"/>
      <w:bookmarkEnd w:id="10892"/>
      <w:bookmarkEnd w:id="10893"/>
      <w:bookmarkEnd w:id="10894"/>
      <w:bookmarkEnd w:id="1089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0896" w:name="_Toc160570913"/>
      <w:bookmarkStart w:id="10897" w:name="_Toc162008509"/>
      <w:bookmarkStart w:id="10898" w:name="_Toc185516197"/>
      <w:bookmarkStart w:id="10899" w:name="_Toc192873505"/>
      <w:bookmarkStart w:id="10900" w:name="_Toc200971219"/>
      <w:bookmarkStart w:id="10901" w:name="_Toc207722551"/>
      <w:bookmarkStart w:id="10902" w:name="_Toc209521414"/>
      <w:r>
        <w:t>9.3.7</w:t>
      </w:r>
      <w:r>
        <w:tab/>
        <w:t>Error Handling</w:t>
      </w:r>
      <w:bookmarkEnd w:id="10896"/>
      <w:bookmarkEnd w:id="10897"/>
      <w:bookmarkEnd w:id="10898"/>
      <w:bookmarkEnd w:id="10899"/>
      <w:bookmarkEnd w:id="10900"/>
      <w:bookmarkEnd w:id="10901"/>
      <w:bookmarkEnd w:id="10902"/>
    </w:p>
    <w:p w14:paraId="15324705" w14:textId="77777777" w:rsidR="00B3769E" w:rsidRDefault="00B3769E" w:rsidP="00B3769E">
      <w:pPr>
        <w:pStyle w:val="Heading4"/>
      </w:pPr>
      <w:bookmarkStart w:id="10903" w:name="_Toc160570914"/>
      <w:bookmarkStart w:id="10904" w:name="_Toc162008510"/>
      <w:bookmarkStart w:id="10905" w:name="_Toc185516198"/>
      <w:bookmarkStart w:id="10906" w:name="_Toc192873506"/>
      <w:bookmarkStart w:id="10907" w:name="_Toc200971220"/>
      <w:bookmarkStart w:id="10908" w:name="_Toc207722552"/>
      <w:bookmarkStart w:id="10909" w:name="_Toc209521415"/>
      <w:r>
        <w:t>9.3.7.1</w:t>
      </w:r>
      <w:r>
        <w:tab/>
        <w:t>General</w:t>
      </w:r>
      <w:bookmarkEnd w:id="10903"/>
      <w:bookmarkEnd w:id="10904"/>
      <w:bookmarkEnd w:id="10905"/>
      <w:bookmarkEnd w:id="10906"/>
      <w:bookmarkEnd w:id="10907"/>
      <w:bookmarkEnd w:id="10908"/>
      <w:bookmarkEnd w:id="1090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0910" w:name="_Toc160570915"/>
      <w:bookmarkStart w:id="10911" w:name="_Toc162008511"/>
      <w:bookmarkStart w:id="10912" w:name="_Toc185516199"/>
      <w:bookmarkStart w:id="10913" w:name="_Toc192873507"/>
      <w:bookmarkStart w:id="10914" w:name="_Toc200971221"/>
      <w:bookmarkStart w:id="10915" w:name="_Toc207722553"/>
      <w:bookmarkStart w:id="10916" w:name="_Toc209521416"/>
      <w:r>
        <w:t>9.3.7.2</w:t>
      </w:r>
      <w:r>
        <w:tab/>
        <w:t>Protocol Errors</w:t>
      </w:r>
      <w:bookmarkEnd w:id="10910"/>
      <w:bookmarkEnd w:id="10911"/>
      <w:bookmarkEnd w:id="10912"/>
      <w:bookmarkEnd w:id="10913"/>
      <w:bookmarkEnd w:id="10914"/>
      <w:bookmarkEnd w:id="10915"/>
      <w:bookmarkEnd w:id="1091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0917" w:name="_Toc160570916"/>
      <w:bookmarkStart w:id="10918" w:name="_Toc162008512"/>
      <w:bookmarkStart w:id="10919" w:name="_Toc185516200"/>
      <w:bookmarkStart w:id="10920" w:name="_Toc192873508"/>
      <w:bookmarkStart w:id="10921" w:name="_Toc200971222"/>
      <w:bookmarkStart w:id="10922" w:name="_Toc207722554"/>
      <w:bookmarkStart w:id="10923" w:name="_Toc209521417"/>
      <w:r>
        <w:t>9.3.7.3</w:t>
      </w:r>
      <w:r>
        <w:tab/>
        <w:t>Application Errors</w:t>
      </w:r>
      <w:bookmarkEnd w:id="10917"/>
      <w:bookmarkEnd w:id="10918"/>
      <w:bookmarkEnd w:id="10919"/>
      <w:bookmarkEnd w:id="10920"/>
      <w:bookmarkEnd w:id="10921"/>
      <w:bookmarkEnd w:id="10922"/>
      <w:bookmarkEnd w:id="1092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0924" w:name="_Hlk156387862"/>
            <w:r>
              <w:t>EXISTING_COMMON_EAS</w:t>
            </w:r>
            <w:bookmarkEnd w:id="1092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0925" w:name="_Toc160570917"/>
      <w:bookmarkStart w:id="10926" w:name="_Toc162008513"/>
      <w:bookmarkStart w:id="10927" w:name="_Toc185516201"/>
      <w:bookmarkStart w:id="10928" w:name="_Toc192873509"/>
      <w:bookmarkStart w:id="10929" w:name="_Toc200971223"/>
      <w:bookmarkStart w:id="10930" w:name="_Toc207722555"/>
      <w:bookmarkStart w:id="10931" w:name="_Toc209521418"/>
      <w:r>
        <w:t>9.3.8</w:t>
      </w:r>
      <w:r>
        <w:tab/>
        <w:t>Feature negotiation</w:t>
      </w:r>
      <w:bookmarkEnd w:id="10925"/>
      <w:bookmarkEnd w:id="10926"/>
      <w:bookmarkEnd w:id="10927"/>
      <w:bookmarkEnd w:id="10928"/>
      <w:bookmarkEnd w:id="10929"/>
      <w:bookmarkEnd w:id="10930"/>
      <w:bookmarkEnd w:id="1093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0932" w:name="_Toc185516202"/>
      <w:bookmarkStart w:id="10933" w:name="_Toc192873510"/>
      <w:bookmarkStart w:id="10934" w:name="_Toc200971224"/>
      <w:bookmarkStart w:id="10935" w:name="_Toc207722556"/>
      <w:bookmarkStart w:id="10936" w:name="_Toc85734605"/>
      <w:bookmarkStart w:id="10937" w:name="_Toc89431904"/>
      <w:bookmarkStart w:id="10938" w:name="_Toc97042818"/>
      <w:bookmarkStart w:id="10939" w:name="_Toc97045962"/>
      <w:bookmarkStart w:id="10940" w:name="_Toc97155707"/>
      <w:bookmarkStart w:id="10941" w:name="_Toc101521763"/>
      <w:bookmarkStart w:id="10942" w:name="_Toc138762073"/>
      <w:bookmarkStart w:id="10943" w:name="_Toc145708336"/>
      <w:bookmarkStart w:id="10944" w:name="_Toc160570918"/>
      <w:bookmarkStart w:id="10945" w:name="_Toc162008514"/>
      <w:bookmarkStart w:id="10946" w:name="_Toc209521419"/>
      <w:r w:rsidRPr="00D00D02">
        <w:rPr>
          <w:noProof/>
          <w:lang w:eastAsia="zh-CN"/>
        </w:rPr>
        <w:t>9.4</w:t>
      </w:r>
      <w:r w:rsidRPr="00D00D02">
        <w:tab/>
        <w:t>Eecs_ECSServiceProvisioning API</w:t>
      </w:r>
      <w:bookmarkEnd w:id="10932"/>
      <w:bookmarkEnd w:id="10933"/>
      <w:bookmarkEnd w:id="10934"/>
      <w:bookmarkEnd w:id="10935"/>
      <w:bookmarkEnd w:id="10946"/>
    </w:p>
    <w:p w14:paraId="29C2F9BC" w14:textId="77777777" w:rsidR="00D00D02" w:rsidRPr="00D00D02" w:rsidRDefault="00D00D02" w:rsidP="00D00D02">
      <w:pPr>
        <w:pStyle w:val="Heading3"/>
      </w:pPr>
      <w:bookmarkStart w:id="10947" w:name="_Toc96843412"/>
      <w:bookmarkStart w:id="10948" w:name="_Toc96844387"/>
      <w:bookmarkStart w:id="10949" w:name="_Toc100739960"/>
      <w:bookmarkStart w:id="10950" w:name="_Toc129252533"/>
      <w:bookmarkStart w:id="10951" w:name="_Toc144024232"/>
      <w:bookmarkStart w:id="10952" w:name="_Toc144459664"/>
      <w:bookmarkStart w:id="10953" w:name="_Toc185516203"/>
      <w:bookmarkStart w:id="10954" w:name="_Toc192873511"/>
      <w:bookmarkStart w:id="10955" w:name="_Toc200971225"/>
      <w:bookmarkStart w:id="10956" w:name="_Toc207722557"/>
      <w:bookmarkStart w:id="10957" w:name="_Toc209521420"/>
      <w:r w:rsidRPr="00D00D02">
        <w:rPr>
          <w:noProof/>
          <w:lang w:eastAsia="zh-CN"/>
        </w:rPr>
        <w:t>9.4</w:t>
      </w:r>
      <w:r w:rsidRPr="00D00D02">
        <w:t>.1</w:t>
      </w:r>
      <w:r w:rsidRPr="00D00D02">
        <w:tab/>
        <w:t>Introduction</w:t>
      </w:r>
      <w:bookmarkEnd w:id="10947"/>
      <w:bookmarkEnd w:id="10948"/>
      <w:bookmarkEnd w:id="10949"/>
      <w:bookmarkEnd w:id="10950"/>
      <w:bookmarkEnd w:id="10951"/>
      <w:bookmarkEnd w:id="10952"/>
      <w:bookmarkEnd w:id="10953"/>
      <w:bookmarkEnd w:id="10954"/>
      <w:bookmarkEnd w:id="10955"/>
      <w:bookmarkEnd w:id="10956"/>
      <w:bookmarkEnd w:id="1095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0958" w:name="_Toc96843413"/>
      <w:bookmarkStart w:id="10959" w:name="_Toc96844388"/>
      <w:bookmarkStart w:id="10960" w:name="_Toc100739961"/>
      <w:bookmarkStart w:id="10961" w:name="_Toc129252534"/>
      <w:bookmarkStart w:id="10962" w:name="_Toc144024233"/>
      <w:bookmarkStart w:id="1096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0964" w:name="_Toc185516204"/>
      <w:bookmarkStart w:id="10965" w:name="_Toc192873512"/>
      <w:bookmarkStart w:id="10966" w:name="_Toc200971226"/>
      <w:bookmarkStart w:id="10967" w:name="_Toc207722558"/>
      <w:bookmarkStart w:id="10968" w:name="_Toc209521421"/>
      <w:r w:rsidRPr="00D00D02">
        <w:rPr>
          <w:noProof/>
          <w:lang w:eastAsia="zh-CN"/>
        </w:rPr>
        <w:t>9.4</w:t>
      </w:r>
      <w:r w:rsidRPr="00D00D02">
        <w:t>.2</w:t>
      </w:r>
      <w:r w:rsidRPr="00D00D02">
        <w:tab/>
        <w:t>Usage of HTTP</w:t>
      </w:r>
      <w:bookmarkEnd w:id="10958"/>
      <w:bookmarkEnd w:id="10959"/>
      <w:bookmarkEnd w:id="10960"/>
      <w:bookmarkEnd w:id="10961"/>
      <w:bookmarkEnd w:id="10962"/>
      <w:bookmarkEnd w:id="10963"/>
      <w:bookmarkEnd w:id="10964"/>
      <w:bookmarkEnd w:id="10965"/>
      <w:bookmarkEnd w:id="10966"/>
      <w:bookmarkEnd w:id="10967"/>
      <w:bookmarkEnd w:id="1096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0969" w:name="_Toc144024234"/>
      <w:bookmarkStart w:id="10970" w:name="_Toc144459666"/>
      <w:bookmarkStart w:id="10971" w:name="_Toc185516205"/>
      <w:bookmarkStart w:id="10972" w:name="_Toc192873513"/>
      <w:bookmarkStart w:id="10973" w:name="_Toc200971227"/>
      <w:bookmarkStart w:id="10974" w:name="_Toc207722559"/>
      <w:bookmarkStart w:id="10975" w:name="_Toc209521422"/>
      <w:r w:rsidRPr="00D00D02">
        <w:rPr>
          <w:noProof/>
          <w:lang w:eastAsia="zh-CN"/>
        </w:rPr>
        <w:lastRenderedPageBreak/>
        <w:t>9.4</w:t>
      </w:r>
      <w:r w:rsidRPr="00D00D02">
        <w:t>.3</w:t>
      </w:r>
      <w:r w:rsidRPr="00D00D02">
        <w:tab/>
        <w:t>Resources</w:t>
      </w:r>
      <w:bookmarkEnd w:id="10969"/>
      <w:bookmarkEnd w:id="10970"/>
      <w:bookmarkEnd w:id="10971"/>
      <w:bookmarkEnd w:id="10972"/>
      <w:bookmarkEnd w:id="10973"/>
      <w:bookmarkEnd w:id="10974"/>
      <w:bookmarkEnd w:id="10975"/>
    </w:p>
    <w:p w14:paraId="490A0C5B" w14:textId="77777777" w:rsidR="00D00D02" w:rsidRPr="00D00D02" w:rsidRDefault="00D00D02" w:rsidP="00D00D02">
      <w:pPr>
        <w:pStyle w:val="Heading4"/>
      </w:pPr>
      <w:bookmarkStart w:id="10976" w:name="_Toc96843415"/>
      <w:bookmarkStart w:id="10977" w:name="_Toc96844390"/>
      <w:bookmarkStart w:id="10978" w:name="_Toc100739963"/>
      <w:bookmarkStart w:id="10979" w:name="_Toc129252536"/>
      <w:bookmarkStart w:id="10980" w:name="_Toc144024235"/>
      <w:bookmarkStart w:id="10981" w:name="_Toc144459667"/>
      <w:bookmarkStart w:id="10982" w:name="_Toc185516206"/>
      <w:bookmarkStart w:id="10983" w:name="_Toc192873514"/>
      <w:bookmarkStart w:id="10984" w:name="_Toc200971228"/>
      <w:bookmarkStart w:id="10985" w:name="_Toc207722560"/>
      <w:bookmarkStart w:id="10986" w:name="_Toc209521423"/>
      <w:r w:rsidRPr="00D00D02">
        <w:rPr>
          <w:noProof/>
          <w:lang w:eastAsia="zh-CN"/>
        </w:rPr>
        <w:t>9.4</w:t>
      </w:r>
      <w:r w:rsidRPr="00D00D02">
        <w:t>.3.1</w:t>
      </w:r>
      <w:r w:rsidRPr="00D00D02">
        <w:tab/>
        <w:t>Overview</w:t>
      </w:r>
      <w:bookmarkEnd w:id="10976"/>
      <w:bookmarkEnd w:id="10977"/>
      <w:bookmarkEnd w:id="10978"/>
      <w:bookmarkEnd w:id="10979"/>
      <w:bookmarkEnd w:id="10980"/>
      <w:bookmarkEnd w:id="10981"/>
      <w:bookmarkEnd w:id="10982"/>
      <w:bookmarkEnd w:id="10983"/>
      <w:bookmarkEnd w:id="10984"/>
      <w:bookmarkEnd w:id="10985"/>
      <w:bookmarkEnd w:id="1098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0987" w:name="_MON_1766430981"/>
    <w:bookmarkEnd w:id="1098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8pt;height:165.65pt" o:ole="">
            <v:imagedata r:id="rId49" o:title=""/>
          </v:shape>
          <o:OLEObject Type="Embed" ProgID="Word.Document.8" ShapeID="_x0000_i1044" DrawAspect="Content" ObjectID="_182013273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0988" w:name="_Toc151743199"/>
      <w:bookmarkStart w:id="10989" w:name="_Toc151743664"/>
      <w:bookmarkStart w:id="10990" w:name="_Toc185516207"/>
      <w:bookmarkStart w:id="10991" w:name="_Toc192873515"/>
      <w:bookmarkStart w:id="10992" w:name="_Toc200971229"/>
      <w:bookmarkStart w:id="10993" w:name="_Toc207722561"/>
      <w:bookmarkStart w:id="10994" w:name="_Toc20952142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0988"/>
      <w:bookmarkEnd w:id="10989"/>
      <w:bookmarkEnd w:id="10990"/>
      <w:bookmarkEnd w:id="10991"/>
      <w:bookmarkEnd w:id="10992"/>
      <w:bookmarkEnd w:id="10993"/>
      <w:bookmarkEnd w:id="10994"/>
    </w:p>
    <w:p w14:paraId="2FEDEE8E" w14:textId="77777777" w:rsidR="00D00D02" w:rsidRPr="00D00D02" w:rsidRDefault="00D00D02" w:rsidP="00D00D02">
      <w:pPr>
        <w:pStyle w:val="Heading5"/>
      </w:pPr>
      <w:bookmarkStart w:id="10995" w:name="_Toc151743200"/>
      <w:bookmarkStart w:id="10996" w:name="_Toc151743665"/>
      <w:bookmarkStart w:id="10997" w:name="_Toc185516208"/>
      <w:bookmarkStart w:id="10998" w:name="_Toc192873516"/>
      <w:bookmarkStart w:id="10999" w:name="_Toc200971230"/>
      <w:bookmarkStart w:id="11000" w:name="_Toc207722562"/>
      <w:bookmarkStart w:id="11001" w:name="_Toc209521425"/>
      <w:r w:rsidRPr="00D00D02">
        <w:rPr>
          <w:noProof/>
          <w:lang w:eastAsia="zh-CN"/>
        </w:rPr>
        <w:t>9.4</w:t>
      </w:r>
      <w:r w:rsidRPr="00D00D02">
        <w:t>.3.2.1</w:t>
      </w:r>
      <w:r w:rsidRPr="00D00D02">
        <w:tab/>
        <w:t>Description</w:t>
      </w:r>
      <w:bookmarkEnd w:id="10995"/>
      <w:bookmarkEnd w:id="10996"/>
      <w:bookmarkEnd w:id="10997"/>
      <w:bookmarkEnd w:id="10998"/>
      <w:bookmarkEnd w:id="10999"/>
      <w:bookmarkEnd w:id="11000"/>
      <w:bookmarkEnd w:id="110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002" w:name="_Toc151743201"/>
      <w:bookmarkStart w:id="11003" w:name="_Toc151743666"/>
      <w:bookmarkStart w:id="11004" w:name="_Toc185516209"/>
      <w:bookmarkStart w:id="11005" w:name="_Toc192873517"/>
      <w:bookmarkStart w:id="11006" w:name="_Toc200971231"/>
      <w:bookmarkStart w:id="11007" w:name="_Toc207722563"/>
      <w:bookmarkStart w:id="11008" w:name="_Toc209521426"/>
      <w:r w:rsidRPr="00D00D02">
        <w:rPr>
          <w:noProof/>
          <w:lang w:eastAsia="zh-CN"/>
        </w:rPr>
        <w:t>9.4</w:t>
      </w:r>
      <w:r w:rsidRPr="00D00D02">
        <w:t>.3.2.2</w:t>
      </w:r>
      <w:r w:rsidRPr="00D00D02">
        <w:tab/>
        <w:t>Resource Definition</w:t>
      </w:r>
      <w:bookmarkEnd w:id="11002"/>
      <w:bookmarkEnd w:id="11003"/>
      <w:bookmarkEnd w:id="11004"/>
      <w:bookmarkEnd w:id="11005"/>
      <w:bookmarkEnd w:id="11006"/>
      <w:bookmarkEnd w:id="11007"/>
      <w:bookmarkEnd w:id="1100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009" w:name="_Toc151743202"/>
      <w:bookmarkStart w:id="11010" w:name="_Toc151743667"/>
      <w:bookmarkStart w:id="11011" w:name="_Toc185516210"/>
      <w:bookmarkStart w:id="11012" w:name="_Toc192873518"/>
      <w:bookmarkStart w:id="11013" w:name="_Toc200971232"/>
      <w:bookmarkStart w:id="11014" w:name="_Toc207722564"/>
      <w:bookmarkStart w:id="11015" w:name="_Toc209521427"/>
      <w:r w:rsidRPr="00D00D02">
        <w:rPr>
          <w:noProof/>
          <w:lang w:eastAsia="zh-CN"/>
        </w:rPr>
        <w:t>9.4</w:t>
      </w:r>
      <w:r w:rsidRPr="00D00D02">
        <w:t>.3.2.3</w:t>
      </w:r>
      <w:r w:rsidRPr="00D00D02">
        <w:tab/>
        <w:t>Resource Standard Methods</w:t>
      </w:r>
      <w:bookmarkEnd w:id="11009"/>
      <w:bookmarkEnd w:id="11010"/>
      <w:bookmarkEnd w:id="11011"/>
      <w:bookmarkEnd w:id="11012"/>
      <w:bookmarkEnd w:id="11013"/>
      <w:bookmarkEnd w:id="11014"/>
      <w:bookmarkEnd w:id="11015"/>
    </w:p>
    <w:p w14:paraId="169CCFEF" w14:textId="77777777" w:rsidR="00D00D02" w:rsidRPr="00D00D02" w:rsidRDefault="00D00D02" w:rsidP="00D00D02">
      <w:pPr>
        <w:pStyle w:val="Heading6"/>
      </w:pPr>
      <w:bookmarkStart w:id="11016" w:name="_Toc151743203"/>
      <w:bookmarkStart w:id="11017" w:name="_Toc151743668"/>
      <w:bookmarkStart w:id="11018" w:name="_Toc185516211"/>
      <w:bookmarkStart w:id="11019" w:name="_Toc192873519"/>
      <w:bookmarkStart w:id="11020" w:name="_Toc200971233"/>
      <w:bookmarkStart w:id="11021" w:name="_Toc207722565"/>
      <w:bookmarkStart w:id="11022" w:name="_Toc209521428"/>
      <w:r w:rsidRPr="00D00D02">
        <w:rPr>
          <w:noProof/>
          <w:lang w:eastAsia="zh-CN"/>
        </w:rPr>
        <w:t>9.4</w:t>
      </w:r>
      <w:r w:rsidRPr="00D00D02">
        <w:t>.3.2.3.2</w:t>
      </w:r>
      <w:r w:rsidRPr="00D00D02">
        <w:tab/>
        <w:t>POST</w:t>
      </w:r>
      <w:bookmarkEnd w:id="11016"/>
      <w:bookmarkEnd w:id="11017"/>
      <w:bookmarkEnd w:id="11018"/>
      <w:bookmarkEnd w:id="11019"/>
      <w:bookmarkEnd w:id="11020"/>
      <w:bookmarkEnd w:id="11021"/>
      <w:bookmarkEnd w:id="1102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023" w:name="_Toc151743204"/>
      <w:bookmarkStart w:id="11024" w:name="_Toc151743669"/>
      <w:bookmarkStart w:id="11025" w:name="_Toc185516212"/>
      <w:bookmarkStart w:id="11026" w:name="_Toc192873520"/>
      <w:bookmarkStart w:id="11027" w:name="_Toc200971234"/>
      <w:bookmarkStart w:id="11028" w:name="_Toc207722566"/>
      <w:bookmarkStart w:id="11029" w:name="_Toc209521429"/>
      <w:r w:rsidRPr="00D00D02">
        <w:rPr>
          <w:noProof/>
          <w:lang w:eastAsia="zh-CN"/>
        </w:rPr>
        <w:t>9.4</w:t>
      </w:r>
      <w:r w:rsidRPr="00D00D02">
        <w:t>.3.2.4</w:t>
      </w:r>
      <w:r w:rsidRPr="00D00D02">
        <w:tab/>
        <w:t>Resource Custom Operations</w:t>
      </w:r>
      <w:bookmarkEnd w:id="11023"/>
      <w:bookmarkEnd w:id="11024"/>
      <w:bookmarkEnd w:id="11025"/>
      <w:bookmarkEnd w:id="11026"/>
      <w:bookmarkEnd w:id="11027"/>
      <w:bookmarkEnd w:id="11028"/>
      <w:bookmarkEnd w:id="1102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030" w:name="_Toc151743205"/>
      <w:bookmarkStart w:id="11031" w:name="_Toc151743670"/>
      <w:bookmarkStart w:id="11032" w:name="_Toc185516213"/>
      <w:bookmarkStart w:id="11033" w:name="_Toc192873521"/>
      <w:bookmarkStart w:id="11034" w:name="_Toc200971235"/>
      <w:bookmarkStart w:id="11035" w:name="_Toc207722567"/>
      <w:bookmarkStart w:id="11036" w:name="_Toc20952143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030"/>
      <w:bookmarkEnd w:id="11031"/>
      <w:bookmarkEnd w:id="11032"/>
      <w:bookmarkEnd w:id="11033"/>
      <w:bookmarkEnd w:id="11034"/>
      <w:bookmarkEnd w:id="11035"/>
      <w:bookmarkEnd w:id="11036"/>
    </w:p>
    <w:p w14:paraId="1C9EF9E8" w14:textId="77777777" w:rsidR="00D00D02" w:rsidRPr="00D00D02" w:rsidRDefault="00D00D02" w:rsidP="00D00D02">
      <w:pPr>
        <w:pStyle w:val="Heading5"/>
      </w:pPr>
      <w:bookmarkStart w:id="11037" w:name="_Toc151743206"/>
      <w:bookmarkStart w:id="11038" w:name="_Toc151743671"/>
      <w:bookmarkStart w:id="11039" w:name="_Toc185516214"/>
      <w:bookmarkStart w:id="11040" w:name="_Toc192873522"/>
      <w:bookmarkStart w:id="11041" w:name="_Toc200971236"/>
      <w:bookmarkStart w:id="11042" w:name="_Toc207722568"/>
      <w:bookmarkStart w:id="11043" w:name="_Toc209521431"/>
      <w:r w:rsidRPr="00D00D02">
        <w:rPr>
          <w:noProof/>
          <w:lang w:eastAsia="zh-CN"/>
        </w:rPr>
        <w:t>9.4</w:t>
      </w:r>
      <w:r w:rsidRPr="00D00D02">
        <w:t>.3.3.1</w:t>
      </w:r>
      <w:r w:rsidRPr="00D00D02">
        <w:tab/>
        <w:t>Description</w:t>
      </w:r>
      <w:bookmarkEnd w:id="11037"/>
      <w:bookmarkEnd w:id="11038"/>
      <w:bookmarkEnd w:id="11039"/>
      <w:bookmarkEnd w:id="11040"/>
      <w:bookmarkEnd w:id="11041"/>
      <w:bookmarkEnd w:id="11042"/>
      <w:bookmarkEnd w:id="1104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044" w:name="_Toc151743207"/>
      <w:bookmarkStart w:id="11045" w:name="_Toc151743672"/>
      <w:bookmarkStart w:id="11046" w:name="_Toc185516215"/>
      <w:bookmarkStart w:id="11047" w:name="_Toc192873523"/>
      <w:bookmarkStart w:id="11048" w:name="_Toc200971237"/>
      <w:bookmarkStart w:id="11049" w:name="_Toc207722569"/>
      <w:bookmarkStart w:id="11050" w:name="_Toc209521432"/>
      <w:r w:rsidRPr="00D00D02">
        <w:rPr>
          <w:noProof/>
          <w:lang w:eastAsia="zh-CN"/>
        </w:rPr>
        <w:lastRenderedPageBreak/>
        <w:t>9.4</w:t>
      </w:r>
      <w:r w:rsidRPr="00D00D02">
        <w:t>.3.3.2</w:t>
      </w:r>
      <w:r w:rsidRPr="00D00D02">
        <w:tab/>
        <w:t>Resource Definition</w:t>
      </w:r>
      <w:bookmarkEnd w:id="11044"/>
      <w:bookmarkEnd w:id="11045"/>
      <w:bookmarkEnd w:id="11046"/>
      <w:bookmarkEnd w:id="11047"/>
      <w:bookmarkEnd w:id="11048"/>
      <w:bookmarkEnd w:id="11049"/>
      <w:bookmarkEnd w:id="1105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051" w:name="_Toc151743208"/>
      <w:bookmarkStart w:id="11052" w:name="_Toc151743673"/>
      <w:bookmarkStart w:id="11053" w:name="_Toc185516216"/>
      <w:bookmarkStart w:id="11054" w:name="_Toc192873524"/>
      <w:bookmarkStart w:id="11055" w:name="_Toc200971238"/>
      <w:bookmarkStart w:id="11056" w:name="_Toc207722570"/>
      <w:bookmarkStart w:id="11057" w:name="_Toc209521433"/>
      <w:r w:rsidRPr="00D00D02">
        <w:rPr>
          <w:noProof/>
          <w:lang w:eastAsia="zh-CN"/>
        </w:rPr>
        <w:t>9.4</w:t>
      </w:r>
      <w:r w:rsidRPr="00D00D02">
        <w:t>.3.3.3</w:t>
      </w:r>
      <w:r w:rsidRPr="00D00D02">
        <w:tab/>
        <w:t>Resource Standard Methods</w:t>
      </w:r>
      <w:bookmarkEnd w:id="11051"/>
      <w:bookmarkEnd w:id="11052"/>
      <w:bookmarkEnd w:id="11053"/>
      <w:bookmarkEnd w:id="11054"/>
      <w:bookmarkEnd w:id="11055"/>
      <w:bookmarkEnd w:id="11056"/>
      <w:bookmarkEnd w:id="11057"/>
    </w:p>
    <w:p w14:paraId="29F082F9" w14:textId="77777777" w:rsidR="00D00D02" w:rsidRPr="00D00D02" w:rsidRDefault="00D00D02" w:rsidP="00D00D02">
      <w:pPr>
        <w:pStyle w:val="Heading6"/>
      </w:pPr>
      <w:bookmarkStart w:id="11058" w:name="_Toc151743209"/>
      <w:bookmarkStart w:id="11059" w:name="_Toc151743674"/>
      <w:bookmarkStart w:id="11060" w:name="_Toc185516217"/>
      <w:bookmarkStart w:id="11061" w:name="_Toc192873525"/>
      <w:bookmarkStart w:id="11062" w:name="_Toc200971239"/>
      <w:bookmarkStart w:id="11063" w:name="_Toc207722571"/>
      <w:bookmarkStart w:id="11064" w:name="_Toc209521434"/>
      <w:r w:rsidRPr="00D00D02">
        <w:rPr>
          <w:noProof/>
          <w:lang w:eastAsia="zh-CN"/>
        </w:rPr>
        <w:t>9.4</w:t>
      </w:r>
      <w:r w:rsidRPr="00D00D02">
        <w:t>.3.3.3.1</w:t>
      </w:r>
      <w:r w:rsidRPr="00D00D02">
        <w:tab/>
        <w:t>GET</w:t>
      </w:r>
      <w:bookmarkEnd w:id="11058"/>
      <w:bookmarkEnd w:id="11059"/>
      <w:bookmarkEnd w:id="11060"/>
      <w:bookmarkEnd w:id="11061"/>
      <w:bookmarkEnd w:id="11062"/>
      <w:bookmarkEnd w:id="11063"/>
      <w:bookmarkEnd w:id="1106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1065" w:name="_Toc151743210"/>
      <w:bookmarkStart w:id="11066" w:name="_Toc151743675"/>
      <w:bookmarkStart w:id="11067" w:name="_Toc185516218"/>
      <w:bookmarkStart w:id="11068" w:name="_Toc192873526"/>
      <w:bookmarkStart w:id="11069" w:name="_Toc200971240"/>
      <w:bookmarkStart w:id="11070" w:name="_Toc207722572"/>
      <w:bookmarkStart w:id="11071" w:name="_Toc209521435"/>
      <w:r w:rsidRPr="00D00D02">
        <w:rPr>
          <w:noProof/>
          <w:lang w:eastAsia="zh-CN"/>
        </w:rPr>
        <w:t>9.4</w:t>
      </w:r>
      <w:r w:rsidRPr="00D00D02">
        <w:t>.3.3.3.2</w:t>
      </w:r>
      <w:r w:rsidRPr="00D00D02">
        <w:tab/>
        <w:t>PUT</w:t>
      </w:r>
      <w:bookmarkEnd w:id="11065"/>
      <w:bookmarkEnd w:id="11066"/>
      <w:bookmarkEnd w:id="11067"/>
      <w:bookmarkEnd w:id="11068"/>
      <w:bookmarkEnd w:id="11069"/>
      <w:bookmarkEnd w:id="11070"/>
      <w:bookmarkEnd w:id="11071"/>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1072" w:name="_Toc151743211"/>
      <w:bookmarkStart w:id="11073" w:name="_Toc151743676"/>
      <w:bookmarkStart w:id="11074" w:name="_Toc185516219"/>
      <w:bookmarkStart w:id="11075" w:name="_Toc192873527"/>
      <w:bookmarkStart w:id="11076" w:name="_Toc200971241"/>
      <w:bookmarkStart w:id="11077" w:name="_Toc207722573"/>
      <w:bookmarkStart w:id="11078" w:name="_Toc209521436"/>
      <w:r w:rsidRPr="00D00D02">
        <w:rPr>
          <w:noProof/>
          <w:lang w:eastAsia="zh-CN"/>
        </w:rPr>
        <w:t>9.4</w:t>
      </w:r>
      <w:r w:rsidRPr="00D00D02">
        <w:t>.3.3.3.3</w:t>
      </w:r>
      <w:r w:rsidRPr="00D00D02">
        <w:tab/>
        <w:t>PATCH</w:t>
      </w:r>
      <w:bookmarkEnd w:id="11072"/>
      <w:bookmarkEnd w:id="11073"/>
      <w:bookmarkEnd w:id="11074"/>
      <w:bookmarkEnd w:id="11075"/>
      <w:bookmarkEnd w:id="11076"/>
      <w:bookmarkEnd w:id="11077"/>
      <w:bookmarkEnd w:id="1107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1079" w:name="_Toc151743212"/>
      <w:bookmarkStart w:id="11080" w:name="_Toc151743677"/>
      <w:bookmarkStart w:id="11081" w:name="_Toc185516220"/>
      <w:bookmarkStart w:id="11082" w:name="_Toc192873528"/>
      <w:bookmarkStart w:id="11083" w:name="_Toc200971242"/>
      <w:bookmarkStart w:id="11084" w:name="_Toc207722574"/>
      <w:bookmarkStart w:id="11085" w:name="_Toc209521437"/>
      <w:r w:rsidRPr="00D00D02">
        <w:rPr>
          <w:noProof/>
          <w:lang w:eastAsia="zh-CN"/>
        </w:rPr>
        <w:t>9.4</w:t>
      </w:r>
      <w:r w:rsidRPr="00D00D02">
        <w:t>.3.3.3.4</w:t>
      </w:r>
      <w:r w:rsidRPr="00D00D02">
        <w:tab/>
        <w:t>DELETE</w:t>
      </w:r>
      <w:bookmarkEnd w:id="11079"/>
      <w:bookmarkEnd w:id="11080"/>
      <w:bookmarkEnd w:id="11081"/>
      <w:bookmarkEnd w:id="11082"/>
      <w:bookmarkEnd w:id="11083"/>
      <w:bookmarkEnd w:id="11084"/>
      <w:bookmarkEnd w:id="1108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086" w:name="_Toc185516221"/>
      <w:bookmarkStart w:id="11087" w:name="_Toc192873529"/>
      <w:bookmarkStart w:id="11088" w:name="_Toc200971243"/>
      <w:bookmarkStart w:id="11089" w:name="_Toc207722575"/>
      <w:bookmarkStart w:id="11090" w:name="_Toc209521438"/>
      <w:r w:rsidRPr="00D00D02">
        <w:rPr>
          <w:noProof/>
          <w:lang w:eastAsia="zh-CN"/>
        </w:rPr>
        <w:t>9.4</w:t>
      </w:r>
      <w:r w:rsidRPr="00D00D02">
        <w:t>.4</w:t>
      </w:r>
      <w:r w:rsidRPr="00D00D02">
        <w:tab/>
        <w:t>Custom Operations without associated resources</w:t>
      </w:r>
      <w:bookmarkEnd w:id="11086"/>
      <w:bookmarkEnd w:id="11087"/>
      <w:bookmarkEnd w:id="11088"/>
      <w:bookmarkEnd w:id="11089"/>
      <w:bookmarkEnd w:id="11090"/>
    </w:p>
    <w:p w14:paraId="021C2ECB" w14:textId="77777777" w:rsidR="00D00D02" w:rsidRPr="00D00D02" w:rsidRDefault="00D00D02" w:rsidP="00D00D02">
      <w:pPr>
        <w:pStyle w:val="Heading4"/>
      </w:pPr>
      <w:bookmarkStart w:id="11091" w:name="_Toc151379325"/>
      <w:bookmarkStart w:id="11092" w:name="_Toc151445506"/>
      <w:bookmarkStart w:id="11093" w:name="_Toc151536664"/>
      <w:bookmarkStart w:id="11094" w:name="_Toc185516222"/>
      <w:bookmarkStart w:id="11095" w:name="_Toc192873530"/>
      <w:bookmarkStart w:id="11096" w:name="_Toc200971244"/>
      <w:bookmarkStart w:id="11097" w:name="_Toc207722576"/>
      <w:bookmarkStart w:id="11098" w:name="_Toc96843432"/>
      <w:bookmarkStart w:id="11099" w:name="_Toc96844407"/>
      <w:bookmarkStart w:id="11100" w:name="_Toc100739980"/>
      <w:bookmarkStart w:id="11101" w:name="_Toc129252553"/>
      <w:bookmarkStart w:id="11102" w:name="_Toc144024258"/>
      <w:bookmarkStart w:id="11103" w:name="_Toc144459690"/>
      <w:bookmarkStart w:id="11104" w:name="_Toc209521439"/>
      <w:r w:rsidRPr="00D00D02">
        <w:rPr>
          <w:noProof/>
          <w:lang w:eastAsia="zh-CN"/>
        </w:rPr>
        <w:t>9.4</w:t>
      </w:r>
      <w:r w:rsidRPr="00D00D02">
        <w:t>.4.1</w:t>
      </w:r>
      <w:r w:rsidRPr="00D00D02">
        <w:tab/>
        <w:t>Overview</w:t>
      </w:r>
      <w:bookmarkEnd w:id="11091"/>
      <w:bookmarkEnd w:id="11092"/>
      <w:bookmarkEnd w:id="11093"/>
      <w:bookmarkEnd w:id="11094"/>
      <w:bookmarkEnd w:id="11095"/>
      <w:bookmarkEnd w:id="11096"/>
      <w:bookmarkEnd w:id="11097"/>
      <w:bookmarkEnd w:id="11104"/>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1105" w:name="_MON_1764961069"/>
    <w:bookmarkEnd w:id="11105"/>
    <w:p w14:paraId="26CC1044" w14:textId="77777777" w:rsidR="00D00D02" w:rsidRPr="00D00D02" w:rsidRDefault="00D00D02" w:rsidP="00D00D02">
      <w:pPr>
        <w:pStyle w:val="TH"/>
      </w:pPr>
      <w:r w:rsidRPr="00D00D02">
        <w:object w:dxaOrig="9633" w:dyaOrig="1932" w14:anchorId="469D6D7E">
          <v:shape id="_x0000_i1045" type="#_x0000_t75" style="width:480.15pt;height:95.85pt" o:ole="">
            <v:imagedata r:id="rId51" o:title=""/>
          </v:shape>
          <o:OLEObject Type="Embed" ProgID="Word.Document.8" ShapeID="_x0000_i1045" DrawAspect="Content" ObjectID="_182013273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1106" w:name="_Toc151379326"/>
      <w:bookmarkStart w:id="11107" w:name="_Toc151445507"/>
      <w:bookmarkStart w:id="11108" w:name="_Toc151536665"/>
      <w:bookmarkStart w:id="11109" w:name="_Toc185516223"/>
      <w:bookmarkStart w:id="11110" w:name="_Toc192873531"/>
      <w:bookmarkStart w:id="11111" w:name="_Toc200971245"/>
      <w:bookmarkStart w:id="11112" w:name="_Toc207722577"/>
      <w:bookmarkStart w:id="11113" w:name="_Toc209521440"/>
      <w:r w:rsidRPr="00D00D02">
        <w:rPr>
          <w:noProof/>
          <w:lang w:eastAsia="zh-CN"/>
        </w:rPr>
        <w:t>9.4</w:t>
      </w:r>
      <w:r w:rsidRPr="00D00D02">
        <w:t>.4.2</w:t>
      </w:r>
      <w:r w:rsidRPr="00D00D02">
        <w:tab/>
        <w:t>Operation: Request</w:t>
      </w:r>
      <w:bookmarkEnd w:id="11106"/>
      <w:bookmarkEnd w:id="11107"/>
      <w:bookmarkEnd w:id="11108"/>
      <w:bookmarkEnd w:id="11109"/>
      <w:bookmarkEnd w:id="11110"/>
      <w:bookmarkEnd w:id="11111"/>
      <w:bookmarkEnd w:id="11112"/>
      <w:bookmarkEnd w:id="11113"/>
    </w:p>
    <w:p w14:paraId="5FBDAB90" w14:textId="77777777" w:rsidR="00D00D02" w:rsidRPr="00D00D02" w:rsidRDefault="00D00D02" w:rsidP="00D00D02">
      <w:pPr>
        <w:pStyle w:val="Heading5"/>
      </w:pPr>
      <w:bookmarkStart w:id="11114" w:name="_Toc151379327"/>
      <w:bookmarkStart w:id="11115" w:name="_Toc151445508"/>
      <w:bookmarkStart w:id="11116" w:name="_Toc151536666"/>
      <w:bookmarkStart w:id="11117" w:name="_Toc185516224"/>
      <w:bookmarkStart w:id="11118" w:name="_Toc192873532"/>
      <w:bookmarkStart w:id="11119" w:name="_Toc200971246"/>
      <w:bookmarkStart w:id="11120" w:name="_Toc207722578"/>
      <w:bookmarkStart w:id="11121" w:name="_Toc209521441"/>
      <w:r w:rsidRPr="00D00D02">
        <w:rPr>
          <w:noProof/>
          <w:lang w:eastAsia="zh-CN"/>
        </w:rPr>
        <w:t>9.4</w:t>
      </w:r>
      <w:r w:rsidRPr="00D00D02">
        <w:t>.4.2.1</w:t>
      </w:r>
      <w:r w:rsidRPr="00D00D02">
        <w:tab/>
        <w:t>Description</w:t>
      </w:r>
      <w:bookmarkEnd w:id="11114"/>
      <w:bookmarkEnd w:id="11115"/>
      <w:bookmarkEnd w:id="11116"/>
      <w:bookmarkEnd w:id="11117"/>
      <w:bookmarkEnd w:id="11118"/>
      <w:bookmarkEnd w:id="11119"/>
      <w:bookmarkEnd w:id="11120"/>
      <w:bookmarkEnd w:id="1112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1122" w:name="_Toc151379328"/>
      <w:bookmarkStart w:id="11123" w:name="_Toc151445509"/>
      <w:bookmarkStart w:id="11124" w:name="_Toc151536667"/>
      <w:bookmarkStart w:id="11125" w:name="_Toc185516225"/>
      <w:bookmarkStart w:id="11126" w:name="_Toc192873533"/>
      <w:bookmarkStart w:id="11127" w:name="_Toc200971247"/>
      <w:bookmarkStart w:id="11128" w:name="_Toc207722579"/>
      <w:bookmarkStart w:id="11129" w:name="_Toc209521442"/>
      <w:r w:rsidRPr="00D00D02">
        <w:rPr>
          <w:noProof/>
          <w:lang w:eastAsia="zh-CN"/>
        </w:rPr>
        <w:t>9.4</w:t>
      </w:r>
      <w:r w:rsidRPr="00D00D02">
        <w:t>.4.2.2</w:t>
      </w:r>
      <w:r w:rsidRPr="00D00D02">
        <w:tab/>
        <w:t>Operation Definition</w:t>
      </w:r>
      <w:bookmarkEnd w:id="11122"/>
      <w:bookmarkEnd w:id="11123"/>
      <w:bookmarkEnd w:id="11124"/>
      <w:bookmarkEnd w:id="11125"/>
      <w:bookmarkEnd w:id="11126"/>
      <w:bookmarkEnd w:id="11127"/>
      <w:bookmarkEnd w:id="11128"/>
      <w:bookmarkEnd w:id="1112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bookmarkStart w:id="11130" w:name="_Hlk155727786"/>
            <w:r w:rsidRPr="00D00D02">
              <w:t>ServProvReq</w:t>
            </w:r>
            <w:bookmarkEnd w:id="1113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1131" w:name="_Toc185516226"/>
      <w:bookmarkStart w:id="11132" w:name="_Toc192873534"/>
      <w:bookmarkStart w:id="11133" w:name="_Toc200971248"/>
      <w:bookmarkStart w:id="11134" w:name="_Toc207722580"/>
      <w:bookmarkStart w:id="11135" w:name="_Toc209521443"/>
      <w:r w:rsidRPr="00D00D02">
        <w:rPr>
          <w:noProof/>
          <w:lang w:eastAsia="zh-CN"/>
        </w:rPr>
        <w:t>9.4</w:t>
      </w:r>
      <w:r w:rsidRPr="00D00D02">
        <w:t>.5</w:t>
      </w:r>
      <w:r w:rsidRPr="00D00D02">
        <w:tab/>
        <w:t>Notifications</w:t>
      </w:r>
      <w:bookmarkEnd w:id="11098"/>
      <w:bookmarkEnd w:id="11099"/>
      <w:bookmarkEnd w:id="11100"/>
      <w:bookmarkEnd w:id="11101"/>
      <w:bookmarkEnd w:id="11102"/>
      <w:bookmarkEnd w:id="11103"/>
      <w:bookmarkEnd w:id="11131"/>
      <w:bookmarkEnd w:id="11132"/>
      <w:bookmarkEnd w:id="11133"/>
      <w:bookmarkEnd w:id="11134"/>
      <w:bookmarkEnd w:id="11135"/>
    </w:p>
    <w:p w14:paraId="4633AB12" w14:textId="77777777" w:rsidR="00D00D02" w:rsidRPr="00D00D02" w:rsidRDefault="00D00D02" w:rsidP="00D00D02">
      <w:pPr>
        <w:pStyle w:val="Heading4"/>
      </w:pPr>
      <w:bookmarkStart w:id="11136" w:name="_Toc144024163"/>
      <w:bookmarkStart w:id="11137" w:name="_Toc148176876"/>
      <w:bookmarkStart w:id="11138" w:name="_Toc148358926"/>
      <w:bookmarkStart w:id="11139" w:name="_Toc151743216"/>
      <w:bookmarkStart w:id="11140" w:name="_Toc151743681"/>
      <w:bookmarkStart w:id="11141" w:name="_Toc185516227"/>
      <w:bookmarkStart w:id="11142" w:name="_Toc192873535"/>
      <w:bookmarkStart w:id="11143" w:name="_Toc200971249"/>
      <w:bookmarkStart w:id="11144" w:name="_Toc207722581"/>
      <w:bookmarkStart w:id="11145" w:name="_Toc209521444"/>
      <w:r w:rsidRPr="00D00D02">
        <w:rPr>
          <w:noProof/>
          <w:lang w:eastAsia="zh-CN"/>
        </w:rPr>
        <w:t>9.4</w:t>
      </w:r>
      <w:r w:rsidRPr="00D00D02">
        <w:t>.5.1</w:t>
      </w:r>
      <w:r w:rsidRPr="00D00D02">
        <w:tab/>
        <w:t>General</w:t>
      </w:r>
      <w:bookmarkEnd w:id="11136"/>
      <w:bookmarkEnd w:id="11137"/>
      <w:bookmarkEnd w:id="11138"/>
      <w:bookmarkEnd w:id="11139"/>
      <w:bookmarkEnd w:id="11140"/>
      <w:bookmarkEnd w:id="11141"/>
      <w:bookmarkEnd w:id="11142"/>
      <w:bookmarkEnd w:id="11143"/>
      <w:bookmarkEnd w:id="11144"/>
      <w:bookmarkEnd w:id="1114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1146" w:name="_Toc151743217"/>
      <w:bookmarkStart w:id="11147" w:name="_Toc151743682"/>
      <w:bookmarkStart w:id="11148" w:name="_Toc185516228"/>
      <w:bookmarkStart w:id="11149" w:name="_Toc192873536"/>
      <w:bookmarkStart w:id="11150" w:name="_Toc200971250"/>
      <w:bookmarkStart w:id="11151" w:name="_Toc207722582"/>
      <w:bookmarkStart w:id="11152" w:name="_Toc20952144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1146"/>
      <w:bookmarkEnd w:id="11147"/>
      <w:bookmarkEnd w:id="11148"/>
      <w:bookmarkEnd w:id="11149"/>
      <w:bookmarkEnd w:id="11150"/>
      <w:bookmarkEnd w:id="11151"/>
      <w:bookmarkEnd w:id="11152"/>
    </w:p>
    <w:p w14:paraId="68564C65" w14:textId="77777777" w:rsidR="00D00D02" w:rsidRPr="00D00D02" w:rsidRDefault="00D00D02" w:rsidP="00D00D02">
      <w:pPr>
        <w:pStyle w:val="Heading5"/>
        <w:rPr>
          <w:noProof/>
        </w:rPr>
      </w:pPr>
      <w:bookmarkStart w:id="11153" w:name="_Toc151743218"/>
      <w:bookmarkStart w:id="11154" w:name="_Toc151743683"/>
      <w:bookmarkStart w:id="11155" w:name="_Toc185516229"/>
      <w:bookmarkStart w:id="11156" w:name="_Toc192873537"/>
      <w:bookmarkStart w:id="11157" w:name="_Toc200971251"/>
      <w:bookmarkStart w:id="11158" w:name="_Toc207722583"/>
      <w:bookmarkStart w:id="11159" w:name="_Toc209521446"/>
      <w:r w:rsidRPr="00D00D02">
        <w:rPr>
          <w:noProof/>
          <w:lang w:eastAsia="zh-CN"/>
        </w:rPr>
        <w:t>9.4</w:t>
      </w:r>
      <w:r w:rsidRPr="00D00D02">
        <w:t>.5.2</w:t>
      </w:r>
      <w:r w:rsidRPr="00D00D02">
        <w:rPr>
          <w:noProof/>
        </w:rPr>
        <w:t>.1</w:t>
      </w:r>
      <w:r w:rsidRPr="00D00D02">
        <w:rPr>
          <w:noProof/>
        </w:rPr>
        <w:tab/>
        <w:t>Description</w:t>
      </w:r>
      <w:bookmarkEnd w:id="11153"/>
      <w:bookmarkEnd w:id="11154"/>
      <w:bookmarkEnd w:id="11155"/>
      <w:bookmarkEnd w:id="11156"/>
      <w:bookmarkEnd w:id="11157"/>
      <w:bookmarkEnd w:id="11158"/>
      <w:bookmarkEnd w:id="1115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1160" w:name="_Toc151743219"/>
      <w:bookmarkStart w:id="11161" w:name="_Toc151743684"/>
      <w:bookmarkStart w:id="11162" w:name="_Toc185516230"/>
      <w:bookmarkStart w:id="11163" w:name="_Toc192873538"/>
      <w:bookmarkStart w:id="11164" w:name="_Toc200971252"/>
      <w:bookmarkStart w:id="11165" w:name="_Toc207722584"/>
      <w:bookmarkStart w:id="11166" w:name="_Toc209521447"/>
      <w:r w:rsidRPr="00D00D02">
        <w:rPr>
          <w:noProof/>
          <w:lang w:eastAsia="zh-CN"/>
        </w:rPr>
        <w:t>9.4</w:t>
      </w:r>
      <w:r w:rsidRPr="00D00D02">
        <w:t>.5.2</w:t>
      </w:r>
      <w:r w:rsidRPr="00D00D02">
        <w:rPr>
          <w:noProof/>
        </w:rPr>
        <w:t>.2</w:t>
      </w:r>
      <w:r w:rsidRPr="00D00D02">
        <w:rPr>
          <w:noProof/>
        </w:rPr>
        <w:tab/>
        <w:t>Target URI</w:t>
      </w:r>
      <w:bookmarkEnd w:id="11160"/>
      <w:bookmarkEnd w:id="11161"/>
      <w:bookmarkEnd w:id="11162"/>
      <w:bookmarkEnd w:id="11163"/>
      <w:bookmarkEnd w:id="11164"/>
      <w:bookmarkEnd w:id="11165"/>
      <w:bookmarkEnd w:id="1116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1167" w:name="_Toc151743220"/>
      <w:bookmarkStart w:id="11168" w:name="_Toc151743685"/>
      <w:bookmarkStart w:id="11169" w:name="_Toc185516231"/>
      <w:bookmarkStart w:id="11170" w:name="_Toc192873539"/>
      <w:bookmarkStart w:id="11171" w:name="_Toc200971253"/>
      <w:bookmarkStart w:id="11172" w:name="_Toc207722585"/>
      <w:bookmarkStart w:id="11173" w:name="_Toc209521448"/>
      <w:r w:rsidRPr="00D00D02">
        <w:rPr>
          <w:noProof/>
          <w:lang w:eastAsia="zh-CN"/>
        </w:rPr>
        <w:t>9.4</w:t>
      </w:r>
      <w:r w:rsidRPr="00D00D02">
        <w:t>.5.2</w:t>
      </w:r>
      <w:r w:rsidRPr="00D00D02">
        <w:rPr>
          <w:noProof/>
        </w:rPr>
        <w:t>.3</w:t>
      </w:r>
      <w:r w:rsidRPr="00D00D02">
        <w:rPr>
          <w:noProof/>
        </w:rPr>
        <w:tab/>
        <w:t>Standard Methods</w:t>
      </w:r>
      <w:bookmarkEnd w:id="11167"/>
      <w:bookmarkEnd w:id="11168"/>
      <w:bookmarkEnd w:id="11169"/>
      <w:bookmarkEnd w:id="11170"/>
      <w:bookmarkEnd w:id="11171"/>
      <w:bookmarkEnd w:id="11172"/>
      <w:bookmarkEnd w:id="11173"/>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1174" w:name="_Toc185516232"/>
      <w:bookmarkStart w:id="11175" w:name="_Toc192873540"/>
      <w:bookmarkStart w:id="11176" w:name="_Toc200971254"/>
      <w:bookmarkStart w:id="11177" w:name="_Toc207722586"/>
      <w:bookmarkStart w:id="11178" w:name="_Toc209521449"/>
      <w:r w:rsidRPr="00D00D02">
        <w:rPr>
          <w:noProof/>
          <w:lang w:eastAsia="zh-CN"/>
        </w:rPr>
        <w:t>9.4</w:t>
      </w:r>
      <w:r w:rsidRPr="00D00D02">
        <w:t>.6</w:t>
      </w:r>
      <w:r w:rsidRPr="00D00D02">
        <w:tab/>
        <w:t>Data Model</w:t>
      </w:r>
      <w:bookmarkEnd w:id="11174"/>
      <w:bookmarkEnd w:id="11175"/>
      <w:bookmarkEnd w:id="11176"/>
      <w:bookmarkEnd w:id="11177"/>
      <w:bookmarkEnd w:id="11178"/>
    </w:p>
    <w:p w14:paraId="7D896E89" w14:textId="77777777" w:rsidR="00D00D02" w:rsidRPr="00D00D02" w:rsidRDefault="00D00D02" w:rsidP="00D00D02">
      <w:pPr>
        <w:pStyle w:val="Heading4"/>
      </w:pPr>
      <w:bookmarkStart w:id="11179" w:name="_Toc96843440"/>
      <w:bookmarkStart w:id="11180" w:name="_Toc96844415"/>
      <w:bookmarkStart w:id="11181" w:name="_Toc100739988"/>
      <w:bookmarkStart w:id="11182" w:name="_Toc129252561"/>
      <w:bookmarkStart w:id="11183" w:name="_Toc144024266"/>
      <w:bookmarkStart w:id="11184" w:name="_Toc144459698"/>
      <w:bookmarkStart w:id="11185" w:name="_Toc185516233"/>
      <w:bookmarkStart w:id="11186" w:name="_Toc192873541"/>
      <w:bookmarkStart w:id="11187" w:name="_Toc200971255"/>
      <w:bookmarkStart w:id="11188" w:name="_Toc207722587"/>
      <w:bookmarkStart w:id="11189" w:name="_Toc209521450"/>
      <w:r w:rsidRPr="00D00D02">
        <w:rPr>
          <w:noProof/>
          <w:lang w:eastAsia="zh-CN"/>
        </w:rPr>
        <w:t>9.4</w:t>
      </w:r>
      <w:r w:rsidRPr="00D00D02">
        <w:t>.6.1</w:t>
      </w:r>
      <w:r w:rsidRPr="00D00D02">
        <w:tab/>
        <w:t>General</w:t>
      </w:r>
      <w:bookmarkEnd w:id="11179"/>
      <w:bookmarkEnd w:id="11180"/>
      <w:bookmarkEnd w:id="11181"/>
      <w:bookmarkEnd w:id="11182"/>
      <w:bookmarkEnd w:id="11183"/>
      <w:bookmarkEnd w:id="11184"/>
      <w:bookmarkEnd w:id="11185"/>
      <w:bookmarkEnd w:id="11186"/>
      <w:bookmarkEnd w:id="11187"/>
      <w:bookmarkEnd w:id="11188"/>
      <w:bookmarkEnd w:id="1118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1190" w:name="_Toc96843441"/>
      <w:bookmarkStart w:id="11191" w:name="_Toc96844416"/>
      <w:bookmarkStart w:id="11192" w:name="_Toc100739989"/>
      <w:bookmarkStart w:id="11193" w:name="_Toc129252562"/>
      <w:bookmarkStart w:id="11194" w:name="_Toc144024267"/>
      <w:bookmarkStart w:id="11195" w:name="_Toc144459699"/>
      <w:bookmarkStart w:id="11196" w:name="_Toc185516234"/>
      <w:bookmarkStart w:id="11197" w:name="_Toc192873542"/>
      <w:bookmarkStart w:id="11198" w:name="_Toc200971256"/>
      <w:bookmarkStart w:id="11199" w:name="_Toc207722588"/>
      <w:bookmarkStart w:id="11200" w:name="_Toc209521451"/>
      <w:r w:rsidRPr="00D00D02">
        <w:rPr>
          <w:noProof/>
          <w:lang w:eastAsia="zh-CN"/>
        </w:rPr>
        <w:lastRenderedPageBreak/>
        <w:t>9.4</w:t>
      </w:r>
      <w:r w:rsidRPr="00D00D02">
        <w:rPr>
          <w:lang w:val="en-US"/>
        </w:rPr>
        <w:t>.6.2</w:t>
      </w:r>
      <w:r w:rsidRPr="00D00D02">
        <w:rPr>
          <w:lang w:val="en-US"/>
        </w:rPr>
        <w:tab/>
        <w:t>Structured data types</w:t>
      </w:r>
      <w:bookmarkEnd w:id="11190"/>
      <w:bookmarkEnd w:id="11191"/>
      <w:bookmarkEnd w:id="11192"/>
      <w:bookmarkEnd w:id="11193"/>
      <w:bookmarkEnd w:id="11194"/>
      <w:bookmarkEnd w:id="11195"/>
      <w:bookmarkEnd w:id="11196"/>
      <w:bookmarkEnd w:id="11197"/>
      <w:bookmarkEnd w:id="11198"/>
      <w:bookmarkEnd w:id="11199"/>
      <w:bookmarkEnd w:id="11200"/>
    </w:p>
    <w:p w14:paraId="026CBEF3" w14:textId="77777777" w:rsidR="00D00D02" w:rsidRPr="00D00D02" w:rsidRDefault="00D00D02" w:rsidP="00D00D02">
      <w:pPr>
        <w:pStyle w:val="Heading5"/>
      </w:pPr>
      <w:bookmarkStart w:id="11201" w:name="_Toc96843442"/>
      <w:bookmarkStart w:id="11202" w:name="_Toc96844417"/>
      <w:bookmarkStart w:id="11203" w:name="_Toc100739990"/>
      <w:bookmarkStart w:id="11204" w:name="_Toc129252563"/>
      <w:bookmarkStart w:id="11205" w:name="_Toc144024268"/>
      <w:bookmarkStart w:id="11206" w:name="_Toc144459700"/>
      <w:bookmarkStart w:id="11207" w:name="_Toc185516235"/>
      <w:bookmarkStart w:id="11208" w:name="_Toc192873543"/>
      <w:bookmarkStart w:id="11209" w:name="_Toc200971257"/>
      <w:bookmarkStart w:id="11210" w:name="_Toc207722589"/>
      <w:bookmarkStart w:id="11211" w:name="_Toc209521452"/>
      <w:r w:rsidRPr="00D00D02">
        <w:rPr>
          <w:noProof/>
          <w:lang w:eastAsia="zh-CN"/>
        </w:rPr>
        <w:t>9.4</w:t>
      </w:r>
      <w:r w:rsidRPr="00D00D02">
        <w:t>.6.2.1</w:t>
      </w:r>
      <w:r w:rsidRPr="00D00D02">
        <w:tab/>
        <w:t>Introduction</w:t>
      </w:r>
      <w:bookmarkEnd w:id="11201"/>
      <w:bookmarkEnd w:id="11202"/>
      <w:bookmarkEnd w:id="11203"/>
      <w:bookmarkEnd w:id="11204"/>
      <w:bookmarkEnd w:id="11205"/>
      <w:bookmarkEnd w:id="11206"/>
      <w:bookmarkEnd w:id="11207"/>
      <w:bookmarkEnd w:id="11208"/>
      <w:bookmarkEnd w:id="11209"/>
      <w:bookmarkEnd w:id="11210"/>
      <w:bookmarkEnd w:id="1121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1212" w:name="_Toc185516236"/>
      <w:bookmarkStart w:id="11213" w:name="_Toc192873544"/>
      <w:bookmarkStart w:id="11214" w:name="_Toc200971258"/>
      <w:bookmarkStart w:id="11215" w:name="_Toc207722590"/>
      <w:bookmarkStart w:id="11216" w:name="_Toc96843444"/>
      <w:bookmarkStart w:id="11217" w:name="_Toc96844419"/>
      <w:bookmarkStart w:id="11218" w:name="_Toc100739992"/>
      <w:bookmarkStart w:id="11219" w:name="_Toc129252565"/>
      <w:bookmarkStart w:id="11220" w:name="_Toc144024270"/>
      <w:bookmarkStart w:id="11221" w:name="_Toc144459702"/>
      <w:bookmarkStart w:id="11222" w:name="_Toc209521453"/>
      <w:r w:rsidRPr="00D00D02">
        <w:rPr>
          <w:noProof/>
          <w:lang w:eastAsia="zh-CN"/>
        </w:rPr>
        <w:t>9.4</w:t>
      </w:r>
      <w:r w:rsidRPr="00D00D02">
        <w:t>.6.2.2</w:t>
      </w:r>
      <w:r w:rsidRPr="00D00D02">
        <w:tab/>
        <w:t>Type: ServProvReq</w:t>
      </w:r>
      <w:bookmarkEnd w:id="11212"/>
      <w:bookmarkEnd w:id="11213"/>
      <w:bookmarkEnd w:id="11214"/>
      <w:bookmarkEnd w:id="11215"/>
      <w:bookmarkEnd w:id="11222"/>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1223" w:name="_Toc185516237"/>
      <w:bookmarkStart w:id="11224" w:name="_Toc192873545"/>
      <w:bookmarkStart w:id="11225" w:name="_Toc200971259"/>
      <w:bookmarkStart w:id="11226" w:name="_Toc207722591"/>
      <w:bookmarkStart w:id="11227" w:name="_Toc209521454"/>
      <w:r w:rsidRPr="00D00D02">
        <w:rPr>
          <w:noProof/>
          <w:lang w:eastAsia="zh-CN"/>
        </w:rPr>
        <w:t>9.4</w:t>
      </w:r>
      <w:r w:rsidRPr="00D00D02">
        <w:t>.6.2.3</w:t>
      </w:r>
      <w:r w:rsidRPr="00D00D02">
        <w:tab/>
        <w:t>Type: ServProvResp</w:t>
      </w:r>
      <w:bookmarkEnd w:id="11223"/>
      <w:bookmarkEnd w:id="11224"/>
      <w:bookmarkEnd w:id="11225"/>
      <w:bookmarkEnd w:id="11226"/>
      <w:bookmarkEnd w:id="1122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1228" w:name="_Toc185516238"/>
      <w:bookmarkStart w:id="11229" w:name="_Toc192873546"/>
      <w:bookmarkStart w:id="11230" w:name="_Toc200971260"/>
      <w:bookmarkStart w:id="11231" w:name="_Toc207722592"/>
      <w:bookmarkStart w:id="11232" w:name="_Toc20952145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1228"/>
      <w:bookmarkEnd w:id="11229"/>
      <w:bookmarkEnd w:id="11230"/>
      <w:bookmarkEnd w:id="11231"/>
      <w:bookmarkEnd w:id="11232"/>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1233" w:name="_Hlk149565478"/>
            <w:r w:rsidRPr="00D00D02">
              <w:rPr>
                <w:rFonts w:cs="Arial"/>
                <w:szCs w:val="18"/>
              </w:rPr>
              <w:t>the s</w:t>
            </w:r>
            <w:r w:rsidRPr="00D00D02">
              <w:t>ervice provisioning</w:t>
            </w:r>
            <w:r w:rsidRPr="00D00D02">
              <w:rPr>
                <w:rFonts w:cs="Arial"/>
                <w:szCs w:val="18"/>
              </w:rPr>
              <w:t xml:space="preserve"> event(s) </w:t>
            </w:r>
            <w:bookmarkEnd w:id="11233"/>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1234" w:name="_Toc185516239"/>
      <w:bookmarkStart w:id="11235" w:name="_Toc192873547"/>
      <w:bookmarkStart w:id="11236" w:name="_Toc200971261"/>
      <w:bookmarkStart w:id="11237" w:name="_Toc207722593"/>
      <w:bookmarkStart w:id="11238" w:name="_Toc209521456"/>
      <w:r w:rsidRPr="00D00D02">
        <w:rPr>
          <w:noProof/>
          <w:lang w:eastAsia="zh-CN"/>
        </w:rPr>
        <w:t>9.4</w:t>
      </w:r>
      <w:r w:rsidRPr="00D00D02">
        <w:t>.6.2.5</w:t>
      </w:r>
      <w:r w:rsidRPr="00D00D02">
        <w:tab/>
        <w:t xml:space="preserve">Type: </w:t>
      </w:r>
      <w:r w:rsidRPr="00D00D02">
        <w:rPr>
          <w:lang w:val="en-US"/>
        </w:rPr>
        <w:t>ServProv</w:t>
      </w:r>
      <w:r w:rsidRPr="00D00D02">
        <w:t>SubscPatch</w:t>
      </w:r>
      <w:bookmarkEnd w:id="11234"/>
      <w:bookmarkEnd w:id="11235"/>
      <w:bookmarkEnd w:id="11236"/>
      <w:bookmarkEnd w:id="11237"/>
      <w:bookmarkEnd w:id="1123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1239" w:name="_Toc185516240"/>
      <w:bookmarkStart w:id="11240" w:name="_Toc192873548"/>
      <w:bookmarkStart w:id="11241" w:name="_Toc200971262"/>
      <w:bookmarkStart w:id="11242" w:name="_Toc207722594"/>
      <w:bookmarkStart w:id="11243" w:name="_Toc20952145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1239"/>
      <w:bookmarkEnd w:id="11240"/>
      <w:bookmarkEnd w:id="11241"/>
      <w:bookmarkEnd w:id="11242"/>
      <w:bookmarkEnd w:id="1124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1244" w:name="_Toc185516241"/>
      <w:bookmarkStart w:id="11245" w:name="_Toc192873549"/>
      <w:bookmarkStart w:id="11246" w:name="_Toc200971263"/>
      <w:bookmarkStart w:id="11247" w:name="_Toc207722595"/>
      <w:bookmarkStart w:id="11248" w:name="_Toc209521458"/>
      <w:bookmarkEnd w:id="11216"/>
      <w:bookmarkEnd w:id="11217"/>
      <w:bookmarkEnd w:id="11218"/>
      <w:bookmarkEnd w:id="11219"/>
      <w:bookmarkEnd w:id="11220"/>
      <w:bookmarkEnd w:id="11221"/>
      <w:r w:rsidRPr="00D00D02">
        <w:rPr>
          <w:noProof/>
          <w:lang w:eastAsia="zh-CN"/>
        </w:rPr>
        <w:t>9.4</w:t>
      </w:r>
      <w:r w:rsidRPr="00D00D02">
        <w:t>.6.2.7</w:t>
      </w:r>
      <w:r w:rsidRPr="00D00D02">
        <w:tab/>
        <w:t>Type: FederationInfo</w:t>
      </w:r>
      <w:bookmarkEnd w:id="11244"/>
      <w:bookmarkEnd w:id="11245"/>
      <w:bookmarkEnd w:id="11246"/>
      <w:bookmarkEnd w:id="11247"/>
      <w:bookmarkEnd w:id="1124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1249" w:name="_Toc185516242"/>
      <w:bookmarkStart w:id="11250" w:name="_Toc192873550"/>
      <w:bookmarkStart w:id="11251" w:name="_Toc200971264"/>
      <w:bookmarkStart w:id="11252" w:name="_Toc207722596"/>
      <w:bookmarkStart w:id="11253" w:name="_Toc209521459"/>
      <w:r w:rsidRPr="00D00D02">
        <w:rPr>
          <w:noProof/>
          <w:lang w:eastAsia="zh-CN"/>
        </w:rPr>
        <w:t>9.4</w:t>
      </w:r>
      <w:r w:rsidRPr="00D00D02">
        <w:t>.6.2.</w:t>
      </w:r>
      <w:r>
        <w:t>8</w:t>
      </w:r>
      <w:r w:rsidRPr="00D00D02">
        <w:tab/>
        <w:t xml:space="preserve">Type: </w:t>
      </w:r>
      <w:r>
        <w:t>AppInfo</w:t>
      </w:r>
      <w:bookmarkEnd w:id="11249"/>
      <w:bookmarkEnd w:id="11250"/>
      <w:bookmarkEnd w:id="11251"/>
      <w:bookmarkEnd w:id="11252"/>
      <w:bookmarkEnd w:id="11253"/>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1254" w:name="_Toc185516243"/>
      <w:bookmarkStart w:id="11255" w:name="_Toc192873551"/>
      <w:bookmarkStart w:id="11256" w:name="_Toc200971265"/>
      <w:bookmarkStart w:id="11257" w:name="_Toc207722597"/>
      <w:bookmarkStart w:id="11258" w:name="_Toc209521460"/>
      <w:r w:rsidRPr="00D00D02">
        <w:rPr>
          <w:noProof/>
          <w:lang w:eastAsia="zh-CN"/>
        </w:rPr>
        <w:t>9.4</w:t>
      </w:r>
      <w:r w:rsidRPr="00D00D02">
        <w:t>.6.2.</w:t>
      </w:r>
      <w:r>
        <w:t>9</w:t>
      </w:r>
      <w:r w:rsidRPr="00D00D02">
        <w:tab/>
        <w:t xml:space="preserve">Type: </w:t>
      </w:r>
      <w:r>
        <w:t>AppGrpProfile</w:t>
      </w:r>
      <w:bookmarkEnd w:id="11254"/>
      <w:bookmarkEnd w:id="11255"/>
      <w:bookmarkEnd w:id="11256"/>
      <w:bookmarkEnd w:id="11257"/>
      <w:bookmarkEnd w:id="11258"/>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1259" w:name="_Toc185516244"/>
      <w:bookmarkStart w:id="11260" w:name="_Toc192873552"/>
      <w:bookmarkStart w:id="11261" w:name="_Toc200971266"/>
      <w:bookmarkStart w:id="11262" w:name="_Toc207722598"/>
      <w:bookmarkStart w:id="11263" w:name="_Toc209521461"/>
      <w:r w:rsidRPr="00D00D02">
        <w:rPr>
          <w:noProof/>
          <w:lang w:eastAsia="zh-CN"/>
        </w:rPr>
        <w:t>9.4</w:t>
      </w:r>
      <w:r w:rsidRPr="00D00D02">
        <w:rPr>
          <w:lang w:val="en-US"/>
        </w:rPr>
        <w:t>.6.3</w:t>
      </w:r>
      <w:r w:rsidRPr="00D00D02">
        <w:rPr>
          <w:lang w:val="en-US"/>
        </w:rPr>
        <w:tab/>
        <w:t>Simple data types and enumerations</w:t>
      </w:r>
      <w:bookmarkEnd w:id="11259"/>
      <w:bookmarkEnd w:id="11260"/>
      <w:bookmarkEnd w:id="11261"/>
      <w:bookmarkEnd w:id="11262"/>
      <w:bookmarkEnd w:id="11263"/>
    </w:p>
    <w:p w14:paraId="564F07F1" w14:textId="77777777" w:rsidR="00D00D02" w:rsidRPr="00D00D02" w:rsidRDefault="00D00D02" w:rsidP="00D00D02">
      <w:pPr>
        <w:pStyle w:val="Heading5"/>
      </w:pPr>
      <w:bookmarkStart w:id="11264" w:name="_Toc96843448"/>
      <w:bookmarkStart w:id="11265" w:name="_Toc96844423"/>
      <w:bookmarkStart w:id="11266" w:name="_Toc100739996"/>
      <w:bookmarkStart w:id="11267" w:name="_Toc129252569"/>
      <w:bookmarkStart w:id="11268" w:name="_Toc144024279"/>
      <w:bookmarkStart w:id="11269" w:name="_Toc144459711"/>
      <w:bookmarkStart w:id="11270" w:name="_Toc185516245"/>
      <w:bookmarkStart w:id="11271" w:name="_Toc192873553"/>
      <w:bookmarkStart w:id="11272" w:name="_Toc200971267"/>
      <w:bookmarkStart w:id="11273" w:name="_Toc207722599"/>
      <w:bookmarkStart w:id="11274" w:name="_Toc209521462"/>
      <w:r w:rsidRPr="00D00D02">
        <w:rPr>
          <w:noProof/>
          <w:lang w:eastAsia="zh-CN"/>
        </w:rPr>
        <w:t>9.4</w:t>
      </w:r>
      <w:r w:rsidRPr="00D00D02">
        <w:t>.6.3.1</w:t>
      </w:r>
      <w:r w:rsidRPr="00D00D02">
        <w:tab/>
        <w:t>Introduction</w:t>
      </w:r>
      <w:bookmarkEnd w:id="11264"/>
      <w:bookmarkEnd w:id="11265"/>
      <w:bookmarkEnd w:id="11266"/>
      <w:bookmarkEnd w:id="11267"/>
      <w:bookmarkEnd w:id="11268"/>
      <w:bookmarkEnd w:id="11269"/>
      <w:bookmarkEnd w:id="11270"/>
      <w:bookmarkEnd w:id="11271"/>
      <w:bookmarkEnd w:id="11272"/>
      <w:bookmarkEnd w:id="11273"/>
      <w:bookmarkEnd w:id="1127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1275" w:name="_Toc96843449"/>
      <w:bookmarkStart w:id="11276" w:name="_Toc96844424"/>
      <w:bookmarkStart w:id="11277" w:name="_Toc100739997"/>
      <w:bookmarkStart w:id="11278" w:name="_Toc129252570"/>
      <w:bookmarkStart w:id="11279" w:name="_Toc144024280"/>
      <w:bookmarkStart w:id="11280" w:name="_Toc144459712"/>
      <w:bookmarkStart w:id="11281" w:name="_Toc185516246"/>
      <w:bookmarkStart w:id="11282" w:name="_Toc192873554"/>
      <w:bookmarkStart w:id="11283" w:name="_Toc200971268"/>
      <w:bookmarkStart w:id="11284" w:name="_Toc207722600"/>
      <w:bookmarkStart w:id="11285" w:name="_Toc209521463"/>
      <w:r w:rsidRPr="00D00D02">
        <w:rPr>
          <w:noProof/>
          <w:lang w:eastAsia="zh-CN"/>
        </w:rPr>
        <w:t>9.4</w:t>
      </w:r>
      <w:r w:rsidRPr="00D00D02">
        <w:t>.6.3.2</w:t>
      </w:r>
      <w:r w:rsidRPr="00D00D02">
        <w:tab/>
        <w:t>Simple data types</w:t>
      </w:r>
      <w:bookmarkEnd w:id="11275"/>
      <w:bookmarkEnd w:id="11276"/>
      <w:bookmarkEnd w:id="11277"/>
      <w:bookmarkEnd w:id="11278"/>
      <w:bookmarkEnd w:id="11279"/>
      <w:bookmarkEnd w:id="11280"/>
      <w:bookmarkEnd w:id="11281"/>
      <w:bookmarkEnd w:id="11282"/>
      <w:bookmarkEnd w:id="11283"/>
      <w:bookmarkEnd w:id="11284"/>
      <w:bookmarkEnd w:id="112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1286" w:name="_Toc96843450"/>
      <w:bookmarkStart w:id="11287" w:name="_Toc96844425"/>
      <w:bookmarkStart w:id="11288" w:name="_Toc100739998"/>
      <w:bookmarkStart w:id="11289" w:name="_Toc129252571"/>
      <w:bookmarkStart w:id="11290" w:name="_Toc144024283"/>
      <w:bookmarkStart w:id="11291" w:name="_Toc144459715"/>
      <w:bookmarkStart w:id="11292" w:name="_Toc185516247"/>
      <w:bookmarkStart w:id="11293" w:name="_Toc192873555"/>
      <w:bookmarkStart w:id="11294" w:name="_Toc200971269"/>
      <w:bookmarkStart w:id="11295" w:name="_Toc207722601"/>
      <w:bookmarkStart w:id="11296" w:name="_Toc20952146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1286"/>
      <w:bookmarkEnd w:id="11287"/>
      <w:bookmarkEnd w:id="11288"/>
      <w:bookmarkEnd w:id="11289"/>
      <w:bookmarkEnd w:id="11290"/>
      <w:bookmarkEnd w:id="11291"/>
      <w:bookmarkEnd w:id="11292"/>
      <w:bookmarkEnd w:id="11293"/>
      <w:bookmarkEnd w:id="11294"/>
      <w:bookmarkEnd w:id="11295"/>
      <w:bookmarkEnd w:id="11296"/>
    </w:p>
    <w:p w14:paraId="5188F2C8" w14:textId="77777777" w:rsidR="00D00D02" w:rsidRPr="00D00D02" w:rsidRDefault="00D00D02" w:rsidP="00D00D02">
      <w:bookmarkStart w:id="11297" w:name="_Toc96843451"/>
      <w:bookmarkStart w:id="11298" w:name="_Toc96844426"/>
      <w:bookmarkStart w:id="11299" w:name="_Toc100739999"/>
      <w:bookmarkStart w:id="11300" w:name="_Toc129252572"/>
      <w:bookmarkStart w:id="11301" w:name="_Toc144024284"/>
      <w:bookmarkStart w:id="1130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1303" w:name="_Toc185516248"/>
      <w:bookmarkStart w:id="11304" w:name="_Toc192873556"/>
      <w:bookmarkStart w:id="11305" w:name="_Toc200971270"/>
      <w:bookmarkStart w:id="11306" w:name="_Toc207722602"/>
      <w:bookmarkStart w:id="11307" w:name="_Toc209521465"/>
      <w:r w:rsidRPr="00D00D02">
        <w:rPr>
          <w:noProof/>
          <w:lang w:eastAsia="zh-CN"/>
        </w:rPr>
        <w:t>9.4</w:t>
      </w:r>
      <w:r w:rsidRPr="00D00D02">
        <w:t>.6.5</w:t>
      </w:r>
      <w:r w:rsidRPr="00D00D02">
        <w:tab/>
        <w:t>Binary data</w:t>
      </w:r>
      <w:bookmarkEnd w:id="11297"/>
      <w:bookmarkEnd w:id="11298"/>
      <w:bookmarkEnd w:id="11299"/>
      <w:bookmarkEnd w:id="11300"/>
      <w:bookmarkEnd w:id="11301"/>
      <w:bookmarkEnd w:id="11302"/>
      <w:bookmarkEnd w:id="11303"/>
      <w:bookmarkEnd w:id="11304"/>
      <w:bookmarkEnd w:id="11305"/>
      <w:bookmarkEnd w:id="11306"/>
      <w:bookmarkEnd w:id="11307"/>
    </w:p>
    <w:p w14:paraId="034377B7" w14:textId="77777777" w:rsidR="00D00D02" w:rsidRPr="00D00D02" w:rsidRDefault="00D00D02" w:rsidP="00D00D02">
      <w:pPr>
        <w:pStyle w:val="Heading5"/>
      </w:pPr>
      <w:bookmarkStart w:id="11308" w:name="_Toc96843452"/>
      <w:bookmarkStart w:id="11309" w:name="_Toc96844427"/>
      <w:bookmarkStart w:id="11310" w:name="_Toc100740000"/>
      <w:bookmarkStart w:id="11311" w:name="_Toc129252573"/>
      <w:bookmarkStart w:id="11312" w:name="_Toc144024285"/>
      <w:bookmarkStart w:id="11313" w:name="_Toc144459717"/>
      <w:bookmarkStart w:id="11314" w:name="_Toc185516249"/>
      <w:bookmarkStart w:id="11315" w:name="_Toc192873557"/>
      <w:bookmarkStart w:id="11316" w:name="_Toc200971271"/>
      <w:bookmarkStart w:id="11317" w:name="_Toc207722603"/>
      <w:bookmarkStart w:id="11318" w:name="_Toc209521466"/>
      <w:r w:rsidRPr="00D00D02">
        <w:rPr>
          <w:noProof/>
          <w:lang w:eastAsia="zh-CN"/>
        </w:rPr>
        <w:t>9.4</w:t>
      </w:r>
      <w:r w:rsidRPr="00D00D02">
        <w:t>.6.5.1</w:t>
      </w:r>
      <w:r w:rsidRPr="00D00D02">
        <w:tab/>
        <w:t>Binary Data Types</w:t>
      </w:r>
      <w:bookmarkEnd w:id="11308"/>
      <w:bookmarkEnd w:id="11309"/>
      <w:bookmarkEnd w:id="11310"/>
      <w:bookmarkEnd w:id="11311"/>
      <w:bookmarkEnd w:id="11312"/>
      <w:bookmarkEnd w:id="11313"/>
      <w:bookmarkEnd w:id="11314"/>
      <w:bookmarkEnd w:id="11315"/>
      <w:bookmarkEnd w:id="11316"/>
      <w:bookmarkEnd w:id="11317"/>
      <w:bookmarkEnd w:id="1131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1319" w:name="_Toc144024286"/>
      <w:bookmarkStart w:id="11320" w:name="_Toc144459718"/>
      <w:bookmarkStart w:id="11321" w:name="_Toc185516250"/>
      <w:bookmarkStart w:id="11322" w:name="_Toc192873558"/>
      <w:bookmarkStart w:id="11323" w:name="_Toc200971272"/>
      <w:bookmarkStart w:id="11324" w:name="_Toc207722604"/>
      <w:bookmarkStart w:id="11325" w:name="_Toc209521467"/>
      <w:r w:rsidRPr="00D00D02">
        <w:rPr>
          <w:noProof/>
          <w:lang w:eastAsia="zh-CN"/>
        </w:rPr>
        <w:t>9.4</w:t>
      </w:r>
      <w:r w:rsidRPr="00D00D02">
        <w:t>.7</w:t>
      </w:r>
      <w:r w:rsidRPr="00D00D02">
        <w:tab/>
        <w:t>Error Handling</w:t>
      </w:r>
      <w:bookmarkEnd w:id="11319"/>
      <w:bookmarkEnd w:id="11320"/>
      <w:bookmarkEnd w:id="11321"/>
      <w:bookmarkEnd w:id="11322"/>
      <w:bookmarkEnd w:id="11323"/>
      <w:bookmarkEnd w:id="11324"/>
      <w:bookmarkEnd w:id="11325"/>
    </w:p>
    <w:p w14:paraId="0B713A16" w14:textId="77777777" w:rsidR="00D00D02" w:rsidRPr="00D00D02" w:rsidRDefault="00D00D02" w:rsidP="00D00D02">
      <w:pPr>
        <w:pStyle w:val="Heading4"/>
      </w:pPr>
      <w:bookmarkStart w:id="11326" w:name="_Toc100740002"/>
      <w:bookmarkStart w:id="11327" w:name="_Toc129252575"/>
      <w:bookmarkStart w:id="11328" w:name="_Toc144024287"/>
      <w:bookmarkStart w:id="11329" w:name="_Toc144459719"/>
      <w:bookmarkStart w:id="11330" w:name="_Toc185516251"/>
      <w:bookmarkStart w:id="11331" w:name="_Toc192873559"/>
      <w:bookmarkStart w:id="11332" w:name="_Toc200971273"/>
      <w:bookmarkStart w:id="11333" w:name="_Toc207722605"/>
      <w:bookmarkStart w:id="11334" w:name="_Toc209521468"/>
      <w:r w:rsidRPr="00D00D02">
        <w:rPr>
          <w:noProof/>
          <w:lang w:eastAsia="zh-CN"/>
        </w:rPr>
        <w:t>9.4</w:t>
      </w:r>
      <w:r w:rsidRPr="00D00D02">
        <w:t>.7.1</w:t>
      </w:r>
      <w:r w:rsidRPr="00D00D02">
        <w:tab/>
        <w:t>General</w:t>
      </w:r>
      <w:bookmarkEnd w:id="11326"/>
      <w:bookmarkEnd w:id="11327"/>
      <w:bookmarkEnd w:id="11328"/>
      <w:bookmarkEnd w:id="11329"/>
      <w:bookmarkEnd w:id="11330"/>
      <w:bookmarkEnd w:id="11331"/>
      <w:bookmarkEnd w:id="11332"/>
      <w:bookmarkEnd w:id="11333"/>
      <w:bookmarkEnd w:id="1133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1335" w:name="_Toc100740003"/>
      <w:bookmarkStart w:id="11336" w:name="_Toc129252576"/>
      <w:bookmarkStart w:id="11337" w:name="_Toc144024288"/>
      <w:bookmarkStart w:id="11338" w:name="_Toc144459720"/>
      <w:bookmarkStart w:id="11339" w:name="_Toc185516252"/>
      <w:bookmarkStart w:id="11340" w:name="_Toc192873560"/>
      <w:bookmarkStart w:id="11341" w:name="_Toc200971274"/>
      <w:bookmarkStart w:id="11342" w:name="_Toc207722606"/>
      <w:bookmarkStart w:id="11343" w:name="_Toc209521469"/>
      <w:r w:rsidRPr="00D00D02">
        <w:rPr>
          <w:noProof/>
          <w:lang w:eastAsia="zh-CN"/>
        </w:rPr>
        <w:t>9.4</w:t>
      </w:r>
      <w:r w:rsidRPr="00D00D02">
        <w:t>.7.2</w:t>
      </w:r>
      <w:r w:rsidRPr="00D00D02">
        <w:tab/>
        <w:t>Protocol Errors</w:t>
      </w:r>
      <w:bookmarkEnd w:id="11335"/>
      <w:bookmarkEnd w:id="11336"/>
      <w:bookmarkEnd w:id="11337"/>
      <w:bookmarkEnd w:id="11338"/>
      <w:bookmarkEnd w:id="11339"/>
      <w:bookmarkEnd w:id="11340"/>
      <w:bookmarkEnd w:id="11341"/>
      <w:bookmarkEnd w:id="11342"/>
      <w:bookmarkEnd w:id="1134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1344" w:name="_Toc100740004"/>
      <w:bookmarkStart w:id="11345" w:name="_Toc129252577"/>
      <w:bookmarkStart w:id="11346" w:name="_Toc144024289"/>
      <w:bookmarkStart w:id="11347" w:name="_Toc144459721"/>
      <w:bookmarkStart w:id="11348" w:name="_Toc185516253"/>
      <w:bookmarkStart w:id="11349" w:name="_Toc192873561"/>
      <w:bookmarkStart w:id="11350" w:name="_Toc200971275"/>
      <w:bookmarkStart w:id="11351" w:name="_Toc207722607"/>
      <w:bookmarkStart w:id="11352" w:name="_Toc209521470"/>
      <w:r w:rsidRPr="00D00D02">
        <w:rPr>
          <w:noProof/>
          <w:lang w:eastAsia="zh-CN"/>
        </w:rPr>
        <w:t>9.4</w:t>
      </w:r>
      <w:r w:rsidRPr="00D00D02">
        <w:t>.7.3</w:t>
      </w:r>
      <w:r w:rsidRPr="00D00D02">
        <w:tab/>
        <w:t>Application Errors</w:t>
      </w:r>
      <w:bookmarkEnd w:id="11344"/>
      <w:bookmarkEnd w:id="11345"/>
      <w:bookmarkEnd w:id="11346"/>
      <w:bookmarkEnd w:id="11347"/>
      <w:bookmarkEnd w:id="11348"/>
      <w:bookmarkEnd w:id="11349"/>
      <w:bookmarkEnd w:id="11350"/>
      <w:bookmarkEnd w:id="11351"/>
      <w:bookmarkEnd w:id="1135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1353" w:name="_Toc96843457"/>
            <w:bookmarkStart w:id="11354" w:name="_Toc96844432"/>
            <w:bookmarkStart w:id="11355" w:name="_Toc100740005"/>
            <w:bookmarkStart w:id="11356" w:name="_Toc129252578"/>
            <w:bookmarkStart w:id="11357" w:name="_Toc144024290"/>
            <w:bookmarkStart w:id="1135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1359" w:name="_Toc185516254"/>
      <w:bookmarkStart w:id="11360" w:name="_Toc192873562"/>
      <w:bookmarkStart w:id="11361" w:name="_Toc200971276"/>
      <w:bookmarkStart w:id="11362" w:name="_Toc207722608"/>
      <w:bookmarkStart w:id="11363" w:name="_Toc209521471"/>
      <w:r w:rsidRPr="00D00D02">
        <w:rPr>
          <w:noProof/>
          <w:lang w:eastAsia="zh-CN"/>
        </w:rPr>
        <w:t>9.4</w:t>
      </w:r>
      <w:r w:rsidRPr="00D00D02">
        <w:t>.8</w:t>
      </w:r>
      <w:r w:rsidRPr="00D00D02">
        <w:rPr>
          <w:lang w:eastAsia="zh-CN"/>
        </w:rPr>
        <w:tab/>
        <w:t>Feature negotiation</w:t>
      </w:r>
      <w:bookmarkEnd w:id="11353"/>
      <w:bookmarkEnd w:id="11354"/>
      <w:bookmarkEnd w:id="11355"/>
      <w:bookmarkEnd w:id="11356"/>
      <w:bookmarkEnd w:id="11357"/>
      <w:bookmarkEnd w:id="11358"/>
      <w:bookmarkEnd w:id="11359"/>
      <w:bookmarkEnd w:id="11360"/>
      <w:bookmarkEnd w:id="11361"/>
      <w:bookmarkEnd w:id="11362"/>
      <w:bookmarkEnd w:id="1136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1364" w:name="_Toc96843458"/>
      <w:bookmarkStart w:id="11365" w:name="_Toc96844433"/>
      <w:bookmarkStart w:id="11366" w:name="_Toc100740006"/>
      <w:bookmarkStart w:id="11367" w:name="_Toc129252579"/>
      <w:bookmarkStart w:id="11368" w:name="_Toc144024291"/>
      <w:bookmarkStart w:id="11369" w:name="_Toc144459723"/>
      <w:bookmarkStart w:id="11370" w:name="_Toc185516255"/>
      <w:bookmarkStart w:id="11371" w:name="_Toc192873563"/>
      <w:bookmarkStart w:id="11372" w:name="_Toc200971277"/>
      <w:bookmarkStart w:id="11373" w:name="_Toc207722609"/>
      <w:bookmarkStart w:id="11374" w:name="_Toc209521472"/>
      <w:r w:rsidRPr="00D00D02">
        <w:rPr>
          <w:noProof/>
          <w:lang w:eastAsia="zh-CN"/>
        </w:rPr>
        <w:t>9.4</w:t>
      </w:r>
      <w:r w:rsidRPr="00D00D02">
        <w:t>.9</w:t>
      </w:r>
      <w:r w:rsidRPr="00D00D02">
        <w:tab/>
        <w:t>Security</w:t>
      </w:r>
      <w:bookmarkEnd w:id="11364"/>
      <w:bookmarkEnd w:id="11365"/>
      <w:bookmarkEnd w:id="11366"/>
      <w:bookmarkEnd w:id="11367"/>
      <w:bookmarkEnd w:id="11368"/>
      <w:bookmarkEnd w:id="11369"/>
      <w:bookmarkEnd w:id="11370"/>
      <w:bookmarkEnd w:id="11371"/>
      <w:bookmarkEnd w:id="11372"/>
      <w:bookmarkEnd w:id="11373"/>
      <w:bookmarkEnd w:id="1137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1375" w:name="_Toc185516256"/>
      <w:bookmarkStart w:id="11376" w:name="_Toc192873564"/>
      <w:bookmarkStart w:id="11377" w:name="_Toc200971278"/>
      <w:bookmarkStart w:id="11378" w:name="_Toc207722610"/>
      <w:bookmarkStart w:id="11379" w:name="_Toc209521473"/>
      <w:r>
        <w:rPr>
          <w:noProof/>
          <w:lang w:eastAsia="zh-CN"/>
        </w:rPr>
        <w:t>9.5</w:t>
      </w:r>
      <w:r>
        <w:tab/>
        <w:t>Eecs_ECSDiscovery API</w:t>
      </w:r>
      <w:bookmarkEnd w:id="11375"/>
      <w:bookmarkEnd w:id="11376"/>
      <w:bookmarkEnd w:id="11377"/>
      <w:bookmarkEnd w:id="11378"/>
      <w:bookmarkEnd w:id="11379"/>
    </w:p>
    <w:p w14:paraId="50C4A593" w14:textId="77777777" w:rsidR="00506656" w:rsidRDefault="00506656" w:rsidP="00506656">
      <w:pPr>
        <w:pStyle w:val="Heading3"/>
      </w:pPr>
      <w:bookmarkStart w:id="11380" w:name="_Toc185516257"/>
      <w:bookmarkStart w:id="11381" w:name="_Toc192873565"/>
      <w:bookmarkStart w:id="11382" w:name="_Toc200971279"/>
      <w:bookmarkStart w:id="11383" w:name="_Toc207722611"/>
      <w:bookmarkStart w:id="11384" w:name="_Toc209521474"/>
      <w:r>
        <w:rPr>
          <w:noProof/>
          <w:lang w:eastAsia="zh-CN"/>
        </w:rPr>
        <w:t>9.5</w:t>
      </w:r>
      <w:r>
        <w:t>.1</w:t>
      </w:r>
      <w:r>
        <w:tab/>
        <w:t>Introduction</w:t>
      </w:r>
      <w:bookmarkEnd w:id="11380"/>
      <w:bookmarkEnd w:id="11381"/>
      <w:bookmarkEnd w:id="11382"/>
      <w:bookmarkEnd w:id="11383"/>
      <w:bookmarkEnd w:id="1138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1385" w:name="_Toc185516258"/>
      <w:bookmarkStart w:id="11386" w:name="_Toc192873566"/>
      <w:bookmarkStart w:id="11387" w:name="_Toc200971280"/>
      <w:bookmarkStart w:id="11388" w:name="_Toc207722612"/>
      <w:bookmarkStart w:id="11389" w:name="_Toc209521475"/>
      <w:r>
        <w:rPr>
          <w:noProof/>
          <w:lang w:eastAsia="zh-CN"/>
        </w:rPr>
        <w:t>9.5</w:t>
      </w:r>
      <w:r>
        <w:t>.2</w:t>
      </w:r>
      <w:r>
        <w:tab/>
        <w:t>Resources</w:t>
      </w:r>
      <w:bookmarkEnd w:id="11385"/>
      <w:bookmarkEnd w:id="11386"/>
      <w:bookmarkEnd w:id="11387"/>
      <w:bookmarkEnd w:id="11388"/>
      <w:bookmarkEnd w:id="11389"/>
    </w:p>
    <w:p w14:paraId="496F7944" w14:textId="77777777" w:rsidR="00506656" w:rsidRDefault="00506656" w:rsidP="00506656">
      <w:pPr>
        <w:pStyle w:val="Heading4"/>
      </w:pPr>
      <w:bookmarkStart w:id="11390" w:name="_Toc185516259"/>
      <w:bookmarkStart w:id="11391" w:name="_Toc192873567"/>
      <w:bookmarkStart w:id="11392" w:name="_Toc200971281"/>
      <w:bookmarkStart w:id="11393" w:name="_Toc207722613"/>
      <w:bookmarkStart w:id="11394" w:name="_Toc209521476"/>
      <w:r>
        <w:rPr>
          <w:noProof/>
          <w:lang w:eastAsia="zh-CN"/>
        </w:rPr>
        <w:t>9.5</w:t>
      </w:r>
      <w:r>
        <w:t>.2.1</w:t>
      </w:r>
      <w:r>
        <w:tab/>
        <w:t>Overview</w:t>
      </w:r>
      <w:bookmarkEnd w:id="11390"/>
      <w:bookmarkEnd w:id="11391"/>
      <w:bookmarkEnd w:id="11392"/>
      <w:bookmarkEnd w:id="11393"/>
      <w:bookmarkEnd w:id="1139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95pt" o:ole="">
            <v:imagedata r:id="rId53" o:title=""/>
          </v:shape>
          <o:OLEObject Type="Embed" ProgID="Visio.Drawing.15" ShapeID="_x0000_i1046" DrawAspect="Content" ObjectID="_182013274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1395" w:name="_Toc185516260"/>
      <w:bookmarkStart w:id="11396" w:name="_Toc192873568"/>
      <w:bookmarkStart w:id="11397" w:name="_Toc200971282"/>
      <w:bookmarkStart w:id="11398" w:name="_Toc207722614"/>
      <w:bookmarkStart w:id="11399" w:name="_Toc209521477"/>
      <w:r w:rsidRPr="00106DE1">
        <w:rPr>
          <w:noProof/>
          <w:lang w:eastAsia="zh-CN"/>
        </w:rPr>
        <w:t>9.5</w:t>
      </w:r>
      <w:r w:rsidRPr="00106DE1">
        <w:t>.2</w:t>
      </w:r>
      <w:r>
        <w:t>.2</w:t>
      </w:r>
      <w:r w:rsidRPr="00106DE1">
        <w:tab/>
        <w:t>Resource: ECS Information</w:t>
      </w:r>
      <w:bookmarkEnd w:id="11395"/>
      <w:bookmarkEnd w:id="11396"/>
      <w:bookmarkEnd w:id="11397"/>
      <w:bookmarkEnd w:id="11398"/>
      <w:bookmarkEnd w:id="11399"/>
    </w:p>
    <w:p w14:paraId="30F09848" w14:textId="77777777" w:rsidR="00506656" w:rsidRPr="00106DE1" w:rsidRDefault="00506656" w:rsidP="00506656">
      <w:pPr>
        <w:pStyle w:val="Heading5"/>
        <w:rPr>
          <w:lang w:eastAsia="zh-CN"/>
        </w:rPr>
      </w:pPr>
      <w:bookmarkStart w:id="11400" w:name="_Toc185516261"/>
      <w:bookmarkStart w:id="11401" w:name="_Toc192873569"/>
      <w:bookmarkStart w:id="11402" w:name="_Toc200971283"/>
      <w:bookmarkStart w:id="11403" w:name="_Toc207722615"/>
      <w:bookmarkStart w:id="11404" w:name="_Toc20952147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1400"/>
      <w:bookmarkEnd w:id="11401"/>
      <w:bookmarkEnd w:id="11402"/>
      <w:bookmarkEnd w:id="11403"/>
      <w:bookmarkEnd w:id="1140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1405" w:name="_Toc185516262"/>
      <w:bookmarkStart w:id="11406" w:name="_Toc192873570"/>
      <w:bookmarkStart w:id="11407" w:name="_Toc200971284"/>
      <w:bookmarkStart w:id="11408" w:name="_Toc207722616"/>
      <w:bookmarkStart w:id="11409" w:name="_Toc20952147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1405"/>
      <w:bookmarkEnd w:id="11406"/>
      <w:bookmarkEnd w:id="11407"/>
      <w:bookmarkEnd w:id="11408"/>
      <w:bookmarkEnd w:id="1140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1410" w:name="_Toc185516263"/>
      <w:bookmarkStart w:id="11411" w:name="_Toc192873571"/>
      <w:bookmarkStart w:id="11412" w:name="_Toc200971285"/>
      <w:bookmarkStart w:id="11413" w:name="_Toc207722617"/>
      <w:bookmarkStart w:id="11414" w:name="_Toc20952148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1410"/>
      <w:bookmarkEnd w:id="11411"/>
      <w:bookmarkEnd w:id="11412"/>
      <w:bookmarkEnd w:id="11413"/>
      <w:bookmarkEnd w:id="1141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1415" w:name="_Toc185516264"/>
      <w:bookmarkStart w:id="11416" w:name="_Toc192873572"/>
      <w:bookmarkStart w:id="11417" w:name="_Toc200971286"/>
      <w:bookmarkStart w:id="11418" w:name="_Toc207722618"/>
      <w:bookmarkStart w:id="11419" w:name="_Toc20952148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1415"/>
      <w:bookmarkEnd w:id="11416"/>
      <w:bookmarkEnd w:id="11417"/>
      <w:bookmarkEnd w:id="11418"/>
      <w:bookmarkEnd w:id="11419"/>
    </w:p>
    <w:p w14:paraId="235A3306" w14:textId="77777777" w:rsidR="00506656" w:rsidRPr="00106DE1" w:rsidRDefault="00506656" w:rsidP="00506656">
      <w:pPr>
        <w:pStyle w:val="Heading6"/>
      </w:pPr>
      <w:bookmarkStart w:id="11420" w:name="_Toc185516265"/>
      <w:bookmarkStart w:id="11421" w:name="_Toc192873573"/>
      <w:bookmarkStart w:id="11422" w:name="_Toc200971287"/>
      <w:bookmarkStart w:id="11423" w:name="_Toc207722619"/>
      <w:bookmarkStart w:id="11424"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1420"/>
      <w:bookmarkEnd w:id="11421"/>
      <w:bookmarkEnd w:id="11422"/>
      <w:bookmarkEnd w:id="11423"/>
      <w:bookmarkEnd w:id="1142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1425" w:name="_Toc185516266"/>
      <w:bookmarkStart w:id="11426" w:name="_Toc192873574"/>
      <w:bookmarkStart w:id="11427" w:name="_Toc200971288"/>
      <w:bookmarkStart w:id="11428" w:name="_Toc207722620"/>
      <w:bookmarkStart w:id="11429"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1425"/>
      <w:bookmarkEnd w:id="11426"/>
      <w:bookmarkEnd w:id="11427"/>
      <w:bookmarkEnd w:id="11428"/>
      <w:bookmarkEnd w:id="11429"/>
    </w:p>
    <w:p w14:paraId="086CBC57" w14:textId="77777777" w:rsidR="00506656" w:rsidRPr="00106DE1" w:rsidRDefault="00506656" w:rsidP="00506656">
      <w:pPr>
        <w:pStyle w:val="Heading7"/>
      </w:pPr>
      <w:bookmarkStart w:id="11430" w:name="_Toc185516267"/>
      <w:bookmarkStart w:id="11431" w:name="_Toc192873575"/>
      <w:bookmarkStart w:id="11432" w:name="_Toc200971289"/>
      <w:bookmarkStart w:id="11433" w:name="_Toc207722621"/>
      <w:bookmarkStart w:id="11434"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1430"/>
      <w:bookmarkEnd w:id="11431"/>
      <w:bookmarkEnd w:id="11432"/>
      <w:bookmarkEnd w:id="11433"/>
      <w:bookmarkEnd w:id="1143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1435" w:name="_Toc185516268"/>
      <w:bookmarkStart w:id="11436" w:name="_Toc192873576"/>
      <w:bookmarkStart w:id="11437" w:name="_Toc200971290"/>
      <w:bookmarkStart w:id="11438" w:name="_Toc207722622"/>
      <w:bookmarkStart w:id="11439"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1435"/>
      <w:bookmarkEnd w:id="11436"/>
      <w:bookmarkEnd w:id="11437"/>
      <w:bookmarkEnd w:id="11438"/>
      <w:bookmarkEnd w:id="1143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1440" w:name="_Toc185516269"/>
      <w:bookmarkStart w:id="11441" w:name="_Toc192873577"/>
      <w:bookmarkStart w:id="11442" w:name="_Toc200971291"/>
      <w:bookmarkStart w:id="11443" w:name="_Toc207722623"/>
      <w:bookmarkStart w:id="11444" w:name="_Toc209521486"/>
      <w:r w:rsidRPr="00106DE1">
        <w:rPr>
          <w:noProof/>
          <w:lang w:eastAsia="zh-CN"/>
        </w:rPr>
        <w:t>9.5</w:t>
      </w:r>
      <w:r w:rsidRPr="00106DE1">
        <w:t>.3</w:t>
      </w:r>
      <w:r w:rsidRPr="00106DE1">
        <w:tab/>
        <w:t>Custom Operations without associated resources</w:t>
      </w:r>
      <w:bookmarkEnd w:id="11440"/>
      <w:bookmarkEnd w:id="11441"/>
      <w:bookmarkEnd w:id="11442"/>
      <w:bookmarkEnd w:id="11443"/>
      <w:bookmarkEnd w:id="1144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1445" w:name="_Toc185516270"/>
      <w:bookmarkStart w:id="11446" w:name="_Toc192873578"/>
      <w:bookmarkStart w:id="11447" w:name="_Toc200971292"/>
      <w:bookmarkStart w:id="11448" w:name="_Toc207722624"/>
      <w:bookmarkStart w:id="11449" w:name="_Toc209521487"/>
      <w:r w:rsidRPr="00106DE1">
        <w:rPr>
          <w:noProof/>
          <w:lang w:eastAsia="zh-CN"/>
        </w:rPr>
        <w:t>9.5</w:t>
      </w:r>
      <w:r w:rsidRPr="00106DE1">
        <w:t>.4</w:t>
      </w:r>
      <w:r w:rsidRPr="00106DE1">
        <w:tab/>
        <w:t>Notifications</w:t>
      </w:r>
      <w:bookmarkEnd w:id="11445"/>
      <w:bookmarkEnd w:id="11446"/>
      <w:bookmarkEnd w:id="11447"/>
      <w:bookmarkEnd w:id="11448"/>
      <w:bookmarkEnd w:id="11449"/>
    </w:p>
    <w:p w14:paraId="4F39910A" w14:textId="77777777" w:rsidR="00506656" w:rsidRPr="00AF7276" w:rsidRDefault="00506656" w:rsidP="00506656">
      <w:pPr>
        <w:pStyle w:val="Heading4"/>
      </w:pPr>
      <w:bookmarkStart w:id="11450" w:name="_Toc70160827"/>
      <w:bookmarkStart w:id="11451" w:name="_Toc101529341"/>
      <w:bookmarkStart w:id="11452" w:name="_Toc114864171"/>
      <w:bookmarkStart w:id="11453" w:name="_Toc136427616"/>
      <w:bookmarkStart w:id="11454" w:name="_Toc185516271"/>
      <w:bookmarkStart w:id="11455" w:name="_Toc192873579"/>
      <w:bookmarkStart w:id="11456" w:name="_Toc200971293"/>
      <w:bookmarkStart w:id="11457" w:name="_Toc207722625"/>
      <w:bookmarkStart w:id="11458" w:name="_Toc209521488"/>
      <w:r>
        <w:rPr>
          <w:noProof/>
          <w:lang w:eastAsia="zh-CN"/>
        </w:rPr>
        <w:t>9.5</w:t>
      </w:r>
      <w:r w:rsidRPr="00AF7276">
        <w:t>.</w:t>
      </w:r>
      <w:r>
        <w:t>4.</w:t>
      </w:r>
      <w:r w:rsidRPr="00AF7276">
        <w:t>1</w:t>
      </w:r>
      <w:r w:rsidRPr="00AF7276">
        <w:tab/>
        <w:t>General</w:t>
      </w:r>
      <w:bookmarkEnd w:id="11450"/>
      <w:bookmarkEnd w:id="11451"/>
      <w:bookmarkEnd w:id="11452"/>
      <w:bookmarkEnd w:id="11453"/>
      <w:bookmarkEnd w:id="11454"/>
      <w:bookmarkEnd w:id="11455"/>
      <w:bookmarkEnd w:id="11456"/>
      <w:bookmarkEnd w:id="11457"/>
      <w:bookmarkEnd w:id="11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1459" w:name="_Toc28009911"/>
      <w:bookmarkStart w:id="11460" w:name="_Toc34062031"/>
      <w:bookmarkStart w:id="11461" w:name="_Toc36036787"/>
      <w:bookmarkStart w:id="11462" w:name="_Toc43285035"/>
      <w:bookmarkStart w:id="11463" w:name="_Toc45132814"/>
      <w:bookmarkStart w:id="11464" w:name="_Toc51193508"/>
      <w:bookmarkStart w:id="11465" w:name="_Toc51760707"/>
      <w:bookmarkStart w:id="11466" w:name="_Toc59015157"/>
      <w:bookmarkStart w:id="11467" w:name="_Toc59015673"/>
      <w:bookmarkStart w:id="11468" w:name="_Toc68165715"/>
      <w:bookmarkStart w:id="11469" w:name="_Toc83229811"/>
      <w:bookmarkStart w:id="11470" w:name="_Toc90649011"/>
      <w:bookmarkStart w:id="11471" w:name="_Toc105593906"/>
      <w:bookmarkStart w:id="11472" w:name="_Toc114209620"/>
      <w:bookmarkStart w:id="11473" w:name="_Toc138681490"/>
      <w:bookmarkStart w:id="11474" w:name="_Toc151977918"/>
      <w:bookmarkStart w:id="11475" w:name="_Toc152148601"/>
      <w:bookmarkStart w:id="11476" w:name="_Toc161988387"/>
      <w:bookmarkStart w:id="11477" w:name="_Toc185516272"/>
      <w:bookmarkStart w:id="11478" w:name="_Toc192873580"/>
      <w:bookmarkStart w:id="11479" w:name="_Toc200971294"/>
      <w:bookmarkStart w:id="11480" w:name="_Toc207722626"/>
      <w:bookmarkStart w:id="11481" w:name="_Toc209521489"/>
      <w:r>
        <w:rPr>
          <w:noProof/>
          <w:lang w:eastAsia="zh-CN"/>
        </w:rPr>
        <w:t>9.5</w:t>
      </w:r>
      <w:r w:rsidRPr="00AF7276">
        <w:t>.</w:t>
      </w:r>
      <w:r>
        <w:t>4.2</w:t>
      </w:r>
      <w:r>
        <w:tab/>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t>ECS Discovery Notification</w:t>
      </w:r>
      <w:bookmarkEnd w:id="11477"/>
      <w:bookmarkEnd w:id="11478"/>
      <w:bookmarkEnd w:id="11479"/>
      <w:bookmarkEnd w:id="11480"/>
      <w:bookmarkEnd w:id="11481"/>
    </w:p>
    <w:p w14:paraId="7A705C61" w14:textId="77777777" w:rsidR="00506656" w:rsidRDefault="00506656" w:rsidP="00506656">
      <w:pPr>
        <w:pStyle w:val="Heading5"/>
        <w:rPr>
          <w:lang w:val="en-IN"/>
        </w:rPr>
      </w:pPr>
      <w:bookmarkStart w:id="11482" w:name="_Toc28009912"/>
      <w:bookmarkStart w:id="11483" w:name="_Toc34062032"/>
      <w:bookmarkStart w:id="11484" w:name="_Toc36036788"/>
      <w:bookmarkStart w:id="11485" w:name="_Toc43285036"/>
      <w:bookmarkStart w:id="11486" w:name="_Toc45132815"/>
      <w:bookmarkStart w:id="11487" w:name="_Toc51193509"/>
      <w:bookmarkStart w:id="11488" w:name="_Toc51760708"/>
      <w:bookmarkStart w:id="11489" w:name="_Toc59015158"/>
      <w:bookmarkStart w:id="11490" w:name="_Toc59015674"/>
      <w:bookmarkStart w:id="11491" w:name="_Toc68165716"/>
      <w:bookmarkStart w:id="11492" w:name="_Toc83229812"/>
      <w:bookmarkStart w:id="11493" w:name="_Toc90649012"/>
      <w:bookmarkStart w:id="11494" w:name="_Toc105593907"/>
      <w:bookmarkStart w:id="11495" w:name="_Toc114209621"/>
      <w:bookmarkStart w:id="11496" w:name="_Toc138681491"/>
      <w:bookmarkStart w:id="11497" w:name="_Toc151977919"/>
      <w:bookmarkStart w:id="11498" w:name="_Toc152148602"/>
      <w:bookmarkStart w:id="11499" w:name="_Toc161988388"/>
      <w:bookmarkStart w:id="11500" w:name="_Toc185516273"/>
      <w:bookmarkStart w:id="11501" w:name="_Toc192873581"/>
      <w:bookmarkStart w:id="11502" w:name="_Toc200971295"/>
      <w:bookmarkStart w:id="11503" w:name="_Toc207722627"/>
      <w:bookmarkStart w:id="11504" w:name="_Toc209521490"/>
      <w:r>
        <w:rPr>
          <w:noProof/>
          <w:lang w:eastAsia="zh-CN"/>
        </w:rPr>
        <w:t>9.5</w:t>
      </w:r>
      <w:r w:rsidRPr="00AF7276">
        <w:t>.</w:t>
      </w:r>
      <w:r>
        <w:t>4.2</w:t>
      </w:r>
      <w:r>
        <w:rPr>
          <w:lang w:val="en-IN"/>
        </w:rPr>
        <w:t>.1</w:t>
      </w:r>
      <w:r>
        <w:rPr>
          <w:lang w:val="en-IN"/>
        </w:rPr>
        <w:tab/>
        <w:t>Description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1505" w:name="_Toc185516274"/>
      <w:bookmarkStart w:id="11506" w:name="_Toc192873582"/>
      <w:bookmarkStart w:id="11507" w:name="_Toc200971296"/>
      <w:bookmarkStart w:id="11508" w:name="_Toc207722628"/>
      <w:bookmarkStart w:id="11509" w:name="_Toc28009913"/>
      <w:bookmarkStart w:id="11510" w:name="_Toc34062033"/>
      <w:bookmarkStart w:id="11511" w:name="_Toc36036789"/>
      <w:bookmarkStart w:id="11512" w:name="_Toc43285037"/>
      <w:bookmarkStart w:id="11513" w:name="_Toc45132816"/>
      <w:bookmarkStart w:id="11514" w:name="_Toc51193510"/>
      <w:bookmarkStart w:id="11515" w:name="_Toc51760709"/>
      <w:bookmarkStart w:id="11516" w:name="_Toc59015159"/>
      <w:bookmarkStart w:id="11517" w:name="_Toc59015675"/>
      <w:bookmarkStart w:id="11518" w:name="_Toc68165717"/>
      <w:bookmarkStart w:id="11519" w:name="_Toc83229813"/>
      <w:bookmarkStart w:id="11520" w:name="_Toc90649013"/>
      <w:bookmarkStart w:id="11521" w:name="_Toc105593908"/>
      <w:bookmarkStart w:id="11522" w:name="_Toc114209622"/>
      <w:bookmarkStart w:id="11523" w:name="_Toc138681492"/>
      <w:bookmarkStart w:id="11524" w:name="_Toc151977920"/>
      <w:bookmarkStart w:id="11525" w:name="_Toc152148603"/>
      <w:bookmarkStart w:id="11526" w:name="_Toc161988389"/>
      <w:bookmarkStart w:id="11527" w:name="_Toc209521491"/>
      <w:r>
        <w:rPr>
          <w:lang w:eastAsia="zh-CN"/>
        </w:rPr>
        <w:t>9.5.4.2.2</w:t>
      </w:r>
      <w:r>
        <w:rPr>
          <w:lang w:eastAsia="zh-CN"/>
        </w:rPr>
        <w:tab/>
        <w:t>Target URI</w:t>
      </w:r>
      <w:bookmarkEnd w:id="11505"/>
      <w:bookmarkEnd w:id="11506"/>
      <w:bookmarkEnd w:id="11507"/>
      <w:bookmarkEnd w:id="11508"/>
      <w:bookmarkEnd w:id="1152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1528" w:name="_Toc185516275"/>
      <w:bookmarkStart w:id="11529" w:name="_Toc192873583"/>
      <w:bookmarkStart w:id="11530" w:name="_Toc200971297"/>
      <w:bookmarkStart w:id="11531" w:name="_Toc207722629"/>
      <w:bookmarkStart w:id="11532" w:name="_Toc209521492"/>
      <w:r>
        <w:rPr>
          <w:lang w:eastAsia="zh-CN"/>
        </w:rPr>
        <w:t>9.5.4.2</w:t>
      </w:r>
      <w:r w:rsidRPr="00986E88">
        <w:rPr>
          <w:noProof/>
        </w:rPr>
        <w:t>.3</w:t>
      </w:r>
      <w:r w:rsidRPr="00986E88">
        <w:rPr>
          <w:noProof/>
        </w:rPr>
        <w:tab/>
        <w:t>Standard Methods</w:t>
      </w:r>
      <w:bookmarkEnd w:id="11528"/>
      <w:bookmarkEnd w:id="11529"/>
      <w:bookmarkEnd w:id="11530"/>
      <w:bookmarkEnd w:id="11531"/>
      <w:bookmarkEnd w:id="11532"/>
    </w:p>
    <w:p w14:paraId="649A9B77" w14:textId="77777777" w:rsidR="00506656" w:rsidRPr="00986E88" w:rsidRDefault="00506656" w:rsidP="00506656">
      <w:pPr>
        <w:pStyle w:val="Heading6"/>
        <w:rPr>
          <w:noProof/>
        </w:rPr>
      </w:pPr>
      <w:bookmarkStart w:id="11533" w:name="_Toc185516276"/>
      <w:bookmarkStart w:id="11534" w:name="_Toc192873584"/>
      <w:bookmarkStart w:id="11535" w:name="_Toc200971298"/>
      <w:bookmarkStart w:id="11536" w:name="_Toc207722630"/>
      <w:bookmarkStart w:id="11537" w:name="_Toc209521493"/>
      <w:r>
        <w:rPr>
          <w:lang w:eastAsia="zh-CN"/>
        </w:rPr>
        <w:t>9.5.4.2</w:t>
      </w:r>
      <w:r>
        <w:t>.3</w:t>
      </w:r>
      <w:r w:rsidRPr="00986E88">
        <w:rPr>
          <w:noProof/>
        </w:rPr>
        <w:t>.1</w:t>
      </w:r>
      <w:r w:rsidRPr="00986E88">
        <w:rPr>
          <w:noProof/>
        </w:rPr>
        <w:tab/>
        <w:t>POST</w:t>
      </w:r>
      <w:bookmarkEnd w:id="11533"/>
      <w:bookmarkEnd w:id="11534"/>
      <w:bookmarkEnd w:id="11535"/>
      <w:bookmarkEnd w:id="11536"/>
      <w:bookmarkEnd w:id="1153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1538" w:name="_Toc185516277"/>
      <w:bookmarkStart w:id="11539" w:name="_Toc192873585"/>
      <w:bookmarkStart w:id="11540" w:name="_Toc200971299"/>
      <w:bookmarkStart w:id="11541" w:name="_Toc207722631"/>
      <w:bookmarkStart w:id="11542" w:name="_Toc209521494"/>
      <w:r>
        <w:rPr>
          <w:noProof/>
          <w:lang w:eastAsia="zh-CN"/>
        </w:rPr>
        <w:t>9.5</w:t>
      </w:r>
      <w:r>
        <w:t>.5</w:t>
      </w:r>
      <w:r>
        <w:tab/>
        <w:t>Data Model</w:t>
      </w:r>
      <w:bookmarkEnd w:id="11538"/>
      <w:bookmarkEnd w:id="11539"/>
      <w:bookmarkEnd w:id="11540"/>
      <w:bookmarkEnd w:id="11541"/>
      <w:bookmarkEnd w:id="11542"/>
    </w:p>
    <w:p w14:paraId="600EEF45" w14:textId="77777777" w:rsidR="00506656" w:rsidRDefault="00506656" w:rsidP="00506656">
      <w:pPr>
        <w:pStyle w:val="Heading4"/>
        <w:rPr>
          <w:lang w:eastAsia="zh-CN"/>
        </w:rPr>
      </w:pPr>
      <w:bookmarkStart w:id="11543" w:name="_Toc185516278"/>
      <w:bookmarkStart w:id="11544" w:name="_Toc192873586"/>
      <w:bookmarkStart w:id="11545" w:name="_Toc200971300"/>
      <w:bookmarkStart w:id="11546" w:name="_Toc207722632"/>
      <w:bookmarkStart w:id="11547" w:name="_Toc209521495"/>
      <w:r>
        <w:rPr>
          <w:noProof/>
          <w:lang w:eastAsia="zh-CN"/>
        </w:rPr>
        <w:t>9.5</w:t>
      </w:r>
      <w:r>
        <w:rPr>
          <w:lang w:eastAsia="zh-CN"/>
        </w:rPr>
        <w:t>.5.1</w:t>
      </w:r>
      <w:r>
        <w:rPr>
          <w:lang w:eastAsia="zh-CN"/>
        </w:rPr>
        <w:tab/>
        <w:t>General</w:t>
      </w:r>
      <w:bookmarkEnd w:id="11543"/>
      <w:bookmarkEnd w:id="11544"/>
      <w:bookmarkEnd w:id="11545"/>
      <w:bookmarkEnd w:id="11546"/>
      <w:bookmarkEnd w:id="1154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1548" w:name="_Toc185516279"/>
      <w:bookmarkStart w:id="11549" w:name="_Toc192873587"/>
      <w:bookmarkStart w:id="11550" w:name="_Toc200971301"/>
      <w:bookmarkStart w:id="11551" w:name="_Toc207722633"/>
      <w:bookmarkStart w:id="11552" w:name="_Toc209521496"/>
      <w:r>
        <w:rPr>
          <w:noProof/>
          <w:lang w:eastAsia="zh-CN"/>
        </w:rPr>
        <w:t>9.5</w:t>
      </w:r>
      <w:r>
        <w:rPr>
          <w:lang w:eastAsia="zh-CN"/>
        </w:rPr>
        <w:t>.5.2</w:t>
      </w:r>
      <w:r>
        <w:rPr>
          <w:lang w:eastAsia="zh-CN"/>
        </w:rPr>
        <w:tab/>
        <w:t>Structured data types</w:t>
      </w:r>
      <w:bookmarkEnd w:id="11548"/>
      <w:bookmarkEnd w:id="11549"/>
      <w:bookmarkEnd w:id="11550"/>
      <w:bookmarkEnd w:id="11551"/>
      <w:bookmarkEnd w:id="11552"/>
    </w:p>
    <w:p w14:paraId="36E06B20" w14:textId="77777777" w:rsidR="00506656" w:rsidRDefault="00506656" w:rsidP="00506656">
      <w:pPr>
        <w:pStyle w:val="Heading5"/>
        <w:rPr>
          <w:lang w:eastAsia="zh-CN"/>
        </w:rPr>
      </w:pPr>
      <w:bookmarkStart w:id="11553" w:name="_Toc101529348"/>
      <w:bookmarkStart w:id="11554" w:name="_Toc114864179"/>
      <w:bookmarkStart w:id="11555" w:name="_Toc136427624"/>
      <w:bookmarkStart w:id="11556" w:name="_Toc185516280"/>
      <w:bookmarkStart w:id="11557" w:name="_Toc192873588"/>
      <w:bookmarkStart w:id="11558" w:name="_Toc200971302"/>
      <w:bookmarkStart w:id="11559" w:name="_Toc207722634"/>
      <w:bookmarkStart w:id="11560" w:name="_Toc209521497"/>
      <w:r>
        <w:rPr>
          <w:noProof/>
          <w:lang w:eastAsia="zh-CN"/>
        </w:rPr>
        <w:t>9.5</w:t>
      </w:r>
      <w:r w:rsidRPr="00F35F4A">
        <w:rPr>
          <w:lang w:eastAsia="zh-CN"/>
        </w:rPr>
        <w:t>.5.2.1</w:t>
      </w:r>
      <w:r w:rsidRPr="00F35F4A">
        <w:rPr>
          <w:lang w:eastAsia="zh-CN"/>
        </w:rPr>
        <w:tab/>
        <w:t>Introduction</w:t>
      </w:r>
      <w:bookmarkEnd w:id="11553"/>
      <w:bookmarkEnd w:id="11554"/>
      <w:bookmarkEnd w:id="11555"/>
      <w:bookmarkEnd w:id="11556"/>
      <w:bookmarkEnd w:id="11557"/>
      <w:bookmarkEnd w:id="11558"/>
      <w:bookmarkEnd w:id="11559"/>
      <w:bookmarkEnd w:id="11560"/>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1561" w:name="_Toc101529349"/>
      <w:bookmarkStart w:id="11562" w:name="_Toc114864180"/>
      <w:bookmarkStart w:id="11563" w:name="_Toc136427625"/>
      <w:bookmarkStart w:id="11564" w:name="_Toc185516281"/>
      <w:bookmarkStart w:id="11565" w:name="_Toc192873589"/>
      <w:bookmarkStart w:id="11566" w:name="_Toc200971303"/>
      <w:bookmarkStart w:id="11567" w:name="_Toc207722635"/>
      <w:bookmarkStart w:id="11568" w:name="_Toc20952149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1561"/>
      <w:bookmarkEnd w:id="11562"/>
      <w:bookmarkEnd w:id="11563"/>
      <w:bookmarkEnd w:id="11564"/>
      <w:bookmarkEnd w:id="11565"/>
      <w:bookmarkEnd w:id="11566"/>
      <w:bookmarkEnd w:id="11567"/>
      <w:bookmarkEnd w:id="11568"/>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1569" w:name="_Toc101529350"/>
      <w:bookmarkStart w:id="11570" w:name="_Toc114864181"/>
      <w:bookmarkStart w:id="11571" w:name="_Toc136427626"/>
      <w:bookmarkStart w:id="11572" w:name="_Toc185516282"/>
      <w:bookmarkStart w:id="11573" w:name="_Toc192873590"/>
      <w:bookmarkStart w:id="11574" w:name="_Toc200971304"/>
      <w:bookmarkStart w:id="11575" w:name="_Toc207722636"/>
      <w:bookmarkStart w:id="11576" w:name="_Toc209521499"/>
      <w:r>
        <w:rPr>
          <w:noProof/>
          <w:lang w:eastAsia="zh-CN"/>
        </w:rPr>
        <w:t>9.5</w:t>
      </w:r>
      <w:r w:rsidRPr="00F35F4A">
        <w:rPr>
          <w:lang w:eastAsia="zh-CN"/>
        </w:rPr>
        <w:t>.5.2.</w:t>
      </w:r>
      <w:r>
        <w:rPr>
          <w:lang w:eastAsia="zh-CN"/>
        </w:rPr>
        <w:t>3</w:t>
      </w:r>
      <w:r w:rsidRPr="00F35F4A">
        <w:rPr>
          <w:lang w:eastAsia="zh-CN"/>
        </w:rPr>
        <w:tab/>
        <w:t xml:space="preserve">Type: </w:t>
      </w:r>
      <w:bookmarkStart w:id="11577" w:name="_Hlk164319643"/>
      <w:r w:rsidRPr="00646838">
        <w:t>E</w:t>
      </w:r>
      <w:r>
        <w:t>csInfoDiscoveryResp</w:t>
      </w:r>
      <w:bookmarkEnd w:id="11569"/>
      <w:bookmarkEnd w:id="11570"/>
      <w:bookmarkEnd w:id="11571"/>
      <w:bookmarkEnd w:id="11572"/>
      <w:bookmarkEnd w:id="11573"/>
      <w:bookmarkEnd w:id="11574"/>
      <w:bookmarkEnd w:id="11575"/>
      <w:bookmarkEnd w:id="11576"/>
      <w:bookmarkEnd w:id="1157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1578" w:name="_Toc70160838"/>
      <w:bookmarkStart w:id="11579" w:name="_Toc101529355"/>
      <w:bookmarkStart w:id="11580" w:name="_Toc114864186"/>
      <w:bookmarkStart w:id="11581" w:name="_Toc136427631"/>
      <w:bookmarkStart w:id="11582" w:name="_Toc185516283"/>
      <w:bookmarkStart w:id="11583" w:name="_Toc192873591"/>
      <w:bookmarkStart w:id="11584" w:name="_Toc200971305"/>
      <w:bookmarkStart w:id="11585" w:name="_Toc207722637"/>
      <w:bookmarkStart w:id="11586" w:name="_Toc209521500"/>
      <w:r>
        <w:rPr>
          <w:noProof/>
          <w:lang w:eastAsia="zh-CN"/>
        </w:rPr>
        <w:t>9.5</w:t>
      </w:r>
      <w:r>
        <w:rPr>
          <w:lang w:eastAsia="zh-CN"/>
        </w:rPr>
        <w:t>.5.2.4</w:t>
      </w:r>
      <w:r>
        <w:rPr>
          <w:lang w:eastAsia="zh-CN"/>
        </w:rPr>
        <w:tab/>
        <w:t xml:space="preserve">Type: </w:t>
      </w:r>
      <w:bookmarkEnd w:id="11578"/>
      <w:r>
        <w:rPr>
          <w:lang w:eastAsia="ko-KR"/>
        </w:rPr>
        <w:t>Ec</w:t>
      </w:r>
      <w:r w:rsidRPr="00E844C8">
        <w:rPr>
          <w:lang w:eastAsia="ko-KR"/>
        </w:rPr>
        <w:t>s</w:t>
      </w:r>
      <w:bookmarkEnd w:id="11579"/>
      <w:bookmarkEnd w:id="11580"/>
      <w:bookmarkEnd w:id="11581"/>
      <w:r>
        <w:rPr>
          <w:lang w:eastAsia="ko-KR"/>
        </w:rPr>
        <w:t>Info</w:t>
      </w:r>
      <w:bookmarkEnd w:id="11582"/>
      <w:bookmarkEnd w:id="11583"/>
      <w:bookmarkEnd w:id="11584"/>
      <w:bookmarkEnd w:id="11585"/>
      <w:bookmarkEnd w:id="1158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1587" w:name="_Toc185516284"/>
      <w:bookmarkStart w:id="11588" w:name="_Toc192873592"/>
      <w:bookmarkStart w:id="11589" w:name="_Toc200971306"/>
      <w:bookmarkStart w:id="11590" w:name="_Toc207722638"/>
      <w:bookmarkStart w:id="11591" w:name="_Toc209521501"/>
      <w:r>
        <w:lastRenderedPageBreak/>
        <w:t>9.</w:t>
      </w:r>
      <w:r w:rsidR="00CE0D5B">
        <w:t>5</w:t>
      </w:r>
      <w:r>
        <w:rPr>
          <w:lang w:eastAsia="zh-CN"/>
        </w:rPr>
        <w:t>.5.2.5</w:t>
      </w:r>
      <w:r>
        <w:rPr>
          <w:lang w:eastAsia="zh-CN"/>
        </w:rPr>
        <w:tab/>
        <w:t>Type: ECSProfile</w:t>
      </w:r>
      <w:bookmarkEnd w:id="11587"/>
      <w:bookmarkEnd w:id="11588"/>
      <w:bookmarkEnd w:id="11589"/>
      <w:bookmarkEnd w:id="11590"/>
      <w:bookmarkEnd w:id="11591"/>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1592" w:name="_Toc185516285"/>
      <w:bookmarkStart w:id="11593" w:name="_Toc192873593"/>
      <w:bookmarkStart w:id="11594" w:name="_Toc200971307"/>
      <w:bookmarkStart w:id="11595" w:name="_Toc207722639"/>
      <w:bookmarkStart w:id="11596" w:name="_Toc209521502"/>
      <w:r>
        <w:t>9.</w:t>
      </w:r>
      <w:r w:rsidR="00CE0D5B">
        <w:t>5</w:t>
      </w:r>
      <w:r>
        <w:rPr>
          <w:lang w:eastAsia="zh-CN"/>
        </w:rPr>
        <w:t>.5.2.6</w:t>
      </w:r>
      <w:r>
        <w:rPr>
          <w:lang w:eastAsia="zh-CN"/>
        </w:rPr>
        <w:tab/>
        <w:t>Type: SupportedPlmn</w:t>
      </w:r>
      <w:bookmarkEnd w:id="11592"/>
      <w:bookmarkEnd w:id="11593"/>
      <w:bookmarkEnd w:id="11594"/>
      <w:bookmarkEnd w:id="11595"/>
      <w:bookmarkEnd w:id="1159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1597" w:name="_Toc185516286"/>
      <w:bookmarkStart w:id="11598" w:name="_Toc192873594"/>
      <w:bookmarkStart w:id="11599" w:name="_Toc200971308"/>
      <w:bookmarkStart w:id="11600" w:name="_Toc207722640"/>
      <w:bookmarkStart w:id="11601" w:name="_Toc209521503"/>
      <w:r>
        <w:t>9.</w:t>
      </w:r>
      <w:r w:rsidR="00CE0D5B">
        <w:t>5</w:t>
      </w:r>
      <w:r>
        <w:rPr>
          <w:lang w:eastAsia="zh-CN"/>
        </w:rPr>
        <w:t>.5.2.7</w:t>
      </w:r>
      <w:r>
        <w:rPr>
          <w:lang w:eastAsia="zh-CN"/>
        </w:rPr>
        <w:tab/>
        <w:t>Type: SupportedEcsp</w:t>
      </w:r>
      <w:bookmarkEnd w:id="11597"/>
      <w:bookmarkEnd w:id="11598"/>
      <w:bookmarkEnd w:id="11599"/>
      <w:bookmarkEnd w:id="11600"/>
      <w:bookmarkEnd w:id="11601"/>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1602" w:name="_Toc185516287"/>
      <w:bookmarkStart w:id="11603" w:name="_Toc192873595"/>
      <w:bookmarkStart w:id="11604" w:name="_Toc200971309"/>
      <w:bookmarkStart w:id="11605" w:name="_Toc207722641"/>
      <w:bookmarkStart w:id="11606" w:name="_Toc209521504"/>
      <w:r>
        <w:t>9.</w:t>
      </w:r>
      <w:r w:rsidR="00CE0D5B">
        <w:t>5</w:t>
      </w:r>
      <w:r>
        <w:rPr>
          <w:lang w:eastAsia="zh-CN"/>
        </w:rPr>
        <w:t>.5.2.8</w:t>
      </w:r>
      <w:r>
        <w:rPr>
          <w:lang w:eastAsia="zh-CN"/>
        </w:rPr>
        <w:tab/>
        <w:t>Type: PduConfiguration</w:t>
      </w:r>
      <w:bookmarkEnd w:id="11602"/>
      <w:bookmarkEnd w:id="11603"/>
      <w:bookmarkEnd w:id="11604"/>
      <w:bookmarkEnd w:id="11605"/>
      <w:bookmarkEnd w:id="1160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1607" w:name="_Toc185516288"/>
      <w:bookmarkStart w:id="11608" w:name="_Toc192873596"/>
      <w:bookmarkStart w:id="11609" w:name="_Toc200971310"/>
      <w:bookmarkStart w:id="11610" w:name="_Toc207722642"/>
      <w:bookmarkStart w:id="11611" w:name="_Toc20952150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1607"/>
      <w:bookmarkEnd w:id="11608"/>
      <w:bookmarkEnd w:id="11609"/>
      <w:bookmarkEnd w:id="11610"/>
      <w:bookmarkEnd w:id="11611"/>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1612" w:name="_Hlk166528169"/>
      <w:r w:rsidR="00CE0D5B" w:rsidRPr="007952E4">
        <w:t>EcsInfoDiscNotif</w:t>
      </w:r>
      <w:bookmarkEnd w:id="1161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1613" w:name="_Toc185516289"/>
      <w:bookmarkStart w:id="11614" w:name="_Toc192873597"/>
      <w:bookmarkStart w:id="11615" w:name="_Toc200971311"/>
      <w:bookmarkStart w:id="11616" w:name="_Toc207722643"/>
      <w:bookmarkStart w:id="11617" w:name="_Toc209521506"/>
      <w:r>
        <w:rPr>
          <w:noProof/>
          <w:lang w:eastAsia="zh-CN"/>
        </w:rPr>
        <w:t>9.5</w:t>
      </w:r>
      <w:r>
        <w:rPr>
          <w:lang w:eastAsia="zh-CN"/>
        </w:rPr>
        <w:t>.5.3</w:t>
      </w:r>
      <w:r>
        <w:rPr>
          <w:lang w:eastAsia="zh-CN"/>
        </w:rPr>
        <w:tab/>
        <w:t>Simple data types and enumerations</w:t>
      </w:r>
      <w:bookmarkEnd w:id="11613"/>
      <w:bookmarkEnd w:id="11614"/>
      <w:bookmarkEnd w:id="11615"/>
      <w:bookmarkEnd w:id="11616"/>
      <w:bookmarkEnd w:id="11617"/>
    </w:p>
    <w:p w14:paraId="4CD5A8AC" w14:textId="77777777" w:rsidR="00506656" w:rsidRPr="00384E92" w:rsidRDefault="00506656" w:rsidP="00506656">
      <w:pPr>
        <w:pStyle w:val="Heading5"/>
      </w:pPr>
      <w:bookmarkStart w:id="11618" w:name="_Toc510696639"/>
      <w:bookmarkStart w:id="11619" w:name="_Toc35971434"/>
      <w:bookmarkStart w:id="11620" w:name="_Toc144024183"/>
      <w:bookmarkStart w:id="11621" w:name="_Toc148176896"/>
      <w:bookmarkStart w:id="11622" w:name="_Toc151379275"/>
      <w:bookmarkStart w:id="11623" w:name="_Toc151445456"/>
      <w:bookmarkStart w:id="11624" w:name="_Toc160470533"/>
      <w:bookmarkStart w:id="11625" w:name="_Toc160472164"/>
      <w:bookmarkStart w:id="11626" w:name="_Toc185516290"/>
      <w:bookmarkStart w:id="11627" w:name="_Toc192873598"/>
      <w:bookmarkStart w:id="11628" w:name="_Toc200971312"/>
      <w:bookmarkStart w:id="11629" w:name="_Toc207722644"/>
      <w:bookmarkStart w:id="11630" w:name="_Toc209521507"/>
      <w:r>
        <w:rPr>
          <w:noProof/>
          <w:lang w:eastAsia="zh-CN"/>
        </w:rPr>
        <w:t>9.5</w:t>
      </w:r>
      <w:r>
        <w:rPr>
          <w:lang w:eastAsia="zh-CN"/>
        </w:rPr>
        <w:t>.5.3</w:t>
      </w:r>
      <w:r>
        <w:t>.1</w:t>
      </w:r>
      <w:r w:rsidRPr="00384E92">
        <w:tab/>
        <w:t>Introduction</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1631" w:name="_Toc510696640"/>
      <w:bookmarkStart w:id="11632" w:name="_Toc35971435"/>
      <w:bookmarkStart w:id="11633" w:name="_Toc144024184"/>
      <w:bookmarkStart w:id="11634" w:name="_Toc148176897"/>
      <w:bookmarkStart w:id="11635" w:name="_Toc151379276"/>
      <w:bookmarkStart w:id="11636" w:name="_Toc151445457"/>
      <w:bookmarkStart w:id="11637" w:name="_Toc160470534"/>
      <w:bookmarkStart w:id="11638" w:name="_Toc160472165"/>
      <w:bookmarkStart w:id="11639" w:name="_Toc185516291"/>
      <w:bookmarkStart w:id="11640" w:name="_Toc192873599"/>
      <w:bookmarkStart w:id="11641" w:name="_Toc200971313"/>
      <w:bookmarkStart w:id="11642" w:name="_Toc207722645"/>
      <w:bookmarkStart w:id="11643" w:name="_Toc209521508"/>
      <w:r>
        <w:rPr>
          <w:noProof/>
          <w:lang w:eastAsia="zh-CN"/>
        </w:rPr>
        <w:t>9.5</w:t>
      </w:r>
      <w:r>
        <w:rPr>
          <w:lang w:eastAsia="zh-CN"/>
        </w:rPr>
        <w:t>.5.3</w:t>
      </w:r>
      <w:r>
        <w:t>.2</w:t>
      </w:r>
      <w:r w:rsidRPr="00384E92">
        <w:tab/>
        <w:t>Simple data types</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164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164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1645" w:name="_Toc148176900"/>
      <w:bookmarkStart w:id="11646" w:name="_Toc151379279"/>
      <w:bookmarkStart w:id="11647" w:name="_Toc151445460"/>
      <w:bookmarkStart w:id="11648" w:name="_Toc160470537"/>
      <w:bookmarkStart w:id="11649" w:name="_Toc160472168"/>
      <w:bookmarkStart w:id="11650" w:name="_Toc185516292"/>
      <w:bookmarkStart w:id="11651" w:name="_Toc192873600"/>
      <w:bookmarkStart w:id="11652" w:name="_Toc200971314"/>
      <w:bookmarkStart w:id="11653" w:name="_Toc207722646"/>
      <w:bookmarkStart w:id="11654" w:name="_Toc20952150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45"/>
      <w:bookmarkEnd w:id="11646"/>
      <w:bookmarkEnd w:id="11647"/>
      <w:bookmarkEnd w:id="11648"/>
      <w:bookmarkEnd w:id="11649"/>
      <w:bookmarkEnd w:id="11650"/>
      <w:bookmarkEnd w:id="11651"/>
      <w:bookmarkEnd w:id="11652"/>
      <w:bookmarkEnd w:id="11653"/>
      <w:bookmarkEnd w:id="1165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1655" w:name="_Toc144024188"/>
      <w:bookmarkStart w:id="11656" w:name="_Toc148176901"/>
      <w:bookmarkStart w:id="11657" w:name="_Toc151379280"/>
      <w:bookmarkStart w:id="11658" w:name="_Toc151445461"/>
      <w:bookmarkStart w:id="11659" w:name="_Toc160470538"/>
      <w:bookmarkStart w:id="11660" w:name="_Toc160472169"/>
      <w:bookmarkStart w:id="11661" w:name="_Toc185516293"/>
      <w:bookmarkStart w:id="11662" w:name="_Toc192873601"/>
      <w:bookmarkStart w:id="11663" w:name="_Toc200971315"/>
      <w:bookmarkStart w:id="11664" w:name="_Toc207722647"/>
      <w:bookmarkStart w:id="11665" w:name="_Toc209521510"/>
      <w:r>
        <w:rPr>
          <w:noProof/>
          <w:lang w:eastAsia="zh-CN"/>
        </w:rPr>
        <w:t>9.5</w:t>
      </w:r>
      <w:r>
        <w:rPr>
          <w:lang w:eastAsia="zh-CN"/>
        </w:rPr>
        <w:t>.5.</w:t>
      </w:r>
      <w:r>
        <w:t>5</w:t>
      </w:r>
      <w:r>
        <w:tab/>
        <w:t>Binary data</w:t>
      </w:r>
      <w:bookmarkEnd w:id="11655"/>
      <w:bookmarkEnd w:id="11656"/>
      <w:bookmarkEnd w:id="11657"/>
      <w:bookmarkEnd w:id="11658"/>
      <w:bookmarkEnd w:id="11659"/>
      <w:bookmarkEnd w:id="11660"/>
      <w:bookmarkEnd w:id="11661"/>
      <w:bookmarkEnd w:id="11662"/>
      <w:bookmarkEnd w:id="11663"/>
      <w:bookmarkEnd w:id="11664"/>
      <w:bookmarkEnd w:id="11665"/>
    </w:p>
    <w:p w14:paraId="10E78AE1" w14:textId="77777777" w:rsidR="00506656" w:rsidRDefault="00506656" w:rsidP="00506656">
      <w:pPr>
        <w:pStyle w:val="Heading5"/>
      </w:pPr>
      <w:bookmarkStart w:id="11666" w:name="_Toc144024189"/>
      <w:bookmarkStart w:id="11667" w:name="_Toc148176902"/>
      <w:bookmarkStart w:id="11668" w:name="_Toc151379281"/>
      <w:bookmarkStart w:id="11669" w:name="_Toc151445462"/>
      <w:bookmarkStart w:id="11670" w:name="_Toc160470539"/>
      <w:bookmarkStart w:id="11671" w:name="_Toc160472170"/>
      <w:bookmarkStart w:id="11672" w:name="_Toc185516294"/>
      <w:bookmarkStart w:id="11673" w:name="_Toc192873602"/>
      <w:bookmarkStart w:id="11674" w:name="_Toc200971316"/>
      <w:bookmarkStart w:id="11675" w:name="_Toc207722648"/>
      <w:bookmarkStart w:id="11676" w:name="_Toc209521511"/>
      <w:r>
        <w:rPr>
          <w:noProof/>
          <w:lang w:eastAsia="zh-CN"/>
        </w:rPr>
        <w:t>9.5</w:t>
      </w:r>
      <w:r>
        <w:rPr>
          <w:lang w:eastAsia="zh-CN"/>
        </w:rPr>
        <w:t>.5.</w:t>
      </w:r>
      <w:r>
        <w:t>5.1</w:t>
      </w:r>
      <w:r>
        <w:tab/>
        <w:t>Binary Data Types</w:t>
      </w:r>
      <w:bookmarkEnd w:id="11666"/>
      <w:bookmarkEnd w:id="11667"/>
      <w:bookmarkEnd w:id="11668"/>
      <w:bookmarkEnd w:id="11669"/>
      <w:bookmarkEnd w:id="11670"/>
      <w:bookmarkEnd w:id="11671"/>
      <w:bookmarkEnd w:id="11672"/>
      <w:bookmarkEnd w:id="11673"/>
      <w:bookmarkEnd w:id="11674"/>
      <w:bookmarkEnd w:id="11675"/>
      <w:bookmarkEnd w:id="11676"/>
    </w:p>
    <w:p w14:paraId="1DC7A305" w14:textId="77777777" w:rsidR="00506656" w:rsidRPr="00A04126" w:rsidRDefault="00506656" w:rsidP="00506656">
      <w:pPr>
        <w:pStyle w:val="TH"/>
      </w:pPr>
      <w:bookmarkStart w:id="1167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167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1678"/>
    </w:tbl>
    <w:p w14:paraId="30DD5EE1" w14:textId="77777777" w:rsidR="00506656" w:rsidRPr="00A04126" w:rsidRDefault="00506656" w:rsidP="00506656"/>
    <w:p w14:paraId="378D9842" w14:textId="77777777" w:rsidR="00506656" w:rsidRDefault="00506656" w:rsidP="00506656">
      <w:pPr>
        <w:pStyle w:val="Heading3"/>
      </w:pPr>
      <w:bookmarkStart w:id="11679" w:name="_Toc185516295"/>
      <w:bookmarkStart w:id="11680" w:name="_Toc192873603"/>
      <w:bookmarkStart w:id="11681" w:name="_Toc200971317"/>
      <w:bookmarkStart w:id="11682" w:name="_Toc207722649"/>
      <w:bookmarkStart w:id="11683" w:name="_Toc209521512"/>
      <w:bookmarkEnd w:id="11677"/>
      <w:r>
        <w:rPr>
          <w:noProof/>
          <w:lang w:eastAsia="zh-CN"/>
        </w:rPr>
        <w:t>9.5</w:t>
      </w:r>
      <w:r>
        <w:t>.6</w:t>
      </w:r>
      <w:r>
        <w:tab/>
        <w:t>Error Handling</w:t>
      </w:r>
      <w:bookmarkEnd w:id="11679"/>
      <w:bookmarkEnd w:id="11680"/>
      <w:bookmarkEnd w:id="11681"/>
      <w:bookmarkEnd w:id="11682"/>
      <w:bookmarkEnd w:id="11683"/>
    </w:p>
    <w:p w14:paraId="4E16F07F" w14:textId="77777777" w:rsidR="00506656" w:rsidRDefault="00506656" w:rsidP="00506656">
      <w:pPr>
        <w:pStyle w:val="Heading4"/>
      </w:pPr>
      <w:bookmarkStart w:id="11684" w:name="_Toc101529365"/>
      <w:bookmarkStart w:id="11685" w:name="_Toc114864197"/>
      <w:bookmarkStart w:id="11686" w:name="_Toc136427642"/>
      <w:bookmarkStart w:id="11687" w:name="_Toc185516296"/>
      <w:bookmarkStart w:id="11688" w:name="_Toc192873604"/>
      <w:bookmarkStart w:id="11689" w:name="_Toc200971318"/>
      <w:bookmarkStart w:id="11690" w:name="_Toc207722650"/>
      <w:bookmarkStart w:id="11691" w:name="_Toc209521513"/>
      <w:r>
        <w:rPr>
          <w:noProof/>
          <w:lang w:eastAsia="zh-CN"/>
        </w:rPr>
        <w:t>9.5</w:t>
      </w:r>
      <w:r>
        <w:t>.6.1</w:t>
      </w:r>
      <w:r>
        <w:tab/>
        <w:t>General</w:t>
      </w:r>
      <w:bookmarkEnd w:id="11684"/>
      <w:bookmarkEnd w:id="11685"/>
      <w:bookmarkEnd w:id="11686"/>
      <w:bookmarkEnd w:id="11687"/>
      <w:bookmarkEnd w:id="11688"/>
      <w:bookmarkEnd w:id="11689"/>
      <w:bookmarkEnd w:id="11690"/>
      <w:bookmarkEnd w:id="116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1692" w:name="_Toc94194968"/>
      <w:bookmarkStart w:id="11693" w:name="_Toc101529366"/>
      <w:bookmarkStart w:id="11694" w:name="_Toc114864198"/>
      <w:bookmarkStart w:id="11695" w:name="_Toc136427643"/>
      <w:bookmarkStart w:id="11696" w:name="_Toc185516297"/>
      <w:bookmarkStart w:id="11697" w:name="_Toc192873605"/>
      <w:bookmarkStart w:id="11698" w:name="_Toc200971319"/>
      <w:bookmarkStart w:id="11699" w:name="_Toc207722651"/>
      <w:bookmarkStart w:id="11700" w:name="_Toc209521514"/>
      <w:r>
        <w:rPr>
          <w:noProof/>
          <w:lang w:eastAsia="zh-CN"/>
        </w:rPr>
        <w:t>9.5</w:t>
      </w:r>
      <w:r>
        <w:t>.6.2</w:t>
      </w:r>
      <w:r>
        <w:tab/>
        <w:t>Protocol Errors</w:t>
      </w:r>
      <w:bookmarkEnd w:id="11692"/>
      <w:bookmarkEnd w:id="11693"/>
      <w:bookmarkEnd w:id="11694"/>
      <w:bookmarkEnd w:id="11695"/>
      <w:bookmarkEnd w:id="11696"/>
      <w:bookmarkEnd w:id="11697"/>
      <w:bookmarkEnd w:id="11698"/>
      <w:bookmarkEnd w:id="11699"/>
      <w:bookmarkEnd w:id="117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1701" w:name="_Toc101529367"/>
      <w:bookmarkStart w:id="11702" w:name="_Toc114864199"/>
      <w:bookmarkStart w:id="11703" w:name="_Toc136427644"/>
      <w:bookmarkStart w:id="11704" w:name="_Toc185516298"/>
      <w:bookmarkStart w:id="11705" w:name="_Toc192873606"/>
      <w:bookmarkStart w:id="11706" w:name="_Toc200971320"/>
      <w:bookmarkStart w:id="11707" w:name="_Toc207722652"/>
      <w:bookmarkStart w:id="11708" w:name="_Toc209521515"/>
      <w:r>
        <w:rPr>
          <w:noProof/>
          <w:lang w:eastAsia="zh-CN"/>
        </w:rPr>
        <w:t>9.5</w:t>
      </w:r>
      <w:r>
        <w:t>.6.3</w:t>
      </w:r>
      <w:r>
        <w:tab/>
        <w:t>Application Errors</w:t>
      </w:r>
      <w:bookmarkEnd w:id="11701"/>
      <w:bookmarkEnd w:id="11702"/>
      <w:bookmarkEnd w:id="11703"/>
      <w:bookmarkEnd w:id="11704"/>
      <w:bookmarkEnd w:id="11705"/>
      <w:bookmarkEnd w:id="11706"/>
      <w:bookmarkEnd w:id="11707"/>
      <w:bookmarkEnd w:id="117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1709" w:name="_Toc185516299"/>
      <w:bookmarkStart w:id="11710" w:name="_Toc192873607"/>
      <w:bookmarkStart w:id="11711" w:name="_Toc200971321"/>
      <w:bookmarkStart w:id="11712" w:name="_Toc207722653"/>
      <w:bookmarkStart w:id="11713" w:name="_Toc209521516"/>
      <w:r>
        <w:rPr>
          <w:noProof/>
          <w:lang w:eastAsia="zh-CN"/>
        </w:rPr>
        <w:t>9.5</w:t>
      </w:r>
      <w:r>
        <w:t>.7</w:t>
      </w:r>
      <w:r>
        <w:tab/>
        <w:t>Feature negotiation</w:t>
      </w:r>
      <w:bookmarkEnd w:id="11709"/>
      <w:bookmarkEnd w:id="11710"/>
      <w:bookmarkEnd w:id="11711"/>
      <w:bookmarkEnd w:id="11712"/>
      <w:bookmarkEnd w:id="1171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1714" w:name="_Toc185516300"/>
      <w:bookmarkStart w:id="11715" w:name="_Toc192873608"/>
      <w:bookmarkStart w:id="11716" w:name="_Toc200971322"/>
      <w:bookmarkStart w:id="11717" w:name="_Toc207722654"/>
      <w:bookmarkStart w:id="11718" w:name="_Toc209521517"/>
      <w:r>
        <w:rPr>
          <w:noProof/>
          <w:lang w:eastAsia="zh-CN"/>
        </w:rPr>
        <w:t>9.6</w:t>
      </w:r>
      <w:r>
        <w:tab/>
        <w:t>Eecs_ACREvents API</w:t>
      </w:r>
      <w:bookmarkEnd w:id="11714"/>
      <w:bookmarkEnd w:id="11715"/>
      <w:bookmarkEnd w:id="11716"/>
      <w:bookmarkEnd w:id="11717"/>
      <w:bookmarkEnd w:id="11718"/>
    </w:p>
    <w:p w14:paraId="34CA0281" w14:textId="77777777" w:rsidR="001B4C79" w:rsidRDefault="001B4C79" w:rsidP="001B4C79">
      <w:pPr>
        <w:pStyle w:val="Heading3"/>
      </w:pPr>
      <w:bookmarkStart w:id="11719" w:name="_Toc185516301"/>
      <w:bookmarkStart w:id="11720" w:name="_Toc192873609"/>
      <w:bookmarkStart w:id="11721" w:name="_Toc200971323"/>
      <w:bookmarkStart w:id="11722" w:name="_Toc207722655"/>
      <w:bookmarkStart w:id="11723" w:name="_Toc209521518"/>
      <w:r>
        <w:rPr>
          <w:noProof/>
          <w:lang w:eastAsia="zh-CN"/>
        </w:rPr>
        <w:t>9.6</w:t>
      </w:r>
      <w:r>
        <w:t>.1</w:t>
      </w:r>
      <w:r>
        <w:tab/>
        <w:t>Introduction</w:t>
      </w:r>
      <w:bookmarkEnd w:id="11719"/>
      <w:bookmarkEnd w:id="11720"/>
      <w:bookmarkEnd w:id="11721"/>
      <w:bookmarkEnd w:id="11722"/>
      <w:bookmarkEnd w:id="11723"/>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1724" w:name="_Toc185516302"/>
      <w:bookmarkStart w:id="11725" w:name="_Toc192873610"/>
      <w:bookmarkStart w:id="11726" w:name="_Toc200971324"/>
      <w:bookmarkStart w:id="11727" w:name="_Toc207722656"/>
      <w:bookmarkStart w:id="11728" w:name="_Toc209521519"/>
      <w:r>
        <w:rPr>
          <w:noProof/>
          <w:lang w:eastAsia="zh-CN"/>
        </w:rPr>
        <w:t>9.6</w:t>
      </w:r>
      <w:r>
        <w:t>.2</w:t>
      </w:r>
      <w:r>
        <w:tab/>
        <w:t>Usage of HTTP</w:t>
      </w:r>
      <w:bookmarkEnd w:id="11724"/>
      <w:bookmarkEnd w:id="11725"/>
      <w:bookmarkEnd w:id="11726"/>
      <w:bookmarkEnd w:id="11727"/>
      <w:bookmarkEnd w:id="11728"/>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1729" w:name="_Toc185516303"/>
      <w:bookmarkStart w:id="11730" w:name="_Toc192873611"/>
      <w:bookmarkStart w:id="11731" w:name="_Toc200971325"/>
      <w:bookmarkStart w:id="11732" w:name="_Toc207722657"/>
      <w:bookmarkStart w:id="11733" w:name="_Toc209521520"/>
      <w:r>
        <w:rPr>
          <w:noProof/>
          <w:lang w:eastAsia="zh-CN"/>
        </w:rPr>
        <w:t>9.6</w:t>
      </w:r>
      <w:r>
        <w:t>.3</w:t>
      </w:r>
      <w:r>
        <w:tab/>
        <w:t>Resources</w:t>
      </w:r>
      <w:bookmarkEnd w:id="11729"/>
      <w:bookmarkEnd w:id="11730"/>
      <w:bookmarkEnd w:id="11731"/>
      <w:bookmarkEnd w:id="11732"/>
      <w:bookmarkEnd w:id="11733"/>
    </w:p>
    <w:p w14:paraId="55168241" w14:textId="77777777" w:rsidR="001B4C79" w:rsidRDefault="001B4C79" w:rsidP="001B4C79">
      <w:pPr>
        <w:pStyle w:val="Heading4"/>
      </w:pPr>
      <w:bookmarkStart w:id="11734" w:name="_Toc185516304"/>
      <w:bookmarkStart w:id="11735" w:name="_Toc192873612"/>
      <w:bookmarkStart w:id="11736" w:name="_Toc200971326"/>
      <w:bookmarkStart w:id="11737" w:name="_Toc207722658"/>
      <w:bookmarkStart w:id="11738" w:name="_Toc209521521"/>
      <w:r>
        <w:rPr>
          <w:noProof/>
          <w:lang w:eastAsia="zh-CN"/>
        </w:rPr>
        <w:t>9.6</w:t>
      </w:r>
      <w:r>
        <w:t>.3.1</w:t>
      </w:r>
      <w:r>
        <w:tab/>
        <w:t>Overview</w:t>
      </w:r>
      <w:bookmarkEnd w:id="11734"/>
      <w:bookmarkEnd w:id="11735"/>
      <w:bookmarkEnd w:id="11736"/>
      <w:bookmarkEnd w:id="11737"/>
      <w:bookmarkEnd w:id="11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9pt;height:167.85pt" o:ole="">
            <v:imagedata r:id="rId55" o:title=""/>
          </v:shape>
          <o:OLEObject Type="Embed" ProgID="Visio.Drawing.15" ShapeID="_x0000_i1047" DrawAspect="Content" ObjectID="_1820132741"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1739" w:name="_Toc185516305"/>
      <w:bookmarkStart w:id="11740" w:name="_Toc192873613"/>
      <w:bookmarkStart w:id="11741" w:name="_Toc200971327"/>
      <w:bookmarkStart w:id="11742" w:name="_Toc207722659"/>
      <w:bookmarkStart w:id="11743" w:name="_Toc209521522"/>
      <w:r>
        <w:rPr>
          <w:noProof/>
          <w:lang w:eastAsia="zh-CN"/>
        </w:rPr>
        <w:t>9.6</w:t>
      </w:r>
      <w:r>
        <w:t>.3.2</w:t>
      </w:r>
      <w:r>
        <w:tab/>
        <w:t xml:space="preserve">Resource: </w:t>
      </w:r>
      <w:r>
        <w:rPr>
          <w:lang w:val="en-US"/>
        </w:rPr>
        <w:t>ACR Events</w:t>
      </w:r>
      <w:r>
        <w:rPr>
          <w:rFonts w:eastAsia="DengXian"/>
        </w:rPr>
        <w:t xml:space="preserve"> Subscriptions</w:t>
      </w:r>
      <w:bookmarkEnd w:id="11739"/>
      <w:bookmarkEnd w:id="11740"/>
      <w:bookmarkEnd w:id="11741"/>
      <w:bookmarkEnd w:id="11742"/>
      <w:bookmarkEnd w:id="11743"/>
    </w:p>
    <w:p w14:paraId="712E71D3" w14:textId="77777777" w:rsidR="001B4C79" w:rsidRDefault="001B4C79" w:rsidP="001B4C79">
      <w:pPr>
        <w:pStyle w:val="Heading5"/>
      </w:pPr>
      <w:bookmarkStart w:id="11744" w:name="_Toc185516306"/>
      <w:bookmarkStart w:id="11745" w:name="_Toc192873614"/>
      <w:bookmarkStart w:id="11746" w:name="_Toc200971328"/>
      <w:bookmarkStart w:id="11747" w:name="_Toc207722660"/>
      <w:bookmarkStart w:id="11748" w:name="_Toc209521523"/>
      <w:r>
        <w:rPr>
          <w:noProof/>
          <w:lang w:eastAsia="zh-CN"/>
        </w:rPr>
        <w:t>9.6</w:t>
      </w:r>
      <w:r>
        <w:t>.3.2.1</w:t>
      </w:r>
      <w:r>
        <w:tab/>
        <w:t>Description</w:t>
      </w:r>
      <w:bookmarkEnd w:id="11744"/>
      <w:bookmarkEnd w:id="11745"/>
      <w:bookmarkEnd w:id="11746"/>
      <w:bookmarkEnd w:id="11747"/>
      <w:bookmarkEnd w:id="1174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1749" w:name="_Toc185516307"/>
      <w:bookmarkStart w:id="11750" w:name="_Toc192873615"/>
      <w:bookmarkStart w:id="11751" w:name="_Toc200971329"/>
      <w:bookmarkStart w:id="11752" w:name="_Toc207722661"/>
      <w:bookmarkStart w:id="11753" w:name="_Toc209521524"/>
      <w:r>
        <w:rPr>
          <w:noProof/>
          <w:lang w:eastAsia="zh-CN"/>
        </w:rPr>
        <w:t>9.6</w:t>
      </w:r>
      <w:r>
        <w:t>.3.2.2</w:t>
      </w:r>
      <w:r>
        <w:tab/>
        <w:t>Resource Definition</w:t>
      </w:r>
      <w:bookmarkEnd w:id="11749"/>
      <w:bookmarkEnd w:id="11750"/>
      <w:bookmarkEnd w:id="11751"/>
      <w:bookmarkEnd w:id="11752"/>
      <w:bookmarkEnd w:id="1175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1754" w:name="_Toc185516308"/>
      <w:bookmarkStart w:id="11755" w:name="_Toc192873616"/>
      <w:bookmarkStart w:id="11756" w:name="_Toc200971330"/>
      <w:bookmarkStart w:id="11757" w:name="_Toc207722662"/>
      <w:bookmarkStart w:id="11758" w:name="_Toc209521525"/>
      <w:r>
        <w:rPr>
          <w:noProof/>
          <w:lang w:eastAsia="zh-CN"/>
        </w:rPr>
        <w:lastRenderedPageBreak/>
        <w:t>9.6</w:t>
      </w:r>
      <w:r>
        <w:t>.3.2.3</w:t>
      </w:r>
      <w:r>
        <w:tab/>
        <w:t>Resource Standard Methods</w:t>
      </w:r>
      <w:bookmarkEnd w:id="11754"/>
      <w:bookmarkEnd w:id="11755"/>
      <w:bookmarkEnd w:id="11756"/>
      <w:bookmarkEnd w:id="11757"/>
      <w:bookmarkEnd w:id="11758"/>
    </w:p>
    <w:p w14:paraId="777E0D79" w14:textId="77777777" w:rsidR="001B4C79" w:rsidRDefault="001B4C79" w:rsidP="001B4C79">
      <w:pPr>
        <w:pStyle w:val="Heading6"/>
      </w:pPr>
      <w:bookmarkStart w:id="11759" w:name="_Toc185516309"/>
      <w:bookmarkStart w:id="11760" w:name="_Toc192873617"/>
      <w:bookmarkStart w:id="11761" w:name="_Toc200971331"/>
      <w:bookmarkStart w:id="11762" w:name="_Toc207722663"/>
      <w:bookmarkStart w:id="11763" w:name="_Toc209521526"/>
      <w:r>
        <w:rPr>
          <w:noProof/>
          <w:lang w:eastAsia="zh-CN"/>
        </w:rPr>
        <w:t>9.6</w:t>
      </w:r>
      <w:r>
        <w:t>.3.2.3.2</w:t>
      </w:r>
      <w:r>
        <w:tab/>
        <w:t>POST</w:t>
      </w:r>
      <w:bookmarkEnd w:id="11759"/>
      <w:bookmarkEnd w:id="11760"/>
      <w:bookmarkEnd w:id="11761"/>
      <w:bookmarkEnd w:id="11762"/>
      <w:bookmarkEnd w:id="1176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1764" w:name="_Toc185516310"/>
      <w:bookmarkStart w:id="11765" w:name="_Toc192873618"/>
      <w:bookmarkStart w:id="11766" w:name="_Toc200971332"/>
      <w:bookmarkStart w:id="11767" w:name="_Toc207722664"/>
      <w:bookmarkStart w:id="11768" w:name="_Toc209521527"/>
      <w:r>
        <w:rPr>
          <w:noProof/>
          <w:lang w:eastAsia="zh-CN"/>
        </w:rPr>
        <w:t>9.6</w:t>
      </w:r>
      <w:r>
        <w:t>.3.2.4</w:t>
      </w:r>
      <w:r>
        <w:tab/>
        <w:t>Resource Custom Operations</w:t>
      </w:r>
      <w:bookmarkEnd w:id="11764"/>
      <w:bookmarkEnd w:id="11765"/>
      <w:bookmarkEnd w:id="11766"/>
      <w:bookmarkEnd w:id="11767"/>
      <w:bookmarkEnd w:id="11768"/>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1769" w:name="_Toc185516311"/>
      <w:bookmarkStart w:id="11770" w:name="_Toc192873619"/>
      <w:bookmarkStart w:id="11771" w:name="_Toc200971333"/>
      <w:bookmarkStart w:id="11772" w:name="_Toc207722665"/>
      <w:bookmarkStart w:id="11773" w:name="_Toc209521528"/>
      <w:r>
        <w:rPr>
          <w:noProof/>
          <w:lang w:eastAsia="zh-CN"/>
        </w:rPr>
        <w:t>9.6</w:t>
      </w:r>
      <w:r>
        <w:t>.3.3</w:t>
      </w:r>
      <w:r>
        <w:tab/>
        <w:t xml:space="preserve">Resource: Individual </w:t>
      </w:r>
      <w:r>
        <w:rPr>
          <w:lang w:val="en-US"/>
        </w:rPr>
        <w:t>ACR Events</w:t>
      </w:r>
      <w:r>
        <w:rPr>
          <w:rFonts w:eastAsia="DengXian"/>
        </w:rPr>
        <w:t xml:space="preserve"> Subscription</w:t>
      </w:r>
      <w:bookmarkEnd w:id="11769"/>
      <w:bookmarkEnd w:id="11770"/>
      <w:bookmarkEnd w:id="11771"/>
      <w:bookmarkEnd w:id="11772"/>
      <w:bookmarkEnd w:id="11773"/>
    </w:p>
    <w:p w14:paraId="62861399" w14:textId="77777777" w:rsidR="001B4C79" w:rsidRDefault="001B4C79" w:rsidP="001B4C79">
      <w:pPr>
        <w:pStyle w:val="Heading5"/>
      </w:pPr>
      <w:bookmarkStart w:id="11774" w:name="_Toc185516312"/>
      <w:bookmarkStart w:id="11775" w:name="_Toc192873620"/>
      <w:bookmarkStart w:id="11776" w:name="_Toc200971334"/>
      <w:bookmarkStart w:id="11777" w:name="_Toc207722666"/>
      <w:bookmarkStart w:id="11778" w:name="_Toc209521529"/>
      <w:r>
        <w:rPr>
          <w:noProof/>
          <w:lang w:eastAsia="zh-CN"/>
        </w:rPr>
        <w:t>9.6</w:t>
      </w:r>
      <w:r>
        <w:t>.3.3.1</w:t>
      </w:r>
      <w:r>
        <w:tab/>
        <w:t>Description</w:t>
      </w:r>
      <w:bookmarkEnd w:id="11774"/>
      <w:bookmarkEnd w:id="11775"/>
      <w:bookmarkEnd w:id="11776"/>
      <w:bookmarkEnd w:id="11777"/>
      <w:bookmarkEnd w:id="11778"/>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1779" w:name="_Toc185516313"/>
      <w:bookmarkStart w:id="11780" w:name="_Toc192873621"/>
      <w:bookmarkStart w:id="11781" w:name="_Toc200971335"/>
      <w:bookmarkStart w:id="11782" w:name="_Toc207722667"/>
      <w:bookmarkStart w:id="11783" w:name="_Toc209521530"/>
      <w:r>
        <w:rPr>
          <w:noProof/>
          <w:lang w:eastAsia="zh-CN"/>
        </w:rPr>
        <w:t>9.6</w:t>
      </w:r>
      <w:r>
        <w:t>.3.3.2</w:t>
      </w:r>
      <w:r>
        <w:tab/>
        <w:t>Resource Definition</w:t>
      </w:r>
      <w:bookmarkEnd w:id="11779"/>
      <w:bookmarkEnd w:id="11780"/>
      <w:bookmarkEnd w:id="11781"/>
      <w:bookmarkEnd w:id="11782"/>
      <w:bookmarkEnd w:id="1178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1784" w:name="_Toc185516314"/>
      <w:bookmarkStart w:id="11785" w:name="_Toc192873622"/>
      <w:bookmarkStart w:id="11786" w:name="_Toc200971336"/>
      <w:bookmarkStart w:id="11787" w:name="_Toc207722668"/>
      <w:bookmarkStart w:id="11788" w:name="_Toc209521531"/>
      <w:r>
        <w:rPr>
          <w:noProof/>
          <w:lang w:eastAsia="zh-CN"/>
        </w:rPr>
        <w:t>9.6</w:t>
      </w:r>
      <w:r>
        <w:t>.3.3.3</w:t>
      </w:r>
      <w:r>
        <w:tab/>
        <w:t>Resource Standard Methods</w:t>
      </w:r>
      <w:bookmarkEnd w:id="11784"/>
      <w:bookmarkEnd w:id="11785"/>
      <w:bookmarkEnd w:id="11786"/>
      <w:bookmarkEnd w:id="11787"/>
      <w:bookmarkEnd w:id="11788"/>
    </w:p>
    <w:p w14:paraId="2396315D" w14:textId="77777777" w:rsidR="001B4C79" w:rsidRDefault="001B4C79" w:rsidP="001B4C79">
      <w:pPr>
        <w:pStyle w:val="Heading6"/>
      </w:pPr>
      <w:bookmarkStart w:id="11789" w:name="_Toc185516315"/>
      <w:bookmarkStart w:id="11790" w:name="_Toc192873623"/>
      <w:bookmarkStart w:id="11791" w:name="_Toc200971337"/>
      <w:bookmarkStart w:id="11792" w:name="_Toc207722669"/>
      <w:bookmarkStart w:id="11793" w:name="_Toc209521532"/>
      <w:r>
        <w:rPr>
          <w:noProof/>
          <w:lang w:eastAsia="zh-CN"/>
        </w:rPr>
        <w:t>9.6</w:t>
      </w:r>
      <w:r>
        <w:t>.3.3.3.1</w:t>
      </w:r>
      <w:r>
        <w:tab/>
        <w:t>GET</w:t>
      </w:r>
      <w:bookmarkEnd w:id="11789"/>
      <w:bookmarkEnd w:id="11790"/>
      <w:bookmarkEnd w:id="11791"/>
      <w:bookmarkEnd w:id="11792"/>
      <w:bookmarkEnd w:id="11793"/>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1794" w:name="_Toc185516316"/>
      <w:bookmarkStart w:id="11795" w:name="_Toc192873624"/>
      <w:bookmarkStart w:id="11796" w:name="_Toc200971338"/>
      <w:bookmarkStart w:id="11797" w:name="_Toc207722670"/>
      <w:bookmarkStart w:id="11798" w:name="_Toc209521533"/>
      <w:r>
        <w:rPr>
          <w:noProof/>
          <w:lang w:eastAsia="zh-CN"/>
        </w:rPr>
        <w:t>9.6</w:t>
      </w:r>
      <w:r>
        <w:t>.3.3.3.2</w:t>
      </w:r>
      <w:r>
        <w:tab/>
        <w:t>PUT</w:t>
      </w:r>
      <w:bookmarkEnd w:id="11794"/>
      <w:bookmarkEnd w:id="11795"/>
      <w:bookmarkEnd w:id="11796"/>
      <w:bookmarkEnd w:id="11797"/>
      <w:bookmarkEnd w:id="1179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1799" w:name="_Toc185516317"/>
      <w:bookmarkStart w:id="11800" w:name="_Toc192873625"/>
      <w:bookmarkStart w:id="11801" w:name="_Toc200971339"/>
      <w:bookmarkStart w:id="11802" w:name="_Toc207722671"/>
      <w:bookmarkStart w:id="11803" w:name="_Toc209521534"/>
      <w:r>
        <w:rPr>
          <w:noProof/>
          <w:lang w:eastAsia="zh-CN"/>
        </w:rPr>
        <w:t>9.6</w:t>
      </w:r>
      <w:r>
        <w:t>.3.3.3.3</w:t>
      </w:r>
      <w:r>
        <w:tab/>
        <w:t>PATCH</w:t>
      </w:r>
      <w:bookmarkEnd w:id="11799"/>
      <w:bookmarkEnd w:id="11800"/>
      <w:bookmarkEnd w:id="11801"/>
      <w:bookmarkEnd w:id="11802"/>
      <w:bookmarkEnd w:id="1180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1804" w:name="_Toc185516318"/>
      <w:bookmarkStart w:id="11805" w:name="_Toc192873626"/>
      <w:bookmarkStart w:id="11806" w:name="_Toc200971340"/>
      <w:bookmarkStart w:id="11807" w:name="_Toc207722672"/>
      <w:bookmarkStart w:id="11808" w:name="_Toc209521535"/>
      <w:r>
        <w:rPr>
          <w:noProof/>
          <w:lang w:eastAsia="zh-CN"/>
        </w:rPr>
        <w:t>9.6</w:t>
      </w:r>
      <w:r>
        <w:t>.3.3.3.4</w:t>
      </w:r>
      <w:r>
        <w:tab/>
        <w:t>DELETE</w:t>
      </w:r>
      <w:bookmarkEnd w:id="11804"/>
      <w:bookmarkEnd w:id="11805"/>
      <w:bookmarkEnd w:id="11806"/>
      <w:bookmarkEnd w:id="11807"/>
      <w:bookmarkEnd w:id="11808"/>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1809" w:name="_Toc185516319"/>
      <w:bookmarkStart w:id="11810" w:name="_Toc192873627"/>
      <w:bookmarkStart w:id="11811" w:name="_Toc200971341"/>
      <w:bookmarkStart w:id="11812" w:name="_Toc207722673"/>
      <w:bookmarkStart w:id="11813" w:name="_Toc209521536"/>
      <w:r>
        <w:rPr>
          <w:noProof/>
          <w:lang w:eastAsia="zh-CN"/>
        </w:rPr>
        <w:t>9.6</w:t>
      </w:r>
      <w:r>
        <w:t>.3.3.4</w:t>
      </w:r>
      <w:r>
        <w:tab/>
        <w:t>Resource Custom Operations</w:t>
      </w:r>
      <w:bookmarkEnd w:id="11809"/>
      <w:bookmarkEnd w:id="11810"/>
      <w:bookmarkEnd w:id="11811"/>
      <w:bookmarkEnd w:id="11812"/>
      <w:bookmarkEnd w:id="1181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1814" w:name="_Toc185516320"/>
      <w:bookmarkStart w:id="11815" w:name="_Toc192873628"/>
      <w:bookmarkStart w:id="11816" w:name="_Toc200971342"/>
      <w:bookmarkStart w:id="11817" w:name="_Toc207722674"/>
      <w:bookmarkStart w:id="11818" w:name="_Toc209521537"/>
      <w:r>
        <w:t>9.6.4</w:t>
      </w:r>
      <w:r>
        <w:tab/>
        <w:t>Custom Operations without associated resources</w:t>
      </w:r>
      <w:bookmarkEnd w:id="11814"/>
      <w:bookmarkEnd w:id="11815"/>
      <w:bookmarkEnd w:id="11816"/>
      <w:bookmarkEnd w:id="11817"/>
      <w:bookmarkEnd w:id="11818"/>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1819" w:name="_Toc185516321"/>
      <w:bookmarkStart w:id="11820" w:name="_Toc192873629"/>
      <w:bookmarkStart w:id="11821" w:name="_Toc200971343"/>
      <w:bookmarkStart w:id="11822" w:name="_Toc207722675"/>
      <w:bookmarkStart w:id="11823" w:name="_Toc209521538"/>
      <w:r>
        <w:t>9.6.5</w:t>
      </w:r>
      <w:r>
        <w:tab/>
        <w:t>Notifications</w:t>
      </w:r>
      <w:bookmarkEnd w:id="11819"/>
      <w:bookmarkEnd w:id="11820"/>
      <w:bookmarkEnd w:id="11821"/>
      <w:bookmarkEnd w:id="11822"/>
      <w:bookmarkEnd w:id="11823"/>
    </w:p>
    <w:p w14:paraId="28B9A01B" w14:textId="77777777" w:rsidR="001B4C79" w:rsidRPr="00D00D02" w:rsidRDefault="001B4C79" w:rsidP="001B4C79">
      <w:pPr>
        <w:pStyle w:val="Heading4"/>
      </w:pPr>
      <w:bookmarkStart w:id="11824" w:name="_Toc185516322"/>
      <w:bookmarkStart w:id="11825" w:name="_Toc192873630"/>
      <w:bookmarkStart w:id="11826" w:name="_Toc200971344"/>
      <w:bookmarkStart w:id="11827" w:name="_Toc207722676"/>
      <w:bookmarkStart w:id="11828" w:name="_Toc209521539"/>
      <w:r>
        <w:rPr>
          <w:noProof/>
          <w:lang w:eastAsia="zh-CN"/>
        </w:rPr>
        <w:t>9.6</w:t>
      </w:r>
      <w:r w:rsidRPr="00D00D02">
        <w:t>.5.1</w:t>
      </w:r>
      <w:r w:rsidRPr="00D00D02">
        <w:tab/>
        <w:t>General</w:t>
      </w:r>
      <w:bookmarkEnd w:id="11824"/>
      <w:bookmarkEnd w:id="11825"/>
      <w:bookmarkEnd w:id="11826"/>
      <w:bookmarkEnd w:id="11827"/>
      <w:bookmarkEnd w:id="11828"/>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1829" w:name="_Toc185516323"/>
      <w:bookmarkStart w:id="11830" w:name="_Toc192873631"/>
      <w:bookmarkStart w:id="11831" w:name="_Toc200971345"/>
      <w:bookmarkStart w:id="11832" w:name="_Toc207722677"/>
      <w:bookmarkStart w:id="11833" w:name="_Toc209521540"/>
      <w:r>
        <w:rPr>
          <w:noProof/>
          <w:lang w:eastAsia="zh-CN"/>
        </w:rPr>
        <w:t>9.6</w:t>
      </w:r>
      <w:r w:rsidRPr="00D00D02">
        <w:t>.5.2</w:t>
      </w:r>
      <w:r w:rsidRPr="00D00D02">
        <w:tab/>
      </w:r>
      <w:r>
        <w:rPr>
          <w:lang w:val="en-US"/>
        </w:rPr>
        <w:t>ACR Events</w:t>
      </w:r>
      <w:r w:rsidRPr="00D00D02">
        <w:t xml:space="preserve"> Notification</w:t>
      </w:r>
      <w:bookmarkEnd w:id="11829"/>
      <w:bookmarkEnd w:id="11830"/>
      <w:bookmarkEnd w:id="11831"/>
      <w:bookmarkEnd w:id="11832"/>
      <w:bookmarkEnd w:id="11833"/>
    </w:p>
    <w:p w14:paraId="422DE203" w14:textId="77777777" w:rsidR="001B4C79" w:rsidRPr="00D00D02" w:rsidRDefault="001B4C79" w:rsidP="001B4C79">
      <w:pPr>
        <w:pStyle w:val="Heading5"/>
        <w:rPr>
          <w:noProof/>
        </w:rPr>
      </w:pPr>
      <w:bookmarkStart w:id="11834" w:name="_Toc185516324"/>
      <w:bookmarkStart w:id="11835" w:name="_Toc192873632"/>
      <w:bookmarkStart w:id="11836" w:name="_Toc200971346"/>
      <w:bookmarkStart w:id="11837" w:name="_Toc207722678"/>
      <w:bookmarkStart w:id="11838" w:name="_Toc209521541"/>
      <w:r>
        <w:rPr>
          <w:noProof/>
          <w:lang w:eastAsia="zh-CN"/>
        </w:rPr>
        <w:t>9.6</w:t>
      </w:r>
      <w:r w:rsidRPr="00D00D02">
        <w:t>.5.2</w:t>
      </w:r>
      <w:r w:rsidRPr="00D00D02">
        <w:rPr>
          <w:noProof/>
        </w:rPr>
        <w:t>.1</w:t>
      </w:r>
      <w:r w:rsidRPr="00D00D02">
        <w:rPr>
          <w:noProof/>
        </w:rPr>
        <w:tab/>
        <w:t>Description</w:t>
      </w:r>
      <w:bookmarkEnd w:id="11834"/>
      <w:bookmarkEnd w:id="11835"/>
      <w:bookmarkEnd w:id="11836"/>
      <w:bookmarkEnd w:id="11837"/>
      <w:bookmarkEnd w:id="11838"/>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1839" w:name="_Toc185516325"/>
      <w:bookmarkStart w:id="11840" w:name="_Toc192873633"/>
      <w:bookmarkStart w:id="11841" w:name="_Toc200971347"/>
      <w:bookmarkStart w:id="11842" w:name="_Toc207722679"/>
      <w:bookmarkStart w:id="11843" w:name="_Toc209521542"/>
      <w:r>
        <w:rPr>
          <w:noProof/>
          <w:lang w:eastAsia="zh-CN"/>
        </w:rPr>
        <w:t>9.6</w:t>
      </w:r>
      <w:r w:rsidRPr="00D00D02">
        <w:t>.5.2</w:t>
      </w:r>
      <w:r w:rsidRPr="00D00D02">
        <w:rPr>
          <w:noProof/>
        </w:rPr>
        <w:t>.2</w:t>
      </w:r>
      <w:r w:rsidRPr="00D00D02">
        <w:rPr>
          <w:noProof/>
        </w:rPr>
        <w:tab/>
        <w:t>Target URI</w:t>
      </w:r>
      <w:bookmarkEnd w:id="11839"/>
      <w:bookmarkEnd w:id="11840"/>
      <w:bookmarkEnd w:id="11841"/>
      <w:bookmarkEnd w:id="11842"/>
      <w:bookmarkEnd w:id="1184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1844" w:name="_Toc185516326"/>
      <w:bookmarkStart w:id="11845" w:name="_Toc192873634"/>
      <w:bookmarkStart w:id="11846" w:name="_Toc200971348"/>
      <w:bookmarkStart w:id="11847" w:name="_Toc207722680"/>
      <w:bookmarkStart w:id="11848" w:name="_Toc209521543"/>
      <w:r>
        <w:rPr>
          <w:noProof/>
          <w:lang w:eastAsia="zh-CN"/>
        </w:rPr>
        <w:t>9.6</w:t>
      </w:r>
      <w:r w:rsidRPr="00D00D02">
        <w:t>.5.2</w:t>
      </w:r>
      <w:r w:rsidRPr="00D00D02">
        <w:rPr>
          <w:noProof/>
        </w:rPr>
        <w:t>.3</w:t>
      </w:r>
      <w:r w:rsidRPr="00D00D02">
        <w:rPr>
          <w:noProof/>
        </w:rPr>
        <w:tab/>
        <w:t>Standard Methods</w:t>
      </w:r>
      <w:bookmarkEnd w:id="11844"/>
      <w:bookmarkEnd w:id="11845"/>
      <w:bookmarkEnd w:id="11846"/>
      <w:bookmarkEnd w:id="11847"/>
      <w:bookmarkEnd w:id="11848"/>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1849" w:name="_Toc185516327"/>
      <w:bookmarkStart w:id="11850" w:name="_Toc192873635"/>
      <w:bookmarkStart w:id="11851" w:name="_Toc200971349"/>
      <w:bookmarkStart w:id="11852" w:name="_Toc207722681"/>
      <w:bookmarkStart w:id="11853" w:name="_Toc209521544"/>
      <w:r>
        <w:t>9.6.6</w:t>
      </w:r>
      <w:r>
        <w:tab/>
        <w:t>Data Model</w:t>
      </w:r>
      <w:bookmarkEnd w:id="11849"/>
      <w:bookmarkEnd w:id="11850"/>
      <w:bookmarkEnd w:id="11851"/>
      <w:bookmarkEnd w:id="11852"/>
      <w:bookmarkEnd w:id="11853"/>
    </w:p>
    <w:p w14:paraId="5C44641F" w14:textId="77777777" w:rsidR="001B4C79" w:rsidRDefault="001B4C79" w:rsidP="001B4C79">
      <w:pPr>
        <w:pStyle w:val="Heading4"/>
      </w:pPr>
      <w:bookmarkStart w:id="11854" w:name="_Toc185516328"/>
      <w:bookmarkStart w:id="11855" w:name="_Toc192873636"/>
      <w:bookmarkStart w:id="11856" w:name="_Toc200971350"/>
      <w:bookmarkStart w:id="11857" w:name="_Toc207722682"/>
      <w:bookmarkStart w:id="11858" w:name="_Toc209521545"/>
      <w:r>
        <w:t>9.6.6.1</w:t>
      </w:r>
      <w:r>
        <w:tab/>
        <w:t>General</w:t>
      </w:r>
      <w:bookmarkEnd w:id="11854"/>
      <w:bookmarkEnd w:id="11855"/>
      <w:bookmarkEnd w:id="11856"/>
      <w:bookmarkEnd w:id="11857"/>
      <w:bookmarkEnd w:id="11858"/>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1859" w:name="_Toc185516329"/>
      <w:bookmarkStart w:id="11860" w:name="_Toc192873637"/>
      <w:bookmarkStart w:id="11861" w:name="_Toc200971351"/>
      <w:bookmarkStart w:id="11862" w:name="_Toc207722683"/>
      <w:bookmarkStart w:id="11863" w:name="_Toc209521546"/>
      <w:r>
        <w:t>9.6</w:t>
      </w:r>
      <w:r>
        <w:rPr>
          <w:lang w:val="en-US"/>
        </w:rPr>
        <w:t>.6.2</w:t>
      </w:r>
      <w:r>
        <w:rPr>
          <w:lang w:val="en-US"/>
        </w:rPr>
        <w:tab/>
        <w:t>Structured data types</w:t>
      </w:r>
      <w:bookmarkEnd w:id="11859"/>
      <w:bookmarkEnd w:id="11860"/>
      <w:bookmarkEnd w:id="11861"/>
      <w:bookmarkEnd w:id="11862"/>
      <w:bookmarkEnd w:id="11863"/>
    </w:p>
    <w:p w14:paraId="4D516C7C" w14:textId="77777777" w:rsidR="001B4C79" w:rsidRDefault="001B4C79" w:rsidP="001B4C79">
      <w:pPr>
        <w:pStyle w:val="Heading5"/>
      </w:pPr>
      <w:bookmarkStart w:id="11864" w:name="_Toc185516330"/>
      <w:bookmarkStart w:id="11865" w:name="_Toc192873638"/>
      <w:bookmarkStart w:id="11866" w:name="_Toc200971352"/>
      <w:bookmarkStart w:id="11867" w:name="_Toc207722684"/>
      <w:bookmarkStart w:id="11868" w:name="_Toc209521547"/>
      <w:r>
        <w:t>9.6.6.2.1</w:t>
      </w:r>
      <w:r>
        <w:tab/>
        <w:t>Introduction</w:t>
      </w:r>
      <w:bookmarkEnd w:id="11864"/>
      <w:bookmarkEnd w:id="11865"/>
      <w:bookmarkEnd w:id="11866"/>
      <w:bookmarkEnd w:id="11867"/>
      <w:bookmarkEnd w:id="11868"/>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1869" w:name="_Toc185516331"/>
      <w:bookmarkStart w:id="11870" w:name="_Toc192873639"/>
      <w:bookmarkStart w:id="11871" w:name="_Toc200971353"/>
      <w:bookmarkStart w:id="11872" w:name="_Toc207722685"/>
      <w:bookmarkStart w:id="11873" w:name="_Hlk169169263"/>
      <w:bookmarkStart w:id="11874" w:name="_Toc209521548"/>
      <w:r>
        <w:t>9.6.6.2.2</w:t>
      </w:r>
      <w:r>
        <w:tab/>
        <w:t xml:space="preserve">Type: </w:t>
      </w:r>
      <w:r>
        <w:rPr>
          <w:lang w:val="en-US"/>
        </w:rPr>
        <w:t>AcrEvents</w:t>
      </w:r>
      <w:r w:rsidRPr="00AC0183">
        <w:t>Subsc</w:t>
      </w:r>
      <w:bookmarkEnd w:id="11869"/>
      <w:bookmarkEnd w:id="11870"/>
      <w:bookmarkEnd w:id="11871"/>
      <w:bookmarkEnd w:id="11872"/>
      <w:bookmarkEnd w:id="11874"/>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1873"/>
    </w:tbl>
    <w:p w14:paraId="279CB945" w14:textId="77777777" w:rsidR="001B4C79" w:rsidRPr="00B75498" w:rsidRDefault="001B4C79" w:rsidP="001B4C79"/>
    <w:p w14:paraId="427C635C" w14:textId="77777777" w:rsidR="001B4C79" w:rsidRDefault="001B4C79" w:rsidP="001B4C79">
      <w:pPr>
        <w:pStyle w:val="Heading5"/>
      </w:pPr>
      <w:bookmarkStart w:id="11875" w:name="_Toc185516332"/>
      <w:bookmarkStart w:id="11876" w:name="_Toc192873640"/>
      <w:bookmarkStart w:id="11877" w:name="_Toc200971354"/>
      <w:bookmarkStart w:id="11878" w:name="_Toc207722686"/>
      <w:bookmarkStart w:id="11879" w:name="_Hlk169170201"/>
      <w:bookmarkStart w:id="11880" w:name="_Toc209521549"/>
      <w:r>
        <w:lastRenderedPageBreak/>
        <w:t>9.6.6.2.3</w:t>
      </w:r>
      <w:r>
        <w:tab/>
        <w:t xml:space="preserve">Type: </w:t>
      </w:r>
      <w:r>
        <w:rPr>
          <w:lang w:val="en-US"/>
        </w:rPr>
        <w:t>AcrEvents</w:t>
      </w:r>
      <w:r w:rsidRPr="00AC0183">
        <w:t>Subsc</w:t>
      </w:r>
      <w:r>
        <w:t>Patch</w:t>
      </w:r>
      <w:bookmarkEnd w:id="11875"/>
      <w:bookmarkEnd w:id="11876"/>
      <w:bookmarkEnd w:id="11877"/>
      <w:bookmarkEnd w:id="11878"/>
      <w:bookmarkEnd w:id="11880"/>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1879"/>
    </w:tbl>
    <w:p w14:paraId="7959A717" w14:textId="77777777" w:rsidR="001B4C79" w:rsidRDefault="001B4C79" w:rsidP="001B4C79">
      <w:pPr>
        <w:rPr>
          <w:lang w:val="en-US"/>
        </w:rPr>
      </w:pPr>
    </w:p>
    <w:p w14:paraId="7F6C1C95" w14:textId="77777777" w:rsidR="001B4C79" w:rsidRDefault="001B4C79" w:rsidP="001B4C79">
      <w:pPr>
        <w:pStyle w:val="Heading5"/>
      </w:pPr>
      <w:bookmarkStart w:id="11881" w:name="_Toc185516333"/>
      <w:bookmarkStart w:id="11882" w:name="_Toc192873641"/>
      <w:bookmarkStart w:id="11883" w:name="_Toc200971355"/>
      <w:bookmarkStart w:id="11884" w:name="_Toc207722687"/>
      <w:bookmarkStart w:id="11885" w:name="_Toc209521550"/>
      <w:r>
        <w:t>9.6.6.2.4</w:t>
      </w:r>
      <w:r>
        <w:tab/>
        <w:t xml:space="preserve">Type: </w:t>
      </w:r>
      <w:r>
        <w:rPr>
          <w:lang w:val="en-US"/>
        </w:rPr>
        <w:t>AcrEvents</w:t>
      </w:r>
      <w:r>
        <w:t>Notif</w:t>
      </w:r>
      <w:bookmarkEnd w:id="11881"/>
      <w:bookmarkEnd w:id="11882"/>
      <w:bookmarkEnd w:id="11883"/>
      <w:bookmarkEnd w:id="11884"/>
      <w:bookmarkEnd w:id="1188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1886" w:name="_Toc185516334"/>
      <w:bookmarkStart w:id="11887" w:name="_Toc192873642"/>
      <w:bookmarkStart w:id="11888" w:name="_Toc200971356"/>
      <w:bookmarkStart w:id="11889" w:name="_Toc207722688"/>
      <w:bookmarkStart w:id="11890" w:name="_Toc209521551"/>
      <w:r>
        <w:t>9.6</w:t>
      </w:r>
      <w:r>
        <w:rPr>
          <w:lang w:val="en-US"/>
        </w:rPr>
        <w:t>.6.3</w:t>
      </w:r>
      <w:r>
        <w:rPr>
          <w:lang w:val="en-US"/>
        </w:rPr>
        <w:tab/>
        <w:t>Simple data types and enumerations</w:t>
      </w:r>
      <w:bookmarkEnd w:id="11886"/>
      <w:bookmarkEnd w:id="11887"/>
      <w:bookmarkEnd w:id="11888"/>
      <w:bookmarkEnd w:id="11889"/>
      <w:bookmarkEnd w:id="11890"/>
    </w:p>
    <w:p w14:paraId="4FB36304" w14:textId="77777777" w:rsidR="001B4C79" w:rsidRPr="000E1D0D" w:rsidRDefault="001B4C79" w:rsidP="001B4C79">
      <w:pPr>
        <w:pStyle w:val="Heading5"/>
      </w:pPr>
      <w:bookmarkStart w:id="11891" w:name="_Toc185516335"/>
      <w:bookmarkStart w:id="11892" w:name="_Toc192873643"/>
      <w:bookmarkStart w:id="11893" w:name="_Toc200971357"/>
      <w:bookmarkStart w:id="11894" w:name="_Toc207722689"/>
      <w:bookmarkStart w:id="11895" w:name="_Toc209521552"/>
      <w:r>
        <w:t>9.6</w:t>
      </w:r>
      <w:r>
        <w:rPr>
          <w:lang w:val="en-US"/>
        </w:rPr>
        <w:t>.6.3</w:t>
      </w:r>
      <w:r w:rsidRPr="000E1D0D">
        <w:t>.1</w:t>
      </w:r>
      <w:r w:rsidRPr="000E1D0D">
        <w:tab/>
        <w:t>Introduction</w:t>
      </w:r>
      <w:bookmarkEnd w:id="11891"/>
      <w:bookmarkEnd w:id="11892"/>
      <w:bookmarkEnd w:id="11893"/>
      <w:bookmarkEnd w:id="11894"/>
      <w:bookmarkEnd w:id="11895"/>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1896" w:name="_Toc185516336"/>
      <w:bookmarkStart w:id="11897" w:name="_Toc192873644"/>
      <w:bookmarkStart w:id="11898" w:name="_Toc200971358"/>
      <w:bookmarkStart w:id="11899" w:name="_Toc207722690"/>
      <w:bookmarkStart w:id="11900" w:name="_Toc209521553"/>
      <w:r>
        <w:t>9.6</w:t>
      </w:r>
      <w:r>
        <w:rPr>
          <w:lang w:val="en-US"/>
        </w:rPr>
        <w:t>.6.3</w:t>
      </w:r>
      <w:r w:rsidRPr="000E1D0D">
        <w:t>.2</w:t>
      </w:r>
      <w:r w:rsidRPr="000E1D0D">
        <w:tab/>
        <w:t>Simple data types</w:t>
      </w:r>
      <w:bookmarkEnd w:id="11896"/>
      <w:bookmarkEnd w:id="11897"/>
      <w:bookmarkEnd w:id="11898"/>
      <w:bookmarkEnd w:id="11899"/>
      <w:bookmarkEnd w:id="11900"/>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1901" w:name="_Toc185516337"/>
      <w:bookmarkStart w:id="11902" w:name="_Toc192873645"/>
      <w:bookmarkStart w:id="11903" w:name="_Toc200971359"/>
      <w:bookmarkStart w:id="11904" w:name="_Toc207722691"/>
      <w:bookmarkStart w:id="11905" w:name="_Toc209521554"/>
      <w:r>
        <w:t>9.6.6.3.3</w:t>
      </w:r>
      <w:r>
        <w:tab/>
        <w:t xml:space="preserve">Enumeration: </w:t>
      </w:r>
      <w:r>
        <w:rPr>
          <w:rFonts w:hint="eastAsia"/>
          <w:lang w:eastAsia="zh-CN"/>
        </w:rPr>
        <w:t>Acr</w:t>
      </w:r>
      <w:r>
        <w:t>Event</w:t>
      </w:r>
      <w:bookmarkEnd w:id="11901"/>
      <w:bookmarkEnd w:id="11902"/>
      <w:bookmarkEnd w:id="11903"/>
      <w:bookmarkEnd w:id="11904"/>
      <w:bookmarkEnd w:id="1190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1906" w:name="_Toc185516338"/>
      <w:bookmarkStart w:id="11907" w:name="_Toc192873646"/>
      <w:bookmarkStart w:id="11908" w:name="_Toc200971360"/>
      <w:bookmarkStart w:id="11909" w:name="_Toc207722692"/>
      <w:bookmarkStart w:id="11910" w:name="_Toc20952155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906"/>
      <w:bookmarkEnd w:id="11907"/>
      <w:bookmarkEnd w:id="11908"/>
      <w:bookmarkEnd w:id="11909"/>
      <w:bookmarkEnd w:id="11910"/>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1911" w:name="_Toc185516339"/>
      <w:bookmarkStart w:id="11912" w:name="_Toc192873647"/>
      <w:bookmarkStart w:id="11913" w:name="_Toc200971361"/>
      <w:bookmarkStart w:id="11914" w:name="_Toc207722693"/>
      <w:bookmarkStart w:id="11915" w:name="_Toc209521556"/>
      <w:r>
        <w:t>9.6</w:t>
      </w:r>
      <w:r>
        <w:rPr>
          <w:lang w:val="en-US"/>
        </w:rPr>
        <w:t>.6</w:t>
      </w:r>
      <w:r w:rsidRPr="000E1D0D">
        <w:t>.5</w:t>
      </w:r>
      <w:r w:rsidRPr="000E1D0D">
        <w:tab/>
        <w:t>Binary data</w:t>
      </w:r>
      <w:bookmarkEnd w:id="11911"/>
      <w:bookmarkEnd w:id="11912"/>
      <w:bookmarkEnd w:id="11913"/>
      <w:bookmarkEnd w:id="11914"/>
      <w:bookmarkEnd w:id="11915"/>
    </w:p>
    <w:p w14:paraId="7D930861" w14:textId="77777777" w:rsidR="001B4C79" w:rsidRPr="000E1D0D" w:rsidRDefault="001B4C79" w:rsidP="001B4C79">
      <w:pPr>
        <w:pStyle w:val="Heading5"/>
      </w:pPr>
      <w:bookmarkStart w:id="11916" w:name="_Toc185516340"/>
      <w:bookmarkStart w:id="11917" w:name="_Toc192873648"/>
      <w:bookmarkStart w:id="11918" w:name="_Toc200971362"/>
      <w:bookmarkStart w:id="11919" w:name="_Toc207722694"/>
      <w:bookmarkStart w:id="11920" w:name="_Toc209521557"/>
      <w:r>
        <w:t>9.6</w:t>
      </w:r>
      <w:r>
        <w:rPr>
          <w:lang w:val="en-US"/>
        </w:rPr>
        <w:t>.6</w:t>
      </w:r>
      <w:r w:rsidRPr="000E1D0D">
        <w:t>.5.1</w:t>
      </w:r>
      <w:r w:rsidRPr="000E1D0D">
        <w:tab/>
        <w:t>Binary Data Types</w:t>
      </w:r>
      <w:bookmarkEnd w:id="11916"/>
      <w:bookmarkEnd w:id="11917"/>
      <w:bookmarkEnd w:id="11918"/>
      <w:bookmarkEnd w:id="11919"/>
      <w:bookmarkEnd w:id="11920"/>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1921" w:name="_Toc185516341"/>
      <w:bookmarkStart w:id="11922" w:name="_Toc192873649"/>
      <w:bookmarkStart w:id="11923" w:name="_Toc200971363"/>
      <w:bookmarkStart w:id="11924" w:name="_Toc207722695"/>
      <w:bookmarkStart w:id="11925" w:name="_Toc209521558"/>
      <w:r>
        <w:t>9.6.7</w:t>
      </w:r>
      <w:r>
        <w:tab/>
        <w:t>Error Handling</w:t>
      </w:r>
      <w:bookmarkEnd w:id="11921"/>
      <w:bookmarkEnd w:id="11922"/>
      <w:bookmarkEnd w:id="11923"/>
      <w:bookmarkEnd w:id="11924"/>
      <w:bookmarkEnd w:id="11925"/>
    </w:p>
    <w:p w14:paraId="06359C33" w14:textId="77777777" w:rsidR="001B4C79" w:rsidRDefault="001B4C79" w:rsidP="001B4C79">
      <w:pPr>
        <w:pStyle w:val="Heading4"/>
      </w:pPr>
      <w:bookmarkStart w:id="11926" w:name="_Toc185516342"/>
      <w:bookmarkStart w:id="11927" w:name="_Toc192873650"/>
      <w:bookmarkStart w:id="11928" w:name="_Toc200971364"/>
      <w:bookmarkStart w:id="11929" w:name="_Toc207722696"/>
      <w:bookmarkStart w:id="11930" w:name="_Toc209521559"/>
      <w:r>
        <w:t>9.6.7.1</w:t>
      </w:r>
      <w:r>
        <w:tab/>
        <w:t>General</w:t>
      </w:r>
      <w:bookmarkEnd w:id="11926"/>
      <w:bookmarkEnd w:id="11927"/>
      <w:bookmarkEnd w:id="11928"/>
      <w:bookmarkEnd w:id="11929"/>
      <w:bookmarkEnd w:id="11930"/>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1931" w:name="_Toc185516343"/>
      <w:bookmarkStart w:id="11932" w:name="_Toc192873651"/>
      <w:bookmarkStart w:id="11933" w:name="_Toc200971365"/>
      <w:bookmarkStart w:id="11934" w:name="_Toc207722697"/>
      <w:bookmarkStart w:id="11935" w:name="_Toc209521560"/>
      <w:r>
        <w:t>9.6.7.2</w:t>
      </w:r>
      <w:r>
        <w:tab/>
        <w:t>Protocol Errors</w:t>
      </w:r>
      <w:bookmarkEnd w:id="11931"/>
      <w:bookmarkEnd w:id="11932"/>
      <w:bookmarkEnd w:id="11933"/>
      <w:bookmarkEnd w:id="11934"/>
      <w:bookmarkEnd w:id="1193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1936" w:name="_Toc185516344"/>
      <w:bookmarkStart w:id="11937" w:name="_Toc192873652"/>
      <w:bookmarkStart w:id="11938" w:name="_Toc200971366"/>
      <w:bookmarkStart w:id="11939" w:name="_Toc207722698"/>
      <w:bookmarkStart w:id="11940" w:name="_Toc209521561"/>
      <w:r>
        <w:t>9.6.7.3</w:t>
      </w:r>
      <w:r>
        <w:tab/>
        <w:t>Application Errors</w:t>
      </w:r>
      <w:bookmarkEnd w:id="11936"/>
      <w:bookmarkEnd w:id="11937"/>
      <w:bookmarkEnd w:id="11938"/>
      <w:bookmarkEnd w:id="11939"/>
      <w:bookmarkEnd w:id="11940"/>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1941" w:name="_Toc185516345"/>
      <w:bookmarkStart w:id="11942" w:name="_Toc192873653"/>
      <w:bookmarkStart w:id="11943" w:name="_Toc200971367"/>
      <w:bookmarkStart w:id="11944" w:name="_Toc207722699"/>
      <w:bookmarkStart w:id="11945" w:name="_Toc209521562"/>
      <w:r>
        <w:t>9.6.8</w:t>
      </w:r>
      <w:r>
        <w:tab/>
        <w:t>Feature negotiation</w:t>
      </w:r>
      <w:bookmarkEnd w:id="11941"/>
      <w:bookmarkEnd w:id="11942"/>
      <w:bookmarkEnd w:id="11943"/>
      <w:bookmarkEnd w:id="11944"/>
      <w:bookmarkEnd w:id="11945"/>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1946" w:name="_Toc185516346"/>
      <w:bookmarkStart w:id="11947" w:name="_Toc192873654"/>
      <w:bookmarkStart w:id="11948" w:name="_Toc200971368"/>
      <w:bookmarkStart w:id="11949" w:name="_Toc207722700"/>
      <w:bookmarkStart w:id="11950" w:name="_Toc209521563"/>
      <w:r w:rsidRPr="00D00D02">
        <w:rPr>
          <w:noProof/>
          <w:lang w:eastAsia="zh-CN"/>
        </w:rPr>
        <w:lastRenderedPageBreak/>
        <w:t>9.</w:t>
      </w:r>
      <w:r>
        <w:rPr>
          <w:rFonts w:hint="eastAsia"/>
          <w:noProof/>
          <w:lang w:eastAsia="zh-CN"/>
        </w:rPr>
        <w:t>6</w:t>
      </w:r>
      <w:r w:rsidRPr="00D00D02">
        <w:t>.9</w:t>
      </w:r>
      <w:r w:rsidRPr="00D00D02">
        <w:tab/>
        <w:t>Security</w:t>
      </w:r>
      <w:bookmarkEnd w:id="11946"/>
      <w:bookmarkEnd w:id="11947"/>
      <w:bookmarkEnd w:id="11948"/>
      <w:bookmarkEnd w:id="11949"/>
      <w:bookmarkEnd w:id="11950"/>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1951" w:name="_Toc185516347"/>
      <w:bookmarkStart w:id="11952" w:name="_Toc192873655"/>
      <w:bookmarkStart w:id="11953" w:name="_Toc200971369"/>
      <w:bookmarkStart w:id="11954" w:name="_Toc207722701"/>
      <w:bookmarkStart w:id="11955" w:name="_Toc209521564"/>
      <w:r>
        <w:t>10</w:t>
      </w:r>
      <w:r w:rsidR="00B64F7C" w:rsidRPr="00EE38A4">
        <w:tab/>
        <w:t>Using Common API Framework</w:t>
      </w:r>
      <w:bookmarkEnd w:id="10936"/>
      <w:bookmarkEnd w:id="10937"/>
      <w:bookmarkEnd w:id="10938"/>
      <w:bookmarkEnd w:id="10939"/>
      <w:bookmarkEnd w:id="10940"/>
      <w:bookmarkEnd w:id="10941"/>
      <w:bookmarkEnd w:id="10942"/>
      <w:bookmarkEnd w:id="10943"/>
      <w:bookmarkEnd w:id="10944"/>
      <w:bookmarkEnd w:id="10945"/>
      <w:bookmarkEnd w:id="11951"/>
      <w:bookmarkEnd w:id="11952"/>
      <w:bookmarkEnd w:id="11953"/>
      <w:bookmarkEnd w:id="11954"/>
      <w:bookmarkEnd w:id="11955"/>
    </w:p>
    <w:p w14:paraId="60636397" w14:textId="77777777" w:rsidR="009B360E" w:rsidRDefault="009B360E" w:rsidP="009B360E">
      <w:pPr>
        <w:pStyle w:val="Heading2"/>
      </w:pPr>
      <w:bookmarkStart w:id="11956" w:name="_Toc24868675"/>
      <w:bookmarkStart w:id="11957" w:name="_Toc34154180"/>
      <w:bookmarkStart w:id="11958" w:name="_Toc36041124"/>
      <w:bookmarkStart w:id="11959" w:name="_Toc36041437"/>
      <w:bookmarkStart w:id="11960" w:name="_Toc43196714"/>
      <w:bookmarkStart w:id="11961" w:name="_Toc43481484"/>
      <w:bookmarkStart w:id="11962" w:name="_Toc45134761"/>
      <w:bookmarkStart w:id="11963" w:name="_Toc51189293"/>
      <w:bookmarkStart w:id="11964" w:name="_Toc51763969"/>
      <w:bookmarkStart w:id="11965" w:name="_Toc57206201"/>
      <w:bookmarkStart w:id="11966" w:name="_Toc59019542"/>
      <w:bookmarkStart w:id="11967" w:name="_Toc68170215"/>
      <w:bookmarkStart w:id="11968" w:name="_Toc83234257"/>
      <w:bookmarkStart w:id="11969" w:name="_Toc90661680"/>
      <w:bookmarkStart w:id="11970" w:name="_Toc97042819"/>
      <w:bookmarkStart w:id="11971" w:name="_Toc97045963"/>
      <w:bookmarkStart w:id="11972" w:name="_Toc97155708"/>
      <w:bookmarkStart w:id="11973" w:name="_Toc101521764"/>
      <w:bookmarkStart w:id="11974" w:name="_Toc138762074"/>
      <w:bookmarkStart w:id="11975" w:name="_Toc145708337"/>
      <w:bookmarkStart w:id="11976" w:name="_Toc160570919"/>
      <w:bookmarkStart w:id="11977" w:name="_Toc162008515"/>
      <w:bookmarkStart w:id="11978" w:name="_Toc185516348"/>
      <w:bookmarkStart w:id="11979" w:name="_Toc192873656"/>
      <w:bookmarkStart w:id="11980" w:name="_Toc200971370"/>
      <w:bookmarkStart w:id="11981" w:name="_Toc207722702"/>
      <w:bookmarkStart w:id="11982" w:name="_Toc209521565"/>
      <w:r>
        <w:t>10.1</w:t>
      </w:r>
      <w:r>
        <w:tab/>
        <w:t>General</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1983" w:name="_Toc24868676"/>
      <w:bookmarkStart w:id="11984" w:name="_Toc34154181"/>
      <w:bookmarkStart w:id="11985" w:name="_Toc36041125"/>
      <w:bookmarkStart w:id="11986" w:name="_Toc36041438"/>
      <w:bookmarkStart w:id="11987" w:name="_Toc43196715"/>
      <w:bookmarkStart w:id="11988" w:name="_Toc43481485"/>
      <w:bookmarkStart w:id="11989" w:name="_Toc45134762"/>
      <w:bookmarkStart w:id="11990" w:name="_Toc51189294"/>
      <w:bookmarkStart w:id="11991" w:name="_Toc51763970"/>
      <w:bookmarkStart w:id="11992" w:name="_Toc57206202"/>
      <w:bookmarkStart w:id="11993" w:name="_Toc59019543"/>
      <w:bookmarkStart w:id="11994" w:name="_Toc68170216"/>
      <w:bookmarkStart w:id="11995" w:name="_Toc83234258"/>
      <w:bookmarkStart w:id="11996" w:name="_Toc90661681"/>
      <w:bookmarkStart w:id="11997" w:name="_Toc97042820"/>
      <w:bookmarkStart w:id="11998" w:name="_Toc97045964"/>
      <w:bookmarkStart w:id="11999" w:name="_Toc97155709"/>
      <w:bookmarkStart w:id="12000" w:name="_Toc101521765"/>
      <w:bookmarkStart w:id="12001" w:name="_Toc138762075"/>
      <w:bookmarkStart w:id="12002" w:name="_Toc145708338"/>
      <w:bookmarkStart w:id="12003" w:name="_Toc160570920"/>
      <w:bookmarkStart w:id="12004" w:name="_Toc162008516"/>
      <w:bookmarkStart w:id="12005" w:name="_Toc185516349"/>
      <w:bookmarkStart w:id="12006" w:name="_Toc192873657"/>
      <w:bookmarkStart w:id="12007" w:name="_Toc200971371"/>
      <w:bookmarkStart w:id="12008" w:name="_Toc207722703"/>
      <w:bookmarkStart w:id="12009" w:name="_Toc209521566"/>
      <w:r>
        <w:t>10.2</w:t>
      </w:r>
      <w:r>
        <w:tab/>
        <w:t>Security</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2010" w:name="_Toc85734606"/>
      <w:bookmarkStart w:id="12011" w:name="_Toc89431905"/>
      <w:bookmarkStart w:id="12012" w:name="_Toc97042821"/>
      <w:bookmarkStart w:id="12013" w:name="_Toc97045965"/>
      <w:bookmarkStart w:id="12014" w:name="_Toc97155710"/>
      <w:bookmarkStart w:id="12015" w:name="_Toc101521766"/>
      <w:bookmarkStart w:id="12016" w:name="_Toc138762076"/>
      <w:bookmarkStart w:id="12017" w:name="_Toc145708339"/>
      <w:bookmarkStart w:id="12018" w:name="_Toc160570921"/>
      <w:bookmarkStart w:id="12019" w:name="_Toc162008517"/>
      <w:bookmarkStart w:id="12020" w:name="_Toc185516350"/>
      <w:bookmarkStart w:id="12021" w:name="_Toc192873658"/>
      <w:bookmarkStart w:id="12022" w:name="_Toc200971372"/>
      <w:bookmarkStart w:id="12023" w:name="_Toc207722704"/>
      <w:bookmarkStart w:id="12024" w:name="_Toc209521567"/>
      <w:r>
        <w:t>1</w:t>
      </w:r>
      <w:r w:rsidR="0013246F">
        <w:t>1</w:t>
      </w:r>
      <w:r w:rsidR="00707DE0">
        <w:tab/>
        <w:t>Security</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2025" w:name="tsgNames"/>
      <w:bookmarkStart w:id="12026" w:name="startOfAnnexes"/>
      <w:bookmarkStart w:id="12027" w:name="_Toc85734607"/>
      <w:bookmarkStart w:id="12028" w:name="_Toc89431906"/>
      <w:bookmarkStart w:id="12029" w:name="_Toc97042822"/>
      <w:bookmarkStart w:id="12030" w:name="_Toc97045966"/>
      <w:bookmarkStart w:id="12031" w:name="_Toc97155711"/>
      <w:bookmarkStart w:id="12032" w:name="_Toc101521767"/>
      <w:bookmarkStart w:id="12033" w:name="_Toc138762077"/>
      <w:bookmarkStart w:id="12034" w:name="_Toc145708340"/>
      <w:bookmarkStart w:id="12035" w:name="_Toc160570922"/>
      <w:bookmarkStart w:id="12036" w:name="_Toc162008518"/>
      <w:bookmarkStart w:id="12037" w:name="_Toc185516351"/>
      <w:bookmarkStart w:id="12038" w:name="_Toc192873659"/>
      <w:bookmarkStart w:id="12039" w:name="_Toc200971373"/>
      <w:bookmarkStart w:id="12040" w:name="_Toc207722705"/>
      <w:bookmarkStart w:id="12041" w:name="_Toc209521568"/>
      <w:bookmarkEnd w:id="12025"/>
      <w:bookmarkEnd w:id="12026"/>
      <w:r>
        <w:t>Annex A (normative):</w:t>
      </w:r>
      <w:r>
        <w:br/>
        <w:t>OpenAPI specification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3C9B8A47" w14:textId="0E0240FE" w:rsidR="00080512" w:rsidRDefault="00E83A1B" w:rsidP="007876EC">
      <w:pPr>
        <w:pStyle w:val="Heading1"/>
      </w:pPr>
      <w:bookmarkStart w:id="12042" w:name="_Toc85734608"/>
      <w:bookmarkStart w:id="12043" w:name="_Toc89431907"/>
      <w:bookmarkStart w:id="12044" w:name="_Toc97042823"/>
      <w:bookmarkStart w:id="12045" w:name="_Toc97045967"/>
      <w:bookmarkStart w:id="12046" w:name="_Toc97155712"/>
      <w:bookmarkStart w:id="12047" w:name="_Toc101521768"/>
      <w:bookmarkStart w:id="12048" w:name="_Toc138762078"/>
      <w:bookmarkStart w:id="12049" w:name="_Toc145708341"/>
      <w:bookmarkStart w:id="12050" w:name="_Toc160570923"/>
      <w:bookmarkStart w:id="12051" w:name="_Toc162008519"/>
      <w:bookmarkStart w:id="12052" w:name="_Toc185516352"/>
      <w:bookmarkStart w:id="12053" w:name="_Toc192873660"/>
      <w:bookmarkStart w:id="12054" w:name="_Toc200971374"/>
      <w:bookmarkStart w:id="12055" w:name="_Toc207722706"/>
      <w:bookmarkStart w:id="12056" w:name="_Toc209521569"/>
      <w:r>
        <w:t>A.1</w:t>
      </w:r>
      <w:r w:rsidR="00B02560">
        <w:tab/>
      </w:r>
      <w:r>
        <w:t>General</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2057" w:name="_Hlk3294506"/>
      <w:r>
        <w:t>of the OpenAPI specification file</w:t>
      </w:r>
      <w:bookmarkEnd w:id="1205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2058" w:name="_Toc85734609"/>
      <w:bookmarkStart w:id="12059" w:name="_Toc89431908"/>
      <w:bookmarkStart w:id="12060" w:name="_Toc97042824"/>
      <w:bookmarkStart w:id="12061" w:name="_Toc97045968"/>
      <w:bookmarkStart w:id="12062" w:name="_Toc97155713"/>
      <w:bookmarkStart w:id="12063" w:name="_Toc101521769"/>
      <w:bookmarkStart w:id="12064" w:name="_Toc138762079"/>
      <w:bookmarkStart w:id="12065" w:name="_Toc145708342"/>
      <w:bookmarkStart w:id="12066" w:name="_Toc160570924"/>
      <w:bookmarkStart w:id="12067" w:name="_Toc162008520"/>
      <w:bookmarkStart w:id="12068" w:name="_Toc185516353"/>
      <w:bookmarkStart w:id="12069" w:name="_Toc192873661"/>
      <w:bookmarkStart w:id="12070" w:name="_Toc200971375"/>
      <w:bookmarkStart w:id="12071" w:name="_Toc207722707"/>
      <w:bookmarkStart w:id="12072" w:name="_Toc209521570"/>
      <w:r>
        <w:t>A.2</w:t>
      </w:r>
      <w:r>
        <w:tab/>
      </w:r>
      <w:r>
        <w:rPr>
          <w:noProof/>
        </w:rPr>
        <w:t>Eees_EASRegistration API</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4EA51E48" w:rsidR="00B43B95" w:rsidRDefault="00B43B95" w:rsidP="00B43B95">
      <w:pPr>
        <w:pStyle w:val="PL"/>
      </w:pPr>
      <w:r>
        <w:t xml:space="preserve">  version: 1.2.0-alpha.</w:t>
      </w:r>
      <w:r w:rsidR="00CD597B">
        <w:t>4</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2F879F20" w:rsidR="00B43B95" w:rsidRDefault="00B43B95" w:rsidP="00B43B95">
      <w:pPr>
        <w:pStyle w:val="PL"/>
      </w:pPr>
      <w:r>
        <w:t xml:space="preserve">    3GPP TS 29.558 V19.</w:t>
      </w:r>
      <w:r w:rsidR="00CD597B">
        <w:t>4</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2073" w:name="_Toc97042825"/>
      <w:bookmarkStart w:id="12074" w:name="_Toc97045969"/>
      <w:bookmarkStart w:id="12075" w:name="_Toc97155714"/>
      <w:bookmarkStart w:id="12076" w:name="_Toc101521770"/>
      <w:bookmarkStart w:id="12077" w:name="_Toc138762080"/>
      <w:bookmarkStart w:id="12078" w:name="_Toc145708343"/>
      <w:bookmarkStart w:id="12079" w:name="_Toc160570925"/>
      <w:bookmarkStart w:id="12080" w:name="_Toc162008521"/>
      <w:bookmarkStart w:id="12081" w:name="_Toc185516354"/>
      <w:bookmarkStart w:id="12082" w:name="_Toc192873662"/>
      <w:bookmarkStart w:id="12083" w:name="_Toc200971376"/>
      <w:bookmarkStart w:id="12084" w:name="_Toc207722708"/>
      <w:bookmarkStart w:id="12085" w:name="_Toc209521571"/>
      <w:r>
        <w:t>A.3</w:t>
      </w:r>
      <w:r>
        <w:tab/>
      </w:r>
      <w:r>
        <w:rPr>
          <w:noProof/>
        </w:rPr>
        <w:t>Eees_UELocation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0F068D8" w:rsidR="0065625A" w:rsidRDefault="0065625A" w:rsidP="0065625A">
      <w:pPr>
        <w:pStyle w:val="PL"/>
      </w:pPr>
      <w:r>
        <w:t xml:space="preserve">  version: 1.</w:t>
      </w:r>
      <w:r w:rsidR="007832B8">
        <w:t>2</w:t>
      </w:r>
      <w:r>
        <w:t>.0</w:t>
      </w:r>
      <w:r w:rsidR="007832B8">
        <w:t>-alpha.</w:t>
      </w:r>
      <w:r w:rsidR="00485BBF">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1F2CE42" w:rsidR="007B114F" w:rsidRDefault="007B114F" w:rsidP="0065625A">
      <w:pPr>
        <w:pStyle w:val="PL"/>
      </w:pPr>
      <w:r>
        <w:t xml:space="preserve">    </w:t>
      </w:r>
      <w:r w:rsidR="0065625A">
        <w:t>3GPP TS 29.558 V1</w:t>
      </w:r>
      <w:r w:rsidR="007832B8">
        <w:t>9</w:t>
      </w:r>
      <w:r w:rsidR="0065625A">
        <w:t>.</w:t>
      </w:r>
      <w:r w:rsidR="00485BBF">
        <w:t>4</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2086" w:name="_Toc138762081"/>
      <w:bookmarkStart w:id="12087" w:name="_Toc145708344"/>
      <w:bookmarkStart w:id="12088" w:name="_Toc160570926"/>
      <w:bookmarkStart w:id="12089" w:name="_Toc162008522"/>
      <w:bookmarkStart w:id="12090" w:name="_Toc185516355"/>
      <w:bookmarkStart w:id="12091" w:name="_Toc192873663"/>
      <w:bookmarkStart w:id="12092" w:name="_Toc200971377"/>
      <w:bookmarkStart w:id="12093" w:name="_Toc207722709"/>
      <w:bookmarkStart w:id="12094" w:name="_Toc209521572"/>
      <w:r>
        <w:t>A.4</w:t>
      </w:r>
      <w:r>
        <w:tab/>
      </w:r>
      <w:r w:rsidRPr="00310802">
        <w:t>Eees_</w:t>
      </w:r>
      <w:r>
        <w:t>UEIdentifier API</w:t>
      </w:r>
      <w:bookmarkEnd w:id="12086"/>
      <w:bookmarkEnd w:id="12087"/>
      <w:bookmarkEnd w:id="12088"/>
      <w:bookmarkEnd w:id="12089"/>
      <w:bookmarkEnd w:id="12090"/>
      <w:bookmarkEnd w:id="12091"/>
      <w:bookmarkEnd w:id="12092"/>
      <w:bookmarkEnd w:id="12093"/>
      <w:bookmarkEnd w:id="12094"/>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7ADF7EC2"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w:t>
      </w:r>
      <w:r w:rsidR="00485BBF">
        <w:rPr>
          <w:noProof/>
          <w:lang w:val="fr-FR"/>
        </w:rPr>
        <w:t>2</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3DEE9F5" w:rsidR="00CD7499" w:rsidRDefault="00CD7499" w:rsidP="00CD7499">
      <w:pPr>
        <w:pStyle w:val="PL"/>
      </w:pPr>
      <w:r>
        <w:t xml:space="preserve">    3GPP TS 29.558 V1</w:t>
      </w:r>
      <w:r w:rsidR="00995C3D">
        <w:t>9</w:t>
      </w:r>
      <w:r>
        <w:t>.</w:t>
      </w:r>
      <w:r w:rsidR="00485BBF">
        <w:t>4</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w:t>
      </w:r>
      <w:r>
        <w:rPr>
          <w:rFonts w:ascii="Courier New" w:eastAsia="ＭＳ 明朝" w:hAnsi="Courier New"/>
          <w:noProof/>
          <w:sz w:val="16"/>
        </w:rPr>
        <w:t>ueId</w:t>
      </w:r>
      <w:r w:rsidRPr="00AE3C8F">
        <w:rPr>
          <w:rFonts w:ascii="Courier New" w:eastAsia="ＭＳ 明朝"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$ref: 'TS29</w:t>
      </w:r>
      <w:r>
        <w:rPr>
          <w:rFonts w:ascii="Courier New" w:eastAsia="ＭＳ 明朝" w:hAnsi="Courier New"/>
          <w:noProof/>
          <w:sz w:val="16"/>
        </w:rPr>
        <w:t>571</w:t>
      </w:r>
      <w:r w:rsidRPr="00AE3C8F">
        <w:rPr>
          <w:rFonts w:ascii="Courier New" w:eastAsia="ＭＳ 明朝" w:hAnsi="Courier New"/>
          <w:noProof/>
          <w:sz w:val="16"/>
        </w:rPr>
        <w:t>_CommonData.yaml#/components/schemas/</w:t>
      </w:r>
      <w:r>
        <w:rPr>
          <w:rFonts w:ascii="Courier New" w:eastAsia="ＭＳ 明朝" w:hAnsi="Courier New"/>
          <w:noProof/>
          <w:sz w:val="16"/>
        </w:rPr>
        <w:t>Gpsi</w:t>
      </w:r>
      <w:r w:rsidRPr="00AE3C8F">
        <w:rPr>
          <w:rFonts w:ascii="Courier New" w:eastAsia="ＭＳ 明朝"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ＭＳ 明朝"/>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lastRenderedPageBreak/>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2095" w:name="_Toc97042826"/>
      <w:bookmarkStart w:id="12096" w:name="_Toc97045970"/>
      <w:bookmarkStart w:id="12097" w:name="_Toc97155715"/>
      <w:bookmarkStart w:id="12098" w:name="_Toc101521771"/>
      <w:bookmarkStart w:id="12099" w:name="_Toc138762082"/>
      <w:bookmarkStart w:id="12100" w:name="_Toc145708345"/>
      <w:bookmarkStart w:id="12101" w:name="_Toc160570927"/>
      <w:bookmarkStart w:id="12102" w:name="_Toc162008523"/>
      <w:bookmarkStart w:id="12103" w:name="_Toc185516356"/>
      <w:bookmarkStart w:id="12104" w:name="_Toc192873664"/>
      <w:bookmarkStart w:id="12105" w:name="_Toc200971378"/>
      <w:bookmarkStart w:id="12106" w:name="_Toc207722710"/>
      <w:bookmarkStart w:id="12107" w:name="_Toc28012881"/>
      <w:bookmarkStart w:id="12108" w:name="_Toc34266367"/>
      <w:bookmarkStart w:id="12109" w:name="_Toc36102538"/>
      <w:bookmarkStart w:id="12110" w:name="_Toc43563582"/>
      <w:bookmarkStart w:id="12111" w:name="_Toc45134131"/>
      <w:bookmarkStart w:id="12112" w:name="_Toc50032063"/>
      <w:bookmarkStart w:id="12113" w:name="_Toc51762983"/>
      <w:bookmarkStart w:id="12114" w:name="_Toc56641052"/>
      <w:bookmarkStart w:id="12115" w:name="_Toc59018020"/>
      <w:bookmarkStart w:id="12116" w:name="_Toc66231888"/>
      <w:bookmarkStart w:id="12117" w:name="_Toc68169049"/>
      <w:bookmarkStart w:id="12118" w:name="_Toc70550753"/>
      <w:bookmarkStart w:id="12119" w:name="_Toc73564598"/>
      <w:bookmarkStart w:id="12120" w:name="_Toc85734610"/>
      <w:bookmarkStart w:id="12121" w:name="_Toc89431909"/>
      <w:bookmarkStart w:id="12122" w:name="_Toc209521573"/>
      <w:r>
        <w:t>A.</w:t>
      </w:r>
      <w:r w:rsidR="00BC7A82">
        <w:t>5</w:t>
      </w:r>
      <w:r>
        <w:tab/>
      </w:r>
      <w:r>
        <w:rPr>
          <w:noProof/>
        </w:rPr>
        <w:t>Eees_AppClientInformation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2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9174278" w:rsidR="00312FA3" w:rsidRDefault="00312FA3" w:rsidP="00312FA3">
      <w:pPr>
        <w:pStyle w:val="PL"/>
      </w:pPr>
      <w:r>
        <w:t xml:space="preserve">  version: 1.</w:t>
      </w:r>
      <w:r w:rsidR="00332805">
        <w:t>2</w:t>
      </w:r>
      <w:r>
        <w:t>.0</w:t>
      </w:r>
      <w:r w:rsidR="00332805">
        <w:t>-alpha.</w:t>
      </w:r>
      <w:r w:rsidR="00485BBF">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C5DDE1F" w:rsidR="00BF4F31" w:rsidRDefault="00BF4F31" w:rsidP="00312FA3">
      <w:pPr>
        <w:pStyle w:val="PL"/>
      </w:pPr>
      <w:r>
        <w:t xml:space="preserve">    </w:t>
      </w:r>
      <w:r w:rsidR="00312FA3">
        <w:t>3GPP TS 29.558 V1</w:t>
      </w:r>
      <w:r w:rsidR="00332805">
        <w:t>9</w:t>
      </w:r>
      <w:r w:rsidR="00312FA3">
        <w:t>.</w:t>
      </w:r>
      <w:r w:rsidR="00485BBF">
        <w:t>4</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lastRenderedPageBreak/>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lastRenderedPageBreak/>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lastRenderedPageBreak/>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lastRenderedPageBreak/>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lastRenderedPageBreak/>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lastRenderedPageBreak/>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2123" w:name="_Toc85734611"/>
      <w:bookmarkStart w:id="12124" w:name="_Toc89431910"/>
      <w:bookmarkStart w:id="12125" w:name="_Toc97042828"/>
      <w:bookmarkStart w:id="12126" w:name="_Toc97045972"/>
      <w:bookmarkStart w:id="12127" w:name="_Toc97155717"/>
      <w:bookmarkStart w:id="12128" w:name="_Toc101521773"/>
      <w:bookmarkStart w:id="12129" w:name="_Toc138762083"/>
      <w:bookmarkStart w:id="12130" w:name="_Toc145708346"/>
      <w:bookmarkStart w:id="12131" w:name="_Toc160570928"/>
      <w:bookmarkStart w:id="12132" w:name="_Toc162008524"/>
      <w:bookmarkStart w:id="12133" w:name="_Toc185516357"/>
      <w:bookmarkStart w:id="12134" w:name="_Toc192873665"/>
      <w:bookmarkStart w:id="12135" w:name="_Toc200971379"/>
      <w:bookmarkStart w:id="12136" w:name="_Toc207722711"/>
      <w:bookmarkStart w:id="12137" w:name="_Toc209521574"/>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67ADB44" w:rsidR="009F4DD8" w:rsidRDefault="009F4DD8" w:rsidP="009F4DD8">
      <w:pPr>
        <w:pStyle w:val="PL"/>
      </w:pPr>
      <w:r>
        <w:t xml:space="preserve">  version: 1.</w:t>
      </w:r>
      <w:r w:rsidR="007832B8">
        <w:t>2</w:t>
      </w:r>
      <w:r>
        <w:t>.0</w:t>
      </w:r>
      <w:r w:rsidR="007832B8">
        <w:t>-alpha.</w:t>
      </w:r>
      <w:r w:rsidR="00485BBF">
        <w:t>3</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423A9798" w:rsidR="009E3949" w:rsidRDefault="009E3949" w:rsidP="009F4DD8">
      <w:pPr>
        <w:pStyle w:val="PL"/>
      </w:pPr>
      <w:r>
        <w:t xml:space="preserve">    </w:t>
      </w:r>
      <w:r w:rsidR="009F4DD8">
        <w:t>3GPP TS 29.558 V1</w:t>
      </w:r>
      <w:r w:rsidR="007832B8">
        <w:t>9</w:t>
      </w:r>
      <w:r w:rsidR="009F4DD8">
        <w:t>.</w:t>
      </w:r>
      <w:r w:rsidR="00485BBF">
        <w:t>4</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lastRenderedPageBreak/>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lastRenderedPageBreak/>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lastRenderedPageBreak/>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lastRenderedPageBreak/>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lastRenderedPageBreak/>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lastRenderedPageBreak/>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2138" w:name="_Toc97042827"/>
      <w:bookmarkStart w:id="12139" w:name="_Toc97045971"/>
      <w:bookmarkStart w:id="12140" w:name="_Toc97155716"/>
      <w:bookmarkStart w:id="12141" w:name="_Toc101521772"/>
      <w:bookmarkStart w:id="12142" w:name="_Toc138762084"/>
      <w:bookmarkStart w:id="12143" w:name="_Toc145708347"/>
      <w:bookmarkStart w:id="12144" w:name="_Toc160570929"/>
      <w:bookmarkStart w:id="12145" w:name="_Toc162008525"/>
      <w:bookmarkStart w:id="12146" w:name="_Toc185516358"/>
      <w:bookmarkStart w:id="12147" w:name="_Toc192873666"/>
      <w:bookmarkStart w:id="12148" w:name="_Toc200971380"/>
      <w:bookmarkStart w:id="12149" w:name="_Toc207722712"/>
      <w:bookmarkStart w:id="12150" w:name="_Toc209521575"/>
      <w:r>
        <w:t>A.7</w:t>
      </w:r>
      <w:r>
        <w:tab/>
      </w:r>
      <w:r>
        <w:rPr>
          <w:noProof/>
        </w:rPr>
        <w:t>Eees_ACRManagementEvent API</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CD67E87" w:rsidR="008F3FCB" w:rsidRDefault="008F3FCB" w:rsidP="008F3FCB">
      <w:pPr>
        <w:pStyle w:val="PL"/>
      </w:pPr>
      <w:r>
        <w:t xml:space="preserve">  version: 1.</w:t>
      </w:r>
      <w:r w:rsidR="00995C3D">
        <w:t>2</w:t>
      </w:r>
      <w:r>
        <w:t>.</w:t>
      </w:r>
      <w:r w:rsidR="00AD5E6B">
        <w:t>0</w:t>
      </w:r>
      <w:r w:rsidR="00995C3D">
        <w:rPr>
          <w:noProof/>
          <w:lang w:val="fr-FR"/>
        </w:rPr>
        <w:t>-alpha.</w:t>
      </w:r>
      <w:r w:rsidR="00485BBF">
        <w:rPr>
          <w:noProof/>
          <w:lang w:val="fr-FR"/>
        </w:rPr>
        <w:t>4</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BC0F8DB" w:rsidR="008F3FCB" w:rsidRDefault="008F3FCB" w:rsidP="008F3FCB">
      <w:pPr>
        <w:pStyle w:val="PL"/>
      </w:pPr>
      <w:r>
        <w:t xml:space="preserve">    3GPP TS 29.558 V1</w:t>
      </w:r>
      <w:r w:rsidR="00995C3D">
        <w:t>9</w:t>
      </w:r>
      <w:r>
        <w:t>.</w:t>
      </w:r>
      <w:r w:rsidR="00485BBF">
        <w:t>4</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lastRenderedPageBreak/>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lastRenderedPageBreak/>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lastRenderedPageBreak/>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lastRenderedPageBreak/>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lastRenderedPageBreak/>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lastRenderedPageBreak/>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215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215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lastRenderedPageBreak/>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lastRenderedPageBreak/>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lastRenderedPageBreak/>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lastRenderedPageBreak/>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2152" w:name="_Toc97042829"/>
      <w:bookmarkStart w:id="12153" w:name="_Toc97045973"/>
      <w:bookmarkStart w:id="12154" w:name="_Toc97155718"/>
      <w:bookmarkStart w:id="12155" w:name="_Toc101521774"/>
      <w:bookmarkStart w:id="12156" w:name="_Toc138762085"/>
      <w:bookmarkStart w:id="12157" w:name="_Toc145708348"/>
      <w:bookmarkStart w:id="12158" w:name="_Toc160570930"/>
      <w:bookmarkStart w:id="12159" w:name="_Toc162008526"/>
      <w:bookmarkStart w:id="12160" w:name="_Toc185516359"/>
      <w:bookmarkStart w:id="12161" w:name="_Toc192873667"/>
      <w:bookmarkStart w:id="12162" w:name="_Toc200971381"/>
      <w:bookmarkStart w:id="12163" w:name="_Toc207722713"/>
      <w:bookmarkStart w:id="12164" w:name="_Toc209521576"/>
      <w:r>
        <w:lastRenderedPageBreak/>
        <w:t>A.</w:t>
      </w:r>
      <w:r w:rsidR="00BC7A82">
        <w:t>8</w:t>
      </w:r>
      <w:r>
        <w:tab/>
      </w:r>
      <w:r>
        <w:rPr>
          <w:noProof/>
        </w:rPr>
        <w:t>Eees_EECContextRelocation API</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2517AE0C" w:rsidR="009274DC" w:rsidRDefault="009274DC" w:rsidP="009274DC">
      <w:pPr>
        <w:pStyle w:val="PL"/>
      </w:pPr>
      <w:r>
        <w:t xml:space="preserve">  version: 1.</w:t>
      </w:r>
      <w:r w:rsidR="00995C3D">
        <w:t>2</w:t>
      </w:r>
      <w:r>
        <w:t>.0</w:t>
      </w:r>
      <w:r w:rsidR="00995C3D">
        <w:rPr>
          <w:noProof/>
          <w:lang w:val="fr-FR"/>
        </w:rPr>
        <w:t>-alpha.</w:t>
      </w:r>
      <w:r w:rsidR="00485BBF">
        <w:rPr>
          <w:noProof/>
          <w:lang w:val="fr-FR"/>
        </w:rPr>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87CB696" w:rsidR="009274DC" w:rsidRDefault="009274DC" w:rsidP="009274DC">
      <w:pPr>
        <w:pStyle w:val="PL"/>
      </w:pPr>
      <w:r>
        <w:t xml:space="preserve">    3GPP TS 29.558 V1</w:t>
      </w:r>
      <w:r w:rsidR="00995C3D">
        <w:t>9</w:t>
      </w:r>
      <w:r>
        <w:t>.</w:t>
      </w:r>
      <w:r w:rsidR="00485BBF">
        <w:t>4</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165" w:name="_Toc97045974"/>
      <w:bookmarkStart w:id="12166" w:name="_Toc97155719"/>
      <w:bookmarkStart w:id="12167" w:name="_Toc101521775"/>
      <w:bookmarkStart w:id="12168" w:name="_Toc138762086"/>
      <w:bookmarkStart w:id="12169" w:name="_Toc145708349"/>
      <w:bookmarkStart w:id="12170" w:name="_Toc160570931"/>
      <w:bookmarkStart w:id="12171" w:name="_Toc162008527"/>
      <w:bookmarkStart w:id="12172" w:name="_Toc185516360"/>
      <w:bookmarkStart w:id="12173" w:name="_Toc192873668"/>
      <w:bookmarkStart w:id="12174" w:name="_Toc200971382"/>
      <w:bookmarkStart w:id="12175" w:name="_Toc207722714"/>
      <w:bookmarkStart w:id="12176" w:name="_Toc209521577"/>
      <w:r>
        <w:t>A.</w:t>
      </w:r>
      <w:r w:rsidR="00BC7A82">
        <w:t>9</w:t>
      </w:r>
      <w:r>
        <w:tab/>
      </w:r>
      <w:r w:rsidRPr="00F477AF">
        <w:t>Eees_</w:t>
      </w:r>
      <w:r>
        <w:t>EELManaged</w:t>
      </w:r>
      <w:r w:rsidRPr="00F477AF">
        <w:t>ACR</w:t>
      </w:r>
      <w:r>
        <w:rPr>
          <w:noProof/>
          <w:lang w:eastAsia="zh-CN"/>
        </w:rPr>
        <w:t xml:space="preserve"> </w:t>
      </w:r>
      <w:bookmarkStart w:id="12177" w:name="_Toc94194974"/>
      <w:bookmarkStart w:id="12178" w:name="_Toc97042832"/>
      <w:r>
        <w:t>API</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1C60EC43" w14:textId="77777777" w:rsidR="00A040B3" w:rsidRDefault="00A040B3" w:rsidP="00A040B3">
      <w:pPr>
        <w:pStyle w:val="PL"/>
      </w:pPr>
      <w:bookmarkStart w:id="12179" w:name="_Hlk514243590"/>
      <w:bookmarkStart w:id="12180" w:name="_Hlk515634373"/>
      <w:bookmarkStart w:id="1218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03756320" w:rsidR="00A040B3" w:rsidRDefault="00A040B3" w:rsidP="00A040B3">
      <w:pPr>
        <w:pStyle w:val="PL"/>
      </w:pPr>
      <w:r>
        <w:t xml:space="preserve">  version: 1.</w:t>
      </w:r>
      <w:r w:rsidR="00995C3D">
        <w:t>2</w:t>
      </w:r>
      <w:r>
        <w:t>.</w:t>
      </w:r>
      <w:r w:rsidR="00AD5E6B">
        <w:t>0</w:t>
      </w:r>
      <w:r w:rsidR="00995C3D">
        <w:rPr>
          <w:noProof/>
          <w:lang w:val="fr-FR"/>
        </w:rPr>
        <w:t>-alpha.</w:t>
      </w:r>
      <w:r w:rsidR="00485BBF">
        <w:rPr>
          <w:noProof/>
          <w:lang w:val="fr-FR"/>
        </w:rPr>
        <w:t>3</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96872CE" w:rsidR="00D22A93" w:rsidRDefault="00D22A93" w:rsidP="00A040B3">
      <w:pPr>
        <w:pStyle w:val="PL"/>
      </w:pPr>
      <w:r>
        <w:t xml:space="preserve">    </w:t>
      </w:r>
      <w:r w:rsidR="00A040B3">
        <w:t>3GPP TS 29.558 V1</w:t>
      </w:r>
      <w:r w:rsidR="00995C3D">
        <w:t>9</w:t>
      </w:r>
      <w:r w:rsidR="00A040B3">
        <w:t>.</w:t>
      </w:r>
      <w:r w:rsidR="00485BBF">
        <w:t>4</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17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180"/>
    <w:bookmarkEnd w:id="1218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182" w:name="_Toc97042833"/>
      <w:bookmarkStart w:id="12183" w:name="_Toc97045975"/>
      <w:bookmarkStart w:id="12184" w:name="_Toc97155720"/>
      <w:bookmarkStart w:id="12185" w:name="_Toc101521776"/>
      <w:bookmarkStart w:id="12186" w:name="_Toc138762087"/>
      <w:bookmarkStart w:id="12187" w:name="_Toc145708350"/>
      <w:bookmarkStart w:id="12188" w:name="_Toc160570932"/>
      <w:bookmarkStart w:id="12189" w:name="_Toc162008528"/>
      <w:bookmarkStart w:id="12190" w:name="_Toc185516361"/>
      <w:bookmarkStart w:id="12191" w:name="_Toc192873669"/>
      <w:bookmarkStart w:id="12192" w:name="_Toc200971383"/>
      <w:bookmarkStart w:id="12193" w:name="_Toc207722715"/>
      <w:bookmarkStart w:id="12194" w:name="_Toc209521578"/>
      <w:r>
        <w:t>A.</w:t>
      </w:r>
      <w:r w:rsidR="00BC7A82">
        <w:t>10</w:t>
      </w:r>
      <w:r>
        <w:tab/>
      </w:r>
      <w:r w:rsidRPr="00310802">
        <w:t>Eees_ACRStatusUpdate</w:t>
      </w:r>
      <w:r>
        <w:t xml:space="preserve"> API</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lastRenderedPageBreak/>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195" w:name="_Toc85734612"/>
      <w:bookmarkStart w:id="12196" w:name="_Toc89431911"/>
      <w:bookmarkStart w:id="12197" w:name="_Toc97042830"/>
      <w:bookmarkStart w:id="12198" w:name="_Toc97045976"/>
      <w:bookmarkStart w:id="12199" w:name="_Toc97155721"/>
      <w:bookmarkStart w:id="12200" w:name="_Toc101521777"/>
      <w:bookmarkStart w:id="12201" w:name="_Toc138762088"/>
      <w:bookmarkStart w:id="12202" w:name="_Toc145708351"/>
      <w:bookmarkStart w:id="12203" w:name="_Toc160570933"/>
      <w:bookmarkStart w:id="12204" w:name="_Toc162008529"/>
      <w:bookmarkStart w:id="12205" w:name="_Toc185516362"/>
      <w:bookmarkStart w:id="12206" w:name="_Toc192873670"/>
      <w:bookmarkStart w:id="12207" w:name="_Toc200971384"/>
      <w:bookmarkStart w:id="12208" w:name="_Toc207722716"/>
      <w:bookmarkStart w:id="12209" w:name="_Toc209521579"/>
      <w:r>
        <w:t>A.</w:t>
      </w:r>
      <w:r w:rsidR="00A040B3">
        <w:t>1</w:t>
      </w:r>
      <w:r w:rsidR="00BC7A82">
        <w:t>1</w:t>
      </w:r>
      <w:r>
        <w:tab/>
      </w:r>
      <w:r>
        <w:rPr>
          <w:noProof/>
        </w:rPr>
        <w:t>Eecs_EESRegistration API</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2BC2BB1" w:rsidR="00805512" w:rsidRDefault="00805512" w:rsidP="00805512">
      <w:pPr>
        <w:pStyle w:val="PL"/>
      </w:pPr>
      <w:r>
        <w:t xml:space="preserve">  version: 1.</w:t>
      </w:r>
      <w:r w:rsidR="00995C3D">
        <w:t>2</w:t>
      </w:r>
      <w:r>
        <w:t>.</w:t>
      </w:r>
      <w:r w:rsidR="00C80865">
        <w:t>0</w:t>
      </w:r>
      <w:r w:rsidR="00995C3D">
        <w:rPr>
          <w:noProof/>
          <w:lang w:val="fr-FR"/>
        </w:rPr>
        <w:t>-alpha.</w:t>
      </w:r>
      <w:r w:rsidR="00485BBF">
        <w:rPr>
          <w:noProof/>
          <w:lang w:val="fr-FR"/>
        </w:rPr>
        <w:t>4</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7E4E330" w:rsidR="008C70FA" w:rsidRDefault="008C70FA" w:rsidP="00805512">
      <w:pPr>
        <w:pStyle w:val="PL"/>
      </w:pPr>
      <w:r>
        <w:t xml:space="preserve">    </w:t>
      </w:r>
      <w:r w:rsidR="00805512">
        <w:t>3GPP TS 29.558 V1</w:t>
      </w:r>
      <w:r w:rsidR="00995C3D">
        <w:t>9</w:t>
      </w:r>
      <w:r w:rsidR="00805512">
        <w:t>.</w:t>
      </w:r>
      <w:r w:rsidR="00485BBF">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lastRenderedPageBreak/>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lastRenderedPageBreak/>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210" w:name="_Toc97042831"/>
      <w:bookmarkStart w:id="12211" w:name="_Toc97045977"/>
      <w:bookmarkStart w:id="12212" w:name="_Toc97155722"/>
      <w:bookmarkStart w:id="12213" w:name="_Toc101521778"/>
      <w:bookmarkStart w:id="12214" w:name="_Toc138762089"/>
      <w:bookmarkStart w:id="12215" w:name="_Toc145708352"/>
      <w:bookmarkStart w:id="12216" w:name="_Toc160570934"/>
      <w:bookmarkStart w:id="12217" w:name="_Toc162008530"/>
      <w:bookmarkStart w:id="12218" w:name="_Toc185516363"/>
      <w:bookmarkStart w:id="12219" w:name="_Toc192873671"/>
      <w:bookmarkStart w:id="12220" w:name="_Toc200971385"/>
      <w:bookmarkStart w:id="12221" w:name="_Toc207722717"/>
      <w:bookmarkStart w:id="12222" w:name="_Toc209521580"/>
      <w:r>
        <w:t>A.</w:t>
      </w:r>
      <w:r w:rsidR="00A040B3">
        <w:t>1</w:t>
      </w:r>
      <w:r w:rsidR="00BC7A82">
        <w:t>2</w:t>
      </w:r>
      <w:r>
        <w:tab/>
      </w:r>
      <w:r>
        <w:rPr>
          <w:noProof/>
        </w:rPr>
        <w:t>Eecs_TargetEESDiscovery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2ECA9FE" w:rsidR="000602AD" w:rsidRDefault="000602AD" w:rsidP="000602AD">
      <w:pPr>
        <w:pStyle w:val="PL"/>
      </w:pPr>
      <w:r>
        <w:t xml:space="preserve">  version: 1.</w:t>
      </w:r>
      <w:r w:rsidR="00995C3D">
        <w:t>2</w:t>
      </w:r>
      <w:r>
        <w:t>.0</w:t>
      </w:r>
      <w:r w:rsidR="00995C3D">
        <w:rPr>
          <w:noProof/>
          <w:lang w:val="fr-FR"/>
        </w:rPr>
        <w:t>-alpha.</w:t>
      </w:r>
      <w:r w:rsidR="00485BBF">
        <w:rPr>
          <w:noProof/>
          <w:lang w:val="fr-FR"/>
        </w:rPr>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C422AFF" w:rsidR="000602AD" w:rsidRDefault="000602AD" w:rsidP="000602AD">
      <w:pPr>
        <w:pStyle w:val="PL"/>
      </w:pPr>
      <w:r>
        <w:t xml:space="preserve">    3GPP TS 29.558 V1</w:t>
      </w:r>
      <w:r w:rsidR="00995C3D">
        <w:t>9</w:t>
      </w:r>
      <w:r>
        <w:t>.</w:t>
      </w:r>
      <w:r w:rsidR="00485BBF">
        <w:t>4</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2223"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2223"/>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2224" w:name="_Toc138762090"/>
      <w:bookmarkStart w:id="12225" w:name="_Toc145708353"/>
      <w:bookmarkStart w:id="12226" w:name="_Toc160570935"/>
      <w:bookmarkStart w:id="12227" w:name="_Toc162008531"/>
      <w:bookmarkStart w:id="12228" w:name="_Toc185516364"/>
      <w:bookmarkStart w:id="12229" w:name="_Toc192873672"/>
      <w:bookmarkStart w:id="12230" w:name="_Toc200971386"/>
      <w:bookmarkStart w:id="12231" w:name="_Toc207722718"/>
      <w:bookmarkStart w:id="12232" w:name="_Toc209521581"/>
      <w:r>
        <w:t>A.</w:t>
      </w:r>
      <w:r w:rsidRPr="00444667">
        <w:t>1</w:t>
      </w:r>
      <w:r>
        <w:t>3</w:t>
      </w:r>
      <w:r>
        <w:tab/>
      </w:r>
      <w:r w:rsidRPr="00310802">
        <w:t>Eees_ACR</w:t>
      </w:r>
      <w:r>
        <w:t>ParameterInformation API</w:t>
      </w:r>
      <w:bookmarkEnd w:id="12224"/>
      <w:bookmarkEnd w:id="12225"/>
      <w:bookmarkEnd w:id="12226"/>
      <w:bookmarkEnd w:id="12227"/>
      <w:bookmarkEnd w:id="12228"/>
      <w:bookmarkEnd w:id="12229"/>
      <w:bookmarkEnd w:id="12230"/>
      <w:bookmarkEnd w:id="12231"/>
      <w:bookmarkEnd w:id="1223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2233" w:name="_Toc129169978"/>
      <w:bookmarkStart w:id="12234" w:name="_Toc145708354"/>
      <w:bookmarkStart w:id="12235" w:name="_Toc160570936"/>
      <w:bookmarkStart w:id="12236" w:name="_Toc162008532"/>
      <w:bookmarkStart w:id="12237" w:name="_Toc185516365"/>
      <w:bookmarkStart w:id="12238" w:name="_Toc192873673"/>
      <w:bookmarkStart w:id="12239" w:name="_Toc200971387"/>
      <w:bookmarkStart w:id="12240" w:name="_Toc207722719"/>
      <w:bookmarkStart w:id="12241" w:name="_Toc209521582"/>
      <w:r>
        <w:t>A.14</w:t>
      </w:r>
      <w:r>
        <w:tab/>
        <w:t>Ecas_SelectedEES API</w:t>
      </w:r>
      <w:bookmarkEnd w:id="12233"/>
      <w:bookmarkEnd w:id="12234"/>
      <w:bookmarkEnd w:id="12235"/>
      <w:bookmarkEnd w:id="12236"/>
      <w:bookmarkEnd w:id="12237"/>
      <w:bookmarkEnd w:id="12238"/>
      <w:bookmarkEnd w:id="12239"/>
      <w:bookmarkEnd w:id="12240"/>
      <w:bookmarkEnd w:id="1224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2242" w:name="_Toc145708355"/>
      <w:bookmarkStart w:id="12243" w:name="_Toc160570937"/>
      <w:bookmarkStart w:id="12244" w:name="_Toc162008533"/>
      <w:bookmarkStart w:id="12245" w:name="_Toc185516366"/>
      <w:bookmarkStart w:id="12246" w:name="_Toc192873674"/>
      <w:bookmarkStart w:id="12247" w:name="_Toc200971388"/>
      <w:bookmarkStart w:id="12248" w:name="_Toc207722720"/>
      <w:bookmarkStart w:id="12249" w:name="_Toc209521583"/>
      <w:r>
        <w:t>A.</w:t>
      </w:r>
      <w:r w:rsidRPr="00444667">
        <w:t>1</w:t>
      </w:r>
      <w:r w:rsidR="002B0725">
        <w:t>5</w:t>
      </w:r>
      <w:r>
        <w:tab/>
      </w:r>
      <w:r w:rsidRPr="00310802">
        <w:t>Eees_</w:t>
      </w:r>
      <w:r>
        <w:t>CommonEAS</w:t>
      </w:r>
      <w:r w:rsidR="00C808F1" w:rsidRPr="00310802">
        <w:t>A</w:t>
      </w:r>
      <w:r w:rsidR="00C808F1">
        <w:t>nnouncement</w:t>
      </w:r>
      <w:r>
        <w:t xml:space="preserve"> API</w:t>
      </w:r>
      <w:bookmarkEnd w:id="12242"/>
      <w:bookmarkEnd w:id="12243"/>
      <w:bookmarkEnd w:id="12244"/>
      <w:bookmarkEnd w:id="12245"/>
      <w:bookmarkEnd w:id="12246"/>
      <w:bookmarkEnd w:id="12247"/>
      <w:bookmarkEnd w:id="12248"/>
      <w:bookmarkEnd w:id="1224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2250" w:name="_Toc160570938"/>
      <w:bookmarkStart w:id="12251" w:name="_Toc162008534"/>
      <w:bookmarkStart w:id="12252" w:name="_Toc185516367"/>
      <w:bookmarkStart w:id="12253" w:name="_Toc192873675"/>
      <w:bookmarkStart w:id="12254" w:name="_Toc200971389"/>
      <w:bookmarkStart w:id="12255" w:name="_Toc207722721"/>
      <w:bookmarkStart w:id="12256" w:name="_Toc209521584"/>
      <w:r>
        <w:t>A.16</w:t>
      </w:r>
      <w:r>
        <w:tab/>
      </w:r>
      <w:r w:rsidRPr="00310802">
        <w:t>Ee</w:t>
      </w:r>
      <w:r>
        <w:t>c</w:t>
      </w:r>
      <w:r w:rsidRPr="00310802">
        <w:t>s_</w:t>
      </w:r>
      <w:r>
        <w:t>EASInfoManagement API</w:t>
      </w:r>
      <w:bookmarkEnd w:id="12250"/>
      <w:bookmarkEnd w:id="12251"/>
      <w:bookmarkEnd w:id="12252"/>
      <w:bookmarkEnd w:id="12253"/>
      <w:bookmarkEnd w:id="12254"/>
      <w:bookmarkEnd w:id="12255"/>
      <w:bookmarkEnd w:id="1225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2257" w:name="_Hlk171581081"/>
      <w:r w:rsidRPr="006A1FE4">
        <w:rPr>
          <w:rFonts w:ascii="Courier New" w:hAnsi="Courier New" w:cs="Courier New"/>
          <w:sz w:val="16"/>
          <w:lang w:eastAsia="ja-JP"/>
        </w:rPr>
        <w:t xml:space="preserve">Common EAS Binding </w:t>
      </w:r>
      <w:bookmarkEnd w:id="12257"/>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2258" w:name="_Toc160570939"/>
      <w:bookmarkStart w:id="12259" w:name="_Toc162008535"/>
      <w:bookmarkStart w:id="12260" w:name="_Toc185516368"/>
      <w:bookmarkStart w:id="12261" w:name="_Toc192873676"/>
      <w:bookmarkStart w:id="12262" w:name="_Toc200971390"/>
      <w:bookmarkStart w:id="12263" w:name="_Toc207722722"/>
      <w:bookmarkStart w:id="12264" w:name="_Toc209521585"/>
      <w:r>
        <w:t>A.</w:t>
      </w:r>
      <w:r w:rsidRPr="00444667">
        <w:t>1</w:t>
      </w:r>
      <w:r>
        <w:t>7</w:t>
      </w:r>
      <w:r>
        <w:tab/>
      </w:r>
      <w:r w:rsidRPr="00310802">
        <w:t>Eees_</w:t>
      </w:r>
      <w:r>
        <w:t>TrafficInfluenceEAS API</w:t>
      </w:r>
      <w:bookmarkEnd w:id="12258"/>
      <w:bookmarkEnd w:id="12259"/>
      <w:bookmarkEnd w:id="12260"/>
      <w:bookmarkEnd w:id="12261"/>
      <w:bookmarkEnd w:id="12262"/>
      <w:bookmarkEnd w:id="12263"/>
      <w:bookmarkEnd w:id="122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2265" w:name="_Toc151743492"/>
      <w:bookmarkStart w:id="12266" w:name="_Toc185516369"/>
      <w:bookmarkStart w:id="12267" w:name="_Toc192873677"/>
      <w:bookmarkStart w:id="12268" w:name="_Toc200971391"/>
      <w:bookmarkStart w:id="12269" w:name="_Toc207722723"/>
      <w:bookmarkStart w:id="12270" w:name="_Toc85734613"/>
      <w:bookmarkStart w:id="12271" w:name="_Toc89431912"/>
      <w:bookmarkStart w:id="12272" w:name="_Toc97042834"/>
      <w:bookmarkStart w:id="12273" w:name="_Toc97045978"/>
      <w:bookmarkStart w:id="12274" w:name="_Toc97155723"/>
      <w:bookmarkStart w:id="12275" w:name="_Toc101521779"/>
      <w:bookmarkStart w:id="12276" w:name="_Toc138762091"/>
      <w:bookmarkStart w:id="12277" w:name="_Toc145708356"/>
      <w:bookmarkStart w:id="12278" w:name="_Toc160570940"/>
      <w:bookmarkStart w:id="12279" w:name="_Toc162008536"/>
      <w:bookmarkStart w:id="12280" w:name="_Toc209521586"/>
      <w:r w:rsidR="00BF4268" w:rsidRPr="00CC0E72">
        <w:lastRenderedPageBreak/>
        <w:t>A.18</w:t>
      </w:r>
      <w:r w:rsidR="00BF4268" w:rsidRPr="00CC0E72">
        <w:tab/>
      </w:r>
      <w:bookmarkStart w:id="12281" w:name="_Hlk144024711"/>
      <w:r w:rsidR="00BF4268" w:rsidRPr="00CC0E72">
        <w:t>Eecs_ECSServiceProvisioning API</w:t>
      </w:r>
      <w:bookmarkEnd w:id="12265"/>
      <w:bookmarkEnd w:id="12266"/>
      <w:bookmarkEnd w:id="12267"/>
      <w:bookmarkEnd w:id="12268"/>
      <w:bookmarkEnd w:id="12269"/>
      <w:bookmarkEnd w:id="12280"/>
      <w:bookmarkEnd w:id="1228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1785B8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485BBF">
        <w:rPr>
          <w:noProof/>
          <w:lang w:val="fr-FR"/>
        </w:rPr>
        <w:t>5</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15CB458" w:rsidR="00BF4268" w:rsidRDefault="00BF4268" w:rsidP="00BF4268">
      <w:pPr>
        <w:pStyle w:val="PL"/>
      </w:pPr>
      <w:r>
        <w:t xml:space="preserve">    3GPP TS 29.558 V1</w:t>
      </w:r>
      <w:r w:rsidR="00995C3D">
        <w:t>9</w:t>
      </w:r>
      <w:r>
        <w:t>.</w:t>
      </w:r>
      <w:r w:rsidR="00485BBF">
        <w:t>4</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2282" w:name="_Toc185516370"/>
      <w:bookmarkStart w:id="12283" w:name="_Toc192873678"/>
      <w:bookmarkStart w:id="12284" w:name="_Toc200971392"/>
      <w:bookmarkStart w:id="12285" w:name="_Toc207722724"/>
      <w:bookmarkStart w:id="12286" w:name="_Toc209521587"/>
      <w:r>
        <w:t>A.19</w:t>
      </w:r>
      <w:r>
        <w:tab/>
        <w:t>Eecs_ECSDiscovery API</w:t>
      </w:r>
      <w:bookmarkEnd w:id="12282"/>
      <w:bookmarkEnd w:id="12283"/>
      <w:bookmarkEnd w:id="12284"/>
      <w:bookmarkEnd w:id="12285"/>
      <w:bookmarkEnd w:id="1228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1C7F6D70" w:rsidR="00C21BF0" w:rsidRDefault="00C21BF0" w:rsidP="00C21BF0">
      <w:pPr>
        <w:pStyle w:val="PL"/>
      </w:pPr>
      <w:r>
        <w:t xml:space="preserve">  version: 1.</w:t>
      </w:r>
      <w:r w:rsidR="0095040E">
        <w:t>1</w:t>
      </w:r>
      <w:r>
        <w:t>.0</w:t>
      </w:r>
      <w:r w:rsidR="0095040E">
        <w:t>-alpha.</w:t>
      </w:r>
      <w:r w:rsidR="00485BBF">
        <w:t>2</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961084" w:rsidR="00C21BF0" w:rsidRDefault="00C21BF0" w:rsidP="00C21BF0">
      <w:pPr>
        <w:pStyle w:val="PL"/>
      </w:pPr>
      <w:r>
        <w:t xml:space="preserve">    3GPP TS 29.558 V1</w:t>
      </w:r>
      <w:r w:rsidR="0095040E">
        <w:t>9</w:t>
      </w:r>
      <w:r>
        <w:t>.</w:t>
      </w:r>
      <w:r w:rsidR="00485BBF">
        <w:t>4</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2287" w:name="_Toc185516371"/>
      <w:bookmarkStart w:id="12288" w:name="_Toc192873679"/>
      <w:bookmarkStart w:id="12289" w:name="_Toc200971393"/>
      <w:bookmarkStart w:id="12290" w:name="_Toc207722725"/>
      <w:bookmarkStart w:id="12291" w:name="_Toc209521588"/>
      <w:r w:rsidRPr="00CC0E72">
        <w:t>A.</w:t>
      </w:r>
      <w:r>
        <w:t>20</w:t>
      </w:r>
      <w:r w:rsidRPr="00CC0E72">
        <w:tab/>
        <w:t>Eecs_</w:t>
      </w:r>
      <w:r>
        <w:t>ACREvents</w:t>
      </w:r>
      <w:r w:rsidRPr="00CC0E72">
        <w:t xml:space="preserve"> API</w:t>
      </w:r>
      <w:bookmarkEnd w:id="12287"/>
      <w:bookmarkEnd w:id="12288"/>
      <w:bookmarkEnd w:id="12289"/>
      <w:bookmarkEnd w:id="12290"/>
      <w:bookmarkEnd w:id="1229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2292" w:name="_Toc185516372"/>
      <w:bookmarkStart w:id="12293" w:name="_Toc192873680"/>
      <w:bookmarkStart w:id="12294" w:name="_Toc200971394"/>
      <w:bookmarkStart w:id="12295" w:name="_Toc207722726"/>
      <w:bookmarkStart w:id="12296" w:name="_Toc209521589"/>
      <w:r>
        <w:lastRenderedPageBreak/>
        <w:t>Annex B</w:t>
      </w:r>
      <w:r w:rsidR="00080512" w:rsidRPr="004D3578">
        <w:t xml:space="preserve"> (informative):</w:t>
      </w:r>
      <w:r w:rsidR="00080512" w:rsidRPr="004D3578">
        <w:br/>
        <w:t>Change history</w:t>
      </w:r>
      <w:bookmarkStart w:id="12297" w:name="historyclause"/>
      <w:bookmarkEnd w:id="12270"/>
      <w:bookmarkEnd w:id="12271"/>
      <w:bookmarkEnd w:id="12272"/>
      <w:bookmarkEnd w:id="12273"/>
      <w:bookmarkEnd w:id="12274"/>
      <w:bookmarkEnd w:id="12275"/>
      <w:bookmarkEnd w:id="12276"/>
      <w:bookmarkEnd w:id="12277"/>
      <w:bookmarkEnd w:id="12278"/>
      <w:bookmarkEnd w:id="12279"/>
      <w:bookmarkEnd w:id="12292"/>
      <w:bookmarkEnd w:id="12293"/>
      <w:bookmarkEnd w:id="12294"/>
      <w:bookmarkEnd w:id="12295"/>
      <w:bookmarkEnd w:id="12296"/>
      <w:bookmarkEnd w:id="1229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DDE79" w14:textId="77777777" w:rsidR="001768BA" w:rsidRDefault="001768BA">
      <w:r>
        <w:separator/>
      </w:r>
    </w:p>
  </w:endnote>
  <w:endnote w:type="continuationSeparator" w:id="0">
    <w:p w14:paraId="1343F187" w14:textId="77777777" w:rsidR="001768BA" w:rsidRDefault="00176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1B3CC5" w14:textId="77777777" w:rsidR="001768BA" w:rsidRDefault="001768BA">
      <w:r>
        <w:separator/>
      </w:r>
    </w:p>
  </w:footnote>
  <w:footnote w:type="continuationSeparator" w:id="0">
    <w:p w14:paraId="2F2582F2" w14:textId="77777777" w:rsidR="001768BA" w:rsidRDefault="00176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730A272A"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5D32">
      <w:rPr>
        <w:rFonts w:ascii="Arial" w:hAnsi="Arial" w:cs="Arial"/>
        <w:b/>
        <w:noProof/>
        <w:sz w:val="18"/>
        <w:szCs w:val="18"/>
      </w:rPr>
      <w:t>3GPP TS 29.558 V19.4.0 (2025-09)</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354649CF"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5D32">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74540196">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599294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4321824">
    <w:abstractNumId w:val="6"/>
  </w:num>
  <w:num w:numId="4" w16cid:durableId="741147546">
    <w:abstractNumId w:val="33"/>
  </w:num>
  <w:num w:numId="5" w16cid:durableId="1578049547">
    <w:abstractNumId w:val="12"/>
  </w:num>
  <w:num w:numId="6" w16cid:durableId="1639452392">
    <w:abstractNumId w:val="20"/>
  </w:num>
  <w:num w:numId="7" w16cid:durableId="945691470">
    <w:abstractNumId w:val="24"/>
  </w:num>
  <w:num w:numId="8" w16cid:durableId="1141381144">
    <w:abstractNumId w:val="39"/>
  </w:num>
  <w:num w:numId="9" w16cid:durableId="1419210997">
    <w:abstractNumId w:val="10"/>
  </w:num>
  <w:num w:numId="10" w16cid:durableId="1301500966">
    <w:abstractNumId w:val="19"/>
  </w:num>
  <w:num w:numId="11" w16cid:durableId="2048066519">
    <w:abstractNumId w:val="27"/>
  </w:num>
  <w:num w:numId="12" w16cid:durableId="1290165502">
    <w:abstractNumId w:val="31"/>
  </w:num>
  <w:num w:numId="13" w16cid:durableId="1025449285">
    <w:abstractNumId w:val="7"/>
  </w:num>
  <w:num w:numId="14" w16cid:durableId="2076925830">
    <w:abstractNumId w:val="32"/>
  </w:num>
  <w:num w:numId="15" w16cid:durableId="153109886">
    <w:abstractNumId w:val="29"/>
  </w:num>
  <w:num w:numId="16" w16cid:durableId="1754663726">
    <w:abstractNumId w:val="38"/>
  </w:num>
  <w:num w:numId="17" w16cid:durableId="1831825794">
    <w:abstractNumId w:val="16"/>
  </w:num>
  <w:num w:numId="18" w16cid:durableId="1949465212">
    <w:abstractNumId w:val="17"/>
  </w:num>
  <w:num w:numId="19" w16cid:durableId="917641452">
    <w:abstractNumId w:val="26"/>
  </w:num>
  <w:num w:numId="20" w16cid:durableId="1767119326">
    <w:abstractNumId w:val="30"/>
  </w:num>
  <w:num w:numId="21" w16cid:durableId="1064639216">
    <w:abstractNumId w:val="28"/>
  </w:num>
  <w:num w:numId="22" w16cid:durableId="1009482265">
    <w:abstractNumId w:val="18"/>
  </w:num>
  <w:num w:numId="23" w16cid:durableId="2085955650">
    <w:abstractNumId w:val="36"/>
  </w:num>
  <w:num w:numId="24" w16cid:durableId="1968001623">
    <w:abstractNumId w:val="11"/>
  </w:num>
  <w:num w:numId="25" w16cid:durableId="537619283">
    <w:abstractNumId w:val="35"/>
  </w:num>
  <w:num w:numId="26" w16cid:durableId="1448115866">
    <w:abstractNumId w:val="22"/>
  </w:num>
  <w:num w:numId="27" w16cid:durableId="2035418458">
    <w:abstractNumId w:val="13"/>
  </w:num>
  <w:num w:numId="28" w16cid:durableId="482426559">
    <w:abstractNumId w:val="8"/>
  </w:num>
  <w:num w:numId="29" w16cid:durableId="1328822968">
    <w:abstractNumId w:val="2"/>
  </w:num>
  <w:num w:numId="30" w16cid:durableId="1335910772">
    <w:abstractNumId w:val="1"/>
  </w:num>
  <w:num w:numId="31" w16cid:durableId="1203130431">
    <w:abstractNumId w:val="0"/>
  </w:num>
  <w:num w:numId="32" w16cid:durableId="2038891969">
    <w:abstractNumId w:val="15"/>
  </w:num>
  <w:num w:numId="33" w16cid:durableId="40252051">
    <w:abstractNumId w:val="34"/>
  </w:num>
  <w:num w:numId="34" w16cid:durableId="250940873">
    <w:abstractNumId w:val="9"/>
  </w:num>
  <w:num w:numId="35" w16cid:durableId="545218964">
    <w:abstractNumId w:val="14"/>
  </w:num>
  <w:num w:numId="36" w16cid:durableId="1505047992">
    <w:abstractNumId w:val="23"/>
  </w:num>
  <w:num w:numId="37" w16cid:durableId="2071802889">
    <w:abstractNumId w:val="37"/>
  </w:num>
  <w:num w:numId="38" w16cid:durableId="500433159">
    <w:abstractNumId w:val="5"/>
  </w:num>
  <w:num w:numId="39" w16cid:durableId="1781409243">
    <w:abstractNumId w:val="3"/>
    <w:lvlOverride w:ilvl="0">
      <w:startOverride w:val="1"/>
    </w:lvlOverride>
  </w:num>
  <w:num w:numId="40" w16cid:durableId="1087648899">
    <w:abstractNumId w:val="2"/>
    <w:lvlOverride w:ilvl="0">
      <w:startOverride w:val="1"/>
    </w:lvlOverride>
  </w:num>
  <w:num w:numId="41" w16cid:durableId="1739789374">
    <w:abstractNumId w:val="1"/>
    <w:lvlOverride w:ilvl="0">
      <w:startOverride w:val="1"/>
    </w:lvlOverride>
  </w:num>
  <w:num w:numId="42" w16cid:durableId="1361708781">
    <w:abstractNumId w:val="0"/>
    <w:lvlOverride w:ilvl="0">
      <w:startOverride w:val="1"/>
    </w:lvlOverride>
  </w:num>
  <w:num w:numId="43" w16cid:durableId="390813389">
    <w:abstractNumId w:val="21"/>
  </w:num>
  <w:num w:numId="44" w16cid:durableId="30285195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D00D02"/>
    <w:rPr>
      <w:rFonts w:ascii="Arial" w:eastAsia="ＭＳ 明朝"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游明朝"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游ゴシック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游ゴシック Light" w:hAnsi="Calibri Light"/>
    </w:rPr>
  </w:style>
  <w:style w:type="paragraph" w:customStyle="1" w:styleId="IndexHeading1">
    <w:name w:val="Index Heading1"/>
    <w:basedOn w:val="Normal"/>
    <w:next w:val="Index1"/>
    <w:rsid w:val="001B4C79"/>
    <w:rPr>
      <w:rFonts w:ascii="Calibri Light" w:eastAsia="游ゴシック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游ゴシック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游明朝"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游ゴシック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游ゴシック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412</Pages>
  <Words>139065</Words>
  <Characters>792676</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929882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12</cp:revision>
  <cp:lastPrinted>2019-02-25T14:05:00Z</cp:lastPrinted>
  <dcterms:created xsi:type="dcterms:W3CDTF">2025-09-02T06:14:00Z</dcterms:created>
  <dcterms:modified xsi:type="dcterms:W3CDTF">2025-09-23T09:34:00Z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