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FDE7D2F" w:rsidR="004F0988" w:rsidRPr="0016361A" w:rsidRDefault="008A6D4A" w:rsidP="00D04F5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0949A0">
              <w:rPr>
                <w:lang w:eastAsia="zh-CN"/>
              </w:rPr>
              <w:t>1</w:t>
            </w:r>
            <w:r w:rsidRPr="0016361A">
              <w:t>.</w:t>
            </w:r>
            <w:r w:rsidR="00D04F50">
              <w:rPr>
                <w:rFonts w:hint="eastAsia"/>
                <w:lang w:eastAsia="zh-CN"/>
              </w:rPr>
              <w:t>2</w:t>
            </w:r>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2419D2">
              <w:rPr>
                <w:rFonts w:hint="eastAsia"/>
                <w:sz w:val="32"/>
                <w:lang w:eastAsia="zh-CN"/>
              </w:rPr>
              <w:t>0</w:t>
            </w:r>
            <w:r w:rsidR="00D04F50">
              <w:rPr>
                <w:rFonts w:hint="eastAsia"/>
                <w:sz w:val="32"/>
                <w:lang w:eastAsia="zh-CN"/>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B4E5CCD" w14:textId="47972213" w:rsidR="00956ADC" w:rsidRPr="00956ADC" w:rsidRDefault="001A1580">
      <w:pPr>
        <w:pStyle w:val="TOC1"/>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TOC1"/>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TOC1"/>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TOC1"/>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TOC2"/>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TOC2"/>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TOC2"/>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TOC1"/>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TOC1"/>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TOC2"/>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TOC2"/>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TOC3"/>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TOC3"/>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TOC4"/>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TOC4"/>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TOC5"/>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TOC5"/>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TOC4"/>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TOC4"/>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TOC1"/>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TOC2"/>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TOC3"/>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TOC3"/>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TOC4"/>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TOC4"/>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TOC5"/>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TOC5"/>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TOC4"/>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TOC3"/>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TOC3"/>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TOC4"/>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TOC3"/>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TOC4"/>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TOC4"/>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TOC5"/>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TOC5"/>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TOC5"/>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TOC6"/>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TOC3"/>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TOC4"/>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TOC4"/>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TOC4"/>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TOC3"/>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TOC3"/>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TOC3"/>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TOC8"/>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28</w:t>
      </w:r>
      <w:r>
        <w:fldChar w:fldCharType="end"/>
      </w:r>
    </w:p>
    <w:p w14:paraId="15374B71" w14:textId="7A666871" w:rsidR="00956ADC" w:rsidRPr="00956ADC" w:rsidRDefault="00956ADC">
      <w:pPr>
        <w:pStyle w:val="TOC2"/>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TOC2"/>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TOC8"/>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90664005"/>
      <w:bookmarkStart w:id="14" w:name="_Toc94197716"/>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67903494"/>
      <w:bookmarkStart w:id="20" w:name="_Toc90664007"/>
      <w:bookmarkStart w:id="21" w:name="_Toc94197717"/>
      <w:r w:rsidRPr="004D3578">
        <w:lastRenderedPageBreak/>
        <w:t>1</w:t>
      </w:r>
      <w:r w:rsidRPr="004D3578">
        <w:tab/>
        <w:t>Scope</w:t>
      </w:r>
      <w:bookmarkEnd w:id="17"/>
      <w:bookmarkEnd w:id="18"/>
      <w:bookmarkEnd w:id="19"/>
      <w:bookmarkEnd w:id="20"/>
      <w:bookmarkEnd w:id="21"/>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Heading1"/>
      </w:pPr>
      <w:bookmarkStart w:id="22" w:name="_Toc510696579"/>
      <w:bookmarkStart w:id="23" w:name="_Toc35971371"/>
      <w:bookmarkStart w:id="24" w:name="_Toc67903495"/>
      <w:bookmarkStart w:id="25" w:name="_Toc90664008"/>
      <w:bookmarkStart w:id="26" w:name="_Toc94197718"/>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Heading1"/>
      </w:pPr>
      <w:bookmarkStart w:id="31" w:name="_Toc510696580"/>
      <w:bookmarkStart w:id="32" w:name="_Toc35971372"/>
      <w:bookmarkStart w:id="33" w:name="_Toc67903496"/>
      <w:bookmarkStart w:id="34" w:name="_Toc90664009"/>
      <w:bookmarkStart w:id="35" w:name="_Toc94197719"/>
      <w:r w:rsidRPr="004D3578">
        <w:lastRenderedPageBreak/>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67903497"/>
      <w:bookmarkStart w:id="39" w:name="_Toc90664010"/>
      <w:bookmarkStart w:id="40" w:name="_Toc94197720"/>
      <w:r w:rsidRPr="004D3578">
        <w:t>3.1</w:t>
      </w:r>
      <w:r w:rsidRPr="004D3578">
        <w:tab/>
        <w:t>Definitions</w:t>
      </w:r>
      <w:bookmarkEnd w:id="36"/>
      <w:bookmarkEnd w:id="37"/>
      <w:bookmarkEnd w:id="38"/>
      <w:bookmarkEnd w:id="39"/>
      <w:bookmarkEnd w:id="40"/>
    </w:p>
    <w:p w14:paraId="0522AB69" w14:textId="6377D88C"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CC400A">
        <w:t> </w:t>
      </w:r>
      <w:bookmarkEnd w:id="41"/>
      <w:bookmarkEnd w:id="42"/>
      <w:bookmarkEnd w:id="43"/>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4" w:name="_Toc510696582"/>
      <w:bookmarkStart w:id="45" w:name="_Toc35971374"/>
      <w:bookmarkStart w:id="46" w:name="_Toc67903498"/>
      <w:bookmarkStart w:id="47" w:name="_Toc90664011"/>
      <w:bookmarkStart w:id="48" w:name="_Toc94197721"/>
      <w:r w:rsidRPr="004D3578">
        <w:t>3.2</w:t>
      </w:r>
      <w:r w:rsidRPr="004D3578">
        <w:tab/>
        <w:t>Symbols</w:t>
      </w:r>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67903499"/>
      <w:bookmarkStart w:id="52" w:name="_Toc90664012"/>
      <w:bookmarkStart w:id="53" w:name="_Toc94197722"/>
      <w:r w:rsidRPr="004D3578">
        <w:t>3.3</w:t>
      </w:r>
      <w:r w:rsidRPr="004D3578">
        <w:tab/>
        <w:t>Abbreviations</w:t>
      </w:r>
      <w:bookmarkEnd w:id="49"/>
      <w:bookmarkEnd w:id="50"/>
      <w:bookmarkEnd w:id="51"/>
      <w:bookmarkEnd w:id="52"/>
      <w:bookmarkEnd w:id="53"/>
    </w:p>
    <w:p w14:paraId="02841DA9" w14:textId="3BA79097"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4" w:name="_Toc510696584"/>
      <w:bookmarkStart w:id="55" w:name="_Toc35971376"/>
      <w:bookmarkStart w:id="56" w:name="_Toc67903500"/>
      <w:bookmarkStart w:id="57" w:name="_Toc90664013"/>
      <w:bookmarkStart w:id="58" w:name="_Toc94197723"/>
      <w:r w:rsidRPr="004D3578">
        <w:t>4</w:t>
      </w:r>
      <w:r w:rsidRPr="004D3578">
        <w:tab/>
      </w:r>
      <w:r>
        <w:t>Overview</w:t>
      </w:r>
      <w:bookmarkEnd w:id="54"/>
      <w:bookmarkEnd w:id="55"/>
      <w:bookmarkEnd w:id="56"/>
      <w:bookmarkEnd w:id="57"/>
      <w:bookmarkEnd w:id="58"/>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r w:rsidR="00123260">
        <w:rPr>
          <w:rFonts w:hint="eastAsia"/>
          <w:lang w:eastAsia="zh-CN"/>
        </w:rPr>
        <w:t xml:space="preserve">ProSe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59" w:name="_MON_1684249593"/>
    <w:bookmarkStart w:id="60" w:name="_MON_1684249596"/>
    <w:bookmarkStart w:id="61" w:name="_MON_1684249266"/>
    <w:bookmarkStart w:id="62" w:name="_MON_1684249511"/>
    <w:bookmarkStart w:id="63" w:name="_MON_1684249550"/>
    <w:bookmarkStart w:id="64" w:name="_MON_1684249553"/>
    <w:bookmarkStart w:id="65" w:name="_MON_1684249561"/>
    <w:bookmarkEnd w:id="59"/>
    <w:bookmarkEnd w:id="60"/>
    <w:bookmarkEnd w:id="61"/>
    <w:bookmarkEnd w:id="62"/>
    <w:bookmarkEnd w:id="63"/>
    <w:bookmarkEnd w:id="64"/>
    <w:bookmarkEnd w:id="65"/>
    <w:bookmarkStart w:id="66" w:name="_MON_1684249579"/>
    <w:bookmarkEnd w:id="66"/>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pt;height:159pt" o:ole="">
            <v:imagedata r:id="rId12" o:title="" croptop="6129f" cropbottom="6856f" cropleft="5629f" cropright="13656f"/>
          </v:shape>
          <o:OLEObject Type="Embed" ProgID="Word.Picture.8" ShapeID="_x0000_i1025" DrawAspect="Content" ObjectID="_1707809134" r:id="rId13"/>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Heading1"/>
        <w:rPr>
          <w:lang w:eastAsia="zh-CN"/>
        </w:rPr>
      </w:pPr>
      <w:bookmarkStart w:id="67" w:name="_Toc510696585"/>
      <w:bookmarkStart w:id="68" w:name="_Toc35971377"/>
      <w:bookmarkStart w:id="69" w:name="_Toc67903501"/>
      <w:bookmarkStart w:id="70" w:name="_Toc90664014"/>
      <w:bookmarkStart w:id="71" w:name="_Toc94197724"/>
      <w:r>
        <w:lastRenderedPageBreak/>
        <w:t>5</w:t>
      </w:r>
      <w:r w:rsidRPr="004D3578">
        <w:tab/>
      </w:r>
      <w:r w:rsidR="00575214">
        <w:rPr>
          <w:rFonts w:hint="eastAsia"/>
          <w:lang w:eastAsia="zh-CN"/>
        </w:rPr>
        <w:t xml:space="preserve">Naf_ProSe </w:t>
      </w:r>
      <w:r w:rsidR="00575214">
        <w:t>Service</w:t>
      </w:r>
      <w:r>
        <w:t xml:space="preserve"> offered by the </w:t>
      </w:r>
      <w:bookmarkEnd w:id="67"/>
      <w:bookmarkEnd w:id="68"/>
      <w:bookmarkEnd w:id="69"/>
      <w:r w:rsidR="00575214">
        <w:rPr>
          <w:rFonts w:hint="eastAsia"/>
          <w:lang w:eastAsia="zh-CN"/>
        </w:rPr>
        <w:t>AF</w:t>
      </w:r>
      <w:bookmarkEnd w:id="70"/>
      <w:bookmarkEnd w:id="71"/>
    </w:p>
    <w:p w14:paraId="5A6A4D44" w14:textId="77777777" w:rsidR="008A6D4A" w:rsidRDefault="008A6D4A" w:rsidP="008A6D4A">
      <w:pPr>
        <w:pStyle w:val="Heading2"/>
      </w:pPr>
      <w:bookmarkStart w:id="72" w:name="_Toc510696586"/>
      <w:bookmarkStart w:id="73" w:name="_Toc35971378"/>
      <w:bookmarkStart w:id="74" w:name="_Toc67903502"/>
      <w:bookmarkStart w:id="75" w:name="_Toc90664015"/>
      <w:bookmarkStart w:id="76" w:name="_Toc94197725"/>
      <w:r>
        <w:t>5.1</w:t>
      </w:r>
      <w:r>
        <w:tab/>
        <w:t>Introduction</w:t>
      </w:r>
      <w:bookmarkEnd w:id="72"/>
      <w:bookmarkEnd w:id="73"/>
      <w:bookmarkEnd w:id="74"/>
      <w:bookmarkEnd w:id="75"/>
      <w:bookmarkEnd w:id="76"/>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Heading2"/>
      </w:pPr>
      <w:bookmarkStart w:id="77" w:name="_Toc510696587"/>
      <w:bookmarkStart w:id="78" w:name="_Toc35971379"/>
      <w:bookmarkStart w:id="79" w:name="_Toc67903503"/>
      <w:bookmarkStart w:id="80" w:name="_Toc90664016"/>
      <w:bookmarkStart w:id="81" w:name="_Toc94197726"/>
      <w:r>
        <w:t>5.2</w:t>
      </w:r>
      <w:r>
        <w:tab/>
      </w:r>
      <w:r w:rsidR="004D50F4">
        <w:rPr>
          <w:rFonts w:hint="eastAsia"/>
          <w:lang w:eastAsia="zh-CN"/>
        </w:rPr>
        <w:t>Naf_ProSe</w:t>
      </w:r>
      <w:r w:rsidRPr="00AF47A0">
        <w:t xml:space="preserve"> </w:t>
      </w:r>
      <w:r>
        <w:t>Service</w:t>
      </w:r>
      <w:bookmarkEnd w:id="77"/>
      <w:bookmarkEnd w:id="78"/>
      <w:bookmarkEnd w:id="79"/>
      <w:bookmarkEnd w:id="80"/>
      <w:bookmarkEnd w:id="81"/>
    </w:p>
    <w:p w14:paraId="689EB835" w14:textId="77777777" w:rsidR="008A6D4A" w:rsidRDefault="008A6D4A" w:rsidP="008A6D4A">
      <w:pPr>
        <w:pStyle w:val="Heading3"/>
      </w:pPr>
      <w:bookmarkStart w:id="82" w:name="_Toc510696588"/>
      <w:bookmarkStart w:id="83" w:name="_Toc35971380"/>
      <w:bookmarkStart w:id="84" w:name="_Toc67903504"/>
      <w:bookmarkStart w:id="85" w:name="_Toc90664017"/>
      <w:bookmarkStart w:id="86" w:name="_Toc94197727"/>
      <w:r>
        <w:t>5.2.1</w:t>
      </w:r>
      <w:r>
        <w:tab/>
        <w:t>Service Description</w:t>
      </w:r>
      <w:bookmarkEnd w:id="82"/>
      <w:bookmarkEnd w:id="83"/>
      <w:bookmarkEnd w:id="84"/>
      <w:bookmarkEnd w:id="85"/>
      <w:bookmarkEnd w:id="86"/>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Heading3"/>
      </w:pPr>
      <w:bookmarkStart w:id="87" w:name="_Toc510696589"/>
      <w:bookmarkStart w:id="88" w:name="_Toc35971381"/>
      <w:bookmarkStart w:id="89" w:name="_Toc67903505"/>
      <w:bookmarkStart w:id="90" w:name="_Toc90664018"/>
      <w:bookmarkStart w:id="91" w:name="_Toc94197728"/>
      <w:r>
        <w:t>5.2.2</w:t>
      </w:r>
      <w:r>
        <w:tab/>
        <w:t>Service Operations</w:t>
      </w:r>
      <w:bookmarkEnd w:id="87"/>
      <w:bookmarkEnd w:id="88"/>
      <w:bookmarkEnd w:id="89"/>
      <w:bookmarkEnd w:id="90"/>
      <w:bookmarkEnd w:id="91"/>
    </w:p>
    <w:p w14:paraId="679BB854" w14:textId="77777777" w:rsidR="008A6D4A" w:rsidRDefault="008A6D4A" w:rsidP="008A6D4A">
      <w:pPr>
        <w:pStyle w:val="Heading4"/>
      </w:pPr>
      <w:bookmarkStart w:id="92" w:name="_Toc510696590"/>
      <w:bookmarkStart w:id="93" w:name="_Toc35971382"/>
      <w:bookmarkStart w:id="94" w:name="_Toc67903506"/>
      <w:bookmarkStart w:id="95" w:name="_Toc90664019"/>
      <w:bookmarkStart w:id="96" w:name="_Toc94197729"/>
      <w:r>
        <w:t>5.2.2.1</w:t>
      </w:r>
      <w:r>
        <w:tab/>
        <w:t>Introduction</w:t>
      </w:r>
      <w:bookmarkEnd w:id="92"/>
      <w:bookmarkEnd w:id="93"/>
      <w:bookmarkEnd w:id="94"/>
      <w:bookmarkEnd w:id="95"/>
      <w:bookmarkEnd w:id="96"/>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lastRenderedPageBreak/>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Heading4"/>
        <w:rPr>
          <w:lang w:eastAsia="zh-CN"/>
        </w:rPr>
      </w:pPr>
      <w:bookmarkStart w:id="97" w:name="_Toc510696591"/>
      <w:bookmarkStart w:id="98" w:name="_Toc35971383"/>
      <w:bookmarkStart w:id="99" w:name="_Toc67903507"/>
      <w:bookmarkStart w:id="100" w:name="_Toc90664020"/>
      <w:bookmarkStart w:id="101" w:name="_Toc94197730"/>
      <w:r>
        <w:t>5.2.2.2</w:t>
      </w:r>
      <w:r>
        <w:tab/>
      </w:r>
      <w:bookmarkEnd w:id="97"/>
      <w:bookmarkEnd w:id="98"/>
      <w:bookmarkEnd w:id="99"/>
      <w:r w:rsidR="004D50F4">
        <w:rPr>
          <w:rFonts w:hint="eastAsia"/>
          <w:lang w:eastAsia="zh-CN"/>
        </w:rPr>
        <w:t>Discovery</w:t>
      </w:r>
      <w:r w:rsidR="007250E5" w:rsidRPr="001C2B0A">
        <w:t>Authoriz</w:t>
      </w:r>
      <w:r w:rsidR="007250E5">
        <w:rPr>
          <w:rFonts w:hint="eastAsia"/>
          <w:lang w:eastAsia="zh-CN"/>
        </w:rPr>
        <w:t>ation</w:t>
      </w:r>
      <w:bookmarkEnd w:id="100"/>
      <w:bookmarkEnd w:id="101"/>
    </w:p>
    <w:p w14:paraId="687573F6" w14:textId="77777777" w:rsidR="008A6D4A" w:rsidRDefault="008A6D4A" w:rsidP="008A6D4A">
      <w:pPr>
        <w:pStyle w:val="Heading5"/>
      </w:pPr>
      <w:bookmarkStart w:id="102" w:name="_Toc510696592"/>
      <w:bookmarkStart w:id="103" w:name="_Toc35971384"/>
      <w:bookmarkStart w:id="104" w:name="_Toc67903508"/>
      <w:bookmarkStart w:id="105" w:name="_Toc90664021"/>
      <w:bookmarkStart w:id="106" w:name="_Toc94197731"/>
      <w:r>
        <w:t>5.2.2.2.1</w:t>
      </w:r>
      <w:r>
        <w:tab/>
        <w:t>General</w:t>
      </w:r>
      <w:bookmarkEnd w:id="102"/>
      <w:bookmarkEnd w:id="103"/>
      <w:bookmarkEnd w:id="104"/>
      <w:bookmarkEnd w:id="105"/>
      <w:bookmarkEnd w:id="106"/>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Heading5"/>
        <w:rPr>
          <w:lang w:eastAsia="zh-CN"/>
        </w:rPr>
      </w:pPr>
      <w:bookmarkStart w:id="107" w:name="_Toc90664022"/>
      <w:bookmarkStart w:id="108" w:name="_Toc94197732"/>
      <w:bookmarkStart w:id="109" w:name="_Toc510696593"/>
      <w:bookmarkStart w:id="110" w:name="_Toc35971385"/>
      <w:bookmarkStart w:id="111"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07"/>
      <w:bookmarkEnd w:id="108"/>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pt;height:108pt" o:ole="">
            <v:imagedata r:id="rId14" o:title=""/>
          </v:shape>
          <o:OLEObject Type="Embed" ProgID="Visio.Drawing.11" ShapeID="_x0000_i1026" DrawAspect="Content" ObjectID="_1707809135" r:id="rId15"/>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51B93E1D"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sidR="00022629">
        <w:rPr>
          <w:rFonts w:hint="eastAsia"/>
        </w:rPr>
        <w:t>t</w:t>
      </w:r>
      <w:r w:rsidR="00022629">
        <w:t>able </w:t>
      </w:r>
      <w:r w:rsidRPr="00496F8D">
        <w:t>6.1.</w:t>
      </w:r>
      <w:r>
        <w:rPr>
          <w:rFonts w:hint="eastAsia"/>
        </w:rPr>
        <w:t>7</w:t>
      </w:r>
      <w:r w:rsidRPr="00496F8D">
        <w:t>.3</w:t>
      </w:r>
      <w:r>
        <w:rPr>
          <w:rFonts w:hint="eastAsia"/>
        </w:rPr>
        <w:t>-</w:t>
      </w:r>
      <w:r w:rsidRPr="00496F8D">
        <w:t>1</w:t>
      </w:r>
      <w:r>
        <w:t>.</w:t>
      </w:r>
      <w:bookmarkEnd w:id="109"/>
      <w:bookmarkEnd w:id="110"/>
      <w:bookmarkEnd w:id="111"/>
    </w:p>
    <w:p w14:paraId="0C9E890D" w14:textId="01EB903B" w:rsidR="00123260" w:rsidRDefault="00123260" w:rsidP="00123260">
      <w:pPr>
        <w:pStyle w:val="Heading5"/>
      </w:pPr>
      <w:bookmarkStart w:id="112" w:name="_Toc90664023"/>
      <w:bookmarkStart w:id="113" w:name="_Toc94197733"/>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2"/>
      <w:bookmarkEnd w:id="113"/>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lastRenderedPageBreak/>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Heading5"/>
      </w:pPr>
      <w:bookmarkStart w:id="114" w:name="_Toc90664024"/>
      <w:bookmarkStart w:id="115" w:name="_Toc94197734"/>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4"/>
      <w:bookmarkEnd w:id="115"/>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lastRenderedPageBreak/>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Heading5"/>
      </w:pPr>
      <w:bookmarkStart w:id="116" w:name="_Toc90664025"/>
      <w:bookmarkStart w:id="117" w:name="_Toc94197735"/>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16"/>
      <w:bookmarkEnd w:id="117"/>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Heading5"/>
      </w:pPr>
      <w:bookmarkStart w:id="118" w:name="_Toc90664026"/>
      <w:bookmarkStart w:id="119" w:name="_Toc94197736"/>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18"/>
      <w:bookmarkEnd w:id="119"/>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Heading5"/>
      </w:pPr>
      <w:bookmarkStart w:id="120" w:name="_Toc90664027"/>
      <w:bookmarkStart w:id="121" w:name="_Toc94197737"/>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0"/>
      <w:bookmarkEnd w:id="121"/>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Heading4"/>
        <w:rPr>
          <w:lang w:eastAsia="zh-CN"/>
        </w:rPr>
      </w:pPr>
      <w:bookmarkStart w:id="122" w:name="_Toc90664028"/>
      <w:bookmarkStart w:id="123" w:name="_Toc94197738"/>
      <w:r>
        <w:t>5.2.2.</w:t>
      </w:r>
      <w:r>
        <w:rPr>
          <w:rFonts w:hint="eastAsia"/>
          <w:lang w:eastAsia="zh-CN"/>
        </w:rPr>
        <w:t>3</w:t>
      </w:r>
      <w:r>
        <w:tab/>
      </w:r>
      <w:r w:rsidRPr="00A33CB2">
        <w:rPr>
          <w:lang w:eastAsia="zh-CN"/>
        </w:rPr>
        <w:t>DiscoveryAuthorizationUpdateNotify</w:t>
      </w:r>
      <w:bookmarkEnd w:id="122"/>
      <w:bookmarkEnd w:id="123"/>
      <w:r w:rsidRPr="004D2C05">
        <w:rPr>
          <w:lang w:eastAsia="zh-CN"/>
        </w:rPr>
        <w:t xml:space="preserve"> </w:t>
      </w:r>
    </w:p>
    <w:p w14:paraId="4F04C16F" w14:textId="1607C8AD" w:rsidR="007250E5" w:rsidRDefault="007250E5" w:rsidP="007250E5">
      <w:pPr>
        <w:pStyle w:val="Heading5"/>
      </w:pPr>
      <w:bookmarkStart w:id="124" w:name="_Toc90664029"/>
      <w:bookmarkStart w:id="125" w:name="_Toc94197739"/>
      <w:r>
        <w:t>5.2.2.</w:t>
      </w:r>
      <w:r>
        <w:rPr>
          <w:rFonts w:hint="eastAsia"/>
          <w:lang w:eastAsia="zh-CN"/>
        </w:rPr>
        <w:t>3</w:t>
      </w:r>
      <w:r>
        <w:t>.1</w:t>
      </w:r>
      <w:r>
        <w:tab/>
        <w:t>General</w:t>
      </w:r>
      <w:bookmarkEnd w:id="124"/>
      <w:bookmarkEnd w:id="125"/>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515BD550"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5pt;height:108pt" o:ole="">
            <v:imagedata r:id="rId16" o:title=""/>
          </v:shape>
          <o:OLEObject Type="Embed" ProgID="Visio.Drawing.11" ShapeID="_x0000_i1027" DrawAspect="Content" ObjectID="_1707809136" r:id="rId17"/>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Heading4"/>
        <w:rPr>
          <w:lang w:eastAsia="zh-CN"/>
        </w:rPr>
      </w:pPr>
      <w:bookmarkStart w:id="126" w:name="_Toc90664030"/>
      <w:bookmarkStart w:id="127" w:name="_Toc94197740"/>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26"/>
      <w:bookmarkEnd w:id="127"/>
      <w:r w:rsidRPr="004D2C05">
        <w:rPr>
          <w:lang w:eastAsia="zh-CN"/>
        </w:rPr>
        <w:t xml:space="preserve"> </w:t>
      </w:r>
    </w:p>
    <w:p w14:paraId="4760B858" w14:textId="4A0FB5B7" w:rsidR="007250E5" w:rsidRDefault="007250E5" w:rsidP="007250E5">
      <w:pPr>
        <w:pStyle w:val="Heading5"/>
      </w:pPr>
      <w:bookmarkStart w:id="128" w:name="_Toc90664031"/>
      <w:bookmarkStart w:id="129" w:name="_Toc94197741"/>
      <w:r>
        <w:t>5.2.2.</w:t>
      </w:r>
      <w:r>
        <w:rPr>
          <w:rFonts w:hint="eastAsia"/>
          <w:lang w:eastAsia="zh-CN"/>
        </w:rPr>
        <w:t>4</w:t>
      </w:r>
      <w:r>
        <w:t>.1</w:t>
      </w:r>
      <w:r>
        <w:tab/>
        <w:t>General</w:t>
      </w:r>
      <w:bookmarkEnd w:id="128"/>
      <w:bookmarkEnd w:id="129"/>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5pt;height:108pt" o:ole="">
            <v:imagedata r:id="rId18" o:title=""/>
          </v:shape>
          <o:OLEObject Type="Embed" ProgID="Visio.Drawing.11" ShapeID="_x0000_i1028" DrawAspect="Content" ObjectID="_1707809137" r:id="rId19"/>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w:t>
      </w:r>
      <w:r>
        <w:rPr>
          <w:rFonts w:eastAsiaTheme="minorEastAsia" w:hint="eastAsia"/>
          <w:lang w:eastAsia="zh-CN"/>
        </w:rPr>
        <w:t>update-result</w:t>
      </w:r>
      <w:r>
        <w:t>" and the request body containing the Auth</w:t>
      </w:r>
      <w:r>
        <w:rPr>
          <w:rFonts w:hint="eastAsia"/>
          <w:lang w:eastAsia="zh-CN"/>
        </w:rPr>
        <w:t>Update</w:t>
      </w:r>
      <w:r>
        <w:t>Data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Heading1"/>
      </w:pPr>
      <w:bookmarkStart w:id="130" w:name="_Toc510696597"/>
      <w:bookmarkStart w:id="131" w:name="_Toc35971389"/>
      <w:bookmarkStart w:id="132" w:name="_Toc67903513"/>
      <w:bookmarkStart w:id="133" w:name="_Toc90664032"/>
      <w:bookmarkStart w:id="134" w:name="_Toc94197742"/>
      <w:r>
        <w:t>6</w:t>
      </w:r>
      <w:r>
        <w:tab/>
        <w:t>API Definitions</w:t>
      </w:r>
      <w:bookmarkEnd w:id="130"/>
      <w:bookmarkEnd w:id="131"/>
      <w:bookmarkEnd w:id="132"/>
      <w:bookmarkEnd w:id="133"/>
      <w:bookmarkEnd w:id="134"/>
    </w:p>
    <w:p w14:paraId="391C9859" w14:textId="40CF714B" w:rsidR="008A6D4A" w:rsidRDefault="008A6D4A" w:rsidP="008A6D4A">
      <w:pPr>
        <w:pStyle w:val="Heading2"/>
      </w:pPr>
      <w:bookmarkStart w:id="135" w:name="_Toc510696598"/>
      <w:bookmarkStart w:id="136" w:name="_Toc35971390"/>
      <w:bookmarkStart w:id="137" w:name="_Toc67903514"/>
      <w:bookmarkStart w:id="138" w:name="_Toc90664033"/>
      <w:bookmarkStart w:id="139" w:name="_Toc94197743"/>
      <w:r>
        <w:t>6.1</w:t>
      </w:r>
      <w:r>
        <w:tab/>
      </w:r>
      <w:r w:rsidR="00575214">
        <w:rPr>
          <w:rFonts w:hint="eastAsia"/>
          <w:lang w:eastAsia="zh-CN"/>
        </w:rPr>
        <w:t>Naf_ProSe</w:t>
      </w:r>
      <w:r>
        <w:t xml:space="preserve"> Service API</w:t>
      </w:r>
      <w:bookmarkEnd w:id="135"/>
      <w:bookmarkEnd w:id="136"/>
      <w:bookmarkEnd w:id="137"/>
      <w:bookmarkEnd w:id="138"/>
      <w:bookmarkEnd w:id="139"/>
    </w:p>
    <w:p w14:paraId="7108E707" w14:textId="77777777" w:rsidR="004D50F4" w:rsidRDefault="004D50F4" w:rsidP="004D50F4">
      <w:pPr>
        <w:pStyle w:val="Heading3"/>
      </w:pPr>
      <w:bookmarkStart w:id="140" w:name="_Toc70925839"/>
      <w:bookmarkStart w:id="141" w:name="_Toc73369097"/>
      <w:bookmarkStart w:id="142" w:name="_Toc90664035"/>
      <w:bookmarkStart w:id="143" w:name="_Toc94197744"/>
      <w:bookmarkStart w:id="144" w:name="_Toc510696600"/>
      <w:r>
        <w:t>6.1.1</w:t>
      </w:r>
      <w:r>
        <w:tab/>
        <w:t>Introduction</w:t>
      </w:r>
      <w:bookmarkEnd w:id="140"/>
      <w:bookmarkEnd w:id="141"/>
      <w:bookmarkEnd w:id="142"/>
      <w:bookmarkEnd w:id="143"/>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Heading3"/>
      </w:pPr>
      <w:bookmarkStart w:id="145" w:name="_Toc35971392"/>
      <w:bookmarkStart w:id="146" w:name="_Toc67903516"/>
      <w:bookmarkStart w:id="147" w:name="_Toc90664036"/>
      <w:bookmarkStart w:id="148" w:name="_Toc94197745"/>
      <w:r>
        <w:t>6.1.2</w:t>
      </w:r>
      <w:r>
        <w:tab/>
        <w:t>Usage of HTTP</w:t>
      </w:r>
      <w:bookmarkEnd w:id="144"/>
      <w:bookmarkEnd w:id="145"/>
      <w:bookmarkEnd w:id="146"/>
      <w:bookmarkEnd w:id="147"/>
      <w:bookmarkEnd w:id="148"/>
    </w:p>
    <w:p w14:paraId="40BDD3FB" w14:textId="0097B635" w:rsidR="008A6D4A" w:rsidRDefault="008A6D4A" w:rsidP="00344385">
      <w:pPr>
        <w:pStyle w:val="Heading4"/>
        <w:rPr>
          <w:lang w:eastAsia="zh-CN"/>
        </w:rPr>
      </w:pPr>
      <w:bookmarkStart w:id="149" w:name="_Toc510696601"/>
      <w:bookmarkStart w:id="150" w:name="_Toc35971393"/>
      <w:bookmarkStart w:id="151" w:name="_Toc67903517"/>
      <w:bookmarkStart w:id="152" w:name="_Toc90664037"/>
      <w:bookmarkStart w:id="153" w:name="_Toc94197746"/>
      <w:r>
        <w:t>6.1.2.1</w:t>
      </w:r>
      <w:r>
        <w:tab/>
        <w:t>General</w:t>
      </w:r>
      <w:bookmarkEnd w:id="149"/>
      <w:bookmarkEnd w:id="150"/>
      <w:bookmarkEnd w:id="151"/>
      <w:bookmarkEnd w:id="152"/>
      <w:bookmarkEnd w:id="153"/>
    </w:p>
    <w:p w14:paraId="754EEE5A" w14:textId="77777777" w:rsidR="004D50F4" w:rsidRPr="00986E88" w:rsidRDefault="004D50F4" w:rsidP="004D50F4">
      <w:pPr>
        <w:rPr>
          <w:noProof/>
        </w:rPr>
      </w:pPr>
      <w:bookmarkStart w:id="154"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Heading4"/>
      </w:pPr>
      <w:bookmarkStart w:id="155" w:name="_Toc35971394"/>
      <w:bookmarkStart w:id="156" w:name="_Toc67903518"/>
      <w:bookmarkStart w:id="157" w:name="_Toc90664038"/>
      <w:bookmarkStart w:id="158" w:name="_Toc94197747"/>
      <w:r>
        <w:t>6.1.2.2</w:t>
      </w:r>
      <w:r>
        <w:tab/>
        <w:t>HTTP standard headers</w:t>
      </w:r>
      <w:bookmarkEnd w:id="154"/>
      <w:bookmarkEnd w:id="155"/>
      <w:bookmarkEnd w:id="156"/>
      <w:bookmarkEnd w:id="157"/>
      <w:bookmarkEnd w:id="158"/>
    </w:p>
    <w:p w14:paraId="37563F57" w14:textId="77777777" w:rsidR="008A6D4A" w:rsidRDefault="008A6D4A" w:rsidP="00662390">
      <w:pPr>
        <w:pStyle w:val="Heading5"/>
        <w:rPr>
          <w:lang w:eastAsia="zh-CN"/>
        </w:rPr>
      </w:pPr>
      <w:bookmarkStart w:id="159" w:name="_Toc510696603"/>
      <w:bookmarkStart w:id="160" w:name="_Toc35971395"/>
      <w:bookmarkStart w:id="161" w:name="_Toc67903519"/>
      <w:bookmarkStart w:id="162" w:name="_Toc90664039"/>
      <w:bookmarkStart w:id="163" w:name="_Toc94197748"/>
      <w:r>
        <w:t>6.1.2.2.1</w:t>
      </w:r>
      <w:r>
        <w:rPr>
          <w:rFonts w:hint="eastAsia"/>
          <w:lang w:eastAsia="zh-CN"/>
        </w:rPr>
        <w:tab/>
      </w:r>
      <w:r>
        <w:rPr>
          <w:lang w:eastAsia="zh-CN"/>
        </w:rPr>
        <w:t>General</w:t>
      </w:r>
      <w:bookmarkEnd w:id="159"/>
      <w:bookmarkEnd w:id="160"/>
      <w:bookmarkEnd w:id="161"/>
      <w:bookmarkEnd w:id="162"/>
      <w:bookmarkEnd w:id="163"/>
    </w:p>
    <w:p w14:paraId="02C8BA3C" w14:textId="77777777" w:rsidR="008A6D4A" w:rsidRPr="00986E88" w:rsidRDefault="008A6D4A" w:rsidP="008A6D4A">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65" w:name="_Toc35971396"/>
      <w:bookmarkStart w:id="166" w:name="_Toc67903520"/>
      <w:bookmarkStart w:id="167" w:name="_Toc90664040"/>
      <w:bookmarkStart w:id="168" w:name="_Toc94197749"/>
      <w:r>
        <w:t>6.1.2.2.2</w:t>
      </w:r>
      <w:r>
        <w:tab/>
        <w:t>Content type</w:t>
      </w:r>
      <w:bookmarkEnd w:id="164"/>
      <w:bookmarkEnd w:id="165"/>
      <w:bookmarkEnd w:id="166"/>
      <w:bookmarkEnd w:id="167"/>
      <w:bookmarkEnd w:id="168"/>
    </w:p>
    <w:p w14:paraId="31561C95" w14:textId="77777777" w:rsidR="004D50F4" w:rsidRDefault="004D50F4" w:rsidP="004D50F4">
      <w:bookmarkStart w:id="169"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Heading4"/>
      </w:pPr>
      <w:bookmarkStart w:id="170" w:name="_Toc35971397"/>
      <w:bookmarkStart w:id="171" w:name="_Toc67903521"/>
      <w:bookmarkStart w:id="172" w:name="_Toc90664041"/>
      <w:bookmarkStart w:id="173" w:name="_Toc94197750"/>
      <w:r>
        <w:t>6.1.2.3</w:t>
      </w:r>
      <w:r>
        <w:tab/>
        <w:t>HTTP custom headers</w:t>
      </w:r>
      <w:bookmarkEnd w:id="169"/>
      <w:bookmarkEnd w:id="170"/>
      <w:bookmarkEnd w:id="171"/>
      <w:bookmarkEnd w:id="172"/>
      <w:bookmarkEnd w:id="173"/>
    </w:p>
    <w:p w14:paraId="0A8370E8" w14:textId="3ED158E1" w:rsidR="000602BD"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rPr>
          <w:lang w:eastAsia="zh-CN"/>
        </w:rPr>
      </w:pPr>
      <w:bookmarkStart w:id="182" w:name="_Toc510696607"/>
      <w:bookmarkStart w:id="183" w:name="_Toc35971398"/>
      <w:bookmarkStart w:id="184" w:name="_Toc67903522"/>
      <w:bookmarkStart w:id="185" w:name="_Toc90664042"/>
      <w:bookmarkStart w:id="186" w:name="_Toc94197751"/>
      <w:bookmarkEnd w:id="174"/>
      <w:bookmarkEnd w:id="175"/>
      <w:bookmarkEnd w:id="176"/>
      <w:bookmarkEnd w:id="177"/>
      <w:bookmarkEnd w:id="178"/>
      <w:bookmarkEnd w:id="179"/>
      <w:bookmarkEnd w:id="180"/>
      <w:bookmarkEnd w:id="181"/>
      <w:r>
        <w:t>6.1.3</w:t>
      </w:r>
      <w:r>
        <w:tab/>
        <w:t>Resources</w:t>
      </w:r>
      <w:bookmarkEnd w:id="182"/>
      <w:bookmarkEnd w:id="183"/>
      <w:bookmarkEnd w:id="184"/>
      <w:bookmarkEnd w:id="185"/>
      <w:bookmarkEnd w:id="186"/>
    </w:p>
    <w:p w14:paraId="721C9A85" w14:textId="74C6092B" w:rsidR="004D50F4" w:rsidRPr="004D50F4" w:rsidRDefault="004D50F4" w:rsidP="009F6C5A">
      <w:pPr>
        <w:rPr>
          <w:lang w:eastAsia="zh-CN"/>
        </w:rPr>
      </w:pPr>
      <w:bookmarkStart w:id="187"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87"/>
    </w:p>
    <w:p w14:paraId="55DD9787" w14:textId="77777777" w:rsidR="008A6D4A" w:rsidRDefault="008A6D4A" w:rsidP="00662390">
      <w:pPr>
        <w:pStyle w:val="Heading3"/>
      </w:pPr>
      <w:bookmarkStart w:id="188" w:name="_Toc510696622"/>
      <w:bookmarkStart w:id="189" w:name="_Toc35971413"/>
      <w:bookmarkStart w:id="190" w:name="_Toc67903530"/>
      <w:bookmarkStart w:id="191" w:name="_Toc90664043"/>
      <w:bookmarkStart w:id="192" w:name="_Toc94197752"/>
      <w:r>
        <w:t>6.1.4</w:t>
      </w:r>
      <w:r>
        <w:tab/>
        <w:t>Custom Operations without associated resources</w:t>
      </w:r>
      <w:bookmarkEnd w:id="188"/>
      <w:bookmarkEnd w:id="189"/>
      <w:bookmarkEnd w:id="190"/>
      <w:bookmarkEnd w:id="191"/>
      <w:bookmarkEnd w:id="192"/>
    </w:p>
    <w:p w14:paraId="310AEAA3" w14:textId="77777777" w:rsidR="008A6D4A" w:rsidRPr="000A7435" w:rsidRDefault="008A6D4A" w:rsidP="00662390">
      <w:pPr>
        <w:pStyle w:val="Heading4"/>
      </w:pPr>
      <w:bookmarkStart w:id="193" w:name="_Toc510696623"/>
      <w:bookmarkStart w:id="194" w:name="_Toc35971414"/>
      <w:bookmarkStart w:id="195" w:name="_Toc67903531"/>
      <w:bookmarkStart w:id="196" w:name="_Toc90664044"/>
      <w:bookmarkStart w:id="197" w:name="_Toc94197753"/>
      <w:r>
        <w:t>6.1.4.1</w:t>
      </w:r>
      <w:r>
        <w:tab/>
        <w:t>Overview</w:t>
      </w:r>
      <w:bookmarkEnd w:id="193"/>
      <w:bookmarkEnd w:id="194"/>
      <w:bookmarkEnd w:id="195"/>
      <w:bookmarkEnd w:id="196"/>
      <w:bookmarkEnd w:id="197"/>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pt;height:164pt" o:ole="">
            <v:imagedata r:id="rId20" o:title=""/>
          </v:shape>
          <o:OLEObject Type="Embed" ProgID="Visio.Drawing.11" ShapeID="_x0000_i1029" DrawAspect="Content" ObjectID="_1707809138" r:id="rId21"/>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084A4F">
      <w:pPr>
        <w:pStyle w:val="Heading4"/>
        <w:rPr>
          <w:lang w:eastAsia="zh-CN"/>
        </w:rPr>
      </w:pPr>
      <w:bookmarkStart w:id="198" w:name="_Toc73369118"/>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198"/>
      <w:r>
        <w:rPr>
          <w:rFonts w:hint="eastAsia"/>
          <w:lang w:eastAsia="zh-CN"/>
        </w:rPr>
        <w:t>-discovery</w:t>
      </w:r>
    </w:p>
    <w:p w14:paraId="6B2F9925" w14:textId="77777777" w:rsidR="004D50F4" w:rsidRPr="006B3BA0" w:rsidRDefault="004D50F4" w:rsidP="00084A4F">
      <w:pPr>
        <w:pStyle w:val="Heading5"/>
      </w:pPr>
      <w:bookmarkStart w:id="199" w:name="_Toc73369119"/>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199"/>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Heading5"/>
      </w:pPr>
      <w:bookmarkStart w:id="200" w:name="_Toc73369120"/>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00"/>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1257687C" w:rsidR="004D50F4" w:rsidRDefault="00F320F5" w:rsidP="004D50F4">
      <w:pPr>
        <w:pStyle w:val="TH"/>
        <w:rPr>
          <w:lang w:eastAsia="zh-CN"/>
        </w:rPr>
      </w:pPr>
      <w:r w:rsidRPr="006B3BA0">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3C11061A" w14:textId="77777777" w:rsidR="00CC400A" w:rsidRDefault="00CC400A" w:rsidP="00084A4F"/>
    <w:p w14:paraId="01EF6229" w14:textId="5CF19C96" w:rsidR="00A76317" w:rsidRPr="006B3BA0" w:rsidRDefault="00A76317" w:rsidP="00084A4F">
      <w:pPr>
        <w:pStyle w:val="Heading4"/>
        <w:rPr>
          <w:lang w:eastAsia="zh-CN"/>
        </w:rPr>
      </w:pPr>
      <w:r w:rsidRPr="006B3BA0">
        <w:lastRenderedPageBreak/>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p>
    <w:p w14:paraId="5795681B" w14:textId="4B2F77E6" w:rsidR="00A76317" w:rsidRPr="006B3BA0" w:rsidRDefault="00A76317" w:rsidP="00084A4F">
      <w:pPr>
        <w:pStyle w:val="Heading5"/>
      </w:pPr>
      <w:r w:rsidRPr="006B3BA0">
        <w:t>6.1.</w:t>
      </w:r>
      <w:r>
        <w:rPr>
          <w:rFonts w:hint="eastAsia"/>
          <w:lang w:eastAsia="zh-CN"/>
        </w:rPr>
        <w:t>4</w:t>
      </w:r>
      <w:r w:rsidRPr="006B3BA0">
        <w:t>.</w:t>
      </w:r>
      <w:r>
        <w:rPr>
          <w:rFonts w:hint="eastAsia"/>
          <w:lang w:eastAsia="zh-CN"/>
        </w:rPr>
        <w:t>3</w:t>
      </w:r>
      <w:r w:rsidRPr="006B3BA0">
        <w:t>.1</w:t>
      </w:r>
      <w:r w:rsidRPr="006B3BA0">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Heading5"/>
      </w:pPr>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A76317">
      <w:pPr>
        <w:rPr>
          <w:i/>
          <w:color w:val="0000FF"/>
        </w:rPr>
      </w:pPr>
    </w:p>
    <w:p w14:paraId="414EB0BA" w14:textId="3E500A3B" w:rsidR="00A76317" w:rsidRDefault="00F320F5" w:rsidP="00A76317">
      <w:pPr>
        <w:pStyle w:val="TH"/>
        <w:rPr>
          <w:lang w:eastAsia="zh-CN"/>
        </w:rPr>
      </w:pPr>
      <w:r w:rsidRPr="006B3BA0">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rsidP="008A6D4A">
      <w:pPr>
        <w:pStyle w:val="Guidance"/>
      </w:pPr>
    </w:p>
    <w:p w14:paraId="600F44E1" w14:textId="77777777" w:rsidR="008A6D4A" w:rsidRDefault="008A6D4A" w:rsidP="00662390">
      <w:pPr>
        <w:pStyle w:val="Heading3"/>
      </w:pPr>
      <w:bookmarkStart w:id="201" w:name="_Toc510696628"/>
      <w:bookmarkStart w:id="202" w:name="_Toc35971419"/>
      <w:bookmarkStart w:id="203" w:name="_Toc67903536"/>
      <w:bookmarkStart w:id="204" w:name="_Toc90664045"/>
      <w:bookmarkStart w:id="205" w:name="_Toc94197754"/>
      <w:r>
        <w:t>6.1.5</w:t>
      </w:r>
      <w:r>
        <w:tab/>
        <w:t>Notifications</w:t>
      </w:r>
      <w:bookmarkEnd w:id="201"/>
      <w:bookmarkEnd w:id="202"/>
      <w:bookmarkEnd w:id="203"/>
      <w:bookmarkEnd w:id="204"/>
      <w:bookmarkEnd w:id="205"/>
    </w:p>
    <w:p w14:paraId="554D87B3" w14:textId="3510D198" w:rsidR="008A6D4A" w:rsidRPr="00384E92" w:rsidRDefault="008A6D4A" w:rsidP="00344385">
      <w:pPr>
        <w:pStyle w:val="Heading4"/>
        <w:rPr>
          <w:lang w:eastAsia="zh-CN"/>
        </w:rPr>
      </w:pPr>
      <w:bookmarkStart w:id="206" w:name="_Toc510696629"/>
      <w:bookmarkStart w:id="207" w:name="_Toc35971420"/>
      <w:bookmarkStart w:id="208" w:name="_Toc67903537"/>
      <w:bookmarkStart w:id="209" w:name="_Toc90664046"/>
      <w:bookmarkStart w:id="210" w:name="_Toc94197755"/>
      <w:r>
        <w:t>6.1.5.1</w:t>
      </w:r>
      <w:r>
        <w:tab/>
        <w:t>General</w:t>
      </w:r>
      <w:bookmarkEnd w:id="206"/>
      <w:bookmarkEnd w:id="207"/>
      <w:bookmarkEnd w:id="208"/>
      <w:bookmarkEnd w:id="209"/>
      <w:bookmarkEnd w:id="210"/>
    </w:p>
    <w:p w14:paraId="3D1E197A" w14:textId="77777777" w:rsidR="00B13976" w:rsidRPr="00D624C6" w:rsidRDefault="00B13976" w:rsidP="00B13976">
      <w:pPr>
        <w:rPr>
          <w:lang w:eastAsia="zh-CN"/>
        </w:rPr>
      </w:pPr>
      <w:bookmarkStart w:id="211" w:name="_Toc510696630"/>
      <w:bookmarkStart w:id="212"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Heading4"/>
        <w:rPr>
          <w:lang w:eastAsia="zh-CN"/>
        </w:rPr>
      </w:pPr>
      <w:bookmarkStart w:id="213" w:name="_Toc26202328"/>
      <w:bookmarkStart w:id="214" w:name="_Toc22624267"/>
      <w:bookmarkStart w:id="215" w:name="_Toc22141065"/>
      <w:bookmarkStart w:id="216" w:name="_Toc26202514"/>
      <w:bookmarkStart w:id="217" w:name="_Toc34804224"/>
      <w:bookmarkStart w:id="218" w:name="_Toc35935795"/>
      <w:bookmarkStart w:id="219" w:name="_Toc45030015"/>
      <w:bookmarkStart w:id="220" w:name="_Toc51922375"/>
      <w:bookmarkStart w:id="221" w:name="_Toc51922794"/>
      <w:bookmarkStart w:id="222" w:name="_Toc90664047"/>
      <w:bookmarkStart w:id="223" w:name="_Toc94197756"/>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13"/>
      <w:bookmarkEnd w:id="214"/>
      <w:bookmarkEnd w:id="215"/>
      <w:bookmarkEnd w:id="216"/>
      <w:bookmarkEnd w:id="217"/>
      <w:bookmarkEnd w:id="218"/>
      <w:bookmarkEnd w:id="219"/>
      <w:bookmarkEnd w:id="220"/>
      <w:bookmarkEnd w:id="221"/>
      <w:bookmarkEnd w:id="222"/>
      <w:bookmarkEnd w:id="223"/>
    </w:p>
    <w:p w14:paraId="3348F3DB" w14:textId="2ABBFF7F" w:rsidR="00A76317" w:rsidRPr="008D72A7" w:rsidRDefault="00A76317" w:rsidP="00A76317">
      <w:pPr>
        <w:pStyle w:val="Heading5"/>
        <w:rPr>
          <w:lang w:eastAsia="zh-CN"/>
        </w:rPr>
      </w:pPr>
      <w:bookmarkStart w:id="224" w:name="_Toc26202329"/>
      <w:bookmarkStart w:id="225" w:name="_Toc22624268"/>
      <w:bookmarkStart w:id="226" w:name="_Toc22141066"/>
      <w:bookmarkStart w:id="227" w:name="_Toc26202515"/>
      <w:bookmarkStart w:id="228" w:name="_Toc34804225"/>
      <w:bookmarkStart w:id="229" w:name="_Toc35935796"/>
      <w:bookmarkStart w:id="230" w:name="_Toc45030016"/>
      <w:bookmarkStart w:id="231" w:name="_Toc51922376"/>
      <w:bookmarkStart w:id="232" w:name="_Toc51922795"/>
      <w:bookmarkStart w:id="233" w:name="_Toc90664048"/>
      <w:bookmarkStart w:id="234"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24"/>
      <w:bookmarkEnd w:id="225"/>
      <w:bookmarkEnd w:id="226"/>
      <w:bookmarkEnd w:id="227"/>
      <w:bookmarkEnd w:id="228"/>
      <w:bookmarkEnd w:id="229"/>
      <w:bookmarkEnd w:id="230"/>
      <w:bookmarkEnd w:id="231"/>
      <w:bookmarkEnd w:id="232"/>
      <w:bookmarkEnd w:id="233"/>
      <w:bookmarkEnd w:id="234"/>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Heading5"/>
        <w:rPr>
          <w:lang w:eastAsia="zh-CN"/>
        </w:rPr>
      </w:pPr>
      <w:bookmarkStart w:id="235" w:name="_Toc26202330"/>
      <w:bookmarkStart w:id="236" w:name="_Toc22624269"/>
      <w:bookmarkStart w:id="237" w:name="_Toc22141067"/>
      <w:bookmarkStart w:id="238" w:name="_Toc26202516"/>
      <w:bookmarkStart w:id="239" w:name="_Toc34804226"/>
      <w:bookmarkStart w:id="240" w:name="_Toc35935797"/>
      <w:bookmarkStart w:id="241" w:name="_Toc45030017"/>
      <w:bookmarkStart w:id="242" w:name="_Toc51922377"/>
      <w:bookmarkStart w:id="243" w:name="_Toc51922796"/>
      <w:bookmarkStart w:id="244" w:name="_Toc90664049"/>
      <w:bookmarkStart w:id="245"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35"/>
      <w:bookmarkEnd w:id="236"/>
      <w:bookmarkEnd w:id="237"/>
      <w:bookmarkEnd w:id="238"/>
      <w:bookmarkEnd w:id="239"/>
      <w:bookmarkEnd w:id="240"/>
      <w:bookmarkEnd w:id="241"/>
      <w:bookmarkEnd w:id="242"/>
      <w:bookmarkEnd w:id="243"/>
      <w:bookmarkEnd w:id="244"/>
      <w:bookmarkEnd w:id="245"/>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lastRenderedPageBreak/>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Heading5"/>
        <w:rPr>
          <w:lang w:eastAsia="zh-CN"/>
        </w:rPr>
      </w:pPr>
      <w:bookmarkStart w:id="246" w:name="_Toc26202331"/>
      <w:bookmarkStart w:id="247" w:name="_Toc22624270"/>
      <w:bookmarkStart w:id="248" w:name="_Toc22141068"/>
      <w:bookmarkStart w:id="249" w:name="_Toc26202517"/>
      <w:bookmarkStart w:id="250" w:name="_Toc34804227"/>
      <w:bookmarkStart w:id="251" w:name="_Toc35935798"/>
      <w:bookmarkStart w:id="252" w:name="_Toc45030018"/>
      <w:bookmarkStart w:id="253" w:name="_Toc51922378"/>
      <w:bookmarkStart w:id="254" w:name="_Toc51922797"/>
      <w:bookmarkStart w:id="255" w:name="_Toc90664050"/>
      <w:bookmarkStart w:id="256"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46"/>
      <w:bookmarkEnd w:id="247"/>
      <w:bookmarkEnd w:id="248"/>
      <w:bookmarkEnd w:id="249"/>
      <w:bookmarkEnd w:id="250"/>
      <w:bookmarkEnd w:id="251"/>
      <w:bookmarkEnd w:id="252"/>
      <w:bookmarkEnd w:id="253"/>
      <w:bookmarkEnd w:id="254"/>
      <w:bookmarkEnd w:id="255"/>
      <w:bookmarkEnd w:id="256"/>
    </w:p>
    <w:p w14:paraId="325BDF6B" w14:textId="37828349" w:rsidR="00A76317" w:rsidRPr="008D72A7" w:rsidRDefault="00A76317" w:rsidP="00A76317">
      <w:pPr>
        <w:pStyle w:val="Heading6"/>
      </w:pPr>
      <w:bookmarkStart w:id="257" w:name="_Toc26202332"/>
      <w:bookmarkStart w:id="258" w:name="_Toc22624271"/>
      <w:bookmarkStart w:id="259" w:name="_Toc22141069"/>
      <w:bookmarkStart w:id="260" w:name="_Toc11343370"/>
      <w:bookmarkStart w:id="261" w:name="_Toc26202518"/>
      <w:bookmarkStart w:id="262" w:name="_Toc34804228"/>
      <w:bookmarkStart w:id="263" w:name="_Toc35935799"/>
      <w:bookmarkStart w:id="264" w:name="_Toc45030019"/>
      <w:bookmarkStart w:id="265" w:name="_Toc51922379"/>
      <w:bookmarkStart w:id="266" w:name="_Toc51922798"/>
      <w:bookmarkStart w:id="267" w:name="_Toc90664051"/>
      <w:bookmarkStart w:id="268"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57"/>
      <w:bookmarkEnd w:id="258"/>
      <w:bookmarkEnd w:id="259"/>
      <w:bookmarkEnd w:id="260"/>
      <w:bookmarkEnd w:id="261"/>
      <w:bookmarkEnd w:id="262"/>
      <w:bookmarkEnd w:id="263"/>
      <w:bookmarkEnd w:id="264"/>
      <w:bookmarkEnd w:id="265"/>
      <w:bookmarkEnd w:id="266"/>
      <w:bookmarkEnd w:id="267"/>
      <w:bookmarkEnd w:id="268"/>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Heading3"/>
      </w:pPr>
      <w:bookmarkStart w:id="269" w:name="_Toc35971427"/>
      <w:bookmarkStart w:id="270" w:name="_Toc67903543"/>
      <w:bookmarkStart w:id="271" w:name="_Toc90664052"/>
      <w:bookmarkStart w:id="272" w:name="_Toc94197761"/>
      <w:bookmarkEnd w:id="211"/>
      <w:r>
        <w:t>6.1.6</w:t>
      </w:r>
      <w:r>
        <w:tab/>
        <w:t>Data Model</w:t>
      </w:r>
      <w:bookmarkEnd w:id="212"/>
      <w:bookmarkEnd w:id="269"/>
      <w:bookmarkEnd w:id="270"/>
      <w:bookmarkEnd w:id="271"/>
      <w:bookmarkEnd w:id="272"/>
    </w:p>
    <w:p w14:paraId="405EFF41" w14:textId="77777777" w:rsidR="008A6D4A" w:rsidRDefault="008A6D4A" w:rsidP="008A6D4A">
      <w:pPr>
        <w:pStyle w:val="Heading4"/>
      </w:pPr>
      <w:bookmarkStart w:id="273" w:name="_Toc510696633"/>
      <w:bookmarkStart w:id="274" w:name="_Toc35971428"/>
      <w:bookmarkStart w:id="275" w:name="_Toc67903544"/>
      <w:bookmarkStart w:id="276" w:name="_Toc90664053"/>
      <w:bookmarkStart w:id="277" w:name="_Toc94197762"/>
      <w:r>
        <w:t>6.1.6.1</w:t>
      </w:r>
      <w:r>
        <w:tab/>
        <w:t>General</w:t>
      </w:r>
      <w:bookmarkEnd w:id="273"/>
      <w:bookmarkEnd w:id="274"/>
      <w:bookmarkEnd w:id="275"/>
      <w:bookmarkEnd w:id="276"/>
      <w:bookmarkEnd w:id="277"/>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r>
              <w:rPr>
                <w:rFonts w:ascii="Arial" w:hAnsi="Arial" w:hint="eastAsia"/>
                <w:sz w:val="18"/>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r>
              <w:rPr>
                <w:rFonts w:ascii="Arial" w:hAnsi="Arial" w:hint="eastAsia"/>
                <w:sz w:val="18"/>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r w:rsidR="007D048B" w:rsidRPr="008044A6"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7B0EFF" w:rsidRDefault="007D048B" w:rsidP="00D04615">
            <w:pPr>
              <w:keepNext/>
              <w:keepLines/>
              <w:spacing w:after="0"/>
              <w:rPr>
                <w:rFonts w:ascii="Arial" w:hAnsi="Arial"/>
                <w:sz w:val="18"/>
                <w:highlight w:val="yellow"/>
                <w:lang w:eastAsia="zh-CN"/>
              </w:rPr>
            </w:pPr>
            <w:r w:rsidRPr="00D5301B">
              <w:rPr>
                <w:rFonts w:ascii="Arial" w:hAnsi="Arial"/>
                <w:sz w:val="18"/>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7B0EFF" w:rsidRDefault="007D048B" w:rsidP="00D04615">
            <w:pPr>
              <w:keepNext/>
              <w:keepLines/>
              <w:spacing w:after="0"/>
              <w:rPr>
                <w:rFonts w:ascii="Arial" w:hAnsi="Arial"/>
                <w:sz w:val="18"/>
                <w:highlight w:val="yellow"/>
              </w:rPr>
            </w:pPr>
            <w:r>
              <w:rPr>
                <w:rFonts w:ascii="Arial" w:hAnsi="Arial"/>
                <w:sz w:val="18"/>
              </w:rPr>
              <w:t>6.1.6.</w:t>
            </w:r>
            <w:r w:rsidRPr="00D5301B">
              <w:rPr>
                <w:rFonts w:ascii="Arial" w:hAnsi="Arial"/>
                <w:sz w:val="18"/>
              </w:rPr>
              <w:t>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Default="007D048B" w:rsidP="00D04615">
            <w:pPr>
              <w:keepNext/>
              <w:keepLines/>
              <w:spacing w:after="0"/>
              <w:rPr>
                <w:rFonts w:ascii="Arial" w:hAnsi="Arial"/>
                <w:sz w:val="18"/>
                <w:lang w:eastAsia="zh-CN"/>
              </w:rPr>
            </w:pPr>
            <w:r>
              <w:rPr>
                <w:rFonts w:hint="eastAsia"/>
                <w:lang w:eastAsia="zh-CN"/>
              </w:rPr>
              <w:t>R</w:t>
            </w:r>
            <w:r w:rsidRPr="008044A6">
              <w:t xml:space="preserve">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8044A6" w:rsidRDefault="007D048B" w:rsidP="00D04615">
            <w:pPr>
              <w:keepNext/>
              <w:keepLines/>
              <w:spacing w:after="0"/>
              <w:rPr>
                <w:rFonts w:ascii="Arial" w:hAnsi="Arial" w:cs="Arial"/>
                <w:sz w:val="18"/>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956ADC"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Heading4"/>
        <w:rPr>
          <w:lang w:val="en-US"/>
        </w:rPr>
      </w:pPr>
      <w:r w:rsidRPr="008044A6">
        <w:rPr>
          <w:lang w:val="en-US"/>
        </w:rPr>
        <w:lastRenderedPageBreak/>
        <w:t>6.1.6.2</w:t>
      </w:r>
      <w:r w:rsidRPr="008044A6">
        <w:rPr>
          <w:lang w:val="en-US"/>
        </w:rPr>
        <w:tab/>
        <w:t>Structured data types</w:t>
      </w:r>
    </w:p>
    <w:p w14:paraId="62AF3B8C" w14:textId="77777777" w:rsidR="004D50F4" w:rsidRPr="008044A6" w:rsidRDefault="004D50F4" w:rsidP="00084A4F">
      <w:pPr>
        <w:pStyle w:val="Heading5"/>
      </w:pPr>
      <w:r w:rsidRPr="008044A6">
        <w:t>6.1.6.2.1</w:t>
      </w:r>
      <w:r w:rsidRPr="008044A6">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Heading5"/>
      </w:pPr>
      <w:r w:rsidRPr="008044A6">
        <w:t>6.1.6.2.</w:t>
      </w:r>
      <w:r w:rsidRPr="008044A6">
        <w:rPr>
          <w:rFonts w:hint="eastAsia"/>
          <w:lang w:eastAsia="zh-CN"/>
        </w:rPr>
        <w:t>2</w:t>
      </w:r>
      <w:r w:rsidRPr="008044A6">
        <w:tab/>
        <w:t>Type: AuthDisReqData</w:t>
      </w:r>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084A4F">
      <w:pPr>
        <w:pStyle w:val="Heading5"/>
      </w:pPr>
      <w:r w:rsidRPr="008044A6">
        <w:lastRenderedPageBreak/>
        <w:t>6.1.6.2.</w:t>
      </w:r>
      <w:r w:rsidRPr="008044A6">
        <w:rPr>
          <w:rFonts w:hint="eastAsia"/>
          <w:lang w:eastAsia="zh-CN"/>
        </w:rPr>
        <w:t>3</w:t>
      </w:r>
      <w:r w:rsidRPr="008044A6">
        <w:tab/>
        <w:t>Type: AuthDisResData</w:t>
      </w:r>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084A4F">
      <w:pPr>
        <w:pStyle w:val="Heading5"/>
      </w:pPr>
      <w:r w:rsidRPr="008044A6">
        <w:t>6.1.6.2.</w:t>
      </w:r>
      <w:r>
        <w:rPr>
          <w:rFonts w:hint="eastAsia"/>
          <w:lang w:eastAsia="zh-CN"/>
        </w:rPr>
        <w:t>4</w:t>
      </w:r>
      <w:r w:rsidRPr="008044A6">
        <w:tab/>
        <w:t xml:space="preserve">Type: </w:t>
      </w:r>
      <w:r w:rsidRPr="008044A6">
        <w:rPr>
          <w:rFonts w:hint="eastAsia"/>
          <w:lang w:eastAsia="zh-CN"/>
        </w:rPr>
        <w:t>Target</w:t>
      </w:r>
      <w:r w:rsidRPr="008044A6">
        <w:t>Data</w:t>
      </w:r>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Heading5"/>
      </w:pPr>
      <w:r w:rsidRPr="008044A6">
        <w:lastRenderedPageBreak/>
        <w:t>6.1.6.2.</w:t>
      </w:r>
      <w:r>
        <w:rPr>
          <w:rFonts w:hint="eastAsia"/>
          <w:lang w:eastAsia="zh-CN"/>
        </w:rPr>
        <w:t>5</w:t>
      </w:r>
      <w:r w:rsidRPr="008044A6">
        <w:tab/>
        <w:t xml:space="preserve">Type: </w:t>
      </w:r>
      <w:r>
        <w:rPr>
          <w:rFonts w:hint="eastAsia"/>
          <w:lang w:eastAsia="zh-CN"/>
        </w:rPr>
        <w:t>AuthUpdateData</w:t>
      </w:r>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Heading5"/>
      </w:pPr>
      <w:r w:rsidRPr="008044A6">
        <w:t>6.1.6.2.</w:t>
      </w:r>
      <w:r>
        <w:rPr>
          <w:rFonts w:hint="eastAsia"/>
          <w:lang w:eastAsia="zh-CN"/>
        </w:rPr>
        <w:t>6</w:t>
      </w:r>
      <w:r w:rsidRPr="008044A6">
        <w:tab/>
        <w:t xml:space="preserve">Type: </w:t>
      </w:r>
      <w:r>
        <w:t>Banned</w:t>
      </w:r>
      <w:r>
        <w:rPr>
          <w:rFonts w:hint="eastAsia"/>
          <w:lang w:eastAsia="zh-CN"/>
        </w:rPr>
        <w:t>AuthData</w:t>
      </w:r>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084A4F">
      <w:pPr>
        <w:pStyle w:val="Heading4"/>
        <w:rPr>
          <w:lang w:val="en-US"/>
        </w:rPr>
      </w:pPr>
      <w:r w:rsidRPr="008044A6">
        <w:rPr>
          <w:lang w:val="en-US"/>
        </w:rPr>
        <w:t>6.1.6.3</w:t>
      </w:r>
      <w:r w:rsidRPr="008044A6">
        <w:rPr>
          <w:lang w:val="en-US"/>
        </w:rPr>
        <w:tab/>
        <w:t>Simple data types and enumerations</w:t>
      </w:r>
    </w:p>
    <w:p w14:paraId="12A4747B" w14:textId="77777777" w:rsidR="004D50F4" w:rsidRPr="008044A6" w:rsidRDefault="004D50F4" w:rsidP="00084A4F">
      <w:pPr>
        <w:pStyle w:val="Heading5"/>
      </w:pPr>
      <w:r w:rsidRPr="008044A6">
        <w:t>6.1.6.3.1</w:t>
      </w:r>
      <w:r w:rsidRPr="008044A6">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Heading5"/>
      </w:pPr>
      <w:r w:rsidRPr="008044A6">
        <w:t>6.1.6.3.2</w:t>
      </w:r>
      <w:r w:rsidRPr="008044A6">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Heading5"/>
        <w:rPr>
          <w:lang w:eastAsia="zh-CN"/>
        </w:rPr>
      </w:pPr>
      <w:bookmarkStart w:id="278" w:name="_Toc70925884"/>
      <w:bookmarkStart w:id="279" w:name="_Toc73369174"/>
      <w:r w:rsidRPr="008044A6">
        <w:t>6.1.6.3.3</w:t>
      </w:r>
      <w:r w:rsidRPr="008044A6">
        <w:tab/>
        <w:t xml:space="preserve">Enumeration: </w:t>
      </w:r>
      <w:bookmarkEnd w:id="278"/>
      <w:bookmarkEnd w:id="279"/>
      <w:r w:rsidRPr="008044A6">
        <w:rPr>
          <w:rFonts w:hint="eastAsia"/>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8044A6"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084A4F">
        <w:tc>
          <w:tcPr>
            <w:tcW w:w="2535" w:type="pct"/>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084A4F">
        <w:tc>
          <w:tcPr>
            <w:tcW w:w="2535" w:type="pct"/>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084A4F">
        <w:tc>
          <w:tcPr>
            <w:tcW w:w="2535" w:type="pct"/>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084A4F">
        <w:tc>
          <w:tcPr>
            <w:tcW w:w="2535" w:type="pct"/>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084A4F">
        <w:tc>
          <w:tcPr>
            <w:tcW w:w="2535" w:type="pct"/>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084A4F">
        <w:tc>
          <w:tcPr>
            <w:tcW w:w="2535" w:type="pct"/>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084A4F">
        <w:tc>
          <w:tcPr>
            <w:tcW w:w="2535" w:type="pct"/>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084A4F">
        <w:tc>
          <w:tcPr>
            <w:tcW w:w="2535" w:type="pct"/>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084A4F">
        <w:tc>
          <w:tcPr>
            <w:tcW w:w="2535" w:type="pct"/>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084A4F">
        <w:tc>
          <w:tcPr>
            <w:tcW w:w="2535" w:type="pct"/>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Heading5"/>
        <w:rPr>
          <w:lang w:eastAsia="zh-CN"/>
        </w:rPr>
      </w:pPr>
      <w:r w:rsidRPr="008044A6">
        <w:t>6.1.6.3.</w:t>
      </w:r>
      <w:r w:rsidRPr="008044A6">
        <w:rPr>
          <w:rFonts w:hint="eastAsia"/>
          <w:lang w:eastAsia="zh-CN"/>
        </w:rPr>
        <w:t>4</w:t>
      </w:r>
      <w:r w:rsidRPr="008044A6">
        <w:tab/>
        <w:t xml:space="preserve">Enumeration: </w:t>
      </w:r>
      <w:r w:rsidRPr="008044A6">
        <w:rPr>
          <w:rFonts w:hint="eastAsia"/>
          <w:lang w:eastAsia="zh-CN"/>
        </w:rPr>
        <w:t>AuthResponseType</w:t>
      </w:r>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8044A6"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084A4F">
        <w:tc>
          <w:tcPr>
            <w:tcW w:w="2773" w:type="pct"/>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084A4F">
        <w:tc>
          <w:tcPr>
            <w:tcW w:w="2773" w:type="pct"/>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084A4F">
        <w:tc>
          <w:tcPr>
            <w:tcW w:w="2773" w:type="pct"/>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084A4F">
        <w:tc>
          <w:tcPr>
            <w:tcW w:w="2773" w:type="pct"/>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084A4F">
        <w:tc>
          <w:tcPr>
            <w:tcW w:w="2773" w:type="pct"/>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084A4F">
        <w:tc>
          <w:tcPr>
            <w:tcW w:w="2773" w:type="pct"/>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084A4F">
        <w:tc>
          <w:tcPr>
            <w:tcW w:w="2773" w:type="pct"/>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084A4F">
        <w:tc>
          <w:tcPr>
            <w:tcW w:w="2773" w:type="pct"/>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084A4F">
        <w:tc>
          <w:tcPr>
            <w:tcW w:w="2773" w:type="pct"/>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084A4F">
        <w:tc>
          <w:tcPr>
            <w:tcW w:w="2773" w:type="pct"/>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Heading5"/>
        <w:rPr>
          <w:lang w:eastAsia="zh-CN"/>
        </w:rPr>
      </w:pPr>
      <w:r w:rsidRPr="008044A6">
        <w:t>6.1.6.3.</w:t>
      </w:r>
      <w:r w:rsidRPr="008044A6">
        <w:rPr>
          <w:rFonts w:hint="eastAsia"/>
          <w:lang w:eastAsia="zh-CN"/>
        </w:rPr>
        <w:t>5</w:t>
      </w:r>
      <w:r w:rsidRPr="008044A6">
        <w:tab/>
        <w:t xml:space="preserve">Enumeration: </w:t>
      </w:r>
      <w:r w:rsidRPr="008044A6">
        <w:rPr>
          <w:rFonts w:hint="eastAsia"/>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4245"/>
        <w:gridCol w:w="2172"/>
      </w:tblGrid>
      <w:tr w:rsidR="004D50F4" w:rsidRPr="008044A6"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084A4F">
        <w:tc>
          <w:tcPr>
            <w:tcW w:w="1392" w:type="pct"/>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084A4F">
        <w:tc>
          <w:tcPr>
            <w:tcW w:w="1392" w:type="pct"/>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084A4F">
        <w:tc>
          <w:tcPr>
            <w:tcW w:w="1392" w:type="pct"/>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084A4F">
      <w:pPr>
        <w:pStyle w:val="Heading5"/>
        <w:rPr>
          <w:lang w:eastAsia="zh-CN"/>
        </w:rPr>
      </w:pPr>
      <w:r w:rsidRPr="008044A6">
        <w:t>6.1.6.3.</w:t>
      </w:r>
      <w:r>
        <w:rPr>
          <w:rFonts w:hint="eastAsia"/>
          <w:lang w:eastAsia="zh-CN"/>
        </w:rPr>
        <w:t>6</w:t>
      </w:r>
      <w:r w:rsidRPr="008044A6">
        <w:tab/>
        <w:t xml:space="preserve">Enumeration: </w:t>
      </w:r>
      <w:r>
        <w:rPr>
          <w:rFonts w:hint="eastAsia"/>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25"/>
        <w:gridCol w:w="4300"/>
        <w:gridCol w:w="2227"/>
      </w:tblGrid>
      <w:tr w:rsidR="00A76317" w:rsidRPr="008044A6"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084A4F">
        <w:tc>
          <w:tcPr>
            <w:tcW w:w="1392" w:type="pct"/>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 xml:space="preserve">. </w:t>
            </w:r>
          </w:p>
        </w:tc>
        <w:tc>
          <w:tcPr>
            <w:tcW w:w="1278" w:type="pct"/>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084A4F">
        <w:tc>
          <w:tcPr>
            <w:tcW w:w="1392" w:type="pct"/>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w:t>
            </w:r>
          </w:p>
        </w:tc>
        <w:tc>
          <w:tcPr>
            <w:tcW w:w="1278" w:type="pct"/>
          </w:tcPr>
          <w:p w14:paraId="49E6B56E" w14:textId="77777777" w:rsidR="00A76317" w:rsidRPr="008044A6" w:rsidRDefault="00A76317" w:rsidP="00193F0C">
            <w:pPr>
              <w:keepNext/>
              <w:keepLines/>
              <w:spacing w:after="0"/>
              <w:rPr>
                <w:rFonts w:ascii="Arial" w:hAnsi="Arial"/>
                <w:sz w:val="18"/>
              </w:rPr>
            </w:pPr>
          </w:p>
        </w:tc>
      </w:tr>
    </w:tbl>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Heading4"/>
        <w:rPr>
          <w:lang w:val="en-US"/>
        </w:rPr>
      </w:pPr>
      <w:bookmarkStart w:id="280" w:name="_Toc510696643"/>
      <w:bookmarkStart w:id="281" w:name="_Toc35971438"/>
      <w:bookmarkStart w:id="282" w:name="_Toc67903554"/>
      <w:bookmarkStart w:id="283" w:name="_Toc90664054"/>
      <w:bookmarkStart w:id="284"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0"/>
      <w:bookmarkEnd w:id="281"/>
      <w:bookmarkEnd w:id="282"/>
      <w:bookmarkEnd w:id="283"/>
      <w:bookmarkEnd w:id="284"/>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Heading4"/>
        <w:rPr>
          <w:lang w:eastAsia="zh-CN"/>
        </w:rPr>
      </w:pPr>
      <w:bookmarkStart w:id="285" w:name="_Toc510696646"/>
      <w:bookmarkStart w:id="286" w:name="_Toc35971441"/>
      <w:bookmarkStart w:id="287" w:name="_Toc67903557"/>
      <w:bookmarkStart w:id="288" w:name="_Toc90664055"/>
      <w:bookmarkStart w:id="289" w:name="_Toc94197764"/>
      <w:r>
        <w:t>6.1.6.5</w:t>
      </w:r>
      <w:r>
        <w:tab/>
        <w:t>Binary data</w:t>
      </w:r>
      <w:bookmarkEnd w:id="285"/>
      <w:bookmarkEnd w:id="286"/>
      <w:bookmarkEnd w:id="287"/>
      <w:bookmarkEnd w:id="288"/>
      <w:bookmarkEnd w:id="289"/>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Heading3"/>
        <w:rPr>
          <w:lang w:eastAsia="zh-CN"/>
        </w:rPr>
      </w:pPr>
      <w:bookmarkStart w:id="290" w:name="_Toc510696647"/>
      <w:bookmarkStart w:id="291" w:name="_Toc35971443"/>
      <w:bookmarkStart w:id="292" w:name="_Toc67903560"/>
      <w:bookmarkStart w:id="293" w:name="_Toc90664056"/>
      <w:bookmarkStart w:id="294" w:name="_Toc94197765"/>
      <w:r>
        <w:t>6.1.7</w:t>
      </w:r>
      <w:r>
        <w:tab/>
        <w:t>Error Handling</w:t>
      </w:r>
      <w:bookmarkEnd w:id="290"/>
      <w:bookmarkEnd w:id="291"/>
      <w:bookmarkEnd w:id="292"/>
      <w:bookmarkEnd w:id="293"/>
      <w:bookmarkEnd w:id="294"/>
    </w:p>
    <w:p w14:paraId="4839507D" w14:textId="77777777" w:rsidR="004D50F4" w:rsidRPr="008044A6" w:rsidRDefault="004D50F4" w:rsidP="00084A4F">
      <w:pPr>
        <w:pStyle w:val="Heading4"/>
      </w:pPr>
      <w:bookmarkStart w:id="295" w:name="_Toc70925892"/>
      <w:bookmarkStart w:id="296" w:name="_Toc73369180"/>
      <w:bookmarkStart w:id="297" w:name="_Toc35971444"/>
      <w:bookmarkStart w:id="298" w:name="_Toc67903561"/>
      <w:r w:rsidRPr="008044A6">
        <w:t>6.1.7.1</w:t>
      </w:r>
      <w:r w:rsidRPr="008044A6">
        <w:tab/>
        <w:t>General</w:t>
      </w:r>
      <w:bookmarkEnd w:id="295"/>
      <w:bookmarkEnd w:id="296"/>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Heading4"/>
      </w:pPr>
      <w:bookmarkStart w:id="299" w:name="_Toc70925893"/>
      <w:bookmarkStart w:id="300" w:name="_Toc73369181"/>
      <w:r w:rsidRPr="008044A6">
        <w:t>6.1.7.2</w:t>
      </w:r>
      <w:r w:rsidRPr="008044A6">
        <w:tab/>
        <w:t>Protocol Errors</w:t>
      </w:r>
      <w:bookmarkEnd w:id="299"/>
      <w:bookmarkEnd w:id="300"/>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Heading4"/>
      </w:pPr>
      <w:bookmarkStart w:id="301" w:name="_Toc70925894"/>
      <w:bookmarkStart w:id="302" w:name="_Toc73369182"/>
      <w:r w:rsidRPr="008044A6">
        <w:t>6.1.7.3</w:t>
      </w:r>
      <w:r w:rsidRPr="008044A6">
        <w:tab/>
        <w:t>Application Errors</w:t>
      </w:r>
      <w:bookmarkEnd w:id="301"/>
      <w:bookmarkEnd w:id="302"/>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Heading3"/>
        <w:rPr>
          <w:lang w:eastAsia="zh-CN"/>
        </w:rPr>
      </w:pPr>
      <w:bookmarkStart w:id="303" w:name="_Toc492899751"/>
      <w:bookmarkStart w:id="304" w:name="_Toc492900030"/>
      <w:bookmarkStart w:id="305" w:name="_Toc492967832"/>
      <w:bookmarkStart w:id="306" w:name="_Toc492972920"/>
      <w:bookmarkStart w:id="307" w:name="_Toc492973140"/>
      <w:bookmarkStart w:id="308" w:name="_Toc493774060"/>
      <w:bookmarkStart w:id="309" w:name="_Toc508285804"/>
      <w:bookmarkStart w:id="310" w:name="_Toc508287269"/>
      <w:bookmarkStart w:id="311" w:name="_Toc510696648"/>
      <w:bookmarkStart w:id="312" w:name="_Toc35971447"/>
      <w:bookmarkStart w:id="313" w:name="_Toc67903564"/>
      <w:bookmarkStart w:id="314" w:name="_Toc90664057"/>
      <w:bookmarkStart w:id="315" w:name="_Toc94197766"/>
      <w:bookmarkEnd w:id="297"/>
      <w:bookmarkEnd w:id="298"/>
      <w:r>
        <w:t>6.1.8</w:t>
      </w:r>
      <w:r w:rsidRPr="0023018E">
        <w:rPr>
          <w:lang w:eastAsia="zh-CN"/>
        </w:rPr>
        <w:tab/>
        <w:t>Feature negotiation</w:t>
      </w:r>
      <w:bookmarkEnd w:id="303"/>
      <w:bookmarkEnd w:id="304"/>
      <w:bookmarkEnd w:id="305"/>
      <w:bookmarkEnd w:id="306"/>
      <w:bookmarkEnd w:id="307"/>
      <w:bookmarkEnd w:id="308"/>
      <w:bookmarkEnd w:id="309"/>
      <w:bookmarkEnd w:id="310"/>
      <w:bookmarkEnd w:id="311"/>
      <w:bookmarkEnd w:id="312"/>
      <w:bookmarkEnd w:id="313"/>
      <w:bookmarkEnd w:id="314"/>
      <w:bookmarkEnd w:id="315"/>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Heading3"/>
      </w:pPr>
      <w:bookmarkStart w:id="316" w:name="_Toc532994477"/>
      <w:bookmarkStart w:id="317" w:name="_Toc35971448"/>
      <w:bookmarkStart w:id="318" w:name="_Toc67903565"/>
      <w:bookmarkStart w:id="319" w:name="_Toc90664058"/>
      <w:bookmarkStart w:id="320" w:name="_Toc94197767"/>
      <w:bookmarkStart w:id="321" w:name="_Hlk525137310"/>
      <w:bookmarkStart w:id="322" w:name="_Toc510696649"/>
      <w:r>
        <w:t>6.1.9</w:t>
      </w:r>
      <w:r w:rsidRPr="001E7573">
        <w:tab/>
        <w:t>Security</w:t>
      </w:r>
      <w:bookmarkEnd w:id="316"/>
      <w:bookmarkEnd w:id="317"/>
      <w:bookmarkEnd w:id="318"/>
      <w:bookmarkEnd w:id="319"/>
      <w:bookmarkEnd w:id="320"/>
    </w:p>
    <w:p w14:paraId="7F76EFB7" w14:textId="77777777" w:rsidR="004D50F4" w:rsidRPr="00642D3E" w:rsidRDefault="004D50F4" w:rsidP="004D50F4">
      <w:bookmarkStart w:id="323" w:name="_Hlk530142087"/>
      <w:bookmarkEnd w:id="321"/>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24" w:name="_Toc510696650"/>
      <w:bookmarkStart w:id="325" w:name="_Toc35971450"/>
      <w:bookmarkStart w:id="326" w:name="_Toc67903567"/>
      <w:bookmarkEnd w:id="322"/>
      <w:bookmarkEnd w:id="323"/>
    </w:p>
    <w:p w14:paraId="4A4D6361" w14:textId="6D37DD8C" w:rsidR="008A6D4A" w:rsidRDefault="008A6D4A" w:rsidP="008A6D4A">
      <w:pPr>
        <w:pStyle w:val="Heading8"/>
      </w:pPr>
      <w:bookmarkStart w:id="327" w:name="_Toc90664059"/>
      <w:bookmarkStart w:id="328" w:name="_Toc94197768"/>
      <w:r w:rsidRPr="004D3578">
        <w:t>Annex A (normative):</w:t>
      </w:r>
      <w:r w:rsidRPr="004D3578">
        <w:br/>
      </w:r>
      <w:r>
        <w:t>OpenAPI specification</w:t>
      </w:r>
      <w:bookmarkEnd w:id="324"/>
      <w:bookmarkEnd w:id="325"/>
      <w:bookmarkEnd w:id="326"/>
      <w:bookmarkEnd w:id="327"/>
      <w:bookmarkEnd w:id="328"/>
    </w:p>
    <w:p w14:paraId="3359DF8F" w14:textId="77777777" w:rsidR="00AC38A5" w:rsidRDefault="00AC38A5" w:rsidP="00AC38A5">
      <w:pPr>
        <w:pStyle w:val="Heading2"/>
      </w:pPr>
      <w:bookmarkStart w:id="329" w:name="_Toc70925898"/>
      <w:bookmarkStart w:id="330" w:name="_Toc73369186"/>
      <w:bookmarkStart w:id="331" w:name="_Toc90664060"/>
      <w:bookmarkStart w:id="332" w:name="_Toc94197769"/>
      <w:bookmarkStart w:id="333" w:name="_Toc510696651"/>
      <w:bookmarkStart w:id="334" w:name="_Toc35971451"/>
      <w:bookmarkStart w:id="335" w:name="_Toc67903568"/>
      <w:r>
        <w:t>A.1</w:t>
      </w:r>
      <w:r>
        <w:tab/>
        <w:t>General</w:t>
      </w:r>
      <w:bookmarkEnd w:id="329"/>
      <w:bookmarkEnd w:id="330"/>
      <w:bookmarkEnd w:id="331"/>
      <w:bookmarkEnd w:id="332"/>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Heading2"/>
        <w:rPr>
          <w:lang w:eastAsia="zh-CN"/>
        </w:rPr>
      </w:pPr>
      <w:bookmarkStart w:id="336" w:name="_Toc70925899"/>
      <w:bookmarkStart w:id="337" w:name="_Toc73369187"/>
      <w:bookmarkStart w:id="338" w:name="_Toc90664061"/>
      <w:bookmarkStart w:id="339" w:name="_Toc94197770"/>
      <w:r>
        <w:t>A.2</w:t>
      </w:r>
      <w:r>
        <w:tab/>
      </w:r>
      <w:r w:rsidRPr="00AA4DF7">
        <w:t>N</w:t>
      </w:r>
      <w:r>
        <w:rPr>
          <w:rFonts w:hint="eastAsia"/>
          <w:lang w:eastAsia="zh-CN"/>
        </w:rPr>
        <w:t>af</w:t>
      </w:r>
      <w:r w:rsidRPr="00AA4DF7">
        <w:t>_</w:t>
      </w:r>
      <w:r>
        <w:rPr>
          <w:rFonts w:hint="eastAsia"/>
          <w:lang w:eastAsia="zh-CN"/>
        </w:rPr>
        <w:t>ProSe</w:t>
      </w:r>
      <w:r>
        <w:t xml:space="preserve"> API</w:t>
      </w:r>
      <w:bookmarkEnd w:id="336"/>
      <w:bookmarkEnd w:id="337"/>
      <w:bookmarkEnd w:id="338"/>
      <w:bookmarkEnd w:id="339"/>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5BDA1C44"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653E93">
        <w:rPr>
          <w:rFonts w:eastAsiaTheme="minorEastAsia" w:hint="eastAsia"/>
          <w:lang w:eastAsia="zh-CN"/>
        </w:rPr>
        <w:t>4</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597B332B"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w:t>
      </w:r>
      <w:r w:rsidR="00880CEC">
        <w:rPr>
          <w:rFonts w:eastAsiaTheme="minorEastAsia" w:hint="eastAsia"/>
          <w:lang w:eastAsia="zh-CN"/>
        </w:rPr>
        <w:t>1</w:t>
      </w:r>
      <w:r w:rsidRPr="00920F5F">
        <w:rPr>
          <w:rFonts w:eastAsiaTheme="minorEastAsia"/>
        </w:rPr>
        <w:t>.</w:t>
      </w:r>
      <w:r w:rsidR="00EA297D">
        <w:rPr>
          <w:rFonts w:eastAsiaTheme="minorEastAsia" w:hint="eastAsia"/>
          <w:lang w:eastAsia="zh-CN"/>
        </w:rPr>
        <w:t>2</w:t>
      </w:r>
      <w:r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lastRenderedPageBreak/>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lastRenderedPageBreak/>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lastRenderedPageBreak/>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lastRenderedPageBreak/>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176CEECB"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2A540C49"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756815DF"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33B1B1E7" w14:textId="77777777" w:rsidR="00D00700"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Heading8"/>
      </w:pPr>
      <w:bookmarkStart w:id="340" w:name="_Toc2086459"/>
      <w:bookmarkStart w:id="341" w:name="_Toc67903575"/>
      <w:bookmarkStart w:id="342" w:name="_Toc90664062"/>
      <w:bookmarkStart w:id="343" w:name="_Toc94197771"/>
      <w:bookmarkEnd w:id="333"/>
      <w:bookmarkEnd w:id="334"/>
      <w:bookmarkEnd w:id="335"/>
      <w:r w:rsidRPr="004D3578">
        <w:lastRenderedPageBreak/>
        <w:t xml:space="preserve">Annex </w:t>
      </w:r>
      <w:r w:rsidR="00430F8D">
        <w:rPr>
          <w:rFonts w:hint="eastAsia"/>
          <w:lang w:eastAsia="zh-CN"/>
        </w:rPr>
        <w:t>B</w:t>
      </w:r>
      <w:r w:rsidRPr="004D3578">
        <w:t xml:space="preserve"> (informative):</w:t>
      </w:r>
      <w:r w:rsidRPr="004D3578">
        <w:br/>
        <w:t>Change history</w:t>
      </w:r>
      <w:bookmarkEnd w:id="340"/>
      <w:bookmarkEnd w:id="341"/>
      <w:bookmarkEnd w:id="342"/>
      <w:bookmarkEnd w:id="34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04F50">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D04F50">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D04F50">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84108" w14:textId="77777777" w:rsidR="009414D5" w:rsidRDefault="009414D5">
      <w:r>
        <w:separator/>
      </w:r>
    </w:p>
  </w:endnote>
  <w:endnote w:type="continuationSeparator" w:id="0">
    <w:p w14:paraId="698E1651" w14:textId="77777777" w:rsidR="009414D5" w:rsidRDefault="00941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7556A" w:rsidRDefault="002755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59343" w14:textId="77777777" w:rsidR="009414D5" w:rsidRDefault="009414D5">
      <w:r>
        <w:separator/>
      </w:r>
    </w:p>
  </w:footnote>
  <w:footnote w:type="continuationSeparator" w:id="0">
    <w:p w14:paraId="25C1051C" w14:textId="77777777" w:rsidR="009414D5" w:rsidRDefault="00941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F371B2B"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4A4F">
      <w:rPr>
        <w:rFonts w:ascii="Arial" w:hAnsi="Arial" w:cs="Arial"/>
        <w:b/>
        <w:noProof/>
        <w:sz w:val="18"/>
        <w:szCs w:val="18"/>
      </w:rPr>
      <w:t>3GPP TS 29.557 V1.2.0 (2022-02)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3E93">
      <w:rPr>
        <w:rFonts w:ascii="Arial" w:hAnsi="Arial" w:cs="Arial"/>
        <w:b/>
        <w:noProof/>
        <w:sz w:val="18"/>
        <w:szCs w:val="18"/>
      </w:rPr>
      <w:t>29</w:t>
    </w:r>
    <w:r>
      <w:rPr>
        <w:rFonts w:ascii="Arial" w:hAnsi="Arial" w:cs="Arial"/>
        <w:b/>
        <w:sz w:val="18"/>
        <w:szCs w:val="18"/>
      </w:rPr>
      <w:fldChar w:fldCharType="end"/>
    </w:r>
  </w:p>
  <w:p w14:paraId="2B1AE9B5" w14:textId="447312AB"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4A4F">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B3E"/>
    <w:rsid w:val="00021918"/>
    <w:rsid w:val="00022629"/>
    <w:rsid w:val="00033397"/>
    <w:rsid w:val="00035FD8"/>
    <w:rsid w:val="00040095"/>
    <w:rsid w:val="00051834"/>
    <w:rsid w:val="00054A22"/>
    <w:rsid w:val="000602BD"/>
    <w:rsid w:val="00062023"/>
    <w:rsid w:val="000655A6"/>
    <w:rsid w:val="00070D3A"/>
    <w:rsid w:val="00075766"/>
    <w:rsid w:val="000802D1"/>
    <w:rsid w:val="00080512"/>
    <w:rsid w:val="00084A4F"/>
    <w:rsid w:val="000949A0"/>
    <w:rsid w:val="000B11D9"/>
    <w:rsid w:val="000C47C3"/>
    <w:rsid w:val="000C60AA"/>
    <w:rsid w:val="000C73AA"/>
    <w:rsid w:val="000D58AB"/>
    <w:rsid w:val="00104746"/>
    <w:rsid w:val="00123260"/>
    <w:rsid w:val="00132023"/>
    <w:rsid w:val="00133525"/>
    <w:rsid w:val="0016361A"/>
    <w:rsid w:val="001A1580"/>
    <w:rsid w:val="001A39A2"/>
    <w:rsid w:val="001A4C42"/>
    <w:rsid w:val="001A7420"/>
    <w:rsid w:val="001B384E"/>
    <w:rsid w:val="001B6637"/>
    <w:rsid w:val="001C21C3"/>
    <w:rsid w:val="001D02C2"/>
    <w:rsid w:val="001F0C1D"/>
    <w:rsid w:val="001F1132"/>
    <w:rsid w:val="001F168B"/>
    <w:rsid w:val="001F2CDD"/>
    <w:rsid w:val="00201760"/>
    <w:rsid w:val="002029B9"/>
    <w:rsid w:val="00212262"/>
    <w:rsid w:val="00215188"/>
    <w:rsid w:val="002347A2"/>
    <w:rsid w:val="0024054A"/>
    <w:rsid w:val="002419D2"/>
    <w:rsid w:val="002429C0"/>
    <w:rsid w:val="002675F0"/>
    <w:rsid w:val="0027556A"/>
    <w:rsid w:val="00283E23"/>
    <w:rsid w:val="002B6339"/>
    <w:rsid w:val="002D02AF"/>
    <w:rsid w:val="002E00EE"/>
    <w:rsid w:val="002E50B4"/>
    <w:rsid w:val="003133AD"/>
    <w:rsid w:val="003172DC"/>
    <w:rsid w:val="00321CD6"/>
    <w:rsid w:val="003314CF"/>
    <w:rsid w:val="00344385"/>
    <w:rsid w:val="003446B6"/>
    <w:rsid w:val="0035462D"/>
    <w:rsid w:val="003765B8"/>
    <w:rsid w:val="00382E38"/>
    <w:rsid w:val="003A57A8"/>
    <w:rsid w:val="003C3971"/>
    <w:rsid w:val="003C5D73"/>
    <w:rsid w:val="003D1547"/>
    <w:rsid w:val="003D39BA"/>
    <w:rsid w:val="003D40A7"/>
    <w:rsid w:val="003F266F"/>
    <w:rsid w:val="00423334"/>
    <w:rsid w:val="00430F8D"/>
    <w:rsid w:val="004345EC"/>
    <w:rsid w:val="004454EF"/>
    <w:rsid w:val="004501E5"/>
    <w:rsid w:val="0045190E"/>
    <w:rsid w:val="00465515"/>
    <w:rsid w:val="004972F7"/>
    <w:rsid w:val="004A1982"/>
    <w:rsid w:val="004A7ED0"/>
    <w:rsid w:val="004D3578"/>
    <w:rsid w:val="004D50F4"/>
    <w:rsid w:val="004E213A"/>
    <w:rsid w:val="004E3161"/>
    <w:rsid w:val="004F0988"/>
    <w:rsid w:val="004F3340"/>
    <w:rsid w:val="004F45EE"/>
    <w:rsid w:val="004F48A2"/>
    <w:rsid w:val="004F5DD2"/>
    <w:rsid w:val="00505D1E"/>
    <w:rsid w:val="0053388B"/>
    <w:rsid w:val="00535773"/>
    <w:rsid w:val="005427BD"/>
    <w:rsid w:val="00543E6C"/>
    <w:rsid w:val="005507D3"/>
    <w:rsid w:val="00560676"/>
    <w:rsid w:val="00564A4D"/>
    <w:rsid w:val="00565087"/>
    <w:rsid w:val="00575214"/>
    <w:rsid w:val="005812CC"/>
    <w:rsid w:val="00583C98"/>
    <w:rsid w:val="00597B11"/>
    <w:rsid w:val="005C6B87"/>
    <w:rsid w:val="005D173D"/>
    <w:rsid w:val="005D219B"/>
    <w:rsid w:val="005D2E01"/>
    <w:rsid w:val="005D5F50"/>
    <w:rsid w:val="005D7526"/>
    <w:rsid w:val="005E4BB2"/>
    <w:rsid w:val="005F50CB"/>
    <w:rsid w:val="00602AEA"/>
    <w:rsid w:val="00605B69"/>
    <w:rsid w:val="00614FDF"/>
    <w:rsid w:val="0061646D"/>
    <w:rsid w:val="0063095D"/>
    <w:rsid w:val="00631990"/>
    <w:rsid w:val="0063543D"/>
    <w:rsid w:val="00635A52"/>
    <w:rsid w:val="00647114"/>
    <w:rsid w:val="00653E93"/>
    <w:rsid w:val="006543C4"/>
    <w:rsid w:val="00662390"/>
    <w:rsid w:val="00684821"/>
    <w:rsid w:val="006856A1"/>
    <w:rsid w:val="006857B7"/>
    <w:rsid w:val="00697DCD"/>
    <w:rsid w:val="006A323F"/>
    <w:rsid w:val="006B30D0"/>
    <w:rsid w:val="006C3D95"/>
    <w:rsid w:val="006C53C7"/>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82093"/>
    <w:rsid w:val="007B600E"/>
    <w:rsid w:val="007C67DC"/>
    <w:rsid w:val="007D048B"/>
    <w:rsid w:val="007D265F"/>
    <w:rsid w:val="007F0F4A"/>
    <w:rsid w:val="007F494E"/>
    <w:rsid w:val="008028A4"/>
    <w:rsid w:val="008035F0"/>
    <w:rsid w:val="00816EE8"/>
    <w:rsid w:val="00822AC4"/>
    <w:rsid w:val="00825269"/>
    <w:rsid w:val="00830747"/>
    <w:rsid w:val="0083370F"/>
    <w:rsid w:val="00834A4E"/>
    <w:rsid w:val="008408C5"/>
    <w:rsid w:val="00873981"/>
    <w:rsid w:val="00874340"/>
    <w:rsid w:val="00875032"/>
    <w:rsid w:val="008768CA"/>
    <w:rsid w:val="00880CEC"/>
    <w:rsid w:val="00886A82"/>
    <w:rsid w:val="008A10F0"/>
    <w:rsid w:val="008A6D4A"/>
    <w:rsid w:val="008C0BE8"/>
    <w:rsid w:val="008C384C"/>
    <w:rsid w:val="008D3FA1"/>
    <w:rsid w:val="008E4589"/>
    <w:rsid w:val="0090271F"/>
    <w:rsid w:val="00902E23"/>
    <w:rsid w:val="00910E07"/>
    <w:rsid w:val="009114D7"/>
    <w:rsid w:val="0091348E"/>
    <w:rsid w:val="0091477C"/>
    <w:rsid w:val="00917CCB"/>
    <w:rsid w:val="009414D5"/>
    <w:rsid w:val="00942EC2"/>
    <w:rsid w:val="0094766C"/>
    <w:rsid w:val="00956ADC"/>
    <w:rsid w:val="009B3460"/>
    <w:rsid w:val="009B7F14"/>
    <w:rsid w:val="009C53A0"/>
    <w:rsid w:val="009D1729"/>
    <w:rsid w:val="009E3A0B"/>
    <w:rsid w:val="009F37B7"/>
    <w:rsid w:val="009F6C5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3976"/>
    <w:rsid w:val="00B15449"/>
    <w:rsid w:val="00B54FF5"/>
    <w:rsid w:val="00B62FF6"/>
    <w:rsid w:val="00B770CB"/>
    <w:rsid w:val="00B86471"/>
    <w:rsid w:val="00B93086"/>
    <w:rsid w:val="00B96D59"/>
    <w:rsid w:val="00BA19ED"/>
    <w:rsid w:val="00BA4055"/>
    <w:rsid w:val="00BA4B8D"/>
    <w:rsid w:val="00BB2FD3"/>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24BD2"/>
    <w:rsid w:val="00C32ACF"/>
    <w:rsid w:val="00C33079"/>
    <w:rsid w:val="00C45231"/>
    <w:rsid w:val="00C52552"/>
    <w:rsid w:val="00C72833"/>
    <w:rsid w:val="00C80F1D"/>
    <w:rsid w:val="00C93F40"/>
    <w:rsid w:val="00CA3D0C"/>
    <w:rsid w:val="00CA3DDD"/>
    <w:rsid w:val="00CC400A"/>
    <w:rsid w:val="00CC40E7"/>
    <w:rsid w:val="00CC62F6"/>
    <w:rsid w:val="00CC6A29"/>
    <w:rsid w:val="00CC71F6"/>
    <w:rsid w:val="00CF6ED5"/>
    <w:rsid w:val="00D00311"/>
    <w:rsid w:val="00D00700"/>
    <w:rsid w:val="00D04F50"/>
    <w:rsid w:val="00D073F8"/>
    <w:rsid w:val="00D10566"/>
    <w:rsid w:val="00D15F9A"/>
    <w:rsid w:val="00D3634B"/>
    <w:rsid w:val="00D36DA1"/>
    <w:rsid w:val="00D41ACE"/>
    <w:rsid w:val="00D532E5"/>
    <w:rsid w:val="00D57972"/>
    <w:rsid w:val="00D636AC"/>
    <w:rsid w:val="00D66618"/>
    <w:rsid w:val="00D675A9"/>
    <w:rsid w:val="00D738D6"/>
    <w:rsid w:val="00D755EB"/>
    <w:rsid w:val="00D76048"/>
    <w:rsid w:val="00D76C77"/>
    <w:rsid w:val="00D87E00"/>
    <w:rsid w:val="00D9134D"/>
    <w:rsid w:val="00DA7A03"/>
    <w:rsid w:val="00DB1818"/>
    <w:rsid w:val="00DC309B"/>
    <w:rsid w:val="00DC4DA2"/>
    <w:rsid w:val="00DD390A"/>
    <w:rsid w:val="00DD4C17"/>
    <w:rsid w:val="00DD74A5"/>
    <w:rsid w:val="00DF2B1F"/>
    <w:rsid w:val="00DF3B70"/>
    <w:rsid w:val="00DF62CD"/>
    <w:rsid w:val="00DF73E0"/>
    <w:rsid w:val="00DF7709"/>
    <w:rsid w:val="00E0356A"/>
    <w:rsid w:val="00E105F0"/>
    <w:rsid w:val="00E16509"/>
    <w:rsid w:val="00E20BAC"/>
    <w:rsid w:val="00E251E4"/>
    <w:rsid w:val="00E27121"/>
    <w:rsid w:val="00E44582"/>
    <w:rsid w:val="00E77645"/>
    <w:rsid w:val="00EA15B0"/>
    <w:rsid w:val="00EA297D"/>
    <w:rsid w:val="00EA5EA7"/>
    <w:rsid w:val="00EC02CF"/>
    <w:rsid w:val="00EC4A25"/>
    <w:rsid w:val="00ED72F5"/>
    <w:rsid w:val="00EE07D9"/>
    <w:rsid w:val="00EF37A0"/>
    <w:rsid w:val="00EF485E"/>
    <w:rsid w:val="00EF615C"/>
    <w:rsid w:val="00F025A2"/>
    <w:rsid w:val="00F04712"/>
    <w:rsid w:val="00F12CCF"/>
    <w:rsid w:val="00F13360"/>
    <w:rsid w:val="00F14BD4"/>
    <w:rsid w:val="00F20FD3"/>
    <w:rsid w:val="00F22EC7"/>
    <w:rsid w:val="00F320F5"/>
    <w:rsid w:val="00F325C8"/>
    <w:rsid w:val="00F463F6"/>
    <w:rsid w:val="00F512F7"/>
    <w:rsid w:val="00F53981"/>
    <w:rsid w:val="00F653B8"/>
    <w:rsid w:val="00F9008D"/>
    <w:rsid w:val="00F93D03"/>
    <w:rsid w:val="00F9758E"/>
    <w:rsid w:val="00FA1266"/>
    <w:rsid w:val="00FC1192"/>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721CC6"/>
  <w15:docId w15:val="{55D4C795-512A-4893-A709-7A10C0F79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0AEA0-29A5-4923-A616-3EC7BC6F3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10566</Words>
  <Characters>60230</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2022-03-03T09:27:00Z</dcterms:created>
  <dcterms:modified xsi:type="dcterms:W3CDTF">2022-03-03T09:27:00Z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