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20ABFB70" w:rsidR="004F0988" w:rsidRPr="007552A6" w:rsidRDefault="005B66C3" w:rsidP="00DE2902">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r w:rsidR="00DE2902">
              <w:rPr>
                <w:lang w:eastAsia="zh-CN"/>
              </w:rPr>
              <w:t>2</w:t>
            </w:r>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DE2902">
              <w:rPr>
                <w:sz w:val="32"/>
              </w:rPr>
              <w:t>12</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w:t>
            </w:r>
            <w:proofErr w:type="spellStart"/>
            <w:r w:rsidR="00577DB6" w:rsidRPr="007552A6">
              <w:rPr>
                <w:lang w:eastAsia="zh-CN"/>
              </w:rPr>
              <w:t>ProSe</w:t>
            </w:r>
            <w:proofErr w:type="spellEnd"/>
            <w:r w:rsidR="00577DB6" w:rsidRPr="007552A6">
              <w:rPr>
                <w:lang w:eastAsia="zh-CN"/>
              </w:rPr>
              <w:t xml:space="preserv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29050344"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 xml:space="preserve">650 Route des </w:t>
            </w:r>
            <w:proofErr w:type="spellStart"/>
            <w:r w:rsidRPr="007552A6">
              <w:rPr>
                <w:rFonts w:ascii="Arial" w:hAnsi="Arial"/>
                <w:sz w:val="18"/>
              </w:rPr>
              <w:t>Lucioles</w:t>
            </w:r>
            <w:proofErr w:type="spellEnd"/>
            <w:r w:rsidRPr="007552A6">
              <w:rPr>
                <w:rFonts w:ascii="Arial" w:hAnsi="Arial"/>
                <w:sz w:val="18"/>
              </w:rPr>
              <w:t xml:space="preserve">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733E30E4" w14:textId="7BD7051E" w:rsidR="00D05752"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D05752">
        <w:rPr>
          <w:noProof/>
        </w:rPr>
        <w:t>Foreword</w:t>
      </w:r>
      <w:r w:rsidR="00D05752">
        <w:rPr>
          <w:noProof/>
        </w:rPr>
        <w:tab/>
      </w:r>
      <w:r w:rsidR="00D05752">
        <w:rPr>
          <w:noProof/>
        </w:rPr>
        <w:fldChar w:fldCharType="begin"/>
      </w:r>
      <w:r w:rsidR="00D05752">
        <w:rPr>
          <w:noProof/>
        </w:rPr>
        <w:instrText xml:space="preserve"> PAGEREF _Toc218437536 \h </w:instrText>
      </w:r>
      <w:r w:rsidR="00D05752">
        <w:rPr>
          <w:noProof/>
        </w:rPr>
      </w:r>
      <w:r w:rsidR="00D05752">
        <w:rPr>
          <w:noProof/>
        </w:rPr>
        <w:fldChar w:fldCharType="separate"/>
      </w:r>
      <w:r w:rsidR="00D05752">
        <w:rPr>
          <w:noProof/>
        </w:rPr>
        <w:t>5</w:t>
      </w:r>
      <w:r w:rsidR="00D05752">
        <w:rPr>
          <w:noProof/>
        </w:rPr>
        <w:fldChar w:fldCharType="end"/>
      </w:r>
    </w:p>
    <w:p w14:paraId="33E694E3" w14:textId="07135B93"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_Toc218437537 \h </w:instrText>
      </w:r>
      <w:r>
        <w:rPr>
          <w:noProof/>
        </w:rPr>
      </w:r>
      <w:r>
        <w:rPr>
          <w:noProof/>
        </w:rPr>
        <w:fldChar w:fldCharType="separate"/>
      </w:r>
      <w:r>
        <w:rPr>
          <w:noProof/>
        </w:rPr>
        <w:t>7</w:t>
      </w:r>
      <w:r>
        <w:rPr>
          <w:noProof/>
        </w:rPr>
        <w:fldChar w:fldCharType="end"/>
      </w:r>
    </w:p>
    <w:p w14:paraId="2FEA9E42" w14:textId="680ABCF5"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_Toc218437538 \h </w:instrText>
      </w:r>
      <w:r>
        <w:rPr>
          <w:noProof/>
        </w:rPr>
      </w:r>
      <w:r>
        <w:rPr>
          <w:noProof/>
        </w:rPr>
        <w:fldChar w:fldCharType="separate"/>
      </w:r>
      <w:r>
        <w:rPr>
          <w:noProof/>
        </w:rPr>
        <w:t>7</w:t>
      </w:r>
      <w:r>
        <w:rPr>
          <w:noProof/>
        </w:rPr>
        <w:fldChar w:fldCharType="end"/>
      </w:r>
    </w:p>
    <w:p w14:paraId="56C622FE" w14:textId="5B7224B2"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_Toc218437539 \h </w:instrText>
      </w:r>
      <w:r>
        <w:rPr>
          <w:noProof/>
        </w:rPr>
      </w:r>
      <w:r>
        <w:rPr>
          <w:noProof/>
        </w:rPr>
        <w:fldChar w:fldCharType="separate"/>
      </w:r>
      <w:r>
        <w:rPr>
          <w:noProof/>
        </w:rPr>
        <w:t>8</w:t>
      </w:r>
      <w:r>
        <w:rPr>
          <w:noProof/>
        </w:rPr>
        <w:fldChar w:fldCharType="end"/>
      </w:r>
    </w:p>
    <w:p w14:paraId="0A393C06" w14:textId="17986E16"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_Toc218437540 \h </w:instrText>
      </w:r>
      <w:r>
        <w:rPr>
          <w:noProof/>
        </w:rPr>
      </w:r>
      <w:r>
        <w:rPr>
          <w:noProof/>
        </w:rPr>
        <w:fldChar w:fldCharType="separate"/>
      </w:r>
      <w:r>
        <w:rPr>
          <w:noProof/>
        </w:rPr>
        <w:t>8</w:t>
      </w:r>
      <w:r>
        <w:rPr>
          <w:noProof/>
        </w:rPr>
        <w:fldChar w:fldCharType="end"/>
      </w:r>
    </w:p>
    <w:p w14:paraId="50C06C2C" w14:textId="0CF56BAB"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_Toc218437541 \h </w:instrText>
      </w:r>
      <w:r>
        <w:rPr>
          <w:noProof/>
        </w:rPr>
      </w:r>
      <w:r>
        <w:rPr>
          <w:noProof/>
        </w:rPr>
        <w:fldChar w:fldCharType="separate"/>
      </w:r>
      <w:r>
        <w:rPr>
          <w:noProof/>
        </w:rPr>
        <w:t>8</w:t>
      </w:r>
      <w:r>
        <w:rPr>
          <w:noProof/>
        </w:rPr>
        <w:fldChar w:fldCharType="end"/>
      </w:r>
    </w:p>
    <w:p w14:paraId="0102C475" w14:textId="09BCB2AB"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_Toc218437542 \h </w:instrText>
      </w:r>
      <w:r>
        <w:rPr>
          <w:noProof/>
        </w:rPr>
      </w:r>
      <w:r>
        <w:rPr>
          <w:noProof/>
        </w:rPr>
        <w:fldChar w:fldCharType="separate"/>
      </w:r>
      <w:r>
        <w:rPr>
          <w:noProof/>
        </w:rPr>
        <w:t>8</w:t>
      </w:r>
      <w:r>
        <w:rPr>
          <w:noProof/>
        </w:rPr>
        <w:fldChar w:fldCharType="end"/>
      </w:r>
    </w:p>
    <w:p w14:paraId="62376244" w14:textId="12DD0B3D"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_Toc218437543 \h </w:instrText>
      </w:r>
      <w:r>
        <w:rPr>
          <w:noProof/>
        </w:rPr>
      </w:r>
      <w:r>
        <w:rPr>
          <w:noProof/>
        </w:rPr>
        <w:fldChar w:fldCharType="separate"/>
      </w:r>
      <w:r>
        <w:rPr>
          <w:noProof/>
        </w:rPr>
        <w:t>9</w:t>
      </w:r>
      <w:r>
        <w:rPr>
          <w:noProof/>
        </w:rPr>
        <w:fldChar w:fldCharType="end"/>
      </w:r>
    </w:p>
    <w:p w14:paraId="01C1B987" w14:textId="6F8231FB"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_Toc218437544 \h </w:instrText>
      </w:r>
      <w:r>
        <w:rPr>
          <w:noProof/>
        </w:rPr>
      </w:r>
      <w:r>
        <w:rPr>
          <w:noProof/>
        </w:rPr>
        <w:fldChar w:fldCharType="separate"/>
      </w:r>
      <w:r>
        <w:rPr>
          <w:noProof/>
        </w:rPr>
        <w:t>9</w:t>
      </w:r>
      <w:r>
        <w:rPr>
          <w:noProof/>
        </w:rPr>
        <w:fldChar w:fldCharType="end"/>
      </w:r>
    </w:p>
    <w:p w14:paraId="7FF7216B" w14:textId="73032F3E"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r>
      <w:r>
        <w:rPr>
          <w:noProof/>
        </w:rPr>
        <w:instrText xml:space="preserve"> PAGEREF _Toc218437545 \h </w:instrText>
      </w:r>
      <w:r>
        <w:rPr>
          <w:noProof/>
        </w:rPr>
      </w:r>
      <w:r>
        <w:rPr>
          <w:noProof/>
        </w:rPr>
        <w:fldChar w:fldCharType="separate"/>
      </w:r>
      <w:r>
        <w:rPr>
          <w:noProof/>
        </w:rPr>
        <w:t>9</w:t>
      </w:r>
      <w:r>
        <w:rPr>
          <w:noProof/>
        </w:rPr>
        <w:fldChar w:fldCharType="end"/>
      </w:r>
    </w:p>
    <w:p w14:paraId="46C9FA9D" w14:textId="244CFA5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_Toc218437546 \h </w:instrText>
      </w:r>
      <w:r>
        <w:rPr>
          <w:noProof/>
        </w:rPr>
      </w:r>
      <w:r>
        <w:rPr>
          <w:noProof/>
        </w:rPr>
        <w:fldChar w:fldCharType="separate"/>
      </w:r>
      <w:r>
        <w:rPr>
          <w:noProof/>
        </w:rPr>
        <w:t>9</w:t>
      </w:r>
      <w:r>
        <w:rPr>
          <w:noProof/>
        </w:rPr>
        <w:fldChar w:fldCharType="end"/>
      </w:r>
    </w:p>
    <w:p w14:paraId="4DA02370" w14:textId="3A3BE36D"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_Toc218437547 \h </w:instrText>
      </w:r>
      <w:r>
        <w:rPr>
          <w:noProof/>
        </w:rPr>
      </w:r>
      <w:r>
        <w:rPr>
          <w:noProof/>
        </w:rPr>
        <w:fldChar w:fldCharType="separate"/>
      </w:r>
      <w:r>
        <w:rPr>
          <w:noProof/>
        </w:rPr>
        <w:t>9</w:t>
      </w:r>
      <w:r>
        <w:rPr>
          <w:noProof/>
        </w:rPr>
        <w:fldChar w:fldCharType="end"/>
      </w:r>
    </w:p>
    <w:p w14:paraId="137C67B1" w14:textId="7105C46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_Toc218437548 \h </w:instrText>
      </w:r>
      <w:r>
        <w:rPr>
          <w:noProof/>
        </w:rPr>
      </w:r>
      <w:r>
        <w:rPr>
          <w:noProof/>
        </w:rPr>
        <w:fldChar w:fldCharType="separate"/>
      </w:r>
      <w:r>
        <w:rPr>
          <w:noProof/>
        </w:rPr>
        <w:t>9</w:t>
      </w:r>
      <w:r>
        <w:rPr>
          <w:noProof/>
        </w:rPr>
        <w:fldChar w:fldCharType="end"/>
      </w:r>
    </w:p>
    <w:p w14:paraId="26A2A946" w14:textId="22654A5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r>
      <w:r>
        <w:rPr>
          <w:noProof/>
        </w:rPr>
        <w:instrText xml:space="preserve"> PAGEREF _Toc218437549 \h </w:instrText>
      </w:r>
      <w:r>
        <w:rPr>
          <w:noProof/>
        </w:rPr>
      </w:r>
      <w:r>
        <w:rPr>
          <w:noProof/>
        </w:rPr>
        <w:fldChar w:fldCharType="separate"/>
      </w:r>
      <w:r>
        <w:rPr>
          <w:noProof/>
        </w:rPr>
        <w:t>10</w:t>
      </w:r>
      <w:r>
        <w:rPr>
          <w:noProof/>
        </w:rPr>
        <w:fldChar w:fldCharType="end"/>
      </w:r>
    </w:p>
    <w:p w14:paraId="4944B034" w14:textId="02F3E6A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_Toc218437550 \h </w:instrText>
      </w:r>
      <w:r>
        <w:rPr>
          <w:noProof/>
        </w:rPr>
      </w:r>
      <w:r>
        <w:rPr>
          <w:noProof/>
        </w:rPr>
        <w:fldChar w:fldCharType="separate"/>
      </w:r>
      <w:r>
        <w:rPr>
          <w:noProof/>
        </w:rPr>
        <w:t>10</w:t>
      </w:r>
      <w:r>
        <w:rPr>
          <w:noProof/>
        </w:rPr>
        <w:fldChar w:fldCharType="end"/>
      </w:r>
    </w:p>
    <w:p w14:paraId="6B28A98F" w14:textId="57EAAAE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r>
      <w:r>
        <w:rPr>
          <w:noProof/>
        </w:rPr>
        <w:instrText xml:space="preserve"> PAGEREF _Toc218437551 \h </w:instrText>
      </w:r>
      <w:r>
        <w:rPr>
          <w:noProof/>
        </w:rPr>
      </w:r>
      <w:r>
        <w:rPr>
          <w:noProof/>
        </w:rPr>
        <w:fldChar w:fldCharType="separate"/>
      </w:r>
      <w:r>
        <w:rPr>
          <w:noProof/>
        </w:rPr>
        <w:t>10</w:t>
      </w:r>
      <w:r>
        <w:rPr>
          <w:noProof/>
        </w:rPr>
        <w:fldChar w:fldCharType="end"/>
      </w:r>
    </w:p>
    <w:p w14:paraId="11FDB7A8" w14:textId="6644E2C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_Toc218437552 \h </w:instrText>
      </w:r>
      <w:r>
        <w:rPr>
          <w:noProof/>
        </w:rPr>
      </w:r>
      <w:r>
        <w:rPr>
          <w:noProof/>
        </w:rPr>
        <w:fldChar w:fldCharType="separate"/>
      </w:r>
      <w:r>
        <w:rPr>
          <w:noProof/>
        </w:rPr>
        <w:t>10</w:t>
      </w:r>
      <w:r>
        <w:rPr>
          <w:noProof/>
        </w:rPr>
        <w:fldChar w:fldCharType="end"/>
      </w:r>
    </w:p>
    <w:p w14:paraId="4D7B604D" w14:textId="2D8C9FCE"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_Toc218437553 \h </w:instrText>
      </w:r>
      <w:r>
        <w:rPr>
          <w:noProof/>
        </w:rPr>
      </w:r>
      <w:r>
        <w:rPr>
          <w:noProof/>
        </w:rPr>
        <w:fldChar w:fldCharType="separate"/>
      </w:r>
      <w:r>
        <w:rPr>
          <w:noProof/>
        </w:rPr>
        <w:t>11</w:t>
      </w:r>
      <w:r>
        <w:rPr>
          <w:noProof/>
        </w:rPr>
        <w:fldChar w:fldCharType="end"/>
      </w:r>
    </w:p>
    <w:p w14:paraId="112A53A0" w14:textId="4CA5AC6D"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_Toc218437554 \h </w:instrText>
      </w:r>
      <w:r>
        <w:rPr>
          <w:noProof/>
        </w:rPr>
      </w:r>
      <w:r>
        <w:rPr>
          <w:noProof/>
        </w:rPr>
        <w:fldChar w:fldCharType="separate"/>
      </w:r>
      <w:r>
        <w:rPr>
          <w:noProof/>
        </w:rPr>
        <w:t>11</w:t>
      </w:r>
      <w:r>
        <w:rPr>
          <w:noProof/>
        </w:rPr>
        <w:fldChar w:fldCharType="end"/>
      </w:r>
    </w:p>
    <w:p w14:paraId="1FD6D8F3" w14:textId="50265571"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_Toc218437555 \h </w:instrText>
      </w:r>
      <w:r>
        <w:rPr>
          <w:noProof/>
        </w:rPr>
      </w:r>
      <w:r>
        <w:rPr>
          <w:noProof/>
        </w:rPr>
        <w:fldChar w:fldCharType="separate"/>
      </w:r>
      <w:r>
        <w:rPr>
          <w:noProof/>
        </w:rPr>
        <w:t>11</w:t>
      </w:r>
      <w:r>
        <w:rPr>
          <w:noProof/>
        </w:rPr>
        <w:fldChar w:fldCharType="end"/>
      </w:r>
    </w:p>
    <w:p w14:paraId="104DA21F" w14:textId="0B60D3FA"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_Toc218437556 \h </w:instrText>
      </w:r>
      <w:r>
        <w:rPr>
          <w:noProof/>
        </w:rPr>
      </w:r>
      <w:r>
        <w:rPr>
          <w:noProof/>
        </w:rPr>
        <w:fldChar w:fldCharType="separate"/>
      </w:r>
      <w:r>
        <w:rPr>
          <w:noProof/>
        </w:rPr>
        <w:t>11</w:t>
      </w:r>
      <w:r>
        <w:rPr>
          <w:noProof/>
        </w:rPr>
        <w:fldChar w:fldCharType="end"/>
      </w:r>
    </w:p>
    <w:p w14:paraId="0D512973" w14:textId="5557E3E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r>
      <w:r>
        <w:rPr>
          <w:noProof/>
        </w:rPr>
        <w:instrText xml:space="preserve"> PAGEREF _Toc218437557 \h </w:instrText>
      </w:r>
      <w:r>
        <w:rPr>
          <w:noProof/>
        </w:rPr>
      </w:r>
      <w:r>
        <w:rPr>
          <w:noProof/>
        </w:rPr>
        <w:fldChar w:fldCharType="separate"/>
      </w:r>
      <w:r>
        <w:rPr>
          <w:noProof/>
        </w:rPr>
        <w:t>11</w:t>
      </w:r>
      <w:r>
        <w:rPr>
          <w:noProof/>
        </w:rPr>
        <w:fldChar w:fldCharType="end"/>
      </w:r>
    </w:p>
    <w:p w14:paraId="7DAFDE5D" w14:textId="538147D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_Toc218437558 \h </w:instrText>
      </w:r>
      <w:r>
        <w:rPr>
          <w:noProof/>
        </w:rPr>
      </w:r>
      <w:r>
        <w:rPr>
          <w:noProof/>
        </w:rPr>
        <w:fldChar w:fldCharType="separate"/>
      </w:r>
      <w:r>
        <w:rPr>
          <w:noProof/>
        </w:rPr>
        <w:t>11</w:t>
      </w:r>
      <w:r>
        <w:rPr>
          <w:noProof/>
        </w:rPr>
        <w:fldChar w:fldCharType="end"/>
      </w:r>
    </w:p>
    <w:p w14:paraId="5EF2A1D3" w14:textId="791C4130"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_Toc218437559 \h </w:instrText>
      </w:r>
      <w:r>
        <w:rPr>
          <w:noProof/>
        </w:rPr>
      </w:r>
      <w:r>
        <w:rPr>
          <w:noProof/>
        </w:rPr>
        <w:fldChar w:fldCharType="separate"/>
      </w:r>
      <w:r>
        <w:rPr>
          <w:noProof/>
        </w:rPr>
        <w:t>12</w:t>
      </w:r>
      <w:r>
        <w:rPr>
          <w:noProof/>
        </w:rPr>
        <w:fldChar w:fldCharType="end"/>
      </w:r>
    </w:p>
    <w:p w14:paraId="1D37083A" w14:textId="59B35C27"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_Toc218437560 \h </w:instrText>
      </w:r>
      <w:r>
        <w:rPr>
          <w:noProof/>
        </w:rPr>
      </w:r>
      <w:r>
        <w:rPr>
          <w:noProof/>
        </w:rPr>
        <w:fldChar w:fldCharType="separate"/>
      </w:r>
      <w:r>
        <w:rPr>
          <w:noProof/>
        </w:rPr>
        <w:t>12</w:t>
      </w:r>
      <w:r>
        <w:rPr>
          <w:noProof/>
        </w:rPr>
        <w:fldChar w:fldCharType="end"/>
      </w:r>
    </w:p>
    <w:p w14:paraId="6343541D" w14:textId="315CAFFC"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_Toc218437561 \h </w:instrText>
      </w:r>
      <w:r>
        <w:rPr>
          <w:noProof/>
        </w:rPr>
      </w:r>
      <w:r>
        <w:rPr>
          <w:noProof/>
        </w:rPr>
        <w:fldChar w:fldCharType="separate"/>
      </w:r>
      <w:r>
        <w:rPr>
          <w:noProof/>
        </w:rPr>
        <w:t>12</w:t>
      </w:r>
      <w:r>
        <w:rPr>
          <w:noProof/>
        </w:rPr>
        <w:fldChar w:fldCharType="end"/>
      </w:r>
    </w:p>
    <w:p w14:paraId="28FEBB79" w14:textId="61AF7437"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_Toc218437562 \h </w:instrText>
      </w:r>
      <w:r>
        <w:rPr>
          <w:noProof/>
        </w:rPr>
      </w:r>
      <w:r>
        <w:rPr>
          <w:noProof/>
        </w:rPr>
        <w:fldChar w:fldCharType="separate"/>
      </w:r>
      <w:r>
        <w:rPr>
          <w:noProof/>
        </w:rPr>
        <w:t>12</w:t>
      </w:r>
      <w:r>
        <w:rPr>
          <w:noProof/>
        </w:rPr>
        <w:fldChar w:fldCharType="end"/>
      </w:r>
    </w:p>
    <w:p w14:paraId="4F6AC9C1" w14:textId="22B58EC2"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_Toc218437563 \h </w:instrText>
      </w:r>
      <w:r>
        <w:rPr>
          <w:noProof/>
        </w:rPr>
      </w:r>
      <w:r>
        <w:rPr>
          <w:noProof/>
        </w:rPr>
        <w:fldChar w:fldCharType="separate"/>
      </w:r>
      <w:r>
        <w:rPr>
          <w:noProof/>
        </w:rPr>
        <w:t>12</w:t>
      </w:r>
      <w:r>
        <w:rPr>
          <w:noProof/>
        </w:rPr>
        <w:fldChar w:fldCharType="end"/>
      </w:r>
    </w:p>
    <w:p w14:paraId="4ECABED0" w14:textId="4C7F8E6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_Toc218437564 \h </w:instrText>
      </w:r>
      <w:r>
        <w:rPr>
          <w:noProof/>
        </w:rPr>
      </w:r>
      <w:r>
        <w:rPr>
          <w:noProof/>
        </w:rPr>
        <w:fldChar w:fldCharType="separate"/>
      </w:r>
      <w:r>
        <w:rPr>
          <w:noProof/>
        </w:rPr>
        <w:t>12</w:t>
      </w:r>
      <w:r>
        <w:rPr>
          <w:noProof/>
        </w:rPr>
        <w:fldChar w:fldCharType="end"/>
      </w:r>
    </w:p>
    <w:p w14:paraId="53071943" w14:textId="3082674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_Toc218437565 \h </w:instrText>
      </w:r>
      <w:r>
        <w:rPr>
          <w:noProof/>
        </w:rPr>
      </w:r>
      <w:r>
        <w:rPr>
          <w:noProof/>
        </w:rPr>
        <w:fldChar w:fldCharType="separate"/>
      </w:r>
      <w:r>
        <w:rPr>
          <w:noProof/>
        </w:rPr>
        <w:t>12</w:t>
      </w:r>
      <w:r>
        <w:rPr>
          <w:noProof/>
        </w:rPr>
        <w:fldChar w:fldCharType="end"/>
      </w:r>
    </w:p>
    <w:p w14:paraId="5261082A" w14:textId="71BFDE6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_Toc218437566 \h </w:instrText>
      </w:r>
      <w:r>
        <w:rPr>
          <w:noProof/>
        </w:rPr>
      </w:r>
      <w:r>
        <w:rPr>
          <w:noProof/>
        </w:rPr>
        <w:fldChar w:fldCharType="separate"/>
      </w:r>
      <w:r>
        <w:rPr>
          <w:noProof/>
        </w:rPr>
        <w:t>12</w:t>
      </w:r>
      <w:r>
        <w:rPr>
          <w:noProof/>
        </w:rPr>
        <w:fldChar w:fldCharType="end"/>
      </w:r>
    </w:p>
    <w:p w14:paraId="6F831184" w14:textId="519F6E20"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_Toc218437567 \h </w:instrText>
      </w:r>
      <w:r>
        <w:rPr>
          <w:noProof/>
        </w:rPr>
      </w:r>
      <w:r>
        <w:rPr>
          <w:noProof/>
        </w:rPr>
        <w:fldChar w:fldCharType="separate"/>
      </w:r>
      <w:r>
        <w:rPr>
          <w:noProof/>
        </w:rPr>
        <w:t>12</w:t>
      </w:r>
      <w:r>
        <w:rPr>
          <w:noProof/>
        </w:rPr>
        <w:fldChar w:fldCharType="end"/>
      </w:r>
    </w:p>
    <w:p w14:paraId="1243E220" w14:textId="38BA7AA6"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_Toc218437568 \h </w:instrText>
      </w:r>
      <w:r>
        <w:rPr>
          <w:noProof/>
        </w:rPr>
      </w:r>
      <w:r>
        <w:rPr>
          <w:noProof/>
        </w:rPr>
        <w:fldChar w:fldCharType="separate"/>
      </w:r>
      <w:r>
        <w:rPr>
          <w:noProof/>
        </w:rPr>
        <w:t>13</w:t>
      </w:r>
      <w:r>
        <w:rPr>
          <w:noProof/>
        </w:rPr>
        <w:fldChar w:fldCharType="end"/>
      </w:r>
    </w:p>
    <w:p w14:paraId="5146B220" w14:textId="50DE1D99"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_Toc218437569 \h </w:instrText>
      </w:r>
      <w:r>
        <w:rPr>
          <w:noProof/>
        </w:rPr>
      </w:r>
      <w:r>
        <w:rPr>
          <w:noProof/>
        </w:rPr>
        <w:fldChar w:fldCharType="separate"/>
      </w:r>
      <w:r>
        <w:rPr>
          <w:noProof/>
        </w:rPr>
        <w:t>13</w:t>
      </w:r>
      <w:r>
        <w:rPr>
          <w:noProof/>
        </w:rPr>
        <w:fldChar w:fldCharType="end"/>
      </w:r>
    </w:p>
    <w:p w14:paraId="202C60ED" w14:textId="003BE22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r>
      <w:r>
        <w:rPr>
          <w:noProof/>
        </w:rPr>
        <w:instrText xml:space="preserve"> PAGEREF _Toc218437570 \h </w:instrText>
      </w:r>
      <w:r>
        <w:rPr>
          <w:noProof/>
        </w:rPr>
      </w:r>
      <w:r>
        <w:rPr>
          <w:noProof/>
        </w:rPr>
        <w:fldChar w:fldCharType="separate"/>
      </w:r>
      <w:r>
        <w:rPr>
          <w:noProof/>
        </w:rPr>
        <w:t>13</w:t>
      </w:r>
      <w:r>
        <w:rPr>
          <w:noProof/>
        </w:rPr>
        <w:fldChar w:fldCharType="end"/>
      </w:r>
    </w:p>
    <w:p w14:paraId="618F1BC5" w14:textId="181772ED"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_Toc218437571 \h </w:instrText>
      </w:r>
      <w:r>
        <w:rPr>
          <w:noProof/>
        </w:rPr>
      </w:r>
      <w:r>
        <w:rPr>
          <w:noProof/>
        </w:rPr>
        <w:fldChar w:fldCharType="separate"/>
      </w:r>
      <w:r>
        <w:rPr>
          <w:noProof/>
        </w:rPr>
        <w:t>13</w:t>
      </w:r>
      <w:r>
        <w:rPr>
          <w:noProof/>
        </w:rPr>
        <w:fldChar w:fldCharType="end"/>
      </w:r>
    </w:p>
    <w:p w14:paraId="4A292CD5" w14:textId="007C399F"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_Toc218437572 \h </w:instrText>
      </w:r>
      <w:r>
        <w:rPr>
          <w:noProof/>
        </w:rPr>
      </w:r>
      <w:r>
        <w:rPr>
          <w:noProof/>
        </w:rPr>
        <w:fldChar w:fldCharType="separate"/>
      </w:r>
      <w:r>
        <w:rPr>
          <w:noProof/>
        </w:rPr>
        <w:t>13</w:t>
      </w:r>
      <w:r>
        <w:rPr>
          <w:noProof/>
        </w:rPr>
        <w:fldChar w:fldCharType="end"/>
      </w:r>
    </w:p>
    <w:p w14:paraId="28A9C02C" w14:textId="38E006D4"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_Toc218437573 \h </w:instrText>
      </w:r>
      <w:r>
        <w:rPr>
          <w:noProof/>
        </w:rPr>
      </w:r>
      <w:r>
        <w:rPr>
          <w:noProof/>
        </w:rPr>
        <w:fldChar w:fldCharType="separate"/>
      </w:r>
      <w:r>
        <w:rPr>
          <w:noProof/>
        </w:rPr>
        <w:t>14</w:t>
      </w:r>
      <w:r>
        <w:rPr>
          <w:noProof/>
        </w:rPr>
        <w:fldChar w:fldCharType="end"/>
      </w:r>
    </w:p>
    <w:p w14:paraId="133E14D4" w14:textId="063DACBE"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_Toc218437574 \h </w:instrText>
      </w:r>
      <w:r>
        <w:rPr>
          <w:noProof/>
        </w:rPr>
      </w:r>
      <w:r>
        <w:rPr>
          <w:noProof/>
        </w:rPr>
        <w:fldChar w:fldCharType="separate"/>
      </w:r>
      <w:r>
        <w:rPr>
          <w:noProof/>
        </w:rPr>
        <w:t>14</w:t>
      </w:r>
      <w:r>
        <w:rPr>
          <w:noProof/>
        </w:rPr>
        <w:fldChar w:fldCharType="end"/>
      </w:r>
    </w:p>
    <w:p w14:paraId="4FB1CF5F" w14:textId="0518FC42"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_Toc218437575 \h </w:instrText>
      </w:r>
      <w:r>
        <w:rPr>
          <w:noProof/>
        </w:rPr>
      </w:r>
      <w:r>
        <w:rPr>
          <w:noProof/>
        </w:rPr>
        <w:fldChar w:fldCharType="separate"/>
      </w:r>
      <w:r>
        <w:rPr>
          <w:noProof/>
        </w:rPr>
        <w:t>15</w:t>
      </w:r>
      <w:r>
        <w:rPr>
          <w:noProof/>
        </w:rPr>
        <w:fldChar w:fldCharType="end"/>
      </w:r>
    </w:p>
    <w:p w14:paraId="736D5EDA" w14:textId="01DD5048"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_Toc218437576 \h </w:instrText>
      </w:r>
      <w:r>
        <w:rPr>
          <w:noProof/>
        </w:rPr>
      </w:r>
      <w:r>
        <w:rPr>
          <w:noProof/>
        </w:rPr>
        <w:fldChar w:fldCharType="separate"/>
      </w:r>
      <w:r>
        <w:rPr>
          <w:noProof/>
        </w:rPr>
        <w:t>15</w:t>
      </w:r>
      <w:r>
        <w:rPr>
          <w:noProof/>
        </w:rPr>
        <w:fldChar w:fldCharType="end"/>
      </w:r>
    </w:p>
    <w:p w14:paraId="45DCCE40" w14:textId="32C48BAB"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_Toc218437577 \h </w:instrText>
      </w:r>
      <w:r>
        <w:rPr>
          <w:noProof/>
        </w:rPr>
      </w:r>
      <w:r>
        <w:rPr>
          <w:noProof/>
        </w:rPr>
        <w:fldChar w:fldCharType="separate"/>
      </w:r>
      <w:r>
        <w:rPr>
          <w:noProof/>
        </w:rPr>
        <w:t>15</w:t>
      </w:r>
      <w:r>
        <w:rPr>
          <w:noProof/>
        </w:rPr>
        <w:fldChar w:fldCharType="end"/>
      </w:r>
    </w:p>
    <w:p w14:paraId="42E14D3C" w14:textId="51F1CDF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_Toc218437578 \h </w:instrText>
      </w:r>
      <w:r>
        <w:rPr>
          <w:noProof/>
        </w:rPr>
      </w:r>
      <w:r>
        <w:rPr>
          <w:noProof/>
        </w:rPr>
        <w:fldChar w:fldCharType="separate"/>
      </w:r>
      <w:r>
        <w:rPr>
          <w:noProof/>
        </w:rPr>
        <w:t>15</w:t>
      </w:r>
      <w:r>
        <w:rPr>
          <w:noProof/>
        </w:rPr>
        <w:fldChar w:fldCharType="end"/>
      </w:r>
    </w:p>
    <w:p w14:paraId="585CC46C" w14:textId="185E3C18"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Structured data types</w:t>
      </w:r>
      <w:r>
        <w:rPr>
          <w:noProof/>
        </w:rPr>
        <w:tab/>
      </w:r>
      <w:r>
        <w:rPr>
          <w:noProof/>
        </w:rPr>
        <w:fldChar w:fldCharType="begin"/>
      </w:r>
      <w:r>
        <w:rPr>
          <w:noProof/>
        </w:rPr>
        <w:instrText xml:space="preserve"> PAGEREF _Toc218437579 \h </w:instrText>
      </w:r>
      <w:r>
        <w:rPr>
          <w:noProof/>
        </w:rPr>
      </w:r>
      <w:r>
        <w:rPr>
          <w:noProof/>
        </w:rPr>
        <w:fldChar w:fldCharType="separate"/>
      </w:r>
      <w:r>
        <w:rPr>
          <w:noProof/>
        </w:rPr>
        <w:t>16</w:t>
      </w:r>
      <w:r>
        <w:rPr>
          <w:noProof/>
        </w:rPr>
        <w:fldChar w:fldCharType="end"/>
      </w:r>
    </w:p>
    <w:p w14:paraId="79E843F7" w14:textId="42A7B04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_Toc218437580 \h </w:instrText>
      </w:r>
      <w:r>
        <w:rPr>
          <w:noProof/>
        </w:rPr>
      </w:r>
      <w:r>
        <w:rPr>
          <w:noProof/>
        </w:rPr>
        <w:fldChar w:fldCharType="separate"/>
      </w:r>
      <w:r>
        <w:rPr>
          <w:noProof/>
        </w:rPr>
        <w:t>16</w:t>
      </w:r>
      <w:r>
        <w:rPr>
          <w:noProof/>
        </w:rPr>
        <w:fldChar w:fldCharType="end"/>
      </w:r>
    </w:p>
    <w:p w14:paraId="5E8447AD" w14:textId="714A98DF"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85BA3">
        <w:rPr>
          <w:rFonts w:eastAsiaTheme="minorEastAsia"/>
          <w:noProof/>
          <w:lang w:eastAsia="zh-CN"/>
        </w:rPr>
        <w:t>ProseContextInfo</w:t>
      </w:r>
      <w:r>
        <w:rPr>
          <w:noProof/>
        </w:rPr>
        <w:tab/>
      </w:r>
      <w:r>
        <w:rPr>
          <w:noProof/>
        </w:rPr>
        <w:fldChar w:fldCharType="begin"/>
      </w:r>
      <w:r>
        <w:rPr>
          <w:noProof/>
        </w:rPr>
        <w:instrText xml:space="preserve"> PAGEREF _Toc218437581 \h </w:instrText>
      </w:r>
      <w:r>
        <w:rPr>
          <w:noProof/>
        </w:rPr>
      </w:r>
      <w:r>
        <w:rPr>
          <w:noProof/>
        </w:rPr>
        <w:fldChar w:fldCharType="separate"/>
      </w:r>
      <w:r>
        <w:rPr>
          <w:noProof/>
        </w:rPr>
        <w:t>16</w:t>
      </w:r>
      <w:r>
        <w:rPr>
          <w:noProof/>
        </w:rPr>
        <w:fldChar w:fldCharType="end"/>
      </w:r>
    </w:p>
    <w:p w14:paraId="13BE95E3" w14:textId="3D45D58C"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r>
      <w:r>
        <w:rPr>
          <w:noProof/>
        </w:rPr>
        <w:instrText xml:space="preserve"> PAGEREF _Toc218437582 \h </w:instrText>
      </w:r>
      <w:r>
        <w:rPr>
          <w:noProof/>
        </w:rPr>
      </w:r>
      <w:r>
        <w:rPr>
          <w:noProof/>
        </w:rPr>
        <w:fldChar w:fldCharType="separate"/>
      </w:r>
      <w:r>
        <w:rPr>
          <w:noProof/>
        </w:rPr>
        <w:t>16</w:t>
      </w:r>
      <w:r>
        <w:rPr>
          <w:noProof/>
        </w:rPr>
        <w:fldChar w:fldCharType="end"/>
      </w:r>
    </w:p>
    <w:p w14:paraId="1188D75F" w14:textId="0894D681"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85BA3">
        <w:rPr>
          <w:rFonts w:eastAsiaTheme="minorEastAsia"/>
          <w:noProof/>
          <w:lang w:eastAsia="zh-CN"/>
        </w:rPr>
        <w:t>ProseKeyResponse</w:t>
      </w:r>
      <w:r>
        <w:rPr>
          <w:noProof/>
        </w:rPr>
        <w:tab/>
      </w:r>
      <w:r>
        <w:rPr>
          <w:noProof/>
        </w:rPr>
        <w:fldChar w:fldCharType="begin"/>
      </w:r>
      <w:r>
        <w:rPr>
          <w:noProof/>
        </w:rPr>
        <w:instrText xml:space="preserve"> PAGEREF _Toc218437583 \h </w:instrText>
      </w:r>
      <w:r>
        <w:rPr>
          <w:noProof/>
        </w:rPr>
      </w:r>
      <w:r>
        <w:rPr>
          <w:noProof/>
        </w:rPr>
        <w:fldChar w:fldCharType="separate"/>
      </w:r>
      <w:r>
        <w:rPr>
          <w:noProof/>
        </w:rPr>
        <w:t>17</w:t>
      </w:r>
      <w:r>
        <w:rPr>
          <w:noProof/>
        </w:rPr>
        <w:fldChar w:fldCharType="end"/>
      </w:r>
    </w:p>
    <w:p w14:paraId="49BB09F0" w14:textId="002B9A9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Simple data types and enumerations</w:t>
      </w:r>
      <w:r>
        <w:rPr>
          <w:noProof/>
        </w:rPr>
        <w:tab/>
      </w:r>
      <w:r>
        <w:rPr>
          <w:noProof/>
        </w:rPr>
        <w:fldChar w:fldCharType="begin"/>
      </w:r>
      <w:r>
        <w:rPr>
          <w:noProof/>
        </w:rPr>
        <w:instrText xml:space="preserve"> PAGEREF _Toc218437584 \h </w:instrText>
      </w:r>
      <w:r>
        <w:rPr>
          <w:noProof/>
        </w:rPr>
      </w:r>
      <w:r>
        <w:rPr>
          <w:noProof/>
        </w:rPr>
        <w:fldChar w:fldCharType="separate"/>
      </w:r>
      <w:r>
        <w:rPr>
          <w:noProof/>
        </w:rPr>
        <w:t>17</w:t>
      </w:r>
      <w:r>
        <w:rPr>
          <w:noProof/>
        </w:rPr>
        <w:fldChar w:fldCharType="end"/>
      </w:r>
    </w:p>
    <w:p w14:paraId="27791F65" w14:textId="23353A33"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_Toc218437585 \h </w:instrText>
      </w:r>
      <w:r>
        <w:rPr>
          <w:noProof/>
        </w:rPr>
      </w:r>
      <w:r>
        <w:rPr>
          <w:noProof/>
        </w:rPr>
        <w:fldChar w:fldCharType="separate"/>
      </w:r>
      <w:r>
        <w:rPr>
          <w:noProof/>
        </w:rPr>
        <w:t>17</w:t>
      </w:r>
      <w:r>
        <w:rPr>
          <w:noProof/>
        </w:rPr>
        <w:fldChar w:fldCharType="end"/>
      </w:r>
    </w:p>
    <w:p w14:paraId="6CB62C0C" w14:textId="057558E2"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_Toc218437586 \h </w:instrText>
      </w:r>
      <w:r>
        <w:rPr>
          <w:noProof/>
        </w:rPr>
      </w:r>
      <w:r>
        <w:rPr>
          <w:noProof/>
        </w:rPr>
        <w:fldChar w:fldCharType="separate"/>
      </w:r>
      <w:r>
        <w:rPr>
          <w:noProof/>
        </w:rPr>
        <w:t>17</w:t>
      </w:r>
      <w:r>
        <w:rPr>
          <w:noProof/>
        </w:rPr>
        <w:fldChar w:fldCharType="end"/>
      </w:r>
    </w:p>
    <w:p w14:paraId="23C4B7B4" w14:textId="67F1665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_Toc218437587 \h </w:instrText>
      </w:r>
      <w:r>
        <w:rPr>
          <w:noProof/>
        </w:rPr>
      </w:r>
      <w:r>
        <w:rPr>
          <w:noProof/>
        </w:rPr>
        <w:fldChar w:fldCharType="separate"/>
      </w:r>
      <w:r>
        <w:rPr>
          <w:noProof/>
        </w:rPr>
        <w:t>17</w:t>
      </w:r>
      <w:r>
        <w:rPr>
          <w:noProof/>
        </w:rPr>
        <w:fldChar w:fldCharType="end"/>
      </w:r>
    </w:p>
    <w:p w14:paraId="4CC84B3B" w14:textId="50E5A1F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_Toc218437588 \h </w:instrText>
      </w:r>
      <w:r>
        <w:rPr>
          <w:noProof/>
        </w:rPr>
      </w:r>
      <w:r>
        <w:rPr>
          <w:noProof/>
        </w:rPr>
        <w:fldChar w:fldCharType="separate"/>
      </w:r>
      <w:r>
        <w:rPr>
          <w:noProof/>
        </w:rPr>
        <w:t>17</w:t>
      </w:r>
      <w:r>
        <w:rPr>
          <w:noProof/>
        </w:rPr>
        <w:fldChar w:fldCharType="end"/>
      </w:r>
    </w:p>
    <w:p w14:paraId="3AFB0447" w14:textId="7F0CA9AA"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_Toc218437589 \h </w:instrText>
      </w:r>
      <w:r>
        <w:rPr>
          <w:noProof/>
        </w:rPr>
      </w:r>
      <w:r>
        <w:rPr>
          <w:noProof/>
        </w:rPr>
        <w:fldChar w:fldCharType="separate"/>
      </w:r>
      <w:r>
        <w:rPr>
          <w:noProof/>
        </w:rPr>
        <w:t>17</w:t>
      </w:r>
      <w:r>
        <w:rPr>
          <w:noProof/>
        </w:rPr>
        <w:fldChar w:fldCharType="end"/>
      </w:r>
    </w:p>
    <w:p w14:paraId="4ADFFC92" w14:textId="785AA33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_Toc218437590 \h </w:instrText>
      </w:r>
      <w:r>
        <w:rPr>
          <w:noProof/>
        </w:rPr>
      </w:r>
      <w:r>
        <w:rPr>
          <w:noProof/>
        </w:rPr>
        <w:fldChar w:fldCharType="separate"/>
      </w:r>
      <w:r>
        <w:rPr>
          <w:noProof/>
        </w:rPr>
        <w:t>17</w:t>
      </w:r>
      <w:r>
        <w:rPr>
          <w:noProof/>
        </w:rPr>
        <w:fldChar w:fldCharType="end"/>
      </w:r>
    </w:p>
    <w:p w14:paraId="0DE952A5" w14:textId="2133DB67"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_Toc218437591 \h </w:instrText>
      </w:r>
      <w:r>
        <w:rPr>
          <w:noProof/>
        </w:rPr>
      </w:r>
      <w:r>
        <w:rPr>
          <w:noProof/>
        </w:rPr>
        <w:fldChar w:fldCharType="separate"/>
      </w:r>
      <w:r>
        <w:rPr>
          <w:noProof/>
        </w:rPr>
        <w:t>17</w:t>
      </w:r>
      <w:r>
        <w:rPr>
          <w:noProof/>
        </w:rPr>
        <w:fldChar w:fldCharType="end"/>
      </w:r>
    </w:p>
    <w:p w14:paraId="4B14431B" w14:textId="6E9C8E17"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_Toc218437592 \h </w:instrText>
      </w:r>
      <w:r>
        <w:rPr>
          <w:noProof/>
        </w:rPr>
      </w:r>
      <w:r>
        <w:rPr>
          <w:noProof/>
        </w:rPr>
        <w:fldChar w:fldCharType="separate"/>
      </w:r>
      <w:r>
        <w:rPr>
          <w:noProof/>
        </w:rPr>
        <w:t>17</w:t>
      </w:r>
      <w:r>
        <w:rPr>
          <w:noProof/>
        </w:rPr>
        <w:fldChar w:fldCharType="end"/>
      </w:r>
    </w:p>
    <w:p w14:paraId="635F415E" w14:textId="6ABE73DE"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_Toc218437593 \h </w:instrText>
      </w:r>
      <w:r>
        <w:rPr>
          <w:noProof/>
        </w:rPr>
      </w:r>
      <w:r>
        <w:rPr>
          <w:noProof/>
        </w:rPr>
        <w:fldChar w:fldCharType="separate"/>
      </w:r>
      <w:r>
        <w:rPr>
          <w:noProof/>
        </w:rPr>
        <w:t>18</w:t>
      </w:r>
      <w:r>
        <w:rPr>
          <w:noProof/>
        </w:rPr>
        <w:fldChar w:fldCharType="end"/>
      </w:r>
    </w:p>
    <w:p w14:paraId="585B95D4" w14:textId="278A0BF0"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_Toc218437594 \h </w:instrText>
      </w:r>
      <w:r>
        <w:rPr>
          <w:noProof/>
        </w:rPr>
      </w:r>
      <w:r>
        <w:rPr>
          <w:noProof/>
        </w:rPr>
        <w:fldChar w:fldCharType="separate"/>
      </w:r>
      <w:r>
        <w:rPr>
          <w:noProof/>
        </w:rPr>
        <w:t>18</w:t>
      </w:r>
      <w:r>
        <w:rPr>
          <w:noProof/>
        </w:rPr>
        <w:fldChar w:fldCharType="end"/>
      </w:r>
    </w:p>
    <w:p w14:paraId="4C8FC852" w14:textId="7EB2BAE9"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_Toc218437595 \h </w:instrText>
      </w:r>
      <w:r>
        <w:rPr>
          <w:noProof/>
        </w:rPr>
      </w:r>
      <w:r>
        <w:rPr>
          <w:noProof/>
        </w:rPr>
        <w:fldChar w:fldCharType="separate"/>
      </w:r>
      <w:r>
        <w:rPr>
          <w:noProof/>
        </w:rPr>
        <w:t>18</w:t>
      </w:r>
      <w:r>
        <w:rPr>
          <w:noProof/>
        </w:rPr>
        <w:fldChar w:fldCharType="end"/>
      </w:r>
    </w:p>
    <w:p w14:paraId="4304D79E" w14:textId="6453A676"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_Toc218437596 \h </w:instrText>
      </w:r>
      <w:r>
        <w:rPr>
          <w:noProof/>
        </w:rPr>
      </w:r>
      <w:r>
        <w:rPr>
          <w:noProof/>
        </w:rPr>
        <w:fldChar w:fldCharType="separate"/>
      </w:r>
      <w:r>
        <w:rPr>
          <w:noProof/>
        </w:rPr>
        <w:t>18</w:t>
      </w:r>
      <w:r>
        <w:rPr>
          <w:noProof/>
        </w:rPr>
        <w:fldChar w:fldCharType="end"/>
      </w:r>
    </w:p>
    <w:p w14:paraId="2BD09C78" w14:textId="5A8F33F7"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_Toc218437597 \h </w:instrText>
      </w:r>
      <w:r>
        <w:rPr>
          <w:noProof/>
        </w:rPr>
      </w:r>
      <w:r>
        <w:rPr>
          <w:noProof/>
        </w:rPr>
        <w:fldChar w:fldCharType="separate"/>
      </w:r>
      <w:r>
        <w:rPr>
          <w:noProof/>
        </w:rPr>
        <w:t>19</w:t>
      </w:r>
      <w:r>
        <w:rPr>
          <w:noProof/>
        </w:rPr>
        <w:fldChar w:fldCharType="end"/>
      </w:r>
    </w:p>
    <w:p w14:paraId="7D0F79C9" w14:textId="1528DA4F"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_Toc218437598 \h </w:instrText>
      </w:r>
      <w:r>
        <w:rPr>
          <w:noProof/>
        </w:rPr>
      </w:r>
      <w:r>
        <w:rPr>
          <w:noProof/>
        </w:rPr>
        <w:fldChar w:fldCharType="separate"/>
      </w:r>
      <w:r>
        <w:rPr>
          <w:noProof/>
        </w:rPr>
        <w:t>19</w:t>
      </w:r>
      <w:r>
        <w:rPr>
          <w:noProof/>
        </w:rPr>
        <w:fldChar w:fldCharType="end"/>
      </w:r>
    </w:p>
    <w:p w14:paraId="55C01E30" w14:textId="214A282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_Toc218437599 \h </w:instrText>
      </w:r>
      <w:r>
        <w:rPr>
          <w:noProof/>
        </w:rPr>
      </w:r>
      <w:r>
        <w:rPr>
          <w:noProof/>
        </w:rPr>
        <w:fldChar w:fldCharType="separate"/>
      </w:r>
      <w:r>
        <w:rPr>
          <w:noProof/>
        </w:rPr>
        <w:t>19</w:t>
      </w:r>
      <w:r>
        <w:rPr>
          <w:noProof/>
        </w:rPr>
        <w:fldChar w:fldCharType="end"/>
      </w:r>
    </w:p>
    <w:p w14:paraId="4652EF2E" w14:textId="0FC08C52"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_Toc218437600 \h </w:instrText>
      </w:r>
      <w:r>
        <w:rPr>
          <w:noProof/>
        </w:rPr>
      </w:r>
      <w:r>
        <w:rPr>
          <w:noProof/>
        </w:rPr>
        <w:fldChar w:fldCharType="separate"/>
      </w:r>
      <w:r>
        <w:rPr>
          <w:noProof/>
        </w:rPr>
        <w:t>19</w:t>
      </w:r>
      <w:r>
        <w:rPr>
          <w:noProof/>
        </w:rPr>
        <w:fldChar w:fldCharType="end"/>
      </w:r>
    </w:p>
    <w:p w14:paraId="76AE8615" w14:textId="0CAF973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_Toc218437601 \h </w:instrText>
      </w:r>
      <w:r>
        <w:rPr>
          <w:noProof/>
        </w:rPr>
      </w:r>
      <w:r>
        <w:rPr>
          <w:noProof/>
        </w:rPr>
        <w:fldChar w:fldCharType="separate"/>
      </w:r>
      <w:r>
        <w:rPr>
          <w:noProof/>
        </w:rPr>
        <w:t>19</w:t>
      </w:r>
      <w:r>
        <w:rPr>
          <w:noProof/>
        </w:rPr>
        <w:fldChar w:fldCharType="end"/>
      </w:r>
    </w:p>
    <w:p w14:paraId="205AD3AF" w14:textId="172B2886"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_Toc218437602 \h </w:instrText>
      </w:r>
      <w:r>
        <w:rPr>
          <w:noProof/>
        </w:rPr>
      </w:r>
      <w:r>
        <w:rPr>
          <w:noProof/>
        </w:rPr>
        <w:fldChar w:fldCharType="separate"/>
      </w:r>
      <w:r>
        <w:rPr>
          <w:noProof/>
        </w:rPr>
        <w:t>19</w:t>
      </w:r>
      <w:r>
        <w:rPr>
          <w:noProof/>
        </w:rPr>
        <w:fldChar w:fldCharType="end"/>
      </w:r>
    </w:p>
    <w:p w14:paraId="5777A462" w14:textId="131BE4E9"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_Toc218437603 \h </w:instrText>
      </w:r>
      <w:r>
        <w:rPr>
          <w:noProof/>
        </w:rPr>
      </w:r>
      <w:r>
        <w:rPr>
          <w:noProof/>
        </w:rPr>
        <w:fldChar w:fldCharType="separate"/>
      </w:r>
      <w:r>
        <w:rPr>
          <w:noProof/>
        </w:rPr>
        <w:t>19</w:t>
      </w:r>
      <w:r>
        <w:rPr>
          <w:noProof/>
        </w:rPr>
        <w:fldChar w:fldCharType="end"/>
      </w:r>
    </w:p>
    <w:p w14:paraId="23EA2C34" w14:textId="2907FFB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_Toc218437604 \h </w:instrText>
      </w:r>
      <w:r>
        <w:rPr>
          <w:noProof/>
        </w:rPr>
      </w:r>
      <w:r>
        <w:rPr>
          <w:noProof/>
        </w:rPr>
        <w:fldChar w:fldCharType="separate"/>
      </w:r>
      <w:r>
        <w:rPr>
          <w:noProof/>
        </w:rPr>
        <w:t>19</w:t>
      </w:r>
      <w:r>
        <w:rPr>
          <w:noProof/>
        </w:rPr>
        <w:fldChar w:fldCharType="end"/>
      </w:r>
    </w:p>
    <w:p w14:paraId="69AE903E" w14:textId="6BFC16DE"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r>
      <w:r>
        <w:rPr>
          <w:noProof/>
        </w:rPr>
        <w:instrText xml:space="preserve"> PAGEREF _Toc218437605 \h </w:instrText>
      </w:r>
      <w:r>
        <w:rPr>
          <w:noProof/>
        </w:rPr>
      </w:r>
      <w:r>
        <w:rPr>
          <w:noProof/>
        </w:rPr>
        <w:fldChar w:fldCharType="separate"/>
      </w:r>
      <w:r>
        <w:rPr>
          <w:noProof/>
        </w:rPr>
        <w:t>20</w:t>
      </w:r>
      <w:r>
        <w:rPr>
          <w:noProof/>
        </w:rPr>
        <w:fldChar w:fldCharType="end"/>
      </w:r>
    </w:p>
    <w:p w14:paraId="68E0940E" w14:textId="05133F60"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_Toc218437606 \h </w:instrText>
      </w:r>
      <w:r>
        <w:rPr>
          <w:noProof/>
        </w:rPr>
      </w:r>
      <w:r>
        <w:rPr>
          <w:noProof/>
        </w:rPr>
        <w:fldChar w:fldCharType="separate"/>
      </w:r>
      <w:r>
        <w:rPr>
          <w:noProof/>
        </w:rPr>
        <w:t>20</w:t>
      </w:r>
      <w:r>
        <w:rPr>
          <w:noProof/>
        </w:rPr>
        <w:fldChar w:fldCharType="end"/>
      </w:r>
    </w:p>
    <w:p w14:paraId="0A9CCEC1" w14:textId="121AA395"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_Toc218437607 \h </w:instrText>
      </w:r>
      <w:r>
        <w:rPr>
          <w:noProof/>
        </w:rPr>
      </w:r>
      <w:r>
        <w:rPr>
          <w:noProof/>
        </w:rPr>
        <w:fldChar w:fldCharType="separate"/>
      </w:r>
      <w:r>
        <w:rPr>
          <w:noProof/>
        </w:rPr>
        <w:t>20</w:t>
      </w:r>
      <w:r>
        <w:rPr>
          <w:noProof/>
        </w:rPr>
        <w:fldChar w:fldCharType="end"/>
      </w:r>
    </w:p>
    <w:p w14:paraId="3CB48AA5" w14:textId="25F9C7AE"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_Toc218437608 \h </w:instrText>
      </w:r>
      <w:r>
        <w:rPr>
          <w:noProof/>
        </w:rPr>
      </w:r>
      <w:r>
        <w:rPr>
          <w:noProof/>
        </w:rPr>
        <w:fldChar w:fldCharType="separate"/>
      </w:r>
      <w:r>
        <w:rPr>
          <w:noProof/>
        </w:rPr>
        <w:t>20</w:t>
      </w:r>
      <w:r>
        <w:rPr>
          <w:noProof/>
        </w:rPr>
        <w:fldChar w:fldCharType="end"/>
      </w:r>
    </w:p>
    <w:p w14:paraId="7537AF2F" w14:textId="593C07B8"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_Toc218437609 \h </w:instrText>
      </w:r>
      <w:r>
        <w:rPr>
          <w:noProof/>
        </w:rPr>
      </w:r>
      <w:r>
        <w:rPr>
          <w:noProof/>
        </w:rPr>
        <w:fldChar w:fldCharType="separate"/>
      </w:r>
      <w:r>
        <w:rPr>
          <w:noProof/>
        </w:rPr>
        <w:t>21</w:t>
      </w:r>
      <w:r>
        <w:rPr>
          <w:noProof/>
        </w:rPr>
        <w:fldChar w:fldCharType="end"/>
      </w:r>
    </w:p>
    <w:p w14:paraId="744896B5" w14:textId="0E392A6F" w:rsidR="00D05752" w:rsidRDefault="00D05752">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_Toc218437610 \h </w:instrText>
      </w:r>
      <w:r>
        <w:rPr>
          <w:noProof/>
        </w:rPr>
      </w:r>
      <w:r>
        <w:rPr>
          <w:noProof/>
        </w:rPr>
        <w:fldChar w:fldCharType="separate"/>
      </w:r>
      <w:r>
        <w:rPr>
          <w:noProof/>
        </w:rPr>
        <w:t>21</w:t>
      </w:r>
      <w:r>
        <w:rPr>
          <w:noProof/>
        </w:rPr>
        <w:fldChar w:fldCharType="end"/>
      </w:r>
    </w:p>
    <w:p w14:paraId="1FCA88AE" w14:textId="58D1DA72" w:rsidR="00D05752" w:rsidRDefault="00D05752">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r>
      <w:r>
        <w:rPr>
          <w:noProof/>
        </w:rPr>
        <w:instrText xml:space="preserve"> PAGEREF _Toc218437611 \h </w:instrText>
      </w:r>
      <w:r>
        <w:rPr>
          <w:noProof/>
        </w:rPr>
      </w:r>
      <w:r>
        <w:rPr>
          <w:noProof/>
        </w:rPr>
        <w:fldChar w:fldCharType="separate"/>
      </w:r>
      <w:r>
        <w:rPr>
          <w:noProof/>
        </w:rPr>
        <w:t>21</w:t>
      </w:r>
      <w:r>
        <w:rPr>
          <w:noProof/>
        </w:rPr>
        <w:fldChar w:fldCharType="end"/>
      </w:r>
    </w:p>
    <w:p w14:paraId="37EA367B" w14:textId="001597EB" w:rsidR="00D05752" w:rsidRDefault="00D05752">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_Toc218437612 \h </w:instrText>
      </w:r>
      <w:r>
        <w:rPr>
          <w:noProof/>
        </w:rPr>
      </w:r>
      <w:r>
        <w:rPr>
          <w:noProof/>
        </w:rPr>
        <w:fldChar w:fldCharType="separate"/>
      </w:r>
      <w:r>
        <w:rPr>
          <w:noProof/>
        </w:rPr>
        <w:t>21</w:t>
      </w:r>
      <w:r>
        <w:rPr>
          <w:noProof/>
        </w:rPr>
        <w:fldChar w:fldCharType="end"/>
      </w:r>
    </w:p>
    <w:p w14:paraId="2F38DA29" w14:textId="35B3FBD8" w:rsidR="00D05752" w:rsidRDefault="00D05752">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_Toc218437613 \h </w:instrText>
      </w:r>
      <w:r>
        <w:rPr>
          <w:noProof/>
        </w:rPr>
      </w:r>
      <w:r>
        <w:rPr>
          <w:noProof/>
        </w:rPr>
        <w:fldChar w:fldCharType="separate"/>
      </w:r>
      <w:r>
        <w:rPr>
          <w:noProof/>
        </w:rPr>
        <w:t>21</w:t>
      </w:r>
      <w:r>
        <w:rPr>
          <w:noProof/>
        </w:rPr>
        <w:fldChar w:fldCharType="end"/>
      </w:r>
    </w:p>
    <w:p w14:paraId="331629B1" w14:textId="26F17155"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_Toc218437614 \h </w:instrText>
      </w:r>
      <w:r>
        <w:rPr>
          <w:noProof/>
        </w:rPr>
      </w:r>
      <w:r>
        <w:rPr>
          <w:noProof/>
        </w:rPr>
        <w:fldChar w:fldCharType="separate"/>
      </w:r>
      <w:r>
        <w:rPr>
          <w:noProof/>
        </w:rPr>
        <w:t>21</w:t>
      </w:r>
      <w:r>
        <w:rPr>
          <w:noProof/>
        </w:rPr>
        <w:fldChar w:fldCharType="end"/>
      </w:r>
    </w:p>
    <w:p w14:paraId="744A3A1F" w14:textId="5833135B"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_Toc218437615 \h </w:instrText>
      </w:r>
      <w:r>
        <w:rPr>
          <w:noProof/>
        </w:rPr>
      </w:r>
      <w:r>
        <w:rPr>
          <w:noProof/>
        </w:rPr>
        <w:fldChar w:fldCharType="separate"/>
      </w:r>
      <w:r>
        <w:rPr>
          <w:noProof/>
        </w:rPr>
        <w:t>21</w:t>
      </w:r>
      <w:r>
        <w:rPr>
          <w:noProof/>
        </w:rPr>
        <w:fldChar w:fldCharType="end"/>
      </w:r>
    </w:p>
    <w:p w14:paraId="5EA4BAC2" w14:textId="7A6B449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_Toc218437616 \h </w:instrText>
      </w:r>
      <w:r>
        <w:rPr>
          <w:noProof/>
        </w:rPr>
      </w:r>
      <w:r>
        <w:rPr>
          <w:noProof/>
        </w:rPr>
        <w:fldChar w:fldCharType="separate"/>
      </w:r>
      <w:r>
        <w:rPr>
          <w:noProof/>
        </w:rPr>
        <w:t>21</w:t>
      </w:r>
      <w:r>
        <w:rPr>
          <w:noProof/>
        </w:rPr>
        <w:fldChar w:fldCharType="end"/>
      </w:r>
    </w:p>
    <w:p w14:paraId="709D9C49" w14:textId="4C3ADDF3"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_Toc218437617 \h </w:instrText>
      </w:r>
      <w:r>
        <w:rPr>
          <w:noProof/>
        </w:rPr>
      </w:r>
      <w:r>
        <w:rPr>
          <w:noProof/>
        </w:rPr>
        <w:fldChar w:fldCharType="separate"/>
      </w:r>
      <w:r>
        <w:rPr>
          <w:noProof/>
        </w:rPr>
        <w:t>21</w:t>
      </w:r>
      <w:r>
        <w:rPr>
          <w:noProof/>
        </w:rPr>
        <w:fldChar w:fldCharType="end"/>
      </w:r>
    </w:p>
    <w:p w14:paraId="6981875D" w14:textId="0E3CD0E6"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Structured data types</w:t>
      </w:r>
      <w:r>
        <w:rPr>
          <w:noProof/>
        </w:rPr>
        <w:tab/>
      </w:r>
      <w:r>
        <w:rPr>
          <w:noProof/>
        </w:rPr>
        <w:fldChar w:fldCharType="begin"/>
      </w:r>
      <w:r>
        <w:rPr>
          <w:noProof/>
        </w:rPr>
        <w:instrText xml:space="preserve"> PAGEREF _Toc218437618 \h </w:instrText>
      </w:r>
      <w:r>
        <w:rPr>
          <w:noProof/>
        </w:rPr>
      </w:r>
      <w:r>
        <w:rPr>
          <w:noProof/>
        </w:rPr>
        <w:fldChar w:fldCharType="separate"/>
      </w:r>
      <w:r>
        <w:rPr>
          <w:noProof/>
        </w:rPr>
        <w:t>22</w:t>
      </w:r>
      <w:r>
        <w:rPr>
          <w:noProof/>
        </w:rPr>
        <w:fldChar w:fldCharType="end"/>
      </w:r>
    </w:p>
    <w:p w14:paraId="2932FBE3" w14:textId="02FEFA5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_Toc218437619 \h </w:instrText>
      </w:r>
      <w:r>
        <w:rPr>
          <w:noProof/>
        </w:rPr>
      </w:r>
      <w:r>
        <w:rPr>
          <w:noProof/>
        </w:rPr>
        <w:fldChar w:fldCharType="separate"/>
      </w:r>
      <w:r>
        <w:rPr>
          <w:noProof/>
        </w:rPr>
        <w:t>22</w:t>
      </w:r>
      <w:r>
        <w:rPr>
          <w:noProof/>
        </w:rPr>
        <w:fldChar w:fldCharType="end"/>
      </w:r>
    </w:p>
    <w:p w14:paraId="23F60C08" w14:textId="5B254C4C"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r>
      <w:r>
        <w:rPr>
          <w:noProof/>
        </w:rPr>
        <w:instrText xml:space="preserve"> PAGEREF _Toc218437620 \h </w:instrText>
      </w:r>
      <w:r>
        <w:rPr>
          <w:noProof/>
        </w:rPr>
      </w:r>
      <w:r>
        <w:rPr>
          <w:noProof/>
        </w:rPr>
        <w:fldChar w:fldCharType="separate"/>
      </w:r>
      <w:r>
        <w:rPr>
          <w:noProof/>
        </w:rPr>
        <w:t>22</w:t>
      </w:r>
      <w:r>
        <w:rPr>
          <w:noProof/>
        </w:rPr>
        <w:fldChar w:fldCharType="end"/>
      </w:r>
    </w:p>
    <w:p w14:paraId="31385D35" w14:textId="7034BD06"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r>
      <w:r>
        <w:rPr>
          <w:noProof/>
        </w:rPr>
        <w:instrText xml:space="preserve"> PAGEREF _Toc218437621 \h </w:instrText>
      </w:r>
      <w:r>
        <w:rPr>
          <w:noProof/>
        </w:rPr>
      </w:r>
      <w:r>
        <w:rPr>
          <w:noProof/>
        </w:rPr>
        <w:fldChar w:fldCharType="separate"/>
      </w:r>
      <w:r>
        <w:rPr>
          <w:noProof/>
        </w:rPr>
        <w:t>22</w:t>
      </w:r>
      <w:r>
        <w:rPr>
          <w:noProof/>
        </w:rPr>
        <w:fldChar w:fldCharType="end"/>
      </w:r>
    </w:p>
    <w:p w14:paraId="5A5C8CF9" w14:textId="4013C2B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Simple data types and enumerations</w:t>
      </w:r>
      <w:r>
        <w:rPr>
          <w:noProof/>
        </w:rPr>
        <w:tab/>
      </w:r>
      <w:r>
        <w:rPr>
          <w:noProof/>
        </w:rPr>
        <w:fldChar w:fldCharType="begin"/>
      </w:r>
      <w:r>
        <w:rPr>
          <w:noProof/>
        </w:rPr>
        <w:instrText xml:space="preserve"> PAGEREF _Toc218437622 \h </w:instrText>
      </w:r>
      <w:r>
        <w:rPr>
          <w:noProof/>
        </w:rPr>
      </w:r>
      <w:r>
        <w:rPr>
          <w:noProof/>
        </w:rPr>
        <w:fldChar w:fldCharType="separate"/>
      </w:r>
      <w:r>
        <w:rPr>
          <w:noProof/>
        </w:rPr>
        <w:t>22</w:t>
      </w:r>
      <w:r>
        <w:rPr>
          <w:noProof/>
        </w:rPr>
        <w:fldChar w:fldCharType="end"/>
      </w:r>
    </w:p>
    <w:p w14:paraId="2B991AAE" w14:textId="56D80B2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_Toc218437623 \h </w:instrText>
      </w:r>
      <w:r>
        <w:rPr>
          <w:noProof/>
        </w:rPr>
      </w:r>
      <w:r>
        <w:rPr>
          <w:noProof/>
        </w:rPr>
        <w:fldChar w:fldCharType="separate"/>
      </w:r>
      <w:r>
        <w:rPr>
          <w:noProof/>
        </w:rPr>
        <w:t>22</w:t>
      </w:r>
      <w:r>
        <w:rPr>
          <w:noProof/>
        </w:rPr>
        <w:fldChar w:fldCharType="end"/>
      </w:r>
    </w:p>
    <w:p w14:paraId="2BA1401B" w14:textId="57957FB4"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_Toc218437624 \h </w:instrText>
      </w:r>
      <w:r>
        <w:rPr>
          <w:noProof/>
        </w:rPr>
      </w:r>
      <w:r>
        <w:rPr>
          <w:noProof/>
        </w:rPr>
        <w:fldChar w:fldCharType="separate"/>
      </w:r>
      <w:r>
        <w:rPr>
          <w:noProof/>
        </w:rPr>
        <w:t>22</w:t>
      </w:r>
      <w:r>
        <w:rPr>
          <w:noProof/>
        </w:rPr>
        <w:fldChar w:fldCharType="end"/>
      </w:r>
    </w:p>
    <w:p w14:paraId="64251CCE" w14:textId="611E9A0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_Toc218437625 \h </w:instrText>
      </w:r>
      <w:r>
        <w:rPr>
          <w:noProof/>
        </w:rPr>
      </w:r>
      <w:r>
        <w:rPr>
          <w:noProof/>
        </w:rPr>
        <w:fldChar w:fldCharType="separate"/>
      </w:r>
      <w:r>
        <w:rPr>
          <w:noProof/>
        </w:rPr>
        <w:t>23</w:t>
      </w:r>
      <w:r>
        <w:rPr>
          <w:noProof/>
        </w:rPr>
        <w:fldChar w:fldCharType="end"/>
      </w:r>
    </w:p>
    <w:p w14:paraId="7ECEF23C" w14:textId="5B7D5FE0"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_Toc218437626 \h </w:instrText>
      </w:r>
      <w:r>
        <w:rPr>
          <w:noProof/>
        </w:rPr>
      </w:r>
      <w:r>
        <w:rPr>
          <w:noProof/>
        </w:rPr>
        <w:fldChar w:fldCharType="separate"/>
      </w:r>
      <w:r>
        <w:rPr>
          <w:noProof/>
        </w:rPr>
        <w:t>23</w:t>
      </w:r>
      <w:r>
        <w:rPr>
          <w:noProof/>
        </w:rPr>
        <w:fldChar w:fldCharType="end"/>
      </w:r>
    </w:p>
    <w:p w14:paraId="642FDB1C" w14:textId="34AE7802"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_Toc218437627 \h </w:instrText>
      </w:r>
      <w:r>
        <w:rPr>
          <w:noProof/>
        </w:rPr>
      </w:r>
      <w:r>
        <w:rPr>
          <w:noProof/>
        </w:rPr>
        <w:fldChar w:fldCharType="separate"/>
      </w:r>
      <w:r>
        <w:rPr>
          <w:noProof/>
        </w:rPr>
        <w:t>23</w:t>
      </w:r>
      <w:r>
        <w:rPr>
          <w:noProof/>
        </w:rPr>
        <w:fldChar w:fldCharType="end"/>
      </w:r>
    </w:p>
    <w:p w14:paraId="1AF5AFFE" w14:textId="0358D6CE"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_Toc218437628 \h </w:instrText>
      </w:r>
      <w:r>
        <w:rPr>
          <w:noProof/>
        </w:rPr>
      </w:r>
      <w:r>
        <w:rPr>
          <w:noProof/>
        </w:rPr>
        <w:fldChar w:fldCharType="separate"/>
      </w:r>
      <w:r>
        <w:rPr>
          <w:noProof/>
        </w:rPr>
        <w:t>23</w:t>
      </w:r>
      <w:r>
        <w:rPr>
          <w:noProof/>
        </w:rPr>
        <w:fldChar w:fldCharType="end"/>
      </w:r>
    </w:p>
    <w:p w14:paraId="5E6D6F8D" w14:textId="10ECA00A"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_Toc218437629 \h </w:instrText>
      </w:r>
      <w:r>
        <w:rPr>
          <w:noProof/>
        </w:rPr>
      </w:r>
      <w:r>
        <w:rPr>
          <w:noProof/>
        </w:rPr>
        <w:fldChar w:fldCharType="separate"/>
      </w:r>
      <w:r>
        <w:rPr>
          <w:noProof/>
        </w:rPr>
        <w:t>23</w:t>
      </w:r>
      <w:r>
        <w:rPr>
          <w:noProof/>
        </w:rPr>
        <w:fldChar w:fldCharType="end"/>
      </w:r>
    </w:p>
    <w:p w14:paraId="275D4A9E" w14:textId="007956F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_Toc218437630 \h </w:instrText>
      </w:r>
      <w:r>
        <w:rPr>
          <w:noProof/>
        </w:rPr>
      </w:r>
      <w:r>
        <w:rPr>
          <w:noProof/>
        </w:rPr>
        <w:fldChar w:fldCharType="separate"/>
      </w:r>
      <w:r>
        <w:rPr>
          <w:noProof/>
        </w:rPr>
        <w:t>23</w:t>
      </w:r>
      <w:r>
        <w:rPr>
          <w:noProof/>
        </w:rPr>
        <w:fldChar w:fldCharType="end"/>
      </w:r>
    </w:p>
    <w:p w14:paraId="4104536F" w14:textId="652EE45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_Toc218437631 \h </w:instrText>
      </w:r>
      <w:r>
        <w:rPr>
          <w:noProof/>
        </w:rPr>
      </w:r>
      <w:r>
        <w:rPr>
          <w:noProof/>
        </w:rPr>
        <w:fldChar w:fldCharType="separate"/>
      </w:r>
      <w:r>
        <w:rPr>
          <w:noProof/>
        </w:rPr>
        <w:t>23</w:t>
      </w:r>
      <w:r>
        <w:rPr>
          <w:noProof/>
        </w:rPr>
        <w:fldChar w:fldCharType="end"/>
      </w:r>
    </w:p>
    <w:p w14:paraId="5E01A077" w14:textId="2BA007F9"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_Toc218437632 \h </w:instrText>
      </w:r>
      <w:r>
        <w:rPr>
          <w:noProof/>
        </w:rPr>
      </w:r>
      <w:r>
        <w:rPr>
          <w:noProof/>
        </w:rPr>
        <w:fldChar w:fldCharType="separate"/>
      </w:r>
      <w:r>
        <w:rPr>
          <w:noProof/>
        </w:rPr>
        <w:t>23</w:t>
      </w:r>
      <w:r>
        <w:rPr>
          <w:noProof/>
        </w:rPr>
        <w:fldChar w:fldCharType="end"/>
      </w:r>
    </w:p>
    <w:p w14:paraId="7F75D895" w14:textId="33CEBB9B" w:rsidR="00D05752" w:rsidRDefault="00D057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_Toc218437633 \h </w:instrText>
      </w:r>
      <w:r>
        <w:rPr>
          <w:noProof/>
        </w:rPr>
      </w:r>
      <w:r>
        <w:rPr>
          <w:noProof/>
        </w:rPr>
        <w:fldChar w:fldCharType="separate"/>
      </w:r>
      <w:r>
        <w:rPr>
          <w:noProof/>
        </w:rPr>
        <w:t>25</w:t>
      </w:r>
      <w:r>
        <w:rPr>
          <w:noProof/>
        </w:rPr>
        <w:fldChar w:fldCharType="end"/>
      </w:r>
    </w:p>
    <w:p w14:paraId="6702C6C9" w14:textId="20AF3A7F"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_Toc218437634 \h </w:instrText>
      </w:r>
      <w:r>
        <w:rPr>
          <w:noProof/>
        </w:rPr>
      </w:r>
      <w:r>
        <w:rPr>
          <w:noProof/>
        </w:rPr>
        <w:fldChar w:fldCharType="separate"/>
      </w:r>
      <w:r>
        <w:rPr>
          <w:noProof/>
        </w:rPr>
        <w:t>25</w:t>
      </w:r>
      <w:r>
        <w:rPr>
          <w:noProof/>
        </w:rPr>
        <w:fldChar w:fldCharType="end"/>
      </w:r>
    </w:p>
    <w:p w14:paraId="7090F431" w14:textId="3197E3C0"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r>
      <w:r>
        <w:rPr>
          <w:noProof/>
        </w:rPr>
        <w:instrText xml:space="preserve"> PAGEREF _Toc218437635 \h </w:instrText>
      </w:r>
      <w:r>
        <w:rPr>
          <w:noProof/>
        </w:rPr>
      </w:r>
      <w:r>
        <w:rPr>
          <w:noProof/>
        </w:rPr>
        <w:fldChar w:fldCharType="separate"/>
      </w:r>
      <w:r>
        <w:rPr>
          <w:noProof/>
        </w:rPr>
        <w:t>25</w:t>
      </w:r>
      <w:r>
        <w:rPr>
          <w:noProof/>
        </w:rPr>
        <w:fldChar w:fldCharType="end"/>
      </w:r>
    </w:p>
    <w:p w14:paraId="03F50094" w14:textId="68C9AD3B"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_Toc218437636 \h </w:instrText>
      </w:r>
      <w:r>
        <w:rPr>
          <w:noProof/>
        </w:rPr>
      </w:r>
      <w:r>
        <w:rPr>
          <w:noProof/>
        </w:rPr>
        <w:fldChar w:fldCharType="separate"/>
      </w:r>
      <w:r>
        <w:rPr>
          <w:noProof/>
        </w:rPr>
        <w:t>27</w:t>
      </w:r>
      <w:r>
        <w:rPr>
          <w:noProof/>
        </w:rPr>
        <w:fldChar w:fldCharType="end"/>
      </w:r>
    </w:p>
    <w:p w14:paraId="6923DC25" w14:textId="20BA0631" w:rsidR="00D05752" w:rsidRDefault="00D0575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_Toc218437637 \h </w:instrText>
      </w:r>
      <w:r>
        <w:rPr>
          <w:noProof/>
        </w:rPr>
      </w:r>
      <w:r>
        <w:rPr>
          <w:noProof/>
        </w:rPr>
        <w:fldChar w:fldCharType="separate"/>
      </w:r>
      <w:r>
        <w:rPr>
          <w:noProof/>
        </w:rPr>
        <w:t>29</w:t>
      </w:r>
      <w:r>
        <w:rPr>
          <w:noProof/>
        </w:rPr>
        <w:fldChar w:fldCharType="end"/>
      </w:r>
    </w:p>
    <w:p w14:paraId="3DBA8032" w14:textId="1FC161F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Start w:id="17" w:name="_Toc153880697"/>
      <w:bookmarkStart w:id="18" w:name="_Toc169753095"/>
      <w:bookmarkStart w:id="19" w:name="_Toc218437536"/>
      <w:bookmarkEnd w:id="10"/>
      <w:r w:rsidRPr="007552A6">
        <w:lastRenderedPageBreak/>
        <w:t>Foreword</w:t>
      </w:r>
      <w:bookmarkEnd w:id="11"/>
      <w:bookmarkEnd w:id="12"/>
      <w:bookmarkEnd w:id="13"/>
      <w:bookmarkEnd w:id="14"/>
      <w:bookmarkEnd w:id="15"/>
      <w:bookmarkEnd w:id="16"/>
      <w:bookmarkEnd w:id="17"/>
      <w:bookmarkEnd w:id="18"/>
      <w:bookmarkEnd w:id="19"/>
    </w:p>
    <w:p w14:paraId="202FDBDD" w14:textId="77777777" w:rsidR="00391F61" w:rsidRPr="007552A6" w:rsidRDefault="00391F61" w:rsidP="00391F61">
      <w:r w:rsidRPr="007552A6">
        <w:t xml:space="preserve">This Technical </w:t>
      </w:r>
      <w:bookmarkStart w:id="20" w:name="spectype3"/>
      <w:r w:rsidRPr="007552A6">
        <w:t>Specification</w:t>
      </w:r>
      <w:bookmarkEnd w:id="20"/>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 xml:space="preserve">Version </w:t>
      </w:r>
      <w:proofErr w:type="spellStart"/>
      <w:r w:rsidRPr="007552A6">
        <w:t>x.y.z</w:t>
      </w:r>
      <w:proofErr w:type="spellEnd"/>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1" w:name="introduction"/>
      <w:bookmarkEnd w:id="21"/>
      <w:r w:rsidRPr="007552A6">
        <w:br w:type="page"/>
      </w:r>
      <w:bookmarkStart w:id="22" w:name="_Toc67903494"/>
      <w:bookmarkStart w:id="23" w:name="_Toc35971370"/>
      <w:bookmarkStart w:id="24" w:name="_Toc510696578"/>
      <w:bookmarkStart w:id="25" w:name="_Toc112771029"/>
      <w:bookmarkStart w:id="26" w:name="_Toc122090134"/>
      <w:bookmarkStart w:id="27" w:name="_Toc138349380"/>
      <w:bookmarkStart w:id="28" w:name="_Toc153880698"/>
      <w:bookmarkStart w:id="29" w:name="_Toc169753096"/>
      <w:bookmarkStart w:id="30" w:name="_Toc218437537"/>
      <w:r w:rsidRPr="007552A6">
        <w:lastRenderedPageBreak/>
        <w:t>1</w:t>
      </w:r>
      <w:r w:rsidRPr="007552A6">
        <w:tab/>
        <w:t>Scope</w:t>
      </w:r>
      <w:bookmarkEnd w:id="22"/>
      <w:bookmarkEnd w:id="23"/>
      <w:bookmarkEnd w:id="24"/>
      <w:bookmarkEnd w:id="25"/>
      <w:bookmarkEnd w:id="26"/>
      <w:bookmarkEnd w:id="27"/>
      <w:bookmarkEnd w:id="28"/>
      <w:bookmarkEnd w:id="29"/>
      <w:bookmarkEnd w:id="30"/>
    </w:p>
    <w:p w14:paraId="18490770" w14:textId="77A9110F" w:rsidR="00391F61" w:rsidRPr="007552A6" w:rsidRDefault="00391F61" w:rsidP="00391F61">
      <w:pPr>
        <w:rPr>
          <w:lang w:eastAsia="en-GB"/>
        </w:rPr>
      </w:pPr>
      <w:r w:rsidRPr="007552A6">
        <w:t xml:space="preserve">The present document specifies the stage 3 protocol and data model for the </w:t>
      </w:r>
      <w:proofErr w:type="spellStart"/>
      <w:r w:rsidR="005F14FC" w:rsidRPr="007552A6">
        <w:rPr>
          <w:rFonts w:hint="eastAsia"/>
          <w:lang w:eastAsia="zh-CN"/>
        </w:rPr>
        <w:t>Npanf</w:t>
      </w:r>
      <w:proofErr w:type="spellEnd"/>
      <w:r w:rsidRPr="007552A6">
        <w:t xml:space="preserve"> Service Based Interface. It provides stage 3 protocol definitions and message flows, and specifies the API for each service offered by the </w:t>
      </w:r>
      <w:r w:rsidR="005F14FC" w:rsidRPr="007552A6">
        <w:rPr>
          <w:rFonts w:hint="eastAsia"/>
          <w:lang w:eastAsia="zh-CN"/>
        </w:rPr>
        <w:t xml:space="preserve">5G </w:t>
      </w:r>
      <w:proofErr w:type="spellStart"/>
      <w:r w:rsidR="005F14FC" w:rsidRPr="007552A6">
        <w:rPr>
          <w:rFonts w:hint="eastAsia"/>
          <w:lang w:eastAsia="zh-CN"/>
        </w:rPr>
        <w:t>PAnF</w:t>
      </w:r>
      <w:proofErr w:type="spellEnd"/>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1" w:name="_Toc67903495"/>
      <w:bookmarkStart w:id="32" w:name="_Toc35971371"/>
      <w:bookmarkStart w:id="33" w:name="_Toc510696579"/>
      <w:bookmarkStart w:id="34" w:name="_Toc112771030"/>
      <w:bookmarkStart w:id="35" w:name="_Toc122090135"/>
      <w:bookmarkStart w:id="36" w:name="_Toc138349381"/>
      <w:bookmarkStart w:id="37" w:name="_Toc153880699"/>
      <w:bookmarkStart w:id="38" w:name="_Toc169753097"/>
      <w:bookmarkStart w:id="39" w:name="_Toc218437538"/>
      <w:r w:rsidRPr="007552A6">
        <w:t>2</w:t>
      </w:r>
      <w:r w:rsidRPr="007552A6">
        <w:tab/>
        <w:t>References</w:t>
      </w:r>
      <w:bookmarkEnd w:id="31"/>
      <w:bookmarkEnd w:id="32"/>
      <w:bookmarkEnd w:id="33"/>
      <w:bookmarkEnd w:id="34"/>
      <w:bookmarkEnd w:id="35"/>
      <w:bookmarkEnd w:id="36"/>
      <w:bookmarkEnd w:id="37"/>
      <w:bookmarkEnd w:id="38"/>
      <w:bookmarkEnd w:id="39"/>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0"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0"/>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w:t>
      </w:r>
      <w:proofErr w:type="spellStart"/>
      <w:r w:rsidRPr="007552A6">
        <w:rPr>
          <w:lang w:eastAsia="zh-CN"/>
        </w:rPr>
        <w:t>ProSe</w:t>
      </w:r>
      <w:proofErr w:type="spellEnd"/>
      <w:r w:rsidRPr="007552A6">
        <w:rPr>
          <w:lang w:eastAsia="zh-CN"/>
        </w:rPr>
        <w:t>)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1" w:name="_Toc67903496"/>
      <w:bookmarkStart w:id="42" w:name="_Toc35971372"/>
      <w:bookmarkStart w:id="43" w:name="_Toc510696580"/>
      <w:bookmarkStart w:id="44" w:name="_Toc112771031"/>
      <w:bookmarkStart w:id="45" w:name="_Toc122090136"/>
      <w:bookmarkStart w:id="46" w:name="_Toc138349382"/>
      <w:bookmarkStart w:id="47" w:name="_Toc153880700"/>
      <w:bookmarkStart w:id="48" w:name="_Toc169753098"/>
      <w:bookmarkStart w:id="49" w:name="_Toc218437539"/>
      <w:r w:rsidRPr="007552A6">
        <w:lastRenderedPageBreak/>
        <w:t>3</w:t>
      </w:r>
      <w:r w:rsidRPr="007552A6">
        <w:tab/>
        <w:t>Definitions and abbreviations</w:t>
      </w:r>
      <w:bookmarkEnd w:id="41"/>
      <w:bookmarkEnd w:id="42"/>
      <w:bookmarkEnd w:id="43"/>
      <w:bookmarkEnd w:id="44"/>
      <w:bookmarkEnd w:id="45"/>
      <w:bookmarkEnd w:id="46"/>
      <w:bookmarkEnd w:id="47"/>
      <w:bookmarkEnd w:id="48"/>
      <w:bookmarkEnd w:id="49"/>
    </w:p>
    <w:p w14:paraId="72F2DB45" w14:textId="77777777" w:rsidR="00391F61" w:rsidRPr="007552A6" w:rsidRDefault="00391F61" w:rsidP="00391F61">
      <w:pPr>
        <w:pStyle w:val="Heading2"/>
      </w:pPr>
      <w:bookmarkStart w:id="50" w:name="_Toc67903497"/>
      <w:bookmarkStart w:id="51" w:name="_Toc35971373"/>
      <w:bookmarkStart w:id="52" w:name="_Toc510696581"/>
      <w:bookmarkStart w:id="53" w:name="_Toc112771032"/>
      <w:bookmarkStart w:id="54" w:name="_Toc122090137"/>
      <w:bookmarkStart w:id="55" w:name="_Toc138349383"/>
      <w:bookmarkStart w:id="56" w:name="_Toc153880701"/>
      <w:bookmarkStart w:id="57" w:name="_Toc169753099"/>
      <w:bookmarkStart w:id="58" w:name="_Toc218437540"/>
      <w:r w:rsidRPr="007552A6">
        <w:t>3.1</w:t>
      </w:r>
      <w:r w:rsidRPr="007552A6">
        <w:tab/>
        <w:t>Definitions</w:t>
      </w:r>
      <w:bookmarkEnd w:id="50"/>
      <w:bookmarkEnd w:id="51"/>
      <w:bookmarkEnd w:id="52"/>
      <w:bookmarkEnd w:id="53"/>
      <w:bookmarkEnd w:id="54"/>
      <w:bookmarkEnd w:id="55"/>
      <w:bookmarkEnd w:id="56"/>
      <w:bookmarkEnd w:id="57"/>
      <w:bookmarkEnd w:id="58"/>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59" w:name="_Toc67903499"/>
      <w:bookmarkStart w:id="60" w:name="_Toc35971375"/>
      <w:bookmarkStart w:id="61" w:name="_Toc510696583"/>
      <w:bookmarkStart w:id="62" w:name="_Toc112771033"/>
      <w:bookmarkStart w:id="63" w:name="_Toc122090138"/>
      <w:bookmarkStart w:id="64" w:name="_Toc138349384"/>
      <w:bookmarkStart w:id="65" w:name="_Toc153880702"/>
      <w:bookmarkStart w:id="66" w:name="_Toc169753100"/>
      <w:bookmarkStart w:id="67" w:name="_Toc218437541"/>
      <w:r w:rsidRPr="007552A6">
        <w:t>3.</w:t>
      </w:r>
      <w:r w:rsidR="00BA3F4F" w:rsidRPr="007552A6">
        <w:rPr>
          <w:rFonts w:hint="eastAsia"/>
          <w:lang w:eastAsia="zh-CN"/>
        </w:rPr>
        <w:t>2</w:t>
      </w:r>
      <w:r w:rsidRPr="007552A6">
        <w:tab/>
        <w:t>Abbreviations</w:t>
      </w:r>
      <w:bookmarkEnd w:id="59"/>
      <w:bookmarkEnd w:id="60"/>
      <w:bookmarkEnd w:id="61"/>
      <w:bookmarkEnd w:id="62"/>
      <w:bookmarkEnd w:id="63"/>
      <w:bookmarkEnd w:id="64"/>
      <w:bookmarkEnd w:id="65"/>
      <w:bookmarkEnd w:id="66"/>
      <w:bookmarkEnd w:id="67"/>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proofErr w:type="spellStart"/>
      <w:r w:rsidRPr="007552A6">
        <w:rPr>
          <w:rFonts w:hint="eastAsia"/>
          <w:lang w:eastAsia="zh-CN"/>
        </w:rPr>
        <w:t>PAnF</w:t>
      </w:r>
      <w:proofErr w:type="spellEnd"/>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8" w:name="_Toc67903500"/>
      <w:bookmarkStart w:id="69" w:name="_Toc35971376"/>
      <w:bookmarkStart w:id="70" w:name="_Toc510696584"/>
      <w:bookmarkStart w:id="71" w:name="_Toc112771034"/>
      <w:bookmarkStart w:id="72" w:name="_Toc122090139"/>
      <w:bookmarkStart w:id="73" w:name="_Toc138349385"/>
      <w:bookmarkStart w:id="74" w:name="_Toc153880703"/>
      <w:bookmarkStart w:id="75" w:name="_Toc169753101"/>
      <w:bookmarkStart w:id="76" w:name="_Toc218437542"/>
      <w:r w:rsidRPr="007552A6">
        <w:t>4</w:t>
      </w:r>
      <w:r w:rsidRPr="007552A6">
        <w:tab/>
        <w:t>Overview</w:t>
      </w:r>
      <w:bookmarkEnd w:id="68"/>
      <w:bookmarkEnd w:id="69"/>
      <w:bookmarkEnd w:id="70"/>
      <w:bookmarkEnd w:id="71"/>
      <w:bookmarkEnd w:id="72"/>
      <w:bookmarkEnd w:id="73"/>
      <w:bookmarkEnd w:id="74"/>
      <w:bookmarkEnd w:id="75"/>
      <w:bookmarkEnd w:id="76"/>
    </w:p>
    <w:p w14:paraId="6A76C684" w14:textId="721A44F9" w:rsidR="00E60673" w:rsidRPr="007552A6" w:rsidRDefault="00E60673" w:rsidP="00E60673">
      <w:pPr>
        <w:rPr>
          <w:lang w:eastAsia="zh-CN"/>
        </w:rPr>
      </w:pPr>
      <w:r w:rsidRPr="007552A6">
        <w:rPr>
          <w:lang w:eastAsia="zh-CN"/>
        </w:rPr>
        <w:t>The Prose Anchor Function (</w:t>
      </w:r>
      <w:proofErr w:type="spellStart"/>
      <w:r w:rsidRPr="007552A6">
        <w:rPr>
          <w:lang w:eastAsia="zh-CN"/>
        </w:rPr>
        <w:t>PAnF</w:t>
      </w:r>
      <w:proofErr w:type="spellEnd"/>
      <w:r w:rsidRPr="007552A6">
        <w:rPr>
          <w:lang w:eastAsia="zh-CN"/>
        </w:rPr>
        <w:t xml:space="preserve">)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w:t>
      </w:r>
      <w:proofErr w:type="spellStart"/>
      <w:r w:rsidRPr="007552A6">
        <w:rPr>
          <w:lang w:eastAsia="zh-CN"/>
        </w:rPr>
        <w:t>ProSe</w:t>
      </w:r>
      <w:proofErr w:type="spellEnd"/>
      <w:r w:rsidRPr="007552A6">
        <w:rPr>
          <w:lang w:eastAsia="zh-CN"/>
        </w:rPr>
        <w:t xml:space="preserve"> UE-to-Network </w:t>
      </w:r>
      <w:r w:rsidR="00D91652">
        <w:rPr>
          <w:lang w:eastAsia="zh-CN"/>
        </w:rPr>
        <w:t>R</w:t>
      </w:r>
      <w:r w:rsidRPr="007552A6">
        <w:rPr>
          <w:lang w:eastAsia="zh-CN"/>
        </w:rPr>
        <w:t xml:space="preserve">elay </w:t>
      </w:r>
      <w:r w:rsidR="004A0832">
        <w:rPr>
          <w:lang w:eastAsia="zh-CN"/>
        </w:rPr>
        <w:t xml:space="preserve">and </w:t>
      </w:r>
      <w:r w:rsidR="004A0832">
        <w:t xml:space="preserve">5G </w:t>
      </w:r>
      <w:proofErr w:type="spellStart"/>
      <w:r w:rsidR="004A0832">
        <w:t>ProSe</w:t>
      </w:r>
      <w:proofErr w:type="spellEnd"/>
      <w:r w:rsidR="004A0832">
        <w:t xml:space="preserv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w:t>
      </w:r>
      <w:proofErr w:type="spellStart"/>
      <w:r w:rsidRPr="007552A6">
        <w:rPr>
          <w:lang w:eastAsia="zh-CN"/>
        </w:rPr>
        <w:t>PAnF</w:t>
      </w:r>
      <w:proofErr w:type="spellEnd"/>
      <w:r w:rsidRPr="007552A6">
        <w:rPr>
          <w:lang w:eastAsia="zh-CN"/>
        </w:rPr>
        <w:t xml:space="preserve"> offers services to the AUSF </w:t>
      </w:r>
      <w:r w:rsidR="00AE44E9">
        <w:rPr>
          <w:lang w:eastAsia="zh-CN"/>
        </w:rPr>
        <w:t>and SMF</w:t>
      </w:r>
      <w:r w:rsidR="00AE44E9" w:rsidRPr="007552A6">
        <w:rPr>
          <w:lang w:eastAsia="zh-CN"/>
        </w:rPr>
        <w:t xml:space="preserve"> </w:t>
      </w:r>
      <w:r w:rsidRPr="007552A6">
        <w:rPr>
          <w:lang w:eastAsia="zh-CN"/>
        </w:rPr>
        <w:t xml:space="preserve">via the </w:t>
      </w:r>
      <w:proofErr w:type="spellStart"/>
      <w:r w:rsidRPr="007552A6">
        <w:rPr>
          <w:lang w:eastAsia="zh-CN"/>
        </w:rPr>
        <w:t>Npanf</w:t>
      </w:r>
      <w:proofErr w:type="spellEnd"/>
      <w:r w:rsidRPr="007552A6">
        <w:rPr>
          <w:lang w:eastAsia="zh-CN"/>
        </w:rPr>
        <w:t xml:space="preserve">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proofErr w:type="spellStart"/>
      <w:r w:rsidRPr="007552A6">
        <w:rPr>
          <w:rFonts w:hint="eastAsia"/>
          <w:lang w:eastAsia="zh-CN"/>
        </w:rPr>
        <w:t>PAnF</w:t>
      </w:r>
      <w:proofErr w:type="spellEnd"/>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4pt" o:ole="">
            <v:imagedata r:id="rId13" o:title=""/>
          </v:shape>
          <o:OLEObject Type="Embed" ProgID="Visio.Drawing.11" ShapeID="_x0000_i1026" DrawAspect="Content" ObjectID="_1829050345"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proofErr w:type="spellStart"/>
      <w:r w:rsidRPr="007552A6">
        <w:rPr>
          <w:rFonts w:hint="eastAsia"/>
          <w:lang w:eastAsia="zh-CN"/>
        </w:rPr>
        <w:t>PAnF</w:t>
      </w:r>
      <w:proofErr w:type="spellEnd"/>
    </w:p>
    <w:p w14:paraId="2CFD1D5B" w14:textId="47ABDF8F" w:rsidR="00E60673" w:rsidRPr="007552A6" w:rsidRDefault="00E60673" w:rsidP="00E60673">
      <w:pPr>
        <w:rPr>
          <w:lang w:eastAsia="zh-CN"/>
        </w:rPr>
      </w:pPr>
      <w:r w:rsidRPr="007552A6">
        <w:rPr>
          <w:lang w:eastAsia="zh-CN"/>
        </w:rPr>
        <w:t xml:space="preserve">The </w:t>
      </w:r>
      <w:proofErr w:type="spellStart"/>
      <w:r w:rsidRPr="007552A6">
        <w:rPr>
          <w:lang w:eastAsia="zh-CN"/>
        </w:rPr>
        <w:t>PAnF</w:t>
      </w:r>
      <w:proofErr w:type="spellEnd"/>
      <w:r w:rsidRPr="007552A6">
        <w:rPr>
          <w:lang w:eastAsia="zh-CN"/>
        </w:rPr>
        <w:t xml:space="preserve">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proofErr w:type="spellStart"/>
      <w:r w:rsidRPr="007552A6">
        <w:rPr>
          <w:lang w:eastAsia="zh-CN"/>
        </w:rPr>
        <w:t>ProSe</w:t>
      </w:r>
      <w:proofErr w:type="spellEnd"/>
      <w:r w:rsidRPr="007552A6">
        <w:rPr>
          <w:lang w:eastAsia="zh-CN"/>
        </w:rPr>
        <w:t xml:space="preserve"> context info</w:t>
      </w:r>
      <w:r w:rsidRPr="007552A6">
        <w:rPr>
          <w:rFonts w:hint="eastAsia"/>
          <w:lang w:eastAsia="zh-CN"/>
        </w:rPr>
        <w:t>rmation</w:t>
      </w:r>
      <w:r w:rsidRPr="007552A6">
        <w:rPr>
          <w:lang w:eastAsia="zh-CN"/>
        </w:rPr>
        <w:t xml:space="preserve"> </w:t>
      </w:r>
      <w:r w:rsidRPr="007552A6">
        <w:rPr>
          <w:rFonts w:hint="eastAsia"/>
          <w:lang w:eastAsia="zh-CN"/>
        </w:rPr>
        <w:t xml:space="preserve">of the 5G </w:t>
      </w:r>
      <w:proofErr w:type="spellStart"/>
      <w:r w:rsidRPr="007552A6">
        <w:rPr>
          <w:rFonts w:hint="eastAsia"/>
          <w:lang w:eastAsia="zh-CN"/>
        </w:rPr>
        <w:t>ProSe</w:t>
      </w:r>
      <w:proofErr w:type="spellEnd"/>
      <w:r w:rsidRPr="007552A6">
        <w:rPr>
          <w:rFonts w:hint="eastAsia"/>
          <w:lang w:eastAsia="zh-CN"/>
        </w:rPr>
        <w:t xml:space="preserve"> Remote UE</w:t>
      </w:r>
      <w:r w:rsidR="00D91652">
        <w:rPr>
          <w:lang w:eastAsia="zh-CN"/>
        </w:rPr>
        <w:t>,</w:t>
      </w:r>
      <w:r w:rsidR="00FF2112">
        <w:rPr>
          <w:lang w:eastAsia="zh-CN"/>
        </w:rPr>
        <w:t xml:space="preserve"> the </w:t>
      </w:r>
      <w:r w:rsidR="00FF2112" w:rsidRPr="00222498">
        <w:rPr>
          <w:lang w:eastAsia="zh-CN"/>
        </w:rPr>
        <w:t xml:space="preserve">5G </w:t>
      </w:r>
      <w:proofErr w:type="spellStart"/>
      <w:r w:rsidR="00FF2112" w:rsidRPr="00222498">
        <w:rPr>
          <w:lang w:eastAsia="zh-CN"/>
        </w:rPr>
        <w:t>ProSe</w:t>
      </w:r>
      <w:proofErr w:type="spellEnd"/>
      <w:r w:rsidR="00FF2112" w:rsidRPr="00222498">
        <w:rPr>
          <w:lang w:eastAsia="zh-CN"/>
        </w:rPr>
        <w:t xml:space="preserve"> End UE</w:t>
      </w:r>
      <w:r w:rsidR="00D91652" w:rsidRPr="00D91652">
        <w:rPr>
          <w:lang w:eastAsia="zh-CN"/>
        </w:rPr>
        <w:t xml:space="preserve"> </w:t>
      </w:r>
      <w:r w:rsidR="00D91652">
        <w:rPr>
          <w:lang w:eastAsia="zh-CN"/>
        </w:rPr>
        <w:t xml:space="preserve">and </w:t>
      </w:r>
      <w:r w:rsidR="00D91652">
        <w:rPr>
          <w:lang w:val="en-US" w:eastAsia="zh-CN" w:bidi="ar"/>
        </w:rPr>
        <w:t xml:space="preserve">5G </w:t>
      </w:r>
      <w:proofErr w:type="spellStart"/>
      <w:r w:rsidR="00D91652">
        <w:rPr>
          <w:lang w:val="en-US" w:bidi="ar"/>
        </w:rPr>
        <w:t>ProSe</w:t>
      </w:r>
      <w:proofErr w:type="spellEnd"/>
      <w:r w:rsidR="00D91652">
        <w:rPr>
          <w:lang w:val="en-US" w:bidi="ar"/>
        </w:rPr>
        <w:t xml:space="preserv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w:t>
      </w:r>
      <w:proofErr w:type="spellStart"/>
      <w:r w:rsidRPr="007552A6">
        <w:rPr>
          <w:lang w:eastAsia="zh-CN"/>
        </w:rPr>
        <w:t>ProSe</w:t>
      </w:r>
      <w:proofErr w:type="spellEnd"/>
      <w:r w:rsidRPr="007552A6">
        <w:rPr>
          <w:lang w:eastAsia="zh-CN"/>
        </w:rPr>
        <w:t xml:space="preserv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 xml:space="preserve">Resolving the </w:t>
      </w:r>
      <w:proofErr w:type="spellStart"/>
      <w:r w:rsidRPr="007552A6">
        <w:rPr>
          <w:lang w:eastAsia="zh-CN"/>
        </w:rPr>
        <w:t>ProSe</w:t>
      </w:r>
      <w:proofErr w:type="spellEnd"/>
      <w:r w:rsidRPr="007552A6">
        <w:rPr>
          <w:lang w:eastAsia="zh-CN"/>
        </w:rPr>
        <w:t xml:space="preserv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7" w:name="_Toc67903501"/>
      <w:bookmarkStart w:id="78" w:name="_Toc35971377"/>
      <w:bookmarkStart w:id="79" w:name="_Toc510696585"/>
      <w:bookmarkStart w:id="80" w:name="_Toc112771035"/>
      <w:bookmarkStart w:id="81" w:name="_Toc122090140"/>
      <w:bookmarkStart w:id="82" w:name="_Toc138349386"/>
      <w:bookmarkStart w:id="83" w:name="_Toc153880704"/>
      <w:bookmarkStart w:id="84" w:name="_Toc169753102"/>
      <w:bookmarkStart w:id="85" w:name="_Toc218437543"/>
      <w:r w:rsidRPr="007552A6">
        <w:lastRenderedPageBreak/>
        <w:t>5</w:t>
      </w:r>
      <w:r w:rsidRPr="007552A6">
        <w:tab/>
        <w:t xml:space="preserve">Services offered by the </w:t>
      </w:r>
      <w:bookmarkEnd w:id="77"/>
      <w:bookmarkEnd w:id="78"/>
      <w:bookmarkEnd w:id="79"/>
      <w:r w:rsidR="00B65CCD" w:rsidRPr="007552A6">
        <w:rPr>
          <w:rFonts w:hint="eastAsia"/>
          <w:lang w:eastAsia="zh-CN"/>
        </w:rPr>
        <w:t xml:space="preserve">5G </w:t>
      </w:r>
      <w:proofErr w:type="spellStart"/>
      <w:r w:rsidR="00B65CCD" w:rsidRPr="007552A6">
        <w:rPr>
          <w:rFonts w:hint="eastAsia"/>
          <w:lang w:eastAsia="zh-CN"/>
        </w:rPr>
        <w:t>PAnF</w:t>
      </w:r>
      <w:bookmarkEnd w:id="80"/>
      <w:bookmarkEnd w:id="81"/>
      <w:bookmarkEnd w:id="82"/>
      <w:bookmarkEnd w:id="83"/>
      <w:bookmarkEnd w:id="84"/>
      <w:bookmarkEnd w:id="85"/>
      <w:proofErr w:type="spellEnd"/>
    </w:p>
    <w:p w14:paraId="571A1C5B" w14:textId="77777777" w:rsidR="00391F61" w:rsidRPr="007552A6" w:rsidRDefault="00391F61" w:rsidP="00391F61">
      <w:pPr>
        <w:pStyle w:val="Heading2"/>
      </w:pPr>
      <w:bookmarkStart w:id="86" w:name="_Toc67903502"/>
      <w:bookmarkStart w:id="87" w:name="_Toc35971378"/>
      <w:bookmarkStart w:id="88" w:name="_Toc510696586"/>
      <w:bookmarkStart w:id="89" w:name="_Toc112771036"/>
      <w:bookmarkStart w:id="90" w:name="_Toc122090141"/>
      <w:bookmarkStart w:id="91" w:name="_Toc138349387"/>
      <w:bookmarkStart w:id="92" w:name="_Toc153880705"/>
      <w:bookmarkStart w:id="93" w:name="_Toc169753103"/>
      <w:bookmarkStart w:id="94" w:name="_Toc218437544"/>
      <w:r w:rsidRPr="007552A6">
        <w:t>5.1</w:t>
      </w:r>
      <w:r w:rsidRPr="007552A6">
        <w:tab/>
        <w:t>Introduction</w:t>
      </w:r>
      <w:bookmarkEnd w:id="86"/>
      <w:bookmarkEnd w:id="87"/>
      <w:bookmarkEnd w:id="88"/>
      <w:bookmarkEnd w:id="89"/>
      <w:bookmarkEnd w:id="90"/>
      <w:bookmarkEnd w:id="91"/>
      <w:bookmarkEnd w:id="92"/>
      <w:bookmarkEnd w:id="93"/>
      <w:bookmarkEnd w:id="94"/>
    </w:p>
    <w:p w14:paraId="3B0A7E87" w14:textId="551804DE" w:rsidR="001B23E3" w:rsidRPr="007552A6" w:rsidRDefault="001B23E3" w:rsidP="001B23E3">
      <w:pPr>
        <w:rPr>
          <w:lang w:eastAsia="en-GB"/>
        </w:rPr>
      </w:pPr>
      <w:r w:rsidRPr="007552A6">
        <w:t>Table</w:t>
      </w:r>
      <w:r w:rsidR="00E45264" w:rsidRPr="007552A6">
        <w:t> </w:t>
      </w:r>
      <w:r w:rsidRPr="007552A6">
        <w:t xml:space="preserve">5.1-1 shows the </w:t>
      </w:r>
      <w:proofErr w:type="spellStart"/>
      <w:r w:rsidRPr="007552A6">
        <w:t>PAnF</w:t>
      </w:r>
      <w:proofErr w:type="spellEnd"/>
      <w:r w:rsidRPr="007552A6">
        <w:t xml:space="preserve"> Services and </w:t>
      </w:r>
      <w:proofErr w:type="spellStart"/>
      <w:r w:rsidRPr="007552A6">
        <w:t>PAnF</w:t>
      </w:r>
      <w:proofErr w:type="spellEnd"/>
      <w:r w:rsidRPr="007552A6">
        <w:t xml:space="preserve">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 xml:space="preserve">List of 5G </w:t>
      </w:r>
      <w:proofErr w:type="spellStart"/>
      <w:r w:rsidRPr="007552A6">
        <w:rPr>
          <w:lang w:eastAsia="zh-CN"/>
        </w:rPr>
        <w:t>PAnF</w:t>
      </w:r>
      <w:proofErr w:type="spellEnd"/>
      <w:r w:rsidRPr="007552A6">
        <w:rPr>
          <w:lang w:eastAsia="zh-CN"/>
        </w:rPr>
        <w:t xml:space="preserve">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proofErr w:type="spellStart"/>
            <w:r w:rsidRPr="007552A6">
              <w:t>Npanf_ProseKey</w:t>
            </w:r>
            <w:proofErr w:type="spellEnd"/>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proofErr w:type="spellStart"/>
            <w:r w:rsidRPr="007552A6">
              <w:t>Npanf_ResolveRemoteUserId</w:t>
            </w:r>
            <w:proofErr w:type="spellEnd"/>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proofErr w:type="spellStart"/>
            <w:r w:rsidRPr="007552A6">
              <w:t>apiName</w:t>
            </w:r>
            <w:proofErr w:type="spellEnd"/>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proofErr w:type="spellStart"/>
            <w:r w:rsidRPr="007552A6">
              <w:t>Npanf_ProseKey</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proofErr w:type="spellStart"/>
            <w:r w:rsidRPr="007552A6">
              <w:t>PAnF</w:t>
            </w:r>
            <w:proofErr w:type="spellEnd"/>
            <w:r w:rsidRPr="007552A6">
              <w:t xml:space="preserve">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proofErr w:type="spellStart"/>
            <w:r w:rsidRPr="007552A6">
              <w:t>npanf</w:t>
            </w:r>
            <w:r w:rsidR="001D3EBF" w:rsidRPr="007552A6">
              <w:t>-</w:t>
            </w:r>
            <w:r w:rsidRPr="007552A6">
              <w:t>prosekey</w:t>
            </w:r>
            <w:proofErr w:type="spellEnd"/>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proofErr w:type="spellStart"/>
            <w:r w:rsidRPr="007552A6">
              <w:rPr>
                <w:lang w:eastAsia="zh-CN"/>
              </w:rPr>
              <w:t>Npanf_ResolveRemoteUserId</w:t>
            </w:r>
            <w:proofErr w:type="spellEnd"/>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proofErr w:type="spellStart"/>
            <w:r w:rsidRPr="007552A6">
              <w:t>npanf-userid</w:t>
            </w:r>
            <w:proofErr w:type="spellEnd"/>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5" w:name="_Toc67903503"/>
      <w:bookmarkStart w:id="96" w:name="_Toc35971379"/>
      <w:bookmarkStart w:id="97" w:name="_Toc510696587"/>
      <w:bookmarkStart w:id="98" w:name="_Toc112771037"/>
      <w:bookmarkStart w:id="99" w:name="_Toc122090142"/>
      <w:bookmarkStart w:id="100" w:name="_Toc138349388"/>
      <w:bookmarkStart w:id="101" w:name="_Toc153880706"/>
      <w:bookmarkStart w:id="102" w:name="_Toc169753104"/>
      <w:bookmarkStart w:id="103" w:name="_Toc218437545"/>
      <w:r w:rsidRPr="007552A6">
        <w:t>5.2</w:t>
      </w:r>
      <w:r w:rsidRPr="007552A6">
        <w:tab/>
      </w:r>
      <w:proofErr w:type="spellStart"/>
      <w:r w:rsidR="001D669E" w:rsidRPr="007552A6">
        <w:rPr>
          <w:lang w:eastAsia="zh-CN"/>
        </w:rPr>
        <w:t>Npanf_ProseKey</w:t>
      </w:r>
      <w:proofErr w:type="spellEnd"/>
      <w:r w:rsidRPr="007552A6">
        <w:t xml:space="preserve"> Service</w:t>
      </w:r>
      <w:bookmarkEnd w:id="95"/>
      <w:bookmarkEnd w:id="96"/>
      <w:bookmarkEnd w:id="97"/>
      <w:bookmarkEnd w:id="98"/>
      <w:bookmarkEnd w:id="99"/>
      <w:bookmarkEnd w:id="100"/>
      <w:bookmarkEnd w:id="101"/>
      <w:bookmarkEnd w:id="102"/>
      <w:bookmarkEnd w:id="103"/>
    </w:p>
    <w:p w14:paraId="23C2F431" w14:textId="77777777" w:rsidR="00391F61" w:rsidRPr="007552A6" w:rsidRDefault="00391F61" w:rsidP="00391F61">
      <w:pPr>
        <w:pStyle w:val="Heading3"/>
      </w:pPr>
      <w:bookmarkStart w:id="104" w:name="_Toc67903504"/>
      <w:bookmarkStart w:id="105" w:name="_Toc35971380"/>
      <w:bookmarkStart w:id="106" w:name="_Toc510696588"/>
      <w:bookmarkStart w:id="107" w:name="_Toc112771038"/>
      <w:bookmarkStart w:id="108" w:name="_Toc122090143"/>
      <w:bookmarkStart w:id="109" w:name="_Toc138349389"/>
      <w:bookmarkStart w:id="110" w:name="_Toc153880707"/>
      <w:bookmarkStart w:id="111" w:name="_Toc169753105"/>
      <w:bookmarkStart w:id="112" w:name="_Toc218437546"/>
      <w:r w:rsidRPr="007552A6">
        <w:t>5.2.1</w:t>
      </w:r>
      <w:r w:rsidRPr="007552A6">
        <w:tab/>
        <w:t>Service Description</w:t>
      </w:r>
      <w:bookmarkEnd w:id="104"/>
      <w:bookmarkEnd w:id="105"/>
      <w:bookmarkEnd w:id="106"/>
      <w:bookmarkEnd w:id="107"/>
      <w:bookmarkEnd w:id="108"/>
      <w:bookmarkEnd w:id="109"/>
      <w:bookmarkEnd w:id="110"/>
      <w:bookmarkEnd w:id="111"/>
      <w:bookmarkEnd w:id="112"/>
    </w:p>
    <w:p w14:paraId="01C84100" w14:textId="21D7BE40" w:rsidR="00795B89" w:rsidRPr="007552A6" w:rsidRDefault="00795B89" w:rsidP="00795B89">
      <w:pPr>
        <w:rPr>
          <w:lang w:eastAsia="en-GB"/>
        </w:rPr>
      </w:pPr>
      <w:r w:rsidRPr="007552A6">
        <w:rPr>
          <w:lang w:eastAsia="zh-CN"/>
        </w:rPr>
        <w:t xml:space="preserve">The </w:t>
      </w:r>
      <w:proofErr w:type="spellStart"/>
      <w:r w:rsidRPr="007552A6">
        <w:rPr>
          <w:lang w:eastAsia="zh-CN"/>
        </w:rPr>
        <w:t>Npanf_ProseKey</w:t>
      </w:r>
      <w:proofErr w:type="spellEnd"/>
      <w:r w:rsidRPr="007552A6">
        <w:rPr>
          <w:lang w:eastAsia="zh-CN"/>
        </w:rPr>
        <w:t xml:space="preserve"> service</w:t>
      </w:r>
      <w:r w:rsidRPr="007552A6">
        <w:t xml:space="preserve"> enables an NF to request the </w:t>
      </w:r>
      <w:proofErr w:type="spellStart"/>
      <w:r w:rsidRPr="007552A6">
        <w:t>PAnF</w:t>
      </w:r>
      <w:proofErr w:type="spellEnd"/>
      <w:r w:rsidRPr="007552A6">
        <w:t xml:space="preserve"> to store the </w:t>
      </w:r>
      <w:proofErr w:type="spellStart"/>
      <w:r w:rsidRPr="007552A6">
        <w:t>Pro</w:t>
      </w:r>
      <w:r w:rsidRPr="007552A6">
        <w:rPr>
          <w:rFonts w:hint="eastAsia"/>
          <w:lang w:eastAsia="zh-CN"/>
        </w:rPr>
        <w:t>S</w:t>
      </w:r>
      <w:r w:rsidRPr="007552A6">
        <w:t>e</w:t>
      </w:r>
      <w:proofErr w:type="spellEnd"/>
      <w:r w:rsidRPr="007552A6">
        <w:t xml:space="preserv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w:t>
      </w:r>
      <w:proofErr w:type="spellStart"/>
      <w:r w:rsidRPr="007552A6">
        <w:rPr>
          <w:lang w:eastAsia="zh-CN"/>
        </w:rPr>
        <w:t>ProSe</w:t>
      </w:r>
      <w:proofErr w:type="spellEnd"/>
      <w:r w:rsidRPr="007552A6">
        <w:rPr>
          <w:lang w:eastAsia="zh-CN"/>
        </w:rPr>
        <w:t xml:space="preserv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 xml:space="preserve">5G </w:t>
      </w:r>
      <w:proofErr w:type="spellStart"/>
      <w:r w:rsidR="007226EA" w:rsidRPr="00222498">
        <w:rPr>
          <w:lang w:eastAsia="zh-CN"/>
        </w:rPr>
        <w:t>ProSe</w:t>
      </w:r>
      <w:proofErr w:type="spellEnd"/>
      <w:r w:rsidR="007226EA" w:rsidRPr="00222498">
        <w:rPr>
          <w:lang w:eastAsia="zh-CN"/>
        </w:rPr>
        <w:t xml:space="preserv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proofErr w:type="spellStart"/>
      <w:r w:rsidR="00D91652">
        <w:rPr>
          <w:lang w:val="en-US" w:bidi="ar"/>
        </w:rPr>
        <w:t>ProSe</w:t>
      </w:r>
      <w:proofErr w:type="spellEnd"/>
      <w:r w:rsidR="00D91652">
        <w:rPr>
          <w:lang w:val="en-US" w:bidi="ar"/>
        </w:rPr>
        <w:t xml:space="preserv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 xml:space="preserve">from the </w:t>
      </w:r>
      <w:proofErr w:type="spellStart"/>
      <w:r w:rsidRPr="007552A6">
        <w:rPr>
          <w:lang w:eastAsia="zh-CN"/>
        </w:rPr>
        <w:t>PAnF</w:t>
      </w:r>
      <w:proofErr w:type="spellEnd"/>
      <w:r w:rsidRPr="007552A6">
        <w:rPr>
          <w:lang w:eastAsia="zh-CN"/>
        </w:rPr>
        <w:t>.</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3" w:name="_Toc67903505"/>
      <w:bookmarkStart w:id="114" w:name="_Toc35971381"/>
      <w:bookmarkStart w:id="115" w:name="_Toc510696589"/>
      <w:bookmarkStart w:id="116" w:name="_Toc112771039"/>
      <w:bookmarkStart w:id="117" w:name="_Toc122090144"/>
      <w:bookmarkStart w:id="118" w:name="_Toc138349390"/>
      <w:bookmarkStart w:id="119" w:name="_Toc153880708"/>
      <w:bookmarkStart w:id="120" w:name="_Toc169753106"/>
      <w:bookmarkStart w:id="121" w:name="_Toc218437547"/>
      <w:r w:rsidRPr="007552A6">
        <w:t>5.2.2</w:t>
      </w:r>
      <w:r w:rsidRPr="007552A6">
        <w:tab/>
        <w:t>Service Operations</w:t>
      </w:r>
      <w:bookmarkEnd w:id="113"/>
      <w:bookmarkEnd w:id="114"/>
      <w:bookmarkEnd w:id="115"/>
      <w:bookmarkEnd w:id="116"/>
      <w:bookmarkEnd w:id="117"/>
      <w:bookmarkEnd w:id="118"/>
      <w:bookmarkEnd w:id="119"/>
      <w:bookmarkEnd w:id="120"/>
      <w:bookmarkEnd w:id="121"/>
    </w:p>
    <w:p w14:paraId="6BB69502" w14:textId="77777777" w:rsidR="00391F61" w:rsidRPr="007552A6" w:rsidRDefault="00391F61" w:rsidP="00391F61">
      <w:pPr>
        <w:pStyle w:val="Heading4"/>
      </w:pPr>
      <w:bookmarkStart w:id="122" w:name="_Toc67903506"/>
      <w:bookmarkStart w:id="123" w:name="_Toc35971382"/>
      <w:bookmarkStart w:id="124" w:name="_Toc510696590"/>
      <w:bookmarkStart w:id="125" w:name="_Toc112771040"/>
      <w:bookmarkStart w:id="126" w:name="_Toc122090145"/>
      <w:bookmarkStart w:id="127" w:name="_Toc138349391"/>
      <w:bookmarkStart w:id="128" w:name="_Toc153880709"/>
      <w:bookmarkStart w:id="129" w:name="_Toc169753107"/>
      <w:bookmarkStart w:id="130" w:name="_Toc218437548"/>
      <w:r w:rsidRPr="007552A6">
        <w:t>5.2.2.1</w:t>
      </w:r>
      <w:r w:rsidRPr="007552A6">
        <w:tab/>
        <w:t>Introduction</w:t>
      </w:r>
      <w:bookmarkEnd w:id="122"/>
      <w:bookmarkEnd w:id="123"/>
      <w:bookmarkEnd w:id="124"/>
      <w:bookmarkEnd w:id="125"/>
      <w:bookmarkEnd w:id="126"/>
      <w:bookmarkEnd w:id="127"/>
      <w:bookmarkEnd w:id="128"/>
      <w:bookmarkEnd w:id="129"/>
      <w:bookmarkEnd w:id="130"/>
    </w:p>
    <w:p w14:paraId="0D43B4AF" w14:textId="77777777" w:rsidR="00C81311" w:rsidRPr="007552A6" w:rsidRDefault="00C81311" w:rsidP="00C81311">
      <w:r w:rsidRPr="007552A6">
        <w:t xml:space="preserve">The service operations defined for the </w:t>
      </w:r>
      <w:proofErr w:type="spellStart"/>
      <w:r w:rsidRPr="007552A6">
        <w:rPr>
          <w:rFonts w:hint="eastAsia"/>
          <w:lang w:eastAsia="zh-CN"/>
        </w:rPr>
        <w:t>Npanf_ProseKey</w:t>
      </w:r>
      <w:proofErr w:type="spellEnd"/>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1" w:name="_Toc112771041"/>
      <w:bookmarkStart w:id="132" w:name="_Toc67903507"/>
      <w:bookmarkStart w:id="133" w:name="_Toc35971383"/>
      <w:bookmarkStart w:id="134" w:name="_Toc510696591"/>
      <w:bookmarkStart w:id="135" w:name="_Toc122090146"/>
      <w:bookmarkStart w:id="136" w:name="_Toc138349392"/>
      <w:bookmarkStart w:id="137" w:name="_Toc153880710"/>
      <w:bookmarkStart w:id="138" w:name="_Toc169753108"/>
      <w:bookmarkStart w:id="139" w:name="_Toc218437549"/>
      <w:r w:rsidRPr="007552A6">
        <w:lastRenderedPageBreak/>
        <w:t>5.2.2.2</w:t>
      </w:r>
      <w:r w:rsidRPr="007552A6">
        <w:tab/>
      </w:r>
      <w:r w:rsidR="00097771" w:rsidRPr="007552A6">
        <w:rPr>
          <w:lang w:eastAsia="zh-CN"/>
        </w:rPr>
        <w:t>Register</w:t>
      </w:r>
      <w:bookmarkEnd w:id="131"/>
      <w:bookmarkEnd w:id="132"/>
      <w:bookmarkEnd w:id="133"/>
      <w:bookmarkEnd w:id="134"/>
      <w:bookmarkEnd w:id="135"/>
      <w:bookmarkEnd w:id="136"/>
      <w:bookmarkEnd w:id="137"/>
      <w:bookmarkEnd w:id="138"/>
      <w:bookmarkEnd w:id="139"/>
    </w:p>
    <w:p w14:paraId="5D6DA1E8" w14:textId="77777777" w:rsidR="00391F61" w:rsidRPr="007552A6" w:rsidRDefault="00391F61" w:rsidP="00391F61">
      <w:pPr>
        <w:pStyle w:val="Heading5"/>
      </w:pPr>
      <w:bookmarkStart w:id="140" w:name="_Toc67903508"/>
      <w:bookmarkStart w:id="141" w:name="_Toc35971384"/>
      <w:bookmarkStart w:id="142" w:name="_Toc510696592"/>
      <w:bookmarkStart w:id="143" w:name="_Toc112771042"/>
      <w:bookmarkStart w:id="144" w:name="_Toc122090147"/>
      <w:bookmarkStart w:id="145" w:name="_Toc138349393"/>
      <w:bookmarkStart w:id="146" w:name="_Toc153880711"/>
      <w:bookmarkStart w:id="147" w:name="_Toc169753109"/>
      <w:bookmarkStart w:id="148" w:name="_Toc218437550"/>
      <w:r w:rsidRPr="007552A6">
        <w:t>5.2.2.2.1</w:t>
      </w:r>
      <w:r w:rsidRPr="007552A6">
        <w:tab/>
        <w:t>General</w:t>
      </w:r>
      <w:bookmarkEnd w:id="140"/>
      <w:bookmarkEnd w:id="141"/>
      <w:bookmarkEnd w:id="142"/>
      <w:bookmarkEnd w:id="143"/>
      <w:bookmarkEnd w:id="144"/>
      <w:bookmarkEnd w:id="145"/>
      <w:bookmarkEnd w:id="146"/>
      <w:bookmarkEnd w:id="147"/>
      <w:bookmarkEnd w:id="148"/>
    </w:p>
    <w:p w14:paraId="5AE3EA8D" w14:textId="69AC2E63" w:rsidR="00097771" w:rsidRPr="007552A6" w:rsidRDefault="00097771" w:rsidP="00097771">
      <w:r w:rsidRPr="007552A6">
        <w:t xml:space="preserve">The Register service operation is invoked by a NF Service Consumer to request the </w:t>
      </w:r>
      <w:proofErr w:type="spellStart"/>
      <w:r w:rsidRPr="007552A6">
        <w:t>PAnF</w:t>
      </w:r>
      <w:proofErr w:type="spellEnd"/>
      <w:r w:rsidRPr="007552A6">
        <w:t xml:space="preserve"> to store the </w:t>
      </w:r>
      <w:proofErr w:type="spellStart"/>
      <w:r w:rsidRPr="007552A6">
        <w:t>Pro</w:t>
      </w:r>
      <w:r w:rsidRPr="007552A6">
        <w:rPr>
          <w:rFonts w:hint="eastAsia"/>
          <w:lang w:eastAsia="zh-CN"/>
        </w:rPr>
        <w:t>S</w:t>
      </w:r>
      <w:r w:rsidRPr="007552A6">
        <w:t>e</w:t>
      </w:r>
      <w:proofErr w:type="spellEnd"/>
      <w:r w:rsidRPr="007552A6">
        <w:t xml:space="preserv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w:t>
      </w:r>
      <w:proofErr w:type="spellStart"/>
      <w:r w:rsidRPr="007552A6">
        <w:rPr>
          <w:lang w:eastAsia="zh-CN"/>
        </w:rPr>
        <w:t>ProSe</w:t>
      </w:r>
      <w:proofErr w:type="spellEnd"/>
      <w:r w:rsidRPr="007552A6">
        <w:rPr>
          <w:lang w:eastAsia="zh-CN"/>
        </w:rPr>
        <w:t xml:space="preserve"> Remote UE</w:t>
      </w:r>
      <w:r w:rsidR="00D91652">
        <w:rPr>
          <w:lang w:eastAsia="zh-CN"/>
        </w:rPr>
        <w:t>,</w:t>
      </w:r>
      <w:r w:rsidR="001D4F2F">
        <w:rPr>
          <w:lang w:eastAsia="zh-CN"/>
        </w:rPr>
        <w:t xml:space="preserve"> a </w:t>
      </w:r>
      <w:r w:rsidR="001D4F2F" w:rsidRPr="00222498">
        <w:rPr>
          <w:lang w:eastAsia="zh-CN"/>
        </w:rPr>
        <w:t xml:space="preserve">5G </w:t>
      </w:r>
      <w:proofErr w:type="spellStart"/>
      <w:r w:rsidR="001D4F2F" w:rsidRPr="00222498">
        <w:rPr>
          <w:lang w:eastAsia="zh-CN"/>
        </w:rPr>
        <w:t>ProSe</w:t>
      </w:r>
      <w:proofErr w:type="spellEnd"/>
      <w:r w:rsidR="001D4F2F" w:rsidRPr="00222498">
        <w:rPr>
          <w:lang w:eastAsia="zh-CN"/>
        </w:rPr>
        <w:t xml:space="preserve"> End UE</w:t>
      </w:r>
      <w:r w:rsidR="00D91652" w:rsidRPr="00D91652">
        <w:rPr>
          <w:lang w:eastAsia="zh-CN"/>
        </w:rPr>
        <w:t xml:space="preserve"> </w:t>
      </w:r>
      <w:r w:rsidR="00D91652">
        <w:rPr>
          <w:lang w:eastAsia="zh-CN"/>
        </w:rPr>
        <w:t xml:space="preserve">or a </w:t>
      </w:r>
      <w:r w:rsidR="00D91652">
        <w:rPr>
          <w:lang w:val="en-US" w:eastAsia="zh-CN" w:bidi="ar"/>
        </w:rPr>
        <w:t xml:space="preserve">5G </w:t>
      </w:r>
      <w:proofErr w:type="spellStart"/>
      <w:r w:rsidR="00D91652">
        <w:rPr>
          <w:lang w:val="en-US" w:bidi="ar"/>
        </w:rPr>
        <w:t>ProSe</w:t>
      </w:r>
      <w:proofErr w:type="spellEnd"/>
      <w:r w:rsidR="00D91652">
        <w:rPr>
          <w:lang w:val="en-US" w:bidi="ar"/>
        </w:rPr>
        <w:t xml:space="preserv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 xml:space="preserve">PC5 security establishment for 5G </w:t>
      </w:r>
      <w:proofErr w:type="spellStart"/>
      <w:r w:rsidR="005649FE" w:rsidRPr="007552A6">
        <w:t>ProSe</w:t>
      </w:r>
      <w:proofErr w:type="spellEnd"/>
      <w:r w:rsidR="005649FE" w:rsidRPr="007552A6">
        <w:t xml:space="preserv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 xml:space="preserve">The NF Service Consumer (i.e. AUSF) shall request the </w:t>
      </w:r>
      <w:proofErr w:type="spellStart"/>
      <w:r w:rsidRPr="007552A6">
        <w:t>PAnF</w:t>
      </w:r>
      <w:proofErr w:type="spellEnd"/>
      <w:r w:rsidRPr="007552A6">
        <w:t xml:space="preserve"> to store the </w:t>
      </w:r>
      <w:proofErr w:type="spellStart"/>
      <w:r w:rsidRPr="007552A6">
        <w:t>Pro</w:t>
      </w:r>
      <w:r w:rsidRPr="007552A6">
        <w:rPr>
          <w:rFonts w:hint="eastAsia"/>
          <w:lang w:eastAsia="zh-CN"/>
        </w:rPr>
        <w:t>S</w:t>
      </w:r>
      <w:r w:rsidRPr="007552A6">
        <w:t>e</w:t>
      </w:r>
      <w:proofErr w:type="spellEnd"/>
      <w:r w:rsidRPr="007552A6">
        <w:t xml:space="preserv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9pt;height:118.95pt" o:ole="">
            <v:imagedata r:id="rId15" o:title=""/>
          </v:shape>
          <o:OLEObject Type="Embed" ProgID="Visio.Drawing.11" ShapeID="_x0000_i1027" DrawAspect="Content" ObjectID="_1829050346"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 xml:space="preserve">On success, the </w:t>
      </w:r>
      <w:proofErr w:type="spellStart"/>
      <w:r w:rsidRPr="007552A6">
        <w:t>PAnF</w:t>
      </w:r>
      <w:proofErr w:type="spellEnd"/>
      <w:r w:rsidRPr="007552A6">
        <w:t xml:space="preserve">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w:t>
      </w:r>
      <w:proofErr w:type="spellStart"/>
      <w:r w:rsidRPr="007552A6">
        <w:t>ProblemDetails</w:t>
      </w:r>
      <w:proofErr w:type="spellEnd"/>
      <w:r w:rsidRPr="007552A6">
        <w:t>"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49" w:name="_Toc112771043"/>
      <w:bookmarkStart w:id="150" w:name="_Toc67903511"/>
      <w:bookmarkStart w:id="151" w:name="_Toc35971387"/>
      <w:bookmarkStart w:id="152" w:name="_Toc510696595"/>
      <w:bookmarkStart w:id="153" w:name="_Toc122090148"/>
      <w:bookmarkStart w:id="154" w:name="_Toc138349394"/>
      <w:bookmarkStart w:id="155" w:name="_Toc153880712"/>
      <w:bookmarkStart w:id="156" w:name="_Toc169753110"/>
      <w:bookmarkStart w:id="157" w:name="_Toc218437551"/>
      <w:r w:rsidRPr="007552A6">
        <w:t>5.2.2.3</w:t>
      </w:r>
      <w:r w:rsidRPr="007552A6">
        <w:tab/>
      </w:r>
      <w:r w:rsidR="00097771" w:rsidRPr="007552A6">
        <w:rPr>
          <w:lang w:eastAsia="zh-CN"/>
        </w:rPr>
        <w:t>R</w:t>
      </w:r>
      <w:r w:rsidR="00097771" w:rsidRPr="007552A6">
        <w:rPr>
          <w:rFonts w:hint="eastAsia"/>
          <w:lang w:eastAsia="zh-CN"/>
        </w:rPr>
        <w:t>etrieve</w:t>
      </w:r>
      <w:bookmarkEnd w:id="149"/>
      <w:bookmarkEnd w:id="150"/>
      <w:bookmarkEnd w:id="151"/>
      <w:bookmarkEnd w:id="152"/>
      <w:bookmarkEnd w:id="153"/>
      <w:bookmarkEnd w:id="154"/>
      <w:bookmarkEnd w:id="155"/>
      <w:bookmarkEnd w:id="156"/>
      <w:bookmarkEnd w:id="157"/>
    </w:p>
    <w:p w14:paraId="35649E3A" w14:textId="77777777" w:rsidR="00097771" w:rsidRPr="007552A6" w:rsidRDefault="00097771" w:rsidP="00097771">
      <w:pPr>
        <w:pStyle w:val="Heading5"/>
      </w:pPr>
      <w:bookmarkStart w:id="158" w:name="_Toc112771044"/>
      <w:bookmarkStart w:id="159" w:name="_Toc122090149"/>
      <w:bookmarkStart w:id="160" w:name="_Toc138349395"/>
      <w:bookmarkStart w:id="161" w:name="_Toc153880713"/>
      <w:bookmarkStart w:id="162" w:name="_Toc169753111"/>
      <w:bookmarkStart w:id="163" w:name="_Toc218437552"/>
      <w:r w:rsidRPr="007552A6">
        <w:t>5.2.2.3.1</w:t>
      </w:r>
      <w:r w:rsidRPr="007552A6">
        <w:tab/>
        <w:t>General</w:t>
      </w:r>
      <w:bookmarkEnd w:id="158"/>
      <w:bookmarkEnd w:id="159"/>
      <w:bookmarkEnd w:id="160"/>
      <w:bookmarkEnd w:id="161"/>
      <w:bookmarkEnd w:id="162"/>
      <w:bookmarkEnd w:id="163"/>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w:t>
      </w:r>
      <w:proofErr w:type="spellStart"/>
      <w:r w:rsidRPr="007552A6">
        <w:t>PAnF</w:t>
      </w:r>
      <w:proofErr w:type="spellEnd"/>
      <w:r w:rsidRPr="007552A6">
        <w:t xml:space="preserve">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8.95pt" o:ole="">
            <v:imagedata r:id="rId17" o:title=""/>
          </v:shape>
          <o:OLEObject Type="Embed" ProgID="Visio.Drawing.15" ShapeID="_x0000_i1028" DrawAspect="Content" ObjectID="_1829050347"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 xml:space="preserve">On success, the </w:t>
      </w:r>
      <w:proofErr w:type="spellStart"/>
      <w:r w:rsidRPr="007552A6">
        <w:t>PAnF</w:t>
      </w:r>
      <w:proofErr w:type="spellEnd"/>
      <w:r w:rsidRPr="007552A6">
        <w:t xml:space="preserve"> responds with "200 OK" with the message body containing the </w:t>
      </w:r>
      <w:proofErr w:type="spellStart"/>
      <w:r w:rsidRPr="007552A6">
        <w:t>ProseKeyResponse</w:t>
      </w:r>
      <w:proofErr w:type="spellEnd"/>
      <w:r w:rsidRPr="007552A6">
        <w:t>.</w:t>
      </w:r>
    </w:p>
    <w:p w14:paraId="112C26F2" w14:textId="77777777" w:rsidR="00097771" w:rsidRPr="007552A6" w:rsidRDefault="00097771" w:rsidP="00097771">
      <w:pPr>
        <w:pStyle w:val="B1"/>
      </w:pPr>
      <w:r w:rsidRPr="007552A6">
        <w:lastRenderedPageBreak/>
        <w:t>2b.</w:t>
      </w:r>
      <w:r w:rsidRPr="007552A6">
        <w:tab/>
        <w:t xml:space="preserve">If the user does not exist, or the </w:t>
      </w:r>
      <w:proofErr w:type="spellStart"/>
      <w:r w:rsidRPr="007552A6">
        <w:t>ProSe</w:t>
      </w:r>
      <w:proofErr w:type="spellEnd"/>
      <w:r w:rsidRPr="007552A6">
        <w:t xml:space="preserve"> Key does not exist in the in the </w:t>
      </w:r>
      <w:proofErr w:type="spellStart"/>
      <w:r w:rsidRPr="007552A6">
        <w:t>PAnF</w:t>
      </w:r>
      <w:proofErr w:type="spellEnd"/>
      <w:r w:rsidRPr="007552A6">
        <w:t>, HTTP status code "404 Not Found" shall be returned and additional error information should be included in the response body (in the "</w:t>
      </w:r>
      <w:proofErr w:type="spellStart"/>
      <w:r w:rsidRPr="007552A6">
        <w:t>ProblemDetails</w:t>
      </w:r>
      <w:proofErr w:type="spellEnd"/>
      <w:r w:rsidRPr="007552A6">
        <w:t>"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64" w:name="_Toc122090688"/>
      <w:bookmarkStart w:id="165" w:name="_Toc98142548"/>
      <w:bookmarkStart w:id="166" w:name="_Toc138349396"/>
      <w:bookmarkStart w:id="167" w:name="_Toc153880714"/>
      <w:bookmarkStart w:id="168" w:name="_Toc169753112"/>
      <w:bookmarkStart w:id="169" w:name="_Toc218437553"/>
      <w:r w:rsidRPr="007552A6">
        <w:t>5.3</w:t>
      </w:r>
      <w:r w:rsidR="007F446D" w:rsidRPr="007552A6">
        <w:tab/>
      </w:r>
      <w:proofErr w:type="spellStart"/>
      <w:r w:rsidR="007F446D" w:rsidRPr="007552A6">
        <w:rPr>
          <w:lang w:eastAsia="zh-CN"/>
        </w:rPr>
        <w:t>Npanf_ResolveRemoteUserId</w:t>
      </w:r>
      <w:proofErr w:type="spellEnd"/>
      <w:r w:rsidR="007F446D" w:rsidRPr="007552A6">
        <w:t xml:space="preserve"> Service</w:t>
      </w:r>
      <w:bookmarkEnd w:id="164"/>
      <w:bookmarkEnd w:id="165"/>
      <w:bookmarkEnd w:id="166"/>
      <w:bookmarkEnd w:id="167"/>
      <w:bookmarkEnd w:id="168"/>
      <w:bookmarkEnd w:id="169"/>
    </w:p>
    <w:p w14:paraId="7586DFF2" w14:textId="38B5CBFD" w:rsidR="007F446D" w:rsidRPr="007552A6" w:rsidRDefault="001C3B43" w:rsidP="007F446D">
      <w:pPr>
        <w:pStyle w:val="Heading3"/>
        <w:rPr>
          <w:lang w:eastAsia="zh-CN"/>
        </w:rPr>
      </w:pPr>
      <w:bookmarkStart w:id="170" w:name="_Toc122090689"/>
      <w:bookmarkStart w:id="171" w:name="_Toc98142549"/>
      <w:bookmarkStart w:id="172" w:name="_Toc138349397"/>
      <w:bookmarkStart w:id="173" w:name="_Toc153880715"/>
      <w:bookmarkStart w:id="174" w:name="_Toc169753113"/>
      <w:bookmarkStart w:id="175" w:name="_Toc218437554"/>
      <w:r w:rsidRPr="007552A6">
        <w:t>5.3</w:t>
      </w:r>
      <w:r w:rsidR="007F446D" w:rsidRPr="007552A6">
        <w:t>.1</w:t>
      </w:r>
      <w:r w:rsidR="007F446D" w:rsidRPr="007552A6">
        <w:tab/>
        <w:t>Service Description</w:t>
      </w:r>
      <w:bookmarkEnd w:id="170"/>
      <w:bookmarkEnd w:id="171"/>
      <w:bookmarkEnd w:id="172"/>
      <w:bookmarkEnd w:id="173"/>
      <w:bookmarkEnd w:id="174"/>
      <w:bookmarkEnd w:id="175"/>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 xml:space="preserve">the </w:t>
      </w:r>
      <w:proofErr w:type="spellStart"/>
      <w:r w:rsidRPr="007552A6">
        <w:rPr>
          <w:lang w:eastAsia="zh-CN"/>
        </w:rPr>
        <w:t>PA</w:t>
      </w:r>
      <w:r w:rsidR="00761BE3">
        <w:rPr>
          <w:lang w:eastAsia="zh-CN"/>
        </w:rPr>
        <w:t>n</w:t>
      </w:r>
      <w:r w:rsidRPr="007552A6">
        <w:rPr>
          <w:lang w:eastAsia="zh-CN"/>
        </w:rPr>
        <w:t>F</w:t>
      </w:r>
      <w:proofErr w:type="spellEnd"/>
      <w:r w:rsidRPr="007552A6">
        <w:rPr>
          <w:lang w:eastAsia="zh-CN"/>
        </w:rPr>
        <w:t xml:space="preserve">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6" w:name="_Toc122090690"/>
      <w:bookmarkStart w:id="177" w:name="_Toc98142550"/>
      <w:bookmarkStart w:id="178" w:name="_Toc138349398"/>
      <w:bookmarkStart w:id="179" w:name="_Toc153880716"/>
      <w:bookmarkStart w:id="180" w:name="_Toc169753114"/>
      <w:bookmarkStart w:id="181" w:name="_Toc218437555"/>
      <w:r w:rsidRPr="007552A6">
        <w:t>5.3</w:t>
      </w:r>
      <w:r w:rsidR="007F446D" w:rsidRPr="007552A6">
        <w:t>.2</w:t>
      </w:r>
      <w:r w:rsidR="007F446D" w:rsidRPr="007552A6">
        <w:tab/>
        <w:t>Service Operations</w:t>
      </w:r>
      <w:bookmarkEnd w:id="176"/>
      <w:bookmarkEnd w:id="177"/>
      <w:bookmarkEnd w:id="178"/>
      <w:bookmarkEnd w:id="179"/>
      <w:bookmarkEnd w:id="180"/>
      <w:bookmarkEnd w:id="181"/>
    </w:p>
    <w:p w14:paraId="1CF827C8" w14:textId="0F87347F" w:rsidR="007F446D" w:rsidRPr="007552A6" w:rsidRDefault="001C3B43" w:rsidP="007F446D">
      <w:pPr>
        <w:pStyle w:val="Heading4"/>
      </w:pPr>
      <w:bookmarkStart w:id="182" w:name="_Toc122090691"/>
      <w:bookmarkStart w:id="183" w:name="_Toc98142551"/>
      <w:bookmarkStart w:id="184" w:name="_Toc138349399"/>
      <w:bookmarkStart w:id="185" w:name="_Toc153880717"/>
      <w:bookmarkStart w:id="186" w:name="_Toc169753115"/>
      <w:bookmarkStart w:id="187" w:name="_Toc218437556"/>
      <w:r w:rsidRPr="007552A6">
        <w:t>5.3</w:t>
      </w:r>
      <w:r w:rsidR="007F446D" w:rsidRPr="007552A6">
        <w:t>.2.1</w:t>
      </w:r>
      <w:r w:rsidR="007F446D" w:rsidRPr="007552A6">
        <w:tab/>
        <w:t>Introduction</w:t>
      </w:r>
      <w:bookmarkEnd w:id="182"/>
      <w:bookmarkEnd w:id="183"/>
      <w:bookmarkEnd w:id="184"/>
      <w:bookmarkEnd w:id="185"/>
      <w:bookmarkEnd w:id="186"/>
      <w:bookmarkEnd w:id="187"/>
    </w:p>
    <w:p w14:paraId="771ADEFF" w14:textId="038C6AEF" w:rsidR="007F446D" w:rsidRPr="007552A6" w:rsidRDefault="001C3B43" w:rsidP="007F446D">
      <w:pPr>
        <w:pStyle w:val="Heading4"/>
      </w:pPr>
      <w:bookmarkStart w:id="188" w:name="_Toc122090692"/>
      <w:bookmarkStart w:id="189" w:name="_Toc98142552"/>
      <w:bookmarkStart w:id="190" w:name="_Toc138349400"/>
      <w:bookmarkStart w:id="191" w:name="_Toc153880718"/>
      <w:bookmarkStart w:id="192" w:name="_Toc169753116"/>
      <w:bookmarkStart w:id="193" w:name="_Toc218437557"/>
      <w:r w:rsidRPr="007552A6">
        <w:t>5.3</w:t>
      </w:r>
      <w:r w:rsidR="007F446D" w:rsidRPr="007552A6">
        <w:t>.2.2</w:t>
      </w:r>
      <w:r w:rsidR="007F446D" w:rsidRPr="007552A6">
        <w:tab/>
      </w:r>
      <w:bookmarkEnd w:id="188"/>
      <w:bookmarkEnd w:id="189"/>
      <w:proofErr w:type="spellStart"/>
      <w:r w:rsidR="007F446D" w:rsidRPr="007552A6">
        <w:t>ResolveRemoteUserId</w:t>
      </w:r>
      <w:bookmarkEnd w:id="190"/>
      <w:bookmarkEnd w:id="191"/>
      <w:bookmarkEnd w:id="192"/>
      <w:bookmarkEnd w:id="193"/>
      <w:proofErr w:type="spellEnd"/>
    </w:p>
    <w:p w14:paraId="5CE9D771" w14:textId="64617A07" w:rsidR="007F446D" w:rsidRPr="007552A6" w:rsidRDefault="001C3B43" w:rsidP="007F446D">
      <w:pPr>
        <w:pStyle w:val="Heading5"/>
      </w:pPr>
      <w:bookmarkStart w:id="194" w:name="_Toc122090693"/>
      <w:bookmarkStart w:id="195" w:name="_Toc98142553"/>
      <w:bookmarkStart w:id="196" w:name="_Toc138349401"/>
      <w:bookmarkStart w:id="197" w:name="_Toc153880719"/>
      <w:bookmarkStart w:id="198" w:name="_Toc169753117"/>
      <w:bookmarkStart w:id="199" w:name="_Toc218437558"/>
      <w:r w:rsidRPr="007552A6">
        <w:t>5.3</w:t>
      </w:r>
      <w:r w:rsidR="007F446D" w:rsidRPr="007552A6">
        <w:t>.2.2.1</w:t>
      </w:r>
      <w:r w:rsidR="007F446D" w:rsidRPr="007552A6">
        <w:tab/>
        <w:t>General</w:t>
      </w:r>
      <w:bookmarkEnd w:id="194"/>
      <w:bookmarkEnd w:id="195"/>
      <w:bookmarkEnd w:id="196"/>
      <w:bookmarkEnd w:id="197"/>
      <w:bookmarkEnd w:id="198"/>
      <w:bookmarkEnd w:id="199"/>
    </w:p>
    <w:p w14:paraId="11FAFF2B" w14:textId="12C1D2A0" w:rsidR="007F446D" w:rsidRPr="007552A6" w:rsidRDefault="007F446D" w:rsidP="007F446D">
      <w:r w:rsidRPr="007552A6">
        <w:t xml:space="preserve">The </w:t>
      </w:r>
      <w:proofErr w:type="spellStart"/>
      <w:r w:rsidRPr="007552A6">
        <w:t>ResolveRemoteUserId</w:t>
      </w:r>
      <w:proofErr w:type="spellEnd"/>
      <w:r w:rsidRPr="007552A6">
        <w:t xml:space="preserve"> service operation is invoked by a NF Service Consumer, i.e. SMF, towards the </w:t>
      </w:r>
      <w:proofErr w:type="spellStart"/>
      <w:r w:rsidRPr="007552A6">
        <w:t>PA</w:t>
      </w:r>
      <w:r w:rsidR="0005433C">
        <w:t>n</w:t>
      </w:r>
      <w:r w:rsidRPr="007552A6">
        <w:t>F</w:t>
      </w:r>
      <w:proofErr w:type="spellEnd"/>
      <w:r w:rsidRPr="007552A6">
        <w:t xml:space="preserve"> to Resolve the Remote User ID.</w:t>
      </w:r>
    </w:p>
    <w:p w14:paraId="651BC46C" w14:textId="77777777" w:rsidR="007F446D" w:rsidRPr="007552A6" w:rsidRDefault="007F446D" w:rsidP="007F446D">
      <w:pPr>
        <w:rPr>
          <w:lang w:eastAsia="en-GB"/>
        </w:rPr>
      </w:pPr>
      <w:r w:rsidRPr="007552A6">
        <w:t xml:space="preserve">The </w:t>
      </w:r>
      <w:proofErr w:type="spellStart"/>
      <w:r w:rsidRPr="007552A6">
        <w:t>ResolveRemoteUserId</w:t>
      </w:r>
      <w:proofErr w:type="spellEnd"/>
      <w:r w:rsidRPr="007552A6">
        <w:t xml:space="preserve"> service operation is used during the following procedure:</w:t>
      </w:r>
    </w:p>
    <w:p w14:paraId="754B5F17" w14:textId="77777777" w:rsidR="007F446D" w:rsidRPr="007552A6" w:rsidRDefault="007F446D" w:rsidP="007F446D">
      <w:pPr>
        <w:pStyle w:val="B1"/>
      </w:pPr>
      <w:r w:rsidRPr="007552A6">
        <w:t>-</w:t>
      </w:r>
      <w:r w:rsidRPr="007552A6">
        <w:tab/>
        <w:t xml:space="preserve">PC5 security establishment for 5G </w:t>
      </w:r>
      <w:proofErr w:type="spellStart"/>
      <w:r w:rsidRPr="007552A6">
        <w:t>ProSe</w:t>
      </w:r>
      <w:proofErr w:type="spellEnd"/>
      <w:r w:rsidRPr="007552A6">
        <w:t xml:space="preserv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75pt;height:118.35pt" o:ole="">
            <v:imagedata r:id="rId19" o:title=""/>
          </v:shape>
          <o:OLEObject Type="Embed" ProgID="Visio.Drawing.11" ShapeID="_x0000_i1029" DrawAspect="Content" ObjectID="_1829050348"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0" w:name="_Toc67903513"/>
      <w:bookmarkStart w:id="201" w:name="_Toc35971389"/>
      <w:bookmarkStart w:id="202" w:name="_Toc510696597"/>
      <w:bookmarkStart w:id="203" w:name="_Toc112771045"/>
      <w:bookmarkStart w:id="204" w:name="_Toc122090150"/>
      <w:bookmarkStart w:id="205" w:name="_Toc138349402"/>
      <w:bookmarkStart w:id="206" w:name="_Toc153880720"/>
      <w:bookmarkStart w:id="207" w:name="_Toc169753118"/>
      <w:bookmarkStart w:id="208" w:name="_Toc218437559"/>
      <w:r w:rsidRPr="007552A6">
        <w:lastRenderedPageBreak/>
        <w:t>6</w:t>
      </w:r>
      <w:r w:rsidRPr="007552A6">
        <w:tab/>
        <w:t>API Definitions</w:t>
      </w:r>
      <w:bookmarkEnd w:id="200"/>
      <w:bookmarkEnd w:id="201"/>
      <w:bookmarkEnd w:id="202"/>
      <w:bookmarkEnd w:id="203"/>
      <w:bookmarkEnd w:id="204"/>
      <w:bookmarkEnd w:id="205"/>
      <w:bookmarkEnd w:id="206"/>
      <w:bookmarkEnd w:id="207"/>
      <w:bookmarkEnd w:id="208"/>
    </w:p>
    <w:p w14:paraId="581BB047" w14:textId="4327A506" w:rsidR="00391F61" w:rsidRPr="007552A6" w:rsidRDefault="00391F61" w:rsidP="00391F61">
      <w:pPr>
        <w:pStyle w:val="Heading2"/>
      </w:pPr>
      <w:bookmarkStart w:id="209" w:name="_Toc67903514"/>
      <w:bookmarkStart w:id="210" w:name="_Toc35971390"/>
      <w:bookmarkStart w:id="211" w:name="_Toc510696598"/>
      <w:bookmarkStart w:id="212" w:name="_Toc112771046"/>
      <w:bookmarkStart w:id="213" w:name="_Toc122090151"/>
      <w:bookmarkStart w:id="214" w:name="_Toc138349403"/>
      <w:bookmarkStart w:id="215" w:name="_Toc153880721"/>
      <w:bookmarkStart w:id="216" w:name="_Toc169753119"/>
      <w:bookmarkStart w:id="217" w:name="_Toc218437560"/>
      <w:r w:rsidRPr="007552A6">
        <w:t>6.1</w:t>
      </w:r>
      <w:r w:rsidRPr="007552A6">
        <w:tab/>
      </w:r>
      <w:proofErr w:type="spellStart"/>
      <w:r w:rsidR="006A3D5D" w:rsidRPr="007552A6">
        <w:rPr>
          <w:lang w:eastAsia="zh-CN"/>
        </w:rPr>
        <w:t>Npanf_ProseKey</w:t>
      </w:r>
      <w:proofErr w:type="spellEnd"/>
      <w:r w:rsidRPr="007552A6">
        <w:t xml:space="preserve"> Service API</w:t>
      </w:r>
      <w:bookmarkEnd w:id="209"/>
      <w:bookmarkEnd w:id="210"/>
      <w:bookmarkEnd w:id="211"/>
      <w:bookmarkEnd w:id="212"/>
      <w:bookmarkEnd w:id="213"/>
      <w:bookmarkEnd w:id="214"/>
      <w:bookmarkEnd w:id="215"/>
      <w:bookmarkEnd w:id="216"/>
      <w:bookmarkEnd w:id="217"/>
    </w:p>
    <w:p w14:paraId="611BECAA" w14:textId="77777777" w:rsidR="00391F61" w:rsidRPr="007552A6" w:rsidRDefault="00391F61" w:rsidP="00391F61">
      <w:pPr>
        <w:pStyle w:val="Heading3"/>
      </w:pPr>
      <w:bookmarkStart w:id="218" w:name="_Toc67903515"/>
      <w:bookmarkStart w:id="219" w:name="_Toc35971391"/>
      <w:bookmarkStart w:id="220" w:name="_Toc510696599"/>
      <w:bookmarkStart w:id="221" w:name="_Toc112771047"/>
      <w:bookmarkStart w:id="222" w:name="_Toc122090152"/>
      <w:bookmarkStart w:id="223" w:name="_Toc138349404"/>
      <w:bookmarkStart w:id="224" w:name="_Toc153880722"/>
      <w:bookmarkStart w:id="225" w:name="_Toc169753120"/>
      <w:bookmarkStart w:id="226" w:name="_Toc218437561"/>
      <w:r w:rsidRPr="007552A6">
        <w:t>6.1.1</w:t>
      </w:r>
      <w:r w:rsidRPr="007552A6">
        <w:tab/>
        <w:t>Introduction</w:t>
      </w:r>
      <w:bookmarkEnd w:id="218"/>
      <w:bookmarkEnd w:id="219"/>
      <w:bookmarkEnd w:id="220"/>
      <w:bookmarkEnd w:id="221"/>
      <w:bookmarkEnd w:id="222"/>
      <w:bookmarkEnd w:id="223"/>
      <w:bookmarkEnd w:id="224"/>
      <w:bookmarkEnd w:id="225"/>
      <w:bookmarkEnd w:id="226"/>
    </w:p>
    <w:p w14:paraId="1AAF398E" w14:textId="7AF8D37D" w:rsidR="00391F61" w:rsidRPr="007552A6" w:rsidRDefault="00391F61" w:rsidP="00391F61">
      <w:pPr>
        <w:rPr>
          <w:noProof/>
          <w:lang w:eastAsia="zh-CN"/>
        </w:rPr>
      </w:pPr>
      <w:bookmarkStart w:id="227"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8" w:name="_Toc67903516"/>
      <w:bookmarkStart w:id="229" w:name="_Toc35971392"/>
      <w:bookmarkStart w:id="230" w:name="_Toc112771048"/>
      <w:bookmarkStart w:id="231" w:name="_Toc122090153"/>
      <w:bookmarkStart w:id="232" w:name="_Toc138349405"/>
      <w:bookmarkStart w:id="233" w:name="_Toc153880723"/>
      <w:bookmarkStart w:id="234" w:name="_Toc169753121"/>
      <w:bookmarkStart w:id="235" w:name="_Toc218437562"/>
      <w:r w:rsidRPr="007552A6">
        <w:t>6.1.2</w:t>
      </w:r>
      <w:r w:rsidRPr="007552A6">
        <w:tab/>
        <w:t>Usage of HTTP</w:t>
      </w:r>
      <w:bookmarkEnd w:id="227"/>
      <w:bookmarkEnd w:id="228"/>
      <w:bookmarkEnd w:id="229"/>
      <w:bookmarkEnd w:id="230"/>
      <w:bookmarkEnd w:id="231"/>
      <w:bookmarkEnd w:id="232"/>
      <w:bookmarkEnd w:id="233"/>
      <w:bookmarkEnd w:id="234"/>
      <w:bookmarkEnd w:id="235"/>
    </w:p>
    <w:p w14:paraId="32B87BE1" w14:textId="77777777" w:rsidR="00391F61" w:rsidRPr="007552A6" w:rsidRDefault="00391F61" w:rsidP="00391F61">
      <w:pPr>
        <w:pStyle w:val="Heading4"/>
      </w:pPr>
      <w:bookmarkStart w:id="236" w:name="_Toc67903517"/>
      <w:bookmarkStart w:id="237" w:name="_Toc35971393"/>
      <w:bookmarkStart w:id="238" w:name="_Toc510696601"/>
      <w:bookmarkStart w:id="239" w:name="_Toc112771049"/>
      <w:bookmarkStart w:id="240" w:name="_Toc122090154"/>
      <w:bookmarkStart w:id="241" w:name="_Toc138349406"/>
      <w:bookmarkStart w:id="242" w:name="_Toc153880724"/>
      <w:bookmarkStart w:id="243" w:name="_Toc169753122"/>
      <w:bookmarkStart w:id="244" w:name="_Toc218437563"/>
      <w:r w:rsidRPr="007552A6">
        <w:t>6.1.2.1</w:t>
      </w:r>
      <w:r w:rsidRPr="007552A6">
        <w:tab/>
        <w:t>General</w:t>
      </w:r>
      <w:bookmarkEnd w:id="236"/>
      <w:bookmarkEnd w:id="237"/>
      <w:bookmarkEnd w:id="238"/>
      <w:bookmarkEnd w:id="239"/>
      <w:bookmarkEnd w:id="240"/>
      <w:bookmarkEnd w:id="241"/>
      <w:bookmarkEnd w:id="242"/>
      <w:bookmarkEnd w:id="243"/>
      <w:bookmarkEnd w:id="244"/>
    </w:p>
    <w:p w14:paraId="2F9CFB0B" w14:textId="30B9F37B" w:rsidR="00391F61" w:rsidRPr="007552A6" w:rsidRDefault="00391F61" w:rsidP="00391F61">
      <w:pPr>
        <w:rPr>
          <w:noProof/>
        </w:rPr>
      </w:pPr>
      <w:bookmarkStart w:id="245"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6" w:name="_Toc67903518"/>
      <w:bookmarkStart w:id="247" w:name="_Toc35971394"/>
      <w:bookmarkStart w:id="248" w:name="_Toc112771050"/>
      <w:bookmarkStart w:id="249" w:name="_Toc122090155"/>
      <w:bookmarkStart w:id="250" w:name="_Toc138349407"/>
      <w:bookmarkStart w:id="251" w:name="_Toc153880725"/>
      <w:bookmarkStart w:id="252" w:name="_Toc169753123"/>
      <w:bookmarkStart w:id="253" w:name="_Toc218437564"/>
      <w:r w:rsidRPr="007552A6">
        <w:t>6.1.2.2</w:t>
      </w:r>
      <w:r w:rsidRPr="007552A6">
        <w:tab/>
        <w:t>HTTP standard headers</w:t>
      </w:r>
      <w:bookmarkEnd w:id="245"/>
      <w:bookmarkEnd w:id="246"/>
      <w:bookmarkEnd w:id="247"/>
      <w:bookmarkEnd w:id="248"/>
      <w:bookmarkEnd w:id="249"/>
      <w:bookmarkEnd w:id="250"/>
      <w:bookmarkEnd w:id="251"/>
      <w:bookmarkEnd w:id="252"/>
      <w:bookmarkEnd w:id="253"/>
    </w:p>
    <w:p w14:paraId="1D8250D7" w14:textId="77777777" w:rsidR="00391F61" w:rsidRPr="007552A6" w:rsidRDefault="00391F61" w:rsidP="00391F61">
      <w:pPr>
        <w:pStyle w:val="Heading5"/>
        <w:rPr>
          <w:lang w:eastAsia="zh-CN"/>
        </w:rPr>
      </w:pPr>
      <w:bookmarkStart w:id="254" w:name="_Toc67903519"/>
      <w:bookmarkStart w:id="255" w:name="_Toc35971395"/>
      <w:bookmarkStart w:id="256" w:name="_Toc510696603"/>
      <w:bookmarkStart w:id="257" w:name="_Toc112771051"/>
      <w:bookmarkStart w:id="258" w:name="_Toc122090156"/>
      <w:bookmarkStart w:id="259" w:name="_Toc138349408"/>
      <w:bookmarkStart w:id="260" w:name="_Toc153880726"/>
      <w:bookmarkStart w:id="261" w:name="_Toc169753124"/>
      <w:bookmarkStart w:id="262" w:name="_Toc218437565"/>
      <w:r w:rsidRPr="007552A6">
        <w:t>6.1.2.2.1</w:t>
      </w:r>
      <w:r w:rsidRPr="007552A6">
        <w:rPr>
          <w:lang w:eastAsia="zh-CN"/>
        </w:rPr>
        <w:tab/>
        <w:t>General</w:t>
      </w:r>
      <w:bookmarkEnd w:id="254"/>
      <w:bookmarkEnd w:id="255"/>
      <w:bookmarkEnd w:id="256"/>
      <w:bookmarkEnd w:id="257"/>
      <w:bookmarkEnd w:id="258"/>
      <w:bookmarkEnd w:id="259"/>
      <w:bookmarkEnd w:id="260"/>
      <w:bookmarkEnd w:id="261"/>
      <w:bookmarkEnd w:id="262"/>
    </w:p>
    <w:p w14:paraId="2B641BF4" w14:textId="77777777" w:rsidR="00391F61" w:rsidRPr="007552A6" w:rsidRDefault="00391F61" w:rsidP="00391F61">
      <w:pPr>
        <w:rPr>
          <w:noProof/>
          <w:lang w:eastAsia="en-GB"/>
        </w:rPr>
      </w:pPr>
      <w:bookmarkStart w:id="263"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4" w:name="_Toc67903520"/>
      <w:bookmarkStart w:id="265" w:name="_Toc35971396"/>
      <w:bookmarkStart w:id="266" w:name="_Toc112771052"/>
      <w:bookmarkStart w:id="267" w:name="_Toc122090157"/>
      <w:bookmarkStart w:id="268" w:name="_Toc138349409"/>
      <w:bookmarkStart w:id="269" w:name="_Toc153880727"/>
      <w:bookmarkStart w:id="270" w:name="_Toc169753125"/>
      <w:bookmarkStart w:id="271" w:name="_Toc218437566"/>
      <w:r w:rsidRPr="007552A6">
        <w:t>6.1.2.2.2</w:t>
      </w:r>
      <w:r w:rsidRPr="007552A6">
        <w:tab/>
        <w:t>Content type</w:t>
      </w:r>
      <w:bookmarkEnd w:id="263"/>
      <w:bookmarkEnd w:id="264"/>
      <w:bookmarkEnd w:id="265"/>
      <w:bookmarkEnd w:id="266"/>
      <w:bookmarkEnd w:id="267"/>
      <w:bookmarkEnd w:id="268"/>
      <w:bookmarkEnd w:id="269"/>
      <w:bookmarkEnd w:id="270"/>
      <w:bookmarkEnd w:id="271"/>
    </w:p>
    <w:p w14:paraId="2BB915C0" w14:textId="77777777" w:rsidR="00391F61" w:rsidRPr="007552A6" w:rsidRDefault="00391F61" w:rsidP="00391F61">
      <w:bookmarkStart w:id="272"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w:t>
      </w:r>
      <w:proofErr w:type="spellStart"/>
      <w:r w:rsidRPr="007552A6">
        <w:t>json</w:t>
      </w:r>
      <w:proofErr w:type="spellEnd"/>
      <w:r w:rsidRPr="007552A6">
        <w:t>".</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w:t>
      </w:r>
      <w:proofErr w:type="spellStart"/>
      <w:r w:rsidRPr="007552A6">
        <w:t>problem+json</w:t>
      </w:r>
      <w:proofErr w:type="spellEnd"/>
      <w:r w:rsidRPr="007552A6">
        <w:t>", as defined in IETF RFC </w:t>
      </w:r>
      <w:r w:rsidR="005602EB">
        <w:t>9457</w:t>
      </w:r>
      <w:r w:rsidRPr="007552A6">
        <w:t> [13].</w:t>
      </w:r>
    </w:p>
    <w:p w14:paraId="486CEC86" w14:textId="77777777" w:rsidR="00391F61" w:rsidRPr="007552A6" w:rsidRDefault="00391F61" w:rsidP="00391F61">
      <w:pPr>
        <w:pStyle w:val="Heading4"/>
      </w:pPr>
      <w:bookmarkStart w:id="273" w:name="_Toc67903521"/>
      <w:bookmarkStart w:id="274" w:name="_Toc35971397"/>
      <w:bookmarkStart w:id="275" w:name="_Toc112771053"/>
      <w:bookmarkStart w:id="276" w:name="_Toc122090158"/>
      <w:bookmarkStart w:id="277" w:name="_Toc138349410"/>
      <w:bookmarkStart w:id="278" w:name="_Toc153880728"/>
      <w:bookmarkStart w:id="279" w:name="_Toc169753126"/>
      <w:bookmarkStart w:id="280" w:name="_Toc218437567"/>
      <w:r w:rsidRPr="007552A6">
        <w:t>6.1.2.3</w:t>
      </w:r>
      <w:r w:rsidRPr="007552A6">
        <w:tab/>
        <w:t>HTTP custom headers</w:t>
      </w:r>
      <w:bookmarkEnd w:id="272"/>
      <w:bookmarkEnd w:id="273"/>
      <w:bookmarkEnd w:id="274"/>
      <w:bookmarkEnd w:id="275"/>
      <w:bookmarkEnd w:id="276"/>
      <w:bookmarkEnd w:id="277"/>
      <w:bookmarkEnd w:id="278"/>
      <w:bookmarkEnd w:id="279"/>
      <w:bookmarkEnd w:id="280"/>
    </w:p>
    <w:p w14:paraId="15BA9A7D" w14:textId="77777777" w:rsidR="00391F61" w:rsidRPr="007552A6" w:rsidRDefault="00391F61" w:rsidP="00391F61">
      <w:pPr>
        <w:rPr>
          <w:noProof/>
        </w:rPr>
      </w:pPr>
      <w:bookmarkStart w:id="281" w:name="_Toc510696606"/>
      <w:bookmarkStart w:id="282" w:name="_Toc492974840"/>
      <w:bookmarkStart w:id="283" w:name="_Toc492973142"/>
      <w:bookmarkStart w:id="284" w:name="_Toc492972922"/>
      <w:bookmarkStart w:id="285" w:name="_Toc492967834"/>
      <w:bookmarkStart w:id="286" w:name="_Toc492900032"/>
      <w:bookmarkStart w:id="287" w:name="_Toc492899753"/>
      <w:bookmarkStart w:id="288"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89" w:name="_Toc67903522"/>
      <w:bookmarkStart w:id="290" w:name="_Toc35971398"/>
      <w:bookmarkStart w:id="291" w:name="_Toc510696607"/>
      <w:bookmarkStart w:id="292" w:name="_Toc112771054"/>
      <w:bookmarkStart w:id="293" w:name="_Toc122090159"/>
      <w:bookmarkStart w:id="294" w:name="_Toc138349411"/>
      <w:bookmarkStart w:id="295" w:name="_Toc153880729"/>
      <w:bookmarkStart w:id="296" w:name="_Toc169753127"/>
      <w:bookmarkStart w:id="297" w:name="_Toc218437568"/>
      <w:bookmarkEnd w:id="281"/>
      <w:bookmarkEnd w:id="282"/>
      <w:bookmarkEnd w:id="283"/>
      <w:bookmarkEnd w:id="284"/>
      <w:bookmarkEnd w:id="285"/>
      <w:bookmarkEnd w:id="286"/>
      <w:bookmarkEnd w:id="287"/>
      <w:bookmarkEnd w:id="288"/>
      <w:r w:rsidRPr="007552A6">
        <w:lastRenderedPageBreak/>
        <w:t>6.1.3</w:t>
      </w:r>
      <w:r w:rsidRPr="007552A6">
        <w:tab/>
        <w:t>Resources</w:t>
      </w:r>
      <w:bookmarkEnd w:id="289"/>
      <w:bookmarkEnd w:id="290"/>
      <w:bookmarkEnd w:id="291"/>
      <w:bookmarkEnd w:id="292"/>
      <w:bookmarkEnd w:id="293"/>
      <w:bookmarkEnd w:id="294"/>
      <w:bookmarkEnd w:id="295"/>
      <w:bookmarkEnd w:id="296"/>
      <w:bookmarkEnd w:id="297"/>
    </w:p>
    <w:p w14:paraId="1DDE6CCF" w14:textId="77777777" w:rsidR="00391F61" w:rsidRPr="007552A6" w:rsidRDefault="00391F61" w:rsidP="00391F61">
      <w:pPr>
        <w:pStyle w:val="Heading4"/>
      </w:pPr>
      <w:bookmarkStart w:id="298" w:name="_Toc67903523"/>
      <w:bookmarkStart w:id="299" w:name="_Toc35971399"/>
      <w:bookmarkStart w:id="300" w:name="_Toc510696608"/>
      <w:bookmarkStart w:id="301" w:name="_Toc112771055"/>
      <w:bookmarkStart w:id="302" w:name="_Toc122090160"/>
      <w:bookmarkStart w:id="303" w:name="_Toc138349412"/>
      <w:bookmarkStart w:id="304" w:name="_Toc153880730"/>
      <w:bookmarkStart w:id="305" w:name="_Toc169753128"/>
      <w:bookmarkStart w:id="306" w:name="_Toc67903524"/>
      <w:bookmarkStart w:id="307" w:name="_Toc35971400"/>
      <w:bookmarkStart w:id="308" w:name="_Toc510696609"/>
      <w:bookmarkStart w:id="309" w:name="_Toc218437569"/>
      <w:r w:rsidRPr="007552A6">
        <w:t>6.1.3.1</w:t>
      </w:r>
      <w:r w:rsidRPr="007552A6">
        <w:tab/>
        <w:t>Overview</w:t>
      </w:r>
      <w:bookmarkEnd w:id="298"/>
      <w:bookmarkEnd w:id="299"/>
      <w:bookmarkEnd w:id="300"/>
      <w:bookmarkEnd w:id="301"/>
      <w:bookmarkEnd w:id="302"/>
      <w:bookmarkEnd w:id="303"/>
      <w:bookmarkEnd w:id="304"/>
      <w:bookmarkEnd w:id="305"/>
      <w:bookmarkEnd w:id="309"/>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proofErr w:type="spellStart"/>
      <w:r w:rsidR="00C62C2D" w:rsidRPr="007552A6">
        <w:rPr>
          <w:lang w:eastAsia="zh-CN"/>
        </w:rPr>
        <w:t>Npanf_ProseKey</w:t>
      </w:r>
      <w:proofErr w:type="spellEnd"/>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8.05pt;height:214.1pt" o:ole="">
            <v:imagedata r:id="rId21" o:title=""/>
          </v:shape>
          <o:OLEObject Type="Embed" ProgID="Visio.Drawing.15" ShapeID="_x0000_i1030" DrawAspect="Content" ObjectID="_1829050349" r:id="rId22"/>
        </w:object>
      </w:r>
    </w:p>
    <w:p w14:paraId="7A3CA1E0" w14:textId="34E47E26" w:rsidR="00391F61" w:rsidRPr="007552A6" w:rsidRDefault="00391F61" w:rsidP="00391F61">
      <w:pPr>
        <w:pStyle w:val="TF"/>
      </w:pPr>
      <w:r w:rsidRPr="007552A6">
        <w:t xml:space="preserve">Figure 6.1.3.1-1: Resource URI structure of the </w:t>
      </w:r>
      <w:proofErr w:type="spellStart"/>
      <w:r w:rsidR="00623D24" w:rsidRPr="007552A6">
        <w:rPr>
          <w:lang w:eastAsia="zh-CN"/>
        </w:rPr>
        <w:t>Npanf_ProseKey</w:t>
      </w:r>
      <w:proofErr w:type="spellEnd"/>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0" w:name="_Toc112771056"/>
      <w:bookmarkStart w:id="311" w:name="_Toc122090161"/>
      <w:bookmarkStart w:id="312" w:name="_Toc138349413"/>
      <w:bookmarkStart w:id="313" w:name="_Toc153880731"/>
      <w:bookmarkStart w:id="314" w:name="_Toc169753129"/>
      <w:bookmarkStart w:id="315" w:name="_Toc218437570"/>
      <w:r w:rsidRPr="007552A6">
        <w:t>6.1.3.2</w:t>
      </w:r>
      <w:r w:rsidRPr="007552A6">
        <w:tab/>
        <w:t xml:space="preserve">Resource: </w:t>
      </w:r>
      <w:r w:rsidR="00457A6F" w:rsidRPr="007552A6">
        <w:t>Prose Keys</w:t>
      </w:r>
      <w:bookmarkEnd w:id="306"/>
      <w:bookmarkEnd w:id="307"/>
      <w:bookmarkEnd w:id="308"/>
      <w:bookmarkEnd w:id="310"/>
      <w:bookmarkEnd w:id="311"/>
      <w:bookmarkEnd w:id="312"/>
      <w:bookmarkEnd w:id="313"/>
      <w:bookmarkEnd w:id="314"/>
      <w:bookmarkEnd w:id="315"/>
    </w:p>
    <w:p w14:paraId="5DFC1B8C" w14:textId="77777777" w:rsidR="00391F61" w:rsidRPr="007552A6" w:rsidRDefault="00391F61" w:rsidP="00391F61">
      <w:pPr>
        <w:pStyle w:val="Heading5"/>
      </w:pPr>
      <w:bookmarkStart w:id="316" w:name="_Toc67903525"/>
      <w:bookmarkStart w:id="317" w:name="_Toc35971401"/>
      <w:bookmarkStart w:id="318" w:name="_Toc510696610"/>
      <w:bookmarkStart w:id="319" w:name="_Toc112771057"/>
      <w:bookmarkStart w:id="320" w:name="_Toc122090162"/>
      <w:bookmarkStart w:id="321" w:name="_Toc138349414"/>
      <w:bookmarkStart w:id="322" w:name="_Toc153880732"/>
      <w:bookmarkStart w:id="323" w:name="_Toc169753130"/>
      <w:bookmarkStart w:id="324" w:name="_Toc218437571"/>
      <w:r w:rsidRPr="007552A6">
        <w:t>6.1.3.2.1</w:t>
      </w:r>
      <w:r w:rsidRPr="007552A6">
        <w:tab/>
        <w:t>Description</w:t>
      </w:r>
      <w:bookmarkEnd w:id="316"/>
      <w:bookmarkEnd w:id="317"/>
      <w:bookmarkEnd w:id="318"/>
      <w:bookmarkEnd w:id="319"/>
      <w:bookmarkEnd w:id="320"/>
      <w:bookmarkEnd w:id="321"/>
      <w:bookmarkEnd w:id="322"/>
      <w:bookmarkEnd w:id="323"/>
      <w:bookmarkEnd w:id="324"/>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5" w:name="_Toc67903526"/>
      <w:bookmarkStart w:id="326" w:name="_Toc35971402"/>
      <w:bookmarkStart w:id="327" w:name="_Toc112771058"/>
      <w:bookmarkStart w:id="328" w:name="_Toc122090163"/>
      <w:bookmarkStart w:id="329" w:name="_Toc138349415"/>
      <w:bookmarkStart w:id="330" w:name="_Toc153880733"/>
      <w:bookmarkStart w:id="331" w:name="_Toc169753131"/>
      <w:bookmarkStart w:id="332" w:name="_Toc67903527"/>
      <w:bookmarkStart w:id="333" w:name="_Toc35971403"/>
      <w:bookmarkStart w:id="334" w:name="_Toc510696612"/>
      <w:bookmarkStart w:id="335" w:name="_Toc218437572"/>
      <w:r w:rsidRPr="007552A6">
        <w:t>6.1.3.2.2</w:t>
      </w:r>
      <w:r w:rsidRPr="007552A6">
        <w:tab/>
        <w:t>Resource Definition</w:t>
      </w:r>
      <w:bookmarkEnd w:id="325"/>
      <w:bookmarkEnd w:id="326"/>
      <w:bookmarkEnd w:id="327"/>
      <w:bookmarkEnd w:id="328"/>
      <w:bookmarkEnd w:id="329"/>
      <w:bookmarkEnd w:id="330"/>
      <w:bookmarkEnd w:id="331"/>
      <w:bookmarkEnd w:id="335"/>
    </w:p>
    <w:p w14:paraId="6E378C90" w14:textId="66B91F49" w:rsidR="00391F61" w:rsidRPr="007552A6" w:rsidRDefault="00391F61" w:rsidP="00391F61">
      <w:r w:rsidRPr="007552A6">
        <w:t xml:space="preserve">Resource URI: </w:t>
      </w:r>
      <w:r w:rsidR="00457A6F" w:rsidRPr="007552A6">
        <w:t>{</w:t>
      </w:r>
      <w:proofErr w:type="spellStart"/>
      <w:r w:rsidR="00457A6F" w:rsidRPr="007552A6">
        <w:t>apiRoot</w:t>
      </w:r>
      <w:proofErr w:type="spellEnd"/>
      <w:r w:rsidR="00457A6F" w:rsidRPr="007552A6">
        <w:t>}/</w:t>
      </w:r>
      <w:proofErr w:type="spellStart"/>
      <w:r w:rsidR="00457A6F" w:rsidRPr="007552A6">
        <w:t>npanf-prosekey</w:t>
      </w:r>
      <w:proofErr w:type="spellEnd"/>
      <w:r w:rsidR="00457A6F" w:rsidRPr="007552A6">
        <w:t>/</w:t>
      </w:r>
      <w:r w:rsidR="00457A6F" w:rsidRPr="007552A6">
        <w:rPr>
          <w:b/>
          <w:noProof/>
        </w:rPr>
        <w:t>&lt;</w:t>
      </w:r>
      <w:proofErr w:type="spellStart"/>
      <w:r w:rsidR="00457A6F" w:rsidRPr="007552A6">
        <w:rPr>
          <w:noProof/>
        </w:rPr>
        <w:t>apiVersion</w:t>
      </w:r>
      <w:proofErr w:type="spellEnd"/>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proofErr w:type="spellStart"/>
            <w:r w:rsidRPr="007552A6">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6" w:name="_Toc112771059"/>
      <w:bookmarkStart w:id="337" w:name="_Toc122090164"/>
      <w:bookmarkStart w:id="338" w:name="_Toc138349416"/>
      <w:bookmarkStart w:id="339" w:name="_Toc153880734"/>
      <w:bookmarkStart w:id="340" w:name="_Toc169753132"/>
      <w:bookmarkStart w:id="341" w:name="_Toc218437573"/>
      <w:r w:rsidRPr="007552A6">
        <w:lastRenderedPageBreak/>
        <w:t>6.1.3.2.3</w:t>
      </w:r>
      <w:r w:rsidRPr="007552A6">
        <w:tab/>
        <w:t>Resource Standard Methods</w:t>
      </w:r>
      <w:bookmarkEnd w:id="332"/>
      <w:bookmarkEnd w:id="333"/>
      <w:bookmarkEnd w:id="334"/>
      <w:bookmarkEnd w:id="336"/>
      <w:bookmarkEnd w:id="337"/>
      <w:bookmarkEnd w:id="338"/>
      <w:bookmarkEnd w:id="339"/>
      <w:bookmarkEnd w:id="340"/>
      <w:bookmarkEnd w:id="341"/>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2" w:name="_Toc67903528"/>
      <w:bookmarkStart w:id="343" w:name="_Toc35971406"/>
      <w:bookmarkStart w:id="344" w:name="_Toc510696615"/>
      <w:bookmarkStart w:id="345" w:name="_Toc112771060"/>
      <w:bookmarkStart w:id="346" w:name="_Toc122090165"/>
      <w:bookmarkStart w:id="347" w:name="_Toc138349417"/>
      <w:bookmarkStart w:id="348" w:name="_Toc153880735"/>
      <w:bookmarkStart w:id="349" w:name="_Toc169753133"/>
      <w:bookmarkStart w:id="350" w:name="_Toc67903546"/>
      <w:bookmarkStart w:id="351" w:name="_Toc35971430"/>
      <w:bookmarkStart w:id="352" w:name="_Toc510696635"/>
      <w:bookmarkStart w:id="353" w:name="_Toc218437574"/>
      <w:r w:rsidRPr="007552A6">
        <w:t>6.1.3.2.4</w:t>
      </w:r>
      <w:r w:rsidRPr="007552A6">
        <w:tab/>
        <w:t>Resource Custom Operations</w:t>
      </w:r>
      <w:bookmarkEnd w:id="342"/>
      <w:bookmarkEnd w:id="343"/>
      <w:bookmarkEnd w:id="344"/>
      <w:bookmarkEnd w:id="345"/>
      <w:bookmarkEnd w:id="346"/>
      <w:bookmarkEnd w:id="347"/>
      <w:bookmarkEnd w:id="348"/>
      <w:bookmarkEnd w:id="349"/>
      <w:bookmarkEnd w:id="353"/>
    </w:p>
    <w:p w14:paraId="5C3BE9FB" w14:textId="77777777" w:rsidR="00391F61" w:rsidRPr="007552A6" w:rsidRDefault="00391F61" w:rsidP="00391F61">
      <w:pPr>
        <w:pStyle w:val="H6"/>
      </w:pPr>
      <w:bookmarkStart w:id="354" w:name="_Toc35971407"/>
      <w:bookmarkStart w:id="355" w:name="_Toc510696616"/>
      <w:r w:rsidRPr="007552A6">
        <w:t>6.1.3.2.4.1</w:t>
      </w:r>
      <w:r w:rsidRPr="007552A6">
        <w:tab/>
        <w:t>Overview</w:t>
      </w:r>
      <w:bookmarkEnd w:id="354"/>
      <w:bookmarkEnd w:id="355"/>
    </w:p>
    <w:p w14:paraId="018C3354" w14:textId="77777777" w:rsidR="00391F61" w:rsidRPr="007552A6" w:rsidRDefault="00391F61" w:rsidP="00391F61">
      <w:pPr>
        <w:pStyle w:val="TH"/>
      </w:pPr>
      <w:bookmarkStart w:id="356"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7" w:name="_Toc35971408"/>
      <w:r w:rsidRPr="007552A6">
        <w:t>6.1.3.2.4.2</w:t>
      </w:r>
      <w:r w:rsidRPr="007552A6">
        <w:tab/>
        <w:t xml:space="preserve">Operation: </w:t>
      </w:r>
      <w:r w:rsidR="008763CC" w:rsidRPr="007552A6">
        <w:t>register</w:t>
      </w:r>
      <w:bookmarkEnd w:id="356"/>
      <w:bookmarkEnd w:id="357"/>
    </w:p>
    <w:p w14:paraId="0F866CC4" w14:textId="77777777" w:rsidR="00391F61" w:rsidRPr="007552A6" w:rsidRDefault="00391F61" w:rsidP="00391F61">
      <w:pPr>
        <w:pStyle w:val="H6"/>
      </w:pPr>
      <w:bookmarkStart w:id="358" w:name="_Toc35971409"/>
      <w:bookmarkStart w:id="359" w:name="_Toc510696618"/>
      <w:r w:rsidRPr="007552A6">
        <w:t>6.1.3.2.4.2.1</w:t>
      </w:r>
      <w:r w:rsidRPr="007552A6">
        <w:tab/>
        <w:t>Description</w:t>
      </w:r>
      <w:bookmarkEnd w:id="358"/>
      <w:bookmarkEnd w:id="359"/>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0" w:name="_Toc35971410"/>
      <w:bookmarkStart w:id="361" w:name="_Toc510696619"/>
      <w:r w:rsidRPr="007552A6">
        <w:t>6.1.3.2.4.2.2</w:t>
      </w:r>
      <w:r w:rsidRPr="007552A6">
        <w:tab/>
        <w:t>Operation Definition</w:t>
      </w:r>
      <w:bookmarkEnd w:id="360"/>
      <w:bookmarkEnd w:id="361"/>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proofErr w:type="spellStart"/>
            <w:r w:rsidRPr="007552A6">
              <w:t>ProseContextInfo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proofErr w:type="spellStart"/>
            <w:r w:rsidRPr="007552A6">
              <w:t>ProblemDetails</w:t>
            </w:r>
            <w:proofErr w:type="spellEnd"/>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2" w:name="_Toc35971411"/>
      <w:bookmarkStart w:id="363" w:name="_Toc510696620"/>
      <w:r w:rsidRPr="007552A6">
        <w:t>6.1.3.2.4.3</w:t>
      </w:r>
      <w:r w:rsidRPr="007552A6">
        <w:tab/>
        <w:t xml:space="preserve">Operation: </w:t>
      </w:r>
      <w:r w:rsidR="00A36F4F" w:rsidRPr="007552A6">
        <w:t>retrieve</w:t>
      </w:r>
      <w:bookmarkEnd w:id="362"/>
      <w:bookmarkEnd w:id="363"/>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proofErr w:type="spellStart"/>
            <w:r w:rsidRPr="007552A6">
              <w:t>ProseKeyRequest</w:t>
            </w:r>
            <w:proofErr w:type="spellEnd"/>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proofErr w:type="spellStart"/>
            <w:r w:rsidRPr="007552A6">
              <w:rPr>
                <w:rFonts w:eastAsiaTheme="minorEastAsia" w:hint="eastAsia"/>
                <w:lang w:eastAsia="zh-CN"/>
              </w:rPr>
              <w:t>P</w:t>
            </w:r>
            <w:r w:rsidRPr="007552A6">
              <w:rPr>
                <w:rFonts w:eastAsiaTheme="minorEastAsia"/>
                <w:lang w:eastAsia="zh-CN"/>
              </w:rPr>
              <w:t>roseKeyResponse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proofErr w:type="spellStart"/>
            <w:r w:rsidRPr="007552A6">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4" w:name="_Toc67903530"/>
      <w:bookmarkStart w:id="365" w:name="_Toc35971413"/>
      <w:bookmarkStart w:id="366" w:name="_Toc510696622"/>
      <w:bookmarkStart w:id="367" w:name="_Toc112771061"/>
      <w:bookmarkStart w:id="368" w:name="_Toc122090166"/>
      <w:bookmarkStart w:id="369" w:name="_Toc138349418"/>
      <w:bookmarkStart w:id="370" w:name="_Toc153880736"/>
      <w:bookmarkStart w:id="371" w:name="_Toc169753134"/>
      <w:bookmarkStart w:id="372" w:name="_Toc218437575"/>
      <w:r w:rsidRPr="007552A6">
        <w:t>6.1.4</w:t>
      </w:r>
      <w:r w:rsidRPr="007552A6">
        <w:tab/>
        <w:t>Custom Operations without associated resources</w:t>
      </w:r>
      <w:bookmarkEnd w:id="364"/>
      <w:bookmarkEnd w:id="365"/>
      <w:bookmarkEnd w:id="366"/>
      <w:bookmarkEnd w:id="367"/>
      <w:bookmarkEnd w:id="368"/>
      <w:bookmarkEnd w:id="369"/>
      <w:bookmarkEnd w:id="370"/>
      <w:bookmarkEnd w:id="371"/>
      <w:bookmarkEnd w:id="372"/>
    </w:p>
    <w:p w14:paraId="610D06F6" w14:textId="77777777" w:rsidR="00A7461F" w:rsidRPr="007552A6" w:rsidRDefault="00A7461F" w:rsidP="00A7461F">
      <w:bookmarkStart w:id="373" w:name="_Toc67903531"/>
      <w:bookmarkStart w:id="374" w:name="_Toc35971414"/>
      <w:bookmarkStart w:id="375" w:name="_Toc510696623"/>
      <w:r w:rsidRPr="007552A6">
        <w:t xml:space="preserve">There is no custom operation without associated resources supported in </w:t>
      </w:r>
      <w:proofErr w:type="spellStart"/>
      <w:r w:rsidRPr="007552A6">
        <w:t>Npanf_ProseKey</w:t>
      </w:r>
      <w:proofErr w:type="spellEnd"/>
      <w:r w:rsidRPr="007552A6">
        <w:t xml:space="preserve"> Service.</w:t>
      </w:r>
    </w:p>
    <w:p w14:paraId="70F6D804" w14:textId="77777777" w:rsidR="00391F61" w:rsidRPr="007552A6" w:rsidRDefault="00391F61" w:rsidP="00391F61">
      <w:pPr>
        <w:pStyle w:val="Heading3"/>
      </w:pPr>
      <w:bookmarkStart w:id="376" w:name="_Toc67903536"/>
      <w:bookmarkStart w:id="377" w:name="_Toc35971419"/>
      <w:bookmarkStart w:id="378" w:name="_Toc510696628"/>
      <w:bookmarkStart w:id="379" w:name="_Toc112771062"/>
      <w:bookmarkStart w:id="380" w:name="_Toc122090167"/>
      <w:bookmarkStart w:id="381" w:name="_Toc138349419"/>
      <w:bookmarkStart w:id="382" w:name="_Toc153880737"/>
      <w:bookmarkStart w:id="383" w:name="_Toc169753135"/>
      <w:bookmarkStart w:id="384" w:name="_Toc218437576"/>
      <w:bookmarkEnd w:id="373"/>
      <w:bookmarkEnd w:id="374"/>
      <w:bookmarkEnd w:id="375"/>
      <w:r w:rsidRPr="007552A6">
        <w:t>6.1.5</w:t>
      </w:r>
      <w:r w:rsidRPr="007552A6">
        <w:tab/>
        <w:t>Notifications</w:t>
      </w:r>
      <w:bookmarkEnd w:id="376"/>
      <w:bookmarkEnd w:id="377"/>
      <w:bookmarkEnd w:id="378"/>
      <w:bookmarkEnd w:id="379"/>
      <w:bookmarkEnd w:id="380"/>
      <w:bookmarkEnd w:id="381"/>
      <w:bookmarkEnd w:id="382"/>
      <w:bookmarkEnd w:id="383"/>
      <w:bookmarkEnd w:id="384"/>
    </w:p>
    <w:p w14:paraId="6A60DC1C" w14:textId="77777777" w:rsidR="009F5B30" w:rsidRPr="007552A6" w:rsidRDefault="009F5B30" w:rsidP="009F5B30">
      <w:pPr>
        <w:rPr>
          <w:lang w:eastAsia="zh-CN"/>
        </w:rPr>
      </w:pPr>
      <w:bookmarkStart w:id="385" w:name="_Toc67903537"/>
      <w:bookmarkStart w:id="386" w:name="_Toc35971420"/>
      <w:bookmarkStart w:id="387" w:name="_Toc510696629"/>
      <w:r w:rsidRPr="007552A6">
        <w:t xml:space="preserve">There is no notification defined for </w:t>
      </w:r>
      <w:proofErr w:type="spellStart"/>
      <w:r w:rsidRPr="007552A6">
        <w:t>Npanf_ProseKey</w:t>
      </w:r>
      <w:proofErr w:type="spellEnd"/>
      <w:r w:rsidRPr="007552A6">
        <w:t xml:space="preserve"> service.</w:t>
      </w:r>
    </w:p>
    <w:p w14:paraId="066F1EF0" w14:textId="77777777" w:rsidR="00391F61" w:rsidRPr="007552A6" w:rsidRDefault="00391F61" w:rsidP="00391F61">
      <w:pPr>
        <w:pStyle w:val="Heading3"/>
      </w:pPr>
      <w:bookmarkStart w:id="388" w:name="_Toc510696632"/>
      <w:bookmarkStart w:id="389" w:name="_Toc67903543"/>
      <w:bookmarkStart w:id="390" w:name="_Toc35971427"/>
      <w:bookmarkStart w:id="391" w:name="_Toc112771063"/>
      <w:bookmarkStart w:id="392" w:name="_Toc122090168"/>
      <w:bookmarkStart w:id="393" w:name="_Toc138349420"/>
      <w:bookmarkStart w:id="394" w:name="_Toc153880738"/>
      <w:bookmarkStart w:id="395" w:name="_Toc169753136"/>
      <w:bookmarkStart w:id="396" w:name="_Toc218437577"/>
      <w:bookmarkEnd w:id="385"/>
      <w:bookmarkEnd w:id="386"/>
      <w:bookmarkEnd w:id="387"/>
      <w:r w:rsidRPr="007552A6">
        <w:t>6.1.6</w:t>
      </w:r>
      <w:r w:rsidRPr="007552A6">
        <w:tab/>
        <w:t>Data Model</w:t>
      </w:r>
      <w:bookmarkEnd w:id="388"/>
      <w:bookmarkEnd w:id="389"/>
      <w:bookmarkEnd w:id="390"/>
      <w:bookmarkEnd w:id="391"/>
      <w:bookmarkEnd w:id="392"/>
      <w:bookmarkEnd w:id="393"/>
      <w:bookmarkEnd w:id="394"/>
      <w:bookmarkEnd w:id="395"/>
      <w:bookmarkEnd w:id="396"/>
    </w:p>
    <w:p w14:paraId="700297EE" w14:textId="77777777" w:rsidR="00391F61" w:rsidRPr="007552A6" w:rsidRDefault="00391F61" w:rsidP="00391F61">
      <w:pPr>
        <w:pStyle w:val="Heading4"/>
      </w:pPr>
      <w:bookmarkStart w:id="397" w:name="_Toc67903544"/>
      <w:bookmarkStart w:id="398" w:name="_Toc35971428"/>
      <w:bookmarkStart w:id="399" w:name="_Toc510696633"/>
      <w:bookmarkStart w:id="400" w:name="_Toc112771064"/>
      <w:bookmarkStart w:id="401" w:name="_Toc122090169"/>
      <w:bookmarkStart w:id="402" w:name="_Toc138349421"/>
      <w:bookmarkStart w:id="403" w:name="_Toc153880739"/>
      <w:bookmarkStart w:id="404" w:name="_Toc169753137"/>
      <w:bookmarkStart w:id="405" w:name="_Toc67903545"/>
      <w:bookmarkStart w:id="406" w:name="_Toc35971429"/>
      <w:bookmarkStart w:id="407" w:name="_Toc510696634"/>
      <w:bookmarkStart w:id="408" w:name="_Toc218437578"/>
      <w:r w:rsidRPr="007552A6">
        <w:t>6.1.6.1</w:t>
      </w:r>
      <w:r w:rsidRPr="007552A6">
        <w:tab/>
        <w:t>General</w:t>
      </w:r>
      <w:bookmarkEnd w:id="397"/>
      <w:bookmarkEnd w:id="398"/>
      <w:bookmarkEnd w:id="399"/>
      <w:bookmarkEnd w:id="400"/>
      <w:bookmarkEnd w:id="401"/>
      <w:bookmarkEnd w:id="402"/>
      <w:bookmarkEnd w:id="403"/>
      <w:bookmarkEnd w:id="404"/>
      <w:bookmarkEnd w:id="408"/>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proofErr w:type="spellStart"/>
      <w:r w:rsidR="00966577" w:rsidRPr="007552A6">
        <w:t>Npanf_ProseKey</w:t>
      </w:r>
      <w:proofErr w:type="spellEnd"/>
      <w:r w:rsidRPr="007552A6">
        <w:t xml:space="preserve"> service based interface protocol.</w:t>
      </w:r>
    </w:p>
    <w:p w14:paraId="61906497" w14:textId="2AA75152" w:rsidR="00391F61" w:rsidRPr="007552A6" w:rsidRDefault="00F4361A" w:rsidP="00391F61">
      <w:pPr>
        <w:pStyle w:val="TH"/>
      </w:pPr>
      <w:r w:rsidRPr="007552A6">
        <w:t xml:space="preserve">Table 6.1.6.1-1: </w:t>
      </w:r>
      <w:proofErr w:type="spellStart"/>
      <w:r w:rsidR="005A55C3" w:rsidRPr="007552A6">
        <w:t>Npanf_ProseKey</w:t>
      </w:r>
      <w:proofErr w:type="spellEnd"/>
      <w:r w:rsidR="005A55C3" w:rsidRPr="007552A6">
        <w:t xml:space="preserve">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proofErr w:type="spellStart"/>
            <w:r w:rsidRPr="007552A6">
              <w:rPr>
                <w:rFonts w:eastAsiaTheme="minorEastAsia" w:hint="eastAsia"/>
                <w:lang w:eastAsia="zh-CN"/>
              </w:rPr>
              <w:t>Prose</w:t>
            </w:r>
            <w:r w:rsidRPr="007552A6">
              <w:rPr>
                <w:rFonts w:eastAsiaTheme="minorEastAsia"/>
                <w:lang w:eastAsia="zh-CN"/>
              </w:rPr>
              <w:t>ContextInfo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proofErr w:type="spellStart"/>
            <w:r w:rsidRPr="007552A6">
              <w:rPr>
                <w:rFonts w:eastAsiaTheme="minorEastAsia" w:cs="Arial"/>
                <w:szCs w:val="18"/>
                <w:lang w:eastAsia="zh-CN"/>
              </w:rPr>
              <w:t>ProSe</w:t>
            </w:r>
            <w:proofErr w:type="spellEnd"/>
            <w:r w:rsidRPr="007552A6">
              <w:rPr>
                <w:rFonts w:eastAsiaTheme="minorEastAsia" w:cs="Arial"/>
                <w:szCs w:val="18"/>
                <w:lang w:eastAsia="zh-CN"/>
              </w:rPr>
              <w:t xml:space="preserv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proofErr w:type="spellStart"/>
            <w:r w:rsidRPr="007552A6">
              <w:t>ProseKeyRequest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proofErr w:type="spellStart"/>
            <w:r w:rsidRPr="007552A6">
              <w:rPr>
                <w:rFonts w:eastAsiaTheme="minorEastAsia" w:hint="eastAsia"/>
                <w:lang w:eastAsia="zh-CN"/>
              </w:rPr>
              <w:t>P</w:t>
            </w:r>
            <w:r w:rsidRPr="007552A6">
              <w:rPr>
                <w:rFonts w:eastAsiaTheme="minorEastAsia"/>
                <w:lang w:eastAsia="zh-CN"/>
              </w:rPr>
              <w:t>roseKeyResponse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proofErr w:type="spellStart"/>
            <w:r w:rsidRPr="007552A6">
              <w:rPr>
                <w:lang w:eastAsia="zh-CN"/>
              </w:rPr>
              <w:t>Pro</w:t>
            </w:r>
            <w:r w:rsidR="0041058E" w:rsidRPr="007552A6">
              <w:rPr>
                <w:rFonts w:hint="eastAsia"/>
                <w:lang w:eastAsia="zh-CN"/>
              </w:rPr>
              <w:t>S</w:t>
            </w:r>
            <w:r w:rsidRPr="007552A6">
              <w:rPr>
                <w:lang w:eastAsia="zh-CN"/>
              </w:rPr>
              <w:t>e</w:t>
            </w:r>
            <w:proofErr w:type="spellEnd"/>
            <w:r w:rsidRPr="007552A6">
              <w:rPr>
                <w:lang w:eastAsia="zh-CN"/>
              </w:rPr>
              <w:t xml:space="preserv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proofErr w:type="spellStart"/>
      <w:r w:rsidR="009C76B7" w:rsidRPr="007552A6">
        <w:t>Npanf_ProseKey</w:t>
      </w:r>
      <w:proofErr w:type="spellEnd"/>
      <w:r w:rsidRPr="007552A6">
        <w:t xml:space="preserve"> service based interface protocol from other specifications, including a reference to their respective specifications and when needed, a short description of their use within the </w:t>
      </w:r>
      <w:proofErr w:type="spellStart"/>
      <w:r w:rsidR="004304D1" w:rsidRPr="007552A6">
        <w:t>Npanf_ProseKey</w:t>
      </w:r>
      <w:proofErr w:type="spellEnd"/>
      <w:r w:rsidRPr="007552A6">
        <w:t xml:space="preserve"> service based interface.</w:t>
      </w:r>
    </w:p>
    <w:p w14:paraId="24586AE2" w14:textId="3604AB42" w:rsidR="00391F61" w:rsidRPr="007552A6" w:rsidRDefault="00391F61" w:rsidP="00391F61">
      <w:pPr>
        <w:pStyle w:val="TH"/>
      </w:pPr>
      <w:r w:rsidRPr="007552A6">
        <w:t xml:space="preserve">Table 6.1.6.1-2: </w:t>
      </w:r>
      <w:proofErr w:type="spellStart"/>
      <w:r w:rsidR="006A336A" w:rsidRPr="007552A6">
        <w:t>Npanf_ProseKey</w:t>
      </w:r>
      <w:proofErr w:type="spellEnd"/>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proofErr w:type="spellStart"/>
            <w:r w:rsidRPr="007552A6">
              <w:t>RelayServiceCode</w:t>
            </w:r>
            <w:proofErr w:type="spellEnd"/>
          </w:p>
        </w:tc>
        <w:tc>
          <w:tcPr>
            <w:tcW w:w="1559" w:type="dxa"/>
            <w:tcBorders>
              <w:top w:val="single" w:sz="4" w:space="0" w:color="auto"/>
              <w:left w:val="single" w:sz="4" w:space="0" w:color="auto"/>
              <w:bottom w:val="single" w:sz="4" w:space="0" w:color="auto"/>
              <w:right w:val="single" w:sz="4" w:space="0" w:color="auto"/>
            </w:tcBorders>
          </w:tcPr>
          <w:p w14:paraId="03271183" w14:textId="2D27D1CC" w:rsidR="00EE25FF" w:rsidRPr="007552A6" w:rsidRDefault="00EE25FF">
            <w:pPr>
              <w:pStyle w:val="TAL"/>
              <w:rPr>
                <w:rFonts w:eastAsia="Times New Roman"/>
                <w:lang w:eastAsia="en-GB"/>
              </w:rPr>
            </w:pPr>
            <w:r w:rsidRPr="007552A6">
              <w:t xml:space="preserve">3GPP </w:t>
            </w:r>
            <w:r w:rsidR="00D05752" w:rsidRPr="007552A6">
              <w:t>TS</w:t>
            </w:r>
            <w:r w:rsidR="00D05752">
              <w:t> </w:t>
            </w:r>
            <w:r w:rsidR="00D05752" w:rsidRPr="007552A6">
              <w:t>2</w:t>
            </w:r>
            <w:r w:rsidRPr="007552A6">
              <w:t>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5785D51E" w:rsidR="00EE25FF" w:rsidRPr="007552A6" w:rsidRDefault="00EE25FF">
            <w:pPr>
              <w:pStyle w:val="TAL"/>
              <w:rPr>
                <w:rFonts w:eastAsia="Times New Roman" w:cs="Arial"/>
                <w:szCs w:val="18"/>
                <w:lang w:eastAsia="en-GB"/>
              </w:rPr>
            </w:pPr>
            <w:r w:rsidRPr="007552A6">
              <w:rPr>
                <w:rFonts w:cs="Arial"/>
                <w:szCs w:val="18"/>
              </w:rPr>
              <w:t xml:space="preserve">see 3GPP TS 23.501 [2] </w:t>
            </w:r>
            <w:r w:rsidR="00D05752" w:rsidRPr="007552A6">
              <w:rPr>
                <w:rFonts w:cs="Arial"/>
                <w:szCs w:val="18"/>
              </w:rPr>
              <w:t>clause</w:t>
            </w:r>
            <w:r w:rsidR="00D05752">
              <w:rPr>
                <w:rFonts w:cs="Arial"/>
                <w:szCs w:val="18"/>
              </w:rPr>
              <w:t> </w:t>
            </w:r>
            <w:r w:rsidR="00D05752" w:rsidRPr="007552A6">
              <w:rPr>
                <w:rFonts w:cs="Arial"/>
                <w:szCs w:val="18"/>
              </w:rPr>
              <w:t>5</w:t>
            </w:r>
            <w:r w:rsidRPr="007552A6">
              <w:rPr>
                <w:rFonts w:cs="Arial"/>
                <w:szCs w:val="18"/>
              </w:rPr>
              <w:t>.9.2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proofErr w:type="spellStart"/>
            <w:r w:rsidRPr="007552A6">
              <w:rPr>
                <w:lang w:eastAsia="zh-CN"/>
              </w:rPr>
              <w:t>Pro</w:t>
            </w:r>
            <w:r w:rsidR="0041058E" w:rsidRPr="007552A6">
              <w:rPr>
                <w:rFonts w:hint="eastAsia"/>
                <w:lang w:eastAsia="zh-CN"/>
              </w:rPr>
              <w:t>S</w:t>
            </w:r>
            <w:r w:rsidRPr="007552A6">
              <w:rPr>
                <w:lang w:eastAsia="zh-CN"/>
              </w:rPr>
              <w:t>e</w:t>
            </w:r>
            <w:proofErr w:type="spellEnd"/>
            <w:r w:rsidRPr="007552A6">
              <w:rPr>
                <w:lang w:eastAsia="zh-CN"/>
              </w:rPr>
              <w:t xml:space="preserv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09" w:name="_Toc112771065"/>
      <w:bookmarkStart w:id="410" w:name="_Toc122090170"/>
      <w:bookmarkStart w:id="411" w:name="_Toc138349422"/>
      <w:bookmarkStart w:id="412" w:name="_Toc153880740"/>
      <w:bookmarkStart w:id="413" w:name="_Toc169753138"/>
      <w:bookmarkStart w:id="414" w:name="_Toc218437579"/>
      <w:r w:rsidRPr="007552A6">
        <w:rPr>
          <w:lang w:val="en-US"/>
        </w:rPr>
        <w:lastRenderedPageBreak/>
        <w:t>6.1.6.2</w:t>
      </w:r>
      <w:r w:rsidRPr="007552A6">
        <w:rPr>
          <w:lang w:val="en-US"/>
        </w:rPr>
        <w:tab/>
        <w:t>Structured data types</w:t>
      </w:r>
      <w:bookmarkEnd w:id="405"/>
      <w:bookmarkEnd w:id="406"/>
      <w:bookmarkEnd w:id="407"/>
      <w:bookmarkEnd w:id="409"/>
      <w:bookmarkEnd w:id="410"/>
      <w:bookmarkEnd w:id="411"/>
      <w:bookmarkEnd w:id="412"/>
      <w:bookmarkEnd w:id="413"/>
      <w:bookmarkEnd w:id="414"/>
    </w:p>
    <w:p w14:paraId="2DB65DFB" w14:textId="77777777" w:rsidR="00391F61" w:rsidRPr="007552A6" w:rsidRDefault="00391F61" w:rsidP="00391F61">
      <w:pPr>
        <w:pStyle w:val="Heading5"/>
      </w:pPr>
      <w:bookmarkStart w:id="415" w:name="_Toc112771066"/>
      <w:bookmarkStart w:id="416" w:name="_Toc122090171"/>
      <w:bookmarkStart w:id="417" w:name="_Toc138349423"/>
      <w:bookmarkStart w:id="418" w:name="_Toc153880741"/>
      <w:bookmarkStart w:id="419" w:name="_Toc169753139"/>
      <w:bookmarkStart w:id="420" w:name="_Toc218437580"/>
      <w:r w:rsidRPr="007552A6">
        <w:t>6.1.6.2.1</w:t>
      </w:r>
      <w:r w:rsidRPr="007552A6">
        <w:tab/>
        <w:t>Introduction</w:t>
      </w:r>
      <w:bookmarkEnd w:id="350"/>
      <w:bookmarkEnd w:id="351"/>
      <w:bookmarkEnd w:id="352"/>
      <w:bookmarkEnd w:id="415"/>
      <w:bookmarkEnd w:id="416"/>
      <w:bookmarkEnd w:id="417"/>
      <w:bookmarkEnd w:id="418"/>
      <w:bookmarkEnd w:id="419"/>
      <w:bookmarkEnd w:id="420"/>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1" w:name="_Toc112771067"/>
      <w:bookmarkStart w:id="422" w:name="_Toc67903547"/>
      <w:bookmarkStart w:id="423" w:name="_Toc35971431"/>
      <w:bookmarkStart w:id="424" w:name="_Toc510696636"/>
      <w:bookmarkStart w:id="425" w:name="_Toc122090172"/>
      <w:bookmarkStart w:id="426" w:name="_Toc138349424"/>
      <w:bookmarkStart w:id="427" w:name="_Toc153880742"/>
      <w:bookmarkStart w:id="428" w:name="_Toc169753140"/>
      <w:bookmarkStart w:id="429" w:name="_Toc218437581"/>
      <w:r w:rsidRPr="007552A6">
        <w:t>6.1.6.2.2</w:t>
      </w:r>
      <w:r w:rsidRPr="007552A6">
        <w:tab/>
        <w:t xml:space="preserve">Type: </w:t>
      </w:r>
      <w:proofErr w:type="spellStart"/>
      <w:r w:rsidR="00E330A5" w:rsidRPr="007552A6">
        <w:rPr>
          <w:rFonts w:eastAsiaTheme="minorEastAsia" w:hint="eastAsia"/>
          <w:lang w:eastAsia="zh-CN"/>
        </w:rPr>
        <w:t>Prose</w:t>
      </w:r>
      <w:r w:rsidR="00E330A5" w:rsidRPr="007552A6">
        <w:rPr>
          <w:rFonts w:eastAsiaTheme="minorEastAsia"/>
          <w:lang w:eastAsia="zh-CN"/>
        </w:rPr>
        <w:t>ContextInfo</w:t>
      </w:r>
      <w:bookmarkEnd w:id="421"/>
      <w:bookmarkEnd w:id="422"/>
      <w:bookmarkEnd w:id="423"/>
      <w:bookmarkEnd w:id="424"/>
      <w:bookmarkEnd w:id="425"/>
      <w:bookmarkEnd w:id="426"/>
      <w:bookmarkEnd w:id="427"/>
      <w:bookmarkEnd w:id="428"/>
      <w:bookmarkEnd w:id="429"/>
      <w:proofErr w:type="spellEnd"/>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proofErr w:type="spellStart"/>
      <w:r w:rsidR="006B6807" w:rsidRPr="007552A6">
        <w:rPr>
          <w:rFonts w:eastAsiaTheme="minorEastAsia" w:hint="eastAsia"/>
          <w:lang w:eastAsia="zh-CN"/>
        </w:rPr>
        <w:t>Prose</w:t>
      </w:r>
      <w:r w:rsidR="006B6807" w:rsidRPr="007552A6">
        <w:rPr>
          <w:rFonts w:eastAsiaTheme="minorEastAsia"/>
          <w:lang w:eastAsia="zh-CN"/>
        </w:rPr>
        <w:t>ContextInfo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proofErr w:type="spellStart"/>
            <w:r w:rsidRPr="007552A6">
              <w:t>supi</w:t>
            </w:r>
            <w:proofErr w:type="spellEnd"/>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w:t>
            </w:r>
            <w:proofErr w:type="spellStart"/>
            <w:r w:rsidR="0041058E" w:rsidRPr="007552A6">
              <w:rPr>
                <w:lang w:eastAsia="zh-CN"/>
              </w:rPr>
              <w:t>ProSe</w:t>
            </w:r>
            <w:proofErr w:type="spellEnd"/>
            <w:r w:rsidR="0041058E" w:rsidRPr="007552A6">
              <w:rPr>
                <w:lang w:eastAsia="zh-CN"/>
              </w:rPr>
              <w:t xml:space="preserve"> Remote UE</w:t>
            </w:r>
            <w:r w:rsidR="007E0F5E">
              <w:rPr>
                <w:lang w:eastAsia="zh-CN"/>
              </w:rPr>
              <w:t>,</w:t>
            </w:r>
            <w:r w:rsidR="00484C9C">
              <w:rPr>
                <w:lang w:eastAsia="zh-CN"/>
              </w:rPr>
              <w:t xml:space="preserve"> the </w:t>
            </w:r>
            <w:r w:rsidR="00484C9C" w:rsidRPr="00222498">
              <w:rPr>
                <w:lang w:eastAsia="zh-CN"/>
              </w:rPr>
              <w:t xml:space="preserve">5G </w:t>
            </w:r>
            <w:proofErr w:type="spellStart"/>
            <w:r w:rsidR="00484C9C" w:rsidRPr="00222498">
              <w:rPr>
                <w:lang w:eastAsia="zh-CN"/>
              </w:rPr>
              <w:t>ProSe</w:t>
            </w:r>
            <w:proofErr w:type="spellEnd"/>
            <w:r w:rsidR="00484C9C" w:rsidRPr="00222498">
              <w:rPr>
                <w:lang w:eastAsia="zh-CN"/>
              </w:rPr>
              <w:t xml:space="preserve"> End UE</w:t>
            </w:r>
            <w:r w:rsidR="007E0F5E">
              <w:rPr>
                <w:lang w:eastAsia="zh-CN"/>
              </w:rPr>
              <w:t xml:space="preserve"> or the </w:t>
            </w:r>
            <w:r w:rsidR="007E0F5E">
              <w:rPr>
                <w:lang w:val="en-US" w:eastAsia="zh-CN" w:bidi="ar"/>
              </w:rPr>
              <w:t xml:space="preserve">5G </w:t>
            </w:r>
            <w:proofErr w:type="spellStart"/>
            <w:r w:rsidR="007E0F5E">
              <w:rPr>
                <w:lang w:val="en-US" w:bidi="ar"/>
              </w:rPr>
              <w:t>ProSe</w:t>
            </w:r>
            <w:proofErr w:type="spellEnd"/>
            <w:r w:rsidR="007E0F5E">
              <w:rPr>
                <w:lang w:val="en-US" w:bidi="ar"/>
              </w:rPr>
              <w:t xml:space="preserv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 xml:space="preserve">CP-PRUK of the 5G </w:t>
            </w:r>
            <w:proofErr w:type="spellStart"/>
            <w:r w:rsidR="003306F6" w:rsidRPr="007552A6">
              <w:rPr>
                <w:lang w:eastAsia="zh-CN"/>
              </w:rPr>
              <w:t>ProSe</w:t>
            </w:r>
            <w:proofErr w:type="spellEnd"/>
            <w:r w:rsidR="003306F6" w:rsidRPr="007552A6">
              <w:rPr>
                <w:lang w:eastAsia="zh-CN"/>
              </w:rPr>
              <w:t xml:space="preserve"> Remote UE</w:t>
            </w:r>
            <w:r w:rsidR="007E0F5E">
              <w:rPr>
                <w:lang w:eastAsia="zh-CN"/>
              </w:rPr>
              <w:t>,</w:t>
            </w:r>
            <w:r w:rsidR="00484C9C">
              <w:rPr>
                <w:lang w:eastAsia="zh-CN"/>
              </w:rPr>
              <w:t xml:space="preserve"> the </w:t>
            </w:r>
            <w:r w:rsidR="00484C9C" w:rsidRPr="00222498">
              <w:rPr>
                <w:lang w:eastAsia="zh-CN"/>
              </w:rPr>
              <w:t xml:space="preserve">5G </w:t>
            </w:r>
            <w:proofErr w:type="spellStart"/>
            <w:r w:rsidR="00484C9C" w:rsidRPr="00222498">
              <w:rPr>
                <w:lang w:eastAsia="zh-CN"/>
              </w:rPr>
              <w:t>ProSe</w:t>
            </w:r>
            <w:proofErr w:type="spellEnd"/>
            <w:r w:rsidR="00484C9C" w:rsidRPr="00222498">
              <w:rPr>
                <w:lang w:eastAsia="zh-CN"/>
              </w:rPr>
              <w:t xml:space="preserve"> End UE</w:t>
            </w:r>
            <w:r w:rsidR="007E0F5E">
              <w:rPr>
                <w:lang w:eastAsia="zh-CN"/>
              </w:rPr>
              <w:t xml:space="preserve"> or the </w:t>
            </w:r>
            <w:r w:rsidR="007E0F5E">
              <w:rPr>
                <w:lang w:val="en-US" w:eastAsia="zh-CN" w:bidi="ar"/>
              </w:rPr>
              <w:t xml:space="preserve">5G </w:t>
            </w:r>
            <w:proofErr w:type="spellStart"/>
            <w:r w:rsidR="007E0F5E">
              <w:rPr>
                <w:lang w:val="en-US" w:bidi="ar"/>
              </w:rPr>
              <w:t>ProSe</w:t>
            </w:r>
            <w:proofErr w:type="spellEnd"/>
            <w:r w:rsidR="007E0F5E">
              <w:rPr>
                <w:lang w:val="en-US" w:bidi="ar"/>
              </w:rPr>
              <w:t xml:space="preserv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proofErr w:type="spellStart"/>
            <w:r w:rsidRPr="007552A6">
              <w:t>relayServiceCode</w:t>
            </w:r>
            <w:proofErr w:type="spellEnd"/>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proofErr w:type="spellStart"/>
            <w:r w:rsidRPr="007552A6">
              <w:t>RelayServiceCode</w:t>
            </w:r>
            <w:proofErr w:type="spellEnd"/>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 xml:space="preserve">5G </w:t>
            </w:r>
            <w:proofErr w:type="spellStart"/>
            <w:r w:rsidRPr="007552A6">
              <w:t>ProSe</w:t>
            </w:r>
            <w:proofErr w:type="spellEnd"/>
            <w:r w:rsidRPr="007552A6">
              <w:t xml:space="preserve"> Remote UE</w:t>
            </w:r>
            <w:r w:rsidR="007E0F5E">
              <w:t>,</w:t>
            </w:r>
            <w:r w:rsidR="00484C9C">
              <w:rPr>
                <w:lang w:eastAsia="zh-CN"/>
              </w:rPr>
              <w:t xml:space="preserve"> the </w:t>
            </w:r>
            <w:r w:rsidR="00484C9C" w:rsidRPr="00222498">
              <w:rPr>
                <w:lang w:eastAsia="zh-CN"/>
              </w:rPr>
              <w:t xml:space="preserve">5G </w:t>
            </w:r>
            <w:proofErr w:type="spellStart"/>
            <w:r w:rsidR="00484C9C" w:rsidRPr="00222498">
              <w:rPr>
                <w:lang w:eastAsia="zh-CN"/>
              </w:rPr>
              <w:t>ProSe</w:t>
            </w:r>
            <w:proofErr w:type="spellEnd"/>
            <w:r w:rsidR="00484C9C" w:rsidRPr="00222498">
              <w:rPr>
                <w:lang w:eastAsia="zh-CN"/>
              </w:rPr>
              <w:t xml:space="preserve"> End UE</w:t>
            </w:r>
            <w:r w:rsidR="007E0F5E">
              <w:rPr>
                <w:lang w:eastAsia="zh-CN"/>
              </w:rPr>
              <w:t xml:space="preserve"> or the </w:t>
            </w:r>
            <w:r w:rsidR="007E0F5E">
              <w:rPr>
                <w:lang w:val="en-US" w:eastAsia="zh-CN" w:bidi="ar"/>
              </w:rPr>
              <w:t xml:space="preserve">5G </w:t>
            </w:r>
            <w:proofErr w:type="spellStart"/>
            <w:r w:rsidR="007E0F5E">
              <w:rPr>
                <w:lang w:val="en-US" w:bidi="ar"/>
              </w:rPr>
              <w:t>ProSe</w:t>
            </w:r>
            <w:proofErr w:type="spellEnd"/>
            <w:r w:rsidR="007E0F5E">
              <w:rPr>
                <w:lang w:val="en-US" w:bidi="ar"/>
              </w:rPr>
              <w:t xml:space="preserv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0" w:name="_Toc112771068"/>
      <w:bookmarkStart w:id="431" w:name="_Toc67903548"/>
      <w:bookmarkStart w:id="432" w:name="_Toc35971432"/>
      <w:bookmarkStart w:id="433" w:name="_Toc510696637"/>
      <w:bookmarkStart w:id="434" w:name="_Toc122090173"/>
      <w:bookmarkStart w:id="435" w:name="_Toc138349425"/>
      <w:bookmarkStart w:id="436" w:name="_Toc153880743"/>
      <w:bookmarkStart w:id="437" w:name="_Toc169753141"/>
      <w:bookmarkStart w:id="438" w:name="_Toc218437582"/>
      <w:r w:rsidRPr="007552A6">
        <w:t>6.1.6.2.3</w:t>
      </w:r>
      <w:r w:rsidRPr="007552A6">
        <w:tab/>
        <w:t xml:space="preserve">Type: </w:t>
      </w:r>
      <w:proofErr w:type="spellStart"/>
      <w:r w:rsidR="006B6807" w:rsidRPr="007552A6">
        <w:t>ProseKeyRequest</w:t>
      </w:r>
      <w:bookmarkEnd w:id="430"/>
      <w:bookmarkEnd w:id="431"/>
      <w:bookmarkEnd w:id="432"/>
      <w:bookmarkEnd w:id="433"/>
      <w:bookmarkEnd w:id="434"/>
      <w:bookmarkEnd w:id="435"/>
      <w:bookmarkEnd w:id="436"/>
      <w:bookmarkEnd w:id="437"/>
      <w:bookmarkEnd w:id="438"/>
      <w:proofErr w:type="spellEnd"/>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proofErr w:type="spellStart"/>
      <w:r w:rsidRPr="007552A6">
        <w:t>ProseKeyRequest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 xml:space="preserve">of the 5G </w:t>
            </w:r>
            <w:proofErr w:type="spellStart"/>
            <w:r w:rsidR="00AA6EC2" w:rsidRPr="007552A6">
              <w:rPr>
                <w:lang w:eastAsia="zh-CN"/>
              </w:rPr>
              <w:t>ProSe</w:t>
            </w:r>
            <w:proofErr w:type="spellEnd"/>
            <w:r w:rsidR="00AA6EC2" w:rsidRPr="007552A6">
              <w:rPr>
                <w:lang w:eastAsia="zh-CN"/>
              </w:rPr>
              <w:t xml:space="preserve"> Remote UE</w:t>
            </w:r>
            <w:r w:rsidR="00DB747D">
              <w:rPr>
                <w:lang w:eastAsia="zh-CN"/>
              </w:rPr>
              <w:t>,</w:t>
            </w:r>
            <w:r w:rsidR="002B7242">
              <w:rPr>
                <w:lang w:eastAsia="zh-CN"/>
              </w:rPr>
              <w:t xml:space="preserve"> the </w:t>
            </w:r>
            <w:r w:rsidR="002B7242" w:rsidRPr="00222498">
              <w:rPr>
                <w:lang w:eastAsia="zh-CN"/>
              </w:rPr>
              <w:t xml:space="preserve">5G </w:t>
            </w:r>
            <w:proofErr w:type="spellStart"/>
            <w:r w:rsidR="002B7242" w:rsidRPr="00222498">
              <w:rPr>
                <w:lang w:eastAsia="zh-CN"/>
              </w:rPr>
              <w:t>ProSe</w:t>
            </w:r>
            <w:proofErr w:type="spellEnd"/>
            <w:r w:rsidR="002B7242" w:rsidRPr="00222498">
              <w:rPr>
                <w:lang w:eastAsia="zh-CN"/>
              </w:rPr>
              <w:t xml:space="preserve"> End UE</w:t>
            </w:r>
            <w:r w:rsidR="00DB747D">
              <w:rPr>
                <w:lang w:eastAsia="zh-CN"/>
              </w:rPr>
              <w:t xml:space="preserve"> or the </w:t>
            </w:r>
            <w:r w:rsidR="00DB747D">
              <w:rPr>
                <w:lang w:val="en-US" w:eastAsia="zh-CN" w:bidi="ar"/>
              </w:rPr>
              <w:t xml:space="preserve">5G </w:t>
            </w:r>
            <w:proofErr w:type="spellStart"/>
            <w:r w:rsidR="00DB747D">
              <w:rPr>
                <w:lang w:val="en-US" w:bidi="ar"/>
              </w:rPr>
              <w:t>ProSe</w:t>
            </w:r>
            <w:proofErr w:type="spellEnd"/>
            <w:r w:rsidR="00DB747D">
              <w:rPr>
                <w:lang w:val="en-US" w:bidi="ar"/>
              </w:rPr>
              <w:t xml:space="preserv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proofErr w:type="spellStart"/>
            <w:r w:rsidRPr="007552A6">
              <w:t>relayServiceCode</w:t>
            </w:r>
            <w:proofErr w:type="spellEnd"/>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proofErr w:type="spellStart"/>
            <w:r w:rsidRPr="007552A6">
              <w:t>RelayServiceCode</w:t>
            </w:r>
            <w:proofErr w:type="spellEnd"/>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 xml:space="preserve">5G </w:t>
            </w:r>
            <w:proofErr w:type="spellStart"/>
            <w:r w:rsidRPr="007552A6">
              <w:t>ProSe</w:t>
            </w:r>
            <w:proofErr w:type="spellEnd"/>
            <w:r w:rsidRPr="007552A6">
              <w:t xml:space="preserve"> Remote UE</w:t>
            </w:r>
            <w:r w:rsidR="002B7242">
              <w:rPr>
                <w:lang w:eastAsia="zh-CN"/>
              </w:rPr>
              <w:t xml:space="preserve"> or the </w:t>
            </w:r>
            <w:r w:rsidR="002B7242" w:rsidRPr="00222498">
              <w:rPr>
                <w:lang w:eastAsia="zh-CN"/>
              </w:rPr>
              <w:t xml:space="preserve">5G </w:t>
            </w:r>
            <w:proofErr w:type="spellStart"/>
            <w:r w:rsidR="002B7242" w:rsidRPr="00222498">
              <w:rPr>
                <w:lang w:eastAsia="zh-CN"/>
              </w:rPr>
              <w:t>ProSe</w:t>
            </w:r>
            <w:proofErr w:type="spellEnd"/>
            <w:r w:rsidR="002B7242" w:rsidRPr="00222498">
              <w:rPr>
                <w:lang w:eastAsia="zh-CN"/>
              </w:rPr>
              <w:t xml:space="preserve"> End UE</w:t>
            </w:r>
            <w:r w:rsidR="00DB747D">
              <w:rPr>
                <w:lang w:eastAsia="zh-CN"/>
              </w:rPr>
              <w:t xml:space="preserve">, the </w:t>
            </w:r>
            <w:r w:rsidR="00DB747D">
              <w:rPr>
                <w:lang w:val="en-US" w:eastAsia="zh-CN" w:bidi="ar"/>
              </w:rPr>
              <w:t xml:space="preserve">5G </w:t>
            </w:r>
            <w:proofErr w:type="spellStart"/>
            <w:r w:rsidR="00DB747D">
              <w:rPr>
                <w:lang w:val="en-US" w:bidi="ar"/>
              </w:rPr>
              <w:t>ProSe</w:t>
            </w:r>
            <w:proofErr w:type="spellEnd"/>
            <w:r w:rsidR="00DB747D">
              <w:rPr>
                <w:lang w:val="en-US" w:bidi="ar"/>
              </w:rPr>
              <w:t xml:space="preserv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39" w:name="_Toc112771069"/>
    </w:p>
    <w:p w14:paraId="3F5C01B6" w14:textId="019D7A54" w:rsidR="00091521" w:rsidRPr="007552A6" w:rsidRDefault="00091521" w:rsidP="00091521">
      <w:pPr>
        <w:pStyle w:val="Heading5"/>
      </w:pPr>
      <w:bookmarkStart w:id="440" w:name="_Toc122090174"/>
      <w:bookmarkStart w:id="441" w:name="_Toc138349426"/>
      <w:bookmarkStart w:id="442" w:name="_Toc153880744"/>
      <w:bookmarkStart w:id="443" w:name="_Toc169753142"/>
      <w:bookmarkStart w:id="444" w:name="_Toc218437583"/>
      <w:r w:rsidRPr="007552A6">
        <w:lastRenderedPageBreak/>
        <w:t>6.1.6.2.4</w:t>
      </w:r>
      <w:r w:rsidRPr="007552A6">
        <w:tab/>
        <w:t xml:space="preserve">Type: </w:t>
      </w:r>
      <w:proofErr w:type="spellStart"/>
      <w:r w:rsidRPr="007552A6">
        <w:rPr>
          <w:rFonts w:eastAsiaTheme="minorEastAsia" w:hint="eastAsia"/>
          <w:lang w:eastAsia="zh-CN"/>
        </w:rPr>
        <w:t>P</w:t>
      </w:r>
      <w:r w:rsidRPr="007552A6">
        <w:rPr>
          <w:rFonts w:eastAsiaTheme="minorEastAsia"/>
          <w:lang w:eastAsia="zh-CN"/>
        </w:rPr>
        <w:t>roseKeyResponse</w:t>
      </w:r>
      <w:bookmarkEnd w:id="439"/>
      <w:bookmarkEnd w:id="440"/>
      <w:bookmarkEnd w:id="441"/>
      <w:bookmarkEnd w:id="442"/>
      <w:bookmarkEnd w:id="443"/>
      <w:bookmarkEnd w:id="444"/>
      <w:proofErr w:type="spellEnd"/>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proofErr w:type="spellStart"/>
      <w:r w:rsidRPr="007552A6">
        <w:rPr>
          <w:rFonts w:eastAsiaTheme="minorEastAsia" w:hint="eastAsia"/>
          <w:lang w:eastAsia="zh-CN"/>
        </w:rPr>
        <w:t>P</w:t>
      </w:r>
      <w:r w:rsidRPr="007552A6">
        <w:rPr>
          <w:rFonts w:eastAsiaTheme="minorEastAsia"/>
          <w:lang w:eastAsia="zh-CN"/>
        </w:rPr>
        <w:t>roseKeyResponse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w:t>
            </w:r>
            <w:proofErr w:type="spellStart"/>
            <w:r w:rsidR="00126DD4" w:rsidRPr="007552A6">
              <w:rPr>
                <w:lang w:eastAsia="zh-CN"/>
              </w:rPr>
              <w:t>ProSe</w:t>
            </w:r>
            <w:proofErr w:type="spellEnd"/>
            <w:r w:rsidR="00126DD4" w:rsidRPr="007552A6">
              <w:rPr>
                <w:lang w:eastAsia="zh-CN"/>
              </w:rPr>
              <w:t xml:space="preserve"> Remote UE</w:t>
            </w:r>
            <w:r w:rsidR="00DB747D">
              <w:rPr>
                <w:lang w:eastAsia="zh-CN"/>
              </w:rPr>
              <w:t>,</w:t>
            </w:r>
            <w:r w:rsidR="006D313F">
              <w:rPr>
                <w:lang w:eastAsia="zh-CN"/>
              </w:rPr>
              <w:t xml:space="preserve"> the </w:t>
            </w:r>
            <w:r w:rsidR="006D313F" w:rsidRPr="00222498">
              <w:rPr>
                <w:lang w:eastAsia="zh-CN"/>
              </w:rPr>
              <w:t xml:space="preserve">5G </w:t>
            </w:r>
            <w:proofErr w:type="spellStart"/>
            <w:r w:rsidR="006D313F" w:rsidRPr="00222498">
              <w:rPr>
                <w:lang w:eastAsia="zh-CN"/>
              </w:rPr>
              <w:t>ProSe</w:t>
            </w:r>
            <w:proofErr w:type="spellEnd"/>
            <w:r w:rsidR="006D313F" w:rsidRPr="00222498">
              <w:rPr>
                <w:lang w:eastAsia="zh-CN"/>
              </w:rPr>
              <w:t xml:space="preserve"> End UE</w:t>
            </w:r>
            <w:r w:rsidR="00DB747D">
              <w:rPr>
                <w:lang w:eastAsia="zh-CN"/>
              </w:rPr>
              <w:t xml:space="preserve"> or the </w:t>
            </w:r>
            <w:r w:rsidR="00DB747D">
              <w:rPr>
                <w:lang w:val="en-US" w:eastAsia="zh-CN" w:bidi="ar"/>
              </w:rPr>
              <w:t xml:space="preserve">5G </w:t>
            </w:r>
            <w:proofErr w:type="spellStart"/>
            <w:r w:rsidR="00DB747D">
              <w:rPr>
                <w:lang w:val="en-US" w:bidi="ar"/>
              </w:rPr>
              <w:t>ProSe</w:t>
            </w:r>
            <w:proofErr w:type="spellEnd"/>
            <w:r w:rsidR="00DB747D">
              <w:rPr>
                <w:lang w:val="en-US" w:bidi="ar"/>
              </w:rPr>
              <w:t xml:space="preserv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5" w:name="_Toc67903549"/>
      <w:bookmarkStart w:id="446" w:name="_Toc35971433"/>
      <w:bookmarkStart w:id="447" w:name="_Toc510696638"/>
      <w:bookmarkStart w:id="448" w:name="_Toc112771070"/>
      <w:bookmarkStart w:id="449" w:name="_Toc122090175"/>
      <w:bookmarkStart w:id="450" w:name="_Toc138349427"/>
      <w:bookmarkStart w:id="451" w:name="_Toc153880745"/>
      <w:bookmarkStart w:id="452" w:name="_Toc169753143"/>
      <w:bookmarkStart w:id="453" w:name="_Toc218437584"/>
      <w:r w:rsidRPr="007552A6">
        <w:rPr>
          <w:lang w:val="en-US"/>
        </w:rPr>
        <w:t>6.1.6.3</w:t>
      </w:r>
      <w:r w:rsidRPr="007552A6">
        <w:rPr>
          <w:lang w:val="en-US"/>
        </w:rPr>
        <w:tab/>
        <w:t>Simple data types and enumerations</w:t>
      </w:r>
      <w:bookmarkEnd w:id="445"/>
      <w:bookmarkEnd w:id="446"/>
      <w:bookmarkEnd w:id="447"/>
      <w:bookmarkEnd w:id="448"/>
      <w:bookmarkEnd w:id="449"/>
      <w:bookmarkEnd w:id="450"/>
      <w:bookmarkEnd w:id="451"/>
      <w:bookmarkEnd w:id="452"/>
      <w:bookmarkEnd w:id="453"/>
    </w:p>
    <w:p w14:paraId="045BA1DA" w14:textId="77777777" w:rsidR="00391F61" w:rsidRPr="007552A6" w:rsidRDefault="00391F61" w:rsidP="00391F61">
      <w:pPr>
        <w:pStyle w:val="Heading5"/>
      </w:pPr>
      <w:bookmarkStart w:id="454" w:name="_Toc67903550"/>
      <w:bookmarkStart w:id="455" w:name="_Toc35971434"/>
      <w:bookmarkStart w:id="456" w:name="_Toc510696639"/>
      <w:bookmarkStart w:id="457" w:name="_Toc112771071"/>
      <w:bookmarkStart w:id="458" w:name="_Toc122090176"/>
      <w:bookmarkStart w:id="459" w:name="_Toc138349428"/>
      <w:bookmarkStart w:id="460" w:name="_Toc153880746"/>
      <w:bookmarkStart w:id="461" w:name="_Toc169753144"/>
      <w:bookmarkStart w:id="462" w:name="_Toc218437585"/>
      <w:r w:rsidRPr="007552A6">
        <w:t>6.1.6.3.1</w:t>
      </w:r>
      <w:r w:rsidRPr="007552A6">
        <w:tab/>
        <w:t>Introduction</w:t>
      </w:r>
      <w:bookmarkEnd w:id="454"/>
      <w:bookmarkEnd w:id="455"/>
      <w:bookmarkEnd w:id="456"/>
      <w:bookmarkEnd w:id="457"/>
      <w:bookmarkEnd w:id="458"/>
      <w:bookmarkEnd w:id="459"/>
      <w:bookmarkEnd w:id="460"/>
      <w:bookmarkEnd w:id="461"/>
      <w:bookmarkEnd w:id="46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3" w:name="_Toc67903551"/>
      <w:bookmarkStart w:id="464" w:name="_Toc35971435"/>
      <w:bookmarkStart w:id="465" w:name="_Toc510696640"/>
      <w:bookmarkStart w:id="466" w:name="_Toc112771072"/>
      <w:bookmarkStart w:id="467" w:name="_Toc122090177"/>
      <w:bookmarkStart w:id="468" w:name="_Toc138349429"/>
      <w:bookmarkStart w:id="469" w:name="_Toc153880747"/>
      <w:bookmarkStart w:id="470" w:name="_Toc169753145"/>
      <w:bookmarkStart w:id="471" w:name="_Toc218437586"/>
      <w:r w:rsidRPr="007552A6">
        <w:t>6.1.6.3.2</w:t>
      </w:r>
      <w:r w:rsidRPr="007552A6">
        <w:tab/>
        <w:t>Simple data types</w:t>
      </w:r>
      <w:bookmarkEnd w:id="463"/>
      <w:bookmarkEnd w:id="464"/>
      <w:bookmarkEnd w:id="465"/>
      <w:bookmarkEnd w:id="466"/>
      <w:bookmarkEnd w:id="467"/>
      <w:bookmarkEnd w:id="468"/>
      <w:bookmarkEnd w:id="469"/>
      <w:bookmarkEnd w:id="470"/>
      <w:bookmarkEnd w:id="471"/>
    </w:p>
    <w:p w14:paraId="0FBB7613" w14:textId="77777777" w:rsidR="00391F61" w:rsidRPr="007552A6" w:rsidRDefault="00391F61" w:rsidP="00391F61">
      <w:bookmarkStart w:id="472" w:name="_Toc67903552"/>
      <w:bookmarkStart w:id="473" w:name="_Toc35971436"/>
      <w:bookmarkStart w:id="474"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proofErr w:type="spellStart"/>
            <w:r w:rsidRPr="007552A6">
              <w:t>ProSe</w:t>
            </w:r>
            <w:proofErr w:type="spellEnd"/>
            <w:r w:rsidRPr="007552A6">
              <w:t xml:space="preserv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5" w:name="_Toc67903554"/>
      <w:bookmarkStart w:id="476" w:name="_Toc35971438"/>
      <w:bookmarkStart w:id="477" w:name="_Toc510696643"/>
      <w:bookmarkStart w:id="478" w:name="_Toc112771073"/>
      <w:bookmarkStart w:id="479" w:name="_Toc122090178"/>
      <w:bookmarkStart w:id="480" w:name="_Toc138349430"/>
      <w:bookmarkStart w:id="481" w:name="_Toc153880748"/>
      <w:bookmarkStart w:id="482" w:name="_Toc169753146"/>
      <w:bookmarkStart w:id="483" w:name="_Toc218437587"/>
      <w:bookmarkEnd w:id="472"/>
      <w:bookmarkEnd w:id="473"/>
      <w:bookmarkEnd w:id="474"/>
      <w:r w:rsidRPr="007552A6">
        <w:rPr>
          <w:lang w:val="en-US"/>
        </w:rPr>
        <w:t>6.1.6.4</w:t>
      </w:r>
      <w:r w:rsidRPr="007552A6">
        <w:rPr>
          <w:lang w:val="en-US"/>
        </w:rPr>
        <w:tab/>
      </w:r>
      <w:r w:rsidRPr="007552A6">
        <w:rPr>
          <w:lang w:eastAsia="zh-CN"/>
        </w:rPr>
        <w:t>Data types describing alternative data types or combinations of data types</w:t>
      </w:r>
      <w:bookmarkEnd w:id="475"/>
      <w:bookmarkEnd w:id="476"/>
      <w:bookmarkEnd w:id="477"/>
      <w:bookmarkEnd w:id="478"/>
      <w:bookmarkEnd w:id="479"/>
      <w:bookmarkEnd w:id="480"/>
      <w:bookmarkEnd w:id="481"/>
      <w:bookmarkEnd w:id="482"/>
      <w:bookmarkEnd w:id="483"/>
    </w:p>
    <w:p w14:paraId="2C355E51" w14:textId="77777777" w:rsidR="00091521" w:rsidRPr="007552A6" w:rsidRDefault="00091521" w:rsidP="00091521">
      <w:pPr>
        <w:rPr>
          <w:lang w:eastAsia="zh-CN"/>
        </w:rPr>
      </w:pPr>
      <w:bookmarkStart w:id="484" w:name="_Toc67903555"/>
      <w:bookmarkStart w:id="485" w:name="_Toc35971439"/>
      <w:bookmarkStart w:id="486" w:name="_Toc510696644"/>
      <w:r w:rsidRPr="007552A6">
        <w:rPr>
          <w:lang w:eastAsia="zh-CN"/>
        </w:rPr>
        <w:t xml:space="preserve">There is no data type describing alternative data types or combinations of data types in </w:t>
      </w:r>
      <w:proofErr w:type="spellStart"/>
      <w:r w:rsidRPr="007552A6">
        <w:t>Npanf_ProseKey</w:t>
      </w:r>
      <w:proofErr w:type="spellEnd"/>
      <w:r w:rsidRPr="007552A6">
        <w:rPr>
          <w:lang w:eastAsia="zh-CN"/>
        </w:rPr>
        <w:t xml:space="preserve"> Service.</w:t>
      </w:r>
    </w:p>
    <w:p w14:paraId="2BBE79CC" w14:textId="77777777" w:rsidR="00391F61" w:rsidRPr="007552A6" w:rsidRDefault="00391F61" w:rsidP="00391F61">
      <w:pPr>
        <w:pStyle w:val="Heading4"/>
      </w:pPr>
      <w:bookmarkStart w:id="487" w:name="_Toc67903557"/>
      <w:bookmarkStart w:id="488" w:name="_Toc35971441"/>
      <w:bookmarkStart w:id="489" w:name="_Toc510696646"/>
      <w:bookmarkStart w:id="490" w:name="_Toc112771074"/>
      <w:bookmarkStart w:id="491" w:name="_Toc122090179"/>
      <w:bookmarkStart w:id="492" w:name="_Toc138349431"/>
      <w:bookmarkStart w:id="493" w:name="_Toc153880749"/>
      <w:bookmarkStart w:id="494" w:name="_Toc169753147"/>
      <w:bookmarkStart w:id="495" w:name="_Toc218437588"/>
      <w:bookmarkEnd w:id="484"/>
      <w:bookmarkEnd w:id="485"/>
      <w:bookmarkEnd w:id="486"/>
      <w:r w:rsidRPr="007552A6">
        <w:t>6.1.6.5</w:t>
      </w:r>
      <w:r w:rsidRPr="007552A6">
        <w:tab/>
        <w:t>Binary data</w:t>
      </w:r>
      <w:bookmarkEnd w:id="487"/>
      <w:bookmarkEnd w:id="488"/>
      <w:bookmarkEnd w:id="489"/>
      <w:bookmarkEnd w:id="490"/>
      <w:bookmarkEnd w:id="491"/>
      <w:bookmarkEnd w:id="492"/>
      <w:bookmarkEnd w:id="493"/>
      <w:bookmarkEnd w:id="494"/>
      <w:bookmarkEnd w:id="495"/>
    </w:p>
    <w:p w14:paraId="12384132" w14:textId="77777777" w:rsidR="00D27970" w:rsidRPr="007552A6" w:rsidRDefault="00D27970" w:rsidP="00D27970">
      <w:pPr>
        <w:rPr>
          <w:lang w:eastAsia="zh-CN"/>
        </w:rPr>
      </w:pPr>
      <w:r w:rsidRPr="007552A6">
        <w:rPr>
          <w:lang w:eastAsia="zh-CN"/>
        </w:rPr>
        <w:t xml:space="preserve">There is no binary data type in </w:t>
      </w:r>
      <w:proofErr w:type="spellStart"/>
      <w:r w:rsidRPr="007552A6">
        <w:t>Npanf_ProseKey</w:t>
      </w:r>
      <w:proofErr w:type="spellEnd"/>
      <w:r w:rsidRPr="007552A6">
        <w:rPr>
          <w:lang w:eastAsia="zh-CN"/>
        </w:rPr>
        <w:t xml:space="preserve"> Service.</w:t>
      </w:r>
    </w:p>
    <w:p w14:paraId="7E359C29" w14:textId="77777777" w:rsidR="00391F61" w:rsidRPr="007552A6" w:rsidRDefault="00391F61" w:rsidP="00391F61">
      <w:pPr>
        <w:pStyle w:val="Heading3"/>
      </w:pPr>
      <w:bookmarkStart w:id="496" w:name="_Toc67903560"/>
      <w:bookmarkStart w:id="497" w:name="_Toc35971443"/>
      <w:bookmarkStart w:id="498" w:name="_Toc510696647"/>
      <w:bookmarkStart w:id="499" w:name="_Toc112771075"/>
      <w:bookmarkStart w:id="500" w:name="_Toc122090180"/>
      <w:bookmarkStart w:id="501" w:name="_Toc138349432"/>
      <w:bookmarkStart w:id="502" w:name="_Toc153880750"/>
      <w:bookmarkStart w:id="503" w:name="_Toc169753148"/>
      <w:bookmarkStart w:id="504" w:name="_Toc218437589"/>
      <w:r w:rsidRPr="007552A6">
        <w:t>6.1.7</w:t>
      </w:r>
      <w:r w:rsidRPr="007552A6">
        <w:tab/>
        <w:t>Error Handling</w:t>
      </w:r>
      <w:bookmarkEnd w:id="496"/>
      <w:bookmarkEnd w:id="497"/>
      <w:bookmarkEnd w:id="498"/>
      <w:bookmarkEnd w:id="499"/>
      <w:bookmarkEnd w:id="500"/>
      <w:bookmarkEnd w:id="501"/>
      <w:bookmarkEnd w:id="502"/>
      <w:bookmarkEnd w:id="503"/>
      <w:bookmarkEnd w:id="504"/>
    </w:p>
    <w:p w14:paraId="583F63D5" w14:textId="77777777" w:rsidR="00391F61" w:rsidRPr="007552A6" w:rsidRDefault="00391F61" w:rsidP="00391F61">
      <w:pPr>
        <w:pStyle w:val="Heading4"/>
      </w:pPr>
      <w:bookmarkStart w:id="505" w:name="_Toc67903561"/>
      <w:bookmarkStart w:id="506" w:name="_Toc35971444"/>
      <w:bookmarkStart w:id="507" w:name="_Toc112771076"/>
      <w:bookmarkStart w:id="508" w:name="_Toc122090181"/>
      <w:bookmarkStart w:id="509" w:name="_Toc138349433"/>
      <w:bookmarkStart w:id="510" w:name="_Toc153880751"/>
      <w:bookmarkStart w:id="511" w:name="_Toc169753149"/>
      <w:bookmarkStart w:id="512" w:name="_Toc218437590"/>
      <w:r w:rsidRPr="007552A6">
        <w:t>6.1.7.1</w:t>
      </w:r>
      <w:r w:rsidRPr="007552A6">
        <w:tab/>
        <w:t>General</w:t>
      </w:r>
      <w:bookmarkEnd w:id="505"/>
      <w:bookmarkEnd w:id="506"/>
      <w:bookmarkEnd w:id="507"/>
      <w:bookmarkEnd w:id="508"/>
      <w:bookmarkEnd w:id="509"/>
      <w:bookmarkEnd w:id="510"/>
      <w:bookmarkEnd w:id="511"/>
      <w:bookmarkEnd w:id="512"/>
    </w:p>
    <w:p w14:paraId="12E5BDA5" w14:textId="5B6B2173" w:rsidR="00391F61" w:rsidRPr="007552A6" w:rsidRDefault="00391F61" w:rsidP="00391F61">
      <w:r w:rsidRPr="007552A6">
        <w:t xml:space="preserve">For the </w:t>
      </w:r>
      <w:proofErr w:type="spellStart"/>
      <w:r w:rsidR="000F6415" w:rsidRPr="007552A6">
        <w:t>Npanf_ProseKey</w:t>
      </w:r>
      <w:proofErr w:type="spellEnd"/>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proofErr w:type="spellStart"/>
      <w:r w:rsidR="00C966CF" w:rsidRPr="007552A6">
        <w:t>Npanf_ProseKey</w:t>
      </w:r>
      <w:proofErr w:type="spellEnd"/>
      <w:r w:rsidRPr="007552A6">
        <w:t xml:space="preserve"> API.</w:t>
      </w:r>
    </w:p>
    <w:p w14:paraId="7D2C88C3" w14:textId="77777777" w:rsidR="00391F61" w:rsidRPr="007552A6" w:rsidRDefault="00391F61" w:rsidP="00391F61">
      <w:pPr>
        <w:pStyle w:val="Heading4"/>
        <w:rPr>
          <w:rFonts w:eastAsia="Times New Roman"/>
        </w:rPr>
      </w:pPr>
      <w:bookmarkStart w:id="513" w:name="_Toc67903562"/>
      <w:bookmarkStart w:id="514" w:name="_Toc35971445"/>
      <w:bookmarkStart w:id="515" w:name="_Toc112771077"/>
      <w:bookmarkStart w:id="516" w:name="_Toc122090182"/>
      <w:bookmarkStart w:id="517" w:name="_Toc138349434"/>
      <w:bookmarkStart w:id="518" w:name="_Toc153880752"/>
      <w:bookmarkStart w:id="519" w:name="_Toc169753150"/>
      <w:bookmarkStart w:id="520" w:name="_Toc218437591"/>
      <w:r w:rsidRPr="007552A6">
        <w:t>6.1.7.2</w:t>
      </w:r>
      <w:r w:rsidRPr="007552A6">
        <w:tab/>
        <w:t>Protocol Errors</w:t>
      </w:r>
      <w:bookmarkEnd w:id="513"/>
      <w:bookmarkEnd w:id="514"/>
      <w:bookmarkEnd w:id="515"/>
      <w:bookmarkEnd w:id="516"/>
      <w:bookmarkEnd w:id="517"/>
      <w:bookmarkEnd w:id="518"/>
      <w:bookmarkEnd w:id="519"/>
      <w:bookmarkEnd w:id="520"/>
    </w:p>
    <w:p w14:paraId="30879C8C" w14:textId="7389C9D9" w:rsidR="00391F61" w:rsidRPr="007552A6" w:rsidRDefault="00391F61" w:rsidP="00391F61">
      <w:r w:rsidRPr="007552A6">
        <w:t xml:space="preserve">No specific procedures for the </w:t>
      </w:r>
      <w:proofErr w:type="spellStart"/>
      <w:r w:rsidR="0028140E" w:rsidRPr="007552A6">
        <w:t>Npanf_ProseKey</w:t>
      </w:r>
      <w:proofErr w:type="spellEnd"/>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1" w:name="_Toc67903563"/>
      <w:bookmarkStart w:id="522" w:name="_Toc35971446"/>
      <w:bookmarkStart w:id="523" w:name="_Toc112771078"/>
      <w:bookmarkStart w:id="524" w:name="_Toc122090183"/>
      <w:bookmarkStart w:id="525" w:name="_Toc138349435"/>
      <w:bookmarkStart w:id="526" w:name="_Toc153880753"/>
      <w:bookmarkStart w:id="527" w:name="_Toc169753151"/>
      <w:bookmarkStart w:id="528" w:name="_Toc218437592"/>
      <w:r w:rsidRPr="007552A6">
        <w:t>6.1.7.3</w:t>
      </w:r>
      <w:r w:rsidRPr="007552A6">
        <w:tab/>
        <w:t>Application Errors</w:t>
      </w:r>
      <w:bookmarkEnd w:id="521"/>
      <w:bookmarkEnd w:id="522"/>
      <w:bookmarkEnd w:id="523"/>
      <w:bookmarkEnd w:id="524"/>
      <w:bookmarkEnd w:id="525"/>
      <w:bookmarkEnd w:id="526"/>
      <w:bookmarkEnd w:id="527"/>
      <w:bookmarkEnd w:id="528"/>
    </w:p>
    <w:p w14:paraId="2718968B" w14:textId="214E6B06" w:rsidR="00391F61" w:rsidRPr="007552A6" w:rsidRDefault="00391F61" w:rsidP="00391F61">
      <w:r w:rsidRPr="007552A6">
        <w:t xml:space="preserve">The application errors defined for the </w:t>
      </w:r>
      <w:proofErr w:type="spellStart"/>
      <w:r w:rsidR="0028140E" w:rsidRPr="007552A6">
        <w:t>Npanf_ProseKey</w:t>
      </w:r>
      <w:proofErr w:type="spellEnd"/>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29" w:name="_Toc35971447"/>
      <w:bookmarkStart w:id="530" w:name="_Toc510696648"/>
      <w:bookmarkStart w:id="531" w:name="_Toc508287269"/>
      <w:bookmarkStart w:id="532" w:name="_Toc508285804"/>
      <w:bookmarkStart w:id="533" w:name="_Toc493774060"/>
      <w:bookmarkStart w:id="534" w:name="_Toc492973140"/>
      <w:bookmarkStart w:id="535" w:name="_Toc492972920"/>
      <w:bookmarkStart w:id="536" w:name="_Toc492967832"/>
      <w:bookmarkStart w:id="537" w:name="_Toc492900030"/>
      <w:bookmarkStart w:id="538" w:name="_Toc492899751"/>
    </w:p>
    <w:p w14:paraId="2B6BC43D" w14:textId="77777777" w:rsidR="00391F61" w:rsidRPr="007552A6" w:rsidRDefault="00391F61" w:rsidP="00391F61">
      <w:pPr>
        <w:pStyle w:val="Heading3"/>
        <w:rPr>
          <w:lang w:eastAsia="zh-CN"/>
        </w:rPr>
      </w:pPr>
      <w:bookmarkStart w:id="539" w:name="_Toc67903564"/>
      <w:bookmarkStart w:id="540" w:name="_Toc112771079"/>
      <w:bookmarkStart w:id="541" w:name="_Toc122090184"/>
      <w:bookmarkStart w:id="542" w:name="_Toc138349436"/>
      <w:bookmarkStart w:id="543" w:name="_Toc153880754"/>
      <w:bookmarkStart w:id="544" w:name="_Toc169753152"/>
      <w:bookmarkStart w:id="545" w:name="_Toc218437593"/>
      <w:r w:rsidRPr="007552A6">
        <w:t>6.1.8</w:t>
      </w:r>
      <w:r w:rsidRPr="007552A6">
        <w:rPr>
          <w:lang w:eastAsia="zh-CN"/>
        </w:rPr>
        <w:tab/>
        <w:t>Feature negotiation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0541D3E" w14:textId="54E4B0A0" w:rsidR="00391F61" w:rsidRPr="007552A6" w:rsidRDefault="00391F61" w:rsidP="00391F61">
      <w:pPr>
        <w:rPr>
          <w:lang w:eastAsia="en-GB"/>
        </w:rPr>
      </w:pPr>
      <w:r w:rsidRPr="007552A6">
        <w:t xml:space="preserve">The optional features in table 6.1.8-1 are defined for the </w:t>
      </w:r>
      <w:proofErr w:type="spellStart"/>
      <w:r w:rsidR="00B55987" w:rsidRPr="007552A6">
        <w:t>Npanf_ProseKey</w:t>
      </w:r>
      <w:proofErr w:type="spellEnd"/>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6" w:name="_Toc67903565"/>
      <w:bookmarkStart w:id="547" w:name="_Toc35971448"/>
      <w:bookmarkStart w:id="548" w:name="_Toc532994477"/>
      <w:bookmarkStart w:id="549" w:name="_Toc112771080"/>
      <w:bookmarkStart w:id="550" w:name="_Toc510696649"/>
    </w:p>
    <w:p w14:paraId="2C335CEC" w14:textId="704989CE" w:rsidR="00391F61" w:rsidRPr="007552A6" w:rsidRDefault="00391F61" w:rsidP="00391F61">
      <w:pPr>
        <w:pStyle w:val="Heading3"/>
      </w:pPr>
      <w:bookmarkStart w:id="551" w:name="_Toc122090185"/>
      <w:bookmarkStart w:id="552" w:name="_Toc138349437"/>
      <w:bookmarkStart w:id="553" w:name="_Toc153880755"/>
      <w:bookmarkStart w:id="554" w:name="_Toc169753153"/>
      <w:bookmarkStart w:id="555" w:name="_Toc218437594"/>
      <w:r w:rsidRPr="007552A6">
        <w:t>6.1.9</w:t>
      </w:r>
      <w:r w:rsidRPr="007552A6">
        <w:tab/>
        <w:t>Security</w:t>
      </w:r>
      <w:bookmarkEnd w:id="546"/>
      <w:bookmarkEnd w:id="547"/>
      <w:bookmarkEnd w:id="548"/>
      <w:bookmarkEnd w:id="549"/>
      <w:bookmarkEnd w:id="551"/>
      <w:bookmarkEnd w:id="552"/>
      <w:bookmarkEnd w:id="553"/>
      <w:bookmarkEnd w:id="554"/>
      <w:bookmarkEnd w:id="555"/>
    </w:p>
    <w:p w14:paraId="49809E41" w14:textId="53869694" w:rsidR="00391F61" w:rsidRPr="007552A6" w:rsidRDefault="00391F61" w:rsidP="00391F61">
      <w:r w:rsidRPr="007552A6">
        <w:t xml:space="preserve">As indicated in 3GPP TS 33.501 [8] and 3GPP TS 29.500 [4], the access to the </w:t>
      </w:r>
      <w:proofErr w:type="spellStart"/>
      <w:r w:rsidR="003F3547" w:rsidRPr="007552A6">
        <w:t>Npanf_ProseKey</w:t>
      </w:r>
      <w:proofErr w:type="spellEnd"/>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proofErr w:type="spellStart"/>
      <w:r w:rsidR="003F3547" w:rsidRPr="007552A6">
        <w:t>Npanf_ProseKey</w:t>
      </w:r>
      <w:proofErr w:type="spellEnd"/>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proofErr w:type="spellStart"/>
      <w:r w:rsidR="003F3547" w:rsidRPr="007552A6">
        <w:t>Npanf_ProseKey</w:t>
      </w:r>
      <w:proofErr w:type="spellEnd"/>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6" w:name="_Toc67903566"/>
      <w:bookmarkStart w:id="557" w:name="_Toc35971449"/>
      <w:r w:rsidRPr="007552A6">
        <w:rPr>
          <w:lang w:val="en-US"/>
        </w:rPr>
        <w:t xml:space="preserve">The </w:t>
      </w:r>
      <w:proofErr w:type="spellStart"/>
      <w:r w:rsidR="003F3547" w:rsidRPr="007552A6">
        <w:t>Npanf_ProseKey</w:t>
      </w:r>
      <w:proofErr w:type="spellEnd"/>
      <w:r w:rsidR="003F3547" w:rsidRPr="007552A6" w:rsidDel="003F3547">
        <w:rPr>
          <w:noProof/>
        </w:rPr>
        <w:t xml:space="preserve"> </w:t>
      </w:r>
      <w:r w:rsidRPr="007552A6">
        <w:rPr>
          <w:lang w:val="en-US"/>
        </w:rPr>
        <w:t xml:space="preserve">API defines </w:t>
      </w:r>
      <w:r w:rsidR="007D20C2" w:rsidRPr="007552A6">
        <w:rPr>
          <w:lang w:val="en-US"/>
        </w:rPr>
        <w:t xml:space="preserve">the </w:t>
      </w:r>
      <w:proofErr w:type="spellStart"/>
      <w:r w:rsidR="007D20C2" w:rsidRPr="007552A6">
        <w:rPr>
          <w:lang w:val="en-US"/>
        </w:rPr>
        <w:t>following</w:t>
      </w:r>
      <w:r w:rsidRPr="007552A6">
        <w:rPr>
          <w:lang w:val="en-US"/>
        </w:rPr>
        <w:t>scope</w:t>
      </w:r>
      <w:r w:rsidR="007D20C2" w:rsidRPr="007552A6">
        <w:rPr>
          <w:rFonts w:hint="eastAsia"/>
          <w:lang w:val="en-US" w:eastAsia="zh-CN"/>
        </w:rPr>
        <w:t>s</w:t>
      </w:r>
      <w:proofErr w:type="spellEnd"/>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proofErr w:type="spellStart"/>
      <w:r w:rsidRPr="007552A6">
        <w:rPr>
          <w:lang w:eastAsia="zh-CN"/>
        </w:rPr>
        <w:t>Npanf_ProseKey</w:t>
      </w:r>
      <w:proofErr w:type="spellEnd"/>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w:t>
            </w:r>
            <w:proofErr w:type="spellStart"/>
            <w:r w:rsidRPr="007552A6">
              <w:t>npanf_prosekey</w:t>
            </w:r>
            <w:proofErr w:type="spellEnd"/>
            <w:r w:rsidRPr="007552A6">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proofErr w:type="spellStart"/>
            <w:r w:rsidRPr="007552A6">
              <w:rPr>
                <w:lang w:eastAsia="zh-CN"/>
              </w:rPr>
              <w:t>Npanf_ProseKey</w:t>
            </w:r>
            <w:proofErr w:type="spellEnd"/>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w:t>
            </w:r>
            <w:proofErr w:type="spellStart"/>
            <w:r w:rsidRPr="007552A6">
              <w:t>npanf_prosekey:register:invoke</w:t>
            </w:r>
            <w:proofErr w:type="spellEnd"/>
            <w:r w:rsidRPr="007552A6">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w:t>
            </w:r>
            <w:proofErr w:type="spellStart"/>
            <w:r w:rsidRPr="007552A6">
              <w:t>npanf_prosekey:retrieve:invoke</w:t>
            </w:r>
            <w:proofErr w:type="spellEnd"/>
            <w:r w:rsidRPr="007552A6">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558" w:name="_Toc138349438"/>
      <w:bookmarkStart w:id="559" w:name="_Toc153880756"/>
      <w:bookmarkStart w:id="560" w:name="_Toc169753154"/>
      <w:bookmarkStart w:id="561" w:name="_Toc218437595"/>
      <w:r w:rsidRPr="007552A6">
        <w:t>6.2</w:t>
      </w:r>
      <w:r w:rsidR="00841062" w:rsidRPr="007552A6">
        <w:tab/>
      </w:r>
      <w:proofErr w:type="spellStart"/>
      <w:r w:rsidR="00841062" w:rsidRPr="007552A6">
        <w:rPr>
          <w:lang w:eastAsia="zh-CN"/>
        </w:rPr>
        <w:t>Npanf_ResolveRemoteUserId</w:t>
      </w:r>
      <w:proofErr w:type="spellEnd"/>
      <w:r w:rsidR="00841062" w:rsidRPr="007552A6">
        <w:t xml:space="preserve"> Service API</w:t>
      </w:r>
      <w:bookmarkEnd w:id="558"/>
      <w:bookmarkEnd w:id="559"/>
      <w:bookmarkEnd w:id="560"/>
      <w:bookmarkEnd w:id="561"/>
    </w:p>
    <w:p w14:paraId="71E679BB" w14:textId="7345D078" w:rsidR="00841062" w:rsidRPr="007552A6" w:rsidRDefault="00B4571C" w:rsidP="00841062">
      <w:pPr>
        <w:pStyle w:val="Heading3"/>
      </w:pPr>
      <w:bookmarkStart w:id="562" w:name="_Toc122090696"/>
      <w:bookmarkStart w:id="563" w:name="_Toc98142558"/>
      <w:bookmarkStart w:id="564" w:name="_Toc138349439"/>
      <w:bookmarkStart w:id="565" w:name="_Toc153880757"/>
      <w:bookmarkStart w:id="566" w:name="_Toc169753155"/>
      <w:bookmarkStart w:id="567" w:name="_Toc218437596"/>
      <w:r w:rsidRPr="007552A6">
        <w:t>6.2</w:t>
      </w:r>
      <w:r w:rsidR="00841062" w:rsidRPr="007552A6">
        <w:t>.1</w:t>
      </w:r>
      <w:r w:rsidR="00841062" w:rsidRPr="007552A6">
        <w:tab/>
        <w:t>Introduction</w:t>
      </w:r>
      <w:bookmarkEnd w:id="562"/>
      <w:bookmarkEnd w:id="563"/>
      <w:bookmarkEnd w:id="564"/>
      <w:bookmarkEnd w:id="565"/>
      <w:bookmarkEnd w:id="566"/>
      <w:bookmarkEnd w:id="567"/>
    </w:p>
    <w:p w14:paraId="31D8DC44" w14:textId="77777777" w:rsidR="00841062" w:rsidRPr="007552A6" w:rsidRDefault="00841062" w:rsidP="00841062">
      <w:pPr>
        <w:rPr>
          <w:noProof/>
          <w:lang w:eastAsia="zh-CN"/>
        </w:rPr>
      </w:pPr>
      <w:r w:rsidRPr="007552A6">
        <w:rPr>
          <w:noProof/>
        </w:rPr>
        <w:t xml:space="preserve">The </w:t>
      </w:r>
      <w:proofErr w:type="spellStart"/>
      <w:r w:rsidRPr="007552A6">
        <w:rPr>
          <w:lang w:eastAsia="zh-CN"/>
        </w:rPr>
        <w:t>Npanf_ResolveRemoteUserId</w:t>
      </w:r>
      <w:proofErr w:type="spellEnd"/>
      <w:r w:rsidRPr="007552A6">
        <w:rPr>
          <w:noProof/>
        </w:rPr>
        <w:t xml:space="preserve"> shall use the</w:t>
      </w:r>
      <w:r w:rsidRPr="007552A6">
        <w:rPr>
          <w:lang w:eastAsia="zh-CN"/>
        </w:rPr>
        <w:t xml:space="preserve"> </w:t>
      </w:r>
      <w:proofErr w:type="spellStart"/>
      <w:r w:rsidRPr="007552A6">
        <w:rPr>
          <w:lang w:eastAsia="zh-CN"/>
        </w:rPr>
        <w:t>Npanf_ResolveRemoteUserId</w:t>
      </w:r>
      <w:proofErr w:type="spellEnd"/>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proofErr w:type="spellStart"/>
      <w:r w:rsidRPr="007552A6">
        <w:rPr>
          <w:lang w:eastAsia="zh-CN"/>
        </w:rPr>
        <w:t>Npanf_ResolveRemoteUserId</w:t>
      </w:r>
      <w:proofErr w:type="spellEnd"/>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proofErr w:type="spellStart"/>
      <w:r w:rsidRPr="007552A6">
        <w:rPr>
          <w:lang w:eastAsia="zh-CN"/>
        </w:rPr>
        <w:t>npanf-userid</w:t>
      </w:r>
      <w:proofErr w:type="spellEnd"/>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8" w:name="_Toc122090697"/>
      <w:bookmarkStart w:id="569" w:name="_Toc98142559"/>
      <w:bookmarkStart w:id="570" w:name="_Toc138349440"/>
      <w:bookmarkStart w:id="571" w:name="_Toc153880758"/>
      <w:bookmarkStart w:id="572" w:name="_Toc169753156"/>
      <w:bookmarkStart w:id="573" w:name="_Toc218437597"/>
      <w:r w:rsidRPr="007552A6">
        <w:t>6.2</w:t>
      </w:r>
      <w:r w:rsidR="00841062" w:rsidRPr="007552A6">
        <w:t>.2</w:t>
      </w:r>
      <w:r w:rsidR="00841062" w:rsidRPr="007552A6">
        <w:tab/>
        <w:t>Usage of HTTP</w:t>
      </w:r>
      <w:bookmarkEnd w:id="568"/>
      <w:bookmarkEnd w:id="569"/>
      <w:bookmarkEnd w:id="570"/>
      <w:bookmarkEnd w:id="571"/>
      <w:bookmarkEnd w:id="572"/>
      <w:bookmarkEnd w:id="573"/>
    </w:p>
    <w:p w14:paraId="0F009150" w14:textId="7A7FE0E0" w:rsidR="00841062" w:rsidRPr="007552A6" w:rsidRDefault="00B4571C" w:rsidP="00841062">
      <w:pPr>
        <w:pStyle w:val="Heading4"/>
      </w:pPr>
      <w:bookmarkStart w:id="574" w:name="_Toc122090698"/>
      <w:bookmarkStart w:id="575" w:name="_Toc98142560"/>
      <w:bookmarkStart w:id="576" w:name="_Toc138349441"/>
      <w:bookmarkStart w:id="577" w:name="_Toc153880759"/>
      <w:bookmarkStart w:id="578" w:name="_Toc169753157"/>
      <w:bookmarkStart w:id="579" w:name="_Toc218437598"/>
      <w:r w:rsidRPr="007552A6">
        <w:t>6.2</w:t>
      </w:r>
      <w:r w:rsidR="00841062" w:rsidRPr="007552A6">
        <w:t>.2.1</w:t>
      </w:r>
      <w:r w:rsidR="00841062" w:rsidRPr="007552A6">
        <w:tab/>
        <w:t>General</w:t>
      </w:r>
      <w:bookmarkEnd w:id="574"/>
      <w:bookmarkEnd w:id="575"/>
      <w:bookmarkEnd w:id="576"/>
      <w:bookmarkEnd w:id="577"/>
      <w:bookmarkEnd w:id="578"/>
      <w:bookmarkEnd w:id="579"/>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proofErr w:type="spellStart"/>
      <w:r w:rsidRPr="007552A6">
        <w:rPr>
          <w:lang w:eastAsia="zh-CN"/>
        </w:rPr>
        <w:t>Npanf_ResolveRemoteUserId</w:t>
      </w:r>
      <w:proofErr w:type="spellEnd"/>
      <w:r w:rsidRPr="007552A6">
        <w:rPr>
          <w:noProof/>
        </w:rPr>
        <w:t xml:space="preserve"> API is contained in Annex A.</w:t>
      </w:r>
    </w:p>
    <w:p w14:paraId="46E577A1" w14:textId="52BE9D5A" w:rsidR="00841062" w:rsidRPr="007552A6" w:rsidRDefault="00B4571C" w:rsidP="00841062">
      <w:pPr>
        <w:pStyle w:val="Heading4"/>
      </w:pPr>
      <w:bookmarkStart w:id="580" w:name="_Toc122090699"/>
      <w:bookmarkStart w:id="581" w:name="_Toc98142561"/>
      <w:bookmarkStart w:id="582" w:name="_Toc138349442"/>
      <w:bookmarkStart w:id="583" w:name="_Toc153880760"/>
      <w:bookmarkStart w:id="584" w:name="_Toc169753158"/>
      <w:bookmarkStart w:id="585" w:name="_Toc218437599"/>
      <w:r w:rsidRPr="007552A6">
        <w:t>6.2</w:t>
      </w:r>
      <w:r w:rsidR="00841062" w:rsidRPr="007552A6">
        <w:t>.2.2</w:t>
      </w:r>
      <w:r w:rsidR="00841062" w:rsidRPr="007552A6">
        <w:tab/>
        <w:t>HTTP standard headers</w:t>
      </w:r>
      <w:bookmarkEnd w:id="580"/>
      <w:bookmarkEnd w:id="581"/>
      <w:bookmarkEnd w:id="582"/>
      <w:bookmarkEnd w:id="583"/>
      <w:bookmarkEnd w:id="584"/>
      <w:bookmarkEnd w:id="585"/>
    </w:p>
    <w:p w14:paraId="6C2B3447" w14:textId="72DAE354" w:rsidR="00841062" w:rsidRPr="007552A6" w:rsidRDefault="00B4571C" w:rsidP="00841062">
      <w:pPr>
        <w:pStyle w:val="Heading5"/>
        <w:rPr>
          <w:lang w:eastAsia="zh-CN"/>
        </w:rPr>
      </w:pPr>
      <w:bookmarkStart w:id="586" w:name="_Toc122090700"/>
      <w:bookmarkStart w:id="587" w:name="_Toc98142562"/>
      <w:bookmarkStart w:id="588" w:name="_Toc138349443"/>
      <w:bookmarkStart w:id="589" w:name="_Toc153880761"/>
      <w:bookmarkStart w:id="590" w:name="_Toc169753159"/>
      <w:bookmarkStart w:id="591" w:name="_Toc218437600"/>
      <w:r w:rsidRPr="007552A6">
        <w:t>6.2</w:t>
      </w:r>
      <w:r w:rsidR="00841062" w:rsidRPr="007552A6">
        <w:t>.2.2.1</w:t>
      </w:r>
      <w:r w:rsidR="00841062" w:rsidRPr="007552A6">
        <w:rPr>
          <w:lang w:eastAsia="zh-CN"/>
        </w:rPr>
        <w:tab/>
        <w:t>General</w:t>
      </w:r>
      <w:bookmarkEnd w:id="586"/>
      <w:bookmarkEnd w:id="587"/>
      <w:bookmarkEnd w:id="588"/>
      <w:bookmarkEnd w:id="589"/>
      <w:bookmarkEnd w:id="590"/>
      <w:bookmarkEnd w:id="591"/>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2" w:name="_Toc122090701"/>
      <w:bookmarkStart w:id="593" w:name="_Toc98142563"/>
      <w:bookmarkStart w:id="594" w:name="_Toc138349444"/>
      <w:bookmarkStart w:id="595" w:name="_Toc153880762"/>
      <w:bookmarkStart w:id="596" w:name="_Toc169753160"/>
      <w:bookmarkStart w:id="597" w:name="_Toc218437601"/>
      <w:r w:rsidRPr="007552A6">
        <w:t>6.2</w:t>
      </w:r>
      <w:r w:rsidR="00841062" w:rsidRPr="007552A6">
        <w:t>.2.2.2</w:t>
      </w:r>
      <w:r w:rsidR="00841062" w:rsidRPr="007552A6">
        <w:tab/>
        <w:t>Content type</w:t>
      </w:r>
      <w:bookmarkEnd w:id="592"/>
      <w:bookmarkEnd w:id="593"/>
      <w:bookmarkEnd w:id="594"/>
      <w:bookmarkEnd w:id="595"/>
      <w:bookmarkEnd w:id="596"/>
      <w:bookmarkEnd w:id="597"/>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w:t>
      </w:r>
      <w:proofErr w:type="spellStart"/>
      <w:r w:rsidRPr="007552A6">
        <w:t>json</w:t>
      </w:r>
      <w:proofErr w:type="spellEnd"/>
      <w:r w:rsidRPr="007552A6">
        <w:t>".</w:t>
      </w:r>
    </w:p>
    <w:p w14:paraId="29C3DD1D" w14:textId="11D775C0" w:rsidR="00841062" w:rsidRPr="007552A6" w:rsidRDefault="00841062" w:rsidP="00841062">
      <w:pPr>
        <w:rPr>
          <w:noProof/>
        </w:rPr>
      </w:pPr>
      <w:bookmarkStart w:id="598" w:name="_Hlk525213471"/>
      <w:bookmarkStart w:id="599"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8"/>
      <w:r w:rsidRPr="007552A6">
        <w:t>shall be signalled by the content type "application/</w:t>
      </w:r>
      <w:proofErr w:type="spellStart"/>
      <w:r w:rsidRPr="007552A6">
        <w:t>problem+json</w:t>
      </w:r>
      <w:proofErr w:type="spellEnd"/>
      <w:r w:rsidRPr="007552A6">
        <w:t>", as defined in IETF RFC </w:t>
      </w:r>
      <w:r w:rsidR="001715CA">
        <w:t>9457</w:t>
      </w:r>
      <w:r w:rsidRPr="007552A6">
        <w:t> [</w:t>
      </w:r>
      <w:r w:rsidR="001715CA" w:rsidRPr="007552A6">
        <w:t>1</w:t>
      </w:r>
      <w:r w:rsidR="001715CA">
        <w:rPr>
          <w:lang w:eastAsia="zh-CN"/>
        </w:rPr>
        <w:t>3</w:t>
      </w:r>
      <w:r w:rsidRPr="007552A6">
        <w:t>].</w:t>
      </w:r>
      <w:bookmarkEnd w:id="599"/>
    </w:p>
    <w:p w14:paraId="5A065B14" w14:textId="61A9EB3A" w:rsidR="00841062" w:rsidRPr="007552A6" w:rsidRDefault="00B4571C" w:rsidP="00841062">
      <w:pPr>
        <w:pStyle w:val="Heading4"/>
      </w:pPr>
      <w:bookmarkStart w:id="600" w:name="_Toc122090702"/>
      <w:bookmarkStart w:id="601" w:name="_Toc98142564"/>
      <w:bookmarkStart w:id="602" w:name="_Toc138349445"/>
      <w:bookmarkStart w:id="603" w:name="_Toc153880763"/>
      <w:bookmarkStart w:id="604" w:name="_Toc169753161"/>
      <w:bookmarkStart w:id="605" w:name="_Toc218437602"/>
      <w:r w:rsidRPr="007552A6">
        <w:t>6.2</w:t>
      </w:r>
      <w:r w:rsidR="00841062" w:rsidRPr="007552A6">
        <w:t>.2.3</w:t>
      </w:r>
      <w:r w:rsidR="00841062" w:rsidRPr="007552A6">
        <w:tab/>
        <w:t>HTTP custom headers</w:t>
      </w:r>
      <w:bookmarkEnd w:id="600"/>
      <w:bookmarkEnd w:id="601"/>
      <w:bookmarkEnd w:id="602"/>
      <w:bookmarkEnd w:id="603"/>
      <w:bookmarkEnd w:id="604"/>
      <w:bookmarkEnd w:id="605"/>
    </w:p>
    <w:p w14:paraId="40E0FB49" w14:textId="77777777" w:rsidR="00841062" w:rsidRPr="007552A6" w:rsidRDefault="00841062" w:rsidP="00841062">
      <w:pPr>
        <w:rPr>
          <w:noProof/>
        </w:rPr>
      </w:pPr>
      <w:bookmarkStart w:id="606" w:name="_Toc122090703"/>
      <w:bookmarkStart w:id="607"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8" w:name="_Toc138349446"/>
      <w:bookmarkStart w:id="609" w:name="_Toc153880764"/>
      <w:bookmarkStart w:id="610" w:name="_Toc169753162"/>
      <w:bookmarkStart w:id="611" w:name="_Toc218437603"/>
      <w:r w:rsidRPr="007552A6">
        <w:t>6.2</w:t>
      </w:r>
      <w:r w:rsidR="00841062" w:rsidRPr="007552A6">
        <w:t>.3</w:t>
      </w:r>
      <w:r w:rsidR="00841062" w:rsidRPr="007552A6">
        <w:tab/>
        <w:t>Resources</w:t>
      </w:r>
      <w:bookmarkEnd w:id="606"/>
      <w:bookmarkEnd w:id="607"/>
      <w:bookmarkEnd w:id="608"/>
      <w:bookmarkEnd w:id="609"/>
      <w:bookmarkEnd w:id="610"/>
      <w:bookmarkEnd w:id="611"/>
    </w:p>
    <w:p w14:paraId="4B559D15" w14:textId="56E4A2B5" w:rsidR="00841062" w:rsidRPr="007552A6" w:rsidRDefault="00B4571C" w:rsidP="00841062">
      <w:pPr>
        <w:pStyle w:val="Heading4"/>
      </w:pPr>
      <w:bookmarkStart w:id="612" w:name="_Toc122090704"/>
      <w:bookmarkStart w:id="613" w:name="_Toc98142566"/>
      <w:bookmarkStart w:id="614" w:name="_Toc138349447"/>
      <w:bookmarkStart w:id="615" w:name="_Toc153880765"/>
      <w:bookmarkStart w:id="616" w:name="_Toc169753163"/>
      <w:bookmarkStart w:id="617" w:name="_Toc218437604"/>
      <w:r w:rsidRPr="007552A6">
        <w:t>6.2</w:t>
      </w:r>
      <w:r w:rsidR="00841062" w:rsidRPr="007552A6">
        <w:t>.3.1</w:t>
      </w:r>
      <w:r w:rsidR="00841062" w:rsidRPr="007552A6">
        <w:tab/>
        <w:t>Overview</w:t>
      </w:r>
      <w:bookmarkEnd w:id="612"/>
      <w:bookmarkEnd w:id="613"/>
      <w:bookmarkEnd w:id="614"/>
      <w:bookmarkEnd w:id="615"/>
      <w:bookmarkEnd w:id="616"/>
      <w:bookmarkEnd w:id="617"/>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proofErr w:type="spellStart"/>
      <w:r w:rsidRPr="007552A6">
        <w:rPr>
          <w:lang w:eastAsia="zh-CN"/>
        </w:rPr>
        <w:t>Npanf_ResolveRemoteUserId</w:t>
      </w:r>
      <w:proofErr w:type="spellEnd"/>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29.95pt;height:173.45pt" o:ole="">
            <v:imagedata r:id="rId23" o:title=""/>
          </v:shape>
          <o:OLEObject Type="Embed" ProgID="Visio.Drawing.11" ShapeID="_x0000_i1031" DrawAspect="Content" ObjectID="_1829050350"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proofErr w:type="spellStart"/>
      <w:r w:rsidRPr="007552A6">
        <w:rPr>
          <w:lang w:eastAsia="zh-CN"/>
        </w:rPr>
        <w:t>Npanf_ResolveRemoteUserId</w:t>
      </w:r>
      <w:proofErr w:type="spellEnd"/>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proofErr w:type="spellStart"/>
            <w:r w:rsidRPr="007552A6">
              <w:t>ResolveRemoteUserId</w:t>
            </w:r>
            <w:proofErr w:type="spellEnd"/>
            <w:r w:rsidRPr="007552A6">
              <w:t xml:space="preserve">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8" w:name="_Toc122090705"/>
      <w:bookmarkStart w:id="619" w:name="_Toc98142567"/>
      <w:bookmarkStart w:id="620" w:name="_Toc138349448"/>
      <w:bookmarkStart w:id="621" w:name="_Toc153880766"/>
      <w:bookmarkStart w:id="622" w:name="_Toc169753164"/>
      <w:bookmarkStart w:id="623" w:name="_Toc218437605"/>
      <w:r w:rsidRPr="007552A6">
        <w:t>6.2</w:t>
      </w:r>
      <w:r w:rsidR="00841062" w:rsidRPr="007552A6">
        <w:t>.3.2</w:t>
      </w:r>
      <w:r w:rsidR="00841062" w:rsidRPr="007552A6">
        <w:tab/>
        <w:t xml:space="preserve">Resource: </w:t>
      </w:r>
      <w:bookmarkEnd w:id="618"/>
      <w:bookmarkEnd w:id="619"/>
      <w:r w:rsidR="00841062" w:rsidRPr="007552A6">
        <w:t>Resolve Remote User ID</w:t>
      </w:r>
      <w:bookmarkEnd w:id="620"/>
      <w:bookmarkEnd w:id="621"/>
      <w:bookmarkEnd w:id="622"/>
      <w:bookmarkEnd w:id="623"/>
    </w:p>
    <w:p w14:paraId="61DA8540" w14:textId="2DE83068" w:rsidR="00841062" w:rsidRPr="007552A6" w:rsidRDefault="00B4571C" w:rsidP="00841062">
      <w:pPr>
        <w:pStyle w:val="Heading5"/>
      </w:pPr>
      <w:bookmarkStart w:id="624" w:name="_Toc122090706"/>
      <w:bookmarkStart w:id="625" w:name="_Toc98142568"/>
      <w:bookmarkStart w:id="626" w:name="_Toc138349449"/>
      <w:bookmarkStart w:id="627" w:name="_Toc153880767"/>
      <w:bookmarkStart w:id="628" w:name="_Toc169753165"/>
      <w:bookmarkStart w:id="629" w:name="_Toc218437606"/>
      <w:r w:rsidRPr="007552A6">
        <w:t>6.2</w:t>
      </w:r>
      <w:r w:rsidR="00841062" w:rsidRPr="007552A6">
        <w:t>.3.2.1</w:t>
      </w:r>
      <w:r w:rsidR="00841062" w:rsidRPr="007552A6">
        <w:tab/>
        <w:t>Description</w:t>
      </w:r>
      <w:bookmarkEnd w:id="624"/>
      <w:bookmarkEnd w:id="625"/>
      <w:bookmarkEnd w:id="626"/>
      <w:bookmarkEnd w:id="627"/>
      <w:bookmarkEnd w:id="628"/>
      <w:bookmarkEnd w:id="629"/>
    </w:p>
    <w:p w14:paraId="1736DBDE" w14:textId="77777777" w:rsidR="00841062" w:rsidRPr="007552A6" w:rsidRDefault="00841062" w:rsidP="00841062">
      <w:r w:rsidRPr="007552A6">
        <w:t xml:space="preserve">This resource represents resolving Remote User ID by the </w:t>
      </w:r>
      <w:proofErr w:type="spellStart"/>
      <w:r w:rsidRPr="007552A6">
        <w:t>PAnF</w:t>
      </w:r>
      <w:proofErr w:type="spellEnd"/>
      <w:r w:rsidRPr="007552A6">
        <w:t>.</w:t>
      </w:r>
    </w:p>
    <w:p w14:paraId="2E9D918A" w14:textId="7FE499FF" w:rsidR="00841062" w:rsidRPr="007552A6" w:rsidRDefault="00B4571C" w:rsidP="00841062">
      <w:pPr>
        <w:pStyle w:val="Heading5"/>
      </w:pPr>
      <w:bookmarkStart w:id="630" w:name="_Toc122090707"/>
      <w:bookmarkStart w:id="631" w:name="_Toc98142569"/>
      <w:bookmarkStart w:id="632" w:name="_Toc138349450"/>
      <w:bookmarkStart w:id="633" w:name="_Toc153880768"/>
      <w:bookmarkStart w:id="634" w:name="_Toc169753166"/>
      <w:bookmarkStart w:id="635" w:name="_Toc218437607"/>
      <w:r w:rsidRPr="007552A6">
        <w:t>6.2</w:t>
      </w:r>
      <w:r w:rsidR="00841062" w:rsidRPr="007552A6">
        <w:t>.3.2.2</w:t>
      </w:r>
      <w:r w:rsidR="00841062" w:rsidRPr="007552A6">
        <w:tab/>
        <w:t>Resource Definition</w:t>
      </w:r>
      <w:bookmarkEnd w:id="630"/>
      <w:bookmarkEnd w:id="631"/>
      <w:bookmarkEnd w:id="632"/>
      <w:bookmarkEnd w:id="633"/>
      <w:bookmarkEnd w:id="634"/>
      <w:bookmarkEnd w:id="635"/>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proofErr w:type="spellStart"/>
            <w:r w:rsidRPr="007552A6">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6" w:name="_Toc122090708"/>
      <w:bookmarkStart w:id="637" w:name="_Toc98142570"/>
      <w:bookmarkStart w:id="638" w:name="_Toc138349451"/>
      <w:bookmarkStart w:id="639" w:name="_Toc153880769"/>
      <w:bookmarkStart w:id="640" w:name="_Toc169753167"/>
      <w:bookmarkStart w:id="641" w:name="_Toc218437608"/>
      <w:r w:rsidRPr="007552A6">
        <w:t>6.2</w:t>
      </w:r>
      <w:r w:rsidR="00841062" w:rsidRPr="007552A6">
        <w:t>.3.2.3</w:t>
      </w:r>
      <w:r w:rsidR="00841062" w:rsidRPr="007552A6">
        <w:tab/>
        <w:t>Resource Standard Methods</w:t>
      </w:r>
      <w:bookmarkEnd w:id="636"/>
      <w:bookmarkEnd w:id="637"/>
      <w:bookmarkEnd w:id="638"/>
      <w:bookmarkEnd w:id="639"/>
      <w:bookmarkEnd w:id="640"/>
      <w:bookmarkEnd w:id="641"/>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2" w:name="_Toc122090709"/>
      <w:bookmarkStart w:id="643" w:name="_Toc98142573"/>
      <w:bookmarkStart w:id="644" w:name="_Toc138349452"/>
      <w:bookmarkStart w:id="645" w:name="_Toc153880770"/>
      <w:bookmarkStart w:id="646" w:name="_Toc169753168"/>
      <w:bookmarkStart w:id="647" w:name="_Toc218437609"/>
      <w:r w:rsidRPr="007552A6">
        <w:lastRenderedPageBreak/>
        <w:t>6.2</w:t>
      </w:r>
      <w:r w:rsidR="00841062" w:rsidRPr="007552A6">
        <w:t>.3.2.4</w:t>
      </w:r>
      <w:r w:rsidR="00841062" w:rsidRPr="007552A6">
        <w:tab/>
        <w:t>Resource Custom Operations</w:t>
      </w:r>
      <w:bookmarkEnd w:id="642"/>
      <w:bookmarkEnd w:id="643"/>
      <w:bookmarkEnd w:id="644"/>
      <w:bookmarkEnd w:id="645"/>
      <w:bookmarkEnd w:id="646"/>
      <w:bookmarkEnd w:id="647"/>
    </w:p>
    <w:p w14:paraId="0A4D9103" w14:textId="3E7E6965" w:rsidR="00841062" w:rsidRPr="007552A6" w:rsidRDefault="00B4571C" w:rsidP="00841062">
      <w:pPr>
        <w:pStyle w:val="Heading6"/>
        <w:ind w:left="0" w:firstLine="0"/>
      </w:pPr>
      <w:bookmarkStart w:id="648" w:name="_Toc122090710"/>
      <w:bookmarkStart w:id="649" w:name="_Toc98142574"/>
      <w:bookmarkStart w:id="650" w:name="_Toc138349453"/>
      <w:bookmarkStart w:id="651" w:name="_Toc153880771"/>
      <w:bookmarkStart w:id="652" w:name="_Toc169753169"/>
      <w:bookmarkStart w:id="653" w:name="_Toc218437610"/>
      <w:r w:rsidRPr="007552A6">
        <w:t>6.2</w:t>
      </w:r>
      <w:r w:rsidR="00841062" w:rsidRPr="007552A6">
        <w:t>.3.2.4.1</w:t>
      </w:r>
      <w:r w:rsidR="00841062" w:rsidRPr="007552A6">
        <w:tab/>
        <w:t>Overview</w:t>
      </w:r>
      <w:bookmarkEnd w:id="648"/>
      <w:bookmarkEnd w:id="649"/>
      <w:bookmarkEnd w:id="650"/>
      <w:bookmarkEnd w:id="651"/>
      <w:bookmarkEnd w:id="652"/>
      <w:bookmarkEnd w:id="653"/>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 xml:space="preserve">Custom </w:t>
            </w:r>
            <w:proofErr w:type="spellStart"/>
            <w:r w:rsidRPr="007552A6">
              <w:t>operaration</w:t>
            </w:r>
            <w:proofErr w:type="spellEnd"/>
            <w:r w:rsidRPr="007552A6">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w:t>
            </w:r>
            <w:proofErr w:type="spellStart"/>
            <w:r w:rsidRPr="007552A6">
              <w:t>resourceUri</w:t>
            </w:r>
            <w:proofErr w:type="spellEnd"/>
            <w:r w:rsidRPr="007552A6">
              <w:t>}/get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proofErr w:type="spellStart"/>
            <w:r w:rsidRPr="007552A6">
              <w:t>ResolveRemoteUserId</w:t>
            </w:r>
            <w:proofErr w:type="spellEnd"/>
            <w:r w:rsidRPr="007552A6">
              <w:t xml:space="preserve">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4" w:name="_Toc122090711"/>
      <w:bookmarkStart w:id="655" w:name="_Toc98142575"/>
      <w:bookmarkStart w:id="656" w:name="_Toc138349454"/>
      <w:bookmarkStart w:id="657" w:name="_Toc153880772"/>
      <w:bookmarkStart w:id="658" w:name="_Toc169753170"/>
      <w:bookmarkStart w:id="659" w:name="_Toc218437611"/>
      <w:r w:rsidRPr="007552A6">
        <w:t>6.2</w:t>
      </w:r>
      <w:r w:rsidR="00841062" w:rsidRPr="007552A6">
        <w:t>.3.2.4.2</w:t>
      </w:r>
      <w:r w:rsidR="00841062" w:rsidRPr="007552A6">
        <w:tab/>
        <w:t xml:space="preserve">Operation: </w:t>
      </w:r>
      <w:bookmarkEnd w:id="654"/>
      <w:bookmarkEnd w:id="655"/>
      <w:r w:rsidR="00841062" w:rsidRPr="007552A6">
        <w:t>get</w:t>
      </w:r>
      <w:bookmarkEnd w:id="656"/>
      <w:bookmarkEnd w:id="657"/>
      <w:bookmarkEnd w:id="658"/>
      <w:bookmarkEnd w:id="659"/>
    </w:p>
    <w:p w14:paraId="26519B45" w14:textId="7F98AE84" w:rsidR="00841062" w:rsidRPr="007552A6" w:rsidRDefault="00B4571C" w:rsidP="00841062">
      <w:pPr>
        <w:pStyle w:val="Heading7"/>
      </w:pPr>
      <w:bookmarkStart w:id="660" w:name="_Toc122090712"/>
      <w:bookmarkStart w:id="661" w:name="_Toc98142576"/>
      <w:bookmarkStart w:id="662" w:name="_Toc138349455"/>
      <w:bookmarkStart w:id="663" w:name="_Toc153880773"/>
      <w:bookmarkStart w:id="664" w:name="_Toc169753171"/>
      <w:bookmarkStart w:id="665" w:name="_Toc218437612"/>
      <w:r w:rsidRPr="007552A6">
        <w:t>6.2</w:t>
      </w:r>
      <w:r w:rsidR="00841062" w:rsidRPr="007552A6">
        <w:t>.3.2.4.2.1</w:t>
      </w:r>
      <w:r w:rsidR="00841062" w:rsidRPr="007552A6">
        <w:tab/>
        <w:t>Description</w:t>
      </w:r>
      <w:bookmarkEnd w:id="660"/>
      <w:bookmarkEnd w:id="661"/>
      <w:bookmarkEnd w:id="662"/>
      <w:bookmarkEnd w:id="663"/>
      <w:bookmarkEnd w:id="664"/>
      <w:bookmarkEnd w:id="665"/>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w:t>
      </w:r>
      <w:proofErr w:type="spellStart"/>
      <w:r w:rsidRPr="007552A6">
        <w:t>PAnF</w:t>
      </w:r>
      <w:proofErr w:type="spellEnd"/>
      <w:r w:rsidRPr="007552A6">
        <w:t>.</w:t>
      </w:r>
    </w:p>
    <w:p w14:paraId="5C04928F" w14:textId="33B5E79A" w:rsidR="00841062" w:rsidRPr="007552A6" w:rsidRDefault="00B4571C" w:rsidP="00841062">
      <w:pPr>
        <w:pStyle w:val="Heading7"/>
      </w:pPr>
      <w:bookmarkStart w:id="666" w:name="_Toc122090713"/>
      <w:bookmarkStart w:id="667" w:name="_Toc98142577"/>
      <w:bookmarkStart w:id="668" w:name="_Toc138349456"/>
      <w:bookmarkStart w:id="669" w:name="_Toc153880774"/>
      <w:bookmarkStart w:id="670" w:name="_Toc169753172"/>
      <w:bookmarkStart w:id="671" w:name="_Toc218437613"/>
      <w:r w:rsidRPr="007552A6">
        <w:t>6.2</w:t>
      </w:r>
      <w:r w:rsidR="00841062" w:rsidRPr="007552A6">
        <w:t>.3.2.4.2.2</w:t>
      </w:r>
      <w:r w:rsidR="00841062" w:rsidRPr="007552A6">
        <w:tab/>
        <w:t>Operation Definition</w:t>
      </w:r>
      <w:bookmarkEnd w:id="666"/>
      <w:bookmarkEnd w:id="667"/>
      <w:bookmarkEnd w:id="668"/>
      <w:bookmarkEnd w:id="669"/>
      <w:bookmarkEnd w:id="670"/>
      <w:bookmarkEnd w:id="671"/>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proofErr w:type="spellStart"/>
            <w:r w:rsidRPr="007552A6">
              <w:t>ResolveReqData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w:t>
            </w:r>
            <w:proofErr w:type="spellStart"/>
            <w:r w:rsidRPr="007552A6">
              <w:rPr>
                <w:lang w:eastAsia="zh-CN"/>
              </w:rPr>
              <w:t>ProSe</w:t>
            </w:r>
            <w:proofErr w:type="spellEnd"/>
            <w:r w:rsidRPr="007552A6">
              <w:rPr>
                <w:lang w:eastAsia="zh-CN"/>
              </w:rPr>
              <w:t xml:space="preserv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proofErr w:type="spellStart"/>
            <w:r w:rsidRPr="007552A6">
              <w:t>ResolveRspData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 xml:space="preserve">5G </w:t>
            </w:r>
            <w:proofErr w:type="spellStart"/>
            <w:r w:rsidRPr="007552A6">
              <w:rPr>
                <w:lang w:eastAsia="zh-CN"/>
              </w:rPr>
              <w:t>ProSe</w:t>
            </w:r>
            <w:proofErr w:type="spellEnd"/>
            <w:r w:rsidRPr="007552A6">
              <w:rPr>
                <w:lang w:eastAsia="zh-CN"/>
              </w:rPr>
              <w:t xml:space="preserv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proofErr w:type="spellStart"/>
            <w:r w:rsidRPr="007552A6">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r>
            <w:proofErr w:type="spellStart"/>
            <w:r w:rsidRPr="007552A6">
              <w:t>RedirectResponse</w:t>
            </w:r>
            <w:proofErr w:type="spellEnd"/>
            <w:r w:rsidRPr="007552A6">
              <w:t xml:space="preserv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2" w:name="_Toc122090714"/>
      <w:bookmarkStart w:id="673" w:name="_Toc98142578"/>
      <w:bookmarkStart w:id="674" w:name="_Toc138349457"/>
      <w:bookmarkStart w:id="675" w:name="_Toc153880775"/>
      <w:bookmarkStart w:id="676" w:name="_Toc169753173"/>
      <w:bookmarkStart w:id="677" w:name="_Toc218437614"/>
      <w:r w:rsidRPr="007552A6">
        <w:t>6.2</w:t>
      </w:r>
      <w:r w:rsidR="00841062" w:rsidRPr="007552A6">
        <w:t>.4</w:t>
      </w:r>
      <w:r w:rsidR="00841062" w:rsidRPr="007552A6">
        <w:tab/>
        <w:t>Custom Operations without associated resources</w:t>
      </w:r>
      <w:bookmarkEnd w:id="672"/>
      <w:bookmarkEnd w:id="673"/>
      <w:bookmarkEnd w:id="674"/>
      <w:bookmarkEnd w:id="675"/>
      <w:bookmarkEnd w:id="676"/>
      <w:bookmarkEnd w:id="677"/>
    </w:p>
    <w:p w14:paraId="31D943F2" w14:textId="77777777" w:rsidR="00841062" w:rsidRPr="007552A6" w:rsidRDefault="00841062" w:rsidP="00841062">
      <w:r w:rsidRPr="007552A6">
        <w:t xml:space="preserve">There is no custom operation without associated resources supported in </w:t>
      </w:r>
      <w:proofErr w:type="spellStart"/>
      <w:r w:rsidRPr="007552A6">
        <w:t>Npanf_ResolveRemoteUserId</w:t>
      </w:r>
      <w:proofErr w:type="spellEnd"/>
      <w:r w:rsidRPr="007552A6">
        <w:t xml:space="preserve"> Service.</w:t>
      </w:r>
    </w:p>
    <w:p w14:paraId="77107666" w14:textId="78B00D0E" w:rsidR="00841062" w:rsidRPr="007552A6" w:rsidRDefault="00B4571C" w:rsidP="00841062">
      <w:pPr>
        <w:pStyle w:val="Heading3"/>
        <w:rPr>
          <w:lang w:eastAsia="zh-CN"/>
        </w:rPr>
      </w:pPr>
      <w:bookmarkStart w:id="678" w:name="_Toc122090715"/>
      <w:bookmarkStart w:id="679" w:name="_Toc98142584"/>
      <w:bookmarkStart w:id="680" w:name="_Toc138349458"/>
      <w:bookmarkStart w:id="681" w:name="_Toc153880776"/>
      <w:bookmarkStart w:id="682" w:name="_Toc169753174"/>
      <w:bookmarkStart w:id="683" w:name="_Toc218437615"/>
      <w:r w:rsidRPr="007552A6">
        <w:t>6.2</w:t>
      </w:r>
      <w:r w:rsidR="00841062" w:rsidRPr="007552A6">
        <w:t>.5</w:t>
      </w:r>
      <w:r w:rsidR="00841062" w:rsidRPr="007552A6">
        <w:tab/>
        <w:t>Notifications</w:t>
      </w:r>
      <w:bookmarkEnd w:id="678"/>
      <w:bookmarkEnd w:id="679"/>
      <w:bookmarkEnd w:id="680"/>
      <w:bookmarkEnd w:id="681"/>
      <w:bookmarkEnd w:id="682"/>
      <w:bookmarkEnd w:id="683"/>
    </w:p>
    <w:p w14:paraId="4D9B1EF0" w14:textId="77777777" w:rsidR="00841062" w:rsidRPr="007552A6" w:rsidRDefault="00841062" w:rsidP="00841062">
      <w:pPr>
        <w:rPr>
          <w:lang w:eastAsia="zh-CN"/>
        </w:rPr>
      </w:pPr>
      <w:r w:rsidRPr="007552A6">
        <w:t xml:space="preserve">There is no notification defined for </w:t>
      </w:r>
      <w:proofErr w:type="spellStart"/>
      <w:r w:rsidRPr="007552A6">
        <w:t>Npanf_ResolveRemoteUserId</w:t>
      </w:r>
      <w:proofErr w:type="spellEnd"/>
      <w:r w:rsidRPr="007552A6">
        <w:t xml:space="preserve"> service.</w:t>
      </w:r>
      <w:bookmarkStart w:id="684" w:name="_Toc98142591"/>
    </w:p>
    <w:p w14:paraId="52FECF01" w14:textId="79E9BF78" w:rsidR="00841062" w:rsidRPr="007552A6" w:rsidRDefault="00B4571C" w:rsidP="00841062">
      <w:pPr>
        <w:pStyle w:val="Heading3"/>
      </w:pPr>
      <w:bookmarkStart w:id="685" w:name="_Toc122090716"/>
      <w:bookmarkStart w:id="686" w:name="_Toc138349459"/>
      <w:bookmarkStart w:id="687" w:name="_Toc153880777"/>
      <w:bookmarkStart w:id="688" w:name="_Toc169753175"/>
      <w:bookmarkStart w:id="689" w:name="_Toc218437616"/>
      <w:r w:rsidRPr="007552A6">
        <w:t>6.2</w:t>
      </w:r>
      <w:r w:rsidR="00841062" w:rsidRPr="007552A6">
        <w:t>.6</w:t>
      </w:r>
      <w:r w:rsidR="00841062" w:rsidRPr="007552A6">
        <w:tab/>
        <w:t>Data Model</w:t>
      </w:r>
      <w:bookmarkEnd w:id="684"/>
      <w:bookmarkEnd w:id="685"/>
      <w:bookmarkEnd w:id="686"/>
      <w:bookmarkEnd w:id="687"/>
      <w:bookmarkEnd w:id="688"/>
      <w:bookmarkEnd w:id="689"/>
    </w:p>
    <w:p w14:paraId="14582FD5" w14:textId="7D4BC663" w:rsidR="00841062" w:rsidRPr="007552A6" w:rsidRDefault="00B4571C" w:rsidP="00841062">
      <w:pPr>
        <w:pStyle w:val="Heading4"/>
      </w:pPr>
      <w:bookmarkStart w:id="690" w:name="_Toc122090717"/>
      <w:bookmarkStart w:id="691" w:name="_Toc98142592"/>
      <w:bookmarkStart w:id="692" w:name="_Toc138349460"/>
      <w:bookmarkStart w:id="693" w:name="_Toc153880778"/>
      <w:bookmarkStart w:id="694" w:name="_Toc169753176"/>
      <w:bookmarkStart w:id="695" w:name="_Toc218437617"/>
      <w:r w:rsidRPr="007552A6">
        <w:t>6.2</w:t>
      </w:r>
      <w:r w:rsidR="00841062" w:rsidRPr="007552A6">
        <w:t>.6.1</w:t>
      </w:r>
      <w:r w:rsidR="00841062" w:rsidRPr="007552A6">
        <w:tab/>
        <w:t>General</w:t>
      </w:r>
      <w:bookmarkEnd w:id="690"/>
      <w:bookmarkEnd w:id="691"/>
      <w:bookmarkEnd w:id="692"/>
      <w:bookmarkEnd w:id="693"/>
      <w:bookmarkEnd w:id="694"/>
      <w:bookmarkEnd w:id="695"/>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proofErr w:type="spellStart"/>
      <w:r w:rsidRPr="007552A6">
        <w:rPr>
          <w:lang w:eastAsia="zh-CN"/>
        </w:rPr>
        <w:t>Npanf_ResolveRemoteUserId</w:t>
      </w:r>
      <w:proofErr w:type="spellEnd"/>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proofErr w:type="spellStart"/>
      <w:r w:rsidRPr="007552A6">
        <w:rPr>
          <w:lang w:eastAsia="zh-CN"/>
        </w:rPr>
        <w:t>Npanf_ResolveRemoteUserId</w:t>
      </w:r>
      <w:proofErr w:type="spellEnd"/>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proofErr w:type="spellStart"/>
            <w:r w:rsidRPr="007552A6">
              <w:t>ResolveReqData</w:t>
            </w:r>
            <w:proofErr w:type="spellEnd"/>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w:t>
            </w:r>
            <w:proofErr w:type="spellStart"/>
            <w:r w:rsidRPr="007552A6">
              <w:rPr>
                <w:lang w:eastAsia="zh-CN"/>
              </w:rPr>
              <w:t>ProSe</w:t>
            </w:r>
            <w:proofErr w:type="spellEnd"/>
            <w:r w:rsidRPr="007552A6">
              <w:rPr>
                <w:lang w:eastAsia="zh-CN"/>
              </w:rPr>
              <w:t xml:space="preserv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proofErr w:type="spellStart"/>
            <w:r w:rsidRPr="007552A6">
              <w:t>ResolveRspData</w:t>
            </w:r>
            <w:proofErr w:type="spellEnd"/>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 xml:space="preserve">5G </w:t>
            </w:r>
            <w:proofErr w:type="spellStart"/>
            <w:r w:rsidRPr="007552A6">
              <w:rPr>
                <w:lang w:eastAsia="zh-CN"/>
              </w:rPr>
              <w:t>ProSe</w:t>
            </w:r>
            <w:proofErr w:type="spellEnd"/>
            <w:r w:rsidRPr="007552A6">
              <w:rPr>
                <w:lang w:eastAsia="zh-CN"/>
              </w:rPr>
              <w:t xml:space="preserv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proofErr w:type="spellStart"/>
      <w:r w:rsidRPr="007552A6">
        <w:rPr>
          <w:lang w:eastAsia="zh-CN"/>
        </w:rPr>
        <w:t>Npanf_ResolveRemoteUserId</w:t>
      </w:r>
      <w:proofErr w:type="spellEnd"/>
      <w:r w:rsidRPr="007552A6">
        <w:t xml:space="preserve"> service based interface protocol from other specifications, including a reference to their respective specifications and when needed, a short description of their use within the </w:t>
      </w:r>
      <w:proofErr w:type="spellStart"/>
      <w:r w:rsidRPr="007552A6">
        <w:rPr>
          <w:lang w:eastAsia="zh-CN"/>
        </w:rPr>
        <w:t>Npanf_ResolveRemoteUserId</w:t>
      </w:r>
      <w:proofErr w:type="spellEnd"/>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proofErr w:type="spellStart"/>
      <w:r w:rsidRPr="007552A6">
        <w:rPr>
          <w:lang w:eastAsia="zh-CN"/>
        </w:rPr>
        <w:t>Npanf_ResolveRemoteUserId</w:t>
      </w:r>
      <w:proofErr w:type="spellEnd"/>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proofErr w:type="spellStart"/>
            <w:r w:rsidRPr="007552A6">
              <w:rPr>
                <w:lang w:eastAsia="zh-CN"/>
              </w:rPr>
              <w:t>ProSe</w:t>
            </w:r>
            <w:proofErr w:type="spellEnd"/>
            <w:r w:rsidRPr="007552A6">
              <w:rPr>
                <w:lang w:eastAsia="zh-CN"/>
              </w:rPr>
              <w:t xml:space="preserv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6" w:name="_Toc122090718"/>
      <w:bookmarkStart w:id="697" w:name="_Toc98142593"/>
      <w:bookmarkStart w:id="698" w:name="_Toc138349461"/>
      <w:bookmarkStart w:id="699" w:name="_Toc153880779"/>
      <w:bookmarkStart w:id="700" w:name="_Toc169753177"/>
      <w:bookmarkStart w:id="701" w:name="_Toc218437618"/>
      <w:r w:rsidRPr="007552A6">
        <w:rPr>
          <w:lang w:val="en-US"/>
        </w:rPr>
        <w:t>6.2</w:t>
      </w:r>
      <w:r w:rsidR="00841062" w:rsidRPr="007552A6">
        <w:rPr>
          <w:lang w:val="en-US"/>
        </w:rPr>
        <w:t>.6.2</w:t>
      </w:r>
      <w:r w:rsidR="00841062" w:rsidRPr="007552A6">
        <w:rPr>
          <w:lang w:val="en-US"/>
        </w:rPr>
        <w:tab/>
        <w:t>Structured data types</w:t>
      </w:r>
      <w:bookmarkEnd w:id="696"/>
      <w:bookmarkEnd w:id="697"/>
      <w:bookmarkEnd w:id="698"/>
      <w:bookmarkEnd w:id="699"/>
      <w:bookmarkEnd w:id="700"/>
      <w:bookmarkEnd w:id="701"/>
    </w:p>
    <w:p w14:paraId="0FC08539" w14:textId="52DDC968" w:rsidR="00841062" w:rsidRPr="007552A6" w:rsidRDefault="00B4571C" w:rsidP="00841062">
      <w:pPr>
        <w:pStyle w:val="Heading5"/>
      </w:pPr>
      <w:bookmarkStart w:id="702" w:name="_Toc122090719"/>
      <w:bookmarkStart w:id="703" w:name="_Toc98142594"/>
      <w:bookmarkStart w:id="704" w:name="_Toc138349462"/>
      <w:bookmarkStart w:id="705" w:name="_Toc153880780"/>
      <w:bookmarkStart w:id="706" w:name="_Toc169753178"/>
      <w:bookmarkStart w:id="707" w:name="_Toc218437619"/>
      <w:r w:rsidRPr="007552A6">
        <w:t>6.2</w:t>
      </w:r>
      <w:r w:rsidR="00841062" w:rsidRPr="007552A6">
        <w:t>.6.2.1</w:t>
      </w:r>
      <w:r w:rsidR="00841062" w:rsidRPr="007552A6">
        <w:tab/>
        <w:t>Introduction</w:t>
      </w:r>
      <w:bookmarkEnd w:id="702"/>
      <w:bookmarkEnd w:id="703"/>
      <w:bookmarkEnd w:id="704"/>
      <w:bookmarkEnd w:id="705"/>
      <w:bookmarkEnd w:id="706"/>
      <w:bookmarkEnd w:id="707"/>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8" w:name="_Toc122090720"/>
      <w:bookmarkStart w:id="709" w:name="_Toc98142595"/>
      <w:bookmarkStart w:id="710" w:name="_Toc138349463"/>
      <w:bookmarkStart w:id="711" w:name="_Toc153880781"/>
      <w:bookmarkStart w:id="712" w:name="_Toc169753179"/>
      <w:bookmarkStart w:id="713" w:name="_Toc218437620"/>
      <w:r w:rsidRPr="007552A6">
        <w:t>6.2</w:t>
      </w:r>
      <w:r w:rsidR="00841062" w:rsidRPr="007552A6">
        <w:t>.6.2.2</w:t>
      </w:r>
      <w:r w:rsidR="00841062" w:rsidRPr="007552A6">
        <w:tab/>
        <w:t xml:space="preserve">Type: </w:t>
      </w:r>
      <w:proofErr w:type="spellStart"/>
      <w:r w:rsidR="00841062" w:rsidRPr="007552A6">
        <w:t>ResolveReqData</w:t>
      </w:r>
      <w:bookmarkEnd w:id="708"/>
      <w:bookmarkEnd w:id="709"/>
      <w:bookmarkEnd w:id="710"/>
      <w:bookmarkEnd w:id="711"/>
      <w:bookmarkEnd w:id="712"/>
      <w:bookmarkEnd w:id="713"/>
      <w:proofErr w:type="spellEnd"/>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proofErr w:type="spellStart"/>
      <w:r w:rsidRPr="007552A6">
        <w:t>ResolveReqData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proofErr w:type="spellStart"/>
            <w:r w:rsidRPr="007552A6">
              <w:t>cpPrukId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w:t>
            </w:r>
            <w:proofErr w:type="spellStart"/>
            <w:r w:rsidRPr="007552A6">
              <w:rPr>
                <w:lang w:eastAsia="zh-CN"/>
              </w:rPr>
              <w:t>ProSe</w:t>
            </w:r>
            <w:proofErr w:type="spellEnd"/>
            <w:r w:rsidRPr="007552A6">
              <w:rPr>
                <w:lang w:eastAsia="zh-CN"/>
              </w:rPr>
              <w:t xml:space="preserv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4" w:name="_Toc122090721"/>
      <w:bookmarkStart w:id="715" w:name="_Toc98142596"/>
      <w:bookmarkStart w:id="716" w:name="_Toc138349464"/>
      <w:bookmarkStart w:id="717" w:name="_Toc153880782"/>
      <w:bookmarkStart w:id="718" w:name="_Toc169753180"/>
      <w:bookmarkStart w:id="719" w:name="_Toc218437621"/>
      <w:r w:rsidRPr="007552A6">
        <w:t>6.2</w:t>
      </w:r>
      <w:r w:rsidR="00841062" w:rsidRPr="007552A6">
        <w:t>.6.2.3</w:t>
      </w:r>
      <w:r w:rsidR="00841062" w:rsidRPr="007552A6">
        <w:tab/>
        <w:t xml:space="preserve">Type: </w:t>
      </w:r>
      <w:proofErr w:type="spellStart"/>
      <w:r w:rsidR="00841062" w:rsidRPr="007552A6">
        <w:t>ResolveRspData</w:t>
      </w:r>
      <w:bookmarkEnd w:id="714"/>
      <w:bookmarkEnd w:id="715"/>
      <w:bookmarkEnd w:id="716"/>
      <w:bookmarkEnd w:id="717"/>
      <w:bookmarkEnd w:id="718"/>
      <w:bookmarkEnd w:id="719"/>
      <w:proofErr w:type="spellEnd"/>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proofErr w:type="spellStart"/>
      <w:r w:rsidRPr="007552A6">
        <w:t>ResolveRspData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proofErr w:type="spellStart"/>
            <w:r w:rsidRPr="007552A6">
              <w:rPr>
                <w:lang w:val="es-ES"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proofErr w:type="spellStart"/>
            <w:r w:rsidRPr="007552A6">
              <w:rPr>
                <w:lang w:val="es-ES"/>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0" w:name="_Toc122090722"/>
      <w:bookmarkStart w:id="721" w:name="_Toc98142597"/>
      <w:bookmarkStart w:id="722" w:name="_Toc138349465"/>
      <w:bookmarkStart w:id="723" w:name="_Toc153880783"/>
      <w:bookmarkStart w:id="724" w:name="_Toc169753181"/>
      <w:bookmarkStart w:id="725" w:name="_Toc218437622"/>
      <w:r w:rsidRPr="007552A6">
        <w:rPr>
          <w:lang w:val="en-US"/>
        </w:rPr>
        <w:t>6.2</w:t>
      </w:r>
      <w:r w:rsidR="00841062" w:rsidRPr="007552A6">
        <w:rPr>
          <w:lang w:val="en-US"/>
        </w:rPr>
        <w:t>.6.3</w:t>
      </w:r>
      <w:r w:rsidR="00841062" w:rsidRPr="007552A6">
        <w:rPr>
          <w:lang w:val="en-US"/>
        </w:rPr>
        <w:tab/>
        <w:t>Simple data types and enumerations</w:t>
      </w:r>
      <w:bookmarkEnd w:id="720"/>
      <w:bookmarkEnd w:id="721"/>
      <w:bookmarkEnd w:id="722"/>
      <w:bookmarkEnd w:id="723"/>
      <w:bookmarkEnd w:id="724"/>
      <w:bookmarkEnd w:id="725"/>
    </w:p>
    <w:p w14:paraId="0729EE54" w14:textId="36DE1717" w:rsidR="00841062" w:rsidRPr="007552A6" w:rsidRDefault="00B4571C" w:rsidP="00841062">
      <w:pPr>
        <w:pStyle w:val="Heading5"/>
      </w:pPr>
      <w:bookmarkStart w:id="726" w:name="_Toc122090723"/>
      <w:bookmarkStart w:id="727" w:name="_Toc98142598"/>
      <w:bookmarkStart w:id="728" w:name="_Toc138349466"/>
      <w:bookmarkStart w:id="729" w:name="_Toc153880784"/>
      <w:bookmarkStart w:id="730" w:name="_Toc169753182"/>
      <w:bookmarkStart w:id="731" w:name="_Toc218437623"/>
      <w:r w:rsidRPr="007552A6">
        <w:t>6.2</w:t>
      </w:r>
      <w:r w:rsidR="00841062" w:rsidRPr="007552A6">
        <w:t>.6.3.1</w:t>
      </w:r>
      <w:r w:rsidR="00841062" w:rsidRPr="007552A6">
        <w:tab/>
        <w:t>Introduction</w:t>
      </w:r>
      <w:bookmarkEnd w:id="726"/>
      <w:bookmarkEnd w:id="727"/>
      <w:bookmarkEnd w:id="728"/>
      <w:bookmarkEnd w:id="729"/>
      <w:bookmarkEnd w:id="730"/>
      <w:bookmarkEnd w:id="731"/>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2" w:name="_Toc122090724"/>
      <w:bookmarkStart w:id="733" w:name="_Toc98142599"/>
      <w:bookmarkStart w:id="734" w:name="_Toc138349467"/>
      <w:bookmarkStart w:id="735" w:name="_Toc153880785"/>
      <w:bookmarkStart w:id="736" w:name="_Toc169753183"/>
      <w:bookmarkStart w:id="737" w:name="_Toc218437624"/>
      <w:r w:rsidRPr="007552A6">
        <w:t>6.2</w:t>
      </w:r>
      <w:r w:rsidR="00841062" w:rsidRPr="007552A6">
        <w:t>.6.3.2</w:t>
      </w:r>
      <w:r w:rsidR="00841062" w:rsidRPr="007552A6">
        <w:tab/>
        <w:t>Simple data types</w:t>
      </w:r>
      <w:bookmarkEnd w:id="732"/>
      <w:bookmarkEnd w:id="733"/>
      <w:bookmarkEnd w:id="734"/>
      <w:bookmarkEnd w:id="735"/>
      <w:bookmarkEnd w:id="736"/>
      <w:bookmarkEnd w:id="737"/>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8" w:name="_Toc122090725"/>
      <w:bookmarkStart w:id="739" w:name="_Toc98142602"/>
      <w:bookmarkStart w:id="740" w:name="_Toc138349468"/>
      <w:bookmarkStart w:id="741" w:name="_Toc153880786"/>
      <w:bookmarkStart w:id="742" w:name="_Toc169753184"/>
      <w:bookmarkStart w:id="743" w:name="_Toc218437625"/>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8"/>
      <w:bookmarkEnd w:id="739"/>
      <w:bookmarkEnd w:id="740"/>
      <w:bookmarkEnd w:id="741"/>
      <w:bookmarkEnd w:id="742"/>
      <w:bookmarkEnd w:id="743"/>
    </w:p>
    <w:p w14:paraId="20DBEDFD" w14:textId="77777777" w:rsidR="00841062" w:rsidRPr="007552A6" w:rsidRDefault="00841062" w:rsidP="00841062">
      <w:pPr>
        <w:rPr>
          <w:lang w:eastAsia="zh-CN"/>
        </w:rPr>
      </w:pPr>
      <w:r w:rsidRPr="007552A6">
        <w:rPr>
          <w:lang w:eastAsia="zh-CN"/>
        </w:rPr>
        <w:t xml:space="preserve">There is no data type describing alternative data types or combinations of data types in </w:t>
      </w:r>
      <w:proofErr w:type="spellStart"/>
      <w:r w:rsidRPr="007552A6">
        <w:rPr>
          <w:lang w:eastAsia="zh-CN"/>
        </w:rPr>
        <w:t>Npanf_ResolveRemoteUserId</w:t>
      </w:r>
      <w:proofErr w:type="spellEnd"/>
      <w:r w:rsidRPr="007552A6">
        <w:t xml:space="preserve"> </w:t>
      </w:r>
      <w:r w:rsidRPr="007552A6">
        <w:rPr>
          <w:lang w:eastAsia="zh-CN"/>
        </w:rPr>
        <w:t>Service.</w:t>
      </w:r>
    </w:p>
    <w:p w14:paraId="3045CB84" w14:textId="0307D623" w:rsidR="00841062" w:rsidRPr="007552A6" w:rsidRDefault="00B4571C" w:rsidP="00841062">
      <w:pPr>
        <w:pStyle w:val="Heading4"/>
      </w:pPr>
      <w:bookmarkStart w:id="744" w:name="_Toc122090726"/>
      <w:bookmarkStart w:id="745" w:name="_Toc98142605"/>
      <w:bookmarkStart w:id="746" w:name="_Toc138349469"/>
      <w:bookmarkStart w:id="747" w:name="_Toc153880787"/>
      <w:bookmarkStart w:id="748" w:name="_Toc169753185"/>
      <w:bookmarkStart w:id="749" w:name="_Toc218437626"/>
      <w:r w:rsidRPr="007552A6">
        <w:t>6.2</w:t>
      </w:r>
      <w:r w:rsidR="00841062" w:rsidRPr="007552A6">
        <w:t>.6.5</w:t>
      </w:r>
      <w:r w:rsidR="00841062" w:rsidRPr="007552A6">
        <w:tab/>
        <w:t>Binary data</w:t>
      </w:r>
      <w:bookmarkEnd w:id="744"/>
      <w:bookmarkEnd w:id="745"/>
      <w:bookmarkEnd w:id="746"/>
      <w:bookmarkEnd w:id="747"/>
      <w:bookmarkEnd w:id="748"/>
      <w:bookmarkEnd w:id="749"/>
    </w:p>
    <w:p w14:paraId="009D612C" w14:textId="77777777" w:rsidR="00841062" w:rsidRPr="007552A6" w:rsidRDefault="00841062" w:rsidP="00841062">
      <w:pPr>
        <w:rPr>
          <w:lang w:eastAsia="zh-CN"/>
        </w:rPr>
      </w:pPr>
      <w:r w:rsidRPr="007552A6">
        <w:rPr>
          <w:lang w:eastAsia="zh-CN"/>
        </w:rPr>
        <w:t xml:space="preserve">There is no binary data type in </w:t>
      </w:r>
      <w:proofErr w:type="spellStart"/>
      <w:r w:rsidRPr="007552A6">
        <w:rPr>
          <w:lang w:eastAsia="zh-CN"/>
        </w:rPr>
        <w:t>Npanf_ResolveRemoteUserId</w:t>
      </w:r>
      <w:proofErr w:type="spellEnd"/>
      <w:r w:rsidRPr="007552A6">
        <w:t xml:space="preserve"> </w:t>
      </w:r>
      <w:r w:rsidRPr="007552A6">
        <w:rPr>
          <w:lang w:eastAsia="zh-CN"/>
        </w:rPr>
        <w:t>Service.</w:t>
      </w:r>
    </w:p>
    <w:p w14:paraId="30A57CC6" w14:textId="5BE11793" w:rsidR="00841062" w:rsidRPr="007552A6" w:rsidRDefault="00B4571C" w:rsidP="00841062">
      <w:pPr>
        <w:pStyle w:val="Heading3"/>
      </w:pPr>
      <w:bookmarkStart w:id="750" w:name="_Toc122090727"/>
      <w:bookmarkStart w:id="751" w:name="_Toc98142608"/>
      <w:bookmarkStart w:id="752" w:name="_Toc138349470"/>
      <w:bookmarkStart w:id="753" w:name="_Toc153880788"/>
      <w:bookmarkStart w:id="754" w:name="_Toc169753186"/>
      <w:bookmarkStart w:id="755" w:name="_Toc218437627"/>
      <w:r w:rsidRPr="007552A6">
        <w:t>6.2</w:t>
      </w:r>
      <w:r w:rsidR="00841062" w:rsidRPr="007552A6">
        <w:t>.7</w:t>
      </w:r>
      <w:r w:rsidR="00841062" w:rsidRPr="007552A6">
        <w:tab/>
        <w:t>Error Handling</w:t>
      </w:r>
      <w:bookmarkEnd w:id="750"/>
      <w:bookmarkEnd w:id="751"/>
      <w:bookmarkEnd w:id="752"/>
      <w:bookmarkEnd w:id="753"/>
      <w:bookmarkEnd w:id="754"/>
      <w:bookmarkEnd w:id="755"/>
    </w:p>
    <w:p w14:paraId="57B07CB7" w14:textId="13F47988" w:rsidR="00841062" w:rsidRPr="007552A6" w:rsidRDefault="00B4571C" w:rsidP="00841062">
      <w:pPr>
        <w:pStyle w:val="Heading4"/>
      </w:pPr>
      <w:bookmarkStart w:id="756" w:name="_Toc122090728"/>
      <w:bookmarkStart w:id="757" w:name="_Toc98142609"/>
      <w:bookmarkStart w:id="758" w:name="_Toc138349471"/>
      <w:bookmarkStart w:id="759" w:name="_Toc153880789"/>
      <w:bookmarkStart w:id="760" w:name="_Toc169753187"/>
      <w:bookmarkStart w:id="761" w:name="_Toc218437628"/>
      <w:r w:rsidRPr="007552A6">
        <w:t>6.2</w:t>
      </w:r>
      <w:r w:rsidR="00841062" w:rsidRPr="007552A6">
        <w:t>.7.1</w:t>
      </w:r>
      <w:r w:rsidR="00841062" w:rsidRPr="007552A6">
        <w:tab/>
        <w:t>General</w:t>
      </w:r>
      <w:bookmarkEnd w:id="756"/>
      <w:bookmarkEnd w:id="757"/>
      <w:bookmarkEnd w:id="758"/>
      <w:bookmarkEnd w:id="759"/>
      <w:bookmarkEnd w:id="760"/>
      <w:bookmarkEnd w:id="761"/>
    </w:p>
    <w:p w14:paraId="28AD5415" w14:textId="77777777" w:rsidR="00841062" w:rsidRPr="007552A6" w:rsidRDefault="00841062" w:rsidP="00841062">
      <w:r w:rsidRPr="007552A6">
        <w:t xml:space="preserve">For the </w:t>
      </w:r>
      <w:proofErr w:type="spellStart"/>
      <w:r w:rsidRPr="007552A6">
        <w:rPr>
          <w:lang w:eastAsia="zh-CN"/>
        </w:rPr>
        <w:t>Npanf_ResolveRemoteUserId</w:t>
      </w:r>
      <w:proofErr w:type="spellEnd"/>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proofErr w:type="spellStart"/>
      <w:r w:rsidRPr="007552A6">
        <w:rPr>
          <w:lang w:eastAsia="zh-CN"/>
        </w:rPr>
        <w:t>Npanf_ResolveRemoteUserId</w:t>
      </w:r>
      <w:proofErr w:type="spellEnd"/>
      <w:r w:rsidRPr="007552A6">
        <w:t xml:space="preserve"> API.</w:t>
      </w:r>
    </w:p>
    <w:p w14:paraId="6056E19F" w14:textId="791244C0" w:rsidR="00841062" w:rsidRPr="007552A6" w:rsidRDefault="00B4571C" w:rsidP="00841062">
      <w:pPr>
        <w:pStyle w:val="Heading4"/>
        <w:rPr>
          <w:rFonts w:eastAsia="SimSun"/>
        </w:rPr>
      </w:pPr>
      <w:bookmarkStart w:id="762" w:name="_Toc122090729"/>
      <w:bookmarkStart w:id="763" w:name="_Toc98142610"/>
      <w:bookmarkStart w:id="764" w:name="_Toc138349472"/>
      <w:bookmarkStart w:id="765" w:name="_Toc153880790"/>
      <w:bookmarkStart w:id="766" w:name="_Toc169753188"/>
      <w:bookmarkStart w:id="767" w:name="_Toc218437629"/>
      <w:r w:rsidRPr="007552A6">
        <w:t>6.2</w:t>
      </w:r>
      <w:r w:rsidR="00841062" w:rsidRPr="007552A6">
        <w:t>.7.2</w:t>
      </w:r>
      <w:r w:rsidR="00841062" w:rsidRPr="007552A6">
        <w:tab/>
        <w:t>Protocol Errors</w:t>
      </w:r>
      <w:bookmarkEnd w:id="762"/>
      <w:bookmarkEnd w:id="763"/>
      <w:bookmarkEnd w:id="764"/>
      <w:bookmarkEnd w:id="765"/>
      <w:bookmarkEnd w:id="766"/>
      <w:bookmarkEnd w:id="767"/>
    </w:p>
    <w:p w14:paraId="001A78EB" w14:textId="2F99FC4E" w:rsidR="00841062" w:rsidRPr="007552A6" w:rsidRDefault="00841062" w:rsidP="00841062">
      <w:r w:rsidRPr="007552A6">
        <w:t xml:space="preserve">Protocol errors handling shall be supported as specified in </w:t>
      </w:r>
      <w:r w:rsidR="00D05752" w:rsidRPr="007552A6">
        <w:t>clause</w:t>
      </w:r>
      <w:r w:rsidR="00D05752">
        <w:t> </w:t>
      </w:r>
      <w:r w:rsidR="00D05752" w:rsidRPr="007552A6">
        <w:t>5</w:t>
      </w:r>
      <w:r w:rsidRPr="007552A6">
        <w:t xml:space="preserve">.2.7 of 3GPP </w:t>
      </w:r>
      <w:r w:rsidR="00D05752" w:rsidRPr="007552A6">
        <w:t>TS</w:t>
      </w:r>
      <w:r w:rsidR="00D05752">
        <w:t> </w:t>
      </w:r>
      <w:r w:rsidR="00D05752" w:rsidRPr="007552A6">
        <w:t>2</w:t>
      </w:r>
      <w:r w:rsidRPr="007552A6">
        <w:t>9.500</w:t>
      </w:r>
      <w:r w:rsidR="00D05752">
        <w:t> </w:t>
      </w:r>
      <w:r w:rsidR="00D05752" w:rsidRPr="007552A6">
        <w:t>[</w:t>
      </w:r>
      <w:r w:rsidRPr="007552A6">
        <w:rPr>
          <w:lang w:eastAsia="zh-CN"/>
        </w:rPr>
        <w:t>5</w:t>
      </w:r>
      <w:r w:rsidRPr="007552A6">
        <w:t>].</w:t>
      </w:r>
    </w:p>
    <w:p w14:paraId="129D6EEB" w14:textId="3A63630E" w:rsidR="00841062" w:rsidRPr="007552A6" w:rsidRDefault="00B4571C" w:rsidP="00841062">
      <w:pPr>
        <w:pStyle w:val="Heading4"/>
      </w:pPr>
      <w:bookmarkStart w:id="768" w:name="_Toc122090730"/>
      <w:bookmarkStart w:id="769" w:name="_Toc98142611"/>
      <w:bookmarkStart w:id="770" w:name="_Toc138349473"/>
      <w:bookmarkStart w:id="771" w:name="_Toc153880791"/>
      <w:bookmarkStart w:id="772" w:name="_Toc169753189"/>
      <w:bookmarkStart w:id="773" w:name="_Toc218437630"/>
      <w:r w:rsidRPr="007552A6">
        <w:t>6.2</w:t>
      </w:r>
      <w:r w:rsidR="00841062" w:rsidRPr="007552A6">
        <w:t>.7.3</w:t>
      </w:r>
      <w:r w:rsidR="00841062" w:rsidRPr="007552A6">
        <w:tab/>
        <w:t>Application Errors</w:t>
      </w:r>
      <w:bookmarkEnd w:id="768"/>
      <w:bookmarkEnd w:id="769"/>
      <w:bookmarkEnd w:id="770"/>
      <w:bookmarkEnd w:id="771"/>
      <w:bookmarkEnd w:id="772"/>
      <w:bookmarkEnd w:id="773"/>
    </w:p>
    <w:p w14:paraId="3CB4F2E8" w14:textId="54E910E2" w:rsidR="00841062" w:rsidRPr="007552A6" w:rsidRDefault="00841062" w:rsidP="00841062">
      <w:r w:rsidRPr="007552A6">
        <w:t xml:space="preserve">The application errors defined for the </w:t>
      </w:r>
      <w:proofErr w:type="spellStart"/>
      <w:r w:rsidRPr="007552A6">
        <w:rPr>
          <w:lang w:eastAsia="zh-CN"/>
        </w:rPr>
        <w:t>Npanf_ResolveRemoteUserId</w:t>
      </w:r>
      <w:proofErr w:type="spellEnd"/>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4" w:name="_Toc122090731"/>
      <w:bookmarkStart w:id="775" w:name="_Toc98142612"/>
      <w:bookmarkStart w:id="776" w:name="_Toc138349474"/>
      <w:bookmarkStart w:id="777" w:name="_Toc153880792"/>
      <w:bookmarkStart w:id="778" w:name="_Toc169753190"/>
      <w:bookmarkStart w:id="779" w:name="_Toc218437631"/>
      <w:r w:rsidRPr="007552A6">
        <w:t>6.2</w:t>
      </w:r>
      <w:r w:rsidR="00841062" w:rsidRPr="007552A6">
        <w:t>.8</w:t>
      </w:r>
      <w:r w:rsidR="00841062" w:rsidRPr="007552A6">
        <w:rPr>
          <w:lang w:eastAsia="zh-CN"/>
        </w:rPr>
        <w:tab/>
        <w:t>Feature negotiation</w:t>
      </w:r>
      <w:bookmarkEnd w:id="774"/>
      <w:bookmarkEnd w:id="775"/>
      <w:bookmarkEnd w:id="776"/>
      <w:bookmarkEnd w:id="777"/>
      <w:bookmarkEnd w:id="778"/>
      <w:bookmarkEnd w:id="779"/>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proofErr w:type="spellStart"/>
      <w:r w:rsidRPr="007552A6">
        <w:rPr>
          <w:lang w:eastAsia="zh-CN"/>
        </w:rPr>
        <w:t>Npanf_ResolveRemoteUserId</w:t>
      </w:r>
      <w:proofErr w:type="spellEnd"/>
      <w:r w:rsidRPr="007552A6">
        <w:rPr>
          <w:lang w:eastAsia="zh-CN"/>
        </w:rPr>
        <w:t xml:space="preserve">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0" w:name="_Toc122090732"/>
      <w:bookmarkStart w:id="781" w:name="_Toc98142613"/>
      <w:bookmarkStart w:id="782" w:name="_Toc138349475"/>
      <w:bookmarkStart w:id="783" w:name="_Toc153880793"/>
      <w:bookmarkStart w:id="784" w:name="_Toc169753191"/>
      <w:bookmarkStart w:id="785" w:name="_Hlk525137310"/>
      <w:bookmarkStart w:id="786" w:name="_Toc218437632"/>
      <w:r w:rsidRPr="007552A6">
        <w:t>6.2</w:t>
      </w:r>
      <w:r w:rsidR="00841062" w:rsidRPr="007552A6">
        <w:t>.9</w:t>
      </w:r>
      <w:r w:rsidR="00841062" w:rsidRPr="007552A6">
        <w:tab/>
        <w:t>Security</w:t>
      </w:r>
      <w:bookmarkEnd w:id="780"/>
      <w:bookmarkEnd w:id="781"/>
      <w:bookmarkEnd w:id="782"/>
      <w:bookmarkEnd w:id="783"/>
      <w:bookmarkEnd w:id="784"/>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proofErr w:type="spellStart"/>
      <w:r w:rsidRPr="007552A6">
        <w:rPr>
          <w:lang w:eastAsia="zh-CN"/>
        </w:rPr>
        <w:t>Npanf_ResolveRemoteUserId</w:t>
      </w:r>
      <w:proofErr w:type="spellEnd"/>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proofErr w:type="spellStart"/>
      <w:r w:rsidRPr="007552A6">
        <w:rPr>
          <w:lang w:eastAsia="zh-CN"/>
        </w:rPr>
        <w:t>Npanf_ResolveRemoteUserId</w:t>
      </w:r>
      <w:proofErr w:type="spellEnd"/>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proofErr w:type="spellStart"/>
      <w:r w:rsidRPr="007552A6">
        <w:rPr>
          <w:lang w:eastAsia="zh-CN"/>
        </w:rPr>
        <w:t>Npanf_ResolveRemoteUserId</w:t>
      </w:r>
      <w:proofErr w:type="spellEnd"/>
      <w:r w:rsidRPr="007552A6">
        <w:rPr>
          <w:noProof/>
          <w:lang w:eastAsia="zh-CN"/>
        </w:rPr>
        <w:t xml:space="preserve"> </w:t>
      </w:r>
      <w:r w:rsidRPr="007552A6">
        <w:t>service.</w:t>
      </w:r>
    </w:p>
    <w:p w14:paraId="04B63E8A" w14:textId="05981841" w:rsidR="00841062" w:rsidRPr="007552A6" w:rsidRDefault="00841062" w:rsidP="00841062">
      <w:pPr>
        <w:rPr>
          <w:lang w:val="en-US" w:eastAsia="zh-CN"/>
        </w:rPr>
      </w:pPr>
      <w:bookmarkStart w:id="787" w:name="_Hlk530142087"/>
      <w:bookmarkEnd w:id="785"/>
      <w:r w:rsidRPr="007552A6">
        <w:rPr>
          <w:lang w:val="en-US"/>
        </w:rPr>
        <w:t xml:space="preserve">The </w:t>
      </w:r>
      <w:proofErr w:type="spellStart"/>
      <w:r w:rsidRPr="007552A6">
        <w:rPr>
          <w:lang w:eastAsia="zh-CN"/>
        </w:rPr>
        <w:t>Npanf_ResolveRemoteUserId</w:t>
      </w:r>
      <w:proofErr w:type="spellEnd"/>
      <w:r w:rsidRPr="007552A6">
        <w:rPr>
          <w:noProof/>
          <w:lang w:eastAsia="zh-CN"/>
        </w:rPr>
        <w:t xml:space="preserve"> </w:t>
      </w:r>
      <w:r w:rsidRPr="007552A6">
        <w:rPr>
          <w:lang w:val="en-US"/>
        </w:rPr>
        <w:t>API defines a single scope "</w:t>
      </w:r>
      <w:proofErr w:type="spellStart"/>
      <w:r w:rsidRPr="007552A6">
        <w:rPr>
          <w:lang w:eastAsia="zh-CN"/>
        </w:rPr>
        <w:t>npanf-userid</w:t>
      </w:r>
      <w:proofErr w:type="spellEnd"/>
      <w:r w:rsidRPr="007552A6">
        <w:rPr>
          <w:lang w:val="en-US"/>
        </w:rPr>
        <w:t xml:space="preserve">" for OAuth2 authorization (as specified in </w:t>
      </w:r>
      <w:r w:rsidRPr="007552A6">
        <w:rPr>
          <w:lang w:val="en-US" w:eastAsia="zh-CN"/>
        </w:rPr>
        <w:t xml:space="preserve">3GPP </w:t>
      </w:r>
      <w:r w:rsidR="00D05752" w:rsidRPr="007552A6">
        <w:rPr>
          <w:lang w:val="en-US" w:eastAsia="zh-CN"/>
        </w:rPr>
        <w:t>TS</w:t>
      </w:r>
      <w:r w:rsidR="00D05752">
        <w:rPr>
          <w:lang w:val="en-US" w:eastAsia="zh-CN"/>
        </w:rPr>
        <w:t> </w:t>
      </w:r>
      <w:r w:rsidR="00D05752" w:rsidRPr="007552A6">
        <w:rPr>
          <w:lang w:val="en-US" w:eastAsia="zh-CN"/>
        </w:rPr>
        <w:t>3</w:t>
      </w:r>
      <w:r w:rsidRPr="007552A6">
        <w:rPr>
          <w:lang w:val="en-US" w:eastAsia="zh-CN"/>
        </w:rPr>
        <w:t>3.501</w:t>
      </w:r>
      <w:r w:rsidR="00D05752">
        <w:rPr>
          <w:lang w:val="en-US" w:eastAsia="zh-CN"/>
        </w:rPr>
        <w:t> </w:t>
      </w:r>
      <w:r w:rsidR="00D05752" w:rsidRPr="007552A6">
        <w:t>[</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8" w:name="tsgNames"/>
      <w:bookmarkEnd w:id="787"/>
      <w:bookmarkEnd w:id="788"/>
    </w:p>
    <w:bookmarkEnd w:id="550"/>
    <w:bookmarkEnd w:id="556"/>
    <w:bookmarkEnd w:id="557"/>
    <w:p w14:paraId="5AE826A2" w14:textId="77777777" w:rsidR="00391F61" w:rsidRPr="007552A6" w:rsidRDefault="00391F61" w:rsidP="00391F61">
      <w:pPr>
        <w:pStyle w:val="Heading8"/>
      </w:pPr>
      <w:r w:rsidRPr="007552A6">
        <w:br w:type="page"/>
      </w:r>
      <w:bookmarkStart w:id="789" w:name="_Toc67903567"/>
      <w:bookmarkStart w:id="790" w:name="_Toc35971450"/>
      <w:bookmarkStart w:id="791" w:name="_Toc510696650"/>
      <w:bookmarkStart w:id="792" w:name="_Toc122090186"/>
      <w:bookmarkStart w:id="793" w:name="_Toc138349476"/>
      <w:bookmarkStart w:id="794" w:name="_Toc153880794"/>
      <w:bookmarkStart w:id="795" w:name="_Toc169753192"/>
      <w:bookmarkStart w:id="796" w:name="_Toc218437633"/>
      <w:r w:rsidRPr="007552A6">
        <w:lastRenderedPageBreak/>
        <w:t>Annex A (normative):</w:t>
      </w:r>
      <w:r w:rsidRPr="007552A6">
        <w:br/>
        <w:t>OpenAPI specification</w:t>
      </w:r>
      <w:bookmarkEnd w:id="789"/>
      <w:bookmarkEnd w:id="790"/>
      <w:bookmarkEnd w:id="791"/>
      <w:bookmarkEnd w:id="792"/>
      <w:bookmarkEnd w:id="793"/>
      <w:bookmarkEnd w:id="794"/>
      <w:bookmarkEnd w:id="795"/>
      <w:bookmarkEnd w:id="796"/>
    </w:p>
    <w:p w14:paraId="171EFFED" w14:textId="77777777" w:rsidR="00391F61" w:rsidRPr="007552A6" w:rsidRDefault="00391F61" w:rsidP="00320284">
      <w:pPr>
        <w:pStyle w:val="Heading1"/>
      </w:pPr>
      <w:bookmarkStart w:id="797" w:name="_Toc67903568"/>
      <w:bookmarkStart w:id="798" w:name="_Toc35971451"/>
      <w:bookmarkStart w:id="799" w:name="_Toc510696651"/>
      <w:bookmarkStart w:id="800" w:name="_Toc112771081"/>
      <w:bookmarkStart w:id="801" w:name="_Toc122090187"/>
      <w:bookmarkStart w:id="802" w:name="_Toc138349477"/>
      <w:bookmarkStart w:id="803" w:name="_Toc153880795"/>
      <w:bookmarkStart w:id="804" w:name="_Toc169753193"/>
      <w:bookmarkStart w:id="805" w:name="_Toc67903569"/>
      <w:bookmarkStart w:id="806" w:name="_Toc510696653"/>
      <w:bookmarkStart w:id="807" w:name="_Toc218437634"/>
      <w:r w:rsidRPr="007552A6">
        <w:t>A.1</w:t>
      </w:r>
      <w:r w:rsidRPr="007552A6">
        <w:tab/>
        <w:t>General</w:t>
      </w:r>
      <w:bookmarkEnd w:id="797"/>
      <w:bookmarkEnd w:id="798"/>
      <w:bookmarkEnd w:id="799"/>
      <w:bookmarkEnd w:id="800"/>
      <w:bookmarkEnd w:id="801"/>
      <w:bookmarkEnd w:id="802"/>
      <w:bookmarkEnd w:id="803"/>
      <w:bookmarkEnd w:id="804"/>
      <w:bookmarkEnd w:id="807"/>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8" w:name="_Toc112771082"/>
      <w:bookmarkStart w:id="809" w:name="_Toc122090188"/>
      <w:bookmarkStart w:id="810" w:name="_Toc138349478"/>
      <w:bookmarkStart w:id="811" w:name="_Toc153880796"/>
      <w:bookmarkStart w:id="812" w:name="_Toc169753194"/>
      <w:bookmarkStart w:id="813" w:name="_Toc218437635"/>
      <w:r w:rsidRPr="007552A6">
        <w:t>A.2</w:t>
      </w:r>
      <w:r w:rsidRPr="007552A6">
        <w:tab/>
      </w:r>
      <w:proofErr w:type="spellStart"/>
      <w:r w:rsidR="001C6A80" w:rsidRPr="007552A6">
        <w:rPr>
          <w:lang w:eastAsia="zh-CN"/>
        </w:rPr>
        <w:t>Npanf_ProseKey</w:t>
      </w:r>
      <w:proofErr w:type="spellEnd"/>
      <w:r w:rsidRPr="007552A6">
        <w:t xml:space="preserve"> API</w:t>
      </w:r>
      <w:bookmarkEnd w:id="805"/>
      <w:bookmarkEnd w:id="808"/>
      <w:bookmarkEnd w:id="809"/>
      <w:bookmarkEnd w:id="810"/>
      <w:bookmarkEnd w:id="811"/>
      <w:bookmarkEnd w:id="812"/>
      <w:bookmarkEnd w:id="813"/>
    </w:p>
    <w:p w14:paraId="43C1B00C" w14:textId="77777777" w:rsidR="00350AA5" w:rsidRPr="007552A6" w:rsidRDefault="00350AA5" w:rsidP="00350AA5">
      <w:pPr>
        <w:pStyle w:val="PL"/>
      </w:pPr>
      <w:proofErr w:type="spellStart"/>
      <w:r w:rsidRPr="007552A6">
        <w:t>openapi</w:t>
      </w:r>
      <w:proofErr w:type="spellEnd"/>
      <w:r w:rsidRPr="007552A6">
        <w:t>: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w:t>
      </w:r>
      <w:proofErr w:type="spellStart"/>
      <w:r w:rsidRPr="007552A6">
        <w:t>Npanf_ProseKey</w:t>
      </w:r>
      <w:proofErr w:type="spellEnd"/>
    </w:p>
    <w:p w14:paraId="2554EE0E" w14:textId="610DE501" w:rsidR="00350AA5" w:rsidRPr="007552A6" w:rsidRDefault="00350AA5" w:rsidP="00350AA5">
      <w:pPr>
        <w:pStyle w:val="PL"/>
        <w:rPr>
          <w:lang w:eastAsia="zh-CN"/>
        </w:rPr>
      </w:pPr>
      <w:r w:rsidRPr="007552A6">
        <w:t xml:space="preserve">  version: 1.</w:t>
      </w:r>
      <w:r w:rsidR="00635762">
        <w:rPr>
          <w:lang w:eastAsia="zh-CN"/>
        </w:rPr>
        <w:t>2</w:t>
      </w:r>
      <w:r w:rsidRPr="007552A6">
        <w:t>.0</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w:t>
      </w:r>
      <w:proofErr w:type="spellStart"/>
      <w:r w:rsidRPr="007552A6">
        <w:t>PAnF</w:t>
      </w:r>
      <w:proofErr w:type="spellEnd"/>
      <w:r w:rsidRPr="007552A6">
        <w:t xml:space="preserve"> </w:t>
      </w:r>
      <w:proofErr w:type="spellStart"/>
      <w:r w:rsidRPr="007552A6">
        <w:t>ProseKey</w:t>
      </w:r>
      <w:proofErr w:type="spellEnd"/>
      <w:r w:rsidRPr="007552A6">
        <w:t xml:space="preserve">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proofErr w:type="spellStart"/>
      <w:r w:rsidRPr="007552A6">
        <w:t>externalDocs</w:t>
      </w:r>
      <w:proofErr w:type="spellEnd"/>
      <w:r w:rsidRPr="007552A6">
        <w:t>:</w:t>
      </w:r>
    </w:p>
    <w:p w14:paraId="5F04B6A5" w14:textId="6D174D39"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r w:rsidR="002D183E">
        <w:t>2</w:t>
      </w:r>
      <w:r w:rsidRPr="007552A6">
        <w:t xml:space="preserve">.0; 5G System; </w:t>
      </w:r>
      <w:r w:rsidRPr="007552A6">
        <w:rPr>
          <w:lang w:eastAsia="zh-CN"/>
        </w:rPr>
        <w:t xml:space="preserve">5G </w:t>
      </w:r>
      <w:proofErr w:type="spellStart"/>
      <w:r w:rsidRPr="007552A6">
        <w:rPr>
          <w:lang w:eastAsia="zh-CN"/>
        </w:rPr>
        <w:t>ProSe</w:t>
      </w:r>
      <w:proofErr w:type="spellEnd"/>
      <w:r w:rsidRPr="007552A6">
        <w:rPr>
          <w:lang w:eastAsia="zh-CN"/>
        </w:rPr>
        <w:t xml:space="preserv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w:t>
      </w:r>
      <w:proofErr w:type="spellStart"/>
      <w:r w:rsidRPr="007552A6">
        <w:t>apiRoot</w:t>
      </w:r>
      <w:proofErr w:type="spellEnd"/>
      <w:r w:rsidRPr="007552A6">
        <w:t>}/</w:t>
      </w:r>
      <w:proofErr w:type="spellStart"/>
      <w:r w:rsidRPr="007552A6">
        <w:t>npanf-prosekey</w:t>
      </w:r>
      <w:proofErr w:type="spellEnd"/>
      <w:r w:rsidRPr="007552A6">
        <w:t>/</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w:t>
      </w:r>
      <w:proofErr w:type="spellStart"/>
      <w:r w:rsidRPr="007552A6">
        <w:t>apiRoot</w:t>
      </w:r>
      <w:proofErr w:type="spellEnd"/>
      <w:r w:rsidRPr="007552A6">
        <w: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w:t>
      </w:r>
      <w:proofErr w:type="spellStart"/>
      <w:r w:rsidRPr="007552A6">
        <w:t>apiRoot</w:t>
      </w:r>
      <w:proofErr w:type="spellEnd"/>
      <w:r w:rsidRPr="007552A6">
        <w:t xml:space="preserve">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w:t>
      </w:r>
      <w:proofErr w:type="spellStart"/>
      <w:r w:rsidRPr="007552A6">
        <w:t>npanf-prosekey</w:t>
      </w:r>
      <w:proofErr w:type="spellEnd"/>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w:t>
      </w:r>
      <w:proofErr w:type="spellStart"/>
      <w:r w:rsidRPr="007552A6">
        <w:t>operationId</w:t>
      </w:r>
      <w:proofErr w:type="spellEnd"/>
      <w:r w:rsidRPr="007552A6">
        <w:t xml:space="preserve">: </w:t>
      </w:r>
      <w:proofErr w:type="spellStart"/>
      <w:r w:rsidRPr="007552A6">
        <w:t>ProseKeyRegistration</w:t>
      </w:r>
      <w:proofErr w:type="spellEnd"/>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w:t>
      </w:r>
      <w:proofErr w:type="spellStart"/>
      <w:r w:rsidRPr="007552A6">
        <w:t>prosekey</w:t>
      </w:r>
      <w:proofErr w:type="spellEnd"/>
      <w:r w:rsidRPr="007552A6">
        <w:t xml:space="preserve">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w:t>
      </w:r>
      <w:proofErr w:type="spellStart"/>
      <w:r w:rsidRPr="007552A6">
        <w:t>npanf_prosekey</w:t>
      </w:r>
      <w:proofErr w:type="spellEnd"/>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w:t>
      </w:r>
      <w:proofErr w:type="spellStart"/>
      <w:r w:rsidRPr="007552A6">
        <w:t>npanf_prosekey</w:t>
      </w:r>
      <w:proofErr w:type="spellEnd"/>
    </w:p>
    <w:p w14:paraId="7F3ED163" w14:textId="77777777" w:rsidR="0075575F" w:rsidRPr="007552A6" w:rsidRDefault="0075575F" w:rsidP="0075575F">
      <w:pPr>
        <w:pStyle w:val="PL"/>
      </w:pPr>
      <w:r w:rsidRPr="007552A6">
        <w:t xml:space="preserve">          - </w:t>
      </w:r>
      <w:proofErr w:type="spellStart"/>
      <w:r w:rsidRPr="007552A6">
        <w:t>npanf_prosekey:register:invoke</w:t>
      </w:r>
      <w:proofErr w:type="spellEnd"/>
    </w:p>
    <w:p w14:paraId="2F357FD3" w14:textId="77777777" w:rsidR="00350AA5" w:rsidRPr="007552A6" w:rsidRDefault="00350AA5" w:rsidP="00350AA5">
      <w:pPr>
        <w:pStyle w:val="PL"/>
      </w:pPr>
      <w:r w:rsidRPr="007552A6">
        <w:t xml:space="preserve">      </w:t>
      </w:r>
      <w:proofErr w:type="spellStart"/>
      <w:r w:rsidRPr="007552A6">
        <w:t>requestBody</w:t>
      </w:r>
      <w:proofErr w:type="spellEnd"/>
      <w:r w:rsidRPr="007552A6">
        <w:t>:</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w:t>
      </w:r>
      <w:proofErr w:type="spellStart"/>
      <w:r w:rsidRPr="007552A6">
        <w:t>json</w:t>
      </w:r>
      <w:proofErr w:type="spellEnd"/>
      <w:r w:rsidRPr="007552A6">
        <w:t>:</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w:t>
      </w:r>
      <w:proofErr w:type="spellStart"/>
      <w:r w:rsidRPr="007552A6">
        <w:t>ProseContextInfo</w:t>
      </w:r>
      <w:proofErr w:type="spellEnd"/>
      <w:r w:rsidRPr="007552A6">
        <w:t>'</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w:t>
      </w:r>
      <w:proofErr w:type="spellStart"/>
      <w:r w:rsidRPr="007552A6">
        <w:t>operationId</w:t>
      </w:r>
      <w:proofErr w:type="spellEnd"/>
      <w:r w:rsidRPr="007552A6">
        <w:t xml:space="preserve">: </w:t>
      </w:r>
      <w:proofErr w:type="spellStart"/>
      <w:r w:rsidRPr="007552A6">
        <w:t>ProseKeyRetrieval</w:t>
      </w:r>
      <w:proofErr w:type="spellEnd"/>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w:t>
      </w:r>
      <w:proofErr w:type="spellStart"/>
      <w:r w:rsidRPr="007552A6">
        <w:t>npanf_prosekey</w:t>
      </w:r>
      <w:proofErr w:type="spellEnd"/>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w:t>
      </w:r>
      <w:proofErr w:type="spellStart"/>
      <w:r w:rsidRPr="007552A6">
        <w:t>npanf_prosekey</w:t>
      </w:r>
      <w:proofErr w:type="spellEnd"/>
    </w:p>
    <w:p w14:paraId="2870F23F" w14:textId="77777777" w:rsidR="00F04203" w:rsidRPr="007552A6" w:rsidRDefault="00F04203" w:rsidP="00F04203">
      <w:pPr>
        <w:pStyle w:val="PL"/>
      </w:pPr>
      <w:r w:rsidRPr="007552A6">
        <w:t xml:space="preserve">          - </w:t>
      </w:r>
      <w:proofErr w:type="spellStart"/>
      <w:r w:rsidRPr="007552A6">
        <w:t>npanf_prosekey:retrieve:invoke</w:t>
      </w:r>
      <w:proofErr w:type="spellEnd"/>
    </w:p>
    <w:p w14:paraId="355DD8BC" w14:textId="77777777" w:rsidR="00350AA5" w:rsidRPr="007552A6" w:rsidRDefault="00350AA5" w:rsidP="00350AA5">
      <w:pPr>
        <w:pStyle w:val="PL"/>
        <w:rPr>
          <w:lang w:eastAsia="en-GB"/>
        </w:rPr>
      </w:pPr>
      <w:r w:rsidRPr="007552A6">
        <w:t xml:space="preserve">      </w:t>
      </w:r>
      <w:proofErr w:type="spellStart"/>
      <w:r w:rsidRPr="007552A6">
        <w:t>requestBody</w:t>
      </w:r>
      <w:proofErr w:type="spellEnd"/>
      <w:r w:rsidRPr="007552A6">
        <w:t>:</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w:t>
      </w:r>
      <w:proofErr w:type="spellStart"/>
      <w:r w:rsidRPr="007552A6">
        <w:t>json</w:t>
      </w:r>
      <w:proofErr w:type="spellEnd"/>
      <w:r w:rsidRPr="007552A6">
        <w:t>:</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w:t>
      </w:r>
      <w:proofErr w:type="spellStart"/>
      <w:r w:rsidRPr="007552A6">
        <w:t>ProseKeyRequest</w:t>
      </w:r>
      <w:proofErr w:type="spellEnd"/>
      <w:r w:rsidRPr="007552A6">
        <w: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w:t>
      </w:r>
      <w:proofErr w:type="spellStart"/>
      <w:r w:rsidRPr="007552A6">
        <w:t>json</w:t>
      </w:r>
      <w:proofErr w:type="spellEnd"/>
      <w:r w:rsidRPr="007552A6">
        <w:t>:</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w:t>
      </w:r>
      <w:proofErr w:type="spellStart"/>
      <w:r w:rsidRPr="007552A6">
        <w:t>ProseKeyResponse</w:t>
      </w:r>
      <w:proofErr w:type="spellEnd"/>
      <w:r w:rsidRPr="007552A6">
        <w:t>'</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w:t>
      </w:r>
      <w:proofErr w:type="spellStart"/>
      <w:r w:rsidRPr="007552A6">
        <w:t>securitySchemes</w:t>
      </w:r>
      <w:proofErr w:type="spellEnd"/>
      <w:r w:rsidRPr="007552A6">
        <w:t>:</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w:t>
      </w:r>
      <w:proofErr w:type="spellStart"/>
      <w:r w:rsidRPr="007552A6">
        <w:t>clientCredentials</w:t>
      </w:r>
      <w:proofErr w:type="spellEnd"/>
      <w:r w:rsidRPr="007552A6">
        <w:t>:</w:t>
      </w:r>
    </w:p>
    <w:p w14:paraId="6F7B5F9C" w14:textId="77777777" w:rsidR="00350AA5" w:rsidRPr="007552A6" w:rsidRDefault="00350AA5" w:rsidP="00350AA5">
      <w:pPr>
        <w:pStyle w:val="PL"/>
      </w:pPr>
      <w:r w:rsidRPr="007552A6">
        <w:t xml:space="preserve">          </w:t>
      </w:r>
      <w:proofErr w:type="spellStart"/>
      <w:r w:rsidRPr="007552A6">
        <w:t>tokenUrl</w:t>
      </w:r>
      <w:proofErr w:type="spellEnd"/>
      <w:r w:rsidRPr="007552A6">
        <w:t>: '{</w:t>
      </w:r>
      <w:proofErr w:type="spellStart"/>
      <w:r w:rsidRPr="007552A6">
        <w:t>nrfApiRoot</w:t>
      </w:r>
      <w:proofErr w:type="spellEnd"/>
      <w:r w:rsidRPr="007552A6">
        <w: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w:t>
      </w:r>
      <w:proofErr w:type="spellStart"/>
      <w:r w:rsidRPr="007552A6">
        <w:t>npanf-prosekey</w:t>
      </w:r>
      <w:proofErr w:type="spellEnd"/>
      <w:r w:rsidRPr="007552A6">
        <w:t xml:space="preserve">: Access to the </w:t>
      </w:r>
      <w:proofErr w:type="spellStart"/>
      <w:r w:rsidRPr="007552A6">
        <w:t>Npanf_ProseKey</w:t>
      </w:r>
      <w:proofErr w:type="spellEnd"/>
      <w:r w:rsidRPr="007552A6">
        <w:t xml:space="preserve"> API</w:t>
      </w:r>
    </w:p>
    <w:p w14:paraId="21695FE7" w14:textId="77777777" w:rsidR="00F04203" w:rsidRPr="007552A6" w:rsidRDefault="00F04203" w:rsidP="00F04203">
      <w:pPr>
        <w:pStyle w:val="PL"/>
      </w:pPr>
      <w:r w:rsidRPr="007552A6">
        <w:t xml:space="preserve">            </w:t>
      </w:r>
      <w:proofErr w:type="spellStart"/>
      <w:r w:rsidRPr="007552A6">
        <w:t>npanf-prosekey:register:invoke</w:t>
      </w:r>
      <w:proofErr w:type="spellEnd"/>
      <w:r w:rsidRPr="007552A6">
        <w:t>: Access to invoke register Prose Context</w:t>
      </w:r>
    </w:p>
    <w:p w14:paraId="6290D5E4" w14:textId="77777777" w:rsidR="00F04203" w:rsidRPr="007552A6" w:rsidRDefault="00F04203" w:rsidP="00F04203">
      <w:pPr>
        <w:pStyle w:val="PL"/>
      </w:pPr>
      <w:r w:rsidRPr="007552A6">
        <w:t xml:space="preserve">            </w:t>
      </w:r>
      <w:proofErr w:type="spellStart"/>
      <w:r w:rsidRPr="007552A6">
        <w:t>npanf-prosekey:retrieve:invoke</w:t>
      </w:r>
      <w:proofErr w:type="spellEnd"/>
      <w:r w:rsidRPr="007552A6">
        <w:t>: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w:t>
      </w:r>
      <w:proofErr w:type="spellStart"/>
      <w:r w:rsidRPr="007552A6">
        <w:t>ProseContextInfo</w:t>
      </w:r>
      <w:proofErr w:type="spellEnd"/>
      <w:r w:rsidRPr="007552A6">
        <w:t>:</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w:t>
      </w:r>
      <w:proofErr w:type="spellStart"/>
      <w:r w:rsidRPr="007552A6">
        <w:t>supi</w:t>
      </w:r>
      <w:proofErr w:type="spellEnd"/>
      <w:r w:rsidRPr="007552A6">
        <w:t>:</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w:t>
      </w:r>
      <w:proofErr w:type="spellStart"/>
      <w:r w:rsidRPr="007552A6">
        <w:t>relayServiceCode</w:t>
      </w:r>
      <w:proofErr w:type="spellEnd"/>
      <w:r w:rsidRPr="007552A6">
        <w:t>:</w:t>
      </w:r>
    </w:p>
    <w:p w14:paraId="6C7500EF" w14:textId="77777777" w:rsidR="00350AA5" w:rsidRPr="007552A6" w:rsidRDefault="00350AA5" w:rsidP="00350AA5">
      <w:pPr>
        <w:pStyle w:val="PL"/>
      </w:pPr>
      <w:r w:rsidRPr="007552A6">
        <w:t xml:space="preserve">          $ref: 'TS29571_CommonData.yaml#/components/schemas/</w:t>
      </w:r>
      <w:proofErr w:type="spellStart"/>
      <w:r w:rsidRPr="007552A6">
        <w:t>RelayServiceCode</w:t>
      </w:r>
      <w:proofErr w:type="spellEnd"/>
      <w:r w:rsidRPr="007552A6">
        <w:t>'</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w:t>
      </w:r>
      <w:proofErr w:type="spellStart"/>
      <w:r w:rsidRPr="007552A6">
        <w:t>supi</w:t>
      </w:r>
      <w:proofErr w:type="spellEnd"/>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w:t>
      </w:r>
      <w:proofErr w:type="spellStart"/>
      <w:r w:rsidRPr="007552A6">
        <w:t>relayServiceCode</w:t>
      </w:r>
      <w:proofErr w:type="spellEnd"/>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w:t>
      </w:r>
      <w:proofErr w:type="spellStart"/>
      <w:r w:rsidRPr="007552A6">
        <w:t>ProseKeyRequest</w:t>
      </w:r>
      <w:proofErr w:type="spellEnd"/>
      <w:r w:rsidRPr="007552A6">
        <w: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w:t>
      </w:r>
      <w:proofErr w:type="spellStart"/>
      <w:r w:rsidRPr="007552A6">
        <w:t>relayServiceCode</w:t>
      </w:r>
      <w:proofErr w:type="spellEnd"/>
      <w:r w:rsidRPr="007552A6">
        <w:t>:</w:t>
      </w:r>
    </w:p>
    <w:p w14:paraId="25DC0A43" w14:textId="77777777" w:rsidR="00350AA5" w:rsidRPr="007552A6" w:rsidRDefault="00350AA5" w:rsidP="00350AA5">
      <w:pPr>
        <w:pStyle w:val="PL"/>
      </w:pPr>
      <w:r w:rsidRPr="007552A6">
        <w:t xml:space="preserve">          $ref: 'TS29571_CommonData.yaml#/components/schemas/</w:t>
      </w:r>
      <w:proofErr w:type="spellStart"/>
      <w:r w:rsidRPr="007552A6">
        <w:t>RelayServiceCode</w:t>
      </w:r>
      <w:proofErr w:type="spellEnd"/>
      <w:r w:rsidRPr="007552A6">
        <w:t>'</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w:t>
      </w:r>
      <w:proofErr w:type="spellStart"/>
      <w:r w:rsidRPr="007552A6">
        <w:t>relayServiceCode</w:t>
      </w:r>
      <w:proofErr w:type="spellEnd"/>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w:t>
      </w:r>
      <w:proofErr w:type="spellStart"/>
      <w:r w:rsidRPr="007552A6">
        <w:t>ProseKeyResponse</w:t>
      </w:r>
      <w:proofErr w:type="spellEnd"/>
      <w:r w:rsidRPr="007552A6">
        <w:t>:</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w:t>
      </w:r>
      <w:proofErr w:type="spellStart"/>
      <w:r w:rsidRPr="007552A6">
        <w:t>Pro</w:t>
      </w:r>
      <w:r w:rsidR="00717D56" w:rsidRPr="007552A6">
        <w:rPr>
          <w:rFonts w:hint="eastAsia"/>
          <w:lang w:eastAsia="zh-CN"/>
        </w:rPr>
        <w:t>S</w:t>
      </w:r>
      <w:r w:rsidRPr="007552A6">
        <w:t>e</w:t>
      </w:r>
      <w:proofErr w:type="spellEnd"/>
      <w:r w:rsidRPr="007552A6">
        <w:t xml:space="preserv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814" w:name="_Toc130814933"/>
      <w:bookmarkStart w:id="815" w:name="_Toc122083107"/>
      <w:bookmarkStart w:id="816" w:name="_Toc138349479"/>
      <w:bookmarkStart w:id="817" w:name="_Toc153880797"/>
      <w:bookmarkStart w:id="818" w:name="_Toc169753195"/>
      <w:bookmarkStart w:id="819" w:name="_Toc218437636"/>
      <w:r w:rsidRPr="007552A6">
        <w:t>A.</w:t>
      </w:r>
      <w:r w:rsidR="007C0CD7" w:rsidRPr="007552A6">
        <w:t>3</w:t>
      </w:r>
      <w:r w:rsidRPr="007552A6">
        <w:tab/>
      </w:r>
      <w:proofErr w:type="spellStart"/>
      <w:r w:rsidRPr="007552A6">
        <w:rPr>
          <w:lang w:eastAsia="zh-CN"/>
        </w:rPr>
        <w:t>Npanf_ResolveRemoteUserId</w:t>
      </w:r>
      <w:proofErr w:type="spellEnd"/>
      <w:r w:rsidRPr="007552A6">
        <w:t xml:space="preserve"> API</w:t>
      </w:r>
      <w:bookmarkEnd w:id="814"/>
      <w:bookmarkEnd w:id="815"/>
      <w:bookmarkEnd w:id="816"/>
      <w:bookmarkEnd w:id="817"/>
      <w:bookmarkEnd w:id="818"/>
      <w:bookmarkEnd w:id="819"/>
    </w:p>
    <w:p w14:paraId="41FDA088" w14:textId="77777777" w:rsidR="00B4571C" w:rsidRPr="007552A6" w:rsidRDefault="00B4571C" w:rsidP="00B4571C">
      <w:pPr>
        <w:pStyle w:val="PL"/>
        <w:rPr>
          <w:lang w:eastAsia="en-GB"/>
        </w:rPr>
      </w:pPr>
      <w:proofErr w:type="spellStart"/>
      <w:r w:rsidRPr="007552A6">
        <w:rPr>
          <w:lang w:val="en-US"/>
        </w:rPr>
        <w:t>openapi</w:t>
      </w:r>
      <w:proofErr w:type="spellEnd"/>
      <w:r w:rsidRPr="007552A6">
        <w:rPr>
          <w:lang w:val="en-US"/>
        </w:rPr>
        <w:t>: 3.0.0</w:t>
      </w:r>
    </w:p>
    <w:p w14:paraId="3A046BF4" w14:textId="77777777" w:rsidR="00B4571C" w:rsidRPr="007552A6" w:rsidRDefault="00B4571C" w:rsidP="00B4571C">
      <w:pPr>
        <w:pStyle w:val="PL"/>
        <w:rPr>
          <w:lang w:val="en-US"/>
        </w:rPr>
      </w:pPr>
      <w:r w:rsidRPr="007552A6">
        <w:rPr>
          <w:lang w:val="en-US"/>
        </w:rPr>
        <w:t>info:</w:t>
      </w:r>
    </w:p>
    <w:p w14:paraId="56AE54B8" w14:textId="710845CF"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p>
    <w:p w14:paraId="78F4F1F4" w14:textId="77777777" w:rsidR="00B4571C" w:rsidRPr="007552A6" w:rsidRDefault="00B4571C" w:rsidP="00B4571C">
      <w:pPr>
        <w:pStyle w:val="PL"/>
        <w:rPr>
          <w:lang w:val="en-US"/>
        </w:rPr>
      </w:pPr>
      <w:r w:rsidRPr="007552A6">
        <w:rPr>
          <w:lang w:val="en-US"/>
        </w:rPr>
        <w:lastRenderedPageBreak/>
        <w:t xml:space="preserve">  title: '</w:t>
      </w:r>
      <w:proofErr w:type="spellStart"/>
      <w:r w:rsidRPr="007552A6">
        <w:rPr>
          <w:lang w:eastAsia="zh-CN"/>
        </w:rPr>
        <w:t>Npanf_ResolveRemoteUserId</w:t>
      </w:r>
      <w:proofErr w:type="spellEnd"/>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proofErr w:type="spellStart"/>
      <w:r w:rsidRPr="007552A6">
        <w:rPr>
          <w:lang w:val="en-US"/>
        </w:rPr>
        <w:t>PA</w:t>
      </w:r>
      <w:r w:rsidR="0064316B">
        <w:rPr>
          <w:lang w:val="en-US"/>
        </w:rPr>
        <w:t>n</w:t>
      </w:r>
      <w:r w:rsidRPr="007552A6">
        <w:rPr>
          <w:lang w:val="en-US"/>
        </w:rPr>
        <w:t>F</w:t>
      </w:r>
      <w:proofErr w:type="spellEnd"/>
      <w:r w:rsidRPr="007552A6">
        <w:rPr>
          <w:lang w:val="en-US"/>
        </w:rPr>
        <w:t xml:space="preserve">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proofErr w:type="spellStart"/>
      <w:r w:rsidRPr="007552A6">
        <w:t>externalDocs</w:t>
      </w:r>
      <w:proofErr w:type="spellEnd"/>
      <w:r w:rsidRPr="007552A6">
        <w:t>:</w:t>
      </w:r>
    </w:p>
    <w:p w14:paraId="05D74BC5" w14:textId="656AFD73"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r w:rsidR="002D183E">
        <w:t>2</w:t>
      </w:r>
      <w:r w:rsidRPr="007552A6">
        <w:t xml:space="preserve">.0; 5G System; 5G </w:t>
      </w:r>
      <w:proofErr w:type="spellStart"/>
      <w:r w:rsidRPr="007552A6">
        <w:t>ProSe</w:t>
      </w:r>
      <w:proofErr w:type="spellEnd"/>
      <w:r w:rsidRPr="007552A6">
        <w:t xml:space="preserv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w:t>
      </w:r>
      <w:proofErr w:type="spellStart"/>
      <w:r w:rsidRPr="007552A6">
        <w:t>apiRoot</w:t>
      </w:r>
      <w:proofErr w:type="spellEnd"/>
      <w:r w:rsidRPr="007552A6">
        <w:t>}/</w:t>
      </w:r>
      <w:proofErr w:type="spellStart"/>
      <w:r w:rsidRPr="007552A6">
        <w:t>npanf-userid</w:t>
      </w:r>
      <w:proofErr w:type="spellEnd"/>
      <w:r w:rsidRPr="007552A6">
        <w:t>/v1'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w:t>
      </w:r>
      <w:proofErr w:type="spellStart"/>
      <w:r w:rsidRPr="007552A6">
        <w:t>apiRoot</w:t>
      </w:r>
      <w:proofErr w:type="spellEnd"/>
      <w:r w:rsidRPr="007552A6">
        <w: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w:t>
      </w:r>
      <w:proofErr w:type="spellStart"/>
      <w:r w:rsidRPr="007552A6">
        <w:t>apiRoot</w:t>
      </w:r>
      <w:proofErr w:type="spellEnd"/>
      <w:r w:rsidRPr="007552A6">
        <w:t xml:space="preserve">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w:t>
      </w:r>
      <w:proofErr w:type="spellStart"/>
      <w:r w:rsidRPr="007552A6">
        <w:t>npanf-userid</w:t>
      </w:r>
      <w:proofErr w:type="spellEnd"/>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w:t>
      </w:r>
      <w:proofErr w:type="spellStart"/>
      <w:r w:rsidRPr="007552A6">
        <w:t>operationId</w:t>
      </w:r>
      <w:proofErr w:type="spellEnd"/>
      <w:r w:rsidRPr="007552A6">
        <w:t xml:space="preserve">: </w:t>
      </w:r>
      <w:proofErr w:type="spellStart"/>
      <w:r w:rsidRPr="007552A6">
        <w:t>ProseResolve</w:t>
      </w:r>
      <w:proofErr w:type="spellEnd"/>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w:t>
      </w:r>
      <w:proofErr w:type="spellStart"/>
      <w:r w:rsidRPr="007552A6">
        <w:t>requestBody</w:t>
      </w:r>
      <w:proofErr w:type="spellEnd"/>
      <w:r w:rsidRPr="007552A6">
        <w:t>:</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w:t>
      </w:r>
      <w:proofErr w:type="spellStart"/>
      <w:r w:rsidRPr="007552A6">
        <w:t>json</w:t>
      </w:r>
      <w:proofErr w:type="spellEnd"/>
      <w:r w:rsidRPr="007552A6">
        <w:t>:</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w:t>
      </w:r>
      <w:proofErr w:type="spellStart"/>
      <w:r w:rsidRPr="007552A6">
        <w:t>ResolveReqData</w:t>
      </w:r>
      <w:proofErr w:type="spellEnd"/>
      <w:r w:rsidRPr="007552A6">
        <w:t>'</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w:t>
      </w:r>
      <w:proofErr w:type="spellStart"/>
      <w:r w:rsidRPr="007552A6">
        <w:t>json</w:t>
      </w:r>
      <w:proofErr w:type="spellEnd"/>
      <w:r w:rsidRPr="007552A6">
        <w:t>:</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w:t>
      </w:r>
      <w:proofErr w:type="spellStart"/>
      <w:r w:rsidRPr="007552A6">
        <w:t>ResolveRspData</w:t>
      </w:r>
      <w:proofErr w:type="spellEnd"/>
      <w:r w:rsidRPr="007552A6">
        <w:t>'</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w:t>
      </w:r>
      <w:proofErr w:type="spellStart"/>
      <w:r w:rsidRPr="007552A6">
        <w:t>securitySchemes</w:t>
      </w:r>
      <w:proofErr w:type="spellEnd"/>
      <w:r w:rsidRPr="007552A6">
        <w:t>:</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w:t>
      </w:r>
      <w:proofErr w:type="spellStart"/>
      <w:r w:rsidRPr="007552A6">
        <w:t>clientCredentials</w:t>
      </w:r>
      <w:proofErr w:type="spellEnd"/>
      <w:r w:rsidRPr="007552A6">
        <w:t>:</w:t>
      </w:r>
    </w:p>
    <w:p w14:paraId="1BF0D57D" w14:textId="77777777" w:rsidR="00B4571C" w:rsidRPr="007552A6" w:rsidRDefault="00B4571C" w:rsidP="00B4571C">
      <w:pPr>
        <w:pStyle w:val="PL"/>
      </w:pPr>
      <w:r w:rsidRPr="007552A6">
        <w:t xml:space="preserve">          </w:t>
      </w:r>
      <w:proofErr w:type="spellStart"/>
      <w:r w:rsidRPr="007552A6">
        <w:t>tokenUrl</w:t>
      </w:r>
      <w:proofErr w:type="spellEnd"/>
      <w:r w:rsidRPr="007552A6">
        <w:t>: '{</w:t>
      </w:r>
      <w:proofErr w:type="spellStart"/>
      <w:r w:rsidRPr="007552A6">
        <w:t>nrfApiRoot</w:t>
      </w:r>
      <w:proofErr w:type="spellEnd"/>
      <w:r w:rsidRPr="007552A6">
        <w: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w:t>
      </w:r>
      <w:proofErr w:type="spellStart"/>
      <w:r w:rsidRPr="007552A6">
        <w:t>npanf-userid</w:t>
      </w:r>
      <w:proofErr w:type="spellEnd"/>
      <w:r w:rsidRPr="007552A6">
        <w:t xml:space="preserve">: Access to the </w:t>
      </w:r>
      <w:proofErr w:type="spellStart"/>
      <w:r w:rsidRPr="007552A6">
        <w:t>Npanf_ResolveRemoteUserId</w:t>
      </w:r>
      <w:proofErr w:type="spellEnd"/>
      <w:r w:rsidRPr="007552A6">
        <w:t xml:space="preserve">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w:t>
      </w:r>
      <w:proofErr w:type="spellStart"/>
      <w:r w:rsidRPr="007552A6">
        <w:t>ResolveReqData</w:t>
      </w:r>
      <w:proofErr w:type="spellEnd"/>
      <w:r w:rsidRPr="007552A6">
        <w:t>:</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w:t>
      </w:r>
      <w:proofErr w:type="spellStart"/>
      <w:r w:rsidRPr="007552A6">
        <w:rPr>
          <w:lang w:eastAsia="zh-CN"/>
        </w:rPr>
        <w:t>cpPrukId</w:t>
      </w:r>
      <w:proofErr w:type="spellEnd"/>
      <w:r w:rsidRPr="007552A6">
        <w:rPr>
          <w:lang w:eastAsia="zh-CN"/>
        </w:rPr>
        <w:t>:</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proofErr w:type="spellStart"/>
      <w:r w:rsidRPr="007552A6">
        <w:rPr>
          <w:lang w:eastAsia="zh-CN"/>
        </w:rPr>
        <w:t>cpPrukId</w:t>
      </w:r>
      <w:proofErr w:type="spellEnd"/>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w:t>
      </w:r>
      <w:proofErr w:type="spellStart"/>
      <w:r w:rsidRPr="007552A6">
        <w:t>ResolveRspData</w:t>
      </w:r>
      <w:proofErr w:type="spellEnd"/>
      <w:r w:rsidRPr="007552A6">
        <w:t>:</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w:t>
      </w:r>
      <w:proofErr w:type="spellStart"/>
      <w:r w:rsidRPr="007552A6">
        <w:t>supi</w:t>
      </w:r>
      <w:proofErr w:type="spellEnd"/>
      <w:r w:rsidRPr="007552A6">
        <w:t>:</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w:t>
      </w:r>
      <w:proofErr w:type="spellStart"/>
      <w:r w:rsidRPr="007552A6">
        <w:t>supi</w:t>
      </w:r>
      <w:proofErr w:type="spellEnd"/>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0" w:name="historyclause"/>
      <w:bookmarkStart w:id="821" w:name="_Toc67903575"/>
      <w:bookmarkStart w:id="822" w:name="_Toc2086459"/>
      <w:bookmarkStart w:id="823" w:name="_Toc122090189"/>
      <w:bookmarkStart w:id="824" w:name="_Toc138349480"/>
      <w:bookmarkStart w:id="825" w:name="_Toc153880798"/>
      <w:bookmarkStart w:id="826" w:name="_Toc169753196"/>
      <w:bookmarkStart w:id="827" w:name="_Toc218437637"/>
      <w:bookmarkEnd w:id="806"/>
      <w:bookmarkEnd w:id="820"/>
      <w:r w:rsidRPr="007552A6">
        <w:t xml:space="preserve">Annex </w:t>
      </w:r>
      <w:r w:rsidR="00DD42CD" w:rsidRPr="007552A6">
        <w:rPr>
          <w:rFonts w:hint="eastAsia"/>
          <w:lang w:eastAsia="zh-CN"/>
        </w:rPr>
        <w:t>B</w:t>
      </w:r>
      <w:r w:rsidRPr="007552A6">
        <w:t xml:space="preserve"> (informative):</w:t>
      </w:r>
      <w:r w:rsidRPr="007552A6">
        <w:br/>
        <w:t>Change history</w:t>
      </w:r>
      <w:bookmarkEnd w:id="821"/>
      <w:bookmarkEnd w:id="822"/>
      <w:bookmarkEnd w:id="823"/>
      <w:bookmarkEnd w:id="824"/>
      <w:bookmarkEnd w:id="825"/>
      <w:bookmarkEnd w:id="826"/>
      <w:bookmarkEnd w:id="827"/>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 xml:space="preserve">OAuth2 scopes in the </w:t>
            </w:r>
            <w:proofErr w:type="spellStart"/>
            <w:r w:rsidRPr="007552A6">
              <w:rPr>
                <w:sz w:val="16"/>
                <w:szCs w:val="16"/>
              </w:rPr>
              <w:t>Npanf_ProseKey</w:t>
            </w:r>
            <w:proofErr w:type="spellEnd"/>
            <w:r w:rsidRPr="007552A6">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 xml:space="preserve">Adding </w:t>
            </w:r>
            <w:proofErr w:type="spellStart"/>
            <w:r w:rsidRPr="007552A6">
              <w:rPr>
                <w:sz w:val="16"/>
                <w:szCs w:val="16"/>
              </w:rPr>
              <w:t>Npanf_ResolveRemoteUserId</w:t>
            </w:r>
            <w:proofErr w:type="spellEnd"/>
            <w:r w:rsidRPr="007552A6">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 xml:space="preserve">Corrections on </w:t>
            </w:r>
            <w:proofErr w:type="spellStart"/>
            <w:r>
              <w:rPr>
                <w:rFonts w:cs="Arial"/>
                <w:sz w:val="16"/>
                <w:szCs w:val="16"/>
              </w:rPr>
              <w:t>Npanf_ResolveRemoteUserId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 xml:space="preserve">Update the functionalities of </w:t>
            </w:r>
            <w:proofErr w:type="spellStart"/>
            <w:r w:rsidRPr="00D9514B">
              <w:rPr>
                <w:rFonts w:cs="Arial"/>
                <w:sz w:val="16"/>
                <w:szCs w:val="16"/>
              </w:rPr>
              <w:t>PAnF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proofErr w:type="spellStart"/>
            <w:r w:rsidRPr="00D9514B">
              <w:rPr>
                <w:rFonts w:cs="Arial"/>
                <w:sz w:val="16"/>
                <w:szCs w:val="16"/>
              </w:rPr>
              <w:t>ProblemDetails</w:t>
            </w:r>
            <w:proofErr w:type="spellEnd"/>
            <w:r w:rsidRPr="00D9514B">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sz w:val="16"/>
                <w:szCs w:val="16"/>
                <w:lang w:eastAsia="zh-CN"/>
              </w:rPr>
            </w:pPr>
            <w:r>
              <w:rPr>
                <w:sz w:val="16"/>
                <w:szCs w:val="16"/>
                <w:lang w:eastAsia="zh-CN"/>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sz w:val="16"/>
                <w:szCs w:val="16"/>
                <w:lang w:eastAsia="zh-CN"/>
              </w:rPr>
            </w:pPr>
            <w:r>
              <w:rPr>
                <w:rFonts w:hint="eastAsia"/>
                <w:sz w:val="16"/>
                <w:szCs w:val="16"/>
                <w:lang w:eastAsia="zh-CN"/>
              </w:rPr>
              <w:t>CT</w:t>
            </w:r>
            <w:r>
              <w:rPr>
                <w:sz w:val="16"/>
                <w:szCs w:val="16"/>
                <w:lang w:eastAsia="zh-CN"/>
              </w:rPr>
              <w:t>#110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0050A25" w:rsidR="00DE2902" w:rsidRPr="009D3D89" w:rsidRDefault="00DE2902" w:rsidP="00DE2902">
            <w:pPr>
              <w:pStyle w:val="TAC"/>
              <w:rPr>
                <w:sz w:val="16"/>
                <w:szCs w:val="16"/>
                <w:lang w:eastAsia="zh-CN"/>
              </w:rPr>
            </w:pPr>
            <w:r w:rsidRPr="009D3D89">
              <w:rPr>
                <w:sz w:val="16"/>
                <w:szCs w:val="16"/>
                <w:lang w:eastAsia="zh-CN"/>
              </w:rPr>
              <w:t>CP-25</w:t>
            </w:r>
            <w:r w:rsidR="00C27D83" w:rsidRPr="00C27D83">
              <w:rPr>
                <w:sz w:val="16"/>
                <w:szCs w:val="16"/>
                <w:lang w:eastAsia="zh-CN"/>
              </w:rPr>
              <w:t>3167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rFonts w:cs="Arial"/>
                <w:sz w:val="16"/>
                <w:szCs w:val="16"/>
              </w:rPr>
            </w:pPr>
            <w:r w:rsidRPr="00F5430C">
              <w:rPr>
                <w:rFonts w:cs="Arial"/>
                <w:sz w:val="16"/>
                <w:szCs w:val="16"/>
              </w:rPr>
              <w:t>003</w:t>
            </w:r>
            <w:r>
              <w:rPr>
                <w:rFonts w:cs="Arial"/>
                <w:sz w:val="16"/>
                <w:szCs w:val="16"/>
              </w:rPr>
              <w:t>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sz w:val="16"/>
                <w:szCs w:val="16"/>
                <w:lang w:eastAsia="zh-CN"/>
              </w:rPr>
            </w:pPr>
            <w:r>
              <w:rPr>
                <w:sz w:val="16"/>
                <w:szCs w:val="16"/>
                <w:lang w:eastAsia="zh-CN"/>
              </w:rPr>
              <w:t>19.2</w:t>
            </w:r>
            <w:r w:rsidRPr="009940DB">
              <w:rPr>
                <w:sz w:val="16"/>
                <w:szCs w:val="16"/>
                <w:lang w:eastAsia="zh-CN"/>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B9992" w14:textId="77777777" w:rsidR="00585F98" w:rsidRDefault="00585F98">
      <w:r>
        <w:separator/>
      </w:r>
    </w:p>
  </w:endnote>
  <w:endnote w:type="continuationSeparator" w:id="0">
    <w:p w14:paraId="4BA48310" w14:textId="77777777" w:rsidR="00585F98" w:rsidRDefault="0058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76EE" w14:textId="77777777" w:rsidR="00585F98" w:rsidRDefault="00585F98">
      <w:r>
        <w:separator/>
      </w:r>
    </w:p>
  </w:footnote>
  <w:footnote w:type="continuationSeparator" w:id="0">
    <w:p w14:paraId="0DED17CA" w14:textId="77777777" w:rsidR="00585F98" w:rsidRDefault="0058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F5D98" w14:textId="52C59832"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752">
      <w:rPr>
        <w:rFonts w:ascii="Arial" w:hAnsi="Arial" w:cs="Arial"/>
        <w:b/>
        <w:noProof/>
        <w:sz w:val="18"/>
        <w:szCs w:val="18"/>
      </w:rPr>
      <w:t>3GPP TS 29.553 V19.2.0 (2025-12)</w:t>
    </w:r>
    <w:r>
      <w:rPr>
        <w:rFonts w:ascii="Arial" w:hAnsi="Arial" w:cs="Arial"/>
        <w:b/>
        <w:sz w:val="18"/>
        <w:szCs w:val="18"/>
      </w:rPr>
      <w:fldChar w:fldCharType="end"/>
    </w:r>
  </w:p>
  <w:p w14:paraId="34164E7C" w14:textId="24DDC3E0"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7BD4">
      <w:rPr>
        <w:rFonts w:ascii="Arial" w:hAnsi="Arial" w:cs="Arial"/>
        <w:b/>
        <w:noProof/>
        <w:sz w:val="18"/>
        <w:szCs w:val="18"/>
      </w:rPr>
      <w:t>4</w:t>
    </w:r>
    <w:r>
      <w:rPr>
        <w:rFonts w:ascii="Arial" w:hAnsi="Arial" w:cs="Arial"/>
        <w:b/>
        <w:sz w:val="18"/>
        <w:szCs w:val="18"/>
      </w:rPr>
      <w:fldChar w:fldCharType="end"/>
    </w:r>
  </w:p>
  <w:p w14:paraId="56CDC2B6" w14:textId="3BFFF1FE"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752">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03250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3763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635776">
    <w:abstractNumId w:val="11"/>
  </w:num>
  <w:num w:numId="4" w16cid:durableId="385109118">
    <w:abstractNumId w:val="14"/>
  </w:num>
  <w:num w:numId="5" w16cid:durableId="356540103">
    <w:abstractNumId w:val="13"/>
  </w:num>
  <w:num w:numId="6" w16cid:durableId="1486044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9601802">
    <w:abstractNumId w:val="9"/>
  </w:num>
  <w:num w:numId="8" w16cid:durableId="1265772993">
    <w:abstractNumId w:val="8"/>
    <w:lvlOverride w:ilvl="0">
      <w:startOverride w:val="1"/>
    </w:lvlOverride>
  </w:num>
  <w:num w:numId="9" w16cid:durableId="1666277603">
    <w:abstractNumId w:val="7"/>
  </w:num>
  <w:num w:numId="10" w16cid:durableId="595752934">
    <w:abstractNumId w:val="6"/>
  </w:num>
  <w:num w:numId="11" w16cid:durableId="1378356544">
    <w:abstractNumId w:val="5"/>
  </w:num>
  <w:num w:numId="12" w16cid:durableId="1568880833">
    <w:abstractNumId w:val="4"/>
  </w:num>
  <w:num w:numId="13" w16cid:durableId="1705717264">
    <w:abstractNumId w:val="3"/>
    <w:lvlOverride w:ilvl="0">
      <w:startOverride w:val="1"/>
    </w:lvlOverride>
  </w:num>
  <w:num w:numId="14" w16cid:durableId="1202329218">
    <w:abstractNumId w:val="2"/>
    <w:lvlOverride w:ilvl="0">
      <w:startOverride w:val="1"/>
    </w:lvlOverride>
  </w:num>
  <w:num w:numId="15" w16cid:durableId="1936084933">
    <w:abstractNumId w:val="1"/>
    <w:lvlOverride w:ilvl="0">
      <w:startOverride w:val="1"/>
    </w:lvlOverride>
  </w:num>
  <w:num w:numId="16" w16cid:durableId="16642395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D7BD4"/>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35F17"/>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5F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13C7"/>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C6F9E"/>
    <w:rsid w:val="00AD2AC7"/>
    <w:rsid w:val="00AD3873"/>
    <w:rsid w:val="00AD7354"/>
    <w:rsid w:val="00AE44E9"/>
    <w:rsid w:val="00AE6587"/>
    <w:rsid w:val="00AE65E2"/>
    <w:rsid w:val="00AF2F02"/>
    <w:rsid w:val="00AF3CEE"/>
    <w:rsid w:val="00AF54EA"/>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27D83"/>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5752"/>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378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2F1B0-C1B3-40AB-867F-30D6993C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7859</Words>
  <Characters>44798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23003-j40.</cp:lastModifiedBy>
  <cp:revision>584</cp:revision>
  <cp:lastPrinted>2019-02-25T14:05:00Z</cp:lastPrinted>
  <dcterms:created xsi:type="dcterms:W3CDTF">2022-03-08T02:00:00Z</dcterms:created>
  <dcterms:modified xsi:type="dcterms:W3CDTF">2026-01-04T15:45:00Z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